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9061DB" w14:paraId="6D43C55C" w14:textId="77777777" w:rsidTr="00DD6402">
        <w:trPr>
          <w:cantSplit/>
        </w:trPr>
        <w:tc>
          <w:tcPr>
            <w:tcW w:w="10423" w:type="dxa"/>
            <w:gridSpan w:val="2"/>
            <w:shd w:val="clear" w:color="auto" w:fill="auto"/>
          </w:tcPr>
          <w:p w14:paraId="42E1D8B7" w14:textId="1264AC01" w:rsidR="00B61108" w:rsidRPr="009061DB" w:rsidRDefault="00B61108" w:rsidP="00DD6402">
            <w:pPr>
              <w:pStyle w:val="ZA"/>
              <w:framePr w:w="0" w:hRule="auto" w:wrap="auto" w:vAnchor="margin" w:hAnchor="text" w:yAlign="inline"/>
              <w:rPr>
                <w:noProof w:val="0"/>
              </w:rPr>
            </w:pPr>
            <w:bookmarkStart w:id="0" w:name="tableOfContents"/>
            <w:bookmarkStart w:id="1" w:name="page1"/>
            <w:bookmarkEnd w:id="0"/>
            <w:r w:rsidRPr="009061DB">
              <w:rPr>
                <w:noProof w:val="0"/>
                <w:sz w:val="64"/>
              </w:rPr>
              <w:t xml:space="preserve">3GPP </w:t>
            </w:r>
            <w:bookmarkStart w:id="2" w:name="specType1"/>
            <w:r w:rsidRPr="009061DB">
              <w:rPr>
                <w:noProof w:val="0"/>
                <w:sz w:val="64"/>
              </w:rPr>
              <w:t>TS</w:t>
            </w:r>
            <w:bookmarkEnd w:id="2"/>
            <w:r w:rsidRPr="009061DB">
              <w:rPr>
                <w:noProof w:val="0"/>
                <w:sz w:val="64"/>
              </w:rPr>
              <w:t xml:space="preserve"> 26.517 </w:t>
            </w:r>
            <w:bookmarkStart w:id="3" w:name="specVersion"/>
            <w:r w:rsidRPr="009061DB">
              <w:rPr>
                <w:noProof w:val="0"/>
              </w:rPr>
              <w:t>V</w:t>
            </w:r>
            <w:r w:rsidR="002911D3" w:rsidRPr="009061DB">
              <w:rPr>
                <w:noProof w:val="0"/>
              </w:rPr>
              <w:t>17.</w:t>
            </w:r>
            <w:r w:rsidR="003C65DD">
              <w:rPr>
                <w:noProof w:val="0"/>
              </w:rPr>
              <w:t>9</w:t>
            </w:r>
            <w:r w:rsidR="002911D3" w:rsidRPr="009061DB">
              <w:rPr>
                <w:noProof w:val="0"/>
              </w:rPr>
              <w:t>.</w:t>
            </w:r>
            <w:bookmarkEnd w:id="3"/>
            <w:r w:rsidR="0000559D">
              <w:rPr>
                <w:noProof w:val="0"/>
              </w:rPr>
              <w:t>1</w:t>
            </w:r>
            <w:r w:rsidRPr="009061DB">
              <w:rPr>
                <w:noProof w:val="0"/>
              </w:rPr>
              <w:t xml:space="preserve"> </w:t>
            </w:r>
            <w:r w:rsidRPr="009061DB">
              <w:rPr>
                <w:noProof w:val="0"/>
                <w:sz w:val="32"/>
              </w:rPr>
              <w:t>(</w:t>
            </w:r>
            <w:bookmarkStart w:id="4" w:name="issueDate"/>
            <w:r w:rsidR="002911D3" w:rsidRPr="009061DB">
              <w:rPr>
                <w:noProof w:val="0"/>
                <w:sz w:val="32"/>
              </w:rPr>
              <w:t>2025-</w:t>
            </w:r>
            <w:bookmarkEnd w:id="4"/>
            <w:r w:rsidR="0000559D">
              <w:rPr>
                <w:noProof w:val="0"/>
                <w:sz w:val="32"/>
              </w:rPr>
              <w:t>10</w:t>
            </w:r>
            <w:r w:rsidRPr="009061DB">
              <w:rPr>
                <w:noProof w:val="0"/>
                <w:sz w:val="32"/>
              </w:rPr>
              <w:t>)</w:t>
            </w:r>
          </w:p>
        </w:tc>
      </w:tr>
      <w:tr w:rsidR="00B61108" w:rsidRPr="009061DB" w14:paraId="3A9066FB" w14:textId="77777777" w:rsidTr="00DD6402">
        <w:trPr>
          <w:cantSplit/>
          <w:trHeight w:hRule="exact" w:val="1134"/>
        </w:trPr>
        <w:tc>
          <w:tcPr>
            <w:tcW w:w="10423" w:type="dxa"/>
            <w:gridSpan w:val="2"/>
            <w:shd w:val="clear" w:color="auto" w:fill="auto"/>
          </w:tcPr>
          <w:p w14:paraId="5BF7554E" w14:textId="77777777" w:rsidR="00B61108" w:rsidRPr="009061DB" w:rsidRDefault="00B61108" w:rsidP="00DD6402">
            <w:pPr>
              <w:pStyle w:val="TAR"/>
            </w:pPr>
            <w:r w:rsidRPr="009061DB">
              <w:t xml:space="preserve">Technical </w:t>
            </w:r>
            <w:bookmarkStart w:id="5" w:name="spectype2"/>
            <w:r w:rsidRPr="009061DB">
              <w:t>Specification</w:t>
            </w:r>
            <w:bookmarkEnd w:id="5"/>
          </w:p>
        </w:tc>
      </w:tr>
      <w:tr w:rsidR="00B61108" w:rsidRPr="009061DB" w14:paraId="58D906FD" w14:textId="77777777" w:rsidTr="00DD6402">
        <w:trPr>
          <w:cantSplit/>
          <w:trHeight w:hRule="exact" w:val="3685"/>
        </w:trPr>
        <w:tc>
          <w:tcPr>
            <w:tcW w:w="10423" w:type="dxa"/>
            <w:gridSpan w:val="2"/>
            <w:shd w:val="clear" w:color="auto" w:fill="auto"/>
          </w:tcPr>
          <w:p w14:paraId="39DD040E" w14:textId="77777777" w:rsidR="00B702CF" w:rsidRPr="009061DB" w:rsidRDefault="00B702CF" w:rsidP="00B702CF">
            <w:pPr>
              <w:pStyle w:val="ZT"/>
              <w:framePr w:wrap="auto" w:hAnchor="text" w:yAlign="inline"/>
            </w:pPr>
            <w:r w:rsidRPr="009061DB">
              <w:t>3rd Generation Partnership Project;</w:t>
            </w:r>
          </w:p>
          <w:p w14:paraId="6EF15EC1" w14:textId="77777777" w:rsidR="00B702CF" w:rsidRPr="009061DB" w:rsidRDefault="00B702CF" w:rsidP="00B702CF">
            <w:pPr>
              <w:pStyle w:val="ZT"/>
              <w:framePr w:wrap="auto" w:hAnchor="text" w:yAlign="inline"/>
            </w:pPr>
            <w:r w:rsidRPr="009061DB">
              <w:t>Technical Specification Group Services and System Aspects;</w:t>
            </w:r>
          </w:p>
          <w:p w14:paraId="081FF021" w14:textId="6643C57A" w:rsidR="00B61108" w:rsidRPr="009061DB" w:rsidRDefault="00B61108" w:rsidP="00DD6402">
            <w:pPr>
              <w:pStyle w:val="ZT"/>
              <w:framePr w:wrap="auto" w:hAnchor="text" w:yAlign="inline"/>
            </w:pPr>
            <w:r w:rsidRPr="009061DB">
              <w:t>5G Multicast</w:t>
            </w:r>
            <w:r w:rsidR="00F52D0A" w:rsidRPr="009061DB">
              <w:t>-</w:t>
            </w:r>
            <w:r w:rsidRPr="009061DB">
              <w:t>Broadcast User Services;</w:t>
            </w:r>
          </w:p>
          <w:p w14:paraId="4C4BCCC6" w14:textId="32DE8403" w:rsidR="00B61108" w:rsidRPr="009061DB" w:rsidRDefault="00B61108" w:rsidP="00DD6402">
            <w:pPr>
              <w:pStyle w:val="ZT"/>
              <w:framePr w:wrap="auto" w:hAnchor="text" w:yAlign="inline"/>
            </w:pPr>
            <w:r w:rsidRPr="009061DB">
              <w:t>Protocols and Formats</w:t>
            </w:r>
          </w:p>
          <w:p w14:paraId="12FB96E8" w14:textId="393CAF22" w:rsidR="00B61108" w:rsidRPr="009061DB" w:rsidRDefault="00B61108" w:rsidP="00DD6402">
            <w:pPr>
              <w:pStyle w:val="ZT"/>
              <w:framePr w:wrap="auto" w:hAnchor="text" w:yAlign="inline"/>
              <w:rPr>
                <w:i/>
                <w:sz w:val="28"/>
              </w:rPr>
            </w:pPr>
            <w:r w:rsidRPr="009061DB">
              <w:t>(</w:t>
            </w:r>
            <w:r w:rsidRPr="009061DB">
              <w:rPr>
                <w:rStyle w:val="ZGSM"/>
              </w:rPr>
              <w:t>Release</w:t>
            </w:r>
            <w:r w:rsidR="00903EEE" w:rsidRPr="009061DB">
              <w:rPr>
                <w:rStyle w:val="ZGSM"/>
              </w:rPr>
              <w:t xml:space="preserve"> </w:t>
            </w:r>
            <w:r w:rsidRPr="009061DB">
              <w:rPr>
                <w:rStyle w:val="ZGSM"/>
              </w:rPr>
              <w:t>17</w:t>
            </w:r>
            <w:r w:rsidRPr="009061DB">
              <w:t>)</w:t>
            </w:r>
          </w:p>
        </w:tc>
      </w:tr>
      <w:tr w:rsidR="00B61108" w:rsidRPr="009061DB" w14:paraId="7E9EDF0B" w14:textId="77777777" w:rsidTr="00DD6402">
        <w:trPr>
          <w:cantSplit/>
        </w:trPr>
        <w:tc>
          <w:tcPr>
            <w:tcW w:w="10423" w:type="dxa"/>
            <w:gridSpan w:val="2"/>
            <w:shd w:val="clear" w:color="auto" w:fill="auto"/>
          </w:tcPr>
          <w:p w14:paraId="18EE0768" w14:textId="77777777" w:rsidR="00B61108" w:rsidRPr="009061DB" w:rsidRDefault="00B61108" w:rsidP="00DD6402">
            <w:pPr>
              <w:pStyle w:val="FP"/>
            </w:pPr>
          </w:p>
        </w:tc>
      </w:tr>
      <w:bookmarkStart w:id="6" w:name="_MON_1710316271"/>
      <w:bookmarkEnd w:id="6"/>
      <w:tr w:rsidR="00B61108" w:rsidRPr="009061DB" w14:paraId="4A73CDD4" w14:textId="77777777" w:rsidTr="00DD6402">
        <w:trPr>
          <w:cantSplit/>
          <w:trHeight w:hRule="exact" w:val="1531"/>
        </w:trPr>
        <w:tc>
          <w:tcPr>
            <w:tcW w:w="4883" w:type="dxa"/>
            <w:shd w:val="clear" w:color="auto" w:fill="auto"/>
          </w:tcPr>
          <w:p w14:paraId="2FDFA707" w14:textId="08AB7839" w:rsidR="00B61108" w:rsidRPr="009061DB" w:rsidRDefault="006374F7" w:rsidP="00DD6402">
            <w:pPr>
              <w:rPr>
                <w:i/>
              </w:rPr>
            </w:pPr>
            <w:r w:rsidRPr="009061DB">
              <w:rPr>
                <w:i/>
                <w:lang w:eastAsia="zh-CN"/>
              </w:rPr>
              <w:object w:dxaOrig="1836" w:dyaOrig="1272" w14:anchorId="7433F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o:ole="">
                  <v:imagedata r:id="rId10" o:title=""/>
                </v:shape>
                <o:OLEObject Type="Embed" ProgID="Word.Picture.8" ShapeID="_x0000_i1025" DrawAspect="Content" ObjectID="_1822211783" r:id="rId11"/>
              </w:object>
            </w:r>
          </w:p>
        </w:tc>
        <w:bookmarkStart w:id="7" w:name="_MON_1710316168"/>
        <w:bookmarkEnd w:id="7"/>
        <w:tc>
          <w:tcPr>
            <w:tcW w:w="5540" w:type="dxa"/>
            <w:shd w:val="clear" w:color="auto" w:fill="auto"/>
          </w:tcPr>
          <w:p w14:paraId="32177F1A" w14:textId="109E7DB6" w:rsidR="00B61108" w:rsidRPr="009061DB" w:rsidRDefault="006374F7" w:rsidP="00DD6402">
            <w:pPr>
              <w:jc w:val="right"/>
            </w:pPr>
            <w:r w:rsidRPr="009061DB">
              <w:rPr>
                <w:lang w:eastAsia="zh-CN"/>
              </w:rPr>
              <w:object w:dxaOrig="2126" w:dyaOrig="1243" w14:anchorId="53EEF0F3">
                <v:shape id="_x0000_i1026" type="#_x0000_t75" style="width:127.65pt;height:74.75pt" o:ole="">
                  <v:imagedata r:id="rId12" o:title=""/>
                </v:shape>
                <o:OLEObject Type="Embed" ProgID="Word.Picture.8" ShapeID="_x0000_i1026" DrawAspect="Content" ObjectID="_1822211784" r:id="rId13"/>
              </w:object>
            </w:r>
          </w:p>
        </w:tc>
      </w:tr>
      <w:tr w:rsidR="00B61108" w:rsidRPr="009061DB" w14:paraId="0141310B" w14:textId="77777777" w:rsidTr="00DD6402">
        <w:trPr>
          <w:cantSplit/>
          <w:trHeight w:hRule="exact" w:val="5783"/>
        </w:trPr>
        <w:tc>
          <w:tcPr>
            <w:tcW w:w="10423" w:type="dxa"/>
            <w:gridSpan w:val="2"/>
            <w:shd w:val="clear" w:color="auto" w:fill="auto"/>
          </w:tcPr>
          <w:p w14:paraId="57AC1F7F" w14:textId="77777777" w:rsidR="00B61108" w:rsidRPr="009061DB" w:rsidRDefault="00B61108" w:rsidP="00DD6402">
            <w:pPr>
              <w:pStyle w:val="FP"/>
              <w:rPr>
                <w:b/>
              </w:rPr>
            </w:pPr>
          </w:p>
        </w:tc>
      </w:tr>
      <w:tr w:rsidR="00B61108" w:rsidRPr="009061DB" w14:paraId="1583536C" w14:textId="77777777" w:rsidTr="00DD6402">
        <w:trPr>
          <w:cantSplit/>
          <w:trHeight w:hRule="exact" w:val="964"/>
        </w:trPr>
        <w:tc>
          <w:tcPr>
            <w:tcW w:w="10423" w:type="dxa"/>
            <w:gridSpan w:val="2"/>
            <w:shd w:val="clear" w:color="auto" w:fill="auto"/>
          </w:tcPr>
          <w:p w14:paraId="3D0327AC" w14:textId="77777777" w:rsidR="00B61108" w:rsidRPr="009061DB" w:rsidRDefault="00B61108" w:rsidP="00DD6402">
            <w:pPr>
              <w:rPr>
                <w:sz w:val="16"/>
              </w:rPr>
            </w:pPr>
            <w:bookmarkStart w:id="8" w:name="warningNotice"/>
            <w:r w:rsidRPr="009061DB">
              <w:rPr>
                <w:sz w:val="16"/>
              </w:rPr>
              <w:t>The present document has been developed within the 3rd Generation Partnership Project (3GPP</w:t>
            </w:r>
            <w:r w:rsidRPr="009061DB">
              <w:rPr>
                <w:sz w:val="16"/>
                <w:vertAlign w:val="superscript"/>
              </w:rPr>
              <w:t xml:space="preserve"> TM</w:t>
            </w:r>
            <w:r w:rsidRPr="009061DB">
              <w:rPr>
                <w:sz w:val="16"/>
              </w:rPr>
              <w:t>) and may be further elaborated for the purposes of 3GPP.</w:t>
            </w:r>
            <w:r w:rsidRPr="009061DB">
              <w:rPr>
                <w:sz w:val="16"/>
              </w:rPr>
              <w:br/>
              <w:t>The present document has not been subject to any approval process by the 3GPP</w:t>
            </w:r>
            <w:r w:rsidRPr="009061DB">
              <w:rPr>
                <w:sz w:val="16"/>
                <w:vertAlign w:val="superscript"/>
              </w:rPr>
              <w:t xml:space="preserve"> </w:t>
            </w:r>
            <w:r w:rsidRPr="009061DB">
              <w:rPr>
                <w:sz w:val="16"/>
              </w:rPr>
              <w:t>Organizational Partners and shall not be implemented.</w:t>
            </w:r>
            <w:r w:rsidRPr="009061DB">
              <w:rPr>
                <w:sz w:val="16"/>
              </w:rPr>
              <w:br/>
              <w:t>This Specification is provided for future development work within 3GPP</w:t>
            </w:r>
            <w:r w:rsidRPr="009061DB">
              <w:rPr>
                <w:sz w:val="16"/>
                <w:vertAlign w:val="superscript"/>
              </w:rPr>
              <w:t xml:space="preserve"> </w:t>
            </w:r>
            <w:r w:rsidRPr="009061DB">
              <w:rPr>
                <w:sz w:val="16"/>
              </w:rPr>
              <w:t>only. The Organizational Partners accept no liability for any use of this Specification.</w:t>
            </w:r>
            <w:r w:rsidRPr="009061DB">
              <w:rPr>
                <w:sz w:val="16"/>
              </w:rPr>
              <w:br/>
              <w:t>Specifications and Reports for implementation of the 3GPP</w:t>
            </w:r>
            <w:r w:rsidRPr="009061DB">
              <w:rPr>
                <w:sz w:val="16"/>
                <w:vertAlign w:val="superscript"/>
              </w:rPr>
              <w:t xml:space="preserve"> TM</w:t>
            </w:r>
            <w:r w:rsidRPr="009061DB">
              <w:rPr>
                <w:sz w:val="16"/>
              </w:rPr>
              <w:t xml:space="preserve"> system should be obtained via the 3GPP Organizational Partners' Publications Offices.</w:t>
            </w:r>
            <w:bookmarkEnd w:id="8"/>
          </w:p>
          <w:p w14:paraId="3D15BF90" w14:textId="77777777" w:rsidR="00B61108" w:rsidRPr="009061DB" w:rsidRDefault="00B61108" w:rsidP="00DD6402">
            <w:pPr>
              <w:pStyle w:val="ZV"/>
              <w:framePr w:w="0" w:wrap="auto" w:vAnchor="margin" w:hAnchor="text" w:yAlign="inline"/>
              <w:rPr>
                <w:noProof w:val="0"/>
              </w:rPr>
            </w:pPr>
          </w:p>
          <w:p w14:paraId="0662C099" w14:textId="77777777" w:rsidR="00B61108" w:rsidRPr="009061DB" w:rsidRDefault="00B61108" w:rsidP="00DD6402">
            <w:pPr>
              <w:rPr>
                <w:sz w:val="16"/>
              </w:rPr>
            </w:pPr>
          </w:p>
        </w:tc>
      </w:tr>
      <w:bookmarkEnd w:id="1"/>
    </w:tbl>
    <w:p w14:paraId="6A2425A8" w14:textId="77777777" w:rsidR="00B61108" w:rsidRPr="009061DB" w:rsidRDefault="00B61108" w:rsidP="00B61108">
      <w:pPr>
        <w:sectPr w:rsidR="00B61108" w:rsidRPr="009061DB" w:rsidSect="008C698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9061DB" w14:paraId="40ADD3FD" w14:textId="77777777" w:rsidTr="00DD6402">
        <w:trPr>
          <w:cantSplit/>
          <w:trHeight w:hRule="exact" w:val="5669"/>
        </w:trPr>
        <w:tc>
          <w:tcPr>
            <w:tcW w:w="10423" w:type="dxa"/>
            <w:shd w:val="clear" w:color="auto" w:fill="auto"/>
          </w:tcPr>
          <w:p w14:paraId="07C58C8E" w14:textId="77777777" w:rsidR="00B61108" w:rsidRPr="009061DB" w:rsidRDefault="00B61108" w:rsidP="00DD6402">
            <w:pPr>
              <w:pStyle w:val="FP"/>
            </w:pPr>
            <w:bookmarkStart w:id="9" w:name="page2"/>
          </w:p>
        </w:tc>
      </w:tr>
      <w:tr w:rsidR="00B61108" w:rsidRPr="009061DB" w14:paraId="53D91BED" w14:textId="77777777" w:rsidTr="00DD6402">
        <w:trPr>
          <w:cantSplit/>
          <w:trHeight w:hRule="exact" w:val="5386"/>
        </w:trPr>
        <w:tc>
          <w:tcPr>
            <w:tcW w:w="10423" w:type="dxa"/>
            <w:shd w:val="clear" w:color="auto" w:fill="auto"/>
          </w:tcPr>
          <w:p w14:paraId="67AA77C9" w14:textId="77777777" w:rsidR="00B61108" w:rsidRPr="009061DB" w:rsidRDefault="00B61108" w:rsidP="00DD6402">
            <w:pPr>
              <w:pStyle w:val="FP"/>
              <w:spacing w:after="240"/>
              <w:ind w:left="2835" w:right="2835"/>
              <w:jc w:val="center"/>
              <w:rPr>
                <w:rFonts w:ascii="Arial" w:hAnsi="Arial"/>
                <w:b/>
                <w:i/>
              </w:rPr>
            </w:pPr>
            <w:bookmarkStart w:id="10" w:name="coords3gpp"/>
            <w:r w:rsidRPr="009061DB">
              <w:rPr>
                <w:rFonts w:ascii="Arial" w:hAnsi="Arial"/>
                <w:b/>
                <w:i/>
              </w:rPr>
              <w:t>3GPP</w:t>
            </w:r>
          </w:p>
          <w:p w14:paraId="11C242EC" w14:textId="77777777" w:rsidR="00B61108" w:rsidRPr="009061DB" w:rsidRDefault="00B61108" w:rsidP="00DD6402">
            <w:pPr>
              <w:pStyle w:val="FP"/>
              <w:pBdr>
                <w:bottom w:val="single" w:sz="6" w:space="1" w:color="auto"/>
              </w:pBdr>
              <w:ind w:left="2835" w:right="2835"/>
              <w:jc w:val="center"/>
            </w:pPr>
            <w:r w:rsidRPr="009061DB">
              <w:t>Postal address</w:t>
            </w:r>
          </w:p>
          <w:p w14:paraId="648E1699" w14:textId="77777777" w:rsidR="00B61108" w:rsidRPr="009061DB" w:rsidRDefault="00B61108" w:rsidP="00DD6402">
            <w:pPr>
              <w:pStyle w:val="FP"/>
              <w:ind w:left="2835" w:right="2835"/>
              <w:jc w:val="center"/>
              <w:rPr>
                <w:rFonts w:ascii="Arial" w:hAnsi="Arial"/>
                <w:sz w:val="18"/>
              </w:rPr>
            </w:pPr>
          </w:p>
          <w:p w14:paraId="3A05D4A2" w14:textId="77777777" w:rsidR="00B61108" w:rsidRPr="009061DB" w:rsidRDefault="00B61108" w:rsidP="00DD6402">
            <w:pPr>
              <w:pStyle w:val="FP"/>
              <w:pBdr>
                <w:bottom w:val="single" w:sz="6" w:space="1" w:color="auto"/>
              </w:pBdr>
              <w:spacing w:before="240"/>
              <w:ind w:left="2835" w:right="2835"/>
              <w:jc w:val="center"/>
            </w:pPr>
            <w:r w:rsidRPr="009061DB">
              <w:t>3GPP support office address</w:t>
            </w:r>
          </w:p>
          <w:p w14:paraId="0CBB17A8" w14:textId="77777777" w:rsidR="00B61108" w:rsidRPr="009061DB" w:rsidRDefault="00B61108" w:rsidP="00DD6402">
            <w:pPr>
              <w:pStyle w:val="FP"/>
              <w:ind w:left="2835" w:right="2835"/>
              <w:jc w:val="center"/>
              <w:rPr>
                <w:rFonts w:ascii="Arial" w:hAnsi="Arial"/>
                <w:sz w:val="18"/>
              </w:rPr>
            </w:pPr>
            <w:r w:rsidRPr="009061DB">
              <w:rPr>
                <w:rFonts w:ascii="Arial" w:hAnsi="Arial"/>
                <w:sz w:val="18"/>
              </w:rPr>
              <w:t xml:space="preserve">650 Route des </w:t>
            </w:r>
            <w:proofErr w:type="spellStart"/>
            <w:r w:rsidRPr="009061DB">
              <w:rPr>
                <w:rFonts w:ascii="Arial" w:hAnsi="Arial"/>
                <w:sz w:val="18"/>
              </w:rPr>
              <w:t>Lucioles</w:t>
            </w:r>
            <w:proofErr w:type="spellEnd"/>
            <w:r w:rsidRPr="009061DB">
              <w:rPr>
                <w:rFonts w:ascii="Arial" w:hAnsi="Arial"/>
                <w:sz w:val="18"/>
              </w:rPr>
              <w:t xml:space="preserve"> - Sophia Antipolis</w:t>
            </w:r>
          </w:p>
          <w:p w14:paraId="0087427B" w14:textId="77777777" w:rsidR="00B61108" w:rsidRPr="009061DB" w:rsidRDefault="00B61108" w:rsidP="00DD6402">
            <w:pPr>
              <w:pStyle w:val="FP"/>
              <w:ind w:left="2835" w:right="2835"/>
              <w:jc w:val="center"/>
              <w:rPr>
                <w:rFonts w:ascii="Arial" w:hAnsi="Arial"/>
                <w:sz w:val="18"/>
              </w:rPr>
            </w:pPr>
            <w:r w:rsidRPr="009061DB">
              <w:rPr>
                <w:rFonts w:ascii="Arial" w:hAnsi="Arial"/>
                <w:sz w:val="18"/>
              </w:rPr>
              <w:t>Valbonne - FRANCE</w:t>
            </w:r>
          </w:p>
          <w:p w14:paraId="600E0FDF" w14:textId="77777777" w:rsidR="00B61108" w:rsidRPr="009061DB" w:rsidRDefault="00B61108" w:rsidP="00DD6402">
            <w:pPr>
              <w:pStyle w:val="FP"/>
              <w:spacing w:after="20"/>
              <w:ind w:left="2835" w:right="2835"/>
              <w:jc w:val="center"/>
              <w:rPr>
                <w:rFonts w:ascii="Arial" w:hAnsi="Arial"/>
                <w:sz w:val="18"/>
              </w:rPr>
            </w:pPr>
            <w:r w:rsidRPr="009061DB">
              <w:rPr>
                <w:rFonts w:ascii="Arial" w:hAnsi="Arial"/>
                <w:sz w:val="18"/>
              </w:rPr>
              <w:t>Tel.: +33 4 92 94 42 00 Fax: +33 4 93 65 47 16</w:t>
            </w:r>
          </w:p>
          <w:p w14:paraId="1683B7C8" w14:textId="77777777" w:rsidR="00B61108" w:rsidRPr="009061DB" w:rsidRDefault="00B61108" w:rsidP="00DD6402">
            <w:pPr>
              <w:pStyle w:val="FP"/>
              <w:pBdr>
                <w:bottom w:val="single" w:sz="6" w:space="1" w:color="auto"/>
              </w:pBdr>
              <w:spacing w:before="240"/>
              <w:ind w:left="2835" w:right="2835"/>
              <w:jc w:val="center"/>
            </w:pPr>
            <w:r w:rsidRPr="009061DB">
              <w:t>Internet</w:t>
            </w:r>
          </w:p>
          <w:p w14:paraId="562E2376" w14:textId="77777777" w:rsidR="00B61108" w:rsidRPr="009061DB" w:rsidRDefault="00B61108" w:rsidP="00DD6402">
            <w:pPr>
              <w:pStyle w:val="FP"/>
              <w:ind w:left="2835" w:right="2835"/>
              <w:jc w:val="center"/>
              <w:rPr>
                <w:rFonts w:ascii="Arial" w:hAnsi="Arial"/>
                <w:sz w:val="18"/>
              </w:rPr>
            </w:pPr>
            <w:r w:rsidRPr="009061DB">
              <w:rPr>
                <w:rFonts w:ascii="Arial" w:hAnsi="Arial"/>
                <w:sz w:val="18"/>
              </w:rPr>
              <w:t>http://www.3gpp.org</w:t>
            </w:r>
            <w:bookmarkEnd w:id="10"/>
          </w:p>
          <w:p w14:paraId="43133B5C" w14:textId="77777777" w:rsidR="00B61108" w:rsidRPr="009061DB" w:rsidRDefault="00B61108" w:rsidP="00DD6402"/>
        </w:tc>
      </w:tr>
      <w:tr w:rsidR="00B61108" w:rsidRPr="009061DB" w14:paraId="245D26E3" w14:textId="77777777" w:rsidTr="00DD6402">
        <w:trPr>
          <w:cantSplit/>
        </w:trPr>
        <w:tc>
          <w:tcPr>
            <w:tcW w:w="10423" w:type="dxa"/>
            <w:shd w:val="clear" w:color="auto" w:fill="auto"/>
            <w:vAlign w:val="bottom"/>
          </w:tcPr>
          <w:p w14:paraId="4B113554" w14:textId="77777777" w:rsidR="00B61108" w:rsidRPr="009061DB" w:rsidRDefault="00B61108" w:rsidP="00DD6402">
            <w:pPr>
              <w:pStyle w:val="FP"/>
              <w:pBdr>
                <w:bottom w:val="single" w:sz="6" w:space="1" w:color="auto"/>
              </w:pBdr>
              <w:spacing w:after="240"/>
              <w:jc w:val="center"/>
              <w:rPr>
                <w:rFonts w:ascii="Arial" w:hAnsi="Arial"/>
                <w:b/>
                <w:i/>
              </w:rPr>
            </w:pPr>
            <w:bookmarkStart w:id="11" w:name="copyrightNotification"/>
            <w:r w:rsidRPr="009061DB">
              <w:rPr>
                <w:rFonts w:ascii="Arial" w:hAnsi="Arial"/>
                <w:b/>
                <w:i/>
              </w:rPr>
              <w:t>Copyright Notification</w:t>
            </w:r>
          </w:p>
          <w:p w14:paraId="6E37B65F" w14:textId="77777777" w:rsidR="00B61108" w:rsidRPr="009061DB" w:rsidRDefault="00B61108" w:rsidP="00DD6402">
            <w:pPr>
              <w:pStyle w:val="FP"/>
              <w:jc w:val="center"/>
            </w:pPr>
            <w:r w:rsidRPr="009061DB">
              <w:t>No part may be reproduced except as authorized by written permission.</w:t>
            </w:r>
            <w:r w:rsidRPr="009061DB">
              <w:br/>
              <w:t>The copyright and the foregoing restriction extend to reproduction in all media.</w:t>
            </w:r>
          </w:p>
          <w:p w14:paraId="6A5C5910" w14:textId="77777777" w:rsidR="00B61108" w:rsidRPr="009061DB" w:rsidRDefault="00B61108" w:rsidP="00DD6402">
            <w:pPr>
              <w:pStyle w:val="FP"/>
              <w:jc w:val="center"/>
            </w:pPr>
          </w:p>
          <w:p w14:paraId="73D1B312" w14:textId="330D3C75" w:rsidR="00B61108" w:rsidRPr="009061DB" w:rsidRDefault="00B61108" w:rsidP="00DD6402">
            <w:pPr>
              <w:pStyle w:val="FP"/>
              <w:jc w:val="center"/>
              <w:rPr>
                <w:sz w:val="18"/>
              </w:rPr>
            </w:pPr>
            <w:r w:rsidRPr="009061DB">
              <w:rPr>
                <w:sz w:val="18"/>
              </w:rPr>
              <w:t>© 202</w:t>
            </w:r>
            <w:r w:rsidR="00C71A41">
              <w:rPr>
                <w:sz w:val="18"/>
              </w:rPr>
              <w:t>5</w:t>
            </w:r>
            <w:r w:rsidRPr="009061DB">
              <w:rPr>
                <w:sz w:val="18"/>
              </w:rPr>
              <w:t>, 3GPP Organizational Partners (ARIB, ATIS, CCSA, ETSI, TSDSI, TTA, TTC).</w:t>
            </w:r>
            <w:bookmarkStart w:id="12" w:name="copyrightaddon"/>
            <w:bookmarkEnd w:id="12"/>
          </w:p>
          <w:p w14:paraId="4ECFA7D5" w14:textId="77777777" w:rsidR="00B61108" w:rsidRPr="009061DB" w:rsidRDefault="00B61108" w:rsidP="00DD6402">
            <w:pPr>
              <w:pStyle w:val="FP"/>
              <w:jc w:val="center"/>
              <w:rPr>
                <w:sz w:val="18"/>
              </w:rPr>
            </w:pPr>
            <w:r w:rsidRPr="009061DB">
              <w:rPr>
                <w:sz w:val="18"/>
              </w:rPr>
              <w:t>All rights reserved.</w:t>
            </w:r>
          </w:p>
          <w:p w14:paraId="0F667E9C" w14:textId="77777777" w:rsidR="00B61108" w:rsidRPr="009061DB" w:rsidRDefault="00B61108" w:rsidP="00DD6402">
            <w:pPr>
              <w:pStyle w:val="FP"/>
              <w:rPr>
                <w:sz w:val="18"/>
              </w:rPr>
            </w:pPr>
          </w:p>
          <w:p w14:paraId="6A13CD2F" w14:textId="77777777" w:rsidR="00B61108" w:rsidRPr="009061DB" w:rsidRDefault="00B61108" w:rsidP="00DD6402">
            <w:pPr>
              <w:pStyle w:val="FP"/>
              <w:rPr>
                <w:sz w:val="18"/>
              </w:rPr>
            </w:pPr>
            <w:r w:rsidRPr="009061DB">
              <w:rPr>
                <w:sz w:val="18"/>
              </w:rPr>
              <w:t>UMTS™ is a Trade Mark of ETSI registered for the benefit of its members</w:t>
            </w:r>
          </w:p>
          <w:p w14:paraId="14B36BDA" w14:textId="77777777" w:rsidR="00B61108" w:rsidRPr="009061DB" w:rsidRDefault="00B61108" w:rsidP="00DD6402">
            <w:pPr>
              <w:pStyle w:val="FP"/>
              <w:rPr>
                <w:sz w:val="18"/>
              </w:rPr>
            </w:pPr>
            <w:r w:rsidRPr="009061DB">
              <w:rPr>
                <w:sz w:val="18"/>
              </w:rPr>
              <w:t>3GPP™ is a Trade Mark of ETSI registered for the benefit of its Members and of the 3GPP Organizational Partners</w:t>
            </w:r>
            <w:r w:rsidRPr="009061DB">
              <w:rPr>
                <w:sz w:val="18"/>
              </w:rPr>
              <w:br/>
              <w:t>LTE™ is a Trade Mark of ETSI registered for the benefit of its Members and of the 3GPP Organizational Partners</w:t>
            </w:r>
          </w:p>
          <w:p w14:paraId="423D53A0" w14:textId="77777777" w:rsidR="00B61108" w:rsidRPr="009061DB" w:rsidRDefault="00B61108" w:rsidP="00DD6402">
            <w:pPr>
              <w:pStyle w:val="FP"/>
              <w:rPr>
                <w:sz w:val="18"/>
              </w:rPr>
            </w:pPr>
            <w:r w:rsidRPr="009061DB">
              <w:rPr>
                <w:sz w:val="18"/>
              </w:rPr>
              <w:t>GSM® and the GSM logo are registered and owned by the GSM Association</w:t>
            </w:r>
            <w:bookmarkEnd w:id="11"/>
          </w:p>
          <w:p w14:paraId="45BDFB44" w14:textId="77777777" w:rsidR="00B61108" w:rsidRPr="009061DB" w:rsidRDefault="00B61108" w:rsidP="00DD6402"/>
        </w:tc>
      </w:tr>
      <w:bookmarkEnd w:id="9"/>
    </w:tbl>
    <w:p w14:paraId="29AC419C" w14:textId="24A99B5F" w:rsidR="00080512" w:rsidRPr="009061DB" w:rsidRDefault="00B61108">
      <w:pPr>
        <w:pStyle w:val="TT"/>
      </w:pPr>
      <w:r w:rsidRPr="009061DB">
        <w:br w:type="page"/>
      </w:r>
      <w:r w:rsidR="00080512" w:rsidRPr="009061DB">
        <w:lastRenderedPageBreak/>
        <w:t>Contents</w:t>
      </w:r>
    </w:p>
    <w:p w14:paraId="2123B20E" w14:textId="00EC9DBD" w:rsidR="006356C6" w:rsidRDefault="004D3578">
      <w:pPr>
        <w:pStyle w:val="TOC1"/>
        <w:rPr>
          <w:rFonts w:asciiTheme="minorHAnsi" w:eastAsiaTheme="minorEastAsia" w:hAnsiTheme="minorHAnsi" w:cstheme="minorBidi"/>
          <w:noProof/>
          <w:kern w:val="2"/>
          <w:sz w:val="24"/>
          <w:szCs w:val="24"/>
          <w14:ligatures w14:val="standardContextual"/>
        </w:rPr>
      </w:pPr>
      <w:r w:rsidRPr="009061DB">
        <w:fldChar w:fldCharType="begin"/>
      </w:r>
      <w:r w:rsidRPr="009061DB">
        <w:instrText xml:space="preserve"> TOC \o "1-9" </w:instrText>
      </w:r>
      <w:r w:rsidRPr="009061DB">
        <w:fldChar w:fldCharType="separate"/>
      </w:r>
      <w:r w:rsidR="006356C6">
        <w:rPr>
          <w:noProof/>
        </w:rPr>
        <w:t>Foreword</w:t>
      </w:r>
      <w:r w:rsidR="006356C6">
        <w:rPr>
          <w:noProof/>
        </w:rPr>
        <w:tab/>
      </w:r>
      <w:r w:rsidR="006356C6">
        <w:rPr>
          <w:noProof/>
        </w:rPr>
        <w:fldChar w:fldCharType="begin"/>
      </w:r>
      <w:r w:rsidR="006356C6">
        <w:rPr>
          <w:noProof/>
        </w:rPr>
        <w:instrText xml:space="preserve"> PAGEREF _Toc210211633 \h </w:instrText>
      </w:r>
      <w:r w:rsidR="006356C6">
        <w:rPr>
          <w:noProof/>
        </w:rPr>
      </w:r>
      <w:r w:rsidR="006356C6">
        <w:rPr>
          <w:noProof/>
        </w:rPr>
        <w:fldChar w:fldCharType="separate"/>
      </w:r>
      <w:r w:rsidR="006356C6">
        <w:rPr>
          <w:noProof/>
        </w:rPr>
        <w:t>6</w:t>
      </w:r>
      <w:r w:rsidR="006356C6">
        <w:rPr>
          <w:noProof/>
        </w:rPr>
        <w:fldChar w:fldCharType="end"/>
      </w:r>
    </w:p>
    <w:p w14:paraId="71729042" w14:textId="0FF4235A"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_Toc210211634 \h </w:instrText>
      </w:r>
      <w:r>
        <w:rPr>
          <w:noProof/>
        </w:rPr>
      </w:r>
      <w:r>
        <w:rPr>
          <w:noProof/>
        </w:rPr>
        <w:fldChar w:fldCharType="separate"/>
      </w:r>
      <w:r>
        <w:rPr>
          <w:noProof/>
        </w:rPr>
        <w:t>8</w:t>
      </w:r>
      <w:r>
        <w:rPr>
          <w:noProof/>
        </w:rPr>
        <w:fldChar w:fldCharType="end"/>
      </w:r>
    </w:p>
    <w:p w14:paraId="531537A0" w14:textId="13A5F281"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_Toc210211635 \h </w:instrText>
      </w:r>
      <w:r>
        <w:rPr>
          <w:noProof/>
        </w:rPr>
      </w:r>
      <w:r>
        <w:rPr>
          <w:noProof/>
        </w:rPr>
        <w:fldChar w:fldCharType="separate"/>
      </w:r>
      <w:r>
        <w:rPr>
          <w:noProof/>
        </w:rPr>
        <w:t>8</w:t>
      </w:r>
      <w:r>
        <w:rPr>
          <w:noProof/>
        </w:rPr>
        <w:fldChar w:fldCharType="end"/>
      </w:r>
    </w:p>
    <w:p w14:paraId="7003D482" w14:textId="4AAF348C"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_Toc210211636 \h </w:instrText>
      </w:r>
      <w:r>
        <w:rPr>
          <w:noProof/>
        </w:rPr>
      </w:r>
      <w:r>
        <w:rPr>
          <w:noProof/>
        </w:rPr>
        <w:fldChar w:fldCharType="separate"/>
      </w:r>
      <w:r>
        <w:rPr>
          <w:noProof/>
        </w:rPr>
        <w:t>9</w:t>
      </w:r>
      <w:r>
        <w:rPr>
          <w:noProof/>
        </w:rPr>
        <w:fldChar w:fldCharType="end"/>
      </w:r>
    </w:p>
    <w:p w14:paraId="5DFC61D5" w14:textId="2D39932C"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_Toc210211637 \h </w:instrText>
      </w:r>
      <w:r>
        <w:rPr>
          <w:noProof/>
        </w:rPr>
      </w:r>
      <w:r>
        <w:rPr>
          <w:noProof/>
        </w:rPr>
        <w:fldChar w:fldCharType="separate"/>
      </w:r>
      <w:r>
        <w:rPr>
          <w:noProof/>
        </w:rPr>
        <w:t>9</w:t>
      </w:r>
      <w:r>
        <w:rPr>
          <w:noProof/>
        </w:rPr>
        <w:fldChar w:fldCharType="end"/>
      </w:r>
    </w:p>
    <w:p w14:paraId="364203B8" w14:textId="1513F23B"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_Toc210211638 \h </w:instrText>
      </w:r>
      <w:r>
        <w:rPr>
          <w:noProof/>
        </w:rPr>
      </w:r>
      <w:r>
        <w:rPr>
          <w:noProof/>
        </w:rPr>
        <w:fldChar w:fldCharType="separate"/>
      </w:r>
      <w:r>
        <w:rPr>
          <w:noProof/>
        </w:rPr>
        <w:t>9</w:t>
      </w:r>
      <w:r>
        <w:rPr>
          <w:noProof/>
        </w:rPr>
        <w:fldChar w:fldCharType="end"/>
      </w:r>
    </w:p>
    <w:p w14:paraId="1D956D6E" w14:textId="5167DF13"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_Toc210211639 \h </w:instrText>
      </w:r>
      <w:r>
        <w:rPr>
          <w:noProof/>
        </w:rPr>
      </w:r>
      <w:r>
        <w:rPr>
          <w:noProof/>
        </w:rPr>
        <w:fldChar w:fldCharType="separate"/>
      </w:r>
      <w:r>
        <w:rPr>
          <w:noProof/>
        </w:rPr>
        <w:t>10</w:t>
      </w:r>
      <w:r>
        <w:rPr>
          <w:noProof/>
        </w:rPr>
        <w:fldChar w:fldCharType="end"/>
      </w:r>
    </w:p>
    <w:p w14:paraId="0893E8A9" w14:textId="2E2ECD28"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Syntax documentation conventions</w:t>
      </w:r>
      <w:r>
        <w:rPr>
          <w:noProof/>
        </w:rPr>
        <w:tab/>
      </w:r>
      <w:r>
        <w:rPr>
          <w:noProof/>
        </w:rPr>
        <w:fldChar w:fldCharType="begin"/>
      </w:r>
      <w:r>
        <w:rPr>
          <w:noProof/>
        </w:rPr>
        <w:instrText xml:space="preserve"> PAGEREF _Toc210211640 \h </w:instrText>
      </w:r>
      <w:r>
        <w:rPr>
          <w:noProof/>
        </w:rPr>
      </w:r>
      <w:r>
        <w:rPr>
          <w:noProof/>
        </w:rPr>
        <w:fldChar w:fldCharType="separate"/>
      </w:r>
      <w:r>
        <w:rPr>
          <w:noProof/>
        </w:rPr>
        <w:t>10</w:t>
      </w:r>
      <w:r>
        <w:rPr>
          <w:noProof/>
        </w:rPr>
        <w:fldChar w:fldCharType="end"/>
      </w:r>
    </w:p>
    <w:p w14:paraId="2D514AC0" w14:textId="59544EE0"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System overview</w:t>
      </w:r>
      <w:r>
        <w:rPr>
          <w:noProof/>
        </w:rPr>
        <w:tab/>
      </w:r>
      <w:r>
        <w:rPr>
          <w:noProof/>
        </w:rPr>
        <w:fldChar w:fldCharType="begin"/>
      </w:r>
      <w:r>
        <w:rPr>
          <w:noProof/>
        </w:rPr>
        <w:instrText xml:space="preserve"> PAGEREF _Toc210211641 \h </w:instrText>
      </w:r>
      <w:r>
        <w:rPr>
          <w:noProof/>
        </w:rPr>
      </w:r>
      <w:r>
        <w:rPr>
          <w:noProof/>
        </w:rPr>
        <w:fldChar w:fldCharType="separate"/>
      </w:r>
      <w:r>
        <w:rPr>
          <w:noProof/>
        </w:rPr>
        <w:t>10</w:t>
      </w:r>
      <w:r>
        <w:rPr>
          <w:noProof/>
        </w:rPr>
        <w:fldChar w:fldCharType="end"/>
      </w:r>
    </w:p>
    <w:p w14:paraId="22AD79CC" w14:textId="6AF3C01E"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Announcement of MBS User Services</w:t>
      </w:r>
      <w:r>
        <w:rPr>
          <w:noProof/>
        </w:rPr>
        <w:tab/>
      </w:r>
      <w:r>
        <w:rPr>
          <w:noProof/>
        </w:rPr>
        <w:fldChar w:fldCharType="begin"/>
      </w:r>
      <w:r>
        <w:rPr>
          <w:noProof/>
        </w:rPr>
        <w:instrText xml:space="preserve"> PAGEREF _Toc210211642 \h </w:instrText>
      </w:r>
      <w:r>
        <w:rPr>
          <w:noProof/>
        </w:rPr>
      </w:r>
      <w:r>
        <w:rPr>
          <w:noProof/>
        </w:rPr>
        <w:fldChar w:fldCharType="separate"/>
      </w:r>
      <w:r>
        <w:rPr>
          <w:noProof/>
        </w:rPr>
        <w:t>11</w:t>
      </w:r>
      <w:r>
        <w:rPr>
          <w:noProof/>
        </w:rPr>
        <w:fldChar w:fldCharType="end"/>
      </w:r>
    </w:p>
    <w:p w14:paraId="74265CF9" w14:textId="4FB9EB51"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5.0</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_Toc210211643 \h </w:instrText>
      </w:r>
      <w:r>
        <w:rPr>
          <w:noProof/>
        </w:rPr>
      </w:r>
      <w:r>
        <w:rPr>
          <w:noProof/>
        </w:rPr>
        <w:fldChar w:fldCharType="separate"/>
      </w:r>
      <w:r>
        <w:rPr>
          <w:noProof/>
        </w:rPr>
        <w:t>11</w:t>
      </w:r>
      <w:r>
        <w:rPr>
          <w:noProof/>
        </w:rPr>
        <w:fldChar w:fldCharType="end"/>
      </w:r>
    </w:p>
    <w:p w14:paraId="7EC9C2CD" w14:textId="62631B02"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User Service Description data model</w:t>
      </w:r>
      <w:r>
        <w:rPr>
          <w:noProof/>
        </w:rPr>
        <w:tab/>
      </w:r>
      <w:r>
        <w:rPr>
          <w:noProof/>
        </w:rPr>
        <w:fldChar w:fldCharType="begin"/>
      </w:r>
      <w:r>
        <w:rPr>
          <w:noProof/>
        </w:rPr>
        <w:instrText xml:space="preserve"> PAGEREF _Toc210211644 \h </w:instrText>
      </w:r>
      <w:r>
        <w:rPr>
          <w:noProof/>
        </w:rPr>
      </w:r>
      <w:r>
        <w:rPr>
          <w:noProof/>
        </w:rPr>
        <w:fldChar w:fldCharType="separate"/>
      </w:r>
      <w:r>
        <w:rPr>
          <w:noProof/>
        </w:rPr>
        <w:t>11</w:t>
      </w:r>
      <w:r>
        <w:rPr>
          <w:noProof/>
        </w:rPr>
        <w:fldChar w:fldCharType="end"/>
      </w:r>
    </w:p>
    <w:p w14:paraId="1D43268A" w14:textId="04D76772"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_Toc210211645 \h </w:instrText>
      </w:r>
      <w:r>
        <w:rPr>
          <w:noProof/>
        </w:rPr>
      </w:r>
      <w:r>
        <w:rPr>
          <w:noProof/>
        </w:rPr>
        <w:fldChar w:fldCharType="separate"/>
      </w:r>
      <w:r>
        <w:rPr>
          <w:noProof/>
        </w:rPr>
        <w:t>11</w:t>
      </w:r>
      <w:r>
        <w:rPr>
          <w:noProof/>
        </w:rPr>
        <w:fldChar w:fldCharType="end"/>
      </w:r>
    </w:p>
    <w:p w14:paraId="342A3D8C" w14:textId="40EC2F25"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5.1A</w:t>
      </w:r>
      <w:r>
        <w:rPr>
          <w:rFonts w:asciiTheme="minorHAnsi" w:eastAsiaTheme="minorEastAsia" w:hAnsiTheme="minorHAnsi" w:cstheme="minorBidi"/>
          <w:noProof/>
          <w:kern w:val="2"/>
          <w:sz w:val="24"/>
          <w:szCs w:val="24"/>
          <w14:ligatures w14:val="standardContextual"/>
        </w:rPr>
        <w:tab/>
      </w:r>
      <w:r>
        <w:rPr>
          <w:noProof/>
        </w:rPr>
        <w:t>Encoding</w:t>
      </w:r>
      <w:r>
        <w:rPr>
          <w:noProof/>
        </w:rPr>
        <w:tab/>
      </w:r>
      <w:r>
        <w:rPr>
          <w:noProof/>
        </w:rPr>
        <w:fldChar w:fldCharType="begin"/>
      </w:r>
      <w:r>
        <w:rPr>
          <w:noProof/>
        </w:rPr>
        <w:instrText xml:space="preserve"> PAGEREF _Toc210211646 \h </w:instrText>
      </w:r>
      <w:r>
        <w:rPr>
          <w:noProof/>
        </w:rPr>
      </w:r>
      <w:r>
        <w:rPr>
          <w:noProof/>
        </w:rPr>
        <w:fldChar w:fldCharType="separate"/>
      </w:r>
      <w:r>
        <w:rPr>
          <w:noProof/>
        </w:rPr>
        <w:t>1</w:t>
      </w:r>
      <w:r>
        <w:rPr>
          <w:noProof/>
        </w:rPr>
        <w:t>3</w:t>
      </w:r>
      <w:r>
        <w:rPr>
          <w:noProof/>
        </w:rPr>
        <w:fldChar w:fldCharType="end"/>
      </w:r>
    </w:p>
    <w:p w14:paraId="5387ED4A" w14:textId="7FAD119B"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Syntax and associated semantics</w:t>
      </w:r>
      <w:r>
        <w:rPr>
          <w:noProof/>
        </w:rPr>
        <w:tab/>
      </w:r>
      <w:r>
        <w:rPr>
          <w:noProof/>
        </w:rPr>
        <w:fldChar w:fldCharType="begin"/>
      </w:r>
      <w:r>
        <w:rPr>
          <w:noProof/>
        </w:rPr>
        <w:instrText xml:space="preserve"> PAGEREF _Toc210211647 \h </w:instrText>
      </w:r>
      <w:r>
        <w:rPr>
          <w:noProof/>
        </w:rPr>
      </w:r>
      <w:r>
        <w:rPr>
          <w:noProof/>
        </w:rPr>
        <w:fldChar w:fldCharType="separate"/>
      </w:r>
      <w:r>
        <w:rPr>
          <w:noProof/>
        </w:rPr>
        <w:t>13</w:t>
      </w:r>
      <w:r>
        <w:rPr>
          <w:noProof/>
        </w:rPr>
        <w:fldChar w:fldCharType="end"/>
      </w:r>
    </w:p>
    <w:p w14:paraId="20A70A06" w14:textId="3423E993"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_Toc210211648 \h </w:instrText>
      </w:r>
      <w:r>
        <w:rPr>
          <w:noProof/>
        </w:rPr>
      </w:r>
      <w:r>
        <w:rPr>
          <w:noProof/>
        </w:rPr>
        <w:fldChar w:fldCharType="separate"/>
      </w:r>
      <w:r>
        <w:rPr>
          <w:noProof/>
        </w:rPr>
        <w:t>13</w:t>
      </w:r>
      <w:r>
        <w:rPr>
          <w:noProof/>
        </w:rPr>
        <w:fldChar w:fldCharType="end"/>
      </w:r>
    </w:p>
    <w:p w14:paraId="43384F5D" w14:textId="2E30945C"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User Service Bundle Descriptions document</w:t>
      </w:r>
      <w:r>
        <w:rPr>
          <w:noProof/>
        </w:rPr>
        <w:tab/>
      </w:r>
      <w:r>
        <w:rPr>
          <w:noProof/>
        </w:rPr>
        <w:fldChar w:fldCharType="begin"/>
      </w:r>
      <w:r>
        <w:rPr>
          <w:noProof/>
        </w:rPr>
        <w:instrText xml:space="preserve"> PAGEREF _Toc210211649 \h </w:instrText>
      </w:r>
      <w:r>
        <w:rPr>
          <w:noProof/>
        </w:rPr>
      </w:r>
      <w:r>
        <w:rPr>
          <w:noProof/>
        </w:rPr>
        <w:fldChar w:fldCharType="separate"/>
      </w:r>
      <w:r>
        <w:rPr>
          <w:noProof/>
        </w:rPr>
        <w:t>14</w:t>
      </w:r>
      <w:r>
        <w:rPr>
          <w:noProof/>
        </w:rPr>
        <w:fldChar w:fldCharType="end"/>
      </w:r>
    </w:p>
    <w:p w14:paraId="62496BB0" w14:textId="0B973A64"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User Service Description data type</w:t>
      </w:r>
      <w:r>
        <w:rPr>
          <w:noProof/>
        </w:rPr>
        <w:tab/>
      </w:r>
      <w:r>
        <w:rPr>
          <w:noProof/>
        </w:rPr>
        <w:fldChar w:fldCharType="begin"/>
      </w:r>
      <w:r>
        <w:rPr>
          <w:noProof/>
        </w:rPr>
        <w:instrText xml:space="preserve"> PAGEREF _Toc210211650 \h </w:instrText>
      </w:r>
      <w:r>
        <w:rPr>
          <w:noProof/>
        </w:rPr>
      </w:r>
      <w:r>
        <w:rPr>
          <w:noProof/>
        </w:rPr>
        <w:fldChar w:fldCharType="separate"/>
      </w:r>
      <w:r>
        <w:rPr>
          <w:noProof/>
        </w:rPr>
        <w:t>14</w:t>
      </w:r>
      <w:r>
        <w:rPr>
          <w:noProof/>
        </w:rPr>
        <w:fldChar w:fldCharType="end"/>
      </w:r>
    </w:p>
    <w:p w14:paraId="35B53507" w14:textId="20B7C8FD"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Distribution Session Description data type</w:t>
      </w:r>
      <w:r>
        <w:rPr>
          <w:noProof/>
        </w:rPr>
        <w:tab/>
      </w:r>
      <w:r>
        <w:rPr>
          <w:noProof/>
        </w:rPr>
        <w:fldChar w:fldCharType="begin"/>
      </w:r>
      <w:r>
        <w:rPr>
          <w:noProof/>
        </w:rPr>
        <w:instrText xml:space="preserve"> PAGEREF _Toc210211651 \h </w:instrText>
      </w:r>
      <w:r>
        <w:rPr>
          <w:noProof/>
        </w:rPr>
      </w:r>
      <w:r>
        <w:rPr>
          <w:noProof/>
        </w:rPr>
        <w:fldChar w:fldCharType="separate"/>
      </w:r>
      <w:r>
        <w:rPr>
          <w:noProof/>
        </w:rPr>
        <w:t>15</w:t>
      </w:r>
      <w:r>
        <w:rPr>
          <w:noProof/>
        </w:rPr>
        <w:fldChar w:fldCharType="end"/>
      </w:r>
    </w:p>
    <w:p w14:paraId="03C00B37" w14:textId="50767A72"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Session Description document</w:t>
      </w:r>
      <w:r>
        <w:rPr>
          <w:noProof/>
        </w:rPr>
        <w:tab/>
      </w:r>
      <w:r>
        <w:rPr>
          <w:noProof/>
        </w:rPr>
        <w:fldChar w:fldCharType="begin"/>
      </w:r>
      <w:r>
        <w:rPr>
          <w:noProof/>
        </w:rPr>
        <w:instrText xml:space="preserve"> PAGEREF _Toc210211652 \h </w:instrText>
      </w:r>
      <w:r>
        <w:rPr>
          <w:noProof/>
        </w:rPr>
      </w:r>
      <w:r>
        <w:rPr>
          <w:noProof/>
        </w:rPr>
        <w:fldChar w:fldCharType="separate"/>
      </w:r>
      <w:r>
        <w:rPr>
          <w:noProof/>
        </w:rPr>
        <w:t>16</w:t>
      </w:r>
      <w:r>
        <w:rPr>
          <w:noProof/>
        </w:rPr>
        <w:fldChar w:fldCharType="end"/>
      </w:r>
    </w:p>
    <w:p w14:paraId="797ADCE6" w14:textId="72F21C01"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Application Service Description data type</w:t>
      </w:r>
      <w:r>
        <w:rPr>
          <w:noProof/>
        </w:rPr>
        <w:tab/>
      </w:r>
      <w:r>
        <w:rPr>
          <w:noProof/>
        </w:rPr>
        <w:fldChar w:fldCharType="begin"/>
      </w:r>
      <w:r>
        <w:rPr>
          <w:noProof/>
        </w:rPr>
        <w:instrText xml:space="preserve"> PAGEREF _Toc210211653 \h </w:instrText>
      </w:r>
      <w:r>
        <w:rPr>
          <w:noProof/>
        </w:rPr>
      </w:r>
      <w:r>
        <w:rPr>
          <w:noProof/>
        </w:rPr>
        <w:fldChar w:fldCharType="separate"/>
      </w:r>
      <w:r>
        <w:rPr>
          <w:noProof/>
        </w:rPr>
        <w:t>16</w:t>
      </w:r>
      <w:r>
        <w:rPr>
          <w:noProof/>
        </w:rPr>
        <w:fldChar w:fldCharType="end"/>
      </w:r>
    </w:p>
    <w:p w14:paraId="79794BED" w14:textId="593DF6DE"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5.2.6A</w:t>
      </w:r>
      <w:r>
        <w:rPr>
          <w:rFonts w:asciiTheme="minorHAnsi" w:eastAsiaTheme="minorEastAsia" w:hAnsiTheme="minorHAnsi" w:cstheme="minorBidi"/>
          <w:noProof/>
          <w:kern w:val="2"/>
          <w:sz w:val="24"/>
          <w:szCs w:val="24"/>
          <w14:ligatures w14:val="standardContextual"/>
        </w:rPr>
        <w:tab/>
      </w:r>
      <w:r>
        <w:rPr>
          <w:noProof/>
        </w:rPr>
        <w:t>Application Service Entry Point document</w:t>
      </w:r>
      <w:r>
        <w:rPr>
          <w:noProof/>
        </w:rPr>
        <w:tab/>
      </w:r>
      <w:r>
        <w:rPr>
          <w:noProof/>
        </w:rPr>
        <w:fldChar w:fldCharType="begin"/>
      </w:r>
      <w:r>
        <w:rPr>
          <w:noProof/>
        </w:rPr>
        <w:instrText xml:space="preserve"> PAGEREF _Toc210211654 \h </w:instrText>
      </w:r>
      <w:r>
        <w:rPr>
          <w:noProof/>
        </w:rPr>
      </w:r>
      <w:r>
        <w:rPr>
          <w:noProof/>
        </w:rPr>
        <w:fldChar w:fldCharType="separate"/>
      </w:r>
      <w:r>
        <w:rPr>
          <w:noProof/>
        </w:rPr>
        <w:t>16</w:t>
      </w:r>
      <w:r>
        <w:rPr>
          <w:noProof/>
        </w:rPr>
        <w:fldChar w:fldCharType="end"/>
      </w:r>
    </w:p>
    <w:p w14:paraId="3D62C459" w14:textId="5B79CE1F"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Service Schedule Description data type</w:t>
      </w:r>
      <w:r>
        <w:rPr>
          <w:noProof/>
        </w:rPr>
        <w:tab/>
      </w:r>
      <w:r>
        <w:rPr>
          <w:noProof/>
        </w:rPr>
        <w:fldChar w:fldCharType="begin"/>
      </w:r>
      <w:r>
        <w:rPr>
          <w:noProof/>
        </w:rPr>
        <w:instrText xml:space="preserve"> PAGEREF _Toc210211655 \h </w:instrText>
      </w:r>
      <w:r>
        <w:rPr>
          <w:noProof/>
        </w:rPr>
      </w:r>
      <w:r>
        <w:rPr>
          <w:noProof/>
        </w:rPr>
        <w:fldChar w:fldCharType="separate"/>
      </w:r>
      <w:r>
        <w:rPr>
          <w:noProof/>
        </w:rPr>
        <w:t>17</w:t>
      </w:r>
      <w:r>
        <w:rPr>
          <w:noProof/>
        </w:rPr>
        <w:fldChar w:fldCharType="end"/>
      </w:r>
    </w:p>
    <w:p w14:paraId="111370E9" w14:textId="642A05CC"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Pr>
          <w:noProof/>
        </w:rPr>
        <w:t>Object Repair Parameters data type</w:t>
      </w:r>
      <w:r>
        <w:rPr>
          <w:noProof/>
        </w:rPr>
        <w:tab/>
      </w:r>
      <w:r>
        <w:rPr>
          <w:noProof/>
        </w:rPr>
        <w:fldChar w:fldCharType="begin"/>
      </w:r>
      <w:r>
        <w:rPr>
          <w:noProof/>
        </w:rPr>
        <w:instrText xml:space="preserve"> PAGEREF _Toc210211656 \h </w:instrText>
      </w:r>
      <w:r>
        <w:rPr>
          <w:noProof/>
        </w:rPr>
      </w:r>
      <w:r>
        <w:rPr>
          <w:noProof/>
        </w:rPr>
        <w:fldChar w:fldCharType="separate"/>
      </w:r>
      <w:r>
        <w:rPr>
          <w:noProof/>
        </w:rPr>
        <w:t>18</w:t>
      </w:r>
      <w:r>
        <w:rPr>
          <w:noProof/>
        </w:rPr>
        <w:fldChar w:fldCharType="end"/>
      </w:r>
    </w:p>
    <w:p w14:paraId="31DF67AC" w14:textId="0D9C8676"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Availability Information data type</w:t>
      </w:r>
      <w:r>
        <w:rPr>
          <w:noProof/>
        </w:rPr>
        <w:tab/>
      </w:r>
      <w:r>
        <w:rPr>
          <w:noProof/>
        </w:rPr>
        <w:fldChar w:fldCharType="begin"/>
      </w:r>
      <w:r>
        <w:rPr>
          <w:noProof/>
        </w:rPr>
        <w:instrText xml:space="preserve"> PAGEREF _Toc210211657 \h </w:instrText>
      </w:r>
      <w:r>
        <w:rPr>
          <w:noProof/>
        </w:rPr>
      </w:r>
      <w:r>
        <w:rPr>
          <w:noProof/>
        </w:rPr>
        <w:fldChar w:fldCharType="separate"/>
      </w:r>
      <w:r>
        <w:rPr>
          <w:noProof/>
        </w:rPr>
        <w:t>18</w:t>
      </w:r>
      <w:r>
        <w:rPr>
          <w:noProof/>
        </w:rPr>
        <w:fldChar w:fldCharType="end"/>
      </w:r>
    </w:p>
    <w:p w14:paraId="629900D5" w14:textId="763943D4"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5.2.10</w:t>
      </w:r>
      <w:r>
        <w:rPr>
          <w:rFonts w:asciiTheme="minorHAnsi" w:eastAsiaTheme="minorEastAsia" w:hAnsiTheme="minorHAnsi" w:cstheme="minorBidi"/>
          <w:noProof/>
          <w:kern w:val="2"/>
          <w:sz w:val="24"/>
          <w:szCs w:val="24"/>
          <w14:ligatures w14:val="standardContextual"/>
        </w:rPr>
        <w:tab/>
      </w:r>
      <w:r>
        <w:rPr>
          <w:noProof/>
        </w:rPr>
        <w:t>Security Description data type</w:t>
      </w:r>
      <w:r>
        <w:rPr>
          <w:noProof/>
        </w:rPr>
        <w:tab/>
      </w:r>
      <w:r>
        <w:rPr>
          <w:noProof/>
        </w:rPr>
        <w:fldChar w:fldCharType="begin"/>
      </w:r>
      <w:r>
        <w:rPr>
          <w:noProof/>
        </w:rPr>
        <w:instrText xml:space="preserve"> PAGEREF _Toc210211658 \h </w:instrText>
      </w:r>
      <w:r>
        <w:rPr>
          <w:noProof/>
        </w:rPr>
      </w:r>
      <w:r>
        <w:rPr>
          <w:noProof/>
        </w:rPr>
        <w:fldChar w:fldCharType="separate"/>
      </w:r>
      <w:r>
        <w:rPr>
          <w:noProof/>
        </w:rPr>
        <w:t>19</w:t>
      </w:r>
      <w:r>
        <w:rPr>
          <w:noProof/>
        </w:rPr>
        <w:fldChar w:fldCharType="end"/>
      </w:r>
    </w:p>
    <w:p w14:paraId="22C1D2EF" w14:textId="7C0898F5"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Delivery of User Service Descriptions</w:t>
      </w:r>
      <w:r>
        <w:rPr>
          <w:noProof/>
        </w:rPr>
        <w:tab/>
      </w:r>
      <w:r>
        <w:rPr>
          <w:noProof/>
        </w:rPr>
        <w:fldChar w:fldCharType="begin"/>
      </w:r>
      <w:r>
        <w:rPr>
          <w:noProof/>
        </w:rPr>
        <w:instrText xml:space="preserve"> PAGEREF _Toc210211659 \h </w:instrText>
      </w:r>
      <w:r>
        <w:rPr>
          <w:noProof/>
        </w:rPr>
      </w:r>
      <w:r>
        <w:rPr>
          <w:noProof/>
        </w:rPr>
        <w:fldChar w:fldCharType="separate"/>
      </w:r>
      <w:r>
        <w:rPr>
          <w:noProof/>
        </w:rPr>
        <w:t>20</w:t>
      </w:r>
      <w:r>
        <w:rPr>
          <w:noProof/>
        </w:rPr>
        <w:fldChar w:fldCharType="end"/>
      </w:r>
    </w:p>
    <w:p w14:paraId="00C5CF5A" w14:textId="65A1A6A4"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_Toc210211660 \h </w:instrText>
      </w:r>
      <w:r>
        <w:rPr>
          <w:noProof/>
        </w:rPr>
      </w:r>
      <w:r>
        <w:rPr>
          <w:noProof/>
        </w:rPr>
        <w:fldChar w:fldCharType="separate"/>
      </w:r>
      <w:r>
        <w:rPr>
          <w:noProof/>
        </w:rPr>
        <w:t>20</w:t>
      </w:r>
      <w:r>
        <w:rPr>
          <w:noProof/>
        </w:rPr>
        <w:fldChar w:fldCharType="end"/>
      </w:r>
    </w:p>
    <w:p w14:paraId="3FB06FD6" w14:textId="196E78AD"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5.3.1A</w:t>
      </w:r>
      <w:r>
        <w:rPr>
          <w:rFonts w:asciiTheme="minorHAnsi" w:eastAsiaTheme="minorEastAsia" w:hAnsiTheme="minorHAnsi" w:cstheme="minorBidi"/>
          <w:noProof/>
          <w:kern w:val="2"/>
          <w:sz w:val="24"/>
          <w:szCs w:val="24"/>
          <w14:ligatures w14:val="standardContextual"/>
        </w:rPr>
        <w:tab/>
      </w:r>
      <w:r>
        <w:rPr>
          <w:noProof/>
        </w:rPr>
        <w:t>User Service Descriptions Bundle</w:t>
      </w:r>
      <w:r>
        <w:rPr>
          <w:noProof/>
        </w:rPr>
        <w:tab/>
      </w:r>
      <w:r>
        <w:rPr>
          <w:noProof/>
        </w:rPr>
        <w:fldChar w:fldCharType="begin"/>
      </w:r>
      <w:r>
        <w:rPr>
          <w:noProof/>
        </w:rPr>
        <w:instrText xml:space="preserve"> PAGEREF _Toc210211661 \h </w:instrText>
      </w:r>
      <w:r>
        <w:rPr>
          <w:noProof/>
        </w:rPr>
      </w:r>
      <w:r>
        <w:rPr>
          <w:noProof/>
        </w:rPr>
        <w:fldChar w:fldCharType="separate"/>
      </w:r>
      <w:r>
        <w:rPr>
          <w:noProof/>
        </w:rPr>
        <w:t>20</w:t>
      </w:r>
      <w:r>
        <w:rPr>
          <w:noProof/>
        </w:rPr>
        <w:fldChar w:fldCharType="end"/>
      </w:r>
    </w:p>
    <w:p w14:paraId="6EBF2ACC" w14:textId="4AAE04E6"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in object carousel</w:t>
      </w:r>
      <w:r>
        <w:rPr>
          <w:noProof/>
        </w:rPr>
        <w:tab/>
      </w:r>
      <w:r>
        <w:rPr>
          <w:noProof/>
        </w:rPr>
        <w:fldChar w:fldCharType="begin"/>
      </w:r>
      <w:r>
        <w:rPr>
          <w:noProof/>
        </w:rPr>
        <w:instrText xml:space="preserve"> PAGEREF _Toc210211662 \h </w:instrText>
      </w:r>
      <w:r>
        <w:rPr>
          <w:noProof/>
        </w:rPr>
      </w:r>
      <w:r>
        <w:rPr>
          <w:noProof/>
        </w:rPr>
        <w:fldChar w:fldCharType="separate"/>
      </w:r>
      <w:r>
        <w:rPr>
          <w:noProof/>
        </w:rPr>
        <w:t>21</w:t>
      </w:r>
      <w:r>
        <w:rPr>
          <w:noProof/>
        </w:rPr>
        <w:fldChar w:fldCharType="end"/>
      </w:r>
    </w:p>
    <w:p w14:paraId="36D9D968" w14:textId="2FC49C70"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via unicast PDU Session</w:t>
      </w:r>
      <w:r>
        <w:rPr>
          <w:noProof/>
        </w:rPr>
        <w:tab/>
      </w:r>
      <w:r>
        <w:rPr>
          <w:noProof/>
        </w:rPr>
        <w:fldChar w:fldCharType="begin"/>
      </w:r>
      <w:r>
        <w:rPr>
          <w:noProof/>
        </w:rPr>
        <w:instrText xml:space="preserve"> PAGEREF _Toc210211663 \h </w:instrText>
      </w:r>
      <w:r>
        <w:rPr>
          <w:noProof/>
        </w:rPr>
      </w:r>
      <w:r>
        <w:rPr>
          <w:noProof/>
        </w:rPr>
        <w:fldChar w:fldCharType="separate"/>
      </w:r>
      <w:r>
        <w:rPr>
          <w:noProof/>
        </w:rPr>
        <w:t>21</w:t>
      </w:r>
      <w:r>
        <w:rPr>
          <w:noProof/>
        </w:rPr>
        <w:fldChar w:fldCharType="end"/>
      </w:r>
    </w:p>
    <w:p w14:paraId="5E764A03" w14:textId="6E7BF60F"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Object Distribution Method</w:t>
      </w:r>
      <w:r>
        <w:rPr>
          <w:noProof/>
        </w:rPr>
        <w:tab/>
      </w:r>
      <w:r>
        <w:rPr>
          <w:noProof/>
        </w:rPr>
        <w:fldChar w:fldCharType="begin"/>
      </w:r>
      <w:r>
        <w:rPr>
          <w:noProof/>
        </w:rPr>
        <w:instrText xml:space="preserve"> PAGEREF _Toc210211664 \h </w:instrText>
      </w:r>
      <w:r>
        <w:rPr>
          <w:noProof/>
        </w:rPr>
      </w:r>
      <w:r>
        <w:rPr>
          <w:noProof/>
        </w:rPr>
        <w:fldChar w:fldCharType="separate"/>
      </w:r>
      <w:r>
        <w:rPr>
          <w:noProof/>
        </w:rPr>
        <w:t>22</w:t>
      </w:r>
      <w:r>
        <w:rPr>
          <w:noProof/>
        </w:rPr>
        <w:fldChar w:fldCharType="end"/>
      </w:r>
    </w:p>
    <w:p w14:paraId="7B02501E" w14:textId="52A629D3" w:rsidR="006356C6" w:rsidRDefault="006356C6">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_Toc210211665 \h </w:instrText>
      </w:r>
      <w:r>
        <w:rPr>
          <w:noProof/>
        </w:rPr>
      </w:r>
      <w:r>
        <w:rPr>
          <w:noProof/>
        </w:rPr>
        <w:fldChar w:fldCharType="separate"/>
      </w:r>
      <w:r>
        <w:rPr>
          <w:noProof/>
        </w:rPr>
        <w:t>22</w:t>
      </w:r>
      <w:r>
        <w:rPr>
          <w:noProof/>
        </w:rPr>
        <w:fldChar w:fldCharType="end"/>
      </w:r>
    </w:p>
    <w:p w14:paraId="22C898D8" w14:textId="20E2C79E" w:rsidR="006356C6" w:rsidRDefault="006356C6">
      <w:pPr>
        <w:pStyle w:val="TOC3"/>
        <w:rPr>
          <w:rFonts w:asciiTheme="minorHAnsi" w:eastAsiaTheme="minorEastAsia" w:hAnsiTheme="minorHAnsi" w:cstheme="minorBidi"/>
          <w:noProof/>
          <w:kern w:val="2"/>
          <w:sz w:val="24"/>
          <w:szCs w:val="24"/>
          <w14:ligatures w14:val="standardContextual"/>
        </w:rPr>
      </w:pPr>
      <w:r>
        <w:rPr>
          <w:noProof/>
          <w:lang w:eastAsia="ja-JP"/>
        </w:rPr>
        <w:t>6.1.1</w:t>
      </w:r>
      <w:r>
        <w:rPr>
          <w:rFonts w:asciiTheme="minorHAnsi" w:eastAsiaTheme="minorEastAsia" w:hAnsiTheme="minorHAnsi" w:cstheme="minorBidi"/>
          <w:noProof/>
          <w:kern w:val="2"/>
          <w:sz w:val="24"/>
          <w:szCs w:val="24"/>
          <w14:ligatures w14:val="standardContextual"/>
        </w:rPr>
        <w:tab/>
      </w:r>
      <w:r>
        <w:rPr>
          <w:noProof/>
          <w:lang w:eastAsia="ja-JP"/>
        </w:rPr>
        <w:t>Overview</w:t>
      </w:r>
      <w:r>
        <w:rPr>
          <w:noProof/>
        </w:rPr>
        <w:tab/>
      </w:r>
      <w:r>
        <w:rPr>
          <w:noProof/>
        </w:rPr>
        <w:fldChar w:fldCharType="begin"/>
      </w:r>
      <w:r>
        <w:rPr>
          <w:noProof/>
        </w:rPr>
        <w:instrText xml:space="preserve"> PAGEREF _Toc210211666 \h </w:instrText>
      </w:r>
      <w:r>
        <w:rPr>
          <w:noProof/>
        </w:rPr>
      </w:r>
      <w:r>
        <w:rPr>
          <w:noProof/>
        </w:rPr>
        <w:fldChar w:fldCharType="separate"/>
      </w:r>
      <w:r>
        <w:rPr>
          <w:noProof/>
        </w:rPr>
        <w:t>22</w:t>
      </w:r>
      <w:r>
        <w:rPr>
          <w:noProof/>
        </w:rPr>
        <w:fldChar w:fldCharType="end"/>
      </w:r>
    </w:p>
    <w:p w14:paraId="049C5962" w14:textId="009E8AC6"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Object manifest</w:t>
      </w:r>
      <w:r>
        <w:rPr>
          <w:noProof/>
        </w:rPr>
        <w:tab/>
      </w:r>
      <w:r>
        <w:rPr>
          <w:noProof/>
        </w:rPr>
        <w:fldChar w:fldCharType="begin"/>
      </w:r>
      <w:r>
        <w:rPr>
          <w:noProof/>
        </w:rPr>
        <w:instrText xml:space="preserve"> PAGEREF _Toc210211667 \h </w:instrText>
      </w:r>
      <w:r>
        <w:rPr>
          <w:noProof/>
        </w:rPr>
      </w:r>
      <w:r>
        <w:rPr>
          <w:noProof/>
        </w:rPr>
        <w:fldChar w:fldCharType="separate"/>
      </w:r>
      <w:r>
        <w:rPr>
          <w:noProof/>
        </w:rPr>
        <w:t>22</w:t>
      </w:r>
      <w:r>
        <w:rPr>
          <w:noProof/>
        </w:rPr>
        <w:fldChar w:fldCharType="end"/>
      </w:r>
    </w:p>
    <w:p w14:paraId="7D1DBFF1" w14:textId="06FD6D08" w:rsidR="006356C6" w:rsidRDefault="006356C6">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Usage of FLUTE for Object Distribution Method</w:t>
      </w:r>
      <w:r>
        <w:rPr>
          <w:noProof/>
        </w:rPr>
        <w:tab/>
      </w:r>
      <w:r>
        <w:rPr>
          <w:noProof/>
        </w:rPr>
        <w:fldChar w:fldCharType="begin"/>
      </w:r>
      <w:r>
        <w:rPr>
          <w:noProof/>
        </w:rPr>
        <w:instrText xml:space="preserve"> PAGEREF _Toc210211668 \h </w:instrText>
      </w:r>
      <w:r>
        <w:rPr>
          <w:noProof/>
        </w:rPr>
      </w:r>
      <w:r>
        <w:rPr>
          <w:noProof/>
        </w:rPr>
        <w:fldChar w:fldCharType="separate"/>
      </w:r>
      <w:r>
        <w:rPr>
          <w:noProof/>
        </w:rPr>
        <w:t>23</w:t>
      </w:r>
      <w:r>
        <w:rPr>
          <w:noProof/>
        </w:rPr>
        <w:fldChar w:fldCharType="end"/>
      </w:r>
    </w:p>
    <w:p w14:paraId="79597B5B" w14:textId="03BEC5A1" w:rsidR="006356C6" w:rsidRDefault="006356C6">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_Toc210211669 \h </w:instrText>
      </w:r>
      <w:r>
        <w:rPr>
          <w:noProof/>
        </w:rPr>
      </w:r>
      <w:r>
        <w:rPr>
          <w:noProof/>
        </w:rPr>
        <w:fldChar w:fldCharType="separate"/>
      </w:r>
      <w:r>
        <w:rPr>
          <w:noProof/>
        </w:rPr>
        <w:t>23</w:t>
      </w:r>
      <w:r>
        <w:rPr>
          <w:noProof/>
        </w:rPr>
        <w:fldChar w:fldCharType="end"/>
      </w:r>
    </w:p>
    <w:p w14:paraId="78DE472B" w14:textId="2AA0E6D3" w:rsidR="006356C6" w:rsidRDefault="006356C6">
      <w:pPr>
        <w:pStyle w:val="TOC3"/>
        <w:rPr>
          <w:rFonts w:asciiTheme="minorHAnsi" w:eastAsiaTheme="minorEastAsia" w:hAnsiTheme="minorHAnsi" w:cstheme="minorBidi"/>
          <w:noProof/>
          <w:kern w:val="2"/>
          <w:sz w:val="24"/>
          <w:szCs w:val="24"/>
          <w14:ligatures w14:val="standardContextual"/>
        </w:rPr>
      </w:pPr>
      <w:r>
        <w:rPr>
          <w:noProof/>
          <w:lang w:eastAsia="ja-JP"/>
        </w:rPr>
        <w:t>6.2.2</w:t>
      </w:r>
      <w:r>
        <w:rPr>
          <w:rFonts w:asciiTheme="minorHAnsi" w:eastAsiaTheme="minorEastAsia" w:hAnsiTheme="minorHAnsi" w:cstheme="minorBidi"/>
          <w:noProof/>
          <w:kern w:val="2"/>
          <w:sz w:val="24"/>
          <w:szCs w:val="24"/>
          <w14:ligatures w14:val="standardContextual"/>
        </w:rPr>
        <w:tab/>
      </w:r>
      <w:r>
        <w:rPr>
          <w:noProof/>
          <w:lang w:eastAsia="ja-JP"/>
        </w:rPr>
        <w:t>Session Description document for FLUTE</w:t>
      </w:r>
      <w:r>
        <w:rPr>
          <w:noProof/>
        </w:rPr>
        <w:tab/>
      </w:r>
      <w:r>
        <w:rPr>
          <w:noProof/>
        </w:rPr>
        <w:fldChar w:fldCharType="begin"/>
      </w:r>
      <w:r>
        <w:rPr>
          <w:noProof/>
        </w:rPr>
        <w:instrText xml:space="preserve"> PAGEREF _Toc210211670 \h </w:instrText>
      </w:r>
      <w:r>
        <w:rPr>
          <w:noProof/>
        </w:rPr>
      </w:r>
      <w:r>
        <w:rPr>
          <w:noProof/>
        </w:rPr>
        <w:fldChar w:fldCharType="separate"/>
      </w:r>
      <w:r>
        <w:rPr>
          <w:noProof/>
        </w:rPr>
        <w:t>23</w:t>
      </w:r>
      <w:r>
        <w:rPr>
          <w:noProof/>
        </w:rPr>
        <w:fldChar w:fldCharType="end"/>
      </w:r>
    </w:p>
    <w:p w14:paraId="025D393B" w14:textId="15492BD5" w:rsidR="006356C6" w:rsidRDefault="006356C6">
      <w:pPr>
        <w:pStyle w:val="TOC4"/>
        <w:rPr>
          <w:rFonts w:asciiTheme="minorHAnsi" w:eastAsiaTheme="minorEastAsia" w:hAnsiTheme="minorHAnsi" w:cstheme="minorBidi"/>
          <w:noProof/>
          <w:kern w:val="2"/>
          <w:sz w:val="24"/>
          <w:szCs w:val="24"/>
          <w14:ligatures w14:val="standardContextual"/>
        </w:rPr>
      </w:pPr>
      <w:r>
        <w:rPr>
          <w:noProof/>
          <w:lang w:eastAsia="ja-JP"/>
        </w:rPr>
        <w:t>6.2.2.1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_Toc210211671 \h </w:instrText>
      </w:r>
      <w:r>
        <w:rPr>
          <w:noProof/>
        </w:rPr>
      </w:r>
      <w:r>
        <w:rPr>
          <w:noProof/>
        </w:rPr>
        <w:fldChar w:fldCharType="separate"/>
      </w:r>
      <w:r>
        <w:rPr>
          <w:noProof/>
        </w:rPr>
        <w:t>23</w:t>
      </w:r>
      <w:r>
        <w:rPr>
          <w:noProof/>
        </w:rPr>
        <w:fldChar w:fldCharType="end"/>
      </w:r>
    </w:p>
    <w:p w14:paraId="4D69429B" w14:textId="469429D6"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MBS service type of MBS Session</w:t>
      </w:r>
      <w:r>
        <w:rPr>
          <w:noProof/>
        </w:rPr>
        <w:tab/>
      </w:r>
      <w:r>
        <w:rPr>
          <w:noProof/>
        </w:rPr>
        <w:fldChar w:fldCharType="begin"/>
      </w:r>
      <w:r>
        <w:rPr>
          <w:noProof/>
        </w:rPr>
        <w:instrText xml:space="preserve"> PAGEREF _Toc210211672 \h </w:instrText>
      </w:r>
      <w:r>
        <w:rPr>
          <w:noProof/>
        </w:rPr>
      </w:r>
      <w:r>
        <w:rPr>
          <w:noProof/>
        </w:rPr>
        <w:fldChar w:fldCharType="separate"/>
      </w:r>
      <w:r>
        <w:rPr>
          <w:noProof/>
        </w:rPr>
        <w:t>24</w:t>
      </w:r>
      <w:r>
        <w:rPr>
          <w:noProof/>
        </w:rPr>
        <w:fldChar w:fldCharType="end"/>
      </w:r>
    </w:p>
    <w:p w14:paraId="5A2D1AA9" w14:textId="2A5D18B4"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SDP examples for FLUTE Session</w:t>
      </w:r>
      <w:r>
        <w:rPr>
          <w:noProof/>
        </w:rPr>
        <w:tab/>
      </w:r>
      <w:r>
        <w:rPr>
          <w:noProof/>
        </w:rPr>
        <w:fldChar w:fldCharType="begin"/>
      </w:r>
      <w:r>
        <w:rPr>
          <w:noProof/>
        </w:rPr>
        <w:instrText xml:space="preserve"> PAGEREF _Toc210211673 \h </w:instrText>
      </w:r>
      <w:r>
        <w:rPr>
          <w:noProof/>
        </w:rPr>
      </w:r>
      <w:r>
        <w:rPr>
          <w:noProof/>
        </w:rPr>
        <w:fldChar w:fldCharType="separate"/>
      </w:r>
      <w:r>
        <w:rPr>
          <w:noProof/>
        </w:rPr>
        <w:t>25</w:t>
      </w:r>
      <w:r>
        <w:rPr>
          <w:noProof/>
        </w:rPr>
        <w:fldChar w:fldCharType="end"/>
      </w:r>
    </w:p>
    <w:p w14:paraId="0F64BAE3" w14:textId="160DF55F"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Operating modes for FLUTE-based Object Distribution Method</w:t>
      </w:r>
      <w:r>
        <w:rPr>
          <w:noProof/>
        </w:rPr>
        <w:tab/>
      </w:r>
      <w:r>
        <w:rPr>
          <w:noProof/>
        </w:rPr>
        <w:fldChar w:fldCharType="begin"/>
      </w:r>
      <w:r>
        <w:rPr>
          <w:noProof/>
        </w:rPr>
        <w:instrText xml:space="preserve"> PAGEREF _Toc210211674 \h </w:instrText>
      </w:r>
      <w:r>
        <w:rPr>
          <w:noProof/>
        </w:rPr>
      </w:r>
      <w:r>
        <w:rPr>
          <w:noProof/>
        </w:rPr>
        <w:fldChar w:fldCharType="separate"/>
      </w:r>
      <w:r>
        <w:rPr>
          <w:noProof/>
        </w:rPr>
        <w:t>25</w:t>
      </w:r>
      <w:r>
        <w:rPr>
          <w:noProof/>
        </w:rPr>
        <w:fldChar w:fldCharType="end"/>
      </w:r>
    </w:p>
    <w:p w14:paraId="266242C0" w14:textId="3EE4E054"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_Toc210211675 \h </w:instrText>
      </w:r>
      <w:r>
        <w:rPr>
          <w:noProof/>
        </w:rPr>
      </w:r>
      <w:r>
        <w:rPr>
          <w:noProof/>
        </w:rPr>
        <w:fldChar w:fldCharType="separate"/>
      </w:r>
      <w:r>
        <w:rPr>
          <w:noProof/>
        </w:rPr>
        <w:t>25</w:t>
      </w:r>
      <w:r>
        <w:rPr>
          <w:noProof/>
        </w:rPr>
        <w:fldChar w:fldCharType="end"/>
      </w:r>
    </w:p>
    <w:p w14:paraId="22A780A4" w14:textId="54C8A168"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Single object operating mode</w:t>
      </w:r>
      <w:r>
        <w:rPr>
          <w:noProof/>
        </w:rPr>
        <w:tab/>
      </w:r>
      <w:r>
        <w:rPr>
          <w:noProof/>
        </w:rPr>
        <w:fldChar w:fldCharType="begin"/>
      </w:r>
      <w:r>
        <w:rPr>
          <w:noProof/>
        </w:rPr>
        <w:instrText xml:space="preserve"> PAGEREF _Toc210211676 \h </w:instrText>
      </w:r>
      <w:r>
        <w:rPr>
          <w:noProof/>
        </w:rPr>
      </w:r>
      <w:r>
        <w:rPr>
          <w:noProof/>
        </w:rPr>
        <w:fldChar w:fldCharType="separate"/>
      </w:r>
      <w:r>
        <w:rPr>
          <w:noProof/>
        </w:rPr>
        <w:t>26</w:t>
      </w:r>
      <w:r>
        <w:rPr>
          <w:noProof/>
        </w:rPr>
        <w:fldChar w:fldCharType="end"/>
      </w:r>
    </w:p>
    <w:p w14:paraId="0EFED299" w14:textId="57D22993"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Object collection operating mode</w:t>
      </w:r>
      <w:r>
        <w:rPr>
          <w:noProof/>
        </w:rPr>
        <w:tab/>
      </w:r>
      <w:r>
        <w:rPr>
          <w:noProof/>
        </w:rPr>
        <w:fldChar w:fldCharType="begin"/>
      </w:r>
      <w:r>
        <w:rPr>
          <w:noProof/>
        </w:rPr>
        <w:instrText xml:space="preserve"> PAGEREF _Toc210211677 \h </w:instrText>
      </w:r>
      <w:r>
        <w:rPr>
          <w:noProof/>
        </w:rPr>
      </w:r>
      <w:r>
        <w:rPr>
          <w:noProof/>
        </w:rPr>
        <w:fldChar w:fldCharType="separate"/>
      </w:r>
      <w:r>
        <w:rPr>
          <w:noProof/>
        </w:rPr>
        <w:t>26</w:t>
      </w:r>
      <w:r>
        <w:rPr>
          <w:noProof/>
        </w:rPr>
        <w:fldChar w:fldCharType="end"/>
      </w:r>
    </w:p>
    <w:p w14:paraId="60E1E1D7" w14:textId="4FE810CE"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6.2.3.4</w:t>
      </w:r>
      <w:r>
        <w:rPr>
          <w:rFonts w:asciiTheme="minorHAnsi" w:eastAsiaTheme="minorEastAsia" w:hAnsiTheme="minorHAnsi" w:cstheme="minorBidi"/>
          <w:noProof/>
          <w:kern w:val="2"/>
          <w:sz w:val="24"/>
          <w:szCs w:val="24"/>
          <w14:ligatures w14:val="standardContextual"/>
        </w:rPr>
        <w:tab/>
      </w:r>
      <w:r>
        <w:rPr>
          <w:noProof/>
        </w:rPr>
        <w:t>Object carousel operating mode</w:t>
      </w:r>
      <w:r>
        <w:rPr>
          <w:noProof/>
        </w:rPr>
        <w:tab/>
      </w:r>
      <w:r>
        <w:rPr>
          <w:noProof/>
        </w:rPr>
        <w:fldChar w:fldCharType="begin"/>
      </w:r>
      <w:r>
        <w:rPr>
          <w:noProof/>
        </w:rPr>
        <w:instrText xml:space="preserve"> PAGEREF _Toc210211678 \h </w:instrText>
      </w:r>
      <w:r>
        <w:rPr>
          <w:noProof/>
        </w:rPr>
      </w:r>
      <w:r>
        <w:rPr>
          <w:noProof/>
        </w:rPr>
        <w:fldChar w:fldCharType="separate"/>
      </w:r>
      <w:r>
        <w:rPr>
          <w:noProof/>
        </w:rPr>
        <w:t>26</w:t>
      </w:r>
      <w:r>
        <w:rPr>
          <w:noProof/>
        </w:rPr>
        <w:fldChar w:fldCharType="end"/>
      </w:r>
    </w:p>
    <w:p w14:paraId="54A1E007" w14:textId="31FEECEB"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6.2.3.5</w:t>
      </w:r>
      <w:r>
        <w:rPr>
          <w:rFonts w:asciiTheme="minorHAnsi" w:eastAsiaTheme="minorEastAsia" w:hAnsiTheme="minorHAnsi" w:cstheme="minorBidi"/>
          <w:noProof/>
          <w:kern w:val="2"/>
          <w:sz w:val="24"/>
          <w:szCs w:val="24"/>
          <w14:ligatures w14:val="standardContextual"/>
        </w:rPr>
        <w:tab/>
      </w:r>
      <w:r>
        <w:rPr>
          <w:noProof/>
        </w:rPr>
        <w:t>Segment streaming operating mode</w:t>
      </w:r>
      <w:r>
        <w:rPr>
          <w:noProof/>
        </w:rPr>
        <w:tab/>
      </w:r>
      <w:r>
        <w:rPr>
          <w:noProof/>
        </w:rPr>
        <w:fldChar w:fldCharType="begin"/>
      </w:r>
      <w:r>
        <w:rPr>
          <w:noProof/>
        </w:rPr>
        <w:instrText xml:space="preserve"> PAGEREF _Toc210211679 \h </w:instrText>
      </w:r>
      <w:r>
        <w:rPr>
          <w:noProof/>
        </w:rPr>
      </w:r>
      <w:r>
        <w:rPr>
          <w:noProof/>
        </w:rPr>
        <w:fldChar w:fldCharType="separate"/>
      </w:r>
      <w:r>
        <w:rPr>
          <w:noProof/>
        </w:rPr>
        <w:t>26</w:t>
      </w:r>
      <w:r>
        <w:rPr>
          <w:noProof/>
        </w:rPr>
        <w:fldChar w:fldCharType="end"/>
      </w:r>
    </w:p>
    <w:p w14:paraId="611C4E19" w14:textId="641F6506"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Object Repair mechanism for FLUTE</w:t>
      </w:r>
      <w:r>
        <w:rPr>
          <w:noProof/>
        </w:rPr>
        <w:tab/>
      </w:r>
      <w:r>
        <w:rPr>
          <w:noProof/>
        </w:rPr>
        <w:fldChar w:fldCharType="begin"/>
      </w:r>
      <w:r>
        <w:rPr>
          <w:noProof/>
        </w:rPr>
        <w:instrText xml:space="preserve"> PAGEREF _Toc210211680 \h </w:instrText>
      </w:r>
      <w:r>
        <w:rPr>
          <w:noProof/>
        </w:rPr>
      </w:r>
      <w:r>
        <w:rPr>
          <w:noProof/>
        </w:rPr>
        <w:fldChar w:fldCharType="separate"/>
      </w:r>
      <w:r>
        <w:rPr>
          <w:noProof/>
        </w:rPr>
        <w:t>27</w:t>
      </w:r>
      <w:r>
        <w:rPr>
          <w:noProof/>
        </w:rPr>
        <w:fldChar w:fldCharType="end"/>
      </w:r>
    </w:p>
    <w:p w14:paraId="15ED01F5" w14:textId="6F052381"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_Toc210211681 \h </w:instrText>
      </w:r>
      <w:r>
        <w:rPr>
          <w:noProof/>
        </w:rPr>
      </w:r>
      <w:r>
        <w:rPr>
          <w:noProof/>
        </w:rPr>
        <w:fldChar w:fldCharType="separate"/>
      </w:r>
      <w:r>
        <w:rPr>
          <w:noProof/>
        </w:rPr>
        <w:t>27</w:t>
      </w:r>
      <w:r>
        <w:rPr>
          <w:noProof/>
        </w:rPr>
        <w:fldChar w:fldCharType="end"/>
      </w:r>
    </w:p>
    <w:p w14:paraId="4070C48F" w14:textId="1698598E"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6.2.4.2</w:t>
      </w:r>
      <w:r>
        <w:rPr>
          <w:rFonts w:asciiTheme="minorHAnsi" w:eastAsiaTheme="minorEastAsia" w:hAnsiTheme="minorHAnsi" w:cstheme="minorBidi"/>
          <w:noProof/>
          <w:kern w:val="2"/>
          <w:sz w:val="24"/>
          <w:szCs w:val="24"/>
          <w14:ligatures w14:val="standardContextual"/>
        </w:rPr>
        <w:tab/>
      </w:r>
      <w:r>
        <w:rPr>
          <w:noProof/>
        </w:rPr>
        <w:t>Post-session Object Repair procedure</w:t>
      </w:r>
      <w:r>
        <w:rPr>
          <w:noProof/>
        </w:rPr>
        <w:tab/>
      </w:r>
      <w:r>
        <w:rPr>
          <w:noProof/>
        </w:rPr>
        <w:fldChar w:fldCharType="begin"/>
      </w:r>
      <w:r>
        <w:rPr>
          <w:noProof/>
        </w:rPr>
        <w:instrText xml:space="preserve"> PAGEREF _Toc210211682 \h </w:instrText>
      </w:r>
      <w:r>
        <w:rPr>
          <w:noProof/>
        </w:rPr>
      </w:r>
      <w:r>
        <w:rPr>
          <w:noProof/>
        </w:rPr>
        <w:fldChar w:fldCharType="separate"/>
      </w:r>
      <w:r>
        <w:rPr>
          <w:noProof/>
        </w:rPr>
        <w:t>28</w:t>
      </w:r>
      <w:r>
        <w:rPr>
          <w:noProof/>
        </w:rPr>
        <w:fldChar w:fldCharType="end"/>
      </w:r>
    </w:p>
    <w:p w14:paraId="41317066" w14:textId="243734E8" w:rsidR="006356C6" w:rsidRDefault="006356C6">
      <w:pPr>
        <w:pStyle w:val="TOC4"/>
        <w:rPr>
          <w:rFonts w:asciiTheme="minorHAnsi" w:eastAsiaTheme="minorEastAsia" w:hAnsiTheme="minorHAnsi" w:cstheme="minorBidi"/>
          <w:noProof/>
          <w:kern w:val="2"/>
          <w:sz w:val="24"/>
          <w:szCs w:val="24"/>
          <w14:ligatures w14:val="standardContextual"/>
        </w:rPr>
      </w:pPr>
      <w:r>
        <w:rPr>
          <w:noProof/>
          <w:lang w:eastAsia="ja-JP"/>
        </w:rPr>
        <w:t>6.2.4.3</w:t>
      </w:r>
      <w:r>
        <w:rPr>
          <w:rFonts w:asciiTheme="minorHAnsi" w:eastAsiaTheme="minorEastAsia" w:hAnsiTheme="minorHAnsi" w:cstheme="minorBidi"/>
          <w:noProof/>
          <w:kern w:val="2"/>
          <w:sz w:val="24"/>
          <w:szCs w:val="24"/>
          <w14:ligatures w14:val="standardContextual"/>
        </w:rPr>
        <w:tab/>
      </w:r>
      <w:r>
        <w:rPr>
          <w:noProof/>
          <w:lang w:eastAsia="ja-JP"/>
        </w:rPr>
        <w:t>In-session object repair procedure</w:t>
      </w:r>
      <w:r>
        <w:rPr>
          <w:noProof/>
        </w:rPr>
        <w:tab/>
      </w:r>
      <w:r>
        <w:rPr>
          <w:noProof/>
        </w:rPr>
        <w:fldChar w:fldCharType="begin"/>
      </w:r>
      <w:r>
        <w:rPr>
          <w:noProof/>
        </w:rPr>
        <w:instrText xml:space="preserve"> PAGEREF _Toc210211683 \h </w:instrText>
      </w:r>
      <w:r>
        <w:rPr>
          <w:noProof/>
        </w:rPr>
      </w:r>
      <w:r>
        <w:rPr>
          <w:noProof/>
        </w:rPr>
        <w:fldChar w:fldCharType="separate"/>
      </w:r>
      <w:r>
        <w:rPr>
          <w:noProof/>
        </w:rPr>
        <w:t>29</w:t>
      </w:r>
      <w:r>
        <w:rPr>
          <w:noProof/>
        </w:rPr>
        <w:fldChar w:fldCharType="end"/>
      </w:r>
    </w:p>
    <w:p w14:paraId="20B1D9B7" w14:textId="3430C572" w:rsidR="006356C6" w:rsidRDefault="006356C6">
      <w:pPr>
        <w:pStyle w:val="TOC4"/>
        <w:rPr>
          <w:rFonts w:asciiTheme="minorHAnsi" w:eastAsiaTheme="minorEastAsia" w:hAnsiTheme="minorHAnsi" w:cstheme="minorBidi"/>
          <w:noProof/>
          <w:kern w:val="2"/>
          <w:sz w:val="24"/>
          <w:szCs w:val="24"/>
          <w14:ligatures w14:val="standardContextual"/>
        </w:rPr>
      </w:pPr>
      <w:r>
        <w:rPr>
          <w:noProof/>
          <w:lang w:eastAsia="ja-JP"/>
        </w:rPr>
        <w:t>6.2.4.4</w:t>
      </w:r>
      <w:r>
        <w:rPr>
          <w:rFonts w:asciiTheme="minorHAnsi" w:eastAsiaTheme="minorEastAsia" w:hAnsiTheme="minorHAnsi" w:cstheme="minorBidi"/>
          <w:noProof/>
          <w:kern w:val="2"/>
          <w:sz w:val="24"/>
          <w:szCs w:val="24"/>
          <w14:ligatures w14:val="standardContextual"/>
        </w:rPr>
        <w:tab/>
      </w:r>
      <w:r>
        <w:rPr>
          <w:noProof/>
          <w:lang w:eastAsia="ja-JP"/>
        </w:rPr>
        <w:t>Network location of repair object</w:t>
      </w:r>
      <w:r>
        <w:rPr>
          <w:noProof/>
        </w:rPr>
        <w:tab/>
      </w:r>
      <w:r>
        <w:rPr>
          <w:noProof/>
        </w:rPr>
        <w:fldChar w:fldCharType="begin"/>
      </w:r>
      <w:r>
        <w:rPr>
          <w:noProof/>
        </w:rPr>
        <w:instrText xml:space="preserve"> PAGEREF _Toc210211684 \h </w:instrText>
      </w:r>
      <w:r>
        <w:rPr>
          <w:noProof/>
        </w:rPr>
      </w:r>
      <w:r>
        <w:rPr>
          <w:noProof/>
        </w:rPr>
        <w:fldChar w:fldCharType="separate"/>
      </w:r>
      <w:r>
        <w:rPr>
          <w:noProof/>
        </w:rPr>
        <w:t>29</w:t>
      </w:r>
      <w:r>
        <w:rPr>
          <w:noProof/>
        </w:rPr>
        <w:fldChar w:fldCharType="end"/>
      </w:r>
    </w:p>
    <w:p w14:paraId="61FA0118" w14:textId="76988F8B" w:rsidR="006356C6" w:rsidRDefault="006356C6">
      <w:pPr>
        <w:pStyle w:val="TOC4"/>
        <w:rPr>
          <w:rFonts w:asciiTheme="minorHAnsi" w:eastAsiaTheme="minorEastAsia" w:hAnsiTheme="minorHAnsi" w:cstheme="minorBidi"/>
          <w:noProof/>
          <w:kern w:val="2"/>
          <w:sz w:val="24"/>
          <w:szCs w:val="24"/>
          <w14:ligatures w14:val="standardContextual"/>
        </w:rPr>
      </w:pPr>
      <w:r>
        <w:rPr>
          <w:noProof/>
          <w:lang w:eastAsia="ja-JP"/>
        </w:rPr>
        <w:t>6.2.4.5</w:t>
      </w:r>
      <w:r>
        <w:rPr>
          <w:rFonts w:asciiTheme="minorHAnsi" w:eastAsiaTheme="minorEastAsia" w:hAnsiTheme="minorHAnsi" w:cstheme="minorBidi"/>
          <w:noProof/>
          <w:kern w:val="2"/>
          <w:sz w:val="24"/>
          <w:szCs w:val="24"/>
          <w14:ligatures w14:val="standardContextual"/>
        </w:rPr>
        <w:tab/>
      </w:r>
      <w:r>
        <w:rPr>
          <w:noProof/>
          <w:lang w:eastAsia="ja-JP"/>
        </w:rPr>
        <w:t>Byte range determination</w:t>
      </w:r>
      <w:r>
        <w:rPr>
          <w:noProof/>
        </w:rPr>
        <w:tab/>
      </w:r>
      <w:r>
        <w:rPr>
          <w:noProof/>
        </w:rPr>
        <w:fldChar w:fldCharType="begin"/>
      </w:r>
      <w:r>
        <w:rPr>
          <w:noProof/>
        </w:rPr>
        <w:instrText xml:space="preserve"> PAGEREF _Toc210211685 \h </w:instrText>
      </w:r>
      <w:r>
        <w:rPr>
          <w:noProof/>
        </w:rPr>
      </w:r>
      <w:r>
        <w:rPr>
          <w:noProof/>
        </w:rPr>
        <w:fldChar w:fldCharType="separate"/>
      </w:r>
      <w:r>
        <w:rPr>
          <w:noProof/>
        </w:rPr>
        <w:t>29</w:t>
      </w:r>
      <w:r>
        <w:rPr>
          <w:noProof/>
        </w:rPr>
        <w:fldChar w:fldCharType="end"/>
      </w:r>
    </w:p>
    <w:p w14:paraId="4F08D7B9" w14:textId="4D3BA771" w:rsidR="006356C6" w:rsidRDefault="006356C6">
      <w:pPr>
        <w:pStyle w:val="TOC4"/>
        <w:rPr>
          <w:rFonts w:asciiTheme="minorHAnsi" w:eastAsiaTheme="minorEastAsia" w:hAnsiTheme="minorHAnsi" w:cstheme="minorBidi"/>
          <w:noProof/>
          <w:kern w:val="2"/>
          <w:sz w:val="24"/>
          <w:szCs w:val="24"/>
          <w14:ligatures w14:val="standardContextual"/>
        </w:rPr>
      </w:pPr>
      <w:r>
        <w:rPr>
          <w:noProof/>
          <w:lang w:eastAsia="ja-JP"/>
        </w:rPr>
        <w:t>6.2.4.6</w:t>
      </w:r>
      <w:r>
        <w:rPr>
          <w:rFonts w:asciiTheme="minorHAnsi" w:eastAsiaTheme="minorEastAsia" w:hAnsiTheme="minorHAnsi" w:cstheme="minorBidi"/>
          <w:noProof/>
          <w:kern w:val="2"/>
          <w:sz w:val="24"/>
          <w:szCs w:val="24"/>
          <w14:ligatures w14:val="standardContextual"/>
        </w:rPr>
        <w:tab/>
      </w:r>
      <w:r>
        <w:rPr>
          <w:noProof/>
          <w:lang w:eastAsia="ja-JP"/>
        </w:rPr>
        <w:t>Object recovery procedure</w:t>
      </w:r>
      <w:r>
        <w:rPr>
          <w:noProof/>
        </w:rPr>
        <w:tab/>
      </w:r>
      <w:r>
        <w:rPr>
          <w:noProof/>
        </w:rPr>
        <w:fldChar w:fldCharType="begin"/>
      </w:r>
      <w:r>
        <w:rPr>
          <w:noProof/>
        </w:rPr>
        <w:instrText xml:space="preserve"> PAGEREF _Toc210211686 \h </w:instrText>
      </w:r>
      <w:r>
        <w:rPr>
          <w:noProof/>
        </w:rPr>
      </w:r>
      <w:r>
        <w:rPr>
          <w:noProof/>
        </w:rPr>
        <w:fldChar w:fldCharType="separate"/>
      </w:r>
      <w:r>
        <w:rPr>
          <w:noProof/>
        </w:rPr>
        <w:t>30</w:t>
      </w:r>
      <w:r>
        <w:rPr>
          <w:noProof/>
        </w:rPr>
        <w:fldChar w:fldCharType="end"/>
      </w:r>
    </w:p>
    <w:p w14:paraId="2148C487" w14:textId="741432A4" w:rsidR="006356C6" w:rsidRDefault="006356C6">
      <w:pPr>
        <w:pStyle w:val="TOC1"/>
        <w:rPr>
          <w:rFonts w:asciiTheme="minorHAnsi" w:eastAsiaTheme="minorEastAsia" w:hAnsiTheme="minorHAnsi" w:cstheme="minorBidi"/>
          <w:noProof/>
          <w:kern w:val="2"/>
          <w:sz w:val="24"/>
          <w:szCs w:val="24"/>
          <w14:ligatures w14:val="standardContextual"/>
        </w:rPr>
      </w:pPr>
      <w:r>
        <w:rPr>
          <w:noProof/>
        </w:rPr>
        <w:lastRenderedPageBreak/>
        <w:t>7</w:t>
      </w:r>
      <w:r>
        <w:rPr>
          <w:rFonts w:asciiTheme="minorHAnsi" w:eastAsiaTheme="minorEastAsia" w:hAnsiTheme="minorHAnsi" w:cstheme="minorBidi"/>
          <w:noProof/>
          <w:kern w:val="2"/>
          <w:sz w:val="24"/>
          <w:szCs w:val="24"/>
          <w14:ligatures w14:val="standardContextual"/>
        </w:rPr>
        <w:tab/>
      </w:r>
      <w:r>
        <w:rPr>
          <w:noProof/>
        </w:rPr>
        <w:t>Packet Distribution Method</w:t>
      </w:r>
      <w:r>
        <w:rPr>
          <w:noProof/>
        </w:rPr>
        <w:tab/>
      </w:r>
      <w:r>
        <w:rPr>
          <w:noProof/>
        </w:rPr>
        <w:fldChar w:fldCharType="begin"/>
      </w:r>
      <w:r>
        <w:rPr>
          <w:noProof/>
        </w:rPr>
        <w:instrText xml:space="preserve"> PAGEREF _Toc210211687 \h </w:instrText>
      </w:r>
      <w:r>
        <w:rPr>
          <w:noProof/>
        </w:rPr>
      </w:r>
      <w:r>
        <w:rPr>
          <w:noProof/>
        </w:rPr>
        <w:fldChar w:fldCharType="separate"/>
      </w:r>
      <w:r>
        <w:rPr>
          <w:noProof/>
        </w:rPr>
        <w:t>31</w:t>
      </w:r>
      <w:r>
        <w:rPr>
          <w:noProof/>
        </w:rPr>
        <w:fldChar w:fldCharType="end"/>
      </w:r>
    </w:p>
    <w:p w14:paraId="7FA82D3B" w14:textId="38AEF49B"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_Toc210211688 \h </w:instrText>
      </w:r>
      <w:r>
        <w:rPr>
          <w:noProof/>
        </w:rPr>
      </w:r>
      <w:r>
        <w:rPr>
          <w:noProof/>
        </w:rPr>
        <w:fldChar w:fldCharType="separate"/>
      </w:r>
      <w:r>
        <w:rPr>
          <w:noProof/>
        </w:rPr>
        <w:t>31</w:t>
      </w:r>
      <w:r>
        <w:rPr>
          <w:noProof/>
        </w:rPr>
        <w:fldChar w:fldCharType="end"/>
      </w:r>
    </w:p>
    <w:p w14:paraId="71DC277E" w14:textId="4777902C"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Re-using MBMS Delivery Method as Packet Distribution Method</w:t>
      </w:r>
      <w:r>
        <w:rPr>
          <w:noProof/>
        </w:rPr>
        <w:tab/>
      </w:r>
      <w:r>
        <w:rPr>
          <w:noProof/>
        </w:rPr>
        <w:fldChar w:fldCharType="begin"/>
      </w:r>
      <w:r>
        <w:rPr>
          <w:noProof/>
        </w:rPr>
        <w:instrText xml:space="preserve"> PAGEREF _Toc210211689 \h </w:instrText>
      </w:r>
      <w:r>
        <w:rPr>
          <w:noProof/>
        </w:rPr>
      </w:r>
      <w:r>
        <w:rPr>
          <w:noProof/>
        </w:rPr>
        <w:fldChar w:fldCharType="separate"/>
      </w:r>
      <w:r>
        <w:rPr>
          <w:noProof/>
        </w:rPr>
        <w:t>31</w:t>
      </w:r>
      <w:r>
        <w:rPr>
          <w:noProof/>
        </w:rPr>
        <w:fldChar w:fldCharType="end"/>
      </w:r>
    </w:p>
    <w:p w14:paraId="25E3FEBE" w14:textId="709DD2D6"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_Toc210211690 \h </w:instrText>
      </w:r>
      <w:r>
        <w:rPr>
          <w:noProof/>
        </w:rPr>
      </w:r>
      <w:r>
        <w:rPr>
          <w:noProof/>
        </w:rPr>
        <w:fldChar w:fldCharType="separate"/>
      </w:r>
      <w:r>
        <w:rPr>
          <w:noProof/>
        </w:rPr>
        <w:t>31</w:t>
      </w:r>
      <w:r>
        <w:rPr>
          <w:noProof/>
        </w:rPr>
        <w:fldChar w:fldCharType="end"/>
      </w:r>
    </w:p>
    <w:p w14:paraId="36B07D24" w14:textId="25A9BC42" w:rsidR="006356C6" w:rsidRDefault="006356C6">
      <w:pPr>
        <w:pStyle w:val="TOC3"/>
        <w:rPr>
          <w:rFonts w:asciiTheme="minorHAnsi" w:eastAsiaTheme="minorEastAsia" w:hAnsiTheme="minorHAnsi" w:cstheme="minorBidi"/>
          <w:noProof/>
          <w:kern w:val="2"/>
          <w:sz w:val="24"/>
          <w:szCs w:val="24"/>
          <w14:ligatures w14:val="standardContextual"/>
        </w:rPr>
      </w:pPr>
      <w:r>
        <w:rPr>
          <w:noProof/>
          <w:lang w:eastAsia="ja-JP"/>
        </w:rPr>
        <w:t>7.2.2</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r>
      <w:r>
        <w:rPr>
          <w:noProof/>
        </w:rPr>
        <w:instrText xml:space="preserve"> PAGEREF _Toc210211691 \h </w:instrText>
      </w:r>
      <w:r>
        <w:rPr>
          <w:noProof/>
        </w:rPr>
      </w:r>
      <w:r>
        <w:rPr>
          <w:noProof/>
        </w:rPr>
        <w:fldChar w:fldCharType="separate"/>
      </w:r>
      <w:r>
        <w:rPr>
          <w:noProof/>
        </w:rPr>
        <w:t>31</w:t>
      </w:r>
      <w:r>
        <w:rPr>
          <w:noProof/>
        </w:rPr>
        <w:fldChar w:fldCharType="end"/>
      </w:r>
    </w:p>
    <w:p w14:paraId="2BBD97CF" w14:textId="19DA0005" w:rsidR="006356C6" w:rsidRDefault="006356C6">
      <w:pPr>
        <w:pStyle w:val="TOC3"/>
        <w:rPr>
          <w:rFonts w:asciiTheme="minorHAnsi" w:eastAsiaTheme="minorEastAsia" w:hAnsiTheme="minorHAnsi" w:cstheme="minorBidi"/>
          <w:noProof/>
          <w:kern w:val="2"/>
          <w:sz w:val="24"/>
          <w:szCs w:val="24"/>
          <w14:ligatures w14:val="standardContextual"/>
        </w:rPr>
      </w:pPr>
      <w:r>
        <w:rPr>
          <w:noProof/>
          <w:lang w:eastAsia="ja-JP"/>
        </w:rPr>
        <w:t>7.2.3</w:t>
      </w:r>
      <w:r>
        <w:rPr>
          <w:rFonts w:asciiTheme="minorHAnsi" w:eastAsiaTheme="minorEastAsia" w:hAnsiTheme="minorHAnsi" w:cstheme="minorBidi"/>
          <w:noProof/>
          <w:kern w:val="2"/>
          <w:sz w:val="24"/>
          <w:szCs w:val="24"/>
          <w14:ligatures w14:val="standardContextual"/>
        </w:rPr>
        <w:tab/>
      </w:r>
      <w:r>
        <w:rPr>
          <w:noProof/>
          <w:lang w:eastAsia="ja-JP"/>
        </w:rPr>
        <w:t>Session Description</w:t>
      </w:r>
      <w:r>
        <w:rPr>
          <w:noProof/>
        </w:rPr>
        <w:tab/>
      </w:r>
      <w:r>
        <w:rPr>
          <w:noProof/>
        </w:rPr>
        <w:fldChar w:fldCharType="begin"/>
      </w:r>
      <w:r>
        <w:rPr>
          <w:noProof/>
        </w:rPr>
        <w:instrText xml:space="preserve"> PAGEREF _Toc210211692 \h </w:instrText>
      </w:r>
      <w:r>
        <w:rPr>
          <w:noProof/>
        </w:rPr>
      </w:r>
      <w:r>
        <w:rPr>
          <w:noProof/>
        </w:rPr>
        <w:fldChar w:fldCharType="separate"/>
      </w:r>
      <w:r>
        <w:rPr>
          <w:noProof/>
        </w:rPr>
        <w:t>31</w:t>
      </w:r>
      <w:r>
        <w:rPr>
          <w:noProof/>
        </w:rPr>
        <w:fldChar w:fldCharType="end"/>
      </w:r>
    </w:p>
    <w:p w14:paraId="2375AFDA" w14:textId="48C68B5B" w:rsidR="006356C6" w:rsidRDefault="006356C6">
      <w:pPr>
        <w:pStyle w:val="TOC4"/>
        <w:rPr>
          <w:rFonts w:asciiTheme="minorHAnsi" w:eastAsiaTheme="minorEastAsia" w:hAnsiTheme="minorHAnsi" w:cstheme="minorBidi"/>
          <w:noProof/>
          <w:kern w:val="2"/>
          <w:sz w:val="24"/>
          <w:szCs w:val="24"/>
          <w14:ligatures w14:val="standardContextual"/>
        </w:rPr>
      </w:pPr>
      <w:r>
        <w:rPr>
          <w:noProof/>
          <w:lang w:eastAsia="ja-JP"/>
        </w:rPr>
        <w:t>7.2.3.1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_Toc210211693 \h </w:instrText>
      </w:r>
      <w:r>
        <w:rPr>
          <w:noProof/>
        </w:rPr>
      </w:r>
      <w:r>
        <w:rPr>
          <w:noProof/>
        </w:rPr>
        <w:fldChar w:fldCharType="separate"/>
      </w:r>
      <w:r>
        <w:rPr>
          <w:noProof/>
        </w:rPr>
        <w:t>31</w:t>
      </w:r>
      <w:r>
        <w:rPr>
          <w:noProof/>
        </w:rPr>
        <w:fldChar w:fldCharType="end"/>
      </w:r>
    </w:p>
    <w:p w14:paraId="74E7F4E4" w14:textId="10888562"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7.2.3.2</w:t>
      </w:r>
      <w:r>
        <w:rPr>
          <w:rFonts w:asciiTheme="minorHAnsi" w:eastAsiaTheme="minorEastAsia" w:hAnsiTheme="minorHAnsi" w:cstheme="minorBidi"/>
          <w:noProof/>
          <w:kern w:val="2"/>
          <w:sz w:val="24"/>
          <w:szCs w:val="24"/>
          <w14:ligatures w14:val="standardContextual"/>
        </w:rPr>
        <w:tab/>
      </w:r>
      <w:r>
        <w:rPr>
          <w:noProof/>
        </w:rPr>
        <w:t>SDP examples for Packet Distribution Method</w:t>
      </w:r>
      <w:r>
        <w:rPr>
          <w:noProof/>
        </w:rPr>
        <w:tab/>
      </w:r>
      <w:r>
        <w:rPr>
          <w:noProof/>
        </w:rPr>
        <w:fldChar w:fldCharType="begin"/>
      </w:r>
      <w:r>
        <w:rPr>
          <w:noProof/>
        </w:rPr>
        <w:instrText xml:space="preserve"> PAGEREF _Toc210211694 \h </w:instrText>
      </w:r>
      <w:r>
        <w:rPr>
          <w:noProof/>
        </w:rPr>
      </w:r>
      <w:r>
        <w:rPr>
          <w:noProof/>
        </w:rPr>
        <w:fldChar w:fldCharType="separate"/>
      </w:r>
      <w:r>
        <w:rPr>
          <w:noProof/>
        </w:rPr>
        <w:t>32</w:t>
      </w:r>
      <w:r>
        <w:rPr>
          <w:noProof/>
        </w:rPr>
        <w:fldChar w:fldCharType="end"/>
      </w:r>
    </w:p>
    <w:p w14:paraId="01AABF99" w14:textId="1C484E26"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General aspects of APIs for MBS User Services</w:t>
      </w:r>
      <w:r>
        <w:rPr>
          <w:noProof/>
        </w:rPr>
        <w:tab/>
      </w:r>
      <w:r>
        <w:rPr>
          <w:noProof/>
        </w:rPr>
        <w:fldChar w:fldCharType="begin"/>
      </w:r>
      <w:r>
        <w:rPr>
          <w:noProof/>
        </w:rPr>
        <w:instrText xml:space="preserve"> PAGEREF _Toc210211695 \h </w:instrText>
      </w:r>
      <w:r>
        <w:rPr>
          <w:noProof/>
        </w:rPr>
      </w:r>
      <w:r>
        <w:rPr>
          <w:noProof/>
        </w:rPr>
        <w:fldChar w:fldCharType="separate"/>
      </w:r>
      <w:r>
        <w:rPr>
          <w:noProof/>
        </w:rPr>
        <w:t>33</w:t>
      </w:r>
      <w:r>
        <w:rPr>
          <w:noProof/>
        </w:rPr>
        <w:fldChar w:fldCharType="end"/>
      </w:r>
    </w:p>
    <w:p w14:paraId="0E85124C" w14:textId="7530DB2B" w:rsidR="006356C6" w:rsidRDefault="006356C6">
      <w:pPr>
        <w:pStyle w:val="TOC2"/>
        <w:rPr>
          <w:rFonts w:asciiTheme="minorHAnsi" w:eastAsiaTheme="minorEastAsia" w:hAnsiTheme="minorHAnsi" w:cstheme="minorBidi"/>
          <w:noProof/>
          <w:kern w:val="2"/>
          <w:sz w:val="24"/>
          <w:szCs w:val="24"/>
          <w14:ligatures w14:val="standardContextual"/>
        </w:rPr>
      </w:pPr>
      <w:r w:rsidRPr="00E712D3">
        <w:rPr>
          <w:rFonts w:eastAsia="Calibri"/>
          <w:noProof/>
        </w:rPr>
        <w:t>8.1</w:t>
      </w:r>
      <w:r>
        <w:rPr>
          <w:rFonts w:asciiTheme="minorHAnsi" w:eastAsiaTheme="minorEastAsia" w:hAnsiTheme="minorHAnsi" w:cstheme="minorBidi"/>
          <w:noProof/>
          <w:kern w:val="2"/>
          <w:sz w:val="24"/>
          <w:szCs w:val="24"/>
          <w14:ligatures w14:val="standardContextual"/>
        </w:rPr>
        <w:tab/>
      </w:r>
      <w:r w:rsidRPr="00E712D3">
        <w:rPr>
          <w:rFonts w:eastAsia="Calibri"/>
          <w:noProof/>
        </w:rPr>
        <w:t>HTTP resource URIs and paths</w:t>
      </w:r>
      <w:r>
        <w:rPr>
          <w:noProof/>
        </w:rPr>
        <w:tab/>
      </w:r>
      <w:r>
        <w:rPr>
          <w:noProof/>
        </w:rPr>
        <w:fldChar w:fldCharType="begin"/>
      </w:r>
      <w:r>
        <w:rPr>
          <w:noProof/>
        </w:rPr>
        <w:instrText xml:space="preserve"> PAGEREF _Toc210211696 \h </w:instrText>
      </w:r>
      <w:r>
        <w:rPr>
          <w:noProof/>
        </w:rPr>
      </w:r>
      <w:r>
        <w:rPr>
          <w:noProof/>
        </w:rPr>
        <w:fldChar w:fldCharType="separate"/>
      </w:r>
      <w:r>
        <w:rPr>
          <w:noProof/>
        </w:rPr>
        <w:t>33</w:t>
      </w:r>
      <w:r>
        <w:rPr>
          <w:noProof/>
        </w:rPr>
        <w:fldChar w:fldCharType="end"/>
      </w:r>
    </w:p>
    <w:p w14:paraId="221BAC8E" w14:textId="78E8160A" w:rsidR="006356C6" w:rsidRDefault="006356C6">
      <w:pPr>
        <w:pStyle w:val="TOC2"/>
        <w:rPr>
          <w:rFonts w:asciiTheme="minorHAnsi" w:eastAsiaTheme="minorEastAsia" w:hAnsiTheme="minorHAnsi" w:cstheme="minorBidi"/>
          <w:noProof/>
          <w:kern w:val="2"/>
          <w:sz w:val="24"/>
          <w:szCs w:val="24"/>
          <w14:ligatures w14:val="standardContextual"/>
        </w:rPr>
      </w:pPr>
      <w:r w:rsidRPr="00E712D3">
        <w:rPr>
          <w:rFonts w:eastAsia="Calibri"/>
          <w:noProof/>
        </w:rPr>
        <w:t>8.2</w:t>
      </w:r>
      <w:r>
        <w:rPr>
          <w:rFonts w:asciiTheme="minorHAnsi" w:eastAsiaTheme="minorEastAsia" w:hAnsiTheme="minorHAnsi" w:cstheme="minorBidi"/>
          <w:noProof/>
          <w:kern w:val="2"/>
          <w:sz w:val="24"/>
          <w:szCs w:val="24"/>
          <w14:ligatures w14:val="standardContextual"/>
        </w:rPr>
        <w:tab/>
      </w:r>
      <w:r w:rsidRPr="00E712D3">
        <w:rPr>
          <w:rFonts w:eastAsia="Calibri"/>
          <w:noProof/>
        </w:rPr>
        <w:t>Usage of HTTP</w:t>
      </w:r>
      <w:r>
        <w:rPr>
          <w:noProof/>
        </w:rPr>
        <w:tab/>
      </w:r>
      <w:r>
        <w:rPr>
          <w:noProof/>
        </w:rPr>
        <w:fldChar w:fldCharType="begin"/>
      </w:r>
      <w:r>
        <w:rPr>
          <w:noProof/>
        </w:rPr>
        <w:instrText xml:space="preserve"> PAGEREF _Toc210211697 \h </w:instrText>
      </w:r>
      <w:r>
        <w:rPr>
          <w:noProof/>
        </w:rPr>
      </w:r>
      <w:r>
        <w:rPr>
          <w:noProof/>
        </w:rPr>
        <w:fldChar w:fldCharType="separate"/>
      </w:r>
      <w:r>
        <w:rPr>
          <w:noProof/>
        </w:rPr>
        <w:t>33</w:t>
      </w:r>
      <w:r>
        <w:rPr>
          <w:noProof/>
        </w:rPr>
        <w:fldChar w:fldCharType="end"/>
      </w:r>
    </w:p>
    <w:p w14:paraId="1AB77DE2" w14:textId="6FEC7152"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HTTP protocol version</w:t>
      </w:r>
      <w:r>
        <w:rPr>
          <w:noProof/>
        </w:rPr>
        <w:tab/>
      </w:r>
      <w:r>
        <w:rPr>
          <w:noProof/>
        </w:rPr>
        <w:fldChar w:fldCharType="begin"/>
      </w:r>
      <w:r>
        <w:rPr>
          <w:noProof/>
        </w:rPr>
        <w:instrText xml:space="preserve"> PAGEREF _Toc210211698 \h </w:instrText>
      </w:r>
      <w:r>
        <w:rPr>
          <w:noProof/>
        </w:rPr>
      </w:r>
      <w:r>
        <w:rPr>
          <w:noProof/>
        </w:rPr>
        <w:fldChar w:fldCharType="separate"/>
      </w:r>
      <w:r>
        <w:rPr>
          <w:noProof/>
        </w:rPr>
        <w:t>33</w:t>
      </w:r>
      <w:r>
        <w:rPr>
          <w:noProof/>
        </w:rPr>
        <w:fldChar w:fldCharType="end"/>
      </w:r>
    </w:p>
    <w:p w14:paraId="0C6506B8" w14:textId="530CBAE4"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_Toc210211699 \h </w:instrText>
      </w:r>
      <w:r>
        <w:rPr>
          <w:noProof/>
        </w:rPr>
      </w:r>
      <w:r>
        <w:rPr>
          <w:noProof/>
        </w:rPr>
        <w:fldChar w:fldCharType="separate"/>
      </w:r>
      <w:r>
        <w:rPr>
          <w:noProof/>
        </w:rPr>
        <w:t>33</w:t>
      </w:r>
      <w:r>
        <w:rPr>
          <w:noProof/>
        </w:rPr>
        <w:fldChar w:fldCharType="end"/>
      </w:r>
    </w:p>
    <w:p w14:paraId="1ABF7C7D" w14:textId="28D77534"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MBSF</w:t>
      </w:r>
      <w:r>
        <w:rPr>
          <w:noProof/>
        </w:rPr>
        <w:tab/>
      </w:r>
      <w:r>
        <w:rPr>
          <w:noProof/>
        </w:rPr>
        <w:fldChar w:fldCharType="begin"/>
      </w:r>
      <w:r>
        <w:rPr>
          <w:noProof/>
        </w:rPr>
        <w:instrText xml:space="preserve"> PAGEREF _Toc210211700 \h </w:instrText>
      </w:r>
      <w:r>
        <w:rPr>
          <w:noProof/>
        </w:rPr>
      </w:r>
      <w:r>
        <w:rPr>
          <w:noProof/>
        </w:rPr>
        <w:fldChar w:fldCharType="separate"/>
      </w:r>
      <w:r>
        <w:rPr>
          <w:noProof/>
        </w:rPr>
        <w:t>33</w:t>
      </w:r>
      <w:r>
        <w:rPr>
          <w:noProof/>
        </w:rPr>
        <w:fldChar w:fldCharType="end"/>
      </w:r>
    </w:p>
    <w:p w14:paraId="3F17915D" w14:textId="03DB2809"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8.2.1.3</w:t>
      </w:r>
      <w:r>
        <w:rPr>
          <w:rFonts w:asciiTheme="minorHAnsi" w:eastAsiaTheme="minorEastAsia" w:hAnsiTheme="minorHAnsi" w:cstheme="minorBidi"/>
          <w:noProof/>
          <w:kern w:val="2"/>
          <w:sz w:val="24"/>
          <w:szCs w:val="24"/>
          <w14:ligatures w14:val="standardContextual"/>
        </w:rPr>
        <w:tab/>
      </w:r>
      <w:r>
        <w:rPr>
          <w:noProof/>
        </w:rPr>
        <w:t>MBSTF</w:t>
      </w:r>
      <w:r>
        <w:rPr>
          <w:noProof/>
        </w:rPr>
        <w:tab/>
      </w:r>
      <w:r>
        <w:rPr>
          <w:noProof/>
        </w:rPr>
        <w:fldChar w:fldCharType="begin"/>
      </w:r>
      <w:r>
        <w:rPr>
          <w:noProof/>
        </w:rPr>
        <w:instrText xml:space="preserve"> PAGEREF _Toc210211701 \h </w:instrText>
      </w:r>
      <w:r>
        <w:rPr>
          <w:noProof/>
        </w:rPr>
      </w:r>
      <w:r>
        <w:rPr>
          <w:noProof/>
        </w:rPr>
        <w:fldChar w:fldCharType="separate"/>
      </w:r>
      <w:r>
        <w:rPr>
          <w:noProof/>
        </w:rPr>
        <w:t>33</w:t>
      </w:r>
      <w:r>
        <w:rPr>
          <w:noProof/>
        </w:rPr>
        <w:fldChar w:fldCharType="end"/>
      </w:r>
    </w:p>
    <w:p w14:paraId="06308158" w14:textId="16834BD9"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MBS AF</w:t>
      </w:r>
      <w:r>
        <w:rPr>
          <w:noProof/>
        </w:rPr>
        <w:tab/>
      </w:r>
      <w:r>
        <w:rPr>
          <w:noProof/>
        </w:rPr>
        <w:fldChar w:fldCharType="begin"/>
      </w:r>
      <w:r>
        <w:rPr>
          <w:noProof/>
        </w:rPr>
        <w:instrText xml:space="preserve"> PAGEREF _Toc210211702 \h </w:instrText>
      </w:r>
      <w:r>
        <w:rPr>
          <w:noProof/>
        </w:rPr>
      </w:r>
      <w:r>
        <w:rPr>
          <w:noProof/>
        </w:rPr>
        <w:fldChar w:fldCharType="separate"/>
      </w:r>
      <w:r>
        <w:rPr>
          <w:noProof/>
        </w:rPr>
        <w:t>33</w:t>
      </w:r>
      <w:r>
        <w:rPr>
          <w:noProof/>
        </w:rPr>
        <w:fldChar w:fldCharType="end"/>
      </w:r>
    </w:p>
    <w:p w14:paraId="0DDEB74E" w14:textId="4F9461DA"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8.2.1.5</w:t>
      </w:r>
      <w:r>
        <w:rPr>
          <w:rFonts w:asciiTheme="minorHAnsi" w:eastAsiaTheme="minorEastAsia" w:hAnsiTheme="minorHAnsi" w:cstheme="minorBidi"/>
          <w:noProof/>
          <w:kern w:val="2"/>
          <w:sz w:val="24"/>
          <w:szCs w:val="24"/>
          <w14:ligatures w14:val="standardContextual"/>
        </w:rPr>
        <w:tab/>
      </w:r>
      <w:r>
        <w:rPr>
          <w:noProof/>
        </w:rPr>
        <w:t>MBS AS</w:t>
      </w:r>
      <w:r>
        <w:rPr>
          <w:noProof/>
        </w:rPr>
        <w:tab/>
      </w:r>
      <w:r>
        <w:rPr>
          <w:noProof/>
        </w:rPr>
        <w:fldChar w:fldCharType="begin"/>
      </w:r>
      <w:r>
        <w:rPr>
          <w:noProof/>
        </w:rPr>
        <w:instrText xml:space="preserve"> PAGEREF _Toc210211703 \h </w:instrText>
      </w:r>
      <w:r>
        <w:rPr>
          <w:noProof/>
        </w:rPr>
      </w:r>
      <w:r>
        <w:rPr>
          <w:noProof/>
        </w:rPr>
        <w:fldChar w:fldCharType="separate"/>
      </w:r>
      <w:r>
        <w:rPr>
          <w:noProof/>
        </w:rPr>
        <w:t>34</w:t>
      </w:r>
      <w:r>
        <w:rPr>
          <w:noProof/>
        </w:rPr>
        <w:fldChar w:fldCharType="end"/>
      </w:r>
    </w:p>
    <w:p w14:paraId="342AF6DD" w14:textId="443E5EAB"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8.2.1.6</w:t>
      </w:r>
      <w:r>
        <w:rPr>
          <w:rFonts w:asciiTheme="minorHAnsi" w:eastAsiaTheme="minorEastAsia" w:hAnsiTheme="minorHAnsi" w:cstheme="minorBidi"/>
          <w:noProof/>
          <w:kern w:val="2"/>
          <w:sz w:val="24"/>
          <w:szCs w:val="24"/>
          <w14:ligatures w14:val="standardContextual"/>
        </w:rPr>
        <w:tab/>
      </w:r>
      <w:r>
        <w:rPr>
          <w:noProof/>
        </w:rPr>
        <w:t>MBSSF</w:t>
      </w:r>
      <w:r>
        <w:rPr>
          <w:noProof/>
        </w:rPr>
        <w:tab/>
      </w:r>
      <w:r>
        <w:rPr>
          <w:noProof/>
        </w:rPr>
        <w:fldChar w:fldCharType="begin"/>
      </w:r>
      <w:r>
        <w:rPr>
          <w:noProof/>
        </w:rPr>
        <w:instrText xml:space="preserve"> PAGEREF _Toc210211704 \h </w:instrText>
      </w:r>
      <w:r>
        <w:rPr>
          <w:noProof/>
        </w:rPr>
      </w:r>
      <w:r>
        <w:rPr>
          <w:noProof/>
        </w:rPr>
        <w:fldChar w:fldCharType="separate"/>
      </w:r>
      <w:r>
        <w:rPr>
          <w:noProof/>
        </w:rPr>
        <w:t>34</w:t>
      </w:r>
      <w:r>
        <w:rPr>
          <w:noProof/>
        </w:rPr>
        <w:fldChar w:fldCharType="end"/>
      </w:r>
    </w:p>
    <w:p w14:paraId="6F4D59B8" w14:textId="2B4C3891"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HTTP message bodies for API resources</w:t>
      </w:r>
      <w:r>
        <w:rPr>
          <w:noProof/>
        </w:rPr>
        <w:tab/>
      </w:r>
      <w:r>
        <w:rPr>
          <w:noProof/>
        </w:rPr>
        <w:fldChar w:fldCharType="begin"/>
      </w:r>
      <w:r>
        <w:rPr>
          <w:noProof/>
        </w:rPr>
        <w:instrText xml:space="preserve"> PAGEREF _Toc210211705 \h </w:instrText>
      </w:r>
      <w:r>
        <w:rPr>
          <w:noProof/>
        </w:rPr>
      </w:r>
      <w:r>
        <w:rPr>
          <w:noProof/>
        </w:rPr>
        <w:fldChar w:fldCharType="separate"/>
      </w:r>
      <w:r>
        <w:rPr>
          <w:noProof/>
        </w:rPr>
        <w:t>34</w:t>
      </w:r>
      <w:r>
        <w:rPr>
          <w:noProof/>
        </w:rPr>
        <w:fldChar w:fldCharType="end"/>
      </w:r>
    </w:p>
    <w:p w14:paraId="0577D518" w14:textId="45A6AB34"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rPr>
        <w:t>Usage of HTTP headers</w:t>
      </w:r>
      <w:r>
        <w:rPr>
          <w:noProof/>
        </w:rPr>
        <w:tab/>
      </w:r>
      <w:r>
        <w:rPr>
          <w:noProof/>
        </w:rPr>
        <w:fldChar w:fldCharType="begin"/>
      </w:r>
      <w:r>
        <w:rPr>
          <w:noProof/>
        </w:rPr>
        <w:instrText xml:space="preserve"> PAGEREF _Toc210211706 \h </w:instrText>
      </w:r>
      <w:r>
        <w:rPr>
          <w:noProof/>
        </w:rPr>
      </w:r>
      <w:r>
        <w:rPr>
          <w:noProof/>
        </w:rPr>
        <w:fldChar w:fldCharType="separate"/>
      </w:r>
      <w:r>
        <w:rPr>
          <w:noProof/>
        </w:rPr>
        <w:t>34</w:t>
      </w:r>
      <w:r>
        <w:rPr>
          <w:noProof/>
        </w:rPr>
        <w:fldChar w:fldCharType="end"/>
      </w:r>
    </w:p>
    <w:p w14:paraId="6136A6E6" w14:textId="7BE4FE15"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_Toc210211707 \h </w:instrText>
      </w:r>
      <w:r>
        <w:rPr>
          <w:noProof/>
        </w:rPr>
      </w:r>
      <w:r>
        <w:rPr>
          <w:noProof/>
        </w:rPr>
        <w:fldChar w:fldCharType="separate"/>
      </w:r>
      <w:r>
        <w:rPr>
          <w:noProof/>
        </w:rPr>
        <w:t>34</w:t>
      </w:r>
      <w:r>
        <w:rPr>
          <w:noProof/>
        </w:rPr>
        <w:fldChar w:fldCharType="end"/>
      </w:r>
    </w:p>
    <w:p w14:paraId="08ADB3B4" w14:textId="3BD288E3"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8.2.3.2</w:t>
      </w:r>
      <w:r>
        <w:rPr>
          <w:rFonts w:asciiTheme="minorHAnsi" w:eastAsiaTheme="minorEastAsia" w:hAnsiTheme="minorHAnsi" w:cstheme="minorBidi"/>
          <w:noProof/>
          <w:kern w:val="2"/>
          <w:sz w:val="24"/>
          <w:szCs w:val="24"/>
          <w14:ligatures w14:val="standardContextual"/>
        </w:rPr>
        <w:tab/>
      </w:r>
      <w:r>
        <w:rPr>
          <w:noProof/>
        </w:rPr>
        <w:t>User Agent identification</w:t>
      </w:r>
      <w:r>
        <w:rPr>
          <w:noProof/>
        </w:rPr>
        <w:tab/>
      </w:r>
      <w:r>
        <w:rPr>
          <w:noProof/>
        </w:rPr>
        <w:fldChar w:fldCharType="begin"/>
      </w:r>
      <w:r>
        <w:rPr>
          <w:noProof/>
        </w:rPr>
        <w:instrText xml:space="preserve"> PAGEREF _Toc210211708 \h </w:instrText>
      </w:r>
      <w:r>
        <w:rPr>
          <w:noProof/>
        </w:rPr>
      </w:r>
      <w:r>
        <w:rPr>
          <w:noProof/>
        </w:rPr>
        <w:fldChar w:fldCharType="separate"/>
      </w:r>
      <w:r>
        <w:rPr>
          <w:noProof/>
        </w:rPr>
        <w:t>34</w:t>
      </w:r>
      <w:r>
        <w:rPr>
          <w:noProof/>
        </w:rPr>
        <w:fldChar w:fldCharType="end"/>
      </w:r>
    </w:p>
    <w:p w14:paraId="0AD3B452" w14:textId="5818359B"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_Toc210211709 \h </w:instrText>
      </w:r>
      <w:r>
        <w:rPr>
          <w:noProof/>
        </w:rPr>
      </w:r>
      <w:r>
        <w:rPr>
          <w:noProof/>
        </w:rPr>
        <w:fldChar w:fldCharType="separate"/>
      </w:r>
      <w:r>
        <w:rPr>
          <w:noProof/>
        </w:rPr>
        <w:t>34</w:t>
      </w:r>
      <w:r>
        <w:rPr>
          <w:noProof/>
        </w:rPr>
        <w:fldChar w:fldCharType="end"/>
      </w:r>
    </w:p>
    <w:p w14:paraId="76B95C8B" w14:textId="75090E28"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8.2.3.2.2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_Toc210211710 \h </w:instrText>
      </w:r>
      <w:r>
        <w:rPr>
          <w:noProof/>
        </w:rPr>
      </w:r>
      <w:r>
        <w:rPr>
          <w:noProof/>
        </w:rPr>
        <w:fldChar w:fldCharType="separate"/>
      </w:r>
      <w:r>
        <w:rPr>
          <w:noProof/>
        </w:rPr>
        <w:t>35</w:t>
      </w:r>
      <w:r>
        <w:rPr>
          <w:noProof/>
        </w:rPr>
        <w:fldChar w:fldCharType="end"/>
      </w:r>
    </w:p>
    <w:p w14:paraId="40202786" w14:textId="734125A6"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8.2.3.2.3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_Toc210211711 \h </w:instrText>
      </w:r>
      <w:r>
        <w:rPr>
          <w:noProof/>
        </w:rPr>
      </w:r>
      <w:r>
        <w:rPr>
          <w:noProof/>
        </w:rPr>
        <w:fldChar w:fldCharType="separate"/>
      </w:r>
      <w:r>
        <w:rPr>
          <w:noProof/>
        </w:rPr>
        <w:t>35</w:t>
      </w:r>
      <w:r>
        <w:rPr>
          <w:noProof/>
        </w:rPr>
        <w:fldChar w:fldCharType="end"/>
      </w:r>
    </w:p>
    <w:p w14:paraId="2C99103B" w14:textId="62BF92D2"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8.2.3.2.4</w:t>
      </w:r>
      <w:r>
        <w:rPr>
          <w:rFonts w:asciiTheme="minorHAnsi" w:eastAsiaTheme="minorEastAsia" w:hAnsiTheme="minorHAnsi" w:cstheme="minorBidi"/>
          <w:noProof/>
          <w:kern w:val="2"/>
          <w:sz w:val="24"/>
          <w:szCs w:val="24"/>
          <w14:ligatures w14:val="standardContextual"/>
        </w:rPr>
        <w:tab/>
      </w:r>
      <w:r>
        <w:rPr>
          <w:noProof/>
        </w:rPr>
        <w:t>MBSF Client identification</w:t>
      </w:r>
      <w:r>
        <w:rPr>
          <w:noProof/>
        </w:rPr>
        <w:tab/>
      </w:r>
      <w:r>
        <w:rPr>
          <w:noProof/>
        </w:rPr>
        <w:fldChar w:fldCharType="begin"/>
      </w:r>
      <w:r>
        <w:rPr>
          <w:noProof/>
        </w:rPr>
        <w:instrText xml:space="preserve"> PAGEREF _Toc210211712 \h </w:instrText>
      </w:r>
      <w:r>
        <w:rPr>
          <w:noProof/>
        </w:rPr>
      </w:r>
      <w:r>
        <w:rPr>
          <w:noProof/>
        </w:rPr>
        <w:fldChar w:fldCharType="separate"/>
      </w:r>
      <w:r>
        <w:rPr>
          <w:noProof/>
        </w:rPr>
        <w:t>35</w:t>
      </w:r>
      <w:r>
        <w:rPr>
          <w:noProof/>
        </w:rPr>
        <w:fldChar w:fldCharType="end"/>
      </w:r>
    </w:p>
    <w:p w14:paraId="07106507" w14:textId="1BA78334"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8.2.3.2.5</w:t>
      </w:r>
      <w:r>
        <w:rPr>
          <w:rFonts w:asciiTheme="minorHAnsi" w:eastAsiaTheme="minorEastAsia" w:hAnsiTheme="minorHAnsi" w:cstheme="minorBidi"/>
          <w:noProof/>
          <w:kern w:val="2"/>
          <w:sz w:val="24"/>
          <w:szCs w:val="24"/>
          <w14:ligatures w14:val="standardContextual"/>
        </w:rPr>
        <w:tab/>
      </w:r>
      <w:r>
        <w:rPr>
          <w:noProof/>
        </w:rPr>
        <w:t>MBSTF Client identification</w:t>
      </w:r>
      <w:r>
        <w:rPr>
          <w:noProof/>
        </w:rPr>
        <w:tab/>
      </w:r>
      <w:r>
        <w:rPr>
          <w:noProof/>
        </w:rPr>
        <w:fldChar w:fldCharType="begin"/>
      </w:r>
      <w:r>
        <w:rPr>
          <w:noProof/>
        </w:rPr>
        <w:instrText xml:space="preserve"> PAGEREF _Toc210211713 \h </w:instrText>
      </w:r>
      <w:r>
        <w:rPr>
          <w:noProof/>
        </w:rPr>
      </w:r>
      <w:r>
        <w:rPr>
          <w:noProof/>
        </w:rPr>
        <w:fldChar w:fldCharType="separate"/>
      </w:r>
      <w:r>
        <w:rPr>
          <w:noProof/>
        </w:rPr>
        <w:t>35</w:t>
      </w:r>
      <w:r>
        <w:rPr>
          <w:noProof/>
        </w:rPr>
        <w:fldChar w:fldCharType="end"/>
      </w:r>
    </w:p>
    <w:p w14:paraId="1B007CDC" w14:textId="1FC7C791"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8.2.3.3</w:t>
      </w:r>
      <w:r>
        <w:rPr>
          <w:rFonts w:asciiTheme="minorHAnsi" w:eastAsiaTheme="minorEastAsia" w:hAnsiTheme="minorHAnsi" w:cstheme="minorBidi"/>
          <w:noProof/>
          <w:kern w:val="2"/>
          <w:sz w:val="24"/>
          <w:szCs w:val="24"/>
          <w14:ligatures w14:val="standardContextual"/>
        </w:rPr>
        <w:tab/>
      </w:r>
      <w:r>
        <w:rPr>
          <w:noProof/>
        </w:rPr>
        <w:t>Server identification</w:t>
      </w:r>
      <w:r>
        <w:rPr>
          <w:noProof/>
        </w:rPr>
        <w:tab/>
      </w:r>
      <w:r>
        <w:rPr>
          <w:noProof/>
        </w:rPr>
        <w:fldChar w:fldCharType="begin"/>
      </w:r>
      <w:r>
        <w:rPr>
          <w:noProof/>
        </w:rPr>
        <w:instrText xml:space="preserve"> PAGEREF _Toc210211714 \h </w:instrText>
      </w:r>
      <w:r>
        <w:rPr>
          <w:noProof/>
        </w:rPr>
      </w:r>
      <w:r>
        <w:rPr>
          <w:noProof/>
        </w:rPr>
        <w:fldChar w:fldCharType="separate"/>
      </w:r>
      <w:r>
        <w:rPr>
          <w:noProof/>
        </w:rPr>
        <w:t>35</w:t>
      </w:r>
      <w:r>
        <w:rPr>
          <w:noProof/>
        </w:rPr>
        <w:fldChar w:fldCharType="end"/>
      </w:r>
    </w:p>
    <w:p w14:paraId="7CC2CA0D" w14:textId="57734FD6"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_Toc210211715 \h </w:instrText>
      </w:r>
      <w:r>
        <w:rPr>
          <w:noProof/>
        </w:rPr>
      </w:r>
      <w:r>
        <w:rPr>
          <w:noProof/>
        </w:rPr>
        <w:fldChar w:fldCharType="separate"/>
      </w:r>
      <w:r>
        <w:rPr>
          <w:noProof/>
        </w:rPr>
        <w:t>35</w:t>
      </w:r>
      <w:r>
        <w:rPr>
          <w:noProof/>
        </w:rPr>
        <w:fldChar w:fldCharType="end"/>
      </w:r>
    </w:p>
    <w:p w14:paraId="57CE5586" w14:textId="1D790DD7"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8.2.3.3.2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_Toc210211716 \h </w:instrText>
      </w:r>
      <w:r>
        <w:rPr>
          <w:noProof/>
        </w:rPr>
      </w:r>
      <w:r>
        <w:rPr>
          <w:noProof/>
        </w:rPr>
        <w:fldChar w:fldCharType="separate"/>
      </w:r>
      <w:r>
        <w:rPr>
          <w:noProof/>
        </w:rPr>
        <w:t>35</w:t>
      </w:r>
      <w:r>
        <w:rPr>
          <w:noProof/>
        </w:rPr>
        <w:fldChar w:fldCharType="end"/>
      </w:r>
    </w:p>
    <w:p w14:paraId="21B3D8D0" w14:textId="3856B569"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8.2.3.3.3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_Toc210211717 \h </w:instrText>
      </w:r>
      <w:r>
        <w:rPr>
          <w:noProof/>
        </w:rPr>
      </w:r>
      <w:r>
        <w:rPr>
          <w:noProof/>
        </w:rPr>
        <w:fldChar w:fldCharType="separate"/>
      </w:r>
      <w:r>
        <w:rPr>
          <w:noProof/>
        </w:rPr>
        <w:t>35</w:t>
      </w:r>
      <w:r>
        <w:rPr>
          <w:noProof/>
        </w:rPr>
        <w:fldChar w:fldCharType="end"/>
      </w:r>
    </w:p>
    <w:p w14:paraId="0B9162F5" w14:textId="099C7091"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8.2.3.3.4</w:t>
      </w:r>
      <w:r>
        <w:rPr>
          <w:rFonts w:asciiTheme="minorHAnsi" w:eastAsiaTheme="minorEastAsia" w:hAnsiTheme="minorHAnsi" w:cstheme="minorBidi"/>
          <w:noProof/>
          <w:kern w:val="2"/>
          <w:sz w:val="24"/>
          <w:szCs w:val="24"/>
          <w14:ligatures w14:val="standardContextual"/>
        </w:rPr>
        <w:tab/>
      </w:r>
      <w:r>
        <w:rPr>
          <w:noProof/>
        </w:rPr>
        <w:t>MBS AF identification</w:t>
      </w:r>
      <w:r>
        <w:rPr>
          <w:noProof/>
        </w:rPr>
        <w:tab/>
      </w:r>
      <w:r>
        <w:rPr>
          <w:noProof/>
        </w:rPr>
        <w:fldChar w:fldCharType="begin"/>
      </w:r>
      <w:r>
        <w:rPr>
          <w:noProof/>
        </w:rPr>
        <w:instrText xml:space="preserve"> PAGEREF _Toc210211718 \h </w:instrText>
      </w:r>
      <w:r>
        <w:rPr>
          <w:noProof/>
        </w:rPr>
      </w:r>
      <w:r>
        <w:rPr>
          <w:noProof/>
        </w:rPr>
        <w:fldChar w:fldCharType="separate"/>
      </w:r>
      <w:r>
        <w:rPr>
          <w:noProof/>
        </w:rPr>
        <w:t>36</w:t>
      </w:r>
      <w:r>
        <w:rPr>
          <w:noProof/>
        </w:rPr>
        <w:fldChar w:fldCharType="end"/>
      </w:r>
    </w:p>
    <w:p w14:paraId="638DF7BD" w14:textId="6BBF8B70"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8.2.3.3.5</w:t>
      </w:r>
      <w:r>
        <w:rPr>
          <w:rFonts w:asciiTheme="minorHAnsi" w:eastAsiaTheme="minorEastAsia" w:hAnsiTheme="minorHAnsi" w:cstheme="minorBidi"/>
          <w:noProof/>
          <w:kern w:val="2"/>
          <w:sz w:val="24"/>
          <w:szCs w:val="24"/>
          <w14:ligatures w14:val="standardContextual"/>
        </w:rPr>
        <w:tab/>
      </w:r>
      <w:r>
        <w:rPr>
          <w:noProof/>
        </w:rPr>
        <w:t>MBS AS identification</w:t>
      </w:r>
      <w:r>
        <w:rPr>
          <w:noProof/>
        </w:rPr>
        <w:tab/>
      </w:r>
      <w:r>
        <w:rPr>
          <w:noProof/>
        </w:rPr>
        <w:fldChar w:fldCharType="begin"/>
      </w:r>
      <w:r>
        <w:rPr>
          <w:noProof/>
        </w:rPr>
        <w:instrText xml:space="preserve"> PAGEREF _Toc210211719 \h </w:instrText>
      </w:r>
      <w:r>
        <w:rPr>
          <w:noProof/>
        </w:rPr>
      </w:r>
      <w:r>
        <w:rPr>
          <w:noProof/>
        </w:rPr>
        <w:fldChar w:fldCharType="separate"/>
      </w:r>
      <w:r>
        <w:rPr>
          <w:noProof/>
        </w:rPr>
        <w:t>36</w:t>
      </w:r>
      <w:r>
        <w:rPr>
          <w:noProof/>
        </w:rPr>
        <w:fldChar w:fldCharType="end"/>
      </w:r>
    </w:p>
    <w:p w14:paraId="58660A57" w14:textId="643A4883"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8.2.3.4</w:t>
      </w:r>
      <w:r>
        <w:rPr>
          <w:rFonts w:asciiTheme="minorHAnsi" w:eastAsiaTheme="minorEastAsia" w:hAnsiTheme="minorHAnsi" w:cstheme="minorBidi"/>
          <w:noProof/>
          <w:kern w:val="2"/>
          <w:sz w:val="24"/>
          <w:szCs w:val="24"/>
          <w14:ligatures w14:val="standardContextual"/>
        </w:rPr>
        <w:tab/>
      </w:r>
      <w:r>
        <w:rPr>
          <w:noProof/>
        </w:rPr>
        <w:t>Support for conditional HTTP GET requests</w:t>
      </w:r>
      <w:r>
        <w:rPr>
          <w:noProof/>
        </w:rPr>
        <w:tab/>
      </w:r>
      <w:r>
        <w:rPr>
          <w:noProof/>
        </w:rPr>
        <w:fldChar w:fldCharType="begin"/>
      </w:r>
      <w:r>
        <w:rPr>
          <w:noProof/>
        </w:rPr>
        <w:instrText xml:space="preserve"> PAGEREF _Toc210211720 \h </w:instrText>
      </w:r>
      <w:r>
        <w:rPr>
          <w:noProof/>
        </w:rPr>
      </w:r>
      <w:r>
        <w:rPr>
          <w:noProof/>
        </w:rPr>
        <w:fldChar w:fldCharType="separate"/>
      </w:r>
      <w:r>
        <w:rPr>
          <w:noProof/>
        </w:rPr>
        <w:t>36</w:t>
      </w:r>
      <w:r>
        <w:rPr>
          <w:noProof/>
        </w:rPr>
        <w:fldChar w:fldCharType="end"/>
      </w:r>
    </w:p>
    <w:p w14:paraId="5DA78F09" w14:textId="4CB0AB6A"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8.2.3.5</w:t>
      </w:r>
      <w:r>
        <w:rPr>
          <w:rFonts w:asciiTheme="minorHAnsi" w:eastAsiaTheme="minorEastAsia" w:hAnsiTheme="minorHAnsi" w:cstheme="minorBidi"/>
          <w:noProof/>
          <w:kern w:val="2"/>
          <w:sz w:val="24"/>
          <w:szCs w:val="24"/>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_Toc210211721 \h </w:instrText>
      </w:r>
      <w:r>
        <w:rPr>
          <w:noProof/>
        </w:rPr>
      </w:r>
      <w:r>
        <w:rPr>
          <w:noProof/>
        </w:rPr>
        <w:fldChar w:fldCharType="separate"/>
      </w:r>
      <w:r>
        <w:rPr>
          <w:noProof/>
        </w:rPr>
        <w:t>36</w:t>
      </w:r>
      <w:r>
        <w:rPr>
          <w:noProof/>
        </w:rPr>
        <w:fldChar w:fldCharType="end"/>
      </w:r>
    </w:p>
    <w:p w14:paraId="00272789" w14:textId="27CF317C" w:rsidR="006356C6" w:rsidRDefault="006356C6">
      <w:pPr>
        <w:pStyle w:val="TOC5"/>
        <w:rPr>
          <w:rFonts w:asciiTheme="minorHAnsi" w:eastAsiaTheme="minorEastAsia" w:hAnsiTheme="minorHAnsi" w:cstheme="minorBidi"/>
          <w:noProof/>
          <w:kern w:val="2"/>
          <w:sz w:val="24"/>
          <w:szCs w:val="24"/>
          <w14:ligatures w14:val="standardContextual"/>
        </w:rPr>
      </w:pPr>
      <w:r>
        <w:rPr>
          <w:noProof/>
        </w:rPr>
        <w:t>8.2.3.3.6</w:t>
      </w:r>
      <w:r>
        <w:rPr>
          <w:rFonts w:asciiTheme="minorHAnsi" w:eastAsiaTheme="minorEastAsia" w:hAnsiTheme="minorHAnsi" w:cstheme="minorBidi"/>
          <w:noProof/>
          <w:kern w:val="2"/>
          <w:sz w:val="24"/>
          <w:szCs w:val="24"/>
          <w14:ligatures w14:val="standardContextual"/>
        </w:rPr>
        <w:tab/>
      </w:r>
      <w:r>
        <w:rPr>
          <w:noProof/>
        </w:rPr>
        <w:t>MBSSF identification</w:t>
      </w:r>
      <w:r>
        <w:rPr>
          <w:noProof/>
        </w:rPr>
        <w:tab/>
      </w:r>
      <w:r>
        <w:rPr>
          <w:noProof/>
        </w:rPr>
        <w:fldChar w:fldCharType="begin"/>
      </w:r>
      <w:r>
        <w:rPr>
          <w:noProof/>
        </w:rPr>
        <w:instrText xml:space="preserve"> PAGEREF _Toc210211722 \h </w:instrText>
      </w:r>
      <w:r>
        <w:rPr>
          <w:noProof/>
        </w:rPr>
      </w:r>
      <w:r>
        <w:rPr>
          <w:noProof/>
        </w:rPr>
        <w:fldChar w:fldCharType="separate"/>
      </w:r>
      <w:r>
        <w:rPr>
          <w:noProof/>
        </w:rPr>
        <w:t>36</w:t>
      </w:r>
      <w:r>
        <w:rPr>
          <w:noProof/>
        </w:rPr>
        <w:fldChar w:fldCharType="end"/>
      </w:r>
    </w:p>
    <w:p w14:paraId="79246F62" w14:textId="48D865B7" w:rsidR="006356C6" w:rsidRDefault="006356C6">
      <w:pPr>
        <w:pStyle w:val="TOC2"/>
        <w:rPr>
          <w:rFonts w:asciiTheme="minorHAnsi" w:eastAsiaTheme="minorEastAsia" w:hAnsiTheme="minorHAnsi" w:cstheme="minorBidi"/>
          <w:noProof/>
          <w:kern w:val="2"/>
          <w:sz w:val="24"/>
          <w:szCs w:val="24"/>
          <w14:ligatures w14:val="standardContextual"/>
        </w:rPr>
      </w:pPr>
      <w:r w:rsidRPr="00E712D3">
        <w:rPr>
          <w:rFonts w:eastAsia="Calibri"/>
          <w:noProof/>
        </w:rPr>
        <w:t>8.3</w:t>
      </w:r>
      <w:r>
        <w:rPr>
          <w:rFonts w:asciiTheme="minorHAnsi" w:eastAsiaTheme="minorEastAsia" w:hAnsiTheme="minorHAnsi" w:cstheme="minorBidi"/>
          <w:noProof/>
          <w:kern w:val="2"/>
          <w:sz w:val="24"/>
          <w:szCs w:val="24"/>
          <w14:ligatures w14:val="standardContextual"/>
        </w:rPr>
        <w:tab/>
      </w:r>
      <w:r w:rsidRPr="00E712D3">
        <w:rPr>
          <w:rFonts w:eastAsia="Calibri"/>
          <w:noProof/>
        </w:rPr>
        <w:t>HTTP response codes</w:t>
      </w:r>
      <w:r>
        <w:rPr>
          <w:noProof/>
        </w:rPr>
        <w:tab/>
      </w:r>
      <w:r>
        <w:rPr>
          <w:noProof/>
        </w:rPr>
        <w:fldChar w:fldCharType="begin"/>
      </w:r>
      <w:r>
        <w:rPr>
          <w:noProof/>
        </w:rPr>
        <w:instrText xml:space="preserve"> PAGEREF _Toc210211723 \h </w:instrText>
      </w:r>
      <w:r>
        <w:rPr>
          <w:noProof/>
        </w:rPr>
      </w:r>
      <w:r>
        <w:rPr>
          <w:noProof/>
        </w:rPr>
        <w:fldChar w:fldCharType="separate"/>
      </w:r>
      <w:r>
        <w:rPr>
          <w:noProof/>
        </w:rPr>
        <w:t>37</w:t>
      </w:r>
      <w:r>
        <w:rPr>
          <w:noProof/>
        </w:rPr>
        <w:fldChar w:fldCharType="end"/>
      </w:r>
    </w:p>
    <w:p w14:paraId="05D200C9" w14:textId="5D3F7854"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MBS AF APIs (MBS-5)</w:t>
      </w:r>
      <w:r>
        <w:rPr>
          <w:noProof/>
        </w:rPr>
        <w:tab/>
      </w:r>
      <w:r>
        <w:rPr>
          <w:noProof/>
        </w:rPr>
        <w:fldChar w:fldCharType="begin"/>
      </w:r>
      <w:r>
        <w:rPr>
          <w:noProof/>
        </w:rPr>
        <w:instrText xml:space="preserve"> PAGEREF _Toc210211724 \h </w:instrText>
      </w:r>
      <w:r>
        <w:rPr>
          <w:noProof/>
        </w:rPr>
      </w:r>
      <w:r>
        <w:rPr>
          <w:noProof/>
        </w:rPr>
        <w:fldChar w:fldCharType="separate"/>
      </w:r>
      <w:r>
        <w:rPr>
          <w:noProof/>
        </w:rPr>
        <w:t>37</w:t>
      </w:r>
      <w:r>
        <w:rPr>
          <w:noProof/>
        </w:rPr>
        <w:fldChar w:fldCharType="end"/>
      </w:r>
    </w:p>
    <w:p w14:paraId="6474DC62" w14:textId="087EB8AD"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_Toc210211725 \h </w:instrText>
      </w:r>
      <w:r>
        <w:rPr>
          <w:noProof/>
        </w:rPr>
      </w:r>
      <w:r>
        <w:rPr>
          <w:noProof/>
        </w:rPr>
        <w:fldChar w:fldCharType="separate"/>
      </w:r>
      <w:r>
        <w:rPr>
          <w:noProof/>
        </w:rPr>
        <w:t>37</w:t>
      </w:r>
      <w:r>
        <w:rPr>
          <w:noProof/>
        </w:rPr>
        <w:fldChar w:fldCharType="end"/>
      </w:r>
    </w:p>
    <w:p w14:paraId="723792BC" w14:textId="057F8AB8"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r>
      <w:r>
        <w:rPr>
          <w:noProof/>
        </w:rPr>
        <w:instrText xml:space="preserve"> PAGEREF _Toc210211726 \h </w:instrText>
      </w:r>
      <w:r>
        <w:rPr>
          <w:noProof/>
        </w:rPr>
      </w:r>
      <w:r>
        <w:rPr>
          <w:noProof/>
        </w:rPr>
        <w:fldChar w:fldCharType="separate"/>
      </w:r>
      <w:r>
        <w:rPr>
          <w:noProof/>
        </w:rPr>
        <w:t>37</w:t>
      </w:r>
      <w:r>
        <w:rPr>
          <w:noProof/>
        </w:rPr>
        <w:fldChar w:fldCharType="end"/>
      </w:r>
    </w:p>
    <w:p w14:paraId="59052F28" w14:textId="439094C8"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_Toc210211727 \h </w:instrText>
      </w:r>
      <w:r>
        <w:rPr>
          <w:noProof/>
        </w:rPr>
      </w:r>
      <w:r>
        <w:rPr>
          <w:noProof/>
        </w:rPr>
        <w:fldChar w:fldCharType="separate"/>
      </w:r>
      <w:r>
        <w:rPr>
          <w:noProof/>
        </w:rPr>
        <w:t>37</w:t>
      </w:r>
      <w:r>
        <w:rPr>
          <w:noProof/>
        </w:rPr>
        <w:fldChar w:fldCharType="end"/>
      </w:r>
    </w:p>
    <w:p w14:paraId="36EEEAEC" w14:textId="17217D1B"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r>
      <w:r>
        <w:rPr>
          <w:noProof/>
        </w:rPr>
        <w:instrText xml:space="preserve"> PAGEREF _Toc210211728 \h </w:instrText>
      </w:r>
      <w:r>
        <w:rPr>
          <w:noProof/>
        </w:rPr>
      </w:r>
      <w:r>
        <w:rPr>
          <w:noProof/>
        </w:rPr>
        <w:fldChar w:fldCharType="separate"/>
      </w:r>
      <w:r>
        <w:rPr>
          <w:noProof/>
        </w:rPr>
        <w:t>37</w:t>
      </w:r>
      <w:r>
        <w:rPr>
          <w:noProof/>
        </w:rPr>
        <w:fldChar w:fldCharType="end"/>
      </w:r>
    </w:p>
    <w:p w14:paraId="06B72DF7" w14:textId="2285CFB8"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Response format</w:t>
      </w:r>
      <w:r>
        <w:rPr>
          <w:noProof/>
        </w:rPr>
        <w:tab/>
      </w:r>
      <w:r>
        <w:rPr>
          <w:noProof/>
        </w:rPr>
        <w:fldChar w:fldCharType="begin"/>
      </w:r>
      <w:r>
        <w:rPr>
          <w:noProof/>
        </w:rPr>
        <w:instrText xml:space="preserve"> PAGEREF _Toc210211729 \h </w:instrText>
      </w:r>
      <w:r>
        <w:rPr>
          <w:noProof/>
        </w:rPr>
      </w:r>
      <w:r>
        <w:rPr>
          <w:noProof/>
        </w:rPr>
        <w:fldChar w:fldCharType="separate"/>
      </w:r>
      <w:r>
        <w:rPr>
          <w:noProof/>
        </w:rPr>
        <w:t>38</w:t>
      </w:r>
      <w:r>
        <w:rPr>
          <w:noProof/>
        </w:rPr>
        <w:fldChar w:fldCharType="end"/>
      </w:r>
    </w:p>
    <w:p w14:paraId="3C6B021F" w14:textId="1EA179E4"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User Service Descriptions result</w:t>
      </w:r>
      <w:r>
        <w:rPr>
          <w:noProof/>
        </w:rPr>
        <w:tab/>
      </w:r>
      <w:r>
        <w:rPr>
          <w:noProof/>
        </w:rPr>
        <w:fldChar w:fldCharType="begin"/>
      </w:r>
      <w:r>
        <w:rPr>
          <w:noProof/>
        </w:rPr>
        <w:instrText xml:space="preserve"> PAGEREF _Toc210211730 \h </w:instrText>
      </w:r>
      <w:r>
        <w:rPr>
          <w:noProof/>
        </w:rPr>
      </w:r>
      <w:r>
        <w:rPr>
          <w:noProof/>
        </w:rPr>
        <w:fldChar w:fldCharType="separate"/>
      </w:r>
      <w:r>
        <w:rPr>
          <w:noProof/>
        </w:rPr>
        <w:t>38</w:t>
      </w:r>
      <w:r>
        <w:rPr>
          <w:noProof/>
        </w:rPr>
        <w:fldChar w:fldCharType="end"/>
      </w:r>
    </w:p>
    <w:p w14:paraId="703D2B3D" w14:textId="0B0EAA8A"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9.2.3.2</w:t>
      </w:r>
      <w:r>
        <w:rPr>
          <w:rFonts w:asciiTheme="minorHAnsi" w:eastAsiaTheme="minorEastAsia" w:hAnsiTheme="minorHAnsi" w:cstheme="minorBidi"/>
          <w:noProof/>
          <w:kern w:val="2"/>
          <w:sz w:val="24"/>
          <w:szCs w:val="24"/>
          <w14:ligatures w14:val="standardContextual"/>
        </w:rPr>
        <w:tab/>
      </w:r>
      <w:r>
        <w:rPr>
          <w:noProof/>
        </w:rPr>
        <w:t>User Service Description result</w:t>
      </w:r>
      <w:r>
        <w:rPr>
          <w:noProof/>
        </w:rPr>
        <w:tab/>
      </w:r>
      <w:r>
        <w:rPr>
          <w:noProof/>
        </w:rPr>
        <w:fldChar w:fldCharType="begin"/>
      </w:r>
      <w:r>
        <w:rPr>
          <w:noProof/>
        </w:rPr>
        <w:instrText xml:space="preserve"> PAGEREF _Toc210211731 \h </w:instrText>
      </w:r>
      <w:r>
        <w:rPr>
          <w:noProof/>
        </w:rPr>
      </w:r>
      <w:r>
        <w:rPr>
          <w:noProof/>
        </w:rPr>
        <w:fldChar w:fldCharType="separate"/>
      </w:r>
      <w:r>
        <w:rPr>
          <w:noProof/>
        </w:rPr>
        <w:t>39</w:t>
      </w:r>
      <w:r>
        <w:rPr>
          <w:noProof/>
        </w:rPr>
        <w:fldChar w:fldCharType="end"/>
      </w:r>
    </w:p>
    <w:p w14:paraId="75B0A40A" w14:textId="39E8766F"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MBS AS protocols (MBS-4-UC)</w:t>
      </w:r>
      <w:r>
        <w:rPr>
          <w:noProof/>
        </w:rPr>
        <w:tab/>
      </w:r>
      <w:r>
        <w:rPr>
          <w:noProof/>
        </w:rPr>
        <w:fldChar w:fldCharType="begin"/>
      </w:r>
      <w:r>
        <w:rPr>
          <w:noProof/>
        </w:rPr>
        <w:instrText xml:space="preserve"> PAGEREF _Toc210211732 \h </w:instrText>
      </w:r>
      <w:r>
        <w:rPr>
          <w:noProof/>
        </w:rPr>
      </w:r>
      <w:r>
        <w:rPr>
          <w:noProof/>
        </w:rPr>
        <w:fldChar w:fldCharType="separate"/>
      </w:r>
      <w:r>
        <w:rPr>
          <w:noProof/>
        </w:rPr>
        <w:t>39</w:t>
      </w:r>
      <w:r>
        <w:rPr>
          <w:noProof/>
        </w:rPr>
        <w:fldChar w:fldCharType="end"/>
      </w:r>
    </w:p>
    <w:p w14:paraId="14920E98" w14:textId="582CCD1B"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_Toc210211733 \h </w:instrText>
      </w:r>
      <w:r>
        <w:rPr>
          <w:noProof/>
        </w:rPr>
      </w:r>
      <w:r>
        <w:rPr>
          <w:noProof/>
        </w:rPr>
        <w:fldChar w:fldCharType="separate"/>
      </w:r>
      <w:r>
        <w:rPr>
          <w:noProof/>
        </w:rPr>
        <w:t>39</w:t>
      </w:r>
      <w:r>
        <w:rPr>
          <w:noProof/>
        </w:rPr>
        <w:fldChar w:fldCharType="end"/>
      </w:r>
    </w:p>
    <w:p w14:paraId="4246938B" w14:textId="0B3CBA49"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Unicast Object Repair protocol</w:t>
      </w:r>
      <w:r>
        <w:rPr>
          <w:noProof/>
        </w:rPr>
        <w:tab/>
      </w:r>
      <w:r>
        <w:rPr>
          <w:noProof/>
        </w:rPr>
        <w:fldChar w:fldCharType="begin"/>
      </w:r>
      <w:r>
        <w:rPr>
          <w:noProof/>
        </w:rPr>
        <w:instrText xml:space="preserve"> PAGEREF _Toc210211734 \h </w:instrText>
      </w:r>
      <w:r>
        <w:rPr>
          <w:noProof/>
        </w:rPr>
      </w:r>
      <w:r>
        <w:rPr>
          <w:noProof/>
        </w:rPr>
        <w:fldChar w:fldCharType="separate"/>
      </w:r>
      <w:r>
        <w:rPr>
          <w:noProof/>
        </w:rPr>
        <w:t>39</w:t>
      </w:r>
      <w:r>
        <w:rPr>
          <w:noProof/>
        </w:rPr>
        <w:fldChar w:fldCharType="end"/>
      </w:r>
    </w:p>
    <w:p w14:paraId="2897096C" w14:textId="107E135B"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_Toc210211735 \h </w:instrText>
      </w:r>
      <w:r>
        <w:rPr>
          <w:noProof/>
        </w:rPr>
      </w:r>
      <w:r>
        <w:rPr>
          <w:noProof/>
        </w:rPr>
        <w:fldChar w:fldCharType="separate"/>
      </w:r>
      <w:r>
        <w:rPr>
          <w:noProof/>
        </w:rPr>
        <w:t>39</w:t>
      </w:r>
      <w:r>
        <w:rPr>
          <w:noProof/>
        </w:rPr>
        <w:fldChar w:fldCharType="end"/>
      </w:r>
    </w:p>
    <w:p w14:paraId="45514A7A" w14:textId="0F7A04BB"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r>
      <w:r>
        <w:rPr>
          <w:noProof/>
        </w:rPr>
        <w:instrText xml:space="preserve"> PAGEREF _Toc210211736 \h </w:instrText>
      </w:r>
      <w:r>
        <w:rPr>
          <w:noProof/>
        </w:rPr>
      </w:r>
      <w:r>
        <w:rPr>
          <w:noProof/>
        </w:rPr>
        <w:fldChar w:fldCharType="separate"/>
      </w:r>
      <w:r>
        <w:rPr>
          <w:noProof/>
        </w:rPr>
        <w:t>39</w:t>
      </w:r>
      <w:r>
        <w:rPr>
          <w:noProof/>
        </w:rPr>
        <w:fldChar w:fldCharType="end"/>
      </w:r>
    </w:p>
    <w:p w14:paraId="5AA306C8" w14:textId="21DEDFAF"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10.2.2.1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_Toc210211737 \h </w:instrText>
      </w:r>
      <w:r>
        <w:rPr>
          <w:noProof/>
        </w:rPr>
      </w:r>
      <w:r>
        <w:rPr>
          <w:noProof/>
        </w:rPr>
        <w:fldChar w:fldCharType="separate"/>
      </w:r>
      <w:r>
        <w:rPr>
          <w:noProof/>
        </w:rPr>
        <w:t>39</w:t>
      </w:r>
      <w:r>
        <w:rPr>
          <w:noProof/>
        </w:rPr>
        <w:fldChar w:fldCharType="end"/>
      </w:r>
    </w:p>
    <w:p w14:paraId="3B48060A" w14:textId="43E07AFC"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Pr>
          <w:noProof/>
        </w:rPr>
        <w:t>Parameters</w:t>
      </w:r>
      <w:r>
        <w:rPr>
          <w:noProof/>
        </w:rPr>
        <w:tab/>
      </w:r>
      <w:r>
        <w:rPr>
          <w:noProof/>
        </w:rPr>
        <w:fldChar w:fldCharType="begin"/>
      </w:r>
      <w:r>
        <w:rPr>
          <w:noProof/>
        </w:rPr>
        <w:instrText xml:space="preserve"> PAGEREF _Toc210211738 \h </w:instrText>
      </w:r>
      <w:r>
        <w:rPr>
          <w:noProof/>
        </w:rPr>
      </w:r>
      <w:r>
        <w:rPr>
          <w:noProof/>
        </w:rPr>
        <w:fldChar w:fldCharType="separate"/>
      </w:r>
      <w:r>
        <w:rPr>
          <w:noProof/>
        </w:rPr>
        <w:t>40</w:t>
      </w:r>
      <w:r>
        <w:rPr>
          <w:noProof/>
        </w:rPr>
        <w:fldChar w:fldCharType="end"/>
      </w:r>
    </w:p>
    <w:p w14:paraId="551C903D" w14:textId="5B09E8F4"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10.2.2.3</w:t>
      </w:r>
      <w:r>
        <w:rPr>
          <w:rFonts w:asciiTheme="minorHAnsi" w:eastAsiaTheme="minorEastAsia" w:hAnsiTheme="minorHAnsi" w:cstheme="minorBidi"/>
          <w:noProof/>
          <w:kern w:val="2"/>
          <w:sz w:val="24"/>
          <w:szCs w:val="24"/>
          <w14:ligatures w14:val="standardContextual"/>
        </w:rPr>
        <w:tab/>
      </w:r>
      <w:r>
        <w:rPr>
          <w:noProof/>
        </w:rPr>
        <w:t>Back-off time computation</w:t>
      </w:r>
      <w:r>
        <w:rPr>
          <w:noProof/>
        </w:rPr>
        <w:tab/>
      </w:r>
      <w:r>
        <w:rPr>
          <w:noProof/>
        </w:rPr>
        <w:fldChar w:fldCharType="begin"/>
      </w:r>
      <w:r>
        <w:rPr>
          <w:noProof/>
        </w:rPr>
        <w:instrText xml:space="preserve"> PAGEREF _Toc210211739 \h </w:instrText>
      </w:r>
      <w:r>
        <w:rPr>
          <w:noProof/>
        </w:rPr>
      </w:r>
      <w:r>
        <w:rPr>
          <w:noProof/>
        </w:rPr>
        <w:fldChar w:fldCharType="separate"/>
      </w:r>
      <w:r>
        <w:rPr>
          <w:noProof/>
        </w:rPr>
        <w:t>40</w:t>
      </w:r>
      <w:r>
        <w:rPr>
          <w:noProof/>
        </w:rPr>
        <w:fldChar w:fldCharType="end"/>
      </w:r>
    </w:p>
    <w:p w14:paraId="43D64F7F" w14:textId="10DD4B35" w:rsidR="006356C6" w:rsidRDefault="006356C6">
      <w:pPr>
        <w:pStyle w:val="TOC4"/>
        <w:rPr>
          <w:rFonts w:asciiTheme="minorHAnsi" w:eastAsiaTheme="minorEastAsia" w:hAnsiTheme="minorHAnsi" w:cstheme="minorBidi"/>
          <w:noProof/>
          <w:kern w:val="2"/>
          <w:sz w:val="24"/>
          <w:szCs w:val="24"/>
          <w14:ligatures w14:val="standardContextual"/>
        </w:rPr>
      </w:pPr>
      <w:r>
        <w:rPr>
          <w:noProof/>
        </w:rPr>
        <w:t>10.2.2.4</w:t>
      </w:r>
      <w:r>
        <w:rPr>
          <w:rFonts w:asciiTheme="minorHAnsi" w:eastAsiaTheme="minorEastAsia" w:hAnsiTheme="minorHAnsi" w:cstheme="minorBidi"/>
          <w:noProof/>
          <w:kern w:val="2"/>
          <w:sz w:val="24"/>
          <w:szCs w:val="24"/>
          <w14:ligatures w14:val="standardContextual"/>
        </w:rPr>
        <w:tab/>
      </w:r>
      <w:r>
        <w:rPr>
          <w:noProof/>
        </w:rPr>
        <w:t>MBSTF Client unicast repair request</w:t>
      </w:r>
      <w:r>
        <w:rPr>
          <w:noProof/>
        </w:rPr>
        <w:tab/>
      </w:r>
      <w:r>
        <w:rPr>
          <w:noProof/>
        </w:rPr>
        <w:fldChar w:fldCharType="begin"/>
      </w:r>
      <w:r>
        <w:rPr>
          <w:noProof/>
        </w:rPr>
        <w:instrText xml:space="preserve"> PAGEREF _Toc210211740 \h </w:instrText>
      </w:r>
      <w:r>
        <w:rPr>
          <w:noProof/>
        </w:rPr>
      </w:r>
      <w:r>
        <w:rPr>
          <w:noProof/>
        </w:rPr>
        <w:fldChar w:fldCharType="separate"/>
      </w:r>
      <w:r>
        <w:rPr>
          <w:noProof/>
        </w:rPr>
        <w:t>40</w:t>
      </w:r>
      <w:r>
        <w:rPr>
          <w:noProof/>
        </w:rPr>
        <w:fldChar w:fldCharType="end"/>
      </w:r>
    </w:p>
    <w:p w14:paraId="0FB4A517" w14:textId="2DAD8469" w:rsidR="006356C6" w:rsidRDefault="006356C6">
      <w:pPr>
        <w:pStyle w:val="TOC3"/>
        <w:rPr>
          <w:rFonts w:asciiTheme="minorHAnsi" w:eastAsiaTheme="minorEastAsia" w:hAnsiTheme="minorHAnsi" w:cstheme="minorBidi"/>
          <w:noProof/>
          <w:kern w:val="2"/>
          <w:sz w:val="24"/>
          <w:szCs w:val="24"/>
          <w14:ligatures w14:val="standardContextual"/>
        </w:rPr>
      </w:pPr>
      <w:r>
        <w:rPr>
          <w:noProof/>
        </w:rPr>
        <w:t>10.2.3</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r>
      <w:r>
        <w:rPr>
          <w:noProof/>
        </w:rPr>
        <w:instrText xml:space="preserve"> PAGEREF _Toc210211741 \h </w:instrText>
      </w:r>
      <w:r>
        <w:rPr>
          <w:noProof/>
        </w:rPr>
      </w:r>
      <w:r>
        <w:rPr>
          <w:noProof/>
        </w:rPr>
        <w:fldChar w:fldCharType="separate"/>
      </w:r>
      <w:r>
        <w:rPr>
          <w:noProof/>
        </w:rPr>
        <w:t>41</w:t>
      </w:r>
      <w:r>
        <w:rPr>
          <w:noProof/>
        </w:rPr>
        <w:fldChar w:fldCharType="end"/>
      </w:r>
    </w:p>
    <w:p w14:paraId="202E10B0" w14:textId="312DC833"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MBSSF security protocols (MBS-10)</w:t>
      </w:r>
      <w:r>
        <w:rPr>
          <w:noProof/>
        </w:rPr>
        <w:tab/>
      </w:r>
      <w:r>
        <w:rPr>
          <w:noProof/>
        </w:rPr>
        <w:fldChar w:fldCharType="begin"/>
      </w:r>
      <w:r>
        <w:rPr>
          <w:noProof/>
        </w:rPr>
        <w:instrText xml:space="preserve"> PAGEREF _Toc210211742 \h </w:instrText>
      </w:r>
      <w:r>
        <w:rPr>
          <w:noProof/>
        </w:rPr>
      </w:r>
      <w:r>
        <w:rPr>
          <w:noProof/>
        </w:rPr>
        <w:fldChar w:fldCharType="separate"/>
      </w:r>
      <w:r>
        <w:rPr>
          <w:noProof/>
        </w:rPr>
        <w:t>41</w:t>
      </w:r>
      <w:r>
        <w:rPr>
          <w:noProof/>
        </w:rPr>
        <w:fldChar w:fldCharType="end"/>
      </w:r>
    </w:p>
    <w:p w14:paraId="224305A8" w14:textId="29E7F7F8" w:rsidR="006356C6" w:rsidRDefault="006356C6">
      <w:pPr>
        <w:pStyle w:val="TOC2"/>
        <w:rPr>
          <w:rFonts w:asciiTheme="minorHAnsi" w:eastAsiaTheme="minorEastAsia" w:hAnsiTheme="minorHAnsi" w:cstheme="minorBidi"/>
          <w:noProof/>
          <w:kern w:val="2"/>
          <w:sz w:val="24"/>
          <w:szCs w:val="24"/>
          <w14:ligatures w14:val="standardContextual"/>
        </w:rPr>
      </w:pPr>
      <w:r>
        <w:rPr>
          <w:noProof/>
          <w:lang w:eastAsia="zh-CN"/>
        </w:rPr>
        <w:t>11.1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_Toc210211743 \h </w:instrText>
      </w:r>
      <w:r>
        <w:rPr>
          <w:noProof/>
        </w:rPr>
      </w:r>
      <w:r>
        <w:rPr>
          <w:noProof/>
        </w:rPr>
        <w:fldChar w:fldCharType="separate"/>
      </w:r>
      <w:r>
        <w:rPr>
          <w:noProof/>
        </w:rPr>
        <w:t>41</w:t>
      </w:r>
      <w:r>
        <w:rPr>
          <w:noProof/>
        </w:rPr>
        <w:fldChar w:fldCharType="end"/>
      </w:r>
    </w:p>
    <w:p w14:paraId="003CD015" w14:textId="68E8D6F4" w:rsidR="006356C6" w:rsidRDefault="006356C6">
      <w:pPr>
        <w:pStyle w:val="TOC2"/>
        <w:rPr>
          <w:rFonts w:asciiTheme="minorHAnsi" w:eastAsiaTheme="minorEastAsia" w:hAnsiTheme="minorHAnsi" w:cstheme="minorBidi"/>
          <w:noProof/>
          <w:kern w:val="2"/>
          <w:sz w:val="24"/>
          <w:szCs w:val="24"/>
          <w14:ligatures w14:val="standardContextual"/>
        </w:rPr>
      </w:pPr>
      <w:r>
        <w:rPr>
          <w:noProof/>
          <w:lang w:eastAsia="zh-CN"/>
        </w:rPr>
        <w:t>11.2</w:t>
      </w:r>
      <w:r>
        <w:rPr>
          <w:rFonts w:asciiTheme="minorHAnsi" w:eastAsiaTheme="minorEastAsia" w:hAnsiTheme="minorHAnsi" w:cstheme="minorBidi"/>
          <w:noProof/>
          <w:kern w:val="2"/>
          <w:sz w:val="24"/>
          <w:szCs w:val="24"/>
          <w14:ligatures w14:val="standardContextual"/>
        </w:rPr>
        <w:tab/>
      </w:r>
      <w:r>
        <w:rPr>
          <w:noProof/>
          <w:lang w:eastAsia="zh-CN"/>
        </w:rPr>
        <w:t>MBS Service Key retrieval from MBSSF</w:t>
      </w:r>
      <w:r>
        <w:rPr>
          <w:noProof/>
        </w:rPr>
        <w:tab/>
      </w:r>
      <w:r>
        <w:rPr>
          <w:noProof/>
        </w:rPr>
        <w:fldChar w:fldCharType="begin"/>
      </w:r>
      <w:r>
        <w:rPr>
          <w:noProof/>
        </w:rPr>
        <w:instrText xml:space="preserve"> PAGEREF _Toc210211744 \h </w:instrText>
      </w:r>
      <w:r>
        <w:rPr>
          <w:noProof/>
        </w:rPr>
      </w:r>
      <w:r>
        <w:rPr>
          <w:noProof/>
        </w:rPr>
        <w:fldChar w:fldCharType="separate"/>
      </w:r>
      <w:r>
        <w:rPr>
          <w:noProof/>
        </w:rPr>
        <w:t>41</w:t>
      </w:r>
      <w:r>
        <w:rPr>
          <w:noProof/>
        </w:rPr>
        <w:fldChar w:fldCharType="end"/>
      </w:r>
    </w:p>
    <w:p w14:paraId="38076522" w14:textId="160B029B" w:rsidR="006356C6" w:rsidRDefault="006356C6">
      <w:pPr>
        <w:pStyle w:val="TOC3"/>
        <w:rPr>
          <w:rFonts w:asciiTheme="minorHAnsi" w:eastAsiaTheme="minorEastAsia" w:hAnsiTheme="minorHAnsi" w:cstheme="minorBidi"/>
          <w:noProof/>
          <w:kern w:val="2"/>
          <w:sz w:val="24"/>
          <w:szCs w:val="24"/>
          <w14:ligatures w14:val="standardContextual"/>
        </w:rPr>
      </w:pPr>
      <w:r>
        <w:rPr>
          <w:noProof/>
          <w:lang w:eastAsia="zh-CN"/>
        </w:rPr>
        <w:t>11.2.1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_Toc210211745 \h </w:instrText>
      </w:r>
      <w:r>
        <w:rPr>
          <w:noProof/>
        </w:rPr>
      </w:r>
      <w:r>
        <w:rPr>
          <w:noProof/>
        </w:rPr>
        <w:fldChar w:fldCharType="separate"/>
      </w:r>
      <w:r>
        <w:rPr>
          <w:noProof/>
        </w:rPr>
        <w:t>41</w:t>
      </w:r>
      <w:r>
        <w:rPr>
          <w:noProof/>
        </w:rPr>
        <w:fldChar w:fldCharType="end"/>
      </w:r>
    </w:p>
    <w:p w14:paraId="0EBFA957" w14:textId="71B3905B" w:rsidR="006356C6" w:rsidRDefault="006356C6">
      <w:pPr>
        <w:pStyle w:val="TOC3"/>
        <w:rPr>
          <w:rFonts w:asciiTheme="minorHAnsi" w:eastAsiaTheme="minorEastAsia" w:hAnsiTheme="minorHAnsi" w:cstheme="minorBidi"/>
          <w:noProof/>
          <w:kern w:val="2"/>
          <w:sz w:val="24"/>
          <w:szCs w:val="24"/>
          <w14:ligatures w14:val="standardContextual"/>
        </w:rPr>
      </w:pPr>
      <w:r>
        <w:rPr>
          <w:noProof/>
          <w:lang w:eastAsia="zh-CN"/>
        </w:rPr>
        <w:lastRenderedPageBreak/>
        <w:t>11.2.2</w:t>
      </w:r>
      <w:r>
        <w:rPr>
          <w:rFonts w:asciiTheme="minorHAnsi" w:eastAsiaTheme="minorEastAsia" w:hAnsiTheme="minorHAnsi" w:cstheme="minorBidi"/>
          <w:noProof/>
          <w:kern w:val="2"/>
          <w:sz w:val="24"/>
          <w:szCs w:val="24"/>
          <w14:ligatures w14:val="standardContextual"/>
        </w:rPr>
        <w:tab/>
      </w:r>
      <w:r>
        <w:rPr>
          <w:noProof/>
          <w:lang w:eastAsia="zh-CN"/>
        </w:rPr>
        <w:t>MBSF Client procedures</w:t>
      </w:r>
      <w:r>
        <w:rPr>
          <w:noProof/>
        </w:rPr>
        <w:tab/>
      </w:r>
      <w:r>
        <w:rPr>
          <w:noProof/>
        </w:rPr>
        <w:fldChar w:fldCharType="begin"/>
      </w:r>
      <w:r>
        <w:rPr>
          <w:noProof/>
        </w:rPr>
        <w:instrText xml:space="preserve"> PAGEREF _Toc210211746 \h </w:instrText>
      </w:r>
      <w:r>
        <w:rPr>
          <w:noProof/>
        </w:rPr>
      </w:r>
      <w:r>
        <w:rPr>
          <w:noProof/>
        </w:rPr>
        <w:fldChar w:fldCharType="separate"/>
      </w:r>
      <w:r>
        <w:rPr>
          <w:noProof/>
        </w:rPr>
        <w:t>41</w:t>
      </w:r>
      <w:r>
        <w:rPr>
          <w:noProof/>
        </w:rPr>
        <w:fldChar w:fldCharType="end"/>
      </w:r>
    </w:p>
    <w:p w14:paraId="69D02440" w14:textId="7803B673" w:rsidR="006356C6" w:rsidRDefault="006356C6">
      <w:pPr>
        <w:pStyle w:val="TOC4"/>
        <w:rPr>
          <w:rFonts w:asciiTheme="minorHAnsi" w:eastAsiaTheme="minorEastAsia" w:hAnsiTheme="minorHAnsi" w:cstheme="minorBidi"/>
          <w:noProof/>
          <w:kern w:val="2"/>
          <w:sz w:val="24"/>
          <w:szCs w:val="24"/>
          <w14:ligatures w14:val="standardContextual"/>
        </w:rPr>
      </w:pPr>
      <w:r>
        <w:rPr>
          <w:noProof/>
          <w:lang w:eastAsia="zh-CN"/>
        </w:rPr>
        <w:t>11.2.2.1</w:t>
      </w:r>
      <w:r>
        <w:rPr>
          <w:rFonts w:asciiTheme="minorHAnsi" w:eastAsiaTheme="minorEastAsia" w:hAnsiTheme="minorHAnsi" w:cstheme="minorBidi"/>
          <w:noProof/>
          <w:kern w:val="2"/>
          <w:sz w:val="24"/>
          <w:szCs w:val="24"/>
          <w14:ligatures w14:val="standardContextual"/>
        </w:rPr>
        <w:tab/>
      </w:r>
      <w:r>
        <w:rPr>
          <w:noProof/>
          <w:lang w:eastAsia="zh-CN"/>
        </w:rPr>
        <w:t>MBSSF endpoint selection by MBSF Client</w:t>
      </w:r>
      <w:r>
        <w:rPr>
          <w:noProof/>
        </w:rPr>
        <w:tab/>
      </w:r>
      <w:r>
        <w:rPr>
          <w:noProof/>
        </w:rPr>
        <w:fldChar w:fldCharType="begin"/>
      </w:r>
      <w:r>
        <w:rPr>
          <w:noProof/>
        </w:rPr>
        <w:instrText xml:space="preserve"> PAGEREF _Toc210211747 \h </w:instrText>
      </w:r>
      <w:r>
        <w:rPr>
          <w:noProof/>
        </w:rPr>
      </w:r>
      <w:r>
        <w:rPr>
          <w:noProof/>
        </w:rPr>
        <w:fldChar w:fldCharType="separate"/>
      </w:r>
      <w:r>
        <w:rPr>
          <w:noProof/>
        </w:rPr>
        <w:t>41</w:t>
      </w:r>
      <w:r>
        <w:rPr>
          <w:noProof/>
        </w:rPr>
        <w:fldChar w:fldCharType="end"/>
      </w:r>
    </w:p>
    <w:p w14:paraId="710BAD8C" w14:textId="23EC4CF7" w:rsidR="006356C6" w:rsidRDefault="006356C6">
      <w:pPr>
        <w:pStyle w:val="TOC4"/>
        <w:rPr>
          <w:rFonts w:asciiTheme="minorHAnsi" w:eastAsiaTheme="minorEastAsia" w:hAnsiTheme="minorHAnsi" w:cstheme="minorBidi"/>
          <w:noProof/>
          <w:kern w:val="2"/>
          <w:sz w:val="24"/>
          <w:szCs w:val="24"/>
          <w14:ligatures w14:val="standardContextual"/>
        </w:rPr>
      </w:pPr>
      <w:r>
        <w:rPr>
          <w:noProof/>
          <w:lang w:eastAsia="zh-CN"/>
        </w:rPr>
        <w:t>11.2.2.2</w:t>
      </w:r>
      <w:r>
        <w:rPr>
          <w:rFonts w:asciiTheme="minorHAnsi" w:eastAsiaTheme="minorEastAsia" w:hAnsiTheme="minorHAnsi" w:cstheme="minorBidi"/>
          <w:noProof/>
          <w:kern w:val="2"/>
          <w:sz w:val="24"/>
          <w:szCs w:val="24"/>
          <w14:ligatures w14:val="standardContextual"/>
        </w:rPr>
        <w:tab/>
      </w:r>
      <w:r>
        <w:rPr>
          <w:noProof/>
          <w:lang w:eastAsia="zh-CN"/>
        </w:rPr>
        <w:t>Back-off time computation</w:t>
      </w:r>
      <w:r>
        <w:rPr>
          <w:noProof/>
        </w:rPr>
        <w:tab/>
      </w:r>
      <w:r>
        <w:rPr>
          <w:noProof/>
        </w:rPr>
        <w:fldChar w:fldCharType="begin"/>
      </w:r>
      <w:r>
        <w:rPr>
          <w:noProof/>
        </w:rPr>
        <w:instrText xml:space="preserve"> PAGEREF _Toc210211748 \h </w:instrText>
      </w:r>
      <w:r>
        <w:rPr>
          <w:noProof/>
        </w:rPr>
      </w:r>
      <w:r>
        <w:rPr>
          <w:noProof/>
        </w:rPr>
        <w:fldChar w:fldCharType="separate"/>
      </w:r>
      <w:r>
        <w:rPr>
          <w:noProof/>
        </w:rPr>
        <w:t>42</w:t>
      </w:r>
      <w:r>
        <w:rPr>
          <w:noProof/>
        </w:rPr>
        <w:fldChar w:fldCharType="end"/>
      </w:r>
    </w:p>
    <w:p w14:paraId="680DCF30" w14:textId="3DDBDD3D"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Conformance profiles for MBS Distribution Sessions</w:t>
      </w:r>
      <w:r>
        <w:rPr>
          <w:noProof/>
        </w:rPr>
        <w:tab/>
      </w:r>
      <w:r>
        <w:rPr>
          <w:noProof/>
        </w:rPr>
        <w:fldChar w:fldCharType="begin"/>
      </w:r>
      <w:r>
        <w:rPr>
          <w:noProof/>
        </w:rPr>
        <w:instrText xml:space="preserve"> PAGEREF _Toc210211749 \h </w:instrText>
      </w:r>
      <w:r>
        <w:rPr>
          <w:noProof/>
        </w:rPr>
      </w:r>
      <w:r>
        <w:rPr>
          <w:noProof/>
        </w:rPr>
        <w:fldChar w:fldCharType="separate"/>
      </w:r>
      <w:r>
        <w:rPr>
          <w:noProof/>
        </w:rPr>
        <w:t>42</w:t>
      </w:r>
      <w:r>
        <w:rPr>
          <w:noProof/>
        </w:rPr>
        <w:fldChar w:fldCharType="end"/>
      </w:r>
    </w:p>
    <w:p w14:paraId="74D2640A" w14:textId="16F37495" w:rsidR="006356C6" w:rsidRDefault="006356C6">
      <w:pPr>
        <w:pStyle w:val="TOC2"/>
        <w:rPr>
          <w:rFonts w:asciiTheme="minorHAnsi" w:eastAsiaTheme="minorEastAsia" w:hAnsiTheme="minorHAnsi" w:cstheme="minorBidi"/>
          <w:noProof/>
          <w:kern w:val="2"/>
          <w:sz w:val="24"/>
          <w:szCs w:val="24"/>
          <w14:ligatures w14:val="standardContextual"/>
        </w:rPr>
      </w:pPr>
      <w:r>
        <w:rPr>
          <w:noProof/>
          <w:lang w:eastAsia="zh-CN"/>
        </w:rPr>
        <w:t>12.1</w:t>
      </w:r>
      <w:r>
        <w:rPr>
          <w:rFonts w:asciiTheme="minorHAnsi" w:eastAsiaTheme="minorEastAsia" w:hAnsiTheme="minorHAnsi" w:cstheme="minorBidi"/>
          <w:noProof/>
          <w:kern w:val="2"/>
          <w:sz w:val="24"/>
          <w:szCs w:val="24"/>
          <w14:ligatures w14:val="standardContextual"/>
        </w:rPr>
        <w:tab/>
      </w:r>
      <w:r>
        <w:rPr>
          <w:noProof/>
          <w:lang w:eastAsia="zh-CN"/>
        </w:rPr>
        <w:t>Definition</w:t>
      </w:r>
      <w:r>
        <w:rPr>
          <w:noProof/>
        </w:rPr>
        <w:tab/>
      </w:r>
      <w:r>
        <w:rPr>
          <w:noProof/>
        </w:rPr>
        <w:fldChar w:fldCharType="begin"/>
      </w:r>
      <w:r>
        <w:rPr>
          <w:noProof/>
        </w:rPr>
        <w:instrText xml:space="preserve"> PAGEREF _Toc210211750 \h </w:instrText>
      </w:r>
      <w:r>
        <w:rPr>
          <w:noProof/>
        </w:rPr>
      </w:r>
      <w:r>
        <w:rPr>
          <w:noProof/>
        </w:rPr>
        <w:fldChar w:fldCharType="separate"/>
      </w:r>
      <w:r>
        <w:rPr>
          <w:noProof/>
        </w:rPr>
        <w:t>42</w:t>
      </w:r>
      <w:r>
        <w:rPr>
          <w:noProof/>
        </w:rPr>
        <w:fldChar w:fldCharType="end"/>
      </w:r>
    </w:p>
    <w:p w14:paraId="4654BA49" w14:textId="20C9BAD6" w:rsidR="006356C6" w:rsidRDefault="006356C6">
      <w:pPr>
        <w:pStyle w:val="TOC2"/>
        <w:rPr>
          <w:rFonts w:asciiTheme="minorHAnsi" w:eastAsiaTheme="minorEastAsia" w:hAnsiTheme="minorHAnsi" w:cstheme="minorBidi"/>
          <w:noProof/>
          <w:kern w:val="2"/>
          <w:sz w:val="24"/>
          <w:szCs w:val="24"/>
          <w14:ligatures w14:val="standardContextual"/>
        </w:rPr>
      </w:pPr>
      <w:r>
        <w:rPr>
          <w:noProof/>
          <w:lang w:eastAsia="zh-CN"/>
        </w:rPr>
        <w:t>12.2</w:t>
      </w:r>
      <w:r>
        <w:rPr>
          <w:rFonts w:asciiTheme="minorHAnsi" w:eastAsiaTheme="minorEastAsia" w:hAnsiTheme="minorHAnsi" w:cstheme="minorBidi"/>
          <w:noProof/>
          <w:kern w:val="2"/>
          <w:sz w:val="24"/>
          <w:szCs w:val="24"/>
          <w14:ligatures w14:val="standardContextual"/>
        </w:rPr>
        <w:tab/>
      </w:r>
      <w:r>
        <w:rPr>
          <w:noProof/>
          <w:lang w:eastAsia="zh-CN"/>
        </w:rPr>
        <w:t>Identification of conformance profile</w:t>
      </w:r>
      <w:r>
        <w:rPr>
          <w:noProof/>
        </w:rPr>
        <w:tab/>
      </w:r>
      <w:r>
        <w:rPr>
          <w:noProof/>
        </w:rPr>
        <w:fldChar w:fldCharType="begin"/>
      </w:r>
      <w:r>
        <w:rPr>
          <w:noProof/>
        </w:rPr>
        <w:instrText xml:space="preserve"> PAGEREF _Toc210211751 \h </w:instrText>
      </w:r>
      <w:r>
        <w:rPr>
          <w:noProof/>
        </w:rPr>
      </w:r>
      <w:r>
        <w:rPr>
          <w:noProof/>
        </w:rPr>
        <w:fldChar w:fldCharType="separate"/>
      </w:r>
      <w:r>
        <w:rPr>
          <w:noProof/>
        </w:rPr>
        <w:t>42</w:t>
      </w:r>
      <w:r>
        <w:rPr>
          <w:noProof/>
        </w:rPr>
        <w:fldChar w:fldCharType="end"/>
      </w:r>
    </w:p>
    <w:p w14:paraId="3B7B56AA" w14:textId="67ADA7F1" w:rsidR="006356C6" w:rsidRDefault="006356C6">
      <w:pPr>
        <w:pStyle w:val="TOC2"/>
        <w:rPr>
          <w:rFonts w:asciiTheme="minorHAnsi" w:eastAsiaTheme="minorEastAsia" w:hAnsiTheme="minorHAnsi" w:cstheme="minorBidi"/>
          <w:noProof/>
          <w:kern w:val="2"/>
          <w:sz w:val="24"/>
          <w:szCs w:val="24"/>
          <w14:ligatures w14:val="standardContextual"/>
        </w:rPr>
      </w:pPr>
      <w:r>
        <w:rPr>
          <w:noProof/>
          <w:lang w:eastAsia="zh-CN"/>
        </w:rPr>
        <w:t>12.3</w:t>
      </w:r>
      <w:r>
        <w:rPr>
          <w:rFonts w:asciiTheme="minorHAnsi" w:eastAsiaTheme="minorEastAsia" w:hAnsiTheme="minorHAnsi" w:cstheme="minorBidi"/>
          <w:noProof/>
          <w:kern w:val="2"/>
          <w:sz w:val="24"/>
          <w:szCs w:val="24"/>
          <w14:ligatures w14:val="standardContextual"/>
        </w:rPr>
        <w:tab/>
      </w:r>
      <w:r>
        <w:rPr>
          <w:noProof/>
          <w:lang w:eastAsia="zh-CN"/>
        </w:rPr>
        <w:t>Semantics of conformance signalling in User Service Description</w:t>
      </w:r>
      <w:r>
        <w:rPr>
          <w:noProof/>
        </w:rPr>
        <w:tab/>
      </w:r>
      <w:r>
        <w:rPr>
          <w:noProof/>
        </w:rPr>
        <w:fldChar w:fldCharType="begin"/>
      </w:r>
      <w:r>
        <w:rPr>
          <w:noProof/>
        </w:rPr>
        <w:instrText xml:space="preserve"> PAGEREF _Toc210211752 \h </w:instrText>
      </w:r>
      <w:r>
        <w:rPr>
          <w:noProof/>
        </w:rPr>
      </w:r>
      <w:r>
        <w:rPr>
          <w:noProof/>
        </w:rPr>
        <w:fldChar w:fldCharType="separate"/>
      </w:r>
      <w:r>
        <w:rPr>
          <w:noProof/>
        </w:rPr>
        <w:t>43</w:t>
      </w:r>
      <w:r>
        <w:rPr>
          <w:noProof/>
        </w:rPr>
        <w:fldChar w:fldCharType="end"/>
      </w:r>
    </w:p>
    <w:p w14:paraId="05B890ED" w14:textId="603A64D2" w:rsidR="006356C6" w:rsidRDefault="006356C6">
      <w:pPr>
        <w:pStyle w:val="TOC2"/>
        <w:rPr>
          <w:rFonts w:asciiTheme="minorHAnsi" w:eastAsiaTheme="minorEastAsia" w:hAnsiTheme="minorHAnsi" w:cstheme="minorBidi"/>
          <w:noProof/>
          <w:kern w:val="2"/>
          <w:sz w:val="24"/>
          <w:szCs w:val="24"/>
          <w14:ligatures w14:val="standardContextual"/>
        </w:rPr>
      </w:pPr>
      <w:r>
        <w:rPr>
          <w:noProof/>
          <w:lang w:eastAsia="zh-CN"/>
        </w:rPr>
        <w:t>12.4</w:t>
      </w:r>
      <w:r>
        <w:rPr>
          <w:rFonts w:asciiTheme="minorHAnsi" w:eastAsiaTheme="minorEastAsia" w:hAnsiTheme="minorHAnsi" w:cstheme="minorBidi"/>
          <w:noProof/>
          <w:kern w:val="2"/>
          <w:sz w:val="24"/>
          <w:szCs w:val="24"/>
          <w14:ligatures w14:val="standardContextual"/>
        </w:rPr>
        <w:tab/>
      </w:r>
      <w:r>
        <w:rPr>
          <w:noProof/>
          <w:lang w:eastAsia="zh-CN"/>
        </w:rPr>
        <w:t>Baseline MBS Distribution Session Profile</w:t>
      </w:r>
      <w:r>
        <w:rPr>
          <w:noProof/>
        </w:rPr>
        <w:tab/>
      </w:r>
      <w:r>
        <w:rPr>
          <w:noProof/>
        </w:rPr>
        <w:fldChar w:fldCharType="begin"/>
      </w:r>
      <w:r>
        <w:rPr>
          <w:noProof/>
        </w:rPr>
        <w:instrText xml:space="preserve"> PAGEREF _Toc210211753 \h </w:instrText>
      </w:r>
      <w:r>
        <w:rPr>
          <w:noProof/>
        </w:rPr>
      </w:r>
      <w:r>
        <w:rPr>
          <w:noProof/>
        </w:rPr>
        <w:fldChar w:fldCharType="separate"/>
      </w:r>
      <w:r>
        <w:rPr>
          <w:noProof/>
        </w:rPr>
        <w:t>43</w:t>
      </w:r>
      <w:r>
        <w:rPr>
          <w:noProof/>
        </w:rPr>
        <w:fldChar w:fldCharType="end"/>
      </w:r>
    </w:p>
    <w:p w14:paraId="149C8D6C" w14:textId="4854D054" w:rsidR="006356C6" w:rsidRDefault="006356C6">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A (normative):</w:t>
      </w:r>
      <w:r>
        <w:rPr>
          <w:noProof/>
        </w:rPr>
        <w:tab/>
        <w:t>Syntax for Service Announcement</w:t>
      </w:r>
      <w:r>
        <w:rPr>
          <w:noProof/>
        </w:rPr>
        <w:tab/>
      </w:r>
      <w:r>
        <w:rPr>
          <w:noProof/>
        </w:rPr>
        <w:fldChar w:fldCharType="begin"/>
      </w:r>
      <w:r>
        <w:rPr>
          <w:noProof/>
        </w:rPr>
        <w:instrText xml:space="preserve"> PAGEREF _Toc210211754 \h </w:instrText>
      </w:r>
      <w:r>
        <w:rPr>
          <w:noProof/>
        </w:rPr>
      </w:r>
      <w:r>
        <w:rPr>
          <w:noProof/>
        </w:rPr>
        <w:fldChar w:fldCharType="separate"/>
      </w:r>
      <w:r>
        <w:rPr>
          <w:noProof/>
        </w:rPr>
        <w:t>44</w:t>
      </w:r>
      <w:r>
        <w:rPr>
          <w:noProof/>
        </w:rPr>
        <w:fldChar w:fldCharType="end"/>
      </w:r>
    </w:p>
    <w:p w14:paraId="54EA19FC" w14:textId="3E776630"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_Toc210211755 \h </w:instrText>
      </w:r>
      <w:r>
        <w:rPr>
          <w:noProof/>
        </w:rPr>
      </w:r>
      <w:r>
        <w:rPr>
          <w:noProof/>
        </w:rPr>
        <w:fldChar w:fldCharType="separate"/>
      </w:r>
      <w:r>
        <w:rPr>
          <w:noProof/>
        </w:rPr>
        <w:t>44</w:t>
      </w:r>
      <w:r>
        <w:rPr>
          <w:noProof/>
        </w:rPr>
        <w:fldChar w:fldCharType="end"/>
      </w:r>
    </w:p>
    <w:p w14:paraId="33F3C9C4" w14:textId="342F3BAF"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_Toc210211756 \h </w:instrText>
      </w:r>
      <w:r>
        <w:rPr>
          <w:noProof/>
        </w:rPr>
      </w:r>
      <w:r>
        <w:rPr>
          <w:noProof/>
        </w:rPr>
        <w:fldChar w:fldCharType="separate"/>
      </w:r>
      <w:r>
        <w:rPr>
          <w:noProof/>
        </w:rPr>
        <w:t>44</w:t>
      </w:r>
      <w:r>
        <w:rPr>
          <w:noProof/>
        </w:rPr>
        <w:fldChar w:fldCharType="end"/>
      </w:r>
    </w:p>
    <w:p w14:paraId="2A90294A" w14:textId="07CE2E5C"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MBS User Service Announcement schema</w:t>
      </w:r>
      <w:r>
        <w:rPr>
          <w:noProof/>
        </w:rPr>
        <w:tab/>
      </w:r>
      <w:r>
        <w:rPr>
          <w:noProof/>
        </w:rPr>
        <w:fldChar w:fldCharType="begin"/>
      </w:r>
      <w:r>
        <w:rPr>
          <w:noProof/>
        </w:rPr>
        <w:instrText xml:space="preserve"> PAGEREF _Toc210211757 \h </w:instrText>
      </w:r>
      <w:r>
        <w:rPr>
          <w:noProof/>
        </w:rPr>
      </w:r>
      <w:r>
        <w:rPr>
          <w:noProof/>
        </w:rPr>
        <w:fldChar w:fldCharType="separate"/>
      </w:r>
      <w:r>
        <w:rPr>
          <w:noProof/>
        </w:rPr>
        <w:t>44</w:t>
      </w:r>
      <w:r>
        <w:rPr>
          <w:noProof/>
        </w:rPr>
        <w:fldChar w:fldCharType="end"/>
      </w:r>
    </w:p>
    <w:p w14:paraId="778CC17D" w14:textId="5222549A" w:rsidR="006356C6" w:rsidRDefault="006356C6">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B (informative):</w:t>
      </w:r>
      <w:r>
        <w:rPr>
          <w:noProof/>
        </w:rPr>
        <w:tab/>
        <w:t>Service Announcement examples</w:t>
      </w:r>
      <w:r>
        <w:rPr>
          <w:noProof/>
        </w:rPr>
        <w:tab/>
      </w:r>
      <w:r>
        <w:rPr>
          <w:noProof/>
        </w:rPr>
        <w:fldChar w:fldCharType="begin"/>
      </w:r>
      <w:r>
        <w:rPr>
          <w:noProof/>
        </w:rPr>
        <w:instrText xml:space="preserve"> PAGEREF _Toc210211758 \h </w:instrText>
      </w:r>
      <w:r>
        <w:rPr>
          <w:noProof/>
        </w:rPr>
      </w:r>
      <w:r>
        <w:rPr>
          <w:noProof/>
        </w:rPr>
        <w:fldChar w:fldCharType="separate"/>
      </w:r>
      <w:r>
        <w:rPr>
          <w:noProof/>
        </w:rPr>
        <w:t>49</w:t>
      </w:r>
      <w:r>
        <w:rPr>
          <w:noProof/>
        </w:rPr>
        <w:fldChar w:fldCharType="end"/>
      </w:r>
    </w:p>
    <w:p w14:paraId="6DE7CECB" w14:textId="4BE4763B"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XML-based representation</w:t>
      </w:r>
      <w:r>
        <w:rPr>
          <w:noProof/>
        </w:rPr>
        <w:tab/>
      </w:r>
      <w:r>
        <w:rPr>
          <w:noProof/>
        </w:rPr>
        <w:fldChar w:fldCharType="begin"/>
      </w:r>
      <w:r>
        <w:rPr>
          <w:noProof/>
        </w:rPr>
        <w:instrText xml:space="preserve"> PAGEREF _Toc210211759 \h </w:instrText>
      </w:r>
      <w:r>
        <w:rPr>
          <w:noProof/>
        </w:rPr>
      </w:r>
      <w:r>
        <w:rPr>
          <w:noProof/>
        </w:rPr>
        <w:fldChar w:fldCharType="separate"/>
      </w:r>
      <w:r>
        <w:rPr>
          <w:noProof/>
        </w:rPr>
        <w:t>49</w:t>
      </w:r>
      <w:r>
        <w:rPr>
          <w:noProof/>
        </w:rPr>
        <w:fldChar w:fldCharType="end"/>
      </w:r>
    </w:p>
    <w:p w14:paraId="70F541A5" w14:textId="17E6C95A"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_Toc210211760 \h </w:instrText>
      </w:r>
      <w:r>
        <w:rPr>
          <w:noProof/>
        </w:rPr>
      </w:r>
      <w:r>
        <w:rPr>
          <w:noProof/>
        </w:rPr>
        <w:fldChar w:fldCharType="separate"/>
      </w:r>
      <w:r>
        <w:rPr>
          <w:noProof/>
        </w:rPr>
        <w:t>49</w:t>
      </w:r>
      <w:r>
        <w:rPr>
          <w:noProof/>
        </w:rPr>
        <w:fldChar w:fldCharType="end"/>
      </w:r>
    </w:p>
    <w:p w14:paraId="0BE4598C" w14:textId="4CB18573" w:rsidR="006356C6" w:rsidRDefault="006356C6">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C (normative):</w:t>
      </w:r>
      <w:r>
        <w:rPr>
          <w:noProof/>
        </w:rPr>
        <w:tab/>
        <w:t>3GPP Registered URIs</w:t>
      </w:r>
      <w:r>
        <w:rPr>
          <w:noProof/>
        </w:rPr>
        <w:tab/>
      </w:r>
      <w:r>
        <w:rPr>
          <w:noProof/>
        </w:rPr>
        <w:fldChar w:fldCharType="begin"/>
      </w:r>
      <w:r>
        <w:rPr>
          <w:noProof/>
        </w:rPr>
        <w:instrText xml:space="preserve"> PAGEREF _Toc210211761 \h </w:instrText>
      </w:r>
      <w:r>
        <w:rPr>
          <w:noProof/>
        </w:rPr>
      </w:r>
      <w:r>
        <w:rPr>
          <w:noProof/>
        </w:rPr>
        <w:fldChar w:fldCharType="separate"/>
      </w:r>
      <w:r>
        <w:rPr>
          <w:noProof/>
        </w:rPr>
        <w:t>50</w:t>
      </w:r>
      <w:r>
        <w:rPr>
          <w:noProof/>
        </w:rPr>
        <w:fldChar w:fldCharType="end"/>
      </w:r>
    </w:p>
    <w:p w14:paraId="524BF40D" w14:textId="25D95090" w:rsidR="006356C6" w:rsidRDefault="006356C6">
      <w:pPr>
        <w:pStyle w:val="TOC1"/>
        <w:rPr>
          <w:rFonts w:asciiTheme="minorHAnsi" w:eastAsiaTheme="minorEastAsia" w:hAnsiTheme="minorHAnsi" w:cstheme="minorBidi"/>
          <w:noProof/>
          <w:kern w:val="2"/>
          <w:sz w:val="24"/>
          <w:szCs w:val="24"/>
          <w14:ligatures w14:val="standardContextual"/>
        </w:rPr>
      </w:pPr>
      <w:r>
        <w:rPr>
          <w:noProof/>
          <w:lang w:eastAsia="ja-JP"/>
        </w:rPr>
        <w:t>C.1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_Toc210211762 \h </w:instrText>
      </w:r>
      <w:r>
        <w:rPr>
          <w:noProof/>
        </w:rPr>
      </w:r>
      <w:r>
        <w:rPr>
          <w:noProof/>
        </w:rPr>
        <w:fldChar w:fldCharType="separate"/>
      </w:r>
      <w:r>
        <w:rPr>
          <w:noProof/>
        </w:rPr>
        <w:t>50</w:t>
      </w:r>
      <w:r>
        <w:rPr>
          <w:noProof/>
        </w:rPr>
        <w:fldChar w:fldCharType="end"/>
      </w:r>
    </w:p>
    <w:p w14:paraId="46DE664C" w14:textId="10BFE35B" w:rsidR="006356C6" w:rsidRDefault="006356C6">
      <w:pPr>
        <w:pStyle w:val="TOC1"/>
        <w:rPr>
          <w:rFonts w:asciiTheme="minorHAnsi" w:eastAsiaTheme="minorEastAsia" w:hAnsiTheme="minorHAnsi" w:cstheme="minorBidi"/>
          <w:noProof/>
          <w:kern w:val="2"/>
          <w:sz w:val="24"/>
          <w:szCs w:val="24"/>
          <w14:ligatures w14:val="standardContextual"/>
        </w:rPr>
      </w:pPr>
      <w:r>
        <w:rPr>
          <w:noProof/>
          <w:lang w:eastAsia="ja-JP"/>
        </w:rPr>
        <w:t>C.2</w:t>
      </w:r>
      <w:r>
        <w:rPr>
          <w:rFonts w:asciiTheme="minorHAnsi" w:eastAsiaTheme="minorEastAsia" w:hAnsiTheme="minorHAnsi" w:cstheme="minorBidi"/>
          <w:noProof/>
          <w:kern w:val="2"/>
          <w:sz w:val="24"/>
          <w:szCs w:val="24"/>
          <w14:ligatures w14:val="standardContextual"/>
        </w:rPr>
        <w:tab/>
      </w:r>
      <w:r>
        <w:rPr>
          <w:noProof/>
          <w:lang w:eastAsia="ja-JP"/>
        </w:rPr>
        <w:t>Controlled vocabulary of conformance profile identifiers</w:t>
      </w:r>
      <w:r>
        <w:rPr>
          <w:noProof/>
        </w:rPr>
        <w:tab/>
      </w:r>
      <w:r>
        <w:rPr>
          <w:noProof/>
        </w:rPr>
        <w:fldChar w:fldCharType="begin"/>
      </w:r>
      <w:r>
        <w:rPr>
          <w:noProof/>
        </w:rPr>
        <w:instrText xml:space="preserve"> PAGEREF _Toc210211763 \h </w:instrText>
      </w:r>
      <w:r>
        <w:rPr>
          <w:noProof/>
        </w:rPr>
      </w:r>
      <w:r>
        <w:rPr>
          <w:noProof/>
        </w:rPr>
        <w:fldChar w:fldCharType="separate"/>
      </w:r>
      <w:r>
        <w:rPr>
          <w:noProof/>
        </w:rPr>
        <w:t>50</w:t>
      </w:r>
      <w:r>
        <w:rPr>
          <w:noProof/>
        </w:rPr>
        <w:fldChar w:fldCharType="end"/>
      </w:r>
    </w:p>
    <w:p w14:paraId="5D0747B3" w14:textId="7040B05B" w:rsidR="006356C6" w:rsidRDefault="006356C6">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D (normative):</w:t>
      </w:r>
      <w:r>
        <w:rPr>
          <w:noProof/>
        </w:rPr>
        <w:tab/>
        <w:t>Syntax for object manifest</w:t>
      </w:r>
      <w:r>
        <w:rPr>
          <w:noProof/>
        </w:rPr>
        <w:tab/>
      </w:r>
      <w:r>
        <w:rPr>
          <w:noProof/>
        </w:rPr>
        <w:fldChar w:fldCharType="begin"/>
      </w:r>
      <w:r>
        <w:rPr>
          <w:noProof/>
        </w:rPr>
        <w:instrText xml:space="preserve"> PAGEREF _Toc210211764 \h </w:instrText>
      </w:r>
      <w:r>
        <w:rPr>
          <w:noProof/>
        </w:rPr>
      </w:r>
      <w:r>
        <w:rPr>
          <w:noProof/>
        </w:rPr>
        <w:fldChar w:fldCharType="separate"/>
      </w:r>
      <w:r>
        <w:rPr>
          <w:noProof/>
        </w:rPr>
        <w:t>51</w:t>
      </w:r>
      <w:r>
        <w:rPr>
          <w:noProof/>
        </w:rPr>
        <w:fldChar w:fldCharType="end"/>
      </w:r>
    </w:p>
    <w:p w14:paraId="7B5692EA" w14:textId="4D694D54"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Object manifest schema</w:t>
      </w:r>
      <w:r>
        <w:rPr>
          <w:noProof/>
        </w:rPr>
        <w:tab/>
      </w:r>
      <w:r>
        <w:rPr>
          <w:noProof/>
        </w:rPr>
        <w:fldChar w:fldCharType="begin"/>
      </w:r>
      <w:r>
        <w:rPr>
          <w:noProof/>
        </w:rPr>
        <w:instrText xml:space="preserve"> PAGEREF _Toc210211765 \h </w:instrText>
      </w:r>
      <w:r>
        <w:rPr>
          <w:noProof/>
        </w:rPr>
      </w:r>
      <w:r>
        <w:rPr>
          <w:noProof/>
        </w:rPr>
        <w:fldChar w:fldCharType="separate"/>
      </w:r>
      <w:r>
        <w:rPr>
          <w:noProof/>
        </w:rPr>
        <w:t>51</w:t>
      </w:r>
      <w:r>
        <w:rPr>
          <w:noProof/>
        </w:rPr>
        <w:fldChar w:fldCharType="end"/>
      </w:r>
    </w:p>
    <w:p w14:paraId="434F02A2" w14:textId="1D7F39C7" w:rsidR="006356C6" w:rsidRDefault="006356C6">
      <w:pPr>
        <w:pStyle w:val="TOC8"/>
        <w:rPr>
          <w:rFonts w:asciiTheme="minorHAnsi" w:eastAsiaTheme="minorEastAsia" w:hAnsiTheme="minorHAnsi" w:cstheme="minorBidi"/>
          <w:b w:val="0"/>
          <w:noProof/>
          <w:kern w:val="2"/>
          <w:sz w:val="24"/>
          <w:szCs w:val="24"/>
          <w14:ligatures w14:val="standardContextual"/>
        </w:rPr>
      </w:pPr>
      <w:r>
        <w:rPr>
          <w:noProof/>
        </w:rPr>
        <w:t>Annex E (</w:t>
      </w:r>
      <w:r>
        <w:rPr>
          <w:noProof/>
          <w:lang w:eastAsia="ja-JP"/>
        </w:rPr>
        <w:t>normative</w:t>
      </w:r>
      <w:r>
        <w:rPr>
          <w:noProof/>
        </w:rPr>
        <w:t>):</w:t>
      </w:r>
      <w:r>
        <w:rPr>
          <w:noProof/>
        </w:rPr>
        <w:tab/>
      </w:r>
      <w:r>
        <w:rPr>
          <w:noProof/>
          <w:lang w:eastAsia="ja-JP"/>
        </w:rPr>
        <w:t>IANA registration</w:t>
      </w:r>
      <w:r>
        <w:rPr>
          <w:noProof/>
        </w:rPr>
        <w:tab/>
      </w:r>
      <w:r>
        <w:rPr>
          <w:noProof/>
        </w:rPr>
        <w:fldChar w:fldCharType="begin"/>
      </w:r>
      <w:r>
        <w:rPr>
          <w:noProof/>
        </w:rPr>
        <w:instrText xml:space="preserve"> PAGEREF _Toc210211766 \h </w:instrText>
      </w:r>
      <w:r>
        <w:rPr>
          <w:noProof/>
        </w:rPr>
      </w:r>
      <w:r>
        <w:rPr>
          <w:noProof/>
        </w:rPr>
        <w:fldChar w:fldCharType="separate"/>
      </w:r>
      <w:r>
        <w:rPr>
          <w:noProof/>
        </w:rPr>
        <w:t>53</w:t>
      </w:r>
      <w:r>
        <w:rPr>
          <w:noProof/>
        </w:rPr>
        <w:fldChar w:fldCharType="end"/>
      </w:r>
    </w:p>
    <w:p w14:paraId="4924E2C8" w14:textId="0962A3AB"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_Toc210211767 \h </w:instrText>
      </w:r>
      <w:r>
        <w:rPr>
          <w:noProof/>
        </w:rPr>
      </w:r>
      <w:r>
        <w:rPr>
          <w:noProof/>
        </w:rPr>
        <w:fldChar w:fldCharType="separate"/>
      </w:r>
      <w:r>
        <w:rPr>
          <w:noProof/>
        </w:rPr>
        <w:t>53</w:t>
      </w:r>
      <w:r>
        <w:rPr>
          <w:noProof/>
        </w:rPr>
        <w:fldChar w:fldCharType="end"/>
      </w:r>
    </w:p>
    <w:p w14:paraId="271CFC02" w14:textId="01A9B5C2"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 Descriptions document</w:t>
      </w:r>
      <w:r>
        <w:rPr>
          <w:noProof/>
        </w:rPr>
        <w:tab/>
      </w:r>
      <w:r>
        <w:rPr>
          <w:noProof/>
        </w:rPr>
        <w:fldChar w:fldCharType="begin"/>
      </w:r>
      <w:r>
        <w:rPr>
          <w:noProof/>
        </w:rPr>
        <w:instrText xml:space="preserve"> PAGEREF _Toc210211768 \h </w:instrText>
      </w:r>
      <w:r>
        <w:rPr>
          <w:noProof/>
        </w:rPr>
      </w:r>
      <w:r>
        <w:rPr>
          <w:noProof/>
        </w:rPr>
        <w:fldChar w:fldCharType="separate"/>
      </w:r>
      <w:r>
        <w:rPr>
          <w:noProof/>
        </w:rPr>
        <w:t>53</w:t>
      </w:r>
      <w:r>
        <w:rPr>
          <w:noProof/>
        </w:rPr>
        <w:fldChar w:fldCharType="end"/>
      </w:r>
    </w:p>
    <w:p w14:paraId="1DFC9B0A" w14:textId="762DE77F"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E.2.1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_Toc210211769 \h </w:instrText>
      </w:r>
      <w:r>
        <w:rPr>
          <w:noProof/>
        </w:rPr>
      </w:r>
      <w:r>
        <w:rPr>
          <w:noProof/>
        </w:rPr>
        <w:fldChar w:fldCharType="separate"/>
      </w:r>
      <w:r>
        <w:rPr>
          <w:noProof/>
        </w:rPr>
        <w:t>53</w:t>
      </w:r>
      <w:r>
        <w:rPr>
          <w:noProof/>
        </w:rPr>
        <w:fldChar w:fldCharType="end"/>
      </w:r>
    </w:p>
    <w:p w14:paraId="7ED49EF4" w14:textId="1107BBAF"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E.2.2</w:t>
      </w:r>
      <w:r>
        <w:rPr>
          <w:rFonts w:asciiTheme="minorHAnsi" w:eastAsiaTheme="minorEastAsia" w:hAnsiTheme="minorHAnsi" w:cstheme="minorBidi"/>
          <w:noProof/>
          <w:kern w:val="2"/>
          <w:sz w:val="24"/>
          <w:szCs w:val="24"/>
          <w14:ligatures w14:val="standardContextual"/>
        </w:rPr>
        <w:tab/>
      </w:r>
      <w:r>
        <w:rPr>
          <w:noProof/>
        </w:rPr>
        <w:t>Profiles parameter</w:t>
      </w:r>
      <w:r>
        <w:rPr>
          <w:noProof/>
        </w:rPr>
        <w:tab/>
      </w:r>
      <w:r>
        <w:rPr>
          <w:noProof/>
        </w:rPr>
        <w:fldChar w:fldCharType="begin"/>
      </w:r>
      <w:r>
        <w:rPr>
          <w:noProof/>
        </w:rPr>
        <w:instrText xml:space="preserve"> PAGEREF _Toc210211770 \h </w:instrText>
      </w:r>
      <w:r>
        <w:rPr>
          <w:noProof/>
        </w:rPr>
      </w:r>
      <w:r>
        <w:rPr>
          <w:noProof/>
        </w:rPr>
        <w:fldChar w:fldCharType="separate"/>
      </w:r>
      <w:r>
        <w:rPr>
          <w:noProof/>
        </w:rPr>
        <w:t>54</w:t>
      </w:r>
      <w:r>
        <w:rPr>
          <w:noProof/>
        </w:rPr>
        <w:fldChar w:fldCharType="end"/>
      </w:r>
    </w:p>
    <w:p w14:paraId="3DE2EC0E" w14:textId="0B9D2631"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E.2.3</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_Toc210211771 \h </w:instrText>
      </w:r>
      <w:r>
        <w:rPr>
          <w:noProof/>
        </w:rPr>
      </w:r>
      <w:r>
        <w:rPr>
          <w:noProof/>
        </w:rPr>
        <w:fldChar w:fldCharType="separate"/>
      </w:r>
      <w:r>
        <w:rPr>
          <w:noProof/>
        </w:rPr>
        <w:t>54</w:t>
      </w:r>
      <w:r>
        <w:rPr>
          <w:noProof/>
        </w:rPr>
        <w:fldChar w:fldCharType="end"/>
      </w:r>
    </w:p>
    <w:p w14:paraId="4586A0D7" w14:textId="46D73E09" w:rsidR="006356C6" w:rsidRDefault="006356C6">
      <w:pPr>
        <w:pStyle w:val="TOC1"/>
        <w:rPr>
          <w:rFonts w:asciiTheme="minorHAnsi" w:eastAsiaTheme="minorEastAsia" w:hAnsiTheme="minorHAnsi" w:cstheme="minorBidi"/>
          <w:noProof/>
          <w:kern w:val="2"/>
          <w:sz w:val="24"/>
          <w:szCs w:val="24"/>
          <w14:ligatures w14:val="standardContextual"/>
        </w:rPr>
      </w:pPr>
      <w:r>
        <w:rPr>
          <w:noProof/>
        </w:rPr>
        <w:t>E.3</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Services object manifest document</w:t>
      </w:r>
      <w:r>
        <w:rPr>
          <w:noProof/>
        </w:rPr>
        <w:tab/>
      </w:r>
      <w:r>
        <w:rPr>
          <w:noProof/>
        </w:rPr>
        <w:fldChar w:fldCharType="begin"/>
      </w:r>
      <w:r>
        <w:rPr>
          <w:noProof/>
        </w:rPr>
        <w:instrText xml:space="preserve"> PAGEREF _Toc210211772 \h </w:instrText>
      </w:r>
      <w:r>
        <w:rPr>
          <w:noProof/>
        </w:rPr>
      </w:r>
      <w:r>
        <w:rPr>
          <w:noProof/>
        </w:rPr>
        <w:fldChar w:fldCharType="separate"/>
      </w:r>
      <w:r>
        <w:rPr>
          <w:noProof/>
        </w:rPr>
        <w:t>55</w:t>
      </w:r>
      <w:r>
        <w:rPr>
          <w:noProof/>
        </w:rPr>
        <w:fldChar w:fldCharType="end"/>
      </w:r>
    </w:p>
    <w:p w14:paraId="58D52415" w14:textId="075A65EE"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E.3.1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_Toc210211773 \h </w:instrText>
      </w:r>
      <w:r>
        <w:rPr>
          <w:noProof/>
        </w:rPr>
      </w:r>
      <w:r>
        <w:rPr>
          <w:noProof/>
        </w:rPr>
        <w:fldChar w:fldCharType="separate"/>
      </w:r>
      <w:r>
        <w:rPr>
          <w:noProof/>
        </w:rPr>
        <w:t>55</w:t>
      </w:r>
      <w:r>
        <w:rPr>
          <w:noProof/>
        </w:rPr>
        <w:fldChar w:fldCharType="end"/>
      </w:r>
    </w:p>
    <w:p w14:paraId="03D61A84" w14:textId="14F9C096" w:rsidR="006356C6" w:rsidRDefault="006356C6">
      <w:pPr>
        <w:pStyle w:val="TOC2"/>
        <w:rPr>
          <w:rFonts w:asciiTheme="minorHAnsi" w:eastAsiaTheme="minorEastAsia" w:hAnsiTheme="minorHAnsi" w:cstheme="minorBidi"/>
          <w:noProof/>
          <w:kern w:val="2"/>
          <w:sz w:val="24"/>
          <w:szCs w:val="24"/>
          <w14:ligatures w14:val="standardContextual"/>
        </w:rPr>
      </w:pPr>
      <w:r>
        <w:rPr>
          <w:noProof/>
        </w:rPr>
        <w:t>E.3.2</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_Toc210211774 \h </w:instrText>
      </w:r>
      <w:r>
        <w:rPr>
          <w:noProof/>
        </w:rPr>
      </w:r>
      <w:r>
        <w:rPr>
          <w:noProof/>
        </w:rPr>
        <w:fldChar w:fldCharType="separate"/>
      </w:r>
      <w:r>
        <w:rPr>
          <w:noProof/>
        </w:rPr>
        <w:t>55</w:t>
      </w:r>
      <w:r>
        <w:rPr>
          <w:noProof/>
        </w:rPr>
        <w:fldChar w:fldCharType="end"/>
      </w:r>
    </w:p>
    <w:p w14:paraId="47C3E81C" w14:textId="68D74C44" w:rsidR="006356C6" w:rsidRDefault="006356C6">
      <w:pPr>
        <w:pStyle w:val="TOC8"/>
        <w:rPr>
          <w:rFonts w:asciiTheme="minorHAnsi" w:eastAsiaTheme="minorEastAsia" w:hAnsiTheme="minorHAnsi" w:cstheme="minorBidi"/>
          <w:b w:val="0"/>
          <w:noProof/>
          <w:kern w:val="2"/>
          <w:sz w:val="24"/>
          <w:szCs w:val="24"/>
          <w14:ligatures w14:val="standardContextual"/>
        </w:rPr>
      </w:pPr>
      <w:r>
        <w:rPr>
          <w:noProof/>
        </w:rPr>
        <w:t>Annex F (informative):</w:t>
      </w:r>
      <w:r>
        <w:rPr>
          <w:noProof/>
        </w:rPr>
        <w:tab/>
        <w:t>Change history</w:t>
      </w:r>
      <w:r>
        <w:rPr>
          <w:noProof/>
        </w:rPr>
        <w:tab/>
      </w:r>
      <w:r>
        <w:rPr>
          <w:noProof/>
        </w:rPr>
        <w:fldChar w:fldCharType="begin"/>
      </w:r>
      <w:r>
        <w:rPr>
          <w:noProof/>
        </w:rPr>
        <w:instrText xml:space="preserve"> PAGEREF _Toc210211775 \h </w:instrText>
      </w:r>
      <w:r>
        <w:rPr>
          <w:noProof/>
        </w:rPr>
      </w:r>
      <w:r>
        <w:rPr>
          <w:noProof/>
        </w:rPr>
        <w:fldChar w:fldCharType="separate"/>
      </w:r>
      <w:r>
        <w:rPr>
          <w:noProof/>
        </w:rPr>
        <w:t>56</w:t>
      </w:r>
      <w:r>
        <w:rPr>
          <w:noProof/>
        </w:rPr>
        <w:fldChar w:fldCharType="end"/>
      </w:r>
    </w:p>
    <w:p w14:paraId="18AF1CEE" w14:textId="41AC4FD1" w:rsidR="00080512" w:rsidRPr="009061DB" w:rsidRDefault="004D3578">
      <w:r w:rsidRPr="009061DB">
        <w:rPr>
          <w:sz w:val="22"/>
        </w:rPr>
        <w:fldChar w:fldCharType="end"/>
      </w:r>
    </w:p>
    <w:p w14:paraId="30EA1CF0" w14:textId="7D9D56FE" w:rsidR="00080512" w:rsidRPr="009061DB" w:rsidRDefault="00080512" w:rsidP="00E41D5E">
      <w:pPr>
        <w:pStyle w:val="Heading1"/>
      </w:pPr>
      <w:bookmarkStart w:id="13" w:name="_CRForeword"/>
      <w:bookmarkEnd w:id="13"/>
      <w:r w:rsidRPr="009061DB">
        <w:br w:type="page"/>
      </w:r>
      <w:bookmarkStart w:id="14" w:name="foreword"/>
      <w:bookmarkStart w:id="15" w:name="_Toc96455518"/>
      <w:bookmarkStart w:id="16" w:name="_Toc210211633"/>
      <w:bookmarkEnd w:id="14"/>
      <w:r w:rsidRPr="009061DB">
        <w:lastRenderedPageBreak/>
        <w:t>Foreword</w:t>
      </w:r>
      <w:bookmarkEnd w:id="15"/>
      <w:bookmarkEnd w:id="16"/>
    </w:p>
    <w:p w14:paraId="5A354AC7" w14:textId="61497274" w:rsidR="00080512" w:rsidRPr="009061DB" w:rsidRDefault="00080512">
      <w:r w:rsidRPr="009061DB">
        <w:t xml:space="preserve">This Technical </w:t>
      </w:r>
      <w:bookmarkStart w:id="17" w:name="spectype3"/>
      <w:r w:rsidRPr="009061DB">
        <w:t>Specification</w:t>
      </w:r>
      <w:bookmarkEnd w:id="17"/>
      <w:r w:rsidRPr="009061DB">
        <w:t xml:space="preserve"> has been produced by the 3</w:t>
      </w:r>
      <w:r w:rsidR="00F04712" w:rsidRPr="009061DB">
        <w:t>rd</w:t>
      </w:r>
      <w:r w:rsidRPr="009061DB">
        <w:t xml:space="preserve"> Generation Partnership Project (3GPP).</w:t>
      </w:r>
    </w:p>
    <w:p w14:paraId="4982A270" w14:textId="77777777" w:rsidR="00080512" w:rsidRPr="009061DB" w:rsidRDefault="00080512">
      <w:r w:rsidRPr="009061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9061DB" w:rsidRDefault="00080512">
      <w:pPr>
        <w:pStyle w:val="B1"/>
      </w:pPr>
      <w:r w:rsidRPr="009061DB">
        <w:t xml:space="preserve">Version </w:t>
      </w:r>
      <w:proofErr w:type="spellStart"/>
      <w:r w:rsidRPr="009061DB">
        <w:t>x.y.z</w:t>
      </w:r>
      <w:proofErr w:type="spellEnd"/>
    </w:p>
    <w:p w14:paraId="622D57F0" w14:textId="77777777" w:rsidR="00080512" w:rsidRPr="009061DB" w:rsidRDefault="00080512">
      <w:pPr>
        <w:pStyle w:val="B1"/>
      </w:pPr>
      <w:r w:rsidRPr="009061DB">
        <w:t>where:</w:t>
      </w:r>
    </w:p>
    <w:p w14:paraId="00937938" w14:textId="77777777" w:rsidR="00080512" w:rsidRPr="009061DB" w:rsidRDefault="00080512">
      <w:pPr>
        <w:pStyle w:val="B2"/>
      </w:pPr>
      <w:r w:rsidRPr="009061DB">
        <w:t>x</w:t>
      </w:r>
      <w:r w:rsidRPr="009061DB">
        <w:tab/>
        <w:t>the first digit:</w:t>
      </w:r>
    </w:p>
    <w:p w14:paraId="349E0374" w14:textId="77777777" w:rsidR="00080512" w:rsidRPr="009061DB" w:rsidRDefault="00080512">
      <w:pPr>
        <w:pStyle w:val="B3"/>
      </w:pPr>
      <w:r w:rsidRPr="009061DB">
        <w:t>1</w:t>
      </w:r>
      <w:r w:rsidRPr="009061DB">
        <w:tab/>
        <w:t>presented to TSG for information;</w:t>
      </w:r>
    </w:p>
    <w:p w14:paraId="2CF75621" w14:textId="77777777" w:rsidR="00080512" w:rsidRPr="009061DB" w:rsidRDefault="00080512">
      <w:pPr>
        <w:pStyle w:val="B3"/>
      </w:pPr>
      <w:r w:rsidRPr="009061DB">
        <w:t>2</w:t>
      </w:r>
      <w:r w:rsidRPr="009061DB">
        <w:tab/>
        <w:t>presented to TSG for approval;</w:t>
      </w:r>
    </w:p>
    <w:p w14:paraId="27AFFEED" w14:textId="77777777" w:rsidR="00080512" w:rsidRPr="009061DB" w:rsidRDefault="00080512">
      <w:pPr>
        <w:pStyle w:val="B3"/>
      </w:pPr>
      <w:r w:rsidRPr="009061DB">
        <w:t>3</w:t>
      </w:r>
      <w:r w:rsidRPr="009061DB">
        <w:tab/>
        <w:t>or greater indicates TSG approved document under change control.</w:t>
      </w:r>
    </w:p>
    <w:p w14:paraId="25D39E82" w14:textId="77777777" w:rsidR="00080512" w:rsidRPr="009061DB" w:rsidRDefault="00080512">
      <w:pPr>
        <w:pStyle w:val="B2"/>
      </w:pPr>
      <w:r w:rsidRPr="009061DB">
        <w:t>y</w:t>
      </w:r>
      <w:r w:rsidRPr="009061DB">
        <w:tab/>
        <w:t>the second digit is incremented for all changes of substance, i.e. technical enhancements, corrections, updates, etc.</w:t>
      </w:r>
    </w:p>
    <w:p w14:paraId="4274993C" w14:textId="77777777" w:rsidR="00080512" w:rsidRPr="009061DB" w:rsidRDefault="00080512">
      <w:pPr>
        <w:pStyle w:val="B2"/>
      </w:pPr>
      <w:r w:rsidRPr="009061DB">
        <w:t>z</w:t>
      </w:r>
      <w:r w:rsidRPr="009061DB">
        <w:tab/>
        <w:t>the third digit is incremented when editorial only changes have been incorporated in the document.</w:t>
      </w:r>
    </w:p>
    <w:p w14:paraId="1B1638A1" w14:textId="77777777" w:rsidR="008C384C" w:rsidRPr="009061DB" w:rsidRDefault="008C384C" w:rsidP="008C384C">
      <w:r w:rsidRPr="009061DB">
        <w:t xml:space="preserve">In </w:t>
      </w:r>
      <w:r w:rsidR="0074026F" w:rsidRPr="009061DB">
        <w:t>the present</w:t>
      </w:r>
      <w:r w:rsidRPr="009061DB">
        <w:t xml:space="preserve"> document, modal verbs have the following meanings:</w:t>
      </w:r>
    </w:p>
    <w:p w14:paraId="3E872752" w14:textId="77777777" w:rsidR="008C384C" w:rsidRPr="009061DB" w:rsidRDefault="008C384C" w:rsidP="00774DA4">
      <w:pPr>
        <w:pStyle w:val="EX"/>
      </w:pPr>
      <w:r w:rsidRPr="009061DB">
        <w:rPr>
          <w:b/>
        </w:rPr>
        <w:t>shall</w:t>
      </w:r>
      <w:r w:rsidRPr="009061DB">
        <w:tab/>
      </w:r>
      <w:r w:rsidRPr="009061DB">
        <w:tab/>
        <w:t>indicates a mandatory requirement to do something</w:t>
      </w:r>
    </w:p>
    <w:p w14:paraId="61FC3C6B" w14:textId="77777777" w:rsidR="008C384C" w:rsidRPr="009061DB" w:rsidRDefault="008C384C" w:rsidP="00774DA4">
      <w:pPr>
        <w:pStyle w:val="EX"/>
      </w:pPr>
      <w:r w:rsidRPr="009061DB">
        <w:rPr>
          <w:b/>
        </w:rPr>
        <w:t>shall not</w:t>
      </w:r>
      <w:r w:rsidRPr="009061DB">
        <w:tab/>
        <w:t>indicates an interdiction (</w:t>
      </w:r>
      <w:r w:rsidR="001F1132" w:rsidRPr="009061DB">
        <w:t>prohibition</w:t>
      </w:r>
      <w:r w:rsidRPr="009061DB">
        <w:t>) to do something</w:t>
      </w:r>
    </w:p>
    <w:p w14:paraId="24A6C797" w14:textId="77777777" w:rsidR="00BA19ED" w:rsidRPr="009061DB" w:rsidRDefault="00BA19ED" w:rsidP="00A27486">
      <w:r w:rsidRPr="009061DB">
        <w:t>The constructions "shall" and "shall not" are confined to the context of normative provisions, and do not appear in Technical Reports.</w:t>
      </w:r>
    </w:p>
    <w:p w14:paraId="2D43A2DB" w14:textId="77777777" w:rsidR="00C1496A" w:rsidRPr="009061DB" w:rsidRDefault="00C1496A" w:rsidP="00A27486">
      <w:r w:rsidRPr="009061DB">
        <w:t xml:space="preserve">The constructions "must" and "must not" are not used as substitutes for "shall" and "shall not". Their use is avoided insofar as possible, and </w:t>
      </w:r>
      <w:r w:rsidR="001F1132" w:rsidRPr="009061DB">
        <w:t xml:space="preserve">they </w:t>
      </w:r>
      <w:r w:rsidRPr="009061DB">
        <w:t xml:space="preserve">are </w:t>
      </w:r>
      <w:r w:rsidR="001F1132" w:rsidRPr="009061DB">
        <w:t>not</w:t>
      </w:r>
      <w:r w:rsidRPr="009061DB">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9061DB" w:rsidRDefault="008C384C" w:rsidP="00774DA4">
      <w:pPr>
        <w:pStyle w:val="EX"/>
      </w:pPr>
      <w:r w:rsidRPr="009061DB">
        <w:rPr>
          <w:b/>
        </w:rPr>
        <w:t>should</w:t>
      </w:r>
      <w:r w:rsidRPr="009061DB">
        <w:tab/>
      </w:r>
      <w:r w:rsidRPr="009061DB">
        <w:tab/>
        <w:t>indicates a recommendation to do something</w:t>
      </w:r>
    </w:p>
    <w:p w14:paraId="14E6D87A" w14:textId="77777777" w:rsidR="008C384C" w:rsidRPr="009061DB" w:rsidRDefault="008C384C" w:rsidP="00774DA4">
      <w:pPr>
        <w:pStyle w:val="EX"/>
      </w:pPr>
      <w:r w:rsidRPr="009061DB">
        <w:rPr>
          <w:b/>
        </w:rPr>
        <w:t>should not</w:t>
      </w:r>
      <w:r w:rsidRPr="009061DB">
        <w:tab/>
        <w:t>indicates a recommendation not to do something</w:t>
      </w:r>
    </w:p>
    <w:p w14:paraId="770B79CA" w14:textId="77777777" w:rsidR="008C384C" w:rsidRPr="009061DB" w:rsidRDefault="008C384C" w:rsidP="00774DA4">
      <w:pPr>
        <w:pStyle w:val="EX"/>
      </w:pPr>
      <w:r w:rsidRPr="009061DB">
        <w:rPr>
          <w:b/>
        </w:rPr>
        <w:t>may</w:t>
      </w:r>
      <w:r w:rsidRPr="009061DB">
        <w:tab/>
      </w:r>
      <w:r w:rsidRPr="009061DB">
        <w:tab/>
        <w:t>indicates permission to do something</w:t>
      </w:r>
    </w:p>
    <w:p w14:paraId="0E4C2070" w14:textId="77777777" w:rsidR="008C384C" w:rsidRPr="009061DB" w:rsidRDefault="008C384C" w:rsidP="00774DA4">
      <w:pPr>
        <w:pStyle w:val="EX"/>
      </w:pPr>
      <w:r w:rsidRPr="009061DB">
        <w:rPr>
          <w:b/>
        </w:rPr>
        <w:t>need not</w:t>
      </w:r>
      <w:r w:rsidRPr="009061DB">
        <w:tab/>
        <w:t>indicates permission not to do something</w:t>
      </w:r>
    </w:p>
    <w:p w14:paraId="19852B74" w14:textId="77777777" w:rsidR="008C384C" w:rsidRPr="009061DB" w:rsidRDefault="008C384C" w:rsidP="00A27486">
      <w:r w:rsidRPr="009061DB">
        <w:t>The construction "may not" is ambiguous</w:t>
      </w:r>
      <w:r w:rsidR="001F1132" w:rsidRPr="009061DB">
        <w:t xml:space="preserve"> </w:t>
      </w:r>
      <w:r w:rsidRPr="009061DB">
        <w:t xml:space="preserve">and </w:t>
      </w:r>
      <w:r w:rsidR="00774DA4" w:rsidRPr="009061DB">
        <w:t>is not</w:t>
      </w:r>
      <w:r w:rsidR="00F9008D" w:rsidRPr="009061DB">
        <w:t xml:space="preserve"> </w:t>
      </w:r>
      <w:r w:rsidRPr="009061DB">
        <w:t>used in normative elements.</w:t>
      </w:r>
      <w:r w:rsidR="001F1132" w:rsidRPr="009061DB">
        <w:t xml:space="preserve"> The </w:t>
      </w:r>
      <w:r w:rsidR="003765B8" w:rsidRPr="009061DB">
        <w:t xml:space="preserve">unambiguous </w:t>
      </w:r>
      <w:r w:rsidR="001F1132" w:rsidRPr="009061DB">
        <w:t>construction</w:t>
      </w:r>
      <w:r w:rsidR="003765B8" w:rsidRPr="009061DB">
        <w:t>s</w:t>
      </w:r>
      <w:r w:rsidR="001F1132" w:rsidRPr="009061DB">
        <w:t xml:space="preserve"> "might not" </w:t>
      </w:r>
      <w:r w:rsidR="003765B8" w:rsidRPr="009061DB">
        <w:t>or "shall not" are</w:t>
      </w:r>
      <w:r w:rsidR="001F1132" w:rsidRPr="009061DB">
        <w:t xml:space="preserve"> used </w:t>
      </w:r>
      <w:r w:rsidR="003765B8" w:rsidRPr="009061DB">
        <w:t xml:space="preserve">instead, depending upon the </w:t>
      </w:r>
      <w:r w:rsidR="001F1132" w:rsidRPr="009061DB">
        <w:t>meaning intended.</w:t>
      </w:r>
    </w:p>
    <w:p w14:paraId="24E0AE8D" w14:textId="77777777" w:rsidR="008C384C" w:rsidRPr="009061DB" w:rsidRDefault="008C384C" w:rsidP="00774DA4">
      <w:pPr>
        <w:pStyle w:val="EX"/>
      </w:pPr>
      <w:r w:rsidRPr="009061DB">
        <w:rPr>
          <w:b/>
        </w:rPr>
        <w:t>can</w:t>
      </w:r>
      <w:r w:rsidRPr="009061DB">
        <w:tab/>
      </w:r>
      <w:r w:rsidRPr="009061DB">
        <w:tab/>
        <w:t>indicates</w:t>
      </w:r>
      <w:r w:rsidR="00774DA4" w:rsidRPr="009061DB">
        <w:t xml:space="preserve"> that something is possible</w:t>
      </w:r>
    </w:p>
    <w:p w14:paraId="5A950D8B" w14:textId="77777777" w:rsidR="00774DA4" w:rsidRPr="009061DB" w:rsidRDefault="00774DA4" w:rsidP="00774DA4">
      <w:pPr>
        <w:pStyle w:val="EX"/>
      </w:pPr>
      <w:r w:rsidRPr="009061DB">
        <w:rPr>
          <w:b/>
        </w:rPr>
        <w:t>cannot</w:t>
      </w:r>
      <w:r w:rsidRPr="009061DB">
        <w:tab/>
      </w:r>
      <w:r w:rsidRPr="009061DB">
        <w:tab/>
        <w:t>indicates that something is impossible</w:t>
      </w:r>
    </w:p>
    <w:p w14:paraId="233581C9" w14:textId="77777777" w:rsidR="00774DA4" w:rsidRPr="009061DB" w:rsidRDefault="00774DA4" w:rsidP="00A27486">
      <w:r w:rsidRPr="009061DB">
        <w:t xml:space="preserve">The constructions "can" and "cannot" </w:t>
      </w:r>
      <w:r w:rsidR="00F9008D" w:rsidRPr="009061DB">
        <w:t xml:space="preserve">are not </w:t>
      </w:r>
      <w:r w:rsidRPr="009061DB">
        <w:t>substitute</w:t>
      </w:r>
      <w:r w:rsidR="003765B8" w:rsidRPr="009061DB">
        <w:t>s</w:t>
      </w:r>
      <w:r w:rsidRPr="009061DB">
        <w:t xml:space="preserve"> for "may" and "need not".</w:t>
      </w:r>
    </w:p>
    <w:p w14:paraId="56C0D243" w14:textId="77777777" w:rsidR="00774DA4" w:rsidRPr="009061DB" w:rsidRDefault="00774DA4" w:rsidP="00774DA4">
      <w:pPr>
        <w:pStyle w:val="EX"/>
      </w:pPr>
      <w:r w:rsidRPr="009061DB">
        <w:rPr>
          <w:b/>
        </w:rPr>
        <w:t>will</w:t>
      </w:r>
      <w:r w:rsidRPr="009061DB">
        <w:tab/>
      </w:r>
      <w:r w:rsidRPr="009061DB">
        <w:tab/>
        <w:t xml:space="preserve">indicates that something is certain </w:t>
      </w:r>
      <w:r w:rsidR="003765B8" w:rsidRPr="009061DB">
        <w:t xml:space="preserve">or </w:t>
      </w:r>
      <w:r w:rsidRPr="009061DB">
        <w:t xml:space="preserve">expected to happen </w:t>
      </w:r>
      <w:r w:rsidR="003765B8" w:rsidRPr="009061DB">
        <w:t xml:space="preserve">as a result of action taken by an </w:t>
      </w:r>
      <w:r w:rsidRPr="009061DB">
        <w:t>agency the behaviour of which is outside the scope of the present document</w:t>
      </w:r>
    </w:p>
    <w:p w14:paraId="3E4F30CD" w14:textId="77777777" w:rsidR="00774DA4" w:rsidRPr="009061DB" w:rsidRDefault="00774DA4" w:rsidP="00774DA4">
      <w:pPr>
        <w:pStyle w:val="EX"/>
      </w:pPr>
      <w:r w:rsidRPr="009061DB">
        <w:rPr>
          <w:b/>
        </w:rPr>
        <w:t>will not</w:t>
      </w:r>
      <w:r w:rsidRPr="009061DB">
        <w:tab/>
      </w:r>
      <w:r w:rsidRPr="009061DB">
        <w:tab/>
        <w:t xml:space="preserve">indicates that something is certain </w:t>
      </w:r>
      <w:r w:rsidR="003765B8" w:rsidRPr="009061DB">
        <w:t xml:space="preserve">or expected not </w:t>
      </w:r>
      <w:r w:rsidRPr="009061DB">
        <w:t xml:space="preserve">to happen </w:t>
      </w:r>
      <w:r w:rsidR="003765B8" w:rsidRPr="009061DB">
        <w:t xml:space="preserve">as a result of action taken </w:t>
      </w:r>
      <w:r w:rsidRPr="009061DB">
        <w:t xml:space="preserve">by </w:t>
      </w:r>
      <w:r w:rsidR="003765B8" w:rsidRPr="009061DB">
        <w:t xml:space="preserve">an </w:t>
      </w:r>
      <w:r w:rsidRPr="009061DB">
        <w:t>agency the behaviour of which is outside the scope of the present document</w:t>
      </w:r>
    </w:p>
    <w:p w14:paraId="7F1007DA" w14:textId="77777777" w:rsidR="001F1132" w:rsidRPr="009061DB" w:rsidRDefault="001F1132" w:rsidP="00774DA4">
      <w:pPr>
        <w:pStyle w:val="EX"/>
      </w:pPr>
      <w:r w:rsidRPr="009061DB">
        <w:rPr>
          <w:b/>
        </w:rPr>
        <w:t>might</w:t>
      </w:r>
      <w:r w:rsidRPr="009061DB">
        <w:tab/>
        <w:t xml:space="preserve">indicates a likelihood that something will happen as a result of </w:t>
      </w:r>
      <w:r w:rsidR="003765B8" w:rsidRPr="009061DB">
        <w:t xml:space="preserve">action taken by </w:t>
      </w:r>
      <w:r w:rsidRPr="009061DB">
        <w:t>some agency the behaviour of which is outside the scope of the present document</w:t>
      </w:r>
    </w:p>
    <w:p w14:paraId="250A3F2B" w14:textId="77777777" w:rsidR="003765B8" w:rsidRPr="009061DB" w:rsidRDefault="003765B8" w:rsidP="003765B8">
      <w:pPr>
        <w:pStyle w:val="EX"/>
      </w:pPr>
      <w:r w:rsidRPr="009061DB">
        <w:rPr>
          <w:b/>
        </w:rPr>
        <w:lastRenderedPageBreak/>
        <w:t>might not</w:t>
      </w:r>
      <w:r w:rsidRPr="009061DB">
        <w:tab/>
        <w:t>indicates a likelihood that something will not happen as a result of action taken by some agency the behaviour of which is outside the scope of the present document</w:t>
      </w:r>
    </w:p>
    <w:p w14:paraId="15260999" w14:textId="77777777" w:rsidR="001F1132" w:rsidRPr="009061DB" w:rsidRDefault="001F1132" w:rsidP="001F1132">
      <w:r w:rsidRPr="009061DB">
        <w:t>In addition:</w:t>
      </w:r>
    </w:p>
    <w:p w14:paraId="6F4AF62A" w14:textId="77777777" w:rsidR="00774DA4" w:rsidRPr="009061DB" w:rsidRDefault="00774DA4" w:rsidP="00774DA4">
      <w:pPr>
        <w:pStyle w:val="EX"/>
      </w:pPr>
      <w:r w:rsidRPr="009061DB">
        <w:rPr>
          <w:b/>
        </w:rPr>
        <w:t>is</w:t>
      </w:r>
      <w:r w:rsidRPr="009061DB">
        <w:tab/>
        <w:t>(or any other verb in the indicative</w:t>
      </w:r>
      <w:r w:rsidR="001F1132" w:rsidRPr="009061DB">
        <w:t xml:space="preserve"> mood</w:t>
      </w:r>
      <w:r w:rsidRPr="009061DB">
        <w:t>) indicates a statement of fact</w:t>
      </w:r>
    </w:p>
    <w:p w14:paraId="29D2A351" w14:textId="77777777" w:rsidR="00647114" w:rsidRPr="009061DB" w:rsidRDefault="00647114" w:rsidP="00774DA4">
      <w:pPr>
        <w:pStyle w:val="EX"/>
      </w:pPr>
      <w:r w:rsidRPr="009061DB">
        <w:rPr>
          <w:b/>
        </w:rPr>
        <w:t>is not</w:t>
      </w:r>
      <w:r w:rsidRPr="009061DB">
        <w:tab/>
        <w:t>(or any other negative verb in the indicative</w:t>
      </w:r>
      <w:r w:rsidR="001F1132" w:rsidRPr="009061DB">
        <w:t xml:space="preserve"> mood</w:t>
      </w:r>
      <w:r w:rsidRPr="009061DB">
        <w:t>) indicates a statement of fact</w:t>
      </w:r>
    </w:p>
    <w:p w14:paraId="10D03039" w14:textId="77777777" w:rsidR="00774DA4" w:rsidRPr="009061DB" w:rsidRDefault="00647114" w:rsidP="00A27486">
      <w:r w:rsidRPr="009061DB">
        <w:t>The constructions "is" and "is not" do not indicate requirements.</w:t>
      </w:r>
    </w:p>
    <w:p w14:paraId="650675FA" w14:textId="77777777" w:rsidR="00080512" w:rsidRPr="009061DB" w:rsidRDefault="00080512">
      <w:pPr>
        <w:pStyle w:val="Heading1"/>
      </w:pPr>
      <w:bookmarkStart w:id="18" w:name="introduction"/>
      <w:bookmarkStart w:id="19" w:name="_CR1"/>
      <w:bookmarkEnd w:id="18"/>
      <w:bookmarkEnd w:id="19"/>
      <w:r w:rsidRPr="009061DB">
        <w:br w:type="page"/>
      </w:r>
      <w:bookmarkStart w:id="20" w:name="scope"/>
      <w:bookmarkStart w:id="21" w:name="_Toc96455519"/>
      <w:bookmarkStart w:id="22" w:name="_Toc210211634"/>
      <w:bookmarkEnd w:id="20"/>
      <w:r w:rsidRPr="009061DB">
        <w:lastRenderedPageBreak/>
        <w:t>1</w:t>
      </w:r>
      <w:r w:rsidRPr="009061DB">
        <w:tab/>
        <w:t>Scope</w:t>
      </w:r>
      <w:bookmarkEnd w:id="21"/>
      <w:bookmarkEnd w:id="22"/>
    </w:p>
    <w:p w14:paraId="59242B02" w14:textId="1F6D58A1" w:rsidR="00080512" w:rsidRPr="009061DB" w:rsidRDefault="00080512">
      <w:r w:rsidRPr="009061DB">
        <w:t>The present document</w:t>
      </w:r>
      <w:r w:rsidR="00A13A39" w:rsidRPr="009061DB">
        <w:t xml:space="preserve"> defines </w:t>
      </w:r>
      <w:r w:rsidR="002B5109" w:rsidRPr="009061DB">
        <w:t>protocols and formats</w:t>
      </w:r>
      <w:r w:rsidR="00A13A39" w:rsidRPr="009061DB">
        <w:t xml:space="preserve"> for User Services </w:t>
      </w:r>
      <w:r w:rsidR="002B5109" w:rsidRPr="009061DB">
        <w:t xml:space="preserve">as defined in TS 26.502 [6] and </w:t>
      </w:r>
      <w:r w:rsidR="00A13A39" w:rsidRPr="009061DB">
        <w:t xml:space="preserve">conveyed using the 5G </w:t>
      </w:r>
      <w:r w:rsidR="006B229F" w:rsidRPr="009061DB">
        <w:t>m</w:t>
      </w:r>
      <w:r w:rsidR="00A13A39" w:rsidRPr="009061DB">
        <w:t>ulticast–</w:t>
      </w:r>
      <w:r w:rsidR="006B229F" w:rsidRPr="009061DB">
        <w:t>b</w:t>
      </w:r>
      <w:r w:rsidR="00A13A39" w:rsidRPr="009061DB">
        <w:t>roadcast capabilities of the 5G System</w:t>
      </w:r>
      <w:r w:rsidR="00555775" w:rsidRPr="009061DB">
        <w:t xml:space="preserve"> defined in </w:t>
      </w:r>
      <w:r w:rsidR="00765A66" w:rsidRPr="009061DB">
        <w:t>TS 23.501 [2], TS 23.502 [3]</w:t>
      </w:r>
      <w:r w:rsidR="002B5109" w:rsidRPr="009061DB">
        <w:t xml:space="preserve"> and</w:t>
      </w:r>
      <w:r w:rsidR="00765A66" w:rsidRPr="009061DB">
        <w:t xml:space="preserve"> TS 23.247 [</w:t>
      </w:r>
      <w:r w:rsidR="005B1AE1" w:rsidRPr="009061DB">
        <w:t>5</w:t>
      </w:r>
      <w:r w:rsidR="00765A66" w:rsidRPr="009061DB">
        <w:t>]</w:t>
      </w:r>
      <w:r w:rsidR="00A13A39" w:rsidRPr="009061DB">
        <w:t>.</w:t>
      </w:r>
    </w:p>
    <w:p w14:paraId="5B92DA8B" w14:textId="77777777" w:rsidR="00080512" w:rsidRPr="009061DB" w:rsidRDefault="00080512">
      <w:pPr>
        <w:pStyle w:val="Heading1"/>
      </w:pPr>
      <w:bookmarkStart w:id="23" w:name="references"/>
      <w:bookmarkStart w:id="24" w:name="_CR2"/>
      <w:bookmarkStart w:id="25" w:name="_Toc96455520"/>
      <w:bookmarkStart w:id="26" w:name="_Toc210211635"/>
      <w:bookmarkEnd w:id="23"/>
      <w:bookmarkEnd w:id="24"/>
      <w:r w:rsidRPr="009061DB">
        <w:t>2</w:t>
      </w:r>
      <w:r w:rsidRPr="009061DB">
        <w:tab/>
        <w:t>References</w:t>
      </w:r>
      <w:bookmarkEnd w:id="25"/>
      <w:bookmarkEnd w:id="26"/>
    </w:p>
    <w:p w14:paraId="2BD6F923" w14:textId="77777777" w:rsidR="00080512" w:rsidRPr="009061DB" w:rsidRDefault="00080512">
      <w:r w:rsidRPr="009061DB">
        <w:t>The following documents contain provisions which, through reference in this text, constitute provisions of the present document.</w:t>
      </w:r>
    </w:p>
    <w:p w14:paraId="71208A1B" w14:textId="77777777" w:rsidR="00080512" w:rsidRPr="009061DB" w:rsidRDefault="00051834" w:rsidP="00051834">
      <w:pPr>
        <w:pStyle w:val="B1"/>
      </w:pPr>
      <w:r w:rsidRPr="009061DB">
        <w:t>-</w:t>
      </w:r>
      <w:r w:rsidRPr="009061DB">
        <w:tab/>
      </w:r>
      <w:r w:rsidR="00080512" w:rsidRPr="009061DB">
        <w:t>References are either specific (identified by date of publication, edition numbe</w:t>
      </w:r>
      <w:r w:rsidR="00DC4DA2" w:rsidRPr="009061DB">
        <w:t>r, version number, etc.) or non</w:t>
      </w:r>
      <w:r w:rsidR="00DC4DA2" w:rsidRPr="009061DB">
        <w:noBreakHyphen/>
      </w:r>
      <w:r w:rsidR="00080512" w:rsidRPr="009061DB">
        <w:t>specific.</w:t>
      </w:r>
    </w:p>
    <w:p w14:paraId="085F1836" w14:textId="77777777" w:rsidR="00080512" w:rsidRPr="009061DB" w:rsidRDefault="00051834" w:rsidP="00051834">
      <w:pPr>
        <w:pStyle w:val="B1"/>
      </w:pPr>
      <w:r w:rsidRPr="009061DB">
        <w:t>-</w:t>
      </w:r>
      <w:r w:rsidRPr="009061DB">
        <w:tab/>
      </w:r>
      <w:r w:rsidR="00080512" w:rsidRPr="009061DB">
        <w:t>For a specific reference, subsequent revisions do not apply.</w:t>
      </w:r>
    </w:p>
    <w:p w14:paraId="43308065" w14:textId="77777777" w:rsidR="00080512" w:rsidRPr="009061DB" w:rsidRDefault="00051834" w:rsidP="00051834">
      <w:pPr>
        <w:pStyle w:val="B1"/>
      </w:pPr>
      <w:r w:rsidRPr="009061DB">
        <w:t>-</w:t>
      </w:r>
      <w:r w:rsidRPr="009061DB">
        <w:tab/>
      </w:r>
      <w:r w:rsidR="00080512" w:rsidRPr="009061DB">
        <w:t>For a non-specific reference, the latest version applies. In the case of a reference to a 3GPP document (including a GSM document), a non-specific reference implicitly refers to the latest version of that document</w:t>
      </w:r>
      <w:r w:rsidR="00080512" w:rsidRPr="009061DB">
        <w:rPr>
          <w:i/>
        </w:rPr>
        <w:t xml:space="preserve"> in the same Release as the present document</w:t>
      </w:r>
      <w:r w:rsidR="00080512" w:rsidRPr="009061DB">
        <w:t>.</w:t>
      </w:r>
    </w:p>
    <w:p w14:paraId="36BA860C" w14:textId="53586487" w:rsidR="00EC4A25" w:rsidRPr="009061DB" w:rsidRDefault="00EC4A25" w:rsidP="00EC4A25">
      <w:pPr>
        <w:pStyle w:val="EX"/>
      </w:pPr>
      <w:r w:rsidRPr="009061DB">
        <w:t>[1]</w:t>
      </w:r>
      <w:r w:rsidRPr="009061DB">
        <w:tab/>
        <w:t>3GPP TR 21.905: "Vocabulary for 3GPP Specifications".</w:t>
      </w:r>
    </w:p>
    <w:p w14:paraId="01158117" w14:textId="1ACF54A5" w:rsidR="00F35664" w:rsidRPr="009061DB" w:rsidRDefault="00F35664" w:rsidP="00EC4A25">
      <w:pPr>
        <w:pStyle w:val="EX"/>
      </w:pPr>
      <w:r w:rsidRPr="009061DB">
        <w:t>[2]</w:t>
      </w:r>
      <w:r w:rsidRPr="009061DB">
        <w:tab/>
        <w:t>3GPP TS 23.501: "System architecture for the 5G System (5GS)".</w:t>
      </w:r>
    </w:p>
    <w:p w14:paraId="1EEF0187" w14:textId="71564380" w:rsidR="00555775" w:rsidRPr="009061DB" w:rsidRDefault="00555775" w:rsidP="00555775">
      <w:pPr>
        <w:pStyle w:val="EX"/>
      </w:pPr>
      <w:r w:rsidRPr="009061DB">
        <w:t>[3]</w:t>
      </w:r>
      <w:r w:rsidRPr="009061DB">
        <w:tab/>
        <w:t>3GPP TS 23.502: "Procedures for the 5G System (5GS)".</w:t>
      </w:r>
    </w:p>
    <w:p w14:paraId="15687BF7" w14:textId="61A09507" w:rsidR="00301C7F" w:rsidRPr="009061DB" w:rsidRDefault="00301C7F" w:rsidP="00555775">
      <w:pPr>
        <w:pStyle w:val="EX"/>
      </w:pPr>
      <w:r w:rsidRPr="009061DB">
        <w:t>[4]</w:t>
      </w:r>
      <w:r w:rsidRPr="009061DB">
        <w:tab/>
      </w:r>
      <w:r w:rsidR="005B1AE1" w:rsidRPr="009061DB">
        <w:t xml:space="preserve">3GPP </w:t>
      </w:r>
      <w:r w:rsidRPr="009061DB">
        <w:t>TS 23.503</w:t>
      </w:r>
      <w:r w:rsidR="005B1AE1" w:rsidRPr="009061DB">
        <w:t>: "Policy and charging control framework for the 5G System (5GS); Stage 2".</w:t>
      </w:r>
    </w:p>
    <w:p w14:paraId="116CB88E" w14:textId="17D14D4E" w:rsidR="00A13A39" w:rsidRPr="009061DB" w:rsidRDefault="00A13A39" w:rsidP="006B229F">
      <w:pPr>
        <w:pStyle w:val="EX"/>
      </w:pPr>
      <w:r w:rsidRPr="009061DB">
        <w:t>[</w:t>
      </w:r>
      <w:r w:rsidR="00301C7F" w:rsidRPr="009061DB">
        <w:t>5</w:t>
      </w:r>
      <w:r w:rsidRPr="009061DB">
        <w:t>]</w:t>
      </w:r>
      <w:r w:rsidRPr="009061DB">
        <w:tab/>
        <w:t>3GPP TS 23.247: "</w:t>
      </w:r>
      <w:r w:rsidR="006B229F" w:rsidRPr="009061DB">
        <w:t>Architectural enhancements for 5G multicast-broadcast services; Stage 2</w:t>
      </w:r>
      <w:r w:rsidRPr="009061DB">
        <w:t>".</w:t>
      </w:r>
    </w:p>
    <w:p w14:paraId="3AB9F987" w14:textId="40C2828F" w:rsidR="00301C7F" w:rsidRPr="009061DB" w:rsidRDefault="00301C7F" w:rsidP="002B5109">
      <w:pPr>
        <w:pStyle w:val="EX"/>
      </w:pPr>
      <w:r w:rsidRPr="009061DB">
        <w:t>[6]</w:t>
      </w:r>
      <w:r w:rsidRPr="009061DB">
        <w:tab/>
      </w:r>
      <w:r w:rsidR="005B1AE1" w:rsidRPr="009061DB">
        <w:t xml:space="preserve">3GPP </w:t>
      </w:r>
      <w:r w:rsidRPr="009061DB">
        <w:t>TS</w:t>
      </w:r>
      <w:r w:rsidR="002B5109" w:rsidRPr="009061DB">
        <w:t> 26.502: "5G multicast–broadcast services; User Service architecture"</w:t>
      </w:r>
      <w:r w:rsidR="005B1AE1" w:rsidRPr="009061DB">
        <w:t>.</w:t>
      </w:r>
    </w:p>
    <w:p w14:paraId="30AAE43E" w14:textId="37A0ED26" w:rsidR="009202B1" w:rsidRPr="009061DB" w:rsidRDefault="009202B1" w:rsidP="009202B1">
      <w:pPr>
        <w:pStyle w:val="EX"/>
      </w:pPr>
      <w:bookmarkStart w:id="27" w:name="definitions"/>
      <w:bookmarkEnd w:id="27"/>
      <w:r w:rsidRPr="009061DB">
        <w:t>[</w:t>
      </w:r>
      <w:r w:rsidR="003F1F8E" w:rsidRPr="009061DB">
        <w:t>7</w:t>
      </w:r>
      <w:r w:rsidRPr="009061DB">
        <w:t>]</w:t>
      </w:r>
      <w:r w:rsidRPr="009061DB">
        <w:tab/>
        <w:t xml:space="preserve">3GPP TS 26.346: </w:t>
      </w:r>
      <w:r w:rsidR="003F1F8E" w:rsidRPr="009061DB">
        <w:t>“MBMS; Protocols and Codecs</w:t>
      </w:r>
      <w:r w:rsidRPr="009061DB">
        <w:t>".</w:t>
      </w:r>
    </w:p>
    <w:p w14:paraId="48FDE1FA" w14:textId="18630FE1" w:rsidR="009202B1" w:rsidRPr="009061DB" w:rsidRDefault="009202B1" w:rsidP="009202B1">
      <w:pPr>
        <w:pStyle w:val="EX"/>
      </w:pPr>
      <w:r w:rsidRPr="009061DB">
        <w:t>[</w:t>
      </w:r>
      <w:r w:rsidR="003F1F8E" w:rsidRPr="009061DB">
        <w:t>8</w:t>
      </w:r>
      <w:r w:rsidRPr="009061DB">
        <w:t>]</w:t>
      </w:r>
      <w:r w:rsidRPr="009061DB">
        <w:tab/>
      </w:r>
      <w:r w:rsidR="003F1F8E" w:rsidRPr="009061DB">
        <w:t>IETF RFC 8866: "</w:t>
      </w:r>
      <w:r w:rsidRPr="009061DB">
        <w:t>S</w:t>
      </w:r>
      <w:r w:rsidR="003F1F8E" w:rsidRPr="009061DB">
        <w:t xml:space="preserve">ession </w:t>
      </w:r>
      <w:r w:rsidRPr="009061DB">
        <w:t>D</w:t>
      </w:r>
      <w:r w:rsidR="003F1F8E" w:rsidRPr="009061DB">
        <w:t xml:space="preserve">escription </w:t>
      </w:r>
      <w:r w:rsidRPr="009061DB">
        <w:t>P</w:t>
      </w:r>
      <w:r w:rsidR="003F1F8E" w:rsidRPr="009061DB">
        <w:t>rotocol"</w:t>
      </w:r>
      <w:r w:rsidRPr="009061DB">
        <w:t>.</w:t>
      </w:r>
    </w:p>
    <w:p w14:paraId="05089019" w14:textId="710F2D04" w:rsidR="003F1F8E" w:rsidRPr="009061DB" w:rsidRDefault="003F1F8E" w:rsidP="009202B1">
      <w:pPr>
        <w:pStyle w:val="EX"/>
      </w:pPr>
      <w:r w:rsidRPr="009061DB">
        <w:t>[9]</w:t>
      </w:r>
      <w:r w:rsidR="006374F7" w:rsidRPr="009061DB">
        <w:tab/>
        <w:t>Void</w:t>
      </w:r>
      <w:r w:rsidRPr="009061DB">
        <w:t>.</w:t>
      </w:r>
    </w:p>
    <w:p w14:paraId="1BD91A44" w14:textId="7A535FEA" w:rsidR="003F1F8E" w:rsidRPr="009061DB" w:rsidRDefault="003F1F8E" w:rsidP="009202B1">
      <w:pPr>
        <w:pStyle w:val="EX"/>
      </w:pPr>
      <w:r w:rsidRPr="009061DB">
        <w:t>[10]</w:t>
      </w:r>
      <w:r w:rsidRPr="009061DB">
        <w:tab/>
        <w:t>3GPP TS 23.003: "</w:t>
      </w:r>
      <w:r w:rsidR="001A3237" w:rsidRPr="009061DB">
        <w:t>Numbering, addressing and identification</w:t>
      </w:r>
      <w:r w:rsidRPr="009061DB">
        <w:t>".</w:t>
      </w:r>
    </w:p>
    <w:p w14:paraId="7A8018A2" w14:textId="24434E48" w:rsidR="006F5E03" w:rsidRPr="009061DB" w:rsidRDefault="006F5E03" w:rsidP="009202B1">
      <w:pPr>
        <w:pStyle w:val="EX"/>
      </w:pPr>
      <w:r w:rsidRPr="009061DB">
        <w:t>[11]</w:t>
      </w:r>
      <w:r w:rsidRPr="009061DB">
        <w:tab/>
        <w:t>3GPP TS</w:t>
      </w:r>
      <w:r w:rsidR="001A3237" w:rsidRPr="009061DB">
        <w:t> </w:t>
      </w:r>
      <w:r w:rsidRPr="009061DB">
        <w:t>24.008: "</w:t>
      </w:r>
      <w:r w:rsidR="001A3237" w:rsidRPr="009061DB">
        <w:t>Mobile radio interface Layer 3 specification; Core network protocols; Stage 3</w:t>
      </w:r>
      <w:r w:rsidRPr="009061DB">
        <w:t>".</w:t>
      </w:r>
    </w:p>
    <w:p w14:paraId="05B75439" w14:textId="77777777" w:rsidR="00000A4F" w:rsidRPr="009061DB" w:rsidRDefault="00000A4F" w:rsidP="00000A4F">
      <w:pPr>
        <w:pStyle w:val="EX"/>
      </w:pPr>
      <w:r w:rsidRPr="009061DB">
        <w:t>[12]</w:t>
      </w:r>
      <w:r w:rsidRPr="009061DB">
        <w:tab/>
        <w:t>IETF RFC 3926: "FLUTE - File Delivery over Unidirectional Transport".</w:t>
      </w:r>
    </w:p>
    <w:p w14:paraId="6526BA63" w14:textId="6E3ED5E1" w:rsidR="00000A4F" w:rsidRPr="009061DB" w:rsidRDefault="00000A4F" w:rsidP="00000A4F">
      <w:pPr>
        <w:pStyle w:val="EX"/>
      </w:pPr>
      <w:r w:rsidRPr="009061DB">
        <w:t>[13]</w:t>
      </w:r>
      <w:r w:rsidR="006374F7" w:rsidRPr="009061DB">
        <w:tab/>
        <w:t>Void</w:t>
      </w:r>
      <w:r w:rsidRPr="009061DB">
        <w:t>.</w:t>
      </w:r>
    </w:p>
    <w:p w14:paraId="7FA25FDE" w14:textId="31E065F6" w:rsidR="00155D5E" w:rsidRPr="009061DB" w:rsidRDefault="00ED4A53" w:rsidP="001B367A">
      <w:pPr>
        <w:pStyle w:val="EX"/>
      </w:pPr>
      <w:r w:rsidRPr="009061DB">
        <w:t>[14]</w:t>
      </w:r>
      <w:r w:rsidR="00155D5E" w:rsidRPr="009061DB">
        <w:tab/>
      </w:r>
      <w:proofErr w:type="spellStart"/>
      <w:r w:rsidR="00155D5E" w:rsidRPr="009061DB">
        <w:t>OpenAPI</w:t>
      </w:r>
      <w:proofErr w:type="spellEnd"/>
      <w:r w:rsidR="00155D5E" w:rsidRPr="009061DB">
        <w:t>: "</w:t>
      </w:r>
      <w:proofErr w:type="spellStart"/>
      <w:r w:rsidR="00155D5E" w:rsidRPr="009061DB">
        <w:t>OpenAPI</w:t>
      </w:r>
      <w:proofErr w:type="spellEnd"/>
      <w:r w:rsidR="00155D5E" w:rsidRPr="009061DB">
        <w:t xml:space="preserve"> 3.0.0 Specification", </w:t>
      </w:r>
      <w:hyperlink r:id="rId14" w:history="1">
        <w:r w:rsidR="00155D5E" w:rsidRPr="009061DB">
          <w:rPr>
            <w:color w:val="0000FF"/>
            <w:u w:val="single"/>
          </w:rPr>
          <w:t>https://github.com/OAI/OpenAPI-Specification/blob/master/versions/3.0.0.md</w:t>
        </w:r>
      </w:hyperlink>
      <w:r w:rsidR="00155D5E" w:rsidRPr="009061DB">
        <w:t>.</w:t>
      </w:r>
    </w:p>
    <w:p w14:paraId="1344C621" w14:textId="0C9031EA" w:rsidR="00155D5E" w:rsidRPr="009061DB" w:rsidRDefault="00ED4A53" w:rsidP="00155D5E">
      <w:pPr>
        <w:pStyle w:val="EX"/>
      </w:pPr>
      <w:r w:rsidRPr="009061DB">
        <w:t>[15]</w:t>
      </w:r>
      <w:r w:rsidR="00155D5E" w:rsidRPr="009061DB">
        <w:tab/>
        <w:t>3GPP TS 29.500: "5G System; Technical Realization of Service Based Architecture; Stage 3".</w:t>
      </w:r>
    </w:p>
    <w:p w14:paraId="5071AAD7" w14:textId="278B3EAD" w:rsidR="00155D5E" w:rsidRPr="009061DB" w:rsidRDefault="00ED4A53" w:rsidP="00155D5E">
      <w:pPr>
        <w:pStyle w:val="EX"/>
      </w:pPr>
      <w:r w:rsidRPr="009061DB">
        <w:t>[16]</w:t>
      </w:r>
      <w:r w:rsidR="00155D5E" w:rsidRPr="009061DB">
        <w:tab/>
        <w:t>3GPP TS 29.501: "5G System: Principles and Guidelines for Services Definition; Stage 3".</w:t>
      </w:r>
    </w:p>
    <w:p w14:paraId="33B3E58E" w14:textId="27742D82" w:rsidR="00155D5E" w:rsidRPr="009061DB" w:rsidRDefault="00ED4A53" w:rsidP="00155D5E">
      <w:pPr>
        <w:pStyle w:val="EX"/>
      </w:pPr>
      <w:r w:rsidRPr="009061DB">
        <w:t>[17]</w:t>
      </w:r>
      <w:r w:rsidR="00155D5E" w:rsidRPr="009061DB">
        <w:tab/>
        <w:t>3GPP TS 29.580: "5G System; Multicast/Broadcast Service Function services; Stage 3".</w:t>
      </w:r>
    </w:p>
    <w:p w14:paraId="177A3E32" w14:textId="024A5C25" w:rsidR="00155D5E" w:rsidRPr="009061DB" w:rsidRDefault="00ED4A53" w:rsidP="00155D5E">
      <w:pPr>
        <w:pStyle w:val="EX"/>
      </w:pPr>
      <w:r w:rsidRPr="009061DB">
        <w:t>[18]</w:t>
      </w:r>
      <w:r w:rsidR="00155D5E" w:rsidRPr="009061DB">
        <w:tab/>
        <w:t>3GPP TS 29.581: "5G System; Multicast/Broadcast Service transport services; Stage 3".</w:t>
      </w:r>
    </w:p>
    <w:p w14:paraId="47B0D430" w14:textId="5AE936BC" w:rsidR="00155D5E" w:rsidRPr="009061DB" w:rsidRDefault="00ED4A53" w:rsidP="00155D5E">
      <w:pPr>
        <w:pStyle w:val="EX"/>
      </w:pPr>
      <w:r w:rsidRPr="009061DB">
        <w:t>[19]</w:t>
      </w:r>
      <w:r w:rsidR="00155D5E" w:rsidRPr="009061DB">
        <w:tab/>
        <w:t>IETF RFC 9110: "HTTP Semantics", June 2022.</w:t>
      </w:r>
    </w:p>
    <w:p w14:paraId="65C90EFA" w14:textId="3E3DCA95" w:rsidR="00155D5E" w:rsidRPr="009061DB" w:rsidRDefault="00ED4A53" w:rsidP="00155D5E">
      <w:pPr>
        <w:pStyle w:val="EX"/>
      </w:pPr>
      <w:r w:rsidRPr="009061DB">
        <w:t>[20]</w:t>
      </w:r>
      <w:r w:rsidR="00155D5E" w:rsidRPr="009061DB">
        <w:tab/>
        <w:t>IETF RFC 9111: "HTTP Caching", June 2022.</w:t>
      </w:r>
    </w:p>
    <w:p w14:paraId="6D5068FB" w14:textId="03610C69" w:rsidR="00155D5E" w:rsidRPr="009061DB" w:rsidRDefault="00ED4A53" w:rsidP="00155D5E">
      <w:pPr>
        <w:pStyle w:val="EX"/>
      </w:pPr>
      <w:r w:rsidRPr="009061DB">
        <w:t>[21]</w:t>
      </w:r>
      <w:r w:rsidR="00155D5E" w:rsidRPr="009061DB">
        <w:tab/>
        <w:t>IETF RFC 9112: "HTTP/1.1", June 2022.</w:t>
      </w:r>
    </w:p>
    <w:p w14:paraId="40D84F0F" w14:textId="146F3B88" w:rsidR="00155D5E" w:rsidRPr="009061DB" w:rsidRDefault="00ED4A53" w:rsidP="00155D5E">
      <w:pPr>
        <w:pStyle w:val="EX"/>
      </w:pPr>
      <w:r w:rsidRPr="009061DB">
        <w:t>[22]</w:t>
      </w:r>
      <w:r w:rsidR="00155D5E" w:rsidRPr="009061DB">
        <w:tab/>
        <w:t>IETF RFC 9113: "HTTP/2", June 2022.</w:t>
      </w:r>
    </w:p>
    <w:p w14:paraId="455DBF40" w14:textId="66A6E1AD" w:rsidR="00155D5E" w:rsidRPr="009061DB" w:rsidRDefault="00ED4A53" w:rsidP="00155D5E">
      <w:pPr>
        <w:pStyle w:val="EX"/>
      </w:pPr>
      <w:r w:rsidRPr="009061DB">
        <w:lastRenderedPageBreak/>
        <w:t>[23]</w:t>
      </w:r>
      <w:r w:rsidR="00155D5E" w:rsidRPr="009061DB">
        <w:tab/>
        <w:t>Reserved for future use.</w:t>
      </w:r>
    </w:p>
    <w:p w14:paraId="387EDB0F" w14:textId="54F2C65B" w:rsidR="00155D5E" w:rsidRPr="009061DB" w:rsidRDefault="00ED4A53" w:rsidP="00155D5E">
      <w:pPr>
        <w:pStyle w:val="EX"/>
      </w:pPr>
      <w:r w:rsidRPr="009061DB">
        <w:t>[24]</w:t>
      </w:r>
      <w:r w:rsidR="00155D5E" w:rsidRPr="009061DB">
        <w:tab/>
        <w:t>IETF RFC 8446: "The Transport Layer Security (TLS) Protocol Version 1.3", August 2018.</w:t>
      </w:r>
    </w:p>
    <w:p w14:paraId="5B0E0724" w14:textId="48ED4EDA" w:rsidR="00155D5E" w:rsidRPr="009061DB" w:rsidRDefault="00ED4A53" w:rsidP="00000A4F">
      <w:pPr>
        <w:pStyle w:val="EX"/>
        <w:rPr>
          <w:rFonts w:eastAsia="Yu Gothic UI"/>
        </w:rPr>
      </w:pPr>
      <w:r w:rsidRPr="009061DB">
        <w:t>[25]</w:t>
      </w:r>
      <w:r w:rsidR="00155D5E" w:rsidRPr="009061DB">
        <w:tab/>
        <w:t>Open Mobile Alliance: "OMNA BCAST Service Class Registry", https://technical.openmobilealliance.org/OMNA/bcast/bcast-service-class-registry.html.</w:t>
      </w:r>
    </w:p>
    <w:p w14:paraId="1F839578" w14:textId="5973D270" w:rsidR="006374F7" w:rsidRPr="009061DB" w:rsidRDefault="006374F7" w:rsidP="006374F7">
      <w:pPr>
        <w:pStyle w:val="EX"/>
      </w:pPr>
      <w:bookmarkStart w:id="28" w:name="_Toc96455521"/>
      <w:r w:rsidRPr="009061DB">
        <w:t>[26]</w:t>
      </w:r>
      <w:r w:rsidRPr="009061DB">
        <w:tab/>
        <w:t>IETF RFC 3629: "UTF-8, a transformation format of ISO 10646".</w:t>
      </w:r>
    </w:p>
    <w:p w14:paraId="1609DBE9" w14:textId="286B1F57" w:rsidR="006374F7" w:rsidRPr="009061DB" w:rsidRDefault="006374F7" w:rsidP="006374F7">
      <w:pPr>
        <w:pStyle w:val="EX"/>
      </w:pPr>
      <w:r w:rsidRPr="009061DB">
        <w:t>[27]</w:t>
      </w:r>
      <w:r w:rsidRPr="009061DB">
        <w:tab/>
        <w:t>IETF RFC 8141: "Uniform Resource Names (URNs)".</w:t>
      </w:r>
    </w:p>
    <w:p w14:paraId="13463FC8" w14:textId="3D8E0D7A" w:rsidR="006374F7" w:rsidRPr="009061DB" w:rsidRDefault="006374F7" w:rsidP="006374F7">
      <w:pPr>
        <w:pStyle w:val="EX"/>
      </w:pPr>
      <w:r w:rsidRPr="009061DB">
        <w:t>[28]</w:t>
      </w:r>
      <w:r w:rsidRPr="009061DB">
        <w:tab/>
        <w:t>ISO 639-2: "Codes for the representation of names of languages - Part 2: Alpha-3 code".</w:t>
      </w:r>
    </w:p>
    <w:p w14:paraId="09098FBC" w14:textId="5BD75006" w:rsidR="006374F7" w:rsidRPr="009061DB" w:rsidRDefault="006374F7" w:rsidP="006374F7">
      <w:pPr>
        <w:pStyle w:val="EX"/>
      </w:pPr>
      <w:r w:rsidRPr="009061DB">
        <w:t>[29]</w:t>
      </w:r>
      <w:r w:rsidRPr="009061DB">
        <w:tab/>
        <w:t>IETF RFC 6381: "The 'Codecs' and 'Profiles' Parameters for "Bucket" Media Types".</w:t>
      </w:r>
    </w:p>
    <w:p w14:paraId="4EDBDBFD" w14:textId="77777777" w:rsidR="006374F7" w:rsidRPr="009061DB" w:rsidRDefault="006374F7" w:rsidP="006374F7">
      <w:pPr>
        <w:pStyle w:val="EX"/>
      </w:pPr>
      <w:r w:rsidRPr="009061DB">
        <w:t>[30]</w:t>
      </w:r>
      <w:r w:rsidRPr="009061DB">
        <w:tab/>
        <w:t>3GPP TS 29.571: "5G System; Common Data Types for Service Based Interfaces; Stage 3".</w:t>
      </w:r>
    </w:p>
    <w:p w14:paraId="639357B1" w14:textId="77777777" w:rsidR="006374F7" w:rsidRPr="009061DB" w:rsidRDefault="006374F7" w:rsidP="006374F7">
      <w:pPr>
        <w:pStyle w:val="EX"/>
      </w:pPr>
      <w:r w:rsidRPr="009061DB">
        <w:t>[31]</w:t>
      </w:r>
      <w:r w:rsidRPr="009061DB">
        <w:tab/>
        <w:t>3GPP TS 26.512: "5G Media Streaming (5GMS); Protocols".</w:t>
      </w:r>
    </w:p>
    <w:p w14:paraId="269818E3" w14:textId="77777777" w:rsidR="006374F7" w:rsidRPr="009061DB" w:rsidRDefault="006374F7" w:rsidP="006374F7">
      <w:pPr>
        <w:pStyle w:val="EX"/>
      </w:pPr>
      <w:r w:rsidRPr="009061DB">
        <w:t>[32]</w:t>
      </w:r>
      <w:r w:rsidRPr="009061DB">
        <w:tab/>
        <w:t>3GPP TS 33.501: "Security architecture and procedures for 5G system".</w:t>
      </w:r>
    </w:p>
    <w:p w14:paraId="33FF9269" w14:textId="77777777" w:rsidR="006374F7" w:rsidRPr="009061DB" w:rsidRDefault="006374F7" w:rsidP="006374F7">
      <w:pPr>
        <w:pStyle w:val="EX"/>
      </w:pPr>
      <w:r w:rsidRPr="009061DB">
        <w:t>[33]</w:t>
      </w:r>
      <w:r w:rsidRPr="009061DB">
        <w:tab/>
        <w:t>3GPP TS 33.246: "3G Security; Security of Multimedia Broadcast/Multicast Service (MBMS)".</w:t>
      </w:r>
    </w:p>
    <w:p w14:paraId="6EA086BB" w14:textId="54137ECB" w:rsidR="006374F7" w:rsidRPr="009061DB" w:rsidRDefault="006374F7" w:rsidP="006374F7">
      <w:pPr>
        <w:pStyle w:val="EX"/>
      </w:pPr>
      <w:r w:rsidRPr="009061DB">
        <w:t>[34]</w:t>
      </w:r>
      <w:r w:rsidRPr="009061DB">
        <w:tab/>
        <w:t>IETF RFC 3986: "Uniform Resource Identifier (URI): Generic Syntax".</w:t>
      </w:r>
    </w:p>
    <w:p w14:paraId="1F5DA3CE" w14:textId="77777777" w:rsidR="006374F7" w:rsidRPr="009061DB" w:rsidRDefault="006374F7" w:rsidP="006374F7">
      <w:pPr>
        <w:pStyle w:val="EX"/>
      </w:pPr>
      <w:r w:rsidRPr="009061DB">
        <w:t>[35]</w:t>
      </w:r>
      <w:r w:rsidRPr="009061DB">
        <w:tab/>
        <w:t>3GPP TR 26.946: "Multimedia Broadcast/Multicast Service (MBMS) user service guidelines".</w:t>
      </w:r>
    </w:p>
    <w:p w14:paraId="6661D0A7" w14:textId="77777777" w:rsidR="006374F7" w:rsidRPr="009061DB" w:rsidRDefault="006374F7" w:rsidP="006374F7">
      <w:pPr>
        <w:pStyle w:val="EX"/>
      </w:pPr>
      <w:r w:rsidRPr="009061DB">
        <w:t>[36]</w:t>
      </w:r>
      <w:r w:rsidRPr="009061DB">
        <w:tab/>
        <w:t>3GPP TS 26.247: "Transparent end-to-end Packet-switched Streaming Service (PSS); Progressive Download and Dynamic Adaptive Streaming over HTTP (3GP-DASH)".</w:t>
      </w:r>
    </w:p>
    <w:p w14:paraId="518E870F" w14:textId="11ED18B9" w:rsidR="006374F7" w:rsidRPr="009061DB" w:rsidRDefault="006374F7" w:rsidP="006374F7">
      <w:pPr>
        <w:pStyle w:val="EX"/>
      </w:pPr>
      <w:r w:rsidRPr="009061DB">
        <w:t>[37]</w:t>
      </w:r>
      <w:r w:rsidRPr="009061DB">
        <w:tab/>
        <w:t>IETF RFC 2046, "Multipurpose Internet Mail Extensions (MIME) Part Two: Media Types".</w:t>
      </w:r>
    </w:p>
    <w:p w14:paraId="63E035F8" w14:textId="0B946BEC" w:rsidR="006374F7" w:rsidRPr="009061DB" w:rsidRDefault="006374F7" w:rsidP="006374F7">
      <w:pPr>
        <w:pStyle w:val="EX"/>
      </w:pPr>
      <w:r w:rsidRPr="009061DB">
        <w:t>[38]</w:t>
      </w:r>
      <w:r w:rsidRPr="009061DB">
        <w:tab/>
        <w:t>IETF RFC 2387: "The MIME Multipart/Related Content-type".</w:t>
      </w:r>
    </w:p>
    <w:p w14:paraId="2B835E09" w14:textId="660D5C01" w:rsidR="006374F7" w:rsidRPr="009061DB" w:rsidRDefault="006374F7" w:rsidP="006374F7">
      <w:pPr>
        <w:pStyle w:val="EX"/>
      </w:pPr>
      <w:r w:rsidRPr="009061DB">
        <w:t>[39]</w:t>
      </w:r>
      <w:r w:rsidRPr="009061DB">
        <w:tab/>
        <w:t>IETF RFC 2557: "MIME Encapsulation of Aggregate Documents, such as HTML (MHTML)".</w:t>
      </w:r>
    </w:p>
    <w:p w14:paraId="69BB4B2B" w14:textId="678A5D74" w:rsidR="006374F7" w:rsidRPr="009061DB" w:rsidRDefault="006374F7" w:rsidP="006374F7">
      <w:pPr>
        <w:pStyle w:val="EX"/>
      </w:pPr>
      <w:r w:rsidRPr="009061DB">
        <w:t>[40]</w:t>
      </w:r>
      <w:r w:rsidRPr="009061DB">
        <w:tab/>
        <w:t>IETF RFC 2017: "Definition of the URL MIME External-Body Access-Type".</w:t>
      </w:r>
    </w:p>
    <w:p w14:paraId="513FB0E6" w14:textId="771AA2EF" w:rsidR="006374F7" w:rsidRPr="009061DB" w:rsidRDefault="006374F7" w:rsidP="006374F7">
      <w:pPr>
        <w:pStyle w:val="EX"/>
      </w:pPr>
      <w:r w:rsidRPr="009061DB">
        <w:t>[41]</w:t>
      </w:r>
      <w:r w:rsidRPr="009061DB">
        <w:tab/>
        <w:t>IETF RFC 1952: "GZIP file format specification version 4.3".</w:t>
      </w:r>
    </w:p>
    <w:p w14:paraId="75BBC84C" w14:textId="77777777" w:rsidR="006001F3" w:rsidRPr="009061DB" w:rsidRDefault="006001F3" w:rsidP="006001F3">
      <w:pPr>
        <w:pStyle w:val="EX"/>
      </w:pPr>
      <w:r w:rsidRPr="009061DB">
        <w:t>[42]</w:t>
      </w:r>
      <w:r w:rsidRPr="009061DB">
        <w:tab/>
        <w:t>3GPP TS 38.331: "NR; Radio Resource Control (RRC) protocol specification".</w:t>
      </w:r>
    </w:p>
    <w:p w14:paraId="35798998" w14:textId="0F72581C" w:rsidR="00080512" w:rsidRPr="009061DB" w:rsidRDefault="00080512">
      <w:pPr>
        <w:pStyle w:val="Heading1"/>
      </w:pPr>
      <w:bookmarkStart w:id="29" w:name="_CR3"/>
      <w:bookmarkStart w:id="30" w:name="_Toc210211636"/>
      <w:bookmarkEnd w:id="29"/>
      <w:r w:rsidRPr="009061DB">
        <w:t>3</w:t>
      </w:r>
      <w:r w:rsidRPr="009061DB">
        <w:tab/>
        <w:t>Definitions</w:t>
      </w:r>
      <w:r w:rsidR="00602AEA" w:rsidRPr="009061DB">
        <w:t xml:space="preserve"> of terms, symbols and abbreviations</w:t>
      </w:r>
      <w:bookmarkEnd w:id="28"/>
      <w:bookmarkEnd w:id="30"/>
    </w:p>
    <w:p w14:paraId="2B2B0525" w14:textId="77777777" w:rsidR="00080512" w:rsidRPr="009061DB" w:rsidRDefault="00080512">
      <w:pPr>
        <w:pStyle w:val="Heading2"/>
      </w:pPr>
      <w:bookmarkStart w:id="31" w:name="_CR3_1"/>
      <w:bookmarkStart w:id="32" w:name="_Toc96455522"/>
      <w:bookmarkStart w:id="33" w:name="_Toc210211637"/>
      <w:bookmarkEnd w:id="31"/>
      <w:r w:rsidRPr="009061DB">
        <w:t>3.1</w:t>
      </w:r>
      <w:r w:rsidRPr="009061DB">
        <w:tab/>
      </w:r>
      <w:r w:rsidR="002B6339" w:rsidRPr="009061DB">
        <w:t>Terms</w:t>
      </w:r>
      <w:bookmarkEnd w:id="32"/>
      <w:bookmarkEnd w:id="33"/>
    </w:p>
    <w:p w14:paraId="2C7125CC" w14:textId="2465E87B" w:rsidR="00080512" w:rsidRPr="009061DB" w:rsidRDefault="00080512">
      <w:r w:rsidRPr="009061DB">
        <w:t xml:space="preserve">For the purposes of the present document, the terms given in </w:t>
      </w:r>
      <w:r w:rsidR="00DF62CD" w:rsidRPr="009061DB">
        <w:t xml:space="preserve">3GPP </w:t>
      </w:r>
      <w:r w:rsidRPr="009061DB">
        <w:t>TR 21.905 [</w:t>
      </w:r>
      <w:r w:rsidR="004D3578" w:rsidRPr="009061DB">
        <w:t>1</w:t>
      </w:r>
      <w:r w:rsidRPr="009061DB">
        <w:t>]</w:t>
      </w:r>
      <w:r w:rsidR="006B229F" w:rsidRPr="009061DB">
        <w:t xml:space="preserve">, </w:t>
      </w:r>
      <w:r w:rsidR="00F35664" w:rsidRPr="009061DB">
        <w:t>TS 23.501</w:t>
      </w:r>
      <w:r w:rsidR="00765A66" w:rsidRPr="009061DB">
        <w:t> </w:t>
      </w:r>
      <w:r w:rsidR="00F35664" w:rsidRPr="009061DB">
        <w:t xml:space="preserve">[2], </w:t>
      </w:r>
      <w:r w:rsidR="00765A66" w:rsidRPr="009061DB">
        <w:t xml:space="preserve">TS 23.502 [3], </w:t>
      </w:r>
      <w:r w:rsidR="006B229F" w:rsidRPr="009061DB">
        <w:t>TS 23.247</w:t>
      </w:r>
      <w:r w:rsidR="00F35664" w:rsidRPr="009061DB">
        <w:t> </w:t>
      </w:r>
      <w:r w:rsidR="006B229F" w:rsidRPr="009061DB">
        <w:t>[</w:t>
      </w:r>
      <w:r w:rsidR="005B1AE1" w:rsidRPr="009061DB">
        <w:t>5</w:t>
      </w:r>
      <w:r w:rsidR="006B229F" w:rsidRPr="009061DB">
        <w:t>]</w:t>
      </w:r>
      <w:r w:rsidR="002B5109" w:rsidRPr="009061DB">
        <w:t>, TS 26.502 [6]</w:t>
      </w:r>
      <w:r w:rsidRPr="009061DB">
        <w:t xml:space="preserve"> and the following apply. A term defined in the present document takes precedence over the definition of the same term, if any, in </w:t>
      </w:r>
      <w:r w:rsidR="00DF62CD" w:rsidRPr="009061DB">
        <w:t xml:space="preserve">3GPP </w:t>
      </w:r>
      <w:r w:rsidRPr="009061DB">
        <w:t>TR 21.905 [</w:t>
      </w:r>
      <w:r w:rsidR="004D3578" w:rsidRPr="009061DB">
        <w:t>1</w:t>
      </w:r>
      <w:r w:rsidRPr="009061DB">
        <w:t>].</w:t>
      </w:r>
    </w:p>
    <w:p w14:paraId="332D9FE3" w14:textId="77777777" w:rsidR="00B14141" w:rsidRPr="009061DB" w:rsidRDefault="00B14141" w:rsidP="00B14141">
      <w:bookmarkStart w:id="34" w:name="_Toc96455523"/>
      <w:r w:rsidRPr="009061DB">
        <w:rPr>
          <w:b/>
          <w:bCs/>
        </w:rPr>
        <w:t>User Service Descriptions document:</w:t>
      </w:r>
      <w:r w:rsidRPr="009061DB">
        <w:t xml:space="preserve"> a version-controlled document that conveys one or more User Service Description objects.</w:t>
      </w:r>
    </w:p>
    <w:p w14:paraId="76C7480B" w14:textId="77777777" w:rsidR="00B14141" w:rsidRPr="009061DB" w:rsidRDefault="00B14141" w:rsidP="00B14141">
      <w:r w:rsidRPr="009061DB">
        <w:rPr>
          <w:b/>
          <w:bCs/>
        </w:rPr>
        <w:t>User Service Description object:</w:t>
      </w:r>
      <w:r w:rsidRPr="009061DB">
        <w:t xml:space="preserve"> a JSON object carrying information about a single MBS User Service corresponding to an MBS User Service Announcement.</w:t>
      </w:r>
    </w:p>
    <w:p w14:paraId="705F824C" w14:textId="77777777" w:rsidR="00080512" w:rsidRPr="009061DB" w:rsidRDefault="00080512">
      <w:pPr>
        <w:pStyle w:val="Heading2"/>
      </w:pPr>
      <w:bookmarkStart w:id="35" w:name="_CR3_2"/>
      <w:bookmarkStart w:id="36" w:name="_Toc210211638"/>
      <w:bookmarkEnd w:id="35"/>
      <w:r w:rsidRPr="009061DB">
        <w:t>3.2</w:t>
      </w:r>
      <w:r w:rsidRPr="009061DB">
        <w:tab/>
        <w:t>Symbols</w:t>
      </w:r>
      <w:bookmarkEnd w:id="34"/>
      <w:bookmarkEnd w:id="36"/>
    </w:p>
    <w:p w14:paraId="7FCFE646" w14:textId="5517464A" w:rsidR="00080512" w:rsidRPr="009061DB" w:rsidRDefault="002A3CDF" w:rsidP="002A3CDF">
      <w:r w:rsidRPr="009061DB">
        <w:t>Void.</w:t>
      </w:r>
    </w:p>
    <w:p w14:paraId="65C204D0" w14:textId="77777777" w:rsidR="00080512" w:rsidRPr="009061DB" w:rsidRDefault="00080512">
      <w:pPr>
        <w:pStyle w:val="Heading2"/>
      </w:pPr>
      <w:bookmarkStart w:id="37" w:name="_CR3_3"/>
      <w:bookmarkStart w:id="38" w:name="_Toc96455524"/>
      <w:bookmarkStart w:id="39" w:name="_Toc210211639"/>
      <w:bookmarkEnd w:id="37"/>
      <w:r w:rsidRPr="009061DB">
        <w:lastRenderedPageBreak/>
        <w:t>3.3</w:t>
      </w:r>
      <w:r w:rsidRPr="009061DB">
        <w:tab/>
        <w:t>Abbreviations</w:t>
      </w:r>
      <w:bookmarkEnd w:id="38"/>
      <w:bookmarkEnd w:id="39"/>
    </w:p>
    <w:p w14:paraId="5F3F834A" w14:textId="70752521" w:rsidR="00080512" w:rsidRPr="009061DB" w:rsidRDefault="00080512">
      <w:pPr>
        <w:keepNext/>
      </w:pPr>
      <w:r w:rsidRPr="009061DB">
        <w:t>For the purposes of the present document, the abb</w:t>
      </w:r>
      <w:r w:rsidR="004D3578" w:rsidRPr="009061DB">
        <w:t xml:space="preserve">reviations given in </w:t>
      </w:r>
      <w:r w:rsidR="00DF62CD" w:rsidRPr="009061DB">
        <w:t xml:space="preserve">3GPP </w:t>
      </w:r>
      <w:r w:rsidR="004D3578" w:rsidRPr="009061DB">
        <w:t>TR 21.905</w:t>
      </w:r>
      <w:r w:rsidR="00F35664" w:rsidRPr="009061DB">
        <w:t> </w:t>
      </w:r>
      <w:r w:rsidR="004D3578" w:rsidRPr="009061DB">
        <w:t>[1</w:t>
      </w:r>
      <w:r w:rsidRPr="009061DB">
        <w:t>]</w:t>
      </w:r>
      <w:r w:rsidR="00F35664" w:rsidRPr="009061DB">
        <w:t>, TS 23.501</w:t>
      </w:r>
      <w:r w:rsidR="00765A66" w:rsidRPr="009061DB">
        <w:t> </w:t>
      </w:r>
      <w:r w:rsidR="00F35664" w:rsidRPr="009061DB">
        <w:t xml:space="preserve">[2], </w:t>
      </w:r>
      <w:r w:rsidR="00765A66" w:rsidRPr="009061DB">
        <w:t xml:space="preserve">TS 23.502 [3], </w:t>
      </w:r>
      <w:r w:rsidR="00F35664" w:rsidRPr="009061DB">
        <w:t>TS 23.247 [</w:t>
      </w:r>
      <w:r w:rsidR="00765A66" w:rsidRPr="009061DB">
        <w:t>4</w:t>
      </w:r>
      <w:r w:rsidR="00F35664" w:rsidRPr="009061DB">
        <w:t xml:space="preserve">] </w:t>
      </w:r>
      <w:r w:rsidRPr="009061DB">
        <w:t>and the following apply. An abbreviation defined in the present document takes precedence over the definition of the same abbre</w:t>
      </w:r>
      <w:r w:rsidR="004D3578" w:rsidRPr="009061DB">
        <w:t xml:space="preserve">viation, if any, in </w:t>
      </w:r>
      <w:r w:rsidR="00DF62CD" w:rsidRPr="009061DB">
        <w:t xml:space="preserve">3GPP </w:t>
      </w:r>
      <w:r w:rsidR="004D3578" w:rsidRPr="009061DB">
        <w:t>TR 21.905 [1</w:t>
      </w:r>
      <w:r w:rsidRPr="009061DB">
        <w:t>].</w:t>
      </w:r>
    </w:p>
    <w:p w14:paraId="450DFAC3" w14:textId="77777777" w:rsidR="00B14141" w:rsidRPr="009061DB" w:rsidRDefault="00B14141" w:rsidP="00836703">
      <w:pPr>
        <w:pStyle w:val="EW"/>
      </w:pPr>
      <w:r w:rsidRPr="009061DB">
        <w:t>ALC</w:t>
      </w:r>
      <w:r w:rsidRPr="009061DB">
        <w:tab/>
        <w:t>Asynchronous Layered Coding</w:t>
      </w:r>
    </w:p>
    <w:p w14:paraId="5F46F8F7" w14:textId="61D1B4B2" w:rsidR="00A83F68" w:rsidRPr="009061DB" w:rsidRDefault="00A83F68" w:rsidP="00836703">
      <w:pPr>
        <w:pStyle w:val="EW"/>
      </w:pPr>
      <w:r w:rsidRPr="009061DB">
        <w:t>CMAF</w:t>
      </w:r>
      <w:r w:rsidRPr="009061DB">
        <w:tab/>
        <w:t>Common Media Application Format</w:t>
      </w:r>
    </w:p>
    <w:p w14:paraId="11FA4BD6" w14:textId="77777777" w:rsidR="00B14141" w:rsidRPr="009061DB" w:rsidRDefault="00B14141" w:rsidP="00836703">
      <w:pPr>
        <w:pStyle w:val="EW"/>
      </w:pPr>
      <w:r w:rsidRPr="009061DB">
        <w:t>DASH</w:t>
      </w:r>
      <w:r w:rsidRPr="009061DB">
        <w:tab/>
        <w:t>Dynamic Adaptive Streaming over HTTP</w:t>
      </w:r>
    </w:p>
    <w:p w14:paraId="7A38B87F" w14:textId="77777777" w:rsidR="00B14141" w:rsidRPr="009061DB" w:rsidRDefault="00B14141" w:rsidP="00836703">
      <w:pPr>
        <w:pStyle w:val="EW"/>
      </w:pPr>
      <w:r w:rsidRPr="009061DB">
        <w:t>ESI</w:t>
      </w:r>
      <w:r w:rsidRPr="009061DB">
        <w:tab/>
        <w:t>Encoding Symbol Identifier</w:t>
      </w:r>
    </w:p>
    <w:p w14:paraId="5569FA0F" w14:textId="77777777" w:rsidR="00B14141" w:rsidRPr="009061DB" w:rsidRDefault="00B14141" w:rsidP="00836703">
      <w:pPr>
        <w:pStyle w:val="EW"/>
      </w:pPr>
      <w:r w:rsidRPr="009061DB">
        <w:t>FDT</w:t>
      </w:r>
      <w:r w:rsidRPr="009061DB">
        <w:tab/>
        <w:t>File Delivery Table</w:t>
      </w:r>
    </w:p>
    <w:p w14:paraId="7495BD55" w14:textId="6D0AE116" w:rsidR="00FD4253" w:rsidRPr="009061DB" w:rsidRDefault="00FD4253" w:rsidP="00836703">
      <w:pPr>
        <w:pStyle w:val="EW"/>
      </w:pPr>
      <w:r w:rsidRPr="009061DB">
        <w:t>FLUTE</w:t>
      </w:r>
      <w:r w:rsidRPr="009061DB">
        <w:tab/>
        <w:t>File Delivery over Uni</w:t>
      </w:r>
      <w:r w:rsidR="00A83F68" w:rsidRPr="009061DB">
        <w:t>directional</w:t>
      </w:r>
      <w:r w:rsidRPr="009061DB">
        <w:t xml:space="preserve"> Transport</w:t>
      </w:r>
    </w:p>
    <w:p w14:paraId="41028939" w14:textId="77777777" w:rsidR="00B14141" w:rsidRPr="009061DB" w:rsidRDefault="00B14141" w:rsidP="00836703">
      <w:pPr>
        <w:pStyle w:val="EW"/>
      </w:pPr>
      <w:r w:rsidRPr="009061DB">
        <w:t>FSA</w:t>
      </w:r>
      <w:r w:rsidRPr="009061DB">
        <w:tab/>
        <w:t>Frequency Selection Area</w:t>
      </w:r>
    </w:p>
    <w:p w14:paraId="4200F917" w14:textId="77777777" w:rsidR="00B14141" w:rsidRPr="009061DB" w:rsidRDefault="00B14141" w:rsidP="00836703">
      <w:pPr>
        <w:pStyle w:val="EW"/>
      </w:pPr>
      <w:r w:rsidRPr="009061DB">
        <w:t>GBA</w:t>
      </w:r>
      <w:r w:rsidRPr="009061DB">
        <w:tab/>
        <w:t>Generic Bootstrapping Architecture</w:t>
      </w:r>
    </w:p>
    <w:p w14:paraId="2B11A1A9" w14:textId="77777777" w:rsidR="00B14141" w:rsidRPr="009061DB" w:rsidRDefault="00B14141" w:rsidP="00836703">
      <w:pPr>
        <w:pStyle w:val="EW"/>
      </w:pPr>
      <w:r w:rsidRPr="009061DB">
        <w:t>HTTP</w:t>
      </w:r>
      <w:r w:rsidRPr="009061DB">
        <w:tab/>
      </w:r>
      <w:proofErr w:type="spellStart"/>
      <w:r w:rsidRPr="009061DB">
        <w:t>HyperText</w:t>
      </w:r>
      <w:proofErr w:type="spellEnd"/>
      <w:r w:rsidRPr="009061DB">
        <w:t xml:space="preserve"> Transfer Protocol</w:t>
      </w:r>
    </w:p>
    <w:p w14:paraId="1237A0EF" w14:textId="77777777" w:rsidR="00B14141" w:rsidRPr="009061DB" w:rsidRDefault="00B14141" w:rsidP="00836703">
      <w:pPr>
        <w:pStyle w:val="EW"/>
      </w:pPr>
      <w:r w:rsidRPr="009061DB">
        <w:t>HTTPS</w:t>
      </w:r>
      <w:r w:rsidRPr="009061DB">
        <w:tab/>
        <w:t>HTTP over TLS</w:t>
      </w:r>
    </w:p>
    <w:p w14:paraId="707B745B" w14:textId="77777777" w:rsidR="00B14141" w:rsidRPr="009061DB" w:rsidRDefault="00B14141" w:rsidP="00836703">
      <w:pPr>
        <w:pStyle w:val="EW"/>
      </w:pPr>
      <w:r w:rsidRPr="009061DB">
        <w:t>JSON</w:t>
      </w:r>
      <w:r w:rsidRPr="009061DB">
        <w:tab/>
        <w:t>JavaScript Object Notation</w:t>
      </w:r>
    </w:p>
    <w:p w14:paraId="65A593D5" w14:textId="77777777" w:rsidR="00B14141" w:rsidRPr="009061DB" w:rsidRDefault="00B14141" w:rsidP="00836703">
      <w:pPr>
        <w:pStyle w:val="EW"/>
      </w:pPr>
      <w:r w:rsidRPr="009061DB">
        <w:t>MBMS</w:t>
      </w:r>
      <w:r w:rsidRPr="009061DB">
        <w:tab/>
        <w:t>Multimedia Broadcast Multicast Service</w:t>
      </w:r>
    </w:p>
    <w:p w14:paraId="60816D60" w14:textId="4B2BAD56" w:rsidR="00080512" w:rsidRPr="009061DB" w:rsidRDefault="006B229F" w:rsidP="00836703">
      <w:pPr>
        <w:pStyle w:val="EW"/>
      </w:pPr>
      <w:r w:rsidRPr="009061DB">
        <w:t>MBS</w:t>
      </w:r>
      <w:r w:rsidR="00080512" w:rsidRPr="009061DB">
        <w:tab/>
      </w:r>
      <w:r w:rsidR="000D4130" w:rsidRPr="009061DB">
        <w:t>M</w:t>
      </w:r>
      <w:r w:rsidRPr="009061DB">
        <w:t>ulticast–</w:t>
      </w:r>
      <w:r w:rsidR="000D4130" w:rsidRPr="009061DB">
        <w:t>B</w:t>
      </w:r>
      <w:r w:rsidRPr="009061DB">
        <w:t xml:space="preserve">roadcast </w:t>
      </w:r>
      <w:r w:rsidR="000D4130" w:rsidRPr="009061DB">
        <w:t>S</w:t>
      </w:r>
      <w:r w:rsidRPr="009061DB">
        <w:t>ervices</w:t>
      </w:r>
    </w:p>
    <w:p w14:paraId="1835DA67" w14:textId="26578871" w:rsidR="000D4130" w:rsidRPr="009061DB" w:rsidRDefault="000D4130" w:rsidP="00836703">
      <w:pPr>
        <w:pStyle w:val="EW"/>
      </w:pPr>
      <w:r w:rsidRPr="009061DB">
        <w:t>MB</w:t>
      </w:r>
      <w:r w:rsidRPr="009061DB">
        <w:noBreakHyphen/>
        <w:t>SMF</w:t>
      </w:r>
      <w:r w:rsidRPr="009061DB">
        <w:tab/>
        <w:t>Multicast–Broadcast Session Management Function</w:t>
      </w:r>
    </w:p>
    <w:p w14:paraId="44FE116A" w14:textId="77777777" w:rsidR="00F35664" w:rsidRPr="009061DB" w:rsidRDefault="00F35664" w:rsidP="00836703">
      <w:pPr>
        <w:pStyle w:val="EW"/>
      </w:pPr>
      <w:r w:rsidRPr="009061DB">
        <w:t>MB</w:t>
      </w:r>
      <w:r w:rsidRPr="009061DB">
        <w:noBreakHyphen/>
        <w:t>UPF</w:t>
      </w:r>
      <w:r w:rsidRPr="009061DB">
        <w:tab/>
        <w:t>Multicast–Broadcast User Plane Function</w:t>
      </w:r>
    </w:p>
    <w:p w14:paraId="36CEBF4C" w14:textId="719CF26E" w:rsidR="000D4130" w:rsidRPr="009061DB" w:rsidRDefault="000D4130" w:rsidP="00836703">
      <w:pPr>
        <w:pStyle w:val="EW"/>
      </w:pPr>
      <w:r w:rsidRPr="009061DB">
        <w:t>MBSF</w:t>
      </w:r>
      <w:r w:rsidRPr="009061DB">
        <w:tab/>
        <w:t>Multicast–Broadcast Service Function</w:t>
      </w:r>
    </w:p>
    <w:p w14:paraId="4DAC2E02" w14:textId="00FE85BC" w:rsidR="000D4130" w:rsidRPr="009061DB" w:rsidRDefault="000D4130" w:rsidP="00836703">
      <w:pPr>
        <w:pStyle w:val="EW"/>
      </w:pPr>
      <w:r w:rsidRPr="009061DB">
        <w:t>MBSTF</w:t>
      </w:r>
      <w:r w:rsidRPr="009061DB">
        <w:tab/>
        <w:t>Multicast–Broadcast Service Transport Function</w:t>
      </w:r>
    </w:p>
    <w:p w14:paraId="2BC0965D" w14:textId="77777777" w:rsidR="00B14141" w:rsidRPr="009061DB" w:rsidRDefault="00B14141" w:rsidP="00836703">
      <w:pPr>
        <w:pStyle w:val="EW"/>
      </w:pPr>
      <w:r w:rsidRPr="009061DB">
        <w:t>MPD</w:t>
      </w:r>
      <w:r w:rsidRPr="009061DB">
        <w:tab/>
        <w:t>Media Presentation Description</w:t>
      </w:r>
    </w:p>
    <w:p w14:paraId="5D3CDE3D" w14:textId="77777777" w:rsidR="00B14141" w:rsidRPr="009061DB" w:rsidRDefault="00B14141" w:rsidP="00836703">
      <w:pPr>
        <w:pStyle w:val="EW"/>
      </w:pPr>
      <w:r w:rsidRPr="009061DB">
        <w:t>MSK</w:t>
      </w:r>
      <w:r w:rsidRPr="009061DB">
        <w:tab/>
        <w:t>MBS Service Key</w:t>
      </w:r>
    </w:p>
    <w:p w14:paraId="40080C9B" w14:textId="165530C6" w:rsidR="000D4130" w:rsidRPr="009061DB" w:rsidRDefault="000D4130" w:rsidP="00836703">
      <w:pPr>
        <w:pStyle w:val="EW"/>
      </w:pPr>
      <w:r w:rsidRPr="009061DB">
        <w:t>PCF</w:t>
      </w:r>
      <w:r w:rsidRPr="009061DB">
        <w:tab/>
        <w:t>Policy and Charging Function</w:t>
      </w:r>
    </w:p>
    <w:p w14:paraId="196B20E6" w14:textId="76A55703" w:rsidR="000D4130" w:rsidRPr="009061DB" w:rsidRDefault="000D4130" w:rsidP="00836703">
      <w:pPr>
        <w:pStyle w:val="EW"/>
      </w:pPr>
      <w:r w:rsidRPr="009061DB">
        <w:t>NEF</w:t>
      </w:r>
      <w:r w:rsidRPr="009061DB">
        <w:tab/>
        <w:t>Network Exposure Function</w:t>
      </w:r>
    </w:p>
    <w:p w14:paraId="5C134A68" w14:textId="77777777" w:rsidR="00B14141" w:rsidRPr="009061DB" w:rsidRDefault="00B14141" w:rsidP="00836703">
      <w:pPr>
        <w:pStyle w:val="EW"/>
      </w:pPr>
      <w:r w:rsidRPr="009061DB">
        <w:t>OTI</w:t>
      </w:r>
      <w:r w:rsidRPr="009061DB">
        <w:tab/>
        <w:t>Object Transmission Information</w:t>
      </w:r>
    </w:p>
    <w:p w14:paraId="6F3AEA15" w14:textId="77777777" w:rsidR="00B14141" w:rsidRPr="009061DB" w:rsidRDefault="00B14141" w:rsidP="00836703">
      <w:pPr>
        <w:pStyle w:val="EW"/>
      </w:pPr>
      <w:r w:rsidRPr="009061DB">
        <w:t>ROHC</w:t>
      </w:r>
      <w:r w:rsidRPr="009061DB">
        <w:tab/>
        <w:t>Robust Header Compression</w:t>
      </w:r>
    </w:p>
    <w:p w14:paraId="3C898AC9" w14:textId="77777777" w:rsidR="00B14141" w:rsidRPr="009061DB" w:rsidRDefault="00B14141" w:rsidP="00836703">
      <w:pPr>
        <w:pStyle w:val="EW"/>
      </w:pPr>
      <w:r w:rsidRPr="009061DB">
        <w:t>RTP</w:t>
      </w:r>
      <w:r w:rsidRPr="009061DB">
        <w:tab/>
        <w:t>Real-Time Protocol</w:t>
      </w:r>
    </w:p>
    <w:p w14:paraId="6DBE5462" w14:textId="423313C0" w:rsidR="00836703" w:rsidRPr="009061DB" w:rsidRDefault="00836703" w:rsidP="00836703">
      <w:pPr>
        <w:pStyle w:val="EW"/>
      </w:pPr>
      <w:r w:rsidRPr="009061DB">
        <w:t>SDP</w:t>
      </w:r>
      <w:r w:rsidRPr="009061DB">
        <w:tab/>
        <w:t>Session Description Protocol</w:t>
      </w:r>
    </w:p>
    <w:p w14:paraId="0532FDF7" w14:textId="6F5BC370" w:rsidR="00FD4253" w:rsidRPr="009061DB" w:rsidRDefault="00FD4253" w:rsidP="00836703">
      <w:pPr>
        <w:pStyle w:val="EW"/>
      </w:pPr>
      <w:r w:rsidRPr="009061DB">
        <w:t>TMGI</w:t>
      </w:r>
      <w:r w:rsidRPr="009061DB">
        <w:tab/>
        <w:t>Temporary Mobile Group Identity</w:t>
      </w:r>
    </w:p>
    <w:p w14:paraId="10382D9E" w14:textId="77777777" w:rsidR="00B14141" w:rsidRPr="009061DB" w:rsidRDefault="00B14141" w:rsidP="00836703">
      <w:pPr>
        <w:pStyle w:val="EW"/>
      </w:pPr>
      <w:r w:rsidRPr="009061DB">
        <w:t>TOI</w:t>
      </w:r>
      <w:r w:rsidRPr="009061DB">
        <w:tab/>
        <w:t>Transmission Object Identifier</w:t>
      </w:r>
    </w:p>
    <w:p w14:paraId="262A75DA" w14:textId="0ADA64F2" w:rsidR="00B14141" w:rsidRPr="009061DB" w:rsidRDefault="00B14141" w:rsidP="00836703">
      <w:pPr>
        <w:pStyle w:val="EW"/>
      </w:pPr>
      <w:r w:rsidRPr="009061DB">
        <w:t>UDP</w:t>
      </w:r>
      <w:r w:rsidRPr="009061DB">
        <w:tab/>
        <w:t>User</w:t>
      </w:r>
      <w:r w:rsidR="00AA6723" w:rsidRPr="009061DB">
        <w:t xml:space="preserve"> </w:t>
      </w:r>
      <w:r w:rsidRPr="009061DB">
        <w:t>Datagram Protocol</w:t>
      </w:r>
    </w:p>
    <w:p w14:paraId="1FAE9768" w14:textId="563ABB26" w:rsidR="000D4130" w:rsidRPr="009061DB" w:rsidRDefault="000D4130" w:rsidP="00836703">
      <w:pPr>
        <w:pStyle w:val="EW"/>
      </w:pPr>
      <w:r w:rsidRPr="009061DB">
        <w:t>UE</w:t>
      </w:r>
      <w:r w:rsidRPr="009061DB">
        <w:tab/>
        <w:t>User Equipment</w:t>
      </w:r>
    </w:p>
    <w:p w14:paraId="4F1A4BF5" w14:textId="77777777" w:rsidR="00836703" w:rsidRPr="009061DB" w:rsidRDefault="00836703" w:rsidP="00836703">
      <w:pPr>
        <w:pStyle w:val="EW"/>
      </w:pPr>
      <w:bookmarkStart w:id="40" w:name="clause4"/>
      <w:bookmarkEnd w:id="40"/>
      <w:r w:rsidRPr="009061DB">
        <w:t>UML</w:t>
      </w:r>
      <w:r w:rsidRPr="009061DB">
        <w:tab/>
        <w:t>Unified Markup Language</w:t>
      </w:r>
    </w:p>
    <w:p w14:paraId="00D6A562" w14:textId="23DD827E" w:rsidR="00836703" w:rsidRPr="009061DB" w:rsidRDefault="00836703" w:rsidP="00836703">
      <w:pPr>
        <w:pStyle w:val="EW"/>
      </w:pPr>
      <w:r w:rsidRPr="009061DB">
        <w:t>XML</w:t>
      </w:r>
      <w:r w:rsidRPr="009061DB">
        <w:tab/>
      </w:r>
      <w:proofErr w:type="spellStart"/>
      <w:r w:rsidRPr="009061DB">
        <w:t>eXtensible</w:t>
      </w:r>
      <w:proofErr w:type="spellEnd"/>
      <w:r w:rsidRPr="009061DB">
        <w:t xml:space="preserve"> Markup Language</w:t>
      </w:r>
    </w:p>
    <w:p w14:paraId="09F064A9" w14:textId="40B351BB" w:rsidR="00B14141" w:rsidRPr="009061DB" w:rsidRDefault="00B14141" w:rsidP="00B14141">
      <w:pPr>
        <w:pStyle w:val="EW"/>
      </w:pPr>
      <w:bookmarkStart w:id="41" w:name="_Toc96455525"/>
      <w:r w:rsidRPr="009061DB">
        <w:t>YAML</w:t>
      </w:r>
      <w:r w:rsidRPr="009061DB">
        <w:tab/>
        <w:t>Yet Another Markup Language</w:t>
      </w:r>
    </w:p>
    <w:p w14:paraId="6C080E88" w14:textId="1366343D" w:rsidR="00B14141" w:rsidRPr="009061DB" w:rsidRDefault="00B14141" w:rsidP="00B14141">
      <w:pPr>
        <w:pStyle w:val="Heading2"/>
      </w:pPr>
      <w:bookmarkStart w:id="42" w:name="_CR3_4"/>
      <w:bookmarkStart w:id="43" w:name="_Toc210211640"/>
      <w:bookmarkEnd w:id="42"/>
      <w:r w:rsidRPr="009061DB">
        <w:t>3.4</w:t>
      </w:r>
      <w:r w:rsidRPr="009061DB">
        <w:tab/>
        <w:t>Syntax documentation conventions</w:t>
      </w:r>
      <w:bookmarkEnd w:id="43"/>
    </w:p>
    <w:p w14:paraId="2083D204" w14:textId="6C74F131" w:rsidR="00B14141" w:rsidRPr="009061DB" w:rsidRDefault="00B14141" w:rsidP="00B14141">
      <w:r w:rsidRPr="009061DB">
        <w:t xml:space="preserve">The conventions from TS 29.501 [16] apply to this document with the following extensions for </w:t>
      </w:r>
      <w:proofErr w:type="spellStart"/>
      <w:r w:rsidRPr="009061DB">
        <w:t>OpenAPI</w:t>
      </w:r>
      <w:proofErr w:type="spellEnd"/>
      <w:r w:rsidRPr="009061DB">
        <w:t> [14] structured data type definitions as defined in clause 5.2.4.1 of TS 29.501 [16]:</w:t>
      </w:r>
    </w:p>
    <w:p w14:paraId="74F5BF28" w14:textId="77777777" w:rsidR="00B14141" w:rsidRPr="009061DB" w:rsidRDefault="00B14141" w:rsidP="001B367A">
      <w:pPr>
        <w:pStyle w:val="B1"/>
      </w:pPr>
      <w:r w:rsidRPr="009061DB">
        <w:t>1.</w:t>
      </w:r>
      <w:r w:rsidRPr="009061DB">
        <w:tab/>
        <w:t>Data types are annotated in Bold face.</w:t>
      </w:r>
    </w:p>
    <w:p w14:paraId="44349CEB" w14:textId="77777777" w:rsidR="00B14141" w:rsidRPr="009061DB" w:rsidRDefault="00B14141" w:rsidP="001B367A">
      <w:pPr>
        <w:pStyle w:val="B1"/>
      </w:pPr>
      <w:r w:rsidRPr="009061DB">
        <w:t>2.</w:t>
      </w:r>
      <w:r w:rsidRPr="009061DB">
        <w:tab/>
        <w:t xml:space="preserve">Properties of data types are noted in </w:t>
      </w:r>
      <w:proofErr w:type="spellStart"/>
      <w:r w:rsidRPr="009061DB">
        <w:t>codestyle</w:t>
      </w:r>
      <w:proofErr w:type="spellEnd"/>
      <w:r w:rsidRPr="009061DB">
        <w:t>.</w:t>
      </w:r>
    </w:p>
    <w:p w14:paraId="662BBCA3" w14:textId="68D5D5E9" w:rsidR="007A504A" w:rsidRPr="009061DB" w:rsidRDefault="00080512" w:rsidP="007A504A">
      <w:pPr>
        <w:pStyle w:val="Heading1"/>
      </w:pPr>
      <w:bookmarkStart w:id="44" w:name="_CR4"/>
      <w:bookmarkStart w:id="45" w:name="_Toc210211641"/>
      <w:bookmarkEnd w:id="44"/>
      <w:r w:rsidRPr="009061DB">
        <w:t>4</w:t>
      </w:r>
      <w:r w:rsidRPr="009061DB">
        <w:tab/>
      </w:r>
      <w:r w:rsidR="004C5243" w:rsidRPr="009061DB">
        <w:t>System overview</w:t>
      </w:r>
      <w:bookmarkEnd w:id="41"/>
      <w:bookmarkEnd w:id="45"/>
    </w:p>
    <w:p w14:paraId="7EF55CDF" w14:textId="77777777" w:rsidR="00B14141" w:rsidRPr="009061DB" w:rsidRDefault="00B14141" w:rsidP="00B14141">
      <w:bookmarkStart w:id="46" w:name="tsgNames"/>
      <w:bookmarkStart w:id="47" w:name="_Toc96455526"/>
      <w:bookmarkEnd w:id="46"/>
      <w:r w:rsidRPr="009061DB">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9061DB" w:rsidRDefault="00B14141" w:rsidP="00B14141">
      <w:r w:rsidRPr="009061DB">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9061DB" w:rsidRDefault="00B14141" w:rsidP="00B14141">
      <w:r w:rsidRPr="009061DB">
        <w:lastRenderedPageBreak/>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9061DB" w:rsidRDefault="002B5109" w:rsidP="004C5243">
      <w:pPr>
        <w:pStyle w:val="Heading1"/>
      </w:pPr>
      <w:bookmarkStart w:id="48" w:name="_CR5"/>
      <w:bookmarkStart w:id="49" w:name="_Toc210211642"/>
      <w:bookmarkEnd w:id="48"/>
      <w:r w:rsidRPr="009061DB">
        <w:t>5</w:t>
      </w:r>
      <w:r w:rsidRPr="009061DB">
        <w:tab/>
      </w:r>
      <w:r w:rsidR="00B14141" w:rsidRPr="009061DB">
        <w:t xml:space="preserve">Announcement of </w:t>
      </w:r>
      <w:r w:rsidR="00105F04" w:rsidRPr="009061DB">
        <w:t xml:space="preserve">MBS </w:t>
      </w:r>
      <w:r w:rsidR="004C5243" w:rsidRPr="009061DB">
        <w:t>User Service</w:t>
      </w:r>
      <w:r w:rsidR="00B14141" w:rsidRPr="009061DB">
        <w:t>s</w:t>
      </w:r>
      <w:bookmarkEnd w:id="47"/>
      <w:bookmarkEnd w:id="49"/>
    </w:p>
    <w:p w14:paraId="2AC94413" w14:textId="77777777" w:rsidR="00D71214" w:rsidRPr="009061DB" w:rsidRDefault="00D71214" w:rsidP="00D71214">
      <w:pPr>
        <w:pStyle w:val="Heading2"/>
      </w:pPr>
      <w:bookmarkStart w:id="50" w:name="_CR5_0"/>
      <w:bookmarkStart w:id="51" w:name="_Toc210211643"/>
      <w:bookmarkStart w:id="52" w:name="_Toc96455527"/>
      <w:bookmarkEnd w:id="50"/>
      <w:r w:rsidRPr="009061DB">
        <w:t>5.0</w:t>
      </w:r>
      <w:r w:rsidRPr="009061DB">
        <w:tab/>
        <w:t>Overview</w:t>
      </w:r>
      <w:bookmarkEnd w:id="51"/>
    </w:p>
    <w:p w14:paraId="064567DE" w14:textId="77777777" w:rsidR="00D71214" w:rsidRPr="009061DB" w:rsidRDefault="00D71214" w:rsidP="00D71214">
      <w:r w:rsidRPr="009061DB">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9061DB">
        <w:rPr>
          <w:i/>
          <w:iCs/>
        </w:rPr>
        <w:t>MBS User Service Description</w:t>
      </w:r>
      <w:r w:rsidRPr="009061DB">
        <w:t>, the syntax of which is defined in this clause.</w:t>
      </w:r>
    </w:p>
    <w:p w14:paraId="4E1E9230" w14:textId="5DD68D34" w:rsidR="00B14141" w:rsidRPr="009061DB" w:rsidRDefault="00B14141" w:rsidP="001B367A">
      <w:r w:rsidRPr="009061DB">
        <w:t>The MBS User Service Announcement plays an equivalent role to the MBMS User Service announcement as defined in TS 26.346 [7], but it is simplified and extended for the needs of Multicast-Broadcast Services.</w:t>
      </w:r>
    </w:p>
    <w:p w14:paraId="19E3F70C" w14:textId="7CA221AD" w:rsidR="004C5243" w:rsidRPr="009061DB" w:rsidRDefault="004C5243" w:rsidP="004C5243">
      <w:pPr>
        <w:pStyle w:val="Heading2"/>
      </w:pPr>
      <w:bookmarkStart w:id="53" w:name="_CR5_1"/>
      <w:bookmarkStart w:id="54" w:name="_Toc210211644"/>
      <w:bookmarkEnd w:id="53"/>
      <w:r w:rsidRPr="009061DB">
        <w:t>5.1</w:t>
      </w:r>
      <w:r w:rsidRPr="009061DB">
        <w:tab/>
      </w:r>
      <w:r w:rsidR="00D71214" w:rsidRPr="009061DB">
        <w:t>User Service Description d</w:t>
      </w:r>
      <w:r w:rsidRPr="009061DB">
        <w:t>ata model</w:t>
      </w:r>
      <w:bookmarkEnd w:id="52"/>
      <w:bookmarkEnd w:id="54"/>
    </w:p>
    <w:p w14:paraId="44C37F40" w14:textId="07153DBB" w:rsidR="00B93215" w:rsidRPr="009061DB" w:rsidRDefault="00B93215" w:rsidP="00B93215">
      <w:pPr>
        <w:pStyle w:val="Heading3"/>
      </w:pPr>
      <w:bookmarkStart w:id="55" w:name="_CR5_1_1"/>
      <w:bookmarkStart w:id="56" w:name="_Toc96455528"/>
      <w:bookmarkStart w:id="57" w:name="_Toc210211645"/>
      <w:bookmarkEnd w:id="55"/>
      <w:r w:rsidRPr="009061DB">
        <w:t>5.1.1</w:t>
      </w:r>
      <w:r w:rsidRPr="009061DB">
        <w:tab/>
      </w:r>
      <w:bookmarkEnd w:id="56"/>
      <w:r w:rsidRPr="009061DB">
        <w:t>General</w:t>
      </w:r>
      <w:bookmarkEnd w:id="57"/>
    </w:p>
    <w:p w14:paraId="1AF5960A" w14:textId="2848725A" w:rsidR="00B93215" w:rsidRPr="009061DB" w:rsidRDefault="00D71214" w:rsidP="00B93215">
      <w:bookmarkStart w:id="58" w:name="_Toc96455535"/>
      <w:r w:rsidRPr="009061DB">
        <w:t xml:space="preserve">An MBS User Service Description is </w:t>
      </w:r>
      <w:r w:rsidR="00B93215" w:rsidRPr="009061DB">
        <w:t>described by a set of metadata documents that are delivered as described in clause 4.3.2 of TS 2</w:t>
      </w:r>
      <w:r w:rsidRPr="009061DB">
        <w:t>6</w:t>
      </w:r>
      <w:r w:rsidR="00B93215" w:rsidRPr="009061DB">
        <w:t>.502 [3].</w:t>
      </w:r>
      <w:r w:rsidRPr="009061DB">
        <w:t xml:space="preserve"> The data model defined in this clause subdivides the parameters defined in [3] and groups them into a set of </w:t>
      </w:r>
      <w:r w:rsidRPr="009061DB">
        <w:rPr>
          <w:i/>
          <w:iCs/>
        </w:rPr>
        <w:t>metadata documents</w:t>
      </w:r>
      <w:r w:rsidRPr="009061DB">
        <w:t>.</w:t>
      </w:r>
    </w:p>
    <w:p w14:paraId="724A8F16" w14:textId="77777777" w:rsidR="00B93215" w:rsidRPr="009061DB" w:rsidRDefault="00B93215" w:rsidP="00B93215">
      <w:pPr>
        <w:keepNext/>
        <w:keepLines/>
        <w:rPr>
          <w:lang w:eastAsia="ja-JP"/>
        </w:rPr>
      </w:pPr>
      <w:r w:rsidRPr="009061DB">
        <w:rPr>
          <w:lang w:eastAsia="ja-JP"/>
        </w:rPr>
        <w:t>The metadata consists of:</w:t>
      </w:r>
    </w:p>
    <w:p w14:paraId="1D537DB6" w14:textId="0E7A9EA6" w:rsidR="00B14141" w:rsidRPr="009061DB" w:rsidRDefault="00B14141" w:rsidP="00B14141">
      <w:pPr>
        <w:pStyle w:val="B1"/>
        <w:keepNext/>
      </w:pPr>
      <w:r w:rsidRPr="009061DB">
        <w:t>-</w:t>
      </w:r>
      <w:r w:rsidRPr="009061DB">
        <w:tab/>
        <w:t xml:space="preserve">A </w:t>
      </w:r>
      <w:r w:rsidRPr="009061DB">
        <w:rPr>
          <w:i/>
          <w:iCs/>
        </w:rPr>
        <w:t>User Service Descriptions</w:t>
      </w:r>
      <w:r w:rsidRPr="009061DB">
        <w:t xml:space="preserve"> document (see clause 5.2.2) describing a set of one or more MBS User Services, and containing:</w:t>
      </w:r>
    </w:p>
    <w:p w14:paraId="270A6A50" w14:textId="77777777" w:rsidR="00B14141" w:rsidRPr="009061DB" w:rsidRDefault="00B14141" w:rsidP="00B14141">
      <w:pPr>
        <w:pStyle w:val="B2"/>
        <w:keepNext/>
      </w:pPr>
      <w:r w:rsidRPr="009061DB">
        <w:t>-</w:t>
      </w:r>
      <w:r w:rsidRPr="009061DB">
        <w:tab/>
        <w:t xml:space="preserve">One of more </w:t>
      </w:r>
      <w:r w:rsidRPr="009061DB">
        <w:rPr>
          <w:i/>
          <w:iCs/>
        </w:rPr>
        <w:t>User Service Description</w:t>
      </w:r>
      <w:r w:rsidRPr="009061DB">
        <w:t xml:space="preserve"> objects (see clause 5.2.3), each describing an MBS User Service Session that is associated with:</w:t>
      </w:r>
    </w:p>
    <w:p w14:paraId="559D4592" w14:textId="77777777" w:rsidR="00B14141" w:rsidRPr="009061DB" w:rsidRDefault="00B14141" w:rsidP="00B14141">
      <w:pPr>
        <w:pStyle w:val="B3"/>
        <w:keepNext/>
        <w:keepLines/>
      </w:pPr>
      <w:r w:rsidRPr="009061DB">
        <w:t>-</w:t>
      </w:r>
      <w:r w:rsidRPr="009061DB">
        <w:tab/>
        <w:t xml:space="preserve">One or more </w:t>
      </w:r>
      <w:r w:rsidRPr="009061DB">
        <w:rPr>
          <w:i/>
          <w:iCs/>
        </w:rPr>
        <w:t>Distribution Session Description</w:t>
      </w:r>
      <w:r w:rsidRPr="009061DB">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0D82C8F6" w14:textId="77777777" w:rsidR="00B14141" w:rsidRPr="009061DB" w:rsidRDefault="00B14141" w:rsidP="00B14141">
      <w:pPr>
        <w:pStyle w:val="B4"/>
        <w:keepNext/>
        <w:keepLines/>
      </w:pPr>
      <w:r w:rsidRPr="009061DB">
        <w:t>-</w:t>
      </w:r>
      <w:r w:rsidRPr="009061DB">
        <w:tab/>
        <w:t xml:space="preserve">Zero or more alternative </w:t>
      </w:r>
      <w:r w:rsidRPr="009061DB">
        <w:rPr>
          <w:i/>
          <w:iCs/>
        </w:rPr>
        <w:t>Application Service Description</w:t>
      </w:r>
      <w:r w:rsidRPr="009061DB">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9061DB" w:rsidRDefault="00B14141" w:rsidP="00B14141">
      <w:pPr>
        <w:pStyle w:val="B3"/>
      </w:pPr>
      <w:r w:rsidRPr="009061DB">
        <w:t>-</w:t>
      </w:r>
      <w:r w:rsidRPr="009061DB">
        <w:tab/>
        <w:t xml:space="preserve">Zero or more </w:t>
      </w:r>
      <w:r w:rsidRPr="009061DB">
        <w:rPr>
          <w:i/>
          <w:iCs/>
        </w:rPr>
        <w:t>Service Schedule Description</w:t>
      </w:r>
      <w:r w:rsidRPr="009061DB">
        <w:t xml:space="preserve"> objects (see clause 5.2.7) advertising the delivery schedule for the MBS User Service Session.</w:t>
      </w:r>
    </w:p>
    <w:p w14:paraId="6B1120ED" w14:textId="1511DE81" w:rsidR="00B14141" w:rsidRPr="009061DB" w:rsidRDefault="00B14141" w:rsidP="00B93215">
      <w:pPr>
        <w:keepNext/>
        <w:keepLines/>
        <w:rPr>
          <w:lang w:eastAsia="ja-JP"/>
        </w:rPr>
      </w:pPr>
      <w:r w:rsidRPr="009061DB">
        <w:rPr>
          <w:lang w:eastAsia="ja-JP"/>
        </w:rPr>
        <w:lastRenderedPageBreak/>
        <w:t>Figure 5.1 1 illustrates the relationships between these metadata entities using UML for a User Service Descriptions document.</w:t>
      </w:r>
    </w:p>
    <w:p w14:paraId="0F8372B6" w14:textId="233A8F65" w:rsidR="00B14141" w:rsidRPr="009061DB" w:rsidRDefault="00AA6723" w:rsidP="001B367A">
      <w:pPr>
        <w:pStyle w:val="TH"/>
        <w:rPr>
          <w:lang w:eastAsia="ja-JP"/>
        </w:rPr>
      </w:pPr>
      <w:r w:rsidRPr="009061DB">
        <w:object w:dxaOrig="6416" w:dyaOrig="3602" w14:anchorId="4EF458FE">
          <v:shape id="_x0000_i1027" type="#_x0000_t75" style="width:368.2pt;height:417.8pt;mso-position-horizontal:absolute" o:ole="">
            <v:imagedata r:id="rId15" o:title="" croptop="309f" cropbottom="7839f" cropleft="8165f" cropright="28955f"/>
          </v:shape>
          <o:OLEObject Type="Embed" ProgID="PowerPoint.Slide.12" ShapeID="_x0000_i1027" DrawAspect="Content" ObjectID="_1822211785" r:id="rId16"/>
        </w:object>
      </w:r>
    </w:p>
    <w:p w14:paraId="56F767BD" w14:textId="1317B4E5" w:rsidR="00B93215" w:rsidRPr="009061DB" w:rsidRDefault="00B93215" w:rsidP="00B93215">
      <w:pPr>
        <w:pStyle w:val="NF"/>
        <w:rPr>
          <w:lang w:eastAsia="ja-JP"/>
        </w:rPr>
      </w:pPr>
      <w:r w:rsidRPr="009061DB">
        <w:rPr>
          <w:lang w:eastAsia="ja-JP"/>
        </w:rPr>
        <w:t>NOTE:</w:t>
      </w:r>
      <w:r w:rsidRPr="009061DB">
        <w:rPr>
          <w:lang w:eastAsia="ja-JP"/>
        </w:rPr>
        <w:tab/>
      </w:r>
      <w:r w:rsidR="003F1F8E" w:rsidRPr="009061DB">
        <w:rPr>
          <w:lang w:eastAsia="ja-JP"/>
        </w:rPr>
        <w:t>“</w:t>
      </w:r>
      <w:r w:rsidRPr="009061DB">
        <w:rPr>
          <w:lang w:eastAsia="ja-JP"/>
        </w:rPr>
        <w:t>N</w:t>
      </w:r>
      <w:r w:rsidR="003F1F8E" w:rsidRPr="009061DB">
        <w:rPr>
          <w:lang w:eastAsia="ja-JP"/>
        </w:rPr>
        <w:t>”</w:t>
      </w:r>
      <w:r w:rsidRPr="009061DB">
        <w:rPr>
          <w:lang w:eastAsia="ja-JP"/>
        </w:rPr>
        <w:t xml:space="preserve"> means any number in each instance.</w:t>
      </w:r>
    </w:p>
    <w:p w14:paraId="6C539BC5" w14:textId="77777777" w:rsidR="00B93215" w:rsidRPr="009061DB" w:rsidRDefault="00B93215" w:rsidP="00903EEE">
      <w:pPr>
        <w:pStyle w:val="TF"/>
      </w:pPr>
      <w:bookmarkStart w:id="59" w:name="_CRFigure5_11"/>
      <w:r w:rsidRPr="009061DB">
        <w:t xml:space="preserve">Figure </w:t>
      </w:r>
      <w:bookmarkEnd w:id="59"/>
      <w:r w:rsidRPr="009061DB">
        <w:t xml:space="preserve">5.1-1: </w:t>
      </w:r>
      <w:r w:rsidRPr="009061DB">
        <w:rPr>
          <w:lang w:eastAsia="zh-CN"/>
        </w:rPr>
        <w:t>User</w:t>
      </w:r>
      <w:r w:rsidRPr="009061DB">
        <w:t xml:space="preserve"> </w:t>
      </w:r>
      <w:r w:rsidRPr="009061DB">
        <w:rPr>
          <w:lang w:eastAsia="zh-CN"/>
        </w:rPr>
        <w:t>Service</w:t>
      </w:r>
      <w:r w:rsidRPr="009061DB">
        <w:t xml:space="preserve"> Data Model simple description</w:t>
      </w:r>
    </w:p>
    <w:p w14:paraId="0B0D64B3" w14:textId="77777777" w:rsidR="00B14141" w:rsidRPr="009061DB" w:rsidRDefault="00B14141" w:rsidP="00B14141">
      <w:pPr>
        <w:keepLines/>
        <w:rPr>
          <w:lang w:eastAsia="ja-JP"/>
        </w:rPr>
      </w:pPr>
      <w:r w:rsidRPr="009061DB">
        <w:rPr>
          <w:lang w:eastAsia="ja-JP"/>
        </w:rPr>
        <w:t xml:space="preserve">A </w:t>
      </w:r>
      <w:r w:rsidRPr="009061DB">
        <w:rPr>
          <w:i/>
          <w:iCs/>
          <w:lang w:eastAsia="ja-JP"/>
        </w:rPr>
        <w:t>User Service Description</w:t>
      </w:r>
      <w:r w:rsidRPr="009061DB">
        <w:rPr>
          <w:lang w:eastAsia="ja-JP"/>
        </w:rPr>
        <w:t xml:space="preserve"> document shall contain one or more </w:t>
      </w:r>
      <w:r w:rsidRPr="009061DB">
        <w:rPr>
          <w:i/>
          <w:iCs/>
          <w:lang w:eastAsia="ja-JP"/>
        </w:rPr>
        <w:t>User Service Description</w:t>
      </w:r>
      <w:r w:rsidRPr="009061DB">
        <w:rPr>
          <w:lang w:eastAsia="ja-JP"/>
        </w:rPr>
        <w:t xml:space="preserve"> objects, each of which describes a single MBS User Service Session.</w:t>
      </w:r>
    </w:p>
    <w:p w14:paraId="1BDCCD78" w14:textId="77777777" w:rsidR="00B14141" w:rsidRPr="009061DB" w:rsidRDefault="00B14141" w:rsidP="00B14141">
      <w:pPr>
        <w:keepNext/>
        <w:keepLines/>
        <w:rPr>
          <w:lang w:eastAsia="ja-JP"/>
        </w:rPr>
      </w:pPr>
      <w:r w:rsidRPr="009061DB">
        <w:rPr>
          <w:lang w:eastAsia="ja-JP"/>
        </w:rPr>
        <w:t xml:space="preserve">Each User Service Description object shall include at least one </w:t>
      </w:r>
      <w:r w:rsidRPr="009061DB">
        <w:rPr>
          <w:i/>
          <w:iCs/>
          <w:lang w:eastAsia="ja-JP"/>
        </w:rPr>
        <w:t>Distribution Service Description</w:t>
      </w:r>
      <w:r w:rsidRPr="009061DB">
        <w:rPr>
          <w:lang w:eastAsia="ja-JP"/>
        </w:rPr>
        <w:t xml:space="preserve"> object describing the set of MBS Distribution Sessions currently associated with the MBS User Service Session.</w:t>
      </w:r>
    </w:p>
    <w:p w14:paraId="00C32F0B" w14:textId="77777777" w:rsidR="00B14141" w:rsidRPr="009061DB" w:rsidRDefault="00B14141" w:rsidP="00B14141">
      <w:pPr>
        <w:pStyle w:val="B1"/>
        <w:keepNext/>
        <w:rPr>
          <w:lang w:eastAsia="ja-JP"/>
        </w:rPr>
      </w:pPr>
      <w:r w:rsidRPr="009061DB">
        <w:rPr>
          <w:lang w:eastAsia="ja-JP"/>
        </w:rPr>
        <w:t>-</w:t>
      </w:r>
      <w:r w:rsidRPr="009061DB">
        <w:rPr>
          <w:lang w:eastAsia="ja-JP"/>
        </w:rPr>
        <w:tab/>
        <w:t xml:space="preserve">The Distribution Session Description object shall refer to one </w:t>
      </w:r>
      <w:r w:rsidRPr="009061DB">
        <w:rPr>
          <w:i/>
          <w:iCs/>
          <w:lang w:eastAsia="ja-JP"/>
        </w:rPr>
        <w:t>Session Description document</w:t>
      </w:r>
      <w:r w:rsidRPr="009061DB">
        <w:rPr>
          <w:lang w:eastAsia="ja-JP"/>
        </w:rPr>
        <w:t>.</w:t>
      </w:r>
    </w:p>
    <w:p w14:paraId="5AF0602F" w14:textId="77777777" w:rsidR="00B14141" w:rsidRPr="009061DB" w:rsidRDefault="00B14141" w:rsidP="00B14141">
      <w:pPr>
        <w:pStyle w:val="B1"/>
        <w:rPr>
          <w:lang w:eastAsia="ja-JP"/>
        </w:rPr>
      </w:pPr>
      <w:r w:rsidRPr="009061DB">
        <w:rPr>
          <w:lang w:eastAsia="ja-JP"/>
        </w:rPr>
        <w:t>-</w:t>
      </w:r>
      <w:r w:rsidRPr="009061DB">
        <w:rPr>
          <w:lang w:eastAsia="ja-JP"/>
        </w:rPr>
        <w:tab/>
        <w:t xml:space="preserve">Each Distribution Session Description object may include an </w:t>
      </w:r>
      <w:r w:rsidRPr="009061DB">
        <w:rPr>
          <w:i/>
          <w:iCs/>
          <w:lang w:eastAsia="ja-JP"/>
        </w:rPr>
        <w:t xml:space="preserve">Object Repair Parameters </w:t>
      </w:r>
      <w:r w:rsidRPr="009061DB">
        <w:t>object</w:t>
      </w:r>
      <w:r w:rsidRPr="009061DB">
        <w:rPr>
          <w:lang w:eastAsia="ja-JP"/>
        </w:rPr>
        <w:t>.</w:t>
      </w:r>
    </w:p>
    <w:p w14:paraId="52A6C4D7" w14:textId="77777777" w:rsidR="00B14141" w:rsidRPr="009061DB" w:rsidRDefault="00B14141" w:rsidP="00B14141">
      <w:pPr>
        <w:pStyle w:val="B1"/>
        <w:rPr>
          <w:lang w:eastAsia="ja-JP"/>
        </w:rPr>
      </w:pPr>
      <w:r w:rsidRPr="009061DB">
        <w:rPr>
          <w:lang w:eastAsia="ja-JP"/>
        </w:rPr>
        <w:t>-</w:t>
      </w:r>
      <w:r w:rsidRPr="009061DB">
        <w:rPr>
          <w:lang w:eastAsia="ja-JP"/>
        </w:rPr>
        <w:tab/>
        <w:t xml:space="preserve">Each Distribution Session Description object may include zero or more alternative </w:t>
      </w:r>
      <w:r w:rsidRPr="009061DB">
        <w:rPr>
          <w:i/>
          <w:iCs/>
        </w:rPr>
        <w:t>Application Service Description</w:t>
      </w:r>
      <w:r w:rsidRPr="009061DB" w:rsidDel="007D0CEA">
        <w:rPr>
          <w:rStyle w:val="XMLElementChar"/>
        </w:rPr>
        <w:t xml:space="preserve"> </w:t>
      </w:r>
      <w:r w:rsidRPr="009061DB">
        <w:rPr>
          <w:lang w:eastAsia="ja-JP"/>
        </w:rPr>
        <w:t xml:space="preserve">object, optionally referencing an Application Service Entry Point document (e.g. a DASH MPD, HLS Master Playlist or HTML document) which </w:t>
      </w:r>
      <w:r w:rsidRPr="009061DB">
        <w:t>describes the root of the Application Service associated with this MBS Distribution Session</w:t>
      </w:r>
      <w:r w:rsidRPr="009061DB">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9061DB" w:rsidRDefault="00B14141" w:rsidP="00B14141">
      <w:pPr>
        <w:keepNext/>
        <w:keepLines/>
        <w:rPr>
          <w:lang w:eastAsia="ja-JP"/>
        </w:rPr>
      </w:pPr>
      <w:r w:rsidRPr="009061DB">
        <w:rPr>
          <w:lang w:eastAsia="ja-JP"/>
        </w:rPr>
        <w:lastRenderedPageBreak/>
        <w:t xml:space="preserve">Each User Service Description object may include </w:t>
      </w:r>
      <w:r w:rsidRPr="009061DB">
        <w:rPr>
          <w:i/>
          <w:iCs/>
          <w:lang w:eastAsia="ja-JP"/>
        </w:rPr>
        <w:t>Service Schedule Description</w:t>
      </w:r>
      <w:r w:rsidRPr="009061DB">
        <w:rPr>
          <w:lang w:eastAsia="ja-JP"/>
        </w:rPr>
        <w:t xml:space="preserve"> objects. If included, the UE can expect to receive MBS User Service data during the time periods described in the Service Schedule Description object.</w:t>
      </w:r>
    </w:p>
    <w:p w14:paraId="481797C5" w14:textId="7BA26E58" w:rsidR="00B14141" w:rsidRPr="009061DB" w:rsidRDefault="00B14141" w:rsidP="004C5243">
      <w:pPr>
        <w:pStyle w:val="Heading2"/>
      </w:pPr>
      <w:bookmarkStart w:id="60" w:name="_CR5_1A"/>
      <w:bookmarkStart w:id="61" w:name="_Toc210211646"/>
      <w:bookmarkEnd w:id="60"/>
      <w:r w:rsidRPr="009061DB">
        <w:t>5.1A</w:t>
      </w:r>
      <w:r w:rsidRPr="009061DB">
        <w:tab/>
        <w:t>Encoding</w:t>
      </w:r>
      <w:bookmarkEnd w:id="61"/>
    </w:p>
    <w:p w14:paraId="617CB623" w14:textId="77777777" w:rsidR="00B14141" w:rsidRPr="009061DB" w:rsidRDefault="00B14141" w:rsidP="001B367A">
      <w:r w:rsidRPr="009061DB">
        <w:t>The User Service Descriptions document shall be a JSON instance document formatted according to the schema specified in clause A.2 with the following constraints:</w:t>
      </w:r>
    </w:p>
    <w:p w14:paraId="07BBB531" w14:textId="5ED5197F" w:rsidR="00B14141" w:rsidRPr="009061DB" w:rsidRDefault="00B14141" w:rsidP="00B14141">
      <w:pPr>
        <w:pStyle w:val="B1"/>
      </w:pPr>
      <w:r w:rsidRPr="009061DB">
        <w:t>-</w:t>
      </w:r>
      <w:r w:rsidRPr="009061DB">
        <w:tab/>
        <w:t>The MIME type of the User Service Description document is specified in clause </w:t>
      </w:r>
      <w:r w:rsidR="0000559D">
        <w:t>E</w:t>
      </w:r>
      <w:r w:rsidRPr="009061DB">
        <w:t>.2.</w:t>
      </w:r>
    </w:p>
    <w:p w14:paraId="1EE57089" w14:textId="3B95B749" w:rsidR="00B14141" w:rsidRPr="009061DB" w:rsidRDefault="00B14141" w:rsidP="00B14141">
      <w:pPr>
        <w:pStyle w:val="B1"/>
      </w:pPr>
      <w:r w:rsidRPr="009061DB">
        <w:t>-</w:t>
      </w:r>
      <w:r w:rsidRPr="009061DB">
        <w:tab/>
        <w:t>The encoding of the User Service Description document shall be UTF-8 as defined in IETF RFC 3629 [26].</w:t>
      </w:r>
    </w:p>
    <w:p w14:paraId="1B01BE96" w14:textId="77777777" w:rsidR="00B14141" w:rsidRPr="009061DB" w:rsidRDefault="00B14141" w:rsidP="00B14141">
      <w:pPr>
        <w:pStyle w:val="B1"/>
      </w:pPr>
      <w:r w:rsidRPr="009061DB">
        <w:t>-</w:t>
      </w:r>
      <w:r w:rsidRPr="009061DB">
        <w:tab/>
        <w:t>The extension of the schemas specified in clause A.2, in particular the addition of information elements, is reserved to 3GPP.</w:t>
      </w:r>
    </w:p>
    <w:p w14:paraId="65C80F9E" w14:textId="77777777" w:rsidR="00B14141" w:rsidRPr="009061DB" w:rsidRDefault="00B14141" w:rsidP="00B14141">
      <w:pPr>
        <w:pStyle w:val="B1"/>
      </w:pPr>
      <w:r w:rsidRPr="009061DB">
        <w:t>-</w:t>
      </w:r>
      <w:r w:rsidRPr="009061DB">
        <w:tab/>
        <w:t>Additional rules for schema extension are for future study.</w:t>
      </w:r>
    </w:p>
    <w:p w14:paraId="6284180C" w14:textId="1AF586C4" w:rsidR="004C5243" w:rsidRPr="009061DB" w:rsidRDefault="004C5243" w:rsidP="004C5243">
      <w:pPr>
        <w:pStyle w:val="Heading2"/>
      </w:pPr>
      <w:bookmarkStart w:id="62" w:name="_CR5_2"/>
      <w:bookmarkStart w:id="63" w:name="_Toc210211647"/>
      <w:bookmarkEnd w:id="62"/>
      <w:r w:rsidRPr="009061DB">
        <w:t>5.2</w:t>
      </w:r>
      <w:r w:rsidRPr="009061DB">
        <w:tab/>
        <w:t>S</w:t>
      </w:r>
      <w:r w:rsidR="00B14141" w:rsidRPr="009061DB">
        <w:t>yntax and associated s</w:t>
      </w:r>
      <w:r w:rsidRPr="009061DB">
        <w:t>emantics</w:t>
      </w:r>
      <w:bookmarkEnd w:id="63"/>
    </w:p>
    <w:p w14:paraId="56F06FA4" w14:textId="5F4265C7" w:rsidR="00B719E3" w:rsidRPr="009061DB" w:rsidRDefault="00B719E3" w:rsidP="00B719E3">
      <w:pPr>
        <w:pStyle w:val="Heading3"/>
      </w:pPr>
      <w:bookmarkStart w:id="64" w:name="_CR5_2_1"/>
      <w:bookmarkStart w:id="65" w:name="_Toc210211648"/>
      <w:bookmarkStart w:id="66" w:name="_Toc96455536"/>
      <w:bookmarkEnd w:id="58"/>
      <w:bookmarkEnd w:id="64"/>
      <w:r w:rsidRPr="009061DB">
        <w:t>5.2.1</w:t>
      </w:r>
      <w:r w:rsidRPr="009061DB">
        <w:tab/>
        <w:t>General</w:t>
      </w:r>
      <w:bookmarkEnd w:id="65"/>
    </w:p>
    <w:p w14:paraId="05EA0B39" w14:textId="77777777" w:rsidR="00B14141" w:rsidRPr="009061DB" w:rsidRDefault="00B14141" w:rsidP="00B14141">
      <w:r w:rsidRPr="009061DB">
        <w:t>The following description in this clause presumes a JSON encoding of the information comprising the MBS User Service Announcement as specified in clause 5.1A.</w:t>
      </w:r>
    </w:p>
    <w:p w14:paraId="7EBD3337" w14:textId="77777777" w:rsidR="00B14141" w:rsidRPr="009061DB" w:rsidRDefault="00B14141" w:rsidP="00B14141">
      <w:r w:rsidRPr="009061DB">
        <w:t>The data types in table 5.2.1-1 from other 3GPP specifications are reused in the remainder of the present document.</w:t>
      </w:r>
    </w:p>
    <w:p w14:paraId="3B62B6F2" w14:textId="77777777" w:rsidR="00B14141" w:rsidRPr="009061DB" w:rsidRDefault="00B14141" w:rsidP="00B14141">
      <w:pPr>
        <w:pStyle w:val="TH"/>
      </w:pPr>
      <w:bookmarkStart w:id="67" w:name="_CRTable5_2_11"/>
      <w:r w:rsidRPr="009061DB">
        <w:t xml:space="preserve">Table </w:t>
      </w:r>
      <w:bookmarkEnd w:id="67"/>
      <w:r w:rsidRPr="009061DB">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14141" w:rsidRPr="009061DB" w14:paraId="1699AB2A" w14:textId="77777777" w:rsidTr="00134111">
        <w:trPr>
          <w:cantSplit/>
          <w:jc w:val="center"/>
        </w:trPr>
        <w:tc>
          <w:tcPr>
            <w:tcW w:w="1980" w:type="dxa"/>
            <w:shd w:val="clear" w:color="auto" w:fill="BFBFBF" w:themeFill="background1" w:themeFillShade="BF"/>
          </w:tcPr>
          <w:p w14:paraId="55114664" w14:textId="77777777" w:rsidR="00B14141" w:rsidRPr="009061DB" w:rsidRDefault="00B14141" w:rsidP="00134111">
            <w:pPr>
              <w:pStyle w:val="TAH"/>
              <w:rPr>
                <w:rFonts w:eastAsia="MS Mincho"/>
              </w:rPr>
            </w:pPr>
            <w:r w:rsidRPr="009061DB">
              <w:t>Data type</w:t>
            </w:r>
          </w:p>
        </w:tc>
        <w:tc>
          <w:tcPr>
            <w:tcW w:w="4394" w:type="dxa"/>
            <w:shd w:val="clear" w:color="auto" w:fill="BFBFBF" w:themeFill="background1" w:themeFillShade="BF"/>
          </w:tcPr>
          <w:p w14:paraId="12C65A6D" w14:textId="77777777" w:rsidR="00B14141" w:rsidRPr="009061DB" w:rsidRDefault="00B14141" w:rsidP="00134111">
            <w:pPr>
              <w:pStyle w:val="TAH"/>
              <w:rPr>
                <w:rFonts w:eastAsia="MS Mincho"/>
              </w:rPr>
            </w:pPr>
            <w:r w:rsidRPr="009061DB">
              <w:t>Comments</w:t>
            </w:r>
          </w:p>
        </w:tc>
        <w:tc>
          <w:tcPr>
            <w:tcW w:w="1397" w:type="dxa"/>
            <w:tcBorders>
              <w:bottom w:val="single" w:sz="4" w:space="0" w:color="auto"/>
            </w:tcBorders>
            <w:shd w:val="clear" w:color="auto" w:fill="BFBFBF" w:themeFill="background1" w:themeFillShade="BF"/>
          </w:tcPr>
          <w:p w14:paraId="5E87B0E2" w14:textId="77777777" w:rsidR="00B14141" w:rsidRPr="009061DB" w:rsidRDefault="00B14141" w:rsidP="00134111">
            <w:pPr>
              <w:pStyle w:val="TAH"/>
              <w:rPr>
                <w:rFonts w:eastAsia="MS Mincho"/>
              </w:rPr>
            </w:pPr>
            <w:r w:rsidRPr="009061DB">
              <w:t>Reference</w:t>
            </w:r>
          </w:p>
        </w:tc>
      </w:tr>
      <w:tr w:rsidR="00B14141" w:rsidRPr="009061DB" w14:paraId="11FC8E52" w14:textId="77777777" w:rsidTr="00134111">
        <w:trPr>
          <w:cantSplit/>
          <w:jc w:val="center"/>
        </w:trPr>
        <w:tc>
          <w:tcPr>
            <w:tcW w:w="1980" w:type="dxa"/>
          </w:tcPr>
          <w:p w14:paraId="204834AA" w14:textId="77777777" w:rsidR="00B14141" w:rsidRPr="009061DB" w:rsidRDefault="00B14141" w:rsidP="00134111">
            <w:pPr>
              <w:pStyle w:val="TAL"/>
              <w:rPr>
                <w:rFonts w:eastAsia="MS Mincho"/>
              </w:rPr>
            </w:pPr>
            <w:r w:rsidRPr="009061DB">
              <w:rPr>
                <w:rStyle w:val="Codechar"/>
                <w:noProof w:val="0"/>
                <w:lang w:val="en-GB"/>
              </w:rPr>
              <w:t>Uri</w:t>
            </w:r>
          </w:p>
        </w:tc>
        <w:tc>
          <w:tcPr>
            <w:tcW w:w="4394" w:type="dxa"/>
          </w:tcPr>
          <w:p w14:paraId="0D191F66" w14:textId="77777777" w:rsidR="00B14141" w:rsidRPr="009061DB" w:rsidRDefault="00B14141" w:rsidP="00134111">
            <w:pPr>
              <w:pStyle w:val="TAL"/>
              <w:rPr>
                <w:rFonts w:eastAsia="MS Mincho"/>
              </w:rPr>
            </w:pPr>
            <w:r w:rsidRPr="009061DB">
              <w:t>A Uniform Resource Locator</w:t>
            </w:r>
          </w:p>
        </w:tc>
        <w:tc>
          <w:tcPr>
            <w:tcW w:w="1397" w:type="dxa"/>
            <w:tcBorders>
              <w:bottom w:val="nil"/>
            </w:tcBorders>
            <w:shd w:val="clear" w:color="auto" w:fill="auto"/>
          </w:tcPr>
          <w:p w14:paraId="17D64407" w14:textId="77777777" w:rsidR="00B14141" w:rsidRPr="009061DB" w:rsidRDefault="00B14141" w:rsidP="00134111">
            <w:pPr>
              <w:pStyle w:val="TAL"/>
              <w:rPr>
                <w:rFonts w:eastAsia="MS Mincho"/>
              </w:rPr>
            </w:pPr>
            <w:r w:rsidRPr="009061DB">
              <w:t>TS 29.571 [30]</w:t>
            </w:r>
          </w:p>
        </w:tc>
      </w:tr>
      <w:tr w:rsidR="00B14141" w:rsidRPr="009061DB" w14:paraId="73C4544B" w14:textId="77777777" w:rsidTr="00134111">
        <w:trPr>
          <w:cantSplit/>
          <w:jc w:val="center"/>
        </w:trPr>
        <w:tc>
          <w:tcPr>
            <w:tcW w:w="1980" w:type="dxa"/>
          </w:tcPr>
          <w:p w14:paraId="20ECA819" w14:textId="77777777" w:rsidR="00B14141" w:rsidRPr="009061DB" w:rsidRDefault="00B14141" w:rsidP="00134111">
            <w:pPr>
              <w:pStyle w:val="TAL"/>
              <w:rPr>
                <w:rFonts w:eastAsia="MS Mincho"/>
              </w:rPr>
            </w:pPr>
            <w:proofErr w:type="spellStart"/>
            <w:r w:rsidRPr="009061DB">
              <w:rPr>
                <w:rStyle w:val="Codechar"/>
                <w:noProof w:val="0"/>
                <w:lang w:val="en-GB"/>
              </w:rPr>
              <w:t>DateTime</w:t>
            </w:r>
            <w:proofErr w:type="spellEnd"/>
          </w:p>
        </w:tc>
        <w:tc>
          <w:tcPr>
            <w:tcW w:w="4394" w:type="dxa"/>
          </w:tcPr>
          <w:p w14:paraId="31F9856C" w14:textId="77777777" w:rsidR="00B14141" w:rsidRPr="009061DB" w:rsidRDefault="00B14141" w:rsidP="00134111">
            <w:pPr>
              <w:pStyle w:val="TAL"/>
              <w:rPr>
                <w:rFonts w:eastAsia="MS Mincho"/>
              </w:rPr>
            </w:pPr>
            <w:r w:rsidRPr="009061DB">
              <w:t>A date–time value.</w:t>
            </w:r>
          </w:p>
        </w:tc>
        <w:tc>
          <w:tcPr>
            <w:tcW w:w="1397" w:type="dxa"/>
            <w:tcBorders>
              <w:top w:val="nil"/>
              <w:bottom w:val="nil"/>
            </w:tcBorders>
            <w:shd w:val="clear" w:color="auto" w:fill="auto"/>
          </w:tcPr>
          <w:p w14:paraId="4C805EDE" w14:textId="77777777" w:rsidR="00B14141" w:rsidRPr="009061DB" w:rsidRDefault="00B14141" w:rsidP="00134111">
            <w:pPr>
              <w:pStyle w:val="TAL"/>
              <w:rPr>
                <w:rFonts w:eastAsia="MS Mincho"/>
              </w:rPr>
            </w:pPr>
          </w:p>
        </w:tc>
      </w:tr>
      <w:tr w:rsidR="00B14141" w:rsidRPr="009061DB" w14:paraId="06167080" w14:textId="77777777" w:rsidTr="00134111">
        <w:trPr>
          <w:cantSplit/>
          <w:jc w:val="center"/>
        </w:trPr>
        <w:tc>
          <w:tcPr>
            <w:tcW w:w="1980" w:type="dxa"/>
          </w:tcPr>
          <w:p w14:paraId="4DE2C5CB" w14:textId="77777777" w:rsidR="00B14141" w:rsidRPr="009061DB" w:rsidRDefault="00B14141" w:rsidP="00134111">
            <w:pPr>
              <w:pStyle w:val="TAL"/>
              <w:rPr>
                <w:rFonts w:eastAsia="MS Mincho"/>
              </w:rPr>
            </w:pPr>
            <w:proofErr w:type="spellStart"/>
            <w:r w:rsidRPr="009061DB">
              <w:rPr>
                <w:rStyle w:val="Codechar"/>
                <w:noProof w:val="0"/>
                <w:lang w:val="en-GB"/>
              </w:rPr>
              <w:t>MbsServiceArea</w:t>
            </w:r>
            <w:proofErr w:type="spellEnd"/>
          </w:p>
        </w:tc>
        <w:tc>
          <w:tcPr>
            <w:tcW w:w="4394" w:type="dxa"/>
          </w:tcPr>
          <w:p w14:paraId="0FCAE307" w14:textId="77777777" w:rsidR="00B14141" w:rsidRPr="009061DB" w:rsidRDefault="00B14141" w:rsidP="00134111">
            <w:pPr>
              <w:pStyle w:val="TAL"/>
              <w:rPr>
                <w:rFonts w:eastAsia="MS Mincho"/>
              </w:rPr>
            </w:pPr>
            <w:r w:rsidRPr="009061DB">
              <w:t>An MBS Service Area.</w:t>
            </w:r>
          </w:p>
        </w:tc>
        <w:tc>
          <w:tcPr>
            <w:tcW w:w="1397" w:type="dxa"/>
            <w:tcBorders>
              <w:top w:val="nil"/>
              <w:bottom w:val="nil"/>
            </w:tcBorders>
            <w:shd w:val="clear" w:color="auto" w:fill="auto"/>
          </w:tcPr>
          <w:p w14:paraId="757434B1" w14:textId="77777777" w:rsidR="00B14141" w:rsidRPr="009061DB" w:rsidRDefault="00B14141" w:rsidP="00134111">
            <w:pPr>
              <w:pStyle w:val="TAL"/>
              <w:rPr>
                <w:rFonts w:eastAsia="MS Mincho"/>
              </w:rPr>
            </w:pPr>
          </w:p>
        </w:tc>
      </w:tr>
      <w:tr w:rsidR="00B14141" w:rsidRPr="009061DB" w14:paraId="5BAAC6BC" w14:textId="77777777" w:rsidTr="00134111">
        <w:trPr>
          <w:cantSplit/>
          <w:jc w:val="center"/>
        </w:trPr>
        <w:tc>
          <w:tcPr>
            <w:tcW w:w="1980" w:type="dxa"/>
          </w:tcPr>
          <w:p w14:paraId="25E69E44" w14:textId="77777777" w:rsidR="00B14141" w:rsidRPr="009061DB" w:rsidRDefault="00B14141" w:rsidP="00134111">
            <w:pPr>
              <w:pStyle w:val="TAL"/>
              <w:rPr>
                <w:rFonts w:eastAsia="MS Mincho"/>
              </w:rPr>
            </w:pPr>
            <w:proofErr w:type="spellStart"/>
            <w:r w:rsidRPr="009061DB">
              <w:rPr>
                <w:rStyle w:val="Codechar"/>
                <w:noProof w:val="0"/>
                <w:lang w:val="en-GB"/>
              </w:rPr>
              <w:t>MbsFsaId</w:t>
            </w:r>
            <w:proofErr w:type="spellEnd"/>
          </w:p>
        </w:tc>
        <w:tc>
          <w:tcPr>
            <w:tcW w:w="4394" w:type="dxa"/>
          </w:tcPr>
          <w:p w14:paraId="1B526049" w14:textId="77777777" w:rsidR="00B14141" w:rsidRPr="009061DB" w:rsidRDefault="00B14141" w:rsidP="00134111">
            <w:pPr>
              <w:pStyle w:val="TAL"/>
              <w:rPr>
                <w:rFonts w:eastAsia="MS Mincho"/>
              </w:rPr>
            </w:pPr>
            <w:r w:rsidRPr="009061DB">
              <w:t>An MBS Frequency Selection Area identifier.</w:t>
            </w:r>
          </w:p>
        </w:tc>
        <w:tc>
          <w:tcPr>
            <w:tcW w:w="1397" w:type="dxa"/>
            <w:tcBorders>
              <w:top w:val="nil"/>
              <w:bottom w:val="nil"/>
            </w:tcBorders>
            <w:shd w:val="clear" w:color="auto" w:fill="auto"/>
          </w:tcPr>
          <w:p w14:paraId="4244923B" w14:textId="77777777" w:rsidR="00B14141" w:rsidRPr="009061DB" w:rsidRDefault="00B14141" w:rsidP="00134111">
            <w:pPr>
              <w:pStyle w:val="TAL"/>
              <w:rPr>
                <w:rFonts w:eastAsia="MS Mincho"/>
              </w:rPr>
            </w:pPr>
          </w:p>
        </w:tc>
      </w:tr>
      <w:tr w:rsidR="00B14141" w:rsidRPr="009061DB" w14:paraId="39F1144E" w14:textId="77777777" w:rsidTr="00134111">
        <w:trPr>
          <w:cantSplit/>
          <w:jc w:val="center"/>
        </w:trPr>
        <w:tc>
          <w:tcPr>
            <w:tcW w:w="1980" w:type="dxa"/>
          </w:tcPr>
          <w:p w14:paraId="41970A51" w14:textId="77777777" w:rsidR="00B14141" w:rsidRPr="009061DB" w:rsidRDefault="00B14141" w:rsidP="00134111">
            <w:pPr>
              <w:pStyle w:val="TAL"/>
              <w:rPr>
                <w:rFonts w:eastAsia="MS Mincho"/>
              </w:rPr>
            </w:pPr>
            <w:proofErr w:type="spellStart"/>
            <w:r w:rsidRPr="009061DB">
              <w:rPr>
                <w:rStyle w:val="Codechar"/>
                <w:noProof w:val="0"/>
                <w:lang w:val="en-GB"/>
              </w:rPr>
              <w:t>DurationSec</w:t>
            </w:r>
            <w:proofErr w:type="spellEnd"/>
          </w:p>
        </w:tc>
        <w:tc>
          <w:tcPr>
            <w:tcW w:w="4394" w:type="dxa"/>
          </w:tcPr>
          <w:p w14:paraId="5A738E1B" w14:textId="77777777" w:rsidR="00B14141" w:rsidRPr="009061DB" w:rsidRDefault="00B14141" w:rsidP="00134111">
            <w:pPr>
              <w:pStyle w:val="TAL"/>
              <w:rPr>
                <w:rFonts w:eastAsia="MS Mincho"/>
              </w:rPr>
            </w:pPr>
            <w:r w:rsidRPr="009061DB">
              <w:t>A time duration expressed in seconds.</w:t>
            </w:r>
          </w:p>
        </w:tc>
        <w:tc>
          <w:tcPr>
            <w:tcW w:w="1397" w:type="dxa"/>
            <w:tcBorders>
              <w:top w:val="nil"/>
            </w:tcBorders>
            <w:shd w:val="clear" w:color="auto" w:fill="auto"/>
          </w:tcPr>
          <w:p w14:paraId="1E1F82FE" w14:textId="77777777" w:rsidR="00B14141" w:rsidRPr="009061DB" w:rsidRDefault="00B14141" w:rsidP="00134111">
            <w:pPr>
              <w:pStyle w:val="TAL"/>
              <w:rPr>
                <w:rFonts w:eastAsia="MS Mincho"/>
              </w:rPr>
            </w:pPr>
          </w:p>
        </w:tc>
      </w:tr>
      <w:tr w:rsidR="00B14141" w:rsidRPr="009061DB" w14:paraId="474EB255" w14:textId="77777777" w:rsidTr="00134111">
        <w:trPr>
          <w:cantSplit/>
          <w:jc w:val="center"/>
        </w:trPr>
        <w:tc>
          <w:tcPr>
            <w:tcW w:w="1980" w:type="dxa"/>
          </w:tcPr>
          <w:p w14:paraId="70A4B97E" w14:textId="77777777" w:rsidR="00B14141" w:rsidRPr="009061DB" w:rsidRDefault="00B14141" w:rsidP="00134111">
            <w:pPr>
              <w:pStyle w:val="TAL"/>
              <w:rPr>
                <w:rFonts w:eastAsia="MS Mincho"/>
              </w:rPr>
            </w:pPr>
            <w:proofErr w:type="spellStart"/>
            <w:r w:rsidRPr="009061DB">
              <w:rPr>
                <w:rStyle w:val="Codechar"/>
                <w:noProof w:val="0"/>
                <w:lang w:val="en-GB"/>
              </w:rPr>
              <w:t>AbsoluteUrl</w:t>
            </w:r>
            <w:proofErr w:type="spellEnd"/>
          </w:p>
        </w:tc>
        <w:tc>
          <w:tcPr>
            <w:tcW w:w="4394" w:type="dxa"/>
          </w:tcPr>
          <w:p w14:paraId="7A6D09B6" w14:textId="77777777" w:rsidR="00B14141" w:rsidRPr="009061DB" w:rsidRDefault="00B14141" w:rsidP="00134111">
            <w:pPr>
              <w:pStyle w:val="TAL"/>
              <w:rPr>
                <w:rFonts w:eastAsia="MS Mincho"/>
              </w:rPr>
            </w:pPr>
            <w:r w:rsidRPr="009061DB">
              <w:t>An absolute URL</w:t>
            </w:r>
          </w:p>
        </w:tc>
        <w:tc>
          <w:tcPr>
            <w:tcW w:w="1397" w:type="dxa"/>
          </w:tcPr>
          <w:p w14:paraId="441A7D88" w14:textId="77777777" w:rsidR="00B14141" w:rsidRPr="009061DB" w:rsidRDefault="00B14141" w:rsidP="00134111">
            <w:pPr>
              <w:pStyle w:val="TAL"/>
              <w:rPr>
                <w:rFonts w:eastAsia="MS Mincho"/>
              </w:rPr>
            </w:pPr>
            <w:r w:rsidRPr="009061DB">
              <w:t>TS 29 512 [31]</w:t>
            </w:r>
          </w:p>
        </w:tc>
      </w:tr>
    </w:tbl>
    <w:p w14:paraId="311C3E3F" w14:textId="77777777" w:rsidR="00B14141" w:rsidRPr="009061DB" w:rsidRDefault="00B14141" w:rsidP="00B14141"/>
    <w:p w14:paraId="238CC8C9" w14:textId="77777777" w:rsidR="00B14141" w:rsidRPr="009061DB" w:rsidRDefault="00B14141" w:rsidP="00B14141">
      <w:r w:rsidRPr="009061DB">
        <w:t>The data types in table 5.2.1-2 are defined in the present document.</w:t>
      </w:r>
    </w:p>
    <w:p w14:paraId="6AFF8EF3" w14:textId="77777777" w:rsidR="00B14141" w:rsidRPr="009061DB" w:rsidRDefault="00B14141" w:rsidP="00B14141">
      <w:pPr>
        <w:pStyle w:val="TH"/>
      </w:pPr>
      <w:bookmarkStart w:id="68" w:name="_CRTable5_2_12"/>
      <w:r w:rsidRPr="009061DB">
        <w:t xml:space="preserve">Table </w:t>
      </w:r>
      <w:bookmarkEnd w:id="68"/>
      <w:r w:rsidRPr="009061DB">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14141" w:rsidRPr="009061DB" w14:paraId="73EF3F4E" w14:textId="77777777" w:rsidTr="00134111">
        <w:trPr>
          <w:cantSplit/>
          <w:jc w:val="center"/>
        </w:trPr>
        <w:tc>
          <w:tcPr>
            <w:tcW w:w="3256" w:type="dxa"/>
            <w:shd w:val="clear" w:color="auto" w:fill="BFBFBF" w:themeFill="background1" w:themeFillShade="BF"/>
          </w:tcPr>
          <w:p w14:paraId="691BE880" w14:textId="77777777" w:rsidR="00B14141" w:rsidRPr="009061DB" w:rsidRDefault="00B14141" w:rsidP="00134111">
            <w:pPr>
              <w:pStyle w:val="TAH"/>
              <w:rPr>
                <w:rStyle w:val="Codechar"/>
                <w:noProof w:val="0"/>
                <w:lang w:val="en-GB"/>
              </w:rPr>
            </w:pPr>
            <w:r w:rsidRPr="009061DB">
              <w:t>Data type</w:t>
            </w:r>
          </w:p>
        </w:tc>
        <w:tc>
          <w:tcPr>
            <w:tcW w:w="884" w:type="dxa"/>
            <w:shd w:val="clear" w:color="auto" w:fill="BFBFBF" w:themeFill="background1" w:themeFillShade="BF"/>
          </w:tcPr>
          <w:p w14:paraId="6EB369D0" w14:textId="77777777" w:rsidR="00B14141" w:rsidRPr="009061DB" w:rsidRDefault="00B14141" w:rsidP="00134111">
            <w:pPr>
              <w:pStyle w:val="TAH"/>
            </w:pPr>
            <w:r w:rsidRPr="009061DB">
              <w:t>Clause</w:t>
            </w:r>
          </w:p>
        </w:tc>
      </w:tr>
      <w:tr w:rsidR="00B14141" w:rsidRPr="009061DB" w14:paraId="2E99A3D6" w14:textId="77777777" w:rsidTr="00134111">
        <w:trPr>
          <w:cantSplit/>
          <w:jc w:val="center"/>
        </w:trPr>
        <w:tc>
          <w:tcPr>
            <w:tcW w:w="3256" w:type="dxa"/>
          </w:tcPr>
          <w:p w14:paraId="3C5C7F29"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User‌Service‌Descriptions</w:t>
            </w:r>
            <w:proofErr w:type="spellEnd"/>
          </w:p>
        </w:tc>
        <w:tc>
          <w:tcPr>
            <w:tcW w:w="884" w:type="dxa"/>
          </w:tcPr>
          <w:p w14:paraId="43870A0E" w14:textId="77777777" w:rsidR="00B14141" w:rsidRPr="009061DB" w:rsidRDefault="00B14141" w:rsidP="00134111">
            <w:pPr>
              <w:pStyle w:val="TAC"/>
            </w:pPr>
            <w:r w:rsidRPr="009061DB">
              <w:t>5.2.2</w:t>
            </w:r>
          </w:p>
        </w:tc>
      </w:tr>
      <w:tr w:rsidR="00B14141" w:rsidRPr="009061DB" w14:paraId="272FA495" w14:textId="77777777" w:rsidTr="00134111">
        <w:trPr>
          <w:cantSplit/>
          <w:jc w:val="center"/>
        </w:trPr>
        <w:tc>
          <w:tcPr>
            <w:tcW w:w="3256" w:type="dxa"/>
          </w:tcPr>
          <w:p w14:paraId="572F2008"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User‌Service‌Description</w:t>
            </w:r>
            <w:proofErr w:type="spellEnd"/>
          </w:p>
        </w:tc>
        <w:tc>
          <w:tcPr>
            <w:tcW w:w="884" w:type="dxa"/>
          </w:tcPr>
          <w:p w14:paraId="45ECC433" w14:textId="77777777" w:rsidR="00B14141" w:rsidRPr="009061DB" w:rsidRDefault="00B14141" w:rsidP="00134111">
            <w:pPr>
              <w:pStyle w:val="TAC"/>
            </w:pPr>
            <w:r w:rsidRPr="009061DB">
              <w:t>5.2.3</w:t>
            </w:r>
          </w:p>
        </w:tc>
      </w:tr>
      <w:tr w:rsidR="00B14141" w:rsidRPr="009061DB" w14:paraId="6A158220" w14:textId="77777777" w:rsidTr="00134111">
        <w:trPr>
          <w:cantSplit/>
          <w:jc w:val="center"/>
        </w:trPr>
        <w:tc>
          <w:tcPr>
            <w:tcW w:w="3256" w:type="dxa"/>
          </w:tcPr>
          <w:p w14:paraId="69C9A99D"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Distribution‌Session‌Description</w:t>
            </w:r>
            <w:proofErr w:type="spellEnd"/>
          </w:p>
        </w:tc>
        <w:tc>
          <w:tcPr>
            <w:tcW w:w="884" w:type="dxa"/>
          </w:tcPr>
          <w:p w14:paraId="787CE2CB" w14:textId="77777777" w:rsidR="00B14141" w:rsidRPr="009061DB" w:rsidRDefault="00B14141" w:rsidP="00134111">
            <w:pPr>
              <w:pStyle w:val="TAC"/>
            </w:pPr>
            <w:r w:rsidRPr="009061DB">
              <w:t>5.2.4</w:t>
            </w:r>
          </w:p>
        </w:tc>
      </w:tr>
      <w:tr w:rsidR="00B14141" w:rsidRPr="009061DB" w14:paraId="5C53B701" w14:textId="77777777" w:rsidTr="00134111">
        <w:trPr>
          <w:cantSplit/>
          <w:jc w:val="center"/>
        </w:trPr>
        <w:tc>
          <w:tcPr>
            <w:tcW w:w="3256" w:type="dxa"/>
          </w:tcPr>
          <w:p w14:paraId="562DF38B"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Application‌Service‌Description</w:t>
            </w:r>
            <w:proofErr w:type="spellEnd"/>
          </w:p>
        </w:tc>
        <w:tc>
          <w:tcPr>
            <w:tcW w:w="884" w:type="dxa"/>
          </w:tcPr>
          <w:p w14:paraId="3BE5073E" w14:textId="77777777" w:rsidR="00B14141" w:rsidRPr="009061DB" w:rsidRDefault="00B14141" w:rsidP="00134111">
            <w:pPr>
              <w:pStyle w:val="TAC"/>
            </w:pPr>
            <w:r w:rsidRPr="009061DB">
              <w:t>5.2.6</w:t>
            </w:r>
          </w:p>
        </w:tc>
      </w:tr>
      <w:tr w:rsidR="00B14141" w:rsidRPr="009061DB" w14:paraId="3ADF4519" w14:textId="77777777" w:rsidTr="00134111">
        <w:trPr>
          <w:cantSplit/>
          <w:jc w:val="center"/>
        </w:trPr>
        <w:tc>
          <w:tcPr>
            <w:tcW w:w="3256" w:type="dxa"/>
          </w:tcPr>
          <w:p w14:paraId="12A08745" w14:textId="77777777" w:rsidR="00B14141" w:rsidRPr="009061DB" w:rsidRDefault="00B14141" w:rsidP="00134111">
            <w:pPr>
              <w:pStyle w:val="TAL"/>
              <w:rPr>
                <w:rStyle w:val="Codechar"/>
                <w:noProof w:val="0"/>
                <w:lang w:val="en-GB"/>
              </w:rPr>
            </w:pPr>
            <w:r w:rsidRPr="009061DB">
              <w:rPr>
                <w:rStyle w:val="Codechar"/>
                <w:noProof w:val="0"/>
                <w:lang w:val="en-GB"/>
              </w:rPr>
              <w:t>Service‌Schedule‌Description</w:t>
            </w:r>
          </w:p>
        </w:tc>
        <w:tc>
          <w:tcPr>
            <w:tcW w:w="884" w:type="dxa"/>
          </w:tcPr>
          <w:p w14:paraId="337216BE" w14:textId="77777777" w:rsidR="00B14141" w:rsidRPr="009061DB" w:rsidRDefault="00B14141" w:rsidP="00134111">
            <w:pPr>
              <w:pStyle w:val="TAC"/>
            </w:pPr>
            <w:r w:rsidRPr="009061DB">
              <w:t>5.2.7</w:t>
            </w:r>
          </w:p>
        </w:tc>
      </w:tr>
      <w:tr w:rsidR="00B14141" w:rsidRPr="009061DB" w14:paraId="70104814" w14:textId="77777777" w:rsidTr="00134111">
        <w:trPr>
          <w:cantSplit/>
          <w:jc w:val="center"/>
        </w:trPr>
        <w:tc>
          <w:tcPr>
            <w:tcW w:w="3256" w:type="dxa"/>
          </w:tcPr>
          <w:p w14:paraId="226AB443"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Object‌Repair‌Parameters</w:t>
            </w:r>
            <w:proofErr w:type="spellEnd"/>
          </w:p>
        </w:tc>
        <w:tc>
          <w:tcPr>
            <w:tcW w:w="884" w:type="dxa"/>
          </w:tcPr>
          <w:p w14:paraId="7292428E" w14:textId="77777777" w:rsidR="00B14141" w:rsidRPr="009061DB" w:rsidRDefault="00B14141" w:rsidP="00134111">
            <w:pPr>
              <w:pStyle w:val="TAC"/>
            </w:pPr>
            <w:r w:rsidRPr="009061DB">
              <w:t>5.2.8</w:t>
            </w:r>
          </w:p>
        </w:tc>
      </w:tr>
      <w:tr w:rsidR="00B14141" w:rsidRPr="009061DB" w14:paraId="6EB5EF56" w14:textId="77777777" w:rsidTr="00134111">
        <w:trPr>
          <w:cantSplit/>
          <w:jc w:val="center"/>
        </w:trPr>
        <w:tc>
          <w:tcPr>
            <w:tcW w:w="3256" w:type="dxa"/>
          </w:tcPr>
          <w:p w14:paraId="3BAA2944"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Availability‌Information</w:t>
            </w:r>
            <w:proofErr w:type="spellEnd"/>
          </w:p>
        </w:tc>
        <w:tc>
          <w:tcPr>
            <w:tcW w:w="884" w:type="dxa"/>
          </w:tcPr>
          <w:p w14:paraId="09FDF53E" w14:textId="77777777" w:rsidR="00B14141" w:rsidRPr="009061DB" w:rsidRDefault="00B14141" w:rsidP="00134111">
            <w:pPr>
              <w:pStyle w:val="TAC"/>
            </w:pPr>
            <w:r w:rsidRPr="009061DB">
              <w:t>5.2.9</w:t>
            </w:r>
          </w:p>
        </w:tc>
      </w:tr>
      <w:tr w:rsidR="006001F3" w:rsidRPr="009061DB" w14:paraId="33FF7E66" w14:textId="77777777" w:rsidTr="00134111">
        <w:trPr>
          <w:cantSplit/>
          <w:jc w:val="center"/>
        </w:trPr>
        <w:tc>
          <w:tcPr>
            <w:tcW w:w="3256" w:type="dxa"/>
          </w:tcPr>
          <w:p w14:paraId="390F650F" w14:textId="4C97F4F5" w:rsidR="006001F3" w:rsidRPr="009061DB" w:rsidRDefault="006001F3" w:rsidP="006001F3">
            <w:pPr>
              <w:pStyle w:val="TAL"/>
              <w:rPr>
                <w:rStyle w:val="Codechar"/>
                <w:noProof w:val="0"/>
                <w:lang w:val="en-GB"/>
              </w:rPr>
            </w:pPr>
            <w:proofErr w:type="spellStart"/>
            <w:r w:rsidRPr="009061DB">
              <w:rPr>
                <w:rStyle w:val="Codechar"/>
                <w:noProof w:val="0"/>
                <w:lang w:val="en-GB"/>
              </w:rPr>
              <w:t>NrParameterSet</w:t>
            </w:r>
            <w:proofErr w:type="spellEnd"/>
          </w:p>
        </w:tc>
        <w:tc>
          <w:tcPr>
            <w:tcW w:w="884" w:type="dxa"/>
          </w:tcPr>
          <w:p w14:paraId="1EA4D155" w14:textId="7C9D43FA" w:rsidR="006001F3" w:rsidRPr="009061DB" w:rsidRDefault="006001F3" w:rsidP="006001F3">
            <w:pPr>
              <w:pStyle w:val="TAC"/>
            </w:pPr>
            <w:r w:rsidRPr="009061DB">
              <w:t>5.2.9</w:t>
            </w:r>
          </w:p>
        </w:tc>
      </w:tr>
      <w:tr w:rsidR="00B14141" w:rsidRPr="009061DB" w14:paraId="2AA89C18" w14:textId="77777777" w:rsidTr="00134111">
        <w:trPr>
          <w:cantSplit/>
          <w:jc w:val="center"/>
        </w:trPr>
        <w:tc>
          <w:tcPr>
            <w:tcW w:w="3256" w:type="dxa"/>
          </w:tcPr>
          <w:p w14:paraId="54ABAFB3"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Security‌Description</w:t>
            </w:r>
            <w:proofErr w:type="spellEnd"/>
          </w:p>
        </w:tc>
        <w:tc>
          <w:tcPr>
            <w:tcW w:w="884" w:type="dxa"/>
          </w:tcPr>
          <w:p w14:paraId="598050CD" w14:textId="77777777" w:rsidR="00B14141" w:rsidRPr="009061DB" w:rsidRDefault="00B14141" w:rsidP="00134111">
            <w:pPr>
              <w:pStyle w:val="TAC"/>
            </w:pPr>
            <w:r w:rsidRPr="009061DB">
              <w:t>5.2.10</w:t>
            </w:r>
          </w:p>
        </w:tc>
      </w:tr>
    </w:tbl>
    <w:p w14:paraId="21791378" w14:textId="77777777" w:rsidR="00B14141" w:rsidRPr="009061DB" w:rsidRDefault="00B14141" w:rsidP="00B14141"/>
    <w:p w14:paraId="1F1012D8" w14:textId="2ED1BBDF" w:rsidR="00B719E3" w:rsidRPr="009061DB" w:rsidRDefault="00B719E3" w:rsidP="00B719E3">
      <w:pPr>
        <w:pStyle w:val="Heading3"/>
      </w:pPr>
      <w:bookmarkStart w:id="69" w:name="_CR5_2_2"/>
      <w:bookmarkStart w:id="70" w:name="_Toc210211649"/>
      <w:bookmarkEnd w:id="69"/>
      <w:r w:rsidRPr="009061DB">
        <w:lastRenderedPageBreak/>
        <w:t>5.2.2</w:t>
      </w:r>
      <w:r w:rsidRPr="009061DB">
        <w:tab/>
        <w:t>User Service Bundle Description</w:t>
      </w:r>
      <w:r w:rsidR="00B14141" w:rsidRPr="009061DB">
        <w:t>s document</w:t>
      </w:r>
      <w:bookmarkEnd w:id="70"/>
    </w:p>
    <w:p w14:paraId="32297118" w14:textId="77777777" w:rsidR="00B14141" w:rsidRPr="009061DB" w:rsidRDefault="00B14141" w:rsidP="00B14141">
      <w:pPr>
        <w:keepNext/>
      </w:pPr>
      <w:bookmarkStart w:id="71" w:name="_MCCTEMPBM_CRPT22990001___7"/>
      <w:r w:rsidRPr="009061DB">
        <w:t xml:space="preserve">The MBS User Service Descriptions document conveys one or more </w:t>
      </w:r>
      <w:r w:rsidRPr="009061DB">
        <w:rPr>
          <w:i/>
          <w:iCs/>
        </w:rPr>
        <w:t>User Service Description</w:t>
      </w:r>
      <w:r w:rsidRPr="009061DB">
        <w:t xml:space="preserve"> objects. Table 5.2.2</w:t>
      </w:r>
      <w:r w:rsidRPr="009061DB">
        <w:noBreakHyphen/>
        <w:t xml:space="preserve">1 provides the detailed semantics for the </w:t>
      </w:r>
      <w:proofErr w:type="spellStart"/>
      <w:r w:rsidRPr="009061DB">
        <w:rPr>
          <w:rStyle w:val="XMLElementChar"/>
        </w:rPr>
        <w:t>UserServiceDescriptions</w:t>
      </w:r>
      <w:proofErr w:type="spellEnd"/>
      <w:r w:rsidRPr="009061DB">
        <w:t xml:space="preserve"> data type that conveys these objects.</w:t>
      </w:r>
    </w:p>
    <w:p w14:paraId="7AE47BE2" w14:textId="77777777" w:rsidR="00B14141" w:rsidRPr="009061DB" w:rsidRDefault="00B14141" w:rsidP="00B14141">
      <w:pPr>
        <w:pStyle w:val="TH"/>
      </w:pPr>
      <w:bookmarkStart w:id="72" w:name="_Ref14697222"/>
      <w:bookmarkStart w:id="73" w:name="_CRTable5_2_21"/>
      <w:bookmarkStart w:id="74" w:name="_MCCTEMPBM_CRPT22990002___7"/>
      <w:bookmarkEnd w:id="71"/>
      <w:r w:rsidRPr="009061DB">
        <w:t xml:space="preserve">Table </w:t>
      </w:r>
      <w:bookmarkEnd w:id="72"/>
      <w:bookmarkEnd w:id="73"/>
      <w:r w:rsidRPr="009061DB">
        <w:t>5.2.2</w:t>
      </w:r>
      <w:r w:rsidRPr="009061DB">
        <w:noBreakHyphen/>
        <w:t xml:space="preserve">1: Semantics of </w:t>
      </w:r>
      <w:proofErr w:type="spellStart"/>
      <w:r w:rsidRPr="009061DB">
        <w:rPr>
          <w:rStyle w:val="JSONinformationelementChar"/>
        </w:rPr>
        <w:t>UserServiceDescriptions</w:t>
      </w:r>
      <w:proofErr w:type="spellEnd"/>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9061DB" w14:paraId="35C7A71C" w14:textId="77777777" w:rsidTr="005C05CE">
        <w:trPr>
          <w:cantSplit/>
          <w:tblHeader/>
          <w:jc w:val="center"/>
        </w:trPr>
        <w:tc>
          <w:tcPr>
            <w:tcW w:w="2689" w:type="dxa"/>
            <w:shd w:val="clear" w:color="auto" w:fill="BFBFBF" w:themeFill="background1" w:themeFillShade="BF"/>
          </w:tcPr>
          <w:bookmarkEnd w:id="74"/>
          <w:p w14:paraId="050C2A9F" w14:textId="77777777" w:rsidR="005B1B7F" w:rsidRPr="009061DB" w:rsidRDefault="005B1B7F" w:rsidP="005C05CE">
            <w:pPr>
              <w:pStyle w:val="TAH"/>
            </w:pPr>
            <w:r w:rsidRPr="009061DB">
              <w:t>Property name</w:t>
            </w:r>
          </w:p>
        </w:tc>
        <w:tc>
          <w:tcPr>
            <w:tcW w:w="1701" w:type="dxa"/>
            <w:shd w:val="clear" w:color="auto" w:fill="BFBFBF" w:themeFill="background1" w:themeFillShade="BF"/>
          </w:tcPr>
          <w:p w14:paraId="3ECBD454" w14:textId="77777777" w:rsidR="005B1B7F" w:rsidRPr="009061DB" w:rsidRDefault="005B1B7F" w:rsidP="005C05CE">
            <w:pPr>
              <w:pStyle w:val="TAH"/>
            </w:pPr>
            <w:r w:rsidRPr="009061DB">
              <w:t>Data Type</w:t>
            </w:r>
          </w:p>
        </w:tc>
        <w:tc>
          <w:tcPr>
            <w:tcW w:w="379" w:type="dxa"/>
            <w:shd w:val="clear" w:color="auto" w:fill="BFBFBF" w:themeFill="background1" w:themeFillShade="BF"/>
          </w:tcPr>
          <w:p w14:paraId="2C9D67B1" w14:textId="77777777" w:rsidR="005B1B7F" w:rsidRPr="009061DB" w:rsidRDefault="005B1B7F" w:rsidP="005C05CE">
            <w:pPr>
              <w:pStyle w:val="TAH"/>
            </w:pPr>
            <w:r w:rsidRPr="009061DB">
              <w:t>P</w:t>
            </w:r>
          </w:p>
        </w:tc>
        <w:tc>
          <w:tcPr>
            <w:tcW w:w="1147" w:type="dxa"/>
            <w:shd w:val="clear" w:color="auto" w:fill="BFBFBF" w:themeFill="background1" w:themeFillShade="BF"/>
          </w:tcPr>
          <w:p w14:paraId="2D9FCE97" w14:textId="77777777" w:rsidR="005B1B7F" w:rsidRPr="009061DB" w:rsidRDefault="005B1B7F" w:rsidP="005C05CE">
            <w:pPr>
              <w:pStyle w:val="TAH"/>
            </w:pPr>
            <w:r w:rsidRPr="009061DB">
              <w:t>Cardinality</w:t>
            </w:r>
          </w:p>
        </w:tc>
        <w:tc>
          <w:tcPr>
            <w:tcW w:w="3715" w:type="dxa"/>
            <w:shd w:val="clear" w:color="auto" w:fill="BFBFBF" w:themeFill="background1" w:themeFillShade="BF"/>
          </w:tcPr>
          <w:p w14:paraId="66C52FCD" w14:textId="77777777" w:rsidR="005B1B7F" w:rsidRPr="009061DB" w:rsidRDefault="005B1B7F" w:rsidP="005C05CE">
            <w:pPr>
              <w:pStyle w:val="TAH"/>
            </w:pPr>
            <w:r w:rsidRPr="009061DB">
              <w:t>Description</w:t>
            </w:r>
          </w:p>
        </w:tc>
      </w:tr>
      <w:tr w:rsidR="005B1B7F" w:rsidRPr="009061DB" w14:paraId="259AC6E3" w14:textId="77777777" w:rsidTr="005C05CE">
        <w:trPr>
          <w:cantSplit/>
          <w:jc w:val="center"/>
        </w:trPr>
        <w:tc>
          <w:tcPr>
            <w:tcW w:w="2689" w:type="dxa"/>
          </w:tcPr>
          <w:p w14:paraId="4762BCA1" w14:textId="77777777" w:rsidR="005B1B7F" w:rsidRPr="009061DB" w:rsidRDefault="005B1B7F" w:rsidP="005C05CE">
            <w:pPr>
              <w:pStyle w:val="TAL"/>
            </w:pPr>
            <w:r w:rsidRPr="009061DB">
              <w:t>version</w:t>
            </w:r>
          </w:p>
        </w:tc>
        <w:tc>
          <w:tcPr>
            <w:tcW w:w="1701" w:type="dxa"/>
          </w:tcPr>
          <w:p w14:paraId="31EB5610" w14:textId="77777777" w:rsidR="005B1B7F" w:rsidRPr="009061DB" w:rsidRDefault="005B1B7F" w:rsidP="005C05CE">
            <w:pPr>
              <w:pStyle w:val="TAL"/>
              <w:rPr>
                <w:rStyle w:val="Codechar"/>
                <w:rFonts w:cs="Arial"/>
                <w:b/>
                <w:noProof w:val="0"/>
                <w:w w:val="90"/>
                <w:szCs w:val="18"/>
                <w:lang w:val="en-GB"/>
              </w:rPr>
            </w:pPr>
            <w:r w:rsidRPr="009061DB">
              <w:rPr>
                <w:rStyle w:val="Codechar"/>
                <w:noProof w:val="0"/>
                <w:lang w:val="en-GB"/>
              </w:rPr>
              <w:t>integer</w:t>
            </w:r>
          </w:p>
        </w:tc>
        <w:tc>
          <w:tcPr>
            <w:tcW w:w="379" w:type="dxa"/>
          </w:tcPr>
          <w:p w14:paraId="2C517B08" w14:textId="77777777" w:rsidR="005B1B7F" w:rsidRPr="009061DB" w:rsidRDefault="005B1B7F" w:rsidP="005C05CE">
            <w:pPr>
              <w:pStyle w:val="TAC"/>
            </w:pPr>
            <w:r w:rsidRPr="009061DB">
              <w:t>O</w:t>
            </w:r>
          </w:p>
        </w:tc>
        <w:tc>
          <w:tcPr>
            <w:tcW w:w="1147" w:type="dxa"/>
          </w:tcPr>
          <w:p w14:paraId="4CE9A5DE" w14:textId="77777777" w:rsidR="005B1B7F" w:rsidRPr="009061DB" w:rsidRDefault="005B1B7F" w:rsidP="005C05CE">
            <w:pPr>
              <w:pStyle w:val="TAC"/>
            </w:pPr>
            <w:r w:rsidRPr="009061DB">
              <w:t>0..1</w:t>
            </w:r>
          </w:p>
        </w:tc>
        <w:tc>
          <w:tcPr>
            <w:tcW w:w="3715" w:type="dxa"/>
          </w:tcPr>
          <w:p w14:paraId="3A8D05D3" w14:textId="77777777" w:rsidR="005B1B7F" w:rsidRPr="009061DB" w:rsidRDefault="005B1B7F" w:rsidP="005C05CE">
            <w:pPr>
              <w:pStyle w:val="TAL"/>
            </w:pPr>
            <w:r w:rsidRPr="009061DB">
              <w:t>Provides the version number of the MBS User Service Descriptions document. Any two documents that are different shall have different version numbers. A higher number overwrites a lower version number.</w:t>
            </w:r>
          </w:p>
          <w:p w14:paraId="4F2530C4" w14:textId="77777777" w:rsidR="005B1B7F" w:rsidRPr="009061DB" w:rsidRDefault="005B1B7F" w:rsidP="005C05CE">
            <w:pPr>
              <w:pStyle w:val="TAL"/>
            </w:pPr>
            <w:r w:rsidRPr="009061DB">
              <w:t>Minimum value: 1.</w:t>
            </w:r>
          </w:p>
          <w:p w14:paraId="60CCA31F" w14:textId="77777777" w:rsidR="005B1B7F" w:rsidRPr="009061DB" w:rsidRDefault="005B1B7F" w:rsidP="006001F3">
            <w:pPr>
              <w:pStyle w:val="TALcontinuation"/>
            </w:pPr>
            <w:r w:rsidRPr="009061DB">
              <w:t>If not present, the latest delivered document overwrites any previously delivered ones.</w:t>
            </w:r>
          </w:p>
        </w:tc>
      </w:tr>
      <w:tr w:rsidR="005B1B7F" w:rsidRPr="009061DB" w14:paraId="118E1363" w14:textId="77777777" w:rsidTr="005C05CE">
        <w:trPr>
          <w:cantSplit/>
          <w:jc w:val="center"/>
        </w:trPr>
        <w:tc>
          <w:tcPr>
            <w:tcW w:w="2689" w:type="dxa"/>
          </w:tcPr>
          <w:p w14:paraId="3DCCB826" w14:textId="77777777" w:rsidR="005B1B7F" w:rsidRPr="009061DB" w:rsidRDefault="005B1B7F" w:rsidP="005C05CE">
            <w:pPr>
              <w:pStyle w:val="TAL"/>
            </w:pPr>
            <w:proofErr w:type="spellStart"/>
            <w:r w:rsidRPr="009061DB">
              <w:t>userServiceDescriptions</w:t>
            </w:r>
            <w:proofErr w:type="spellEnd"/>
          </w:p>
        </w:tc>
        <w:tc>
          <w:tcPr>
            <w:tcW w:w="1701" w:type="dxa"/>
          </w:tcPr>
          <w:p w14:paraId="71C160CB" w14:textId="77777777" w:rsidR="005B1B7F" w:rsidRPr="009061DB" w:rsidRDefault="005B1B7F" w:rsidP="005C05CE">
            <w:pPr>
              <w:pStyle w:val="TAL"/>
            </w:pPr>
            <w:r w:rsidRPr="009061DB">
              <w:rPr>
                <w:rStyle w:val="Codechar"/>
                <w:noProof w:val="0"/>
                <w:lang w:val="en-GB"/>
              </w:rPr>
              <w:t>array(</w:t>
            </w:r>
            <w:proofErr w:type="spellStart"/>
            <w:r w:rsidRPr="009061DB">
              <w:rPr>
                <w:rStyle w:val="Codechar"/>
                <w:noProof w:val="0"/>
                <w:lang w:val="en-GB"/>
              </w:rPr>
              <w:t>User‌Service‌Description</w:t>
            </w:r>
            <w:proofErr w:type="spellEnd"/>
            <w:r w:rsidRPr="009061DB">
              <w:rPr>
                <w:rStyle w:val="Codechar"/>
                <w:noProof w:val="0"/>
                <w:lang w:val="en-GB"/>
              </w:rPr>
              <w:t>)</w:t>
            </w:r>
          </w:p>
        </w:tc>
        <w:tc>
          <w:tcPr>
            <w:tcW w:w="379" w:type="dxa"/>
          </w:tcPr>
          <w:p w14:paraId="22AB4788" w14:textId="77777777" w:rsidR="005B1B7F" w:rsidRPr="009061DB" w:rsidRDefault="005B1B7F" w:rsidP="005C05CE">
            <w:pPr>
              <w:pStyle w:val="TAC"/>
            </w:pPr>
            <w:r w:rsidRPr="009061DB">
              <w:t>M</w:t>
            </w:r>
          </w:p>
        </w:tc>
        <w:tc>
          <w:tcPr>
            <w:tcW w:w="1147" w:type="dxa"/>
          </w:tcPr>
          <w:p w14:paraId="1FE3E295" w14:textId="77777777" w:rsidR="005B1B7F" w:rsidRPr="009061DB" w:rsidRDefault="005B1B7F" w:rsidP="005C05CE">
            <w:pPr>
              <w:pStyle w:val="TAC"/>
            </w:pPr>
            <w:r w:rsidRPr="009061DB">
              <w:t>1..N</w:t>
            </w:r>
          </w:p>
        </w:tc>
        <w:tc>
          <w:tcPr>
            <w:tcW w:w="3715" w:type="dxa"/>
          </w:tcPr>
          <w:p w14:paraId="04782E1F" w14:textId="4D7C753B" w:rsidR="005B1B7F" w:rsidRPr="009061DB" w:rsidRDefault="005B1B7F" w:rsidP="005C05CE">
            <w:pPr>
              <w:pStyle w:val="TAL"/>
            </w:pPr>
            <w:r w:rsidRPr="009061DB">
              <w:t xml:space="preserve">A set of one or more </w:t>
            </w:r>
            <w:r w:rsidRPr="009061DB">
              <w:rPr>
                <w:i/>
                <w:iCs/>
              </w:rPr>
              <w:t>User Service Description</w:t>
            </w:r>
            <w:r w:rsidRPr="009061DB">
              <w:t xml:space="preserve"> objects (see clause 5.2.3).</w:t>
            </w:r>
          </w:p>
        </w:tc>
      </w:tr>
    </w:tbl>
    <w:p w14:paraId="38D54240" w14:textId="77777777" w:rsidR="005B1B7F" w:rsidRPr="009061DB" w:rsidRDefault="005B1B7F" w:rsidP="001B367A"/>
    <w:p w14:paraId="097C53AB" w14:textId="2C9FACE4" w:rsidR="004C5243" w:rsidRPr="009061DB" w:rsidRDefault="004C5243" w:rsidP="004C5243">
      <w:pPr>
        <w:pStyle w:val="Heading3"/>
      </w:pPr>
      <w:bookmarkStart w:id="75" w:name="_CR5_2_3"/>
      <w:bookmarkStart w:id="76" w:name="_Toc210211650"/>
      <w:bookmarkEnd w:id="75"/>
      <w:r w:rsidRPr="009061DB">
        <w:t>5.2.</w:t>
      </w:r>
      <w:r w:rsidR="00B719E3" w:rsidRPr="009061DB">
        <w:t>3</w:t>
      </w:r>
      <w:r w:rsidRPr="009061DB">
        <w:tab/>
        <w:t>User Service Description</w:t>
      </w:r>
      <w:r w:rsidR="005B1B7F" w:rsidRPr="009061DB">
        <w:t xml:space="preserve"> data type</w:t>
      </w:r>
      <w:bookmarkEnd w:id="76"/>
    </w:p>
    <w:p w14:paraId="47EC948E" w14:textId="77777777" w:rsidR="005B1B7F" w:rsidRPr="009061DB" w:rsidRDefault="005B1B7F" w:rsidP="005B1B7F">
      <w:pPr>
        <w:keepNext/>
        <w:keepLines/>
      </w:pPr>
      <w:bookmarkStart w:id="77" w:name="_MCCTEMPBM_CRPT22990003___7"/>
      <w:r w:rsidRPr="009061DB">
        <w:t xml:space="preserve">The </w:t>
      </w:r>
      <w:proofErr w:type="spellStart"/>
      <w:r w:rsidRPr="009061DB">
        <w:rPr>
          <w:rStyle w:val="JSONinformationelementChar"/>
        </w:rPr>
        <w:t>UserServiceDescription</w:t>
      </w:r>
      <w:proofErr w:type="spellEnd"/>
      <w:r w:rsidRPr="009061DB">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9061DB" w:rsidRDefault="005B1B7F" w:rsidP="005B1B7F">
      <w:pPr>
        <w:pStyle w:val="TH"/>
      </w:pPr>
      <w:bookmarkStart w:id="78" w:name="_CRTable5_2_31"/>
      <w:bookmarkStart w:id="79" w:name="_MCCTEMPBM_CRPT22990004___7"/>
      <w:bookmarkEnd w:id="77"/>
      <w:r w:rsidRPr="009061DB">
        <w:t>Table </w:t>
      </w:r>
      <w:bookmarkEnd w:id="78"/>
      <w:r w:rsidRPr="009061DB">
        <w:t xml:space="preserve">5.2.3-1: Semantics of </w:t>
      </w:r>
      <w:proofErr w:type="spellStart"/>
      <w:r w:rsidRPr="009061DB">
        <w:rPr>
          <w:rStyle w:val="JSONinformationelementChar"/>
        </w:rPr>
        <w:t>UserServiceDescription</w:t>
      </w:r>
      <w:proofErr w:type="spellEnd"/>
      <w:r w:rsidRPr="009061DB">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9061DB" w14:paraId="6A1D694E" w14:textId="77777777" w:rsidTr="00C659B9">
        <w:trPr>
          <w:cantSplit/>
          <w:tblHeader/>
          <w:jc w:val="center"/>
        </w:trPr>
        <w:tc>
          <w:tcPr>
            <w:tcW w:w="1838" w:type="dxa"/>
            <w:gridSpan w:val="2"/>
            <w:shd w:val="clear" w:color="auto" w:fill="BFBFBF" w:themeFill="background1" w:themeFillShade="BF"/>
          </w:tcPr>
          <w:bookmarkEnd w:id="79"/>
          <w:p w14:paraId="0C0D90CB" w14:textId="77777777" w:rsidR="005B1B7F" w:rsidRPr="009061DB" w:rsidRDefault="005B1B7F" w:rsidP="00C659B9">
            <w:pPr>
              <w:pStyle w:val="TAH"/>
            </w:pPr>
            <w:r w:rsidRPr="009061DB">
              <w:t>Property name</w:t>
            </w:r>
          </w:p>
        </w:tc>
        <w:tc>
          <w:tcPr>
            <w:tcW w:w="1843" w:type="dxa"/>
            <w:shd w:val="clear" w:color="auto" w:fill="BFBFBF" w:themeFill="background1" w:themeFillShade="BF"/>
          </w:tcPr>
          <w:p w14:paraId="7F78737D" w14:textId="77777777" w:rsidR="005B1B7F" w:rsidRPr="009061DB" w:rsidRDefault="005B1B7F" w:rsidP="00C659B9">
            <w:pPr>
              <w:pStyle w:val="TAH"/>
            </w:pPr>
            <w:r w:rsidRPr="009061DB">
              <w:t>Data Type</w:t>
            </w:r>
          </w:p>
        </w:tc>
        <w:tc>
          <w:tcPr>
            <w:tcW w:w="425" w:type="dxa"/>
            <w:shd w:val="clear" w:color="auto" w:fill="BFBFBF" w:themeFill="background1" w:themeFillShade="BF"/>
          </w:tcPr>
          <w:p w14:paraId="4AF38802" w14:textId="77777777" w:rsidR="005B1B7F" w:rsidRPr="009061DB" w:rsidRDefault="005B1B7F" w:rsidP="00C659B9">
            <w:pPr>
              <w:pStyle w:val="TAH"/>
            </w:pPr>
            <w:r w:rsidRPr="009061DB">
              <w:t>P</w:t>
            </w:r>
          </w:p>
        </w:tc>
        <w:tc>
          <w:tcPr>
            <w:tcW w:w="1276" w:type="dxa"/>
            <w:shd w:val="clear" w:color="auto" w:fill="BFBFBF" w:themeFill="background1" w:themeFillShade="BF"/>
          </w:tcPr>
          <w:p w14:paraId="7BB58978" w14:textId="77777777" w:rsidR="005B1B7F" w:rsidRPr="009061DB" w:rsidRDefault="005B1B7F" w:rsidP="00C659B9">
            <w:pPr>
              <w:pStyle w:val="TAH"/>
            </w:pPr>
            <w:r w:rsidRPr="009061DB">
              <w:t>Cardinality</w:t>
            </w:r>
          </w:p>
        </w:tc>
        <w:tc>
          <w:tcPr>
            <w:tcW w:w="4250" w:type="dxa"/>
            <w:shd w:val="clear" w:color="auto" w:fill="BFBFBF" w:themeFill="background1" w:themeFillShade="BF"/>
          </w:tcPr>
          <w:p w14:paraId="7E67AB23" w14:textId="77777777" w:rsidR="005B1B7F" w:rsidRPr="009061DB" w:rsidRDefault="005B1B7F" w:rsidP="00C659B9">
            <w:pPr>
              <w:pStyle w:val="TAH"/>
            </w:pPr>
            <w:r w:rsidRPr="009061DB">
              <w:t>Description</w:t>
            </w:r>
          </w:p>
        </w:tc>
      </w:tr>
      <w:tr w:rsidR="005B1B7F" w:rsidRPr="009061DB" w14:paraId="3F15E878" w14:textId="77777777" w:rsidTr="00C659B9">
        <w:trPr>
          <w:cantSplit/>
          <w:jc w:val="center"/>
        </w:trPr>
        <w:tc>
          <w:tcPr>
            <w:tcW w:w="1838" w:type="dxa"/>
            <w:gridSpan w:val="2"/>
            <w:shd w:val="clear" w:color="auto" w:fill="auto"/>
          </w:tcPr>
          <w:p w14:paraId="055DBE77" w14:textId="77777777" w:rsidR="005B1B7F" w:rsidRPr="009061DB" w:rsidRDefault="005B1B7F" w:rsidP="00C659B9">
            <w:pPr>
              <w:pStyle w:val="JSONproperty"/>
            </w:pPr>
            <w:proofErr w:type="spellStart"/>
            <w:r w:rsidRPr="009061DB">
              <w:t>serviceIds</w:t>
            </w:r>
            <w:proofErr w:type="spellEnd"/>
          </w:p>
        </w:tc>
        <w:tc>
          <w:tcPr>
            <w:tcW w:w="1843" w:type="dxa"/>
          </w:tcPr>
          <w:p w14:paraId="786088A2" w14:textId="77777777" w:rsidR="005B1B7F" w:rsidRPr="009061DB" w:rsidRDefault="005B1B7F" w:rsidP="00C659B9">
            <w:pPr>
              <w:pStyle w:val="TAL"/>
            </w:pPr>
            <w:r w:rsidRPr="009061DB">
              <w:rPr>
                <w:rStyle w:val="Codechar"/>
                <w:noProof w:val="0"/>
                <w:lang w:val="en-GB"/>
              </w:rPr>
              <w:t>array(Uri)</w:t>
            </w:r>
          </w:p>
        </w:tc>
        <w:tc>
          <w:tcPr>
            <w:tcW w:w="425" w:type="dxa"/>
          </w:tcPr>
          <w:p w14:paraId="2A66B1E7" w14:textId="77777777" w:rsidR="005B1B7F" w:rsidRPr="009061DB" w:rsidRDefault="005B1B7F" w:rsidP="00C659B9">
            <w:pPr>
              <w:pStyle w:val="TAC"/>
            </w:pPr>
            <w:r w:rsidRPr="009061DB">
              <w:t>M</w:t>
            </w:r>
          </w:p>
        </w:tc>
        <w:tc>
          <w:tcPr>
            <w:tcW w:w="1276" w:type="dxa"/>
          </w:tcPr>
          <w:p w14:paraId="40C3B8EB" w14:textId="77777777" w:rsidR="005B1B7F" w:rsidRPr="009061DB" w:rsidRDefault="005B1B7F" w:rsidP="00C659B9">
            <w:pPr>
              <w:pStyle w:val="TAC"/>
            </w:pPr>
            <w:r w:rsidRPr="009061DB">
              <w:t>1..N</w:t>
            </w:r>
          </w:p>
        </w:tc>
        <w:tc>
          <w:tcPr>
            <w:tcW w:w="4250" w:type="dxa"/>
          </w:tcPr>
          <w:p w14:paraId="2F99EC95" w14:textId="77777777" w:rsidR="005B1B7F" w:rsidRPr="009061DB" w:rsidRDefault="005B1B7F" w:rsidP="00C659B9">
            <w:pPr>
              <w:pStyle w:val="TAL"/>
            </w:pPr>
            <w:r w:rsidRPr="009061DB">
              <w:t xml:space="preserve">The set of </w:t>
            </w:r>
            <w:r w:rsidRPr="009061DB">
              <w:rPr>
                <w:i/>
                <w:iCs/>
              </w:rPr>
              <w:t>External service identifiers</w:t>
            </w:r>
            <w:r w:rsidRPr="009061DB">
              <w:t xml:space="preserve"> for the MBS User Service as defined in table 4.5.7-1 of TS 26.502 [6]. Each value is expressed as a URI.</w:t>
            </w:r>
          </w:p>
        </w:tc>
      </w:tr>
      <w:tr w:rsidR="005B1B7F" w:rsidRPr="009061DB" w14:paraId="33495E60" w14:textId="77777777" w:rsidTr="00C659B9">
        <w:trPr>
          <w:cantSplit/>
          <w:jc w:val="center"/>
        </w:trPr>
        <w:tc>
          <w:tcPr>
            <w:tcW w:w="1838" w:type="dxa"/>
            <w:gridSpan w:val="2"/>
            <w:shd w:val="clear" w:color="auto" w:fill="auto"/>
          </w:tcPr>
          <w:p w14:paraId="4684235A" w14:textId="77777777" w:rsidR="005B1B7F" w:rsidRPr="009061DB" w:rsidRDefault="005B1B7F" w:rsidP="00C659B9">
            <w:pPr>
              <w:pStyle w:val="JSONproperty"/>
            </w:pPr>
            <w:r w:rsidRPr="009061DB">
              <w:t>class</w:t>
            </w:r>
          </w:p>
        </w:tc>
        <w:tc>
          <w:tcPr>
            <w:tcW w:w="1843" w:type="dxa"/>
          </w:tcPr>
          <w:p w14:paraId="564D12C7" w14:textId="77777777" w:rsidR="005B1B7F" w:rsidRPr="009061DB" w:rsidRDefault="005B1B7F" w:rsidP="00C659B9">
            <w:pPr>
              <w:pStyle w:val="TAL"/>
            </w:pPr>
            <w:r w:rsidRPr="009061DB">
              <w:rPr>
                <w:rStyle w:val="Codechar"/>
                <w:noProof w:val="0"/>
                <w:lang w:val="en-GB"/>
              </w:rPr>
              <w:t>Uri</w:t>
            </w:r>
          </w:p>
        </w:tc>
        <w:tc>
          <w:tcPr>
            <w:tcW w:w="425" w:type="dxa"/>
          </w:tcPr>
          <w:p w14:paraId="65D64963" w14:textId="77777777" w:rsidR="005B1B7F" w:rsidRPr="009061DB" w:rsidRDefault="005B1B7F" w:rsidP="00C659B9">
            <w:pPr>
              <w:pStyle w:val="TAC"/>
            </w:pPr>
            <w:r w:rsidRPr="009061DB">
              <w:t>M</w:t>
            </w:r>
          </w:p>
        </w:tc>
        <w:tc>
          <w:tcPr>
            <w:tcW w:w="1276" w:type="dxa"/>
          </w:tcPr>
          <w:p w14:paraId="68CA46C9" w14:textId="77777777" w:rsidR="005B1B7F" w:rsidRPr="009061DB" w:rsidRDefault="005B1B7F" w:rsidP="00C659B9">
            <w:pPr>
              <w:pStyle w:val="TAC"/>
            </w:pPr>
            <w:r w:rsidRPr="009061DB">
              <w:t>1</w:t>
            </w:r>
          </w:p>
        </w:tc>
        <w:tc>
          <w:tcPr>
            <w:tcW w:w="4250" w:type="dxa"/>
          </w:tcPr>
          <w:p w14:paraId="330A7578" w14:textId="77777777" w:rsidR="005B1B7F" w:rsidRPr="009061DB" w:rsidRDefault="005B1B7F" w:rsidP="00C659B9">
            <w:pPr>
              <w:pStyle w:val="TAL"/>
            </w:pPr>
            <w:r w:rsidRPr="009061DB">
              <w:t xml:space="preserve">The </w:t>
            </w:r>
            <w:r w:rsidRPr="009061DB">
              <w:rPr>
                <w:i/>
                <w:iCs/>
              </w:rPr>
              <w:t>Service class</w:t>
            </w:r>
            <w:r w:rsidRPr="009061DB">
              <w:t xml:space="preserve"> of the MBS User Service as defined in table 4.5.7-1 of TS 26.502 [6]. The value is expressed as a fully-qualified term identifier URI.</w:t>
            </w:r>
          </w:p>
        </w:tc>
      </w:tr>
      <w:tr w:rsidR="005B1B7F" w:rsidRPr="009061DB" w14:paraId="31E48941" w14:textId="77777777" w:rsidTr="00C659B9">
        <w:trPr>
          <w:cantSplit/>
          <w:jc w:val="center"/>
        </w:trPr>
        <w:tc>
          <w:tcPr>
            <w:tcW w:w="1838" w:type="dxa"/>
            <w:gridSpan w:val="2"/>
            <w:shd w:val="clear" w:color="auto" w:fill="auto"/>
          </w:tcPr>
          <w:p w14:paraId="20B6644A" w14:textId="77777777" w:rsidR="005B1B7F" w:rsidRPr="009061DB" w:rsidRDefault="005B1B7F" w:rsidP="00C659B9">
            <w:pPr>
              <w:pStyle w:val="JSONproperty"/>
            </w:pPr>
            <w:r w:rsidRPr="009061DB">
              <w:t>names</w:t>
            </w:r>
          </w:p>
        </w:tc>
        <w:tc>
          <w:tcPr>
            <w:tcW w:w="1843" w:type="dxa"/>
          </w:tcPr>
          <w:p w14:paraId="10323571" w14:textId="77777777" w:rsidR="005B1B7F" w:rsidRPr="009061DB" w:rsidRDefault="005B1B7F" w:rsidP="00C659B9">
            <w:pPr>
              <w:pStyle w:val="TAL"/>
            </w:pPr>
            <w:r w:rsidRPr="009061DB">
              <w:rPr>
                <w:rStyle w:val="Codechar"/>
                <w:noProof w:val="0"/>
                <w:lang w:val="en-GB"/>
              </w:rPr>
              <w:t>array(object)</w:t>
            </w:r>
          </w:p>
        </w:tc>
        <w:tc>
          <w:tcPr>
            <w:tcW w:w="425" w:type="dxa"/>
          </w:tcPr>
          <w:p w14:paraId="7138D942" w14:textId="77777777" w:rsidR="005B1B7F" w:rsidRPr="009061DB" w:rsidRDefault="005B1B7F" w:rsidP="00C659B9">
            <w:pPr>
              <w:pStyle w:val="TAC"/>
            </w:pPr>
            <w:r w:rsidRPr="009061DB">
              <w:t>O</w:t>
            </w:r>
          </w:p>
        </w:tc>
        <w:tc>
          <w:tcPr>
            <w:tcW w:w="1276" w:type="dxa"/>
          </w:tcPr>
          <w:p w14:paraId="2CF3B56F" w14:textId="77777777" w:rsidR="005B1B7F" w:rsidRPr="009061DB" w:rsidRDefault="005B1B7F" w:rsidP="00C659B9">
            <w:pPr>
              <w:pStyle w:val="TAC"/>
            </w:pPr>
            <w:r w:rsidRPr="009061DB">
              <w:t>1..N</w:t>
            </w:r>
          </w:p>
        </w:tc>
        <w:tc>
          <w:tcPr>
            <w:tcW w:w="4250" w:type="dxa"/>
          </w:tcPr>
          <w:p w14:paraId="1C8431ED" w14:textId="77777777" w:rsidR="005B1B7F" w:rsidRPr="009061DB" w:rsidRDefault="005B1B7F" w:rsidP="00C659B9">
            <w:pPr>
              <w:pStyle w:val="TAL"/>
            </w:pPr>
            <w:r w:rsidRPr="009061DB">
              <w:t xml:space="preserve">The </w:t>
            </w:r>
            <w:r w:rsidRPr="009061DB">
              <w:rPr>
                <w:i/>
                <w:iCs/>
              </w:rPr>
              <w:t>Service names</w:t>
            </w:r>
            <w:r w:rsidRPr="009061DB">
              <w:t xml:space="preserve"> of the MBS User Service as defined in table 4.5.7-1 of TS 26.502 [6].</w:t>
            </w:r>
          </w:p>
          <w:p w14:paraId="167C1955" w14:textId="77777777" w:rsidR="005B1B7F" w:rsidRPr="009061DB" w:rsidRDefault="005B1B7F" w:rsidP="006001F3">
            <w:pPr>
              <w:pStyle w:val="TALcontinuation"/>
            </w:pPr>
            <w:bookmarkStart w:id="80" w:name="_MCCTEMPBM_CRPT22990005___7"/>
            <w:r w:rsidRPr="009061DB">
              <w:t xml:space="preserve">Each service name is differentiated by a language as defined in the </w:t>
            </w:r>
            <w:r w:rsidRPr="009061DB">
              <w:rPr>
                <w:rStyle w:val="JSONpropertyChar"/>
              </w:rPr>
              <w:t>lang</w:t>
            </w:r>
            <w:r w:rsidRPr="009061DB">
              <w:t xml:space="preserve"> property.</w:t>
            </w:r>
            <w:bookmarkEnd w:id="80"/>
          </w:p>
        </w:tc>
      </w:tr>
      <w:tr w:rsidR="005B1B7F" w:rsidRPr="009061DB" w14:paraId="768552DE" w14:textId="77777777" w:rsidTr="00C659B9">
        <w:trPr>
          <w:cantSplit/>
          <w:jc w:val="center"/>
        </w:trPr>
        <w:tc>
          <w:tcPr>
            <w:tcW w:w="282" w:type="dxa"/>
          </w:tcPr>
          <w:p w14:paraId="27723F02" w14:textId="77777777" w:rsidR="005B1B7F" w:rsidRPr="009061DB" w:rsidRDefault="005B1B7F" w:rsidP="00C659B9">
            <w:pPr>
              <w:pStyle w:val="JSONproperty"/>
            </w:pPr>
          </w:p>
        </w:tc>
        <w:tc>
          <w:tcPr>
            <w:tcW w:w="1556" w:type="dxa"/>
          </w:tcPr>
          <w:p w14:paraId="64E7F2A3" w14:textId="77777777" w:rsidR="005B1B7F" w:rsidRPr="009061DB" w:rsidRDefault="005B1B7F" w:rsidP="00C659B9">
            <w:pPr>
              <w:pStyle w:val="JSONproperty"/>
            </w:pPr>
            <w:r w:rsidRPr="009061DB">
              <w:t>name</w:t>
            </w:r>
          </w:p>
        </w:tc>
        <w:tc>
          <w:tcPr>
            <w:tcW w:w="1843" w:type="dxa"/>
          </w:tcPr>
          <w:p w14:paraId="315438EC" w14:textId="77777777" w:rsidR="005B1B7F" w:rsidRPr="009061DB" w:rsidRDefault="005B1B7F" w:rsidP="00C659B9">
            <w:pPr>
              <w:pStyle w:val="TAL"/>
            </w:pPr>
            <w:r w:rsidRPr="009061DB">
              <w:rPr>
                <w:rStyle w:val="Codechar"/>
                <w:noProof w:val="0"/>
                <w:lang w:val="en-GB"/>
              </w:rPr>
              <w:t>string</w:t>
            </w:r>
          </w:p>
        </w:tc>
        <w:tc>
          <w:tcPr>
            <w:tcW w:w="425" w:type="dxa"/>
          </w:tcPr>
          <w:p w14:paraId="07188A2F" w14:textId="77777777" w:rsidR="005B1B7F" w:rsidRPr="009061DB" w:rsidRDefault="005B1B7F" w:rsidP="00C659B9">
            <w:pPr>
              <w:pStyle w:val="TAC"/>
            </w:pPr>
            <w:r w:rsidRPr="009061DB">
              <w:t>M</w:t>
            </w:r>
          </w:p>
        </w:tc>
        <w:tc>
          <w:tcPr>
            <w:tcW w:w="1276" w:type="dxa"/>
          </w:tcPr>
          <w:p w14:paraId="5379D563" w14:textId="77777777" w:rsidR="005B1B7F" w:rsidRPr="009061DB" w:rsidRDefault="005B1B7F" w:rsidP="00C659B9">
            <w:pPr>
              <w:pStyle w:val="TAC"/>
            </w:pPr>
            <w:r w:rsidRPr="009061DB">
              <w:t>1</w:t>
            </w:r>
          </w:p>
        </w:tc>
        <w:tc>
          <w:tcPr>
            <w:tcW w:w="4250" w:type="dxa"/>
          </w:tcPr>
          <w:p w14:paraId="03FC062B" w14:textId="77777777" w:rsidR="005B1B7F" w:rsidRPr="009061DB" w:rsidRDefault="005B1B7F" w:rsidP="00C659B9">
            <w:pPr>
              <w:pStyle w:val="TAL"/>
            </w:pPr>
            <w:r w:rsidRPr="009061DB">
              <w:t xml:space="preserve">One of the </w:t>
            </w:r>
            <w:r w:rsidRPr="009061DB">
              <w:rPr>
                <w:i/>
                <w:iCs/>
              </w:rPr>
              <w:t>Service names</w:t>
            </w:r>
            <w:r w:rsidRPr="009061DB">
              <w:t>.</w:t>
            </w:r>
          </w:p>
        </w:tc>
      </w:tr>
      <w:tr w:rsidR="005B1B7F" w:rsidRPr="009061DB" w14:paraId="0F699CE6" w14:textId="77777777" w:rsidTr="00C659B9">
        <w:trPr>
          <w:cantSplit/>
          <w:jc w:val="center"/>
        </w:trPr>
        <w:tc>
          <w:tcPr>
            <w:tcW w:w="282" w:type="dxa"/>
          </w:tcPr>
          <w:p w14:paraId="73C91824" w14:textId="77777777" w:rsidR="005B1B7F" w:rsidRPr="009061DB" w:rsidRDefault="005B1B7F" w:rsidP="00C659B9">
            <w:pPr>
              <w:pStyle w:val="JSONproperty"/>
            </w:pPr>
          </w:p>
        </w:tc>
        <w:tc>
          <w:tcPr>
            <w:tcW w:w="1556" w:type="dxa"/>
          </w:tcPr>
          <w:p w14:paraId="04B002E9" w14:textId="77777777" w:rsidR="005B1B7F" w:rsidRPr="009061DB" w:rsidRDefault="005B1B7F" w:rsidP="00C659B9">
            <w:pPr>
              <w:pStyle w:val="JSONproperty"/>
            </w:pPr>
            <w:r w:rsidRPr="009061DB">
              <w:t>lang</w:t>
            </w:r>
          </w:p>
        </w:tc>
        <w:tc>
          <w:tcPr>
            <w:tcW w:w="1843" w:type="dxa"/>
          </w:tcPr>
          <w:p w14:paraId="6F6C526C" w14:textId="77777777" w:rsidR="005B1B7F" w:rsidRPr="009061DB" w:rsidRDefault="005B1B7F" w:rsidP="00C659B9">
            <w:pPr>
              <w:pStyle w:val="TAL"/>
            </w:pPr>
            <w:r w:rsidRPr="009061DB">
              <w:rPr>
                <w:rStyle w:val="Codechar"/>
                <w:noProof w:val="0"/>
                <w:lang w:val="en-GB"/>
              </w:rPr>
              <w:t>string</w:t>
            </w:r>
          </w:p>
        </w:tc>
        <w:tc>
          <w:tcPr>
            <w:tcW w:w="425" w:type="dxa"/>
          </w:tcPr>
          <w:p w14:paraId="29A2F8C4" w14:textId="77777777" w:rsidR="005B1B7F" w:rsidRPr="009061DB" w:rsidRDefault="005B1B7F" w:rsidP="00C659B9">
            <w:pPr>
              <w:pStyle w:val="TAC"/>
            </w:pPr>
            <w:r w:rsidRPr="009061DB">
              <w:t>M</w:t>
            </w:r>
          </w:p>
        </w:tc>
        <w:tc>
          <w:tcPr>
            <w:tcW w:w="1276" w:type="dxa"/>
          </w:tcPr>
          <w:p w14:paraId="6C2E30AC" w14:textId="77777777" w:rsidR="005B1B7F" w:rsidRPr="009061DB" w:rsidRDefault="005B1B7F" w:rsidP="00C659B9">
            <w:pPr>
              <w:pStyle w:val="TAC"/>
            </w:pPr>
            <w:r w:rsidRPr="009061DB">
              <w:t>1</w:t>
            </w:r>
          </w:p>
        </w:tc>
        <w:tc>
          <w:tcPr>
            <w:tcW w:w="4250" w:type="dxa"/>
          </w:tcPr>
          <w:p w14:paraId="430E1C89" w14:textId="77777777" w:rsidR="005B1B7F" w:rsidRPr="009061DB" w:rsidRDefault="005B1B7F" w:rsidP="00C659B9">
            <w:pPr>
              <w:pStyle w:val="TAL"/>
            </w:pPr>
            <w:r w:rsidRPr="009061DB">
              <w:t>Language of the service name encoded using an ISO "alpha</w:t>
            </w:r>
            <w:r w:rsidRPr="009061DB">
              <w:noBreakHyphen/>
              <w:t>3" language code according to ISO 639</w:t>
            </w:r>
            <w:r w:rsidRPr="009061DB">
              <w:noBreakHyphen/>
              <w:t>2 [28].</w:t>
            </w:r>
          </w:p>
        </w:tc>
      </w:tr>
      <w:tr w:rsidR="005B1B7F" w:rsidRPr="009061DB" w14:paraId="66C5BBFD" w14:textId="77777777" w:rsidTr="00C659B9">
        <w:trPr>
          <w:cantSplit/>
          <w:jc w:val="center"/>
        </w:trPr>
        <w:tc>
          <w:tcPr>
            <w:tcW w:w="1838" w:type="dxa"/>
            <w:gridSpan w:val="2"/>
          </w:tcPr>
          <w:p w14:paraId="61B4D0F6" w14:textId="77777777" w:rsidR="005B1B7F" w:rsidRPr="009061DB" w:rsidRDefault="005B1B7F" w:rsidP="00C659B9">
            <w:pPr>
              <w:pStyle w:val="JSONproperty"/>
            </w:pPr>
            <w:r w:rsidRPr="009061DB">
              <w:t>descriptions</w:t>
            </w:r>
          </w:p>
        </w:tc>
        <w:tc>
          <w:tcPr>
            <w:tcW w:w="1843" w:type="dxa"/>
          </w:tcPr>
          <w:p w14:paraId="70C14A0D" w14:textId="77777777" w:rsidR="005B1B7F" w:rsidRPr="009061DB" w:rsidRDefault="005B1B7F" w:rsidP="00C659B9">
            <w:pPr>
              <w:pStyle w:val="TAL"/>
            </w:pPr>
            <w:r w:rsidRPr="009061DB">
              <w:rPr>
                <w:rStyle w:val="Codechar"/>
                <w:noProof w:val="0"/>
                <w:lang w:val="en-GB"/>
              </w:rPr>
              <w:t>array(object)</w:t>
            </w:r>
          </w:p>
        </w:tc>
        <w:tc>
          <w:tcPr>
            <w:tcW w:w="425" w:type="dxa"/>
          </w:tcPr>
          <w:p w14:paraId="4242C903" w14:textId="77777777" w:rsidR="005B1B7F" w:rsidRPr="009061DB" w:rsidRDefault="005B1B7F" w:rsidP="00C659B9">
            <w:pPr>
              <w:pStyle w:val="TAC"/>
            </w:pPr>
            <w:r w:rsidRPr="009061DB">
              <w:t>O</w:t>
            </w:r>
          </w:p>
        </w:tc>
        <w:tc>
          <w:tcPr>
            <w:tcW w:w="1276" w:type="dxa"/>
          </w:tcPr>
          <w:p w14:paraId="17264E56" w14:textId="77777777" w:rsidR="005B1B7F" w:rsidRPr="009061DB" w:rsidRDefault="005B1B7F" w:rsidP="00C659B9">
            <w:pPr>
              <w:pStyle w:val="TAC"/>
            </w:pPr>
            <w:r w:rsidRPr="009061DB">
              <w:t>1..N</w:t>
            </w:r>
          </w:p>
        </w:tc>
        <w:tc>
          <w:tcPr>
            <w:tcW w:w="4250" w:type="dxa"/>
          </w:tcPr>
          <w:p w14:paraId="3397EF57" w14:textId="77777777" w:rsidR="005B1B7F" w:rsidRPr="009061DB" w:rsidRDefault="005B1B7F" w:rsidP="00C659B9">
            <w:pPr>
              <w:pStyle w:val="TAL"/>
            </w:pPr>
            <w:r w:rsidRPr="009061DB">
              <w:t xml:space="preserve">The </w:t>
            </w:r>
            <w:r w:rsidRPr="009061DB">
              <w:rPr>
                <w:i/>
                <w:iCs/>
              </w:rPr>
              <w:t>Service descriptions</w:t>
            </w:r>
            <w:r w:rsidRPr="009061DB">
              <w:t xml:space="preserve"> of the MBS User Service as defined in table 4.5.7-1 of TS 26.502 [6].</w:t>
            </w:r>
          </w:p>
        </w:tc>
      </w:tr>
      <w:tr w:rsidR="005B1B7F" w:rsidRPr="009061DB" w14:paraId="6743B8F5" w14:textId="77777777" w:rsidTr="00C659B9">
        <w:trPr>
          <w:cantSplit/>
          <w:jc w:val="center"/>
        </w:trPr>
        <w:tc>
          <w:tcPr>
            <w:tcW w:w="282" w:type="dxa"/>
          </w:tcPr>
          <w:p w14:paraId="4AC9BB84" w14:textId="77777777" w:rsidR="005B1B7F" w:rsidRPr="009061DB" w:rsidRDefault="005B1B7F" w:rsidP="00C659B9">
            <w:pPr>
              <w:pStyle w:val="JSONproperty"/>
            </w:pPr>
          </w:p>
        </w:tc>
        <w:tc>
          <w:tcPr>
            <w:tcW w:w="1556" w:type="dxa"/>
          </w:tcPr>
          <w:p w14:paraId="382B924B" w14:textId="77777777" w:rsidR="005B1B7F" w:rsidRPr="009061DB" w:rsidRDefault="005B1B7F" w:rsidP="00C659B9">
            <w:pPr>
              <w:pStyle w:val="JSONproperty"/>
            </w:pPr>
            <w:r w:rsidRPr="009061DB">
              <w:t>description</w:t>
            </w:r>
          </w:p>
        </w:tc>
        <w:tc>
          <w:tcPr>
            <w:tcW w:w="1843" w:type="dxa"/>
          </w:tcPr>
          <w:p w14:paraId="7A980AD4" w14:textId="77777777" w:rsidR="005B1B7F" w:rsidRPr="009061DB" w:rsidRDefault="005B1B7F" w:rsidP="00C659B9">
            <w:pPr>
              <w:pStyle w:val="TAL"/>
            </w:pPr>
            <w:r w:rsidRPr="009061DB">
              <w:rPr>
                <w:rStyle w:val="Codechar"/>
                <w:noProof w:val="0"/>
                <w:lang w:val="en-GB"/>
              </w:rPr>
              <w:t>string</w:t>
            </w:r>
          </w:p>
        </w:tc>
        <w:tc>
          <w:tcPr>
            <w:tcW w:w="425" w:type="dxa"/>
          </w:tcPr>
          <w:p w14:paraId="35E46113" w14:textId="77777777" w:rsidR="005B1B7F" w:rsidRPr="009061DB" w:rsidRDefault="005B1B7F" w:rsidP="00C659B9">
            <w:pPr>
              <w:pStyle w:val="TAC"/>
            </w:pPr>
            <w:r w:rsidRPr="009061DB">
              <w:t>M</w:t>
            </w:r>
          </w:p>
        </w:tc>
        <w:tc>
          <w:tcPr>
            <w:tcW w:w="1276" w:type="dxa"/>
          </w:tcPr>
          <w:p w14:paraId="156CEBB3" w14:textId="77777777" w:rsidR="005B1B7F" w:rsidRPr="009061DB" w:rsidRDefault="005B1B7F" w:rsidP="00C659B9">
            <w:pPr>
              <w:pStyle w:val="TAC"/>
            </w:pPr>
            <w:r w:rsidRPr="009061DB">
              <w:t>1</w:t>
            </w:r>
          </w:p>
        </w:tc>
        <w:tc>
          <w:tcPr>
            <w:tcW w:w="4250" w:type="dxa"/>
          </w:tcPr>
          <w:p w14:paraId="0E9AE4AF" w14:textId="77777777" w:rsidR="005B1B7F" w:rsidRPr="009061DB" w:rsidRDefault="005B1B7F" w:rsidP="00C659B9">
            <w:pPr>
              <w:pStyle w:val="TAL"/>
            </w:pPr>
            <w:r w:rsidRPr="009061DB">
              <w:t xml:space="preserve">One of the </w:t>
            </w:r>
            <w:r w:rsidRPr="009061DB">
              <w:rPr>
                <w:i/>
                <w:iCs/>
              </w:rPr>
              <w:t>Service descriptions</w:t>
            </w:r>
            <w:r w:rsidRPr="009061DB">
              <w:t>.</w:t>
            </w:r>
          </w:p>
        </w:tc>
      </w:tr>
      <w:tr w:rsidR="005B1B7F" w:rsidRPr="009061DB" w14:paraId="2BF512C7" w14:textId="77777777" w:rsidTr="00C659B9">
        <w:trPr>
          <w:cantSplit/>
          <w:jc w:val="center"/>
        </w:trPr>
        <w:tc>
          <w:tcPr>
            <w:tcW w:w="282" w:type="dxa"/>
          </w:tcPr>
          <w:p w14:paraId="2C1B6F5D" w14:textId="77777777" w:rsidR="005B1B7F" w:rsidRPr="009061DB" w:rsidRDefault="005B1B7F" w:rsidP="00C659B9">
            <w:pPr>
              <w:pStyle w:val="JSONproperty"/>
            </w:pPr>
          </w:p>
        </w:tc>
        <w:tc>
          <w:tcPr>
            <w:tcW w:w="1556" w:type="dxa"/>
          </w:tcPr>
          <w:p w14:paraId="338C0CE4" w14:textId="77777777" w:rsidR="005B1B7F" w:rsidRPr="009061DB" w:rsidRDefault="005B1B7F" w:rsidP="00C659B9">
            <w:pPr>
              <w:pStyle w:val="JSONproperty"/>
            </w:pPr>
            <w:r w:rsidRPr="009061DB">
              <w:t>lang</w:t>
            </w:r>
          </w:p>
        </w:tc>
        <w:tc>
          <w:tcPr>
            <w:tcW w:w="1843" w:type="dxa"/>
          </w:tcPr>
          <w:p w14:paraId="1ED752F5" w14:textId="77777777" w:rsidR="005B1B7F" w:rsidRPr="009061DB" w:rsidRDefault="005B1B7F" w:rsidP="00C659B9">
            <w:pPr>
              <w:pStyle w:val="TAL"/>
            </w:pPr>
            <w:r w:rsidRPr="009061DB">
              <w:rPr>
                <w:rStyle w:val="Codechar"/>
                <w:noProof w:val="0"/>
                <w:lang w:val="en-GB"/>
              </w:rPr>
              <w:t>string</w:t>
            </w:r>
          </w:p>
        </w:tc>
        <w:tc>
          <w:tcPr>
            <w:tcW w:w="425" w:type="dxa"/>
          </w:tcPr>
          <w:p w14:paraId="45964976" w14:textId="77777777" w:rsidR="005B1B7F" w:rsidRPr="009061DB" w:rsidRDefault="005B1B7F" w:rsidP="00C659B9">
            <w:pPr>
              <w:pStyle w:val="TAC"/>
            </w:pPr>
            <w:r w:rsidRPr="009061DB">
              <w:t>M</w:t>
            </w:r>
          </w:p>
        </w:tc>
        <w:tc>
          <w:tcPr>
            <w:tcW w:w="1276" w:type="dxa"/>
          </w:tcPr>
          <w:p w14:paraId="318D0025" w14:textId="77777777" w:rsidR="005B1B7F" w:rsidRPr="009061DB" w:rsidRDefault="005B1B7F" w:rsidP="00C659B9">
            <w:pPr>
              <w:pStyle w:val="TAC"/>
            </w:pPr>
            <w:r w:rsidRPr="009061DB">
              <w:t>1</w:t>
            </w:r>
          </w:p>
        </w:tc>
        <w:tc>
          <w:tcPr>
            <w:tcW w:w="4250" w:type="dxa"/>
          </w:tcPr>
          <w:p w14:paraId="094B61D6" w14:textId="77777777" w:rsidR="005B1B7F" w:rsidRPr="009061DB" w:rsidRDefault="005B1B7F" w:rsidP="00C659B9">
            <w:pPr>
              <w:pStyle w:val="TAL"/>
            </w:pPr>
            <w:r w:rsidRPr="009061DB">
              <w:t>Language of the service description encoded using an ISO "alpha</w:t>
            </w:r>
            <w:r w:rsidRPr="009061DB">
              <w:noBreakHyphen/>
              <w:t>3" language code according to ISO 639</w:t>
            </w:r>
            <w:r w:rsidRPr="009061DB">
              <w:noBreakHyphen/>
              <w:t>2 [28].</w:t>
            </w:r>
          </w:p>
        </w:tc>
      </w:tr>
      <w:tr w:rsidR="005B1B7F" w:rsidRPr="009061DB" w14:paraId="17284255" w14:textId="77777777" w:rsidTr="00C659B9">
        <w:trPr>
          <w:cantSplit/>
          <w:jc w:val="center"/>
        </w:trPr>
        <w:tc>
          <w:tcPr>
            <w:tcW w:w="1838" w:type="dxa"/>
            <w:gridSpan w:val="2"/>
          </w:tcPr>
          <w:p w14:paraId="73DE336F" w14:textId="77777777" w:rsidR="005B1B7F" w:rsidRPr="009061DB" w:rsidRDefault="005B1B7F" w:rsidP="00C659B9">
            <w:pPr>
              <w:pStyle w:val="JSONproperty"/>
            </w:pPr>
            <w:proofErr w:type="spellStart"/>
            <w:r w:rsidRPr="009061DB">
              <w:t>serviceLanguage</w:t>
            </w:r>
            <w:proofErr w:type="spellEnd"/>
          </w:p>
        </w:tc>
        <w:tc>
          <w:tcPr>
            <w:tcW w:w="1843" w:type="dxa"/>
          </w:tcPr>
          <w:p w14:paraId="2E680CAE" w14:textId="77777777" w:rsidR="005B1B7F" w:rsidRPr="009061DB" w:rsidRDefault="005B1B7F" w:rsidP="00C659B9">
            <w:pPr>
              <w:pStyle w:val="TAL"/>
            </w:pPr>
            <w:r w:rsidRPr="009061DB">
              <w:rPr>
                <w:rStyle w:val="Codechar"/>
                <w:noProof w:val="0"/>
                <w:lang w:val="en-GB"/>
              </w:rPr>
              <w:t>string</w:t>
            </w:r>
          </w:p>
        </w:tc>
        <w:tc>
          <w:tcPr>
            <w:tcW w:w="425" w:type="dxa"/>
          </w:tcPr>
          <w:p w14:paraId="68BB43A7" w14:textId="77777777" w:rsidR="005B1B7F" w:rsidRPr="009061DB" w:rsidRDefault="005B1B7F" w:rsidP="00C659B9">
            <w:pPr>
              <w:pStyle w:val="TAC"/>
            </w:pPr>
            <w:r w:rsidRPr="009061DB">
              <w:t>O</w:t>
            </w:r>
          </w:p>
        </w:tc>
        <w:tc>
          <w:tcPr>
            <w:tcW w:w="1276" w:type="dxa"/>
          </w:tcPr>
          <w:p w14:paraId="731F52B4" w14:textId="77777777" w:rsidR="005B1B7F" w:rsidRPr="009061DB" w:rsidRDefault="005B1B7F" w:rsidP="00C659B9">
            <w:pPr>
              <w:pStyle w:val="TAC"/>
            </w:pPr>
            <w:r w:rsidRPr="009061DB">
              <w:t>0..1</w:t>
            </w:r>
          </w:p>
        </w:tc>
        <w:tc>
          <w:tcPr>
            <w:tcW w:w="4250" w:type="dxa"/>
          </w:tcPr>
          <w:p w14:paraId="13B4B8F5" w14:textId="77777777" w:rsidR="005B1B7F" w:rsidRPr="009061DB" w:rsidRDefault="005B1B7F" w:rsidP="00C659B9">
            <w:pPr>
              <w:pStyle w:val="TAL"/>
            </w:pPr>
            <w:r w:rsidRPr="009061DB">
              <w:t xml:space="preserve">The </w:t>
            </w:r>
            <w:r w:rsidRPr="009061DB">
              <w:rPr>
                <w:i/>
                <w:iCs/>
              </w:rPr>
              <w:t>Main service language</w:t>
            </w:r>
            <w:r w:rsidRPr="009061DB">
              <w:t xml:space="preserve"> of the MBS User Service as defined in table 4.5.7-1 of TS 26.502 [6], encoded using an ISO "alpha</w:t>
            </w:r>
            <w:r w:rsidRPr="009061DB">
              <w:noBreakHyphen/>
              <w:t>3" language code according to ISO 639</w:t>
            </w:r>
            <w:r w:rsidRPr="009061DB">
              <w:noBreakHyphen/>
              <w:t>2 [28].</w:t>
            </w:r>
          </w:p>
        </w:tc>
      </w:tr>
      <w:tr w:rsidR="005B1B7F" w:rsidRPr="009061DB" w14:paraId="3FCF4627" w14:textId="77777777" w:rsidTr="00C659B9">
        <w:trPr>
          <w:cantSplit/>
          <w:jc w:val="center"/>
        </w:trPr>
        <w:tc>
          <w:tcPr>
            <w:tcW w:w="1838" w:type="dxa"/>
            <w:gridSpan w:val="2"/>
          </w:tcPr>
          <w:p w14:paraId="7E857A9C" w14:textId="77777777" w:rsidR="005B1B7F" w:rsidRPr="009061DB" w:rsidRDefault="005B1B7F" w:rsidP="00C659B9">
            <w:pPr>
              <w:pStyle w:val="JSONproperty"/>
            </w:pPr>
            <w:proofErr w:type="spellStart"/>
            <w:r w:rsidRPr="009061DB">
              <w:t>distribution‌Session‌Descriptions</w:t>
            </w:r>
            <w:proofErr w:type="spellEnd"/>
          </w:p>
        </w:tc>
        <w:tc>
          <w:tcPr>
            <w:tcW w:w="1843" w:type="dxa"/>
          </w:tcPr>
          <w:p w14:paraId="61BDBAAA" w14:textId="77777777" w:rsidR="005B1B7F" w:rsidRPr="009061DB" w:rsidRDefault="005B1B7F" w:rsidP="00C659B9">
            <w:pPr>
              <w:pStyle w:val="TAL"/>
            </w:pPr>
            <w:r w:rsidRPr="009061DB">
              <w:rPr>
                <w:rStyle w:val="Codechar"/>
                <w:noProof w:val="0"/>
                <w:lang w:val="en-GB"/>
              </w:rPr>
              <w:t>array(</w:t>
            </w:r>
            <w:proofErr w:type="spellStart"/>
            <w:r w:rsidRPr="009061DB">
              <w:rPr>
                <w:rStyle w:val="Codechar"/>
                <w:noProof w:val="0"/>
                <w:lang w:val="en-GB"/>
              </w:rPr>
              <w:t>Distribution‌Session‌Description</w:t>
            </w:r>
            <w:proofErr w:type="spellEnd"/>
            <w:r w:rsidRPr="009061DB">
              <w:rPr>
                <w:rStyle w:val="Codechar"/>
                <w:noProof w:val="0"/>
                <w:lang w:val="en-GB"/>
              </w:rPr>
              <w:t>)</w:t>
            </w:r>
          </w:p>
        </w:tc>
        <w:tc>
          <w:tcPr>
            <w:tcW w:w="425" w:type="dxa"/>
          </w:tcPr>
          <w:p w14:paraId="46AEFFAC" w14:textId="77777777" w:rsidR="005B1B7F" w:rsidRPr="009061DB" w:rsidRDefault="005B1B7F" w:rsidP="00C659B9">
            <w:pPr>
              <w:pStyle w:val="TAC"/>
            </w:pPr>
            <w:r w:rsidRPr="009061DB">
              <w:t>M</w:t>
            </w:r>
          </w:p>
        </w:tc>
        <w:tc>
          <w:tcPr>
            <w:tcW w:w="1276" w:type="dxa"/>
          </w:tcPr>
          <w:p w14:paraId="42934340" w14:textId="77777777" w:rsidR="005B1B7F" w:rsidRPr="009061DB" w:rsidRDefault="005B1B7F" w:rsidP="00C659B9">
            <w:pPr>
              <w:pStyle w:val="TAC"/>
            </w:pPr>
            <w:r w:rsidRPr="009061DB">
              <w:t>1..N</w:t>
            </w:r>
          </w:p>
        </w:tc>
        <w:tc>
          <w:tcPr>
            <w:tcW w:w="4250" w:type="dxa"/>
          </w:tcPr>
          <w:p w14:paraId="2687B8F5" w14:textId="77777777" w:rsidR="005B1B7F" w:rsidRPr="009061DB" w:rsidRDefault="005B1B7F" w:rsidP="00C659B9">
            <w:pPr>
              <w:pStyle w:val="TAL"/>
            </w:pPr>
            <w:r w:rsidRPr="009061DB">
              <w:t>One or more MBS Distribution Session Descriptions for the MBS User Service (see clause 5.2.4).</w:t>
            </w:r>
          </w:p>
        </w:tc>
      </w:tr>
      <w:tr w:rsidR="005B1B7F" w:rsidRPr="009061DB" w14:paraId="094FA1A3" w14:textId="77777777" w:rsidTr="00C659B9">
        <w:trPr>
          <w:cantSplit/>
          <w:jc w:val="center"/>
        </w:trPr>
        <w:tc>
          <w:tcPr>
            <w:tcW w:w="1838" w:type="dxa"/>
            <w:gridSpan w:val="2"/>
          </w:tcPr>
          <w:p w14:paraId="0DC31406" w14:textId="77777777" w:rsidR="005B1B7F" w:rsidRPr="009061DB" w:rsidRDefault="005B1B7F" w:rsidP="00C659B9">
            <w:pPr>
              <w:pStyle w:val="JSONproperty"/>
              <w:rPr>
                <w:rFonts w:cs="Courier New"/>
                <w:bCs/>
              </w:rPr>
            </w:pPr>
            <w:proofErr w:type="spellStart"/>
            <w:r w:rsidRPr="009061DB">
              <w:rPr>
                <w:rFonts w:cs="Courier New"/>
              </w:rPr>
              <w:lastRenderedPageBreak/>
              <w:t>service‌Schedule‌Descriptions</w:t>
            </w:r>
            <w:proofErr w:type="spellEnd"/>
          </w:p>
        </w:tc>
        <w:tc>
          <w:tcPr>
            <w:tcW w:w="1843" w:type="dxa"/>
          </w:tcPr>
          <w:p w14:paraId="0FE3D318" w14:textId="77777777" w:rsidR="005B1B7F" w:rsidRPr="009061DB" w:rsidRDefault="005B1B7F" w:rsidP="00C659B9">
            <w:pPr>
              <w:pStyle w:val="TAL"/>
            </w:pPr>
            <w:r w:rsidRPr="009061DB">
              <w:rPr>
                <w:rStyle w:val="Codechar"/>
                <w:noProof w:val="0"/>
                <w:lang w:val="en-GB"/>
              </w:rPr>
              <w:t>array(Service‌Schedule‌Description)</w:t>
            </w:r>
          </w:p>
        </w:tc>
        <w:tc>
          <w:tcPr>
            <w:tcW w:w="425" w:type="dxa"/>
          </w:tcPr>
          <w:p w14:paraId="3225F9F0" w14:textId="77777777" w:rsidR="005B1B7F" w:rsidRPr="009061DB" w:rsidRDefault="005B1B7F" w:rsidP="00C659B9">
            <w:pPr>
              <w:pStyle w:val="TAC"/>
            </w:pPr>
            <w:r w:rsidRPr="009061DB">
              <w:t>O</w:t>
            </w:r>
          </w:p>
        </w:tc>
        <w:tc>
          <w:tcPr>
            <w:tcW w:w="1276" w:type="dxa"/>
          </w:tcPr>
          <w:p w14:paraId="75F24B32" w14:textId="77777777" w:rsidR="005B1B7F" w:rsidRPr="009061DB" w:rsidRDefault="005B1B7F" w:rsidP="00C659B9">
            <w:pPr>
              <w:pStyle w:val="TAC"/>
            </w:pPr>
            <w:r w:rsidRPr="009061DB">
              <w:t>1..N</w:t>
            </w:r>
          </w:p>
        </w:tc>
        <w:tc>
          <w:tcPr>
            <w:tcW w:w="4250" w:type="dxa"/>
          </w:tcPr>
          <w:p w14:paraId="6B3BA34A" w14:textId="77777777" w:rsidR="005B1B7F" w:rsidRPr="009061DB" w:rsidRDefault="005B1B7F" w:rsidP="00C659B9">
            <w:pPr>
              <w:pStyle w:val="TAL"/>
            </w:pPr>
            <w:r w:rsidRPr="009061DB">
              <w:t xml:space="preserve">The </w:t>
            </w:r>
            <w:r w:rsidRPr="009061DB">
              <w:rPr>
                <w:i/>
                <w:iCs/>
              </w:rPr>
              <w:t xml:space="preserve">Active periods </w:t>
            </w:r>
            <w:r w:rsidRPr="009061DB">
              <w:t>of the MBS User Data Ingest Session as defined in clause 4.5.5 of TS 26.502 [6].</w:t>
            </w:r>
          </w:p>
          <w:p w14:paraId="69F43DE6" w14:textId="77777777" w:rsidR="005B1B7F" w:rsidRPr="009061DB" w:rsidRDefault="005B1B7F" w:rsidP="006001F3">
            <w:pPr>
              <w:pStyle w:val="TALcontinuation"/>
            </w:pPr>
            <w:r w:rsidRPr="009061DB">
              <w:t>An array of service schedules indicating when the MBS User Service is scheduled to be active (see clause 5.2.7).</w:t>
            </w:r>
          </w:p>
          <w:p w14:paraId="59F78FAC" w14:textId="77777777" w:rsidR="005B1B7F" w:rsidRPr="009061DB" w:rsidRDefault="005B1B7F" w:rsidP="006001F3">
            <w:pPr>
              <w:pStyle w:val="TALcontinuation"/>
            </w:pPr>
            <w:r w:rsidRPr="009061DB">
              <w:t>If omitted, the MBS User Service is always active (see NOTE).</w:t>
            </w:r>
          </w:p>
        </w:tc>
      </w:tr>
      <w:tr w:rsidR="005B1B7F" w:rsidRPr="009061DB" w14:paraId="35898129" w14:textId="77777777" w:rsidTr="00C659B9">
        <w:trPr>
          <w:cantSplit/>
          <w:jc w:val="center"/>
        </w:trPr>
        <w:tc>
          <w:tcPr>
            <w:tcW w:w="9632" w:type="dxa"/>
            <w:gridSpan w:val="6"/>
          </w:tcPr>
          <w:p w14:paraId="4EF8B01F" w14:textId="77777777" w:rsidR="005B1B7F" w:rsidRPr="009061DB" w:rsidRDefault="005B1B7F" w:rsidP="00C659B9">
            <w:pPr>
              <w:pStyle w:val="TAN"/>
            </w:pPr>
            <w:r w:rsidRPr="009061DB">
              <w:t>NOTE:</w:t>
            </w:r>
            <w:r w:rsidRPr="009061DB">
              <w:tab/>
              <w:t>The current active period for an individual MBS Distribution Session may be further restricted by information in its Session Description document (</w:t>
            </w:r>
            <w:r w:rsidRPr="009061DB">
              <w:rPr>
                <w:rStyle w:val="Codechar"/>
                <w:noProof w:val="0"/>
                <w:lang w:val="en-GB"/>
              </w:rPr>
              <w:t>t</w:t>
            </w:r>
            <w:r w:rsidRPr="009061DB">
              <w:t xml:space="preserve"> and/or </w:t>
            </w:r>
            <w:r w:rsidRPr="009061DB">
              <w:rPr>
                <w:rStyle w:val="Codechar"/>
                <w:noProof w:val="0"/>
                <w:lang w:val="en-GB"/>
              </w:rPr>
              <w:t>r</w:t>
            </w:r>
            <w:r w:rsidRPr="009061DB">
              <w:t xml:space="preserve"> lines in the SDP) specified in clause 5.2.5.</w:t>
            </w:r>
          </w:p>
        </w:tc>
      </w:tr>
    </w:tbl>
    <w:p w14:paraId="2C90874F" w14:textId="1DEA7DE6" w:rsidR="005B1B7F" w:rsidRPr="009061DB" w:rsidRDefault="005B1B7F" w:rsidP="005B1B7F"/>
    <w:p w14:paraId="243C2FFC" w14:textId="7DD8469C" w:rsidR="00AE47B4" w:rsidRPr="009061DB" w:rsidRDefault="00AE47B4" w:rsidP="00AE47B4">
      <w:pPr>
        <w:pStyle w:val="Heading3"/>
      </w:pPr>
      <w:bookmarkStart w:id="81" w:name="_CR5_2_4"/>
      <w:bookmarkStart w:id="82" w:name="_Toc210211651"/>
      <w:bookmarkEnd w:id="81"/>
      <w:r w:rsidRPr="009061DB">
        <w:t>5.2.4</w:t>
      </w:r>
      <w:r w:rsidRPr="009061DB">
        <w:tab/>
        <w:t>Distribution Session Description</w:t>
      </w:r>
      <w:r w:rsidR="005B1B7F" w:rsidRPr="009061DB">
        <w:t xml:space="preserve"> data type</w:t>
      </w:r>
      <w:bookmarkEnd w:id="82"/>
    </w:p>
    <w:p w14:paraId="75EAB8FD" w14:textId="77777777" w:rsidR="005B1B7F" w:rsidRPr="009061DB" w:rsidRDefault="005B1B7F" w:rsidP="005B1B7F">
      <w:pPr>
        <w:keepNext/>
        <w:keepLines/>
      </w:pPr>
      <w:bookmarkStart w:id="83" w:name="_MCCTEMPBM_CRPT22990006___7"/>
      <w:r w:rsidRPr="009061DB">
        <w:t xml:space="preserve">The </w:t>
      </w:r>
      <w:proofErr w:type="spellStart"/>
      <w:r w:rsidRPr="009061DB">
        <w:rPr>
          <w:rStyle w:val="JSONinformationelementChar"/>
        </w:rPr>
        <w:t>DistributionSessionDescription</w:t>
      </w:r>
      <w:proofErr w:type="spellEnd"/>
      <w:r w:rsidRPr="009061DB">
        <w:t xml:space="preserve"> data type describes one </w:t>
      </w:r>
      <w:r w:rsidRPr="009061DB">
        <w:rPr>
          <w:i/>
          <w:iCs/>
        </w:rPr>
        <w:t>MBS Distribution Session</w:t>
      </w:r>
      <w:r w:rsidRPr="009061DB">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9061DB" w:rsidRDefault="005B1B7F" w:rsidP="005B1B7F">
      <w:pPr>
        <w:pStyle w:val="TH"/>
      </w:pPr>
      <w:bookmarkStart w:id="84" w:name="_CRTable5_2_41"/>
      <w:bookmarkStart w:id="85" w:name="_MCCTEMPBM_CRPT22990007___7"/>
      <w:bookmarkEnd w:id="83"/>
      <w:r w:rsidRPr="009061DB">
        <w:t xml:space="preserve">Table </w:t>
      </w:r>
      <w:bookmarkEnd w:id="84"/>
      <w:r w:rsidRPr="009061DB">
        <w:t xml:space="preserve">5.2.4-1: Semantics of </w:t>
      </w:r>
      <w:proofErr w:type="spellStart"/>
      <w:r w:rsidRPr="009061DB">
        <w:rPr>
          <w:rStyle w:val="JSONinformationelementChar"/>
        </w:rPr>
        <w:t>DistributionSessionDescription</w:t>
      </w:r>
      <w:proofErr w:type="spellEnd"/>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9061DB" w14:paraId="34ADC4DD" w14:textId="77777777" w:rsidTr="001B367A">
        <w:trPr>
          <w:cantSplit/>
          <w:tblHeader/>
          <w:jc w:val="center"/>
        </w:trPr>
        <w:tc>
          <w:tcPr>
            <w:tcW w:w="1555" w:type="dxa"/>
            <w:shd w:val="clear" w:color="auto" w:fill="BFBFBF" w:themeFill="background1" w:themeFillShade="BF"/>
          </w:tcPr>
          <w:bookmarkEnd w:id="85"/>
          <w:p w14:paraId="319FAD98" w14:textId="77777777" w:rsidR="005B1B7F" w:rsidRPr="009061DB" w:rsidRDefault="005B1B7F" w:rsidP="00F5639F">
            <w:pPr>
              <w:pStyle w:val="TAH"/>
            </w:pPr>
            <w:r w:rsidRPr="009061DB">
              <w:t>Property name</w:t>
            </w:r>
          </w:p>
        </w:tc>
        <w:tc>
          <w:tcPr>
            <w:tcW w:w="1842" w:type="dxa"/>
            <w:shd w:val="clear" w:color="auto" w:fill="BFBFBF" w:themeFill="background1" w:themeFillShade="BF"/>
          </w:tcPr>
          <w:p w14:paraId="55D37663" w14:textId="77777777" w:rsidR="005B1B7F" w:rsidRPr="009061DB" w:rsidRDefault="005B1B7F" w:rsidP="00F5639F">
            <w:pPr>
              <w:pStyle w:val="TAH"/>
            </w:pPr>
            <w:r w:rsidRPr="009061DB">
              <w:t>Data Type</w:t>
            </w:r>
          </w:p>
        </w:tc>
        <w:tc>
          <w:tcPr>
            <w:tcW w:w="426" w:type="dxa"/>
            <w:shd w:val="clear" w:color="auto" w:fill="BFBFBF" w:themeFill="background1" w:themeFillShade="BF"/>
          </w:tcPr>
          <w:p w14:paraId="2C718976" w14:textId="77777777" w:rsidR="005B1B7F" w:rsidRPr="009061DB" w:rsidRDefault="005B1B7F" w:rsidP="00F5639F">
            <w:pPr>
              <w:pStyle w:val="TAH"/>
            </w:pPr>
            <w:r w:rsidRPr="009061DB">
              <w:t>P</w:t>
            </w:r>
          </w:p>
        </w:tc>
        <w:tc>
          <w:tcPr>
            <w:tcW w:w="1275" w:type="dxa"/>
            <w:shd w:val="clear" w:color="auto" w:fill="BFBFBF" w:themeFill="background1" w:themeFillShade="BF"/>
          </w:tcPr>
          <w:p w14:paraId="1AB33103" w14:textId="77777777" w:rsidR="005B1B7F" w:rsidRPr="009061DB" w:rsidRDefault="005B1B7F" w:rsidP="00F5639F">
            <w:pPr>
              <w:pStyle w:val="TAH"/>
            </w:pPr>
            <w:r w:rsidRPr="009061DB">
              <w:t>Cardinality</w:t>
            </w:r>
          </w:p>
        </w:tc>
        <w:tc>
          <w:tcPr>
            <w:tcW w:w="4533" w:type="dxa"/>
            <w:shd w:val="clear" w:color="auto" w:fill="BFBFBF" w:themeFill="background1" w:themeFillShade="BF"/>
          </w:tcPr>
          <w:p w14:paraId="676BFBF5" w14:textId="77777777" w:rsidR="005B1B7F" w:rsidRPr="009061DB" w:rsidRDefault="005B1B7F" w:rsidP="00F5639F">
            <w:pPr>
              <w:pStyle w:val="TAH"/>
            </w:pPr>
            <w:r w:rsidRPr="009061DB">
              <w:t>Description</w:t>
            </w:r>
          </w:p>
        </w:tc>
      </w:tr>
      <w:tr w:rsidR="005B1B7F" w:rsidRPr="009061DB" w14:paraId="7381B3D7" w14:textId="77777777" w:rsidTr="001B367A">
        <w:trPr>
          <w:cantSplit/>
          <w:jc w:val="center"/>
        </w:trPr>
        <w:tc>
          <w:tcPr>
            <w:tcW w:w="1555" w:type="dxa"/>
            <w:shd w:val="clear" w:color="auto" w:fill="FFFFFF" w:themeFill="background1"/>
          </w:tcPr>
          <w:p w14:paraId="09662A7B" w14:textId="77777777" w:rsidR="005B1B7F" w:rsidRPr="009061DB" w:rsidRDefault="005B1B7F" w:rsidP="00F5639F">
            <w:pPr>
              <w:pStyle w:val="JSONproperty"/>
              <w:keepNext/>
            </w:pPr>
            <w:proofErr w:type="spellStart"/>
            <w:r w:rsidRPr="009061DB">
              <w:t>distribution‌Method</w:t>
            </w:r>
            <w:proofErr w:type="spellEnd"/>
          </w:p>
        </w:tc>
        <w:tc>
          <w:tcPr>
            <w:tcW w:w="1842" w:type="dxa"/>
            <w:shd w:val="clear" w:color="auto" w:fill="FFFFFF" w:themeFill="background1"/>
          </w:tcPr>
          <w:p w14:paraId="2F785C25" w14:textId="77777777" w:rsidR="005B1B7F" w:rsidRPr="009061DB" w:rsidRDefault="005B1B7F" w:rsidP="00F5639F">
            <w:pPr>
              <w:pStyle w:val="TAL"/>
              <w:rPr>
                <w:rStyle w:val="Codechar"/>
                <w:noProof w:val="0"/>
                <w:lang w:val="en-GB"/>
              </w:rPr>
            </w:pPr>
            <w:proofErr w:type="spellStart"/>
            <w:r w:rsidRPr="009061DB">
              <w:rPr>
                <w:rStyle w:val="Codechar"/>
                <w:noProof w:val="0"/>
                <w:lang w:val="en-GB"/>
              </w:rPr>
              <w:t>Distribution‌Method</w:t>
            </w:r>
            <w:proofErr w:type="spellEnd"/>
          </w:p>
        </w:tc>
        <w:tc>
          <w:tcPr>
            <w:tcW w:w="426" w:type="dxa"/>
            <w:shd w:val="clear" w:color="auto" w:fill="FFFFFF" w:themeFill="background1"/>
          </w:tcPr>
          <w:p w14:paraId="3773B868" w14:textId="77777777" w:rsidR="005B1B7F" w:rsidRPr="009061DB" w:rsidRDefault="005B1B7F" w:rsidP="00F5639F">
            <w:pPr>
              <w:pStyle w:val="TAC"/>
            </w:pPr>
            <w:r w:rsidRPr="009061DB">
              <w:t>M</w:t>
            </w:r>
          </w:p>
        </w:tc>
        <w:tc>
          <w:tcPr>
            <w:tcW w:w="1275" w:type="dxa"/>
            <w:shd w:val="clear" w:color="auto" w:fill="FFFFFF" w:themeFill="background1"/>
          </w:tcPr>
          <w:p w14:paraId="6D7633C3" w14:textId="77777777" w:rsidR="005B1B7F" w:rsidRPr="009061DB" w:rsidRDefault="005B1B7F" w:rsidP="00F5639F">
            <w:pPr>
              <w:pStyle w:val="TAC"/>
            </w:pPr>
            <w:r w:rsidRPr="009061DB">
              <w:t>1</w:t>
            </w:r>
          </w:p>
        </w:tc>
        <w:tc>
          <w:tcPr>
            <w:tcW w:w="4533" w:type="dxa"/>
            <w:shd w:val="clear" w:color="auto" w:fill="FFFFFF" w:themeFill="background1"/>
          </w:tcPr>
          <w:p w14:paraId="6AACB2B4" w14:textId="77777777" w:rsidR="005B1B7F" w:rsidRPr="009061DB" w:rsidRDefault="005B1B7F" w:rsidP="00F5639F">
            <w:pPr>
              <w:pStyle w:val="TAL"/>
            </w:pPr>
            <w:r w:rsidRPr="009061DB">
              <w:t>The distribution method used for this MBS Distribution Session.</w:t>
            </w:r>
          </w:p>
          <w:p w14:paraId="7E508EC2" w14:textId="77777777" w:rsidR="005B1B7F" w:rsidRPr="009061DB" w:rsidRDefault="005B1B7F" w:rsidP="006001F3">
            <w:pPr>
              <w:pStyle w:val="TALcontinuation"/>
            </w:pPr>
            <w:r w:rsidRPr="009061DB">
              <w:t>For details, refer to table 5.2.4</w:t>
            </w:r>
            <w:r w:rsidRPr="009061DB">
              <w:noBreakHyphen/>
              <w:t>2.</w:t>
            </w:r>
          </w:p>
        </w:tc>
      </w:tr>
      <w:tr w:rsidR="005B1B7F" w:rsidRPr="009061DB" w14:paraId="726D0804" w14:textId="77777777" w:rsidTr="001B367A">
        <w:trPr>
          <w:cantSplit/>
          <w:jc w:val="center"/>
        </w:trPr>
        <w:tc>
          <w:tcPr>
            <w:tcW w:w="1555" w:type="dxa"/>
            <w:shd w:val="clear" w:color="auto" w:fill="FFFFFF" w:themeFill="background1"/>
          </w:tcPr>
          <w:p w14:paraId="51DD399D" w14:textId="77777777" w:rsidR="005B1B7F" w:rsidRPr="009061DB" w:rsidRDefault="005B1B7F" w:rsidP="00F5639F">
            <w:pPr>
              <w:pStyle w:val="JSONproperty"/>
            </w:pPr>
            <w:proofErr w:type="spellStart"/>
            <w:r w:rsidRPr="009061DB">
              <w:t>conformance‌Profiles</w:t>
            </w:r>
            <w:proofErr w:type="spellEnd"/>
          </w:p>
        </w:tc>
        <w:tc>
          <w:tcPr>
            <w:tcW w:w="1842" w:type="dxa"/>
            <w:shd w:val="clear" w:color="auto" w:fill="FFFFFF" w:themeFill="background1"/>
          </w:tcPr>
          <w:p w14:paraId="2EF81547" w14:textId="77777777" w:rsidR="005B1B7F" w:rsidRPr="009061DB" w:rsidRDefault="005B1B7F" w:rsidP="00F5639F">
            <w:pPr>
              <w:pStyle w:val="TAL"/>
              <w:rPr>
                <w:rStyle w:val="Codechar"/>
                <w:noProof w:val="0"/>
                <w:lang w:val="en-GB"/>
              </w:rPr>
            </w:pPr>
            <w:r w:rsidRPr="009061DB">
              <w:rPr>
                <w:rStyle w:val="Codechar"/>
                <w:noProof w:val="0"/>
                <w:lang w:val="en-GB"/>
              </w:rPr>
              <w:t>array(Uri)</w:t>
            </w:r>
          </w:p>
        </w:tc>
        <w:tc>
          <w:tcPr>
            <w:tcW w:w="426" w:type="dxa"/>
            <w:shd w:val="clear" w:color="auto" w:fill="FFFFFF" w:themeFill="background1"/>
          </w:tcPr>
          <w:p w14:paraId="7E550514" w14:textId="77777777" w:rsidR="005B1B7F" w:rsidRPr="009061DB" w:rsidRDefault="005B1B7F" w:rsidP="00F5639F">
            <w:pPr>
              <w:pStyle w:val="TAC"/>
            </w:pPr>
            <w:r w:rsidRPr="009061DB">
              <w:t>O</w:t>
            </w:r>
          </w:p>
        </w:tc>
        <w:tc>
          <w:tcPr>
            <w:tcW w:w="1275" w:type="dxa"/>
            <w:shd w:val="clear" w:color="auto" w:fill="FFFFFF" w:themeFill="background1"/>
          </w:tcPr>
          <w:p w14:paraId="1EB0CAA0" w14:textId="77777777" w:rsidR="005B1B7F" w:rsidRPr="009061DB" w:rsidRDefault="005B1B7F" w:rsidP="00F5639F">
            <w:pPr>
              <w:pStyle w:val="TAC"/>
            </w:pPr>
            <w:r w:rsidRPr="009061DB">
              <w:t>1..N</w:t>
            </w:r>
          </w:p>
        </w:tc>
        <w:tc>
          <w:tcPr>
            <w:tcW w:w="4533" w:type="dxa"/>
            <w:shd w:val="clear" w:color="auto" w:fill="FFFFFF" w:themeFill="background1"/>
          </w:tcPr>
          <w:p w14:paraId="7F5A276D" w14:textId="77777777" w:rsidR="005B1B7F" w:rsidRPr="009061DB" w:rsidRDefault="005B1B7F" w:rsidP="00F5639F">
            <w:pPr>
              <w:pStyle w:val="TAL"/>
            </w:pPr>
            <w:r w:rsidRPr="009061DB">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9061DB" w:rsidRDefault="005B1B7F" w:rsidP="006001F3">
            <w:pPr>
              <w:pStyle w:val="TALcontinuation"/>
            </w:pPr>
            <w:r w:rsidRPr="009061DB">
              <w:t>If not present, the MBS Distribution Session is assumed to conform to the "Baseline MBS Distribution Session Profile" specified in clause C.2.</w:t>
            </w:r>
          </w:p>
        </w:tc>
      </w:tr>
      <w:tr w:rsidR="005B1B7F" w:rsidRPr="009061DB" w14:paraId="1B4DE7DE" w14:textId="77777777" w:rsidTr="001B367A">
        <w:trPr>
          <w:cantSplit/>
          <w:jc w:val="center"/>
        </w:trPr>
        <w:tc>
          <w:tcPr>
            <w:tcW w:w="1555" w:type="dxa"/>
            <w:shd w:val="clear" w:color="auto" w:fill="FFFFFF" w:themeFill="background1"/>
          </w:tcPr>
          <w:p w14:paraId="5BD97A16" w14:textId="77777777" w:rsidR="005B1B7F" w:rsidRPr="009061DB" w:rsidRDefault="005B1B7F" w:rsidP="00F5639F">
            <w:pPr>
              <w:pStyle w:val="JSONproperty"/>
            </w:pPr>
            <w:proofErr w:type="spellStart"/>
            <w:r w:rsidRPr="009061DB">
              <w:t>session‌Description‌Locator</w:t>
            </w:r>
            <w:proofErr w:type="spellEnd"/>
          </w:p>
        </w:tc>
        <w:tc>
          <w:tcPr>
            <w:tcW w:w="1842" w:type="dxa"/>
            <w:shd w:val="clear" w:color="auto" w:fill="FFFFFF" w:themeFill="background1"/>
          </w:tcPr>
          <w:p w14:paraId="412D88EA" w14:textId="77777777" w:rsidR="005B1B7F" w:rsidRPr="009061DB" w:rsidRDefault="005B1B7F" w:rsidP="00F5639F">
            <w:pPr>
              <w:pStyle w:val="TAL"/>
              <w:rPr>
                <w:rStyle w:val="Codechar"/>
                <w:noProof w:val="0"/>
                <w:lang w:val="en-GB"/>
              </w:rPr>
            </w:pPr>
            <w:proofErr w:type="spellStart"/>
            <w:r w:rsidRPr="009061DB">
              <w:rPr>
                <w:rStyle w:val="Codechar"/>
                <w:noProof w:val="0"/>
                <w:lang w:val="en-GB"/>
              </w:rPr>
              <w:t>AbsoluteUrl</w:t>
            </w:r>
            <w:proofErr w:type="spellEnd"/>
          </w:p>
        </w:tc>
        <w:tc>
          <w:tcPr>
            <w:tcW w:w="426" w:type="dxa"/>
            <w:shd w:val="clear" w:color="auto" w:fill="FFFFFF" w:themeFill="background1"/>
          </w:tcPr>
          <w:p w14:paraId="0AEA5A91" w14:textId="77777777" w:rsidR="005B1B7F" w:rsidRPr="009061DB" w:rsidRDefault="005B1B7F" w:rsidP="00F5639F">
            <w:pPr>
              <w:pStyle w:val="TAC"/>
            </w:pPr>
            <w:r w:rsidRPr="009061DB">
              <w:t>M</w:t>
            </w:r>
          </w:p>
        </w:tc>
        <w:tc>
          <w:tcPr>
            <w:tcW w:w="1275" w:type="dxa"/>
            <w:shd w:val="clear" w:color="auto" w:fill="FFFFFF" w:themeFill="background1"/>
          </w:tcPr>
          <w:p w14:paraId="5BA1332F" w14:textId="77777777" w:rsidR="005B1B7F" w:rsidRPr="009061DB" w:rsidRDefault="005B1B7F" w:rsidP="00F5639F">
            <w:pPr>
              <w:pStyle w:val="TAC"/>
            </w:pPr>
            <w:r w:rsidRPr="009061DB">
              <w:t>1</w:t>
            </w:r>
          </w:p>
        </w:tc>
        <w:tc>
          <w:tcPr>
            <w:tcW w:w="4533" w:type="dxa"/>
            <w:shd w:val="clear" w:color="auto" w:fill="FFFFFF" w:themeFill="background1"/>
          </w:tcPr>
          <w:p w14:paraId="523568FE" w14:textId="77777777" w:rsidR="005B1B7F" w:rsidRPr="009061DB" w:rsidRDefault="005B1B7F" w:rsidP="00F5639F">
            <w:pPr>
              <w:pStyle w:val="TAL"/>
            </w:pPr>
            <w:r w:rsidRPr="009061DB">
              <w:t xml:space="preserve">URL to a Session Description document carrying the </w:t>
            </w:r>
            <w:r w:rsidRPr="009061DB">
              <w:rPr>
                <w:i/>
                <w:iCs/>
              </w:rPr>
              <w:t>Session Description parameters</w:t>
            </w:r>
            <w:r w:rsidRPr="009061DB">
              <w:t xml:space="preserve"> for this MBS Distribution Session as defined in table 4.5.8</w:t>
            </w:r>
            <w:r w:rsidRPr="009061DB">
              <w:noBreakHyphen/>
              <w:t>1 of TS 26.502 [6].</w:t>
            </w:r>
          </w:p>
          <w:p w14:paraId="6609A6B9" w14:textId="77777777" w:rsidR="005B1B7F" w:rsidRPr="009061DB" w:rsidRDefault="005B1B7F" w:rsidP="006001F3">
            <w:pPr>
              <w:pStyle w:val="TALcontinuation"/>
            </w:pPr>
            <w:r w:rsidRPr="009061DB">
              <w:t>For details, refer to clause 5.2.5.</w:t>
            </w:r>
          </w:p>
        </w:tc>
      </w:tr>
      <w:tr w:rsidR="005B1B7F" w:rsidRPr="009061DB" w14:paraId="58E9D037" w14:textId="77777777" w:rsidTr="001B367A">
        <w:trPr>
          <w:cantSplit/>
          <w:jc w:val="center"/>
        </w:trPr>
        <w:tc>
          <w:tcPr>
            <w:tcW w:w="1555" w:type="dxa"/>
            <w:shd w:val="clear" w:color="auto" w:fill="FFFFFF" w:themeFill="background1"/>
          </w:tcPr>
          <w:p w14:paraId="16C4EF44" w14:textId="77777777" w:rsidR="005B1B7F" w:rsidRPr="009061DB" w:rsidRDefault="005B1B7F" w:rsidP="00F5639F">
            <w:pPr>
              <w:pStyle w:val="JSONproperty"/>
            </w:pPr>
            <w:proofErr w:type="spellStart"/>
            <w:r w:rsidRPr="009061DB">
              <w:rPr>
                <w:rFonts w:cs="Courier New"/>
              </w:rPr>
              <w:t>application‌Service‌Descriptions</w:t>
            </w:r>
            <w:proofErr w:type="spellEnd"/>
          </w:p>
        </w:tc>
        <w:tc>
          <w:tcPr>
            <w:tcW w:w="1842" w:type="dxa"/>
            <w:shd w:val="clear" w:color="auto" w:fill="FFFFFF" w:themeFill="background1"/>
          </w:tcPr>
          <w:p w14:paraId="1C1BBF59" w14:textId="77777777" w:rsidR="005B1B7F" w:rsidRPr="009061DB" w:rsidRDefault="005B1B7F" w:rsidP="00F5639F">
            <w:pPr>
              <w:pStyle w:val="TAL"/>
              <w:rPr>
                <w:rStyle w:val="Codechar"/>
                <w:noProof w:val="0"/>
                <w:lang w:val="en-GB"/>
              </w:rPr>
            </w:pPr>
            <w:r w:rsidRPr="009061DB">
              <w:rPr>
                <w:rStyle w:val="Codechar"/>
                <w:noProof w:val="0"/>
                <w:lang w:val="en-GB"/>
              </w:rPr>
              <w:t>array(</w:t>
            </w:r>
            <w:proofErr w:type="spellStart"/>
            <w:r w:rsidRPr="009061DB">
              <w:rPr>
                <w:rStyle w:val="Codechar"/>
                <w:noProof w:val="0"/>
                <w:lang w:val="en-GB"/>
              </w:rPr>
              <w:t>Application‌Service‌Description</w:t>
            </w:r>
            <w:proofErr w:type="spellEnd"/>
            <w:r w:rsidRPr="009061DB">
              <w:rPr>
                <w:rStyle w:val="Codechar"/>
                <w:noProof w:val="0"/>
                <w:lang w:val="en-GB"/>
              </w:rPr>
              <w:t>)</w:t>
            </w:r>
          </w:p>
        </w:tc>
        <w:tc>
          <w:tcPr>
            <w:tcW w:w="426" w:type="dxa"/>
            <w:shd w:val="clear" w:color="auto" w:fill="FFFFFF" w:themeFill="background1"/>
          </w:tcPr>
          <w:p w14:paraId="6F888349" w14:textId="77777777" w:rsidR="005B1B7F" w:rsidRPr="009061DB" w:rsidRDefault="005B1B7F" w:rsidP="00F5639F">
            <w:pPr>
              <w:pStyle w:val="TAC"/>
            </w:pPr>
            <w:r w:rsidRPr="009061DB">
              <w:t>O</w:t>
            </w:r>
          </w:p>
        </w:tc>
        <w:tc>
          <w:tcPr>
            <w:tcW w:w="1275" w:type="dxa"/>
            <w:shd w:val="clear" w:color="auto" w:fill="FFFFFF" w:themeFill="background1"/>
          </w:tcPr>
          <w:p w14:paraId="63216C12" w14:textId="77777777" w:rsidR="005B1B7F" w:rsidRPr="009061DB" w:rsidRDefault="005B1B7F" w:rsidP="00F5639F">
            <w:pPr>
              <w:pStyle w:val="TAC"/>
            </w:pPr>
            <w:r w:rsidRPr="009061DB">
              <w:t>1..1</w:t>
            </w:r>
          </w:p>
        </w:tc>
        <w:tc>
          <w:tcPr>
            <w:tcW w:w="4533" w:type="dxa"/>
            <w:shd w:val="clear" w:color="auto" w:fill="FFFFFF" w:themeFill="background1"/>
          </w:tcPr>
          <w:p w14:paraId="143BE5C1" w14:textId="77777777" w:rsidR="005B1B7F" w:rsidRPr="009061DB" w:rsidRDefault="005B1B7F" w:rsidP="00F5639F">
            <w:pPr>
              <w:pStyle w:val="TAL"/>
            </w:pPr>
            <w:r w:rsidRPr="009061DB">
              <w:t>If present, an array containing a set of one or more Application Service Descriptions for the MBS User Service (see clause 5.2.6 and text below this table).</w:t>
            </w:r>
          </w:p>
        </w:tc>
      </w:tr>
      <w:tr w:rsidR="005B1B7F" w:rsidRPr="009061DB" w14:paraId="4FAE822D" w14:textId="77777777" w:rsidTr="001B367A">
        <w:trPr>
          <w:cantSplit/>
          <w:jc w:val="center"/>
        </w:trPr>
        <w:tc>
          <w:tcPr>
            <w:tcW w:w="1555" w:type="dxa"/>
            <w:shd w:val="clear" w:color="auto" w:fill="FFFFFF" w:themeFill="background1"/>
          </w:tcPr>
          <w:p w14:paraId="1CE5A32D" w14:textId="77777777" w:rsidR="005B1B7F" w:rsidRPr="009061DB" w:rsidRDefault="005B1B7F" w:rsidP="00F5639F">
            <w:pPr>
              <w:pStyle w:val="JSONproperty"/>
            </w:pPr>
            <w:proofErr w:type="spellStart"/>
            <w:r w:rsidRPr="009061DB">
              <w:t>post‌Session‌Object‌Repair‌Parameters</w:t>
            </w:r>
            <w:proofErr w:type="spellEnd"/>
          </w:p>
        </w:tc>
        <w:tc>
          <w:tcPr>
            <w:tcW w:w="1842" w:type="dxa"/>
            <w:shd w:val="clear" w:color="auto" w:fill="FFFFFF" w:themeFill="background1"/>
          </w:tcPr>
          <w:p w14:paraId="30B1BCFB" w14:textId="77777777" w:rsidR="005B1B7F" w:rsidRPr="009061DB" w:rsidRDefault="005B1B7F" w:rsidP="00F5639F">
            <w:pPr>
              <w:pStyle w:val="TAL"/>
              <w:rPr>
                <w:rStyle w:val="Codechar"/>
                <w:noProof w:val="0"/>
                <w:lang w:val="en-GB"/>
              </w:rPr>
            </w:pPr>
            <w:proofErr w:type="spellStart"/>
            <w:r w:rsidRPr="009061DB">
              <w:rPr>
                <w:rStyle w:val="Codechar"/>
                <w:noProof w:val="0"/>
                <w:lang w:val="en-GB"/>
              </w:rPr>
              <w:t>ObjectRepair‌Parameters</w:t>
            </w:r>
            <w:proofErr w:type="spellEnd"/>
          </w:p>
        </w:tc>
        <w:tc>
          <w:tcPr>
            <w:tcW w:w="426" w:type="dxa"/>
            <w:shd w:val="clear" w:color="auto" w:fill="FFFFFF" w:themeFill="background1"/>
          </w:tcPr>
          <w:p w14:paraId="2DABB589" w14:textId="77777777" w:rsidR="005B1B7F" w:rsidRPr="009061DB" w:rsidRDefault="005B1B7F" w:rsidP="00F5639F">
            <w:pPr>
              <w:pStyle w:val="TAC"/>
            </w:pPr>
            <w:r w:rsidRPr="009061DB">
              <w:t>O</w:t>
            </w:r>
          </w:p>
        </w:tc>
        <w:tc>
          <w:tcPr>
            <w:tcW w:w="1275" w:type="dxa"/>
            <w:shd w:val="clear" w:color="auto" w:fill="FFFFFF" w:themeFill="background1"/>
          </w:tcPr>
          <w:p w14:paraId="2F602622" w14:textId="77777777" w:rsidR="005B1B7F" w:rsidRPr="009061DB" w:rsidRDefault="005B1B7F" w:rsidP="00F5639F">
            <w:pPr>
              <w:pStyle w:val="TAC"/>
            </w:pPr>
            <w:r w:rsidRPr="009061DB">
              <w:t>0..1</w:t>
            </w:r>
          </w:p>
        </w:tc>
        <w:tc>
          <w:tcPr>
            <w:tcW w:w="4533" w:type="dxa"/>
            <w:shd w:val="clear" w:color="auto" w:fill="FFFFFF" w:themeFill="background1"/>
          </w:tcPr>
          <w:p w14:paraId="16A3A645" w14:textId="77777777" w:rsidR="005B1B7F" w:rsidRPr="009061DB" w:rsidRDefault="005B1B7F" w:rsidP="00F5639F">
            <w:pPr>
              <w:pStyle w:val="TAL"/>
            </w:pPr>
            <w:r w:rsidRPr="009061DB">
              <w:t>Parameters to be used by the MBSTF Client at reference point MBS</w:t>
            </w:r>
            <w:r w:rsidRPr="009061DB">
              <w:noBreakHyphen/>
              <w:t>4</w:t>
            </w:r>
            <w:r w:rsidRPr="009061DB">
              <w:noBreakHyphen/>
              <w:t>UC for post-session unicast object repair of this MBS Distribution Session, as defined in table 4.5.8</w:t>
            </w:r>
            <w:r w:rsidRPr="009061DB">
              <w:noBreakHyphen/>
              <w:t>2 of TS 26.502 [6].</w:t>
            </w:r>
          </w:p>
          <w:p w14:paraId="1F2E5639" w14:textId="77777777" w:rsidR="005B1B7F" w:rsidRPr="009061DB" w:rsidRDefault="005B1B7F" w:rsidP="006001F3">
            <w:pPr>
              <w:pStyle w:val="TALcontinuation"/>
            </w:pPr>
            <w:r w:rsidRPr="009061DB">
              <w:t>For details, refer to clause 5.2.8.</w:t>
            </w:r>
          </w:p>
        </w:tc>
      </w:tr>
      <w:tr w:rsidR="005B1B7F" w:rsidRPr="009061DB" w14:paraId="559C9F59" w14:textId="77777777" w:rsidTr="001B367A">
        <w:trPr>
          <w:cantSplit/>
          <w:jc w:val="center"/>
        </w:trPr>
        <w:tc>
          <w:tcPr>
            <w:tcW w:w="1555" w:type="dxa"/>
            <w:shd w:val="clear" w:color="auto" w:fill="FFFFFF" w:themeFill="background1"/>
          </w:tcPr>
          <w:p w14:paraId="74C4DE66" w14:textId="77777777" w:rsidR="005B1B7F" w:rsidRPr="009061DB" w:rsidRDefault="005B1B7F" w:rsidP="00F5639F">
            <w:pPr>
              <w:pStyle w:val="JSONproperty"/>
            </w:pPr>
            <w:proofErr w:type="spellStart"/>
            <w:r w:rsidRPr="009061DB">
              <w:t>availability‌Infos</w:t>
            </w:r>
            <w:proofErr w:type="spellEnd"/>
          </w:p>
        </w:tc>
        <w:tc>
          <w:tcPr>
            <w:tcW w:w="1842" w:type="dxa"/>
            <w:shd w:val="clear" w:color="auto" w:fill="FFFFFF" w:themeFill="background1"/>
          </w:tcPr>
          <w:p w14:paraId="3F94D808" w14:textId="77777777" w:rsidR="005B1B7F" w:rsidRPr="009061DB" w:rsidRDefault="005B1B7F" w:rsidP="00F5639F">
            <w:pPr>
              <w:pStyle w:val="TAL"/>
              <w:rPr>
                <w:rStyle w:val="Codechar"/>
                <w:noProof w:val="0"/>
                <w:lang w:val="en-GB"/>
              </w:rPr>
            </w:pPr>
            <w:r w:rsidRPr="009061DB">
              <w:rPr>
                <w:rStyle w:val="Codechar"/>
                <w:noProof w:val="0"/>
                <w:lang w:val="en-GB"/>
              </w:rPr>
              <w:t>array(</w:t>
            </w:r>
            <w:proofErr w:type="spellStart"/>
            <w:r w:rsidRPr="009061DB">
              <w:rPr>
                <w:rStyle w:val="Codechar"/>
                <w:noProof w:val="0"/>
                <w:lang w:val="en-GB"/>
              </w:rPr>
              <w:t>Availability‌Information</w:t>
            </w:r>
            <w:proofErr w:type="spellEnd"/>
            <w:r w:rsidRPr="009061DB">
              <w:rPr>
                <w:rStyle w:val="Codechar"/>
                <w:noProof w:val="0"/>
                <w:lang w:val="en-GB"/>
              </w:rPr>
              <w:t>)</w:t>
            </w:r>
          </w:p>
        </w:tc>
        <w:tc>
          <w:tcPr>
            <w:tcW w:w="426" w:type="dxa"/>
            <w:shd w:val="clear" w:color="auto" w:fill="FFFFFF" w:themeFill="background1"/>
          </w:tcPr>
          <w:p w14:paraId="4C3070D0" w14:textId="77777777" w:rsidR="005B1B7F" w:rsidRPr="009061DB" w:rsidDel="00FC5601" w:rsidRDefault="005B1B7F" w:rsidP="00F5639F">
            <w:pPr>
              <w:pStyle w:val="TAC"/>
            </w:pPr>
            <w:r w:rsidRPr="009061DB">
              <w:t>O</w:t>
            </w:r>
          </w:p>
        </w:tc>
        <w:tc>
          <w:tcPr>
            <w:tcW w:w="1275" w:type="dxa"/>
            <w:shd w:val="clear" w:color="auto" w:fill="FFFFFF" w:themeFill="background1"/>
          </w:tcPr>
          <w:p w14:paraId="7964C775" w14:textId="77777777" w:rsidR="005B1B7F" w:rsidRPr="009061DB" w:rsidRDefault="005B1B7F" w:rsidP="00F5639F">
            <w:pPr>
              <w:pStyle w:val="TAC"/>
            </w:pPr>
            <w:r w:rsidRPr="009061DB">
              <w:t>1..N</w:t>
            </w:r>
          </w:p>
        </w:tc>
        <w:tc>
          <w:tcPr>
            <w:tcW w:w="4533" w:type="dxa"/>
            <w:shd w:val="clear" w:color="auto" w:fill="FFFFFF" w:themeFill="background1"/>
          </w:tcPr>
          <w:p w14:paraId="2A44C2ED" w14:textId="77777777" w:rsidR="005B1B7F" w:rsidRPr="009061DB" w:rsidRDefault="005B1B7F" w:rsidP="00F5639F">
            <w:pPr>
              <w:pStyle w:val="TAL"/>
            </w:pPr>
            <w:r w:rsidRPr="009061DB">
              <w:t>Additional information pertaining to the availability of this MBS Distribution Session within the MBS System.</w:t>
            </w:r>
          </w:p>
          <w:p w14:paraId="2AF6B579" w14:textId="77777777" w:rsidR="005B1B7F" w:rsidRPr="009061DB" w:rsidRDefault="005B1B7F" w:rsidP="006001F3">
            <w:pPr>
              <w:pStyle w:val="TALcontinuation"/>
            </w:pPr>
            <w:r w:rsidRPr="009061DB">
              <w:t>For details, refer to clause 5.2.9.</w:t>
            </w:r>
          </w:p>
        </w:tc>
      </w:tr>
      <w:tr w:rsidR="005B1B7F" w:rsidRPr="009061DB" w14:paraId="14FE275D" w14:textId="77777777" w:rsidTr="001B367A">
        <w:trPr>
          <w:cantSplit/>
          <w:jc w:val="center"/>
        </w:trPr>
        <w:tc>
          <w:tcPr>
            <w:tcW w:w="1555" w:type="dxa"/>
            <w:shd w:val="clear" w:color="auto" w:fill="FFFFFF" w:themeFill="background1"/>
          </w:tcPr>
          <w:p w14:paraId="749A029A" w14:textId="77777777" w:rsidR="005B1B7F" w:rsidRPr="009061DB" w:rsidRDefault="005B1B7F" w:rsidP="00F5639F">
            <w:pPr>
              <w:pStyle w:val="JSONproperty"/>
            </w:pPr>
            <w:proofErr w:type="spellStart"/>
            <w:r w:rsidRPr="009061DB">
              <w:t>security‌Description</w:t>
            </w:r>
            <w:proofErr w:type="spellEnd"/>
          </w:p>
        </w:tc>
        <w:tc>
          <w:tcPr>
            <w:tcW w:w="1842" w:type="dxa"/>
            <w:shd w:val="clear" w:color="auto" w:fill="FFFFFF" w:themeFill="background1"/>
          </w:tcPr>
          <w:p w14:paraId="5362D604" w14:textId="77777777" w:rsidR="005B1B7F" w:rsidRPr="009061DB" w:rsidRDefault="005B1B7F" w:rsidP="00F5639F">
            <w:pPr>
              <w:pStyle w:val="TAL"/>
              <w:rPr>
                <w:rStyle w:val="Codechar"/>
                <w:noProof w:val="0"/>
                <w:lang w:val="en-GB"/>
              </w:rPr>
            </w:pPr>
            <w:proofErr w:type="spellStart"/>
            <w:r w:rsidRPr="009061DB">
              <w:rPr>
                <w:rStyle w:val="Codechar"/>
                <w:noProof w:val="0"/>
                <w:lang w:val="en-GB"/>
              </w:rPr>
              <w:t>Security‌Description</w:t>
            </w:r>
            <w:proofErr w:type="spellEnd"/>
          </w:p>
        </w:tc>
        <w:tc>
          <w:tcPr>
            <w:tcW w:w="426" w:type="dxa"/>
            <w:shd w:val="clear" w:color="auto" w:fill="FFFFFF" w:themeFill="background1"/>
          </w:tcPr>
          <w:p w14:paraId="11B92BE7" w14:textId="77777777" w:rsidR="005B1B7F" w:rsidRPr="009061DB" w:rsidRDefault="005B1B7F" w:rsidP="00F5639F">
            <w:pPr>
              <w:pStyle w:val="TAC"/>
            </w:pPr>
            <w:r w:rsidRPr="009061DB">
              <w:t>O</w:t>
            </w:r>
          </w:p>
        </w:tc>
        <w:tc>
          <w:tcPr>
            <w:tcW w:w="1275" w:type="dxa"/>
            <w:shd w:val="clear" w:color="auto" w:fill="FFFFFF" w:themeFill="background1"/>
          </w:tcPr>
          <w:p w14:paraId="07D5E53C" w14:textId="77777777" w:rsidR="005B1B7F" w:rsidRPr="009061DB" w:rsidRDefault="005B1B7F" w:rsidP="00F5639F">
            <w:pPr>
              <w:pStyle w:val="TAC"/>
            </w:pPr>
            <w:r w:rsidRPr="009061DB">
              <w:t>0..1</w:t>
            </w:r>
          </w:p>
        </w:tc>
        <w:tc>
          <w:tcPr>
            <w:tcW w:w="4533" w:type="dxa"/>
            <w:shd w:val="clear" w:color="auto" w:fill="FFFFFF" w:themeFill="background1"/>
          </w:tcPr>
          <w:p w14:paraId="33C7D7A2" w14:textId="77777777" w:rsidR="005B1B7F" w:rsidRPr="009061DB" w:rsidRDefault="005B1B7F" w:rsidP="00F5639F">
            <w:pPr>
              <w:pStyle w:val="TAL"/>
            </w:pPr>
            <w:r w:rsidRPr="009061DB">
              <w:t>The security parameters for this MBS Distribution Session, as defined in table 4.5.8-1 of TS 26.502 [6].</w:t>
            </w:r>
          </w:p>
          <w:p w14:paraId="14A83B78" w14:textId="77777777" w:rsidR="005B1B7F" w:rsidRPr="009061DB" w:rsidRDefault="005B1B7F" w:rsidP="006001F3">
            <w:pPr>
              <w:pStyle w:val="TALcontinuation"/>
            </w:pPr>
            <w:r w:rsidRPr="009061DB">
              <w:t>For details, refer to clause 5.2.10.</w:t>
            </w:r>
          </w:p>
        </w:tc>
      </w:tr>
    </w:tbl>
    <w:p w14:paraId="7538DA2C" w14:textId="77777777" w:rsidR="005B1B7F" w:rsidRPr="009061DB" w:rsidRDefault="005B1B7F" w:rsidP="005B1B7F"/>
    <w:p w14:paraId="4CC3EF74" w14:textId="77777777" w:rsidR="005B1B7F" w:rsidRPr="009061DB" w:rsidRDefault="005B1B7F" w:rsidP="005B1B7F">
      <w:pPr>
        <w:pStyle w:val="TH"/>
      </w:pPr>
      <w:bookmarkStart w:id="86" w:name="_CRTable5_2_42"/>
      <w:bookmarkStart w:id="87" w:name="_MCCTEMPBM_CRPT22990008___7"/>
      <w:r w:rsidRPr="009061DB">
        <w:t xml:space="preserve">Table </w:t>
      </w:r>
      <w:bookmarkEnd w:id="86"/>
      <w:r w:rsidRPr="009061DB">
        <w:t>5.2.4</w:t>
      </w:r>
      <w:r w:rsidRPr="009061DB">
        <w:noBreakHyphen/>
        <w:t xml:space="preserve">2: Semantics of </w:t>
      </w:r>
      <w:proofErr w:type="spellStart"/>
      <w:r w:rsidRPr="009061DB">
        <w:rPr>
          <w:rStyle w:val="JSONinformationelementChar"/>
        </w:rPr>
        <w:t>DistributionMethod</w:t>
      </w:r>
      <w:proofErr w:type="spellEnd"/>
      <w:r w:rsidRPr="009061DB">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9061DB" w14:paraId="64CA47AE" w14:textId="77777777" w:rsidTr="001B367A">
        <w:trPr>
          <w:cantSplit/>
          <w:jc w:val="center"/>
        </w:trPr>
        <w:tc>
          <w:tcPr>
            <w:tcW w:w="1767" w:type="dxa"/>
            <w:shd w:val="clear" w:color="auto" w:fill="BFBFBF" w:themeFill="background1" w:themeFillShade="BF"/>
          </w:tcPr>
          <w:bookmarkEnd w:id="87"/>
          <w:p w14:paraId="13C60D1C" w14:textId="77777777" w:rsidR="005B1B7F" w:rsidRPr="009061DB" w:rsidRDefault="005B1B7F" w:rsidP="001F6129">
            <w:pPr>
              <w:pStyle w:val="TAH"/>
            </w:pPr>
            <w:r w:rsidRPr="009061DB">
              <w:t>Enumerated value</w:t>
            </w:r>
          </w:p>
        </w:tc>
        <w:tc>
          <w:tcPr>
            <w:tcW w:w="3331" w:type="dxa"/>
            <w:shd w:val="clear" w:color="auto" w:fill="BFBFBF" w:themeFill="background1" w:themeFillShade="BF"/>
          </w:tcPr>
          <w:p w14:paraId="2FF1A817" w14:textId="77777777" w:rsidR="005B1B7F" w:rsidRPr="009061DB" w:rsidRDefault="005B1B7F" w:rsidP="001F6129">
            <w:pPr>
              <w:pStyle w:val="TAH"/>
            </w:pPr>
            <w:r w:rsidRPr="009061DB">
              <w:t>Description</w:t>
            </w:r>
          </w:p>
        </w:tc>
      </w:tr>
      <w:tr w:rsidR="005B1B7F" w:rsidRPr="009061DB" w14:paraId="76559EB6" w14:textId="77777777" w:rsidTr="001B367A">
        <w:trPr>
          <w:cantSplit/>
          <w:jc w:val="center"/>
        </w:trPr>
        <w:tc>
          <w:tcPr>
            <w:tcW w:w="1767" w:type="dxa"/>
          </w:tcPr>
          <w:p w14:paraId="3F2CC96F" w14:textId="77777777" w:rsidR="005B1B7F" w:rsidRPr="009061DB" w:rsidRDefault="005B1B7F" w:rsidP="001F6129">
            <w:pPr>
              <w:pStyle w:val="TAL"/>
              <w:rPr>
                <w:rStyle w:val="Codechar"/>
                <w:noProof w:val="0"/>
                <w:lang w:val="en-GB"/>
              </w:rPr>
            </w:pPr>
            <w:r w:rsidRPr="009061DB">
              <w:rPr>
                <w:rStyle w:val="Codechar"/>
                <w:noProof w:val="0"/>
                <w:lang w:val="en-GB"/>
              </w:rPr>
              <w:t>OBJECT</w:t>
            </w:r>
          </w:p>
        </w:tc>
        <w:tc>
          <w:tcPr>
            <w:tcW w:w="3331" w:type="dxa"/>
          </w:tcPr>
          <w:p w14:paraId="34387E64" w14:textId="77777777" w:rsidR="005B1B7F" w:rsidRPr="009061DB" w:rsidRDefault="005B1B7F" w:rsidP="001F6129">
            <w:pPr>
              <w:pStyle w:val="TAL"/>
            </w:pPr>
            <w:r w:rsidRPr="009061DB">
              <w:t>The Object Distribution Method.</w:t>
            </w:r>
          </w:p>
        </w:tc>
      </w:tr>
      <w:tr w:rsidR="005B1B7F" w:rsidRPr="009061DB" w14:paraId="336E8756" w14:textId="77777777" w:rsidTr="001B367A">
        <w:trPr>
          <w:cantSplit/>
          <w:jc w:val="center"/>
        </w:trPr>
        <w:tc>
          <w:tcPr>
            <w:tcW w:w="1767" w:type="dxa"/>
          </w:tcPr>
          <w:p w14:paraId="4DB6AAE5" w14:textId="77777777" w:rsidR="005B1B7F" w:rsidRPr="009061DB" w:rsidRDefault="005B1B7F" w:rsidP="001F6129">
            <w:pPr>
              <w:pStyle w:val="TAL"/>
              <w:rPr>
                <w:rStyle w:val="Codechar"/>
                <w:noProof w:val="0"/>
                <w:lang w:val="en-GB"/>
              </w:rPr>
            </w:pPr>
            <w:r w:rsidRPr="009061DB">
              <w:rPr>
                <w:rStyle w:val="Codechar"/>
                <w:noProof w:val="0"/>
                <w:lang w:val="en-GB"/>
              </w:rPr>
              <w:t>PACKET</w:t>
            </w:r>
          </w:p>
        </w:tc>
        <w:tc>
          <w:tcPr>
            <w:tcW w:w="3331" w:type="dxa"/>
          </w:tcPr>
          <w:p w14:paraId="73C6F9EA" w14:textId="77777777" w:rsidR="005B1B7F" w:rsidRPr="009061DB" w:rsidRDefault="005B1B7F" w:rsidP="001F6129">
            <w:pPr>
              <w:pStyle w:val="TAL"/>
            </w:pPr>
            <w:r w:rsidRPr="009061DB">
              <w:t>The Packet Distribution Method.</w:t>
            </w:r>
          </w:p>
        </w:tc>
      </w:tr>
    </w:tbl>
    <w:p w14:paraId="324AB580" w14:textId="77777777" w:rsidR="005B1B7F" w:rsidRPr="009061DB" w:rsidRDefault="005B1B7F" w:rsidP="005B1B7F"/>
    <w:p w14:paraId="7721BF5F" w14:textId="77777777" w:rsidR="005B1B7F" w:rsidRPr="009061DB" w:rsidRDefault="005B1B7F" w:rsidP="005B1B7F">
      <w:pPr>
        <w:keepNext/>
      </w:pPr>
      <w:bookmarkStart w:id="88" w:name="_MCCTEMPBM_CRPT22990009___7"/>
      <w:r w:rsidRPr="009061DB">
        <w:lastRenderedPageBreak/>
        <w:t xml:space="preserve">If the </w:t>
      </w:r>
      <w:proofErr w:type="spellStart"/>
      <w:r w:rsidRPr="009061DB">
        <w:rPr>
          <w:rStyle w:val="JSONpropertyChar"/>
        </w:rPr>
        <w:t>application‌Service‌Descriptions</w:t>
      </w:r>
      <w:proofErr w:type="spellEnd"/>
      <w:r w:rsidRPr="009061DB">
        <w:t xml:space="preserve"> array is present:</w:t>
      </w:r>
    </w:p>
    <w:p w14:paraId="64B7917A" w14:textId="77777777" w:rsidR="005B1B7F" w:rsidRPr="009061DB" w:rsidRDefault="005B1B7F" w:rsidP="005B1B7F">
      <w:pPr>
        <w:pStyle w:val="B1"/>
        <w:keepNext/>
      </w:pPr>
      <w:bookmarkStart w:id="89" w:name="_MCCTEMPBM_CRPT22990010___7"/>
      <w:bookmarkEnd w:id="88"/>
      <w:r w:rsidRPr="009061DB">
        <w:t>1.</w:t>
      </w:r>
      <w:r w:rsidRPr="009061DB">
        <w:tab/>
        <w:t xml:space="preserve">The </w:t>
      </w:r>
      <w:proofErr w:type="spellStart"/>
      <w:r w:rsidRPr="009061DB">
        <w:rPr>
          <w:rStyle w:val="JSONpropertyChar"/>
        </w:rPr>
        <w:t>distributionMethod</w:t>
      </w:r>
      <w:proofErr w:type="spellEnd"/>
      <w:r w:rsidRPr="009061DB">
        <w:t xml:space="preserve"> property of the </w:t>
      </w:r>
      <w:proofErr w:type="spellStart"/>
      <w:r w:rsidRPr="009061DB">
        <w:rPr>
          <w:rStyle w:val="JSONinformationelementChar"/>
        </w:rPr>
        <w:t>DistributionSessionDescription</w:t>
      </w:r>
      <w:proofErr w:type="spellEnd"/>
      <w:r w:rsidRPr="009061DB">
        <w:t xml:space="preserve"> shall be set to </w:t>
      </w:r>
      <w:r w:rsidRPr="009061DB">
        <w:rPr>
          <w:rStyle w:val="Codechar"/>
          <w:noProof w:val="0"/>
          <w:lang w:val="en-GB"/>
        </w:rPr>
        <w:t>OBJECT</w:t>
      </w:r>
      <w:r w:rsidRPr="009061DB">
        <w:t>.</w:t>
      </w:r>
    </w:p>
    <w:p w14:paraId="7154D9CC" w14:textId="77777777" w:rsidR="005B1B7F" w:rsidRPr="009061DB" w:rsidRDefault="005B1B7F" w:rsidP="005B1B7F">
      <w:pPr>
        <w:pStyle w:val="B1"/>
      </w:pPr>
      <w:r w:rsidRPr="009061DB">
        <w:t>2.</w:t>
      </w:r>
      <w:r w:rsidRPr="009061DB">
        <w:tab/>
        <w:t xml:space="preserve">All members of the </w:t>
      </w:r>
      <w:proofErr w:type="spellStart"/>
      <w:r w:rsidRPr="009061DB">
        <w:rPr>
          <w:rStyle w:val="JSONpropertyChar"/>
        </w:rPr>
        <w:t>application‌Service‌Description</w:t>
      </w:r>
      <w:proofErr w:type="spellEnd"/>
      <w:r w:rsidRPr="009061DB">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9061DB" w:rsidRDefault="005B1B7F" w:rsidP="005B1B7F">
      <w:pPr>
        <w:pStyle w:val="B1"/>
      </w:pPr>
      <w:r w:rsidRPr="009061DB">
        <w:t>3.</w:t>
      </w:r>
      <w:r w:rsidRPr="009061DB">
        <w:tab/>
        <w:t xml:space="preserve">The </w:t>
      </w:r>
      <w:proofErr w:type="spellStart"/>
      <w:r w:rsidRPr="009061DB">
        <w:rPr>
          <w:rStyle w:val="JSONpropertyChar"/>
        </w:rPr>
        <w:t>sessionDescriptionLocator</w:t>
      </w:r>
      <w:proofErr w:type="spellEnd"/>
      <w:r w:rsidRPr="009061DB">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9061DB" w:rsidRDefault="004C5243" w:rsidP="004C5243">
      <w:pPr>
        <w:pStyle w:val="Heading3"/>
      </w:pPr>
      <w:bookmarkStart w:id="90" w:name="_CR5_2_5"/>
      <w:bookmarkStart w:id="91" w:name="_Toc210211652"/>
      <w:bookmarkEnd w:id="89"/>
      <w:bookmarkEnd w:id="90"/>
      <w:r w:rsidRPr="009061DB">
        <w:t>5.2.</w:t>
      </w:r>
      <w:r w:rsidR="00323585" w:rsidRPr="009061DB">
        <w:t>5</w:t>
      </w:r>
      <w:r w:rsidRPr="009061DB">
        <w:tab/>
        <w:t>Session Description</w:t>
      </w:r>
      <w:r w:rsidR="005B1B7F" w:rsidRPr="009061DB">
        <w:t xml:space="preserve"> document</w:t>
      </w:r>
      <w:bookmarkEnd w:id="91"/>
    </w:p>
    <w:p w14:paraId="293485D5" w14:textId="77777777" w:rsidR="005B1B7F" w:rsidRPr="009061DB" w:rsidRDefault="005B1B7F" w:rsidP="005B1B7F">
      <w:pPr>
        <w:keepNext/>
      </w:pPr>
      <w:r w:rsidRPr="009061DB">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9061DB" w:rsidRDefault="00353685" w:rsidP="00F36A36">
      <w:pPr>
        <w:pStyle w:val="B1"/>
        <w:keepNext/>
      </w:pPr>
      <w:r w:rsidRPr="009061DB">
        <w:t>-</w:t>
      </w:r>
      <w:r w:rsidRPr="009061DB">
        <w:tab/>
        <w:t>The session description for the MBS Object Distribution Method is specified in clause 6.2.</w:t>
      </w:r>
      <w:r w:rsidR="005B1B7F" w:rsidRPr="009061DB">
        <w:t>2</w:t>
      </w:r>
    </w:p>
    <w:p w14:paraId="0857DADF" w14:textId="77777777" w:rsidR="00353685" w:rsidRPr="009061DB" w:rsidRDefault="00353685" w:rsidP="00353685">
      <w:pPr>
        <w:pStyle w:val="B1"/>
      </w:pPr>
      <w:r w:rsidRPr="009061DB">
        <w:t>-</w:t>
      </w:r>
      <w:r w:rsidRPr="009061DB">
        <w:tab/>
        <w:t xml:space="preserve">The session description for the </w:t>
      </w:r>
      <w:r w:rsidRPr="009061DB">
        <w:rPr>
          <w:lang w:eastAsia="zh-CN"/>
        </w:rPr>
        <w:t>MBS</w:t>
      </w:r>
      <w:r w:rsidRPr="009061DB">
        <w:t xml:space="preserve"> Packet </w:t>
      </w:r>
      <w:r w:rsidRPr="009061DB">
        <w:rPr>
          <w:lang w:eastAsia="zh-CN"/>
        </w:rPr>
        <w:t>D</w:t>
      </w:r>
      <w:r w:rsidRPr="009061DB">
        <w:t>istribution Method is specified in clause 7.2.3.</w:t>
      </w:r>
    </w:p>
    <w:p w14:paraId="78DD4900" w14:textId="27F88ECC" w:rsidR="004C5243" w:rsidRPr="009061DB" w:rsidRDefault="004C5243" w:rsidP="004C5243">
      <w:pPr>
        <w:pStyle w:val="Heading3"/>
      </w:pPr>
      <w:bookmarkStart w:id="92" w:name="_CR5_2_6"/>
      <w:bookmarkStart w:id="93" w:name="_Toc210211653"/>
      <w:bookmarkEnd w:id="92"/>
      <w:r w:rsidRPr="009061DB">
        <w:t>5.2.</w:t>
      </w:r>
      <w:r w:rsidR="00667C9A" w:rsidRPr="009061DB">
        <w:t>6</w:t>
      </w:r>
      <w:r w:rsidRPr="009061DB">
        <w:tab/>
        <w:t>Application Service</w:t>
      </w:r>
      <w:r w:rsidR="00353685" w:rsidRPr="009061DB">
        <w:t xml:space="preserve"> Description</w:t>
      </w:r>
      <w:r w:rsidR="005B1B7F" w:rsidRPr="009061DB">
        <w:t xml:space="preserve"> data type</w:t>
      </w:r>
      <w:bookmarkEnd w:id="93"/>
    </w:p>
    <w:p w14:paraId="2E2E26D1" w14:textId="77777777" w:rsidR="005B1B7F" w:rsidRPr="009061DB" w:rsidRDefault="005B1B7F" w:rsidP="005B1B7F">
      <w:pPr>
        <w:keepNext/>
      </w:pPr>
      <w:bookmarkStart w:id="94" w:name="_MCCTEMPBM_CRPT22990011___7"/>
      <w:r w:rsidRPr="009061DB">
        <w:t xml:space="preserve">Table 5.2.6-1 provides the detailed semantics for the </w:t>
      </w:r>
      <w:proofErr w:type="spellStart"/>
      <w:r w:rsidRPr="009061DB">
        <w:rPr>
          <w:rStyle w:val="JSONinformationelementChar"/>
        </w:rPr>
        <w:t>ApplicationServiceDescription</w:t>
      </w:r>
      <w:proofErr w:type="spellEnd"/>
      <w:r w:rsidRPr="009061DB">
        <w:t xml:space="preserve"> data type.</w:t>
      </w:r>
    </w:p>
    <w:p w14:paraId="3B93DB32" w14:textId="77777777" w:rsidR="005B1B7F" w:rsidRPr="009061DB" w:rsidRDefault="005B1B7F" w:rsidP="005B1B7F">
      <w:pPr>
        <w:pStyle w:val="TH"/>
      </w:pPr>
      <w:bookmarkStart w:id="95" w:name="_CRTable5_2_61"/>
      <w:bookmarkStart w:id="96" w:name="_MCCTEMPBM_CRPT22990012___7"/>
      <w:bookmarkEnd w:id="94"/>
      <w:r w:rsidRPr="009061DB">
        <w:t xml:space="preserve">Table </w:t>
      </w:r>
      <w:bookmarkEnd w:id="95"/>
      <w:r w:rsidRPr="009061DB">
        <w:t xml:space="preserve">5.2.6-1: Semantics of </w:t>
      </w:r>
      <w:proofErr w:type="spellStart"/>
      <w:r w:rsidRPr="009061DB">
        <w:rPr>
          <w:rStyle w:val="JSONinformationelementChar"/>
        </w:rPr>
        <w:t>ApplicationServiceDescription</w:t>
      </w:r>
      <w:proofErr w:type="spellEnd"/>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9061DB" w14:paraId="01F76D5F" w14:textId="77777777" w:rsidTr="00A946FC">
        <w:trPr>
          <w:cantSplit/>
          <w:trHeight w:val="507"/>
          <w:tblHeader/>
          <w:jc w:val="center"/>
        </w:trPr>
        <w:tc>
          <w:tcPr>
            <w:tcW w:w="2122" w:type="dxa"/>
            <w:shd w:val="clear" w:color="auto" w:fill="BFBFBF" w:themeFill="background1" w:themeFillShade="BF"/>
          </w:tcPr>
          <w:bookmarkEnd w:id="96"/>
          <w:p w14:paraId="324CDAA4" w14:textId="77777777" w:rsidR="005B1B7F" w:rsidRPr="009061DB" w:rsidRDefault="005B1B7F" w:rsidP="00A946FC">
            <w:pPr>
              <w:pStyle w:val="TAH"/>
            </w:pPr>
            <w:r w:rsidRPr="009061DB">
              <w:t>Property name</w:t>
            </w:r>
          </w:p>
        </w:tc>
        <w:tc>
          <w:tcPr>
            <w:tcW w:w="1134" w:type="dxa"/>
            <w:shd w:val="clear" w:color="auto" w:fill="BFBFBF" w:themeFill="background1" w:themeFillShade="BF"/>
          </w:tcPr>
          <w:p w14:paraId="496C9860" w14:textId="77777777" w:rsidR="005B1B7F" w:rsidRPr="009061DB" w:rsidRDefault="005B1B7F" w:rsidP="00A946FC">
            <w:pPr>
              <w:pStyle w:val="TAH"/>
            </w:pPr>
            <w:r w:rsidRPr="009061DB">
              <w:t>Data Type</w:t>
            </w:r>
          </w:p>
        </w:tc>
        <w:tc>
          <w:tcPr>
            <w:tcW w:w="425" w:type="dxa"/>
            <w:shd w:val="clear" w:color="auto" w:fill="BFBFBF" w:themeFill="background1" w:themeFillShade="BF"/>
          </w:tcPr>
          <w:p w14:paraId="661E69B3" w14:textId="77777777" w:rsidR="005B1B7F" w:rsidRPr="009061DB" w:rsidRDefault="005B1B7F" w:rsidP="00A946FC">
            <w:pPr>
              <w:pStyle w:val="TAH"/>
            </w:pPr>
            <w:r w:rsidRPr="009061DB">
              <w:t>P</w:t>
            </w:r>
          </w:p>
        </w:tc>
        <w:tc>
          <w:tcPr>
            <w:tcW w:w="1276" w:type="dxa"/>
            <w:shd w:val="clear" w:color="auto" w:fill="BFBFBF" w:themeFill="background1" w:themeFillShade="BF"/>
          </w:tcPr>
          <w:p w14:paraId="37C9D52A" w14:textId="77777777" w:rsidR="005B1B7F" w:rsidRPr="009061DB" w:rsidRDefault="005B1B7F" w:rsidP="00A946FC">
            <w:pPr>
              <w:pStyle w:val="TAH"/>
            </w:pPr>
            <w:r w:rsidRPr="009061DB">
              <w:t>Cardinality</w:t>
            </w:r>
          </w:p>
        </w:tc>
        <w:tc>
          <w:tcPr>
            <w:tcW w:w="4674" w:type="dxa"/>
            <w:shd w:val="clear" w:color="auto" w:fill="BFBFBF" w:themeFill="background1" w:themeFillShade="BF"/>
          </w:tcPr>
          <w:p w14:paraId="55037DA1" w14:textId="77777777" w:rsidR="005B1B7F" w:rsidRPr="009061DB" w:rsidRDefault="005B1B7F" w:rsidP="00A946FC">
            <w:pPr>
              <w:pStyle w:val="TAH"/>
            </w:pPr>
            <w:r w:rsidRPr="009061DB">
              <w:t>Description</w:t>
            </w:r>
          </w:p>
        </w:tc>
      </w:tr>
      <w:tr w:rsidR="005B1B7F" w:rsidRPr="009061DB" w14:paraId="3E37368D" w14:textId="77777777" w:rsidTr="00A946FC">
        <w:trPr>
          <w:cantSplit/>
          <w:jc w:val="center"/>
        </w:trPr>
        <w:tc>
          <w:tcPr>
            <w:tcW w:w="2122" w:type="dxa"/>
            <w:shd w:val="clear" w:color="auto" w:fill="FFFFFF" w:themeFill="background1"/>
          </w:tcPr>
          <w:p w14:paraId="0C2B8DDC" w14:textId="77777777" w:rsidR="005B1B7F" w:rsidRPr="009061DB" w:rsidRDefault="005B1B7F" w:rsidP="00A946FC">
            <w:pPr>
              <w:pStyle w:val="JSONproperty"/>
            </w:pPr>
            <w:proofErr w:type="spellStart"/>
            <w:r w:rsidRPr="009061DB">
              <w:t>entry‌Point‌Locator</w:t>
            </w:r>
            <w:proofErr w:type="spellEnd"/>
          </w:p>
        </w:tc>
        <w:tc>
          <w:tcPr>
            <w:tcW w:w="1134" w:type="dxa"/>
            <w:shd w:val="clear" w:color="auto" w:fill="FFFFFF" w:themeFill="background1"/>
          </w:tcPr>
          <w:p w14:paraId="7DEDFB2D" w14:textId="77777777" w:rsidR="005B1B7F" w:rsidRPr="009061DB" w:rsidRDefault="005B1B7F" w:rsidP="00A946FC">
            <w:pPr>
              <w:pStyle w:val="TAL"/>
              <w:rPr>
                <w:rStyle w:val="Codechar"/>
                <w:noProof w:val="0"/>
                <w:lang w:val="en-GB"/>
              </w:rPr>
            </w:pPr>
            <w:r w:rsidRPr="009061DB">
              <w:rPr>
                <w:rStyle w:val="Codechar"/>
                <w:noProof w:val="0"/>
                <w:lang w:val="en-GB"/>
              </w:rPr>
              <w:t>Uri</w:t>
            </w:r>
          </w:p>
        </w:tc>
        <w:tc>
          <w:tcPr>
            <w:tcW w:w="425" w:type="dxa"/>
            <w:shd w:val="clear" w:color="auto" w:fill="FFFFFF" w:themeFill="background1"/>
          </w:tcPr>
          <w:p w14:paraId="2DC9DE68" w14:textId="77777777" w:rsidR="005B1B7F" w:rsidRPr="009061DB" w:rsidRDefault="005B1B7F" w:rsidP="00A946FC">
            <w:pPr>
              <w:pStyle w:val="TAC"/>
            </w:pPr>
            <w:r w:rsidRPr="009061DB">
              <w:t>M</w:t>
            </w:r>
          </w:p>
        </w:tc>
        <w:tc>
          <w:tcPr>
            <w:tcW w:w="1276" w:type="dxa"/>
            <w:shd w:val="clear" w:color="auto" w:fill="FFFFFF" w:themeFill="background1"/>
          </w:tcPr>
          <w:p w14:paraId="34660A15" w14:textId="77777777" w:rsidR="005B1B7F" w:rsidRPr="009061DB" w:rsidRDefault="005B1B7F" w:rsidP="00A946FC">
            <w:pPr>
              <w:pStyle w:val="TAC"/>
            </w:pPr>
            <w:r w:rsidRPr="009061DB">
              <w:t>1</w:t>
            </w:r>
          </w:p>
        </w:tc>
        <w:tc>
          <w:tcPr>
            <w:tcW w:w="4674" w:type="dxa"/>
            <w:shd w:val="clear" w:color="auto" w:fill="FFFFFF" w:themeFill="background1"/>
          </w:tcPr>
          <w:p w14:paraId="499D9A59" w14:textId="77777777" w:rsidR="005B1B7F" w:rsidRPr="009061DB" w:rsidRDefault="005B1B7F" w:rsidP="00A946FC">
            <w:pPr>
              <w:pStyle w:val="TAL"/>
            </w:pPr>
            <w:r w:rsidRPr="009061DB">
              <w:t xml:space="preserve">Reference to an </w:t>
            </w:r>
            <w:r w:rsidRPr="009061DB">
              <w:rPr>
                <w:i/>
                <w:iCs/>
              </w:rPr>
              <w:t>Application Service Entry Point</w:t>
            </w:r>
            <w:r w:rsidRPr="009061DB">
              <w:t xml:space="preserve"> document, for example to a DASH MPD.</w:t>
            </w:r>
          </w:p>
        </w:tc>
      </w:tr>
      <w:tr w:rsidR="005B1B7F" w:rsidRPr="009061DB" w14:paraId="21E1488F" w14:textId="77777777" w:rsidTr="00A946FC">
        <w:trPr>
          <w:cantSplit/>
          <w:jc w:val="center"/>
        </w:trPr>
        <w:tc>
          <w:tcPr>
            <w:tcW w:w="2122" w:type="dxa"/>
            <w:shd w:val="clear" w:color="auto" w:fill="FFFFFF" w:themeFill="background1"/>
          </w:tcPr>
          <w:p w14:paraId="6734A07A" w14:textId="77777777" w:rsidR="005B1B7F" w:rsidRPr="009061DB" w:rsidRDefault="005B1B7F" w:rsidP="00A946FC">
            <w:pPr>
              <w:pStyle w:val="JSONproperty"/>
            </w:pPr>
            <w:proofErr w:type="spellStart"/>
            <w:r w:rsidRPr="009061DB">
              <w:t>contentType</w:t>
            </w:r>
            <w:proofErr w:type="spellEnd"/>
          </w:p>
        </w:tc>
        <w:tc>
          <w:tcPr>
            <w:tcW w:w="1134" w:type="dxa"/>
            <w:shd w:val="clear" w:color="auto" w:fill="FFFFFF" w:themeFill="background1"/>
          </w:tcPr>
          <w:p w14:paraId="68FD5FAE" w14:textId="77777777" w:rsidR="005B1B7F" w:rsidRPr="009061DB" w:rsidRDefault="005B1B7F" w:rsidP="00A946FC">
            <w:pPr>
              <w:pStyle w:val="TAL"/>
              <w:rPr>
                <w:rStyle w:val="Codechar"/>
                <w:noProof w:val="0"/>
                <w:lang w:val="en-GB"/>
              </w:rPr>
            </w:pPr>
            <w:r w:rsidRPr="009061DB">
              <w:rPr>
                <w:rStyle w:val="Codechar"/>
                <w:noProof w:val="0"/>
                <w:lang w:val="en-GB"/>
              </w:rPr>
              <w:t>string</w:t>
            </w:r>
          </w:p>
        </w:tc>
        <w:tc>
          <w:tcPr>
            <w:tcW w:w="425" w:type="dxa"/>
            <w:shd w:val="clear" w:color="auto" w:fill="FFFFFF" w:themeFill="background1"/>
          </w:tcPr>
          <w:p w14:paraId="5B4C7D9C" w14:textId="77777777" w:rsidR="005B1B7F" w:rsidRPr="009061DB" w:rsidRDefault="005B1B7F" w:rsidP="00A946FC">
            <w:pPr>
              <w:pStyle w:val="TAC"/>
            </w:pPr>
            <w:r w:rsidRPr="009061DB">
              <w:t>M</w:t>
            </w:r>
          </w:p>
        </w:tc>
        <w:tc>
          <w:tcPr>
            <w:tcW w:w="1276" w:type="dxa"/>
            <w:shd w:val="clear" w:color="auto" w:fill="FFFFFF" w:themeFill="background1"/>
          </w:tcPr>
          <w:p w14:paraId="207BBCFD" w14:textId="77777777" w:rsidR="005B1B7F" w:rsidRPr="009061DB" w:rsidRDefault="005B1B7F" w:rsidP="00A946FC">
            <w:pPr>
              <w:pStyle w:val="TAC"/>
            </w:pPr>
            <w:r w:rsidRPr="009061DB">
              <w:t>1</w:t>
            </w:r>
          </w:p>
        </w:tc>
        <w:tc>
          <w:tcPr>
            <w:tcW w:w="4674" w:type="dxa"/>
            <w:shd w:val="clear" w:color="auto" w:fill="FFFFFF" w:themeFill="background1"/>
          </w:tcPr>
          <w:p w14:paraId="460DFE4A" w14:textId="77777777" w:rsidR="005B1B7F" w:rsidRPr="009061DB" w:rsidRDefault="005B1B7F" w:rsidP="00A946FC">
            <w:pPr>
              <w:pStyle w:val="TAL"/>
            </w:pPr>
            <w:bookmarkStart w:id="97" w:name="_MCCTEMPBM_CRPT22990013___7"/>
            <w:r w:rsidRPr="009061DB">
              <w:t xml:space="preserve">Format of the document referenced by </w:t>
            </w:r>
            <w:proofErr w:type="spellStart"/>
            <w:r w:rsidRPr="009061DB">
              <w:rPr>
                <w:rStyle w:val="JSONpropertyChar"/>
              </w:rPr>
              <w:t>entry‌Point‌Locator</w:t>
            </w:r>
            <w:proofErr w:type="spellEnd"/>
            <w:r w:rsidRPr="009061DB">
              <w:t xml:space="preserve">. This shall be a MIME content type, for example </w:t>
            </w:r>
            <w:r w:rsidRPr="009061DB">
              <w:rPr>
                <w:rFonts w:ascii="Courier New" w:hAnsi="Courier New" w:cs="Courier New"/>
              </w:rPr>
              <w:t>application/</w:t>
            </w:r>
            <w:proofErr w:type="spellStart"/>
            <w:r w:rsidRPr="009061DB">
              <w:rPr>
                <w:rFonts w:ascii="Courier New" w:hAnsi="Courier New" w:cs="Courier New"/>
              </w:rPr>
              <w:t>dash+xml</w:t>
            </w:r>
            <w:proofErr w:type="spellEnd"/>
            <w:r w:rsidRPr="009061DB">
              <w:t>.</w:t>
            </w:r>
            <w:bookmarkEnd w:id="97"/>
          </w:p>
        </w:tc>
      </w:tr>
    </w:tbl>
    <w:p w14:paraId="5AA94A19" w14:textId="77777777" w:rsidR="005B1B7F" w:rsidRPr="009061DB" w:rsidRDefault="005B1B7F" w:rsidP="005B1B7F"/>
    <w:p w14:paraId="649E9BB4" w14:textId="17E929DF" w:rsidR="005B1B7F" w:rsidRPr="009061DB" w:rsidRDefault="005B1B7F" w:rsidP="005B1B7F">
      <w:pPr>
        <w:pStyle w:val="Heading3"/>
      </w:pPr>
      <w:bookmarkStart w:id="98" w:name="_CR5_2_6A"/>
      <w:bookmarkStart w:id="99" w:name="_Toc210211654"/>
      <w:bookmarkEnd w:id="98"/>
      <w:r w:rsidRPr="009061DB">
        <w:t>5.2.6A</w:t>
      </w:r>
      <w:r w:rsidRPr="009061DB">
        <w:tab/>
        <w:t>Application Service Entry Point document</w:t>
      </w:r>
      <w:bookmarkEnd w:id="99"/>
    </w:p>
    <w:p w14:paraId="2B11799F" w14:textId="61BD387D" w:rsidR="005B1B7F" w:rsidRPr="009061DB" w:rsidRDefault="005B1B7F" w:rsidP="001B367A">
      <w:r w:rsidRPr="009061DB">
        <w:t xml:space="preserve">The Application Service Entry Point document shall follow a format consistent with the value of </w:t>
      </w:r>
      <w:proofErr w:type="spellStart"/>
      <w:r w:rsidRPr="009061DB">
        <w:t>contentType</w:t>
      </w:r>
      <w:proofErr w:type="spellEnd"/>
      <w:r w:rsidRPr="009061DB">
        <w:t xml:space="preserve"> indicated as specified in clause 5.2.6.</w:t>
      </w:r>
    </w:p>
    <w:p w14:paraId="3E6B2217" w14:textId="258DD979" w:rsidR="00353685" w:rsidRPr="009061DB" w:rsidRDefault="00353685" w:rsidP="00353685">
      <w:pPr>
        <w:keepNext/>
        <w:keepLines/>
      </w:pPr>
      <w:r w:rsidRPr="009061DB">
        <w:t>In the case of 3GP-DASH formatted content</w:t>
      </w:r>
      <w:r w:rsidR="005B1B7F" w:rsidRPr="009061DB">
        <w:t xml:space="preserve"> as defined in TS 26.247 [36]</w:t>
      </w:r>
      <w:r w:rsidRPr="009061DB">
        <w:t>, the</w:t>
      </w:r>
      <w:r w:rsidR="005B1B7F" w:rsidRPr="009061DB">
        <w:t xml:space="preserve"> Application Service Entry Point document</w:t>
      </w:r>
      <w:r w:rsidRPr="009061DB">
        <w:t xml:space="preserve"> may</w:t>
      </w:r>
      <w:r w:rsidR="005B1B7F" w:rsidRPr="009061DB">
        <w:t xml:space="preserve"> be</w:t>
      </w:r>
      <w:r w:rsidRPr="009061DB">
        <w:t xml:space="preserve"> a unified media manifest which describes Representations available for both MBS reception and unicast retrieval, and this shall be used by MBS Clients compliant with</w:t>
      </w:r>
      <w:r w:rsidR="005B1B7F" w:rsidRPr="009061DB">
        <w:t xml:space="preserve"> the present document</w:t>
      </w:r>
      <w:r w:rsidRPr="009061DB">
        <w:t>. In practical deployments, different subsets of the Representations described by the unified manifest document may be specified for:</w:t>
      </w:r>
    </w:p>
    <w:p w14:paraId="2F07976F" w14:textId="77EFDFFD" w:rsidR="00353685" w:rsidRPr="009061DB" w:rsidRDefault="00353685" w:rsidP="00353685">
      <w:pPr>
        <w:pStyle w:val="B1"/>
        <w:keepNext/>
      </w:pPr>
      <w:r w:rsidRPr="009061DB">
        <w:t>-</w:t>
      </w:r>
      <w:r w:rsidRPr="009061DB">
        <w:tab/>
        <w:t>Availability via MBS delivery only,</w:t>
      </w:r>
    </w:p>
    <w:p w14:paraId="51495750" w14:textId="2CAC47BD" w:rsidR="00353685" w:rsidRPr="009061DB" w:rsidRDefault="00353685" w:rsidP="00353685">
      <w:pPr>
        <w:pStyle w:val="B1"/>
      </w:pPr>
      <w:r w:rsidRPr="009061DB">
        <w:t>-</w:t>
      </w:r>
      <w:r w:rsidRPr="009061DB">
        <w:tab/>
        <w:t>Availability via both unicast and MBS delivery,</w:t>
      </w:r>
    </w:p>
    <w:p w14:paraId="05A777AD" w14:textId="77777777" w:rsidR="00353685" w:rsidRPr="009061DB" w:rsidRDefault="00353685" w:rsidP="00353685">
      <w:pPr>
        <w:pStyle w:val="B1"/>
      </w:pPr>
      <w:r w:rsidRPr="009061DB">
        <w:t>-</w:t>
      </w:r>
      <w:r w:rsidRPr="009061DB">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9061DB" w:rsidRDefault="00353685" w:rsidP="00353685">
      <w:pPr>
        <w:pStyle w:val="B1"/>
      </w:pPr>
      <w:r w:rsidRPr="009061DB">
        <w:t>-</w:t>
      </w:r>
      <w:r w:rsidRPr="009061DB">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9061DB" w:rsidRDefault="00306515" w:rsidP="00353685">
      <w:r w:rsidRPr="009061DB">
        <w:t>A</w:t>
      </w:r>
      <w:r w:rsidR="00353685" w:rsidRPr="009061DB">
        <w:t>ll resources that are directly or indirectly referenced in the Application Service Entry Point document of this metadata unit</w:t>
      </w:r>
      <w:r w:rsidRPr="009061DB">
        <w:t xml:space="preserve"> that</w:t>
      </w:r>
      <w:r w:rsidR="00353685" w:rsidRPr="009061DB">
        <w:t xml:space="preserve"> are expected to be retrieved by HTTP GET shall be delivered by at least one of the MBS Distribution Sessions associated with the MBS User Service Description.</w:t>
      </w:r>
    </w:p>
    <w:p w14:paraId="5EC30959" w14:textId="29296BF8" w:rsidR="004C5243" w:rsidRPr="009061DB" w:rsidRDefault="004C5243" w:rsidP="004C5243">
      <w:pPr>
        <w:pStyle w:val="Heading3"/>
      </w:pPr>
      <w:bookmarkStart w:id="100" w:name="_CR5_2_7"/>
      <w:bookmarkStart w:id="101" w:name="_Toc210211655"/>
      <w:bookmarkEnd w:id="100"/>
      <w:r w:rsidRPr="009061DB">
        <w:lastRenderedPageBreak/>
        <w:t>5.2.</w:t>
      </w:r>
      <w:r w:rsidR="009F1207" w:rsidRPr="009061DB">
        <w:t>7</w:t>
      </w:r>
      <w:r w:rsidRPr="009061DB">
        <w:tab/>
      </w:r>
      <w:r w:rsidR="005B1B7F" w:rsidRPr="009061DB">
        <w:t xml:space="preserve">Service </w:t>
      </w:r>
      <w:r w:rsidRPr="009061DB">
        <w:t>Schedul</w:t>
      </w:r>
      <w:r w:rsidR="009F7AA3" w:rsidRPr="009061DB">
        <w:t>e</w:t>
      </w:r>
      <w:r w:rsidR="00353685" w:rsidRPr="009061DB">
        <w:t xml:space="preserve"> Description</w:t>
      </w:r>
      <w:r w:rsidR="005B1B7F" w:rsidRPr="009061DB">
        <w:t xml:space="preserve"> data type</w:t>
      </w:r>
      <w:bookmarkEnd w:id="101"/>
    </w:p>
    <w:p w14:paraId="3C034509" w14:textId="77777777" w:rsidR="00141BB1" w:rsidRPr="009061DB" w:rsidRDefault="00141BB1" w:rsidP="00353685">
      <w:r w:rsidRPr="009061DB">
        <w:t>A Service Schedule Description object describes the distribution schedule of a single instance of the MBS User Service and the availability of content via unicast delivery in terms of:</w:t>
      </w:r>
    </w:p>
    <w:p w14:paraId="0FE8C55A" w14:textId="77777777" w:rsidR="00141BB1" w:rsidRPr="009061DB" w:rsidRDefault="00141BB1" w:rsidP="001B367A">
      <w:pPr>
        <w:pStyle w:val="B1"/>
      </w:pPr>
      <w:r w:rsidRPr="009061DB">
        <w:t>-</w:t>
      </w:r>
      <w:r w:rsidRPr="009061DB">
        <w:tab/>
        <w:t>Start/stop time point.</w:t>
      </w:r>
    </w:p>
    <w:p w14:paraId="0E877B67" w14:textId="77777777" w:rsidR="00141BB1" w:rsidRPr="009061DB" w:rsidRDefault="00141BB1" w:rsidP="00353685">
      <w:r w:rsidRPr="009061DB">
        <w:t>The MBS Client can expect to receive MBS data during the described time period(s).</w:t>
      </w:r>
    </w:p>
    <w:p w14:paraId="6C344FFB" w14:textId="77777777" w:rsidR="00141BB1" w:rsidRPr="009061DB" w:rsidRDefault="00141BB1" w:rsidP="00353685">
      <w:r w:rsidRPr="009061DB">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9061DB" w:rsidRDefault="00141BB1" w:rsidP="00353685">
      <w:r w:rsidRPr="009061DB">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9061DB" w:rsidRDefault="00141BB1" w:rsidP="00353685">
      <w:r w:rsidRPr="009061DB">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9061DB" w:rsidRDefault="00141BB1" w:rsidP="00141BB1">
      <w:bookmarkStart w:id="102" w:name="_MCCTEMPBM_CRPT22990014___7"/>
      <w:r w:rsidRPr="009061DB">
        <w:t>Schedule information received in the Schedule Description object shall take precedence over timing information that may have been received in the Session Description object (</w:t>
      </w:r>
      <w:r w:rsidRPr="009061DB">
        <w:rPr>
          <w:rStyle w:val="Codechar"/>
          <w:noProof w:val="0"/>
          <w:lang w:val="en-GB"/>
        </w:rPr>
        <w:t>t</w:t>
      </w:r>
      <w:r w:rsidRPr="009061DB">
        <w:t xml:space="preserve"> and/or </w:t>
      </w:r>
      <w:r w:rsidRPr="009061DB">
        <w:rPr>
          <w:rStyle w:val="Codechar"/>
          <w:noProof w:val="0"/>
          <w:lang w:val="en-GB"/>
        </w:rPr>
        <w:t>r</w:t>
      </w:r>
      <w:r w:rsidRPr="009061DB">
        <w:t xml:space="preserve"> lines in the SDP).</w:t>
      </w:r>
    </w:p>
    <w:p w14:paraId="78861801" w14:textId="4187D551" w:rsidR="00141BB1" w:rsidRPr="009061DB" w:rsidRDefault="00141BB1" w:rsidP="00141BB1">
      <w:pPr>
        <w:keepNext/>
      </w:pPr>
      <w:r w:rsidRPr="009061DB">
        <w:t xml:space="preserve">Table 5.2.7-1 provides the detailed semantics for the </w:t>
      </w:r>
      <w:proofErr w:type="spellStart"/>
      <w:r w:rsidRPr="009061DB">
        <w:rPr>
          <w:rStyle w:val="JSONinformationelementChar"/>
        </w:rPr>
        <w:t>ServiceScheduleDescription</w:t>
      </w:r>
      <w:proofErr w:type="spellEnd"/>
      <w:r w:rsidRPr="009061DB">
        <w:t xml:space="preserve"> data type which describes a single scheduled instance of the MBS User Service Session.</w:t>
      </w:r>
    </w:p>
    <w:p w14:paraId="4B53C550" w14:textId="77777777" w:rsidR="00141BB1" w:rsidRPr="009061DB" w:rsidRDefault="00141BB1" w:rsidP="00141BB1">
      <w:pPr>
        <w:pStyle w:val="TH"/>
        <w:rPr>
          <w:b w:val="0"/>
        </w:rPr>
      </w:pPr>
      <w:bookmarkStart w:id="103" w:name="_CRTable5_2_71"/>
      <w:bookmarkStart w:id="104" w:name="_MCCTEMPBM_CRPT22990015___7"/>
      <w:bookmarkEnd w:id="102"/>
      <w:r w:rsidRPr="009061DB">
        <w:t xml:space="preserve">Table </w:t>
      </w:r>
      <w:bookmarkEnd w:id="103"/>
      <w:r w:rsidRPr="009061DB">
        <w:t xml:space="preserve">5.2.7-1: Semantics of </w:t>
      </w:r>
      <w:proofErr w:type="spellStart"/>
      <w:r w:rsidRPr="009061DB">
        <w:rPr>
          <w:rStyle w:val="JSONinformationelementChar"/>
          <w:rFonts w:eastAsiaTheme="minorEastAsia"/>
        </w:rPr>
        <w:t>ServiceScheduleDescription</w:t>
      </w:r>
      <w:proofErr w:type="spellEnd"/>
      <w:r w:rsidRPr="009061DB">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9061DB" w14:paraId="63AA262A" w14:textId="77777777" w:rsidTr="00A946FC">
        <w:trPr>
          <w:cantSplit/>
          <w:tblHeader/>
          <w:jc w:val="center"/>
        </w:trPr>
        <w:tc>
          <w:tcPr>
            <w:tcW w:w="1555" w:type="dxa"/>
            <w:shd w:val="clear" w:color="auto" w:fill="BFBFBF" w:themeFill="background1" w:themeFillShade="BF"/>
          </w:tcPr>
          <w:bookmarkEnd w:id="104"/>
          <w:p w14:paraId="67C57E14" w14:textId="77777777" w:rsidR="00141BB1" w:rsidRPr="009061DB" w:rsidRDefault="00141BB1" w:rsidP="00A946FC">
            <w:pPr>
              <w:pStyle w:val="TAH"/>
            </w:pPr>
            <w:r w:rsidRPr="009061DB">
              <w:t>Property name</w:t>
            </w:r>
          </w:p>
        </w:tc>
        <w:tc>
          <w:tcPr>
            <w:tcW w:w="1275" w:type="dxa"/>
            <w:shd w:val="clear" w:color="auto" w:fill="BFBFBF" w:themeFill="background1" w:themeFillShade="BF"/>
          </w:tcPr>
          <w:p w14:paraId="1E82B450" w14:textId="77777777" w:rsidR="00141BB1" w:rsidRPr="009061DB" w:rsidRDefault="00141BB1" w:rsidP="00A946FC">
            <w:pPr>
              <w:pStyle w:val="TAH"/>
            </w:pPr>
            <w:r w:rsidRPr="009061DB">
              <w:t>Type</w:t>
            </w:r>
          </w:p>
        </w:tc>
        <w:tc>
          <w:tcPr>
            <w:tcW w:w="426" w:type="dxa"/>
            <w:shd w:val="clear" w:color="auto" w:fill="BFBFBF" w:themeFill="background1" w:themeFillShade="BF"/>
          </w:tcPr>
          <w:p w14:paraId="174C1BE2" w14:textId="77777777" w:rsidR="00141BB1" w:rsidRPr="009061DB" w:rsidRDefault="00141BB1" w:rsidP="00A946FC">
            <w:pPr>
              <w:pStyle w:val="TAH"/>
            </w:pPr>
            <w:r w:rsidRPr="009061DB">
              <w:t>P</w:t>
            </w:r>
          </w:p>
        </w:tc>
        <w:tc>
          <w:tcPr>
            <w:tcW w:w="1275" w:type="dxa"/>
            <w:shd w:val="clear" w:color="auto" w:fill="BFBFBF" w:themeFill="background1" w:themeFillShade="BF"/>
          </w:tcPr>
          <w:p w14:paraId="5DD67721" w14:textId="77777777" w:rsidR="00141BB1" w:rsidRPr="009061DB" w:rsidRDefault="00141BB1" w:rsidP="00A946FC">
            <w:pPr>
              <w:pStyle w:val="TAH"/>
            </w:pPr>
            <w:r w:rsidRPr="009061DB">
              <w:t>Cardinality</w:t>
            </w:r>
          </w:p>
        </w:tc>
        <w:tc>
          <w:tcPr>
            <w:tcW w:w="5100" w:type="dxa"/>
            <w:shd w:val="clear" w:color="auto" w:fill="BFBFBF" w:themeFill="background1" w:themeFillShade="BF"/>
          </w:tcPr>
          <w:p w14:paraId="07A51884" w14:textId="77777777" w:rsidR="00141BB1" w:rsidRPr="009061DB" w:rsidRDefault="00141BB1" w:rsidP="00A946FC">
            <w:pPr>
              <w:pStyle w:val="TAH"/>
            </w:pPr>
            <w:r w:rsidRPr="009061DB">
              <w:t>Description</w:t>
            </w:r>
          </w:p>
        </w:tc>
      </w:tr>
      <w:tr w:rsidR="00141BB1" w:rsidRPr="009061DB"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9061DB" w:rsidRDefault="00141BB1" w:rsidP="00A946FC">
            <w:pPr>
              <w:pStyle w:val="JSONproperty"/>
              <w:keepNext/>
              <w:rPr>
                <w:rFonts w:eastAsiaTheme="minorEastAsia"/>
              </w:rPr>
            </w:pPr>
            <w:r w:rsidRPr="009061DB">
              <w:rPr>
                <w:rFonts w:eastAsiaTheme="minorEastAsia"/>
              </w:rPr>
              <w:t>id</w:t>
            </w:r>
          </w:p>
        </w:tc>
        <w:tc>
          <w:tcPr>
            <w:tcW w:w="1275" w:type="dxa"/>
            <w:shd w:val="clear" w:color="auto" w:fill="FFFFFF" w:themeFill="background1"/>
          </w:tcPr>
          <w:p w14:paraId="04D1ED99" w14:textId="77777777" w:rsidR="00141BB1" w:rsidRPr="009061DB" w:rsidRDefault="00141BB1" w:rsidP="00A946FC">
            <w:pPr>
              <w:pStyle w:val="TAL"/>
              <w:rPr>
                <w:rStyle w:val="Codechar"/>
                <w:noProof w:val="0"/>
                <w:lang w:val="en-GB"/>
              </w:rPr>
            </w:pPr>
            <w:r w:rsidRPr="009061DB">
              <w:rPr>
                <w:rStyle w:val="Codechar"/>
                <w:noProof w:val="0"/>
                <w:lang w:val="en-GB"/>
              </w:rPr>
              <w:t>string</w:t>
            </w:r>
          </w:p>
        </w:tc>
        <w:tc>
          <w:tcPr>
            <w:tcW w:w="426" w:type="dxa"/>
            <w:shd w:val="clear" w:color="auto" w:fill="FFFFFF" w:themeFill="background1"/>
          </w:tcPr>
          <w:p w14:paraId="0494B8DD" w14:textId="77777777" w:rsidR="00141BB1" w:rsidRPr="009061DB" w:rsidRDefault="00141BB1" w:rsidP="00A946FC">
            <w:pPr>
              <w:pStyle w:val="TAC"/>
            </w:pPr>
            <w:r w:rsidRPr="009061DB">
              <w:t>M</w:t>
            </w:r>
          </w:p>
        </w:tc>
        <w:tc>
          <w:tcPr>
            <w:tcW w:w="1275" w:type="dxa"/>
            <w:shd w:val="clear" w:color="auto" w:fill="FFFFFF" w:themeFill="background1"/>
          </w:tcPr>
          <w:p w14:paraId="5884A530" w14:textId="77777777" w:rsidR="00141BB1" w:rsidRPr="009061DB" w:rsidRDefault="00141BB1" w:rsidP="00A946FC">
            <w:pPr>
              <w:pStyle w:val="TAC"/>
            </w:pPr>
            <w:r w:rsidRPr="009061DB">
              <w:t>1</w:t>
            </w:r>
          </w:p>
        </w:tc>
        <w:tc>
          <w:tcPr>
            <w:tcW w:w="5100" w:type="dxa"/>
            <w:shd w:val="clear" w:color="auto" w:fill="FFFFFF" w:themeFill="background1"/>
          </w:tcPr>
          <w:p w14:paraId="73C21766" w14:textId="77777777" w:rsidR="00141BB1" w:rsidRPr="009061DB" w:rsidRDefault="00141BB1" w:rsidP="00A946FC">
            <w:pPr>
              <w:pStyle w:val="TAL"/>
            </w:pPr>
            <w:r w:rsidRPr="009061DB">
              <w:t>An identifier for the MBS User Service Session instance described by this object, unique within the scope of the MBS System.</w:t>
            </w:r>
          </w:p>
          <w:p w14:paraId="780892A5" w14:textId="77777777" w:rsidR="00141BB1" w:rsidRPr="009061DB" w:rsidRDefault="00141BB1" w:rsidP="006001F3">
            <w:pPr>
              <w:pStyle w:val="TALcontinuation"/>
            </w:pPr>
            <w:r w:rsidRPr="009061DB">
              <w:t>This value is invariant across all versions of the object.</w:t>
            </w:r>
          </w:p>
        </w:tc>
      </w:tr>
      <w:tr w:rsidR="00141BB1" w:rsidRPr="009061DB"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9061DB" w:rsidRDefault="00141BB1" w:rsidP="00A946FC">
            <w:pPr>
              <w:pStyle w:val="JSONproperty"/>
              <w:keepNext/>
              <w:rPr>
                <w:rFonts w:eastAsiaTheme="minorEastAsia"/>
              </w:rPr>
            </w:pPr>
            <w:r w:rsidRPr="009061DB">
              <w:rPr>
                <w:rFonts w:eastAsiaTheme="minorEastAsia"/>
              </w:rPr>
              <w:t>version</w:t>
            </w:r>
          </w:p>
        </w:tc>
        <w:tc>
          <w:tcPr>
            <w:tcW w:w="1275" w:type="dxa"/>
            <w:shd w:val="clear" w:color="auto" w:fill="FFFFFF" w:themeFill="background1"/>
          </w:tcPr>
          <w:p w14:paraId="6207412F" w14:textId="77777777" w:rsidR="00141BB1" w:rsidRPr="009061DB" w:rsidRDefault="00141BB1" w:rsidP="00A946FC">
            <w:pPr>
              <w:pStyle w:val="TAL"/>
              <w:rPr>
                <w:rStyle w:val="Codechar"/>
                <w:noProof w:val="0"/>
                <w:lang w:val="en-GB"/>
              </w:rPr>
            </w:pPr>
            <w:r w:rsidRPr="009061DB">
              <w:rPr>
                <w:rStyle w:val="Codechar"/>
                <w:noProof w:val="0"/>
                <w:lang w:val="en-GB"/>
              </w:rPr>
              <w:t>integer</w:t>
            </w:r>
          </w:p>
        </w:tc>
        <w:tc>
          <w:tcPr>
            <w:tcW w:w="426" w:type="dxa"/>
            <w:shd w:val="clear" w:color="auto" w:fill="FFFFFF" w:themeFill="background1"/>
          </w:tcPr>
          <w:p w14:paraId="4B5C8CA1" w14:textId="77777777" w:rsidR="00141BB1" w:rsidRPr="009061DB" w:rsidRDefault="00141BB1" w:rsidP="00A946FC">
            <w:pPr>
              <w:pStyle w:val="TAC"/>
            </w:pPr>
            <w:r w:rsidRPr="009061DB">
              <w:t>M</w:t>
            </w:r>
          </w:p>
        </w:tc>
        <w:tc>
          <w:tcPr>
            <w:tcW w:w="1275" w:type="dxa"/>
            <w:shd w:val="clear" w:color="auto" w:fill="FFFFFF" w:themeFill="background1"/>
          </w:tcPr>
          <w:p w14:paraId="388BCD30" w14:textId="77777777" w:rsidR="00141BB1" w:rsidRPr="009061DB" w:rsidRDefault="00141BB1" w:rsidP="00A946FC">
            <w:pPr>
              <w:pStyle w:val="TAC"/>
            </w:pPr>
            <w:r w:rsidRPr="009061DB">
              <w:t>1</w:t>
            </w:r>
          </w:p>
        </w:tc>
        <w:tc>
          <w:tcPr>
            <w:tcW w:w="5100" w:type="dxa"/>
            <w:shd w:val="clear" w:color="auto" w:fill="FFFFFF" w:themeFill="background1"/>
          </w:tcPr>
          <w:p w14:paraId="664B75F7" w14:textId="77777777" w:rsidR="00141BB1" w:rsidRPr="009061DB" w:rsidRDefault="00141BB1" w:rsidP="00A946FC">
            <w:pPr>
              <w:pStyle w:val="TAL"/>
            </w:pPr>
            <w:r w:rsidRPr="009061DB">
              <w:t>The version number of this scheduled MBS User Service Session instance. The value increases monotonically whenever a change to the remaining properties needs to be signalled to the MBS Client.</w:t>
            </w:r>
          </w:p>
          <w:p w14:paraId="77F9622A" w14:textId="77777777" w:rsidR="00141BB1" w:rsidRPr="009061DB" w:rsidRDefault="00141BB1" w:rsidP="006001F3">
            <w:pPr>
              <w:pStyle w:val="TALcontinuation"/>
            </w:pPr>
            <w:r w:rsidRPr="009061DB">
              <w:t>Minimum value: 1.</w:t>
            </w:r>
          </w:p>
        </w:tc>
      </w:tr>
      <w:tr w:rsidR="00141BB1" w:rsidRPr="009061DB"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9061DB" w:rsidRDefault="00141BB1" w:rsidP="00A946FC">
            <w:pPr>
              <w:pStyle w:val="JSONproperty"/>
              <w:keepNext/>
              <w:rPr>
                <w:rFonts w:cs="Courier New"/>
                <w:b/>
                <w:highlight w:val="yellow"/>
              </w:rPr>
            </w:pPr>
            <w:r w:rsidRPr="009061DB">
              <w:rPr>
                <w:rFonts w:eastAsiaTheme="minorEastAsia"/>
              </w:rPr>
              <w:t>start</w:t>
            </w:r>
          </w:p>
        </w:tc>
        <w:tc>
          <w:tcPr>
            <w:tcW w:w="1275" w:type="dxa"/>
            <w:shd w:val="clear" w:color="auto" w:fill="FFFFFF" w:themeFill="background1"/>
          </w:tcPr>
          <w:p w14:paraId="6898EDEC"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DateTime</w:t>
            </w:r>
            <w:proofErr w:type="spellEnd"/>
          </w:p>
        </w:tc>
        <w:tc>
          <w:tcPr>
            <w:tcW w:w="426" w:type="dxa"/>
            <w:shd w:val="clear" w:color="auto" w:fill="FFFFFF" w:themeFill="background1"/>
          </w:tcPr>
          <w:p w14:paraId="4DEC7763" w14:textId="77777777" w:rsidR="00141BB1" w:rsidRPr="009061DB" w:rsidRDefault="00141BB1" w:rsidP="00A946FC">
            <w:pPr>
              <w:pStyle w:val="TAC"/>
            </w:pPr>
            <w:r w:rsidRPr="009061DB">
              <w:t>M</w:t>
            </w:r>
          </w:p>
        </w:tc>
        <w:tc>
          <w:tcPr>
            <w:tcW w:w="1275" w:type="dxa"/>
            <w:shd w:val="clear" w:color="auto" w:fill="FFFFFF" w:themeFill="background1"/>
          </w:tcPr>
          <w:p w14:paraId="03ACE616" w14:textId="77777777" w:rsidR="00141BB1" w:rsidRPr="009061DB" w:rsidRDefault="00141BB1" w:rsidP="00A946FC">
            <w:pPr>
              <w:pStyle w:val="TAC"/>
            </w:pPr>
            <w:r w:rsidRPr="009061DB">
              <w:t>1</w:t>
            </w:r>
          </w:p>
        </w:tc>
        <w:tc>
          <w:tcPr>
            <w:tcW w:w="5100" w:type="dxa"/>
            <w:shd w:val="clear" w:color="auto" w:fill="FFFFFF" w:themeFill="background1"/>
          </w:tcPr>
          <w:p w14:paraId="1B039AA8" w14:textId="77777777" w:rsidR="00141BB1" w:rsidRPr="009061DB" w:rsidRDefault="00141BB1" w:rsidP="00A946FC">
            <w:pPr>
              <w:pStyle w:val="TAL"/>
            </w:pPr>
            <w:r w:rsidRPr="009061DB">
              <w:t>The start date–time of this MBS User Service Session instance.</w:t>
            </w:r>
          </w:p>
        </w:tc>
      </w:tr>
      <w:tr w:rsidR="00141BB1" w:rsidRPr="009061DB"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9061DB" w:rsidRDefault="00141BB1" w:rsidP="00A946FC">
            <w:pPr>
              <w:pStyle w:val="JSONproperty"/>
              <w:rPr>
                <w:rFonts w:eastAsiaTheme="minorEastAsia"/>
                <w:b/>
              </w:rPr>
            </w:pPr>
            <w:r w:rsidRPr="009061DB">
              <w:rPr>
                <w:rFonts w:eastAsiaTheme="minorEastAsia"/>
              </w:rPr>
              <w:t>stop</w:t>
            </w:r>
          </w:p>
        </w:tc>
        <w:tc>
          <w:tcPr>
            <w:tcW w:w="1275" w:type="dxa"/>
            <w:shd w:val="clear" w:color="auto" w:fill="FFFFFF" w:themeFill="background1"/>
          </w:tcPr>
          <w:p w14:paraId="2223E2B5"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DateTime</w:t>
            </w:r>
            <w:proofErr w:type="spellEnd"/>
          </w:p>
        </w:tc>
        <w:tc>
          <w:tcPr>
            <w:tcW w:w="426" w:type="dxa"/>
            <w:shd w:val="clear" w:color="auto" w:fill="FFFFFF" w:themeFill="background1"/>
          </w:tcPr>
          <w:p w14:paraId="55BD067B" w14:textId="77777777" w:rsidR="00141BB1" w:rsidRPr="009061DB" w:rsidRDefault="00141BB1" w:rsidP="00A946FC">
            <w:pPr>
              <w:pStyle w:val="TAC"/>
            </w:pPr>
            <w:r w:rsidRPr="009061DB">
              <w:t>M</w:t>
            </w:r>
          </w:p>
        </w:tc>
        <w:tc>
          <w:tcPr>
            <w:tcW w:w="1275" w:type="dxa"/>
            <w:shd w:val="clear" w:color="auto" w:fill="FFFFFF" w:themeFill="background1"/>
          </w:tcPr>
          <w:p w14:paraId="4FAE7686" w14:textId="77777777" w:rsidR="00141BB1" w:rsidRPr="009061DB" w:rsidRDefault="00141BB1" w:rsidP="00A946FC">
            <w:pPr>
              <w:pStyle w:val="TAC"/>
            </w:pPr>
            <w:r w:rsidRPr="009061DB">
              <w:t>1</w:t>
            </w:r>
          </w:p>
        </w:tc>
        <w:tc>
          <w:tcPr>
            <w:tcW w:w="5100" w:type="dxa"/>
            <w:shd w:val="clear" w:color="auto" w:fill="FFFFFF" w:themeFill="background1"/>
          </w:tcPr>
          <w:p w14:paraId="7305C459" w14:textId="77777777" w:rsidR="00141BB1" w:rsidRPr="009061DB" w:rsidRDefault="00141BB1" w:rsidP="00A946FC">
            <w:pPr>
              <w:pStyle w:val="TAL"/>
            </w:pPr>
            <w:r w:rsidRPr="009061DB">
              <w:t>The stop date–time of this MBS User Service Session instance.</w:t>
            </w:r>
          </w:p>
        </w:tc>
      </w:tr>
      <w:tr w:rsidR="00141BB1" w:rsidRPr="009061DB"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9061DB" w:rsidRDefault="00141BB1" w:rsidP="00A946FC">
            <w:pPr>
              <w:pStyle w:val="JSONproperty"/>
              <w:rPr>
                <w:rFonts w:eastAsiaTheme="minorEastAsia"/>
              </w:rPr>
            </w:pPr>
            <w:r w:rsidRPr="009061DB">
              <w:t>cancelled</w:t>
            </w:r>
          </w:p>
        </w:tc>
        <w:tc>
          <w:tcPr>
            <w:tcW w:w="1275" w:type="dxa"/>
            <w:shd w:val="clear" w:color="auto" w:fill="FFFFFF" w:themeFill="background1"/>
          </w:tcPr>
          <w:p w14:paraId="0335DBF9"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boolean</w:t>
            </w:r>
            <w:proofErr w:type="spellEnd"/>
          </w:p>
        </w:tc>
        <w:tc>
          <w:tcPr>
            <w:tcW w:w="426" w:type="dxa"/>
            <w:shd w:val="clear" w:color="auto" w:fill="FFFFFF" w:themeFill="background1"/>
          </w:tcPr>
          <w:p w14:paraId="444480F3" w14:textId="77777777" w:rsidR="00141BB1" w:rsidRPr="009061DB" w:rsidRDefault="00141BB1" w:rsidP="00A946FC">
            <w:pPr>
              <w:pStyle w:val="TAC"/>
            </w:pPr>
            <w:r w:rsidRPr="009061DB">
              <w:t>O</w:t>
            </w:r>
          </w:p>
        </w:tc>
        <w:tc>
          <w:tcPr>
            <w:tcW w:w="1275" w:type="dxa"/>
            <w:shd w:val="clear" w:color="auto" w:fill="FFFFFF" w:themeFill="background1"/>
          </w:tcPr>
          <w:p w14:paraId="1313CB8A" w14:textId="77777777" w:rsidR="00141BB1" w:rsidRPr="009061DB" w:rsidRDefault="00141BB1" w:rsidP="00A946FC">
            <w:pPr>
              <w:pStyle w:val="TAC"/>
            </w:pPr>
            <w:r w:rsidRPr="009061DB">
              <w:t>0..1</w:t>
            </w:r>
          </w:p>
        </w:tc>
        <w:tc>
          <w:tcPr>
            <w:tcW w:w="5100" w:type="dxa"/>
            <w:shd w:val="clear" w:color="auto" w:fill="FFFFFF" w:themeFill="background1"/>
          </w:tcPr>
          <w:p w14:paraId="79742EC4" w14:textId="77777777" w:rsidR="00141BB1" w:rsidRPr="009061DB" w:rsidRDefault="00141BB1" w:rsidP="00A946FC">
            <w:pPr>
              <w:pStyle w:val="TAL"/>
            </w:pPr>
            <w:r w:rsidRPr="009061DB">
              <w:t xml:space="preserve">When set to </w:t>
            </w:r>
            <w:r w:rsidRPr="009061DB">
              <w:rPr>
                <w:rStyle w:val="Codechar"/>
                <w:noProof w:val="0"/>
                <w:lang w:val="en-GB"/>
              </w:rPr>
              <w:t>true</w:t>
            </w:r>
            <w:r w:rsidRPr="009061DB">
              <w:t>, indicates that this MBS User Service Session instance is cancelled and the MBS Client shall terminate all ongoing MBS User Service procedures, including object reception, object repair and reporting.</w:t>
            </w:r>
          </w:p>
          <w:p w14:paraId="793319E6" w14:textId="77777777" w:rsidR="00141BB1" w:rsidRPr="009061DB" w:rsidRDefault="00141BB1" w:rsidP="006001F3">
            <w:pPr>
              <w:pStyle w:val="TALcontinuation"/>
            </w:pPr>
            <w:r w:rsidRPr="009061DB">
              <w:t>The MBS Client shall not attempt to join an MBS User Service Session that is marked as cancelled.</w:t>
            </w:r>
          </w:p>
          <w:p w14:paraId="387580C5" w14:textId="77777777" w:rsidR="00141BB1" w:rsidRPr="009061DB" w:rsidRDefault="00141BB1" w:rsidP="006001F3">
            <w:pPr>
              <w:pStyle w:val="TALcontinuation"/>
            </w:pPr>
            <w:r w:rsidRPr="009061DB">
              <w:t xml:space="preserve">If omitted the value is </w:t>
            </w:r>
            <w:r w:rsidRPr="009061DB">
              <w:rPr>
                <w:rStyle w:val="Codechar"/>
                <w:noProof w:val="0"/>
                <w:lang w:val="en-GB"/>
              </w:rPr>
              <w:t>false</w:t>
            </w:r>
            <w:r w:rsidRPr="009061DB">
              <w:t>.</w:t>
            </w:r>
          </w:p>
        </w:tc>
      </w:tr>
    </w:tbl>
    <w:p w14:paraId="55C9FC8F" w14:textId="77777777" w:rsidR="00141BB1" w:rsidRPr="009061DB" w:rsidRDefault="00141BB1" w:rsidP="00141BB1"/>
    <w:p w14:paraId="11C5768D" w14:textId="35B76CF2" w:rsidR="007E1B8E" w:rsidRPr="009061DB" w:rsidRDefault="007E1B8E" w:rsidP="007E1B8E">
      <w:pPr>
        <w:pStyle w:val="Heading3"/>
      </w:pPr>
      <w:bookmarkStart w:id="105" w:name="_CR5_2_8"/>
      <w:bookmarkStart w:id="106" w:name="_Toc210211656"/>
      <w:bookmarkEnd w:id="105"/>
      <w:r w:rsidRPr="009061DB">
        <w:lastRenderedPageBreak/>
        <w:t>5.2.8</w:t>
      </w:r>
      <w:r w:rsidRPr="009061DB">
        <w:tab/>
        <w:t>Object Repair Parameters</w:t>
      </w:r>
      <w:r w:rsidR="00141BB1" w:rsidRPr="009061DB">
        <w:t xml:space="preserve"> data type</w:t>
      </w:r>
      <w:bookmarkEnd w:id="106"/>
    </w:p>
    <w:p w14:paraId="22F7A2E7" w14:textId="77777777" w:rsidR="00141BB1" w:rsidRPr="009061DB" w:rsidRDefault="00141BB1" w:rsidP="00141BB1">
      <w:pPr>
        <w:keepNext/>
      </w:pPr>
      <w:bookmarkStart w:id="107" w:name="_Toc123801326"/>
      <w:bookmarkStart w:id="108" w:name="_Toc123558702"/>
      <w:r w:rsidRPr="009061DB">
        <w:t>Object Repair Parameters configure the Object Repair as defined in clause 6.2.4.</w:t>
      </w:r>
    </w:p>
    <w:p w14:paraId="11313896" w14:textId="77777777" w:rsidR="00141BB1" w:rsidRPr="009061DB" w:rsidRDefault="00141BB1" w:rsidP="00141BB1">
      <w:pPr>
        <w:keepNext/>
      </w:pPr>
      <w:bookmarkStart w:id="109" w:name="_MCCTEMPBM_CRPT22990016___7"/>
      <w:r w:rsidRPr="009061DB">
        <w:t xml:space="preserve">Table 5.2.8-1 provides the detailed semantics for the </w:t>
      </w:r>
      <w:proofErr w:type="spellStart"/>
      <w:r w:rsidRPr="009061DB">
        <w:rPr>
          <w:rStyle w:val="JSONinformationelementChar"/>
          <w:rFonts w:eastAsiaTheme="minorEastAsia"/>
        </w:rPr>
        <w:t>ObjectRepairParameters</w:t>
      </w:r>
      <w:proofErr w:type="spellEnd"/>
      <w:r w:rsidRPr="009061DB">
        <w:t xml:space="preserve"> data type.</w:t>
      </w:r>
    </w:p>
    <w:p w14:paraId="28547C9B" w14:textId="77777777" w:rsidR="00141BB1" w:rsidRPr="009061DB" w:rsidRDefault="00141BB1" w:rsidP="00141BB1">
      <w:pPr>
        <w:pStyle w:val="TH"/>
      </w:pPr>
      <w:bookmarkStart w:id="110" w:name="_CRTable5_2_81"/>
      <w:bookmarkStart w:id="111" w:name="_MCCTEMPBM_CRPT22990017___7"/>
      <w:bookmarkEnd w:id="109"/>
      <w:r w:rsidRPr="009061DB">
        <w:t xml:space="preserve">Table </w:t>
      </w:r>
      <w:bookmarkEnd w:id="110"/>
      <w:r w:rsidRPr="009061DB">
        <w:t>5.2.8</w:t>
      </w:r>
      <w:r w:rsidRPr="009061DB">
        <w:noBreakHyphen/>
        <w:t xml:space="preserve">1: Semantics of </w:t>
      </w:r>
      <w:proofErr w:type="spellStart"/>
      <w:r w:rsidRPr="009061DB">
        <w:rPr>
          <w:rStyle w:val="JSONinformationelementChar"/>
          <w:rFonts w:eastAsiaTheme="minorEastAsia"/>
        </w:rPr>
        <w:t>ObjectRepairParameters</w:t>
      </w:r>
      <w:proofErr w:type="spellEnd"/>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141BB1" w:rsidRPr="009061DB" w14:paraId="69A3CA28" w14:textId="77777777" w:rsidTr="00A946FC">
        <w:trPr>
          <w:cantSplit/>
          <w:tblHeader/>
          <w:jc w:val="center"/>
        </w:trPr>
        <w:tc>
          <w:tcPr>
            <w:tcW w:w="2122" w:type="dxa"/>
            <w:gridSpan w:val="2"/>
            <w:shd w:val="clear" w:color="auto" w:fill="BFBFBF" w:themeFill="background1" w:themeFillShade="BF"/>
          </w:tcPr>
          <w:bookmarkEnd w:id="111"/>
          <w:p w14:paraId="4C3CFCEE" w14:textId="77777777" w:rsidR="00141BB1" w:rsidRPr="009061DB" w:rsidRDefault="00141BB1" w:rsidP="00A946FC">
            <w:pPr>
              <w:pStyle w:val="TAH"/>
            </w:pPr>
            <w:r w:rsidRPr="009061DB">
              <w:t>Property name</w:t>
            </w:r>
          </w:p>
        </w:tc>
        <w:tc>
          <w:tcPr>
            <w:tcW w:w="1842" w:type="dxa"/>
            <w:shd w:val="clear" w:color="auto" w:fill="BFBFBF" w:themeFill="background1" w:themeFillShade="BF"/>
          </w:tcPr>
          <w:p w14:paraId="5AC02042" w14:textId="77777777" w:rsidR="00141BB1" w:rsidRPr="009061DB" w:rsidRDefault="00141BB1" w:rsidP="00A946FC">
            <w:pPr>
              <w:pStyle w:val="TAH"/>
            </w:pPr>
            <w:r w:rsidRPr="009061DB">
              <w:t>Data Type</w:t>
            </w:r>
          </w:p>
        </w:tc>
        <w:tc>
          <w:tcPr>
            <w:tcW w:w="426" w:type="dxa"/>
            <w:shd w:val="clear" w:color="auto" w:fill="BFBFBF" w:themeFill="background1" w:themeFillShade="BF"/>
          </w:tcPr>
          <w:p w14:paraId="17A2701A" w14:textId="77777777" w:rsidR="00141BB1" w:rsidRPr="009061DB" w:rsidRDefault="00141BB1" w:rsidP="00A946FC">
            <w:pPr>
              <w:pStyle w:val="TAH"/>
            </w:pPr>
            <w:r w:rsidRPr="009061DB">
              <w:t>P</w:t>
            </w:r>
          </w:p>
        </w:tc>
        <w:tc>
          <w:tcPr>
            <w:tcW w:w="1275" w:type="dxa"/>
            <w:shd w:val="clear" w:color="auto" w:fill="BFBFBF" w:themeFill="background1" w:themeFillShade="BF"/>
          </w:tcPr>
          <w:p w14:paraId="4DB34D0B" w14:textId="77777777" w:rsidR="00141BB1" w:rsidRPr="009061DB" w:rsidRDefault="00141BB1" w:rsidP="00A946FC">
            <w:pPr>
              <w:pStyle w:val="TAH"/>
            </w:pPr>
            <w:r w:rsidRPr="009061DB">
              <w:t>Cardinality</w:t>
            </w:r>
          </w:p>
        </w:tc>
        <w:tc>
          <w:tcPr>
            <w:tcW w:w="3966" w:type="dxa"/>
            <w:shd w:val="clear" w:color="auto" w:fill="BFBFBF" w:themeFill="background1" w:themeFillShade="BF"/>
          </w:tcPr>
          <w:p w14:paraId="729F704A" w14:textId="77777777" w:rsidR="00141BB1" w:rsidRPr="009061DB" w:rsidRDefault="00141BB1" w:rsidP="00A946FC">
            <w:pPr>
              <w:pStyle w:val="TAH"/>
            </w:pPr>
            <w:r w:rsidRPr="009061DB">
              <w:t>Description</w:t>
            </w:r>
          </w:p>
        </w:tc>
      </w:tr>
      <w:tr w:rsidR="00141BB1" w:rsidRPr="009061DB" w14:paraId="0A6181B9"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B8F435C" w14:textId="77777777" w:rsidR="00141BB1" w:rsidRPr="009061DB" w:rsidRDefault="00141BB1" w:rsidP="00A946FC">
            <w:pPr>
              <w:pStyle w:val="JSONproperty"/>
              <w:keepNext/>
              <w:rPr>
                <w:rFonts w:eastAsiaTheme="minorEastAsia"/>
              </w:rPr>
            </w:pPr>
            <w:proofErr w:type="spellStart"/>
            <w:r w:rsidRPr="009061DB">
              <w:rPr>
                <w:lang w:eastAsia="zh-CN"/>
              </w:rPr>
              <w:t>backOffParameters</w:t>
            </w:r>
            <w:proofErr w:type="spellEnd"/>
          </w:p>
        </w:tc>
        <w:tc>
          <w:tcPr>
            <w:tcW w:w="1842" w:type="dxa"/>
            <w:shd w:val="clear" w:color="auto" w:fill="FFFFFF" w:themeFill="background1"/>
          </w:tcPr>
          <w:p w14:paraId="521810AA"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BackOffParameters</w:t>
            </w:r>
            <w:proofErr w:type="spellEnd"/>
          </w:p>
        </w:tc>
        <w:tc>
          <w:tcPr>
            <w:tcW w:w="426" w:type="dxa"/>
            <w:shd w:val="clear" w:color="auto" w:fill="FFFFFF" w:themeFill="background1"/>
          </w:tcPr>
          <w:p w14:paraId="00442759" w14:textId="77777777" w:rsidR="00141BB1" w:rsidRPr="009061DB" w:rsidRDefault="00141BB1" w:rsidP="00A946FC">
            <w:pPr>
              <w:pStyle w:val="TAC"/>
            </w:pPr>
            <w:r w:rsidRPr="009061DB">
              <w:t>O</w:t>
            </w:r>
          </w:p>
        </w:tc>
        <w:tc>
          <w:tcPr>
            <w:tcW w:w="1275" w:type="dxa"/>
            <w:shd w:val="clear" w:color="auto" w:fill="FFFFFF" w:themeFill="background1"/>
          </w:tcPr>
          <w:p w14:paraId="51A62FC9" w14:textId="77777777" w:rsidR="00141BB1" w:rsidRPr="009061DB" w:rsidRDefault="00141BB1" w:rsidP="00A946FC">
            <w:pPr>
              <w:pStyle w:val="TAC"/>
            </w:pPr>
            <w:r w:rsidRPr="009061DB">
              <w:rPr>
                <w:lang w:eastAsia="zh-CN"/>
              </w:rPr>
              <w:t>0..1</w:t>
            </w:r>
          </w:p>
        </w:tc>
        <w:tc>
          <w:tcPr>
            <w:tcW w:w="3966" w:type="dxa"/>
            <w:shd w:val="clear" w:color="auto" w:fill="FFFFFF" w:themeFill="background1"/>
          </w:tcPr>
          <w:p w14:paraId="6F842389" w14:textId="77777777" w:rsidR="00141BB1" w:rsidRPr="009061DB" w:rsidRDefault="00141BB1" w:rsidP="00A946FC">
            <w:pPr>
              <w:pStyle w:val="TAL"/>
            </w:pPr>
            <w:r w:rsidRPr="009061DB">
              <w:t>The back-off behaviour of the MBSTF Client when using the Object Repair mechanism (see clause 10.2.2.3).</w:t>
            </w:r>
          </w:p>
          <w:p w14:paraId="3B542E1D" w14:textId="77777777" w:rsidR="00141BB1" w:rsidRPr="009061DB" w:rsidRDefault="00141BB1" w:rsidP="006001F3">
            <w:pPr>
              <w:pStyle w:val="TALcontinuation"/>
            </w:pPr>
            <w:r w:rsidRPr="009061DB">
              <w:t>If present, at least one of the contained parameters shall be present.</w:t>
            </w:r>
          </w:p>
          <w:p w14:paraId="2779E561" w14:textId="77777777" w:rsidR="00141BB1" w:rsidRPr="009061DB" w:rsidRDefault="00141BB1" w:rsidP="006001F3">
            <w:pPr>
              <w:pStyle w:val="TALcontinuation"/>
            </w:pPr>
            <w:r w:rsidRPr="009061DB">
              <w:t>If omitted, no back-off delay is required.</w:t>
            </w:r>
          </w:p>
        </w:tc>
      </w:tr>
      <w:tr w:rsidR="00141BB1" w:rsidRPr="009061DB" w14:paraId="4EAC426D" w14:textId="77777777" w:rsidTr="00A946FC">
        <w:tblPrEx>
          <w:shd w:val="clear" w:color="auto" w:fill="A6A6A6" w:themeFill="background1" w:themeFillShade="A6"/>
        </w:tblPrEx>
        <w:trPr>
          <w:cantSplit/>
          <w:jc w:val="center"/>
        </w:trPr>
        <w:tc>
          <w:tcPr>
            <w:tcW w:w="279" w:type="dxa"/>
            <w:shd w:val="clear" w:color="auto" w:fill="FFFFFF" w:themeFill="background1"/>
          </w:tcPr>
          <w:p w14:paraId="59BA549F" w14:textId="77777777" w:rsidR="00141BB1" w:rsidRPr="009061DB" w:rsidRDefault="00141BB1" w:rsidP="00A946FC">
            <w:pPr>
              <w:pStyle w:val="JSONproperty"/>
              <w:keepNext/>
              <w:rPr>
                <w:rFonts w:eastAsiaTheme="minorEastAsia"/>
              </w:rPr>
            </w:pPr>
          </w:p>
        </w:tc>
        <w:tc>
          <w:tcPr>
            <w:tcW w:w="1843" w:type="dxa"/>
            <w:shd w:val="clear" w:color="auto" w:fill="FFFFFF" w:themeFill="background1"/>
          </w:tcPr>
          <w:p w14:paraId="5C4D3D5D" w14:textId="77777777" w:rsidR="00141BB1" w:rsidRPr="009061DB" w:rsidRDefault="00141BB1" w:rsidP="00A946FC">
            <w:pPr>
              <w:pStyle w:val="JSONproperty"/>
              <w:keepNext/>
              <w:rPr>
                <w:rFonts w:eastAsiaTheme="minorEastAsia"/>
              </w:rPr>
            </w:pPr>
            <w:proofErr w:type="spellStart"/>
            <w:r w:rsidRPr="009061DB">
              <w:t>offsetTime</w:t>
            </w:r>
            <w:proofErr w:type="spellEnd"/>
          </w:p>
        </w:tc>
        <w:tc>
          <w:tcPr>
            <w:tcW w:w="1842" w:type="dxa"/>
            <w:shd w:val="clear" w:color="auto" w:fill="FFFFFF" w:themeFill="background1"/>
          </w:tcPr>
          <w:p w14:paraId="1A37FE51"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DurationSec</w:t>
            </w:r>
            <w:proofErr w:type="spellEnd"/>
          </w:p>
        </w:tc>
        <w:tc>
          <w:tcPr>
            <w:tcW w:w="426" w:type="dxa"/>
            <w:shd w:val="clear" w:color="auto" w:fill="FFFFFF" w:themeFill="background1"/>
          </w:tcPr>
          <w:p w14:paraId="7124219F" w14:textId="77777777" w:rsidR="00141BB1" w:rsidRPr="009061DB" w:rsidRDefault="00141BB1" w:rsidP="00A946FC">
            <w:pPr>
              <w:pStyle w:val="TAC"/>
            </w:pPr>
            <w:r w:rsidRPr="009061DB">
              <w:t>C</w:t>
            </w:r>
          </w:p>
        </w:tc>
        <w:tc>
          <w:tcPr>
            <w:tcW w:w="1275" w:type="dxa"/>
            <w:shd w:val="clear" w:color="auto" w:fill="FFFFFF" w:themeFill="background1"/>
          </w:tcPr>
          <w:p w14:paraId="122AB372" w14:textId="77777777" w:rsidR="00141BB1" w:rsidRPr="009061DB" w:rsidRDefault="00141BB1" w:rsidP="00A946FC">
            <w:pPr>
              <w:pStyle w:val="TAC"/>
            </w:pPr>
            <w:r w:rsidRPr="009061DB">
              <w:rPr>
                <w:lang w:eastAsia="zh-CN"/>
              </w:rPr>
              <w:t>1..1</w:t>
            </w:r>
          </w:p>
        </w:tc>
        <w:tc>
          <w:tcPr>
            <w:tcW w:w="3966" w:type="dxa"/>
            <w:shd w:val="clear" w:color="auto" w:fill="FFFFFF" w:themeFill="background1"/>
          </w:tcPr>
          <w:p w14:paraId="0B32D86F" w14:textId="77777777" w:rsidR="00141BB1" w:rsidRPr="009061DB" w:rsidRDefault="00141BB1" w:rsidP="00A946FC">
            <w:pPr>
              <w:pStyle w:val="TAL"/>
            </w:pPr>
            <w:r w:rsidRPr="009061DB">
              <w:t>The minimum time that an MBSTF Client shall wait after completion of the download delivery session before making an Object Repair request.</w:t>
            </w:r>
          </w:p>
          <w:p w14:paraId="38A5E0C2" w14:textId="77777777" w:rsidR="00141BB1" w:rsidRPr="009061DB" w:rsidRDefault="00141BB1" w:rsidP="006001F3">
            <w:pPr>
              <w:pStyle w:val="TALcontinuation"/>
            </w:pPr>
            <w:r w:rsidRPr="009061DB">
              <w:t>If not present the value is assumed to be zero.</w:t>
            </w:r>
          </w:p>
        </w:tc>
      </w:tr>
      <w:tr w:rsidR="00141BB1" w:rsidRPr="009061DB" w14:paraId="1359EE42" w14:textId="77777777" w:rsidTr="00A946FC">
        <w:tblPrEx>
          <w:shd w:val="clear" w:color="auto" w:fill="A6A6A6" w:themeFill="background1" w:themeFillShade="A6"/>
        </w:tblPrEx>
        <w:trPr>
          <w:cantSplit/>
          <w:jc w:val="center"/>
        </w:trPr>
        <w:tc>
          <w:tcPr>
            <w:tcW w:w="279" w:type="dxa"/>
            <w:shd w:val="clear" w:color="auto" w:fill="FFFFFF" w:themeFill="background1"/>
          </w:tcPr>
          <w:p w14:paraId="417D222B" w14:textId="77777777" w:rsidR="00141BB1" w:rsidRPr="009061DB" w:rsidRDefault="00141BB1" w:rsidP="00A946FC">
            <w:pPr>
              <w:pStyle w:val="JSONproperty"/>
              <w:rPr>
                <w:rFonts w:eastAsiaTheme="minorEastAsia"/>
              </w:rPr>
            </w:pPr>
          </w:p>
        </w:tc>
        <w:tc>
          <w:tcPr>
            <w:tcW w:w="1843" w:type="dxa"/>
            <w:shd w:val="clear" w:color="auto" w:fill="FFFFFF" w:themeFill="background1"/>
          </w:tcPr>
          <w:p w14:paraId="7894ABE7" w14:textId="77777777" w:rsidR="00141BB1" w:rsidRPr="009061DB" w:rsidRDefault="00141BB1" w:rsidP="00A946FC">
            <w:pPr>
              <w:pStyle w:val="JSONproperty"/>
              <w:rPr>
                <w:rFonts w:eastAsiaTheme="minorEastAsia"/>
              </w:rPr>
            </w:pPr>
            <w:proofErr w:type="spellStart"/>
            <w:r w:rsidRPr="009061DB">
              <w:t>randomTimePeriod</w:t>
            </w:r>
            <w:proofErr w:type="spellEnd"/>
          </w:p>
        </w:tc>
        <w:tc>
          <w:tcPr>
            <w:tcW w:w="1842" w:type="dxa"/>
            <w:shd w:val="clear" w:color="auto" w:fill="FFFFFF" w:themeFill="background1"/>
          </w:tcPr>
          <w:p w14:paraId="7A93A66A" w14:textId="77777777" w:rsidR="00141BB1" w:rsidRPr="009061DB" w:rsidRDefault="00141BB1" w:rsidP="00A946FC">
            <w:pPr>
              <w:pStyle w:val="TAL"/>
              <w:keepNext w:val="0"/>
              <w:rPr>
                <w:rStyle w:val="Codechar"/>
                <w:noProof w:val="0"/>
                <w:lang w:val="en-GB"/>
              </w:rPr>
            </w:pPr>
            <w:proofErr w:type="spellStart"/>
            <w:r w:rsidRPr="009061DB">
              <w:rPr>
                <w:rStyle w:val="Codechar"/>
                <w:noProof w:val="0"/>
                <w:lang w:val="en-GB"/>
              </w:rPr>
              <w:t>DurationSec</w:t>
            </w:r>
            <w:proofErr w:type="spellEnd"/>
          </w:p>
        </w:tc>
        <w:tc>
          <w:tcPr>
            <w:tcW w:w="426" w:type="dxa"/>
            <w:shd w:val="clear" w:color="auto" w:fill="FFFFFF" w:themeFill="background1"/>
          </w:tcPr>
          <w:p w14:paraId="0D64271F" w14:textId="77777777" w:rsidR="00141BB1" w:rsidRPr="009061DB" w:rsidRDefault="00141BB1" w:rsidP="00A946FC">
            <w:pPr>
              <w:pStyle w:val="TAC"/>
              <w:keepNext w:val="0"/>
            </w:pPr>
            <w:r w:rsidRPr="009061DB">
              <w:t>C</w:t>
            </w:r>
          </w:p>
        </w:tc>
        <w:tc>
          <w:tcPr>
            <w:tcW w:w="1275" w:type="dxa"/>
            <w:shd w:val="clear" w:color="auto" w:fill="FFFFFF" w:themeFill="background1"/>
          </w:tcPr>
          <w:p w14:paraId="563D986B" w14:textId="77777777" w:rsidR="00141BB1" w:rsidRPr="009061DB" w:rsidRDefault="00141BB1" w:rsidP="00A946FC">
            <w:pPr>
              <w:pStyle w:val="TAC"/>
              <w:keepNext w:val="0"/>
            </w:pPr>
            <w:r w:rsidRPr="009061DB">
              <w:rPr>
                <w:lang w:eastAsia="zh-CN"/>
              </w:rPr>
              <w:t>1..1</w:t>
            </w:r>
          </w:p>
        </w:tc>
        <w:tc>
          <w:tcPr>
            <w:tcW w:w="3966" w:type="dxa"/>
            <w:shd w:val="clear" w:color="auto" w:fill="FFFFFF" w:themeFill="background1"/>
          </w:tcPr>
          <w:p w14:paraId="140D17A4" w14:textId="77777777" w:rsidR="00141BB1" w:rsidRPr="009061DB" w:rsidRDefault="00141BB1" w:rsidP="00A946FC">
            <w:pPr>
              <w:pStyle w:val="TAL"/>
            </w:pPr>
            <w:r w:rsidRPr="009061DB">
              <w:t xml:space="preserve">The maximum time window length over which an MBSTF Client shall calculate the value of </w:t>
            </w:r>
            <w:proofErr w:type="spellStart"/>
            <w:r w:rsidRPr="009061DB">
              <w:rPr>
                <w:i/>
                <w:iCs/>
                <w:lang w:eastAsia="zh-CN"/>
              </w:rPr>
              <w:t>R</w:t>
            </w:r>
            <w:r w:rsidRPr="009061DB">
              <w:rPr>
                <w:i/>
                <w:iCs/>
              </w:rPr>
              <w:t>andom</w:t>
            </w:r>
            <w:r w:rsidRPr="009061DB">
              <w:rPr>
                <w:i/>
                <w:iCs/>
                <w:lang w:eastAsia="zh-CN"/>
              </w:rPr>
              <w:t>T</w:t>
            </w:r>
            <w:r w:rsidRPr="009061DB">
              <w:rPr>
                <w:i/>
                <w:iCs/>
              </w:rPr>
              <w:t>ime</w:t>
            </w:r>
            <w:proofErr w:type="spellEnd"/>
            <w:r w:rsidRPr="009061DB">
              <w:t xml:space="preserve"> to be used as a delay to its Object Repair request in addition to </w:t>
            </w:r>
            <w:proofErr w:type="spellStart"/>
            <w:r w:rsidRPr="009061DB">
              <w:t>o</w:t>
            </w:r>
            <w:r w:rsidRPr="009061DB">
              <w:rPr>
                <w:rStyle w:val="Codechar"/>
                <w:noProof w:val="0"/>
                <w:lang w:val="en-GB"/>
              </w:rPr>
              <w:t>ffsetTime</w:t>
            </w:r>
            <w:proofErr w:type="spellEnd"/>
            <w:r w:rsidRPr="009061DB">
              <w:t>.</w:t>
            </w:r>
          </w:p>
          <w:p w14:paraId="5550AF17" w14:textId="77777777" w:rsidR="00141BB1" w:rsidRPr="009061DB" w:rsidRDefault="00141BB1" w:rsidP="006001F3">
            <w:pPr>
              <w:pStyle w:val="TALcontinuation"/>
            </w:pPr>
            <w:r w:rsidRPr="009061DB">
              <w:t>If not present the value is assumed to be zero.</w:t>
            </w:r>
          </w:p>
        </w:tc>
      </w:tr>
      <w:tr w:rsidR="00141BB1" w:rsidRPr="009061DB" w14:paraId="7A165D9E"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7C1618D7" w14:textId="77777777" w:rsidR="00141BB1" w:rsidRPr="009061DB" w:rsidRDefault="00141BB1" w:rsidP="00A946FC">
            <w:pPr>
              <w:pStyle w:val="JSONproperty"/>
              <w:keepNext/>
              <w:rPr>
                <w:rFonts w:eastAsiaTheme="minorEastAsia"/>
              </w:rPr>
            </w:pPr>
            <w:proofErr w:type="spellStart"/>
            <w:r w:rsidRPr="009061DB">
              <w:rPr>
                <w:rFonts w:eastAsiaTheme="minorEastAsia"/>
              </w:rPr>
              <w:t>object‌Distribution‌BaseLocator</w:t>
            </w:r>
            <w:proofErr w:type="spellEnd"/>
          </w:p>
        </w:tc>
        <w:tc>
          <w:tcPr>
            <w:tcW w:w="1842" w:type="dxa"/>
            <w:shd w:val="clear" w:color="auto" w:fill="FFFFFF" w:themeFill="background1"/>
          </w:tcPr>
          <w:p w14:paraId="76C3D927" w14:textId="77777777" w:rsidR="00141BB1" w:rsidRPr="009061DB" w:rsidRDefault="00141BB1" w:rsidP="00A946FC">
            <w:pPr>
              <w:pStyle w:val="TAL"/>
              <w:rPr>
                <w:rStyle w:val="Codechar"/>
                <w:noProof w:val="0"/>
                <w:lang w:val="en-GB"/>
              </w:rPr>
            </w:pPr>
            <w:r w:rsidRPr="009061DB">
              <w:rPr>
                <w:rStyle w:val="Codechar"/>
                <w:noProof w:val="0"/>
                <w:lang w:val="en-GB"/>
              </w:rPr>
              <w:t>Uri</w:t>
            </w:r>
          </w:p>
        </w:tc>
        <w:tc>
          <w:tcPr>
            <w:tcW w:w="426" w:type="dxa"/>
            <w:shd w:val="clear" w:color="auto" w:fill="FFFFFF" w:themeFill="background1"/>
          </w:tcPr>
          <w:p w14:paraId="526EA07B" w14:textId="77777777" w:rsidR="00141BB1" w:rsidRPr="009061DB" w:rsidRDefault="00141BB1" w:rsidP="00A946FC">
            <w:pPr>
              <w:pStyle w:val="TAC"/>
            </w:pPr>
            <w:r w:rsidRPr="009061DB">
              <w:t>O</w:t>
            </w:r>
          </w:p>
        </w:tc>
        <w:tc>
          <w:tcPr>
            <w:tcW w:w="1275" w:type="dxa"/>
            <w:shd w:val="clear" w:color="auto" w:fill="FFFFFF" w:themeFill="background1"/>
          </w:tcPr>
          <w:p w14:paraId="790F7D80" w14:textId="77777777" w:rsidR="00141BB1" w:rsidRPr="009061DB" w:rsidRDefault="00141BB1" w:rsidP="00A946FC">
            <w:pPr>
              <w:pStyle w:val="TAC"/>
            </w:pPr>
            <w:r w:rsidRPr="009061DB">
              <w:t>0..1</w:t>
            </w:r>
          </w:p>
        </w:tc>
        <w:tc>
          <w:tcPr>
            <w:tcW w:w="3966" w:type="dxa"/>
            <w:shd w:val="clear" w:color="auto" w:fill="FFFFFF" w:themeFill="background1"/>
          </w:tcPr>
          <w:p w14:paraId="624E8A23" w14:textId="77777777" w:rsidR="00141BB1" w:rsidRPr="009061DB" w:rsidRDefault="00141BB1" w:rsidP="00A946FC">
            <w:pPr>
              <w:pStyle w:val="TAL"/>
            </w:pPr>
            <w:r w:rsidRPr="009061DB">
              <w:t xml:space="preserve">The </w:t>
            </w:r>
            <w:r w:rsidRPr="009061DB">
              <w:rPr>
                <w:i/>
                <w:iCs/>
              </w:rPr>
              <w:t>Object distribution base URL</w:t>
            </w:r>
            <w:r w:rsidRPr="009061DB">
              <w:t xml:space="preserve"> of the MBS Distribution as defined in table 4.5.6</w:t>
            </w:r>
            <w:r w:rsidRPr="009061DB">
              <w:noBreakHyphen/>
              <w:t>2 of TS 26.502 [6].</w:t>
            </w:r>
          </w:p>
        </w:tc>
      </w:tr>
      <w:tr w:rsidR="00141BB1" w:rsidRPr="009061DB" w14:paraId="4A891723"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7126EBC" w14:textId="77777777" w:rsidR="00141BB1" w:rsidRPr="009061DB" w:rsidRDefault="00141BB1" w:rsidP="00A946FC">
            <w:pPr>
              <w:pStyle w:val="JSONproperty"/>
              <w:keepNext/>
              <w:rPr>
                <w:rFonts w:eastAsiaTheme="minorEastAsia"/>
              </w:rPr>
            </w:pPr>
            <w:proofErr w:type="spellStart"/>
            <w:r w:rsidRPr="009061DB">
              <w:rPr>
                <w:rFonts w:eastAsiaTheme="minorEastAsia"/>
              </w:rPr>
              <w:t>object‌Repair‌BaseLocators</w:t>
            </w:r>
            <w:proofErr w:type="spellEnd"/>
          </w:p>
        </w:tc>
        <w:tc>
          <w:tcPr>
            <w:tcW w:w="1842" w:type="dxa"/>
            <w:shd w:val="clear" w:color="auto" w:fill="FFFFFF" w:themeFill="background1"/>
          </w:tcPr>
          <w:p w14:paraId="292EF159" w14:textId="77777777" w:rsidR="00141BB1" w:rsidRPr="009061DB" w:rsidRDefault="00141BB1" w:rsidP="00A946FC">
            <w:pPr>
              <w:pStyle w:val="TAL"/>
              <w:rPr>
                <w:rStyle w:val="Codechar"/>
                <w:noProof w:val="0"/>
                <w:lang w:val="en-GB"/>
              </w:rPr>
            </w:pPr>
            <w:r w:rsidRPr="009061DB">
              <w:rPr>
                <w:rStyle w:val="Codechar"/>
                <w:noProof w:val="0"/>
                <w:lang w:val="en-GB"/>
              </w:rPr>
              <w:t>array(</w:t>
            </w:r>
            <w:proofErr w:type="spellStart"/>
            <w:r w:rsidRPr="009061DB">
              <w:rPr>
                <w:rStyle w:val="Codechar"/>
                <w:noProof w:val="0"/>
                <w:lang w:val="en-GB"/>
              </w:rPr>
              <w:t>AbsoluteUrl</w:t>
            </w:r>
            <w:proofErr w:type="spellEnd"/>
            <w:r w:rsidRPr="009061DB">
              <w:rPr>
                <w:rStyle w:val="Codechar"/>
                <w:noProof w:val="0"/>
                <w:lang w:val="en-GB"/>
              </w:rPr>
              <w:t>)</w:t>
            </w:r>
          </w:p>
        </w:tc>
        <w:tc>
          <w:tcPr>
            <w:tcW w:w="426" w:type="dxa"/>
            <w:shd w:val="clear" w:color="auto" w:fill="FFFFFF" w:themeFill="background1"/>
          </w:tcPr>
          <w:p w14:paraId="08EDAF03" w14:textId="77777777" w:rsidR="00141BB1" w:rsidRPr="009061DB" w:rsidRDefault="00141BB1" w:rsidP="00A946FC">
            <w:pPr>
              <w:pStyle w:val="TAC"/>
            </w:pPr>
            <w:r w:rsidRPr="009061DB">
              <w:t>M</w:t>
            </w:r>
          </w:p>
        </w:tc>
        <w:tc>
          <w:tcPr>
            <w:tcW w:w="1275" w:type="dxa"/>
            <w:shd w:val="clear" w:color="auto" w:fill="FFFFFF" w:themeFill="background1"/>
          </w:tcPr>
          <w:p w14:paraId="215FCB1A" w14:textId="77777777" w:rsidR="00141BB1" w:rsidRPr="009061DB" w:rsidRDefault="00141BB1" w:rsidP="00A946FC">
            <w:pPr>
              <w:pStyle w:val="TAC"/>
            </w:pPr>
            <w:r w:rsidRPr="009061DB">
              <w:t>0..1</w:t>
            </w:r>
          </w:p>
        </w:tc>
        <w:tc>
          <w:tcPr>
            <w:tcW w:w="3966" w:type="dxa"/>
            <w:shd w:val="clear" w:color="auto" w:fill="FFFFFF" w:themeFill="background1"/>
          </w:tcPr>
          <w:p w14:paraId="72FF6315" w14:textId="77777777" w:rsidR="00141BB1" w:rsidRPr="009061DB" w:rsidRDefault="00141BB1" w:rsidP="00A946FC">
            <w:pPr>
              <w:pStyle w:val="TAL"/>
            </w:pPr>
            <w:r w:rsidRPr="009061DB">
              <w:t xml:space="preserve">The </w:t>
            </w:r>
            <w:r w:rsidRPr="009061DB">
              <w:rPr>
                <w:i/>
                <w:iCs/>
              </w:rPr>
              <w:t>Object repair base URL</w:t>
            </w:r>
            <w:r w:rsidRPr="009061DB">
              <w:t xml:space="preserve"> of the MBS Distribution as defined in table 4.5.6</w:t>
            </w:r>
            <w:r w:rsidRPr="009061DB">
              <w:noBreakHyphen/>
              <w:t>2 of TS 26.502 [6].</w:t>
            </w:r>
          </w:p>
        </w:tc>
      </w:tr>
    </w:tbl>
    <w:p w14:paraId="084972F5" w14:textId="77777777" w:rsidR="00141BB1" w:rsidRPr="009061DB" w:rsidRDefault="00141BB1" w:rsidP="00141BB1"/>
    <w:p w14:paraId="74196A39" w14:textId="139D6309" w:rsidR="00141BB1" w:rsidRPr="009061DB" w:rsidRDefault="00141BB1" w:rsidP="00141BB1">
      <w:pPr>
        <w:pStyle w:val="Heading3"/>
      </w:pPr>
      <w:bookmarkStart w:id="112" w:name="_CR5_2_9"/>
      <w:bookmarkStart w:id="113" w:name="_Toc210211657"/>
      <w:bookmarkEnd w:id="112"/>
      <w:r w:rsidRPr="009061DB">
        <w:t>5.2.9</w:t>
      </w:r>
      <w:r w:rsidRPr="009061DB">
        <w:tab/>
        <w:t>Availability Information data type</w:t>
      </w:r>
      <w:bookmarkEnd w:id="113"/>
    </w:p>
    <w:p w14:paraId="7B908BD6" w14:textId="77777777" w:rsidR="00141BB1" w:rsidRPr="009061DB" w:rsidDel="00B70F95" w:rsidRDefault="00141BB1" w:rsidP="00141BB1">
      <w:pPr>
        <w:keepNext/>
        <w:keepLines/>
      </w:pPr>
      <w:bookmarkStart w:id="114" w:name="_MCCTEMPBM_CRPT22990018___7"/>
      <w:r w:rsidRPr="009061DB" w:rsidDel="00B70F95">
        <w:t xml:space="preserve">The </w:t>
      </w:r>
      <w:proofErr w:type="spellStart"/>
      <w:r w:rsidRPr="009061DB">
        <w:rPr>
          <w:rStyle w:val="JSONinformationelementChar"/>
          <w:rFonts w:eastAsiaTheme="minorEastAsia"/>
        </w:rPr>
        <w:t>AvailabilityInformation</w:t>
      </w:r>
      <w:proofErr w:type="spellEnd"/>
      <w:r w:rsidRPr="009061DB">
        <w:t xml:space="preserve"> data type provides</w:t>
      </w:r>
      <w:r w:rsidRPr="009061DB" w:rsidDel="00B70F95">
        <w:t xml:space="preserve"> additional information pertaining to the availability of the MBS Distribution Session within the 5G Network:</w:t>
      </w:r>
    </w:p>
    <w:p w14:paraId="73518900" w14:textId="77777777" w:rsidR="00141BB1" w:rsidRPr="009061DB" w:rsidDel="00B70F95" w:rsidRDefault="00141BB1" w:rsidP="00141BB1">
      <w:pPr>
        <w:pStyle w:val="B1"/>
        <w:keepNext/>
      </w:pPr>
      <w:bookmarkStart w:id="115" w:name="_MCCTEMPBM_CRPT22990019___7"/>
      <w:bookmarkEnd w:id="114"/>
      <w:r w:rsidRPr="009061DB" w:rsidDel="00B70F95">
        <w:t>-</w:t>
      </w:r>
      <w:r w:rsidRPr="009061DB" w:rsidDel="00B70F95">
        <w:tab/>
        <w:t xml:space="preserve">The </w:t>
      </w:r>
      <w:proofErr w:type="spellStart"/>
      <w:r w:rsidRPr="009061DB" w:rsidDel="00B70F95">
        <w:rPr>
          <w:rStyle w:val="JSONpropertyChar"/>
        </w:rPr>
        <w:t>serviceArea</w:t>
      </w:r>
      <w:proofErr w:type="spellEnd"/>
      <w:r w:rsidRPr="009061DB" w:rsidDel="00B70F95">
        <w:t xml:space="preserve"> </w:t>
      </w:r>
      <w:r w:rsidRPr="009061DB">
        <w:t>property</w:t>
      </w:r>
      <w:r w:rsidRPr="009061DB" w:rsidDel="00B70F95">
        <w:t xml:space="preserve"> declares the one or more service areas in which the MBS Session corresponding to this MBS Distribution Session is currently available.</w:t>
      </w:r>
    </w:p>
    <w:p w14:paraId="1A01B35F" w14:textId="77777777" w:rsidR="00141BB1" w:rsidRPr="009061DB" w:rsidDel="00B70F95" w:rsidRDefault="00141BB1" w:rsidP="00141BB1">
      <w:pPr>
        <w:pStyle w:val="B1"/>
        <w:keepNext/>
        <w:rPr>
          <w:lang w:eastAsia="zh-CN"/>
        </w:rPr>
      </w:pPr>
      <w:r w:rsidRPr="009061DB" w:rsidDel="00B70F95">
        <w:rPr>
          <w:lang w:eastAsia="zh-CN"/>
        </w:rPr>
        <w:t>-</w:t>
      </w:r>
      <w:r w:rsidRPr="009061DB" w:rsidDel="00B70F95">
        <w:rPr>
          <w:lang w:eastAsia="zh-CN"/>
        </w:rPr>
        <w:tab/>
        <w:t xml:space="preserve">In the case of a broadcast MBS Session corresponding to this MBS Distribution Session, the </w:t>
      </w:r>
      <w:proofErr w:type="spellStart"/>
      <w:r w:rsidRPr="009061DB" w:rsidDel="00B70F95">
        <w:rPr>
          <w:rStyle w:val="JSONpropertyChar"/>
        </w:rPr>
        <w:t>mbsFSAId</w:t>
      </w:r>
      <w:proofErr w:type="spellEnd"/>
      <w:r w:rsidRPr="009061DB" w:rsidDel="00B70F95">
        <w:rPr>
          <w:lang w:eastAsia="zh-CN"/>
        </w:rPr>
        <w:t xml:space="preserve"> </w:t>
      </w:r>
      <w:r w:rsidRPr="009061DB">
        <w:rPr>
          <w:lang w:eastAsia="zh-CN"/>
        </w:rPr>
        <w:t>property</w:t>
      </w:r>
      <w:r w:rsidRPr="009061DB" w:rsidDel="00B70F95">
        <w:rPr>
          <w:lang w:eastAsia="zh-CN"/>
        </w:rPr>
        <w:t xml:space="preserve"> identifies a preconfigured area within which, and in proximity to, the cell(s) announce the MBS </w:t>
      </w:r>
      <w:r w:rsidRPr="009061DB">
        <w:rPr>
          <w:lang w:eastAsia="zh-CN"/>
        </w:rPr>
        <w:t>Frequency Selection Area (</w:t>
      </w:r>
      <w:r w:rsidRPr="009061DB" w:rsidDel="00B70F95">
        <w:rPr>
          <w:lang w:eastAsia="zh-CN"/>
        </w:rPr>
        <w:t>FSA</w:t>
      </w:r>
      <w:r w:rsidRPr="009061DB">
        <w:rPr>
          <w:lang w:eastAsia="zh-CN"/>
        </w:rPr>
        <w:t>)</w:t>
      </w:r>
      <w:r w:rsidRPr="009061DB" w:rsidDel="00B70F95">
        <w:rPr>
          <w:lang w:eastAsia="zh-CN"/>
        </w:rPr>
        <w:t xml:space="preserve"> ID and its associated frequency.</w:t>
      </w:r>
    </w:p>
    <w:bookmarkEnd w:id="115"/>
    <w:p w14:paraId="4E4B0C6B" w14:textId="75157E2C" w:rsidR="00141BB1" w:rsidRPr="009061DB" w:rsidDel="00B70F95" w:rsidRDefault="00141BB1" w:rsidP="00141BB1">
      <w:pPr>
        <w:pStyle w:val="NO"/>
      </w:pPr>
      <w:r w:rsidRPr="009061DB" w:rsidDel="00B70F95">
        <w:rPr>
          <w:lang w:eastAsia="zh-CN"/>
        </w:rPr>
        <w:t>NOTE</w:t>
      </w:r>
      <w:r w:rsidR="00B6115F" w:rsidRPr="009061DB">
        <w:rPr>
          <w:lang w:eastAsia="zh-CN"/>
        </w:rPr>
        <w:t> 1</w:t>
      </w:r>
      <w:r w:rsidRPr="009061DB" w:rsidDel="00B70F95">
        <w:rPr>
          <w:lang w:eastAsia="zh-CN"/>
        </w:rPr>
        <w:t>:</w:t>
      </w:r>
      <w:r w:rsidRPr="009061DB" w:rsidDel="00B70F95">
        <w:rPr>
          <w:lang w:eastAsia="zh-CN"/>
        </w:rPr>
        <w:tab/>
        <w:t>This is used</w:t>
      </w:r>
      <w:r w:rsidRPr="009061DB" w:rsidDel="00B70F95">
        <w:t xml:space="preserve"> to guide frequency selection by the UE</w:t>
      </w:r>
      <w:r w:rsidRPr="009061DB" w:rsidDel="00B70F95">
        <w:rPr>
          <w:lang w:eastAsia="zh-CN"/>
        </w:rPr>
        <w:t xml:space="preserve"> f</w:t>
      </w:r>
      <w:r w:rsidRPr="009061DB" w:rsidDel="00B70F95">
        <w:t>or a broadcast MBS Session.</w:t>
      </w:r>
    </w:p>
    <w:p w14:paraId="30283499" w14:textId="41D403B4" w:rsidR="00141BB1" w:rsidRPr="009061DB" w:rsidRDefault="00141BB1" w:rsidP="00AD14B7">
      <w:pPr>
        <w:pStyle w:val="B1"/>
        <w:keepNext/>
        <w:rPr>
          <w:lang w:eastAsia="ja-JP"/>
        </w:rPr>
      </w:pPr>
      <w:bookmarkStart w:id="116" w:name="_MCCTEMPBM_CRPT22990020___7"/>
      <w:r w:rsidRPr="009061DB" w:rsidDel="00B70F95">
        <w:t>-</w:t>
      </w:r>
      <w:r w:rsidRPr="009061DB" w:rsidDel="00B70F95">
        <w:rPr>
          <w:lang w:eastAsia="ja-JP"/>
        </w:rPr>
        <w:tab/>
      </w:r>
      <w:r w:rsidR="00B6115F" w:rsidRPr="009061DB">
        <w:rPr>
          <w:lang w:eastAsia="ja-JP"/>
        </w:rPr>
        <w:t>In the case of a broadcast MBS Session corresponding to this MBS Distribution Session, t</w:t>
      </w:r>
      <w:r w:rsidRPr="009061DB" w:rsidDel="00B70F95">
        <w:rPr>
          <w:lang w:eastAsia="ja-JP"/>
        </w:rPr>
        <w:t xml:space="preserve">he </w:t>
      </w:r>
      <w:proofErr w:type="spellStart"/>
      <w:r w:rsidR="006001F3" w:rsidRPr="009061DB">
        <w:rPr>
          <w:rStyle w:val="JSONpropertyChar"/>
        </w:rPr>
        <w:t>nrParameters</w:t>
      </w:r>
      <w:proofErr w:type="spellEnd"/>
      <w:r w:rsidRPr="009061DB" w:rsidDel="00B70F95">
        <w:rPr>
          <w:i/>
        </w:rPr>
        <w:t xml:space="preserve"> </w:t>
      </w:r>
      <w:r w:rsidRPr="009061DB">
        <w:t>property</w:t>
      </w:r>
      <w:r w:rsidRPr="009061DB" w:rsidDel="00B70F95">
        <w:t xml:space="preserve"> </w:t>
      </w:r>
      <w:r w:rsidRPr="009061DB" w:rsidDel="00B70F95">
        <w:rPr>
          <w:lang w:eastAsia="ja-JP"/>
        </w:rPr>
        <w:t xml:space="preserve">indicates </w:t>
      </w:r>
      <w:r w:rsidRPr="009061DB" w:rsidDel="00B70F95">
        <w:t xml:space="preserve">the one or more radio frequencies in the NG-RAN downlink </w:t>
      </w:r>
      <w:r w:rsidR="0041754F" w:rsidRPr="009061DB">
        <w:t>on which</w:t>
      </w:r>
      <w:r w:rsidRPr="009061DB" w:rsidDel="00B70F95">
        <w:t xml:space="preserve"> the MBS Session </w:t>
      </w:r>
      <w:r w:rsidR="0041754F" w:rsidRPr="009061DB">
        <w:rPr>
          <w:lang w:eastAsia="ja-JP"/>
        </w:rPr>
        <w:t xml:space="preserve">is transmitted </w:t>
      </w:r>
      <w:r w:rsidRPr="009061DB" w:rsidDel="00B70F95">
        <w:rPr>
          <w:lang w:eastAsia="ja-JP"/>
        </w:rPr>
        <w:t xml:space="preserve">in the service area(s) identified by the </w:t>
      </w:r>
      <w:proofErr w:type="spellStart"/>
      <w:r w:rsidRPr="009061DB" w:rsidDel="00B70F95">
        <w:rPr>
          <w:rStyle w:val="JSONpropertyChar"/>
        </w:rPr>
        <w:t>serviceArea</w:t>
      </w:r>
      <w:proofErr w:type="spellEnd"/>
      <w:r w:rsidRPr="009061DB" w:rsidDel="00B70F95">
        <w:t xml:space="preserve"> </w:t>
      </w:r>
      <w:r w:rsidRPr="009061DB">
        <w:t>property</w:t>
      </w:r>
      <w:r w:rsidRPr="009061DB" w:rsidDel="00B70F95">
        <w:rPr>
          <w:lang w:eastAsia="ja-JP"/>
        </w:rPr>
        <w:t>.</w:t>
      </w:r>
    </w:p>
    <w:p w14:paraId="683C1D71" w14:textId="74722623" w:rsidR="0041754F" w:rsidRPr="009061DB" w:rsidRDefault="0041754F" w:rsidP="00D64A28">
      <w:pPr>
        <w:pStyle w:val="NO"/>
        <w:rPr>
          <w:lang w:eastAsia="ja-JP"/>
        </w:rPr>
      </w:pPr>
      <w:r w:rsidRPr="009061DB">
        <w:rPr>
          <w:lang w:eastAsia="ja-JP"/>
        </w:rPr>
        <w:t>NOTE</w:t>
      </w:r>
      <w:r w:rsidRPr="009061DB">
        <w:t> </w:t>
      </w:r>
      <w:r w:rsidRPr="009061DB">
        <w:rPr>
          <w:lang w:eastAsia="ja-JP"/>
        </w:rPr>
        <w:t>2:</w:t>
      </w:r>
      <w:r w:rsidRPr="009061DB">
        <w:rPr>
          <w:lang w:eastAsia="ja-JP"/>
        </w:rPr>
        <w:tab/>
        <w:t xml:space="preserve">The radio frequencies may be obtained by interrogating the OAM using the value of the </w:t>
      </w:r>
      <w:proofErr w:type="spellStart"/>
      <w:r w:rsidRPr="009061DB">
        <w:rPr>
          <w:rStyle w:val="JSONpropertyChar"/>
        </w:rPr>
        <w:t>mbsFSAId</w:t>
      </w:r>
      <w:proofErr w:type="spellEnd"/>
      <w:r w:rsidRPr="009061DB">
        <w:rPr>
          <w:lang w:eastAsia="ja-JP"/>
        </w:rPr>
        <w:t xml:space="preserve"> property as a lookup key.</w:t>
      </w:r>
    </w:p>
    <w:p w14:paraId="11768F40" w14:textId="77777777" w:rsidR="00141BB1" w:rsidRPr="009061DB" w:rsidDel="00B70F95" w:rsidRDefault="00141BB1" w:rsidP="00141BB1">
      <w:pPr>
        <w:keepNext/>
      </w:pPr>
      <w:bookmarkStart w:id="117" w:name="_MCCTEMPBM_CRPT22990021___7"/>
      <w:bookmarkEnd w:id="116"/>
      <w:r w:rsidRPr="009061DB">
        <w:lastRenderedPageBreak/>
        <w:t xml:space="preserve">Table 5.2.9-1 provides the detailed semantics for the </w:t>
      </w:r>
      <w:proofErr w:type="spellStart"/>
      <w:r w:rsidRPr="009061DB">
        <w:rPr>
          <w:rStyle w:val="JSONinformationelementChar"/>
          <w:rFonts w:eastAsiaTheme="minorEastAsia"/>
        </w:rPr>
        <w:t>AvailabilityInformation</w:t>
      </w:r>
      <w:proofErr w:type="spellEnd"/>
      <w:r w:rsidRPr="009061DB">
        <w:t xml:space="preserve"> data type.</w:t>
      </w:r>
    </w:p>
    <w:p w14:paraId="0C625089" w14:textId="77777777" w:rsidR="00141BB1" w:rsidRPr="009061DB" w:rsidRDefault="00141BB1" w:rsidP="00141BB1">
      <w:pPr>
        <w:pStyle w:val="TH"/>
      </w:pPr>
      <w:bookmarkStart w:id="118" w:name="_CRTable5_2_91"/>
      <w:bookmarkStart w:id="119" w:name="_MCCTEMPBM_CRPT22990022___7"/>
      <w:bookmarkEnd w:id="117"/>
      <w:r w:rsidRPr="009061DB">
        <w:t>Table </w:t>
      </w:r>
      <w:bookmarkEnd w:id="118"/>
      <w:r w:rsidRPr="009061DB">
        <w:t xml:space="preserve">5.2.9-1: Semantics of </w:t>
      </w:r>
      <w:proofErr w:type="spellStart"/>
      <w:r w:rsidRPr="009061DB">
        <w:rPr>
          <w:rStyle w:val="JSONinformationelementChar"/>
          <w:rFonts w:eastAsiaTheme="minorEastAsia"/>
        </w:rPr>
        <w:t>AvailabilityInformation</w:t>
      </w:r>
      <w:proofErr w:type="spellEnd"/>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418"/>
        <w:gridCol w:w="425"/>
        <w:gridCol w:w="1276"/>
        <w:gridCol w:w="4674"/>
      </w:tblGrid>
      <w:tr w:rsidR="00141BB1" w:rsidRPr="009061DB" w14:paraId="2A8C962E" w14:textId="77777777" w:rsidTr="00EA3988">
        <w:trPr>
          <w:cantSplit/>
          <w:tblHeader/>
          <w:jc w:val="center"/>
        </w:trPr>
        <w:tc>
          <w:tcPr>
            <w:tcW w:w="1838" w:type="dxa"/>
            <w:shd w:val="clear" w:color="auto" w:fill="BFBFBF" w:themeFill="background1" w:themeFillShade="BF"/>
          </w:tcPr>
          <w:bookmarkEnd w:id="119"/>
          <w:p w14:paraId="32B859C8" w14:textId="77777777" w:rsidR="00141BB1" w:rsidRPr="009061DB" w:rsidRDefault="00141BB1" w:rsidP="00A946FC">
            <w:pPr>
              <w:pStyle w:val="TAH"/>
            </w:pPr>
            <w:r w:rsidRPr="009061DB">
              <w:t>Property name</w:t>
            </w:r>
          </w:p>
        </w:tc>
        <w:tc>
          <w:tcPr>
            <w:tcW w:w="1418" w:type="dxa"/>
            <w:shd w:val="clear" w:color="auto" w:fill="BFBFBF" w:themeFill="background1" w:themeFillShade="BF"/>
          </w:tcPr>
          <w:p w14:paraId="65592878" w14:textId="77777777" w:rsidR="00141BB1" w:rsidRPr="009061DB" w:rsidRDefault="00141BB1" w:rsidP="00A946FC">
            <w:pPr>
              <w:pStyle w:val="TAH"/>
            </w:pPr>
            <w:r w:rsidRPr="009061DB">
              <w:t>Type</w:t>
            </w:r>
          </w:p>
        </w:tc>
        <w:tc>
          <w:tcPr>
            <w:tcW w:w="425" w:type="dxa"/>
            <w:shd w:val="clear" w:color="auto" w:fill="BFBFBF" w:themeFill="background1" w:themeFillShade="BF"/>
          </w:tcPr>
          <w:p w14:paraId="28726321" w14:textId="77777777" w:rsidR="00141BB1" w:rsidRPr="009061DB" w:rsidRDefault="00141BB1" w:rsidP="00A946FC">
            <w:pPr>
              <w:pStyle w:val="TAH"/>
            </w:pPr>
            <w:r w:rsidRPr="009061DB">
              <w:t>P</w:t>
            </w:r>
          </w:p>
        </w:tc>
        <w:tc>
          <w:tcPr>
            <w:tcW w:w="1276" w:type="dxa"/>
            <w:shd w:val="clear" w:color="auto" w:fill="BFBFBF" w:themeFill="background1" w:themeFillShade="BF"/>
          </w:tcPr>
          <w:p w14:paraId="4751B32B" w14:textId="77777777" w:rsidR="00141BB1" w:rsidRPr="009061DB" w:rsidRDefault="00141BB1" w:rsidP="00A946FC">
            <w:pPr>
              <w:pStyle w:val="TAH"/>
            </w:pPr>
            <w:r w:rsidRPr="009061DB">
              <w:t>Cardinality</w:t>
            </w:r>
          </w:p>
        </w:tc>
        <w:tc>
          <w:tcPr>
            <w:tcW w:w="4674" w:type="dxa"/>
            <w:shd w:val="clear" w:color="auto" w:fill="BFBFBF" w:themeFill="background1" w:themeFillShade="BF"/>
          </w:tcPr>
          <w:p w14:paraId="24534BB8" w14:textId="77777777" w:rsidR="00141BB1" w:rsidRPr="009061DB" w:rsidRDefault="00141BB1" w:rsidP="00A946FC">
            <w:pPr>
              <w:pStyle w:val="TAH"/>
            </w:pPr>
            <w:r w:rsidRPr="009061DB">
              <w:t>Description</w:t>
            </w:r>
          </w:p>
        </w:tc>
      </w:tr>
      <w:tr w:rsidR="00141BB1" w:rsidRPr="009061DB" w14:paraId="3D949A4E" w14:textId="77777777" w:rsidTr="00EA3988">
        <w:tblPrEx>
          <w:shd w:val="clear" w:color="auto" w:fill="A6A6A6" w:themeFill="background1" w:themeFillShade="A6"/>
        </w:tblPrEx>
        <w:trPr>
          <w:cantSplit/>
          <w:jc w:val="center"/>
        </w:trPr>
        <w:tc>
          <w:tcPr>
            <w:tcW w:w="1838" w:type="dxa"/>
            <w:shd w:val="clear" w:color="auto" w:fill="FFFFFF" w:themeFill="background1"/>
          </w:tcPr>
          <w:p w14:paraId="6E6A2F5C" w14:textId="7C29C449" w:rsidR="00141BB1" w:rsidRPr="009061DB" w:rsidRDefault="00141BB1" w:rsidP="00A946FC">
            <w:pPr>
              <w:pStyle w:val="JSONproperty"/>
              <w:keepNext/>
              <w:rPr>
                <w:rFonts w:cs="Courier New"/>
                <w:highlight w:val="yellow"/>
              </w:rPr>
            </w:pPr>
            <w:proofErr w:type="spellStart"/>
            <w:r w:rsidRPr="009061DB">
              <w:rPr>
                <w:rFonts w:eastAsiaTheme="minorEastAsia"/>
              </w:rPr>
              <w:t>mbsService‌Area</w:t>
            </w:r>
            <w:r w:rsidR="00EA3988" w:rsidRPr="009061DB">
              <w:rPr>
                <w:rFonts w:eastAsiaTheme="minorEastAsia"/>
              </w:rPr>
              <w:t>s</w:t>
            </w:r>
            <w:proofErr w:type="spellEnd"/>
          </w:p>
        </w:tc>
        <w:tc>
          <w:tcPr>
            <w:tcW w:w="1418" w:type="dxa"/>
            <w:shd w:val="clear" w:color="auto" w:fill="FFFFFF" w:themeFill="background1"/>
          </w:tcPr>
          <w:p w14:paraId="7AA7D5A7" w14:textId="77777777" w:rsidR="00141BB1" w:rsidRPr="009061DB" w:rsidRDefault="00141BB1" w:rsidP="00A946FC">
            <w:pPr>
              <w:pStyle w:val="TAL"/>
            </w:pPr>
            <w:r w:rsidRPr="009061DB">
              <w:rPr>
                <w:rStyle w:val="Codechar"/>
                <w:noProof w:val="0"/>
                <w:lang w:val="en-GB"/>
              </w:rPr>
              <w:t>array(</w:t>
            </w:r>
            <w:proofErr w:type="spellStart"/>
            <w:r w:rsidRPr="009061DB">
              <w:rPr>
                <w:rStyle w:val="Codechar"/>
                <w:noProof w:val="0"/>
                <w:lang w:val="en-GB"/>
              </w:rPr>
              <w:t>Mbs‌Service‌Area</w:t>
            </w:r>
            <w:proofErr w:type="spellEnd"/>
            <w:r w:rsidRPr="009061DB">
              <w:rPr>
                <w:rStyle w:val="Codechar"/>
                <w:noProof w:val="0"/>
                <w:lang w:val="en-GB"/>
              </w:rPr>
              <w:t>)</w:t>
            </w:r>
          </w:p>
        </w:tc>
        <w:tc>
          <w:tcPr>
            <w:tcW w:w="425" w:type="dxa"/>
            <w:shd w:val="clear" w:color="auto" w:fill="FFFFFF" w:themeFill="background1"/>
          </w:tcPr>
          <w:p w14:paraId="13BC63FA" w14:textId="77777777" w:rsidR="00141BB1" w:rsidRPr="009061DB" w:rsidRDefault="00141BB1" w:rsidP="00A946FC">
            <w:pPr>
              <w:pStyle w:val="TAC"/>
            </w:pPr>
            <w:r w:rsidRPr="009061DB">
              <w:t>O</w:t>
            </w:r>
          </w:p>
        </w:tc>
        <w:tc>
          <w:tcPr>
            <w:tcW w:w="1276" w:type="dxa"/>
            <w:shd w:val="clear" w:color="auto" w:fill="FFFFFF" w:themeFill="background1"/>
          </w:tcPr>
          <w:p w14:paraId="3D542E7C" w14:textId="77777777" w:rsidR="00141BB1" w:rsidRPr="009061DB" w:rsidRDefault="00141BB1" w:rsidP="00A946FC">
            <w:pPr>
              <w:pStyle w:val="TAC"/>
            </w:pPr>
            <w:r w:rsidRPr="009061DB">
              <w:t>1..N</w:t>
            </w:r>
          </w:p>
        </w:tc>
        <w:tc>
          <w:tcPr>
            <w:tcW w:w="4674" w:type="dxa"/>
            <w:shd w:val="clear" w:color="auto" w:fill="FFFFFF" w:themeFill="background1"/>
          </w:tcPr>
          <w:p w14:paraId="61881B85" w14:textId="77777777" w:rsidR="00141BB1" w:rsidRPr="009061DB" w:rsidRDefault="00141BB1" w:rsidP="00A946FC">
            <w:pPr>
              <w:pStyle w:val="TAL"/>
            </w:pPr>
            <w:r w:rsidRPr="009061DB">
              <w:t xml:space="preserve">The </w:t>
            </w:r>
            <w:r w:rsidRPr="009061DB">
              <w:rPr>
                <w:i/>
                <w:iCs/>
              </w:rPr>
              <w:t>Target service areas</w:t>
            </w:r>
            <w:r w:rsidRPr="009061DB">
              <w:t xml:space="preserve"> of this MBS Distribution Session, as defined in table 4.5.8</w:t>
            </w:r>
            <w:r w:rsidRPr="009061DB">
              <w:noBreakHyphen/>
              <w:t>1 of TS 26.502 [6].</w:t>
            </w:r>
          </w:p>
        </w:tc>
      </w:tr>
      <w:tr w:rsidR="00141BB1" w:rsidRPr="009061DB" w14:paraId="0355D1A5" w14:textId="77777777" w:rsidTr="00EA3988">
        <w:tblPrEx>
          <w:shd w:val="clear" w:color="auto" w:fill="A6A6A6" w:themeFill="background1" w:themeFillShade="A6"/>
        </w:tblPrEx>
        <w:trPr>
          <w:cantSplit/>
          <w:jc w:val="center"/>
        </w:trPr>
        <w:tc>
          <w:tcPr>
            <w:tcW w:w="1838" w:type="dxa"/>
            <w:shd w:val="clear" w:color="auto" w:fill="FFFFFF" w:themeFill="background1"/>
          </w:tcPr>
          <w:p w14:paraId="08F065C6" w14:textId="77777777" w:rsidR="00141BB1" w:rsidRPr="009061DB" w:rsidRDefault="00141BB1" w:rsidP="00EA3988">
            <w:pPr>
              <w:pStyle w:val="JSONproperty"/>
              <w:keepNext/>
              <w:rPr>
                <w:rFonts w:eastAsiaTheme="minorEastAsia"/>
              </w:rPr>
            </w:pPr>
            <w:proofErr w:type="spellStart"/>
            <w:r w:rsidRPr="009061DB">
              <w:t>mbs‌FSA‌Id</w:t>
            </w:r>
            <w:proofErr w:type="spellEnd"/>
          </w:p>
        </w:tc>
        <w:tc>
          <w:tcPr>
            <w:tcW w:w="1418" w:type="dxa"/>
            <w:shd w:val="clear" w:color="auto" w:fill="FFFFFF" w:themeFill="background1"/>
          </w:tcPr>
          <w:p w14:paraId="097D22B1"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MbsFsaId</w:t>
            </w:r>
            <w:proofErr w:type="spellEnd"/>
          </w:p>
        </w:tc>
        <w:tc>
          <w:tcPr>
            <w:tcW w:w="425" w:type="dxa"/>
            <w:shd w:val="clear" w:color="auto" w:fill="FFFFFF" w:themeFill="background1"/>
          </w:tcPr>
          <w:p w14:paraId="20A897E6" w14:textId="6819737C" w:rsidR="00141BB1" w:rsidRPr="009061DB" w:rsidRDefault="0041754F" w:rsidP="00A946FC">
            <w:pPr>
              <w:pStyle w:val="TAC"/>
            </w:pPr>
            <w:r w:rsidRPr="009061DB">
              <w:t>C</w:t>
            </w:r>
          </w:p>
        </w:tc>
        <w:tc>
          <w:tcPr>
            <w:tcW w:w="1276" w:type="dxa"/>
            <w:shd w:val="clear" w:color="auto" w:fill="FFFFFF" w:themeFill="background1"/>
          </w:tcPr>
          <w:p w14:paraId="7ED823D9" w14:textId="77777777" w:rsidR="00141BB1" w:rsidRPr="009061DB" w:rsidRDefault="00141BB1" w:rsidP="00A946FC">
            <w:pPr>
              <w:pStyle w:val="TAC"/>
            </w:pPr>
            <w:r w:rsidRPr="009061DB">
              <w:t>0..1</w:t>
            </w:r>
          </w:p>
        </w:tc>
        <w:tc>
          <w:tcPr>
            <w:tcW w:w="4674" w:type="dxa"/>
            <w:shd w:val="clear" w:color="auto" w:fill="FFFFFF" w:themeFill="background1"/>
          </w:tcPr>
          <w:p w14:paraId="679ABA37" w14:textId="77777777" w:rsidR="006001F3" w:rsidRPr="009061DB" w:rsidRDefault="006001F3" w:rsidP="006001F3">
            <w:pPr>
              <w:pStyle w:val="TAL"/>
            </w:pPr>
            <w:r w:rsidRPr="009061DB">
              <w:t>(Broadcast MBS Distribution Session only.)</w:t>
            </w:r>
          </w:p>
          <w:p w14:paraId="44E43F1B" w14:textId="77777777" w:rsidR="00141BB1" w:rsidRPr="009061DB" w:rsidRDefault="00141BB1" w:rsidP="006001F3">
            <w:pPr>
              <w:pStyle w:val="TALcontinuation"/>
            </w:pPr>
            <w:r w:rsidRPr="009061DB">
              <w:t xml:space="preserve">The </w:t>
            </w:r>
            <w:r w:rsidRPr="009061DB">
              <w:rPr>
                <w:i/>
                <w:iCs/>
              </w:rPr>
              <w:t>MBS Frequency Selection Area (FSA) Identifier</w:t>
            </w:r>
            <w:r w:rsidRPr="009061DB">
              <w:t xml:space="preserve"> of the (broadcast) MBS Distribution Session in the parent service area, as defined in table 4.5.8</w:t>
            </w:r>
            <w:r w:rsidRPr="009061DB">
              <w:noBreakHyphen/>
              <w:t>1 of TS 26.502 [6].</w:t>
            </w:r>
          </w:p>
        </w:tc>
      </w:tr>
      <w:tr w:rsidR="00FD6247" w:rsidRPr="009061DB" w14:paraId="49E86491" w14:textId="77777777" w:rsidTr="00EA3988">
        <w:tblPrEx>
          <w:shd w:val="clear" w:color="auto" w:fill="A6A6A6" w:themeFill="background1" w:themeFillShade="A6"/>
        </w:tblPrEx>
        <w:trPr>
          <w:cantSplit/>
          <w:jc w:val="center"/>
        </w:trPr>
        <w:tc>
          <w:tcPr>
            <w:tcW w:w="1838" w:type="dxa"/>
            <w:shd w:val="clear" w:color="auto" w:fill="FFFFFF" w:themeFill="background1"/>
          </w:tcPr>
          <w:p w14:paraId="2B28A551" w14:textId="77777777" w:rsidR="00FD6247" w:rsidRPr="009061DB" w:rsidDel="00EE3ABB" w:rsidRDefault="00FD6247" w:rsidP="0081399D">
            <w:pPr>
              <w:pStyle w:val="JSONproperty"/>
            </w:pPr>
            <w:proofErr w:type="spellStart"/>
            <w:r w:rsidRPr="009061DB">
              <w:t>nrParameters</w:t>
            </w:r>
            <w:proofErr w:type="spellEnd"/>
          </w:p>
        </w:tc>
        <w:tc>
          <w:tcPr>
            <w:tcW w:w="1418" w:type="dxa"/>
            <w:shd w:val="clear" w:color="auto" w:fill="FFFFFF" w:themeFill="background1"/>
          </w:tcPr>
          <w:p w14:paraId="515AE533" w14:textId="77777777" w:rsidR="00FD6247" w:rsidRPr="009061DB" w:rsidRDefault="00FD6247" w:rsidP="0081399D">
            <w:pPr>
              <w:pStyle w:val="TAL"/>
              <w:rPr>
                <w:rStyle w:val="Codechar"/>
                <w:noProof w:val="0"/>
                <w:lang w:val="en-GB"/>
              </w:rPr>
            </w:pPr>
            <w:r w:rsidRPr="009061DB">
              <w:rPr>
                <w:rStyle w:val="Codechar"/>
                <w:noProof w:val="0"/>
                <w:lang w:val="en-GB"/>
              </w:rPr>
              <w:t>array(</w:t>
            </w:r>
            <w:proofErr w:type="spellStart"/>
            <w:r w:rsidRPr="009061DB">
              <w:rPr>
                <w:rStyle w:val="Codechar"/>
                <w:noProof w:val="0"/>
                <w:lang w:val="en-GB"/>
              </w:rPr>
              <w:t>Nr‌ParameterSet</w:t>
            </w:r>
            <w:proofErr w:type="spellEnd"/>
            <w:r w:rsidRPr="009061DB">
              <w:rPr>
                <w:rStyle w:val="Codechar"/>
                <w:noProof w:val="0"/>
                <w:lang w:val="en-GB"/>
              </w:rPr>
              <w:t>)</w:t>
            </w:r>
          </w:p>
        </w:tc>
        <w:tc>
          <w:tcPr>
            <w:tcW w:w="425" w:type="dxa"/>
            <w:shd w:val="clear" w:color="auto" w:fill="FFFFFF" w:themeFill="background1"/>
          </w:tcPr>
          <w:p w14:paraId="2717A806" w14:textId="337043F9" w:rsidR="00FD6247" w:rsidRPr="009061DB" w:rsidRDefault="0041754F" w:rsidP="0081399D">
            <w:pPr>
              <w:pStyle w:val="TAC"/>
            </w:pPr>
            <w:r w:rsidRPr="009061DB">
              <w:t>C</w:t>
            </w:r>
          </w:p>
        </w:tc>
        <w:tc>
          <w:tcPr>
            <w:tcW w:w="1276" w:type="dxa"/>
            <w:shd w:val="clear" w:color="auto" w:fill="FFFFFF" w:themeFill="background1"/>
          </w:tcPr>
          <w:p w14:paraId="5195C77E" w14:textId="77777777" w:rsidR="00FD6247" w:rsidRPr="009061DB" w:rsidRDefault="00FD6247" w:rsidP="0081399D">
            <w:pPr>
              <w:pStyle w:val="TAC"/>
            </w:pPr>
            <w:r w:rsidRPr="009061DB">
              <w:t>1..N</w:t>
            </w:r>
          </w:p>
        </w:tc>
        <w:tc>
          <w:tcPr>
            <w:tcW w:w="4674" w:type="dxa"/>
            <w:shd w:val="clear" w:color="auto" w:fill="FFFFFF" w:themeFill="background1"/>
          </w:tcPr>
          <w:p w14:paraId="376D9813" w14:textId="77777777" w:rsidR="0041754F" w:rsidRPr="009061DB" w:rsidRDefault="0041754F" w:rsidP="0081399D">
            <w:pPr>
              <w:pStyle w:val="TAL"/>
            </w:pPr>
            <w:r w:rsidRPr="009061DB">
              <w:t>(Broadcast MBS Distribution Session only.)</w:t>
            </w:r>
          </w:p>
          <w:p w14:paraId="7A131A64" w14:textId="6300F96C" w:rsidR="00FD6247" w:rsidRPr="009061DB" w:rsidRDefault="00FD6247" w:rsidP="00AD14B7">
            <w:pPr>
              <w:pStyle w:val="TALcontinuation"/>
            </w:pPr>
            <w:r w:rsidRPr="009061DB">
              <w:t>The New Radio transmission parameters in the parent service areas, expressed using the data type specified in table 5.2.9-2.</w:t>
            </w:r>
          </w:p>
        </w:tc>
      </w:tr>
    </w:tbl>
    <w:p w14:paraId="3143AB8A" w14:textId="77777777" w:rsidR="00141BB1" w:rsidRPr="009061DB" w:rsidRDefault="00141BB1" w:rsidP="00141BB1"/>
    <w:p w14:paraId="5C8E3A4D" w14:textId="77777777" w:rsidR="00FD6247" w:rsidRPr="009061DB" w:rsidDel="00B70F95" w:rsidRDefault="00FD6247" w:rsidP="00FD6247">
      <w:pPr>
        <w:keepNext/>
      </w:pPr>
      <w:r w:rsidRPr="009061DB">
        <w:t xml:space="preserve">Table 5.2.9-2 provides the detailed semantics for the </w:t>
      </w:r>
      <w:proofErr w:type="spellStart"/>
      <w:r w:rsidRPr="009061DB">
        <w:rPr>
          <w:rStyle w:val="JSONinformationelementChar"/>
          <w:rFonts w:eastAsiaTheme="minorEastAsia"/>
        </w:rPr>
        <w:t>NrParameterSet</w:t>
      </w:r>
      <w:proofErr w:type="spellEnd"/>
      <w:r w:rsidRPr="009061DB">
        <w:t xml:space="preserve"> data type.</w:t>
      </w:r>
    </w:p>
    <w:p w14:paraId="575F96C7" w14:textId="77777777" w:rsidR="00FD6247" w:rsidRPr="009061DB" w:rsidRDefault="00FD6247" w:rsidP="00FD6247">
      <w:pPr>
        <w:pStyle w:val="TH"/>
      </w:pPr>
      <w:bookmarkStart w:id="120" w:name="_CRTable5_2_92"/>
      <w:r w:rsidRPr="009061DB">
        <w:t>Table </w:t>
      </w:r>
      <w:bookmarkEnd w:id="120"/>
      <w:r w:rsidRPr="009061DB">
        <w:t xml:space="preserve">5.2.9-2: Semantics of </w:t>
      </w:r>
      <w:proofErr w:type="spellStart"/>
      <w:r w:rsidRPr="009061DB">
        <w:rPr>
          <w:rStyle w:val="JSONinformationelementChar"/>
          <w:rFonts w:eastAsiaTheme="minorEastAsia"/>
        </w:rPr>
        <w:t>NrParameterSet</w:t>
      </w:r>
      <w:proofErr w:type="spellEnd"/>
      <w:r w:rsidRPr="009061DB">
        <w:rPr>
          <w:rStyle w:val="JSONinformationelementChar"/>
          <w:rFonts w:eastAsiaTheme="minorEastAsia"/>
        </w:rPr>
        <w:t xml:space="preserve"> </w:t>
      </w:r>
      <w:r w:rsidRPr="009061DB">
        <w:t>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FD6247" w:rsidRPr="009061DB" w14:paraId="4498CD85" w14:textId="77777777" w:rsidTr="0081399D">
        <w:trPr>
          <w:cantSplit/>
          <w:tblHeader/>
          <w:jc w:val="center"/>
        </w:trPr>
        <w:tc>
          <w:tcPr>
            <w:tcW w:w="2155" w:type="dxa"/>
            <w:shd w:val="clear" w:color="auto" w:fill="BFBFBF" w:themeFill="background1" w:themeFillShade="BF"/>
          </w:tcPr>
          <w:p w14:paraId="09284556" w14:textId="77777777" w:rsidR="00FD6247" w:rsidRPr="009061DB" w:rsidRDefault="00FD6247" w:rsidP="0081399D">
            <w:pPr>
              <w:pStyle w:val="TAH"/>
            </w:pPr>
            <w:r w:rsidRPr="009061DB">
              <w:t>Property name</w:t>
            </w:r>
          </w:p>
        </w:tc>
        <w:tc>
          <w:tcPr>
            <w:tcW w:w="990" w:type="dxa"/>
            <w:shd w:val="clear" w:color="auto" w:fill="BFBFBF" w:themeFill="background1" w:themeFillShade="BF"/>
          </w:tcPr>
          <w:p w14:paraId="68F89D13" w14:textId="77777777" w:rsidR="00FD6247" w:rsidRPr="009061DB" w:rsidRDefault="00FD6247" w:rsidP="0081399D">
            <w:pPr>
              <w:pStyle w:val="TAH"/>
            </w:pPr>
            <w:r w:rsidRPr="009061DB">
              <w:t>Type</w:t>
            </w:r>
          </w:p>
        </w:tc>
        <w:tc>
          <w:tcPr>
            <w:tcW w:w="450" w:type="dxa"/>
            <w:shd w:val="clear" w:color="auto" w:fill="BFBFBF" w:themeFill="background1" w:themeFillShade="BF"/>
          </w:tcPr>
          <w:p w14:paraId="24AEE1E2" w14:textId="77777777" w:rsidR="00FD6247" w:rsidRPr="009061DB" w:rsidRDefault="00FD6247" w:rsidP="0081399D">
            <w:pPr>
              <w:pStyle w:val="TAH"/>
            </w:pPr>
            <w:r w:rsidRPr="009061DB">
              <w:t>P</w:t>
            </w:r>
          </w:p>
        </w:tc>
        <w:tc>
          <w:tcPr>
            <w:tcW w:w="1170" w:type="dxa"/>
            <w:shd w:val="clear" w:color="auto" w:fill="BFBFBF" w:themeFill="background1" w:themeFillShade="BF"/>
          </w:tcPr>
          <w:p w14:paraId="641C57DE" w14:textId="77777777" w:rsidR="00FD6247" w:rsidRPr="009061DB" w:rsidRDefault="00FD6247" w:rsidP="0081399D">
            <w:pPr>
              <w:pStyle w:val="TAH"/>
            </w:pPr>
            <w:r w:rsidRPr="009061DB">
              <w:t>Cardinality</w:t>
            </w:r>
          </w:p>
        </w:tc>
        <w:tc>
          <w:tcPr>
            <w:tcW w:w="4866" w:type="dxa"/>
            <w:shd w:val="clear" w:color="auto" w:fill="BFBFBF" w:themeFill="background1" w:themeFillShade="BF"/>
          </w:tcPr>
          <w:p w14:paraId="2E63C567" w14:textId="77777777" w:rsidR="00FD6247" w:rsidRPr="009061DB" w:rsidRDefault="00FD6247" w:rsidP="0081399D">
            <w:pPr>
              <w:pStyle w:val="TAH"/>
            </w:pPr>
            <w:r w:rsidRPr="009061DB">
              <w:t>Description</w:t>
            </w:r>
          </w:p>
        </w:tc>
      </w:tr>
      <w:tr w:rsidR="00FD6247" w:rsidRPr="009061DB" w14:paraId="2D253237" w14:textId="77777777" w:rsidTr="0081399D">
        <w:tblPrEx>
          <w:shd w:val="clear" w:color="auto" w:fill="A6A6A6" w:themeFill="background1" w:themeFillShade="A6"/>
        </w:tblPrEx>
        <w:trPr>
          <w:cantSplit/>
          <w:jc w:val="center"/>
        </w:trPr>
        <w:tc>
          <w:tcPr>
            <w:tcW w:w="2155" w:type="dxa"/>
            <w:shd w:val="clear" w:color="auto" w:fill="FFFFFF" w:themeFill="background1"/>
          </w:tcPr>
          <w:p w14:paraId="35113DA3" w14:textId="77777777" w:rsidR="00FD6247" w:rsidRPr="009061DB" w:rsidRDefault="00FD6247" w:rsidP="0081399D">
            <w:pPr>
              <w:pStyle w:val="JSONproperty"/>
              <w:keepNext/>
            </w:pPr>
            <w:proofErr w:type="spellStart"/>
            <w:r w:rsidRPr="009061DB">
              <w:t>freqBandIndicator</w:t>
            </w:r>
            <w:proofErr w:type="spellEnd"/>
          </w:p>
        </w:tc>
        <w:tc>
          <w:tcPr>
            <w:tcW w:w="990" w:type="dxa"/>
            <w:shd w:val="clear" w:color="auto" w:fill="FFFFFF" w:themeFill="background1"/>
          </w:tcPr>
          <w:p w14:paraId="71765347" w14:textId="77777777" w:rsidR="00FD6247" w:rsidRPr="009061DB" w:rsidRDefault="00FD6247" w:rsidP="0081399D">
            <w:pPr>
              <w:pStyle w:val="TAL"/>
              <w:rPr>
                <w:rStyle w:val="Codechar"/>
                <w:noProof w:val="0"/>
                <w:lang w:val="en-GB"/>
              </w:rPr>
            </w:pPr>
            <w:proofErr w:type="spellStart"/>
            <w:r w:rsidRPr="009061DB">
              <w:rPr>
                <w:rStyle w:val="Codechar"/>
                <w:noProof w:val="0"/>
                <w:lang w:val="en-GB"/>
              </w:rPr>
              <w:t>Uinteger</w:t>
            </w:r>
            <w:proofErr w:type="spellEnd"/>
          </w:p>
        </w:tc>
        <w:tc>
          <w:tcPr>
            <w:tcW w:w="450" w:type="dxa"/>
            <w:shd w:val="clear" w:color="auto" w:fill="FFFFFF" w:themeFill="background1"/>
          </w:tcPr>
          <w:p w14:paraId="6365CC6B" w14:textId="77777777" w:rsidR="00FD6247" w:rsidRPr="009061DB" w:rsidRDefault="00FD6247" w:rsidP="0081399D">
            <w:pPr>
              <w:pStyle w:val="TAC"/>
            </w:pPr>
            <w:r w:rsidRPr="009061DB">
              <w:t>M</w:t>
            </w:r>
          </w:p>
        </w:tc>
        <w:tc>
          <w:tcPr>
            <w:tcW w:w="1170" w:type="dxa"/>
            <w:shd w:val="clear" w:color="auto" w:fill="FFFFFF" w:themeFill="background1"/>
          </w:tcPr>
          <w:p w14:paraId="53600800" w14:textId="77777777" w:rsidR="00FD6247" w:rsidRPr="009061DB" w:rsidRDefault="00FD6247" w:rsidP="0081399D">
            <w:pPr>
              <w:pStyle w:val="TAC"/>
            </w:pPr>
            <w:r w:rsidRPr="009061DB">
              <w:t>1</w:t>
            </w:r>
          </w:p>
        </w:tc>
        <w:tc>
          <w:tcPr>
            <w:tcW w:w="4866" w:type="dxa"/>
            <w:shd w:val="clear" w:color="auto" w:fill="FFFFFF" w:themeFill="background1"/>
          </w:tcPr>
          <w:p w14:paraId="261FCDC1" w14:textId="77777777" w:rsidR="00FD6247" w:rsidRPr="009061DB" w:rsidRDefault="00FD6247" w:rsidP="0081399D">
            <w:pPr>
              <w:pStyle w:val="TAL"/>
            </w:pPr>
            <w:r w:rsidRPr="009061DB">
              <w:t xml:space="preserve">NR frequency band number, corresponding to the </w:t>
            </w:r>
            <w:proofErr w:type="spellStart"/>
            <w:r w:rsidRPr="009061DB">
              <w:rPr>
                <w:rStyle w:val="Codechar"/>
                <w:noProof w:val="0"/>
                <w:lang w:val="en-GB"/>
              </w:rPr>
              <w:t>FreqBandIndicatorNR</w:t>
            </w:r>
            <w:proofErr w:type="spellEnd"/>
            <w:r w:rsidRPr="009061DB">
              <w:t xml:space="preserve"> parameter in clause 6.3.2 of TS 38.331 [42].</w:t>
            </w:r>
          </w:p>
        </w:tc>
      </w:tr>
      <w:tr w:rsidR="00FD6247" w:rsidRPr="009061DB" w14:paraId="409BB3B0" w14:textId="77777777" w:rsidTr="0081399D">
        <w:tblPrEx>
          <w:shd w:val="clear" w:color="auto" w:fill="A6A6A6" w:themeFill="background1" w:themeFillShade="A6"/>
        </w:tblPrEx>
        <w:trPr>
          <w:cantSplit/>
          <w:jc w:val="center"/>
        </w:trPr>
        <w:tc>
          <w:tcPr>
            <w:tcW w:w="2155" w:type="dxa"/>
            <w:shd w:val="clear" w:color="auto" w:fill="FFFFFF" w:themeFill="background1"/>
          </w:tcPr>
          <w:p w14:paraId="07043E4D" w14:textId="77777777" w:rsidR="00FD6247" w:rsidRPr="009061DB" w:rsidRDefault="00FD6247" w:rsidP="0081399D">
            <w:pPr>
              <w:pStyle w:val="JSONproperty"/>
            </w:pPr>
            <w:proofErr w:type="spellStart"/>
            <w:r w:rsidRPr="009061DB">
              <w:t>aRFCNValue</w:t>
            </w:r>
            <w:proofErr w:type="spellEnd"/>
          </w:p>
        </w:tc>
        <w:tc>
          <w:tcPr>
            <w:tcW w:w="990" w:type="dxa"/>
            <w:shd w:val="clear" w:color="auto" w:fill="FFFFFF" w:themeFill="background1"/>
          </w:tcPr>
          <w:p w14:paraId="48D6CD0A" w14:textId="77777777" w:rsidR="00FD6247" w:rsidRPr="009061DB" w:rsidRDefault="00FD6247" w:rsidP="0081399D">
            <w:pPr>
              <w:pStyle w:val="TAL"/>
              <w:rPr>
                <w:rStyle w:val="Codechar"/>
                <w:noProof w:val="0"/>
                <w:lang w:val="en-GB"/>
              </w:rPr>
            </w:pPr>
            <w:proofErr w:type="spellStart"/>
            <w:r w:rsidRPr="009061DB">
              <w:rPr>
                <w:rStyle w:val="Codechar"/>
                <w:noProof w:val="0"/>
                <w:lang w:val="en-GB"/>
              </w:rPr>
              <w:t>Uinteger</w:t>
            </w:r>
            <w:proofErr w:type="spellEnd"/>
          </w:p>
        </w:tc>
        <w:tc>
          <w:tcPr>
            <w:tcW w:w="450" w:type="dxa"/>
            <w:shd w:val="clear" w:color="auto" w:fill="FFFFFF" w:themeFill="background1"/>
          </w:tcPr>
          <w:p w14:paraId="7384D3E5" w14:textId="77777777" w:rsidR="00FD6247" w:rsidRPr="009061DB" w:rsidRDefault="00FD6247" w:rsidP="0081399D">
            <w:pPr>
              <w:pStyle w:val="TAC"/>
            </w:pPr>
            <w:r w:rsidRPr="009061DB">
              <w:t>M</w:t>
            </w:r>
          </w:p>
        </w:tc>
        <w:tc>
          <w:tcPr>
            <w:tcW w:w="1170" w:type="dxa"/>
            <w:shd w:val="clear" w:color="auto" w:fill="FFFFFF" w:themeFill="background1"/>
          </w:tcPr>
          <w:p w14:paraId="49C1DB2C" w14:textId="77777777" w:rsidR="00FD6247" w:rsidRPr="009061DB" w:rsidRDefault="00FD6247" w:rsidP="0081399D">
            <w:pPr>
              <w:pStyle w:val="TAC"/>
            </w:pPr>
            <w:r w:rsidRPr="009061DB">
              <w:t>1</w:t>
            </w:r>
          </w:p>
        </w:tc>
        <w:tc>
          <w:tcPr>
            <w:tcW w:w="4866" w:type="dxa"/>
            <w:shd w:val="clear" w:color="auto" w:fill="FFFFFF" w:themeFill="background1"/>
          </w:tcPr>
          <w:p w14:paraId="2D01FEE0" w14:textId="77777777" w:rsidR="00FD6247" w:rsidRPr="009061DB" w:rsidRDefault="00FD6247" w:rsidP="0081399D">
            <w:pPr>
              <w:pStyle w:val="TAL"/>
            </w:pPr>
            <w:r w:rsidRPr="009061DB">
              <w:rPr>
                <w:iCs/>
              </w:rPr>
              <w:t>ARFCN applicable to a downlink NR global frequency raster, corresponding to t</w:t>
            </w:r>
            <w:r w:rsidRPr="009061DB">
              <w:t xml:space="preserve">he </w:t>
            </w:r>
            <w:r w:rsidRPr="009061DB">
              <w:rPr>
                <w:rStyle w:val="Codechar"/>
                <w:noProof w:val="0"/>
                <w:lang w:val="en-GB"/>
              </w:rPr>
              <w:t>ARFCN-</w:t>
            </w:r>
            <w:proofErr w:type="spellStart"/>
            <w:r w:rsidRPr="009061DB">
              <w:rPr>
                <w:rStyle w:val="Codechar"/>
                <w:noProof w:val="0"/>
                <w:lang w:val="en-GB"/>
              </w:rPr>
              <w:t>ValueNR</w:t>
            </w:r>
            <w:proofErr w:type="spellEnd"/>
            <w:r w:rsidRPr="009061DB">
              <w:t xml:space="preserve"> parameter specified in clause 6.3.2 of TS 38.331 [42]</w:t>
            </w:r>
            <w:r w:rsidRPr="009061DB">
              <w:rPr>
                <w:iCs/>
              </w:rPr>
              <w:t>.</w:t>
            </w:r>
          </w:p>
        </w:tc>
      </w:tr>
    </w:tbl>
    <w:p w14:paraId="30493863" w14:textId="77777777" w:rsidR="00FD6247" w:rsidRPr="009061DB" w:rsidRDefault="00FD6247" w:rsidP="00FD6247"/>
    <w:p w14:paraId="0AB6023B" w14:textId="69563FBA" w:rsidR="00141BB1" w:rsidRPr="009061DB" w:rsidRDefault="00141BB1" w:rsidP="00141BB1">
      <w:pPr>
        <w:pStyle w:val="Heading3"/>
      </w:pPr>
      <w:bookmarkStart w:id="121" w:name="_CR5_2_10"/>
      <w:bookmarkStart w:id="122" w:name="_Toc210211658"/>
      <w:bookmarkEnd w:id="121"/>
      <w:r w:rsidRPr="009061DB">
        <w:t>5.2.10</w:t>
      </w:r>
      <w:r w:rsidRPr="009061DB">
        <w:tab/>
        <w:t>Security Description data type</w:t>
      </w:r>
      <w:bookmarkEnd w:id="122"/>
    </w:p>
    <w:p w14:paraId="6B6CBF73" w14:textId="77777777" w:rsidR="00141BB1" w:rsidRPr="009061DB" w:rsidRDefault="00141BB1" w:rsidP="00141BB1">
      <w:pPr>
        <w:keepNext/>
        <w:keepLines/>
        <w:rPr>
          <w:rFonts w:ascii="Arial" w:hAnsi="Arial"/>
          <w:sz w:val="28"/>
        </w:rPr>
      </w:pPr>
      <w:bookmarkStart w:id="123" w:name="_MCCTEMPBM_CRPT22990023___7"/>
      <w:r w:rsidRPr="009061DB">
        <w:rPr>
          <w:lang w:eastAsia="zh-CN"/>
        </w:rPr>
        <w:t xml:space="preserve">In order to support the transport security for MBS, the </w:t>
      </w:r>
      <w:proofErr w:type="spellStart"/>
      <w:r w:rsidRPr="009061DB">
        <w:rPr>
          <w:rStyle w:val="JSONinformationelementChar"/>
        </w:rPr>
        <w:t>DistributionSessionDescription</w:t>
      </w:r>
      <w:proofErr w:type="spellEnd"/>
      <w:r w:rsidRPr="009061DB">
        <w:t xml:space="preserve"> object may contain an object of type </w:t>
      </w:r>
      <w:proofErr w:type="spellStart"/>
      <w:r w:rsidRPr="009061DB">
        <w:rPr>
          <w:rStyle w:val="JSONinformationelementChar"/>
        </w:rPr>
        <w:t>SecurityDescription</w:t>
      </w:r>
      <w:proofErr w:type="spellEnd"/>
      <w:r w:rsidRPr="009061DB">
        <w:t xml:space="preserve"> indicating the User Plane </w:t>
      </w:r>
      <w:r w:rsidRPr="009061DB">
        <w:rPr>
          <w:lang w:eastAsia="zh-CN"/>
        </w:rPr>
        <w:t>security parameters for the MBS Distribution Session as defined in table 4.5.8-1 of TS 26.502 [6]. The User Plane security mechanisms between the MBS client and the MBSSF are defined in clause </w:t>
      </w:r>
      <w:r w:rsidRPr="009061DB">
        <w:t xml:space="preserve">W.4.1.3 of TS 33.501 [32] and clause 6 of </w:t>
      </w:r>
      <w:r w:rsidRPr="009061DB">
        <w:rPr>
          <w:lang w:eastAsia="zh-CN"/>
        </w:rPr>
        <w:t>TS 33.246 [33].</w:t>
      </w:r>
    </w:p>
    <w:p w14:paraId="45F995FD" w14:textId="77777777" w:rsidR="00141BB1" w:rsidRPr="009061DB" w:rsidRDefault="00141BB1" w:rsidP="00141BB1">
      <w:pPr>
        <w:pStyle w:val="TH"/>
      </w:pPr>
      <w:bookmarkStart w:id="124" w:name="_CRTable5_2_101"/>
      <w:bookmarkStart w:id="125" w:name="_MCCTEMPBM_CRPT22990024___7"/>
      <w:bookmarkEnd w:id="123"/>
      <w:r w:rsidRPr="009061DB">
        <w:t xml:space="preserve">Table </w:t>
      </w:r>
      <w:bookmarkEnd w:id="124"/>
      <w:r w:rsidRPr="009061DB">
        <w:t xml:space="preserve">5.2.10-1: Semantics of </w:t>
      </w:r>
      <w:proofErr w:type="spellStart"/>
      <w:r w:rsidRPr="009061DB">
        <w:rPr>
          <w:rStyle w:val="JSONinformationelementChar"/>
        </w:rPr>
        <w:t>SecurityDescription</w:t>
      </w:r>
      <w:proofErr w:type="spellEnd"/>
      <w:r w:rsidRPr="009061DB">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9061DB" w14:paraId="0572AF35" w14:textId="77777777" w:rsidTr="00A946FC">
        <w:tc>
          <w:tcPr>
            <w:tcW w:w="2263" w:type="dxa"/>
            <w:gridSpan w:val="2"/>
            <w:shd w:val="clear" w:color="auto" w:fill="BFBFBF" w:themeFill="background1" w:themeFillShade="BF"/>
          </w:tcPr>
          <w:bookmarkEnd w:id="125"/>
          <w:p w14:paraId="12FBE474" w14:textId="77777777" w:rsidR="00141BB1" w:rsidRPr="009061DB" w:rsidRDefault="00141BB1" w:rsidP="00A946FC">
            <w:pPr>
              <w:pStyle w:val="TAH"/>
            </w:pPr>
            <w:r w:rsidRPr="009061DB">
              <w:t>Property name</w:t>
            </w:r>
          </w:p>
        </w:tc>
        <w:tc>
          <w:tcPr>
            <w:tcW w:w="1843" w:type="dxa"/>
            <w:shd w:val="clear" w:color="auto" w:fill="BFBFBF" w:themeFill="background1" w:themeFillShade="BF"/>
          </w:tcPr>
          <w:p w14:paraId="6477EBF0" w14:textId="77777777" w:rsidR="00141BB1" w:rsidRPr="009061DB" w:rsidRDefault="00141BB1" w:rsidP="00A946FC">
            <w:pPr>
              <w:pStyle w:val="TAH"/>
            </w:pPr>
            <w:r w:rsidRPr="009061DB">
              <w:t>Type</w:t>
            </w:r>
          </w:p>
        </w:tc>
        <w:tc>
          <w:tcPr>
            <w:tcW w:w="425" w:type="dxa"/>
            <w:shd w:val="clear" w:color="auto" w:fill="BFBFBF" w:themeFill="background1" w:themeFillShade="BF"/>
          </w:tcPr>
          <w:p w14:paraId="67A3400F" w14:textId="77777777" w:rsidR="00141BB1" w:rsidRPr="009061DB" w:rsidRDefault="00141BB1" w:rsidP="00A946FC">
            <w:pPr>
              <w:pStyle w:val="TAH"/>
            </w:pPr>
            <w:r w:rsidRPr="009061DB">
              <w:t>P</w:t>
            </w:r>
          </w:p>
        </w:tc>
        <w:tc>
          <w:tcPr>
            <w:tcW w:w="1276" w:type="dxa"/>
            <w:shd w:val="clear" w:color="auto" w:fill="BFBFBF" w:themeFill="background1" w:themeFillShade="BF"/>
          </w:tcPr>
          <w:p w14:paraId="7CDD7289" w14:textId="77777777" w:rsidR="00141BB1" w:rsidRPr="009061DB" w:rsidRDefault="00141BB1" w:rsidP="00A946FC">
            <w:pPr>
              <w:pStyle w:val="TAH"/>
            </w:pPr>
            <w:r w:rsidRPr="009061DB">
              <w:t>Cardinality</w:t>
            </w:r>
          </w:p>
        </w:tc>
        <w:tc>
          <w:tcPr>
            <w:tcW w:w="3824" w:type="dxa"/>
            <w:shd w:val="clear" w:color="auto" w:fill="BFBFBF" w:themeFill="background1" w:themeFillShade="BF"/>
          </w:tcPr>
          <w:p w14:paraId="567FF1F9" w14:textId="77777777" w:rsidR="00141BB1" w:rsidRPr="009061DB" w:rsidRDefault="00141BB1" w:rsidP="00A946FC">
            <w:pPr>
              <w:pStyle w:val="TAH"/>
            </w:pPr>
            <w:r w:rsidRPr="009061DB">
              <w:t>Description</w:t>
            </w:r>
          </w:p>
        </w:tc>
      </w:tr>
      <w:tr w:rsidR="00141BB1" w:rsidRPr="009061DB" w14:paraId="5A4CB705" w14:textId="77777777" w:rsidTr="00A946FC">
        <w:tc>
          <w:tcPr>
            <w:tcW w:w="2263" w:type="dxa"/>
            <w:gridSpan w:val="2"/>
          </w:tcPr>
          <w:p w14:paraId="1BB83E40" w14:textId="77777777" w:rsidR="00141BB1" w:rsidRPr="009061DB" w:rsidRDefault="00141BB1" w:rsidP="00A946FC">
            <w:pPr>
              <w:pStyle w:val="JSONproperty"/>
              <w:rPr>
                <w:rStyle w:val="Codechar"/>
                <w:rFonts w:eastAsiaTheme="minorEastAsia"/>
                <w:noProof w:val="0"/>
                <w:lang w:val="en-GB"/>
              </w:rPr>
            </w:pPr>
            <w:proofErr w:type="spellStart"/>
            <w:r w:rsidRPr="009061DB">
              <w:t>mBSSFAddresses</w:t>
            </w:r>
            <w:proofErr w:type="spellEnd"/>
          </w:p>
        </w:tc>
        <w:tc>
          <w:tcPr>
            <w:tcW w:w="1843" w:type="dxa"/>
          </w:tcPr>
          <w:p w14:paraId="0638E75C" w14:textId="77777777" w:rsidR="00141BB1" w:rsidRPr="009061DB" w:rsidRDefault="00141BB1" w:rsidP="00A946FC">
            <w:pPr>
              <w:pStyle w:val="TAL"/>
            </w:pPr>
            <w:r w:rsidRPr="009061DB">
              <w:rPr>
                <w:rStyle w:val="Codechar"/>
                <w:noProof w:val="0"/>
                <w:lang w:val="en-GB"/>
              </w:rPr>
              <w:t>array(</w:t>
            </w:r>
            <w:proofErr w:type="spellStart"/>
            <w:r w:rsidRPr="009061DB">
              <w:rPr>
                <w:rStyle w:val="Codechar"/>
                <w:noProof w:val="0"/>
                <w:lang w:val="en-GB"/>
              </w:rPr>
              <w:t>AbsoluteURL</w:t>
            </w:r>
            <w:proofErr w:type="spellEnd"/>
            <w:r w:rsidRPr="009061DB">
              <w:rPr>
                <w:rStyle w:val="Codechar"/>
                <w:noProof w:val="0"/>
                <w:lang w:val="en-GB"/>
              </w:rPr>
              <w:t>)</w:t>
            </w:r>
          </w:p>
        </w:tc>
        <w:tc>
          <w:tcPr>
            <w:tcW w:w="425" w:type="dxa"/>
          </w:tcPr>
          <w:p w14:paraId="50105A2F" w14:textId="77777777" w:rsidR="00141BB1" w:rsidRPr="009061DB" w:rsidRDefault="00141BB1" w:rsidP="00A946FC">
            <w:pPr>
              <w:pStyle w:val="TAC"/>
            </w:pPr>
            <w:r w:rsidRPr="009061DB">
              <w:t>M</w:t>
            </w:r>
          </w:p>
        </w:tc>
        <w:tc>
          <w:tcPr>
            <w:tcW w:w="1276" w:type="dxa"/>
          </w:tcPr>
          <w:p w14:paraId="1E60ABE5" w14:textId="77777777" w:rsidR="00141BB1" w:rsidRPr="009061DB" w:rsidRDefault="00141BB1" w:rsidP="00A946FC">
            <w:pPr>
              <w:pStyle w:val="TAC"/>
            </w:pPr>
            <w:r w:rsidRPr="009061DB">
              <w:rPr>
                <w:lang w:eastAsia="zh-CN"/>
              </w:rPr>
              <w:t>1..1</w:t>
            </w:r>
          </w:p>
        </w:tc>
        <w:tc>
          <w:tcPr>
            <w:tcW w:w="3824" w:type="dxa"/>
          </w:tcPr>
          <w:p w14:paraId="7DAF3C77" w14:textId="77777777" w:rsidR="00141BB1" w:rsidRPr="009061DB" w:rsidRDefault="00141BB1" w:rsidP="00A946FC">
            <w:pPr>
              <w:pStyle w:val="TAL"/>
              <w:rPr>
                <w:lang w:eastAsia="zh-CN"/>
              </w:rPr>
            </w:pPr>
            <w:r w:rsidRPr="009061DB">
              <w:t>A list of key management servers (i.e., MBSSF instances)</w:t>
            </w:r>
            <w:r w:rsidRPr="009061DB">
              <w:rPr>
                <w:lang w:eastAsia="zh-CN"/>
              </w:rPr>
              <w:t>.</w:t>
            </w:r>
          </w:p>
          <w:p w14:paraId="46AF9DFC" w14:textId="77777777" w:rsidR="00141BB1" w:rsidRPr="009061DB" w:rsidRDefault="00141BB1" w:rsidP="001B367A">
            <w:pPr>
              <w:pStyle w:val="TAL"/>
            </w:pPr>
            <w:r w:rsidRPr="009061DB">
              <w:rPr>
                <w:lang w:eastAsia="zh-CN"/>
              </w:rPr>
              <w:t>At least one endpoint address shall be listed.</w:t>
            </w:r>
          </w:p>
        </w:tc>
      </w:tr>
      <w:tr w:rsidR="00141BB1" w:rsidRPr="009061DB" w14:paraId="55ED5A34" w14:textId="77777777" w:rsidTr="00A946FC">
        <w:tc>
          <w:tcPr>
            <w:tcW w:w="2263" w:type="dxa"/>
            <w:gridSpan w:val="2"/>
          </w:tcPr>
          <w:p w14:paraId="4C1618ED" w14:textId="77777777" w:rsidR="00141BB1" w:rsidRPr="009061DB" w:rsidRDefault="00141BB1" w:rsidP="00A946FC">
            <w:pPr>
              <w:pStyle w:val="JSONproperty"/>
              <w:rPr>
                <w:rStyle w:val="CommentReference"/>
              </w:rPr>
            </w:pPr>
            <w:proofErr w:type="spellStart"/>
            <w:r w:rsidRPr="009061DB">
              <w:t>mBSServiceKeyInfo</w:t>
            </w:r>
            <w:proofErr w:type="spellEnd"/>
          </w:p>
        </w:tc>
        <w:tc>
          <w:tcPr>
            <w:tcW w:w="1843" w:type="dxa"/>
          </w:tcPr>
          <w:p w14:paraId="06C71B56" w14:textId="77777777" w:rsidR="00141BB1" w:rsidRPr="009061DB" w:rsidRDefault="00141BB1" w:rsidP="00A946FC">
            <w:pPr>
              <w:pStyle w:val="TAL"/>
            </w:pPr>
            <w:r w:rsidRPr="009061DB">
              <w:rPr>
                <w:rStyle w:val="Codechar"/>
                <w:noProof w:val="0"/>
                <w:lang w:val="en-GB"/>
              </w:rPr>
              <w:t>object</w:t>
            </w:r>
          </w:p>
        </w:tc>
        <w:tc>
          <w:tcPr>
            <w:tcW w:w="425" w:type="dxa"/>
          </w:tcPr>
          <w:p w14:paraId="1F70608D" w14:textId="77777777" w:rsidR="00141BB1" w:rsidRPr="009061DB" w:rsidRDefault="00141BB1" w:rsidP="00A946FC">
            <w:pPr>
              <w:pStyle w:val="TAC"/>
            </w:pPr>
            <w:r w:rsidRPr="009061DB">
              <w:t>M</w:t>
            </w:r>
          </w:p>
        </w:tc>
        <w:tc>
          <w:tcPr>
            <w:tcW w:w="1276" w:type="dxa"/>
          </w:tcPr>
          <w:p w14:paraId="3534BE71" w14:textId="77777777" w:rsidR="00141BB1" w:rsidRPr="009061DB" w:rsidRDefault="00141BB1" w:rsidP="00A946FC">
            <w:pPr>
              <w:pStyle w:val="TAC"/>
            </w:pPr>
            <w:r w:rsidRPr="009061DB">
              <w:rPr>
                <w:lang w:eastAsia="zh-CN"/>
              </w:rPr>
              <w:t>1..1</w:t>
            </w:r>
          </w:p>
        </w:tc>
        <w:tc>
          <w:tcPr>
            <w:tcW w:w="3824" w:type="dxa"/>
          </w:tcPr>
          <w:p w14:paraId="437AB7E3" w14:textId="77777777" w:rsidR="00141BB1" w:rsidRPr="009061DB" w:rsidRDefault="00141BB1" w:rsidP="00A946FC">
            <w:pPr>
              <w:pStyle w:val="TAL"/>
            </w:pPr>
            <w:r w:rsidRPr="009061DB">
              <w:rPr>
                <w:lang w:eastAsia="zh-CN"/>
              </w:rPr>
              <w:t>Information about the MBS Service Key (MSK).</w:t>
            </w:r>
          </w:p>
        </w:tc>
      </w:tr>
      <w:tr w:rsidR="00141BB1" w:rsidRPr="009061DB" w14:paraId="4EB3ADE2" w14:textId="77777777" w:rsidTr="00A946FC">
        <w:tc>
          <w:tcPr>
            <w:tcW w:w="279" w:type="dxa"/>
          </w:tcPr>
          <w:p w14:paraId="0DAA5576" w14:textId="77777777" w:rsidR="00141BB1" w:rsidRPr="009061DB" w:rsidRDefault="00141BB1" w:rsidP="00A946FC">
            <w:pPr>
              <w:pStyle w:val="JSONproperty"/>
            </w:pPr>
          </w:p>
        </w:tc>
        <w:tc>
          <w:tcPr>
            <w:tcW w:w="1984" w:type="dxa"/>
          </w:tcPr>
          <w:p w14:paraId="5A9D37CD" w14:textId="77777777" w:rsidR="00141BB1" w:rsidRPr="009061DB" w:rsidRDefault="00141BB1" w:rsidP="00A946FC">
            <w:pPr>
              <w:pStyle w:val="JSONproperty"/>
            </w:pPr>
            <w:proofErr w:type="spellStart"/>
            <w:r w:rsidRPr="009061DB">
              <w:t>mSKId</w:t>
            </w:r>
            <w:proofErr w:type="spellEnd"/>
          </w:p>
        </w:tc>
        <w:tc>
          <w:tcPr>
            <w:tcW w:w="1843" w:type="dxa"/>
          </w:tcPr>
          <w:p w14:paraId="5C72AC8E" w14:textId="77777777" w:rsidR="00141BB1" w:rsidRPr="009061DB" w:rsidRDefault="00141BB1" w:rsidP="00A946FC">
            <w:pPr>
              <w:pStyle w:val="TAL"/>
            </w:pPr>
            <w:r w:rsidRPr="009061DB">
              <w:rPr>
                <w:rStyle w:val="Codechar"/>
                <w:noProof w:val="0"/>
                <w:lang w:val="en-GB"/>
              </w:rPr>
              <w:t>string</w:t>
            </w:r>
          </w:p>
        </w:tc>
        <w:tc>
          <w:tcPr>
            <w:tcW w:w="425" w:type="dxa"/>
          </w:tcPr>
          <w:p w14:paraId="3652B1CE" w14:textId="77777777" w:rsidR="00141BB1" w:rsidRPr="009061DB" w:rsidRDefault="00141BB1" w:rsidP="00A946FC">
            <w:pPr>
              <w:pStyle w:val="TAC"/>
            </w:pPr>
            <w:r w:rsidRPr="009061DB">
              <w:t>M</w:t>
            </w:r>
          </w:p>
        </w:tc>
        <w:tc>
          <w:tcPr>
            <w:tcW w:w="1276" w:type="dxa"/>
          </w:tcPr>
          <w:p w14:paraId="1D7C0D18" w14:textId="77777777" w:rsidR="00141BB1" w:rsidRPr="009061DB" w:rsidRDefault="00141BB1" w:rsidP="00A946FC">
            <w:pPr>
              <w:pStyle w:val="TAC"/>
            </w:pPr>
            <w:r w:rsidRPr="009061DB">
              <w:rPr>
                <w:lang w:eastAsia="zh-CN"/>
              </w:rPr>
              <w:t>1..1</w:t>
            </w:r>
          </w:p>
        </w:tc>
        <w:tc>
          <w:tcPr>
            <w:tcW w:w="3824" w:type="dxa"/>
          </w:tcPr>
          <w:p w14:paraId="3B0F22B8" w14:textId="77777777" w:rsidR="00141BB1" w:rsidRPr="009061DB" w:rsidRDefault="00141BB1" w:rsidP="00A946FC">
            <w:pPr>
              <w:pStyle w:val="TAL"/>
            </w:pPr>
            <w:r w:rsidRPr="009061DB">
              <w:rPr>
                <w:lang w:eastAsia="zh-CN"/>
              </w:rPr>
              <w:t>Identifies the MSK, as defined in clause 6.3.2.1 of TS 33.246 [33].</w:t>
            </w:r>
          </w:p>
        </w:tc>
      </w:tr>
      <w:tr w:rsidR="00141BB1" w:rsidRPr="009061DB" w14:paraId="1D87356B" w14:textId="77777777" w:rsidTr="00A946FC">
        <w:tc>
          <w:tcPr>
            <w:tcW w:w="279" w:type="dxa"/>
          </w:tcPr>
          <w:p w14:paraId="5E22840D" w14:textId="77777777" w:rsidR="00141BB1" w:rsidRPr="009061DB" w:rsidRDefault="00141BB1" w:rsidP="00A946FC">
            <w:pPr>
              <w:pStyle w:val="JSONproperty"/>
            </w:pPr>
          </w:p>
        </w:tc>
        <w:tc>
          <w:tcPr>
            <w:tcW w:w="1984" w:type="dxa"/>
          </w:tcPr>
          <w:p w14:paraId="6D30D577" w14:textId="77777777" w:rsidR="00141BB1" w:rsidRPr="009061DB" w:rsidRDefault="00141BB1" w:rsidP="00A946FC">
            <w:pPr>
              <w:pStyle w:val="JSONproperty"/>
            </w:pPr>
            <w:proofErr w:type="spellStart"/>
            <w:r w:rsidRPr="009061DB">
              <w:t>mSKDomainId</w:t>
            </w:r>
            <w:proofErr w:type="spellEnd"/>
          </w:p>
        </w:tc>
        <w:tc>
          <w:tcPr>
            <w:tcW w:w="1843" w:type="dxa"/>
          </w:tcPr>
          <w:p w14:paraId="057A21E8" w14:textId="77777777" w:rsidR="00141BB1" w:rsidRPr="009061DB" w:rsidRDefault="00141BB1" w:rsidP="00A946FC">
            <w:pPr>
              <w:pStyle w:val="TAL"/>
            </w:pPr>
            <w:r w:rsidRPr="009061DB">
              <w:rPr>
                <w:rStyle w:val="Codechar"/>
                <w:noProof w:val="0"/>
                <w:lang w:val="en-GB"/>
              </w:rPr>
              <w:t>string</w:t>
            </w:r>
          </w:p>
        </w:tc>
        <w:tc>
          <w:tcPr>
            <w:tcW w:w="425" w:type="dxa"/>
          </w:tcPr>
          <w:p w14:paraId="39737582" w14:textId="77777777" w:rsidR="00141BB1" w:rsidRPr="009061DB" w:rsidRDefault="00141BB1" w:rsidP="00A946FC">
            <w:pPr>
              <w:pStyle w:val="TAC"/>
            </w:pPr>
            <w:r w:rsidRPr="009061DB">
              <w:t>M</w:t>
            </w:r>
          </w:p>
        </w:tc>
        <w:tc>
          <w:tcPr>
            <w:tcW w:w="1276" w:type="dxa"/>
          </w:tcPr>
          <w:p w14:paraId="1D6FC6DC" w14:textId="77777777" w:rsidR="00141BB1" w:rsidRPr="009061DB" w:rsidRDefault="00141BB1" w:rsidP="00A946FC">
            <w:pPr>
              <w:pStyle w:val="TAC"/>
            </w:pPr>
            <w:r w:rsidRPr="009061DB">
              <w:rPr>
                <w:lang w:eastAsia="zh-CN"/>
              </w:rPr>
              <w:t>1..1</w:t>
            </w:r>
          </w:p>
        </w:tc>
        <w:tc>
          <w:tcPr>
            <w:tcW w:w="3824" w:type="dxa"/>
          </w:tcPr>
          <w:p w14:paraId="642C9619" w14:textId="77777777" w:rsidR="00141BB1" w:rsidRPr="009061DB" w:rsidRDefault="00141BB1" w:rsidP="00A946FC">
            <w:pPr>
              <w:pStyle w:val="TAL"/>
            </w:pPr>
            <w:r w:rsidRPr="009061DB">
              <w:rPr>
                <w:lang w:eastAsia="zh-CN"/>
              </w:rPr>
              <w:t xml:space="preserve">Identifies the MSK domain, as defined in </w:t>
            </w:r>
            <w:r w:rsidRPr="009061DB">
              <w:t>clause 6.3.2.1 of</w:t>
            </w:r>
            <w:r w:rsidRPr="009061DB">
              <w:rPr>
                <w:lang w:eastAsia="zh-CN"/>
              </w:rPr>
              <w:t xml:space="preserve"> TS 33.246 [33].</w:t>
            </w:r>
          </w:p>
        </w:tc>
      </w:tr>
      <w:tr w:rsidR="00141BB1" w:rsidRPr="009061DB" w14:paraId="0E03CE79" w14:textId="77777777" w:rsidTr="00A946FC">
        <w:tc>
          <w:tcPr>
            <w:tcW w:w="2263" w:type="dxa"/>
            <w:gridSpan w:val="2"/>
          </w:tcPr>
          <w:p w14:paraId="671918C5" w14:textId="77777777" w:rsidR="00141BB1" w:rsidRPr="009061DB" w:rsidRDefault="00141BB1" w:rsidP="00A946FC">
            <w:pPr>
              <w:pStyle w:val="JSONproperty"/>
            </w:pPr>
            <w:proofErr w:type="spellStart"/>
            <w:r w:rsidRPr="009061DB">
              <w:t>uICCKeyManagement</w:t>
            </w:r>
            <w:proofErr w:type="spellEnd"/>
          </w:p>
        </w:tc>
        <w:tc>
          <w:tcPr>
            <w:tcW w:w="1843" w:type="dxa"/>
          </w:tcPr>
          <w:p w14:paraId="48D821AC"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boolean</w:t>
            </w:r>
            <w:proofErr w:type="spellEnd"/>
          </w:p>
        </w:tc>
        <w:tc>
          <w:tcPr>
            <w:tcW w:w="425" w:type="dxa"/>
          </w:tcPr>
          <w:p w14:paraId="269090BD" w14:textId="77777777" w:rsidR="00141BB1" w:rsidRPr="009061DB" w:rsidRDefault="00141BB1" w:rsidP="00A946FC">
            <w:pPr>
              <w:pStyle w:val="TAC"/>
            </w:pPr>
            <w:r w:rsidRPr="009061DB">
              <w:t>O</w:t>
            </w:r>
          </w:p>
        </w:tc>
        <w:tc>
          <w:tcPr>
            <w:tcW w:w="1276" w:type="dxa"/>
          </w:tcPr>
          <w:p w14:paraId="130D608E" w14:textId="77777777" w:rsidR="00141BB1" w:rsidRPr="009061DB" w:rsidRDefault="00141BB1" w:rsidP="00A946FC">
            <w:pPr>
              <w:pStyle w:val="TAC"/>
              <w:rPr>
                <w:lang w:eastAsia="zh-CN"/>
              </w:rPr>
            </w:pPr>
            <w:r w:rsidRPr="009061DB">
              <w:rPr>
                <w:lang w:eastAsia="zh-CN"/>
              </w:rPr>
              <w:t>0..1</w:t>
            </w:r>
          </w:p>
        </w:tc>
        <w:tc>
          <w:tcPr>
            <w:tcW w:w="3824" w:type="dxa"/>
          </w:tcPr>
          <w:p w14:paraId="033DDC6A" w14:textId="77777777" w:rsidR="00141BB1" w:rsidRPr="009061DB" w:rsidRDefault="00141BB1" w:rsidP="00A946FC">
            <w:pPr>
              <w:pStyle w:val="TAL"/>
              <w:rPr>
                <w:lang w:eastAsia="zh-CN"/>
              </w:rPr>
            </w:pPr>
            <w:r w:rsidRPr="009061DB">
              <w:rPr>
                <w:lang w:eastAsia="zh-CN"/>
              </w:rPr>
              <w:t>Indicates whether UICC-based key management is required for the parent MBS Distribution Session.</w:t>
            </w:r>
          </w:p>
          <w:p w14:paraId="773D8427" w14:textId="77777777" w:rsidR="00141BB1" w:rsidRPr="009061DB" w:rsidRDefault="00141BB1" w:rsidP="006001F3">
            <w:pPr>
              <w:pStyle w:val="TALcontinuation"/>
            </w:pPr>
            <w:r w:rsidRPr="009061DB">
              <w:t xml:space="preserve">If </w:t>
            </w:r>
            <w:r w:rsidRPr="009061DB">
              <w:rPr>
                <w:rStyle w:val="Codechar"/>
                <w:noProof w:val="0"/>
                <w:lang w:val="en-GB"/>
              </w:rPr>
              <w:t>false</w:t>
            </w:r>
            <w:r w:rsidRPr="009061DB">
              <w:t xml:space="preserve"> or omitted, this is not required.</w:t>
            </w:r>
          </w:p>
        </w:tc>
      </w:tr>
      <w:tr w:rsidR="00141BB1" w:rsidRPr="009061DB" w14:paraId="626A9B76" w14:textId="77777777" w:rsidTr="00A946FC">
        <w:tc>
          <w:tcPr>
            <w:tcW w:w="2263" w:type="dxa"/>
            <w:gridSpan w:val="2"/>
          </w:tcPr>
          <w:p w14:paraId="4314BD91" w14:textId="77777777" w:rsidR="00141BB1" w:rsidRPr="009061DB" w:rsidRDefault="00141BB1" w:rsidP="00A946FC">
            <w:pPr>
              <w:pStyle w:val="JSONproperty"/>
            </w:pPr>
            <w:r w:rsidRPr="009061DB">
              <w:t>2GGBAallowed</w:t>
            </w:r>
          </w:p>
        </w:tc>
        <w:tc>
          <w:tcPr>
            <w:tcW w:w="1843" w:type="dxa"/>
          </w:tcPr>
          <w:p w14:paraId="0DB933B4"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boolean</w:t>
            </w:r>
            <w:proofErr w:type="spellEnd"/>
          </w:p>
        </w:tc>
        <w:tc>
          <w:tcPr>
            <w:tcW w:w="425" w:type="dxa"/>
          </w:tcPr>
          <w:p w14:paraId="15013392" w14:textId="77777777" w:rsidR="00141BB1" w:rsidRPr="009061DB" w:rsidRDefault="00141BB1" w:rsidP="00A946FC">
            <w:pPr>
              <w:pStyle w:val="TAC"/>
            </w:pPr>
            <w:r w:rsidRPr="009061DB">
              <w:t>O</w:t>
            </w:r>
          </w:p>
        </w:tc>
        <w:tc>
          <w:tcPr>
            <w:tcW w:w="1276" w:type="dxa"/>
          </w:tcPr>
          <w:p w14:paraId="6A241DD6" w14:textId="77777777" w:rsidR="00141BB1" w:rsidRPr="009061DB" w:rsidRDefault="00141BB1" w:rsidP="00A946FC">
            <w:pPr>
              <w:pStyle w:val="TAC"/>
              <w:rPr>
                <w:lang w:eastAsia="zh-CN"/>
              </w:rPr>
            </w:pPr>
            <w:r w:rsidRPr="009061DB">
              <w:rPr>
                <w:lang w:eastAsia="zh-CN"/>
              </w:rPr>
              <w:t>0..1</w:t>
            </w:r>
          </w:p>
        </w:tc>
        <w:tc>
          <w:tcPr>
            <w:tcW w:w="3824" w:type="dxa"/>
          </w:tcPr>
          <w:p w14:paraId="0699849F" w14:textId="77777777" w:rsidR="00141BB1" w:rsidRPr="009061DB" w:rsidRDefault="00141BB1" w:rsidP="00A946FC">
            <w:pPr>
              <w:pStyle w:val="TAL"/>
              <w:rPr>
                <w:lang w:eastAsia="zh-CN"/>
              </w:rPr>
            </w:pPr>
            <w:r w:rsidRPr="009061DB">
              <w:rPr>
                <w:lang w:eastAsia="zh-CN"/>
              </w:rPr>
              <w:t>Indicates whether the 2G GBA is permitted for the parent MBS Distribution Session.</w:t>
            </w:r>
          </w:p>
          <w:p w14:paraId="4A816E20" w14:textId="77777777" w:rsidR="00141BB1" w:rsidRPr="009061DB" w:rsidRDefault="00141BB1" w:rsidP="006001F3">
            <w:pPr>
              <w:pStyle w:val="TALcontinuation"/>
            </w:pPr>
            <w:r w:rsidRPr="009061DB">
              <w:t xml:space="preserve">If </w:t>
            </w:r>
            <w:r w:rsidRPr="009061DB">
              <w:rPr>
                <w:rStyle w:val="Codechar"/>
                <w:noProof w:val="0"/>
                <w:lang w:val="en-GB"/>
              </w:rPr>
              <w:t>false</w:t>
            </w:r>
            <w:r w:rsidRPr="009061DB">
              <w:t xml:space="preserve"> or omitted, this is not permitted.</w:t>
            </w:r>
          </w:p>
        </w:tc>
      </w:tr>
      <w:tr w:rsidR="00141BB1" w:rsidRPr="009061DB" w14:paraId="3BA1F244" w14:textId="77777777" w:rsidTr="00A946FC">
        <w:tc>
          <w:tcPr>
            <w:tcW w:w="2263" w:type="dxa"/>
            <w:gridSpan w:val="2"/>
          </w:tcPr>
          <w:p w14:paraId="2EDAF5E7" w14:textId="77777777" w:rsidR="00141BB1" w:rsidRPr="009061DB" w:rsidRDefault="00141BB1" w:rsidP="00A946FC">
            <w:pPr>
              <w:pStyle w:val="JSONproperty"/>
            </w:pPr>
            <w:proofErr w:type="spellStart"/>
            <w:r w:rsidRPr="009061DB">
              <w:rPr>
                <w:lang w:eastAsia="zh-CN"/>
              </w:rPr>
              <w:t>backOffParameters</w:t>
            </w:r>
            <w:proofErr w:type="spellEnd"/>
          </w:p>
        </w:tc>
        <w:tc>
          <w:tcPr>
            <w:tcW w:w="1843" w:type="dxa"/>
          </w:tcPr>
          <w:p w14:paraId="2118784F"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BackOffParameters</w:t>
            </w:r>
            <w:proofErr w:type="spellEnd"/>
          </w:p>
        </w:tc>
        <w:tc>
          <w:tcPr>
            <w:tcW w:w="425" w:type="dxa"/>
          </w:tcPr>
          <w:p w14:paraId="42CC3CED" w14:textId="77777777" w:rsidR="00141BB1" w:rsidRPr="009061DB" w:rsidRDefault="00141BB1" w:rsidP="00A946FC">
            <w:pPr>
              <w:pStyle w:val="TAC"/>
            </w:pPr>
            <w:r w:rsidRPr="009061DB">
              <w:t>O</w:t>
            </w:r>
          </w:p>
        </w:tc>
        <w:tc>
          <w:tcPr>
            <w:tcW w:w="1276" w:type="dxa"/>
          </w:tcPr>
          <w:p w14:paraId="304A1BDA" w14:textId="77777777" w:rsidR="00141BB1" w:rsidRPr="009061DB" w:rsidRDefault="00141BB1" w:rsidP="00A946FC">
            <w:pPr>
              <w:pStyle w:val="TAC"/>
              <w:rPr>
                <w:lang w:eastAsia="zh-CN"/>
              </w:rPr>
            </w:pPr>
            <w:r w:rsidRPr="009061DB">
              <w:rPr>
                <w:lang w:eastAsia="zh-CN"/>
              </w:rPr>
              <w:t>0..1</w:t>
            </w:r>
          </w:p>
        </w:tc>
        <w:tc>
          <w:tcPr>
            <w:tcW w:w="3824" w:type="dxa"/>
          </w:tcPr>
          <w:p w14:paraId="261B462D" w14:textId="77777777" w:rsidR="00141BB1" w:rsidRPr="009061DB" w:rsidRDefault="00141BB1" w:rsidP="00A946FC">
            <w:pPr>
              <w:pStyle w:val="TAL"/>
            </w:pPr>
            <w:r w:rsidRPr="009061DB">
              <w:t>The back-off behaviour of the MBSF Client when requesting MBS Service Keys (MSKs) from the MBSSF (see clause 11.2.2.2).</w:t>
            </w:r>
          </w:p>
          <w:p w14:paraId="7F5FE6DD" w14:textId="77777777" w:rsidR="00141BB1" w:rsidRPr="009061DB" w:rsidRDefault="00141BB1" w:rsidP="006001F3">
            <w:pPr>
              <w:pStyle w:val="TALcontinuation"/>
            </w:pPr>
            <w:r w:rsidRPr="009061DB">
              <w:t>If present, at least one of the contained parameters shall be present.</w:t>
            </w:r>
          </w:p>
          <w:p w14:paraId="1D28A72C" w14:textId="77777777" w:rsidR="00141BB1" w:rsidRPr="009061DB" w:rsidRDefault="00141BB1" w:rsidP="006001F3">
            <w:pPr>
              <w:pStyle w:val="TALcontinuation"/>
              <w:rPr>
                <w:lang w:eastAsia="zh-CN"/>
              </w:rPr>
            </w:pPr>
            <w:r w:rsidRPr="009061DB">
              <w:t>If omitted, no back-off delay is required.</w:t>
            </w:r>
          </w:p>
        </w:tc>
      </w:tr>
      <w:tr w:rsidR="00141BB1" w:rsidRPr="009061DB" w14:paraId="5D206548" w14:textId="77777777" w:rsidTr="00A946FC">
        <w:tc>
          <w:tcPr>
            <w:tcW w:w="279" w:type="dxa"/>
          </w:tcPr>
          <w:p w14:paraId="4ED7E5C8" w14:textId="77777777" w:rsidR="00141BB1" w:rsidRPr="009061DB" w:rsidRDefault="00141BB1" w:rsidP="00A946FC">
            <w:pPr>
              <w:pStyle w:val="JSONproperty"/>
            </w:pPr>
          </w:p>
        </w:tc>
        <w:tc>
          <w:tcPr>
            <w:tcW w:w="1984" w:type="dxa"/>
          </w:tcPr>
          <w:p w14:paraId="4B9703A5" w14:textId="77777777" w:rsidR="00141BB1" w:rsidRPr="009061DB" w:rsidRDefault="00141BB1" w:rsidP="00A946FC">
            <w:pPr>
              <w:pStyle w:val="JSONproperty"/>
            </w:pPr>
            <w:proofErr w:type="spellStart"/>
            <w:r w:rsidRPr="009061DB">
              <w:t>offsetTime</w:t>
            </w:r>
            <w:proofErr w:type="spellEnd"/>
          </w:p>
        </w:tc>
        <w:tc>
          <w:tcPr>
            <w:tcW w:w="1843" w:type="dxa"/>
          </w:tcPr>
          <w:p w14:paraId="7B73B08C"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DurationSec</w:t>
            </w:r>
            <w:proofErr w:type="spellEnd"/>
          </w:p>
        </w:tc>
        <w:tc>
          <w:tcPr>
            <w:tcW w:w="425" w:type="dxa"/>
          </w:tcPr>
          <w:p w14:paraId="2048E25F" w14:textId="77777777" w:rsidR="00141BB1" w:rsidRPr="009061DB" w:rsidRDefault="00141BB1" w:rsidP="00A946FC">
            <w:pPr>
              <w:pStyle w:val="TAC"/>
            </w:pPr>
            <w:r w:rsidRPr="009061DB">
              <w:t>C</w:t>
            </w:r>
          </w:p>
        </w:tc>
        <w:tc>
          <w:tcPr>
            <w:tcW w:w="1276" w:type="dxa"/>
          </w:tcPr>
          <w:p w14:paraId="27212590" w14:textId="77777777" w:rsidR="00141BB1" w:rsidRPr="009061DB" w:rsidRDefault="00141BB1" w:rsidP="00A946FC">
            <w:pPr>
              <w:pStyle w:val="TAC"/>
              <w:rPr>
                <w:lang w:eastAsia="zh-CN"/>
              </w:rPr>
            </w:pPr>
            <w:r w:rsidRPr="009061DB">
              <w:rPr>
                <w:lang w:eastAsia="zh-CN"/>
              </w:rPr>
              <w:t>1..1</w:t>
            </w:r>
          </w:p>
        </w:tc>
        <w:tc>
          <w:tcPr>
            <w:tcW w:w="3824" w:type="dxa"/>
          </w:tcPr>
          <w:p w14:paraId="3DAAD0FE" w14:textId="77777777" w:rsidR="00141BB1" w:rsidRPr="009061DB" w:rsidRDefault="00141BB1" w:rsidP="00A946FC">
            <w:pPr>
              <w:pStyle w:val="TAL"/>
              <w:rPr>
                <w:lang w:eastAsia="zh-CN"/>
              </w:rPr>
            </w:pPr>
            <w:r w:rsidRPr="009061DB">
              <w:t>The minimum time that an MBSF Client shall wait after initiating reception of the parent MBS User Distribution Session before sending its first MSK request.</w:t>
            </w:r>
          </w:p>
        </w:tc>
      </w:tr>
      <w:tr w:rsidR="00141BB1" w:rsidRPr="009061DB" w14:paraId="2209C60E" w14:textId="77777777" w:rsidTr="00A946FC">
        <w:tc>
          <w:tcPr>
            <w:tcW w:w="279" w:type="dxa"/>
          </w:tcPr>
          <w:p w14:paraId="3EDA6029" w14:textId="77777777" w:rsidR="00141BB1" w:rsidRPr="009061DB" w:rsidRDefault="00141BB1" w:rsidP="00A946FC">
            <w:pPr>
              <w:pStyle w:val="JSONproperty"/>
            </w:pPr>
          </w:p>
        </w:tc>
        <w:tc>
          <w:tcPr>
            <w:tcW w:w="1984" w:type="dxa"/>
          </w:tcPr>
          <w:p w14:paraId="5AA7D90A" w14:textId="77777777" w:rsidR="00141BB1" w:rsidRPr="009061DB" w:rsidRDefault="00141BB1" w:rsidP="00A946FC">
            <w:pPr>
              <w:pStyle w:val="JSONproperty"/>
            </w:pPr>
            <w:proofErr w:type="spellStart"/>
            <w:r w:rsidRPr="009061DB">
              <w:t>randomTimePeriod</w:t>
            </w:r>
            <w:proofErr w:type="spellEnd"/>
          </w:p>
        </w:tc>
        <w:tc>
          <w:tcPr>
            <w:tcW w:w="1843" w:type="dxa"/>
          </w:tcPr>
          <w:p w14:paraId="743E2DCB"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DurationSec</w:t>
            </w:r>
            <w:proofErr w:type="spellEnd"/>
          </w:p>
        </w:tc>
        <w:tc>
          <w:tcPr>
            <w:tcW w:w="425" w:type="dxa"/>
          </w:tcPr>
          <w:p w14:paraId="106FCACC" w14:textId="77777777" w:rsidR="00141BB1" w:rsidRPr="009061DB" w:rsidRDefault="00141BB1" w:rsidP="00A946FC">
            <w:pPr>
              <w:pStyle w:val="TAC"/>
            </w:pPr>
            <w:r w:rsidRPr="009061DB">
              <w:t>C</w:t>
            </w:r>
          </w:p>
        </w:tc>
        <w:tc>
          <w:tcPr>
            <w:tcW w:w="1276" w:type="dxa"/>
          </w:tcPr>
          <w:p w14:paraId="2BC3A5F0" w14:textId="77777777" w:rsidR="00141BB1" w:rsidRPr="009061DB" w:rsidRDefault="00141BB1" w:rsidP="00A946FC">
            <w:pPr>
              <w:pStyle w:val="TAC"/>
              <w:rPr>
                <w:lang w:eastAsia="zh-CN"/>
              </w:rPr>
            </w:pPr>
            <w:r w:rsidRPr="009061DB">
              <w:rPr>
                <w:lang w:eastAsia="zh-CN"/>
              </w:rPr>
              <w:t>1..1</w:t>
            </w:r>
          </w:p>
        </w:tc>
        <w:tc>
          <w:tcPr>
            <w:tcW w:w="3824" w:type="dxa"/>
          </w:tcPr>
          <w:p w14:paraId="0BC1BA03" w14:textId="77777777" w:rsidR="00141BB1" w:rsidRPr="009061DB" w:rsidRDefault="00141BB1" w:rsidP="00A946FC">
            <w:pPr>
              <w:pStyle w:val="TAL"/>
              <w:rPr>
                <w:lang w:eastAsia="zh-CN"/>
              </w:rPr>
            </w:pPr>
            <w:r w:rsidRPr="009061DB">
              <w:t xml:space="preserve">The maximum time window length over which an MBSF Client shall calculate the value of </w:t>
            </w:r>
            <w:proofErr w:type="spellStart"/>
            <w:r w:rsidRPr="009061DB">
              <w:rPr>
                <w:i/>
                <w:iCs/>
                <w:lang w:eastAsia="zh-CN"/>
              </w:rPr>
              <w:t>R</w:t>
            </w:r>
            <w:r w:rsidRPr="009061DB">
              <w:rPr>
                <w:i/>
                <w:iCs/>
              </w:rPr>
              <w:t>andom</w:t>
            </w:r>
            <w:r w:rsidRPr="009061DB">
              <w:rPr>
                <w:i/>
                <w:iCs/>
                <w:lang w:eastAsia="zh-CN"/>
              </w:rPr>
              <w:t>T</w:t>
            </w:r>
            <w:r w:rsidRPr="009061DB">
              <w:rPr>
                <w:i/>
                <w:iCs/>
              </w:rPr>
              <w:t>ime</w:t>
            </w:r>
            <w:proofErr w:type="spellEnd"/>
            <w:r w:rsidRPr="009061DB">
              <w:t xml:space="preserve"> to be used as a delay to its first MSK request in addition to </w:t>
            </w:r>
            <w:proofErr w:type="spellStart"/>
            <w:r w:rsidRPr="009061DB">
              <w:rPr>
                <w:rStyle w:val="Codechar"/>
                <w:noProof w:val="0"/>
                <w:lang w:val="en-GB"/>
              </w:rPr>
              <w:t>offsetTime</w:t>
            </w:r>
            <w:proofErr w:type="spellEnd"/>
            <w:r w:rsidRPr="009061DB">
              <w:t>.</w:t>
            </w:r>
          </w:p>
        </w:tc>
      </w:tr>
    </w:tbl>
    <w:p w14:paraId="6DA93F09" w14:textId="77777777" w:rsidR="00141BB1" w:rsidRPr="009061DB" w:rsidRDefault="00141BB1" w:rsidP="001B367A"/>
    <w:p w14:paraId="09F82026" w14:textId="6091030A" w:rsidR="00034142" w:rsidRPr="009061DB" w:rsidRDefault="00034142" w:rsidP="00034142">
      <w:pPr>
        <w:pStyle w:val="Heading2"/>
      </w:pPr>
      <w:bookmarkStart w:id="126" w:name="_CR5_3"/>
      <w:bookmarkStart w:id="127" w:name="_Toc210211659"/>
      <w:bookmarkEnd w:id="126"/>
      <w:r w:rsidRPr="009061DB">
        <w:t>5.3</w:t>
      </w:r>
      <w:r w:rsidRPr="009061DB">
        <w:tab/>
        <w:t>Delivery of User Service Description</w:t>
      </w:r>
      <w:bookmarkEnd w:id="107"/>
      <w:r w:rsidR="00141BB1" w:rsidRPr="009061DB">
        <w:t>s</w:t>
      </w:r>
      <w:bookmarkEnd w:id="127"/>
    </w:p>
    <w:p w14:paraId="65F85D9E" w14:textId="77777777" w:rsidR="00155D5E" w:rsidRPr="009061DB" w:rsidRDefault="00155D5E" w:rsidP="00155D5E">
      <w:pPr>
        <w:pStyle w:val="Heading3"/>
      </w:pPr>
      <w:bookmarkStart w:id="128" w:name="_CR5_3_1"/>
      <w:bookmarkStart w:id="129" w:name="_Toc210211660"/>
      <w:bookmarkEnd w:id="108"/>
      <w:bookmarkEnd w:id="128"/>
      <w:r w:rsidRPr="009061DB">
        <w:t>5.3.1</w:t>
      </w:r>
      <w:r w:rsidRPr="009061DB">
        <w:tab/>
        <w:t>General</w:t>
      </w:r>
      <w:bookmarkEnd w:id="129"/>
    </w:p>
    <w:p w14:paraId="268D0DA3" w14:textId="77777777" w:rsidR="00141BB1" w:rsidRPr="009061DB" w:rsidRDefault="00141BB1" w:rsidP="00141BB1">
      <w:r w:rsidRPr="009061DB">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9061DB" w:rsidRDefault="00141BB1" w:rsidP="00141BB1">
      <w:r w:rsidRPr="009061DB">
        <w:t xml:space="preserve">The collection of all necessary resources associated with a User Service Descriptions document is referred to as a </w:t>
      </w:r>
      <w:r w:rsidRPr="009061DB">
        <w:rPr>
          <w:i/>
          <w:iCs/>
        </w:rPr>
        <w:t>User Service Descriptions Bundle</w:t>
      </w:r>
      <w:r w:rsidRPr="009061DB">
        <w:t xml:space="preserve"> and is specified in clause 5.3.1A.</w:t>
      </w:r>
    </w:p>
    <w:p w14:paraId="1962376F" w14:textId="77777777" w:rsidR="00141BB1" w:rsidRPr="009061DB" w:rsidRDefault="00141BB1" w:rsidP="00141BB1">
      <w:r w:rsidRPr="009061DB">
        <w:t>A User Service Descriptions Bundle may be delivered to the MBS Client via an MBS Distribution Session at reference point MBS</w:t>
      </w:r>
      <w:r w:rsidRPr="009061DB">
        <w:noBreakHyphen/>
        <w:t>4</w:t>
      </w:r>
      <w:r w:rsidRPr="009061DB">
        <w:noBreakHyphen/>
        <w:t>MC (see clause 5.3.2) and/or via a regular unicast PDU Session at reference point MBS</w:t>
      </w:r>
      <w:r w:rsidRPr="009061DB">
        <w:noBreakHyphen/>
        <w:t>5 (see clause 5.3.3) and/or via application-private means at reference point MBS-8.</w:t>
      </w:r>
    </w:p>
    <w:p w14:paraId="01539541" w14:textId="3E225610" w:rsidR="00141BB1" w:rsidRPr="009061DB" w:rsidRDefault="00141BB1" w:rsidP="00155D5E">
      <w:pPr>
        <w:pStyle w:val="Heading3"/>
      </w:pPr>
      <w:bookmarkStart w:id="130" w:name="_CR5_3_1A"/>
      <w:bookmarkStart w:id="131" w:name="_Toc210211661"/>
      <w:bookmarkEnd w:id="130"/>
      <w:r w:rsidRPr="009061DB">
        <w:t>5.3.1A</w:t>
      </w:r>
      <w:r w:rsidRPr="009061DB">
        <w:tab/>
        <w:t>User Service Descriptions Bundle</w:t>
      </w:r>
      <w:bookmarkEnd w:id="131"/>
    </w:p>
    <w:p w14:paraId="101963C4" w14:textId="77777777" w:rsidR="00141BB1" w:rsidRPr="009061DB" w:rsidRDefault="00141BB1" w:rsidP="00141BB1">
      <w:r w:rsidRPr="009061DB">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9061DB" w:rsidRDefault="00141BB1" w:rsidP="00141BB1">
      <w:r w:rsidRPr="009061DB">
        <w:t xml:space="preserve">The set of resources comprising a User Service Bundle shall be aggregated into a single multipart entity, referred to as a </w:t>
      </w:r>
      <w:r w:rsidRPr="009061DB">
        <w:rPr>
          <w:i/>
        </w:rPr>
        <w:t>User Service Descriptions Bundle</w:t>
      </w:r>
      <w:r w:rsidRPr="009061DB">
        <w:rPr>
          <w:i/>
          <w:iCs/>
        </w:rPr>
        <w:t xml:space="preserve"> Entity</w:t>
      </w:r>
      <w:r w:rsidRPr="009061DB">
        <w:t xml:space="preserve">.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w:t>
      </w:r>
      <w:proofErr w:type="spellStart"/>
      <w:r w:rsidRPr="009061DB">
        <w:t>GZip</w:t>
      </w:r>
      <w:proofErr w:type="spellEnd"/>
      <w:r w:rsidRPr="009061DB">
        <w:t> [41]) if the application protocol supports this.</w:t>
      </w:r>
    </w:p>
    <w:p w14:paraId="756C3D8A" w14:textId="77777777" w:rsidR="00141BB1" w:rsidRPr="009061DB" w:rsidRDefault="00141BB1" w:rsidP="00141BB1">
      <w:pPr>
        <w:keepNext/>
      </w:pPr>
      <w:r w:rsidRPr="009061DB">
        <w:t>A User Service Descriptions Bundle Entity (hereafter "entity") shall conform to the following requirements:</w:t>
      </w:r>
    </w:p>
    <w:p w14:paraId="5481BD1C" w14:textId="77777777" w:rsidR="00141BB1" w:rsidRPr="009061DB" w:rsidRDefault="00141BB1" w:rsidP="00141BB1">
      <w:pPr>
        <w:pStyle w:val="B1"/>
        <w:keepNext/>
      </w:pPr>
      <w:bookmarkStart w:id="132" w:name="_MCCTEMPBM_CRPT22990025___7"/>
      <w:r w:rsidRPr="009061DB">
        <w:t>-</w:t>
      </w:r>
      <w:r w:rsidRPr="009061DB">
        <w:tab/>
        <w:t xml:space="preserve">The </w:t>
      </w:r>
      <w:r w:rsidRPr="009061DB">
        <w:rPr>
          <w:rStyle w:val="HTTPHeader"/>
        </w:rPr>
        <w:t>Content-Type</w:t>
      </w:r>
      <w:r w:rsidRPr="009061DB">
        <w:t xml:space="preserve"> header of the entity shall be </w:t>
      </w:r>
      <w:r w:rsidRPr="009061DB">
        <w:rPr>
          <w:rStyle w:val="Codechar"/>
          <w:noProof w:val="0"/>
          <w:lang w:val="en-GB"/>
        </w:rPr>
        <w:t>multipart/related</w:t>
      </w:r>
      <w:r w:rsidRPr="009061DB">
        <w:t xml:space="preserve"> as specified in RFC 2387 [38].</w:t>
      </w:r>
    </w:p>
    <w:bookmarkEnd w:id="132"/>
    <w:p w14:paraId="1040BD42" w14:textId="77777777" w:rsidR="00141BB1" w:rsidRPr="009061DB" w:rsidRDefault="00141BB1" w:rsidP="00141BB1">
      <w:pPr>
        <w:pStyle w:val="B1"/>
      </w:pPr>
      <w:r w:rsidRPr="009061DB">
        <w:t>-</w:t>
      </w:r>
      <w:r w:rsidRPr="009061DB">
        <w:tab/>
        <w:t>The root body part of the entity shall be a User Service Descriptions document as defined in clause 5.2.2.</w:t>
      </w:r>
    </w:p>
    <w:p w14:paraId="1EA9378A" w14:textId="77777777" w:rsidR="00141BB1" w:rsidRPr="009061DB" w:rsidRDefault="00141BB1" w:rsidP="00141BB1">
      <w:pPr>
        <w:pStyle w:val="B2"/>
      </w:pPr>
      <w:bookmarkStart w:id="133" w:name="_MCCTEMPBM_CRPT22990026___7"/>
      <w:r w:rsidRPr="009061DB">
        <w:t>-</w:t>
      </w:r>
      <w:r w:rsidRPr="009061DB">
        <w:tab/>
        <w:t xml:space="preserve">The </w:t>
      </w:r>
      <w:r w:rsidRPr="009061DB">
        <w:rPr>
          <w:rStyle w:val="HTTPHeader"/>
        </w:rPr>
        <w:t>type</w:t>
      </w:r>
      <w:r w:rsidRPr="009061DB">
        <w:t xml:space="preserve"> parameter of this root body part shall be present as specified in RFC 2387 [38] and shall be set to the MIME content type of the User Service Descriptions document specified in clause E.2.</w:t>
      </w:r>
    </w:p>
    <w:p w14:paraId="5CC46333" w14:textId="77777777" w:rsidR="00141BB1" w:rsidRPr="009061DB" w:rsidRDefault="00141BB1" w:rsidP="00141BB1">
      <w:pPr>
        <w:pStyle w:val="B2"/>
      </w:pPr>
      <w:r w:rsidRPr="009061DB">
        <w:t>-</w:t>
      </w:r>
      <w:r w:rsidRPr="009061DB">
        <w:tab/>
        <w:t xml:space="preserve">The User Service Descriptions document shall be the first body part of the </w:t>
      </w:r>
      <w:r w:rsidRPr="009061DB">
        <w:rPr>
          <w:rStyle w:val="Codechar"/>
          <w:noProof w:val="0"/>
          <w:lang w:val="en-GB"/>
        </w:rPr>
        <w:t>multipart/related</w:t>
      </w:r>
      <w:r w:rsidRPr="009061DB">
        <w:t xml:space="preserve"> entity, and hence the </w:t>
      </w:r>
      <w:r w:rsidRPr="009061DB">
        <w:rPr>
          <w:rStyle w:val="HTTPHeader"/>
        </w:rPr>
        <w:t>start</w:t>
      </w:r>
      <w:r w:rsidRPr="009061DB">
        <w:t xml:space="preserve"> parameter specified in RFC 2387 [38] should be absent. If present, the </w:t>
      </w:r>
      <w:r w:rsidRPr="009061DB">
        <w:rPr>
          <w:rStyle w:val="HTTPHeader"/>
        </w:rPr>
        <w:t>start</w:t>
      </w:r>
      <w:r w:rsidRPr="009061DB">
        <w:t xml:space="preserve"> parameter shall be set to the </w:t>
      </w:r>
      <w:r w:rsidRPr="009061DB">
        <w:rPr>
          <w:rStyle w:val="HTTPHeader"/>
        </w:rPr>
        <w:t>content-id</w:t>
      </w:r>
      <w:r w:rsidRPr="009061DB">
        <w:t xml:space="preserve"> of the MBS User Service Description body part.</w:t>
      </w:r>
    </w:p>
    <w:p w14:paraId="751E92F6" w14:textId="77777777" w:rsidR="00141BB1" w:rsidRPr="009061DB" w:rsidRDefault="00141BB1" w:rsidP="00141BB1">
      <w:pPr>
        <w:pStyle w:val="B1"/>
      </w:pPr>
      <w:bookmarkStart w:id="134" w:name="_MCCTEMPBM_CRPT22990027___7"/>
      <w:bookmarkEnd w:id="133"/>
      <w:r w:rsidRPr="009061DB">
        <w:t>-</w:t>
      </w:r>
      <w:r w:rsidRPr="009061DB">
        <w:tab/>
        <w:t xml:space="preserve">Every other body part in the entity shall have a URI indicated in its </w:t>
      </w:r>
      <w:r w:rsidRPr="009061DB">
        <w:rPr>
          <w:rStyle w:val="HTTPHeader"/>
        </w:rPr>
        <w:t>Content-Location</w:t>
      </w:r>
      <w:r w:rsidRPr="009061DB">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34"/>
    <w:p w14:paraId="30F8D5BD" w14:textId="77777777" w:rsidR="00141BB1" w:rsidRPr="009061DB" w:rsidRDefault="00141BB1" w:rsidP="00141BB1">
      <w:pPr>
        <w:pStyle w:val="B1"/>
      </w:pPr>
      <w:r w:rsidRPr="009061DB">
        <w:t>-</w:t>
      </w:r>
      <w:r w:rsidRPr="009061DB">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9061DB" w:rsidRDefault="00155D5E" w:rsidP="00155D5E">
      <w:pPr>
        <w:pStyle w:val="Heading3"/>
      </w:pPr>
      <w:bookmarkStart w:id="135" w:name="_CR5_3_2"/>
      <w:bookmarkStart w:id="136" w:name="_Toc210211662"/>
      <w:bookmarkEnd w:id="135"/>
      <w:r w:rsidRPr="009061DB">
        <w:lastRenderedPageBreak/>
        <w:t>5.3.2</w:t>
      </w:r>
      <w:r w:rsidRPr="009061DB">
        <w:tab/>
        <w:t>Delivery of User Service Description</w:t>
      </w:r>
      <w:r w:rsidR="00141BB1" w:rsidRPr="009061DB">
        <w:t>s Bundle Entity</w:t>
      </w:r>
      <w:r w:rsidRPr="009061DB">
        <w:t xml:space="preserve"> in object carousel</w:t>
      </w:r>
      <w:bookmarkEnd w:id="136"/>
    </w:p>
    <w:p w14:paraId="536ECE84" w14:textId="77777777" w:rsidR="00141BB1" w:rsidRPr="009061DB" w:rsidRDefault="00141BB1" w:rsidP="00141BB1">
      <w:bookmarkStart w:id="137" w:name="_MCCTEMPBM_CRPT22990028___7"/>
      <w:r w:rsidRPr="009061DB">
        <w:t>In this case, one or more User Service  Bundle Entities are delivered repeatedly by the MBSTF to the MBSTF Client via a suitable MBS Distribution Session at reference point MBS</w:t>
      </w:r>
      <w:r w:rsidRPr="009061DB">
        <w:noBreakHyphen/>
        <w:t>4</w:t>
      </w:r>
      <w:r w:rsidRPr="009061DB">
        <w:noBreakHyphen/>
        <w:t xml:space="preserve">MC using the Object Distribution Method, as defined in clause 4.2.4 of TS 26.502 [6]. This is the realisation of the MBS User Service Announcement Channel. The operating mode of this MBS Distribution Session shall be set to </w:t>
      </w:r>
      <w:r w:rsidRPr="009061DB">
        <w:rPr>
          <w:rStyle w:val="Codechar"/>
          <w:noProof w:val="0"/>
          <w:lang w:val="en-GB"/>
        </w:rPr>
        <w:t xml:space="preserve">OBJECT_CAROUSEL </w:t>
      </w:r>
      <w:r w:rsidRPr="009061DB">
        <w:rPr>
          <w:iCs/>
        </w:rPr>
        <w:t xml:space="preserve">and relies on an object manifest to characterize the repetition and the update pattern of the User Service Bundle Entities in the carousel. </w:t>
      </w:r>
      <w:r w:rsidRPr="009061DB">
        <w:t>The object manifest is specified in clause 6.1.2. The objects described by this manifest shall be User Service Bundle Entities formatted as specified in clause 5.3.1A.</w:t>
      </w:r>
    </w:p>
    <w:bookmarkEnd w:id="137"/>
    <w:p w14:paraId="0C22FAC6" w14:textId="77777777" w:rsidR="00155D5E" w:rsidRPr="009061DB" w:rsidRDefault="00155D5E" w:rsidP="00155D5E">
      <w:r w:rsidRPr="009061DB">
        <w:t>As defined in clause 5.4 of TS 26.502 [6], the MBSTF Client announces the arrival of an MBS User Service Description to the MBSF Client using a suitable notification at internal reference point MBS</w:t>
      </w:r>
      <w:r w:rsidRPr="009061DB">
        <w:noBreakHyphen/>
        <w:t>7′, and the MBSF Client may subsequently retrieve the MBS User Service Description from the MBSTF Client via internal reference point MBS</w:t>
      </w:r>
      <w:r w:rsidRPr="009061DB">
        <w:noBreakHyphen/>
        <w:t>6′. It may do so using procedures equivalent to those specified for unicast retrieval at reference point MBS</w:t>
      </w:r>
      <w:r w:rsidRPr="009061DB">
        <w:noBreakHyphen/>
        <w:t>5 (see clause 5.3.3). In this case, the MBSTF Client acts as a proxy for the MBS AF.</w:t>
      </w:r>
    </w:p>
    <w:p w14:paraId="34FB37A0" w14:textId="38D48C71" w:rsidR="00155D5E" w:rsidRPr="009061DB" w:rsidRDefault="00155D5E" w:rsidP="00155D5E">
      <w:pPr>
        <w:pStyle w:val="Heading3"/>
      </w:pPr>
      <w:bookmarkStart w:id="138" w:name="_CR5_3_3"/>
      <w:bookmarkStart w:id="139" w:name="_Toc210211663"/>
      <w:bookmarkEnd w:id="138"/>
      <w:r w:rsidRPr="009061DB">
        <w:t>5.3.3</w:t>
      </w:r>
      <w:r w:rsidRPr="009061DB">
        <w:tab/>
        <w:t>Delivery of User Service Description</w:t>
      </w:r>
      <w:r w:rsidR="00141BB1" w:rsidRPr="009061DB">
        <w:t>s Bundle Entity</w:t>
      </w:r>
      <w:r w:rsidRPr="009061DB">
        <w:t xml:space="preserve"> via unicast PDU Session</w:t>
      </w:r>
      <w:bookmarkEnd w:id="139"/>
    </w:p>
    <w:p w14:paraId="06C7930D" w14:textId="77777777" w:rsidR="00141BB1" w:rsidRPr="009061DB" w:rsidRDefault="00141BB1" w:rsidP="00141BB1">
      <w:pPr>
        <w:keepNext/>
      </w:pPr>
      <w:r w:rsidRPr="009061DB">
        <w:t>In this case, a result set of one or more User Service Descriptions Bundle Entities is retrieved by the MBSF Client from the MBS AF at reference point MBS</w:t>
      </w:r>
      <w:r w:rsidRPr="009061DB">
        <w:noBreakHyphen/>
        <w:t>5 via a regular unicast PDU Session.</w:t>
      </w:r>
    </w:p>
    <w:p w14:paraId="3FC2E082" w14:textId="07D1AE10" w:rsidR="00EA3988" w:rsidRPr="009061DB" w:rsidRDefault="00141BB1" w:rsidP="00EA3988">
      <w:r w:rsidRPr="009061DB">
        <w:t xml:space="preserve">The API at this reference point is specified in clause 9.2 and the format of the response is specified in clause 9.2.3. The </w:t>
      </w:r>
      <w:proofErr w:type="spellStart"/>
      <w:r w:rsidRPr="009061DB">
        <w:t>OpenAPI</w:t>
      </w:r>
      <w:proofErr w:type="spellEnd"/>
      <w:r w:rsidRPr="009061DB">
        <w:t> [14] specification of the User Service Description retrieval API can be found in clause A.2.</w:t>
      </w:r>
      <w:r w:rsidR="00EA3988" w:rsidRPr="009061DB">
        <w:br w:type="page"/>
      </w:r>
    </w:p>
    <w:p w14:paraId="6BF61E30" w14:textId="342161B2" w:rsidR="004C5243" w:rsidRPr="009061DB" w:rsidRDefault="004C5243" w:rsidP="004C5243">
      <w:pPr>
        <w:pStyle w:val="Heading1"/>
      </w:pPr>
      <w:bookmarkStart w:id="140" w:name="_CR6"/>
      <w:bookmarkStart w:id="141" w:name="_Toc210211664"/>
      <w:bookmarkEnd w:id="140"/>
      <w:r w:rsidRPr="009061DB">
        <w:lastRenderedPageBreak/>
        <w:t>6</w:t>
      </w:r>
      <w:r w:rsidRPr="009061DB">
        <w:tab/>
        <w:t xml:space="preserve">Object </w:t>
      </w:r>
      <w:r w:rsidR="006C0F3B" w:rsidRPr="009061DB">
        <w:t>Distribution</w:t>
      </w:r>
      <w:r w:rsidRPr="009061DB">
        <w:t xml:space="preserve"> Method</w:t>
      </w:r>
      <w:bookmarkEnd w:id="141"/>
    </w:p>
    <w:p w14:paraId="08A7D9CC" w14:textId="09F293ED" w:rsidR="006761E8" w:rsidRPr="009061DB" w:rsidRDefault="006761E8" w:rsidP="006761E8">
      <w:pPr>
        <w:pStyle w:val="Heading2"/>
        <w:rPr>
          <w:lang w:eastAsia="ja-JP"/>
        </w:rPr>
      </w:pPr>
      <w:bookmarkStart w:id="142" w:name="_CR6_1"/>
      <w:bookmarkStart w:id="143" w:name="_Toc210211665"/>
      <w:bookmarkStart w:id="144" w:name="_Toc26286423"/>
      <w:bookmarkStart w:id="145" w:name="_Toc72952338"/>
      <w:bookmarkEnd w:id="142"/>
      <w:r w:rsidRPr="009061DB">
        <w:rPr>
          <w:lang w:eastAsia="ja-JP"/>
        </w:rPr>
        <w:t>6.1</w:t>
      </w:r>
      <w:r w:rsidRPr="009061DB">
        <w:rPr>
          <w:lang w:eastAsia="ja-JP"/>
        </w:rPr>
        <w:tab/>
        <w:t>General</w:t>
      </w:r>
      <w:bookmarkEnd w:id="143"/>
    </w:p>
    <w:p w14:paraId="11EA605A" w14:textId="77777777" w:rsidR="00034142" w:rsidRPr="009061DB" w:rsidRDefault="00034142" w:rsidP="00034142">
      <w:pPr>
        <w:pStyle w:val="Heading3"/>
        <w:rPr>
          <w:lang w:eastAsia="ja-JP"/>
        </w:rPr>
      </w:pPr>
      <w:bookmarkStart w:id="146" w:name="_CR6_1_1"/>
      <w:bookmarkStart w:id="147" w:name="_Toc210211666"/>
      <w:bookmarkEnd w:id="146"/>
      <w:r w:rsidRPr="009061DB">
        <w:rPr>
          <w:lang w:eastAsia="ja-JP"/>
        </w:rPr>
        <w:t>6.1.1</w:t>
      </w:r>
      <w:r w:rsidRPr="009061DB">
        <w:rPr>
          <w:lang w:eastAsia="ja-JP"/>
        </w:rPr>
        <w:tab/>
        <w:t>Overview</w:t>
      </w:r>
      <w:bookmarkEnd w:id="147"/>
    </w:p>
    <w:p w14:paraId="65465916" w14:textId="13F8967D" w:rsidR="00000A4F" w:rsidRPr="009061DB" w:rsidRDefault="00000A4F" w:rsidP="00396CD6">
      <w:pPr>
        <w:keepNext/>
        <w:rPr>
          <w:lang w:eastAsia="ja-JP"/>
        </w:rPr>
      </w:pPr>
      <w:r w:rsidRPr="009061DB">
        <w:rPr>
          <w:lang w:eastAsia="ja-JP"/>
        </w:rPr>
        <w:t>The Object Distribution Method supports the transmission of media segments, e.g. CMAF media segments</w:t>
      </w:r>
      <w:r w:rsidR="00396CD6" w:rsidRPr="009061DB">
        <w:rPr>
          <w:lang w:eastAsia="ja-JP"/>
        </w:rPr>
        <w:t> </w:t>
      </w:r>
      <w:r w:rsidRPr="009061DB">
        <w:rPr>
          <w:lang w:eastAsia="ja-JP"/>
        </w:rPr>
        <w:t>[7] and also non-real-time objects.</w:t>
      </w:r>
    </w:p>
    <w:p w14:paraId="1BCC1F9B" w14:textId="3CEE3DBE" w:rsidR="00396CD6" w:rsidRPr="009061DB" w:rsidRDefault="00396CD6" w:rsidP="00396CD6">
      <w:pPr>
        <w:keepLines/>
      </w:pPr>
      <w:r w:rsidRPr="009061DB">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9061DB" w:rsidRDefault="00034142" w:rsidP="00034142">
      <w:pPr>
        <w:pStyle w:val="Heading3"/>
      </w:pPr>
      <w:bookmarkStart w:id="148" w:name="_CR6_1_2"/>
      <w:bookmarkStart w:id="149" w:name="_Toc210211667"/>
      <w:bookmarkEnd w:id="148"/>
      <w:r w:rsidRPr="009061DB">
        <w:t>6.1.2</w:t>
      </w:r>
      <w:r w:rsidRPr="009061DB">
        <w:tab/>
        <w:t>Object manifest</w:t>
      </w:r>
      <w:bookmarkEnd w:id="149"/>
    </w:p>
    <w:p w14:paraId="6A4F3B11" w14:textId="074F2CF2" w:rsidR="00034142" w:rsidRPr="009061DB" w:rsidRDefault="00034142" w:rsidP="00034142">
      <w:pPr>
        <w:keepNext/>
      </w:pPr>
      <w:r w:rsidRPr="009061DB">
        <w:t>An object manifest document describes a list of objects to be distributed in an MBS Distribution Session. The syntax of the object manifest is specified in clause </w:t>
      </w:r>
      <w:r w:rsidR="0018701E" w:rsidRPr="009061DB">
        <w:t>D</w:t>
      </w:r>
      <w:r w:rsidRPr="009061DB">
        <w:t>.1. The semantics of the document are specified in table 6.1.2</w:t>
      </w:r>
      <w:r w:rsidRPr="009061DB">
        <w:noBreakHyphen/>
        <w:t>1 below.</w:t>
      </w:r>
    </w:p>
    <w:p w14:paraId="7C99FDC6" w14:textId="77777777" w:rsidR="00034142" w:rsidRPr="009061DB" w:rsidRDefault="00034142" w:rsidP="00034142">
      <w:pPr>
        <w:keepNext/>
        <w:keepLines/>
      </w:pPr>
      <w:bookmarkStart w:id="150" w:name="_MCCTEMPBM_CRPT22990029___7"/>
      <w:r w:rsidRPr="009061DB">
        <w:rPr>
          <w:color w:val="000000"/>
        </w:rPr>
        <w:t xml:space="preserve">For each object to be delivered in the </w:t>
      </w:r>
      <w:r w:rsidRPr="009061DB">
        <w:t xml:space="preserve">MBS Distribution session, the attributes under the </w:t>
      </w:r>
      <w:r w:rsidRPr="009061DB">
        <w:rPr>
          <w:rStyle w:val="Codechar"/>
          <w:noProof w:val="0"/>
          <w:lang w:val="en-GB"/>
        </w:rPr>
        <w:t>objects</w:t>
      </w:r>
      <w:r w:rsidRPr="009061DB">
        <w:t xml:space="preserve"> property in table 6.1.2</w:t>
      </w:r>
      <w:r w:rsidRPr="009061DB">
        <w:noBreakHyphen/>
        <w:t>1 shall be maintained by the MBSTF.</w:t>
      </w:r>
    </w:p>
    <w:p w14:paraId="3AA985C6" w14:textId="77777777" w:rsidR="00034142" w:rsidRPr="009061DB" w:rsidRDefault="00034142" w:rsidP="00034142">
      <w:pPr>
        <w:pStyle w:val="TH"/>
      </w:pPr>
      <w:bookmarkStart w:id="151" w:name="_CRTable6_1_21"/>
      <w:bookmarkEnd w:id="150"/>
      <w:r w:rsidRPr="009061DB">
        <w:t>Table </w:t>
      </w:r>
      <w:bookmarkEnd w:id="151"/>
      <w:r w:rsidRPr="009061DB">
        <w:t>6.1.2</w:t>
      </w:r>
      <w:r w:rsidRPr="009061DB">
        <w:noBreakHyphen/>
        <w:t>1: Properties of object manifest</w:t>
      </w:r>
    </w:p>
    <w:tbl>
      <w:tblPr>
        <w:tblStyle w:val="TableGrid"/>
        <w:tblW w:w="0" w:type="auto"/>
        <w:tblLayout w:type="fixed"/>
        <w:tblLook w:val="04A0" w:firstRow="1" w:lastRow="0" w:firstColumn="1" w:lastColumn="0" w:noHBand="0" w:noVBand="1"/>
      </w:tblPr>
      <w:tblGrid>
        <w:gridCol w:w="1838"/>
        <w:gridCol w:w="1276"/>
        <w:gridCol w:w="6515"/>
      </w:tblGrid>
      <w:tr w:rsidR="00034142" w:rsidRPr="009061DB" w14:paraId="5CD3E737" w14:textId="77777777" w:rsidTr="00CB51B8">
        <w:tc>
          <w:tcPr>
            <w:tcW w:w="1838" w:type="dxa"/>
            <w:shd w:val="clear" w:color="auto" w:fill="BFBFBF" w:themeFill="background1" w:themeFillShade="BF"/>
          </w:tcPr>
          <w:p w14:paraId="147DC5B0" w14:textId="77777777" w:rsidR="00034142" w:rsidRPr="009061DB" w:rsidRDefault="00034142" w:rsidP="009574E5">
            <w:pPr>
              <w:pStyle w:val="TAH"/>
            </w:pPr>
            <w:r w:rsidRPr="009061DB">
              <w:t>Property name</w:t>
            </w:r>
          </w:p>
        </w:tc>
        <w:tc>
          <w:tcPr>
            <w:tcW w:w="1276" w:type="dxa"/>
            <w:shd w:val="clear" w:color="auto" w:fill="BFBFBF" w:themeFill="background1" w:themeFillShade="BF"/>
          </w:tcPr>
          <w:p w14:paraId="3815B2BA" w14:textId="77777777" w:rsidR="00034142" w:rsidRPr="009061DB" w:rsidRDefault="00034142" w:rsidP="009574E5">
            <w:pPr>
              <w:pStyle w:val="TAH"/>
            </w:pPr>
            <w:r w:rsidRPr="009061DB">
              <w:t>Cardinality</w:t>
            </w:r>
          </w:p>
        </w:tc>
        <w:tc>
          <w:tcPr>
            <w:tcW w:w="6515" w:type="dxa"/>
            <w:shd w:val="clear" w:color="auto" w:fill="BFBFBF" w:themeFill="background1" w:themeFillShade="BF"/>
          </w:tcPr>
          <w:p w14:paraId="33764F7B" w14:textId="77777777" w:rsidR="00034142" w:rsidRPr="009061DB" w:rsidRDefault="00034142" w:rsidP="009574E5">
            <w:pPr>
              <w:pStyle w:val="TAH"/>
            </w:pPr>
            <w:r w:rsidRPr="009061DB">
              <w:t>Description</w:t>
            </w:r>
          </w:p>
        </w:tc>
      </w:tr>
      <w:tr w:rsidR="00034142" w:rsidRPr="009061DB" w14:paraId="5125646A" w14:textId="77777777" w:rsidTr="00CB51B8">
        <w:tc>
          <w:tcPr>
            <w:tcW w:w="1838" w:type="dxa"/>
          </w:tcPr>
          <w:p w14:paraId="485A1866" w14:textId="77777777" w:rsidR="00034142" w:rsidRPr="009061DB" w:rsidRDefault="00034142" w:rsidP="00870611">
            <w:pPr>
              <w:pStyle w:val="JSONproperty"/>
              <w:rPr>
                <w:rStyle w:val="Codechar"/>
                <w:noProof w:val="0"/>
                <w:lang w:val="en-GB"/>
              </w:rPr>
            </w:pPr>
            <w:proofErr w:type="spellStart"/>
            <w:r w:rsidRPr="009061DB">
              <w:rPr>
                <w:rStyle w:val="Codechar"/>
                <w:noProof w:val="0"/>
                <w:lang w:val="en-GB"/>
              </w:rPr>
              <w:t>updateInterval</w:t>
            </w:r>
            <w:proofErr w:type="spellEnd"/>
          </w:p>
        </w:tc>
        <w:tc>
          <w:tcPr>
            <w:tcW w:w="1276" w:type="dxa"/>
          </w:tcPr>
          <w:p w14:paraId="4366DEB7" w14:textId="77777777" w:rsidR="00034142" w:rsidRPr="009061DB" w:rsidRDefault="00034142" w:rsidP="009574E5">
            <w:pPr>
              <w:pStyle w:val="TAC"/>
            </w:pPr>
            <w:r w:rsidRPr="009061DB">
              <w:t>Optional</w:t>
            </w:r>
          </w:p>
        </w:tc>
        <w:tc>
          <w:tcPr>
            <w:tcW w:w="6515" w:type="dxa"/>
          </w:tcPr>
          <w:p w14:paraId="5C7AEE44" w14:textId="77777777" w:rsidR="00034142" w:rsidRPr="009061DB" w:rsidRDefault="00034142" w:rsidP="009574E5">
            <w:pPr>
              <w:pStyle w:val="TAL"/>
            </w:pPr>
            <w:r w:rsidRPr="009061DB">
              <w:t>The time interval, expressed in seconds, according to which the MBSTF attempts to re-acquire the object manifest when pull-based object acquisition is provisioned.</w:t>
            </w:r>
          </w:p>
          <w:p w14:paraId="73139418" w14:textId="77777777" w:rsidR="00034142" w:rsidRPr="009061DB" w:rsidRDefault="00034142" w:rsidP="00CB51B8">
            <w:pPr>
              <w:pStyle w:val="TALcontinuation"/>
            </w:pPr>
            <w:r w:rsidRPr="009061DB">
              <w:t>Ignored by the MBSTF for push-based object acquisition.</w:t>
            </w:r>
          </w:p>
        </w:tc>
      </w:tr>
      <w:tr w:rsidR="00034142" w:rsidRPr="009061DB" w14:paraId="35D89079" w14:textId="77777777" w:rsidTr="00CB51B8">
        <w:tc>
          <w:tcPr>
            <w:tcW w:w="1838" w:type="dxa"/>
          </w:tcPr>
          <w:p w14:paraId="228A0E8D" w14:textId="77777777" w:rsidR="00034142" w:rsidRPr="009061DB" w:rsidRDefault="00034142" w:rsidP="00870611">
            <w:pPr>
              <w:pStyle w:val="JSONproperty"/>
              <w:rPr>
                <w:rStyle w:val="Codechar"/>
                <w:noProof w:val="0"/>
                <w:lang w:val="en-GB"/>
              </w:rPr>
            </w:pPr>
            <w:r w:rsidRPr="009061DB">
              <w:rPr>
                <w:rStyle w:val="Codechar"/>
                <w:noProof w:val="0"/>
                <w:lang w:val="en-GB"/>
              </w:rPr>
              <w:t>objects</w:t>
            </w:r>
          </w:p>
        </w:tc>
        <w:tc>
          <w:tcPr>
            <w:tcW w:w="1276" w:type="dxa"/>
          </w:tcPr>
          <w:p w14:paraId="255CFB1C" w14:textId="77777777" w:rsidR="00034142" w:rsidRPr="009061DB" w:rsidRDefault="00034142" w:rsidP="009574E5">
            <w:pPr>
              <w:pStyle w:val="TAC"/>
            </w:pPr>
            <w:r w:rsidRPr="009061DB">
              <w:t>Mandatory</w:t>
            </w:r>
          </w:p>
        </w:tc>
        <w:tc>
          <w:tcPr>
            <w:tcW w:w="6515" w:type="dxa"/>
          </w:tcPr>
          <w:p w14:paraId="7B1A2A60" w14:textId="77777777" w:rsidR="00034142" w:rsidRPr="009061DB" w:rsidRDefault="00034142" w:rsidP="009574E5">
            <w:pPr>
              <w:pStyle w:val="TAL"/>
            </w:pPr>
            <w:r w:rsidRPr="009061DB">
              <w:t xml:space="preserve">The list of objects to be </w:t>
            </w:r>
            <w:proofErr w:type="spellStart"/>
            <w:r w:rsidRPr="009061DB">
              <w:t>carouselled</w:t>
            </w:r>
            <w:proofErr w:type="spellEnd"/>
            <w:r w:rsidRPr="009061DB">
              <w:t xml:space="preserve"> from the MBSTF to the MBSTF Client.</w:t>
            </w:r>
          </w:p>
        </w:tc>
      </w:tr>
      <w:tr w:rsidR="00034142" w:rsidRPr="009061DB" w14:paraId="2E56C58E" w14:textId="77777777" w:rsidTr="00CB51B8">
        <w:tc>
          <w:tcPr>
            <w:tcW w:w="1838" w:type="dxa"/>
          </w:tcPr>
          <w:p w14:paraId="502B4580" w14:textId="77777777" w:rsidR="00034142" w:rsidRPr="009061DB" w:rsidRDefault="00034142" w:rsidP="00870611">
            <w:pPr>
              <w:pStyle w:val="JSONproperty"/>
              <w:rPr>
                <w:rStyle w:val="Codechar"/>
                <w:noProof w:val="0"/>
                <w:lang w:val="en-GB"/>
              </w:rPr>
            </w:pPr>
            <w:r w:rsidRPr="009061DB">
              <w:rPr>
                <w:rStyle w:val="Codechar"/>
                <w:noProof w:val="0"/>
                <w:lang w:val="en-GB"/>
              </w:rPr>
              <w:t>locator</w:t>
            </w:r>
          </w:p>
        </w:tc>
        <w:tc>
          <w:tcPr>
            <w:tcW w:w="1276" w:type="dxa"/>
          </w:tcPr>
          <w:p w14:paraId="27162DA5" w14:textId="77777777" w:rsidR="00034142" w:rsidRPr="009061DB" w:rsidRDefault="00034142" w:rsidP="009574E5">
            <w:pPr>
              <w:pStyle w:val="TAC"/>
            </w:pPr>
            <w:r w:rsidRPr="009061DB">
              <w:t>Mandatory</w:t>
            </w:r>
          </w:p>
        </w:tc>
        <w:tc>
          <w:tcPr>
            <w:tcW w:w="6515" w:type="dxa"/>
          </w:tcPr>
          <w:p w14:paraId="18E1ED3C" w14:textId="77777777" w:rsidR="00034142" w:rsidRPr="009061DB" w:rsidRDefault="00034142" w:rsidP="009574E5">
            <w:pPr>
              <w:pStyle w:val="TAL"/>
            </w:pPr>
            <w:r w:rsidRPr="009061DB">
              <w:t>The URL from which the object is to be ingested by the MBSTF.</w:t>
            </w:r>
          </w:p>
        </w:tc>
      </w:tr>
      <w:tr w:rsidR="00034142" w:rsidRPr="009061DB" w14:paraId="392EC93E" w14:textId="77777777" w:rsidTr="00CB51B8">
        <w:tc>
          <w:tcPr>
            <w:tcW w:w="1838" w:type="dxa"/>
          </w:tcPr>
          <w:p w14:paraId="51E59940" w14:textId="77777777" w:rsidR="00034142" w:rsidRPr="009061DB" w:rsidRDefault="00034142" w:rsidP="00870611">
            <w:pPr>
              <w:pStyle w:val="JSONproperty"/>
              <w:rPr>
                <w:rStyle w:val="Codechar"/>
                <w:noProof w:val="0"/>
                <w:lang w:val="en-GB"/>
              </w:rPr>
            </w:pPr>
            <w:proofErr w:type="spellStart"/>
            <w:r w:rsidRPr="009061DB">
              <w:rPr>
                <w:rStyle w:val="Codechar"/>
                <w:noProof w:val="0"/>
                <w:lang w:val="en-GB"/>
              </w:rPr>
              <w:t>repetitionInterval</w:t>
            </w:r>
            <w:proofErr w:type="spellEnd"/>
          </w:p>
        </w:tc>
        <w:tc>
          <w:tcPr>
            <w:tcW w:w="1276" w:type="dxa"/>
          </w:tcPr>
          <w:p w14:paraId="7034FCB8" w14:textId="77777777" w:rsidR="00034142" w:rsidRPr="009061DB" w:rsidRDefault="00034142" w:rsidP="009574E5">
            <w:pPr>
              <w:pStyle w:val="TAC"/>
            </w:pPr>
            <w:r w:rsidRPr="009061DB">
              <w:t>Optional</w:t>
            </w:r>
          </w:p>
        </w:tc>
        <w:tc>
          <w:tcPr>
            <w:tcW w:w="6515" w:type="dxa"/>
          </w:tcPr>
          <w:p w14:paraId="3BD02232" w14:textId="32392DCF" w:rsidR="00034142" w:rsidRPr="009061DB" w:rsidRDefault="00034142" w:rsidP="009574E5">
            <w:pPr>
              <w:pStyle w:val="TAL"/>
            </w:pPr>
            <w:r w:rsidRPr="009061DB">
              <w:t>The time interval, expressed in milliseconds, according to which the</w:t>
            </w:r>
            <w:r w:rsidR="00141BB1" w:rsidRPr="009061DB">
              <w:t xml:space="preserve"> object is to be</w:t>
            </w:r>
            <w:r w:rsidRPr="009061DB">
              <w:t xml:space="preserve"> periodically</w:t>
            </w:r>
            <w:r w:rsidR="00141BB1" w:rsidRPr="009061DB">
              <w:t xml:space="preserve"> sent</w:t>
            </w:r>
            <w:r w:rsidRPr="009061DB">
              <w:t xml:space="preserve"> to the MBSTF Client.</w:t>
            </w:r>
          </w:p>
          <w:p w14:paraId="3ABC9BAD" w14:textId="77777777" w:rsidR="00034142" w:rsidRPr="009061DB" w:rsidRDefault="00034142" w:rsidP="001B367A">
            <w:pPr>
              <w:pStyle w:val="TAL"/>
            </w:pPr>
            <w:r w:rsidRPr="009061DB">
              <w:t>If omitted, the MBSTF determines the repetition interval for the object.</w:t>
            </w:r>
          </w:p>
          <w:p w14:paraId="70AD0892" w14:textId="77777777" w:rsidR="00034142" w:rsidRPr="009061DB" w:rsidRDefault="00034142" w:rsidP="006001F3">
            <w:pPr>
              <w:pStyle w:val="TALcontinuation"/>
            </w:pPr>
            <w:r w:rsidRPr="009061DB">
              <w:t>Ignored by the MBSTF in Object Collection operating mode.</w:t>
            </w:r>
          </w:p>
        </w:tc>
      </w:tr>
      <w:tr w:rsidR="00034142" w:rsidRPr="009061DB" w14:paraId="21E15158" w14:textId="77777777" w:rsidTr="00CB51B8">
        <w:tc>
          <w:tcPr>
            <w:tcW w:w="1838" w:type="dxa"/>
          </w:tcPr>
          <w:p w14:paraId="52EB2145" w14:textId="77777777" w:rsidR="00034142" w:rsidRPr="009061DB" w:rsidRDefault="00034142" w:rsidP="00870611">
            <w:pPr>
              <w:pStyle w:val="JSONproperty"/>
              <w:rPr>
                <w:rStyle w:val="Codechar"/>
                <w:noProof w:val="0"/>
                <w:lang w:val="en-GB"/>
              </w:rPr>
            </w:pPr>
            <w:proofErr w:type="spellStart"/>
            <w:r w:rsidRPr="009061DB">
              <w:rPr>
                <w:rStyle w:val="Codechar"/>
                <w:noProof w:val="0"/>
                <w:lang w:val="en-GB"/>
              </w:rPr>
              <w:t>keepUpdatedInterval</w:t>
            </w:r>
            <w:proofErr w:type="spellEnd"/>
          </w:p>
        </w:tc>
        <w:tc>
          <w:tcPr>
            <w:tcW w:w="1276" w:type="dxa"/>
          </w:tcPr>
          <w:p w14:paraId="2168346D" w14:textId="77777777" w:rsidR="00034142" w:rsidRPr="009061DB" w:rsidRDefault="00034142" w:rsidP="009574E5">
            <w:pPr>
              <w:pStyle w:val="TAC"/>
            </w:pPr>
            <w:r w:rsidRPr="009061DB">
              <w:t>Optional</w:t>
            </w:r>
          </w:p>
        </w:tc>
        <w:tc>
          <w:tcPr>
            <w:tcW w:w="6515" w:type="dxa"/>
          </w:tcPr>
          <w:p w14:paraId="35B003B4" w14:textId="77777777" w:rsidR="00034142" w:rsidRPr="009061DB" w:rsidRDefault="00034142" w:rsidP="009574E5">
            <w:pPr>
              <w:pStyle w:val="TAL"/>
            </w:pPr>
            <w:r w:rsidRPr="009061DB">
              <w:t xml:space="preserve">The time interval, expressed in seconds, according to which the MBSTF is expected to check for updates made to the object at its origin (as indicated by </w:t>
            </w:r>
            <w:r w:rsidRPr="009061DB">
              <w:rPr>
                <w:rStyle w:val="Codechar"/>
                <w:noProof w:val="0"/>
                <w:lang w:val="en-GB"/>
              </w:rPr>
              <w:t>locator</w:t>
            </w:r>
            <w:r w:rsidRPr="009061DB">
              <w:t xml:space="preserve"> or a redirect from there to another location).</w:t>
            </w:r>
          </w:p>
          <w:p w14:paraId="3C8ADC85" w14:textId="77777777" w:rsidR="00034142" w:rsidRPr="009061DB" w:rsidRDefault="00034142" w:rsidP="006001F3">
            <w:pPr>
              <w:pStyle w:val="TALcontinuation"/>
            </w:pPr>
            <w:r w:rsidRPr="009061DB">
              <w:t>In case of conflicting information, the MBSTF should give precedence in determining the update interval to the HTTP cache control metadata included in the HTTP response from the object origin.</w:t>
            </w:r>
          </w:p>
          <w:p w14:paraId="363AA2C6" w14:textId="77777777" w:rsidR="00034142" w:rsidRPr="009061DB" w:rsidRDefault="00034142" w:rsidP="006001F3">
            <w:pPr>
              <w:pStyle w:val="TALcontinuation"/>
            </w:pPr>
            <w:r w:rsidRPr="009061DB">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9061DB">
              <w:noBreakHyphen/>
              <w:t>4</w:t>
            </w:r>
            <w:r w:rsidRPr="009061DB">
              <w:noBreakHyphen/>
              <w:t>MC.</w:t>
            </w:r>
          </w:p>
          <w:p w14:paraId="02835236" w14:textId="77777777" w:rsidR="00034142" w:rsidRPr="009061DB" w:rsidRDefault="00034142" w:rsidP="006001F3">
            <w:pPr>
              <w:pStyle w:val="TALcontinuation"/>
            </w:pPr>
            <w:r w:rsidRPr="009061DB">
              <w:t>If omitted, the MBSTF shall not attempt to check for updates to the object.</w:t>
            </w:r>
          </w:p>
          <w:p w14:paraId="02F591A6" w14:textId="77777777" w:rsidR="00034142" w:rsidRPr="009061DB" w:rsidRDefault="00034142" w:rsidP="001B367A">
            <w:pPr>
              <w:pStyle w:val="TAL"/>
            </w:pPr>
            <w:r w:rsidRPr="009061DB">
              <w:t>Ignored by the MBSTF in Object Collection operating mode.</w:t>
            </w:r>
          </w:p>
        </w:tc>
      </w:tr>
      <w:tr w:rsidR="00034142" w:rsidRPr="009061DB" w14:paraId="57C6CBE8" w14:textId="77777777" w:rsidTr="00CB51B8">
        <w:tc>
          <w:tcPr>
            <w:tcW w:w="1838" w:type="dxa"/>
          </w:tcPr>
          <w:p w14:paraId="5BFA64BE" w14:textId="77777777" w:rsidR="00034142" w:rsidRPr="009061DB" w:rsidRDefault="00034142" w:rsidP="00870611">
            <w:pPr>
              <w:pStyle w:val="JSONproperty"/>
              <w:rPr>
                <w:rStyle w:val="Codechar"/>
                <w:noProof w:val="0"/>
                <w:lang w:val="en-GB"/>
              </w:rPr>
            </w:pPr>
            <w:proofErr w:type="spellStart"/>
            <w:r w:rsidRPr="009061DB">
              <w:rPr>
                <w:rStyle w:val="Codechar"/>
                <w:noProof w:val="0"/>
                <w:lang w:val="en-GB"/>
              </w:rPr>
              <w:t>earliestFetchTime</w:t>
            </w:r>
            <w:proofErr w:type="spellEnd"/>
          </w:p>
        </w:tc>
        <w:tc>
          <w:tcPr>
            <w:tcW w:w="1276" w:type="dxa"/>
          </w:tcPr>
          <w:p w14:paraId="2FF7C609" w14:textId="77777777" w:rsidR="00034142" w:rsidRPr="009061DB" w:rsidRDefault="00034142" w:rsidP="009574E5">
            <w:pPr>
              <w:pStyle w:val="TAC"/>
            </w:pPr>
            <w:r w:rsidRPr="009061DB">
              <w:t>Optional</w:t>
            </w:r>
          </w:p>
        </w:tc>
        <w:tc>
          <w:tcPr>
            <w:tcW w:w="6515" w:type="dxa"/>
          </w:tcPr>
          <w:p w14:paraId="4F750828" w14:textId="77777777" w:rsidR="00034142" w:rsidRPr="009061DB" w:rsidRDefault="00034142" w:rsidP="009574E5">
            <w:pPr>
              <w:pStyle w:val="TAL"/>
            </w:pPr>
            <w:r w:rsidRPr="009061DB">
              <w:t xml:space="preserve">The MBSTF shall fetch the object no sooner than this UTC timestamp. If absent, then the object shall be present at its origin (as indicated by </w:t>
            </w:r>
            <w:r w:rsidRPr="009061DB">
              <w:rPr>
                <w:rStyle w:val="Codechar"/>
                <w:noProof w:val="0"/>
                <w:lang w:val="en-GB"/>
              </w:rPr>
              <w:t>locator</w:t>
            </w:r>
            <w:r w:rsidRPr="009061DB">
              <w:t xml:space="preserve"> or a redirect from there to another location) and the MBSTF may fetch it at a time of its choosing.</w:t>
            </w:r>
          </w:p>
        </w:tc>
      </w:tr>
      <w:tr w:rsidR="00034142" w:rsidRPr="009061DB" w14:paraId="611F2F95" w14:textId="77777777" w:rsidTr="00CB51B8">
        <w:tc>
          <w:tcPr>
            <w:tcW w:w="1838" w:type="dxa"/>
          </w:tcPr>
          <w:p w14:paraId="00897A46" w14:textId="77777777" w:rsidR="00034142" w:rsidRPr="009061DB" w:rsidRDefault="00034142" w:rsidP="00870611">
            <w:pPr>
              <w:pStyle w:val="JSONproperty"/>
              <w:rPr>
                <w:rStyle w:val="Codechar"/>
                <w:noProof w:val="0"/>
                <w:lang w:val="en-GB"/>
              </w:rPr>
            </w:pPr>
            <w:proofErr w:type="spellStart"/>
            <w:r w:rsidRPr="009061DB">
              <w:rPr>
                <w:rStyle w:val="Codechar"/>
                <w:noProof w:val="0"/>
                <w:lang w:val="en-GB"/>
              </w:rPr>
              <w:t>latestFetchTime</w:t>
            </w:r>
            <w:proofErr w:type="spellEnd"/>
          </w:p>
        </w:tc>
        <w:tc>
          <w:tcPr>
            <w:tcW w:w="1276" w:type="dxa"/>
          </w:tcPr>
          <w:p w14:paraId="35246DA0" w14:textId="77777777" w:rsidR="00034142" w:rsidRPr="009061DB" w:rsidRDefault="00034142" w:rsidP="009574E5">
            <w:pPr>
              <w:pStyle w:val="TAC"/>
            </w:pPr>
            <w:r w:rsidRPr="009061DB">
              <w:t>Optional</w:t>
            </w:r>
          </w:p>
        </w:tc>
        <w:tc>
          <w:tcPr>
            <w:tcW w:w="6515" w:type="dxa"/>
          </w:tcPr>
          <w:p w14:paraId="518E74AF" w14:textId="77777777" w:rsidR="00034142" w:rsidRPr="009061DB" w:rsidRDefault="00034142" w:rsidP="009574E5">
            <w:pPr>
              <w:pStyle w:val="TAL"/>
            </w:pPr>
            <w:r w:rsidRPr="009061DB">
              <w:t xml:space="preserve">The MBSTF shall fetch the object no later than this UTC timestamp. If absent, then the object shall be present at its origin (as indicated by </w:t>
            </w:r>
            <w:r w:rsidRPr="009061DB">
              <w:rPr>
                <w:rStyle w:val="Codechar"/>
                <w:noProof w:val="0"/>
                <w:lang w:val="en-GB"/>
              </w:rPr>
              <w:t>locator</w:t>
            </w:r>
            <w:r w:rsidRPr="009061DB">
              <w:t xml:space="preserve"> or a redirect from there to another location) and the MBSTF may fetch it at a time of its choosing.</w:t>
            </w:r>
          </w:p>
        </w:tc>
      </w:tr>
    </w:tbl>
    <w:p w14:paraId="04714CBC" w14:textId="77777777" w:rsidR="00034142" w:rsidRPr="009061DB" w:rsidRDefault="00034142" w:rsidP="002454B0"/>
    <w:p w14:paraId="2A5B187D" w14:textId="0724134E" w:rsidR="006761E8" w:rsidRPr="009061DB" w:rsidRDefault="006761E8" w:rsidP="006761E8">
      <w:pPr>
        <w:pStyle w:val="Heading2"/>
        <w:rPr>
          <w:lang w:eastAsia="ja-JP"/>
        </w:rPr>
      </w:pPr>
      <w:bookmarkStart w:id="152" w:name="_CR6_2"/>
      <w:bookmarkStart w:id="153" w:name="_Toc210211668"/>
      <w:bookmarkEnd w:id="152"/>
      <w:r w:rsidRPr="009061DB">
        <w:rPr>
          <w:lang w:eastAsia="ja-JP"/>
        </w:rPr>
        <w:lastRenderedPageBreak/>
        <w:t>6.2</w:t>
      </w:r>
      <w:r w:rsidRPr="009061DB">
        <w:rPr>
          <w:lang w:eastAsia="ja-JP"/>
        </w:rPr>
        <w:tab/>
        <w:t>Usage of FLUTE for Object Distribution Method</w:t>
      </w:r>
      <w:bookmarkEnd w:id="153"/>
    </w:p>
    <w:p w14:paraId="03C741CA" w14:textId="77777777" w:rsidR="006761E8" w:rsidRPr="009061DB" w:rsidRDefault="006761E8" w:rsidP="006761E8">
      <w:pPr>
        <w:pStyle w:val="Heading3"/>
        <w:rPr>
          <w:lang w:eastAsia="ja-JP"/>
        </w:rPr>
      </w:pPr>
      <w:bookmarkStart w:id="154" w:name="_CR6_2_1"/>
      <w:bookmarkStart w:id="155" w:name="_Toc210211669"/>
      <w:bookmarkEnd w:id="154"/>
      <w:r w:rsidRPr="009061DB">
        <w:rPr>
          <w:lang w:eastAsia="ja-JP"/>
        </w:rPr>
        <w:t>6.2.1</w:t>
      </w:r>
      <w:r w:rsidRPr="009061DB">
        <w:rPr>
          <w:lang w:eastAsia="ja-JP"/>
        </w:rPr>
        <w:tab/>
      </w:r>
      <w:bookmarkEnd w:id="144"/>
      <w:bookmarkEnd w:id="145"/>
      <w:r w:rsidRPr="009061DB">
        <w:rPr>
          <w:lang w:eastAsia="ja-JP"/>
        </w:rPr>
        <w:t>General</w:t>
      </w:r>
      <w:bookmarkEnd w:id="155"/>
    </w:p>
    <w:p w14:paraId="0E3395B6" w14:textId="148279F4" w:rsidR="006761E8" w:rsidRPr="009061DB" w:rsidRDefault="00396CD6" w:rsidP="006761E8">
      <w:pPr>
        <w:rPr>
          <w:lang w:eastAsia="ja-JP"/>
        </w:rPr>
      </w:pPr>
      <w:r w:rsidRPr="009061DB">
        <w:rPr>
          <w:lang w:eastAsia="ja-JP"/>
        </w:rPr>
        <w:t>If</w:t>
      </w:r>
      <w:r w:rsidR="006761E8" w:rsidRPr="009061DB">
        <w:rPr>
          <w:lang w:eastAsia="ja-JP"/>
        </w:rPr>
        <w:t xml:space="preserve"> FLUTE</w:t>
      </w:r>
      <w:r w:rsidR="002750ED" w:rsidRPr="009061DB">
        <w:rPr>
          <w:lang w:eastAsia="ja-JP"/>
        </w:rPr>
        <w:t> [12]</w:t>
      </w:r>
      <w:r w:rsidR="006761E8" w:rsidRPr="009061DB">
        <w:rPr>
          <w:lang w:eastAsia="ja-JP"/>
        </w:rPr>
        <w:t xml:space="preserve"> </w:t>
      </w:r>
      <w:r w:rsidRPr="009061DB">
        <w:rPr>
          <w:lang w:eastAsia="ja-JP"/>
        </w:rPr>
        <w:t>is used to realise the</w:t>
      </w:r>
      <w:r w:rsidR="006761E8" w:rsidRPr="009061DB">
        <w:rPr>
          <w:lang w:eastAsia="ja-JP"/>
        </w:rPr>
        <w:t xml:space="preserve"> Object Distribution Method</w:t>
      </w:r>
      <w:r w:rsidRPr="009061DB">
        <w:rPr>
          <w:lang w:eastAsia="ja-JP"/>
        </w:rPr>
        <w:t>,</w:t>
      </w:r>
      <w:r w:rsidR="006761E8" w:rsidRPr="009061DB">
        <w:rPr>
          <w:lang w:eastAsia="ja-JP"/>
        </w:rPr>
        <w:t xml:space="preserve"> </w:t>
      </w:r>
      <w:r w:rsidRPr="009061DB">
        <w:rPr>
          <w:lang w:eastAsia="ja-JP"/>
        </w:rPr>
        <w:t>the MBS Distribution Session shall conform to</w:t>
      </w:r>
      <w:r w:rsidR="006761E8" w:rsidRPr="009061DB">
        <w:rPr>
          <w:lang w:eastAsia="ja-JP"/>
        </w:rPr>
        <w:t xml:space="preserve"> the MBMS Download Profile as defined in </w:t>
      </w:r>
      <w:r w:rsidR="000F7875" w:rsidRPr="009061DB">
        <w:rPr>
          <w:lang w:eastAsia="ja-JP"/>
        </w:rPr>
        <w:t>c</w:t>
      </w:r>
      <w:r w:rsidR="006761E8" w:rsidRPr="009061DB">
        <w:rPr>
          <w:lang w:eastAsia="ja-JP"/>
        </w:rPr>
        <w:t>lause</w:t>
      </w:r>
      <w:r w:rsidR="000F7875" w:rsidRPr="009061DB">
        <w:rPr>
          <w:lang w:eastAsia="ja-JP"/>
        </w:rPr>
        <w:t> </w:t>
      </w:r>
      <w:r w:rsidR="006761E8" w:rsidRPr="009061DB">
        <w:rPr>
          <w:lang w:eastAsia="ja-JP"/>
        </w:rPr>
        <w:t>L.4 of TS</w:t>
      </w:r>
      <w:r w:rsidR="000F7875" w:rsidRPr="009061DB">
        <w:rPr>
          <w:lang w:eastAsia="ja-JP"/>
        </w:rPr>
        <w:t> </w:t>
      </w:r>
      <w:r w:rsidR="006761E8" w:rsidRPr="009061DB">
        <w:rPr>
          <w:lang w:eastAsia="ja-JP"/>
        </w:rPr>
        <w:t>26.346</w:t>
      </w:r>
      <w:r w:rsidR="000F7875" w:rsidRPr="009061DB">
        <w:rPr>
          <w:lang w:eastAsia="ja-JP"/>
        </w:rPr>
        <w:t> </w:t>
      </w:r>
      <w:r w:rsidR="006761E8" w:rsidRPr="009061DB">
        <w:rPr>
          <w:lang w:eastAsia="ja-JP"/>
        </w:rPr>
        <w:t>[</w:t>
      </w:r>
      <w:r w:rsidR="008B4CF7" w:rsidRPr="009061DB">
        <w:rPr>
          <w:lang w:eastAsia="ja-JP"/>
        </w:rPr>
        <w:t>7</w:t>
      </w:r>
      <w:r w:rsidR="006761E8" w:rsidRPr="009061DB">
        <w:rPr>
          <w:lang w:eastAsia="ja-JP"/>
        </w:rPr>
        <w:t>]</w:t>
      </w:r>
      <w:r w:rsidRPr="009061DB">
        <w:rPr>
          <w:lang w:eastAsia="ja-JP"/>
        </w:rPr>
        <w:t xml:space="preserve"> with the additional requirements in clause 6.2 of the present document</w:t>
      </w:r>
      <w:r w:rsidR="006761E8" w:rsidRPr="009061DB">
        <w:rPr>
          <w:lang w:eastAsia="ja-JP"/>
        </w:rPr>
        <w:t>.</w:t>
      </w:r>
    </w:p>
    <w:p w14:paraId="370C0FA5" w14:textId="57D2B8EE" w:rsidR="00396CD6" w:rsidRPr="009061DB" w:rsidRDefault="00396CD6" w:rsidP="00396CD6">
      <w:pPr>
        <w:rPr>
          <w:lang w:eastAsia="ja-JP"/>
        </w:rPr>
      </w:pPr>
      <w:bookmarkStart w:id="156" w:name="_MCCTEMPBM_CRPT22990030___7"/>
      <w:r w:rsidRPr="009061DB">
        <w:rPr>
          <w:lang w:eastAsia="ja-JP"/>
        </w:rPr>
        <w:t>The usage of this distribution method is identified in the MBS Session Description metadata unit as defined in clause</w:t>
      </w:r>
      <w:r w:rsidR="00946CFA" w:rsidRPr="009061DB">
        <w:rPr>
          <w:lang w:eastAsia="ja-JP"/>
        </w:rPr>
        <w:t> </w:t>
      </w:r>
      <w:r w:rsidRPr="009061DB">
        <w:rPr>
          <w:lang w:eastAsia="ja-JP"/>
        </w:rPr>
        <w:t xml:space="preserve">6.2.3, in particular by the indication of the protocol </w:t>
      </w:r>
      <w:r w:rsidRPr="009061DB">
        <w:rPr>
          <w:rFonts w:ascii="Courier New" w:hAnsi="Courier New" w:cs="Courier New"/>
          <w:lang w:eastAsia="ja-JP"/>
        </w:rPr>
        <w:t>FLUTE/UDP</w:t>
      </w:r>
      <w:r w:rsidRPr="009061DB">
        <w:t xml:space="preserve"> </w:t>
      </w:r>
      <w:r w:rsidRPr="009061DB">
        <w:rPr>
          <w:lang w:eastAsia="ja-JP"/>
        </w:rPr>
        <w:t>in combination with the MBS service type.</w:t>
      </w:r>
    </w:p>
    <w:bookmarkEnd w:id="156"/>
    <w:p w14:paraId="788154AE" w14:textId="4E4F6605" w:rsidR="00B93BE1" w:rsidRPr="009061DB" w:rsidRDefault="00B93BE1" w:rsidP="00B93BE1">
      <w:pPr>
        <w:rPr>
          <w:lang w:eastAsia="ja-JP"/>
        </w:rPr>
      </w:pPr>
      <w:r w:rsidRPr="009061DB">
        <w:rPr>
          <w:lang w:eastAsia="ja-JP"/>
        </w:rPr>
        <w:t>The MBSTF shall use the Profiled FDT Schema according to clause L.6 of TS 26.346 [7] to describe the object list currently being transmitted in the MBS Distribution Session.</w:t>
      </w:r>
    </w:p>
    <w:p w14:paraId="363B0B16" w14:textId="2E498BAD" w:rsidR="00B93BE1" w:rsidRPr="009061DB" w:rsidRDefault="00B93BE1" w:rsidP="00B93BE1">
      <w:bookmarkStart w:id="157" w:name="_MCCTEMPBM_CRPT22990031___7"/>
      <w:r w:rsidRPr="009061DB">
        <w:rPr>
          <w:lang w:eastAsia="ja-JP"/>
        </w:rPr>
        <w:t>Generally, th</w:t>
      </w:r>
      <w:r w:rsidRPr="009061DB">
        <w:t xml:space="preserve">e end of transmission of an object is the expiry time for the latest FDT instance describing the object. Objects shall be described in an FDT </w:t>
      </w:r>
      <w:r w:rsidR="00F87055" w:rsidRPr="009061DB">
        <w:t>I</w:t>
      </w:r>
      <w:r w:rsidRPr="009061DB">
        <w:t xml:space="preserve">nstance with the </w:t>
      </w:r>
      <w:r w:rsidRPr="009061DB">
        <w:rPr>
          <w:rStyle w:val="Codechar"/>
          <w:noProof w:val="0"/>
          <w:lang w:val="en-GB"/>
        </w:rPr>
        <w:t>Expires</w:t>
      </w:r>
      <w:r w:rsidRPr="009061DB">
        <w:t xml:space="preserve"> attribute. Depending on the operating mode (clause 6.2.4), different settings of the expiry time and different numbers of objects per FDT </w:t>
      </w:r>
      <w:r w:rsidR="00F87055" w:rsidRPr="009061DB">
        <w:t>I</w:t>
      </w:r>
      <w:r w:rsidRPr="009061DB">
        <w:t>nstance are recommended.</w:t>
      </w:r>
    </w:p>
    <w:p w14:paraId="14DC7B32" w14:textId="77777777" w:rsidR="00F87055" w:rsidRPr="009061DB" w:rsidRDefault="00F87055" w:rsidP="00946CFA">
      <w:pPr>
        <w:keepNext/>
        <w:rPr>
          <w:lang w:eastAsia="zh-CN"/>
        </w:rPr>
      </w:pPr>
      <w:r w:rsidRPr="009061DB">
        <w:rPr>
          <w:lang w:eastAsia="zh-CN"/>
        </w:rPr>
        <w:t>Inclusion</w:t>
      </w:r>
      <w:r w:rsidR="00B93BE1" w:rsidRPr="009061DB">
        <w:rPr>
          <w:lang w:eastAsia="zh-CN"/>
        </w:rPr>
        <w:t xml:space="preserve"> of the </w:t>
      </w:r>
      <w:r w:rsidR="003219B0" w:rsidRPr="009061DB">
        <w:rPr>
          <w:rStyle w:val="XMLAttributeChar"/>
        </w:rPr>
        <w:t>@</w:t>
      </w:r>
      <w:r w:rsidR="00B93BE1" w:rsidRPr="009061DB">
        <w:rPr>
          <w:rStyle w:val="XMLAttributeChar"/>
        </w:rPr>
        <w:t>Content-MD5</w:t>
      </w:r>
      <w:r w:rsidR="00B93BE1" w:rsidRPr="009061DB">
        <w:rPr>
          <w:rFonts w:cs="Courier"/>
        </w:rPr>
        <w:t xml:space="preserve"> and </w:t>
      </w:r>
      <w:r w:rsidR="003219B0" w:rsidRPr="009061DB">
        <w:rPr>
          <w:rStyle w:val="XMLAttributeChar"/>
        </w:rPr>
        <w:t>@</w:t>
      </w:r>
      <w:r w:rsidR="00B93BE1" w:rsidRPr="009061DB">
        <w:rPr>
          <w:rStyle w:val="XMLAttributeChar"/>
        </w:rPr>
        <w:t>File-ETag</w:t>
      </w:r>
      <w:r w:rsidR="00B93BE1" w:rsidRPr="009061DB">
        <w:rPr>
          <w:lang w:eastAsia="zh-CN"/>
        </w:rPr>
        <w:t xml:space="preserve"> FDT </w:t>
      </w:r>
      <w:r w:rsidRPr="009061DB">
        <w:rPr>
          <w:lang w:eastAsia="zh-CN"/>
        </w:rPr>
        <w:t>I</w:t>
      </w:r>
      <w:r w:rsidR="00B93BE1" w:rsidRPr="009061DB">
        <w:rPr>
          <w:lang w:eastAsia="zh-CN"/>
        </w:rPr>
        <w:t>nstance attributes is optional.</w:t>
      </w:r>
    </w:p>
    <w:p w14:paraId="09FB72B5" w14:textId="389CDD24" w:rsidR="00141BB1" w:rsidRPr="009061DB" w:rsidRDefault="00141BB1" w:rsidP="00141BB1">
      <w:pPr>
        <w:rPr>
          <w:lang w:eastAsia="ja-JP"/>
        </w:rPr>
      </w:pPr>
      <w:r w:rsidRPr="009061DB">
        <w:rPr>
          <w:lang w:eastAsia="ja-JP"/>
        </w:rPr>
        <w:t xml:space="preserve">The </w:t>
      </w:r>
      <w:r w:rsidRPr="009061DB">
        <w:rPr>
          <w:rStyle w:val="XMLAttributeChar"/>
        </w:rPr>
        <w:t>@File-ETag</w:t>
      </w:r>
      <w:r w:rsidRPr="009061DB">
        <w:rPr>
          <w:lang w:eastAsia="ja-JP"/>
        </w:rPr>
        <w:t xml:space="preserve"> represents the value of the HTTP entity tag as defined in clause 8.8.3 of RFC 9110 [19] which may also serve as the version identifier of the </w:t>
      </w:r>
      <w:r w:rsidRPr="009061DB">
        <w:rPr>
          <w:rStyle w:val="XMLElementChar"/>
        </w:rPr>
        <w:t>File</w:t>
      </w:r>
      <w:r w:rsidRPr="009061DB">
        <w:rPr>
          <w:lang w:eastAsia="ja-JP"/>
        </w:rPr>
        <w:t xml:space="preserve"> object described by the FDT Instance.</w:t>
      </w:r>
    </w:p>
    <w:bookmarkEnd w:id="157"/>
    <w:p w14:paraId="0E6C3DC2" w14:textId="77777777" w:rsidR="00141BB1" w:rsidRPr="009061DB" w:rsidRDefault="00141BB1" w:rsidP="00141BB1">
      <w:pPr>
        <w:keepNext/>
        <w:rPr>
          <w:lang w:eastAsia="ja-JP"/>
        </w:rPr>
      </w:pPr>
      <w:r w:rsidRPr="009061DB">
        <w:rPr>
          <w:lang w:eastAsia="ja-JP"/>
        </w:rPr>
        <w:t>In order to fetch missing portions of an object, the MBS Client may use the Object Repair mechanism for FLUTE specified in clause 6.2.4. This mechanism is provided by the MBS AS at reference point MBS</w:t>
      </w:r>
      <w:r w:rsidRPr="009061DB">
        <w:rPr>
          <w:lang w:eastAsia="ja-JP"/>
        </w:rPr>
        <w:noBreakHyphen/>
        <w:t>4</w:t>
      </w:r>
      <w:r w:rsidRPr="009061DB">
        <w:rPr>
          <w:lang w:eastAsia="ja-JP"/>
        </w:rPr>
        <w:noBreakHyphen/>
        <w:t>UC, using the User Service Announcement parameters specified in clause 5.2.8 to identify its endpoint address.</w:t>
      </w:r>
    </w:p>
    <w:p w14:paraId="7A2D25C0" w14:textId="5D91F2D7" w:rsidR="006761E8" w:rsidRPr="009061DB" w:rsidRDefault="006761E8" w:rsidP="006761E8">
      <w:pPr>
        <w:pStyle w:val="Heading3"/>
        <w:rPr>
          <w:lang w:eastAsia="ja-JP"/>
        </w:rPr>
      </w:pPr>
      <w:bookmarkStart w:id="158" w:name="_CR6_2_2"/>
      <w:bookmarkStart w:id="159" w:name="_Toc210211670"/>
      <w:bookmarkEnd w:id="158"/>
      <w:r w:rsidRPr="009061DB">
        <w:rPr>
          <w:lang w:eastAsia="ja-JP"/>
        </w:rPr>
        <w:t>6.2.</w:t>
      </w:r>
      <w:r w:rsidR="00952A9C" w:rsidRPr="009061DB">
        <w:rPr>
          <w:lang w:eastAsia="ja-JP"/>
        </w:rPr>
        <w:t>2</w:t>
      </w:r>
      <w:r w:rsidRPr="009061DB">
        <w:rPr>
          <w:lang w:eastAsia="ja-JP"/>
        </w:rPr>
        <w:tab/>
        <w:t>Session Description</w:t>
      </w:r>
      <w:r w:rsidR="00141BB1" w:rsidRPr="009061DB">
        <w:rPr>
          <w:lang w:eastAsia="ja-JP"/>
        </w:rPr>
        <w:t xml:space="preserve"> document for FLUTE</w:t>
      </w:r>
      <w:bookmarkEnd w:id="159"/>
    </w:p>
    <w:p w14:paraId="310E3AA0" w14:textId="0BA75B05" w:rsidR="006761E8" w:rsidRPr="009061DB" w:rsidRDefault="006761E8" w:rsidP="006761E8">
      <w:pPr>
        <w:pStyle w:val="Heading4"/>
        <w:rPr>
          <w:lang w:eastAsia="ja-JP"/>
        </w:rPr>
      </w:pPr>
      <w:bookmarkStart w:id="160" w:name="_CR6_2_2_1"/>
      <w:bookmarkStart w:id="161" w:name="_Toc210211671"/>
      <w:bookmarkEnd w:id="160"/>
      <w:r w:rsidRPr="009061DB">
        <w:rPr>
          <w:lang w:eastAsia="ja-JP"/>
        </w:rPr>
        <w:t>6.2.</w:t>
      </w:r>
      <w:r w:rsidR="00952A9C" w:rsidRPr="009061DB">
        <w:rPr>
          <w:lang w:eastAsia="ja-JP"/>
        </w:rPr>
        <w:t>2</w:t>
      </w:r>
      <w:r w:rsidRPr="009061DB">
        <w:rPr>
          <w:lang w:eastAsia="ja-JP"/>
        </w:rPr>
        <w:t>.1</w:t>
      </w:r>
      <w:r w:rsidRPr="009061DB">
        <w:rPr>
          <w:lang w:eastAsia="ja-JP"/>
        </w:rPr>
        <w:tab/>
        <w:t>General</w:t>
      </w:r>
      <w:bookmarkEnd w:id="161"/>
    </w:p>
    <w:p w14:paraId="25D53102" w14:textId="77777777" w:rsidR="00141BB1" w:rsidRPr="009061DB" w:rsidRDefault="00141BB1" w:rsidP="00141BB1">
      <w:pPr>
        <w:keepLines/>
        <w:rPr>
          <w:lang w:eastAsia="ja-JP"/>
        </w:rPr>
      </w:pPr>
      <w:r w:rsidRPr="009061DB">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9061DB" w:rsidRDefault="006761E8" w:rsidP="00F36A36">
      <w:pPr>
        <w:keepNext/>
        <w:rPr>
          <w:lang w:eastAsia="ja-JP"/>
        </w:rPr>
      </w:pPr>
      <w:r w:rsidRPr="009061DB">
        <w:rPr>
          <w:lang w:eastAsia="ja-JP"/>
        </w:rPr>
        <w:t>Restrictions:</w:t>
      </w:r>
    </w:p>
    <w:p w14:paraId="431A484D" w14:textId="2657E92D" w:rsidR="006761E8" w:rsidRPr="009061DB" w:rsidRDefault="006761E8" w:rsidP="00F36A36">
      <w:pPr>
        <w:pStyle w:val="B1"/>
        <w:keepNext/>
        <w:rPr>
          <w:lang w:eastAsia="ja-JP"/>
        </w:rPr>
      </w:pPr>
      <w:r w:rsidRPr="009061DB">
        <w:rPr>
          <w:lang w:eastAsia="ja-JP"/>
        </w:rPr>
        <w:t>-</w:t>
      </w:r>
      <w:r w:rsidRPr="009061DB">
        <w:rPr>
          <w:lang w:eastAsia="ja-JP"/>
        </w:rPr>
        <w:tab/>
        <w:t xml:space="preserve">The </w:t>
      </w:r>
      <w:r w:rsidRPr="009061DB">
        <w:rPr>
          <w:i/>
          <w:iCs/>
        </w:rPr>
        <w:t>Mode of MBMS bearer per media</w:t>
      </w:r>
      <w:r w:rsidRPr="009061DB">
        <w:rPr>
          <w:lang w:eastAsia="ja-JP"/>
        </w:rPr>
        <w:t xml:space="preserve"> parameter (</w:t>
      </w:r>
      <w:r w:rsidR="000F7875" w:rsidRPr="009061DB">
        <w:rPr>
          <w:lang w:eastAsia="ja-JP"/>
        </w:rPr>
        <w:t>c</w:t>
      </w:r>
      <w:r w:rsidRPr="009061DB">
        <w:rPr>
          <w:lang w:eastAsia="ja-JP"/>
        </w:rPr>
        <w:t>lause</w:t>
      </w:r>
      <w:r w:rsidR="000F7875" w:rsidRPr="009061DB">
        <w:rPr>
          <w:lang w:eastAsia="ja-JP"/>
        </w:rPr>
        <w:t> </w:t>
      </w:r>
      <w:r w:rsidRPr="009061DB">
        <w:rPr>
          <w:lang w:eastAsia="ja-JP"/>
        </w:rPr>
        <w:t>7.3.2.7 of</w:t>
      </w:r>
      <w:r w:rsidR="000F7875" w:rsidRPr="009061DB">
        <w:rPr>
          <w:lang w:eastAsia="ja-JP"/>
        </w:rPr>
        <w:t> </w:t>
      </w:r>
      <w:r w:rsidRPr="009061DB">
        <w:rPr>
          <w:lang w:eastAsia="ja-JP"/>
        </w:rPr>
        <w:t>[</w:t>
      </w:r>
      <w:r w:rsidR="008B4CF7" w:rsidRPr="009061DB">
        <w:rPr>
          <w:lang w:eastAsia="ja-JP"/>
        </w:rPr>
        <w:t>7</w:t>
      </w:r>
      <w:r w:rsidRPr="009061DB">
        <w:rPr>
          <w:lang w:eastAsia="ja-JP"/>
        </w:rPr>
        <w:t>]) shall not be used.</w:t>
      </w:r>
    </w:p>
    <w:p w14:paraId="625490FB" w14:textId="49644E3D" w:rsidR="006761E8" w:rsidRPr="009061DB" w:rsidRDefault="006761E8" w:rsidP="006761E8">
      <w:pPr>
        <w:pStyle w:val="B1"/>
        <w:rPr>
          <w:lang w:eastAsia="ja-JP"/>
        </w:rPr>
      </w:pPr>
      <w:r w:rsidRPr="009061DB">
        <w:rPr>
          <w:lang w:eastAsia="ja-JP"/>
        </w:rPr>
        <w:t>-</w:t>
      </w:r>
      <w:r w:rsidRPr="009061DB">
        <w:rPr>
          <w:lang w:eastAsia="ja-JP"/>
        </w:rPr>
        <w:tab/>
        <w:t xml:space="preserve">The </w:t>
      </w:r>
      <w:proofErr w:type="spellStart"/>
      <w:r w:rsidRPr="009061DB">
        <w:rPr>
          <w:i/>
          <w:iCs/>
          <w:lang w:eastAsia="ja-JP"/>
        </w:rPr>
        <w:t>QoE</w:t>
      </w:r>
      <w:proofErr w:type="spellEnd"/>
      <w:r w:rsidRPr="009061DB">
        <w:rPr>
          <w:i/>
          <w:iCs/>
          <w:lang w:eastAsia="ja-JP"/>
        </w:rPr>
        <w:t xml:space="preserve"> Metrics</w:t>
      </w:r>
      <w:r w:rsidRPr="009061DB">
        <w:rPr>
          <w:lang w:eastAsia="ja-JP"/>
        </w:rPr>
        <w:t xml:space="preserve"> </w:t>
      </w:r>
      <w:r w:rsidRPr="009061DB">
        <w:t>(</w:t>
      </w:r>
      <w:r w:rsidRPr="009061DB">
        <w:rPr>
          <w:lang w:eastAsia="zh-CN"/>
        </w:rPr>
        <w:t xml:space="preserve">as </w:t>
      </w:r>
      <w:r w:rsidRPr="009061DB">
        <w:t>defined in clauses 7.3.2.0 of</w:t>
      </w:r>
      <w:r w:rsidR="000F7875" w:rsidRPr="009061DB">
        <w:t> </w:t>
      </w:r>
      <w:r w:rsidRPr="009061DB">
        <w:t>[</w:t>
      </w:r>
      <w:r w:rsidR="008B4CF7" w:rsidRPr="009061DB">
        <w:t>7</w:t>
      </w:r>
      <w:r w:rsidRPr="009061DB">
        <w:t>]) shall not be used</w:t>
      </w:r>
    </w:p>
    <w:p w14:paraId="614AD34F" w14:textId="3F2EC20E" w:rsidR="006761E8" w:rsidRPr="009061DB" w:rsidRDefault="006761E8" w:rsidP="006761E8">
      <w:pPr>
        <w:pStyle w:val="B1"/>
        <w:rPr>
          <w:lang w:eastAsia="ja-JP"/>
        </w:rPr>
      </w:pPr>
      <w:r w:rsidRPr="009061DB">
        <w:rPr>
          <w:lang w:eastAsia="ja-JP"/>
        </w:rPr>
        <w:t>-</w:t>
      </w:r>
      <w:r w:rsidRPr="009061DB">
        <w:rPr>
          <w:lang w:eastAsia="ja-JP"/>
        </w:rPr>
        <w:tab/>
        <w:t xml:space="preserve">The </w:t>
      </w:r>
      <w:r w:rsidRPr="009061DB">
        <w:rPr>
          <w:i/>
          <w:iCs/>
        </w:rPr>
        <w:t>Service-language(s) per media</w:t>
      </w:r>
      <w:r w:rsidRPr="009061DB">
        <w:rPr>
          <w:lang w:eastAsia="ja-JP"/>
        </w:rPr>
        <w:t xml:space="preserve"> (</w:t>
      </w:r>
      <w:r w:rsidR="000F7875" w:rsidRPr="009061DB">
        <w:rPr>
          <w:lang w:eastAsia="ja-JP"/>
        </w:rPr>
        <w:t>c</w:t>
      </w:r>
      <w:r w:rsidRPr="009061DB">
        <w:rPr>
          <w:lang w:eastAsia="ja-JP"/>
        </w:rPr>
        <w:t>lause 7.3.2.9 of</w:t>
      </w:r>
      <w:r w:rsidR="000F7875" w:rsidRPr="009061DB">
        <w:rPr>
          <w:lang w:eastAsia="ja-JP"/>
        </w:rPr>
        <w:t> </w:t>
      </w:r>
      <w:r w:rsidRPr="009061DB">
        <w:rPr>
          <w:lang w:eastAsia="ja-JP"/>
        </w:rPr>
        <w:t>[</w:t>
      </w:r>
      <w:r w:rsidR="008B4CF7" w:rsidRPr="009061DB">
        <w:rPr>
          <w:lang w:eastAsia="ja-JP"/>
        </w:rPr>
        <w:t>7</w:t>
      </w:r>
      <w:r w:rsidRPr="009061DB">
        <w:rPr>
          <w:lang w:eastAsia="ja-JP"/>
        </w:rPr>
        <w:t>]) shall not be used. It is assumed that the service languages are described within an application manifest.</w:t>
      </w:r>
    </w:p>
    <w:p w14:paraId="221FFFE3" w14:textId="77777777" w:rsidR="00474DDB" w:rsidRPr="009061DB" w:rsidRDefault="00474DDB" w:rsidP="00474DDB">
      <w:pPr>
        <w:pStyle w:val="B1"/>
        <w:keepNext/>
      </w:pPr>
      <w:r w:rsidRPr="009061DB">
        <w:rPr>
          <w:lang w:eastAsia="ja-JP"/>
        </w:rPr>
        <w:t>-</w:t>
      </w:r>
      <w:r w:rsidRPr="009061DB">
        <w:rPr>
          <w:lang w:eastAsia="ja-JP"/>
        </w:rPr>
        <w:tab/>
        <w:t xml:space="preserve">The </w:t>
      </w:r>
      <w:r w:rsidRPr="009061DB">
        <w:rPr>
          <w:i/>
          <w:iCs/>
        </w:rPr>
        <w:t>Alternative TMGI</w:t>
      </w:r>
      <w:r w:rsidRPr="009061DB">
        <w:t xml:space="preserve"> (clause 7.3.2.12 of [7]) shall not be used.</w:t>
      </w:r>
    </w:p>
    <w:p w14:paraId="40A8601C" w14:textId="02D35AA0" w:rsidR="00474DDB" w:rsidRPr="009061DB" w:rsidRDefault="00474DDB" w:rsidP="00474DDB">
      <w:pPr>
        <w:pStyle w:val="B1"/>
        <w:rPr>
          <w:lang w:eastAsia="ja-JP"/>
        </w:rPr>
      </w:pPr>
      <w:bookmarkStart w:id="162" w:name="_MCCTEMPBM_CRPT22990032___7"/>
      <w:r w:rsidRPr="009061DB">
        <w:t>-</w:t>
      </w:r>
      <w:r w:rsidRPr="009061DB">
        <w:tab/>
        <w:t xml:space="preserve">The </w:t>
      </w:r>
      <w:r w:rsidRPr="009061DB">
        <w:rPr>
          <w:i/>
          <w:iCs/>
        </w:rPr>
        <w:t>Start time</w:t>
      </w:r>
      <w:r w:rsidRPr="009061DB">
        <w:t xml:space="preserve"> and </w:t>
      </w:r>
      <w:r w:rsidRPr="009061DB">
        <w:rPr>
          <w:i/>
          <w:iCs/>
        </w:rPr>
        <w:t>End time</w:t>
      </w:r>
      <w:r w:rsidRPr="009061DB">
        <w:t xml:space="preserve"> </w:t>
      </w:r>
      <w:r w:rsidR="00917832" w:rsidRPr="009061DB">
        <w:t xml:space="preserve">of the session </w:t>
      </w:r>
      <w:r w:rsidRPr="009061DB">
        <w:t xml:space="preserve">(SDP </w:t>
      </w:r>
      <w:r w:rsidRPr="009061DB">
        <w:rPr>
          <w:rStyle w:val="Codechar"/>
          <w:noProof w:val="0"/>
          <w:lang w:val="en-GB"/>
        </w:rPr>
        <w:t>t</w:t>
      </w:r>
      <w:r w:rsidRPr="009061DB">
        <w:t xml:space="preserve">-line) shall </w:t>
      </w:r>
      <w:r w:rsidR="00917832" w:rsidRPr="009061DB">
        <w:t>indicate</w:t>
      </w:r>
      <w:r w:rsidRPr="009061DB">
        <w:t xml:space="preserve"> a superset of the active times </w:t>
      </w:r>
      <w:r w:rsidR="00917832" w:rsidRPr="009061DB">
        <w:t>specified</w:t>
      </w:r>
      <w:r w:rsidRPr="009061DB">
        <w:t xml:space="preserve"> in the MBS Schedule Description </w:t>
      </w:r>
      <w:r w:rsidR="00917832" w:rsidRPr="009061DB">
        <w:t>metadata unit</w:t>
      </w:r>
      <w:r w:rsidRPr="009061DB">
        <w:t xml:space="preserve">, if present. If there is no schedule </w:t>
      </w:r>
      <w:r w:rsidR="00917832" w:rsidRPr="009061DB">
        <w:t>specified,</w:t>
      </w:r>
      <w:r w:rsidRPr="009061DB">
        <w:t xml:space="preserve"> both values should be set to zero indicating undefined times.</w:t>
      </w:r>
    </w:p>
    <w:bookmarkEnd w:id="162"/>
    <w:p w14:paraId="16F52FF9" w14:textId="77777777" w:rsidR="006761E8" w:rsidRPr="009061DB" w:rsidRDefault="006761E8" w:rsidP="001B367A">
      <w:pPr>
        <w:rPr>
          <w:lang w:eastAsia="ja-JP"/>
        </w:rPr>
      </w:pPr>
      <w:r w:rsidRPr="009061DB">
        <w:t>Extensions:</w:t>
      </w:r>
    </w:p>
    <w:p w14:paraId="573E2D1C" w14:textId="715DEA89" w:rsidR="006761E8" w:rsidRPr="009061DB" w:rsidRDefault="006761E8" w:rsidP="006761E8">
      <w:pPr>
        <w:pStyle w:val="B1"/>
        <w:rPr>
          <w:lang w:eastAsia="ja-JP"/>
        </w:rPr>
      </w:pPr>
      <w:r w:rsidRPr="009061DB">
        <w:rPr>
          <w:lang w:eastAsia="ja-JP"/>
        </w:rPr>
        <w:t>-</w:t>
      </w:r>
      <w:r w:rsidRPr="009061DB">
        <w:rPr>
          <w:lang w:eastAsia="ja-JP"/>
        </w:rPr>
        <w:tab/>
        <w:t xml:space="preserve">When an MBS Session is of MBS Service Type </w:t>
      </w:r>
      <w:r w:rsidRPr="009061DB">
        <w:rPr>
          <w:i/>
          <w:iCs/>
          <w:lang w:eastAsia="ja-JP"/>
        </w:rPr>
        <w:t>Broadcast</w:t>
      </w:r>
      <w:r w:rsidRPr="009061DB">
        <w:rPr>
          <w:lang w:eastAsia="ja-JP"/>
        </w:rPr>
        <w:t xml:space="preserve"> or when the Multicast MBS Session Type uses a TMGI as MBS Session ID, the </w:t>
      </w:r>
      <w:r w:rsidRPr="009061DB">
        <w:rPr>
          <w:i/>
          <w:iCs/>
          <w:lang w:eastAsia="ja-JP"/>
        </w:rPr>
        <w:t>MBS service type of MBS Session</w:t>
      </w:r>
      <w:r w:rsidRPr="009061DB">
        <w:rPr>
          <w:lang w:eastAsia="ja-JP"/>
        </w:rPr>
        <w:t xml:space="preserve"> declaration attribute as defined in </w:t>
      </w:r>
      <w:r w:rsidR="000F7875" w:rsidRPr="009061DB">
        <w:rPr>
          <w:lang w:eastAsia="ja-JP"/>
        </w:rPr>
        <w:t>c</w:t>
      </w:r>
      <w:r w:rsidRPr="009061DB">
        <w:rPr>
          <w:lang w:eastAsia="ja-JP"/>
        </w:rPr>
        <w:t>lause</w:t>
      </w:r>
      <w:r w:rsidR="000F7875" w:rsidRPr="009061DB">
        <w:rPr>
          <w:lang w:eastAsia="ja-JP"/>
        </w:rPr>
        <w:t> </w:t>
      </w:r>
      <w:r w:rsidRPr="009061DB">
        <w:rPr>
          <w:lang w:eastAsia="ja-JP"/>
        </w:rPr>
        <w:t>6.2.</w:t>
      </w:r>
      <w:r w:rsidR="00ED083E" w:rsidRPr="009061DB">
        <w:rPr>
          <w:lang w:eastAsia="ja-JP"/>
        </w:rPr>
        <w:t>2</w:t>
      </w:r>
      <w:r w:rsidRPr="009061DB">
        <w:rPr>
          <w:lang w:eastAsia="ja-JP"/>
        </w:rPr>
        <w:t>.2 shall be present in the Session Description.</w:t>
      </w:r>
    </w:p>
    <w:p w14:paraId="753E7129" w14:textId="3AFB8374" w:rsidR="006761E8" w:rsidRPr="009061DB" w:rsidRDefault="006761E8" w:rsidP="006761E8">
      <w:pPr>
        <w:pStyle w:val="Heading4"/>
      </w:pPr>
      <w:bookmarkStart w:id="163" w:name="_CR6_2_2_2"/>
      <w:bookmarkStart w:id="164" w:name="_Toc210211672"/>
      <w:bookmarkEnd w:id="163"/>
      <w:r w:rsidRPr="009061DB">
        <w:lastRenderedPageBreak/>
        <w:t>6.2.</w:t>
      </w:r>
      <w:r w:rsidR="00ED083E" w:rsidRPr="009061DB">
        <w:t>2</w:t>
      </w:r>
      <w:r w:rsidRPr="009061DB">
        <w:t>.2</w:t>
      </w:r>
      <w:r w:rsidRPr="009061DB">
        <w:tab/>
        <w:t>MBS service type of MBS Session</w:t>
      </w:r>
      <w:bookmarkEnd w:id="164"/>
    </w:p>
    <w:p w14:paraId="77882249" w14:textId="5CD930D5" w:rsidR="006761E8" w:rsidRPr="009061DB" w:rsidRDefault="006761E8" w:rsidP="000F7875">
      <w:pPr>
        <w:keepNext/>
      </w:pPr>
      <w:bookmarkStart w:id="165" w:name="_MCCTEMPBM_CRPT22990033___7"/>
      <w:r w:rsidRPr="009061DB">
        <w:t>A new MBS service type declaration attribute</w:t>
      </w:r>
      <w:r w:rsidR="002D7A32" w:rsidRPr="009061DB">
        <w:t xml:space="preserve"> </w:t>
      </w:r>
      <w:proofErr w:type="spellStart"/>
      <w:r w:rsidR="002D7A32" w:rsidRPr="009061DB">
        <w:rPr>
          <w:rStyle w:val="Codechar"/>
          <w:noProof w:val="0"/>
          <w:lang w:val="en-GB"/>
        </w:rPr>
        <w:t>mbs-servicetype</w:t>
      </w:r>
      <w:proofErr w:type="spellEnd"/>
      <w:r w:rsidRPr="009061DB">
        <w:t xml:space="preserve"> is defined which results in, e.g.:</w:t>
      </w:r>
    </w:p>
    <w:p w14:paraId="3C98360B" w14:textId="77777777" w:rsidR="006761E8" w:rsidRPr="009061DB" w:rsidRDefault="006761E8" w:rsidP="000F7875">
      <w:pPr>
        <w:pStyle w:val="B1"/>
        <w:keepNext/>
      </w:pPr>
      <w:bookmarkStart w:id="166" w:name="_MCCTEMPBM_CRPT22990034___7"/>
      <w:bookmarkEnd w:id="165"/>
      <w:r w:rsidRPr="009061DB">
        <w:t>-</w:t>
      </w:r>
      <w:r w:rsidRPr="009061DB">
        <w:tab/>
      </w:r>
      <w:r w:rsidRPr="009061DB">
        <w:rPr>
          <w:rStyle w:val="Codechar"/>
          <w:noProof w:val="0"/>
          <w:lang w:val="en-GB"/>
        </w:rPr>
        <w:t>a=</w:t>
      </w:r>
      <w:proofErr w:type="spellStart"/>
      <w:r w:rsidRPr="009061DB">
        <w:rPr>
          <w:rStyle w:val="Codechar"/>
          <w:noProof w:val="0"/>
          <w:lang w:val="en-GB"/>
        </w:rPr>
        <w:t>mbs-servicetype:broadcast</w:t>
      </w:r>
      <w:proofErr w:type="spellEnd"/>
      <w:r w:rsidRPr="009061DB">
        <w:rPr>
          <w:rStyle w:val="Codechar"/>
          <w:noProof w:val="0"/>
          <w:lang w:val="en-GB"/>
        </w:rPr>
        <w:t xml:space="preserve"> 123869108302929</w:t>
      </w:r>
    </w:p>
    <w:bookmarkEnd w:id="166"/>
    <w:p w14:paraId="365E10A6" w14:textId="28E131A2" w:rsidR="006761E8" w:rsidRPr="009061DB" w:rsidRDefault="000F7875" w:rsidP="00F36A36">
      <w:pPr>
        <w:keepNext/>
      </w:pPr>
      <w:r w:rsidRPr="009061DB">
        <w:t>or:</w:t>
      </w:r>
    </w:p>
    <w:p w14:paraId="51B1832D" w14:textId="77777777" w:rsidR="006761E8" w:rsidRPr="009061DB" w:rsidRDefault="006761E8" w:rsidP="006761E8">
      <w:pPr>
        <w:pStyle w:val="B1"/>
      </w:pPr>
      <w:bookmarkStart w:id="167" w:name="_MCCTEMPBM_CRPT22990035___7"/>
      <w:r w:rsidRPr="009061DB">
        <w:t>-</w:t>
      </w:r>
      <w:r w:rsidRPr="009061DB">
        <w:tab/>
      </w:r>
      <w:r w:rsidRPr="009061DB">
        <w:rPr>
          <w:rStyle w:val="Codechar"/>
          <w:noProof w:val="0"/>
          <w:lang w:val="en-GB"/>
        </w:rPr>
        <w:t>a=</w:t>
      </w:r>
      <w:proofErr w:type="spellStart"/>
      <w:r w:rsidRPr="009061DB">
        <w:rPr>
          <w:rStyle w:val="Codechar"/>
          <w:noProof w:val="0"/>
          <w:lang w:val="en-GB"/>
        </w:rPr>
        <w:t>mbs-servicetype:multicast</w:t>
      </w:r>
      <w:proofErr w:type="spellEnd"/>
      <w:r w:rsidRPr="009061DB">
        <w:rPr>
          <w:rStyle w:val="Codechar"/>
          <w:noProof w:val="0"/>
          <w:lang w:val="en-GB"/>
        </w:rPr>
        <w:t xml:space="preserve"> 123869108302929</w:t>
      </w:r>
    </w:p>
    <w:bookmarkEnd w:id="167"/>
    <w:p w14:paraId="22022B25" w14:textId="4F29F0E1" w:rsidR="006761E8" w:rsidRPr="009061DB" w:rsidRDefault="006761E8" w:rsidP="00F36A36">
      <w:pPr>
        <w:keepNext/>
      </w:pPr>
      <w:r w:rsidRPr="009061DB">
        <w:t xml:space="preserve">The MBS service type declaration attribute shall be used in </w:t>
      </w:r>
      <w:r w:rsidR="00C02012" w:rsidRPr="009061DB">
        <w:t>S</w:t>
      </w:r>
      <w:r w:rsidRPr="009061DB">
        <w:t xml:space="preserve">ession </w:t>
      </w:r>
      <w:r w:rsidR="00C02012" w:rsidRPr="009061DB">
        <w:t>D</w:t>
      </w:r>
      <w:r w:rsidRPr="009061DB">
        <w:t xml:space="preserve">escription metadata </w:t>
      </w:r>
      <w:r w:rsidR="00C02012" w:rsidRPr="009061DB">
        <w:t>to indicate the type of the corresponding MBS Distribution Session as defined in table 6.2.</w:t>
      </w:r>
      <w:r w:rsidR="00ED083E" w:rsidRPr="009061DB">
        <w:t>2</w:t>
      </w:r>
      <w:r w:rsidR="00C02012" w:rsidRPr="009061DB">
        <w:t>.2</w:t>
      </w:r>
      <w:r w:rsidR="00C02012" w:rsidRPr="009061DB">
        <w:noBreakHyphen/>
        <w:t>1</w:t>
      </w:r>
      <w:r w:rsidRPr="009061DB">
        <w:t>.</w:t>
      </w:r>
    </w:p>
    <w:p w14:paraId="57F91CD4" w14:textId="4B6786B7" w:rsidR="00C02012" w:rsidRPr="009061DB" w:rsidRDefault="00C02012" w:rsidP="00C02012">
      <w:pPr>
        <w:pStyle w:val="TH"/>
      </w:pPr>
      <w:bookmarkStart w:id="168" w:name="_CRTable6_2_2_21"/>
      <w:r w:rsidRPr="009061DB">
        <w:t>Table </w:t>
      </w:r>
      <w:bookmarkEnd w:id="168"/>
      <w:r w:rsidRPr="009061DB">
        <w:t>6.2.</w:t>
      </w:r>
      <w:r w:rsidR="00ED083E" w:rsidRPr="009061DB">
        <w:t>2</w:t>
      </w:r>
      <w:r w:rsidRPr="009061DB">
        <w:t>.2</w:t>
      </w:r>
      <w:r w:rsidRPr="009061DB">
        <w:noBreakHyphen/>
        <w:t xml:space="preserve">1: Assignment of </w:t>
      </w:r>
      <w:proofErr w:type="spellStart"/>
      <w:r w:rsidRPr="009061DB">
        <w:t>mbs-servicetype</w:t>
      </w:r>
      <w:proofErr w:type="spellEnd"/>
      <w:r w:rsidRPr="009061DB">
        <w:t xml:space="preserve"> attribute value</w:t>
      </w:r>
    </w:p>
    <w:tbl>
      <w:tblPr>
        <w:tblStyle w:val="TableGrid"/>
        <w:tblW w:w="0" w:type="auto"/>
        <w:jc w:val="center"/>
        <w:tblLook w:val="04A0" w:firstRow="1" w:lastRow="0" w:firstColumn="1" w:lastColumn="0" w:noHBand="0" w:noVBand="1"/>
      </w:tblPr>
      <w:tblGrid>
        <w:gridCol w:w="1477"/>
        <w:gridCol w:w="6239"/>
      </w:tblGrid>
      <w:tr w:rsidR="00C02012" w:rsidRPr="009061DB" w14:paraId="04A67C07" w14:textId="77777777" w:rsidTr="001D7642">
        <w:trPr>
          <w:jc w:val="center"/>
        </w:trPr>
        <w:tc>
          <w:tcPr>
            <w:tcW w:w="0" w:type="auto"/>
            <w:shd w:val="clear" w:color="auto" w:fill="BFBFBF" w:themeFill="background1" w:themeFillShade="BF"/>
          </w:tcPr>
          <w:p w14:paraId="0AD3C53D" w14:textId="77777777" w:rsidR="00C02012" w:rsidRPr="009061DB" w:rsidRDefault="00C02012" w:rsidP="001D7642">
            <w:pPr>
              <w:pStyle w:val="TAH"/>
            </w:pPr>
            <w:r w:rsidRPr="009061DB">
              <w:t>Attribute value</w:t>
            </w:r>
          </w:p>
        </w:tc>
        <w:tc>
          <w:tcPr>
            <w:tcW w:w="0" w:type="auto"/>
            <w:shd w:val="clear" w:color="auto" w:fill="BFBFBF" w:themeFill="background1" w:themeFillShade="BF"/>
          </w:tcPr>
          <w:p w14:paraId="79426EED" w14:textId="77777777" w:rsidR="00C02012" w:rsidRPr="009061DB" w:rsidRDefault="00C02012" w:rsidP="001D7642">
            <w:pPr>
              <w:pStyle w:val="TAH"/>
            </w:pPr>
            <w:r w:rsidRPr="009061DB">
              <w:t>Meaning</w:t>
            </w:r>
          </w:p>
        </w:tc>
      </w:tr>
      <w:tr w:rsidR="00C02012" w:rsidRPr="009061DB" w14:paraId="0ED8CF8E" w14:textId="77777777" w:rsidTr="001D7642">
        <w:trPr>
          <w:jc w:val="center"/>
        </w:trPr>
        <w:tc>
          <w:tcPr>
            <w:tcW w:w="0" w:type="auto"/>
          </w:tcPr>
          <w:p w14:paraId="01F0CAD3" w14:textId="77777777" w:rsidR="00C02012" w:rsidRPr="009061DB" w:rsidRDefault="00C02012" w:rsidP="001D7642">
            <w:pPr>
              <w:pStyle w:val="TAL"/>
              <w:rPr>
                <w:rStyle w:val="Codechar"/>
                <w:rFonts w:eastAsiaTheme="minorEastAsia"/>
                <w:noProof w:val="0"/>
                <w:lang w:val="en-GB"/>
              </w:rPr>
            </w:pPr>
            <w:r w:rsidRPr="009061DB">
              <w:rPr>
                <w:rStyle w:val="Codechar"/>
                <w:rFonts w:eastAsiaTheme="minorEastAsia"/>
                <w:noProof w:val="0"/>
                <w:lang w:val="en-GB"/>
              </w:rPr>
              <w:t>multicast</w:t>
            </w:r>
          </w:p>
        </w:tc>
        <w:tc>
          <w:tcPr>
            <w:tcW w:w="0" w:type="auto"/>
          </w:tcPr>
          <w:p w14:paraId="0DA1AF90" w14:textId="77777777" w:rsidR="00C02012" w:rsidRPr="009061DB" w:rsidRDefault="00C02012" w:rsidP="001D7642">
            <w:pPr>
              <w:pStyle w:val="TAL"/>
            </w:pPr>
            <w:r w:rsidRPr="009061DB">
              <w:t>The MBS Distribution Session is delivered using a Multicast MBS Session.</w:t>
            </w:r>
          </w:p>
        </w:tc>
      </w:tr>
      <w:tr w:rsidR="00C02012" w:rsidRPr="009061DB" w14:paraId="278F4F91" w14:textId="77777777" w:rsidTr="001D7642">
        <w:trPr>
          <w:jc w:val="center"/>
        </w:trPr>
        <w:tc>
          <w:tcPr>
            <w:tcW w:w="0" w:type="auto"/>
          </w:tcPr>
          <w:p w14:paraId="2E9F3375" w14:textId="77777777" w:rsidR="00C02012" w:rsidRPr="009061DB" w:rsidRDefault="00C02012" w:rsidP="001D7642">
            <w:pPr>
              <w:pStyle w:val="TAL"/>
              <w:rPr>
                <w:rStyle w:val="Codechar"/>
                <w:rFonts w:eastAsiaTheme="minorEastAsia"/>
                <w:noProof w:val="0"/>
                <w:lang w:val="en-GB"/>
              </w:rPr>
            </w:pPr>
            <w:r w:rsidRPr="009061DB">
              <w:rPr>
                <w:rStyle w:val="Codechar"/>
                <w:rFonts w:eastAsiaTheme="minorEastAsia"/>
                <w:noProof w:val="0"/>
                <w:lang w:val="en-GB"/>
              </w:rPr>
              <w:t>broadcast</w:t>
            </w:r>
          </w:p>
        </w:tc>
        <w:tc>
          <w:tcPr>
            <w:tcW w:w="0" w:type="auto"/>
          </w:tcPr>
          <w:p w14:paraId="2C85E42D" w14:textId="77777777" w:rsidR="00C02012" w:rsidRPr="009061DB" w:rsidRDefault="00C02012" w:rsidP="001D7642">
            <w:pPr>
              <w:pStyle w:val="TAL"/>
            </w:pPr>
            <w:r w:rsidRPr="009061DB">
              <w:t>The MBS Distribution Session is delivered using a Broadcast MBS Session.</w:t>
            </w:r>
          </w:p>
        </w:tc>
      </w:tr>
    </w:tbl>
    <w:p w14:paraId="3FEC3083" w14:textId="77777777" w:rsidR="00C02012" w:rsidRPr="009061DB" w:rsidRDefault="00C02012" w:rsidP="002454B0"/>
    <w:p w14:paraId="483DDD18" w14:textId="14CD8421" w:rsidR="006761E8" w:rsidRPr="009061DB" w:rsidRDefault="006761E8" w:rsidP="006761E8">
      <w:bookmarkStart w:id="169" w:name="_MCCTEMPBM_CRPT22990036___7"/>
      <w:r w:rsidRPr="009061DB">
        <w:t xml:space="preserve">The </w:t>
      </w:r>
      <w:r w:rsidR="00C02012" w:rsidRPr="009061DB">
        <w:t>MBS service type</w:t>
      </w:r>
      <w:r w:rsidRPr="009061DB">
        <w:t xml:space="preserve"> a</w:t>
      </w:r>
      <w:r w:rsidR="006F5E03" w:rsidRPr="009061DB">
        <w:t>t</w:t>
      </w:r>
      <w:r w:rsidRPr="009061DB">
        <w:t>t</w:t>
      </w:r>
      <w:r w:rsidR="006F5E03" w:rsidRPr="009061DB">
        <w:t>r</w:t>
      </w:r>
      <w:r w:rsidRPr="009061DB">
        <w:t>ibute shall be declared at session level</w:t>
      </w:r>
      <w:r w:rsidR="00C02012" w:rsidRPr="009061DB">
        <w:t xml:space="preserve"> in the Session Description metadata unit</w:t>
      </w:r>
      <w:r w:rsidRPr="009061DB">
        <w:t>. The session level attribute applies to all media entries without a media</w:t>
      </w:r>
      <w:r w:rsidR="00C02012" w:rsidRPr="009061DB">
        <w:t>-</w:t>
      </w:r>
      <w:r w:rsidRPr="009061DB">
        <w:t xml:space="preserve">level occurrence of the </w:t>
      </w:r>
      <w:proofErr w:type="spellStart"/>
      <w:r w:rsidRPr="009061DB">
        <w:rPr>
          <w:rStyle w:val="Codechar"/>
          <w:noProof w:val="0"/>
          <w:lang w:val="en-GB"/>
        </w:rPr>
        <w:t>mbs-servicetype</w:t>
      </w:r>
      <w:proofErr w:type="spellEnd"/>
      <w:r w:rsidRPr="009061DB">
        <w:t xml:space="preserve"> attribute. The Session Description metadata unit shall include only a single instance of MBS service type declaration attribute.</w:t>
      </w:r>
    </w:p>
    <w:bookmarkEnd w:id="169"/>
    <w:p w14:paraId="0857B378" w14:textId="77777777" w:rsidR="006761E8" w:rsidRPr="009061DB" w:rsidRDefault="006761E8" w:rsidP="000F7875">
      <w:pPr>
        <w:keepNext/>
      </w:pPr>
      <w:r w:rsidRPr="009061DB">
        <w:t>Definition:</w:t>
      </w:r>
    </w:p>
    <w:p w14:paraId="278CBC97" w14:textId="77777777" w:rsidR="006761E8" w:rsidRPr="009061DB" w:rsidRDefault="006761E8" w:rsidP="000F7875">
      <w:pPr>
        <w:pStyle w:val="B1"/>
        <w:keepNext/>
      </w:pPr>
      <w:bookmarkStart w:id="170" w:name="_MCCTEMPBM_CRPT22990037___7"/>
      <w:r w:rsidRPr="009061DB">
        <w:t>-</w:t>
      </w:r>
      <w:r w:rsidRPr="009061DB">
        <w:tab/>
      </w:r>
      <w:proofErr w:type="spellStart"/>
      <w:r w:rsidRPr="009061DB">
        <w:rPr>
          <w:rStyle w:val="Codechar"/>
          <w:noProof w:val="0"/>
          <w:lang w:val="en-GB"/>
        </w:rPr>
        <w:t>mbs</w:t>
      </w:r>
      <w:proofErr w:type="spellEnd"/>
      <w:r w:rsidRPr="009061DB">
        <w:rPr>
          <w:rStyle w:val="Codechar"/>
          <w:noProof w:val="0"/>
          <w:lang w:val="en-GB"/>
        </w:rPr>
        <w:t>-service-type-declaration-line = "a=</w:t>
      </w:r>
      <w:proofErr w:type="spellStart"/>
      <w:r w:rsidRPr="009061DB">
        <w:rPr>
          <w:rStyle w:val="Codechar"/>
          <w:noProof w:val="0"/>
          <w:lang w:val="en-GB"/>
        </w:rPr>
        <w:t>mbs-servicetype</w:t>
      </w:r>
      <w:proofErr w:type="spellEnd"/>
      <w:r w:rsidRPr="009061DB">
        <w:rPr>
          <w:rStyle w:val="Codechar"/>
          <w:noProof w:val="0"/>
          <w:lang w:val="en-GB"/>
        </w:rPr>
        <w:t xml:space="preserve">:" ("broadcast"/"multicast" SP </w:t>
      </w:r>
      <w:proofErr w:type="spellStart"/>
      <w:r w:rsidRPr="009061DB">
        <w:rPr>
          <w:rStyle w:val="Codechar"/>
          <w:noProof w:val="0"/>
          <w:lang w:val="en-GB"/>
        </w:rPr>
        <w:t>tmgi</w:t>
      </w:r>
      <w:proofErr w:type="spellEnd"/>
      <w:r w:rsidRPr="009061DB">
        <w:rPr>
          <w:rStyle w:val="Codechar"/>
          <w:noProof w:val="0"/>
          <w:lang w:val="en-GB"/>
        </w:rPr>
        <w:t>) CRLF</w:t>
      </w:r>
    </w:p>
    <w:p w14:paraId="5D2BB6F5" w14:textId="77777777" w:rsidR="006761E8" w:rsidRPr="009061DB" w:rsidRDefault="006761E8" w:rsidP="006761E8">
      <w:pPr>
        <w:pStyle w:val="B1"/>
      </w:pPr>
      <w:r w:rsidRPr="009061DB">
        <w:t>-</w:t>
      </w:r>
      <w:r w:rsidRPr="009061DB">
        <w:tab/>
      </w:r>
      <w:proofErr w:type="spellStart"/>
      <w:r w:rsidRPr="009061DB">
        <w:rPr>
          <w:rStyle w:val="Codechar"/>
          <w:noProof w:val="0"/>
          <w:lang w:val="en-GB"/>
        </w:rPr>
        <w:t>tmgi</w:t>
      </w:r>
      <w:proofErr w:type="spellEnd"/>
      <w:r w:rsidRPr="009061DB">
        <w:rPr>
          <w:rStyle w:val="Codechar"/>
          <w:noProof w:val="0"/>
          <w:lang w:val="en-GB"/>
        </w:rPr>
        <w:t xml:space="preserve"> = 1*15DIGIT</w:t>
      </w:r>
    </w:p>
    <w:bookmarkEnd w:id="170"/>
    <w:p w14:paraId="0597D073" w14:textId="2B529186" w:rsidR="00592D02" w:rsidRPr="009061DB" w:rsidRDefault="00592D02" w:rsidP="00F36A36">
      <w:pPr>
        <w:pStyle w:val="EX"/>
        <w:keepNext/>
      </w:pPr>
      <w:r w:rsidRPr="009061DB">
        <w:t>EXAMPLE</w:t>
      </w:r>
      <w:r w:rsidR="000F7875" w:rsidRPr="009061DB">
        <w:t>:</w:t>
      </w:r>
    </w:p>
    <w:p w14:paraId="11F01B98" w14:textId="53CD350E" w:rsidR="006761E8" w:rsidRPr="009061DB" w:rsidRDefault="001B367A" w:rsidP="001B367A">
      <w:pPr>
        <w:pStyle w:val="EX"/>
      </w:pPr>
      <w:r w:rsidRPr="009061DB">
        <w:tab/>
      </w:r>
      <w:r w:rsidR="006761E8" w:rsidRPr="009061DB">
        <w:t xml:space="preserve">UK MCC = 234 </w:t>
      </w:r>
      <w:r w:rsidR="006761E8" w:rsidRPr="009061DB">
        <w:rPr>
          <w:i/>
        </w:rPr>
        <w:t>(MCC Digit 1 = 2; MCC Digit 2 = 3 and MCC Digit 3 = 4)</w:t>
      </w:r>
    </w:p>
    <w:p w14:paraId="435F6292" w14:textId="17FE7BDC" w:rsidR="006761E8" w:rsidRPr="009061DB" w:rsidRDefault="001B367A" w:rsidP="001B367A">
      <w:pPr>
        <w:pStyle w:val="EX"/>
      </w:pPr>
      <w:r w:rsidRPr="009061DB">
        <w:tab/>
      </w:r>
      <w:r w:rsidR="006761E8" w:rsidRPr="009061DB">
        <w:t>Vodafone UK MNC = 15</w:t>
      </w:r>
    </w:p>
    <w:p w14:paraId="3D555866" w14:textId="777343BD" w:rsidR="006761E8" w:rsidRPr="009061DB" w:rsidRDefault="001B367A" w:rsidP="001B367A">
      <w:pPr>
        <w:pStyle w:val="EX"/>
      </w:pPr>
      <w:r w:rsidRPr="009061DB">
        <w:tab/>
      </w:r>
      <w:r w:rsidR="00592D02" w:rsidRPr="009061DB">
        <w:t>and</w:t>
      </w:r>
      <w:r w:rsidR="006761E8" w:rsidRPr="009061DB">
        <w:t xml:space="preserve">, with padding, Vodafone UK MNC = 15F </w:t>
      </w:r>
      <w:r w:rsidR="006761E8" w:rsidRPr="009061DB">
        <w:rPr>
          <w:i/>
        </w:rPr>
        <w:t>(MNC Digit 1 = 1; MNC Digit 2 = 5 and MNC Digit 3 = F)</w:t>
      </w:r>
    </w:p>
    <w:p w14:paraId="0E2D2756" w14:textId="256E34B4" w:rsidR="006761E8" w:rsidRPr="009061DB" w:rsidRDefault="001B367A" w:rsidP="001B367A">
      <w:pPr>
        <w:pStyle w:val="EX"/>
      </w:pPr>
      <w:r w:rsidRPr="009061DB">
        <w:tab/>
      </w:r>
      <w:r w:rsidR="006761E8" w:rsidRPr="009061DB">
        <w:t>MBS Service ID = 70A886</w:t>
      </w:r>
    </w:p>
    <w:p w14:paraId="4F9D6586" w14:textId="42448214" w:rsidR="006761E8" w:rsidRPr="009061DB" w:rsidRDefault="001B367A" w:rsidP="001B367A">
      <w:pPr>
        <w:pStyle w:val="EX"/>
      </w:pPr>
      <w:r w:rsidRPr="009061DB">
        <w:tab/>
      </w:r>
      <w:r w:rsidR="006761E8" w:rsidRPr="009061DB">
        <w:t>Therefore, TMGI = 70A886 32F451 (Hex)</w:t>
      </w:r>
      <w:r w:rsidR="00592D02" w:rsidRPr="009061DB">
        <w:t xml:space="preserve"> or</w:t>
      </w:r>
      <w:r w:rsidR="006761E8" w:rsidRPr="009061DB">
        <w:t xml:space="preserve"> 123869108302929 (Decimal)</w:t>
      </w:r>
    </w:p>
    <w:p w14:paraId="6C67EDC7" w14:textId="064F04F8" w:rsidR="006761E8" w:rsidRPr="009061DB" w:rsidRDefault="006761E8" w:rsidP="006761E8">
      <w:pPr>
        <w:spacing w:before="120"/>
        <w:rPr>
          <w:color w:val="000000"/>
        </w:rPr>
      </w:pPr>
      <w:bookmarkStart w:id="171" w:name="_MCCTEMPBM_CRPT22990038___7"/>
      <w:r w:rsidRPr="009061DB">
        <w:rPr>
          <w:color w:val="000000"/>
        </w:rPr>
        <w:t>The Temporary Mobile Group Identity (</w:t>
      </w:r>
      <w:proofErr w:type="spellStart"/>
      <w:r w:rsidRPr="009061DB">
        <w:rPr>
          <w:rStyle w:val="Codechar"/>
          <w:noProof w:val="0"/>
          <w:lang w:val="en-GB"/>
        </w:rPr>
        <w:t>tmgi</w:t>
      </w:r>
      <w:proofErr w:type="spellEnd"/>
      <w:r w:rsidRPr="009061DB">
        <w:rPr>
          <w:color w:val="000000"/>
        </w:rPr>
        <w:t>) information element is defined in TS</w:t>
      </w:r>
      <w:r w:rsidR="006F5E03" w:rsidRPr="009061DB">
        <w:rPr>
          <w:color w:val="000000"/>
        </w:rPr>
        <w:t> </w:t>
      </w:r>
      <w:r w:rsidRPr="009061DB">
        <w:rPr>
          <w:color w:val="000000"/>
        </w:rPr>
        <w:t>24.008</w:t>
      </w:r>
      <w:r w:rsidR="006F5E03" w:rsidRPr="009061DB">
        <w:rPr>
          <w:color w:val="000000"/>
        </w:rPr>
        <w:t> </w:t>
      </w:r>
      <w:r w:rsidRPr="009061DB">
        <w:rPr>
          <w:color w:val="000000"/>
        </w:rPr>
        <w:t>[</w:t>
      </w:r>
      <w:r w:rsidR="006F5E03" w:rsidRPr="009061DB">
        <w:rPr>
          <w:color w:val="000000"/>
        </w:rPr>
        <w:t>11</w:t>
      </w:r>
      <w:r w:rsidRPr="009061DB">
        <w:rPr>
          <w:color w:val="000000"/>
        </w:rPr>
        <w:t xml:space="preserve">] including the coding of the fields. Octets 3 to 8 (MBS Service ID, MCC and MNC) shall be placed in the </w:t>
      </w:r>
      <w:proofErr w:type="spellStart"/>
      <w:r w:rsidRPr="009061DB">
        <w:rPr>
          <w:rStyle w:val="Codechar"/>
          <w:noProof w:val="0"/>
          <w:lang w:val="en-GB"/>
        </w:rPr>
        <w:t>tmgi</w:t>
      </w:r>
      <w:proofErr w:type="spellEnd"/>
      <w:r w:rsidRPr="009061DB">
        <w:rPr>
          <w:color w:val="000000"/>
        </w:rPr>
        <w:t xml:space="preserve"> attribute of the MBS service type declaration line, and are encoded as a decimal number. Octet 3 is the most significant octet. </w:t>
      </w:r>
      <w:r w:rsidR="006F5E03" w:rsidRPr="009061DB">
        <w:rPr>
          <w:color w:val="000000"/>
        </w:rPr>
        <w:t>Because</w:t>
      </w:r>
      <w:r w:rsidRPr="009061DB">
        <w:rPr>
          <w:color w:val="000000"/>
        </w:rPr>
        <w:t xml:space="preserve"> this is encoded as a decimal number, leading zeros of the MBS Service ID field may be omitted.</w:t>
      </w:r>
    </w:p>
    <w:p w14:paraId="6A19D35E" w14:textId="18A3386F" w:rsidR="006761E8" w:rsidRPr="009061DB" w:rsidRDefault="006761E8" w:rsidP="006761E8">
      <w:pPr>
        <w:pStyle w:val="Heading4"/>
      </w:pPr>
      <w:bookmarkStart w:id="172" w:name="_CR6_2_2_3"/>
      <w:bookmarkStart w:id="173" w:name="_Toc210211673"/>
      <w:bookmarkEnd w:id="171"/>
      <w:bookmarkEnd w:id="172"/>
      <w:r w:rsidRPr="009061DB">
        <w:lastRenderedPageBreak/>
        <w:t>6.2.</w:t>
      </w:r>
      <w:r w:rsidR="00ED083E" w:rsidRPr="009061DB">
        <w:t>2</w:t>
      </w:r>
      <w:r w:rsidRPr="009061DB">
        <w:t>.3</w:t>
      </w:r>
      <w:r w:rsidRPr="009061DB">
        <w:tab/>
        <w:t xml:space="preserve">SDP </w:t>
      </w:r>
      <w:r w:rsidR="00592D02" w:rsidRPr="009061DB">
        <w:t>e</w:t>
      </w:r>
      <w:r w:rsidRPr="009061DB">
        <w:t>xamples for FLUTE Session</w:t>
      </w:r>
      <w:bookmarkEnd w:id="173"/>
    </w:p>
    <w:p w14:paraId="7BCEA286" w14:textId="79463F38" w:rsidR="006761E8" w:rsidRPr="009061DB" w:rsidRDefault="002A2F83" w:rsidP="006761E8">
      <w:pPr>
        <w:keepNext/>
        <w:keepLines/>
      </w:pPr>
      <w:r w:rsidRPr="009061DB">
        <w:t>Listing 6.2.</w:t>
      </w:r>
      <w:r w:rsidR="00ED083E" w:rsidRPr="009061DB">
        <w:t>2</w:t>
      </w:r>
      <w:r w:rsidRPr="009061DB">
        <w:t>.3</w:t>
      </w:r>
      <w:r w:rsidRPr="009061DB">
        <w:noBreakHyphen/>
        <w:t>1 provides</w:t>
      </w:r>
      <w:r w:rsidR="006761E8" w:rsidRPr="009061DB">
        <w:t xml:space="preserve"> a full example of </w:t>
      </w:r>
      <w:r w:rsidRPr="009061DB">
        <w:t xml:space="preserve">an </w:t>
      </w:r>
      <w:r w:rsidR="006761E8" w:rsidRPr="009061DB">
        <w:t>SDP description describing a FLUTE</w:t>
      </w:r>
      <w:r w:rsidR="00592D02" w:rsidRPr="009061DB">
        <w:t>-based MBS Distribution</w:t>
      </w:r>
      <w:r w:rsidR="006761E8" w:rsidRPr="009061DB">
        <w:t xml:space="preserve"> </w:t>
      </w:r>
      <w:r w:rsidR="00592D02" w:rsidRPr="009061DB">
        <w:t>S</w:t>
      </w:r>
      <w:r w:rsidR="006761E8" w:rsidRPr="009061DB">
        <w:t>ession</w:t>
      </w:r>
      <w:r w:rsidRPr="009061DB">
        <w:t xml:space="preserve"> using the Object Distribution Method with a TMGI as MBS Session Id</w:t>
      </w:r>
      <w:r w:rsidR="002D7A32" w:rsidRPr="009061DB">
        <w:t>.</w:t>
      </w:r>
    </w:p>
    <w:p w14:paraId="03F3BE0C" w14:textId="35ACC9D9" w:rsidR="00592D02" w:rsidRPr="009061DB" w:rsidRDefault="00592D02" w:rsidP="00592D02">
      <w:pPr>
        <w:pStyle w:val="TH"/>
      </w:pPr>
      <w:r w:rsidRPr="009061DB">
        <w:t>Listing 6.2.</w:t>
      </w:r>
      <w:r w:rsidR="00ED083E" w:rsidRPr="009061DB">
        <w:t>2</w:t>
      </w:r>
      <w:r w:rsidRPr="009061DB">
        <w:t>.3</w:t>
      </w:r>
      <w:r w:rsidRPr="009061DB">
        <w:noBreakHyphen/>
        <w:t xml:space="preserve">1: </w:t>
      </w:r>
      <w:r w:rsidR="002A2F83" w:rsidRPr="009061DB">
        <w:t>Session</w:t>
      </w:r>
      <w:r w:rsidRPr="009061DB">
        <w:t xml:space="preserve"> </w:t>
      </w:r>
      <w:r w:rsidR="002A2F83" w:rsidRPr="009061DB">
        <w:t>D</w:t>
      </w:r>
      <w:r w:rsidRPr="009061DB">
        <w:t xml:space="preserve">escription </w:t>
      </w:r>
      <w:r w:rsidR="002A2F83" w:rsidRPr="009061DB">
        <w:t xml:space="preserve">metadata unit </w:t>
      </w:r>
      <w:r w:rsidRPr="009061DB">
        <w:t>for</w:t>
      </w:r>
      <w:r w:rsidR="002A2F83" w:rsidRPr="009061DB">
        <w:br/>
      </w:r>
      <w:r w:rsidRPr="009061DB">
        <w:t>FLUTE-based MBS Distribution Session</w:t>
      </w:r>
      <w:r w:rsidR="002A2F83" w:rsidRPr="009061DB">
        <w:t xml:space="preserve"> </w:t>
      </w:r>
      <w:r w:rsidRPr="009061DB">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9061DB" w14:paraId="4D8D805C" w14:textId="77777777" w:rsidTr="002454B0">
        <w:tc>
          <w:tcPr>
            <w:tcW w:w="9631" w:type="dxa"/>
            <w:shd w:val="clear" w:color="auto" w:fill="D9D9D9" w:themeFill="background1" w:themeFillShade="D9"/>
          </w:tcPr>
          <w:p w14:paraId="1B088957" w14:textId="77777777" w:rsidR="006761E8" w:rsidRPr="009061DB" w:rsidRDefault="006761E8" w:rsidP="00870611">
            <w:pPr>
              <w:pStyle w:val="PL"/>
              <w:keepNext/>
              <w:keepLines/>
              <w:shd w:val="clear" w:color="auto" w:fill="D9D9D9" w:themeFill="background1" w:themeFillShade="D9"/>
              <w:rPr>
                <w:iCs/>
              </w:rPr>
            </w:pPr>
            <w:r w:rsidRPr="009061DB">
              <w:rPr>
                <w:iCs/>
              </w:rPr>
              <w:t>v=0</w:t>
            </w:r>
          </w:p>
          <w:p w14:paraId="31898B4C" w14:textId="77777777" w:rsidR="006761E8" w:rsidRPr="009061DB" w:rsidRDefault="006761E8" w:rsidP="00870611">
            <w:pPr>
              <w:pStyle w:val="PL"/>
              <w:keepNext/>
              <w:keepLines/>
              <w:shd w:val="clear" w:color="auto" w:fill="D9D9D9" w:themeFill="background1" w:themeFillShade="D9"/>
              <w:rPr>
                <w:iCs/>
              </w:rPr>
            </w:pPr>
            <w:r w:rsidRPr="009061DB">
              <w:rPr>
                <w:iCs/>
              </w:rPr>
              <w:t>o=user123 2890844526 2890842807 IN IP6 2201:056D::112E:144A:1E24</w:t>
            </w:r>
          </w:p>
          <w:p w14:paraId="04B1C166" w14:textId="77777777" w:rsidR="006761E8" w:rsidRPr="009061DB" w:rsidRDefault="006761E8" w:rsidP="00870611">
            <w:pPr>
              <w:pStyle w:val="PL"/>
              <w:keepNext/>
              <w:keepLines/>
              <w:shd w:val="clear" w:color="auto" w:fill="D9D9D9" w:themeFill="background1" w:themeFillShade="D9"/>
              <w:rPr>
                <w:iCs/>
              </w:rPr>
            </w:pPr>
            <w:r w:rsidRPr="009061DB">
              <w:rPr>
                <w:iCs/>
              </w:rPr>
              <w:t>s=Object Distribution session example</w:t>
            </w:r>
          </w:p>
          <w:p w14:paraId="325510EA" w14:textId="77777777" w:rsidR="006761E8" w:rsidRPr="009061DB" w:rsidRDefault="006761E8" w:rsidP="00870611">
            <w:pPr>
              <w:pStyle w:val="PL"/>
              <w:keepNext/>
              <w:keepLines/>
              <w:shd w:val="clear" w:color="auto" w:fill="D9D9D9" w:themeFill="background1" w:themeFillShade="D9"/>
              <w:rPr>
                <w:iCs/>
              </w:rPr>
            </w:pPr>
            <w:proofErr w:type="spellStart"/>
            <w:r w:rsidRPr="009061DB">
              <w:rPr>
                <w:iCs/>
              </w:rPr>
              <w:t>i</w:t>
            </w:r>
            <w:proofErr w:type="spellEnd"/>
            <w:r w:rsidRPr="009061DB">
              <w:rPr>
                <w:iCs/>
              </w:rPr>
              <w:t>=More information</w:t>
            </w:r>
          </w:p>
          <w:p w14:paraId="0476B6F4" w14:textId="77777777" w:rsidR="006761E8" w:rsidRPr="009061DB" w:rsidRDefault="006761E8" w:rsidP="00870611">
            <w:pPr>
              <w:pStyle w:val="PL"/>
              <w:keepNext/>
              <w:keepLines/>
              <w:shd w:val="clear" w:color="auto" w:fill="D9D9D9" w:themeFill="background1" w:themeFillShade="D9"/>
              <w:rPr>
                <w:iCs/>
              </w:rPr>
            </w:pPr>
            <w:r w:rsidRPr="009061DB">
              <w:rPr>
                <w:iCs/>
              </w:rPr>
              <w:t>t=2873397496 2873404696</w:t>
            </w:r>
          </w:p>
          <w:p w14:paraId="59556F3A" w14:textId="77777777" w:rsidR="006761E8" w:rsidRPr="009061DB" w:rsidRDefault="006761E8" w:rsidP="00870611">
            <w:pPr>
              <w:pStyle w:val="PL"/>
              <w:keepNext/>
              <w:keepLines/>
              <w:shd w:val="clear" w:color="auto" w:fill="D9D9D9" w:themeFill="background1" w:themeFillShade="D9"/>
              <w:rPr>
                <w:iCs/>
              </w:rPr>
            </w:pPr>
            <w:r w:rsidRPr="009061DB">
              <w:rPr>
                <w:iCs/>
              </w:rPr>
              <w:t>a=</w:t>
            </w:r>
            <w:proofErr w:type="spellStart"/>
            <w:r w:rsidRPr="009061DB">
              <w:rPr>
                <w:iCs/>
              </w:rPr>
              <w:t>mbs-servicetype:broadcast</w:t>
            </w:r>
            <w:proofErr w:type="spellEnd"/>
            <w:r w:rsidRPr="009061DB">
              <w:rPr>
                <w:iCs/>
              </w:rPr>
              <w:t xml:space="preserve"> 123869108302929</w:t>
            </w:r>
          </w:p>
          <w:p w14:paraId="3D98F3F0" w14:textId="77777777" w:rsidR="006761E8" w:rsidRPr="009061DB" w:rsidRDefault="006761E8" w:rsidP="00870611">
            <w:pPr>
              <w:pStyle w:val="PL"/>
              <w:keepNext/>
              <w:keepLines/>
              <w:shd w:val="clear" w:color="auto" w:fill="D9D9D9" w:themeFill="background1" w:themeFillShade="D9"/>
              <w:rPr>
                <w:iCs/>
              </w:rPr>
            </w:pPr>
            <w:r w:rsidRPr="009061DB">
              <w:rPr>
                <w:iCs/>
              </w:rPr>
              <w:t>a=FEC-declaration:0 encoding-id=1</w:t>
            </w:r>
          </w:p>
          <w:p w14:paraId="2FD31F4C" w14:textId="77777777" w:rsidR="006761E8" w:rsidRPr="009061DB" w:rsidRDefault="006761E8" w:rsidP="00870611">
            <w:pPr>
              <w:pStyle w:val="PL"/>
              <w:keepNext/>
              <w:keepLines/>
              <w:shd w:val="clear" w:color="auto" w:fill="D9D9D9" w:themeFill="background1" w:themeFillShade="D9"/>
              <w:rPr>
                <w:iCs/>
              </w:rPr>
            </w:pPr>
            <w:r w:rsidRPr="009061DB">
              <w:rPr>
                <w:iCs/>
              </w:rPr>
              <w:t xml:space="preserve">a=source-filter: </w:t>
            </w:r>
            <w:proofErr w:type="spellStart"/>
            <w:r w:rsidRPr="009061DB">
              <w:rPr>
                <w:iCs/>
              </w:rPr>
              <w:t>incl</w:t>
            </w:r>
            <w:proofErr w:type="spellEnd"/>
            <w:r w:rsidRPr="009061DB">
              <w:rPr>
                <w:iCs/>
              </w:rPr>
              <w:t xml:space="preserve"> IN IP6 * 2001:210:1:2:240:96FF:FE25:8EC9</w:t>
            </w:r>
          </w:p>
          <w:p w14:paraId="516469AB" w14:textId="77777777" w:rsidR="006761E8" w:rsidRPr="009061DB" w:rsidRDefault="006761E8" w:rsidP="00870611">
            <w:pPr>
              <w:pStyle w:val="PL"/>
              <w:keepNext/>
              <w:keepLines/>
              <w:shd w:val="clear" w:color="auto" w:fill="D9D9D9" w:themeFill="background1" w:themeFillShade="D9"/>
              <w:rPr>
                <w:iCs/>
              </w:rPr>
            </w:pPr>
            <w:r w:rsidRPr="009061DB">
              <w:rPr>
                <w:iCs/>
              </w:rPr>
              <w:t>a=flute-tsi:3</w:t>
            </w:r>
          </w:p>
          <w:p w14:paraId="1436B4C4" w14:textId="77777777" w:rsidR="006761E8" w:rsidRPr="009061DB" w:rsidRDefault="006761E8" w:rsidP="00870611">
            <w:pPr>
              <w:pStyle w:val="PL"/>
              <w:keepNext/>
              <w:keepLines/>
              <w:shd w:val="clear" w:color="auto" w:fill="D9D9D9" w:themeFill="background1" w:themeFillShade="D9"/>
              <w:rPr>
                <w:iCs/>
              </w:rPr>
            </w:pPr>
            <w:r w:rsidRPr="009061DB">
              <w:rPr>
                <w:iCs/>
              </w:rPr>
              <w:t>m=application 12345 FLUTE/UDP 0</w:t>
            </w:r>
          </w:p>
          <w:p w14:paraId="11C18F69" w14:textId="77777777" w:rsidR="006761E8" w:rsidRPr="009061DB" w:rsidRDefault="006761E8" w:rsidP="00870611">
            <w:pPr>
              <w:pStyle w:val="PL"/>
              <w:keepNext/>
              <w:keepLines/>
              <w:shd w:val="clear" w:color="auto" w:fill="D9D9D9" w:themeFill="background1" w:themeFillShade="D9"/>
              <w:rPr>
                <w:iCs/>
              </w:rPr>
            </w:pPr>
            <w:r w:rsidRPr="009061DB">
              <w:rPr>
                <w:iCs/>
              </w:rPr>
              <w:t>c=IN IP6 FF1E:03AD::7F2E:172A:1E24/1</w:t>
            </w:r>
          </w:p>
          <w:p w14:paraId="49A75834" w14:textId="77777777" w:rsidR="006761E8" w:rsidRPr="009061DB" w:rsidRDefault="006761E8" w:rsidP="00870611">
            <w:pPr>
              <w:pStyle w:val="PL"/>
              <w:keepNext/>
              <w:keepLines/>
              <w:shd w:val="clear" w:color="auto" w:fill="D9D9D9" w:themeFill="background1" w:themeFillShade="D9"/>
              <w:rPr>
                <w:iCs/>
              </w:rPr>
            </w:pPr>
            <w:r w:rsidRPr="009061DB">
              <w:rPr>
                <w:iCs/>
              </w:rPr>
              <w:t>b=1000</w:t>
            </w:r>
          </w:p>
          <w:p w14:paraId="33EFB169" w14:textId="77777777" w:rsidR="006761E8" w:rsidRPr="009061DB" w:rsidRDefault="006761E8" w:rsidP="00870611">
            <w:pPr>
              <w:pStyle w:val="PL"/>
              <w:shd w:val="clear" w:color="auto" w:fill="D9D9D9" w:themeFill="background1" w:themeFillShade="D9"/>
              <w:rPr>
                <w:iCs/>
              </w:rPr>
            </w:pPr>
            <w:r w:rsidRPr="009061DB">
              <w:rPr>
                <w:iCs/>
              </w:rPr>
              <w:t>a=</w:t>
            </w:r>
            <w:proofErr w:type="spellStart"/>
            <w:r w:rsidRPr="009061DB">
              <w:rPr>
                <w:iCs/>
              </w:rPr>
              <w:t>lang:EN</w:t>
            </w:r>
            <w:proofErr w:type="spellEnd"/>
          </w:p>
          <w:p w14:paraId="01F147D6" w14:textId="505328F4" w:rsidR="006761E8" w:rsidRPr="009061DB" w:rsidRDefault="006761E8" w:rsidP="00870611">
            <w:pPr>
              <w:pStyle w:val="PL"/>
              <w:shd w:val="clear" w:color="auto" w:fill="D9D9D9" w:themeFill="background1" w:themeFillShade="D9"/>
              <w:rPr>
                <w:i/>
              </w:rPr>
            </w:pPr>
            <w:r w:rsidRPr="009061DB">
              <w:rPr>
                <w:iCs/>
              </w:rPr>
              <w:t>a=FEC:0</w:t>
            </w:r>
          </w:p>
        </w:tc>
      </w:tr>
    </w:tbl>
    <w:p w14:paraId="535B7292" w14:textId="77777777" w:rsidR="006761E8" w:rsidRPr="009061DB" w:rsidRDefault="006761E8" w:rsidP="002454B0"/>
    <w:p w14:paraId="76471D3B" w14:textId="16F452F0" w:rsidR="006761E8" w:rsidRPr="009061DB" w:rsidRDefault="002A2F83" w:rsidP="006761E8">
      <w:pPr>
        <w:keepNext/>
        <w:keepLines/>
      </w:pPr>
      <w:r w:rsidRPr="009061DB">
        <w:t>Listing 6.2.</w:t>
      </w:r>
      <w:r w:rsidR="00ED083E" w:rsidRPr="009061DB">
        <w:t>2</w:t>
      </w:r>
      <w:r w:rsidRPr="009061DB">
        <w:t>.3</w:t>
      </w:r>
      <w:r w:rsidRPr="009061DB">
        <w:noBreakHyphen/>
        <w:t>2 provides</w:t>
      </w:r>
      <w:r w:rsidR="006761E8" w:rsidRPr="009061DB">
        <w:t xml:space="preserve"> a second example of an SDP description describing a FLUTE</w:t>
      </w:r>
      <w:r w:rsidR="004435AE" w:rsidRPr="009061DB">
        <w:t>-based</w:t>
      </w:r>
      <w:r w:rsidR="006761E8" w:rsidRPr="009061DB">
        <w:t xml:space="preserve"> </w:t>
      </w:r>
      <w:r w:rsidRPr="009061DB">
        <w:t>MBS Distribution S</w:t>
      </w:r>
      <w:r w:rsidR="006761E8" w:rsidRPr="009061DB">
        <w:t xml:space="preserve">ession </w:t>
      </w:r>
      <w:r w:rsidRPr="009061DB">
        <w:t xml:space="preserve">using the Object Distribution Method </w:t>
      </w:r>
      <w:r w:rsidR="006761E8" w:rsidRPr="009061DB">
        <w:t>and which indicates that 25% redundant FEC protection is applied to the FEC encoding of the video Segments of the associated DASH-formatted content</w:t>
      </w:r>
      <w:r w:rsidR="002D7A32" w:rsidRPr="009061DB">
        <w:t>.</w:t>
      </w:r>
    </w:p>
    <w:p w14:paraId="00227CCC" w14:textId="2C393028" w:rsidR="002A2F83" w:rsidRPr="009061DB" w:rsidRDefault="002A2F83" w:rsidP="002A2F83">
      <w:pPr>
        <w:pStyle w:val="TH"/>
      </w:pPr>
      <w:r w:rsidRPr="009061DB">
        <w:t>Listing 6.2.</w:t>
      </w:r>
      <w:r w:rsidR="00ED083E" w:rsidRPr="009061DB">
        <w:t>2</w:t>
      </w:r>
      <w:r w:rsidRPr="009061DB">
        <w:t>.3</w:t>
      </w:r>
      <w:r w:rsidRPr="009061DB">
        <w:noBreakHyphen/>
        <w:t>2: Session Description metadata unit for</w:t>
      </w:r>
      <w:r w:rsidR="00225F42" w:rsidRPr="009061DB">
        <w:br/>
        <w:t xml:space="preserve">FLUTE-based </w:t>
      </w:r>
      <w:r w:rsidRPr="009061DB">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9061DB" w14:paraId="209F5F9A" w14:textId="77777777" w:rsidTr="002454B0">
        <w:tc>
          <w:tcPr>
            <w:tcW w:w="9631" w:type="dxa"/>
            <w:shd w:val="clear" w:color="auto" w:fill="D9D9D9" w:themeFill="background1" w:themeFillShade="D9"/>
          </w:tcPr>
          <w:p w14:paraId="7A82CCB5" w14:textId="77777777" w:rsidR="006761E8" w:rsidRPr="009061DB" w:rsidRDefault="006761E8" w:rsidP="006761E8">
            <w:pPr>
              <w:pStyle w:val="PL"/>
              <w:keepNext/>
              <w:keepLines/>
              <w:rPr>
                <w:iCs/>
              </w:rPr>
            </w:pPr>
            <w:r w:rsidRPr="009061DB">
              <w:rPr>
                <w:iCs/>
              </w:rPr>
              <w:t>v=0</w:t>
            </w:r>
          </w:p>
          <w:p w14:paraId="06F4488C" w14:textId="77777777" w:rsidR="006761E8" w:rsidRPr="009061DB" w:rsidRDefault="006761E8" w:rsidP="006761E8">
            <w:pPr>
              <w:pStyle w:val="PL"/>
              <w:keepNext/>
              <w:keepLines/>
              <w:rPr>
                <w:iCs/>
              </w:rPr>
            </w:pPr>
            <w:r w:rsidRPr="009061DB">
              <w:rPr>
                <w:iCs/>
              </w:rPr>
              <w:t>o=user123 2890844526 2890842807 IN IP6 2201:056D::112E:144A:1E24</w:t>
            </w:r>
          </w:p>
          <w:p w14:paraId="648FE206" w14:textId="65546FAA" w:rsidR="006761E8" w:rsidRPr="009061DB" w:rsidRDefault="006761E8" w:rsidP="006761E8">
            <w:pPr>
              <w:pStyle w:val="PL"/>
              <w:keepNext/>
              <w:keepLines/>
              <w:rPr>
                <w:iCs/>
              </w:rPr>
            </w:pPr>
            <w:r w:rsidRPr="009061DB">
              <w:rPr>
                <w:iCs/>
              </w:rPr>
              <w:t>s=Object Distribution session carrying 2-hour DASH-</w:t>
            </w:r>
            <w:r w:rsidR="00225F42" w:rsidRPr="009061DB">
              <w:rPr>
                <w:iCs/>
              </w:rPr>
              <w:t>packaged</w:t>
            </w:r>
            <w:r w:rsidRPr="009061DB">
              <w:rPr>
                <w:iCs/>
              </w:rPr>
              <w:t xml:space="preserve"> program</w:t>
            </w:r>
            <w:r w:rsidR="00225F42" w:rsidRPr="009061DB">
              <w:rPr>
                <w:iCs/>
              </w:rPr>
              <w:t>me</w:t>
            </w:r>
          </w:p>
          <w:p w14:paraId="7EDEDEBC" w14:textId="77777777" w:rsidR="006761E8" w:rsidRPr="009061DB" w:rsidRDefault="006761E8" w:rsidP="006761E8">
            <w:pPr>
              <w:pStyle w:val="PL"/>
              <w:keepNext/>
              <w:keepLines/>
              <w:rPr>
                <w:iCs/>
              </w:rPr>
            </w:pPr>
            <w:proofErr w:type="spellStart"/>
            <w:r w:rsidRPr="009061DB">
              <w:rPr>
                <w:iCs/>
              </w:rPr>
              <w:t>i</w:t>
            </w:r>
            <w:proofErr w:type="spellEnd"/>
            <w:r w:rsidRPr="009061DB">
              <w:rPr>
                <w:iCs/>
              </w:rPr>
              <w:t>=More information</w:t>
            </w:r>
          </w:p>
          <w:p w14:paraId="4713DB57" w14:textId="77777777" w:rsidR="006761E8" w:rsidRPr="009061DB" w:rsidRDefault="006761E8" w:rsidP="006761E8">
            <w:pPr>
              <w:pStyle w:val="PL"/>
              <w:keepNext/>
              <w:keepLines/>
              <w:rPr>
                <w:iCs/>
              </w:rPr>
            </w:pPr>
            <w:r w:rsidRPr="009061DB">
              <w:rPr>
                <w:iCs/>
              </w:rPr>
              <w:t>t=3615124600 3615131800</w:t>
            </w:r>
          </w:p>
          <w:p w14:paraId="5FD27AFC" w14:textId="734CBF18" w:rsidR="006761E8" w:rsidRPr="009061DB" w:rsidRDefault="006761E8" w:rsidP="006761E8">
            <w:pPr>
              <w:pStyle w:val="PL"/>
              <w:keepNext/>
              <w:keepLines/>
              <w:rPr>
                <w:iCs/>
              </w:rPr>
            </w:pPr>
            <w:r w:rsidRPr="009061DB">
              <w:rPr>
                <w:iCs/>
              </w:rPr>
              <w:t>a=</w:t>
            </w:r>
            <w:proofErr w:type="spellStart"/>
            <w:r w:rsidRPr="009061DB">
              <w:rPr>
                <w:iCs/>
              </w:rPr>
              <w:t>mbs-servicetype:broadcast</w:t>
            </w:r>
            <w:proofErr w:type="spellEnd"/>
            <w:r w:rsidRPr="009061DB">
              <w:rPr>
                <w:iCs/>
              </w:rPr>
              <w:t xml:space="preserve"> 123869108302929</w:t>
            </w:r>
          </w:p>
          <w:p w14:paraId="28C50258" w14:textId="77777777" w:rsidR="006761E8" w:rsidRPr="009061DB" w:rsidRDefault="006761E8" w:rsidP="006761E8">
            <w:pPr>
              <w:pStyle w:val="PL"/>
              <w:keepNext/>
              <w:keepLines/>
              <w:rPr>
                <w:iCs/>
              </w:rPr>
            </w:pPr>
            <w:r w:rsidRPr="009061DB">
              <w:rPr>
                <w:iCs/>
              </w:rPr>
              <w:t>a=FEC-declaration:0 encoding-id=1</w:t>
            </w:r>
          </w:p>
          <w:p w14:paraId="28F7B9EB" w14:textId="77777777" w:rsidR="006761E8" w:rsidRPr="009061DB" w:rsidRDefault="006761E8" w:rsidP="006761E8">
            <w:pPr>
              <w:pStyle w:val="PL"/>
              <w:keepNext/>
              <w:keepLines/>
              <w:rPr>
                <w:iCs/>
              </w:rPr>
            </w:pPr>
            <w:r w:rsidRPr="009061DB">
              <w:rPr>
                <w:iCs/>
              </w:rPr>
              <w:t>a=FEC-redundancy-level:0 redundancy-level=25</w:t>
            </w:r>
          </w:p>
          <w:p w14:paraId="42A43EF1" w14:textId="77777777" w:rsidR="006761E8" w:rsidRPr="009061DB" w:rsidRDefault="006761E8" w:rsidP="006761E8">
            <w:pPr>
              <w:pStyle w:val="PL"/>
              <w:keepNext/>
              <w:keepLines/>
              <w:rPr>
                <w:iCs/>
              </w:rPr>
            </w:pPr>
            <w:r w:rsidRPr="009061DB">
              <w:rPr>
                <w:iCs/>
              </w:rPr>
              <w:t xml:space="preserve">a=source-filter: </w:t>
            </w:r>
            <w:proofErr w:type="spellStart"/>
            <w:r w:rsidRPr="009061DB">
              <w:rPr>
                <w:iCs/>
              </w:rPr>
              <w:t>incl</w:t>
            </w:r>
            <w:proofErr w:type="spellEnd"/>
            <w:r w:rsidRPr="009061DB">
              <w:rPr>
                <w:iCs/>
              </w:rPr>
              <w:t xml:space="preserve"> IN IP6 * 2001:210:1:2:240:96FF:FE25:8EC9</w:t>
            </w:r>
          </w:p>
          <w:p w14:paraId="320F83D6" w14:textId="77777777" w:rsidR="006761E8" w:rsidRPr="009061DB" w:rsidRDefault="006761E8" w:rsidP="006761E8">
            <w:pPr>
              <w:pStyle w:val="PL"/>
              <w:keepNext/>
              <w:keepLines/>
              <w:rPr>
                <w:iCs/>
              </w:rPr>
            </w:pPr>
            <w:r w:rsidRPr="009061DB">
              <w:rPr>
                <w:iCs/>
              </w:rPr>
              <w:t>a=flute-tsi:5</w:t>
            </w:r>
          </w:p>
          <w:p w14:paraId="18416BE1" w14:textId="77777777" w:rsidR="006761E8" w:rsidRPr="009061DB" w:rsidRDefault="006761E8" w:rsidP="006761E8">
            <w:pPr>
              <w:pStyle w:val="PL"/>
              <w:keepNext/>
              <w:keepLines/>
              <w:rPr>
                <w:iCs/>
              </w:rPr>
            </w:pPr>
            <w:r w:rsidRPr="009061DB">
              <w:rPr>
                <w:iCs/>
              </w:rPr>
              <w:t>m=video 10111 FLUTE/UDP 0</w:t>
            </w:r>
          </w:p>
          <w:p w14:paraId="20D466FD" w14:textId="77777777" w:rsidR="006761E8" w:rsidRPr="009061DB" w:rsidRDefault="006761E8" w:rsidP="006761E8">
            <w:pPr>
              <w:pStyle w:val="PL"/>
              <w:keepNext/>
              <w:keepLines/>
              <w:rPr>
                <w:iCs/>
              </w:rPr>
            </w:pPr>
            <w:r w:rsidRPr="009061DB">
              <w:rPr>
                <w:iCs/>
              </w:rPr>
              <w:t>c=IN IP6 FF1E:03AD::7F2E:172A:1E24/1</w:t>
            </w:r>
          </w:p>
          <w:p w14:paraId="0F7FBFFF" w14:textId="77777777" w:rsidR="006761E8" w:rsidRPr="009061DB" w:rsidRDefault="006761E8" w:rsidP="006761E8">
            <w:pPr>
              <w:pStyle w:val="PL"/>
              <w:keepNext/>
              <w:keepLines/>
              <w:rPr>
                <w:iCs/>
              </w:rPr>
            </w:pPr>
            <w:r w:rsidRPr="009061DB">
              <w:rPr>
                <w:iCs/>
              </w:rPr>
              <w:t>b=2048</w:t>
            </w:r>
          </w:p>
          <w:p w14:paraId="21E247EB" w14:textId="7750BF27" w:rsidR="006761E8" w:rsidRPr="009061DB" w:rsidRDefault="006761E8" w:rsidP="006761E8">
            <w:pPr>
              <w:pStyle w:val="PL"/>
              <w:rPr>
                <w:i/>
              </w:rPr>
            </w:pPr>
            <w:r w:rsidRPr="009061DB">
              <w:rPr>
                <w:iCs/>
              </w:rPr>
              <w:t>a=</w:t>
            </w:r>
            <w:proofErr w:type="spellStart"/>
            <w:r w:rsidRPr="009061DB">
              <w:rPr>
                <w:iCs/>
              </w:rPr>
              <w:t>lang:EN</w:t>
            </w:r>
            <w:proofErr w:type="spellEnd"/>
          </w:p>
        </w:tc>
      </w:tr>
    </w:tbl>
    <w:p w14:paraId="7281FA2A" w14:textId="77777777" w:rsidR="006761E8" w:rsidRPr="009061DB" w:rsidRDefault="006761E8" w:rsidP="002454B0"/>
    <w:p w14:paraId="2E9E3ECD" w14:textId="1BDEDBFE" w:rsidR="006761E8" w:rsidRPr="009061DB" w:rsidRDefault="006761E8" w:rsidP="006761E8">
      <w:pPr>
        <w:pStyle w:val="Heading3"/>
      </w:pPr>
      <w:bookmarkStart w:id="174" w:name="_CR6_2_3"/>
      <w:bookmarkStart w:id="175" w:name="_Toc210211674"/>
      <w:bookmarkEnd w:id="174"/>
      <w:r w:rsidRPr="009061DB">
        <w:t>6.2.</w:t>
      </w:r>
      <w:r w:rsidR="00ED083E" w:rsidRPr="009061DB">
        <w:t>3</w:t>
      </w:r>
      <w:r w:rsidRPr="009061DB">
        <w:tab/>
      </w:r>
      <w:r w:rsidR="003C19E7" w:rsidRPr="009061DB">
        <w:t>Operating modes for</w:t>
      </w:r>
      <w:r w:rsidR="002D7A32" w:rsidRPr="009061DB">
        <w:t xml:space="preserve"> FLUTE-based</w:t>
      </w:r>
      <w:r w:rsidR="003C19E7" w:rsidRPr="009061DB">
        <w:t xml:space="preserve"> </w:t>
      </w:r>
      <w:r w:rsidRPr="009061DB">
        <w:t xml:space="preserve">Object Distribution </w:t>
      </w:r>
      <w:r w:rsidR="003C19E7" w:rsidRPr="009061DB">
        <w:t>Method</w:t>
      </w:r>
      <w:bookmarkEnd w:id="175"/>
    </w:p>
    <w:p w14:paraId="07DC086E" w14:textId="584208F7" w:rsidR="006761E8" w:rsidRPr="009061DB" w:rsidRDefault="006761E8" w:rsidP="006761E8">
      <w:pPr>
        <w:pStyle w:val="Heading4"/>
      </w:pPr>
      <w:bookmarkStart w:id="176" w:name="_CR6_2_3_1"/>
      <w:bookmarkStart w:id="177" w:name="_Toc210211675"/>
      <w:bookmarkEnd w:id="176"/>
      <w:r w:rsidRPr="009061DB">
        <w:t>6.2.</w:t>
      </w:r>
      <w:r w:rsidR="00ED083E" w:rsidRPr="009061DB">
        <w:t>3</w:t>
      </w:r>
      <w:r w:rsidRPr="009061DB">
        <w:t>.1</w:t>
      </w:r>
      <w:r w:rsidRPr="009061DB">
        <w:tab/>
        <w:t>Introduction</w:t>
      </w:r>
      <w:bookmarkEnd w:id="177"/>
    </w:p>
    <w:p w14:paraId="104FAAE9" w14:textId="77777777" w:rsidR="003C19E7" w:rsidRPr="009061DB" w:rsidRDefault="003C19E7" w:rsidP="003C19E7">
      <w:r w:rsidRPr="009061DB">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9061DB" w:rsidRDefault="002D7A32" w:rsidP="002D7A32">
      <w:r w:rsidRPr="009061DB">
        <w:t>The Object Repair mechanism for FLUTE specified in clause 6.2.4 may be used with the following operating modes:</w:t>
      </w:r>
    </w:p>
    <w:p w14:paraId="29EE3B74" w14:textId="77777777" w:rsidR="002D7A32" w:rsidRPr="009061DB" w:rsidRDefault="002D7A32" w:rsidP="002D7A32">
      <w:pPr>
        <w:pStyle w:val="B1"/>
      </w:pPr>
      <w:bookmarkStart w:id="178" w:name="_MCCTEMPBM_CRPT22990039___7"/>
      <w:r w:rsidRPr="009061DB">
        <w:t>-</w:t>
      </w:r>
      <w:r w:rsidRPr="009061DB">
        <w:tab/>
      </w:r>
      <w:r w:rsidRPr="009061DB">
        <w:rPr>
          <w:rStyle w:val="Codechar"/>
          <w:noProof w:val="0"/>
          <w:lang w:val="en-GB"/>
        </w:rPr>
        <w:t>OBJECT_SINGLE</w:t>
      </w:r>
      <w:r w:rsidRPr="009061DB">
        <w:t>, as specified in clause 6.2.3.2;</w:t>
      </w:r>
    </w:p>
    <w:p w14:paraId="336BA9B5" w14:textId="77777777" w:rsidR="002D7A32" w:rsidRPr="009061DB" w:rsidRDefault="002D7A32" w:rsidP="002D7A32">
      <w:pPr>
        <w:pStyle w:val="B1"/>
        <w:rPr>
          <w:i/>
        </w:rPr>
      </w:pPr>
      <w:r w:rsidRPr="009061DB">
        <w:t>-</w:t>
      </w:r>
      <w:r w:rsidRPr="009061DB">
        <w:tab/>
        <w:t xml:space="preserve"> </w:t>
      </w:r>
      <w:r w:rsidRPr="009061DB">
        <w:rPr>
          <w:rStyle w:val="Codechar"/>
          <w:noProof w:val="0"/>
          <w:lang w:val="en-GB"/>
        </w:rPr>
        <w:t>OBJECT_COLLECTION</w:t>
      </w:r>
      <w:r w:rsidRPr="009061DB">
        <w:t>, as specified in clause 6.2.3.3; or</w:t>
      </w:r>
    </w:p>
    <w:p w14:paraId="445A530E" w14:textId="77777777" w:rsidR="002D7A32" w:rsidRPr="009061DB" w:rsidRDefault="002D7A32" w:rsidP="002D7A32">
      <w:pPr>
        <w:pStyle w:val="B1"/>
        <w:rPr>
          <w:rStyle w:val="Codechar"/>
          <w:noProof w:val="0"/>
          <w:lang w:val="en-GB"/>
        </w:rPr>
      </w:pPr>
      <w:r w:rsidRPr="009061DB">
        <w:t>-</w:t>
      </w:r>
      <w:r w:rsidRPr="009061DB">
        <w:tab/>
      </w:r>
      <w:r w:rsidRPr="009061DB">
        <w:rPr>
          <w:rStyle w:val="Codechar"/>
          <w:noProof w:val="0"/>
          <w:lang w:val="en-GB"/>
        </w:rPr>
        <w:t>OBJECT_CAROUSEL</w:t>
      </w:r>
      <w:r w:rsidRPr="009061DB">
        <w:t>, as specified in clause 6.2.3.4.</w:t>
      </w:r>
    </w:p>
    <w:p w14:paraId="583112CE" w14:textId="4688EF18" w:rsidR="002D7A32" w:rsidRPr="009061DB" w:rsidRDefault="002D7A32" w:rsidP="002D7A32">
      <w:bookmarkStart w:id="179" w:name="_MCCTEMPBM_CRPT22990040___7"/>
      <w:bookmarkEnd w:id="178"/>
      <w:r w:rsidRPr="009061DB">
        <w:t xml:space="preserve">The Object Repair mechanism for FLUTE shall not be used with the </w:t>
      </w:r>
      <w:r w:rsidRPr="009061DB">
        <w:rPr>
          <w:rStyle w:val="Codechar"/>
          <w:noProof w:val="0"/>
          <w:lang w:val="en-GB"/>
        </w:rPr>
        <w:t>OBJECT_STREAMING</w:t>
      </w:r>
      <w:r w:rsidRPr="009061DB">
        <w:t xml:space="preserve"> mode (as specified in clause 6.2.3.5) in this Release.</w:t>
      </w:r>
    </w:p>
    <w:p w14:paraId="1F3C2227" w14:textId="66F961C5" w:rsidR="006761E8" w:rsidRPr="009061DB" w:rsidRDefault="006761E8" w:rsidP="006761E8">
      <w:pPr>
        <w:pStyle w:val="Heading4"/>
      </w:pPr>
      <w:bookmarkStart w:id="180" w:name="_CR6_2_3_2"/>
      <w:bookmarkStart w:id="181" w:name="_Toc210211676"/>
      <w:bookmarkEnd w:id="179"/>
      <w:bookmarkEnd w:id="180"/>
      <w:r w:rsidRPr="009061DB">
        <w:lastRenderedPageBreak/>
        <w:t>6.2.</w:t>
      </w:r>
      <w:r w:rsidR="00ED083E" w:rsidRPr="009061DB">
        <w:t>3</w:t>
      </w:r>
      <w:r w:rsidRPr="009061DB">
        <w:t>.2</w:t>
      </w:r>
      <w:r w:rsidRPr="009061DB">
        <w:tab/>
        <w:t xml:space="preserve">Single object </w:t>
      </w:r>
      <w:r w:rsidR="003C19E7" w:rsidRPr="009061DB">
        <w:t>operating</w:t>
      </w:r>
      <w:r w:rsidRPr="009061DB">
        <w:t xml:space="preserve"> mode</w:t>
      </w:r>
      <w:bookmarkEnd w:id="181"/>
    </w:p>
    <w:p w14:paraId="3EDBB6EC" w14:textId="41AFE51F" w:rsidR="003C19E7" w:rsidRPr="009061DB" w:rsidRDefault="003C19E7" w:rsidP="003C19E7">
      <w:pPr>
        <w:keepNext/>
        <w:rPr>
          <w:lang w:eastAsia="zh-CN"/>
        </w:rPr>
      </w:pPr>
      <w:bookmarkStart w:id="182" w:name="_MCCTEMPBM_CRPT22990041___7"/>
      <w:r w:rsidRPr="009061DB">
        <w:t>Single object operating mode (</w:t>
      </w:r>
      <w:r w:rsidRPr="009061DB">
        <w:rPr>
          <w:rStyle w:val="Codechar"/>
          <w:noProof w:val="0"/>
          <w:lang w:val="en-GB"/>
        </w:rPr>
        <w:t>OBJECT_SINGLE</w:t>
      </w:r>
      <w:r w:rsidRPr="009061DB">
        <w:t xml:space="preserve">) refers to the case </w:t>
      </w:r>
      <w:r w:rsidR="001611CC" w:rsidRPr="009061DB">
        <w:t>in which</w:t>
      </w:r>
      <w:r w:rsidRPr="009061DB">
        <w:t xml:space="preserve"> a single object is distributed via the </w:t>
      </w:r>
      <w:r w:rsidRPr="009061DB">
        <w:rPr>
          <w:lang w:eastAsia="zh-CN"/>
        </w:rPr>
        <w:t>Object Distribution Method.</w:t>
      </w:r>
    </w:p>
    <w:bookmarkEnd w:id="182"/>
    <w:p w14:paraId="0E056397" w14:textId="54A0D887" w:rsidR="003C19E7" w:rsidRPr="009061DB" w:rsidRDefault="003C19E7" w:rsidP="003C19E7">
      <w:r w:rsidRPr="009061DB">
        <w:rPr>
          <w:lang w:eastAsia="zh-CN"/>
        </w:rPr>
        <w:t xml:space="preserve">No specific aspects beyond the general </w:t>
      </w:r>
      <w:r w:rsidR="00952A9C" w:rsidRPr="009061DB">
        <w:rPr>
          <w:lang w:eastAsia="zh-CN"/>
        </w:rPr>
        <w:t>provisions in clauses 6.1, 6.2.1 and 6.2.2</w:t>
      </w:r>
      <w:r w:rsidRPr="009061DB">
        <w:rPr>
          <w:lang w:eastAsia="zh-CN"/>
        </w:rPr>
        <w:t xml:space="preserve"> apply</w:t>
      </w:r>
      <w:r w:rsidR="001611CC" w:rsidRPr="009061DB">
        <w:rPr>
          <w:lang w:eastAsia="zh-CN"/>
        </w:rPr>
        <w:t xml:space="preserve"> to this operating mode</w:t>
      </w:r>
      <w:r w:rsidRPr="009061DB">
        <w:rPr>
          <w:lang w:eastAsia="zh-CN"/>
        </w:rPr>
        <w:t>.</w:t>
      </w:r>
    </w:p>
    <w:p w14:paraId="1E70A6D2" w14:textId="77777777" w:rsidR="00462BFF" w:rsidRPr="009061DB" w:rsidRDefault="00462BFF" w:rsidP="00462BFF">
      <w:pPr>
        <w:pStyle w:val="Heading4"/>
      </w:pPr>
      <w:bookmarkStart w:id="183" w:name="_CR6_2_3_3"/>
      <w:bookmarkStart w:id="184" w:name="_Toc210211677"/>
      <w:bookmarkEnd w:id="183"/>
      <w:r w:rsidRPr="009061DB">
        <w:t>6.2.3.3</w:t>
      </w:r>
      <w:r w:rsidRPr="009061DB">
        <w:tab/>
        <w:t>Object collection operating mode</w:t>
      </w:r>
      <w:bookmarkEnd w:id="184"/>
    </w:p>
    <w:p w14:paraId="62BC8B5F" w14:textId="77777777" w:rsidR="00462BFF" w:rsidRPr="009061DB" w:rsidRDefault="00462BFF" w:rsidP="00462BFF">
      <w:pPr>
        <w:keepNext/>
        <w:rPr>
          <w:lang w:eastAsia="zh-CN"/>
        </w:rPr>
      </w:pPr>
      <w:bookmarkStart w:id="185" w:name="_MCCTEMPBM_CRPT22990042___7"/>
      <w:r w:rsidRPr="009061DB">
        <w:t>Object collection operating mode (</w:t>
      </w:r>
      <w:r w:rsidRPr="009061DB">
        <w:rPr>
          <w:rStyle w:val="Codechar"/>
          <w:noProof w:val="0"/>
          <w:lang w:val="en-GB"/>
        </w:rPr>
        <w:t>OBJECT_COLLECTION</w:t>
      </w:r>
      <w:r w:rsidRPr="009061DB">
        <w:t xml:space="preserve">) refers to the case in which multiple objects are distributed via the </w:t>
      </w:r>
      <w:r w:rsidRPr="009061DB">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85"/>
    <w:p w14:paraId="763BA77B" w14:textId="361E83F3" w:rsidR="00462BFF" w:rsidRPr="009061DB" w:rsidRDefault="00462BFF" w:rsidP="00462BFF">
      <w:r w:rsidRPr="009061DB">
        <w:rPr>
          <w:lang w:eastAsia="zh-CN"/>
        </w:rPr>
        <w:t xml:space="preserve">In this operating mode, </w:t>
      </w:r>
      <w:r w:rsidR="002D7A32" w:rsidRPr="009061DB">
        <w:rPr>
          <w:lang w:eastAsia="zh-CN"/>
        </w:rPr>
        <w:t xml:space="preserve">each </w:t>
      </w:r>
      <w:r w:rsidRPr="009061DB">
        <w:rPr>
          <w:lang w:eastAsia="zh-CN"/>
        </w:rPr>
        <w:t>FDT Instance</w:t>
      </w:r>
      <w:r w:rsidR="002D7A32" w:rsidRPr="009061DB">
        <w:rPr>
          <w:lang w:eastAsia="zh-CN"/>
        </w:rPr>
        <w:t xml:space="preserve"> delivered in the FLUTE Session</w:t>
      </w:r>
      <w:r w:rsidRPr="009061DB">
        <w:rPr>
          <w:lang w:eastAsia="zh-CN"/>
        </w:rPr>
        <w:t xml:space="preserve"> should describe all objects that are</w:t>
      </w:r>
      <w:r w:rsidR="002D7A32" w:rsidRPr="009061DB">
        <w:rPr>
          <w:lang w:eastAsia="zh-CN"/>
        </w:rPr>
        <w:t xml:space="preserve"> currently</w:t>
      </w:r>
      <w:r w:rsidRPr="009061DB">
        <w:rPr>
          <w:lang w:eastAsia="zh-CN"/>
        </w:rPr>
        <w:t xml:space="preserve"> part of the collection.</w:t>
      </w:r>
    </w:p>
    <w:p w14:paraId="69951011" w14:textId="77777777" w:rsidR="00462BFF" w:rsidRPr="009061DB" w:rsidRDefault="00462BFF" w:rsidP="00462BFF">
      <w:pPr>
        <w:pStyle w:val="Heading4"/>
      </w:pPr>
      <w:bookmarkStart w:id="186" w:name="_CR6_2_3_4"/>
      <w:bookmarkStart w:id="187" w:name="_Toc123801339"/>
      <w:bookmarkStart w:id="188" w:name="_Toc210211678"/>
      <w:bookmarkEnd w:id="186"/>
      <w:r w:rsidRPr="009061DB">
        <w:t>6.2.3.4</w:t>
      </w:r>
      <w:r w:rsidRPr="009061DB">
        <w:tab/>
        <w:t>Object carousel operating mode</w:t>
      </w:r>
      <w:bookmarkEnd w:id="187"/>
      <w:bookmarkEnd w:id="188"/>
    </w:p>
    <w:p w14:paraId="16965C15" w14:textId="77777777" w:rsidR="00462BFF" w:rsidRPr="009061DB" w:rsidRDefault="00462BFF" w:rsidP="00462BFF">
      <w:pPr>
        <w:keepNext/>
        <w:rPr>
          <w:lang w:eastAsia="zh-CN"/>
        </w:rPr>
      </w:pPr>
      <w:bookmarkStart w:id="189" w:name="_MCCTEMPBM_CRPT22990043___7"/>
      <w:r w:rsidRPr="009061DB">
        <w:t>Object carousel operating mode (</w:t>
      </w:r>
      <w:r w:rsidRPr="009061DB">
        <w:rPr>
          <w:rStyle w:val="Codechar"/>
          <w:noProof w:val="0"/>
          <w:lang w:val="en-GB"/>
        </w:rPr>
        <w:t>OBJECT_CAROUSEL</w:t>
      </w:r>
      <w:r w:rsidRPr="009061DB">
        <w:t xml:space="preserve">) refers to the case in which one or multiple objects are distributed via the </w:t>
      </w:r>
      <w:r w:rsidRPr="009061DB">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9"/>
    <w:p w14:paraId="2157476E" w14:textId="77777777" w:rsidR="00462BFF" w:rsidRPr="009061DB" w:rsidRDefault="00462BFF" w:rsidP="00462BFF">
      <w:pPr>
        <w:keepNext/>
        <w:rPr>
          <w:lang w:eastAsia="zh-CN"/>
        </w:rPr>
      </w:pPr>
      <w:r w:rsidRPr="009061DB">
        <w:rPr>
          <w:lang w:eastAsia="zh-CN"/>
        </w:rPr>
        <w:t>The list of objects described in the manifest may be updated over time by providing a replacement object manifest.</w:t>
      </w:r>
    </w:p>
    <w:p w14:paraId="2C5C0A79" w14:textId="77777777" w:rsidR="00462BFF" w:rsidRPr="009061DB" w:rsidRDefault="00462BFF" w:rsidP="00462BFF">
      <w:pPr>
        <w:rPr>
          <w:lang w:eastAsia="zh-CN"/>
        </w:rPr>
      </w:pPr>
      <w:r w:rsidRPr="009061DB">
        <w:rPr>
          <w:lang w:eastAsia="zh-CN"/>
        </w:rPr>
        <w:t>In this operating mode, the FDT Instance should describe all objects that are currently available in the FLUTE Session, considering the potential object update interval.</w:t>
      </w:r>
    </w:p>
    <w:p w14:paraId="7F35CA2C" w14:textId="04246153" w:rsidR="006761E8" w:rsidRPr="009061DB" w:rsidRDefault="006761E8" w:rsidP="006761E8">
      <w:pPr>
        <w:pStyle w:val="Heading4"/>
      </w:pPr>
      <w:bookmarkStart w:id="190" w:name="_CR6_2_3_5"/>
      <w:bookmarkStart w:id="191" w:name="_Toc210211679"/>
      <w:bookmarkEnd w:id="190"/>
      <w:r w:rsidRPr="009061DB">
        <w:t>6.2.</w:t>
      </w:r>
      <w:r w:rsidR="00ED083E" w:rsidRPr="009061DB">
        <w:t>3</w:t>
      </w:r>
      <w:r w:rsidRPr="009061DB">
        <w:t>.</w:t>
      </w:r>
      <w:r w:rsidR="009C2A87" w:rsidRPr="009061DB">
        <w:t>5</w:t>
      </w:r>
      <w:r w:rsidRPr="009061DB">
        <w:tab/>
        <w:t xml:space="preserve">Segment streaming </w:t>
      </w:r>
      <w:r w:rsidR="00844E1C" w:rsidRPr="009061DB">
        <w:t>operating mode</w:t>
      </w:r>
      <w:bookmarkEnd w:id="191"/>
    </w:p>
    <w:p w14:paraId="11A6BB24" w14:textId="32CDE535" w:rsidR="009C2A87" w:rsidRPr="009061DB" w:rsidRDefault="009C2A87" w:rsidP="009C2A87">
      <w:bookmarkStart w:id="192" w:name="_MCCTEMPBM_CRPT22990044___7"/>
      <w:r w:rsidRPr="009061DB">
        <w:t>Segment streaming operating mode (</w:t>
      </w:r>
      <w:r w:rsidRPr="009061DB">
        <w:rPr>
          <w:rStyle w:val="Codechar"/>
          <w:noProof w:val="0"/>
          <w:lang w:val="en-GB"/>
        </w:rPr>
        <w:t>OBJECT_STREAMING</w:t>
      </w:r>
      <w:r w:rsidRPr="009061DB">
        <w:t xml:space="preserve">) refers to the case for which a sequence of objects, typically representing timed segments from a timed presentation, are distributed using the Object Distribution Method. The sequence of objects is referred to as an </w:t>
      </w:r>
      <w:r w:rsidRPr="009061DB">
        <w:rPr>
          <w:i/>
          <w:iCs/>
        </w:rPr>
        <w:t>object flow</w:t>
      </w:r>
      <w:r w:rsidRPr="009061DB">
        <w:t xml:space="preserve">. This operating mode is recommended for streaming DASH or HLS content to a </w:t>
      </w:r>
      <w:r w:rsidR="00DA75FA" w:rsidRPr="009061DB">
        <w:t>M</w:t>
      </w:r>
      <w:r w:rsidRPr="009061DB">
        <w:t xml:space="preserve">edia </w:t>
      </w:r>
      <w:r w:rsidR="00DA75FA" w:rsidRPr="009061DB">
        <w:t>P</w:t>
      </w:r>
      <w:r w:rsidRPr="009061DB">
        <w:t>layer in the UE using MBS User Services.</w:t>
      </w:r>
    </w:p>
    <w:bookmarkEnd w:id="192"/>
    <w:p w14:paraId="4465FFC3" w14:textId="77777777" w:rsidR="009C2A87" w:rsidRPr="009061DB" w:rsidRDefault="009C2A87" w:rsidP="009C2A87">
      <w:pPr>
        <w:pStyle w:val="NO"/>
      </w:pPr>
      <w:r w:rsidRPr="009061DB">
        <w:t>NOTE:</w:t>
      </w:r>
      <w:r w:rsidRPr="009061DB">
        <w:tab/>
        <w:t>This operating mode may also be used for non-media object flows, e.g. in the absence of an Application Service Description.</w:t>
      </w:r>
    </w:p>
    <w:p w14:paraId="79DB4CBC" w14:textId="0CD20A0D" w:rsidR="009C2A87" w:rsidRPr="009061DB" w:rsidRDefault="009C2A87" w:rsidP="001B367A">
      <w:r w:rsidRPr="009061DB">
        <w:t xml:space="preserve">For each object associated with the object flow to be delivered in the MBS </w:t>
      </w:r>
      <w:r w:rsidR="002D7A32" w:rsidRPr="009061DB">
        <w:t>D</w:t>
      </w:r>
      <w:r w:rsidRPr="009061DB">
        <w:t xml:space="preserve">istribution </w:t>
      </w:r>
      <w:r w:rsidR="002D7A32" w:rsidRPr="009061DB">
        <w:t>S</w:t>
      </w:r>
      <w:r w:rsidRPr="009061DB">
        <w:t>ession the following information shall be maintained by the MBSTF in an object list:</w:t>
      </w:r>
    </w:p>
    <w:p w14:paraId="6D1BBC49" w14:textId="77777777" w:rsidR="009C2A87" w:rsidRPr="009061DB" w:rsidRDefault="009C2A87" w:rsidP="00ED083E">
      <w:pPr>
        <w:pStyle w:val="B1"/>
        <w:keepNext/>
      </w:pPr>
      <w:r w:rsidRPr="009061DB">
        <w:t>-</w:t>
      </w:r>
      <w:r w:rsidRPr="009061DB">
        <w:tab/>
        <w:t>The URL used by the MBS-Aware Application to request the object, derived from the object ingest URL.</w:t>
      </w:r>
    </w:p>
    <w:p w14:paraId="5C131D40" w14:textId="77777777" w:rsidR="009C2A87" w:rsidRPr="009061DB" w:rsidRDefault="009C2A87" w:rsidP="00ED083E">
      <w:pPr>
        <w:pStyle w:val="B1"/>
        <w:keepNext/>
      </w:pPr>
      <w:r w:rsidRPr="009061DB">
        <w:t>-</w:t>
      </w:r>
      <w:r w:rsidRPr="009061DB">
        <w:tab/>
        <w:t xml:space="preserve">The object’s </w:t>
      </w:r>
      <w:r w:rsidRPr="009061DB">
        <w:rPr>
          <w:i/>
          <w:iCs/>
        </w:rPr>
        <w:t>latest availability start time</w:t>
      </w:r>
      <w:r w:rsidRPr="009061DB">
        <w:t xml:space="preserve"> at the MBS Client. After this time, the MBS-Aware Application may request the full object from the MBSTF Client by using the URL of the object.</w:t>
      </w:r>
    </w:p>
    <w:p w14:paraId="64560D45" w14:textId="30F37BE4" w:rsidR="009C2A87" w:rsidRPr="009061DB" w:rsidRDefault="001B367A" w:rsidP="001B367A">
      <w:pPr>
        <w:pStyle w:val="B1"/>
      </w:pPr>
      <w:r w:rsidRPr="009061DB">
        <w:tab/>
      </w:r>
      <w:r w:rsidR="009C2A87" w:rsidRPr="009061DB">
        <w:t>This value</w:t>
      </w:r>
      <w:r w:rsidR="009C2A87" w:rsidRPr="009061DB">
        <w:rPr>
          <w:i/>
        </w:rPr>
        <w:t xml:space="preserve"> </w:t>
      </w:r>
      <w:r w:rsidR="009C2A87" w:rsidRPr="009061DB">
        <w:t>is determined for each object based on an availability start time at the point of ingest (i.e. reception of first byte of the object) combined with a configured distribution offset.</w:t>
      </w:r>
    </w:p>
    <w:p w14:paraId="5447F4EB" w14:textId="77777777" w:rsidR="009C2A87" w:rsidRPr="009061DB" w:rsidRDefault="009C2A87" w:rsidP="00ED083E">
      <w:pPr>
        <w:pStyle w:val="B1"/>
        <w:keepNext/>
      </w:pPr>
      <w:r w:rsidRPr="009061DB">
        <w:t>-</w:t>
      </w:r>
      <w:r w:rsidRPr="009061DB">
        <w:tab/>
        <w:t xml:space="preserve">The object’s </w:t>
      </w:r>
      <w:r w:rsidRPr="009061DB">
        <w:rPr>
          <w:i/>
          <w:iCs/>
        </w:rPr>
        <w:t xml:space="preserve">availability end time </w:t>
      </w:r>
      <w:r w:rsidRPr="009061DB">
        <w:t>from the MBSTF Client. After this time, the object may no longer be requested by the MBS-Aware Application.</w:t>
      </w:r>
    </w:p>
    <w:p w14:paraId="678BC7F1" w14:textId="54E37B80" w:rsidR="009C2A87" w:rsidRPr="009061DB" w:rsidRDefault="001B367A" w:rsidP="001B367A">
      <w:pPr>
        <w:pStyle w:val="B1"/>
      </w:pPr>
      <w:r w:rsidRPr="009061DB">
        <w:tab/>
      </w:r>
      <w:r w:rsidR="009C2A87" w:rsidRPr="009061DB">
        <w:t>This value</w:t>
      </w:r>
      <w:r w:rsidR="009C2A87" w:rsidRPr="009061DB">
        <w:rPr>
          <w:i/>
        </w:rPr>
        <w:t xml:space="preserve"> </w:t>
      </w:r>
      <w:r w:rsidR="009C2A87" w:rsidRPr="009061DB">
        <w:t>is determined for each object based on an availability start time at the point of ingest (i.e. reception of first byte of the object) combined with a configured clean-up time.</w:t>
      </w:r>
    </w:p>
    <w:p w14:paraId="788249F4" w14:textId="77777777" w:rsidR="009C2A87" w:rsidRPr="009061DB" w:rsidRDefault="009C2A87" w:rsidP="001B367A">
      <w:r w:rsidRPr="009061DB">
        <w:t>The object list is typically extended over time, for example as new objects (e.g. media segments) become available.</w:t>
      </w:r>
    </w:p>
    <w:p w14:paraId="520E06E9" w14:textId="6034ECB2" w:rsidR="00907D2B" w:rsidRPr="009061DB" w:rsidRDefault="00907D2B" w:rsidP="00907D2B">
      <w:pPr>
        <w:keepNext/>
        <w:keepLines/>
      </w:pPr>
      <w:r w:rsidRPr="009061DB">
        <w:t>The object list may, for example, be provided by an explicit object distribution manifest.</w:t>
      </w:r>
    </w:p>
    <w:p w14:paraId="7F2C0AE8" w14:textId="70D83C48" w:rsidR="00907D2B" w:rsidRPr="009061DB" w:rsidRDefault="00907D2B" w:rsidP="00907D2B">
      <w:pPr>
        <w:pStyle w:val="NO"/>
      </w:pPr>
      <w:r w:rsidRPr="009061DB">
        <w:t>NOTE:</w:t>
      </w:r>
      <w:r w:rsidR="002D7A32" w:rsidRPr="009061DB">
        <w:tab/>
      </w:r>
      <w:r w:rsidRPr="009061DB">
        <w:t>An object distribution manifest format is not defined in the present document.</w:t>
      </w:r>
    </w:p>
    <w:p w14:paraId="57AB668F" w14:textId="77777777" w:rsidR="00907D2B" w:rsidRPr="009061DB" w:rsidRDefault="00907D2B" w:rsidP="00907D2B">
      <w:r w:rsidRPr="009061DB">
        <w:lastRenderedPageBreak/>
        <w:t>The object list may also be defined by a presentation manifest (e.g. DASH MPD), for example in the case of an Application Service, for which the manifest is provided as part of the User Service Description.</w:t>
      </w:r>
    </w:p>
    <w:p w14:paraId="658A5496" w14:textId="0D66A2D5" w:rsidR="00907D2B" w:rsidRPr="009061DB" w:rsidRDefault="00907D2B" w:rsidP="00907D2B">
      <w:r w:rsidRPr="009061DB">
        <w:t xml:space="preserve">When the Application Service Entry Point document is a DASH MPD, this document is used </w:t>
      </w:r>
      <w:r w:rsidR="00ED083E" w:rsidRPr="009061DB">
        <w:t xml:space="preserve">by the MBSTF </w:t>
      </w:r>
      <w:r w:rsidRPr="009061DB">
        <w:t xml:space="preserve">to update the object list. </w:t>
      </w:r>
      <w:r w:rsidR="00241542" w:rsidRPr="009061DB">
        <w:t>The DASH MPD</w:t>
      </w:r>
      <w:r w:rsidRPr="009061DB">
        <w:t xml:space="preserve"> may itself be included in the object list</w:t>
      </w:r>
      <w:r w:rsidR="00241542" w:rsidRPr="009061DB">
        <w:t>,</w:t>
      </w:r>
      <w:r w:rsidRPr="009061DB">
        <w:t xml:space="preserve"> and hence be delivered in band with the media segment objects it describes on the same MBS Distribution Session. If the content of the Application Service Entry Point document changes during an MBS User Data Ingest Session</w:t>
      </w:r>
      <w:r w:rsidR="00DC308B" w:rsidRPr="009061DB">
        <w:t>,</w:t>
      </w:r>
      <w:r w:rsidRPr="009061DB">
        <w:t xml:space="preserve"> the updated document shall </w:t>
      </w:r>
      <w:r w:rsidR="001611CC" w:rsidRPr="009061DB">
        <w:t>be</w:t>
      </w:r>
      <w:r w:rsidRPr="009061DB">
        <w:t xml:space="preserve"> reflected in the MBS Distribution Session</w:t>
      </w:r>
      <w:r w:rsidR="001611CC" w:rsidRPr="009061DB">
        <w:t xml:space="preserve"> at the soonest opportunity</w:t>
      </w:r>
      <w:r w:rsidRPr="009061DB">
        <w:t>.</w:t>
      </w:r>
    </w:p>
    <w:p w14:paraId="395C1AF0" w14:textId="77777777" w:rsidR="009C2A87" w:rsidRPr="009061DB" w:rsidRDefault="009C2A87" w:rsidP="009C2A87">
      <w:pPr>
        <w:keepNext/>
        <w:keepLines/>
      </w:pPr>
      <w:r w:rsidRPr="009061DB">
        <w:t>For the segment streaming operating mode, the MBSTF acts as follows based on the object list:</w:t>
      </w:r>
    </w:p>
    <w:p w14:paraId="1D82486C" w14:textId="7C441F5F" w:rsidR="009C2A87" w:rsidRPr="009061DB" w:rsidRDefault="00903EEE" w:rsidP="00903EEE">
      <w:pPr>
        <w:pStyle w:val="B1"/>
      </w:pPr>
      <w:r w:rsidRPr="009061DB">
        <w:t>-</w:t>
      </w:r>
      <w:r w:rsidRPr="009061DB">
        <w:tab/>
      </w:r>
      <w:r w:rsidR="009C2A87" w:rsidRPr="009061DB">
        <w:t xml:space="preserve">The MBSTF shall transmit each object in the object list such that the last packet of the delivered </w:t>
      </w:r>
      <w:r w:rsidR="00ED083E" w:rsidRPr="009061DB">
        <w:t xml:space="preserve">FLUTE transmission </w:t>
      </w:r>
      <w:r w:rsidR="009C2A87" w:rsidRPr="009061DB">
        <w:t>object (incl</w:t>
      </w:r>
      <w:r w:rsidR="00CC7C19" w:rsidRPr="009061DB">
        <w:t>u</w:t>
      </w:r>
      <w:r w:rsidR="009C2A87" w:rsidRPr="009061DB">
        <w:t>ding any FEC recovery packets, when configured) is available at the MBSTF Client</w:t>
      </w:r>
      <w:r w:rsidR="002D7A32" w:rsidRPr="009061DB">
        <w:t xml:space="preserve"> no later than its</w:t>
      </w:r>
      <w:r w:rsidR="009C2A87" w:rsidRPr="009061DB">
        <w:t xml:space="preserve"> </w:t>
      </w:r>
      <w:r w:rsidR="009C2A87" w:rsidRPr="009061DB">
        <w:rPr>
          <w:i/>
          <w:iCs/>
        </w:rPr>
        <w:t>availability start time</w:t>
      </w:r>
      <w:r w:rsidR="009C2A87" w:rsidRPr="009061DB">
        <w:t>.</w:t>
      </w:r>
      <w:r w:rsidR="002D7A32" w:rsidRPr="009061DB">
        <w:t xml:space="preserve"> When the Application Service Entry Point document is a DASH MPD, the availability start time is signalled in this document.</w:t>
      </w:r>
    </w:p>
    <w:p w14:paraId="2A212BE8" w14:textId="1FE6E11D" w:rsidR="009C2A87" w:rsidRPr="009061DB" w:rsidRDefault="00903EEE" w:rsidP="00903EEE">
      <w:pPr>
        <w:pStyle w:val="B1"/>
      </w:pPr>
      <w:r w:rsidRPr="009061DB">
        <w:t>-</w:t>
      </w:r>
      <w:r w:rsidRPr="009061DB">
        <w:tab/>
      </w:r>
      <w:r w:rsidR="009C2A87" w:rsidRPr="009061DB">
        <w:t>An FDT Instance object should be sent frequently by the MBSTF</w:t>
      </w:r>
      <w:r w:rsidR="00241542" w:rsidRPr="009061DB">
        <w:t>,</w:t>
      </w:r>
      <w:r w:rsidR="009C2A87" w:rsidRPr="009061DB">
        <w:t xml:space="preserve"> describing all objects of the object list that are not yet fully transmitted.</w:t>
      </w:r>
    </w:p>
    <w:p w14:paraId="608F7FC5" w14:textId="77777777" w:rsidR="002D7A32" w:rsidRPr="009061DB" w:rsidRDefault="00903EEE" w:rsidP="00903EEE">
      <w:pPr>
        <w:pStyle w:val="B1"/>
      </w:pPr>
      <w:bookmarkStart w:id="193" w:name="_MCCTEMPBM_CRPT22990045___7"/>
      <w:r w:rsidRPr="009061DB">
        <w:t>-</w:t>
      </w:r>
      <w:r w:rsidRPr="009061DB">
        <w:tab/>
      </w:r>
      <w:r w:rsidR="009C2A87" w:rsidRPr="009061DB">
        <w:t xml:space="preserve">The </w:t>
      </w:r>
      <w:r w:rsidR="009C2A87" w:rsidRPr="009061DB">
        <w:rPr>
          <w:rStyle w:val="XMLElementChar"/>
        </w:rPr>
        <w:t>Content-Location</w:t>
      </w:r>
      <w:r w:rsidR="009C2A87" w:rsidRPr="009061DB">
        <w:t xml:space="preserve"> element in the FDT Instance shall match the URL of the corresponding object in the object list. </w:t>
      </w:r>
      <w:r w:rsidR="002D7A32" w:rsidRPr="009061DB">
        <w:t>When the Application Service Entry Point document is a DASH MPD, this shall also match the URL of a DASH Representation described by that document after any template identifiers have been substituted.</w:t>
      </w:r>
    </w:p>
    <w:bookmarkEnd w:id="193"/>
    <w:p w14:paraId="559E207F" w14:textId="56539BDE" w:rsidR="009C2A87" w:rsidRPr="009061DB" w:rsidRDefault="009C2A87" w:rsidP="001B367A">
      <w:r w:rsidRPr="009061DB">
        <w:t>The URL may be rewritten by the MBSTF using the Object distribution base URL property of the MBS Distribution Session.</w:t>
      </w:r>
    </w:p>
    <w:p w14:paraId="49AAF240" w14:textId="4DCCECD2" w:rsidR="002D7A32" w:rsidRPr="009061DB" w:rsidRDefault="002D7A32" w:rsidP="00903EEE">
      <w:pPr>
        <w:pStyle w:val="B1"/>
      </w:pPr>
      <w:r w:rsidRPr="009061DB">
        <w:t>-</w:t>
      </w:r>
      <w:r w:rsidRPr="009061DB">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9061DB" w:rsidRDefault="00903EEE" w:rsidP="00903EEE">
      <w:pPr>
        <w:pStyle w:val="B1"/>
      </w:pPr>
      <w:bookmarkStart w:id="194" w:name="_MCCTEMPBM_CRPT22990046___7"/>
      <w:r w:rsidRPr="009061DB">
        <w:t>-</w:t>
      </w:r>
      <w:r w:rsidRPr="009061DB">
        <w:tab/>
      </w:r>
      <w:r w:rsidR="009C2A87" w:rsidRPr="009061DB">
        <w:t xml:space="preserve">The </w:t>
      </w:r>
      <w:proofErr w:type="spellStart"/>
      <w:r w:rsidR="009C2A87" w:rsidRPr="009061DB">
        <w:rPr>
          <w:rStyle w:val="XMLElementChar"/>
        </w:rPr>
        <w:t>File</w:t>
      </w:r>
      <w:r w:rsidR="009C2A87" w:rsidRPr="009061DB">
        <w:rPr>
          <w:rStyle w:val="XMLAttributeChar"/>
        </w:rPr>
        <w:t>@Expires</w:t>
      </w:r>
      <w:proofErr w:type="spellEnd"/>
      <w:r w:rsidR="009C2A87" w:rsidRPr="009061DB">
        <w:t xml:space="preserve"> attribute for each object shall be set such that it is equal to or earlier than its </w:t>
      </w:r>
      <w:r w:rsidR="009C2A87" w:rsidRPr="009061DB">
        <w:rPr>
          <w:i/>
          <w:iCs/>
        </w:rPr>
        <w:t>latest availability start time</w:t>
      </w:r>
      <w:r w:rsidR="009C2A87" w:rsidRPr="009061DB">
        <w:t>.</w:t>
      </w:r>
    </w:p>
    <w:p w14:paraId="0A416AFC" w14:textId="6E05DD8B" w:rsidR="009C2A87" w:rsidRPr="009061DB" w:rsidRDefault="00903EEE" w:rsidP="00903EEE">
      <w:pPr>
        <w:pStyle w:val="B1"/>
      </w:pPr>
      <w:r w:rsidRPr="009061DB">
        <w:t>-</w:t>
      </w:r>
      <w:r w:rsidRPr="009061DB">
        <w:tab/>
      </w:r>
      <w:r w:rsidR="009C2A87" w:rsidRPr="009061DB">
        <w:t xml:space="preserve">The </w:t>
      </w:r>
      <w:proofErr w:type="spellStart"/>
      <w:r w:rsidR="009C2A87" w:rsidRPr="009061DB">
        <w:rPr>
          <w:rStyle w:val="XMLElementChar"/>
        </w:rPr>
        <w:t>Cache-Control</w:t>
      </w:r>
      <w:r w:rsidR="009C2A87" w:rsidRPr="009061DB">
        <w:rPr>
          <w:rStyle w:val="XMLAttributeChar"/>
        </w:rPr>
        <w:t>@Expires</w:t>
      </w:r>
      <w:proofErr w:type="spellEnd"/>
      <w:r w:rsidR="009C2A87" w:rsidRPr="009061DB">
        <w:t xml:space="preserve"> attribute shall be used to indicate the </w:t>
      </w:r>
      <w:r w:rsidR="009C2A87" w:rsidRPr="009061DB">
        <w:rPr>
          <w:i/>
          <w:iCs/>
        </w:rPr>
        <w:t>availability end time of the object.</w:t>
      </w:r>
    </w:p>
    <w:p w14:paraId="0AB1F7C1" w14:textId="15FDAA28" w:rsidR="009C2A87" w:rsidRPr="009061DB" w:rsidRDefault="00903EEE" w:rsidP="00903EEE">
      <w:pPr>
        <w:pStyle w:val="B1"/>
      </w:pPr>
      <w:r w:rsidRPr="009061DB">
        <w:rPr>
          <w:rStyle w:val="XMLElementChar"/>
        </w:rPr>
        <w:t>-</w:t>
      </w:r>
      <w:r w:rsidRPr="009061DB">
        <w:rPr>
          <w:rStyle w:val="XMLElementChar"/>
        </w:rPr>
        <w:tab/>
      </w:r>
      <w:r w:rsidR="009C2A87" w:rsidRPr="009061DB">
        <w:rPr>
          <w:rStyle w:val="XMLElementChar"/>
        </w:rPr>
        <w:t>Content-MD5</w:t>
      </w:r>
      <w:r w:rsidR="009C2A87" w:rsidRPr="009061DB">
        <w:t xml:space="preserve"> and </w:t>
      </w:r>
      <w:r w:rsidR="009C2A87" w:rsidRPr="009061DB">
        <w:rPr>
          <w:rStyle w:val="XMLElementChar"/>
        </w:rPr>
        <w:t>File-ETag</w:t>
      </w:r>
      <w:r w:rsidR="009C2A87" w:rsidRPr="009061DB">
        <w:t xml:space="preserve"> may optionally be used.</w:t>
      </w:r>
    </w:p>
    <w:p w14:paraId="0646EB80" w14:textId="77777777" w:rsidR="002D7A32" w:rsidRPr="009061DB" w:rsidRDefault="002D7A32" w:rsidP="002D7A32">
      <w:pPr>
        <w:pStyle w:val="Heading3"/>
      </w:pPr>
      <w:bookmarkStart w:id="195" w:name="_CR6_2_4"/>
      <w:bookmarkStart w:id="196" w:name="_Toc210211680"/>
      <w:bookmarkEnd w:id="194"/>
      <w:bookmarkEnd w:id="195"/>
      <w:r w:rsidRPr="009061DB">
        <w:t>6.2.4</w:t>
      </w:r>
      <w:r w:rsidRPr="009061DB">
        <w:tab/>
        <w:t>Object Repair mechanism for FLUTE</w:t>
      </w:r>
      <w:bookmarkEnd w:id="196"/>
    </w:p>
    <w:p w14:paraId="5096BA44" w14:textId="77777777" w:rsidR="002D7A32" w:rsidRPr="009061DB" w:rsidRDefault="002D7A32" w:rsidP="001B367A">
      <w:pPr>
        <w:pStyle w:val="Heading4"/>
      </w:pPr>
      <w:bookmarkStart w:id="197" w:name="_CR6_2_4_1"/>
      <w:bookmarkStart w:id="198" w:name="_Toc210211681"/>
      <w:bookmarkEnd w:id="197"/>
      <w:r w:rsidRPr="009061DB">
        <w:t>6.2.4.1</w:t>
      </w:r>
      <w:r w:rsidRPr="009061DB">
        <w:tab/>
        <w:t>General</w:t>
      </w:r>
      <w:bookmarkEnd w:id="198"/>
    </w:p>
    <w:p w14:paraId="10B79520" w14:textId="77777777" w:rsidR="002D7A32" w:rsidRPr="009061DB" w:rsidRDefault="002D7A32" w:rsidP="002D7A32">
      <w:pPr>
        <w:keepNext/>
        <w:rPr>
          <w:lang w:eastAsia="ja-JP"/>
        </w:rPr>
      </w:pPr>
      <w:r w:rsidRPr="009061DB">
        <w:rPr>
          <w:lang w:eastAsia="ja-JP"/>
        </w:rPr>
        <w:t>In order to fetch missing portions of an object, the MBS Client shall support the post-session Object Repair procedure as specified in clause 6.2.4.2.</w:t>
      </w:r>
    </w:p>
    <w:p w14:paraId="6DE0B767" w14:textId="77777777" w:rsidR="002D7A32" w:rsidRPr="009061DB" w:rsidRDefault="002D7A32" w:rsidP="002D7A32">
      <w:pPr>
        <w:keepNext/>
        <w:rPr>
          <w:lang w:eastAsia="ja-JP"/>
        </w:rPr>
      </w:pPr>
      <w:r w:rsidRPr="009061DB">
        <w:rPr>
          <w:lang w:eastAsia="ja-JP"/>
        </w:rPr>
        <w:t>If the User Service Description provides the Object Repair parameters specified in clause 5.2.8, then:</w:t>
      </w:r>
    </w:p>
    <w:p w14:paraId="60E8CEE5" w14:textId="77777777" w:rsidR="002D7A32" w:rsidRPr="009061DB" w:rsidRDefault="002D7A32" w:rsidP="002D7A32">
      <w:pPr>
        <w:pStyle w:val="B1"/>
        <w:rPr>
          <w:lang w:eastAsia="ja-JP"/>
        </w:rPr>
      </w:pPr>
      <w:r w:rsidRPr="009061DB">
        <w:rPr>
          <w:lang w:eastAsia="ja-JP"/>
        </w:rPr>
        <w:t>-</w:t>
      </w:r>
      <w:r w:rsidRPr="009061DB">
        <w:rPr>
          <w:lang w:eastAsia="ja-JP"/>
        </w:rPr>
        <w:tab/>
        <w:t>An</w:t>
      </w:r>
      <w:r w:rsidRPr="009061DB">
        <w:t xml:space="preserve"> MBS AS instance assigned to each active MBS User Service Session shall host all objects transmitted on its MBS Distribution Session(s) at the network location </w:t>
      </w:r>
      <w:proofErr w:type="spellStart"/>
      <w:r w:rsidRPr="009061DB">
        <w:rPr>
          <w:i/>
          <w:iCs/>
        </w:rPr>
        <w:t>location</w:t>
      </w:r>
      <w:proofErr w:type="spellEnd"/>
      <w:r w:rsidRPr="009061DB">
        <w:t>.</w:t>
      </w:r>
    </w:p>
    <w:p w14:paraId="5E56175C" w14:textId="77777777" w:rsidR="002D7A32" w:rsidRPr="009061DB" w:rsidRDefault="002D7A32" w:rsidP="002D7A32">
      <w:pPr>
        <w:pStyle w:val="B1"/>
      </w:pPr>
      <w:r w:rsidRPr="009061DB">
        <w:t>-</w:t>
      </w:r>
      <w:r w:rsidRPr="009061DB">
        <w:tab/>
        <w:t>An MBS Client shall initiate the post-session Object Repair procedure as needed according to the procedure specified in clause 6.2.4.2.</w:t>
      </w:r>
    </w:p>
    <w:p w14:paraId="27CAFB0A" w14:textId="77777777" w:rsidR="002D7A32" w:rsidRPr="009061DB" w:rsidRDefault="002D7A32" w:rsidP="002D7A32">
      <w:pPr>
        <w:pStyle w:val="NO"/>
        <w:rPr>
          <w:lang w:eastAsia="ja-JP"/>
        </w:rPr>
      </w:pPr>
      <w:bookmarkStart w:id="199" w:name="_MCCTEMPBM_CRPT22990047___7"/>
      <w:r w:rsidRPr="009061DB">
        <w:rPr>
          <w:lang w:eastAsia="ja-JP"/>
        </w:rPr>
        <w:t>NOTE:</w:t>
      </w:r>
      <w:r w:rsidRPr="009061DB">
        <w:rPr>
          <w:lang w:eastAsia="ja-JP"/>
        </w:rPr>
        <w:tab/>
        <w:t xml:space="preserve">The use of </w:t>
      </w:r>
      <w:r w:rsidRPr="009061DB">
        <w:rPr>
          <w:rStyle w:val="XMLElementChar"/>
        </w:rPr>
        <w:t>File</w:t>
      </w:r>
      <w:r w:rsidRPr="009061DB">
        <w:rPr>
          <w:rStyle w:val="XMLAttributeChar"/>
        </w:rPr>
        <w:t>@Alternate-Content-Location-1</w:t>
      </w:r>
      <w:r w:rsidRPr="009061DB">
        <w:rPr>
          <w:lang w:eastAsia="ja-JP"/>
        </w:rPr>
        <w:t xml:space="preserve"> and </w:t>
      </w:r>
      <w:r w:rsidRPr="009061DB">
        <w:rPr>
          <w:rStyle w:val="XMLElementChar"/>
        </w:rPr>
        <w:t>File</w:t>
      </w:r>
      <w:r w:rsidRPr="009061DB">
        <w:rPr>
          <w:rStyle w:val="XMLAttributeChar"/>
        </w:rPr>
        <w:t>@Alternate-Content-Location-2</w:t>
      </w:r>
      <w:r w:rsidRPr="009061DB">
        <w:rPr>
          <w:lang w:eastAsia="ja-JP"/>
        </w:rPr>
        <w:t xml:space="preserve"> to advertise the Object Repair parameters in the FLUTE FDT instance as defined in TS 26.346 [7] is not supported in MBS User Services.</w:t>
      </w:r>
    </w:p>
    <w:p w14:paraId="71C0A0CB" w14:textId="7225DAC5" w:rsidR="002D7A32" w:rsidRPr="009061DB" w:rsidRDefault="002D7A32" w:rsidP="002D7A32">
      <w:pPr>
        <w:pStyle w:val="Heading4"/>
      </w:pPr>
      <w:bookmarkStart w:id="200" w:name="_CR6_2_4_2"/>
      <w:bookmarkStart w:id="201" w:name="_Toc210211682"/>
      <w:bookmarkEnd w:id="199"/>
      <w:bookmarkEnd w:id="200"/>
      <w:r w:rsidRPr="009061DB">
        <w:lastRenderedPageBreak/>
        <w:t>6.2.4.2</w:t>
      </w:r>
      <w:r w:rsidRPr="009061DB">
        <w:tab/>
        <w:t>Post-session Object Repair procedure</w:t>
      </w:r>
      <w:bookmarkEnd w:id="201"/>
    </w:p>
    <w:p w14:paraId="2B8219AB" w14:textId="77777777" w:rsidR="002D7A32" w:rsidRPr="009061DB" w:rsidRDefault="002D7A32" w:rsidP="002D7A32">
      <w:pPr>
        <w:keepNext/>
        <w:rPr>
          <w:lang w:eastAsia="ja-JP"/>
        </w:rPr>
      </w:pPr>
      <w:r w:rsidRPr="009061DB">
        <w:rPr>
          <w:lang w:eastAsia="ja-JP"/>
        </w:rPr>
        <w:t>The post-session Object Repair procedure is aligned with the File Repair procedures defined in clause 9.3 of TS 26.346 [7].</w:t>
      </w:r>
    </w:p>
    <w:p w14:paraId="391F90D6" w14:textId="77777777" w:rsidR="002D7A32" w:rsidRPr="009061DB" w:rsidRDefault="002D7A32" w:rsidP="002D7A32">
      <w:pPr>
        <w:keepNext/>
        <w:rPr>
          <w:lang w:eastAsia="ja-JP"/>
        </w:rPr>
      </w:pPr>
      <w:r w:rsidRPr="009061DB">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9061DB" w:rsidRDefault="002D7A32" w:rsidP="002D7A32">
      <w:pPr>
        <w:pStyle w:val="B1"/>
        <w:rPr>
          <w:lang w:eastAsia="ja-JP"/>
        </w:rPr>
      </w:pPr>
      <w:bookmarkStart w:id="202" w:name="_MCCTEMPBM_CRPT22990048___7"/>
      <w:r w:rsidRPr="009061DB">
        <w:rPr>
          <w:lang w:eastAsia="ja-JP"/>
        </w:rPr>
        <w:t>-</w:t>
      </w:r>
      <w:r w:rsidRPr="009061DB">
        <w:rPr>
          <w:lang w:eastAsia="ja-JP"/>
        </w:rPr>
        <w:tab/>
      </w:r>
      <w:proofErr w:type="spellStart"/>
      <w:r w:rsidRPr="009061DB">
        <w:rPr>
          <w:rStyle w:val="XMLElementChar"/>
        </w:rPr>
        <w:t>FDT</w:t>
      </w:r>
      <w:r w:rsidRPr="009061DB">
        <w:rPr>
          <w:rStyle w:val="XMLAttributeChar"/>
        </w:rPr>
        <w:t>@Expires</w:t>
      </w:r>
      <w:proofErr w:type="spellEnd"/>
      <w:r w:rsidRPr="009061DB">
        <w:rPr>
          <w:lang w:eastAsia="ja-JP"/>
        </w:rPr>
        <w:t xml:space="preserve"> attribute indicating the expiry date of the FDT Instance.</w:t>
      </w:r>
    </w:p>
    <w:p w14:paraId="3891C14A" w14:textId="77777777" w:rsidR="002D7A32" w:rsidRPr="009061DB" w:rsidRDefault="002D7A32" w:rsidP="002D7A32">
      <w:pPr>
        <w:pStyle w:val="B1"/>
        <w:rPr>
          <w:lang w:eastAsia="ja-JP"/>
        </w:rPr>
      </w:pPr>
      <w:r w:rsidRPr="009061DB">
        <w:rPr>
          <w:lang w:eastAsia="ja-JP"/>
        </w:rPr>
        <w:t>-</w:t>
      </w:r>
      <w:r w:rsidRPr="009061DB">
        <w:rPr>
          <w:lang w:eastAsia="ja-JP"/>
        </w:rPr>
        <w:tab/>
        <w:t xml:space="preserve">For one or multiple transmission objects in the FLUTE session, a </w:t>
      </w:r>
      <w:r w:rsidRPr="009061DB">
        <w:rPr>
          <w:rStyle w:val="XMLElementChar"/>
        </w:rPr>
        <w:t>File</w:t>
      </w:r>
      <w:r w:rsidRPr="009061DB">
        <w:rPr>
          <w:lang w:eastAsia="ja-JP"/>
        </w:rPr>
        <w:t xml:space="preserve"> element with:</w:t>
      </w:r>
    </w:p>
    <w:p w14:paraId="4AB10B79" w14:textId="77777777" w:rsidR="002D7A32" w:rsidRPr="009061DB" w:rsidRDefault="002D7A32" w:rsidP="002D7A32">
      <w:pPr>
        <w:pStyle w:val="B2"/>
        <w:rPr>
          <w:lang w:eastAsia="ja-JP"/>
        </w:rPr>
      </w:pPr>
      <w:bookmarkStart w:id="203" w:name="_MCCTEMPBM_CRPT22990049___7"/>
      <w:bookmarkEnd w:id="202"/>
      <w:r w:rsidRPr="009061DB">
        <w:rPr>
          <w:lang w:eastAsia="ja-JP"/>
        </w:rPr>
        <w:t>-</w:t>
      </w:r>
      <w:r w:rsidRPr="009061DB">
        <w:rPr>
          <w:lang w:eastAsia="ja-JP"/>
        </w:rPr>
        <w:tab/>
      </w:r>
      <w:proofErr w:type="spellStart"/>
      <w:r w:rsidRPr="009061DB">
        <w:rPr>
          <w:rStyle w:val="XMLElementChar"/>
        </w:rPr>
        <w:t>File</w:t>
      </w:r>
      <w:r w:rsidRPr="009061DB">
        <w:rPr>
          <w:rStyle w:val="XMLAttributeChar"/>
        </w:rPr>
        <w:t>@TOI</w:t>
      </w:r>
      <w:proofErr w:type="spellEnd"/>
      <w:r w:rsidRPr="009061DB">
        <w:rPr>
          <w:lang w:eastAsia="ja-JP"/>
        </w:rPr>
        <w:t xml:space="preserve"> attribute indicating the ALC Transport Object Identifier of the transmission object.</w:t>
      </w:r>
    </w:p>
    <w:p w14:paraId="051207C3" w14:textId="77777777" w:rsidR="002D7A32" w:rsidRPr="009061DB" w:rsidRDefault="002D7A32" w:rsidP="002D7A32">
      <w:pPr>
        <w:pStyle w:val="B2"/>
        <w:rPr>
          <w:lang w:eastAsia="ja-JP"/>
        </w:rPr>
      </w:pPr>
      <w:r w:rsidRPr="009061DB">
        <w:rPr>
          <w:lang w:eastAsia="ja-JP"/>
        </w:rPr>
        <w:t>-</w:t>
      </w:r>
      <w:r w:rsidRPr="009061DB">
        <w:rPr>
          <w:lang w:eastAsia="ja-JP"/>
        </w:rPr>
        <w:tab/>
      </w:r>
      <w:proofErr w:type="spellStart"/>
      <w:r w:rsidRPr="009061DB">
        <w:rPr>
          <w:rStyle w:val="XMLElementChar"/>
        </w:rPr>
        <w:t>File</w:t>
      </w:r>
      <w:r w:rsidRPr="009061DB">
        <w:rPr>
          <w:rStyle w:val="XMLAttributeChar"/>
        </w:rPr>
        <w:t>@Content-Location</w:t>
      </w:r>
      <w:proofErr w:type="spellEnd"/>
      <w:r w:rsidRPr="009061DB">
        <w:rPr>
          <w:lang w:eastAsia="ja-JP"/>
        </w:rPr>
        <w:t xml:space="preserve"> attribute indicating the URI of the transmission object.</w:t>
      </w:r>
    </w:p>
    <w:p w14:paraId="1FC07F69" w14:textId="77777777" w:rsidR="002D7A32" w:rsidRPr="009061DB" w:rsidRDefault="002D7A32" w:rsidP="002D7A32">
      <w:pPr>
        <w:pStyle w:val="B2"/>
        <w:rPr>
          <w:lang w:eastAsia="ja-JP"/>
        </w:rPr>
      </w:pPr>
      <w:r w:rsidRPr="009061DB">
        <w:rPr>
          <w:lang w:eastAsia="ja-JP"/>
        </w:rPr>
        <w:t>-</w:t>
      </w:r>
      <w:r w:rsidRPr="009061DB">
        <w:rPr>
          <w:lang w:eastAsia="ja-JP"/>
        </w:rPr>
        <w:tab/>
      </w:r>
      <w:proofErr w:type="spellStart"/>
      <w:r w:rsidRPr="009061DB">
        <w:rPr>
          <w:rStyle w:val="XMLElementChar"/>
        </w:rPr>
        <w:t>File</w:t>
      </w:r>
      <w:r w:rsidRPr="009061DB">
        <w:rPr>
          <w:rStyle w:val="XMLAttributeChar"/>
        </w:rPr>
        <w:t>@Content-Length</w:t>
      </w:r>
      <w:proofErr w:type="spellEnd"/>
      <w:r w:rsidRPr="009061DB">
        <w:rPr>
          <w:lang w:eastAsia="ja-JP"/>
        </w:rPr>
        <w:t xml:space="preserve"> attribute indicating the size (in bytes) of the transmission object.</w:t>
      </w:r>
    </w:p>
    <w:p w14:paraId="36E4A222" w14:textId="77777777" w:rsidR="002D7A32" w:rsidRPr="009061DB" w:rsidRDefault="002D7A32" w:rsidP="002D7A32">
      <w:pPr>
        <w:pStyle w:val="B2"/>
        <w:rPr>
          <w:lang w:eastAsia="ja-JP"/>
        </w:rPr>
      </w:pPr>
      <w:r w:rsidRPr="009061DB">
        <w:rPr>
          <w:lang w:eastAsia="ja-JP"/>
        </w:rPr>
        <w:t>-</w:t>
      </w:r>
      <w:r w:rsidRPr="009061DB">
        <w:rPr>
          <w:lang w:eastAsia="ja-JP"/>
        </w:rPr>
        <w:tab/>
      </w:r>
      <w:proofErr w:type="spellStart"/>
      <w:r w:rsidRPr="009061DB">
        <w:rPr>
          <w:rStyle w:val="XMLElementChar"/>
        </w:rPr>
        <w:t>File</w:t>
      </w:r>
      <w:r w:rsidRPr="009061DB">
        <w:rPr>
          <w:rStyle w:val="XMLAttributeChar"/>
        </w:rPr>
        <w:t>@File-ETag</w:t>
      </w:r>
      <w:proofErr w:type="spellEnd"/>
      <w:r w:rsidRPr="009061DB">
        <w:rPr>
          <w:lang w:eastAsia="ja-JP"/>
        </w:rPr>
        <w:t xml:space="preserve"> attribute indicating the entity tag value of the transmission object.</w:t>
      </w:r>
    </w:p>
    <w:bookmarkEnd w:id="203"/>
    <w:p w14:paraId="7C2CB4A9" w14:textId="77777777" w:rsidR="002D7A32" w:rsidRPr="009061DB" w:rsidRDefault="002D7A32" w:rsidP="002D7A32">
      <w:pPr>
        <w:pStyle w:val="NO"/>
        <w:rPr>
          <w:lang w:eastAsia="ja-JP"/>
        </w:rPr>
      </w:pPr>
      <w:r w:rsidRPr="009061DB">
        <w:rPr>
          <w:lang w:eastAsia="ja-JP"/>
        </w:rPr>
        <w:t>NOTE:</w:t>
      </w:r>
      <w:r w:rsidRPr="009061DB">
        <w:rPr>
          <w:lang w:eastAsia="ja-JP"/>
        </w:rPr>
        <w:tab/>
        <w:t>Object Repair without the FDT as, for example, defined in clause 9.3.9 of TS 26.346 [7], is not specified by the present document.</w:t>
      </w:r>
    </w:p>
    <w:p w14:paraId="5A1BAE14" w14:textId="77777777" w:rsidR="002D7A32" w:rsidRPr="009061DB" w:rsidRDefault="002D7A32" w:rsidP="002D7A32">
      <w:pPr>
        <w:keepNext/>
        <w:rPr>
          <w:lang w:eastAsia="ja-JP"/>
        </w:rPr>
      </w:pPr>
      <w:r w:rsidRPr="009061DB">
        <w:rPr>
          <w:lang w:eastAsia="ja-JP"/>
        </w:rPr>
        <w:t>Then, based on the introduction in clause 9.3.1 of TS 26.346 [7], the MBS Client generally acts as follows.</w:t>
      </w:r>
    </w:p>
    <w:p w14:paraId="72F22AAD" w14:textId="77777777" w:rsidR="002D7A32" w:rsidRPr="009061DB" w:rsidRDefault="002D7A32" w:rsidP="002D7A32">
      <w:pPr>
        <w:pStyle w:val="B1"/>
        <w:keepNext/>
      </w:pPr>
      <w:bookmarkStart w:id="204" w:name="_MCCTEMPBM_CRPT22990050___7"/>
      <w:r w:rsidRPr="009061DB">
        <w:t>1.</w:t>
      </w:r>
      <w:r w:rsidRPr="009061DB">
        <w:tab/>
        <w:t xml:space="preserve">The MBS Client identifies the end of the MBS Distribution Session. The latest time for this is the value of the </w:t>
      </w:r>
      <w:r w:rsidRPr="009061DB">
        <w:rPr>
          <w:rStyle w:val="XMLAttributeChar"/>
        </w:rPr>
        <w:t>@Expires</w:t>
      </w:r>
      <w:r w:rsidRPr="009061DB">
        <w:t xml:space="preserve"> attribute indicated in the root element of the FDT Instance document. However, according to </w:t>
      </w:r>
      <w:r w:rsidRPr="009061DB">
        <w:rPr>
          <w:lang w:eastAsia="ja-JP"/>
        </w:rPr>
        <w:t xml:space="preserve">clause 9.3.2 of TS 26.346 [7], an MBS Client may determine an earlier </w:t>
      </w:r>
      <w:r w:rsidRPr="009061DB">
        <w:t>end of transmission of files,</w:t>
      </w:r>
    </w:p>
    <w:bookmarkEnd w:id="204"/>
    <w:p w14:paraId="4F5C20E3" w14:textId="77777777" w:rsidR="002D7A32" w:rsidRPr="009061DB" w:rsidRDefault="002D7A32" w:rsidP="002D7A32">
      <w:pPr>
        <w:pStyle w:val="B2"/>
        <w:keepNext/>
      </w:pPr>
      <w:r w:rsidRPr="009061DB">
        <w:t>a)</w:t>
      </w:r>
      <w:r w:rsidRPr="009061DB">
        <w:tab/>
        <w:t>if an end-of-session signal (A-flag) is received in an ALC/FLUTE header in the ongoing Object Distribution Session before the FDT instance expires; or</w:t>
      </w:r>
    </w:p>
    <w:p w14:paraId="1C668FFD" w14:textId="77777777" w:rsidR="002D7A32" w:rsidRPr="009061DB" w:rsidRDefault="002D7A32" w:rsidP="002D7A32">
      <w:pPr>
        <w:pStyle w:val="B2"/>
      </w:pPr>
      <w:r w:rsidRPr="009061DB">
        <w:t>b)</w:t>
      </w:r>
      <w:r w:rsidRPr="009061DB">
        <w:tab/>
        <w:t>if the end of file transmission time is reached according to the service schedule description specified in clause 5.2.7.</w:t>
      </w:r>
    </w:p>
    <w:p w14:paraId="25AEA97D" w14:textId="77777777" w:rsidR="002D7A32" w:rsidRPr="009061DB" w:rsidRDefault="002D7A32" w:rsidP="002D7A32">
      <w:pPr>
        <w:pStyle w:val="B1"/>
      </w:pPr>
      <w:r w:rsidRPr="009061DB">
        <w:t>2.</w:t>
      </w:r>
      <w:r w:rsidRPr="009061DB">
        <w:tab/>
        <w:t xml:space="preserve">The MBS Client identifies that data is missing from an MBS Object Distribution Session for one or multiple FLUTE transmission objects delivered in the Object Distribution Session following the principles in </w:t>
      </w:r>
      <w:r w:rsidRPr="009061DB">
        <w:rPr>
          <w:lang w:eastAsia="ja-JP"/>
        </w:rPr>
        <w:t>clause 9.3.3 of TS 26.346 [7].</w:t>
      </w:r>
    </w:p>
    <w:p w14:paraId="38A8EC50" w14:textId="77777777" w:rsidR="002D7A32" w:rsidRPr="009061DB" w:rsidRDefault="002D7A32" w:rsidP="002D7A32">
      <w:pPr>
        <w:pStyle w:val="B1"/>
      </w:pPr>
      <w:bookmarkStart w:id="205" w:name="_MCCTEMPBM_CRPT22990051___7"/>
      <w:r w:rsidRPr="009061DB">
        <w:t>3.</w:t>
      </w:r>
      <w:r w:rsidRPr="009061DB">
        <w:tab/>
        <w:t xml:space="preserve">The MBS Client shall select an MBS AS instance </w:t>
      </w:r>
      <w:r w:rsidRPr="009061DB">
        <w:rPr>
          <w:i/>
          <w:iCs/>
        </w:rPr>
        <w:t>repair URL</w:t>
      </w:r>
      <w:r w:rsidRPr="009061DB">
        <w:t xml:space="preserve"> randomly from the list of </w:t>
      </w:r>
      <w:proofErr w:type="spellStart"/>
      <w:r w:rsidRPr="009061DB">
        <w:rPr>
          <w:rStyle w:val="JSONpropertyChar"/>
        </w:rPr>
        <w:t>object‌Repair‌Base‌Locators</w:t>
      </w:r>
      <w:proofErr w:type="spellEnd"/>
      <w:r w:rsidRPr="009061DB">
        <w:t xml:space="preserve"> if present in the </w:t>
      </w:r>
      <w:proofErr w:type="spellStart"/>
      <w:r w:rsidRPr="009061DB">
        <w:rPr>
          <w:rStyle w:val="JSONinformationelementChar"/>
        </w:rPr>
        <w:t>ObjectRepair</w:t>
      </w:r>
      <w:proofErr w:type="spellEnd"/>
      <w:r w:rsidRPr="009061DB">
        <w:t xml:space="preserve"> object defined in table 5.2.8-1.</w:t>
      </w:r>
    </w:p>
    <w:p w14:paraId="437E92FA" w14:textId="77777777" w:rsidR="002D7A32" w:rsidRPr="009061DB" w:rsidRDefault="002D7A32" w:rsidP="002D7A32">
      <w:pPr>
        <w:pStyle w:val="B1"/>
        <w:keepNext/>
      </w:pPr>
      <w:r w:rsidRPr="009061DB">
        <w:t>4.</w:t>
      </w:r>
      <w:r w:rsidRPr="009061DB">
        <w:tab/>
        <w:t xml:space="preserve">For each incomplete FLUTE transmission object defined by a </w:t>
      </w:r>
      <w:r w:rsidRPr="009061DB">
        <w:rPr>
          <w:rStyle w:val="XMLElementChar"/>
        </w:rPr>
        <w:t>File</w:t>
      </w:r>
      <w:r w:rsidRPr="009061DB">
        <w:t xml:space="preserve"> element in the FDT Instance document and as identified in step 2:</w:t>
      </w:r>
    </w:p>
    <w:p w14:paraId="69D95975" w14:textId="77777777" w:rsidR="002D7A32" w:rsidRPr="009061DB" w:rsidRDefault="002D7A32" w:rsidP="002D7A32">
      <w:pPr>
        <w:pStyle w:val="B2"/>
        <w:keepNext/>
      </w:pPr>
      <w:bookmarkStart w:id="206" w:name="_MCCTEMPBM_CRPT22990052___7"/>
      <w:bookmarkEnd w:id="205"/>
      <w:r w:rsidRPr="009061DB">
        <w:t>a)</w:t>
      </w:r>
      <w:r w:rsidRPr="009061DB">
        <w:tab/>
        <w:t xml:space="preserve">The MBS Client shall form the network location </w:t>
      </w:r>
      <w:proofErr w:type="spellStart"/>
      <w:r w:rsidRPr="009061DB">
        <w:rPr>
          <w:i/>
          <w:iCs/>
        </w:rPr>
        <w:t>location</w:t>
      </w:r>
      <w:proofErr w:type="spellEnd"/>
      <w:r w:rsidRPr="009061DB">
        <w:t xml:space="preserve"> (URL) of the repair object as defined in clause 6.4.2.4 using (</w:t>
      </w:r>
      <w:proofErr w:type="spellStart"/>
      <w:r w:rsidRPr="009061DB">
        <w:t>i</w:t>
      </w:r>
      <w:proofErr w:type="spellEnd"/>
      <w:r w:rsidRPr="009061DB">
        <w:t xml:space="preserve">) the value of the </w:t>
      </w:r>
      <w:proofErr w:type="spellStart"/>
      <w:r w:rsidRPr="009061DB">
        <w:rPr>
          <w:rStyle w:val="XMLElementChar"/>
        </w:rPr>
        <w:t>File</w:t>
      </w:r>
      <w:r w:rsidRPr="009061DB">
        <w:rPr>
          <w:rStyle w:val="XMLAttributeChar"/>
        </w:rPr>
        <w:t>@Content-Location</w:t>
      </w:r>
      <w:proofErr w:type="spellEnd"/>
      <w:r w:rsidRPr="009061DB">
        <w:t xml:space="preserve"> attribute, (ii) the </w:t>
      </w:r>
      <w:r w:rsidRPr="009061DB">
        <w:rPr>
          <w:i/>
          <w:iCs/>
        </w:rPr>
        <w:t>repair URL</w:t>
      </w:r>
      <w:r w:rsidRPr="009061DB">
        <w:t xml:space="preserve"> selected in step 3 (if any) and (iii) the value of </w:t>
      </w:r>
      <w:proofErr w:type="spellStart"/>
      <w:r w:rsidRPr="009061DB">
        <w:rPr>
          <w:rStyle w:val="JSONpropertyChar"/>
        </w:rPr>
        <w:t>object‌Distribution‌Base‌Locator</w:t>
      </w:r>
      <w:proofErr w:type="spellEnd"/>
      <w:r w:rsidRPr="009061DB">
        <w:t xml:space="preserve"> as </w:t>
      </w:r>
      <w:r w:rsidRPr="009061DB">
        <w:rPr>
          <w:i/>
          <w:iCs/>
        </w:rPr>
        <w:t>distribution URL</w:t>
      </w:r>
      <w:r w:rsidRPr="009061DB">
        <w:t xml:space="preserve"> if present in the </w:t>
      </w:r>
      <w:proofErr w:type="spellStart"/>
      <w:r w:rsidRPr="009061DB">
        <w:rPr>
          <w:rStyle w:val="JSONinformationelementChar"/>
        </w:rPr>
        <w:t>ObjectRepair</w:t>
      </w:r>
      <w:proofErr w:type="spellEnd"/>
      <w:r w:rsidRPr="009061DB">
        <w:t xml:space="preserve"> object defined in table 5.2.8-1.</w:t>
      </w:r>
    </w:p>
    <w:p w14:paraId="5249D923" w14:textId="77777777" w:rsidR="002D7A32" w:rsidRPr="009061DB" w:rsidRDefault="002D7A32" w:rsidP="002D7A32">
      <w:pPr>
        <w:pStyle w:val="B2"/>
      </w:pPr>
      <w:r w:rsidRPr="009061DB">
        <w:t>b)</w:t>
      </w:r>
      <w:r w:rsidRPr="009061DB">
        <w:tab/>
        <w:t xml:space="preserve">The MBS Client shall define an appropriate </w:t>
      </w:r>
      <w:r w:rsidRPr="009061DB">
        <w:rPr>
          <w:i/>
          <w:iCs/>
        </w:rPr>
        <w:t>list of byte ranges</w:t>
      </w:r>
      <w:r w:rsidRPr="009061DB">
        <w:t xml:space="preserve"> </w:t>
      </w:r>
      <w:r w:rsidRPr="009061DB">
        <w:rPr>
          <w:rStyle w:val="Codechar"/>
          <w:noProof w:val="0"/>
          <w:lang w:val="en-GB"/>
        </w:rPr>
        <w:t>Range[M]</w:t>
      </w:r>
      <w:r w:rsidRPr="009061DB">
        <w:t xml:space="preserve"> with </w:t>
      </w:r>
      <w:r w:rsidRPr="009061DB">
        <w:rPr>
          <w:rStyle w:val="Codechar"/>
          <w:noProof w:val="0"/>
          <w:lang w:val="en-GB"/>
        </w:rPr>
        <w:t>M</w:t>
      </w:r>
      <w:r w:rsidRPr="009061DB">
        <w:t xml:space="preserve"> the number of independent ranges and </w:t>
      </w:r>
      <w:r w:rsidRPr="009061DB">
        <w:rPr>
          <w:rStyle w:val="Codechar"/>
          <w:noProof w:val="0"/>
          <w:lang w:val="en-GB"/>
        </w:rPr>
        <w:t>Range[m].start</w:t>
      </w:r>
      <w:r w:rsidRPr="009061DB">
        <w:t xml:space="preserve"> the start of the </w:t>
      </w:r>
      <w:proofErr w:type="spellStart"/>
      <w:r w:rsidRPr="009061DB">
        <w:rPr>
          <w:rStyle w:val="Codechar"/>
          <w:noProof w:val="0"/>
          <w:lang w:val="en-GB"/>
        </w:rPr>
        <w:t>m</w:t>
      </w:r>
      <w:r w:rsidRPr="009061DB">
        <w:t>th</w:t>
      </w:r>
      <w:proofErr w:type="spellEnd"/>
      <w:r w:rsidRPr="009061DB">
        <w:t xml:space="preserve"> range and </w:t>
      </w:r>
      <w:r w:rsidRPr="009061DB">
        <w:rPr>
          <w:rStyle w:val="Codechar"/>
          <w:noProof w:val="0"/>
          <w:lang w:val="en-GB"/>
        </w:rPr>
        <w:t>Range[m].end</w:t>
      </w:r>
      <w:r w:rsidRPr="009061DB">
        <w:t xml:space="preserve"> the end of the </w:t>
      </w:r>
      <w:proofErr w:type="spellStart"/>
      <w:r w:rsidRPr="009061DB">
        <w:rPr>
          <w:rStyle w:val="Codechar"/>
          <w:noProof w:val="0"/>
          <w:lang w:val="en-GB"/>
        </w:rPr>
        <w:t>m</w:t>
      </w:r>
      <w:r w:rsidRPr="009061DB">
        <w:t>th</w:t>
      </w:r>
      <w:proofErr w:type="spellEnd"/>
      <w:r w:rsidRPr="009061DB">
        <w:t xml:space="preserve"> range from the repair object using the list of received symbols and additional information from the FDT as defined in clause 6.4.2.5.</w:t>
      </w:r>
    </w:p>
    <w:bookmarkEnd w:id="206"/>
    <w:p w14:paraId="761BE250" w14:textId="77777777" w:rsidR="002D7A32" w:rsidRPr="009061DB" w:rsidRDefault="002D7A32" w:rsidP="002D7A32">
      <w:pPr>
        <w:pStyle w:val="B1"/>
        <w:keepNext/>
      </w:pPr>
      <w:r w:rsidRPr="009061DB">
        <w:t>5.</w:t>
      </w:r>
      <w:r w:rsidRPr="009061DB">
        <w:tab/>
        <w:t>The MBS Client shall then use the object repair procedures as defined</w:t>
      </w:r>
      <w:r w:rsidRPr="009061DB">
        <w:rPr>
          <w:lang w:eastAsia="ja-JP"/>
        </w:rPr>
        <w:t xml:space="preserve"> as defined in </w:t>
      </w:r>
      <w:r w:rsidRPr="009061DB">
        <w:t>clause 10.2.2 using the following parameters:</w:t>
      </w:r>
    </w:p>
    <w:p w14:paraId="26C605A9" w14:textId="77777777" w:rsidR="002D7A32" w:rsidRPr="009061DB" w:rsidRDefault="002D7A32" w:rsidP="002D7A32">
      <w:pPr>
        <w:pStyle w:val="B2"/>
        <w:keepNext/>
      </w:pPr>
      <w:bookmarkStart w:id="207" w:name="_MCCTEMPBM_CRPT22990053___7"/>
      <w:r w:rsidRPr="009061DB">
        <w:t>-</w:t>
      </w:r>
      <w:r w:rsidRPr="009061DB">
        <w:tab/>
        <w:t xml:space="preserve">The </w:t>
      </w:r>
      <w:proofErr w:type="spellStart"/>
      <w:r w:rsidRPr="009061DB">
        <w:rPr>
          <w:rStyle w:val="JSONpropertyChar"/>
        </w:rPr>
        <w:t>offsetTime</w:t>
      </w:r>
      <w:proofErr w:type="spellEnd"/>
      <w:r w:rsidRPr="009061DB">
        <w:t xml:space="preserve"> and </w:t>
      </w:r>
      <w:proofErr w:type="spellStart"/>
      <w:r w:rsidRPr="009061DB">
        <w:rPr>
          <w:rStyle w:val="JSONpropertyChar"/>
        </w:rPr>
        <w:t>randomTimePeriod</w:t>
      </w:r>
      <w:proofErr w:type="spellEnd"/>
      <w:r w:rsidRPr="009061DB">
        <w:t xml:space="preserve"> parameters indicated in the </w:t>
      </w:r>
      <w:proofErr w:type="spellStart"/>
      <w:r w:rsidRPr="009061DB">
        <w:rPr>
          <w:rStyle w:val="JSONinformationelementChar"/>
        </w:rPr>
        <w:t>ObjectRepair</w:t>
      </w:r>
      <w:proofErr w:type="spellEnd"/>
      <w:r w:rsidRPr="009061DB">
        <w:t xml:space="preserve"> object as defined in table 5.2.8-1.</w:t>
      </w:r>
    </w:p>
    <w:p w14:paraId="15D3DBC5" w14:textId="77777777" w:rsidR="002D7A32" w:rsidRPr="009061DB" w:rsidRDefault="002D7A32" w:rsidP="002D7A32">
      <w:pPr>
        <w:pStyle w:val="B2"/>
      </w:pPr>
      <w:r w:rsidRPr="009061DB">
        <w:t>-</w:t>
      </w:r>
      <w:r w:rsidRPr="009061DB">
        <w:tab/>
        <w:t xml:space="preserve">For each incomplete FLUTE transmission object in the FDT Instance document, the MBSTF Client shall use from the corresponding FDT </w:t>
      </w:r>
      <w:r w:rsidRPr="009061DB">
        <w:rPr>
          <w:rStyle w:val="XMLElementChar"/>
        </w:rPr>
        <w:t>File</w:t>
      </w:r>
      <w:r w:rsidRPr="009061DB">
        <w:t xml:space="preserve"> entry the network location </w:t>
      </w:r>
      <w:proofErr w:type="spellStart"/>
      <w:r w:rsidRPr="009061DB">
        <w:rPr>
          <w:i/>
          <w:iCs/>
        </w:rPr>
        <w:t>location</w:t>
      </w:r>
      <w:proofErr w:type="spellEnd"/>
      <w:r w:rsidRPr="009061DB">
        <w:t xml:space="preserve"> formed in step 4a, the size of the transmission object (in bytes), the entity tag value</w:t>
      </w:r>
      <w:r w:rsidRPr="009061DB">
        <w:rPr>
          <w:i/>
          <w:iCs/>
        </w:rPr>
        <w:t xml:space="preserve"> </w:t>
      </w:r>
      <w:r w:rsidRPr="009061DB">
        <w:t xml:space="preserve">and the minimal </w:t>
      </w:r>
      <w:r w:rsidRPr="009061DB">
        <w:rPr>
          <w:i/>
          <w:iCs/>
        </w:rPr>
        <w:t>list of byte ranges</w:t>
      </w:r>
      <w:r w:rsidRPr="009061DB">
        <w:t xml:space="preserve"> </w:t>
      </w:r>
      <w:r w:rsidRPr="009061DB">
        <w:rPr>
          <w:rStyle w:val="Codechar"/>
          <w:noProof w:val="0"/>
          <w:lang w:val="en-GB"/>
        </w:rPr>
        <w:t>Range[M]</w:t>
      </w:r>
      <w:r w:rsidRPr="009061DB">
        <w:t xml:space="preserve"> determined in step 4b.</w:t>
      </w:r>
    </w:p>
    <w:bookmarkEnd w:id="207"/>
    <w:p w14:paraId="7BA2D0F5" w14:textId="77777777" w:rsidR="002D7A32" w:rsidRPr="009061DB" w:rsidRDefault="002D7A32" w:rsidP="002D7A32">
      <w:pPr>
        <w:pStyle w:val="B1"/>
      </w:pPr>
      <w:r w:rsidRPr="009061DB">
        <w:lastRenderedPageBreak/>
        <w:t>6.</w:t>
      </w:r>
      <w:r w:rsidRPr="009061DB">
        <w:tab/>
        <w:t xml:space="preserve">The MBS Client uses the received </w:t>
      </w:r>
      <w:r w:rsidRPr="009061DB">
        <w:rPr>
          <w:i/>
          <w:iCs/>
        </w:rPr>
        <w:t>list of byte ranges</w:t>
      </w:r>
      <w:r w:rsidRPr="009061DB">
        <w:t xml:space="preserve"> and the received data in the MBS Object Distribution Session to recover the missing object as defined in clause 6.4.2.6.</w:t>
      </w:r>
    </w:p>
    <w:p w14:paraId="795F3F95" w14:textId="77777777" w:rsidR="002D7A32" w:rsidRPr="009061DB" w:rsidRDefault="002D7A32" w:rsidP="002D7A32">
      <w:pPr>
        <w:pStyle w:val="Heading4"/>
        <w:rPr>
          <w:lang w:eastAsia="ja-JP"/>
        </w:rPr>
      </w:pPr>
      <w:bookmarkStart w:id="208" w:name="_CR6_2_4_3"/>
      <w:bookmarkStart w:id="209" w:name="_Toc210211683"/>
      <w:bookmarkEnd w:id="208"/>
      <w:r w:rsidRPr="009061DB">
        <w:rPr>
          <w:lang w:eastAsia="ja-JP"/>
        </w:rPr>
        <w:t>6.2.4.3</w:t>
      </w:r>
      <w:r w:rsidRPr="009061DB">
        <w:rPr>
          <w:lang w:eastAsia="ja-JP"/>
        </w:rPr>
        <w:tab/>
        <w:t>In-session object repair procedure</w:t>
      </w:r>
      <w:bookmarkEnd w:id="209"/>
    </w:p>
    <w:p w14:paraId="56173C0D" w14:textId="77777777" w:rsidR="002D7A32" w:rsidRPr="009061DB" w:rsidRDefault="002D7A32" w:rsidP="002D7A32">
      <w:pPr>
        <w:rPr>
          <w:lang w:eastAsia="ja-JP"/>
        </w:rPr>
      </w:pPr>
      <w:r w:rsidRPr="009061DB">
        <w:rPr>
          <w:lang w:eastAsia="ja-JP"/>
        </w:rPr>
        <w:t>This procedure is for future study.</w:t>
      </w:r>
    </w:p>
    <w:p w14:paraId="5467A18D" w14:textId="77777777" w:rsidR="002D7A32" w:rsidRPr="009061DB" w:rsidRDefault="002D7A32" w:rsidP="002D7A32">
      <w:pPr>
        <w:pStyle w:val="Heading4"/>
        <w:rPr>
          <w:lang w:eastAsia="ja-JP"/>
        </w:rPr>
      </w:pPr>
      <w:bookmarkStart w:id="210" w:name="_CR6_2_4_4"/>
      <w:bookmarkStart w:id="211" w:name="_Toc210211684"/>
      <w:bookmarkEnd w:id="210"/>
      <w:r w:rsidRPr="009061DB">
        <w:rPr>
          <w:lang w:eastAsia="ja-JP"/>
        </w:rPr>
        <w:t>6.2.4.4</w:t>
      </w:r>
      <w:r w:rsidRPr="009061DB">
        <w:rPr>
          <w:lang w:eastAsia="ja-JP"/>
        </w:rPr>
        <w:tab/>
        <w:t>Network location of repair object</w:t>
      </w:r>
      <w:bookmarkEnd w:id="211"/>
    </w:p>
    <w:p w14:paraId="26AD8E78" w14:textId="77777777" w:rsidR="002D7A32" w:rsidRPr="009061DB" w:rsidRDefault="002D7A32" w:rsidP="002D7A32">
      <w:pPr>
        <w:keepNext/>
      </w:pPr>
      <w:bookmarkStart w:id="212" w:name="_MCCTEMPBM_CRPT22990054___7"/>
      <w:r w:rsidRPr="009061DB">
        <w:t xml:space="preserve">The determination of the network location </w:t>
      </w:r>
      <w:proofErr w:type="spellStart"/>
      <w:r w:rsidRPr="009061DB">
        <w:rPr>
          <w:i/>
          <w:iCs/>
        </w:rPr>
        <w:t>location</w:t>
      </w:r>
      <w:proofErr w:type="spellEnd"/>
      <w:r w:rsidRPr="009061DB">
        <w:t xml:space="preserve"> of the repair object uses the </w:t>
      </w:r>
      <w:proofErr w:type="spellStart"/>
      <w:r w:rsidRPr="009061DB">
        <w:rPr>
          <w:rStyle w:val="XMLElementChar"/>
        </w:rPr>
        <w:t>File</w:t>
      </w:r>
      <w:r w:rsidRPr="009061DB">
        <w:rPr>
          <w:rStyle w:val="XMLAttributeChar"/>
        </w:rPr>
        <w:t>@Content-Location</w:t>
      </w:r>
      <w:proofErr w:type="spellEnd"/>
      <w:r w:rsidRPr="009061DB">
        <w:t xml:space="preserve"> attribute in the FDT Instance document, a </w:t>
      </w:r>
      <w:r w:rsidRPr="009061DB">
        <w:rPr>
          <w:i/>
          <w:iCs/>
        </w:rPr>
        <w:t>repair base URL</w:t>
      </w:r>
      <w:r w:rsidRPr="009061DB">
        <w:t xml:space="preserve"> (if present) and a </w:t>
      </w:r>
      <w:r w:rsidRPr="009061DB">
        <w:rPr>
          <w:i/>
          <w:iCs/>
        </w:rPr>
        <w:t>distribution base URL</w:t>
      </w:r>
      <w:r w:rsidRPr="009061DB">
        <w:t xml:space="preserve"> (if present) as follows:</w:t>
      </w:r>
    </w:p>
    <w:p w14:paraId="6B3F48D0" w14:textId="77777777" w:rsidR="002D7A32" w:rsidRPr="009061DB" w:rsidRDefault="002D7A32" w:rsidP="002D7A32">
      <w:pPr>
        <w:pStyle w:val="B1"/>
        <w:keepNext/>
      </w:pPr>
      <w:bookmarkStart w:id="213" w:name="_MCCTEMPBM_CRPT22990055___7"/>
      <w:bookmarkEnd w:id="212"/>
      <w:r w:rsidRPr="009061DB">
        <w:rPr>
          <w:lang w:eastAsia="ja-JP"/>
        </w:rPr>
        <w:t>-</w:t>
      </w:r>
      <w:r w:rsidRPr="009061DB">
        <w:rPr>
          <w:lang w:eastAsia="ja-JP"/>
        </w:rPr>
        <w:tab/>
        <w:t xml:space="preserve">If the </w:t>
      </w:r>
      <w:r w:rsidRPr="009061DB">
        <w:rPr>
          <w:i/>
          <w:iCs/>
        </w:rPr>
        <w:t>repair base URL</w:t>
      </w:r>
      <w:r w:rsidRPr="009061DB">
        <w:t xml:space="preserve"> is not present, then the network location of the repair object is the value of </w:t>
      </w:r>
      <w:proofErr w:type="spellStart"/>
      <w:r w:rsidRPr="009061DB">
        <w:rPr>
          <w:rStyle w:val="XMLElementChar"/>
        </w:rPr>
        <w:t>File</w:t>
      </w:r>
      <w:r w:rsidRPr="009061DB">
        <w:rPr>
          <w:rStyle w:val="XMLAttributeChar"/>
        </w:rPr>
        <w:t>@Content-Location</w:t>
      </w:r>
      <w:proofErr w:type="spellEnd"/>
      <w:r w:rsidRPr="009061DB">
        <w:t>.</w:t>
      </w:r>
    </w:p>
    <w:p w14:paraId="75D94EBE" w14:textId="77777777" w:rsidR="002D7A32" w:rsidRPr="009061DB" w:rsidRDefault="002D7A32" w:rsidP="002D7A32">
      <w:pPr>
        <w:pStyle w:val="B1"/>
        <w:keepNext/>
      </w:pPr>
      <w:r w:rsidRPr="009061DB">
        <w:rPr>
          <w:lang w:eastAsia="ja-JP"/>
        </w:rPr>
        <w:t>-</w:t>
      </w:r>
      <w:r w:rsidRPr="009061DB">
        <w:rPr>
          <w:lang w:eastAsia="ja-JP"/>
        </w:rPr>
        <w:tab/>
        <w:t xml:space="preserve">If the </w:t>
      </w:r>
      <w:r w:rsidRPr="009061DB">
        <w:rPr>
          <w:i/>
          <w:iCs/>
        </w:rPr>
        <w:t>repair base URL</w:t>
      </w:r>
      <w:r w:rsidRPr="009061DB">
        <w:t xml:space="preserve"> is present, but not the </w:t>
      </w:r>
      <w:r w:rsidRPr="009061DB">
        <w:rPr>
          <w:i/>
          <w:iCs/>
        </w:rPr>
        <w:t>distribution base URL</w:t>
      </w:r>
      <w:r w:rsidRPr="009061DB">
        <w:t xml:space="preserve">, then the network location of the repair object is the value of </w:t>
      </w:r>
      <w:proofErr w:type="spellStart"/>
      <w:r w:rsidRPr="009061DB">
        <w:rPr>
          <w:rStyle w:val="XMLElementChar"/>
        </w:rPr>
        <w:t>File</w:t>
      </w:r>
      <w:r w:rsidRPr="009061DB">
        <w:rPr>
          <w:rStyle w:val="XMLAttributeChar"/>
        </w:rPr>
        <w:t>@Content-Location</w:t>
      </w:r>
      <w:proofErr w:type="spellEnd"/>
      <w:r w:rsidRPr="009061DB">
        <w:t xml:space="preserve"> with the Retrieval URI according to RFC 3986 [34] replaced with the </w:t>
      </w:r>
      <w:r w:rsidRPr="009061DB">
        <w:rPr>
          <w:i/>
          <w:iCs/>
        </w:rPr>
        <w:t>repair base URL</w:t>
      </w:r>
      <w:r w:rsidRPr="009061DB">
        <w:t>.</w:t>
      </w:r>
    </w:p>
    <w:p w14:paraId="2CAEC08B" w14:textId="77777777" w:rsidR="002D7A32" w:rsidRPr="009061DB" w:rsidRDefault="002D7A32" w:rsidP="002D7A32">
      <w:pPr>
        <w:pStyle w:val="B1"/>
      </w:pPr>
      <w:r w:rsidRPr="009061DB">
        <w:rPr>
          <w:lang w:eastAsia="ja-JP"/>
        </w:rPr>
        <w:t>-</w:t>
      </w:r>
      <w:r w:rsidRPr="009061DB">
        <w:rPr>
          <w:lang w:eastAsia="ja-JP"/>
        </w:rPr>
        <w:tab/>
        <w:t xml:space="preserve">If both the </w:t>
      </w:r>
      <w:r w:rsidRPr="009061DB">
        <w:rPr>
          <w:i/>
          <w:iCs/>
        </w:rPr>
        <w:t>repair base URL</w:t>
      </w:r>
      <w:r w:rsidRPr="009061DB">
        <w:t xml:space="preserve"> and the </w:t>
      </w:r>
      <w:r w:rsidRPr="009061DB">
        <w:rPr>
          <w:i/>
          <w:iCs/>
        </w:rPr>
        <w:t>distribution base URL</w:t>
      </w:r>
      <w:r w:rsidRPr="009061DB">
        <w:t xml:space="preserve"> are both present, then the network location of the repair object is the value of </w:t>
      </w:r>
      <w:proofErr w:type="spellStart"/>
      <w:r w:rsidRPr="009061DB">
        <w:rPr>
          <w:rStyle w:val="XMLElementChar"/>
        </w:rPr>
        <w:t>File</w:t>
      </w:r>
      <w:r w:rsidRPr="009061DB">
        <w:rPr>
          <w:rStyle w:val="XMLAttributeChar"/>
        </w:rPr>
        <w:t>@Content-Location</w:t>
      </w:r>
      <w:proofErr w:type="spellEnd"/>
      <w:r w:rsidRPr="009061DB">
        <w:t xml:space="preserve"> with the Base URI according to RFC 3986 [34] being the </w:t>
      </w:r>
      <w:r w:rsidRPr="009061DB">
        <w:rPr>
          <w:i/>
          <w:iCs/>
        </w:rPr>
        <w:t>distribution base URL</w:t>
      </w:r>
      <w:r w:rsidRPr="009061DB">
        <w:t xml:space="preserve"> replaced with the </w:t>
      </w:r>
      <w:r w:rsidRPr="009061DB">
        <w:rPr>
          <w:i/>
          <w:iCs/>
        </w:rPr>
        <w:t>repair base URL</w:t>
      </w:r>
      <w:r w:rsidRPr="009061DB">
        <w:t>.</w:t>
      </w:r>
    </w:p>
    <w:p w14:paraId="471D4F2A" w14:textId="77777777" w:rsidR="002D7A32" w:rsidRPr="009061DB" w:rsidRDefault="002D7A32" w:rsidP="002D7A32">
      <w:bookmarkStart w:id="214" w:name="_MCCTEMPBM_CRPT22990056___7"/>
      <w:bookmarkEnd w:id="213"/>
      <w:r w:rsidRPr="009061DB">
        <w:t xml:space="preserve">Additionally, if the </w:t>
      </w:r>
      <w:proofErr w:type="spellStart"/>
      <w:r w:rsidRPr="009061DB">
        <w:rPr>
          <w:rStyle w:val="XMLElementChar"/>
        </w:rPr>
        <w:t>File</w:t>
      </w:r>
      <w:r w:rsidRPr="009061DB">
        <w:rPr>
          <w:rStyle w:val="XMLAttributeChar"/>
        </w:rPr>
        <w:t>@Content-Encoding</w:t>
      </w:r>
      <w:proofErr w:type="spellEnd"/>
      <w:r w:rsidRPr="009061DB">
        <w:t xml:space="preserve"> attribute is present in the FDT Instance document and is set to the value </w:t>
      </w:r>
      <w:proofErr w:type="spellStart"/>
      <w:r w:rsidRPr="009061DB">
        <w:rPr>
          <w:rStyle w:val="Codechar"/>
          <w:noProof w:val="0"/>
          <w:lang w:val="en-GB"/>
        </w:rPr>
        <w:t>gzip</w:t>
      </w:r>
      <w:proofErr w:type="spellEnd"/>
      <w:r w:rsidRPr="009061DB">
        <w:t>, then a ".</w:t>
      </w:r>
      <w:proofErr w:type="spellStart"/>
      <w:r w:rsidRPr="009061DB">
        <w:t>gz</w:t>
      </w:r>
      <w:proofErr w:type="spellEnd"/>
      <w:r w:rsidRPr="009061DB">
        <w:t xml:space="preserve">" extension shall be appended to the path part of the repair object's </w:t>
      </w:r>
      <w:r w:rsidRPr="009061DB">
        <w:rPr>
          <w:i/>
          <w:iCs/>
        </w:rPr>
        <w:t>location</w:t>
      </w:r>
      <w:r w:rsidRPr="009061DB">
        <w:t xml:space="preserve"> prior to the query part of the URL, if any. In this case, the </w:t>
      </w:r>
      <w:proofErr w:type="spellStart"/>
      <w:r w:rsidRPr="009061DB">
        <w:t>GZipped</w:t>
      </w:r>
      <w:proofErr w:type="spellEnd"/>
      <w:r w:rsidRPr="009061DB">
        <w:t xml:space="preserve"> [41] version of the repair object shall be hosted on the MBS AS. The MBSTF Client shall only use this in connection with a byte range request if the </w:t>
      </w:r>
      <w:r w:rsidRPr="009061DB">
        <w:rPr>
          <w:rStyle w:val="XMLAttributeChar"/>
        </w:rPr>
        <w:t>@File-ETag</w:t>
      </w:r>
      <w:r w:rsidRPr="009061DB">
        <w:t xml:space="preserve"> attribute is present in the FDT Instance of that object, for use as the entity-tag in the request. Otherwise, the MBSTF Client shall request the complete object from the MBS AS.</w:t>
      </w:r>
    </w:p>
    <w:p w14:paraId="4A72E0B7" w14:textId="77777777" w:rsidR="002D7A32" w:rsidRPr="009061DB" w:rsidRDefault="002D7A32" w:rsidP="002D7A32">
      <w:pPr>
        <w:pStyle w:val="Heading4"/>
        <w:rPr>
          <w:lang w:eastAsia="ja-JP"/>
        </w:rPr>
      </w:pPr>
      <w:bookmarkStart w:id="215" w:name="_CR6_2_4_5"/>
      <w:bookmarkStart w:id="216" w:name="_Toc210211685"/>
      <w:bookmarkEnd w:id="214"/>
      <w:bookmarkEnd w:id="215"/>
      <w:r w:rsidRPr="009061DB">
        <w:rPr>
          <w:lang w:eastAsia="ja-JP"/>
        </w:rPr>
        <w:t>6.2.4.5</w:t>
      </w:r>
      <w:r w:rsidRPr="009061DB">
        <w:rPr>
          <w:lang w:eastAsia="ja-JP"/>
        </w:rPr>
        <w:tab/>
        <w:t>Byte range determination</w:t>
      </w:r>
      <w:bookmarkEnd w:id="216"/>
    </w:p>
    <w:p w14:paraId="342399E2" w14:textId="77777777" w:rsidR="002D7A32" w:rsidRPr="009061DB" w:rsidRDefault="002D7A32" w:rsidP="002D7A32">
      <w:pPr>
        <w:keepNext/>
      </w:pPr>
      <w:r w:rsidRPr="009061DB">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9061DB" w:rsidRDefault="002D7A32" w:rsidP="002D7A32">
      <w:pPr>
        <w:pStyle w:val="NO"/>
      </w:pPr>
      <w:r w:rsidRPr="009061DB">
        <w:t>NOTE:</w:t>
      </w:r>
      <w:r w:rsidRPr="009061DB">
        <w:tab/>
        <w:t>This clause does not address protocol-related aspects specified in clause 9.3.6.2 of TS 26.346 [7]; these are specified in clause 10 of the present document.</w:t>
      </w:r>
    </w:p>
    <w:p w14:paraId="47220368" w14:textId="77777777" w:rsidR="002D7A32" w:rsidRPr="009061DB" w:rsidRDefault="002D7A32" w:rsidP="002D7A32">
      <w:pPr>
        <w:keepNext/>
      </w:pPr>
      <w:r w:rsidRPr="009061DB">
        <w:t xml:space="preserve">The MBS Client shall identify a </w:t>
      </w:r>
      <w:r w:rsidRPr="009061DB">
        <w:rPr>
          <w:i/>
          <w:iCs/>
        </w:rPr>
        <w:t>minimal set of source symbols</w:t>
      </w:r>
      <w:r w:rsidRPr="009061DB">
        <w:t xml:space="preserve"> identified by a list of Encoding Symbol Identifiers (ESIs) that, combined with the already received symbols, allows the FEC decoder to recover the file as follows:</w:t>
      </w:r>
    </w:p>
    <w:p w14:paraId="7EE9898A" w14:textId="77777777" w:rsidR="002D7A32" w:rsidRPr="009061DB" w:rsidRDefault="002D7A32" w:rsidP="002D7A32">
      <w:pPr>
        <w:pStyle w:val="B1"/>
        <w:keepNext/>
      </w:pPr>
      <w:bookmarkStart w:id="217" w:name="_MCCTEMPBM_CRPT22990057___7"/>
      <w:r w:rsidRPr="009061DB">
        <w:t>-</w:t>
      </w:r>
      <w:r w:rsidRPr="009061DB">
        <w:tab/>
        <w:t xml:space="preserve">When the Compact No-Code FEC scheme is used (i.e., if the FDT parameter </w:t>
      </w:r>
      <w:r w:rsidRPr="009061DB">
        <w:rPr>
          <w:rStyle w:val="XMLAttributeChar"/>
        </w:rPr>
        <w:t>@FEC-OTI-FEC-Encoding-ID</w:t>
      </w:r>
      <w:r w:rsidRPr="009061DB">
        <w:t xml:space="preserve"> is set to </w:t>
      </w:r>
      <w:r w:rsidRPr="009061DB">
        <w:rPr>
          <w:lang w:eastAsia="ja-JP"/>
        </w:rPr>
        <w:t>0</w:t>
      </w:r>
      <w:r w:rsidRPr="009061DB">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9061DB" w:rsidRDefault="002D7A32" w:rsidP="002D7A32">
      <w:pPr>
        <w:pStyle w:val="B1"/>
        <w:keepNext/>
      </w:pPr>
      <w:r w:rsidRPr="009061DB">
        <w:t>-</w:t>
      </w:r>
      <w:r w:rsidRPr="009061DB">
        <w:tab/>
        <w:t xml:space="preserve">When the Raptor FEC scheme is used (i.e., if the FDT parameter </w:t>
      </w:r>
      <w:r w:rsidRPr="009061DB">
        <w:rPr>
          <w:rStyle w:val="XMLAttributeChar"/>
        </w:rPr>
        <w:t>@FEC-OTI-FEC-Encoding-ID</w:t>
      </w:r>
      <w:r w:rsidRPr="009061DB">
        <w:t xml:space="preserve"> is set to </w:t>
      </w:r>
      <w:r w:rsidRPr="009061DB">
        <w:rPr>
          <w:lang w:eastAsia="ja-JP"/>
        </w:rPr>
        <w:t>1</w:t>
      </w:r>
      <w:r w:rsidRPr="009061DB">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17"/>
    <w:p w14:paraId="3BEDC486" w14:textId="77777777" w:rsidR="002D7A32" w:rsidRPr="009061DB" w:rsidRDefault="002D7A32" w:rsidP="002D7A32">
      <w:pPr>
        <w:pStyle w:val="NO"/>
      </w:pPr>
      <w:r w:rsidRPr="009061DB">
        <w:t>NOTE:</w:t>
      </w:r>
      <w:r w:rsidRPr="009061DB">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9061DB" w:rsidRDefault="002D7A32" w:rsidP="002D7A32">
      <w:pPr>
        <w:keepNext/>
        <w:keepLines/>
      </w:pPr>
      <w:bookmarkStart w:id="218" w:name="_MCCTEMPBM_CRPT22990058___7"/>
      <w:r w:rsidRPr="009061DB">
        <w:lastRenderedPageBreak/>
        <w:t xml:space="preserve">Once a minimal set of sufficient source symbols for recovery is determined as an ordered list of ESIs, </w:t>
      </w:r>
      <w:r w:rsidRPr="009061DB">
        <w:rPr>
          <w:rStyle w:val="Codechar"/>
          <w:noProof w:val="0"/>
          <w:lang w:val="en-GB"/>
        </w:rPr>
        <w:t>SS[0], …– SS[N </w:t>
      </w:r>
      <w:r w:rsidRPr="009061DB">
        <w:rPr>
          <w:rFonts w:ascii="Calibri Light" w:hAnsi="Calibri Light" w:cs="Calibri Light"/>
          <w:sz w:val="25"/>
          <w:szCs w:val="25"/>
        </w:rPr>
        <w:t>−</w:t>
      </w:r>
      <w:r w:rsidRPr="009061DB">
        <w:rPr>
          <w:rStyle w:val="Codechar"/>
          <w:noProof w:val="0"/>
          <w:lang w:val="en-GB"/>
        </w:rPr>
        <w:t> 1],</w:t>
      </w:r>
      <w:r w:rsidRPr="009061DB">
        <w:t xml:space="preserve"> with </w:t>
      </w:r>
      <w:r w:rsidRPr="009061DB">
        <w:rPr>
          <w:rStyle w:val="Codechar"/>
          <w:noProof w:val="0"/>
          <w:lang w:val="en-GB"/>
        </w:rPr>
        <w:t>N</w:t>
      </w:r>
      <w:r w:rsidRPr="009061DB">
        <w:t xml:space="preserve"> the total number of source symbols, the list of source symbols is converted to an ordered list of </w:t>
      </w:r>
      <w:r w:rsidRPr="009061DB">
        <w:rPr>
          <w:rStyle w:val="Codechar"/>
          <w:noProof w:val="0"/>
          <w:lang w:val="en-GB"/>
        </w:rPr>
        <w:t>M</w:t>
      </w:r>
      <w:r w:rsidRPr="009061DB">
        <w:t xml:space="preserve"> independent byte ranges </w:t>
      </w:r>
      <w:r w:rsidRPr="009061DB">
        <w:rPr>
          <w:rStyle w:val="Codechar"/>
          <w:noProof w:val="0"/>
          <w:lang w:val="en-GB"/>
        </w:rPr>
        <w:t>Range[M]</w:t>
      </w:r>
      <w:r w:rsidRPr="009061DB">
        <w:t xml:space="preserve"> indexed from 0 in which </w:t>
      </w:r>
      <w:r w:rsidRPr="009061DB">
        <w:rPr>
          <w:rStyle w:val="Codechar"/>
          <w:noProof w:val="0"/>
          <w:lang w:val="en-GB"/>
        </w:rPr>
        <w:t>Range[m].start</w:t>
      </w:r>
      <w:r w:rsidRPr="009061DB">
        <w:t xml:space="preserve"> is the start of the </w:t>
      </w:r>
      <w:proofErr w:type="spellStart"/>
      <w:r w:rsidRPr="009061DB">
        <w:rPr>
          <w:rStyle w:val="Codechar"/>
          <w:noProof w:val="0"/>
          <w:lang w:val="en-GB"/>
        </w:rPr>
        <w:t>m</w:t>
      </w:r>
      <w:r w:rsidRPr="009061DB">
        <w:t>th</w:t>
      </w:r>
      <w:proofErr w:type="spellEnd"/>
      <w:r w:rsidRPr="009061DB">
        <w:t xml:space="preserve"> range and </w:t>
      </w:r>
      <w:r w:rsidRPr="009061DB">
        <w:rPr>
          <w:rStyle w:val="Codechar"/>
          <w:noProof w:val="0"/>
          <w:lang w:val="en-GB"/>
        </w:rPr>
        <w:t>Range[m].end</w:t>
      </w:r>
      <w:r w:rsidRPr="009061DB">
        <w:t xml:space="preserve"> is the end of the </w:t>
      </w:r>
      <w:proofErr w:type="spellStart"/>
      <w:r w:rsidRPr="009061DB">
        <w:rPr>
          <w:rStyle w:val="Codechar"/>
          <w:noProof w:val="0"/>
          <w:lang w:val="en-GB"/>
        </w:rPr>
        <w:t>m</w:t>
      </w:r>
      <w:r w:rsidRPr="009061DB">
        <w:t>th</w:t>
      </w:r>
      <w:proofErr w:type="spellEnd"/>
      <w:r w:rsidRPr="009061DB">
        <w:t>, range. In the pseudocode presented in listing 6.2.4.5</w:t>
      </w:r>
      <w:r w:rsidRPr="009061DB">
        <w:noBreakHyphen/>
        <w:t xml:space="preserve">1, </w:t>
      </w:r>
      <w:r w:rsidRPr="009061DB">
        <w:rPr>
          <w:rStyle w:val="Codechar"/>
          <w:noProof w:val="0"/>
          <w:lang w:val="en-GB"/>
        </w:rPr>
        <w:t>T</w:t>
      </w:r>
      <w:r w:rsidRPr="009061DB">
        <w:t xml:space="preserve"> is the value of the </w:t>
      </w:r>
      <w:proofErr w:type="spellStart"/>
      <w:r w:rsidRPr="009061DB">
        <w:rPr>
          <w:rStyle w:val="XMLElementChar"/>
        </w:rPr>
        <w:t>File</w:t>
      </w:r>
      <w:r w:rsidRPr="009061DB">
        <w:rPr>
          <w:rStyle w:val="XMLAttributeChar"/>
        </w:rPr>
        <w:t>@FEC-OTI-Encoding-Symbol-Length</w:t>
      </w:r>
      <w:proofErr w:type="spellEnd"/>
      <w:r w:rsidRPr="009061DB">
        <w:t xml:space="preserve"> FDT attribute, and </w:t>
      </w:r>
      <w:r w:rsidRPr="009061DB">
        <w:rPr>
          <w:rStyle w:val="Codechar"/>
          <w:noProof w:val="0"/>
          <w:lang w:val="en-GB"/>
        </w:rPr>
        <w:t>F</w:t>
      </w:r>
      <w:r w:rsidRPr="009061DB">
        <w:t xml:space="preserve"> is the value of the </w:t>
      </w:r>
      <w:proofErr w:type="spellStart"/>
      <w:r w:rsidRPr="009061DB">
        <w:rPr>
          <w:rStyle w:val="XMLElementChar"/>
        </w:rPr>
        <w:t>File</w:t>
      </w:r>
      <w:r w:rsidRPr="009061DB">
        <w:rPr>
          <w:rStyle w:val="XMLAttributeChar"/>
        </w:rPr>
        <w:t>@Content-Length</w:t>
      </w:r>
      <w:proofErr w:type="spellEnd"/>
      <w:r w:rsidRPr="009061DB">
        <w:t xml:space="preserve"> FDT attribute.</w:t>
      </w:r>
    </w:p>
    <w:bookmarkEnd w:id="218"/>
    <w:p w14:paraId="388840FA" w14:textId="77777777" w:rsidR="002D7A32" w:rsidRPr="009061DB" w:rsidRDefault="002D7A32" w:rsidP="002D7A32">
      <w:pPr>
        <w:pStyle w:val="TH"/>
      </w:pPr>
      <w:r w:rsidRPr="009061DB">
        <w:t>Listing 6.2.4.5</w:t>
      </w:r>
      <w:r w:rsidRPr="009061DB">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9061DB" w14:paraId="6549DEC6" w14:textId="77777777" w:rsidTr="00A946FC">
        <w:tc>
          <w:tcPr>
            <w:tcW w:w="9631" w:type="dxa"/>
            <w:shd w:val="clear" w:color="auto" w:fill="D9D9D9" w:themeFill="background1" w:themeFillShade="D9"/>
          </w:tcPr>
          <w:p w14:paraId="5E317875" w14:textId="77777777" w:rsidR="002D7A32" w:rsidRPr="009061DB" w:rsidRDefault="002D7A32" w:rsidP="00A946FC">
            <w:pPr>
              <w:pStyle w:val="PL"/>
              <w:keepNext/>
            </w:pPr>
            <w:r w:rsidRPr="009061DB">
              <w:t>m=-1;</w:t>
            </w:r>
          </w:p>
          <w:p w14:paraId="2AE6FED7" w14:textId="77777777" w:rsidR="002D7A32" w:rsidRPr="009061DB" w:rsidRDefault="002D7A32" w:rsidP="00A946FC">
            <w:pPr>
              <w:pStyle w:val="PL"/>
              <w:keepNext/>
            </w:pPr>
            <w:r w:rsidRPr="009061DB">
              <w:t>for (n=0; n &lt; N; n++) {</w:t>
            </w:r>
          </w:p>
          <w:p w14:paraId="7ACB4BE1" w14:textId="77777777" w:rsidR="002D7A32" w:rsidRPr="009061DB" w:rsidRDefault="002D7A32" w:rsidP="00A946FC">
            <w:pPr>
              <w:pStyle w:val="PL"/>
              <w:keepNext/>
            </w:pPr>
            <w:r w:rsidRPr="009061DB">
              <w:tab/>
              <w:t xml:space="preserve">if (n &gt; 0 &amp;&amp; SS[n] == (SS[n-1] + 1)) { </w:t>
            </w:r>
            <w:r w:rsidRPr="009061DB">
              <w:rPr>
                <w:b/>
                <w:bCs/>
              </w:rPr>
              <w:t xml:space="preserve">// Extend </w:t>
            </w:r>
            <w:r w:rsidRPr="009061DB">
              <w:rPr>
                <w:b/>
                <w:bCs/>
                <w:i/>
                <w:iCs/>
              </w:rPr>
              <w:t>same range</w:t>
            </w:r>
          </w:p>
          <w:p w14:paraId="642AE568" w14:textId="77777777" w:rsidR="002D7A32" w:rsidRPr="009061DB" w:rsidRDefault="002D7A32" w:rsidP="00A946FC">
            <w:pPr>
              <w:pStyle w:val="PL"/>
              <w:keepNext/>
            </w:pPr>
            <w:r w:rsidRPr="009061DB">
              <w:tab/>
            </w:r>
            <w:r w:rsidRPr="009061DB">
              <w:tab/>
              <w:t>Range[m].end += T</w:t>
            </w:r>
          </w:p>
          <w:p w14:paraId="5CAFAB8F" w14:textId="77777777" w:rsidR="002D7A32" w:rsidRPr="009061DB" w:rsidRDefault="002D7A32" w:rsidP="00A946FC">
            <w:pPr>
              <w:pStyle w:val="PL"/>
              <w:keepNext/>
            </w:pPr>
            <w:r w:rsidRPr="009061DB">
              <w:tab/>
              <w:t>}</w:t>
            </w:r>
          </w:p>
          <w:p w14:paraId="5A55728D" w14:textId="77777777" w:rsidR="002D7A32" w:rsidRPr="009061DB" w:rsidRDefault="002D7A32" w:rsidP="00A946FC">
            <w:pPr>
              <w:pStyle w:val="PL"/>
              <w:keepNext/>
            </w:pPr>
            <w:r w:rsidRPr="009061DB">
              <w:tab/>
              <w:t xml:space="preserve">else { </w:t>
            </w:r>
            <w:r w:rsidRPr="009061DB">
              <w:rPr>
                <w:b/>
                <w:bCs/>
                <w:i/>
                <w:iCs/>
              </w:rPr>
              <w:t>// New Range</w:t>
            </w:r>
          </w:p>
          <w:p w14:paraId="1B1870C1" w14:textId="77777777" w:rsidR="002D7A32" w:rsidRPr="009061DB" w:rsidRDefault="002D7A32" w:rsidP="00A946FC">
            <w:pPr>
              <w:pStyle w:val="PL"/>
              <w:keepNext/>
            </w:pPr>
            <w:r w:rsidRPr="009061DB">
              <w:tab/>
            </w:r>
            <w:r w:rsidRPr="009061DB">
              <w:tab/>
              <w:t>m++;</w:t>
            </w:r>
          </w:p>
          <w:p w14:paraId="13AA5450" w14:textId="77777777" w:rsidR="002D7A32" w:rsidRPr="009061DB" w:rsidRDefault="002D7A32" w:rsidP="00A946FC">
            <w:pPr>
              <w:pStyle w:val="PL"/>
              <w:keepNext/>
            </w:pPr>
            <w:r w:rsidRPr="009061DB">
              <w:tab/>
            </w:r>
            <w:r w:rsidRPr="009061DB">
              <w:tab/>
              <w:t>Range[m].start = SS[n] * T;</w:t>
            </w:r>
          </w:p>
          <w:p w14:paraId="08713D62" w14:textId="77777777" w:rsidR="002D7A32" w:rsidRPr="009061DB" w:rsidRDefault="002D7A32" w:rsidP="00A946FC">
            <w:pPr>
              <w:pStyle w:val="PL"/>
              <w:keepNext/>
            </w:pPr>
            <w:r w:rsidRPr="009061DB">
              <w:tab/>
            </w:r>
            <w:r w:rsidRPr="009061DB">
              <w:tab/>
              <w:t>Range[m].end = Range[m].start + T;</w:t>
            </w:r>
          </w:p>
          <w:p w14:paraId="7B4C948A" w14:textId="77777777" w:rsidR="002D7A32" w:rsidRPr="009061DB" w:rsidRDefault="002D7A32" w:rsidP="00A946FC">
            <w:pPr>
              <w:pStyle w:val="PL"/>
              <w:keepNext/>
            </w:pPr>
            <w:r w:rsidRPr="009061DB">
              <w:tab/>
              <w:t>}</w:t>
            </w:r>
          </w:p>
          <w:p w14:paraId="43EB7E53" w14:textId="77777777" w:rsidR="002D7A32" w:rsidRPr="009061DB" w:rsidRDefault="002D7A32" w:rsidP="00A946FC">
            <w:pPr>
              <w:pStyle w:val="PL"/>
            </w:pPr>
            <w:r w:rsidRPr="009061DB">
              <w:t>}</w:t>
            </w:r>
          </w:p>
          <w:p w14:paraId="3C5A0A4C" w14:textId="77777777" w:rsidR="002D7A32" w:rsidRPr="009061DB" w:rsidRDefault="002D7A32" w:rsidP="00A946FC">
            <w:pPr>
              <w:pStyle w:val="PL"/>
              <w:rPr>
                <w:rFonts w:ascii="Arial" w:hAnsi="Arial" w:cs="Arial"/>
                <w:sz w:val="18"/>
              </w:rPr>
            </w:pPr>
            <w:r w:rsidRPr="009061DB">
              <w:t>Range[m].end = min(F, Range[m].end)</w:t>
            </w:r>
          </w:p>
        </w:tc>
      </w:tr>
    </w:tbl>
    <w:p w14:paraId="5DF4319D" w14:textId="77777777" w:rsidR="002D7A32" w:rsidRPr="009061DB" w:rsidRDefault="002D7A32" w:rsidP="002D7A32"/>
    <w:p w14:paraId="7C202C26" w14:textId="77777777" w:rsidR="002D7A32" w:rsidRPr="009061DB" w:rsidRDefault="002D7A32" w:rsidP="002D7A32">
      <w:bookmarkStart w:id="219" w:name="_MCCTEMPBM_CRPT22990059___7"/>
      <w:r w:rsidRPr="009061DB">
        <w:rPr>
          <w:rStyle w:val="Codechar"/>
          <w:noProof w:val="0"/>
          <w:lang w:val="en-GB"/>
        </w:rPr>
        <w:t>Range[M]</w:t>
      </w:r>
      <w:r w:rsidRPr="009061DB">
        <w:t xml:space="preserve"> then describes the smallest list of byte ranges needed to recover the damaged FLUTE transmission object.</w:t>
      </w:r>
    </w:p>
    <w:p w14:paraId="794A9F05" w14:textId="77777777" w:rsidR="002D7A32" w:rsidRPr="009061DB" w:rsidRDefault="002D7A32" w:rsidP="002D7A32">
      <w:pPr>
        <w:pStyle w:val="NO"/>
      </w:pPr>
      <w:bookmarkStart w:id="220" w:name="_MCCTEMPBM_CRPT22990060___7"/>
      <w:bookmarkEnd w:id="219"/>
      <w:r w:rsidRPr="009061DB">
        <w:t>NOTE:</w:t>
      </w:r>
      <w:r w:rsidRPr="009061DB">
        <w:tab/>
        <w:t xml:space="preserve">When </w:t>
      </w:r>
      <w:r w:rsidRPr="009061DB">
        <w:rPr>
          <w:rStyle w:val="Codechar"/>
          <w:noProof w:val="0"/>
          <w:lang w:val="en-GB"/>
        </w:rPr>
        <w:t>M = 1</w:t>
      </w:r>
      <w:r w:rsidRPr="009061DB">
        <w:t xml:space="preserve">, </w:t>
      </w:r>
      <w:r w:rsidRPr="009061DB">
        <w:rPr>
          <w:rStyle w:val="Codechar"/>
          <w:noProof w:val="0"/>
          <w:lang w:val="en-GB"/>
        </w:rPr>
        <w:t xml:space="preserve">Range[0].start = 0 </w:t>
      </w:r>
      <w:r w:rsidRPr="009061DB">
        <w:t xml:space="preserve">and </w:t>
      </w:r>
      <w:r w:rsidRPr="009061DB">
        <w:rPr>
          <w:rStyle w:val="Codechar"/>
          <w:noProof w:val="0"/>
          <w:lang w:val="en-GB"/>
        </w:rPr>
        <w:t>Range[0].end = F</w:t>
      </w:r>
      <w:r w:rsidRPr="009061DB">
        <w:t xml:space="preserve"> the range describes the entire object.</w:t>
      </w:r>
    </w:p>
    <w:p w14:paraId="3EC36E57" w14:textId="77777777" w:rsidR="002D7A32" w:rsidRPr="009061DB" w:rsidRDefault="002D7A32" w:rsidP="002D7A32">
      <w:pPr>
        <w:pStyle w:val="Heading4"/>
        <w:rPr>
          <w:lang w:eastAsia="ja-JP"/>
        </w:rPr>
      </w:pPr>
      <w:bookmarkStart w:id="221" w:name="_CR6_2_4_6"/>
      <w:bookmarkStart w:id="222" w:name="_Toc210211686"/>
      <w:bookmarkEnd w:id="220"/>
      <w:bookmarkEnd w:id="221"/>
      <w:r w:rsidRPr="009061DB">
        <w:rPr>
          <w:lang w:eastAsia="ja-JP"/>
        </w:rPr>
        <w:t>6.2.4.6</w:t>
      </w:r>
      <w:r w:rsidRPr="009061DB">
        <w:rPr>
          <w:lang w:eastAsia="ja-JP"/>
        </w:rPr>
        <w:tab/>
        <w:t>Object recovery procedure</w:t>
      </w:r>
      <w:bookmarkEnd w:id="222"/>
    </w:p>
    <w:p w14:paraId="6A6CCC41" w14:textId="77777777" w:rsidR="002D7A32" w:rsidRPr="009061DB" w:rsidRDefault="002D7A32" w:rsidP="002D7A32">
      <w:pPr>
        <w:rPr>
          <w:lang w:eastAsia="ja-JP"/>
        </w:rPr>
      </w:pPr>
      <w:r w:rsidRPr="009061DB">
        <w:rPr>
          <w:lang w:eastAsia="ja-JP"/>
        </w:rPr>
        <w:t>Using the byte ranges recovered from the MBS AS, the MBSTF Client shall:</w:t>
      </w:r>
    </w:p>
    <w:p w14:paraId="6AE4D2D8" w14:textId="77777777" w:rsidR="002D7A32" w:rsidRPr="009061DB" w:rsidRDefault="002D7A32" w:rsidP="002D7A32">
      <w:pPr>
        <w:pStyle w:val="B1"/>
        <w:rPr>
          <w:lang w:eastAsia="ja-JP"/>
        </w:rPr>
      </w:pPr>
      <w:r w:rsidRPr="009061DB">
        <w:rPr>
          <w:lang w:eastAsia="ja-JP"/>
        </w:rPr>
        <w:t>1.</w:t>
      </w:r>
      <w:r w:rsidRPr="009061DB">
        <w:rPr>
          <w:lang w:eastAsia="ja-JP"/>
        </w:rPr>
        <w:tab/>
        <w:t>Convert the received data into source symbols with appropriate ESIs.</w:t>
      </w:r>
    </w:p>
    <w:p w14:paraId="6779A49F" w14:textId="77777777" w:rsidR="002D7A32" w:rsidRPr="009061DB" w:rsidRDefault="002D7A32" w:rsidP="002D7A32">
      <w:pPr>
        <w:pStyle w:val="B1"/>
        <w:rPr>
          <w:lang w:eastAsia="ja-JP"/>
        </w:rPr>
      </w:pPr>
      <w:r w:rsidRPr="009061DB">
        <w:rPr>
          <w:lang w:eastAsia="ja-JP"/>
        </w:rPr>
        <w:t>2.</w:t>
      </w:r>
      <w:r w:rsidRPr="009061DB">
        <w:rPr>
          <w:lang w:eastAsia="ja-JP"/>
        </w:rPr>
        <w:tab/>
        <w:t>Apply FEC decoding using the originally received symbols and those recovered from the MBS AS.</w:t>
      </w:r>
    </w:p>
    <w:p w14:paraId="40AD6737" w14:textId="77777777" w:rsidR="002D7A32" w:rsidRPr="009061DB" w:rsidRDefault="002D7A32" w:rsidP="002D7A32">
      <w:pPr>
        <w:pStyle w:val="B1"/>
        <w:rPr>
          <w:lang w:eastAsia="ja-JP"/>
        </w:rPr>
      </w:pPr>
      <w:r w:rsidRPr="009061DB">
        <w:rPr>
          <w:lang w:eastAsia="ja-JP"/>
        </w:rPr>
        <w:t>3.</w:t>
      </w:r>
      <w:r w:rsidRPr="009061DB">
        <w:rPr>
          <w:lang w:eastAsia="ja-JP"/>
        </w:rPr>
        <w:tab/>
        <w:t>Recover the transmission object together with the corresponding metadata in the FDT.</w:t>
      </w:r>
    </w:p>
    <w:p w14:paraId="575D81B2" w14:textId="77777777" w:rsidR="002D7A32" w:rsidRPr="009061DB" w:rsidRDefault="002D7A32" w:rsidP="002D7A32">
      <w:pPr>
        <w:pStyle w:val="B1"/>
        <w:rPr>
          <w:lang w:eastAsia="ja-JP"/>
        </w:rPr>
      </w:pPr>
      <w:r w:rsidRPr="009061DB">
        <w:rPr>
          <w:lang w:eastAsia="ja-JP"/>
        </w:rPr>
        <w:t xml:space="preserve">4. </w:t>
      </w:r>
      <w:r w:rsidRPr="009061DB">
        <w:rPr>
          <w:lang w:eastAsia="ja-JP"/>
        </w:rPr>
        <w:tab/>
        <w:t>Make the recovered object (along with its metadata) available to the MBS-Aware Application from its Media Server via reference point MBS</w:t>
      </w:r>
      <w:r w:rsidRPr="009061DB">
        <w:rPr>
          <w:lang w:eastAsia="ja-JP"/>
        </w:rPr>
        <w:noBreakHyphen/>
        <w:t>7.</w:t>
      </w:r>
    </w:p>
    <w:p w14:paraId="520C9016" w14:textId="46CAEBB0" w:rsidR="004C5243" w:rsidRPr="009061DB" w:rsidRDefault="004C5243" w:rsidP="0041622E">
      <w:pPr>
        <w:pStyle w:val="Heading1"/>
      </w:pPr>
      <w:bookmarkStart w:id="223" w:name="_CR7"/>
      <w:bookmarkStart w:id="224" w:name="_Toc210211687"/>
      <w:bookmarkEnd w:id="223"/>
      <w:r w:rsidRPr="009061DB">
        <w:lastRenderedPageBreak/>
        <w:t>7</w:t>
      </w:r>
      <w:r w:rsidRPr="009061DB">
        <w:tab/>
        <w:t xml:space="preserve">Packet </w:t>
      </w:r>
      <w:r w:rsidR="006C0F3B" w:rsidRPr="009061DB">
        <w:t>Distribution</w:t>
      </w:r>
      <w:r w:rsidRPr="009061DB">
        <w:t xml:space="preserve"> Method</w:t>
      </w:r>
      <w:bookmarkEnd w:id="224"/>
    </w:p>
    <w:p w14:paraId="5C2BBA35" w14:textId="2045F584" w:rsidR="00392066" w:rsidRPr="009061DB" w:rsidRDefault="00392066" w:rsidP="00392066">
      <w:pPr>
        <w:pStyle w:val="Heading2"/>
      </w:pPr>
      <w:bookmarkStart w:id="225" w:name="_CR7_1"/>
      <w:bookmarkStart w:id="226" w:name="_Toc210211688"/>
      <w:bookmarkEnd w:id="225"/>
      <w:r w:rsidRPr="009061DB">
        <w:t>7.1</w:t>
      </w:r>
      <w:r w:rsidRPr="009061DB">
        <w:tab/>
        <w:t>General</w:t>
      </w:r>
      <w:bookmarkEnd w:id="226"/>
    </w:p>
    <w:p w14:paraId="14935933" w14:textId="0AB652D7" w:rsidR="00392066" w:rsidRPr="009061DB" w:rsidRDefault="00392066" w:rsidP="002454B0">
      <w:pPr>
        <w:keepNext/>
      </w:pPr>
      <w:r w:rsidRPr="009061DB">
        <w:t>The Packet Distribution Method reuses different delivery concepts from TS 26.346</w:t>
      </w:r>
      <w:r w:rsidR="00120562" w:rsidRPr="009061DB">
        <w:t> [7]</w:t>
      </w:r>
      <w:r w:rsidRPr="009061DB">
        <w:t>. Additional distribution methods may be defined in future.</w:t>
      </w:r>
    </w:p>
    <w:p w14:paraId="73D1BA1D" w14:textId="210C223A" w:rsidR="00392066" w:rsidRPr="009061DB" w:rsidRDefault="00392066" w:rsidP="00392066">
      <w:pPr>
        <w:pStyle w:val="Heading2"/>
      </w:pPr>
      <w:bookmarkStart w:id="227" w:name="_CR7_2"/>
      <w:bookmarkStart w:id="228" w:name="_Toc210211689"/>
      <w:bookmarkEnd w:id="227"/>
      <w:r w:rsidRPr="009061DB">
        <w:t>7.2</w:t>
      </w:r>
      <w:r w:rsidRPr="009061DB">
        <w:tab/>
        <w:t xml:space="preserve">Re-using MBMS Delivery </w:t>
      </w:r>
      <w:r w:rsidR="007F33C6" w:rsidRPr="009061DB">
        <w:t xml:space="preserve">Method </w:t>
      </w:r>
      <w:r w:rsidRPr="009061DB">
        <w:t>as Packet Distribution Method</w:t>
      </w:r>
      <w:bookmarkEnd w:id="228"/>
    </w:p>
    <w:p w14:paraId="4FDDDA67" w14:textId="77777777" w:rsidR="00392066" w:rsidRPr="009061DB" w:rsidRDefault="00392066" w:rsidP="00392066">
      <w:pPr>
        <w:pStyle w:val="Heading3"/>
      </w:pPr>
      <w:bookmarkStart w:id="229" w:name="_CR7_2_1"/>
      <w:bookmarkStart w:id="230" w:name="_Toc210211690"/>
      <w:bookmarkEnd w:id="229"/>
      <w:r w:rsidRPr="009061DB">
        <w:t>7.2.1</w:t>
      </w:r>
      <w:r w:rsidRPr="009061DB">
        <w:tab/>
        <w:t>General</w:t>
      </w:r>
      <w:bookmarkEnd w:id="230"/>
    </w:p>
    <w:p w14:paraId="0D10829A" w14:textId="36E89070" w:rsidR="00392066" w:rsidRPr="009061DB" w:rsidRDefault="00392066" w:rsidP="00392066">
      <w:pPr>
        <w:keepNext/>
      </w:pPr>
      <w:r w:rsidRPr="009061DB">
        <w:t>The Packet Distribution Method combines three different delivery methods of TS</w:t>
      </w:r>
      <w:r w:rsidR="006F5E03" w:rsidRPr="009061DB">
        <w:t> </w:t>
      </w:r>
      <w:r w:rsidRPr="009061DB">
        <w:t>26.346</w:t>
      </w:r>
      <w:r w:rsidR="006F5E03" w:rsidRPr="009061DB">
        <w:t> [7]</w:t>
      </w:r>
      <w:r w:rsidRPr="009061DB">
        <w:t xml:space="preserve"> </w:t>
      </w:r>
      <w:r w:rsidR="007F33C6" w:rsidRPr="009061DB">
        <w:t xml:space="preserve">(namely the MBMS Streaming Delivery Method, Group Communication Delivery Method and Transparent Delivery Method) </w:t>
      </w:r>
      <w:r w:rsidRPr="009061DB">
        <w:t>into a single distribution method</w:t>
      </w:r>
      <w:r w:rsidR="007F33C6" w:rsidRPr="009061DB">
        <w:t>, with a set of modifications</w:t>
      </w:r>
      <w:r w:rsidRPr="009061DB">
        <w:t>.</w:t>
      </w:r>
    </w:p>
    <w:p w14:paraId="4D6F17F9" w14:textId="5C748C3A" w:rsidR="00392066" w:rsidRPr="009061DB" w:rsidRDefault="00392066" w:rsidP="00392066">
      <w:pPr>
        <w:keepNext/>
      </w:pPr>
      <w:r w:rsidRPr="009061DB">
        <w:t xml:space="preserve">For </w:t>
      </w:r>
      <w:r w:rsidR="007F33C6" w:rsidRPr="009061DB">
        <w:t xml:space="preserve">the </w:t>
      </w:r>
      <w:r w:rsidRPr="009061DB">
        <w:t>Packet Distribution</w:t>
      </w:r>
      <w:r w:rsidR="007F33C6" w:rsidRPr="009061DB">
        <w:t xml:space="preserve"> Method</w:t>
      </w:r>
      <w:r w:rsidRPr="009061DB">
        <w:t xml:space="preserve">, the MBSTF may handle the ingested content on </w:t>
      </w:r>
      <w:r w:rsidR="002D7A32" w:rsidRPr="009061DB">
        <w:t xml:space="preserve">two </w:t>
      </w:r>
      <w:r w:rsidRPr="009061DB">
        <w:t>different protocol layers</w:t>
      </w:r>
      <w:r w:rsidR="007F33C6" w:rsidRPr="009061DB">
        <w:t xml:space="preserve"> according to the operating mode provisioned for the MBS Distribution Session</w:t>
      </w:r>
      <w:r w:rsidRPr="009061DB">
        <w:t>:</w:t>
      </w:r>
    </w:p>
    <w:p w14:paraId="6A67E7C2" w14:textId="088F636B" w:rsidR="00392066" w:rsidRPr="009061DB" w:rsidRDefault="00392066" w:rsidP="00392066">
      <w:pPr>
        <w:pStyle w:val="B1"/>
        <w:keepNext/>
      </w:pPr>
      <w:r w:rsidRPr="009061DB">
        <w:t>-</w:t>
      </w:r>
      <w:r w:rsidRPr="009061DB">
        <w:tab/>
      </w:r>
      <w:r w:rsidRPr="009061DB">
        <w:rPr>
          <w:i/>
          <w:iCs/>
        </w:rPr>
        <w:t xml:space="preserve">Proxy </w:t>
      </w:r>
      <w:r w:rsidR="007F33C6" w:rsidRPr="009061DB">
        <w:rPr>
          <w:i/>
          <w:iCs/>
        </w:rPr>
        <w:t>m</w:t>
      </w:r>
      <w:r w:rsidRPr="009061DB">
        <w:rPr>
          <w:i/>
          <w:iCs/>
        </w:rPr>
        <w:t>ode:</w:t>
      </w:r>
      <w:r w:rsidRPr="009061DB">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9061DB">
        <w:t>c</w:t>
      </w:r>
      <w:r w:rsidRPr="009061DB">
        <w:t>lause</w:t>
      </w:r>
      <w:r w:rsidR="006F5E03" w:rsidRPr="009061DB">
        <w:t> </w:t>
      </w:r>
      <w:r w:rsidRPr="009061DB">
        <w:t>8B of</w:t>
      </w:r>
      <w:r w:rsidR="006F5E03" w:rsidRPr="009061DB">
        <w:t> [7]</w:t>
      </w:r>
      <w:r w:rsidRPr="009061DB">
        <w:t>.</w:t>
      </w:r>
    </w:p>
    <w:p w14:paraId="2F32EFBE" w14:textId="51D64E47" w:rsidR="00392066" w:rsidRPr="009061DB" w:rsidRDefault="00392066" w:rsidP="00392066">
      <w:pPr>
        <w:pStyle w:val="B1"/>
      </w:pPr>
      <w:r w:rsidRPr="009061DB">
        <w:t>-</w:t>
      </w:r>
      <w:r w:rsidRPr="009061DB">
        <w:tab/>
      </w:r>
      <w:r w:rsidRPr="009061DB">
        <w:rPr>
          <w:i/>
          <w:iCs/>
        </w:rPr>
        <w:t xml:space="preserve">Forward-only </w:t>
      </w:r>
      <w:r w:rsidR="007F33C6" w:rsidRPr="009061DB">
        <w:rPr>
          <w:i/>
          <w:iCs/>
        </w:rPr>
        <w:t>m</w:t>
      </w:r>
      <w:r w:rsidRPr="009061DB">
        <w:rPr>
          <w:i/>
          <w:iCs/>
        </w:rPr>
        <w:t>ode:</w:t>
      </w:r>
      <w:r w:rsidRPr="009061DB">
        <w:t xml:space="preserve"> The MBS</w:t>
      </w:r>
      <w:r w:rsidR="006C0F3B" w:rsidRPr="009061DB">
        <w:t>TF</w:t>
      </w:r>
      <w:r w:rsidRPr="009061DB">
        <w:t xml:space="preserve"> receives complete IP packets and forwards the ingested packets as MBS PDUs. The MBSTF re-uses the Group Communication Delivery Method as defined in </w:t>
      </w:r>
      <w:r w:rsidR="006F5E03" w:rsidRPr="009061DB">
        <w:t>c</w:t>
      </w:r>
      <w:r w:rsidRPr="009061DB">
        <w:t>lause</w:t>
      </w:r>
      <w:r w:rsidR="006F5E03" w:rsidRPr="009061DB">
        <w:t> </w:t>
      </w:r>
      <w:r w:rsidRPr="009061DB">
        <w:t>8A of</w:t>
      </w:r>
      <w:r w:rsidR="006F5E03" w:rsidRPr="009061DB">
        <w:t> [7]</w:t>
      </w:r>
      <w:r w:rsidRPr="009061DB">
        <w:t xml:space="preserve"> and the Forward-Only Mode of the Transparent Delivery Method as defined in </w:t>
      </w:r>
      <w:r w:rsidR="006F5E03" w:rsidRPr="009061DB">
        <w:t>c</w:t>
      </w:r>
      <w:r w:rsidRPr="009061DB">
        <w:t>lause</w:t>
      </w:r>
      <w:r w:rsidR="006F5E03" w:rsidRPr="009061DB">
        <w:t> </w:t>
      </w:r>
      <w:r w:rsidRPr="009061DB">
        <w:t>8B of</w:t>
      </w:r>
      <w:r w:rsidR="006F5E03" w:rsidRPr="009061DB">
        <w:t> [7]</w:t>
      </w:r>
      <w:r w:rsidRPr="009061DB">
        <w:t>.</w:t>
      </w:r>
    </w:p>
    <w:p w14:paraId="60E01C0E" w14:textId="1B231913" w:rsidR="002D7A32" w:rsidRPr="009061DB" w:rsidRDefault="002D7A32" w:rsidP="001B367A">
      <w:pPr>
        <w:pStyle w:val="NO"/>
      </w:pPr>
      <w:r w:rsidRPr="009061DB">
        <w:t>NOTE:</w:t>
      </w:r>
      <w:r w:rsidRPr="009061DB">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9061DB" w:rsidRDefault="002D7A32" w:rsidP="00392066">
      <w:pPr>
        <w:pStyle w:val="Heading3"/>
        <w:rPr>
          <w:lang w:eastAsia="ja-JP"/>
        </w:rPr>
      </w:pPr>
      <w:bookmarkStart w:id="231" w:name="_CR7_2_2"/>
      <w:bookmarkStart w:id="232" w:name="_Toc210211691"/>
      <w:bookmarkEnd w:id="231"/>
      <w:r w:rsidRPr="009061DB">
        <w:rPr>
          <w:lang w:eastAsia="ja-JP"/>
        </w:rPr>
        <w:t>7.2.2</w:t>
      </w:r>
      <w:r w:rsidRPr="009061DB">
        <w:rPr>
          <w:lang w:eastAsia="ja-JP"/>
        </w:rPr>
        <w:tab/>
        <w:t>Void</w:t>
      </w:r>
      <w:bookmarkEnd w:id="232"/>
    </w:p>
    <w:p w14:paraId="502425F0" w14:textId="4B7590F5" w:rsidR="00392066" w:rsidRPr="009061DB" w:rsidRDefault="00392066" w:rsidP="00392066">
      <w:pPr>
        <w:pStyle w:val="Heading3"/>
        <w:rPr>
          <w:lang w:eastAsia="ja-JP"/>
        </w:rPr>
      </w:pPr>
      <w:bookmarkStart w:id="233" w:name="_CR7_2_3"/>
      <w:bookmarkStart w:id="234" w:name="_Toc210211692"/>
      <w:bookmarkEnd w:id="233"/>
      <w:r w:rsidRPr="009061DB">
        <w:rPr>
          <w:lang w:eastAsia="ja-JP"/>
        </w:rPr>
        <w:t>7.2.3</w:t>
      </w:r>
      <w:r w:rsidRPr="009061DB">
        <w:rPr>
          <w:lang w:eastAsia="ja-JP"/>
        </w:rPr>
        <w:tab/>
        <w:t>Session Description</w:t>
      </w:r>
      <w:bookmarkEnd w:id="234"/>
    </w:p>
    <w:p w14:paraId="15D040D5" w14:textId="77777777" w:rsidR="00392066" w:rsidRPr="009061DB" w:rsidRDefault="00392066" w:rsidP="00392066">
      <w:pPr>
        <w:pStyle w:val="Heading4"/>
        <w:rPr>
          <w:lang w:eastAsia="ja-JP"/>
        </w:rPr>
      </w:pPr>
      <w:bookmarkStart w:id="235" w:name="_CR7_2_3_1"/>
      <w:bookmarkStart w:id="236" w:name="_Toc210211693"/>
      <w:bookmarkEnd w:id="235"/>
      <w:r w:rsidRPr="009061DB">
        <w:rPr>
          <w:lang w:eastAsia="ja-JP"/>
        </w:rPr>
        <w:t>7.2.3.1</w:t>
      </w:r>
      <w:r w:rsidRPr="009061DB">
        <w:rPr>
          <w:lang w:eastAsia="ja-JP"/>
        </w:rPr>
        <w:tab/>
        <w:t>General</w:t>
      </w:r>
      <w:bookmarkEnd w:id="236"/>
    </w:p>
    <w:p w14:paraId="7153DA48" w14:textId="0364D7F9" w:rsidR="00392066" w:rsidRPr="009061DB" w:rsidRDefault="00392066" w:rsidP="00392066">
      <w:pPr>
        <w:keepNext/>
        <w:keepLines/>
        <w:rPr>
          <w:lang w:eastAsia="ja-JP"/>
        </w:rPr>
      </w:pPr>
      <w:r w:rsidRPr="009061DB">
        <w:rPr>
          <w:lang w:eastAsia="ja-JP"/>
        </w:rPr>
        <w:t>The Session Description</w:t>
      </w:r>
      <w:r w:rsidR="002D7A32" w:rsidRPr="009061DB">
        <w:rPr>
          <w:lang w:eastAsia="ja-JP"/>
        </w:rPr>
        <w:t xml:space="preserve"> document</w:t>
      </w:r>
      <w:r w:rsidRPr="009061DB">
        <w:rPr>
          <w:lang w:eastAsia="ja-JP"/>
        </w:rPr>
        <w:t xml:space="preserve"> contains the needed information to activate the reception of a Packet Distribution Method. The Session Description</w:t>
      </w:r>
      <w:r w:rsidR="002D7A32" w:rsidRPr="009061DB">
        <w:rPr>
          <w:lang w:eastAsia="ja-JP"/>
        </w:rPr>
        <w:t xml:space="preserve"> document</w:t>
      </w:r>
      <w:r w:rsidRPr="009061DB">
        <w:rPr>
          <w:lang w:eastAsia="ja-JP"/>
        </w:rPr>
        <w:t xml:space="preserve"> is formatted according to the Session Description Protocol [</w:t>
      </w:r>
      <w:r w:rsidR="006F5E03" w:rsidRPr="009061DB">
        <w:rPr>
          <w:lang w:eastAsia="ja-JP"/>
        </w:rPr>
        <w:t>8</w:t>
      </w:r>
      <w:r w:rsidRPr="009061DB">
        <w:rPr>
          <w:lang w:eastAsia="ja-JP"/>
        </w:rPr>
        <w:t>]. The Session Description</w:t>
      </w:r>
      <w:r w:rsidR="002D7A32" w:rsidRPr="009061DB">
        <w:rPr>
          <w:lang w:eastAsia="ja-JP"/>
        </w:rPr>
        <w:t xml:space="preserve"> document</w:t>
      </w:r>
      <w:r w:rsidRPr="009061DB">
        <w:rPr>
          <w:lang w:eastAsia="ja-JP"/>
        </w:rPr>
        <w:t xml:space="preserve"> for the Packet Distribution Method is based on the Session Description parameters as defined in clauses 8.3, 8A.3 and 8B.3 of TS 26.346 [</w:t>
      </w:r>
      <w:r w:rsidR="006F5E03" w:rsidRPr="009061DB">
        <w:rPr>
          <w:lang w:eastAsia="ja-JP"/>
        </w:rPr>
        <w:t>7</w:t>
      </w:r>
      <w:r w:rsidRPr="009061DB">
        <w:rPr>
          <w:lang w:eastAsia="ja-JP"/>
        </w:rPr>
        <w:t>] with the following restrictions and extensions.</w:t>
      </w:r>
    </w:p>
    <w:p w14:paraId="38E9F11F" w14:textId="77777777" w:rsidR="00392066" w:rsidRPr="009061DB" w:rsidRDefault="00392066" w:rsidP="00392066">
      <w:pPr>
        <w:keepNext/>
        <w:rPr>
          <w:lang w:eastAsia="ja-JP"/>
        </w:rPr>
      </w:pPr>
      <w:r w:rsidRPr="009061DB">
        <w:rPr>
          <w:lang w:eastAsia="ja-JP"/>
        </w:rPr>
        <w:t>Restrictions:</w:t>
      </w:r>
    </w:p>
    <w:p w14:paraId="01D3FA92" w14:textId="1B857274" w:rsidR="00392066" w:rsidRPr="009061DB" w:rsidRDefault="00392066" w:rsidP="00392066">
      <w:pPr>
        <w:pStyle w:val="B1"/>
        <w:keepNext/>
        <w:rPr>
          <w:lang w:eastAsia="ja-JP"/>
        </w:rPr>
      </w:pPr>
      <w:r w:rsidRPr="009061DB">
        <w:rPr>
          <w:lang w:eastAsia="ja-JP"/>
        </w:rPr>
        <w:t>-</w:t>
      </w:r>
      <w:r w:rsidRPr="009061DB">
        <w:rPr>
          <w:lang w:eastAsia="ja-JP"/>
        </w:rPr>
        <w:tab/>
        <w:t xml:space="preserve">The </w:t>
      </w:r>
      <w:r w:rsidRPr="009061DB">
        <w:rPr>
          <w:i/>
          <w:iCs/>
        </w:rPr>
        <w:t>Mode of MBMS bearer per media</w:t>
      </w:r>
      <w:r w:rsidRPr="009061DB">
        <w:rPr>
          <w:lang w:eastAsia="ja-JP"/>
        </w:rPr>
        <w:t xml:space="preserve"> parameter (clauses 8.3.1.5 and </w:t>
      </w:r>
      <w:r w:rsidRPr="009061DB">
        <w:t xml:space="preserve">8B.3.2 </w:t>
      </w:r>
      <w:r w:rsidRPr="009061DB">
        <w:rPr>
          <w:lang w:eastAsia="ja-JP"/>
        </w:rPr>
        <w:t>of [</w:t>
      </w:r>
      <w:r w:rsidR="006F5E03" w:rsidRPr="009061DB">
        <w:rPr>
          <w:lang w:eastAsia="ja-JP"/>
        </w:rPr>
        <w:t>7</w:t>
      </w:r>
      <w:r w:rsidRPr="009061DB">
        <w:rPr>
          <w:lang w:eastAsia="ja-JP"/>
        </w:rPr>
        <w:t>]) shall not be used.</w:t>
      </w:r>
    </w:p>
    <w:p w14:paraId="3C407161" w14:textId="283D3886" w:rsidR="00392066" w:rsidRPr="009061DB" w:rsidRDefault="00392066" w:rsidP="00392066">
      <w:pPr>
        <w:pStyle w:val="B1"/>
        <w:keepNext/>
      </w:pPr>
      <w:r w:rsidRPr="009061DB">
        <w:rPr>
          <w:lang w:eastAsia="ja-JP"/>
        </w:rPr>
        <w:t>-</w:t>
      </w:r>
      <w:r w:rsidRPr="009061DB">
        <w:rPr>
          <w:lang w:eastAsia="ja-JP"/>
        </w:rPr>
        <w:tab/>
        <w:t xml:space="preserve">The </w:t>
      </w:r>
      <w:proofErr w:type="spellStart"/>
      <w:r w:rsidRPr="009061DB">
        <w:rPr>
          <w:i/>
          <w:iCs/>
          <w:lang w:eastAsia="ja-JP"/>
        </w:rPr>
        <w:t>QoE</w:t>
      </w:r>
      <w:proofErr w:type="spellEnd"/>
      <w:r w:rsidRPr="009061DB">
        <w:rPr>
          <w:i/>
          <w:iCs/>
          <w:lang w:eastAsia="ja-JP"/>
        </w:rPr>
        <w:t xml:space="preserve"> Metrics</w:t>
      </w:r>
      <w:r w:rsidRPr="009061DB">
        <w:rPr>
          <w:lang w:eastAsia="ja-JP"/>
        </w:rPr>
        <w:t xml:space="preserve"> </w:t>
      </w:r>
      <w:r w:rsidRPr="009061DB">
        <w:t>(</w:t>
      </w:r>
      <w:r w:rsidRPr="009061DB">
        <w:rPr>
          <w:lang w:eastAsia="zh-CN"/>
        </w:rPr>
        <w:t xml:space="preserve">as </w:t>
      </w:r>
      <w:r w:rsidRPr="009061DB">
        <w:t>defined in clauses 8.3.2.1 and 8.4 of [</w:t>
      </w:r>
      <w:r w:rsidR="006F5E03" w:rsidRPr="009061DB">
        <w:t>7</w:t>
      </w:r>
      <w:r w:rsidRPr="009061DB">
        <w:t>]) shall not be used.</w:t>
      </w:r>
    </w:p>
    <w:p w14:paraId="0F4A74E1" w14:textId="62E6AF04" w:rsidR="00392066" w:rsidRPr="009061DB" w:rsidRDefault="00392066" w:rsidP="00F36A36">
      <w:pPr>
        <w:pStyle w:val="B1"/>
        <w:keepNext/>
      </w:pPr>
      <w:r w:rsidRPr="009061DB">
        <w:t>-</w:t>
      </w:r>
      <w:r w:rsidRPr="009061DB">
        <w:tab/>
        <w:t>ROHC header compression (as defined in clauses 8A.4 and 8B.4 of [</w:t>
      </w:r>
      <w:r w:rsidR="006F5E03" w:rsidRPr="009061DB">
        <w:t>7</w:t>
      </w:r>
      <w:r w:rsidRPr="009061DB">
        <w:t xml:space="preserve">]) shall not be used. </w:t>
      </w:r>
    </w:p>
    <w:p w14:paraId="36728FAA" w14:textId="6F4C547E" w:rsidR="00392066" w:rsidRPr="009061DB" w:rsidRDefault="00392066" w:rsidP="00392066">
      <w:pPr>
        <w:pStyle w:val="NO"/>
        <w:rPr>
          <w:lang w:eastAsia="ja-JP"/>
        </w:rPr>
      </w:pPr>
      <w:r w:rsidRPr="009061DB">
        <w:t>NOTE:</w:t>
      </w:r>
      <w:r w:rsidRPr="009061DB">
        <w:tab/>
        <w:t>ROHC is handled by RAN in 5MBS.</w:t>
      </w:r>
    </w:p>
    <w:p w14:paraId="60194D9E" w14:textId="77777777" w:rsidR="007F33C6" w:rsidRPr="009061DB" w:rsidRDefault="007F33C6" w:rsidP="00014A2C">
      <w:pPr>
        <w:pStyle w:val="B1"/>
        <w:keepLines/>
      </w:pPr>
      <w:r w:rsidRPr="009061DB">
        <w:rPr>
          <w:lang w:eastAsia="ja-JP"/>
        </w:rPr>
        <w:t>-</w:t>
      </w:r>
      <w:r w:rsidRPr="009061DB">
        <w:rPr>
          <w:lang w:eastAsia="ja-JP"/>
        </w:rPr>
        <w:tab/>
        <w:t xml:space="preserve">The </w:t>
      </w:r>
      <w:r w:rsidRPr="009061DB">
        <w:rPr>
          <w:i/>
          <w:iCs/>
        </w:rPr>
        <w:t>Alternative TMGI</w:t>
      </w:r>
      <w:r w:rsidRPr="009061DB">
        <w:t xml:space="preserve"> (clause 7.3.2.12 of [7]) shall not be used.</w:t>
      </w:r>
    </w:p>
    <w:p w14:paraId="45C380C3" w14:textId="6228DCE8" w:rsidR="007F33C6" w:rsidRPr="009061DB" w:rsidRDefault="007F33C6" w:rsidP="007F33C6">
      <w:pPr>
        <w:pStyle w:val="B1"/>
      </w:pPr>
      <w:bookmarkStart w:id="237" w:name="_MCCTEMPBM_CRPT22990061___7"/>
      <w:r w:rsidRPr="009061DB">
        <w:t>-</w:t>
      </w:r>
      <w:r w:rsidRPr="009061DB">
        <w:tab/>
        <w:t xml:space="preserve">The </w:t>
      </w:r>
      <w:r w:rsidRPr="009061DB">
        <w:rPr>
          <w:i/>
          <w:iCs/>
        </w:rPr>
        <w:t>Start time</w:t>
      </w:r>
      <w:r w:rsidRPr="009061DB">
        <w:t xml:space="preserve"> and </w:t>
      </w:r>
      <w:r w:rsidRPr="009061DB">
        <w:rPr>
          <w:i/>
          <w:iCs/>
        </w:rPr>
        <w:t>End time</w:t>
      </w:r>
      <w:r w:rsidRPr="009061DB">
        <w:t xml:space="preserve"> of the session (SDP </w:t>
      </w:r>
      <w:r w:rsidRPr="009061DB">
        <w:rPr>
          <w:rStyle w:val="Codechar"/>
          <w:noProof w:val="0"/>
          <w:lang w:val="en-GB"/>
        </w:rPr>
        <w:t>t</w:t>
      </w:r>
      <w:r w:rsidRPr="009061DB">
        <w:t xml:space="preserve"> line) shall </w:t>
      </w:r>
      <w:r w:rsidR="00917832" w:rsidRPr="009061DB">
        <w:t>indicate</w:t>
      </w:r>
      <w:r w:rsidRPr="009061DB">
        <w:t xml:space="preserve"> a superset of the active times </w:t>
      </w:r>
      <w:r w:rsidR="00917832" w:rsidRPr="009061DB">
        <w:t>specified</w:t>
      </w:r>
      <w:r w:rsidRPr="009061DB">
        <w:t xml:space="preserve"> in the </w:t>
      </w:r>
      <w:r w:rsidR="00474DDB" w:rsidRPr="009061DB">
        <w:t>MBS S</w:t>
      </w:r>
      <w:r w:rsidRPr="009061DB">
        <w:t xml:space="preserve">chedule </w:t>
      </w:r>
      <w:r w:rsidR="00474DDB" w:rsidRPr="009061DB">
        <w:t>Description metadata unit</w:t>
      </w:r>
      <w:r w:rsidRPr="009061DB">
        <w:t xml:space="preserve">, if present. If there is no schedule </w:t>
      </w:r>
      <w:r w:rsidR="00474DDB" w:rsidRPr="009061DB">
        <w:t>specified</w:t>
      </w:r>
      <w:r w:rsidR="00917832" w:rsidRPr="009061DB">
        <w:t>,</w:t>
      </w:r>
      <w:r w:rsidRPr="009061DB">
        <w:t xml:space="preserve"> both values should be set to zero indicating undefined times.</w:t>
      </w:r>
    </w:p>
    <w:bookmarkEnd w:id="237"/>
    <w:p w14:paraId="2C321567" w14:textId="77777777" w:rsidR="00392066" w:rsidRPr="009061DB" w:rsidRDefault="00392066" w:rsidP="00D06F34">
      <w:pPr>
        <w:rPr>
          <w:lang w:eastAsia="ja-JP"/>
        </w:rPr>
      </w:pPr>
      <w:r w:rsidRPr="009061DB">
        <w:rPr>
          <w:lang w:eastAsia="ja-JP"/>
        </w:rPr>
        <w:lastRenderedPageBreak/>
        <w:t>Extensions:</w:t>
      </w:r>
    </w:p>
    <w:p w14:paraId="186BE0E5" w14:textId="761350BE" w:rsidR="00392066" w:rsidRPr="009061DB" w:rsidRDefault="00392066" w:rsidP="00392066">
      <w:pPr>
        <w:pStyle w:val="B1"/>
        <w:rPr>
          <w:lang w:eastAsia="ja-JP"/>
        </w:rPr>
      </w:pPr>
      <w:r w:rsidRPr="009061DB">
        <w:rPr>
          <w:lang w:eastAsia="ja-JP"/>
        </w:rPr>
        <w:t>-</w:t>
      </w:r>
      <w:r w:rsidRPr="009061DB">
        <w:rPr>
          <w:lang w:eastAsia="ja-JP"/>
        </w:rPr>
        <w:tab/>
        <w:t xml:space="preserve">When the MBS </w:t>
      </w:r>
      <w:r w:rsidR="0039571F" w:rsidRPr="009061DB">
        <w:rPr>
          <w:lang w:eastAsia="ja-JP"/>
        </w:rPr>
        <w:t>User Service</w:t>
      </w:r>
      <w:r w:rsidRPr="009061DB">
        <w:rPr>
          <w:lang w:eastAsia="ja-JP"/>
        </w:rPr>
        <w:t xml:space="preserve"> is of MBS Service Type </w:t>
      </w:r>
      <w:r w:rsidRPr="009061DB">
        <w:rPr>
          <w:i/>
          <w:iCs/>
          <w:lang w:eastAsia="ja-JP"/>
        </w:rPr>
        <w:t>Broadcast</w:t>
      </w:r>
      <w:r w:rsidRPr="009061DB">
        <w:rPr>
          <w:lang w:eastAsia="ja-JP"/>
        </w:rPr>
        <w:t xml:space="preserve"> or when </w:t>
      </w:r>
      <w:r w:rsidR="0039571F" w:rsidRPr="009061DB">
        <w:rPr>
          <w:lang w:eastAsia="ja-JP"/>
        </w:rPr>
        <w:t>an MBS User Service of type</w:t>
      </w:r>
      <w:r w:rsidRPr="009061DB">
        <w:rPr>
          <w:lang w:eastAsia="ja-JP"/>
        </w:rPr>
        <w:t xml:space="preserve"> </w:t>
      </w:r>
      <w:r w:rsidRPr="009061DB">
        <w:rPr>
          <w:i/>
          <w:iCs/>
          <w:lang w:eastAsia="ja-JP"/>
        </w:rPr>
        <w:t>Multicast</w:t>
      </w:r>
      <w:r w:rsidRPr="009061DB">
        <w:rPr>
          <w:lang w:eastAsia="ja-JP"/>
        </w:rPr>
        <w:t xml:space="preserve"> uses a TMGI as </w:t>
      </w:r>
      <w:r w:rsidR="0039571F" w:rsidRPr="009061DB">
        <w:rPr>
          <w:lang w:eastAsia="ja-JP"/>
        </w:rPr>
        <w:t xml:space="preserve">its </w:t>
      </w:r>
      <w:r w:rsidRPr="009061DB">
        <w:rPr>
          <w:lang w:eastAsia="ja-JP"/>
        </w:rPr>
        <w:t xml:space="preserve">MBS Session ID, the </w:t>
      </w:r>
      <w:r w:rsidRPr="009061DB">
        <w:rPr>
          <w:i/>
          <w:iCs/>
          <w:lang w:eastAsia="ja-JP"/>
        </w:rPr>
        <w:t>MBS service type of MBS Session</w:t>
      </w:r>
      <w:r w:rsidRPr="009061DB">
        <w:rPr>
          <w:lang w:eastAsia="ja-JP"/>
        </w:rPr>
        <w:t xml:space="preserve"> declaration attribute as defined in clause 6.2.</w:t>
      </w:r>
      <w:r w:rsidR="00B71F26" w:rsidRPr="009061DB">
        <w:rPr>
          <w:lang w:eastAsia="ja-JP"/>
        </w:rPr>
        <w:t>2</w:t>
      </w:r>
      <w:r w:rsidRPr="009061DB">
        <w:rPr>
          <w:lang w:eastAsia="ja-JP"/>
        </w:rPr>
        <w:t>.2 shall be present in the Session Description.</w:t>
      </w:r>
    </w:p>
    <w:p w14:paraId="675E805C" w14:textId="47567367" w:rsidR="00392066" w:rsidRPr="009061DB" w:rsidRDefault="00392066" w:rsidP="00392066">
      <w:pPr>
        <w:pStyle w:val="Heading4"/>
      </w:pPr>
      <w:bookmarkStart w:id="238" w:name="_CR7_2_3_2"/>
      <w:bookmarkStart w:id="239" w:name="_Toc210211694"/>
      <w:bookmarkStart w:id="240" w:name="_Hlk165978086"/>
      <w:bookmarkEnd w:id="238"/>
      <w:r w:rsidRPr="009061DB">
        <w:t>7.2.3.2</w:t>
      </w:r>
      <w:r w:rsidRPr="009061DB">
        <w:tab/>
        <w:t xml:space="preserve">SDP </w:t>
      </w:r>
      <w:r w:rsidR="0039571F" w:rsidRPr="009061DB">
        <w:t>e</w:t>
      </w:r>
      <w:r w:rsidRPr="009061DB">
        <w:t>xamples for Packet Distribution</w:t>
      </w:r>
      <w:r w:rsidR="0039571F" w:rsidRPr="009061DB">
        <w:t xml:space="preserve"> Method</w:t>
      </w:r>
      <w:bookmarkEnd w:id="239"/>
    </w:p>
    <w:p w14:paraId="2F6F358B" w14:textId="5A960CE2" w:rsidR="00392066" w:rsidRPr="009061DB" w:rsidRDefault="00516B82" w:rsidP="00F36A36">
      <w:pPr>
        <w:keepNext/>
      </w:pPr>
      <w:r w:rsidRPr="009061DB">
        <w:t>Below</w:t>
      </w:r>
      <w:r w:rsidR="00392066" w:rsidRPr="009061DB">
        <w:t xml:space="preserve"> is a full example of SDP description describing the media streams part of an MBS Packet Distribution session for RTP streaming:</w:t>
      </w:r>
    </w:p>
    <w:p w14:paraId="1615CA5C" w14:textId="77777777" w:rsidR="00516B82" w:rsidRPr="009061DB" w:rsidRDefault="00516B82" w:rsidP="00516B82">
      <w:pPr>
        <w:pStyle w:val="TH"/>
      </w:pPr>
      <w:r w:rsidRPr="009061DB">
        <w:t>Listing 7.2.3.2</w:t>
      </w:r>
      <w:r w:rsidRPr="009061DB">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9061DB" w14:paraId="505F1B8F" w14:textId="77777777" w:rsidTr="002454B0">
        <w:tc>
          <w:tcPr>
            <w:tcW w:w="9631" w:type="dxa"/>
            <w:shd w:val="clear" w:color="auto" w:fill="D9D9D9" w:themeFill="background1" w:themeFillShade="D9"/>
          </w:tcPr>
          <w:p w14:paraId="7A9708E2" w14:textId="48856D9D" w:rsidR="00516B82" w:rsidRPr="009061DB" w:rsidRDefault="00516B82" w:rsidP="00F36A36">
            <w:pPr>
              <w:pStyle w:val="PL"/>
              <w:keepNext/>
            </w:pPr>
            <w:r w:rsidRPr="009061DB">
              <w:t>v=0</w:t>
            </w:r>
            <w:r w:rsidRPr="009061DB">
              <w:br/>
              <w:t>o=ghost 2890844526 2890842807 IN IP4 192.168.10.10</w:t>
            </w:r>
            <w:r w:rsidRPr="009061DB">
              <w:br/>
              <w:t>s=3GPP MBS Packet Distribution SDP Example</w:t>
            </w:r>
            <w:r w:rsidRPr="009061DB">
              <w:br/>
            </w:r>
            <w:proofErr w:type="spellStart"/>
            <w:r w:rsidRPr="009061DB">
              <w:t>i</w:t>
            </w:r>
            <w:proofErr w:type="spellEnd"/>
            <w:r w:rsidRPr="009061DB">
              <w:t>=Example of MBS Packet Distribution SDP file</w:t>
            </w:r>
            <w:r w:rsidRPr="009061DB">
              <w:br/>
              <w:t>u=http://www.infoserver.example.com/ae600</w:t>
            </w:r>
            <w:r w:rsidRPr="009061DB">
              <w:br/>
              <w:t>e=ghost@mailserver.example.com</w:t>
            </w:r>
            <w:r w:rsidRPr="009061DB">
              <w:br/>
            </w:r>
            <w:r w:rsidRPr="009061DB">
              <w:rPr>
                <w:i/>
                <w:iCs/>
              </w:rPr>
              <w:t>c=IN IP6 FF1E:03AD::7F2E:172A:1E24</w:t>
            </w:r>
            <w:r w:rsidRPr="009061DB">
              <w:br/>
              <w:t>t=0 0</w:t>
            </w:r>
          </w:p>
          <w:p w14:paraId="0F3CC2EF" w14:textId="77777777" w:rsidR="00516B82" w:rsidRPr="009061DB" w:rsidRDefault="00516B82" w:rsidP="00F36A36">
            <w:pPr>
              <w:pStyle w:val="PL"/>
              <w:keepNext/>
            </w:pPr>
            <w:r w:rsidRPr="009061DB">
              <w:t>b=AS:77</w:t>
            </w:r>
          </w:p>
          <w:p w14:paraId="290F15FB" w14:textId="41CB03C4" w:rsidR="00516B82" w:rsidRPr="009061DB" w:rsidRDefault="00516B82" w:rsidP="00F36A36">
            <w:pPr>
              <w:pStyle w:val="PL"/>
              <w:keepNext/>
            </w:pPr>
            <w:r w:rsidRPr="009061DB">
              <w:t>a=</w:t>
            </w:r>
            <w:proofErr w:type="spellStart"/>
            <w:r w:rsidRPr="009061DB">
              <w:t>mbs-mode:broadcast</w:t>
            </w:r>
            <w:proofErr w:type="spellEnd"/>
            <w:r w:rsidRPr="009061DB">
              <w:t xml:space="preserve"> 123869108302929</w:t>
            </w:r>
          </w:p>
          <w:p w14:paraId="42CAF8C7" w14:textId="77777777" w:rsidR="00516B82" w:rsidRPr="009061DB" w:rsidRDefault="00516B82" w:rsidP="00F36A36">
            <w:pPr>
              <w:pStyle w:val="PL"/>
              <w:keepNext/>
            </w:pPr>
            <w:r w:rsidRPr="009061DB">
              <w:t xml:space="preserve">a=source-filter: </w:t>
            </w:r>
            <w:proofErr w:type="spellStart"/>
            <w:r w:rsidRPr="009061DB">
              <w:t>incl</w:t>
            </w:r>
            <w:proofErr w:type="spellEnd"/>
            <w:r w:rsidRPr="009061DB">
              <w:t xml:space="preserve"> IN IP6 * 2001:210:1:2:240:96FF:FE25:8EC9</w:t>
            </w:r>
          </w:p>
          <w:p w14:paraId="7FB6C5C7" w14:textId="77777777" w:rsidR="00516B82" w:rsidRPr="009061DB" w:rsidRDefault="00516B82" w:rsidP="00F36A36">
            <w:pPr>
              <w:pStyle w:val="PL"/>
              <w:keepNext/>
            </w:pPr>
            <w:r w:rsidRPr="009061DB">
              <w:t>m=video 4002 RTP/AVP 96</w:t>
            </w:r>
          </w:p>
          <w:p w14:paraId="21CE5B2E" w14:textId="77777777" w:rsidR="00516B82" w:rsidRPr="009061DB" w:rsidRDefault="00516B82" w:rsidP="00F36A36">
            <w:pPr>
              <w:pStyle w:val="PL"/>
              <w:keepNext/>
              <w:rPr>
                <w:lang w:eastAsia="ja-JP"/>
              </w:rPr>
            </w:pPr>
            <w:r w:rsidRPr="009061DB">
              <w:rPr>
                <w:lang w:eastAsia="ja-JP"/>
              </w:rPr>
              <w:t>b=TIAS:62000</w:t>
            </w:r>
          </w:p>
          <w:p w14:paraId="048CBF2B" w14:textId="77777777" w:rsidR="00516B82" w:rsidRPr="009061DB" w:rsidRDefault="00516B82" w:rsidP="00F36A36">
            <w:pPr>
              <w:pStyle w:val="PL"/>
              <w:keepNext/>
            </w:pPr>
            <w:r w:rsidRPr="009061DB">
              <w:t>b=RR:0</w:t>
            </w:r>
          </w:p>
          <w:p w14:paraId="268E84BA" w14:textId="77777777" w:rsidR="00516B82" w:rsidRPr="009061DB" w:rsidRDefault="00516B82" w:rsidP="00F36A36">
            <w:pPr>
              <w:pStyle w:val="PL"/>
              <w:keepNext/>
            </w:pPr>
            <w:r w:rsidRPr="009061DB">
              <w:t>b=RS:600</w:t>
            </w:r>
          </w:p>
          <w:p w14:paraId="44869E93" w14:textId="77777777" w:rsidR="00516B82" w:rsidRPr="009061DB" w:rsidRDefault="00516B82" w:rsidP="00F36A36">
            <w:pPr>
              <w:pStyle w:val="PL"/>
              <w:keepNext/>
            </w:pPr>
            <w:r w:rsidRPr="009061DB">
              <w:t>a=maxprate:17</w:t>
            </w:r>
          </w:p>
          <w:p w14:paraId="689C5468" w14:textId="57D14F9E" w:rsidR="00516B82" w:rsidRPr="009061DB" w:rsidRDefault="00516B82" w:rsidP="00F36A36">
            <w:pPr>
              <w:pStyle w:val="PL"/>
              <w:keepNext/>
            </w:pPr>
            <w:r w:rsidRPr="009061DB">
              <w:t>a=rtpmap:96 H264/90000</w:t>
            </w:r>
            <w:r w:rsidRPr="009061DB">
              <w:br/>
              <w:t xml:space="preserve">a=fmtp:96 profile-level-id=42A01E; packetization-mode=1; </w:t>
            </w:r>
            <w:proofErr w:type="spellStart"/>
            <w:r w:rsidRPr="009061DB">
              <w:t>sprop</w:t>
            </w:r>
            <w:proofErr w:type="spellEnd"/>
            <w:r w:rsidRPr="009061DB">
              <w:t>-parameter-sets=Z0IACpZTBYmI,aMljiA==</w:t>
            </w:r>
          </w:p>
        </w:tc>
      </w:tr>
    </w:tbl>
    <w:p w14:paraId="47CDF122" w14:textId="77777777" w:rsidR="00392066" w:rsidRPr="009061DB" w:rsidRDefault="00392066" w:rsidP="002454B0"/>
    <w:p w14:paraId="42A88C01" w14:textId="4F9EC15D" w:rsidR="00392066" w:rsidRPr="009061DB" w:rsidRDefault="00392066" w:rsidP="00516B82">
      <w:pPr>
        <w:keepNext/>
      </w:pPr>
      <w:r w:rsidRPr="009061DB">
        <w:t xml:space="preserve">The following is a full example of SDP description for transparent streaming with </w:t>
      </w:r>
      <w:r w:rsidR="00516B82" w:rsidRPr="009061DB">
        <w:t>two</w:t>
      </w:r>
      <w:r w:rsidRPr="009061DB">
        <w:t xml:space="preserve"> MPEG-2 T</w:t>
      </w:r>
      <w:r w:rsidR="00516B82" w:rsidRPr="009061DB">
        <w:t xml:space="preserve">ransport </w:t>
      </w:r>
      <w:r w:rsidRPr="009061DB">
        <w:t>S</w:t>
      </w:r>
      <w:r w:rsidR="00516B82" w:rsidRPr="009061DB">
        <w:t>treams</w:t>
      </w:r>
      <w:r w:rsidRPr="009061DB">
        <w:t>:</w:t>
      </w:r>
    </w:p>
    <w:p w14:paraId="139BB084" w14:textId="77777777" w:rsidR="00516B82" w:rsidRPr="009061DB" w:rsidRDefault="00516B82" w:rsidP="00516B82">
      <w:pPr>
        <w:pStyle w:val="TH"/>
      </w:pPr>
      <w:r w:rsidRPr="009061DB">
        <w:t>Listing 7.2.3.2</w:t>
      </w:r>
      <w:r w:rsidRPr="009061DB">
        <w:noBreakHyphen/>
        <w:t>2: Session description for MPEG</w:t>
      </w:r>
      <w:r w:rsidRPr="009061DB">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9061DB" w14:paraId="4105A005" w14:textId="77777777" w:rsidTr="002454B0">
        <w:tc>
          <w:tcPr>
            <w:tcW w:w="9631" w:type="dxa"/>
            <w:shd w:val="clear" w:color="auto" w:fill="D9D9D9" w:themeFill="background1" w:themeFillShade="D9"/>
          </w:tcPr>
          <w:p w14:paraId="15316B54" w14:textId="77777777" w:rsidR="00516B82" w:rsidRPr="009061DB" w:rsidRDefault="00516B82" w:rsidP="00F36A36">
            <w:pPr>
              <w:pStyle w:val="PL"/>
              <w:keepNext/>
            </w:pPr>
            <w:r w:rsidRPr="009061DB">
              <w:t>v=0</w:t>
            </w:r>
            <w:r w:rsidRPr="009061DB">
              <w:br/>
              <w:t>o=ghost 2890844526 2890842807 IN IP4 192.168.10.10</w:t>
            </w:r>
            <w:r w:rsidRPr="009061DB">
              <w:br/>
              <w:t>s=3GPP MBS Transport-only SDP Example</w:t>
            </w:r>
            <w:r w:rsidRPr="009061DB">
              <w:br/>
            </w:r>
            <w:proofErr w:type="spellStart"/>
            <w:r w:rsidRPr="009061DB">
              <w:t>i</w:t>
            </w:r>
            <w:proofErr w:type="spellEnd"/>
            <w:r w:rsidRPr="009061DB">
              <w:t>=Example of MBS transport-only SDP file</w:t>
            </w:r>
            <w:r w:rsidRPr="009061DB">
              <w:br/>
              <w:t>u=http://www.infoserver.example.com/ae600</w:t>
            </w:r>
            <w:r w:rsidRPr="009061DB">
              <w:br/>
              <w:t>e=ghost@mailserver.example.com</w:t>
            </w:r>
            <w:r w:rsidRPr="009061DB">
              <w:br/>
            </w:r>
            <w:r w:rsidRPr="009061DB">
              <w:rPr>
                <w:i/>
                <w:iCs/>
              </w:rPr>
              <w:t>c=IN IP6 FF1E:03AD::7F2E:172A:1E24</w:t>
            </w:r>
            <w:r w:rsidRPr="009061DB">
              <w:br/>
              <w:t>t=3034423619 3042462419</w:t>
            </w:r>
          </w:p>
          <w:p w14:paraId="23EF2C71" w14:textId="77777777" w:rsidR="00516B82" w:rsidRPr="009061DB" w:rsidRDefault="00516B82" w:rsidP="00F36A36">
            <w:pPr>
              <w:pStyle w:val="PL"/>
              <w:keepNext/>
            </w:pPr>
            <w:r w:rsidRPr="009061DB">
              <w:t>b=AS:8000000</w:t>
            </w:r>
          </w:p>
          <w:p w14:paraId="2988A3FF" w14:textId="77777777" w:rsidR="00516B82" w:rsidRPr="009061DB" w:rsidRDefault="00516B82" w:rsidP="00F36A36">
            <w:pPr>
              <w:pStyle w:val="PL"/>
              <w:keepNext/>
            </w:pPr>
            <w:r w:rsidRPr="009061DB">
              <w:t>a=</w:t>
            </w:r>
            <w:proofErr w:type="spellStart"/>
            <w:r w:rsidRPr="009061DB">
              <w:t>mbs-mode:broadcast</w:t>
            </w:r>
            <w:proofErr w:type="spellEnd"/>
            <w:r w:rsidRPr="009061DB">
              <w:t xml:space="preserve"> 123869108302929</w:t>
            </w:r>
          </w:p>
          <w:p w14:paraId="7A084945" w14:textId="77777777" w:rsidR="00516B82" w:rsidRPr="009061DB" w:rsidRDefault="00516B82" w:rsidP="00516B82">
            <w:pPr>
              <w:pStyle w:val="PL"/>
            </w:pPr>
          </w:p>
          <w:p w14:paraId="2AEFE1E4" w14:textId="77777777" w:rsidR="00516B82" w:rsidRPr="009061DB" w:rsidRDefault="00516B82" w:rsidP="00F36A36">
            <w:pPr>
              <w:pStyle w:val="PL"/>
              <w:keepNext/>
            </w:pPr>
            <w:r w:rsidRPr="009061DB">
              <w:t xml:space="preserve">a=source-filter: </w:t>
            </w:r>
            <w:proofErr w:type="spellStart"/>
            <w:r w:rsidRPr="009061DB">
              <w:t>incl</w:t>
            </w:r>
            <w:proofErr w:type="spellEnd"/>
            <w:r w:rsidRPr="009061DB">
              <w:t xml:space="preserve"> IN IP6 * 2001:210:1:2:240:96FF:FE25:8EC9</w:t>
            </w:r>
          </w:p>
          <w:p w14:paraId="4FB9AB30" w14:textId="77777777" w:rsidR="00516B82" w:rsidRPr="009061DB" w:rsidRDefault="00516B82" w:rsidP="00F36A36">
            <w:pPr>
              <w:pStyle w:val="PL"/>
              <w:keepNext/>
            </w:pPr>
            <w:r w:rsidRPr="009061DB">
              <w:t>m=video 4002 UDP/RTP/AVP 96</w:t>
            </w:r>
          </w:p>
          <w:p w14:paraId="20E93598" w14:textId="77777777" w:rsidR="00516B82" w:rsidRPr="009061DB" w:rsidRDefault="00516B82" w:rsidP="00F36A36">
            <w:pPr>
              <w:pStyle w:val="PL"/>
              <w:keepNext/>
              <w:rPr>
                <w:lang w:eastAsia="ja-JP"/>
              </w:rPr>
            </w:pPr>
            <w:r w:rsidRPr="009061DB">
              <w:rPr>
                <w:lang w:eastAsia="ja-JP"/>
              </w:rPr>
              <w:t>b=TIAS:4000000</w:t>
            </w:r>
          </w:p>
          <w:p w14:paraId="2DB9C3F0" w14:textId="77777777" w:rsidR="00516B82" w:rsidRPr="009061DB" w:rsidRDefault="00516B82" w:rsidP="00F36A36">
            <w:pPr>
              <w:pStyle w:val="PL"/>
              <w:keepNext/>
            </w:pPr>
            <w:r w:rsidRPr="009061DB">
              <w:t xml:space="preserve">a=mms-framing-header:0 2 </w:t>
            </w:r>
          </w:p>
          <w:p w14:paraId="4A9E9F1C" w14:textId="77777777" w:rsidR="00516B82" w:rsidRPr="009061DB" w:rsidRDefault="00516B82" w:rsidP="00F36A36">
            <w:pPr>
              <w:pStyle w:val="PL"/>
              <w:keepNext/>
            </w:pPr>
            <w:r w:rsidRPr="009061DB">
              <w:t>a=rtpmap:100 MP2T/90000</w:t>
            </w:r>
          </w:p>
          <w:p w14:paraId="424AD59B" w14:textId="77777777" w:rsidR="00516B82" w:rsidRPr="009061DB" w:rsidRDefault="00516B82" w:rsidP="00F36A36">
            <w:pPr>
              <w:pStyle w:val="PL"/>
              <w:keepNext/>
            </w:pPr>
            <w:r w:rsidRPr="009061DB">
              <w:t>m=video 4002 RTP/AVP 98</w:t>
            </w:r>
          </w:p>
          <w:p w14:paraId="4BF16C61" w14:textId="77777777" w:rsidR="00516B82" w:rsidRPr="009061DB" w:rsidRDefault="00516B82" w:rsidP="00F36A36">
            <w:pPr>
              <w:pStyle w:val="PL"/>
              <w:keepNext/>
              <w:rPr>
                <w:lang w:eastAsia="ja-JP"/>
              </w:rPr>
            </w:pPr>
            <w:r w:rsidRPr="009061DB">
              <w:rPr>
                <w:lang w:eastAsia="ja-JP"/>
              </w:rPr>
              <w:t>b=TIAS:4000000</w:t>
            </w:r>
          </w:p>
          <w:p w14:paraId="07D7B39D" w14:textId="77777777" w:rsidR="00516B82" w:rsidRPr="009061DB" w:rsidRDefault="00516B82" w:rsidP="00F36A36">
            <w:pPr>
              <w:pStyle w:val="PL"/>
              <w:keepNext/>
            </w:pPr>
            <w:r w:rsidRPr="009061DB">
              <w:t>a=rtpmap:100 MP2T/90000</w:t>
            </w:r>
          </w:p>
          <w:p w14:paraId="354F5F3E" w14:textId="07CA8B91" w:rsidR="00516B82" w:rsidRPr="009061DB" w:rsidRDefault="00516B82" w:rsidP="00F36A36">
            <w:pPr>
              <w:pStyle w:val="PL"/>
              <w:keepNext/>
            </w:pPr>
            <w:r w:rsidRPr="009061DB">
              <w:t>a=MBS-framing-trailer:0 2</w:t>
            </w:r>
          </w:p>
        </w:tc>
      </w:tr>
    </w:tbl>
    <w:p w14:paraId="210CB41A" w14:textId="77777777" w:rsidR="00516B82" w:rsidRPr="009061DB" w:rsidRDefault="00516B82" w:rsidP="002454B0"/>
    <w:p w14:paraId="2892E69D" w14:textId="77777777" w:rsidR="00155D5E" w:rsidRPr="009061DB" w:rsidRDefault="00155D5E" w:rsidP="00155D5E">
      <w:pPr>
        <w:pStyle w:val="Heading1"/>
      </w:pPr>
      <w:bookmarkStart w:id="241" w:name="_CR8"/>
      <w:bookmarkStart w:id="242" w:name="_Toc68899552"/>
      <w:bookmarkStart w:id="243" w:name="_Toc71214303"/>
      <w:bookmarkStart w:id="244" w:name="_Toc71721977"/>
      <w:bookmarkStart w:id="245" w:name="_Toc74859029"/>
      <w:bookmarkStart w:id="246" w:name="_Toc123800758"/>
      <w:bookmarkStart w:id="247" w:name="_Toc210211695"/>
      <w:bookmarkEnd w:id="240"/>
      <w:bookmarkEnd w:id="241"/>
      <w:r w:rsidRPr="009061DB">
        <w:lastRenderedPageBreak/>
        <w:t>8</w:t>
      </w:r>
      <w:r w:rsidRPr="009061DB">
        <w:tab/>
      </w:r>
      <w:bookmarkEnd w:id="242"/>
      <w:bookmarkEnd w:id="243"/>
      <w:bookmarkEnd w:id="244"/>
      <w:bookmarkEnd w:id="245"/>
      <w:bookmarkEnd w:id="246"/>
      <w:r w:rsidRPr="009061DB">
        <w:t>General aspects of APIs for MBS User Services</w:t>
      </w:r>
      <w:bookmarkEnd w:id="247"/>
    </w:p>
    <w:p w14:paraId="26A5E549" w14:textId="77777777" w:rsidR="00155D5E" w:rsidRPr="009061DB" w:rsidRDefault="00155D5E" w:rsidP="00155D5E">
      <w:pPr>
        <w:pStyle w:val="Heading2"/>
        <w:rPr>
          <w:rFonts w:eastAsia="Calibri"/>
        </w:rPr>
      </w:pPr>
      <w:bookmarkStart w:id="248" w:name="_CR8_1"/>
      <w:bookmarkStart w:id="249" w:name="_Toc68899553"/>
      <w:bookmarkStart w:id="250" w:name="_Toc71214304"/>
      <w:bookmarkStart w:id="251" w:name="_Toc71721978"/>
      <w:bookmarkStart w:id="252" w:name="_Toc74859030"/>
      <w:bookmarkStart w:id="253" w:name="_Toc123800759"/>
      <w:bookmarkStart w:id="254" w:name="_Toc210211696"/>
      <w:bookmarkEnd w:id="248"/>
      <w:r w:rsidRPr="009061DB">
        <w:rPr>
          <w:rFonts w:eastAsia="Calibri"/>
        </w:rPr>
        <w:t>8.1</w:t>
      </w:r>
      <w:r w:rsidRPr="009061DB">
        <w:rPr>
          <w:rFonts w:eastAsia="Calibri"/>
        </w:rPr>
        <w:tab/>
        <w:t>HTTP resource URIs and paths</w:t>
      </w:r>
      <w:bookmarkEnd w:id="249"/>
      <w:bookmarkEnd w:id="250"/>
      <w:bookmarkEnd w:id="251"/>
      <w:bookmarkEnd w:id="252"/>
      <w:bookmarkEnd w:id="253"/>
      <w:bookmarkEnd w:id="254"/>
    </w:p>
    <w:p w14:paraId="4559E99A" w14:textId="264F71FF" w:rsidR="00155D5E" w:rsidRPr="009061DB" w:rsidRDefault="00155D5E" w:rsidP="00155D5E">
      <w:pPr>
        <w:keepNext/>
        <w:rPr>
          <w:lang w:eastAsia="zh-CN"/>
        </w:rPr>
      </w:pPr>
      <w:r w:rsidRPr="009061DB">
        <w:rPr>
          <w:lang w:eastAsia="zh-CN"/>
        </w:rPr>
        <w:t>The resource URI used in each HTTP request to the API provider shall have the structure defined in subclause 4.4.1 of TS 29.501 </w:t>
      </w:r>
      <w:r w:rsidR="00ED4A53" w:rsidRPr="009061DB">
        <w:rPr>
          <w:lang w:eastAsia="zh-CN"/>
        </w:rPr>
        <w:t>[16]</w:t>
      </w:r>
      <w:r w:rsidRPr="009061DB">
        <w:rPr>
          <w:lang w:eastAsia="zh-CN"/>
        </w:rPr>
        <w:t>, i.e.:</w:t>
      </w:r>
    </w:p>
    <w:p w14:paraId="256388BF" w14:textId="77777777" w:rsidR="00155D5E" w:rsidRPr="009061DB" w:rsidRDefault="00155D5E" w:rsidP="00155D5E">
      <w:pPr>
        <w:pStyle w:val="URLdisplay"/>
        <w:keepNext/>
        <w:rPr>
          <w:rStyle w:val="Codechar"/>
          <w:noProof w:val="0"/>
          <w:lang w:val="en-GB"/>
        </w:rPr>
      </w:pPr>
      <w:r w:rsidRPr="009061DB">
        <w:rPr>
          <w:rStyle w:val="Codechar"/>
          <w:noProof w:val="0"/>
          <w:lang w:val="en-GB"/>
        </w:rPr>
        <w:t>{</w:t>
      </w:r>
      <w:proofErr w:type="spellStart"/>
      <w:r w:rsidRPr="009061DB">
        <w:rPr>
          <w:rStyle w:val="Codechar"/>
          <w:noProof w:val="0"/>
          <w:lang w:val="en-GB"/>
        </w:rPr>
        <w:t>apiRoot</w:t>
      </w:r>
      <w:proofErr w:type="spellEnd"/>
      <w:r w:rsidRPr="009061DB">
        <w:rPr>
          <w:rStyle w:val="Codechar"/>
          <w:noProof w:val="0"/>
          <w:lang w:val="en-GB"/>
        </w:rPr>
        <w:t>}</w:t>
      </w:r>
      <w:r w:rsidRPr="009061DB">
        <w:t>/</w:t>
      </w:r>
      <w:r w:rsidRPr="009061DB">
        <w:rPr>
          <w:rStyle w:val="Codechar"/>
          <w:noProof w:val="0"/>
          <w:lang w:val="en-GB"/>
        </w:rPr>
        <w:t>{</w:t>
      </w:r>
      <w:proofErr w:type="spellStart"/>
      <w:r w:rsidRPr="009061DB">
        <w:rPr>
          <w:rStyle w:val="Codechar"/>
          <w:noProof w:val="0"/>
          <w:lang w:val="en-GB"/>
        </w:rPr>
        <w:t>apiName</w:t>
      </w:r>
      <w:proofErr w:type="spellEnd"/>
      <w:r w:rsidRPr="009061DB">
        <w:rPr>
          <w:rStyle w:val="Codechar"/>
          <w:noProof w:val="0"/>
          <w:lang w:val="en-GB"/>
        </w:rPr>
        <w:t>}</w:t>
      </w:r>
      <w:r w:rsidRPr="009061DB">
        <w:t>/</w:t>
      </w:r>
      <w:r w:rsidRPr="009061DB">
        <w:rPr>
          <w:rStyle w:val="Codechar"/>
          <w:noProof w:val="0"/>
          <w:lang w:val="en-GB"/>
        </w:rPr>
        <w:t>{</w:t>
      </w:r>
      <w:proofErr w:type="spellStart"/>
      <w:r w:rsidRPr="009061DB">
        <w:rPr>
          <w:rStyle w:val="Codechar"/>
          <w:noProof w:val="0"/>
          <w:lang w:val="en-GB"/>
        </w:rPr>
        <w:t>apiVersion</w:t>
      </w:r>
      <w:proofErr w:type="spellEnd"/>
      <w:r w:rsidRPr="009061DB">
        <w:rPr>
          <w:rStyle w:val="Codechar"/>
          <w:noProof w:val="0"/>
          <w:lang w:val="en-GB"/>
        </w:rPr>
        <w:t>}</w:t>
      </w:r>
      <w:r w:rsidRPr="009061DB">
        <w:t>/</w:t>
      </w:r>
      <w:r w:rsidRPr="009061DB">
        <w:rPr>
          <w:rStyle w:val="Codechar"/>
          <w:noProof w:val="0"/>
          <w:lang w:val="en-GB"/>
        </w:rPr>
        <w:t>{</w:t>
      </w:r>
      <w:proofErr w:type="spellStart"/>
      <w:r w:rsidRPr="009061DB">
        <w:rPr>
          <w:rStyle w:val="Codechar"/>
          <w:noProof w:val="0"/>
          <w:lang w:val="en-GB"/>
        </w:rPr>
        <w:t>apiSpecificResourceUriPart</w:t>
      </w:r>
      <w:proofErr w:type="spellEnd"/>
      <w:r w:rsidRPr="009061DB">
        <w:rPr>
          <w:rStyle w:val="Codechar"/>
          <w:noProof w:val="0"/>
          <w:lang w:val="en-GB"/>
        </w:rPr>
        <w:t>}</w:t>
      </w:r>
    </w:p>
    <w:p w14:paraId="7681CC05" w14:textId="77777777" w:rsidR="00155D5E" w:rsidRPr="009061DB" w:rsidRDefault="00155D5E" w:rsidP="00155D5E">
      <w:pPr>
        <w:keepNext/>
        <w:rPr>
          <w:lang w:eastAsia="zh-CN"/>
        </w:rPr>
      </w:pPr>
      <w:r w:rsidRPr="009061DB">
        <w:rPr>
          <w:lang w:eastAsia="zh-CN"/>
        </w:rPr>
        <w:t>with the following components:</w:t>
      </w:r>
    </w:p>
    <w:p w14:paraId="6C7CC457" w14:textId="0C3E19A1" w:rsidR="00155D5E" w:rsidRPr="009061DB" w:rsidRDefault="00155D5E" w:rsidP="00155D5E">
      <w:pPr>
        <w:pStyle w:val="B1"/>
        <w:keepNext/>
        <w:rPr>
          <w:lang w:eastAsia="zh-CN"/>
        </w:rPr>
      </w:pPr>
      <w:bookmarkStart w:id="255" w:name="_MCCTEMPBM_CRPT22990062___7"/>
      <w:r w:rsidRPr="009061DB">
        <w:rPr>
          <w:lang w:eastAsia="zh-CN"/>
        </w:rPr>
        <w:t>-</w:t>
      </w:r>
      <w:r w:rsidRPr="009061DB">
        <w:rPr>
          <w:lang w:eastAsia="zh-CN"/>
        </w:rPr>
        <w:tab/>
      </w:r>
      <w:r w:rsidRPr="009061DB">
        <w:rPr>
          <w:rStyle w:val="Codechar"/>
          <w:noProof w:val="0"/>
          <w:lang w:val="en-GB"/>
        </w:rPr>
        <w:t>{</w:t>
      </w:r>
      <w:proofErr w:type="spellStart"/>
      <w:r w:rsidRPr="009061DB">
        <w:rPr>
          <w:rStyle w:val="Codechar"/>
          <w:noProof w:val="0"/>
          <w:lang w:val="en-GB"/>
        </w:rPr>
        <w:t>apiRoot</w:t>
      </w:r>
      <w:proofErr w:type="spellEnd"/>
      <w:r w:rsidRPr="009061DB">
        <w:rPr>
          <w:rStyle w:val="Codechar"/>
          <w:noProof w:val="0"/>
          <w:lang w:val="en-GB"/>
        </w:rPr>
        <w:t>}</w:t>
      </w:r>
      <w:r w:rsidRPr="009061DB">
        <w:t xml:space="preserve"> shall be set as described in </w:t>
      </w:r>
      <w:r w:rsidRPr="009061DB">
        <w:rPr>
          <w:lang w:eastAsia="zh-CN"/>
        </w:rPr>
        <w:t>TS 29.501 </w:t>
      </w:r>
      <w:r w:rsidR="00ED4A53" w:rsidRPr="009061DB">
        <w:rPr>
          <w:lang w:eastAsia="zh-CN"/>
        </w:rPr>
        <w:t>[16]</w:t>
      </w:r>
      <w:r w:rsidRPr="009061DB">
        <w:rPr>
          <w:lang w:eastAsia="zh-CN"/>
        </w:rPr>
        <w:t>.</w:t>
      </w:r>
    </w:p>
    <w:p w14:paraId="0985266F" w14:textId="77777777" w:rsidR="00155D5E" w:rsidRPr="009061DB" w:rsidRDefault="00155D5E" w:rsidP="00155D5E">
      <w:pPr>
        <w:pStyle w:val="B1"/>
        <w:keepNext/>
      </w:pPr>
      <w:r w:rsidRPr="009061DB">
        <w:rPr>
          <w:lang w:eastAsia="zh-CN"/>
        </w:rPr>
        <w:t>-</w:t>
      </w:r>
      <w:r w:rsidRPr="009061DB">
        <w:rPr>
          <w:lang w:eastAsia="zh-CN"/>
        </w:rPr>
        <w:tab/>
      </w:r>
      <w:r w:rsidRPr="009061DB">
        <w:rPr>
          <w:rStyle w:val="Codechar"/>
          <w:noProof w:val="0"/>
          <w:lang w:val="en-GB"/>
        </w:rPr>
        <w:t>{</w:t>
      </w:r>
      <w:proofErr w:type="spellStart"/>
      <w:r w:rsidRPr="009061DB">
        <w:rPr>
          <w:rStyle w:val="Codechar"/>
          <w:noProof w:val="0"/>
          <w:lang w:val="en-GB"/>
        </w:rPr>
        <w:t>apiName</w:t>
      </w:r>
      <w:proofErr w:type="spellEnd"/>
      <w:r w:rsidRPr="009061DB">
        <w:rPr>
          <w:rStyle w:val="Codechar"/>
          <w:noProof w:val="0"/>
          <w:lang w:val="en-GB"/>
        </w:rPr>
        <w:t>}</w:t>
      </w:r>
      <w:r w:rsidRPr="009061DB">
        <w:rPr>
          <w:b/>
          <w:bCs/>
        </w:rPr>
        <w:t xml:space="preserve"> </w:t>
      </w:r>
      <w:r w:rsidRPr="009061DB">
        <w:t>shall be set as defined by the following clauses.</w:t>
      </w:r>
    </w:p>
    <w:p w14:paraId="5420284B" w14:textId="77777777" w:rsidR="00155D5E" w:rsidRPr="009061DB" w:rsidRDefault="00155D5E" w:rsidP="00155D5E">
      <w:pPr>
        <w:pStyle w:val="B1"/>
        <w:keepNext/>
      </w:pPr>
      <w:r w:rsidRPr="009061DB">
        <w:t>-</w:t>
      </w:r>
      <w:r w:rsidRPr="009061DB">
        <w:tab/>
      </w:r>
      <w:r w:rsidRPr="009061DB">
        <w:rPr>
          <w:rStyle w:val="Codechar"/>
          <w:noProof w:val="0"/>
          <w:lang w:val="en-GB"/>
        </w:rPr>
        <w:t>{</w:t>
      </w:r>
      <w:proofErr w:type="spellStart"/>
      <w:r w:rsidRPr="009061DB">
        <w:rPr>
          <w:rStyle w:val="Codechar"/>
          <w:noProof w:val="0"/>
          <w:lang w:val="en-GB"/>
        </w:rPr>
        <w:t>apiVersion</w:t>
      </w:r>
      <w:proofErr w:type="spellEnd"/>
      <w:r w:rsidRPr="009061DB">
        <w:rPr>
          <w:rStyle w:val="Codechar"/>
          <w:noProof w:val="0"/>
          <w:lang w:val="en-GB"/>
        </w:rPr>
        <w:t>}</w:t>
      </w:r>
      <w:r w:rsidRPr="009061DB">
        <w:t xml:space="preserve"> shall be set to "v1" in this release.</w:t>
      </w:r>
    </w:p>
    <w:p w14:paraId="70B6B962" w14:textId="77777777" w:rsidR="00155D5E" w:rsidRPr="009061DB" w:rsidRDefault="00155D5E" w:rsidP="00155D5E">
      <w:pPr>
        <w:pStyle w:val="B1"/>
        <w:rPr>
          <w:rFonts w:eastAsia="Calibri"/>
        </w:rPr>
      </w:pPr>
      <w:r w:rsidRPr="009061DB">
        <w:t>-</w:t>
      </w:r>
      <w:r w:rsidRPr="009061DB">
        <w:tab/>
      </w:r>
      <w:r w:rsidRPr="009061DB">
        <w:rPr>
          <w:rStyle w:val="Codechar"/>
          <w:noProof w:val="0"/>
          <w:lang w:val="en-GB"/>
        </w:rPr>
        <w:t>{</w:t>
      </w:r>
      <w:proofErr w:type="spellStart"/>
      <w:r w:rsidRPr="009061DB">
        <w:rPr>
          <w:rStyle w:val="Codechar"/>
          <w:noProof w:val="0"/>
          <w:lang w:val="en-GB"/>
        </w:rPr>
        <w:t>apiSpecificResourceUriPart</w:t>
      </w:r>
      <w:proofErr w:type="spellEnd"/>
      <w:r w:rsidRPr="009061DB">
        <w:rPr>
          <w:rStyle w:val="Codechar"/>
          <w:noProof w:val="0"/>
          <w:lang w:val="en-GB"/>
        </w:rPr>
        <w:t>}</w:t>
      </w:r>
      <w:r w:rsidRPr="009061DB">
        <w:t xml:space="preserve"> shall be set as described in the following clauses.</w:t>
      </w:r>
    </w:p>
    <w:p w14:paraId="2CF2D346" w14:textId="77777777" w:rsidR="00155D5E" w:rsidRPr="009061DB" w:rsidRDefault="00155D5E" w:rsidP="00155D5E">
      <w:pPr>
        <w:pStyle w:val="Heading2"/>
        <w:rPr>
          <w:rFonts w:eastAsia="Calibri"/>
        </w:rPr>
      </w:pPr>
      <w:bookmarkStart w:id="256" w:name="_CR8_2"/>
      <w:bookmarkStart w:id="257" w:name="_Toc68899554"/>
      <w:bookmarkStart w:id="258" w:name="_Toc71214305"/>
      <w:bookmarkStart w:id="259" w:name="_Toc71721979"/>
      <w:bookmarkStart w:id="260" w:name="_Toc74859031"/>
      <w:bookmarkStart w:id="261" w:name="_Toc123800760"/>
      <w:bookmarkStart w:id="262" w:name="_Toc210211697"/>
      <w:bookmarkEnd w:id="255"/>
      <w:bookmarkEnd w:id="256"/>
      <w:r w:rsidRPr="009061DB">
        <w:rPr>
          <w:rFonts w:eastAsia="Calibri"/>
        </w:rPr>
        <w:t>8.2</w:t>
      </w:r>
      <w:r w:rsidRPr="009061DB">
        <w:rPr>
          <w:rFonts w:eastAsia="Calibri"/>
        </w:rPr>
        <w:tab/>
        <w:t>Usage of HTTP</w:t>
      </w:r>
      <w:bookmarkEnd w:id="257"/>
      <w:bookmarkEnd w:id="258"/>
      <w:bookmarkEnd w:id="259"/>
      <w:bookmarkEnd w:id="260"/>
      <w:bookmarkEnd w:id="261"/>
      <w:bookmarkEnd w:id="262"/>
    </w:p>
    <w:p w14:paraId="7A9FE2D7" w14:textId="77777777" w:rsidR="00155D5E" w:rsidRPr="009061DB" w:rsidRDefault="00155D5E" w:rsidP="00155D5E">
      <w:pPr>
        <w:pStyle w:val="Heading3"/>
      </w:pPr>
      <w:bookmarkStart w:id="263" w:name="_CR8_2_1"/>
      <w:bookmarkStart w:id="264" w:name="_Toc68899555"/>
      <w:bookmarkStart w:id="265" w:name="_Toc71214306"/>
      <w:bookmarkStart w:id="266" w:name="_Toc71721980"/>
      <w:bookmarkStart w:id="267" w:name="_Toc74859032"/>
      <w:bookmarkStart w:id="268" w:name="_Toc123800761"/>
      <w:bookmarkStart w:id="269" w:name="_Toc210211698"/>
      <w:bookmarkEnd w:id="263"/>
      <w:r w:rsidRPr="009061DB">
        <w:t>8.2.1</w:t>
      </w:r>
      <w:r w:rsidRPr="009061DB">
        <w:tab/>
        <w:t>HTTP protocol version</w:t>
      </w:r>
      <w:bookmarkEnd w:id="264"/>
      <w:bookmarkEnd w:id="265"/>
      <w:bookmarkEnd w:id="266"/>
      <w:bookmarkEnd w:id="267"/>
      <w:bookmarkEnd w:id="268"/>
      <w:bookmarkEnd w:id="269"/>
    </w:p>
    <w:p w14:paraId="62CE5E12" w14:textId="77777777" w:rsidR="00155D5E" w:rsidRPr="009061DB" w:rsidRDefault="00155D5E" w:rsidP="00155D5E">
      <w:pPr>
        <w:pStyle w:val="Heading4"/>
      </w:pPr>
      <w:bookmarkStart w:id="270" w:name="_CR8_2_1_1"/>
      <w:bookmarkStart w:id="271" w:name="_Toc210211699"/>
      <w:bookmarkStart w:id="272" w:name="_Toc68899556"/>
      <w:bookmarkStart w:id="273" w:name="_Toc71214307"/>
      <w:bookmarkStart w:id="274" w:name="_Toc71721981"/>
      <w:bookmarkStart w:id="275" w:name="_Toc74859033"/>
      <w:bookmarkStart w:id="276" w:name="_Toc123800762"/>
      <w:bookmarkEnd w:id="270"/>
      <w:r w:rsidRPr="009061DB">
        <w:t>8.2.1.1</w:t>
      </w:r>
      <w:r w:rsidRPr="009061DB">
        <w:tab/>
        <w:t>General</w:t>
      </w:r>
      <w:bookmarkEnd w:id="271"/>
    </w:p>
    <w:p w14:paraId="21FBBE12" w14:textId="491936A9" w:rsidR="00155D5E" w:rsidRPr="009061DB" w:rsidRDefault="00155D5E" w:rsidP="00155D5E">
      <w:pPr>
        <w:keepNext/>
        <w:keepLines/>
      </w:pPr>
      <w:r w:rsidRPr="009061DB">
        <w:t>Content interfaces at reference points specified in the present document shall expose an HTTP/1.1 </w:t>
      </w:r>
      <w:r w:rsidR="00ED4A53" w:rsidRPr="009061DB">
        <w:t>[21]</w:t>
      </w:r>
      <w:r w:rsidRPr="009061DB">
        <w:t xml:space="preserve"> endpoint to API clients. They may additionally expose an HTTP/2 </w:t>
      </w:r>
      <w:r w:rsidR="00ED4A53" w:rsidRPr="009061DB">
        <w:t>[22]</w:t>
      </w:r>
      <w:r w:rsidRPr="009061DB">
        <w:t xml:space="preserve"> endpoint, including support for the HTTP/2 starting mechanisms specified in section 3 of </w:t>
      </w:r>
      <w:r w:rsidR="00ED4A53" w:rsidRPr="009061DB">
        <w:t>[22]</w:t>
      </w:r>
      <w:r w:rsidRPr="009061DB">
        <w:t>. The API client may choose any supported HTTP protocol version. TLS </w:t>
      </w:r>
      <w:r w:rsidR="00ED4A53" w:rsidRPr="009061DB">
        <w:t>[24]</w:t>
      </w:r>
      <w:r w:rsidRPr="009061DB">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9061DB" w:rsidRDefault="00155D5E" w:rsidP="00155D5E">
      <w:pPr>
        <w:pStyle w:val="Heading4"/>
      </w:pPr>
      <w:bookmarkStart w:id="277" w:name="_CR8_2_1_2"/>
      <w:bookmarkStart w:id="278" w:name="_Toc210211700"/>
      <w:bookmarkEnd w:id="277"/>
      <w:r w:rsidRPr="009061DB">
        <w:t>8.2.1.2</w:t>
      </w:r>
      <w:r w:rsidRPr="009061DB">
        <w:tab/>
        <w:t>MBSF</w:t>
      </w:r>
      <w:bookmarkEnd w:id="278"/>
    </w:p>
    <w:p w14:paraId="056CBEFB" w14:textId="337639D1" w:rsidR="00155D5E" w:rsidRPr="009061DB" w:rsidRDefault="00155D5E" w:rsidP="00155D5E">
      <w:bookmarkStart w:id="279" w:name="_MCCTEMPBM_CRPT22990063___7"/>
      <w:r w:rsidRPr="009061DB">
        <w:t xml:space="preserve">The HTTP protocol version used to invoke </w:t>
      </w:r>
      <w:proofErr w:type="spellStart"/>
      <w:r w:rsidRPr="009061DB">
        <w:rPr>
          <w:rStyle w:val="Codechar"/>
          <w:noProof w:val="0"/>
          <w:lang w:val="en-GB"/>
        </w:rPr>
        <w:t>Nmbsf</w:t>
      </w:r>
      <w:proofErr w:type="spellEnd"/>
      <w:r w:rsidRPr="009061DB">
        <w:t xml:space="preserve"> service operations on the MBSF at reference point Nbm10 is specified in clauses 6.1.2.1 and 6.2.2.1 of TS 29.580 </w:t>
      </w:r>
      <w:r w:rsidR="00ED4A53" w:rsidRPr="009061DB">
        <w:t>[17]</w:t>
      </w:r>
      <w:r w:rsidRPr="009061DB">
        <w:t>.</w:t>
      </w:r>
    </w:p>
    <w:p w14:paraId="37E75F21" w14:textId="77777777" w:rsidR="00155D5E" w:rsidRPr="009061DB" w:rsidRDefault="00155D5E" w:rsidP="00155D5E">
      <w:pPr>
        <w:pStyle w:val="Heading4"/>
      </w:pPr>
      <w:bookmarkStart w:id="280" w:name="_CR8_2_1_3"/>
      <w:bookmarkStart w:id="281" w:name="_Toc210211701"/>
      <w:bookmarkEnd w:id="279"/>
      <w:bookmarkEnd w:id="280"/>
      <w:r w:rsidRPr="009061DB">
        <w:t>8.2.1.3</w:t>
      </w:r>
      <w:r w:rsidRPr="009061DB">
        <w:tab/>
        <w:t>MBSTF</w:t>
      </w:r>
      <w:bookmarkEnd w:id="281"/>
    </w:p>
    <w:p w14:paraId="42393474" w14:textId="438D4D2F" w:rsidR="00155D5E" w:rsidRPr="009061DB" w:rsidRDefault="00155D5E" w:rsidP="00155D5E">
      <w:pPr>
        <w:keepNext/>
      </w:pPr>
      <w:bookmarkStart w:id="282" w:name="_MCCTEMPBM_CRPT22990064___7"/>
      <w:r w:rsidRPr="009061DB">
        <w:t xml:space="preserve">The HTTP protocol version used to invoke </w:t>
      </w:r>
      <w:proofErr w:type="spellStart"/>
      <w:r w:rsidRPr="009061DB">
        <w:rPr>
          <w:rStyle w:val="Codechar"/>
          <w:noProof w:val="0"/>
          <w:lang w:val="en-GB"/>
        </w:rPr>
        <w:t>Nmbstf</w:t>
      </w:r>
      <w:proofErr w:type="spellEnd"/>
      <w:r w:rsidRPr="009061DB">
        <w:t xml:space="preserve"> service operations on the MBSTF at reference point Nmb2 is specified in clause 6.1.2.1 of TS 29.581 </w:t>
      </w:r>
      <w:r w:rsidR="00ED4A53" w:rsidRPr="009061DB">
        <w:t>[18]</w:t>
      </w:r>
      <w:r w:rsidRPr="009061DB">
        <w:t>.</w:t>
      </w:r>
    </w:p>
    <w:bookmarkEnd w:id="282"/>
    <w:p w14:paraId="279E1A36" w14:textId="3C707E83" w:rsidR="00155D5E" w:rsidRPr="009061DB" w:rsidRDefault="00155D5E" w:rsidP="00155D5E">
      <w:pPr>
        <w:keepLines/>
      </w:pPr>
      <w:r w:rsidRPr="009061DB">
        <w:t>The endpoint exposed</w:t>
      </w:r>
      <w:r w:rsidR="002D7A32" w:rsidRPr="009061DB">
        <w:t xml:space="preserve"> by the MBSTF</w:t>
      </w:r>
      <w:r w:rsidRPr="009061DB">
        <w:t xml:space="preserve"> to the MBSF at reference point Nmb2 for the purpose of pushing object manifests into the MBSTF shall comply with the general provisions specified in clause 8.2.1.1.</w:t>
      </w:r>
    </w:p>
    <w:p w14:paraId="77605BCF" w14:textId="7608D38C" w:rsidR="00155D5E" w:rsidRPr="009061DB" w:rsidRDefault="00155D5E" w:rsidP="00155D5E">
      <w:pPr>
        <w:keepNext/>
        <w:keepLines/>
      </w:pPr>
      <w:r w:rsidRPr="009061DB">
        <w:t>The endpoint exposed</w:t>
      </w:r>
      <w:r w:rsidR="002D7A32" w:rsidRPr="009061DB">
        <w:t xml:space="preserve"> by the MBSTF</w:t>
      </w:r>
      <w:r w:rsidRPr="009061DB">
        <w:t xml:space="preserve"> to the MBS Application Provider (AF/AS) at reference point Nmb8 for the purpose of pushing objects into the MBSTF shall comply with the general provisions specified in clause 8.2.1.1.</w:t>
      </w:r>
    </w:p>
    <w:p w14:paraId="46AF1E5E" w14:textId="77777777" w:rsidR="00155D5E" w:rsidRPr="009061DB" w:rsidRDefault="00155D5E" w:rsidP="00155D5E">
      <w:pPr>
        <w:pStyle w:val="Heading4"/>
      </w:pPr>
      <w:bookmarkStart w:id="283" w:name="_CR8_2_1_4"/>
      <w:bookmarkStart w:id="284" w:name="_Toc210211702"/>
      <w:bookmarkEnd w:id="283"/>
      <w:r w:rsidRPr="009061DB">
        <w:t>8.2.1.4</w:t>
      </w:r>
      <w:r w:rsidRPr="009061DB">
        <w:tab/>
        <w:t>MBS AF</w:t>
      </w:r>
      <w:bookmarkEnd w:id="272"/>
      <w:bookmarkEnd w:id="273"/>
      <w:bookmarkEnd w:id="274"/>
      <w:bookmarkEnd w:id="275"/>
      <w:bookmarkEnd w:id="276"/>
      <w:bookmarkEnd w:id="284"/>
    </w:p>
    <w:p w14:paraId="472CD3E4" w14:textId="0940D2BF" w:rsidR="00155D5E" w:rsidRPr="009061DB" w:rsidRDefault="00155D5E" w:rsidP="00155D5E">
      <w:r w:rsidRPr="009061DB">
        <w:t>The endpoint exposed</w:t>
      </w:r>
      <w:r w:rsidR="002D7A32" w:rsidRPr="009061DB">
        <w:t xml:space="preserve"> by the MBS AF</w:t>
      </w:r>
      <w:r w:rsidRPr="009061DB">
        <w:t xml:space="preserve"> to the MBSF Client at reference point MBS</w:t>
      </w:r>
      <w:r w:rsidRPr="009061DB">
        <w:noBreakHyphen/>
        <w:t>5 for the purpose of retrieving User Service Descriptions using the API specified in clause 9.2 shall comply with the general provisions specified in clause 8.2.1.1.</w:t>
      </w:r>
    </w:p>
    <w:p w14:paraId="5B13C494" w14:textId="10BCB68C" w:rsidR="00155D5E" w:rsidRPr="009061DB" w:rsidRDefault="00155D5E" w:rsidP="00155D5E">
      <w:r w:rsidRPr="009061DB">
        <w:t>The endpoint exposed</w:t>
      </w:r>
      <w:r w:rsidR="00B760E2" w:rsidRPr="009061DB">
        <w:t xml:space="preserve"> by the MBS AF</w:t>
      </w:r>
      <w:r w:rsidRPr="009061DB">
        <w:t xml:space="preserve"> to the MBSTF at reference point MBS</w:t>
      </w:r>
      <w:r w:rsidRPr="009061DB">
        <w:noBreakHyphen/>
        <w:t>11 for the purpose of retrieving object manifests and User Service Descriptions shall comply with the general provisions specified in clause 8.2.1.1.</w:t>
      </w:r>
    </w:p>
    <w:p w14:paraId="20694BDE" w14:textId="6721313A" w:rsidR="00155D5E" w:rsidRPr="009061DB" w:rsidRDefault="00155D5E" w:rsidP="00155D5E">
      <w:bookmarkStart w:id="285" w:name="_MCCTEMPBM_CRPT22990065___7"/>
      <w:r w:rsidRPr="009061DB">
        <w:t xml:space="preserve">All responses from the MBS AF that carry a message body shall include a strong entity tag in the form of an </w:t>
      </w:r>
      <w:r w:rsidRPr="009061DB">
        <w:rPr>
          <w:rStyle w:val="HTTPMethod"/>
        </w:rPr>
        <w:t>ETag</w:t>
      </w:r>
      <w:r w:rsidRPr="009061DB">
        <w:t xml:space="preserve"> response header field and a modification timestamp in the form of a </w:t>
      </w:r>
      <w:r w:rsidRPr="009061DB">
        <w:rPr>
          <w:rStyle w:val="HTTPMethod"/>
        </w:rPr>
        <w:t>Last-Modified</w:t>
      </w:r>
      <w:r w:rsidRPr="009061DB">
        <w:t xml:space="preserve"> response header per section 8.8 of RFC 9110 </w:t>
      </w:r>
      <w:r w:rsidR="00ED4A53" w:rsidRPr="009061DB">
        <w:t>[19]</w:t>
      </w:r>
      <w:r w:rsidRPr="009061DB">
        <w:t>.</w:t>
      </w:r>
    </w:p>
    <w:p w14:paraId="02903EEC" w14:textId="1BB0B381" w:rsidR="00155D5E" w:rsidRPr="009061DB" w:rsidRDefault="00155D5E" w:rsidP="00155D5E">
      <w:r w:rsidRPr="009061DB">
        <w:lastRenderedPageBreak/>
        <w:t xml:space="preserve">All endpoints exposed by the MBS AF shall support conditional HTTP requests using the header fields </w:t>
      </w:r>
      <w:r w:rsidRPr="009061DB">
        <w:rPr>
          <w:rStyle w:val="HTTPMethod"/>
        </w:rPr>
        <w:t>If-none-Match</w:t>
      </w:r>
      <w:r w:rsidRPr="009061DB">
        <w:t xml:space="preserve"> and </w:t>
      </w:r>
      <w:r w:rsidRPr="009061DB">
        <w:rPr>
          <w:rStyle w:val="HTTPMethod"/>
        </w:rPr>
        <w:t>If-Modified-Since</w:t>
      </w:r>
      <w:r w:rsidRPr="009061DB">
        <w:t xml:space="preserve"> per section 13 of RFC 9110 </w:t>
      </w:r>
      <w:r w:rsidR="00ED4A53" w:rsidRPr="009061DB">
        <w:t>[19]</w:t>
      </w:r>
      <w:r w:rsidRPr="009061DB">
        <w:t>.</w:t>
      </w:r>
    </w:p>
    <w:p w14:paraId="72CA8AD8" w14:textId="6C42B0AF" w:rsidR="00155D5E" w:rsidRPr="009061DB" w:rsidRDefault="00155D5E" w:rsidP="00155D5E">
      <w:pPr>
        <w:pStyle w:val="Heading4"/>
      </w:pPr>
      <w:bookmarkStart w:id="286" w:name="_CR8_2_1_5"/>
      <w:bookmarkStart w:id="287" w:name="_Toc68899557"/>
      <w:bookmarkStart w:id="288" w:name="_Toc71214308"/>
      <w:bookmarkStart w:id="289" w:name="_Toc71721982"/>
      <w:bookmarkStart w:id="290" w:name="_Toc74859034"/>
      <w:bookmarkStart w:id="291" w:name="_Toc123800763"/>
      <w:bookmarkStart w:id="292" w:name="_Toc210211703"/>
      <w:bookmarkEnd w:id="285"/>
      <w:bookmarkEnd w:id="286"/>
      <w:r w:rsidRPr="009061DB">
        <w:t>8.2.1.5</w:t>
      </w:r>
      <w:r w:rsidRPr="009061DB">
        <w:tab/>
        <w:t>MBS</w:t>
      </w:r>
      <w:r w:rsidR="00B760E2" w:rsidRPr="009061DB">
        <w:t xml:space="preserve"> </w:t>
      </w:r>
      <w:r w:rsidRPr="009061DB">
        <w:t>AS</w:t>
      </w:r>
      <w:bookmarkEnd w:id="287"/>
      <w:bookmarkEnd w:id="288"/>
      <w:bookmarkEnd w:id="289"/>
      <w:bookmarkEnd w:id="290"/>
      <w:bookmarkEnd w:id="291"/>
      <w:bookmarkEnd w:id="292"/>
    </w:p>
    <w:p w14:paraId="5F3D79A1" w14:textId="267B5110" w:rsidR="00155D5E" w:rsidRPr="009061DB" w:rsidRDefault="00155D5E" w:rsidP="00155D5E">
      <w:r w:rsidRPr="009061DB">
        <w:t>The endpoint exposed</w:t>
      </w:r>
      <w:r w:rsidR="00B760E2" w:rsidRPr="009061DB">
        <w:t xml:space="preserve"> by the MBS AS</w:t>
      </w:r>
      <w:r w:rsidRPr="009061DB">
        <w:t xml:space="preserve"> to the MBSTF Client at reference point MBS</w:t>
      </w:r>
      <w:r w:rsidRPr="009061DB">
        <w:noBreakHyphen/>
        <w:t>4</w:t>
      </w:r>
      <w:r w:rsidRPr="009061DB">
        <w:noBreakHyphen/>
        <w:t>UC for the purpose of unicast object repair shall comply with the general provisions specified in clause 8.2.1.1.</w:t>
      </w:r>
    </w:p>
    <w:p w14:paraId="546FFB51" w14:textId="1FAF65AC" w:rsidR="00155D5E" w:rsidRPr="009061DB" w:rsidRDefault="00155D5E" w:rsidP="00155D5E">
      <w:r w:rsidRPr="009061DB">
        <w:t>Byte range requests per section 14 of RFC 9110 </w:t>
      </w:r>
      <w:r w:rsidR="00ED4A53" w:rsidRPr="009061DB">
        <w:t>[19]</w:t>
      </w:r>
      <w:r w:rsidRPr="009061DB">
        <w:t xml:space="preserve"> shall be supported by the MBS AS at reference point MBS</w:t>
      </w:r>
      <w:r w:rsidRPr="009061DB">
        <w:noBreakHyphen/>
        <w:t>4</w:t>
      </w:r>
      <w:r w:rsidRPr="009061DB">
        <w:noBreakHyphen/>
        <w:t>UC for the purpose of efficient unicast object repair by the MBSTF Client.</w:t>
      </w:r>
    </w:p>
    <w:p w14:paraId="6F9996C5" w14:textId="262F21D4" w:rsidR="00B760E2" w:rsidRPr="009061DB" w:rsidRDefault="00B760E2" w:rsidP="00B760E2">
      <w:pPr>
        <w:pStyle w:val="Heading4"/>
      </w:pPr>
      <w:bookmarkStart w:id="293" w:name="_CR8_2_1_6"/>
      <w:bookmarkStart w:id="294" w:name="_Toc210211704"/>
      <w:bookmarkStart w:id="295" w:name="_Toc68899558"/>
      <w:bookmarkStart w:id="296" w:name="_Toc71214309"/>
      <w:bookmarkStart w:id="297" w:name="_Toc71721983"/>
      <w:bookmarkStart w:id="298" w:name="_Toc74859035"/>
      <w:bookmarkStart w:id="299" w:name="_Toc123800764"/>
      <w:bookmarkEnd w:id="293"/>
      <w:r w:rsidRPr="009061DB">
        <w:t>8.2.1.6</w:t>
      </w:r>
      <w:r w:rsidRPr="009061DB">
        <w:tab/>
        <w:t>MBSSF</w:t>
      </w:r>
      <w:bookmarkEnd w:id="294"/>
    </w:p>
    <w:p w14:paraId="060CA874" w14:textId="77777777" w:rsidR="00B760E2" w:rsidRPr="009061DB" w:rsidRDefault="00B760E2" w:rsidP="00B760E2">
      <w:r w:rsidRPr="009061DB">
        <w:t>The endpoint exposed by the MBSSF to the MBSF Client at reference point MBS 10 for the purpose of MBS Service Key (MSK) retrieval shall comply with the general provisions specified in clause 8.2.1.1.</w:t>
      </w:r>
    </w:p>
    <w:p w14:paraId="6151468A" w14:textId="12648067" w:rsidR="00B760E2" w:rsidRPr="009061DB" w:rsidRDefault="00B760E2" w:rsidP="00B760E2">
      <w:r w:rsidRPr="009061DB">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9061DB" w:rsidRDefault="00B760E2" w:rsidP="00B760E2">
      <w:r w:rsidRPr="009061DB">
        <w:t>All endpoints exposed by the MBSSF shall support conditional HTTP requests using the header fields If-none-Match and If-Modified-Since per clause 13 of RFC  9110 [19].</w:t>
      </w:r>
    </w:p>
    <w:p w14:paraId="6709267E" w14:textId="77777777" w:rsidR="00155D5E" w:rsidRPr="009061DB" w:rsidRDefault="00155D5E" w:rsidP="00155D5E">
      <w:pPr>
        <w:pStyle w:val="Heading3"/>
      </w:pPr>
      <w:bookmarkStart w:id="300" w:name="_CR8_2_2"/>
      <w:bookmarkStart w:id="301" w:name="_Toc210211705"/>
      <w:bookmarkEnd w:id="300"/>
      <w:r w:rsidRPr="009061DB">
        <w:t>8.2.2</w:t>
      </w:r>
      <w:r w:rsidRPr="009061DB">
        <w:tab/>
        <w:t>HTTP message bodies for API resources</w:t>
      </w:r>
      <w:bookmarkEnd w:id="295"/>
      <w:bookmarkEnd w:id="296"/>
      <w:bookmarkEnd w:id="297"/>
      <w:bookmarkEnd w:id="298"/>
      <w:bookmarkEnd w:id="299"/>
      <w:bookmarkEnd w:id="301"/>
    </w:p>
    <w:p w14:paraId="6516A855" w14:textId="77777777" w:rsidR="00155D5E" w:rsidRPr="009061DB" w:rsidRDefault="00155D5E" w:rsidP="00155D5E">
      <w:bookmarkStart w:id="302" w:name="_Toc68899559"/>
      <w:bookmarkStart w:id="303" w:name="_Toc71214310"/>
      <w:bookmarkStart w:id="304" w:name="_Toc71721984"/>
      <w:bookmarkStart w:id="305" w:name="_Toc74859036"/>
      <w:bookmarkStart w:id="306" w:name="_Toc123800765"/>
      <w:r w:rsidRPr="009061DB">
        <w:t>Individual APIs in the present document specify the syntax and encoding of HTTP request and response message bodies. MIME content types for a subset of these are registered in annex E.</w:t>
      </w:r>
    </w:p>
    <w:p w14:paraId="189C83F1" w14:textId="3962F5AA" w:rsidR="00B760E2" w:rsidRPr="009061DB" w:rsidRDefault="00B760E2" w:rsidP="00B760E2">
      <w:r w:rsidRPr="009061DB">
        <w:t xml:space="preserve">Message bodies compressed using </w:t>
      </w:r>
      <w:proofErr w:type="spellStart"/>
      <w:r w:rsidRPr="009061DB">
        <w:t>GZip</w:t>
      </w:r>
      <w:proofErr w:type="spellEnd"/>
      <w:r w:rsidRPr="009061DB">
        <w:t xml:space="preserve">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9061DB" w:rsidRDefault="00155D5E" w:rsidP="00155D5E">
      <w:pPr>
        <w:pStyle w:val="Heading3"/>
        <w:rPr>
          <w:rFonts w:eastAsia="Calibri"/>
        </w:rPr>
      </w:pPr>
      <w:bookmarkStart w:id="307" w:name="_CR8_2_3"/>
      <w:bookmarkStart w:id="308" w:name="_Toc210211706"/>
      <w:bookmarkEnd w:id="307"/>
      <w:r w:rsidRPr="009061DB">
        <w:t>8.2.3</w:t>
      </w:r>
      <w:r w:rsidRPr="009061DB">
        <w:tab/>
        <w:t>Usage of HTTP headers</w:t>
      </w:r>
      <w:bookmarkEnd w:id="302"/>
      <w:bookmarkEnd w:id="303"/>
      <w:bookmarkEnd w:id="304"/>
      <w:bookmarkEnd w:id="305"/>
      <w:bookmarkEnd w:id="306"/>
      <w:bookmarkEnd w:id="308"/>
    </w:p>
    <w:p w14:paraId="32081951" w14:textId="77777777" w:rsidR="00155D5E" w:rsidRPr="009061DB" w:rsidRDefault="00155D5E" w:rsidP="00155D5E">
      <w:pPr>
        <w:pStyle w:val="Heading4"/>
        <w:rPr>
          <w:lang w:eastAsia="zh-CN"/>
        </w:rPr>
      </w:pPr>
      <w:bookmarkStart w:id="309" w:name="_CR8_2_3_1"/>
      <w:bookmarkStart w:id="310" w:name="_Toc68899560"/>
      <w:bookmarkStart w:id="311" w:name="_Toc71214311"/>
      <w:bookmarkStart w:id="312" w:name="_Toc71721985"/>
      <w:bookmarkStart w:id="313" w:name="_Toc74859037"/>
      <w:bookmarkStart w:id="314" w:name="_Toc123800766"/>
      <w:bookmarkStart w:id="315" w:name="_Toc210211707"/>
      <w:bookmarkEnd w:id="309"/>
      <w:r w:rsidRPr="009061DB">
        <w:t>8.2.3.1</w:t>
      </w:r>
      <w:r w:rsidRPr="009061DB">
        <w:tab/>
        <w:t>General</w:t>
      </w:r>
      <w:bookmarkEnd w:id="310"/>
      <w:bookmarkEnd w:id="311"/>
      <w:bookmarkEnd w:id="312"/>
      <w:bookmarkEnd w:id="313"/>
      <w:bookmarkEnd w:id="314"/>
      <w:bookmarkEnd w:id="315"/>
    </w:p>
    <w:p w14:paraId="7BC006CC" w14:textId="0A52B781" w:rsidR="00155D5E" w:rsidRPr="009061DB" w:rsidRDefault="00155D5E" w:rsidP="00155D5E">
      <w:pPr>
        <w:keepNext/>
        <w:rPr>
          <w:lang w:eastAsia="zh-CN"/>
        </w:rPr>
      </w:pPr>
      <w:r w:rsidRPr="009061DB">
        <w:rPr>
          <w:lang w:eastAsia="zh-CN"/>
        </w:rPr>
        <w:t>Standard HTTP headers shall be used in accordance with clause 5.2.2 of TS 29.500 </w:t>
      </w:r>
      <w:r w:rsidR="00ED4A53" w:rsidRPr="009061DB">
        <w:rPr>
          <w:lang w:eastAsia="zh-CN"/>
        </w:rPr>
        <w:t>[15]</w:t>
      </w:r>
      <w:r w:rsidRPr="009061DB">
        <w:rPr>
          <w:lang w:eastAsia="zh-CN"/>
        </w:rPr>
        <w:t>, encoded appropriately for the version of HTTP in use.</w:t>
      </w:r>
    </w:p>
    <w:p w14:paraId="10D1C02A" w14:textId="77777777" w:rsidR="00155D5E" w:rsidRPr="009061DB" w:rsidRDefault="00155D5E" w:rsidP="00155D5E">
      <w:pPr>
        <w:pStyle w:val="Heading4"/>
      </w:pPr>
      <w:bookmarkStart w:id="316" w:name="_CR8_2_3_2"/>
      <w:bookmarkStart w:id="317" w:name="_Toc68899561"/>
      <w:bookmarkStart w:id="318" w:name="_Toc71214312"/>
      <w:bookmarkStart w:id="319" w:name="_Toc71721986"/>
      <w:bookmarkStart w:id="320" w:name="_Toc74859038"/>
      <w:bookmarkStart w:id="321" w:name="_Toc123800767"/>
      <w:bookmarkStart w:id="322" w:name="_Toc210211708"/>
      <w:bookmarkEnd w:id="316"/>
      <w:r w:rsidRPr="009061DB">
        <w:t>8.2.3.2</w:t>
      </w:r>
      <w:r w:rsidRPr="009061DB">
        <w:tab/>
        <w:t>User Agent identification</w:t>
      </w:r>
      <w:bookmarkEnd w:id="317"/>
      <w:bookmarkEnd w:id="318"/>
      <w:bookmarkEnd w:id="319"/>
      <w:bookmarkEnd w:id="320"/>
      <w:bookmarkEnd w:id="321"/>
      <w:bookmarkEnd w:id="322"/>
    </w:p>
    <w:p w14:paraId="59C5CF11" w14:textId="77777777" w:rsidR="00155D5E" w:rsidRPr="009061DB" w:rsidRDefault="00155D5E" w:rsidP="00155D5E">
      <w:pPr>
        <w:pStyle w:val="Heading5"/>
      </w:pPr>
      <w:bookmarkStart w:id="323" w:name="_CR8_2_3_2_1"/>
      <w:bookmarkStart w:id="324" w:name="_Toc210211709"/>
      <w:bookmarkStart w:id="325" w:name="_Toc68899562"/>
      <w:bookmarkStart w:id="326" w:name="_Toc71214313"/>
      <w:bookmarkStart w:id="327" w:name="_Toc71721987"/>
      <w:bookmarkStart w:id="328" w:name="_Toc74859039"/>
      <w:bookmarkStart w:id="329" w:name="_Toc123800768"/>
      <w:bookmarkStart w:id="330" w:name="_Toc68899564"/>
      <w:bookmarkStart w:id="331" w:name="_Toc71214315"/>
      <w:bookmarkStart w:id="332" w:name="_Toc71721989"/>
      <w:bookmarkStart w:id="333" w:name="_Toc74859041"/>
      <w:bookmarkStart w:id="334" w:name="_Toc123800770"/>
      <w:bookmarkEnd w:id="323"/>
      <w:r w:rsidRPr="009061DB">
        <w:t>8.2.3.2.1</w:t>
      </w:r>
      <w:r w:rsidRPr="009061DB">
        <w:tab/>
        <w:t>General</w:t>
      </w:r>
      <w:bookmarkEnd w:id="324"/>
    </w:p>
    <w:p w14:paraId="14A5A7C7" w14:textId="0966301D" w:rsidR="00155D5E" w:rsidRPr="009061DB" w:rsidRDefault="00155D5E" w:rsidP="00155D5E">
      <w:pPr>
        <w:keepNext/>
        <w:keepLines/>
      </w:pPr>
      <w:bookmarkStart w:id="335" w:name="_MCCTEMPBM_CRPT22990066___7"/>
      <w:r w:rsidRPr="009061DB">
        <w:t xml:space="preserve">When one of the MBS User Services functions defined in TS 26.502 [6] makes requests to an HTTP endpoint specified in the present document, it shall identify itself to the HTTP server using a </w:t>
      </w:r>
      <w:r w:rsidRPr="009061DB">
        <w:rPr>
          <w:rStyle w:val="HTTPHeader"/>
        </w:rPr>
        <w:t>User-Agent</w:t>
      </w:r>
      <w:r w:rsidRPr="009061DB">
        <w:t xml:space="preserve"> request header field (see section 10.1.5 of RFC 9110 </w:t>
      </w:r>
      <w:r w:rsidR="00ED4A53" w:rsidRPr="009061DB">
        <w:t>[19]</w:t>
      </w:r>
      <w:r w:rsidRPr="009061DB">
        <w:t xml:space="preserve">) that includes a </w:t>
      </w:r>
      <w:r w:rsidRPr="009061DB">
        <w:rPr>
          <w:rStyle w:val="Codechar"/>
          <w:noProof w:val="0"/>
          <w:lang w:val="en-GB"/>
        </w:rPr>
        <w:t>product</w:t>
      </w:r>
      <w:r w:rsidRPr="009061DB">
        <w:t xml:space="preserve"> identifier indicating the type of client function making the request in its </w:t>
      </w:r>
      <w:r w:rsidRPr="009061DB">
        <w:rPr>
          <w:rStyle w:val="Codechar"/>
          <w:noProof w:val="0"/>
          <w:lang w:val="en-GB"/>
        </w:rPr>
        <w:t>token</w:t>
      </w:r>
      <w:r w:rsidRPr="009061DB">
        <w:t xml:space="preserve"> element.</w:t>
      </w:r>
    </w:p>
    <w:p w14:paraId="322246A6" w14:textId="77777777" w:rsidR="00155D5E" w:rsidRPr="009061DB" w:rsidRDefault="00155D5E" w:rsidP="00155D5E">
      <w:pPr>
        <w:keepNext/>
        <w:keepLines/>
      </w:pPr>
      <w:r w:rsidRPr="009061DB">
        <w:t xml:space="preserve">The optional </w:t>
      </w:r>
      <w:r w:rsidRPr="009061DB">
        <w:rPr>
          <w:rStyle w:val="Codechar"/>
          <w:noProof w:val="0"/>
          <w:lang w:val="en-GB"/>
        </w:rPr>
        <w:t>product-version</w:t>
      </w:r>
      <w:r w:rsidRPr="009061DB">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9061DB" w:rsidRDefault="00155D5E" w:rsidP="00155D5E">
      <w:pPr>
        <w:keepNext/>
      </w:pPr>
      <w:r w:rsidRPr="009061DB">
        <w:t xml:space="preserve">The </w:t>
      </w:r>
      <w:r w:rsidRPr="009061DB">
        <w:rPr>
          <w:rStyle w:val="HTTPHeader"/>
        </w:rPr>
        <w:t>User-Agent</w:t>
      </w:r>
      <w:r w:rsidRPr="009061DB">
        <w:t xml:space="preserve"> request header field may also include </w:t>
      </w:r>
      <w:r w:rsidRPr="009061DB">
        <w:rPr>
          <w:rStyle w:val="Codechar"/>
          <w:noProof w:val="0"/>
          <w:lang w:val="en-GB"/>
        </w:rPr>
        <w:t>comment</w:t>
      </w:r>
      <w:r w:rsidRPr="009061DB">
        <w:t xml:space="preserve"> elements (see section 5.6.5 of RFC 9110 </w:t>
      </w:r>
      <w:r w:rsidR="00ED4A53" w:rsidRPr="009061DB">
        <w:t>[19]</w:t>
      </w:r>
      <w:r w:rsidRPr="009061DB">
        <w:t xml:space="preserve">) following the above specified </w:t>
      </w:r>
      <w:r w:rsidRPr="009061DB">
        <w:rPr>
          <w:rStyle w:val="Codechar"/>
          <w:noProof w:val="0"/>
          <w:lang w:val="en-GB"/>
        </w:rPr>
        <w:t>product</w:t>
      </w:r>
      <w:r w:rsidRPr="009061DB">
        <w:t xml:space="preserve"> identifier, as well as additional vendor-specific </w:t>
      </w:r>
      <w:r w:rsidRPr="009061DB">
        <w:rPr>
          <w:rStyle w:val="Codechar"/>
          <w:noProof w:val="0"/>
          <w:lang w:val="en-GB"/>
        </w:rPr>
        <w:t>product</w:t>
      </w:r>
      <w:r w:rsidRPr="009061DB">
        <w:t xml:space="preserve"> identifiers and </w:t>
      </w:r>
      <w:r w:rsidRPr="009061DB">
        <w:rPr>
          <w:rStyle w:val="Codechar"/>
          <w:noProof w:val="0"/>
          <w:lang w:val="en-GB"/>
        </w:rPr>
        <w:t>comment</w:t>
      </w:r>
      <w:r w:rsidRPr="009061DB">
        <w:t xml:space="preserve"> elements compliant with the syntax and guidance provided in section 10.1.5 of RFC 9110 </w:t>
      </w:r>
      <w:r w:rsidR="00ED4A53" w:rsidRPr="009061DB">
        <w:t>[19]</w:t>
      </w:r>
      <w:r w:rsidRPr="009061DB">
        <w:t>.</w:t>
      </w:r>
    </w:p>
    <w:p w14:paraId="74FA109F" w14:textId="77777777" w:rsidR="00155D5E" w:rsidRPr="009061DB" w:rsidRDefault="00155D5E" w:rsidP="00155D5E">
      <w:pPr>
        <w:pStyle w:val="EX"/>
        <w:keepNext/>
      </w:pPr>
      <w:bookmarkStart w:id="336" w:name="_MCCTEMPBM_CRPT22990067___7"/>
      <w:bookmarkEnd w:id="335"/>
      <w:r w:rsidRPr="009061DB">
        <w:t>EXAMPLE 1:</w:t>
      </w:r>
      <w:r w:rsidRPr="009061DB">
        <w:tab/>
      </w:r>
      <w:r w:rsidRPr="009061DB">
        <w:rPr>
          <w:rStyle w:val="URLchar"/>
        </w:rPr>
        <w:t xml:space="preserve">MBSTF/17.4.0 (build2114) </w:t>
      </w:r>
      <w:proofErr w:type="spellStart"/>
      <w:r w:rsidRPr="009061DB">
        <w:rPr>
          <w:rStyle w:val="URLchar"/>
        </w:rPr>
        <w:t>libhttp</w:t>
      </w:r>
      <w:proofErr w:type="spellEnd"/>
      <w:r w:rsidRPr="009061DB">
        <w:rPr>
          <w:rStyle w:val="URLchar"/>
        </w:rPr>
        <w:t>/1.23.2</w:t>
      </w:r>
    </w:p>
    <w:p w14:paraId="385C92A8" w14:textId="77777777" w:rsidR="00155D5E" w:rsidRPr="009061DB" w:rsidRDefault="00155D5E" w:rsidP="00155D5E">
      <w:pPr>
        <w:pStyle w:val="EX"/>
      </w:pPr>
      <w:r w:rsidRPr="009061DB">
        <w:t>EXAMPLE 2:</w:t>
      </w:r>
      <w:r w:rsidRPr="009061DB">
        <w:tab/>
      </w:r>
      <w:proofErr w:type="spellStart"/>
      <w:r w:rsidRPr="009061DB">
        <w:rPr>
          <w:rStyle w:val="URLchar"/>
        </w:rPr>
        <w:t>MBSFClient</w:t>
      </w:r>
      <w:proofErr w:type="spellEnd"/>
      <w:r w:rsidRPr="009061DB">
        <w:rPr>
          <w:rStyle w:val="URLchar"/>
        </w:rPr>
        <w:t>/17</w:t>
      </w:r>
    </w:p>
    <w:p w14:paraId="52730A47" w14:textId="77777777" w:rsidR="00155D5E" w:rsidRPr="009061DB" w:rsidRDefault="00155D5E" w:rsidP="00155D5E">
      <w:pPr>
        <w:pStyle w:val="Heading5"/>
      </w:pPr>
      <w:bookmarkStart w:id="337" w:name="_CR8_2_3_2_2"/>
      <w:bookmarkStart w:id="338" w:name="_Toc210211710"/>
      <w:bookmarkEnd w:id="336"/>
      <w:bookmarkEnd w:id="337"/>
      <w:r w:rsidRPr="009061DB">
        <w:lastRenderedPageBreak/>
        <w:t>8.2.3.2.2</w:t>
      </w:r>
      <w:r w:rsidRPr="009061DB">
        <w:tab/>
        <w:t>MBSF identification</w:t>
      </w:r>
      <w:bookmarkEnd w:id="338"/>
    </w:p>
    <w:p w14:paraId="225E1811" w14:textId="07B8013F" w:rsidR="00155D5E" w:rsidRPr="009061DB" w:rsidRDefault="00155D5E" w:rsidP="00155D5E">
      <w:bookmarkStart w:id="339" w:name="_MCCTEMPBM_CRPT22990068___7"/>
      <w:r w:rsidRPr="009061DB">
        <w:t xml:space="preserve">When invoking the </w:t>
      </w:r>
      <w:proofErr w:type="spellStart"/>
      <w:r w:rsidRPr="009061DB">
        <w:rPr>
          <w:rStyle w:val="Codechar"/>
          <w:noProof w:val="0"/>
          <w:lang w:val="en-GB"/>
        </w:rPr>
        <w:t>Nmbstf</w:t>
      </w:r>
      <w:proofErr w:type="spellEnd"/>
      <w:r w:rsidRPr="009061DB">
        <w:t xml:space="preserve"> service at reference point Nmb2, the MBSF identifies itself to the MBSTF using a </w:t>
      </w:r>
      <w:r w:rsidRPr="009061DB">
        <w:rPr>
          <w:rStyle w:val="HTTPHeader"/>
        </w:rPr>
        <w:t>User-Agent</w:t>
      </w:r>
      <w:r w:rsidRPr="009061DB">
        <w:t xml:space="preserve"> request header as specified in clauses 6.1.2.2.1 and 6.2.2.2.1 of TS 29.580 </w:t>
      </w:r>
      <w:r w:rsidR="00ED4A53" w:rsidRPr="009061DB">
        <w:t>[17]</w:t>
      </w:r>
      <w:r w:rsidRPr="009061DB">
        <w:t>.</w:t>
      </w:r>
    </w:p>
    <w:p w14:paraId="0ECE0897" w14:textId="77777777" w:rsidR="00155D5E" w:rsidRPr="009061DB" w:rsidRDefault="00155D5E" w:rsidP="00155D5E">
      <w:pPr>
        <w:pStyle w:val="Heading5"/>
      </w:pPr>
      <w:bookmarkStart w:id="340" w:name="_CR8_2_3_2_3"/>
      <w:bookmarkStart w:id="341" w:name="_Toc210211711"/>
      <w:bookmarkEnd w:id="339"/>
      <w:bookmarkEnd w:id="340"/>
      <w:r w:rsidRPr="009061DB">
        <w:t>8.2.3.2.3</w:t>
      </w:r>
      <w:r w:rsidRPr="009061DB">
        <w:tab/>
        <w:t>MBSTF identification</w:t>
      </w:r>
      <w:bookmarkEnd w:id="341"/>
    </w:p>
    <w:p w14:paraId="112C361E" w14:textId="77777777" w:rsidR="00155D5E" w:rsidRPr="009061DB" w:rsidRDefault="00155D5E" w:rsidP="00155D5E">
      <w:bookmarkStart w:id="342" w:name="_MCCTEMPBM_CRPT22990069___7"/>
      <w:r w:rsidRPr="009061DB">
        <w:t>When ingesting content using the pull-based object acquisition method (see table 4.5.6</w:t>
      </w:r>
      <w:r w:rsidRPr="009061DB">
        <w:noBreakHyphen/>
        <w:t>2 of TS 26.502 [6]), the MBSTF shall identify itself to the MBS Application Provider (AF/AS) at reference point Nmb8 and to the MBS AF at reference point MBS</w:t>
      </w:r>
      <w:r w:rsidRPr="009061DB">
        <w:noBreakHyphen/>
        <w:t xml:space="preserve">11 using a </w:t>
      </w:r>
      <w:r w:rsidRPr="009061DB">
        <w:rPr>
          <w:rStyle w:val="HTTPHeader"/>
        </w:rPr>
        <w:t>User-Agent</w:t>
      </w:r>
      <w:r w:rsidRPr="009061DB">
        <w:t xml:space="preserve"> request header field that complies with the general provisions specified in clause 8.2.3.2.1. The product identifier </w:t>
      </w:r>
      <w:r w:rsidRPr="009061DB">
        <w:rPr>
          <w:rStyle w:val="Codechar"/>
          <w:noProof w:val="0"/>
          <w:lang w:val="en-GB"/>
        </w:rPr>
        <w:t>token</w:t>
      </w:r>
      <w:r w:rsidRPr="009061DB">
        <w:t xml:space="preserve"> shall be set to the value </w:t>
      </w:r>
      <w:r w:rsidRPr="009061DB">
        <w:rPr>
          <w:rStyle w:val="URLchar"/>
        </w:rPr>
        <w:t>MBSTF</w:t>
      </w:r>
      <w:r w:rsidRPr="009061DB">
        <w:t>.</w:t>
      </w:r>
    </w:p>
    <w:p w14:paraId="6824C548" w14:textId="77777777" w:rsidR="00155D5E" w:rsidRPr="009061DB" w:rsidRDefault="00155D5E" w:rsidP="00155D5E">
      <w:pPr>
        <w:pStyle w:val="Heading5"/>
      </w:pPr>
      <w:bookmarkStart w:id="343" w:name="_CR8_2_3_2_4"/>
      <w:bookmarkStart w:id="344" w:name="_Toc210211712"/>
      <w:bookmarkEnd w:id="342"/>
      <w:bookmarkEnd w:id="343"/>
      <w:r w:rsidRPr="009061DB">
        <w:t>8.2.3.2.4</w:t>
      </w:r>
      <w:r w:rsidRPr="009061DB">
        <w:tab/>
        <w:t>MBSF Client identification</w:t>
      </w:r>
      <w:bookmarkEnd w:id="325"/>
      <w:bookmarkEnd w:id="326"/>
      <w:bookmarkEnd w:id="327"/>
      <w:bookmarkEnd w:id="328"/>
      <w:bookmarkEnd w:id="329"/>
      <w:bookmarkEnd w:id="344"/>
    </w:p>
    <w:p w14:paraId="65B157AF" w14:textId="77777777" w:rsidR="00155D5E" w:rsidRPr="009061DB" w:rsidRDefault="00155D5E" w:rsidP="00155D5E">
      <w:bookmarkStart w:id="345" w:name="_MCCTEMPBM_CRPT22990070___7"/>
      <w:r w:rsidRPr="009061DB">
        <w:t>The MBSF Client shall identify itself to the MBS AF at reference point MBS</w:t>
      </w:r>
      <w:r w:rsidRPr="009061DB">
        <w:noBreakHyphen/>
        <w:t>5 and to the MBSSF at reference point MBS</w:t>
      </w:r>
      <w:r w:rsidRPr="009061DB">
        <w:noBreakHyphen/>
        <w:t xml:space="preserve">10 using a </w:t>
      </w:r>
      <w:r w:rsidRPr="009061DB">
        <w:rPr>
          <w:rStyle w:val="HTTPHeader"/>
        </w:rPr>
        <w:t>User-Agent</w:t>
      </w:r>
      <w:r w:rsidRPr="009061DB">
        <w:t xml:space="preserve"> request header field that complies with the general provisions specified in clause 8.2.3.2.1. The product identifier </w:t>
      </w:r>
      <w:r w:rsidRPr="009061DB">
        <w:rPr>
          <w:rStyle w:val="Codechar"/>
          <w:noProof w:val="0"/>
          <w:lang w:val="en-GB"/>
        </w:rPr>
        <w:t>token</w:t>
      </w:r>
      <w:r w:rsidRPr="009061DB">
        <w:t xml:space="preserve"> shall be set to the value </w:t>
      </w:r>
      <w:proofErr w:type="spellStart"/>
      <w:r w:rsidRPr="009061DB">
        <w:rPr>
          <w:rStyle w:val="URLchar"/>
        </w:rPr>
        <w:t>MBSF‌Client</w:t>
      </w:r>
      <w:proofErr w:type="spellEnd"/>
      <w:r w:rsidRPr="009061DB">
        <w:t>.</w:t>
      </w:r>
    </w:p>
    <w:p w14:paraId="5F7DD06E" w14:textId="77777777" w:rsidR="00155D5E" w:rsidRPr="009061DB" w:rsidRDefault="00155D5E" w:rsidP="00155D5E">
      <w:pPr>
        <w:pStyle w:val="Heading5"/>
      </w:pPr>
      <w:bookmarkStart w:id="346" w:name="_CR8_2_3_2_5"/>
      <w:bookmarkStart w:id="347" w:name="_Toc210211713"/>
      <w:bookmarkEnd w:id="345"/>
      <w:bookmarkEnd w:id="346"/>
      <w:r w:rsidRPr="009061DB">
        <w:t>8.2.3.2.5</w:t>
      </w:r>
      <w:r w:rsidRPr="009061DB">
        <w:tab/>
        <w:t>MBSTF Client identification</w:t>
      </w:r>
      <w:bookmarkEnd w:id="347"/>
    </w:p>
    <w:p w14:paraId="78B1EF76" w14:textId="77777777" w:rsidR="00155D5E" w:rsidRPr="009061DB" w:rsidRDefault="00155D5E" w:rsidP="00155D5E">
      <w:bookmarkStart w:id="348" w:name="_MCCTEMPBM_CRPT22990071___7"/>
      <w:r w:rsidRPr="009061DB">
        <w:t>The MBSTF Client shall identify itself to the MBS AS at reference point MBS</w:t>
      </w:r>
      <w:r w:rsidRPr="009061DB">
        <w:noBreakHyphen/>
        <w:t>4</w:t>
      </w:r>
      <w:r w:rsidRPr="009061DB">
        <w:noBreakHyphen/>
        <w:t xml:space="preserve">UC using a </w:t>
      </w:r>
      <w:r w:rsidRPr="009061DB">
        <w:rPr>
          <w:rStyle w:val="HTTPHeader"/>
        </w:rPr>
        <w:t>User-Agent</w:t>
      </w:r>
      <w:r w:rsidRPr="009061DB">
        <w:t xml:space="preserve"> request header field that complies with the general provisions specified in clause 8.2.3.2.1. The product identifier </w:t>
      </w:r>
      <w:r w:rsidRPr="009061DB">
        <w:rPr>
          <w:rStyle w:val="Codechar"/>
          <w:noProof w:val="0"/>
          <w:lang w:val="en-GB"/>
        </w:rPr>
        <w:t>token</w:t>
      </w:r>
      <w:r w:rsidRPr="009061DB">
        <w:t xml:space="preserve"> shall be set to the value </w:t>
      </w:r>
      <w:proofErr w:type="spellStart"/>
      <w:r w:rsidRPr="009061DB">
        <w:rPr>
          <w:rStyle w:val="URLchar"/>
        </w:rPr>
        <w:t>MBSTF‌Client</w:t>
      </w:r>
      <w:proofErr w:type="spellEnd"/>
      <w:r w:rsidRPr="009061DB">
        <w:t>.</w:t>
      </w:r>
    </w:p>
    <w:p w14:paraId="5D3C8A76" w14:textId="77777777" w:rsidR="00155D5E" w:rsidRPr="009061DB" w:rsidRDefault="00155D5E" w:rsidP="00155D5E">
      <w:pPr>
        <w:pStyle w:val="Heading4"/>
      </w:pPr>
      <w:bookmarkStart w:id="349" w:name="_CR8_2_3_3"/>
      <w:bookmarkStart w:id="350" w:name="_Toc210211714"/>
      <w:bookmarkEnd w:id="348"/>
      <w:bookmarkEnd w:id="349"/>
      <w:r w:rsidRPr="009061DB">
        <w:t>8.2.3.3</w:t>
      </w:r>
      <w:r w:rsidRPr="009061DB">
        <w:tab/>
        <w:t>Server identification</w:t>
      </w:r>
      <w:bookmarkEnd w:id="330"/>
      <w:bookmarkEnd w:id="331"/>
      <w:bookmarkEnd w:id="332"/>
      <w:bookmarkEnd w:id="333"/>
      <w:bookmarkEnd w:id="334"/>
      <w:bookmarkEnd w:id="350"/>
    </w:p>
    <w:p w14:paraId="7698AFCC" w14:textId="77777777" w:rsidR="00155D5E" w:rsidRPr="009061DB" w:rsidRDefault="00155D5E" w:rsidP="00155D5E">
      <w:pPr>
        <w:pStyle w:val="Heading5"/>
      </w:pPr>
      <w:bookmarkStart w:id="351" w:name="_CR8_2_3_3_1"/>
      <w:bookmarkStart w:id="352" w:name="_Toc210211715"/>
      <w:bookmarkStart w:id="353" w:name="_Toc68899565"/>
      <w:bookmarkStart w:id="354" w:name="_Toc71214316"/>
      <w:bookmarkStart w:id="355" w:name="_Toc71721990"/>
      <w:bookmarkStart w:id="356" w:name="_Toc74859042"/>
      <w:bookmarkStart w:id="357" w:name="_Toc123800771"/>
      <w:bookmarkStart w:id="358" w:name="_Toc68899566"/>
      <w:bookmarkStart w:id="359" w:name="_Toc71214317"/>
      <w:bookmarkStart w:id="360" w:name="_Toc71721991"/>
      <w:bookmarkStart w:id="361" w:name="_Toc74859043"/>
      <w:bookmarkStart w:id="362" w:name="_Toc123800772"/>
      <w:bookmarkEnd w:id="351"/>
      <w:r w:rsidRPr="009061DB">
        <w:t>8.2.3.3.1</w:t>
      </w:r>
      <w:r w:rsidRPr="009061DB">
        <w:tab/>
        <w:t>General</w:t>
      </w:r>
      <w:bookmarkEnd w:id="352"/>
    </w:p>
    <w:p w14:paraId="5A9D2AA1" w14:textId="085D7911" w:rsidR="00155D5E" w:rsidRPr="009061DB" w:rsidRDefault="00155D5E" w:rsidP="00155D5E">
      <w:pPr>
        <w:keepNext/>
        <w:keepLines/>
      </w:pPr>
      <w:bookmarkStart w:id="363" w:name="_MCCTEMPBM_CRPT22990072___7"/>
      <w:r w:rsidRPr="009061DB">
        <w:t xml:space="preserve">When one of the MBS User Services functions defined in TS 26.502 [6] responds to an HTTP request, it shall identify itself to the requesting client using a </w:t>
      </w:r>
      <w:r w:rsidRPr="009061DB">
        <w:rPr>
          <w:rStyle w:val="HTTPHeader"/>
        </w:rPr>
        <w:t>Server</w:t>
      </w:r>
      <w:r w:rsidRPr="009061DB">
        <w:t xml:space="preserve"> response header (see section 10.2.4 of RFC 9110 </w:t>
      </w:r>
      <w:r w:rsidR="00ED4A53" w:rsidRPr="009061DB">
        <w:t>[19]</w:t>
      </w:r>
      <w:r w:rsidRPr="009061DB">
        <w:t xml:space="preserve">) that includes a </w:t>
      </w:r>
      <w:r w:rsidRPr="009061DB">
        <w:rPr>
          <w:rStyle w:val="Codechar"/>
          <w:noProof w:val="0"/>
          <w:lang w:val="en-GB"/>
        </w:rPr>
        <w:t>product</w:t>
      </w:r>
      <w:r w:rsidRPr="009061DB">
        <w:t xml:space="preserve"> identifier indicating the type and host name of the responding server in its </w:t>
      </w:r>
      <w:r w:rsidRPr="009061DB">
        <w:rPr>
          <w:rStyle w:val="Codechar"/>
          <w:noProof w:val="0"/>
          <w:lang w:val="en-GB"/>
        </w:rPr>
        <w:t>token</w:t>
      </w:r>
      <w:r w:rsidRPr="009061DB">
        <w:t xml:space="preserve"> element. The server type and host name shall be separated by a single hyphen ('-') character.</w:t>
      </w:r>
    </w:p>
    <w:p w14:paraId="5A7956B3" w14:textId="77777777" w:rsidR="00155D5E" w:rsidRPr="009061DB" w:rsidRDefault="00155D5E" w:rsidP="00155D5E">
      <w:pPr>
        <w:keepNext/>
        <w:keepLines/>
      </w:pPr>
      <w:r w:rsidRPr="009061DB">
        <w:t xml:space="preserve">The optional </w:t>
      </w:r>
      <w:r w:rsidRPr="009061DB">
        <w:rPr>
          <w:rStyle w:val="Codechar"/>
          <w:noProof w:val="0"/>
          <w:lang w:val="en-GB"/>
        </w:rPr>
        <w:t>product-version</w:t>
      </w:r>
      <w:r w:rsidRPr="009061DB">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9061DB" w:rsidRDefault="00155D5E" w:rsidP="00155D5E">
      <w:pPr>
        <w:keepNext/>
      </w:pPr>
      <w:r w:rsidRPr="009061DB">
        <w:t xml:space="preserve">The </w:t>
      </w:r>
      <w:r w:rsidRPr="009061DB">
        <w:rPr>
          <w:rStyle w:val="HTTPHeader"/>
        </w:rPr>
        <w:t>Server</w:t>
      </w:r>
      <w:r w:rsidRPr="009061DB">
        <w:t xml:space="preserve"> response header field may also include </w:t>
      </w:r>
      <w:r w:rsidRPr="009061DB">
        <w:rPr>
          <w:rStyle w:val="Codechar"/>
          <w:noProof w:val="0"/>
          <w:lang w:val="en-GB"/>
        </w:rPr>
        <w:t>comment</w:t>
      </w:r>
      <w:r w:rsidRPr="009061DB">
        <w:t xml:space="preserve"> elements (see section 5.6.5 of RFC 9110 </w:t>
      </w:r>
      <w:r w:rsidR="00ED4A53" w:rsidRPr="009061DB">
        <w:t>[19]</w:t>
      </w:r>
      <w:r w:rsidRPr="009061DB">
        <w:t xml:space="preserve">) following the above specified </w:t>
      </w:r>
      <w:r w:rsidRPr="009061DB">
        <w:rPr>
          <w:rStyle w:val="Codechar"/>
          <w:noProof w:val="0"/>
          <w:lang w:val="en-GB"/>
        </w:rPr>
        <w:t>product</w:t>
      </w:r>
      <w:r w:rsidRPr="009061DB">
        <w:t xml:space="preserve"> identifier, as well as additional vendor-specific </w:t>
      </w:r>
      <w:r w:rsidRPr="009061DB">
        <w:rPr>
          <w:rStyle w:val="Codechar"/>
          <w:noProof w:val="0"/>
          <w:lang w:val="en-GB"/>
        </w:rPr>
        <w:t>product</w:t>
      </w:r>
      <w:r w:rsidRPr="009061DB">
        <w:t xml:space="preserve"> identifiers and </w:t>
      </w:r>
      <w:r w:rsidRPr="009061DB">
        <w:rPr>
          <w:rStyle w:val="Codechar"/>
          <w:noProof w:val="0"/>
          <w:lang w:val="en-GB"/>
        </w:rPr>
        <w:t>comment</w:t>
      </w:r>
      <w:r w:rsidRPr="009061DB">
        <w:t xml:space="preserve"> elements compliant with the syntax and guidance provided in section 10.2.4 of RFC 9110 </w:t>
      </w:r>
      <w:r w:rsidR="00ED4A53" w:rsidRPr="009061DB">
        <w:t>[19]</w:t>
      </w:r>
      <w:r w:rsidRPr="009061DB">
        <w:t>.</w:t>
      </w:r>
    </w:p>
    <w:p w14:paraId="280C8858" w14:textId="77777777" w:rsidR="00155D5E" w:rsidRPr="009061DB" w:rsidRDefault="00155D5E" w:rsidP="00155D5E">
      <w:pPr>
        <w:pStyle w:val="EX"/>
        <w:keepNext/>
      </w:pPr>
      <w:bookmarkStart w:id="364" w:name="_MCCTEMPBM_CRPT22990073___7"/>
      <w:bookmarkEnd w:id="363"/>
      <w:r w:rsidRPr="009061DB">
        <w:t>EXAMPLE 1:</w:t>
      </w:r>
      <w:r w:rsidRPr="009061DB">
        <w:tab/>
      </w:r>
      <w:r w:rsidRPr="009061DB">
        <w:rPr>
          <w:rStyle w:val="URLchar"/>
        </w:rPr>
        <w:t>MBSTF-vm10665.mno.net/17.4.0 (</w:t>
      </w:r>
      <w:proofErr w:type="spellStart"/>
      <w:r w:rsidRPr="009061DB">
        <w:rPr>
          <w:rStyle w:val="URLchar"/>
        </w:rPr>
        <w:t>api</w:t>
      </w:r>
      <w:proofErr w:type="spellEnd"/>
      <w:r w:rsidRPr="009061DB">
        <w:rPr>
          <w:rStyle w:val="URLchar"/>
        </w:rPr>
        <w:t xml:space="preserve">=1.0.0) </w:t>
      </w:r>
      <w:proofErr w:type="spellStart"/>
      <w:r w:rsidRPr="009061DB">
        <w:rPr>
          <w:rStyle w:val="URLchar"/>
        </w:rPr>
        <w:t>libsbi</w:t>
      </w:r>
      <w:proofErr w:type="spellEnd"/>
      <w:r w:rsidRPr="009061DB">
        <w:rPr>
          <w:rStyle w:val="URLchar"/>
        </w:rPr>
        <w:t xml:space="preserve">/2.1 </w:t>
      </w:r>
      <w:proofErr w:type="spellStart"/>
      <w:r w:rsidRPr="009061DB">
        <w:rPr>
          <w:rStyle w:val="URLchar"/>
        </w:rPr>
        <w:t>libnf</w:t>
      </w:r>
      <w:proofErr w:type="spellEnd"/>
      <w:r w:rsidRPr="009061DB">
        <w:rPr>
          <w:rStyle w:val="URLchar"/>
        </w:rPr>
        <w:t>/1.2</w:t>
      </w:r>
    </w:p>
    <w:p w14:paraId="03D750B2" w14:textId="77777777" w:rsidR="00155D5E" w:rsidRPr="009061DB" w:rsidRDefault="00155D5E" w:rsidP="00155D5E">
      <w:pPr>
        <w:pStyle w:val="EX"/>
      </w:pPr>
      <w:r w:rsidRPr="009061DB">
        <w:t>EXAMPLE 2:</w:t>
      </w:r>
      <w:r w:rsidRPr="009061DB">
        <w:tab/>
      </w:r>
      <w:r w:rsidRPr="009061DB">
        <w:rPr>
          <w:rStyle w:val="URLchar"/>
        </w:rPr>
        <w:t>MBSAF-vm10240.mno.net/17 (</w:t>
      </w:r>
      <w:proofErr w:type="spellStart"/>
      <w:r w:rsidRPr="009061DB">
        <w:rPr>
          <w:rStyle w:val="URLchar"/>
        </w:rPr>
        <w:t>api</w:t>
      </w:r>
      <w:proofErr w:type="spellEnd"/>
      <w:r w:rsidRPr="009061DB">
        <w:rPr>
          <w:rStyle w:val="URLchar"/>
        </w:rPr>
        <w:t xml:space="preserve">=1.0.0) </w:t>
      </w:r>
      <w:proofErr w:type="spellStart"/>
      <w:r w:rsidRPr="009061DB">
        <w:rPr>
          <w:rStyle w:val="URLchar"/>
        </w:rPr>
        <w:t>libsbi</w:t>
      </w:r>
      <w:proofErr w:type="spellEnd"/>
      <w:r w:rsidRPr="009061DB">
        <w:rPr>
          <w:rStyle w:val="URLchar"/>
        </w:rPr>
        <w:t xml:space="preserve">/2.1 </w:t>
      </w:r>
      <w:proofErr w:type="spellStart"/>
      <w:r w:rsidRPr="009061DB">
        <w:rPr>
          <w:rStyle w:val="URLchar"/>
        </w:rPr>
        <w:t>libnf</w:t>
      </w:r>
      <w:proofErr w:type="spellEnd"/>
      <w:r w:rsidRPr="009061DB">
        <w:rPr>
          <w:rStyle w:val="URLchar"/>
        </w:rPr>
        <w:t>/1.2</w:t>
      </w:r>
    </w:p>
    <w:p w14:paraId="763F5D08" w14:textId="77777777" w:rsidR="00155D5E" w:rsidRPr="009061DB" w:rsidRDefault="00155D5E" w:rsidP="00155D5E">
      <w:pPr>
        <w:pStyle w:val="Heading5"/>
      </w:pPr>
      <w:bookmarkStart w:id="365" w:name="_CR8_2_3_3_2"/>
      <w:bookmarkStart w:id="366" w:name="_Toc210211716"/>
      <w:bookmarkEnd w:id="364"/>
      <w:bookmarkEnd w:id="365"/>
      <w:r w:rsidRPr="009061DB">
        <w:t>8.2.3.3.2</w:t>
      </w:r>
      <w:r w:rsidRPr="009061DB">
        <w:tab/>
        <w:t>MBSF identification</w:t>
      </w:r>
      <w:bookmarkEnd w:id="353"/>
      <w:bookmarkEnd w:id="354"/>
      <w:bookmarkEnd w:id="355"/>
      <w:bookmarkEnd w:id="356"/>
      <w:bookmarkEnd w:id="357"/>
      <w:bookmarkEnd w:id="366"/>
    </w:p>
    <w:p w14:paraId="77E0E7BA" w14:textId="51AA624C" w:rsidR="00155D5E" w:rsidRPr="009061DB" w:rsidRDefault="00155D5E" w:rsidP="00155D5E">
      <w:pPr>
        <w:keepNext/>
      </w:pPr>
      <w:bookmarkStart w:id="367" w:name="_MCCTEMPBM_CRPT22990074___7"/>
      <w:r w:rsidRPr="009061DB">
        <w:t xml:space="preserve">When responding to </w:t>
      </w:r>
      <w:proofErr w:type="spellStart"/>
      <w:r w:rsidRPr="009061DB">
        <w:rPr>
          <w:rStyle w:val="Codechar"/>
          <w:noProof w:val="0"/>
          <w:lang w:val="en-GB"/>
        </w:rPr>
        <w:t>Nmbsf</w:t>
      </w:r>
      <w:proofErr w:type="spellEnd"/>
      <w:r w:rsidRPr="009061DB">
        <w:t xml:space="preserve"> service operations made by the MBS Application Provider (AF/AS) at reference point Nmb10, the MBSF's </w:t>
      </w:r>
      <w:r w:rsidRPr="009061DB">
        <w:rPr>
          <w:rStyle w:val="HTTPHeader"/>
        </w:rPr>
        <w:t>Server</w:t>
      </w:r>
      <w:r w:rsidRPr="009061DB">
        <w:t xml:space="preserve"> response header is set as specified in clauses 6.1.2.2.1 and 6.2.2.2.1 of TS 29.580 </w:t>
      </w:r>
      <w:r w:rsidR="00ED4A53" w:rsidRPr="009061DB">
        <w:t>[17]</w:t>
      </w:r>
      <w:r w:rsidRPr="009061DB">
        <w:t>.</w:t>
      </w:r>
    </w:p>
    <w:p w14:paraId="0A26B319" w14:textId="77777777" w:rsidR="00155D5E" w:rsidRPr="009061DB" w:rsidRDefault="00155D5E" w:rsidP="00155D5E">
      <w:pPr>
        <w:pStyle w:val="Heading5"/>
      </w:pPr>
      <w:bookmarkStart w:id="368" w:name="_CR8_2_3_3_3"/>
      <w:bookmarkStart w:id="369" w:name="_Toc210211717"/>
      <w:bookmarkEnd w:id="367"/>
      <w:bookmarkEnd w:id="368"/>
      <w:r w:rsidRPr="009061DB">
        <w:t>8.2.3.3.3</w:t>
      </w:r>
      <w:r w:rsidRPr="009061DB">
        <w:tab/>
        <w:t>MBSTF identification</w:t>
      </w:r>
      <w:bookmarkEnd w:id="369"/>
    </w:p>
    <w:p w14:paraId="09B1888C" w14:textId="69BBF042" w:rsidR="00155D5E" w:rsidRPr="009061DB" w:rsidRDefault="00155D5E" w:rsidP="00155D5E">
      <w:pPr>
        <w:keepNext/>
      </w:pPr>
      <w:bookmarkStart w:id="370" w:name="_MCCTEMPBM_CRPT22990075___7"/>
      <w:r w:rsidRPr="009061DB">
        <w:t xml:space="preserve">When responding to </w:t>
      </w:r>
      <w:proofErr w:type="spellStart"/>
      <w:r w:rsidRPr="009061DB">
        <w:rPr>
          <w:rStyle w:val="Codechar"/>
          <w:noProof w:val="0"/>
          <w:lang w:val="en-GB"/>
        </w:rPr>
        <w:t>Nmbstf</w:t>
      </w:r>
      <w:proofErr w:type="spellEnd"/>
      <w:r w:rsidRPr="009061DB">
        <w:t xml:space="preserve"> service operations made by the MBSF at reference point Nmb2, the MBSTF's </w:t>
      </w:r>
      <w:r w:rsidRPr="009061DB">
        <w:rPr>
          <w:rStyle w:val="HTTPHeader"/>
        </w:rPr>
        <w:t>Server</w:t>
      </w:r>
      <w:r w:rsidRPr="009061DB">
        <w:t xml:space="preserve"> response header is set as specified in clause 6.1.2.2.1 of TS 29.581 </w:t>
      </w:r>
      <w:r w:rsidR="00ED4A53" w:rsidRPr="009061DB">
        <w:t>[18]</w:t>
      </w:r>
      <w:r w:rsidRPr="009061DB">
        <w:t>.</w:t>
      </w:r>
    </w:p>
    <w:p w14:paraId="7AD01AC1" w14:textId="77777777" w:rsidR="00155D5E" w:rsidRPr="009061DB" w:rsidRDefault="00155D5E" w:rsidP="00155D5E">
      <w:pPr>
        <w:keepNext/>
      </w:pPr>
      <w:r w:rsidRPr="009061DB">
        <w:t xml:space="preserve">When acknowledging objects published using the push-based object acquisition method by the MBSF at reference point Nmb2 or by the MBS Application Provider (AF/AS) at reference point Nmb10, the MBSTF shall identify itself using a </w:t>
      </w:r>
      <w:r w:rsidRPr="009061DB">
        <w:rPr>
          <w:rStyle w:val="HTTPHeader"/>
        </w:rPr>
        <w:lastRenderedPageBreak/>
        <w:t>Server</w:t>
      </w:r>
      <w:r w:rsidRPr="009061DB">
        <w:t xml:space="preserve"> response header field that complies with the general provisions specified in clause 8.2.3.3.1. The product identifier token shall be set to the value </w:t>
      </w:r>
      <w:r w:rsidRPr="009061DB">
        <w:rPr>
          <w:rStyle w:val="URLchar"/>
        </w:rPr>
        <w:t>MBSTF</w:t>
      </w:r>
      <w:r w:rsidRPr="009061DB">
        <w:t>.</w:t>
      </w:r>
    </w:p>
    <w:p w14:paraId="1C9F4B49" w14:textId="77777777" w:rsidR="00155D5E" w:rsidRPr="009061DB" w:rsidRDefault="00155D5E" w:rsidP="00155D5E">
      <w:pPr>
        <w:pStyle w:val="Heading5"/>
      </w:pPr>
      <w:bookmarkStart w:id="371" w:name="_CR8_2_3_3_4"/>
      <w:bookmarkStart w:id="372" w:name="_Toc210211718"/>
      <w:bookmarkEnd w:id="370"/>
      <w:bookmarkEnd w:id="371"/>
      <w:r w:rsidRPr="009061DB">
        <w:t>8.2.3.3.4</w:t>
      </w:r>
      <w:r w:rsidRPr="009061DB">
        <w:tab/>
        <w:t>MBS AF identification</w:t>
      </w:r>
      <w:bookmarkEnd w:id="372"/>
    </w:p>
    <w:p w14:paraId="2617FC06" w14:textId="77777777" w:rsidR="00155D5E" w:rsidRPr="009061DB" w:rsidRDefault="00155D5E" w:rsidP="00155D5E">
      <w:pPr>
        <w:keepNext/>
      </w:pPr>
      <w:bookmarkStart w:id="373" w:name="_MCCTEMPBM_CRPT22990076___7"/>
      <w:r w:rsidRPr="009061DB">
        <w:t>The MBS AF shall identify itself to the MBSF Client at reference point MBS</w:t>
      </w:r>
      <w:r w:rsidRPr="009061DB">
        <w:noBreakHyphen/>
        <w:t>5 and to the MBSTF at reference point MBS</w:t>
      </w:r>
      <w:r w:rsidRPr="009061DB">
        <w:noBreakHyphen/>
        <w:t xml:space="preserve">11 using a </w:t>
      </w:r>
      <w:r w:rsidRPr="009061DB">
        <w:rPr>
          <w:rStyle w:val="HTTPHeader"/>
        </w:rPr>
        <w:t>Server</w:t>
      </w:r>
      <w:r w:rsidRPr="009061DB">
        <w:t xml:space="preserve"> response header field that complies with the general provisions specified in clause 8.2.3.3.1. The product identifier token shall be set to the value </w:t>
      </w:r>
      <w:r w:rsidRPr="009061DB">
        <w:rPr>
          <w:rStyle w:val="URLchar"/>
        </w:rPr>
        <w:t>MBSAF</w:t>
      </w:r>
      <w:r w:rsidRPr="009061DB">
        <w:t>.</w:t>
      </w:r>
    </w:p>
    <w:p w14:paraId="012C371E" w14:textId="77777777" w:rsidR="00155D5E" w:rsidRPr="009061DB" w:rsidRDefault="00155D5E" w:rsidP="00155D5E">
      <w:pPr>
        <w:pStyle w:val="Heading5"/>
      </w:pPr>
      <w:bookmarkStart w:id="374" w:name="_CR8_2_3_3_5"/>
      <w:bookmarkStart w:id="375" w:name="_Toc210211719"/>
      <w:bookmarkEnd w:id="373"/>
      <w:bookmarkEnd w:id="374"/>
      <w:r w:rsidRPr="009061DB">
        <w:t>8.2.3.3.5</w:t>
      </w:r>
      <w:r w:rsidRPr="009061DB">
        <w:tab/>
        <w:t>MBS AS identification</w:t>
      </w:r>
      <w:bookmarkEnd w:id="375"/>
    </w:p>
    <w:p w14:paraId="184B3193" w14:textId="4EBE12DE" w:rsidR="00155D5E" w:rsidRPr="009061DB" w:rsidRDefault="00155D5E" w:rsidP="00155D5E">
      <w:pPr>
        <w:keepNext/>
      </w:pPr>
      <w:bookmarkStart w:id="376" w:name="_MCCTEMPBM_CRPT22990077___7"/>
      <w:r w:rsidRPr="009061DB">
        <w:t>The MBS AS shall identify itself to the MBSTF Client at reference point MBS</w:t>
      </w:r>
      <w:r w:rsidRPr="009061DB">
        <w:noBreakHyphen/>
        <w:t>4</w:t>
      </w:r>
      <w:r w:rsidRPr="009061DB">
        <w:noBreakHyphen/>
        <w:t xml:space="preserve">UC using a </w:t>
      </w:r>
      <w:r w:rsidRPr="009061DB">
        <w:rPr>
          <w:rStyle w:val="HTTPHeader"/>
        </w:rPr>
        <w:t>Server</w:t>
      </w:r>
      <w:r w:rsidRPr="009061DB">
        <w:t xml:space="preserve"> response header field that complies with the general provisions specified in clause 8.2.3.3.1. The product identifier token shall be set to the value </w:t>
      </w:r>
      <w:r w:rsidRPr="009061DB">
        <w:rPr>
          <w:rStyle w:val="URLchar"/>
        </w:rPr>
        <w:t>MBSAS</w:t>
      </w:r>
      <w:r w:rsidRPr="009061DB">
        <w:t>.</w:t>
      </w:r>
    </w:p>
    <w:p w14:paraId="17B9864F" w14:textId="77777777" w:rsidR="00155D5E" w:rsidRPr="009061DB" w:rsidRDefault="00155D5E" w:rsidP="00155D5E">
      <w:pPr>
        <w:pStyle w:val="Heading4"/>
      </w:pPr>
      <w:bookmarkStart w:id="377" w:name="_CR8_2_3_4"/>
      <w:bookmarkStart w:id="378" w:name="_Toc210211720"/>
      <w:bookmarkEnd w:id="376"/>
      <w:bookmarkEnd w:id="377"/>
      <w:r w:rsidRPr="009061DB">
        <w:t>8.2.3.4</w:t>
      </w:r>
      <w:r w:rsidRPr="009061DB">
        <w:tab/>
        <w:t>Support for conditional HTTP GET requests</w:t>
      </w:r>
      <w:bookmarkEnd w:id="358"/>
      <w:bookmarkEnd w:id="359"/>
      <w:bookmarkEnd w:id="360"/>
      <w:bookmarkEnd w:id="361"/>
      <w:bookmarkEnd w:id="362"/>
      <w:bookmarkEnd w:id="378"/>
    </w:p>
    <w:p w14:paraId="436242A1" w14:textId="01DB9224" w:rsidR="00155D5E" w:rsidRPr="009061DB" w:rsidRDefault="00155D5E" w:rsidP="00155D5E">
      <w:pPr>
        <w:keepNext/>
      </w:pPr>
      <w:bookmarkStart w:id="379" w:name="_MCCTEMPBM_CRPT22990078___7"/>
      <w:r w:rsidRPr="009061DB">
        <w:t xml:space="preserve">The provisions in </w:t>
      </w:r>
      <w:r w:rsidRPr="009061DB">
        <w:rPr>
          <w:lang w:eastAsia="zh-CN"/>
        </w:rPr>
        <w:t>clause 5.2.2 of TS 29.500 </w:t>
      </w:r>
      <w:r w:rsidR="00ED4A53" w:rsidRPr="009061DB">
        <w:rPr>
          <w:lang w:eastAsia="zh-CN"/>
        </w:rPr>
        <w:t>[15]</w:t>
      </w:r>
      <w:r w:rsidRPr="009061DB">
        <w:rPr>
          <w:lang w:eastAsia="zh-CN"/>
        </w:rPr>
        <w:t xml:space="preserve"> relating to </w:t>
      </w:r>
      <w:r w:rsidRPr="009061DB">
        <w:t xml:space="preserve">conditional </w:t>
      </w:r>
      <w:r w:rsidRPr="009061DB">
        <w:rPr>
          <w:rStyle w:val="HTTPMethod"/>
        </w:rPr>
        <w:t>GET</w:t>
      </w:r>
      <w:r w:rsidRPr="009061DB">
        <w:t xml:space="preserve"> requests using the </w:t>
      </w:r>
      <w:r w:rsidRPr="009061DB">
        <w:rPr>
          <w:rStyle w:val="HTTPHeader"/>
        </w:rPr>
        <w:t>If-None-Match</w:t>
      </w:r>
      <w:r w:rsidRPr="009061DB">
        <w:t xml:space="preserve"> and </w:t>
      </w:r>
      <w:r w:rsidRPr="009061DB">
        <w:rPr>
          <w:rStyle w:val="HTTPHeader"/>
        </w:rPr>
        <w:t>If-Modified-Since</w:t>
      </w:r>
      <w:r w:rsidRPr="009061DB">
        <w:t xml:space="preserve"> request headers</w:t>
      </w:r>
      <w:r w:rsidRPr="009061DB">
        <w:rPr>
          <w:lang w:eastAsia="zh-CN"/>
        </w:rPr>
        <w:t xml:space="preserve"> apply to all Network Functions in the MBS System. In particular:</w:t>
      </w:r>
    </w:p>
    <w:p w14:paraId="2BA2E5FB" w14:textId="5E5B7830" w:rsidR="00155D5E" w:rsidRPr="009061DB" w:rsidRDefault="00155D5E" w:rsidP="00155D5E">
      <w:pPr>
        <w:pStyle w:val="B1"/>
      </w:pPr>
      <w:bookmarkStart w:id="380" w:name="_MCCTEMPBM_CRPT22990079___7"/>
      <w:bookmarkEnd w:id="379"/>
      <w:r w:rsidRPr="009061DB">
        <w:t>-</w:t>
      </w:r>
      <w:r w:rsidRPr="009061DB">
        <w:tab/>
        <w:t xml:space="preserve">This is specified for invocations of the </w:t>
      </w:r>
      <w:proofErr w:type="spellStart"/>
      <w:r w:rsidRPr="009061DB">
        <w:rPr>
          <w:rStyle w:val="Codechar"/>
          <w:noProof w:val="0"/>
          <w:lang w:val="en-GB"/>
        </w:rPr>
        <w:t>Nmbsf</w:t>
      </w:r>
      <w:proofErr w:type="spellEnd"/>
      <w:r w:rsidRPr="009061DB">
        <w:t xml:space="preserve"> service at reference point Nmb10 in clauses 6.1.2.2.1 and 6.2.2.2.1 of TS 29.580 </w:t>
      </w:r>
      <w:r w:rsidR="00ED4A53" w:rsidRPr="009061DB">
        <w:t>[17]</w:t>
      </w:r>
      <w:r w:rsidRPr="009061DB">
        <w:t>.</w:t>
      </w:r>
    </w:p>
    <w:p w14:paraId="235D94EB" w14:textId="4CD3BADA" w:rsidR="00155D5E" w:rsidRPr="009061DB" w:rsidRDefault="00155D5E" w:rsidP="00155D5E">
      <w:pPr>
        <w:pStyle w:val="B1"/>
      </w:pPr>
      <w:r w:rsidRPr="009061DB">
        <w:t>-</w:t>
      </w:r>
      <w:r w:rsidRPr="009061DB">
        <w:tab/>
        <w:t xml:space="preserve">This is specified for invocations of the </w:t>
      </w:r>
      <w:proofErr w:type="spellStart"/>
      <w:r w:rsidRPr="009061DB">
        <w:rPr>
          <w:rStyle w:val="Codechar"/>
          <w:noProof w:val="0"/>
          <w:lang w:val="en-GB"/>
        </w:rPr>
        <w:t>Nmbstf</w:t>
      </w:r>
      <w:proofErr w:type="spellEnd"/>
      <w:r w:rsidRPr="009061DB">
        <w:t xml:space="preserve"> service at reference point Nmb2 in clause 6.1.2.2.1 of TS 29.581 </w:t>
      </w:r>
      <w:r w:rsidR="00ED4A53" w:rsidRPr="009061DB">
        <w:t>[18]</w:t>
      </w:r>
      <w:r w:rsidRPr="009061DB">
        <w:t>.</w:t>
      </w:r>
    </w:p>
    <w:bookmarkEnd w:id="380"/>
    <w:p w14:paraId="5826C0D4" w14:textId="77777777" w:rsidR="00155D5E" w:rsidRPr="009061DB" w:rsidRDefault="00155D5E" w:rsidP="00155D5E">
      <w:pPr>
        <w:keepNext/>
      </w:pPr>
      <w:r w:rsidRPr="009061DB">
        <w:t>All responses from the MBS AF at reference points MBS</w:t>
      </w:r>
      <w:r w:rsidRPr="009061DB">
        <w:noBreakHyphen/>
        <w:t>5 and MBS</w:t>
      </w:r>
      <w:r w:rsidRPr="009061DB">
        <w:noBreakHyphen/>
        <w:t>11 that carry a resource message body shall include:</w:t>
      </w:r>
    </w:p>
    <w:p w14:paraId="61C06D77" w14:textId="071E04C4" w:rsidR="00155D5E" w:rsidRPr="009061DB" w:rsidRDefault="00155D5E" w:rsidP="00155D5E">
      <w:pPr>
        <w:pStyle w:val="B1"/>
        <w:keepNext/>
      </w:pPr>
      <w:bookmarkStart w:id="381" w:name="_MCCTEMPBM_CRPT22990080___7"/>
      <w:r w:rsidRPr="009061DB">
        <w:t>-</w:t>
      </w:r>
      <w:r w:rsidRPr="009061DB">
        <w:tab/>
        <w:t xml:space="preserve">a strong entity tag for the resource, conveyed in an </w:t>
      </w:r>
      <w:r w:rsidRPr="009061DB">
        <w:rPr>
          <w:rStyle w:val="HTTPHeader"/>
        </w:rPr>
        <w:t>ETag</w:t>
      </w:r>
      <w:r w:rsidRPr="009061DB">
        <w:t xml:space="preserve"> response header per section 8.8.3 of RFC 9110 </w:t>
      </w:r>
      <w:r w:rsidR="00ED4A53" w:rsidRPr="009061DB">
        <w:t>[19]</w:t>
      </w:r>
      <w:r w:rsidRPr="009061DB">
        <w:t>,</w:t>
      </w:r>
    </w:p>
    <w:p w14:paraId="2E345003" w14:textId="5D11B531" w:rsidR="00155D5E" w:rsidRPr="009061DB" w:rsidRDefault="00155D5E" w:rsidP="00155D5E">
      <w:pPr>
        <w:pStyle w:val="B1"/>
        <w:keepNext/>
      </w:pPr>
      <w:r w:rsidRPr="009061DB">
        <w:t>-</w:t>
      </w:r>
      <w:r w:rsidRPr="009061DB">
        <w:tab/>
        <w:t xml:space="preserve">a resource modification timestamp, conveyed in a </w:t>
      </w:r>
      <w:r w:rsidRPr="009061DB">
        <w:rPr>
          <w:rStyle w:val="HTTPHeader"/>
        </w:rPr>
        <w:t>Last-Modified</w:t>
      </w:r>
      <w:r w:rsidRPr="009061DB">
        <w:t xml:space="preserve"> response header per section 8.8.2 of RFC 9110 </w:t>
      </w:r>
      <w:r w:rsidR="00ED4A53" w:rsidRPr="009061DB">
        <w:t>[19]</w:t>
      </w:r>
      <w:r w:rsidRPr="009061DB">
        <w:t>, and</w:t>
      </w:r>
    </w:p>
    <w:p w14:paraId="27EE5E81" w14:textId="718DBBD9" w:rsidR="00155D5E" w:rsidRPr="009061DB" w:rsidRDefault="00155D5E" w:rsidP="00155D5E">
      <w:pPr>
        <w:pStyle w:val="B1"/>
      </w:pPr>
      <w:r w:rsidRPr="009061DB">
        <w:t>-</w:t>
      </w:r>
      <w:r w:rsidRPr="009061DB">
        <w:tab/>
        <w:t xml:space="preserve">a predicted time-to-live period for the resource, conveyed in a </w:t>
      </w:r>
      <w:r w:rsidRPr="009061DB">
        <w:rPr>
          <w:rStyle w:val="HTTPHeader"/>
        </w:rPr>
        <w:t>Cache-Control: max-age</w:t>
      </w:r>
      <w:r w:rsidRPr="009061DB">
        <w:t xml:space="preserve"> response header per section 5.2 of RFC 9111 </w:t>
      </w:r>
      <w:r w:rsidR="00ED4A53" w:rsidRPr="009061DB">
        <w:t>[20]</w:t>
      </w:r>
      <w:r w:rsidRPr="009061DB">
        <w:t>.</w:t>
      </w:r>
    </w:p>
    <w:p w14:paraId="7EAC456A" w14:textId="25D9E951" w:rsidR="00155D5E" w:rsidRPr="009061DB" w:rsidRDefault="00155D5E" w:rsidP="00155D5E">
      <w:bookmarkStart w:id="382" w:name="_MCCTEMPBM_CRPT22990081___7"/>
      <w:bookmarkEnd w:id="381"/>
      <w:r w:rsidRPr="009061DB">
        <w:t xml:space="preserve">All API endpoints on the MBS AF that expose the HTTP </w:t>
      </w:r>
      <w:r w:rsidRPr="009061DB">
        <w:rPr>
          <w:rStyle w:val="HTTPMethod"/>
        </w:rPr>
        <w:t>GET</w:t>
      </w:r>
      <w:r w:rsidRPr="009061DB">
        <w:t xml:space="preserve"> method shall support conditional requests using the </w:t>
      </w:r>
      <w:r w:rsidRPr="009061DB">
        <w:rPr>
          <w:rStyle w:val="HTTPHeader"/>
        </w:rPr>
        <w:t>If-None-Match</w:t>
      </w:r>
      <w:r w:rsidRPr="009061DB">
        <w:t xml:space="preserve"> and </w:t>
      </w:r>
      <w:r w:rsidRPr="009061DB">
        <w:rPr>
          <w:rStyle w:val="HTTPHeader"/>
        </w:rPr>
        <w:t>If-Modified-Since</w:t>
      </w:r>
      <w:r w:rsidRPr="009061DB">
        <w:t xml:space="preserve"> request headers per section 13.1.2 and 13.1.3 respectively of RFC 9110 </w:t>
      </w:r>
      <w:r w:rsidR="00ED4A53" w:rsidRPr="009061DB">
        <w:t>[19]</w:t>
      </w:r>
      <w:r w:rsidRPr="009061DB">
        <w:t xml:space="preserve">. API clients should not attempt to revalidate their cached copy of a resource using a conditional </w:t>
      </w:r>
      <w:r w:rsidRPr="009061DB">
        <w:rPr>
          <w:rStyle w:val="HTTPMethod"/>
        </w:rPr>
        <w:t>GET</w:t>
      </w:r>
      <w:r w:rsidRPr="009061DB">
        <w:t xml:space="preserve"> request before the indicated time-to-live period has elapsed.</w:t>
      </w:r>
    </w:p>
    <w:p w14:paraId="31EFE972" w14:textId="77777777" w:rsidR="00155D5E" w:rsidRPr="009061DB" w:rsidRDefault="00155D5E" w:rsidP="00155D5E">
      <w:pPr>
        <w:pStyle w:val="Heading4"/>
      </w:pPr>
      <w:bookmarkStart w:id="383" w:name="_CR8_2_3_5"/>
      <w:bookmarkStart w:id="384" w:name="_Toc68899567"/>
      <w:bookmarkStart w:id="385" w:name="_Toc71214318"/>
      <w:bookmarkStart w:id="386" w:name="_Toc71721992"/>
      <w:bookmarkStart w:id="387" w:name="_Toc74859044"/>
      <w:bookmarkStart w:id="388" w:name="_Toc123800773"/>
      <w:bookmarkStart w:id="389" w:name="_Toc210211721"/>
      <w:bookmarkEnd w:id="382"/>
      <w:bookmarkEnd w:id="383"/>
      <w:r w:rsidRPr="009061DB">
        <w:t>8.2.3.5</w:t>
      </w:r>
      <w:r w:rsidRPr="009061DB">
        <w:tab/>
        <w:t>Support for conditional HTTP POST, PUT, PATCH and DELETE requests</w:t>
      </w:r>
      <w:bookmarkEnd w:id="384"/>
      <w:bookmarkEnd w:id="385"/>
      <w:bookmarkEnd w:id="386"/>
      <w:bookmarkEnd w:id="387"/>
      <w:bookmarkEnd w:id="388"/>
      <w:bookmarkEnd w:id="389"/>
    </w:p>
    <w:p w14:paraId="5BDB90A8" w14:textId="13F0CBF5" w:rsidR="00155D5E" w:rsidRPr="009061DB" w:rsidRDefault="00155D5E" w:rsidP="00155D5E">
      <w:pPr>
        <w:keepNext/>
      </w:pPr>
      <w:bookmarkStart w:id="390" w:name="_MCCTEMPBM_CRPT22990082___7"/>
      <w:bookmarkStart w:id="391" w:name="_Toc68899568"/>
      <w:bookmarkStart w:id="392" w:name="_Toc71214319"/>
      <w:bookmarkStart w:id="393" w:name="_Toc71721993"/>
      <w:bookmarkStart w:id="394" w:name="_Toc74859045"/>
      <w:bookmarkStart w:id="395" w:name="_Toc123800774"/>
      <w:r w:rsidRPr="009061DB">
        <w:t xml:space="preserve">The provisions in </w:t>
      </w:r>
      <w:r w:rsidRPr="009061DB">
        <w:rPr>
          <w:lang w:eastAsia="zh-CN"/>
        </w:rPr>
        <w:t>clause 5.2.2 of TS 29.500 </w:t>
      </w:r>
      <w:r w:rsidR="00ED4A53" w:rsidRPr="009061DB">
        <w:rPr>
          <w:lang w:eastAsia="zh-CN"/>
        </w:rPr>
        <w:t>[15]</w:t>
      </w:r>
      <w:r w:rsidRPr="009061DB">
        <w:rPr>
          <w:lang w:eastAsia="zh-CN"/>
        </w:rPr>
        <w:t xml:space="preserve"> relating to </w:t>
      </w:r>
      <w:r w:rsidRPr="009061DB">
        <w:t xml:space="preserve">conditional </w:t>
      </w:r>
      <w:r w:rsidRPr="009061DB">
        <w:rPr>
          <w:rStyle w:val="HTTPMethod"/>
        </w:rPr>
        <w:t>POST</w:t>
      </w:r>
      <w:r w:rsidRPr="009061DB">
        <w:t xml:space="preserve">, </w:t>
      </w:r>
      <w:r w:rsidRPr="009061DB">
        <w:rPr>
          <w:rStyle w:val="HTTPMethod"/>
        </w:rPr>
        <w:t>PUT</w:t>
      </w:r>
      <w:r w:rsidRPr="009061DB">
        <w:t xml:space="preserve">, </w:t>
      </w:r>
      <w:r w:rsidRPr="009061DB">
        <w:rPr>
          <w:rStyle w:val="HTTPMethod"/>
        </w:rPr>
        <w:t>PATCH</w:t>
      </w:r>
      <w:r w:rsidRPr="009061DB">
        <w:t xml:space="preserve"> and </w:t>
      </w:r>
      <w:r w:rsidRPr="009061DB">
        <w:rPr>
          <w:rStyle w:val="HTTPMethod"/>
        </w:rPr>
        <w:t>DELETE</w:t>
      </w:r>
      <w:r w:rsidRPr="009061DB">
        <w:t xml:space="preserve"> requests using the </w:t>
      </w:r>
      <w:r w:rsidRPr="009061DB">
        <w:rPr>
          <w:rStyle w:val="HTTPHeader"/>
        </w:rPr>
        <w:t>If-Match</w:t>
      </w:r>
      <w:r w:rsidRPr="009061DB">
        <w:t xml:space="preserve"> request header</w:t>
      </w:r>
      <w:r w:rsidRPr="009061DB">
        <w:rPr>
          <w:lang w:eastAsia="zh-CN"/>
        </w:rPr>
        <w:t xml:space="preserve"> apply to all Network Functions in the MBS System. In particular:</w:t>
      </w:r>
    </w:p>
    <w:p w14:paraId="1149597F" w14:textId="5939130A" w:rsidR="00155D5E" w:rsidRPr="009061DB" w:rsidRDefault="00155D5E" w:rsidP="00155D5E">
      <w:pPr>
        <w:pStyle w:val="B1"/>
      </w:pPr>
      <w:bookmarkStart w:id="396" w:name="_MCCTEMPBM_CRPT22990083___7"/>
      <w:bookmarkEnd w:id="390"/>
      <w:r w:rsidRPr="009061DB">
        <w:t>-</w:t>
      </w:r>
      <w:r w:rsidRPr="009061DB">
        <w:tab/>
        <w:t xml:space="preserve">This is specified for invocations of the </w:t>
      </w:r>
      <w:proofErr w:type="spellStart"/>
      <w:r w:rsidRPr="009061DB">
        <w:rPr>
          <w:rStyle w:val="Codechar"/>
          <w:noProof w:val="0"/>
          <w:lang w:val="en-GB"/>
        </w:rPr>
        <w:t>Nmbsf</w:t>
      </w:r>
      <w:proofErr w:type="spellEnd"/>
      <w:r w:rsidRPr="009061DB">
        <w:t xml:space="preserve"> service at reference point Nmb10 in clauses 6.1.2.2.1 and 6.2.2.2.1 of TS 29.580 </w:t>
      </w:r>
      <w:r w:rsidR="00ED4A53" w:rsidRPr="009061DB">
        <w:t>[17]</w:t>
      </w:r>
      <w:r w:rsidRPr="009061DB">
        <w:t>.</w:t>
      </w:r>
    </w:p>
    <w:p w14:paraId="45FB1628" w14:textId="2F88B157" w:rsidR="00155D5E" w:rsidRPr="009061DB" w:rsidRDefault="00155D5E" w:rsidP="00155D5E">
      <w:pPr>
        <w:pStyle w:val="B1"/>
      </w:pPr>
      <w:r w:rsidRPr="009061DB">
        <w:t>-</w:t>
      </w:r>
      <w:r w:rsidRPr="009061DB">
        <w:tab/>
        <w:t xml:space="preserve">This is specified for invocations of the </w:t>
      </w:r>
      <w:proofErr w:type="spellStart"/>
      <w:r w:rsidRPr="009061DB">
        <w:rPr>
          <w:rStyle w:val="Codechar"/>
          <w:noProof w:val="0"/>
          <w:lang w:val="en-GB"/>
        </w:rPr>
        <w:t>Nmbstf</w:t>
      </w:r>
      <w:proofErr w:type="spellEnd"/>
      <w:r w:rsidRPr="009061DB">
        <w:t xml:space="preserve"> service at reference point Nmb2 in clause 6.1.2.2.1 of TS 29.581 </w:t>
      </w:r>
      <w:r w:rsidR="00ED4A53" w:rsidRPr="009061DB">
        <w:t>[18]</w:t>
      </w:r>
      <w:r w:rsidRPr="009061DB">
        <w:t>.</w:t>
      </w:r>
    </w:p>
    <w:p w14:paraId="705E8896" w14:textId="2DE7564A" w:rsidR="00B760E2" w:rsidRPr="009061DB" w:rsidRDefault="00B760E2" w:rsidP="007A4D59">
      <w:pPr>
        <w:pStyle w:val="Heading5"/>
      </w:pPr>
      <w:bookmarkStart w:id="397" w:name="_CR8_2_3_3_6"/>
      <w:bookmarkStart w:id="398" w:name="_Toc210211722"/>
      <w:bookmarkEnd w:id="396"/>
      <w:bookmarkEnd w:id="397"/>
      <w:r w:rsidRPr="009061DB">
        <w:t>8.2.3.3.6</w:t>
      </w:r>
      <w:r w:rsidRPr="009061DB">
        <w:tab/>
        <w:t>MBSSF identification</w:t>
      </w:r>
      <w:bookmarkEnd w:id="398"/>
    </w:p>
    <w:p w14:paraId="78DD3BDA" w14:textId="05548A45" w:rsidR="00B760E2" w:rsidRPr="009061DB" w:rsidRDefault="00B760E2" w:rsidP="001B367A">
      <w:r w:rsidRPr="009061DB">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9061DB" w:rsidRDefault="00155D5E" w:rsidP="00155D5E">
      <w:pPr>
        <w:pStyle w:val="Heading2"/>
        <w:rPr>
          <w:rFonts w:eastAsia="Calibri"/>
        </w:rPr>
      </w:pPr>
      <w:bookmarkStart w:id="399" w:name="_CR8_3"/>
      <w:bookmarkStart w:id="400" w:name="_Toc210211723"/>
      <w:bookmarkEnd w:id="399"/>
      <w:r w:rsidRPr="009061DB">
        <w:rPr>
          <w:rFonts w:eastAsia="Calibri"/>
        </w:rPr>
        <w:lastRenderedPageBreak/>
        <w:t>8.3</w:t>
      </w:r>
      <w:r w:rsidRPr="009061DB">
        <w:rPr>
          <w:rFonts w:eastAsia="Calibri"/>
        </w:rPr>
        <w:tab/>
        <w:t>HTTP response codes</w:t>
      </w:r>
      <w:bookmarkEnd w:id="391"/>
      <w:bookmarkEnd w:id="392"/>
      <w:bookmarkEnd w:id="393"/>
      <w:bookmarkEnd w:id="394"/>
      <w:bookmarkEnd w:id="395"/>
      <w:bookmarkEnd w:id="400"/>
    </w:p>
    <w:p w14:paraId="33BB2CED" w14:textId="69FCB7C3" w:rsidR="00155D5E" w:rsidRPr="009061DB" w:rsidRDefault="00155D5E" w:rsidP="00155D5E">
      <w:pPr>
        <w:rPr>
          <w:lang w:eastAsia="zh-CN"/>
        </w:rPr>
      </w:pPr>
      <w:r w:rsidRPr="009061DB">
        <w:rPr>
          <w:lang w:eastAsia="zh-CN"/>
        </w:rPr>
        <w:t>Guidelines for error responses to the invocation of APIs of NF services are specified in clause 4.8 of TS 29.501 </w:t>
      </w:r>
      <w:r w:rsidR="00ED4A53" w:rsidRPr="009061DB">
        <w:rPr>
          <w:lang w:eastAsia="zh-CN"/>
        </w:rPr>
        <w:t>[16]</w:t>
      </w:r>
      <w:r w:rsidRPr="009061DB">
        <w:rPr>
          <w:lang w:eastAsia="zh-CN"/>
        </w:rPr>
        <w:t>. API-specific error responses are specified in the respective technical specifications.</w:t>
      </w:r>
    </w:p>
    <w:p w14:paraId="7A88FEC1" w14:textId="12B56895" w:rsidR="00155D5E" w:rsidRPr="009061DB" w:rsidRDefault="00155D5E" w:rsidP="00155D5E">
      <w:pPr>
        <w:pStyle w:val="Heading1"/>
      </w:pPr>
      <w:bookmarkStart w:id="401" w:name="_CR9"/>
      <w:bookmarkStart w:id="402" w:name="_Toc210211724"/>
      <w:bookmarkEnd w:id="401"/>
      <w:r w:rsidRPr="009061DB">
        <w:t>9</w:t>
      </w:r>
      <w:r w:rsidRPr="009061DB">
        <w:tab/>
        <w:t>MBS AF APIs</w:t>
      </w:r>
      <w:r w:rsidR="00B760E2" w:rsidRPr="009061DB">
        <w:t xml:space="preserve"> (MBS-5)</w:t>
      </w:r>
      <w:bookmarkEnd w:id="402"/>
    </w:p>
    <w:p w14:paraId="74A2366F" w14:textId="77777777" w:rsidR="00155D5E" w:rsidRPr="009061DB" w:rsidRDefault="00155D5E" w:rsidP="00155D5E">
      <w:pPr>
        <w:pStyle w:val="Heading2"/>
      </w:pPr>
      <w:bookmarkStart w:id="403" w:name="_CR9_1"/>
      <w:bookmarkStart w:id="404" w:name="_Toc210211725"/>
      <w:bookmarkEnd w:id="403"/>
      <w:r w:rsidRPr="009061DB">
        <w:t>9.1</w:t>
      </w:r>
      <w:r w:rsidRPr="009061DB">
        <w:tab/>
        <w:t>General</w:t>
      </w:r>
      <w:bookmarkEnd w:id="404"/>
    </w:p>
    <w:p w14:paraId="0E0F3823" w14:textId="77777777" w:rsidR="00155D5E" w:rsidRPr="009061DB" w:rsidRDefault="00155D5E" w:rsidP="00155D5E">
      <w:r w:rsidRPr="009061DB">
        <w:t>This clause specifies the network APIs exposed by the MBS AF with reference to the general provisions of clause 8 as they apply to the reference point in question.</w:t>
      </w:r>
    </w:p>
    <w:p w14:paraId="78E95B45" w14:textId="77777777" w:rsidR="00155D5E" w:rsidRPr="009061DB" w:rsidRDefault="00155D5E" w:rsidP="00155D5E">
      <w:pPr>
        <w:pStyle w:val="Heading2"/>
      </w:pPr>
      <w:bookmarkStart w:id="405" w:name="_CR9_2"/>
      <w:bookmarkStart w:id="406" w:name="_Toc210211726"/>
      <w:bookmarkEnd w:id="405"/>
      <w:r w:rsidRPr="009061DB">
        <w:t>9.2</w:t>
      </w:r>
      <w:r w:rsidRPr="009061DB">
        <w:tab/>
        <w:t>User Service Description retrieval API</w:t>
      </w:r>
      <w:bookmarkEnd w:id="406"/>
    </w:p>
    <w:p w14:paraId="2B5F6DFD" w14:textId="77777777" w:rsidR="00155D5E" w:rsidRPr="009061DB" w:rsidRDefault="00155D5E" w:rsidP="00155D5E">
      <w:pPr>
        <w:pStyle w:val="Heading3"/>
      </w:pPr>
      <w:bookmarkStart w:id="407" w:name="_CR9_2_1"/>
      <w:bookmarkStart w:id="408" w:name="_Toc68899648"/>
      <w:bookmarkStart w:id="409" w:name="_Toc71214399"/>
      <w:bookmarkStart w:id="410" w:name="_Toc71722073"/>
      <w:bookmarkStart w:id="411" w:name="_Toc74859125"/>
      <w:bookmarkStart w:id="412" w:name="_Toc123800873"/>
      <w:bookmarkStart w:id="413" w:name="_Toc210211727"/>
      <w:bookmarkEnd w:id="407"/>
      <w:r w:rsidRPr="009061DB">
        <w:t>9.2.1</w:t>
      </w:r>
      <w:r w:rsidRPr="009061DB">
        <w:tab/>
        <w:t>General</w:t>
      </w:r>
      <w:bookmarkEnd w:id="408"/>
      <w:bookmarkEnd w:id="409"/>
      <w:bookmarkEnd w:id="410"/>
      <w:bookmarkEnd w:id="411"/>
      <w:bookmarkEnd w:id="412"/>
      <w:bookmarkEnd w:id="413"/>
    </w:p>
    <w:p w14:paraId="070B4992" w14:textId="6CE6BD51" w:rsidR="00155D5E" w:rsidRPr="009061DB" w:rsidRDefault="00155D5E" w:rsidP="00155D5E">
      <w:pPr>
        <w:keepNext/>
        <w:rPr>
          <w:i/>
        </w:rPr>
      </w:pPr>
      <w:r w:rsidRPr="009061DB">
        <w:t xml:space="preserve">In the case where </w:t>
      </w:r>
      <w:r w:rsidRPr="009061DB">
        <w:rPr>
          <w:i/>
          <w:iCs/>
        </w:rPr>
        <w:t>Service announcement modes</w:t>
      </w:r>
      <w:r w:rsidRPr="009061DB">
        <w:t xml:space="preserve"> (see table 4.5.3</w:t>
      </w:r>
      <w:r w:rsidRPr="009061DB">
        <w:noBreakHyphen/>
        <w:t>1 of TS 26.502 [6]) indicates that the MBS User Service Announcement for an MBS User Service is advertised at reference point MBS</w:t>
      </w:r>
      <w:r w:rsidRPr="009061DB">
        <w:noBreakHyphen/>
        <w:t>5, the User Service Description retrieval API is used by the MBSF Client to retrieve a User Service Description</w:t>
      </w:r>
      <w:r w:rsidR="00B760E2" w:rsidRPr="009061DB">
        <w:t>s Bundle</w:t>
      </w:r>
      <w:r w:rsidRPr="009061DB">
        <w:t xml:space="preserve"> from the MBS AF that enable reception of the MBS User Service(s) to be initiated by the MBSF Client</w:t>
      </w:r>
      <w:r w:rsidRPr="009061DB">
        <w:rPr>
          <w:i/>
        </w:rPr>
        <w:t>.</w:t>
      </w:r>
    </w:p>
    <w:p w14:paraId="57122487" w14:textId="6AF9B121" w:rsidR="00155D5E" w:rsidRPr="009061DB" w:rsidRDefault="00155D5E" w:rsidP="00155D5E">
      <w:r w:rsidRPr="009061DB">
        <w:t xml:space="preserve">In the case where </w:t>
      </w:r>
      <w:r w:rsidRPr="009061DB">
        <w:rPr>
          <w:i/>
          <w:iCs/>
        </w:rPr>
        <w:t>Service announcement modes</w:t>
      </w:r>
      <w:r w:rsidRPr="009061DB">
        <w:t xml:space="preserve"> (see table 4.5.3</w:t>
      </w:r>
      <w:r w:rsidRPr="009061DB">
        <w:noBreakHyphen/>
        <w:t>1 of TS 26.502 [6]) indicates that the MBS User Service Announcement for an MBS User Service is advertised via the User Service Announcement Channel at reference point MBS</w:t>
      </w:r>
      <w:r w:rsidRPr="009061DB">
        <w:noBreakHyphen/>
        <w:t>4</w:t>
      </w:r>
      <w:r w:rsidRPr="009061DB">
        <w:noBreakHyphen/>
        <w:t>MC, the User Service Description retrieval API is used by the MBSF Client at reference point MBS</w:t>
      </w:r>
      <w:r w:rsidRPr="009061DB">
        <w:noBreakHyphen/>
        <w:t>7′ to retrieve a User Service Description</w:t>
      </w:r>
      <w:r w:rsidR="00B760E2" w:rsidRPr="009061DB">
        <w:t>s Bundle</w:t>
      </w:r>
      <w:r w:rsidRPr="009061DB">
        <w:t xml:space="preserve"> from the MBSTF Client that enable reception of the MBS User Service(s) to be initiated by the MBSF Client.</w:t>
      </w:r>
    </w:p>
    <w:p w14:paraId="6E103B9D" w14:textId="7A36467B" w:rsidR="00155D5E" w:rsidRPr="009061DB" w:rsidRDefault="00155D5E" w:rsidP="00155D5E">
      <w:r w:rsidRPr="009061DB">
        <w:t>In the absence of prior knowledge about which Service announcement mode(s) are configured for currently provisioned MBS User Services, an MBSF Client may use either or both of the above procedures to proactively</w:t>
      </w:r>
      <w:r w:rsidR="00B760E2" w:rsidRPr="009061DB">
        <w:t xml:space="preserve"> retrieve</w:t>
      </w:r>
      <w:r w:rsidRPr="009061DB">
        <w:t xml:space="preserve"> User Service</w:t>
      </w:r>
      <w:r w:rsidR="00B760E2" w:rsidRPr="009061DB">
        <w:t xml:space="preserve"> Descriptions Bundles</w:t>
      </w:r>
      <w:r w:rsidRPr="009061DB">
        <w:t>.</w:t>
      </w:r>
    </w:p>
    <w:p w14:paraId="7FCBD770" w14:textId="77777777" w:rsidR="00155D5E" w:rsidRPr="009061DB" w:rsidRDefault="00155D5E" w:rsidP="00155D5E">
      <w:pPr>
        <w:pStyle w:val="Heading3"/>
      </w:pPr>
      <w:bookmarkStart w:id="414" w:name="_CR9_2_2"/>
      <w:bookmarkStart w:id="415" w:name="_Toc68899649"/>
      <w:bookmarkStart w:id="416" w:name="_Toc71214400"/>
      <w:bookmarkStart w:id="417" w:name="_Toc71722074"/>
      <w:bookmarkStart w:id="418" w:name="_Toc74859126"/>
      <w:bookmarkStart w:id="419" w:name="_Toc123800874"/>
      <w:bookmarkStart w:id="420" w:name="_Toc210211728"/>
      <w:bookmarkEnd w:id="414"/>
      <w:r w:rsidRPr="009061DB">
        <w:t>9.2.2</w:t>
      </w:r>
      <w:r w:rsidRPr="009061DB">
        <w:tab/>
        <w:t>Resource structure</w:t>
      </w:r>
      <w:bookmarkEnd w:id="415"/>
      <w:bookmarkEnd w:id="416"/>
      <w:bookmarkEnd w:id="417"/>
      <w:bookmarkEnd w:id="418"/>
      <w:bookmarkEnd w:id="419"/>
      <w:bookmarkEnd w:id="420"/>
    </w:p>
    <w:p w14:paraId="4A14E8FC" w14:textId="77777777" w:rsidR="00155D5E" w:rsidRPr="009061DB" w:rsidRDefault="00155D5E" w:rsidP="00155D5E">
      <w:pPr>
        <w:keepNext/>
      </w:pPr>
      <w:r w:rsidRPr="009061DB">
        <w:t>The User Service Description retrieval API is accessible from the MBS AF at reference point MBS</w:t>
      </w:r>
      <w:r w:rsidRPr="009061DB">
        <w:noBreakHyphen/>
        <w:t>5 and from the MBSTF Client at reference point MBS</w:t>
      </w:r>
      <w:r w:rsidRPr="009061DB">
        <w:noBreakHyphen/>
        <w:t>7′ through the following URL base path:</w:t>
      </w:r>
    </w:p>
    <w:p w14:paraId="1F3AEAC8" w14:textId="77777777" w:rsidR="00155D5E" w:rsidRPr="009061DB" w:rsidRDefault="00155D5E" w:rsidP="00155D5E">
      <w:pPr>
        <w:pStyle w:val="URLdisplay"/>
      </w:pPr>
      <w:r w:rsidRPr="009061DB">
        <w:rPr>
          <w:rStyle w:val="Codechar"/>
          <w:noProof w:val="0"/>
          <w:lang w:val="en-GB"/>
        </w:rPr>
        <w:t>{</w:t>
      </w:r>
      <w:proofErr w:type="spellStart"/>
      <w:r w:rsidRPr="009061DB">
        <w:rPr>
          <w:rStyle w:val="Codechar"/>
          <w:noProof w:val="0"/>
          <w:lang w:val="en-GB"/>
        </w:rPr>
        <w:t>apiRoot</w:t>
      </w:r>
      <w:proofErr w:type="spellEnd"/>
      <w:r w:rsidRPr="009061DB">
        <w:rPr>
          <w:rStyle w:val="Codechar"/>
          <w:noProof w:val="0"/>
          <w:lang w:val="en-GB"/>
        </w:rPr>
        <w:t>}</w:t>
      </w:r>
      <w:r w:rsidRPr="009061DB">
        <w:t>/3gpp-mbs-user-service-discovery/</w:t>
      </w:r>
      <w:r w:rsidRPr="009061DB">
        <w:rPr>
          <w:rStyle w:val="Codechar"/>
          <w:noProof w:val="0"/>
          <w:lang w:val="en-GB"/>
        </w:rPr>
        <w:t>{</w:t>
      </w:r>
      <w:proofErr w:type="spellStart"/>
      <w:r w:rsidRPr="009061DB">
        <w:rPr>
          <w:rStyle w:val="Codechar"/>
          <w:noProof w:val="0"/>
          <w:lang w:val="en-GB"/>
        </w:rPr>
        <w:t>apiVersion</w:t>
      </w:r>
      <w:proofErr w:type="spellEnd"/>
      <w:r w:rsidRPr="009061DB">
        <w:rPr>
          <w:rStyle w:val="Codechar"/>
          <w:noProof w:val="0"/>
          <w:lang w:val="en-GB"/>
        </w:rPr>
        <w:t>}</w:t>
      </w:r>
      <w:r w:rsidRPr="009061DB">
        <w:t>/</w:t>
      </w:r>
    </w:p>
    <w:p w14:paraId="324DCF54" w14:textId="20D281CC" w:rsidR="00155D5E" w:rsidRPr="009061DB" w:rsidRDefault="00155D5E" w:rsidP="00155D5E">
      <w:r w:rsidRPr="009061DB">
        <w:t>The operations and the corresponding HTTP methods in table 9.2.2-1 are supported through the above API base path. In each case, the sub-resource path specified in the second column shall be appended to the URL base path.</w:t>
      </w:r>
      <w:r w:rsidR="009D27F3" w:rsidRPr="009061DB">
        <w:t xml:space="preserve"> The provisions of clause 8.2.3.4 shall apply to all operations.</w:t>
      </w:r>
    </w:p>
    <w:p w14:paraId="6E1786BB" w14:textId="77777777" w:rsidR="00155D5E" w:rsidRPr="009061DB" w:rsidRDefault="00155D5E" w:rsidP="00155D5E">
      <w:pPr>
        <w:pStyle w:val="TH"/>
      </w:pPr>
      <w:bookmarkStart w:id="421" w:name="_CRTable9_2_21"/>
      <w:r w:rsidRPr="009061DB">
        <w:lastRenderedPageBreak/>
        <w:t>Table </w:t>
      </w:r>
      <w:bookmarkEnd w:id="421"/>
      <w:r w:rsidRPr="009061DB">
        <w:t>9.2.2</w:t>
      </w:r>
      <w:r w:rsidRPr="009061DB">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9061DB" w14:paraId="3F772E11" w14:textId="77777777" w:rsidTr="0031534A">
        <w:tc>
          <w:tcPr>
            <w:tcW w:w="1555" w:type="dxa"/>
            <w:shd w:val="clear" w:color="auto" w:fill="BFBFBF"/>
          </w:tcPr>
          <w:p w14:paraId="17989D23" w14:textId="77777777" w:rsidR="00155D5E" w:rsidRPr="009061DB" w:rsidRDefault="00155D5E" w:rsidP="0031534A">
            <w:pPr>
              <w:pStyle w:val="TAH"/>
            </w:pPr>
            <w:r w:rsidRPr="009061DB">
              <w:t>Operation</w:t>
            </w:r>
          </w:p>
        </w:tc>
        <w:tc>
          <w:tcPr>
            <w:tcW w:w="1984" w:type="dxa"/>
            <w:shd w:val="clear" w:color="auto" w:fill="BFBFBF"/>
          </w:tcPr>
          <w:p w14:paraId="54D0FC17" w14:textId="77777777" w:rsidR="00155D5E" w:rsidRPr="009061DB" w:rsidRDefault="00155D5E" w:rsidP="0031534A">
            <w:pPr>
              <w:pStyle w:val="TAH"/>
            </w:pPr>
            <w:r w:rsidRPr="009061DB">
              <w:t>Sub-resource path</w:t>
            </w:r>
          </w:p>
        </w:tc>
        <w:tc>
          <w:tcPr>
            <w:tcW w:w="1134" w:type="dxa"/>
            <w:shd w:val="clear" w:color="auto" w:fill="BFBFBF"/>
          </w:tcPr>
          <w:p w14:paraId="7063D6EB" w14:textId="77777777" w:rsidR="00155D5E" w:rsidRPr="009061DB" w:rsidRDefault="00155D5E" w:rsidP="0031534A">
            <w:pPr>
              <w:pStyle w:val="TAH"/>
            </w:pPr>
            <w:r w:rsidRPr="009061DB">
              <w:t>Allowed HTTP method(s)</w:t>
            </w:r>
          </w:p>
        </w:tc>
        <w:tc>
          <w:tcPr>
            <w:tcW w:w="4956" w:type="dxa"/>
            <w:shd w:val="clear" w:color="auto" w:fill="BFBFBF"/>
          </w:tcPr>
          <w:p w14:paraId="4138EA09" w14:textId="77777777" w:rsidR="00155D5E" w:rsidRPr="009061DB" w:rsidRDefault="00155D5E" w:rsidP="0031534A">
            <w:pPr>
              <w:pStyle w:val="TAH"/>
            </w:pPr>
            <w:r w:rsidRPr="009061DB">
              <w:t>Description</w:t>
            </w:r>
          </w:p>
        </w:tc>
      </w:tr>
      <w:tr w:rsidR="00155D5E" w:rsidRPr="009061DB" w14:paraId="55726A30" w14:textId="77777777" w:rsidTr="0031534A">
        <w:tc>
          <w:tcPr>
            <w:tcW w:w="1555" w:type="dxa"/>
            <w:shd w:val="clear" w:color="auto" w:fill="auto"/>
          </w:tcPr>
          <w:p w14:paraId="5A2F1100" w14:textId="77777777" w:rsidR="00155D5E" w:rsidRPr="009061DB" w:rsidRDefault="00155D5E" w:rsidP="0031534A">
            <w:pPr>
              <w:pStyle w:val="TAL"/>
            </w:pPr>
            <w:r w:rsidRPr="009061DB">
              <w:t>Discover User Service Descriptions</w:t>
            </w:r>
          </w:p>
        </w:tc>
        <w:tc>
          <w:tcPr>
            <w:tcW w:w="1984" w:type="dxa"/>
          </w:tcPr>
          <w:p w14:paraId="5AAC0A22" w14:textId="77777777" w:rsidR="00155D5E" w:rsidRPr="009061DB" w:rsidRDefault="00155D5E" w:rsidP="0031534A">
            <w:pPr>
              <w:pStyle w:val="TAL"/>
            </w:pPr>
            <w:bookmarkStart w:id="422" w:name="_MCCTEMPBM_CRPT22990084___7"/>
            <w:r w:rsidRPr="009061DB">
              <w:rPr>
                <w:rStyle w:val="URLchar"/>
              </w:rPr>
              <w:t>user-service-descriptions?‌</w:t>
            </w:r>
            <w:r w:rsidRPr="009061DB">
              <w:rPr>
                <w:rStyle w:val="Codechar"/>
                <w:noProof w:val="0"/>
                <w:lang w:val="en-GB"/>
              </w:rPr>
              <w:t>{</w:t>
            </w:r>
            <w:proofErr w:type="spellStart"/>
            <w:r w:rsidRPr="009061DB">
              <w:rPr>
                <w:rStyle w:val="Codechar"/>
                <w:noProof w:val="0"/>
                <w:lang w:val="en-GB"/>
              </w:rPr>
              <w:t>queryParameters</w:t>
            </w:r>
            <w:proofErr w:type="spellEnd"/>
            <w:r w:rsidRPr="009061DB">
              <w:rPr>
                <w:rStyle w:val="Codechar"/>
                <w:noProof w:val="0"/>
                <w:lang w:val="en-GB"/>
              </w:rPr>
              <w:t>}</w:t>
            </w:r>
            <w:bookmarkEnd w:id="422"/>
          </w:p>
        </w:tc>
        <w:tc>
          <w:tcPr>
            <w:tcW w:w="1134" w:type="dxa"/>
            <w:shd w:val="clear" w:color="auto" w:fill="auto"/>
          </w:tcPr>
          <w:p w14:paraId="150DB217" w14:textId="77777777" w:rsidR="00155D5E" w:rsidRPr="009061DB" w:rsidRDefault="00155D5E" w:rsidP="0031534A">
            <w:pPr>
              <w:pStyle w:val="TAL"/>
            </w:pPr>
            <w:bookmarkStart w:id="423" w:name="_MCCTEMPBM_CRPT22990085___7"/>
            <w:r w:rsidRPr="009061DB">
              <w:rPr>
                <w:rStyle w:val="HTTPMethod"/>
              </w:rPr>
              <w:t>GET</w:t>
            </w:r>
            <w:bookmarkEnd w:id="423"/>
          </w:p>
        </w:tc>
        <w:tc>
          <w:tcPr>
            <w:tcW w:w="4956" w:type="dxa"/>
            <w:shd w:val="clear" w:color="auto" w:fill="auto"/>
          </w:tcPr>
          <w:p w14:paraId="4975D9DF" w14:textId="77777777" w:rsidR="00155D5E" w:rsidRPr="009061DB" w:rsidRDefault="00155D5E" w:rsidP="0031534A">
            <w:pPr>
              <w:pStyle w:val="TAL"/>
            </w:pPr>
            <w:r w:rsidRPr="009061DB">
              <w:t>Used to discover a set of User Service Descriptions that match a set of filtering criteria corresponding to at least one of the query parameters specified in table 9.2.2</w:t>
            </w:r>
            <w:r w:rsidRPr="009061DB">
              <w:noBreakHyphen/>
              <w:t>2.</w:t>
            </w:r>
          </w:p>
          <w:p w14:paraId="49341EB9" w14:textId="77777777" w:rsidR="00155D5E" w:rsidRPr="009061DB" w:rsidRDefault="00155D5E" w:rsidP="006001F3">
            <w:pPr>
              <w:pStyle w:val="TALcontinuation"/>
            </w:pPr>
            <w:r w:rsidRPr="009061DB">
              <w:t>Multiple query parameters may be concatenated using the ampersand ('&amp;') character as a separator with the resulting semantics of logical conjunction (i.e., Boolean AND).</w:t>
            </w:r>
          </w:p>
          <w:p w14:paraId="6F8B6975" w14:textId="77777777" w:rsidR="00155D5E" w:rsidRPr="009061DB" w:rsidRDefault="00155D5E" w:rsidP="001B367A">
            <w:pPr>
              <w:pStyle w:val="TAL"/>
            </w:pPr>
            <w:r w:rsidRPr="009061DB">
              <w:t>It is an error to invoke this operation with no query parameters.</w:t>
            </w:r>
          </w:p>
          <w:p w14:paraId="5259ADEE" w14:textId="208E066F" w:rsidR="00155D5E" w:rsidRPr="009061DB" w:rsidRDefault="009D27F3" w:rsidP="006001F3">
            <w:pPr>
              <w:pStyle w:val="TALcontinuation"/>
            </w:pPr>
            <w:r w:rsidRPr="009061DB">
              <w:t xml:space="preserve">A User Service Descriptions Bundle </w:t>
            </w:r>
            <w:r w:rsidR="00155D5E" w:rsidRPr="009061DB">
              <w:t>(see clause 9.2.3.1) is returned containing User Service Descriptions matching all of the specified filtering criteria</w:t>
            </w:r>
            <w:r w:rsidRPr="009061DB">
              <w:t xml:space="preserve"> and their dependent resources</w:t>
            </w:r>
            <w:r w:rsidR="00155D5E" w:rsidRPr="009061DB">
              <w:t>, which may be empty if none match all of the criteria.</w:t>
            </w:r>
          </w:p>
        </w:tc>
      </w:tr>
      <w:tr w:rsidR="00155D5E" w:rsidRPr="009061DB" w14:paraId="76BECF54" w14:textId="77777777" w:rsidTr="0031534A">
        <w:tc>
          <w:tcPr>
            <w:tcW w:w="1555" w:type="dxa"/>
            <w:shd w:val="clear" w:color="auto" w:fill="auto"/>
          </w:tcPr>
          <w:p w14:paraId="21608E67" w14:textId="0399A226" w:rsidR="00155D5E" w:rsidRPr="009061DB" w:rsidRDefault="00155D5E" w:rsidP="0031534A">
            <w:pPr>
              <w:pStyle w:val="TAL"/>
            </w:pPr>
            <w:r w:rsidRPr="009061DB">
              <w:t>Retrieve User Service Description</w:t>
            </w:r>
          </w:p>
        </w:tc>
        <w:tc>
          <w:tcPr>
            <w:tcW w:w="1984" w:type="dxa"/>
          </w:tcPr>
          <w:p w14:paraId="1043CC87" w14:textId="77777777" w:rsidR="00155D5E" w:rsidRPr="009061DB" w:rsidRDefault="00155D5E" w:rsidP="0031534A">
            <w:pPr>
              <w:pStyle w:val="TAL"/>
              <w:rPr>
                <w:rStyle w:val="Code"/>
                <w:noProof w:val="0"/>
                <w:lang w:val="en-GB"/>
              </w:rPr>
            </w:pPr>
            <w:bookmarkStart w:id="424" w:name="_MCCTEMPBM_CRPT22990086___7"/>
            <w:r w:rsidRPr="009061DB">
              <w:rPr>
                <w:rStyle w:val="URLchar"/>
              </w:rPr>
              <w:t>user-service-descriptions/‌</w:t>
            </w:r>
            <w:r w:rsidRPr="009061DB">
              <w:rPr>
                <w:rStyle w:val="Codechar"/>
                <w:noProof w:val="0"/>
                <w:lang w:val="en-GB"/>
              </w:rPr>
              <w:t>{</w:t>
            </w:r>
            <w:proofErr w:type="spellStart"/>
            <w:r w:rsidRPr="009061DB">
              <w:rPr>
                <w:rStyle w:val="Codechar"/>
                <w:noProof w:val="0"/>
                <w:lang w:val="en-GB"/>
              </w:rPr>
              <w:t>externalServiceId</w:t>
            </w:r>
            <w:proofErr w:type="spellEnd"/>
            <w:r w:rsidRPr="009061DB">
              <w:rPr>
                <w:rStyle w:val="Codechar"/>
                <w:noProof w:val="0"/>
                <w:lang w:val="en-GB"/>
              </w:rPr>
              <w:t>}</w:t>
            </w:r>
            <w:bookmarkEnd w:id="424"/>
          </w:p>
        </w:tc>
        <w:tc>
          <w:tcPr>
            <w:tcW w:w="1134" w:type="dxa"/>
            <w:shd w:val="clear" w:color="auto" w:fill="auto"/>
          </w:tcPr>
          <w:p w14:paraId="140A18FC" w14:textId="77777777" w:rsidR="00155D5E" w:rsidRPr="009061DB" w:rsidRDefault="00155D5E" w:rsidP="0031534A">
            <w:pPr>
              <w:pStyle w:val="TAL"/>
              <w:rPr>
                <w:rStyle w:val="HTTPMethod"/>
              </w:rPr>
            </w:pPr>
            <w:bookmarkStart w:id="425" w:name="_MCCTEMPBM_CRPT22990087___7"/>
            <w:r w:rsidRPr="009061DB">
              <w:rPr>
                <w:rStyle w:val="HTTPMethod"/>
              </w:rPr>
              <w:t>GET</w:t>
            </w:r>
            <w:bookmarkEnd w:id="425"/>
          </w:p>
        </w:tc>
        <w:tc>
          <w:tcPr>
            <w:tcW w:w="4956" w:type="dxa"/>
            <w:shd w:val="clear" w:color="auto" w:fill="auto"/>
          </w:tcPr>
          <w:p w14:paraId="626D2907" w14:textId="77777777" w:rsidR="00155D5E" w:rsidRPr="009061DB" w:rsidRDefault="00155D5E" w:rsidP="0031534A">
            <w:pPr>
              <w:pStyle w:val="TAL"/>
            </w:pPr>
            <w:r w:rsidRPr="009061DB">
              <w:t xml:space="preserve">The </w:t>
            </w:r>
            <w:r w:rsidRPr="009061DB">
              <w:rPr>
                <w:rStyle w:val="Codechar"/>
                <w:noProof w:val="0"/>
                <w:lang w:val="en-GB"/>
              </w:rPr>
              <w:t>{</w:t>
            </w:r>
            <w:proofErr w:type="spellStart"/>
            <w:r w:rsidRPr="009061DB">
              <w:rPr>
                <w:rStyle w:val="Codechar"/>
                <w:noProof w:val="0"/>
                <w:lang w:val="en-GB"/>
              </w:rPr>
              <w:t>externalServiceId</w:t>
            </w:r>
            <w:proofErr w:type="spellEnd"/>
            <w:r w:rsidRPr="009061DB">
              <w:rPr>
                <w:rStyle w:val="Codechar"/>
                <w:noProof w:val="0"/>
                <w:lang w:val="en-GB"/>
              </w:rPr>
              <w:t>}</w:t>
            </w:r>
            <w:r w:rsidRPr="009061DB">
              <w:t xml:space="preserve"> uniquely identifies a single User Service Description resource in the MBS AF.</w:t>
            </w:r>
          </w:p>
          <w:p w14:paraId="10CBD533" w14:textId="0080D215" w:rsidR="00155D5E" w:rsidRPr="009061DB" w:rsidRDefault="00155D5E" w:rsidP="006001F3">
            <w:pPr>
              <w:pStyle w:val="TALcontinuation"/>
            </w:pPr>
            <w:r w:rsidRPr="009061DB">
              <w:t>If the requested User Service is known to the MBS AF, a</w:t>
            </w:r>
            <w:r w:rsidR="009D27F3" w:rsidRPr="009061DB">
              <w:t xml:space="preserve"> User Service Descriptions Bundle</w:t>
            </w:r>
            <w:r w:rsidRPr="009061DB">
              <w:t xml:space="preserve"> (see clause 9.2.3.2) is returned</w:t>
            </w:r>
            <w:r w:rsidR="009D27F3" w:rsidRPr="009061DB">
              <w:t xml:space="preserve"> comprising a single User Service Description and its dependent resources</w:t>
            </w:r>
            <w:r w:rsidRPr="009061DB">
              <w:t>. Otherwise, a suitable HTTP error response code is returned.</w:t>
            </w:r>
          </w:p>
        </w:tc>
      </w:tr>
    </w:tbl>
    <w:p w14:paraId="1124C680" w14:textId="77777777" w:rsidR="00155D5E" w:rsidRPr="009061DB" w:rsidRDefault="00155D5E" w:rsidP="00155D5E">
      <w:pPr>
        <w:pStyle w:val="TAN"/>
        <w:keepNext w:val="0"/>
      </w:pPr>
    </w:p>
    <w:p w14:paraId="4ADFCF14" w14:textId="77777777" w:rsidR="00155D5E" w:rsidRPr="009061DB" w:rsidRDefault="00155D5E" w:rsidP="00155D5E">
      <w:r w:rsidRPr="009061DB">
        <w:t>Table 9.2.2</w:t>
      </w:r>
      <w:r w:rsidRPr="009061DB">
        <w:noBreakHyphen/>
        <w:t>2 specifies the query parameters that may be combined with the operations specified in table 9.2.2</w:t>
      </w:r>
      <w:r w:rsidRPr="009061DB">
        <w:noBreakHyphen/>
        <w:t>1.</w:t>
      </w:r>
    </w:p>
    <w:p w14:paraId="0717FD0C" w14:textId="77777777" w:rsidR="00155D5E" w:rsidRPr="009061DB" w:rsidRDefault="00155D5E" w:rsidP="00155D5E">
      <w:pPr>
        <w:pStyle w:val="TH"/>
      </w:pPr>
      <w:bookmarkStart w:id="426" w:name="_CRTable9_2_22"/>
      <w:bookmarkStart w:id="427" w:name="_Toc68899650"/>
      <w:bookmarkStart w:id="428" w:name="_Toc71214401"/>
      <w:bookmarkStart w:id="429" w:name="_Toc71722075"/>
      <w:bookmarkStart w:id="430" w:name="_Toc74859127"/>
      <w:bookmarkStart w:id="431" w:name="_Toc123800875"/>
      <w:r w:rsidRPr="009061DB">
        <w:t>Table </w:t>
      </w:r>
      <w:bookmarkEnd w:id="426"/>
      <w:r w:rsidRPr="009061DB">
        <w:t>9.2.2</w:t>
      </w:r>
      <w:r w:rsidRPr="009061DB">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9061DB" w14:paraId="549275CE" w14:textId="77777777" w:rsidTr="009D27F3">
        <w:tc>
          <w:tcPr>
            <w:tcW w:w="786" w:type="pct"/>
            <w:shd w:val="clear" w:color="auto" w:fill="BFBFBF"/>
          </w:tcPr>
          <w:p w14:paraId="3E53737A" w14:textId="77777777" w:rsidR="00155D5E" w:rsidRPr="009061DB" w:rsidRDefault="00155D5E" w:rsidP="0031534A">
            <w:pPr>
              <w:pStyle w:val="TAH"/>
            </w:pPr>
            <w:r w:rsidRPr="009061DB">
              <w:t>Applicable operation</w:t>
            </w:r>
          </w:p>
        </w:tc>
        <w:tc>
          <w:tcPr>
            <w:tcW w:w="466" w:type="pct"/>
            <w:shd w:val="clear" w:color="auto" w:fill="BFBFBF"/>
          </w:tcPr>
          <w:p w14:paraId="2281D90D" w14:textId="77777777" w:rsidR="00155D5E" w:rsidRPr="009061DB" w:rsidRDefault="00155D5E" w:rsidP="0031534A">
            <w:pPr>
              <w:pStyle w:val="TAH"/>
            </w:pPr>
            <w:r w:rsidRPr="009061DB">
              <w:t>Filter name</w:t>
            </w:r>
          </w:p>
        </w:tc>
        <w:tc>
          <w:tcPr>
            <w:tcW w:w="1102" w:type="pct"/>
            <w:shd w:val="clear" w:color="auto" w:fill="BFBFBF"/>
          </w:tcPr>
          <w:p w14:paraId="6A70975F" w14:textId="77777777" w:rsidR="00155D5E" w:rsidRPr="009061DB" w:rsidRDefault="00155D5E" w:rsidP="0031534A">
            <w:pPr>
              <w:pStyle w:val="TAH"/>
            </w:pPr>
            <w:r w:rsidRPr="009061DB">
              <w:t>Query parameter</w:t>
            </w:r>
          </w:p>
        </w:tc>
        <w:tc>
          <w:tcPr>
            <w:tcW w:w="2647" w:type="pct"/>
            <w:shd w:val="clear" w:color="auto" w:fill="BFBFBF"/>
          </w:tcPr>
          <w:p w14:paraId="7C6BF492" w14:textId="77777777" w:rsidR="00155D5E" w:rsidRPr="009061DB" w:rsidRDefault="00155D5E" w:rsidP="0031534A">
            <w:pPr>
              <w:pStyle w:val="TAH"/>
            </w:pPr>
            <w:r w:rsidRPr="009061DB">
              <w:t>Description</w:t>
            </w:r>
          </w:p>
        </w:tc>
      </w:tr>
      <w:tr w:rsidR="00155D5E" w:rsidRPr="009061DB" w14:paraId="5555D832" w14:textId="77777777" w:rsidTr="009D27F3">
        <w:tc>
          <w:tcPr>
            <w:tcW w:w="786" w:type="pct"/>
            <w:shd w:val="clear" w:color="auto" w:fill="auto"/>
          </w:tcPr>
          <w:p w14:paraId="11BE47EA" w14:textId="69082C78" w:rsidR="00155D5E" w:rsidRPr="009061DB" w:rsidRDefault="00155D5E" w:rsidP="0031534A">
            <w:pPr>
              <w:pStyle w:val="TAL"/>
            </w:pPr>
            <w:r w:rsidRPr="009061DB">
              <w:t>Discover User Service Descriptions</w:t>
            </w:r>
          </w:p>
        </w:tc>
        <w:tc>
          <w:tcPr>
            <w:tcW w:w="466" w:type="pct"/>
          </w:tcPr>
          <w:p w14:paraId="4BD99AF2" w14:textId="77777777" w:rsidR="00155D5E" w:rsidRPr="009061DB" w:rsidRDefault="00155D5E" w:rsidP="0031534A">
            <w:pPr>
              <w:pStyle w:val="TAL"/>
            </w:pPr>
            <w:bookmarkStart w:id="432" w:name="_MCCTEMPBM_CRPT22990088___7"/>
            <w:r w:rsidRPr="009061DB">
              <w:t>Service class</w:t>
            </w:r>
            <w:bookmarkEnd w:id="432"/>
          </w:p>
        </w:tc>
        <w:tc>
          <w:tcPr>
            <w:tcW w:w="1102" w:type="pct"/>
          </w:tcPr>
          <w:p w14:paraId="761A25EE" w14:textId="77777777" w:rsidR="00155D5E" w:rsidRPr="009061DB" w:rsidRDefault="00155D5E" w:rsidP="0031534A">
            <w:pPr>
              <w:pStyle w:val="TAL"/>
            </w:pPr>
            <w:bookmarkStart w:id="433" w:name="_MCCTEMPBM_CRPT22990089___7"/>
            <w:r w:rsidRPr="009061DB">
              <w:rPr>
                <w:rStyle w:val="URLchar"/>
              </w:rPr>
              <w:t>service-class=</w:t>
            </w:r>
            <w:r w:rsidRPr="009061DB">
              <w:t>‌</w:t>
            </w:r>
            <w:r w:rsidRPr="009061DB">
              <w:rPr>
                <w:rStyle w:val="Codechar"/>
                <w:noProof w:val="0"/>
                <w:lang w:val="en-GB"/>
              </w:rPr>
              <w:t>{</w:t>
            </w:r>
            <w:proofErr w:type="spellStart"/>
            <w:r w:rsidRPr="009061DB">
              <w:rPr>
                <w:rStyle w:val="Codechar"/>
                <w:noProof w:val="0"/>
                <w:lang w:val="en-GB"/>
              </w:rPr>
              <w:t>serviceClassTermId</w:t>
            </w:r>
            <w:proofErr w:type="spellEnd"/>
            <w:r w:rsidRPr="009061DB">
              <w:rPr>
                <w:rStyle w:val="Codechar"/>
                <w:noProof w:val="0"/>
                <w:lang w:val="en-GB"/>
              </w:rPr>
              <w:t>}</w:t>
            </w:r>
            <w:bookmarkEnd w:id="433"/>
          </w:p>
        </w:tc>
        <w:tc>
          <w:tcPr>
            <w:tcW w:w="2647" w:type="pct"/>
            <w:shd w:val="clear" w:color="auto" w:fill="auto"/>
          </w:tcPr>
          <w:p w14:paraId="642E0A81" w14:textId="0909250C" w:rsidR="00155D5E" w:rsidRPr="009061DB" w:rsidRDefault="00155D5E" w:rsidP="0031534A">
            <w:pPr>
              <w:pStyle w:val="TAL"/>
            </w:pPr>
            <w:r w:rsidRPr="009061DB">
              <w:t>Used to select User Service Descriptions that are tagged with the supplied service class term identifier (see table 4.5.3</w:t>
            </w:r>
            <w:r w:rsidRPr="009061DB">
              <w:noBreakHyphen/>
              <w:t>1 of TS 26.502 [6]), which is expressed as a fully-qualified URI string from a controlled vocabulary (e.g., OMNA BCAST Service Class </w:t>
            </w:r>
            <w:r w:rsidR="00ED4A53" w:rsidRPr="009061DB">
              <w:t>[25]</w:t>
            </w:r>
            <w:r w:rsidRPr="009061DB">
              <w:t>) with appropriate URL encoding applied.</w:t>
            </w:r>
          </w:p>
        </w:tc>
      </w:tr>
      <w:tr w:rsidR="009D27F3" w:rsidRPr="009061DB" w14:paraId="368914A9" w14:textId="77777777" w:rsidTr="009D27F3">
        <w:tc>
          <w:tcPr>
            <w:tcW w:w="786" w:type="pct"/>
            <w:shd w:val="clear" w:color="auto" w:fill="auto"/>
          </w:tcPr>
          <w:p w14:paraId="4403E22E" w14:textId="77777777" w:rsidR="009D27F3" w:rsidRPr="009061DB" w:rsidRDefault="009D27F3" w:rsidP="009D27F3">
            <w:pPr>
              <w:pStyle w:val="TAL"/>
            </w:pPr>
          </w:p>
        </w:tc>
        <w:tc>
          <w:tcPr>
            <w:tcW w:w="466" w:type="pct"/>
          </w:tcPr>
          <w:p w14:paraId="6408E0CA" w14:textId="02719434" w:rsidR="009D27F3" w:rsidRPr="009061DB" w:rsidRDefault="009D27F3" w:rsidP="009D27F3">
            <w:pPr>
              <w:pStyle w:val="TAL"/>
              <w:rPr>
                <w:rStyle w:val="URLchar"/>
              </w:rPr>
            </w:pPr>
            <w:r w:rsidRPr="009061DB">
              <w:t>Conformance profile</w:t>
            </w:r>
          </w:p>
        </w:tc>
        <w:tc>
          <w:tcPr>
            <w:tcW w:w="1102" w:type="pct"/>
          </w:tcPr>
          <w:p w14:paraId="43A49CAB" w14:textId="5A4F4BBB" w:rsidR="009D27F3" w:rsidRPr="009061DB" w:rsidRDefault="009D27F3" w:rsidP="009D27F3">
            <w:pPr>
              <w:pStyle w:val="TAL"/>
              <w:rPr>
                <w:rStyle w:val="URLchar"/>
              </w:rPr>
            </w:pPr>
            <w:bookmarkStart w:id="434" w:name="_MCCTEMPBM_CRPT22990090___7"/>
            <w:r w:rsidRPr="009061DB">
              <w:rPr>
                <w:rStyle w:val="URLchar"/>
                <w:rFonts w:eastAsiaTheme="minorEastAsia"/>
              </w:rPr>
              <w:t>profile=</w:t>
            </w:r>
            <w:r w:rsidRPr="009061DB">
              <w:t>‌</w:t>
            </w:r>
            <w:r w:rsidRPr="009061DB">
              <w:rPr>
                <w:rStyle w:val="Codechar"/>
                <w:noProof w:val="0"/>
                <w:lang w:val="en-GB"/>
              </w:rPr>
              <w:t>{</w:t>
            </w:r>
            <w:proofErr w:type="spellStart"/>
            <w:r w:rsidRPr="009061DB">
              <w:rPr>
                <w:rStyle w:val="Codechar"/>
                <w:noProof w:val="0"/>
                <w:lang w:val="en-GB"/>
              </w:rPr>
              <w:t>conformance‌Profile‌TermId</w:t>
            </w:r>
            <w:proofErr w:type="spellEnd"/>
            <w:r w:rsidRPr="009061DB">
              <w:rPr>
                <w:rStyle w:val="Codechar"/>
                <w:noProof w:val="0"/>
                <w:lang w:val="en-GB"/>
              </w:rPr>
              <w:t>}</w:t>
            </w:r>
            <w:bookmarkEnd w:id="434"/>
          </w:p>
        </w:tc>
        <w:tc>
          <w:tcPr>
            <w:tcW w:w="2647" w:type="pct"/>
            <w:shd w:val="clear" w:color="auto" w:fill="auto"/>
          </w:tcPr>
          <w:p w14:paraId="1D1B2C8E" w14:textId="2F1931A9" w:rsidR="009D27F3" w:rsidRPr="009061DB" w:rsidRDefault="009D27F3" w:rsidP="009D27F3">
            <w:pPr>
              <w:pStyle w:val="TAL"/>
            </w:pPr>
            <w:r w:rsidRPr="009061DB">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9061DB" w:rsidRDefault="00155D5E" w:rsidP="00155D5E">
      <w:pPr>
        <w:pStyle w:val="TAN"/>
        <w:keepNext w:val="0"/>
      </w:pPr>
    </w:p>
    <w:p w14:paraId="7F17AB44" w14:textId="799EE450" w:rsidR="00155D5E" w:rsidRPr="009061DB" w:rsidRDefault="00155D5E" w:rsidP="00155D5E">
      <w:pPr>
        <w:pStyle w:val="Heading3"/>
      </w:pPr>
      <w:bookmarkStart w:id="435" w:name="_CR9_2_3"/>
      <w:bookmarkStart w:id="436" w:name="_Toc210211729"/>
      <w:bookmarkEnd w:id="435"/>
      <w:r w:rsidRPr="009061DB">
        <w:t>9.2.3</w:t>
      </w:r>
      <w:r w:rsidR="009D27F3" w:rsidRPr="009061DB">
        <w:tab/>
        <w:t>Response format</w:t>
      </w:r>
      <w:bookmarkEnd w:id="427"/>
      <w:bookmarkEnd w:id="428"/>
      <w:bookmarkEnd w:id="429"/>
      <w:bookmarkEnd w:id="430"/>
      <w:bookmarkEnd w:id="431"/>
      <w:bookmarkEnd w:id="436"/>
    </w:p>
    <w:p w14:paraId="4A124364" w14:textId="5FA9CBDE" w:rsidR="00155D5E" w:rsidRPr="009061DB" w:rsidRDefault="00155D5E" w:rsidP="00155D5E">
      <w:pPr>
        <w:pStyle w:val="Heading4"/>
      </w:pPr>
      <w:bookmarkStart w:id="437" w:name="_CR9_2_3_1"/>
      <w:bookmarkStart w:id="438" w:name="_Toc68899651"/>
      <w:bookmarkStart w:id="439" w:name="_Toc71214402"/>
      <w:bookmarkStart w:id="440" w:name="_Toc71722076"/>
      <w:bookmarkStart w:id="441" w:name="_Toc74859128"/>
      <w:bookmarkStart w:id="442" w:name="_Toc123800876"/>
      <w:bookmarkStart w:id="443" w:name="_Toc210211730"/>
      <w:bookmarkEnd w:id="437"/>
      <w:r w:rsidRPr="009061DB">
        <w:t>9.2.3.1</w:t>
      </w:r>
      <w:r w:rsidRPr="009061DB">
        <w:tab/>
        <w:t>User</w:t>
      </w:r>
      <w:r w:rsidR="00505412" w:rsidRPr="009061DB">
        <w:t xml:space="preserve"> </w:t>
      </w:r>
      <w:r w:rsidRPr="009061DB">
        <w:t>Service</w:t>
      </w:r>
      <w:r w:rsidR="00505412" w:rsidRPr="009061DB">
        <w:t xml:space="preserve"> </w:t>
      </w:r>
      <w:r w:rsidRPr="009061DB">
        <w:t>Descriptions</w:t>
      </w:r>
      <w:r w:rsidR="00505412" w:rsidRPr="009061DB">
        <w:t xml:space="preserve"> result</w:t>
      </w:r>
      <w:bookmarkEnd w:id="438"/>
      <w:bookmarkEnd w:id="439"/>
      <w:bookmarkEnd w:id="440"/>
      <w:bookmarkEnd w:id="441"/>
      <w:bookmarkEnd w:id="442"/>
      <w:bookmarkEnd w:id="443"/>
    </w:p>
    <w:p w14:paraId="615BB846" w14:textId="77777777" w:rsidR="00505412" w:rsidRPr="009061DB" w:rsidRDefault="00505412" w:rsidP="001B367A">
      <w:r w:rsidRPr="009061DB">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9061DB" w:rsidRDefault="00505412" w:rsidP="00505412">
      <w:pPr>
        <w:pStyle w:val="B1"/>
      </w:pPr>
      <w:r w:rsidRPr="009061DB">
        <w:t>-</w:t>
      </w:r>
      <w:r w:rsidRPr="009061DB">
        <w:tab/>
        <w:t>The User Service Descriptions Bundle Entity shall include any dependent resources as additional body parts per clause 5.3.1A.</w:t>
      </w:r>
    </w:p>
    <w:p w14:paraId="3B598463" w14:textId="77777777" w:rsidR="00505412" w:rsidRPr="009061DB" w:rsidRDefault="00505412" w:rsidP="00505412">
      <w:pPr>
        <w:pStyle w:val="B1"/>
      </w:pPr>
      <w:r w:rsidRPr="009061DB">
        <w:t>-</w:t>
      </w:r>
      <w:r w:rsidRPr="009061DB">
        <w:tab/>
        <w:t>The headers of the User Service Descriptions Bundle Entity shall be conveyed in the headers of the HTTP response message.</w:t>
      </w:r>
    </w:p>
    <w:p w14:paraId="3DB71313" w14:textId="77777777" w:rsidR="00505412" w:rsidRPr="009061DB" w:rsidRDefault="00505412" w:rsidP="00505412">
      <w:pPr>
        <w:pStyle w:val="B1"/>
      </w:pPr>
      <w:r w:rsidRPr="009061DB">
        <w:t>-</w:t>
      </w:r>
      <w:r w:rsidRPr="009061DB">
        <w:tab/>
        <w:t>A strong entity tag shall additionally be conveyed in the headers of the HTTP response per clause 8.2.3.4.</w:t>
      </w:r>
    </w:p>
    <w:p w14:paraId="147ED82F" w14:textId="77777777" w:rsidR="00505412" w:rsidRPr="009061DB" w:rsidRDefault="00505412" w:rsidP="00505412">
      <w:pPr>
        <w:pStyle w:val="B1"/>
      </w:pPr>
      <w:r w:rsidRPr="009061DB">
        <w:t>-</w:t>
      </w:r>
      <w:r w:rsidRPr="009061DB">
        <w:tab/>
        <w:t>The body of the User Service Descriptions Bundle Entity shall be conveyed in the body of the HTTP response message.</w:t>
      </w:r>
    </w:p>
    <w:p w14:paraId="4346FFC4" w14:textId="6B282CD7" w:rsidR="00505412" w:rsidRPr="009061DB" w:rsidRDefault="00505412" w:rsidP="00505412">
      <w:pPr>
        <w:pStyle w:val="B1"/>
      </w:pPr>
      <w:r w:rsidRPr="009061DB">
        <w:lastRenderedPageBreak/>
        <w:t>-</w:t>
      </w:r>
      <w:r w:rsidRPr="009061DB">
        <w:tab/>
        <w:t xml:space="preserve">The MBS AF may apply </w:t>
      </w:r>
      <w:proofErr w:type="spellStart"/>
      <w:r w:rsidRPr="009061DB">
        <w:t>GZip</w:t>
      </w:r>
      <w:proofErr w:type="spellEnd"/>
      <w:r w:rsidR="00AA6723" w:rsidRPr="009061DB">
        <w:t> </w:t>
      </w:r>
      <w:r w:rsidRPr="009061DB">
        <w:t>[41] encoding to individual body parts of the User Service Descriptions Bundle Entity, or to the entity as a whole, subject to the provisions of clause 8.2.2.</w:t>
      </w:r>
    </w:p>
    <w:p w14:paraId="395C7E4A" w14:textId="7F1E71AC" w:rsidR="00155D5E" w:rsidRPr="009061DB" w:rsidRDefault="00155D5E" w:rsidP="00155D5E">
      <w:pPr>
        <w:pStyle w:val="Heading4"/>
      </w:pPr>
      <w:bookmarkStart w:id="444" w:name="_CR9_2_3_2"/>
      <w:bookmarkStart w:id="445" w:name="_Toc210211731"/>
      <w:bookmarkEnd w:id="444"/>
      <w:r w:rsidRPr="009061DB">
        <w:t>9.2.3.2</w:t>
      </w:r>
      <w:r w:rsidRPr="009061DB">
        <w:tab/>
        <w:t>User</w:t>
      </w:r>
      <w:r w:rsidR="00505412" w:rsidRPr="009061DB">
        <w:t xml:space="preserve"> </w:t>
      </w:r>
      <w:r w:rsidRPr="009061DB">
        <w:t>Service</w:t>
      </w:r>
      <w:r w:rsidR="00505412" w:rsidRPr="009061DB">
        <w:t xml:space="preserve"> </w:t>
      </w:r>
      <w:r w:rsidRPr="009061DB">
        <w:t>Description</w:t>
      </w:r>
      <w:r w:rsidR="00505412" w:rsidRPr="009061DB">
        <w:t xml:space="preserve"> result</w:t>
      </w:r>
      <w:bookmarkEnd w:id="445"/>
    </w:p>
    <w:p w14:paraId="7278EF87" w14:textId="77777777" w:rsidR="00505412" w:rsidRPr="009061DB" w:rsidRDefault="00505412" w:rsidP="001B367A">
      <w:r w:rsidRPr="009061DB">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9061DB" w:rsidRDefault="00505412" w:rsidP="00505412">
      <w:pPr>
        <w:pStyle w:val="B1"/>
      </w:pPr>
      <w:r w:rsidRPr="009061DB">
        <w:t>-</w:t>
      </w:r>
      <w:r w:rsidRPr="009061DB">
        <w:tab/>
        <w:t>The User Service Descriptions Bundle Entity shall include any dependent resources as additional body parts per clause 5.3.1A.</w:t>
      </w:r>
    </w:p>
    <w:p w14:paraId="7ECFCC21" w14:textId="77777777" w:rsidR="00505412" w:rsidRPr="009061DB" w:rsidRDefault="00505412" w:rsidP="00505412">
      <w:pPr>
        <w:pStyle w:val="B1"/>
      </w:pPr>
      <w:r w:rsidRPr="009061DB">
        <w:t>-</w:t>
      </w:r>
      <w:r w:rsidRPr="009061DB">
        <w:tab/>
        <w:t>The headers of the User Service Descriptions Bundle Entity shall be conveyed in the headers of the HTTP response message.</w:t>
      </w:r>
    </w:p>
    <w:p w14:paraId="498D3C72" w14:textId="77777777" w:rsidR="00505412" w:rsidRPr="009061DB" w:rsidRDefault="00505412" w:rsidP="00505412">
      <w:pPr>
        <w:pStyle w:val="B1"/>
      </w:pPr>
      <w:r w:rsidRPr="009061DB">
        <w:t>-</w:t>
      </w:r>
      <w:r w:rsidRPr="009061DB">
        <w:tab/>
        <w:t>A strong entity tag shall additionally be conveyed in the headers of the HTTP response per clause 8.2.3.4.</w:t>
      </w:r>
    </w:p>
    <w:p w14:paraId="2D47B951" w14:textId="77777777" w:rsidR="00505412" w:rsidRPr="009061DB" w:rsidRDefault="00505412" w:rsidP="00505412">
      <w:pPr>
        <w:pStyle w:val="B1"/>
      </w:pPr>
      <w:r w:rsidRPr="009061DB">
        <w:t>-</w:t>
      </w:r>
      <w:r w:rsidRPr="009061DB">
        <w:tab/>
        <w:t>The body of the User Service Descriptions Bundle Entity shall be conveyed in the body of the HTTP response message.</w:t>
      </w:r>
    </w:p>
    <w:p w14:paraId="1E2881A6" w14:textId="77777777" w:rsidR="00505412" w:rsidRPr="009061DB" w:rsidRDefault="00505412" w:rsidP="00505412">
      <w:pPr>
        <w:pStyle w:val="B1"/>
      </w:pPr>
      <w:r w:rsidRPr="009061DB">
        <w:t>-</w:t>
      </w:r>
      <w:r w:rsidRPr="009061DB">
        <w:tab/>
        <w:t xml:space="preserve">The MBS AF may apply </w:t>
      </w:r>
      <w:proofErr w:type="spellStart"/>
      <w:r w:rsidRPr="009061DB">
        <w:t>GZip</w:t>
      </w:r>
      <w:proofErr w:type="spellEnd"/>
      <w:r w:rsidRPr="009061DB">
        <w:t xml:space="preserve"> [41] encoding to individual body parts of the User Service Descriptions Bundle Entity, or to the entity as a whole, subject to the provisions of clause 8.2.2.</w:t>
      </w:r>
    </w:p>
    <w:p w14:paraId="34D5B8D7" w14:textId="0B3D1224" w:rsidR="00505412" w:rsidRPr="009061DB" w:rsidRDefault="00505412" w:rsidP="00505412">
      <w:pPr>
        <w:pStyle w:val="Heading1"/>
      </w:pPr>
      <w:bookmarkStart w:id="446" w:name="_CR10"/>
      <w:bookmarkStart w:id="447" w:name="_Toc210211732"/>
      <w:bookmarkEnd w:id="446"/>
      <w:r w:rsidRPr="009061DB">
        <w:t>10</w:t>
      </w:r>
      <w:r w:rsidRPr="009061DB">
        <w:tab/>
        <w:t>MBS AS protocols (MBS-4-UC)</w:t>
      </w:r>
      <w:bookmarkEnd w:id="447"/>
    </w:p>
    <w:p w14:paraId="3D8B1527" w14:textId="77777777" w:rsidR="00505412" w:rsidRPr="009061DB" w:rsidRDefault="00505412" w:rsidP="00505412">
      <w:pPr>
        <w:pStyle w:val="Heading2"/>
      </w:pPr>
      <w:bookmarkStart w:id="448" w:name="_CR10_1"/>
      <w:bookmarkStart w:id="449" w:name="_Toc210211733"/>
      <w:bookmarkEnd w:id="448"/>
      <w:r w:rsidRPr="009061DB">
        <w:t>10.1</w:t>
      </w:r>
      <w:r w:rsidRPr="009061DB">
        <w:tab/>
        <w:t>General</w:t>
      </w:r>
      <w:bookmarkEnd w:id="449"/>
    </w:p>
    <w:p w14:paraId="1BB75A6D" w14:textId="77777777" w:rsidR="00505412" w:rsidRPr="009061DB" w:rsidRDefault="00505412" w:rsidP="00505412">
      <w:pPr>
        <w:keepNext/>
      </w:pPr>
      <w:r w:rsidRPr="009061DB">
        <w:t>This clause specifies the protocols between the MBSTF Client and the MBS AS with reference to the general provisions of clause 8 as they apply to these functional entities at reference point MBS</w:t>
      </w:r>
      <w:r w:rsidRPr="009061DB">
        <w:noBreakHyphen/>
        <w:t>4</w:t>
      </w:r>
      <w:r w:rsidRPr="009061DB">
        <w:noBreakHyphen/>
        <w:t>UC.</w:t>
      </w:r>
    </w:p>
    <w:p w14:paraId="6414D898" w14:textId="77777777" w:rsidR="00505412" w:rsidRPr="009061DB" w:rsidRDefault="00505412" w:rsidP="00505412">
      <w:pPr>
        <w:keepNext/>
      </w:pPr>
      <w:r w:rsidRPr="009061DB">
        <w:t>The following protocols are defined in this release:</w:t>
      </w:r>
    </w:p>
    <w:p w14:paraId="0EC626A0" w14:textId="77777777" w:rsidR="00505412" w:rsidRPr="009061DB" w:rsidRDefault="00505412" w:rsidP="00505412">
      <w:pPr>
        <w:pStyle w:val="B1"/>
      </w:pPr>
      <w:r w:rsidRPr="009061DB">
        <w:t>-</w:t>
      </w:r>
      <w:r w:rsidRPr="009061DB">
        <w:tab/>
        <w:t>Unicast Object Repair protocol (clause 10.2) between the MBSTF Client and the MBS AS when the delivery of one of several objects in an MBS download delivery session using the Object Distribution Method was not completely successful.</w:t>
      </w:r>
    </w:p>
    <w:p w14:paraId="62C46EB6" w14:textId="77777777" w:rsidR="00505412" w:rsidRPr="009061DB" w:rsidRDefault="00505412" w:rsidP="00505412">
      <w:pPr>
        <w:pStyle w:val="Heading2"/>
      </w:pPr>
      <w:bookmarkStart w:id="450" w:name="_CR10_2"/>
      <w:bookmarkStart w:id="451" w:name="_Toc210211734"/>
      <w:bookmarkEnd w:id="450"/>
      <w:r w:rsidRPr="009061DB">
        <w:t>10.2</w:t>
      </w:r>
      <w:r w:rsidRPr="009061DB">
        <w:tab/>
        <w:t>Unicast Object Repair protocol</w:t>
      </w:r>
      <w:bookmarkEnd w:id="451"/>
    </w:p>
    <w:p w14:paraId="24D82ADD" w14:textId="77777777" w:rsidR="00505412" w:rsidRPr="009061DB" w:rsidRDefault="00505412" w:rsidP="00505412">
      <w:pPr>
        <w:pStyle w:val="Heading3"/>
      </w:pPr>
      <w:bookmarkStart w:id="452" w:name="_CR10_2_1"/>
      <w:bookmarkStart w:id="453" w:name="_Toc210211735"/>
      <w:bookmarkEnd w:id="452"/>
      <w:r w:rsidRPr="009061DB">
        <w:t>10.2.1</w:t>
      </w:r>
      <w:r w:rsidRPr="009061DB">
        <w:tab/>
        <w:t>Overview</w:t>
      </w:r>
      <w:bookmarkEnd w:id="453"/>
    </w:p>
    <w:p w14:paraId="13F12599" w14:textId="77777777" w:rsidR="00505412" w:rsidRPr="009061DB" w:rsidRDefault="00505412" w:rsidP="00505412">
      <w:pPr>
        <w:keepNext/>
      </w:pPr>
      <w:r w:rsidRPr="009061DB">
        <w:t>This clause defines the unicast Object Repair retrieval protocol between the MBSTF Client and the MBS AS at reference point MBS</w:t>
      </w:r>
      <w:r w:rsidRPr="009061DB">
        <w:noBreakHyphen/>
        <w:t>4</w:t>
      </w:r>
      <w:r w:rsidRPr="009061DB">
        <w:noBreakHyphen/>
        <w:t xml:space="preserve">UC when the delivery of one of several objects in an MBS User Service Session was not completely successful. </w:t>
      </w:r>
      <w:r w:rsidRPr="009061DB">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253C12BC" w14:textId="77777777" w:rsidR="00505412" w:rsidRPr="009061DB" w:rsidRDefault="00505412" w:rsidP="00505412">
      <w:pPr>
        <w:pStyle w:val="B1"/>
        <w:keepNext/>
      </w:pPr>
      <w:r w:rsidRPr="009061DB">
        <w:t>-</w:t>
      </w:r>
      <w:r w:rsidRPr="009061DB">
        <w:tab/>
        <w:t>An MBSTF Client shall implement the procedures defined in clause 10.2.2 to support the object repair protocol.</w:t>
      </w:r>
    </w:p>
    <w:p w14:paraId="0CA779F6" w14:textId="77777777" w:rsidR="00505412" w:rsidRPr="009061DB" w:rsidRDefault="00505412" w:rsidP="00505412">
      <w:pPr>
        <w:pStyle w:val="B1"/>
      </w:pPr>
      <w:r w:rsidRPr="009061DB">
        <w:t>-</w:t>
      </w:r>
      <w:r w:rsidRPr="009061DB">
        <w:tab/>
        <w:t>An MBS AS shall implement the procedures defined in clause 10.2.3 to support the object repair protocol.</w:t>
      </w:r>
    </w:p>
    <w:p w14:paraId="0FFE86AC" w14:textId="77777777" w:rsidR="00505412" w:rsidRPr="009061DB" w:rsidRDefault="00505412" w:rsidP="00505412">
      <w:pPr>
        <w:pStyle w:val="Heading3"/>
      </w:pPr>
      <w:bookmarkStart w:id="454" w:name="_CR10_2_2"/>
      <w:bookmarkStart w:id="455" w:name="_Toc210211736"/>
      <w:bookmarkEnd w:id="454"/>
      <w:r w:rsidRPr="009061DB">
        <w:t>10.2.2</w:t>
      </w:r>
      <w:r w:rsidRPr="009061DB">
        <w:tab/>
        <w:t>MBSTF Client procedures</w:t>
      </w:r>
      <w:bookmarkEnd w:id="455"/>
    </w:p>
    <w:p w14:paraId="32811FB8" w14:textId="77777777" w:rsidR="00505412" w:rsidRPr="009061DB" w:rsidRDefault="00505412" w:rsidP="00505412">
      <w:pPr>
        <w:pStyle w:val="Heading4"/>
      </w:pPr>
      <w:bookmarkStart w:id="456" w:name="_CR10_2_2_1"/>
      <w:bookmarkStart w:id="457" w:name="_Toc210211737"/>
      <w:bookmarkEnd w:id="456"/>
      <w:r w:rsidRPr="009061DB">
        <w:t>10.2.2.1</w:t>
      </w:r>
      <w:r w:rsidRPr="009061DB">
        <w:tab/>
        <w:t>General</w:t>
      </w:r>
      <w:bookmarkEnd w:id="457"/>
    </w:p>
    <w:p w14:paraId="1EAAA844" w14:textId="77777777" w:rsidR="00505412" w:rsidRPr="009061DB" w:rsidRDefault="00505412" w:rsidP="00505412">
      <w:r w:rsidRPr="009061DB">
        <w:t>This clause defines the MBSTF Client procedures for the unicast Object Repair protocol.</w:t>
      </w:r>
    </w:p>
    <w:p w14:paraId="14060B0D" w14:textId="77777777" w:rsidR="00505412" w:rsidRPr="009061DB" w:rsidRDefault="00505412" w:rsidP="00505412">
      <w:r w:rsidRPr="009061DB">
        <w:t>It is assumed that at a specific time instance, the MBSTF Client is triggered to initiate the Object Repair procedures based on the parameters defined in clause 10.2.2.2.</w:t>
      </w:r>
    </w:p>
    <w:p w14:paraId="46E2BD1A" w14:textId="77777777" w:rsidR="00505412" w:rsidRPr="009061DB" w:rsidRDefault="00505412" w:rsidP="00505412">
      <w:bookmarkStart w:id="458" w:name="_MCCTEMPBM_CRPT22990091___7"/>
      <w:r w:rsidRPr="009061DB">
        <w:lastRenderedPageBreak/>
        <w:t xml:space="preserve">Once initiated, the MBSTF Client shall calculate a random </w:t>
      </w:r>
      <w:r w:rsidRPr="009061DB">
        <w:rPr>
          <w:i/>
          <w:iCs/>
        </w:rPr>
        <w:t>back-off time</w:t>
      </w:r>
      <w:r w:rsidRPr="009061DB">
        <w:rPr>
          <w:lang w:eastAsia="ja-JP"/>
        </w:rPr>
        <w:t xml:space="preserve"> </w:t>
      </w:r>
      <w:r w:rsidRPr="009061DB">
        <w:t xml:space="preserve">using the </w:t>
      </w:r>
      <w:proofErr w:type="spellStart"/>
      <w:r w:rsidRPr="009061DB">
        <w:rPr>
          <w:rStyle w:val="JSONpropertyChar"/>
        </w:rPr>
        <w:t>offsetTime</w:t>
      </w:r>
      <w:proofErr w:type="spellEnd"/>
      <w:r w:rsidRPr="009061DB">
        <w:t xml:space="preserve"> and </w:t>
      </w:r>
      <w:proofErr w:type="spellStart"/>
      <w:r w:rsidRPr="009061DB">
        <w:rPr>
          <w:rStyle w:val="JSONpropertyChar"/>
        </w:rPr>
        <w:t>randomTimePeriod</w:t>
      </w:r>
      <w:proofErr w:type="spellEnd"/>
      <w:r w:rsidRPr="009061DB">
        <w:t xml:space="preserve"> parameters as defined in clause 10.2.2.3. </w:t>
      </w:r>
      <w:r w:rsidRPr="009061DB">
        <w:rPr>
          <w:lang w:eastAsia="ja-JP"/>
        </w:rPr>
        <w:t>The MBSTF Client shall start making repair requests</w:t>
      </w:r>
      <w:r w:rsidRPr="009061DB">
        <w:t xml:space="preserve"> as described in clause 10.2.2.3</w:t>
      </w:r>
      <w:r w:rsidRPr="009061DB">
        <w:rPr>
          <w:lang w:eastAsia="ja-JP"/>
        </w:rPr>
        <w:t xml:space="preserve"> at the computed </w:t>
      </w:r>
      <w:r w:rsidRPr="009061DB">
        <w:rPr>
          <w:i/>
          <w:iCs/>
        </w:rPr>
        <w:t xml:space="preserve">back-off </w:t>
      </w:r>
      <w:r w:rsidRPr="009061DB">
        <w:t>time. T</w:t>
      </w:r>
      <w:r w:rsidRPr="009061DB">
        <w:rPr>
          <w:lang w:eastAsia="ja-JP"/>
        </w:rPr>
        <w:t xml:space="preserve">he MBSTF Client shall not start sending any repair request messages before this calculated time </w:t>
      </w:r>
      <w:r w:rsidRPr="009061DB">
        <w:rPr>
          <w:i/>
          <w:iCs/>
        </w:rPr>
        <w:t>back-off time</w:t>
      </w:r>
      <w:r w:rsidRPr="009061DB">
        <w:rPr>
          <w:lang w:eastAsia="ja-JP"/>
        </w:rPr>
        <w:t xml:space="preserve"> has elapsed.</w:t>
      </w:r>
    </w:p>
    <w:p w14:paraId="037D5DF3" w14:textId="77777777" w:rsidR="00505412" w:rsidRPr="009061DB" w:rsidRDefault="00505412" w:rsidP="00505412">
      <w:pPr>
        <w:pStyle w:val="Heading4"/>
      </w:pPr>
      <w:bookmarkStart w:id="459" w:name="_CR10_2_2_2"/>
      <w:bookmarkStart w:id="460" w:name="_Toc210211738"/>
      <w:bookmarkEnd w:id="458"/>
      <w:bookmarkEnd w:id="459"/>
      <w:r w:rsidRPr="009061DB">
        <w:t>10.2.2.2</w:t>
      </w:r>
      <w:r w:rsidRPr="009061DB">
        <w:tab/>
        <w:t>Parameters</w:t>
      </w:r>
      <w:bookmarkEnd w:id="460"/>
    </w:p>
    <w:p w14:paraId="7B89DC09" w14:textId="77777777" w:rsidR="00505412" w:rsidRPr="009061DB" w:rsidRDefault="00505412" w:rsidP="00505412">
      <w:pPr>
        <w:keepNext/>
      </w:pPr>
      <w:r w:rsidRPr="009061DB">
        <w:t>The following parameters are assumed to be available to the MBSTF Client for unicast Object Repair:</w:t>
      </w:r>
    </w:p>
    <w:p w14:paraId="72CB3E47" w14:textId="77777777" w:rsidR="00505412" w:rsidRPr="009061DB" w:rsidRDefault="00505412" w:rsidP="00505412">
      <w:pPr>
        <w:pStyle w:val="B1"/>
        <w:keepNext/>
      </w:pPr>
      <w:bookmarkStart w:id="461" w:name="_MCCTEMPBM_CRPT22990092___7"/>
      <w:r w:rsidRPr="009061DB">
        <w:rPr>
          <w:lang w:eastAsia="ja-JP"/>
        </w:rPr>
        <w:t>-</w:t>
      </w:r>
      <w:r w:rsidRPr="009061DB">
        <w:rPr>
          <w:lang w:eastAsia="ja-JP"/>
        </w:rPr>
        <w:tab/>
        <w:t xml:space="preserve">The </w:t>
      </w:r>
      <w:proofErr w:type="spellStart"/>
      <w:r w:rsidRPr="009061DB">
        <w:rPr>
          <w:rFonts w:ascii="Courier New" w:hAnsi="Courier New" w:cs="Arial"/>
          <w:w w:val="90"/>
          <w:sz w:val="19"/>
          <w:szCs w:val="18"/>
        </w:rPr>
        <w:t>offsetTime</w:t>
      </w:r>
      <w:proofErr w:type="spellEnd"/>
      <w:r w:rsidRPr="009061DB">
        <w:t xml:space="preserve"> parameter and the </w:t>
      </w:r>
      <w:proofErr w:type="spellStart"/>
      <w:r w:rsidRPr="009061DB">
        <w:rPr>
          <w:rFonts w:ascii="Courier New" w:hAnsi="Courier New" w:cs="Arial"/>
          <w:w w:val="90"/>
          <w:sz w:val="19"/>
          <w:szCs w:val="18"/>
        </w:rPr>
        <w:t>randomTimePeriod</w:t>
      </w:r>
      <w:proofErr w:type="spellEnd"/>
      <w:r w:rsidRPr="009061DB">
        <w:t xml:space="preserve"> parameter for the back-off time computation.</w:t>
      </w:r>
    </w:p>
    <w:bookmarkEnd w:id="461"/>
    <w:p w14:paraId="7A21111E" w14:textId="77777777" w:rsidR="00505412" w:rsidRPr="009061DB" w:rsidRDefault="00505412" w:rsidP="00505412">
      <w:pPr>
        <w:pStyle w:val="B1"/>
      </w:pPr>
      <w:r w:rsidRPr="009061DB">
        <w:t>-</w:t>
      </w:r>
      <w:r w:rsidRPr="009061DB">
        <w:tab/>
        <w:t>For each object with missing data:</w:t>
      </w:r>
    </w:p>
    <w:p w14:paraId="619A9851" w14:textId="77777777" w:rsidR="00505412" w:rsidRPr="009061DB" w:rsidRDefault="00505412" w:rsidP="00505412">
      <w:pPr>
        <w:pStyle w:val="B2"/>
      </w:pPr>
      <w:r w:rsidRPr="009061DB">
        <w:t>-</w:t>
      </w:r>
      <w:r w:rsidRPr="009061DB">
        <w:tab/>
        <w:t xml:space="preserve">If available to the MBSTF Client in the MBS Distribution Session metadata, an </w:t>
      </w:r>
      <w:r w:rsidRPr="009061DB">
        <w:rPr>
          <w:i/>
          <w:iCs/>
        </w:rPr>
        <w:t>entity tag</w:t>
      </w:r>
      <w:r w:rsidRPr="009061DB">
        <w:t xml:space="preserve"> value for the damaged object.</w:t>
      </w:r>
    </w:p>
    <w:p w14:paraId="02D25557" w14:textId="77777777" w:rsidR="00505412" w:rsidRPr="009061DB" w:rsidRDefault="00505412" w:rsidP="00505412">
      <w:pPr>
        <w:pStyle w:val="B2"/>
      </w:pPr>
      <w:r w:rsidRPr="009061DB">
        <w:t>-</w:t>
      </w:r>
      <w:r w:rsidRPr="009061DB">
        <w:tab/>
        <w:t xml:space="preserve">The </w:t>
      </w:r>
      <w:r w:rsidRPr="009061DB">
        <w:rPr>
          <w:i/>
          <w:iCs/>
        </w:rPr>
        <w:t>length</w:t>
      </w:r>
      <w:r w:rsidRPr="009061DB">
        <w:t xml:space="preserve"> (in bytes) of the damaged object.</w:t>
      </w:r>
    </w:p>
    <w:p w14:paraId="5A208C06" w14:textId="77777777" w:rsidR="00505412" w:rsidRPr="009061DB" w:rsidRDefault="00505412" w:rsidP="00505412">
      <w:pPr>
        <w:pStyle w:val="B2"/>
        <w:rPr>
          <w:i/>
          <w:iCs/>
        </w:rPr>
      </w:pPr>
      <w:r w:rsidRPr="009061DB">
        <w:t>-</w:t>
      </w:r>
      <w:r w:rsidRPr="009061DB">
        <w:tab/>
        <w:t xml:space="preserve">The network location </w:t>
      </w:r>
      <w:proofErr w:type="spellStart"/>
      <w:r w:rsidRPr="009061DB">
        <w:rPr>
          <w:i/>
          <w:iCs/>
        </w:rPr>
        <w:t>location</w:t>
      </w:r>
      <w:proofErr w:type="spellEnd"/>
      <w:r w:rsidRPr="009061DB">
        <w:t xml:space="preserve"> referring to a corresponding object hosted on the MBS AS.</w:t>
      </w:r>
    </w:p>
    <w:p w14:paraId="2DA89C79" w14:textId="77777777" w:rsidR="00505412" w:rsidRPr="009061DB" w:rsidRDefault="00505412" w:rsidP="00505412">
      <w:pPr>
        <w:pStyle w:val="B2"/>
      </w:pPr>
      <w:bookmarkStart w:id="462" w:name="_MCCTEMPBM_CRPT22990093___7"/>
      <w:r w:rsidRPr="009061DB">
        <w:rPr>
          <w:i/>
          <w:iCs/>
        </w:rPr>
        <w:t>-</w:t>
      </w:r>
      <w:r w:rsidRPr="009061DB">
        <w:rPr>
          <w:i/>
          <w:iCs/>
        </w:rPr>
        <w:tab/>
      </w:r>
      <w:r w:rsidRPr="009061DB">
        <w:t xml:space="preserve">A minimally sized </w:t>
      </w:r>
      <w:r w:rsidRPr="009061DB">
        <w:rPr>
          <w:i/>
          <w:iCs/>
        </w:rPr>
        <w:t>list of byte ranges</w:t>
      </w:r>
      <w:r w:rsidRPr="009061DB">
        <w:t xml:space="preserve"> of dimension </w:t>
      </w:r>
      <w:r w:rsidRPr="009061DB">
        <w:rPr>
          <w:rStyle w:val="Codechar"/>
          <w:noProof w:val="0"/>
          <w:lang w:val="en-GB"/>
        </w:rPr>
        <w:t>Range[M]</w:t>
      </w:r>
      <w:r w:rsidRPr="009061DB">
        <w:t xml:space="preserve"> with </w:t>
      </w:r>
      <w:r w:rsidRPr="009061DB">
        <w:rPr>
          <w:rStyle w:val="Codechar"/>
          <w:noProof w:val="0"/>
          <w:lang w:val="en-GB"/>
        </w:rPr>
        <w:t>M</w:t>
      </w:r>
      <w:r w:rsidRPr="009061DB">
        <w:t xml:space="preserve"> the number of independent ranges and </w:t>
      </w:r>
      <w:r w:rsidRPr="009061DB">
        <w:rPr>
          <w:rStyle w:val="Codechar"/>
          <w:noProof w:val="0"/>
          <w:lang w:val="en-GB"/>
        </w:rPr>
        <w:t>Range[m].start</w:t>
      </w:r>
      <w:r w:rsidRPr="009061DB">
        <w:t xml:space="preserve"> the start of the range and </w:t>
      </w:r>
      <w:r w:rsidRPr="009061DB">
        <w:rPr>
          <w:rStyle w:val="Codechar"/>
          <w:noProof w:val="0"/>
          <w:lang w:val="en-GB"/>
        </w:rPr>
        <w:t>Range[m].end</w:t>
      </w:r>
      <w:r w:rsidRPr="009061DB">
        <w:t xml:space="preserve"> the end of the range from the repair object.</w:t>
      </w:r>
    </w:p>
    <w:p w14:paraId="388793B7" w14:textId="77777777" w:rsidR="00505412" w:rsidRPr="009061DB" w:rsidRDefault="00505412" w:rsidP="00505412">
      <w:pPr>
        <w:pStyle w:val="Heading4"/>
      </w:pPr>
      <w:bookmarkStart w:id="463" w:name="_CR10_2_2_3"/>
      <w:bookmarkStart w:id="464" w:name="_Toc210211739"/>
      <w:bookmarkEnd w:id="462"/>
      <w:bookmarkEnd w:id="463"/>
      <w:r w:rsidRPr="009061DB">
        <w:t>10.2.2.3</w:t>
      </w:r>
      <w:r w:rsidRPr="009061DB">
        <w:tab/>
        <w:t>Back-off time computation</w:t>
      </w:r>
      <w:bookmarkEnd w:id="464"/>
    </w:p>
    <w:p w14:paraId="443AB171" w14:textId="77777777" w:rsidR="00505412" w:rsidRPr="009061DB" w:rsidRDefault="00505412" w:rsidP="00505412">
      <w:pPr>
        <w:keepNext/>
        <w:rPr>
          <w:lang w:eastAsia="ja-JP"/>
        </w:rPr>
      </w:pPr>
      <w:bookmarkStart w:id="465" w:name="_MCCTEMPBM_CRPT22990094___7"/>
      <w:r w:rsidRPr="009061DB">
        <w:rPr>
          <w:lang w:eastAsia="ja-JP"/>
        </w:rPr>
        <w:t xml:space="preserve">The computation of the </w:t>
      </w:r>
      <w:r w:rsidRPr="009061DB">
        <w:rPr>
          <w:i/>
          <w:iCs/>
          <w:lang w:eastAsia="ja-JP"/>
        </w:rPr>
        <w:t>back-off time</w:t>
      </w:r>
      <w:r w:rsidRPr="009061DB">
        <w:rPr>
          <w:lang w:eastAsia="ja-JP"/>
        </w:rPr>
        <w:t xml:space="preserve"> uses the </w:t>
      </w:r>
      <w:proofErr w:type="spellStart"/>
      <w:r w:rsidRPr="009061DB">
        <w:rPr>
          <w:rStyle w:val="JSONpropertyChar"/>
        </w:rPr>
        <w:t>offsetTime</w:t>
      </w:r>
      <w:proofErr w:type="spellEnd"/>
      <w:r w:rsidRPr="009061DB">
        <w:t xml:space="preserve"> parameter and the </w:t>
      </w:r>
      <w:proofErr w:type="spellStart"/>
      <w:r w:rsidRPr="009061DB">
        <w:rPr>
          <w:rStyle w:val="JSONpropertyChar"/>
        </w:rPr>
        <w:t>randomTimePeriod</w:t>
      </w:r>
      <w:proofErr w:type="spellEnd"/>
      <w:r w:rsidRPr="009061DB">
        <w:t xml:space="preserve"> parameter. In particular, the MBS Client shall implement the back-off timing computation specified in </w:t>
      </w:r>
      <w:r w:rsidRPr="009061DB">
        <w:rPr>
          <w:lang w:eastAsia="ja-JP"/>
        </w:rPr>
        <w:t>clause 9.3.4 of TS 26.346 [7] as follows:</w:t>
      </w:r>
    </w:p>
    <w:p w14:paraId="1AB60D5A" w14:textId="77777777" w:rsidR="00505412" w:rsidRPr="009061DB" w:rsidRDefault="00505412" w:rsidP="00505412">
      <w:pPr>
        <w:pStyle w:val="B1"/>
        <w:keepNext/>
        <w:rPr>
          <w:lang w:eastAsia="ja-JP"/>
        </w:rPr>
      </w:pPr>
      <w:bookmarkStart w:id="466" w:name="_MCCTEMPBM_CRPT22990095___7"/>
      <w:bookmarkEnd w:id="465"/>
      <w:r w:rsidRPr="009061DB">
        <w:rPr>
          <w:lang w:eastAsia="ja-JP"/>
        </w:rPr>
        <w:t>-</w:t>
      </w:r>
      <w:r w:rsidRPr="009061DB">
        <w:rPr>
          <w:lang w:eastAsia="ja-JP"/>
        </w:rPr>
        <w:tab/>
        <w:t xml:space="preserve">The value of the </w:t>
      </w:r>
      <w:proofErr w:type="spellStart"/>
      <w:r w:rsidRPr="009061DB">
        <w:rPr>
          <w:rStyle w:val="JSONpropertyChar"/>
        </w:rPr>
        <w:t>offsetTime</w:t>
      </w:r>
      <w:proofErr w:type="spellEnd"/>
      <w:r w:rsidRPr="009061DB">
        <w:t xml:space="preserve"> parameter is used as the </w:t>
      </w:r>
      <w:proofErr w:type="spellStart"/>
      <w:r w:rsidRPr="009061DB">
        <w:rPr>
          <w:i/>
          <w:iCs/>
        </w:rPr>
        <w:t>OffsetTime</w:t>
      </w:r>
      <w:proofErr w:type="spellEnd"/>
      <w:r w:rsidRPr="009061DB">
        <w:t xml:space="preserve"> as defined in </w:t>
      </w:r>
      <w:r w:rsidRPr="009061DB">
        <w:rPr>
          <w:lang w:eastAsia="ja-JP"/>
        </w:rPr>
        <w:t>clause 9.3.4.1 of TS 26.346 [7].</w:t>
      </w:r>
    </w:p>
    <w:p w14:paraId="552AEC3E" w14:textId="77777777" w:rsidR="00505412" w:rsidRPr="009061DB" w:rsidRDefault="00505412" w:rsidP="00505412">
      <w:pPr>
        <w:pStyle w:val="B1"/>
        <w:keepNext/>
        <w:rPr>
          <w:lang w:eastAsia="ja-JP"/>
        </w:rPr>
      </w:pPr>
      <w:r w:rsidRPr="009061DB">
        <w:rPr>
          <w:lang w:eastAsia="ja-JP"/>
        </w:rPr>
        <w:t>-</w:t>
      </w:r>
      <w:r w:rsidRPr="009061DB">
        <w:rPr>
          <w:lang w:eastAsia="ja-JP"/>
        </w:rPr>
        <w:tab/>
        <w:t xml:space="preserve">The value of the </w:t>
      </w:r>
      <w:proofErr w:type="spellStart"/>
      <w:r w:rsidRPr="009061DB">
        <w:rPr>
          <w:rStyle w:val="JSONpropertyChar"/>
        </w:rPr>
        <w:t>randomTimePeriod</w:t>
      </w:r>
      <w:proofErr w:type="spellEnd"/>
      <w:r w:rsidRPr="009061DB">
        <w:t xml:space="preserve"> parameter is used as the </w:t>
      </w:r>
      <w:r w:rsidRPr="009061DB">
        <w:rPr>
          <w:i/>
          <w:iCs/>
        </w:rPr>
        <w:t xml:space="preserve">Random Time Period </w:t>
      </w:r>
      <w:r w:rsidRPr="009061DB">
        <w:t xml:space="preserve">as defined in </w:t>
      </w:r>
      <w:r w:rsidRPr="009061DB">
        <w:rPr>
          <w:lang w:eastAsia="ja-JP"/>
        </w:rPr>
        <w:t xml:space="preserve">clause 9.3.4.2 of TS 26.346 [7] to determine a </w:t>
      </w:r>
      <w:proofErr w:type="spellStart"/>
      <w:r w:rsidRPr="009061DB">
        <w:rPr>
          <w:i/>
          <w:iCs/>
          <w:lang w:eastAsia="ja-JP"/>
        </w:rPr>
        <w:t>RandomTime</w:t>
      </w:r>
      <w:proofErr w:type="spellEnd"/>
      <w:r w:rsidRPr="009061DB">
        <w:rPr>
          <w:lang w:eastAsia="ja-JP"/>
        </w:rPr>
        <w:t>.</w:t>
      </w:r>
    </w:p>
    <w:bookmarkEnd w:id="466"/>
    <w:p w14:paraId="6AB5E95A" w14:textId="77777777" w:rsidR="00505412" w:rsidRPr="009061DB" w:rsidRDefault="00505412" w:rsidP="00505412">
      <w:pPr>
        <w:pStyle w:val="B1"/>
        <w:rPr>
          <w:lang w:eastAsia="ja-JP"/>
        </w:rPr>
      </w:pPr>
      <w:r w:rsidRPr="009061DB">
        <w:rPr>
          <w:lang w:eastAsia="ja-JP"/>
        </w:rPr>
        <w:t>-</w:t>
      </w:r>
      <w:r w:rsidRPr="009061DB">
        <w:rPr>
          <w:lang w:eastAsia="ja-JP"/>
        </w:rPr>
        <w:tab/>
        <w:t xml:space="preserve">The back-off time is the sum of </w:t>
      </w:r>
      <w:proofErr w:type="spellStart"/>
      <w:r w:rsidRPr="009061DB">
        <w:rPr>
          <w:i/>
          <w:iCs/>
          <w:lang w:eastAsia="ja-JP"/>
        </w:rPr>
        <w:t>OffsetTime</w:t>
      </w:r>
      <w:proofErr w:type="spellEnd"/>
      <w:r w:rsidRPr="009061DB">
        <w:rPr>
          <w:lang w:eastAsia="ja-JP"/>
        </w:rPr>
        <w:t xml:space="preserve"> and </w:t>
      </w:r>
      <w:proofErr w:type="spellStart"/>
      <w:r w:rsidRPr="009061DB">
        <w:rPr>
          <w:i/>
          <w:iCs/>
          <w:lang w:eastAsia="ja-JP"/>
        </w:rPr>
        <w:t>RandomTime</w:t>
      </w:r>
      <w:proofErr w:type="spellEnd"/>
      <w:r w:rsidRPr="009061DB">
        <w:rPr>
          <w:lang w:eastAsia="ja-JP"/>
        </w:rPr>
        <w:t>.</w:t>
      </w:r>
    </w:p>
    <w:p w14:paraId="5FC611F0" w14:textId="77777777" w:rsidR="00505412" w:rsidRPr="009061DB" w:rsidRDefault="00505412" w:rsidP="00505412">
      <w:pPr>
        <w:pStyle w:val="Heading4"/>
      </w:pPr>
      <w:bookmarkStart w:id="467" w:name="_CR10_2_2_4"/>
      <w:bookmarkStart w:id="468" w:name="_Toc210211740"/>
      <w:bookmarkEnd w:id="467"/>
      <w:r w:rsidRPr="009061DB">
        <w:t>10.2.2.4</w:t>
      </w:r>
      <w:r w:rsidRPr="009061DB">
        <w:tab/>
        <w:t>MBSTF Client unicast repair request</w:t>
      </w:r>
      <w:bookmarkEnd w:id="468"/>
    </w:p>
    <w:p w14:paraId="4CAB01C6" w14:textId="77777777" w:rsidR="00505412" w:rsidRPr="009061DB" w:rsidRDefault="00505412" w:rsidP="00505412">
      <w:r w:rsidRPr="009061DB">
        <w:t>The MBSTF Client sends one or more requests to an MBS AS instance requesting transmission of data that allows recovery of missing object data. All uncast Object Repair requests and responses for a particular MBS Distribution Session shall take place in a single HTTP session [19].</w:t>
      </w:r>
    </w:p>
    <w:p w14:paraId="576FDDBF" w14:textId="77777777" w:rsidR="00505412" w:rsidRPr="009061DB" w:rsidRDefault="00505412" w:rsidP="00505412">
      <w:r w:rsidRPr="009061DB">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9061DB" w:rsidRDefault="00505412" w:rsidP="00505412">
      <w:bookmarkStart w:id="469" w:name="_MCCTEMPBM_CRPT22990096___7"/>
      <w:r w:rsidRPr="009061DB">
        <w:t xml:space="preserve">The MBSTF Client shall send separate HTTP </w:t>
      </w:r>
      <w:r w:rsidRPr="009061DB">
        <w:rPr>
          <w:rStyle w:val="HTTPMethod"/>
        </w:rPr>
        <w:t>GET</w:t>
      </w:r>
      <w:r w:rsidRPr="009061DB">
        <w:t xml:space="preserve"> requests for each damaged object.</w:t>
      </w:r>
    </w:p>
    <w:bookmarkEnd w:id="469"/>
    <w:p w14:paraId="44A653E0" w14:textId="77777777" w:rsidR="00505412" w:rsidRPr="009061DB" w:rsidRDefault="00505412" w:rsidP="00505412">
      <w:r w:rsidRPr="009061DB">
        <w:t>For each damaged object, based on the parameters in clause 10.2.2.2, the MBSTF Client shall act as follows:</w:t>
      </w:r>
    </w:p>
    <w:p w14:paraId="3BEC9403" w14:textId="77777777" w:rsidR="00505412" w:rsidRPr="009061DB" w:rsidRDefault="00505412" w:rsidP="00505412">
      <w:pPr>
        <w:pStyle w:val="B1"/>
      </w:pPr>
      <w:bookmarkStart w:id="470" w:name="_MCCTEMPBM_CRPT22990097___7"/>
      <w:r w:rsidRPr="009061DB">
        <w:t>1.</w:t>
      </w:r>
      <w:r w:rsidRPr="009061DB">
        <w:tab/>
        <w:t xml:space="preserve">If the requested range is the entire object, i.e. </w:t>
      </w:r>
      <w:r w:rsidRPr="009061DB">
        <w:rPr>
          <w:rStyle w:val="Codechar"/>
          <w:noProof w:val="0"/>
          <w:lang w:val="en-GB"/>
        </w:rPr>
        <w:t>M = 1</w:t>
      </w:r>
      <w:r w:rsidRPr="009061DB">
        <w:t xml:space="preserve">, </w:t>
      </w:r>
      <w:r w:rsidRPr="009061DB">
        <w:rPr>
          <w:rStyle w:val="Codechar"/>
          <w:noProof w:val="0"/>
          <w:lang w:val="en-GB"/>
        </w:rPr>
        <w:t>Range[0].start = 0</w:t>
      </w:r>
      <w:r w:rsidRPr="009061DB">
        <w:t xml:space="preserve"> and </w:t>
      </w:r>
      <w:r w:rsidRPr="009061DB">
        <w:rPr>
          <w:rStyle w:val="Codechar"/>
          <w:noProof w:val="0"/>
          <w:lang w:val="en-GB"/>
        </w:rPr>
        <w:t>Range[0].end = F</w:t>
      </w:r>
      <w:r w:rsidRPr="009061DB">
        <w:t xml:space="preserve">, with </w:t>
      </w:r>
      <w:r w:rsidRPr="009061DB">
        <w:rPr>
          <w:rStyle w:val="Codechar"/>
          <w:noProof w:val="0"/>
          <w:lang w:val="en-GB"/>
        </w:rPr>
        <w:t>F</w:t>
      </w:r>
      <w:r w:rsidRPr="009061DB">
        <w:t xml:space="preserve"> the value of the </w:t>
      </w:r>
      <w:r w:rsidRPr="009061DB">
        <w:rPr>
          <w:i/>
          <w:iCs/>
        </w:rPr>
        <w:t>content length</w:t>
      </w:r>
      <w:r w:rsidRPr="009061DB">
        <w:t xml:space="preserve">, then the HTTP </w:t>
      </w:r>
      <w:r w:rsidRPr="009061DB">
        <w:rPr>
          <w:rStyle w:val="HTTPMethod"/>
        </w:rPr>
        <w:t>GET</w:t>
      </w:r>
      <w:r w:rsidRPr="009061DB">
        <w:t xml:space="preserve"> method shall be used.</w:t>
      </w:r>
    </w:p>
    <w:p w14:paraId="7DF7168C" w14:textId="77777777" w:rsidR="00505412" w:rsidRPr="009061DB" w:rsidRDefault="00505412" w:rsidP="00505412">
      <w:pPr>
        <w:pStyle w:val="B1"/>
      </w:pPr>
      <w:r w:rsidRPr="009061DB">
        <w:t>2.</w:t>
      </w:r>
      <w:r w:rsidRPr="009061DB">
        <w:tab/>
        <w:t xml:space="preserve">If the requested range is only a subset of the object, a HTTP partial </w:t>
      </w:r>
      <w:r w:rsidRPr="009061DB">
        <w:rPr>
          <w:rStyle w:val="HTTPMethod"/>
        </w:rPr>
        <w:t>GET</w:t>
      </w:r>
      <w:r w:rsidRPr="009061DB">
        <w:t xml:space="preserve"> request shall be used with the </w:t>
      </w:r>
      <w:r w:rsidRPr="009061DB">
        <w:rPr>
          <w:rStyle w:val="HTTPHeader"/>
        </w:rPr>
        <w:t>Range</w:t>
      </w:r>
      <w:r w:rsidRPr="009061DB">
        <w:t xml:space="preserve"> request header (as specified in section 14.1.2 of RFC 9110 [19]) present.</w:t>
      </w:r>
    </w:p>
    <w:p w14:paraId="0B28E270" w14:textId="77777777" w:rsidR="00505412" w:rsidRPr="009061DB" w:rsidRDefault="00505412" w:rsidP="00505412">
      <w:pPr>
        <w:pStyle w:val="B2"/>
      </w:pPr>
      <w:bookmarkStart w:id="471" w:name="_MCCTEMPBM_CRPT22990098___7"/>
      <w:bookmarkEnd w:id="470"/>
      <w:r w:rsidRPr="009061DB">
        <w:t>-</w:t>
      </w:r>
      <w:r w:rsidRPr="009061DB">
        <w:tab/>
        <w:t xml:space="preserve">If </w:t>
      </w:r>
      <w:r w:rsidRPr="009061DB">
        <w:rPr>
          <w:rStyle w:val="Codechar"/>
          <w:noProof w:val="0"/>
          <w:lang w:val="en-GB"/>
        </w:rPr>
        <w:t>M &gt;1</w:t>
      </w:r>
      <w:r w:rsidRPr="009061DB">
        <w:t xml:space="preserve">, the MBSTF Client shall include multiple byte range requests within a single partial </w:t>
      </w:r>
      <w:r w:rsidRPr="009061DB">
        <w:rPr>
          <w:rStyle w:val="HTTPMethod"/>
        </w:rPr>
        <w:t>GET</w:t>
      </w:r>
      <w:r w:rsidRPr="009061DB">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9061DB" w:rsidRDefault="00505412" w:rsidP="00505412">
      <w:pPr>
        <w:pStyle w:val="B1"/>
      </w:pPr>
      <w:bookmarkStart w:id="472" w:name="_MCCTEMPBM_CRPT22990099___7"/>
      <w:bookmarkEnd w:id="471"/>
      <w:r w:rsidRPr="009061DB">
        <w:t>3.</w:t>
      </w:r>
      <w:r w:rsidRPr="009061DB">
        <w:tab/>
        <w:t xml:space="preserve">If the </w:t>
      </w:r>
      <w:r w:rsidRPr="009061DB">
        <w:rPr>
          <w:i/>
          <w:iCs/>
        </w:rPr>
        <w:t>entity tag</w:t>
      </w:r>
      <w:r w:rsidRPr="009061DB">
        <w:t xml:space="preserve"> is available to the MBSTF Client for the damaged object, it shall be used as the entity tag value in the </w:t>
      </w:r>
      <w:r w:rsidRPr="009061DB">
        <w:rPr>
          <w:rStyle w:val="HTTPHeader"/>
        </w:rPr>
        <w:t>If-Match</w:t>
      </w:r>
      <w:r w:rsidRPr="009061DB">
        <w:t xml:space="preserve"> or </w:t>
      </w:r>
      <w:r w:rsidRPr="009061DB">
        <w:rPr>
          <w:rStyle w:val="HTTPHeader"/>
        </w:rPr>
        <w:t>If-Range</w:t>
      </w:r>
      <w:r w:rsidRPr="009061DB">
        <w:t xml:space="preserve"> header of a conditional byte-range file request.</w:t>
      </w:r>
    </w:p>
    <w:p w14:paraId="64C2DF53" w14:textId="77777777" w:rsidR="00505412" w:rsidRPr="009061DB" w:rsidRDefault="00505412" w:rsidP="00505412">
      <w:pPr>
        <w:pStyle w:val="B1"/>
      </w:pPr>
      <w:r w:rsidRPr="009061DB">
        <w:lastRenderedPageBreak/>
        <w:t>4.</w:t>
      </w:r>
      <w:r w:rsidRPr="009061DB">
        <w:tab/>
        <w:t xml:space="preserve">If the </w:t>
      </w:r>
      <w:r w:rsidRPr="009061DB">
        <w:rPr>
          <w:i/>
          <w:iCs/>
        </w:rPr>
        <w:t>entity tag</w:t>
      </w:r>
      <w:r w:rsidRPr="009061DB">
        <w:t xml:space="preserve"> is not available to the MBSTF Client for the damaged object, the MBSTF Client may omit the </w:t>
      </w:r>
      <w:r w:rsidRPr="009061DB">
        <w:rPr>
          <w:rStyle w:val="HTTPHeader"/>
        </w:rPr>
        <w:t>If-Match</w:t>
      </w:r>
      <w:r w:rsidRPr="009061DB">
        <w:t xml:space="preserve"> or </w:t>
      </w:r>
      <w:r w:rsidRPr="009061DB">
        <w:rPr>
          <w:rStyle w:val="HTTPHeader"/>
        </w:rPr>
        <w:t>If-Range</w:t>
      </w:r>
      <w:r w:rsidRPr="009061DB">
        <w:t xml:space="preserve"> header from its byte range request.</w:t>
      </w:r>
    </w:p>
    <w:p w14:paraId="22FE6592" w14:textId="77777777" w:rsidR="00505412" w:rsidRPr="009061DB" w:rsidRDefault="00505412" w:rsidP="00505412">
      <w:pPr>
        <w:pStyle w:val="NO"/>
      </w:pPr>
      <w:bookmarkStart w:id="473" w:name="_MCCTEMPBM_CRPT22990100___7"/>
      <w:bookmarkEnd w:id="472"/>
      <w:r w:rsidRPr="009061DB">
        <w:t>NOTE 1:</w:t>
      </w:r>
      <w:r w:rsidRPr="009061DB">
        <w:tab/>
        <w:t xml:space="preserve">The nominal objective of the MBSTF Client using the </w:t>
      </w:r>
      <w:r w:rsidRPr="009061DB">
        <w:rPr>
          <w:rStyle w:val="HTTPHeader"/>
        </w:rPr>
        <w:t>If-Match</w:t>
      </w:r>
      <w:r w:rsidRPr="009061DB">
        <w:t xml:space="preserve"> header is to receive the requested range(s) of the HTTP resource representation associated with the entity tag, or no repair data if the request cannot be satisfied by the MBS AS.</w:t>
      </w:r>
    </w:p>
    <w:p w14:paraId="148B5388" w14:textId="77777777" w:rsidR="00505412" w:rsidRPr="009061DB" w:rsidRDefault="00505412" w:rsidP="00505412">
      <w:pPr>
        <w:pStyle w:val="NO"/>
      </w:pPr>
      <w:r w:rsidRPr="009061DB">
        <w:t>NOTE 2</w:t>
      </w:r>
      <w:r w:rsidRPr="009061DB">
        <w:tab/>
        <w:t xml:space="preserve">The nominal objective of the MBSTF Client using the </w:t>
      </w:r>
      <w:r w:rsidRPr="009061DB">
        <w:rPr>
          <w:rStyle w:val="HTTPHeader"/>
        </w:rPr>
        <w:t>If-Range</w:t>
      </w:r>
      <w:r w:rsidRPr="009061DB">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9061DB" w:rsidRDefault="00505412" w:rsidP="00505412">
      <w:pPr>
        <w:pStyle w:val="Heading3"/>
      </w:pPr>
      <w:bookmarkStart w:id="474" w:name="_CR10_2_3"/>
      <w:bookmarkStart w:id="475" w:name="_Toc210211741"/>
      <w:bookmarkEnd w:id="473"/>
      <w:bookmarkEnd w:id="474"/>
      <w:r w:rsidRPr="009061DB">
        <w:t>10.2.3</w:t>
      </w:r>
      <w:r w:rsidRPr="009061DB">
        <w:tab/>
        <w:t>MBS AS requirements</w:t>
      </w:r>
      <w:bookmarkEnd w:id="475"/>
    </w:p>
    <w:p w14:paraId="486BEF11" w14:textId="77777777" w:rsidR="00505412" w:rsidRPr="009061DB" w:rsidRDefault="00505412" w:rsidP="00505412">
      <w:r w:rsidRPr="009061DB">
        <w:t>An MBS AS instance is assigned to an MBS User Service Session and hosts all objects at a location as specified in clause 6.2.4.4.</w:t>
      </w:r>
    </w:p>
    <w:p w14:paraId="6FBF4D18" w14:textId="77777777" w:rsidR="00505412" w:rsidRPr="009061DB" w:rsidRDefault="00505412" w:rsidP="00505412">
      <w:r w:rsidRPr="009061DB">
        <w:t>An MBS AS shall be an HTTP server that complies with the general provisions in clause 8.2 and 8.3 of the present document and shall respond to all requests as specified in clause 10.2.2.4.</w:t>
      </w:r>
    </w:p>
    <w:p w14:paraId="253E313D" w14:textId="2F7534C8" w:rsidR="00505412" w:rsidRPr="009061DB" w:rsidRDefault="00505412" w:rsidP="00505412">
      <w:pPr>
        <w:pStyle w:val="Heading1"/>
      </w:pPr>
      <w:bookmarkStart w:id="476" w:name="_CR11"/>
      <w:bookmarkStart w:id="477" w:name="_Toc210211742"/>
      <w:bookmarkEnd w:id="476"/>
      <w:r w:rsidRPr="009061DB">
        <w:t>11</w:t>
      </w:r>
      <w:r w:rsidRPr="009061DB">
        <w:tab/>
        <w:t>MBSSF security protocols (MBS-10)</w:t>
      </w:r>
      <w:bookmarkEnd w:id="477"/>
    </w:p>
    <w:p w14:paraId="4A31825A" w14:textId="77777777" w:rsidR="00505412" w:rsidRPr="009061DB" w:rsidRDefault="00505412" w:rsidP="00505412">
      <w:pPr>
        <w:pStyle w:val="Heading2"/>
        <w:rPr>
          <w:lang w:eastAsia="zh-CN"/>
        </w:rPr>
      </w:pPr>
      <w:bookmarkStart w:id="478" w:name="_CR11_1"/>
      <w:bookmarkStart w:id="479" w:name="_Toc210211743"/>
      <w:bookmarkEnd w:id="478"/>
      <w:r w:rsidRPr="009061DB">
        <w:rPr>
          <w:lang w:eastAsia="zh-CN"/>
        </w:rPr>
        <w:t>11.1</w:t>
      </w:r>
      <w:r w:rsidRPr="009061DB">
        <w:rPr>
          <w:lang w:eastAsia="zh-CN"/>
        </w:rPr>
        <w:tab/>
        <w:t>General</w:t>
      </w:r>
      <w:bookmarkEnd w:id="479"/>
    </w:p>
    <w:p w14:paraId="68629DDF" w14:textId="77777777" w:rsidR="00505412" w:rsidRPr="009061DB" w:rsidRDefault="00505412" w:rsidP="002454B0">
      <w:pPr>
        <w:keepNext/>
        <w:keepLines/>
        <w:rPr>
          <w:lang w:eastAsia="zh-CN"/>
        </w:rPr>
      </w:pPr>
      <w:bookmarkStart w:id="480" w:name="_MCCTEMPBM_CRPT22990101___7"/>
      <w:r w:rsidRPr="009061DB">
        <w:rPr>
          <w:lang w:eastAsia="zh-CN"/>
        </w:rPr>
        <w:t xml:space="preserve">This clause is applicable when the MBS User Plane Security mechanism is provisioned for an MBS User Service. This provisioning is indicated to the MBS Client by the presence of the </w:t>
      </w:r>
      <w:proofErr w:type="spellStart"/>
      <w:r w:rsidRPr="009061DB">
        <w:rPr>
          <w:rStyle w:val="JSONinformationelementChar"/>
        </w:rPr>
        <w:t>SecurityDescription</w:t>
      </w:r>
      <w:proofErr w:type="spellEnd"/>
      <w:r w:rsidRPr="009061DB">
        <w:t xml:space="preserve"> object </w:t>
      </w:r>
      <w:r w:rsidRPr="009061DB">
        <w:rPr>
          <w:lang w:eastAsia="zh-CN"/>
        </w:rPr>
        <w:t xml:space="preserve">in a </w:t>
      </w:r>
      <w:proofErr w:type="spellStart"/>
      <w:r w:rsidRPr="009061DB">
        <w:rPr>
          <w:rStyle w:val="JSONinformationelementChar"/>
        </w:rPr>
        <w:t>Distribution‌Session‌Description</w:t>
      </w:r>
      <w:proofErr w:type="spellEnd"/>
      <w:r w:rsidRPr="009061DB">
        <w:t xml:space="preserve"> object (see clause 5.2.10) of a User Service Description it has obtained by one of the methods specified in clause 5.3.</w:t>
      </w:r>
    </w:p>
    <w:p w14:paraId="2A4F526C" w14:textId="77777777" w:rsidR="00505412" w:rsidRPr="009061DB" w:rsidRDefault="00505412" w:rsidP="00505412">
      <w:pPr>
        <w:pStyle w:val="Heading2"/>
        <w:rPr>
          <w:lang w:eastAsia="zh-CN"/>
        </w:rPr>
      </w:pPr>
      <w:bookmarkStart w:id="481" w:name="_CR11_2"/>
      <w:bookmarkStart w:id="482" w:name="_Toc210211744"/>
      <w:bookmarkEnd w:id="480"/>
      <w:bookmarkEnd w:id="481"/>
      <w:r w:rsidRPr="009061DB">
        <w:rPr>
          <w:lang w:eastAsia="zh-CN"/>
        </w:rPr>
        <w:t>11.2</w:t>
      </w:r>
      <w:r w:rsidRPr="009061DB">
        <w:rPr>
          <w:lang w:eastAsia="zh-CN"/>
        </w:rPr>
        <w:tab/>
        <w:t>MBS Service Key retrieval from MBSSF</w:t>
      </w:r>
      <w:bookmarkEnd w:id="482"/>
    </w:p>
    <w:p w14:paraId="4019CDFB" w14:textId="77777777" w:rsidR="00505412" w:rsidRPr="009061DB" w:rsidRDefault="00505412" w:rsidP="00505412">
      <w:pPr>
        <w:pStyle w:val="Heading3"/>
        <w:rPr>
          <w:lang w:eastAsia="zh-CN"/>
        </w:rPr>
      </w:pPr>
      <w:bookmarkStart w:id="483" w:name="_CR11_2_1"/>
      <w:bookmarkStart w:id="484" w:name="_Toc210211745"/>
      <w:bookmarkEnd w:id="483"/>
      <w:r w:rsidRPr="009061DB">
        <w:rPr>
          <w:lang w:eastAsia="zh-CN"/>
        </w:rPr>
        <w:t>11.2.1</w:t>
      </w:r>
      <w:r w:rsidRPr="009061DB">
        <w:rPr>
          <w:lang w:eastAsia="zh-CN"/>
        </w:rPr>
        <w:tab/>
        <w:t>Overview</w:t>
      </w:r>
      <w:bookmarkEnd w:id="484"/>
    </w:p>
    <w:p w14:paraId="38FFDA5E" w14:textId="77777777" w:rsidR="00505412" w:rsidRPr="009061DB" w:rsidRDefault="00505412" w:rsidP="00505412">
      <w:pPr>
        <w:keepNext/>
        <w:rPr>
          <w:lang w:eastAsia="zh-CN"/>
        </w:rPr>
      </w:pPr>
      <w:r w:rsidRPr="009061DB">
        <w:rPr>
          <w:lang w:eastAsia="zh-CN"/>
        </w:rPr>
        <w:t>Whenever it needs an MBS Service Key (MSK), the MBSF Client shall interact with the MBSSF at reference point MBS</w:t>
      </w:r>
      <w:r w:rsidRPr="009061DB">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9061DB" w:rsidRDefault="00505412" w:rsidP="00505412">
      <w:pPr>
        <w:pStyle w:val="Heading3"/>
        <w:rPr>
          <w:lang w:eastAsia="zh-CN"/>
        </w:rPr>
      </w:pPr>
      <w:bookmarkStart w:id="485" w:name="_CR11_2_2"/>
      <w:bookmarkStart w:id="486" w:name="_Toc210211746"/>
      <w:bookmarkEnd w:id="485"/>
      <w:r w:rsidRPr="009061DB">
        <w:rPr>
          <w:lang w:eastAsia="zh-CN"/>
        </w:rPr>
        <w:t>11.2.2</w:t>
      </w:r>
      <w:r w:rsidRPr="009061DB">
        <w:rPr>
          <w:lang w:eastAsia="zh-CN"/>
        </w:rPr>
        <w:tab/>
        <w:t>MBSF Client procedures</w:t>
      </w:r>
      <w:bookmarkEnd w:id="486"/>
    </w:p>
    <w:p w14:paraId="3FF8E52F" w14:textId="77777777" w:rsidR="00505412" w:rsidRPr="009061DB" w:rsidRDefault="00505412" w:rsidP="00505412">
      <w:pPr>
        <w:pStyle w:val="Heading4"/>
        <w:rPr>
          <w:lang w:eastAsia="zh-CN"/>
        </w:rPr>
      </w:pPr>
      <w:bookmarkStart w:id="487" w:name="_CR11_2_2_1"/>
      <w:bookmarkStart w:id="488" w:name="_Toc210211747"/>
      <w:bookmarkEnd w:id="487"/>
      <w:r w:rsidRPr="009061DB">
        <w:rPr>
          <w:lang w:eastAsia="zh-CN"/>
        </w:rPr>
        <w:t>11.2.2.1</w:t>
      </w:r>
      <w:r w:rsidRPr="009061DB">
        <w:rPr>
          <w:lang w:eastAsia="zh-CN"/>
        </w:rPr>
        <w:tab/>
        <w:t>MBSSF endpoint selection by MBSF Client</w:t>
      </w:r>
      <w:bookmarkEnd w:id="488"/>
    </w:p>
    <w:p w14:paraId="4A7D111E" w14:textId="77777777" w:rsidR="00505412" w:rsidRPr="009061DB" w:rsidRDefault="00505412" w:rsidP="00505412">
      <w:bookmarkStart w:id="489" w:name="_MCCTEMPBM_CRPT22990102___7"/>
      <w:r w:rsidRPr="009061DB">
        <w:rPr>
          <w:lang w:eastAsia="zh-CN"/>
        </w:rPr>
        <w:t xml:space="preserve">Aligned with TS 26.346 [7], before communicating with the MBSSF as part of an MBS User Service Session, the MBSF Client shall first choose an MBSSF endpoint address from those listed in the </w:t>
      </w:r>
      <w:proofErr w:type="spellStart"/>
      <w:r w:rsidRPr="009061DB">
        <w:rPr>
          <w:rFonts w:ascii="Courier New" w:eastAsia="SimSun" w:hAnsi="Courier New" w:cs="Arial"/>
          <w:w w:val="90"/>
          <w:sz w:val="19"/>
          <w:szCs w:val="18"/>
        </w:rPr>
        <w:t>mBSSFAddresses</w:t>
      </w:r>
      <w:proofErr w:type="spellEnd"/>
      <w:r w:rsidRPr="009061DB">
        <w:t xml:space="preserve"> property of the </w:t>
      </w:r>
      <w:proofErr w:type="spellStart"/>
      <w:r w:rsidRPr="009061DB">
        <w:rPr>
          <w:rStyle w:val="JSONinformationelementChar"/>
        </w:rPr>
        <w:t>SecurityDescription</w:t>
      </w:r>
      <w:proofErr w:type="spellEnd"/>
      <w:r w:rsidRPr="009061DB">
        <w:t xml:space="preserve"> object specified in table 5.2.10-1. The MBSF Client shall use the same endpoint address for all subsequent requests to the MBSSF relating to that MBS User Service Session.</w:t>
      </w:r>
    </w:p>
    <w:bookmarkEnd w:id="489"/>
    <w:p w14:paraId="3B068BF5" w14:textId="77777777" w:rsidR="00505412" w:rsidRPr="009061DB" w:rsidRDefault="00505412" w:rsidP="00505412">
      <w:pPr>
        <w:rPr>
          <w:lang w:eastAsia="zh-CN"/>
        </w:rPr>
      </w:pPr>
      <w:r w:rsidRPr="009061DB">
        <w:t>If the MBSSF at the chosen endpoint address proves to be unresponsive after a number of retry attempts, a different endpoint shall be chosen by the MBSF Client from those listed, if any.</w:t>
      </w:r>
    </w:p>
    <w:p w14:paraId="05340A9A" w14:textId="77777777" w:rsidR="00505412" w:rsidRPr="009061DB" w:rsidRDefault="00505412" w:rsidP="00505412">
      <w:pPr>
        <w:pStyle w:val="Heading4"/>
        <w:rPr>
          <w:lang w:eastAsia="zh-CN"/>
        </w:rPr>
      </w:pPr>
      <w:bookmarkStart w:id="490" w:name="_CR11_2_2_2"/>
      <w:bookmarkStart w:id="491" w:name="_Toc210211748"/>
      <w:bookmarkEnd w:id="490"/>
      <w:r w:rsidRPr="009061DB">
        <w:rPr>
          <w:lang w:eastAsia="zh-CN"/>
        </w:rPr>
        <w:lastRenderedPageBreak/>
        <w:t>11.2.2.2</w:t>
      </w:r>
      <w:r w:rsidRPr="009061DB">
        <w:rPr>
          <w:lang w:eastAsia="zh-CN"/>
        </w:rPr>
        <w:tab/>
        <w:t>Back-off time computation</w:t>
      </w:r>
      <w:bookmarkEnd w:id="491"/>
    </w:p>
    <w:p w14:paraId="38876C32" w14:textId="77777777" w:rsidR="00505412" w:rsidRPr="009061DB" w:rsidRDefault="00505412" w:rsidP="00505412">
      <w:pPr>
        <w:keepNext/>
        <w:rPr>
          <w:lang w:eastAsia="zh-CN"/>
        </w:rPr>
      </w:pPr>
      <w:bookmarkStart w:id="492" w:name="_MCCTEMPBM_CRPT22990103___7"/>
      <w:r w:rsidRPr="009061DB">
        <w:rPr>
          <w:lang w:eastAsia="zh-CN"/>
        </w:rPr>
        <w:t xml:space="preserve">When the back-off mode parameters are present in the </w:t>
      </w:r>
      <w:proofErr w:type="spellStart"/>
      <w:r w:rsidRPr="009061DB">
        <w:rPr>
          <w:rStyle w:val="JSONinformationelementChar"/>
        </w:rPr>
        <w:t>SecurityDescription</w:t>
      </w:r>
      <w:proofErr w:type="spellEnd"/>
      <w:r w:rsidRPr="009061DB">
        <w:t xml:space="preserve"> object</w:t>
      </w:r>
      <w:r w:rsidRPr="009061DB">
        <w:rPr>
          <w:lang w:eastAsia="zh-CN"/>
        </w:rPr>
        <w:t>, these are used to calculate a random back-off time as specified in clause 6.3.2.1A of TS 33.246 [33] and clause 11.3.1 of TS 26.346 [7] in order to avoid overloading the MBSSF.</w:t>
      </w:r>
    </w:p>
    <w:p w14:paraId="3E4E811F" w14:textId="77777777" w:rsidR="00505412" w:rsidRPr="009061DB" w:rsidRDefault="00505412" w:rsidP="00505412">
      <w:pPr>
        <w:rPr>
          <w:lang w:eastAsia="zh-CN"/>
        </w:rPr>
      </w:pPr>
      <w:r w:rsidRPr="009061DB">
        <w:rPr>
          <w:lang w:eastAsia="zh-CN"/>
        </w:rPr>
        <w:t xml:space="preserve">In case of an MSK request, the MBSF Client shall calculate the random </w:t>
      </w:r>
      <w:r w:rsidRPr="009061DB">
        <w:rPr>
          <w:i/>
          <w:iCs/>
        </w:rPr>
        <w:t>back-off time</w:t>
      </w:r>
      <w:r w:rsidRPr="009061DB">
        <w:rPr>
          <w:lang w:eastAsia="ja-JP"/>
        </w:rPr>
        <w:t xml:space="preserve"> </w:t>
      </w:r>
      <w:r w:rsidRPr="009061DB">
        <w:t xml:space="preserve">according to clause 10.2.2.3 of the present document, using the </w:t>
      </w:r>
      <w:proofErr w:type="spellStart"/>
      <w:r w:rsidRPr="009061DB">
        <w:rPr>
          <w:rFonts w:ascii="Courier New" w:eastAsia="SimSun" w:hAnsi="Courier New" w:cs="Arial"/>
          <w:w w:val="90"/>
          <w:sz w:val="19"/>
          <w:szCs w:val="18"/>
        </w:rPr>
        <w:t>offsetTime</w:t>
      </w:r>
      <w:proofErr w:type="spellEnd"/>
      <w:r w:rsidRPr="009061DB">
        <w:t xml:space="preserve"> and </w:t>
      </w:r>
      <w:proofErr w:type="spellStart"/>
      <w:r w:rsidRPr="009061DB">
        <w:rPr>
          <w:rFonts w:ascii="Courier New" w:eastAsia="SimSun" w:hAnsi="Courier New" w:cs="Arial"/>
          <w:w w:val="90"/>
          <w:sz w:val="19"/>
          <w:szCs w:val="18"/>
        </w:rPr>
        <w:t>randomTimePeriod</w:t>
      </w:r>
      <w:proofErr w:type="spellEnd"/>
      <w:r w:rsidRPr="009061DB">
        <w:t xml:space="preserve"> parameters indicated in the </w:t>
      </w:r>
      <w:proofErr w:type="spellStart"/>
      <w:r w:rsidRPr="009061DB">
        <w:rPr>
          <w:rStyle w:val="JSONpropertyChar"/>
        </w:rPr>
        <w:t>backOffParameters</w:t>
      </w:r>
      <w:proofErr w:type="spellEnd"/>
      <w:r w:rsidRPr="009061DB">
        <w:t xml:space="preserve"> object as specified in table 5.2.10-1</w:t>
      </w:r>
      <w:r w:rsidRPr="009061DB">
        <w:rPr>
          <w:lang w:eastAsia="zh-CN"/>
        </w:rPr>
        <w:t>.</w:t>
      </w:r>
    </w:p>
    <w:p w14:paraId="3494628D" w14:textId="77239508" w:rsidR="00505412" w:rsidRPr="009061DB" w:rsidRDefault="00505412" w:rsidP="00505412">
      <w:pPr>
        <w:pStyle w:val="Heading1"/>
      </w:pPr>
      <w:bookmarkStart w:id="493" w:name="_CR12"/>
      <w:bookmarkStart w:id="494" w:name="_Toc210211749"/>
      <w:bookmarkEnd w:id="492"/>
      <w:bookmarkEnd w:id="493"/>
      <w:r w:rsidRPr="009061DB">
        <w:t>12</w:t>
      </w:r>
      <w:r w:rsidRPr="009061DB">
        <w:tab/>
        <w:t>Conformance profiles for MBS Distribution Sessions</w:t>
      </w:r>
      <w:bookmarkEnd w:id="494"/>
    </w:p>
    <w:p w14:paraId="7CBCA86F" w14:textId="77777777" w:rsidR="00505412" w:rsidRPr="009061DB" w:rsidRDefault="00505412" w:rsidP="00505412">
      <w:pPr>
        <w:pStyle w:val="Heading2"/>
        <w:rPr>
          <w:lang w:eastAsia="zh-CN"/>
        </w:rPr>
      </w:pPr>
      <w:bookmarkStart w:id="495" w:name="_CR12_1"/>
      <w:bookmarkStart w:id="496" w:name="_Toc210211750"/>
      <w:bookmarkEnd w:id="495"/>
      <w:r w:rsidRPr="009061DB">
        <w:rPr>
          <w:lang w:eastAsia="zh-CN"/>
        </w:rPr>
        <w:t>12.1</w:t>
      </w:r>
      <w:r w:rsidRPr="009061DB">
        <w:rPr>
          <w:lang w:eastAsia="zh-CN"/>
        </w:rPr>
        <w:tab/>
        <w:t>Definition</w:t>
      </w:r>
      <w:bookmarkEnd w:id="496"/>
    </w:p>
    <w:p w14:paraId="6C96B683" w14:textId="77777777" w:rsidR="00505412" w:rsidRPr="009061DB" w:rsidRDefault="00505412" w:rsidP="00505412">
      <w:pPr>
        <w:keepNext/>
        <w:rPr>
          <w:lang w:eastAsia="zh-CN"/>
        </w:rPr>
      </w:pPr>
      <w:r w:rsidRPr="009061DB">
        <w:rPr>
          <w:lang w:eastAsia="zh-CN"/>
        </w:rPr>
        <w:t>This clause defines conformance profiles used to characterise MBS Distribution Sessions.</w:t>
      </w:r>
    </w:p>
    <w:p w14:paraId="6CE4BA18" w14:textId="77777777" w:rsidR="00505412" w:rsidRPr="009061DB" w:rsidRDefault="00505412" w:rsidP="00505412">
      <w:pPr>
        <w:keepNext/>
        <w:rPr>
          <w:lang w:eastAsia="zh-CN"/>
        </w:rPr>
      </w:pPr>
      <w:r w:rsidRPr="009061DB">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9061DB" w:rsidRDefault="00505412" w:rsidP="00505412">
      <w:pPr>
        <w:keepNext/>
        <w:rPr>
          <w:lang w:eastAsia="zh-CN"/>
        </w:rPr>
      </w:pPr>
      <w:r w:rsidRPr="009061DB">
        <w:rPr>
          <w:lang w:eastAsia="zh-CN"/>
        </w:rPr>
        <w:t>Conformance profiles are defined to enable interoperability and the signalling of the use of features.</w:t>
      </w:r>
    </w:p>
    <w:p w14:paraId="09987285" w14:textId="77777777" w:rsidR="00505412" w:rsidRPr="009061DB" w:rsidRDefault="00505412" w:rsidP="00505412">
      <w:pPr>
        <w:keepNext/>
        <w:rPr>
          <w:lang w:eastAsia="zh-CN"/>
        </w:rPr>
      </w:pPr>
      <w:r w:rsidRPr="009061DB">
        <w:rPr>
          <w:lang w:eastAsia="zh-CN"/>
        </w:rPr>
        <w:t>A conformance profile imposes a set of specific restrictions:</w:t>
      </w:r>
    </w:p>
    <w:p w14:paraId="386E0CEB" w14:textId="77777777" w:rsidR="00505412" w:rsidRPr="009061DB" w:rsidRDefault="00505412" w:rsidP="002454B0">
      <w:pPr>
        <w:pStyle w:val="B1"/>
        <w:keepNext/>
        <w:rPr>
          <w:lang w:eastAsia="zh-CN"/>
        </w:rPr>
      </w:pPr>
      <w:r w:rsidRPr="009061DB">
        <w:rPr>
          <w:lang w:eastAsia="zh-CN"/>
        </w:rPr>
        <w:t>-</w:t>
      </w:r>
      <w:r w:rsidRPr="009061DB">
        <w:rPr>
          <w:lang w:eastAsia="zh-CN"/>
        </w:rPr>
        <w:tab/>
        <w:t>It may constrain features of the MBS Distribution Session, i.e. the Distribution Method in use.</w:t>
      </w:r>
    </w:p>
    <w:p w14:paraId="70F25A7A" w14:textId="77777777" w:rsidR="00505412" w:rsidRPr="009061DB" w:rsidRDefault="00505412" w:rsidP="00505412">
      <w:pPr>
        <w:pStyle w:val="B1"/>
        <w:rPr>
          <w:lang w:eastAsia="zh-CN"/>
        </w:rPr>
      </w:pPr>
      <w:r w:rsidRPr="009061DB">
        <w:rPr>
          <w:lang w:eastAsia="zh-CN"/>
        </w:rPr>
        <w:t>-</w:t>
      </w:r>
      <w:r w:rsidRPr="009061DB">
        <w:rPr>
          <w:lang w:eastAsia="zh-CN"/>
        </w:rPr>
        <w:tab/>
        <w:t>It may constrain the content delivered within the MBS Distribution Session, such as the media content types, media format(s), codec(s), and protection formats.</w:t>
      </w:r>
    </w:p>
    <w:p w14:paraId="1C85E29F" w14:textId="77777777" w:rsidR="00505412" w:rsidRPr="009061DB" w:rsidRDefault="00505412" w:rsidP="00505412">
      <w:pPr>
        <w:pStyle w:val="B1"/>
        <w:rPr>
          <w:lang w:eastAsia="zh-CN"/>
        </w:rPr>
      </w:pPr>
      <w:r w:rsidRPr="009061DB">
        <w:rPr>
          <w:lang w:eastAsia="zh-CN"/>
        </w:rPr>
        <w:t>-</w:t>
      </w:r>
      <w:r w:rsidRPr="009061DB">
        <w:rPr>
          <w:lang w:eastAsia="zh-CN"/>
        </w:rPr>
        <w:tab/>
        <w:t>It may constrain quantitative parameters, such as bit rate.</w:t>
      </w:r>
    </w:p>
    <w:p w14:paraId="5753C19B" w14:textId="77777777" w:rsidR="00505412" w:rsidRPr="009061DB" w:rsidRDefault="00505412" w:rsidP="00505412">
      <w:pPr>
        <w:pStyle w:val="NO"/>
        <w:rPr>
          <w:lang w:eastAsia="zh-CN"/>
        </w:rPr>
      </w:pPr>
      <w:r w:rsidRPr="009061DB">
        <w:rPr>
          <w:lang w:eastAsia="zh-CN"/>
        </w:rPr>
        <w:t>NOTE:</w:t>
      </w:r>
      <w:r w:rsidRPr="009061DB">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9061DB" w:rsidRDefault="00505412" w:rsidP="00505412">
      <w:pPr>
        <w:rPr>
          <w:lang w:eastAsia="zh-CN"/>
        </w:rPr>
      </w:pPr>
      <w:r w:rsidRPr="009061DB">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9061DB" w:rsidRDefault="00505412" w:rsidP="00505412">
      <w:pPr>
        <w:pStyle w:val="Heading2"/>
        <w:rPr>
          <w:lang w:eastAsia="zh-CN"/>
        </w:rPr>
      </w:pPr>
      <w:bookmarkStart w:id="497" w:name="_CR12_2"/>
      <w:bookmarkStart w:id="498" w:name="_Toc210211751"/>
      <w:bookmarkEnd w:id="497"/>
      <w:r w:rsidRPr="009061DB">
        <w:rPr>
          <w:lang w:eastAsia="zh-CN"/>
        </w:rPr>
        <w:t>12.2</w:t>
      </w:r>
      <w:r w:rsidRPr="009061DB">
        <w:rPr>
          <w:lang w:eastAsia="zh-CN"/>
        </w:rPr>
        <w:tab/>
        <w:t>Identification of conformance profile</w:t>
      </w:r>
      <w:bookmarkEnd w:id="498"/>
    </w:p>
    <w:p w14:paraId="32D56163" w14:textId="77777777" w:rsidR="00505412" w:rsidRPr="009061DB" w:rsidRDefault="00505412" w:rsidP="00505412">
      <w:pPr>
        <w:keepNext/>
        <w:rPr>
          <w:lang w:eastAsia="zh-CN"/>
        </w:rPr>
      </w:pPr>
      <w:bookmarkStart w:id="499" w:name="_MCCTEMPBM_CRPT22990104___7"/>
      <w:r w:rsidRPr="009061DB">
        <w:rPr>
          <w:lang w:eastAsia="zh-CN"/>
        </w:rPr>
        <w:t xml:space="preserve">A conformance profile is uniquely identified by a fully-qualified term identifier URI from a controlled vocabulary. The term identifiers in the controlled vocabulary shall conform to either the </w:t>
      </w:r>
      <w:r w:rsidRPr="009061DB">
        <w:rPr>
          <w:rStyle w:val="Codechar"/>
          <w:noProof w:val="0"/>
          <w:lang w:val="en-GB"/>
        </w:rPr>
        <w:t>pro-simple</w:t>
      </w:r>
      <w:r w:rsidRPr="009061DB">
        <w:rPr>
          <w:lang w:eastAsia="zh-CN"/>
        </w:rPr>
        <w:t xml:space="preserve"> or </w:t>
      </w:r>
      <w:r w:rsidRPr="009061DB">
        <w:rPr>
          <w:rStyle w:val="Codechar"/>
          <w:noProof w:val="0"/>
          <w:lang w:val="en-GB"/>
        </w:rPr>
        <w:t>pro-fancy</w:t>
      </w:r>
      <w:r w:rsidRPr="009061DB">
        <w:rPr>
          <w:lang w:eastAsia="zh-CN"/>
        </w:rPr>
        <w:t xml:space="preserve"> productions specified in section 4.5 of IETF RFC 6381 [29], without the enclosing </w:t>
      </w:r>
      <w:r w:rsidRPr="009061DB">
        <w:rPr>
          <w:rStyle w:val="Codechar"/>
          <w:noProof w:val="0"/>
          <w:lang w:val="en-GB"/>
        </w:rPr>
        <w:t>DQUOTE</w:t>
      </w:r>
      <w:r w:rsidRPr="009061DB">
        <w:rPr>
          <w:lang w:eastAsia="zh-CN"/>
        </w:rPr>
        <w:t xml:space="preserve"> characters, i.e. only the </w:t>
      </w:r>
      <w:proofErr w:type="spellStart"/>
      <w:r w:rsidRPr="009061DB">
        <w:rPr>
          <w:rStyle w:val="Codechar"/>
          <w:noProof w:val="0"/>
          <w:lang w:val="en-GB"/>
        </w:rPr>
        <w:t>unencodedv</w:t>
      </w:r>
      <w:proofErr w:type="spellEnd"/>
      <w:r w:rsidRPr="009061DB">
        <w:rPr>
          <w:lang w:eastAsia="zh-CN"/>
        </w:rPr>
        <w:t xml:space="preserve"> or </w:t>
      </w:r>
      <w:proofErr w:type="spellStart"/>
      <w:r w:rsidRPr="009061DB">
        <w:rPr>
          <w:rStyle w:val="Codechar"/>
          <w:noProof w:val="0"/>
          <w:lang w:val="en-GB"/>
        </w:rPr>
        <w:t>encodedv</w:t>
      </w:r>
      <w:proofErr w:type="spellEnd"/>
      <w:r w:rsidRPr="009061DB">
        <w:rPr>
          <w:lang w:eastAsia="zh-CN"/>
        </w:rPr>
        <w:t xml:space="preserve"> productions respectively.</w:t>
      </w:r>
    </w:p>
    <w:bookmarkEnd w:id="499"/>
    <w:p w14:paraId="3F05EBE8" w14:textId="77777777" w:rsidR="00505412" w:rsidRPr="009061DB" w:rsidRDefault="00505412" w:rsidP="00505412">
      <w:pPr>
        <w:pStyle w:val="B1"/>
        <w:rPr>
          <w:lang w:eastAsia="zh-CN"/>
        </w:rPr>
      </w:pPr>
      <w:r w:rsidRPr="009061DB">
        <w:rPr>
          <w:lang w:eastAsia="zh-CN"/>
        </w:rPr>
        <w:t>-</w:t>
      </w:r>
      <w:r w:rsidRPr="009061DB">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9061DB" w:rsidRDefault="00505412" w:rsidP="00505412">
      <w:pPr>
        <w:pStyle w:val="B1"/>
        <w:rPr>
          <w:lang w:eastAsia="zh-CN"/>
        </w:rPr>
      </w:pPr>
      <w:r w:rsidRPr="009061DB">
        <w:rPr>
          <w:lang w:eastAsia="zh-CN"/>
        </w:rPr>
        <w:t>-</w:t>
      </w:r>
      <w:r w:rsidRPr="009061DB">
        <w:rPr>
          <w:lang w:eastAsia="zh-CN"/>
        </w:rPr>
        <w:tab/>
        <w:t>Externally defined conformance profiles may use profile identifiers that are URNs conforming to IETF RFC 8141 [27] or URLs conforming to IETF RFC 3986 [34].</w:t>
      </w:r>
    </w:p>
    <w:p w14:paraId="39B499EE" w14:textId="77777777" w:rsidR="00505412" w:rsidRPr="009061DB" w:rsidRDefault="00505412" w:rsidP="00505412">
      <w:pPr>
        <w:pStyle w:val="B2"/>
        <w:rPr>
          <w:lang w:eastAsia="zh-CN"/>
        </w:rPr>
      </w:pPr>
      <w:bookmarkStart w:id="500" w:name="_MCCTEMPBM_CRPT22990105___7"/>
      <w:r w:rsidRPr="009061DB">
        <w:rPr>
          <w:lang w:eastAsia="zh-CN"/>
        </w:rPr>
        <w:t>-</w:t>
      </w:r>
      <w:r w:rsidRPr="009061DB">
        <w:rPr>
          <w:lang w:eastAsia="zh-CN"/>
        </w:rPr>
        <w:tab/>
        <w:t xml:space="preserve">When a URL is used, it should also contain a date specifier in the form YYYY-MM. The assignment of the URL shall be authorized by the owner of the domain name in the </w:t>
      </w:r>
      <w:r w:rsidRPr="009061DB">
        <w:rPr>
          <w:rStyle w:val="Codechar"/>
          <w:noProof w:val="0"/>
          <w:lang w:val="en-GB"/>
        </w:rPr>
        <w:t>authority</w:t>
      </w:r>
      <w:r w:rsidRPr="009061DB">
        <w:rPr>
          <w:lang w:eastAsia="zh-CN"/>
        </w:rPr>
        <w:t xml:space="preserve"> part of the URL on or very close to that date, to avoid problems when domain names change ownership.</w:t>
      </w:r>
    </w:p>
    <w:p w14:paraId="60820930" w14:textId="77777777" w:rsidR="00505412" w:rsidRPr="009061DB" w:rsidRDefault="00505412" w:rsidP="00505412">
      <w:pPr>
        <w:pStyle w:val="Heading2"/>
        <w:rPr>
          <w:lang w:eastAsia="zh-CN"/>
        </w:rPr>
      </w:pPr>
      <w:bookmarkStart w:id="501" w:name="_CR12_3"/>
      <w:bookmarkStart w:id="502" w:name="_Toc210211752"/>
      <w:bookmarkEnd w:id="500"/>
      <w:bookmarkEnd w:id="501"/>
      <w:r w:rsidRPr="009061DB">
        <w:rPr>
          <w:lang w:eastAsia="zh-CN"/>
        </w:rPr>
        <w:lastRenderedPageBreak/>
        <w:t>12.3</w:t>
      </w:r>
      <w:r w:rsidRPr="009061DB">
        <w:rPr>
          <w:lang w:eastAsia="zh-CN"/>
        </w:rPr>
        <w:tab/>
        <w:t>Semantics of conformance signalling in User Service Description</w:t>
      </w:r>
      <w:bookmarkEnd w:id="502"/>
    </w:p>
    <w:p w14:paraId="77A76C72" w14:textId="77777777" w:rsidR="00505412" w:rsidRPr="009061DB" w:rsidRDefault="00505412" w:rsidP="002454B0">
      <w:pPr>
        <w:keepNext/>
        <w:rPr>
          <w:lang w:eastAsia="zh-CN"/>
        </w:rPr>
      </w:pPr>
      <w:bookmarkStart w:id="503" w:name="_MCCTEMPBM_CRPT22990106___7"/>
      <w:r w:rsidRPr="009061DB">
        <w:rPr>
          <w:lang w:eastAsia="zh-CN"/>
        </w:rPr>
        <w:t xml:space="preserve">The </w:t>
      </w:r>
      <w:proofErr w:type="spellStart"/>
      <w:r w:rsidRPr="009061DB">
        <w:rPr>
          <w:rStyle w:val="JSONpropertyChar"/>
        </w:rPr>
        <w:t>conformanceProfiles</w:t>
      </w:r>
      <w:proofErr w:type="spellEnd"/>
      <w:r w:rsidRPr="009061DB">
        <w:rPr>
          <w:lang w:eastAsia="zh-CN"/>
        </w:rPr>
        <w:t xml:space="preserve"> property as defined in clause 5.2.4 indicates a list of profiles to which an MBS Distribution Session conforms.</w:t>
      </w:r>
    </w:p>
    <w:bookmarkEnd w:id="503"/>
    <w:p w14:paraId="6CF854D6" w14:textId="77777777" w:rsidR="00505412" w:rsidRPr="009061DB" w:rsidRDefault="00505412" w:rsidP="00505412">
      <w:pPr>
        <w:rPr>
          <w:lang w:eastAsia="zh-CN"/>
        </w:rPr>
      </w:pPr>
      <w:r w:rsidRPr="009061DB">
        <w:rPr>
          <w:lang w:eastAsia="zh-CN"/>
        </w:rPr>
        <w:t>The MBS Distribution Session shall conform to every profile listed.</w:t>
      </w:r>
    </w:p>
    <w:p w14:paraId="0DDB86AA" w14:textId="77777777" w:rsidR="00505412" w:rsidRPr="009061DB" w:rsidRDefault="00505412" w:rsidP="00505412">
      <w:pPr>
        <w:rPr>
          <w:lang w:eastAsia="zh-CN"/>
        </w:rPr>
      </w:pPr>
      <w:r w:rsidRPr="009061DB">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9061DB" w:rsidRDefault="00505412" w:rsidP="00505412">
      <w:pPr>
        <w:rPr>
          <w:lang w:eastAsia="zh-CN"/>
        </w:rPr>
      </w:pPr>
      <w:bookmarkStart w:id="504" w:name="_MCCTEMPBM_CRPT22990107___7"/>
      <w:r w:rsidRPr="009061DB">
        <w:rPr>
          <w:lang w:eastAsia="zh-CN"/>
        </w:rPr>
        <w:t xml:space="preserve">MBS Distribution Sessions conforming to the </w:t>
      </w:r>
      <w:r w:rsidRPr="009061DB">
        <w:rPr>
          <w:i/>
          <w:iCs/>
          <w:lang w:eastAsia="zh-CN"/>
        </w:rPr>
        <w:t>Baseline MBS Distribution Session Profile</w:t>
      </w:r>
      <w:r w:rsidRPr="009061DB">
        <w:rPr>
          <w:lang w:eastAsia="zh-CN"/>
        </w:rPr>
        <w:t xml:space="preserve"> defined in clause 12.4 may omit the </w:t>
      </w:r>
      <w:proofErr w:type="spellStart"/>
      <w:r w:rsidRPr="009061DB">
        <w:rPr>
          <w:rStyle w:val="JSONpropertyChar"/>
        </w:rPr>
        <w:t>conformance‌Profiles</w:t>
      </w:r>
      <w:proofErr w:type="spellEnd"/>
      <w:r w:rsidRPr="009061DB">
        <w:rPr>
          <w:lang w:eastAsia="zh-CN"/>
        </w:rPr>
        <w:t xml:space="preserve"> property.</w:t>
      </w:r>
    </w:p>
    <w:p w14:paraId="0E65700F" w14:textId="77777777" w:rsidR="00505412" w:rsidRPr="009061DB" w:rsidRDefault="00505412" w:rsidP="00505412">
      <w:pPr>
        <w:pStyle w:val="Heading2"/>
        <w:rPr>
          <w:lang w:eastAsia="zh-CN"/>
        </w:rPr>
      </w:pPr>
      <w:bookmarkStart w:id="505" w:name="_CR12_4"/>
      <w:bookmarkStart w:id="506" w:name="_Toc210211753"/>
      <w:bookmarkEnd w:id="504"/>
      <w:bookmarkEnd w:id="505"/>
      <w:r w:rsidRPr="009061DB">
        <w:rPr>
          <w:lang w:eastAsia="zh-CN"/>
        </w:rPr>
        <w:t>12.4</w:t>
      </w:r>
      <w:r w:rsidRPr="009061DB">
        <w:rPr>
          <w:lang w:eastAsia="zh-CN"/>
        </w:rPr>
        <w:tab/>
        <w:t>Baseline MBS Distribution Session Profile</w:t>
      </w:r>
      <w:bookmarkEnd w:id="506"/>
    </w:p>
    <w:p w14:paraId="6488B9DA" w14:textId="77777777" w:rsidR="00505412" w:rsidRPr="009061DB" w:rsidRDefault="00505412" w:rsidP="00505412">
      <w:pPr>
        <w:rPr>
          <w:lang w:eastAsia="zh-CN"/>
        </w:rPr>
      </w:pPr>
      <w:r w:rsidRPr="009061DB">
        <w:rPr>
          <w:lang w:eastAsia="zh-CN"/>
        </w:rPr>
        <w:t>The Baseline MBS Distribution Session Profile characterises MBS Distribution Sessions as specified in the present document.</w:t>
      </w:r>
    </w:p>
    <w:p w14:paraId="6C4EC832" w14:textId="77777777" w:rsidR="00505412" w:rsidRPr="009061DB" w:rsidRDefault="00505412" w:rsidP="00505412">
      <w:pPr>
        <w:rPr>
          <w:lang w:eastAsia="zh-CN"/>
        </w:rPr>
      </w:pPr>
      <w:r w:rsidRPr="009061DB">
        <w:rPr>
          <w:lang w:eastAsia="zh-CN"/>
        </w:rPr>
        <w:t>For MBS Distribution Sessions conforming to the Baseline MBS Distribution Session Profile, the following applies:</w:t>
      </w:r>
    </w:p>
    <w:p w14:paraId="25630480" w14:textId="40FFB87C" w:rsidR="00505412" w:rsidRPr="009061DB" w:rsidRDefault="00505412" w:rsidP="00505412">
      <w:pPr>
        <w:pStyle w:val="B1"/>
        <w:rPr>
          <w:lang w:eastAsia="zh-CN"/>
        </w:rPr>
      </w:pPr>
      <w:r w:rsidRPr="009061DB">
        <w:rPr>
          <w:lang w:eastAsia="zh-CN"/>
        </w:rPr>
        <w:t>-</w:t>
      </w:r>
      <w:r w:rsidRPr="009061DB">
        <w:rPr>
          <w:lang w:eastAsia="zh-CN"/>
        </w:rPr>
        <w:tab/>
        <w:t xml:space="preserve">If the User Service Description </w:t>
      </w:r>
      <w:r w:rsidRPr="009061DB">
        <w:t>indicates the Object Distribution Method</w:t>
      </w:r>
      <w:r w:rsidR="004916E3" w:rsidRPr="009061DB">
        <w:t>,</w:t>
      </w:r>
      <w:r w:rsidRPr="009061DB">
        <w:rPr>
          <w:lang w:eastAsia="zh-CN"/>
        </w:rPr>
        <w:t xml:space="preserve"> then the MBS Distribution Session shall conform to the requirements in clause 6.</w:t>
      </w:r>
    </w:p>
    <w:p w14:paraId="62B07059" w14:textId="25C163F2" w:rsidR="00505412" w:rsidRPr="009061DB" w:rsidRDefault="00505412" w:rsidP="00505412">
      <w:pPr>
        <w:pStyle w:val="B1"/>
        <w:rPr>
          <w:lang w:eastAsia="zh-CN"/>
        </w:rPr>
      </w:pPr>
      <w:r w:rsidRPr="009061DB">
        <w:rPr>
          <w:lang w:eastAsia="zh-CN"/>
        </w:rPr>
        <w:t>-</w:t>
      </w:r>
      <w:r w:rsidRPr="009061DB">
        <w:rPr>
          <w:lang w:eastAsia="zh-CN"/>
        </w:rPr>
        <w:tab/>
        <w:t xml:space="preserve">If the User Service Description </w:t>
      </w:r>
      <w:r w:rsidRPr="009061DB">
        <w:t>indicates the Packet Distribution Method</w:t>
      </w:r>
      <w:r w:rsidR="004916E3" w:rsidRPr="009061DB">
        <w:t>,</w:t>
      </w:r>
      <w:r w:rsidRPr="009061DB">
        <w:rPr>
          <w:lang w:eastAsia="zh-CN"/>
        </w:rPr>
        <w:t xml:space="preserve"> then the MBS Distribution Session shall conform to the requirements in clause 7.</w:t>
      </w:r>
    </w:p>
    <w:p w14:paraId="25D2FBF9" w14:textId="77777777" w:rsidR="00505412" w:rsidRPr="009061DB" w:rsidRDefault="00505412" w:rsidP="00505412">
      <w:pPr>
        <w:rPr>
          <w:lang w:eastAsia="zh-CN"/>
        </w:rPr>
      </w:pPr>
      <w:r w:rsidRPr="009061DB">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9061DB" w:rsidRDefault="00505412" w:rsidP="00505412">
      <w:pPr>
        <w:rPr>
          <w:lang w:eastAsia="zh-CN"/>
        </w:rPr>
      </w:pPr>
      <w:bookmarkStart w:id="507" w:name="_MCCTEMPBM_CRPT22990108___7"/>
      <w:r w:rsidRPr="009061DB">
        <w:rPr>
          <w:lang w:eastAsia="zh-CN"/>
        </w:rPr>
        <w:t xml:space="preserve">The Baseline MBS Distribution Session Profile is identified by the URI </w:t>
      </w:r>
      <w:r w:rsidRPr="009061DB">
        <w:rPr>
          <w:rStyle w:val="URLchar"/>
          <w:rFonts w:eastAsiaTheme="minorEastAsia"/>
        </w:rPr>
        <w:t>urn:3GPP:26517:17:baseline</w:t>
      </w:r>
      <w:r w:rsidRPr="009061DB">
        <w:t xml:space="preserve"> as specified in annex C.2</w:t>
      </w:r>
      <w:r w:rsidRPr="009061DB">
        <w:rPr>
          <w:lang w:eastAsia="zh-CN"/>
        </w:rPr>
        <w:t>.</w:t>
      </w:r>
    </w:p>
    <w:p w14:paraId="6B59B8FD" w14:textId="16AE4120" w:rsidR="009F7AA3" w:rsidRPr="009061DB" w:rsidRDefault="006B30D0" w:rsidP="006E7418">
      <w:pPr>
        <w:pStyle w:val="Heading8"/>
      </w:pPr>
      <w:bookmarkStart w:id="508" w:name="_CRAnnexAnormative"/>
      <w:bookmarkEnd w:id="507"/>
      <w:bookmarkEnd w:id="508"/>
      <w:r w:rsidRPr="009061DB">
        <w:br w:type="page"/>
      </w:r>
      <w:bookmarkStart w:id="509" w:name="_Toc210211754"/>
      <w:r w:rsidR="009F7AA3" w:rsidRPr="009061DB">
        <w:rPr>
          <w:lang w:eastAsia="ja-JP"/>
        </w:rPr>
        <w:lastRenderedPageBreak/>
        <w:t>Annex</w:t>
      </w:r>
      <w:r w:rsidR="009F7AA3" w:rsidRPr="009061DB">
        <w:t xml:space="preserve"> A (normative)</w:t>
      </w:r>
      <w:r w:rsidR="0031628D" w:rsidRPr="009061DB">
        <w:t>:</w:t>
      </w:r>
      <w:r w:rsidR="009F7AA3" w:rsidRPr="009061DB">
        <w:br/>
        <w:t>Syntax for Service Announcement</w:t>
      </w:r>
      <w:bookmarkEnd w:id="509"/>
    </w:p>
    <w:p w14:paraId="6C1AA244" w14:textId="25DDECE8" w:rsidR="009F7AA3" w:rsidRPr="009061DB" w:rsidRDefault="009F7AA3" w:rsidP="00BB3A79">
      <w:pPr>
        <w:pStyle w:val="Heading1"/>
      </w:pPr>
      <w:bookmarkStart w:id="510" w:name="_CRA_1"/>
      <w:bookmarkStart w:id="511" w:name="_Toc210211755"/>
      <w:bookmarkEnd w:id="510"/>
      <w:r w:rsidRPr="009061DB">
        <w:t>A.1</w:t>
      </w:r>
      <w:r w:rsidR="00505412" w:rsidRPr="009061DB">
        <w:tab/>
        <w:t>Void</w:t>
      </w:r>
      <w:bookmarkEnd w:id="66"/>
      <w:bookmarkEnd w:id="511"/>
    </w:p>
    <w:p w14:paraId="70E39A89" w14:textId="4A4A622B" w:rsidR="009F7AA3" w:rsidRPr="009061DB" w:rsidRDefault="009F7AA3" w:rsidP="00F43314">
      <w:pPr>
        <w:pStyle w:val="Heading1"/>
      </w:pPr>
      <w:bookmarkStart w:id="512" w:name="_CRA_1_1"/>
      <w:bookmarkStart w:id="513" w:name="_CRA_1_2"/>
      <w:bookmarkStart w:id="514" w:name="_CRA_1_3"/>
      <w:bookmarkStart w:id="515" w:name="_CRA_2"/>
      <w:bookmarkStart w:id="516" w:name="_Toc96455537"/>
      <w:bookmarkStart w:id="517" w:name="_Toc210211756"/>
      <w:bookmarkEnd w:id="512"/>
      <w:bookmarkEnd w:id="513"/>
      <w:bookmarkEnd w:id="514"/>
      <w:bookmarkEnd w:id="515"/>
      <w:r w:rsidRPr="009061DB">
        <w:t>A.2</w:t>
      </w:r>
      <w:r w:rsidRPr="009061DB">
        <w:tab/>
        <w:t>JSON-based representation</w:t>
      </w:r>
      <w:bookmarkEnd w:id="516"/>
      <w:bookmarkEnd w:id="517"/>
    </w:p>
    <w:p w14:paraId="66AC7241" w14:textId="6EF96809" w:rsidR="009F7AA3" w:rsidRPr="009061DB" w:rsidRDefault="009F7AA3" w:rsidP="00F43314">
      <w:pPr>
        <w:pStyle w:val="Heading2"/>
      </w:pPr>
      <w:bookmarkStart w:id="518" w:name="_CRA_2_1"/>
      <w:bookmarkStart w:id="519" w:name="_Toc210211757"/>
      <w:bookmarkEnd w:id="518"/>
      <w:r w:rsidRPr="009061DB">
        <w:t>A.2.1</w:t>
      </w:r>
      <w:r w:rsidRPr="009061DB">
        <w:tab/>
        <w:t xml:space="preserve">MBS User Service </w:t>
      </w:r>
      <w:r w:rsidR="007D38A4" w:rsidRPr="009061DB">
        <w:t xml:space="preserve">Announcement </w:t>
      </w:r>
      <w:r w:rsidRPr="009061DB">
        <w:t>schema</w:t>
      </w:r>
      <w:bookmarkEnd w:id="519"/>
    </w:p>
    <w:p w14:paraId="30C663B2" w14:textId="77777777" w:rsidR="002911D3" w:rsidRPr="009061DB" w:rsidRDefault="002911D3" w:rsidP="00A725E4">
      <w:pPr>
        <w:keepNext/>
      </w:pPr>
      <w:bookmarkStart w:id="520" w:name="_MCCTEMPBM_CRPT22990109___7"/>
      <w:r w:rsidRPr="009061DB">
        <w:t>Below is the schema specifying the format of User Service Descriptions instance documents using a JSON-based representation. The schema filename is "TS26517_MBSUserServiceAnnouncement.yaml".</w:t>
      </w:r>
    </w:p>
    <w:p w14:paraId="45EB6F6B" w14:textId="2D23D06A" w:rsidR="002911D3" w:rsidRPr="009061DB" w:rsidRDefault="002911D3" w:rsidP="00A725E4">
      <w:pPr>
        <w:keepNext/>
      </w:pPr>
      <w:r w:rsidRPr="009061DB">
        <w:t xml:space="preserve">Documents following this schema shall be identified with the MIME media type </w:t>
      </w:r>
      <w:r w:rsidRPr="009061DB">
        <w:rPr>
          <w:rStyle w:val="Codechar"/>
          <w:noProof w:val="0"/>
          <w:lang w:val="en-GB"/>
        </w:rPr>
        <w:t>application/3gpp-mbs-user-service-descriptions+json</w:t>
      </w:r>
      <w:r w:rsidRPr="009061DB">
        <w:t xml:space="preserve"> as registered in clause E.2.1 including the following parameters</w:t>
      </w:r>
      <w:r w:rsidR="004E149E" w:rsidRPr="009061DB">
        <w:t>:</w:t>
      </w:r>
    </w:p>
    <w:p w14:paraId="741E27D8" w14:textId="77777777" w:rsidR="002911D3" w:rsidRPr="009061DB" w:rsidRDefault="002911D3" w:rsidP="00A725E4">
      <w:pPr>
        <w:pStyle w:val="B1"/>
      </w:pPr>
      <w:r w:rsidRPr="009061DB">
        <w:t>-</w:t>
      </w:r>
      <w:r w:rsidRPr="009061DB">
        <w:tab/>
        <w:t xml:space="preserve">The </w:t>
      </w:r>
      <w:r w:rsidRPr="009061DB">
        <w:rPr>
          <w:rStyle w:val="Codechar"/>
          <w:noProof w:val="0"/>
          <w:lang w:val="en-GB"/>
        </w:rPr>
        <w:t>profiles</w:t>
      </w:r>
      <w:r w:rsidRPr="009061DB">
        <w:t xml:space="preserve"> parameter (see clause E.2.2) shall include a fully-qualified term identifier from the controlled vocabulary specified in clause C.2.</w:t>
      </w:r>
    </w:p>
    <w:p w14:paraId="43EB90B7" w14:textId="77777777" w:rsidR="002911D3" w:rsidRPr="009061DB" w:rsidRDefault="002911D3" w:rsidP="00A725E4">
      <w:pPr>
        <w:pStyle w:val="B1"/>
      </w:pPr>
      <w:r w:rsidRPr="009061DB">
        <w:t>-</w:t>
      </w:r>
      <w:r w:rsidRPr="009061DB">
        <w:tab/>
        <w:t xml:space="preserve">The </w:t>
      </w:r>
      <w:r w:rsidRPr="009061DB">
        <w:rPr>
          <w:rStyle w:val="Codechar"/>
          <w:noProof w:val="0"/>
          <w:lang w:val="en-GB"/>
        </w:rPr>
        <w:t>version</w:t>
      </w:r>
      <w:r w:rsidRPr="009061DB">
        <w:t xml:space="preserve"> parameter (see clause E.2.3) shall contain the value "Rel17" to indicate conformance with this version of the present document.</w:t>
      </w:r>
    </w:p>
    <w:tbl>
      <w:tblPr>
        <w:tblStyle w:val="TableGrid"/>
        <w:tblW w:w="0" w:type="auto"/>
        <w:tblLook w:val="04A0" w:firstRow="1" w:lastRow="0" w:firstColumn="1" w:lastColumn="0" w:noHBand="0" w:noVBand="1"/>
      </w:tblPr>
      <w:tblGrid>
        <w:gridCol w:w="9629"/>
      </w:tblGrid>
      <w:tr w:rsidR="00C47FB3" w:rsidRPr="009061DB" w14:paraId="263BCEBC" w14:textId="77777777" w:rsidTr="008E60D3">
        <w:tc>
          <w:tcPr>
            <w:tcW w:w="9629" w:type="dxa"/>
          </w:tcPr>
          <w:bookmarkEnd w:id="520"/>
          <w:p w14:paraId="3A4C0805" w14:textId="77777777" w:rsidR="00C47FB3" w:rsidRPr="009061DB" w:rsidRDefault="00C47FB3" w:rsidP="008E60D3">
            <w:pPr>
              <w:pStyle w:val="PL"/>
            </w:pPr>
            <w:proofErr w:type="spellStart"/>
            <w:r w:rsidRPr="009061DB">
              <w:t>openapi</w:t>
            </w:r>
            <w:proofErr w:type="spellEnd"/>
            <w:r w:rsidRPr="009061DB">
              <w:t>: 3.0.0</w:t>
            </w:r>
          </w:p>
          <w:p w14:paraId="11DC86AE" w14:textId="77777777" w:rsidR="00C47FB3" w:rsidRPr="009061DB" w:rsidRDefault="00C47FB3" w:rsidP="008E60D3">
            <w:pPr>
              <w:pStyle w:val="PL"/>
            </w:pPr>
          </w:p>
          <w:p w14:paraId="5427730A" w14:textId="77777777" w:rsidR="00C47FB3" w:rsidRPr="009061DB" w:rsidRDefault="00C47FB3" w:rsidP="008E60D3">
            <w:pPr>
              <w:pStyle w:val="PL"/>
            </w:pPr>
            <w:r w:rsidRPr="009061DB">
              <w:t>info:</w:t>
            </w:r>
          </w:p>
          <w:p w14:paraId="08751875" w14:textId="77777777" w:rsidR="00C47FB3" w:rsidRPr="009061DB" w:rsidRDefault="00C47FB3" w:rsidP="008E60D3">
            <w:pPr>
              <w:pStyle w:val="PL"/>
            </w:pPr>
            <w:r w:rsidRPr="009061DB">
              <w:t xml:space="preserve">  title: 'MBS User Service Announcement'</w:t>
            </w:r>
          </w:p>
          <w:p w14:paraId="0F380178" w14:textId="31B6592D" w:rsidR="00C47FB3" w:rsidRPr="009061DB" w:rsidRDefault="00C47FB3" w:rsidP="008E60D3">
            <w:pPr>
              <w:pStyle w:val="PL"/>
            </w:pPr>
            <w:r w:rsidRPr="009061DB">
              <w:t xml:space="preserve">  version: </w:t>
            </w:r>
            <w:r w:rsidR="00FD6247" w:rsidRPr="009061DB">
              <w:t>1.4.</w:t>
            </w:r>
            <w:r w:rsidR="00F71A24" w:rsidRPr="009061DB">
              <w:t>1</w:t>
            </w:r>
          </w:p>
          <w:p w14:paraId="729D1E93" w14:textId="77777777" w:rsidR="00C47FB3" w:rsidRPr="009061DB" w:rsidRDefault="00C47FB3" w:rsidP="008E60D3">
            <w:pPr>
              <w:pStyle w:val="PL"/>
            </w:pPr>
            <w:r w:rsidRPr="009061DB">
              <w:t xml:space="preserve">  description: |</w:t>
            </w:r>
          </w:p>
          <w:p w14:paraId="10AAE045" w14:textId="77777777" w:rsidR="00C47FB3" w:rsidRPr="009061DB" w:rsidRDefault="00C47FB3" w:rsidP="008E60D3">
            <w:pPr>
              <w:pStyle w:val="PL"/>
            </w:pPr>
            <w:r w:rsidRPr="009061DB">
              <w:t xml:space="preserve">    MBS User Service Announcement Element units.</w:t>
            </w:r>
          </w:p>
          <w:p w14:paraId="066A7C14" w14:textId="4B4A5A99" w:rsidR="00C47FB3" w:rsidRPr="009061DB" w:rsidRDefault="00C47FB3" w:rsidP="008E60D3">
            <w:pPr>
              <w:pStyle w:val="PL"/>
            </w:pPr>
            <w:r w:rsidRPr="009061DB">
              <w:t xml:space="preserve">    © 2024, 3GPP Organizational Partners (ARIB, ATIS, CCSA, ETSI, TSDSI, TTA, TTC).</w:t>
            </w:r>
          </w:p>
          <w:p w14:paraId="3E26C9E8" w14:textId="77777777" w:rsidR="00C47FB3" w:rsidRPr="009061DB" w:rsidRDefault="00C47FB3" w:rsidP="008E60D3">
            <w:pPr>
              <w:pStyle w:val="PL"/>
            </w:pPr>
            <w:r w:rsidRPr="009061DB">
              <w:t xml:space="preserve">    All rights reserved.</w:t>
            </w:r>
          </w:p>
          <w:p w14:paraId="711C9D6C" w14:textId="77777777" w:rsidR="00C47FB3" w:rsidRPr="009061DB" w:rsidRDefault="00C47FB3" w:rsidP="008E60D3">
            <w:pPr>
              <w:pStyle w:val="PL"/>
            </w:pPr>
          </w:p>
          <w:p w14:paraId="71D037C2" w14:textId="77777777" w:rsidR="00C47FB3" w:rsidRPr="009061DB" w:rsidRDefault="00C47FB3" w:rsidP="008E60D3">
            <w:pPr>
              <w:pStyle w:val="PL"/>
            </w:pPr>
            <w:proofErr w:type="spellStart"/>
            <w:r w:rsidRPr="009061DB">
              <w:t>externalDocs</w:t>
            </w:r>
            <w:proofErr w:type="spellEnd"/>
            <w:r w:rsidRPr="009061DB">
              <w:t>:</w:t>
            </w:r>
          </w:p>
          <w:p w14:paraId="5BF813AC" w14:textId="3B87F0DC" w:rsidR="00C47FB3" w:rsidRPr="009061DB" w:rsidRDefault="00C47FB3" w:rsidP="008E60D3">
            <w:pPr>
              <w:pStyle w:val="PL"/>
            </w:pPr>
            <w:r w:rsidRPr="009061DB">
              <w:t xml:space="preserve">  description: 3GPP TS 26.517 V</w:t>
            </w:r>
            <w:r w:rsidR="00FD6247" w:rsidRPr="009061DB">
              <w:t>17.</w:t>
            </w:r>
            <w:r w:rsidR="00F71A24" w:rsidRPr="009061DB">
              <w:t>7</w:t>
            </w:r>
            <w:r w:rsidR="00FD6247" w:rsidRPr="009061DB">
              <w:t>.0</w:t>
            </w:r>
            <w:r w:rsidRPr="009061DB">
              <w:t>; 5G Multicast-Broadcast User Services; Protocols and Formats</w:t>
            </w:r>
          </w:p>
          <w:p w14:paraId="5717939C" w14:textId="77777777" w:rsidR="00C47FB3" w:rsidRPr="009061DB" w:rsidRDefault="00C47FB3" w:rsidP="008E60D3">
            <w:pPr>
              <w:pStyle w:val="PL"/>
            </w:pPr>
            <w:r w:rsidRPr="009061DB">
              <w:t xml:space="preserve">  url: http://www.3gpp.org/ftp/Specs/archive/26_series/26.517/</w:t>
            </w:r>
          </w:p>
          <w:p w14:paraId="3E86B79D" w14:textId="77777777" w:rsidR="00C47FB3" w:rsidRPr="009061DB" w:rsidRDefault="00C47FB3" w:rsidP="008E60D3">
            <w:pPr>
              <w:pStyle w:val="PL"/>
            </w:pPr>
            <w:r w:rsidRPr="009061DB">
              <w:t>paths:</w:t>
            </w:r>
          </w:p>
          <w:p w14:paraId="513EEA1C" w14:textId="77777777" w:rsidR="00C47FB3" w:rsidRPr="009061DB" w:rsidRDefault="00C47FB3" w:rsidP="008E60D3">
            <w:pPr>
              <w:pStyle w:val="PL"/>
            </w:pPr>
            <w:r w:rsidRPr="009061DB">
              <w:t xml:space="preserve">  /user-service-descriptions:</w:t>
            </w:r>
          </w:p>
          <w:p w14:paraId="75A81979" w14:textId="77777777" w:rsidR="00C47FB3" w:rsidRPr="009061DB" w:rsidRDefault="00C47FB3" w:rsidP="008E60D3">
            <w:pPr>
              <w:pStyle w:val="PL"/>
            </w:pPr>
            <w:r w:rsidRPr="009061DB">
              <w:t xml:space="preserve">    get:</w:t>
            </w:r>
          </w:p>
          <w:p w14:paraId="4CE626F9" w14:textId="77777777" w:rsidR="00C47FB3" w:rsidRPr="009061DB" w:rsidRDefault="00C47FB3" w:rsidP="008E60D3">
            <w:pPr>
              <w:pStyle w:val="PL"/>
            </w:pPr>
            <w:r w:rsidRPr="009061DB">
              <w:t xml:space="preserve">      </w:t>
            </w:r>
            <w:proofErr w:type="spellStart"/>
            <w:r w:rsidRPr="009061DB">
              <w:t>operationId</w:t>
            </w:r>
            <w:proofErr w:type="spellEnd"/>
            <w:r w:rsidRPr="009061DB">
              <w:t xml:space="preserve">: </w:t>
            </w:r>
            <w:proofErr w:type="spellStart"/>
            <w:r w:rsidRPr="009061DB">
              <w:t>discoverUserServiceDescriptions</w:t>
            </w:r>
            <w:proofErr w:type="spellEnd"/>
          </w:p>
          <w:p w14:paraId="34720D94" w14:textId="77777777" w:rsidR="00C47FB3" w:rsidRPr="009061DB" w:rsidRDefault="00C47FB3" w:rsidP="008E60D3">
            <w:pPr>
              <w:pStyle w:val="PL"/>
            </w:pPr>
            <w:r w:rsidRPr="009061DB">
              <w:t xml:space="preserve">      summary: 'Discover User Service Descriptions'</w:t>
            </w:r>
          </w:p>
          <w:p w14:paraId="167FA88E" w14:textId="77777777" w:rsidR="00C47FB3" w:rsidRPr="009061DB" w:rsidRDefault="00C47FB3" w:rsidP="008E60D3">
            <w:pPr>
              <w:pStyle w:val="PL"/>
            </w:pPr>
            <w:r w:rsidRPr="009061DB">
              <w:t xml:space="preserve">      description: 'Discover User Service Descriptions that match the supplied query filter(s). At least one filter query parameter must be included in the request URL.'</w:t>
            </w:r>
          </w:p>
          <w:p w14:paraId="3A72157F" w14:textId="77777777" w:rsidR="00C47FB3" w:rsidRPr="009061DB" w:rsidRDefault="00C47FB3" w:rsidP="008E60D3">
            <w:pPr>
              <w:pStyle w:val="PL"/>
            </w:pPr>
            <w:r w:rsidRPr="009061DB">
              <w:t xml:space="preserve">      parameters:</w:t>
            </w:r>
          </w:p>
          <w:p w14:paraId="45AF6EAC" w14:textId="77777777" w:rsidR="00C47FB3" w:rsidRPr="009061DB" w:rsidRDefault="00C47FB3" w:rsidP="008E60D3">
            <w:pPr>
              <w:pStyle w:val="PL"/>
            </w:pPr>
            <w:r w:rsidRPr="009061DB">
              <w:t xml:space="preserve">        - in: query</w:t>
            </w:r>
          </w:p>
          <w:p w14:paraId="76358589" w14:textId="77777777" w:rsidR="00C47FB3" w:rsidRPr="009061DB" w:rsidRDefault="00C47FB3" w:rsidP="008E60D3">
            <w:pPr>
              <w:pStyle w:val="PL"/>
            </w:pPr>
            <w:r w:rsidRPr="009061DB">
              <w:t xml:space="preserve">          name: service-class</w:t>
            </w:r>
          </w:p>
          <w:p w14:paraId="7E50DCCA" w14:textId="77777777" w:rsidR="00C47FB3" w:rsidRPr="009061DB" w:rsidRDefault="00C47FB3" w:rsidP="008E60D3">
            <w:pPr>
              <w:pStyle w:val="PL"/>
            </w:pPr>
            <w:r w:rsidRPr="009061DB">
              <w:t xml:space="preserve">          schema:</w:t>
            </w:r>
          </w:p>
          <w:p w14:paraId="7F3333AE" w14:textId="77777777" w:rsidR="00C47FB3" w:rsidRPr="009061DB" w:rsidRDefault="00C47FB3" w:rsidP="008E60D3">
            <w:pPr>
              <w:pStyle w:val="PL"/>
            </w:pPr>
            <w:r w:rsidRPr="009061DB">
              <w:t xml:space="preserve">            type: string</w:t>
            </w:r>
          </w:p>
          <w:p w14:paraId="6A52959E" w14:textId="77777777" w:rsidR="00C47FB3" w:rsidRPr="009061DB" w:rsidRDefault="00C47FB3" w:rsidP="008E60D3">
            <w:pPr>
              <w:pStyle w:val="PL"/>
            </w:pPr>
            <w:r w:rsidRPr="009061DB">
              <w:t xml:space="preserve">          required: true</w:t>
            </w:r>
          </w:p>
          <w:p w14:paraId="7D42AE87" w14:textId="77777777" w:rsidR="00C47FB3" w:rsidRPr="009061DB" w:rsidRDefault="00C47FB3" w:rsidP="008E60D3">
            <w:pPr>
              <w:pStyle w:val="PL"/>
            </w:pPr>
            <w:r w:rsidRPr="009061DB">
              <w:t xml:space="preserve">          description: 'Filter for User Service Descriptions tagged with the supplied service class term identifier expressed as a fully-qualified URI string from a controlled vocabulary'</w:t>
            </w:r>
          </w:p>
          <w:p w14:paraId="022E72F9" w14:textId="77777777" w:rsidR="00C47FB3" w:rsidRPr="009061DB" w:rsidRDefault="00C47FB3" w:rsidP="008E60D3">
            <w:pPr>
              <w:pStyle w:val="PL"/>
            </w:pPr>
            <w:r w:rsidRPr="009061DB">
              <w:t xml:space="preserve">      responses:</w:t>
            </w:r>
          </w:p>
          <w:p w14:paraId="4AFD6CBC" w14:textId="77777777" w:rsidR="00C47FB3" w:rsidRPr="009061DB" w:rsidRDefault="00C47FB3" w:rsidP="008E60D3">
            <w:pPr>
              <w:pStyle w:val="PL"/>
            </w:pPr>
            <w:r w:rsidRPr="009061DB">
              <w:t xml:space="preserve">        '200':</w:t>
            </w:r>
          </w:p>
          <w:p w14:paraId="77413D91" w14:textId="77777777" w:rsidR="00C47FB3" w:rsidRPr="009061DB" w:rsidRDefault="00C47FB3" w:rsidP="008E60D3">
            <w:pPr>
              <w:pStyle w:val="PL"/>
            </w:pPr>
            <w:r w:rsidRPr="009061DB">
              <w:t xml:space="preserve">          # OK</w:t>
            </w:r>
          </w:p>
          <w:p w14:paraId="1CE3C948" w14:textId="77777777" w:rsidR="00C47FB3" w:rsidRPr="009061DB" w:rsidRDefault="00C47FB3" w:rsidP="008E60D3">
            <w:pPr>
              <w:pStyle w:val="PL"/>
            </w:pPr>
            <w:r w:rsidRPr="009061DB">
              <w:t xml:space="preserve">          description: "Success"</w:t>
            </w:r>
          </w:p>
          <w:p w14:paraId="69AD8E52" w14:textId="77777777" w:rsidR="00C47FB3" w:rsidRPr="009061DB" w:rsidRDefault="00C47FB3" w:rsidP="008E60D3">
            <w:pPr>
              <w:pStyle w:val="PL"/>
            </w:pPr>
            <w:r w:rsidRPr="009061DB">
              <w:t xml:space="preserve">          content:</w:t>
            </w:r>
          </w:p>
          <w:p w14:paraId="4239BE59" w14:textId="71BD7045" w:rsidR="00C47FB3" w:rsidRPr="009061DB" w:rsidRDefault="00C47FB3" w:rsidP="008E60D3">
            <w:pPr>
              <w:pStyle w:val="PL"/>
            </w:pPr>
            <w:r w:rsidRPr="009061DB">
              <w:t xml:space="preserve">            multipart/related:</w:t>
            </w:r>
          </w:p>
          <w:p w14:paraId="3C483F03" w14:textId="77777777" w:rsidR="00C47FB3" w:rsidRPr="009061DB" w:rsidRDefault="00C47FB3" w:rsidP="008E60D3">
            <w:pPr>
              <w:pStyle w:val="PL"/>
            </w:pPr>
            <w:r w:rsidRPr="009061DB">
              <w:t xml:space="preserve">              schema:</w:t>
            </w:r>
          </w:p>
          <w:p w14:paraId="3AA63865" w14:textId="4DCD156B" w:rsidR="00C47FB3" w:rsidRPr="009061DB" w:rsidRDefault="00072AC4" w:rsidP="008E60D3">
            <w:pPr>
              <w:pStyle w:val="PL"/>
            </w:pPr>
            <w:r w:rsidRPr="009061DB">
              <w:t xml:space="preserve">                </w:t>
            </w:r>
            <w:r w:rsidR="00C47FB3" w:rsidRPr="009061DB">
              <w:t>type: string</w:t>
            </w:r>
          </w:p>
          <w:p w14:paraId="15CE6086" w14:textId="77777777" w:rsidR="00C47FB3" w:rsidRPr="009061DB" w:rsidRDefault="00C47FB3" w:rsidP="008E60D3">
            <w:pPr>
              <w:pStyle w:val="PL"/>
            </w:pPr>
            <w:r w:rsidRPr="009061DB">
              <w:t xml:space="preserve">        '204':</w:t>
            </w:r>
          </w:p>
          <w:p w14:paraId="2959A263" w14:textId="77777777" w:rsidR="00C47FB3" w:rsidRPr="009061DB" w:rsidRDefault="00C47FB3" w:rsidP="008E60D3">
            <w:pPr>
              <w:pStyle w:val="PL"/>
            </w:pPr>
            <w:r w:rsidRPr="009061DB">
              <w:t xml:space="preserve">          # No Content (no matching User Service Descriptions)</w:t>
            </w:r>
          </w:p>
          <w:p w14:paraId="6EB78229" w14:textId="77777777" w:rsidR="00C47FB3" w:rsidRPr="009061DB" w:rsidRDefault="00C47FB3" w:rsidP="008E60D3">
            <w:pPr>
              <w:pStyle w:val="PL"/>
            </w:pPr>
            <w:r w:rsidRPr="009061DB">
              <w:t xml:space="preserve">          description: "No Matches Found"</w:t>
            </w:r>
          </w:p>
          <w:p w14:paraId="110942B4" w14:textId="77777777" w:rsidR="00C47FB3" w:rsidRPr="009061DB" w:rsidRDefault="00C47FB3" w:rsidP="008E60D3">
            <w:pPr>
              <w:pStyle w:val="PL"/>
            </w:pPr>
            <w:r w:rsidRPr="009061DB">
              <w:t xml:space="preserve">        '500':</w:t>
            </w:r>
          </w:p>
          <w:p w14:paraId="2B50A4C5" w14:textId="77777777" w:rsidR="00C47FB3" w:rsidRPr="009061DB" w:rsidRDefault="00C47FB3" w:rsidP="008E60D3">
            <w:pPr>
              <w:pStyle w:val="PL"/>
            </w:pPr>
            <w:r w:rsidRPr="009061DB">
              <w:t xml:space="preserve">          # Internal Server Error</w:t>
            </w:r>
          </w:p>
          <w:p w14:paraId="4FCDE7F1" w14:textId="77777777" w:rsidR="00C47FB3" w:rsidRPr="009061DB" w:rsidRDefault="00C47FB3" w:rsidP="008E60D3">
            <w:pPr>
              <w:pStyle w:val="PL"/>
            </w:pPr>
            <w:r w:rsidRPr="009061DB">
              <w:t xml:space="preserve">          $ref: 'TS29571_CommonData.yaml#/components/responses/500'</w:t>
            </w:r>
          </w:p>
          <w:p w14:paraId="2947E23E" w14:textId="77777777" w:rsidR="00C47FB3" w:rsidRPr="009061DB" w:rsidRDefault="00C47FB3" w:rsidP="008E60D3">
            <w:pPr>
              <w:pStyle w:val="PL"/>
            </w:pPr>
            <w:r w:rsidRPr="009061DB">
              <w:t xml:space="preserve">        '503':</w:t>
            </w:r>
          </w:p>
          <w:p w14:paraId="45BF2842" w14:textId="77777777" w:rsidR="00C47FB3" w:rsidRPr="009061DB" w:rsidRDefault="00C47FB3" w:rsidP="008E60D3">
            <w:pPr>
              <w:pStyle w:val="PL"/>
            </w:pPr>
            <w:r w:rsidRPr="009061DB">
              <w:t xml:space="preserve">          # Service Unavailable</w:t>
            </w:r>
          </w:p>
          <w:p w14:paraId="51784D9B" w14:textId="77777777" w:rsidR="00C47FB3" w:rsidRPr="009061DB" w:rsidRDefault="00C47FB3" w:rsidP="008E60D3">
            <w:pPr>
              <w:pStyle w:val="PL"/>
            </w:pPr>
            <w:r w:rsidRPr="009061DB">
              <w:t xml:space="preserve">          $ref: 'TS29571_CommonData.yaml#/components/responses/503'</w:t>
            </w:r>
          </w:p>
          <w:p w14:paraId="0F462727" w14:textId="77777777" w:rsidR="00C47FB3" w:rsidRPr="009061DB" w:rsidRDefault="00C47FB3" w:rsidP="008E60D3">
            <w:pPr>
              <w:pStyle w:val="PL"/>
            </w:pPr>
            <w:r w:rsidRPr="009061DB">
              <w:lastRenderedPageBreak/>
              <w:t xml:space="preserve">        default:</w:t>
            </w:r>
          </w:p>
          <w:p w14:paraId="1158AF9B" w14:textId="77777777" w:rsidR="00C47FB3" w:rsidRPr="009061DB" w:rsidRDefault="00C47FB3" w:rsidP="008E60D3">
            <w:pPr>
              <w:pStyle w:val="PL"/>
            </w:pPr>
            <w:r w:rsidRPr="009061DB">
              <w:t xml:space="preserve">          $ref: 'TS29571_CommonData.yaml#/components/responses/default'</w:t>
            </w:r>
          </w:p>
          <w:p w14:paraId="125575C6" w14:textId="77777777" w:rsidR="00C47FB3" w:rsidRPr="009061DB" w:rsidRDefault="00C47FB3" w:rsidP="008E60D3">
            <w:pPr>
              <w:pStyle w:val="PL"/>
            </w:pPr>
          </w:p>
          <w:p w14:paraId="7393E3B3" w14:textId="77777777" w:rsidR="00C47FB3" w:rsidRPr="009061DB" w:rsidRDefault="00C47FB3" w:rsidP="008E60D3">
            <w:pPr>
              <w:pStyle w:val="PL"/>
            </w:pPr>
            <w:r w:rsidRPr="009061DB">
              <w:t xml:space="preserve">  /user-service-descriptions/{</w:t>
            </w:r>
            <w:proofErr w:type="spellStart"/>
            <w:r w:rsidRPr="009061DB">
              <w:t>externalServiceId</w:t>
            </w:r>
            <w:proofErr w:type="spellEnd"/>
            <w:r w:rsidRPr="009061DB">
              <w:t>}:</w:t>
            </w:r>
          </w:p>
          <w:p w14:paraId="0B9341C4" w14:textId="77777777" w:rsidR="00C47FB3" w:rsidRPr="009061DB" w:rsidRDefault="00C47FB3" w:rsidP="008E60D3">
            <w:pPr>
              <w:pStyle w:val="PL"/>
            </w:pPr>
            <w:r w:rsidRPr="009061DB">
              <w:t xml:space="preserve">    get:</w:t>
            </w:r>
          </w:p>
          <w:p w14:paraId="2B4EB9DF" w14:textId="77777777" w:rsidR="00C47FB3" w:rsidRPr="009061DB" w:rsidRDefault="00C47FB3" w:rsidP="008E60D3">
            <w:pPr>
              <w:pStyle w:val="PL"/>
            </w:pPr>
            <w:r w:rsidRPr="009061DB">
              <w:t xml:space="preserve">      </w:t>
            </w:r>
            <w:proofErr w:type="spellStart"/>
            <w:r w:rsidRPr="009061DB">
              <w:t>operationId</w:t>
            </w:r>
            <w:proofErr w:type="spellEnd"/>
            <w:r w:rsidRPr="009061DB">
              <w:t xml:space="preserve">: </w:t>
            </w:r>
            <w:proofErr w:type="spellStart"/>
            <w:r w:rsidRPr="009061DB">
              <w:t>retrieveUserServiceDescription</w:t>
            </w:r>
            <w:proofErr w:type="spellEnd"/>
          </w:p>
          <w:p w14:paraId="063D664C" w14:textId="77777777" w:rsidR="00C47FB3" w:rsidRPr="009061DB" w:rsidRDefault="00C47FB3" w:rsidP="008E60D3">
            <w:pPr>
              <w:pStyle w:val="PL"/>
            </w:pPr>
            <w:r w:rsidRPr="009061DB">
              <w:t xml:space="preserve">      summary: 'Retrieve User Service Description'</w:t>
            </w:r>
          </w:p>
          <w:p w14:paraId="7C8A339E" w14:textId="77777777" w:rsidR="00C47FB3" w:rsidRPr="009061DB" w:rsidRDefault="00C47FB3" w:rsidP="008E60D3">
            <w:pPr>
              <w:pStyle w:val="PL"/>
            </w:pPr>
            <w:r w:rsidRPr="009061DB">
              <w:t xml:space="preserve">      description: 'Retrieve the User Service Description of a single service by supplying its external service identifier.'</w:t>
            </w:r>
          </w:p>
          <w:p w14:paraId="5CEB3593" w14:textId="77777777" w:rsidR="00C47FB3" w:rsidRPr="009061DB" w:rsidRDefault="00C47FB3" w:rsidP="008E60D3">
            <w:pPr>
              <w:pStyle w:val="PL"/>
            </w:pPr>
            <w:r w:rsidRPr="009061DB">
              <w:t xml:space="preserve">      parameters:</w:t>
            </w:r>
          </w:p>
          <w:p w14:paraId="467327F0" w14:textId="77777777" w:rsidR="00C47FB3" w:rsidRPr="009061DB" w:rsidRDefault="00C47FB3" w:rsidP="008E60D3">
            <w:pPr>
              <w:pStyle w:val="PL"/>
            </w:pPr>
            <w:r w:rsidRPr="009061DB">
              <w:t xml:space="preserve">        - name: </w:t>
            </w:r>
            <w:proofErr w:type="spellStart"/>
            <w:r w:rsidRPr="009061DB">
              <w:t>externalServiceId</w:t>
            </w:r>
            <w:proofErr w:type="spellEnd"/>
          </w:p>
          <w:p w14:paraId="4ACFEC5E" w14:textId="77777777" w:rsidR="00C47FB3" w:rsidRPr="009061DB" w:rsidRDefault="00C47FB3" w:rsidP="008E60D3">
            <w:pPr>
              <w:pStyle w:val="PL"/>
            </w:pPr>
            <w:r w:rsidRPr="009061DB">
              <w:t xml:space="preserve">          in: path</w:t>
            </w:r>
          </w:p>
          <w:p w14:paraId="25ABA53F" w14:textId="77777777" w:rsidR="00C47FB3" w:rsidRPr="009061DB" w:rsidRDefault="00C47FB3" w:rsidP="008E60D3">
            <w:pPr>
              <w:pStyle w:val="PL"/>
            </w:pPr>
            <w:r w:rsidRPr="009061DB">
              <w:t xml:space="preserve">          required: true</w:t>
            </w:r>
          </w:p>
          <w:p w14:paraId="44EF2639" w14:textId="77777777" w:rsidR="00C47FB3" w:rsidRPr="009061DB" w:rsidRDefault="00C47FB3" w:rsidP="008E60D3">
            <w:pPr>
              <w:pStyle w:val="PL"/>
            </w:pPr>
            <w:r w:rsidRPr="009061DB">
              <w:t xml:space="preserve">          schema:</w:t>
            </w:r>
          </w:p>
          <w:p w14:paraId="259A255C" w14:textId="77777777" w:rsidR="00C47FB3" w:rsidRPr="009061DB" w:rsidRDefault="00C47FB3" w:rsidP="008E60D3">
            <w:pPr>
              <w:pStyle w:val="PL"/>
            </w:pPr>
            <w:r w:rsidRPr="009061DB">
              <w:t xml:space="preserve">            type: string</w:t>
            </w:r>
          </w:p>
          <w:p w14:paraId="25980D4B" w14:textId="77777777" w:rsidR="00C47FB3" w:rsidRPr="009061DB" w:rsidRDefault="00C47FB3" w:rsidP="008E60D3">
            <w:pPr>
              <w:pStyle w:val="PL"/>
            </w:pPr>
            <w:r w:rsidRPr="009061DB">
              <w:t xml:space="preserve">          description: 'The external service identifier of a User Service provisioned in the MBSF.'</w:t>
            </w:r>
          </w:p>
          <w:p w14:paraId="5542CC0A" w14:textId="77777777" w:rsidR="00C47FB3" w:rsidRPr="009061DB" w:rsidRDefault="00C47FB3" w:rsidP="008E60D3">
            <w:pPr>
              <w:pStyle w:val="PL"/>
            </w:pPr>
            <w:r w:rsidRPr="009061DB">
              <w:t xml:space="preserve">      responses:</w:t>
            </w:r>
          </w:p>
          <w:p w14:paraId="7E9A74A5" w14:textId="77777777" w:rsidR="00C47FB3" w:rsidRPr="009061DB" w:rsidRDefault="00C47FB3" w:rsidP="008E60D3">
            <w:pPr>
              <w:pStyle w:val="PL"/>
            </w:pPr>
            <w:r w:rsidRPr="009061DB">
              <w:t xml:space="preserve">        '200':</w:t>
            </w:r>
          </w:p>
          <w:p w14:paraId="0679D60E" w14:textId="77777777" w:rsidR="00C47FB3" w:rsidRPr="009061DB" w:rsidRDefault="00C47FB3" w:rsidP="008E60D3">
            <w:pPr>
              <w:pStyle w:val="PL"/>
            </w:pPr>
            <w:r w:rsidRPr="009061DB">
              <w:t xml:space="preserve">          # OK</w:t>
            </w:r>
          </w:p>
          <w:p w14:paraId="0B159129" w14:textId="77777777" w:rsidR="00C47FB3" w:rsidRPr="009061DB" w:rsidRDefault="00C47FB3" w:rsidP="008E60D3">
            <w:pPr>
              <w:pStyle w:val="PL"/>
            </w:pPr>
            <w:r w:rsidRPr="009061DB">
              <w:t xml:space="preserve">          description: "Success"</w:t>
            </w:r>
          </w:p>
          <w:p w14:paraId="556E7C9A" w14:textId="77777777" w:rsidR="00C47FB3" w:rsidRPr="009061DB" w:rsidRDefault="00C47FB3" w:rsidP="008E60D3">
            <w:pPr>
              <w:pStyle w:val="PL"/>
            </w:pPr>
            <w:r w:rsidRPr="009061DB">
              <w:t xml:space="preserve">          content:</w:t>
            </w:r>
          </w:p>
          <w:p w14:paraId="0AAF0E51" w14:textId="215C05AA" w:rsidR="00C47FB3" w:rsidRPr="009061DB" w:rsidRDefault="00C47FB3" w:rsidP="008E60D3">
            <w:pPr>
              <w:pStyle w:val="PL"/>
            </w:pPr>
            <w:r w:rsidRPr="009061DB">
              <w:t xml:space="preserve">            multipart/related:</w:t>
            </w:r>
          </w:p>
          <w:p w14:paraId="78C50241" w14:textId="77777777" w:rsidR="00C47FB3" w:rsidRPr="009061DB" w:rsidRDefault="00C47FB3" w:rsidP="008E60D3">
            <w:pPr>
              <w:pStyle w:val="PL"/>
            </w:pPr>
            <w:r w:rsidRPr="009061DB">
              <w:t xml:space="preserve">              schema:</w:t>
            </w:r>
          </w:p>
          <w:p w14:paraId="38F466BC" w14:textId="6251FE02" w:rsidR="00C47FB3" w:rsidRPr="009061DB" w:rsidRDefault="00C47FB3" w:rsidP="008E60D3">
            <w:pPr>
              <w:pStyle w:val="PL"/>
            </w:pPr>
            <w:r w:rsidRPr="009061DB">
              <w:t xml:space="preserve">                type: string</w:t>
            </w:r>
          </w:p>
          <w:p w14:paraId="1315FC29" w14:textId="77777777" w:rsidR="00C47FB3" w:rsidRPr="009061DB" w:rsidRDefault="00C47FB3" w:rsidP="008E60D3">
            <w:pPr>
              <w:pStyle w:val="PL"/>
            </w:pPr>
            <w:r w:rsidRPr="009061DB">
              <w:t xml:space="preserve">        '404':</w:t>
            </w:r>
          </w:p>
          <w:p w14:paraId="4D777DC5" w14:textId="77777777" w:rsidR="00C47FB3" w:rsidRPr="009061DB" w:rsidRDefault="00C47FB3" w:rsidP="008E60D3">
            <w:pPr>
              <w:pStyle w:val="PL"/>
            </w:pPr>
            <w:r w:rsidRPr="009061DB">
              <w:t xml:space="preserve">          # Not Found</w:t>
            </w:r>
          </w:p>
          <w:p w14:paraId="7C20D657" w14:textId="77777777" w:rsidR="00C47FB3" w:rsidRPr="009061DB" w:rsidRDefault="00C47FB3" w:rsidP="008E60D3">
            <w:pPr>
              <w:pStyle w:val="PL"/>
            </w:pPr>
            <w:r w:rsidRPr="009061DB">
              <w:t xml:space="preserve">          $ref: 'TS29571_CommonData.yaml#/components/responses/404'</w:t>
            </w:r>
          </w:p>
          <w:p w14:paraId="12CBB767" w14:textId="77777777" w:rsidR="00C47FB3" w:rsidRPr="009061DB" w:rsidRDefault="00C47FB3" w:rsidP="008E60D3">
            <w:pPr>
              <w:pStyle w:val="PL"/>
            </w:pPr>
            <w:r w:rsidRPr="009061DB">
              <w:t xml:space="preserve">        '500':</w:t>
            </w:r>
          </w:p>
          <w:p w14:paraId="2C479E32" w14:textId="77777777" w:rsidR="00C47FB3" w:rsidRPr="009061DB" w:rsidRDefault="00C47FB3" w:rsidP="008E60D3">
            <w:pPr>
              <w:pStyle w:val="PL"/>
            </w:pPr>
            <w:r w:rsidRPr="009061DB">
              <w:t xml:space="preserve">          # Internal Server Error</w:t>
            </w:r>
          </w:p>
          <w:p w14:paraId="528CAB58" w14:textId="77777777" w:rsidR="00C47FB3" w:rsidRPr="009061DB" w:rsidRDefault="00C47FB3" w:rsidP="008E60D3">
            <w:pPr>
              <w:pStyle w:val="PL"/>
            </w:pPr>
            <w:r w:rsidRPr="009061DB">
              <w:t xml:space="preserve">          $ref: 'TS29571_CommonData.yaml#/components/responses/500'</w:t>
            </w:r>
          </w:p>
          <w:p w14:paraId="79963E3C" w14:textId="77777777" w:rsidR="00C47FB3" w:rsidRPr="009061DB" w:rsidRDefault="00C47FB3" w:rsidP="008E60D3">
            <w:pPr>
              <w:pStyle w:val="PL"/>
            </w:pPr>
            <w:r w:rsidRPr="009061DB">
              <w:t xml:space="preserve">        '503':</w:t>
            </w:r>
          </w:p>
          <w:p w14:paraId="13DE79E3" w14:textId="77777777" w:rsidR="00C47FB3" w:rsidRPr="009061DB" w:rsidRDefault="00C47FB3" w:rsidP="008E60D3">
            <w:pPr>
              <w:pStyle w:val="PL"/>
            </w:pPr>
            <w:r w:rsidRPr="009061DB">
              <w:t xml:space="preserve">          # Service Unavailable</w:t>
            </w:r>
          </w:p>
          <w:p w14:paraId="58F6B721" w14:textId="77777777" w:rsidR="00C47FB3" w:rsidRPr="009061DB" w:rsidRDefault="00C47FB3" w:rsidP="008E60D3">
            <w:pPr>
              <w:pStyle w:val="PL"/>
            </w:pPr>
            <w:r w:rsidRPr="009061DB">
              <w:t xml:space="preserve">          $ref: 'TS29571_CommonData.yaml#/components/responses/503'</w:t>
            </w:r>
          </w:p>
          <w:p w14:paraId="0BDC59A3" w14:textId="77777777" w:rsidR="00C47FB3" w:rsidRPr="009061DB" w:rsidRDefault="00C47FB3" w:rsidP="008E60D3">
            <w:pPr>
              <w:pStyle w:val="PL"/>
            </w:pPr>
            <w:r w:rsidRPr="009061DB">
              <w:t xml:space="preserve">        default:</w:t>
            </w:r>
          </w:p>
          <w:p w14:paraId="1F67843B" w14:textId="77777777" w:rsidR="00C47FB3" w:rsidRPr="009061DB" w:rsidRDefault="00C47FB3" w:rsidP="008E60D3">
            <w:pPr>
              <w:pStyle w:val="PL"/>
              <w:tabs>
                <w:tab w:val="clear" w:pos="7296"/>
                <w:tab w:val="clear" w:pos="7680"/>
                <w:tab w:val="clear" w:pos="8064"/>
                <w:tab w:val="clear" w:pos="8448"/>
                <w:tab w:val="clear" w:pos="8832"/>
                <w:tab w:val="clear" w:pos="9216"/>
              </w:tabs>
            </w:pPr>
            <w:r w:rsidRPr="009061DB">
              <w:t xml:space="preserve">          $ref: 'TS29571_CommonData.yaml#/components/responses/default'</w:t>
            </w:r>
          </w:p>
          <w:p w14:paraId="61487FE2" w14:textId="77777777" w:rsidR="00C47FB3" w:rsidRPr="009061DB" w:rsidRDefault="00C47FB3" w:rsidP="008E60D3">
            <w:pPr>
              <w:pStyle w:val="PL"/>
            </w:pPr>
          </w:p>
          <w:p w14:paraId="355EE0A3" w14:textId="77777777" w:rsidR="00C47FB3" w:rsidRPr="009061DB" w:rsidRDefault="00C47FB3" w:rsidP="008E60D3">
            <w:pPr>
              <w:pStyle w:val="PL"/>
            </w:pPr>
            <w:r w:rsidRPr="009061DB">
              <w:t>components:</w:t>
            </w:r>
          </w:p>
          <w:p w14:paraId="13DC9766" w14:textId="77777777" w:rsidR="00C47FB3" w:rsidRPr="009061DB" w:rsidRDefault="00C47FB3" w:rsidP="008E60D3">
            <w:pPr>
              <w:pStyle w:val="PL"/>
            </w:pPr>
            <w:r w:rsidRPr="009061DB">
              <w:t xml:space="preserve">  schemas:</w:t>
            </w:r>
          </w:p>
          <w:p w14:paraId="10A8D0CA" w14:textId="77777777" w:rsidR="00C47FB3" w:rsidRPr="009061DB" w:rsidRDefault="00C47FB3" w:rsidP="008E60D3">
            <w:pPr>
              <w:pStyle w:val="PL"/>
            </w:pPr>
            <w:r w:rsidRPr="009061DB">
              <w:t xml:space="preserve">    </w:t>
            </w:r>
            <w:proofErr w:type="spellStart"/>
            <w:r w:rsidRPr="009061DB">
              <w:t>UserServiceDescriptions</w:t>
            </w:r>
            <w:proofErr w:type="spellEnd"/>
            <w:r w:rsidRPr="009061DB">
              <w:t>:</w:t>
            </w:r>
          </w:p>
          <w:p w14:paraId="375E99B8" w14:textId="77777777" w:rsidR="00C47FB3" w:rsidRPr="009061DB" w:rsidRDefault="00C47FB3" w:rsidP="008E60D3">
            <w:pPr>
              <w:pStyle w:val="PL"/>
            </w:pPr>
            <w:r w:rsidRPr="009061DB">
              <w:t xml:space="preserve">      description: 'A document announcing one or more MBS User Services.'</w:t>
            </w:r>
          </w:p>
          <w:p w14:paraId="433BF47F" w14:textId="77777777" w:rsidR="00C47FB3" w:rsidRPr="009061DB" w:rsidRDefault="00C47FB3" w:rsidP="008E60D3">
            <w:pPr>
              <w:pStyle w:val="PL"/>
            </w:pPr>
            <w:r w:rsidRPr="009061DB">
              <w:t xml:space="preserve">      type: object</w:t>
            </w:r>
          </w:p>
          <w:p w14:paraId="6E1F7F01" w14:textId="77777777" w:rsidR="00C47FB3" w:rsidRPr="009061DB" w:rsidRDefault="00C47FB3" w:rsidP="008E60D3">
            <w:pPr>
              <w:pStyle w:val="PL"/>
            </w:pPr>
            <w:r w:rsidRPr="009061DB">
              <w:t xml:space="preserve">      properties:</w:t>
            </w:r>
          </w:p>
          <w:p w14:paraId="49584585" w14:textId="77777777" w:rsidR="00C47FB3" w:rsidRPr="009061DB" w:rsidRDefault="00C47FB3" w:rsidP="008E60D3">
            <w:pPr>
              <w:pStyle w:val="PL"/>
            </w:pPr>
            <w:r w:rsidRPr="009061DB">
              <w:t xml:space="preserve">        version:</w:t>
            </w:r>
          </w:p>
          <w:p w14:paraId="5A6FD868" w14:textId="77777777" w:rsidR="00C47FB3" w:rsidRPr="009061DB" w:rsidRDefault="00C47FB3" w:rsidP="008E60D3">
            <w:pPr>
              <w:pStyle w:val="PL"/>
            </w:pPr>
            <w:r w:rsidRPr="009061DB">
              <w:t xml:space="preserve">          type: integer</w:t>
            </w:r>
          </w:p>
          <w:p w14:paraId="0FCDE680" w14:textId="77777777" w:rsidR="00C47FB3" w:rsidRPr="009061DB" w:rsidRDefault="00C47FB3" w:rsidP="008E60D3">
            <w:pPr>
              <w:pStyle w:val="PL"/>
            </w:pPr>
            <w:r w:rsidRPr="009061DB">
              <w:t xml:space="preserve">          minimum: 1</w:t>
            </w:r>
          </w:p>
          <w:p w14:paraId="6910725F" w14:textId="77777777" w:rsidR="00C47FB3" w:rsidRPr="009061DB" w:rsidRDefault="00C47FB3" w:rsidP="008E60D3">
            <w:pPr>
              <w:pStyle w:val="PL"/>
            </w:pPr>
            <w:r w:rsidRPr="009061DB">
              <w:t xml:space="preserve">        </w:t>
            </w:r>
            <w:proofErr w:type="spellStart"/>
            <w:r w:rsidRPr="009061DB">
              <w:t>userServiceDescriptions</w:t>
            </w:r>
            <w:proofErr w:type="spellEnd"/>
            <w:r w:rsidRPr="009061DB">
              <w:t>:</w:t>
            </w:r>
          </w:p>
          <w:p w14:paraId="3700975B" w14:textId="77777777" w:rsidR="00C47FB3" w:rsidRPr="009061DB" w:rsidRDefault="00C47FB3" w:rsidP="008E60D3">
            <w:pPr>
              <w:pStyle w:val="PL"/>
            </w:pPr>
            <w:r w:rsidRPr="009061DB">
              <w:t xml:space="preserve">          type: array</w:t>
            </w:r>
          </w:p>
          <w:p w14:paraId="2CBB46AA" w14:textId="77777777" w:rsidR="00C47FB3" w:rsidRPr="009061DB" w:rsidRDefault="00C47FB3" w:rsidP="008E60D3">
            <w:pPr>
              <w:pStyle w:val="PL"/>
            </w:pPr>
            <w:r w:rsidRPr="009061DB">
              <w:t xml:space="preserve">          items:</w:t>
            </w:r>
          </w:p>
          <w:p w14:paraId="2792C1F9" w14:textId="77777777" w:rsidR="00C47FB3" w:rsidRPr="009061DB" w:rsidRDefault="00C47FB3" w:rsidP="008E60D3">
            <w:pPr>
              <w:pStyle w:val="PL"/>
            </w:pPr>
            <w:r w:rsidRPr="009061DB">
              <w:t xml:space="preserve">            $ref: '#/components/schemas/</w:t>
            </w:r>
            <w:proofErr w:type="spellStart"/>
            <w:r w:rsidRPr="009061DB">
              <w:t>UserServiceDescription</w:t>
            </w:r>
            <w:proofErr w:type="spellEnd"/>
            <w:r w:rsidRPr="009061DB">
              <w:t>'</w:t>
            </w:r>
          </w:p>
          <w:p w14:paraId="44283B9B" w14:textId="77777777" w:rsidR="00C47FB3" w:rsidRPr="009061DB" w:rsidRDefault="00C47FB3" w:rsidP="008E60D3">
            <w:pPr>
              <w:pStyle w:val="PL"/>
            </w:pPr>
            <w:r w:rsidRPr="009061DB">
              <w:t xml:space="preserve">          </w:t>
            </w:r>
            <w:proofErr w:type="spellStart"/>
            <w:r w:rsidRPr="009061DB">
              <w:t>minItems</w:t>
            </w:r>
            <w:proofErr w:type="spellEnd"/>
            <w:r w:rsidRPr="009061DB">
              <w:t>: 1</w:t>
            </w:r>
          </w:p>
          <w:p w14:paraId="56839474" w14:textId="77777777" w:rsidR="00C47FB3" w:rsidRPr="009061DB" w:rsidRDefault="00C47FB3" w:rsidP="008E60D3">
            <w:pPr>
              <w:pStyle w:val="PL"/>
            </w:pPr>
            <w:r w:rsidRPr="009061DB">
              <w:t xml:space="preserve">      required:</w:t>
            </w:r>
          </w:p>
          <w:p w14:paraId="10E31C9B" w14:textId="77777777" w:rsidR="00C47FB3" w:rsidRPr="009061DB" w:rsidRDefault="00C47FB3" w:rsidP="008E60D3">
            <w:pPr>
              <w:pStyle w:val="PL"/>
            </w:pPr>
            <w:r w:rsidRPr="009061DB">
              <w:t xml:space="preserve">        - </w:t>
            </w:r>
            <w:proofErr w:type="spellStart"/>
            <w:r w:rsidRPr="009061DB">
              <w:t>userServiceDescriptions</w:t>
            </w:r>
            <w:proofErr w:type="spellEnd"/>
          </w:p>
          <w:p w14:paraId="73CD2073" w14:textId="77777777" w:rsidR="00C47FB3" w:rsidRPr="009061DB" w:rsidRDefault="00C47FB3" w:rsidP="008E60D3">
            <w:pPr>
              <w:pStyle w:val="PL"/>
            </w:pPr>
          </w:p>
          <w:p w14:paraId="1F62DA2F" w14:textId="77777777" w:rsidR="00C47FB3" w:rsidRPr="009061DB" w:rsidRDefault="00C47FB3" w:rsidP="008E60D3">
            <w:pPr>
              <w:pStyle w:val="PL"/>
            </w:pPr>
            <w:r w:rsidRPr="009061DB">
              <w:t xml:space="preserve">    </w:t>
            </w:r>
            <w:proofErr w:type="spellStart"/>
            <w:r w:rsidRPr="009061DB">
              <w:t>UserServiceDescription</w:t>
            </w:r>
            <w:proofErr w:type="spellEnd"/>
            <w:r w:rsidRPr="009061DB">
              <w:t>:</w:t>
            </w:r>
          </w:p>
          <w:p w14:paraId="2E590109" w14:textId="77777777" w:rsidR="00C47FB3" w:rsidRPr="009061DB" w:rsidRDefault="00C47FB3" w:rsidP="008E60D3">
            <w:pPr>
              <w:pStyle w:val="PL"/>
            </w:pPr>
            <w:r w:rsidRPr="009061DB">
              <w:t xml:space="preserve">      description: 'A description of a single MBS User Service.'</w:t>
            </w:r>
          </w:p>
          <w:p w14:paraId="27898672" w14:textId="77777777" w:rsidR="00C47FB3" w:rsidRPr="009061DB" w:rsidRDefault="00C47FB3" w:rsidP="008E60D3">
            <w:pPr>
              <w:pStyle w:val="PL"/>
            </w:pPr>
            <w:r w:rsidRPr="009061DB">
              <w:t xml:space="preserve">      type: object</w:t>
            </w:r>
          </w:p>
          <w:p w14:paraId="61F78486" w14:textId="77777777" w:rsidR="00C47FB3" w:rsidRPr="009061DB" w:rsidRDefault="00C47FB3" w:rsidP="008E60D3">
            <w:pPr>
              <w:pStyle w:val="PL"/>
            </w:pPr>
            <w:r w:rsidRPr="009061DB">
              <w:t xml:space="preserve">      properties:</w:t>
            </w:r>
          </w:p>
          <w:p w14:paraId="6FA402F6" w14:textId="77777777" w:rsidR="00C47FB3" w:rsidRPr="009061DB" w:rsidRDefault="00C47FB3" w:rsidP="008E60D3">
            <w:pPr>
              <w:pStyle w:val="PL"/>
            </w:pPr>
            <w:r w:rsidRPr="009061DB">
              <w:t xml:space="preserve">        </w:t>
            </w:r>
            <w:proofErr w:type="spellStart"/>
            <w:r w:rsidRPr="009061DB">
              <w:t>serviceIds</w:t>
            </w:r>
            <w:proofErr w:type="spellEnd"/>
            <w:r w:rsidRPr="009061DB">
              <w:t>:</w:t>
            </w:r>
          </w:p>
          <w:p w14:paraId="021281FF" w14:textId="77777777" w:rsidR="00C47FB3" w:rsidRPr="009061DB" w:rsidRDefault="00C47FB3" w:rsidP="008E60D3">
            <w:pPr>
              <w:pStyle w:val="PL"/>
            </w:pPr>
            <w:r w:rsidRPr="009061DB">
              <w:t xml:space="preserve">          type: array</w:t>
            </w:r>
          </w:p>
          <w:p w14:paraId="1B11B309" w14:textId="77777777" w:rsidR="00C47FB3" w:rsidRPr="009061DB" w:rsidRDefault="00C47FB3" w:rsidP="008E60D3">
            <w:pPr>
              <w:pStyle w:val="PL"/>
            </w:pPr>
            <w:r w:rsidRPr="009061DB">
              <w:t xml:space="preserve">          items:</w:t>
            </w:r>
          </w:p>
          <w:p w14:paraId="110E17DF" w14:textId="77777777" w:rsidR="00C47FB3" w:rsidRPr="009061DB" w:rsidRDefault="00C47FB3" w:rsidP="008E60D3">
            <w:pPr>
              <w:pStyle w:val="PL"/>
            </w:pPr>
            <w:r w:rsidRPr="009061DB">
              <w:t xml:space="preserve">            $ref: 'TS29571_CommonData.yaml#/components/schemas/Uri'</w:t>
            </w:r>
          </w:p>
          <w:p w14:paraId="64B687F2" w14:textId="77777777" w:rsidR="00C47FB3" w:rsidRPr="009061DB" w:rsidRDefault="00C47FB3" w:rsidP="008E60D3">
            <w:pPr>
              <w:pStyle w:val="PL"/>
            </w:pPr>
            <w:r w:rsidRPr="009061DB">
              <w:t xml:space="preserve">          </w:t>
            </w:r>
            <w:proofErr w:type="spellStart"/>
            <w:r w:rsidRPr="009061DB">
              <w:t>minItems</w:t>
            </w:r>
            <w:proofErr w:type="spellEnd"/>
            <w:r w:rsidRPr="009061DB">
              <w:t>: 1</w:t>
            </w:r>
          </w:p>
          <w:p w14:paraId="498A491F" w14:textId="77777777" w:rsidR="00C47FB3" w:rsidRPr="009061DB" w:rsidRDefault="00C47FB3" w:rsidP="008E60D3">
            <w:pPr>
              <w:pStyle w:val="PL"/>
            </w:pPr>
            <w:r w:rsidRPr="009061DB">
              <w:t xml:space="preserve">        class:</w:t>
            </w:r>
          </w:p>
          <w:p w14:paraId="59240DEA" w14:textId="77777777" w:rsidR="00C47FB3" w:rsidRPr="009061DB" w:rsidRDefault="00C47FB3" w:rsidP="008E60D3">
            <w:pPr>
              <w:pStyle w:val="PL"/>
            </w:pPr>
            <w:r w:rsidRPr="009061DB">
              <w:t xml:space="preserve">          $ref: 'TS29571_CommonData.yaml#/components/schemas/Uri'</w:t>
            </w:r>
          </w:p>
          <w:p w14:paraId="5736BA2D" w14:textId="77777777" w:rsidR="00C47FB3" w:rsidRPr="009061DB" w:rsidRDefault="00C47FB3" w:rsidP="008E60D3">
            <w:pPr>
              <w:pStyle w:val="PL"/>
            </w:pPr>
            <w:r w:rsidRPr="009061DB">
              <w:t xml:space="preserve">        names:</w:t>
            </w:r>
          </w:p>
          <w:p w14:paraId="699126F6" w14:textId="77777777" w:rsidR="00C47FB3" w:rsidRPr="009061DB" w:rsidRDefault="00C47FB3" w:rsidP="008E60D3">
            <w:pPr>
              <w:pStyle w:val="PL"/>
            </w:pPr>
            <w:r w:rsidRPr="009061DB">
              <w:t xml:space="preserve">          type: array</w:t>
            </w:r>
          </w:p>
          <w:p w14:paraId="0090AAAD" w14:textId="77777777" w:rsidR="00C47FB3" w:rsidRPr="009061DB" w:rsidRDefault="00C47FB3" w:rsidP="008E60D3">
            <w:pPr>
              <w:pStyle w:val="PL"/>
            </w:pPr>
            <w:r w:rsidRPr="009061DB">
              <w:t xml:space="preserve">          items:</w:t>
            </w:r>
          </w:p>
          <w:p w14:paraId="48F05343" w14:textId="20D83850" w:rsidR="00C47FB3" w:rsidRPr="009061DB" w:rsidRDefault="00C47FB3" w:rsidP="008E60D3">
            <w:pPr>
              <w:pStyle w:val="PL"/>
            </w:pPr>
            <w:r w:rsidRPr="009061DB">
              <w:t xml:space="preserve">            type: object</w:t>
            </w:r>
          </w:p>
          <w:p w14:paraId="46B715D2" w14:textId="77777777" w:rsidR="00C47FB3" w:rsidRPr="009061DB" w:rsidRDefault="00C47FB3" w:rsidP="008E60D3">
            <w:pPr>
              <w:pStyle w:val="PL"/>
            </w:pPr>
            <w:r w:rsidRPr="009061DB">
              <w:t xml:space="preserve">            properties:</w:t>
            </w:r>
          </w:p>
          <w:p w14:paraId="78CCEE7B" w14:textId="77777777" w:rsidR="00C47FB3" w:rsidRPr="009061DB" w:rsidRDefault="00C47FB3" w:rsidP="008E60D3">
            <w:pPr>
              <w:pStyle w:val="PL"/>
            </w:pPr>
            <w:r w:rsidRPr="009061DB">
              <w:t xml:space="preserve">              name:</w:t>
            </w:r>
          </w:p>
          <w:p w14:paraId="68E5D2AD" w14:textId="77777777" w:rsidR="00C47FB3" w:rsidRPr="009061DB" w:rsidRDefault="00C47FB3" w:rsidP="008E60D3">
            <w:pPr>
              <w:pStyle w:val="PL"/>
            </w:pPr>
            <w:r w:rsidRPr="009061DB">
              <w:t xml:space="preserve">                type: string</w:t>
            </w:r>
          </w:p>
          <w:p w14:paraId="53D02990" w14:textId="77777777" w:rsidR="00C47FB3" w:rsidRPr="009061DB" w:rsidRDefault="00C47FB3" w:rsidP="008E60D3">
            <w:pPr>
              <w:pStyle w:val="PL"/>
            </w:pPr>
            <w:r w:rsidRPr="009061DB">
              <w:t xml:space="preserve">              lang:</w:t>
            </w:r>
          </w:p>
          <w:p w14:paraId="73D756AC" w14:textId="77777777" w:rsidR="00C47FB3" w:rsidRPr="009061DB" w:rsidRDefault="00C47FB3" w:rsidP="008E60D3">
            <w:pPr>
              <w:pStyle w:val="PL"/>
            </w:pPr>
            <w:r w:rsidRPr="009061DB">
              <w:t xml:space="preserve">                type: string</w:t>
            </w:r>
          </w:p>
          <w:p w14:paraId="2724EAC3" w14:textId="77777777" w:rsidR="00C47FB3" w:rsidRPr="009061DB" w:rsidRDefault="00C47FB3" w:rsidP="008E60D3">
            <w:pPr>
              <w:pStyle w:val="PL"/>
            </w:pPr>
            <w:r w:rsidRPr="009061DB">
              <w:t xml:space="preserve">                pattern: '^[a-</w:t>
            </w:r>
            <w:proofErr w:type="spellStart"/>
            <w:r w:rsidRPr="009061DB">
              <w:t>zA</w:t>
            </w:r>
            <w:proofErr w:type="spellEnd"/>
            <w:r w:rsidRPr="009061DB">
              <w:t>-Z]{3}$'</w:t>
            </w:r>
          </w:p>
          <w:p w14:paraId="4E4F126E" w14:textId="77777777" w:rsidR="00C47FB3" w:rsidRPr="009061DB" w:rsidRDefault="00C47FB3" w:rsidP="008E60D3">
            <w:pPr>
              <w:pStyle w:val="PL"/>
            </w:pPr>
            <w:r w:rsidRPr="009061DB">
              <w:t xml:space="preserve">                example: '</w:t>
            </w:r>
            <w:proofErr w:type="spellStart"/>
            <w:r w:rsidRPr="009061DB">
              <w:t>eng</w:t>
            </w:r>
            <w:proofErr w:type="spellEnd"/>
            <w:r w:rsidRPr="009061DB">
              <w:t>'</w:t>
            </w:r>
          </w:p>
          <w:p w14:paraId="4A82ECC3" w14:textId="77777777" w:rsidR="00C47FB3" w:rsidRPr="009061DB" w:rsidRDefault="00C47FB3" w:rsidP="008E60D3">
            <w:pPr>
              <w:pStyle w:val="PL"/>
            </w:pPr>
            <w:r w:rsidRPr="009061DB">
              <w:t xml:space="preserve">            required:</w:t>
            </w:r>
          </w:p>
          <w:p w14:paraId="1BC1D6C6" w14:textId="77777777" w:rsidR="00C47FB3" w:rsidRPr="009061DB" w:rsidRDefault="00C47FB3" w:rsidP="008E60D3">
            <w:pPr>
              <w:pStyle w:val="PL"/>
            </w:pPr>
            <w:r w:rsidRPr="009061DB">
              <w:t xml:space="preserve">              - name</w:t>
            </w:r>
          </w:p>
          <w:p w14:paraId="76592CEA" w14:textId="77777777" w:rsidR="00C47FB3" w:rsidRPr="009061DB" w:rsidRDefault="00C47FB3" w:rsidP="008E60D3">
            <w:pPr>
              <w:pStyle w:val="PL"/>
            </w:pPr>
            <w:r w:rsidRPr="009061DB">
              <w:lastRenderedPageBreak/>
              <w:t xml:space="preserve">              - lang</w:t>
            </w:r>
          </w:p>
          <w:p w14:paraId="561CF5AE" w14:textId="77777777" w:rsidR="00C47FB3" w:rsidRPr="009061DB" w:rsidRDefault="00C47FB3" w:rsidP="008E60D3">
            <w:pPr>
              <w:pStyle w:val="PL"/>
            </w:pPr>
            <w:r w:rsidRPr="009061DB">
              <w:t xml:space="preserve">          </w:t>
            </w:r>
            <w:proofErr w:type="spellStart"/>
            <w:r w:rsidRPr="009061DB">
              <w:t>minItems</w:t>
            </w:r>
            <w:proofErr w:type="spellEnd"/>
            <w:r w:rsidRPr="009061DB">
              <w:t>: 1</w:t>
            </w:r>
          </w:p>
          <w:p w14:paraId="300A0AF9" w14:textId="77777777" w:rsidR="00C47FB3" w:rsidRPr="009061DB" w:rsidRDefault="00C47FB3" w:rsidP="008E60D3">
            <w:pPr>
              <w:pStyle w:val="PL"/>
            </w:pPr>
            <w:r w:rsidRPr="009061DB">
              <w:t xml:space="preserve">        descriptions:</w:t>
            </w:r>
          </w:p>
          <w:p w14:paraId="0C53C87A" w14:textId="77777777" w:rsidR="00C47FB3" w:rsidRPr="009061DB" w:rsidRDefault="00C47FB3" w:rsidP="008E60D3">
            <w:pPr>
              <w:pStyle w:val="PL"/>
            </w:pPr>
            <w:r w:rsidRPr="009061DB">
              <w:t xml:space="preserve">          type: array</w:t>
            </w:r>
          </w:p>
          <w:p w14:paraId="053EB7E1" w14:textId="77777777" w:rsidR="00C47FB3" w:rsidRPr="009061DB" w:rsidRDefault="00C47FB3" w:rsidP="008E60D3">
            <w:pPr>
              <w:pStyle w:val="PL"/>
            </w:pPr>
            <w:r w:rsidRPr="009061DB">
              <w:t xml:space="preserve">          items:</w:t>
            </w:r>
          </w:p>
          <w:p w14:paraId="5220F81F" w14:textId="77777777" w:rsidR="00C47FB3" w:rsidRPr="009061DB" w:rsidRDefault="00C47FB3" w:rsidP="008E60D3">
            <w:pPr>
              <w:pStyle w:val="PL"/>
            </w:pPr>
            <w:r w:rsidRPr="009061DB">
              <w:t xml:space="preserve">            type: object</w:t>
            </w:r>
          </w:p>
          <w:p w14:paraId="55DB9EBE" w14:textId="77777777" w:rsidR="00C47FB3" w:rsidRPr="009061DB" w:rsidRDefault="00C47FB3" w:rsidP="008E60D3">
            <w:pPr>
              <w:pStyle w:val="PL"/>
            </w:pPr>
            <w:r w:rsidRPr="009061DB">
              <w:t xml:space="preserve">            properties:</w:t>
            </w:r>
          </w:p>
          <w:p w14:paraId="6565C4ED" w14:textId="77777777" w:rsidR="00C47FB3" w:rsidRPr="009061DB" w:rsidRDefault="00C47FB3" w:rsidP="008E60D3">
            <w:pPr>
              <w:pStyle w:val="PL"/>
            </w:pPr>
            <w:r w:rsidRPr="009061DB">
              <w:t xml:space="preserve">              description:</w:t>
            </w:r>
          </w:p>
          <w:p w14:paraId="0C409324" w14:textId="77777777" w:rsidR="00C47FB3" w:rsidRPr="009061DB" w:rsidRDefault="00C47FB3" w:rsidP="008E60D3">
            <w:pPr>
              <w:pStyle w:val="PL"/>
            </w:pPr>
            <w:r w:rsidRPr="009061DB">
              <w:t xml:space="preserve">                type: string</w:t>
            </w:r>
          </w:p>
          <w:p w14:paraId="245973CB" w14:textId="77777777" w:rsidR="00C47FB3" w:rsidRPr="009061DB" w:rsidRDefault="00C47FB3" w:rsidP="008E60D3">
            <w:pPr>
              <w:pStyle w:val="PL"/>
            </w:pPr>
            <w:r w:rsidRPr="009061DB">
              <w:t xml:space="preserve">              lang:</w:t>
            </w:r>
          </w:p>
          <w:p w14:paraId="16BBF091" w14:textId="77777777" w:rsidR="00C47FB3" w:rsidRPr="009061DB" w:rsidRDefault="00C47FB3" w:rsidP="008E60D3">
            <w:pPr>
              <w:pStyle w:val="PL"/>
            </w:pPr>
            <w:r w:rsidRPr="009061DB">
              <w:t xml:space="preserve">                type: string</w:t>
            </w:r>
          </w:p>
          <w:p w14:paraId="43089888" w14:textId="77777777" w:rsidR="00C47FB3" w:rsidRPr="009061DB" w:rsidRDefault="00C47FB3" w:rsidP="008E60D3">
            <w:pPr>
              <w:pStyle w:val="PL"/>
            </w:pPr>
            <w:r w:rsidRPr="009061DB">
              <w:t xml:space="preserve">                pattern: '^[a-</w:t>
            </w:r>
            <w:proofErr w:type="spellStart"/>
            <w:r w:rsidRPr="009061DB">
              <w:t>zA</w:t>
            </w:r>
            <w:proofErr w:type="spellEnd"/>
            <w:r w:rsidRPr="009061DB">
              <w:t>-Z]{3}$'</w:t>
            </w:r>
          </w:p>
          <w:p w14:paraId="3BD0798A" w14:textId="77777777" w:rsidR="00C47FB3" w:rsidRPr="009061DB" w:rsidRDefault="00C47FB3" w:rsidP="008E60D3">
            <w:pPr>
              <w:pStyle w:val="PL"/>
            </w:pPr>
            <w:r w:rsidRPr="009061DB">
              <w:t xml:space="preserve">                example: '</w:t>
            </w:r>
            <w:proofErr w:type="spellStart"/>
            <w:r w:rsidRPr="009061DB">
              <w:t>eng</w:t>
            </w:r>
            <w:proofErr w:type="spellEnd"/>
            <w:r w:rsidRPr="009061DB">
              <w:t>'</w:t>
            </w:r>
          </w:p>
          <w:p w14:paraId="47D37EB2" w14:textId="77777777" w:rsidR="00C47FB3" w:rsidRPr="009061DB" w:rsidRDefault="00C47FB3" w:rsidP="008E60D3">
            <w:pPr>
              <w:pStyle w:val="PL"/>
            </w:pPr>
            <w:r w:rsidRPr="009061DB">
              <w:t xml:space="preserve">            required:</w:t>
            </w:r>
          </w:p>
          <w:p w14:paraId="17B04B28" w14:textId="77777777" w:rsidR="00C47FB3" w:rsidRPr="009061DB" w:rsidRDefault="00C47FB3" w:rsidP="008E60D3">
            <w:pPr>
              <w:pStyle w:val="PL"/>
            </w:pPr>
            <w:r w:rsidRPr="009061DB">
              <w:t xml:space="preserve">              - description</w:t>
            </w:r>
          </w:p>
          <w:p w14:paraId="614004DC" w14:textId="77777777" w:rsidR="00C47FB3" w:rsidRPr="009061DB" w:rsidRDefault="00C47FB3" w:rsidP="008E60D3">
            <w:pPr>
              <w:pStyle w:val="PL"/>
            </w:pPr>
            <w:r w:rsidRPr="009061DB">
              <w:t xml:space="preserve">              - lang</w:t>
            </w:r>
          </w:p>
          <w:p w14:paraId="70076920" w14:textId="77777777" w:rsidR="00C47FB3" w:rsidRPr="009061DB" w:rsidRDefault="00C47FB3" w:rsidP="008E60D3">
            <w:pPr>
              <w:pStyle w:val="PL"/>
            </w:pPr>
            <w:r w:rsidRPr="009061DB">
              <w:t xml:space="preserve">          </w:t>
            </w:r>
            <w:proofErr w:type="spellStart"/>
            <w:r w:rsidRPr="009061DB">
              <w:t>minItems</w:t>
            </w:r>
            <w:proofErr w:type="spellEnd"/>
            <w:r w:rsidRPr="009061DB">
              <w:t>: 1</w:t>
            </w:r>
          </w:p>
          <w:p w14:paraId="6758DE78" w14:textId="77777777" w:rsidR="00C47FB3" w:rsidRPr="009061DB" w:rsidRDefault="00C47FB3" w:rsidP="008E60D3">
            <w:pPr>
              <w:pStyle w:val="PL"/>
            </w:pPr>
            <w:r w:rsidRPr="009061DB">
              <w:t xml:space="preserve">        </w:t>
            </w:r>
            <w:proofErr w:type="spellStart"/>
            <w:r w:rsidRPr="009061DB">
              <w:t>serviceLanguage</w:t>
            </w:r>
            <w:proofErr w:type="spellEnd"/>
            <w:r w:rsidRPr="009061DB">
              <w:t>:</w:t>
            </w:r>
          </w:p>
          <w:p w14:paraId="7A4FA1D7" w14:textId="60B01C94" w:rsidR="00C47FB3" w:rsidRPr="009061DB" w:rsidRDefault="00C47FB3" w:rsidP="008E60D3">
            <w:pPr>
              <w:pStyle w:val="PL"/>
            </w:pPr>
            <w:r w:rsidRPr="009061DB">
              <w:t xml:space="preserve">          type: string</w:t>
            </w:r>
          </w:p>
          <w:p w14:paraId="5C00BADA" w14:textId="77777777" w:rsidR="00C47FB3" w:rsidRPr="009061DB" w:rsidRDefault="00C47FB3" w:rsidP="008E60D3">
            <w:pPr>
              <w:pStyle w:val="PL"/>
            </w:pPr>
            <w:r w:rsidRPr="009061DB">
              <w:t xml:space="preserve">          pattern: '^[a-</w:t>
            </w:r>
            <w:proofErr w:type="spellStart"/>
            <w:r w:rsidRPr="009061DB">
              <w:t>zA</w:t>
            </w:r>
            <w:proofErr w:type="spellEnd"/>
            <w:r w:rsidRPr="009061DB">
              <w:t>-Z]{3}$'</w:t>
            </w:r>
          </w:p>
          <w:p w14:paraId="230D1FE1" w14:textId="77777777" w:rsidR="00C47FB3" w:rsidRPr="009061DB" w:rsidRDefault="00C47FB3" w:rsidP="008E60D3">
            <w:pPr>
              <w:pStyle w:val="PL"/>
            </w:pPr>
            <w:r w:rsidRPr="009061DB">
              <w:t xml:space="preserve">          example: '</w:t>
            </w:r>
            <w:proofErr w:type="spellStart"/>
            <w:r w:rsidRPr="009061DB">
              <w:t>eng</w:t>
            </w:r>
            <w:proofErr w:type="spellEnd"/>
            <w:r w:rsidRPr="009061DB">
              <w:t>'</w:t>
            </w:r>
          </w:p>
          <w:p w14:paraId="2D05AEB4" w14:textId="77777777" w:rsidR="00C47FB3" w:rsidRPr="009061DB" w:rsidRDefault="00C47FB3" w:rsidP="008E60D3">
            <w:pPr>
              <w:pStyle w:val="PL"/>
            </w:pPr>
            <w:r w:rsidRPr="009061DB">
              <w:t xml:space="preserve">        </w:t>
            </w:r>
            <w:proofErr w:type="spellStart"/>
            <w:r w:rsidRPr="009061DB">
              <w:t>distributionSessionDescriptions</w:t>
            </w:r>
            <w:proofErr w:type="spellEnd"/>
            <w:r w:rsidRPr="009061DB">
              <w:t>:</w:t>
            </w:r>
          </w:p>
          <w:p w14:paraId="4E0C0196" w14:textId="77777777" w:rsidR="00C47FB3" w:rsidRPr="009061DB" w:rsidRDefault="00C47FB3" w:rsidP="008E60D3">
            <w:pPr>
              <w:pStyle w:val="PL"/>
            </w:pPr>
            <w:r w:rsidRPr="009061DB">
              <w:t xml:space="preserve">          type: array</w:t>
            </w:r>
          </w:p>
          <w:p w14:paraId="3DA5BB4C" w14:textId="77777777" w:rsidR="00C47FB3" w:rsidRPr="009061DB" w:rsidRDefault="00C47FB3" w:rsidP="008E60D3">
            <w:pPr>
              <w:pStyle w:val="PL"/>
            </w:pPr>
            <w:r w:rsidRPr="009061DB">
              <w:t xml:space="preserve">          items:</w:t>
            </w:r>
          </w:p>
          <w:p w14:paraId="1A0F2A5A" w14:textId="77777777" w:rsidR="00C47FB3" w:rsidRPr="009061DB" w:rsidRDefault="00C47FB3" w:rsidP="008E60D3">
            <w:pPr>
              <w:pStyle w:val="PL"/>
            </w:pPr>
            <w:r w:rsidRPr="009061DB">
              <w:t xml:space="preserve">            $ref: '#/components/schemas/</w:t>
            </w:r>
            <w:proofErr w:type="spellStart"/>
            <w:r w:rsidRPr="009061DB">
              <w:t>DistributionSessionDescription</w:t>
            </w:r>
            <w:proofErr w:type="spellEnd"/>
            <w:r w:rsidRPr="009061DB">
              <w:t>'</w:t>
            </w:r>
          </w:p>
          <w:p w14:paraId="52D88D12" w14:textId="77777777" w:rsidR="00C47FB3" w:rsidRPr="009061DB" w:rsidRDefault="00C47FB3" w:rsidP="008E60D3">
            <w:pPr>
              <w:pStyle w:val="PL"/>
            </w:pPr>
            <w:r w:rsidRPr="009061DB">
              <w:t xml:space="preserve">          </w:t>
            </w:r>
            <w:proofErr w:type="spellStart"/>
            <w:r w:rsidRPr="009061DB">
              <w:t>minItems</w:t>
            </w:r>
            <w:proofErr w:type="spellEnd"/>
            <w:r w:rsidRPr="009061DB">
              <w:t>: 1</w:t>
            </w:r>
          </w:p>
          <w:p w14:paraId="57E24F40" w14:textId="77777777" w:rsidR="00C47FB3" w:rsidRPr="009061DB" w:rsidRDefault="00C47FB3" w:rsidP="008E60D3">
            <w:pPr>
              <w:pStyle w:val="PL"/>
            </w:pPr>
            <w:r w:rsidRPr="009061DB">
              <w:t xml:space="preserve">        </w:t>
            </w:r>
            <w:proofErr w:type="spellStart"/>
            <w:r w:rsidRPr="009061DB">
              <w:t>serviceScheduleDescriptions</w:t>
            </w:r>
            <w:proofErr w:type="spellEnd"/>
            <w:r w:rsidRPr="009061DB">
              <w:t>:</w:t>
            </w:r>
          </w:p>
          <w:p w14:paraId="20073E17" w14:textId="77777777" w:rsidR="00C47FB3" w:rsidRPr="009061DB" w:rsidRDefault="00C47FB3" w:rsidP="008E60D3">
            <w:pPr>
              <w:pStyle w:val="PL"/>
            </w:pPr>
            <w:r w:rsidRPr="009061DB">
              <w:t xml:space="preserve">          type: array</w:t>
            </w:r>
          </w:p>
          <w:p w14:paraId="50E5CB27" w14:textId="77777777" w:rsidR="00C47FB3" w:rsidRPr="009061DB" w:rsidRDefault="00C47FB3" w:rsidP="008E60D3">
            <w:pPr>
              <w:pStyle w:val="PL"/>
            </w:pPr>
            <w:r w:rsidRPr="009061DB">
              <w:t xml:space="preserve">          items:</w:t>
            </w:r>
          </w:p>
          <w:p w14:paraId="1AAF65FF" w14:textId="77777777" w:rsidR="00C47FB3" w:rsidRPr="009061DB" w:rsidRDefault="00C47FB3" w:rsidP="008E60D3">
            <w:pPr>
              <w:pStyle w:val="PL"/>
            </w:pPr>
            <w:r w:rsidRPr="009061DB">
              <w:t xml:space="preserve">            $ref: '#/components/schemas/</w:t>
            </w:r>
            <w:proofErr w:type="spellStart"/>
            <w:r w:rsidRPr="009061DB">
              <w:t>ServiceScheduleDescription</w:t>
            </w:r>
            <w:proofErr w:type="spellEnd"/>
            <w:r w:rsidRPr="009061DB">
              <w:t>'</w:t>
            </w:r>
          </w:p>
          <w:p w14:paraId="55E89E69" w14:textId="77777777" w:rsidR="00C47FB3" w:rsidRPr="009061DB" w:rsidRDefault="00C47FB3" w:rsidP="008E60D3">
            <w:pPr>
              <w:pStyle w:val="PL"/>
            </w:pPr>
            <w:r w:rsidRPr="009061DB">
              <w:t xml:space="preserve">          </w:t>
            </w:r>
            <w:proofErr w:type="spellStart"/>
            <w:r w:rsidRPr="009061DB">
              <w:t>minItems</w:t>
            </w:r>
            <w:proofErr w:type="spellEnd"/>
            <w:r w:rsidRPr="009061DB">
              <w:t>: 1</w:t>
            </w:r>
          </w:p>
          <w:p w14:paraId="02EBB418" w14:textId="77777777" w:rsidR="00C47FB3" w:rsidRPr="009061DB" w:rsidRDefault="00C47FB3" w:rsidP="008E60D3">
            <w:pPr>
              <w:pStyle w:val="PL"/>
            </w:pPr>
            <w:r w:rsidRPr="009061DB">
              <w:t xml:space="preserve">      required:</w:t>
            </w:r>
          </w:p>
          <w:p w14:paraId="2768A09C" w14:textId="77777777" w:rsidR="00C47FB3" w:rsidRPr="009061DB" w:rsidRDefault="00C47FB3" w:rsidP="008E60D3">
            <w:pPr>
              <w:pStyle w:val="PL"/>
            </w:pPr>
            <w:r w:rsidRPr="009061DB">
              <w:t xml:space="preserve">        - </w:t>
            </w:r>
            <w:proofErr w:type="spellStart"/>
            <w:r w:rsidRPr="009061DB">
              <w:t>serviceIds</w:t>
            </w:r>
            <w:proofErr w:type="spellEnd"/>
          </w:p>
          <w:p w14:paraId="73E65ABC" w14:textId="77777777" w:rsidR="00C47FB3" w:rsidRPr="009061DB" w:rsidRDefault="00C47FB3" w:rsidP="008E60D3">
            <w:pPr>
              <w:pStyle w:val="PL"/>
            </w:pPr>
            <w:r w:rsidRPr="009061DB">
              <w:t xml:space="preserve">        - class</w:t>
            </w:r>
          </w:p>
          <w:p w14:paraId="6733DBE0" w14:textId="77777777" w:rsidR="00C47FB3" w:rsidRPr="009061DB" w:rsidRDefault="00C47FB3" w:rsidP="008E60D3">
            <w:pPr>
              <w:pStyle w:val="PL"/>
            </w:pPr>
            <w:r w:rsidRPr="009061DB">
              <w:t xml:space="preserve">        - </w:t>
            </w:r>
            <w:proofErr w:type="spellStart"/>
            <w:r w:rsidRPr="009061DB">
              <w:t>distributionSessionDescriptions</w:t>
            </w:r>
            <w:proofErr w:type="spellEnd"/>
          </w:p>
          <w:p w14:paraId="4B870AB3" w14:textId="77777777" w:rsidR="00C47FB3" w:rsidRPr="009061DB" w:rsidRDefault="00C47FB3" w:rsidP="008E60D3">
            <w:pPr>
              <w:pStyle w:val="PL"/>
            </w:pPr>
          </w:p>
          <w:p w14:paraId="16B24534" w14:textId="77777777" w:rsidR="00C47FB3" w:rsidRPr="009061DB" w:rsidRDefault="00C47FB3" w:rsidP="008E60D3">
            <w:pPr>
              <w:pStyle w:val="PL"/>
            </w:pPr>
            <w:r w:rsidRPr="009061DB">
              <w:t xml:space="preserve">    </w:t>
            </w:r>
            <w:proofErr w:type="spellStart"/>
            <w:r w:rsidRPr="009061DB">
              <w:t>DistributionSessionDescription</w:t>
            </w:r>
            <w:proofErr w:type="spellEnd"/>
            <w:r w:rsidRPr="009061DB">
              <w:t>:</w:t>
            </w:r>
          </w:p>
          <w:p w14:paraId="50159D01" w14:textId="77777777" w:rsidR="00C47FB3" w:rsidRPr="009061DB" w:rsidRDefault="00C47FB3" w:rsidP="008E60D3">
            <w:pPr>
              <w:pStyle w:val="PL"/>
            </w:pPr>
            <w:r w:rsidRPr="009061DB">
              <w:t xml:space="preserve">      type: object</w:t>
            </w:r>
          </w:p>
          <w:p w14:paraId="68350348" w14:textId="77777777" w:rsidR="00C47FB3" w:rsidRPr="009061DB" w:rsidRDefault="00C47FB3" w:rsidP="008E60D3">
            <w:pPr>
              <w:pStyle w:val="PL"/>
            </w:pPr>
            <w:r w:rsidRPr="009061DB">
              <w:t xml:space="preserve">      properties:</w:t>
            </w:r>
          </w:p>
          <w:p w14:paraId="54CBCBC7" w14:textId="77777777" w:rsidR="00C47FB3" w:rsidRPr="009061DB" w:rsidRDefault="00C47FB3" w:rsidP="008E60D3">
            <w:pPr>
              <w:pStyle w:val="PL"/>
            </w:pPr>
            <w:r w:rsidRPr="009061DB">
              <w:t xml:space="preserve">        </w:t>
            </w:r>
            <w:proofErr w:type="spellStart"/>
            <w:r w:rsidRPr="009061DB">
              <w:t>distributionMethod</w:t>
            </w:r>
            <w:proofErr w:type="spellEnd"/>
            <w:r w:rsidRPr="009061DB">
              <w:t>:</w:t>
            </w:r>
          </w:p>
          <w:p w14:paraId="29557D57" w14:textId="77777777" w:rsidR="00C47FB3" w:rsidRPr="009061DB" w:rsidRDefault="00C47FB3" w:rsidP="008E60D3">
            <w:pPr>
              <w:pStyle w:val="PL"/>
            </w:pPr>
            <w:r w:rsidRPr="009061DB">
              <w:t xml:space="preserve">          $ref: '#/components/schemas/</w:t>
            </w:r>
            <w:proofErr w:type="spellStart"/>
            <w:r w:rsidRPr="009061DB">
              <w:t>DistributionMethod</w:t>
            </w:r>
            <w:proofErr w:type="spellEnd"/>
            <w:r w:rsidRPr="009061DB">
              <w:t>'</w:t>
            </w:r>
          </w:p>
          <w:p w14:paraId="4FB64999" w14:textId="77777777" w:rsidR="00C47FB3" w:rsidRPr="009061DB" w:rsidRDefault="00C47FB3" w:rsidP="008E60D3">
            <w:pPr>
              <w:pStyle w:val="PL"/>
            </w:pPr>
            <w:r w:rsidRPr="009061DB">
              <w:t xml:space="preserve">        </w:t>
            </w:r>
            <w:proofErr w:type="spellStart"/>
            <w:r w:rsidRPr="009061DB">
              <w:t>conformanceProfiles</w:t>
            </w:r>
            <w:proofErr w:type="spellEnd"/>
            <w:r w:rsidRPr="009061DB">
              <w:t>:</w:t>
            </w:r>
          </w:p>
          <w:p w14:paraId="1F324801" w14:textId="77777777" w:rsidR="00C47FB3" w:rsidRPr="009061DB" w:rsidRDefault="00C47FB3" w:rsidP="008E60D3">
            <w:pPr>
              <w:pStyle w:val="PL"/>
            </w:pPr>
            <w:r w:rsidRPr="009061DB">
              <w:t xml:space="preserve">          type: array</w:t>
            </w:r>
          </w:p>
          <w:p w14:paraId="67010489" w14:textId="77777777" w:rsidR="00C47FB3" w:rsidRPr="009061DB" w:rsidRDefault="00C47FB3" w:rsidP="008E60D3">
            <w:pPr>
              <w:pStyle w:val="PL"/>
            </w:pPr>
            <w:r w:rsidRPr="009061DB">
              <w:t xml:space="preserve">          items:</w:t>
            </w:r>
          </w:p>
          <w:p w14:paraId="2D17E220" w14:textId="77777777" w:rsidR="00C47FB3" w:rsidRPr="009061DB" w:rsidRDefault="00C47FB3" w:rsidP="008E60D3">
            <w:pPr>
              <w:pStyle w:val="PL"/>
            </w:pPr>
            <w:r w:rsidRPr="009061DB">
              <w:t xml:space="preserve">            $ref: 'TS29571_CommonData.yaml#/components/schemas/Uri'</w:t>
            </w:r>
          </w:p>
          <w:p w14:paraId="084A9DC0" w14:textId="77777777" w:rsidR="00C47FB3" w:rsidRPr="009061DB" w:rsidRDefault="00C47FB3" w:rsidP="008E60D3">
            <w:pPr>
              <w:pStyle w:val="PL"/>
            </w:pPr>
            <w:r w:rsidRPr="009061DB">
              <w:t xml:space="preserve">          </w:t>
            </w:r>
            <w:proofErr w:type="spellStart"/>
            <w:r w:rsidRPr="009061DB">
              <w:t>minItems</w:t>
            </w:r>
            <w:proofErr w:type="spellEnd"/>
            <w:r w:rsidRPr="009061DB">
              <w:t>: 1</w:t>
            </w:r>
          </w:p>
          <w:p w14:paraId="3192841A" w14:textId="77777777" w:rsidR="00C47FB3" w:rsidRPr="009061DB" w:rsidRDefault="00C47FB3" w:rsidP="008E60D3">
            <w:pPr>
              <w:pStyle w:val="PL"/>
            </w:pPr>
            <w:r w:rsidRPr="009061DB">
              <w:t xml:space="preserve">        </w:t>
            </w:r>
            <w:proofErr w:type="spellStart"/>
            <w:r w:rsidRPr="009061DB">
              <w:t>sessionDescriptionLocator</w:t>
            </w:r>
            <w:proofErr w:type="spellEnd"/>
            <w:r w:rsidRPr="009061DB">
              <w:t>:</w:t>
            </w:r>
          </w:p>
          <w:p w14:paraId="5CE29982" w14:textId="77777777" w:rsidR="00C47FB3" w:rsidRPr="009061DB" w:rsidRDefault="00C47FB3" w:rsidP="008E60D3">
            <w:pPr>
              <w:pStyle w:val="PL"/>
            </w:pPr>
            <w:r w:rsidRPr="009061DB">
              <w:t xml:space="preserve">          $ref: 'TS29571_CommonData.yaml#/components/schemas/Uri'</w:t>
            </w:r>
          </w:p>
          <w:p w14:paraId="46D30869" w14:textId="77777777" w:rsidR="00C47FB3" w:rsidRPr="009061DB" w:rsidRDefault="00C47FB3" w:rsidP="008E60D3">
            <w:pPr>
              <w:pStyle w:val="PL"/>
            </w:pPr>
            <w:r w:rsidRPr="009061DB">
              <w:t xml:space="preserve">        </w:t>
            </w:r>
            <w:proofErr w:type="spellStart"/>
            <w:r w:rsidRPr="009061DB">
              <w:t>applicationServiceDescriptions</w:t>
            </w:r>
            <w:proofErr w:type="spellEnd"/>
            <w:r w:rsidRPr="009061DB">
              <w:t>:</w:t>
            </w:r>
          </w:p>
          <w:p w14:paraId="28F685ED" w14:textId="77777777" w:rsidR="00C47FB3" w:rsidRPr="009061DB" w:rsidRDefault="00C47FB3" w:rsidP="008E60D3">
            <w:pPr>
              <w:pStyle w:val="PL"/>
            </w:pPr>
            <w:r w:rsidRPr="009061DB">
              <w:t xml:space="preserve">          type: array</w:t>
            </w:r>
          </w:p>
          <w:p w14:paraId="147CB083" w14:textId="77777777" w:rsidR="00C47FB3" w:rsidRPr="009061DB" w:rsidRDefault="00C47FB3" w:rsidP="008E60D3">
            <w:pPr>
              <w:pStyle w:val="PL"/>
            </w:pPr>
            <w:r w:rsidRPr="009061DB">
              <w:t xml:space="preserve">          items:</w:t>
            </w:r>
          </w:p>
          <w:p w14:paraId="0E8C5C26" w14:textId="77777777" w:rsidR="00C47FB3" w:rsidRPr="009061DB" w:rsidRDefault="00C47FB3" w:rsidP="008E60D3">
            <w:pPr>
              <w:pStyle w:val="PL"/>
            </w:pPr>
            <w:r w:rsidRPr="009061DB">
              <w:t xml:space="preserve">            $ref: '#/components/schemas/</w:t>
            </w:r>
            <w:proofErr w:type="spellStart"/>
            <w:r w:rsidRPr="009061DB">
              <w:t>ApplicationServiceDescription</w:t>
            </w:r>
            <w:proofErr w:type="spellEnd"/>
            <w:r w:rsidRPr="009061DB">
              <w:t>'</w:t>
            </w:r>
          </w:p>
          <w:p w14:paraId="39B7C704" w14:textId="77777777" w:rsidR="00C47FB3" w:rsidRPr="009061DB" w:rsidRDefault="00C47FB3" w:rsidP="008E60D3">
            <w:pPr>
              <w:pStyle w:val="PL"/>
            </w:pPr>
            <w:r w:rsidRPr="009061DB">
              <w:t xml:space="preserve">          </w:t>
            </w:r>
            <w:proofErr w:type="spellStart"/>
            <w:r w:rsidRPr="009061DB">
              <w:t>minItems</w:t>
            </w:r>
            <w:proofErr w:type="spellEnd"/>
            <w:r w:rsidRPr="009061DB">
              <w:t>: 1</w:t>
            </w:r>
          </w:p>
          <w:p w14:paraId="5A5ABA8B" w14:textId="77777777" w:rsidR="00C47FB3" w:rsidRPr="009061DB" w:rsidRDefault="00C47FB3" w:rsidP="008E60D3">
            <w:pPr>
              <w:pStyle w:val="PL"/>
            </w:pPr>
            <w:r w:rsidRPr="009061DB">
              <w:t xml:space="preserve">        </w:t>
            </w:r>
            <w:proofErr w:type="spellStart"/>
            <w:r w:rsidRPr="009061DB">
              <w:t>postSessionObjectRepairParameters</w:t>
            </w:r>
            <w:proofErr w:type="spellEnd"/>
            <w:r w:rsidRPr="009061DB">
              <w:t>:</w:t>
            </w:r>
          </w:p>
          <w:p w14:paraId="65B35B62" w14:textId="77777777" w:rsidR="00C47FB3" w:rsidRPr="009061DB" w:rsidRDefault="00C47FB3" w:rsidP="008E60D3">
            <w:pPr>
              <w:pStyle w:val="PL"/>
            </w:pPr>
            <w:r w:rsidRPr="009061DB">
              <w:t xml:space="preserve">          $ref: '#/components/schemas/</w:t>
            </w:r>
            <w:proofErr w:type="spellStart"/>
            <w:r w:rsidRPr="009061DB">
              <w:t>ObjectRepairParameters</w:t>
            </w:r>
            <w:proofErr w:type="spellEnd"/>
            <w:r w:rsidRPr="009061DB">
              <w:t>'</w:t>
            </w:r>
          </w:p>
          <w:p w14:paraId="2CC5A63B" w14:textId="77777777" w:rsidR="00C47FB3" w:rsidRPr="009061DB" w:rsidRDefault="00C47FB3" w:rsidP="008E60D3">
            <w:pPr>
              <w:pStyle w:val="PL"/>
            </w:pPr>
            <w:r w:rsidRPr="009061DB">
              <w:t xml:space="preserve">        </w:t>
            </w:r>
            <w:proofErr w:type="spellStart"/>
            <w:r w:rsidRPr="009061DB">
              <w:t>availabilityInfos</w:t>
            </w:r>
            <w:proofErr w:type="spellEnd"/>
            <w:r w:rsidRPr="009061DB">
              <w:t>:</w:t>
            </w:r>
          </w:p>
          <w:p w14:paraId="3586E0ED" w14:textId="77777777" w:rsidR="00C47FB3" w:rsidRPr="009061DB" w:rsidRDefault="00C47FB3" w:rsidP="008E60D3">
            <w:pPr>
              <w:pStyle w:val="PL"/>
            </w:pPr>
            <w:r w:rsidRPr="009061DB">
              <w:t xml:space="preserve">          type: array</w:t>
            </w:r>
          </w:p>
          <w:p w14:paraId="126FC67B" w14:textId="77777777" w:rsidR="00C47FB3" w:rsidRPr="009061DB" w:rsidRDefault="00C47FB3" w:rsidP="008E60D3">
            <w:pPr>
              <w:pStyle w:val="PL"/>
            </w:pPr>
            <w:r w:rsidRPr="009061DB">
              <w:t xml:space="preserve">          items:</w:t>
            </w:r>
          </w:p>
          <w:p w14:paraId="651E231D" w14:textId="77777777" w:rsidR="00C47FB3" w:rsidRPr="009061DB" w:rsidRDefault="00C47FB3" w:rsidP="008E60D3">
            <w:pPr>
              <w:pStyle w:val="PL"/>
            </w:pPr>
            <w:r w:rsidRPr="009061DB">
              <w:t xml:space="preserve">            $ref: '#/components/schemas/</w:t>
            </w:r>
            <w:proofErr w:type="spellStart"/>
            <w:r w:rsidRPr="009061DB">
              <w:t>AvailabilityInformation</w:t>
            </w:r>
            <w:proofErr w:type="spellEnd"/>
            <w:r w:rsidRPr="009061DB">
              <w:t>'</w:t>
            </w:r>
          </w:p>
          <w:p w14:paraId="503605D9" w14:textId="77777777" w:rsidR="00C47FB3" w:rsidRPr="009061DB" w:rsidRDefault="00C47FB3" w:rsidP="008E60D3">
            <w:pPr>
              <w:pStyle w:val="PL"/>
            </w:pPr>
            <w:r w:rsidRPr="009061DB">
              <w:t xml:space="preserve">          </w:t>
            </w:r>
            <w:proofErr w:type="spellStart"/>
            <w:r w:rsidRPr="009061DB">
              <w:t>minItems</w:t>
            </w:r>
            <w:proofErr w:type="spellEnd"/>
            <w:r w:rsidRPr="009061DB">
              <w:t>: 1</w:t>
            </w:r>
          </w:p>
          <w:p w14:paraId="438B2867" w14:textId="77777777" w:rsidR="00C47FB3" w:rsidRPr="009061DB" w:rsidRDefault="00C47FB3" w:rsidP="008E60D3">
            <w:pPr>
              <w:pStyle w:val="PL"/>
            </w:pPr>
            <w:r w:rsidRPr="009061DB">
              <w:t xml:space="preserve">        </w:t>
            </w:r>
            <w:proofErr w:type="spellStart"/>
            <w:r w:rsidRPr="009061DB">
              <w:t>securityDescription</w:t>
            </w:r>
            <w:proofErr w:type="spellEnd"/>
            <w:r w:rsidRPr="009061DB">
              <w:t>:</w:t>
            </w:r>
          </w:p>
          <w:p w14:paraId="4C99D7B3" w14:textId="77777777" w:rsidR="00C47FB3" w:rsidRPr="009061DB" w:rsidRDefault="00C47FB3" w:rsidP="008E60D3">
            <w:pPr>
              <w:pStyle w:val="PL"/>
            </w:pPr>
            <w:r w:rsidRPr="009061DB">
              <w:t xml:space="preserve">          $ref: '#/components/schemas/</w:t>
            </w:r>
            <w:proofErr w:type="spellStart"/>
            <w:r w:rsidRPr="009061DB">
              <w:t>SecurityDescription</w:t>
            </w:r>
            <w:proofErr w:type="spellEnd"/>
            <w:r w:rsidRPr="009061DB">
              <w:t>'</w:t>
            </w:r>
          </w:p>
          <w:p w14:paraId="44F4D787" w14:textId="77777777" w:rsidR="00C47FB3" w:rsidRPr="009061DB" w:rsidRDefault="00C47FB3" w:rsidP="008E60D3">
            <w:pPr>
              <w:pStyle w:val="PL"/>
            </w:pPr>
            <w:r w:rsidRPr="009061DB">
              <w:t xml:space="preserve">      required:</w:t>
            </w:r>
          </w:p>
          <w:p w14:paraId="7FFD264A" w14:textId="77777777" w:rsidR="00C47FB3" w:rsidRPr="009061DB" w:rsidRDefault="00C47FB3" w:rsidP="008E60D3">
            <w:pPr>
              <w:pStyle w:val="PL"/>
            </w:pPr>
            <w:r w:rsidRPr="009061DB">
              <w:t xml:space="preserve">        - </w:t>
            </w:r>
            <w:proofErr w:type="spellStart"/>
            <w:r w:rsidRPr="009061DB">
              <w:t>distributionMethod</w:t>
            </w:r>
            <w:proofErr w:type="spellEnd"/>
          </w:p>
          <w:p w14:paraId="2DB2D354" w14:textId="77777777" w:rsidR="00C47FB3" w:rsidRPr="009061DB" w:rsidRDefault="00C47FB3" w:rsidP="008E60D3">
            <w:pPr>
              <w:pStyle w:val="PL"/>
            </w:pPr>
            <w:r w:rsidRPr="009061DB">
              <w:t xml:space="preserve">        - </w:t>
            </w:r>
            <w:proofErr w:type="spellStart"/>
            <w:r w:rsidRPr="009061DB">
              <w:t>sessionDescriptionLocator</w:t>
            </w:r>
            <w:proofErr w:type="spellEnd"/>
          </w:p>
          <w:p w14:paraId="40620D77" w14:textId="77777777" w:rsidR="00C47FB3" w:rsidRPr="009061DB" w:rsidRDefault="00C47FB3" w:rsidP="008E60D3">
            <w:pPr>
              <w:pStyle w:val="PL"/>
            </w:pPr>
          </w:p>
          <w:p w14:paraId="0CAB60CE" w14:textId="77777777" w:rsidR="00C47FB3" w:rsidRPr="009061DB" w:rsidRDefault="00C47FB3" w:rsidP="008E60D3">
            <w:pPr>
              <w:pStyle w:val="PL"/>
            </w:pPr>
            <w:r w:rsidRPr="009061DB">
              <w:t xml:space="preserve">    </w:t>
            </w:r>
            <w:proofErr w:type="spellStart"/>
            <w:r w:rsidRPr="009061DB">
              <w:t>DistributionMethod</w:t>
            </w:r>
            <w:proofErr w:type="spellEnd"/>
            <w:r w:rsidRPr="009061DB">
              <w:t>:</w:t>
            </w:r>
          </w:p>
          <w:p w14:paraId="25AD78C2" w14:textId="77777777" w:rsidR="00C47FB3" w:rsidRPr="009061DB" w:rsidRDefault="00C47FB3" w:rsidP="008E60D3">
            <w:pPr>
              <w:pStyle w:val="PL"/>
            </w:pPr>
            <w:r w:rsidRPr="009061DB">
              <w:t xml:space="preserve">      </w:t>
            </w:r>
            <w:proofErr w:type="spellStart"/>
            <w:r w:rsidRPr="009061DB">
              <w:t>anyOf</w:t>
            </w:r>
            <w:proofErr w:type="spellEnd"/>
            <w:r w:rsidRPr="009061DB">
              <w:t>:</w:t>
            </w:r>
          </w:p>
          <w:p w14:paraId="0AFE6D9E" w14:textId="77777777" w:rsidR="00C47FB3" w:rsidRPr="009061DB" w:rsidRDefault="00C47FB3" w:rsidP="008E60D3">
            <w:pPr>
              <w:pStyle w:val="PL"/>
            </w:pPr>
            <w:r w:rsidRPr="009061DB">
              <w:t xml:space="preserve">        - type: string</w:t>
            </w:r>
          </w:p>
          <w:p w14:paraId="5DBFF048" w14:textId="77777777" w:rsidR="00C47FB3" w:rsidRPr="009061DB" w:rsidRDefault="00C47FB3" w:rsidP="008E60D3">
            <w:pPr>
              <w:pStyle w:val="PL"/>
            </w:pPr>
            <w:r w:rsidRPr="009061DB">
              <w:t xml:space="preserve">          </w:t>
            </w:r>
            <w:proofErr w:type="spellStart"/>
            <w:r w:rsidRPr="009061DB">
              <w:t>enum</w:t>
            </w:r>
            <w:proofErr w:type="spellEnd"/>
            <w:r w:rsidRPr="009061DB">
              <w:t>:</w:t>
            </w:r>
          </w:p>
          <w:p w14:paraId="2771E89A" w14:textId="03A08A54" w:rsidR="00C47FB3" w:rsidRPr="009061DB" w:rsidRDefault="00C47FB3" w:rsidP="008E60D3">
            <w:pPr>
              <w:pStyle w:val="PL"/>
            </w:pPr>
            <w:r w:rsidRPr="009061DB">
              <w:t xml:space="preserve">            - OBJECT</w:t>
            </w:r>
          </w:p>
          <w:p w14:paraId="57F52BBE" w14:textId="40E76613" w:rsidR="00C47FB3" w:rsidRPr="009061DB" w:rsidRDefault="00C47FB3" w:rsidP="008E60D3">
            <w:pPr>
              <w:pStyle w:val="PL"/>
            </w:pPr>
            <w:r w:rsidRPr="009061DB">
              <w:t xml:space="preserve">            - PACKET</w:t>
            </w:r>
          </w:p>
          <w:p w14:paraId="739C0305" w14:textId="77777777" w:rsidR="00C47FB3" w:rsidRPr="009061DB" w:rsidRDefault="00C47FB3" w:rsidP="008E60D3">
            <w:pPr>
              <w:pStyle w:val="PL"/>
            </w:pPr>
            <w:r w:rsidRPr="009061DB">
              <w:t xml:space="preserve">        - type: string</w:t>
            </w:r>
          </w:p>
          <w:p w14:paraId="432CBF57" w14:textId="77777777" w:rsidR="00C47FB3" w:rsidRPr="009061DB" w:rsidRDefault="00C47FB3" w:rsidP="008E60D3">
            <w:pPr>
              <w:pStyle w:val="PL"/>
            </w:pPr>
            <w:r w:rsidRPr="009061DB">
              <w:t xml:space="preserve">          description: &gt;</w:t>
            </w:r>
          </w:p>
          <w:p w14:paraId="26B5556F" w14:textId="77777777" w:rsidR="00C47FB3" w:rsidRPr="009061DB" w:rsidRDefault="00C47FB3" w:rsidP="008E60D3">
            <w:pPr>
              <w:pStyle w:val="PL"/>
            </w:pPr>
            <w:r w:rsidRPr="009061DB">
              <w:t xml:space="preserve">            This string provides forward-compatibility with future</w:t>
            </w:r>
          </w:p>
          <w:p w14:paraId="159B3B39" w14:textId="77777777" w:rsidR="00C47FB3" w:rsidRPr="009061DB" w:rsidRDefault="00C47FB3" w:rsidP="008E60D3">
            <w:pPr>
              <w:pStyle w:val="PL"/>
            </w:pPr>
            <w:r w:rsidRPr="009061DB">
              <w:t xml:space="preserve">            extensions to the enumeration but is not used to encode</w:t>
            </w:r>
          </w:p>
          <w:p w14:paraId="7F3BC083" w14:textId="77777777" w:rsidR="00C47FB3" w:rsidRPr="009061DB" w:rsidRDefault="00C47FB3" w:rsidP="008E60D3">
            <w:pPr>
              <w:pStyle w:val="PL"/>
            </w:pPr>
            <w:r w:rsidRPr="009061DB">
              <w:t xml:space="preserve">            content defined in the present version of this API.</w:t>
            </w:r>
          </w:p>
          <w:p w14:paraId="32555462" w14:textId="77777777" w:rsidR="00C47FB3" w:rsidRPr="009061DB" w:rsidRDefault="00C47FB3" w:rsidP="008E60D3">
            <w:pPr>
              <w:pStyle w:val="PL"/>
            </w:pPr>
          </w:p>
          <w:p w14:paraId="0E92F192" w14:textId="77777777" w:rsidR="00C47FB3" w:rsidRPr="009061DB" w:rsidRDefault="00C47FB3" w:rsidP="008E60D3">
            <w:pPr>
              <w:pStyle w:val="PL"/>
            </w:pPr>
            <w:r w:rsidRPr="009061DB">
              <w:lastRenderedPageBreak/>
              <w:t xml:space="preserve">    </w:t>
            </w:r>
            <w:proofErr w:type="spellStart"/>
            <w:r w:rsidRPr="009061DB">
              <w:t>ApplicationServiceDescription</w:t>
            </w:r>
            <w:proofErr w:type="spellEnd"/>
            <w:r w:rsidRPr="009061DB">
              <w:t>:</w:t>
            </w:r>
          </w:p>
          <w:p w14:paraId="364A29D5" w14:textId="77777777" w:rsidR="00C47FB3" w:rsidRPr="009061DB" w:rsidRDefault="00C47FB3" w:rsidP="008E60D3">
            <w:pPr>
              <w:pStyle w:val="PL"/>
            </w:pPr>
            <w:r w:rsidRPr="009061DB">
              <w:t xml:space="preserve">      type: object</w:t>
            </w:r>
          </w:p>
          <w:p w14:paraId="5633A845" w14:textId="77777777" w:rsidR="00C47FB3" w:rsidRPr="009061DB" w:rsidRDefault="00C47FB3" w:rsidP="008E60D3">
            <w:pPr>
              <w:pStyle w:val="PL"/>
            </w:pPr>
            <w:r w:rsidRPr="009061DB">
              <w:t xml:space="preserve">      properties: </w:t>
            </w:r>
          </w:p>
          <w:p w14:paraId="16CB3B62" w14:textId="0843AB2A" w:rsidR="00C47FB3" w:rsidRPr="009061DB" w:rsidRDefault="00C47FB3" w:rsidP="008E60D3">
            <w:pPr>
              <w:pStyle w:val="PL"/>
            </w:pPr>
            <w:r w:rsidRPr="009061DB">
              <w:t xml:space="preserve">        </w:t>
            </w:r>
            <w:proofErr w:type="spellStart"/>
            <w:r w:rsidRPr="009061DB">
              <w:t>entryPointLocator</w:t>
            </w:r>
            <w:proofErr w:type="spellEnd"/>
            <w:r w:rsidRPr="009061DB">
              <w:t>:</w:t>
            </w:r>
          </w:p>
          <w:p w14:paraId="0DB1C9B0" w14:textId="77777777" w:rsidR="00C47FB3" w:rsidRPr="009061DB" w:rsidRDefault="00C47FB3" w:rsidP="008E60D3">
            <w:pPr>
              <w:pStyle w:val="PL"/>
            </w:pPr>
            <w:r w:rsidRPr="009061DB">
              <w:t xml:space="preserve">          $ref: 'TS29571_CommonData.yaml#/components/schemas/Uri'</w:t>
            </w:r>
          </w:p>
          <w:p w14:paraId="7893296B" w14:textId="270A2FF1" w:rsidR="00C47FB3" w:rsidRPr="009061DB" w:rsidRDefault="00C47FB3" w:rsidP="008E60D3">
            <w:pPr>
              <w:pStyle w:val="PL"/>
            </w:pPr>
            <w:r w:rsidRPr="009061DB">
              <w:t xml:space="preserve">        </w:t>
            </w:r>
            <w:proofErr w:type="spellStart"/>
            <w:r w:rsidRPr="009061DB">
              <w:t>contentType</w:t>
            </w:r>
            <w:proofErr w:type="spellEnd"/>
            <w:r w:rsidRPr="009061DB">
              <w:t>:</w:t>
            </w:r>
          </w:p>
          <w:p w14:paraId="40A8EED3" w14:textId="77777777" w:rsidR="00C47FB3" w:rsidRPr="009061DB" w:rsidRDefault="00C47FB3" w:rsidP="008E60D3">
            <w:pPr>
              <w:pStyle w:val="PL"/>
            </w:pPr>
            <w:r w:rsidRPr="009061DB">
              <w:t xml:space="preserve">          type: string</w:t>
            </w:r>
          </w:p>
          <w:p w14:paraId="2BDEDF5B" w14:textId="77777777" w:rsidR="00C47FB3" w:rsidRPr="009061DB" w:rsidRDefault="00C47FB3" w:rsidP="008E60D3">
            <w:pPr>
              <w:pStyle w:val="PL"/>
            </w:pPr>
            <w:r w:rsidRPr="009061DB">
              <w:t xml:space="preserve">          pattern: '^[a-</w:t>
            </w:r>
            <w:proofErr w:type="spellStart"/>
            <w:r w:rsidRPr="009061DB">
              <w:t>zA</w:t>
            </w:r>
            <w:proofErr w:type="spellEnd"/>
            <w:r w:rsidRPr="009061DB">
              <w:t>-Z]+\/[a-</w:t>
            </w:r>
            <w:proofErr w:type="spellStart"/>
            <w:r w:rsidRPr="009061DB">
              <w:t>zA</w:t>
            </w:r>
            <w:proofErr w:type="spellEnd"/>
            <w:r w:rsidRPr="009061DB">
              <w:t>-Z]+$'</w:t>
            </w:r>
          </w:p>
          <w:p w14:paraId="202B8392" w14:textId="77777777" w:rsidR="00C47FB3" w:rsidRPr="009061DB" w:rsidRDefault="00C47FB3" w:rsidP="008E60D3">
            <w:pPr>
              <w:pStyle w:val="PL"/>
            </w:pPr>
            <w:r w:rsidRPr="009061DB">
              <w:t xml:space="preserve">          example: 'application/</w:t>
            </w:r>
            <w:proofErr w:type="spellStart"/>
            <w:r w:rsidRPr="009061DB">
              <w:t>dash+xml</w:t>
            </w:r>
            <w:proofErr w:type="spellEnd"/>
            <w:r w:rsidRPr="009061DB">
              <w:t>'</w:t>
            </w:r>
          </w:p>
          <w:p w14:paraId="0D4DF1C8" w14:textId="77777777" w:rsidR="00C47FB3" w:rsidRPr="009061DB" w:rsidRDefault="00C47FB3" w:rsidP="008E60D3">
            <w:pPr>
              <w:pStyle w:val="PL"/>
            </w:pPr>
            <w:r w:rsidRPr="009061DB">
              <w:t xml:space="preserve">      required:</w:t>
            </w:r>
          </w:p>
          <w:p w14:paraId="02414F9D" w14:textId="77777777" w:rsidR="00C47FB3" w:rsidRPr="009061DB" w:rsidRDefault="00C47FB3" w:rsidP="008E60D3">
            <w:pPr>
              <w:pStyle w:val="PL"/>
            </w:pPr>
            <w:r w:rsidRPr="009061DB">
              <w:t xml:space="preserve">        - </w:t>
            </w:r>
            <w:proofErr w:type="spellStart"/>
            <w:r w:rsidRPr="009061DB">
              <w:t>entryPointLocator</w:t>
            </w:r>
            <w:proofErr w:type="spellEnd"/>
          </w:p>
          <w:p w14:paraId="1E97F83A" w14:textId="77777777" w:rsidR="00C47FB3" w:rsidRPr="009061DB" w:rsidRDefault="00C47FB3" w:rsidP="008E60D3">
            <w:pPr>
              <w:pStyle w:val="PL"/>
            </w:pPr>
            <w:r w:rsidRPr="009061DB">
              <w:t xml:space="preserve">        - </w:t>
            </w:r>
            <w:proofErr w:type="spellStart"/>
            <w:r w:rsidRPr="009061DB">
              <w:t>contentType</w:t>
            </w:r>
            <w:proofErr w:type="spellEnd"/>
          </w:p>
          <w:p w14:paraId="471A99C5" w14:textId="77777777" w:rsidR="00C47FB3" w:rsidRPr="009061DB" w:rsidRDefault="00C47FB3" w:rsidP="008E60D3">
            <w:pPr>
              <w:pStyle w:val="PL"/>
            </w:pPr>
          </w:p>
          <w:p w14:paraId="6289FD18" w14:textId="77777777" w:rsidR="00C47FB3" w:rsidRPr="009061DB" w:rsidRDefault="00C47FB3" w:rsidP="008E60D3">
            <w:pPr>
              <w:pStyle w:val="PL"/>
            </w:pPr>
            <w:r w:rsidRPr="009061DB">
              <w:t xml:space="preserve">    </w:t>
            </w:r>
            <w:proofErr w:type="spellStart"/>
            <w:r w:rsidRPr="009061DB">
              <w:t>AvailabilityInformation</w:t>
            </w:r>
            <w:proofErr w:type="spellEnd"/>
            <w:r w:rsidRPr="009061DB">
              <w:t>:</w:t>
            </w:r>
          </w:p>
          <w:p w14:paraId="014F7853" w14:textId="77777777" w:rsidR="00C47FB3" w:rsidRPr="009061DB" w:rsidRDefault="00C47FB3" w:rsidP="008E60D3">
            <w:pPr>
              <w:pStyle w:val="PL"/>
            </w:pPr>
            <w:r w:rsidRPr="009061DB">
              <w:t xml:space="preserve">      type: object</w:t>
            </w:r>
          </w:p>
          <w:p w14:paraId="60C7AD04" w14:textId="77777777" w:rsidR="00C47FB3" w:rsidRPr="009061DB" w:rsidRDefault="00C47FB3" w:rsidP="008E60D3">
            <w:pPr>
              <w:pStyle w:val="PL"/>
            </w:pPr>
            <w:r w:rsidRPr="009061DB">
              <w:t xml:space="preserve">      properties:</w:t>
            </w:r>
          </w:p>
          <w:p w14:paraId="67455A61" w14:textId="647F4FC1" w:rsidR="00C47FB3" w:rsidRPr="009061DB" w:rsidRDefault="00C47FB3" w:rsidP="008E60D3">
            <w:pPr>
              <w:pStyle w:val="PL"/>
            </w:pPr>
            <w:r w:rsidRPr="009061DB">
              <w:t xml:space="preserve">        </w:t>
            </w:r>
            <w:proofErr w:type="spellStart"/>
            <w:r w:rsidRPr="009061DB">
              <w:t>mbsServiceArea</w:t>
            </w:r>
            <w:r w:rsidR="00EA3988" w:rsidRPr="009061DB">
              <w:t>s</w:t>
            </w:r>
            <w:proofErr w:type="spellEnd"/>
            <w:r w:rsidRPr="009061DB">
              <w:t>:</w:t>
            </w:r>
          </w:p>
          <w:p w14:paraId="6AA91E11" w14:textId="77777777" w:rsidR="00C47FB3" w:rsidRPr="009061DB" w:rsidRDefault="00C47FB3" w:rsidP="008E60D3">
            <w:pPr>
              <w:pStyle w:val="PL"/>
            </w:pPr>
            <w:r w:rsidRPr="009061DB">
              <w:t xml:space="preserve">          type: array</w:t>
            </w:r>
          </w:p>
          <w:p w14:paraId="74F3626A" w14:textId="77777777" w:rsidR="00C47FB3" w:rsidRPr="009061DB" w:rsidRDefault="00C47FB3" w:rsidP="008E60D3">
            <w:pPr>
              <w:pStyle w:val="PL"/>
            </w:pPr>
            <w:r w:rsidRPr="009061DB">
              <w:t xml:space="preserve">          items:</w:t>
            </w:r>
          </w:p>
          <w:p w14:paraId="38138075" w14:textId="77777777" w:rsidR="00C47FB3" w:rsidRPr="009061DB" w:rsidRDefault="00C47FB3" w:rsidP="008E60D3">
            <w:pPr>
              <w:pStyle w:val="PL"/>
            </w:pPr>
            <w:r w:rsidRPr="009061DB">
              <w:t xml:space="preserve">            $ref: 'TS29571_CommonData.yaml#/components/schemas/</w:t>
            </w:r>
            <w:proofErr w:type="spellStart"/>
            <w:r w:rsidRPr="009061DB">
              <w:t>MbsServiceArea</w:t>
            </w:r>
            <w:proofErr w:type="spellEnd"/>
            <w:r w:rsidRPr="009061DB">
              <w:t>'</w:t>
            </w:r>
          </w:p>
          <w:p w14:paraId="5F33DD65" w14:textId="77777777" w:rsidR="00C47FB3" w:rsidRPr="009061DB" w:rsidRDefault="00C47FB3" w:rsidP="008E60D3">
            <w:pPr>
              <w:pStyle w:val="PL"/>
              <w:rPr>
                <w:lang w:eastAsia="zh-CN"/>
              </w:rPr>
            </w:pPr>
            <w:r w:rsidRPr="009061DB">
              <w:rPr>
                <w:lang w:eastAsia="zh-CN"/>
              </w:rPr>
              <w:t xml:space="preserve">          </w:t>
            </w:r>
            <w:proofErr w:type="spellStart"/>
            <w:r w:rsidRPr="009061DB">
              <w:rPr>
                <w:lang w:eastAsia="zh-CN"/>
              </w:rPr>
              <w:t>minItems</w:t>
            </w:r>
            <w:proofErr w:type="spellEnd"/>
            <w:r w:rsidRPr="009061DB">
              <w:rPr>
                <w:lang w:eastAsia="zh-CN"/>
              </w:rPr>
              <w:t>: 1</w:t>
            </w:r>
          </w:p>
          <w:p w14:paraId="63C1642D" w14:textId="77777777" w:rsidR="00C47FB3" w:rsidRPr="009061DB" w:rsidRDefault="00C47FB3" w:rsidP="008E60D3">
            <w:pPr>
              <w:pStyle w:val="PL"/>
            </w:pPr>
            <w:r w:rsidRPr="009061DB">
              <w:rPr>
                <w:lang w:eastAsia="zh-CN"/>
              </w:rPr>
              <w:t xml:space="preserve">        </w:t>
            </w:r>
            <w:proofErr w:type="spellStart"/>
            <w:r w:rsidRPr="009061DB">
              <w:rPr>
                <w:lang w:eastAsia="zh-CN"/>
              </w:rPr>
              <w:t>mbs</w:t>
            </w:r>
            <w:r w:rsidRPr="009061DB">
              <w:t>FSAId</w:t>
            </w:r>
            <w:proofErr w:type="spellEnd"/>
            <w:r w:rsidRPr="009061DB">
              <w:t>:</w:t>
            </w:r>
          </w:p>
          <w:p w14:paraId="0D2CEF30" w14:textId="77777777" w:rsidR="00C47FB3" w:rsidRPr="009061DB" w:rsidRDefault="00C47FB3" w:rsidP="008E60D3">
            <w:pPr>
              <w:pStyle w:val="PL"/>
            </w:pPr>
            <w:r w:rsidRPr="009061DB">
              <w:t xml:space="preserve">          $ref: 'TS29571_CommonData.yaml#/components/schemas/</w:t>
            </w:r>
            <w:proofErr w:type="spellStart"/>
            <w:r w:rsidRPr="009061DB">
              <w:t>MbsFsaId</w:t>
            </w:r>
            <w:proofErr w:type="spellEnd"/>
            <w:r w:rsidRPr="009061DB">
              <w:t>'</w:t>
            </w:r>
          </w:p>
          <w:p w14:paraId="29AB1912" w14:textId="77777777" w:rsidR="00FD6247" w:rsidRPr="009061DB" w:rsidRDefault="00FD6247" w:rsidP="00FD6247">
            <w:pPr>
              <w:pStyle w:val="PL"/>
            </w:pPr>
            <w:r w:rsidRPr="009061DB">
              <w:t xml:space="preserve">        </w:t>
            </w:r>
            <w:proofErr w:type="spellStart"/>
            <w:r w:rsidRPr="009061DB">
              <w:t>nrParameters</w:t>
            </w:r>
            <w:proofErr w:type="spellEnd"/>
            <w:r w:rsidRPr="009061DB">
              <w:t>:</w:t>
            </w:r>
          </w:p>
          <w:p w14:paraId="23EDA13B" w14:textId="77777777" w:rsidR="00FD6247" w:rsidRPr="009061DB" w:rsidRDefault="00FD6247" w:rsidP="00FD6247">
            <w:pPr>
              <w:pStyle w:val="PL"/>
            </w:pPr>
            <w:r w:rsidRPr="009061DB">
              <w:t xml:space="preserve">          type: array</w:t>
            </w:r>
          </w:p>
          <w:p w14:paraId="6E4F23AB" w14:textId="77777777" w:rsidR="00FD6247" w:rsidRPr="009061DB" w:rsidRDefault="00FD6247" w:rsidP="00FD6247">
            <w:pPr>
              <w:pStyle w:val="PL"/>
            </w:pPr>
            <w:r w:rsidRPr="009061DB">
              <w:t xml:space="preserve">          items:</w:t>
            </w:r>
          </w:p>
          <w:p w14:paraId="6D184766" w14:textId="77777777" w:rsidR="00FD6247" w:rsidRPr="009061DB" w:rsidRDefault="00FD6247" w:rsidP="00FD6247">
            <w:pPr>
              <w:pStyle w:val="PL"/>
            </w:pPr>
            <w:r w:rsidRPr="009061DB">
              <w:t xml:space="preserve">            $ref: '#/components/schemas/</w:t>
            </w:r>
            <w:proofErr w:type="spellStart"/>
            <w:r w:rsidRPr="009061DB">
              <w:t>NrParameterSet</w:t>
            </w:r>
            <w:proofErr w:type="spellEnd"/>
            <w:r w:rsidRPr="009061DB">
              <w:t>'</w:t>
            </w:r>
          </w:p>
          <w:p w14:paraId="5778086B" w14:textId="77777777" w:rsidR="00FD6247" w:rsidRPr="009061DB" w:rsidRDefault="00FD6247" w:rsidP="00FD6247">
            <w:pPr>
              <w:pStyle w:val="PL"/>
              <w:rPr>
                <w:lang w:eastAsia="zh-CN"/>
              </w:rPr>
            </w:pPr>
            <w:r w:rsidRPr="009061DB">
              <w:rPr>
                <w:lang w:eastAsia="zh-CN"/>
              </w:rPr>
              <w:t xml:space="preserve">          </w:t>
            </w:r>
            <w:proofErr w:type="spellStart"/>
            <w:r w:rsidRPr="009061DB">
              <w:rPr>
                <w:lang w:eastAsia="zh-CN"/>
              </w:rPr>
              <w:t>minItems</w:t>
            </w:r>
            <w:proofErr w:type="spellEnd"/>
            <w:r w:rsidRPr="009061DB">
              <w:rPr>
                <w:lang w:eastAsia="zh-CN"/>
              </w:rPr>
              <w:t>: 1</w:t>
            </w:r>
          </w:p>
          <w:p w14:paraId="14C7A2C6" w14:textId="77777777" w:rsidR="00C47FB3" w:rsidRPr="009061DB" w:rsidRDefault="00C47FB3" w:rsidP="008E60D3">
            <w:pPr>
              <w:pStyle w:val="PL"/>
            </w:pPr>
          </w:p>
          <w:p w14:paraId="1C7092D6" w14:textId="77777777" w:rsidR="00FD6247" w:rsidRPr="009061DB" w:rsidRDefault="00FD6247" w:rsidP="00FD6247">
            <w:pPr>
              <w:pStyle w:val="PL"/>
            </w:pPr>
            <w:r w:rsidRPr="009061DB">
              <w:t xml:space="preserve">    </w:t>
            </w:r>
            <w:proofErr w:type="spellStart"/>
            <w:r w:rsidRPr="009061DB">
              <w:t>NrParameterSet</w:t>
            </w:r>
            <w:proofErr w:type="spellEnd"/>
            <w:r w:rsidRPr="009061DB">
              <w:t>:</w:t>
            </w:r>
          </w:p>
          <w:p w14:paraId="25BDDB6F" w14:textId="77777777" w:rsidR="00FD6247" w:rsidRPr="009061DB" w:rsidRDefault="00FD6247" w:rsidP="00FD6247">
            <w:pPr>
              <w:pStyle w:val="PL"/>
            </w:pPr>
            <w:r w:rsidRPr="009061DB">
              <w:t xml:space="preserve">      type: object</w:t>
            </w:r>
          </w:p>
          <w:p w14:paraId="7F97F3EF" w14:textId="77777777" w:rsidR="00FD6247" w:rsidRPr="009061DB" w:rsidRDefault="00FD6247" w:rsidP="00FD6247">
            <w:pPr>
              <w:pStyle w:val="PL"/>
            </w:pPr>
            <w:r w:rsidRPr="009061DB">
              <w:t xml:space="preserve">      properties:</w:t>
            </w:r>
          </w:p>
          <w:p w14:paraId="03760406" w14:textId="77777777" w:rsidR="00FD6247" w:rsidRPr="009061DB" w:rsidRDefault="00FD6247" w:rsidP="00FD6247">
            <w:pPr>
              <w:pStyle w:val="PL"/>
            </w:pPr>
            <w:r w:rsidRPr="009061DB">
              <w:t xml:space="preserve">        </w:t>
            </w:r>
            <w:proofErr w:type="spellStart"/>
            <w:r w:rsidRPr="009061DB">
              <w:t>f</w:t>
            </w:r>
            <w:r w:rsidRPr="009061DB">
              <w:rPr>
                <w:rFonts w:eastAsia="SimSun" w:cs="Arial"/>
              </w:rPr>
              <w:t>reqBandIndicator</w:t>
            </w:r>
            <w:proofErr w:type="spellEnd"/>
            <w:r w:rsidRPr="009061DB">
              <w:t>:</w:t>
            </w:r>
          </w:p>
          <w:p w14:paraId="618518BE" w14:textId="77777777" w:rsidR="00FD6247" w:rsidRPr="009061DB" w:rsidRDefault="00FD6247" w:rsidP="00FD6247">
            <w:pPr>
              <w:pStyle w:val="PL"/>
            </w:pPr>
            <w:r w:rsidRPr="009061DB">
              <w:t xml:space="preserve">          $ref: 'TS29571_CommonData.yaml#/components/schemas/</w:t>
            </w:r>
            <w:proofErr w:type="spellStart"/>
            <w:r w:rsidRPr="009061DB">
              <w:t>Uinteger</w:t>
            </w:r>
            <w:proofErr w:type="spellEnd"/>
            <w:r w:rsidRPr="009061DB">
              <w:t>'</w:t>
            </w:r>
          </w:p>
          <w:p w14:paraId="4A132490" w14:textId="77777777" w:rsidR="00FD6247" w:rsidRPr="009061DB" w:rsidRDefault="00FD6247" w:rsidP="00FD6247">
            <w:pPr>
              <w:pStyle w:val="PL"/>
            </w:pPr>
            <w:r w:rsidRPr="009061DB">
              <w:t xml:space="preserve">        </w:t>
            </w:r>
            <w:proofErr w:type="spellStart"/>
            <w:r w:rsidRPr="009061DB">
              <w:t>a</w:t>
            </w:r>
            <w:r w:rsidRPr="009061DB">
              <w:rPr>
                <w:rFonts w:eastAsia="SimSun" w:cs="Arial"/>
              </w:rPr>
              <w:t>RFCNValue</w:t>
            </w:r>
            <w:proofErr w:type="spellEnd"/>
            <w:r w:rsidRPr="009061DB">
              <w:t>:</w:t>
            </w:r>
          </w:p>
          <w:p w14:paraId="5B6E8599" w14:textId="77777777" w:rsidR="00FD6247" w:rsidRPr="009061DB" w:rsidRDefault="00FD6247" w:rsidP="00FD6247">
            <w:pPr>
              <w:pStyle w:val="PL"/>
            </w:pPr>
            <w:r w:rsidRPr="009061DB">
              <w:t xml:space="preserve">          $ref: 'TS29571_CommonData.yaml#/components/schemas/</w:t>
            </w:r>
            <w:proofErr w:type="spellStart"/>
            <w:r w:rsidRPr="009061DB">
              <w:t>Uinteger</w:t>
            </w:r>
            <w:proofErr w:type="spellEnd"/>
            <w:r w:rsidRPr="009061DB">
              <w:t>'</w:t>
            </w:r>
          </w:p>
          <w:p w14:paraId="3A081DE4" w14:textId="77777777" w:rsidR="00FD6247" w:rsidRPr="009061DB" w:rsidRDefault="00FD6247" w:rsidP="00FD6247">
            <w:pPr>
              <w:pStyle w:val="PL"/>
            </w:pPr>
            <w:r w:rsidRPr="009061DB">
              <w:t xml:space="preserve">      required:</w:t>
            </w:r>
          </w:p>
          <w:p w14:paraId="646F8F77" w14:textId="77777777" w:rsidR="00FD6247" w:rsidRPr="009061DB" w:rsidRDefault="00FD6247" w:rsidP="00FD6247">
            <w:pPr>
              <w:pStyle w:val="PL"/>
            </w:pPr>
            <w:r w:rsidRPr="009061DB">
              <w:t xml:space="preserve">        - </w:t>
            </w:r>
            <w:proofErr w:type="spellStart"/>
            <w:r w:rsidRPr="009061DB">
              <w:t>f</w:t>
            </w:r>
            <w:r w:rsidRPr="009061DB">
              <w:rPr>
                <w:rFonts w:eastAsia="SimSun" w:cs="Arial"/>
              </w:rPr>
              <w:t>reqBandIndicator</w:t>
            </w:r>
            <w:proofErr w:type="spellEnd"/>
          </w:p>
          <w:p w14:paraId="26DFA7B1" w14:textId="77777777" w:rsidR="00FD6247" w:rsidRPr="009061DB" w:rsidRDefault="00FD6247" w:rsidP="00FD6247">
            <w:pPr>
              <w:pStyle w:val="PL"/>
            </w:pPr>
            <w:r w:rsidRPr="009061DB">
              <w:t xml:space="preserve">        - </w:t>
            </w:r>
            <w:proofErr w:type="spellStart"/>
            <w:r w:rsidRPr="009061DB">
              <w:t>a</w:t>
            </w:r>
            <w:r w:rsidRPr="009061DB">
              <w:rPr>
                <w:rFonts w:eastAsia="SimSun" w:cs="Arial"/>
              </w:rPr>
              <w:t>RFCNValue</w:t>
            </w:r>
            <w:proofErr w:type="spellEnd"/>
          </w:p>
          <w:p w14:paraId="00612A54" w14:textId="77777777" w:rsidR="00C47FB3" w:rsidRPr="009061DB" w:rsidRDefault="00C47FB3" w:rsidP="008E60D3">
            <w:pPr>
              <w:pStyle w:val="PL"/>
            </w:pPr>
          </w:p>
          <w:p w14:paraId="2AA17896" w14:textId="44390E78" w:rsidR="00C47FB3" w:rsidRPr="009061DB" w:rsidRDefault="00C47FB3" w:rsidP="008E60D3">
            <w:pPr>
              <w:pStyle w:val="PL"/>
            </w:pPr>
            <w:r w:rsidRPr="009061DB">
              <w:t xml:space="preserve">    </w:t>
            </w:r>
            <w:proofErr w:type="spellStart"/>
            <w:r w:rsidRPr="009061DB">
              <w:t>ObjectRepairParameters</w:t>
            </w:r>
            <w:proofErr w:type="spellEnd"/>
            <w:r w:rsidRPr="009061DB">
              <w:t>:</w:t>
            </w:r>
          </w:p>
          <w:p w14:paraId="0F9BE272" w14:textId="77777777" w:rsidR="00C47FB3" w:rsidRPr="009061DB" w:rsidRDefault="00C47FB3" w:rsidP="008E60D3">
            <w:pPr>
              <w:pStyle w:val="PL"/>
            </w:pPr>
            <w:r w:rsidRPr="009061DB">
              <w:t xml:space="preserve">      type: object</w:t>
            </w:r>
          </w:p>
          <w:p w14:paraId="6A4AEA01" w14:textId="77777777" w:rsidR="00C47FB3" w:rsidRPr="009061DB" w:rsidRDefault="00C47FB3" w:rsidP="008E60D3">
            <w:pPr>
              <w:pStyle w:val="PL"/>
            </w:pPr>
            <w:r w:rsidRPr="009061DB">
              <w:t xml:space="preserve">      properties:</w:t>
            </w:r>
          </w:p>
          <w:p w14:paraId="08C35F52" w14:textId="77777777" w:rsidR="00C47FB3" w:rsidRPr="009061DB" w:rsidRDefault="00C47FB3" w:rsidP="008E60D3">
            <w:pPr>
              <w:pStyle w:val="PL"/>
              <w:rPr>
                <w:lang w:eastAsia="zh-CN"/>
              </w:rPr>
            </w:pPr>
            <w:r w:rsidRPr="009061DB">
              <w:rPr>
                <w:lang w:eastAsia="zh-CN"/>
              </w:rPr>
              <w:t xml:space="preserve">        </w:t>
            </w:r>
            <w:proofErr w:type="spellStart"/>
            <w:r w:rsidRPr="009061DB">
              <w:rPr>
                <w:lang w:eastAsia="zh-CN"/>
              </w:rPr>
              <w:t>backOffParameters</w:t>
            </w:r>
            <w:proofErr w:type="spellEnd"/>
            <w:r w:rsidRPr="009061DB">
              <w:rPr>
                <w:lang w:eastAsia="zh-CN"/>
              </w:rPr>
              <w:t>:</w:t>
            </w:r>
          </w:p>
          <w:p w14:paraId="4A2C8DC0" w14:textId="77777777" w:rsidR="00C47FB3" w:rsidRPr="009061DB" w:rsidRDefault="00C47FB3" w:rsidP="008E60D3">
            <w:pPr>
              <w:pStyle w:val="PL"/>
            </w:pPr>
            <w:r w:rsidRPr="009061DB">
              <w:t xml:space="preserve">          $ref: '#/components/schemas/</w:t>
            </w:r>
            <w:proofErr w:type="spellStart"/>
            <w:r w:rsidRPr="009061DB">
              <w:t>BackOffParameters</w:t>
            </w:r>
            <w:proofErr w:type="spellEnd"/>
            <w:r w:rsidRPr="009061DB">
              <w:t>'</w:t>
            </w:r>
          </w:p>
          <w:p w14:paraId="2A46EB19" w14:textId="77777777" w:rsidR="00C47FB3" w:rsidRPr="009061DB" w:rsidRDefault="00C47FB3" w:rsidP="008E60D3">
            <w:pPr>
              <w:pStyle w:val="PL"/>
            </w:pPr>
            <w:r w:rsidRPr="009061DB">
              <w:t xml:space="preserve">        </w:t>
            </w:r>
            <w:proofErr w:type="spellStart"/>
            <w:r w:rsidRPr="009061DB">
              <w:t>objectDistributionBaseLocator</w:t>
            </w:r>
            <w:proofErr w:type="spellEnd"/>
            <w:r w:rsidRPr="009061DB">
              <w:t>:</w:t>
            </w:r>
          </w:p>
          <w:p w14:paraId="7DB5EA95" w14:textId="77777777" w:rsidR="00C47FB3" w:rsidRPr="009061DB" w:rsidRDefault="00C47FB3" w:rsidP="008E60D3">
            <w:pPr>
              <w:pStyle w:val="PL"/>
            </w:pPr>
            <w:r w:rsidRPr="009061DB">
              <w:t xml:space="preserve">          $ref: 'TS29571_CommonData.yaml#/components/schemas/Uri'</w:t>
            </w:r>
          </w:p>
          <w:p w14:paraId="46F5416D" w14:textId="77777777" w:rsidR="00C47FB3" w:rsidRPr="009061DB" w:rsidRDefault="00C47FB3" w:rsidP="008E60D3">
            <w:pPr>
              <w:pStyle w:val="PL"/>
            </w:pPr>
            <w:r w:rsidRPr="009061DB">
              <w:t xml:space="preserve">        </w:t>
            </w:r>
            <w:proofErr w:type="spellStart"/>
            <w:r w:rsidRPr="009061DB">
              <w:t>objectRepairBaseLocator</w:t>
            </w:r>
            <w:proofErr w:type="spellEnd"/>
            <w:r w:rsidRPr="009061DB">
              <w:t>:</w:t>
            </w:r>
          </w:p>
          <w:p w14:paraId="49DBD0A2" w14:textId="77777777" w:rsidR="00C47FB3" w:rsidRPr="009061DB" w:rsidRDefault="00C47FB3" w:rsidP="008E60D3">
            <w:pPr>
              <w:pStyle w:val="PL"/>
            </w:pPr>
            <w:r w:rsidRPr="009061DB">
              <w:t xml:space="preserve">          $ref: 'TS26512_CommonData.yaml#/components/schemas/</w:t>
            </w:r>
            <w:proofErr w:type="spellStart"/>
            <w:r w:rsidRPr="009061DB">
              <w:t>AbsoluteUrl</w:t>
            </w:r>
            <w:proofErr w:type="spellEnd"/>
            <w:r w:rsidRPr="009061DB">
              <w:t>'</w:t>
            </w:r>
          </w:p>
          <w:p w14:paraId="704DEAB0" w14:textId="77777777" w:rsidR="00C47FB3" w:rsidRPr="009061DB" w:rsidRDefault="00C47FB3" w:rsidP="008E60D3">
            <w:pPr>
              <w:pStyle w:val="PL"/>
            </w:pPr>
            <w:r w:rsidRPr="009061DB">
              <w:t xml:space="preserve">    </w:t>
            </w:r>
            <w:proofErr w:type="spellStart"/>
            <w:r w:rsidRPr="009061DB">
              <w:t>BackOffParameters</w:t>
            </w:r>
            <w:proofErr w:type="spellEnd"/>
            <w:r w:rsidRPr="009061DB">
              <w:t>:</w:t>
            </w:r>
          </w:p>
          <w:p w14:paraId="78314524" w14:textId="77777777" w:rsidR="00C47FB3" w:rsidRPr="009061DB" w:rsidRDefault="00C47FB3" w:rsidP="008E60D3">
            <w:pPr>
              <w:pStyle w:val="PL"/>
              <w:rPr>
                <w:lang w:eastAsia="zh-CN"/>
              </w:rPr>
            </w:pPr>
            <w:r w:rsidRPr="009061DB">
              <w:rPr>
                <w:lang w:eastAsia="zh-CN"/>
              </w:rPr>
              <w:t xml:space="preserve">      type: object</w:t>
            </w:r>
          </w:p>
          <w:p w14:paraId="153662CD" w14:textId="77777777" w:rsidR="00C47FB3" w:rsidRPr="009061DB" w:rsidRDefault="00C47FB3" w:rsidP="008E60D3">
            <w:pPr>
              <w:pStyle w:val="PL"/>
              <w:rPr>
                <w:lang w:eastAsia="zh-CN"/>
              </w:rPr>
            </w:pPr>
            <w:r w:rsidRPr="009061DB">
              <w:t xml:space="preserve">      </w:t>
            </w:r>
            <w:r w:rsidRPr="009061DB">
              <w:rPr>
                <w:lang w:eastAsia="zh-CN"/>
              </w:rPr>
              <w:t>properties:</w:t>
            </w:r>
          </w:p>
          <w:p w14:paraId="62791B87" w14:textId="77777777" w:rsidR="00C47FB3" w:rsidRPr="009061DB" w:rsidRDefault="00C47FB3" w:rsidP="008E60D3">
            <w:pPr>
              <w:pStyle w:val="PL"/>
            </w:pPr>
            <w:r w:rsidRPr="009061DB">
              <w:rPr>
                <w:lang w:eastAsia="zh-CN"/>
              </w:rPr>
              <w:t xml:space="preserve">        </w:t>
            </w:r>
            <w:proofErr w:type="spellStart"/>
            <w:r w:rsidRPr="009061DB">
              <w:t>offsetTime</w:t>
            </w:r>
            <w:proofErr w:type="spellEnd"/>
            <w:r w:rsidRPr="009061DB">
              <w:t>:</w:t>
            </w:r>
          </w:p>
          <w:p w14:paraId="5B21E7B4" w14:textId="77777777" w:rsidR="00C47FB3" w:rsidRPr="009061DB" w:rsidRDefault="00C47FB3" w:rsidP="008E60D3">
            <w:pPr>
              <w:pStyle w:val="PL"/>
            </w:pPr>
            <w:r w:rsidRPr="009061DB">
              <w:t xml:space="preserve">          $ref: 'TS29571_CommonData.yaml#/components/schemas/</w:t>
            </w:r>
            <w:proofErr w:type="spellStart"/>
            <w:r w:rsidRPr="009061DB">
              <w:t>DurationSec</w:t>
            </w:r>
            <w:proofErr w:type="spellEnd"/>
            <w:r w:rsidRPr="009061DB">
              <w:t>'</w:t>
            </w:r>
          </w:p>
          <w:p w14:paraId="3EC2C02E" w14:textId="77777777" w:rsidR="00C47FB3" w:rsidRPr="009061DB" w:rsidRDefault="00C47FB3" w:rsidP="008E60D3">
            <w:pPr>
              <w:pStyle w:val="PL"/>
            </w:pPr>
            <w:r w:rsidRPr="009061DB">
              <w:t xml:space="preserve">        </w:t>
            </w:r>
            <w:proofErr w:type="spellStart"/>
            <w:r w:rsidRPr="009061DB">
              <w:t>randomTimePeriod</w:t>
            </w:r>
            <w:proofErr w:type="spellEnd"/>
            <w:r w:rsidRPr="009061DB">
              <w:t>:</w:t>
            </w:r>
          </w:p>
          <w:p w14:paraId="50536BBE" w14:textId="77777777" w:rsidR="00C47FB3" w:rsidRPr="009061DB" w:rsidRDefault="00C47FB3" w:rsidP="008E60D3">
            <w:pPr>
              <w:pStyle w:val="PL"/>
              <w:rPr>
                <w:lang w:eastAsia="zh-CN"/>
              </w:rPr>
            </w:pPr>
            <w:r w:rsidRPr="009061DB">
              <w:t xml:space="preserve">          $ref: 'TS29571_CommonData.yaml#/components/schemas/</w:t>
            </w:r>
            <w:proofErr w:type="spellStart"/>
            <w:r w:rsidRPr="009061DB">
              <w:t>DurationSec</w:t>
            </w:r>
            <w:proofErr w:type="spellEnd"/>
            <w:r w:rsidRPr="009061DB">
              <w:t>'</w:t>
            </w:r>
          </w:p>
          <w:p w14:paraId="2B59395B" w14:textId="77777777" w:rsidR="00C47FB3" w:rsidRPr="009061DB" w:rsidRDefault="00C47FB3" w:rsidP="008E60D3">
            <w:pPr>
              <w:pStyle w:val="PL"/>
            </w:pPr>
            <w:r w:rsidRPr="009061DB">
              <w:t xml:space="preserve">      </w:t>
            </w:r>
            <w:proofErr w:type="spellStart"/>
            <w:r w:rsidRPr="009061DB">
              <w:t>anyOf</w:t>
            </w:r>
            <w:proofErr w:type="spellEnd"/>
            <w:r w:rsidRPr="009061DB">
              <w:t>:</w:t>
            </w:r>
          </w:p>
          <w:p w14:paraId="18FA3007" w14:textId="77777777" w:rsidR="00C47FB3" w:rsidRPr="009061DB" w:rsidRDefault="00C47FB3" w:rsidP="008E60D3">
            <w:pPr>
              <w:pStyle w:val="PL"/>
            </w:pPr>
            <w:r w:rsidRPr="009061DB">
              <w:t xml:space="preserve">        - required: [</w:t>
            </w:r>
            <w:proofErr w:type="spellStart"/>
            <w:r w:rsidRPr="009061DB">
              <w:t>offsetTime</w:t>
            </w:r>
            <w:proofErr w:type="spellEnd"/>
            <w:r w:rsidRPr="009061DB">
              <w:t>]</w:t>
            </w:r>
          </w:p>
          <w:p w14:paraId="51113975" w14:textId="77777777" w:rsidR="00C47FB3" w:rsidRPr="009061DB" w:rsidRDefault="00C47FB3" w:rsidP="008E60D3">
            <w:pPr>
              <w:pStyle w:val="PL"/>
            </w:pPr>
            <w:r w:rsidRPr="009061DB">
              <w:t xml:space="preserve">        - required: [</w:t>
            </w:r>
            <w:proofErr w:type="spellStart"/>
            <w:r w:rsidRPr="009061DB">
              <w:t>randomTimePeriod</w:t>
            </w:r>
            <w:proofErr w:type="spellEnd"/>
            <w:r w:rsidRPr="009061DB">
              <w:t>]</w:t>
            </w:r>
          </w:p>
          <w:p w14:paraId="1CD63132" w14:textId="77777777" w:rsidR="00C47FB3" w:rsidRPr="009061DB" w:rsidRDefault="00C47FB3" w:rsidP="008E60D3">
            <w:pPr>
              <w:pStyle w:val="PL"/>
            </w:pPr>
          </w:p>
          <w:p w14:paraId="725C3EA9" w14:textId="77777777" w:rsidR="00C47FB3" w:rsidRPr="009061DB" w:rsidRDefault="00C47FB3" w:rsidP="008E60D3">
            <w:pPr>
              <w:pStyle w:val="PL"/>
            </w:pPr>
            <w:r w:rsidRPr="009061DB">
              <w:t xml:space="preserve">    </w:t>
            </w:r>
            <w:proofErr w:type="spellStart"/>
            <w:r w:rsidRPr="009061DB">
              <w:t>ServiceScheduleDescription</w:t>
            </w:r>
            <w:proofErr w:type="spellEnd"/>
            <w:r w:rsidRPr="009061DB">
              <w:t>:</w:t>
            </w:r>
          </w:p>
          <w:p w14:paraId="66A7E683" w14:textId="2846FEDD" w:rsidR="00C47FB3" w:rsidRPr="009061DB" w:rsidRDefault="00C47FB3" w:rsidP="008E60D3">
            <w:pPr>
              <w:pStyle w:val="PL"/>
            </w:pPr>
            <w:r w:rsidRPr="009061DB">
              <w:t xml:space="preserve">      type: object</w:t>
            </w:r>
          </w:p>
          <w:p w14:paraId="52432A3F" w14:textId="46AC3DF9" w:rsidR="00C47FB3" w:rsidRPr="009061DB" w:rsidRDefault="00C47FB3" w:rsidP="008E60D3">
            <w:pPr>
              <w:pStyle w:val="PL"/>
            </w:pPr>
            <w:r w:rsidRPr="009061DB">
              <w:t xml:space="preserve">      properties:</w:t>
            </w:r>
          </w:p>
          <w:p w14:paraId="75B899FC" w14:textId="77777777" w:rsidR="00C47FB3" w:rsidRPr="009061DB" w:rsidRDefault="00C47FB3" w:rsidP="008E60D3">
            <w:pPr>
              <w:pStyle w:val="PL"/>
            </w:pPr>
            <w:r w:rsidRPr="009061DB">
              <w:t xml:space="preserve">         id:</w:t>
            </w:r>
          </w:p>
          <w:p w14:paraId="45F8565A" w14:textId="77777777" w:rsidR="00C47FB3" w:rsidRPr="009061DB" w:rsidRDefault="00C47FB3" w:rsidP="008E60D3">
            <w:pPr>
              <w:pStyle w:val="PL"/>
            </w:pPr>
            <w:r w:rsidRPr="009061DB">
              <w:t xml:space="preserve">           type: string</w:t>
            </w:r>
          </w:p>
          <w:p w14:paraId="631593A2" w14:textId="77777777" w:rsidR="00C47FB3" w:rsidRPr="009061DB" w:rsidRDefault="00C47FB3" w:rsidP="008E60D3">
            <w:pPr>
              <w:pStyle w:val="PL"/>
            </w:pPr>
            <w:r w:rsidRPr="009061DB">
              <w:t xml:space="preserve">         version:</w:t>
            </w:r>
          </w:p>
          <w:p w14:paraId="4DCD9EFE" w14:textId="77777777" w:rsidR="00C47FB3" w:rsidRPr="009061DB" w:rsidRDefault="00C47FB3" w:rsidP="008E60D3">
            <w:pPr>
              <w:pStyle w:val="PL"/>
            </w:pPr>
            <w:r w:rsidRPr="009061DB">
              <w:t xml:space="preserve">           type: integer</w:t>
            </w:r>
          </w:p>
          <w:p w14:paraId="64595AC0" w14:textId="77777777" w:rsidR="00C47FB3" w:rsidRPr="009061DB" w:rsidRDefault="00C47FB3" w:rsidP="008E60D3">
            <w:pPr>
              <w:pStyle w:val="PL"/>
            </w:pPr>
            <w:r w:rsidRPr="009061DB">
              <w:t xml:space="preserve">           minimum: 1</w:t>
            </w:r>
          </w:p>
          <w:p w14:paraId="52FB67D8" w14:textId="58D2638E" w:rsidR="00C47FB3" w:rsidRPr="009061DB" w:rsidRDefault="00C47FB3" w:rsidP="008E60D3">
            <w:pPr>
              <w:pStyle w:val="PL"/>
            </w:pPr>
            <w:r w:rsidRPr="009061DB">
              <w:t xml:space="preserve">         start:</w:t>
            </w:r>
          </w:p>
          <w:p w14:paraId="11CB991F" w14:textId="1A422038" w:rsidR="00C47FB3" w:rsidRPr="009061DB" w:rsidRDefault="00C47FB3" w:rsidP="008E60D3">
            <w:pPr>
              <w:pStyle w:val="PL"/>
            </w:pPr>
            <w:r w:rsidRPr="009061DB">
              <w:t xml:space="preserve">           $ref: 'TS29571_CommonData.yaml#/components/schemas/</w:t>
            </w:r>
            <w:proofErr w:type="spellStart"/>
            <w:r w:rsidRPr="009061DB">
              <w:t>DateTime</w:t>
            </w:r>
            <w:proofErr w:type="spellEnd"/>
            <w:r w:rsidRPr="009061DB">
              <w:t>'</w:t>
            </w:r>
          </w:p>
          <w:p w14:paraId="4ABDF0F6" w14:textId="75DAD1D1" w:rsidR="00C47FB3" w:rsidRPr="009061DB" w:rsidRDefault="00C47FB3" w:rsidP="008E60D3">
            <w:pPr>
              <w:pStyle w:val="PL"/>
            </w:pPr>
            <w:r w:rsidRPr="009061DB">
              <w:t xml:space="preserve">         stop:</w:t>
            </w:r>
          </w:p>
          <w:p w14:paraId="73D1D7C5" w14:textId="66B03815" w:rsidR="00C47FB3" w:rsidRPr="009061DB" w:rsidRDefault="00C47FB3" w:rsidP="008E60D3">
            <w:pPr>
              <w:pStyle w:val="PL"/>
            </w:pPr>
            <w:r w:rsidRPr="009061DB">
              <w:t xml:space="preserve">           $ref: 'TS29571_CommonData.yaml#/components/schemas/</w:t>
            </w:r>
            <w:proofErr w:type="spellStart"/>
            <w:r w:rsidRPr="009061DB">
              <w:t>DateTime</w:t>
            </w:r>
            <w:proofErr w:type="spellEnd"/>
            <w:r w:rsidRPr="009061DB">
              <w:t>'</w:t>
            </w:r>
          </w:p>
          <w:p w14:paraId="045AB246" w14:textId="0808100C" w:rsidR="00C47FB3" w:rsidRPr="009061DB" w:rsidRDefault="00C47FB3" w:rsidP="008E60D3">
            <w:pPr>
              <w:pStyle w:val="PL"/>
            </w:pPr>
            <w:r w:rsidRPr="009061DB">
              <w:t xml:space="preserve">      required:</w:t>
            </w:r>
          </w:p>
          <w:p w14:paraId="2675D344" w14:textId="77777777" w:rsidR="00C47FB3" w:rsidRPr="009061DB" w:rsidRDefault="00C47FB3" w:rsidP="008E60D3">
            <w:pPr>
              <w:pStyle w:val="PL"/>
            </w:pPr>
            <w:r w:rsidRPr="009061DB">
              <w:t xml:space="preserve">        - id</w:t>
            </w:r>
          </w:p>
          <w:p w14:paraId="11369526" w14:textId="77777777" w:rsidR="00C47FB3" w:rsidRPr="009061DB" w:rsidRDefault="00C47FB3" w:rsidP="008E60D3">
            <w:pPr>
              <w:pStyle w:val="PL"/>
            </w:pPr>
            <w:r w:rsidRPr="009061DB">
              <w:t xml:space="preserve">        - version</w:t>
            </w:r>
          </w:p>
          <w:p w14:paraId="7604842E" w14:textId="385C457F" w:rsidR="00C47FB3" w:rsidRPr="009061DB" w:rsidRDefault="00C47FB3" w:rsidP="008E60D3">
            <w:pPr>
              <w:pStyle w:val="PL"/>
            </w:pPr>
            <w:r w:rsidRPr="009061DB">
              <w:t xml:space="preserve">        - start</w:t>
            </w:r>
          </w:p>
          <w:p w14:paraId="264FCD73" w14:textId="46E2E843" w:rsidR="00C47FB3" w:rsidRPr="009061DB" w:rsidRDefault="00C47FB3" w:rsidP="008E60D3">
            <w:pPr>
              <w:pStyle w:val="PL"/>
            </w:pPr>
            <w:r w:rsidRPr="009061DB">
              <w:t xml:space="preserve">        - stop</w:t>
            </w:r>
          </w:p>
          <w:p w14:paraId="5E898E9D" w14:textId="77777777" w:rsidR="00C47FB3" w:rsidRPr="009061DB" w:rsidRDefault="00C47FB3" w:rsidP="008E60D3">
            <w:pPr>
              <w:pStyle w:val="PL"/>
            </w:pPr>
          </w:p>
          <w:p w14:paraId="1E604A26" w14:textId="77777777" w:rsidR="00C47FB3" w:rsidRPr="009061DB" w:rsidRDefault="00C47FB3" w:rsidP="008E60D3">
            <w:pPr>
              <w:pStyle w:val="PL"/>
            </w:pPr>
            <w:r w:rsidRPr="009061DB">
              <w:lastRenderedPageBreak/>
              <w:t xml:space="preserve">    </w:t>
            </w:r>
            <w:proofErr w:type="spellStart"/>
            <w:r w:rsidRPr="009061DB">
              <w:t>SecurityDescription</w:t>
            </w:r>
            <w:proofErr w:type="spellEnd"/>
            <w:r w:rsidRPr="009061DB">
              <w:t>:</w:t>
            </w:r>
          </w:p>
          <w:p w14:paraId="6F0948B4" w14:textId="77777777" w:rsidR="00C47FB3" w:rsidRPr="009061DB" w:rsidRDefault="00C47FB3" w:rsidP="008E60D3">
            <w:pPr>
              <w:pStyle w:val="PL"/>
              <w:rPr>
                <w:lang w:eastAsia="zh-CN"/>
              </w:rPr>
            </w:pPr>
            <w:r w:rsidRPr="009061DB">
              <w:t xml:space="preserve">      type: object</w:t>
            </w:r>
          </w:p>
          <w:p w14:paraId="5237045F" w14:textId="77777777" w:rsidR="00C47FB3" w:rsidRPr="009061DB" w:rsidRDefault="00C47FB3" w:rsidP="008E60D3">
            <w:pPr>
              <w:pStyle w:val="PL"/>
            </w:pPr>
            <w:r w:rsidRPr="009061DB">
              <w:t xml:space="preserve">      properties:</w:t>
            </w:r>
          </w:p>
          <w:p w14:paraId="23AF8868" w14:textId="77777777" w:rsidR="00C47FB3" w:rsidRPr="009061DB" w:rsidRDefault="00C47FB3" w:rsidP="008E60D3">
            <w:pPr>
              <w:pStyle w:val="PL"/>
            </w:pPr>
            <w:r w:rsidRPr="009061DB">
              <w:t xml:space="preserve">        </w:t>
            </w:r>
            <w:proofErr w:type="spellStart"/>
            <w:r w:rsidRPr="009061DB">
              <w:t>mBSSFAddresses</w:t>
            </w:r>
            <w:proofErr w:type="spellEnd"/>
            <w:r w:rsidRPr="009061DB">
              <w:t>:</w:t>
            </w:r>
          </w:p>
          <w:p w14:paraId="2010B3BB" w14:textId="77777777" w:rsidR="00C47FB3" w:rsidRPr="009061DB" w:rsidRDefault="00C47FB3" w:rsidP="008E60D3">
            <w:pPr>
              <w:pStyle w:val="PL"/>
              <w:rPr>
                <w:lang w:eastAsia="zh-CN"/>
              </w:rPr>
            </w:pPr>
            <w:r w:rsidRPr="009061DB">
              <w:rPr>
                <w:lang w:eastAsia="zh-CN"/>
              </w:rPr>
              <w:t xml:space="preserve">          type: array</w:t>
            </w:r>
          </w:p>
          <w:p w14:paraId="3BCBDE62" w14:textId="77777777" w:rsidR="00C47FB3" w:rsidRPr="009061DB" w:rsidRDefault="00C47FB3" w:rsidP="008E60D3">
            <w:pPr>
              <w:pStyle w:val="PL"/>
              <w:rPr>
                <w:lang w:eastAsia="zh-CN"/>
              </w:rPr>
            </w:pPr>
            <w:r w:rsidRPr="009061DB">
              <w:rPr>
                <w:lang w:eastAsia="zh-CN"/>
              </w:rPr>
              <w:t xml:space="preserve">          items:</w:t>
            </w:r>
          </w:p>
          <w:p w14:paraId="171F1A17" w14:textId="01E698CF" w:rsidR="00C47FB3" w:rsidRPr="009061DB" w:rsidRDefault="00C47FB3" w:rsidP="008E60D3">
            <w:pPr>
              <w:pStyle w:val="PL"/>
            </w:pPr>
            <w:r w:rsidRPr="009061DB">
              <w:t xml:space="preserve">            $ref: 'TS26512_CommonData.yaml#/components/</w:t>
            </w:r>
            <w:r w:rsidR="00FD6247" w:rsidRPr="009061DB">
              <w:t>schemas/</w:t>
            </w:r>
            <w:proofErr w:type="spellStart"/>
            <w:r w:rsidRPr="009061DB">
              <w:t>AbsoluteUrl</w:t>
            </w:r>
            <w:proofErr w:type="spellEnd"/>
            <w:r w:rsidRPr="009061DB">
              <w:t>'</w:t>
            </w:r>
          </w:p>
          <w:p w14:paraId="1F389895" w14:textId="77777777" w:rsidR="00C47FB3" w:rsidRPr="009061DB" w:rsidRDefault="00C47FB3" w:rsidP="008E60D3">
            <w:pPr>
              <w:pStyle w:val="PL"/>
              <w:rPr>
                <w:lang w:eastAsia="zh-CN"/>
              </w:rPr>
            </w:pPr>
            <w:r w:rsidRPr="009061DB">
              <w:rPr>
                <w:lang w:eastAsia="zh-CN"/>
              </w:rPr>
              <w:t xml:space="preserve">          </w:t>
            </w:r>
            <w:proofErr w:type="spellStart"/>
            <w:r w:rsidRPr="009061DB">
              <w:rPr>
                <w:lang w:eastAsia="zh-CN"/>
              </w:rPr>
              <w:t>minItems</w:t>
            </w:r>
            <w:proofErr w:type="spellEnd"/>
            <w:r w:rsidRPr="009061DB">
              <w:rPr>
                <w:lang w:eastAsia="zh-CN"/>
              </w:rPr>
              <w:t>: 1</w:t>
            </w:r>
          </w:p>
          <w:p w14:paraId="594256C2" w14:textId="77777777" w:rsidR="00C47FB3" w:rsidRPr="009061DB" w:rsidRDefault="00C47FB3" w:rsidP="008E60D3">
            <w:pPr>
              <w:pStyle w:val="PL"/>
            </w:pPr>
            <w:r w:rsidRPr="009061DB">
              <w:t xml:space="preserve">        </w:t>
            </w:r>
            <w:proofErr w:type="spellStart"/>
            <w:r w:rsidRPr="009061DB">
              <w:t>mBSServiceKeyInfo</w:t>
            </w:r>
            <w:proofErr w:type="spellEnd"/>
            <w:r w:rsidRPr="009061DB">
              <w:t>:</w:t>
            </w:r>
          </w:p>
          <w:p w14:paraId="61072704" w14:textId="77777777" w:rsidR="00C47FB3" w:rsidRPr="009061DB" w:rsidRDefault="00C47FB3" w:rsidP="008E60D3">
            <w:pPr>
              <w:pStyle w:val="PL"/>
            </w:pPr>
            <w:r w:rsidRPr="009061DB">
              <w:t xml:space="preserve">          type: object</w:t>
            </w:r>
          </w:p>
          <w:p w14:paraId="6A70BCC9" w14:textId="77777777" w:rsidR="00C47FB3" w:rsidRPr="009061DB" w:rsidRDefault="00C47FB3" w:rsidP="008E60D3">
            <w:pPr>
              <w:pStyle w:val="PL"/>
            </w:pPr>
            <w:r w:rsidRPr="009061DB">
              <w:t xml:space="preserve">          properties:</w:t>
            </w:r>
          </w:p>
          <w:p w14:paraId="02076049" w14:textId="77777777" w:rsidR="00C47FB3" w:rsidRPr="009061DB" w:rsidRDefault="00C47FB3" w:rsidP="008E60D3">
            <w:pPr>
              <w:pStyle w:val="PL"/>
            </w:pPr>
            <w:r w:rsidRPr="009061DB">
              <w:t xml:space="preserve">            </w:t>
            </w:r>
            <w:proofErr w:type="spellStart"/>
            <w:r w:rsidRPr="009061DB">
              <w:t>mBSId</w:t>
            </w:r>
            <w:proofErr w:type="spellEnd"/>
            <w:r w:rsidRPr="009061DB">
              <w:t>:</w:t>
            </w:r>
          </w:p>
          <w:p w14:paraId="70058E42" w14:textId="77777777" w:rsidR="00C47FB3" w:rsidRPr="009061DB" w:rsidRDefault="00C47FB3" w:rsidP="008E60D3">
            <w:pPr>
              <w:pStyle w:val="PL"/>
            </w:pPr>
            <w:r w:rsidRPr="009061DB">
              <w:t xml:space="preserve">              type: string</w:t>
            </w:r>
          </w:p>
          <w:p w14:paraId="202F6D98" w14:textId="77777777" w:rsidR="00C47FB3" w:rsidRPr="009061DB" w:rsidRDefault="00C47FB3" w:rsidP="008E60D3">
            <w:pPr>
              <w:pStyle w:val="PL"/>
            </w:pPr>
            <w:r w:rsidRPr="009061DB">
              <w:t xml:space="preserve">            </w:t>
            </w:r>
            <w:proofErr w:type="spellStart"/>
            <w:r w:rsidRPr="009061DB">
              <w:t>mBSDomainId</w:t>
            </w:r>
            <w:proofErr w:type="spellEnd"/>
            <w:r w:rsidRPr="009061DB">
              <w:t>:</w:t>
            </w:r>
          </w:p>
          <w:p w14:paraId="568C351D" w14:textId="77777777" w:rsidR="00C47FB3" w:rsidRPr="009061DB" w:rsidRDefault="00C47FB3" w:rsidP="008E60D3">
            <w:pPr>
              <w:pStyle w:val="PL"/>
            </w:pPr>
            <w:r w:rsidRPr="009061DB">
              <w:t xml:space="preserve">              type: string</w:t>
            </w:r>
          </w:p>
          <w:p w14:paraId="5BDE6BA8" w14:textId="77777777" w:rsidR="00C47FB3" w:rsidRPr="009061DB" w:rsidRDefault="00C47FB3" w:rsidP="008E60D3">
            <w:pPr>
              <w:pStyle w:val="PL"/>
            </w:pPr>
            <w:r w:rsidRPr="009061DB">
              <w:t xml:space="preserve">          required:</w:t>
            </w:r>
          </w:p>
          <w:p w14:paraId="7ED4E8DD" w14:textId="77777777" w:rsidR="00C47FB3" w:rsidRPr="009061DB" w:rsidRDefault="00C47FB3" w:rsidP="008E60D3">
            <w:pPr>
              <w:pStyle w:val="PL"/>
            </w:pPr>
            <w:r w:rsidRPr="009061DB">
              <w:t xml:space="preserve">            - </w:t>
            </w:r>
            <w:proofErr w:type="spellStart"/>
            <w:r w:rsidRPr="009061DB">
              <w:t>mBSId</w:t>
            </w:r>
            <w:proofErr w:type="spellEnd"/>
          </w:p>
          <w:p w14:paraId="48F66883" w14:textId="77777777" w:rsidR="00C47FB3" w:rsidRPr="009061DB" w:rsidRDefault="00C47FB3" w:rsidP="008E60D3">
            <w:pPr>
              <w:pStyle w:val="PL"/>
            </w:pPr>
            <w:r w:rsidRPr="009061DB">
              <w:t xml:space="preserve">            - </w:t>
            </w:r>
            <w:proofErr w:type="spellStart"/>
            <w:r w:rsidRPr="009061DB">
              <w:t>mBSDomainId</w:t>
            </w:r>
            <w:proofErr w:type="spellEnd"/>
          </w:p>
          <w:p w14:paraId="301437BE" w14:textId="77777777" w:rsidR="00C47FB3" w:rsidRPr="009061DB" w:rsidRDefault="00C47FB3" w:rsidP="008E60D3">
            <w:pPr>
              <w:pStyle w:val="PL"/>
            </w:pPr>
            <w:r w:rsidRPr="009061DB">
              <w:t xml:space="preserve">        </w:t>
            </w:r>
            <w:proofErr w:type="spellStart"/>
            <w:r w:rsidRPr="009061DB">
              <w:t>uICCKeyManagement</w:t>
            </w:r>
            <w:proofErr w:type="spellEnd"/>
            <w:r w:rsidRPr="009061DB">
              <w:t>:</w:t>
            </w:r>
          </w:p>
          <w:p w14:paraId="12AB38D0" w14:textId="77777777" w:rsidR="00C47FB3" w:rsidRPr="009061DB" w:rsidRDefault="00C47FB3" w:rsidP="008E60D3">
            <w:pPr>
              <w:pStyle w:val="PL"/>
            </w:pPr>
            <w:r w:rsidRPr="009061DB">
              <w:t xml:space="preserve">          type: </w:t>
            </w:r>
            <w:proofErr w:type="spellStart"/>
            <w:r w:rsidRPr="009061DB">
              <w:t>boolean</w:t>
            </w:r>
            <w:proofErr w:type="spellEnd"/>
          </w:p>
          <w:p w14:paraId="4DAF2D4C" w14:textId="77777777" w:rsidR="00C47FB3" w:rsidRPr="009061DB" w:rsidRDefault="00C47FB3" w:rsidP="008E60D3">
            <w:pPr>
              <w:pStyle w:val="PL"/>
            </w:pPr>
            <w:r w:rsidRPr="009061DB">
              <w:t xml:space="preserve">        2GGBAallowed:</w:t>
            </w:r>
          </w:p>
          <w:p w14:paraId="54699D1E" w14:textId="77777777" w:rsidR="00C47FB3" w:rsidRPr="009061DB" w:rsidRDefault="00C47FB3" w:rsidP="008E60D3">
            <w:pPr>
              <w:pStyle w:val="PL"/>
            </w:pPr>
            <w:r w:rsidRPr="009061DB">
              <w:t xml:space="preserve">          type: </w:t>
            </w:r>
            <w:proofErr w:type="spellStart"/>
            <w:r w:rsidRPr="009061DB">
              <w:t>boolean</w:t>
            </w:r>
            <w:proofErr w:type="spellEnd"/>
          </w:p>
          <w:p w14:paraId="72BD5FF0" w14:textId="77777777" w:rsidR="00C47FB3" w:rsidRPr="009061DB" w:rsidRDefault="00C47FB3" w:rsidP="008E60D3">
            <w:pPr>
              <w:pStyle w:val="PL"/>
              <w:rPr>
                <w:lang w:eastAsia="zh-CN"/>
              </w:rPr>
            </w:pPr>
            <w:r w:rsidRPr="009061DB">
              <w:rPr>
                <w:lang w:eastAsia="zh-CN"/>
              </w:rPr>
              <w:t xml:space="preserve">        </w:t>
            </w:r>
            <w:proofErr w:type="spellStart"/>
            <w:r w:rsidRPr="009061DB">
              <w:rPr>
                <w:lang w:eastAsia="zh-CN"/>
              </w:rPr>
              <w:t>backOffParameters</w:t>
            </w:r>
            <w:proofErr w:type="spellEnd"/>
            <w:r w:rsidRPr="009061DB">
              <w:rPr>
                <w:lang w:eastAsia="zh-CN"/>
              </w:rPr>
              <w:t>:</w:t>
            </w:r>
          </w:p>
          <w:p w14:paraId="6616646F" w14:textId="77777777" w:rsidR="00C47FB3" w:rsidRPr="009061DB" w:rsidRDefault="00C47FB3" w:rsidP="008E60D3">
            <w:pPr>
              <w:pStyle w:val="PL"/>
            </w:pPr>
            <w:r w:rsidRPr="009061DB">
              <w:t xml:space="preserve">          $ref: '#/components/schemas/</w:t>
            </w:r>
            <w:proofErr w:type="spellStart"/>
            <w:r w:rsidRPr="009061DB">
              <w:t>BackOffParameters</w:t>
            </w:r>
            <w:proofErr w:type="spellEnd"/>
            <w:r w:rsidRPr="009061DB">
              <w:t>'</w:t>
            </w:r>
          </w:p>
          <w:p w14:paraId="0417E60C" w14:textId="77777777" w:rsidR="00C47FB3" w:rsidRPr="009061DB" w:rsidRDefault="00C47FB3" w:rsidP="008E60D3">
            <w:pPr>
              <w:pStyle w:val="PL"/>
            </w:pPr>
            <w:r w:rsidRPr="009061DB">
              <w:t xml:space="preserve">      required:</w:t>
            </w:r>
          </w:p>
          <w:p w14:paraId="23E1072B" w14:textId="77777777" w:rsidR="00C47FB3" w:rsidRPr="009061DB" w:rsidRDefault="00C47FB3" w:rsidP="008E60D3">
            <w:pPr>
              <w:pStyle w:val="PL"/>
            </w:pPr>
            <w:r w:rsidRPr="009061DB">
              <w:t xml:space="preserve">        - </w:t>
            </w:r>
            <w:proofErr w:type="spellStart"/>
            <w:r w:rsidRPr="009061DB">
              <w:t>mBSSFAddresses</w:t>
            </w:r>
            <w:proofErr w:type="spellEnd"/>
          </w:p>
          <w:p w14:paraId="0ADCC7ED" w14:textId="77777777" w:rsidR="00C47FB3" w:rsidRPr="009061DB" w:rsidRDefault="00C47FB3" w:rsidP="008E60D3">
            <w:pPr>
              <w:pStyle w:val="PL"/>
            </w:pPr>
            <w:r w:rsidRPr="009061DB">
              <w:t xml:space="preserve">        - </w:t>
            </w:r>
            <w:proofErr w:type="spellStart"/>
            <w:r w:rsidRPr="009061DB">
              <w:t>mBSSessionKeyInfo</w:t>
            </w:r>
            <w:proofErr w:type="spellEnd"/>
          </w:p>
          <w:p w14:paraId="52EE97A1" w14:textId="77777777" w:rsidR="00C47FB3" w:rsidRPr="009061DB" w:rsidRDefault="00C47FB3" w:rsidP="008E60D3">
            <w:pPr>
              <w:pStyle w:val="PL"/>
            </w:pPr>
          </w:p>
        </w:tc>
      </w:tr>
    </w:tbl>
    <w:p w14:paraId="31D8212D" w14:textId="77777777" w:rsidR="000F7875" w:rsidRPr="009061DB" w:rsidRDefault="000F7875" w:rsidP="000F7875">
      <w:pPr>
        <w:pStyle w:val="TAN"/>
        <w:keepNext w:val="0"/>
      </w:pPr>
    </w:p>
    <w:p w14:paraId="0169FD0F" w14:textId="77777777" w:rsidR="000F7875" w:rsidRPr="009061DB" w:rsidRDefault="000F7875" w:rsidP="00880B7E">
      <w:pPr>
        <w:rPr>
          <w:lang w:eastAsia="ja-JP"/>
        </w:rPr>
      </w:pPr>
      <w:r w:rsidRPr="009061DB">
        <w:rPr>
          <w:lang w:eastAsia="ja-JP"/>
        </w:rPr>
        <w:br w:type="page"/>
      </w:r>
    </w:p>
    <w:p w14:paraId="7F3D7D25" w14:textId="6B18122B" w:rsidR="000F7875" w:rsidRPr="009061DB" w:rsidRDefault="000F7875" w:rsidP="000F7875">
      <w:pPr>
        <w:pStyle w:val="Heading8"/>
      </w:pPr>
      <w:bookmarkStart w:id="521" w:name="_CRAnnexBinformative"/>
      <w:bookmarkStart w:id="522" w:name="_Toc210211758"/>
      <w:bookmarkEnd w:id="521"/>
      <w:r w:rsidRPr="009061DB">
        <w:rPr>
          <w:lang w:eastAsia="ja-JP"/>
        </w:rPr>
        <w:lastRenderedPageBreak/>
        <w:t>Annex</w:t>
      </w:r>
      <w:r w:rsidRPr="009061DB">
        <w:t xml:space="preserve"> B (informative)</w:t>
      </w:r>
      <w:r w:rsidR="0031628D" w:rsidRPr="009061DB">
        <w:t>:</w:t>
      </w:r>
      <w:r w:rsidRPr="009061DB">
        <w:br/>
        <w:t>Service Announcement examples</w:t>
      </w:r>
      <w:bookmarkEnd w:id="522"/>
    </w:p>
    <w:p w14:paraId="49E5B786" w14:textId="2C0AE144" w:rsidR="000F7875" w:rsidRPr="009061DB" w:rsidRDefault="000F7875" w:rsidP="000F7875">
      <w:pPr>
        <w:pStyle w:val="Heading1"/>
      </w:pPr>
      <w:bookmarkStart w:id="523" w:name="_CRB_1"/>
      <w:bookmarkStart w:id="524" w:name="_Toc210211759"/>
      <w:bookmarkEnd w:id="523"/>
      <w:r w:rsidRPr="009061DB">
        <w:t>B.1</w:t>
      </w:r>
      <w:r w:rsidRPr="009061DB">
        <w:tab/>
        <w:t>XML-based representation</w:t>
      </w:r>
      <w:bookmarkEnd w:id="524"/>
    </w:p>
    <w:p w14:paraId="3870CAD7" w14:textId="681772FB" w:rsidR="000F7875" w:rsidRPr="009061DB" w:rsidRDefault="000F7875" w:rsidP="000F7875">
      <w:pPr>
        <w:pStyle w:val="Heading1"/>
      </w:pPr>
      <w:bookmarkStart w:id="525" w:name="_CRB_2"/>
      <w:bookmarkStart w:id="526" w:name="_Toc210211760"/>
      <w:bookmarkEnd w:id="525"/>
      <w:r w:rsidRPr="009061DB">
        <w:t>B.2</w:t>
      </w:r>
      <w:r w:rsidRPr="009061DB">
        <w:tab/>
        <w:t>JSON-based representation</w:t>
      </w:r>
      <w:bookmarkEnd w:id="526"/>
    </w:p>
    <w:p w14:paraId="66A2F9E6" w14:textId="61BE61A7" w:rsidR="00903EEE" w:rsidRPr="009061DB" w:rsidRDefault="00C47FB3" w:rsidP="00903EEE">
      <w:r w:rsidRPr="009061DB">
        <w:t>This example is for future study.</w:t>
      </w:r>
    </w:p>
    <w:p w14:paraId="639718CE" w14:textId="77777777" w:rsidR="000F7875" w:rsidRPr="009061DB" w:rsidRDefault="000F7875" w:rsidP="00880B7E">
      <w:r w:rsidRPr="009061DB">
        <w:br w:type="page"/>
      </w:r>
    </w:p>
    <w:p w14:paraId="38987F45" w14:textId="1FF351B6" w:rsidR="006E7418" w:rsidRPr="009061DB" w:rsidRDefault="006E7418" w:rsidP="002B5109">
      <w:pPr>
        <w:pStyle w:val="Heading8"/>
      </w:pPr>
      <w:bookmarkStart w:id="527" w:name="_CRAnnexCnormative"/>
      <w:bookmarkStart w:id="528" w:name="_Toc210211761"/>
      <w:bookmarkEnd w:id="527"/>
      <w:r w:rsidRPr="009061DB">
        <w:rPr>
          <w:lang w:eastAsia="ja-JP"/>
        </w:rPr>
        <w:lastRenderedPageBreak/>
        <w:t>Annex</w:t>
      </w:r>
      <w:r w:rsidRPr="009061DB">
        <w:t xml:space="preserve"> </w:t>
      </w:r>
      <w:r w:rsidR="0018701E" w:rsidRPr="009061DB">
        <w:t>C</w:t>
      </w:r>
      <w:r w:rsidRPr="009061DB">
        <w:t xml:space="preserve"> (normative)</w:t>
      </w:r>
      <w:r w:rsidR="006D3474" w:rsidRPr="009061DB">
        <w:t>:</w:t>
      </w:r>
      <w:r w:rsidRPr="009061DB">
        <w:br/>
      </w:r>
      <w:r w:rsidR="00C47FB3" w:rsidRPr="009061DB">
        <w:t>3GPP Registered URIs</w:t>
      </w:r>
      <w:bookmarkEnd w:id="528"/>
    </w:p>
    <w:p w14:paraId="0E77F77B" w14:textId="77777777" w:rsidR="00C47FB3" w:rsidRPr="009061DB" w:rsidRDefault="00C47FB3" w:rsidP="001B367A">
      <w:pPr>
        <w:pStyle w:val="Heading1"/>
        <w:rPr>
          <w:lang w:eastAsia="ja-JP"/>
        </w:rPr>
      </w:pPr>
      <w:bookmarkStart w:id="529" w:name="_CRC_1"/>
      <w:bookmarkStart w:id="530" w:name="_Toc210211762"/>
      <w:bookmarkEnd w:id="529"/>
      <w:r w:rsidRPr="009061DB">
        <w:rPr>
          <w:lang w:eastAsia="ja-JP"/>
        </w:rPr>
        <w:t>C.1</w:t>
      </w:r>
      <w:r w:rsidRPr="009061DB">
        <w:rPr>
          <w:lang w:eastAsia="ja-JP"/>
        </w:rPr>
        <w:tab/>
        <w:t>General</w:t>
      </w:r>
      <w:bookmarkEnd w:id="530"/>
    </w:p>
    <w:p w14:paraId="4A1449EA" w14:textId="77777777" w:rsidR="00C47FB3" w:rsidRPr="009061DB" w:rsidRDefault="00C47FB3" w:rsidP="001B367A">
      <w:pPr>
        <w:rPr>
          <w:lang w:eastAsia="ja-JP"/>
        </w:rPr>
      </w:pPr>
      <w:r w:rsidRPr="009061DB">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9061DB" w:rsidRDefault="00C47FB3" w:rsidP="00C47FB3">
      <w:pPr>
        <w:pStyle w:val="B1"/>
        <w:rPr>
          <w:lang w:eastAsia="ja-JP"/>
        </w:rPr>
      </w:pPr>
      <w:r w:rsidRPr="009061DB">
        <w:rPr>
          <w:lang w:eastAsia="ja-JP"/>
        </w:rPr>
        <w:t>As required by this process, the tables in the following clauses list all registered URI values as well as:</w:t>
      </w:r>
    </w:p>
    <w:p w14:paraId="477FE4E5" w14:textId="77777777" w:rsidR="00C47FB3" w:rsidRPr="009061DB" w:rsidRDefault="00C47FB3" w:rsidP="00C47FB3">
      <w:pPr>
        <w:pStyle w:val="B1"/>
        <w:rPr>
          <w:lang w:eastAsia="ja-JP"/>
        </w:rPr>
      </w:pPr>
      <w:r w:rsidRPr="009061DB">
        <w:rPr>
          <w:lang w:eastAsia="ja-JP"/>
        </w:rPr>
        <w:t>-</w:t>
      </w:r>
      <w:r w:rsidRPr="009061DB">
        <w:rPr>
          <w:lang w:eastAsia="ja-JP"/>
        </w:rPr>
        <w:tab/>
        <w:t>a brief description of its functionality;</w:t>
      </w:r>
    </w:p>
    <w:p w14:paraId="23E6A363" w14:textId="77777777" w:rsidR="00C47FB3" w:rsidRPr="009061DB" w:rsidRDefault="00C47FB3" w:rsidP="00C47FB3">
      <w:pPr>
        <w:pStyle w:val="B1"/>
        <w:rPr>
          <w:lang w:eastAsia="ja-JP"/>
        </w:rPr>
      </w:pPr>
      <w:r w:rsidRPr="009061DB">
        <w:rPr>
          <w:lang w:eastAsia="ja-JP"/>
        </w:rPr>
        <w:t>-</w:t>
      </w:r>
      <w:r w:rsidRPr="009061DB">
        <w:rPr>
          <w:lang w:eastAsia="ja-JP"/>
        </w:rPr>
        <w:tab/>
        <w:t>a reference to the specification or other publicly available document (if any) containing the definition;</w:t>
      </w:r>
    </w:p>
    <w:p w14:paraId="74E7DBE4" w14:textId="77777777" w:rsidR="00C47FB3" w:rsidRPr="009061DB" w:rsidRDefault="00C47FB3" w:rsidP="00C47FB3">
      <w:pPr>
        <w:pStyle w:val="B1"/>
        <w:rPr>
          <w:lang w:eastAsia="ja-JP"/>
        </w:rPr>
      </w:pPr>
      <w:r w:rsidRPr="009061DB">
        <w:rPr>
          <w:lang w:eastAsia="ja-JP"/>
        </w:rPr>
        <w:t>-</w:t>
      </w:r>
      <w:r w:rsidRPr="009061DB">
        <w:rPr>
          <w:lang w:eastAsia="ja-JP"/>
        </w:rPr>
        <w:tab/>
        <w:t>the name and email address of the person making the application; and</w:t>
      </w:r>
    </w:p>
    <w:p w14:paraId="57F90EE4" w14:textId="77777777" w:rsidR="00C47FB3" w:rsidRPr="009061DB" w:rsidRDefault="00C47FB3" w:rsidP="00C47FB3">
      <w:pPr>
        <w:pStyle w:val="B1"/>
        <w:rPr>
          <w:lang w:eastAsia="ja-JP"/>
        </w:rPr>
      </w:pPr>
      <w:r w:rsidRPr="009061DB">
        <w:rPr>
          <w:lang w:eastAsia="ja-JP"/>
        </w:rPr>
        <w:t>-</w:t>
      </w:r>
      <w:r w:rsidRPr="009061DB">
        <w:rPr>
          <w:lang w:eastAsia="ja-JP"/>
        </w:rPr>
        <w:tab/>
        <w:t>any supplementary information considered necessary to support the application.</w:t>
      </w:r>
    </w:p>
    <w:p w14:paraId="54B45225" w14:textId="2A85FC1F" w:rsidR="00C47FB3" w:rsidRPr="009061DB" w:rsidRDefault="00C47FB3" w:rsidP="00C47FB3">
      <w:pPr>
        <w:pStyle w:val="Heading1"/>
        <w:rPr>
          <w:lang w:eastAsia="ja-JP"/>
        </w:rPr>
      </w:pPr>
      <w:bookmarkStart w:id="531" w:name="_CRC_2"/>
      <w:bookmarkStart w:id="532" w:name="_Toc210211763"/>
      <w:bookmarkEnd w:id="531"/>
      <w:r w:rsidRPr="009061DB">
        <w:rPr>
          <w:lang w:eastAsia="ja-JP"/>
        </w:rPr>
        <w:t>C.2</w:t>
      </w:r>
      <w:r w:rsidRPr="009061DB">
        <w:rPr>
          <w:lang w:eastAsia="ja-JP"/>
        </w:rPr>
        <w:tab/>
        <w:t>Controlled vocabulary of conformance profile identifiers</w:t>
      </w:r>
      <w:bookmarkEnd w:id="532"/>
    </w:p>
    <w:p w14:paraId="03BD6F47" w14:textId="0B4D6C15" w:rsidR="00C47FB3" w:rsidRPr="009061DB" w:rsidRDefault="00C47FB3" w:rsidP="001B367A">
      <w:pPr>
        <w:pStyle w:val="TH"/>
        <w:rPr>
          <w:lang w:eastAsia="ja-JP"/>
        </w:rPr>
      </w:pPr>
      <w:bookmarkStart w:id="533" w:name="_CRTableC_21"/>
      <w:r w:rsidRPr="009061DB">
        <w:rPr>
          <w:lang w:eastAsia="ja-JP"/>
        </w:rPr>
        <w:t xml:space="preserve">Table </w:t>
      </w:r>
      <w:bookmarkEnd w:id="533"/>
      <w:r w:rsidRPr="009061DB">
        <w:rPr>
          <w:lang w:eastAsia="ja-JP"/>
        </w:rPr>
        <w:t>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9061DB" w14:paraId="77D00B6F" w14:textId="77777777" w:rsidTr="001B367A">
        <w:tc>
          <w:tcPr>
            <w:tcW w:w="2263" w:type="dxa"/>
            <w:shd w:val="clear" w:color="auto" w:fill="BFBFBF" w:themeFill="background1" w:themeFillShade="BF"/>
          </w:tcPr>
          <w:p w14:paraId="25143A38" w14:textId="0F6DD5E8" w:rsidR="00C47FB3" w:rsidRPr="009061DB" w:rsidRDefault="00C47FB3" w:rsidP="00A946FC">
            <w:pPr>
              <w:pStyle w:val="TAH"/>
            </w:pPr>
            <w:r w:rsidRPr="009061DB">
              <w:t>URI</w:t>
            </w:r>
          </w:p>
        </w:tc>
        <w:tc>
          <w:tcPr>
            <w:tcW w:w="2268" w:type="dxa"/>
            <w:shd w:val="clear" w:color="auto" w:fill="BFBFBF" w:themeFill="background1" w:themeFillShade="BF"/>
          </w:tcPr>
          <w:p w14:paraId="140A43F9" w14:textId="27460477" w:rsidR="00C47FB3" w:rsidRPr="009061DB" w:rsidRDefault="00C47FB3" w:rsidP="00A946FC">
            <w:pPr>
              <w:pStyle w:val="TAH"/>
            </w:pPr>
            <w:r w:rsidRPr="009061DB">
              <w:t>Description</w:t>
            </w:r>
          </w:p>
        </w:tc>
        <w:tc>
          <w:tcPr>
            <w:tcW w:w="1701" w:type="dxa"/>
            <w:shd w:val="clear" w:color="auto" w:fill="BFBFBF" w:themeFill="background1" w:themeFillShade="BF"/>
          </w:tcPr>
          <w:p w14:paraId="68DE61D3" w14:textId="05BD72EC" w:rsidR="00C47FB3" w:rsidRPr="009061DB" w:rsidRDefault="00C47FB3" w:rsidP="00A946FC">
            <w:pPr>
              <w:pStyle w:val="TAH"/>
            </w:pPr>
            <w:r w:rsidRPr="009061DB">
              <w:t>Reference</w:t>
            </w:r>
          </w:p>
        </w:tc>
        <w:tc>
          <w:tcPr>
            <w:tcW w:w="2127" w:type="dxa"/>
            <w:shd w:val="clear" w:color="auto" w:fill="BFBFBF" w:themeFill="background1" w:themeFillShade="BF"/>
          </w:tcPr>
          <w:p w14:paraId="365BC899" w14:textId="57E94D08" w:rsidR="00C47FB3" w:rsidRPr="009061DB" w:rsidRDefault="00C47FB3" w:rsidP="00A946FC">
            <w:pPr>
              <w:pStyle w:val="TAH"/>
            </w:pPr>
            <w:r w:rsidRPr="009061DB">
              <w:t>Contact</w:t>
            </w:r>
          </w:p>
        </w:tc>
        <w:tc>
          <w:tcPr>
            <w:tcW w:w="1272" w:type="dxa"/>
            <w:shd w:val="clear" w:color="auto" w:fill="BFBFBF" w:themeFill="background1" w:themeFillShade="BF"/>
          </w:tcPr>
          <w:p w14:paraId="7A2B7377" w14:textId="14596729" w:rsidR="00C47FB3" w:rsidRPr="009061DB" w:rsidRDefault="00C47FB3" w:rsidP="00A946FC">
            <w:pPr>
              <w:pStyle w:val="TAH"/>
            </w:pPr>
            <w:r w:rsidRPr="009061DB">
              <w:t>Remarks</w:t>
            </w:r>
          </w:p>
        </w:tc>
      </w:tr>
      <w:tr w:rsidR="001B367A" w:rsidRPr="009061DB" w14:paraId="27A17F8D" w14:textId="77777777" w:rsidTr="001B367A">
        <w:tc>
          <w:tcPr>
            <w:tcW w:w="2263" w:type="dxa"/>
          </w:tcPr>
          <w:p w14:paraId="53A01AC4" w14:textId="46DE6396" w:rsidR="00C47FB3" w:rsidRPr="009061DB" w:rsidRDefault="00C47FB3" w:rsidP="00A946FC">
            <w:pPr>
              <w:pStyle w:val="JSONproperty"/>
              <w:rPr>
                <w:rStyle w:val="Codechar"/>
                <w:rFonts w:eastAsiaTheme="minorEastAsia"/>
                <w:noProof w:val="0"/>
                <w:lang w:val="en-GB"/>
              </w:rPr>
            </w:pPr>
            <w:r w:rsidRPr="009061DB">
              <w:rPr>
                <w:rStyle w:val="Codechar"/>
                <w:rFonts w:eastAsiaTheme="minorEastAsia"/>
                <w:noProof w:val="0"/>
                <w:lang w:val="en-GB"/>
              </w:rPr>
              <w:t>urn:3GPP:26517:17:baseline</w:t>
            </w:r>
          </w:p>
        </w:tc>
        <w:tc>
          <w:tcPr>
            <w:tcW w:w="2268" w:type="dxa"/>
          </w:tcPr>
          <w:p w14:paraId="402FB3BC" w14:textId="2FA4FE8E" w:rsidR="00C47FB3" w:rsidRPr="009061DB" w:rsidRDefault="00C47FB3" w:rsidP="00A946FC">
            <w:pPr>
              <w:pStyle w:val="TAL"/>
            </w:pPr>
            <w:r w:rsidRPr="009061DB">
              <w:t>Baseline MBS Distribution Session Profile</w:t>
            </w:r>
          </w:p>
        </w:tc>
        <w:tc>
          <w:tcPr>
            <w:tcW w:w="1701" w:type="dxa"/>
          </w:tcPr>
          <w:p w14:paraId="010F07AC" w14:textId="624A42B9" w:rsidR="00C47FB3" w:rsidRPr="009061DB" w:rsidRDefault="00C47FB3" w:rsidP="00A946FC">
            <w:pPr>
              <w:pStyle w:val="TAC"/>
            </w:pPr>
            <w:r w:rsidRPr="009061DB">
              <w:t>TS 26.517, clause 12.4</w:t>
            </w:r>
          </w:p>
        </w:tc>
        <w:tc>
          <w:tcPr>
            <w:tcW w:w="2127" w:type="dxa"/>
          </w:tcPr>
          <w:p w14:paraId="34D74482" w14:textId="77777777" w:rsidR="00C47FB3" w:rsidRPr="009061DB" w:rsidRDefault="00C47FB3" w:rsidP="00A946FC">
            <w:pPr>
              <w:pStyle w:val="TAC"/>
            </w:pPr>
            <w:r w:rsidRPr="009061DB">
              <w:t>Thomas Stockhammer</w:t>
            </w:r>
          </w:p>
          <w:p w14:paraId="38A5F2D4" w14:textId="0C62E7BA" w:rsidR="00C47FB3" w:rsidRPr="009061DB" w:rsidRDefault="00C47FB3" w:rsidP="001B367A">
            <w:pPr>
              <w:pStyle w:val="TAC"/>
            </w:pPr>
            <w:hyperlink r:id="rId17" w:history="1">
              <w:r w:rsidRPr="009061DB">
                <w:rPr>
                  <w:color w:val="0000FF"/>
                  <w:u w:val="single"/>
                </w:rPr>
                <w:t>tsto@qti.qualcomm.com</w:t>
              </w:r>
            </w:hyperlink>
          </w:p>
        </w:tc>
        <w:tc>
          <w:tcPr>
            <w:tcW w:w="1272" w:type="dxa"/>
          </w:tcPr>
          <w:p w14:paraId="24D201F3" w14:textId="4E2E7867" w:rsidR="00C47FB3" w:rsidRPr="009061DB" w:rsidRDefault="00C47FB3" w:rsidP="001B367A">
            <w:pPr>
              <w:pStyle w:val="TAL"/>
            </w:pPr>
            <w:r w:rsidRPr="009061DB">
              <w:t>None.</w:t>
            </w:r>
          </w:p>
        </w:tc>
      </w:tr>
    </w:tbl>
    <w:p w14:paraId="00491D91" w14:textId="77777777" w:rsidR="00C47FB3" w:rsidRPr="009061DB" w:rsidRDefault="00C47FB3" w:rsidP="00C47FB3">
      <w:pPr>
        <w:rPr>
          <w:lang w:eastAsia="ja-JP"/>
        </w:rPr>
      </w:pPr>
    </w:p>
    <w:p w14:paraId="43AED187" w14:textId="4EE5D360" w:rsidR="0018701E" w:rsidRPr="009061DB" w:rsidRDefault="00120562" w:rsidP="00AA6723">
      <w:pPr>
        <w:pStyle w:val="Heading8"/>
      </w:pPr>
      <w:bookmarkStart w:id="534" w:name="_CRAnnexDnormative"/>
      <w:bookmarkEnd w:id="534"/>
      <w:r w:rsidRPr="009061DB">
        <w:rPr>
          <w:lang w:eastAsia="ja-JP"/>
        </w:rPr>
        <w:br w:type="page"/>
      </w:r>
      <w:bookmarkStart w:id="535" w:name="_Toc210211764"/>
      <w:r w:rsidR="0018701E" w:rsidRPr="009061DB">
        <w:rPr>
          <w:lang w:eastAsia="ja-JP"/>
        </w:rPr>
        <w:lastRenderedPageBreak/>
        <w:t>Annex</w:t>
      </w:r>
      <w:r w:rsidR="0018701E" w:rsidRPr="009061DB">
        <w:t xml:space="preserve"> D (normative):</w:t>
      </w:r>
      <w:r w:rsidR="0018701E" w:rsidRPr="009061DB">
        <w:br/>
        <w:t>Syntax for object manifest</w:t>
      </w:r>
      <w:bookmarkEnd w:id="535"/>
    </w:p>
    <w:p w14:paraId="24A8F42C" w14:textId="2E3A1C29" w:rsidR="0018701E" w:rsidRPr="009061DB" w:rsidRDefault="0018701E" w:rsidP="0018701E">
      <w:pPr>
        <w:pStyle w:val="Heading1"/>
      </w:pPr>
      <w:bookmarkStart w:id="536" w:name="_CRD_1"/>
      <w:bookmarkStart w:id="537" w:name="_Toc210211765"/>
      <w:bookmarkEnd w:id="536"/>
      <w:r w:rsidRPr="009061DB">
        <w:t>D.1</w:t>
      </w:r>
      <w:r w:rsidRPr="009061DB">
        <w:tab/>
        <w:t>Object manifest schema</w:t>
      </w:r>
      <w:bookmarkEnd w:id="537"/>
    </w:p>
    <w:p w14:paraId="1C493993" w14:textId="77777777" w:rsidR="002911D3" w:rsidRPr="009061DB" w:rsidRDefault="002911D3" w:rsidP="00A725E4">
      <w:pPr>
        <w:keepNext/>
      </w:pPr>
      <w:r w:rsidRPr="009061DB">
        <w:t>Below is the formal syntax of the JSON-based object manifest for use with the Object Collection or Object Carousel operating mode. The schema shall have the filename "TS26517_MBSObjectManifest.yaml".</w:t>
      </w:r>
    </w:p>
    <w:p w14:paraId="40327280" w14:textId="77777777" w:rsidR="002911D3" w:rsidRPr="009061DB" w:rsidRDefault="002911D3" w:rsidP="00A725E4">
      <w:pPr>
        <w:keepNext/>
      </w:pPr>
      <w:r w:rsidRPr="009061DB">
        <w:t xml:space="preserve">Documents following this schema shall be identified with the MIME media type </w:t>
      </w:r>
      <w:r w:rsidRPr="009061DB">
        <w:rPr>
          <w:rStyle w:val="Codechar"/>
          <w:noProof w:val="0"/>
          <w:lang w:val="en-GB"/>
        </w:rPr>
        <w:t>application/3gpp-mbs-object-manifest+json</w:t>
      </w:r>
      <w:r w:rsidRPr="009061DB">
        <w:t xml:space="preserve"> as registered in clause E.3.1 including the following parameters:</w:t>
      </w:r>
    </w:p>
    <w:p w14:paraId="6A5F77E2" w14:textId="77777777" w:rsidR="002911D3" w:rsidRPr="009061DB" w:rsidRDefault="002911D3" w:rsidP="002911D3">
      <w:pPr>
        <w:pStyle w:val="B1"/>
      </w:pPr>
      <w:r w:rsidRPr="009061DB">
        <w:t>-</w:t>
      </w:r>
      <w:r w:rsidRPr="009061DB">
        <w:tab/>
        <w:t xml:space="preserve">The </w:t>
      </w:r>
      <w:r w:rsidRPr="009061DB">
        <w:rPr>
          <w:rStyle w:val="Codechar"/>
          <w:noProof w:val="0"/>
          <w:lang w:val="en-GB"/>
        </w:rPr>
        <w:t>version</w:t>
      </w:r>
      <w:r w:rsidRPr="009061DB">
        <w:t xml:space="preserve"> parameter (see clause E.3.2) shall contain the value "Rel17" to indicate conformance with this version of the present document.</w:t>
      </w:r>
    </w:p>
    <w:tbl>
      <w:tblPr>
        <w:tblStyle w:val="TableGrid"/>
        <w:tblW w:w="0" w:type="auto"/>
        <w:tblLook w:val="04A0" w:firstRow="1" w:lastRow="0" w:firstColumn="1" w:lastColumn="0" w:noHBand="0" w:noVBand="1"/>
      </w:tblPr>
      <w:tblGrid>
        <w:gridCol w:w="9629"/>
      </w:tblGrid>
      <w:tr w:rsidR="0018701E" w:rsidRPr="009061DB" w14:paraId="1F98383E" w14:textId="77777777" w:rsidTr="002B0960">
        <w:tc>
          <w:tcPr>
            <w:tcW w:w="9629" w:type="dxa"/>
          </w:tcPr>
          <w:p w14:paraId="62332F53" w14:textId="77777777" w:rsidR="0018701E" w:rsidRPr="009061DB" w:rsidRDefault="0018701E" w:rsidP="002B0960">
            <w:pPr>
              <w:pStyle w:val="PL"/>
            </w:pPr>
            <w:proofErr w:type="spellStart"/>
            <w:r w:rsidRPr="009061DB">
              <w:t>openapi</w:t>
            </w:r>
            <w:proofErr w:type="spellEnd"/>
            <w:r w:rsidRPr="009061DB">
              <w:t>: 3.0.0</w:t>
            </w:r>
          </w:p>
          <w:p w14:paraId="60AB7FE8" w14:textId="77777777" w:rsidR="0018701E" w:rsidRPr="009061DB" w:rsidRDefault="0018701E" w:rsidP="002B0960">
            <w:pPr>
              <w:pStyle w:val="PL"/>
            </w:pPr>
            <w:r w:rsidRPr="009061DB">
              <w:t>info:</w:t>
            </w:r>
          </w:p>
          <w:p w14:paraId="2E56DD25" w14:textId="77777777" w:rsidR="0018701E" w:rsidRPr="009061DB" w:rsidRDefault="0018701E" w:rsidP="002B0960">
            <w:pPr>
              <w:pStyle w:val="PL"/>
            </w:pPr>
            <w:r w:rsidRPr="009061DB">
              <w:t xml:space="preserve">  title: MBS User Services Object Manifest</w:t>
            </w:r>
          </w:p>
          <w:p w14:paraId="556EA391" w14:textId="77777777" w:rsidR="0018701E" w:rsidRPr="009061DB" w:rsidRDefault="0018701E" w:rsidP="002B0960">
            <w:pPr>
              <w:pStyle w:val="PL"/>
            </w:pPr>
            <w:r w:rsidRPr="009061DB">
              <w:t xml:space="preserve">  version: 1.0.0</w:t>
            </w:r>
          </w:p>
          <w:p w14:paraId="1085C453" w14:textId="77777777" w:rsidR="0018701E" w:rsidRPr="009061DB" w:rsidRDefault="0018701E" w:rsidP="002B0960">
            <w:pPr>
              <w:pStyle w:val="PL"/>
            </w:pPr>
            <w:r w:rsidRPr="009061DB">
              <w:t xml:space="preserve">  description: |</w:t>
            </w:r>
          </w:p>
          <w:p w14:paraId="76C9650A" w14:textId="77777777" w:rsidR="0018701E" w:rsidRPr="009061DB" w:rsidRDefault="0018701E" w:rsidP="002B0960">
            <w:pPr>
              <w:pStyle w:val="PL"/>
            </w:pPr>
            <w:r w:rsidRPr="009061DB">
              <w:t xml:space="preserve">    MBS User Services Object Manifest syntax</w:t>
            </w:r>
          </w:p>
          <w:p w14:paraId="27361603" w14:textId="77777777" w:rsidR="0018701E" w:rsidRPr="009061DB" w:rsidRDefault="0018701E" w:rsidP="002B0960">
            <w:pPr>
              <w:pStyle w:val="PL"/>
            </w:pPr>
            <w:r w:rsidRPr="009061DB">
              <w:t xml:space="preserve">    © 2023, 3GPP Organizational Partners (ARIB, ATIS, CCSA, ETSI, TSDSI, TTA, TTC).</w:t>
            </w:r>
          </w:p>
          <w:p w14:paraId="60F741C9" w14:textId="77777777" w:rsidR="0018701E" w:rsidRPr="009061DB" w:rsidRDefault="0018701E" w:rsidP="002B0960">
            <w:pPr>
              <w:pStyle w:val="PL"/>
            </w:pPr>
            <w:r w:rsidRPr="009061DB">
              <w:t xml:space="preserve">    All rights reserved.</w:t>
            </w:r>
          </w:p>
          <w:p w14:paraId="08A3ADEA" w14:textId="77777777" w:rsidR="0018701E" w:rsidRPr="009061DB" w:rsidRDefault="0018701E" w:rsidP="002B0960">
            <w:pPr>
              <w:pStyle w:val="PL"/>
            </w:pPr>
            <w:r w:rsidRPr="009061DB">
              <w:t>tags:</w:t>
            </w:r>
          </w:p>
          <w:p w14:paraId="0A53A115" w14:textId="77777777" w:rsidR="0018701E" w:rsidRPr="009061DB" w:rsidRDefault="0018701E" w:rsidP="002B0960">
            <w:pPr>
              <w:pStyle w:val="PL"/>
            </w:pPr>
            <w:r w:rsidRPr="009061DB">
              <w:t xml:space="preserve">  - name: MBS User Services Object Manifest</w:t>
            </w:r>
          </w:p>
          <w:p w14:paraId="45576983" w14:textId="77777777" w:rsidR="0018701E" w:rsidRPr="009061DB" w:rsidRDefault="0018701E" w:rsidP="002B0960">
            <w:pPr>
              <w:pStyle w:val="PL"/>
            </w:pPr>
            <w:r w:rsidRPr="009061DB">
              <w:t xml:space="preserve">    description: '5G Media Streaming: Common Data Types'</w:t>
            </w:r>
          </w:p>
          <w:p w14:paraId="457799FC" w14:textId="77777777" w:rsidR="0018701E" w:rsidRPr="009061DB" w:rsidRDefault="0018701E" w:rsidP="002B0960">
            <w:pPr>
              <w:pStyle w:val="PL"/>
            </w:pPr>
            <w:proofErr w:type="spellStart"/>
            <w:r w:rsidRPr="009061DB">
              <w:t>externalDocs</w:t>
            </w:r>
            <w:proofErr w:type="spellEnd"/>
            <w:r w:rsidRPr="009061DB">
              <w:t>:</w:t>
            </w:r>
          </w:p>
          <w:p w14:paraId="185B38C2" w14:textId="77777777" w:rsidR="0018701E" w:rsidRPr="009061DB" w:rsidRDefault="0018701E" w:rsidP="002B0960">
            <w:pPr>
              <w:pStyle w:val="PL"/>
            </w:pPr>
            <w:r w:rsidRPr="009061DB">
              <w:t xml:space="preserve">  description: 'TS 26.517 V17.3.0; 5G Multicast-Broadcast User Services; Protocols and Formats'</w:t>
            </w:r>
          </w:p>
          <w:p w14:paraId="7E9D26A4" w14:textId="77777777" w:rsidR="0018701E" w:rsidRPr="009061DB" w:rsidRDefault="0018701E" w:rsidP="002B0960">
            <w:pPr>
              <w:pStyle w:val="PL"/>
            </w:pPr>
            <w:r w:rsidRPr="009061DB">
              <w:t xml:space="preserve">  url: 'https://www.3gpp.org/ftp/Specs/archive/26_series/26.517/'</w:t>
            </w:r>
          </w:p>
          <w:p w14:paraId="6DE05C4F" w14:textId="77777777" w:rsidR="0018701E" w:rsidRPr="009061DB" w:rsidRDefault="0018701E" w:rsidP="002B0960">
            <w:pPr>
              <w:pStyle w:val="PL"/>
            </w:pPr>
            <w:r w:rsidRPr="009061DB">
              <w:t>paths: {}</w:t>
            </w:r>
          </w:p>
          <w:p w14:paraId="534230EB" w14:textId="77777777" w:rsidR="0018701E" w:rsidRPr="009061DB" w:rsidRDefault="0018701E" w:rsidP="002B0960">
            <w:pPr>
              <w:pStyle w:val="PL"/>
            </w:pPr>
            <w:r w:rsidRPr="009061DB">
              <w:t>components:</w:t>
            </w:r>
          </w:p>
          <w:p w14:paraId="2D5B88B4" w14:textId="77777777" w:rsidR="0018701E" w:rsidRPr="009061DB" w:rsidRDefault="0018701E" w:rsidP="002B0960">
            <w:pPr>
              <w:pStyle w:val="PL"/>
            </w:pPr>
            <w:r w:rsidRPr="009061DB">
              <w:t xml:space="preserve">  schemas:</w:t>
            </w:r>
          </w:p>
          <w:p w14:paraId="2B98395C" w14:textId="77777777" w:rsidR="0018701E" w:rsidRPr="009061DB" w:rsidRDefault="0018701E" w:rsidP="002B0960">
            <w:pPr>
              <w:pStyle w:val="PL"/>
            </w:pPr>
            <w:r w:rsidRPr="009061DB">
              <w:t xml:space="preserve">    </w:t>
            </w:r>
            <w:proofErr w:type="spellStart"/>
            <w:r w:rsidRPr="009061DB">
              <w:t>ObjectManifest</w:t>
            </w:r>
            <w:proofErr w:type="spellEnd"/>
            <w:r w:rsidRPr="009061DB">
              <w:t>:</w:t>
            </w:r>
          </w:p>
          <w:p w14:paraId="09DD3B58" w14:textId="77777777" w:rsidR="0018701E" w:rsidRPr="009061DB" w:rsidRDefault="0018701E" w:rsidP="002B0960">
            <w:pPr>
              <w:pStyle w:val="PL"/>
            </w:pPr>
            <w:r w:rsidRPr="009061DB">
              <w:t xml:space="preserve">      type: object</w:t>
            </w:r>
          </w:p>
          <w:p w14:paraId="073A45EF" w14:textId="77777777" w:rsidR="0018701E" w:rsidRPr="009061DB" w:rsidRDefault="0018701E" w:rsidP="002B0960">
            <w:pPr>
              <w:pStyle w:val="PL"/>
            </w:pPr>
            <w:r w:rsidRPr="009061DB">
              <w:t xml:space="preserve">      description: A manifest describing a set of binary objects to be transmitted by the MBSTF as part of the MBS Distribution Session.</w:t>
            </w:r>
          </w:p>
          <w:p w14:paraId="6199A6AE" w14:textId="77777777" w:rsidR="0018701E" w:rsidRPr="009061DB" w:rsidRDefault="0018701E" w:rsidP="002B0960">
            <w:pPr>
              <w:pStyle w:val="PL"/>
            </w:pPr>
            <w:r w:rsidRPr="009061DB">
              <w:t xml:space="preserve">      required:</w:t>
            </w:r>
          </w:p>
          <w:p w14:paraId="5E9C5EA4" w14:textId="77777777" w:rsidR="0018701E" w:rsidRPr="009061DB" w:rsidRDefault="0018701E" w:rsidP="002B0960">
            <w:pPr>
              <w:pStyle w:val="PL"/>
            </w:pPr>
            <w:r w:rsidRPr="009061DB">
              <w:t xml:space="preserve">        - objects</w:t>
            </w:r>
          </w:p>
          <w:p w14:paraId="2FE795F7" w14:textId="77777777" w:rsidR="0018701E" w:rsidRPr="009061DB" w:rsidRDefault="0018701E" w:rsidP="002B0960">
            <w:pPr>
              <w:pStyle w:val="PL"/>
            </w:pPr>
            <w:r w:rsidRPr="009061DB">
              <w:t xml:space="preserve">      properties:</w:t>
            </w:r>
          </w:p>
          <w:p w14:paraId="6270FD25" w14:textId="77777777" w:rsidR="0018701E" w:rsidRPr="009061DB" w:rsidRDefault="0018701E" w:rsidP="002B0960">
            <w:pPr>
              <w:pStyle w:val="PL"/>
            </w:pPr>
            <w:r w:rsidRPr="009061DB">
              <w:t xml:space="preserve">        </w:t>
            </w:r>
            <w:proofErr w:type="spellStart"/>
            <w:r w:rsidRPr="009061DB">
              <w:t>updateInterval</w:t>
            </w:r>
            <w:proofErr w:type="spellEnd"/>
            <w:r w:rsidRPr="009061DB">
              <w:t>:</w:t>
            </w:r>
          </w:p>
          <w:p w14:paraId="23AC5B2C" w14:textId="77777777" w:rsidR="0018701E" w:rsidRPr="009061DB" w:rsidRDefault="0018701E" w:rsidP="002B0960">
            <w:pPr>
              <w:pStyle w:val="PL"/>
            </w:pPr>
            <w:r w:rsidRPr="009061DB">
              <w:t xml:space="preserve">          type: integer</w:t>
            </w:r>
          </w:p>
          <w:p w14:paraId="26325B96" w14:textId="77777777" w:rsidR="0018701E" w:rsidRPr="009061DB" w:rsidRDefault="0018701E" w:rsidP="002B0960">
            <w:pPr>
              <w:pStyle w:val="PL"/>
            </w:pPr>
            <w:r w:rsidRPr="009061DB">
              <w:t xml:space="preserve">          format: int32</w:t>
            </w:r>
          </w:p>
          <w:p w14:paraId="74F05099" w14:textId="77777777" w:rsidR="0018701E" w:rsidRPr="009061DB" w:rsidRDefault="0018701E" w:rsidP="002B0960">
            <w:pPr>
              <w:pStyle w:val="PL"/>
            </w:pPr>
            <w:r w:rsidRPr="009061DB">
              <w:t xml:space="preserve">          description: The time period (in seconds) after which the MBSTF attempts to re-acquire the object </w:t>
            </w:r>
            <w:proofErr w:type="spellStart"/>
            <w:r w:rsidRPr="009061DB">
              <w:t>manfiest</w:t>
            </w:r>
            <w:proofErr w:type="spellEnd"/>
            <w:r w:rsidRPr="009061DB">
              <w:t xml:space="preserve"> when pull-based object acquisition is provisioned.</w:t>
            </w:r>
          </w:p>
          <w:p w14:paraId="4250E5E2" w14:textId="77777777" w:rsidR="0018701E" w:rsidRPr="009061DB" w:rsidRDefault="0018701E" w:rsidP="002B0960">
            <w:pPr>
              <w:pStyle w:val="PL"/>
            </w:pPr>
            <w:r w:rsidRPr="009061DB">
              <w:t xml:space="preserve">        objects:</w:t>
            </w:r>
          </w:p>
          <w:p w14:paraId="348FE2F3" w14:textId="77777777" w:rsidR="0018701E" w:rsidRPr="009061DB" w:rsidRDefault="0018701E" w:rsidP="002B0960">
            <w:pPr>
              <w:pStyle w:val="PL"/>
            </w:pPr>
            <w:r w:rsidRPr="009061DB">
              <w:t xml:space="preserve">          type: array</w:t>
            </w:r>
          </w:p>
          <w:p w14:paraId="0F024192" w14:textId="77777777" w:rsidR="0018701E" w:rsidRPr="009061DB" w:rsidRDefault="0018701E" w:rsidP="002B0960">
            <w:pPr>
              <w:pStyle w:val="PL"/>
            </w:pPr>
            <w:r w:rsidRPr="009061DB">
              <w:t xml:space="preserve">          description: The list of binary objects to be </w:t>
            </w:r>
            <w:proofErr w:type="spellStart"/>
            <w:r w:rsidRPr="009061DB">
              <w:t>carouselled</w:t>
            </w:r>
            <w:proofErr w:type="spellEnd"/>
            <w:r w:rsidRPr="009061DB">
              <w:t xml:space="preserve"> from the MBSTF to the MBSTF Client.</w:t>
            </w:r>
          </w:p>
          <w:p w14:paraId="649A47D7" w14:textId="77777777" w:rsidR="0018701E" w:rsidRPr="009061DB" w:rsidRDefault="0018701E" w:rsidP="002B0960">
            <w:pPr>
              <w:pStyle w:val="PL"/>
            </w:pPr>
            <w:r w:rsidRPr="009061DB">
              <w:t xml:space="preserve">          items:</w:t>
            </w:r>
          </w:p>
          <w:p w14:paraId="0DC30017" w14:textId="77777777" w:rsidR="0018701E" w:rsidRPr="009061DB" w:rsidRDefault="0018701E" w:rsidP="002B0960">
            <w:pPr>
              <w:pStyle w:val="PL"/>
            </w:pPr>
            <w:r w:rsidRPr="009061DB">
              <w:t xml:space="preserve">            $ref: '#/components/schemas/Object'</w:t>
            </w:r>
          </w:p>
          <w:p w14:paraId="0CE724EF" w14:textId="77777777" w:rsidR="0018701E" w:rsidRPr="009061DB" w:rsidRDefault="0018701E" w:rsidP="002B0960">
            <w:pPr>
              <w:pStyle w:val="PL"/>
            </w:pPr>
            <w:r w:rsidRPr="009061DB">
              <w:t xml:space="preserve">    Object:</w:t>
            </w:r>
          </w:p>
          <w:p w14:paraId="1A80AF9B" w14:textId="77777777" w:rsidR="0018701E" w:rsidRPr="009061DB" w:rsidRDefault="0018701E" w:rsidP="002B0960">
            <w:pPr>
              <w:pStyle w:val="PL"/>
            </w:pPr>
            <w:r w:rsidRPr="009061DB">
              <w:t xml:space="preserve">        type: object</w:t>
            </w:r>
          </w:p>
          <w:p w14:paraId="55DD8B6C" w14:textId="77777777" w:rsidR="0018701E" w:rsidRPr="009061DB" w:rsidRDefault="0018701E" w:rsidP="002B0960">
            <w:pPr>
              <w:pStyle w:val="PL"/>
            </w:pPr>
            <w:r w:rsidRPr="009061DB">
              <w:t xml:space="preserve">        description: A binary object to be transmitted by the MBSTF as part of the MBS Distribution Session.</w:t>
            </w:r>
          </w:p>
          <w:p w14:paraId="2F3A9E54" w14:textId="77777777" w:rsidR="0018701E" w:rsidRPr="009061DB" w:rsidRDefault="0018701E" w:rsidP="002B0960">
            <w:pPr>
              <w:pStyle w:val="PL"/>
            </w:pPr>
            <w:r w:rsidRPr="009061DB">
              <w:t xml:space="preserve">        required:</w:t>
            </w:r>
          </w:p>
          <w:p w14:paraId="76D8CC29" w14:textId="77777777" w:rsidR="0018701E" w:rsidRPr="009061DB" w:rsidRDefault="0018701E" w:rsidP="002B0960">
            <w:pPr>
              <w:pStyle w:val="PL"/>
            </w:pPr>
            <w:r w:rsidRPr="009061DB">
              <w:t xml:space="preserve">          - locator</w:t>
            </w:r>
          </w:p>
          <w:p w14:paraId="761D4451" w14:textId="77777777" w:rsidR="0018701E" w:rsidRPr="009061DB" w:rsidRDefault="0018701E" w:rsidP="002B0960">
            <w:pPr>
              <w:pStyle w:val="PL"/>
            </w:pPr>
            <w:r w:rsidRPr="009061DB">
              <w:t xml:space="preserve">        properties:</w:t>
            </w:r>
          </w:p>
          <w:p w14:paraId="5BD2C857" w14:textId="77777777" w:rsidR="0018701E" w:rsidRPr="009061DB" w:rsidRDefault="0018701E" w:rsidP="002B0960">
            <w:pPr>
              <w:pStyle w:val="PL"/>
            </w:pPr>
            <w:r w:rsidRPr="009061DB">
              <w:t xml:space="preserve">          locator:</w:t>
            </w:r>
          </w:p>
          <w:p w14:paraId="405CA79E" w14:textId="77777777" w:rsidR="0018701E" w:rsidRPr="009061DB" w:rsidRDefault="0018701E" w:rsidP="002B0960">
            <w:pPr>
              <w:pStyle w:val="PL"/>
            </w:pPr>
            <w:r w:rsidRPr="009061DB">
              <w:t xml:space="preserve">            $ref: 'TS26512_CommonData.yaml#/components/schemas/</w:t>
            </w:r>
            <w:proofErr w:type="spellStart"/>
            <w:r w:rsidRPr="009061DB">
              <w:t>AbsoluteUrl</w:t>
            </w:r>
            <w:proofErr w:type="spellEnd"/>
            <w:r w:rsidRPr="009061DB">
              <w:t>'</w:t>
            </w:r>
          </w:p>
          <w:p w14:paraId="3D973576" w14:textId="77777777" w:rsidR="0018701E" w:rsidRPr="009061DB" w:rsidRDefault="0018701E" w:rsidP="002B0960">
            <w:pPr>
              <w:pStyle w:val="PL"/>
            </w:pPr>
            <w:r w:rsidRPr="009061DB">
              <w:t xml:space="preserve">          </w:t>
            </w:r>
            <w:proofErr w:type="spellStart"/>
            <w:r w:rsidRPr="009061DB">
              <w:t>repetitionInterval</w:t>
            </w:r>
            <w:proofErr w:type="spellEnd"/>
            <w:r w:rsidRPr="009061DB">
              <w:t>:</w:t>
            </w:r>
          </w:p>
          <w:p w14:paraId="6CEABA45" w14:textId="77777777" w:rsidR="0018701E" w:rsidRPr="009061DB" w:rsidRDefault="0018701E" w:rsidP="002B0960">
            <w:pPr>
              <w:pStyle w:val="PL"/>
            </w:pPr>
            <w:r w:rsidRPr="009061DB">
              <w:t xml:space="preserve">            type: integer</w:t>
            </w:r>
          </w:p>
          <w:p w14:paraId="03F8D112" w14:textId="77777777" w:rsidR="0018701E" w:rsidRPr="009061DB" w:rsidRDefault="0018701E" w:rsidP="002B0960">
            <w:pPr>
              <w:pStyle w:val="PL"/>
            </w:pPr>
            <w:r w:rsidRPr="009061DB">
              <w:t xml:space="preserve">            format: int32</w:t>
            </w:r>
          </w:p>
          <w:p w14:paraId="7B795782" w14:textId="77777777" w:rsidR="0018701E" w:rsidRPr="009061DB" w:rsidRDefault="0018701E" w:rsidP="002B0960">
            <w:pPr>
              <w:pStyle w:val="PL"/>
            </w:pPr>
            <w:r w:rsidRPr="009061DB">
              <w:t xml:space="preserve">            description: The MBSTF sends the object repeatedly to the MBSTF Client with the given interval (in milliseconds). This parameter is ignored in the case of Object Collection operating mode.</w:t>
            </w:r>
          </w:p>
          <w:p w14:paraId="791F0A5D" w14:textId="77777777" w:rsidR="0018701E" w:rsidRPr="009061DB" w:rsidRDefault="0018701E" w:rsidP="002B0960">
            <w:pPr>
              <w:pStyle w:val="PL"/>
            </w:pPr>
            <w:r w:rsidRPr="009061DB">
              <w:t xml:space="preserve">          </w:t>
            </w:r>
            <w:proofErr w:type="spellStart"/>
            <w:r w:rsidRPr="009061DB">
              <w:t>keepUpdatedInterval</w:t>
            </w:r>
            <w:proofErr w:type="spellEnd"/>
            <w:r w:rsidRPr="009061DB">
              <w:t>:</w:t>
            </w:r>
          </w:p>
          <w:p w14:paraId="36DD809B" w14:textId="77777777" w:rsidR="0018701E" w:rsidRPr="009061DB" w:rsidRDefault="0018701E" w:rsidP="002B0960">
            <w:pPr>
              <w:pStyle w:val="PL"/>
            </w:pPr>
            <w:r w:rsidRPr="009061DB">
              <w:t xml:space="preserve">            type: integer</w:t>
            </w:r>
          </w:p>
          <w:p w14:paraId="6A9B86A9" w14:textId="77777777" w:rsidR="0018701E" w:rsidRPr="009061DB" w:rsidRDefault="0018701E" w:rsidP="002B0960">
            <w:pPr>
              <w:pStyle w:val="PL"/>
            </w:pPr>
            <w:r w:rsidRPr="009061DB">
              <w:t xml:space="preserve">            format: int32</w:t>
            </w:r>
          </w:p>
          <w:p w14:paraId="6B89DEC1" w14:textId="77777777" w:rsidR="0018701E" w:rsidRPr="009061DB" w:rsidRDefault="0018701E" w:rsidP="002B0960">
            <w:pPr>
              <w:pStyle w:val="PL"/>
            </w:pPr>
            <w:r w:rsidRPr="009061DB">
              <w:t xml:space="preserve">            description: The MBSTF checks for changes to the object with the given interval (in seconds). This parameter is ignored in the case of Object Collection operating mode.</w:t>
            </w:r>
          </w:p>
          <w:p w14:paraId="23337864" w14:textId="77777777" w:rsidR="0018701E" w:rsidRPr="009061DB" w:rsidRDefault="0018701E" w:rsidP="002B0960">
            <w:pPr>
              <w:pStyle w:val="PL"/>
            </w:pPr>
            <w:r w:rsidRPr="009061DB">
              <w:t xml:space="preserve">          </w:t>
            </w:r>
            <w:proofErr w:type="spellStart"/>
            <w:r w:rsidRPr="009061DB">
              <w:t>earliestFetchTime</w:t>
            </w:r>
            <w:proofErr w:type="spellEnd"/>
            <w:r w:rsidRPr="009061DB">
              <w:t>:</w:t>
            </w:r>
          </w:p>
          <w:p w14:paraId="089E6BEC" w14:textId="77777777" w:rsidR="0018701E" w:rsidRPr="009061DB" w:rsidRDefault="0018701E" w:rsidP="002B0960">
            <w:pPr>
              <w:pStyle w:val="PL"/>
            </w:pPr>
            <w:r w:rsidRPr="009061DB">
              <w:t xml:space="preserve">            type: string</w:t>
            </w:r>
          </w:p>
          <w:p w14:paraId="409EFD2C" w14:textId="77777777" w:rsidR="0018701E" w:rsidRPr="009061DB" w:rsidRDefault="0018701E" w:rsidP="002B0960">
            <w:pPr>
              <w:pStyle w:val="PL"/>
            </w:pPr>
            <w:r w:rsidRPr="009061DB">
              <w:lastRenderedPageBreak/>
              <w:t xml:space="preserve">            format: date-time</w:t>
            </w:r>
          </w:p>
          <w:p w14:paraId="2E6362EB" w14:textId="77777777" w:rsidR="0018701E" w:rsidRPr="009061DB" w:rsidRDefault="0018701E" w:rsidP="002B0960">
            <w:pPr>
              <w:pStyle w:val="PL"/>
            </w:pPr>
            <w:r w:rsidRPr="009061DB">
              <w:t xml:space="preserve">            description: The MBSTF shall pull each object from its origin location no sooner than this time or, if this parameter is omitted, at a time of its choosing.</w:t>
            </w:r>
          </w:p>
          <w:p w14:paraId="35D6945C" w14:textId="77777777" w:rsidR="0018701E" w:rsidRPr="009061DB" w:rsidRDefault="0018701E" w:rsidP="002B0960">
            <w:pPr>
              <w:pStyle w:val="PL"/>
            </w:pPr>
            <w:r w:rsidRPr="009061DB">
              <w:t xml:space="preserve">          </w:t>
            </w:r>
            <w:proofErr w:type="spellStart"/>
            <w:r w:rsidRPr="009061DB">
              <w:t>latestFetchTime</w:t>
            </w:r>
            <w:proofErr w:type="spellEnd"/>
            <w:r w:rsidRPr="009061DB">
              <w:t>:</w:t>
            </w:r>
          </w:p>
          <w:p w14:paraId="04064FBD" w14:textId="77777777" w:rsidR="0018701E" w:rsidRPr="009061DB" w:rsidRDefault="0018701E" w:rsidP="002B0960">
            <w:pPr>
              <w:pStyle w:val="PL"/>
            </w:pPr>
            <w:r w:rsidRPr="009061DB">
              <w:t xml:space="preserve">            type: string</w:t>
            </w:r>
          </w:p>
          <w:p w14:paraId="012DAFA0" w14:textId="77777777" w:rsidR="0018701E" w:rsidRPr="009061DB" w:rsidRDefault="0018701E" w:rsidP="002B0960">
            <w:pPr>
              <w:pStyle w:val="PL"/>
            </w:pPr>
            <w:r w:rsidRPr="009061DB">
              <w:t xml:space="preserve">            format: date-time</w:t>
            </w:r>
          </w:p>
          <w:p w14:paraId="50B735CF" w14:textId="77777777" w:rsidR="0018701E" w:rsidRPr="009061DB" w:rsidRDefault="0018701E" w:rsidP="002B0960">
            <w:pPr>
              <w:pStyle w:val="PL"/>
            </w:pPr>
            <w:r w:rsidRPr="009061DB">
              <w:t xml:space="preserve">            description: The MBSTF shall pull each object from its origin location no later than this time, or, if this parameter is omitted, at a time of its choosing.</w:t>
            </w:r>
          </w:p>
        </w:tc>
      </w:tr>
    </w:tbl>
    <w:p w14:paraId="2DB272FF" w14:textId="77777777" w:rsidR="0018701E" w:rsidRPr="009061DB" w:rsidRDefault="0018701E" w:rsidP="002454B0"/>
    <w:p w14:paraId="7D3D40FC" w14:textId="4E060F46" w:rsidR="00B865D2" w:rsidRPr="009061DB" w:rsidRDefault="00AA6723" w:rsidP="00AA6723">
      <w:pPr>
        <w:pStyle w:val="Heading8"/>
        <w:rPr>
          <w:lang w:eastAsia="fr-FR"/>
        </w:rPr>
      </w:pPr>
      <w:bookmarkStart w:id="538" w:name="_CRAnnexEnormative"/>
      <w:bookmarkEnd w:id="538"/>
      <w:r w:rsidRPr="009061DB">
        <w:br w:type="page"/>
      </w:r>
      <w:bookmarkStart w:id="539" w:name="_Toc210211766"/>
      <w:r w:rsidR="00B865D2" w:rsidRPr="009061DB">
        <w:lastRenderedPageBreak/>
        <w:t>Annex E (</w:t>
      </w:r>
      <w:r w:rsidR="00B865D2" w:rsidRPr="009061DB">
        <w:rPr>
          <w:lang w:eastAsia="ja-JP"/>
        </w:rPr>
        <w:t>normative</w:t>
      </w:r>
      <w:r w:rsidR="00B865D2" w:rsidRPr="009061DB">
        <w:t>):</w:t>
      </w:r>
      <w:r w:rsidR="00B865D2" w:rsidRPr="009061DB">
        <w:br/>
      </w:r>
      <w:r w:rsidR="00B865D2" w:rsidRPr="009061DB">
        <w:rPr>
          <w:lang w:eastAsia="ja-JP"/>
        </w:rPr>
        <w:t>IANA registration</w:t>
      </w:r>
      <w:bookmarkEnd w:id="539"/>
    </w:p>
    <w:p w14:paraId="31F2EF38" w14:textId="77777777" w:rsidR="00B865D2" w:rsidRPr="009061DB" w:rsidRDefault="00B865D2" w:rsidP="00B865D2">
      <w:pPr>
        <w:pStyle w:val="Heading1"/>
      </w:pPr>
      <w:bookmarkStart w:id="540" w:name="_CRE_1"/>
      <w:bookmarkStart w:id="541" w:name="_Toc26286752"/>
      <w:bookmarkStart w:id="542" w:name="_Toc106261008"/>
      <w:bookmarkStart w:id="543" w:name="_Toc210211767"/>
      <w:bookmarkEnd w:id="540"/>
      <w:r w:rsidRPr="009061DB">
        <w:t>E.1</w:t>
      </w:r>
      <w:r w:rsidRPr="009061DB">
        <w:tab/>
      </w:r>
      <w:bookmarkEnd w:id="541"/>
      <w:bookmarkEnd w:id="542"/>
      <w:r w:rsidRPr="009061DB">
        <w:t>General</w:t>
      </w:r>
      <w:bookmarkEnd w:id="543"/>
    </w:p>
    <w:p w14:paraId="1902E20E" w14:textId="77777777" w:rsidR="002911D3" w:rsidRPr="009061DB" w:rsidRDefault="002911D3" w:rsidP="002911D3">
      <w:pPr>
        <w:rPr>
          <w:lang w:eastAsia="fr-FR"/>
        </w:rPr>
      </w:pPr>
      <w:bookmarkStart w:id="544" w:name="_CRE_2_1"/>
      <w:bookmarkEnd w:id="544"/>
      <w:r w:rsidRPr="009061DB">
        <w:t xml:space="preserve">This annex provides the formal registrations of MIME media types for different resources specified in the present document. It is referenced from the IANA registry at </w:t>
      </w:r>
      <w:hyperlink r:id="rId18" w:history="1">
        <w:r w:rsidRPr="009061DB">
          <w:rPr>
            <w:rStyle w:val="Hyperlink"/>
          </w:rPr>
          <w:t>http://www.iana.org/assignments/media-types</w:t>
        </w:r>
      </w:hyperlink>
      <w:r w:rsidRPr="009061DB">
        <w:t>.</w:t>
      </w:r>
    </w:p>
    <w:p w14:paraId="71892CA8" w14:textId="55806C90" w:rsidR="0060556C" w:rsidRPr="001B367A" w:rsidRDefault="0060556C" w:rsidP="0060556C">
      <w:pPr>
        <w:pStyle w:val="Heading1"/>
      </w:pPr>
      <w:bookmarkStart w:id="545" w:name="_CRE_2_2"/>
      <w:bookmarkStart w:id="546" w:name="_Toc171672975"/>
      <w:bookmarkStart w:id="547" w:name="_Toc210211768"/>
      <w:bookmarkStart w:id="548" w:name="_Toc171672977"/>
      <w:bookmarkEnd w:id="545"/>
      <w:r w:rsidRPr="001B367A">
        <w:t>E.2</w:t>
      </w:r>
      <w:r w:rsidRPr="001B367A">
        <w:tab/>
        <w:t xml:space="preserve">Registration of MIME media type </w:t>
      </w:r>
      <w:bookmarkEnd w:id="546"/>
      <w:r>
        <w:t>for MBS User Service Descriptions document</w:t>
      </w:r>
      <w:bookmarkEnd w:id="547"/>
    </w:p>
    <w:p w14:paraId="36831CDF" w14:textId="77777777" w:rsidR="0060556C" w:rsidRPr="001B367A" w:rsidRDefault="0060556C" w:rsidP="0060556C">
      <w:pPr>
        <w:pStyle w:val="Heading2"/>
      </w:pPr>
      <w:bookmarkStart w:id="549" w:name="_Toc171672976"/>
      <w:bookmarkStart w:id="550" w:name="_Toc210211769"/>
      <w:r w:rsidRPr="001B367A">
        <w:t>E.2.1</w:t>
      </w:r>
      <w:r w:rsidRPr="001B367A">
        <w:tab/>
        <w:t>General</w:t>
      </w:r>
      <w:bookmarkEnd w:id="549"/>
      <w:bookmarkEnd w:id="550"/>
    </w:p>
    <w:p w14:paraId="5EF769F5" w14:textId="5F354EAD" w:rsidR="0060556C" w:rsidRPr="001B367A" w:rsidRDefault="0060556C" w:rsidP="0060556C">
      <w:pPr>
        <w:keepNext/>
      </w:pPr>
      <w:r w:rsidRPr="001B367A">
        <w:t xml:space="preserve">The MIME media type </w:t>
      </w:r>
      <w:r>
        <w:t>specified in t</w:t>
      </w:r>
      <w:r w:rsidRPr="001B367A">
        <w:t>able E.2.1-1</w:t>
      </w:r>
      <w:r>
        <w:t xml:space="preserve"> below</w:t>
      </w:r>
      <w:r w:rsidRPr="001B367A">
        <w:t xml:space="preserve"> denotes that the message body is a JSON instance document compliant with the </w:t>
      </w:r>
      <w:r w:rsidRPr="001B367A">
        <w:rPr>
          <w:rStyle w:val="Codechar"/>
        </w:rPr>
        <w:t>UserServiceDescriptions</w:t>
      </w:r>
      <w:r w:rsidRPr="001B367A">
        <w:t xml:space="preserve"> YAML schema specified in clause A.2.1.</w:t>
      </w:r>
    </w:p>
    <w:p w14:paraId="67C50C18" w14:textId="51992530" w:rsidR="0060556C" w:rsidRPr="001B367A" w:rsidRDefault="0060556C" w:rsidP="0060556C">
      <w:pPr>
        <w:pStyle w:val="TH"/>
      </w:pPr>
      <w:r w:rsidRPr="001B367A">
        <w:t>Table E.2.1</w:t>
      </w:r>
      <w:r w:rsidRPr="001B367A">
        <w:noBreakHyphen/>
        <w:t xml:space="preserve">1: </w:t>
      </w:r>
      <w:r w:rsidRPr="001B367A">
        <w:rPr>
          <w:rFonts w:eastAsia="MS Mincho"/>
          <w:szCs w:val="24"/>
        </w:rPr>
        <w:t xml:space="preserve">MIME media type </w:t>
      </w:r>
      <w:r w:rsidRPr="00646CB1">
        <w:rPr>
          <w:rFonts w:eastAsia="MS Mincho"/>
        </w:rPr>
        <w:t>registration</w:t>
      </w:r>
      <w:r w:rsidRPr="001B367A">
        <w:rPr>
          <w:rFonts w:eastAsia="MS Mincho"/>
          <w:szCs w:val="24"/>
        </w:rPr>
        <w:t xml:space="preserve"> for </w:t>
      </w:r>
      <w:r>
        <w:rPr>
          <w:rFonts w:eastAsia="MS Mincho"/>
          <w:szCs w:val="24"/>
        </w:rPr>
        <w:t>MBS User Service Descriptions document</w:t>
      </w:r>
    </w:p>
    <w:tbl>
      <w:tblPr>
        <w:tblStyle w:val="GridTable6Colorfu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129"/>
        <w:gridCol w:w="2553"/>
        <w:gridCol w:w="5949"/>
      </w:tblGrid>
      <w:tr w:rsidR="0060556C" w:rsidRPr="001B367A" w14:paraId="08BB7B70" w14:textId="77777777" w:rsidTr="00856BAA">
        <w:trPr>
          <w:cnfStyle w:val="100000000000" w:firstRow="1" w:lastRow="0" w:firstColumn="0" w:lastColumn="0" w:oddVBand="0" w:evenVBand="0" w:oddHBand="0" w:evenHBand="0" w:firstRowFirstColumn="0" w:firstRowLastColumn="0" w:lastRowFirstColumn="0" w:lastRowLastColumn="0"/>
        </w:trPr>
        <w:tc>
          <w:tcPr>
            <w:tcW w:w="3681" w:type="dxa"/>
            <w:gridSpan w:val="2"/>
            <w:tcBorders>
              <w:bottom w:val="single" w:sz="4" w:space="0" w:color="auto"/>
            </w:tcBorders>
            <w:shd w:val="clear" w:color="auto" w:fill="BFBFBF" w:themeFill="background1" w:themeFillShade="BF"/>
          </w:tcPr>
          <w:p w14:paraId="0D6DED35" w14:textId="77777777" w:rsidR="0060556C" w:rsidRPr="001B367A" w:rsidRDefault="0060556C" w:rsidP="004D403E">
            <w:pPr>
              <w:pStyle w:val="TAH"/>
            </w:pPr>
            <w:proofErr w:type="spellStart"/>
            <w:r w:rsidRPr="001B367A">
              <w:t>Parameter</w:t>
            </w:r>
            <w:proofErr w:type="spellEnd"/>
          </w:p>
        </w:tc>
        <w:tc>
          <w:tcPr>
            <w:tcW w:w="5948" w:type="dxa"/>
            <w:tcBorders>
              <w:bottom w:val="single" w:sz="4" w:space="0" w:color="auto"/>
            </w:tcBorders>
            <w:shd w:val="clear" w:color="auto" w:fill="BFBFBF" w:themeFill="background1" w:themeFillShade="BF"/>
          </w:tcPr>
          <w:p w14:paraId="4D31C0BA" w14:textId="77777777" w:rsidR="0060556C" w:rsidRPr="001B367A" w:rsidRDefault="0060556C" w:rsidP="004D403E">
            <w:pPr>
              <w:pStyle w:val="TAH"/>
            </w:pPr>
            <w:r w:rsidRPr="001B367A">
              <w:t>Value</w:t>
            </w:r>
          </w:p>
        </w:tc>
      </w:tr>
      <w:tr w:rsidR="0060556C" w:rsidRPr="001B367A" w14:paraId="4F481820" w14:textId="77777777" w:rsidTr="00856BAA">
        <w:tc>
          <w:tcPr>
            <w:tcW w:w="3681" w:type="dxa"/>
            <w:gridSpan w:val="2"/>
            <w:tcBorders>
              <w:top w:val="single" w:sz="4" w:space="0" w:color="auto"/>
            </w:tcBorders>
          </w:tcPr>
          <w:p w14:paraId="1B7B1F54" w14:textId="77777777" w:rsidR="0060556C" w:rsidRPr="001B367A" w:rsidRDefault="0060556C" w:rsidP="00856BAA">
            <w:pPr>
              <w:pStyle w:val="TAR"/>
              <w:rPr>
                <w:rStyle w:val="Codechar"/>
                <w:color w:val="auto"/>
              </w:rPr>
            </w:pPr>
            <w:r w:rsidRPr="001B367A">
              <w:t xml:space="preserve">MIME media type </w:t>
            </w:r>
            <w:proofErr w:type="spellStart"/>
            <w:r w:rsidRPr="001B367A">
              <w:t>name</w:t>
            </w:r>
            <w:proofErr w:type="spellEnd"/>
          </w:p>
        </w:tc>
        <w:tc>
          <w:tcPr>
            <w:tcW w:w="5948" w:type="dxa"/>
            <w:tcBorders>
              <w:top w:val="single" w:sz="4" w:space="0" w:color="auto"/>
            </w:tcBorders>
          </w:tcPr>
          <w:p w14:paraId="5D6D905D" w14:textId="77777777" w:rsidR="0060556C" w:rsidRPr="001B367A" w:rsidRDefault="0060556C" w:rsidP="004D403E">
            <w:pPr>
              <w:pStyle w:val="TAL"/>
              <w:rPr>
                <w:rStyle w:val="Codechar"/>
              </w:rPr>
            </w:pPr>
            <w:r w:rsidRPr="001B367A">
              <w:rPr>
                <w:rStyle w:val="Codechar"/>
              </w:rPr>
              <w:t>application</w:t>
            </w:r>
          </w:p>
        </w:tc>
      </w:tr>
      <w:tr w:rsidR="0060556C" w:rsidRPr="001B367A" w14:paraId="138477AC" w14:textId="77777777" w:rsidTr="00856BAA">
        <w:tc>
          <w:tcPr>
            <w:tcW w:w="3681" w:type="dxa"/>
            <w:gridSpan w:val="2"/>
          </w:tcPr>
          <w:p w14:paraId="1BD26363" w14:textId="77777777" w:rsidR="0060556C" w:rsidRDefault="0060556C" w:rsidP="00856BAA">
            <w:pPr>
              <w:pStyle w:val="TAR"/>
              <w:rPr>
                <w:rStyle w:val="Codechar"/>
                <w:color w:val="auto"/>
              </w:rPr>
            </w:pPr>
            <w:r w:rsidRPr="001B367A">
              <w:t xml:space="preserve">MIME </w:t>
            </w:r>
            <w:proofErr w:type="spellStart"/>
            <w:r w:rsidRPr="001B367A">
              <w:t>subtype</w:t>
            </w:r>
            <w:proofErr w:type="spellEnd"/>
            <w:r w:rsidRPr="001B367A">
              <w:t xml:space="preserve"> </w:t>
            </w:r>
            <w:proofErr w:type="spellStart"/>
            <w:r w:rsidRPr="001B367A">
              <w:t>name</w:t>
            </w:r>
            <w:proofErr w:type="spellEnd"/>
          </w:p>
        </w:tc>
        <w:tc>
          <w:tcPr>
            <w:tcW w:w="5948" w:type="dxa"/>
          </w:tcPr>
          <w:p w14:paraId="713B85AF" w14:textId="77777777" w:rsidR="0060556C" w:rsidRPr="001B367A" w:rsidRDefault="0060556C" w:rsidP="004D403E">
            <w:pPr>
              <w:pStyle w:val="TAL"/>
              <w:rPr>
                <w:rStyle w:val="Codechar"/>
              </w:rPr>
            </w:pPr>
            <w:r>
              <w:rPr>
                <w:rStyle w:val="Codechar"/>
              </w:rPr>
              <w:t>3gpp-</w:t>
            </w:r>
            <w:r w:rsidRPr="001B367A">
              <w:rPr>
                <w:rStyle w:val="Codechar"/>
              </w:rPr>
              <w:t>mbs-user-service-descriptions+json</w:t>
            </w:r>
          </w:p>
        </w:tc>
      </w:tr>
      <w:tr w:rsidR="0060556C" w:rsidRPr="001B367A" w14:paraId="313085C8" w14:textId="77777777" w:rsidTr="00856BAA">
        <w:tc>
          <w:tcPr>
            <w:tcW w:w="3681" w:type="dxa"/>
            <w:gridSpan w:val="2"/>
          </w:tcPr>
          <w:p w14:paraId="5BEFC6F1" w14:textId="77777777" w:rsidR="0060556C" w:rsidRPr="00646CB1" w:rsidRDefault="0060556C" w:rsidP="00856BAA">
            <w:pPr>
              <w:pStyle w:val="TAR"/>
              <w:rPr>
                <w:rStyle w:val="Codechar"/>
                <w:color w:val="auto"/>
              </w:rPr>
            </w:pPr>
            <w:proofErr w:type="spellStart"/>
            <w:r w:rsidRPr="001B367A">
              <w:t>Required</w:t>
            </w:r>
            <w:proofErr w:type="spellEnd"/>
            <w:r w:rsidRPr="001B367A">
              <w:t xml:space="preserve"> </w:t>
            </w:r>
            <w:proofErr w:type="spellStart"/>
            <w:r w:rsidRPr="001B367A">
              <w:t>parameters</w:t>
            </w:r>
            <w:proofErr w:type="spellEnd"/>
          </w:p>
        </w:tc>
        <w:tc>
          <w:tcPr>
            <w:tcW w:w="5948" w:type="dxa"/>
          </w:tcPr>
          <w:p w14:paraId="18AFF401" w14:textId="77777777" w:rsidR="0060556C" w:rsidRPr="001B367A" w:rsidRDefault="0060556C" w:rsidP="004D403E">
            <w:pPr>
              <w:pStyle w:val="TAL"/>
            </w:pPr>
            <w:r w:rsidRPr="00646CB1">
              <w:rPr>
                <w:rStyle w:val="Codechar"/>
              </w:rPr>
              <w:t>version</w:t>
            </w:r>
            <w:r w:rsidRPr="001B367A">
              <w:t xml:space="preserve"> </w:t>
            </w:r>
            <w:r>
              <w:t>(</w:t>
            </w:r>
            <w:proofErr w:type="spellStart"/>
            <w:r>
              <w:t>see</w:t>
            </w:r>
            <w:proofErr w:type="spellEnd"/>
            <w:r>
              <w:t xml:space="preserve"> </w:t>
            </w:r>
            <w:r w:rsidRPr="001B367A">
              <w:t>clause E.2.</w:t>
            </w:r>
            <w:r>
              <w:t>3 of 3GPP TS 26.517).</w:t>
            </w:r>
          </w:p>
        </w:tc>
      </w:tr>
      <w:tr w:rsidR="0060556C" w:rsidRPr="001B367A" w14:paraId="583DDE4B" w14:textId="77777777" w:rsidTr="00856BAA">
        <w:tc>
          <w:tcPr>
            <w:tcW w:w="3681" w:type="dxa"/>
            <w:gridSpan w:val="2"/>
          </w:tcPr>
          <w:p w14:paraId="2D892512" w14:textId="77777777" w:rsidR="0060556C" w:rsidRPr="001B367A" w:rsidRDefault="0060556C" w:rsidP="00856BAA">
            <w:pPr>
              <w:pStyle w:val="TAR"/>
              <w:rPr>
                <w:rStyle w:val="Codechar"/>
                <w:color w:val="auto"/>
              </w:rPr>
            </w:pPr>
            <w:proofErr w:type="spellStart"/>
            <w:r w:rsidRPr="001B367A">
              <w:t>Optional</w:t>
            </w:r>
            <w:proofErr w:type="spellEnd"/>
            <w:r w:rsidRPr="001B367A">
              <w:t xml:space="preserve"> </w:t>
            </w:r>
            <w:proofErr w:type="spellStart"/>
            <w:r w:rsidRPr="001B367A">
              <w:t>parameters</w:t>
            </w:r>
            <w:proofErr w:type="spellEnd"/>
          </w:p>
        </w:tc>
        <w:tc>
          <w:tcPr>
            <w:tcW w:w="5948" w:type="dxa"/>
          </w:tcPr>
          <w:p w14:paraId="015FEE19" w14:textId="7B347528" w:rsidR="0060556C" w:rsidRPr="001B367A" w:rsidRDefault="0060556C" w:rsidP="004D403E">
            <w:pPr>
              <w:pStyle w:val="TAL"/>
            </w:pPr>
            <w:r w:rsidRPr="001B367A">
              <w:rPr>
                <w:rStyle w:val="Codechar"/>
              </w:rPr>
              <w:t>profiles</w:t>
            </w:r>
            <w:r w:rsidRPr="001B367A">
              <w:t xml:space="preserve"> </w:t>
            </w:r>
            <w:r>
              <w:t>(</w:t>
            </w:r>
            <w:proofErr w:type="spellStart"/>
            <w:r>
              <w:t>see</w:t>
            </w:r>
            <w:proofErr w:type="spellEnd"/>
            <w:r>
              <w:t xml:space="preserve"> </w:t>
            </w:r>
            <w:r w:rsidRPr="001B367A">
              <w:t>clause E.2.2</w:t>
            </w:r>
            <w:r>
              <w:t xml:space="preserve"> of TS 26.517)</w:t>
            </w:r>
            <w:r w:rsidRPr="001B367A">
              <w:t>.</w:t>
            </w:r>
          </w:p>
        </w:tc>
      </w:tr>
      <w:tr w:rsidR="0060556C" w:rsidRPr="001B367A" w14:paraId="0CD05ED5" w14:textId="77777777" w:rsidTr="00856BAA">
        <w:tc>
          <w:tcPr>
            <w:tcW w:w="3681" w:type="dxa"/>
            <w:gridSpan w:val="2"/>
          </w:tcPr>
          <w:p w14:paraId="5885B957" w14:textId="77777777" w:rsidR="0060556C" w:rsidRPr="001B367A" w:rsidRDefault="0060556C" w:rsidP="00856BAA">
            <w:pPr>
              <w:pStyle w:val="TAR"/>
            </w:pPr>
            <w:proofErr w:type="spellStart"/>
            <w:r w:rsidRPr="001B367A">
              <w:t>Encoding</w:t>
            </w:r>
            <w:proofErr w:type="spellEnd"/>
            <w:r w:rsidRPr="001B367A">
              <w:t xml:space="preserve"> </w:t>
            </w:r>
            <w:proofErr w:type="spellStart"/>
            <w:r w:rsidRPr="001B367A">
              <w:t>considerations</w:t>
            </w:r>
            <w:proofErr w:type="spellEnd"/>
          </w:p>
        </w:tc>
        <w:tc>
          <w:tcPr>
            <w:tcW w:w="5948" w:type="dxa"/>
          </w:tcPr>
          <w:p w14:paraId="1D241899" w14:textId="77777777" w:rsidR="0060556C" w:rsidRPr="001B367A" w:rsidRDefault="0060556C" w:rsidP="004D403E">
            <w:pPr>
              <w:pStyle w:val="TAL"/>
            </w:pPr>
            <w:r w:rsidRPr="001B367A">
              <w:t xml:space="preserve">This </w:t>
            </w:r>
            <w:proofErr w:type="spellStart"/>
            <w:r w:rsidRPr="001B367A">
              <w:t>is</w:t>
            </w:r>
            <w:proofErr w:type="spellEnd"/>
            <w:r w:rsidRPr="001B367A">
              <w:t xml:space="preserve"> a JSON document, and the </w:t>
            </w:r>
            <w:proofErr w:type="spellStart"/>
            <w:r w:rsidRPr="001B367A">
              <w:t>encoding</w:t>
            </w:r>
            <w:proofErr w:type="spellEnd"/>
            <w:r w:rsidRPr="001B367A">
              <w:t xml:space="preserve"> </w:t>
            </w:r>
            <w:proofErr w:type="spellStart"/>
            <w:r w:rsidRPr="001B367A">
              <w:t>considerations</w:t>
            </w:r>
            <w:proofErr w:type="spellEnd"/>
            <w:r w:rsidRPr="001B367A">
              <w:t xml:space="preserve"> are the </w:t>
            </w:r>
            <w:proofErr w:type="spellStart"/>
            <w:r w:rsidRPr="001B367A">
              <w:t>same</w:t>
            </w:r>
            <w:proofErr w:type="spellEnd"/>
            <w:r w:rsidRPr="001B367A">
              <w:t xml:space="preserve"> as for media type </w:t>
            </w:r>
            <w:r w:rsidRPr="001B367A">
              <w:rPr>
                <w:rStyle w:val="Codechar"/>
              </w:rPr>
              <w:t>application/json</w:t>
            </w:r>
            <w:r w:rsidRPr="001B367A">
              <w:t xml:space="preserve"> </w:t>
            </w:r>
            <w:proofErr w:type="spellStart"/>
            <w:r w:rsidRPr="001B367A">
              <w:t>defined</w:t>
            </w:r>
            <w:proofErr w:type="spellEnd"/>
            <w:r w:rsidRPr="001B367A">
              <w:t xml:space="preserve"> in IETF RFC 8259.</w:t>
            </w:r>
          </w:p>
        </w:tc>
      </w:tr>
      <w:tr w:rsidR="0060556C" w:rsidRPr="001B367A" w14:paraId="7523D081" w14:textId="77777777" w:rsidTr="00856BAA">
        <w:tc>
          <w:tcPr>
            <w:tcW w:w="3681" w:type="dxa"/>
            <w:gridSpan w:val="2"/>
          </w:tcPr>
          <w:p w14:paraId="30D2BC2A" w14:textId="77777777" w:rsidR="0060556C" w:rsidRPr="001B367A" w:rsidRDefault="0060556C" w:rsidP="00856BAA">
            <w:pPr>
              <w:pStyle w:val="TAR"/>
            </w:pPr>
            <w:r w:rsidRPr="001B367A">
              <w:t xml:space="preserve">Security </w:t>
            </w:r>
            <w:proofErr w:type="spellStart"/>
            <w:r w:rsidRPr="001B367A">
              <w:t>considerations</w:t>
            </w:r>
            <w:proofErr w:type="spellEnd"/>
          </w:p>
        </w:tc>
        <w:tc>
          <w:tcPr>
            <w:tcW w:w="5948" w:type="dxa"/>
          </w:tcPr>
          <w:p w14:paraId="1F89663C" w14:textId="77777777" w:rsidR="0060556C" w:rsidRPr="001B367A" w:rsidRDefault="0060556C" w:rsidP="004D403E">
            <w:pPr>
              <w:pStyle w:val="TAL"/>
            </w:pPr>
            <w:r w:rsidRPr="001B367A">
              <w:t xml:space="preserve">This media format </w:t>
            </w:r>
            <w:proofErr w:type="spellStart"/>
            <w:r w:rsidRPr="001B367A">
              <w:t>is</w:t>
            </w:r>
            <w:proofErr w:type="spellEnd"/>
            <w:r w:rsidRPr="001B367A">
              <w:t xml:space="preserve"> </w:t>
            </w:r>
            <w:proofErr w:type="spellStart"/>
            <w:r w:rsidRPr="001B367A">
              <w:t>used</w:t>
            </w:r>
            <w:proofErr w:type="spellEnd"/>
            <w:r w:rsidRPr="001B367A">
              <w:t xml:space="preserve"> to configure the </w:t>
            </w:r>
            <w:proofErr w:type="spellStart"/>
            <w:r w:rsidRPr="001B367A">
              <w:t>receiver</w:t>
            </w:r>
            <w:proofErr w:type="spellEnd"/>
            <w:r w:rsidRPr="001B367A">
              <w:t xml:space="preserve"> on how to </w:t>
            </w:r>
            <w:proofErr w:type="spellStart"/>
            <w:r w:rsidRPr="001B367A">
              <w:t>participate</w:t>
            </w:r>
            <w:proofErr w:type="spellEnd"/>
            <w:r w:rsidRPr="001B367A">
              <w:t xml:space="preserve"> in one or more MBS User Services. This format </w:t>
            </w:r>
            <w:proofErr w:type="spellStart"/>
            <w:r w:rsidRPr="001B367A">
              <w:t>is</w:t>
            </w:r>
            <w:proofErr w:type="spellEnd"/>
            <w:r w:rsidRPr="001B367A">
              <w:t xml:space="preserve"> </w:t>
            </w:r>
            <w:proofErr w:type="spellStart"/>
            <w:r w:rsidRPr="001B367A">
              <w:t>highly</w:t>
            </w:r>
            <w:proofErr w:type="spellEnd"/>
            <w:r w:rsidRPr="001B367A">
              <w:t xml:space="preserve"> susceptible to manipulation or spoofing for </w:t>
            </w:r>
            <w:proofErr w:type="spellStart"/>
            <w:r w:rsidRPr="001B367A">
              <w:t>attacks</w:t>
            </w:r>
            <w:proofErr w:type="spellEnd"/>
            <w:r w:rsidRPr="001B367A">
              <w:t xml:space="preserve"> </w:t>
            </w:r>
            <w:proofErr w:type="spellStart"/>
            <w:r w:rsidRPr="001B367A">
              <w:t>desiring</w:t>
            </w:r>
            <w:proofErr w:type="spellEnd"/>
            <w:r w:rsidRPr="001B367A">
              <w:t xml:space="preserve"> to </w:t>
            </w:r>
            <w:proofErr w:type="spellStart"/>
            <w:r w:rsidRPr="001B367A">
              <w:t>mislead</w:t>
            </w:r>
            <w:proofErr w:type="spellEnd"/>
            <w:r w:rsidRPr="001B367A">
              <w:t xml:space="preserve"> a </w:t>
            </w:r>
            <w:proofErr w:type="spellStart"/>
            <w:r w:rsidRPr="001B367A">
              <w:t>receiver</w:t>
            </w:r>
            <w:proofErr w:type="spellEnd"/>
            <w:r w:rsidRPr="001B367A">
              <w:t xml:space="preserve"> about a session. </w:t>
            </w:r>
            <w:proofErr w:type="spellStart"/>
            <w:r w:rsidRPr="001B367A">
              <w:t>Both</w:t>
            </w:r>
            <w:proofErr w:type="spellEnd"/>
            <w:r w:rsidRPr="001B367A">
              <w:t xml:space="preserve"> </w:t>
            </w:r>
            <w:proofErr w:type="spellStart"/>
            <w:r w:rsidRPr="001B367A">
              <w:t>integrity</w:t>
            </w:r>
            <w:proofErr w:type="spellEnd"/>
            <w:r w:rsidRPr="001B367A">
              <w:t xml:space="preserve"> protection and source </w:t>
            </w:r>
            <w:proofErr w:type="spellStart"/>
            <w:r w:rsidRPr="001B367A">
              <w:t>authentication</w:t>
            </w:r>
            <w:proofErr w:type="spellEnd"/>
            <w:r w:rsidRPr="001B367A">
              <w:t xml:space="preserve"> are </w:t>
            </w:r>
            <w:proofErr w:type="spellStart"/>
            <w:r w:rsidRPr="001B367A">
              <w:t>recommended</w:t>
            </w:r>
            <w:proofErr w:type="spellEnd"/>
            <w:r w:rsidRPr="001B367A">
              <w:t xml:space="preserve"> to </w:t>
            </w:r>
            <w:proofErr w:type="spellStart"/>
            <w:r w:rsidRPr="001B367A">
              <w:t>prevent</w:t>
            </w:r>
            <w:proofErr w:type="spellEnd"/>
            <w:r w:rsidRPr="001B367A">
              <w:t xml:space="preserve"> </w:t>
            </w:r>
            <w:proofErr w:type="spellStart"/>
            <w:r w:rsidRPr="001B367A">
              <w:t>misleading</w:t>
            </w:r>
            <w:proofErr w:type="spellEnd"/>
            <w:r w:rsidRPr="001B367A">
              <w:t xml:space="preserve"> of the </w:t>
            </w:r>
            <w:proofErr w:type="spellStart"/>
            <w:r w:rsidRPr="001B367A">
              <w:t>receiver</w:t>
            </w:r>
            <w:proofErr w:type="spellEnd"/>
            <w:r w:rsidRPr="001B367A">
              <w:t>.</w:t>
            </w:r>
          </w:p>
        </w:tc>
      </w:tr>
      <w:tr w:rsidR="0060556C" w:rsidRPr="001B367A" w14:paraId="7290B6AD" w14:textId="77777777" w:rsidTr="00856BAA">
        <w:tc>
          <w:tcPr>
            <w:tcW w:w="3681" w:type="dxa"/>
            <w:gridSpan w:val="2"/>
          </w:tcPr>
          <w:p w14:paraId="7A02D45A" w14:textId="77777777" w:rsidR="0060556C" w:rsidRPr="001B367A" w:rsidRDefault="0060556C" w:rsidP="00856BAA">
            <w:pPr>
              <w:pStyle w:val="TAR"/>
            </w:pPr>
            <w:proofErr w:type="spellStart"/>
            <w:r w:rsidRPr="001B367A">
              <w:t>Interoperability</w:t>
            </w:r>
            <w:proofErr w:type="spellEnd"/>
            <w:r w:rsidRPr="001B367A">
              <w:t xml:space="preserve"> </w:t>
            </w:r>
            <w:proofErr w:type="spellStart"/>
            <w:r w:rsidRPr="001B367A">
              <w:t>considerations</w:t>
            </w:r>
            <w:proofErr w:type="spellEnd"/>
          </w:p>
        </w:tc>
        <w:tc>
          <w:tcPr>
            <w:tcW w:w="5948" w:type="dxa"/>
          </w:tcPr>
          <w:p w14:paraId="59998BB0" w14:textId="77777777" w:rsidR="0060556C" w:rsidRPr="001B367A" w:rsidRDefault="0060556C" w:rsidP="004D403E">
            <w:pPr>
              <w:pStyle w:val="TAL"/>
            </w:pPr>
            <w:r w:rsidRPr="001B367A">
              <w:t xml:space="preserve">The </w:t>
            </w:r>
            <w:proofErr w:type="spellStart"/>
            <w:r w:rsidRPr="001B367A">
              <w:t>specification</w:t>
            </w:r>
            <w:proofErr w:type="spellEnd"/>
            <w:r w:rsidRPr="001B367A">
              <w:t xml:space="preserve"> </w:t>
            </w:r>
            <w:proofErr w:type="spellStart"/>
            <w:r w:rsidRPr="001B367A">
              <w:t>defines</w:t>
            </w:r>
            <w:proofErr w:type="spellEnd"/>
            <w:r w:rsidRPr="001B367A">
              <w:t xml:space="preserve"> a platform-</w:t>
            </w:r>
            <w:proofErr w:type="spellStart"/>
            <w:r w:rsidRPr="001B367A">
              <w:t>independent</w:t>
            </w:r>
            <w:proofErr w:type="spellEnd"/>
            <w:r w:rsidRPr="001B367A">
              <w:t xml:space="preserve"> expression of an entry point document, and </w:t>
            </w:r>
            <w:proofErr w:type="spellStart"/>
            <w:r w:rsidRPr="001B367A">
              <w:t>it</w:t>
            </w:r>
            <w:proofErr w:type="spellEnd"/>
            <w:r w:rsidRPr="001B367A">
              <w:t xml:space="preserve"> </w:t>
            </w:r>
            <w:proofErr w:type="spellStart"/>
            <w:r w:rsidRPr="001B367A">
              <w:t>is</w:t>
            </w:r>
            <w:proofErr w:type="spellEnd"/>
            <w:r w:rsidRPr="001B367A">
              <w:t xml:space="preserve"> </w:t>
            </w:r>
            <w:proofErr w:type="spellStart"/>
            <w:r w:rsidRPr="001B367A">
              <w:t>intended</w:t>
            </w:r>
            <w:proofErr w:type="spellEnd"/>
            <w:r w:rsidRPr="001B367A">
              <w:t xml:space="preserve"> </w:t>
            </w:r>
            <w:proofErr w:type="spellStart"/>
            <w:r w:rsidRPr="001B367A">
              <w:t>that</w:t>
            </w:r>
            <w:proofErr w:type="spellEnd"/>
            <w:r w:rsidRPr="001B367A">
              <w:t xml:space="preserve"> </w:t>
            </w:r>
            <w:proofErr w:type="spellStart"/>
            <w:r w:rsidRPr="001B367A">
              <w:t>wide</w:t>
            </w:r>
            <w:proofErr w:type="spellEnd"/>
            <w:r w:rsidRPr="001B367A">
              <w:t xml:space="preserve"> </w:t>
            </w:r>
            <w:proofErr w:type="spellStart"/>
            <w:r w:rsidRPr="001B367A">
              <w:t>interoperability</w:t>
            </w:r>
            <w:proofErr w:type="spellEnd"/>
            <w:r w:rsidRPr="001B367A">
              <w:t xml:space="preserve"> can </w:t>
            </w:r>
            <w:proofErr w:type="spellStart"/>
            <w:r w:rsidRPr="001B367A">
              <w:t>be</w:t>
            </w:r>
            <w:proofErr w:type="spellEnd"/>
            <w:r w:rsidRPr="001B367A">
              <w:t xml:space="preserve"> </w:t>
            </w:r>
            <w:proofErr w:type="spellStart"/>
            <w:r w:rsidRPr="001B367A">
              <w:t>achieved</w:t>
            </w:r>
            <w:proofErr w:type="spellEnd"/>
            <w:r w:rsidRPr="001B367A">
              <w:t>.</w:t>
            </w:r>
          </w:p>
        </w:tc>
      </w:tr>
      <w:tr w:rsidR="0060556C" w:rsidRPr="001B367A" w14:paraId="670E498C" w14:textId="77777777" w:rsidTr="00856BAA">
        <w:tc>
          <w:tcPr>
            <w:tcW w:w="3681" w:type="dxa"/>
            <w:gridSpan w:val="2"/>
          </w:tcPr>
          <w:p w14:paraId="34BCFF96" w14:textId="77777777" w:rsidR="0060556C" w:rsidRPr="001B367A" w:rsidRDefault="0060556C" w:rsidP="00856BAA">
            <w:pPr>
              <w:pStyle w:val="TAR"/>
            </w:pPr>
            <w:proofErr w:type="spellStart"/>
            <w:r w:rsidRPr="001B367A">
              <w:t>Published</w:t>
            </w:r>
            <w:proofErr w:type="spellEnd"/>
            <w:r w:rsidRPr="001B367A">
              <w:t xml:space="preserve"> </w:t>
            </w:r>
            <w:proofErr w:type="spellStart"/>
            <w:r w:rsidRPr="001B367A">
              <w:t>specification</w:t>
            </w:r>
            <w:proofErr w:type="spellEnd"/>
          </w:p>
        </w:tc>
        <w:tc>
          <w:tcPr>
            <w:tcW w:w="5948" w:type="dxa"/>
          </w:tcPr>
          <w:p w14:paraId="51A5F755" w14:textId="77777777" w:rsidR="0060556C" w:rsidRPr="001B367A" w:rsidRDefault="0060556C" w:rsidP="004D403E">
            <w:pPr>
              <w:pStyle w:val="TAL"/>
            </w:pPr>
            <w:r w:rsidRPr="001B367A">
              <w:t>3GPP TS 26.517</w:t>
            </w:r>
          </w:p>
        </w:tc>
      </w:tr>
      <w:tr w:rsidR="0060556C" w:rsidRPr="001B367A" w14:paraId="1C766E18" w14:textId="77777777" w:rsidTr="00856BAA">
        <w:tc>
          <w:tcPr>
            <w:tcW w:w="3681" w:type="dxa"/>
            <w:gridSpan w:val="2"/>
          </w:tcPr>
          <w:p w14:paraId="2A287F9D" w14:textId="77777777" w:rsidR="0060556C" w:rsidRPr="001B367A" w:rsidRDefault="0060556C" w:rsidP="00856BAA">
            <w:pPr>
              <w:pStyle w:val="TAR"/>
            </w:pPr>
            <w:r w:rsidRPr="001B367A">
              <w:t xml:space="preserve">Applications </w:t>
            </w:r>
            <w:proofErr w:type="spellStart"/>
            <w:r w:rsidRPr="001B367A">
              <w:t>which</w:t>
            </w:r>
            <w:proofErr w:type="spellEnd"/>
            <w:r w:rsidRPr="001B367A">
              <w:t xml:space="preserve"> use </w:t>
            </w:r>
            <w:proofErr w:type="spellStart"/>
            <w:r w:rsidRPr="001B367A">
              <w:t>this</w:t>
            </w:r>
            <w:proofErr w:type="spellEnd"/>
            <w:r w:rsidRPr="001B367A">
              <w:t xml:space="preserve"> media type</w:t>
            </w:r>
          </w:p>
        </w:tc>
        <w:tc>
          <w:tcPr>
            <w:tcW w:w="5948" w:type="dxa"/>
          </w:tcPr>
          <w:p w14:paraId="6EB47842" w14:textId="77777777" w:rsidR="0060556C" w:rsidRPr="001B367A" w:rsidRDefault="0060556C" w:rsidP="004D403E">
            <w:pPr>
              <w:pStyle w:val="TAL"/>
            </w:pPr>
            <w:r w:rsidRPr="001B367A">
              <w:t>3GPP MBS-</w:t>
            </w:r>
            <w:proofErr w:type="spellStart"/>
            <w:r w:rsidRPr="001B367A">
              <w:t>based</w:t>
            </w:r>
            <w:proofErr w:type="spellEnd"/>
            <w:r w:rsidRPr="001B367A">
              <w:t xml:space="preserve"> applications and services</w:t>
            </w:r>
          </w:p>
        </w:tc>
      </w:tr>
      <w:tr w:rsidR="0060556C" w:rsidRPr="001B367A" w14:paraId="79A71C44" w14:textId="77777777" w:rsidTr="00856BAA">
        <w:tc>
          <w:tcPr>
            <w:tcW w:w="3681" w:type="dxa"/>
            <w:gridSpan w:val="2"/>
          </w:tcPr>
          <w:p w14:paraId="066A5AC6" w14:textId="77777777" w:rsidR="0060556C" w:rsidRPr="001B367A" w:rsidRDefault="0060556C" w:rsidP="00856BAA">
            <w:pPr>
              <w:pStyle w:val="TAR"/>
            </w:pPr>
            <w:r>
              <w:t xml:space="preserve">Fragment identifier </w:t>
            </w:r>
            <w:proofErr w:type="spellStart"/>
            <w:r>
              <w:t>considerations</w:t>
            </w:r>
            <w:proofErr w:type="spellEnd"/>
          </w:p>
        </w:tc>
        <w:tc>
          <w:tcPr>
            <w:tcW w:w="5948" w:type="dxa"/>
          </w:tcPr>
          <w:p w14:paraId="39291F6B" w14:textId="77777777" w:rsidR="0060556C" w:rsidRPr="001B367A" w:rsidRDefault="0060556C" w:rsidP="004D403E">
            <w:pPr>
              <w:pStyle w:val="TAL"/>
            </w:pPr>
            <w:r>
              <w:t xml:space="preserve">The provisions of RFC 6901 (JSON Pointer) </w:t>
            </w:r>
            <w:proofErr w:type="spellStart"/>
            <w:r>
              <w:t>apply</w:t>
            </w:r>
            <w:proofErr w:type="spellEnd"/>
            <w:r>
              <w:t>.</w:t>
            </w:r>
          </w:p>
        </w:tc>
      </w:tr>
      <w:tr w:rsidR="0060556C" w:rsidRPr="001B367A" w14:paraId="4959AE9B" w14:textId="77777777" w:rsidTr="00856BAA">
        <w:tc>
          <w:tcPr>
            <w:tcW w:w="3681" w:type="dxa"/>
            <w:gridSpan w:val="2"/>
          </w:tcPr>
          <w:p w14:paraId="1AF45916" w14:textId="77777777" w:rsidR="0060556C" w:rsidRPr="001B367A" w:rsidRDefault="0060556C" w:rsidP="00856BAA">
            <w:pPr>
              <w:pStyle w:val="TAR"/>
            </w:pPr>
            <w:r w:rsidRPr="001B367A">
              <w:t>Restrictions on usage</w:t>
            </w:r>
          </w:p>
        </w:tc>
        <w:tc>
          <w:tcPr>
            <w:tcW w:w="5948" w:type="dxa"/>
          </w:tcPr>
          <w:p w14:paraId="2B0A688D" w14:textId="77777777" w:rsidR="0060556C" w:rsidRPr="001B367A" w:rsidRDefault="0060556C" w:rsidP="004D403E">
            <w:pPr>
              <w:pStyle w:val="TAL"/>
            </w:pPr>
            <w:r w:rsidRPr="001B367A">
              <w:t>None</w:t>
            </w:r>
          </w:p>
        </w:tc>
      </w:tr>
      <w:tr w:rsidR="0060556C" w:rsidRPr="001B367A" w14:paraId="6721038E" w14:textId="77777777" w:rsidTr="00856BAA">
        <w:tc>
          <w:tcPr>
            <w:tcW w:w="3681" w:type="dxa"/>
            <w:gridSpan w:val="2"/>
          </w:tcPr>
          <w:p w14:paraId="108C51CB" w14:textId="77777777" w:rsidR="0060556C" w:rsidRPr="001B367A" w:rsidRDefault="0060556C" w:rsidP="00856BAA">
            <w:pPr>
              <w:pStyle w:val="TAR"/>
            </w:pPr>
            <w:proofErr w:type="spellStart"/>
            <w:r>
              <w:t>Provisional</w:t>
            </w:r>
            <w:proofErr w:type="spellEnd"/>
            <w:r>
              <w:t xml:space="preserve"> registration?</w:t>
            </w:r>
          </w:p>
        </w:tc>
        <w:tc>
          <w:tcPr>
            <w:tcW w:w="5948" w:type="dxa"/>
          </w:tcPr>
          <w:p w14:paraId="722A9848" w14:textId="77777777" w:rsidR="0060556C" w:rsidRPr="001B367A" w:rsidRDefault="0060556C" w:rsidP="004D403E">
            <w:pPr>
              <w:pStyle w:val="TAL"/>
            </w:pPr>
            <w:r>
              <w:t>No</w:t>
            </w:r>
          </w:p>
        </w:tc>
      </w:tr>
      <w:tr w:rsidR="0060556C" w:rsidRPr="001B367A" w14:paraId="74C08DD4" w14:textId="77777777" w:rsidTr="00856BAA">
        <w:tc>
          <w:tcPr>
            <w:tcW w:w="1129" w:type="dxa"/>
            <w:vMerge w:val="restart"/>
          </w:tcPr>
          <w:p w14:paraId="78925319" w14:textId="77777777" w:rsidR="0060556C" w:rsidRPr="001B367A" w:rsidRDefault="0060556C" w:rsidP="00856BAA">
            <w:pPr>
              <w:pStyle w:val="TAR"/>
            </w:pPr>
            <w:proofErr w:type="spellStart"/>
            <w:r w:rsidRPr="001B367A">
              <w:t>Additional</w:t>
            </w:r>
            <w:proofErr w:type="spellEnd"/>
            <w:r w:rsidRPr="001B367A">
              <w:t xml:space="preserve"> information</w:t>
            </w:r>
          </w:p>
        </w:tc>
        <w:tc>
          <w:tcPr>
            <w:tcW w:w="2552" w:type="dxa"/>
          </w:tcPr>
          <w:p w14:paraId="208AD13B" w14:textId="77777777" w:rsidR="0060556C" w:rsidRPr="001B367A" w:rsidRDefault="0060556C" w:rsidP="00856BAA">
            <w:pPr>
              <w:pStyle w:val="TAR"/>
            </w:pPr>
            <w:proofErr w:type="spellStart"/>
            <w:r w:rsidRPr="00685797">
              <w:t>Deprecated</w:t>
            </w:r>
            <w:proofErr w:type="spellEnd"/>
            <w:r w:rsidRPr="00685797">
              <w:t xml:space="preserve"> alias </w:t>
            </w:r>
            <w:proofErr w:type="spellStart"/>
            <w:r w:rsidRPr="00685797">
              <w:t>names</w:t>
            </w:r>
            <w:proofErr w:type="spellEnd"/>
          </w:p>
        </w:tc>
        <w:tc>
          <w:tcPr>
            <w:tcW w:w="5948" w:type="dxa"/>
          </w:tcPr>
          <w:p w14:paraId="2119C5A8" w14:textId="497F6CBE" w:rsidR="0060556C" w:rsidRPr="001B367A" w:rsidRDefault="0060556C" w:rsidP="004D403E">
            <w:pPr>
              <w:pStyle w:val="TALcontinuation"/>
            </w:pPr>
            <w:r>
              <w:t>None</w:t>
            </w:r>
          </w:p>
        </w:tc>
      </w:tr>
      <w:tr w:rsidR="0060556C" w:rsidRPr="001B367A" w14:paraId="49DA4950" w14:textId="77777777" w:rsidTr="00856BAA">
        <w:tc>
          <w:tcPr>
            <w:tcW w:w="1129" w:type="dxa"/>
            <w:vMerge/>
          </w:tcPr>
          <w:p w14:paraId="1A0DE904" w14:textId="77777777" w:rsidR="0060556C" w:rsidRPr="001B367A" w:rsidRDefault="0060556C" w:rsidP="00856BAA">
            <w:pPr>
              <w:pStyle w:val="TAR"/>
            </w:pPr>
          </w:p>
        </w:tc>
        <w:tc>
          <w:tcPr>
            <w:tcW w:w="2552" w:type="dxa"/>
          </w:tcPr>
          <w:p w14:paraId="22B1009E" w14:textId="77777777" w:rsidR="0060556C" w:rsidRPr="001B367A" w:rsidRDefault="0060556C" w:rsidP="00856BAA">
            <w:pPr>
              <w:pStyle w:val="TAR"/>
            </w:pPr>
            <w:r>
              <w:t xml:space="preserve">Magic </w:t>
            </w:r>
            <w:proofErr w:type="spellStart"/>
            <w:r>
              <w:t>number</w:t>
            </w:r>
            <w:proofErr w:type="spellEnd"/>
            <w:r>
              <w:t>(s)</w:t>
            </w:r>
          </w:p>
        </w:tc>
        <w:tc>
          <w:tcPr>
            <w:tcW w:w="5948" w:type="dxa"/>
          </w:tcPr>
          <w:p w14:paraId="7B716FC8" w14:textId="77777777" w:rsidR="0060556C" w:rsidRPr="001B367A" w:rsidRDefault="0060556C" w:rsidP="004D403E">
            <w:pPr>
              <w:pStyle w:val="TAL"/>
            </w:pPr>
            <w:r>
              <w:t>None</w:t>
            </w:r>
          </w:p>
        </w:tc>
      </w:tr>
      <w:tr w:rsidR="0060556C" w:rsidRPr="001B367A" w14:paraId="6B8176F6" w14:textId="77777777" w:rsidTr="00856BAA">
        <w:tc>
          <w:tcPr>
            <w:tcW w:w="1129" w:type="dxa"/>
            <w:vMerge/>
          </w:tcPr>
          <w:p w14:paraId="563B4D11" w14:textId="77777777" w:rsidR="0060556C" w:rsidRPr="001B367A" w:rsidRDefault="0060556C" w:rsidP="00856BAA">
            <w:pPr>
              <w:pStyle w:val="TAR"/>
            </w:pPr>
          </w:p>
        </w:tc>
        <w:tc>
          <w:tcPr>
            <w:tcW w:w="2552" w:type="dxa"/>
          </w:tcPr>
          <w:p w14:paraId="3C085832" w14:textId="77777777" w:rsidR="0060556C" w:rsidRPr="001B367A" w:rsidRDefault="0060556C" w:rsidP="00856BAA">
            <w:pPr>
              <w:pStyle w:val="TAR"/>
            </w:pPr>
            <w:r w:rsidRPr="001B367A">
              <w:t>File extension(s)</w:t>
            </w:r>
          </w:p>
        </w:tc>
        <w:tc>
          <w:tcPr>
            <w:tcW w:w="5948" w:type="dxa"/>
          </w:tcPr>
          <w:p w14:paraId="272C59E5" w14:textId="77777777" w:rsidR="0060556C" w:rsidRPr="001B367A" w:rsidRDefault="0060556C" w:rsidP="004D403E">
            <w:pPr>
              <w:pStyle w:val="TAL"/>
            </w:pPr>
            <w:proofErr w:type="spellStart"/>
            <w:r w:rsidRPr="0008351F">
              <w:t>json</w:t>
            </w:r>
            <w:proofErr w:type="spellEnd"/>
          </w:p>
        </w:tc>
      </w:tr>
      <w:tr w:rsidR="0060556C" w:rsidRPr="001B367A" w14:paraId="10D1AB79" w14:textId="77777777" w:rsidTr="00856BAA">
        <w:tc>
          <w:tcPr>
            <w:tcW w:w="1129" w:type="dxa"/>
            <w:vMerge/>
          </w:tcPr>
          <w:p w14:paraId="60BDB43A" w14:textId="77777777" w:rsidR="0060556C" w:rsidRPr="001B367A" w:rsidRDefault="0060556C" w:rsidP="00856BAA">
            <w:pPr>
              <w:pStyle w:val="TAR"/>
            </w:pPr>
          </w:p>
        </w:tc>
        <w:tc>
          <w:tcPr>
            <w:tcW w:w="2552" w:type="dxa"/>
          </w:tcPr>
          <w:p w14:paraId="68B7EE75" w14:textId="77777777" w:rsidR="0060556C" w:rsidRPr="001B367A" w:rsidRDefault="0060556C" w:rsidP="00856BAA">
            <w:pPr>
              <w:pStyle w:val="TAR"/>
            </w:pPr>
            <w:r>
              <w:t>Macintosh File Type Code(s)</w:t>
            </w:r>
          </w:p>
        </w:tc>
        <w:tc>
          <w:tcPr>
            <w:tcW w:w="5948" w:type="dxa"/>
          </w:tcPr>
          <w:p w14:paraId="7343F317" w14:textId="77777777" w:rsidR="0060556C" w:rsidRPr="001B367A" w:rsidRDefault="0060556C" w:rsidP="004D403E">
            <w:pPr>
              <w:pStyle w:val="TAL"/>
            </w:pPr>
            <w:r>
              <w:t>None</w:t>
            </w:r>
          </w:p>
        </w:tc>
      </w:tr>
      <w:tr w:rsidR="0060556C" w:rsidRPr="001B367A" w14:paraId="43C37C47" w14:textId="77777777" w:rsidTr="00856BAA">
        <w:tc>
          <w:tcPr>
            <w:tcW w:w="1129" w:type="dxa"/>
            <w:vMerge/>
          </w:tcPr>
          <w:p w14:paraId="56AC0D02" w14:textId="77777777" w:rsidR="0060556C" w:rsidRPr="001B367A" w:rsidRDefault="0060556C" w:rsidP="00856BAA">
            <w:pPr>
              <w:pStyle w:val="TAR"/>
            </w:pPr>
          </w:p>
        </w:tc>
        <w:tc>
          <w:tcPr>
            <w:tcW w:w="2552" w:type="dxa"/>
          </w:tcPr>
          <w:p w14:paraId="217BED94" w14:textId="77777777" w:rsidR="0060556C" w:rsidRPr="001B367A" w:rsidRDefault="0060556C" w:rsidP="00856BAA">
            <w:pPr>
              <w:pStyle w:val="TAR"/>
            </w:pPr>
            <w:r>
              <w:t>Object Identifier(s) of OID(s)</w:t>
            </w:r>
          </w:p>
        </w:tc>
        <w:tc>
          <w:tcPr>
            <w:tcW w:w="5948" w:type="dxa"/>
          </w:tcPr>
          <w:p w14:paraId="2A56172A" w14:textId="77777777" w:rsidR="0060556C" w:rsidRPr="001B367A" w:rsidRDefault="0060556C" w:rsidP="004D403E">
            <w:pPr>
              <w:pStyle w:val="TAL"/>
            </w:pPr>
            <w:r>
              <w:t>None</w:t>
            </w:r>
          </w:p>
        </w:tc>
      </w:tr>
      <w:tr w:rsidR="0060556C" w:rsidRPr="001B367A" w14:paraId="7D7949BE" w14:textId="77777777" w:rsidTr="00856BAA">
        <w:tc>
          <w:tcPr>
            <w:tcW w:w="3681" w:type="dxa"/>
            <w:gridSpan w:val="2"/>
          </w:tcPr>
          <w:p w14:paraId="3D83775A" w14:textId="77777777" w:rsidR="0060556C" w:rsidRPr="001B367A" w:rsidRDefault="0060556C" w:rsidP="00856BAA">
            <w:pPr>
              <w:pStyle w:val="TAR"/>
            </w:pPr>
            <w:proofErr w:type="spellStart"/>
            <w:r w:rsidRPr="001B367A">
              <w:t>Intended</w:t>
            </w:r>
            <w:proofErr w:type="spellEnd"/>
            <w:r w:rsidRPr="001B367A">
              <w:t xml:space="preserve"> usage</w:t>
            </w:r>
          </w:p>
        </w:tc>
        <w:tc>
          <w:tcPr>
            <w:tcW w:w="5948" w:type="dxa"/>
          </w:tcPr>
          <w:p w14:paraId="77867D13" w14:textId="77777777" w:rsidR="0060556C" w:rsidRPr="001B367A" w:rsidRDefault="0060556C" w:rsidP="004D403E">
            <w:pPr>
              <w:pStyle w:val="TAL"/>
            </w:pPr>
            <w:r w:rsidRPr="001B367A">
              <w:t>COMMON</w:t>
            </w:r>
          </w:p>
        </w:tc>
      </w:tr>
      <w:tr w:rsidR="0060556C" w:rsidRPr="001B367A" w14:paraId="0422DC93" w14:textId="77777777" w:rsidTr="00856BAA">
        <w:tc>
          <w:tcPr>
            <w:tcW w:w="3681" w:type="dxa"/>
            <w:gridSpan w:val="2"/>
          </w:tcPr>
          <w:p w14:paraId="310F0A5E" w14:textId="387B9755" w:rsidR="0060556C" w:rsidRPr="001B367A" w:rsidRDefault="0060556C" w:rsidP="00856BAA">
            <w:pPr>
              <w:pStyle w:val="TAR"/>
            </w:pPr>
            <w:proofErr w:type="spellStart"/>
            <w:r w:rsidRPr="001B367A">
              <w:t>Other</w:t>
            </w:r>
            <w:proofErr w:type="spellEnd"/>
            <w:r w:rsidRPr="001B367A">
              <w:t xml:space="preserve"> information</w:t>
            </w:r>
            <w:r>
              <w:t xml:space="preserve"> and </w:t>
            </w:r>
            <w:proofErr w:type="spellStart"/>
            <w:r w:rsidRPr="001B367A">
              <w:t>general</w:t>
            </w:r>
            <w:proofErr w:type="spellEnd"/>
            <w:r w:rsidRPr="001B367A">
              <w:t xml:space="preserve"> </w:t>
            </w:r>
            <w:proofErr w:type="spellStart"/>
            <w:r w:rsidRPr="001B367A">
              <w:t>comment</w:t>
            </w:r>
            <w:r>
              <w:t>s</w:t>
            </w:r>
            <w:proofErr w:type="spellEnd"/>
          </w:p>
        </w:tc>
        <w:tc>
          <w:tcPr>
            <w:tcW w:w="5948" w:type="dxa"/>
          </w:tcPr>
          <w:p w14:paraId="290D73DE" w14:textId="77777777" w:rsidR="0060556C" w:rsidRPr="001B367A" w:rsidRDefault="0060556C" w:rsidP="004D403E">
            <w:pPr>
              <w:pStyle w:val="TAL"/>
            </w:pPr>
            <w:r w:rsidRPr="001B367A">
              <w:t>None</w:t>
            </w:r>
          </w:p>
        </w:tc>
      </w:tr>
      <w:tr w:rsidR="0060556C" w:rsidRPr="001B367A" w14:paraId="629F1BDC" w14:textId="77777777" w:rsidTr="00856BAA">
        <w:tc>
          <w:tcPr>
            <w:tcW w:w="1129" w:type="dxa"/>
            <w:vMerge w:val="restart"/>
          </w:tcPr>
          <w:p w14:paraId="4874AD79" w14:textId="7C489F09" w:rsidR="0060556C" w:rsidRPr="001B367A" w:rsidRDefault="0060556C" w:rsidP="00856BAA">
            <w:pPr>
              <w:pStyle w:val="TAR"/>
            </w:pPr>
            <w:r>
              <w:t xml:space="preserve">Contact </w:t>
            </w:r>
            <w:proofErr w:type="spellStart"/>
            <w:r>
              <w:t>person</w:t>
            </w:r>
            <w:proofErr w:type="spellEnd"/>
          </w:p>
        </w:tc>
        <w:tc>
          <w:tcPr>
            <w:tcW w:w="2552" w:type="dxa"/>
          </w:tcPr>
          <w:p w14:paraId="3F2FCC08" w14:textId="77777777" w:rsidR="0060556C" w:rsidRPr="001B367A" w:rsidRDefault="0060556C" w:rsidP="00856BAA">
            <w:pPr>
              <w:pStyle w:val="TAR"/>
            </w:pPr>
            <w:r>
              <w:t xml:space="preserve">Contact </w:t>
            </w:r>
            <w:proofErr w:type="spellStart"/>
            <w:r>
              <w:t>name</w:t>
            </w:r>
            <w:proofErr w:type="spellEnd"/>
          </w:p>
        </w:tc>
        <w:tc>
          <w:tcPr>
            <w:tcW w:w="5948" w:type="dxa"/>
          </w:tcPr>
          <w:p w14:paraId="1C82D7D7" w14:textId="31D06794" w:rsidR="0060556C" w:rsidRPr="001B367A" w:rsidRDefault="0060556C" w:rsidP="004D403E">
            <w:pPr>
              <w:pStyle w:val="TAL"/>
            </w:pPr>
            <w:r w:rsidRPr="001E467D">
              <w:t>Dongwook Kim</w:t>
            </w:r>
          </w:p>
        </w:tc>
      </w:tr>
      <w:tr w:rsidR="0060556C" w:rsidRPr="001B367A" w14:paraId="0F5D8E24" w14:textId="77777777" w:rsidTr="00856BAA">
        <w:tc>
          <w:tcPr>
            <w:tcW w:w="1129" w:type="dxa"/>
            <w:vMerge/>
          </w:tcPr>
          <w:p w14:paraId="0CFCAF13" w14:textId="77777777" w:rsidR="0060556C" w:rsidRPr="001B367A" w:rsidDel="0008351F" w:rsidRDefault="0060556C" w:rsidP="00856BAA">
            <w:pPr>
              <w:pStyle w:val="TAR"/>
            </w:pPr>
          </w:p>
        </w:tc>
        <w:tc>
          <w:tcPr>
            <w:tcW w:w="2552" w:type="dxa"/>
          </w:tcPr>
          <w:p w14:paraId="54D531CF" w14:textId="77777777" w:rsidR="0060556C" w:rsidRPr="001B367A" w:rsidRDefault="0060556C" w:rsidP="00856BAA">
            <w:pPr>
              <w:pStyle w:val="TAR"/>
            </w:pPr>
            <w:r>
              <w:t xml:space="preserve">Contact e-mail </w:t>
            </w:r>
            <w:proofErr w:type="spellStart"/>
            <w:r>
              <w:t>address</w:t>
            </w:r>
            <w:proofErr w:type="spellEnd"/>
          </w:p>
        </w:tc>
        <w:tc>
          <w:tcPr>
            <w:tcW w:w="5948" w:type="dxa"/>
          </w:tcPr>
          <w:p w14:paraId="11E4BE19" w14:textId="77777777" w:rsidR="0060556C" w:rsidRPr="001B367A" w:rsidRDefault="0060556C" w:rsidP="004D403E">
            <w:pPr>
              <w:pStyle w:val="TAL"/>
            </w:pPr>
            <w:r w:rsidRPr="001E467D">
              <w:t>dongwook.kim@etsi.org</w:t>
            </w:r>
          </w:p>
        </w:tc>
      </w:tr>
      <w:tr w:rsidR="0060556C" w:rsidRPr="001B367A" w14:paraId="7D778EB6" w14:textId="77777777" w:rsidTr="00856BAA">
        <w:tc>
          <w:tcPr>
            <w:tcW w:w="1129" w:type="dxa"/>
            <w:vMerge/>
          </w:tcPr>
          <w:p w14:paraId="1322B261" w14:textId="77777777" w:rsidR="0060556C" w:rsidRPr="001B367A" w:rsidDel="0008351F" w:rsidRDefault="0060556C" w:rsidP="00856BAA">
            <w:pPr>
              <w:pStyle w:val="TAR"/>
            </w:pPr>
          </w:p>
        </w:tc>
        <w:tc>
          <w:tcPr>
            <w:tcW w:w="2552" w:type="dxa"/>
          </w:tcPr>
          <w:p w14:paraId="3521E8AA" w14:textId="77777777" w:rsidR="0060556C" w:rsidRPr="001B367A" w:rsidRDefault="0060556C" w:rsidP="00856BAA">
            <w:pPr>
              <w:pStyle w:val="TAR"/>
            </w:pPr>
            <w:proofErr w:type="spellStart"/>
            <w:r w:rsidRPr="001B367A">
              <w:t>Author</w:t>
            </w:r>
            <w:proofErr w:type="spellEnd"/>
            <w:r w:rsidRPr="001B367A">
              <w:t xml:space="preserve">/Change </w:t>
            </w:r>
            <w:proofErr w:type="spellStart"/>
            <w:r w:rsidRPr="001B367A">
              <w:t>controller</w:t>
            </w:r>
            <w:proofErr w:type="spellEnd"/>
          </w:p>
        </w:tc>
        <w:tc>
          <w:tcPr>
            <w:tcW w:w="5948" w:type="dxa"/>
          </w:tcPr>
          <w:p w14:paraId="70E788CA" w14:textId="77777777" w:rsidR="0060556C" w:rsidRPr="001B367A" w:rsidRDefault="0060556C" w:rsidP="004D403E">
            <w:pPr>
              <w:pStyle w:val="TAL"/>
            </w:pPr>
            <w:r w:rsidRPr="001B367A">
              <w:t>3GPP TSG SA WG4</w:t>
            </w:r>
          </w:p>
        </w:tc>
      </w:tr>
    </w:tbl>
    <w:p w14:paraId="1E5C0C55" w14:textId="77777777" w:rsidR="0060556C" w:rsidRPr="001B367A" w:rsidRDefault="0060556C" w:rsidP="0060556C"/>
    <w:p w14:paraId="0CC1D877" w14:textId="77777777" w:rsidR="002911D3" w:rsidRPr="009061DB" w:rsidRDefault="002911D3" w:rsidP="002911D3">
      <w:pPr>
        <w:pStyle w:val="Heading2"/>
      </w:pPr>
      <w:bookmarkStart w:id="551" w:name="_Toc210211770"/>
      <w:r w:rsidRPr="009061DB">
        <w:lastRenderedPageBreak/>
        <w:t>E.2.2</w:t>
      </w:r>
      <w:r w:rsidRPr="009061DB">
        <w:tab/>
        <w:t>Profiles parameter</w:t>
      </w:r>
      <w:bookmarkEnd w:id="548"/>
      <w:bookmarkEnd w:id="551"/>
    </w:p>
    <w:p w14:paraId="0399F266" w14:textId="6B374D79" w:rsidR="002911D3" w:rsidRPr="009061DB" w:rsidRDefault="002911D3" w:rsidP="002911D3">
      <w:pPr>
        <w:keepNext/>
      </w:pPr>
      <w:r w:rsidRPr="009061DB">
        <w:t xml:space="preserve">Table E.2.2-1 specifies the </w:t>
      </w:r>
      <w:r w:rsidRPr="009061DB">
        <w:rPr>
          <w:rStyle w:val="Codechar"/>
          <w:noProof w:val="0"/>
          <w:lang w:val="en-GB"/>
        </w:rPr>
        <w:t>profiles</w:t>
      </w:r>
      <w:r w:rsidRPr="009061DB">
        <w:t xml:space="preserve"> parameter to be used with the MIME media type registered in clause E.2.1.</w:t>
      </w:r>
    </w:p>
    <w:p w14:paraId="43F4EA21" w14:textId="77777777" w:rsidR="002911D3" w:rsidRPr="009061DB" w:rsidRDefault="002911D3" w:rsidP="002911D3">
      <w:pPr>
        <w:pStyle w:val="TH"/>
      </w:pPr>
      <w:r w:rsidRPr="009061DB">
        <w:t>Table E.2.2</w:t>
      </w:r>
      <w:r w:rsidRPr="009061DB">
        <w:noBreakHyphen/>
        <w:t xml:space="preserve">1: </w:t>
      </w:r>
      <w:r w:rsidRPr="009061DB">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2911D3" w:rsidRPr="009061DB" w14:paraId="7E7705FC" w14:textId="77777777" w:rsidTr="00A725E4">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5C6BADF" w14:textId="77777777" w:rsidR="002911D3" w:rsidRPr="009061DB" w:rsidRDefault="002911D3" w:rsidP="00A725E4">
            <w:pPr>
              <w:pStyle w:val="TAH"/>
              <w:rPr>
                <w:lang w:val="en-GB"/>
              </w:rPr>
            </w:pPr>
            <w:r w:rsidRPr="009061DB">
              <w:rPr>
                <w:lang w:val="en-GB"/>
              </w:rPr>
              <w:t>Parameter</w:t>
            </w:r>
          </w:p>
        </w:tc>
        <w:tc>
          <w:tcPr>
            <w:tcW w:w="7725" w:type="dxa"/>
            <w:tcBorders>
              <w:bottom w:val="none" w:sz="0" w:space="0" w:color="auto"/>
            </w:tcBorders>
            <w:shd w:val="clear" w:color="auto" w:fill="BFBFBF" w:themeFill="background1" w:themeFillShade="BF"/>
          </w:tcPr>
          <w:p w14:paraId="53FBD068" w14:textId="77777777" w:rsidR="002911D3" w:rsidRPr="009061DB" w:rsidRDefault="002911D3" w:rsidP="00A725E4">
            <w:pPr>
              <w:pStyle w:val="TAH"/>
              <w:rPr>
                <w:lang w:val="en-GB"/>
              </w:rPr>
            </w:pPr>
            <w:r w:rsidRPr="009061DB">
              <w:rPr>
                <w:lang w:val="en-GB"/>
              </w:rPr>
              <w:t>Value</w:t>
            </w:r>
          </w:p>
        </w:tc>
      </w:tr>
      <w:tr w:rsidR="002911D3" w:rsidRPr="009061DB" w14:paraId="029AF2D1" w14:textId="77777777" w:rsidTr="00A725E4">
        <w:tc>
          <w:tcPr>
            <w:tcW w:w="1696" w:type="dxa"/>
          </w:tcPr>
          <w:p w14:paraId="372D9D71" w14:textId="77777777" w:rsidR="002911D3" w:rsidRPr="009061DB" w:rsidRDefault="002911D3" w:rsidP="00A725E4">
            <w:pPr>
              <w:pStyle w:val="TAL"/>
              <w:rPr>
                <w:lang w:val="en-GB"/>
              </w:rPr>
            </w:pPr>
            <w:r w:rsidRPr="009061DB">
              <w:rPr>
                <w:lang w:val="en-GB"/>
              </w:rPr>
              <w:t>Parameter name</w:t>
            </w:r>
          </w:p>
        </w:tc>
        <w:tc>
          <w:tcPr>
            <w:tcW w:w="7725" w:type="dxa"/>
          </w:tcPr>
          <w:p w14:paraId="6BFDCC7E" w14:textId="77777777" w:rsidR="002911D3" w:rsidRPr="009061DB" w:rsidRDefault="002911D3" w:rsidP="00A725E4">
            <w:pPr>
              <w:pStyle w:val="TAL"/>
              <w:rPr>
                <w:rStyle w:val="Codechar"/>
                <w:noProof w:val="0"/>
                <w:lang w:val="en-GB"/>
              </w:rPr>
            </w:pPr>
            <w:r w:rsidRPr="009061DB">
              <w:rPr>
                <w:rStyle w:val="Codechar"/>
                <w:noProof w:val="0"/>
                <w:lang w:val="en-GB"/>
              </w:rPr>
              <w:t>profiles</w:t>
            </w:r>
          </w:p>
        </w:tc>
      </w:tr>
      <w:tr w:rsidR="002911D3" w:rsidRPr="009061DB" w14:paraId="5B7667A3" w14:textId="77777777" w:rsidTr="00A725E4">
        <w:tc>
          <w:tcPr>
            <w:tcW w:w="1696" w:type="dxa"/>
          </w:tcPr>
          <w:p w14:paraId="0D61E4EA" w14:textId="77777777" w:rsidR="002911D3" w:rsidRPr="009061DB" w:rsidRDefault="002911D3" w:rsidP="00A725E4">
            <w:pPr>
              <w:pStyle w:val="TAL"/>
              <w:rPr>
                <w:lang w:val="en-GB"/>
              </w:rPr>
            </w:pPr>
            <w:r w:rsidRPr="009061DB">
              <w:rPr>
                <w:lang w:val="en-GB"/>
              </w:rPr>
              <w:t>Parameter value</w:t>
            </w:r>
          </w:p>
        </w:tc>
        <w:tc>
          <w:tcPr>
            <w:tcW w:w="7725" w:type="dxa"/>
          </w:tcPr>
          <w:p w14:paraId="7F97A632" w14:textId="77777777" w:rsidR="002911D3" w:rsidRPr="009061DB" w:rsidRDefault="002911D3" w:rsidP="00A725E4">
            <w:pPr>
              <w:pStyle w:val="TAL"/>
              <w:rPr>
                <w:lang w:val="en-GB"/>
              </w:rPr>
            </w:pPr>
            <w:r w:rsidRPr="009061DB">
              <w:rPr>
                <w:lang w:val="en-GB"/>
              </w:rPr>
              <w:t xml:space="preserve">Optional attribute indicating one or more profiles to which the resource representation claims conformance. The contents of this attribute shall conform to either the </w:t>
            </w:r>
            <w:r w:rsidRPr="009061DB">
              <w:rPr>
                <w:i/>
                <w:lang w:val="en-GB"/>
              </w:rPr>
              <w:t>pro</w:t>
            </w:r>
            <w:r w:rsidRPr="009061DB">
              <w:rPr>
                <w:i/>
                <w:lang w:val="en-GB"/>
              </w:rPr>
              <w:noBreakHyphen/>
              <w:t>simple</w:t>
            </w:r>
            <w:r w:rsidRPr="009061DB">
              <w:rPr>
                <w:lang w:val="en-GB"/>
              </w:rPr>
              <w:t xml:space="preserve"> or </w:t>
            </w:r>
            <w:r w:rsidRPr="009061DB">
              <w:rPr>
                <w:i/>
                <w:lang w:val="en-GB"/>
              </w:rPr>
              <w:t>pro</w:t>
            </w:r>
            <w:r w:rsidRPr="009061DB">
              <w:rPr>
                <w:i/>
                <w:lang w:val="en-GB"/>
              </w:rPr>
              <w:noBreakHyphen/>
              <w:t>fancy</w:t>
            </w:r>
            <w:r w:rsidRPr="009061DB">
              <w:rPr>
                <w:lang w:val="en-GB"/>
              </w:rPr>
              <w:t xml:space="preserve"> productions specified in section 4.5 of IETF RFC 6381.</w:t>
            </w:r>
          </w:p>
          <w:p w14:paraId="77CFBE0D" w14:textId="77777777" w:rsidR="002911D3" w:rsidRPr="009061DB" w:rsidRDefault="002911D3" w:rsidP="00A725E4">
            <w:pPr>
              <w:pStyle w:val="TALcontinuation"/>
              <w:rPr>
                <w:lang w:val="en-GB"/>
              </w:rPr>
            </w:pPr>
            <w:r w:rsidRPr="009061DB">
              <w:rPr>
                <w:lang w:val="en-GB"/>
              </w:rPr>
              <w:t>The value is a fully-qualified term identifier URI from a controlled vocabulary.</w:t>
            </w:r>
          </w:p>
          <w:p w14:paraId="77BAFC85" w14:textId="77777777" w:rsidR="002911D3" w:rsidRPr="009061DB" w:rsidRDefault="002911D3" w:rsidP="00A725E4">
            <w:pPr>
              <w:pStyle w:val="TALcontinuation"/>
              <w:rPr>
                <w:lang w:val="en-GB"/>
              </w:rPr>
            </w:pPr>
            <w:r w:rsidRPr="009061DB">
              <w:rPr>
                <w:lang w:val="en-GB"/>
              </w:rPr>
              <w:t>The set of profile identifiers indicated in this parameter should match the set indicated in the profiles attribute of the corresponding User Service Description.</w:t>
            </w:r>
          </w:p>
        </w:tc>
      </w:tr>
    </w:tbl>
    <w:p w14:paraId="6872B2A7" w14:textId="77777777" w:rsidR="002911D3" w:rsidRPr="009061DB" w:rsidRDefault="002911D3" w:rsidP="002911D3">
      <w:pPr>
        <w:rPr>
          <w:rFonts w:eastAsia="MS Mincho"/>
        </w:rPr>
      </w:pPr>
    </w:p>
    <w:p w14:paraId="15FBFEFF" w14:textId="06A20907" w:rsidR="002911D3" w:rsidRPr="009061DB" w:rsidRDefault="002911D3" w:rsidP="002911D3">
      <w:pPr>
        <w:pStyle w:val="EX"/>
      </w:pPr>
      <w:r w:rsidRPr="009061DB">
        <w:t>EXAMPLE:</w:t>
      </w:r>
      <w:r w:rsidRPr="009061DB">
        <w:rPr>
          <w:rFonts w:ascii="Courier New" w:hAnsi="Courier New" w:cs="Courier New"/>
          <w:sz w:val="19"/>
          <w:szCs w:val="19"/>
        </w:rPr>
        <w:tab/>
        <w:t>application/3gpp-mbs-user-service-description+json;‌</w:t>
      </w:r>
      <w:r w:rsidRPr="004D63B5">
        <w:rPr>
          <w:rFonts w:ascii="Courier New" w:eastAsia="MS Mincho" w:hAnsi="Courier New" w:cs="Courier New"/>
          <w:b/>
          <w:bCs/>
          <w:sz w:val="19"/>
          <w:szCs w:val="19"/>
        </w:rPr>
        <w:t>profiles="urn:3GPP:26517:17:baseline</w:t>
      </w:r>
      <w:r w:rsidRPr="009061DB">
        <w:rPr>
          <w:rFonts w:ascii="Courier New" w:eastAsia="MS Mincho" w:hAnsi="Courier New" w:cs="Courier New"/>
          <w:sz w:val="19"/>
          <w:szCs w:val="19"/>
        </w:rPr>
        <w:t>;version="Rel17"</w:t>
      </w:r>
    </w:p>
    <w:p w14:paraId="7F72277E" w14:textId="77777777" w:rsidR="002911D3" w:rsidRPr="009061DB" w:rsidRDefault="002911D3" w:rsidP="002911D3">
      <w:pPr>
        <w:pStyle w:val="Heading2"/>
      </w:pPr>
      <w:bookmarkStart w:id="552" w:name="_Toc210211771"/>
      <w:r w:rsidRPr="009061DB">
        <w:t>E.2.3</w:t>
      </w:r>
      <w:r w:rsidRPr="009061DB">
        <w:tab/>
        <w:t>Version parameter</w:t>
      </w:r>
      <w:bookmarkEnd w:id="552"/>
    </w:p>
    <w:p w14:paraId="59620914" w14:textId="77777777" w:rsidR="002911D3" w:rsidRPr="009061DB" w:rsidRDefault="002911D3" w:rsidP="002911D3">
      <w:pPr>
        <w:keepNext/>
      </w:pPr>
      <w:r w:rsidRPr="009061DB">
        <w:t xml:space="preserve">Table E.2.3-1 specifies the </w:t>
      </w:r>
      <w:r w:rsidRPr="009061DB">
        <w:rPr>
          <w:rStyle w:val="Codechar"/>
          <w:noProof w:val="0"/>
          <w:lang w:val="en-GB"/>
        </w:rPr>
        <w:t>version</w:t>
      </w:r>
      <w:r w:rsidRPr="009061DB">
        <w:t xml:space="preserve"> parameter to be used with the MIME media type registered in clause E.2.1.</w:t>
      </w:r>
    </w:p>
    <w:p w14:paraId="21032B4B" w14:textId="77777777" w:rsidR="002911D3" w:rsidRPr="009061DB" w:rsidRDefault="002911D3" w:rsidP="002911D3">
      <w:pPr>
        <w:pStyle w:val="TH"/>
      </w:pPr>
      <w:r w:rsidRPr="009061DB">
        <w:t>Table E.2.3</w:t>
      </w:r>
      <w:r w:rsidRPr="009061DB">
        <w:noBreakHyphen/>
        <w:t xml:space="preserve">1: </w:t>
      </w:r>
      <w:r w:rsidRPr="009061DB">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2911D3" w:rsidRPr="009061DB" w14:paraId="437A0DD1" w14:textId="77777777" w:rsidTr="00A725E4">
        <w:trPr>
          <w:cnfStyle w:val="100000000000" w:firstRow="1" w:lastRow="0" w:firstColumn="0" w:lastColumn="0" w:oddVBand="0" w:evenVBand="0" w:oddHBand="0" w:evenHBand="0" w:firstRowFirstColumn="0" w:firstRowLastColumn="0" w:lastRowFirstColumn="0" w:lastRowLastColumn="0"/>
        </w:trPr>
        <w:tc>
          <w:tcPr>
            <w:tcW w:w="1696" w:type="dxa"/>
            <w:hideMark/>
          </w:tcPr>
          <w:p w14:paraId="11A0ACB9" w14:textId="77777777" w:rsidR="002911D3" w:rsidRPr="009061DB" w:rsidRDefault="002911D3" w:rsidP="00A725E4">
            <w:pPr>
              <w:pStyle w:val="TAH"/>
              <w:rPr>
                <w:lang w:val="en-GB"/>
              </w:rPr>
            </w:pPr>
            <w:r w:rsidRPr="009061DB">
              <w:rPr>
                <w:lang w:val="en-GB"/>
              </w:rPr>
              <w:t>Parameter</w:t>
            </w:r>
          </w:p>
        </w:tc>
        <w:tc>
          <w:tcPr>
            <w:tcW w:w="7725" w:type="dxa"/>
            <w:hideMark/>
          </w:tcPr>
          <w:p w14:paraId="5C0EEBD4" w14:textId="77777777" w:rsidR="002911D3" w:rsidRPr="009061DB" w:rsidRDefault="002911D3" w:rsidP="00A725E4">
            <w:pPr>
              <w:pStyle w:val="TAH"/>
              <w:rPr>
                <w:lang w:val="en-GB"/>
              </w:rPr>
            </w:pPr>
            <w:r w:rsidRPr="009061DB">
              <w:rPr>
                <w:lang w:val="en-GB"/>
              </w:rPr>
              <w:t>Value</w:t>
            </w:r>
          </w:p>
        </w:tc>
      </w:tr>
      <w:tr w:rsidR="002911D3" w:rsidRPr="009061DB" w14:paraId="33E20411" w14:textId="77777777" w:rsidTr="00A725E4">
        <w:tc>
          <w:tcPr>
            <w:tcW w:w="1696" w:type="dxa"/>
            <w:hideMark/>
          </w:tcPr>
          <w:p w14:paraId="3C70D0AF" w14:textId="77777777" w:rsidR="002911D3" w:rsidRPr="009061DB" w:rsidRDefault="002911D3" w:rsidP="00A725E4">
            <w:pPr>
              <w:pStyle w:val="TAL"/>
              <w:rPr>
                <w:lang w:val="en-GB"/>
              </w:rPr>
            </w:pPr>
            <w:r w:rsidRPr="009061DB">
              <w:rPr>
                <w:lang w:val="en-GB"/>
              </w:rPr>
              <w:t>Parameter name</w:t>
            </w:r>
          </w:p>
        </w:tc>
        <w:tc>
          <w:tcPr>
            <w:tcW w:w="7725" w:type="dxa"/>
            <w:hideMark/>
          </w:tcPr>
          <w:p w14:paraId="4F02A789" w14:textId="77777777" w:rsidR="002911D3" w:rsidRPr="009061DB" w:rsidRDefault="002911D3" w:rsidP="00A725E4">
            <w:pPr>
              <w:pStyle w:val="TAL"/>
              <w:rPr>
                <w:rStyle w:val="Codechar"/>
                <w:noProof w:val="0"/>
                <w:lang w:val="en-GB"/>
              </w:rPr>
            </w:pPr>
            <w:r w:rsidRPr="009061DB">
              <w:rPr>
                <w:rStyle w:val="Codechar"/>
                <w:noProof w:val="0"/>
                <w:lang w:val="en-GB"/>
              </w:rPr>
              <w:t>version</w:t>
            </w:r>
          </w:p>
        </w:tc>
      </w:tr>
      <w:tr w:rsidR="002911D3" w:rsidRPr="009061DB" w14:paraId="7CD38174" w14:textId="77777777" w:rsidTr="00A725E4">
        <w:tc>
          <w:tcPr>
            <w:tcW w:w="1696" w:type="dxa"/>
            <w:hideMark/>
          </w:tcPr>
          <w:p w14:paraId="00C2DD17" w14:textId="77777777" w:rsidR="002911D3" w:rsidRPr="009061DB" w:rsidRDefault="002911D3" w:rsidP="00A725E4">
            <w:pPr>
              <w:pStyle w:val="TAL"/>
              <w:rPr>
                <w:lang w:val="en-GB"/>
              </w:rPr>
            </w:pPr>
            <w:r w:rsidRPr="009061DB">
              <w:rPr>
                <w:lang w:val="en-GB"/>
              </w:rPr>
              <w:t>Parameter value</w:t>
            </w:r>
          </w:p>
        </w:tc>
        <w:tc>
          <w:tcPr>
            <w:tcW w:w="7725" w:type="dxa"/>
            <w:hideMark/>
          </w:tcPr>
          <w:p w14:paraId="4EA877D2" w14:textId="77777777" w:rsidR="002911D3" w:rsidRPr="009061DB" w:rsidRDefault="002911D3" w:rsidP="00A725E4">
            <w:pPr>
              <w:pStyle w:val="TAL"/>
              <w:rPr>
                <w:lang w:val="en-GB"/>
              </w:rPr>
            </w:pPr>
            <w:r w:rsidRPr="009061DB">
              <w:rPr>
                <w:lang w:val="en-GB"/>
              </w:rPr>
              <w:t>A comma-separated list of versions of the Object Manifest schema to which the document conforms. The value specified in clause D.1 of 3GPP TS 26.517 encodes the last 3GPP release in which a change to the document schema was approved.</w:t>
            </w:r>
          </w:p>
          <w:p w14:paraId="3009A389" w14:textId="77777777" w:rsidR="002911D3" w:rsidRPr="009061DB" w:rsidRDefault="002911D3" w:rsidP="00A725E4">
            <w:pPr>
              <w:pStyle w:val="TALcontinuation"/>
              <w:rPr>
                <w:lang w:val="en-GB"/>
              </w:rPr>
            </w:pPr>
            <w:r w:rsidRPr="009061DB">
              <w:rPr>
                <w:lang w:val="en-GB"/>
              </w:rPr>
              <w:t>The purpose of the parameter is to allow schema conformance to be assessed by a recipient before attempting to parse the contents of a received document.</w:t>
            </w:r>
          </w:p>
        </w:tc>
      </w:tr>
    </w:tbl>
    <w:p w14:paraId="591A324E" w14:textId="77777777" w:rsidR="002911D3" w:rsidRPr="009061DB" w:rsidRDefault="002911D3" w:rsidP="002911D3">
      <w:pPr>
        <w:rPr>
          <w:rFonts w:eastAsia="MS Mincho"/>
        </w:rPr>
      </w:pPr>
    </w:p>
    <w:p w14:paraId="5D08BB37" w14:textId="77777777" w:rsidR="002911D3" w:rsidRPr="009061DB" w:rsidRDefault="002911D3" w:rsidP="002911D3">
      <w:pPr>
        <w:pStyle w:val="EX"/>
      </w:pPr>
      <w:r w:rsidRPr="009061DB">
        <w:t>EXAMPLE:</w:t>
      </w:r>
      <w:r w:rsidRPr="009061DB">
        <w:tab/>
      </w:r>
      <w:r w:rsidRPr="009061DB">
        <w:rPr>
          <w:rFonts w:ascii="Courier New" w:hAnsi="Courier New" w:cs="Courier New"/>
          <w:sz w:val="19"/>
          <w:szCs w:val="19"/>
        </w:rPr>
        <w:t>application/3gpp-mbs-user-service-description+json</w:t>
      </w:r>
      <w:r w:rsidRPr="009061DB">
        <w:rPr>
          <w:rFonts w:ascii="Courier New" w:eastAsia="MS Mincho" w:hAnsi="Courier New" w:cs="Courier New"/>
          <w:sz w:val="19"/>
          <w:szCs w:val="19"/>
        </w:rPr>
        <w:t>;‌profiles="urn:3GPP:26517:17:baseline";‌</w:t>
      </w:r>
      <w:r w:rsidRPr="009061DB">
        <w:rPr>
          <w:rFonts w:ascii="Courier New" w:eastAsia="MS Mincho" w:hAnsi="Courier New" w:cs="Courier New"/>
          <w:b/>
          <w:bCs/>
          <w:sz w:val="19"/>
          <w:szCs w:val="19"/>
        </w:rPr>
        <w:t>version="Rel17"</w:t>
      </w:r>
    </w:p>
    <w:p w14:paraId="13BDDC29" w14:textId="7C24E507" w:rsidR="0060556C" w:rsidRPr="001B367A" w:rsidRDefault="0060556C" w:rsidP="0060556C">
      <w:pPr>
        <w:pStyle w:val="Heading1"/>
      </w:pPr>
      <w:bookmarkStart w:id="553" w:name="_Toc210211772"/>
      <w:r w:rsidRPr="001B367A">
        <w:lastRenderedPageBreak/>
        <w:t>E.</w:t>
      </w:r>
      <w:r>
        <w:t>3</w:t>
      </w:r>
      <w:r w:rsidRPr="001B367A">
        <w:tab/>
        <w:t>Registration of MIME media type</w:t>
      </w:r>
      <w:r>
        <w:t xml:space="preserve"> for MBS User Services object manifest document</w:t>
      </w:r>
      <w:bookmarkEnd w:id="553"/>
    </w:p>
    <w:p w14:paraId="75B3B9CD" w14:textId="77777777" w:rsidR="0060556C" w:rsidRDefault="0060556C" w:rsidP="0060556C">
      <w:pPr>
        <w:pStyle w:val="Heading2"/>
      </w:pPr>
      <w:bookmarkStart w:id="554" w:name="_Toc210211773"/>
      <w:bookmarkStart w:id="555" w:name="_MCCTEMPBM_CRPT22990112___7"/>
      <w:r>
        <w:t>E.3.1</w:t>
      </w:r>
      <w:r>
        <w:tab/>
        <w:t>General</w:t>
      </w:r>
      <w:bookmarkEnd w:id="554"/>
    </w:p>
    <w:p w14:paraId="0AEBF46C" w14:textId="5188ECA1" w:rsidR="0060556C" w:rsidRPr="001B367A" w:rsidRDefault="0060556C" w:rsidP="00856BAA">
      <w:pPr>
        <w:keepNext/>
      </w:pPr>
      <w:r w:rsidRPr="001B367A">
        <w:t xml:space="preserve">The MIME media type </w:t>
      </w:r>
      <w:r>
        <w:t>specified in t</w:t>
      </w:r>
      <w:r w:rsidRPr="001B367A">
        <w:t>able E.</w:t>
      </w:r>
      <w:r>
        <w:t>3</w:t>
      </w:r>
      <w:r w:rsidRPr="001B367A">
        <w:t>.1-1</w:t>
      </w:r>
      <w:r>
        <w:t xml:space="preserve"> below</w:t>
      </w:r>
      <w:r w:rsidRPr="001B367A">
        <w:t xml:space="preserve"> denotes that the message body is a JSON instance document compliant with the </w:t>
      </w:r>
      <w:r>
        <w:rPr>
          <w:rStyle w:val="Codechar"/>
        </w:rPr>
        <w:t>ObjectManifest</w:t>
      </w:r>
      <w:r w:rsidRPr="001B367A">
        <w:t xml:space="preserve"> YAML schema specified in clause </w:t>
      </w:r>
      <w:r>
        <w:t>D</w:t>
      </w:r>
      <w:r w:rsidRPr="001B367A">
        <w:t>.1.</w:t>
      </w:r>
    </w:p>
    <w:p w14:paraId="1161FCBD" w14:textId="34CDE969" w:rsidR="0060556C" w:rsidRPr="00C537E3" w:rsidRDefault="0060556C" w:rsidP="0060556C">
      <w:pPr>
        <w:pStyle w:val="TH"/>
      </w:pPr>
      <w:bookmarkStart w:id="556" w:name="_CRTableE_2_11"/>
      <w:bookmarkEnd w:id="555"/>
      <w:r w:rsidRPr="001B367A">
        <w:t>Table </w:t>
      </w:r>
      <w:bookmarkEnd w:id="556"/>
      <w:r w:rsidRPr="001B367A">
        <w:t>E.</w:t>
      </w:r>
      <w:r>
        <w:t>3</w:t>
      </w:r>
      <w:r w:rsidRPr="001B367A">
        <w:t>.1</w:t>
      </w:r>
      <w:r w:rsidRPr="001B367A">
        <w:noBreakHyphen/>
        <w:t xml:space="preserve">1: </w:t>
      </w:r>
      <w:r w:rsidRPr="001B367A">
        <w:rPr>
          <w:rFonts w:eastAsia="MS Mincho"/>
          <w:szCs w:val="24"/>
        </w:rPr>
        <w:t xml:space="preserve">MIME media type registration for </w:t>
      </w:r>
      <w:r>
        <w:rPr>
          <w:rFonts w:eastAsia="MS Mincho"/>
          <w:szCs w:val="24"/>
        </w:rPr>
        <w:t>MBS User Services object manifest document</w:t>
      </w:r>
    </w:p>
    <w:tbl>
      <w:tblPr>
        <w:tblStyle w:val="ETSItablestyle"/>
        <w:tblW w:w="5000" w:type="pct"/>
        <w:tblInd w:w="0" w:type="dxa"/>
        <w:tblLayout w:type="fixed"/>
        <w:tblLook w:val="0620" w:firstRow="1" w:lastRow="0" w:firstColumn="0" w:lastColumn="0" w:noHBand="1" w:noVBand="1"/>
      </w:tblPr>
      <w:tblGrid>
        <w:gridCol w:w="1129"/>
        <w:gridCol w:w="2553"/>
        <w:gridCol w:w="5949"/>
      </w:tblGrid>
      <w:tr w:rsidR="0060556C" w:rsidRPr="001B367A" w14:paraId="2F7C6744" w14:textId="77777777" w:rsidTr="00856BAA">
        <w:trPr>
          <w:cnfStyle w:val="100000000000" w:firstRow="1" w:lastRow="0" w:firstColumn="0" w:lastColumn="0" w:oddVBand="0" w:evenVBand="0" w:oddHBand="0" w:evenHBand="0" w:firstRowFirstColumn="0" w:firstRowLastColumn="0" w:lastRowFirstColumn="0" w:lastRowLastColumn="0"/>
        </w:trPr>
        <w:tc>
          <w:tcPr>
            <w:tcW w:w="3681" w:type="dxa"/>
            <w:gridSpan w:val="2"/>
          </w:tcPr>
          <w:p w14:paraId="7729A41E" w14:textId="77777777" w:rsidR="0060556C" w:rsidRPr="001E6AC7" w:rsidRDefault="0060556C" w:rsidP="004D403E">
            <w:pPr>
              <w:pStyle w:val="TAH"/>
            </w:pPr>
            <w:r w:rsidRPr="001E6AC7">
              <w:t>Parameter</w:t>
            </w:r>
          </w:p>
        </w:tc>
        <w:tc>
          <w:tcPr>
            <w:tcW w:w="5948" w:type="dxa"/>
          </w:tcPr>
          <w:p w14:paraId="1389FB5A" w14:textId="77777777" w:rsidR="0060556C" w:rsidRPr="001E6AC7" w:rsidRDefault="0060556C" w:rsidP="004D403E">
            <w:pPr>
              <w:pStyle w:val="TAH"/>
            </w:pPr>
            <w:r w:rsidRPr="001E6AC7">
              <w:t>Value</w:t>
            </w:r>
          </w:p>
        </w:tc>
      </w:tr>
      <w:tr w:rsidR="0060556C" w:rsidRPr="001B367A" w14:paraId="536B4D5C" w14:textId="77777777" w:rsidTr="00856BAA">
        <w:tc>
          <w:tcPr>
            <w:tcW w:w="3681" w:type="dxa"/>
            <w:gridSpan w:val="2"/>
          </w:tcPr>
          <w:p w14:paraId="52925EB0" w14:textId="77777777" w:rsidR="0060556C" w:rsidRPr="001B367A" w:rsidRDefault="0060556C" w:rsidP="00856BAA">
            <w:pPr>
              <w:pStyle w:val="TAR"/>
              <w:rPr>
                <w:rStyle w:val="Codechar"/>
              </w:rPr>
            </w:pPr>
            <w:bookmarkStart w:id="557" w:name="_MCCTEMPBM_CRPT22990114___5" w:colFirst="0" w:colLast="0"/>
            <w:r w:rsidRPr="001B367A">
              <w:t>MIME media type name</w:t>
            </w:r>
          </w:p>
        </w:tc>
        <w:tc>
          <w:tcPr>
            <w:tcW w:w="5948" w:type="dxa"/>
          </w:tcPr>
          <w:p w14:paraId="54476E9D" w14:textId="77777777" w:rsidR="0060556C" w:rsidRPr="001B367A" w:rsidRDefault="0060556C" w:rsidP="004D403E">
            <w:pPr>
              <w:pStyle w:val="TAL"/>
              <w:rPr>
                <w:rStyle w:val="Codechar"/>
              </w:rPr>
            </w:pPr>
            <w:r w:rsidRPr="001B367A">
              <w:rPr>
                <w:rStyle w:val="Codechar"/>
              </w:rPr>
              <w:t>application</w:t>
            </w:r>
          </w:p>
        </w:tc>
      </w:tr>
      <w:tr w:rsidR="0060556C" w:rsidRPr="001B367A" w14:paraId="4AE92439" w14:textId="77777777" w:rsidTr="00856BAA">
        <w:tc>
          <w:tcPr>
            <w:tcW w:w="3681" w:type="dxa"/>
            <w:gridSpan w:val="2"/>
          </w:tcPr>
          <w:p w14:paraId="56839178" w14:textId="77777777" w:rsidR="0060556C" w:rsidRDefault="0060556C" w:rsidP="00856BAA">
            <w:pPr>
              <w:pStyle w:val="TAR"/>
              <w:rPr>
                <w:rStyle w:val="Codechar"/>
                <w:lang w:val="en-GB"/>
              </w:rPr>
            </w:pPr>
            <w:bookmarkStart w:id="558" w:name="_MCCTEMPBM_CRPT22990115___5" w:colFirst="0" w:colLast="0"/>
            <w:bookmarkEnd w:id="557"/>
            <w:r w:rsidRPr="001B367A">
              <w:t>MIME subtype name</w:t>
            </w:r>
          </w:p>
        </w:tc>
        <w:tc>
          <w:tcPr>
            <w:tcW w:w="5948" w:type="dxa"/>
          </w:tcPr>
          <w:p w14:paraId="10709AA3" w14:textId="77777777" w:rsidR="0060556C" w:rsidRPr="001B367A" w:rsidRDefault="0060556C" w:rsidP="004D403E">
            <w:pPr>
              <w:pStyle w:val="TAL"/>
              <w:rPr>
                <w:rStyle w:val="Codechar"/>
                <w:lang w:val="en-GB"/>
              </w:rPr>
            </w:pPr>
            <w:r>
              <w:rPr>
                <w:rStyle w:val="Codechar"/>
                <w:lang w:val="en-GB"/>
              </w:rPr>
              <w:t>3gpp-</w:t>
            </w:r>
            <w:r w:rsidRPr="12DD54EC">
              <w:rPr>
                <w:rStyle w:val="Codechar"/>
                <w:lang w:val="en-GB"/>
              </w:rPr>
              <w:t>mbs-object-manifest+json</w:t>
            </w:r>
          </w:p>
        </w:tc>
      </w:tr>
      <w:tr w:rsidR="0060556C" w:rsidRPr="001B367A" w14:paraId="1AF93095" w14:textId="77777777" w:rsidTr="00856BAA">
        <w:tc>
          <w:tcPr>
            <w:tcW w:w="3681" w:type="dxa"/>
            <w:gridSpan w:val="2"/>
          </w:tcPr>
          <w:p w14:paraId="6D1F83B5" w14:textId="77777777" w:rsidR="0060556C" w:rsidRPr="00646CB1" w:rsidRDefault="0060556C" w:rsidP="00856BAA">
            <w:pPr>
              <w:pStyle w:val="TAR"/>
              <w:rPr>
                <w:rStyle w:val="Codechar"/>
              </w:rPr>
            </w:pPr>
            <w:bookmarkStart w:id="559" w:name="_MCCTEMPBM_CRPT22990116___5" w:colFirst="0" w:colLast="0"/>
            <w:bookmarkEnd w:id="558"/>
            <w:r w:rsidRPr="001B367A">
              <w:t>Required parameters</w:t>
            </w:r>
          </w:p>
        </w:tc>
        <w:tc>
          <w:tcPr>
            <w:tcW w:w="5948" w:type="dxa"/>
          </w:tcPr>
          <w:p w14:paraId="6D0CB142" w14:textId="77777777" w:rsidR="0060556C" w:rsidRPr="00646CB1" w:rsidRDefault="0060556C" w:rsidP="004D403E">
            <w:pPr>
              <w:pStyle w:val="TAL"/>
              <w:rPr>
                <w:rStyle w:val="Codechar"/>
              </w:rPr>
            </w:pPr>
            <w:r w:rsidRPr="00646CB1">
              <w:rPr>
                <w:rStyle w:val="Codechar"/>
              </w:rPr>
              <w:t>version</w:t>
            </w:r>
            <w:r w:rsidRPr="001B367A">
              <w:t xml:space="preserve"> </w:t>
            </w:r>
            <w:r>
              <w:t xml:space="preserve">(see </w:t>
            </w:r>
            <w:r w:rsidRPr="001B367A">
              <w:t>clause E.</w:t>
            </w:r>
            <w:r>
              <w:t>3</w:t>
            </w:r>
            <w:r w:rsidRPr="001B367A">
              <w:t>.2</w:t>
            </w:r>
            <w:r>
              <w:t xml:space="preserve"> of 3GPP TS 26.517).</w:t>
            </w:r>
          </w:p>
        </w:tc>
      </w:tr>
      <w:tr w:rsidR="0060556C" w:rsidRPr="001B367A" w14:paraId="104509C5" w14:textId="77777777" w:rsidTr="00856BAA">
        <w:tc>
          <w:tcPr>
            <w:tcW w:w="3681" w:type="dxa"/>
            <w:gridSpan w:val="2"/>
          </w:tcPr>
          <w:p w14:paraId="64C9847E" w14:textId="77777777" w:rsidR="0060556C" w:rsidRDefault="0060556C" w:rsidP="00856BAA">
            <w:pPr>
              <w:pStyle w:val="TAR"/>
            </w:pPr>
            <w:bookmarkStart w:id="560" w:name="_MCCTEMPBM_CRPT22990117___5" w:colFirst="0" w:colLast="0"/>
            <w:bookmarkEnd w:id="559"/>
            <w:r w:rsidRPr="001B367A">
              <w:t>Optional parameters</w:t>
            </w:r>
          </w:p>
        </w:tc>
        <w:tc>
          <w:tcPr>
            <w:tcW w:w="5948" w:type="dxa"/>
          </w:tcPr>
          <w:p w14:paraId="21ECB0BD" w14:textId="77777777" w:rsidR="0060556C" w:rsidRPr="001B367A" w:rsidRDefault="0060556C" w:rsidP="004D403E">
            <w:pPr>
              <w:pStyle w:val="TAL"/>
            </w:pPr>
            <w:r>
              <w:t>None</w:t>
            </w:r>
            <w:r w:rsidRPr="001B367A">
              <w:t>.</w:t>
            </w:r>
          </w:p>
        </w:tc>
      </w:tr>
      <w:tr w:rsidR="0060556C" w:rsidRPr="001B367A" w14:paraId="6AC47768" w14:textId="77777777" w:rsidTr="00856BAA">
        <w:tc>
          <w:tcPr>
            <w:tcW w:w="3681" w:type="dxa"/>
            <w:gridSpan w:val="2"/>
          </w:tcPr>
          <w:p w14:paraId="43948C81" w14:textId="77777777" w:rsidR="0060556C" w:rsidRPr="001B367A" w:rsidRDefault="0060556C" w:rsidP="00856BAA">
            <w:pPr>
              <w:pStyle w:val="TAR"/>
            </w:pPr>
            <w:bookmarkStart w:id="561" w:name="_MCCTEMPBM_CRPT22990118___5" w:colFirst="0" w:colLast="0"/>
            <w:bookmarkEnd w:id="560"/>
            <w:r w:rsidRPr="001B367A">
              <w:t>Encoding considerations</w:t>
            </w:r>
          </w:p>
        </w:tc>
        <w:tc>
          <w:tcPr>
            <w:tcW w:w="5948" w:type="dxa"/>
          </w:tcPr>
          <w:p w14:paraId="34DF04B6" w14:textId="77777777" w:rsidR="0060556C" w:rsidRPr="001B367A" w:rsidRDefault="0060556C" w:rsidP="004D403E">
            <w:pPr>
              <w:pStyle w:val="TAL"/>
            </w:pPr>
            <w:r w:rsidRPr="001B367A">
              <w:t xml:space="preserve">This is a JSON document, and the encoding considerations are the same as for media type </w:t>
            </w:r>
            <w:r w:rsidRPr="001B367A">
              <w:rPr>
                <w:rStyle w:val="Codechar"/>
              </w:rPr>
              <w:t>application/json</w:t>
            </w:r>
            <w:r w:rsidRPr="001B367A">
              <w:t xml:space="preserve"> defined in IETF RFC 8259.</w:t>
            </w:r>
          </w:p>
        </w:tc>
      </w:tr>
      <w:tr w:rsidR="0060556C" w:rsidRPr="001B367A" w14:paraId="05FA0A01" w14:textId="77777777" w:rsidTr="00856BAA">
        <w:tc>
          <w:tcPr>
            <w:tcW w:w="3681" w:type="dxa"/>
            <w:gridSpan w:val="2"/>
          </w:tcPr>
          <w:p w14:paraId="0E25C0F4" w14:textId="77777777" w:rsidR="0060556C" w:rsidRPr="001B367A" w:rsidRDefault="0060556C" w:rsidP="00856BAA">
            <w:pPr>
              <w:pStyle w:val="TAR"/>
            </w:pPr>
            <w:bookmarkStart w:id="562" w:name="_MCCTEMPBM_CRPT22990119___5" w:colFirst="0" w:colLast="0"/>
            <w:bookmarkEnd w:id="561"/>
            <w:r w:rsidRPr="001B367A">
              <w:t>Security considerations</w:t>
            </w:r>
          </w:p>
        </w:tc>
        <w:tc>
          <w:tcPr>
            <w:tcW w:w="5948" w:type="dxa"/>
          </w:tcPr>
          <w:p w14:paraId="596800F8" w14:textId="77777777" w:rsidR="0060556C" w:rsidRPr="001B367A" w:rsidRDefault="0060556C" w:rsidP="004D403E">
            <w:pPr>
              <w:pStyle w:val="TAL"/>
            </w:pPr>
            <w:r w:rsidRPr="001B367A">
              <w:t xml:space="preserve">This media format is used to </w:t>
            </w:r>
            <w:r>
              <w:t>describe a set of objects to</w:t>
            </w:r>
            <w:r w:rsidRPr="001B367A">
              <w:t xml:space="preserve"> the </w:t>
            </w:r>
            <w:r>
              <w:t>MBS Transport Function to be transmitted in an MBS Distribution Session as part of</w:t>
            </w:r>
            <w:r w:rsidRPr="001B367A">
              <w:t xml:space="preserve"> </w:t>
            </w:r>
            <w:r>
              <w:t xml:space="preserve">an </w:t>
            </w:r>
            <w:r w:rsidRPr="001B367A">
              <w:t xml:space="preserve">MBS User Service. This format is highly susceptible to manipulation or spoofing for attacks </w:t>
            </w:r>
            <w:r>
              <w:t>designed to affect the set of objects ingested by the MBSTF and transmitted to receivers</w:t>
            </w:r>
            <w:r w:rsidRPr="001B367A">
              <w:t>. Both integrity protection and source authentication are recommended to prevent misleading of the receiver.</w:t>
            </w:r>
          </w:p>
        </w:tc>
      </w:tr>
      <w:tr w:rsidR="0060556C" w:rsidRPr="001B367A" w14:paraId="444467B1" w14:textId="77777777" w:rsidTr="00856BAA">
        <w:tc>
          <w:tcPr>
            <w:tcW w:w="3681" w:type="dxa"/>
            <w:gridSpan w:val="2"/>
          </w:tcPr>
          <w:p w14:paraId="645E8F05" w14:textId="77777777" w:rsidR="0060556C" w:rsidRPr="001B367A" w:rsidRDefault="0060556C" w:rsidP="00856BAA">
            <w:pPr>
              <w:pStyle w:val="TAR"/>
            </w:pPr>
            <w:bookmarkStart w:id="563" w:name="_MCCTEMPBM_CRPT22990120___5" w:colFirst="0" w:colLast="0"/>
            <w:bookmarkEnd w:id="562"/>
            <w:r w:rsidRPr="001B367A">
              <w:t>Interoperability considerations</w:t>
            </w:r>
          </w:p>
        </w:tc>
        <w:tc>
          <w:tcPr>
            <w:tcW w:w="5948" w:type="dxa"/>
          </w:tcPr>
          <w:p w14:paraId="1AA197AC" w14:textId="77777777" w:rsidR="0060556C" w:rsidRPr="001B367A" w:rsidRDefault="0060556C" w:rsidP="004D403E">
            <w:pPr>
              <w:pStyle w:val="TAL"/>
            </w:pPr>
            <w:r w:rsidRPr="001B367A">
              <w:t xml:space="preserve">The specification defines a platform-independent </w:t>
            </w:r>
            <w:r>
              <w:t>manifest</w:t>
            </w:r>
            <w:r w:rsidRPr="001B367A">
              <w:t xml:space="preserve"> document</w:t>
            </w:r>
            <w:r>
              <w:t xml:space="preserve"> format</w:t>
            </w:r>
            <w:r w:rsidRPr="001B367A">
              <w:t>, and it is intended that wide interoperability can be achieved.</w:t>
            </w:r>
          </w:p>
        </w:tc>
      </w:tr>
      <w:tr w:rsidR="0060556C" w:rsidRPr="001B367A" w14:paraId="552B6718" w14:textId="77777777" w:rsidTr="00856BAA">
        <w:tc>
          <w:tcPr>
            <w:tcW w:w="3681" w:type="dxa"/>
            <w:gridSpan w:val="2"/>
          </w:tcPr>
          <w:p w14:paraId="0F4AD2B6" w14:textId="77777777" w:rsidR="0060556C" w:rsidRPr="001B367A" w:rsidRDefault="0060556C" w:rsidP="00856BAA">
            <w:pPr>
              <w:pStyle w:val="TAR"/>
            </w:pPr>
            <w:bookmarkStart w:id="564" w:name="_MCCTEMPBM_CRPT22990121___5" w:colFirst="0" w:colLast="0"/>
            <w:bookmarkEnd w:id="563"/>
            <w:r w:rsidRPr="001B367A">
              <w:t>Published specification</w:t>
            </w:r>
          </w:p>
        </w:tc>
        <w:tc>
          <w:tcPr>
            <w:tcW w:w="5948" w:type="dxa"/>
          </w:tcPr>
          <w:p w14:paraId="448248B0" w14:textId="77777777" w:rsidR="0060556C" w:rsidRPr="001B367A" w:rsidRDefault="0060556C" w:rsidP="004D403E">
            <w:pPr>
              <w:pStyle w:val="TAL"/>
            </w:pPr>
            <w:r w:rsidRPr="001B367A">
              <w:t>3GPP TS 26.517</w:t>
            </w:r>
            <w:r>
              <w:t xml:space="preserve"> clause D.1</w:t>
            </w:r>
          </w:p>
        </w:tc>
      </w:tr>
      <w:tr w:rsidR="0060556C" w:rsidRPr="001B367A" w14:paraId="3998DAE2" w14:textId="77777777" w:rsidTr="00856BAA">
        <w:tc>
          <w:tcPr>
            <w:tcW w:w="3681" w:type="dxa"/>
            <w:gridSpan w:val="2"/>
          </w:tcPr>
          <w:p w14:paraId="7D1EF7C7" w14:textId="77777777" w:rsidR="0060556C" w:rsidRPr="001B367A" w:rsidRDefault="0060556C" w:rsidP="00856BAA">
            <w:pPr>
              <w:pStyle w:val="TAR"/>
            </w:pPr>
            <w:bookmarkStart w:id="565" w:name="_MCCTEMPBM_CRPT22990122___5" w:colFirst="0" w:colLast="0"/>
            <w:bookmarkEnd w:id="564"/>
            <w:r w:rsidRPr="001B367A">
              <w:t>Applications which use this media type</w:t>
            </w:r>
          </w:p>
        </w:tc>
        <w:tc>
          <w:tcPr>
            <w:tcW w:w="5948" w:type="dxa"/>
          </w:tcPr>
          <w:p w14:paraId="28149B5C" w14:textId="77777777" w:rsidR="0060556C" w:rsidRPr="001B367A" w:rsidRDefault="0060556C" w:rsidP="004D403E">
            <w:pPr>
              <w:pStyle w:val="TAL"/>
            </w:pPr>
            <w:r w:rsidRPr="001B367A">
              <w:t>3GPP MBS-based applications and services</w:t>
            </w:r>
          </w:p>
        </w:tc>
      </w:tr>
      <w:bookmarkEnd w:id="565"/>
      <w:tr w:rsidR="0060556C" w:rsidRPr="001B367A" w14:paraId="3FA58FA5" w14:textId="77777777" w:rsidTr="00856BAA">
        <w:tc>
          <w:tcPr>
            <w:tcW w:w="3681" w:type="dxa"/>
            <w:gridSpan w:val="2"/>
          </w:tcPr>
          <w:p w14:paraId="3811EE5D" w14:textId="77777777" w:rsidR="0060556C" w:rsidRPr="001B367A" w:rsidRDefault="0060556C" w:rsidP="00856BAA">
            <w:pPr>
              <w:pStyle w:val="TAR"/>
            </w:pPr>
            <w:r>
              <w:t>Fragment identifier considerations</w:t>
            </w:r>
          </w:p>
        </w:tc>
        <w:tc>
          <w:tcPr>
            <w:tcW w:w="5948" w:type="dxa"/>
          </w:tcPr>
          <w:p w14:paraId="22F22C98" w14:textId="77777777" w:rsidR="0060556C" w:rsidRPr="001B367A" w:rsidRDefault="0060556C" w:rsidP="004D403E">
            <w:pPr>
              <w:pStyle w:val="TAL"/>
            </w:pPr>
            <w:r>
              <w:t>The provisions of RFC 6901 (JSON Pointer) apply.</w:t>
            </w:r>
          </w:p>
        </w:tc>
      </w:tr>
      <w:tr w:rsidR="0060556C" w:rsidRPr="001B367A" w14:paraId="501DF099" w14:textId="77777777" w:rsidTr="00856BAA">
        <w:tc>
          <w:tcPr>
            <w:tcW w:w="3681" w:type="dxa"/>
            <w:gridSpan w:val="2"/>
          </w:tcPr>
          <w:p w14:paraId="4D849145" w14:textId="77777777" w:rsidR="0060556C" w:rsidRPr="001B367A" w:rsidRDefault="0060556C" w:rsidP="00856BAA">
            <w:pPr>
              <w:pStyle w:val="TAR"/>
            </w:pPr>
            <w:r w:rsidRPr="001B367A">
              <w:t>Restrictions on usage</w:t>
            </w:r>
          </w:p>
        </w:tc>
        <w:tc>
          <w:tcPr>
            <w:tcW w:w="5948" w:type="dxa"/>
          </w:tcPr>
          <w:p w14:paraId="71C5E638" w14:textId="77777777" w:rsidR="0060556C" w:rsidRPr="001B367A" w:rsidRDefault="0060556C" w:rsidP="004D403E">
            <w:pPr>
              <w:pStyle w:val="TAL"/>
            </w:pPr>
            <w:r w:rsidRPr="001B367A">
              <w:t>None</w:t>
            </w:r>
          </w:p>
        </w:tc>
      </w:tr>
      <w:tr w:rsidR="0060556C" w:rsidRPr="001B367A" w14:paraId="5E2A9CF4" w14:textId="77777777" w:rsidTr="00856BAA">
        <w:tc>
          <w:tcPr>
            <w:tcW w:w="3681" w:type="dxa"/>
            <w:gridSpan w:val="2"/>
          </w:tcPr>
          <w:p w14:paraId="27A3F9F8" w14:textId="77777777" w:rsidR="0060556C" w:rsidRPr="001B367A" w:rsidRDefault="0060556C" w:rsidP="00856BAA">
            <w:pPr>
              <w:pStyle w:val="TAR"/>
            </w:pPr>
            <w:r>
              <w:t>Provisional registration?</w:t>
            </w:r>
          </w:p>
        </w:tc>
        <w:tc>
          <w:tcPr>
            <w:tcW w:w="5948" w:type="dxa"/>
          </w:tcPr>
          <w:p w14:paraId="58B97782" w14:textId="77777777" w:rsidR="0060556C" w:rsidRPr="001B367A" w:rsidRDefault="0060556C" w:rsidP="004D403E">
            <w:pPr>
              <w:pStyle w:val="TAL"/>
            </w:pPr>
            <w:r>
              <w:t>No</w:t>
            </w:r>
          </w:p>
        </w:tc>
      </w:tr>
      <w:tr w:rsidR="0060556C" w:rsidRPr="001B367A" w14:paraId="2DD2C4A7" w14:textId="77777777" w:rsidTr="00856BAA">
        <w:tc>
          <w:tcPr>
            <w:tcW w:w="1129" w:type="dxa"/>
            <w:vMerge w:val="restart"/>
          </w:tcPr>
          <w:p w14:paraId="23D4179B" w14:textId="77777777" w:rsidR="0060556C" w:rsidRPr="001B367A" w:rsidRDefault="0060556C" w:rsidP="00856BAA">
            <w:pPr>
              <w:pStyle w:val="TAR"/>
            </w:pPr>
            <w:bookmarkStart w:id="566" w:name="_MCCTEMPBM_CRPT22990123___5" w:colFirst="0" w:colLast="1"/>
            <w:r w:rsidRPr="001B367A">
              <w:t>Additional information</w:t>
            </w:r>
          </w:p>
        </w:tc>
        <w:tc>
          <w:tcPr>
            <w:tcW w:w="2552" w:type="dxa"/>
          </w:tcPr>
          <w:p w14:paraId="1A9A5C6B" w14:textId="77777777" w:rsidR="0060556C" w:rsidRPr="001B367A" w:rsidRDefault="0060556C" w:rsidP="00856BAA">
            <w:pPr>
              <w:pStyle w:val="TAR"/>
            </w:pPr>
            <w:r w:rsidRPr="00685797">
              <w:t>Deprecated alias names</w:t>
            </w:r>
          </w:p>
        </w:tc>
        <w:tc>
          <w:tcPr>
            <w:tcW w:w="5948" w:type="dxa"/>
          </w:tcPr>
          <w:p w14:paraId="37BB770B" w14:textId="1F16AFCA" w:rsidR="0060556C" w:rsidRPr="001B367A" w:rsidRDefault="0060556C" w:rsidP="004D403E">
            <w:pPr>
              <w:pStyle w:val="TALcontinuation"/>
            </w:pPr>
            <w:r>
              <w:t>None</w:t>
            </w:r>
          </w:p>
        </w:tc>
      </w:tr>
      <w:tr w:rsidR="0060556C" w:rsidRPr="001B367A" w14:paraId="0C9926C0" w14:textId="77777777" w:rsidTr="00856BAA">
        <w:tc>
          <w:tcPr>
            <w:tcW w:w="1129" w:type="dxa"/>
            <w:vMerge/>
          </w:tcPr>
          <w:p w14:paraId="09CF047A" w14:textId="77777777" w:rsidR="0060556C" w:rsidRPr="001B367A" w:rsidRDefault="0060556C" w:rsidP="00856BAA">
            <w:pPr>
              <w:pStyle w:val="TAR"/>
            </w:pPr>
          </w:p>
        </w:tc>
        <w:tc>
          <w:tcPr>
            <w:tcW w:w="2552" w:type="dxa"/>
          </w:tcPr>
          <w:p w14:paraId="65EB6C92" w14:textId="77777777" w:rsidR="0060556C" w:rsidRPr="001B367A" w:rsidRDefault="0060556C" w:rsidP="00856BAA">
            <w:pPr>
              <w:pStyle w:val="TAR"/>
            </w:pPr>
            <w:r>
              <w:t>Magic number(s)</w:t>
            </w:r>
          </w:p>
        </w:tc>
        <w:tc>
          <w:tcPr>
            <w:tcW w:w="5948" w:type="dxa"/>
          </w:tcPr>
          <w:p w14:paraId="13B11C58" w14:textId="77777777" w:rsidR="0060556C" w:rsidRPr="001B367A" w:rsidRDefault="0060556C" w:rsidP="004D403E">
            <w:pPr>
              <w:pStyle w:val="TAL"/>
            </w:pPr>
            <w:r>
              <w:t>None</w:t>
            </w:r>
          </w:p>
        </w:tc>
      </w:tr>
      <w:tr w:rsidR="0060556C" w:rsidRPr="001B367A" w14:paraId="63266C99" w14:textId="77777777" w:rsidTr="00856BAA">
        <w:tc>
          <w:tcPr>
            <w:tcW w:w="1129" w:type="dxa"/>
            <w:vMerge/>
          </w:tcPr>
          <w:p w14:paraId="6A7051DD" w14:textId="77777777" w:rsidR="0060556C" w:rsidRPr="001B367A" w:rsidRDefault="0060556C" w:rsidP="00856BAA">
            <w:pPr>
              <w:pStyle w:val="TAR"/>
            </w:pPr>
          </w:p>
        </w:tc>
        <w:tc>
          <w:tcPr>
            <w:tcW w:w="2552" w:type="dxa"/>
          </w:tcPr>
          <w:p w14:paraId="72017B60" w14:textId="77777777" w:rsidR="0060556C" w:rsidRPr="001B367A" w:rsidRDefault="0060556C" w:rsidP="00856BAA">
            <w:pPr>
              <w:pStyle w:val="TAR"/>
            </w:pPr>
            <w:r w:rsidRPr="001B367A">
              <w:t>File extension(s)</w:t>
            </w:r>
          </w:p>
        </w:tc>
        <w:tc>
          <w:tcPr>
            <w:tcW w:w="5948" w:type="dxa"/>
          </w:tcPr>
          <w:p w14:paraId="3DE707E3" w14:textId="77777777" w:rsidR="0060556C" w:rsidRPr="001B367A" w:rsidRDefault="0060556C" w:rsidP="004D403E">
            <w:pPr>
              <w:pStyle w:val="TAL"/>
            </w:pPr>
            <w:proofErr w:type="spellStart"/>
            <w:r>
              <w:t>json</w:t>
            </w:r>
            <w:proofErr w:type="spellEnd"/>
          </w:p>
        </w:tc>
      </w:tr>
      <w:tr w:rsidR="0060556C" w:rsidRPr="001B367A" w14:paraId="4B73AD9D" w14:textId="77777777" w:rsidTr="00856BAA">
        <w:tc>
          <w:tcPr>
            <w:tcW w:w="1129" w:type="dxa"/>
            <w:vMerge/>
          </w:tcPr>
          <w:p w14:paraId="54212151" w14:textId="77777777" w:rsidR="0060556C" w:rsidRPr="001B367A" w:rsidRDefault="0060556C" w:rsidP="00856BAA">
            <w:pPr>
              <w:pStyle w:val="TAR"/>
            </w:pPr>
          </w:p>
        </w:tc>
        <w:tc>
          <w:tcPr>
            <w:tcW w:w="2552" w:type="dxa"/>
          </w:tcPr>
          <w:p w14:paraId="1608044F" w14:textId="77777777" w:rsidR="0060556C" w:rsidRPr="001B367A" w:rsidRDefault="0060556C" w:rsidP="00856BAA">
            <w:pPr>
              <w:pStyle w:val="TAR"/>
            </w:pPr>
            <w:r>
              <w:t>Macintosh File Type Code(s)</w:t>
            </w:r>
          </w:p>
        </w:tc>
        <w:tc>
          <w:tcPr>
            <w:tcW w:w="5948" w:type="dxa"/>
          </w:tcPr>
          <w:p w14:paraId="4C9A030B" w14:textId="77777777" w:rsidR="0060556C" w:rsidRPr="001B367A" w:rsidRDefault="0060556C" w:rsidP="004D403E">
            <w:pPr>
              <w:pStyle w:val="TAL"/>
            </w:pPr>
            <w:r>
              <w:t>None</w:t>
            </w:r>
          </w:p>
        </w:tc>
      </w:tr>
      <w:tr w:rsidR="0060556C" w:rsidRPr="001B367A" w14:paraId="70224D95" w14:textId="77777777" w:rsidTr="00856BAA">
        <w:tc>
          <w:tcPr>
            <w:tcW w:w="1129" w:type="dxa"/>
            <w:vMerge/>
          </w:tcPr>
          <w:p w14:paraId="2FD83A1A" w14:textId="77777777" w:rsidR="0060556C" w:rsidRPr="001B367A" w:rsidRDefault="0060556C" w:rsidP="00856BAA">
            <w:pPr>
              <w:pStyle w:val="TAR"/>
            </w:pPr>
          </w:p>
        </w:tc>
        <w:tc>
          <w:tcPr>
            <w:tcW w:w="2552" w:type="dxa"/>
          </w:tcPr>
          <w:p w14:paraId="1539B7A9" w14:textId="77777777" w:rsidR="0060556C" w:rsidRPr="001B367A" w:rsidRDefault="0060556C" w:rsidP="00856BAA">
            <w:pPr>
              <w:pStyle w:val="TAR"/>
            </w:pPr>
            <w:r>
              <w:t>Object Identifier(s) of OID(s)</w:t>
            </w:r>
          </w:p>
        </w:tc>
        <w:tc>
          <w:tcPr>
            <w:tcW w:w="5948" w:type="dxa"/>
          </w:tcPr>
          <w:p w14:paraId="62479B6B" w14:textId="77777777" w:rsidR="0060556C" w:rsidRPr="001B367A" w:rsidRDefault="0060556C" w:rsidP="004D403E">
            <w:pPr>
              <w:pStyle w:val="TAL"/>
            </w:pPr>
            <w:r>
              <w:t>None</w:t>
            </w:r>
          </w:p>
        </w:tc>
      </w:tr>
      <w:tr w:rsidR="0060556C" w:rsidRPr="001B367A" w14:paraId="099AAF67" w14:textId="77777777" w:rsidTr="00856BAA">
        <w:tc>
          <w:tcPr>
            <w:tcW w:w="3681" w:type="dxa"/>
            <w:gridSpan w:val="2"/>
          </w:tcPr>
          <w:p w14:paraId="6F0734AD" w14:textId="77777777" w:rsidR="0060556C" w:rsidRPr="001B367A" w:rsidRDefault="0060556C" w:rsidP="00856BAA">
            <w:pPr>
              <w:pStyle w:val="TAR"/>
            </w:pPr>
            <w:r w:rsidRPr="001B367A">
              <w:t>Intended usage</w:t>
            </w:r>
          </w:p>
        </w:tc>
        <w:tc>
          <w:tcPr>
            <w:tcW w:w="5948" w:type="dxa"/>
          </w:tcPr>
          <w:p w14:paraId="027CD241" w14:textId="77777777" w:rsidR="0060556C" w:rsidRPr="001B367A" w:rsidRDefault="0060556C" w:rsidP="004D403E">
            <w:pPr>
              <w:pStyle w:val="TAL"/>
            </w:pPr>
            <w:r w:rsidRPr="001B367A">
              <w:t>COMMON</w:t>
            </w:r>
          </w:p>
        </w:tc>
      </w:tr>
      <w:tr w:rsidR="0060556C" w:rsidRPr="001B367A" w14:paraId="314317BE" w14:textId="77777777" w:rsidTr="00856BAA">
        <w:tc>
          <w:tcPr>
            <w:tcW w:w="3681" w:type="dxa"/>
            <w:gridSpan w:val="2"/>
          </w:tcPr>
          <w:p w14:paraId="0E47C735" w14:textId="4462A196" w:rsidR="0060556C" w:rsidRPr="001B367A" w:rsidRDefault="0060556C" w:rsidP="00856BAA">
            <w:pPr>
              <w:pStyle w:val="TAR"/>
            </w:pPr>
            <w:bookmarkStart w:id="567" w:name="_MCCTEMPBM_CRPT22990124___5" w:colFirst="0" w:colLast="0"/>
            <w:bookmarkEnd w:id="566"/>
            <w:r w:rsidRPr="001B367A">
              <w:t>Other information</w:t>
            </w:r>
            <w:r>
              <w:t xml:space="preserve"> and </w:t>
            </w:r>
            <w:r w:rsidRPr="001B367A">
              <w:t>general comment</w:t>
            </w:r>
            <w:r>
              <w:t>s</w:t>
            </w:r>
          </w:p>
        </w:tc>
        <w:tc>
          <w:tcPr>
            <w:tcW w:w="5948" w:type="dxa"/>
          </w:tcPr>
          <w:p w14:paraId="72B1FCFB" w14:textId="77777777" w:rsidR="0060556C" w:rsidRPr="001B367A" w:rsidRDefault="0060556C" w:rsidP="004D403E">
            <w:pPr>
              <w:pStyle w:val="TAL"/>
            </w:pPr>
            <w:r w:rsidRPr="001B367A">
              <w:t>None</w:t>
            </w:r>
          </w:p>
        </w:tc>
      </w:tr>
      <w:tr w:rsidR="0060556C" w:rsidRPr="001B367A" w14:paraId="7878B8D1" w14:textId="77777777" w:rsidTr="00856BAA">
        <w:tc>
          <w:tcPr>
            <w:tcW w:w="1129" w:type="dxa"/>
            <w:vMerge w:val="restart"/>
          </w:tcPr>
          <w:p w14:paraId="75F29B21" w14:textId="16DDE318" w:rsidR="0060556C" w:rsidRPr="001B367A" w:rsidRDefault="0060556C" w:rsidP="00856BAA">
            <w:pPr>
              <w:pStyle w:val="TAR"/>
            </w:pPr>
            <w:bookmarkStart w:id="568" w:name="_MCCTEMPBM_CRPT22990125___5" w:colFirst="0" w:colLast="1"/>
            <w:bookmarkEnd w:id="567"/>
            <w:r>
              <w:t>Contact person</w:t>
            </w:r>
          </w:p>
        </w:tc>
        <w:tc>
          <w:tcPr>
            <w:tcW w:w="2552" w:type="dxa"/>
          </w:tcPr>
          <w:p w14:paraId="77362949" w14:textId="77777777" w:rsidR="0060556C" w:rsidRDefault="0060556C" w:rsidP="00856BAA">
            <w:pPr>
              <w:pStyle w:val="TAR"/>
            </w:pPr>
            <w:r>
              <w:t>Contact name</w:t>
            </w:r>
          </w:p>
        </w:tc>
        <w:tc>
          <w:tcPr>
            <w:tcW w:w="5948" w:type="dxa"/>
          </w:tcPr>
          <w:p w14:paraId="2C5FF64D" w14:textId="1E59B87D" w:rsidR="0060556C" w:rsidRPr="001B367A" w:rsidRDefault="0060556C" w:rsidP="00856BAA">
            <w:pPr>
              <w:pStyle w:val="TAL"/>
            </w:pPr>
            <w:r w:rsidRPr="001E467D">
              <w:t>Dongwook Kim</w:t>
            </w:r>
          </w:p>
        </w:tc>
      </w:tr>
      <w:tr w:rsidR="0060556C" w:rsidRPr="001B367A" w14:paraId="740D1902" w14:textId="77777777" w:rsidTr="00856BAA">
        <w:tc>
          <w:tcPr>
            <w:tcW w:w="1129" w:type="dxa"/>
            <w:vMerge/>
          </w:tcPr>
          <w:p w14:paraId="4A5729C1" w14:textId="77777777" w:rsidR="0060556C" w:rsidRPr="001B367A" w:rsidDel="00C537E3" w:rsidRDefault="0060556C" w:rsidP="00856BAA">
            <w:pPr>
              <w:pStyle w:val="TAR"/>
            </w:pPr>
          </w:p>
        </w:tc>
        <w:tc>
          <w:tcPr>
            <w:tcW w:w="2552" w:type="dxa"/>
          </w:tcPr>
          <w:p w14:paraId="0CE9A676" w14:textId="77777777" w:rsidR="0060556C" w:rsidRDefault="0060556C" w:rsidP="00856BAA">
            <w:pPr>
              <w:pStyle w:val="TAR"/>
            </w:pPr>
            <w:r>
              <w:t>Contact e-mail address</w:t>
            </w:r>
          </w:p>
        </w:tc>
        <w:tc>
          <w:tcPr>
            <w:tcW w:w="5948" w:type="dxa"/>
          </w:tcPr>
          <w:p w14:paraId="7AA3AC12" w14:textId="77777777" w:rsidR="0060556C" w:rsidRDefault="0060556C" w:rsidP="004D403E">
            <w:pPr>
              <w:pStyle w:val="TAL"/>
            </w:pPr>
            <w:r w:rsidRPr="001E467D">
              <w:t>dongwook.kim@etsi.org</w:t>
            </w:r>
          </w:p>
        </w:tc>
      </w:tr>
      <w:tr w:rsidR="0060556C" w:rsidRPr="001B367A" w14:paraId="2304AAE7" w14:textId="77777777" w:rsidTr="00856BAA">
        <w:tc>
          <w:tcPr>
            <w:tcW w:w="1129" w:type="dxa"/>
            <w:vMerge/>
          </w:tcPr>
          <w:p w14:paraId="35856647" w14:textId="77777777" w:rsidR="0060556C" w:rsidRPr="001B367A" w:rsidDel="00C537E3" w:rsidRDefault="0060556C" w:rsidP="00856BAA">
            <w:pPr>
              <w:pStyle w:val="TAR"/>
            </w:pPr>
          </w:p>
        </w:tc>
        <w:tc>
          <w:tcPr>
            <w:tcW w:w="2552" w:type="dxa"/>
          </w:tcPr>
          <w:p w14:paraId="59B171B5" w14:textId="77777777" w:rsidR="0060556C" w:rsidRDefault="0060556C" w:rsidP="00856BAA">
            <w:pPr>
              <w:pStyle w:val="TAR"/>
            </w:pPr>
            <w:r w:rsidRPr="001B367A">
              <w:t>Author/Change controller</w:t>
            </w:r>
          </w:p>
        </w:tc>
        <w:tc>
          <w:tcPr>
            <w:tcW w:w="5948" w:type="dxa"/>
          </w:tcPr>
          <w:p w14:paraId="07640446" w14:textId="77777777" w:rsidR="0060556C" w:rsidRDefault="0060556C" w:rsidP="004D403E">
            <w:pPr>
              <w:pStyle w:val="TAL"/>
            </w:pPr>
            <w:r w:rsidRPr="001B367A">
              <w:t>3GPP TSG SA WG4</w:t>
            </w:r>
          </w:p>
        </w:tc>
      </w:tr>
      <w:bookmarkEnd w:id="568"/>
    </w:tbl>
    <w:p w14:paraId="33E1A790" w14:textId="77777777" w:rsidR="0060556C" w:rsidRPr="001B367A" w:rsidRDefault="0060556C" w:rsidP="0060556C"/>
    <w:p w14:paraId="020AE8A4" w14:textId="77777777" w:rsidR="002911D3" w:rsidRPr="009061DB" w:rsidRDefault="002911D3" w:rsidP="002911D3">
      <w:pPr>
        <w:pStyle w:val="Heading2"/>
      </w:pPr>
      <w:bookmarkStart w:id="569" w:name="_Toc210211774"/>
      <w:r w:rsidRPr="009061DB">
        <w:t>E.3.2</w:t>
      </w:r>
      <w:r w:rsidRPr="009061DB">
        <w:tab/>
        <w:t>Version parameter</w:t>
      </w:r>
      <w:bookmarkEnd w:id="569"/>
    </w:p>
    <w:p w14:paraId="778B914C" w14:textId="77777777" w:rsidR="002911D3" w:rsidRPr="009061DB" w:rsidRDefault="002911D3" w:rsidP="002911D3">
      <w:pPr>
        <w:keepNext/>
      </w:pPr>
      <w:bookmarkStart w:id="570" w:name="_MCCTEMPBM_CRPT22990128___7"/>
      <w:r w:rsidRPr="009061DB">
        <w:t xml:space="preserve">Table E.3.2-1 specifies the </w:t>
      </w:r>
      <w:r w:rsidRPr="009061DB">
        <w:rPr>
          <w:rStyle w:val="Codechar"/>
          <w:noProof w:val="0"/>
          <w:lang w:val="en-GB"/>
        </w:rPr>
        <w:t>version</w:t>
      </w:r>
      <w:r w:rsidRPr="009061DB">
        <w:t xml:space="preserve"> parameter to be used with the MIME media type registered in clause E.3.1.</w:t>
      </w:r>
    </w:p>
    <w:p w14:paraId="405219E1" w14:textId="77777777" w:rsidR="002911D3" w:rsidRPr="009061DB" w:rsidRDefault="002911D3" w:rsidP="002911D3">
      <w:pPr>
        <w:pStyle w:val="TH"/>
      </w:pPr>
      <w:bookmarkStart w:id="571" w:name="_CRTableE_2_21"/>
      <w:bookmarkEnd w:id="570"/>
      <w:r w:rsidRPr="009061DB">
        <w:t>Table </w:t>
      </w:r>
      <w:bookmarkEnd w:id="571"/>
      <w:r w:rsidRPr="009061DB">
        <w:t>E.3.2</w:t>
      </w:r>
      <w:r w:rsidRPr="009061DB">
        <w:noBreakHyphen/>
        <w:t xml:space="preserve">1: </w:t>
      </w:r>
      <w:r w:rsidRPr="009061DB">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2911D3" w:rsidRPr="009061DB" w14:paraId="0C235E86" w14:textId="77777777" w:rsidTr="00A725E4">
        <w:trPr>
          <w:cnfStyle w:val="100000000000" w:firstRow="1" w:lastRow="0" w:firstColumn="0" w:lastColumn="0" w:oddVBand="0" w:evenVBand="0" w:oddHBand="0" w:evenHBand="0" w:firstRowFirstColumn="0" w:firstRowLastColumn="0" w:lastRowFirstColumn="0" w:lastRowLastColumn="0"/>
        </w:trPr>
        <w:tc>
          <w:tcPr>
            <w:tcW w:w="1696" w:type="dxa"/>
            <w:hideMark/>
          </w:tcPr>
          <w:p w14:paraId="28B7B4AA" w14:textId="77777777" w:rsidR="002911D3" w:rsidRPr="009061DB" w:rsidRDefault="002911D3" w:rsidP="00A725E4">
            <w:pPr>
              <w:pStyle w:val="TAH"/>
              <w:rPr>
                <w:lang w:val="en-GB"/>
              </w:rPr>
            </w:pPr>
            <w:bookmarkStart w:id="572" w:name="_MCCTEMPBM_CRPT22990129___5" w:colFirst="0" w:colLast="0"/>
            <w:r w:rsidRPr="009061DB">
              <w:rPr>
                <w:lang w:val="en-GB"/>
              </w:rPr>
              <w:t>Parameter</w:t>
            </w:r>
          </w:p>
        </w:tc>
        <w:tc>
          <w:tcPr>
            <w:tcW w:w="7725" w:type="dxa"/>
            <w:hideMark/>
          </w:tcPr>
          <w:p w14:paraId="2A9AB520" w14:textId="77777777" w:rsidR="002911D3" w:rsidRPr="009061DB" w:rsidRDefault="002911D3" w:rsidP="00A725E4">
            <w:pPr>
              <w:pStyle w:val="TAH"/>
              <w:rPr>
                <w:lang w:val="en-GB"/>
              </w:rPr>
            </w:pPr>
            <w:r w:rsidRPr="009061DB">
              <w:rPr>
                <w:lang w:val="en-GB"/>
              </w:rPr>
              <w:t>Value</w:t>
            </w:r>
          </w:p>
        </w:tc>
      </w:tr>
      <w:tr w:rsidR="002911D3" w:rsidRPr="009061DB" w14:paraId="6566FE6E" w14:textId="77777777" w:rsidTr="00A725E4">
        <w:tc>
          <w:tcPr>
            <w:tcW w:w="1696" w:type="dxa"/>
            <w:hideMark/>
          </w:tcPr>
          <w:p w14:paraId="43EE029C" w14:textId="77777777" w:rsidR="002911D3" w:rsidRPr="009061DB" w:rsidRDefault="002911D3" w:rsidP="00A725E4">
            <w:pPr>
              <w:pStyle w:val="TAL"/>
              <w:rPr>
                <w:lang w:val="en-GB"/>
              </w:rPr>
            </w:pPr>
            <w:bookmarkStart w:id="573" w:name="_MCCTEMPBM_CRPT22990130___5" w:colFirst="0" w:colLast="0"/>
            <w:bookmarkEnd w:id="572"/>
            <w:r w:rsidRPr="009061DB">
              <w:rPr>
                <w:lang w:val="en-GB"/>
              </w:rPr>
              <w:t>Parameter name</w:t>
            </w:r>
          </w:p>
        </w:tc>
        <w:tc>
          <w:tcPr>
            <w:tcW w:w="7725" w:type="dxa"/>
            <w:hideMark/>
          </w:tcPr>
          <w:p w14:paraId="1CE702E6" w14:textId="77777777" w:rsidR="002911D3" w:rsidRPr="009061DB" w:rsidRDefault="002911D3" w:rsidP="00A725E4">
            <w:pPr>
              <w:pStyle w:val="TAL"/>
              <w:rPr>
                <w:rStyle w:val="Codechar"/>
                <w:noProof w:val="0"/>
                <w:lang w:val="en-GB"/>
              </w:rPr>
            </w:pPr>
            <w:r w:rsidRPr="009061DB">
              <w:rPr>
                <w:rStyle w:val="Codechar"/>
                <w:noProof w:val="0"/>
                <w:lang w:val="en-GB"/>
              </w:rPr>
              <w:t>version</w:t>
            </w:r>
          </w:p>
        </w:tc>
      </w:tr>
      <w:tr w:rsidR="002911D3" w:rsidRPr="009061DB" w14:paraId="7B78B464" w14:textId="77777777" w:rsidTr="00A725E4">
        <w:tc>
          <w:tcPr>
            <w:tcW w:w="1696" w:type="dxa"/>
            <w:hideMark/>
          </w:tcPr>
          <w:p w14:paraId="3B3BA9BD" w14:textId="77777777" w:rsidR="002911D3" w:rsidRPr="009061DB" w:rsidRDefault="002911D3" w:rsidP="00A725E4">
            <w:pPr>
              <w:pStyle w:val="TAL"/>
              <w:rPr>
                <w:lang w:val="en-GB"/>
              </w:rPr>
            </w:pPr>
            <w:bookmarkStart w:id="574" w:name="_MCCTEMPBM_CRPT22990131___5"/>
            <w:bookmarkEnd w:id="573"/>
            <w:r w:rsidRPr="009061DB">
              <w:rPr>
                <w:lang w:val="en-GB"/>
              </w:rPr>
              <w:t>Parameter value</w:t>
            </w:r>
          </w:p>
        </w:tc>
        <w:tc>
          <w:tcPr>
            <w:tcW w:w="7725" w:type="dxa"/>
            <w:hideMark/>
          </w:tcPr>
          <w:p w14:paraId="7AEB8116" w14:textId="77777777" w:rsidR="002911D3" w:rsidRPr="009061DB" w:rsidRDefault="002911D3" w:rsidP="00A725E4">
            <w:pPr>
              <w:pStyle w:val="TAL"/>
              <w:rPr>
                <w:lang w:val="en-GB"/>
              </w:rPr>
            </w:pPr>
            <w:r w:rsidRPr="009061DB">
              <w:rPr>
                <w:lang w:val="en-GB"/>
              </w:rPr>
              <w:t>A comma-separated list of versions of the Object Manifest schema to which the document conforms. The value specified in clause D.1 of 3GPP TS 26.517 encodes the last 3GPP release in which a change to the document schema was approved.</w:t>
            </w:r>
          </w:p>
          <w:p w14:paraId="37C4297F" w14:textId="77777777" w:rsidR="002911D3" w:rsidRPr="009061DB" w:rsidRDefault="002911D3" w:rsidP="00A725E4">
            <w:pPr>
              <w:pStyle w:val="TALcontinuation"/>
              <w:rPr>
                <w:lang w:val="en-GB"/>
              </w:rPr>
            </w:pPr>
            <w:r w:rsidRPr="009061DB">
              <w:rPr>
                <w:lang w:val="en-GB"/>
              </w:rPr>
              <w:t>The purpose of the parameter is to allow schema conformance to be assessed by a recipient before attempting to parse the contents of a received document.</w:t>
            </w:r>
          </w:p>
        </w:tc>
      </w:tr>
      <w:bookmarkEnd w:id="574"/>
    </w:tbl>
    <w:p w14:paraId="60AD5690" w14:textId="77777777" w:rsidR="002911D3" w:rsidRPr="009061DB" w:rsidRDefault="002911D3" w:rsidP="002911D3">
      <w:pPr>
        <w:rPr>
          <w:rFonts w:eastAsia="MS Mincho"/>
        </w:rPr>
      </w:pPr>
    </w:p>
    <w:p w14:paraId="74DEC46D" w14:textId="77777777" w:rsidR="002911D3" w:rsidRPr="009061DB" w:rsidRDefault="002911D3" w:rsidP="002911D3">
      <w:pPr>
        <w:pStyle w:val="EX"/>
      </w:pPr>
      <w:r w:rsidRPr="009061DB">
        <w:t>EXAMPLE:</w:t>
      </w:r>
      <w:bookmarkStart w:id="575" w:name="_MCCTEMPBM_CRPT22990132___7"/>
      <w:r w:rsidRPr="009061DB">
        <w:tab/>
      </w:r>
      <w:r w:rsidRPr="009061DB">
        <w:rPr>
          <w:rFonts w:ascii="Courier New" w:hAnsi="Courier New" w:cs="Courier New"/>
          <w:sz w:val="19"/>
          <w:szCs w:val="19"/>
        </w:rPr>
        <w:t>application/3gpp-mbs-object-manifest+json</w:t>
      </w:r>
      <w:r w:rsidRPr="009061DB">
        <w:rPr>
          <w:rFonts w:ascii="Courier New" w:eastAsia="MS Mincho" w:hAnsi="Courier New" w:cs="Courier New"/>
          <w:sz w:val="19"/>
          <w:szCs w:val="19"/>
        </w:rPr>
        <w:t>;‌</w:t>
      </w:r>
      <w:r w:rsidRPr="009061DB">
        <w:rPr>
          <w:rFonts w:ascii="Courier New" w:eastAsia="MS Mincho" w:hAnsi="Courier New" w:cs="Courier New"/>
          <w:b/>
          <w:bCs/>
          <w:sz w:val="19"/>
          <w:szCs w:val="19"/>
        </w:rPr>
        <w:t>version="Rel17"</w:t>
      </w:r>
      <w:bookmarkEnd w:id="575"/>
    </w:p>
    <w:p w14:paraId="0635E566" w14:textId="12F5E57B" w:rsidR="00080512" w:rsidRPr="009061DB" w:rsidRDefault="006E7418" w:rsidP="006E7418">
      <w:pPr>
        <w:pStyle w:val="Heading8"/>
      </w:pPr>
      <w:r w:rsidRPr="009061DB">
        <w:br w:type="page"/>
      </w:r>
      <w:bookmarkStart w:id="576" w:name="_Toc96455548"/>
      <w:bookmarkStart w:id="577" w:name="_Toc210211775"/>
      <w:r w:rsidR="00080512" w:rsidRPr="009061DB">
        <w:lastRenderedPageBreak/>
        <w:t xml:space="preserve">Annex </w:t>
      </w:r>
      <w:r w:rsidR="00B865D2" w:rsidRPr="009061DB">
        <w:t>F</w:t>
      </w:r>
      <w:r w:rsidR="00080512" w:rsidRPr="009061DB">
        <w:t xml:space="preserve"> (informative):</w:t>
      </w:r>
      <w:r w:rsidR="00080512" w:rsidRPr="009061DB">
        <w:br/>
        <w:t>Change history</w:t>
      </w:r>
      <w:bookmarkEnd w:id="576"/>
      <w:bookmarkEnd w:id="57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9061DB" w14:paraId="475D2272" w14:textId="77777777" w:rsidTr="006374F7">
        <w:trPr>
          <w:cantSplit/>
          <w:jc w:val="center"/>
        </w:trPr>
        <w:tc>
          <w:tcPr>
            <w:tcW w:w="9639" w:type="dxa"/>
            <w:gridSpan w:val="8"/>
            <w:shd w:val="solid" w:color="FFFFFF" w:fill="auto"/>
          </w:tcPr>
          <w:p w14:paraId="1FE24AD2" w14:textId="77777777" w:rsidR="003C3971" w:rsidRPr="009061DB" w:rsidRDefault="003C3971" w:rsidP="00C72833">
            <w:pPr>
              <w:pStyle w:val="TAL"/>
              <w:jc w:val="center"/>
              <w:rPr>
                <w:b/>
                <w:sz w:val="16"/>
              </w:rPr>
            </w:pPr>
            <w:bookmarkStart w:id="578" w:name="historyclause"/>
            <w:bookmarkEnd w:id="578"/>
            <w:r w:rsidRPr="009061DB">
              <w:rPr>
                <w:b/>
              </w:rPr>
              <w:t>Change history</w:t>
            </w:r>
          </w:p>
        </w:tc>
      </w:tr>
      <w:tr w:rsidR="001B367A" w:rsidRPr="009061DB" w14:paraId="72FDEAE3" w14:textId="77777777" w:rsidTr="00EF6290">
        <w:trPr>
          <w:cantSplit/>
          <w:jc w:val="center"/>
        </w:trPr>
        <w:tc>
          <w:tcPr>
            <w:tcW w:w="846" w:type="dxa"/>
            <w:tcBorders>
              <w:bottom w:val="single" w:sz="4" w:space="0" w:color="auto"/>
            </w:tcBorders>
            <w:shd w:val="pct10" w:color="auto" w:fill="FFFFFF"/>
          </w:tcPr>
          <w:p w14:paraId="5AFF462E" w14:textId="77777777" w:rsidR="003C3971" w:rsidRPr="009061DB" w:rsidRDefault="003C3971" w:rsidP="00C72833">
            <w:pPr>
              <w:pStyle w:val="TAL"/>
              <w:rPr>
                <w:b/>
                <w:sz w:val="16"/>
              </w:rPr>
            </w:pPr>
            <w:r w:rsidRPr="009061DB">
              <w:rPr>
                <w:b/>
                <w:sz w:val="16"/>
              </w:rPr>
              <w:t>Date</w:t>
            </w:r>
          </w:p>
        </w:tc>
        <w:tc>
          <w:tcPr>
            <w:tcW w:w="1134" w:type="dxa"/>
            <w:tcBorders>
              <w:bottom w:val="single" w:sz="4" w:space="0" w:color="auto"/>
            </w:tcBorders>
            <w:shd w:val="pct10" w:color="auto" w:fill="FFFFFF"/>
          </w:tcPr>
          <w:p w14:paraId="0E343997" w14:textId="77777777" w:rsidR="003C3971" w:rsidRPr="009061DB" w:rsidRDefault="00DF2B1F" w:rsidP="00C72833">
            <w:pPr>
              <w:pStyle w:val="TAL"/>
              <w:rPr>
                <w:b/>
                <w:sz w:val="16"/>
              </w:rPr>
            </w:pPr>
            <w:r w:rsidRPr="009061DB">
              <w:rPr>
                <w:b/>
                <w:sz w:val="16"/>
              </w:rPr>
              <w:t>Meeting</w:t>
            </w:r>
          </w:p>
        </w:tc>
        <w:tc>
          <w:tcPr>
            <w:tcW w:w="1138" w:type="dxa"/>
            <w:shd w:val="pct10" w:color="auto" w:fill="FFFFFF"/>
          </w:tcPr>
          <w:p w14:paraId="04921865" w14:textId="77777777" w:rsidR="003C3971" w:rsidRPr="009061DB" w:rsidRDefault="003C3971" w:rsidP="00DF2B1F">
            <w:pPr>
              <w:pStyle w:val="TAL"/>
              <w:rPr>
                <w:b/>
                <w:sz w:val="16"/>
              </w:rPr>
            </w:pPr>
            <w:proofErr w:type="spellStart"/>
            <w:r w:rsidRPr="009061DB">
              <w:rPr>
                <w:b/>
                <w:sz w:val="16"/>
              </w:rPr>
              <w:t>TDoc</w:t>
            </w:r>
            <w:proofErr w:type="spellEnd"/>
          </w:p>
        </w:tc>
        <w:tc>
          <w:tcPr>
            <w:tcW w:w="705" w:type="dxa"/>
            <w:shd w:val="pct10" w:color="auto" w:fill="FFFFFF"/>
          </w:tcPr>
          <w:p w14:paraId="73BE998E" w14:textId="77777777" w:rsidR="003C3971" w:rsidRPr="009061DB" w:rsidRDefault="003C3971" w:rsidP="00C72833">
            <w:pPr>
              <w:pStyle w:val="TAL"/>
              <w:rPr>
                <w:b/>
                <w:sz w:val="16"/>
              </w:rPr>
            </w:pPr>
            <w:r w:rsidRPr="009061DB">
              <w:rPr>
                <w:b/>
                <w:sz w:val="16"/>
              </w:rPr>
              <w:t>CR</w:t>
            </w:r>
          </w:p>
        </w:tc>
        <w:tc>
          <w:tcPr>
            <w:tcW w:w="567" w:type="dxa"/>
            <w:shd w:val="pct10" w:color="auto" w:fill="FFFFFF"/>
          </w:tcPr>
          <w:p w14:paraId="7215C5A2" w14:textId="77777777" w:rsidR="003C3971" w:rsidRPr="009061DB" w:rsidRDefault="003C3971" w:rsidP="00C72833">
            <w:pPr>
              <w:pStyle w:val="TAL"/>
              <w:rPr>
                <w:b/>
                <w:sz w:val="16"/>
              </w:rPr>
            </w:pPr>
            <w:r w:rsidRPr="009061DB">
              <w:rPr>
                <w:b/>
                <w:sz w:val="16"/>
              </w:rPr>
              <w:t>Rev</w:t>
            </w:r>
          </w:p>
        </w:tc>
        <w:tc>
          <w:tcPr>
            <w:tcW w:w="567" w:type="dxa"/>
            <w:shd w:val="pct10" w:color="auto" w:fill="FFFFFF"/>
          </w:tcPr>
          <w:p w14:paraId="484BCB2B" w14:textId="77777777" w:rsidR="003C3971" w:rsidRPr="009061DB" w:rsidRDefault="003C3971" w:rsidP="00C72833">
            <w:pPr>
              <w:pStyle w:val="TAL"/>
              <w:rPr>
                <w:b/>
                <w:sz w:val="16"/>
              </w:rPr>
            </w:pPr>
            <w:r w:rsidRPr="009061DB">
              <w:rPr>
                <w:b/>
                <w:sz w:val="16"/>
              </w:rPr>
              <w:t>Cat</w:t>
            </w:r>
          </w:p>
        </w:tc>
        <w:tc>
          <w:tcPr>
            <w:tcW w:w="3827" w:type="dxa"/>
            <w:shd w:val="pct10" w:color="auto" w:fill="FFFFFF"/>
          </w:tcPr>
          <w:p w14:paraId="1EBDF914" w14:textId="77777777" w:rsidR="003C3971" w:rsidRPr="009061DB" w:rsidRDefault="003C3971" w:rsidP="00C72833">
            <w:pPr>
              <w:pStyle w:val="TAL"/>
              <w:rPr>
                <w:b/>
                <w:sz w:val="16"/>
              </w:rPr>
            </w:pPr>
            <w:r w:rsidRPr="009061DB">
              <w:rPr>
                <w:b/>
                <w:sz w:val="16"/>
              </w:rPr>
              <w:t>Subject/Comment</w:t>
            </w:r>
          </w:p>
        </w:tc>
        <w:tc>
          <w:tcPr>
            <w:tcW w:w="855" w:type="dxa"/>
            <w:shd w:val="pct10" w:color="auto" w:fill="FFFFFF"/>
          </w:tcPr>
          <w:p w14:paraId="7909408A" w14:textId="77777777" w:rsidR="003C3971" w:rsidRPr="009061DB" w:rsidRDefault="003C3971" w:rsidP="00C72833">
            <w:pPr>
              <w:pStyle w:val="TAL"/>
              <w:rPr>
                <w:b/>
                <w:sz w:val="16"/>
              </w:rPr>
            </w:pPr>
            <w:r w:rsidRPr="009061DB">
              <w:rPr>
                <w:b/>
                <w:sz w:val="16"/>
              </w:rPr>
              <w:t>New vers</w:t>
            </w:r>
            <w:r w:rsidR="00DF2B1F" w:rsidRPr="009061DB">
              <w:rPr>
                <w:b/>
                <w:sz w:val="16"/>
              </w:rPr>
              <w:t>ion</w:t>
            </w:r>
          </w:p>
        </w:tc>
      </w:tr>
      <w:tr w:rsidR="006374F7" w:rsidRPr="009061DB" w14:paraId="3AD4A166" w14:textId="77777777" w:rsidTr="00EF6290">
        <w:trPr>
          <w:cantSplit/>
          <w:jc w:val="center"/>
        </w:trPr>
        <w:tc>
          <w:tcPr>
            <w:tcW w:w="846" w:type="dxa"/>
            <w:shd w:val="solid" w:color="FFFFFF" w:fill="auto"/>
          </w:tcPr>
          <w:p w14:paraId="1E55D91F" w14:textId="79A404C7" w:rsidR="006374F7" w:rsidRPr="009061DB" w:rsidRDefault="006374F7" w:rsidP="006374F7">
            <w:pPr>
              <w:pStyle w:val="TAL"/>
              <w:rPr>
                <w:sz w:val="16"/>
                <w:szCs w:val="16"/>
              </w:rPr>
            </w:pPr>
            <w:r w:rsidRPr="009061DB">
              <w:rPr>
                <w:sz w:val="16"/>
                <w:szCs w:val="16"/>
              </w:rPr>
              <w:t>2022-02</w:t>
            </w:r>
          </w:p>
        </w:tc>
        <w:tc>
          <w:tcPr>
            <w:tcW w:w="1134" w:type="dxa"/>
            <w:shd w:val="solid" w:color="FFFFFF" w:fill="auto"/>
          </w:tcPr>
          <w:p w14:paraId="5E773202" w14:textId="6905A547" w:rsidR="006374F7" w:rsidRPr="009061DB" w:rsidRDefault="006374F7" w:rsidP="006374F7">
            <w:pPr>
              <w:pStyle w:val="TAL"/>
              <w:rPr>
                <w:sz w:val="16"/>
                <w:szCs w:val="16"/>
              </w:rPr>
            </w:pPr>
            <w:r w:rsidRPr="009061DB">
              <w:rPr>
                <w:sz w:val="16"/>
                <w:szCs w:val="16"/>
              </w:rPr>
              <w:t>SA4#117-e</w:t>
            </w:r>
          </w:p>
        </w:tc>
        <w:tc>
          <w:tcPr>
            <w:tcW w:w="1138" w:type="dxa"/>
            <w:shd w:val="solid" w:color="FFFFFF" w:fill="auto"/>
          </w:tcPr>
          <w:p w14:paraId="1DC655F6" w14:textId="2B302661" w:rsidR="006374F7" w:rsidRPr="009061DB" w:rsidRDefault="006374F7" w:rsidP="006374F7">
            <w:pPr>
              <w:pStyle w:val="TAL"/>
              <w:rPr>
                <w:sz w:val="16"/>
                <w:szCs w:val="16"/>
              </w:rPr>
            </w:pPr>
            <w:r w:rsidRPr="009061DB">
              <w:rPr>
                <w:sz w:val="16"/>
                <w:szCs w:val="16"/>
              </w:rPr>
              <w:t>S4-200141</w:t>
            </w:r>
          </w:p>
        </w:tc>
        <w:tc>
          <w:tcPr>
            <w:tcW w:w="705" w:type="dxa"/>
            <w:shd w:val="solid" w:color="FFFFFF" w:fill="auto"/>
          </w:tcPr>
          <w:p w14:paraId="76A62D15" w14:textId="183703F6" w:rsidR="006374F7" w:rsidRPr="009061DB" w:rsidRDefault="006374F7" w:rsidP="006374F7">
            <w:pPr>
              <w:pStyle w:val="TAC"/>
              <w:rPr>
                <w:sz w:val="16"/>
                <w:szCs w:val="16"/>
              </w:rPr>
            </w:pPr>
          </w:p>
        </w:tc>
        <w:tc>
          <w:tcPr>
            <w:tcW w:w="567" w:type="dxa"/>
            <w:shd w:val="solid" w:color="FFFFFF" w:fill="auto"/>
          </w:tcPr>
          <w:p w14:paraId="601C6D5F" w14:textId="77777777" w:rsidR="006374F7" w:rsidRPr="009061DB" w:rsidRDefault="006374F7" w:rsidP="006374F7">
            <w:pPr>
              <w:pStyle w:val="TAC"/>
              <w:rPr>
                <w:sz w:val="16"/>
                <w:szCs w:val="16"/>
              </w:rPr>
            </w:pPr>
          </w:p>
        </w:tc>
        <w:tc>
          <w:tcPr>
            <w:tcW w:w="567" w:type="dxa"/>
            <w:shd w:val="solid" w:color="FFFFFF" w:fill="auto"/>
          </w:tcPr>
          <w:p w14:paraId="3D9CC156" w14:textId="77777777" w:rsidR="006374F7" w:rsidRPr="009061DB" w:rsidRDefault="006374F7" w:rsidP="006374F7">
            <w:pPr>
              <w:pStyle w:val="TAC"/>
              <w:rPr>
                <w:sz w:val="16"/>
                <w:szCs w:val="16"/>
              </w:rPr>
            </w:pPr>
          </w:p>
        </w:tc>
        <w:tc>
          <w:tcPr>
            <w:tcW w:w="3827" w:type="dxa"/>
            <w:shd w:val="solid" w:color="FFFFFF" w:fill="auto"/>
          </w:tcPr>
          <w:p w14:paraId="0982FEA6" w14:textId="4F15B18A" w:rsidR="006374F7" w:rsidRPr="009061DB" w:rsidRDefault="006374F7" w:rsidP="006374F7">
            <w:pPr>
              <w:pStyle w:val="TAL"/>
              <w:rPr>
                <w:sz w:val="16"/>
                <w:szCs w:val="16"/>
              </w:rPr>
            </w:pPr>
            <w:r w:rsidRPr="009061DB">
              <w:rPr>
                <w:sz w:val="16"/>
                <w:szCs w:val="16"/>
              </w:rPr>
              <w:t>Initial skeleton document.</w:t>
            </w:r>
          </w:p>
        </w:tc>
        <w:tc>
          <w:tcPr>
            <w:tcW w:w="855" w:type="dxa"/>
            <w:shd w:val="solid" w:color="FFFFFF" w:fill="auto"/>
          </w:tcPr>
          <w:p w14:paraId="016FD896" w14:textId="1A44AFF6" w:rsidR="006374F7" w:rsidRPr="009061DB" w:rsidRDefault="006374F7" w:rsidP="006374F7">
            <w:pPr>
              <w:pStyle w:val="TAC"/>
              <w:rPr>
                <w:sz w:val="16"/>
                <w:szCs w:val="16"/>
              </w:rPr>
            </w:pPr>
            <w:r w:rsidRPr="009061DB">
              <w:rPr>
                <w:sz w:val="16"/>
                <w:szCs w:val="16"/>
              </w:rPr>
              <w:t>0.0.1</w:t>
            </w:r>
          </w:p>
        </w:tc>
      </w:tr>
      <w:tr w:rsidR="006374F7" w:rsidRPr="009061DB" w14:paraId="2C9848CE" w14:textId="77777777" w:rsidTr="00EF6290">
        <w:trPr>
          <w:cantSplit/>
          <w:jc w:val="center"/>
        </w:trPr>
        <w:tc>
          <w:tcPr>
            <w:tcW w:w="846" w:type="dxa"/>
            <w:shd w:val="solid" w:color="FFFFFF" w:fill="auto"/>
          </w:tcPr>
          <w:p w14:paraId="7881615E" w14:textId="3E8F1D0E" w:rsidR="006374F7" w:rsidRPr="009061DB" w:rsidRDefault="006374F7" w:rsidP="006374F7">
            <w:pPr>
              <w:pStyle w:val="TAL"/>
              <w:rPr>
                <w:sz w:val="16"/>
                <w:szCs w:val="16"/>
              </w:rPr>
            </w:pPr>
            <w:r w:rsidRPr="009061DB">
              <w:rPr>
                <w:sz w:val="16"/>
                <w:szCs w:val="16"/>
              </w:rPr>
              <w:t>2022-02</w:t>
            </w:r>
          </w:p>
        </w:tc>
        <w:tc>
          <w:tcPr>
            <w:tcW w:w="1134" w:type="dxa"/>
            <w:shd w:val="solid" w:color="FFFFFF" w:fill="auto"/>
          </w:tcPr>
          <w:p w14:paraId="16815DFE" w14:textId="0F121EA3" w:rsidR="006374F7" w:rsidRPr="009061DB" w:rsidRDefault="006374F7" w:rsidP="006374F7">
            <w:pPr>
              <w:pStyle w:val="TAL"/>
              <w:rPr>
                <w:sz w:val="16"/>
                <w:szCs w:val="16"/>
              </w:rPr>
            </w:pPr>
            <w:r w:rsidRPr="009061DB">
              <w:rPr>
                <w:sz w:val="16"/>
                <w:szCs w:val="16"/>
              </w:rPr>
              <w:t>SA4#117-e</w:t>
            </w:r>
          </w:p>
        </w:tc>
        <w:tc>
          <w:tcPr>
            <w:tcW w:w="1138" w:type="dxa"/>
            <w:shd w:val="solid" w:color="FFFFFF" w:fill="auto"/>
          </w:tcPr>
          <w:p w14:paraId="7BFFA313" w14:textId="147B26AE" w:rsidR="006374F7" w:rsidRPr="009061DB" w:rsidRDefault="006374F7" w:rsidP="006374F7">
            <w:pPr>
              <w:pStyle w:val="TAL"/>
              <w:rPr>
                <w:sz w:val="16"/>
                <w:szCs w:val="16"/>
              </w:rPr>
            </w:pPr>
            <w:r w:rsidRPr="009061DB">
              <w:rPr>
                <w:sz w:val="16"/>
                <w:szCs w:val="16"/>
              </w:rPr>
              <w:t>S4-220285</w:t>
            </w:r>
          </w:p>
        </w:tc>
        <w:tc>
          <w:tcPr>
            <w:tcW w:w="705" w:type="dxa"/>
            <w:shd w:val="solid" w:color="FFFFFF" w:fill="auto"/>
          </w:tcPr>
          <w:p w14:paraId="19200CE3" w14:textId="77777777" w:rsidR="006374F7" w:rsidRPr="009061DB" w:rsidRDefault="006374F7" w:rsidP="006374F7">
            <w:pPr>
              <w:pStyle w:val="TAC"/>
              <w:rPr>
                <w:sz w:val="16"/>
                <w:szCs w:val="16"/>
              </w:rPr>
            </w:pPr>
          </w:p>
        </w:tc>
        <w:tc>
          <w:tcPr>
            <w:tcW w:w="567" w:type="dxa"/>
            <w:shd w:val="solid" w:color="FFFFFF" w:fill="auto"/>
          </w:tcPr>
          <w:p w14:paraId="7D9B130A" w14:textId="77777777" w:rsidR="006374F7" w:rsidRPr="009061DB" w:rsidRDefault="006374F7" w:rsidP="006374F7">
            <w:pPr>
              <w:pStyle w:val="TAC"/>
              <w:rPr>
                <w:sz w:val="16"/>
                <w:szCs w:val="16"/>
              </w:rPr>
            </w:pPr>
          </w:p>
        </w:tc>
        <w:tc>
          <w:tcPr>
            <w:tcW w:w="567" w:type="dxa"/>
            <w:shd w:val="solid" w:color="FFFFFF" w:fill="auto"/>
          </w:tcPr>
          <w:p w14:paraId="413657C6" w14:textId="77777777" w:rsidR="006374F7" w:rsidRPr="009061DB" w:rsidRDefault="006374F7" w:rsidP="006374F7">
            <w:pPr>
              <w:pStyle w:val="TAC"/>
              <w:rPr>
                <w:sz w:val="16"/>
                <w:szCs w:val="16"/>
              </w:rPr>
            </w:pPr>
          </w:p>
        </w:tc>
        <w:tc>
          <w:tcPr>
            <w:tcW w:w="3827" w:type="dxa"/>
            <w:shd w:val="solid" w:color="FFFFFF" w:fill="auto"/>
          </w:tcPr>
          <w:p w14:paraId="5CD22B8F" w14:textId="13547621" w:rsidR="006374F7" w:rsidRPr="009061DB" w:rsidRDefault="006374F7" w:rsidP="006374F7">
            <w:pPr>
              <w:pStyle w:val="TAL"/>
              <w:rPr>
                <w:sz w:val="16"/>
                <w:szCs w:val="16"/>
              </w:rPr>
            </w:pPr>
            <w:r w:rsidRPr="009061DB">
              <w:rPr>
                <w:sz w:val="16"/>
                <w:szCs w:val="16"/>
              </w:rPr>
              <w:t>Revised skeleton document</w:t>
            </w:r>
          </w:p>
        </w:tc>
        <w:tc>
          <w:tcPr>
            <w:tcW w:w="855" w:type="dxa"/>
            <w:shd w:val="solid" w:color="FFFFFF" w:fill="auto"/>
          </w:tcPr>
          <w:p w14:paraId="05DDE49F" w14:textId="23DB623B" w:rsidR="006374F7" w:rsidRPr="009061DB" w:rsidRDefault="006374F7" w:rsidP="006374F7">
            <w:pPr>
              <w:pStyle w:val="TAC"/>
              <w:rPr>
                <w:sz w:val="16"/>
                <w:szCs w:val="16"/>
              </w:rPr>
            </w:pPr>
            <w:r w:rsidRPr="009061DB">
              <w:rPr>
                <w:sz w:val="16"/>
                <w:szCs w:val="16"/>
              </w:rPr>
              <w:t>0.1.0</w:t>
            </w:r>
          </w:p>
        </w:tc>
      </w:tr>
      <w:tr w:rsidR="006374F7" w:rsidRPr="009061DB" w14:paraId="6CCD080E" w14:textId="77777777" w:rsidTr="00EF6290">
        <w:trPr>
          <w:cantSplit/>
          <w:jc w:val="center"/>
        </w:trPr>
        <w:tc>
          <w:tcPr>
            <w:tcW w:w="846" w:type="dxa"/>
            <w:shd w:val="solid" w:color="FFFFFF" w:fill="auto"/>
          </w:tcPr>
          <w:p w14:paraId="6B9F1C62" w14:textId="77777777" w:rsidR="006374F7" w:rsidRPr="009061DB" w:rsidRDefault="006374F7" w:rsidP="006374F7">
            <w:pPr>
              <w:pStyle w:val="TAL"/>
              <w:rPr>
                <w:sz w:val="16"/>
                <w:szCs w:val="16"/>
              </w:rPr>
            </w:pPr>
            <w:r w:rsidRPr="009061DB">
              <w:rPr>
                <w:sz w:val="16"/>
                <w:szCs w:val="16"/>
              </w:rPr>
              <w:t>2022-03</w:t>
            </w:r>
          </w:p>
        </w:tc>
        <w:tc>
          <w:tcPr>
            <w:tcW w:w="1134" w:type="dxa"/>
            <w:shd w:val="solid" w:color="FFFFFF" w:fill="auto"/>
          </w:tcPr>
          <w:p w14:paraId="5210B91C" w14:textId="77777777" w:rsidR="006374F7" w:rsidRPr="009061DB" w:rsidRDefault="006374F7" w:rsidP="006374F7">
            <w:pPr>
              <w:pStyle w:val="TAL"/>
              <w:rPr>
                <w:sz w:val="16"/>
                <w:szCs w:val="16"/>
              </w:rPr>
            </w:pPr>
            <w:r w:rsidRPr="009061DB">
              <w:rPr>
                <w:sz w:val="16"/>
                <w:szCs w:val="16"/>
              </w:rPr>
              <w:t>SA4#117-e</w:t>
            </w:r>
          </w:p>
        </w:tc>
        <w:tc>
          <w:tcPr>
            <w:tcW w:w="1138" w:type="dxa"/>
            <w:shd w:val="solid" w:color="FFFFFF" w:fill="auto"/>
          </w:tcPr>
          <w:p w14:paraId="669A5B62" w14:textId="77777777" w:rsidR="006374F7" w:rsidRPr="009061DB" w:rsidRDefault="006374F7" w:rsidP="006374F7">
            <w:pPr>
              <w:pStyle w:val="TAL"/>
              <w:rPr>
                <w:sz w:val="16"/>
                <w:szCs w:val="16"/>
              </w:rPr>
            </w:pPr>
            <w:r w:rsidRPr="009061DB">
              <w:rPr>
                <w:sz w:val="16"/>
                <w:szCs w:val="16"/>
              </w:rPr>
              <w:t>SP-220249</w:t>
            </w:r>
          </w:p>
        </w:tc>
        <w:tc>
          <w:tcPr>
            <w:tcW w:w="705" w:type="dxa"/>
            <w:shd w:val="solid" w:color="FFFFFF" w:fill="auto"/>
          </w:tcPr>
          <w:p w14:paraId="4AB0B43D" w14:textId="77777777" w:rsidR="006374F7" w:rsidRPr="009061DB" w:rsidRDefault="006374F7" w:rsidP="006374F7">
            <w:pPr>
              <w:pStyle w:val="TAC"/>
              <w:rPr>
                <w:sz w:val="16"/>
                <w:szCs w:val="16"/>
              </w:rPr>
            </w:pPr>
          </w:p>
        </w:tc>
        <w:tc>
          <w:tcPr>
            <w:tcW w:w="567" w:type="dxa"/>
            <w:shd w:val="solid" w:color="FFFFFF" w:fill="auto"/>
          </w:tcPr>
          <w:p w14:paraId="77FF68BD" w14:textId="77777777" w:rsidR="006374F7" w:rsidRPr="009061DB" w:rsidRDefault="006374F7" w:rsidP="006374F7">
            <w:pPr>
              <w:pStyle w:val="TAC"/>
              <w:rPr>
                <w:sz w:val="16"/>
                <w:szCs w:val="16"/>
              </w:rPr>
            </w:pPr>
          </w:p>
        </w:tc>
        <w:tc>
          <w:tcPr>
            <w:tcW w:w="567" w:type="dxa"/>
            <w:shd w:val="solid" w:color="FFFFFF" w:fill="auto"/>
          </w:tcPr>
          <w:p w14:paraId="1C622009" w14:textId="77777777" w:rsidR="006374F7" w:rsidRPr="009061DB" w:rsidRDefault="006374F7" w:rsidP="006374F7">
            <w:pPr>
              <w:pStyle w:val="TAC"/>
              <w:rPr>
                <w:sz w:val="16"/>
                <w:szCs w:val="16"/>
              </w:rPr>
            </w:pPr>
          </w:p>
        </w:tc>
        <w:tc>
          <w:tcPr>
            <w:tcW w:w="3827" w:type="dxa"/>
            <w:shd w:val="solid" w:color="FFFFFF" w:fill="auto"/>
          </w:tcPr>
          <w:p w14:paraId="7B73B908" w14:textId="77777777" w:rsidR="006374F7" w:rsidRPr="009061DB" w:rsidRDefault="006374F7" w:rsidP="006374F7">
            <w:pPr>
              <w:pStyle w:val="TAL"/>
              <w:rPr>
                <w:sz w:val="16"/>
                <w:szCs w:val="16"/>
              </w:rPr>
            </w:pPr>
            <w:r w:rsidRPr="009061DB">
              <w:rPr>
                <w:sz w:val="16"/>
                <w:szCs w:val="16"/>
              </w:rPr>
              <w:t xml:space="preserve">Presentation for information at SA#95-e </w:t>
            </w:r>
          </w:p>
        </w:tc>
        <w:tc>
          <w:tcPr>
            <w:tcW w:w="855" w:type="dxa"/>
            <w:shd w:val="solid" w:color="FFFFFF" w:fill="auto"/>
          </w:tcPr>
          <w:p w14:paraId="218E57DA" w14:textId="77777777" w:rsidR="006374F7" w:rsidRPr="009061DB" w:rsidRDefault="006374F7" w:rsidP="006374F7">
            <w:pPr>
              <w:pStyle w:val="TAC"/>
              <w:rPr>
                <w:sz w:val="16"/>
                <w:szCs w:val="16"/>
              </w:rPr>
            </w:pPr>
            <w:r w:rsidRPr="009061DB">
              <w:rPr>
                <w:sz w:val="16"/>
                <w:szCs w:val="16"/>
              </w:rPr>
              <w:t>1.0.0</w:t>
            </w:r>
          </w:p>
        </w:tc>
      </w:tr>
      <w:tr w:rsidR="006374F7" w:rsidRPr="009061DB" w14:paraId="061E51CC" w14:textId="77777777" w:rsidTr="00EF6290">
        <w:trPr>
          <w:cantSplit/>
          <w:jc w:val="center"/>
        </w:trPr>
        <w:tc>
          <w:tcPr>
            <w:tcW w:w="846" w:type="dxa"/>
            <w:shd w:val="solid" w:color="FFFFFF" w:fill="auto"/>
          </w:tcPr>
          <w:p w14:paraId="184D43E4" w14:textId="152F54AE" w:rsidR="006374F7" w:rsidRPr="009061DB" w:rsidRDefault="006374F7" w:rsidP="006374F7">
            <w:pPr>
              <w:pStyle w:val="TAL"/>
              <w:rPr>
                <w:sz w:val="16"/>
                <w:szCs w:val="16"/>
              </w:rPr>
            </w:pPr>
            <w:r w:rsidRPr="009061DB">
              <w:rPr>
                <w:sz w:val="16"/>
                <w:szCs w:val="16"/>
              </w:rPr>
              <w:t>2022-04</w:t>
            </w:r>
          </w:p>
        </w:tc>
        <w:tc>
          <w:tcPr>
            <w:tcW w:w="1134" w:type="dxa"/>
            <w:shd w:val="solid" w:color="FFFFFF" w:fill="auto"/>
          </w:tcPr>
          <w:p w14:paraId="673234C7" w14:textId="6E1C744E" w:rsidR="006374F7" w:rsidRPr="009061DB" w:rsidRDefault="006374F7" w:rsidP="006374F7">
            <w:pPr>
              <w:pStyle w:val="TAL"/>
              <w:rPr>
                <w:sz w:val="16"/>
                <w:szCs w:val="16"/>
              </w:rPr>
            </w:pPr>
            <w:r w:rsidRPr="009061DB">
              <w:rPr>
                <w:sz w:val="16"/>
                <w:szCs w:val="16"/>
              </w:rPr>
              <w:t>SA4#118-e</w:t>
            </w:r>
          </w:p>
        </w:tc>
        <w:tc>
          <w:tcPr>
            <w:tcW w:w="1138" w:type="dxa"/>
            <w:shd w:val="solid" w:color="FFFFFF" w:fill="auto"/>
          </w:tcPr>
          <w:p w14:paraId="0C1FA3EB" w14:textId="63FC6FEB" w:rsidR="006374F7" w:rsidRPr="009061DB" w:rsidRDefault="006374F7" w:rsidP="006374F7">
            <w:pPr>
              <w:pStyle w:val="TAL"/>
              <w:rPr>
                <w:sz w:val="16"/>
                <w:szCs w:val="16"/>
              </w:rPr>
            </w:pPr>
            <w:r w:rsidRPr="009061DB">
              <w:rPr>
                <w:sz w:val="16"/>
                <w:szCs w:val="16"/>
              </w:rPr>
              <w:t>S4-220521</w:t>
            </w:r>
          </w:p>
        </w:tc>
        <w:tc>
          <w:tcPr>
            <w:tcW w:w="705" w:type="dxa"/>
            <w:shd w:val="solid" w:color="FFFFFF" w:fill="auto"/>
          </w:tcPr>
          <w:p w14:paraId="0C3C8580" w14:textId="609FCCAA" w:rsidR="006374F7" w:rsidRPr="009061DB" w:rsidRDefault="006374F7" w:rsidP="006374F7">
            <w:pPr>
              <w:pStyle w:val="TAC"/>
              <w:rPr>
                <w:sz w:val="16"/>
                <w:szCs w:val="16"/>
              </w:rPr>
            </w:pPr>
          </w:p>
        </w:tc>
        <w:tc>
          <w:tcPr>
            <w:tcW w:w="567" w:type="dxa"/>
            <w:shd w:val="solid" w:color="FFFFFF" w:fill="auto"/>
          </w:tcPr>
          <w:p w14:paraId="750BC58B" w14:textId="09C4DDC6" w:rsidR="006374F7" w:rsidRPr="009061DB" w:rsidRDefault="006374F7" w:rsidP="006374F7">
            <w:pPr>
              <w:pStyle w:val="TAC"/>
              <w:rPr>
                <w:sz w:val="16"/>
                <w:szCs w:val="16"/>
              </w:rPr>
            </w:pPr>
          </w:p>
        </w:tc>
        <w:tc>
          <w:tcPr>
            <w:tcW w:w="567" w:type="dxa"/>
            <w:shd w:val="solid" w:color="FFFFFF" w:fill="auto"/>
          </w:tcPr>
          <w:p w14:paraId="5C0922FF" w14:textId="5FCBDE71" w:rsidR="006374F7" w:rsidRPr="009061DB" w:rsidRDefault="006374F7" w:rsidP="006374F7">
            <w:pPr>
              <w:pStyle w:val="TAC"/>
              <w:rPr>
                <w:sz w:val="16"/>
                <w:szCs w:val="16"/>
              </w:rPr>
            </w:pPr>
          </w:p>
        </w:tc>
        <w:tc>
          <w:tcPr>
            <w:tcW w:w="3827" w:type="dxa"/>
            <w:shd w:val="solid" w:color="FFFFFF" w:fill="auto"/>
          </w:tcPr>
          <w:p w14:paraId="0D835624" w14:textId="77777777" w:rsidR="006374F7" w:rsidRPr="009061DB" w:rsidRDefault="006374F7" w:rsidP="006374F7">
            <w:pPr>
              <w:pStyle w:val="TAL"/>
              <w:rPr>
                <w:sz w:val="16"/>
                <w:szCs w:val="16"/>
              </w:rPr>
            </w:pPr>
            <w:r w:rsidRPr="009061DB">
              <w:rPr>
                <w:sz w:val="16"/>
                <w:szCs w:val="16"/>
              </w:rPr>
              <w:t>S4-220570: Service Announcement specification and schemas.</w:t>
            </w:r>
          </w:p>
          <w:p w14:paraId="028C6971" w14:textId="77777777" w:rsidR="006374F7" w:rsidRPr="009061DB" w:rsidRDefault="006374F7" w:rsidP="006374F7">
            <w:pPr>
              <w:pStyle w:val="TAL"/>
              <w:rPr>
                <w:sz w:val="16"/>
                <w:szCs w:val="16"/>
              </w:rPr>
            </w:pPr>
            <w:r w:rsidRPr="009061DB">
              <w:rPr>
                <w:sz w:val="16"/>
                <w:szCs w:val="16"/>
              </w:rPr>
              <w:t>S4-220470: Packet Distribution Method initial specification.</w:t>
            </w:r>
          </w:p>
          <w:p w14:paraId="34E017E2" w14:textId="5FB5B6AB" w:rsidR="006374F7" w:rsidRPr="009061DB" w:rsidRDefault="006374F7" w:rsidP="006374F7">
            <w:pPr>
              <w:pStyle w:val="TAL"/>
              <w:rPr>
                <w:sz w:val="16"/>
                <w:szCs w:val="16"/>
              </w:rPr>
            </w:pPr>
            <w:r w:rsidRPr="009061DB">
              <w:rPr>
                <w:sz w:val="16"/>
                <w:szCs w:val="16"/>
              </w:rPr>
              <w:t>S4-220471: Object Distribution Method initial specification</w:t>
            </w:r>
          </w:p>
        </w:tc>
        <w:tc>
          <w:tcPr>
            <w:tcW w:w="855" w:type="dxa"/>
            <w:shd w:val="solid" w:color="FFFFFF" w:fill="auto"/>
          </w:tcPr>
          <w:p w14:paraId="140104B5" w14:textId="294BC6FC" w:rsidR="006374F7" w:rsidRPr="009061DB" w:rsidRDefault="006374F7" w:rsidP="006374F7">
            <w:pPr>
              <w:pStyle w:val="TAC"/>
              <w:rPr>
                <w:sz w:val="16"/>
                <w:szCs w:val="16"/>
              </w:rPr>
            </w:pPr>
            <w:r w:rsidRPr="009061DB">
              <w:rPr>
                <w:sz w:val="16"/>
                <w:szCs w:val="16"/>
              </w:rPr>
              <w:t>1.1.0</w:t>
            </w:r>
          </w:p>
        </w:tc>
      </w:tr>
      <w:tr w:rsidR="006374F7" w:rsidRPr="009061DB" w14:paraId="0BEB47AF" w14:textId="77777777" w:rsidTr="00EF6290">
        <w:trPr>
          <w:cantSplit/>
          <w:jc w:val="center"/>
        </w:trPr>
        <w:tc>
          <w:tcPr>
            <w:tcW w:w="846" w:type="dxa"/>
            <w:shd w:val="solid" w:color="FFFFFF" w:fill="auto"/>
          </w:tcPr>
          <w:p w14:paraId="7032DCEC" w14:textId="08779993" w:rsidR="006374F7" w:rsidRPr="009061DB" w:rsidRDefault="006374F7" w:rsidP="006374F7">
            <w:pPr>
              <w:pStyle w:val="TAL"/>
              <w:rPr>
                <w:sz w:val="16"/>
                <w:szCs w:val="16"/>
              </w:rPr>
            </w:pPr>
            <w:r w:rsidRPr="009061DB">
              <w:rPr>
                <w:sz w:val="16"/>
                <w:szCs w:val="16"/>
              </w:rPr>
              <w:t>2022-05</w:t>
            </w:r>
          </w:p>
        </w:tc>
        <w:tc>
          <w:tcPr>
            <w:tcW w:w="1134" w:type="dxa"/>
            <w:shd w:val="solid" w:color="FFFFFF" w:fill="auto"/>
          </w:tcPr>
          <w:p w14:paraId="6A523DE0" w14:textId="296CFF91" w:rsidR="006374F7" w:rsidRPr="009061DB" w:rsidRDefault="006374F7" w:rsidP="006374F7">
            <w:pPr>
              <w:pStyle w:val="TAL"/>
              <w:rPr>
                <w:sz w:val="16"/>
                <w:szCs w:val="16"/>
              </w:rPr>
            </w:pPr>
            <w:r w:rsidRPr="009061DB">
              <w:rPr>
                <w:sz w:val="16"/>
                <w:szCs w:val="16"/>
              </w:rPr>
              <w:t>SA4#119-e</w:t>
            </w:r>
          </w:p>
        </w:tc>
        <w:tc>
          <w:tcPr>
            <w:tcW w:w="1138" w:type="dxa"/>
            <w:shd w:val="solid" w:color="FFFFFF" w:fill="auto"/>
          </w:tcPr>
          <w:p w14:paraId="701C99C2" w14:textId="3F06C9F7" w:rsidR="006374F7" w:rsidRPr="009061DB" w:rsidRDefault="006374F7" w:rsidP="006374F7">
            <w:pPr>
              <w:pStyle w:val="TAL"/>
              <w:rPr>
                <w:sz w:val="16"/>
                <w:szCs w:val="16"/>
              </w:rPr>
            </w:pPr>
            <w:r w:rsidRPr="009061DB">
              <w:rPr>
                <w:sz w:val="16"/>
                <w:szCs w:val="16"/>
              </w:rPr>
              <w:t>S4-220867</w:t>
            </w:r>
          </w:p>
        </w:tc>
        <w:tc>
          <w:tcPr>
            <w:tcW w:w="705" w:type="dxa"/>
            <w:shd w:val="solid" w:color="FFFFFF" w:fill="auto"/>
          </w:tcPr>
          <w:p w14:paraId="05F6825D" w14:textId="10558509" w:rsidR="006374F7" w:rsidRPr="009061DB" w:rsidRDefault="006374F7" w:rsidP="006374F7">
            <w:pPr>
              <w:pStyle w:val="TAC"/>
              <w:rPr>
                <w:sz w:val="16"/>
                <w:szCs w:val="16"/>
              </w:rPr>
            </w:pPr>
          </w:p>
        </w:tc>
        <w:tc>
          <w:tcPr>
            <w:tcW w:w="567" w:type="dxa"/>
            <w:shd w:val="solid" w:color="FFFFFF" w:fill="auto"/>
          </w:tcPr>
          <w:p w14:paraId="5CF3EA5F" w14:textId="77777777" w:rsidR="006374F7" w:rsidRPr="009061DB" w:rsidRDefault="006374F7" w:rsidP="006374F7">
            <w:pPr>
              <w:pStyle w:val="TAC"/>
              <w:rPr>
                <w:sz w:val="16"/>
                <w:szCs w:val="16"/>
              </w:rPr>
            </w:pPr>
          </w:p>
        </w:tc>
        <w:tc>
          <w:tcPr>
            <w:tcW w:w="567" w:type="dxa"/>
            <w:shd w:val="solid" w:color="FFFFFF" w:fill="auto"/>
          </w:tcPr>
          <w:p w14:paraId="14732E62" w14:textId="77777777" w:rsidR="006374F7" w:rsidRPr="009061DB" w:rsidRDefault="006374F7" w:rsidP="006374F7">
            <w:pPr>
              <w:pStyle w:val="TAC"/>
              <w:rPr>
                <w:sz w:val="16"/>
                <w:szCs w:val="16"/>
              </w:rPr>
            </w:pPr>
          </w:p>
        </w:tc>
        <w:tc>
          <w:tcPr>
            <w:tcW w:w="3827" w:type="dxa"/>
            <w:shd w:val="solid" w:color="FFFFFF" w:fill="auto"/>
          </w:tcPr>
          <w:p w14:paraId="00AF6F10" w14:textId="77777777" w:rsidR="006374F7" w:rsidRPr="009061DB" w:rsidRDefault="006374F7" w:rsidP="006374F7">
            <w:pPr>
              <w:pStyle w:val="TAL"/>
              <w:rPr>
                <w:sz w:val="16"/>
                <w:szCs w:val="16"/>
              </w:rPr>
            </w:pPr>
            <w:r w:rsidRPr="009061DB">
              <w:rPr>
                <w:sz w:val="16"/>
                <w:szCs w:val="16"/>
              </w:rPr>
              <w:t>S4-220864: Service Announcement corrections.</w:t>
            </w:r>
          </w:p>
          <w:p w14:paraId="72CDAA89" w14:textId="6817D37A" w:rsidR="006374F7" w:rsidRPr="009061DB" w:rsidRDefault="006374F7" w:rsidP="006374F7">
            <w:pPr>
              <w:pStyle w:val="TAL"/>
              <w:rPr>
                <w:sz w:val="16"/>
                <w:szCs w:val="16"/>
              </w:rPr>
            </w:pPr>
            <w:r w:rsidRPr="009061DB">
              <w:rPr>
                <w:sz w:val="16"/>
                <w:szCs w:val="16"/>
              </w:rPr>
              <w:t>S4-220865: Object Distribution Method updates.</w:t>
            </w:r>
          </w:p>
          <w:p w14:paraId="14438A16" w14:textId="2C707F3A" w:rsidR="006374F7" w:rsidRPr="009061DB" w:rsidRDefault="006374F7" w:rsidP="006374F7">
            <w:pPr>
              <w:pStyle w:val="TAL"/>
              <w:rPr>
                <w:sz w:val="16"/>
                <w:szCs w:val="16"/>
              </w:rPr>
            </w:pPr>
            <w:r w:rsidRPr="009061DB">
              <w:rPr>
                <w:sz w:val="16"/>
                <w:szCs w:val="16"/>
              </w:rPr>
              <w:t>S4-220866: Packet Distribution Method updates.</w:t>
            </w:r>
          </w:p>
        </w:tc>
        <w:tc>
          <w:tcPr>
            <w:tcW w:w="855" w:type="dxa"/>
            <w:shd w:val="solid" w:color="FFFFFF" w:fill="auto"/>
          </w:tcPr>
          <w:p w14:paraId="7E1522F7" w14:textId="43FDB97A" w:rsidR="006374F7" w:rsidRPr="009061DB" w:rsidRDefault="006374F7" w:rsidP="006374F7">
            <w:pPr>
              <w:pStyle w:val="TAC"/>
              <w:rPr>
                <w:sz w:val="16"/>
                <w:szCs w:val="16"/>
              </w:rPr>
            </w:pPr>
            <w:r w:rsidRPr="009061DB">
              <w:rPr>
                <w:sz w:val="16"/>
                <w:szCs w:val="16"/>
              </w:rPr>
              <w:t>1.2.0</w:t>
            </w:r>
          </w:p>
        </w:tc>
      </w:tr>
      <w:tr w:rsidR="006374F7" w:rsidRPr="009061DB" w14:paraId="6A811248" w14:textId="77777777" w:rsidTr="00EF6290">
        <w:trPr>
          <w:cantSplit/>
          <w:jc w:val="center"/>
        </w:trPr>
        <w:tc>
          <w:tcPr>
            <w:tcW w:w="846" w:type="dxa"/>
            <w:shd w:val="solid" w:color="FFFFFF" w:fill="auto"/>
          </w:tcPr>
          <w:p w14:paraId="7EBFC5BC" w14:textId="3A0D5BC2" w:rsidR="006374F7" w:rsidRPr="009061DB" w:rsidRDefault="006374F7" w:rsidP="006374F7">
            <w:pPr>
              <w:pStyle w:val="TAL"/>
              <w:rPr>
                <w:sz w:val="16"/>
                <w:szCs w:val="16"/>
              </w:rPr>
            </w:pPr>
            <w:r w:rsidRPr="009061DB">
              <w:rPr>
                <w:sz w:val="16"/>
                <w:szCs w:val="16"/>
              </w:rPr>
              <w:t>2022-06</w:t>
            </w:r>
          </w:p>
        </w:tc>
        <w:tc>
          <w:tcPr>
            <w:tcW w:w="1134" w:type="dxa"/>
            <w:shd w:val="solid" w:color="FFFFFF" w:fill="auto"/>
          </w:tcPr>
          <w:p w14:paraId="1E11B961" w14:textId="63BFC9E8" w:rsidR="006374F7" w:rsidRPr="009061DB" w:rsidRDefault="006374F7" w:rsidP="006374F7">
            <w:pPr>
              <w:pStyle w:val="TAL"/>
              <w:rPr>
                <w:sz w:val="16"/>
                <w:szCs w:val="16"/>
              </w:rPr>
            </w:pPr>
            <w:r w:rsidRPr="009061DB">
              <w:rPr>
                <w:sz w:val="16"/>
                <w:szCs w:val="16"/>
              </w:rPr>
              <w:t>SA#96</w:t>
            </w:r>
          </w:p>
        </w:tc>
        <w:tc>
          <w:tcPr>
            <w:tcW w:w="1138" w:type="dxa"/>
            <w:shd w:val="solid" w:color="FFFFFF" w:fill="auto"/>
          </w:tcPr>
          <w:p w14:paraId="29019049" w14:textId="50BA0A1A" w:rsidR="006374F7" w:rsidRPr="009061DB" w:rsidRDefault="006374F7" w:rsidP="006374F7">
            <w:pPr>
              <w:pStyle w:val="TAL"/>
              <w:rPr>
                <w:sz w:val="16"/>
                <w:szCs w:val="16"/>
              </w:rPr>
            </w:pPr>
            <w:r w:rsidRPr="009061DB">
              <w:rPr>
                <w:sz w:val="16"/>
                <w:szCs w:val="16"/>
              </w:rPr>
              <w:t>SP-220605</w:t>
            </w:r>
          </w:p>
        </w:tc>
        <w:tc>
          <w:tcPr>
            <w:tcW w:w="705" w:type="dxa"/>
            <w:shd w:val="solid" w:color="FFFFFF" w:fill="auto"/>
          </w:tcPr>
          <w:p w14:paraId="3C091663" w14:textId="77777777" w:rsidR="006374F7" w:rsidRPr="009061DB" w:rsidRDefault="006374F7" w:rsidP="006374F7">
            <w:pPr>
              <w:pStyle w:val="TAC"/>
              <w:rPr>
                <w:sz w:val="16"/>
                <w:szCs w:val="16"/>
              </w:rPr>
            </w:pPr>
          </w:p>
        </w:tc>
        <w:tc>
          <w:tcPr>
            <w:tcW w:w="567" w:type="dxa"/>
            <w:shd w:val="solid" w:color="FFFFFF" w:fill="auto"/>
          </w:tcPr>
          <w:p w14:paraId="43ACB3F3" w14:textId="77777777" w:rsidR="006374F7" w:rsidRPr="009061DB" w:rsidRDefault="006374F7" w:rsidP="006374F7">
            <w:pPr>
              <w:pStyle w:val="TAC"/>
              <w:rPr>
                <w:sz w:val="16"/>
                <w:szCs w:val="16"/>
              </w:rPr>
            </w:pPr>
          </w:p>
        </w:tc>
        <w:tc>
          <w:tcPr>
            <w:tcW w:w="567" w:type="dxa"/>
            <w:shd w:val="solid" w:color="FFFFFF" w:fill="auto"/>
          </w:tcPr>
          <w:p w14:paraId="53803EE7" w14:textId="77777777" w:rsidR="006374F7" w:rsidRPr="009061DB" w:rsidRDefault="006374F7" w:rsidP="006374F7">
            <w:pPr>
              <w:pStyle w:val="TAC"/>
              <w:rPr>
                <w:sz w:val="16"/>
                <w:szCs w:val="16"/>
              </w:rPr>
            </w:pPr>
          </w:p>
        </w:tc>
        <w:tc>
          <w:tcPr>
            <w:tcW w:w="3827" w:type="dxa"/>
            <w:shd w:val="solid" w:color="FFFFFF" w:fill="auto"/>
          </w:tcPr>
          <w:p w14:paraId="79FA04A6" w14:textId="4301D7E6" w:rsidR="006374F7" w:rsidRPr="009061DB" w:rsidRDefault="006374F7" w:rsidP="006374F7">
            <w:pPr>
              <w:pStyle w:val="TAL"/>
              <w:rPr>
                <w:sz w:val="16"/>
                <w:szCs w:val="16"/>
              </w:rPr>
            </w:pPr>
            <w:r w:rsidRPr="009061DB">
              <w:rPr>
                <w:sz w:val="16"/>
                <w:szCs w:val="16"/>
              </w:rPr>
              <w:t>For presentation to Plenary</w:t>
            </w:r>
          </w:p>
        </w:tc>
        <w:tc>
          <w:tcPr>
            <w:tcW w:w="855" w:type="dxa"/>
            <w:shd w:val="solid" w:color="FFFFFF" w:fill="auto"/>
          </w:tcPr>
          <w:p w14:paraId="07914141" w14:textId="0E4F37F2" w:rsidR="006374F7" w:rsidRPr="009061DB" w:rsidRDefault="006374F7" w:rsidP="006374F7">
            <w:pPr>
              <w:pStyle w:val="TAC"/>
              <w:rPr>
                <w:sz w:val="16"/>
                <w:szCs w:val="16"/>
              </w:rPr>
            </w:pPr>
            <w:r w:rsidRPr="009061DB">
              <w:rPr>
                <w:sz w:val="16"/>
                <w:szCs w:val="16"/>
              </w:rPr>
              <w:t>2.0.0</w:t>
            </w:r>
          </w:p>
        </w:tc>
      </w:tr>
      <w:tr w:rsidR="006374F7" w:rsidRPr="009061DB" w14:paraId="665E5E5B" w14:textId="77777777" w:rsidTr="00EF6290">
        <w:trPr>
          <w:cantSplit/>
          <w:jc w:val="center"/>
        </w:trPr>
        <w:tc>
          <w:tcPr>
            <w:tcW w:w="846" w:type="dxa"/>
            <w:shd w:val="solid" w:color="FFFFFF" w:fill="auto"/>
          </w:tcPr>
          <w:p w14:paraId="235A3640" w14:textId="4357950C" w:rsidR="006374F7" w:rsidRPr="009061DB" w:rsidRDefault="006374F7" w:rsidP="006374F7">
            <w:pPr>
              <w:pStyle w:val="TAL"/>
              <w:rPr>
                <w:sz w:val="16"/>
                <w:szCs w:val="16"/>
              </w:rPr>
            </w:pPr>
            <w:r w:rsidRPr="009061DB">
              <w:rPr>
                <w:sz w:val="16"/>
                <w:szCs w:val="16"/>
              </w:rPr>
              <w:t>2022-06</w:t>
            </w:r>
          </w:p>
        </w:tc>
        <w:tc>
          <w:tcPr>
            <w:tcW w:w="1134" w:type="dxa"/>
            <w:shd w:val="solid" w:color="FFFFFF" w:fill="auto"/>
          </w:tcPr>
          <w:p w14:paraId="56DFE906" w14:textId="11FDD750" w:rsidR="006374F7" w:rsidRPr="009061DB" w:rsidRDefault="006374F7" w:rsidP="006374F7">
            <w:pPr>
              <w:pStyle w:val="TAL"/>
              <w:rPr>
                <w:sz w:val="16"/>
                <w:szCs w:val="16"/>
              </w:rPr>
            </w:pPr>
            <w:r w:rsidRPr="009061DB">
              <w:rPr>
                <w:sz w:val="16"/>
                <w:szCs w:val="16"/>
              </w:rPr>
              <w:t>SA#96</w:t>
            </w:r>
          </w:p>
        </w:tc>
        <w:tc>
          <w:tcPr>
            <w:tcW w:w="1138" w:type="dxa"/>
            <w:shd w:val="solid" w:color="FFFFFF" w:fill="auto"/>
          </w:tcPr>
          <w:p w14:paraId="66FB78B9" w14:textId="5239C565" w:rsidR="006374F7" w:rsidRPr="009061DB" w:rsidRDefault="006374F7" w:rsidP="006374F7">
            <w:pPr>
              <w:pStyle w:val="TAL"/>
              <w:rPr>
                <w:sz w:val="16"/>
                <w:szCs w:val="16"/>
              </w:rPr>
            </w:pPr>
            <w:r w:rsidRPr="009061DB">
              <w:rPr>
                <w:sz w:val="16"/>
                <w:szCs w:val="16"/>
              </w:rPr>
              <w:t>SP-220605</w:t>
            </w:r>
          </w:p>
        </w:tc>
        <w:tc>
          <w:tcPr>
            <w:tcW w:w="705" w:type="dxa"/>
            <w:shd w:val="solid" w:color="FFFFFF" w:fill="auto"/>
          </w:tcPr>
          <w:p w14:paraId="58534079" w14:textId="77777777" w:rsidR="006374F7" w:rsidRPr="009061DB" w:rsidRDefault="006374F7" w:rsidP="006374F7">
            <w:pPr>
              <w:pStyle w:val="TAC"/>
              <w:rPr>
                <w:sz w:val="16"/>
                <w:szCs w:val="16"/>
              </w:rPr>
            </w:pPr>
          </w:p>
        </w:tc>
        <w:tc>
          <w:tcPr>
            <w:tcW w:w="567" w:type="dxa"/>
            <w:shd w:val="solid" w:color="FFFFFF" w:fill="auto"/>
          </w:tcPr>
          <w:p w14:paraId="0CDD580C" w14:textId="77777777" w:rsidR="006374F7" w:rsidRPr="009061DB" w:rsidRDefault="006374F7" w:rsidP="006374F7">
            <w:pPr>
              <w:pStyle w:val="TAC"/>
              <w:rPr>
                <w:sz w:val="16"/>
                <w:szCs w:val="16"/>
              </w:rPr>
            </w:pPr>
          </w:p>
        </w:tc>
        <w:tc>
          <w:tcPr>
            <w:tcW w:w="567" w:type="dxa"/>
            <w:shd w:val="solid" w:color="FFFFFF" w:fill="auto"/>
          </w:tcPr>
          <w:p w14:paraId="22878207" w14:textId="77777777" w:rsidR="006374F7" w:rsidRPr="009061DB" w:rsidRDefault="006374F7" w:rsidP="006374F7">
            <w:pPr>
              <w:pStyle w:val="TAC"/>
              <w:rPr>
                <w:sz w:val="16"/>
                <w:szCs w:val="16"/>
              </w:rPr>
            </w:pPr>
          </w:p>
        </w:tc>
        <w:tc>
          <w:tcPr>
            <w:tcW w:w="3827" w:type="dxa"/>
            <w:shd w:val="solid" w:color="FFFFFF" w:fill="auto"/>
          </w:tcPr>
          <w:p w14:paraId="43940CD3" w14:textId="0D87460D" w:rsidR="006374F7" w:rsidRPr="009061DB" w:rsidRDefault="006374F7" w:rsidP="006374F7">
            <w:pPr>
              <w:pStyle w:val="TAL"/>
              <w:rPr>
                <w:sz w:val="16"/>
                <w:szCs w:val="16"/>
              </w:rPr>
            </w:pPr>
            <w:r w:rsidRPr="009061DB">
              <w:rPr>
                <w:sz w:val="16"/>
                <w:szCs w:val="16"/>
              </w:rPr>
              <w:t>Under Change Control</w:t>
            </w:r>
          </w:p>
        </w:tc>
        <w:tc>
          <w:tcPr>
            <w:tcW w:w="855" w:type="dxa"/>
            <w:shd w:val="solid" w:color="FFFFFF" w:fill="auto"/>
          </w:tcPr>
          <w:p w14:paraId="21BCE308" w14:textId="6CFC1FBD" w:rsidR="006374F7" w:rsidRPr="009061DB" w:rsidRDefault="006374F7" w:rsidP="006374F7">
            <w:pPr>
              <w:pStyle w:val="TAC"/>
              <w:rPr>
                <w:sz w:val="16"/>
                <w:szCs w:val="16"/>
              </w:rPr>
            </w:pPr>
            <w:r w:rsidRPr="009061DB">
              <w:rPr>
                <w:sz w:val="16"/>
                <w:szCs w:val="16"/>
              </w:rPr>
              <w:t>17.0.0</w:t>
            </w:r>
          </w:p>
        </w:tc>
      </w:tr>
      <w:tr w:rsidR="006374F7" w:rsidRPr="009061DB" w14:paraId="24785464" w14:textId="77777777" w:rsidTr="00EF6290">
        <w:trPr>
          <w:cantSplit/>
          <w:jc w:val="center"/>
        </w:trPr>
        <w:tc>
          <w:tcPr>
            <w:tcW w:w="846" w:type="dxa"/>
            <w:shd w:val="solid" w:color="FFFFFF" w:fill="auto"/>
          </w:tcPr>
          <w:p w14:paraId="0AB6F201" w14:textId="1671E33D" w:rsidR="006374F7" w:rsidRPr="009061DB" w:rsidRDefault="006374F7" w:rsidP="006374F7">
            <w:pPr>
              <w:pStyle w:val="TAL"/>
              <w:rPr>
                <w:sz w:val="16"/>
                <w:szCs w:val="16"/>
              </w:rPr>
            </w:pPr>
            <w:r w:rsidRPr="009061DB">
              <w:rPr>
                <w:sz w:val="16"/>
                <w:szCs w:val="16"/>
              </w:rPr>
              <w:t>2022-12</w:t>
            </w:r>
          </w:p>
        </w:tc>
        <w:tc>
          <w:tcPr>
            <w:tcW w:w="1134" w:type="dxa"/>
            <w:shd w:val="solid" w:color="FFFFFF" w:fill="auto"/>
          </w:tcPr>
          <w:p w14:paraId="276EC6EA" w14:textId="5475D30D" w:rsidR="006374F7" w:rsidRPr="009061DB" w:rsidRDefault="006374F7" w:rsidP="006374F7">
            <w:pPr>
              <w:pStyle w:val="TAL"/>
              <w:rPr>
                <w:sz w:val="16"/>
                <w:szCs w:val="16"/>
              </w:rPr>
            </w:pPr>
            <w:r w:rsidRPr="009061DB">
              <w:rPr>
                <w:sz w:val="16"/>
                <w:szCs w:val="16"/>
              </w:rPr>
              <w:t>SA#98-e</w:t>
            </w:r>
          </w:p>
        </w:tc>
        <w:tc>
          <w:tcPr>
            <w:tcW w:w="1138" w:type="dxa"/>
            <w:shd w:val="solid" w:color="FFFFFF" w:fill="auto"/>
          </w:tcPr>
          <w:p w14:paraId="5FD1BB79" w14:textId="6A6ACF99" w:rsidR="006374F7" w:rsidRPr="009061DB" w:rsidRDefault="006374F7" w:rsidP="006374F7">
            <w:pPr>
              <w:pStyle w:val="TAL"/>
              <w:rPr>
                <w:sz w:val="16"/>
                <w:szCs w:val="16"/>
              </w:rPr>
            </w:pPr>
            <w:r w:rsidRPr="009061DB">
              <w:rPr>
                <w:sz w:val="16"/>
                <w:szCs w:val="16"/>
              </w:rPr>
              <w:t>SP-221059</w:t>
            </w:r>
          </w:p>
        </w:tc>
        <w:tc>
          <w:tcPr>
            <w:tcW w:w="705" w:type="dxa"/>
            <w:shd w:val="solid" w:color="FFFFFF" w:fill="auto"/>
          </w:tcPr>
          <w:p w14:paraId="0C120134" w14:textId="49C24B05" w:rsidR="006374F7" w:rsidRPr="009061DB" w:rsidRDefault="006374F7" w:rsidP="006374F7">
            <w:pPr>
              <w:pStyle w:val="TAC"/>
              <w:rPr>
                <w:sz w:val="16"/>
                <w:szCs w:val="16"/>
              </w:rPr>
            </w:pPr>
            <w:r w:rsidRPr="009061DB">
              <w:rPr>
                <w:sz w:val="16"/>
                <w:szCs w:val="16"/>
              </w:rPr>
              <w:t>0003</w:t>
            </w:r>
          </w:p>
        </w:tc>
        <w:tc>
          <w:tcPr>
            <w:tcW w:w="567" w:type="dxa"/>
            <w:shd w:val="solid" w:color="FFFFFF" w:fill="auto"/>
          </w:tcPr>
          <w:p w14:paraId="29C4DF1D" w14:textId="63ABE2B0" w:rsidR="006374F7" w:rsidRPr="009061DB" w:rsidRDefault="006374F7" w:rsidP="006374F7">
            <w:pPr>
              <w:pStyle w:val="TAC"/>
              <w:rPr>
                <w:sz w:val="16"/>
                <w:szCs w:val="16"/>
              </w:rPr>
            </w:pPr>
            <w:r w:rsidRPr="009061DB">
              <w:rPr>
                <w:sz w:val="16"/>
                <w:szCs w:val="16"/>
              </w:rPr>
              <w:t>3</w:t>
            </w:r>
          </w:p>
        </w:tc>
        <w:tc>
          <w:tcPr>
            <w:tcW w:w="567" w:type="dxa"/>
            <w:shd w:val="solid" w:color="FFFFFF" w:fill="auto"/>
          </w:tcPr>
          <w:p w14:paraId="00B0305C" w14:textId="0AA504F2" w:rsidR="006374F7" w:rsidRPr="009061DB" w:rsidRDefault="006374F7" w:rsidP="006374F7">
            <w:pPr>
              <w:pStyle w:val="TAC"/>
              <w:rPr>
                <w:sz w:val="16"/>
                <w:szCs w:val="16"/>
              </w:rPr>
            </w:pPr>
            <w:r w:rsidRPr="009061DB">
              <w:rPr>
                <w:sz w:val="16"/>
                <w:szCs w:val="16"/>
              </w:rPr>
              <w:t>F</w:t>
            </w:r>
          </w:p>
        </w:tc>
        <w:tc>
          <w:tcPr>
            <w:tcW w:w="3827" w:type="dxa"/>
            <w:shd w:val="solid" w:color="FFFFFF" w:fill="auto"/>
          </w:tcPr>
          <w:p w14:paraId="023BDE37" w14:textId="7E0C52FB" w:rsidR="006374F7" w:rsidRPr="009061DB" w:rsidRDefault="006374F7" w:rsidP="006374F7">
            <w:pPr>
              <w:pStyle w:val="TAL"/>
              <w:rPr>
                <w:sz w:val="16"/>
                <w:szCs w:val="16"/>
              </w:rPr>
            </w:pPr>
            <w:r w:rsidRPr="009061DB">
              <w:rPr>
                <w:sz w:val="16"/>
                <w:szCs w:val="16"/>
              </w:rPr>
              <w:t>[5MBP3] Alignment of User Service Announcement with Stage 2</w:t>
            </w:r>
          </w:p>
        </w:tc>
        <w:tc>
          <w:tcPr>
            <w:tcW w:w="855" w:type="dxa"/>
            <w:shd w:val="solid" w:color="FFFFFF" w:fill="auto"/>
          </w:tcPr>
          <w:p w14:paraId="4DC89E93" w14:textId="6E20A978" w:rsidR="006374F7" w:rsidRPr="009061DB" w:rsidRDefault="006374F7" w:rsidP="006374F7">
            <w:pPr>
              <w:pStyle w:val="TAC"/>
              <w:rPr>
                <w:sz w:val="16"/>
                <w:szCs w:val="16"/>
              </w:rPr>
            </w:pPr>
            <w:r w:rsidRPr="009061DB">
              <w:rPr>
                <w:sz w:val="16"/>
                <w:szCs w:val="16"/>
              </w:rPr>
              <w:t>17.1.0</w:t>
            </w:r>
          </w:p>
        </w:tc>
      </w:tr>
      <w:tr w:rsidR="006374F7" w:rsidRPr="009061DB" w14:paraId="40A201B4" w14:textId="77777777" w:rsidTr="00EF6290">
        <w:trPr>
          <w:cantSplit/>
          <w:jc w:val="center"/>
        </w:trPr>
        <w:tc>
          <w:tcPr>
            <w:tcW w:w="846" w:type="dxa"/>
            <w:shd w:val="solid" w:color="FFFFFF" w:fill="auto"/>
          </w:tcPr>
          <w:p w14:paraId="1E84CCA0" w14:textId="3DC1F0FE" w:rsidR="006374F7" w:rsidRPr="009061DB" w:rsidRDefault="006374F7" w:rsidP="006374F7">
            <w:pPr>
              <w:pStyle w:val="TAL"/>
              <w:rPr>
                <w:sz w:val="16"/>
                <w:szCs w:val="16"/>
              </w:rPr>
            </w:pPr>
            <w:r w:rsidRPr="009061DB">
              <w:rPr>
                <w:sz w:val="16"/>
                <w:szCs w:val="16"/>
              </w:rPr>
              <w:t>2023-03</w:t>
            </w:r>
          </w:p>
        </w:tc>
        <w:tc>
          <w:tcPr>
            <w:tcW w:w="1134" w:type="dxa"/>
            <w:shd w:val="solid" w:color="FFFFFF" w:fill="auto"/>
          </w:tcPr>
          <w:p w14:paraId="67AACC99" w14:textId="53F685BA" w:rsidR="006374F7" w:rsidRPr="009061DB" w:rsidRDefault="006374F7" w:rsidP="006374F7">
            <w:pPr>
              <w:pStyle w:val="TAL"/>
              <w:rPr>
                <w:sz w:val="16"/>
                <w:szCs w:val="16"/>
              </w:rPr>
            </w:pPr>
            <w:r w:rsidRPr="009061DB">
              <w:rPr>
                <w:sz w:val="16"/>
                <w:szCs w:val="16"/>
              </w:rPr>
              <w:t>SA#99</w:t>
            </w:r>
          </w:p>
        </w:tc>
        <w:tc>
          <w:tcPr>
            <w:tcW w:w="1138" w:type="dxa"/>
            <w:shd w:val="solid" w:color="FFFFFF" w:fill="auto"/>
          </w:tcPr>
          <w:p w14:paraId="1E77E572" w14:textId="15302EE8" w:rsidR="006374F7" w:rsidRPr="009061DB" w:rsidRDefault="006374F7" w:rsidP="006374F7">
            <w:pPr>
              <w:pStyle w:val="TAL"/>
              <w:rPr>
                <w:sz w:val="16"/>
                <w:szCs w:val="16"/>
              </w:rPr>
            </w:pPr>
            <w:r w:rsidRPr="009061DB">
              <w:rPr>
                <w:sz w:val="16"/>
                <w:szCs w:val="16"/>
              </w:rPr>
              <w:t>SP-230254</w:t>
            </w:r>
          </w:p>
        </w:tc>
        <w:tc>
          <w:tcPr>
            <w:tcW w:w="705" w:type="dxa"/>
            <w:shd w:val="solid" w:color="FFFFFF" w:fill="auto"/>
          </w:tcPr>
          <w:p w14:paraId="78AA1469" w14:textId="32259045" w:rsidR="006374F7" w:rsidRPr="009061DB" w:rsidRDefault="006374F7" w:rsidP="006374F7">
            <w:pPr>
              <w:pStyle w:val="TAC"/>
              <w:rPr>
                <w:sz w:val="16"/>
                <w:szCs w:val="16"/>
              </w:rPr>
            </w:pPr>
            <w:r w:rsidRPr="009061DB">
              <w:rPr>
                <w:sz w:val="16"/>
                <w:szCs w:val="16"/>
              </w:rPr>
              <w:t>0006</w:t>
            </w:r>
          </w:p>
        </w:tc>
        <w:tc>
          <w:tcPr>
            <w:tcW w:w="567" w:type="dxa"/>
            <w:shd w:val="solid" w:color="FFFFFF" w:fill="auto"/>
          </w:tcPr>
          <w:p w14:paraId="2FDE03B8" w14:textId="0E77F892" w:rsidR="006374F7" w:rsidRPr="009061DB" w:rsidRDefault="006374F7" w:rsidP="006374F7">
            <w:pPr>
              <w:pStyle w:val="TAC"/>
              <w:rPr>
                <w:sz w:val="16"/>
                <w:szCs w:val="16"/>
              </w:rPr>
            </w:pPr>
            <w:r w:rsidRPr="009061DB">
              <w:rPr>
                <w:sz w:val="16"/>
                <w:szCs w:val="16"/>
              </w:rPr>
              <w:t>1</w:t>
            </w:r>
          </w:p>
        </w:tc>
        <w:tc>
          <w:tcPr>
            <w:tcW w:w="567" w:type="dxa"/>
            <w:shd w:val="solid" w:color="FFFFFF" w:fill="auto"/>
          </w:tcPr>
          <w:p w14:paraId="7341822E" w14:textId="24854B27" w:rsidR="006374F7" w:rsidRPr="009061DB" w:rsidRDefault="006374F7" w:rsidP="006374F7">
            <w:pPr>
              <w:pStyle w:val="TAC"/>
              <w:rPr>
                <w:sz w:val="16"/>
                <w:szCs w:val="16"/>
              </w:rPr>
            </w:pPr>
            <w:r w:rsidRPr="009061DB">
              <w:rPr>
                <w:sz w:val="16"/>
                <w:szCs w:val="16"/>
              </w:rPr>
              <w:t>F</w:t>
            </w:r>
          </w:p>
        </w:tc>
        <w:tc>
          <w:tcPr>
            <w:tcW w:w="3827" w:type="dxa"/>
            <w:shd w:val="solid" w:color="FFFFFF" w:fill="auto"/>
          </w:tcPr>
          <w:p w14:paraId="332C24D5" w14:textId="239FD6EE" w:rsidR="006374F7" w:rsidRPr="009061DB" w:rsidRDefault="006374F7" w:rsidP="006374F7">
            <w:pPr>
              <w:pStyle w:val="TAL"/>
              <w:rPr>
                <w:sz w:val="16"/>
                <w:szCs w:val="16"/>
              </w:rPr>
            </w:pPr>
            <w:r w:rsidRPr="009061DB">
              <w:rPr>
                <w:sz w:val="16"/>
                <w:szCs w:val="16"/>
              </w:rPr>
              <w:t>[5MBP3] Corrections on Headings and Terms</w:t>
            </w:r>
          </w:p>
        </w:tc>
        <w:tc>
          <w:tcPr>
            <w:tcW w:w="855" w:type="dxa"/>
            <w:shd w:val="solid" w:color="FFFFFF" w:fill="auto"/>
          </w:tcPr>
          <w:p w14:paraId="3F8DDE9D" w14:textId="25848D77" w:rsidR="006374F7" w:rsidRPr="009061DB" w:rsidRDefault="006374F7" w:rsidP="006374F7">
            <w:pPr>
              <w:pStyle w:val="TAC"/>
              <w:rPr>
                <w:sz w:val="16"/>
                <w:szCs w:val="16"/>
              </w:rPr>
            </w:pPr>
            <w:r w:rsidRPr="009061DB">
              <w:rPr>
                <w:sz w:val="16"/>
                <w:szCs w:val="16"/>
              </w:rPr>
              <w:t>17.2.0</w:t>
            </w:r>
          </w:p>
        </w:tc>
      </w:tr>
      <w:tr w:rsidR="006374F7" w:rsidRPr="009061DB" w14:paraId="66FC7E07" w14:textId="77777777" w:rsidTr="00EF6290">
        <w:trPr>
          <w:cantSplit/>
          <w:jc w:val="center"/>
        </w:trPr>
        <w:tc>
          <w:tcPr>
            <w:tcW w:w="846" w:type="dxa"/>
            <w:shd w:val="solid" w:color="FFFFFF" w:fill="auto"/>
          </w:tcPr>
          <w:p w14:paraId="4E384405" w14:textId="693AC70C" w:rsidR="006374F7" w:rsidRPr="009061DB" w:rsidRDefault="006374F7" w:rsidP="006374F7">
            <w:pPr>
              <w:pStyle w:val="TAL"/>
              <w:rPr>
                <w:sz w:val="16"/>
                <w:szCs w:val="16"/>
              </w:rPr>
            </w:pPr>
            <w:r w:rsidRPr="009061DB">
              <w:rPr>
                <w:sz w:val="16"/>
                <w:szCs w:val="16"/>
              </w:rPr>
              <w:t>2023-06</w:t>
            </w:r>
          </w:p>
        </w:tc>
        <w:tc>
          <w:tcPr>
            <w:tcW w:w="1134" w:type="dxa"/>
            <w:shd w:val="solid" w:color="FFFFFF" w:fill="auto"/>
          </w:tcPr>
          <w:p w14:paraId="5F964603" w14:textId="327F953F" w:rsidR="006374F7" w:rsidRPr="009061DB" w:rsidRDefault="006374F7" w:rsidP="006374F7">
            <w:pPr>
              <w:pStyle w:val="TAL"/>
              <w:rPr>
                <w:sz w:val="16"/>
                <w:szCs w:val="16"/>
              </w:rPr>
            </w:pPr>
            <w:r w:rsidRPr="009061DB">
              <w:rPr>
                <w:sz w:val="16"/>
                <w:szCs w:val="16"/>
              </w:rPr>
              <w:t>SA#100</w:t>
            </w:r>
          </w:p>
        </w:tc>
        <w:tc>
          <w:tcPr>
            <w:tcW w:w="1138" w:type="dxa"/>
            <w:shd w:val="solid" w:color="FFFFFF" w:fill="auto"/>
          </w:tcPr>
          <w:p w14:paraId="2308C4E5" w14:textId="7097C7BA" w:rsidR="006374F7" w:rsidRPr="009061DB" w:rsidRDefault="006374F7" w:rsidP="006374F7">
            <w:pPr>
              <w:pStyle w:val="TAL"/>
              <w:rPr>
                <w:sz w:val="16"/>
                <w:szCs w:val="16"/>
              </w:rPr>
            </w:pPr>
            <w:r w:rsidRPr="009061DB">
              <w:rPr>
                <w:sz w:val="16"/>
                <w:szCs w:val="16"/>
              </w:rPr>
              <w:t>SP-230744</w:t>
            </w:r>
          </w:p>
        </w:tc>
        <w:tc>
          <w:tcPr>
            <w:tcW w:w="705" w:type="dxa"/>
            <w:shd w:val="solid" w:color="FFFFFF" w:fill="auto"/>
          </w:tcPr>
          <w:p w14:paraId="22765CEF" w14:textId="3E9679D9" w:rsidR="006374F7" w:rsidRPr="009061DB" w:rsidRDefault="006374F7" w:rsidP="006374F7">
            <w:pPr>
              <w:pStyle w:val="TAC"/>
              <w:rPr>
                <w:sz w:val="16"/>
                <w:szCs w:val="16"/>
              </w:rPr>
            </w:pPr>
            <w:r w:rsidRPr="009061DB">
              <w:rPr>
                <w:sz w:val="16"/>
                <w:szCs w:val="16"/>
              </w:rPr>
              <w:t>0007</w:t>
            </w:r>
          </w:p>
        </w:tc>
        <w:tc>
          <w:tcPr>
            <w:tcW w:w="567" w:type="dxa"/>
            <w:shd w:val="solid" w:color="FFFFFF" w:fill="auto"/>
          </w:tcPr>
          <w:p w14:paraId="31D80B33" w14:textId="46F52A2C" w:rsidR="006374F7" w:rsidRPr="009061DB" w:rsidRDefault="006374F7" w:rsidP="006374F7">
            <w:pPr>
              <w:pStyle w:val="TAC"/>
              <w:rPr>
                <w:sz w:val="16"/>
                <w:szCs w:val="16"/>
              </w:rPr>
            </w:pPr>
            <w:r w:rsidRPr="009061DB">
              <w:rPr>
                <w:sz w:val="16"/>
                <w:szCs w:val="16"/>
              </w:rPr>
              <w:t>7</w:t>
            </w:r>
          </w:p>
        </w:tc>
        <w:tc>
          <w:tcPr>
            <w:tcW w:w="567" w:type="dxa"/>
            <w:shd w:val="solid" w:color="FFFFFF" w:fill="auto"/>
          </w:tcPr>
          <w:p w14:paraId="48327D37" w14:textId="2BD6C383" w:rsidR="006374F7" w:rsidRPr="009061DB" w:rsidRDefault="006374F7" w:rsidP="006374F7">
            <w:pPr>
              <w:pStyle w:val="TAC"/>
              <w:rPr>
                <w:sz w:val="16"/>
                <w:szCs w:val="16"/>
              </w:rPr>
            </w:pPr>
            <w:r w:rsidRPr="009061DB">
              <w:rPr>
                <w:sz w:val="16"/>
                <w:szCs w:val="16"/>
              </w:rPr>
              <w:t>F</w:t>
            </w:r>
          </w:p>
        </w:tc>
        <w:tc>
          <w:tcPr>
            <w:tcW w:w="3827" w:type="dxa"/>
            <w:shd w:val="solid" w:color="FFFFFF" w:fill="auto"/>
          </w:tcPr>
          <w:p w14:paraId="53FA9114" w14:textId="32C1F819" w:rsidR="006374F7" w:rsidRPr="009061DB" w:rsidRDefault="006374F7" w:rsidP="006374F7">
            <w:pPr>
              <w:pStyle w:val="TAL"/>
              <w:rPr>
                <w:sz w:val="16"/>
                <w:szCs w:val="16"/>
              </w:rPr>
            </w:pPr>
            <w:r w:rsidRPr="009061DB">
              <w:rPr>
                <w:sz w:val="16"/>
                <w:szCs w:val="16"/>
              </w:rPr>
              <w:t>[5MBP3] Manifest format for Object Collection and Carousel</w:t>
            </w:r>
          </w:p>
        </w:tc>
        <w:tc>
          <w:tcPr>
            <w:tcW w:w="855" w:type="dxa"/>
            <w:shd w:val="solid" w:color="FFFFFF" w:fill="auto"/>
          </w:tcPr>
          <w:p w14:paraId="4E9C8DE6" w14:textId="70799505" w:rsidR="006374F7" w:rsidRPr="009061DB" w:rsidRDefault="006374F7" w:rsidP="006374F7">
            <w:pPr>
              <w:pStyle w:val="TAC"/>
              <w:rPr>
                <w:sz w:val="16"/>
                <w:szCs w:val="16"/>
              </w:rPr>
            </w:pPr>
            <w:r w:rsidRPr="009061DB">
              <w:rPr>
                <w:sz w:val="16"/>
                <w:szCs w:val="16"/>
              </w:rPr>
              <w:t>17.3.0</w:t>
            </w:r>
          </w:p>
        </w:tc>
      </w:tr>
      <w:tr w:rsidR="006374F7" w:rsidRPr="009061DB" w14:paraId="538A67A0" w14:textId="77777777" w:rsidTr="003C0593">
        <w:trPr>
          <w:cantSplit/>
          <w:jc w:val="center"/>
        </w:trPr>
        <w:tc>
          <w:tcPr>
            <w:tcW w:w="846" w:type="dxa"/>
            <w:shd w:val="solid" w:color="FFFFFF" w:fill="auto"/>
          </w:tcPr>
          <w:p w14:paraId="1FAEC504" w14:textId="2094769E" w:rsidR="006374F7" w:rsidRPr="009061DB" w:rsidRDefault="006374F7" w:rsidP="006374F7">
            <w:pPr>
              <w:pStyle w:val="TAL"/>
              <w:rPr>
                <w:sz w:val="16"/>
                <w:szCs w:val="16"/>
              </w:rPr>
            </w:pPr>
            <w:r w:rsidRPr="009061DB">
              <w:rPr>
                <w:sz w:val="16"/>
                <w:szCs w:val="16"/>
              </w:rPr>
              <w:t>2023-09</w:t>
            </w:r>
          </w:p>
        </w:tc>
        <w:tc>
          <w:tcPr>
            <w:tcW w:w="1134" w:type="dxa"/>
            <w:shd w:val="solid" w:color="FFFFFF" w:fill="auto"/>
          </w:tcPr>
          <w:p w14:paraId="0EC8F7DB" w14:textId="13A467E8" w:rsidR="006374F7" w:rsidRPr="009061DB" w:rsidRDefault="006374F7" w:rsidP="006374F7">
            <w:pPr>
              <w:pStyle w:val="TAL"/>
              <w:rPr>
                <w:sz w:val="16"/>
                <w:szCs w:val="16"/>
              </w:rPr>
            </w:pPr>
            <w:r w:rsidRPr="009061DB">
              <w:rPr>
                <w:sz w:val="16"/>
                <w:szCs w:val="16"/>
              </w:rPr>
              <w:t>SA#101</w:t>
            </w:r>
          </w:p>
        </w:tc>
        <w:tc>
          <w:tcPr>
            <w:tcW w:w="1138" w:type="dxa"/>
            <w:shd w:val="solid" w:color="FFFFFF" w:fill="auto"/>
          </w:tcPr>
          <w:p w14:paraId="4ED95863" w14:textId="2AA44A53" w:rsidR="006374F7" w:rsidRPr="009061DB" w:rsidRDefault="006374F7" w:rsidP="006374F7">
            <w:pPr>
              <w:pStyle w:val="TAL"/>
              <w:rPr>
                <w:sz w:val="16"/>
                <w:szCs w:val="16"/>
              </w:rPr>
            </w:pPr>
            <w:r w:rsidRPr="009061DB">
              <w:rPr>
                <w:sz w:val="16"/>
                <w:szCs w:val="16"/>
              </w:rPr>
              <w:t>SP-230916</w:t>
            </w:r>
          </w:p>
        </w:tc>
        <w:tc>
          <w:tcPr>
            <w:tcW w:w="705" w:type="dxa"/>
            <w:shd w:val="solid" w:color="FFFFFF" w:fill="auto"/>
          </w:tcPr>
          <w:p w14:paraId="0320A0EA" w14:textId="0F5CB883" w:rsidR="006374F7" w:rsidRPr="009061DB" w:rsidRDefault="006374F7" w:rsidP="006374F7">
            <w:pPr>
              <w:pStyle w:val="TAC"/>
              <w:rPr>
                <w:sz w:val="16"/>
                <w:szCs w:val="16"/>
              </w:rPr>
            </w:pPr>
            <w:r w:rsidRPr="009061DB">
              <w:rPr>
                <w:sz w:val="16"/>
                <w:szCs w:val="16"/>
              </w:rPr>
              <w:t>0010</w:t>
            </w:r>
          </w:p>
        </w:tc>
        <w:tc>
          <w:tcPr>
            <w:tcW w:w="567" w:type="dxa"/>
            <w:shd w:val="solid" w:color="FFFFFF" w:fill="auto"/>
          </w:tcPr>
          <w:p w14:paraId="15C9E769" w14:textId="2C81A615" w:rsidR="006374F7" w:rsidRPr="009061DB" w:rsidRDefault="006374F7" w:rsidP="006374F7">
            <w:pPr>
              <w:pStyle w:val="TAC"/>
              <w:rPr>
                <w:sz w:val="16"/>
                <w:szCs w:val="16"/>
              </w:rPr>
            </w:pPr>
            <w:r w:rsidRPr="009061DB">
              <w:rPr>
                <w:sz w:val="16"/>
                <w:szCs w:val="16"/>
              </w:rPr>
              <w:t>3</w:t>
            </w:r>
          </w:p>
        </w:tc>
        <w:tc>
          <w:tcPr>
            <w:tcW w:w="567" w:type="dxa"/>
            <w:shd w:val="solid" w:color="FFFFFF" w:fill="auto"/>
          </w:tcPr>
          <w:p w14:paraId="7DBF55AD" w14:textId="42E6F029" w:rsidR="006374F7" w:rsidRPr="009061DB" w:rsidRDefault="006374F7" w:rsidP="006374F7">
            <w:pPr>
              <w:pStyle w:val="TAC"/>
              <w:rPr>
                <w:sz w:val="16"/>
                <w:szCs w:val="16"/>
              </w:rPr>
            </w:pPr>
            <w:r w:rsidRPr="009061DB">
              <w:rPr>
                <w:sz w:val="16"/>
                <w:szCs w:val="16"/>
              </w:rPr>
              <w:t>F</w:t>
            </w:r>
          </w:p>
        </w:tc>
        <w:tc>
          <w:tcPr>
            <w:tcW w:w="3827" w:type="dxa"/>
            <w:shd w:val="clear" w:color="auto" w:fill="FFFFFF" w:themeFill="background1"/>
          </w:tcPr>
          <w:p w14:paraId="3046B6F9" w14:textId="0A28D2B3" w:rsidR="006374F7" w:rsidRPr="009061DB" w:rsidRDefault="006374F7" w:rsidP="006374F7">
            <w:pPr>
              <w:pStyle w:val="TAL"/>
              <w:rPr>
                <w:sz w:val="16"/>
                <w:szCs w:val="16"/>
              </w:rPr>
            </w:pPr>
            <w:r w:rsidRPr="009061DB">
              <w:rPr>
                <w:sz w:val="16"/>
                <w:szCs w:val="16"/>
              </w:rPr>
              <w:fldChar w:fldCharType="begin"/>
            </w:r>
            <w:r w:rsidRPr="009061DB">
              <w:rPr>
                <w:sz w:val="16"/>
                <w:szCs w:val="16"/>
              </w:rPr>
              <w:instrText xml:space="preserve"> DOCPROPERTY  CrTitle  \* MERGEFORMAT </w:instrText>
            </w:r>
            <w:r w:rsidRPr="009061DB">
              <w:rPr>
                <w:sz w:val="16"/>
                <w:szCs w:val="16"/>
              </w:rPr>
              <w:fldChar w:fldCharType="separate"/>
            </w:r>
            <w:r w:rsidRPr="009061DB">
              <w:rPr>
                <w:sz w:val="16"/>
                <w:szCs w:val="16"/>
              </w:rPr>
              <w:t>[5MBP3] API for unicast retrieval of MBS User Service Announcement</w:t>
            </w:r>
            <w:r w:rsidRPr="009061DB">
              <w:rPr>
                <w:sz w:val="16"/>
                <w:szCs w:val="16"/>
              </w:rPr>
              <w:fldChar w:fldCharType="end"/>
            </w:r>
          </w:p>
        </w:tc>
        <w:tc>
          <w:tcPr>
            <w:tcW w:w="855" w:type="dxa"/>
            <w:shd w:val="solid" w:color="FFFFFF" w:fill="auto"/>
          </w:tcPr>
          <w:p w14:paraId="23E6424E" w14:textId="39848E24" w:rsidR="006374F7" w:rsidRPr="009061DB" w:rsidRDefault="006374F7" w:rsidP="006374F7">
            <w:pPr>
              <w:pStyle w:val="TAC"/>
              <w:rPr>
                <w:sz w:val="16"/>
                <w:szCs w:val="16"/>
              </w:rPr>
            </w:pPr>
            <w:r w:rsidRPr="009061DB">
              <w:rPr>
                <w:sz w:val="16"/>
                <w:szCs w:val="16"/>
              </w:rPr>
              <w:t>17.4.0</w:t>
            </w:r>
          </w:p>
        </w:tc>
      </w:tr>
      <w:tr w:rsidR="006374F7" w:rsidRPr="009061DB" w14:paraId="4FF298EA" w14:textId="77777777" w:rsidTr="00EF6290">
        <w:trPr>
          <w:cantSplit/>
          <w:jc w:val="center"/>
        </w:trPr>
        <w:tc>
          <w:tcPr>
            <w:tcW w:w="846" w:type="dxa"/>
            <w:shd w:val="solid" w:color="FFFFFF" w:fill="auto"/>
          </w:tcPr>
          <w:p w14:paraId="23781A5D" w14:textId="28E11776" w:rsidR="006374F7" w:rsidRPr="009061DB" w:rsidRDefault="006374F7" w:rsidP="006374F7">
            <w:pPr>
              <w:pStyle w:val="TAL"/>
              <w:rPr>
                <w:sz w:val="16"/>
                <w:szCs w:val="16"/>
              </w:rPr>
            </w:pPr>
            <w:r w:rsidRPr="009061DB">
              <w:rPr>
                <w:sz w:val="16"/>
                <w:szCs w:val="16"/>
              </w:rPr>
              <w:t>2024-03</w:t>
            </w:r>
          </w:p>
        </w:tc>
        <w:tc>
          <w:tcPr>
            <w:tcW w:w="1134" w:type="dxa"/>
            <w:shd w:val="solid" w:color="FFFFFF" w:fill="auto"/>
          </w:tcPr>
          <w:p w14:paraId="5198346E" w14:textId="5E4DC429" w:rsidR="006374F7" w:rsidRPr="009061DB" w:rsidRDefault="006374F7" w:rsidP="006374F7">
            <w:pPr>
              <w:pStyle w:val="TAL"/>
              <w:rPr>
                <w:sz w:val="16"/>
                <w:szCs w:val="16"/>
              </w:rPr>
            </w:pPr>
            <w:r w:rsidRPr="009061DB">
              <w:rPr>
                <w:sz w:val="16"/>
                <w:szCs w:val="16"/>
              </w:rPr>
              <w:t>SA#103</w:t>
            </w:r>
          </w:p>
        </w:tc>
        <w:tc>
          <w:tcPr>
            <w:tcW w:w="1138" w:type="dxa"/>
            <w:shd w:val="solid" w:color="FFFFFF" w:fill="auto"/>
          </w:tcPr>
          <w:p w14:paraId="57204736" w14:textId="00B7680B" w:rsidR="006374F7" w:rsidRPr="009061DB" w:rsidRDefault="006374F7" w:rsidP="006374F7">
            <w:pPr>
              <w:pStyle w:val="TAL"/>
              <w:rPr>
                <w:sz w:val="16"/>
                <w:szCs w:val="16"/>
              </w:rPr>
            </w:pPr>
            <w:r w:rsidRPr="009061DB">
              <w:rPr>
                <w:sz w:val="16"/>
                <w:szCs w:val="16"/>
              </w:rPr>
              <w:t>SP-240272</w:t>
            </w:r>
          </w:p>
        </w:tc>
        <w:tc>
          <w:tcPr>
            <w:tcW w:w="705" w:type="dxa"/>
            <w:shd w:val="solid" w:color="FFFFFF" w:fill="auto"/>
          </w:tcPr>
          <w:p w14:paraId="0C58C800" w14:textId="686B3EDF" w:rsidR="006374F7" w:rsidRPr="009061DB" w:rsidRDefault="006374F7" w:rsidP="006374F7">
            <w:pPr>
              <w:pStyle w:val="TAC"/>
              <w:rPr>
                <w:sz w:val="16"/>
                <w:szCs w:val="16"/>
              </w:rPr>
            </w:pPr>
            <w:r w:rsidRPr="009061DB">
              <w:rPr>
                <w:sz w:val="16"/>
                <w:szCs w:val="16"/>
              </w:rPr>
              <w:t>0001</w:t>
            </w:r>
          </w:p>
        </w:tc>
        <w:tc>
          <w:tcPr>
            <w:tcW w:w="567" w:type="dxa"/>
            <w:shd w:val="solid" w:color="FFFFFF" w:fill="auto"/>
          </w:tcPr>
          <w:p w14:paraId="44FD5242" w14:textId="7557D304" w:rsidR="006374F7" w:rsidRPr="009061DB" w:rsidRDefault="006374F7" w:rsidP="006374F7">
            <w:pPr>
              <w:pStyle w:val="TAC"/>
              <w:rPr>
                <w:sz w:val="16"/>
                <w:szCs w:val="16"/>
              </w:rPr>
            </w:pPr>
            <w:r w:rsidRPr="009061DB">
              <w:rPr>
                <w:sz w:val="16"/>
                <w:szCs w:val="16"/>
              </w:rPr>
              <w:t>23</w:t>
            </w:r>
          </w:p>
        </w:tc>
        <w:tc>
          <w:tcPr>
            <w:tcW w:w="567" w:type="dxa"/>
            <w:shd w:val="solid" w:color="FFFFFF" w:fill="auto"/>
          </w:tcPr>
          <w:p w14:paraId="454998E6" w14:textId="454730C5" w:rsidR="006374F7" w:rsidRPr="009061DB" w:rsidRDefault="006374F7" w:rsidP="006374F7">
            <w:pPr>
              <w:pStyle w:val="TAC"/>
              <w:rPr>
                <w:sz w:val="16"/>
                <w:szCs w:val="16"/>
              </w:rPr>
            </w:pPr>
            <w:r w:rsidRPr="009061DB">
              <w:rPr>
                <w:sz w:val="16"/>
                <w:szCs w:val="16"/>
              </w:rPr>
              <w:t>F</w:t>
            </w:r>
          </w:p>
        </w:tc>
        <w:tc>
          <w:tcPr>
            <w:tcW w:w="3827" w:type="dxa"/>
            <w:shd w:val="solid" w:color="FFFFFF" w:fill="auto"/>
          </w:tcPr>
          <w:p w14:paraId="337B911D" w14:textId="5726DA32" w:rsidR="006374F7" w:rsidRPr="009061DB" w:rsidRDefault="006374F7" w:rsidP="006374F7">
            <w:pPr>
              <w:pStyle w:val="TAL"/>
              <w:rPr>
                <w:sz w:val="16"/>
                <w:szCs w:val="16"/>
              </w:rPr>
            </w:pPr>
            <w:r w:rsidRPr="009061DB">
              <w:rPr>
                <w:sz w:val="16"/>
                <w:szCs w:val="16"/>
              </w:rPr>
              <w:t>[5MBP3] General Updates and Corrections</w:t>
            </w:r>
          </w:p>
        </w:tc>
        <w:tc>
          <w:tcPr>
            <w:tcW w:w="855" w:type="dxa"/>
            <w:shd w:val="solid" w:color="FFFFFF" w:fill="auto"/>
          </w:tcPr>
          <w:p w14:paraId="267ACC0B" w14:textId="088D87D5" w:rsidR="006374F7" w:rsidRPr="009061DB" w:rsidRDefault="006374F7" w:rsidP="006374F7">
            <w:pPr>
              <w:pStyle w:val="TAC"/>
              <w:rPr>
                <w:sz w:val="16"/>
                <w:szCs w:val="16"/>
              </w:rPr>
            </w:pPr>
            <w:r w:rsidRPr="009061DB">
              <w:rPr>
                <w:sz w:val="16"/>
                <w:szCs w:val="16"/>
              </w:rPr>
              <w:t>17.5.0</w:t>
            </w:r>
          </w:p>
        </w:tc>
      </w:tr>
      <w:tr w:rsidR="002E57FE" w:rsidRPr="009061DB" w14:paraId="4BE9A4B1" w14:textId="77777777" w:rsidTr="00EF6290">
        <w:trPr>
          <w:cantSplit/>
          <w:jc w:val="center"/>
        </w:trPr>
        <w:tc>
          <w:tcPr>
            <w:tcW w:w="846" w:type="dxa"/>
            <w:shd w:val="solid" w:color="FFFFFF" w:fill="auto"/>
          </w:tcPr>
          <w:p w14:paraId="502FD0F7" w14:textId="10A331FF" w:rsidR="002E57FE" w:rsidRPr="009061DB" w:rsidRDefault="002E57FE" w:rsidP="006374F7">
            <w:pPr>
              <w:pStyle w:val="TAL"/>
              <w:rPr>
                <w:sz w:val="16"/>
                <w:szCs w:val="16"/>
              </w:rPr>
            </w:pPr>
            <w:r w:rsidRPr="009061DB">
              <w:rPr>
                <w:sz w:val="16"/>
                <w:szCs w:val="16"/>
              </w:rPr>
              <w:t>2024-0</w:t>
            </w:r>
            <w:r w:rsidR="00870611" w:rsidRPr="009061DB">
              <w:rPr>
                <w:sz w:val="16"/>
                <w:szCs w:val="16"/>
              </w:rPr>
              <w:t>5</w:t>
            </w:r>
          </w:p>
        </w:tc>
        <w:tc>
          <w:tcPr>
            <w:tcW w:w="1134" w:type="dxa"/>
            <w:shd w:val="solid" w:color="FFFFFF" w:fill="auto"/>
          </w:tcPr>
          <w:p w14:paraId="5570712A" w14:textId="42F3A2BB" w:rsidR="002E57FE" w:rsidRPr="009061DB" w:rsidRDefault="00C02C01" w:rsidP="006374F7">
            <w:pPr>
              <w:pStyle w:val="TAL"/>
              <w:rPr>
                <w:sz w:val="16"/>
                <w:szCs w:val="16"/>
              </w:rPr>
            </w:pPr>
            <w:r w:rsidRPr="009061DB">
              <w:rPr>
                <w:sz w:val="16"/>
                <w:szCs w:val="16"/>
              </w:rPr>
              <w:t>-</w:t>
            </w:r>
          </w:p>
        </w:tc>
        <w:tc>
          <w:tcPr>
            <w:tcW w:w="1138" w:type="dxa"/>
            <w:shd w:val="solid" w:color="FFFFFF" w:fill="auto"/>
          </w:tcPr>
          <w:p w14:paraId="55B24581" w14:textId="414BACA5" w:rsidR="002E57FE" w:rsidRPr="009061DB" w:rsidRDefault="00C02C01" w:rsidP="006374F7">
            <w:pPr>
              <w:pStyle w:val="TAL"/>
              <w:rPr>
                <w:sz w:val="16"/>
                <w:szCs w:val="16"/>
              </w:rPr>
            </w:pPr>
            <w:r w:rsidRPr="009061DB">
              <w:rPr>
                <w:sz w:val="16"/>
                <w:szCs w:val="16"/>
              </w:rPr>
              <w:t>-</w:t>
            </w:r>
          </w:p>
        </w:tc>
        <w:tc>
          <w:tcPr>
            <w:tcW w:w="705" w:type="dxa"/>
            <w:shd w:val="solid" w:color="FFFFFF" w:fill="auto"/>
          </w:tcPr>
          <w:p w14:paraId="33213942" w14:textId="2AD81127" w:rsidR="002E57FE" w:rsidRPr="009061DB" w:rsidRDefault="00C02C01" w:rsidP="006374F7">
            <w:pPr>
              <w:pStyle w:val="TAC"/>
              <w:rPr>
                <w:sz w:val="16"/>
                <w:szCs w:val="16"/>
              </w:rPr>
            </w:pPr>
            <w:r w:rsidRPr="009061DB">
              <w:rPr>
                <w:sz w:val="16"/>
                <w:szCs w:val="16"/>
              </w:rPr>
              <w:t>-</w:t>
            </w:r>
          </w:p>
        </w:tc>
        <w:tc>
          <w:tcPr>
            <w:tcW w:w="567" w:type="dxa"/>
            <w:shd w:val="solid" w:color="FFFFFF" w:fill="auto"/>
          </w:tcPr>
          <w:p w14:paraId="1C9E7930" w14:textId="7E4FB32B" w:rsidR="002E57FE" w:rsidRPr="009061DB" w:rsidRDefault="00C02C01" w:rsidP="006374F7">
            <w:pPr>
              <w:pStyle w:val="TAC"/>
              <w:rPr>
                <w:sz w:val="16"/>
                <w:szCs w:val="16"/>
              </w:rPr>
            </w:pPr>
            <w:r w:rsidRPr="009061DB">
              <w:rPr>
                <w:sz w:val="16"/>
                <w:szCs w:val="16"/>
              </w:rPr>
              <w:t>-</w:t>
            </w:r>
          </w:p>
        </w:tc>
        <w:tc>
          <w:tcPr>
            <w:tcW w:w="567" w:type="dxa"/>
            <w:shd w:val="solid" w:color="FFFFFF" w:fill="auto"/>
          </w:tcPr>
          <w:p w14:paraId="069BE29C" w14:textId="7D91692C" w:rsidR="002E57FE" w:rsidRPr="009061DB" w:rsidRDefault="00C02C01" w:rsidP="006374F7">
            <w:pPr>
              <w:pStyle w:val="TAC"/>
              <w:rPr>
                <w:sz w:val="16"/>
                <w:szCs w:val="16"/>
              </w:rPr>
            </w:pPr>
            <w:r w:rsidRPr="009061DB">
              <w:rPr>
                <w:sz w:val="16"/>
                <w:szCs w:val="16"/>
              </w:rPr>
              <w:t>-</w:t>
            </w:r>
          </w:p>
        </w:tc>
        <w:tc>
          <w:tcPr>
            <w:tcW w:w="3827" w:type="dxa"/>
            <w:shd w:val="solid" w:color="FFFFFF" w:fill="auto"/>
          </w:tcPr>
          <w:p w14:paraId="255128AE" w14:textId="4F137280" w:rsidR="002E57FE" w:rsidRPr="009061DB" w:rsidRDefault="002E57FE" w:rsidP="006374F7">
            <w:pPr>
              <w:pStyle w:val="TAL"/>
              <w:rPr>
                <w:sz w:val="16"/>
                <w:szCs w:val="16"/>
              </w:rPr>
            </w:pPr>
            <w:r w:rsidRPr="009061DB">
              <w:rPr>
                <w:sz w:val="16"/>
                <w:szCs w:val="16"/>
              </w:rPr>
              <w:t>Editorial fixes</w:t>
            </w:r>
            <w:r w:rsidR="00C02C01" w:rsidRPr="009061DB">
              <w:rPr>
                <w:sz w:val="16"/>
                <w:szCs w:val="16"/>
              </w:rPr>
              <w:t xml:space="preserve"> (MCC)</w:t>
            </w:r>
          </w:p>
        </w:tc>
        <w:tc>
          <w:tcPr>
            <w:tcW w:w="855" w:type="dxa"/>
            <w:shd w:val="solid" w:color="FFFFFF" w:fill="auto"/>
          </w:tcPr>
          <w:p w14:paraId="359262EB" w14:textId="292F7DFE" w:rsidR="002E57FE" w:rsidRPr="009061DB" w:rsidRDefault="002E57FE" w:rsidP="006374F7">
            <w:pPr>
              <w:pStyle w:val="TAC"/>
              <w:rPr>
                <w:sz w:val="16"/>
                <w:szCs w:val="16"/>
              </w:rPr>
            </w:pPr>
            <w:r w:rsidRPr="009061DB">
              <w:rPr>
                <w:sz w:val="16"/>
                <w:szCs w:val="16"/>
              </w:rPr>
              <w:t>17.5.1</w:t>
            </w:r>
          </w:p>
        </w:tc>
      </w:tr>
      <w:tr w:rsidR="006001F3" w:rsidRPr="009061DB" w14:paraId="6FC979CC" w14:textId="77777777" w:rsidTr="00EF6290">
        <w:trPr>
          <w:cantSplit/>
          <w:jc w:val="center"/>
        </w:trPr>
        <w:tc>
          <w:tcPr>
            <w:tcW w:w="846" w:type="dxa"/>
            <w:shd w:val="solid" w:color="FFFFFF" w:fill="auto"/>
          </w:tcPr>
          <w:p w14:paraId="050C94C2" w14:textId="33099CBF" w:rsidR="006001F3" w:rsidRPr="009061DB" w:rsidRDefault="006001F3" w:rsidP="006374F7">
            <w:pPr>
              <w:pStyle w:val="TAL"/>
              <w:rPr>
                <w:sz w:val="16"/>
                <w:szCs w:val="16"/>
              </w:rPr>
            </w:pPr>
            <w:r w:rsidRPr="009061DB">
              <w:rPr>
                <w:sz w:val="16"/>
                <w:szCs w:val="16"/>
              </w:rPr>
              <w:t>2024-06</w:t>
            </w:r>
          </w:p>
        </w:tc>
        <w:tc>
          <w:tcPr>
            <w:tcW w:w="1134" w:type="dxa"/>
            <w:shd w:val="solid" w:color="FFFFFF" w:fill="auto"/>
          </w:tcPr>
          <w:p w14:paraId="4EB37BF1" w14:textId="289DC46D" w:rsidR="006001F3" w:rsidRPr="009061DB" w:rsidRDefault="006001F3" w:rsidP="006374F7">
            <w:pPr>
              <w:pStyle w:val="TAL"/>
              <w:rPr>
                <w:sz w:val="16"/>
                <w:szCs w:val="16"/>
              </w:rPr>
            </w:pPr>
            <w:r w:rsidRPr="009061DB">
              <w:rPr>
                <w:sz w:val="16"/>
                <w:szCs w:val="16"/>
              </w:rPr>
              <w:t>SA#104</w:t>
            </w:r>
          </w:p>
        </w:tc>
        <w:tc>
          <w:tcPr>
            <w:tcW w:w="1138" w:type="dxa"/>
            <w:shd w:val="solid" w:color="FFFFFF" w:fill="auto"/>
          </w:tcPr>
          <w:p w14:paraId="56A69F7F" w14:textId="11DF7D9E" w:rsidR="006001F3" w:rsidRPr="009061DB" w:rsidRDefault="006001F3" w:rsidP="006374F7">
            <w:pPr>
              <w:pStyle w:val="TAL"/>
              <w:rPr>
                <w:sz w:val="16"/>
                <w:szCs w:val="16"/>
              </w:rPr>
            </w:pPr>
            <w:r w:rsidRPr="009061DB">
              <w:rPr>
                <w:sz w:val="16"/>
                <w:szCs w:val="16"/>
              </w:rPr>
              <w:t>SP-240856</w:t>
            </w:r>
          </w:p>
        </w:tc>
        <w:tc>
          <w:tcPr>
            <w:tcW w:w="705" w:type="dxa"/>
            <w:shd w:val="solid" w:color="FFFFFF" w:fill="auto"/>
          </w:tcPr>
          <w:p w14:paraId="5141A7E6" w14:textId="43BD4936" w:rsidR="006001F3" w:rsidRPr="009061DB" w:rsidRDefault="006001F3" w:rsidP="006374F7">
            <w:pPr>
              <w:pStyle w:val="TAC"/>
              <w:rPr>
                <w:sz w:val="16"/>
                <w:szCs w:val="16"/>
              </w:rPr>
            </w:pPr>
            <w:r w:rsidRPr="009061DB">
              <w:rPr>
                <w:sz w:val="16"/>
                <w:szCs w:val="16"/>
              </w:rPr>
              <w:t>0016</w:t>
            </w:r>
          </w:p>
        </w:tc>
        <w:tc>
          <w:tcPr>
            <w:tcW w:w="567" w:type="dxa"/>
            <w:shd w:val="solid" w:color="FFFFFF" w:fill="auto"/>
          </w:tcPr>
          <w:p w14:paraId="5ED2F772" w14:textId="13CA5F48" w:rsidR="006001F3" w:rsidRPr="009061DB" w:rsidRDefault="006001F3" w:rsidP="006374F7">
            <w:pPr>
              <w:pStyle w:val="TAC"/>
              <w:rPr>
                <w:sz w:val="16"/>
                <w:szCs w:val="16"/>
              </w:rPr>
            </w:pPr>
            <w:r w:rsidRPr="009061DB">
              <w:rPr>
                <w:sz w:val="16"/>
                <w:szCs w:val="16"/>
              </w:rPr>
              <w:t>4</w:t>
            </w:r>
          </w:p>
        </w:tc>
        <w:tc>
          <w:tcPr>
            <w:tcW w:w="567" w:type="dxa"/>
            <w:shd w:val="solid" w:color="FFFFFF" w:fill="auto"/>
          </w:tcPr>
          <w:p w14:paraId="5E6BC8E6" w14:textId="1674F581" w:rsidR="006001F3" w:rsidRPr="009061DB" w:rsidRDefault="006001F3" w:rsidP="006374F7">
            <w:pPr>
              <w:pStyle w:val="TAC"/>
              <w:rPr>
                <w:sz w:val="16"/>
                <w:szCs w:val="16"/>
              </w:rPr>
            </w:pPr>
            <w:r w:rsidRPr="009061DB">
              <w:rPr>
                <w:sz w:val="16"/>
                <w:szCs w:val="16"/>
              </w:rPr>
              <w:t>F</w:t>
            </w:r>
          </w:p>
        </w:tc>
        <w:tc>
          <w:tcPr>
            <w:tcW w:w="3827" w:type="dxa"/>
            <w:shd w:val="solid" w:color="FFFFFF" w:fill="auto"/>
          </w:tcPr>
          <w:p w14:paraId="6806FC64" w14:textId="5E0EE84A" w:rsidR="006001F3" w:rsidRPr="009061DB" w:rsidRDefault="006001F3" w:rsidP="006374F7">
            <w:pPr>
              <w:pStyle w:val="TAL"/>
              <w:rPr>
                <w:sz w:val="16"/>
                <w:szCs w:val="16"/>
              </w:rPr>
            </w:pPr>
            <w:r w:rsidRPr="009061DB">
              <w:rPr>
                <w:sz w:val="16"/>
                <w:szCs w:val="16"/>
              </w:rPr>
              <w:t>[5MBP3] Correction of frequency parameters and syntax</w:t>
            </w:r>
          </w:p>
        </w:tc>
        <w:tc>
          <w:tcPr>
            <w:tcW w:w="855" w:type="dxa"/>
            <w:shd w:val="solid" w:color="FFFFFF" w:fill="auto"/>
          </w:tcPr>
          <w:p w14:paraId="6F0D6430" w14:textId="4D502403" w:rsidR="006001F3" w:rsidRPr="009061DB" w:rsidRDefault="006001F3" w:rsidP="006374F7">
            <w:pPr>
              <w:pStyle w:val="TAC"/>
              <w:rPr>
                <w:sz w:val="16"/>
                <w:szCs w:val="16"/>
              </w:rPr>
            </w:pPr>
            <w:r w:rsidRPr="009061DB">
              <w:rPr>
                <w:sz w:val="16"/>
                <w:szCs w:val="16"/>
              </w:rPr>
              <w:t>17.6.0</w:t>
            </w:r>
          </w:p>
        </w:tc>
      </w:tr>
      <w:tr w:rsidR="00F71A24" w:rsidRPr="009061DB" w14:paraId="01E4F1A8" w14:textId="77777777" w:rsidTr="00EF6290">
        <w:trPr>
          <w:cantSplit/>
          <w:jc w:val="center"/>
        </w:trPr>
        <w:tc>
          <w:tcPr>
            <w:tcW w:w="846" w:type="dxa"/>
            <w:shd w:val="solid" w:color="FFFFFF" w:fill="auto"/>
          </w:tcPr>
          <w:p w14:paraId="27ACEC83" w14:textId="2DE5DEF3" w:rsidR="00F71A24" w:rsidRPr="009061DB" w:rsidRDefault="00F71A24" w:rsidP="006374F7">
            <w:pPr>
              <w:pStyle w:val="TAL"/>
              <w:rPr>
                <w:sz w:val="16"/>
                <w:szCs w:val="16"/>
              </w:rPr>
            </w:pPr>
            <w:r w:rsidRPr="009061DB">
              <w:rPr>
                <w:sz w:val="16"/>
                <w:szCs w:val="16"/>
              </w:rPr>
              <w:t>2024-09</w:t>
            </w:r>
          </w:p>
        </w:tc>
        <w:tc>
          <w:tcPr>
            <w:tcW w:w="1134" w:type="dxa"/>
            <w:shd w:val="solid" w:color="FFFFFF" w:fill="auto"/>
          </w:tcPr>
          <w:p w14:paraId="2FFA2B97" w14:textId="29DFB7F8" w:rsidR="00F71A24" w:rsidRPr="009061DB" w:rsidRDefault="00F71A24" w:rsidP="006374F7">
            <w:pPr>
              <w:pStyle w:val="TAL"/>
              <w:rPr>
                <w:sz w:val="16"/>
                <w:szCs w:val="16"/>
              </w:rPr>
            </w:pPr>
            <w:r w:rsidRPr="009061DB">
              <w:rPr>
                <w:sz w:val="16"/>
                <w:szCs w:val="16"/>
              </w:rPr>
              <w:t>SA#105</w:t>
            </w:r>
          </w:p>
        </w:tc>
        <w:tc>
          <w:tcPr>
            <w:tcW w:w="1138" w:type="dxa"/>
            <w:shd w:val="solid" w:color="FFFFFF" w:fill="auto"/>
          </w:tcPr>
          <w:p w14:paraId="2B671D11" w14:textId="4A1C04FA" w:rsidR="00F71A24" w:rsidRPr="009061DB" w:rsidRDefault="00F71A24" w:rsidP="006374F7">
            <w:pPr>
              <w:pStyle w:val="TAL"/>
              <w:rPr>
                <w:sz w:val="16"/>
                <w:szCs w:val="16"/>
              </w:rPr>
            </w:pPr>
            <w:r w:rsidRPr="009061DB">
              <w:rPr>
                <w:sz w:val="16"/>
                <w:szCs w:val="16"/>
              </w:rPr>
              <w:t>SP-241109</w:t>
            </w:r>
          </w:p>
        </w:tc>
        <w:tc>
          <w:tcPr>
            <w:tcW w:w="705" w:type="dxa"/>
            <w:shd w:val="solid" w:color="FFFFFF" w:fill="auto"/>
          </w:tcPr>
          <w:p w14:paraId="2DD2ED85" w14:textId="763EB738" w:rsidR="00F71A24" w:rsidRPr="009061DB" w:rsidRDefault="00F71A24" w:rsidP="006374F7">
            <w:pPr>
              <w:pStyle w:val="TAC"/>
              <w:rPr>
                <w:sz w:val="16"/>
                <w:szCs w:val="16"/>
              </w:rPr>
            </w:pPr>
            <w:r w:rsidRPr="009061DB">
              <w:rPr>
                <w:sz w:val="16"/>
                <w:szCs w:val="16"/>
              </w:rPr>
              <w:t>0022</w:t>
            </w:r>
          </w:p>
        </w:tc>
        <w:tc>
          <w:tcPr>
            <w:tcW w:w="567" w:type="dxa"/>
            <w:shd w:val="solid" w:color="FFFFFF" w:fill="auto"/>
          </w:tcPr>
          <w:p w14:paraId="0FEEC0B7" w14:textId="2012CC83" w:rsidR="00F71A24" w:rsidRPr="009061DB" w:rsidRDefault="00F71A24" w:rsidP="006374F7">
            <w:pPr>
              <w:pStyle w:val="TAC"/>
              <w:rPr>
                <w:sz w:val="16"/>
                <w:szCs w:val="16"/>
              </w:rPr>
            </w:pPr>
            <w:r w:rsidRPr="009061DB">
              <w:rPr>
                <w:sz w:val="16"/>
                <w:szCs w:val="16"/>
              </w:rPr>
              <w:t>1</w:t>
            </w:r>
          </w:p>
        </w:tc>
        <w:tc>
          <w:tcPr>
            <w:tcW w:w="567" w:type="dxa"/>
            <w:shd w:val="solid" w:color="FFFFFF" w:fill="auto"/>
          </w:tcPr>
          <w:p w14:paraId="5563E533" w14:textId="5B218E81" w:rsidR="00F71A24" w:rsidRPr="009061DB" w:rsidRDefault="00F71A24" w:rsidP="006374F7">
            <w:pPr>
              <w:pStyle w:val="TAC"/>
              <w:rPr>
                <w:sz w:val="16"/>
                <w:szCs w:val="16"/>
              </w:rPr>
            </w:pPr>
            <w:r w:rsidRPr="009061DB">
              <w:rPr>
                <w:sz w:val="16"/>
                <w:szCs w:val="16"/>
              </w:rPr>
              <w:t>F</w:t>
            </w:r>
          </w:p>
        </w:tc>
        <w:tc>
          <w:tcPr>
            <w:tcW w:w="3827" w:type="dxa"/>
            <w:shd w:val="solid" w:color="FFFFFF" w:fill="auto"/>
          </w:tcPr>
          <w:p w14:paraId="745CC29F" w14:textId="038C0F0F" w:rsidR="00F71A24" w:rsidRPr="009061DB" w:rsidRDefault="00F71A24" w:rsidP="006374F7">
            <w:pPr>
              <w:pStyle w:val="TAL"/>
              <w:rPr>
                <w:sz w:val="16"/>
                <w:szCs w:val="16"/>
              </w:rPr>
            </w:pPr>
            <w:r w:rsidRPr="009061DB">
              <w:rPr>
                <w:sz w:val="16"/>
                <w:szCs w:val="16"/>
              </w:rPr>
              <w:fldChar w:fldCharType="begin"/>
            </w:r>
            <w:r w:rsidRPr="009061DB">
              <w:rPr>
                <w:sz w:val="16"/>
                <w:szCs w:val="16"/>
              </w:rPr>
              <w:instrText xml:space="preserve"> DOCPROPERTY  CrTitle  \* MERGEFORMAT </w:instrText>
            </w:r>
            <w:r w:rsidRPr="009061DB">
              <w:rPr>
                <w:sz w:val="16"/>
                <w:szCs w:val="16"/>
              </w:rPr>
              <w:fldChar w:fldCharType="separate"/>
            </w:r>
            <w:r w:rsidRPr="009061DB">
              <w:rPr>
                <w:sz w:val="16"/>
                <w:szCs w:val="16"/>
              </w:rPr>
              <w:t>[5MBP3] Make radio parameters optional</w:t>
            </w:r>
            <w:r w:rsidRPr="009061DB">
              <w:rPr>
                <w:sz w:val="16"/>
                <w:szCs w:val="16"/>
              </w:rPr>
              <w:fldChar w:fldCharType="end"/>
            </w:r>
          </w:p>
        </w:tc>
        <w:tc>
          <w:tcPr>
            <w:tcW w:w="855" w:type="dxa"/>
            <w:shd w:val="solid" w:color="FFFFFF" w:fill="auto"/>
          </w:tcPr>
          <w:p w14:paraId="25A33996" w14:textId="1315FD6C" w:rsidR="00F71A24" w:rsidRPr="009061DB" w:rsidRDefault="00F71A24" w:rsidP="006374F7">
            <w:pPr>
              <w:pStyle w:val="TAC"/>
              <w:rPr>
                <w:sz w:val="16"/>
                <w:szCs w:val="16"/>
              </w:rPr>
            </w:pPr>
            <w:r w:rsidRPr="009061DB">
              <w:rPr>
                <w:sz w:val="16"/>
                <w:szCs w:val="16"/>
              </w:rPr>
              <w:t>17.7.0</w:t>
            </w:r>
          </w:p>
        </w:tc>
      </w:tr>
      <w:tr w:rsidR="002911D3" w:rsidRPr="009061DB" w14:paraId="28EE4CD7" w14:textId="77777777" w:rsidTr="00EF6290">
        <w:trPr>
          <w:cantSplit/>
          <w:jc w:val="center"/>
        </w:trPr>
        <w:tc>
          <w:tcPr>
            <w:tcW w:w="846" w:type="dxa"/>
            <w:shd w:val="solid" w:color="FFFFFF" w:fill="auto"/>
          </w:tcPr>
          <w:p w14:paraId="131AE758" w14:textId="5906AF11" w:rsidR="002911D3" w:rsidRPr="009061DB" w:rsidRDefault="002911D3" w:rsidP="006374F7">
            <w:pPr>
              <w:pStyle w:val="TAL"/>
              <w:rPr>
                <w:sz w:val="16"/>
                <w:szCs w:val="16"/>
              </w:rPr>
            </w:pPr>
            <w:r w:rsidRPr="009061DB">
              <w:rPr>
                <w:sz w:val="16"/>
                <w:szCs w:val="16"/>
              </w:rPr>
              <w:t>2025-06</w:t>
            </w:r>
          </w:p>
        </w:tc>
        <w:tc>
          <w:tcPr>
            <w:tcW w:w="1134" w:type="dxa"/>
            <w:shd w:val="solid" w:color="FFFFFF" w:fill="auto"/>
          </w:tcPr>
          <w:p w14:paraId="0A29C77B" w14:textId="70770CA5" w:rsidR="002911D3" w:rsidRPr="009061DB" w:rsidRDefault="002911D3" w:rsidP="006374F7">
            <w:pPr>
              <w:pStyle w:val="TAL"/>
              <w:rPr>
                <w:sz w:val="16"/>
                <w:szCs w:val="16"/>
              </w:rPr>
            </w:pPr>
            <w:r w:rsidRPr="009061DB">
              <w:rPr>
                <w:sz w:val="16"/>
                <w:szCs w:val="16"/>
              </w:rPr>
              <w:t>SA#108</w:t>
            </w:r>
          </w:p>
        </w:tc>
        <w:tc>
          <w:tcPr>
            <w:tcW w:w="1138" w:type="dxa"/>
            <w:shd w:val="solid" w:color="FFFFFF" w:fill="auto"/>
          </w:tcPr>
          <w:p w14:paraId="7FD6691C" w14:textId="56ED03EF" w:rsidR="002911D3" w:rsidRPr="009061DB" w:rsidRDefault="002911D3" w:rsidP="006374F7">
            <w:pPr>
              <w:pStyle w:val="TAL"/>
              <w:rPr>
                <w:sz w:val="16"/>
                <w:szCs w:val="16"/>
              </w:rPr>
            </w:pPr>
            <w:r w:rsidRPr="009061DB">
              <w:rPr>
                <w:sz w:val="16"/>
                <w:szCs w:val="16"/>
              </w:rPr>
              <w:t>SP-250693</w:t>
            </w:r>
          </w:p>
        </w:tc>
        <w:tc>
          <w:tcPr>
            <w:tcW w:w="705" w:type="dxa"/>
            <w:shd w:val="solid" w:color="FFFFFF" w:fill="auto"/>
          </w:tcPr>
          <w:p w14:paraId="5F8B568C" w14:textId="222CFE3E" w:rsidR="002911D3" w:rsidRPr="009061DB" w:rsidRDefault="002911D3" w:rsidP="006374F7">
            <w:pPr>
              <w:pStyle w:val="TAC"/>
              <w:rPr>
                <w:sz w:val="16"/>
                <w:szCs w:val="16"/>
              </w:rPr>
            </w:pPr>
            <w:r w:rsidRPr="009061DB">
              <w:rPr>
                <w:sz w:val="16"/>
                <w:szCs w:val="16"/>
              </w:rPr>
              <w:t>0025</w:t>
            </w:r>
          </w:p>
        </w:tc>
        <w:tc>
          <w:tcPr>
            <w:tcW w:w="567" w:type="dxa"/>
            <w:shd w:val="solid" w:color="FFFFFF" w:fill="auto"/>
          </w:tcPr>
          <w:p w14:paraId="7F8430F7" w14:textId="3322645F" w:rsidR="002911D3" w:rsidRPr="009061DB" w:rsidRDefault="002911D3" w:rsidP="006374F7">
            <w:pPr>
              <w:pStyle w:val="TAC"/>
              <w:rPr>
                <w:sz w:val="16"/>
                <w:szCs w:val="16"/>
              </w:rPr>
            </w:pPr>
            <w:r w:rsidRPr="009061DB">
              <w:rPr>
                <w:sz w:val="16"/>
                <w:szCs w:val="16"/>
              </w:rPr>
              <w:t>3</w:t>
            </w:r>
          </w:p>
        </w:tc>
        <w:tc>
          <w:tcPr>
            <w:tcW w:w="567" w:type="dxa"/>
            <w:shd w:val="solid" w:color="FFFFFF" w:fill="auto"/>
          </w:tcPr>
          <w:p w14:paraId="0D577A74" w14:textId="49714DCE" w:rsidR="002911D3" w:rsidRPr="009061DB" w:rsidRDefault="002911D3" w:rsidP="006374F7">
            <w:pPr>
              <w:pStyle w:val="TAC"/>
              <w:rPr>
                <w:sz w:val="16"/>
                <w:szCs w:val="16"/>
              </w:rPr>
            </w:pPr>
            <w:r w:rsidRPr="009061DB">
              <w:rPr>
                <w:sz w:val="16"/>
                <w:szCs w:val="16"/>
              </w:rPr>
              <w:t>F</w:t>
            </w:r>
          </w:p>
        </w:tc>
        <w:tc>
          <w:tcPr>
            <w:tcW w:w="3827" w:type="dxa"/>
            <w:shd w:val="solid" w:color="FFFFFF" w:fill="auto"/>
          </w:tcPr>
          <w:p w14:paraId="70017E64" w14:textId="1AC2A1A5" w:rsidR="002911D3" w:rsidRPr="009061DB" w:rsidRDefault="002911D3" w:rsidP="006374F7">
            <w:pPr>
              <w:pStyle w:val="TAL"/>
              <w:rPr>
                <w:sz w:val="16"/>
                <w:szCs w:val="16"/>
              </w:rPr>
            </w:pPr>
            <w:r w:rsidRPr="009061DB">
              <w:rPr>
                <w:sz w:val="16"/>
                <w:szCs w:val="16"/>
              </w:rPr>
              <w:t>[5MBP3] MIME media type registration for object manifest</w:t>
            </w:r>
          </w:p>
        </w:tc>
        <w:tc>
          <w:tcPr>
            <w:tcW w:w="855" w:type="dxa"/>
            <w:shd w:val="solid" w:color="FFFFFF" w:fill="auto"/>
          </w:tcPr>
          <w:p w14:paraId="045AC2C2" w14:textId="37BFE732" w:rsidR="002911D3" w:rsidRPr="009061DB" w:rsidRDefault="002911D3" w:rsidP="006374F7">
            <w:pPr>
              <w:pStyle w:val="TAC"/>
              <w:rPr>
                <w:sz w:val="16"/>
                <w:szCs w:val="16"/>
              </w:rPr>
            </w:pPr>
            <w:r w:rsidRPr="009061DB">
              <w:rPr>
                <w:sz w:val="16"/>
                <w:szCs w:val="16"/>
              </w:rPr>
              <w:t>17.8.0</w:t>
            </w:r>
          </w:p>
        </w:tc>
      </w:tr>
      <w:tr w:rsidR="003C65DD" w:rsidRPr="009061DB" w14:paraId="136D56F2" w14:textId="77777777" w:rsidTr="00EF6290">
        <w:trPr>
          <w:cantSplit/>
          <w:jc w:val="center"/>
        </w:trPr>
        <w:tc>
          <w:tcPr>
            <w:tcW w:w="846" w:type="dxa"/>
            <w:shd w:val="solid" w:color="FFFFFF" w:fill="auto"/>
          </w:tcPr>
          <w:p w14:paraId="424AEE6A" w14:textId="64AD3217" w:rsidR="003C65DD" w:rsidRPr="009061DB" w:rsidRDefault="003C65DD" w:rsidP="006374F7">
            <w:pPr>
              <w:pStyle w:val="TAL"/>
              <w:rPr>
                <w:sz w:val="16"/>
                <w:szCs w:val="16"/>
              </w:rPr>
            </w:pPr>
            <w:r>
              <w:rPr>
                <w:sz w:val="16"/>
                <w:szCs w:val="16"/>
              </w:rPr>
              <w:t>2025-10</w:t>
            </w:r>
          </w:p>
        </w:tc>
        <w:tc>
          <w:tcPr>
            <w:tcW w:w="1134" w:type="dxa"/>
            <w:shd w:val="solid" w:color="FFFFFF" w:fill="auto"/>
          </w:tcPr>
          <w:p w14:paraId="4FA93CD6" w14:textId="636794B0" w:rsidR="003C65DD" w:rsidRPr="009061DB" w:rsidRDefault="003C65DD" w:rsidP="006374F7">
            <w:pPr>
              <w:pStyle w:val="TAL"/>
              <w:rPr>
                <w:sz w:val="16"/>
                <w:szCs w:val="16"/>
              </w:rPr>
            </w:pPr>
            <w:r>
              <w:rPr>
                <w:sz w:val="16"/>
                <w:szCs w:val="16"/>
              </w:rPr>
              <w:t>SA#109</w:t>
            </w:r>
          </w:p>
        </w:tc>
        <w:tc>
          <w:tcPr>
            <w:tcW w:w="1138" w:type="dxa"/>
            <w:shd w:val="solid" w:color="FFFFFF" w:fill="auto"/>
          </w:tcPr>
          <w:p w14:paraId="2A8FBFE6" w14:textId="5C174D2F" w:rsidR="003C65DD" w:rsidRPr="009061DB" w:rsidRDefault="003C65DD" w:rsidP="006374F7">
            <w:pPr>
              <w:pStyle w:val="TAL"/>
              <w:rPr>
                <w:sz w:val="16"/>
                <w:szCs w:val="16"/>
              </w:rPr>
            </w:pPr>
            <w:r w:rsidRPr="003C65DD">
              <w:rPr>
                <w:sz w:val="16"/>
                <w:szCs w:val="16"/>
              </w:rPr>
              <w:t>SP-250919</w:t>
            </w:r>
          </w:p>
        </w:tc>
        <w:tc>
          <w:tcPr>
            <w:tcW w:w="705" w:type="dxa"/>
            <w:shd w:val="solid" w:color="FFFFFF" w:fill="auto"/>
          </w:tcPr>
          <w:p w14:paraId="67C1B272" w14:textId="17C01934" w:rsidR="003C65DD" w:rsidRPr="009061DB" w:rsidRDefault="003C65DD" w:rsidP="006374F7">
            <w:pPr>
              <w:pStyle w:val="TAC"/>
              <w:rPr>
                <w:sz w:val="16"/>
                <w:szCs w:val="16"/>
              </w:rPr>
            </w:pPr>
            <w:r>
              <w:rPr>
                <w:sz w:val="16"/>
                <w:szCs w:val="16"/>
              </w:rPr>
              <w:t>0032</w:t>
            </w:r>
          </w:p>
        </w:tc>
        <w:tc>
          <w:tcPr>
            <w:tcW w:w="567" w:type="dxa"/>
            <w:shd w:val="solid" w:color="FFFFFF" w:fill="auto"/>
          </w:tcPr>
          <w:p w14:paraId="0CE79BBB" w14:textId="3F939DA2" w:rsidR="003C65DD" w:rsidRPr="009061DB" w:rsidRDefault="003C65DD" w:rsidP="006374F7">
            <w:pPr>
              <w:pStyle w:val="TAC"/>
              <w:rPr>
                <w:sz w:val="16"/>
                <w:szCs w:val="16"/>
              </w:rPr>
            </w:pPr>
            <w:r>
              <w:rPr>
                <w:sz w:val="16"/>
                <w:szCs w:val="16"/>
              </w:rPr>
              <w:t xml:space="preserve"> </w:t>
            </w:r>
          </w:p>
        </w:tc>
        <w:tc>
          <w:tcPr>
            <w:tcW w:w="567" w:type="dxa"/>
            <w:shd w:val="solid" w:color="FFFFFF" w:fill="auto"/>
          </w:tcPr>
          <w:p w14:paraId="2C4E0005" w14:textId="1D131D1B" w:rsidR="003C65DD" w:rsidRPr="009061DB" w:rsidRDefault="003C65DD" w:rsidP="006374F7">
            <w:pPr>
              <w:pStyle w:val="TAC"/>
              <w:rPr>
                <w:sz w:val="16"/>
                <w:szCs w:val="16"/>
              </w:rPr>
            </w:pPr>
            <w:r>
              <w:rPr>
                <w:sz w:val="16"/>
                <w:szCs w:val="16"/>
              </w:rPr>
              <w:t>F</w:t>
            </w:r>
          </w:p>
        </w:tc>
        <w:tc>
          <w:tcPr>
            <w:tcW w:w="3827" w:type="dxa"/>
            <w:shd w:val="solid" w:color="FFFFFF" w:fill="auto"/>
          </w:tcPr>
          <w:p w14:paraId="4763844D" w14:textId="015052B4" w:rsidR="003C65DD" w:rsidRPr="009061DB" w:rsidRDefault="003C65DD" w:rsidP="006374F7">
            <w:pPr>
              <w:pStyle w:val="TAL"/>
              <w:rPr>
                <w:sz w:val="16"/>
                <w:szCs w:val="16"/>
              </w:rPr>
            </w:pPr>
            <w:r>
              <w:rPr>
                <w:sz w:val="16"/>
                <w:szCs w:val="16"/>
              </w:rPr>
              <w:t>[5MBP3] Update IANA MIME media type proforma</w:t>
            </w:r>
          </w:p>
        </w:tc>
        <w:tc>
          <w:tcPr>
            <w:tcW w:w="855" w:type="dxa"/>
            <w:shd w:val="solid" w:color="FFFFFF" w:fill="auto"/>
          </w:tcPr>
          <w:p w14:paraId="4FD7588F" w14:textId="49895B55" w:rsidR="0000559D" w:rsidRPr="009061DB" w:rsidRDefault="003C65DD" w:rsidP="006374F7">
            <w:pPr>
              <w:pStyle w:val="TAC"/>
              <w:rPr>
                <w:sz w:val="16"/>
                <w:szCs w:val="16"/>
              </w:rPr>
            </w:pPr>
            <w:r>
              <w:rPr>
                <w:sz w:val="16"/>
                <w:szCs w:val="16"/>
              </w:rPr>
              <w:t>17.9.0</w:t>
            </w:r>
          </w:p>
        </w:tc>
      </w:tr>
      <w:tr w:rsidR="0000559D" w:rsidRPr="009061DB" w14:paraId="1AC7E7C9" w14:textId="77777777" w:rsidTr="00EF6290">
        <w:trPr>
          <w:cantSplit/>
          <w:jc w:val="center"/>
        </w:trPr>
        <w:tc>
          <w:tcPr>
            <w:tcW w:w="846" w:type="dxa"/>
            <w:shd w:val="solid" w:color="FFFFFF" w:fill="auto"/>
          </w:tcPr>
          <w:p w14:paraId="0A306B34" w14:textId="1A129388" w:rsidR="0000559D" w:rsidRDefault="0000559D" w:rsidP="006374F7">
            <w:pPr>
              <w:pStyle w:val="TAL"/>
              <w:rPr>
                <w:sz w:val="16"/>
                <w:szCs w:val="16"/>
              </w:rPr>
            </w:pPr>
            <w:r>
              <w:rPr>
                <w:sz w:val="16"/>
                <w:szCs w:val="16"/>
              </w:rPr>
              <w:t>2025-10</w:t>
            </w:r>
          </w:p>
        </w:tc>
        <w:tc>
          <w:tcPr>
            <w:tcW w:w="1134" w:type="dxa"/>
            <w:shd w:val="solid" w:color="FFFFFF" w:fill="auto"/>
          </w:tcPr>
          <w:p w14:paraId="7E8D72F1" w14:textId="77777777" w:rsidR="0000559D" w:rsidRDefault="0000559D" w:rsidP="006374F7">
            <w:pPr>
              <w:pStyle w:val="TAL"/>
              <w:rPr>
                <w:sz w:val="16"/>
                <w:szCs w:val="16"/>
              </w:rPr>
            </w:pPr>
          </w:p>
        </w:tc>
        <w:tc>
          <w:tcPr>
            <w:tcW w:w="1138" w:type="dxa"/>
            <w:shd w:val="solid" w:color="FFFFFF" w:fill="auto"/>
          </w:tcPr>
          <w:p w14:paraId="137F8B94" w14:textId="77777777" w:rsidR="0000559D" w:rsidRPr="003C65DD" w:rsidRDefault="0000559D" w:rsidP="006374F7">
            <w:pPr>
              <w:pStyle w:val="TAL"/>
              <w:rPr>
                <w:sz w:val="16"/>
                <w:szCs w:val="16"/>
              </w:rPr>
            </w:pPr>
          </w:p>
        </w:tc>
        <w:tc>
          <w:tcPr>
            <w:tcW w:w="705" w:type="dxa"/>
            <w:shd w:val="solid" w:color="FFFFFF" w:fill="auto"/>
          </w:tcPr>
          <w:p w14:paraId="1F1A6257" w14:textId="77777777" w:rsidR="0000559D" w:rsidRDefault="0000559D" w:rsidP="006374F7">
            <w:pPr>
              <w:pStyle w:val="TAC"/>
              <w:rPr>
                <w:sz w:val="16"/>
                <w:szCs w:val="16"/>
              </w:rPr>
            </w:pPr>
          </w:p>
        </w:tc>
        <w:tc>
          <w:tcPr>
            <w:tcW w:w="567" w:type="dxa"/>
            <w:shd w:val="solid" w:color="FFFFFF" w:fill="auto"/>
          </w:tcPr>
          <w:p w14:paraId="523B7893" w14:textId="77777777" w:rsidR="0000559D" w:rsidRDefault="0000559D" w:rsidP="006374F7">
            <w:pPr>
              <w:pStyle w:val="TAC"/>
              <w:rPr>
                <w:sz w:val="16"/>
                <w:szCs w:val="16"/>
              </w:rPr>
            </w:pPr>
          </w:p>
        </w:tc>
        <w:tc>
          <w:tcPr>
            <w:tcW w:w="567" w:type="dxa"/>
            <w:shd w:val="solid" w:color="FFFFFF" w:fill="auto"/>
          </w:tcPr>
          <w:p w14:paraId="4E8D787E" w14:textId="77777777" w:rsidR="0000559D" w:rsidRDefault="0000559D" w:rsidP="006374F7">
            <w:pPr>
              <w:pStyle w:val="TAC"/>
              <w:rPr>
                <w:sz w:val="16"/>
                <w:szCs w:val="16"/>
              </w:rPr>
            </w:pPr>
          </w:p>
        </w:tc>
        <w:tc>
          <w:tcPr>
            <w:tcW w:w="3827" w:type="dxa"/>
            <w:shd w:val="solid" w:color="FFFFFF" w:fill="auto"/>
          </w:tcPr>
          <w:p w14:paraId="2454527E" w14:textId="0FF66C03" w:rsidR="0000559D" w:rsidRDefault="0000559D" w:rsidP="006374F7">
            <w:pPr>
              <w:pStyle w:val="TAL"/>
              <w:rPr>
                <w:sz w:val="16"/>
                <w:szCs w:val="16"/>
              </w:rPr>
            </w:pPr>
            <w:r>
              <w:rPr>
                <w:sz w:val="16"/>
                <w:szCs w:val="16"/>
              </w:rPr>
              <w:t xml:space="preserve">Editorial correction (correction of reference </w:t>
            </w:r>
            <w:r w:rsidRPr="0000559D">
              <w:rPr>
                <w:sz w:val="16"/>
                <w:szCs w:val="16"/>
              </w:rPr>
              <w:t>"D.2" to "E.2"</w:t>
            </w:r>
            <w:r>
              <w:rPr>
                <w:sz w:val="16"/>
                <w:szCs w:val="16"/>
              </w:rPr>
              <w:t xml:space="preserve"> in Clause 5.1A</w:t>
            </w:r>
          </w:p>
        </w:tc>
        <w:tc>
          <w:tcPr>
            <w:tcW w:w="855" w:type="dxa"/>
            <w:shd w:val="solid" w:color="FFFFFF" w:fill="auto"/>
          </w:tcPr>
          <w:p w14:paraId="51ED61A5" w14:textId="260A4B8B" w:rsidR="0000559D" w:rsidRDefault="0000559D" w:rsidP="006374F7">
            <w:pPr>
              <w:pStyle w:val="TAC"/>
              <w:rPr>
                <w:sz w:val="16"/>
                <w:szCs w:val="16"/>
              </w:rPr>
            </w:pPr>
            <w:r>
              <w:rPr>
                <w:sz w:val="16"/>
                <w:szCs w:val="16"/>
              </w:rPr>
              <w:t>17.9.1</w:t>
            </w:r>
          </w:p>
        </w:tc>
      </w:tr>
    </w:tbl>
    <w:p w14:paraId="4B5610D7" w14:textId="77777777" w:rsidR="003C3971" w:rsidRPr="001B367A" w:rsidRDefault="003C3971" w:rsidP="005B1AE1">
      <w:pPr>
        <w:pStyle w:val="TAN"/>
      </w:pPr>
    </w:p>
    <w:sectPr w:rsidR="003C3971" w:rsidRPr="001B367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137D7" w14:textId="77777777" w:rsidR="004D4406" w:rsidRPr="009061DB" w:rsidRDefault="004D4406">
      <w:r w:rsidRPr="009061DB">
        <w:separator/>
      </w:r>
    </w:p>
    <w:p w14:paraId="546802AE" w14:textId="77777777" w:rsidR="004D4406" w:rsidRPr="009061DB" w:rsidRDefault="004D4406"/>
  </w:endnote>
  <w:endnote w:type="continuationSeparator" w:id="0">
    <w:p w14:paraId="4BF4B5DC" w14:textId="77777777" w:rsidR="004D4406" w:rsidRPr="009061DB" w:rsidRDefault="004D4406">
      <w:r w:rsidRPr="009061DB">
        <w:continuationSeparator/>
      </w:r>
    </w:p>
    <w:p w14:paraId="05F1A08D" w14:textId="77777777" w:rsidR="004D4406" w:rsidRPr="009061DB" w:rsidRDefault="004D4406"/>
  </w:endnote>
  <w:endnote w:type="continuationNotice" w:id="1">
    <w:p w14:paraId="6AF3DADC" w14:textId="77777777" w:rsidR="004D4406" w:rsidRPr="009061DB" w:rsidRDefault="004D4406">
      <w:pPr>
        <w:spacing w:after="0"/>
      </w:pPr>
    </w:p>
    <w:p w14:paraId="282016B8" w14:textId="77777777" w:rsidR="004D4406" w:rsidRPr="009061DB" w:rsidRDefault="004D4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7692" w14:textId="77777777" w:rsidR="00597B11" w:rsidRPr="009061DB" w:rsidRDefault="00597B11" w:rsidP="001B367A">
    <w:pPr>
      <w:pStyle w:val="Footer"/>
      <w:rPr>
        <w:rFonts w:cs="Arial"/>
        <w:sz w:val="20"/>
      </w:rPr>
    </w:pPr>
    <w:r w:rsidRPr="00906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C018C" w14:textId="77777777" w:rsidR="004D4406" w:rsidRPr="009061DB" w:rsidRDefault="004D4406">
      <w:r w:rsidRPr="009061DB">
        <w:separator/>
      </w:r>
    </w:p>
    <w:p w14:paraId="37C431ED" w14:textId="77777777" w:rsidR="004D4406" w:rsidRPr="009061DB" w:rsidRDefault="004D4406"/>
  </w:footnote>
  <w:footnote w:type="continuationSeparator" w:id="0">
    <w:p w14:paraId="55F0F716" w14:textId="77777777" w:rsidR="004D4406" w:rsidRPr="009061DB" w:rsidRDefault="004D4406">
      <w:r w:rsidRPr="009061DB">
        <w:continuationSeparator/>
      </w:r>
    </w:p>
    <w:p w14:paraId="1843FCB5" w14:textId="77777777" w:rsidR="004D4406" w:rsidRPr="009061DB" w:rsidRDefault="004D4406"/>
  </w:footnote>
  <w:footnote w:type="continuationNotice" w:id="1">
    <w:p w14:paraId="265A3471" w14:textId="77777777" w:rsidR="004D4406" w:rsidRPr="009061DB" w:rsidRDefault="004D4406">
      <w:pPr>
        <w:spacing w:after="0"/>
      </w:pPr>
    </w:p>
    <w:p w14:paraId="6D9A9330" w14:textId="77777777" w:rsidR="004D4406" w:rsidRPr="009061DB" w:rsidRDefault="004D44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FDECA" w14:textId="5E53D033" w:rsidR="00597B11" w:rsidRPr="009061DB" w:rsidRDefault="00597B11">
    <w:pPr>
      <w:framePr w:h="284" w:hRule="exact" w:wrap="around" w:vAnchor="text" w:hAnchor="margin" w:xAlign="right" w:y="1"/>
      <w:rPr>
        <w:rFonts w:ascii="Arial" w:hAnsi="Arial" w:cs="Arial"/>
        <w:b/>
        <w:sz w:val="18"/>
        <w:szCs w:val="18"/>
      </w:rPr>
    </w:pPr>
    <w:r w:rsidRPr="009061DB">
      <w:rPr>
        <w:rFonts w:ascii="Arial" w:hAnsi="Arial" w:cs="Arial"/>
        <w:b/>
        <w:szCs w:val="18"/>
      </w:rPr>
      <w:fldChar w:fldCharType="begin"/>
    </w:r>
    <w:r w:rsidRPr="009061DB">
      <w:rPr>
        <w:rFonts w:ascii="Arial" w:hAnsi="Arial" w:cs="Arial"/>
        <w:b/>
        <w:szCs w:val="18"/>
      </w:rPr>
      <w:instrText xml:space="preserve"> STYLEREF ZA </w:instrText>
    </w:r>
    <w:r w:rsidRPr="009061DB">
      <w:rPr>
        <w:rFonts w:ascii="Arial" w:hAnsi="Arial" w:cs="Arial"/>
        <w:b/>
        <w:szCs w:val="18"/>
      </w:rPr>
      <w:fldChar w:fldCharType="separate"/>
    </w:r>
    <w:r w:rsidR="0000559D">
      <w:rPr>
        <w:rFonts w:ascii="Arial" w:hAnsi="Arial" w:cs="Arial"/>
        <w:b/>
        <w:noProof/>
        <w:szCs w:val="18"/>
      </w:rPr>
      <w:t>3GPP TS 26.517 V17.9.0 (2025-09)</w:t>
    </w:r>
    <w:r w:rsidRPr="009061DB">
      <w:rPr>
        <w:rFonts w:ascii="Arial" w:hAnsi="Arial" w:cs="Arial"/>
        <w:b/>
        <w:szCs w:val="18"/>
      </w:rPr>
      <w:fldChar w:fldCharType="end"/>
    </w:r>
  </w:p>
  <w:p w14:paraId="3E52CF0A" w14:textId="77777777" w:rsidR="00597B11" w:rsidRPr="009061DB" w:rsidRDefault="00597B11">
    <w:pPr>
      <w:framePr w:h="284" w:hRule="exact" w:wrap="around" w:vAnchor="text" w:hAnchor="margin" w:xAlign="center" w:y="7"/>
      <w:rPr>
        <w:rFonts w:ascii="Arial" w:hAnsi="Arial" w:cs="Arial"/>
        <w:b/>
        <w:sz w:val="18"/>
        <w:szCs w:val="18"/>
      </w:rPr>
    </w:pPr>
    <w:r w:rsidRPr="009061DB">
      <w:rPr>
        <w:rFonts w:ascii="Arial" w:hAnsi="Arial" w:cs="Arial"/>
        <w:b/>
        <w:szCs w:val="18"/>
      </w:rPr>
      <w:fldChar w:fldCharType="begin"/>
    </w:r>
    <w:r w:rsidRPr="009061DB">
      <w:rPr>
        <w:rFonts w:ascii="Arial" w:hAnsi="Arial" w:cs="Arial"/>
        <w:b/>
        <w:szCs w:val="18"/>
      </w:rPr>
      <w:instrText xml:space="preserve"> PAGE </w:instrText>
    </w:r>
    <w:r w:rsidRPr="009061DB">
      <w:rPr>
        <w:rFonts w:ascii="Arial" w:hAnsi="Arial" w:cs="Arial"/>
        <w:b/>
        <w:szCs w:val="18"/>
      </w:rPr>
      <w:fldChar w:fldCharType="separate"/>
    </w:r>
    <w:r w:rsidR="0043375D" w:rsidRPr="009061DB">
      <w:rPr>
        <w:rFonts w:ascii="Arial" w:hAnsi="Arial" w:cs="Arial"/>
        <w:b/>
        <w:szCs w:val="18"/>
      </w:rPr>
      <w:t>11</w:t>
    </w:r>
    <w:r w:rsidRPr="009061DB">
      <w:rPr>
        <w:rFonts w:ascii="Arial" w:hAnsi="Arial" w:cs="Arial"/>
        <w:b/>
        <w:szCs w:val="18"/>
      </w:rPr>
      <w:fldChar w:fldCharType="end"/>
    </w:r>
  </w:p>
  <w:p w14:paraId="09DD7C71" w14:textId="1EB2C5E6" w:rsidR="00597B11" w:rsidRPr="009061DB" w:rsidRDefault="00597B11">
    <w:pPr>
      <w:framePr w:h="284" w:hRule="exact" w:wrap="around" w:vAnchor="text" w:hAnchor="margin" w:y="7"/>
      <w:rPr>
        <w:rFonts w:ascii="Arial" w:hAnsi="Arial" w:cs="Arial"/>
        <w:b/>
        <w:sz w:val="18"/>
        <w:szCs w:val="18"/>
      </w:rPr>
    </w:pPr>
    <w:r w:rsidRPr="009061DB">
      <w:rPr>
        <w:rFonts w:ascii="Arial" w:hAnsi="Arial" w:cs="Arial"/>
        <w:b/>
        <w:szCs w:val="18"/>
      </w:rPr>
      <w:fldChar w:fldCharType="begin"/>
    </w:r>
    <w:r w:rsidRPr="009061DB">
      <w:rPr>
        <w:rFonts w:ascii="Arial" w:hAnsi="Arial" w:cs="Arial"/>
        <w:b/>
        <w:szCs w:val="18"/>
      </w:rPr>
      <w:instrText xml:space="preserve"> STYLEREF ZGSM </w:instrText>
    </w:r>
    <w:r w:rsidRPr="009061DB">
      <w:rPr>
        <w:rFonts w:ascii="Arial" w:hAnsi="Arial" w:cs="Arial"/>
        <w:b/>
        <w:szCs w:val="18"/>
      </w:rPr>
      <w:fldChar w:fldCharType="separate"/>
    </w:r>
    <w:r w:rsidR="0000559D">
      <w:rPr>
        <w:rFonts w:ascii="Arial" w:hAnsi="Arial" w:cs="Arial"/>
        <w:b/>
        <w:noProof/>
        <w:szCs w:val="18"/>
      </w:rPr>
      <w:t>Release 17</w:t>
    </w:r>
    <w:r w:rsidRPr="009061DB">
      <w:rPr>
        <w:rFonts w:ascii="Arial" w:hAnsi="Arial" w:cs="Arial"/>
        <w:b/>
        <w:szCs w:val="18"/>
      </w:rPr>
      <w:fldChar w:fldCharType="end"/>
    </w:r>
  </w:p>
  <w:p w14:paraId="10FBAB4F" w14:textId="77777777" w:rsidR="00597B11" w:rsidRPr="009061DB" w:rsidRDefault="00597B11">
    <w:pPr>
      <w:pStyle w:val="Header"/>
    </w:pPr>
  </w:p>
  <w:p w14:paraId="07921F9F" w14:textId="77777777" w:rsidR="001D38EB" w:rsidRPr="009061DB" w:rsidRDefault="001D38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0559D"/>
    <w:rsid w:val="00014A2C"/>
    <w:rsid w:val="00015BB0"/>
    <w:rsid w:val="00026C64"/>
    <w:rsid w:val="00033397"/>
    <w:rsid w:val="00034142"/>
    <w:rsid w:val="00040095"/>
    <w:rsid w:val="00045F64"/>
    <w:rsid w:val="00047B89"/>
    <w:rsid w:val="00051834"/>
    <w:rsid w:val="00054A22"/>
    <w:rsid w:val="00062023"/>
    <w:rsid w:val="000655A6"/>
    <w:rsid w:val="00072AC4"/>
    <w:rsid w:val="00080512"/>
    <w:rsid w:val="00085DEF"/>
    <w:rsid w:val="000B05E7"/>
    <w:rsid w:val="000C1A64"/>
    <w:rsid w:val="000C47C3"/>
    <w:rsid w:val="000D4130"/>
    <w:rsid w:val="000D58AB"/>
    <w:rsid w:val="000E66BF"/>
    <w:rsid w:val="000F7875"/>
    <w:rsid w:val="00102A48"/>
    <w:rsid w:val="0010451C"/>
    <w:rsid w:val="00105F04"/>
    <w:rsid w:val="00120562"/>
    <w:rsid w:val="00133525"/>
    <w:rsid w:val="00141BB1"/>
    <w:rsid w:val="00155D5E"/>
    <w:rsid w:val="001611CC"/>
    <w:rsid w:val="00165FFB"/>
    <w:rsid w:val="00175E74"/>
    <w:rsid w:val="0018701E"/>
    <w:rsid w:val="00196B05"/>
    <w:rsid w:val="001A3237"/>
    <w:rsid w:val="001A4C42"/>
    <w:rsid w:val="001A7420"/>
    <w:rsid w:val="001B231B"/>
    <w:rsid w:val="001B367A"/>
    <w:rsid w:val="001B6637"/>
    <w:rsid w:val="001C1091"/>
    <w:rsid w:val="001C21C3"/>
    <w:rsid w:val="001C41CC"/>
    <w:rsid w:val="001D02C2"/>
    <w:rsid w:val="001D38EB"/>
    <w:rsid w:val="001D487F"/>
    <w:rsid w:val="001D75CA"/>
    <w:rsid w:val="001E5C1B"/>
    <w:rsid w:val="001F056F"/>
    <w:rsid w:val="001F0C1D"/>
    <w:rsid w:val="001F1132"/>
    <w:rsid w:val="001F168B"/>
    <w:rsid w:val="001F7DAB"/>
    <w:rsid w:val="00203EC4"/>
    <w:rsid w:val="0021083D"/>
    <w:rsid w:val="00222A39"/>
    <w:rsid w:val="00225F42"/>
    <w:rsid w:val="002347A2"/>
    <w:rsid w:val="00241542"/>
    <w:rsid w:val="0024476A"/>
    <w:rsid w:val="002454B0"/>
    <w:rsid w:val="00245909"/>
    <w:rsid w:val="002675F0"/>
    <w:rsid w:val="002750ED"/>
    <w:rsid w:val="002765DC"/>
    <w:rsid w:val="002911D3"/>
    <w:rsid w:val="002A2F83"/>
    <w:rsid w:val="002A3CDF"/>
    <w:rsid w:val="002B5109"/>
    <w:rsid w:val="002B6339"/>
    <w:rsid w:val="002C5256"/>
    <w:rsid w:val="002D7A32"/>
    <w:rsid w:val="002E00EE"/>
    <w:rsid w:val="002E0F4D"/>
    <w:rsid w:val="002E57FE"/>
    <w:rsid w:val="002F0BED"/>
    <w:rsid w:val="002F4B74"/>
    <w:rsid w:val="002F5B00"/>
    <w:rsid w:val="00301C7F"/>
    <w:rsid w:val="00306515"/>
    <w:rsid w:val="0031628D"/>
    <w:rsid w:val="003172DC"/>
    <w:rsid w:val="003219B0"/>
    <w:rsid w:val="003225D3"/>
    <w:rsid w:val="00323585"/>
    <w:rsid w:val="00353685"/>
    <w:rsid w:val="0035462D"/>
    <w:rsid w:val="00354787"/>
    <w:rsid w:val="003765B8"/>
    <w:rsid w:val="00383EAC"/>
    <w:rsid w:val="00392066"/>
    <w:rsid w:val="0039571F"/>
    <w:rsid w:val="00396CD6"/>
    <w:rsid w:val="00396F4F"/>
    <w:rsid w:val="003B32D5"/>
    <w:rsid w:val="003C0593"/>
    <w:rsid w:val="003C19E7"/>
    <w:rsid w:val="003C3971"/>
    <w:rsid w:val="003C65DD"/>
    <w:rsid w:val="003D6736"/>
    <w:rsid w:val="003D6AB1"/>
    <w:rsid w:val="003F1F8E"/>
    <w:rsid w:val="003F381C"/>
    <w:rsid w:val="00407E3C"/>
    <w:rsid w:val="0041622E"/>
    <w:rsid w:val="0041754F"/>
    <w:rsid w:val="00423334"/>
    <w:rsid w:val="0043375D"/>
    <w:rsid w:val="004345EC"/>
    <w:rsid w:val="004435AE"/>
    <w:rsid w:val="00446D4F"/>
    <w:rsid w:val="00462BFF"/>
    <w:rsid w:val="00465515"/>
    <w:rsid w:val="00465752"/>
    <w:rsid w:val="004710AE"/>
    <w:rsid w:val="00474DDB"/>
    <w:rsid w:val="004825C4"/>
    <w:rsid w:val="004916E3"/>
    <w:rsid w:val="0049750B"/>
    <w:rsid w:val="004A2B47"/>
    <w:rsid w:val="004B100C"/>
    <w:rsid w:val="004C426C"/>
    <w:rsid w:val="004C5243"/>
    <w:rsid w:val="004C643D"/>
    <w:rsid w:val="004C6881"/>
    <w:rsid w:val="004C7BEC"/>
    <w:rsid w:val="004D3578"/>
    <w:rsid w:val="004D4406"/>
    <w:rsid w:val="004D63B5"/>
    <w:rsid w:val="004E149E"/>
    <w:rsid w:val="004E213A"/>
    <w:rsid w:val="004F0988"/>
    <w:rsid w:val="004F3340"/>
    <w:rsid w:val="00505412"/>
    <w:rsid w:val="00516B82"/>
    <w:rsid w:val="00532D4B"/>
    <w:rsid w:val="0053388B"/>
    <w:rsid w:val="00535773"/>
    <w:rsid w:val="00543E6C"/>
    <w:rsid w:val="00555775"/>
    <w:rsid w:val="00563331"/>
    <w:rsid w:val="00565087"/>
    <w:rsid w:val="00592D02"/>
    <w:rsid w:val="00594C38"/>
    <w:rsid w:val="00595E44"/>
    <w:rsid w:val="00595F36"/>
    <w:rsid w:val="00597B11"/>
    <w:rsid w:val="005B1AE1"/>
    <w:rsid w:val="005B1B7F"/>
    <w:rsid w:val="005C5AA6"/>
    <w:rsid w:val="005D2E01"/>
    <w:rsid w:val="005D7526"/>
    <w:rsid w:val="005E19AE"/>
    <w:rsid w:val="005E2542"/>
    <w:rsid w:val="005E393F"/>
    <w:rsid w:val="005E4BB2"/>
    <w:rsid w:val="005E70B5"/>
    <w:rsid w:val="005F3043"/>
    <w:rsid w:val="006001F3"/>
    <w:rsid w:val="00602AEA"/>
    <w:rsid w:val="0060556C"/>
    <w:rsid w:val="00614FDF"/>
    <w:rsid w:val="00620DAC"/>
    <w:rsid w:val="00627BE7"/>
    <w:rsid w:val="00634718"/>
    <w:rsid w:val="0063543D"/>
    <w:rsid w:val="006356C6"/>
    <w:rsid w:val="00636AFD"/>
    <w:rsid w:val="006374F7"/>
    <w:rsid w:val="00646437"/>
    <w:rsid w:val="00647114"/>
    <w:rsid w:val="00653036"/>
    <w:rsid w:val="006569D7"/>
    <w:rsid w:val="00657D78"/>
    <w:rsid w:val="00662BC4"/>
    <w:rsid w:val="006643DB"/>
    <w:rsid w:val="00667C9A"/>
    <w:rsid w:val="006761E8"/>
    <w:rsid w:val="006774EF"/>
    <w:rsid w:val="00685E5C"/>
    <w:rsid w:val="006A323F"/>
    <w:rsid w:val="006B229F"/>
    <w:rsid w:val="006B30D0"/>
    <w:rsid w:val="006C0F3B"/>
    <w:rsid w:val="006C3D95"/>
    <w:rsid w:val="006D3474"/>
    <w:rsid w:val="006E04CC"/>
    <w:rsid w:val="006E2D7B"/>
    <w:rsid w:val="006E5C86"/>
    <w:rsid w:val="006E7418"/>
    <w:rsid w:val="006F5E03"/>
    <w:rsid w:val="00701116"/>
    <w:rsid w:val="00711067"/>
    <w:rsid w:val="00713C44"/>
    <w:rsid w:val="00734A5B"/>
    <w:rsid w:val="00737672"/>
    <w:rsid w:val="0074026F"/>
    <w:rsid w:val="007429F6"/>
    <w:rsid w:val="00744E76"/>
    <w:rsid w:val="007511C7"/>
    <w:rsid w:val="00761EEC"/>
    <w:rsid w:val="00765A66"/>
    <w:rsid w:val="0076631C"/>
    <w:rsid w:val="00774DA4"/>
    <w:rsid w:val="0077748D"/>
    <w:rsid w:val="00781F0F"/>
    <w:rsid w:val="007A332B"/>
    <w:rsid w:val="007A4D59"/>
    <w:rsid w:val="007A504A"/>
    <w:rsid w:val="007B600E"/>
    <w:rsid w:val="007D38A4"/>
    <w:rsid w:val="007E1B8E"/>
    <w:rsid w:val="007E3233"/>
    <w:rsid w:val="007F0F4A"/>
    <w:rsid w:val="007F33C6"/>
    <w:rsid w:val="008028A4"/>
    <w:rsid w:val="008238B9"/>
    <w:rsid w:val="00830747"/>
    <w:rsid w:val="00836703"/>
    <w:rsid w:val="00842005"/>
    <w:rsid w:val="00844E1C"/>
    <w:rsid w:val="00856BAA"/>
    <w:rsid w:val="00863D59"/>
    <w:rsid w:val="00870611"/>
    <w:rsid w:val="008768CA"/>
    <w:rsid w:val="00880B7E"/>
    <w:rsid w:val="00885CC7"/>
    <w:rsid w:val="008916A9"/>
    <w:rsid w:val="008B4CF7"/>
    <w:rsid w:val="008C384C"/>
    <w:rsid w:val="008C5705"/>
    <w:rsid w:val="008C692A"/>
    <w:rsid w:val="008C698C"/>
    <w:rsid w:val="008D13B6"/>
    <w:rsid w:val="008D2DBD"/>
    <w:rsid w:val="008E395A"/>
    <w:rsid w:val="008F6970"/>
    <w:rsid w:val="00901DD0"/>
    <w:rsid w:val="0090271F"/>
    <w:rsid w:val="00902E23"/>
    <w:rsid w:val="00903EEE"/>
    <w:rsid w:val="009061DB"/>
    <w:rsid w:val="00907D2B"/>
    <w:rsid w:val="009114D7"/>
    <w:rsid w:val="0091348E"/>
    <w:rsid w:val="009176F5"/>
    <w:rsid w:val="00917832"/>
    <w:rsid w:val="00917CCB"/>
    <w:rsid w:val="009202B1"/>
    <w:rsid w:val="009243A0"/>
    <w:rsid w:val="009306EF"/>
    <w:rsid w:val="009323B3"/>
    <w:rsid w:val="00942EC2"/>
    <w:rsid w:val="00946CFA"/>
    <w:rsid w:val="0095208F"/>
    <w:rsid w:val="00952A9C"/>
    <w:rsid w:val="00955319"/>
    <w:rsid w:val="009742E9"/>
    <w:rsid w:val="00974EDB"/>
    <w:rsid w:val="00974F2E"/>
    <w:rsid w:val="00991419"/>
    <w:rsid w:val="00992D63"/>
    <w:rsid w:val="009943C9"/>
    <w:rsid w:val="009A4D68"/>
    <w:rsid w:val="009B29DC"/>
    <w:rsid w:val="009C2A87"/>
    <w:rsid w:val="009D2349"/>
    <w:rsid w:val="009D27F3"/>
    <w:rsid w:val="009D2B9D"/>
    <w:rsid w:val="009F0238"/>
    <w:rsid w:val="009F1207"/>
    <w:rsid w:val="009F37B7"/>
    <w:rsid w:val="009F4496"/>
    <w:rsid w:val="009F7AA3"/>
    <w:rsid w:val="00A1043B"/>
    <w:rsid w:val="00A10F02"/>
    <w:rsid w:val="00A13A39"/>
    <w:rsid w:val="00A164B4"/>
    <w:rsid w:val="00A204DB"/>
    <w:rsid w:val="00A26956"/>
    <w:rsid w:val="00A27486"/>
    <w:rsid w:val="00A337E4"/>
    <w:rsid w:val="00A5320E"/>
    <w:rsid w:val="00A53724"/>
    <w:rsid w:val="00A56066"/>
    <w:rsid w:val="00A73129"/>
    <w:rsid w:val="00A82346"/>
    <w:rsid w:val="00A83F68"/>
    <w:rsid w:val="00A90EAD"/>
    <w:rsid w:val="00A92BA1"/>
    <w:rsid w:val="00AA6723"/>
    <w:rsid w:val="00AA6C22"/>
    <w:rsid w:val="00AB6806"/>
    <w:rsid w:val="00AC23F3"/>
    <w:rsid w:val="00AC6BC6"/>
    <w:rsid w:val="00AD14B7"/>
    <w:rsid w:val="00AD1536"/>
    <w:rsid w:val="00AD51D3"/>
    <w:rsid w:val="00AE2A77"/>
    <w:rsid w:val="00AE47B4"/>
    <w:rsid w:val="00AE65E2"/>
    <w:rsid w:val="00AF2AA2"/>
    <w:rsid w:val="00B040FA"/>
    <w:rsid w:val="00B07BBF"/>
    <w:rsid w:val="00B119A8"/>
    <w:rsid w:val="00B14141"/>
    <w:rsid w:val="00B15449"/>
    <w:rsid w:val="00B26D7A"/>
    <w:rsid w:val="00B42110"/>
    <w:rsid w:val="00B61108"/>
    <w:rsid w:val="00B6115F"/>
    <w:rsid w:val="00B702CF"/>
    <w:rsid w:val="00B71548"/>
    <w:rsid w:val="00B719E3"/>
    <w:rsid w:val="00B71F26"/>
    <w:rsid w:val="00B760E2"/>
    <w:rsid w:val="00B865D2"/>
    <w:rsid w:val="00B93086"/>
    <w:rsid w:val="00B93215"/>
    <w:rsid w:val="00B93BE1"/>
    <w:rsid w:val="00B942CA"/>
    <w:rsid w:val="00B973DE"/>
    <w:rsid w:val="00BA1371"/>
    <w:rsid w:val="00BA19ED"/>
    <w:rsid w:val="00BA20A2"/>
    <w:rsid w:val="00BA4B8D"/>
    <w:rsid w:val="00BB31C3"/>
    <w:rsid w:val="00BB3A79"/>
    <w:rsid w:val="00BC0F7D"/>
    <w:rsid w:val="00BD7D31"/>
    <w:rsid w:val="00BE3255"/>
    <w:rsid w:val="00BF128E"/>
    <w:rsid w:val="00C02012"/>
    <w:rsid w:val="00C02C01"/>
    <w:rsid w:val="00C074DD"/>
    <w:rsid w:val="00C1263E"/>
    <w:rsid w:val="00C1496A"/>
    <w:rsid w:val="00C3163F"/>
    <w:rsid w:val="00C33079"/>
    <w:rsid w:val="00C36D32"/>
    <w:rsid w:val="00C45231"/>
    <w:rsid w:val="00C47FB3"/>
    <w:rsid w:val="00C50DE3"/>
    <w:rsid w:val="00C71A41"/>
    <w:rsid w:val="00C72833"/>
    <w:rsid w:val="00C80F1D"/>
    <w:rsid w:val="00C854CA"/>
    <w:rsid w:val="00C93F40"/>
    <w:rsid w:val="00CA3D0C"/>
    <w:rsid w:val="00CA5347"/>
    <w:rsid w:val="00CB51B8"/>
    <w:rsid w:val="00CC7C19"/>
    <w:rsid w:val="00CD40D6"/>
    <w:rsid w:val="00CF2106"/>
    <w:rsid w:val="00D06F34"/>
    <w:rsid w:val="00D1630D"/>
    <w:rsid w:val="00D2106A"/>
    <w:rsid w:val="00D230CF"/>
    <w:rsid w:val="00D3441A"/>
    <w:rsid w:val="00D363F1"/>
    <w:rsid w:val="00D471C3"/>
    <w:rsid w:val="00D53B6D"/>
    <w:rsid w:val="00D57008"/>
    <w:rsid w:val="00D57972"/>
    <w:rsid w:val="00D64A28"/>
    <w:rsid w:val="00D663EF"/>
    <w:rsid w:val="00D675A9"/>
    <w:rsid w:val="00D71214"/>
    <w:rsid w:val="00D738D6"/>
    <w:rsid w:val="00D755EB"/>
    <w:rsid w:val="00D76048"/>
    <w:rsid w:val="00D81B09"/>
    <w:rsid w:val="00D87E00"/>
    <w:rsid w:val="00D9134D"/>
    <w:rsid w:val="00D93844"/>
    <w:rsid w:val="00DA041A"/>
    <w:rsid w:val="00DA64EA"/>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456F"/>
    <w:rsid w:val="00E44582"/>
    <w:rsid w:val="00E547B7"/>
    <w:rsid w:val="00E57DE9"/>
    <w:rsid w:val="00E61852"/>
    <w:rsid w:val="00E62D50"/>
    <w:rsid w:val="00E62DE1"/>
    <w:rsid w:val="00E63639"/>
    <w:rsid w:val="00E75BFD"/>
    <w:rsid w:val="00E77645"/>
    <w:rsid w:val="00E93B58"/>
    <w:rsid w:val="00EA15B0"/>
    <w:rsid w:val="00EA3988"/>
    <w:rsid w:val="00EA5EA7"/>
    <w:rsid w:val="00EA6845"/>
    <w:rsid w:val="00EA7EFC"/>
    <w:rsid w:val="00EB05C6"/>
    <w:rsid w:val="00EC4A25"/>
    <w:rsid w:val="00ED083E"/>
    <w:rsid w:val="00ED0E57"/>
    <w:rsid w:val="00ED4A53"/>
    <w:rsid w:val="00EF6290"/>
    <w:rsid w:val="00F025A2"/>
    <w:rsid w:val="00F04712"/>
    <w:rsid w:val="00F1195A"/>
    <w:rsid w:val="00F13360"/>
    <w:rsid w:val="00F22EC7"/>
    <w:rsid w:val="00F24D58"/>
    <w:rsid w:val="00F30144"/>
    <w:rsid w:val="00F325C8"/>
    <w:rsid w:val="00F35664"/>
    <w:rsid w:val="00F36200"/>
    <w:rsid w:val="00F36A36"/>
    <w:rsid w:val="00F43314"/>
    <w:rsid w:val="00F434C3"/>
    <w:rsid w:val="00F43EA8"/>
    <w:rsid w:val="00F52D0A"/>
    <w:rsid w:val="00F62643"/>
    <w:rsid w:val="00F653B8"/>
    <w:rsid w:val="00F678CD"/>
    <w:rsid w:val="00F71A24"/>
    <w:rsid w:val="00F75AC7"/>
    <w:rsid w:val="00F87055"/>
    <w:rsid w:val="00F9008D"/>
    <w:rsid w:val="00FA1266"/>
    <w:rsid w:val="00FB060A"/>
    <w:rsid w:val="00FB4C15"/>
    <w:rsid w:val="00FB7724"/>
    <w:rsid w:val="00FC1192"/>
    <w:rsid w:val="00FD4253"/>
    <w:rsid w:val="00FD6247"/>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uiPriority w:val="39"/>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qFormat/>
    <w:rsid w:val="001B3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367A"/>
    <w:pPr>
      <w:jc w:val="right"/>
    </w:pPr>
  </w:style>
  <w:style w:type="paragraph" w:customStyle="1" w:styleId="TAL">
    <w:name w:val="TAL"/>
    <w:basedOn w:val="Normal"/>
    <w:link w:val="TALCar"/>
    <w:qFormat/>
    <w:rsid w:val="001B367A"/>
    <w:pPr>
      <w:keepNext/>
      <w:keepLines/>
      <w:spacing w:after="0"/>
    </w:pPr>
    <w:rPr>
      <w:rFonts w:ascii="Arial" w:hAnsi="Arial"/>
      <w:sz w:val="18"/>
    </w:rPr>
  </w:style>
  <w:style w:type="paragraph" w:customStyle="1" w:styleId="TAH">
    <w:name w:val="TAH"/>
    <w:basedOn w:val="TAC"/>
    <w:link w:val="TAHChar"/>
    <w:qFormat/>
    <w:rsid w:val="001B367A"/>
    <w:rPr>
      <w:b/>
    </w:rPr>
  </w:style>
  <w:style w:type="paragraph" w:customStyle="1" w:styleId="TAC">
    <w:name w:val="TAC"/>
    <w:basedOn w:val="TAL"/>
    <w:link w:val="TACChar"/>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qFormat/>
    <w:rsid w:val="001B367A"/>
    <w:rPr>
      <w:rFonts w:eastAsia="Times New Roman"/>
    </w:rPr>
  </w:style>
  <w:style w:type="paragraph" w:styleId="TOC6">
    <w:name w:val="toc 6"/>
    <w:basedOn w:val="TOC5"/>
    <w:next w:val="Normal"/>
    <w:uiPriority w:val="39"/>
    <w:rsid w:val="001B367A"/>
    <w:pPr>
      <w:ind w:left="1985" w:hanging="1985"/>
    </w:pPr>
  </w:style>
  <w:style w:type="paragraph" w:styleId="TOC7">
    <w:name w:val="toc 7"/>
    <w:basedOn w:val="TOC6"/>
    <w:next w:val="Normal"/>
    <w:uiPriority w:val="39"/>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qFormat/>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qFormat/>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9061DB"/>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rPr>
  </w:style>
  <w:style w:type="character" w:customStyle="1" w:styleId="Code">
    <w:name w:val="Code"/>
    <w:uiPriority w:val="1"/>
    <w:qFormat/>
    <w:rsid w:val="00974F2E"/>
    <w:rPr>
      <w:rFonts w:ascii="Arial" w:hAnsi="Arial" w:cs="Arial" w:hint="default"/>
      <w:i/>
      <w:iCs w:val="0"/>
      <w:noProof/>
      <w:sz w:val="18"/>
      <w:lang w:val="en-US"/>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974F2E"/>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974F2E"/>
    <w:rPr>
      <w:rFonts w:ascii="Courier New" w:eastAsia="SimSun" w:hAnsi="Courier New" w:cs="Arial"/>
      <w:b/>
      <w:w w:val="90"/>
      <w:sz w:val="19"/>
      <w:szCs w:val="18"/>
    </w:rPr>
  </w:style>
  <w:style w:type="paragraph" w:customStyle="1" w:styleId="JSONproperty">
    <w:name w:val="JSON property"/>
    <w:basedOn w:val="Normal"/>
    <w:link w:val="JSONpropertyChar"/>
    <w:qFormat/>
    <w:rsid w:val="005B1B7F"/>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5B1B7F"/>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 w:type="paragraph" w:customStyle="1" w:styleId="TALcontinuation">
    <w:name w:val="TAL continuation"/>
    <w:basedOn w:val="TAL"/>
    <w:link w:val="TALcontinuationChar"/>
    <w:qFormat/>
    <w:rsid w:val="006001F3"/>
    <w:pPr>
      <w:spacing w:before="40"/>
    </w:pPr>
    <w:rPr>
      <w:bCs/>
    </w:rPr>
  </w:style>
  <w:style w:type="character" w:customStyle="1" w:styleId="TALcontinuationChar">
    <w:name w:val="TAL continuation Char"/>
    <w:basedOn w:val="TALChar"/>
    <w:link w:val="TALcontinuation"/>
    <w:locked/>
    <w:rsid w:val="002911D3"/>
    <w:rPr>
      <w:rFonts w:ascii="Arial" w:hAnsi="Arial"/>
      <w:bCs/>
      <w:sz w:val="18"/>
      <w:lang w:val="en-GB" w:eastAsia="en-US"/>
    </w:rPr>
  </w:style>
  <w:style w:type="table" w:customStyle="1" w:styleId="ETSItablestyle">
    <w:name w:val="ETSI table style"/>
    <w:basedOn w:val="TableNormal"/>
    <w:uiPriority w:val="99"/>
    <w:rsid w:val="002911D3"/>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www.iana.org/assignments/media-type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mailto:tsto@qti.qualcomm.com" TargetMode="External"/><Relationship Id="rId2" Type="http://schemas.openxmlformats.org/officeDocument/2006/relationships/customXml" Target="../customXml/item2.xml"/><Relationship Id="rId16" Type="http://schemas.openxmlformats.org/officeDocument/2006/relationships/package" Target="embeddings/Microsoft_PowerPoint_Slide.sl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825B2-7AAF-4A59-ADC6-E13FEF32ACA5}">
  <ds:schemaRefs>
    <ds:schemaRef ds:uri="http://schemas.microsoft.com/sharepoint/v3/contenttype/forms"/>
  </ds:schemaRefs>
</ds:datastoreItem>
</file>

<file path=customXml/itemProps2.xml><?xml version="1.0" encoding="utf-8"?>
<ds:datastoreItem xmlns:ds="http://schemas.openxmlformats.org/officeDocument/2006/customXml" ds:itemID="{0412BE14-B286-424B-A8AD-118C2A5E3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19989</Words>
  <Characters>113939</Characters>
  <Application>Microsoft Office Word</Application>
  <DocSecurity>0</DocSecurity>
  <Lines>949</Lines>
  <Paragraphs>267</Paragraphs>
  <ScaleCrop>false</ScaleCrop>
  <HeadingPairs>
    <vt:vector size="4" baseType="variant">
      <vt:variant>
        <vt:lpstr>Title</vt:lpstr>
      </vt:variant>
      <vt:variant>
        <vt:i4>1</vt:i4>
      </vt:variant>
      <vt:variant>
        <vt:lpstr>Headings</vt:lpstr>
      </vt:variant>
      <vt:variant>
        <vt:i4>64</vt:i4>
      </vt:variant>
    </vt:vector>
  </HeadingPairs>
  <TitlesOfParts>
    <vt:vector size="65" baseType="lpstr">
      <vt:lpstr>3GPP TS 26.517</vt:lpstr>
      <vt:lpstr>Foreword</vt:lpstr>
      <vt:lpstr>1	Scope</vt:lpstr>
      <vt:lpstr>2	References</vt:lpstr>
      <vt:lpstr>3	Definitions of terms, symbols and abbreviations</vt:lpstr>
      <vt:lpstr>    3.1	Terms</vt:lpstr>
      <vt:lpstr>    3.2	Symbols</vt:lpstr>
      <vt:lpstr>    3.3	Abbreviations</vt:lpstr>
      <vt:lpstr>    3.4	Syntax documentation conventions</vt:lpstr>
      <vt:lpstr>4	System overview</vt:lpstr>
      <vt:lpstr>5	Announcement of MBS User Services</vt:lpstr>
      <vt:lpstr>    5.0	Overview</vt:lpstr>
      <vt:lpstr>    5.1	User Service Description data model</vt:lpstr>
      <vt:lpstr>        5.1.1	General</vt:lpstr>
      <vt:lpstr>    5.1A	Encoding</vt:lpstr>
      <vt:lpstr>    5.2	Syntax and associated semantics</vt:lpstr>
      <vt:lpstr>        5.2.1	General</vt:lpstr>
      <vt:lpstr>        5.2.2	User Service Bundle Descriptions document</vt:lpstr>
      <vt:lpstr>        5.2.3	User Service Description data type</vt:lpstr>
      <vt:lpstr>        5.2.4	Distribution Session Description data type</vt:lpstr>
      <vt:lpstr>        5.2.5	Session Description document</vt:lpstr>
      <vt:lpstr>        5.2.6	Application Service Description data type</vt:lpstr>
      <vt:lpstr>        5.2.6A	Application Service Entry Point document</vt:lpstr>
      <vt:lpstr>        5.2.7	Service Schedule Description data type</vt:lpstr>
      <vt:lpstr>        5.2.8	Object Repair Parameters data type</vt:lpstr>
      <vt:lpstr>        5.2.9	Availability Information data type</vt:lpstr>
      <vt:lpstr>        5.2.10	Security Description data type</vt:lpstr>
      <vt:lpstr>    5.3	Delivery of User Service Descriptions</vt:lpstr>
      <vt:lpstr>        5.3.1	General</vt:lpstr>
      <vt:lpstr>        5.3.1A	User Service Descriptions Bundle</vt:lpstr>
      <vt:lpstr>        5.3.2	Delivery of User Service Descriptions Bundle Entity in object carousel</vt:lpstr>
      <vt:lpstr>        5.3.3	Delivery of User Service Descriptions Bundle Entity via unicast PDU Sessio</vt:lpstr>
      <vt:lpstr>6	Object Distribution Method</vt:lpstr>
      <vt:lpstr>    6.1	General</vt:lpstr>
      <vt:lpstr>        6.1.1	Overview</vt:lpstr>
      <vt:lpstr>        6.1.2	Object manifest</vt:lpstr>
      <vt:lpstr>    6.2	Usage of FLUTE for Object Distribution Method</vt:lpstr>
      <vt:lpstr>        6.2.1	General</vt:lpstr>
      <vt:lpstr>        6.2.2	Session Description document for FLUTE</vt:lpstr>
      <vt:lpstr>        6.2.3	Operating modes for FLUTE-based Object Distribution Method</vt:lpstr>
      <vt:lpstr>        6.2.4	Object Repair mechanism for FLUTE</vt:lpstr>
      <vt:lpstr>7	Packet Distribution Method</vt:lpstr>
      <vt:lpstr>    7.1	General</vt:lpstr>
      <vt:lpstr>    7.2	Re-using MBMS Delivery Method as Packet Distribution Method</vt:lpstr>
      <vt:lpstr>        7.2.1	General</vt:lpstr>
      <vt:lpstr>        7.2.2	Void</vt:lpstr>
      <vt:lpstr>        7.2.3	Session Description</vt:lpstr>
      <vt:lpstr>8	General aspects of APIs for MBS User Services</vt:lpstr>
      <vt:lpstr>    8.1	HTTP resource URIs and paths</vt:lpstr>
      <vt:lpstr>    8.2	Usage of HTTP</vt:lpstr>
      <vt:lpstr>        8.2.1	HTTP protocol version</vt:lpstr>
      <vt:lpstr>        8.2.2	HTTP message bodies for API resources</vt:lpstr>
      <vt:lpstr>        8.2.3	Usage of HTTP headers</vt:lpstr>
      <vt:lpstr>    8.3	HTTP response codes</vt:lpstr>
      <vt:lpstr>9	MBS AF APIs (MBS-5)</vt:lpstr>
      <vt:lpstr>    9.1	General</vt:lpstr>
      <vt:lpstr>    9.2	User Service Description retrieval API</vt:lpstr>
      <vt:lpstr>        9.2.1	General</vt:lpstr>
      <vt:lpstr>        9.2.2	Resource structure</vt:lpstr>
      <vt:lpstr>        9.2.3	Response format</vt:lpstr>
      <vt:lpstr>10	MBS AS protocols (MBS-4-UC)</vt:lpstr>
      <vt:lpstr>    10.1	General</vt:lpstr>
      <vt:lpstr>    10.2	Unicast Object Repair protocol</vt:lpstr>
      <vt:lpstr>        10.2.1	Overview</vt:lpstr>
      <vt:lpstr>        10.2.2	MBSTF Client procedures</vt:lpstr>
    </vt:vector>
  </TitlesOfParts>
  <Company>ETSI</Company>
  <LinksUpToDate>false</LinksUpToDate>
  <CharactersWithSpaces>133661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17)</dc:subject>
  <dc:creator>MCC Support</dc:creator>
  <cp:keywords/>
  <dc:description/>
  <cp:lastModifiedBy>Andrijana Brekalo</cp:lastModifiedBy>
  <cp:revision>2</cp:revision>
  <cp:lastPrinted>2019-02-25T14:05:00Z</cp:lastPrinted>
  <dcterms:created xsi:type="dcterms:W3CDTF">2025-10-17T11:10:00Z</dcterms:created>
  <dcterms:modified xsi:type="dcterms:W3CDTF">2025-10-17T11:10:00Z</dcterms:modified>
</cp:coreProperties>
</file>