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0A8808AF"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945AE3">
              <w:rPr>
                <w:noProof w:val="0"/>
              </w:rPr>
              <w:t>3</w:t>
            </w:r>
            <w:r w:rsidR="009466C2" w:rsidRPr="00586B6B">
              <w:rPr>
                <w:noProof w:val="0"/>
              </w:rPr>
              <w:t>.</w:t>
            </w:r>
            <w:r w:rsidR="000E4D94">
              <w:rPr>
                <w:noProof w:val="0"/>
              </w:rPr>
              <w:t>0</w:t>
            </w:r>
            <w:r w:rsidR="000E4D94"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45AE3">
              <w:rPr>
                <w:noProof w:val="0"/>
                <w:sz w:val="32"/>
              </w:rPr>
              <w:t>12</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w:t>
      </w:r>
      <w:r>
        <w:rPr>
          <w:noProof/>
        </w:rPr>
        <w:t>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23800648"/>
      <w:r w:rsidRPr="00586B6B">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23800649"/>
      <w:r w:rsidRPr="00586B6B">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23800650"/>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23800651"/>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23800652"/>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23800653"/>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23800654"/>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23800655"/>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23800656"/>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23800657"/>
      <w:bookmarkEnd w:id="54"/>
      <w:r w:rsidRPr="00586B6B">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23800658"/>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23800659"/>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23800661"/>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23800663"/>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23800664"/>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23800665"/>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23800666"/>
      <w:bookmarkEnd w:id="154"/>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23800667"/>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F659F7">
      <w:pPr>
        <w:keepNext/>
      </w:pPr>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23800673"/>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23800674"/>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23800675"/>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23800676"/>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23800677"/>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23800678"/>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23800679"/>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23800680"/>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23800681"/>
      <w:r w:rsidRPr="00586B6B">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23800682"/>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23800684"/>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23800685"/>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23800686"/>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7E3FE3D9"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23800687"/>
      <w:r w:rsidRPr="00586B6B">
        <w:t>4.3.6.3</w:t>
      </w:r>
      <w:r w:rsidRPr="00586B6B">
        <w:tab/>
        <w:t>Reserve Server Certificate</w:t>
      </w:r>
      <w:bookmarkEnd w:id="274"/>
      <w:bookmarkEnd w:id="275"/>
      <w:bookmarkEnd w:id="276"/>
      <w:bookmarkEnd w:id="277"/>
      <w:bookmarkEnd w:id="278"/>
    </w:p>
    <w:p w14:paraId="59312FF0" w14:textId="612498E6"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23800689"/>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23800690"/>
      <w:bookmarkEnd w:id="291"/>
      <w:r w:rsidRPr="00586B6B">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23800692"/>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23800693"/>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7pt;height:231pt" o:ole="">
            <v:imagedata r:id="rId22" o:title=""/>
          </v:shape>
          <o:OLEObject Type="Embed" ProgID="Visio.Drawing.15" ShapeID="_x0000_i1025" DrawAspect="Content" ObjectID="_1734413723"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23800694"/>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23800695"/>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23800696"/>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23800697"/>
      <w:r w:rsidRPr="00586B6B">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23800698"/>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23800699"/>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23800701"/>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23800702"/>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23800703"/>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49514912"/>
      <w:bookmarkStart w:id="381" w:name="_Toc49520070"/>
      <w:bookmarkStart w:id="382" w:name="_Toc50548852"/>
      <w:bookmarkStart w:id="383" w:name="_Toc123800704"/>
      <w:bookmarkEnd w:id="375"/>
      <w:r>
        <w:t>4.3.9</w:t>
      </w:r>
      <w:r>
        <w:tab/>
        <w:t xml:space="preserve">Metrics Reporting </w:t>
      </w:r>
      <w:r w:rsidR="00300ED9">
        <w:t xml:space="preserve">Provisioning </w:t>
      </w:r>
      <w:r>
        <w:t>procedures</w:t>
      </w:r>
      <w:bookmarkEnd w:id="376"/>
      <w:bookmarkEnd w:id="377"/>
      <w:bookmarkEnd w:id="378"/>
      <w:bookmarkEnd w:id="379"/>
      <w:bookmarkEnd w:id="383"/>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49514913"/>
      <w:bookmarkStart w:id="389" w:name="_Toc49520071"/>
      <w:bookmarkStart w:id="390" w:name="_Toc50548853"/>
      <w:bookmarkStart w:id="391" w:name="_Toc123800705"/>
      <w:bookmarkEnd w:id="380"/>
      <w:bookmarkEnd w:id="381"/>
      <w:bookmarkEnd w:id="382"/>
      <w:r>
        <w:t>4.3.9.1</w:t>
      </w:r>
      <w:r>
        <w:tab/>
      </w:r>
      <w:r w:rsidRPr="006A7B8F">
        <w:t>General</w:t>
      </w:r>
      <w:bookmarkEnd w:id="384"/>
      <w:bookmarkEnd w:id="385"/>
      <w:bookmarkEnd w:id="386"/>
      <w:bookmarkEnd w:id="387"/>
      <w:bookmarkEnd w:id="391"/>
    </w:p>
    <w:bookmarkEnd w:id="388"/>
    <w:bookmarkEnd w:id="389"/>
    <w:bookmarkEnd w:id="390"/>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23800706"/>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23800707"/>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23800708"/>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23800709"/>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23800710"/>
      <w:bookmarkEnd w:id="428"/>
      <w:r>
        <w:t>4.3.10</w:t>
      </w:r>
      <w:r>
        <w:tab/>
        <w:t>Edge Resources Provisioning Procedures</w:t>
      </w:r>
      <w:bookmarkEnd w:id="429"/>
    </w:p>
    <w:p w14:paraId="21949C0F" w14:textId="77777777" w:rsidR="00416D52" w:rsidRDefault="00416D52" w:rsidP="00416D52">
      <w:pPr>
        <w:pStyle w:val="Heading4"/>
      </w:pPr>
      <w:bookmarkStart w:id="430" w:name="_Toc123800711"/>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23800712"/>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23800713"/>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23800714"/>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23800715"/>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23800716"/>
      <w:r>
        <w:t>4.3.11</w:t>
      </w:r>
      <w:r>
        <w:tab/>
        <w:t>Event Data Processing Provisioning procedures</w:t>
      </w:r>
      <w:bookmarkEnd w:id="441"/>
    </w:p>
    <w:p w14:paraId="226FB96D" w14:textId="77777777" w:rsidR="008F5E2F" w:rsidRDefault="008F5E2F" w:rsidP="008F5E2F">
      <w:pPr>
        <w:pStyle w:val="Heading4"/>
      </w:pPr>
      <w:bookmarkStart w:id="442" w:name="_Toc123800717"/>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23800718"/>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23800719"/>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23800720"/>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23800722"/>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23800723"/>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23800724"/>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23800725"/>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23800727"/>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23800728"/>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23800729"/>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23800730"/>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23800731"/>
      <w:r w:rsidRPr="00586B6B">
        <w:t>4.7.2.3</w:t>
      </w:r>
      <w:r w:rsidRPr="00586B6B">
        <w:tab/>
        <w:t>Read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23800732"/>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23800733"/>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0"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23800735"/>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7788516C" w:rsidR="004B6D39" w:rsidRPr="00586B6B" w:rsidRDefault="004B6D39" w:rsidP="004B6D39">
      <w:bookmarkStart w:id="536"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18C5FD6A" w:rsidR="004B6D39"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66ECF47F"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r w:rsidRPr="00876B98">
        <w:rPr>
          <w:rStyle w:val="Code"/>
        </w:rPr>
        <w:t>ClientConsumptionReportingConfiguration.accessReporting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BA94E56"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23800737"/>
      <w:r w:rsidRPr="00450E15">
        <w:t>4.7.6</w:t>
      </w:r>
      <w:r w:rsidRPr="00450E15">
        <w:tab/>
        <w:t>Procedures for network assistance</w:t>
      </w:r>
      <w:bookmarkEnd w:id="545"/>
      <w:bookmarkEnd w:id="546"/>
      <w:bookmarkEnd w:id="547"/>
      <w:bookmarkEnd w:id="548"/>
      <w:bookmarkEnd w:id="549"/>
    </w:p>
    <w:p w14:paraId="139210E3" w14:textId="5661A8EE" w:rsidR="00050A39" w:rsidRPr="00586B6B" w:rsidRDefault="00050A39" w:rsidP="00050A39">
      <w:r w:rsidRPr="00586B6B">
        <w:t>This procedure is used by the 5GMS Client to request Network Assistance from the 5GMSd</w:t>
      </w:r>
      <w:r w:rsidR="00A67699">
        <w:t> </w:t>
      </w:r>
      <w:r w:rsidRPr="00586B6B">
        <w:t>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23800738"/>
      <w:r w:rsidRPr="00586B6B">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23800739"/>
      <w:r w:rsidRPr="00586B6B">
        <w:t>4.8.1</w:t>
      </w:r>
      <w:r w:rsidRPr="00586B6B">
        <w:tab/>
        <w:t>General</w:t>
      </w:r>
      <w:bookmarkEnd w:id="555"/>
      <w:bookmarkEnd w:id="556"/>
      <w:bookmarkEnd w:id="557"/>
      <w:bookmarkEnd w:id="558"/>
      <w:bookmarkEnd w:id="559"/>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23800740"/>
      <w:r w:rsidRPr="00586B6B">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23800741"/>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23800742"/>
      <w:r w:rsidRPr="00586B6B">
        <w:t>4.</w:t>
      </w:r>
      <w:r w:rsidR="00F341DB" w:rsidRPr="00586B6B">
        <w:t>9</w:t>
      </w:r>
      <w:r w:rsidRPr="00586B6B">
        <w:t>.1</w:t>
      </w:r>
      <w:r w:rsidRPr="00586B6B">
        <w:tab/>
        <w:t>General</w:t>
      </w:r>
      <w:bookmarkEnd w:id="571"/>
      <w:bookmarkEnd w:id="572"/>
      <w:bookmarkEnd w:id="573"/>
      <w:bookmarkEnd w:id="574"/>
      <w:bookmarkEnd w:id="575"/>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23800745"/>
      <w:r>
        <w:t>4.11</w:t>
      </w:r>
      <w:r>
        <w:tab/>
        <w:t>Data collection and reporting procedures at reference point R4</w:t>
      </w:r>
      <w:bookmarkEnd w:id="588"/>
    </w:p>
    <w:p w14:paraId="2A13E91B" w14:textId="77777777" w:rsidR="00C32324" w:rsidRDefault="00C32324" w:rsidP="00C32324">
      <w:pPr>
        <w:pStyle w:val="Heading3"/>
      </w:pPr>
      <w:bookmarkStart w:id="589" w:name="_Toc123800746"/>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23800747"/>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23800748"/>
      <w:r>
        <w:t>4.11.3</w:t>
      </w:r>
      <w:r>
        <w:tab/>
        <w:t>5GMS AS data reporting</w:t>
      </w:r>
      <w:bookmarkEnd w:id="594"/>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23800749"/>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23800750"/>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00" w:name="_MCCTEMPBM_CRPT71130131___1"/>
      <w:bookmarkEnd w:id="599"/>
      <w:r>
        <w:t>-</w:t>
      </w:r>
      <w:r>
        <w:tab/>
      </w:r>
      <w:r w:rsidR="00C32324" w:rsidRPr="003F6AAA">
        <w:t>Naf_EventExposure_Subscribe</w:t>
      </w:r>
      <w:r w:rsidR="00C32324">
        <w:t>,</w:t>
      </w:r>
    </w:p>
    <w:p w14:paraId="4A11A192" w14:textId="6B194736" w:rsidR="00C32324" w:rsidRDefault="006641D5" w:rsidP="006641D5">
      <w:pPr>
        <w:pStyle w:val="B1"/>
      </w:pPr>
      <w:r>
        <w:t>-</w:t>
      </w:r>
      <w:r>
        <w:tab/>
      </w:r>
      <w:r w:rsidR="00C32324" w:rsidRPr="003F6AAA">
        <w:t>Naf_EventExposure_Unsubscribe</w:t>
      </w:r>
      <w:r w:rsidR="00C32324">
        <w:t>, and</w:t>
      </w:r>
    </w:p>
    <w:p w14:paraId="2170461E" w14:textId="4BFF29FC" w:rsidR="00C32324" w:rsidRDefault="006641D5" w:rsidP="006641D5">
      <w:pPr>
        <w:pStyle w:val="B1"/>
      </w:pPr>
      <w:r>
        <w:t>-</w:t>
      </w:r>
      <w:r>
        <w:tab/>
      </w:r>
      <w:r w:rsidR="00C32324" w:rsidRPr="003F6AAA">
        <w:t>Naf_EventExposure Notify</w:t>
      </w:r>
      <w:r w:rsidR="00C32324">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23800751"/>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23800752"/>
      <w:bookmarkEnd w:id="602"/>
      <w:r>
        <w:t>4.12.3</w:t>
      </w:r>
      <w:r>
        <w:tab/>
        <w:t>Event Exposure unsubscription procedure</w:t>
      </w:r>
      <w:bookmarkEnd w:id="603"/>
    </w:p>
    <w:p w14:paraId="0162FE6D" w14:textId="229366E1" w:rsidR="00C32324" w:rsidRDefault="00C32324" w:rsidP="00C32324">
      <w:bookmarkStart w:id="604"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23800753"/>
      <w:bookmarkEnd w:id="604"/>
      <w:r>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23800754"/>
      <w:bookmarkEnd w:id="606"/>
      <w:r w:rsidRPr="00586B6B">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23800755"/>
      <w:r w:rsidRPr="00586B6B">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23800756"/>
      <w:r w:rsidRPr="00586B6B">
        <w:t>5.1</w:t>
      </w:r>
      <w:r w:rsidRPr="00586B6B">
        <w:tab/>
        <w:t>General</w:t>
      </w:r>
      <w:bookmarkEnd w:id="615"/>
      <w:bookmarkEnd w:id="616"/>
      <w:bookmarkEnd w:id="617"/>
      <w:bookmarkEnd w:id="618"/>
      <w:bookmarkEnd w:id="619"/>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23800757"/>
      <w:r w:rsidRPr="00586B6B">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23800758"/>
      <w:r w:rsidRPr="00586B6B">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23800759"/>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23800760"/>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23800761"/>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23800762"/>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23800763"/>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23800764"/>
      <w:r w:rsidRPr="00586B6B">
        <w:t>6.2.2</w:t>
      </w:r>
      <w:r w:rsidRPr="00586B6B">
        <w:tab/>
        <w:t>HTTP message bodies for API resources</w:t>
      </w:r>
      <w:bookmarkEnd w:id="689"/>
      <w:bookmarkEnd w:id="690"/>
      <w:bookmarkEnd w:id="691"/>
      <w:bookmarkEnd w:id="692"/>
      <w:bookmarkEnd w:id="693"/>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694" w:name="_Toc68899559"/>
      <w:bookmarkStart w:id="695" w:name="_Toc71214310"/>
      <w:bookmarkStart w:id="696" w:name="_Toc71721984"/>
      <w:bookmarkStart w:id="697" w:name="_Toc74859036"/>
      <w:bookmarkStart w:id="698" w:name="_Toc123800765"/>
      <w:r w:rsidRPr="00450E15">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23800766"/>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23800767"/>
      <w:r w:rsidRPr="00586B6B">
        <w:t>6.2.3.2</w:t>
      </w:r>
      <w:r w:rsidRPr="00586B6B">
        <w:tab/>
        <w:t>User Agent identification</w:t>
      </w:r>
      <w:bookmarkEnd w:id="704"/>
      <w:bookmarkEnd w:id="705"/>
      <w:bookmarkEnd w:id="706"/>
      <w:bookmarkEnd w:id="707"/>
      <w:bookmarkEnd w:id="708"/>
    </w:p>
    <w:p w14:paraId="0B88D057" w14:textId="476C1FCF" w:rsidR="007F6525" w:rsidRPr="00586B6B" w:rsidRDefault="007F6525" w:rsidP="007F6525">
      <w:pPr>
        <w:pStyle w:val="Heading5"/>
      </w:pPr>
      <w:bookmarkStart w:id="709" w:name="_Toc68899562"/>
      <w:bookmarkStart w:id="710" w:name="_Toc71214313"/>
      <w:bookmarkStart w:id="711" w:name="_Toc71721987"/>
      <w:bookmarkStart w:id="712" w:name="_Toc74859039"/>
      <w:bookmarkStart w:id="713" w:name="_Toc123800768"/>
      <w:r w:rsidRPr="00586B6B">
        <w:t>6.2.3.2.1</w:t>
      </w:r>
      <w:r w:rsidRPr="00586B6B">
        <w:tab/>
        <w:t>Media Stream Handler identification</w:t>
      </w:r>
      <w:bookmarkEnd w:id="709"/>
      <w:bookmarkEnd w:id="710"/>
      <w:bookmarkEnd w:id="711"/>
      <w:bookmarkEnd w:id="712"/>
      <w:bookmarkEnd w:id="713"/>
    </w:p>
    <w:p w14:paraId="1AAD5D58" w14:textId="77777777" w:rsidR="007F6525" w:rsidRPr="00586B6B" w:rsidRDefault="007F6525" w:rsidP="007F6525">
      <w:bookmarkStart w:id="714"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15" w:name="_Toc68899563"/>
      <w:bookmarkStart w:id="716" w:name="_Toc71214314"/>
      <w:bookmarkStart w:id="717" w:name="_Toc71721988"/>
      <w:bookmarkStart w:id="718" w:name="_Toc74859040"/>
      <w:bookmarkStart w:id="719" w:name="_Toc123800769"/>
      <w:bookmarkEnd w:id="714"/>
      <w:r w:rsidRPr="00586B6B">
        <w:t>6.2.3.2.2</w:t>
      </w:r>
      <w:r w:rsidRPr="00586B6B">
        <w:tab/>
        <w:t>Media Session Handler identification</w:t>
      </w:r>
      <w:bookmarkEnd w:id="715"/>
      <w:bookmarkEnd w:id="716"/>
      <w:bookmarkEnd w:id="717"/>
      <w:bookmarkEnd w:id="718"/>
      <w:bookmarkEnd w:id="719"/>
    </w:p>
    <w:p w14:paraId="0FC72104" w14:textId="77777777" w:rsidR="007F6525" w:rsidRPr="00D41AA2" w:rsidRDefault="007F6525" w:rsidP="007F6525">
      <w:pPr>
        <w:rPr>
          <w:rStyle w:val="Code"/>
        </w:rPr>
      </w:pPr>
      <w:bookmarkStart w:id="720"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21" w:name="_Toc68899564"/>
      <w:bookmarkStart w:id="722" w:name="_Toc71214315"/>
      <w:bookmarkStart w:id="723" w:name="_Toc71721989"/>
      <w:bookmarkStart w:id="724" w:name="_Toc74859041"/>
      <w:bookmarkStart w:id="725" w:name="_Toc123800770"/>
      <w:bookmarkEnd w:id="720"/>
      <w:r w:rsidRPr="00586B6B">
        <w:t>6.2.3.3</w:t>
      </w:r>
      <w:r w:rsidRPr="00586B6B">
        <w:tab/>
        <w:t>Server identification</w:t>
      </w:r>
      <w:bookmarkEnd w:id="721"/>
      <w:bookmarkEnd w:id="722"/>
      <w:bookmarkEnd w:id="723"/>
      <w:bookmarkEnd w:id="724"/>
      <w:bookmarkEnd w:id="725"/>
    </w:p>
    <w:p w14:paraId="31E080D1" w14:textId="442DB9E9" w:rsidR="007F6525" w:rsidRPr="00586B6B" w:rsidRDefault="007F6525" w:rsidP="007F6525">
      <w:pPr>
        <w:pStyle w:val="Heading5"/>
      </w:pPr>
      <w:bookmarkStart w:id="726" w:name="_Toc68899565"/>
      <w:bookmarkStart w:id="727" w:name="_Toc71214316"/>
      <w:bookmarkStart w:id="728" w:name="_Toc71721990"/>
      <w:bookmarkStart w:id="729" w:name="_Toc74859042"/>
      <w:bookmarkStart w:id="730" w:name="_Toc123800771"/>
      <w:r w:rsidRPr="00586B6B">
        <w:t>6.2.3.3.1</w:t>
      </w:r>
      <w:r w:rsidRPr="00586B6B">
        <w:tab/>
        <w:t>5GMSd AF identification</w:t>
      </w:r>
      <w:bookmarkEnd w:id="726"/>
      <w:bookmarkEnd w:id="727"/>
      <w:bookmarkEnd w:id="728"/>
      <w:bookmarkEnd w:id="729"/>
      <w:bookmarkEnd w:id="730"/>
    </w:p>
    <w:p w14:paraId="0CBA8F98" w14:textId="77777777" w:rsidR="007F6525" w:rsidRPr="00586B6B" w:rsidRDefault="007F6525" w:rsidP="007F6525">
      <w:bookmarkStart w:id="731"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32" w:name="_MCCTEMPBM_CRPT71130174___7"/>
      <w:bookmarkEnd w:id="731"/>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bookmarkStart w:id="733" w:name="_MCCTEMPBM_CRPT71130175___7"/>
      <w:bookmarkEnd w:id="73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734" w:name="_Toc68899566"/>
      <w:bookmarkStart w:id="735" w:name="_Toc71214317"/>
      <w:bookmarkStart w:id="736" w:name="_Toc71721991"/>
      <w:bookmarkStart w:id="737" w:name="_Toc74859043"/>
      <w:bookmarkStart w:id="738" w:name="_Toc123800772"/>
      <w:bookmarkEnd w:id="733"/>
      <w:r w:rsidRPr="00586B6B">
        <w:t>6.2.3.4</w:t>
      </w:r>
      <w:r w:rsidRPr="00586B6B">
        <w:tab/>
        <w:t>Support for conditional HTTP GET requests</w:t>
      </w:r>
      <w:bookmarkEnd w:id="734"/>
      <w:bookmarkEnd w:id="735"/>
      <w:bookmarkEnd w:id="736"/>
      <w:bookmarkEnd w:id="737"/>
      <w:bookmarkEnd w:id="738"/>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9"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40" w:name="_MCCTEMPBM_CRPT71130177___7"/>
      <w:bookmarkEnd w:id="739"/>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41" w:name="_Toc68899567"/>
      <w:bookmarkStart w:id="742" w:name="_Toc71214318"/>
      <w:bookmarkStart w:id="743" w:name="_Toc71721992"/>
      <w:bookmarkStart w:id="744" w:name="_Toc74859044"/>
      <w:bookmarkStart w:id="745" w:name="_Toc123800773"/>
      <w:bookmarkEnd w:id="740"/>
      <w:r w:rsidRPr="00586B6B">
        <w:t>6.2.3.5</w:t>
      </w:r>
      <w:r w:rsidRPr="00586B6B">
        <w:tab/>
        <w:t>Support for conditional HTTP POST, PUT, PATCH and DELETE requests</w:t>
      </w:r>
      <w:bookmarkEnd w:id="741"/>
      <w:bookmarkEnd w:id="742"/>
      <w:bookmarkEnd w:id="743"/>
      <w:bookmarkEnd w:id="744"/>
      <w:bookmarkEnd w:id="745"/>
    </w:p>
    <w:p w14:paraId="1643BCD8" w14:textId="77777777" w:rsidR="007F6525" w:rsidRPr="00586B6B" w:rsidRDefault="007F6525" w:rsidP="007F6525">
      <w:pPr>
        <w:rPr>
          <w:rFonts w:eastAsia="Calibri"/>
        </w:rPr>
      </w:pPr>
      <w:bookmarkStart w:id="746"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23800774"/>
      <w:bookmarkEnd w:id="746"/>
      <w:r w:rsidRPr="00586B6B">
        <w:rPr>
          <w:rFonts w:eastAsia="Calibri"/>
        </w:rPr>
        <w:t>6.3</w:t>
      </w:r>
      <w:r w:rsidRPr="00586B6B">
        <w:rPr>
          <w:rFonts w:eastAsia="Calibri"/>
        </w:rPr>
        <w:tab/>
        <w:t>HTTP response codes</w:t>
      </w:r>
      <w:bookmarkEnd w:id="747"/>
      <w:bookmarkEnd w:id="748"/>
      <w:bookmarkEnd w:id="749"/>
      <w:bookmarkEnd w:id="750"/>
      <w:bookmarkEnd w:id="751"/>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52" w:name="_Toc68899569"/>
      <w:bookmarkStart w:id="753" w:name="_Toc71214320"/>
      <w:bookmarkStart w:id="754" w:name="_Toc71721994"/>
      <w:bookmarkStart w:id="755" w:name="_Toc74859046"/>
      <w:bookmarkStart w:id="756" w:name="_Toc123800775"/>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52"/>
      <w:bookmarkEnd w:id="753"/>
      <w:bookmarkEnd w:id="754"/>
      <w:bookmarkEnd w:id="755"/>
      <w:bookmarkEnd w:id="756"/>
    </w:p>
    <w:p w14:paraId="6FC31464" w14:textId="377A6A89" w:rsidR="002B3153" w:rsidRDefault="000A09F9">
      <w:pPr>
        <w:pStyle w:val="Heading3"/>
      </w:pPr>
      <w:bookmarkStart w:id="757" w:name="_Toc68899570"/>
      <w:bookmarkStart w:id="758" w:name="_Toc71214321"/>
      <w:bookmarkStart w:id="759" w:name="_Toc71721995"/>
      <w:bookmarkStart w:id="760" w:name="_Toc74859047"/>
      <w:bookmarkStart w:id="761" w:name="_Toc123800776"/>
      <w:r w:rsidRPr="00586B6B">
        <w:t>6.4.1</w:t>
      </w:r>
      <w:r w:rsidRPr="00586B6B">
        <w:tab/>
        <w:t>General</w:t>
      </w:r>
      <w:bookmarkEnd w:id="757"/>
      <w:bookmarkEnd w:id="758"/>
      <w:bookmarkEnd w:id="759"/>
      <w:bookmarkEnd w:id="760"/>
      <w:bookmarkEnd w:id="761"/>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62" w:name="_Toc68899571"/>
      <w:bookmarkStart w:id="763" w:name="_Toc71214322"/>
      <w:bookmarkStart w:id="764" w:name="_Toc71721996"/>
      <w:bookmarkStart w:id="765" w:name="_Toc74859048"/>
      <w:bookmarkStart w:id="766" w:name="_Toc123800777"/>
      <w:r w:rsidRPr="00586B6B">
        <w:t>6.4.2</w:t>
      </w:r>
      <w:r w:rsidRPr="00586B6B">
        <w:tab/>
        <w:t>Simple data types</w:t>
      </w:r>
      <w:bookmarkEnd w:id="762"/>
      <w:bookmarkEnd w:id="763"/>
      <w:bookmarkEnd w:id="764"/>
      <w:bookmarkEnd w:id="765"/>
      <w:bookmarkEnd w:id="766"/>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7" w:name="_MCCTEMPBM_CRPT71130179___7"/>
            <w:r>
              <w:rPr>
                <w:rStyle w:val="Datatypechar"/>
              </w:rPr>
              <w:t>string</w:t>
            </w:r>
            <w:bookmarkEnd w:id="767"/>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8" w:name="_MCCTEMPBM_CRPT71130180___7"/>
            <w:r>
              <w:rPr>
                <w:rStyle w:val="Datatypechar"/>
              </w:rPr>
              <w:t>string</w:t>
            </w:r>
            <w:bookmarkEnd w:id="768"/>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9" w:name="_MCCTEMPBM_CRPT71130181___7"/>
            <w:r>
              <w:rPr>
                <w:rStyle w:val="Datatypechar"/>
              </w:rPr>
              <w:t>string</w:t>
            </w:r>
            <w:bookmarkEnd w:id="769"/>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70" w:name="_MCCTEMPBM_CRPT71130182___7"/>
            <w:r w:rsidRPr="00862F1D">
              <w:rPr>
                <w:rStyle w:val="Datatypechar"/>
              </w:rPr>
              <w:t>number</w:t>
            </w:r>
            <w:bookmarkEnd w:id="770"/>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71" w:name="_MCCTEMPBM_CRPT71130183___7"/>
            <w:r w:rsidRPr="00862F1D">
              <w:rPr>
                <w:rStyle w:val="Datatypechar"/>
              </w:rPr>
              <w:t>integer</w:t>
            </w:r>
            <w:bookmarkEnd w:id="771"/>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72" w:name="_MCCTEMPBM_CRPT71130184___7"/>
            <w:r w:rsidRPr="00862F1D">
              <w:rPr>
                <w:rStyle w:val="Datatypechar"/>
              </w:rPr>
              <w:t>string</w:t>
            </w:r>
            <w:bookmarkEnd w:id="772"/>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73" w:name="_MCCTEMPBM_CRPT71130185___7"/>
            <w:r>
              <w:rPr>
                <w:rStyle w:val="Datatypechar"/>
              </w:rPr>
              <w:t>string</w:t>
            </w:r>
            <w:bookmarkEnd w:id="773"/>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74" w:name="_MCCTEMPBM_CRPT71130186___7"/>
            <w:r>
              <w:rPr>
                <w:rStyle w:val="Datatypechar"/>
              </w:rPr>
              <w:t>string</w:t>
            </w:r>
            <w:bookmarkEnd w:id="774"/>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5" w:name="_MCCTEMPBM_CRPT71130187___7"/>
            <w:r>
              <w:rPr>
                <w:rStyle w:val="Datatypechar"/>
              </w:rPr>
              <w:t>Integer</w:t>
            </w:r>
            <w:bookmarkEnd w:id="775"/>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776" w:name="_Toc68899572"/>
      <w:bookmarkStart w:id="777" w:name="_Toc71214323"/>
      <w:bookmarkStart w:id="778" w:name="_Toc71721997"/>
      <w:bookmarkStart w:id="779" w:name="_Toc74859049"/>
      <w:bookmarkStart w:id="780" w:name="_Toc123800778"/>
      <w:r w:rsidRPr="00586B6B">
        <w:t>6.4.3</w:t>
      </w:r>
      <w:r w:rsidRPr="00586B6B">
        <w:tab/>
        <w:t>Structured data types</w:t>
      </w:r>
      <w:bookmarkEnd w:id="776"/>
      <w:bookmarkEnd w:id="777"/>
      <w:bookmarkEnd w:id="778"/>
      <w:bookmarkEnd w:id="779"/>
      <w:bookmarkEnd w:id="780"/>
    </w:p>
    <w:p w14:paraId="546DE8FC" w14:textId="096C6FA0" w:rsidR="009F73BF" w:rsidRPr="00586B6B" w:rsidRDefault="009F73BF" w:rsidP="009F73BF">
      <w:pPr>
        <w:pStyle w:val="Heading4"/>
      </w:pPr>
      <w:bookmarkStart w:id="781" w:name="_Toc68899573"/>
      <w:bookmarkStart w:id="782" w:name="_Toc71214324"/>
      <w:bookmarkStart w:id="783" w:name="_Toc71721998"/>
      <w:bookmarkStart w:id="784" w:name="_Toc74859050"/>
      <w:bookmarkStart w:id="785" w:name="_Toc123800779"/>
      <w:r w:rsidRPr="00586B6B">
        <w:t>6.4.3.1</w:t>
      </w:r>
      <w:r w:rsidRPr="00586B6B">
        <w:tab/>
        <w:t>IpPacketFilterSet</w:t>
      </w:r>
      <w:r w:rsidR="003F3196" w:rsidRPr="00586B6B">
        <w:t xml:space="preserve"> type</w:t>
      </w:r>
      <w:bookmarkEnd w:id="781"/>
      <w:bookmarkEnd w:id="782"/>
      <w:bookmarkEnd w:id="783"/>
      <w:bookmarkEnd w:id="784"/>
      <w:bookmarkEnd w:id="785"/>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786" w:name="_MCCTEMPBM_CRPT71130188___7"/>
            <w:r w:rsidRPr="00586B6B">
              <w:rPr>
                <w:rStyle w:val="Datatypechar"/>
              </w:rPr>
              <w:t>String</w:t>
            </w:r>
            <w:bookmarkEnd w:id="786"/>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787" w:name="_MCCTEMPBM_CRPT71130189___7"/>
            <w:r w:rsidRPr="00586B6B">
              <w:rPr>
                <w:rStyle w:val="Datatypechar"/>
              </w:rPr>
              <w:t>String</w:t>
            </w:r>
            <w:bookmarkEnd w:id="787"/>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8" w:name="_MCCTEMPBM_CRPT71130190___7"/>
            <w:r w:rsidRPr="00586B6B">
              <w:rPr>
                <w:rStyle w:val="Datatypechar"/>
              </w:rPr>
              <w:t>Integer</w:t>
            </w:r>
            <w:bookmarkEnd w:id="788"/>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789" w:name="_MCCTEMPBM_CRPT71130191___7"/>
            <w:r w:rsidRPr="00586B6B">
              <w:rPr>
                <w:rStyle w:val="Datatypechar"/>
              </w:rPr>
              <w:t>Integer</w:t>
            </w:r>
            <w:bookmarkEnd w:id="789"/>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790" w:name="_MCCTEMPBM_CRPT71130192___7"/>
            <w:r w:rsidRPr="00586B6B">
              <w:rPr>
                <w:rStyle w:val="Datatypechar"/>
              </w:rPr>
              <w:t>Integer</w:t>
            </w:r>
            <w:bookmarkEnd w:id="790"/>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791" w:name="_MCCTEMPBM_CRPT71130193___7"/>
            <w:r w:rsidRPr="00586B6B">
              <w:rPr>
                <w:rStyle w:val="Datatypechar"/>
              </w:rPr>
              <w:t>String</w:t>
            </w:r>
            <w:bookmarkEnd w:id="791"/>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792" w:name="_MCCTEMPBM_CRPT71130194___7"/>
            <w:r w:rsidRPr="00586B6B">
              <w:rPr>
                <w:rStyle w:val="Datatypechar"/>
              </w:rPr>
              <w:t>Integer</w:t>
            </w:r>
            <w:bookmarkEnd w:id="792"/>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793" w:name="_MCCTEMPBM_CRPT71130195___7"/>
            <w:r w:rsidRPr="00586B6B">
              <w:rPr>
                <w:rStyle w:val="Datatypechar"/>
              </w:rPr>
              <w:t>Integer</w:t>
            </w:r>
            <w:bookmarkEnd w:id="793"/>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94" w:name="_MCCTEMPBM_CRPT71130196___7"/>
            <w:r w:rsidRPr="00586B6B">
              <w:rPr>
                <w:rStyle w:val="Datatypechar"/>
              </w:rPr>
              <w:t>String</w:t>
            </w:r>
            <w:bookmarkEnd w:id="794"/>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795" w:name="_Toc68899574"/>
      <w:bookmarkStart w:id="796" w:name="_Toc71214325"/>
      <w:bookmarkStart w:id="797" w:name="_Toc71721999"/>
      <w:bookmarkStart w:id="798" w:name="_Toc74859051"/>
      <w:bookmarkStart w:id="799" w:name="_Toc123800780"/>
      <w:r w:rsidRPr="00586B6B">
        <w:t>6.4.3.2</w:t>
      </w:r>
      <w:r w:rsidR="008C0ACA">
        <w:tab/>
      </w:r>
      <w:r w:rsidRPr="00586B6B">
        <w:t>ServiceDataFlowDescription</w:t>
      </w:r>
      <w:r w:rsidR="003F3196" w:rsidRPr="00586B6B">
        <w:t xml:space="preserve"> type</w:t>
      </w:r>
      <w:bookmarkEnd w:id="795"/>
      <w:bookmarkEnd w:id="796"/>
      <w:bookmarkEnd w:id="797"/>
      <w:bookmarkEnd w:id="798"/>
      <w:bookmarkEnd w:id="799"/>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800" w:name="_MCCTEMPBM_CRPT71130197___7"/>
            <w:r w:rsidRPr="00586B6B">
              <w:rPr>
                <w:rStyle w:val="Datatypechar"/>
              </w:rPr>
              <w:t>IpPacketFilterSet</w:t>
            </w:r>
            <w:bookmarkEnd w:id="800"/>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801" w:name="_MCCTEMPBM_CRPT71130198___7"/>
            <w:r w:rsidRPr="00586B6B">
              <w:rPr>
                <w:rStyle w:val="Datatypechar"/>
              </w:rPr>
              <w:t>String</w:t>
            </w:r>
            <w:bookmarkEnd w:id="801"/>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802" w:name="_Toc68899575"/>
      <w:bookmarkStart w:id="803" w:name="_Toc71214326"/>
      <w:bookmarkStart w:id="804" w:name="_Toc71722000"/>
      <w:bookmarkStart w:id="805" w:name="_Toc74859052"/>
      <w:bookmarkStart w:id="806" w:name="_Toc123800781"/>
      <w:r w:rsidRPr="00586B6B">
        <w:t>6.4.3.3</w:t>
      </w:r>
      <w:r w:rsidRPr="00586B6B">
        <w:tab/>
        <w:t>M5QoSSpecification</w:t>
      </w:r>
      <w:r w:rsidR="00A95734" w:rsidRPr="00586B6B">
        <w:t xml:space="preserve"> type</w:t>
      </w:r>
      <w:bookmarkEnd w:id="802"/>
      <w:bookmarkEnd w:id="803"/>
      <w:bookmarkEnd w:id="804"/>
      <w:bookmarkEnd w:id="805"/>
      <w:bookmarkEnd w:id="806"/>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07" w:name="_MCCTEMPBM_CRPT71130199___7"/>
            <w:r w:rsidRPr="00586B6B">
              <w:rPr>
                <w:rStyle w:val="Datatypechar"/>
              </w:rPr>
              <w:t>BitRate</w:t>
            </w:r>
            <w:bookmarkEnd w:id="807"/>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08" w:name="_MCCTEMPBM_CRPT71130200___7"/>
            <w:r w:rsidRPr="00586B6B">
              <w:rPr>
                <w:rStyle w:val="Datatypechar"/>
              </w:rPr>
              <w:t>BitRate</w:t>
            </w:r>
            <w:bookmarkEnd w:id="808"/>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09" w:name="_MCCTEMPBM_CRPT71130201___7"/>
            <w:r w:rsidRPr="00586B6B">
              <w:rPr>
                <w:rStyle w:val="Datatypechar"/>
              </w:rPr>
              <w:t>BitRate</w:t>
            </w:r>
            <w:bookmarkEnd w:id="809"/>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10" w:name="_MCCTEMPBM_CRPT71130202___7"/>
            <w:r w:rsidRPr="00586B6B">
              <w:rPr>
                <w:rStyle w:val="Datatypechar"/>
              </w:rPr>
              <w:t>BitRate</w:t>
            </w:r>
            <w:bookmarkEnd w:id="810"/>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11" w:name="_MCCTEMPBM_CRPT71130203___7"/>
            <w:r w:rsidRPr="00586B6B">
              <w:rPr>
                <w:rStyle w:val="Datatypechar"/>
              </w:rPr>
              <w:t>BitRate</w:t>
            </w:r>
            <w:bookmarkEnd w:id="811"/>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12" w:name="_MCCTEMPBM_CRPT71130204___7"/>
            <w:r w:rsidRPr="00586B6B">
              <w:rPr>
                <w:rStyle w:val="Datatypechar"/>
              </w:rPr>
              <w:t>BitRate</w:t>
            </w:r>
            <w:bookmarkEnd w:id="812"/>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13" w:name="_MCCTEMPBM_CRPT71130205___7"/>
            <w:r w:rsidRPr="00586B6B">
              <w:rPr>
                <w:rStyle w:val="Datatypechar"/>
              </w:rPr>
              <w:t>Integer</w:t>
            </w:r>
            <w:bookmarkEnd w:id="813"/>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14" w:name="_MCCTEMPBM_CRPT71130206___7"/>
            <w:r w:rsidRPr="00586B6B">
              <w:rPr>
                <w:rStyle w:val="Datatypechar"/>
              </w:rPr>
              <w:t>Integer</w:t>
            </w:r>
            <w:bookmarkEnd w:id="814"/>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15" w:name="_Toc68899576"/>
      <w:bookmarkStart w:id="816" w:name="_Toc71214327"/>
      <w:bookmarkStart w:id="817" w:name="_Toc71722001"/>
      <w:bookmarkStart w:id="818" w:name="_Toc74859053"/>
      <w:bookmarkStart w:id="819" w:name="_Toc123800782"/>
      <w:r w:rsidRPr="00586B6B">
        <w:t>6.4.3.4</w:t>
      </w:r>
      <w:r w:rsidR="008C0ACA">
        <w:tab/>
      </w:r>
      <w:r w:rsidRPr="00586B6B">
        <w:t>M1QoSSpecification</w:t>
      </w:r>
      <w:r w:rsidR="00A95734" w:rsidRPr="00586B6B">
        <w:t xml:space="preserve"> type</w:t>
      </w:r>
      <w:bookmarkEnd w:id="815"/>
      <w:bookmarkEnd w:id="816"/>
      <w:bookmarkEnd w:id="817"/>
      <w:bookmarkEnd w:id="818"/>
      <w:bookmarkEnd w:id="819"/>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20" w:name="_MCCTEMPBM_CRPT71130207___7"/>
            <w:r w:rsidRPr="00586B6B">
              <w:rPr>
                <w:rStyle w:val="Datatypechar"/>
              </w:rPr>
              <w:t>String</w:t>
            </w:r>
            <w:bookmarkEnd w:id="820"/>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21" w:name="_MCCTEMPBM_CRPT71130208___7"/>
            <w:r w:rsidRPr="00586B6B">
              <w:rPr>
                <w:rStyle w:val="Datatypechar"/>
              </w:rPr>
              <w:t>BitRate</w:t>
            </w:r>
            <w:bookmarkEnd w:id="821"/>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22" w:name="_MCCTEMPBM_CRPT71130209___7"/>
            <w:r w:rsidRPr="00586B6B">
              <w:rPr>
                <w:rStyle w:val="Datatypechar"/>
              </w:rPr>
              <w:t>BitRate</w:t>
            </w:r>
            <w:bookmarkEnd w:id="822"/>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23" w:name="_MCCTEMPBM_CRPT71130210___7"/>
            <w:r w:rsidRPr="00586B6B">
              <w:rPr>
                <w:rStyle w:val="Datatypechar"/>
              </w:rPr>
              <w:t>BitRate</w:t>
            </w:r>
            <w:bookmarkEnd w:id="823"/>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24" w:name="_MCCTEMPBM_CRPT71130211___7"/>
            <w:r w:rsidRPr="00586B6B">
              <w:rPr>
                <w:rStyle w:val="Datatypechar"/>
              </w:rPr>
              <w:t>BitRate</w:t>
            </w:r>
            <w:bookmarkEnd w:id="824"/>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25" w:name="_MCCTEMPBM_CRPT71130212___7"/>
            <w:r w:rsidRPr="00586B6B">
              <w:rPr>
                <w:rStyle w:val="Datatypechar"/>
              </w:rPr>
              <w:t>Integer</w:t>
            </w:r>
            <w:bookmarkEnd w:id="825"/>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6" w:name="_MCCTEMPBM_CRPT71130213___7"/>
            <w:r w:rsidRPr="00586B6B">
              <w:rPr>
                <w:rStyle w:val="Datatypechar"/>
              </w:rPr>
              <w:t>Integer</w:t>
            </w:r>
            <w:bookmarkEnd w:id="826"/>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27" w:name="_Toc68899577"/>
      <w:bookmarkStart w:id="828" w:name="_Toc71214328"/>
      <w:bookmarkStart w:id="829" w:name="_Toc71722002"/>
      <w:bookmarkStart w:id="830" w:name="_Toc74859054"/>
      <w:bookmarkStart w:id="831" w:name="_Toc123800783"/>
      <w:r w:rsidRPr="00586B6B">
        <w:t>6.4.3.5</w:t>
      </w:r>
      <w:r w:rsidR="008C0ACA">
        <w:tab/>
      </w:r>
      <w:r w:rsidRPr="00586B6B">
        <w:t>ChargingSpecification</w:t>
      </w:r>
      <w:r w:rsidR="00A95734" w:rsidRPr="00586B6B">
        <w:t xml:space="preserve"> type</w:t>
      </w:r>
      <w:bookmarkEnd w:id="827"/>
      <w:bookmarkEnd w:id="828"/>
      <w:bookmarkEnd w:id="829"/>
      <w:bookmarkEnd w:id="830"/>
      <w:bookmarkEnd w:id="831"/>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32" w:name="_MCCTEMPBM_CRPT71130214___7"/>
            <w:r w:rsidRPr="00586B6B">
              <w:rPr>
                <w:rStyle w:val="Datatypechar"/>
              </w:rPr>
              <w:t>SponId</w:t>
            </w:r>
            <w:bookmarkEnd w:id="832"/>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33" w:name="_MCCTEMPBM_CRPT71130215___7"/>
            <w:r w:rsidRPr="00586B6B">
              <w:rPr>
                <w:rStyle w:val="Datatypechar"/>
              </w:rPr>
              <w:t>SponsoringStatus</w:t>
            </w:r>
            <w:bookmarkEnd w:id="833"/>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34" w:name="_MCCTEMPBM_CRPT71130216___7"/>
            <w:r w:rsidRPr="00586B6B">
              <w:rPr>
                <w:rStyle w:val="Datatypechar"/>
              </w:rPr>
              <w:t>Array(</w:t>
            </w:r>
            <w:r w:rsidR="009F73BF" w:rsidRPr="00586B6B">
              <w:rPr>
                <w:rStyle w:val="Datatypechar"/>
              </w:rPr>
              <w:t>Gpsi</w:t>
            </w:r>
            <w:r w:rsidRPr="00586B6B">
              <w:rPr>
                <w:rStyle w:val="Datatypechar"/>
              </w:rPr>
              <w:t>)</w:t>
            </w:r>
            <w:bookmarkEnd w:id="834"/>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35" w:name="_Toc68899578"/>
      <w:bookmarkStart w:id="836" w:name="_Toc71214329"/>
      <w:bookmarkStart w:id="837" w:name="_Toc71722003"/>
      <w:bookmarkStart w:id="838" w:name="_Toc74859055"/>
      <w:bookmarkStart w:id="839" w:name="_Toc123800784"/>
      <w:r w:rsidRPr="00586B6B">
        <w:t>6.4.3.</w:t>
      </w:r>
      <w:r>
        <w:t>6</w:t>
      </w:r>
      <w:r w:rsidR="008C0ACA">
        <w:tab/>
      </w:r>
      <w:r w:rsidRPr="00836F1A">
        <w:t xml:space="preserve">TypedLocation </w:t>
      </w:r>
      <w:r w:rsidRPr="00586B6B">
        <w:t>type</w:t>
      </w:r>
      <w:bookmarkEnd w:id="835"/>
      <w:bookmarkEnd w:id="836"/>
      <w:bookmarkEnd w:id="837"/>
      <w:bookmarkEnd w:id="838"/>
      <w:bookmarkEnd w:id="8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40" w:name="_MCCTEMPBM_CRPT71130217___7"/>
            <w:r>
              <w:rPr>
                <w:rStyle w:val="Datatypechar"/>
              </w:rPr>
              <w:t>CellIdentifierType</w:t>
            </w:r>
            <w:bookmarkEnd w:id="840"/>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41" w:name="_MCCTEMPBM_CRPT71130218___7"/>
            <w:r>
              <w:rPr>
                <w:rStyle w:val="Datatypechar"/>
              </w:rPr>
              <w:t>string</w:t>
            </w:r>
            <w:bookmarkEnd w:id="841"/>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42" w:name="_Toc68899579"/>
      <w:bookmarkStart w:id="843" w:name="_Toc71214330"/>
      <w:bookmarkStart w:id="844" w:name="_Toc71722004"/>
      <w:bookmarkStart w:id="845" w:name="_Toc74859056"/>
      <w:bookmarkStart w:id="846" w:name="_Toc123800785"/>
      <w:r>
        <w:t>6</w:t>
      </w:r>
      <w:r w:rsidRPr="00586B6B">
        <w:t>.</w:t>
      </w:r>
      <w:r>
        <w:t>4</w:t>
      </w:r>
      <w:r w:rsidRPr="00586B6B">
        <w:t>.</w:t>
      </w:r>
      <w:r>
        <w:t>3</w:t>
      </w:r>
      <w:r w:rsidRPr="00586B6B">
        <w:t>.</w:t>
      </w:r>
      <w:r>
        <w:t>7</w:t>
      </w:r>
      <w:r w:rsidRPr="00586B6B">
        <w:tab/>
      </w:r>
      <w:r>
        <w:t>OperationSuccessResponse type</w:t>
      </w:r>
      <w:bookmarkEnd w:id="842"/>
      <w:bookmarkEnd w:id="843"/>
      <w:bookmarkEnd w:id="844"/>
      <w:bookmarkEnd w:id="845"/>
      <w:bookmarkEnd w:id="846"/>
    </w:p>
    <w:p w14:paraId="68196DE2" w14:textId="0DFB33EC" w:rsidR="00E90599" w:rsidRPr="00586B6B" w:rsidRDefault="00E90599" w:rsidP="00E90599">
      <w:pPr>
        <w:keepNext/>
      </w:pPr>
      <w:bookmarkStart w:id="847"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7"/>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8" w:name="_MCCTEMPBM_CRPT71130220___7"/>
            <w:r>
              <w:rPr>
                <w:rStyle w:val="Datatypechar"/>
              </w:rPr>
              <w:t>Boolean</w:t>
            </w:r>
            <w:bookmarkEnd w:id="848"/>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9" w:name="_MCCTEMPBM_CRPT71130221___7"/>
            <w:r>
              <w:rPr>
                <w:rStyle w:val="Datatypechar"/>
              </w:rPr>
              <w:t>String</w:t>
            </w:r>
            <w:bookmarkEnd w:id="849"/>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50" w:name="_Toc68899580"/>
      <w:bookmarkStart w:id="851" w:name="_Toc71214331"/>
      <w:bookmarkStart w:id="852" w:name="_Toc71722005"/>
      <w:bookmarkStart w:id="853" w:name="_Toc74859057"/>
      <w:bookmarkStart w:id="854" w:name="_Toc123800786"/>
      <w:r>
        <w:t>6</w:t>
      </w:r>
      <w:r w:rsidRPr="00586B6B">
        <w:t>.</w:t>
      </w:r>
      <w:r>
        <w:t>4</w:t>
      </w:r>
      <w:r w:rsidRPr="00586B6B">
        <w:t>.</w:t>
      </w:r>
      <w:r>
        <w:t>3</w:t>
      </w:r>
      <w:r w:rsidRPr="00586B6B">
        <w:t>.</w:t>
      </w:r>
      <w:r>
        <w:t>8</w:t>
      </w:r>
      <w:r w:rsidRPr="00586B6B">
        <w:tab/>
      </w:r>
      <w:r>
        <w:t>EdgeProcessingEligibilityCriteria type</w:t>
      </w:r>
      <w:bookmarkEnd w:id="854"/>
    </w:p>
    <w:p w14:paraId="2633C2DF" w14:textId="7A474CFD" w:rsidR="00416D52" w:rsidRDefault="00416D52" w:rsidP="00416D52">
      <w:pPr>
        <w:keepNext/>
      </w:pPr>
      <w:bookmarkStart w:id="855"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5"/>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856" w:name="_MCCTEMPBM_CRPT71130223___7"/>
            <w:r>
              <w:rPr>
                <w:rStyle w:val="Datatypechar"/>
              </w:rPr>
              <w:t>array(Service‌DataFlow‌Description)</w:t>
            </w:r>
            <w:bookmarkEnd w:id="856"/>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857" w:name="_MCCTEMPBM_CRPT71130224___7"/>
            <w:r>
              <w:rPr>
                <w:rStyle w:val="Datatypechar"/>
              </w:rPr>
              <w:t>array(Location‌Area5G)</w:t>
            </w:r>
            <w:bookmarkEnd w:id="857"/>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858" w:name="_MCCTEMPBM_CRPT71130225___7"/>
            <w:r>
              <w:rPr>
                <w:rStyle w:val="Datatypechar"/>
              </w:rPr>
              <w:t>array(TimeWindow)</w:t>
            </w:r>
            <w:bookmarkEnd w:id="858"/>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859" w:name="_MCCTEMPBM_CRPT71130226___7"/>
            <w:r>
              <w:rPr>
                <w:rStyle w:val="Datatypechar"/>
              </w:rPr>
              <w:t>boolean</w:t>
            </w:r>
            <w:bookmarkEnd w:id="859"/>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60" w:name="_Toc123800787"/>
      <w:r>
        <w:t>6</w:t>
      </w:r>
      <w:r w:rsidRPr="00586B6B">
        <w:t>.</w:t>
      </w:r>
      <w:r>
        <w:t>4</w:t>
      </w:r>
      <w:r w:rsidRPr="00586B6B">
        <w:t>.</w:t>
      </w:r>
      <w:r>
        <w:t>3</w:t>
      </w:r>
      <w:r w:rsidRPr="00586B6B">
        <w:t>.</w:t>
      </w:r>
      <w:r w:rsidR="003F5229">
        <w:t>9</w:t>
      </w:r>
      <w:r w:rsidRPr="00586B6B">
        <w:tab/>
      </w:r>
      <w:r>
        <w:t>EndpointAddress type</w:t>
      </w:r>
      <w:bookmarkEnd w:id="860"/>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61" w:name="_MCCTEMPBM_CRPT71130227___7"/>
            <w:r>
              <w:rPr>
                <w:rStyle w:val="Datatypechar"/>
              </w:rPr>
              <w:t>Ipv4Addr</w:t>
            </w:r>
            <w:bookmarkEnd w:id="861"/>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62" w:name="_MCCTEMPBM_CRPT71130228___7"/>
            <w:r>
              <w:rPr>
                <w:rStyle w:val="Datatypechar"/>
              </w:rPr>
              <w:t>Ipv6Addr</w:t>
            </w:r>
            <w:bookmarkEnd w:id="862"/>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863" w:name="_MCCTEMPBM_CRPT71130229___7"/>
            <w:r>
              <w:rPr>
                <w:rStyle w:val="Datatypechar"/>
              </w:rPr>
              <w:t>Uinteger</w:t>
            </w:r>
            <w:bookmarkEnd w:id="863"/>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64" w:name="_Toc123800788"/>
      <w:r w:rsidRPr="00642B41">
        <w:rPr>
          <w:noProof/>
        </w:rPr>
        <w:t>6.4.4</w:t>
      </w:r>
      <w:r w:rsidRPr="00642B41">
        <w:rPr>
          <w:noProof/>
        </w:rPr>
        <w:tab/>
        <w:t>Enumerated data types</w:t>
      </w:r>
      <w:bookmarkEnd w:id="850"/>
      <w:bookmarkEnd w:id="851"/>
      <w:bookmarkEnd w:id="852"/>
      <w:bookmarkEnd w:id="853"/>
      <w:bookmarkEnd w:id="864"/>
    </w:p>
    <w:p w14:paraId="6D5B7038" w14:textId="77777777" w:rsidR="00351F0D" w:rsidRDefault="00351F0D" w:rsidP="00351F0D">
      <w:pPr>
        <w:pStyle w:val="Heading4"/>
        <w:rPr>
          <w:noProof/>
        </w:rPr>
      </w:pPr>
      <w:bookmarkStart w:id="865" w:name="_Toc68899581"/>
      <w:bookmarkStart w:id="866" w:name="_Toc71214332"/>
      <w:bookmarkStart w:id="867" w:name="_Toc71722006"/>
      <w:bookmarkStart w:id="868" w:name="_Toc74859058"/>
      <w:bookmarkStart w:id="869" w:name="_Toc123800789"/>
      <w:r w:rsidRPr="00642B41">
        <w:rPr>
          <w:noProof/>
        </w:rPr>
        <w:t>6.4.4.1</w:t>
      </w:r>
      <w:r w:rsidRPr="00642B41">
        <w:rPr>
          <w:noProof/>
        </w:rPr>
        <w:tab/>
        <w:t xml:space="preserve">CellIdentifierType </w:t>
      </w:r>
      <w:r>
        <w:rPr>
          <w:noProof/>
        </w:rPr>
        <w:t>enumeration</w:t>
      </w:r>
      <w:bookmarkEnd w:id="865"/>
      <w:bookmarkEnd w:id="866"/>
      <w:bookmarkEnd w:id="867"/>
      <w:bookmarkEnd w:id="868"/>
      <w:bookmarkEnd w:id="869"/>
    </w:p>
    <w:p w14:paraId="224D3633" w14:textId="77777777" w:rsidR="00A07E73" w:rsidRPr="00231C59" w:rsidRDefault="00A07E73" w:rsidP="00A07E73">
      <w:pPr>
        <w:keepNext/>
      </w:pPr>
      <w:bookmarkStart w:id="870"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870"/>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71" w:name="_Toc68899582"/>
      <w:bookmarkStart w:id="872" w:name="_Toc71214333"/>
      <w:bookmarkStart w:id="873" w:name="_Toc71722007"/>
      <w:bookmarkStart w:id="874" w:name="_Toc74859059"/>
      <w:bookmarkStart w:id="875" w:name="_Toc1238007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871"/>
      <w:bookmarkEnd w:id="872"/>
      <w:bookmarkEnd w:id="873"/>
      <w:bookmarkEnd w:id="874"/>
      <w:bookmarkEnd w:id="875"/>
    </w:p>
    <w:p w14:paraId="19F43552" w14:textId="781ABEAA" w:rsidR="00C25CCD" w:rsidRPr="00013AC9" w:rsidRDefault="00C25CCD" w:rsidP="00C25CCD">
      <w:pPr>
        <w:keepNext/>
      </w:pPr>
      <w:bookmarkStart w:id="876"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876"/>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877" w:name="_Toc68899583"/>
      <w:bookmarkStart w:id="878" w:name="_Toc71214334"/>
      <w:bookmarkStart w:id="879" w:name="_Toc71722008"/>
      <w:bookmarkStart w:id="880" w:name="_Toc74859060"/>
      <w:bookmarkStart w:id="881" w:name="_Toc123800791"/>
      <w:r>
        <w:t>6.4.4</w:t>
      </w:r>
      <w:r w:rsidRPr="00BD46FD">
        <w:t>.</w:t>
      </w:r>
      <w:r>
        <w:t>3</w:t>
      </w:r>
      <w:r w:rsidRPr="00BD46FD">
        <w:tab/>
      </w:r>
      <w:r>
        <w:t>ProvisioningSessionType enumeration</w:t>
      </w:r>
      <w:bookmarkEnd w:id="877"/>
      <w:bookmarkEnd w:id="878"/>
      <w:bookmarkEnd w:id="879"/>
      <w:bookmarkEnd w:id="880"/>
      <w:bookmarkEnd w:id="881"/>
    </w:p>
    <w:p w14:paraId="01E21D13" w14:textId="77777777" w:rsidR="00A07E73" w:rsidRPr="00013AC9" w:rsidRDefault="00A07E73" w:rsidP="00A07E73">
      <w:pPr>
        <w:keepNext/>
      </w:pPr>
      <w:bookmarkStart w:id="882" w:name="_MCCTEMPBM_CRPT71130232___7"/>
      <w:r>
        <w:t xml:space="preserve">The data model for the </w:t>
      </w:r>
      <w:r w:rsidRPr="00D41AA2">
        <w:rPr>
          <w:rStyle w:val="Code"/>
        </w:rPr>
        <w:t xml:space="preserve">ProvisioningSessionType </w:t>
      </w:r>
      <w:r>
        <w:t>enumeration is specified in Table 6.4.4.3-1 below:</w:t>
      </w:r>
    </w:p>
    <w:bookmarkEnd w:id="882"/>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883" w:name="_Toc123800792"/>
      <w:r>
        <w:t>6.4.4.4</w:t>
      </w:r>
      <w:r w:rsidRPr="00BD46FD">
        <w:tab/>
      </w:r>
      <w:r>
        <w:t>EASRelocationTolerance enumeration</w:t>
      </w:r>
      <w:bookmarkEnd w:id="883"/>
    </w:p>
    <w:p w14:paraId="1DED68A7" w14:textId="77777777" w:rsidR="00416D52" w:rsidRPr="00013AC9" w:rsidRDefault="00416D52" w:rsidP="00416D52">
      <w:pPr>
        <w:keepNext/>
      </w:pPr>
      <w:bookmarkStart w:id="884" w:name="_MCCTEMPBM_CRPT71130233___7"/>
      <w:r>
        <w:t xml:space="preserve">The </w:t>
      </w:r>
      <w:r>
        <w:rPr>
          <w:rStyle w:val="Code"/>
        </w:rPr>
        <w:t>EASERelocationTolerance</w:t>
      </w:r>
      <w:r w:rsidRPr="00D41AA2">
        <w:rPr>
          <w:rStyle w:val="Code"/>
        </w:rPr>
        <w:t xml:space="preserve"> </w:t>
      </w:r>
      <w:r>
        <w:t>enumeration is specified in table 6.4.4.4-1 below:</w:t>
      </w:r>
    </w:p>
    <w:bookmarkEnd w:id="884"/>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5" w:name="_Toc123800793"/>
      <w:r>
        <w:t>6.4.4</w:t>
      </w:r>
      <w:r w:rsidRPr="00BD46FD">
        <w:t>.</w:t>
      </w:r>
      <w:r>
        <w:t>4</w:t>
      </w:r>
      <w:r w:rsidRPr="00BD46FD">
        <w:tab/>
      </w:r>
      <w:r>
        <w:t>CacheStatus enumeration</w:t>
      </w:r>
      <w:bookmarkEnd w:id="885"/>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886" w:name="_Toc68899584"/>
      <w:bookmarkStart w:id="887" w:name="_Toc71214335"/>
      <w:bookmarkStart w:id="888" w:name="_Toc71722009"/>
      <w:bookmarkStart w:id="889" w:name="_Toc74859061"/>
      <w:bookmarkStart w:id="890"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6"/>
      <w:bookmarkEnd w:id="887"/>
      <w:bookmarkEnd w:id="888"/>
      <w:bookmarkEnd w:id="889"/>
      <w:bookmarkEnd w:id="89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91" w:name="_Toc68899585"/>
      <w:bookmarkStart w:id="892" w:name="_Toc71214336"/>
      <w:bookmarkStart w:id="893" w:name="_Toc71722010"/>
      <w:bookmarkStart w:id="894" w:name="_Toc74859062"/>
      <w:bookmarkStart w:id="895" w:name="_Toc123800795"/>
      <w:r w:rsidRPr="00586B6B">
        <w:t>7</w:t>
      </w:r>
      <w:r w:rsidR="00A41C87" w:rsidRPr="00586B6B">
        <w:tab/>
      </w:r>
      <w:r w:rsidRPr="00586B6B">
        <w:t>Provisioning (M1) APIs</w:t>
      </w:r>
      <w:bookmarkEnd w:id="891"/>
      <w:bookmarkEnd w:id="892"/>
      <w:bookmarkEnd w:id="893"/>
      <w:bookmarkEnd w:id="894"/>
      <w:bookmarkEnd w:id="895"/>
    </w:p>
    <w:p w14:paraId="7CFE1FCF" w14:textId="519F9859" w:rsidR="00462E8A" w:rsidRDefault="007D59CE" w:rsidP="00462E8A">
      <w:pPr>
        <w:pStyle w:val="Heading2"/>
      </w:pPr>
      <w:bookmarkStart w:id="896" w:name="_Toc68899586"/>
      <w:bookmarkStart w:id="897" w:name="_Toc71214337"/>
      <w:bookmarkStart w:id="898" w:name="_Toc71722011"/>
      <w:bookmarkStart w:id="899" w:name="_Toc74859063"/>
      <w:bookmarkStart w:id="900" w:name="_Toc123800796"/>
      <w:r w:rsidRPr="00586B6B">
        <w:t>7</w:t>
      </w:r>
      <w:r w:rsidR="00462E8A" w:rsidRPr="00586B6B">
        <w:t>.1</w:t>
      </w:r>
      <w:r w:rsidR="00462E8A" w:rsidRPr="00586B6B">
        <w:tab/>
        <w:t>General</w:t>
      </w:r>
      <w:bookmarkEnd w:id="896"/>
      <w:bookmarkEnd w:id="897"/>
      <w:bookmarkEnd w:id="898"/>
      <w:bookmarkEnd w:id="899"/>
      <w:bookmarkEnd w:id="90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01" w:name="_Toc68899587"/>
      <w:bookmarkStart w:id="902" w:name="_Toc71214338"/>
      <w:bookmarkStart w:id="903" w:name="_Toc71722012"/>
      <w:bookmarkStart w:id="904" w:name="_Toc74859064"/>
      <w:bookmarkStart w:id="905" w:name="_Toc123800797"/>
      <w:r w:rsidRPr="00586B6B">
        <w:t>7.2</w:t>
      </w:r>
      <w:r w:rsidRPr="00586B6B">
        <w:tab/>
        <w:t>Provisioning Sessions API</w:t>
      </w:r>
      <w:bookmarkEnd w:id="901"/>
      <w:bookmarkEnd w:id="902"/>
      <w:bookmarkEnd w:id="903"/>
      <w:bookmarkEnd w:id="904"/>
      <w:bookmarkEnd w:id="905"/>
    </w:p>
    <w:p w14:paraId="636CB2BC" w14:textId="78A9F6F7" w:rsidR="007D59CE" w:rsidRPr="00586B6B" w:rsidRDefault="007D59CE" w:rsidP="007D59CE">
      <w:pPr>
        <w:pStyle w:val="Heading3"/>
      </w:pPr>
      <w:bookmarkStart w:id="906" w:name="_Toc68899588"/>
      <w:bookmarkStart w:id="907" w:name="_Toc71214339"/>
      <w:bookmarkStart w:id="908" w:name="_Toc71722013"/>
      <w:bookmarkStart w:id="909" w:name="_Toc74859065"/>
      <w:bookmarkStart w:id="910" w:name="_Toc123800798"/>
      <w:r w:rsidRPr="00586B6B">
        <w:t>7.2.1</w:t>
      </w:r>
      <w:r w:rsidRPr="00586B6B">
        <w:tab/>
        <w:t>Overview</w:t>
      </w:r>
      <w:bookmarkEnd w:id="906"/>
      <w:bookmarkEnd w:id="907"/>
      <w:bookmarkEnd w:id="908"/>
      <w:bookmarkEnd w:id="909"/>
      <w:bookmarkEnd w:id="91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11" w:name="_Toc68899589"/>
      <w:bookmarkStart w:id="912" w:name="_Toc71214340"/>
      <w:bookmarkStart w:id="913" w:name="_Toc71722014"/>
      <w:bookmarkStart w:id="914" w:name="_Toc74859066"/>
      <w:bookmarkStart w:id="915" w:name="_Toc123800799"/>
      <w:r w:rsidRPr="00586B6B">
        <w:t>7.2.2</w:t>
      </w:r>
      <w:r w:rsidRPr="00586B6B">
        <w:tab/>
        <w:t>Resource structure</w:t>
      </w:r>
      <w:bookmarkEnd w:id="911"/>
      <w:bookmarkEnd w:id="912"/>
      <w:bookmarkEnd w:id="913"/>
      <w:bookmarkEnd w:id="914"/>
      <w:bookmarkEnd w:id="91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6" w:name="_MCCTEMPBM_CRPT71130234___7"/>
            <w:r w:rsidRPr="00586B6B">
              <w:rPr>
                <w:rStyle w:val="HTTPMethod"/>
              </w:rPr>
              <w:t>POST</w:t>
            </w:r>
            <w:bookmarkEnd w:id="916"/>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17" w:name="_MCCTEMPBM_CRPT71130235___7"/>
            <w:r w:rsidRPr="00586B6B">
              <w:rPr>
                <w:rStyle w:val="HTTPMethod"/>
              </w:rPr>
              <w:t>GET</w:t>
            </w:r>
            <w:bookmarkEnd w:id="917"/>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8" w:name="_MCCTEMPBM_CRPT71130236___7"/>
            <w:r w:rsidRPr="00586B6B">
              <w:rPr>
                <w:rStyle w:val="HTTPMethod"/>
              </w:rPr>
              <w:t>DELETE</w:t>
            </w:r>
            <w:bookmarkEnd w:id="918"/>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19" w:name="_Toc68899590"/>
      <w:bookmarkStart w:id="920" w:name="_Toc71214341"/>
      <w:bookmarkStart w:id="921" w:name="_Toc71722015"/>
      <w:bookmarkStart w:id="922" w:name="_Toc74859067"/>
    </w:p>
    <w:p w14:paraId="2E4E5880" w14:textId="4CAB2F26" w:rsidR="007D59CE" w:rsidRPr="00586B6B" w:rsidRDefault="007D59CE" w:rsidP="007D59CE">
      <w:pPr>
        <w:pStyle w:val="Heading3"/>
      </w:pPr>
      <w:bookmarkStart w:id="923" w:name="_Toc123800800"/>
      <w:r w:rsidRPr="00586B6B">
        <w:t>7.2.3</w:t>
      </w:r>
      <w:r w:rsidRPr="00586B6B">
        <w:tab/>
        <w:t>Data model</w:t>
      </w:r>
      <w:bookmarkEnd w:id="919"/>
      <w:bookmarkEnd w:id="920"/>
      <w:bookmarkEnd w:id="921"/>
      <w:bookmarkEnd w:id="922"/>
      <w:bookmarkEnd w:id="923"/>
    </w:p>
    <w:p w14:paraId="444FFAE8" w14:textId="5FD13751" w:rsidR="006D0842" w:rsidRPr="00586B6B" w:rsidRDefault="006D0842" w:rsidP="006D0842">
      <w:pPr>
        <w:pStyle w:val="Heading4"/>
      </w:pPr>
      <w:bookmarkStart w:id="924" w:name="_Toc68899591"/>
      <w:bookmarkStart w:id="925" w:name="_Toc71214342"/>
      <w:bookmarkStart w:id="926" w:name="_Toc71722016"/>
      <w:bookmarkStart w:id="927" w:name="_Toc74859068"/>
      <w:bookmarkStart w:id="928" w:name="_Toc123800801"/>
      <w:r w:rsidRPr="00586B6B">
        <w:t>7.2.3.1</w:t>
      </w:r>
      <w:r w:rsidRPr="00586B6B">
        <w:tab/>
        <w:t>ProvisioningSession resource</w:t>
      </w:r>
      <w:bookmarkEnd w:id="924"/>
      <w:bookmarkEnd w:id="925"/>
      <w:bookmarkEnd w:id="926"/>
      <w:bookmarkEnd w:id="927"/>
      <w:bookmarkEnd w:id="928"/>
    </w:p>
    <w:p w14:paraId="4B596BA0" w14:textId="50973BFB" w:rsidR="006D0842" w:rsidRPr="00586B6B" w:rsidRDefault="006D0842" w:rsidP="006D0842">
      <w:pPr>
        <w:keepNext/>
      </w:pPr>
      <w:bookmarkStart w:id="929"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29"/>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30" w:name="_MCCTEMPBM_CRPT71130238___2"/>
            <w:r w:rsidRPr="00D41AA2">
              <w:rPr>
                <w:rStyle w:val="Code"/>
              </w:rPr>
              <w:t>provisioningSessionId</w:t>
            </w:r>
            <w:bookmarkEnd w:id="93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31" w:name="_MCCTEMPBM_CRPT71130239___2"/>
            <w:r w:rsidRPr="00D41AA2">
              <w:rPr>
                <w:rStyle w:val="Code"/>
              </w:rPr>
              <w:t>provisioningSession‌Type</w:t>
            </w:r>
            <w:bookmarkEnd w:id="93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32" w:name="_MCCTEMPBM_CRPT71130240___2"/>
            <w:r w:rsidRPr="00D41AA2">
              <w:rPr>
                <w:rStyle w:val="Code"/>
              </w:rPr>
              <w:t>aspId</w:t>
            </w:r>
            <w:bookmarkEnd w:id="93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33" w:name="_MCCTEMPBM_CRPT71130241___2"/>
            <w:r>
              <w:rPr>
                <w:rStyle w:val="Code"/>
                <w:lang w:val="en-US"/>
              </w:rPr>
              <w:t>externalApplicationId</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34" w:name="_MCCTEMPBM_CRPT71130242___2"/>
            <w:r w:rsidRPr="00D41AA2">
              <w:rPr>
                <w:rStyle w:val="Code"/>
              </w:rPr>
              <w:t>serverCertificateIds</w:t>
            </w:r>
            <w:bookmarkEnd w:id="93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5" w:name="_MCCTEMPBM_CRPT71130243___2"/>
            <w:r w:rsidRPr="00D41AA2">
              <w:rPr>
                <w:rStyle w:val="Code"/>
              </w:rPr>
              <w:t>contentPreparation‌TemplateIds</w:t>
            </w:r>
            <w:bookmarkEnd w:id="93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6" w:name="_MCCTEMPBM_CRPT71130244___2"/>
            <w:r w:rsidRPr="00D41AA2">
              <w:rPr>
                <w:rStyle w:val="Code"/>
              </w:rPr>
              <w:t>metricsReporting‌ConfigurationIds</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7" w:name="_MCCTEMPBM_CRPT71130245___2"/>
            <w:r w:rsidRPr="00D41AA2">
              <w:rPr>
                <w:rStyle w:val="Code"/>
              </w:rPr>
              <w:t>policyTemplateIds</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8" w:name="_MCCTEMPBM_CRPT71130246___2"/>
            <w:r>
              <w:rPr>
                <w:rStyle w:val="Code"/>
              </w:rPr>
              <w:t>eventDataProcessing‌ConfigurationIds</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39" w:name="_Toc68899592"/>
      <w:bookmarkStart w:id="940" w:name="_Toc71214343"/>
    </w:p>
    <w:p w14:paraId="0EA5EAB0" w14:textId="6B7A836C" w:rsidR="007D59CE" w:rsidRPr="00586B6B" w:rsidRDefault="007D59CE" w:rsidP="007D59CE">
      <w:pPr>
        <w:pStyle w:val="Heading2"/>
      </w:pPr>
      <w:bookmarkStart w:id="941" w:name="_Toc71722017"/>
      <w:bookmarkStart w:id="942" w:name="_Toc74859069"/>
      <w:bookmarkStart w:id="943" w:name="_Toc123800802"/>
      <w:r w:rsidRPr="00586B6B">
        <w:t>7.3</w:t>
      </w:r>
      <w:r w:rsidRPr="00586B6B">
        <w:tab/>
        <w:t>Server Certificates Provisioning API</w:t>
      </w:r>
      <w:bookmarkEnd w:id="939"/>
      <w:bookmarkEnd w:id="940"/>
      <w:bookmarkEnd w:id="941"/>
      <w:bookmarkEnd w:id="942"/>
      <w:bookmarkEnd w:id="943"/>
    </w:p>
    <w:p w14:paraId="0E2920A8" w14:textId="517EDB62" w:rsidR="00F0770E" w:rsidRPr="00586B6B" w:rsidRDefault="00F0770E" w:rsidP="00F0770E">
      <w:pPr>
        <w:pStyle w:val="Heading3"/>
      </w:pPr>
      <w:bookmarkStart w:id="944" w:name="_Toc68899593"/>
      <w:bookmarkStart w:id="945" w:name="_Toc71214344"/>
      <w:bookmarkStart w:id="946" w:name="_Toc71722018"/>
      <w:bookmarkStart w:id="947" w:name="_Toc74859070"/>
      <w:bookmarkStart w:id="948" w:name="_Toc123800803"/>
      <w:r w:rsidRPr="00586B6B">
        <w:t>7.3.1</w:t>
      </w:r>
      <w:r w:rsidRPr="00586B6B">
        <w:tab/>
        <w:t>Overview</w:t>
      </w:r>
      <w:bookmarkEnd w:id="944"/>
      <w:bookmarkEnd w:id="945"/>
      <w:bookmarkEnd w:id="946"/>
      <w:bookmarkEnd w:id="947"/>
      <w:bookmarkEnd w:id="948"/>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9" w:name="_Toc68899594"/>
      <w:bookmarkStart w:id="950" w:name="_Toc71214345"/>
      <w:bookmarkStart w:id="951" w:name="_Toc71722019"/>
      <w:bookmarkStart w:id="952" w:name="_Toc74859071"/>
      <w:bookmarkStart w:id="953" w:name="_Toc123800804"/>
      <w:r w:rsidRPr="00586B6B">
        <w:t>7.3.2</w:t>
      </w:r>
      <w:r w:rsidRPr="00586B6B">
        <w:tab/>
        <w:t>Resource structure</w:t>
      </w:r>
      <w:bookmarkEnd w:id="949"/>
      <w:bookmarkEnd w:id="950"/>
      <w:bookmarkEnd w:id="951"/>
      <w:bookmarkEnd w:id="952"/>
      <w:bookmarkEnd w:id="953"/>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54"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54"/>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55"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956" w:name="_MCCTEMPBM_CRPT71130249___7" w:colFirst="1" w:colLast="1"/>
            <w:bookmarkEnd w:id="955"/>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956"/>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bookmarkStart w:id="957" w:name="_MCCTEMPBM_CRPT71130250___7"/>
            <w:r w:rsidRPr="00D41AA2">
              <w:rPr>
                <w:rStyle w:val="URLchar"/>
              </w:rPr>
              <w:t>certificates/</w:t>
            </w:r>
            <w:r w:rsidRPr="00D41AA2">
              <w:rPr>
                <w:rStyle w:val="Code"/>
              </w:rPr>
              <w:t>{certificateId}</w:t>
            </w:r>
            <w:bookmarkEnd w:id="957"/>
          </w:p>
        </w:tc>
        <w:tc>
          <w:tcPr>
            <w:tcW w:w="1559" w:type="dxa"/>
            <w:shd w:val="clear" w:color="auto" w:fill="auto"/>
          </w:tcPr>
          <w:p w14:paraId="4BF2EA6E" w14:textId="77777777" w:rsidR="00DD14C8" w:rsidRPr="00586B6B" w:rsidRDefault="00DD14C8" w:rsidP="00DD14C8">
            <w:pPr>
              <w:pStyle w:val="TAL"/>
              <w:rPr>
                <w:rStyle w:val="HTTPMethod"/>
              </w:rPr>
            </w:pPr>
            <w:bookmarkStart w:id="958" w:name="_MCCTEMPBM_CRPT71130251___7"/>
            <w:r w:rsidRPr="00586B6B">
              <w:rPr>
                <w:rStyle w:val="HTTPMethod"/>
              </w:rPr>
              <w:t>GET</w:t>
            </w:r>
            <w:bookmarkEnd w:id="958"/>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59" w:name="_MCCTEMPBM_CRPT71130252___7"/>
            <w:r w:rsidRPr="00586B6B">
              <w:rPr>
                <w:rStyle w:val="HTTPMethod"/>
              </w:rPr>
              <w:t>PUT</w:t>
            </w:r>
            <w:bookmarkEnd w:id="959"/>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60" w:name="_MCCTEMPBM_CRPT71130253___7"/>
            <w:r w:rsidRPr="00586B6B">
              <w:rPr>
                <w:rStyle w:val="HTTPMethod"/>
              </w:rPr>
              <w:t>DELETE</w:t>
            </w:r>
            <w:bookmarkEnd w:id="960"/>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961" w:name="_Toc68899595"/>
      <w:bookmarkStart w:id="962" w:name="_Toc71214346"/>
    </w:p>
    <w:p w14:paraId="5FFB3FE7" w14:textId="548E71C3" w:rsidR="00F0770E" w:rsidRPr="00586B6B" w:rsidRDefault="00F0770E" w:rsidP="00F0770E">
      <w:pPr>
        <w:pStyle w:val="Heading3"/>
      </w:pPr>
      <w:bookmarkStart w:id="963" w:name="_Toc71722020"/>
      <w:bookmarkStart w:id="964" w:name="_Toc74859072"/>
      <w:bookmarkStart w:id="965" w:name="_Toc123800805"/>
      <w:r w:rsidRPr="00586B6B">
        <w:t>7.3.3</w:t>
      </w:r>
      <w:r w:rsidRPr="00586B6B">
        <w:tab/>
        <w:t>Data model</w:t>
      </w:r>
      <w:bookmarkEnd w:id="961"/>
      <w:bookmarkEnd w:id="962"/>
      <w:bookmarkEnd w:id="963"/>
      <w:bookmarkEnd w:id="964"/>
      <w:bookmarkEnd w:id="965"/>
    </w:p>
    <w:p w14:paraId="44CF768E" w14:textId="16AEDFE3" w:rsidR="00DD14C8" w:rsidRPr="00586B6B" w:rsidRDefault="00DD14C8" w:rsidP="00DD14C8">
      <w:pPr>
        <w:pStyle w:val="Heading4"/>
      </w:pPr>
      <w:bookmarkStart w:id="966" w:name="_Toc68899596"/>
      <w:bookmarkStart w:id="967" w:name="_Toc71214347"/>
      <w:bookmarkStart w:id="968" w:name="_Toc71722021"/>
      <w:bookmarkStart w:id="969" w:name="_Toc74859073"/>
      <w:bookmarkStart w:id="970" w:name="_Toc123800806"/>
      <w:r w:rsidRPr="00586B6B">
        <w:t>7.3.3.1</w:t>
      </w:r>
      <w:r w:rsidRPr="00586B6B">
        <w:tab/>
        <w:t>Certificate Signing Request</w:t>
      </w:r>
      <w:bookmarkEnd w:id="966"/>
      <w:bookmarkEnd w:id="967"/>
      <w:bookmarkEnd w:id="968"/>
      <w:bookmarkEnd w:id="969"/>
      <w:bookmarkEnd w:id="97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71"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972" w:name="_Toc68899597"/>
      <w:bookmarkStart w:id="973" w:name="_Toc71214348"/>
      <w:bookmarkStart w:id="974" w:name="_Toc71722022"/>
      <w:bookmarkStart w:id="975" w:name="_Toc74859074"/>
      <w:bookmarkStart w:id="976" w:name="_Toc123800807"/>
      <w:bookmarkEnd w:id="971"/>
      <w:r w:rsidRPr="00586B6B">
        <w:t>7.3.3.2</w:t>
      </w:r>
      <w:r w:rsidRPr="00586B6B">
        <w:tab/>
        <w:t>Server Certificate resource</w:t>
      </w:r>
      <w:bookmarkEnd w:id="972"/>
      <w:bookmarkEnd w:id="973"/>
      <w:bookmarkEnd w:id="974"/>
      <w:bookmarkEnd w:id="975"/>
      <w:bookmarkEnd w:id="976"/>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7"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978" w:name="_Toc68899598"/>
      <w:bookmarkStart w:id="979" w:name="_Toc71214349"/>
      <w:bookmarkStart w:id="980" w:name="_Toc71722023"/>
      <w:bookmarkStart w:id="981" w:name="_Toc74859075"/>
      <w:bookmarkStart w:id="982" w:name="_Toc123800808"/>
      <w:bookmarkEnd w:id="977"/>
      <w:r w:rsidRPr="00586B6B">
        <w:t>7.3.4</w:t>
      </w:r>
      <w:r w:rsidRPr="00586B6B">
        <w:tab/>
        <w:t>Operations</w:t>
      </w:r>
      <w:bookmarkEnd w:id="978"/>
      <w:bookmarkEnd w:id="979"/>
      <w:bookmarkEnd w:id="980"/>
      <w:bookmarkEnd w:id="981"/>
      <w:bookmarkEnd w:id="98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83" w:name="_Toc68899599"/>
      <w:bookmarkStart w:id="984" w:name="_Toc71214350"/>
      <w:bookmarkStart w:id="985" w:name="_Toc71722024"/>
      <w:bookmarkStart w:id="986" w:name="_Toc74859076"/>
      <w:bookmarkStart w:id="987" w:name="_Toc123800809"/>
      <w:r w:rsidRPr="00586B6B">
        <w:t>7.4</w:t>
      </w:r>
      <w:r w:rsidRPr="00586B6B">
        <w:tab/>
        <w:t xml:space="preserve">Content </w:t>
      </w:r>
      <w:r w:rsidRPr="00C65017">
        <w:t>Pr</w:t>
      </w:r>
      <w:r w:rsidR="00B13C1C" w:rsidRPr="00C65017">
        <w:t>eparation</w:t>
      </w:r>
      <w:r w:rsidRPr="00586B6B">
        <w:t xml:space="preserve"> Templates Provisioning API</w:t>
      </w:r>
      <w:bookmarkEnd w:id="983"/>
      <w:bookmarkEnd w:id="984"/>
      <w:bookmarkEnd w:id="985"/>
      <w:bookmarkEnd w:id="986"/>
      <w:bookmarkEnd w:id="987"/>
    </w:p>
    <w:p w14:paraId="37B61194" w14:textId="1D77CAC4" w:rsidR="00F0770E" w:rsidRPr="00586B6B" w:rsidRDefault="00F0770E" w:rsidP="00D41AA2">
      <w:pPr>
        <w:pStyle w:val="Heading3"/>
      </w:pPr>
      <w:bookmarkStart w:id="988" w:name="_Toc68899600"/>
      <w:bookmarkStart w:id="989" w:name="_Toc71214351"/>
      <w:bookmarkStart w:id="990" w:name="_Toc71722025"/>
      <w:bookmarkStart w:id="991" w:name="_Toc74859077"/>
      <w:bookmarkStart w:id="992" w:name="_Toc123800810"/>
      <w:r w:rsidRPr="00586B6B">
        <w:t>7.4.1</w:t>
      </w:r>
      <w:r w:rsidRPr="00586B6B">
        <w:tab/>
        <w:t>Overview</w:t>
      </w:r>
      <w:bookmarkEnd w:id="988"/>
      <w:bookmarkEnd w:id="989"/>
      <w:bookmarkEnd w:id="990"/>
      <w:bookmarkEnd w:id="991"/>
      <w:bookmarkEnd w:id="99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93" w:name="_Toc68899601"/>
    </w:p>
    <w:p w14:paraId="01CF0F51" w14:textId="5091FCA9" w:rsidR="00F0770E" w:rsidRPr="00586B6B" w:rsidRDefault="00F0770E" w:rsidP="00F90266">
      <w:pPr>
        <w:pStyle w:val="Heading3"/>
        <w:overflowPunct/>
        <w:autoSpaceDE/>
        <w:autoSpaceDN/>
        <w:adjustRightInd/>
        <w:textAlignment w:val="auto"/>
      </w:pPr>
      <w:bookmarkStart w:id="994" w:name="_Toc71214352"/>
      <w:bookmarkStart w:id="995" w:name="_Toc71722026"/>
      <w:bookmarkStart w:id="996" w:name="_Toc74859078"/>
      <w:bookmarkStart w:id="997" w:name="_Toc123800811"/>
      <w:r w:rsidRPr="00586B6B">
        <w:t>7.4.2</w:t>
      </w:r>
      <w:r w:rsidRPr="00586B6B">
        <w:tab/>
        <w:t>Resource structure</w:t>
      </w:r>
      <w:bookmarkEnd w:id="993"/>
      <w:bookmarkEnd w:id="994"/>
      <w:bookmarkEnd w:id="995"/>
      <w:bookmarkEnd w:id="996"/>
      <w:bookmarkEnd w:id="99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8"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98"/>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9"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9"/>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000" w:name="_MCCTEMPBM_CRPT71130258___7"/>
            <w:r w:rsidRPr="00586B6B">
              <w:rPr>
                <w:rStyle w:val="HTTPMethod"/>
              </w:rPr>
              <w:t>GET</w:t>
            </w:r>
            <w:bookmarkEnd w:id="1000"/>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01"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02" w:name="_MCCTEMPBM_CRPT71130260___7"/>
            <w:bookmarkEnd w:id="1001"/>
            <w:r w:rsidRPr="00586B6B">
              <w:rPr>
                <w:rStyle w:val="HTTPMethod"/>
              </w:rPr>
              <w:t>PATCH</w:t>
            </w:r>
            <w:bookmarkEnd w:id="1002"/>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03" w:name="_MCCTEMPBM_CRPT71130261___7"/>
            <w:r w:rsidRPr="00586B6B">
              <w:rPr>
                <w:rStyle w:val="HTTPMethod"/>
              </w:rPr>
              <w:t>DELETE</w:t>
            </w:r>
            <w:bookmarkEnd w:id="1003"/>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04" w:name="_Toc68899602"/>
      <w:bookmarkStart w:id="1005" w:name="_Toc71214353"/>
      <w:bookmarkStart w:id="1006" w:name="_Toc71722027"/>
      <w:bookmarkStart w:id="1007" w:name="_Toc74859079"/>
      <w:bookmarkStart w:id="1008" w:name="_Toc123800812"/>
      <w:r w:rsidRPr="00586B6B">
        <w:t>7.4.3</w:t>
      </w:r>
      <w:r w:rsidRPr="00586B6B">
        <w:tab/>
        <w:t>Data model</w:t>
      </w:r>
      <w:bookmarkEnd w:id="1004"/>
      <w:bookmarkEnd w:id="1005"/>
      <w:bookmarkEnd w:id="1006"/>
      <w:bookmarkEnd w:id="1007"/>
      <w:bookmarkEnd w:id="1008"/>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9" w:name="_Toc68899603"/>
      <w:bookmarkStart w:id="1010" w:name="_Toc71214354"/>
      <w:bookmarkStart w:id="1011" w:name="_Toc71722028"/>
      <w:bookmarkStart w:id="1012" w:name="_Toc74859080"/>
      <w:bookmarkStart w:id="1013" w:name="_Toc123800813"/>
      <w:r w:rsidRPr="00586B6B">
        <w:t>7.4.4</w:t>
      </w:r>
      <w:r w:rsidRPr="00586B6B">
        <w:tab/>
        <w:t>Operations</w:t>
      </w:r>
      <w:bookmarkEnd w:id="1009"/>
      <w:bookmarkEnd w:id="1010"/>
      <w:bookmarkEnd w:id="1011"/>
      <w:bookmarkEnd w:id="1012"/>
      <w:bookmarkEnd w:id="1013"/>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14" w:name="_Toc68899604"/>
      <w:bookmarkStart w:id="1015" w:name="_Toc71214355"/>
      <w:bookmarkStart w:id="1016" w:name="_Toc71722029"/>
      <w:bookmarkStart w:id="1017" w:name="_Toc74859081"/>
      <w:bookmarkStart w:id="1018" w:name="_Toc123800814"/>
      <w:r w:rsidRPr="00586B6B">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14"/>
      <w:bookmarkEnd w:id="1015"/>
      <w:bookmarkEnd w:id="1016"/>
      <w:bookmarkEnd w:id="1017"/>
      <w:bookmarkEnd w:id="1018"/>
    </w:p>
    <w:p w14:paraId="5FBA7D6C" w14:textId="4BCB3B25" w:rsidR="00F0770E" w:rsidRPr="00586B6B" w:rsidRDefault="00F0770E" w:rsidP="00F0770E">
      <w:pPr>
        <w:pStyle w:val="Heading3"/>
      </w:pPr>
      <w:bookmarkStart w:id="1019" w:name="_Toc68899605"/>
      <w:bookmarkStart w:id="1020" w:name="_Toc71214356"/>
      <w:bookmarkStart w:id="1021" w:name="_Toc71722030"/>
      <w:bookmarkStart w:id="1022" w:name="_Toc74859082"/>
      <w:bookmarkStart w:id="1023" w:name="_Toc123800815"/>
      <w:r w:rsidRPr="00586B6B">
        <w:t>7.5.1</w:t>
      </w:r>
      <w:r w:rsidRPr="00586B6B">
        <w:tab/>
        <w:t>Overview</w:t>
      </w:r>
      <w:bookmarkEnd w:id="1019"/>
      <w:bookmarkEnd w:id="1020"/>
      <w:bookmarkEnd w:id="1021"/>
      <w:bookmarkEnd w:id="1022"/>
      <w:bookmarkEnd w:id="1023"/>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24" w:name="_Toc68899606"/>
      <w:bookmarkStart w:id="1025" w:name="_Toc71214357"/>
      <w:bookmarkStart w:id="1026" w:name="_Toc71722031"/>
      <w:bookmarkStart w:id="1027" w:name="_Toc74859083"/>
      <w:bookmarkStart w:id="1028" w:name="_Toc123800816"/>
      <w:r w:rsidRPr="00586B6B">
        <w:t>7.5.2</w:t>
      </w:r>
      <w:r w:rsidRPr="00586B6B">
        <w:tab/>
        <w:t>Resource structur</w:t>
      </w:r>
      <w:r w:rsidR="009273E9" w:rsidRPr="00586B6B">
        <w:t>e</w:t>
      </w:r>
      <w:bookmarkEnd w:id="1024"/>
      <w:bookmarkEnd w:id="1025"/>
      <w:bookmarkEnd w:id="1026"/>
      <w:bookmarkEnd w:id="1027"/>
      <w:bookmarkEnd w:id="102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9"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9"/>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30" w:name="_MCCTEMPBM_CRPT71130263___7"/>
            <w:r w:rsidRPr="00586B6B">
              <w:rPr>
                <w:rStyle w:val="HTTPMethod"/>
              </w:rPr>
              <w:t>GET</w:t>
            </w:r>
            <w:bookmarkEnd w:id="1030"/>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31" w:name="_Toc68899607"/>
      <w:bookmarkStart w:id="1032" w:name="_Toc71214358"/>
      <w:bookmarkStart w:id="1033" w:name="_Toc71722032"/>
      <w:bookmarkStart w:id="1034" w:name="_Toc74859084"/>
      <w:bookmarkStart w:id="1035" w:name="_Toc123800817"/>
      <w:r w:rsidRPr="00586B6B">
        <w:t>7.5.3</w:t>
      </w:r>
      <w:r w:rsidRPr="00586B6B">
        <w:tab/>
        <w:t>Data model</w:t>
      </w:r>
      <w:bookmarkEnd w:id="1031"/>
      <w:bookmarkEnd w:id="1032"/>
      <w:bookmarkEnd w:id="1033"/>
      <w:bookmarkEnd w:id="1034"/>
      <w:bookmarkEnd w:id="1035"/>
    </w:p>
    <w:p w14:paraId="768573A5" w14:textId="101D41F2" w:rsidR="00B13C1C" w:rsidRPr="00586B6B" w:rsidRDefault="00B13C1C" w:rsidP="00B13C1C">
      <w:pPr>
        <w:pStyle w:val="Heading4"/>
      </w:pPr>
      <w:bookmarkStart w:id="1036" w:name="_Toc68899608"/>
      <w:bookmarkStart w:id="1037" w:name="_Toc71214359"/>
      <w:bookmarkStart w:id="1038" w:name="_Toc71722033"/>
      <w:bookmarkStart w:id="1039" w:name="_Toc74859085"/>
      <w:bookmarkStart w:id="1040" w:name="_Toc123800818"/>
      <w:r w:rsidRPr="00586B6B">
        <w:t>7.5.3.1</w:t>
      </w:r>
      <w:r w:rsidRPr="00586B6B">
        <w:tab/>
      </w:r>
      <w:r w:rsidR="00004208" w:rsidRPr="00586B6B">
        <w:t xml:space="preserve">ContentProtocols </w:t>
      </w:r>
      <w:r w:rsidRPr="00586B6B">
        <w:t>resource</w:t>
      </w:r>
      <w:bookmarkEnd w:id="1036"/>
      <w:bookmarkEnd w:id="1037"/>
      <w:bookmarkEnd w:id="1038"/>
      <w:bookmarkEnd w:id="1039"/>
      <w:bookmarkEnd w:id="1040"/>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41"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41"/>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42"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42"/>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43" w:name="_MCCTEMPBM_CRPT71130266___7"/>
            <w:r>
              <w:rPr>
                <w:rStyle w:val="Datatypechar"/>
              </w:rPr>
              <w:t>A</w:t>
            </w:r>
            <w:r w:rsidRPr="00586B6B">
              <w:rPr>
                <w:rStyle w:val="Datatypechar"/>
              </w:rPr>
              <w:t>rray(</w:t>
            </w:r>
            <w:r>
              <w:rPr>
                <w:rStyle w:val="Datatypechar"/>
              </w:rPr>
              <w:t>Uri</w:t>
            </w:r>
            <w:r w:rsidRPr="00586B6B">
              <w:rPr>
                <w:rStyle w:val="Datatypechar"/>
              </w:rPr>
              <w:t>)</w:t>
            </w:r>
            <w:bookmarkEnd w:id="1043"/>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44" w:name="_Toc68899609"/>
      <w:bookmarkStart w:id="1045" w:name="_Toc71214360"/>
      <w:bookmarkStart w:id="1046" w:name="_Toc71722034"/>
      <w:bookmarkStart w:id="1047" w:name="_Toc74859086"/>
      <w:bookmarkStart w:id="1048" w:name="_Toc123800819"/>
      <w:r w:rsidRPr="00586B6B">
        <w:rPr>
          <w:rFonts w:eastAsia="Arial"/>
        </w:rPr>
        <w:t>7.5.3.2</w:t>
      </w:r>
      <w:r w:rsidR="00B7088F" w:rsidRPr="00586B6B">
        <w:rPr>
          <w:rFonts w:eastAsia="Arial"/>
        </w:rPr>
        <w:tab/>
      </w:r>
      <w:r w:rsidRPr="00586B6B">
        <w:rPr>
          <w:rFonts w:eastAsia="Arial"/>
        </w:rPr>
        <w:t>ContentProtocolDescriptor type</w:t>
      </w:r>
      <w:bookmarkEnd w:id="1044"/>
      <w:bookmarkEnd w:id="1045"/>
      <w:bookmarkEnd w:id="1046"/>
      <w:bookmarkEnd w:id="1047"/>
      <w:bookmarkEnd w:id="1048"/>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9" w:name="_MCCTEMPBM_CRPT71130267___7"/>
            <w:r w:rsidRPr="00D41AA2">
              <w:rPr>
                <w:rStyle w:val="Code"/>
              </w:rPr>
              <w:t>termIdentifier</w:t>
            </w:r>
            <w:bookmarkEnd w:id="1049"/>
          </w:p>
        </w:tc>
        <w:tc>
          <w:tcPr>
            <w:tcW w:w="1230" w:type="dxa"/>
          </w:tcPr>
          <w:p w14:paraId="44DEF1C6" w14:textId="21DD6EA4" w:rsidR="3FD63C17" w:rsidRPr="00586B6B" w:rsidRDefault="318C1EFA" w:rsidP="00701240">
            <w:pPr>
              <w:pStyle w:val="TAL"/>
              <w:rPr>
                <w:rStyle w:val="Datatypechar"/>
              </w:rPr>
            </w:pPr>
            <w:bookmarkStart w:id="1050" w:name="_MCCTEMPBM_CRPT71130268___7"/>
            <w:r w:rsidRPr="00586B6B">
              <w:rPr>
                <w:rStyle w:val="Datatypechar"/>
              </w:rPr>
              <w:t>U</w:t>
            </w:r>
            <w:r w:rsidR="007D3F60">
              <w:rPr>
                <w:rStyle w:val="Datatypechar"/>
              </w:rPr>
              <w:t>r</w:t>
            </w:r>
            <w:r w:rsidR="00B547D1">
              <w:rPr>
                <w:rStyle w:val="Datatypechar"/>
              </w:rPr>
              <w:t>i</w:t>
            </w:r>
            <w:bookmarkEnd w:id="1050"/>
          </w:p>
        </w:tc>
        <w:tc>
          <w:tcPr>
            <w:tcW w:w="1185" w:type="dxa"/>
          </w:tcPr>
          <w:p w14:paraId="6C75492B" w14:textId="4BA37F82" w:rsidR="3FD63C17" w:rsidRPr="00586B6B" w:rsidRDefault="318C1EFA" w:rsidP="00B7088F">
            <w:pPr>
              <w:pStyle w:val="TAL"/>
              <w:jc w:val="center"/>
              <w:rPr>
                <w:rFonts w:eastAsia="Arial"/>
              </w:rPr>
            </w:pPr>
            <w:bookmarkStart w:id="1051" w:name="_MCCTEMPBM_CRPT71130269___4"/>
            <w:r w:rsidRPr="00586B6B">
              <w:rPr>
                <w:rFonts w:eastAsia="Arial"/>
              </w:rPr>
              <w:t>1..1</w:t>
            </w:r>
            <w:bookmarkEnd w:id="1051"/>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52" w:name="_MCCTEMPBM_CRPT71130270___7"/>
            <w:r w:rsidRPr="00D41AA2">
              <w:rPr>
                <w:rStyle w:val="Code"/>
              </w:rPr>
              <w:t>descriptionLocator</w:t>
            </w:r>
            <w:bookmarkEnd w:id="1052"/>
          </w:p>
        </w:tc>
        <w:tc>
          <w:tcPr>
            <w:tcW w:w="1230" w:type="dxa"/>
          </w:tcPr>
          <w:p w14:paraId="4A2FA0D6" w14:textId="2751246D" w:rsidR="3FD63C17" w:rsidRPr="00586B6B" w:rsidRDefault="007D3F60" w:rsidP="00B7088F">
            <w:pPr>
              <w:pStyle w:val="TAL"/>
              <w:rPr>
                <w:rStyle w:val="Datatypechar"/>
              </w:rPr>
            </w:pPr>
            <w:bookmarkStart w:id="1053" w:name="_MCCTEMPBM_CRPT71130271___7"/>
            <w:r>
              <w:rPr>
                <w:rStyle w:val="Datatypechar"/>
              </w:rPr>
              <w:t>Url</w:t>
            </w:r>
            <w:bookmarkEnd w:id="1053"/>
          </w:p>
        </w:tc>
        <w:tc>
          <w:tcPr>
            <w:tcW w:w="1185" w:type="dxa"/>
          </w:tcPr>
          <w:p w14:paraId="08E03DE2" w14:textId="2A1792D2" w:rsidR="3FD63C17" w:rsidRPr="00586B6B" w:rsidRDefault="318C1EFA" w:rsidP="00B7088F">
            <w:pPr>
              <w:pStyle w:val="TAL"/>
              <w:jc w:val="center"/>
              <w:rPr>
                <w:rFonts w:eastAsia="Arial"/>
              </w:rPr>
            </w:pPr>
            <w:bookmarkStart w:id="1054" w:name="_MCCTEMPBM_CRPT71130272___4"/>
            <w:r w:rsidRPr="00586B6B">
              <w:rPr>
                <w:rFonts w:eastAsia="Arial"/>
              </w:rPr>
              <w:t>0..1</w:t>
            </w:r>
            <w:bookmarkEnd w:id="1054"/>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55" w:name="_Toc68899610"/>
      <w:bookmarkStart w:id="1056" w:name="_Toc71214361"/>
      <w:bookmarkStart w:id="1057" w:name="_Toc71722035"/>
      <w:bookmarkStart w:id="1058" w:name="_Toc74859087"/>
      <w:bookmarkStart w:id="1059" w:name="_Toc123800820"/>
      <w:r w:rsidRPr="00586B6B">
        <w:t>7.6</w:t>
      </w:r>
      <w:r w:rsidRPr="00586B6B">
        <w:tab/>
        <w:t xml:space="preserve">Content Hosting </w:t>
      </w:r>
      <w:r w:rsidR="007F24AD">
        <w:t xml:space="preserve">Provisioning </w:t>
      </w:r>
      <w:r w:rsidRPr="00586B6B">
        <w:t>API</w:t>
      </w:r>
      <w:bookmarkEnd w:id="1055"/>
      <w:bookmarkEnd w:id="1056"/>
      <w:bookmarkEnd w:id="1057"/>
      <w:bookmarkEnd w:id="1058"/>
      <w:bookmarkEnd w:id="1059"/>
    </w:p>
    <w:p w14:paraId="776092B1" w14:textId="727842C7" w:rsidR="00462E8A" w:rsidRPr="00586B6B" w:rsidRDefault="00733D83" w:rsidP="00462E8A">
      <w:pPr>
        <w:pStyle w:val="Heading3"/>
      </w:pPr>
      <w:bookmarkStart w:id="1060" w:name="_Toc68899611"/>
      <w:bookmarkStart w:id="1061" w:name="_Toc71214362"/>
      <w:bookmarkStart w:id="1062" w:name="_Toc71722036"/>
      <w:bookmarkStart w:id="1063" w:name="_Toc74859088"/>
      <w:bookmarkStart w:id="1064" w:name="_Toc123800821"/>
      <w:r w:rsidRPr="00586B6B">
        <w:t>7.6</w:t>
      </w:r>
      <w:r w:rsidR="00462E8A" w:rsidRPr="00586B6B">
        <w:t>.1</w:t>
      </w:r>
      <w:r w:rsidR="00462E8A" w:rsidRPr="00586B6B">
        <w:tab/>
        <w:t>Overview</w:t>
      </w:r>
      <w:bookmarkEnd w:id="1060"/>
      <w:bookmarkEnd w:id="1061"/>
      <w:bookmarkEnd w:id="1062"/>
      <w:bookmarkEnd w:id="1063"/>
      <w:bookmarkEnd w:id="1064"/>
    </w:p>
    <w:p w14:paraId="4EE886B0" w14:textId="77777777" w:rsidR="00716FEE" w:rsidRPr="00586B6B" w:rsidRDefault="00716FEE" w:rsidP="00716FEE">
      <w:bookmarkStart w:id="1065"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66" w:name="_Toc68899612"/>
      <w:bookmarkStart w:id="1067" w:name="_Toc71214363"/>
      <w:bookmarkStart w:id="1068" w:name="_Toc71722037"/>
      <w:bookmarkStart w:id="1069" w:name="_Toc74859089"/>
      <w:bookmarkStart w:id="1070" w:name="_Toc123800822"/>
      <w:bookmarkEnd w:id="1065"/>
      <w:r w:rsidRPr="00586B6B">
        <w:t>7.6.2</w:t>
      </w:r>
      <w:r w:rsidRPr="00586B6B">
        <w:tab/>
        <w:t>Resource structure</w:t>
      </w:r>
      <w:bookmarkEnd w:id="1066"/>
      <w:bookmarkEnd w:id="1067"/>
      <w:bookmarkEnd w:id="1068"/>
      <w:bookmarkEnd w:id="1069"/>
      <w:bookmarkEnd w:id="107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71"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71"/>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72"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72"/>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73" w:name="_MCCTEMPBM_CRPT71130276___7"/>
            <w:r w:rsidRPr="00586B6B">
              <w:rPr>
                <w:rStyle w:val="HTTPMethod"/>
              </w:rPr>
              <w:t>GET</w:t>
            </w:r>
            <w:bookmarkEnd w:id="1073"/>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74"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75" w:name="_MCCTEMPBM_CRPT71130278___7"/>
            <w:bookmarkEnd w:id="1074"/>
            <w:r w:rsidRPr="00586B6B">
              <w:rPr>
                <w:rStyle w:val="HTTPMethod"/>
              </w:rPr>
              <w:t>PATCH</w:t>
            </w:r>
            <w:bookmarkEnd w:id="1075"/>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76" w:name="_MCCTEMPBM_CRPT71130279___7"/>
            <w:r w:rsidRPr="00586B6B">
              <w:rPr>
                <w:rStyle w:val="HTTPMethod"/>
              </w:rPr>
              <w:t>DELETE</w:t>
            </w:r>
            <w:bookmarkEnd w:id="1076"/>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7"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7"/>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078" w:name="_Toc68899613"/>
      <w:bookmarkStart w:id="1079" w:name="_Toc71214364"/>
      <w:bookmarkStart w:id="1080" w:name="_Toc71722038"/>
      <w:bookmarkStart w:id="1081" w:name="_Toc74859090"/>
      <w:bookmarkStart w:id="1082"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8"/>
      <w:bookmarkEnd w:id="1079"/>
      <w:bookmarkEnd w:id="1080"/>
      <w:bookmarkEnd w:id="1081"/>
      <w:bookmarkEnd w:id="1082"/>
    </w:p>
    <w:p w14:paraId="2C63A906" w14:textId="3879BAB0" w:rsidR="004A63E4" w:rsidRPr="00586B6B" w:rsidRDefault="00733D83" w:rsidP="004A63E4">
      <w:pPr>
        <w:pStyle w:val="Heading4"/>
      </w:pPr>
      <w:bookmarkStart w:id="1083" w:name="_Toc68899614"/>
      <w:bookmarkStart w:id="1084" w:name="_Toc71214365"/>
      <w:bookmarkStart w:id="1085" w:name="_Toc71722039"/>
      <w:bookmarkStart w:id="1086" w:name="_Toc74859091"/>
      <w:bookmarkStart w:id="1087" w:name="_Toc1238008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083"/>
      <w:bookmarkEnd w:id="1084"/>
      <w:bookmarkEnd w:id="1085"/>
      <w:bookmarkEnd w:id="1086"/>
      <w:bookmarkEnd w:id="1087"/>
    </w:p>
    <w:p w14:paraId="0658222D" w14:textId="77777777" w:rsidR="00462E8A" w:rsidRPr="00586B6B" w:rsidRDefault="00462E8A" w:rsidP="001934B4">
      <w:bookmarkStart w:id="1088"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8"/>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089" w:name="_MCCTEMPBM_CRPT71130282___7"/>
            <w:r w:rsidRPr="00586B6B">
              <w:rPr>
                <w:rStyle w:val="Datatypechar"/>
              </w:rPr>
              <w:t>String</w:t>
            </w:r>
            <w:bookmarkEnd w:id="1089"/>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D77940" w14:paraId="0E4D06DF"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7306E938" w14:textId="77777777" w:rsidR="00D77940" w:rsidRDefault="00D77940" w:rsidP="00D77940">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6B2E105D" w14:textId="77777777" w:rsidR="00D77940" w:rsidRDefault="00D77940" w:rsidP="00D77940">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6136A5E9" w14:textId="77777777" w:rsidR="00D77940" w:rsidRDefault="00D77940" w:rsidP="00D77940">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0887CBAB" w14:textId="77777777" w:rsidR="00D77940" w:rsidRPr="009128D9" w:rsidRDefault="00D77940" w:rsidP="00D77940">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C9D0170" w14:textId="77777777" w:rsidR="00D77940" w:rsidRDefault="00D77940" w:rsidP="00D77940">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79161C" w:rsidRPr="00586B6B" w14:paraId="64421825" w14:textId="77777777" w:rsidTr="0079161C">
        <w:tc>
          <w:tcPr>
            <w:tcW w:w="1543" w:type="pct"/>
            <w:shd w:val="clear" w:color="auto" w:fill="auto"/>
          </w:tcPr>
          <w:p w14:paraId="1BD27A7F" w14:textId="1D28619A" w:rsidR="005377C1" w:rsidRPr="00E97EAC" w:rsidRDefault="00934382"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090" w:name="_MCCTEMPBM_CRPT71130283___7"/>
            <w:r w:rsidRPr="00586B6B">
              <w:rPr>
                <w:rStyle w:val="Datatypechar"/>
              </w:rPr>
              <w:t>Object</w:t>
            </w:r>
            <w:bookmarkEnd w:id="1090"/>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091" w:name="_MCCTEMPBM_CRPT71130285___7"/>
            <w:r w:rsidRPr="00586B6B">
              <w:rPr>
                <w:rStyle w:val="Datatypechar"/>
              </w:rPr>
              <w:t>Boolean</w:t>
            </w:r>
            <w:bookmarkEnd w:id="1091"/>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092" w:name="_MCCTEMPBM_CRPT71130286___7"/>
            <w:r>
              <w:rPr>
                <w:rStyle w:val="Datatypechar"/>
              </w:rPr>
              <w:t>Uri</w:t>
            </w:r>
            <w:bookmarkEnd w:id="1092"/>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4773A7" w14:paraId="55F29A29"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5AC44B01" w14:textId="77777777" w:rsidR="004773A7" w:rsidRDefault="004773A7" w:rsidP="004773A7">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77E4C3E" w14:textId="77777777" w:rsidR="004773A7" w:rsidRDefault="004773A7" w:rsidP="004773A7">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33FA910" w14:textId="77777777" w:rsidR="004773A7" w:rsidDel="00CB2A19" w:rsidRDefault="004773A7" w:rsidP="004773A7">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C4589AE" w14:textId="77777777" w:rsidR="004773A7" w:rsidRDefault="004773A7" w:rsidP="004773A7">
            <w:pPr>
              <w:pStyle w:val="Codechar"/>
              <w:rPr>
                <w:lang w:val="en-US"/>
              </w:rPr>
            </w:pPr>
            <w:r>
              <w:rPr>
                <w:lang w:val="en-US"/>
              </w:rPr>
              <w:t>A base URL (i.e. one that includes a scheme, authority and, optionally, path segments) from which content is ingested at reference point M2d for this ingest configuration.</w:t>
            </w:r>
          </w:p>
          <w:p w14:paraId="52BF9AE6" w14:textId="77777777" w:rsidR="004773A7" w:rsidRDefault="004773A7" w:rsidP="004773A7">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1BA64D5D" w14:textId="77777777" w:rsidR="004773A7" w:rsidRDefault="004773A7" w:rsidP="004773A7">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79161C" w:rsidRPr="00586B6B" w14:paraId="7C770F91" w14:textId="77777777" w:rsidTr="0079161C">
        <w:tc>
          <w:tcPr>
            <w:tcW w:w="1543" w:type="pct"/>
            <w:shd w:val="clear" w:color="auto" w:fill="auto"/>
          </w:tcPr>
          <w:p w14:paraId="031C7F6A" w14:textId="31351BA6" w:rsidR="005377C1" w:rsidRPr="00E97EAC" w:rsidRDefault="00934382"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093" w:name="_MCCTEMPBM_CRPT71130288___7"/>
            <w:r>
              <w:rPr>
                <w:rStyle w:val="Datatypechar"/>
              </w:rPr>
              <w:t>A</w:t>
            </w:r>
            <w:r w:rsidR="005377C1" w:rsidRPr="00586B6B">
              <w:rPr>
                <w:rStyle w:val="Datatypechar"/>
              </w:rPr>
              <w:t>rray(Object)</w:t>
            </w:r>
            <w:bookmarkEnd w:id="1093"/>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094" w:name="_MCCTEMPBM_CRPT71130289___7"/>
            <w:r>
              <w:rPr>
                <w:rStyle w:val="Datatypechar"/>
              </w:rPr>
              <w:t>ResourceId</w:t>
            </w:r>
            <w:bookmarkEnd w:id="1094"/>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tab/>
              <w:t>supplementary‌Distribution‌Networks</w:t>
            </w:r>
          </w:p>
        </w:tc>
        <w:tc>
          <w:tcPr>
            <w:tcW w:w="884" w:type="pct"/>
            <w:shd w:val="clear" w:color="auto" w:fill="auto"/>
          </w:tcPr>
          <w:p w14:paraId="0A6C0858" w14:textId="4D6D50E6" w:rsidR="00156C06" w:rsidRDefault="00156C06" w:rsidP="00156C06">
            <w:pPr>
              <w:pStyle w:val="TAL"/>
              <w:rPr>
                <w:rStyle w:val="Datatypechar"/>
              </w:rPr>
            </w:pPr>
            <w:bookmarkStart w:id="1095" w:name="_MCCTEMPBM_CRPT71130290___7"/>
            <w:r>
              <w:rPr>
                <w:rStyle w:val="Datatypechar"/>
                <w:lang w:val="en-US"/>
              </w:rPr>
              <w:t>Array(</w:t>
            </w:r>
            <w:r w:rsidR="00F659F7">
              <w:rPr>
                <w:rStyle w:val="Datatypechar"/>
                <w:lang w:val="en-US"/>
              </w:rPr>
              <w:t>&lt;</w:t>
            </w:r>
            <w:r>
              <w:rPr>
                <w:rStyle w:val="Datatypechar"/>
                <w:lang w:val="en-US"/>
              </w:rPr>
              <w:t>Distribution‌NetworkT</w:t>
            </w:r>
            <w:r>
              <w:rPr>
                <w:rStyle w:val="Datatypechar"/>
              </w:rPr>
              <w:t>ype</w:t>
            </w:r>
            <w:r w:rsidR="00F659F7">
              <w:rPr>
                <w:rStyle w:val="Datatypechar"/>
              </w:rPr>
              <w:t>,</w:t>
            </w:r>
            <w:r>
              <w:rPr>
                <w:rStyle w:val="Datatypechar"/>
              </w:rPr>
              <w:t xml:space="preserve"> DistributionMode</w:t>
            </w:r>
            <w:r w:rsidR="00F659F7">
              <w:rPr>
                <w:rStyle w:val="Datatypechar"/>
              </w:rPr>
              <w:t>&gt;</w:t>
            </w:r>
            <w:bookmarkEnd w:id="1095"/>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040FDA6C" w14:textId="5B90DFD2" w:rsidR="00156C06" w:rsidRDefault="00156C06" w:rsidP="00156C06">
            <w:pPr>
              <w:pStyle w:val="TAL"/>
              <w:rPr>
                <w:lang w:val="en-US"/>
              </w:rPr>
            </w:pPr>
            <w:r>
              <w:rPr>
                <w:lang w:val="en-US"/>
              </w:rPr>
              <w:t xml:space="preserve">Specifies that the content for this distribution configuration is to be distributed via one of more supplementary networks. Each member of the array </w:t>
            </w:r>
            <w:r w:rsidR="004773A7">
              <w:rPr>
                <w:lang w:val="en-US"/>
              </w:rPr>
              <w:t xml:space="preserve">is a duple </w:t>
            </w:r>
            <w:r>
              <w:rPr>
                <w:lang w:val="en-US"/>
              </w:rPr>
              <w:t>map</w:t>
            </w:r>
            <w:r w:rsidR="003E1FFA">
              <w:rPr>
                <w:lang w:val="en-US"/>
              </w:rPr>
              <w:t>ping</w:t>
            </w:r>
            <w:r>
              <w:rPr>
                <w:lang w:val="en-US"/>
              </w:rPr>
              <w:t xml:space="preserve"> a type of distribution network to a mode of distribution.</w:t>
            </w:r>
          </w:p>
          <w:p w14:paraId="32E3723E" w14:textId="7DDCA186" w:rsidR="003E1FFA" w:rsidRPr="00586B6B" w:rsidRDefault="003E1FFA" w:rsidP="00F659F7">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096" w:name="_MCCTEMPBM_CRPT71130291___7"/>
            <w:r w:rsidRPr="00586B6B">
              <w:rPr>
                <w:rStyle w:val="Datatypechar"/>
              </w:rPr>
              <w:t>String</w:t>
            </w:r>
            <w:bookmarkEnd w:id="1096"/>
          </w:p>
        </w:tc>
        <w:tc>
          <w:tcPr>
            <w:tcW w:w="662" w:type="pct"/>
          </w:tcPr>
          <w:p w14:paraId="0A64C1EC" w14:textId="5FE76469" w:rsidR="00156C06" w:rsidRPr="00586B6B" w:rsidRDefault="004773A7" w:rsidP="00156C06">
            <w:pPr>
              <w:pStyle w:val="TAC"/>
            </w:pPr>
            <w:r>
              <w:t>0</w:t>
            </w:r>
            <w:r w:rsidR="00156C06" w:rsidRPr="00586B6B">
              <w:t>..1</w:t>
            </w:r>
          </w:p>
        </w:tc>
        <w:tc>
          <w:tcPr>
            <w:tcW w:w="1911" w:type="pct"/>
            <w:shd w:val="clear" w:color="auto" w:fill="auto"/>
          </w:tcPr>
          <w:p w14:paraId="26455AD6" w14:textId="59B87C30"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w:t>
            </w:r>
            <w:r w:rsidR="004773A7">
              <w:t xml:space="preserve">ully </w:t>
            </w:r>
            <w:r w:rsidRPr="00586B6B">
              <w:t>Q</w:t>
            </w:r>
            <w:r w:rsidR="004773A7">
              <w:t xml:space="preserve">ualified </w:t>
            </w:r>
            <w:r w:rsidRPr="00586B6B">
              <w:t>D</w:t>
            </w:r>
            <w:r w:rsidR="004773A7">
              <w:t xml:space="preserve">omain </w:t>
            </w:r>
            <w:r w:rsidRPr="00586B6B">
              <w:t>N</w:t>
            </w:r>
            <w:r w:rsidR="004773A7">
              <w:t>ame</w:t>
            </w:r>
            <w:r w:rsidRPr="00586B6B">
              <w:t xml:space="preserve">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097" w:name="_MCCTEMPBM_CRPT71130292___7"/>
            <w:r w:rsidRPr="00586B6B">
              <w:rPr>
                <w:rStyle w:val="Datatypechar"/>
              </w:rPr>
              <w:t>String</w:t>
            </w:r>
            <w:bookmarkEnd w:id="1097"/>
          </w:p>
        </w:tc>
        <w:tc>
          <w:tcPr>
            <w:tcW w:w="662" w:type="pct"/>
          </w:tcPr>
          <w:p w14:paraId="26C4B9ED" w14:textId="4B040A47" w:rsidR="00156C06" w:rsidRPr="00586B6B" w:rsidRDefault="003E1FFA" w:rsidP="00156C06">
            <w:pPr>
              <w:pStyle w:val="TAC"/>
            </w:pPr>
            <w:r>
              <w:t>0</w:t>
            </w:r>
            <w:r w:rsidR="00156C06" w:rsidRPr="00586B6B">
              <w:t>..1</w:t>
            </w:r>
          </w:p>
        </w:tc>
        <w:tc>
          <w:tcPr>
            <w:tcW w:w="1911" w:type="pct"/>
            <w:shd w:val="clear" w:color="auto" w:fill="auto"/>
          </w:tcPr>
          <w:p w14:paraId="641D8A9E" w14:textId="750B227A" w:rsidR="00156C06" w:rsidRPr="00586B6B" w:rsidRDefault="00156C06" w:rsidP="00156C06">
            <w:pPr>
              <w:pStyle w:val="TAL"/>
            </w:pPr>
            <w:r w:rsidRPr="00586B6B">
              <w:t xml:space="preserve">The 5GMSd Application Provider may assign another </w:t>
            </w:r>
            <w:r w:rsidR="003E1FFA">
              <w:rPr>
                <w:rStyle w:val="TALChar"/>
              </w:rPr>
              <w:t>Fully-Qualified Domain Name</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3E1FFA" w14:paraId="4BC97CBC" w14:textId="77777777" w:rsidTr="003E1FFA">
        <w:tc>
          <w:tcPr>
            <w:tcW w:w="1543" w:type="pct"/>
            <w:tcBorders>
              <w:top w:val="single" w:sz="4" w:space="0" w:color="000000"/>
              <w:left w:val="single" w:sz="4" w:space="0" w:color="000000"/>
              <w:bottom w:val="single" w:sz="4" w:space="0" w:color="000000"/>
              <w:right w:val="single" w:sz="4" w:space="0" w:color="000000"/>
            </w:tcBorders>
          </w:tcPr>
          <w:p w14:paraId="15FF4F43" w14:textId="77777777" w:rsidR="003E1FFA" w:rsidRDefault="003E1FFA" w:rsidP="003E1FFA">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7E9076F5" w14:textId="77777777" w:rsidR="003E1FFA" w:rsidRDefault="003E1FFA" w:rsidP="003E1FFA">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73088FF" w14:textId="77777777" w:rsidR="003E1FFA" w:rsidDel="00104A69" w:rsidRDefault="003E1FFA" w:rsidP="003E1FF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C045901" w14:textId="77777777" w:rsidR="003E1FFA" w:rsidRDefault="003E1FFA" w:rsidP="003E1FFA">
            <w:pPr>
              <w:pStyle w:val="Codechar"/>
              <w:rPr>
                <w:lang w:val="en-US"/>
              </w:rPr>
            </w:pPr>
            <w:r>
              <w:rPr>
                <w:lang w:val="en-US"/>
              </w:rPr>
              <w:t>A base URL (i.e. one that includes a scheme, authority and, optionally, path segments) from which content is made available to 5GMS Clients at reference point M4d for this distribution configuration.</w:t>
            </w:r>
          </w:p>
          <w:p w14:paraId="7DD7684E" w14:textId="77777777" w:rsidR="003E1FFA" w:rsidRDefault="003E1FFA" w:rsidP="003E1FFA">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156C06" w:rsidRPr="00586B6B" w14:paraId="4E7AC7AB" w14:textId="77777777" w:rsidTr="0079161C">
        <w:tc>
          <w:tcPr>
            <w:tcW w:w="1543" w:type="pct"/>
            <w:shd w:val="clear" w:color="auto" w:fill="auto"/>
          </w:tcPr>
          <w:p w14:paraId="2F6E3A94" w14:textId="5D728CD0" w:rsidR="00156C06" w:rsidRPr="00E97EAC" w:rsidRDefault="00156C06" w:rsidP="00156C06">
            <w:pPr>
              <w:pStyle w:val="TAL"/>
              <w:rPr>
                <w:rStyle w:val="Code"/>
              </w:rPr>
            </w:pPr>
            <w:r w:rsidRPr="00E97EAC">
              <w:rPr>
                <w:rStyle w:val="Code"/>
              </w:rPr>
              <w:tab/>
            </w:r>
            <w:r w:rsidR="00934382">
              <w:rPr>
                <w:rStyle w:val="Code"/>
              </w:rPr>
              <w:t>p</w:t>
            </w:r>
            <w:r w:rsidRPr="00E97EAC">
              <w:rPr>
                <w:rStyle w:val="Code"/>
              </w:rPr>
              <w:t>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098" w:name="_MCCTEMPBM_CRPT71130293___7"/>
            <w:r>
              <w:rPr>
                <w:rStyle w:val="Datatypechar"/>
              </w:rPr>
              <w:t>A</w:t>
            </w:r>
            <w:r w:rsidRPr="00586B6B">
              <w:rPr>
                <w:rStyle w:val="Datatypechar"/>
              </w:rPr>
              <w:t>rray(Object)</w:t>
            </w:r>
            <w:bookmarkEnd w:id="1098"/>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099" w:name="_MCCTEMPBM_CRPT71130294___7"/>
            <w:r w:rsidRPr="00586B6B">
              <w:rPr>
                <w:rStyle w:val="Datatypechar"/>
              </w:rPr>
              <w:t>String</w:t>
            </w:r>
            <w:bookmarkEnd w:id="1099"/>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100" w:name="_MCCTEMPBM_CRPT71130295___7"/>
            <w:r w:rsidRPr="00586B6B">
              <w:rPr>
                <w:rStyle w:val="Datatypechar"/>
              </w:rPr>
              <w:t>String</w:t>
            </w:r>
            <w:bookmarkEnd w:id="1100"/>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E90FBC8" w:rsidR="00156C06" w:rsidRPr="00586B6B" w:rsidRDefault="00156C06" w:rsidP="00156C06">
            <w:pPr>
              <w:pStyle w:val="TALcontinuation"/>
              <w:spacing w:before="60"/>
            </w:pPr>
            <w:r w:rsidRPr="00586B6B">
              <w:t xml:space="preserve">In the case of Pull-based ingest, </w:t>
            </w:r>
            <w:r w:rsidR="00934382">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6B17D091" w:rsidR="00156C06" w:rsidRPr="00E97EAC" w:rsidRDefault="00156C06" w:rsidP="00156C06">
            <w:pPr>
              <w:pStyle w:val="TAL"/>
              <w:rPr>
                <w:rStyle w:val="Code"/>
              </w:rPr>
            </w:pPr>
            <w:r w:rsidRPr="00E97EAC">
              <w:rPr>
                <w:rStyle w:val="Code"/>
              </w:rPr>
              <w:tab/>
            </w:r>
            <w:r w:rsidR="00934382">
              <w:rPr>
                <w:rStyle w:val="Code"/>
              </w:rPr>
              <w:t>c</w:t>
            </w:r>
            <w:r w:rsidRPr="00E97EAC">
              <w:rPr>
                <w:rStyle w:val="Code"/>
              </w:rPr>
              <w:t>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101" w:name="_MCCTEMPBM_CRPT71130296___7"/>
            <w:r w:rsidRPr="00586B6B">
              <w:rPr>
                <w:rStyle w:val="Datatypechar"/>
              </w:rPr>
              <w:t>Array(Object)</w:t>
            </w:r>
            <w:bookmarkEnd w:id="1101"/>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102" w:name="_MCCTEMPBM_CRPT71130297___7"/>
            <w:r w:rsidRPr="00586B6B">
              <w:rPr>
                <w:rStyle w:val="Datatypechar"/>
              </w:rPr>
              <w:t>String</w:t>
            </w:r>
            <w:bookmarkEnd w:id="1102"/>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0BA92B43" w:rsidR="00156C06" w:rsidRPr="00E97EAC" w:rsidRDefault="00156C06" w:rsidP="00156C06">
            <w:pPr>
              <w:pStyle w:val="TAL"/>
              <w:rPr>
                <w:rStyle w:val="Code"/>
              </w:rPr>
            </w:pPr>
            <w:r w:rsidRPr="00E97EAC">
              <w:rPr>
                <w:rStyle w:val="Code"/>
              </w:rPr>
              <w:tab/>
            </w:r>
            <w:r>
              <w:rPr>
                <w:rStyle w:val="Code"/>
              </w:rPr>
              <w:tab/>
            </w:r>
            <w:r w:rsidR="00934382">
              <w:rPr>
                <w:rStyle w:val="Code"/>
              </w:rPr>
              <w:t>c</w:t>
            </w:r>
            <w:r w:rsidRPr="00E97EAC">
              <w:rPr>
                <w:rStyle w:val="Code"/>
              </w:rPr>
              <w:t>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103" w:name="_MCCTEMPBM_CRPT71130298___7"/>
            <w:r w:rsidRPr="00586B6B">
              <w:rPr>
                <w:rStyle w:val="Datatypechar"/>
              </w:rPr>
              <w:t>Object</w:t>
            </w:r>
            <w:bookmarkEnd w:id="1103"/>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3ED620F"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00745FA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6955041D"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104" w:name="_MCCTEMPBM_CRPT71130299___7"/>
            <w:r w:rsidRPr="00586B6B">
              <w:rPr>
                <w:rStyle w:val="Datatypechar"/>
              </w:rPr>
              <w:t>Array(Integer)</w:t>
            </w:r>
            <w:bookmarkEnd w:id="1104"/>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4D7C68B" w:rsidR="00156C06" w:rsidRPr="00586B6B" w:rsidRDefault="00156C06" w:rsidP="00156C06">
            <w:pPr>
              <w:pStyle w:val="TAL"/>
            </w:pPr>
            <w:r w:rsidRPr="00586B6B">
              <w:t xml:space="preserve">The set of HTTP origin response status codes to which these </w:t>
            </w:r>
            <w:r w:rsidR="00745FA8">
              <w:rPr>
                <w:rStyle w:val="Code"/>
              </w:rPr>
              <w:t>c</w:t>
            </w:r>
            <w:r w:rsidRPr="00D41AA2">
              <w:rPr>
                <w:rStyle w:val="Code"/>
              </w:rPr>
              <w:t>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4F6A84F4"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105" w:name="_MCCTEMPBM_CRPT71130300___7"/>
            <w:r w:rsidRPr="00586B6B">
              <w:rPr>
                <w:rStyle w:val="Datatypechar"/>
              </w:rPr>
              <w:t>Boolean</w:t>
            </w:r>
            <w:bookmarkEnd w:id="1105"/>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5E6AD79E"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106" w:name="_MCCTEMPBM_CRPT71130301___7"/>
            <w:r w:rsidRPr="00586B6B">
              <w:rPr>
                <w:rStyle w:val="Datatypechar"/>
              </w:rPr>
              <w:t>Integer</w:t>
            </w:r>
            <w:bookmarkEnd w:id="1106"/>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14E8AE52" w:rsidR="00156C06" w:rsidRPr="00E97EAC" w:rsidRDefault="00156C06" w:rsidP="00156C06">
            <w:pPr>
              <w:pStyle w:val="TAL"/>
              <w:rPr>
                <w:rStyle w:val="Code"/>
              </w:rPr>
            </w:pPr>
            <w:r w:rsidRPr="00E97EAC">
              <w:rPr>
                <w:rStyle w:val="Code"/>
              </w:rPr>
              <w:tab/>
            </w:r>
            <w:r w:rsidR="00745FA8">
              <w:rPr>
                <w:rStyle w:val="Code"/>
              </w:rPr>
              <w:t>g</w:t>
            </w:r>
            <w:r w:rsidRPr="00E97EAC">
              <w:rPr>
                <w:rStyle w:val="Code"/>
              </w:rPr>
              <w:t>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107" w:name="_MCCTEMPBM_CRPT71130302___7"/>
            <w:r w:rsidRPr="00586B6B">
              <w:rPr>
                <w:rStyle w:val="Datatypechar"/>
              </w:rPr>
              <w:t>Object</w:t>
            </w:r>
            <w:bookmarkEnd w:id="1107"/>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108" w:name="_MCCTEMPBM_CRPT71130303___7"/>
            <w:r w:rsidRPr="00586B6B">
              <w:rPr>
                <w:rStyle w:val="Datatypechar"/>
              </w:rPr>
              <w:t>U</w:t>
            </w:r>
            <w:r>
              <w:rPr>
                <w:rStyle w:val="Datatypechar"/>
              </w:rPr>
              <w:t>ri</w:t>
            </w:r>
            <w:bookmarkEnd w:id="1108"/>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09" w:name="_MCCTEMPBM_CRPT71130304___7"/>
            <w:r w:rsidRPr="00586B6B">
              <w:rPr>
                <w:rStyle w:val="Datatypechar"/>
              </w:rPr>
              <w:t>Array(String)</w:t>
            </w:r>
            <w:bookmarkEnd w:id="1109"/>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3D7441F4" w:rsidR="00156C06" w:rsidRPr="00E97EAC" w:rsidRDefault="00156C06" w:rsidP="00156C06">
            <w:pPr>
              <w:pStyle w:val="TAL"/>
              <w:rPr>
                <w:rStyle w:val="Code"/>
              </w:rPr>
            </w:pPr>
            <w:r w:rsidRPr="00E97EAC">
              <w:rPr>
                <w:rStyle w:val="Code"/>
              </w:rPr>
              <w:tab/>
            </w:r>
            <w:r w:rsidR="00013FF7">
              <w:rPr>
                <w:rStyle w:val="Code"/>
              </w:rPr>
              <w:t>u</w:t>
            </w:r>
            <w:r w:rsidR="00013FF7" w:rsidRPr="00E97EAC">
              <w:rPr>
                <w:rStyle w:val="Code"/>
              </w:rPr>
              <w:t>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110" w:name="_MCCTEMPBM_CRPT71130305___7"/>
            <w:r w:rsidRPr="00586B6B">
              <w:rPr>
                <w:rStyle w:val="Datatypechar"/>
              </w:rPr>
              <w:t>Object</w:t>
            </w:r>
            <w:bookmarkEnd w:id="1110"/>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111" w:name="_MCCTEMPBM_CRPT71130306___7"/>
            <w:r w:rsidRPr="00586B6B">
              <w:rPr>
                <w:rStyle w:val="Datatypechar"/>
              </w:rPr>
              <w:t>String</w:t>
            </w:r>
            <w:bookmarkEnd w:id="1111"/>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1F63CBCD" w:rsidR="00156C06" w:rsidRPr="00586B6B" w:rsidRDefault="00156C06" w:rsidP="00156C06">
            <w:pPr>
              <w:pStyle w:val="TAL"/>
            </w:pPr>
            <w:r w:rsidRPr="00586B6B">
              <w:t xml:space="preserve">A pattern that shall be used </w:t>
            </w:r>
            <w:r w:rsidR="003E1FFA">
              <w:rPr>
                <w:lang w:val="en-US"/>
              </w:rPr>
              <w:t xml:space="preserve"> by the 5GMSd AS </w:t>
            </w:r>
            <w:r w:rsidRPr="00586B6B">
              <w:t>to match M4d media resource URLs. The 5GMSd AS shall not serve a matching media resource at M4d unless it includes a valid authentication token</w:t>
            </w:r>
            <w:r w:rsidR="003E1FFA">
              <w:rPr>
                <w:lang w:val="en-US"/>
              </w:rPr>
              <w:t xml:space="preserve"> calculated over the portion of the M4d request URL that matches this pattern</w:t>
            </w:r>
            <w:r w:rsidRPr="00586B6B">
              <w:t>.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112" w:name="_MCCTEMPBM_CRPT71130307___7"/>
            <w:r w:rsidRPr="00586B6B">
              <w:rPr>
                <w:rStyle w:val="Datatypechar"/>
              </w:rPr>
              <w:t>String</w:t>
            </w:r>
            <w:bookmarkEnd w:id="1112"/>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113" w:name="_MCCTEMPBM_CRPT71130308___7"/>
            <w:r w:rsidRPr="00586B6B">
              <w:rPr>
                <w:rStyle w:val="Datatypechar"/>
              </w:rPr>
              <w:t>String</w:t>
            </w:r>
            <w:bookmarkEnd w:id="1113"/>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14" w:name="_MCCTEMPBM_CRPT71130309___7"/>
            <w:r w:rsidRPr="00586B6B">
              <w:rPr>
                <w:rStyle w:val="Datatypechar"/>
              </w:rPr>
              <w:t>String</w:t>
            </w:r>
            <w:bookmarkEnd w:id="1114"/>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3012F007" w:rsidR="00156C06" w:rsidRPr="00586B6B" w:rsidRDefault="00156C06" w:rsidP="00156C06">
            <w:pPr>
              <w:pStyle w:val="TAL"/>
            </w:pPr>
            <w:r w:rsidRPr="00586B6B">
              <w:t xml:space="preserve">The shared secret between the 5GMSd Application Provider and the 5GMSd AS for this </w:t>
            </w:r>
            <w:r w:rsidR="00013FF7">
              <w:rPr>
                <w:rStyle w:val="Code"/>
              </w:rPr>
              <w:t>d</w:t>
            </w:r>
            <w:r w:rsidRPr="00D41AA2">
              <w:rPr>
                <w:rStyle w:val="Code"/>
              </w:rPr>
              <w:t>istributionConfiguration</w:t>
            </w:r>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115" w:name="_MCCTEMPBM_CRPT71130310___7"/>
            <w:r w:rsidRPr="00586B6B">
              <w:rPr>
                <w:rStyle w:val="Datatypechar"/>
              </w:rPr>
              <w:t>String</w:t>
            </w:r>
            <w:bookmarkEnd w:id="1115"/>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116" w:name="_MCCTEMPBM_CRPT71130311___7"/>
            <w:r w:rsidRPr="00586B6B">
              <w:rPr>
                <w:rStyle w:val="Datatypechar"/>
              </w:rPr>
              <w:t>Boolean</w:t>
            </w:r>
            <w:bookmarkEnd w:id="1116"/>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117" w:name="_MCCTEMPBM_CRPT71130312___7"/>
            <w:r w:rsidRPr="00586B6B">
              <w:rPr>
                <w:rStyle w:val="Datatypechar"/>
              </w:rPr>
              <w:t>String</w:t>
            </w:r>
            <w:bookmarkEnd w:id="1117"/>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118" w:name="_MCCTEMPBM_CRPT71130313___7"/>
            <w:r>
              <w:rPr>
                <w:rStyle w:val="Datatypechar"/>
              </w:rPr>
              <w:t>ResourceId</w:t>
            </w:r>
            <w:bookmarkEnd w:id="1118"/>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119" w:name="_Toc123800825"/>
      <w:r>
        <w:t>7.6.3.2</w:t>
      </w:r>
      <w:r>
        <w:tab/>
        <w:t>DistributionNetworkType enumeration</w:t>
      </w:r>
      <w:bookmarkEnd w:id="1119"/>
    </w:p>
    <w:p w14:paraId="12AAB4C5" w14:textId="77777777" w:rsidR="0091007D" w:rsidRDefault="00156C06" w:rsidP="0091007D">
      <w:pPr>
        <w:keepNext/>
      </w:pPr>
      <w:bookmarkStart w:id="1120"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21" w:name="_MCCTEMPBM_CRPT71130315___4"/>
      <w:bookmarkEnd w:id="1120"/>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21"/>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22" w:name="_Toc123800826"/>
      <w:r>
        <w:t>7.6.3.3</w:t>
      </w:r>
      <w:r>
        <w:tab/>
        <w:t>DistributionMode enumeration</w:t>
      </w:r>
      <w:bookmarkEnd w:id="1122"/>
    </w:p>
    <w:p w14:paraId="5CFBF27C" w14:textId="76A5179C" w:rsidR="00156C06" w:rsidRDefault="00156C06" w:rsidP="00156C06">
      <w:pPr>
        <w:keepNext/>
      </w:pPr>
      <w:bookmarkStart w:id="1123" w:name="_MCCTEMPBM_CRPT71130316___7"/>
      <w:r>
        <w:t xml:space="preserve">The data model for the </w:t>
      </w:r>
      <w:r>
        <w:rPr>
          <w:rStyle w:val="Code"/>
        </w:rPr>
        <w:t xml:space="preserve">DistributionMode </w:t>
      </w:r>
      <w:r>
        <w:t>enumeration is specified in Table 7.6.3.</w:t>
      </w:r>
      <w:r w:rsidR="001934B4">
        <w:t>3</w:t>
      </w:r>
      <w:r>
        <w:t>-1 below:</w:t>
      </w:r>
    </w:p>
    <w:bookmarkEnd w:id="1123"/>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24" w:name="_Toc68899615"/>
      <w:bookmarkStart w:id="1125" w:name="_Toc71214366"/>
      <w:bookmarkStart w:id="1126" w:name="_Toc71722040"/>
      <w:bookmarkStart w:id="1127" w:name="_Toc74859092"/>
      <w:bookmarkStart w:id="1128" w:name="_Toc123800827"/>
      <w:r w:rsidRPr="00586B6B">
        <w:t>7.6</w:t>
      </w:r>
      <w:r w:rsidR="00A93F4C" w:rsidRPr="00586B6B">
        <w:t>.4</w:t>
      </w:r>
      <w:r w:rsidR="00A93F4C" w:rsidRPr="00586B6B">
        <w:tab/>
        <w:t>Operations</w:t>
      </w:r>
      <w:bookmarkEnd w:id="1124"/>
      <w:bookmarkEnd w:id="1125"/>
      <w:bookmarkEnd w:id="1126"/>
      <w:bookmarkEnd w:id="1127"/>
      <w:bookmarkEnd w:id="1128"/>
    </w:p>
    <w:p w14:paraId="3962228F" w14:textId="4F253CCE" w:rsidR="00A93F4C" w:rsidRPr="00586B6B" w:rsidRDefault="00733D83" w:rsidP="00615896">
      <w:pPr>
        <w:pStyle w:val="Heading4"/>
      </w:pPr>
      <w:bookmarkStart w:id="1129" w:name="_Toc68899616"/>
      <w:bookmarkStart w:id="1130" w:name="_Toc71214367"/>
      <w:bookmarkStart w:id="1131" w:name="_Toc71722041"/>
      <w:bookmarkStart w:id="1132" w:name="_Toc74859093"/>
      <w:bookmarkStart w:id="1133" w:name="_Toc123800828"/>
      <w:r w:rsidRPr="00586B6B">
        <w:t>7.6</w:t>
      </w:r>
      <w:r w:rsidR="00A93F4C" w:rsidRPr="00586B6B">
        <w:t>.4.1</w:t>
      </w:r>
      <w:r w:rsidR="00A93F4C" w:rsidRPr="00586B6B">
        <w:tab/>
        <w:t>Overview</w:t>
      </w:r>
      <w:bookmarkEnd w:id="1129"/>
      <w:bookmarkEnd w:id="1130"/>
      <w:bookmarkEnd w:id="1131"/>
      <w:bookmarkEnd w:id="1132"/>
      <w:bookmarkEnd w:id="1133"/>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34" w:name="_Toc68899617"/>
      <w:bookmarkStart w:id="1135" w:name="_Toc71214368"/>
      <w:bookmarkStart w:id="1136" w:name="_Toc71722042"/>
      <w:bookmarkStart w:id="1137" w:name="_Toc74859094"/>
      <w:bookmarkStart w:id="1138" w:name="_Toc123800829"/>
      <w:r w:rsidRPr="00586B6B">
        <w:t>7.6</w:t>
      </w:r>
      <w:r w:rsidR="00A93F4C" w:rsidRPr="00586B6B">
        <w:t>.4.2</w:t>
      </w:r>
      <w:r w:rsidR="00A93F4C" w:rsidRPr="00586B6B">
        <w:tab/>
        <w:t>C</w:t>
      </w:r>
      <w:r w:rsidR="00EF1CD1" w:rsidRPr="00586B6B">
        <w:t>ontent c</w:t>
      </w:r>
      <w:r w:rsidR="00A93F4C" w:rsidRPr="00586B6B">
        <w:t>aching</w:t>
      </w:r>
      <w:bookmarkEnd w:id="1134"/>
      <w:bookmarkEnd w:id="1135"/>
      <w:bookmarkEnd w:id="1136"/>
      <w:bookmarkEnd w:id="1137"/>
      <w:bookmarkEnd w:id="1138"/>
    </w:p>
    <w:p w14:paraId="655CE185" w14:textId="75550095" w:rsidR="00A93F4C" w:rsidRPr="00586B6B" w:rsidRDefault="004706F6" w:rsidP="00A93F4C">
      <w:bookmarkStart w:id="1139"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40" w:name="_Toc68899618"/>
      <w:bookmarkStart w:id="1141" w:name="_Toc71214369"/>
      <w:bookmarkStart w:id="1142" w:name="_Toc71722043"/>
      <w:bookmarkStart w:id="1143" w:name="_Toc74859095"/>
      <w:bookmarkStart w:id="1144" w:name="_Toc123800830"/>
      <w:bookmarkEnd w:id="1139"/>
      <w:r w:rsidRPr="00586B6B">
        <w:t>7.6</w:t>
      </w:r>
      <w:r w:rsidR="00A93F4C" w:rsidRPr="00586B6B">
        <w:t>.4.3</w:t>
      </w:r>
      <w:r w:rsidR="00A93F4C" w:rsidRPr="00586B6B">
        <w:tab/>
      </w:r>
      <w:r w:rsidR="00EF1CD1" w:rsidRPr="00586B6B">
        <w:t>Cache p</w:t>
      </w:r>
      <w:r w:rsidR="00A93F4C" w:rsidRPr="00586B6B">
        <w:t>urging</w:t>
      </w:r>
      <w:bookmarkEnd w:id="1140"/>
      <w:bookmarkEnd w:id="1141"/>
      <w:bookmarkEnd w:id="1142"/>
      <w:bookmarkEnd w:id="1143"/>
      <w:bookmarkEnd w:id="1144"/>
    </w:p>
    <w:p w14:paraId="274D3102" w14:textId="77777777" w:rsidR="00A93F4C" w:rsidRPr="00586B6B" w:rsidRDefault="00A93F4C" w:rsidP="00A93F4C">
      <w:bookmarkStart w:id="1145"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145"/>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146" w:name="_Toc68899619"/>
      <w:bookmarkStart w:id="1147" w:name="_Toc71214370"/>
      <w:bookmarkStart w:id="1148" w:name="_Toc71722044"/>
      <w:bookmarkStart w:id="1149" w:name="_Toc74859096"/>
      <w:bookmarkStart w:id="1150" w:name="_Toc123800831"/>
      <w:r w:rsidRPr="00586B6B">
        <w:t>7.6</w:t>
      </w:r>
      <w:r w:rsidR="00A93F4C" w:rsidRPr="00586B6B">
        <w:t>.4.4</w:t>
      </w:r>
      <w:r w:rsidR="00A93F4C" w:rsidRPr="00586B6B">
        <w:tab/>
      </w:r>
      <w:r w:rsidR="006C1D21" w:rsidRPr="00586B6B">
        <w:t>Content p</w:t>
      </w:r>
      <w:r w:rsidR="00A93F4C" w:rsidRPr="00586B6B">
        <w:t>rocessing</w:t>
      </w:r>
      <w:bookmarkEnd w:id="1146"/>
      <w:bookmarkEnd w:id="1147"/>
      <w:bookmarkEnd w:id="1148"/>
      <w:bookmarkEnd w:id="1149"/>
      <w:bookmarkEnd w:id="115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51" w:name="_Toc68899620"/>
      <w:bookmarkStart w:id="1152" w:name="_Toc71214371"/>
      <w:bookmarkStart w:id="1153" w:name="_Toc71722045"/>
      <w:bookmarkStart w:id="1154" w:name="_Toc74859097"/>
      <w:bookmarkStart w:id="1155" w:name="_Toc123800832"/>
      <w:r w:rsidRPr="00586B6B">
        <w:t>7.6</w:t>
      </w:r>
      <w:r w:rsidR="00A93F4C" w:rsidRPr="00586B6B">
        <w:t>.4.5</w:t>
      </w:r>
      <w:r w:rsidR="00A93F4C" w:rsidRPr="00586B6B">
        <w:tab/>
        <w:t xml:space="preserve">URL </w:t>
      </w:r>
      <w:r w:rsidR="004F6A95" w:rsidRPr="00586B6B">
        <w:t>s</w:t>
      </w:r>
      <w:r w:rsidR="00A93F4C" w:rsidRPr="00586B6B">
        <w:t>igning</w:t>
      </w:r>
      <w:bookmarkEnd w:id="1151"/>
      <w:bookmarkEnd w:id="1152"/>
      <w:bookmarkEnd w:id="1153"/>
      <w:bookmarkEnd w:id="1154"/>
      <w:bookmarkEnd w:id="115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56"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56"/>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57"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58" w:name="_MCCTEMPBM_CRPT71130321___7"/>
      <w:bookmarkEnd w:id="1157"/>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158"/>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59"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60" w:name="_MCCTEMPBM_CRPT71130323___7"/>
      <w:bookmarkEnd w:id="1159"/>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61" w:name="_MCCTEMPBM_CRPT71130324___7"/>
      <w:bookmarkEnd w:id="1160"/>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62" w:name="_Toc68899621"/>
      <w:bookmarkStart w:id="1163" w:name="_Toc71214372"/>
      <w:bookmarkStart w:id="1164" w:name="_Toc71722046"/>
      <w:bookmarkStart w:id="1165" w:name="_Toc74859098"/>
      <w:bookmarkStart w:id="1166" w:name="_Toc123800833"/>
      <w:bookmarkEnd w:id="1161"/>
      <w:r w:rsidRPr="00586B6B">
        <w:t>7.6</w:t>
      </w:r>
      <w:r w:rsidR="00A93F4C" w:rsidRPr="00586B6B">
        <w:t>.4.6</w:t>
      </w:r>
      <w:r w:rsidR="00A93F4C" w:rsidRPr="00586B6B">
        <w:tab/>
        <w:t>Geofencing</w:t>
      </w:r>
      <w:bookmarkEnd w:id="1162"/>
      <w:bookmarkEnd w:id="1163"/>
      <w:bookmarkEnd w:id="1164"/>
      <w:bookmarkEnd w:id="1165"/>
      <w:bookmarkEnd w:id="1166"/>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167"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68" w:name="_Toc68899622"/>
      <w:bookmarkStart w:id="1169" w:name="_Toc71214373"/>
      <w:bookmarkStart w:id="1170" w:name="_Toc71722047"/>
      <w:bookmarkStart w:id="1171" w:name="_Toc74859099"/>
      <w:bookmarkStart w:id="1172" w:name="_Toc123800834"/>
      <w:bookmarkEnd w:id="1167"/>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68"/>
      <w:bookmarkEnd w:id="1169"/>
      <w:bookmarkEnd w:id="1170"/>
      <w:bookmarkEnd w:id="1171"/>
      <w:bookmarkEnd w:id="1172"/>
    </w:p>
    <w:p w14:paraId="5D886AB9" w14:textId="3A521EF8" w:rsidR="00E6513C" w:rsidRPr="00586B6B" w:rsidRDefault="003A2401" w:rsidP="00E6513C">
      <w:pPr>
        <w:pStyle w:val="Heading3"/>
      </w:pPr>
      <w:bookmarkStart w:id="1173" w:name="_Toc68899623"/>
      <w:bookmarkStart w:id="1174" w:name="_Toc71214374"/>
      <w:bookmarkStart w:id="1175" w:name="_Toc71722048"/>
      <w:bookmarkStart w:id="1176" w:name="_Toc74859100"/>
      <w:bookmarkStart w:id="1177" w:name="_Toc123800835"/>
      <w:r w:rsidRPr="00586B6B">
        <w:t>7.</w:t>
      </w:r>
      <w:r w:rsidR="00AB1764" w:rsidRPr="00586B6B">
        <w:t>7</w:t>
      </w:r>
      <w:r w:rsidR="00E6513C" w:rsidRPr="00586B6B">
        <w:t>.1</w:t>
      </w:r>
      <w:r w:rsidR="00E6513C" w:rsidRPr="00586B6B">
        <w:tab/>
        <w:t>Overview</w:t>
      </w:r>
      <w:bookmarkEnd w:id="1173"/>
      <w:bookmarkEnd w:id="1174"/>
      <w:bookmarkEnd w:id="1175"/>
      <w:bookmarkEnd w:id="1176"/>
      <w:bookmarkEnd w:id="1177"/>
    </w:p>
    <w:p w14:paraId="55732C0C" w14:textId="3A5BEE58" w:rsidR="00E6513C" w:rsidRPr="00586B6B" w:rsidRDefault="00E6513C" w:rsidP="00806D17">
      <w:pPr>
        <w:keepNext/>
        <w:keepLines/>
      </w:pPr>
      <w:bookmarkStart w:id="1178"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79" w:name="_Toc68899624"/>
      <w:bookmarkStart w:id="1180" w:name="_Toc71214375"/>
      <w:bookmarkStart w:id="1181" w:name="_Toc71722049"/>
      <w:bookmarkStart w:id="1182" w:name="_Toc74859101"/>
      <w:bookmarkStart w:id="1183" w:name="_Toc123800836"/>
      <w:bookmarkEnd w:id="1178"/>
      <w:r w:rsidRPr="00586B6B">
        <w:t>7.7.2</w:t>
      </w:r>
      <w:r w:rsidRPr="00586B6B">
        <w:tab/>
        <w:t>Resource structure</w:t>
      </w:r>
      <w:bookmarkEnd w:id="1179"/>
      <w:bookmarkEnd w:id="1180"/>
      <w:bookmarkEnd w:id="1181"/>
      <w:bookmarkEnd w:id="1182"/>
      <w:bookmarkEnd w:id="1183"/>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84"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184"/>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85"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85"/>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86" w:name="_MCCTEMPBM_CRPT71130329___7"/>
            <w:r w:rsidRPr="00586B6B">
              <w:rPr>
                <w:rStyle w:val="HTTPMethod"/>
              </w:rPr>
              <w:t>GET</w:t>
            </w:r>
            <w:bookmarkEnd w:id="1186"/>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87"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88" w:name="_MCCTEMPBM_CRPT71130331___7"/>
            <w:bookmarkEnd w:id="1187"/>
            <w:r w:rsidRPr="00586B6B">
              <w:rPr>
                <w:rStyle w:val="HTTPMethod"/>
              </w:rPr>
              <w:t>PATCH</w:t>
            </w:r>
            <w:bookmarkEnd w:id="1188"/>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89" w:name="_MCCTEMPBM_CRPT71130332___7"/>
            <w:r w:rsidRPr="00586B6B">
              <w:rPr>
                <w:rStyle w:val="HTTPMethod"/>
              </w:rPr>
              <w:t>DELETE</w:t>
            </w:r>
            <w:bookmarkEnd w:id="1189"/>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190" w:name="_Toc68899625"/>
      <w:bookmarkStart w:id="1191" w:name="_Toc71214376"/>
      <w:bookmarkStart w:id="1192" w:name="_Toc71722050"/>
      <w:bookmarkStart w:id="1193" w:name="_Toc74859102"/>
      <w:bookmarkStart w:id="1194" w:name="_Toc123800837"/>
      <w:r w:rsidRPr="00586B6B">
        <w:t>7.</w:t>
      </w:r>
      <w:r w:rsidR="00AB1764" w:rsidRPr="00586B6B">
        <w:t>7</w:t>
      </w:r>
      <w:r w:rsidR="00E6513C" w:rsidRPr="00586B6B">
        <w:t>.</w:t>
      </w:r>
      <w:r w:rsidR="00F46F1B" w:rsidRPr="00586B6B">
        <w:t>3</w:t>
      </w:r>
      <w:r w:rsidR="00F46F1B" w:rsidRPr="00586B6B">
        <w:tab/>
      </w:r>
      <w:r w:rsidR="00E6513C" w:rsidRPr="00586B6B">
        <w:t>Data model</w:t>
      </w:r>
      <w:bookmarkEnd w:id="1190"/>
      <w:bookmarkEnd w:id="1191"/>
      <w:bookmarkEnd w:id="1192"/>
      <w:bookmarkEnd w:id="1193"/>
      <w:bookmarkEnd w:id="1194"/>
    </w:p>
    <w:p w14:paraId="2ED4203A" w14:textId="576A913A" w:rsidR="00E6513C" w:rsidRPr="00586B6B" w:rsidRDefault="003A2401" w:rsidP="00E6513C">
      <w:pPr>
        <w:pStyle w:val="Heading4"/>
      </w:pPr>
      <w:bookmarkStart w:id="1195" w:name="_Toc68899626"/>
      <w:bookmarkStart w:id="1196" w:name="_Toc71214377"/>
      <w:bookmarkStart w:id="1197" w:name="_Toc71722051"/>
      <w:bookmarkStart w:id="1198" w:name="_Toc74859103"/>
      <w:bookmarkStart w:id="1199"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195"/>
      <w:bookmarkEnd w:id="1196"/>
      <w:bookmarkEnd w:id="1197"/>
      <w:bookmarkEnd w:id="1198"/>
      <w:bookmarkEnd w:id="1199"/>
    </w:p>
    <w:p w14:paraId="1AE5157C" w14:textId="3B3AA717" w:rsidR="00E6513C" w:rsidRPr="00586B6B" w:rsidRDefault="00E6513C" w:rsidP="0005429A">
      <w:pPr>
        <w:keepNext/>
      </w:pPr>
      <w:bookmarkStart w:id="1200"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00"/>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01" w:name="_MCCTEMPBM_CRPT71130334___7"/>
            <w:r w:rsidRPr="00586B6B">
              <w:rPr>
                <w:rStyle w:val="Datatypechar"/>
              </w:rPr>
              <w:t>DurationSec</w:t>
            </w:r>
            <w:bookmarkEnd w:id="12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02" w:name="_MCCTEMPBM_CRPT71130335___7"/>
            <w:r w:rsidRPr="00586B6B">
              <w:rPr>
                <w:rStyle w:val="Datatypechar"/>
              </w:rPr>
              <w:t>Percentage</w:t>
            </w:r>
            <w:bookmarkEnd w:id="12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03" w:name="_MCCTEMPBM_CRPT71130336___7"/>
            <w:r>
              <w:rPr>
                <w:rStyle w:val="Datatypechar"/>
              </w:rPr>
              <w:t>boolean</w:t>
            </w:r>
            <w:bookmarkEnd w:id="12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04" w:name="_MCCTEMPBM_CRPT71130337___7"/>
            <w:r>
              <w:rPr>
                <w:rStyle w:val="Datatypechar"/>
                <w:lang w:val="en-US"/>
              </w:rPr>
              <w:t>boolean</w:t>
            </w:r>
            <w:bookmarkEnd w:id="120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205" w:name="_Toc68899627"/>
      <w:bookmarkStart w:id="1206" w:name="_Toc71214378"/>
      <w:bookmarkStart w:id="1207" w:name="_Toc71722052"/>
      <w:bookmarkStart w:id="1208" w:name="_Toc74859104"/>
      <w:bookmarkStart w:id="1209" w:name="_Toc123800839"/>
      <w:r w:rsidRPr="00586B6B">
        <w:t>7.8</w:t>
      </w:r>
      <w:r w:rsidRPr="00586B6B">
        <w:tab/>
        <w:t xml:space="preserve">Metrics Reporting </w:t>
      </w:r>
      <w:r w:rsidR="00025651" w:rsidRPr="00821C68">
        <w:t>Provisioning</w:t>
      </w:r>
      <w:r w:rsidR="00025651">
        <w:t xml:space="preserve"> </w:t>
      </w:r>
      <w:r w:rsidRPr="00586B6B">
        <w:t>API</w:t>
      </w:r>
      <w:bookmarkEnd w:id="1205"/>
      <w:bookmarkEnd w:id="1206"/>
      <w:bookmarkEnd w:id="1207"/>
      <w:bookmarkEnd w:id="1208"/>
      <w:bookmarkEnd w:id="1209"/>
    </w:p>
    <w:p w14:paraId="183C4070" w14:textId="072C3E02" w:rsidR="00AB1764" w:rsidRPr="00586B6B" w:rsidRDefault="00AB1764" w:rsidP="00821C68">
      <w:pPr>
        <w:pStyle w:val="Heading3"/>
      </w:pPr>
      <w:bookmarkStart w:id="1210" w:name="_Toc68899628"/>
      <w:bookmarkStart w:id="1211" w:name="_Toc71214379"/>
      <w:bookmarkStart w:id="1212" w:name="_Toc71722053"/>
      <w:bookmarkStart w:id="1213" w:name="_Toc74859105"/>
      <w:bookmarkStart w:id="1214" w:name="_Toc123800840"/>
      <w:r w:rsidRPr="00586B6B">
        <w:t>7.8.1</w:t>
      </w:r>
      <w:r w:rsidRPr="00586B6B">
        <w:tab/>
      </w:r>
      <w:r w:rsidRPr="00821C68">
        <w:t>Overview</w:t>
      </w:r>
      <w:bookmarkEnd w:id="1210"/>
      <w:bookmarkEnd w:id="1211"/>
      <w:bookmarkEnd w:id="1212"/>
      <w:bookmarkEnd w:id="1213"/>
      <w:bookmarkEnd w:id="1214"/>
    </w:p>
    <w:p w14:paraId="0B0B6C62" w14:textId="53D0FDDB" w:rsidR="000B0B9E" w:rsidRPr="00586B6B" w:rsidRDefault="000B0B9E" w:rsidP="00821C68">
      <w:pPr>
        <w:keepLines/>
      </w:pPr>
      <w:bookmarkStart w:id="1215"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216" w:name="_Toc68899629"/>
      <w:bookmarkStart w:id="1217" w:name="_Toc71214380"/>
      <w:bookmarkStart w:id="1218" w:name="_Toc71722054"/>
      <w:bookmarkStart w:id="1219" w:name="_Toc74859106"/>
      <w:bookmarkStart w:id="1220" w:name="_Toc123800841"/>
      <w:bookmarkEnd w:id="1215"/>
      <w:r w:rsidRPr="00586B6B">
        <w:t>7.8.2</w:t>
      </w:r>
      <w:r w:rsidRPr="00586B6B">
        <w:tab/>
      </w:r>
      <w:r w:rsidRPr="00821C68">
        <w:t>Resource</w:t>
      </w:r>
      <w:r w:rsidRPr="00586B6B">
        <w:t xml:space="preserve"> structure</w:t>
      </w:r>
      <w:bookmarkEnd w:id="1216"/>
      <w:bookmarkEnd w:id="1217"/>
      <w:bookmarkEnd w:id="1218"/>
      <w:bookmarkEnd w:id="1219"/>
      <w:bookmarkEnd w:id="1220"/>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221"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221"/>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222"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22"/>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23"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23"/>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24" w:name="_MCCTEMPBM_CRPT71130342___7"/>
            <w:r w:rsidRPr="00586B6B">
              <w:rPr>
                <w:rStyle w:val="HTTPMethod"/>
              </w:rPr>
              <w:t>GET</w:t>
            </w:r>
            <w:bookmarkEnd w:id="1224"/>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25"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26" w:name="_MCCTEMPBM_CRPT71130344___7"/>
            <w:bookmarkEnd w:id="1225"/>
            <w:r>
              <w:rPr>
                <w:rStyle w:val="HTTPMethod"/>
              </w:rPr>
              <w:t>PATCH</w:t>
            </w:r>
            <w:bookmarkEnd w:id="1226"/>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27" w:name="_MCCTEMPBM_CRPT71130345___7"/>
            <w:r w:rsidRPr="00586B6B">
              <w:rPr>
                <w:rStyle w:val="HTTPMethod"/>
              </w:rPr>
              <w:t>DELETE</w:t>
            </w:r>
            <w:bookmarkEnd w:id="1227"/>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28" w:name="_Toc68899630"/>
      <w:bookmarkStart w:id="1229" w:name="_Toc71214381"/>
      <w:bookmarkStart w:id="1230" w:name="_Toc71722055"/>
      <w:bookmarkStart w:id="1231" w:name="_Toc74859107"/>
      <w:bookmarkStart w:id="1232" w:name="_Toc123800842"/>
      <w:r w:rsidRPr="00586B6B">
        <w:t>7.8.3</w:t>
      </w:r>
      <w:r w:rsidRPr="00586B6B">
        <w:tab/>
        <w:t>Data model</w:t>
      </w:r>
      <w:bookmarkEnd w:id="1228"/>
      <w:bookmarkEnd w:id="1229"/>
      <w:bookmarkEnd w:id="1230"/>
      <w:bookmarkEnd w:id="1231"/>
      <w:bookmarkEnd w:id="1232"/>
    </w:p>
    <w:p w14:paraId="5F5A5D22" w14:textId="3BAC2E49" w:rsidR="00B70CDD" w:rsidRDefault="00B70CDD" w:rsidP="00B70CDD">
      <w:pPr>
        <w:pStyle w:val="Heading4"/>
      </w:pPr>
      <w:bookmarkStart w:id="1233" w:name="_Toc51937696"/>
      <w:bookmarkStart w:id="1234" w:name="_Toc68899631"/>
      <w:bookmarkStart w:id="1235" w:name="_Toc71214382"/>
      <w:bookmarkStart w:id="1236" w:name="_Toc71722056"/>
      <w:bookmarkStart w:id="1237" w:name="_Toc74859108"/>
      <w:bookmarkStart w:id="1238" w:name="_Toc123800843"/>
      <w:r>
        <w:t>7.8.3.1</w:t>
      </w:r>
      <w:r>
        <w:tab/>
        <w:t>MetricsReportingConfiguration resource</w:t>
      </w:r>
      <w:bookmarkEnd w:id="1233"/>
      <w:bookmarkEnd w:id="1234"/>
      <w:bookmarkEnd w:id="1235"/>
      <w:bookmarkEnd w:id="1236"/>
      <w:bookmarkEnd w:id="1237"/>
      <w:bookmarkEnd w:id="1238"/>
    </w:p>
    <w:p w14:paraId="6B91D459" w14:textId="77E36228" w:rsidR="00AD67C6" w:rsidRPr="00586B6B" w:rsidRDefault="00AD67C6" w:rsidP="00AD67C6">
      <w:pPr>
        <w:keepNext/>
      </w:pPr>
      <w:bookmarkStart w:id="1239"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239"/>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40" w:name="_MCCTEMPBM_CRPT71130347___2"/>
            <w:r w:rsidRPr="00450E15">
              <w:rPr>
                <w:i/>
                <w:iCs/>
              </w:rPr>
              <w:t>metricsReportingConfigurationId</w:t>
            </w:r>
            <w:bookmarkEnd w:id="124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41" w:name="_MCCTEMPBM_CRPT71130348___7"/>
            <w:r>
              <w:rPr>
                <w:rStyle w:val="Datatypechar"/>
              </w:rPr>
              <w:t>ResourceId</w:t>
            </w:r>
            <w:bookmarkEnd w:id="124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42" w:name="_MCCTEMPBM_CRPT71130349___2"/>
            <w:r w:rsidRPr="00450E15">
              <w:rPr>
                <w:i/>
                <w:iCs/>
              </w:rPr>
              <w:t>scheme</w:t>
            </w:r>
            <w:bookmarkEnd w:id="124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43" w:name="_MCCTEMPBM_CRPT71130350___7"/>
            <w:r>
              <w:rPr>
                <w:rStyle w:val="Datatypechar"/>
              </w:rPr>
              <w:t>Uri</w:t>
            </w:r>
            <w:bookmarkEnd w:id="124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44" w:name="_MCCTEMPBM_CRPT71130351___2"/>
            <w:r w:rsidRPr="00450E15">
              <w:rPr>
                <w:i/>
                <w:iCs/>
              </w:rPr>
              <w:t>dataNetworkName</w:t>
            </w:r>
            <w:bookmarkEnd w:id="124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45" w:name="_MCCTEMPBM_CRPT71130352___7"/>
            <w:r>
              <w:rPr>
                <w:rStyle w:val="Datatypechar"/>
              </w:rPr>
              <w:t>Dnn</w:t>
            </w:r>
            <w:bookmarkEnd w:id="124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46" w:name="_MCCTEMPBM_CRPT71130353___2"/>
            <w:r w:rsidRPr="00450E15">
              <w:rPr>
                <w:i/>
                <w:iCs/>
              </w:rPr>
              <w:t>reportingInterval</w:t>
            </w:r>
            <w:bookmarkEnd w:id="124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47" w:name="_MCCTEMPBM_CRPT71130354___7"/>
            <w:r w:rsidRPr="00B70CDD">
              <w:rPr>
                <w:rStyle w:val="Datatypechar"/>
              </w:rPr>
              <w:t>DurationSec</w:t>
            </w:r>
            <w:bookmarkEnd w:id="124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48" w:name="_MCCTEMPBM_CRPT71130355___2"/>
            <w:r w:rsidRPr="00450E15">
              <w:rPr>
                <w:i/>
                <w:iCs/>
              </w:rPr>
              <w:t>samplePercentage</w:t>
            </w:r>
            <w:bookmarkEnd w:id="124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49" w:name="_MCCTEMPBM_CRPT71130356___7"/>
            <w:r w:rsidRPr="00B70CDD">
              <w:rPr>
                <w:rStyle w:val="Datatypechar"/>
              </w:rPr>
              <w:t>Percentage</w:t>
            </w:r>
            <w:bookmarkEnd w:id="124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50" w:name="_MCCTEMPBM_CRPT71130357___2"/>
            <w:r w:rsidRPr="00450E15">
              <w:rPr>
                <w:i/>
                <w:iCs/>
              </w:rPr>
              <w:t>urlFilters</w:t>
            </w:r>
            <w:bookmarkEnd w:id="125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51" w:name="_MCCTEMPBM_CRPT71130358___7"/>
            <w:r w:rsidRPr="00B70CDD">
              <w:rPr>
                <w:rStyle w:val="Datatypechar"/>
              </w:rPr>
              <w:t>Array(String)</w:t>
            </w:r>
            <w:bookmarkEnd w:id="125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52" w:name="_MCCTEMPBM_CRPT71130359___2"/>
            <w:r w:rsidRPr="00450E15">
              <w:rPr>
                <w:i/>
                <w:iCs/>
              </w:rPr>
              <w:t>metrics</w:t>
            </w:r>
            <w:bookmarkEnd w:id="125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53" w:name="_MCCTEMPBM_CRPT71130360___7"/>
            <w:r w:rsidRPr="00B70CDD">
              <w:rPr>
                <w:rStyle w:val="Datatypechar"/>
              </w:rPr>
              <w:t>Array(String)</w:t>
            </w:r>
            <w:bookmarkEnd w:id="125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54" w:name="_Toc68899632"/>
      <w:bookmarkStart w:id="1255" w:name="_Toc71214383"/>
      <w:bookmarkStart w:id="1256" w:name="_Toc71722057"/>
      <w:bookmarkStart w:id="1257" w:name="_Toc74859109"/>
      <w:bookmarkStart w:id="1258" w:name="_Toc123800844"/>
      <w:r w:rsidRPr="00586B6B">
        <w:t>7.9</w:t>
      </w:r>
      <w:r w:rsidRPr="00586B6B">
        <w:tab/>
        <w:t>Policy Templates Provisioning API</w:t>
      </w:r>
      <w:bookmarkEnd w:id="1254"/>
      <w:bookmarkEnd w:id="1255"/>
      <w:bookmarkEnd w:id="1256"/>
      <w:bookmarkEnd w:id="1257"/>
      <w:bookmarkEnd w:id="1258"/>
    </w:p>
    <w:p w14:paraId="1E75ADEF" w14:textId="73D75773" w:rsidR="00D82315" w:rsidRPr="00586B6B" w:rsidRDefault="00D82315" w:rsidP="00D82315">
      <w:pPr>
        <w:pStyle w:val="Heading3"/>
      </w:pPr>
      <w:bookmarkStart w:id="1259" w:name="_Toc68899633"/>
      <w:bookmarkStart w:id="1260" w:name="_Toc71214384"/>
      <w:bookmarkStart w:id="1261" w:name="_Toc71722058"/>
      <w:bookmarkStart w:id="1262" w:name="_Toc74859110"/>
      <w:bookmarkStart w:id="1263" w:name="_Toc123800845"/>
      <w:r w:rsidRPr="00586B6B">
        <w:t>7.9.1</w:t>
      </w:r>
      <w:r w:rsidRPr="00586B6B">
        <w:tab/>
        <w:t>Overview</w:t>
      </w:r>
      <w:bookmarkEnd w:id="1259"/>
      <w:bookmarkEnd w:id="1260"/>
      <w:bookmarkEnd w:id="1261"/>
      <w:bookmarkEnd w:id="1262"/>
      <w:bookmarkEnd w:id="1263"/>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64"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64"/>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65"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66" w:name="_MCCTEMPBM_CRPT71130363___7"/>
      <w:bookmarkEnd w:id="1265"/>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67" w:name="_MCCTEMPBM_CRPT71130364___7"/>
      <w:bookmarkEnd w:id="1266"/>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bookmarkStart w:id="1268" w:name="_MCCTEMPBM_CRPT71130365___7"/>
      <w:bookmarkEnd w:id="1267"/>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269" w:name="_MCCTEMPBM_CRPT71130366___7"/>
      <w:bookmarkEnd w:id="1268"/>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270" w:name="_Toc68899634"/>
      <w:bookmarkStart w:id="1271" w:name="_Toc71214385"/>
      <w:bookmarkStart w:id="1272" w:name="_Toc71722059"/>
      <w:bookmarkStart w:id="1273" w:name="_Toc74859111"/>
      <w:bookmarkStart w:id="1274" w:name="_Toc123800846"/>
      <w:bookmarkEnd w:id="1269"/>
      <w:r w:rsidRPr="00586B6B">
        <w:t>7.9.2</w:t>
      </w:r>
      <w:r w:rsidRPr="00586B6B">
        <w:tab/>
        <w:t>Resource structure</w:t>
      </w:r>
      <w:bookmarkEnd w:id="1270"/>
      <w:bookmarkEnd w:id="1271"/>
      <w:bookmarkEnd w:id="1272"/>
      <w:bookmarkEnd w:id="1273"/>
      <w:bookmarkEnd w:id="1274"/>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75"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75"/>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76"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76"/>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77" w:name="_MCCTEMPBM_CRPT71130369___7"/>
            <w:r w:rsidRPr="00D41AA2">
              <w:rPr>
                <w:rStyle w:val="URLchar"/>
              </w:rPr>
              <w:t>policy-templates/‌</w:t>
            </w:r>
            <w:r w:rsidRPr="00D41AA2">
              <w:rPr>
                <w:rStyle w:val="Code"/>
              </w:rPr>
              <w:t>{policyTemplateId}</w:t>
            </w:r>
            <w:bookmarkEnd w:id="1277"/>
          </w:p>
        </w:tc>
        <w:tc>
          <w:tcPr>
            <w:tcW w:w="638" w:type="pct"/>
            <w:shd w:val="clear" w:color="auto" w:fill="auto"/>
          </w:tcPr>
          <w:p w14:paraId="1D4E3369" w14:textId="77777777" w:rsidR="00D82315" w:rsidRPr="00586B6B" w:rsidRDefault="00D82315" w:rsidP="007C5FA6">
            <w:pPr>
              <w:pStyle w:val="TAL"/>
            </w:pPr>
            <w:bookmarkStart w:id="1278" w:name="_MCCTEMPBM_CRPT71130370___7"/>
            <w:r w:rsidRPr="00586B6B">
              <w:rPr>
                <w:rStyle w:val="HTTPMethod"/>
              </w:rPr>
              <w:t>GET</w:t>
            </w:r>
            <w:bookmarkEnd w:id="1278"/>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79" w:name="_MCCTEMPBM_CRPT71130371___7"/>
            <w:r w:rsidRPr="00586B6B">
              <w:rPr>
                <w:rStyle w:val="HTTPMethod"/>
              </w:rPr>
              <w:t>PUT</w:t>
            </w:r>
            <w:r w:rsidRPr="00586B6B">
              <w:t>,</w:t>
            </w:r>
          </w:p>
          <w:bookmarkEnd w:id="1279"/>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80" w:name="_MCCTEMPBM_CRPT71130372___7"/>
            <w:r w:rsidRPr="00586B6B">
              <w:rPr>
                <w:rStyle w:val="HTTPMethod"/>
              </w:rPr>
              <w:t>DELETE</w:t>
            </w:r>
            <w:bookmarkEnd w:id="1280"/>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281" w:name="_Toc68899635"/>
      <w:bookmarkStart w:id="1282" w:name="_Toc71214386"/>
      <w:bookmarkStart w:id="1283" w:name="_Toc71722060"/>
      <w:bookmarkStart w:id="1284" w:name="_Toc74859112"/>
      <w:bookmarkStart w:id="1285" w:name="_Toc123800847"/>
      <w:r w:rsidRPr="00586B6B">
        <w:t>7.9.3</w:t>
      </w:r>
      <w:r w:rsidRPr="00586B6B">
        <w:tab/>
        <w:t>Data model</w:t>
      </w:r>
      <w:bookmarkEnd w:id="1281"/>
      <w:bookmarkEnd w:id="1282"/>
      <w:bookmarkEnd w:id="1283"/>
      <w:bookmarkEnd w:id="1284"/>
      <w:bookmarkEnd w:id="1285"/>
    </w:p>
    <w:p w14:paraId="3D48E613" w14:textId="0825C438" w:rsidR="000F6D38" w:rsidRPr="00586B6B" w:rsidRDefault="000F6D38" w:rsidP="000F6D38">
      <w:pPr>
        <w:pStyle w:val="Heading4"/>
      </w:pPr>
      <w:bookmarkStart w:id="1286" w:name="_Toc68899636"/>
      <w:bookmarkStart w:id="1287" w:name="_Toc71214387"/>
      <w:bookmarkStart w:id="1288" w:name="_Toc71722061"/>
      <w:bookmarkStart w:id="1289" w:name="_Toc74859113"/>
      <w:bookmarkStart w:id="1290" w:name="_Toc123800848"/>
      <w:r w:rsidRPr="00586B6B">
        <w:t>7.9.3.1</w:t>
      </w:r>
      <w:r w:rsidRPr="00586B6B">
        <w:tab/>
        <w:t>PolicyTemplate resource</w:t>
      </w:r>
      <w:bookmarkEnd w:id="1286"/>
      <w:bookmarkEnd w:id="1287"/>
      <w:bookmarkEnd w:id="1288"/>
      <w:bookmarkEnd w:id="1289"/>
      <w:bookmarkEnd w:id="1290"/>
    </w:p>
    <w:p w14:paraId="30AF4889" w14:textId="2A4B0A26" w:rsidR="000F6D38" w:rsidRPr="00586B6B" w:rsidRDefault="000F6D38" w:rsidP="000F6D38">
      <w:pPr>
        <w:keepNext/>
      </w:pPr>
      <w:bookmarkStart w:id="1291"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291"/>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292" w:name="_MCCTEMPBM_CRPT71130374___7"/>
            <w:r>
              <w:rPr>
                <w:rStyle w:val="Datatypechar"/>
              </w:rPr>
              <w:t>ResourceId</w:t>
            </w:r>
            <w:bookmarkEnd w:id="1292"/>
          </w:p>
        </w:tc>
        <w:tc>
          <w:tcPr>
            <w:tcW w:w="588" w:type="pct"/>
            <w:shd w:val="clear" w:color="auto" w:fill="auto"/>
          </w:tcPr>
          <w:p w14:paraId="5EA55B67" w14:textId="77777777" w:rsidR="00525F7B" w:rsidRPr="00586B6B" w:rsidRDefault="00525F7B" w:rsidP="00525F7B">
            <w:pPr>
              <w:pStyle w:val="TAL"/>
              <w:jc w:val="center"/>
            </w:pPr>
            <w:bookmarkStart w:id="1293" w:name="_MCCTEMPBM_CRPT71130375___4"/>
            <w:r w:rsidRPr="00586B6B">
              <w:t>1..1</w:t>
            </w:r>
            <w:bookmarkEnd w:id="1293"/>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294" w:name="_MCCTEMPBM_CRPT71130376___7"/>
            <w:r w:rsidRPr="00586B6B">
              <w:rPr>
                <w:rStyle w:val="Datatypechar"/>
              </w:rPr>
              <w:t>Enumeration of Strings</w:t>
            </w:r>
            <w:bookmarkEnd w:id="1294"/>
          </w:p>
        </w:tc>
        <w:tc>
          <w:tcPr>
            <w:tcW w:w="588" w:type="pct"/>
            <w:shd w:val="clear" w:color="auto" w:fill="auto"/>
          </w:tcPr>
          <w:p w14:paraId="750E14FB" w14:textId="77777777" w:rsidR="00525F7B" w:rsidRPr="00586B6B" w:rsidRDefault="00525F7B" w:rsidP="00525F7B">
            <w:pPr>
              <w:pStyle w:val="TAL"/>
              <w:jc w:val="center"/>
            </w:pPr>
            <w:bookmarkStart w:id="1295" w:name="_MCCTEMPBM_CRPT71130377___4"/>
            <w:r w:rsidRPr="00586B6B">
              <w:t>1..1</w:t>
            </w:r>
            <w:bookmarkEnd w:id="1295"/>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296" w:name="_MCCTEMPBM_CRPT71130378___7"/>
            <w:r w:rsidRPr="00586B6B">
              <w:rPr>
                <w:rStyle w:val="Datatypechar"/>
              </w:rPr>
              <w:t>String</w:t>
            </w:r>
            <w:bookmarkEnd w:id="1296"/>
          </w:p>
        </w:tc>
        <w:tc>
          <w:tcPr>
            <w:tcW w:w="588" w:type="pct"/>
            <w:shd w:val="clear" w:color="auto" w:fill="auto"/>
          </w:tcPr>
          <w:p w14:paraId="5726099C" w14:textId="77777777" w:rsidR="00525F7B" w:rsidRPr="00586B6B" w:rsidRDefault="00525F7B" w:rsidP="00525F7B">
            <w:pPr>
              <w:pStyle w:val="TAL"/>
              <w:jc w:val="center"/>
            </w:pPr>
            <w:bookmarkStart w:id="1297" w:name="_MCCTEMPBM_CRPT71130379___4"/>
            <w:r w:rsidRPr="00586B6B">
              <w:t>1..1</w:t>
            </w:r>
            <w:bookmarkEnd w:id="1297"/>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298" w:name="_MCCTEMPBM_CRPT71130380___7"/>
            <w:r w:rsidRPr="00586B6B">
              <w:rPr>
                <w:rStyle w:val="Datatypechar"/>
              </w:rPr>
              <w:t>Enumeration of Strings</w:t>
            </w:r>
            <w:bookmarkEnd w:id="1298"/>
          </w:p>
        </w:tc>
        <w:tc>
          <w:tcPr>
            <w:tcW w:w="588" w:type="pct"/>
            <w:shd w:val="clear" w:color="auto" w:fill="auto"/>
          </w:tcPr>
          <w:p w14:paraId="725D1868" w14:textId="77777777" w:rsidR="00525F7B" w:rsidRPr="00586B6B" w:rsidRDefault="00525F7B" w:rsidP="00525F7B">
            <w:pPr>
              <w:pStyle w:val="TAL"/>
              <w:jc w:val="center"/>
            </w:pPr>
            <w:bookmarkStart w:id="1299" w:name="_MCCTEMPBM_CRPT71130381___4"/>
            <w:r w:rsidRPr="00586B6B">
              <w:t>1..1</w:t>
            </w:r>
            <w:bookmarkEnd w:id="1299"/>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00" w:name="_MCCTEMPBM_CRPT71130382___7"/>
            <w:r w:rsidRPr="00586B6B">
              <w:rPr>
                <w:rStyle w:val="Datatypechar"/>
              </w:rPr>
              <w:t>String</w:t>
            </w:r>
            <w:bookmarkEnd w:id="1300"/>
          </w:p>
        </w:tc>
        <w:tc>
          <w:tcPr>
            <w:tcW w:w="588" w:type="pct"/>
            <w:shd w:val="clear" w:color="auto" w:fill="auto"/>
          </w:tcPr>
          <w:p w14:paraId="725ABB89" w14:textId="77777777" w:rsidR="00525F7B" w:rsidRPr="00586B6B" w:rsidRDefault="00525F7B" w:rsidP="00525F7B">
            <w:pPr>
              <w:pStyle w:val="TAL"/>
              <w:keepNext w:val="0"/>
              <w:jc w:val="center"/>
            </w:pPr>
            <w:bookmarkStart w:id="1301" w:name="_MCCTEMPBM_CRPT71130383___4"/>
            <w:r w:rsidRPr="00586B6B">
              <w:t>1..1</w:t>
            </w:r>
            <w:bookmarkEnd w:id="1301"/>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02" w:name="_MCCTEMPBM_CRPT71130384___7"/>
            <w:r w:rsidRPr="00586B6B">
              <w:rPr>
                <w:rStyle w:val="Datatypechar"/>
              </w:rPr>
              <w:t>M1QoSSpecification</w:t>
            </w:r>
            <w:bookmarkEnd w:id="1302"/>
          </w:p>
        </w:tc>
        <w:tc>
          <w:tcPr>
            <w:tcW w:w="588" w:type="pct"/>
            <w:shd w:val="clear" w:color="auto" w:fill="auto"/>
          </w:tcPr>
          <w:p w14:paraId="7B324D3D" w14:textId="77777777" w:rsidR="00525F7B" w:rsidRPr="00586B6B" w:rsidRDefault="00525F7B" w:rsidP="00D41AA2">
            <w:pPr>
              <w:pStyle w:val="TAL"/>
              <w:keepNext w:val="0"/>
              <w:jc w:val="center"/>
            </w:pPr>
            <w:bookmarkStart w:id="1303" w:name="_MCCTEMPBM_CRPT71130385___4"/>
            <w:r w:rsidRPr="00586B6B">
              <w:t>0..1</w:t>
            </w:r>
            <w:bookmarkEnd w:id="1303"/>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18F13D5" w:rsidR="00525F7B" w:rsidRPr="00D41AA2" w:rsidRDefault="00E5560A"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304" w:name="_MCCTEMPBM_CRPT71130386___7"/>
            <w:r w:rsidRPr="00586B6B">
              <w:rPr>
                <w:rStyle w:val="Datatypechar"/>
              </w:rPr>
              <w:t>Object</w:t>
            </w:r>
            <w:bookmarkEnd w:id="1304"/>
          </w:p>
        </w:tc>
        <w:tc>
          <w:tcPr>
            <w:tcW w:w="588" w:type="pct"/>
            <w:shd w:val="clear" w:color="auto" w:fill="auto"/>
          </w:tcPr>
          <w:p w14:paraId="15BFCF6E" w14:textId="77777777" w:rsidR="00525F7B" w:rsidRPr="00586B6B" w:rsidRDefault="00525F7B" w:rsidP="00525F7B">
            <w:pPr>
              <w:pStyle w:val="TAL"/>
              <w:jc w:val="center"/>
            </w:pPr>
            <w:bookmarkStart w:id="1305" w:name="_MCCTEMPBM_CRPT71130387___4"/>
            <w:r w:rsidRPr="00586B6B">
              <w:t>1..1</w:t>
            </w:r>
            <w:bookmarkEnd w:id="1305"/>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306" w:name="_MCCTEMPBM_CRPT71130388___7"/>
            <w:r w:rsidRPr="00586B6B">
              <w:rPr>
                <w:rStyle w:val="Datatypechar"/>
              </w:rPr>
              <w:t>AfAppId</w:t>
            </w:r>
            <w:bookmarkEnd w:id="1306"/>
          </w:p>
        </w:tc>
        <w:tc>
          <w:tcPr>
            <w:tcW w:w="588" w:type="pct"/>
            <w:shd w:val="clear" w:color="auto" w:fill="auto"/>
          </w:tcPr>
          <w:p w14:paraId="5D1B702C" w14:textId="77777777" w:rsidR="00D41AA2" w:rsidRPr="00586B6B" w:rsidRDefault="00D41AA2" w:rsidP="00D41AA2">
            <w:pPr>
              <w:pStyle w:val="TAL"/>
              <w:jc w:val="center"/>
            </w:pPr>
            <w:bookmarkStart w:id="1307" w:name="_MCCTEMPBM_CRPT71130389___4"/>
            <w:r w:rsidRPr="00586B6B">
              <w:t>0..1</w:t>
            </w:r>
            <w:bookmarkEnd w:id="1307"/>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308" w:name="_MCCTEMPBM_CRPT71130390___7"/>
            <w:r w:rsidRPr="00586B6B">
              <w:rPr>
                <w:rStyle w:val="Datatypechar"/>
              </w:rPr>
              <w:t>Snssai</w:t>
            </w:r>
            <w:bookmarkEnd w:id="1308"/>
          </w:p>
        </w:tc>
        <w:tc>
          <w:tcPr>
            <w:tcW w:w="588" w:type="pct"/>
            <w:shd w:val="clear" w:color="auto" w:fill="auto"/>
          </w:tcPr>
          <w:p w14:paraId="4705795F" w14:textId="77777777" w:rsidR="00D41AA2" w:rsidRPr="00586B6B" w:rsidRDefault="00D41AA2" w:rsidP="00D41AA2">
            <w:pPr>
              <w:pStyle w:val="TAL"/>
              <w:jc w:val="center"/>
            </w:pPr>
            <w:bookmarkStart w:id="1309" w:name="_MCCTEMPBM_CRPT71130391___4"/>
            <w:r w:rsidRPr="00586B6B">
              <w:t>0..1</w:t>
            </w:r>
            <w:bookmarkEnd w:id="1309"/>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310" w:name="_MCCTEMPBM_CRPT71130392___7"/>
            <w:r w:rsidRPr="00586B6B">
              <w:rPr>
                <w:rStyle w:val="Datatypechar"/>
              </w:rPr>
              <w:t>Dnn</w:t>
            </w:r>
            <w:bookmarkEnd w:id="1310"/>
          </w:p>
        </w:tc>
        <w:tc>
          <w:tcPr>
            <w:tcW w:w="588" w:type="pct"/>
            <w:shd w:val="clear" w:color="auto" w:fill="auto"/>
          </w:tcPr>
          <w:p w14:paraId="72BDEF3C" w14:textId="77777777" w:rsidR="00D41AA2" w:rsidRPr="00586B6B" w:rsidRDefault="00D41AA2" w:rsidP="00D41AA2">
            <w:pPr>
              <w:pStyle w:val="TAL"/>
              <w:jc w:val="center"/>
            </w:pPr>
            <w:bookmarkStart w:id="1311" w:name="_MCCTEMPBM_CRPT71130393___4"/>
            <w:r w:rsidRPr="00586B6B">
              <w:t>0..1</w:t>
            </w:r>
            <w:bookmarkEnd w:id="1311"/>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312" w:name="_MCCTEMPBM_CRPT71130394___7"/>
            <w:r w:rsidRPr="00586B6B">
              <w:rPr>
                <w:rStyle w:val="Datatypechar"/>
              </w:rPr>
              <w:t>AspId</w:t>
            </w:r>
            <w:bookmarkEnd w:id="1312"/>
          </w:p>
        </w:tc>
        <w:tc>
          <w:tcPr>
            <w:tcW w:w="588" w:type="pct"/>
            <w:shd w:val="clear" w:color="auto" w:fill="auto"/>
          </w:tcPr>
          <w:p w14:paraId="7582AD9A" w14:textId="6CE73C0A" w:rsidR="00D41AA2" w:rsidRPr="00586B6B" w:rsidRDefault="00D41AA2" w:rsidP="00D41AA2">
            <w:pPr>
              <w:pStyle w:val="TAL"/>
              <w:keepNext w:val="0"/>
              <w:jc w:val="center"/>
            </w:pPr>
            <w:bookmarkStart w:id="1313" w:name="_MCCTEMPBM_CRPT71130395___4"/>
            <w:r>
              <w:t>1</w:t>
            </w:r>
            <w:r w:rsidRPr="00586B6B">
              <w:t>..1</w:t>
            </w:r>
            <w:bookmarkEnd w:id="1313"/>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314" w:name="_MCCTEMPBM_CRPT71130396___7"/>
            <w:r w:rsidRPr="00586B6B">
              <w:rPr>
                <w:rStyle w:val="Datatypechar"/>
              </w:rPr>
              <w:t>ChargingSpecification</w:t>
            </w:r>
            <w:bookmarkEnd w:id="1314"/>
          </w:p>
        </w:tc>
        <w:tc>
          <w:tcPr>
            <w:tcW w:w="588" w:type="pct"/>
            <w:shd w:val="clear" w:color="auto" w:fill="auto"/>
          </w:tcPr>
          <w:p w14:paraId="134423E7" w14:textId="77777777" w:rsidR="00D41AA2" w:rsidRPr="00586B6B" w:rsidRDefault="00D41AA2" w:rsidP="00D41AA2">
            <w:pPr>
              <w:pStyle w:val="TAL"/>
              <w:jc w:val="center"/>
            </w:pPr>
            <w:bookmarkStart w:id="1315" w:name="_MCCTEMPBM_CRPT71130397___4"/>
            <w:r w:rsidRPr="00586B6B">
              <w:t>0..1</w:t>
            </w:r>
            <w:bookmarkEnd w:id="1315"/>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316" w:name="_Toc68899637"/>
      <w:bookmarkStart w:id="1317" w:name="_Toc71214388"/>
    </w:p>
    <w:p w14:paraId="009753C7" w14:textId="77777777" w:rsidR="00416D52" w:rsidRPr="00586B6B" w:rsidRDefault="00416D52" w:rsidP="00416D52">
      <w:pPr>
        <w:pStyle w:val="Heading2"/>
      </w:pPr>
      <w:bookmarkStart w:id="1318" w:name="_Toc123800849"/>
      <w:r>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318"/>
    </w:p>
    <w:p w14:paraId="4875BB14" w14:textId="77777777" w:rsidR="00416D52" w:rsidRDefault="00416D52" w:rsidP="00416D52">
      <w:pPr>
        <w:pStyle w:val="Heading3"/>
      </w:pPr>
      <w:bookmarkStart w:id="1319" w:name="_Toc123800850"/>
      <w:r>
        <w:t>7</w:t>
      </w:r>
      <w:r w:rsidRPr="00586B6B">
        <w:t>.</w:t>
      </w:r>
      <w:r>
        <w:t>10</w:t>
      </w:r>
      <w:r w:rsidRPr="00586B6B">
        <w:t>.1</w:t>
      </w:r>
      <w:r w:rsidRPr="00586B6B">
        <w:tab/>
        <w:t>General</w:t>
      </w:r>
      <w:bookmarkEnd w:id="1319"/>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320" w:name="_Toc123800851"/>
      <w:r>
        <w:t>7.10.2</w:t>
      </w:r>
      <w:r>
        <w:tab/>
      </w:r>
      <w:r w:rsidRPr="0082511B">
        <w:t>Resource</w:t>
      </w:r>
      <w:r>
        <w:t xml:space="preserve"> structure</w:t>
      </w:r>
      <w:bookmarkEnd w:id="1320"/>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321"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321"/>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322"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322"/>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323"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323"/>
          </w:p>
        </w:tc>
        <w:tc>
          <w:tcPr>
            <w:tcW w:w="1324" w:type="dxa"/>
            <w:shd w:val="clear" w:color="auto" w:fill="auto"/>
          </w:tcPr>
          <w:p w14:paraId="5B4608F3" w14:textId="77777777" w:rsidR="00416D52" w:rsidRPr="00586B6B" w:rsidRDefault="00416D52" w:rsidP="009F70AD">
            <w:pPr>
              <w:pStyle w:val="TAL"/>
              <w:rPr>
                <w:rStyle w:val="HTTPMethod"/>
              </w:rPr>
            </w:pPr>
            <w:bookmarkStart w:id="1324" w:name="_MCCTEMPBM_CRPT71130401___7"/>
            <w:r>
              <w:rPr>
                <w:rStyle w:val="HTTPMethod"/>
              </w:rPr>
              <w:t>GET</w:t>
            </w:r>
            <w:bookmarkEnd w:id="1324"/>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325" w:name="_MCCTEMPBM_CRPT71130402___7"/>
            <w:r>
              <w:rPr>
                <w:rStyle w:val="HTTPMethod"/>
              </w:rPr>
              <w:t>PUT</w:t>
            </w:r>
            <w:r w:rsidRPr="002D3E70">
              <w:t>,</w:t>
            </w:r>
            <w:r>
              <w:br/>
            </w:r>
            <w:r>
              <w:rPr>
                <w:rStyle w:val="HTTPMethod"/>
              </w:rPr>
              <w:t>PATCH</w:t>
            </w:r>
            <w:bookmarkEnd w:id="1325"/>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326" w:name="_MCCTEMPBM_CRPT71130403___7"/>
            <w:r>
              <w:rPr>
                <w:rStyle w:val="HTTPMethod"/>
              </w:rPr>
              <w:t>DELETE</w:t>
            </w:r>
            <w:bookmarkEnd w:id="1326"/>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327" w:name="_Toc123800852"/>
      <w:r>
        <w:t>7.10.3</w:t>
      </w:r>
      <w:r>
        <w:tab/>
        <w:t>Data model</w:t>
      </w:r>
      <w:bookmarkEnd w:id="1327"/>
    </w:p>
    <w:p w14:paraId="02E275E0" w14:textId="77777777" w:rsidR="00416D52" w:rsidRPr="00F2725C" w:rsidRDefault="00416D52" w:rsidP="00416D52">
      <w:pPr>
        <w:pStyle w:val="Heading4"/>
      </w:pPr>
      <w:bookmarkStart w:id="1328" w:name="_Toc123800853"/>
      <w:r>
        <w:t>7.10.3.1</w:t>
      </w:r>
      <w:r>
        <w:tab/>
      </w:r>
      <w:r w:rsidRPr="00F2725C">
        <w:t>EdgeResourcesConfiguration resource</w:t>
      </w:r>
      <w:r>
        <w:t xml:space="preserve"> type</w:t>
      </w:r>
      <w:bookmarkEnd w:id="1328"/>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329" w:name="_MCCTEMPBM_CRPT71130404___7"/>
            <w:r>
              <w:rPr>
                <w:rStyle w:val="Datatypechar"/>
              </w:rPr>
              <w:t>ResourceId</w:t>
            </w:r>
            <w:bookmarkEnd w:id="132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330" w:name="_MCCTEMPBM_CRPT71130405___7"/>
            <w:r>
              <w:rPr>
                <w:rStyle w:val="Datatypechar"/>
              </w:rPr>
              <w:t>Edge‌Management‌Mode</w:t>
            </w:r>
            <w:bookmarkEnd w:id="1330"/>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331" w:name="_MCCTEMPBM_CRPT71130406___7"/>
            <w:r>
              <w:rPr>
                <w:rStyle w:val="Datatypechar"/>
              </w:rPr>
              <w:t>Edge‌Processing‌Eligibility‌Criteria‌</w:t>
            </w:r>
            <w:bookmarkEnd w:id="133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332" w:name="_MCCTEMPBM_CRPT71130407___7"/>
            <w:r>
              <w:rPr>
                <w:rStyle w:val="Datatypechar"/>
              </w:rPr>
              <w:t>EASRequirements</w:t>
            </w:r>
            <w:bookmarkEnd w:id="133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333" w:name="_MCCTEMPBM_CRPT71130408___7"/>
            <w:r>
              <w:rPr>
                <w:rStyle w:val="Datatypechar"/>
              </w:rPr>
              <w:t>M1EAS‌Relocation‌Requirements</w:t>
            </w:r>
            <w:bookmarkEnd w:id="133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334" w:name="_Toc123800854"/>
      <w:r>
        <w:t>7.10.3.2</w:t>
      </w:r>
      <w:r w:rsidRPr="00BD46FD">
        <w:tab/>
      </w:r>
      <w:r>
        <w:t>EdgeManagementMode enumeration</w:t>
      </w:r>
      <w:bookmarkEnd w:id="1334"/>
    </w:p>
    <w:p w14:paraId="7D7F15A9" w14:textId="77777777" w:rsidR="00416D52" w:rsidRPr="00013AC9" w:rsidRDefault="00416D52" w:rsidP="00416D52">
      <w:pPr>
        <w:keepNext/>
      </w:pPr>
      <w:bookmarkStart w:id="1335" w:name="_MCCTEMPBM_CRPT71130409___7"/>
      <w:r>
        <w:t xml:space="preserve">The </w:t>
      </w:r>
      <w:r>
        <w:rPr>
          <w:rStyle w:val="Code"/>
        </w:rPr>
        <w:t>EdgeManagementMode</w:t>
      </w:r>
      <w:r w:rsidRPr="00D41AA2">
        <w:rPr>
          <w:rStyle w:val="Code"/>
        </w:rPr>
        <w:t xml:space="preserve"> </w:t>
      </w:r>
      <w:r>
        <w:t>enumeration is specified in table 7.10.3.2-1 below:</w:t>
      </w:r>
    </w:p>
    <w:bookmarkEnd w:id="1335"/>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336" w:name="_Toc123800855"/>
      <w:r>
        <w:t>7.10.3.3</w:t>
      </w:r>
      <w:r w:rsidRPr="00586B6B">
        <w:tab/>
      </w:r>
      <w:r>
        <w:t>EASRequirements type</w:t>
      </w:r>
      <w:bookmarkEnd w:id="1336"/>
    </w:p>
    <w:p w14:paraId="7DD3082A" w14:textId="77777777" w:rsidR="00416D52" w:rsidRPr="00586B6B" w:rsidRDefault="00416D52" w:rsidP="00416D52">
      <w:pPr>
        <w:keepNext/>
      </w:pPr>
      <w:bookmarkStart w:id="1337"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337"/>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338" w:name="_MCCTEMPBM_CRPT71130411___7"/>
            <w:r>
              <w:rPr>
                <w:rStyle w:val="Datatypechar"/>
              </w:rPr>
              <w:t>array(string)</w:t>
            </w:r>
            <w:bookmarkEnd w:id="1338"/>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339" w:name="_MCCTEMPBM_CRPT71130412___7"/>
            <w:r w:rsidRPr="00744D78">
              <w:rPr>
                <w:rStyle w:val="Datatypechar"/>
              </w:rPr>
              <w:t>String</w:t>
            </w:r>
            <w:bookmarkEnd w:id="1339"/>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340" w:name="_MCCTEMPBM_CRPT71130413___7"/>
            <w:r w:rsidRPr="00744D78">
              <w:rPr>
                <w:rStyle w:val="Datatypechar"/>
              </w:rPr>
              <w:t>array(string)</w:t>
            </w:r>
            <w:bookmarkEnd w:id="1340"/>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341" w:name="_MCCTEMPBM_CRPT71130414___7"/>
            <w:r w:rsidRPr="00744D78">
              <w:rPr>
                <w:rStyle w:val="Datatypechar"/>
              </w:rPr>
              <w:t>EASServiceKPI</w:t>
            </w:r>
            <w:bookmarkEnd w:id="1341"/>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342" w:name="_MCCTEMPBM_CRPT71130415___7"/>
            <w:r w:rsidRPr="00744D78">
              <w:rPr>
                <w:rStyle w:val="Datatypechar"/>
              </w:rPr>
              <w:t>Geographical‌Service‌Area</w:t>
            </w:r>
            <w:bookmarkEnd w:id="1342"/>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343" w:name="_MCCTEMPBM_CRPT71130416___7"/>
            <w:r>
              <w:rPr>
                <w:rStyle w:val="Datatypechar"/>
              </w:rPr>
              <w:t>a</w:t>
            </w:r>
            <w:r w:rsidRPr="00744D78">
              <w:rPr>
                <w:rStyle w:val="Datatypechar"/>
              </w:rPr>
              <w:t>rray(Scheduled‌Communication‌Time)</w:t>
            </w:r>
            <w:bookmarkEnd w:id="1343"/>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344" w:name="_MCCTEMPBM_CRPT71130417___7"/>
            <w:r w:rsidRPr="00744D78">
              <w:rPr>
                <w:rStyle w:val="Datatypechar"/>
              </w:rPr>
              <w:t>array(ACRScenario)</w:t>
            </w:r>
            <w:bookmarkEnd w:id="1344"/>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345" w:name="_Toc123800856"/>
      <w:r>
        <w:t>7.10.3.4</w:t>
      </w:r>
      <w:r>
        <w:tab/>
        <w:t>M1EASRelocationRequirements type</w:t>
      </w:r>
      <w:bookmarkEnd w:id="1345"/>
    </w:p>
    <w:p w14:paraId="29638875" w14:textId="77777777" w:rsidR="00416D52" w:rsidRPr="00586B6B" w:rsidRDefault="00416D52" w:rsidP="00416D52">
      <w:pPr>
        <w:keepNext/>
      </w:pPr>
      <w:bookmarkStart w:id="1346"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346"/>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347" w:name="_MCCTEMPBM_CRPT71130419___7"/>
            <w:r>
              <w:rPr>
                <w:rStyle w:val="Datatypechar"/>
              </w:rPr>
              <w:t>EAS‌Relocation‌Tolerance</w:t>
            </w:r>
            <w:bookmarkEnd w:id="1347"/>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348" w:name="_MCCTEMPBM_CRPT71130420___7"/>
            <w:r>
              <w:rPr>
                <w:rStyle w:val="Datatypechar"/>
              </w:rPr>
              <w:t>UintegerRm</w:t>
            </w:r>
            <w:bookmarkEnd w:id="1348"/>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349" w:name="_MCCTEMPBM_CRPT71130421___7"/>
            <w:r>
              <w:rPr>
                <w:rStyle w:val="Datatypechar"/>
              </w:rPr>
              <w:t>UintegerRm</w:t>
            </w:r>
            <w:bookmarkEnd w:id="1349"/>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350" w:name="_Toc123800857"/>
      <w:r>
        <w:t>7.11</w:t>
      </w:r>
      <w:r>
        <w:tab/>
        <w:t>Event Data Processing Provisioning API</w:t>
      </w:r>
      <w:bookmarkEnd w:id="1350"/>
    </w:p>
    <w:p w14:paraId="5E34D1FB" w14:textId="77777777" w:rsidR="008F5E2F" w:rsidRDefault="008F5E2F" w:rsidP="008F5E2F">
      <w:pPr>
        <w:pStyle w:val="Heading3"/>
      </w:pPr>
      <w:bookmarkStart w:id="1351" w:name="_Toc123800858"/>
      <w:r>
        <w:t>7.11.1</w:t>
      </w:r>
      <w:r>
        <w:tab/>
        <w:t>General</w:t>
      </w:r>
      <w:bookmarkEnd w:id="1351"/>
    </w:p>
    <w:p w14:paraId="2B6880F2" w14:textId="77777777" w:rsidR="008F5E2F" w:rsidRPr="005D0294" w:rsidRDefault="008F5E2F" w:rsidP="008F5E2F">
      <w:bookmarkStart w:id="1352"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353" w:name="_Toc123800859"/>
      <w:bookmarkEnd w:id="1352"/>
      <w:r>
        <w:t>7.11.2</w:t>
      </w:r>
      <w:r>
        <w:tab/>
        <w:t>Resource structure</w:t>
      </w:r>
      <w:bookmarkEnd w:id="1353"/>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54"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354"/>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55"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55"/>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56"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56"/>
          </w:p>
        </w:tc>
        <w:tc>
          <w:tcPr>
            <w:tcW w:w="0" w:type="auto"/>
            <w:shd w:val="clear" w:color="auto" w:fill="auto"/>
          </w:tcPr>
          <w:p w14:paraId="10E00350" w14:textId="77777777" w:rsidR="008F5E2F" w:rsidRPr="00586B6B" w:rsidRDefault="008F5E2F" w:rsidP="00427D39">
            <w:pPr>
              <w:pStyle w:val="TAL"/>
            </w:pPr>
            <w:bookmarkStart w:id="1357" w:name="_MCCTEMPBM_CRPT71130426___7"/>
            <w:r w:rsidRPr="00586B6B">
              <w:rPr>
                <w:rStyle w:val="HTTPMethod"/>
              </w:rPr>
              <w:t>GET</w:t>
            </w:r>
            <w:bookmarkEnd w:id="1357"/>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58"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59" w:name="_MCCTEMPBM_CRPT71130428___7"/>
            <w:bookmarkEnd w:id="1358"/>
            <w:r w:rsidRPr="00586B6B">
              <w:rPr>
                <w:rStyle w:val="HTTPMethod"/>
              </w:rPr>
              <w:t>PATCH</w:t>
            </w:r>
            <w:bookmarkEnd w:id="1359"/>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60" w:name="_MCCTEMPBM_CRPT71130429___7"/>
            <w:r w:rsidRPr="00586B6B">
              <w:rPr>
                <w:rStyle w:val="HTTPMethod"/>
              </w:rPr>
              <w:t>DELETE</w:t>
            </w:r>
            <w:bookmarkEnd w:id="1360"/>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61" w:name="_Toc123800860"/>
      <w:r>
        <w:t>7.11.3</w:t>
      </w:r>
      <w:r>
        <w:tab/>
        <w:t>Data model</w:t>
      </w:r>
      <w:bookmarkEnd w:id="1361"/>
    </w:p>
    <w:p w14:paraId="24C2EC10" w14:textId="77777777" w:rsidR="008F5E2F" w:rsidRDefault="008F5E2F" w:rsidP="008F5E2F">
      <w:pPr>
        <w:pStyle w:val="Heading4"/>
      </w:pPr>
      <w:bookmarkStart w:id="1362" w:name="_Toc123800861"/>
      <w:r>
        <w:t>7.11.3.1</w:t>
      </w:r>
      <w:r>
        <w:tab/>
        <w:t>EventDataProcessingConfiguration resource type</w:t>
      </w:r>
      <w:bookmarkEnd w:id="1362"/>
    </w:p>
    <w:p w14:paraId="64E6E446" w14:textId="77777777" w:rsidR="008F5E2F" w:rsidRPr="00586B6B" w:rsidRDefault="008F5E2F" w:rsidP="008F5E2F">
      <w:pPr>
        <w:keepNext/>
      </w:pPr>
      <w:bookmarkStart w:id="1363"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363"/>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64" w:name="_MCCTEMPBM_CRPT71130431___2"/>
            <w:r>
              <w:rPr>
                <w:i/>
                <w:iCs/>
              </w:rPr>
              <w:t>eventDataProcessing‌</w:t>
            </w:r>
            <w:r w:rsidRPr="00450E15">
              <w:rPr>
                <w:i/>
                <w:iCs/>
              </w:rPr>
              <w:t>ConfigurationId</w:t>
            </w:r>
            <w:bookmarkEnd w:id="13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65" w:name="_MCCTEMPBM_CRPT71130432___7"/>
            <w:r w:rsidRPr="006C5C2E">
              <w:rPr>
                <w:rStyle w:val="Datatypechar"/>
              </w:rPr>
              <w:t>ResourceId</w:t>
            </w:r>
            <w:bookmarkEnd w:id="13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66" w:name="_MCCTEMPBM_CRPT71130433___2"/>
            <w:r>
              <w:rPr>
                <w:i/>
                <w:iCs/>
              </w:rPr>
              <w:t>eventId</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67" w:name="_MCCTEMPBM_CRPT71130434___7"/>
            <w:r w:rsidRPr="006C5C2E">
              <w:rPr>
                <w:rStyle w:val="Datatypechar"/>
              </w:rPr>
              <w:t>AfEvent</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68" w:name="_MCCTEMPBM_CRPT71130435___2"/>
            <w:r>
              <w:rPr>
                <w:i/>
                <w:iCs/>
              </w:rPr>
              <w:t>authorizationUrl</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69" w:name="_MCCTEMPBM_CRPT71130436___7"/>
            <w:r w:rsidRPr="006C5C2E">
              <w:rPr>
                <w:rStyle w:val="Datatypechar"/>
              </w:rPr>
              <w:t>Url</w:t>
            </w:r>
            <w:bookmarkEnd w:id="13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70" w:name="_MCCTEMPBM_CRPT71130437___2"/>
            <w:r>
              <w:rPr>
                <w:i/>
                <w:iCs/>
              </w:rPr>
              <w:t>dataAccessProfiles</w:t>
            </w:r>
            <w:bookmarkEnd w:id="13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71" w:name="_MCCTEMPBM_CRPT71130438___7"/>
            <w:r w:rsidRPr="006C5C2E">
              <w:rPr>
                <w:rStyle w:val="Datatypechar"/>
              </w:rPr>
              <w:t>Array(Data‌Access‌Profile)</w:t>
            </w:r>
            <w:bookmarkEnd w:id="13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372" w:name="_Toc71722062"/>
      <w:bookmarkStart w:id="1373" w:name="_Toc74859114"/>
    </w:p>
    <w:p w14:paraId="15B780D6" w14:textId="78464480" w:rsidR="007D59CE" w:rsidRPr="00586B6B" w:rsidRDefault="01632CED" w:rsidP="007D59CE">
      <w:pPr>
        <w:pStyle w:val="Heading1"/>
      </w:pPr>
      <w:bookmarkStart w:id="1374"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316"/>
      <w:bookmarkEnd w:id="1317"/>
      <w:bookmarkEnd w:id="1372"/>
      <w:bookmarkEnd w:id="1373"/>
      <w:bookmarkEnd w:id="1374"/>
    </w:p>
    <w:p w14:paraId="3BD65AB9" w14:textId="608D2031" w:rsidR="005377C1" w:rsidRPr="00586B6B" w:rsidRDefault="005377C1" w:rsidP="005377C1">
      <w:pPr>
        <w:pStyle w:val="Heading2"/>
      </w:pPr>
      <w:bookmarkStart w:id="1375" w:name="_Toc68899638"/>
      <w:bookmarkStart w:id="1376" w:name="_Toc71214389"/>
      <w:bookmarkStart w:id="1377" w:name="_Toc71722063"/>
      <w:bookmarkStart w:id="1378" w:name="_Toc74859115"/>
      <w:bookmarkStart w:id="1379" w:name="_Toc123800863"/>
      <w:r w:rsidRPr="00586B6B">
        <w:t>8.1</w:t>
      </w:r>
      <w:r w:rsidRPr="00586B6B">
        <w:tab/>
        <w:t>General</w:t>
      </w:r>
      <w:bookmarkEnd w:id="1375"/>
      <w:bookmarkEnd w:id="1376"/>
      <w:bookmarkEnd w:id="1377"/>
      <w:bookmarkEnd w:id="1378"/>
      <w:bookmarkEnd w:id="1379"/>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380" w:name="_Toc68899639"/>
      <w:bookmarkStart w:id="1381" w:name="_Toc71214390"/>
      <w:bookmarkStart w:id="1382" w:name="_Toc71722064"/>
      <w:bookmarkStart w:id="1383" w:name="_Toc74859116"/>
      <w:bookmarkStart w:id="1384" w:name="_Toc123800864"/>
      <w:r w:rsidRPr="00586B6B">
        <w:t>8.2</w:t>
      </w:r>
      <w:r w:rsidRPr="00586B6B">
        <w:tab/>
        <w:t>HTTP pull-based content ingest protocol</w:t>
      </w:r>
      <w:bookmarkEnd w:id="1380"/>
      <w:bookmarkEnd w:id="1381"/>
      <w:bookmarkEnd w:id="1382"/>
      <w:bookmarkEnd w:id="1383"/>
      <w:bookmarkEnd w:id="1384"/>
    </w:p>
    <w:p w14:paraId="7B3B7160" w14:textId="194347FB" w:rsidR="003E1FFA" w:rsidRDefault="003E1FFA" w:rsidP="003E1FFA">
      <w:pPr>
        <w:keepNext/>
        <w:keepLines/>
      </w:pPr>
      <w:bookmarkStart w:id="1385" w:name="_Toc68899640"/>
      <w:bookmarkStart w:id="1386" w:name="_Toc71214391"/>
      <w:bookmarkStart w:id="1387" w:name="_Toc71722065"/>
      <w:bookmarkStart w:id="1388"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1389" w:name="_Toc123800865"/>
      <w:r w:rsidRPr="00586B6B">
        <w:t>8.3</w:t>
      </w:r>
      <w:r w:rsidRPr="00586B6B">
        <w:tab/>
        <w:t>DASH-IF push-based content ingest protocol</w:t>
      </w:r>
      <w:bookmarkEnd w:id="1385"/>
      <w:bookmarkEnd w:id="1386"/>
      <w:bookmarkEnd w:id="1387"/>
      <w:bookmarkEnd w:id="1388"/>
      <w:bookmarkEnd w:id="1389"/>
    </w:p>
    <w:p w14:paraId="32C982A0" w14:textId="11C97B78" w:rsidR="003E1FFA" w:rsidRDefault="003E1FFA" w:rsidP="003E1FFA">
      <w:bookmarkStart w:id="1390" w:name="_Toc68899641"/>
      <w:bookmarkStart w:id="1391" w:name="_Toc71214392"/>
      <w:bookmarkStart w:id="1392" w:name="_Toc71722066"/>
      <w:bookmarkStart w:id="1393"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394" w:name="_Toc123800866"/>
      <w:r w:rsidRPr="00586B6B">
        <w:t>9</w:t>
      </w:r>
      <w:r w:rsidRPr="00586B6B">
        <w:tab/>
        <w:t>Internal (M3) APIs</w:t>
      </w:r>
      <w:bookmarkEnd w:id="1390"/>
      <w:bookmarkEnd w:id="1391"/>
      <w:bookmarkEnd w:id="1392"/>
      <w:bookmarkEnd w:id="1393"/>
      <w:bookmarkEnd w:id="1394"/>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95" w:name="_Toc68899642"/>
      <w:bookmarkStart w:id="1396" w:name="_Toc71214393"/>
      <w:bookmarkStart w:id="1397" w:name="_Toc71722067"/>
      <w:bookmarkStart w:id="1398" w:name="_Toc74859119"/>
      <w:bookmarkStart w:id="1399" w:name="_Toc123800867"/>
      <w:r w:rsidRPr="00586B6B">
        <w:t>10</w:t>
      </w:r>
      <w:r w:rsidRPr="00586B6B">
        <w:tab/>
        <w:t>Media Streaming (M4) APIs</w:t>
      </w:r>
      <w:bookmarkEnd w:id="1395"/>
      <w:bookmarkEnd w:id="1396"/>
      <w:bookmarkEnd w:id="1397"/>
      <w:bookmarkEnd w:id="1398"/>
      <w:bookmarkEnd w:id="1399"/>
    </w:p>
    <w:p w14:paraId="3AEF9FDC" w14:textId="40051B84" w:rsidR="00F41894" w:rsidRPr="00450E15" w:rsidRDefault="00F41894" w:rsidP="00450E15">
      <w:pPr>
        <w:pStyle w:val="Heading2"/>
      </w:pPr>
      <w:bookmarkStart w:id="1400" w:name="_Toc68899643"/>
      <w:bookmarkStart w:id="1401" w:name="_Toc71214394"/>
      <w:bookmarkStart w:id="1402" w:name="_Toc71722068"/>
      <w:bookmarkStart w:id="1403" w:name="_Toc74859120"/>
      <w:bookmarkStart w:id="1404" w:name="_Toc123800868"/>
      <w:r w:rsidRPr="00450E15">
        <w:t>10.1</w:t>
      </w:r>
      <w:r w:rsidRPr="00450E15">
        <w:tab/>
        <w:t>General</w:t>
      </w:r>
      <w:bookmarkEnd w:id="1400"/>
      <w:bookmarkEnd w:id="1401"/>
      <w:bookmarkEnd w:id="1402"/>
      <w:bookmarkEnd w:id="1403"/>
      <w:bookmarkEnd w:id="1404"/>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405" w:name="_Toc68899644"/>
      <w:bookmarkStart w:id="1406" w:name="_Toc71214395"/>
      <w:bookmarkStart w:id="1407" w:name="_Toc71722069"/>
      <w:bookmarkStart w:id="1408" w:name="_Toc74859121"/>
      <w:bookmarkStart w:id="1409" w:name="_Toc123800869"/>
      <w:r w:rsidRPr="00450E15">
        <w:t>10.2</w:t>
      </w:r>
      <w:r w:rsidRPr="00450E15">
        <w:tab/>
        <w:t>DASH Distribution</w:t>
      </w:r>
      <w:bookmarkEnd w:id="1405"/>
      <w:bookmarkEnd w:id="1406"/>
      <w:bookmarkEnd w:id="1407"/>
      <w:bookmarkEnd w:id="1408"/>
      <w:bookmarkEnd w:id="1409"/>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1.95pt;height:205.3pt" o:ole="">
            <v:imagedata r:id="rId24" o:title=""/>
          </v:shape>
          <o:OLEObject Type="Embed" ProgID="Visio.Drawing.15" ShapeID="_x0000_i1026" DrawAspect="Content" ObjectID="_1734413724"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410"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411" w:name="_Toc68899645"/>
      <w:bookmarkStart w:id="1412" w:name="_Toc71214396"/>
      <w:bookmarkStart w:id="1413" w:name="_Toc71722070"/>
      <w:bookmarkStart w:id="1414" w:name="_Toc74859122"/>
      <w:bookmarkStart w:id="1415" w:name="_Toc123800870"/>
      <w:bookmarkEnd w:id="1410"/>
      <w:r w:rsidRPr="00586B6B">
        <w:t>11</w:t>
      </w:r>
      <w:r w:rsidRPr="00586B6B">
        <w:tab/>
        <w:t>Media Session Handling (M5) APIs</w:t>
      </w:r>
      <w:bookmarkEnd w:id="1411"/>
      <w:bookmarkEnd w:id="1412"/>
      <w:bookmarkEnd w:id="1413"/>
      <w:bookmarkEnd w:id="1414"/>
      <w:bookmarkEnd w:id="1415"/>
    </w:p>
    <w:p w14:paraId="365DBBF0" w14:textId="75E9A403" w:rsidR="007D59CE" w:rsidRPr="00586B6B" w:rsidRDefault="007D59CE" w:rsidP="007D59CE">
      <w:pPr>
        <w:pStyle w:val="Heading2"/>
      </w:pPr>
      <w:bookmarkStart w:id="1416" w:name="_Toc68899646"/>
      <w:bookmarkStart w:id="1417" w:name="_Toc71214397"/>
      <w:bookmarkStart w:id="1418" w:name="_Toc71722071"/>
      <w:bookmarkStart w:id="1419" w:name="_Toc74859123"/>
      <w:bookmarkStart w:id="1420" w:name="_Toc123800871"/>
      <w:r w:rsidRPr="00586B6B">
        <w:t>11.1</w:t>
      </w:r>
      <w:r w:rsidRPr="00586B6B">
        <w:tab/>
        <w:t>General</w:t>
      </w:r>
      <w:bookmarkEnd w:id="1416"/>
      <w:bookmarkEnd w:id="1417"/>
      <w:bookmarkEnd w:id="1418"/>
      <w:bookmarkEnd w:id="1419"/>
      <w:bookmarkEnd w:id="1420"/>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421" w:name="_Toc68899647"/>
      <w:bookmarkStart w:id="1422" w:name="_Toc71214398"/>
      <w:bookmarkStart w:id="1423" w:name="_Toc71722072"/>
      <w:bookmarkStart w:id="1424" w:name="_Toc74859124"/>
      <w:bookmarkStart w:id="1425" w:name="_Toc123800872"/>
      <w:r w:rsidRPr="00586B6B">
        <w:t>11.2</w:t>
      </w:r>
      <w:r w:rsidRPr="00586B6B">
        <w:tab/>
        <w:t>Service Access Information API</w:t>
      </w:r>
      <w:bookmarkEnd w:id="1421"/>
      <w:bookmarkEnd w:id="1422"/>
      <w:bookmarkEnd w:id="1423"/>
      <w:bookmarkEnd w:id="1424"/>
      <w:bookmarkEnd w:id="1425"/>
    </w:p>
    <w:p w14:paraId="1FB93DC6" w14:textId="07878F48" w:rsidR="000A09F9" w:rsidRPr="00586B6B" w:rsidRDefault="000A09F9" w:rsidP="000A09F9">
      <w:pPr>
        <w:pStyle w:val="Heading3"/>
      </w:pPr>
      <w:bookmarkStart w:id="1426" w:name="_Toc68899648"/>
      <w:bookmarkStart w:id="1427" w:name="_Toc71214399"/>
      <w:bookmarkStart w:id="1428" w:name="_Toc71722073"/>
      <w:bookmarkStart w:id="1429" w:name="_Toc74859125"/>
      <w:bookmarkStart w:id="1430" w:name="_Toc123800873"/>
      <w:r w:rsidRPr="00586B6B">
        <w:t>11.2.1</w:t>
      </w:r>
      <w:r w:rsidRPr="00586B6B">
        <w:tab/>
        <w:t>General</w:t>
      </w:r>
      <w:bookmarkEnd w:id="1426"/>
      <w:bookmarkEnd w:id="1427"/>
      <w:bookmarkEnd w:id="1428"/>
      <w:bookmarkEnd w:id="1429"/>
      <w:bookmarkEnd w:id="1430"/>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431" w:name="_Toc68899649"/>
      <w:bookmarkStart w:id="1432" w:name="_Toc71214400"/>
      <w:bookmarkStart w:id="1433" w:name="_Toc71722074"/>
      <w:bookmarkStart w:id="1434" w:name="_Toc74859126"/>
      <w:bookmarkStart w:id="1435"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431"/>
      <w:bookmarkEnd w:id="1432"/>
      <w:bookmarkEnd w:id="1433"/>
      <w:bookmarkEnd w:id="1434"/>
      <w:bookmarkEnd w:id="1435"/>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436" w:name="_MCCTEMPBM_CRPT71130442___7"/>
            <w:r w:rsidRPr="00586B6B">
              <w:rPr>
                <w:rStyle w:val="HTTPMethod"/>
              </w:rPr>
              <w:t>GET</w:t>
            </w:r>
            <w:bookmarkEnd w:id="1436"/>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437" w:name="_Toc68899650"/>
      <w:bookmarkStart w:id="1438" w:name="_Toc71214401"/>
      <w:bookmarkStart w:id="1439" w:name="_Toc71722075"/>
      <w:bookmarkStart w:id="1440" w:name="_Toc74859127"/>
      <w:bookmarkStart w:id="1441" w:name="_Toc123800875"/>
      <w:r w:rsidRPr="00586B6B">
        <w:t>11.2.</w:t>
      </w:r>
      <w:r w:rsidR="00E1132C" w:rsidRPr="00586B6B">
        <w:t>3</w:t>
      </w:r>
      <w:r w:rsidRPr="00586B6B">
        <w:tab/>
        <w:t>Data model</w:t>
      </w:r>
      <w:bookmarkEnd w:id="1437"/>
      <w:bookmarkEnd w:id="1438"/>
      <w:bookmarkEnd w:id="1439"/>
      <w:bookmarkEnd w:id="1440"/>
      <w:bookmarkEnd w:id="1441"/>
    </w:p>
    <w:p w14:paraId="7117323E" w14:textId="54E03ADC" w:rsidR="000A09F9" w:rsidRPr="00586B6B" w:rsidRDefault="000A09F9" w:rsidP="000A09F9">
      <w:pPr>
        <w:pStyle w:val="Heading4"/>
      </w:pPr>
      <w:bookmarkStart w:id="1442" w:name="_Toc68899651"/>
      <w:bookmarkStart w:id="1443" w:name="_Toc71214402"/>
      <w:bookmarkStart w:id="1444" w:name="_Toc71722076"/>
      <w:bookmarkStart w:id="1445" w:name="_Toc74859128"/>
      <w:bookmarkStart w:id="1446" w:name="_Toc123800876"/>
      <w:r w:rsidRPr="00586B6B">
        <w:t>11.2.</w:t>
      </w:r>
      <w:r w:rsidR="00E1132C" w:rsidRPr="00586B6B">
        <w:t>3</w:t>
      </w:r>
      <w:r w:rsidRPr="00586B6B">
        <w:t>.1</w:t>
      </w:r>
      <w:r w:rsidRPr="00586B6B">
        <w:tab/>
        <w:t>ServiceAccessInformation resource type</w:t>
      </w:r>
      <w:bookmarkEnd w:id="1442"/>
      <w:bookmarkEnd w:id="1443"/>
      <w:bookmarkEnd w:id="1444"/>
      <w:bookmarkEnd w:id="1445"/>
      <w:bookmarkEnd w:id="1446"/>
    </w:p>
    <w:p w14:paraId="21EF61FF" w14:textId="560D0D5C" w:rsidR="000A09F9" w:rsidRPr="00586B6B" w:rsidRDefault="000A09F9" w:rsidP="00271C65">
      <w:pPr>
        <w:pStyle w:val="Normalitalics"/>
      </w:pPr>
      <w:r w:rsidRPr="00586B6B">
        <w:t xml:space="preserve">The data model for the </w:t>
      </w:r>
      <w:r w:rsidRPr="00E97EAC">
        <w:rPr>
          <w:rStyle w:val="Code"/>
        </w:rPr>
        <w:t>ServiceAccessInform</w:t>
      </w:r>
      <w:r w:rsidR="001F2EC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4710" w:type="pct"/>
        <w:jc w:val="center"/>
        <w:tblLayout w:type="fixed"/>
        <w:tblLook w:val="04A0" w:firstRow="1" w:lastRow="0" w:firstColumn="1" w:lastColumn="0" w:noHBand="0" w:noVBand="1"/>
      </w:tblPr>
      <w:tblGrid>
        <w:gridCol w:w="3259"/>
        <w:gridCol w:w="1702"/>
        <w:gridCol w:w="1272"/>
        <w:gridCol w:w="610"/>
        <w:gridCol w:w="1259"/>
        <w:gridCol w:w="969"/>
      </w:tblGrid>
      <w:tr w:rsidR="00A1676D" w14:paraId="132E6895" w14:textId="77777777" w:rsidTr="00A1676D">
        <w:trPr>
          <w:tblHeader/>
          <w:jc w:val="center"/>
        </w:trPr>
        <w:tc>
          <w:tcPr>
            <w:tcW w:w="17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70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36"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6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3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A1676D" w14:paraId="6D59F34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447" w:name="_MCCTEMPBM_CRPT71130443___7"/>
            <w:r w:rsidRPr="00C522DE">
              <w:rPr>
                <w:rStyle w:val="Datatypechar"/>
              </w:rPr>
              <w:t>ResourceId</w:t>
            </w:r>
            <w:bookmarkEnd w:id="144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3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A1676D" w14:paraId="29C84F1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448" w:name="_MCCTEMPBM_CRPT71130444___7"/>
            <w:r w:rsidRPr="00C522DE">
              <w:rPr>
                <w:rStyle w:val="Datatypechar"/>
              </w:rPr>
              <w:t>Provisioning‌Session‌Type</w:t>
            </w:r>
            <w:bookmarkEnd w:id="1448"/>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3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A1676D" w14:paraId="5B70118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48F8C3AC" w:rsidR="00503416" w:rsidRPr="00D41AA2" w:rsidRDefault="001F2ECE">
            <w:pPr>
              <w:pStyle w:val="TAL"/>
              <w:rPr>
                <w:rStyle w:val="Code"/>
              </w:rPr>
            </w:pPr>
            <w:r>
              <w:rPr>
                <w:rStyle w:val="Code"/>
              </w:rPr>
              <w:t>s</w:t>
            </w:r>
            <w:r w:rsidR="00503416" w:rsidRPr="00D41AA2">
              <w:rPr>
                <w:rStyle w:val="Code"/>
              </w:rPr>
              <w:t>treamingAccess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449" w:name="_MCCTEMPBM_CRPT71130445___7"/>
            <w:r w:rsidRPr="00C522DE">
              <w:rPr>
                <w:rStyle w:val="Datatypechar"/>
              </w:rPr>
              <w:t>Object</w:t>
            </w:r>
            <w:bookmarkEnd w:id="144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A1676D" w14:paraId="78A4D08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46349E8" w:rsidR="00503416" w:rsidRPr="00D41AA2" w:rsidRDefault="00503416">
            <w:pPr>
              <w:pStyle w:val="TAL"/>
              <w:keepNext w:val="0"/>
              <w:ind w:left="284"/>
              <w:rPr>
                <w:rStyle w:val="Code"/>
              </w:rPr>
            </w:pPr>
            <w:bookmarkStart w:id="1450" w:name="_MCCTEMPBM_CRPT71130446___2"/>
            <w:r w:rsidRPr="00D41AA2">
              <w:rPr>
                <w:rStyle w:val="Code"/>
              </w:rPr>
              <w:t>mediaPlayerEntry</w:t>
            </w:r>
            <w:bookmarkEnd w:id="1450"/>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bookmarkStart w:id="1451" w:name="_MCCTEMPBM_CRPT71130447___7"/>
            <w:r w:rsidRPr="00C522DE">
              <w:rPr>
                <w:rStyle w:val="Datatypechar"/>
              </w:rPr>
              <w:t>Url</w:t>
            </w:r>
            <w:bookmarkEnd w:id="145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A1676D" w14:paraId="11C7A62D"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37B1464D" w:rsidR="002852C5" w:rsidRPr="00D41AA2" w:rsidRDefault="002852C5" w:rsidP="002852C5">
            <w:pPr>
              <w:pStyle w:val="TAL"/>
              <w:keepNext w:val="0"/>
              <w:ind w:left="284"/>
              <w:rPr>
                <w:rStyle w:val="Code"/>
              </w:rPr>
            </w:pPr>
            <w:bookmarkStart w:id="1452" w:name="_MCCTEMPBM_CRPT71130448___2"/>
            <w:r>
              <w:rPr>
                <w:rStyle w:val="Code"/>
              </w:rPr>
              <w:t>eMBMS‌Service‌Announcement‌Locator</w:t>
            </w:r>
            <w:bookmarkEnd w:id="1452"/>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725BC4E9" w:rsidR="002852C5" w:rsidRPr="00C522DE" w:rsidRDefault="002852C5" w:rsidP="002852C5">
            <w:pPr>
              <w:pStyle w:val="TAL"/>
              <w:keepNext w:val="0"/>
              <w:rPr>
                <w:rStyle w:val="Datatypechar"/>
              </w:rPr>
            </w:pPr>
            <w:bookmarkStart w:id="1453" w:name="_MCCTEMPBM_CRPT71130449___7"/>
            <w:r>
              <w:rPr>
                <w:rStyle w:val="Datatypechar"/>
              </w:rPr>
              <w:t>Url</w:t>
            </w:r>
            <w:bookmarkEnd w:id="145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33"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454" w:name="_MCCTEMPBM_CRPT71130450___7"/>
            <w:r>
              <w:rPr>
                <w:rStyle w:val="Code"/>
              </w:rPr>
              <w:t>downlink</w:t>
            </w:r>
            <w:bookmarkEnd w:id="1454"/>
          </w:p>
        </w:tc>
      </w:tr>
      <w:tr w:rsidR="00A1676D" w14:paraId="0F51C66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00D9C5D9" w:rsidR="002852C5" w:rsidRPr="00D41AA2" w:rsidRDefault="001F2ECE" w:rsidP="00454B27">
            <w:pPr>
              <w:pStyle w:val="TAL"/>
              <w:rPr>
                <w:rStyle w:val="Code"/>
              </w:rPr>
            </w:pPr>
            <w:r>
              <w:rPr>
                <w:rStyle w:val="Code"/>
              </w:rPr>
              <w:t>c</w:t>
            </w:r>
            <w:r w:rsidR="002852C5" w:rsidRPr="00D41AA2">
              <w:rPr>
                <w:rStyle w:val="Code"/>
              </w:rPr>
              <w:t>lientConsumptionReporting‌Configuration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455" w:name="_MCCTEMPBM_CRPT71130451___7"/>
            <w:r w:rsidRPr="00C522DE">
              <w:rPr>
                <w:rStyle w:val="Datatypechar"/>
              </w:rPr>
              <w:t>Object</w:t>
            </w:r>
            <w:bookmarkEnd w:id="1455"/>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A1676D" w14:paraId="79AAA0FD"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4A83C5B0" w:rsidR="002852C5" w:rsidRPr="00D41AA2" w:rsidRDefault="002852C5" w:rsidP="00454B27">
            <w:pPr>
              <w:pStyle w:val="TAL"/>
              <w:ind w:left="284"/>
              <w:rPr>
                <w:rStyle w:val="Code"/>
              </w:rPr>
            </w:pPr>
            <w:bookmarkStart w:id="1456" w:name="_MCCTEMPBM_CRPT71130452___2"/>
            <w:r w:rsidRPr="00D41AA2">
              <w:rPr>
                <w:rStyle w:val="Code"/>
              </w:rPr>
              <w:t>reportingInterval</w:t>
            </w:r>
            <w:bookmarkEnd w:id="1456"/>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457" w:name="_MCCTEMPBM_CRPT71130453___7"/>
            <w:r w:rsidRPr="00C522DE">
              <w:rPr>
                <w:rFonts w:ascii="Courier New" w:hAnsi="Courier New"/>
              </w:rPr>
              <w:t>DurationSec</w:t>
            </w:r>
            <w:bookmarkEnd w:id="145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A1676D" w14:paraId="5C6E700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53746902" w:rsidR="002852C5" w:rsidRPr="00D41AA2" w:rsidRDefault="002852C5" w:rsidP="002852C5">
            <w:pPr>
              <w:pStyle w:val="TAL"/>
              <w:keepNext w:val="0"/>
              <w:ind w:left="284"/>
              <w:rPr>
                <w:rStyle w:val="Code"/>
              </w:rPr>
            </w:pPr>
            <w:bookmarkStart w:id="1458" w:name="_MCCTEMPBM_CRPT71130454___2"/>
            <w:r w:rsidRPr="00D41AA2">
              <w:rPr>
                <w:rStyle w:val="Code"/>
              </w:rPr>
              <w:t>serverAddresses</w:t>
            </w:r>
            <w:bookmarkEnd w:id="1458"/>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2852C5" w:rsidRDefault="002852C5" w:rsidP="002852C5">
            <w:pPr>
              <w:pStyle w:val="TAL"/>
              <w:keepNext w:val="0"/>
              <w:rPr>
                <w:rStyle w:val="Datatypechar"/>
              </w:rPr>
            </w:pPr>
            <w:bookmarkStart w:id="1459" w:name="_MCCTEMPBM_CRPT71130455___7"/>
            <w:r w:rsidRPr="00C522DE">
              <w:rPr>
                <w:rStyle w:val="Datatypechar"/>
              </w:rPr>
              <w:t>Array(Url)</w:t>
            </w:r>
            <w:bookmarkEnd w:id="145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A1676D" w14:paraId="6EDD239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6DCA5F70" w:rsidR="002852C5" w:rsidRPr="00D41AA2" w:rsidRDefault="002852C5" w:rsidP="002852C5">
            <w:pPr>
              <w:pStyle w:val="TAL"/>
              <w:ind w:left="284"/>
              <w:rPr>
                <w:rStyle w:val="Code"/>
              </w:rPr>
            </w:pPr>
            <w:bookmarkStart w:id="1460" w:name="_MCCTEMPBM_CRPT71130456___2"/>
            <w:r w:rsidRPr="00D41AA2">
              <w:rPr>
                <w:rStyle w:val="Code"/>
              </w:rPr>
              <w:t>locationReporting</w:t>
            </w:r>
            <w:bookmarkEnd w:id="1460"/>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461" w:name="_MCCTEMPBM_CRPT71130457___7"/>
            <w:r w:rsidRPr="00C522DE">
              <w:rPr>
                <w:rStyle w:val="Datatypechar"/>
              </w:rPr>
              <w:t>Boolean</w:t>
            </w:r>
            <w:bookmarkEnd w:id="146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A1676D" w14:paraId="4D3C286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798C5762" w:rsidR="002852C5" w:rsidRPr="00D41AA2" w:rsidRDefault="002852C5" w:rsidP="002852C5">
            <w:pPr>
              <w:pStyle w:val="TAL"/>
              <w:ind w:left="284"/>
              <w:rPr>
                <w:rStyle w:val="Code"/>
              </w:rPr>
            </w:pPr>
            <w:bookmarkStart w:id="1462" w:name="_MCCTEMPBM_CRPT71130458___2"/>
            <w:r>
              <w:rPr>
                <w:rStyle w:val="Code"/>
              </w:rPr>
              <w:t>accessReporting</w:t>
            </w:r>
            <w:bookmarkEnd w:id="1462"/>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463" w:name="_MCCTEMPBM_CRPT71130459___7"/>
            <w:r>
              <w:rPr>
                <w:rStyle w:val="Datatypechar"/>
              </w:rPr>
              <w:t>Boolean</w:t>
            </w:r>
            <w:bookmarkEnd w:id="146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3"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A1676D" w14:paraId="30D0749F"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07ECC7BB" w:rsidR="002852C5" w:rsidRPr="00D41AA2" w:rsidRDefault="002852C5" w:rsidP="002852C5">
            <w:pPr>
              <w:pStyle w:val="TAL"/>
              <w:keepNext w:val="0"/>
              <w:ind w:left="284"/>
              <w:rPr>
                <w:rStyle w:val="Code"/>
              </w:rPr>
            </w:pPr>
            <w:bookmarkStart w:id="1464" w:name="_MCCTEMPBM_CRPT71130460___2"/>
            <w:r w:rsidRPr="00D41AA2">
              <w:rPr>
                <w:rStyle w:val="Code"/>
              </w:rPr>
              <w:t>samplePercentage</w:t>
            </w:r>
            <w:bookmarkEnd w:id="1464"/>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465" w:name="_MCCTEMPBM_CRPT71130461___7"/>
            <w:r w:rsidRPr="00C522DE">
              <w:rPr>
                <w:rStyle w:val="Datatypechar"/>
              </w:rPr>
              <w:t>Percentage</w:t>
            </w:r>
            <w:bookmarkEnd w:id="1465"/>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A1676D" w14:paraId="1A9F2C7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7A730E8" w:rsidR="002852C5" w:rsidRPr="00D41AA2" w:rsidRDefault="00D4772B" w:rsidP="0076572A">
            <w:pPr>
              <w:pStyle w:val="TAL"/>
              <w:keepNext w:val="0"/>
              <w:rPr>
                <w:rStyle w:val="Code"/>
              </w:rPr>
            </w:pPr>
            <w:r>
              <w:rPr>
                <w:rStyle w:val="Code"/>
              </w:rPr>
              <w:t>d</w:t>
            </w:r>
            <w:r w:rsidR="002852C5" w:rsidRPr="00D41AA2">
              <w:rPr>
                <w:rStyle w:val="Code"/>
              </w:rPr>
              <w:t>ynamicPolicyInvocation‌Configuration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76572A">
            <w:pPr>
              <w:pStyle w:val="TAL"/>
              <w:keepNext w:val="0"/>
              <w:rPr>
                <w:rStyle w:val="Datatypechar"/>
              </w:rPr>
            </w:pPr>
            <w:bookmarkStart w:id="1466" w:name="_MCCTEMPBM_CRPT71130462___7"/>
            <w:r w:rsidRPr="00C522DE">
              <w:rPr>
                <w:rStyle w:val="Datatypechar"/>
              </w:rPr>
              <w:t>Object</w:t>
            </w:r>
            <w:bookmarkEnd w:id="1466"/>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76572A">
            <w:pPr>
              <w:pStyle w:val="TAL"/>
              <w:keepNext w:val="0"/>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76572A">
            <w:pPr>
              <w:pStyle w:val="TAL"/>
              <w:keepNext w:val="0"/>
              <w:rPr>
                <w:rStyle w:val="Code"/>
              </w:rPr>
            </w:pPr>
            <w:r w:rsidRPr="00D41AA2">
              <w:rPr>
                <w:rStyle w:val="Code"/>
              </w:rPr>
              <w:t>downlink,</w:t>
            </w:r>
          </w:p>
          <w:p w14:paraId="3EAD54E8" w14:textId="77777777" w:rsidR="002852C5" w:rsidRDefault="002852C5" w:rsidP="0076572A">
            <w:pPr>
              <w:pStyle w:val="TAL"/>
              <w:keepNext w:val="0"/>
              <w:rPr>
                <w:iCs/>
                <w:szCs w:val="18"/>
              </w:rPr>
            </w:pPr>
            <w:r w:rsidRPr="00D41AA2">
              <w:rPr>
                <w:rStyle w:val="Code"/>
              </w:rPr>
              <w:t>uplink</w:t>
            </w:r>
          </w:p>
        </w:tc>
      </w:tr>
      <w:tr w:rsidR="00A1676D" w14:paraId="30C721E5"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5D3BFF6C" w:rsidR="002852C5" w:rsidRPr="00D41AA2" w:rsidRDefault="002852C5" w:rsidP="0076572A">
            <w:pPr>
              <w:pStyle w:val="TAL"/>
              <w:keepNext w:val="0"/>
              <w:ind w:left="284"/>
              <w:rPr>
                <w:rStyle w:val="Code"/>
              </w:rPr>
            </w:pPr>
            <w:bookmarkStart w:id="1467" w:name="_MCCTEMPBM_CRPT71130463___2"/>
            <w:r w:rsidRPr="00D41AA2">
              <w:rPr>
                <w:rStyle w:val="Code"/>
              </w:rPr>
              <w:t>serverAddresses</w:t>
            </w:r>
            <w:bookmarkEnd w:id="1467"/>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2852C5" w:rsidRDefault="002852C5" w:rsidP="0076572A">
            <w:pPr>
              <w:pStyle w:val="TAL"/>
              <w:keepNext w:val="0"/>
              <w:rPr>
                <w:rStyle w:val="Datatypechar"/>
              </w:rPr>
            </w:pPr>
            <w:bookmarkStart w:id="1468" w:name="_MCCTEMPBM_CRPT71130464___7"/>
            <w:r w:rsidRPr="00C522DE">
              <w:rPr>
                <w:rStyle w:val="Datatypechar"/>
              </w:rPr>
              <w:t>Array(Url)</w:t>
            </w:r>
            <w:bookmarkEnd w:id="1468"/>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A1676D" w14:paraId="35D5B1B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5FFE1828" w:rsidR="002852C5" w:rsidRPr="00D41AA2" w:rsidRDefault="002852C5" w:rsidP="0076572A">
            <w:pPr>
              <w:pStyle w:val="TAL"/>
              <w:keepNext w:val="0"/>
              <w:ind w:left="284"/>
              <w:rPr>
                <w:rStyle w:val="Code"/>
              </w:rPr>
            </w:pPr>
            <w:bookmarkStart w:id="1469" w:name="_MCCTEMPBM_CRPT71130467___2"/>
            <w:r w:rsidRPr="00D41AA2">
              <w:rPr>
                <w:rStyle w:val="Code"/>
              </w:rPr>
              <w:t>validPolicyTemplateIds</w:t>
            </w:r>
            <w:bookmarkEnd w:id="1469"/>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470" w:name="_MCCTEMPBM_CRPT71130468___7"/>
            <w:r w:rsidRPr="00C522DE">
              <w:rPr>
                <w:rStyle w:val="Datatypechar"/>
              </w:rPr>
              <w:t>Array(ResourceId)</w:t>
            </w:r>
            <w:bookmarkEnd w:id="1470"/>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A1676D" w14:paraId="3181127B"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57550B22" w:rsidR="002852C5" w:rsidRPr="00D41AA2" w:rsidRDefault="002852C5" w:rsidP="002852C5">
            <w:pPr>
              <w:pStyle w:val="TAL"/>
              <w:keepNext w:val="0"/>
              <w:ind w:left="284"/>
              <w:rPr>
                <w:rStyle w:val="Code"/>
              </w:rPr>
            </w:pPr>
            <w:bookmarkStart w:id="1471" w:name="_MCCTEMPBM_CRPT71130469___2"/>
            <w:r w:rsidRPr="00D41AA2">
              <w:rPr>
                <w:rStyle w:val="Code"/>
              </w:rPr>
              <w:t>sdfMethods</w:t>
            </w:r>
            <w:bookmarkEnd w:id="1471"/>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472" w:name="_MCCTEMPBM_CRPT71130470___7"/>
            <w:r w:rsidRPr="00C522DE">
              <w:rPr>
                <w:rStyle w:val="Datatypechar"/>
              </w:rPr>
              <w:t>Array(SdfMethod)</w:t>
            </w:r>
            <w:bookmarkEnd w:id="1472"/>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A1676D" w14:paraId="5D7253C6"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1A8AFFCA" w:rsidR="002852C5" w:rsidRPr="00D41AA2" w:rsidRDefault="002852C5" w:rsidP="002852C5">
            <w:pPr>
              <w:pStyle w:val="TAL"/>
              <w:keepNext w:val="0"/>
              <w:ind w:left="284"/>
              <w:rPr>
                <w:rStyle w:val="Code"/>
              </w:rPr>
            </w:pPr>
            <w:bookmarkStart w:id="1473" w:name="_MCCTEMPBM_CRPT71130471___2"/>
            <w:r w:rsidRPr="00D41AA2">
              <w:rPr>
                <w:rStyle w:val="Code"/>
              </w:rPr>
              <w:t>externalReferences</w:t>
            </w:r>
            <w:bookmarkEnd w:id="1473"/>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474" w:name="_MCCTEMPBM_CRPT71130472___7"/>
            <w:r w:rsidRPr="00C522DE">
              <w:rPr>
                <w:rStyle w:val="Datatypechar"/>
              </w:rPr>
              <w:t>Array(String)</w:t>
            </w:r>
            <w:bookmarkEnd w:id="1474"/>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A1676D" w14:paraId="0A0D121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8287389" w:rsidR="002852C5" w:rsidRPr="00D41AA2" w:rsidRDefault="00D4772B" w:rsidP="002852C5">
            <w:pPr>
              <w:pStyle w:val="TAL"/>
              <w:rPr>
                <w:rStyle w:val="Code"/>
              </w:rPr>
            </w:pPr>
            <w:r>
              <w:rPr>
                <w:rStyle w:val="Code"/>
              </w:rPr>
              <w:t>c</w:t>
            </w:r>
            <w:r w:rsidRPr="00D41AA2">
              <w:rPr>
                <w:rStyle w:val="Code"/>
              </w:rPr>
              <w:t>lientMetricsReporting‌Configurations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475" w:name="_MCCTEMPBM_CRPT71130473___7"/>
            <w:r w:rsidRPr="00C522DE">
              <w:rPr>
                <w:rStyle w:val="Datatypechar"/>
              </w:rPr>
              <w:t>Array(Object)</w:t>
            </w:r>
            <w:bookmarkEnd w:id="1475"/>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p>
        </w:tc>
      </w:tr>
      <w:tr w:rsidR="00A1676D" w14:paraId="150D246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E7586AD" w:rsidR="002852C5" w:rsidRPr="00D41AA2" w:rsidRDefault="002852C5" w:rsidP="002852C5">
            <w:pPr>
              <w:pStyle w:val="TAL"/>
              <w:ind w:left="284"/>
              <w:rPr>
                <w:rStyle w:val="Code"/>
              </w:rPr>
            </w:pPr>
            <w:bookmarkStart w:id="1476" w:name="_MCCTEMPBM_CRPT71130474___2"/>
            <w:r w:rsidRPr="00D41AA2">
              <w:rPr>
                <w:rStyle w:val="Code"/>
              </w:rPr>
              <w:t>serverAddresses</w:t>
            </w:r>
            <w:bookmarkEnd w:id="1476"/>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2852C5" w:rsidRDefault="002852C5" w:rsidP="002852C5">
            <w:pPr>
              <w:pStyle w:val="TAL"/>
              <w:rPr>
                <w:rStyle w:val="Datatypechar"/>
              </w:rPr>
            </w:pPr>
            <w:bookmarkStart w:id="1477" w:name="_MCCTEMPBM_CRPT71130475___7"/>
            <w:r w:rsidRPr="00C522DE">
              <w:rPr>
                <w:rStyle w:val="Datatypechar"/>
              </w:rPr>
              <w:t>Array(Url)</w:t>
            </w:r>
            <w:bookmarkEnd w:id="147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A1676D" w14:paraId="24C6A4E1"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5B06F1" w14:textId="62C2680B" w:rsidR="00455D70" w:rsidRPr="00D41AA2" w:rsidRDefault="00455D70" w:rsidP="00455D70">
            <w:pPr>
              <w:pStyle w:val="TAL"/>
              <w:ind w:left="284"/>
              <w:rPr>
                <w:rStyle w:val="Code"/>
              </w:rPr>
            </w:pPr>
            <w:r>
              <w:rPr>
                <w:rStyle w:val="Code"/>
                <w:lang w:val="en-US"/>
              </w:rPr>
              <w:t>scheme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2636C6" w14:textId="571E5565" w:rsidR="00455D70" w:rsidRPr="00C522DE" w:rsidRDefault="00455D70" w:rsidP="00455D70">
            <w:pPr>
              <w:pStyle w:val="TAL"/>
              <w:rPr>
                <w:rStyle w:val="Datatypechar"/>
              </w:rPr>
            </w:pPr>
            <w:r>
              <w:rPr>
                <w:rStyle w:val="Datatypechar"/>
                <w:lang w:val="en-US"/>
              </w:rPr>
              <w:t>Uri</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020FF" w14:textId="41BEF702" w:rsidR="00455D70" w:rsidRPr="00C522DE" w:rsidRDefault="00455D70" w:rsidP="00455D70">
            <w:pPr>
              <w:pStyle w:val="TAC"/>
            </w:pPr>
            <w:r>
              <w:rPr>
                <w:lang w:val="en-US"/>
              </w:rPr>
              <w:t>1</w:t>
            </w:r>
            <w:r>
              <w:t>..1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CEB306" w14:textId="5616D01B" w:rsidR="00455D70" w:rsidRPr="00C522DE" w:rsidRDefault="00455D70" w:rsidP="00455D70">
            <w:pPr>
              <w:pStyle w:val="TAC"/>
            </w:pPr>
            <w:r>
              <w:rPr>
                <w:lang w:val="en-US"/>
              </w:rP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B6C599" w14:textId="290E3631" w:rsidR="00455D70" w:rsidRPr="00C522DE" w:rsidRDefault="00A063A3" w:rsidP="00455D70">
            <w:pPr>
              <w:pStyle w:val="TAL"/>
            </w:pPr>
            <w:r>
              <w:t>The metrics reporting scheme that metrics reports shall use (see clause 4.7.5).</w:t>
            </w:r>
          </w:p>
        </w:tc>
        <w:tc>
          <w:tcPr>
            <w:tcW w:w="533" w:type="pct"/>
            <w:vMerge/>
            <w:tcBorders>
              <w:top w:val="single" w:sz="4" w:space="0" w:color="000000"/>
              <w:left w:val="single" w:sz="4" w:space="0" w:color="000000"/>
              <w:bottom w:val="single" w:sz="4" w:space="0" w:color="000000"/>
              <w:right w:val="single" w:sz="4" w:space="0" w:color="000000"/>
            </w:tcBorders>
            <w:vAlign w:val="center"/>
          </w:tcPr>
          <w:p w14:paraId="06C73EF3" w14:textId="77777777" w:rsidR="00455D70" w:rsidRPr="00C522DE" w:rsidRDefault="00455D70" w:rsidP="00455D70">
            <w:pPr>
              <w:spacing w:after="0" w:afterAutospacing="1"/>
              <w:rPr>
                <w:rFonts w:ascii="Arial" w:hAnsi="Arial"/>
                <w:sz w:val="18"/>
              </w:rPr>
            </w:pPr>
          </w:p>
        </w:tc>
      </w:tr>
      <w:tr w:rsidR="00A1676D" w14:paraId="551F70A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58045F62" w:rsidR="002852C5" w:rsidRPr="00D41AA2" w:rsidRDefault="002852C5" w:rsidP="002852C5">
            <w:pPr>
              <w:pStyle w:val="TAL"/>
              <w:ind w:left="284"/>
              <w:rPr>
                <w:rStyle w:val="Code"/>
              </w:rPr>
            </w:pPr>
            <w:bookmarkStart w:id="1478" w:name="_MCCTEMPBM_CRPT71130476___2"/>
            <w:r w:rsidRPr="00D41AA2">
              <w:rPr>
                <w:rStyle w:val="Code"/>
              </w:rPr>
              <w:t>dataNetworkName</w:t>
            </w:r>
            <w:bookmarkEnd w:id="1478"/>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479" w:name="_MCCTEMPBM_CRPT71130477___7"/>
            <w:r w:rsidRPr="00C522DE">
              <w:rPr>
                <w:rStyle w:val="Datatypechar"/>
              </w:rPr>
              <w:t>Dnn</w:t>
            </w:r>
            <w:bookmarkEnd w:id="147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A1676D" w14:paraId="2D2537D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1FF0B4D5" w:rsidR="002852C5" w:rsidRPr="00D41AA2" w:rsidRDefault="002852C5" w:rsidP="0076572A">
            <w:pPr>
              <w:pStyle w:val="TAL"/>
              <w:keepNext w:val="0"/>
              <w:ind w:left="284"/>
              <w:rPr>
                <w:rStyle w:val="Code"/>
              </w:rPr>
            </w:pPr>
            <w:bookmarkStart w:id="1480" w:name="_MCCTEMPBM_CRPT71130478___2"/>
            <w:r w:rsidRPr="00D41AA2">
              <w:rPr>
                <w:rStyle w:val="Code"/>
              </w:rPr>
              <w:t>reportingInterval</w:t>
            </w:r>
            <w:bookmarkEnd w:id="1480"/>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A1676D" w14:paraId="30BFB4B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321E9657" w:rsidR="002852C5" w:rsidRPr="00D41AA2" w:rsidRDefault="002852C5" w:rsidP="0076572A">
            <w:pPr>
              <w:pStyle w:val="TAL"/>
              <w:keepNext w:val="0"/>
              <w:ind w:left="284"/>
              <w:rPr>
                <w:rStyle w:val="Code"/>
              </w:rPr>
            </w:pPr>
            <w:bookmarkStart w:id="1481" w:name="_MCCTEMPBM_CRPT71130479___2"/>
            <w:r w:rsidRPr="00D41AA2">
              <w:rPr>
                <w:rStyle w:val="Code"/>
              </w:rPr>
              <w:t>samplePercentage</w:t>
            </w:r>
            <w:bookmarkEnd w:id="1481"/>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482" w:name="_MCCTEMPBM_CRPT71130480___7"/>
            <w:r w:rsidRPr="00C522DE">
              <w:rPr>
                <w:rStyle w:val="Datatypechar"/>
              </w:rPr>
              <w:t>Percentage</w:t>
            </w:r>
            <w:bookmarkEnd w:id="1482"/>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A1676D" w14:paraId="09D51B02"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6FB0C498" w:rsidR="002852C5" w:rsidRPr="00D41AA2" w:rsidRDefault="002852C5" w:rsidP="0076572A">
            <w:pPr>
              <w:pStyle w:val="TAL"/>
              <w:keepNext w:val="0"/>
              <w:ind w:left="284"/>
              <w:rPr>
                <w:rStyle w:val="Code"/>
              </w:rPr>
            </w:pPr>
            <w:bookmarkStart w:id="1483" w:name="_MCCTEMPBM_CRPT71130481___2"/>
            <w:r w:rsidRPr="00D41AA2">
              <w:rPr>
                <w:rStyle w:val="Code"/>
              </w:rPr>
              <w:t>urlFilters</w:t>
            </w:r>
            <w:bookmarkEnd w:id="1483"/>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484" w:name="_MCCTEMPBM_CRPT71130482___7"/>
            <w:r w:rsidRPr="00C522DE">
              <w:rPr>
                <w:rStyle w:val="Datatypechar"/>
              </w:rPr>
              <w:t>Array(String)</w:t>
            </w:r>
            <w:bookmarkEnd w:id="1484"/>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A1676D" w14:paraId="7308FC9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195FA10E" w:rsidR="002852C5" w:rsidRPr="00D41AA2" w:rsidRDefault="002852C5" w:rsidP="002852C5">
            <w:pPr>
              <w:pStyle w:val="TAL"/>
              <w:keepNext w:val="0"/>
              <w:ind w:left="284"/>
              <w:rPr>
                <w:rStyle w:val="Code"/>
              </w:rPr>
            </w:pPr>
            <w:bookmarkStart w:id="1485" w:name="_MCCTEMPBM_CRPT71130483___2"/>
            <w:r w:rsidRPr="00D41AA2">
              <w:rPr>
                <w:rStyle w:val="Code"/>
              </w:rPr>
              <w:t>metrics</w:t>
            </w:r>
            <w:bookmarkEnd w:id="1485"/>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486" w:name="_MCCTEMPBM_CRPT71130484___7"/>
            <w:r w:rsidRPr="00C522DE">
              <w:rPr>
                <w:rStyle w:val="Datatypechar"/>
              </w:rPr>
              <w:t>Array(String)</w:t>
            </w:r>
            <w:bookmarkEnd w:id="1486"/>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A1676D" w14:paraId="4E432CA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9E847D7" w:rsidR="002852C5" w:rsidRPr="00D41AA2" w:rsidRDefault="00A063A3" w:rsidP="002852C5">
            <w:pPr>
              <w:pStyle w:val="TAL"/>
              <w:rPr>
                <w:rStyle w:val="Code"/>
              </w:rPr>
            </w:pPr>
            <w:r>
              <w:rPr>
                <w:rStyle w:val="Code"/>
              </w:rPr>
              <w:t>n</w:t>
            </w:r>
            <w:r w:rsidRPr="00D41AA2">
              <w:rPr>
                <w:rStyle w:val="Code"/>
              </w:rPr>
              <w:t>etworkAssistanceConfiguration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487" w:name="_MCCTEMPBM_CRPT71130485___7"/>
            <w:r w:rsidRPr="00C522DE">
              <w:rPr>
                <w:rStyle w:val="Datatypechar"/>
              </w:rPr>
              <w:t>Object</w:t>
            </w:r>
            <w:bookmarkEnd w:id="148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3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A1676D" w14:paraId="11FF2AE6"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4BA7191D" w:rsidR="002852C5" w:rsidRPr="00D41AA2" w:rsidRDefault="002852C5" w:rsidP="002852C5">
            <w:pPr>
              <w:pStyle w:val="TAL"/>
              <w:keepNext w:val="0"/>
              <w:ind w:left="284"/>
              <w:rPr>
                <w:rStyle w:val="Code"/>
              </w:rPr>
            </w:pPr>
            <w:bookmarkStart w:id="1488" w:name="_MCCTEMPBM_CRPT71130486___2"/>
            <w:r w:rsidRPr="00D41AA2">
              <w:rPr>
                <w:rStyle w:val="Code"/>
              </w:rPr>
              <w:t>serverAddress</w:t>
            </w:r>
            <w:bookmarkEnd w:id="1488"/>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2852C5" w:rsidRDefault="002852C5" w:rsidP="002852C5">
            <w:pPr>
              <w:pStyle w:val="TAL"/>
              <w:keepNext w:val="0"/>
              <w:rPr>
                <w:rStyle w:val="Datatypechar"/>
              </w:rPr>
            </w:pPr>
            <w:bookmarkStart w:id="1489" w:name="_MCCTEMPBM_CRPT71130487___7"/>
            <w:r w:rsidRPr="00C522DE">
              <w:rPr>
                <w:rStyle w:val="Datatypechar"/>
              </w:rPr>
              <w:t>Url</w:t>
            </w:r>
            <w:bookmarkEnd w:id="148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2852C5" w:rsidRPr="00C522DE" w:rsidRDefault="002852C5" w:rsidP="002852C5">
            <w:pPr>
              <w:pStyle w:val="TAL"/>
            </w:pPr>
            <w:r w:rsidRPr="00C522DE">
              <w:t>Address of the 5GMS AF that offers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p>
        </w:tc>
        <w:tc>
          <w:tcPr>
            <w:tcW w:w="533"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A1676D" w:rsidRPr="000945F0" w14:paraId="6864CDD4"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4DD6CFE3" w:rsidR="00461940" w:rsidRPr="00D41AA2" w:rsidRDefault="00A063A3" w:rsidP="00612A0F">
            <w:pPr>
              <w:pStyle w:val="TAL"/>
              <w:rPr>
                <w:rStyle w:val="Code"/>
              </w:rPr>
            </w:pPr>
            <w:r>
              <w:rPr>
                <w:rStyle w:val="Code"/>
              </w:rPr>
              <w:t>client‌EdgeResources‌Configuration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33"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A1676D" w:rsidRPr="003F698D" w14:paraId="2952B9B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33"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A1676D" w:rsidRPr="003F698D" w14:paraId="1ADE965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33"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A1676D" w:rsidRPr="003F698D" w14:paraId="7C712404"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tab/>
              <w:t>easRelocation‌Requirements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33"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5769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490" w:name="_Toc123800877"/>
      <w:r>
        <w:t>11.2.3.2</w:t>
      </w:r>
      <w:r>
        <w:tab/>
      </w:r>
      <w:r w:rsidRPr="00454B27">
        <w:t>EASDiscoveryTemplate</w:t>
      </w:r>
      <w:r>
        <w:t xml:space="preserve"> type</w:t>
      </w:r>
      <w:bookmarkEnd w:id="1490"/>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491" w:name="_MCCTEMPBM_CRPT71130488___7"/>
            <w:r>
              <w:rPr>
                <w:rStyle w:val="Datatypechar"/>
              </w:rPr>
              <w:t>s</w:t>
            </w:r>
            <w:r w:rsidRPr="004965FB">
              <w:rPr>
                <w:rStyle w:val="Datatypechar"/>
              </w:rPr>
              <w:t>tring</w:t>
            </w:r>
            <w:bookmarkEnd w:id="1491"/>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492" w:name="_MCCTEMPBM_CRPT71130489___7"/>
            <w:r>
              <w:rPr>
                <w:rStyle w:val="Datatypechar"/>
              </w:rPr>
              <w:t>array(s</w:t>
            </w:r>
            <w:r w:rsidRPr="004965FB">
              <w:rPr>
                <w:rStyle w:val="Datatypechar"/>
              </w:rPr>
              <w:t>tring</w:t>
            </w:r>
            <w:r>
              <w:rPr>
                <w:rStyle w:val="Datatypechar"/>
              </w:rPr>
              <w:t>)</w:t>
            </w:r>
            <w:bookmarkEnd w:id="1492"/>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493"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493"/>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494" w:name="_Toc123800878"/>
      <w:r>
        <w:t>11.2.3.3</w:t>
      </w:r>
      <w:r w:rsidRPr="00586B6B">
        <w:tab/>
      </w:r>
      <w:r w:rsidRPr="00454B27">
        <w:t>M5EASRelocationRequirements</w:t>
      </w:r>
      <w:r>
        <w:t xml:space="preserve"> type</w:t>
      </w:r>
      <w:bookmarkEnd w:id="1494"/>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495" w:name="_MCCTEMPBM_CRPT71130491___7"/>
            <w:r>
              <w:rPr>
                <w:rStyle w:val="Datatypechar"/>
              </w:rPr>
              <w:t>EASRelocation‌Tolerance</w:t>
            </w:r>
            <w:bookmarkEnd w:id="1495"/>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496" w:name="_MCCTEMPBM_CRPT71130492___7"/>
            <w:r>
              <w:rPr>
                <w:rStyle w:val="Datatypechar"/>
              </w:rPr>
              <w:t>UintegerRm</w:t>
            </w:r>
            <w:bookmarkEnd w:id="1496"/>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497" w:name="_MCCTEMPBM_CRPT71130493___2"/>
    </w:p>
    <w:p w14:paraId="24AE1D93" w14:textId="5A52FB70" w:rsidR="000A09F9" w:rsidRPr="00586B6B" w:rsidRDefault="000A09F9" w:rsidP="000A09F9">
      <w:pPr>
        <w:pStyle w:val="Heading3"/>
      </w:pPr>
      <w:bookmarkStart w:id="1498" w:name="_Toc68899652"/>
      <w:bookmarkStart w:id="1499" w:name="_Toc71214403"/>
      <w:bookmarkStart w:id="1500" w:name="_Toc71722077"/>
      <w:bookmarkStart w:id="1501" w:name="_Toc74859129"/>
      <w:bookmarkStart w:id="1502" w:name="_Toc123800879"/>
      <w:bookmarkEnd w:id="1497"/>
      <w:r w:rsidRPr="00586B6B">
        <w:t>11.2.4</w:t>
      </w:r>
      <w:r w:rsidRPr="00586B6B">
        <w:tab/>
        <w:t>Operations</w:t>
      </w:r>
      <w:bookmarkEnd w:id="1498"/>
      <w:bookmarkEnd w:id="1499"/>
      <w:bookmarkEnd w:id="1500"/>
      <w:bookmarkEnd w:id="1501"/>
      <w:bookmarkEnd w:id="1502"/>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503" w:name="_Toc68899653"/>
      <w:bookmarkStart w:id="1504" w:name="_Toc71214404"/>
      <w:bookmarkStart w:id="1505" w:name="_Toc71722078"/>
      <w:bookmarkStart w:id="1506" w:name="_Toc74859130"/>
      <w:bookmarkStart w:id="1507" w:name="_Toc123800880"/>
      <w:r w:rsidRPr="00586B6B">
        <w:t>11.3</w:t>
      </w:r>
      <w:r w:rsidRPr="00586B6B">
        <w:tab/>
        <w:t>Consumption Reporting API</w:t>
      </w:r>
      <w:bookmarkEnd w:id="1503"/>
      <w:bookmarkEnd w:id="1504"/>
      <w:bookmarkEnd w:id="1505"/>
      <w:bookmarkEnd w:id="1506"/>
      <w:bookmarkEnd w:id="1507"/>
    </w:p>
    <w:p w14:paraId="5361357E" w14:textId="117AD360" w:rsidR="007D59CE" w:rsidRPr="00586B6B" w:rsidRDefault="002454DF" w:rsidP="007D59CE">
      <w:pPr>
        <w:pStyle w:val="Heading3"/>
      </w:pPr>
      <w:bookmarkStart w:id="1508" w:name="_Toc68899654"/>
      <w:bookmarkStart w:id="1509" w:name="_Toc71214405"/>
      <w:bookmarkStart w:id="1510" w:name="_Toc71722079"/>
      <w:bookmarkStart w:id="1511" w:name="_Toc74859131"/>
      <w:bookmarkStart w:id="1512" w:name="_Toc123800881"/>
      <w:r w:rsidRPr="00586B6B">
        <w:t>11.</w:t>
      </w:r>
      <w:r w:rsidR="00F46F1B" w:rsidRPr="00586B6B">
        <w:t>3</w:t>
      </w:r>
      <w:r w:rsidR="007D59CE" w:rsidRPr="00586B6B">
        <w:t>.1</w:t>
      </w:r>
      <w:r w:rsidR="007D59CE" w:rsidRPr="00586B6B">
        <w:tab/>
        <w:t>General</w:t>
      </w:r>
      <w:bookmarkEnd w:id="1508"/>
      <w:bookmarkEnd w:id="1509"/>
      <w:bookmarkEnd w:id="1510"/>
      <w:bookmarkEnd w:id="1511"/>
      <w:bookmarkEnd w:id="1512"/>
    </w:p>
    <w:p w14:paraId="534E0873" w14:textId="5CB4A5E0" w:rsidR="007D59CE" w:rsidRPr="00586B6B" w:rsidRDefault="007D59CE" w:rsidP="00044007">
      <w:pPr>
        <w:keepNext/>
        <w:keepLines/>
        <w:rPr>
          <w:color w:val="000000"/>
        </w:rPr>
      </w:pPr>
      <w:bookmarkStart w:id="1513"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514" w:name="_Toc68899655"/>
      <w:bookmarkStart w:id="1515" w:name="_Toc71214406"/>
      <w:bookmarkStart w:id="1516" w:name="_Toc71722080"/>
      <w:bookmarkStart w:id="1517" w:name="_Toc74859132"/>
      <w:bookmarkStart w:id="1518" w:name="_Toc123800882"/>
      <w:bookmarkEnd w:id="1513"/>
      <w:r w:rsidRPr="00586B6B">
        <w:t>11.3.</w:t>
      </w:r>
      <w:r w:rsidR="007D59CE" w:rsidRPr="00586B6B">
        <w:t>2</w:t>
      </w:r>
      <w:r w:rsidR="00897985" w:rsidRPr="00586B6B">
        <w:tab/>
      </w:r>
      <w:r w:rsidRPr="00586B6B">
        <w:t>Reporting procedure</w:t>
      </w:r>
      <w:bookmarkEnd w:id="1514"/>
      <w:bookmarkEnd w:id="1515"/>
      <w:bookmarkEnd w:id="1516"/>
      <w:bookmarkEnd w:id="1517"/>
      <w:bookmarkEnd w:id="1518"/>
    </w:p>
    <w:p w14:paraId="36F847D0" w14:textId="4C722648" w:rsidR="00ED594F" w:rsidRPr="00586B6B" w:rsidRDefault="00ED594F" w:rsidP="00044007">
      <w:pPr>
        <w:keepNext/>
      </w:pPr>
      <w:bookmarkStart w:id="1519"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19"/>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520"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521" w:name="_Toc68899656"/>
      <w:bookmarkStart w:id="1522" w:name="_Toc71214407"/>
      <w:bookmarkStart w:id="1523" w:name="_Toc71722081"/>
      <w:bookmarkStart w:id="1524" w:name="_Toc74859133"/>
      <w:bookmarkStart w:id="1525" w:name="_Toc123800883"/>
      <w:bookmarkEnd w:id="1520"/>
      <w:r w:rsidRPr="00586B6B">
        <w:t>11.</w:t>
      </w:r>
      <w:r w:rsidR="00F46F1B" w:rsidRPr="00586B6B">
        <w:t>3</w:t>
      </w:r>
      <w:r w:rsidR="007D59CE" w:rsidRPr="00586B6B">
        <w:t>.</w:t>
      </w:r>
      <w:r w:rsidR="00DE1E1E" w:rsidRPr="00586B6B">
        <w:t>3</w:t>
      </w:r>
      <w:r w:rsidR="007D59CE" w:rsidRPr="00586B6B">
        <w:tab/>
      </w:r>
      <w:r w:rsidR="009B610D" w:rsidRPr="00586B6B">
        <w:t>Report format</w:t>
      </w:r>
      <w:bookmarkEnd w:id="1521"/>
      <w:bookmarkEnd w:id="1522"/>
      <w:bookmarkEnd w:id="1523"/>
      <w:bookmarkEnd w:id="1524"/>
      <w:bookmarkEnd w:id="1525"/>
    </w:p>
    <w:p w14:paraId="3C3158F5" w14:textId="668E2918" w:rsidR="007D59CE" w:rsidRPr="00586B6B" w:rsidRDefault="003A2401" w:rsidP="007D59CE">
      <w:pPr>
        <w:pStyle w:val="Heading4"/>
      </w:pPr>
      <w:bookmarkStart w:id="1526" w:name="_Toc68899657"/>
      <w:bookmarkStart w:id="1527" w:name="_Toc71214408"/>
      <w:bookmarkStart w:id="1528" w:name="_Toc71722082"/>
      <w:bookmarkStart w:id="1529" w:name="_Toc74859134"/>
      <w:bookmarkStart w:id="1530"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526"/>
      <w:bookmarkEnd w:id="1527"/>
      <w:bookmarkEnd w:id="1528"/>
      <w:bookmarkEnd w:id="1529"/>
      <w:bookmarkEnd w:id="1530"/>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bookmarkStart w:id="1531" w:name="_MCCTEMPBM_CRPT71130497___7"/>
            <w:r w:rsidRPr="00586B6B">
              <w:rPr>
                <w:rStyle w:val="Datatypechar"/>
              </w:rPr>
              <w:t>string</w:t>
            </w:r>
            <w:bookmarkEnd w:id="1531"/>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532" w:name="_MCCTEMPBM_CRPT71130498___7"/>
            <w:r w:rsidRPr="00586B6B">
              <w:rPr>
                <w:rStyle w:val="Datatypechar"/>
              </w:rPr>
              <w:t>string</w:t>
            </w:r>
            <w:bookmarkEnd w:id="1532"/>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533" w:name="_MCCTEMPBM_CRPT71130499___7"/>
            <w:r w:rsidRPr="00586B6B">
              <w:rPr>
                <w:rStyle w:val="Datatypechar"/>
              </w:rPr>
              <w:t>Array(Consumption‌Reporting‌Unit)</w:t>
            </w:r>
            <w:bookmarkEnd w:id="1533"/>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534" w:name="_Toc68899658"/>
      <w:bookmarkStart w:id="1535" w:name="_Toc71214409"/>
      <w:bookmarkStart w:id="1536" w:name="_Toc71722083"/>
      <w:bookmarkStart w:id="1537" w:name="_Toc74859135"/>
      <w:bookmarkStart w:id="1538" w:name="_Toc123800885"/>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534"/>
      <w:bookmarkEnd w:id="1535"/>
      <w:bookmarkEnd w:id="1536"/>
      <w:bookmarkEnd w:id="1537"/>
      <w:bookmarkEnd w:id="153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539" w:name="_MCCTEMPBM_CRPT71130500___7"/>
            <w:r w:rsidRPr="00586B6B">
              <w:rPr>
                <w:rStyle w:val="Datatypechar"/>
              </w:rPr>
              <w:t>string</w:t>
            </w:r>
            <w:bookmarkEnd w:id="153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540" w:name="_MCCTEMPBM_CRPT71130501___7"/>
            <w:r w:rsidRPr="00B3479C">
              <w:rPr>
                <w:rStyle w:val="Datatypechar"/>
              </w:rPr>
              <w:t>EndpointAddress</w:t>
            </w:r>
            <w:bookmarkEnd w:id="1540"/>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541" w:name="_MCCTEMPBM_CRPT71130502___7"/>
            <w:r w:rsidRPr="00586B6B">
              <w:rPr>
                <w:rStyle w:val="Datatypechar"/>
              </w:rPr>
              <w:t>DateTime</w:t>
            </w:r>
            <w:bookmarkEnd w:id="1541"/>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542" w:name="_MCCTEMPBM_CRPT71130503___7"/>
            <w:r w:rsidRPr="00586B6B">
              <w:rPr>
                <w:rStyle w:val="Datatypechar"/>
              </w:rPr>
              <w:t>DurationSec</w:t>
            </w:r>
            <w:bookmarkEnd w:id="1542"/>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543" w:name="_MCCTEMPBM_CRPT71130504___7"/>
            <w:r w:rsidRPr="00C522DE">
              <w:rPr>
                <w:rStyle w:val="Datatypechar"/>
              </w:rPr>
              <w:t>Array(TypedLocation)</w:t>
            </w:r>
            <w:bookmarkEnd w:id="154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544" w:name="_Toc68899659"/>
      <w:bookmarkStart w:id="1545" w:name="_Toc71214410"/>
      <w:bookmarkStart w:id="1546" w:name="_Toc71722084"/>
      <w:bookmarkStart w:id="1547" w:name="_Toc74859136"/>
      <w:bookmarkStart w:id="1548" w:name="_Toc123800886"/>
      <w:r w:rsidRPr="00586B6B">
        <w:t>11.4</w:t>
      </w:r>
      <w:r w:rsidR="008C0ACA">
        <w:tab/>
      </w:r>
      <w:r w:rsidRPr="00586B6B">
        <w:t>Metrics Reporting API</w:t>
      </w:r>
      <w:bookmarkEnd w:id="1544"/>
      <w:bookmarkEnd w:id="1545"/>
      <w:bookmarkEnd w:id="1546"/>
      <w:bookmarkEnd w:id="1547"/>
      <w:bookmarkEnd w:id="1548"/>
    </w:p>
    <w:p w14:paraId="1B6EA2C2" w14:textId="0A849A7F" w:rsidR="00567069" w:rsidRPr="00586B6B" w:rsidRDefault="00567069" w:rsidP="00567069">
      <w:pPr>
        <w:pStyle w:val="Heading3"/>
      </w:pPr>
      <w:bookmarkStart w:id="1549" w:name="_Toc68899660"/>
      <w:bookmarkStart w:id="1550" w:name="_Toc71214411"/>
      <w:bookmarkStart w:id="1551" w:name="_Toc71722085"/>
      <w:bookmarkStart w:id="1552" w:name="_Toc74859137"/>
      <w:bookmarkStart w:id="1553" w:name="_Toc123800887"/>
      <w:r w:rsidRPr="00586B6B">
        <w:t>11.4.1</w:t>
      </w:r>
      <w:r w:rsidRPr="00586B6B">
        <w:tab/>
        <w:t>General</w:t>
      </w:r>
      <w:bookmarkEnd w:id="1549"/>
      <w:bookmarkEnd w:id="1550"/>
      <w:bookmarkEnd w:id="1551"/>
      <w:bookmarkEnd w:id="1552"/>
      <w:bookmarkEnd w:id="1553"/>
    </w:p>
    <w:p w14:paraId="7E66ACC3" w14:textId="4B8E4EB9" w:rsidR="00567069" w:rsidRPr="00586B6B" w:rsidRDefault="00567069" w:rsidP="00567069">
      <w:pPr>
        <w:keepNext/>
      </w:pPr>
      <w:bookmarkStart w:id="1554"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555" w:name="_Toc68899661"/>
      <w:bookmarkStart w:id="1556" w:name="_Toc71214412"/>
      <w:bookmarkStart w:id="1557" w:name="_Toc71722086"/>
      <w:bookmarkStart w:id="1558" w:name="_Toc74859138"/>
      <w:bookmarkStart w:id="1559" w:name="_Toc123800888"/>
      <w:bookmarkEnd w:id="1554"/>
      <w:r w:rsidRPr="00586B6B">
        <w:t>11.4.2</w:t>
      </w:r>
      <w:r w:rsidRPr="00586B6B">
        <w:tab/>
        <w:t>Reporting procedure</w:t>
      </w:r>
      <w:bookmarkEnd w:id="1555"/>
      <w:bookmarkEnd w:id="1556"/>
      <w:bookmarkEnd w:id="1557"/>
      <w:bookmarkEnd w:id="1558"/>
      <w:bookmarkEnd w:id="1559"/>
    </w:p>
    <w:p w14:paraId="1C9402D5" w14:textId="77777777" w:rsidR="00567069" w:rsidRPr="00586B6B" w:rsidRDefault="00567069" w:rsidP="00567069">
      <w:pPr>
        <w:keepLines/>
      </w:pPr>
      <w:bookmarkStart w:id="1560"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60"/>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561"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562" w:name="_Toc68899662"/>
      <w:bookmarkStart w:id="1563" w:name="_Toc71214413"/>
      <w:bookmarkStart w:id="1564" w:name="_Toc71722087"/>
      <w:bookmarkStart w:id="1565" w:name="_Toc74859139"/>
      <w:bookmarkStart w:id="1566" w:name="_Toc123800889"/>
      <w:bookmarkEnd w:id="1561"/>
      <w:r w:rsidRPr="00586B6B">
        <w:t>11.4.3</w:t>
      </w:r>
      <w:r w:rsidRPr="00586B6B">
        <w:tab/>
        <w:t>Report format</w:t>
      </w:r>
      <w:bookmarkEnd w:id="1562"/>
      <w:bookmarkEnd w:id="1563"/>
      <w:bookmarkEnd w:id="1564"/>
      <w:bookmarkEnd w:id="1565"/>
      <w:bookmarkEnd w:id="1566"/>
    </w:p>
    <w:p w14:paraId="4BDCC712" w14:textId="77777777" w:rsidR="00567069" w:rsidRPr="00586B6B" w:rsidRDefault="00567069" w:rsidP="00567069">
      <w:pPr>
        <w:keepNext/>
      </w:pPr>
      <w:bookmarkStart w:id="1567"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567"/>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568" w:name="_MCCTEMPBM_CRPT71130509___7"/>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569" w:name="_Toc68899663"/>
      <w:bookmarkStart w:id="1570" w:name="_Toc71214414"/>
      <w:bookmarkStart w:id="1571" w:name="_Toc71722088"/>
      <w:bookmarkStart w:id="1572" w:name="_Toc74859140"/>
      <w:bookmarkStart w:id="1573" w:name="_Toc123800890"/>
      <w:bookmarkEnd w:id="1568"/>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569"/>
      <w:bookmarkEnd w:id="1570"/>
      <w:bookmarkEnd w:id="1571"/>
      <w:bookmarkEnd w:id="1572"/>
      <w:bookmarkEnd w:id="1573"/>
    </w:p>
    <w:p w14:paraId="0FFDAF88" w14:textId="77C8C886" w:rsidR="00340A78" w:rsidRPr="00586B6B" w:rsidRDefault="00F33FAA" w:rsidP="00340A78">
      <w:pPr>
        <w:pStyle w:val="Heading3"/>
      </w:pPr>
      <w:bookmarkStart w:id="1574" w:name="_Toc68899664"/>
      <w:bookmarkStart w:id="1575" w:name="_Toc71214415"/>
      <w:bookmarkStart w:id="1576" w:name="_Toc71722089"/>
      <w:bookmarkStart w:id="1577" w:name="_Toc74859141"/>
      <w:bookmarkStart w:id="1578" w:name="_Toc123800891"/>
      <w:r w:rsidRPr="00586B6B">
        <w:t>11.5</w:t>
      </w:r>
      <w:r w:rsidR="00340A78" w:rsidRPr="00586B6B">
        <w:t>.1</w:t>
      </w:r>
      <w:r w:rsidR="00340A78" w:rsidRPr="00586B6B">
        <w:tab/>
        <w:t>Overview</w:t>
      </w:r>
      <w:bookmarkEnd w:id="1574"/>
      <w:bookmarkEnd w:id="1575"/>
      <w:bookmarkEnd w:id="1576"/>
      <w:bookmarkEnd w:id="1577"/>
      <w:bookmarkEnd w:id="1578"/>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579"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579"/>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580" w:name="_Toc68899665"/>
      <w:bookmarkStart w:id="1581" w:name="_Toc71214416"/>
      <w:bookmarkStart w:id="1582" w:name="_Toc71722090"/>
      <w:bookmarkStart w:id="1583" w:name="_Toc74859142"/>
      <w:bookmarkStart w:id="1584" w:name="_Toc123800892"/>
      <w:r w:rsidRPr="00586B6B">
        <w:t>11.5.2</w:t>
      </w:r>
      <w:r w:rsidRPr="00586B6B">
        <w:tab/>
        <w:t>Resource structure</w:t>
      </w:r>
      <w:bookmarkEnd w:id="1580"/>
      <w:bookmarkEnd w:id="1581"/>
      <w:bookmarkEnd w:id="1582"/>
      <w:bookmarkEnd w:id="1583"/>
      <w:bookmarkEnd w:id="1584"/>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585" w:name="_MCCTEMPBM_CRPT71130511___7"/>
            <w:r w:rsidRPr="00586B6B">
              <w:rPr>
                <w:rStyle w:val="HTTPMethod"/>
              </w:rPr>
              <w:t>POST</w:t>
            </w:r>
            <w:bookmarkEnd w:id="1585"/>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586"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586"/>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587" w:name="_MCCTEMPBM_CRPT71130513___7"/>
            <w:r w:rsidRPr="00586B6B">
              <w:rPr>
                <w:rStyle w:val="HTTPMethod"/>
              </w:rPr>
              <w:t>GET</w:t>
            </w:r>
            <w:bookmarkEnd w:id="1587"/>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588" w:name="_MCCTEMPBM_CRPT71130514___7"/>
            <w:r w:rsidRPr="00586B6B">
              <w:rPr>
                <w:rStyle w:val="HTTPMethod"/>
              </w:rPr>
              <w:t>PUT</w:t>
            </w:r>
            <w:bookmarkEnd w:id="1588"/>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589" w:name="_MCCTEMPBM_CRPT71130515___7"/>
            <w:r w:rsidRPr="00586B6B">
              <w:rPr>
                <w:rStyle w:val="HTTPMethod"/>
              </w:rPr>
              <w:t>PATCH</w:t>
            </w:r>
            <w:bookmarkEnd w:id="1589"/>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590" w:name="_MCCTEMPBM_CRPT71130516___7"/>
            <w:r w:rsidRPr="00586B6B">
              <w:rPr>
                <w:rStyle w:val="HTTPMethod"/>
              </w:rPr>
              <w:t>DELETE</w:t>
            </w:r>
            <w:bookmarkEnd w:id="1590"/>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591" w:name="_Toc68899666"/>
      <w:bookmarkStart w:id="1592" w:name="_Toc71214417"/>
      <w:bookmarkStart w:id="1593" w:name="_Toc71722091"/>
      <w:bookmarkStart w:id="1594" w:name="_Toc74859143"/>
      <w:bookmarkStart w:id="1595" w:name="_Toc123800893"/>
      <w:r w:rsidRPr="00586B6B">
        <w:t>11.5</w:t>
      </w:r>
      <w:r w:rsidR="00340A78" w:rsidRPr="00586B6B">
        <w:t>.</w:t>
      </w:r>
      <w:r w:rsidR="005731FD" w:rsidRPr="00586B6B">
        <w:t>3</w:t>
      </w:r>
      <w:r w:rsidR="00340A78" w:rsidRPr="00586B6B">
        <w:tab/>
        <w:t>Data model</w:t>
      </w:r>
      <w:bookmarkEnd w:id="1591"/>
      <w:bookmarkEnd w:id="1592"/>
      <w:bookmarkEnd w:id="1593"/>
      <w:bookmarkEnd w:id="1594"/>
      <w:bookmarkEnd w:id="1595"/>
    </w:p>
    <w:p w14:paraId="608E2121" w14:textId="6A28BF84" w:rsidR="00340A78" w:rsidRDefault="00F33FAA" w:rsidP="00BA5D65">
      <w:pPr>
        <w:pStyle w:val="Heading4"/>
      </w:pPr>
      <w:bookmarkStart w:id="1596" w:name="_Toc68899667"/>
      <w:bookmarkStart w:id="1597" w:name="_Toc71214418"/>
      <w:bookmarkStart w:id="1598" w:name="_Toc71722092"/>
      <w:bookmarkStart w:id="1599" w:name="_Toc74859144"/>
      <w:bookmarkStart w:id="1600" w:name="_Toc1238008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596"/>
      <w:bookmarkEnd w:id="1597"/>
      <w:bookmarkEnd w:id="1598"/>
      <w:bookmarkEnd w:id="1599"/>
      <w:bookmarkEnd w:id="1600"/>
    </w:p>
    <w:p w14:paraId="38480FCF" w14:textId="005A5EB5" w:rsidR="004A2975" w:rsidRPr="004A2975" w:rsidRDefault="004A2975" w:rsidP="006D1300">
      <w:pPr>
        <w:keepNext/>
      </w:pPr>
      <w:bookmarkStart w:id="1601" w:name="_MCCTEMPBM_CRPT71130517___7"/>
      <w:r>
        <w:t xml:space="preserve">The </w:t>
      </w:r>
      <w:r w:rsidRPr="00D41AA2">
        <w:rPr>
          <w:rStyle w:val="Code"/>
        </w:rPr>
        <w:t>DynamicPolicy</w:t>
      </w:r>
      <w:r>
        <w:t xml:space="preserve"> resource is specified in table 11.5.3.1-1 below.</w:t>
      </w:r>
    </w:p>
    <w:bookmarkEnd w:id="1601"/>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602" w:name="_MCCTEMPBM_CRPT71130518___7"/>
            <w:r w:rsidRPr="00C522DE">
              <w:rPr>
                <w:rStyle w:val="Datatypechar"/>
              </w:rPr>
              <w:t>ResourceId</w:t>
            </w:r>
            <w:bookmarkEnd w:id="1602"/>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603" w:name="_MCCTEMPBM_CRPT71130519___7"/>
            <w:r w:rsidRPr="00C522DE">
              <w:rPr>
                <w:rStyle w:val="Datatypechar"/>
              </w:rPr>
              <w:t>ResourceId</w:t>
            </w:r>
            <w:bookmarkEnd w:id="1603"/>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604" w:name="_MCCTEMPBM_CRPT71130520___7"/>
            <w:r>
              <w:rPr>
                <w:rStyle w:val="Datatypechar"/>
              </w:rPr>
              <w:t>Array(</w:t>
            </w:r>
            <w:r w:rsidRPr="00586B6B">
              <w:rPr>
                <w:rStyle w:val="Datatypechar"/>
              </w:rPr>
              <w:t>ServiceDataFlowDescription</w:t>
            </w:r>
            <w:r>
              <w:rPr>
                <w:rStyle w:val="Datatypechar"/>
              </w:rPr>
              <w:t>)</w:t>
            </w:r>
            <w:bookmarkEnd w:id="1604"/>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605" w:name="_MCCTEMPBM_CRPT71130521___7"/>
            <w:r w:rsidRPr="00C522DE">
              <w:rPr>
                <w:rStyle w:val="Datatypechar"/>
              </w:rPr>
              <w:t>ResourceId</w:t>
            </w:r>
            <w:bookmarkEnd w:id="1605"/>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606" w:name="_MCCTEMPBM_CRPT71130522___7"/>
            <w:r w:rsidRPr="00586B6B">
              <w:rPr>
                <w:rStyle w:val="Datatypechar"/>
              </w:rPr>
              <w:t>M5QoSSpecification</w:t>
            </w:r>
            <w:bookmarkEnd w:id="1606"/>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607" w:name="_MCCTEMPBM_CRPT71130523___7"/>
            <w:r w:rsidRPr="00586B6B">
              <w:rPr>
                <w:rStyle w:val="Datatypechar"/>
              </w:rPr>
              <w:t>String</w:t>
            </w:r>
            <w:bookmarkEnd w:id="1607"/>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608" w:name="_MCCTEMPBM_CRPT71130524___7"/>
            <w:r w:rsidRPr="00586B6B">
              <w:rPr>
                <w:rStyle w:val="Datatypechar"/>
              </w:rPr>
              <w:t>Integer</w:t>
            </w:r>
            <w:bookmarkEnd w:id="1608"/>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609" w:name="_Toc68899668"/>
      <w:bookmarkStart w:id="1610" w:name="_Toc71214419"/>
      <w:bookmarkStart w:id="1611" w:name="_Toc71722093"/>
      <w:bookmarkStart w:id="1612" w:name="_Toc74859145"/>
      <w:bookmarkStart w:id="1613" w:name="_Toc123800895"/>
      <w:r w:rsidRPr="00586B6B">
        <w:t>11.5.4</w:t>
      </w:r>
      <w:r w:rsidRPr="00586B6B">
        <w:tab/>
        <w:t>Operations</w:t>
      </w:r>
      <w:bookmarkEnd w:id="1609"/>
      <w:bookmarkEnd w:id="1610"/>
      <w:bookmarkEnd w:id="1611"/>
      <w:bookmarkEnd w:id="1612"/>
      <w:bookmarkEnd w:id="1613"/>
    </w:p>
    <w:p w14:paraId="5F7B2C52" w14:textId="77777777" w:rsidR="00AC3619" w:rsidRPr="00586B6B" w:rsidRDefault="00AC3619" w:rsidP="00A92DFD">
      <w:pPr>
        <w:keepNext/>
      </w:pPr>
      <w:bookmarkStart w:id="1614"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615" w:name="_MCCTEMPBM_CRPT71130526___7"/>
      <w:bookmarkEnd w:id="1614"/>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616" w:name="_MCCTEMPBM_CRPT71130527___7"/>
      <w:bookmarkEnd w:id="1615"/>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617" w:name="_MCCTEMPBM_CRPT71130528___7"/>
      <w:bookmarkEnd w:id="1616"/>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617"/>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618"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619" w:name="_Toc68899669"/>
      <w:bookmarkStart w:id="1620" w:name="_Toc71214420"/>
      <w:bookmarkStart w:id="1621" w:name="_Toc71722094"/>
      <w:bookmarkStart w:id="1622" w:name="_Toc74859146"/>
      <w:bookmarkStart w:id="1623" w:name="_Toc123800896"/>
      <w:bookmarkEnd w:id="1618"/>
      <w:r w:rsidRPr="00586B6B">
        <w:t>11.6</w:t>
      </w:r>
      <w:r w:rsidRPr="00586B6B">
        <w:tab/>
      </w:r>
      <w:r w:rsidR="00692638" w:rsidRPr="00586B6B">
        <w:t xml:space="preserve">Network Assistance </w:t>
      </w:r>
      <w:r w:rsidRPr="00586B6B">
        <w:t>API</w:t>
      </w:r>
      <w:bookmarkEnd w:id="1619"/>
      <w:bookmarkEnd w:id="1620"/>
      <w:bookmarkEnd w:id="1621"/>
      <w:bookmarkEnd w:id="1622"/>
      <w:bookmarkEnd w:id="1623"/>
    </w:p>
    <w:p w14:paraId="567E4342" w14:textId="3470E5B6" w:rsidR="007E2B3D" w:rsidRPr="00586B6B" w:rsidRDefault="007E2B3D" w:rsidP="007E2B3D">
      <w:pPr>
        <w:pStyle w:val="Heading3"/>
      </w:pPr>
      <w:bookmarkStart w:id="1624" w:name="_Toc68899670"/>
      <w:bookmarkStart w:id="1625" w:name="_Toc71214421"/>
      <w:bookmarkStart w:id="1626" w:name="_Toc71722095"/>
      <w:bookmarkStart w:id="1627" w:name="_Toc74859147"/>
      <w:bookmarkStart w:id="1628" w:name="_Toc123800897"/>
      <w:r w:rsidRPr="00586B6B">
        <w:t>11.6.1</w:t>
      </w:r>
      <w:r w:rsidRPr="00586B6B">
        <w:tab/>
        <w:t>Overview</w:t>
      </w:r>
      <w:bookmarkEnd w:id="1624"/>
      <w:bookmarkEnd w:id="1625"/>
      <w:bookmarkEnd w:id="1626"/>
      <w:bookmarkEnd w:id="1627"/>
      <w:bookmarkEnd w:id="162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629" w:name="_Toc68899671"/>
      <w:bookmarkStart w:id="1630" w:name="_Toc71214422"/>
      <w:bookmarkStart w:id="1631" w:name="_Toc71722096"/>
      <w:bookmarkStart w:id="1632" w:name="_Toc74859148"/>
      <w:bookmarkStart w:id="1633" w:name="_Toc123800898"/>
      <w:r w:rsidRPr="00586B6B">
        <w:t>11.6.2</w:t>
      </w:r>
      <w:r w:rsidRPr="00586B6B">
        <w:tab/>
        <w:t>Resource structure</w:t>
      </w:r>
      <w:bookmarkEnd w:id="1629"/>
      <w:bookmarkEnd w:id="1630"/>
      <w:bookmarkEnd w:id="1631"/>
      <w:bookmarkEnd w:id="1632"/>
      <w:bookmarkEnd w:id="163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634" w:name="_MCCTEMPBM_CRPT71130530___7"/>
            <w:r w:rsidRPr="00586B6B">
              <w:rPr>
                <w:rStyle w:val="HTTPMethod"/>
              </w:rPr>
              <w:t>POST</w:t>
            </w:r>
            <w:bookmarkEnd w:id="1634"/>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635" w:name="_MCCTEMPBM_CRPT71130531___7"/>
            <w:r w:rsidRPr="00586B6B">
              <w:rPr>
                <w:rStyle w:val="HTTPMethod"/>
              </w:rPr>
              <w:t>GET</w:t>
            </w:r>
            <w:bookmarkEnd w:id="1635"/>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636"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637" w:name="_MCCTEMPBM_CRPT71130533___7"/>
            <w:bookmarkEnd w:id="1636"/>
            <w:r w:rsidRPr="00586B6B">
              <w:rPr>
                <w:rStyle w:val="HTTPMethod"/>
              </w:rPr>
              <w:t>PATCH</w:t>
            </w:r>
            <w:bookmarkEnd w:id="1637"/>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638" w:name="_MCCTEMPBM_CRPT71130534___7"/>
            <w:r w:rsidRPr="00D41AA2">
              <w:rPr>
                <w:rStyle w:val="Code"/>
              </w:rPr>
              <w:t>{naSessionId}</w:t>
            </w:r>
            <w:r w:rsidRPr="00D41AA2">
              <w:rPr>
                <w:rStyle w:val="URLchar"/>
              </w:rPr>
              <w:t>/recommendation</w:t>
            </w:r>
            <w:bookmarkEnd w:id="1638"/>
          </w:p>
        </w:tc>
        <w:tc>
          <w:tcPr>
            <w:tcW w:w="1254" w:type="dxa"/>
            <w:shd w:val="clear" w:color="auto" w:fill="auto"/>
          </w:tcPr>
          <w:p w14:paraId="03E0FDA1" w14:textId="77777777" w:rsidR="007E2B3D" w:rsidRPr="00586B6B" w:rsidRDefault="007E2B3D" w:rsidP="00E90469">
            <w:pPr>
              <w:pStyle w:val="TAL"/>
              <w:rPr>
                <w:rStyle w:val="HTTPMethod"/>
              </w:rPr>
            </w:pPr>
            <w:bookmarkStart w:id="1639" w:name="_MCCTEMPBM_CRPT71130535___7"/>
            <w:r w:rsidRPr="00586B6B">
              <w:rPr>
                <w:rStyle w:val="HTTPMethod"/>
              </w:rPr>
              <w:t>GET</w:t>
            </w:r>
            <w:bookmarkEnd w:id="1639"/>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640"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640"/>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641" w:name="_MCCTEMPBM_CRPT71130537___7"/>
            <w:r>
              <w:rPr>
                <w:rStyle w:val="HTTPMethod"/>
              </w:rPr>
              <w:t>POST</w:t>
            </w:r>
            <w:bookmarkEnd w:id="1641"/>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642" w:name="_MCCTEMPBM_CRPT71130538___7"/>
            <w:r w:rsidRPr="00586B6B">
              <w:rPr>
                <w:rStyle w:val="HTTPMethod"/>
              </w:rPr>
              <w:t>DELETE</w:t>
            </w:r>
            <w:bookmarkEnd w:id="1642"/>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643" w:name="_Toc68899672"/>
      <w:bookmarkStart w:id="1644" w:name="_Toc71214423"/>
      <w:bookmarkStart w:id="1645" w:name="_Toc71722097"/>
      <w:bookmarkStart w:id="1646" w:name="_Toc74859149"/>
      <w:bookmarkStart w:id="1647" w:name="_Toc123800899"/>
      <w:r w:rsidRPr="00586B6B">
        <w:t>11.6.3</w:t>
      </w:r>
      <w:r w:rsidRPr="00586B6B">
        <w:tab/>
        <w:t>Data model</w:t>
      </w:r>
      <w:bookmarkEnd w:id="1643"/>
      <w:bookmarkEnd w:id="1644"/>
      <w:bookmarkEnd w:id="1645"/>
      <w:bookmarkEnd w:id="1646"/>
      <w:bookmarkEnd w:id="1647"/>
    </w:p>
    <w:p w14:paraId="26208949" w14:textId="1CCE3848" w:rsidR="007E2B3D" w:rsidRPr="00586B6B" w:rsidRDefault="007E2B3D" w:rsidP="007E2B3D">
      <w:pPr>
        <w:pStyle w:val="Heading4"/>
      </w:pPr>
      <w:bookmarkStart w:id="1648" w:name="_Toc68899673"/>
      <w:bookmarkStart w:id="1649" w:name="_Toc71214424"/>
      <w:bookmarkStart w:id="1650" w:name="_Toc71722098"/>
      <w:bookmarkStart w:id="1651" w:name="_Toc74859150"/>
      <w:bookmarkStart w:id="1652" w:name="_Toc123800900"/>
      <w:r w:rsidRPr="00586B6B">
        <w:t>11.6.3.1</w:t>
      </w:r>
      <w:r w:rsidRPr="00586B6B">
        <w:tab/>
        <w:t>NetworkAssistanceSession resource</w:t>
      </w:r>
      <w:bookmarkEnd w:id="1648"/>
      <w:bookmarkEnd w:id="1649"/>
      <w:bookmarkEnd w:id="1650"/>
      <w:bookmarkEnd w:id="1651"/>
      <w:bookmarkEnd w:id="1652"/>
    </w:p>
    <w:p w14:paraId="493F7522" w14:textId="5548B5B6" w:rsidR="007E2B3D" w:rsidRPr="00586B6B" w:rsidRDefault="007E2B3D" w:rsidP="000C154F">
      <w:pPr>
        <w:keepNext/>
      </w:pPr>
      <w:bookmarkStart w:id="1653"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653"/>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654" w:name="_MCCTEMPBM_CRPT71130540___7"/>
            <w:r>
              <w:rPr>
                <w:rStyle w:val="Datatypechar"/>
              </w:rPr>
              <w:t>ResourceId</w:t>
            </w:r>
            <w:bookmarkEnd w:id="1654"/>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655" w:name="_MCCTEMPBM_CRPT71130541___7"/>
            <w:r w:rsidRPr="00586B6B">
              <w:rPr>
                <w:rStyle w:val="Datatypechar"/>
              </w:rPr>
              <w:t>Array(ServiceDataFlowDescription)</w:t>
            </w:r>
            <w:bookmarkEnd w:id="1655"/>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656" w:name="_MCCTEMPBM_CRPT71130542___7"/>
            <w:r>
              <w:rPr>
                <w:rStyle w:val="Datatypechar"/>
              </w:rPr>
              <w:t>ResourceId</w:t>
            </w:r>
            <w:bookmarkEnd w:id="1656"/>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657" w:name="_MCCTEMPBM_CRPT71130543___7"/>
            <w:r w:rsidRPr="00586B6B">
              <w:rPr>
                <w:rStyle w:val="Datatypechar"/>
              </w:rPr>
              <w:t>M5QoSSpecification</w:t>
            </w:r>
            <w:bookmarkEnd w:id="1657"/>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658" w:name="_MCCTEMPBM_CRPT71130544___7"/>
            <w:r w:rsidRPr="00586B6B">
              <w:rPr>
                <w:rStyle w:val="Datatypechar"/>
              </w:rPr>
              <w:t>M5QoSSpecification</w:t>
            </w:r>
            <w:bookmarkEnd w:id="1658"/>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bookmarkStart w:id="1659" w:name="_MCCTEMPBM_CRPT71130545___7"/>
            <w:r>
              <w:rPr>
                <w:rStyle w:val="Datatypechar"/>
              </w:rPr>
              <w:t>Url</w:t>
            </w:r>
            <w:bookmarkEnd w:id="1659"/>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660" w:name="_Toc68899674"/>
      <w:bookmarkStart w:id="1661" w:name="_Toc71214425"/>
      <w:bookmarkStart w:id="1662" w:name="_Toc71722099"/>
      <w:bookmarkStart w:id="1663" w:name="_Toc74859151"/>
      <w:bookmarkStart w:id="1664" w:name="_Toc123800901"/>
      <w:r w:rsidRPr="00586B6B">
        <w:t>11.6.4</w:t>
      </w:r>
      <w:r w:rsidRPr="00586B6B">
        <w:tab/>
        <w:t>Operations</w:t>
      </w:r>
      <w:bookmarkEnd w:id="1660"/>
      <w:bookmarkEnd w:id="1661"/>
      <w:bookmarkEnd w:id="1662"/>
      <w:bookmarkEnd w:id="1663"/>
      <w:bookmarkEnd w:id="1664"/>
    </w:p>
    <w:p w14:paraId="634FAD02" w14:textId="6A84F92C" w:rsidR="007E2B3D" w:rsidRPr="00586B6B" w:rsidRDefault="007E2B3D" w:rsidP="00D41AA2">
      <w:pPr>
        <w:keepNext/>
      </w:pPr>
      <w:bookmarkStart w:id="1665"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665"/>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666"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667" w:name="_MCCTEMPBM_CRPT71130548___7"/>
      <w:bookmarkEnd w:id="1666"/>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668" w:name="_MCCTEMPBM_CRPT71130549___7"/>
      <w:bookmarkEnd w:id="1667"/>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669" w:name="_Toc68899675"/>
      <w:bookmarkStart w:id="1670" w:name="_Toc71214426"/>
      <w:bookmarkStart w:id="1671" w:name="_Toc71722100"/>
      <w:bookmarkStart w:id="1672" w:name="_Toc74859152"/>
      <w:bookmarkStart w:id="1673" w:name="_Toc123800902"/>
      <w:bookmarkEnd w:id="1668"/>
      <w:r w:rsidRPr="00586B6B">
        <w:t>12</w:t>
      </w:r>
      <w:r w:rsidRPr="00586B6B">
        <w:tab/>
        <w:t>UE Media Session Handling (M6) APIs for uplink and downlink</w:t>
      </w:r>
      <w:bookmarkEnd w:id="1669"/>
      <w:bookmarkEnd w:id="1670"/>
      <w:bookmarkEnd w:id="1671"/>
      <w:bookmarkEnd w:id="1672"/>
      <w:bookmarkEnd w:id="1673"/>
    </w:p>
    <w:p w14:paraId="6F8F90D2" w14:textId="1A7D9F45" w:rsidR="0073586F" w:rsidRPr="00586B6B" w:rsidRDefault="0073586F" w:rsidP="0073586F">
      <w:pPr>
        <w:pStyle w:val="Heading2"/>
      </w:pPr>
      <w:bookmarkStart w:id="1674" w:name="_Toc68899676"/>
      <w:bookmarkStart w:id="1675" w:name="_Toc71214427"/>
      <w:bookmarkStart w:id="1676" w:name="_Toc71722101"/>
      <w:bookmarkStart w:id="1677" w:name="_Toc74859153"/>
      <w:bookmarkStart w:id="1678" w:name="_Toc123800903"/>
      <w:r w:rsidRPr="00586B6B">
        <w:t>12.1</w:t>
      </w:r>
      <w:r w:rsidR="00A26091" w:rsidRPr="00586B6B">
        <w:tab/>
      </w:r>
      <w:r w:rsidRPr="00586B6B">
        <w:t>General</w:t>
      </w:r>
      <w:bookmarkEnd w:id="1674"/>
      <w:bookmarkEnd w:id="1675"/>
      <w:bookmarkEnd w:id="1676"/>
      <w:bookmarkEnd w:id="1677"/>
      <w:bookmarkEnd w:id="1678"/>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679" w:name="_Toc68899677"/>
      <w:bookmarkStart w:id="1680" w:name="_Toc71214428"/>
      <w:bookmarkStart w:id="1681" w:name="_Toc71722102"/>
      <w:bookmarkStart w:id="1682" w:name="_Toc74859154"/>
      <w:bookmarkStart w:id="1683" w:name="_Toc123800904"/>
      <w:r w:rsidRPr="00586B6B">
        <w:t>12.2</w:t>
      </w:r>
      <w:r w:rsidR="00A26091" w:rsidRPr="00586B6B">
        <w:tab/>
      </w:r>
      <w:r w:rsidRPr="00586B6B">
        <w:t xml:space="preserve">Media Session Handling for </w:t>
      </w:r>
      <w:r w:rsidR="007B1DA2">
        <w:t xml:space="preserve">Downlink media streaming </w:t>
      </w:r>
      <w:r w:rsidRPr="00586B6B">
        <w:t>– APIs and Functions</w:t>
      </w:r>
      <w:bookmarkEnd w:id="1679"/>
      <w:bookmarkEnd w:id="1680"/>
      <w:bookmarkEnd w:id="1681"/>
      <w:bookmarkEnd w:id="1682"/>
      <w:bookmarkEnd w:id="1683"/>
    </w:p>
    <w:p w14:paraId="5FB58A0C" w14:textId="05E9C371" w:rsidR="0073586F" w:rsidRPr="00586B6B" w:rsidRDefault="0073586F" w:rsidP="0073586F">
      <w:pPr>
        <w:pStyle w:val="Heading3"/>
      </w:pPr>
      <w:bookmarkStart w:id="1684" w:name="_Toc68899678"/>
      <w:bookmarkStart w:id="1685" w:name="_Toc71214429"/>
      <w:bookmarkStart w:id="1686" w:name="_Toc71722103"/>
      <w:bookmarkStart w:id="1687" w:name="_Toc74859155"/>
      <w:bookmarkStart w:id="1688" w:name="_Toc123800905"/>
      <w:r w:rsidRPr="00586B6B">
        <w:t>12.2.1</w:t>
      </w:r>
      <w:r w:rsidR="00A26091" w:rsidRPr="00586B6B">
        <w:tab/>
      </w:r>
      <w:r w:rsidRPr="00586B6B">
        <w:t>Overview</w:t>
      </w:r>
      <w:bookmarkEnd w:id="1684"/>
      <w:bookmarkEnd w:id="1685"/>
      <w:bookmarkEnd w:id="1686"/>
      <w:bookmarkEnd w:id="1687"/>
      <w:bookmarkEnd w:id="168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689"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55pt;height:310.55pt" o:ole="">
            <v:imagedata r:id="rId26" o:title="" cropleft="789f"/>
          </v:shape>
          <o:OLEObject Type="Embed" ProgID="Visio.Drawing.15" ShapeID="_x0000_i1027" DrawAspect="Content" ObjectID="_1734413725" r:id="rId27"/>
        </w:object>
      </w:r>
    </w:p>
    <w:bookmarkEnd w:id="1689"/>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690"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690"/>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691"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691"/>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692"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693" w:name="_Toc68899679"/>
      <w:bookmarkStart w:id="1694" w:name="_Toc71214430"/>
      <w:bookmarkStart w:id="1695" w:name="_Toc71722104"/>
      <w:bookmarkStart w:id="1696" w:name="_Toc74859156"/>
      <w:bookmarkStart w:id="1697" w:name="_Toc123800906"/>
      <w:bookmarkEnd w:id="1692"/>
      <w:r w:rsidRPr="00586B6B">
        <w:t>12.2.2</w:t>
      </w:r>
      <w:r w:rsidR="00B92256" w:rsidRPr="00586B6B">
        <w:tab/>
      </w:r>
      <w:r w:rsidRPr="00586B6B">
        <w:t>Media Session Handler model</w:t>
      </w:r>
      <w:bookmarkEnd w:id="1693"/>
      <w:bookmarkEnd w:id="1694"/>
      <w:bookmarkEnd w:id="1695"/>
      <w:bookmarkEnd w:id="1696"/>
      <w:bookmarkEnd w:id="1697"/>
    </w:p>
    <w:p w14:paraId="2F24FF2A" w14:textId="491DF9BA" w:rsidR="0073586F" w:rsidRPr="00586B6B" w:rsidRDefault="0073586F" w:rsidP="0073586F">
      <w:pPr>
        <w:pStyle w:val="Heading4"/>
      </w:pPr>
      <w:bookmarkStart w:id="1698" w:name="_Toc68899680"/>
      <w:bookmarkStart w:id="1699" w:name="_Toc71214431"/>
      <w:bookmarkStart w:id="1700" w:name="_Toc71722105"/>
      <w:bookmarkStart w:id="1701" w:name="_Toc74859157"/>
      <w:bookmarkStart w:id="1702" w:name="_Toc123800907"/>
      <w:r w:rsidRPr="00586B6B">
        <w:t>12.2.2.1</w:t>
      </w:r>
      <w:r w:rsidR="00B92256" w:rsidRPr="00586B6B">
        <w:tab/>
      </w:r>
      <w:r w:rsidRPr="00586B6B">
        <w:t xml:space="preserve">State </w:t>
      </w:r>
      <w:r w:rsidR="00B92256" w:rsidRPr="00586B6B">
        <w:t>m</w:t>
      </w:r>
      <w:r w:rsidRPr="00586B6B">
        <w:t>odel</w:t>
      </w:r>
      <w:bookmarkEnd w:id="1698"/>
      <w:bookmarkEnd w:id="1699"/>
      <w:bookmarkEnd w:id="1700"/>
      <w:bookmarkEnd w:id="1701"/>
      <w:bookmarkEnd w:id="1702"/>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703" w:name="_Toc68899681"/>
      <w:bookmarkStart w:id="1704" w:name="_Toc71214432"/>
      <w:bookmarkStart w:id="1705" w:name="_Toc71722106"/>
      <w:bookmarkStart w:id="1706" w:name="_Toc74859158"/>
      <w:bookmarkStart w:id="1707" w:name="_Toc123800908"/>
      <w:r w:rsidRPr="00586B6B">
        <w:t>12.2.2.2</w:t>
      </w:r>
      <w:r w:rsidR="00B92256" w:rsidRPr="00586B6B">
        <w:tab/>
      </w:r>
      <w:r w:rsidRPr="00586B6B">
        <w:t>Media Session Handler internal properties</w:t>
      </w:r>
      <w:bookmarkEnd w:id="1703"/>
      <w:bookmarkEnd w:id="1704"/>
      <w:bookmarkEnd w:id="1705"/>
      <w:bookmarkEnd w:id="1706"/>
      <w:bookmarkEnd w:id="1707"/>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708" w:name="_Toc68899682"/>
      <w:bookmarkStart w:id="1709" w:name="_Toc71214433"/>
      <w:bookmarkStart w:id="1710" w:name="_Toc71722107"/>
      <w:bookmarkStart w:id="1711" w:name="_Toc74859159"/>
      <w:bookmarkStart w:id="1712"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708"/>
      <w:bookmarkEnd w:id="1709"/>
      <w:bookmarkEnd w:id="1710"/>
      <w:bookmarkEnd w:id="1711"/>
      <w:bookmarkEnd w:id="1712"/>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713" w:name="_Toc68899683"/>
      <w:bookmarkStart w:id="1714" w:name="_Toc71214434"/>
      <w:bookmarkStart w:id="1715" w:name="_Toc71722108"/>
      <w:bookmarkStart w:id="1716" w:name="_Toc74859160"/>
      <w:bookmarkStart w:id="1717" w:name="_Toc123800910"/>
      <w:r w:rsidRPr="00586B6B">
        <w:t>12.2.2.4</w:t>
      </w:r>
      <w:r w:rsidRPr="00586B6B">
        <w:tab/>
        <w:t>Starting and Stopping a Media Session Handler</w:t>
      </w:r>
      <w:bookmarkEnd w:id="1713"/>
      <w:bookmarkEnd w:id="1714"/>
      <w:bookmarkEnd w:id="1715"/>
      <w:bookmarkEnd w:id="1716"/>
      <w:bookmarkEnd w:id="1717"/>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718" w:name="_Toc68899684"/>
      <w:bookmarkStart w:id="1719" w:name="_Toc71214435"/>
      <w:bookmarkStart w:id="1720" w:name="_Toc71722109"/>
      <w:bookmarkStart w:id="1721" w:name="_Toc74859161"/>
      <w:bookmarkStart w:id="1722" w:name="_Toc123800911"/>
      <w:r w:rsidRPr="00586B6B">
        <w:t>12.2.3</w:t>
      </w:r>
      <w:r w:rsidRPr="00586B6B">
        <w:tab/>
        <w:t>General</w:t>
      </w:r>
      <w:bookmarkEnd w:id="1718"/>
      <w:bookmarkEnd w:id="1719"/>
      <w:bookmarkEnd w:id="1720"/>
      <w:bookmarkEnd w:id="1721"/>
      <w:bookmarkEnd w:id="1722"/>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0C154F">
      <w:pPr>
        <w:pStyle w:val="TAN"/>
        <w:keepNext w:val="0"/>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723" w:name="_Toc68899685"/>
      <w:bookmarkStart w:id="1724" w:name="_Toc71214436"/>
      <w:bookmarkStart w:id="1725" w:name="_Toc71722110"/>
      <w:bookmarkStart w:id="1726" w:name="_Toc74859162"/>
      <w:bookmarkStart w:id="1727" w:name="_Toc123800912"/>
      <w:r w:rsidRPr="00586B6B">
        <w:t>12.2.4</w:t>
      </w:r>
      <w:r w:rsidRPr="00586B6B">
        <w:tab/>
        <w:t>Dynamic Policy Information</w:t>
      </w:r>
      <w:bookmarkEnd w:id="1723"/>
      <w:bookmarkEnd w:id="1724"/>
      <w:bookmarkEnd w:id="1725"/>
      <w:bookmarkEnd w:id="1726"/>
      <w:bookmarkEnd w:id="1727"/>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728" w:name="_Toc68899686"/>
      <w:bookmarkStart w:id="1729" w:name="_Toc71214437"/>
      <w:bookmarkStart w:id="1730" w:name="_Toc71722111"/>
      <w:bookmarkStart w:id="1731" w:name="_Toc74859163"/>
      <w:bookmarkStart w:id="1732" w:name="_Toc123800913"/>
      <w:r w:rsidRPr="00586B6B">
        <w:t>12.2.5</w:t>
      </w:r>
      <w:r w:rsidRPr="00586B6B">
        <w:tab/>
        <w:t>Network Assistance Information</w:t>
      </w:r>
      <w:bookmarkEnd w:id="1728"/>
      <w:bookmarkEnd w:id="1729"/>
      <w:bookmarkEnd w:id="1730"/>
      <w:bookmarkEnd w:id="1731"/>
      <w:bookmarkEnd w:id="1732"/>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733" w:name="_Toc68899687"/>
      <w:bookmarkStart w:id="1734" w:name="_Toc71214438"/>
      <w:bookmarkStart w:id="1735" w:name="_Toc71722112"/>
      <w:bookmarkStart w:id="1736" w:name="_Toc74859164"/>
      <w:bookmarkStart w:id="1737" w:name="_Toc123800914"/>
      <w:r w:rsidRPr="00586B6B">
        <w:t>12.2.6</w:t>
      </w:r>
      <w:r w:rsidRPr="00586B6B">
        <w:tab/>
        <w:t>Consumption Reporting Information</w:t>
      </w:r>
      <w:bookmarkEnd w:id="1733"/>
      <w:bookmarkEnd w:id="1734"/>
      <w:bookmarkEnd w:id="1735"/>
      <w:bookmarkEnd w:id="1736"/>
      <w:bookmarkEnd w:id="1737"/>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738" w:name="_MCCTEMPBM_CRPT71130554___7"/>
            <w:r w:rsidRPr="00586B6B">
              <w:rPr>
                <w:rStyle w:val="Datatypechar"/>
              </w:rPr>
              <w:t>Object</w:t>
            </w:r>
            <w:bookmarkEnd w:id="1738"/>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0C154F">
      <w:pPr>
        <w:pStyle w:val="TAN"/>
        <w:keepNext w:val="0"/>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1739" w:name="_Toc68899688"/>
      <w:bookmarkStart w:id="1740" w:name="_Toc71214439"/>
      <w:bookmarkStart w:id="1741" w:name="_Toc71722113"/>
      <w:bookmarkStart w:id="1742" w:name="_Toc74859165"/>
      <w:bookmarkStart w:id="1743" w:name="_Toc123800915"/>
      <w:r w:rsidRPr="00586B6B">
        <w:t>12.2.7</w:t>
      </w:r>
      <w:r w:rsidR="006C03FB" w:rsidRPr="00586B6B">
        <w:tab/>
      </w:r>
      <w:r w:rsidRPr="00586B6B">
        <w:t>Metrics Reporting Information</w:t>
      </w:r>
      <w:bookmarkEnd w:id="1739"/>
      <w:bookmarkEnd w:id="1740"/>
      <w:bookmarkEnd w:id="1741"/>
      <w:bookmarkEnd w:id="1742"/>
      <w:bookmarkEnd w:id="1743"/>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744" w:name="_Toc68899689"/>
      <w:bookmarkStart w:id="1745" w:name="_Toc71214440"/>
      <w:bookmarkStart w:id="1746" w:name="_Toc71722114"/>
      <w:bookmarkStart w:id="1747" w:name="_Toc74859166"/>
      <w:bookmarkStart w:id="1748" w:name="_Toc123800916"/>
      <w:r w:rsidRPr="00586B6B">
        <w:t>12.3</w:t>
      </w:r>
      <w:r w:rsidR="006C03FB" w:rsidRPr="00586B6B">
        <w:tab/>
      </w:r>
      <w:r w:rsidRPr="00586B6B">
        <w:t>Media Session Handling for Uplink Streaming – APIs and Functions</w:t>
      </w:r>
      <w:bookmarkEnd w:id="1744"/>
      <w:bookmarkEnd w:id="1745"/>
      <w:bookmarkEnd w:id="1746"/>
      <w:bookmarkEnd w:id="1747"/>
      <w:bookmarkEnd w:id="1748"/>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749" w:name="_Toc68899690"/>
      <w:bookmarkStart w:id="1750" w:name="_Toc71214441"/>
      <w:bookmarkStart w:id="1751" w:name="_Toc71722115"/>
      <w:bookmarkStart w:id="1752" w:name="_Toc74859167"/>
      <w:bookmarkStart w:id="1753" w:name="_Toc123800917"/>
      <w:r w:rsidRPr="00586B6B">
        <w:t>13</w:t>
      </w:r>
      <w:r w:rsidRPr="00586B6B">
        <w:tab/>
        <w:t>UE Media Stream Handler (M7) APIs for uplink and downlink</w:t>
      </w:r>
      <w:bookmarkEnd w:id="1749"/>
      <w:bookmarkEnd w:id="1750"/>
      <w:bookmarkEnd w:id="1751"/>
      <w:bookmarkEnd w:id="1752"/>
      <w:bookmarkEnd w:id="1753"/>
    </w:p>
    <w:p w14:paraId="1DD35D6F" w14:textId="6D0C1520" w:rsidR="00D573D2" w:rsidRPr="00586B6B" w:rsidRDefault="00D573D2" w:rsidP="001E0E47">
      <w:pPr>
        <w:pStyle w:val="Heading2"/>
      </w:pPr>
      <w:bookmarkStart w:id="1754" w:name="_Toc68899691"/>
      <w:bookmarkStart w:id="1755" w:name="_Toc71214442"/>
      <w:bookmarkStart w:id="1756" w:name="_Toc71722116"/>
      <w:bookmarkStart w:id="1757" w:name="_Toc74859168"/>
      <w:bookmarkStart w:id="1758" w:name="_Toc123800918"/>
      <w:r w:rsidRPr="00586B6B">
        <w:t>13.1</w:t>
      </w:r>
      <w:r w:rsidRPr="00586B6B">
        <w:tab/>
        <w:t>General</w:t>
      </w:r>
      <w:bookmarkEnd w:id="1754"/>
      <w:bookmarkEnd w:id="1755"/>
      <w:bookmarkEnd w:id="1756"/>
      <w:bookmarkEnd w:id="1757"/>
      <w:bookmarkEnd w:id="1758"/>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759" w:name="_Toc68899692"/>
      <w:bookmarkStart w:id="1760" w:name="_Toc71214443"/>
      <w:bookmarkStart w:id="1761" w:name="_Toc71722117"/>
      <w:bookmarkStart w:id="1762" w:name="_Toc74859169"/>
      <w:bookmarkStart w:id="1763" w:name="_Toc123800919"/>
      <w:r w:rsidRPr="00586B6B">
        <w:t>13.2</w:t>
      </w:r>
      <w:r w:rsidRPr="00586B6B">
        <w:tab/>
        <w:t>DASH Media Player – APIs and Functions</w:t>
      </w:r>
      <w:bookmarkEnd w:id="1759"/>
      <w:bookmarkEnd w:id="1760"/>
      <w:bookmarkEnd w:id="1761"/>
      <w:bookmarkEnd w:id="1762"/>
      <w:bookmarkEnd w:id="1763"/>
    </w:p>
    <w:p w14:paraId="055D572C" w14:textId="36B12BAB" w:rsidR="00D573D2" w:rsidRPr="00586B6B" w:rsidRDefault="00D573D2" w:rsidP="00D573D2">
      <w:pPr>
        <w:pStyle w:val="Heading3"/>
      </w:pPr>
      <w:bookmarkStart w:id="1764" w:name="_Toc68899693"/>
      <w:bookmarkStart w:id="1765" w:name="_Toc71214444"/>
      <w:bookmarkStart w:id="1766" w:name="_Toc71722118"/>
      <w:bookmarkStart w:id="1767" w:name="_Toc74859170"/>
      <w:bookmarkStart w:id="1768" w:name="_Toc123800920"/>
      <w:r w:rsidRPr="00586B6B">
        <w:t>13.2.1</w:t>
      </w:r>
      <w:r w:rsidRPr="00586B6B">
        <w:tab/>
        <w:t>Overview</w:t>
      </w:r>
      <w:bookmarkEnd w:id="1764"/>
      <w:bookmarkEnd w:id="1765"/>
      <w:bookmarkEnd w:id="1766"/>
      <w:bookmarkEnd w:id="1767"/>
      <w:bookmarkEnd w:id="1768"/>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769" w:name="_MCCTEMPBM_CRPT71130555___7"/>
    <w:p w14:paraId="32189A35" w14:textId="6AD5AAF8" w:rsidR="007A7675" w:rsidRPr="00FD53DE" w:rsidRDefault="00C33866" w:rsidP="006641D5">
      <w:pPr>
        <w:pStyle w:val="TH"/>
      </w:pPr>
      <w:r>
        <w:object w:dxaOrig="18760" w:dyaOrig="11961" w14:anchorId="72907223">
          <v:shape id="_x0000_i1028" type="#_x0000_t75" style="width:481.2pt;height:306.8pt" o:ole="">
            <v:imagedata r:id="rId28" o:title=""/>
          </v:shape>
          <o:OLEObject Type="Embed" ProgID="Visio.Drawing.15" ShapeID="_x0000_i1028" DrawAspect="Content" ObjectID="_1734413726" r:id="rId29"/>
        </w:object>
      </w:r>
    </w:p>
    <w:bookmarkEnd w:id="1769"/>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1770"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770"/>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771"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771"/>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772" w:name="_MCCTEMPBM_CRPT71130558___5"/>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773" w:name="_Toc68899694"/>
      <w:bookmarkStart w:id="1774" w:name="_Toc71214445"/>
      <w:bookmarkStart w:id="1775" w:name="_Toc71722119"/>
      <w:bookmarkStart w:id="1776" w:name="_Toc74859171"/>
      <w:bookmarkStart w:id="1777" w:name="_Toc123800921"/>
      <w:bookmarkEnd w:id="1772"/>
      <w:r w:rsidRPr="00586B6B">
        <w:t>13.2.2</w:t>
      </w:r>
      <w:r w:rsidR="00F601ED" w:rsidRPr="00586B6B">
        <w:tab/>
      </w:r>
      <w:r w:rsidRPr="00586B6B">
        <w:t>Media Player model</w:t>
      </w:r>
      <w:bookmarkEnd w:id="1773"/>
      <w:bookmarkEnd w:id="1774"/>
      <w:bookmarkEnd w:id="1775"/>
      <w:bookmarkEnd w:id="1776"/>
      <w:bookmarkEnd w:id="1777"/>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778" w:name="FIGURE_SD_STATE_DIAGRAM"/>
      <w:r w:rsidRPr="00586B6B">
        <w:t>Figure 13.2.2-1: State Diagram for Media Player</w:t>
      </w:r>
      <w:bookmarkEnd w:id="1778"/>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779" w:name="TABLE_SD_STATES"/>
      <w:r w:rsidRPr="00586B6B">
        <w:t xml:space="preserve">Table </w:t>
      </w:r>
      <w:bookmarkEnd w:id="1779"/>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780" w:name="_MCCTEMPBM_CRPT71130559___7"/>
            <w:r w:rsidRPr="00D41AA2">
              <w:rPr>
                <w:rStyle w:val="Code"/>
              </w:rPr>
              <w:t>IDLE</w:t>
            </w:r>
            <w:bookmarkEnd w:id="1780"/>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781" w:name="_MCCTEMPBM_CRPT71130560___2"/>
            <w:r w:rsidRPr="00D41AA2">
              <w:rPr>
                <w:rStyle w:val="Code"/>
              </w:rPr>
              <w:t>INITIALIZED</w:t>
            </w:r>
            <w:bookmarkEnd w:id="1781"/>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782" w:name="_MCCTEMPBM_CRPT71130561___2"/>
            <w:r w:rsidRPr="00D41AA2">
              <w:rPr>
                <w:rStyle w:val="Code"/>
              </w:rPr>
              <w:t>READY</w:t>
            </w:r>
            <w:bookmarkEnd w:id="1782"/>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783" w:name="_MCCTEMPBM_CRPT71130562___2"/>
            <w:r w:rsidRPr="00D41AA2">
              <w:rPr>
                <w:rStyle w:val="Code"/>
              </w:rPr>
              <w:t>PRELOADED</w:t>
            </w:r>
            <w:bookmarkEnd w:id="1783"/>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784" w:name="_MCCTEMPBM_CRPT71130563___2"/>
            <w:r w:rsidRPr="00D41AA2">
              <w:rPr>
                <w:rStyle w:val="Code"/>
              </w:rPr>
              <w:t>PLAYING</w:t>
            </w:r>
            <w:bookmarkEnd w:id="1784"/>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785" w:name="_MCCTEMPBM_CRPT71130564___2"/>
            <w:r w:rsidRPr="00D41AA2">
              <w:rPr>
                <w:rStyle w:val="Code"/>
              </w:rPr>
              <w:t>PAUSED</w:t>
            </w:r>
            <w:bookmarkEnd w:id="1785"/>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786" w:name="_Toc68899695"/>
      <w:bookmarkStart w:id="1787" w:name="_Toc71214446"/>
      <w:bookmarkStart w:id="1788" w:name="_Toc71722120"/>
      <w:bookmarkStart w:id="1789" w:name="_Toc74859172"/>
      <w:bookmarkStart w:id="1790" w:name="_Toc123800922"/>
      <w:r w:rsidRPr="00586B6B">
        <w:t>13.2.3</w:t>
      </w:r>
      <w:r w:rsidR="00F601ED" w:rsidRPr="00586B6B">
        <w:tab/>
      </w:r>
      <w:r w:rsidRPr="00586B6B">
        <w:t>Methods</w:t>
      </w:r>
      <w:bookmarkEnd w:id="1786"/>
      <w:bookmarkEnd w:id="1787"/>
      <w:bookmarkEnd w:id="1788"/>
      <w:bookmarkEnd w:id="1789"/>
      <w:bookmarkEnd w:id="1790"/>
    </w:p>
    <w:p w14:paraId="1302A077" w14:textId="19B54709" w:rsidR="00D573D2" w:rsidRPr="00586B6B" w:rsidRDefault="00D573D2" w:rsidP="00D573D2">
      <w:pPr>
        <w:pStyle w:val="Heading4"/>
      </w:pPr>
      <w:bookmarkStart w:id="1791" w:name="_Toc68899696"/>
      <w:bookmarkStart w:id="1792" w:name="_Toc71214447"/>
      <w:bookmarkStart w:id="1793" w:name="_Toc71722121"/>
      <w:bookmarkStart w:id="1794" w:name="_Toc74859173"/>
      <w:bookmarkStart w:id="1795" w:name="_Toc123800923"/>
      <w:r w:rsidRPr="00586B6B">
        <w:t>13.2.3.1</w:t>
      </w:r>
      <w:r w:rsidRPr="00586B6B">
        <w:tab/>
        <w:t>General</w:t>
      </w:r>
      <w:bookmarkEnd w:id="1791"/>
      <w:bookmarkEnd w:id="1792"/>
      <w:bookmarkEnd w:id="1793"/>
      <w:bookmarkEnd w:id="1794"/>
      <w:bookmarkEnd w:id="1795"/>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796" w:name="TABLE_SD_METHODS"/>
      <w:r w:rsidRPr="00586B6B">
        <w:t>Table 13.2.3.1-1</w:t>
      </w:r>
      <w:bookmarkEnd w:id="1796"/>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797" w:name="_MCCTEMPBM_CRPT71130565___7"/>
            <w:r w:rsidRPr="00116F1A">
              <w:rPr>
                <w:rStyle w:val="CodeMethod"/>
              </w:rPr>
              <w:t>initialize()</w:t>
            </w:r>
            <w:bookmarkEnd w:id="1797"/>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798" w:name="_MCCTEMPBM_CRPT71130566___7"/>
            <w:r w:rsidRPr="00116F1A">
              <w:rPr>
                <w:rStyle w:val="CodeMethod"/>
              </w:rPr>
              <w:t>attach(MPD)</w:t>
            </w:r>
            <w:bookmarkEnd w:id="1798"/>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799" w:name="_MCCTEMPBM_CRPT71130567___7"/>
            <w:r w:rsidRPr="00116F1A">
              <w:rPr>
                <w:rStyle w:val="CodeMethod"/>
              </w:rPr>
              <w:t>preload(MPD)</w:t>
            </w:r>
            <w:bookmarkEnd w:id="1799"/>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800" w:name="_MCCTEMPBM_CRPT71130568___7"/>
            <w:r w:rsidRPr="00116F1A">
              <w:rPr>
                <w:rStyle w:val="CodeMethod"/>
              </w:rPr>
              <w:t>play(MPD)</w:t>
            </w:r>
            <w:bookmarkEnd w:id="1800"/>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801" w:name="_MCCTEMPBM_CRPT71130569___7"/>
            <w:r w:rsidRPr="00116F1A">
              <w:rPr>
                <w:rStyle w:val="CodeMethod"/>
              </w:rPr>
              <w:t>pause()</w:t>
            </w:r>
            <w:bookmarkEnd w:id="1801"/>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802" w:name="_MCCTEMPBM_CRPT71130570___7"/>
            <w:r w:rsidRPr="00116F1A">
              <w:rPr>
                <w:rStyle w:val="CodeMethod"/>
              </w:rPr>
              <w:t>seek(MPD,</w:t>
            </w:r>
            <w:r w:rsidR="004B13C7" w:rsidRPr="00116F1A">
              <w:rPr>
                <w:rStyle w:val="CodeMethod"/>
              </w:rPr>
              <w:t xml:space="preserve"> </w:t>
            </w:r>
            <w:r w:rsidRPr="00116F1A">
              <w:rPr>
                <w:rStyle w:val="CodeMethod"/>
              </w:rPr>
              <w:t>time)</w:t>
            </w:r>
            <w:bookmarkEnd w:id="1802"/>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803" w:name="_MCCTEMPBM_CRPT71130571___7"/>
            <w:r w:rsidRPr="00116F1A">
              <w:rPr>
                <w:rStyle w:val="CodeMethod"/>
              </w:rPr>
              <w:t>reset()</w:t>
            </w:r>
            <w:bookmarkEnd w:id="1803"/>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804" w:name="_MCCTEMPBM_CRPT71130572___7"/>
            <w:r w:rsidRPr="00116F1A">
              <w:rPr>
                <w:rStyle w:val="CodeMethod"/>
              </w:rPr>
              <w:t>destroy()</w:t>
            </w:r>
            <w:bookmarkEnd w:id="1804"/>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1805" w:name="_Toc68899697"/>
      <w:bookmarkStart w:id="1806" w:name="_Toc71214448"/>
      <w:bookmarkStart w:id="1807" w:name="_Toc71722122"/>
      <w:bookmarkStart w:id="1808" w:name="_Toc74859174"/>
      <w:bookmarkStart w:id="1809" w:name="_Toc123800924"/>
      <w:r w:rsidRPr="00586B6B">
        <w:t>13.2.3.2</w:t>
      </w:r>
      <w:r w:rsidRPr="00586B6B">
        <w:tab/>
        <w:t>Initialize</w:t>
      </w:r>
      <w:bookmarkEnd w:id="1805"/>
      <w:bookmarkEnd w:id="1806"/>
      <w:bookmarkEnd w:id="1807"/>
      <w:bookmarkEnd w:id="1808"/>
      <w:bookmarkEnd w:id="1809"/>
    </w:p>
    <w:p w14:paraId="49FFF479" w14:textId="77777777" w:rsidR="00D573D2" w:rsidRPr="00586B6B" w:rsidRDefault="00D573D2" w:rsidP="00D573D2">
      <w:bookmarkStart w:id="1810"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810"/>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811" w:name="_Toc68899698"/>
      <w:bookmarkStart w:id="1812" w:name="_Toc71214449"/>
      <w:bookmarkStart w:id="1813" w:name="_Toc71722123"/>
      <w:bookmarkStart w:id="1814" w:name="_Toc74859175"/>
      <w:bookmarkStart w:id="1815" w:name="_Toc123800925"/>
      <w:r w:rsidRPr="00586B6B">
        <w:t>13.2.3.3</w:t>
      </w:r>
      <w:r w:rsidRPr="00586B6B">
        <w:tab/>
        <w:t>Attach</w:t>
      </w:r>
      <w:bookmarkEnd w:id="1811"/>
      <w:bookmarkEnd w:id="1812"/>
      <w:bookmarkEnd w:id="1813"/>
      <w:bookmarkEnd w:id="1814"/>
      <w:bookmarkEnd w:id="1815"/>
    </w:p>
    <w:p w14:paraId="6A6A68F3" w14:textId="77777777" w:rsidR="00D573D2" w:rsidRPr="00586B6B" w:rsidRDefault="00D573D2" w:rsidP="00D573D2">
      <w:bookmarkStart w:id="1816" w:name="_MCCTEMPBM_CRPT71130574___7"/>
      <w:r w:rsidRPr="00586B6B">
        <w:t xml:space="preserve">This clause defines the </w:t>
      </w:r>
      <w:r w:rsidRPr="00586B6B">
        <w:rPr>
          <w:rStyle w:val="CodeMethod"/>
        </w:rPr>
        <w:t>attach()</w:t>
      </w:r>
      <w:r w:rsidRPr="00586B6B">
        <w:t xml:space="preserve"> method.</w:t>
      </w:r>
    </w:p>
    <w:bookmarkEnd w:id="1816"/>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817"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818" w:name="_MCCTEMPBM_CRPT71130576___7"/>
      <w:bookmarkEnd w:id="1817"/>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1818"/>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819"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819"/>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1820"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20"/>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821"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821"/>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822"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822"/>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823"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823"/>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824"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824"/>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825" w:name="_Toc68899699"/>
      <w:bookmarkStart w:id="1826" w:name="_Toc71214450"/>
      <w:bookmarkStart w:id="1827" w:name="_Toc71722124"/>
      <w:bookmarkStart w:id="1828" w:name="_Toc74859176"/>
      <w:bookmarkStart w:id="1829" w:name="_Toc123800926"/>
      <w:r w:rsidRPr="00586B6B">
        <w:t>13.2.3.4</w:t>
      </w:r>
      <w:r w:rsidRPr="00586B6B">
        <w:tab/>
        <w:t>Pre-load</w:t>
      </w:r>
      <w:bookmarkEnd w:id="1825"/>
      <w:bookmarkEnd w:id="1826"/>
      <w:bookmarkEnd w:id="1827"/>
      <w:bookmarkEnd w:id="1828"/>
      <w:bookmarkEnd w:id="1829"/>
    </w:p>
    <w:p w14:paraId="544B8C0F" w14:textId="77777777" w:rsidR="00D573D2" w:rsidRPr="00586B6B" w:rsidRDefault="00D573D2" w:rsidP="004A3377">
      <w:pPr>
        <w:keepNext/>
      </w:pPr>
      <w:bookmarkStart w:id="1830" w:name="_MCCTEMPBM_CRPT71130583___7"/>
      <w:r w:rsidRPr="00586B6B">
        <w:t xml:space="preserve">This clause defines the </w:t>
      </w:r>
      <w:r w:rsidRPr="00586B6B">
        <w:rPr>
          <w:rStyle w:val="CodeMethod"/>
        </w:rPr>
        <w:t>preload()</w:t>
      </w:r>
      <w:r w:rsidRPr="00586B6B">
        <w:t xml:space="preserve"> method.</w:t>
      </w:r>
    </w:p>
    <w:bookmarkEnd w:id="1830"/>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831"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832" w:name="_MCCTEMPBM_CRPT71130585___7"/>
      <w:bookmarkEnd w:id="1831"/>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832"/>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833"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833"/>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1834"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34"/>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835"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835"/>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836"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836"/>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837" w:name="_Toc68899700"/>
      <w:bookmarkStart w:id="1838" w:name="_Toc71214451"/>
      <w:bookmarkStart w:id="1839" w:name="_Toc71722125"/>
      <w:bookmarkStart w:id="1840" w:name="_Toc74859177"/>
      <w:bookmarkStart w:id="1841" w:name="_Toc123800927"/>
      <w:r w:rsidRPr="00586B6B">
        <w:t>13.2.3.5</w:t>
      </w:r>
      <w:r w:rsidRPr="00586B6B">
        <w:tab/>
        <w:t>Play</w:t>
      </w:r>
      <w:bookmarkEnd w:id="1837"/>
      <w:bookmarkEnd w:id="1838"/>
      <w:bookmarkEnd w:id="1839"/>
      <w:bookmarkEnd w:id="1840"/>
      <w:bookmarkEnd w:id="1841"/>
    </w:p>
    <w:p w14:paraId="59ACD361" w14:textId="77777777" w:rsidR="00D573D2" w:rsidRPr="00586B6B" w:rsidRDefault="00D573D2" w:rsidP="00D573D2">
      <w:bookmarkStart w:id="1842" w:name="_MCCTEMPBM_CRPT71130590___7"/>
      <w:r w:rsidRPr="00586B6B">
        <w:t xml:space="preserve">This clause defines the </w:t>
      </w:r>
      <w:r w:rsidRPr="00586B6B">
        <w:rPr>
          <w:rStyle w:val="CodeMethod"/>
        </w:rPr>
        <w:t>play()</w:t>
      </w:r>
      <w:r w:rsidRPr="00586B6B">
        <w:t xml:space="preserve"> method.</w:t>
      </w:r>
    </w:p>
    <w:bookmarkEnd w:id="1842"/>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843"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844" w:name="_MCCTEMPBM_CRPT71130592___7"/>
      <w:bookmarkEnd w:id="1843"/>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844"/>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845"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845"/>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1846" w:name="_MCCTEMPBM_CRPT71130594___7"/>
            <w:r w:rsidRPr="00586B6B">
              <w:rPr>
                <w:rStyle w:val="Datatypechar"/>
              </w:rPr>
              <w:t>string | Object</w:t>
            </w:r>
            <w:bookmarkEnd w:id="1846"/>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bookmarkStart w:id="1847"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847"/>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848"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848"/>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849" w:name="_Toc68899701"/>
      <w:bookmarkStart w:id="1850" w:name="_Toc71214452"/>
      <w:bookmarkStart w:id="1851" w:name="_Toc71722126"/>
      <w:bookmarkStart w:id="1852" w:name="_Toc74859178"/>
      <w:bookmarkStart w:id="1853" w:name="_Toc123800928"/>
      <w:r w:rsidRPr="00586B6B">
        <w:t>13.2.3.6</w:t>
      </w:r>
      <w:r w:rsidRPr="00586B6B">
        <w:tab/>
        <w:t>Pause</w:t>
      </w:r>
      <w:bookmarkEnd w:id="1849"/>
      <w:bookmarkEnd w:id="1850"/>
      <w:bookmarkEnd w:id="1851"/>
      <w:bookmarkEnd w:id="1852"/>
      <w:bookmarkEnd w:id="1853"/>
    </w:p>
    <w:p w14:paraId="78B46541" w14:textId="77777777" w:rsidR="00D573D2" w:rsidRPr="00586B6B" w:rsidRDefault="00D573D2" w:rsidP="00D573D2">
      <w:bookmarkStart w:id="1854" w:name="_MCCTEMPBM_CRPT71130597___7"/>
      <w:r w:rsidRPr="00586B6B">
        <w:t xml:space="preserve">This clause defines </w:t>
      </w:r>
      <w:r w:rsidRPr="00586B6B">
        <w:rPr>
          <w:rStyle w:val="CodeMethod"/>
        </w:rPr>
        <w:t>pause()</w:t>
      </w:r>
      <w:r w:rsidRPr="00586B6B">
        <w:t xml:space="preserve"> method.</w:t>
      </w:r>
    </w:p>
    <w:bookmarkEnd w:id="1854"/>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855"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856" w:name="_MCCTEMPBM_CRPT71130599___7"/>
      <w:bookmarkEnd w:id="1855"/>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856"/>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857"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857"/>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858" w:name="_MCCTEMPBM_CRPT71130601___7"/>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858"/>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859" w:name="_Toc68899702"/>
      <w:bookmarkStart w:id="1860" w:name="_Toc71214453"/>
      <w:bookmarkStart w:id="1861" w:name="_Toc71722127"/>
      <w:bookmarkStart w:id="1862" w:name="_Toc74859179"/>
      <w:bookmarkStart w:id="1863" w:name="_Toc123800929"/>
      <w:r w:rsidRPr="00586B6B">
        <w:t>13.2.3.7</w:t>
      </w:r>
      <w:r w:rsidRPr="00586B6B">
        <w:tab/>
        <w:t>Seek</w:t>
      </w:r>
      <w:bookmarkEnd w:id="1859"/>
      <w:bookmarkEnd w:id="1860"/>
      <w:bookmarkEnd w:id="1861"/>
      <w:bookmarkEnd w:id="1862"/>
      <w:bookmarkEnd w:id="1863"/>
    </w:p>
    <w:p w14:paraId="7BDA4E93" w14:textId="77777777" w:rsidR="00D573D2" w:rsidRPr="00586B6B" w:rsidRDefault="00D573D2" w:rsidP="00D573D2">
      <w:bookmarkStart w:id="1864" w:name="_MCCTEMPBM_CRPT71130602___7"/>
      <w:r w:rsidRPr="00586B6B">
        <w:t xml:space="preserve">This clause defines </w:t>
      </w:r>
      <w:r w:rsidRPr="00586B6B">
        <w:rPr>
          <w:rStyle w:val="CodeMethod"/>
        </w:rPr>
        <w:t>seek()</w:t>
      </w:r>
      <w:r w:rsidRPr="00586B6B">
        <w:t xml:space="preserve"> method.</w:t>
      </w:r>
    </w:p>
    <w:bookmarkEnd w:id="1864"/>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865"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866" w:name="_MCCTEMPBM_CRPT71130604___7"/>
      <w:bookmarkEnd w:id="1865"/>
      <w:r w:rsidRPr="00586B6B">
        <w:t xml:space="preserve">An 5GMSd-Aware Application calls </w:t>
      </w:r>
      <w:r w:rsidRPr="00586B6B">
        <w:rPr>
          <w:rStyle w:val="CodeMethod"/>
        </w:rPr>
        <w:t>seek()</w:t>
      </w:r>
      <w:r w:rsidRPr="00586B6B">
        <w:t xml:space="preserve"> to cause the player to go a specific media time.</w:t>
      </w:r>
    </w:p>
    <w:bookmarkEnd w:id="1866"/>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867"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867"/>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1868" w:name="_MCCTEMPBM_CRPT71130606___7"/>
            <w:r w:rsidRPr="00D41AA2">
              <w:rPr>
                <w:rStyle w:val="URLchar"/>
              </w:rPr>
              <w:t>string | Object</w:t>
            </w:r>
            <w:bookmarkEnd w:id="1868"/>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1869" w:name="_MCCTEMPBM_CRPT71130607___7"/>
            <w:r w:rsidRPr="00D41AA2">
              <w:rPr>
                <w:rStyle w:val="URLchar"/>
              </w:rPr>
              <w:t>Unsigned integer</w:t>
            </w:r>
            <w:bookmarkEnd w:id="1869"/>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870"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870"/>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871" w:name="_Toc68899703"/>
      <w:bookmarkStart w:id="1872" w:name="_Toc71214454"/>
      <w:bookmarkStart w:id="1873" w:name="_Toc71722128"/>
      <w:bookmarkStart w:id="1874" w:name="_Toc74859180"/>
      <w:bookmarkStart w:id="1875" w:name="_Toc123800930"/>
      <w:r w:rsidRPr="00586B6B">
        <w:t>13.2.3.8</w:t>
      </w:r>
      <w:r w:rsidRPr="00586B6B">
        <w:tab/>
        <w:t>Reset</w:t>
      </w:r>
      <w:bookmarkEnd w:id="1871"/>
      <w:bookmarkEnd w:id="1872"/>
      <w:bookmarkEnd w:id="1873"/>
      <w:bookmarkEnd w:id="1874"/>
      <w:bookmarkEnd w:id="1875"/>
    </w:p>
    <w:p w14:paraId="5B3196DA" w14:textId="77777777" w:rsidR="00D573D2" w:rsidRPr="00586B6B" w:rsidRDefault="00D573D2" w:rsidP="00D573D2">
      <w:bookmarkStart w:id="1876" w:name="_MCCTEMPBM_CRPT71130609___7"/>
      <w:r w:rsidRPr="00586B6B">
        <w:t xml:space="preserve">This clause defines the </w:t>
      </w:r>
      <w:r w:rsidRPr="00586B6B">
        <w:rPr>
          <w:rStyle w:val="CodeMethod"/>
        </w:rPr>
        <w:t>reset()</w:t>
      </w:r>
      <w:r w:rsidRPr="00586B6B">
        <w:t xml:space="preserve"> method.</w:t>
      </w:r>
    </w:p>
    <w:bookmarkEnd w:id="1876"/>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877"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878" w:name="_MCCTEMPBM_CRPT71130611___7"/>
      <w:bookmarkEnd w:id="1877"/>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878"/>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879" w:name="_MCCTEMPBM_CRPT71130612___7"/>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879"/>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880" w:name="_Toc68899704"/>
      <w:bookmarkStart w:id="1881" w:name="_Toc71214455"/>
      <w:bookmarkStart w:id="1882" w:name="_Toc71722129"/>
      <w:bookmarkStart w:id="1883" w:name="_Toc74859181"/>
      <w:bookmarkStart w:id="1884" w:name="_Toc123800931"/>
      <w:r w:rsidRPr="00586B6B">
        <w:t>13.2.3.9</w:t>
      </w:r>
      <w:r w:rsidRPr="00586B6B">
        <w:tab/>
        <w:t>Destroy</w:t>
      </w:r>
      <w:bookmarkEnd w:id="1880"/>
      <w:bookmarkEnd w:id="1881"/>
      <w:bookmarkEnd w:id="1882"/>
      <w:bookmarkEnd w:id="1883"/>
      <w:bookmarkEnd w:id="1884"/>
    </w:p>
    <w:p w14:paraId="66AD5EA1" w14:textId="77777777" w:rsidR="00D573D2" w:rsidRPr="00586B6B" w:rsidRDefault="00D573D2" w:rsidP="006B3650">
      <w:pPr>
        <w:keepNext/>
      </w:pPr>
      <w:bookmarkStart w:id="1885" w:name="_MCCTEMPBM_CRPT71130613___7"/>
      <w:r w:rsidRPr="00586B6B">
        <w:t xml:space="preserve">This clause defines </w:t>
      </w:r>
      <w:r w:rsidRPr="00586B6B">
        <w:rPr>
          <w:rStyle w:val="CodeMethod"/>
        </w:rPr>
        <w:t>destroy()</w:t>
      </w:r>
      <w:r w:rsidRPr="00586B6B">
        <w:t xml:space="preserve"> method.</w:t>
      </w:r>
    </w:p>
    <w:bookmarkEnd w:id="1885"/>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886"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887" w:name="_MCCTEMPBM_CRPT71130615___7"/>
      <w:bookmarkEnd w:id="1886"/>
      <w:r w:rsidRPr="00586B6B">
        <w:t xml:space="preserve">An 5GMSd-Aware Application calls </w:t>
      </w:r>
      <w:r w:rsidRPr="00586B6B">
        <w:rPr>
          <w:rStyle w:val="CodeMethod"/>
        </w:rPr>
        <w:t>destroy()</w:t>
      </w:r>
      <w:r w:rsidRPr="00586B6B">
        <w:t>resets all information related to the media and the network.</w:t>
      </w:r>
    </w:p>
    <w:bookmarkEnd w:id="1887"/>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888"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888"/>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889" w:name="_Toc68899705"/>
      <w:bookmarkStart w:id="1890" w:name="_Toc71214456"/>
      <w:bookmarkStart w:id="1891" w:name="_Toc71722130"/>
      <w:bookmarkStart w:id="1892" w:name="_Toc74859182"/>
      <w:bookmarkStart w:id="1893" w:name="_Toc123800932"/>
      <w:r w:rsidRPr="00586B6B">
        <w:t>13.2.4</w:t>
      </w:r>
      <w:r w:rsidR="00434389" w:rsidRPr="00586B6B">
        <w:tab/>
      </w:r>
      <w:r w:rsidRPr="00586B6B">
        <w:t>Configurations and settings API</w:t>
      </w:r>
      <w:bookmarkEnd w:id="1889"/>
      <w:bookmarkEnd w:id="1890"/>
      <w:bookmarkEnd w:id="1891"/>
      <w:bookmarkEnd w:id="1892"/>
      <w:bookmarkEnd w:id="1893"/>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894" w:name="_MCCTEMPBM_CRPT71130617___7"/>
            <w:r w:rsidRPr="00586B6B">
              <w:rPr>
                <w:rStyle w:val="Datatypechar"/>
              </w:rPr>
              <w:t>O</w:t>
            </w:r>
            <w:r w:rsidR="00D573D2" w:rsidRPr="00586B6B">
              <w:rPr>
                <w:rStyle w:val="Datatypechar"/>
              </w:rPr>
              <w:t>bject</w:t>
            </w:r>
            <w:bookmarkEnd w:id="1894"/>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1895" w:name="_MCCTEMPBM_CRPT71130618___7"/>
            <w:r w:rsidRPr="00586B6B">
              <w:rPr>
                <w:rStyle w:val="Datatypechar"/>
              </w:rPr>
              <w:t>E</w:t>
            </w:r>
            <w:r w:rsidR="00D573D2" w:rsidRPr="00586B6B">
              <w:rPr>
                <w:rStyle w:val="Datatypechar"/>
              </w:rPr>
              <w:t>num</w:t>
            </w:r>
            <w:bookmarkEnd w:id="1895"/>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1896" w:name="_MCCTEMPBM_CRPT71130619___7"/>
            <w:r w:rsidRPr="00586B6B">
              <w:rPr>
                <w:rStyle w:val="Datatypechar"/>
              </w:rPr>
              <w:t>Integer</w:t>
            </w:r>
            <w:bookmarkEnd w:id="1896"/>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1897" w:name="_MCCTEMPBM_CRPT71130620___7"/>
            <w:r w:rsidRPr="00586B6B">
              <w:rPr>
                <w:rStyle w:val="Datatypechar"/>
              </w:rPr>
              <w:t>id</w:t>
            </w:r>
            <w:bookmarkEnd w:id="1897"/>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1898" w:name="_MCCTEMPBM_CRPT71130621___7"/>
            <w:r w:rsidRPr="00586B6B">
              <w:rPr>
                <w:rStyle w:val="Datatypechar"/>
              </w:rPr>
              <w:t>Service description parameters</w:t>
            </w:r>
            <w:bookmarkEnd w:id="1898"/>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899" w:name="_MCCTEMPBM_CRPT71130622___7"/>
            <w:r w:rsidRPr="00586B6B">
              <w:rPr>
                <w:rStyle w:val="Datatypechar"/>
              </w:rPr>
              <w:t>id</w:t>
            </w:r>
            <w:bookmarkEnd w:id="1899"/>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1900" w:name="_MCCTEMPBM_CRPT71130623___7"/>
            <w:r w:rsidRPr="00586B6B">
              <w:rPr>
                <w:rStyle w:val="Datatypechar"/>
              </w:rPr>
              <w:t>Object</w:t>
            </w:r>
            <w:bookmarkEnd w:id="1900"/>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1901" w:name="_MCCTEMPBM_CRPT71130624___7"/>
            <w:r w:rsidRPr="00586B6B">
              <w:rPr>
                <w:rStyle w:val="Datatypechar"/>
              </w:rPr>
              <w:t>Object</w:t>
            </w:r>
            <w:bookmarkEnd w:id="1901"/>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1902" w:name="_MCCTEMPBM_CRPT71130625___7"/>
            <w:r w:rsidRPr="00586B6B">
              <w:rPr>
                <w:rStyle w:val="Datatypechar"/>
              </w:rPr>
              <w:t>Object</w:t>
            </w:r>
            <w:bookmarkEnd w:id="1902"/>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1903" w:name="_MCCTEMPBM_CRPT71130626___7"/>
            <w:r w:rsidRPr="00586B6B">
              <w:rPr>
                <w:rStyle w:val="Datatypechar"/>
              </w:rPr>
              <w:t>Object</w:t>
            </w:r>
            <w:bookmarkEnd w:id="1903"/>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1904"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904"/>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1905" w:name="_MCCTEMPBM_CRPT71130628___7"/>
            <w:r w:rsidRPr="00586B6B">
              <w:rPr>
                <w:rStyle w:val="Datatypechar"/>
              </w:rPr>
              <w:t>Object</w:t>
            </w:r>
            <w:bookmarkEnd w:id="1905"/>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906" w:name="_Toc68899706"/>
      <w:bookmarkStart w:id="1907" w:name="_Toc71214457"/>
      <w:bookmarkStart w:id="1908" w:name="_Toc71722131"/>
      <w:bookmarkStart w:id="1909" w:name="_Toc74859183"/>
      <w:bookmarkStart w:id="1910" w:name="_Toc123800933"/>
      <w:r w:rsidRPr="00586B6B">
        <w:t>13.2.5</w:t>
      </w:r>
      <w:r w:rsidR="006B3650" w:rsidRPr="00586B6B">
        <w:tab/>
      </w:r>
      <w:r w:rsidRPr="00586B6B">
        <w:t>Notifications and error events</w:t>
      </w:r>
      <w:bookmarkEnd w:id="1906"/>
      <w:bookmarkEnd w:id="1907"/>
      <w:bookmarkEnd w:id="1908"/>
      <w:bookmarkEnd w:id="1909"/>
      <w:bookmarkEnd w:id="1910"/>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1911" w:name="_Toc68899707"/>
      <w:bookmarkStart w:id="1912" w:name="_Toc71214458"/>
      <w:bookmarkStart w:id="1913" w:name="_Toc71722132"/>
      <w:bookmarkStart w:id="1914" w:name="_Toc74859184"/>
      <w:bookmarkStart w:id="1915" w:name="_Toc123800934"/>
      <w:r w:rsidRPr="00586B6B">
        <w:t>1</w:t>
      </w:r>
      <w:r w:rsidR="00C32F90" w:rsidRPr="00586B6B">
        <w:t>3.</w:t>
      </w:r>
      <w:r w:rsidR="00D573D2" w:rsidRPr="00586B6B">
        <w:t>2.6</w:t>
      </w:r>
      <w:r w:rsidR="00434389" w:rsidRPr="00586B6B">
        <w:tab/>
      </w:r>
      <w:r w:rsidR="00D573D2" w:rsidRPr="00586B6B">
        <w:t>Status Information</w:t>
      </w:r>
      <w:bookmarkEnd w:id="1911"/>
      <w:bookmarkEnd w:id="1912"/>
      <w:bookmarkEnd w:id="1913"/>
      <w:bookmarkEnd w:id="1914"/>
      <w:bookmarkEnd w:id="1915"/>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bookmarkStart w:id="1916" w:name="_MCCTEMPBM_CRPT71130629___7"/>
            <w:r w:rsidRPr="00586B6B">
              <w:rPr>
                <w:rStyle w:val="Datatypechar"/>
              </w:rPr>
              <w:t>float</w:t>
            </w:r>
            <w:bookmarkEnd w:id="1916"/>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bookmarkStart w:id="1917" w:name="_MCCTEMPBM_CRPT71130630___7" w:colFirst="1" w:colLast="1"/>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1917"/>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1918" w:name="_MCCTEMPBM_CRPT71130631___7"/>
            <w:r w:rsidRPr="00586B6B">
              <w:rPr>
                <w:rStyle w:val="Datatypechar"/>
              </w:rPr>
              <w:t>float</w:t>
            </w:r>
            <w:bookmarkEnd w:id="1918"/>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bookmarkStart w:id="1919" w:name="_MCCTEMPBM_CRPT71130632___7" w:colFirst="1" w:colLast="1"/>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1919"/>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bookmarkStart w:id="1920" w:name="_MCCTEMPBM_CRPT71130633___7"/>
            <w:r w:rsidRPr="00586B6B">
              <w:rPr>
                <w:rStyle w:val="Datatypechar"/>
              </w:rPr>
              <w:t>float</w:t>
            </w:r>
            <w:bookmarkEnd w:id="1920"/>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bookmarkStart w:id="1921" w:name="_MCCTEMPBM_CRPT71130634___7"/>
            <w:r w:rsidRPr="00586B6B">
              <w:rPr>
                <w:rStyle w:val="Datatypechar"/>
              </w:rPr>
              <w:t>float</w:t>
            </w:r>
            <w:bookmarkEnd w:id="1921"/>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1922" w:name="_MCCTEMPBM_CRPT71130635___7"/>
            <w:r w:rsidRPr="00586B6B">
              <w:rPr>
                <w:rStyle w:val="Datatypechar"/>
              </w:rPr>
              <w:t>MediaType</w:t>
            </w:r>
          </w:p>
          <w:bookmarkEnd w:id="1922"/>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bookmarkStart w:id="1923" w:name="_MCCTEMPBM_CRPT71130636___7"/>
            <w:r w:rsidRPr="00586B6B">
              <w:rPr>
                <w:rStyle w:val="Datatypechar"/>
              </w:rPr>
              <w:t>Metrics</w:t>
            </w:r>
            <w:bookmarkEnd w:id="1923"/>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0C154F">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1924" w:name="_MCCTEMPBM_CRPT71130637___7"/>
            <w:r w:rsidRPr="00586B6B">
              <w:rPr>
                <w:rStyle w:val="Datatypechar"/>
              </w:rPr>
              <w:t>Enum</w:t>
            </w:r>
            <w:bookmarkEnd w:id="1924"/>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1925" w:name="_MCCTEMPBM_CRPT71130638___7"/>
            <w:r w:rsidRPr="00586B6B">
              <w:rPr>
                <w:rStyle w:val="Datatypechar"/>
              </w:rPr>
              <w:t>Integer</w:t>
            </w:r>
            <w:bookmarkEnd w:id="1925"/>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1926" w:name="_MCCTEMPBM_CRPT71130639___7"/>
            <w:r w:rsidRPr="00586B6B">
              <w:rPr>
                <w:rStyle w:val="Datatypechar"/>
              </w:rPr>
              <w:t>Integer</w:t>
            </w:r>
            <w:bookmarkEnd w:id="1926"/>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1927" w:name="_MCCTEMPBM_CRPT71130640___7"/>
            <w:r w:rsidRPr="00586B6B">
              <w:rPr>
                <w:rStyle w:val="Datatypechar"/>
              </w:rPr>
              <w:t>Integer</w:t>
            </w:r>
            <w:bookmarkEnd w:id="1927"/>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1928" w:name="_MCCTEMPBM_CRPT71130641___7"/>
            <w:r w:rsidRPr="00586B6B">
              <w:rPr>
                <w:rStyle w:val="Datatypechar"/>
              </w:rPr>
              <w:t>Integer</w:t>
            </w:r>
            <w:bookmarkEnd w:id="1928"/>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1929" w:name="_MCCTEMPBM_CRPT71130642___7"/>
            <w:r w:rsidRPr="00586B6B">
              <w:rPr>
                <w:rStyle w:val="Datatypechar"/>
              </w:rPr>
              <w:t>Integer</w:t>
            </w:r>
            <w:bookmarkEnd w:id="1929"/>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1930" w:name="_MCCTEMPBM_CRPT71130643___7"/>
            <w:r w:rsidRPr="00586B6B">
              <w:rPr>
                <w:rStyle w:val="Datatypechar"/>
              </w:rPr>
              <w:t>MediaType</w:t>
            </w:r>
          </w:p>
          <w:bookmarkEnd w:id="1930"/>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1931" w:name="_MCCTEMPBM_CRPT71130644___7"/>
            <w:r w:rsidRPr="00586B6B">
              <w:rPr>
                <w:rStyle w:val="Datatypechar"/>
              </w:rPr>
              <w:t>Real</w:t>
            </w:r>
            <w:bookmarkEnd w:id="1931"/>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1932" w:name="_MCCTEMPBM_CRPT71130645___7"/>
            <w:r w:rsidRPr="00586B6B">
              <w:rPr>
                <w:rStyle w:val="Datatypechar"/>
              </w:rPr>
              <w:t>Real</w:t>
            </w:r>
            <w:bookmarkEnd w:id="1932"/>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1933" w:name="_MCCTEMPBM_CRPT71130646___7"/>
            <w:r w:rsidRPr="00586B6B">
              <w:rPr>
                <w:rStyle w:val="Datatypechar"/>
              </w:rPr>
              <w:t>Integer</w:t>
            </w:r>
            <w:bookmarkEnd w:id="1933"/>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1934" w:name="_MCCTEMPBM_CRPT71130647___7"/>
            <w:r w:rsidRPr="00586B6B">
              <w:rPr>
                <w:rStyle w:val="Datatypechar"/>
              </w:rPr>
              <w:t>Integer</w:t>
            </w:r>
            <w:bookmarkEnd w:id="1934"/>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1935" w:name="_MCCTEMPBM_CRPT71130648___7"/>
            <w:r w:rsidRPr="00586B6B">
              <w:rPr>
                <w:rStyle w:val="Datatypechar"/>
              </w:rPr>
              <w:t>Integer</w:t>
            </w:r>
            <w:bookmarkEnd w:id="1935"/>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936" w:name="_Toc68899708"/>
      <w:bookmarkStart w:id="1937" w:name="_Toc71214459"/>
      <w:bookmarkStart w:id="1938" w:name="_Toc71722133"/>
      <w:bookmarkStart w:id="1939" w:name="_Toc74859185"/>
      <w:bookmarkStart w:id="1940" w:name="_Toc123800935"/>
      <w:r w:rsidRPr="00586B6B">
        <w:t>13.2.7</w:t>
      </w:r>
      <w:r w:rsidR="00434389" w:rsidRPr="00586B6B">
        <w:tab/>
      </w:r>
      <w:r w:rsidRPr="00586B6B">
        <w:t>Usage of M7d Information by Media Session Handler</w:t>
      </w:r>
      <w:bookmarkEnd w:id="1936"/>
      <w:bookmarkEnd w:id="1937"/>
      <w:bookmarkEnd w:id="1938"/>
      <w:bookmarkEnd w:id="1939"/>
      <w:bookmarkEnd w:id="1940"/>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941" w:name="_Toc68899709"/>
      <w:bookmarkStart w:id="1942" w:name="_Toc71214460"/>
      <w:bookmarkStart w:id="1943" w:name="_Toc71722134"/>
      <w:bookmarkStart w:id="1944" w:name="_Toc74859186"/>
      <w:bookmarkStart w:id="1945" w:name="_Toc123800936"/>
      <w:r w:rsidRPr="00586B6B">
        <w:t>14</w:t>
      </w:r>
      <w:r w:rsidRPr="00586B6B">
        <w:tab/>
        <w:t>Application (M8) APIs for uplink and downlink</w:t>
      </w:r>
      <w:bookmarkEnd w:id="1941"/>
      <w:bookmarkEnd w:id="1942"/>
      <w:bookmarkEnd w:id="1943"/>
      <w:bookmarkEnd w:id="1944"/>
      <w:bookmarkEnd w:id="1945"/>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946" w:name="_Toc68899710"/>
      <w:bookmarkStart w:id="1947" w:name="_Toc71214461"/>
      <w:bookmarkStart w:id="1948" w:name="_Toc71722135"/>
      <w:bookmarkStart w:id="1949" w:name="_Toc74859187"/>
      <w:bookmarkStart w:id="1950" w:name="_Toc123800937"/>
      <w:r w:rsidRPr="00586B6B">
        <w:rPr>
          <w:rFonts w:eastAsia="Malgun Gothic"/>
          <w:lang w:eastAsia="ko-KR"/>
        </w:rPr>
        <w:t>15</w:t>
      </w:r>
      <w:r w:rsidRPr="00586B6B">
        <w:rPr>
          <w:rFonts w:eastAsia="Malgun Gothic"/>
          <w:lang w:eastAsia="ko-KR"/>
        </w:rPr>
        <w:tab/>
        <w:t>Miscellaneous UE-internal APIs</w:t>
      </w:r>
      <w:bookmarkEnd w:id="1946"/>
      <w:bookmarkEnd w:id="1947"/>
      <w:bookmarkEnd w:id="1948"/>
      <w:bookmarkEnd w:id="1949"/>
      <w:bookmarkEnd w:id="1950"/>
    </w:p>
    <w:p w14:paraId="64EDCC51" w14:textId="55015891" w:rsidR="00BA0BD3" w:rsidRPr="00586B6B" w:rsidRDefault="00BA0BD3" w:rsidP="00BA0BD3">
      <w:pPr>
        <w:pStyle w:val="Heading2"/>
        <w:rPr>
          <w:rFonts w:eastAsia="Malgun Gothic"/>
          <w:lang w:eastAsia="ko-KR"/>
        </w:rPr>
      </w:pPr>
      <w:bookmarkStart w:id="1951" w:name="_Toc68899711"/>
      <w:bookmarkStart w:id="1952" w:name="_Toc71214462"/>
      <w:bookmarkStart w:id="1953" w:name="_Toc71722136"/>
      <w:bookmarkStart w:id="1954" w:name="_Toc74859188"/>
      <w:bookmarkStart w:id="1955" w:name="_Toc123800938"/>
      <w:r w:rsidRPr="00586B6B">
        <w:rPr>
          <w:rFonts w:eastAsia="Malgun Gothic"/>
          <w:lang w:eastAsia="ko-KR"/>
        </w:rPr>
        <w:t>15.1</w:t>
      </w:r>
      <w:r w:rsidRPr="00586B6B">
        <w:rPr>
          <w:rFonts w:eastAsia="Malgun Gothic"/>
          <w:lang w:eastAsia="ko-KR"/>
        </w:rPr>
        <w:tab/>
        <w:t>General</w:t>
      </w:r>
      <w:bookmarkEnd w:id="1951"/>
      <w:bookmarkEnd w:id="1952"/>
      <w:bookmarkEnd w:id="1953"/>
      <w:bookmarkEnd w:id="1954"/>
      <w:bookmarkEnd w:id="1955"/>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956" w:name="_Toc68899712"/>
      <w:bookmarkStart w:id="1957" w:name="_Toc71214463"/>
      <w:bookmarkStart w:id="1958" w:name="_Toc71722137"/>
      <w:bookmarkStart w:id="1959" w:name="_Toc74859189"/>
      <w:bookmarkStart w:id="1960" w:name="_Toc123800939"/>
      <w:r w:rsidRPr="00586B6B">
        <w:rPr>
          <w:rFonts w:eastAsia="Malgun Gothic"/>
          <w:lang w:eastAsia="ko-KR"/>
        </w:rPr>
        <w:t>15.2</w:t>
      </w:r>
      <w:r w:rsidRPr="00586B6B">
        <w:rPr>
          <w:rFonts w:eastAsia="Malgun Gothic"/>
          <w:lang w:eastAsia="ko-KR"/>
        </w:rPr>
        <w:tab/>
        <w:t>RAN Signaling-based Network Assistance API</w:t>
      </w:r>
      <w:bookmarkEnd w:id="1956"/>
      <w:bookmarkEnd w:id="1957"/>
      <w:bookmarkEnd w:id="1958"/>
      <w:bookmarkEnd w:id="1959"/>
      <w:bookmarkEnd w:id="1960"/>
    </w:p>
    <w:p w14:paraId="3C74FDB1" w14:textId="1DFB8227" w:rsidR="00BA0BD3" w:rsidRPr="00586B6B" w:rsidRDefault="00BA0BD3" w:rsidP="00BA0BD3">
      <w:bookmarkStart w:id="1961"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961"/>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962" w:name="_Toc68899713"/>
      <w:bookmarkStart w:id="1963" w:name="_Toc71214464"/>
      <w:bookmarkStart w:id="1964" w:name="_Toc71722138"/>
      <w:bookmarkStart w:id="1965" w:name="_Toc74859190"/>
      <w:bookmarkStart w:id="1966"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962"/>
      <w:bookmarkEnd w:id="1963"/>
      <w:bookmarkEnd w:id="1964"/>
      <w:bookmarkEnd w:id="1965"/>
      <w:bookmarkEnd w:id="1966"/>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967"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967"/>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968" w:name="_Toc68899714"/>
      <w:bookmarkStart w:id="1969" w:name="_Toc71214465"/>
      <w:bookmarkStart w:id="1970" w:name="_Toc71722139"/>
      <w:bookmarkStart w:id="1971" w:name="_Toc74859191"/>
      <w:bookmarkStart w:id="1972" w:name="_Toc123800941"/>
      <w:r w:rsidRPr="00586B6B">
        <w:rPr>
          <w:rFonts w:eastAsia="Malgun Gothic"/>
          <w:lang w:eastAsia="ko-KR"/>
        </w:rPr>
        <w:t>16</w:t>
      </w:r>
      <w:r w:rsidRPr="00586B6B">
        <w:rPr>
          <w:rFonts w:eastAsia="Malgun Gothic"/>
          <w:lang w:eastAsia="ko-KR"/>
        </w:rPr>
        <w:tab/>
        <w:t>Usage of 5GC interfaces and APIs</w:t>
      </w:r>
      <w:bookmarkEnd w:id="1968"/>
      <w:bookmarkEnd w:id="1969"/>
      <w:bookmarkEnd w:id="1970"/>
      <w:bookmarkEnd w:id="1971"/>
      <w:bookmarkEnd w:id="1972"/>
    </w:p>
    <w:p w14:paraId="11061417" w14:textId="0833B2F5" w:rsidR="00BA0BD3" w:rsidRPr="00586B6B" w:rsidRDefault="00BA0BD3" w:rsidP="00BA0BD3">
      <w:pPr>
        <w:pStyle w:val="Heading2"/>
        <w:rPr>
          <w:rFonts w:eastAsia="Malgun Gothic"/>
          <w:lang w:eastAsia="ko-KR"/>
        </w:rPr>
      </w:pPr>
      <w:bookmarkStart w:id="1973" w:name="_Toc68899715"/>
      <w:bookmarkStart w:id="1974" w:name="_Toc71214466"/>
      <w:bookmarkStart w:id="1975" w:name="_Toc71722140"/>
      <w:bookmarkStart w:id="1976" w:name="_Toc74859192"/>
      <w:bookmarkStart w:id="1977" w:name="_Toc123800942"/>
      <w:r w:rsidRPr="00586B6B">
        <w:rPr>
          <w:rFonts w:eastAsia="Malgun Gothic"/>
          <w:lang w:eastAsia="ko-KR"/>
        </w:rPr>
        <w:t>16.1</w:t>
      </w:r>
      <w:r w:rsidRPr="00586B6B">
        <w:rPr>
          <w:rFonts w:eastAsia="Malgun Gothic"/>
          <w:lang w:eastAsia="ko-KR"/>
        </w:rPr>
        <w:tab/>
        <w:t>General</w:t>
      </w:r>
      <w:bookmarkEnd w:id="1973"/>
      <w:bookmarkEnd w:id="1974"/>
      <w:bookmarkEnd w:id="1975"/>
      <w:bookmarkEnd w:id="1976"/>
      <w:bookmarkEnd w:id="197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978" w:name="_Toc68899716"/>
      <w:bookmarkStart w:id="1979" w:name="_Toc71214467"/>
      <w:bookmarkStart w:id="1980" w:name="_Toc71722141"/>
      <w:bookmarkStart w:id="1981" w:name="_Toc74859193"/>
      <w:bookmarkStart w:id="1982"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978"/>
      <w:bookmarkEnd w:id="1979"/>
      <w:bookmarkEnd w:id="1980"/>
      <w:bookmarkEnd w:id="1981"/>
      <w:bookmarkEnd w:id="198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983"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1983"/>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984" w:name="_MCCTEMPBM_CRPT71130652___7"/>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1984"/>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985" w:name="_Toc123800944"/>
      <w:r>
        <w:t>17</w:t>
      </w:r>
      <w:r>
        <w:tab/>
        <w:t>Media Streaming d</w:t>
      </w:r>
      <w:r w:rsidRPr="007E586D">
        <w:t>ata</w:t>
      </w:r>
      <w:r>
        <w:t xml:space="preserve"> r</w:t>
      </w:r>
      <w:r w:rsidRPr="007E586D">
        <w:t>eporting</w:t>
      </w:r>
      <w:r>
        <w:t xml:space="preserve"> at R4</w:t>
      </w:r>
      <w:bookmarkEnd w:id="1985"/>
    </w:p>
    <w:p w14:paraId="14BD8563" w14:textId="77777777" w:rsidR="008F5E2F" w:rsidRDefault="008F5E2F" w:rsidP="008F5E2F">
      <w:pPr>
        <w:pStyle w:val="Heading2"/>
      </w:pPr>
      <w:bookmarkStart w:id="1986" w:name="_Toc123800945"/>
      <w:r>
        <w:t>17.1</w:t>
      </w:r>
      <w:r>
        <w:tab/>
        <w:t>General</w:t>
      </w:r>
      <w:bookmarkEnd w:id="1986"/>
    </w:p>
    <w:p w14:paraId="45B2D306" w14:textId="77777777" w:rsidR="008F5E2F" w:rsidRDefault="008F5E2F" w:rsidP="008F5E2F">
      <w:bookmarkStart w:id="1987"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1987"/>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988" w:name="_Toc123800946"/>
      <w:r>
        <w:t>17.2</w:t>
      </w:r>
      <w:r>
        <w:tab/>
        <w:t>MediaStreamingAccessRecord type</w:t>
      </w:r>
      <w:bookmarkEnd w:id="1988"/>
    </w:p>
    <w:p w14:paraId="7DF3C3E1" w14:textId="0E8DB108" w:rsidR="008F5E2F" w:rsidRDefault="008F5E2F" w:rsidP="008F5E2F">
      <w:bookmarkStart w:id="1989"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1989"/>
    <w:p w14:paraId="0BAE922B" w14:textId="77777777" w:rsidR="008F5E2F" w:rsidRDefault="008F5E2F" w:rsidP="008F5E2F">
      <w:pPr>
        <w:pStyle w:val="TH"/>
      </w:pPr>
      <w:r>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134"/>
        <w:gridCol w:w="1276"/>
        <w:gridCol w:w="5245"/>
      </w:tblGrid>
      <w:tr w:rsidR="008F5E2F" w14:paraId="6E2C31D5" w14:textId="77777777" w:rsidTr="00427D3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1990" w:name="_MCCTEMPBM_CRPT71130655___7"/>
            <w:r>
              <w:rPr>
                <w:rStyle w:val="Datatypechar"/>
              </w:rPr>
              <w:t>DateTime</w:t>
            </w:r>
            <w:bookmarkEnd w:id="199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1991" w:name="_MCCTEMPBM_CRPT71130656___7"/>
            <w:r>
              <w:rPr>
                <w:rStyle w:val="Datatypechar"/>
              </w:rPr>
              <w:t>Endpoint‌Address</w:t>
            </w:r>
            <w:bookmarkEnd w:id="199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1992" w:name="_MCCTEMPBM_CRPT71130657___7"/>
            <w:r>
              <w:rPr>
                <w:rStyle w:val="Datatypechar"/>
              </w:rPr>
              <w:t>Endpoint‌Address</w:t>
            </w:r>
            <w:bookmarkEnd w:id="199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1993" w:name="_MCCTEMPBM_CRPT71130658___7"/>
            <w:r>
              <w:rPr>
                <w:rStyle w:val="Datatypechar"/>
              </w:rPr>
              <w:t>string</w:t>
            </w:r>
            <w:bookmarkEnd w:id="199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1994" w:name="_MCCTEMPBM_CRPT71130659___7"/>
            <w:r>
              <w:rPr>
                <w:rStyle w:val="Datatypechar"/>
              </w:rPr>
              <w:t>Object</w:t>
            </w:r>
            <w:bookmarkEnd w:id="199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1995" w:name="_MCCTEMPBM_CRPT71130660___7"/>
            <w:r>
              <w:rPr>
                <w:rStyle w:val="Datatypechar"/>
              </w:rPr>
              <w:t>string</w:t>
            </w:r>
            <w:bookmarkEnd w:id="199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77777777" w:rsidR="008F5E2F" w:rsidRPr="00BF796F" w:rsidRDefault="008F5E2F" w:rsidP="00427D39">
            <w:pPr>
              <w:pStyle w:val="TAL"/>
              <w:rPr>
                <w:rStyle w:val="Datatypechar"/>
              </w:rPr>
            </w:pPr>
            <w:bookmarkStart w:id="1996" w:name="_MCCTEMPBM_CRPT71130661___7"/>
            <w:r>
              <w:rPr>
                <w:rStyle w:val="Datatypechar"/>
              </w:rPr>
              <w:t>Url</w:t>
            </w:r>
            <w:bookmarkEnd w:id="199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1997" w:name="_MCCTEMPBM_CRPT71130662___7"/>
            <w:r>
              <w:rPr>
                <w:rStyle w:val="Datatypechar"/>
              </w:rPr>
              <w:t>string</w:t>
            </w:r>
            <w:bookmarkEnd w:id="199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1998" w:name="_MCCTEMPBM_CRPT71130663___7"/>
            <w:r>
              <w:rPr>
                <w:rStyle w:val="Datatypechar"/>
              </w:rPr>
              <w:t>string</w:t>
            </w:r>
            <w:bookmarkEnd w:id="199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1999" w:name="_MCCTEMPBM_CRPT71130664___7"/>
            <w:r>
              <w:t xml:space="preserve">The value of the </w:t>
            </w:r>
            <w:r>
              <w:rPr>
                <w:rStyle w:val="HTTPHeader"/>
              </w:rPr>
              <w:t>Range</w:t>
            </w:r>
            <w:r>
              <w:t xml:space="preserve"> request header, if present.</w:t>
            </w:r>
            <w:bookmarkEnd w:id="1999"/>
          </w:p>
        </w:tc>
      </w:tr>
      <w:tr w:rsidR="008F5E2F" w14:paraId="5171AB2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000" w:name="_MCCTEMPBM_CRPT71130665___7"/>
            <w:r>
              <w:rPr>
                <w:rStyle w:val="Datatypechar"/>
              </w:rPr>
              <w:t>Uinteger</w:t>
            </w:r>
            <w:bookmarkEnd w:id="200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001" w:name="_MCCTEMPBM_CRPT71130666___7"/>
            <w:r>
              <w:rPr>
                <w:rStyle w:val="Datatypechar"/>
              </w:rPr>
              <w:t>Uinteger</w:t>
            </w:r>
            <w:bookmarkEnd w:id="200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002" w:name="_MCCTEMPBM_CRPT71130667___7"/>
            <w:r>
              <w:rPr>
                <w:rStyle w:val="Datatypechar"/>
              </w:rPr>
              <w:t>string</w:t>
            </w:r>
            <w:bookmarkEnd w:id="200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003" w:name="_MCCTEMPBM_CRPT71130668___7"/>
            <w:r>
              <w:rPr>
                <w:rStyle w:val="Datatypechar"/>
              </w:rPr>
              <w:t>string</w:t>
            </w:r>
            <w:bookmarkEnd w:id="200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004" w:name="_MCCTEMPBM_CRPT71130669___7"/>
            <w:r>
              <w:t xml:space="preserve">A string describing the requesting Media Stream Handler, if it supplies a </w:t>
            </w:r>
            <w:r w:rsidRPr="00E84289">
              <w:rPr>
                <w:rStyle w:val="HTTPHeader"/>
              </w:rPr>
              <w:t>User-Agent</w:t>
            </w:r>
            <w:r>
              <w:t xml:space="preserve"> request header.</w:t>
            </w:r>
            <w:bookmarkEnd w:id="2004"/>
          </w:p>
        </w:tc>
      </w:tr>
      <w:tr w:rsidR="008F5E2F" w14:paraId="5C0F5A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005" w:name="_MCCTEMPBM_CRPT71130670___7"/>
            <w:r>
              <w:rPr>
                <w:rStyle w:val="Datatypechar"/>
              </w:rPr>
              <w:t>String</w:t>
            </w:r>
            <w:bookmarkEnd w:id="200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006" w:name="_MCCTEMPBM_CRPT71130671___7"/>
            <w:r>
              <w:rPr>
                <w:rStyle w:val="Datatypechar"/>
              </w:rPr>
              <w:t>Url</w:t>
            </w:r>
            <w:bookmarkEnd w:id="200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007"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007"/>
          </w:p>
        </w:tc>
      </w:tr>
      <w:tr w:rsidR="008F5E2F" w14:paraId="377F5E9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008" w:name="_MCCTEMPBM_CRPT71130673___7"/>
            <w:r>
              <w:rPr>
                <w:rStyle w:val="Datatypechar"/>
              </w:rPr>
              <w:t>Cache‌Status</w:t>
            </w:r>
            <w:bookmarkEnd w:id="200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009" w:name="_MCCTEMPBM_CRPT71130674___7"/>
            <w:r>
              <w:rPr>
                <w:rStyle w:val="Datatypechar"/>
              </w:rPr>
              <w:t>Object</w:t>
            </w:r>
            <w:bookmarkEnd w:id="200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010" w:name="_MCCTEMPBM_CRPT71130675___7"/>
            <w:r>
              <w:rPr>
                <w:rStyle w:val="Datatypechar"/>
              </w:rPr>
              <w:t>Uinteger</w:t>
            </w:r>
            <w:bookmarkEnd w:id="201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011" w:name="_MCCTEMPBM_CRPT71130676___7"/>
            <w:r>
              <w:rPr>
                <w:rStyle w:val="Datatypechar"/>
              </w:rPr>
              <w:t>Uinteger</w:t>
            </w:r>
            <w:bookmarkEnd w:id="201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012" w:name="_MCCTEMPBM_CRPT71130677___7"/>
            <w:r>
              <w:rPr>
                <w:rStyle w:val="Datatypechar"/>
              </w:rPr>
              <w:t>Uinteger</w:t>
            </w:r>
            <w:bookmarkEnd w:id="201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013" w:name="_MCCTEMPBM_CRPT71130678___7"/>
            <w:r>
              <w:rPr>
                <w:rStyle w:val="Datatypechar"/>
              </w:rPr>
              <w:t>string</w:t>
            </w:r>
            <w:bookmarkEnd w:id="201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014" w:name="_MCCTEMPBM_CRPT71130679___7"/>
            <w:r>
              <w:rPr>
                <w:rStyle w:val="Datatypechar"/>
              </w:rPr>
              <w:t>Float</w:t>
            </w:r>
            <w:bookmarkEnd w:id="201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015" w:name="_MCCTEMPBM_CRPT71130680___7"/>
            <w:r>
              <w:rPr>
                <w:rStyle w:val="Datatypechar"/>
              </w:rPr>
              <w:t>Object</w:t>
            </w:r>
            <w:bookmarkEnd w:id="201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016" w:name="_MCCTEMPBM_CRPT71130681___7"/>
            <w:r>
              <w:rPr>
                <w:rStyle w:val="Datatypechar"/>
              </w:rPr>
              <w:t>Float</w:t>
            </w:r>
            <w:bookmarkEnd w:id="201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017" w:name="_MCCTEMPBM_CRPT71130682___7"/>
            <w:r>
              <w:rPr>
                <w:rStyle w:val="Datatypechar"/>
              </w:rPr>
              <w:t>Float</w:t>
            </w:r>
            <w:bookmarkEnd w:id="201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2C55A70F" w:rsidR="008F5E2F" w:rsidRPr="00BF796F" w:rsidRDefault="008F5E2F" w:rsidP="00427D39">
            <w:pPr>
              <w:pStyle w:val="TAL"/>
              <w:rPr>
                <w:rStyle w:val="Code"/>
              </w:rPr>
            </w:pPr>
            <w:r>
              <w:rPr>
                <w:rStyle w:val="Code"/>
              </w:rPr>
              <w:tab/>
            </w:r>
            <w:r w:rsidR="000C154F" w:rsidRPr="00BF796F">
              <w:rPr>
                <w:rStyle w:val="Code"/>
              </w:rPr>
              <w:t>C</w:t>
            </w:r>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018" w:name="_MCCTEMPBM_CRPT71130683___7"/>
            <w:r>
              <w:rPr>
                <w:rStyle w:val="Datatypechar"/>
              </w:rPr>
              <w:t>Uinteger</w:t>
            </w:r>
            <w:bookmarkEnd w:id="201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019" w:name="_Toc68899717"/>
      <w:bookmarkStart w:id="2020" w:name="_Toc71214468"/>
      <w:bookmarkStart w:id="2021" w:name="_Toc71722142"/>
      <w:bookmarkStart w:id="2022" w:name="_Toc74859194"/>
      <w:bookmarkStart w:id="2023" w:name="historyclause"/>
    </w:p>
    <w:p w14:paraId="46C49D0F" w14:textId="77777777" w:rsidR="008F5E2F" w:rsidRDefault="008F5E2F" w:rsidP="008F5E2F">
      <w:pPr>
        <w:pStyle w:val="Heading1"/>
      </w:pPr>
      <w:bookmarkStart w:id="2024" w:name="_Toc123800947"/>
      <w:r>
        <w:t>18</w:t>
      </w:r>
      <w:r>
        <w:tab/>
        <w:t>Event exposure at R5 and R6</w:t>
      </w:r>
      <w:bookmarkEnd w:id="2024"/>
    </w:p>
    <w:p w14:paraId="7FCA1266" w14:textId="48F6A977" w:rsidR="008F5E2F" w:rsidRDefault="008F5E2F" w:rsidP="008F5E2F">
      <w:pPr>
        <w:keepNext/>
      </w:pPr>
      <w:bookmarkStart w:id="2025"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25"/>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2026"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026"/>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2027"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027"/>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028" w:name="_Toc123800948"/>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019"/>
      <w:bookmarkEnd w:id="2020"/>
      <w:bookmarkEnd w:id="2021"/>
      <w:bookmarkEnd w:id="2022"/>
      <w:bookmarkEnd w:id="2028"/>
    </w:p>
    <w:p w14:paraId="37B2179F" w14:textId="77777777" w:rsidR="00143A85" w:rsidRPr="00586B6B" w:rsidRDefault="00143A85" w:rsidP="002D3606">
      <w:pPr>
        <w:pStyle w:val="Heading1"/>
      </w:pPr>
      <w:bookmarkStart w:id="2029" w:name="_Toc68899718"/>
      <w:bookmarkStart w:id="2030" w:name="_Toc71214469"/>
      <w:bookmarkStart w:id="2031" w:name="_Toc71722143"/>
      <w:bookmarkStart w:id="2032" w:name="_Toc74859195"/>
      <w:bookmarkStart w:id="2033" w:name="_Toc123800949"/>
      <w:r w:rsidRPr="00586B6B">
        <w:t>A.1</w:t>
      </w:r>
      <w:r w:rsidRPr="00586B6B">
        <w:tab/>
        <w:t>End-to-end model</w:t>
      </w:r>
      <w:bookmarkEnd w:id="2029"/>
      <w:bookmarkEnd w:id="2030"/>
      <w:bookmarkEnd w:id="2031"/>
      <w:bookmarkEnd w:id="2032"/>
      <w:bookmarkEnd w:id="203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034"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034"/>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035"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035"/>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036"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036"/>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037" w:name="_Toc68899719"/>
      <w:bookmarkStart w:id="2038" w:name="_Toc71214470"/>
      <w:bookmarkStart w:id="2039" w:name="_Toc71722144"/>
      <w:bookmarkStart w:id="2040" w:name="_Toc74859196"/>
      <w:bookmarkStart w:id="2041" w:name="_Toc123800950"/>
      <w:r w:rsidRPr="00586B6B">
        <w:t>A.2</w:t>
      </w:r>
      <w:r w:rsidRPr="00586B6B">
        <w:tab/>
        <w:t>Premium QoS dynamic policy</w:t>
      </w:r>
      <w:bookmarkEnd w:id="2037"/>
      <w:bookmarkEnd w:id="2038"/>
      <w:bookmarkEnd w:id="2039"/>
      <w:bookmarkEnd w:id="2040"/>
      <w:bookmarkEnd w:id="2041"/>
    </w:p>
    <w:p w14:paraId="53C0BA74" w14:textId="77777777" w:rsidR="00143A85" w:rsidRPr="00586B6B" w:rsidRDefault="00143A85" w:rsidP="002D3606">
      <w:pPr>
        <w:pStyle w:val="Heading2"/>
      </w:pPr>
      <w:bookmarkStart w:id="2042" w:name="_Toc68899720"/>
      <w:bookmarkStart w:id="2043" w:name="_Toc71214471"/>
      <w:bookmarkStart w:id="2044" w:name="_Toc71722145"/>
      <w:bookmarkStart w:id="2045" w:name="_Toc74859197"/>
      <w:bookmarkStart w:id="2046" w:name="_Toc123800951"/>
      <w:r w:rsidRPr="00586B6B">
        <w:t>A.2.1</w:t>
      </w:r>
      <w:r w:rsidRPr="00586B6B">
        <w:tab/>
        <w:t>General</w:t>
      </w:r>
      <w:bookmarkEnd w:id="2042"/>
      <w:bookmarkEnd w:id="2043"/>
      <w:bookmarkEnd w:id="2044"/>
      <w:bookmarkEnd w:id="2045"/>
      <w:bookmarkEnd w:id="2046"/>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047" w:name="_Toc68899721"/>
      <w:bookmarkStart w:id="2048" w:name="_Toc71214472"/>
      <w:bookmarkStart w:id="2049" w:name="_Toc71722146"/>
      <w:bookmarkStart w:id="2050" w:name="_Toc74859198"/>
      <w:bookmarkStart w:id="2051" w:name="_Toc123800952"/>
      <w:r w:rsidRPr="00586B6B">
        <w:t>A.2.2</w:t>
      </w:r>
      <w:r w:rsidRPr="00586B6B">
        <w:tab/>
        <w:t>Procedure</w:t>
      </w:r>
      <w:bookmarkEnd w:id="2047"/>
      <w:bookmarkEnd w:id="2048"/>
      <w:bookmarkEnd w:id="2049"/>
      <w:bookmarkEnd w:id="2050"/>
      <w:bookmarkEnd w:id="2051"/>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8pt;height:350.45pt" o:ole="">
            <v:imagedata r:id="rId34" o:title=""/>
          </v:shape>
          <o:OLEObject Type="Embed" ProgID="Mscgen.Chart" ShapeID="_x0000_i1029" DrawAspect="Content" ObjectID="_1734413727"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052" w:name="_MCCTEMPBM_CRPT71130690___3"/>
      <w:r w:rsidRPr="00586B6B">
        <w:t>The subscription identifiers and the device type identifiers are collectively referred to as Service Description Filters in the following.</w:t>
      </w:r>
    </w:p>
    <w:bookmarkEnd w:id="2052"/>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053"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053"/>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054" w:name="_Toc68899722"/>
      <w:bookmarkStart w:id="2055" w:name="_Toc71214473"/>
      <w:bookmarkStart w:id="2056" w:name="_Toc71722147"/>
      <w:bookmarkStart w:id="2057" w:name="_Toc74859199"/>
      <w:bookmarkStart w:id="2058" w:name="_Toc123800953"/>
      <w:r w:rsidRPr="00586B6B">
        <w:t>A.2.3</w:t>
      </w:r>
      <w:r w:rsidRPr="00586B6B">
        <w:tab/>
        <w:t>Example parameters</w:t>
      </w:r>
      <w:bookmarkEnd w:id="2054"/>
      <w:bookmarkEnd w:id="2055"/>
      <w:bookmarkEnd w:id="2056"/>
      <w:bookmarkEnd w:id="2057"/>
      <w:bookmarkEnd w:id="2058"/>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059" w:name="_Toc68899723"/>
      <w:bookmarkStart w:id="2060" w:name="_Toc71214474"/>
      <w:bookmarkStart w:id="2061" w:name="_Toc71722148"/>
      <w:bookmarkStart w:id="2062" w:name="_Toc74859200"/>
      <w:bookmarkStart w:id="2063" w:name="_Toc123800954"/>
      <w:r w:rsidRPr="00586B6B">
        <w:t>A.3</w:t>
      </w:r>
      <w:r w:rsidRPr="00586B6B">
        <w:tab/>
        <w:t xml:space="preserve">(Conditional) </w:t>
      </w:r>
      <w:r w:rsidRPr="00EF72CA">
        <w:t>Zero</w:t>
      </w:r>
      <w:r w:rsidRPr="00586B6B">
        <w:t xml:space="preserve"> Rating dynamic policy</w:t>
      </w:r>
      <w:bookmarkEnd w:id="2059"/>
      <w:bookmarkEnd w:id="2060"/>
      <w:bookmarkEnd w:id="2061"/>
      <w:bookmarkEnd w:id="2062"/>
      <w:bookmarkEnd w:id="2063"/>
    </w:p>
    <w:p w14:paraId="67B4B7F4" w14:textId="77777777" w:rsidR="00143A85" w:rsidRPr="00586B6B" w:rsidRDefault="00143A85" w:rsidP="00EF72CA">
      <w:pPr>
        <w:pStyle w:val="Heading2"/>
      </w:pPr>
      <w:bookmarkStart w:id="2064" w:name="_Toc68899724"/>
      <w:bookmarkStart w:id="2065" w:name="_Toc71214475"/>
      <w:bookmarkStart w:id="2066" w:name="_Toc71722149"/>
      <w:bookmarkStart w:id="2067" w:name="_Toc74859201"/>
      <w:bookmarkStart w:id="2068" w:name="_Toc123800955"/>
      <w:r w:rsidRPr="00586B6B">
        <w:t>A.3.1</w:t>
      </w:r>
      <w:r w:rsidRPr="00586B6B">
        <w:tab/>
      </w:r>
      <w:r w:rsidRPr="00EF72CA">
        <w:t>General</w:t>
      </w:r>
      <w:bookmarkEnd w:id="2064"/>
      <w:bookmarkEnd w:id="2065"/>
      <w:bookmarkEnd w:id="2066"/>
      <w:bookmarkEnd w:id="2067"/>
      <w:bookmarkEnd w:id="2068"/>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069" w:name="_Toc68899725"/>
      <w:bookmarkStart w:id="2070" w:name="_Toc71214476"/>
      <w:bookmarkStart w:id="2071" w:name="_Toc71722150"/>
      <w:bookmarkStart w:id="2072" w:name="_Toc74859202"/>
      <w:bookmarkStart w:id="2073" w:name="_Toc123800956"/>
      <w:r w:rsidRPr="00586B6B">
        <w:t>A.3.2</w:t>
      </w:r>
      <w:r w:rsidRPr="00586B6B">
        <w:tab/>
        <w:t>Procedure</w:t>
      </w:r>
      <w:bookmarkEnd w:id="2069"/>
      <w:bookmarkEnd w:id="2070"/>
      <w:bookmarkEnd w:id="2071"/>
      <w:bookmarkEnd w:id="2072"/>
      <w:bookmarkEnd w:id="2073"/>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75pt;height:330.2pt" o:ole="">
            <v:imagedata r:id="rId37" o:title=""/>
          </v:shape>
          <o:OLEObject Type="Embed" ProgID="Mscgen.Chart" ShapeID="_x0000_i1030" DrawAspect="Content" ObjectID="_1734413728" r:id="rId38"/>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074" w:name="_MCCTEMPBM_CRPT71130692___3"/>
      <w:r w:rsidRPr="00586B6B">
        <w:t>The 5GMSd-Aware Application is configured via M8 about the available (Conditional) Zero Rating policy. This includes the Network Policy Ids.</w:t>
      </w:r>
    </w:p>
    <w:bookmarkEnd w:id="2074"/>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075"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075"/>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076"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76"/>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077" w:name="_Toc68899726"/>
      <w:bookmarkStart w:id="2078" w:name="_Toc71214477"/>
      <w:bookmarkStart w:id="2079" w:name="_Toc71722151"/>
      <w:bookmarkStart w:id="2080" w:name="_Toc74859203"/>
      <w:bookmarkStart w:id="2081" w:name="_Toc123800957"/>
      <w:r w:rsidRPr="00586B6B">
        <w:t>A.3.3</w:t>
      </w:r>
      <w:r w:rsidRPr="00586B6B">
        <w:tab/>
        <w:t>Example parameters</w:t>
      </w:r>
      <w:bookmarkEnd w:id="2077"/>
      <w:bookmarkEnd w:id="2078"/>
      <w:bookmarkEnd w:id="2079"/>
      <w:bookmarkEnd w:id="2080"/>
      <w:bookmarkEnd w:id="2081"/>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082" w:name="_Toc68899727"/>
      <w:bookmarkStart w:id="2083" w:name="_Toc71214478"/>
      <w:bookmarkStart w:id="2084" w:name="_Toc71722152"/>
      <w:bookmarkStart w:id="2085" w:name="_Toc74859204"/>
      <w:bookmarkStart w:id="2086" w:name="_Toc123800958"/>
      <w:r w:rsidRPr="00586B6B">
        <w:t>A.4</w:t>
      </w:r>
      <w:r w:rsidRPr="00586B6B">
        <w:tab/>
      </w:r>
      <w:r w:rsidRPr="00EF72CA">
        <w:t>Background</w:t>
      </w:r>
      <w:r w:rsidRPr="00586B6B">
        <w:t xml:space="preserve"> Download</w:t>
      </w:r>
      <w:bookmarkEnd w:id="2082"/>
      <w:bookmarkEnd w:id="2083"/>
      <w:bookmarkEnd w:id="2084"/>
      <w:bookmarkEnd w:id="2085"/>
      <w:bookmarkEnd w:id="2086"/>
    </w:p>
    <w:p w14:paraId="70397F9E" w14:textId="77777777" w:rsidR="00143A85" w:rsidRPr="00586B6B" w:rsidRDefault="00143A85" w:rsidP="00EF72CA">
      <w:pPr>
        <w:pStyle w:val="Heading2"/>
      </w:pPr>
      <w:bookmarkStart w:id="2087" w:name="_Toc68899728"/>
      <w:bookmarkStart w:id="2088" w:name="_Toc71214479"/>
      <w:bookmarkStart w:id="2089" w:name="_Toc71722153"/>
      <w:bookmarkStart w:id="2090" w:name="_Toc74859205"/>
      <w:bookmarkStart w:id="2091" w:name="_Toc123800959"/>
      <w:r w:rsidRPr="00586B6B">
        <w:t>A.4.1</w:t>
      </w:r>
      <w:r w:rsidRPr="00586B6B">
        <w:tab/>
      </w:r>
      <w:r w:rsidRPr="00EF72CA">
        <w:t>General</w:t>
      </w:r>
      <w:bookmarkEnd w:id="2087"/>
      <w:bookmarkEnd w:id="2088"/>
      <w:bookmarkEnd w:id="2089"/>
      <w:bookmarkEnd w:id="2090"/>
      <w:bookmarkEnd w:id="2091"/>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092" w:name="_Toc68899729"/>
      <w:bookmarkStart w:id="2093" w:name="_Toc71214480"/>
      <w:bookmarkStart w:id="2094" w:name="_Toc71722154"/>
      <w:bookmarkStart w:id="2095" w:name="_Toc74859206"/>
      <w:bookmarkStart w:id="2096" w:name="_Toc123800960"/>
      <w:r w:rsidRPr="00586B6B">
        <w:t>A.4.2</w:t>
      </w:r>
      <w:r w:rsidRPr="00586B6B">
        <w:tab/>
        <w:t>Procedure</w:t>
      </w:r>
      <w:bookmarkEnd w:id="2092"/>
      <w:bookmarkEnd w:id="2093"/>
      <w:bookmarkEnd w:id="2094"/>
      <w:bookmarkEnd w:id="2095"/>
      <w:bookmarkEnd w:id="2096"/>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1pt" o:ole="">
            <v:imagedata r:id="rId40" o:title=""/>
          </v:shape>
          <o:OLEObject Type="Embed" ProgID="Mscgen.Chart" ShapeID="_x0000_i1031" DrawAspect="Content" ObjectID="_1734413729"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097"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097"/>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098"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098"/>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099"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9"/>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100" w:name="_Toc68899730"/>
      <w:bookmarkStart w:id="2101" w:name="_Toc71214481"/>
      <w:bookmarkStart w:id="2102" w:name="_Toc71722155"/>
      <w:bookmarkStart w:id="2103" w:name="_Toc74859207"/>
      <w:bookmarkStart w:id="2104" w:name="_Toc123800961"/>
      <w:r w:rsidRPr="00586B6B">
        <w:t>A.4.3</w:t>
      </w:r>
      <w:r w:rsidRPr="00586B6B">
        <w:tab/>
        <w:t>Example parameters</w:t>
      </w:r>
      <w:bookmarkEnd w:id="2100"/>
      <w:bookmarkEnd w:id="2101"/>
      <w:bookmarkEnd w:id="2102"/>
      <w:bookmarkEnd w:id="2103"/>
      <w:bookmarkEnd w:id="2104"/>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105" w:name="_Toc68899731"/>
      <w:bookmarkStart w:id="2106" w:name="_Toc71214482"/>
      <w:bookmarkStart w:id="2107" w:name="_Toc71722156"/>
      <w:bookmarkStart w:id="2108" w:name="_Toc74859208"/>
      <w:bookmarkStart w:id="2109" w:name="_Toc123800962"/>
      <w:r w:rsidRPr="00586B6B">
        <w:t>Annex B (informative)</w:t>
      </w:r>
      <w:r w:rsidR="0087731D">
        <w:t>:</w:t>
      </w:r>
      <w:r w:rsidR="0087731D">
        <w:br/>
      </w:r>
      <w:r w:rsidRPr="00586B6B">
        <w:t>Content Hosting Configuration examples</w:t>
      </w:r>
      <w:bookmarkEnd w:id="2105"/>
      <w:bookmarkEnd w:id="2106"/>
      <w:bookmarkEnd w:id="2107"/>
      <w:bookmarkEnd w:id="2108"/>
      <w:bookmarkEnd w:id="2109"/>
    </w:p>
    <w:p w14:paraId="6C9ECAC0" w14:textId="25F9DAF9" w:rsidR="00D95A7E" w:rsidRPr="00586B6B" w:rsidRDefault="00D95A7E" w:rsidP="002D3606">
      <w:pPr>
        <w:pStyle w:val="Heading1"/>
      </w:pPr>
      <w:bookmarkStart w:id="2110" w:name="_Toc68899732"/>
      <w:bookmarkStart w:id="2111" w:name="_Toc71214483"/>
      <w:bookmarkStart w:id="2112" w:name="_Toc71722157"/>
      <w:bookmarkStart w:id="2113" w:name="_Toc74859209"/>
      <w:bookmarkStart w:id="2114" w:name="_Toc123800963"/>
      <w:r w:rsidRPr="00586B6B">
        <w:t>B.1</w:t>
      </w:r>
      <w:r w:rsidRPr="00586B6B">
        <w:tab/>
        <w:t>Pull-based content ingest example</w:t>
      </w:r>
      <w:bookmarkEnd w:id="2110"/>
      <w:bookmarkEnd w:id="2111"/>
      <w:bookmarkEnd w:id="2112"/>
      <w:bookmarkEnd w:id="2113"/>
      <w:bookmarkEnd w:id="2114"/>
    </w:p>
    <w:p w14:paraId="22D51200" w14:textId="68AA91DF" w:rsidR="00D95A7E" w:rsidRPr="00586B6B" w:rsidRDefault="0087731D" w:rsidP="002D3606">
      <w:pPr>
        <w:pStyle w:val="Heading2"/>
      </w:pPr>
      <w:bookmarkStart w:id="2115" w:name="_Toc68899733"/>
      <w:bookmarkStart w:id="2116" w:name="_Toc71214484"/>
      <w:bookmarkStart w:id="2117" w:name="_Toc71722158"/>
      <w:bookmarkStart w:id="2118" w:name="_Toc74859210"/>
      <w:bookmarkStart w:id="2119" w:name="_Toc123800964"/>
      <w:r>
        <w:t>B</w:t>
      </w:r>
      <w:r w:rsidR="00D95A7E" w:rsidRPr="0087731D">
        <w:t>.1</w:t>
      </w:r>
      <w:r w:rsidR="00D95A7E" w:rsidRPr="00586B6B">
        <w:t>.</w:t>
      </w:r>
      <w:r w:rsidR="001951A2" w:rsidRPr="00586B6B">
        <w:t>1</w:t>
      </w:r>
      <w:r w:rsidR="00D95A7E" w:rsidRPr="00586B6B">
        <w:tab/>
        <w:t>Overview</w:t>
      </w:r>
      <w:bookmarkEnd w:id="2115"/>
      <w:bookmarkEnd w:id="2116"/>
      <w:bookmarkEnd w:id="2117"/>
      <w:bookmarkEnd w:id="2118"/>
      <w:bookmarkEnd w:id="2119"/>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120" w:name="_Toc68899734"/>
      <w:bookmarkStart w:id="2121" w:name="_Toc71214485"/>
      <w:bookmarkStart w:id="2122" w:name="_Toc71722159"/>
      <w:bookmarkStart w:id="2123" w:name="_Toc74859211"/>
      <w:bookmarkStart w:id="2124" w:name="_Toc123800965"/>
      <w:r w:rsidRPr="00586B6B">
        <w:t>B</w:t>
      </w:r>
      <w:r w:rsidR="00D95A7E" w:rsidRPr="00586B6B">
        <w:t>.1.</w:t>
      </w:r>
      <w:r w:rsidR="001951A2" w:rsidRPr="00586B6B">
        <w:t>2</w:t>
      </w:r>
      <w:r w:rsidR="00D95A7E" w:rsidRPr="00586B6B">
        <w:tab/>
        <w:t>Desired URL mapping</w:t>
      </w:r>
      <w:bookmarkEnd w:id="2120"/>
      <w:bookmarkEnd w:id="2121"/>
      <w:bookmarkEnd w:id="2122"/>
      <w:bookmarkEnd w:id="2123"/>
      <w:bookmarkEnd w:id="2124"/>
    </w:p>
    <w:p w14:paraId="72183D0B" w14:textId="4F68F067" w:rsidR="00D95A7E" w:rsidRPr="00586B6B" w:rsidRDefault="00D95A7E" w:rsidP="00CE66F9">
      <w:pPr>
        <w:keepNext/>
      </w:pPr>
      <w:bookmarkStart w:id="2125"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125"/>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126" w:name="_Toc68899735"/>
      <w:bookmarkStart w:id="2127" w:name="_Toc71214486"/>
      <w:bookmarkStart w:id="2128" w:name="_Toc71722160"/>
      <w:bookmarkStart w:id="2129" w:name="_Toc74859212"/>
      <w:bookmarkStart w:id="2130" w:name="_Toc123800966"/>
      <w:r w:rsidRPr="00586B6B">
        <w:t>B</w:t>
      </w:r>
      <w:r w:rsidR="00D95A7E" w:rsidRPr="00586B6B">
        <w:t>.1.</w:t>
      </w:r>
      <w:r w:rsidR="001951A2" w:rsidRPr="00586B6B">
        <w:t>3</w:t>
      </w:r>
      <w:r w:rsidR="00D95A7E" w:rsidRPr="00586B6B">
        <w:tab/>
        <w:t>Content Hosting Configuration</w:t>
      </w:r>
      <w:bookmarkEnd w:id="2126"/>
      <w:bookmarkEnd w:id="2127"/>
      <w:bookmarkEnd w:id="2128"/>
      <w:bookmarkEnd w:id="2129"/>
      <w:bookmarkEnd w:id="2130"/>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2131"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r>
              <w:rPr>
                <w:rStyle w:val="Code"/>
                <w:lang w:val="en-US"/>
              </w:rPr>
              <w:t>IngestConfiguration</w:t>
            </w:r>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r>
              <w:rPr>
                <w:rStyle w:val="Code"/>
                <w:lang w:val="en-US"/>
              </w:rPr>
              <w:t>DistributionConfiguration</w:t>
            </w:r>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2131"/>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132" w:name="_Toc68899736"/>
      <w:bookmarkStart w:id="2133" w:name="_Toc71214487"/>
      <w:bookmarkStart w:id="2134" w:name="_Toc71722161"/>
      <w:bookmarkStart w:id="2135" w:name="_Toc74859213"/>
      <w:bookmarkStart w:id="2136" w:name="_Toc123800967"/>
      <w:r w:rsidRPr="00586B6B">
        <w:t>B</w:t>
      </w:r>
      <w:r w:rsidR="00D95A7E" w:rsidRPr="00586B6B">
        <w:t>.2</w:t>
      </w:r>
      <w:r w:rsidR="00D95A7E" w:rsidRPr="00586B6B">
        <w:tab/>
        <w:t>Push-based content ingest example</w:t>
      </w:r>
      <w:bookmarkEnd w:id="2132"/>
      <w:bookmarkEnd w:id="2133"/>
      <w:bookmarkEnd w:id="2134"/>
      <w:bookmarkEnd w:id="2135"/>
      <w:bookmarkEnd w:id="2136"/>
    </w:p>
    <w:p w14:paraId="19D6994F" w14:textId="6064E007" w:rsidR="00D95A7E" w:rsidRPr="00586B6B" w:rsidRDefault="00AA171A" w:rsidP="002D3606">
      <w:pPr>
        <w:pStyle w:val="Heading2"/>
      </w:pPr>
      <w:bookmarkStart w:id="2137" w:name="_Toc68899737"/>
      <w:bookmarkStart w:id="2138" w:name="_Toc71214488"/>
      <w:bookmarkStart w:id="2139" w:name="_Toc71722162"/>
      <w:bookmarkStart w:id="2140" w:name="_Toc74859214"/>
      <w:bookmarkStart w:id="2141" w:name="_Toc123800968"/>
      <w:r w:rsidRPr="00586B6B">
        <w:t>B</w:t>
      </w:r>
      <w:r w:rsidR="00D95A7E" w:rsidRPr="00586B6B">
        <w:t>.2.0</w:t>
      </w:r>
      <w:r w:rsidR="00D95A7E" w:rsidRPr="00586B6B">
        <w:tab/>
        <w:t>Overview</w:t>
      </w:r>
      <w:bookmarkEnd w:id="2137"/>
      <w:bookmarkEnd w:id="2138"/>
      <w:bookmarkEnd w:id="2139"/>
      <w:bookmarkEnd w:id="2140"/>
      <w:bookmarkEnd w:id="2141"/>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142" w:name="_Toc68899738"/>
      <w:bookmarkStart w:id="2143" w:name="_Toc71214489"/>
      <w:bookmarkStart w:id="2144" w:name="_Toc71722163"/>
      <w:bookmarkStart w:id="2145" w:name="_Toc74859215"/>
      <w:bookmarkStart w:id="2146" w:name="_Toc123800969"/>
      <w:r w:rsidRPr="00586B6B">
        <w:t>B</w:t>
      </w:r>
      <w:r w:rsidR="00D95A7E" w:rsidRPr="00586B6B">
        <w:t>.2.1</w:t>
      </w:r>
      <w:r w:rsidR="00D95A7E" w:rsidRPr="00586B6B">
        <w:tab/>
        <w:t>Desired URL mapping</w:t>
      </w:r>
      <w:bookmarkEnd w:id="2142"/>
      <w:bookmarkEnd w:id="2143"/>
      <w:bookmarkEnd w:id="2144"/>
      <w:bookmarkEnd w:id="2145"/>
      <w:bookmarkEnd w:id="2146"/>
    </w:p>
    <w:p w14:paraId="70400549" w14:textId="67A38028" w:rsidR="00D95A7E" w:rsidRPr="00586B6B" w:rsidRDefault="00D95A7E" w:rsidP="00EF72CA">
      <w:pPr>
        <w:keepNext/>
        <w:keepLines/>
      </w:pPr>
      <w:bookmarkStart w:id="2147"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147"/>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148" w:name="_Toc68899739"/>
      <w:bookmarkStart w:id="2149" w:name="_Toc71214490"/>
      <w:bookmarkStart w:id="2150" w:name="_Toc71722164"/>
      <w:bookmarkStart w:id="2151" w:name="_Toc74859216"/>
      <w:bookmarkStart w:id="2152" w:name="_Toc123800970"/>
      <w:r w:rsidRPr="00586B6B">
        <w:t>B</w:t>
      </w:r>
      <w:r w:rsidR="00D95A7E" w:rsidRPr="00586B6B">
        <w:t>.2.2</w:t>
      </w:r>
      <w:r w:rsidR="00D95A7E" w:rsidRPr="00586B6B">
        <w:tab/>
        <w:t>Content Hosting Configuration</w:t>
      </w:r>
      <w:bookmarkEnd w:id="2148"/>
      <w:bookmarkEnd w:id="2149"/>
      <w:bookmarkEnd w:id="2150"/>
      <w:bookmarkEnd w:id="2151"/>
      <w:bookmarkEnd w:id="2152"/>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r>
              <w:rPr>
                <w:rStyle w:val="Code"/>
                <w:lang w:val="en-US"/>
              </w:rPr>
              <w:t>IngestConfiguration</w:t>
            </w:r>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r>
              <w:rPr>
                <w:rStyle w:val="Code"/>
                <w:lang w:val="en-US"/>
              </w:rPr>
              <w:t>DistributionConfiguration</w:t>
            </w:r>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153" w:name="_Toc68899740"/>
      <w:bookmarkStart w:id="2154" w:name="_Toc71214491"/>
      <w:r>
        <w:rPr>
          <w:rFonts w:eastAsia="SimSun"/>
        </w:rPr>
        <w:br w:type="page"/>
      </w:r>
      <w:bookmarkStart w:id="2155" w:name="_Toc71722165"/>
      <w:bookmarkStart w:id="2156" w:name="_Toc74859217"/>
      <w:bookmarkStart w:id="2157" w:name="_Toc123800971"/>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153"/>
      <w:bookmarkEnd w:id="2154"/>
      <w:bookmarkEnd w:id="2155"/>
      <w:bookmarkEnd w:id="2156"/>
      <w:bookmarkEnd w:id="2157"/>
    </w:p>
    <w:p w14:paraId="4DC0CF1C" w14:textId="7A7E9038" w:rsidR="00B11A41" w:rsidRDefault="004A2A6D" w:rsidP="00B11A41">
      <w:pPr>
        <w:pStyle w:val="Heading1"/>
      </w:pPr>
      <w:bookmarkStart w:id="2158" w:name="_Toc28013568"/>
      <w:bookmarkStart w:id="2159" w:name="_Toc36040406"/>
      <w:bookmarkStart w:id="2160" w:name="_Toc68899741"/>
      <w:bookmarkStart w:id="2161" w:name="_Toc71214492"/>
      <w:bookmarkStart w:id="2162" w:name="_Toc71722166"/>
      <w:bookmarkStart w:id="2163" w:name="_Toc74859218"/>
      <w:bookmarkStart w:id="2164" w:name="_Toc123800972"/>
      <w:r>
        <w:t>C</w:t>
      </w:r>
      <w:r w:rsidR="00B11A41">
        <w:t>.1</w:t>
      </w:r>
      <w:r w:rsidR="00B11A41">
        <w:tab/>
        <w:t>General</w:t>
      </w:r>
      <w:bookmarkEnd w:id="2158"/>
      <w:bookmarkEnd w:id="2159"/>
      <w:bookmarkEnd w:id="2160"/>
      <w:bookmarkEnd w:id="2161"/>
      <w:bookmarkEnd w:id="2162"/>
      <w:bookmarkEnd w:id="2163"/>
      <w:bookmarkEnd w:id="2164"/>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165" w:name="_Toc68899742"/>
      <w:bookmarkStart w:id="2166" w:name="_Toc71214493"/>
      <w:bookmarkStart w:id="2167" w:name="_Toc71722167"/>
      <w:bookmarkStart w:id="2168" w:name="_Toc74859219"/>
      <w:bookmarkStart w:id="2169" w:name="_Toc123800973"/>
      <w:r>
        <w:rPr>
          <w:noProof/>
        </w:rPr>
        <w:t>C</w:t>
      </w:r>
      <w:r w:rsidR="00B11A41">
        <w:rPr>
          <w:noProof/>
        </w:rPr>
        <w:t>.2</w:t>
      </w:r>
      <w:r w:rsidR="00B11A41">
        <w:rPr>
          <w:noProof/>
        </w:rPr>
        <w:tab/>
        <w:t>Data Types applicable to several APIs</w:t>
      </w:r>
      <w:bookmarkEnd w:id="2165"/>
      <w:bookmarkEnd w:id="2166"/>
      <w:bookmarkEnd w:id="2167"/>
      <w:bookmarkEnd w:id="2168"/>
      <w:bookmarkEnd w:id="2169"/>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170"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FA07D45" w:rsidR="000F5FEB" w:rsidRPr="00C522DE" w:rsidRDefault="000F5FEB">
            <w:pPr>
              <w:pStyle w:val="PL"/>
              <w:rPr>
                <w:color w:val="D4D4D4"/>
              </w:rPr>
            </w:pPr>
            <w:r w:rsidRPr="00C522DE">
              <w:rPr>
                <w:color w:val="D4D4D4"/>
              </w:rPr>
              <w:t>  </w:t>
            </w:r>
            <w:r w:rsidRPr="00C522DE">
              <w:t>version</w:t>
            </w:r>
            <w:r w:rsidRPr="00C522DE">
              <w:rPr>
                <w:color w:val="D4D4D4"/>
              </w:rPr>
              <w:t>: </w:t>
            </w:r>
            <w:r w:rsidR="002B43B2">
              <w:rPr>
                <w:color w:val="B5CEA8"/>
              </w:rPr>
              <w:t>2</w:t>
            </w:r>
            <w:r w:rsidRPr="00C522DE">
              <w:rPr>
                <w:color w:val="B5CEA8"/>
              </w:rPr>
              <w:t>.</w:t>
            </w:r>
            <w:r w:rsidR="002B43B2">
              <w:rPr>
                <w:color w:val="B5CEA8"/>
              </w:rPr>
              <w:t>0</w:t>
            </w:r>
            <w:r w:rsidRPr="00C522DE">
              <w:rPr>
                <w:color w:val="B5CEA8"/>
              </w:rPr>
              <w:t>.0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5CA38A3E"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4AF2BC99"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r w:rsidR="002B43B2">
              <w:rPr>
                <w:color w:val="CE9178"/>
              </w:rPr>
              <w:t>2</w:t>
            </w:r>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170"/>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171"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5D3A0F39"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00387611">
              <w:rPr>
                <w:rFonts w:cs="Courier New"/>
                <w:szCs w:val="16"/>
                <w:lang w:val="en-US"/>
              </w:rPr>
              <w:t>b</w:t>
            </w:r>
            <w:r>
              <w:rPr>
                <w:rFonts w:cs="Courier New"/>
                <w:szCs w:val="16"/>
                <w:lang w:val="en-US"/>
              </w:rPr>
              <w:t>oolean</w:t>
            </w:r>
          </w:p>
          <w:bookmarkEnd w:id="2171"/>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172"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172"/>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173" w:name="_Toc68899743"/>
      <w:bookmarkStart w:id="2174" w:name="_Toc71214494"/>
      <w:bookmarkStart w:id="2175" w:name="_Toc71722168"/>
      <w:bookmarkStart w:id="2176" w:name="_Toc74859220"/>
      <w:bookmarkStart w:id="2177" w:name="_Toc123800974"/>
      <w:r>
        <w:t>C</w:t>
      </w:r>
      <w:r w:rsidR="00B11A41">
        <w:t>.3</w:t>
      </w:r>
      <w:r w:rsidR="00B11A41">
        <w:tab/>
        <w:t>OpenAPI representation of the M1 APIs</w:t>
      </w:r>
      <w:bookmarkEnd w:id="2173"/>
      <w:bookmarkEnd w:id="2174"/>
      <w:bookmarkEnd w:id="2175"/>
      <w:bookmarkEnd w:id="2176"/>
      <w:bookmarkEnd w:id="2177"/>
    </w:p>
    <w:p w14:paraId="516C1FF4" w14:textId="1D975139" w:rsidR="00B11A41" w:rsidRDefault="004A2A6D" w:rsidP="00B11A41">
      <w:pPr>
        <w:pStyle w:val="Heading2"/>
      </w:pPr>
      <w:bookmarkStart w:id="2178" w:name="_Toc68899744"/>
      <w:bookmarkStart w:id="2179" w:name="_Toc71214495"/>
      <w:bookmarkStart w:id="2180" w:name="_Toc71722169"/>
      <w:bookmarkStart w:id="2181" w:name="_Toc74859221"/>
      <w:bookmarkStart w:id="2182"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178"/>
      <w:bookmarkEnd w:id="2179"/>
      <w:bookmarkEnd w:id="2180"/>
      <w:bookmarkEnd w:id="2181"/>
      <w:bookmarkEnd w:id="2182"/>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183"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1766EF27" w:rsidR="000F5FEB" w:rsidRPr="00C522DE" w:rsidRDefault="000F5FEB">
            <w:pPr>
              <w:pStyle w:val="PL"/>
              <w:rPr>
                <w:color w:val="D4D4D4"/>
              </w:rPr>
            </w:pPr>
            <w:r w:rsidRPr="00C522DE">
              <w:rPr>
                <w:color w:val="D4D4D4"/>
              </w:rPr>
              <w:t>  </w:t>
            </w:r>
            <w:r w:rsidRPr="00C522DE">
              <w:t>version</w:t>
            </w:r>
            <w:r w:rsidRPr="00C522DE">
              <w:rPr>
                <w:color w:val="D4D4D4"/>
              </w:rPr>
              <w:t>: </w:t>
            </w:r>
            <w:r w:rsidR="004F2F65">
              <w:rPr>
                <w:color w:val="B5CEA8"/>
              </w:rPr>
              <w:t>2</w:t>
            </w:r>
            <w:r w:rsidRPr="00C522DE">
              <w:rPr>
                <w:color w:val="B5CEA8"/>
              </w:rPr>
              <w:t>.0.0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3F7A74C9"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62F15ECB"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4F2F65">
              <w:rPr>
                <w:color w:val="CE9178"/>
              </w:rPr>
              <w:t>2</w:t>
            </w:r>
            <w:r w:rsidR="002050D5">
              <w:rPr>
                <w:color w:val="CE9178"/>
              </w:rPr>
              <w:t>.0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6ADF8134" w:rsidR="000F5FEB" w:rsidRPr="00C522DE" w:rsidRDefault="00C906FD">
            <w:pPr>
              <w:pStyle w:val="PL"/>
              <w:rPr>
                <w:color w:val="D4D4D4"/>
              </w:rPr>
            </w:pPr>
            <w:r>
              <w:rPr>
                <w:color w:val="D4D4D4"/>
                <w:lang w:val="en-US"/>
              </w:rPr>
              <w:t>        - </w:t>
            </w:r>
            <w:r w:rsidRPr="008C74CC">
              <w:rPr>
                <w:color w:val="CE9178"/>
                <w:lang w:val="en-US"/>
              </w:rPr>
              <w:t>externalApplicationId</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5FC8E911" w14:textId="77777777" w:rsidR="00827C35" w:rsidRDefault="00827C35" w:rsidP="00827C35">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5F4A4CF5" w14:textId="77777777" w:rsidR="00827C35" w:rsidRDefault="00827C35" w:rsidP="00827C35">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448DBEA9" w14:textId="6F1DA4DB" w:rsidR="000F5FEB" w:rsidRPr="00C522DE" w:rsidRDefault="000F5FEB" w:rsidP="00827C35">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BF7C37"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655B9F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66B50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F5D6974" w14:textId="77777777" w:rsidR="000F5FEB" w:rsidRDefault="000F5FEB">
            <w:pPr>
              <w:pStyle w:val="PL"/>
              <w:rPr>
                <w:color w:val="B5CEA8"/>
              </w:rPr>
            </w:pPr>
            <w:r w:rsidRPr="00C522DE">
              <w:rPr>
                <w:color w:val="D4D4D4"/>
              </w:rPr>
              <w:t>          </w:t>
            </w:r>
            <w:r w:rsidRPr="00C522DE">
              <w:t>minItems</w:t>
            </w:r>
            <w:r w:rsidRPr="00C522DE">
              <w:rPr>
                <w:color w:val="D4D4D4"/>
              </w:rPr>
              <w:t>: </w:t>
            </w:r>
            <w:r w:rsidRPr="00C522DE">
              <w:rPr>
                <w:color w:val="B5CEA8"/>
              </w:rPr>
              <w:t>1</w:t>
            </w:r>
          </w:p>
          <w:p w14:paraId="34F3FF52" w14:textId="77777777"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0F96C2F6" w14:textId="77777777" w:rsidR="00134852" w:rsidRDefault="00134852" w:rsidP="00134852">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25C2068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8019A5"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10648AD0"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C2E060E"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0CAB45A5" w14:textId="44D052F2"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219B767A" w14:textId="77777777" w:rsidR="00134852" w:rsidRDefault="00134852" w:rsidP="00134852">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641CEE4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ECF57A"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51921632"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C6A63F0"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4BC75B6" w14:textId="4888DDFB" w:rsidR="00134852" w:rsidRPr="00C522DE" w:rsidRDefault="00134852" w:rsidP="00134852">
            <w:pPr>
              <w:pStyle w:val="PL"/>
              <w:rPr>
                <w:color w:val="D4D4D4"/>
              </w:rPr>
            </w:pPr>
            <w:r>
              <w:rPr>
                <w:color w:val="D4D4D4"/>
                <w:lang w:val="en-US"/>
              </w:rPr>
              <w:t>          </w:t>
            </w:r>
            <w:r>
              <w:rPr>
                <w:lang w:val="en-US"/>
              </w:rPr>
              <w:t>uniqueItems</w:t>
            </w:r>
            <w:r>
              <w:rPr>
                <w:color w:val="D4D4D4"/>
                <w:lang w:val="en-US"/>
              </w:rPr>
              <w:t>: true</w:t>
            </w:r>
          </w:p>
        </w:tc>
      </w:tr>
      <w:bookmarkEnd w:id="2183"/>
    </w:tbl>
    <w:p w14:paraId="12C353FE" w14:textId="77777777" w:rsidR="000F5FEB" w:rsidRPr="000F5FEB" w:rsidRDefault="000F5FEB" w:rsidP="00DB7C2C"/>
    <w:p w14:paraId="3C12A4A4" w14:textId="5748DBF9" w:rsidR="00B11A41" w:rsidRDefault="004A2A6D" w:rsidP="00B11A41">
      <w:pPr>
        <w:pStyle w:val="Heading2"/>
      </w:pPr>
      <w:bookmarkStart w:id="2184" w:name="_Toc68899745"/>
      <w:bookmarkStart w:id="2185" w:name="_Toc71214496"/>
      <w:bookmarkStart w:id="2186" w:name="_Toc71722170"/>
      <w:bookmarkStart w:id="2187" w:name="_Toc74859222"/>
      <w:bookmarkStart w:id="2188" w:name="_Toc1238009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184"/>
      <w:bookmarkEnd w:id="2185"/>
      <w:bookmarkEnd w:id="2186"/>
      <w:bookmarkEnd w:id="2187"/>
      <w:bookmarkEnd w:id="2188"/>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189"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1B6C9D3B" w:rsidR="00D20D1B" w:rsidRPr="00C522DE" w:rsidRDefault="00D20D1B">
            <w:pPr>
              <w:pStyle w:val="PL"/>
              <w:rPr>
                <w:color w:val="D4D4D4"/>
              </w:rPr>
            </w:pPr>
            <w:r w:rsidRPr="00C522DE">
              <w:rPr>
                <w:color w:val="D4D4D4"/>
              </w:rPr>
              <w:t>  </w:t>
            </w:r>
            <w:r w:rsidRPr="00C522DE">
              <w:t>version</w:t>
            </w:r>
            <w:r w:rsidRPr="00C522DE">
              <w:rPr>
                <w:color w:val="D4D4D4"/>
              </w:rPr>
              <w:t>: </w:t>
            </w:r>
            <w:r w:rsidR="00134852">
              <w:rPr>
                <w:color w:val="B5CEA8"/>
              </w:rPr>
              <w:t>2</w:t>
            </w:r>
            <w:r w:rsidRPr="00C522DE">
              <w:rPr>
                <w:color w:val="B5CEA8"/>
              </w:rPr>
              <w:t>.0.0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15A163F0"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30D8A54B"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134852">
              <w:rPr>
                <w:color w:val="CE9178"/>
              </w:rPr>
              <w:t>2</w:t>
            </w:r>
            <w:r w:rsidR="002050D5">
              <w:rPr>
                <w:color w:val="CE9178"/>
              </w:rPr>
              <w:t>.0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bookmarkEnd w:id="2189"/>
    </w:tbl>
    <w:p w14:paraId="23249B16" w14:textId="77777777" w:rsidR="00D20D1B" w:rsidRPr="00D20D1B" w:rsidRDefault="00D20D1B" w:rsidP="000807E1"/>
    <w:p w14:paraId="3242E89E" w14:textId="6E6F62D6" w:rsidR="00B11A41" w:rsidRDefault="004A2A6D" w:rsidP="00B11A41">
      <w:pPr>
        <w:pStyle w:val="Heading2"/>
      </w:pPr>
      <w:bookmarkStart w:id="2190" w:name="_Toc68899746"/>
      <w:bookmarkStart w:id="2191" w:name="_Toc71214497"/>
      <w:bookmarkStart w:id="2192" w:name="_Toc71722171"/>
      <w:bookmarkStart w:id="2193" w:name="_Toc74859223"/>
      <w:bookmarkStart w:id="2194" w:name="_Toc123800977"/>
      <w:r>
        <w:rPr>
          <w:noProof/>
        </w:rPr>
        <w:t>C</w:t>
      </w:r>
      <w:r w:rsidR="00B11A41">
        <w:rPr>
          <w:noProof/>
        </w:rPr>
        <w:t>.3.3</w:t>
      </w:r>
      <w:r w:rsidR="00B11A41">
        <w:rPr>
          <w:noProof/>
        </w:rPr>
        <w:tab/>
      </w:r>
      <w:r w:rsidR="00D20D1B">
        <w:rPr>
          <w:noProof/>
        </w:rPr>
        <w:t>M1_</w:t>
      </w:r>
      <w:r w:rsidR="00B11A41" w:rsidRPr="00586B6B">
        <w:t>ContentPreparationTemplatesProvisioning API</w:t>
      </w:r>
      <w:bookmarkEnd w:id="2190"/>
      <w:bookmarkEnd w:id="2191"/>
      <w:bookmarkEnd w:id="2192"/>
      <w:bookmarkEnd w:id="2193"/>
      <w:bookmarkEnd w:id="2194"/>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195"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024A0551" w:rsidR="00D20D1B" w:rsidRPr="00C522DE" w:rsidRDefault="00D20D1B">
            <w:pPr>
              <w:pStyle w:val="PL"/>
              <w:rPr>
                <w:color w:val="D4D4D4"/>
              </w:rPr>
            </w:pPr>
            <w:r w:rsidRPr="00C522DE">
              <w:rPr>
                <w:color w:val="D4D4D4"/>
              </w:rPr>
              <w:t>  </w:t>
            </w:r>
            <w:r w:rsidRPr="00C522DE">
              <w:t>version</w:t>
            </w:r>
            <w:r w:rsidRPr="00C522DE">
              <w:rPr>
                <w:color w:val="D4D4D4"/>
              </w:rPr>
              <w:t>: </w:t>
            </w:r>
            <w:r w:rsidR="008D3572">
              <w:rPr>
                <w:color w:val="B5CEA8"/>
              </w:rPr>
              <w:t>2</w:t>
            </w:r>
            <w:r w:rsidRPr="00C522DE">
              <w:rPr>
                <w:color w:val="B5CEA8"/>
              </w:rPr>
              <w:t>.0.0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07073F5"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CBAAA72"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8D3572">
              <w:rPr>
                <w:color w:val="CE9178"/>
              </w:rPr>
              <w:t>2</w:t>
            </w:r>
            <w:r w:rsidR="002050D5">
              <w:rPr>
                <w:color w:val="CE9178"/>
              </w:rPr>
              <w:t>.0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bookmarkEnd w:id="2195"/>
    </w:tbl>
    <w:p w14:paraId="108B9FD3" w14:textId="77777777" w:rsidR="00D20D1B" w:rsidRPr="00D20D1B" w:rsidRDefault="00D20D1B" w:rsidP="000807E1"/>
    <w:p w14:paraId="4BE2C259" w14:textId="5008E66C" w:rsidR="00B11A41" w:rsidRDefault="004A2A6D" w:rsidP="00B11A41">
      <w:pPr>
        <w:pStyle w:val="Heading2"/>
      </w:pPr>
      <w:bookmarkStart w:id="2196" w:name="_Toc68899747"/>
      <w:bookmarkStart w:id="2197" w:name="_Toc71214498"/>
      <w:bookmarkStart w:id="2198" w:name="_Toc71722172"/>
      <w:bookmarkStart w:id="2199" w:name="_Toc74859224"/>
      <w:bookmarkStart w:id="2200" w:name="_Toc123800978"/>
      <w:r>
        <w:rPr>
          <w:noProof/>
        </w:rPr>
        <w:t>C</w:t>
      </w:r>
      <w:r w:rsidR="00B11A41">
        <w:rPr>
          <w:noProof/>
        </w:rPr>
        <w:t>.3.4</w:t>
      </w:r>
      <w:r w:rsidR="00B11A41">
        <w:rPr>
          <w:noProof/>
        </w:rPr>
        <w:tab/>
      </w:r>
      <w:r w:rsidR="00D20D1B">
        <w:rPr>
          <w:noProof/>
        </w:rPr>
        <w:t>M1_</w:t>
      </w:r>
      <w:r w:rsidR="00B11A41" w:rsidRPr="00586B6B">
        <w:t>ContentProtocolsDiscovery API</w:t>
      </w:r>
      <w:bookmarkEnd w:id="2196"/>
      <w:bookmarkEnd w:id="2197"/>
      <w:bookmarkEnd w:id="2198"/>
      <w:bookmarkEnd w:id="2199"/>
      <w:bookmarkEnd w:id="220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201"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01"/>
    </w:tbl>
    <w:p w14:paraId="66F704F4" w14:textId="77777777" w:rsidR="00D20D1B" w:rsidRPr="00D20D1B" w:rsidRDefault="00D20D1B" w:rsidP="00DB7C2C"/>
    <w:p w14:paraId="5546BF13" w14:textId="3E4D8551" w:rsidR="00B11A41" w:rsidRDefault="004A2A6D" w:rsidP="00B11A41">
      <w:pPr>
        <w:pStyle w:val="Heading2"/>
      </w:pPr>
      <w:bookmarkStart w:id="2202" w:name="_Toc68899748"/>
      <w:bookmarkStart w:id="2203" w:name="_Toc71214499"/>
      <w:bookmarkStart w:id="2204" w:name="_Toc71722173"/>
      <w:bookmarkStart w:id="2205" w:name="_Toc74859225"/>
      <w:bookmarkStart w:id="2206" w:name="_Toc1238009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202"/>
      <w:bookmarkEnd w:id="2203"/>
      <w:bookmarkEnd w:id="2204"/>
      <w:bookmarkEnd w:id="2205"/>
      <w:bookmarkEnd w:id="2206"/>
    </w:p>
    <w:tbl>
      <w:tblPr>
        <w:tblStyle w:val="TableGrid"/>
        <w:tblW w:w="0" w:type="auto"/>
        <w:tblLook w:val="04A0" w:firstRow="1" w:lastRow="0" w:firstColumn="1" w:lastColumn="0" w:noHBand="0" w:noVBand="1"/>
      </w:tblPr>
      <w:tblGrid>
        <w:gridCol w:w="9629"/>
      </w:tblGrid>
      <w:tr w:rsidR="003946C1" w14:paraId="03E84280" w14:textId="77777777" w:rsidTr="00303D85">
        <w:tc>
          <w:tcPr>
            <w:tcW w:w="9629" w:type="dxa"/>
            <w:tcBorders>
              <w:top w:val="single" w:sz="4" w:space="0" w:color="auto"/>
              <w:left w:val="single" w:sz="4" w:space="0" w:color="auto"/>
              <w:bottom w:val="single" w:sz="4" w:space="0" w:color="auto"/>
              <w:right w:val="single" w:sz="4" w:space="0" w:color="auto"/>
            </w:tcBorders>
          </w:tcPr>
          <w:p w14:paraId="24D448D0" w14:textId="77777777" w:rsidR="003946C1" w:rsidRDefault="003946C1" w:rsidP="00303D85">
            <w:pPr>
              <w:pStyle w:val="PL"/>
              <w:rPr>
                <w:color w:val="D4D4D4"/>
                <w:lang w:val="en-US"/>
              </w:rPr>
            </w:pPr>
            <w:r>
              <w:rPr>
                <w:lang w:val="en-US"/>
              </w:rPr>
              <w:t>openapi</w:t>
            </w:r>
            <w:r>
              <w:rPr>
                <w:color w:val="D4D4D4"/>
                <w:lang w:val="en-US"/>
              </w:rPr>
              <w:t>: </w:t>
            </w:r>
            <w:r>
              <w:rPr>
                <w:color w:val="B5CEA8"/>
                <w:lang w:val="en-US"/>
              </w:rPr>
              <w:t>3.0.0</w:t>
            </w:r>
          </w:p>
          <w:p w14:paraId="7EFA260E" w14:textId="77777777" w:rsidR="003946C1" w:rsidRDefault="003946C1" w:rsidP="00303D85">
            <w:pPr>
              <w:pStyle w:val="PL"/>
              <w:rPr>
                <w:color w:val="D4D4D4"/>
                <w:lang w:val="en-US"/>
              </w:rPr>
            </w:pPr>
            <w:r>
              <w:rPr>
                <w:lang w:val="en-US"/>
              </w:rPr>
              <w:t>info</w:t>
            </w:r>
            <w:r>
              <w:rPr>
                <w:color w:val="D4D4D4"/>
                <w:lang w:val="en-US"/>
              </w:rPr>
              <w:t>:</w:t>
            </w:r>
          </w:p>
          <w:p w14:paraId="5D92E6C3" w14:textId="77777777" w:rsidR="003946C1" w:rsidRDefault="003946C1" w:rsidP="00303D85">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7ABB475" w14:textId="60EEA24A" w:rsidR="003946C1" w:rsidRDefault="003946C1" w:rsidP="00303D85">
            <w:pPr>
              <w:pStyle w:val="PL"/>
              <w:rPr>
                <w:color w:val="D4D4D4"/>
                <w:lang w:val="en-US"/>
              </w:rPr>
            </w:pPr>
            <w:r>
              <w:rPr>
                <w:color w:val="D4D4D4"/>
                <w:lang w:val="en-US"/>
              </w:rPr>
              <w:t>  </w:t>
            </w:r>
            <w:r>
              <w:rPr>
                <w:lang w:val="en-US"/>
              </w:rPr>
              <w:t>version</w:t>
            </w:r>
            <w:r>
              <w:rPr>
                <w:color w:val="D4D4D4"/>
                <w:lang w:val="en-US"/>
              </w:rPr>
              <w:t>: </w:t>
            </w:r>
            <w:r>
              <w:rPr>
                <w:color w:val="B5CEA8"/>
                <w:lang w:val="en-US"/>
              </w:rPr>
              <w:t>2.1.0</w:t>
            </w:r>
          </w:p>
          <w:p w14:paraId="4136E2B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1A55EA0" w14:textId="77777777" w:rsidR="003946C1" w:rsidRDefault="003946C1" w:rsidP="00303D85">
            <w:pPr>
              <w:pStyle w:val="PL"/>
              <w:rPr>
                <w:color w:val="D4D4D4"/>
                <w:lang w:val="en-US"/>
              </w:rPr>
            </w:pPr>
            <w:r>
              <w:rPr>
                <w:color w:val="CE9178"/>
                <w:lang w:val="en-US"/>
              </w:rPr>
              <w:t>    5GMS AF M1 Content Hosting Provisioning API</w:t>
            </w:r>
          </w:p>
          <w:p w14:paraId="702C0487" w14:textId="77777777" w:rsidR="003946C1" w:rsidRDefault="003946C1" w:rsidP="00303D85">
            <w:pPr>
              <w:pStyle w:val="PL"/>
              <w:rPr>
                <w:color w:val="D4D4D4"/>
                <w:lang w:val="en-US"/>
              </w:rPr>
            </w:pPr>
            <w:r>
              <w:rPr>
                <w:color w:val="CE9178"/>
                <w:lang w:val="en-US"/>
              </w:rPr>
              <w:t>    </w:t>
            </w:r>
            <w:r>
              <w:rPr>
                <w:i/>
                <w:iCs/>
                <w:color w:val="CE9178"/>
                <w:lang w:val="en-US"/>
              </w:rPr>
              <w:t xml:space="preserve">© </w:t>
            </w:r>
            <w:r>
              <w:rPr>
                <w:color w:val="CE9178"/>
                <w:lang w:val="en-US"/>
              </w:rPr>
              <w:t>2022, 3GPP Organizational Partners (ARIB, ATIS, CCSA, ETSI, TSDSI, TTA, TTC).</w:t>
            </w:r>
          </w:p>
          <w:p w14:paraId="63B6982A" w14:textId="77777777" w:rsidR="003946C1" w:rsidRDefault="003946C1" w:rsidP="00303D85">
            <w:pPr>
              <w:pStyle w:val="PL"/>
              <w:rPr>
                <w:color w:val="D4D4D4"/>
                <w:lang w:val="en-US"/>
              </w:rPr>
            </w:pPr>
            <w:r>
              <w:rPr>
                <w:color w:val="CE9178"/>
                <w:lang w:val="en-US"/>
              </w:rPr>
              <w:t>    All rights reserved.</w:t>
            </w:r>
          </w:p>
          <w:p w14:paraId="6EF87D77" w14:textId="77777777" w:rsidR="003946C1" w:rsidRDefault="003946C1" w:rsidP="00303D85">
            <w:pPr>
              <w:pStyle w:val="PL"/>
              <w:rPr>
                <w:color w:val="D4D4D4"/>
                <w:lang w:val="en-US"/>
              </w:rPr>
            </w:pPr>
            <w:r>
              <w:rPr>
                <w:lang w:val="en-US"/>
              </w:rPr>
              <w:t>tags</w:t>
            </w:r>
            <w:r>
              <w:rPr>
                <w:color w:val="D4D4D4"/>
                <w:lang w:val="en-US"/>
              </w:rPr>
              <w:t>:</w:t>
            </w:r>
          </w:p>
          <w:p w14:paraId="4DF221E2"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5D0ACB6B"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022AAC6E" w14:textId="77777777" w:rsidR="003946C1" w:rsidRDefault="003946C1" w:rsidP="00303D85">
            <w:pPr>
              <w:pStyle w:val="PL"/>
              <w:rPr>
                <w:color w:val="D4D4D4"/>
                <w:lang w:val="en-US"/>
              </w:rPr>
            </w:pPr>
            <w:r>
              <w:rPr>
                <w:lang w:val="en-US"/>
              </w:rPr>
              <w:t>externalDocs</w:t>
            </w:r>
            <w:r>
              <w:rPr>
                <w:color w:val="D4D4D4"/>
                <w:lang w:val="en-US"/>
              </w:rPr>
              <w:t>:</w:t>
            </w:r>
          </w:p>
          <w:p w14:paraId="3A25A24C" w14:textId="3DD4EB8A"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V17.3.0; 5G Media Streaming (5GMS); Protocols'</w:t>
            </w:r>
          </w:p>
          <w:p w14:paraId="50D00924" w14:textId="77777777" w:rsidR="003946C1" w:rsidRDefault="003946C1" w:rsidP="00303D8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FB7827" w14:textId="77777777" w:rsidR="003946C1" w:rsidRDefault="003946C1" w:rsidP="00303D85">
            <w:pPr>
              <w:pStyle w:val="PL"/>
              <w:rPr>
                <w:color w:val="D4D4D4"/>
                <w:lang w:val="en-US"/>
              </w:rPr>
            </w:pPr>
            <w:r>
              <w:rPr>
                <w:lang w:val="en-US"/>
              </w:rPr>
              <w:t>servers</w:t>
            </w:r>
            <w:r>
              <w:rPr>
                <w:color w:val="D4D4D4"/>
                <w:lang w:val="en-US"/>
              </w:rPr>
              <w:t>:</w:t>
            </w:r>
          </w:p>
          <w:p w14:paraId="653D5458" w14:textId="77777777" w:rsidR="003946C1" w:rsidRDefault="003946C1" w:rsidP="00303D85">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'{apiRoot}/3gpp-m1/v2'</w:t>
            </w:r>
          </w:p>
          <w:p w14:paraId="7CD9AE8C" w14:textId="77777777" w:rsidR="003946C1" w:rsidRDefault="003946C1" w:rsidP="00303D85">
            <w:pPr>
              <w:pStyle w:val="PL"/>
              <w:rPr>
                <w:color w:val="D4D4D4"/>
                <w:lang w:val="en-US"/>
              </w:rPr>
            </w:pPr>
            <w:r>
              <w:rPr>
                <w:color w:val="D4D4D4"/>
                <w:lang w:val="en-US"/>
              </w:rPr>
              <w:t>    </w:t>
            </w:r>
            <w:r>
              <w:rPr>
                <w:lang w:val="en-US"/>
              </w:rPr>
              <w:t>variables</w:t>
            </w:r>
            <w:r>
              <w:rPr>
                <w:color w:val="D4D4D4"/>
                <w:lang w:val="en-US"/>
              </w:rPr>
              <w:t>:</w:t>
            </w:r>
          </w:p>
          <w:p w14:paraId="460A375B" w14:textId="77777777" w:rsidR="003946C1" w:rsidRDefault="003946C1" w:rsidP="00303D85">
            <w:pPr>
              <w:pStyle w:val="PL"/>
              <w:rPr>
                <w:color w:val="D4D4D4"/>
                <w:lang w:val="en-US"/>
              </w:rPr>
            </w:pPr>
            <w:r>
              <w:rPr>
                <w:color w:val="D4D4D4"/>
                <w:lang w:val="en-US"/>
              </w:rPr>
              <w:t>      </w:t>
            </w:r>
            <w:r>
              <w:rPr>
                <w:lang w:val="en-US"/>
              </w:rPr>
              <w:t>apiRoot</w:t>
            </w:r>
            <w:r>
              <w:rPr>
                <w:color w:val="D4D4D4"/>
                <w:lang w:val="en-US"/>
              </w:rPr>
              <w:t>:</w:t>
            </w:r>
          </w:p>
          <w:p w14:paraId="10FA79B3" w14:textId="77777777" w:rsidR="003946C1" w:rsidRDefault="003946C1" w:rsidP="00303D85">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741B811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E356BD6" w14:textId="77777777" w:rsidR="003946C1" w:rsidRDefault="003946C1" w:rsidP="00303D85">
            <w:pPr>
              <w:pStyle w:val="PL"/>
              <w:rPr>
                <w:color w:val="D4D4D4"/>
                <w:lang w:val="en-US"/>
              </w:rPr>
            </w:pPr>
            <w:r>
              <w:rPr>
                <w:lang w:val="en-US"/>
              </w:rPr>
              <w:t>paths</w:t>
            </w:r>
            <w:r>
              <w:rPr>
                <w:color w:val="D4D4D4"/>
                <w:lang w:val="en-US"/>
              </w:rPr>
              <w:t>:</w:t>
            </w:r>
          </w:p>
          <w:p w14:paraId="4276C809"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61E4CC32"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217A8C95"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756FF19D"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2950AC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ACC0A35"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50B03B6A"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E4392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570AF35"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E66A3"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40B441A6"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5E474D40"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706B892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87AB05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5CC7CA2"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50D62A1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4318B880"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66AD6AD"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BBA6BF5"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CC9049" w14:textId="77777777" w:rsidR="003946C1" w:rsidRDefault="003946C1" w:rsidP="00303D85">
            <w:pPr>
              <w:pStyle w:val="PL"/>
              <w:rPr>
                <w:color w:val="D4D4D4"/>
                <w:lang w:val="en-US"/>
              </w:rPr>
            </w:pPr>
            <w:r>
              <w:rPr>
                <w:color w:val="D4D4D4"/>
                <w:lang w:val="en-US"/>
              </w:rPr>
              <w:t>        </w:t>
            </w:r>
            <w:r>
              <w:rPr>
                <w:color w:val="CE9178"/>
                <w:lang w:val="en-US"/>
              </w:rPr>
              <w:t>'201'</w:t>
            </w:r>
            <w:r>
              <w:rPr>
                <w:color w:val="D4D4D4"/>
                <w:lang w:val="en-US"/>
              </w:rPr>
              <w:t>:</w:t>
            </w:r>
          </w:p>
          <w:p w14:paraId="67C82B2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052BF021" w14:textId="77777777" w:rsidR="003946C1" w:rsidRDefault="003946C1" w:rsidP="00303D85">
            <w:pPr>
              <w:pStyle w:val="PL"/>
              <w:rPr>
                <w:color w:val="D4D4D4"/>
                <w:lang w:val="en-US"/>
              </w:rPr>
            </w:pPr>
            <w:r>
              <w:rPr>
                <w:color w:val="D4D4D4"/>
                <w:lang w:val="en-US"/>
              </w:rPr>
              <w:t>          </w:t>
            </w:r>
            <w:r>
              <w:rPr>
                <w:lang w:val="en-US"/>
              </w:rPr>
              <w:t>headers</w:t>
            </w:r>
            <w:r>
              <w:rPr>
                <w:color w:val="D4D4D4"/>
                <w:lang w:val="en-US"/>
              </w:rPr>
              <w:t>:</w:t>
            </w:r>
          </w:p>
          <w:p w14:paraId="01A7D29F" w14:textId="77777777" w:rsidR="003946C1" w:rsidRDefault="003946C1" w:rsidP="00303D85">
            <w:pPr>
              <w:pStyle w:val="PL"/>
              <w:rPr>
                <w:color w:val="D4D4D4"/>
                <w:lang w:val="en-US"/>
              </w:rPr>
            </w:pPr>
            <w:r>
              <w:rPr>
                <w:color w:val="D4D4D4"/>
                <w:lang w:val="en-US"/>
              </w:rPr>
              <w:t>            </w:t>
            </w:r>
            <w:r>
              <w:rPr>
                <w:lang w:val="en-US"/>
              </w:rPr>
              <w:t>Location</w:t>
            </w:r>
            <w:r>
              <w:rPr>
                <w:color w:val="D4D4D4"/>
                <w:lang w:val="en-US"/>
              </w:rPr>
              <w:t>:</w:t>
            </w:r>
          </w:p>
          <w:p w14:paraId="1E47CCD2"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43894A77"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4FA82B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1975B9F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46B1802" w14:textId="77777777" w:rsidR="003946C1" w:rsidRDefault="003946C1" w:rsidP="00303D85">
            <w:pPr>
              <w:pStyle w:val="PL"/>
              <w:rPr>
                <w:color w:val="D4D4D4"/>
                <w:lang w:val="en-US"/>
              </w:rPr>
            </w:pPr>
            <w:r>
              <w:rPr>
                <w:color w:val="D4D4D4"/>
                <w:lang w:val="en-US"/>
              </w:rPr>
              <w:t>    </w:t>
            </w:r>
            <w:r>
              <w:rPr>
                <w:lang w:val="en-US"/>
              </w:rPr>
              <w:t>get</w:t>
            </w:r>
            <w:r>
              <w:rPr>
                <w:color w:val="D4D4D4"/>
                <w:lang w:val="en-US"/>
              </w:rPr>
              <w:t>:</w:t>
            </w:r>
          </w:p>
          <w:p w14:paraId="2B84ED2E"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258BB922"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7C4A0266"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3E4AF3F9" w14:textId="77777777" w:rsidR="003946C1" w:rsidRDefault="003946C1" w:rsidP="00303D85">
            <w:pPr>
              <w:pStyle w:val="PL"/>
              <w:rPr>
                <w:color w:val="D4D4D4"/>
                <w:lang w:val="fr-FR"/>
              </w:rPr>
            </w:pPr>
            <w:r>
              <w:rPr>
                <w:color w:val="D4D4D4"/>
                <w:lang w:val="fr-FR"/>
              </w:rPr>
              <w:t>        </w:t>
            </w:r>
            <w:r>
              <w:rPr>
                <w:color w:val="CE9178"/>
                <w:lang w:val="fr-FR"/>
              </w:rPr>
              <w:t>'200'</w:t>
            </w:r>
            <w:r>
              <w:rPr>
                <w:color w:val="D4D4D4"/>
                <w:lang w:val="fr-FR"/>
              </w:rPr>
              <w:t>:</w:t>
            </w:r>
          </w:p>
          <w:p w14:paraId="5C7E671B"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784653DE" w14:textId="77777777" w:rsidR="003946C1" w:rsidRDefault="003946C1" w:rsidP="00303D85">
            <w:pPr>
              <w:pStyle w:val="PL"/>
              <w:rPr>
                <w:color w:val="D4D4D4"/>
                <w:lang w:val="fr-FR"/>
              </w:rPr>
            </w:pPr>
            <w:r>
              <w:rPr>
                <w:color w:val="D4D4D4"/>
                <w:lang w:val="fr-FR"/>
              </w:rPr>
              <w:t>          </w:t>
            </w:r>
            <w:r>
              <w:rPr>
                <w:lang w:val="fr-FR"/>
              </w:rPr>
              <w:t>content</w:t>
            </w:r>
            <w:r>
              <w:rPr>
                <w:color w:val="D4D4D4"/>
                <w:lang w:val="fr-FR"/>
              </w:rPr>
              <w:t>:</w:t>
            </w:r>
          </w:p>
          <w:p w14:paraId="3D0C5C6B" w14:textId="77777777" w:rsidR="003946C1" w:rsidRDefault="003946C1" w:rsidP="00303D85">
            <w:pPr>
              <w:pStyle w:val="PL"/>
              <w:rPr>
                <w:color w:val="D4D4D4"/>
                <w:lang w:val="en-US"/>
              </w:rPr>
            </w:pPr>
            <w:r>
              <w:rPr>
                <w:color w:val="D4D4D4"/>
                <w:lang w:val="fr-FR"/>
              </w:rPr>
              <w:t>            </w:t>
            </w:r>
            <w:r>
              <w:rPr>
                <w:lang w:val="en-US"/>
              </w:rPr>
              <w:t>application/json</w:t>
            </w:r>
            <w:r>
              <w:rPr>
                <w:color w:val="D4D4D4"/>
                <w:lang w:val="en-US"/>
              </w:rPr>
              <w:t>:</w:t>
            </w:r>
          </w:p>
          <w:p w14:paraId="1E423696"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6D34D76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F3986FB"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7CFC13F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D95C656" w14:textId="77777777" w:rsidR="003946C1" w:rsidRDefault="003946C1" w:rsidP="00303D85">
            <w:pPr>
              <w:pStyle w:val="PL"/>
              <w:rPr>
                <w:color w:val="D4D4D4"/>
                <w:lang w:val="en-US"/>
              </w:rPr>
            </w:pPr>
            <w:r>
              <w:rPr>
                <w:color w:val="D4D4D4"/>
                <w:lang w:val="en-US"/>
              </w:rPr>
              <w:t>    </w:t>
            </w:r>
            <w:r>
              <w:rPr>
                <w:lang w:val="en-US"/>
              </w:rPr>
              <w:t>put</w:t>
            </w:r>
            <w:r>
              <w:rPr>
                <w:color w:val="D4D4D4"/>
                <w:lang w:val="en-US"/>
              </w:rPr>
              <w:t>:</w:t>
            </w:r>
          </w:p>
          <w:p w14:paraId="25E6BDA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2006F64E"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4623D61E"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7DA172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4B8618F"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836B9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6CC4368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3E6BF63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ED15F7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149318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7FFCD556"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1913C4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5BC24955"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47841E0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14F82" w14:textId="77777777" w:rsidR="003946C1" w:rsidRDefault="003946C1" w:rsidP="00303D85">
            <w:pPr>
              <w:pStyle w:val="PL"/>
              <w:rPr>
                <w:color w:val="D4D4D4"/>
                <w:lang w:val="en-US"/>
              </w:rPr>
            </w:pPr>
            <w:r>
              <w:rPr>
                <w:color w:val="D4D4D4"/>
                <w:lang w:val="en-US"/>
              </w:rPr>
              <w:t>    </w:t>
            </w:r>
            <w:r>
              <w:rPr>
                <w:lang w:val="en-US"/>
              </w:rPr>
              <w:t>patch</w:t>
            </w:r>
            <w:r>
              <w:rPr>
                <w:color w:val="D4D4D4"/>
                <w:lang w:val="en-US"/>
              </w:rPr>
              <w:t>:</w:t>
            </w:r>
          </w:p>
          <w:p w14:paraId="25D3FAF4"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504F3C7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0AD00C5C"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A76D872"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C5A820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673A2C1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DBB46F3" w14:textId="77777777" w:rsidR="003946C1" w:rsidRDefault="003946C1" w:rsidP="00303D85">
            <w:pPr>
              <w:pStyle w:val="PL"/>
              <w:rPr>
                <w:color w:val="D4D4D4"/>
                <w:lang w:val="en-US"/>
              </w:rPr>
            </w:pPr>
            <w:r>
              <w:rPr>
                <w:color w:val="D4D4D4"/>
                <w:lang w:val="en-US"/>
              </w:rPr>
              <w:t>          </w:t>
            </w:r>
            <w:r>
              <w:rPr>
                <w:lang w:val="en-US"/>
              </w:rPr>
              <w:t>application/merge-patch+json</w:t>
            </w:r>
            <w:r>
              <w:rPr>
                <w:color w:val="D4D4D4"/>
                <w:lang w:val="en-US"/>
              </w:rPr>
              <w:t>:</w:t>
            </w:r>
          </w:p>
          <w:p w14:paraId="549DC021"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2E08263"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9F6E5FC" w14:textId="77777777" w:rsidR="003946C1" w:rsidRDefault="003946C1" w:rsidP="00303D85">
            <w:pPr>
              <w:pStyle w:val="PL"/>
              <w:rPr>
                <w:color w:val="D4D4D4"/>
                <w:lang w:val="en-US"/>
              </w:rPr>
            </w:pPr>
            <w:r>
              <w:rPr>
                <w:color w:val="D4D4D4"/>
                <w:lang w:val="en-US"/>
              </w:rPr>
              <w:t>          </w:t>
            </w:r>
            <w:r>
              <w:rPr>
                <w:lang w:val="en-US"/>
              </w:rPr>
              <w:t>application/json-patch+json</w:t>
            </w:r>
            <w:r>
              <w:rPr>
                <w:color w:val="D4D4D4"/>
                <w:lang w:val="en-US"/>
              </w:rPr>
              <w:t>:</w:t>
            </w:r>
          </w:p>
          <w:p w14:paraId="4FE1BC1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1FA1D32"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33EC249"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B02A0E" w14:textId="77777777" w:rsidR="003946C1" w:rsidRDefault="003946C1" w:rsidP="00303D85">
            <w:pPr>
              <w:pStyle w:val="PL"/>
              <w:rPr>
                <w:color w:val="D4D4D4"/>
                <w:lang w:val="en-US"/>
              </w:rPr>
            </w:pPr>
            <w:r>
              <w:rPr>
                <w:color w:val="D4D4D4"/>
                <w:lang w:val="en-US"/>
              </w:rPr>
              <w:t>        </w:t>
            </w:r>
            <w:r>
              <w:rPr>
                <w:color w:val="CE9178"/>
                <w:lang w:val="en-US"/>
              </w:rPr>
              <w:t>'200'</w:t>
            </w:r>
            <w:r>
              <w:rPr>
                <w:color w:val="D4D4D4"/>
                <w:lang w:val="en-US"/>
              </w:rPr>
              <w:t>:</w:t>
            </w:r>
          </w:p>
          <w:p w14:paraId="264A5C7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0DCAF57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E387A3A"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17B5D74B"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36111204"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7ECFF04"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6A0014F1"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304F40" w14:textId="77777777" w:rsidR="003946C1" w:rsidRDefault="003946C1" w:rsidP="00303D85">
            <w:pPr>
              <w:pStyle w:val="PL"/>
              <w:rPr>
                <w:color w:val="D4D4D4"/>
                <w:lang w:val="en-US"/>
              </w:rPr>
            </w:pPr>
            <w:r>
              <w:rPr>
                <w:color w:val="D4D4D4"/>
                <w:lang w:val="en-US"/>
              </w:rPr>
              <w:t>    </w:t>
            </w:r>
            <w:r>
              <w:rPr>
                <w:lang w:val="en-US"/>
              </w:rPr>
              <w:t>delete</w:t>
            </w:r>
            <w:r>
              <w:rPr>
                <w:color w:val="D4D4D4"/>
                <w:lang w:val="en-US"/>
              </w:rPr>
              <w:t>:</w:t>
            </w:r>
          </w:p>
          <w:p w14:paraId="785CFAB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20B9F6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2EF8A7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2A9EB7DE"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600769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7AD19E58"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56B497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936E4A0" w14:textId="77777777" w:rsidR="003946C1" w:rsidRDefault="003946C1" w:rsidP="00303D85">
            <w:pPr>
              <w:pStyle w:val="PL"/>
              <w:rPr>
                <w:color w:val="D4D4D4"/>
                <w:lang w:val="en-US"/>
              </w:rPr>
            </w:pPr>
            <w:r>
              <w:rPr>
                <w:color w:val="D4D4D4"/>
                <w:lang w:val="en-US"/>
              </w:rPr>
              <w:t>          </w:t>
            </w:r>
          </w:p>
          <w:p w14:paraId="79EDBEAA"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30B87938"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300F1DC1"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EF548BC"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2F4230C"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5AF1598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78046588"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BB81C46"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1218BA9"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7B141"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3F57E2CE"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9A4CAA9"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31FF765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306C6D68"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AADFB48"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0F8DE475" w14:textId="77777777" w:rsidR="003946C1" w:rsidRDefault="003946C1" w:rsidP="00303D85">
            <w:pPr>
              <w:pStyle w:val="PL"/>
              <w:rPr>
                <w:color w:val="D4D4D4"/>
                <w:lang w:val="en-US"/>
              </w:rPr>
            </w:pPr>
            <w:r>
              <w:rPr>
                <w:color w:val="D4D4D4"/>
                <w:lang w:val="en-US"/>
              </w:rPr>
              <w:t>          </w:t>
            </w:r>
            <w:r>
              <w:rPr>
                <w:lang w:val="en-US"/>
              </w:rPr>
              <w:t>application/x-www-form-urlencoded</w:t>
            </w:r>
            <w:r>
              <w:rPr>
                <w:color w:val="D4D4D4"/>
                <w:lang w:val="en-US"/>
              </w:rPr>
              <w:t>:</w:t>
            </w:r>
          </w:p>
          <w:p w14:paraId="5182142D"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064CDA9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4D6B91D3" w14:textId="77777777" w:rsidR="003946C1" w:rsidRDefault="003946C1" w:rsidP="00303D85">
            <w:pPr>
              <w:pStyle w:val="PL"/>
              <w:rPr>
                <w:color w:val="D4D4D4"/>
                <w:lang w:val="en-US"/>
              </w:rPr>
            </w:pPr>
            <w:r>
              <w:rPr>
                <w:color w:val="D4D4D4"/>
                <w:lang w:val="en-US"/>
              </w:rPr>
              <w:t>                </w:t>
            </w:r>
            <w:r>
              <w:rPr>
                <w:lang w:val="en-US"/>
              </w:rPr>
              <w:t>pattern</w:t>
            </w:r>
            <w:r>
              <w:rPr>
                <w:color w:val="D4D4D4"/>
                <w:lang w:val="en-US"/>
              </w:rPr>
              <w:t>: </w:t>
            </w:r>
          </w:p>
          <w:p w14:paraId="32C62ED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7800744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479B723" w14:textId="77777777" w:rsidR="003946C1" w:rsidRDefault="003946C1" w:rsidP="00303D85">
            <w:pPr>
              <w:pStyle w:val="PL"/>
              <w:rPr>
                <w:color w:val="D4D4D4"/>
                <w:lang w:val="en-US"/>
              </w:rPr>
            </w:pPr>
            <w:r>
              <w:rPr>
                <w:color w:val="D4D4D4"/>
                <w:lang w:val="en-US"/>
              </w:rPr>
              <w:t>                </w:t>
            </w:r>
            <w:r>
              <w:rPr>
                <w:lang w:val="en-US"/>
              </w:rPr>
              <w:t>value</w:t>
            </w:r>
            <w:r>
              <w:rPr>
                <w:color w:val="D4D4D4"/>
                <w:lang w:val="en-US"/>
              </w:rPr>
              <w:t>:</w:t>
            </w:r>
          </w:p>
          <w:p w14:paraId="0C73908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487D85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74B1BE"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21D38544" w14:textId="77777777" w:rsidR="003946C1" w:rsidRDefault="003946C1" w:rsidP="00303D85">
            <w:pPr>
              <w:pStyle w:val="PL"/>
              <w:rPr>
                <w:color w:val="D4D4D4"/>
                <w:lang w:val="fr-FR"/>
              </w:rPr>
            </w:pPr>
            <w:r>
              <w:rPr>
                <w:color w:val="D4D4D4"/>
                <w:lang w:val="fr-FR"/>
              </w:rPr>
              <w:t>        </w:t>
            </w:r>
            <w:r>
              <w:rPr>
                <w:color w:val="CE9178"/>
                <w:lang w:val="fr-FR"/>
              </w:rPr>
              <w:t>'200'</w:t>
            </w:r>
            <w:r>
              <w:rPr>
                <w:color w:val="D4D4D4"/>
                <w:lang w:val="fr-FR"/>
              </w:rPr>
              <w:t>:</w:t>
            </w:r>
          </w:p>
          <w:p w14:paraId="4AAC40DE"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4D416335" w14:textId="77777777" w:rsidR="003946C1" w:rsidRDefault="003946C1" w:rsidP="00303D85">
            <w:pPr>
              <w:pStyle w:val="PL"/>
              <w:rPr>
                <w:color w:val="D4D4D4"/>
                <w:lang w:val="fr-FR"/>
              </w:rPr>
            </w:pPr>
            <w:r>
              <w:rPr>
                <w:lang w:val="fr-FR"/>
              </w:rPr>
              <w:t>components</w:t>
            </w:r>
            <w:r>
              <w:rPr>
                <w:color w:val="D4D4D4"/>
                <w:lang w:val="fr-FR"/>
              </w:rPr>
              <w:t>:</w:t>
            </w:r>
          </w:p>
          <w:p w14:paraId="6087CAEF" w14:textId="77777777" w:rsidR="003946C1" w:rsidRDefault="003946C1" w:rsidP="00303D85">
            <w:pPr>
              <w:pStyle w:val="PL"/>
              <w:rPr>
                <w:color w:val="D4D4D4"/>
                <w:lang w:val="en-US"/>
              </w:rPr>
            </w:pPr>
            <w:r>
              <w:rPr>
                <w:color w:val="D4D4D4"/>
                <w:lang w:val="fr-FR"/>
              </w:rPr>
              <w:t>  </w:t>
            </w:r>
            <w:r>
              <w:rPr>
                <w:lang w:val="en-US"/>
              </w:rPr>
              <w:t>schemas</w:t>
            </w:r>
            <w:r>
              <w:rPr>
                <w:color w:val="D4D4D4"/>
                <w:lang w:val="en-US"/>
              </w:rPr>
              <w:t>:</w:t>
            </w:r>
          </w:p>
          <w:p w14:paraId="54811521"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771478D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76BBDF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2B64B1FC"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DCAD6B5" w14:textId="77777777" w:rsidR="003946C1" w:rsidRDefault="003946C1" w:rsidP="00303D85">
            <w:pPr>
              <w:pStyle w:val="PL"/>
              <w:rPr>
                <w:color w:val="D4D4D4"/>
                <w:lang w:val="en-US"/>
              </w:rPr>
            </w:pPr>
            <w:r>
              <w:rPr>
                <w:color w:val="D4D4D4"/>
                <w:lang w:val="en-US"/>
              </w:rPr>
              <w:t>        </w:t>
            </w:r>
            <w:r>
              <w:rPr>
                <w:lang w:val="en-US"/>
              </w:rPr>
              <w:t>pull</w:t>
            </w:r>
            <w:r>
              <w:rPr>
                <w:color w:val="D4D4D4"/>
                <w:lang w:val="en-US"/>
              </w:rPr>
              <w:t>:</w:t>
            </w:r>
          </w:p>
          <w:p w14:paraId="599BB06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4CB204E" w14:textId="77777777" w:rsidR="003946C1" w:rsidRDefault="003946C1" w:rsidP="00303D85">
            <w:pPr>
              <w:pStyle w:val="PL"/>
              <w:rPr>
                <w:color w:val="D4D4D4"/>
                <w:lang w:val="en-US"/>
              </w:rPr>
            </w:pPr>
            <w:r>
              <w:rPr>
                <w:color w:val="D4D4D4"/>
                <w:lang w:val="en-US"/>
              </w:rPr>
              <w:t>        </w:t>
            </w:r>
            <w:r>
              <w:rPr>
                <w:lang w:val="en-US"/>
              </w:rPr>
              <w:t>protocol</w:t>
            </w:r>
            <w:r>
              <w:rPr>
                <w:color w:val="D4D4D4"/>
                <w:lang w:val="en-US"/>
              </w:rPr>
              <w:t>:</w:t>
            </w:r>
          </w:p>
          <w:p w14:paraId="3FA335B7"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84F75C7"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4B664735"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C69605" w14:textId="77777777" w:rsidR="003946C1" w:rsidRDefault="003946C1" w:rsidP="00303D85">
            <w:pPr>
              <w:pStyle w:val="PL"/>
              <w:rPr>
                <w:color w:val="D4D4D4"/>
                <w:lang w:val="en-US"/>
              </w:rPr>
            </w:pPr>
            <w:r>
              <w:rPr>
                <w:color w:val="D4D4D4"/>
                <w:lang w:val="en-US"/>
              </w:rPr>
              <w:t>    </w:t>
            </w:r>
            <w:r>
              <w:rPr>
                <w:lang w:val="en-US"/>
              </w:rPr>
              <w:t>PathRewriteRule</w:t>
            </w:r>
            <w:r>
              <w:rPr>
                <w:color w:val="D4D4D4"/>
                <w:lang w:val="en-US"/>
              </w:rPr>
              <w:t>:</w:t>
            </w:r>
          </w:p>
          <w:p w14:paraId="3676088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931B3D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32CC99DE"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6E37A8EC" w14:textId="77777777" w:rsidR="003946C1" w:rsidRDefault="003946C1" w:rsidP="00303D85">
            <w:pPr>
              <w:pStyle w:val="PL"/>
              <w:rPr>
                <w:color w:val="D4D4D4"/>
                <w:lang w:val="en-US"/>
              </w:rPr>
            </w:pPr>
            <w:r>
              <w:rPr>
                <w:color w:val="D4D4D4"/>
                <w:lang w:val="en-US"/>
              </w:rPr>
              <w:t>        - </w:t>
            </w:r>
            <w:r>
              <w:rPr>
                <w:color w:val="CE9178"/>
                <w:lang w:val="en-US"/>
              </w:rPr>
              <w:t>requestPathPattern</w:t>
            </w:r>
          </w:p>
          <w:p w14:paraId="68584651" w14:textId="77777777" w:rsidR="003946C1" w:rsidRDefault="003946C1" w:rsidP="00303D85">
            <w:pPr>
              <w:pStyle w:val="PL"/>
              <w:rPr>
                <w:color w:val="D4D4D4"/>
                <w:lang w:val="en-US"/>
              </w:rPr>
            </w:pPr>
            <w:r>
              <w:rPr>
                <w:color w:val="D4D4D4"/>
                <w:lang w:val="en-US"/>
              </w:rPr>
              <w:t>        - </w:t>
            </w:r>
            <w:r>
              <w:rPr>
                <w:color w:val="CE9178"/>
                <w:lang w:val="en-US"/>
              </w:rPr>
              <w:t>mappedPath</w:t>
            </w:r>
          </w:p>
          <w:p w14:paraId="1D8E7083"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7C7F1852" w14:textId="77777777" w:rsidR="003946C1" w:rsidRDefault="003946C1" w:rsidP="00303D85">
            <w:pPr>
              <w:pStyle w:val="PL"/>
              <w:rPr>
                <w:color w:val="D4D4D4"/>
                <w:lang w:val="en-US"/>
              </w:rPr>
            </w:pPr>
            <w:r>
              <w:rPr>
                <w:color w:val="D4D4D4"/>
                <w:lang w:val="en-US"/>
              </w:rPr>
              <w:t>        </w:t>
            </w:r>
            <w:r>
              <w:rPr>
                <w:lang w:val="en-US"/>
              </w:rPr>
              <w:t>requestPathPattern</w:t>
            </w:r>
            <w:r>
              <w:rPr>
                <w:color w:val="D4D4D4"/>
                <w:lang w:val="en-US"/>
              </w:rPr>
              <w:t>:</w:t>
            </w:r>
          </w:p>
          <w:p w14:paraId="32D4ED9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AC6233" w14:textId="77777777" w:rsidR="003946C1" w:rsidRDefault="003946C1" w:rsidP="00303D85">
            <w:pPr>
              <w:pStyle w:val="PL"/>
              <w:rPr>
                <w:color w:val="D4D4D4"/>
                <w:lang w:val="en-US"/>
              </w:rPr>
            </w:pPr>
            <w:r>
              <w:rPr>
                <w:color w:val="D4D4D4"/>
                <w:lang w:val="en-US"/>
              </w:rPr>
              <w:t>        </w:t>
            </w:r>
            <w:r>
              <w:rPr>
                <w:lang w:val="en-US"/>
              </w:rPr>
              <w:t>mappedPath</w:t>
            </w:r>
            <w:r>
              <w:rPr>
                <w:color w:val="D4D4D4"/>
                <w:lang w:val="en-US"/>
              </w:rPr>
              <w:t>:</w:t>
            </w:r>
          </w:p>
          <w:p w14:paraId="494000EA"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6FE84D" w14:textId="77777777" w:rsidR="003946C1" w:rsidRDefault="003946C1" w:rsidP="00303D85">
            <w:pPr>
              <w:pStyle w:val="PL"/>
              <w:rPr>
                <w:color w:val="D4D4D4"/>
                <w:lang w:val="en-US"/>
              </w:rPr>
            </w:pPr>
            <w:r>
              <w:rPr>
                <w:color w:val="D4D4D4"/>
                <w:lang w:val="en-US"/>
              </w:rPr>
              <w:t>    </w:t>
            </w:r>
            <w:r>
              <w:rPr>
                <w:lang w:val="en-US"/>
              </w:rPr>
              <w:t>CachingConfiguration</w:t>
            </w:r>
            <w:r>
              <w:rPr>
                <w:color w:val="D4D4D4"/>
                <w:lang w:val="en-US"/>
              </w:rPr>
              <w:t>:</w:t>
            </w:r>
          </w:p>
          <w:p w14:paraId="5B2F9C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CA315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278EB2F2"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873BE50" w14:textId="77777777" w:rsidR="003946C1" w:rsidRDefault="003946C1" w:rsidP="00303D85">
            <w:pPr>
              <w:pStyle w:val="PL"/>
              <w:rPr>
                <w:color w:val="D4D4D4"/>
                <w:lang w:val="en-US"/>
              </w:rPr>
            </w:pPr>
            <w:r>
              <w:rPr>
                <w:color w:val="D4D4D4"/>
                <w:lang w:val="en-US"/>
              </w:rPr>
              <w:t>        - </w:t>
            </w:r>
            <w:r>
              <w:rPr>
                <w:color w:val="CE9178"/>
                <w:lang w:val="en-US"/>
              </w:rPr>
              <w:t>urlPatternFilter</w:t>
            </w:r>
          </w:p>
          <w:p w14:paraId="7B58D914"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1A8CC230" w14:textId="77777777" w:rsidR="003946C1" w:rsidRDefault="003946C1" w:rsidP="00303D85">
            <w:pPr>
              <w:pStyle w:val="PL"/>
              <w:rPr>
                <w:color w:val="D4D4D4"/>
                <w:lang w:val="en-US"/>
              </w:rPr>
            </w:pPr>
            <w:r>
              <w:rPr>
                <w:color w:val="D4D4D4"/>
                <w:lang w:val="en-US"/>
              </w:rPr>
              <w:t>        </w:t>
            </w:r>
            <w:r>
              <w:rPr>
                <w:lang w:val="en-US"/>
              </w:rPr>
              <w:t>urlPatternFilter</w:t>
            </w:r>
            <w:r>
              <w:rPr>
                <w:color w:val="D4D4D4"/>
                <w:lang w:val="en-US"/>
              </w:rPr>
              <w:t>:</w:t>
            </w:r>
          </w:p>
          <w:p w14:paraId="250270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9B1E9A4" w14:textId="77777777" w:rsidR="003946C1" w:rsidRDefault="003946C1" w:rsidP="00303D85">
            <w:pPr>
              <w:pStyle w:val="PL"/>
              <w:rPr>
                <w:color w:val="D4D4D4"/>
                <w:lang w:val="en-US"/>
              </w:rPr>
            </w:pPr>
            <w:r>
              <w:rPr>
                <w:color w:val="D4D4D4"/>
                <w:lang w:val="en-US"/>
              </w:rPr>
              <w:t>        </w:t>
            </w:r>
            <w:r>
              <w:rPr>
                <w:lang w:val="en-US"/>
              </w:rPr>
              <w:t>cachingDirectives</w:t>
            </w:r>
            <w:r>
              <w:rPr>
                <w:color w:val="D4D4D4"/>
                <w:lang w:val="en-US"/>
              </w:rPr>
              <w:t>:</w:t>
            </w:r>
          </w:p>
          <w:p w14:paraId="695D1A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C916D6"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447DDA4C" w14:textId="77777777" w:rsidR="003946C1" w:rsidRDefault="003946C1" w:rsidP="00303D85">
            <w:pPr>
              <w:pStyle w:val="PL"/>
              <w:rPr>
                <w:color w:val="D4D4D4"/>
                <w:lang w:val="en-US"/>
              </w:rPr>
            </w:pPr>
            <w:r>
              <w:rPr>
                <w:color w:val="D4D4D4"/>
                <w:lang w:val="en-US"/>
              </w:rPr>
              <w:t>            - </w:t>
            </w:r>
            <w:r>
              <w:rPr>
                <w:color w:val="CE9178"/>
                <w:lang w:val="en-US"/>
              </w:rPr>
              <w:t>noCache</w:t>
            </w:r>
          </w:p>
          <w:p w14:paraId="2B2C652F"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132922A" w14:textId="77777777" w:rsidR="003946C1" w:rsidRDefault="003946C1" w:rsidP="00303D85">
            <w:pPr>
              <w:pStyle w:val="PL"/>
              <w:rPr>
                <w:color w:val="D4D4D4"/>
                <w:lang w:val="en-US"/>
              </w:rPr>
            </w:pPr>
            <w:r>
              <w:rPr>
                <w:color w:val="D4D4D4"/>
                <w:lang w:val="en-US"/>
              </w:rPr>
              <w:t>            </w:t>
            </w:r>
            <w:r>
              <w:rPr>
                <w:lang w:val="en-US"/>
              </w:rPr>
              <w:t>statusCodeFilters</w:t>
            </w:r>
            <w:r>
              <w:rPr>
                <w:color w:val="D4D4D4"/>
                <w:lang w:val="en-US"/>
              </w:rPr>
              <w:t>:</w:t>
            </w:r>
          </w:p>
          <w:p w14:paraId="6C1E4A2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10F5511"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43F4F1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BCAA829" w14:textId="77777777" w:rsidR="003946C1" w:rsidRDefault="003946C1" w:rsidP="00303D85">
            <w:pPr>
              <w:pStyle w:val="PL"/>
              <w:rPr>
                <w:color w:val="D4D4D4"/>
                <w:lang w:val="en-US"/>
              </w:rPr>
            </w:pPr>
            <w:r>
              <w:rPr>
                <w:color w:val="D4D4D4"/>
                <w:lang w:val="en-US"/>
              </w:rPr>
              <w:t>            </w:t>
            </w:r>
            <w:r>
              <w:rPr>
                <w:lang w:val="en-US"/>
              </w:rPr>
              <w:t>noCache</w:t>
            </w:r>
            <w:r>
              <w:rPr>
                <w:color w:val="D4D4D4"/>
                <w:lang w:val="en-US"/>
              </w:rPr>
              <w:t>:</w:t>
            </w:r>
          </w:p>
          <w:p w14:paraId="18A1EF3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17629494" w14:textId="77777777" w:rsidR="003946C1" w:rsidRDefault="003946C1" w:rsidP="00303D85">
            <w:pPr>
              <w:pStyle w:val="PL"/>
              <w:rPr>
                <w:color w:val="D4D4D4"/>
                <w:lang w:val="en-US"/>
              </w:rPr>
            </w:pPr>
            <w:r>
              <w:rPr>
                <w:color w:val="D4D4D4"/>
                <w:lang w:val="en-US"/>
              </w:rPr>
              <w:t>            </w:t>
            </w:r>
            <w:r>
              <w:rPr>
                <w:lang w:val="en-US"/>
              </w:rPr>
              <w:t>maxAge</w:t>
            </w:r>
            <w:r>
              <w:rPr>
                <w:color w:val="D4D4D4"/>
                <w:lang w:val="en-US"/>
              </w:rPr>
              <w:t>:</w:t>
            </w:r>
          </w:p>
          <w:p w14:paraId="3BEAC0D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7F3DD9B" w14:textId="77777777" w:rsidR="003946C1" w:rsidRDefault="003946C1" w:rsidP="00303D85">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21894852" w14:textId="77777777" w:rsidR="003946C1" w:rsidRDefault="003946C1" w:rsidP="00303D85">
            <w:pPr>
              <w:pStyle w:val="PL"/>
              <w:rPr>
                <w:color w:val="D4D4D4"/>
                <w:lang w:val="en-US"/>
              </w:rPr>
            </w:pPr>
            <w:r>
              <w:rPr>
                <w:color w:val="D4D4D4"/>
                <w:lang w:val="en-US"/>
              </w:rPr>
              <w:t>    </w:t>
            </w:r>
            <w:r>
              <w:rPr>
                <w:lang w:val="en-US"/>
              </w:rPr>
              <w:t>DistributionConfiguration</w:t>
            </w:r>
            <w:r>
              <w:rPr>
                <w:color w:val="D4D4D4"/>
                <w:lang w:val="en-US"/>
              </w:rPr>
              <w:t>:</w:t>
            </w:r>
          </w:p>
          <w:p w14:paraId="2AA830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156C01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12215605"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3EDC2E7" w14:textId="77777777" w:rsidR="003946C1" w:rsidRDefault="003946C1" w:rsidP="00303D85">
            <w:pPr>
              <w:pStyle w:val="PL"/>
              <w:rPr>
                <w:color w:val="D4D4D4"/>
                <w:lang w:val="en-US"/>
              </w:rPr>
            </w:pPr>
            <w:r>
              <w:rPr>
                <w:color w:val="D4D4D4"/>
                <w:lang w:val="en-US"/>
              </w:rPr>
              <w:t>        </w:t>
            </w:r>
            <w:r>
              <w:rPr>
                <w:lang w:val="en-US"/>
              </w:rPr>
              <w:t>contentPreparationTemplateId</w:t>
            </w:r>
            <w:r>
              <w:rPr>
                <w:color w:val="D4D4D4"/>
                <w:lang w:val="en-US"/>
              </w:rPr>
              <w:t>:</w:t>
            </w:r>
          </w:p>
          <w:p w14:paraId="735ADD86"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FF15410" w14:textId="77777777" w:rsidR="003946C1" w:rsidRDefault="003946C1" w:rsidP="00303D85">
            <w:pPr>
              <w:pStyle w:val="PL"/>
              <w:rPr>
                <w:color w:val="D4D4D4"/>
                <w:lang w:val="en-US"/>
              </w:rPr>
            </w:pPr>
            <w:r>
              <w:rPr>
                <w:color w:val="D4D4D4"/>
                <w:lang w:val="en-US"/>
              </w:rPr>
              <w:t>        </w:t>
            </w:r>
            <w:r>
              <w:rPr>
                <w:lang w:val="en-US"/>
              </w:rPr>
              <w:t>canonicalDomainName</w:t>
            </w:r>
            <w:r>
              <w:rPr>
                <w:color w:val="D4D4D4"/>
                <w:lang w:val="en-US"/>
              </w:rPr>
              <w:t>:</w:t>
            </w:r>
          </w:p>
          <w:p w14:paraId="6832E9B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43CEDB9" w14:textId="77777777" w:rsidR="003946C1" w:rsidRDefault="003946C1" w:rsidP="00303D85">
            <w:pPr>
              <w:pStyle w:val="PL"/>
              <w:rPr>
                <w:color w:val="D4D4D4"/>
                <w:lang w:val="en-US"/>
              </w:rPr>
            </w:pPr>
            <w:r>
              <w:rPr>
                <w:color w:val="D4D4D4"/>
                <w:lang w:val="en-US"/>
              </w:rPr>
              <w:t>        </w:t>
            </w:r>
            <w:r>
              <w:rPr>
                <w:lang w:val="en-US"/>
              </w:rPr>
              <w:t>domainNameAlias</w:t>
            </w:r>
            <w:r>
              <w:rPr>
                <w:color w:val="D4D4D4"/>
                <w:lang w:val="en-US"/>
              </w:rPr>
              <w:t>:</w:t>
            </w:r>
          </w:p>
          <w:p w14:paraId="30787653"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6016C3"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3955EAB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0195674" w14:textId="77777777" w:rsidR="003946C1" w:rsidRDefault="003946C1" w:rsidP="00303D85">
            <w:pPr>
              <w:pStyle w:val="PL"/>
              <w:rPr>
                <w:color w:val="D4D4D4"/>
                <w:lang w:val="en-US"/>
              </w:rPr>
            </w:pPr>
            <w:r>
              <w:rPr>
                <w:color w:val="D4D4D4"/>
                <w:lang w:val="en-US"/>
              </w:rPr>
              <w:t>        </w:t>
            </w:r>
            <w:r>
              <w:rPr>
                <w:lang w:val="en-US"/>
              </w:rPr>
              <w:t>pathRewriteRules</w:t>
            </w:r>
            <w:r>
              <w:rPr>
                <w:color w:val="D4D4D4"/>
                <w:lang w:val="en-US"/>
              </w:rPr>
              <w:t>:</w:t>
            </w:r>
          </w:p>
          <w:p w14:paraId="571664E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12AA833"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C8366A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806AC86" w14:textId="77777777" w:rsidR="003946C1" w:rsidRDefault="003946C1" w:rsidP="00303D85">
            <w:pPr>
              <w:pStyle w:val="PL"/>
              <w:rPr>
                <w:color w:val="D4D4D4"/>
                <w:lang w:val="en-US"/>
              </w:rPr>
            </w:pPr>
            <w:r>
              <w:rPr>
                <w:color w:val="D4D4D4"/>
                <w:lang w:val="en-US"/>
              </w:rPr>
              <w:t>        </w:t>
            </w:r>
            <w:r>
              <w:rPr>
                <w:lang w:val="en-US"/>
              </w:rPr>
              <w:t>cachingConfigurations</w:t>
            </w:r>
            <w:r>
              <w:rPr>
                <w:color w:val="D4D4D4"/>
                <w:lang w:val="en-US"/>
              </w:rPr>
              <w:t>:</w:t>
            </w:r>
          </w:p>
          <w:p w14:paraId="43157AE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A19C5AB"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39C0F65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AB7D49B" w14:textId="77777777" w:rsidR="003946C1" w:rsidRDefault="003946C1" w:rsidP="00303D85">
            <w:pPr>
              <w:pStyle w:val="PL"/>
              <w:rPr>
                <w:color w:val="D4D4D4"/>
                <w:lang w:val="en-US"/>
              </w:rPr>
            </w:pPr>
            <w:r>
              <w:rPr>
                <w:color w:val="D4D4D4"/>
                <w:lang w:val="en-US"/>
              </w:rPr>
              <w:t>        </w:t>
            </w:r>
            <w:r>
              <w:rPr>
                <w:lang w:val="en-US"/>
              </w:rPr>
              <w:t>geoFencing</w:t>
            </w:r>
            <w:r>
              <w:rPr>
                <w:color w:val="D4D4D4"/>
                <w:lang w:val="en-US"/>
              </w:rPr>
              <w:t>:</w:t>
            </w:r>
          </w:p>
          <w:p w14:paraId="3964061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D4A7AA5"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3D4FE10F" w14:textId="77777777" w:rsidR="003946C1" w:rsidRDefault="003946C1" w:rsidP="00303D85">
            <w:pPr>
              <w:pStyle w:val="PL"/>
              <w:rPr>
                <w:color w:val="D4D4D4"/>
                <w:lang w:val="en-US"/>
              </w:rPr>
            </w:pPr>
            <w:r>
              <w:rPr>
                <w:color w:val="D4D4D4"/>
                <w:lang w:val="en-US"/>
              </w:rPr>
              <w:t>            - </w:t>
            </w:r>
            <w:r>
              <w:rPr>
                <w:color w:val="CE9178"/>
                <w:lang w:val="en-US"/>
              </w:rPr>
              <w:t>locatorType</w:t>
            </w:r>
          </w:p>
          <w:p w14:paraId="3C79E37A" w14:textId="77777777" w:rsidR="003946C1" w:rsidRDefault="003946C1" w:rsidP="00303D85">
            <w:pPr>
              <w:pStyle w:val="PL"/>
              <w:rPr>
                <w:color w:val="D4D4D4"/>
                <w:lang w:val="en-US"/>
              </w:rPr>
            </w:pPr>
            <w:r>
              <w:rPr>
                <w:color w:val="D4D4D4"/>
                <w:lang w:val="en-US"/>
              </w:rPr>
              <w:t>            - </w:t>
            </w:r>
            <w:r>
              <w:rPr>
                <w:color w:val="CE9178"/>
                <w:lang w:val="en-US"/>
              </w:rPr>
              <w:t>locators</w:t>
            </w:r>
          </w:p>
          <w:p w14:paraId="2B188FCB"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8513BBB" w14:textId="77777777" w:rsidR="003946C1" w:rsidRDefault="003946C1" w:rsidP="00303D85">
            <w:pPr>
              <w:pStyle w:val="PL"/>
              <w:rPr>
                <w:color w:val="D4D4D4"/>
                <w:lang w:val="en-US"/>
              </w:rPr>
            </w:pPr>
            <w:r>
              <w:rPr>
                <w:color w:val="D4D4D4"/>
                <w:lang w:val="en-US"/>
              </w:rPr>
              <w:t>            </w:t>
            </w:r>
            <w:r>
              <w:rPr>
                <w:lang w:val="en-US"/>
              </w:rPr>
              <w:t>locatorType</w:t>
            </w:r>
            <w:r>
              <w:rPr>
                <w:color w:val="D4D4D4"/>
                <w:lang w:val="en-US"/>
              </w:rPr>
              <w:t>:</w:t>
            </w:r>
          </w:p>
          <w:p w14:paraId="0F6D5EB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71D8180D" w14:textId="77777777" w:rsidR="003946C1" w:rsidRDefault="003946C1" w:rsidP="00303D85">
            <w:pPr>
              <w:pStyle w:val="PL"/>
              <w:rPr>
                <w:color w:val="D4D4D4"/>
                <w:lang w:val="en-US"/>
              </w:rPr>
            </w:pPr>
            <w:r>
              <w:rPr>
                <w:color w:val="D4D4D4"/>
                <w:lang w:val="en-US"/>
              </w:rPr>
              <w:t>            </w:t>
            </w:r>
            <w:r>
              <w:rPr>
                <w:lang w:val="en-US"/>
              </w:rPr>
              <w:t>locators</w:t>
            </w:r>
            <w:r>
              <w:rPr>
                <w:color w:val="D4D4D4"/>
                <w:lang w:val="en-US"/>
              </w:rPr>
              <w:t>:</w:t>
            </w:r>
          </w:p>
          <w:p w14:paraId="0A1FAF0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C8B30CE"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 </w:t>
            </w:r>
          </w:p>
          <w:p w14:paraId="02DC39B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59DC95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2140DAA2" w14:textId="77777777" w:rsidR="003946C1" w:rsidRDefault="003946C1" w:rsidP="00303D85">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01037CA" w14:textId="77777777" w:rsidR="003946C1" w:rsidRDefault="003946C1" w:rsidP="00303D85">
            <w:pPr>
              <w:pStyle w:val="PL"/>
              <w:rPr>
                <w:color w:val="D4D4D4"/>
                <w:lang w:val="en-US"/>
              </w:rPr>
            </w:pPr>
            <w:r>
              <w:rPr>
                <w:color w:val="D4D4D4"/>
                <w:lang w:val="en-US"/>
              </w:rPr>
              <w:t>        </w:t>
            </w:r>
            <w:r>
              <w:rPr>
                <w:lang w:val="en-US"/>
              </w:rPr>
              <w:t>urlSignature</w:t>
            </w:r>
            <w:r>
              <w:rPr>
                <w:color w:val="D4D4D4"/>
                <w:lang w:val="en-US"/>
              </w:rPr>
              <w:t>:</w:t>
            </w:r>
          </w:p>
          <w:p w14:paraId="1939306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202A819"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7AF7A843" w14:textId="77777777" w:rsidR="003946C1" w:rsidRDefault="003946C1" w:rsidP="00303D85">
            <w:pPr>
              <w:pStyle w:val="PL"/>
              <w:rPr>
                <w:color w:val="D4D4D4"/>
                <w:lang w:val="en-US"/>
              </w:rPr>
            </w:pPr>
            <w:r>
              <w:rPr>
                <w:color w:val="D4D4D4"/>
                <w:lang w:val="en-US"/>
              </w:rPr>
              <w:t>            - </w:t>
            </w:r>
            <w:r>
              <w:rPr>
                <w:color w:val="CE9178"/>
                <w:lang w:val="en-US"/>
              </w:rPr>
              <w:t>urlPattern</w:t>
            </w:r>
          </w:p>
          <w:p w14:paraId="09FF02BC" w14:textId="77777777" w:rsidR="003946C1" w:rsidRDefault="003946C1" w:rsidP="00303D85">
            <w:pPr>
              <w:pStyle w:val="PL"/>
              <w:rPr>
                <w:color w:val="D4D4D4"/>
                <w:lang w:val="en-US"/>
              </w:rPr>
            </w:pPr>
            <w:r>
              <w:rPr>
                <w:color w:val="D4D4D4"/>
                <w:lang w:val="en-US"/>
              </w:rPr>
              <w:t>            - </w:t>
            </w:r>
            <w:r>
              <w:rPr>
                <w:color w:val="CE9178"/>
                <w:lang w:val="en-US"/>
              </w:rPr>
              <w:t>tokenName</w:t>
            </w:r>
          </w:p>
          <w:p w14:paraId="1718AB75" w14:textId="77777777" w:rsidR="003946C1" w:rsidRDefault="003946C1" w:rsidP="00303D85">
            <w:pPr>
              <w:pStyle w:val="PL"/>
              <w:rPr>
                <w:color w:val="D4D4D4"/>
                <w:lang w:val="en-US"/>
              </w:rPr>
            </w:pPr>
            <w:r>
              <w:rPr>
                <w:color w:val="D4D4D4"/>
                <w:lang w:val="en-US"/>
              </w:rPr>
              <w:t>            - </w:t>
            </w:r>
            <w:r>
              <w:rPr>
                <w:color w:val="CE9178"/>
                <w:lang w:val="en-US"/>
              </w:rPr>
              <w:t>passphraseName</w:t>
            </w:r>
          </w:p>
          <w:p w14:paraId="28767415" w14:textId="77777777" w:rsidR="003946C1" w:rsidRDefault="003946C1" w:rsidP="00303D85">
            <w:pPr>
              <w:pStyle w:val="PL"/>
              <w:rPr>
                <w:color w:val="D4D4D4"/>
                <w:lang w:val="en-US"/>
              </w:rPr>
            </w:pPr>
            <w:r>
              <w:rPr>
                <w:color w:val="D4D4D4"/>
                <w:lang w:val="en-US"/>
              </w:rPr>
              <w:t>            - </w:t>
            </w:r>
            <w:r>
              <w:rPr>
                <w:color w:val="CE9178"/>
                <w:lang w:val="en-US"/>
              </w:rPr>
              <w:t>passphrase</w:t>
            </w:r>
          </w:p>
          <w:p w14:paraId="63501588" w14:textId="77777777" w:rsidR="003946C1" w:rsidRDefault="003946C1" w:rsidP="00303D85">
            <w:pPr>
              <w:pStyle w:val="PL"/>
              <w:rPr>
                <w:color w:val="D4D4D4"/>
                <w:lang w:val="en-US"/>
              </w:rPr>
            </w:pPr>
            <w:r>
              <w:rPr>
                <w:color w:val="D4D4D4"/>
                <w:lang w:val="en-US"/>
              </w:rPr>
              <w:t>            - </w:t>
            </w:r>
            <w:r>
              <w:rPr>
                <w:color w:val="CE9178"/>
                <w:lang w:val="en-US"/>
              </w:rPr>
              <w:t>tokenExpiryName</w:t>
            </w:r>
          </w:p>
          <w:p w14:paraId="1256DC53" w14:textId="77777777" w:rsidR="003946C1" w:rsidRDefault="003946C1" w:rsidP="00303D85">
            <w:pPr>
              <w:pStyle w:val="PL"/>
              <w:rPr>
                <w:color w:val="D4D4D4"/>
                <w:lang w:val="en-US"/>
              </w:rPr>
            </w:pPr>
            <w:r>
              <w:rPr>
                <w:color w:val="D4D4D4"/>
                <w:lang w:val="en-US"/>
              </w:rPr>
              <w:t>            - </w:t>
            </w:r>
            <w:r>
              <w:rPr>
                <w:color w:val="CE9178"/>
                <w:lang w:val="en-US"/>
              </w:rPr>
              <w:t>useIPAddress</w:t>
            </w:r>
          </w:p>
          <w:p w14:paraId="294F0E6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58E9673A" w14:textId="77777777" w:rsidR="003946C1" w:rsidRDefault="003946C1" w:rsidP="00303D85">
            <w:pPr>
              <w:pStyle w:val="PL"/>
              <w:rPr>
                <w:color w:val="D4D4D4"/>
                <w:lang w:val="en-US"/>
              </w:rPr>
            </w:pPr>
            <w:r>
              <w:rPr>
                <w:color w:val="D4D4D4"/>
                <w:lang w:val="en-US"/>
              </w:rPr>
              <w:t>            </w:t>
            </w:r>
            <w:r>
              <w:rPr>
                <w:lang w:val="en-US"/>
              </w:rPr>
              <w:t>urlPattern</w:t>
            </w:r>
            <w:r>
              <w:rPr>
                <w:color w:val="D4D4D4"/>
                <w:lang w:val="en-US"/>
              </w:rPr>
              <w:t>:</w:t>
            </w:r>
          </w:p>
          <w:p w14:paraId="0D2A1109"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1DC4E81" w14:textId="77777777" w:rsidR="003946C1" w:rsidRDefault="003946C1" w:rsidP="00303D85">
            <w:pPr>
              <w:pStyle w:val="PL"/>
              <w:rPr>
                <w:color w:val="D4D4D4"/>
                <w:lang w:val="en-US"/>
              </w:rPr>
            </w:pPr>
            <w:r>
              <w:rPr>
                <w:color w:val="D4D4D4"/>
                <w:lang w:val="en-US"/>
              </w:rPr>
              <w:t>            </w:t>
            </w:r>
            <w:r>
              <w:rPr>
                <w:lang w:val="en-US"/>
              </w:rPr>
              <w:t>tokenName</w:t>
            </w:r>
            <w:r>
              <w:rPr>
                <w:color w:val="D4D4D4"/>
                <w:lang w:val="en-US"/>
              </w:rPr>
              <w:t>:</w:t>
            </w:r>
          </w:p>
          <w:p w14:paraId="1BBC623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5117A8E" w14:textId="77777777" w:rsidR="003946C1" w:rsidRDefault="003946C1" w:rsidP="00303D85">
            <w:pPr>
              <w:pStyle w:val="PL"/>
              <w:rPr>
                <w:color w:val="D4D4D4"/>
                <w:lang w:val="en-US"/>
              </w:rPr>
            </w:pPr>
            <w:r>
              <w:rPr>
                <w:color w:val="D4D4D4"/>
                <w:lang w:val="en-US"/>
              </w:rPr>
              <w:t>            </w:t>
            </w:r>
            <w:r>
              <w:rPr>
                <w:lang w:val="en-US"/>
              </w:rPr>
              <w:t>passphraseName</w:t>
            </w:r>
            <w:r>
              <w:rPr>
                <w:color w:val="D4D4D4"/>
                <w:lang w:val="en-US"/>
              </w:rPr>
              <w:t>:</w:t>
            </w:r>
          </w:p>
          <w:p w14:paraId="2A975C8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BC455D9" w14:textId="77777777" w:rsidR="003946C1" w:rsidRDefault="003946C1" w:rsidP="00303D85">
            <w:pPr>
              <w:pStyle w:val="PL"/>
              <w:rPr>
                <w:color w:val="D4D4D4"/>
                <w:lang w:val="en-US"/>
              </w:rPr>
            </w:pPr>
            <w:r>
              <w:rPr>
                <w:color w:val="D4D4D4"/>
                <w:lang w:val="en-US"/>
              </w:rPr>
              <w:t>            </w:t>
            </w:r>
            <w:r>
              <w:rPr>
                <w:lang w:val="en-US"/>
              </w:rPr>
              <w:t>passphrase</w:t>
            </w:r>
            <w:r>
              <w:rPr>
                <w:color w:val="D4D4D4"/>
                <w:lang w:val="en-US"/>
              </w:rPr>
              <w:t>:</w:t>
            </w:r>
          </w:p>
          <w:p w14:paraId="061E13E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AEEC6AF" w14:textId="77777777" w:rsidR="003946C1" w:rsidRDefault="003946C1" w:rsidP="00303D85">
            <w:pPr>
              <w:pStyle w:val="PL"/>
              <w:rPr>
                <w:color w:val="D4D4D4"/>
                <w:lang w:val="en-US"/>
              </w:rPr>
            </w:pPr>
            <w:r>
              <w:rPr>
                <w:color w:val="D4D4D4"/>
                <w:lang w:val="en-US"/>
              </w:rPr>
              <w:t>            </w:t>
            </w:r>
            <w:r>
              <w:rPr>
                <w:lang w:val="en-US"/>
              </w:rPr>
              <w:t>tokenExpiryName</w:t>
            </w:r>
            <w:r>
              <w:rPr>
                <w:color w:val="D4D4D4"/>
                <w:lang w:val="en-US"/>
              </w:rPr>
              <w:t>:</w:t>
            </w:r>
          </w:p>
          <w:p w14:paraId="4548F6C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2FE38C" w14:textId="77777777" w:rsidR="003946C1" w:rsidRDefault="003946C1" w:rsidP="00303D85">
            <w:pPr>
              <w:pStyle w:val="PL"/>
              <w:rPr>
                <w:color w:val="D4D4D4"/>
                <w:lang w:val="en-US"/>
              </w:rPr>
            </w:pPr>
            <w:r>
              <w:rPr>
                <w:color w:val="D4D4D4"/>
                <w:lang w:val="en-US"/>
              </w:rPr>
              <w:t>            </w:t>
            </w:r>
            <w:r>
              <w:rPr>
                <w:lang w:val="en-US"/>
              </w:rPr>
              <w:t>useIPAddress</w:t>
            </w:r>
            <w:r>
              <w:rPr>
                <w:color w:val="D4D4D4"/>
                <w:lang w:val="en-US"/>
              </w:rPr>
              <w:t>:</w:t>
            </w:r>
          </w:p>
          <w:p w14:paraId="17392EA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7BE95E2" w14:textId="77777777" w:rsidR="003946C1" w:rsidRDefault="003946C1" w:rsidP="00303D85">
            <w:pPr>
              <w:pStyle w:val="PL"/>
              <w:rPr>
                <w:color w:val="D4D4D4"/>
                <w:lang w:val="en-US"/>
              </w:rPr>
            </w:pPr>
            <w:r>
              <w:rPr>
                <w:color w:val="D4D4D4"/>
                <w:lang w:val="en-US"/>
              </w:rPr>
              <w:t>            </w:t>
            </w:r>
            <w:r>
              <w:rPr>
                <w:lang w:val="en-US"/>
              </w:rPr>
              <w:t>ipAddressName</w:t>
            </w:r>
            <w:r>
              <w:rPr>
                <w:color w:val="D4D4D4"/>
                <w:lang w:val="en-US"/>
              </w:rPr>
              <w:t>:</w:t>
            </w:r>
          </w:p>
          <w:p w14:paraId="3588A5D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4EFF6C" w14:textId="77777777" w:rsidR="003946C1" w:rsidRDefault="003946C1" w:rsidP="00303D85">
            <w:pPr>
              <w:pStyle w:val="PL"/>
              <w:rPr>
                <w:color w:val="D4D4D4"/>
                <w:lang w:val="en-US"/>
              </w:rPr>
            </w:pPr>
            <w:r>
              <w:rPr>
                <w:color w:val="D4D4D4"/>
                <w:lang w:val="en-US"/>
              </w:rPr>
              <w:t>        </w:t>
            </w:r>
            <w:r>
              <w:rPr>
                <w:lang w:val="en-US"/>
              </w:rPr>
              <w:t>certificateId</w:t>
            </w:r>
            <w:r>
              <w:rPr>
                <w:color w:val="D4D4D4"/>
                <w:lang w:val="en-US"/>
              </w:rPr>
              <w:t>:</w:t>
            </w:r>
          </w:p>
          <w:p w14:paraId="2FA9B5AA"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CAB1606" w14:textId="77777777" w:rsidR="003946C1" w:rsidRDefault="003946C1" w:rsidP="00303D85">
            <w:pPr>
              <w:pStyle w:val="PL"/>
              <w:rPr>
                <w:color w:val="D4D4D4"/>
                <w:lang w:val="en-US"/>
              </w:rPr>
            </w:pPr>
            <w:r>
              <w:rPr>
                <w:color w:val="D4D4D4"/>
                <w:lang w:val="en-US"/>
              </w:rPr>
              <w:t>        </w:t>
            </w:r>
            <w:r>
              <w:rPr>
                <w:lang w:val="en-US"/>
              </w:rPr>
              <w:t>supplementaryDistributionNetworks</w:t>
            </w:r>
            <w:r>
              <w:rPr>
                <w:color w:val="D4D4D4"/>
                <w:lang w:val="en-US"/>
              </w:rPr>
              <w:t>:</w:t>
            </w:r>
          </w:p>
          <w:p w14:paraId="5EC7172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01986"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486FE1C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736513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49D55E8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199739F5" w14:textId="77777777" w:rsidR="003946C1" w:rsidRDefault="003946C1" w:rsidP="00303D85">
            <w:pPr>
              <w:pStyle w:val="PL"/>
              <w:rPr>
                <w:color w:val="D4D4D4"/>
                <w:lang w:val="en-US"/>
              </w:rPr>
            </w:pPr>
            <w:r>
              <w:rPr>
                <w:color w:val="D4D4D4"/>
                <w:lang w:val="en-US"/>
              </w:rPr>
              <w:t>              - </w:t>
            </w:r>
            <w:r>
              <w:rPr>
                <w:color w:val="CE9178"/>
                <w:lang w:val="en-US"/>
              </w:rPr>
              <w:t>distributionNetworkType</w:t>
            </w:r>
          </w:p>
          <w:p w14:paraId="59971D3B" w14:textId="77777777" w:rsidR="003946C1" w:rsidRDefault="003946C1" w:rsidP="00303D85">
            <w:pPr>
              <w:pStyle w:val="PL"/>
              <w:rPr>
                <w:color w:val="D4D4D4"/>
                <w:lang w:val="en-US"/>
              </w:rPr>
            </w:pPr>
            <w:r>
              <w:rPr>
                <w:color w:val="D4D4D4"/>
                <w:lang w:val="en-US"/>
              </w:rPr>
              <w:t>              - </w:t>
            </w:r>
            <w:r>
              <w:rPr>
                <w:color w:val="CE9178"/>
                <w:lang w:val="en-US"/>
              </w:rPr>
              <w:t>distributionMode</w:t>
            </w:r>
          </w:p>
          <w:p w14:paraId="1549473D"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373EAABB"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A288AE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0066420D" w14:textId="77777777" w:rsidR="003946C1" w:rsidRDefault="003946C1" w:rsidP="00303D85">
            <w:pPr>
              <w:pStyle w:val="PL"/>
              <w:rPr>
                <w:color w:val="D4D4D4"/>
                <w:lang w:val="en-US"/>
              </w:rPr>
            </w:pPr>
            <w:r>
              <w:rPr>
                <w:color w:val="D4D4D4"/>
                <w:lang w:val="en-US"/>
              </w:rPr>
              <w:t>              </w:t>
            </w:r>
            <w:r>
              <w:rPr>
                <w:lang w:val="en-US"/>
              </w:rPr>
              <w:t>distributionMode</w:t>
            </w:r>
            <w:r>
              <w:rPr>
                <w:color w:val="D4D4D4"/>
                <w:lang w:val="en-US"/>
              </w:rPr>
              <w:t>:</w:t>
            </w:r>
          </w:p>
          <w:p w14:paraId="6E0096C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'#/components/schemas/DistributionMode'</w:t>
            </w:r>
          </w:p>
          <w:p w14:paraId="27A4667F" w14:textId="77777777" w:rsidR="003946C1" w:rsidRDefault="003946C1" w:rsidP="00303D85">
            <w:pPr>
              <w:pStyle w:val="PL"/>
              <w:rPr>
                <w:color w:val="D4D4D4"/>
                <w:lang w:val="en-US"/>
              </w:rPr>
            </w:pPr>
            <w:r>
              <w:rPr>
                <w:color w:val="D4D4D4"/>
                <w:lang w:val="en-US"/>
              </w:rPr>
              <w:t>    </w:t>
            </w:r>
            <w:r>
              <w:rPr>
                <w:color w:val="6A9955"/>
                <w:lang w:val="en-US"/>
              </w:rPr>
              <w:t># Schema for the resource itself</w:t>
            </w:r>
          </w:p>
          <w:p w14:paraId="68FCEC14" w14:textId="77777777" w:rsidR="003946C1" w:rsidRDefault="003946C1" w:rsidP="00303D85">
            <w:pPr>
              <w:pStyle w:val="PL"/>
              <w:rPr>
                <w:color w:val="D4D4D4"/>
                <w:lang w:val="en-US"/>
              </w:rPr>
            </w:pPr>
            <w:r>
              <w:rPr>
                <w:color w:val="D4D4D4"/>
                <w:lang w:val="en-US"/>
              </w:rPr>
              <w:t>    </w:t>
            </w:r>
            <w:r>
              <w:rPr>
                <w:lang w:val="en-US"/>
              </w:rPr>
              <w:t>ContentHostingConfiguration</w:t>
            </w:r>
            <w:r>
              <w:rPr>
                <w:color w:val="D4D4D4"/>
                <w:lang w:val="en-US"/>
              </w:rPr>
              <w:t>:</w:t>
            </w:r>
          </w:p>
          <w:p w14:paraId="49F9A238"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D107D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5626F0F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EF6109D" w14:textId="77777777" w:rsidR="003946C1" w:rsidRDefault="003946C1" w:rsidP="00303D85">
            <w:pPr>
              <w:pStyle w:val="PL"/>
              <w:rPr>
                <w:color w:val="D4D4D4"/>
                <w:lang w:val="en-US"/>
              </w:rPr>
            </w:pPr>
            <w:r>
              <w:rPr>
                <w:color w:val="D4D4D4"/>
                <w:lang w:val="en-US"/>
              </w:rPr>
              <w:t>        - </w:t>
            </w:r>
            <w:r>
              <w:rPr>
                <w:color w:val="CE9178"/>
                <w:lang w:val="en-US"/>
              </w:rPr>
              <w:t>name</w:t>
            </w:r>
          </w:p>
          <w:p w14:paraId="30E82051" w14:textId="77777777" w:rsidR="003946C1" w:rsidRDefault="003946C1" w:rsidP="00303D85">
            <w:pPr>
              <w:pStyle w:val="PL"/>
              <w:rPr>
                <w:color w:val="D4D4D4"/>
                <w:lang w:val="en-US"/>
              </w:rPr>
            </w:pPr>
            <w:r>
              <w:rPr>
                <w:color w:val="D4D4D4"/>
                <w:lang w:val="en-US"/>
              </w:rPr>
              <w:t>        - </w:t>
            </w:r>
            <w:r>
              <w:rPr>
                <w:color w:val="CE9178"/>
                <w:lang w:val="en-US"/>
              </w:rPr>
              <w:t>ingestConfiguration</w:t>
            </w:r>
          </w:p>
          <w:p w14:paraId="542C8FA0" w14:textId="77777777" w:rsidR="003946C1" w:rsidRDefault="003946C1" w:rsidP="00303D85">
            <w:pPr>
              <w:pStyle w:val="PL"/>
              <w:rPr>
                <w:color w:val="D4D4D4"/>
                <w:lang w:val="en-US"/>
              </w:rPr>
            </w:pPr>
            <w:r>
              <w:rPr>
                <w:color w:val="D4D4D4"/>
                <w:lang w:val="en-US"/>
              </w:rPr>
              <w:t>        - </w:t>
            </w:r>
            <w:r>
              <w:rPr>
                <w:color w:val="CE9178"/>
                <w:lang w:val="en-US"/>
              </w:rPr>
              <w:t>distributionConfigurations</w:t>
            </w:r>
          </w:p>
          <w:p w14:paraId="4C8EE2E9"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0A3F32A" w14:textId="77777777" w:rsidR="003946C1" w:rsidRDefault="003946C1" w:rsidP="00303D85">
            <w:pPr>
              <w:pStyle w:val="PL"/>
              <w:rPr>
                <w:color w:val="D4D4D4"/>
                <w:lang w:val="en-US"/>
              </w:rPr>
            </w:pPr>
            <w:r>
              <w:rPr>
                <w:color w:val="D4D4D4"/>
                <w:lang w:val="en-US"/>
              </w:rPr>
              <w:t>        </w:t>
            </w:r>
            <w:r>
              <w:rPr>
                <w:lang w:val="en-US"/>
              </w:rPr>
              <w:t>name</w:t>
            </w:r>
            <w:r>
              <w:rPr>
                <w:color w:val="D4D4D4"/>
                <w:lang w:val="en-US"/>
              </w:rPr>
              <w:t>:</w:t>
            </w:r>
          </w:p>
          <w:p w14:paraId="4CB4690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02DF20E" w14:textId="77777777" w:rsidR="003946C1" w:rsidRDefault="003946C1" w:rsidP="00303D85">
            <w:pPr>
              <w:pStyle w:val="PL"/>
              <w:rPr>
                <w:color w:val="D4D4D4"/>
                <w:lang w:val="en-US"/>
              </w:rPr>
            </w:pPr>
            <w:r>
              <w:rPr>
                <w:color w:val="D4D4D4"/>
                <w:lang w:val="en-US"/>
              </w:rPr>
              <w:t>        </w:t>
            </w:r>
            <w:r>
              <w:rPr>
                <w:lang w:val="en-US"/>
              </w:rPr>
              <w:t>entryPointPath</w:t>
            </w:r>
            <w:r>
              <w:rPr>
                <w:color w:val="D4D4D4"/>
                <w:lang w:val="en-US"/>
              </w:rPr>
              <w:t>:</w:t>
            </w:r>
          </w:p>
          <w:p w14:paraId="3DABEBF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078907C7"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2EFC1FF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1963ACFD" w14:textId="77777777" w:rsidR="003946C1" w:rsidRDefault="003946C1" w:rsidP="00303D85">
            <w:pPr>
              <w:pStyle w:val="PL"/>
              <w:rPr>
                <w:color w:val="D4D4D4"/>
                <w:lang w:val="en-US"/>
              </w:rPr>
            </w:pPr>
            <w:r>
              <w:rPr>
                <w:color w:val="D4D4D4"/>
                <w:lang w:val="en-US"/>
              </w:rPr>
              <w:t>        </w:t>
            </w:r>
            <w:r>
              <w:rPr>
                <w:lang w:val="en-US"/>
              </w:rPr>
              <w:t>distributionConfigurations</w:t>
            </w:r>
            <w:r>
              <w:rPr>
                <w:color w:val="D4D4D4"/>
                <w:lang w:val="en-US"/>
              </w:rPr>
              <w:t>:</w:t>
            </w:r>
          </w:p>
          <w:p w14:paraId="1FF020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A16109C"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1B880A70"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4D053564" w14:textId="77777777" w:rsidR="003946C1" w:rsidRDefault="003946C1" w:rsidP="00303D85">
            <w:pPr>
              <w:pStyle w:val="PL"/>
              <w:rPr>
                <w:color w:val="D4D4D4"/>
                <w:lang w:val="en-US"/>
              </w:rPr>
            </w:pPr>
          </w:p>
          <w:p w14:paraId="5BDE1AD6"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2B877F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29DEC148" w14:textId="77777777" w:rsidR="003946C1" w:rsidRDefault="003946C1" w:rsidP="00303D85">
            <w:pPr>
              <w:pStyle w:val="PL"/>
              <w:rPr>
                <w:color w:val="D4D4D4"/>
                <w:lang w:val="en-US"/>
              </w:rPr>
            </w:pPr>
            <w:r>
              <w:rPr>
                <w:color w:val="D4D4D4"/>
                <w:lang w:val="en-US"/>
              </w:rPr>
              <w:t>      </w:t>
            </w:r>
            <w:r>
              <w:rPr>
                <w:lang w:val="en-US"/>
              </w:rPr>
              <w:t>anyOf</w:t>
            </w:r>
            <w:r>
              <w:rPr>
                <w:color w:val="D4D4D4"/>
                <w:lang w:val="en-US"/>
              </w:rPr>
              <w:t>:</w:t>
            </w:r>
          </w:p>
          <w:p w14:paraId="61A9A186"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3A67EA0" w14:textId="77777777" w:rsidR="003946C1" w:rsidRDefault="003946C1" w:rsidP="00303D85">
            <w:pPr>
              <w:pStyle w:val="PL"/>
              <w:rPr>
                <w:color w:val="D4D4D4"/>
                <w:lang w:val="en-US"/>
              </w:rPr>
            </w:pPr>
            <w:r>
              <w:rPr>
                <w:color w:val="D4D4D4"/>
                <w:lang w:val="en-US"/>
              </w:rPr>
              <w:t>          </w:t>
            </w:r>
            <w:r>
              <w:rPr>
                <w:lang w:val="en-US"/>
              </w:rPr>
              <w:t>enum</w:t>
            </w:r>
            <w:r>
              <w:rPr>
                <w:color w:val="D4D4D4"/>
                <w:lang w:val="en-US"/>
              </w:rPr>
              <w:t>: [</w:t>
            </w:r>
            <w:r>
              <w:rPr>
                <w:color w:val="CE9178"/>
                <w:lang w:val="en-US"/>
              </w:rPr>
              <w:t>NETWORK_EMBMS</w:t>
            </w:r>
            <w:r>
              <w:rPr>
                <w:color w:val="D4D4D4"/>
                <w:lang w:val="en-US"/>
              </w:rPr>
              <w:t>]</w:t>
            </w:r>
          </w:p>
          <w:p w14:paraId="65549E02"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7A3EA36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501020E7" w14:textId="77777777" w:rsidR="003946C1" w:rsidRDefault="003946C1" w:rsidP="00303D85">
            <w:pPr>
              <w:pStyle w:val="PL"/>
              <w:rPr>
                <w:color w:val="D4D4D4"/>
                <w:lang w:val="en-US"/>
              </w:rPr>
            </w:pPr>
            <w:r>
              <w:rPr>
                <w:color w:val="CE9178"/>
                <w:lang w:val="en-US"/>
              </w:rPr>
              <w:t>            This string provides forward-compatibility with future</w:t>
            </w:r>
          </w:p>
          <w:p w14:paraId="15CB2074" w14:textId="77777777" w:rsidR="003946C1" w:rsidRDefault="003946C1" w:rsidP="00303D85">
            <w:pPr>
              <w:pStyle w:val="PL"/>
              <w:rPr>
                <w:color w:val="D4D4D4"/>
                <w:lang w:val="en-US"/>
              </w:rPr>
            </w:pPr>
            <w:r>
              <w:rPr>
                <w:color w:val="CE9178"/>
                <w:lang w:val="en-US"/>
              </w:rPr>
              <w:t>            extensions to the enumeration but is not used to encode</w:t>
            </w:r>
          </w:p>
          <w:p w14:paraId="2CA8B026" w14:textId="77777777" w:rsidR="003946C1" w:rsidRDefault="003946C1" w:rsidP="00303D85">
            <w:pPr>
              <w:pStyle w:val="PL"/>
              <w:rPr>
                <w:color w:val="D4D4D4"/>
                <w:lang w:val="en-US"/>
              </w:rPr>
            </w:pPr>
            <w:r>
              <w:rPr>
                <w:color w:val="CE9178"/>
                <w:lang w:val="en-US"/>
              </w:rPr>
              <w:t>            content defined in the present version of this API.</w:t>
            </w:r>
          </w:p>
          <w:p w14:paraId="5E7A6982" w14:textId="77777777" w:rsidR="003946C1" w:rsidRDefault="003946C1" w:rsidP="00303D85">
            <w:pPr>
              <w:pStyle w:val="PL"/>
              <w:rPr>
                <w:color w:val="D4D4D4"/>
                <w:lang w:val="en-US"/>
              </w:rPr>
            </w:pPr>
          </w:p>
          <w:p w14:paraId="192E99EA" w14:textId="77777777" w:rsidR="003946C1" w:rsidRDefault="003946C1" w:rsidP="00303D85">
            <w:pPr>
              <w:pStyle w:val="PL"/>
              <w:rPr>
                <w:color w:val="D4D4D4"/>
                <w:lang w:val="fr-FR"/>
              </w:rPr>
            </w:pPr>
            <w:r>
              <w:rPr>
                <w:color w:val="D4D4D4"/>
                <w:lang w:val="en-US"/>
              </w:rPr>
              <w:t>    </w:t>
            </w:r>
            <w:r>
              <w:rPr>
                <w:lang w:val="fr-FR"/>
              </w:rPr>
              <w:t>DistributionMode</w:t>
            </w:r>
            <w:r>
              <w:rPr>
                <w:color w:val="D4D4D4"/>
                <w:lang w:val="fr-FR"/>
              </w:rPr>
              <w:t>:</w:t>
            </w:r>
          </w:p>
          <w:p w14:paraId="2BD358E3"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6605BCC0" w14:textId="77777777" w:rsidR="003946C1" w:rsidRDefault="003946C1" w:rsidP="00303D85">
            <w:pPr>
              <w:pStyle w:val="PL"/>
              <w:rPr>
                <w:color w:val="D4D4D4"/>
                <w:lang w:val="fr-FR"/>
              </w:rPr>
            </w:pPr>
            <w:r>
              <w:rPr>
                <w:color w:val="D4D4D4"/>
                <w:lang w:val="fr-FR"/>
              </w:rPr>
              <w:t>      </w:t>
            </w:r>
            <w:r>
              <w:rPr>
                <w:lang w:val="fr-FR"/>
              </w:rPr>
              <w:t>anyOf</w:t>
            </w:r>
            <w:r>
              <w:rPr>
                <w:color w:val="D4D4D4"/>
                <w:lang w:val="fr-FR"/>
              </w:rPr>
              <w:t>:</w:t>
            </w:r>
          </w:p>
          <w:p w14:paraId="05270C1D" w14:textId="77777777" w:rsidR="003946C1" w:rsidRDefault="003946C1" w:rsidP="00303D85">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46085966" w14:textId="77777777" w:rsidR="003946C1" w:rsidRDefault="003946C1" w:rsidP="00303D85">
            <w:pPr>
              <w:pStyle w:val="PL"/>
              <w:rPr>
                <w:color w:val="D4D4D4"/>
                <w:lang w:val="fr-FR"/>
              </w:rPr>
            </w:pPr>
            <w:r>
              <w:rPr>
                <w:color w:val="D4D4D4"/>
                <w:lang w:val="fr-FR"/>
              </w:rPr>
              <w:t>          </w:t>
            </w:r>
            <w:r>
              <w:rPr>
                <w:lang w:val="fr-FR"/>
              </w:rPr>
              <w:t>enum</w:t>
            </w:r>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495A85FB" w14:textId="77777777" w:rsidR="003946C1" w:rsidRDefault="003946C1" w:rsidP="00303D85">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30D2C58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0F1841F" w14:textId="77777777" w:rsidR="003946C1" w:rsidRDefault="003946C1" w:rsidP="00303D85">
            <w:pPr>
              <w:pStyle w:val="PL"/>
              <w:rPr>
                <w:color w:val="D4D4D4"/>
                <w:lang w:val="en-US"/>
              </w:rPr>
            </w:pPr>
            <w:r>
              <w:rPr>
                <w:color w:val="CE9178"/>
                <w:lang w:val="en-US"/>
              </w:rPr>
              <w:t>            This string provides forward-compatibility with future</w:t>
            </w:r>
          </w:p>
          <w:p w14:paraId="6C666131" w14:textId="77777777" w:rsidR="003946C1" w:rsidRDefault="003946C1" w:rsidP="00303D85">
            <w:pPr>
              <w:pStyle w:val="PL"/>
              <w:rPr>
                <w:color w:val="D4D4D4"/>
                <w:lang w:val="en-US"/>
              </w:rPr>
            </w:pPr>
            <w:r>
              <w:rPr>
                <w:color w:val="CE9178"/>
                <w:lang w:val="en-US"/>
              </w:rPr>
              <w:t>            extensions to the enumeration but is not used to encode</w:t>
            </w:r>
          </w:p>
          <w:p w14:paraId="2EAB7D07" w14:textId="77777777" w:rsidR="003946C1" w:rsidRDefault="003946C1" w:rsidP="00303D85">
            <w:pPr>
              <w:pStyle w:val="PL"/>
              <w:rPr>
                <w:color w:val="D4D4D4"/>
                <w:lang w:val="en-US"/>
              </w:rPr>
            </w:pPr>
            <w:r>
              <w:rPr>
                <w:color w:val="CE9178"/>
                <w:lang w:val="en-US"/>
              </w:rPr>
              <w:t>            content defined in the present version of this API.</w:t>
            </w:r>
          </w:p>
        </w:tc>
      </w:tr>
    </w:tbl>
    <w:p w14:paraId="3CD56846" w14:textId="77777777" w:rsidR="00D20D1B" w:rsidRPr="00D20D1B" w:rsidRDefault="00D20D1B" w:rsidP="000807E1"/>
    <w:p w14:paraId="690A3D03" w14:textId="2E94ADD9" w:rsidR="002361C0" w:rsidRDefault="004A2A6D" w:rsidP="002361C0">
      <w:pPr>
        <w:pStyle w:val="Heading2"/>
      </w:pPr>
      <w:bookmarkStart w:id="2207" w:name="_Toc68899749"/>
      <w:bookmarkStart w:id="2208" w:name="_Toc71214500"/>
      <w:bookmarkStart w:id="2209" w:name="_Toc71722174"/>
      <w:bookmarkStart w:id="2210" w:name="_Toc74859226"/>
      <w:bookmarkStart w:id="2211" w:name="_Toc123800980"/>
      <w:r>
        <w:rPr>
          <w:noProof/>
        </w:rPr>
        <w:t>C</w:t>
      </w:r>
      <w:r w:rsidR="00B11A41">
        <w:rPr>
          <w:noProof/>
        </w:rPr>
        <w:t>.3.6</w:t>
      </w:r>
      <w:r w:rsidR="00B11A41">
        <w:rPr>
          <w:noProof/>
        </w:rPr>
        <w:tab/>
      </w:r>
      <w:r w:rsidR="002361C0">
        <w:rPr>
          <w:noProof/>
        </w:rPr>
        <w:t>M1_</w:t>
      </w:r>
      <w:r w:rsidR="00B11A41" w:rsidRPr="00586B6B">
        <w:t>ConsumptionReportingProvisioning API</w:t>
      </w:r>
      <w:bookmarkEnd w:id="2207"/>
      <w:bookmarkEnd w:id="2208"/>
      <w:bookmarkEnd w:id="2209"/>
      <w:bookmarkEnd w:id="2210"/>
      <w:bookmarkEnd w:id="2211"/>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212"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B75F9C0" w:rsidR="002361C0" w:rsidRPr="00C522DE" w:rsidRDefault="002361C0">
            <w:pPr>
              <w:pStyle w:val="PL"/>
              <w:rPr>
                <w:color w:val="D4D4D4"/>
              </w:rPr>
            </w:pPr>
            <w:r w:rsidRPr="00C522DE">
              <w:rPr>
                <w:color w:val="D4D4D4"/>
              </w:rPr>
              <w:t>  </w:t>
            </w:r>
            <w:r w:rsidRPr="00C522DE">
              <w:t>version</w:t>
            </w:r>
            <w:r w:rsidRPr="00C522DE">
              <w:rPr>
                <w:color w:val="D4D4D4"/>
              </w:rPr>
              <w:t>: </w:t>
            </w:r>
            <w:r w:rsidR="000A3C60">
              <w:rPr>
                <w:color w:val="B5CEA8"/>
              </w:rPr>
              <w:t>2</w:t>
            </w:r>
            <w:r w:rsidRPr="00C522DE">
              <w:rPr>
                <w:color w:val="B5CEA8"/>
              </w:rPr>
              <w:t>.</w:t>
            </w:r>
            <w:r w:rsidR="000A3C60">
              <w:rPr>
                <w:color w:val="B5CEA8"/>
              </w:rPr>
              <w:t>0</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7FB1C4F"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A3C60">
              <w:rPr>
                <w:color w:val="CE9178"/>
              </w:rPr>
              <w:t>2</w:t>
            </w:r>
            <w:r w:rsidR="002050D5">
              <w:rPr>
                <w:color w:val="CE9178"/>
              </w:rPr>
              <w:t>.0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DE81B47" w14:textId="77777777" w:rsidR="0048465D" w:rsidRDefault="0048465D" w:rsidP="0048465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2212"/>
    </w:tbl>
    <w:p w14:paraId="71344549" w14:textId="77777777" w:rsidR="002361C0" w:rsidRPr="000807E1" w:rsidRDefault="002361C0" w:rsidP="000807E1"/>
    <w:p w14:paraId="77840CEA" w14:textId="1109BB40" w:rsidR="00B11A41" w:rsidRDefault="004A2A6D" w:rsidP="00B11A41">
      <w:pPr>
        <w:pStyle w:val="Heading2"/>
      </w:pPr>
      <w:bookmarkStart w:id="2213" w:name="_Toc68899750"/>
      <w:bookmarkStart w:id="2214" w:name="_Toc71214501"/>
      <w:bookmarkStart w:id="2215" w:name="_Toc71722175"/>
      <w:bookmarkStart w:id="2216" w:name="_Toc74859227"/>
      <w:bookmarkStart w:id="2217" w:name="_Toc123800981"/>
      <w:r>
        <w:rPr>
          <w:noProof/>
        </w:rPr>
        <w:t>C</w:t>
      </w:r>
      <w:r w:rsidR="00B11A41">
        <w:rPr>
          <w:noProof/>
        </w:rPr>
        <w:t>.3.7</w:t>
      </w:r>
      <w:r w:rsidR="00B11A41">
        <w:rPr>
          <w:noProof/>
        </w:rPr>
        <w:tab/>
      </w:r>
      <w:r w:rsidR="002361C0">
        <w:rPr>
          <w:noProof/>
        </w:rPr>
        <w:t>M1_</w:t>
      </w:r>
      <w:r w:rsidR="00B11A41" w:rsidRPr="00586B6B">
        <w:t>MetricsReportingProvisioning API</w:t>
      </w:r>
      <w:bookmarkEnd w:id="2213"/>
      <w:bookmarkEnd w:id="2214"/>
      <w:bookmarkEnd w:id="2215"/>
      <w:bookmarkEnd w:id="2216"/>
      <w:bookmarkEnd w:id="2217"/>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218"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4779C935" w:rsidR="002361C0" w:rsidRPr="00C522DE" w:rsidRDefault="002361C0">
            <w:pPr>
              <w:pStyle w:val="PL"/>
              <w:rPr>
                <w:color w:val="D4D4D4"/>
              </w:rPr>
            </w:pPr>
            <w:r w:rsidRPr="00C522DE">
              <w:rPr>
                <w:color w:val="D4D4D4"/>
              </w:rPr>
              <w:t>  </w:t>
            </w:r>
            <w:r w:rsidRPr="00C522DE">
              <w:t>version</w:t>
            </w:r>
            <w:r w:rsidRPr="00C522DE">
              <w:rPr>
                <w:color w:val="D4D4D4"/>
              </w:rPr>
              <w:t>: </w:t>
            </w:r>
            <w:r w:rsidR="0048465D">
              <w:rPr>
                <w:color w:val="B5CEA8"/>
              </w:rPr>
              <w:t>2</w:t>
            </w:r>
            <w:r w:rsidRPr="00C522DE">
              <w:rPr>
                <w:color w:val="B5CEA8"/>
              </w:rPr>
              <w:t>.0.0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689E4362"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2628CD2C"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48465D">
              <w:rPr>
                <w:color w:val="CE9178"/>
              </w:rPr>
              <w:t>2</w:t>
            </w:r>
            <w:r w:rsidR="002050D5">
              <w:rPr>
                <w:color w:val="CE9178"/>
              </w:rPr>
              <w:t>.0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AE016A7" w14:textId="77777777" w:rsidR="00690CB7" w:rsidRDefault="00690CB7" w:rsidP="00690CB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18"/>
    </w:tbl>
    <w:p w14:paraId="208D5B9D" w14:textId="77777777" w:rsidR="002361C0" w:rsidRPr="002361C0" w:rsidRDefault="002361C0" w:rsidP="000807E1"/>
    <w:p w14:paraId="1FF05709" w14:textId="64D0A62E" w:rsidR="00B11A41" w:rsidRDefault="004A2A6D" w:rsidP="00B11A41">
      <w:pPr>
        <w:pStyle w:val="Heading2"/>
      </w:pPr>
      <w:bookmarkStart w:id="2219" w:name="_Toc68899751"/>
      <w:bookmarkStart w:id="2220" w:name="_Toc71214502"/>
      <w:bookmarkStart w:id="2221" w:name="_Toc71722176"/>
      <w:bookmarkStart w:id="2222" w:name="_Toc74859228"/>
      <w:bookmarkStart w:id="2223" w:name="_Toc123800982"/>
      <w:r>
        <w:rPr>
          <w:noProof/>
        </w:rPr>
        <w:t>C</w:t>
      </w:r>
      <w:r w:rsidR="00B11A41">
        <w:rPr>
          <w:noProof/>
        </w:rPr>
        <w:t>.3.8</w:t>
      </w:r>
      <w:r w:rsidR="00B11A41">
        <w:rPr>
          <w:noProof/>
        </w:rPr>
        <w:tab/>
      </w:r>
      <w:r w:rsidR="002361C0">
        <w:rPr>
          <w:noProof/>
        </w:rPr>
        <w:t>M1_</w:t>
      </w:r>
      <w:r w:rsidR="00B11A41" w:rsidRPr="00586B6B">
        <w:t>PolicyTemplatesProvisioning API</w:t>
      </w:r>
      <w:bookmarkEnd w:id="2219"/>
      <w:bookmarkEnd w:id="2220"/>
      <w:bookmarkEnd w:id="2221"/>
      <w:bookmarkEnd w:id="2222"/>
      <w:bookmarkEnd w:id="2223"/>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2224"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0653DF70" w:rsidR="002361C0" w:rsidRPr="00C522DE" w:rsidRDefault="002361C0">
            <w:pPr>
              <w:pStyle w:val="PL"/>
              <w:rPr>
                <w:color w:val="D4D4D4"/>
              </w:rPr>
            </w:pPr>
            <w:r w:rsidRPr="00C522DE">
              <w:rPr>
                <w:color w:val="D4D4D4"/>
              </w:rPr>
              <w:t>  </w:t>
            </w:r>
            <w:r w:rsidRPr="00C522DE">
              <w:t>version</w:t>
            </w:r>
            <w:r w:rsidRPr="00C522DE">
              <w:rPr>
                <w:color w:val="D4D4D4"/>
              </w:rPr>
              <w:t>: </w:t>
            </w:r>
            <w:r w:rsidR="00690CB7">
              <w:rPr>
                <w:color w:val="B5CEA8"/>
              </w:rPr>
              <w:t>2</w:t>
            </w:r>
            <w:r w:rsidRPr="00C522DE">
              <w:rPr>
                <w:color w:val="B5CEA8"/>
              </w:rPr>
              <w:t>.0.0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5BE2F5FC"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5AAF85FB"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90CB7">
              <w:rPr>
                <w:color w:val="CE9178"/>
              </w:rPr>
              <w:t>2</w:t>
            </w:r>
            <w:r w:rsidR="002050D5">
              <w:rPr>
                <w:color w:val="CE9178"/>
              </w:rPr>
              <w:t>.0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6FF06F1" w14:textId="77777777" w:rsidR="00D47F2D" w:rsidRDefault="00D47F2D" w:rsidP="00D47F2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1AB3D42A" w:rsidR="002361C0" w:rsidRPr="00C522DE" w:rsidRDefault="002361C0">
            <w:pPr>
              <w:pStyle w:val="PL"/>
              <w:rPr>
                <w:color w:val="D4D4D4"/>
              </w:rPr>
            </w:pPr>
            <w:r w:rsidRPr="00C522DE">
              <w:rPr>
                <w:color w:val="D4D4D4"/>
              </w:rPr>
              <w:t>        - </w:t>
            </w:r>
            <w:r w:rsidR="00D47F2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FDF0AE6" w:rsidR="002361C0" w:rsidRPr="00C522DE" w:rsidRDefault="002361C0">
            <w:pPr>
              <w:pStyle w:val="PL"/>
              <w:rPr>
                <w:color w:val="D4D4D4"/>
              </w:rPr>
            </w:pPr>
            <w:r w:rsidRPr="00C522DE">
              <w:rPr>
                <w:color w:val="D4D4D4"/>
              </w:rPr>
              <w:t>        </w:t>
            </w:r>
            <w:r w:rsidR="00BA2021">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2224"/>
    </w:tbl>
    <w:p w14:paraId="291C2116" w14:textId="77777777" w:rsidR="00A7422F" w:rsidRDefault="00A7422F" w:rsidP="00A7422F"/>
    <w:p w14:paraId="34E2BEDB" w14:textId="6BBCEF0D" w:rsidR="00EB474B" w:rsidRDefault="00EB474B" w:rsidP="005D6CAE">
      <w:pPr>
        <w:pStyle w:val="Heading2"/>
      </w:pPr>
      <w:bookmarkStart w:id="2225" w:name="_Toc123800983"/>
      <w:r w:rsidRPr="00A7422F">
        <w:rPr>
          <w:noProof/>
        </w:rPr>
        <w:t>C.3.9</w:t>
      </w:r>
      <w:r w:rsidRPr="00A7422F">
        <w:rPr>
          <w:noProof/>
        </w:rPr>
        <w:tab/>
        <w:t>M1_EdgeResourcesProvisioning API</w:t>
      </w:r>
      <w:bookmarkEnd w:id="2225"/>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2226" w:name="_MCCTEMPBM_CRPT71130711___5"/>
            <w:bookmarkStart w:id="2227"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2AB209E0"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sidR="00BA2021">
              <w:rPr>
                <w:rFonts w:cs="Courier New"/>
                <w:color w:val="B5CEA8"/>
                <w:szCs w:val="16"/>
                <w:lang w:val="en-US"/>
              </w:rPr>
              <w:t>1</w:t>
            </w:r>
            <w:r w:rsidRPr="00460EB5">
              <w:rPr>
                <w:rFonts w:cs="Courier New"/>
                <w:color w:val="B5CEA8"/>
                <w:szCs w:val="16"/>
                <w:lang w:val="en-US"/>
              </w:rPr>
              <w:t>.0</w:t>
            </w:r>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 202</w:t>
            </w:r>
            <w:r>
              <w:rPr>
                <w:rFonts w:cs="Courier New"/>
                <w:color w:val="CE9178"/>
                <w:szCs w:val="16"/>
                <w:lang w:val="en-US"/>
              </w:rPr>
              <w:t>2</w:t>
            </w:r>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0B3194A5"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sidR="00BA2021">
              <w:rPr>
                <w:rFonts w:cs="Courier New"/>
                <w:color w:val="CE9178"/>
                <w:szCs w:val="16"/>
                <w:lang w:val="en-US"/>
              </w:rPr>
              <w:t>2</w:t>
            </w:r>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BD5D5E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057BE5E0"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7D2E65AA"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77FF19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108DAEC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677ECE1"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1C7379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32ADBE5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E6B881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0E51941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AAAB168"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3164E3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75EE7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5494C1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7F86BBE"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04A0E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426797C" w14:textId="77777777" w:rsidR="008131CE" w:rsidRPr="007426F9" w:rsidRDefault="008131CE" w:rsidP="008131CE">
            <w:pPr>
              <w:pStyle w:val="PL"/>
              <w:rPr>
                <w:rFonts w:cs="Courier New"/>
                <w:color w:val="D4D4D4"/>
                <w:szCs w:val="16"/>
                <w:lang w:val="en-US"/>
              </w:rPr>
            </w:pPr>
            <w:r>
              <w:rPr>
                <w:rFonts w:cs="Courier New"/>
                <w:color w:val="D4D4D4"/>
                <w:szCs w:val="16"/>
                <w:lang w:val="en-US"/>
              </w:rPr>
              <w:t>             </w:t>
            </w:r>
            <w: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30F478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C393E0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'TS26512_CommonData.yaml#/components/schemas/Url'</w:t>
            </w:r>
          </w:p>
          <w:p w14:paraId="2B0D36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4EE1A64"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2D772E8B"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5041578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75C77F0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16117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04BFCEC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4D6BB68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38472EE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DDF08D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0621CE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1EFBC8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3C383C6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5E107B9" w14:textId="77777777" w:rsidR="008131CE" w:rsidRDefault="008131CE" w:rsidP="008131CE">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32EFF80" w14:textId="66304C03" w:rsidR="00EB474B" w:rsidRPr="00460EB5" w:rsidRDefault="00EB474B" w:rsidP="008131CE">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4680DBD" w14:textId="77777777" w:rsidR="000B214C" w:rsidRDefault="000B214C" w:rsidP="000B214C">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ADDABC2" w14:textId="77777777" w:rsidR="00C27CF6" w:rsidRDefault="00C27CF6" w:rsidP="00C27CF6">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40E63A1B"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sidR="00040FB3">
              <w:rPr>
                <w:rFonts w:cs="Courier New"/>
                <w:color w:val="CE9178"/>
                <w:szCs w:val="16"/>
                <w:lang w:val="en-US"/>
              </w:rPr>
              <w:t>TS26512_CommonData.yaml</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C6DA1E6" w14:textId="77777777" w:rsidR="007B05B4" w:rsidRDefault="007B05B4" w:rsidP="007B05B4">
            <w:pPr>
              <w:pStyle w:val="PL"/>
              <w:rPr>
                <w:rFonts w:cs="Courier New"/>
                <w:color w:val="D4D4D4"/>
                <w:szCs w:val="16"/>
                <w:lang w:val="en-US"/>
              </w:rPr>
            </w:pPr>
            <w:bookmarkStart w:id="2228" w:name="_MCCTEMPBM_CRPT71130712___7"/>
            <w:bookmarkEnd w:id="2226"/>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2229" w:name="_MCCTEMPBM_CRPT71130713___5"/>
            <w:bookmarkEnd w:id="2228"/>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2230" w:name="_MCCTEMPBM_CRPT71130714___7"/>
            <w:bookmarkEnd w:id="2229"/>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4FE9FDCA"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007B05B4"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bookmarkEnd w:id="2230"/>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1915764" w14:textId="77777777" w:rsidR="005650F0" w:rsidRDefault="005650F0" w:rsidP="00565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2227"/>
    </w:tbl>
    <w:p w14:paraId="1859B280" w14:textId="77777777" w:rsidR="004E7CAC" w:rsidRDefault="004E7CAC" w:rsidP="004E7CAC"/>
    <w:p w14:paraId="5A9A2951" w14:textId="646BD866" w:rsidR="008F5E2F" w:rsidRPr="00714272" w:rsidRDefault="008F5E2F" w:rsidP="008F5E2F">
      <w:pPr>
        <w:pStyle w:val="Heading2"/>
      </w:pPr>
      <w:bookmarkStart w:id="2231" w:name="_Toc123800984"/>
      <w:r w:rsidRPr="00714272">
        <w:t>C.3.</w:t>
      </w:r>
      <w:r>
        <w:t>10</w:t>
      </w:r>
      <w:r w:rsidRPr="00714272">
        <w:tab/>
        <w:t>M1_EventDataProcessingProvisioning API</w:t>
      </w:r>
      <w:bookmarkEnd w:id="2231"/>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08202F3F" w:rsidR="008F5E2F" w:rsidRDefault="008F5E2F" w:rsidP="00427D39">
            <w:pPr>
              <w:pStyle w:val="PL"/>
            </w:pPr>
            <w:r>
              <w:t xml:space="preserve">  version: </w:t>
            </w:r>
            <w:r w:rsidR="005650F0">
              <w:t>2</w:t>
            </w:r>
            <w:r>
              <w:t>.0.0</w:t>
            </w:r>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77777777" w:rsidR="008F5E2F" w:rsidRDefault="008F5E2F" w:rsidP="00427D39">
            <w:pPr>
              <w:pStyle w:val="PL"/>
            </w:pPr>
            <w:r>
              <w:t xml:space="preserve">    © 2022,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55C14B4B" w:rsidR="008F5E2F" w:rsidRDefault="008F5E2F" w:rsidP="00427D39">
            <w:pPr>
              <w:pStyle w:val="PL"/>
            </w:pPr>
            <w:r>
              <w:t xml:space="preserve">  description: 'TS 26.512 V17.</w:t>
            </w:r>
            <w:r w:rsidR="005650F0">
              <w:t>2</w:t>
            </w:r>
            <w:r>
              <w:t>.0;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77777777" w:rsidR="008F5E2F" w:rsidRDefault="008F5E2F" w:rsidP="00427D39">
            <w:pPr>
              <w:pStyle w:val="PL"/>
            </w:pPr>
            <w:r>
              <w:t xml:space="preserve">                $ref: 'TS26512_CommonData.yaml#/components/schemas/Url'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7783F180" w14:textId="77777777" w:rsidR="00421E39" w:rsidRDefault="00421E39" w:rsidP="00421E3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2232" w:name="_Toc68899752"/>
      <w:bookmarkStart w:id="2233" w:name="_Toc71214503"/>
      <w:bookmarkStart w:id="2234" w:name="_Toc71722177"/>
      <w:bookmarkStart w:id="2235" w:name="_Toc74859229"/>
      <w:bookmarkStart w:id="2236" w:name="_Toc28013569"/>
      <w:bookmarkStart w:id="2237" w:name="_Toc36040407"/>
      <w:bookmarkStart w:id="2238" w:name="_Toc123800985"/>
      <w:r>
        <w:t>C</w:t>
      </w:r>
      <w:r w:rsidR="00B11A41">
        <w:t>.4</w:t>
      </w:r>
      <w:r w:rsidR="00B11A41">
        <w:tab/>
        <w:t>OpenAPI representation of the M5 APIs</w:t>
      </w:r>
      <w:bookmarkEnd w:id="2232"/>
      <w:bookmarkEnd w:id="2233"/>
      <w:bookmarkEnd w:id="2234"/>
      <w:bookmarkEnd w:id="2235"/>
      <w:bookmarkEnd w:id="2238"/>
    </w:p>
    <w:p w14:paraId="74BD3B86" w14:textId="1E395652" w:rsidR="00B11A41" w:rsidRDefault="004A2A6D" w:rsidP="00B11A41">
      <w:pPr>
        <w:pStyle w:val="Heading2"/>
        <w:rPr>
          <w:noProof/>
        </w:rPr>
      </w:pPr>
      <w:bookmarkStart w:id="2239" w:name="_Toc68899753"/>
      <w:bookmarkStart w:id="2240" w:name="_Toc71214504"/>
      <w:bookmarkStart w:id="2241" w:name="_Toc71722178"/>
      <w:bookmarkStart w:id="2242" w:name="_Toc74859230"/>
      <w:bookmarkStart w:id="2243" w:name="_Toc123800986"/>
      <w:r>
        <w:t>C</w:t>
      </w:r>
      <w:r w:rsidR="00B11A41">
        <w:t>.4.1</w:t>
      </w:r>
      <w:r w:rsidR="00B11A41">
        <w:tab/>
      </w:r>
      <w:r w:rsidR="002361C0">
        <w:t>M5_</w:t>
      </w:r>
      <w:r w:rsidR="00B11A41">
        <w:rPr>
          <w:noProof/>
        </w:rPr>
        <w:t>ServiceAccessInformation API</w:t>
      </w:r>
      <w:bookmarkEnd w:id="2236"/>
      <w:bookmarkEnd w:id="2237"/>
      <w:bookmarkEnd w:id="2239"/>
      <w:bookmarkEnd w:id="2240"/>
      <w:bookmarkEnd w:id="2241"/>
      <w:bookmarkEnd w:id="2242"/>
      <w:bookmarkEnd w:id="2243"/>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2244"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3725A0E"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w:t>
            </w:r>
            <w:r w:rsidR="0014108B">
              <w:rPr>
                <w:color w:val="B5CEA8"/>
              </w:rPr>
              <w:t>1</w:t>
            </w:r>
            <w:r w:rsidRPr="00C522DE">
              <w:rPr>
                <w:color w:val="B5CEA8"/>
              </w:rPr>
              <w:t>.0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2428254E" w:rsidR="002361C0" w:rsidRPr="00C522DE" w:rsidRDefault="002361C0">
            <w:pPr>
              <w:pStyle w:val="PL"/>
              <w:rPr>
                <w:color w:val="D4D4D4"/>
              </w:rPr>
            </w:pPr>
            <w:r w:rsidRPr="00C522DE">
              <w:rPr>
                <w:color w:val="CE9178"/>
              </w:rPr>
              <w:t>    </w:t>
            </w:r>
            <w:r w:rsidR="002050D5" w:rsidRPr="002050D5">
              <w:rPr>
                <w:i/>
                <w:iCs/>
                <w:color w:val="CE9178"/>
              </w:rPr>
              <w:t xml:space="preserve">© </w:t>
            </w:r>
            <w:r w:rsidR="00EB474B" w:rsidRPr="00C522DE">
              <w:rPr>
                <w:color w:val="CE9178"/>
              </w:rPr>
              <w:t>202</w:t>
            </w:r>
            <w:r w:rsidR="00EB474B">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04F5B4D0"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r w:rsidR="0014108B">
              <w:rPr>
                <w:color w:val="CE9178"/>
              </w:rPr>
              <w:t>2</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24E046E" w14:textId="77777777" w:rsidR="00A84A86" w:rsidRDefault="00A84A86" w:rsidP="00A84A86">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4A09CDA3" w14:textId="77777777" w:rsidR="00A22080" w:rsidRDefault="00A22080" w:rsidP="00A22080">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61264E6D" w:rsidR="002361C0" w:rsidRPr="00C522DE" w:rsidRDefault="002361C0">
            <w:pPr>
              <w:pStyle w:val="PL"/>
              <w:rPr>
                <w:color w:val="D4D4D4"/>
              </w:rPr>
            </w:pPr>
            <w:r w:rsidRPr="00C522DE">
              <w:rPr>
                <w:color w:val="D4D4D4"/>
              </w:rPr>
              <w:t>        </w:t>
            </w:r>
            <w:r w:rsidR="00A22080">
              <w:t>s</w:t>
            </w:r>
            <w:r w:rsidRPr="00C522DE">
              <w:t>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F7DD8E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33F1558A"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'TS26512_CommonData.yaml#/components/schemas/Url'</w:t>
            </w:r>
          </w:p>
          <w:p w14:paraId="1E431819" w14:textId="159B94A6" w:rsidR="002361C0" w:rsidRPr="00C522DE" w:rsidRDefault="002361C0">
            <w:pPr>
              <w:pStyle w:val="PL"/>
              <w:rPr>
                <w:color w:val="D4D4D4"/>
              </w:rPr>
            </w:pPr>
            <w:r w:rsidRPr="00C522DE">
              <w:rPr>
                <w:color w:val="D4D4D4"/>
              </w:rPr>
              <w:t>        </w:t>
            </w:r>
            <w:r w:rsidR="00A22080">
              <w:t>c</w:t>
            </w:r>
            <w:r w:rsidRPr="00C522DE">
              <w:t>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0CA2711C" w:rsidR="002361C0" w:rsidRPr="00C522DE" w:rsidRDefault="002361C0">
            <w:pPr>
              <w:pStyle w:val="PL"/>
              <w:rPr>
                <w:color w:val="D4D4D4"/>
              </w:rPr>
            </w:pPr>
            <w:r w:rsidRPr="00C522DE">
              <w:rPr>
                <w:color w:val="D4D4D4"/>
              </w:rPr>
              <w:t>        </w:t>
            </w:r>
            <w:r w:rsidR="00A22080">
              <w:t>d</w:t>
            </w:r>
            <w:r w:rsidRPr="00C522DE">
              <w:t>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4ED9F99E" w:rsidR="002361C0" w:rsidRPr="00C522DE" w:rsidRDefault="002361C0">
            <w:pPr>
              <w:pStyle w:val="PL"/>
              <w:rPr>
                <w:color w:val="D4D4D4"/>
              </w:rPr>
            </w:pPr>
            <w:r w:rsidRPr="00C522DE">
              <w:rPr>
                <w:color w:val="D4D4D4"/>
              </w:rPr>
              <w:t>        </w:t>
            </w:r>
            <w:r w:rsidR="00A22080">
              <w:t>c</w:t>
            </w:r>
            <w:r w:rsidRPr="00C522DE">
              <w:t>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1B49EFF4" w:rsidR="002361C0" w:rsidRPr="00C522DE" w:rsidRDefault="002361C0">
            <w:pPr>
              <w:pStyle w:val="PL"/>
              <w:rPr>
                <w:color w:val="D4D4D4"/>
              </w:rPr>
            </w:pPr>
            <w:r w:rsidRPr="00C522DE">
              <w:rPr>
                <w:color w:val="D4D4D4"/>
              </w:rPr>
              <w:t>        </w:t>
            </w:r>
            <w:r w:rsidR="00A22080">
              <w:t>n</w:t>
            </w:r>
            <w:r w:rsidRPr="00C522DE">
              <w:t>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63652DE5" w14:textId="77777777"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1B3F0FDF" w14:textId="7E87170A" w:rsidR="00EB474B" w:rsidRPr="00D84F2C" w:rsidRDefault="00EB474B" w:rsidP="00EB474B">
            <w:pPr>
              <w:spacing w:after="0" w:line="0" w:lineRule="atLeast"/>
              <w:rPr>
                <w:rFonts w:ascii="Courier New" w:hAnsi="Courier New" w:cs="Courier New"/>
                <w:color w:val="D4D4D4"/>
                <w:sz w:val="16"/>
                <w:szCs w:val="16"/>
                <w:lang w:val="en-US"/>
              </w:rPr>
            </w:pPr>
            <w:bookmarkStart w:id="2245" w:name="_MCCTEMPBM_CRPT71130717___7"/>
            <w:bookmarkEnd w:id="2244"/>
            <w:r>
              <w:rPr>
                <w:rFonts w:ascii="Courier New" w:hAnsi="Courier New" w:cs="Courier New"/>
                <w:color w:val="569CD6"/>
                <w:sz w:val="16"/>
                <w:szCs w:val="16"/>
                <w:lang w:val="en-US"/>
              </w:rPr>
              <w:t xml:space="preserve">        </w:t>
            </w:r>
            <w:r w:rsidR="00A22080">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bookmarkEnd w:id="2245"/>
          <w:p w14:paraId="7EE85635" w14:textId="3F73E669" w:rsidR="00EB474B" w:rsidRDefault="00EB474B" w:rsidP="00EB474B">
            <w:pPr>
              <w:pStyle w:val="PL"/>
              <w:rPr>
                <w:rFonts w:cs="Courier New"/>
                <w:color w:val="CE9178"/>
                <w:szCs w:val="16"/>
                <w:lang w:val="en-US"/>
              </w:rPr>
            </w:pPr>
          </w:p>
          <w:p w14:paraId="4976624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5DA41E5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7C2D01C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5AA8AD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5A9CEF4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5195930C"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72371C0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473B559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A4F774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659F5DB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2DDC2D66" w14:textId="77777777" w:rsidR="00143D3A" w:rsidRDefault="00143D3A" w:rsidP="00143D3A">
            <w:pPr>
              <w:spacing w:after="0" w:line="0" w:lineRule="atLeast"/>
              <w:rPr>
                <w:rFonts w:ascii="Courier New" w:hAnsi="Courier New" w:cs="Courier New"/>
                <w:color w:val="D4D4D4"/>
                <w:sz w:val="16"/>
                <w:szCs w:val="16"/>
                <w:lang w:val="en-US"/>
              </w:rPr>
            </w:pPr>
          </w:p>
          <w:p w14:paraId="72C660B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3F7860C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0826BE7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5164B55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1F8D9E9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170A452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000C90E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7D201202"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525FCEF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4094958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1F3A33AB"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6DCDAC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1C0B0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4852F7C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31F8A8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2B78035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625367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5DA1B468" w14:textId="4CA7317F" w:rsidR="00143D3A" w:rsidRPr="00C522DE" w:rsidRDefault="00143D3A" w:rsidP="00143D3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2246" w:name="_Toc68899754"/>
      <w:bookmarkStart w:id="2247" w:name="_Toc71214505"/>
      <w:bookmarkStart w:id="2248" w:name="_Toc71722179"/>
      <w:bookmarkStart w:id="2249" w:name="_Toc74859231"/>
      <w:bookmarkStart w:id="2250" w:name="_Toc123800987"/>
      <w:r>
        <w:t>C</w:t>
      </w:r>
      <w:r w:rsidR="00B11A41">
        <w:t>.4.2</w:t>
      </w:r>
      <w:r w:rsidR="00B11A41">
        <w:tab/>
      </w:r>
      <w:r w:rsidR="00A33477">
        <w:t>M5_</w:t>
      </w:r>
      <w:r w:rsidR="00B11A41">
        <w:rPr>
          <w:noProof/>
        </w:rPr>
        <w:t>ConsumptionReporting API</w:t>
      </w:r>
      <w:bookmarkEnd w:id="2246"/>
      <w:bookmarkEnd w:id="2247"/>
      <w:bookmarkEnd w:id="2248"/>
      <w:bookmarkEnd w:id="2249"/>
      <w:bookmarkEnd w:id="2250"/>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251"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51"/>
    </w:tbl>
    <w:p w14:paraId="292C06EE" w14:textId="77777777" w:rsidR="002361C0" w:rsidRPr="000807E1" w:rsidRDefault="002361C0" w:rsidP="000807E1"/>
    <w:p w14:paraId="403F1301" w14:textId="202AE41F" w:rsidR="00B11A41" w:rsidRDefault="004A2A6D" w:rsidP="00B11A41">
      <w:pPr>
        <w:pStyle w:val="Heading2"/>
        <w:rPr>
          <w:noProof/>
        </w:rPr>
      </w:pPr>
      <w:bookmarkStart w:id="2252" w:name="_Toc68899755"/>
      <w:bookmarkStart w:id="2253" w:name="_Toc71214506"/>
      <w:bookmarkStart w:id="2254" w:name="_Toc71722180"/>
      <w:bookmarkStart w:id="2255" w:name="_Toc74859232"/>
      <w:bookmarkStart w:id="2256"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2252"/>
      <w:bookmarkEnd w:id="2253"/>
      <w:bookmarkEnd w:id="2254"/>
      <w:bookmarkEnd w:id="2255"/>
      <w:bookmarkEnd w:id="2256"/>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257"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257"/>
    </w:tbl>
    <w:p w14:paraId="2953B483" w14:textId="77777777" w:rsidR="002361C0" w:rsidRPr="000807E1" w:rsidRDefault="002361C0" w:rsidP="000807E1"/>
    <w:p w14:paraId="4EC8F178" w14:textId="3E169582" w:rsidR="00B11A41" w:rsidRDefault="004A2A6D" w:rsidP="00B11A41">
      <w:pPr>
        <w:pStyle w:val="Heading2"/>
        <w:rPr>
          <w:noProof/>
        </w:rPr>
      </w:pPr>
      <w:bookmarkStart w:id="2258" w:name="_Toc68899756"/>
      <w:bookmarkStart w:id="2259" w:name="_Toc71214507"/>
      <w:bookmarkStart w:id="2260" w:name="_Toc71722181"/>
      <w:bookmarkStart w:id="2261" w:name="_Toc74859233"/>
      <w:bookmarkStart w:id="2262" w:name="_Toc123800989"/>
      <w:r>
        <w:t>C</w:t>
      </w:r>
      <w:r w:rsidR="00B11A41">
        <w:t>.4.4</w:t>
      </w:r>
      <w:r w:rsidR="00B11A41">
        <w:tab/>
      </w:r>
      <w:r w:rsidR="00A33477">
        <w:t>M5_</w:t>
      </w:r>
      <w:r w:rsidR="00B11A41">
        <w:rPr>
          <w:noProof/>
        </w:rPr>
        <w:t>DynamicPolicies API</w:t>
      </w:r>
      <w:bookmarkEnd w:id="2258"/>
      <w:bookmarkEnd w:id="2259"/>
      <w:bookmarkEnd w:id="2260"/>
      <w:bookmarkEnd w:id="2261"/>
      <w:bookmarkEnd w:id="2262"/>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2263"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B05AA3F" w:rsidR="00730EF7" w:rsidRPr="00C522DE" w:rsidRDefault="00730EF7">
            <w:pPr>
              <w:pStyle w:val="PL"/>
              <w:rPr>
                <w:color w:val="D4D4D4"/>
              </w:rPr>
            </w:pPr>
            <w:r w:rsidRPr="00C522DE">
              <w:rPr>
                <w:color w:val="D4D4D4"/>
              </w:rPr>
              <w:t>  </w:t>
            </w:r>
            <w:r w:rsidRPr="00C522DE">
              <w:t>version</w:t>
            </w:r>
            <w:r w:rsidRPr="00C522DE">
              <w:rPr>
                <w:color w:val="D4D4D4"/>
              </w:rPr>
              <w:t>: </w:t>
            </w:r>
            <w:r w:rsidR="00012866">
              <w:rPr>
                <w:color w:val="B5CEA8"/>
              </w:rPr>
              <w:t>2</w:t>
            </w:r>
            <w:r w:rsidRPr="00C522DE">
              <w:rPr>
                <w:color w:val="B5CEA8"/>
              </w:rPr>
              <w:t>.0.0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00C45C95"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236133D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12866">
              <w:rPr>
                <w:color w:val="CE9178"/>
              </w:rPr>
              <w:t>2</w:t>
            </w:r>
            <w:r w:rsidR="002050D5">
              <w:rPr>
                <w:color w:val="CE9178"/>
              </w:rPr>
              <w:t>.0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5223D076" w14:textId="77777777" w:rsidR="00803775" w:rsidRDefault="00803775" w:rsidP="00803775">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2827EAD8" w:rsidR="00730EF7" w:rsidRPr="00C522DE" w:rsidRDefault="00730EF7">
            <w:pPr>
              <w:pStyle w:val="PL"/>
              <w:rPr>
                <w:color w:val="D4D4D4"/>
              </w:rPr>
            </w:pPr>
            <w:r w:rsidRPr="00C522DE">
              <w:rPr>
                <w:color w:val="D4D4D4"/>
              </w:rPr>
              <w:t>        - </w:t>
            </w:r>
            <w:r w:rsidRPr="00C522DE">
              <w:rPr>
                <w:color w:val="CE9178"/>
              </w:rPr>
              <w:t>serviceDataFlowDescription</w:t>
            </w:r>
            <w:r w:rsidR="00803775">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2263"/>
    </w:tbl>
    <w:p w14:paraId="6DD938C8" w14:textId="77777777" w:rsidR="00730EF7" w:rsidRPr="000807E1" w:rsidRDefault="00730EF7" w:rsidP="000807E1"/>
    <w:p w14:paraId="0DE455D9" w14:textId="5D4A289B" w:rsidR="00B11A41" w:rsidRDefault="004A2A6D" w:rsidP="00B11A41">
      <w:pPr>
        <w:pStyle w:val="Heading2"/>
        <w:rPr>
          <w:noProof/>
        </w:rPr>
      </w:pPr>
      <w:bookmarkStart w:id="2264" w:name="_Toc68899757"/>
      <w:bookmarkStart w:id="2265" w:name="_Toc71214508"/>
      <w:bookmarkStart w:id="2266" w:name="_Toc71722182"/>
      <w:bookmarkStart w:id="2267" w:name="_Toc74859234"/>
      <w:bookmarkStart w:id="2268" w:name="_Toc123800990"/>
      <w:r>
        <w:t>C</w:t>
      </w:r>
      <w:r w:rsidR="00B11A41">
        <w:t>.4.5</w:t>
      </w:r>
      <w:r w:rsidR="00B11A41">
        <w:tab/>
      </w:r>
      <w:r w:rsidR="00730EF7">
        <w:t>M5_</w:t>
      </w:r>
      <w:r w:rsidR="00B11A41">
        <w:rPr>
          <w:noProof/>
        </w:rPr>
        <w:t>NetworkAssistance API</w:t>
      </w:r>
      <w:bookmarkEnd w:id="2264"/>
      <w:bookmarkEnd w:id="2265"/>
      <w:bookmarkEnd w:id="2266"/>
      <w:bookmarkEnd w:id="2267"/>
      <w:bookmarkEnd w:id="2268"/>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2269"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630E89CF" w:rsidR="00730EF7" w:rsidRPr="00C522DE" w:rsidRDefault="00730EF7">
            <w:pPr>
              <w:pStyle w:val="PL"/>
              <w:rPr>
                <w:color w:val="D4D4D4"/>
              </w:rPr>
            </w:pPr>
            <w:r w:rsidRPr="00C522DE">
              <w:rPr>
                <w:color w:val="D4D4D4"/>
              </w:rPr>
              <w:t>  </w:t>
            </w:r>
            <w:r w:rsidRPr="00C522DE">
              <w:t>version</w:t>
            </w:r>
            <w:r w:rsidRPr="00C522DE">
              <w:rPr>
                <w:color w:val="D4D4D4"/>
              </w:rPr>
              <w:t>: </w:t>
            </w:r>
            <w:r w:rsidR="00803775">
              <w:rPr>
                <w:color w:val="B5CEA8"/>
              </w:rPr>
              <w:t>2</w:t>
            </w:r>
            <w:r w:rsidRPr="00C522DE">
              <w:rPr>
                <w:color w:val="B5CEA8"/>
              </w:rPr>
              <w:t>.0.0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4CA4080"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3FC9A7B6"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w:t>
            </w:r>
            <w:r w:rsidR="00803775">
              <w:rPr>
                <w:color w:val="CE9178"/>
              </w:rPr>
              <w:t>2</w:t>
            </w:r>
            <w:r w:rsidR="002050D5">
              <w:rPr>
                <w:color w:val="CE9178"/>
              </w:rPr>
              <w:t>.0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3633BEF8" w:rsidR="00730EF7" w:rsidRPr="00C522DE" w:rsidRDefault="00730EF7">
            <w:pPr>
              <w:pStyle w:val="PL"/>
              <w:rPr>
                <w:color w:val="D4D4D4"/>
              </w:rPr>
            </w:pPr>
            <w:r w:rsidRPr="00C522DE">
              <w:rPr>
                <w:color w:val="D4D4D4"/>
              </w:rPr>
              <w:t>  </w:t>
            </w:r>
            <w:r w:rsidRPr="00C522DE">
              <w:t>/network-assistance/{naSessionId}/boost</w:t>
            </w:r>
            <w:r w:rsidR="00C97489">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019F02E8" w14:textId="77777777" w:rsidR="00D16A3A" w:rsidRDefault="00D16A3A" w:rsidP="00D16A3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bookmarkEnd w:id="2269"/>
    </w:tbl>
    <w:p w14:paraId="55F1FEC6" w14:textId="77777777" w:rsidR="009C47C5" w:rsidRDefault="009C47C5" w:rsidP="000807E1"/>
    <w:p w14:paraId="70C08B6E" w14:textId="77777777" w:rsidR="00230651" w:rsidRDefault="00E209FF" w:rsidP="00230651">
      <w:r>
        <w:br w:type="page"/>
      </w:r>
      <w:bookmarkStart w:id="2270" w:name="_Toc74917358"/>
    </w:p>
    <w:p w14:paraId="459BEE85" w14:textId="29D879AC" w:rsidR="00E209FF" w:rsidRDefault="00E209FF" w:rsidP="001A2F1A">
      <w:pPr>
        <w:pStyle w:val="Heading1"/>
      </w:pPr>
      <w:bookmarkStart w:id="2271" w:name="_Toc123800991"/>
      <w:r>
        <w:t>C.5</w:t>
      </w:r>
      <w:r>
        <w:tab/>
        <w:t xml:space="preserve">OpenAPI representation of </w:t>
      </w:r>
      <w:bookmarkEnd w:id="2270"/>
      <w:r>
        <w:t>data reporting records</w:t>
      </w:r>
      <w:bookmarkEnd w:id="2271"/>
    </w:p>
    <w:p w14:paraId="0A1A35EB" w14:textId="77777777" w:rsidR="00E209FF" w:rsidRDefault="00E209FF" w:rsidP="001A2F1A">
      <w:pPr>
        <w:pStyle w:val="Heading2"/>
      </w:pPr>
      <w:bookmarkStart w:id="2272" w:name="_Toc123800992"/>
      <w:r>
        <w:t>C.5.1</w:t>
      </w:r>
      <w:r>
        <w:tab/>
        <w:t>R4 data reporting records</w:t>
      </w:r>
      <w:bookmarkEnd w:id="2272"/>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7777777" w:rsidR="00E209FF" w:rsidRDefault="00E209FF" w:rsidP="00422148">
            <w:pPr>
              <w:pStyle w:val="PL"/>
            </w:pPr>
            <w:r>
              <w:t xml:space="preserve">  version: 1.0.0</w:t>
            </w:r>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77777777" w:rsidR="00E209FF" w:rsidRDefault="00E209FF" w:rsidP="00422148">
            <w:pPr>
              <w:pStyle w:val="PL"/>
            </w:pPr>
            <w:r>
              <w:t xml:space="preserve">    © 2022,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77777777" w:rsidR="00E209FF" w:rsidRDefault="00E209FF" w:rsidP="00422148">
            <w:pPr>
              <w:pStyle w:val="PL"/>
            </w:pPr>
            <w:r>
              <w:t xml:space="preserve">  description: 'TS 26.512 V17.1.0;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7777777" w:rsidR="00E209FF" w:rsidRDefault="00E209FF" w:rsidP="00422148">
            <w:pPr>
              <w:pStyle w:val="PL"/>
            </w:pPr>
            <w:r>
              <w:t xml:space="preserve">                  $ref: 'TS26512_CommonData.yaml#/components/schemas/Url'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t xml:space="preserve">                  type: string</w:t>
            </w:r>
          </w:p>
          <w:p w14:paraId="22E09E3E" w14:textId="77777777" w:rsidR="00E209FF" w:rsidRDefault="00E209FF" w:rsidP="00422148">
            <w:pPr>
              <w:pStyle w:val="PL"/>
            </w:pPr>
            <w:r>
              <w:t xml:space="preserve">                referer:</w:t>
            </w:r>
          </w:p>
          <w:p w14:paraId="1E236E1F" w14:textId="77777777" w:rsidR="00E209FF" w:rsidRDefault="00E209FF" w:rsidP="00422148">
            <w:pPr>
              <w:pStyle w:val="PL"/>
            </w:pPr>
            <w:r>
              <w:t xml:space="preserve">                  $ref: 'TS26512_CommonData.yaml#/components/schemas/Url'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273" w:name="_Toc70093258"/>
      <w:bookmarkStart w:id="2274" w:name="_Toc71214509"/>
      <w:bookmarkStart w:id="2275" w:name="_Toc71722183"/>
      <w:bookmarkStart w:id="2276" w:name="_Toc74859235"/>
      <w:bookmarkStart w:id="2277" w:name="_Toc123800993"/>
      <w:r>
        <w:rPr>
          <w:rFonts w:eastAsia="SimSun"/>
        </w:rPr>
        <w:t>Annex</w:t>
      </w:r>
      <w:r>
        <w:t xml:space="preserve"> D (informative):</w:t>
      </w:r>
      <w:r>
        <w:br/>
        <w:t>5GMS AF API index</w:t>
      </w:r>
      <w:bookmarkEnd w:id="2273"/>
      <w:bookmarkEnd w:id="2274"/>
      <w:bookmarkEnd w:id="2275"/>
      <w:bookmarkEnd w:id="2276"/>
      <w:bookmarkEnd w:id="2277"/>
    </w:p>
    <w:p w14:paraId="4A87F606" w14:textId="13397EBB" w:rsidR="00E209FF" w:rsidRPr="00E209FF" w:rsidRDefault="00E209FF" w:rsidP="00D018E2">
      <w:pPr>
        <w:pStyle w:val="TH"/>
      </w:pPr>
      <w:bookmarkStart w:id="2278"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278"/>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279" w:name="_MCCTEMPBM_CRPT71130724___7"/>
            <w:r w:rsidRPr="00D41AA2">
              <w:rPr>
                <w:rStyle w:val="URLchar"/>
              </w:rPr>
              <w:t>provisioning-sessions</w:t>
            </w:r>
            <w:bookmarkEnd w:id="2279"/>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280" w:name="_MCCTEMPBM_CRPT71130725___7"/>
            <w:r w:rsidRPr="00547C53">
              <w:rPr>
                <w:rStyle w:val="HTTPMethod"/>
              </w:rPr>
              <w:t>POST</w:t>
            </w:r>
            <w:bookmarkEnd w:id="2280"/>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281" w:name="_MCCTEMPBM_CRPT71130726___7"/>
            <w:r w:rsidRPr="00547C53">
              <w:rPr>
                <w:rStyle w:val="HTTPMethod"/>
              </w:rPr>
              <w:t>GET</w:t>
            </w:r>
            <w:bookmarkEnd w:id="2281"/>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282" w:name="_MCCTEMPBM_CRPT71130727___7"/>
            <w:r w:rsidRPr="00547C53">
              <w:rPr>
                <w:rStyle w:val="HTTPMethod"/>
              </w:rPr>
              <w:t>DELETE</w:t>
            </w:r>
            <w:bookmarkEnd w:id="2282"/>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283" w:name="_MCCTEMPBM_CRPT71130728___7"/>
            <w:r w:rsidRPr="00D41AA2">
              <w:rPr>
                <w:rStyle w:val="URLchar"/>
              </w:rPr>
              <w:tab/>
            </w:r>
            <w:r w:rsidRPr="00D41AA2">
              <w:rPr>
                <w:rStyle w:val="URLchar"/>
              </w:rPr>
              <w:tab/>
              <w:t>certificates</w:t>
            </w:r>
            <w:bookmarkEnd w:id="2283"/>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284" w:name="_MCCTEMPBM_CRPT71130729___7"/>
            <w:r w:rsidRPr="00547C53">
              <w:rPr>
                <w:rStyle w:val="HTTPMethod"/>
              </w:rPr>
              <w:t>POST</w:t>
            </w:r>
            <w:bookmarkEnd w:id="2284"/>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285"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286" w:name="_MCCTEMPBM_CRPT71130731___7"/>
            <w:bookmarkEnd w:id="2285"/>
            <w:r w:rsidRPr="00D41AA2">
              <w:rPr>
                <w:rStyle w:val="URLchar"/>
              </w:rPr>
              <w:tab/>
            </w:r>
            <w:r w:rsidRPr="00D41AA2">
              <w:rPr>
                <w:rStyle w:val="URLchar"/>
              </w:rPr>
              <w:tab/>
              <w:t>content-preparation-templates</w:t>
            </w:r>
            <w:bookmarkEnd w:id="2286"/>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287" w:name="_MCCTEMPBM_CRPT71130732___7"/>
            <w:r w:rsidRPr="00547C53">
              <w:rPr>
                <w:rStyle w:val="HTTPMethod"/>
              </w:rPr>
              <w:t>POST</w:t>
            </w:r>
            <w:bookmarkEnd w:id="2287"/>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288" w:name="_MCCTEMPBM_CRPT71130733___7"/>
            <w:r w:rsidRPr="00547C53">
              <w:rPr>
                <w:rStyle w:val="HTTPMethod"/>
              </w:rPr>
              <w:t>GET</w:t>
            </w:r>
            <w:bookmarkEnd w:id="2288"/>
          </w:p>
        </w:tc>
        <w:tc>
          <w:tcPr>
            <w:tcW w:w="1246" w:type="dxa"/>
          </w:tcPr>
          <w:p w14:paraId="477C152A" w14:textId="77777777" w:rsidR="00E209FF" w:rsidRPr="00547C53" w:rsidRDefault="00E209FF" w:rsidP="00E209FF">
            <w:pPr>
              <w:pStyle w:val="TAC"/>
              <w:rPr>
                <w:rStyle w:val="HTTPMethod"/>
              </w:rPr>
            </w:pPr>
            <w:bookmarkStart w:id="2289" w:name="_MCCTEMPBM_CRPT71130734___7"/>
            <w:r w:rsidRPr="00547C53">
              <w:rPr>
                <w:rStyle w:val="HTTPMethod"/>
              </w:rPr>
              <w:t>PUT</w:t>
            </w:r>
            <w:r w:rsidRPr="00547C53">
              <w:t xml:space="preserve">, </w:t>
            </w:r>
            <w:r w:rsidRPr="00547C53">
              <w:rPr>
                <w:rStyle w:val="HTTPMethod"/>
              </w:rPr>
              <w:t>PATCH</w:t>
            </w:r>
            <w:bookmarkEnd w:id="2289"/>
          </w:p>
        </w:tc>
        <w:tc>
          <w:tcPr>
            <w:tcW w:w="984" w:type="dxa"/>
          </w:tcPr>
          <w:p w14:paraId="7E44BFE0" w14:textId="77777777" w:rsidR="00E209FF" w:rsidRPr="00547C53" w:rsidRDefault="00E209FF" w:rsidP="00E209FF">
            <w:pPr>
              <w:pStyle w:val="TAC"/>
              <w:rPr>
                <w:rStyle w:val="HTTPMethod"/>
              </w:rPr>
            </w:pPr>
            <w:bookmarkStart w:id="2290" w:name="_MCCTEMPBM_CRPT71130735___7"/>
            <w:r w:rsidRPr="00547C53">
              <w:rPr>
                <w:rStyle w:val="HTTPMethod"/>
              </w:rPr>
              <w:t>DELETE</w:t>
            </w:r>
            <w:bookmarkEnd w:id="2290"/>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291" w:name="_MCCTEMPBM_CRPT71130736___7"/>
            <w:r w:rsidRPr="00D41AA2">
              <w:rPr>
                <w:rStyle w:val="URLchar"/>
              </w:rPr>
              <w:tab/>
            </w:r>
            <w:r w:rsidRPr="00D41AA2">
              <w:rPr>
                <w:rStyle w:val="URLchar"/>
              </w:rPr>
              <w:tab/>
              <w:t>content-protocols-discovery</w:t>
            </w:r>
            <w:bookmarkEnd w:id="2291"/>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292" w:name="_MCCTEMPBM_CRPT71130737___7"/>
            <w:r w:rsidRPr="00547C53">
              <w:rPr>
                <w:rStyle w:val="HTTPMethod"/>
              </w:rPr>
              <w:t>GET</w:t>
            </w:r>
            <w:bookmarkEnd w:id="2292"/>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293" w:name="_MCCTEMPBM_CRPT71130738___7"/>
            <w:bookmarkStart w:id="2294" w:name="_MCCTEMPBM_CRPT71130739___7" w:colFirst="2" w:colLast="2"/>
            <w:r w:rsidRPr="00D41AA2">
              <w:rPr>
                <w:rStyle w:val="URLchar"/>
              </w:rPr>
              <w:tab/>
            </w:r>
            <w:r w:rsidRPr="00D41AA2">
              <w:rPr>
                <w:rStyle w:val="URLchar"/>
              </w:rPr>
              <w:tab/>
              <w:t>content-hosting-configuration</w:t>
            </w:r>
            <w:bookmarkEnd w:id="2293"/>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295" w:name="_MCCTEMPBM_CRPT71130740___7"/>
            <w:r w:rsidRPr="00547C53">
              <w:rPr>
                <w:rStyle w:val="HTTPMethod"/>
              </w:rPr>
              <w:t>PUT</w:t>
            </w:r>
            <w:r w:rsidRPr="00547C53">
              <w:t xml:space="preserve">, </w:t>
            </w:r>
            <w:r w:rsidRPr="00547C53">
              <w:rPr>
                <w:rStyle w:val="HTTPMethod"/>
              </w:rPr>
              <w:t>PATCH</w:t>
            </w:r>
            <w:bookmarkEnd w:id="2295"/>
          </w:p>
        </w:tc>
        <w:tc>
          <w:tcPr>
            <w:tcW w:w="984" w:type="dxa"/>
          </w:tcPr>
          <w:p w14:paraId="46F3A190" w14:textId="77777777" w:rsidR="00E209FF" w:rsidRPr="00547C53" w:rsidRDefault="00E209FF" w:rsidP="00E209FF">
            <w:pPr>
              <w:pStyle w:val="TAC"/>
              <w:rPr>
                <w:rStyle w:val="HTTPMethod"/>
              </w:rPr>
            </w:pPr>
            <w:bookmarkStart w:id="2296" w:name="_MCCTEMPBM_CRPT71130741___7"/>
            <w:r w:rsidRPr="00547C53">
              <w:rPr>
                <w:rStyle w:val="HTTPMethod"/>
              </w:rPr>
              <w:t>DELETE</w:t>
            </w:r>
            <w:bookmarkEnd w:id="2296"/>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297" w:name="_MCCTEMPBM_CRPT71130742___7"/>
            <w:bookmarkEnd w:id="2294"/>
            <w:r w:rsidRPr="00D41AA2">
              <w:rPr>
                <w:rStyle w:val="URLchar"/>
              </w:rPr>
              <w:tab/>
            </w:r>
            <w:r w:rsidRPr="00D41AA2">
              <w:rPr>
                <w:rStyle w:val="URLchar"/>
              </w:rPr>
              <w:tab/>
            </w:r>
            <w:r w:rsidRPr="00D41AA2">
              <w:rPr>
                <w:rStyle w:val="URLchar"/>
              </w:rPr>
              <w:tab/>
              <w:t>purge</w:t>
            </w:r>
            <w:bookmarkEnd w:id="2297"/>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298" w:name="_MCCTEMPBM_CRPT71130743___7"/>
            <w:r w:rsidRPr="00547C53">
              <w:rPr>
                <w:rStyle w:val="HTTPMethod"/>
              </w:rPr>
              <w:t>POST</w:t>
            </w:r>
            <w:bookmarkEnd w:id="2298"/>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299" w:name="_MCCTEMPBM_CRPT71130744___7"/>
            <w:bookmarkStart w:id="2300" w:name="_MCCTEMPBM_CRPT71130745___7" w:colFirst="2" w:colLast="2"/>
            <w:r w:rsidRPr="00D41AA2">
              <w:rPr>
                <w:rStyle w:val="URLchar"/>
              </w:rPr>
              <w:tab/>
            </w:r>
            <w:r w:rsidRPr="00D41AA2">
              <w:rPr>
                <w:rStyle w:val="URLchar"/>
              </w:rPr>
              <w:tab/>
              <w:t>consumption-reporting-configuration</w:t>
            </w:r>
            <w:bookmarkEnd w:id="2299"/>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301" w:name="_MCCTEMPBM_CRPT71130746___7"/>
            <w:r w:rsidRPr="00547C53">
              <w:rPr>
                <w:rStyle w:val="HTTPMethod"/>
              </w:rPr>
              <w:t>PUT</w:t>
            </w:r>
            <w:r w:rsidRPr="00547C53">
              <w:t xml:space="preserve">, </w:t>
            </w:r>
            <w:r w:rsidRPr="00547C53">
              <w:rPr>
                <w:rStyle w:val="HTTPMethod"/>
              </w:rPr>
              <w:t>PATCH</w:t>
            </w:r>
            <w:bookmarkEnd w:id="2301"/>
          </w:p>
        </w:tc>
        <w:tc>
          <w:tcPr>
            <w:tcW w:w="984" w:type="dxa"/>
          </w:tcPr>
          <w:p w14:paraId="08060C8F" w14:textId="77777777" w:rsidR="00E209FF" w:rsidRPr="005D696A" w:rsidRDefault="00E209FF" w:rsidP="00E209FF">
            <w:pPr>
              <w:pStyle w:val="TAC"/>
              <w:rPr>
                <w:rStyle w:val="HTTPMethod"/>
              </w:rPr>
            </w:pPr>
            <w:bookmarkStart w:id="2302" w:name="_MCCTEMPBM_CRPT71130747___7"/>
            <w:r w:rsidRPr="005D696A">
              <w:rPr>
                <w:rStyle w:val="HTTPMethod"/>
              </w:rPr>
              <w:t>DELETE</w:t>
            </w:r>
            <w:bookmarkEnd w:id="2302"/>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303" w:name="_MCCTEMPBM_CRPT71130748___7"/>
            <w:bookmarkEnd w:id="2300"/>
            <w:r w:rsidRPr="00D41AA2">
              <w:rPr>
                <w:rStyle w:val="URLchar"/>
              </w:rPr>
              <w:tab/>
            </w:r>
            <w:r w:rsidRPr="00D41AA2">
              <w:rPr>
                <w:rStyle w:val="URLchar"/>
              </w:rPr>
              <w:tab/>
              <w:t>metrics-reporting-configuration</w:t>
            </w:r>
            <w:bookmarkEnd w:id="2303"/>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304" w:name="_MCCTEMPBM_CRPT71130749___7"/>
            <w:r w:rsidRPr="00547C53">
              <w:rPr>
                <w:rStyle w:val="HTTPMethod"/>
              </w:rPr>
              <w:t>POST</w:t>
            </w:r>
            <w:bookmarkEnd w:id="2304"/>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305" w:name="_MCCTEMPBM_CRPT71130750___7"/>
            <w:r w:rsidRPr="00547C53">
              <w:rPr>
                <w:rStyle w:val="HTTPMethod"/>
              </w:rPr>
              <w:t>GET</w:t>
            </w:r>
            <w:bookmarkEnd w:id="2305"/>
          </w:p>
        </w:tc>
        <w:tc>
          <w:tcPr>
            <w:tcW w:w="1246" w:type="dxa"/>
          </w:tcPr>
          <w:p w14:paraId="469B85FA" w14:textId="77777777" w:rsidR="00E209FF" w:rsidRPr="00547C53" w:rsidRDefault="00E209FF" w:rsidP="00E209FF">
            <w:pPr>
              <w:pStyle w:val="TAC"/>
              <w:rPr>
                <w:rStyle w:val="HTTPMethod"/>
              </w:rPr>
            </w:pPr>
            <w:bookmarkStart w:id="2306" w:name="_MCCTEMPBM_CRPT71130751___7"/>
            <w:r w:rsidRPr="00547C53">
              <w:rPr>
                <w:rStyle w:val="HTTPMethod"/>
              </w:rPr>
              <w:t>PUT</w:t>
            </w:r>
            <w:r w:rsidRPr="00547C53">
              <w:t xml:space="preserve">, </w:t>
            </w:r>
            <w:r w:rsidRPr="00547C53">
              <w:rPr>
                <w:rStyle w:val="HTTPMethod"/>
              </w:rPr>
              <w:t>PATCH</w:t>
            </w:r>
            <w:bookmarkEnd w:id="2306"/>
          </w:p>
        </w:tc>
        <w:tc>
          <w:tcPr>
            <w:tcW w:w="984" w:type="dxa"/>
          </w:tcPr>
          <w:p w14:paraId="576FA76D" w14:textId="77777777" w:rsidR="00E209FF" w:rsidRPr="00547C53" w:rsidRDefault="00E209FF" w:rsidP="00E209FF">
            <w:pPr>
              <w:pStyle w:val="TAC"/>
              <w:rPr>
                <w:rStyle w:val="HTTPMethod"/>
              </w:rPr>
            </w:pPr>
            <w:bookmarkStart w:id="2307" w:name="_MCCTEMPBM_CRPT71130752___7"/>
            <w:r w:rsidRPr="00547C53">
              <w:rPr>
                <w:rStyle w:val="HTTPMethod"/>
              </w:rPr>
              <w:t>DELETE</w:t>
            </w:r>
            <w:bookmarkEnd w:id="2307"/>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308" w:name="_MCCTEMPBM_CRPT71130753___7"/>
            <w:r w:rsidRPr="00D41AA2">
              <w:rPr>
                <w:rStyle w:val="URLchar"/>
              </w:rPr>
              <w:tab/>
            </w:r>
            <w:r w:rsidRPr="00D41AA2">
              <w:rPr>
                <w:rStyle w:val="URLchar"/>
              </w:rPr>
              <w:tab/>
              <w:t>policy-templates</w:t>
            </w:r>
            <w:bookmarkEnd w:id="2308"/>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309" w:name="_MCCTEMPBM_CRPT71130754___7"/>
            <w:r w:rsidRPr="00547C53">
              <w:rPr>
                <w:rStyle w:val="HTTPMethod"/>
              </w:rPr>
              <w:t>POST</w:t>
            </w:r>
            <w:bookmarkEnd w:id="2309"/>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2310" w:name="_MCCTEMPBM_CRPT71130755___7"/>
            <w:r w:rsidRPr="00547C53">
              <w:rPr>
                <w:rStyle w:val="HTTPMethod"/>
              </w:rPr>
              <w:t>GET</w:t>
            </w:r>
            <w:bookmarkEnd w:id="2310"/>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2311" w:name="_MCCTEMPBM_CRPT71130756___7"/>
            <w:r w:rsidRPr="00547C53">
              <w:rPr>
                <w:rStyle w:val="HTTPMethod"/>
              </w:rPr>
              <w:t>PUT</w:t>
            </w:r>
            <w:r w:rsidRPr="00547C53">
              <w:t xml:space="preserve">, </w:t>
            </w:r>
            <w:r w:rsidRPr="00547C53">
              <w:rPr>
                <w:rStyle w:val="HTTPMethod"/>
              </w:rPr>
              <w:t>PATCH</w:t>
            </w:r>
            <w:bookmarkEnd w:id="2311"/>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2312" w:name="_MCCTEMPBM_CRPT71130757___7"/>
            <w:r w:rsidRPr="00547C53">
              <w:rPr>
                <w:rStyle w:val="HTTPMethod"/>
              </w:rPr>
              <w:t>DELETE</w:t>
            </w:r>
            <w:bookmarkEnd w:id="2312"/>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2313" w:name="_MCCTEMPBM_CRPT71130758___7"/>
            <w:r w:rsidRPr="00D41AA2">
              <w:rPr>
                <w:rStyle w:val="URLchar"/>
              </w:rPr>
              <w:tab/>
            </w:r>
            <w:r w:rsidRPr="00D41AA2">
              <w:rPr>
                <w:rStyle w:val="URLchar"/>
              </w:rPr>
              <w:tab/>
            </w:r>
            <w:r>
              <w:rPr>
                <w:rStyle w:val="URLchar"/>
              </w:rPr>
              <w:t>edge-resources-configurations</w:t>
            </w:r>
            <w:bookmarkEnd w:id="2313"/>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2314" w:name="_MCCTEMPBM_CRPT71130759___7"/>
            <w:r w:rsidRPr="00547C53">
              <w:rPr>
                <w:rStyle w:val="HTTPMethod"/>
              </w:rPr>
              <w:t>POST</w:t>
            </w:r>
            <w:bookmarkEnd w:id="2314"/>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2315" w:name="_MCCTEMPBM_CRPT71130760___7"/>
            <w:r w:rsidRPr="00547C53">
              <w:rPr>
                <w:rStyle w:val="HTTPMethod"/>
              </w:rPr>
              <w:t>GET</w:t>
            </w:r>
            <w:bookmarkEnd w:id="2315"/>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2316" w:name="_MCCTEMPBM_CRPT71130761___7"/>
            <w:r w:rsidRPr="00547C53">
              <w:rPr>
                <w:rStyle w:val="HTTPMethod"/>
              </w:rPr>
              <w:t>PUT</w:t>
            </w:r>
            <w:r w:rsidRPr="00547C53">
              <w:t xml:space="preserve">, </w:t>
            </w:r>
            <w:r w:rsidRPr="00547C53">
              <w:rPr>
                <w:rStyle w:val="HTTPMethod"/>
              </w:rPr>
              <w:t>PATCH</w:t>
            </w:r>
            <w:bookmarkEnd w:id="2316"/>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2317" w:name="_MCCTEMPBM_CRPT71130762___7"/>
            <w:r w:rsidRPr="00547C53">
              <w:rPr>
                <w:rStyle w:val="HTTPMethod"/>
              </w:rPr>
              <w:t>DELETE</w:t>
            </w:r>
            <w:bookmarkEnd w:id="2317"/>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2318" w:name="_MCCTEMPBM_CRPT71130763___7"/>
            <w:r>
              <w:rPr>
                <w:rStyle w:val="URLchar"/>
              </w:rPr>
              <w:tab/>
            </w:r>
            <w:r>
              <w:rPr>
                <w:rStyle w:val="URLchar"/>
              </w:rPr>
              <w:tab/>
              <w:t>event-data-processing-</w:t>
            </w:r>
            <w:r w:rsidRPr="00D41AA2">
              <w:rPr>
                <w:rStyle w:val="URLchar"/>
              </w:rPr>
              <w:t>configuration</w:t>
            </w:r>
            <w:r>
              <w:rPr>
                <w:rStyle w:val="URLchar"/>
              </w:rPr>
              <w:t>s</w:t>
            </w:r>
            <w:bookmarkEnd w:id="2318"/>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319" w:name="_MCCTEMPBM_CRPT71130764___7"/>
            <w:r w:rsidRPr="00547C53">
              <w:rPr>
                <w:rStyle w:val="HTTPMethod"/>
              </w:rPr>
              <w:t>POST</w:t>
            </w:r>
            <w:bookmarkEnd w:id="2319"/>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320" w:name="_MCCTEMPBM_CRPT71130765___7"/>
            <w:r w:rsidRPr="00547C53">
              <w:rPr>
                <w:rStyle w:val="HTTPMethod"/>
              </w:rPr>
              <w:t>GET</w:t>
            </w:r>
            <w:bookmarkEnd w:id="2320"/>
          </w:p>
        </w:tc>
        <w:tc>
          <w:tcPr>
            <w:tcW w:w="1246" w:type="dxa"/>
          </w:tcPr>
          <w:p w14:paraId="2C24B6E1" w14:textId="77777777" w:rsidR="00E209FF" w:rsidRPr="00547C53" w:rsidRDefault="00E209FF" w:rsidP="00E209FF">
            <w:pPr>
              <w:pStyle w:val="TAC"/>
              <w:rPr>
                <w:rStyle w:val="HTTPMethod"/>
              </w:rPr>
            </w:pPr>
            <w:bookmarkStart w:id="2321" w:name="_MCCTEMPBM_CRPT71130766___7"/>
            <w:r w:rsidRPr="00547C53">
              <w:rPr>
                <w:rStyle w:val="HTTPMethod"/>
              </w:rPr>
              <w:t>PUT</w:t>
            </w:r>
            <w:r w:rsidRPr="00547C53">
              <w:t xml:space="preserve">, </w:t>
            </w:r>
            <w:r w:rsidRPr="00547C53">
              <w:rPr>
                <w:rStyle w:val="HTTPMethod"/>
              </w:rPr>
              <w:t>PATCH</w:t>
            </w:r>
            <w:bookmarkEnd w:id="2321"/>
          </w:p>
        </w:tc>
        <w:tc>
          <w:tcPr>
            <w:tcW w:w="984" w:type="dxa"/>
          </w:tcPr>
          <w:p w14:paraId="1788AFE1" w14:textId="77777777" w:rsidR="00E209FF" w:rsidRPr="00547C53" w:rsidRDefault="00E209FF" w:rsidP="00E209FF">
            <w:pPr>
              <w:pStyle w:val="TAC"/>
              <w:rPr>
                <w:rStyle w:val="HTTPMethod"/>
              </w:rPr>
            </w:pPr>
            <w:bookmarkStart w:id="2322" w:name="_MCCTEMPBM_CRPT71130767___7"/>
            <w:r w:rsidRPr="00547C53">
              <w:rPr>
                <w:rStyle w:val="HTTPMethod"/>
              </w:rPr>
              <w:t>DELETE</w:t>
            </w:r>
            <w:bookmarkEnd w:id="2322"/>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2323"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323"/>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324" w:name="_MCCTEMPBM_CRPT71130769___7"/>
            <w:r w:rsidRPr="00D41AA2">
              <w:rPr>
                <w:rStyle w:val="URLchar"/>
              </w:rPr>
              <w:t>service-access-information</w:t>
            </w:r>
            <w:bookmarkEnd w:id="2324"/>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325" w:name="_MCCTEMPBM_CRPT71130770___7"/>
            <w:r w:rsidRPr="00547C53">
              <w:rPr>
                <w:rStyle w:val="HTTPMethod"/>
              </w:rPr>
              <w:t>GET</w:t>
            </w:r>
            <w:bookmarkEnd w:id="2325"/>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326" w:name="_MCCTEMPBM_CRPT71130771___7"/>
            <w:r w:rsidRPr="00D41AA2">
              <w:rPr>
                <w:rStyle w:val="URLchar"/>
              </w:rPr>
              <w:t>consumption-reporting</w:t>
            </w:r>
            <w:bookmarkEnd w:id="2326"/>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327" w:name="_MCCTEMPBM_CRPT71130772___7"/>
            <w:r w:rsidRPr="00547C53">
              <w:rPr>
                <w:rStyle w:val="HTTPMethod"/>
              </w:rPr>
              <w:t>POST</w:t>
            </w:r>
            <w:bookmarkEnd w:id="2327"/>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328" w:name="_MCCTEMPBM_CRPT71130773___7"/>
            <w:r w:rsidRPr="00D41AA2">
              <w:rPr>
                <w:rStyle w:val="URLchar"/>
              </w:rPr>
              <w:t>metrics-reporting</w:t>
            </w:r>
            <w:bookmarkEnd w:id="2328"/>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329" w:name="_MCCTEMPBM_CRPT71130774___7"/>
            <w:r w:rsidRPr="00547C53">
              <w:rPr>
                <w:rStyle w:val="HTTPMethod"/>
              </w:rPr>
              <w:t>POST</w:t>
            </w:r>
            <w:bookmarkEnd w:id="2329"/>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330" w:name="_MCCTEMPBM_CRPT71130775___7"/>
            <w:r w:rsidRPr="00D41AA2">
              <w:rPr>
                <w:rStyle w:val="URLchar"/>
              </w:rPr>
              <w:t>dynamic-policies</w:t>
            </w:r>
            <w:bookmarkEnd w:id="2330"/>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331" w:name="_MCCTEMPBM_CRPT71130776___7"/>
            <w:r w:rsidRPr="00547C53">
              <w:rPr>
                <w:rStyle w:val="HTTPMethod"/>
              </w:rPr>
              <w:t>POST</w:t>
            </w:r>
            <w:bookmarkEnd w:id="2331"/>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332" w:name="_MCCTEMPBM_CRPT71130777___7"/>
            <w:r w:rsidRPr="00547C53">
              <w:rPr>
                <w:rStyle w:val="HTTPMethod"/>
              </w:rPr>
              <w:t>GET</w:t>
            </w:r>
            <w:bookmarkEnd w:id="2332"/>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333" w:name="_MCCTEMPBM_CRPT71130778___7"/>
            <w:r w:rsidRPr="00547C53">
              <w:rPr>
                <w:rStyle w:val="HTTPMethod"/>
              </w:rPr>
              <w:t>PUT</w:t>
            </w:r>
            <w:r w:rsidRPr="00547C53">
              <w:t xml:space="preserve">, </w:t>
            </w:r>
            <w:r w:rsidRPr="00547C53">
              <w:rPr>
                <w:rStyle w:val="HTTPMethod"/>
              </w:rPr>
              <w:t>PATCH</w:t>
            </w:r>
            <w:bookmarkEnd w:id="2333"/>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334" w:name="_MCCTEMPBM_CRPT71130779___7"/>
            <w:r w:rsidRPr="00547C53">
              <w:rPr>
                <w:rStyle w:val="HTTPMethod"/>
              </w:rPr>
              <w:t>DELETE</w:t>
            </w:r>
            <w:bookmarkEnd w:id="2334"/>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335" w:name="_MCCTEMPBM_CRPT71130780___7"/>
            <w:r w:rsidRPr="00D41AA2">
              <w:rPr>
                <w:rStyle w:val="URLchar"/>
              </w:rPr>
              <w:t>network-assistance</w:t>
            </w:r>
            <w:bookmarkEnd w:id="2335"/>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336" w:name="_MCCTEMPBM_CRPT71130781___7"/>
            <w:r w:rsidRPr="00547C53">
              <w:rPr>
                <w:rStyle w:val="HTTPMethod"/>
              </w:rPr>
              <w:t>POST</w:t>
            </w:r>
            <w:bookmarkEnd w:id="2336"/>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337" w:name="_MCCTEMPBM_CRPT71130782___7"/>
            <w:r w:rsidRPr="00547C53">
              <w:rPr>
                <w:rStyle w:val="HTTPMethod"/>
              </w:rPr>
              <w:t>GET</w:t>
            </w:r>
            <w:bookmarkEnd w:id="2337"/>
          </w:p>
        </w:tc>
        <w:tc>
          <w:tcPr>
            <w:tcW w:w="1368" w:type="dxa"/>
          </w:tcPr>
          <w:p w14:paraId="4ADE58E0" w14:textId="77777777" w:rsidR="005D696A" w:rsidRPr="00547C53" w:rsidRDefault="005D696A" w:rsidP="00350954">
            <w:pPr>
              <w:pStyle w:val="TAC"/>
              <w:rPr>
                <w:rStyle w:val="HTTPMethod"/>
              </w:rPr>
            </w:pPr>
            <w:bookmarkStart w:id="2338" w:name="_MCCTEMPBM_CRPT71130783___7"/>
            <w:r w:rsidRPr="00547C53">
              <w:rPr>
                <w:rStyle w:val="HTTPMethod"/>
              </w:rPr>
              <w:t>PUT</w:t>
            </w:r>
            <w:r w:rsidRPr="00547C53">
              <w:t xml:space="preserve">, </w:t>
            </w:r>
            <w:r w:rsidRPr="00547C53">
              <w:rPr>
                <w:rStyle w:val="HTTPMethod"/>
              </w:rPr>
              <w:t>PATCH</w:t>
            </w:r>
            <w:bookmarkEnd w:id="2338"/>
          </w:p>
        </w:tc>
        <w:tc>
          <w:tcPr>
            <w:tcW w:w="842" w:type="dxa"/>
          </w:tcPr>
          <w:p w14:paraId="4F047353" w14:textId="77777777" w:rsidR="005D696A" w:rsidRPr="00547C53" w:rsidRDefault="005D696A" w:rsidP="00350954">
            <w:pPr>
              <w:pStyle w:val="TAC"/>
              <w:rPr>
                <w:rStyle w:val="HTTPMethod"/>
              </w:rPr>
            </w:pPr>
            <w:bookmarkStart w:id="2339" w:name="_MCCTEMPBM_CRPT71130784___7"/>
            <w:r w:rsidRPr="00547C53">
              <w:rPr>
                <w:rStyle w:val="HTTPMethod"/>
              </w:rPr>
              <w:t>DELETE</w:t>
            </w:r>
            <w:bookmarkEnd w:id="2339"/>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340" w:name="_MCCTEMPBM_CRPT71130785___7"/>
            <w:r w:rsidRPr="00D41AA2">
              <w:rPr>
                <w:rStyle w:val="URLchar"/>
              </w:rPr>
              <w:tab/>
            </w:r>
            <w:r w:rsidRPr="00D41AA2">
              <w:rPr>
                <w:rStyle w:val="URLchar"/>
              </w:rPr>
              <w:tab/>
              <w:t>recommendation</w:t>
            </w:r>
            <w:bookmarkEnd w:id="2340"/>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341" w:name="_MCCTEMPBM_CRPT71130786___7"/>
            <w:r w:rsidRPr="00547C53">
              <w:rPr>
                <w:rStyle w:val="HTTPMethod"/>
              </w:rPr>
              <w:t>GET</w:t>
            </w:r>
            <w:bookmarkEnd w:id="2341"/>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342" w:name="_MCCTEMPBM_CRPT71130787___7"/>
            <w:r w:rsidRPr="00D41AA2">
              <w:rPr>
                <w:rStyle w:val="URLchar"/>
              </w:rPr>
              <w:tab/>
            </w:r>
            <w:r w:rsidRPr="00D41AA2">
              <w:rPr>
                <w:rStyle w:val="URLchar"/>
              </w:rPr>
              <w:tab/>
              <w:t>boostRequest</w:t>
            </w:r>
            <w:bookmarkEnd w:id="2342"/>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343" w:name="_MCCTEMPBM_CRPT71130788___7"/>
            <w:r w:rsidRPr="00547C53">
              <w:rPr>
                <w:rStyle w:val="HTTPMethod"/>
              </w:rPr>
              <w:t>POST</w:t>
            </w:r>
            <w:bookmarkEnd w:id="2343"/>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2344" w:name="_Toc68899759"/>
      <w:bookmarkStart w:id="2345" w:name="_Toc71214510"/>
      <w:bookmarkStart w:id="2346" w:name="_Toc71722184"/>
      <w:bookmarkStart w:id="2347" w:name="_Toc74859236"/>
      <w:bookmarkStart w:id="2348" w:name="_Toc123800994"/>
      <w:r>
        <w:t>A</w:t>
      </w:r>
      <w:r w:rsidRPr="00586B6B">
        <w:t xml:space="preserve">nnex </w:t>
      </w:r>
      <w:r>
        <w:t>E</w:t>
      </w:r>
      <w:r w:rsidR="00EF4C2D">
        <w:t xml:space="preserve"> </w:t>
      </w:r>
      <w:r>
        <w:t>(normative):</w:t>
      </w:r>
      <w:r>
        <w:br/>
        <w:t>Controlled vocabularies of 5G Media Streaming UE data parameters</w:t>
      </w:r>
      <w:bookmarkEnd w:id="2348"/>
    </w:p>
    <w:p w14:paraId="13DAFC15" w14:textId="77777777" w:rsidR="00073D03" w:rsidRDefault="00073D03" w:rsidP="006641D5">
      <w:pPr>
        <w:pStyle w:val="Heading1"/>
      </w:pPr>
      <w:bookmarkStart w:id="2349" w:name="_Toc123800995"/>
      <w:r>
        <w:t>E.1</w:t>
      </w:r>
      <w:r>
        <w:tab/>
        <w:t>General</w:t>
      </w:r>
      <w:bookmarkEnd w:id="2349"/>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350"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2351" w:name="_Toc123800996"/>
      <w:bookmarkEnd w:id="2350"/>
      <w:r>
        <w:t>E.2</w:t>
      </w:r>
      <w:r>
        <w:tab/>
      </w:r>
      <w:r w:rsidRPr="00F557B1">
        <w:t>Controlled</w:t>
      </w:r>
      <w:r>
        <w:t xml:space="preserve"> vocabularies of DASH QoE metrics reporting parameters</w:t>
      </w:r>
      <w:bookmarkEnd w:id="2351"/>
    </w:p>
    <w:p w14:paraId="1F7F3327" w14:textId="77777777" w:rsidR="00073D03" w:rsidRDefault="00073D03" w:rsidP="006641D5">
      <w:pPr>
        <w:pStyle w:val="Heading2"/>
      </w:pPr>
      <w:bookmarkStart w:id="2352" w:name="_Toc123800997"/>
      <w:r>
        <w:t>E.2.1</w:t>
      </w:r>
      <w:r>
        <w:tab/>
        <w:t>Reporting parameters for 3GP-DASH metrics</w:t>
      </w:r>
      <w:bookmarkEnd w:id="2352"/>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2353" w:name="_MCCTEMPBM_CRPT71130790___7"/>
      <w:r>
        <w:rPr>
          <w:rStyle w:val="Code"/>
        </w:rPr>
        <w:t>urn:‌3GPP:‌ns:‌PSS:‌DASH:‌QM10</w:t>
      </w:r>
    </w:p>
    <w:p w14:paraId="33A1C505" w14:textId="77777777" w:rsidR="00073D03" w:rsidRDefault="00073D03" w:rsidP="00073D03">
      <w:pPr>
        <w:keepNext/>
      </w:pPr>
      <w:bookmarkStart w:id="2354" w:name="_MCCTEMPBM_CRPT71130791___7"/>
      <w:bookmarkEnd w:id="2353"/>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355" w:name="_MCCTEMPBM_CRPT71130792___7"/>
      <w:bookmarkEnd w:id="2354"/>
      <w:r>
        <w:t>EXAMPLE 1:</w:t>
      </w:r>
      <w:r>
        <w:tab/>
      </w:r>
      <w:r>
        <w:rPr>
          <w:rStyle w:val="Code"/>
        </w:rPr>
        <w:t>urn:‌3GPP:‌ns:‌PSS:‌DASH:‌QM10#AvgThroughput/numbytes</w:t>
      </w:r>
    </w:p>
    <w:bookmarkEnd w:id="2355"/>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356"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2357" w:name="_Toc123800998"/>
      <w:bookmarkEnd w:id="2356"/>
      <w:r>
        <w:t>E.2.2</w:t>
      </w:r>
      <w:r>
        <w:tab/>
        <w:t>Reporting parameters for VR metrics</w:t>
      </w:r>
      <w:bookmarkEnd w:id="2357"/>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358"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359" w:name="_MCCTEMPBM_CRPT71130795___7"/>
      <w:bookmarkEnd w:id="2358"/>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360" w:name="_MCCTEMPBM_CRPT71130796___7"/>
      <w:bookmarkEnd w:id="2359"/>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2360"/>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361"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6641D5">
      <w:pPr>
        <w:pStyle w:val="Heading1"/>
      </w:pPr>
      <w:bookmarkStart w:id="2362" w:name="_Toc123800999"/>
      <w:bookmarkEnd w:id="2361"/>
      <w:r>
        <w:t>E.3</w:t>
      </w:r>
      <w:r>
        <w:tab/>
        <w:t>Controlled vocabulary of 5GMS consumption reporting parameters</w:t>
      </w:r>
      <w:bookmarkEnd w:id="2362"/>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363" w:name="_MCCTEMPBM_CRPT71130798___7"/>
      <w:r>
        <w:rPr>
          <w:rStyle w:val="Code"/>
        </w:rPr>
        <w:t>urn:3gpp:5gms:event-exposure:consumption-reporting</w:t>
      </w:r>
    </w:p>
    <w:bookmarkEnd w:id="2363"/>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364" w:name="_MCCTEMPBM_CRPT71130799___7"/>
      <w:r>
        <w:t>EXAMPLE:</w:t>
      </w:r>
      <w:r>
        <w:tab/>
      </w:r>
      <w:r>
        <w:rPr>
          <w:rStyle w:val="Code"/>
        </w:rPr>
        <w:t>urn:3gpp:5gms:event-exposure:consumption-reporting#locations</w:t>
      </w:r>
    </w:p>
    <w:bookmarkEnd w:id="2364"/>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2365" w:name="_Toc123801000"/>
      <w:r>
        <w:t>E.4</w:t>
      </w:r>
      <w:r>
        <w:tab/>
        <w:t>Controlled vocabulary of 5GMS Network Assistance reporting parameters</w:t>
      </w:r>
      <w:bookmarkEnd w:id="2365"/>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366" w:name="_MCCTEMPBM_CRPT71130800___7"/>
      <w:r>
        <w:rPr>
          <w:rStyle w:val="Code"/>
        </w:rPr>
        <w:t>urn:3gpp:5gms:event-exposure:network-assistance</w:t>
      </w:r>
    </w:p>
    <w:bookmarkEnd w:id="2366"/>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367" w:name="_MCCTEMPBM_CRPT71130801___7"/>
      <w:r>
        <w:t>EXAMPLE:</w:t>
      </w:r>
      <w:r>
        <w:tab/>
      </w:r>
      <w:r>
        <w:rPr>
          <w:rStyle w:val="Code"/>
        </w:rPr>
        <w:t>urn:3gpp:5gms:event-exposure:network-assistance#requested-qos</w:t>
      </w:r>
    </w:p>
    <w:bookmarkEnd w:id="2367"/>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2368" w:name="_Toc123801001"/>
      <w:r>
        <w:t>E.5</w:t>
      </w:r>
      <w:r>
        <w:tab/>
        <w:t>Controlled vocabulary of 5GMS Dynamic Policy reporting parameters</w:t>
      </w:r>
      <w:bookmarkEnd w:id="2368"/>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369" w:name="_MCCTEMPBM_CRPT71130802___7"/>
      <w:r>
        <w:rPr>
          <w:rStyle w:val="Code"/>
        </w:rPr>
        <w:t>urn:3gpp:5gms:event-exposure:dynamic-policy</w:t>
      </w:r>
    </w:p>
    <w:bookmarkEnd w:id="2369"/>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370" w:name="_MCCTEMPBM_CRPT71130803___7"/>
      <w:r>
        <w:t>EXAMPLE:</w:t>
      </w:r>
      <w:r>
        <w:tab/>
      </w:r>
      <w:r>
        <w:rPr>
          <w:rStyle w:val="Code"/>
        </w:rPr>
        <w:t>urn:3gpp:5gms:event-exposure:dynamic-policy#enforcement-bit-rate</w:t>
      </w:r>
    </w:p>
    <w:bookmarkEnd w:id="2370"/>
    <w:p w14:paraId="349E491B" w14:textId="77777777" w:rsidR="00073D03" w:rsidRDefault="00073D03" w:rsidP="00073D03">
      <w:pPr>
        <w:pStyle w:val="TH"/>
      </w:pPr>
      <w:r>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2371" w:name="_Toc123801002"/>
      <w:r>
        <w:t>E.6</w:t>
      </w:r>
      <w:r>
        <w:tab/>
        <w:t>Controlled vocabulary of 5GMS media access activity parameters</w:t>
      </w:r>
      <w:bookmarkEnd w:id="2371"/>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372" w:name="_MCCTEMPBM_CRPT71130804___7"/>
      <w:r>
        <w:rPr>
          <w:rStyle w:val="Code"/>
        </w:rPr>
        <w:t>urn:3gpp:5gms:event-exposure:access-activity</w:t>
      </w:r>
    </w:p>
    <w:bookmarkEnd w:id="2372"/>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373" w:name="_MCCTEMPBM_CRPT71130805___7"/>
      <w:r>
        <w:t>EXAMPLE:</w:t>
      </w:r>
      <w:r>
        <w:tab/>
      </w:r>
      <w:r>
        <w:rPr>
          <w:rStyle w:val="Code"/>
        </w:rPr>
        <w:t>urn:3gpp:5gms:event-exposure:access-activity#request-message/url</w:t>
      </w:r>
    </w:p>
    <w:bookmarkEnd w:id="2373"/>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374" w:name="_MCCTEMPBM_CRPT71130806___7"/>
            <w:r>
              <w:t xml:space="preserve">The value of the </w:t>
            </w:r>
            <w:r>
              <w:rPr>
                <w:rStyle w:val="HTTPHeader"/>
              </w:rPr>
              <w:t>Range</w:t>
            </w:r>
            <w:r>
              <w:t xml:space="preserve"> request header.</w:t>
            </w:r>
            <w:bookmarkEnd w:id="2374"/>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375" w:name="_MCCTEMPBM_CRPT71130807___7"/>
            <w:r>
              <w:t xml:space="preserve">A string describing the requesting Media Stream Handler from the </w:t>
            </w:r>
            <w:r w:rsidRPr="00E84289">
              <w:rPr>
                <w:rStyle w:val="HTTPHeader"/>
              </w:rPr>
              <w:t>User-Agent</w:t>
            </w:r>
            <w:r>
              <w:t xml:space="preserve"> request header.</w:t>
            </w:r>
            <w:bookmarkEnd w:id="2375"/>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376" w:name="_MCCTEMPBM_CRPT71130808___7"/>
            <w:r>
              <w:t xml:space="preserve">The URL that the Media Player reports being referred from in the </w:t>
            </w:r>
            <w:r w:rsidRPr="00E84289">
              <w:rPr>
                <w:rStyle w:val="HTTPHeader"/>
              </w:rPr>
              <w:t>Referer</w:t>
            </w:r>
            <w:r>
              <w:t xml:space="preserve"> request header.</w:t>
            </w:r>
            <w:bookmarkEnd w:id="2376"/>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377"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344"/>
      <w:bookmarkEnd w:id="2345"/>
      <w:bookmarkEnd w:id="2346"/>
      <w:bookmarkEnd w:id="2347"/>
      <w:bookmarkEnd w:id="2377"/>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023"/>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6641D5">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6641D5">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C5B58" w14:textId="77777777" w:rsidR="00B6479F" w:rsidRDefault="00B6479F">
      <w:r>
        <w:separator/>
      </w:r>
    </w:p>
  </w:endnote>
  <w:endnote w:type="continuationSeparator" w:id="0">
    <w:p w14:paraId="18BC9A41" w14:textId="77777777" w:rsidR="00B6479F" w:rsidRDefault="00B6479F">
      <w:r>
        <w:continuationSeparator/>
      </w:r>
    </w:p>
  </w:endnote>
  <w:endnote w:type="continuationNotice" w:id="1">
    <w:p w14:paraId="594DDDCC" w14:textId="77777777" w:rsidR="00B6479F" w:rsidRDefault="00B647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D8A2B0" w14:textId="77777777" w:rsidR="00B6479F" w:rsidRDefault="00B6479F">
      <w:r>
        <w:separator/>
      </w:r>
    </w:p>
  </w:footnote>
  <w:footnote w:type="continuationSeparator" w:id="0">
    <w:p w14:paraId="4B573400" w14:textId="77777777" w:rsidR="00B6479F" w:rsidRDefault="00B6479F">
      <w:r>
        <w:continuationSeparator/>
      </w:r>
    </w:p>
  </w:footnote>
  <w:footnote w:type="continuationNotice" w:id="1">
    <w:p w14:paraId="2DD53CAA" w14:textId="77777777" w:rsidR="00B6479F" w:rsidRDefault="00B647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31082F8"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6F08">
      <w:rPr>
        <w:rFonts w:ascii="Arial" w:hAnsi="Arial" w:cs="Arial"/>
        <w:b/>
        <w:noProof/>
        <w:sz w:val="18"/>
        <w:szCs w:val="18"/>
      </w:rPr>
      <w:t>Release 17</w:t>
    </w:r>
    <w:r>
      <w:rPr>
        <w:rFonts w:ascii="Arial" w:hAnsi="Arial" w:cs="Arial"/>
        <w:b/>
        <w:sz w:val="18"/>
        <w:szCs w:val="18"/>
      </w:rPr>
      <w:fldChar w:fldCharType="end"/>
    </w:r>
  </w:p>
  <w:p w14:paraId="2E770A4F" w14:textId="2CBE3985"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6F08">
      <w:rPr>
        <w:rFonts w:ascii="Arial" w:hAnsi="Arial" w:cs="Arial"/>
        <w:b/>
        <w:noProof/>
        <w:sz w:val="18"/>
        <w:szCs w:val="18"/>
      </w:rPr>
      <w:t>3GPP TS 26.512 V17.3.0 (2022-12)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14"/>
  </w:num>
  <w:num w:numId="2" w16cid:durableId="390428300">
    <w:abstractNumId w:val="17"/>
  </w:num>
  <w:num w:numId="3" w16cid:durableId="526525125">
    <w:abstractNumId w:val="18"/>
  </w:num>
  <w:num w:numId="4" w16cid:durableId="1517382817">
    <w:abstractNumId w:val="13"/>
  </w:num>
  <w:num w:numId="5" w16cid:durableId="59838290">
    <w:abstractNumId w:val="23"/>
  </w:num>
  <w:num w:numId="6" w16cid:durableId="76024985">
    <w:abstractNumId w:val="22"/>
  </w:num>
  <w:num w:numId="7" w16cid:durableId="696080509">
    <w:abstractNumId w:val="20"/>
  </w:num>
  <w:num w:numId="8" w16cid:durableId="976648597">
    <w:abstractNumId w:val="21"/>
  </w:num>
  <w:num w:numId="9" w16cid:durableId="1578516608">
    <w:abstractNumId w:val="10"/>
  </w:num>
  <w:num w:numId="10" w16cid:durableId="384910523">
    <w:abstractNumId w:val="16"/>
  </w:num>
  <w:num w:numId="11" w16cid:durableId="1288701163">
    <w:abstractNumId w:val="11"/>
  </w:num>
  <w:num w:numId="12" w16cid:durableId="2121024036">
    <w:abstractNumId w:val="19"/>
  </w:num>
  <w:num w:numId="13" w16cid:durableId="1871599432">
    <w:abstractNumId w:val="15"/>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14"/>
  </w:num>
  <w:num w:numId="22" w16cid:durableId="471362790">
    <w:abstractNumId w:val="2"/>
  </w:num>
  <w:num w:numId="23" w16cid:durableId="238637070">
    <w:abstractNumId w:val="1"/>
  </w:num>
  <w:num w:numId="24" w16cid:durableId="1126705436">
    <w:abstractNumId w:val="0"/>
  </w:num>
  <w:num w:numId="25" w16cid:durableId="631591988">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2860"/>
    <w:rsid w:val="002E2A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0F0"/>
    <w:rsid w:val="00567069"/>
    <w:rsid w:val="00571AE6"/>
    <w:rsid w:val="00572154"/>
    <w:rsid w:val="00572F30"/>
    <w:rsid w:val="005731FD"/>
    <w:rsid w:val="00574163"/>
    <w:rsid w:val="00574ACB"/>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860"/>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F25"/>
    <w:rsid w:val="00B60A64"/>
    <w:rsid w:val="00B60AD3"/>
    <w:rsid w:val="00B61D18"/>
    <w:rsid w:val="00B631E0"/>
    <w:rsid w:val="00B6479F"/>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uiPriority w:val="99"/>
    <w:rsid w:val="002E4CC7"/>
  </w:style>
  <w:style w:type="character" w:customStyle="1" w:styleId="CommentTextChar">
    <w:name w:val="Comment Text Char"/>
    <w:link w:val="CommentText"/>
    <w:uiPriority w:val="99"/>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3.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4.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39</TotalTime>
  <Pages>172</Pages>
  <Words>59598</Words>
  <Characters>339715</Characters>
  <Application>Microsoft Office Word</Application>
  <DocSecurity>0</DocSecurity>
  <Lines>2830</Lines>
  <Paragraphs>797</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398516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26.512_CR0027R2_(Rel-16)_5GMS3</cp:lastModifiedBy>
  <cp:revision>9</cp:revision>
  <cp:lastPrinted>2019-02-27T11:05:00Z</cp:lastPrinted>
  <dcterms:created xsi:type="dcterms:W3CDTF">2023-01-03T16:43:00Z</dcterms:created>
  <dcterms:modified xsi:type="dcterms:W3CDTF">2023-01-05T07:48:00Z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vt:lpwstr>
  </property>
</Properties>
</file>