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E9B3D" w14:textId="1A85B1EA" w:rsidR="00080512" w:rsidRPr="00567C27" w:rsidRDefault="00080512">
      <w:pPr>
        <w:pStyle w:val="ZA"/>
        <w:framePr w:wrap="notBeside"/>
        <w:rPr>
          <w:noProof w:val="0"/>
        </w:rPr>
      </w:pPr>
      <w:bookmarkStart w:id="0" w:name="page1"/>
      <w:r w:rsidRPr="00567C27">
        <w:rPr>
          <w:noProof w:val="0"/>
          <w:sz w:val="64"/>
        </w:rPr>
        <w:t xml:space="preserve">3GPP TS </w:t>
      </w:r>
      <w:r w:rsidR="00EC6954" w:rsidRPr="00567C27">
        <w:rPr>
          <w:noProof w:val="0"/>
          <w:sz w:val="64"/>
        </w:rPr>
        <w:t>26</w:t>
      </w:r>
      <w:r w:rsidRPr="00567C27">
        <w:rPr>
          <w:noProof w:val="0"/>
          <w:sz w:val="64"/>
        </w:rPr>
        <w:t>.</w:t>
      </w:r>
      <w:r w:rsidR="00630C88" w:rsidRPr="00567C27">
        <w:rPr>
          <w:rFonts w:hint="eastAsia"/>
          <w:noProof w:val="0"/>
          <w:sz w:val="64"/>
          <w:lang w:eastAsia="ja-JP"/>
        </w:rPr>
        <w:t>444</w:t>
      </w:r>
      <w:r w:rsidR="00630C88" w:rsidRPr="00567C27">
        <w:rPr>
          <w:noProof w:val="0"/>
          <w:sz w:val="64"/>
        </w:rPr>
        <w:t xml:space="preserve"> </w:t>
      </w:r>
      <w:r w:rsidRPr="00567C27">
        <w:rPr>
          <w:noProof w:val="0"/>
        </w:rPr>
        <w:t>V</w:t>
      </w:r>
      <w:r w:rsidR="00D40A3F" w:rsidRPr="00567C27">
        <w:rPr>
          <w:noProof w:val="0"/>
        </w:rPr>
        <w:t>1</w:t>
      </w:r>
      <w:r w:rsidR="00B71657">
        <w:rPr>
          <w:noProof w:val="0"/>
        </w:rPr>
        <w:t>6</w:t>
      </w:r>
      <w:r w:rsidRPr="00567C27">
        <w:rPr>
          <w:noProof w:val="0"/>
        </w:rPr>
        <w:t>.</w:t>
      </w:r>
      <w:r w:rsidR="00EA71D7">
        <w:rPr>
          <w:noProof w:val="0"/>
          <w:lang w:eastAsia="ja-JP"/>
        </w:rPr>
        <w:t>4</w:t>
      </w:r>
      <w:r w:rsidRPr="00567C27">
        <w:rPr>
          <w:noProof w:val="0"/>
        </w:rPr>
        <w:t>.</w:t>
      </w:r>
      <w:r w:rsidR="00EA71D7">
        <w:rPr>
          <w:noProof w:val="0"/>
        </w:rPr>
        <w:t>0</w:t>
      </w:r>
      <w:r w:rsidR="002169F9" w:rsidRPr="00567C27">
        <w:rPr>
          <w:noProof w:val="0"/>
        </w:rPr>
        <w:t xml:space="preserve"> </w:t>
      </w:r>
      <w:r w:rsidRPr="00567C27">
        <w:rPr>
          <w:noProof w:val="0"/>
          <w:sz w:val="32"/>
        </w:rPr>
        <w:t>(</w:t>
      </w:r>
      <w:r w:rsidR="00FC7BF7" w:rsidRPr="00567C27">
        <w:rPr>
          <w:noProof w:val="0"/>
          <w:sz w:val="32"/>
        </w:rPr>
        <w:t>20</w:t>
      </w:r>
      <w:r w:rsidR="00FC7BF7">
        <w:rPr>
          <w:noProof w:val="0"/>
          <w:sz w:val="32"/>
        </w:rPr>
        <w:t>2</w:t>
      </w:r>
      <w:r w:rsidR="00EA71D7">
        <w:rPr>
          <w:noProof w:val="0"/>
          <w:sz w:val="32"/>
        </w:rPr>
        <w:t>1</w:t>
      </w:r>
      <w:r w:rsidRPr="00567C27">
        <w:rPr>
          <w:noProof w:val="0"/>
          <w:sz w:val="32"/>
        </w:rPr>
        <w:t>-</w:t>
      </w:r>
      <w:r w:rsidR="00FC7BF7">
        <w:rPr>
          <w:noProof w:val="0"/>
          <w:sz w:val="32"/>
          <w:lang w:eastAsia="ja-JP"/>
        </w:rPr>
        <w:t>0</w:t>
      </w:r>
      <w:r w:rsidR="00EA71D7">
        <w:rPr>
          <w:noProof w:val="0"/>
          <w:sz w:val="32"/>
          <w:lang w:eastAsia="ja-JP"/>
        </w:rPr>
        <w:t>9</w:t>
      </w:r>
      <w:r w:rsidRPr="00567C27">
        <w:rPr>
          <w:noProof w:val="0"/>
          <w:sz w:val="32"/>
        </w:rPr>
        <w:t>)</w:t>
      </w:r>
    </w:p>
    <w:p w14:paraId="7E86359F" w14:textId="77777777" w:rsidR="00080512" w:rsidRPr="00567C27" w:rsidRDefault="00080512">
      <w:pPr>
        <w:pStyle w:val="ZB"/>
        <w:framePr w:wrap="notBeside"/>
        <w:rPr>
          <w:noProof w:val="0"/>
        </w:rPr>
      </w:pPr>
      <w:r w:rsidRPr="00567C27">
        <w:rPr>
          <w:noProof w:val="0"/>
        </w:rPr>
        <w:t>Technical Specification</w:t>
      </w:r>
    </w:p>
    <w:p w14:paraId="7DC40A05" w14:textId="77777777" w:rsidR="00080512" w:rsidRPr="00567C27" w:rsidRDefault="00080512">
      <w:pPr>
        <w:pStyle w:val="ZT"/>
        <w:framePr w:wrap="notBeside"/>
      </w:pPr>
      <w:r w:rsidRPr="00567C27">
        <w:t>3rd Generation Partnership Project;</w:t>
      </w:r>
    </w:p>
    <w:p w14:paraId="64C16C5B" w14:textId="77777777" w:rsidR="00080512" w:rsidRPr="00567C27" w:rsidRDefault="00080512">
      <w:pPr>
        <w:pStyle w:val="ZT"/>
        <w:framePr w:wrap="notBeside"/>
      </w:pPr>
      <w:r w:rsidRPr="00567C27">
        <w:t xml:space="preserve">Technical Specification Group </w:t>
      </w:r>
      <w:r w:rsidR="00BC5104" w:rsidRPr="00567C27">
        <w:t>Services and System Aspects</w:t>
      </w:r>
      <w:r w:rsidRPr="00567C27">
        <w:t>;</w:t>
      </w:r>
    </w:p>
    <w:p w14:paraId="6B66D9B7" w14:textId="77777777" w:rsidR="00B41046" w:rsidRPr="00567C27" w:rsidRDefault="00B41046">
      <w:pPr>
        <w:pStyle w:val="ZT"/>
        <w:framePr w:wrap="notBeside"/>
      </w:pPr>
      <w:r w:rsidRPr="00567C27">
        <w:t>Codec for Enhanced Voice Services</w:t>
      </w:r>
      <w:r w:rsidR="00BC615C" w:rsidRPr="00567C27">
        <w:t xml:space="preserve"> (EVS)</w:t>
      </w:r>
      <w:r w:rsidR="00781F79" w:rsidRPr="00567C27">
        <w:t>;</w:t>
      </w:r>
    </w:p>
    <w:p w14:paraId="63BB2894" w14:textId="77777777" w:rsidR="00080512" w:rsidRPr="00567C27" w:rsidRDefault="00630C88">
      <w:pPr>
        <w:pStyle w:val="ZT"/>
        <w:framePr w:wrap="notBeside"/>
      </w:pPr>
      <w:r w:rsidRPr="00567C27">
        <w:rPr>
          <w:rFonts w:hint="eastAsia"/>
          <w:lang w:eastAsia="ja-JP"/>
        </w:rPr>
        <w:t>T</w:t>
      </w:r>
      <w:r w:rsidRPr="00567C27">
        <w:t xml:space="preserve">est </w:t>
      </w:r>
      <w:r w:rsidRPr="00567C27">
        <w:rPr>
          <w:rFonts w:hint="eastAsia"/>
          <w:lang w:eastAsia="ja-JP"/>
        </w:rPr>
        <w:t>S</w:t>
      </w:r>
      <w:r w:rsidRPr="00567C27">
        <w:t>equences</w:t>
      </w:r>
    </w:p>
    <w:p w14:paraId="1E10B393" w14:textId="77777777" w:rsidR="00080512" w:rsidRPr="00567C27" w:rsidRDefault="00FC1192">
      <w:pPr>
        <w:pStyle w:val="ZT"/>
        <w:framePr w:wrap="notBeside"/>
        <w:rPr>
          <w:i/>
          <w:sz w:val="28"/>
        </w:rPr>
      </w:pPr>
      <w:r w:rsidRPr="00567C27">
        <w:t>(</w:t>
      </w:r>
      <w:r w:rsidRPr="00567C27">
        <w:rPr>
          <w:rStyle w:val="ZGSM"/>
        </w:rPr>
        <w:t xml:space="preserve">Release </w:t>
      </w:r>
      <w:r w:rsidR="00A82346" w:rsidRPr="00567C27">
        <w:rPr>
          <w:rStyle w:val="ZGSM"/>
        </w:rPr>
        <w:t>1</w:t>
      </w:r>
      <w:r w:rsidR="00B71657">
        <w:rPr>
          <w:rStyle w:val="ZGSM"/>
        </w:rPr>
        <w:t>6</w:t>
      </w:r>
      <w:r w:rsidRPr="00567C27">
        <w:t>)</w:t>
      </w:r>
    </w:p>
    <w:p w14:paraId="01C5C0E8" w14:textId="77777777" w:rsidR="00FC1192" w:rsidRPr="00567C27" w:rsidRDefault="008E00AF" w:rsidP="00BC5104">
      <w:pPr>
        <w:pStyle w:val="ZU"/>
        <w:framePr w:h="2191" w:hRule="exact" w:wrap="notBeside"/>
        <w:tabs>
          <w:tab w:val="right" w:pos="10206"/>
        </w:tabs>
        <w:jc w:val="left"/>
        <w:rPr>
          <w:noProof w:val="0"/>
        </w:rPr>
      </w:pPr>
      <w:r>
        <w:rPr>
          <w:noProof w:val="0"/>
          <w:color w:val="0000FF"/>
        </w:rPr>
        <w:object w:dxaOrig="2056" w:dyaOrig="1650" w14:anchorId="0454A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82.65pt" o:ole="">
            <v:imagedata r:id="rId9" o:title=""/>
          </v:shape>
          <o:OLEObject Type="Embed" ProgID="Word.Document.12" ShapeID="_x0000_i1025" DrawAspect="Content" ObjectID="_1693846847" r:id="rId10">
            <o:FieldCodes>\s</o:FieldCodes>
          </o:OLEObject>
        </w:object>
      </w:r>
      <w:r w:rsidR="00FC1192" w:rsidRPr="00567C27">
        <w:rPr>
          <w:noProof w:val="0"/>
          <w:color w:val="0000FF"/>
        </w:rPr>
        <w:tab/>
      </w:r>
      <w:r w:rsidR="001A7B77" w:rsidRPr="00567C27">
        <w:drawing>
          <wp:inline distT="0" distB="0" distL="0" distR="0" wp14:anchorId="3E4752CA" wp14:editId="513FE88C">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A864818" w14:textId="77777777" w:rsidR="00080512" w:rsidRPr="00567C27" w:rsidRDefault="00080512" w:rsidP="00BC5104">
      <w:pPr>
        <w:pStyle w:val="ZU"/>
        <w:framePr w:h="2191" w:hRule="exact" w:wrap="notBeside"/>
        <w:tabs>
          <w:tab w:val="right" w:pos="10206"/>
        </w:tabs>
        <w:jc w:val="left"/>
        <w:rPr>
          <w:noProof w:val="0"/>
        </w:rPr>
      </w:pPr>
    </w:p>
    <w:p w14:paraId="2C8882F6" w14:textId="77777777" w:rsidR="00080512" w:rsidRPr="00567C27" w:rsidRDefault="00080512" w:rsidP="00734A5B">
      <w:pPr>
        <w:framePr w:h="1377" w:hRule="exact" w:wrap="notBeside" w:vAnchor="page" w:hAnchor="margin" w:y="15305"/>
        <w:rPr>
          <w:sz w:val="16"/>
        </w:rPr>
      </w:pPr>
      <w:r w:rsidRPr="00567C27">
        <w:rPr>
          <w:sz w:val="16"/>
        </w:rPr>
        <w:t>The present document has been developed within the 3</w:t>
      </w:r>
      <w:r w:rsidRPr="00567C27">
        <w:rPr>
          <w:sz w:val="16"/>
          <w:vertAlign w:val="superscript"/>
        </w:rPr>
        <w:t>rd</w:t>
      </w:r>
      <w:r w:rsidRPr="00567C27">
        <w:rPr>
          <w:sz w:val="16"/>
        </w:rPr>
        <w:t xml:space="preserve"> Generation Partnership Project (3GPP</w:t>
      </w:r>
      <w:r w:rsidRPr="00567C27">
        <w:rPr>
          <w:sz w:val="16"/>
          <w:vertAlign w:val="superscript"/>
        </w:rPr>
        <w:t xml:space="preserve"> TM</w:t>
      </w:r>
      <w:r w:rsidRPr="00567C27">
        <w:rPr>
          <w:sz w:val="16"/>
        </w:rPr>
        <w:t>) and may be further elaborated for the purposes of 3GPP..</w:t>
      </w:r>
      <w:r w:rsidRPr="00567C27">
        <w:rPr>
          <w:sz w:val="16"/>
        </w:rPr>
        <w:br/>
        <w:t>The present document has not been subject to any approval process by the 3GPP</w:t>
      </w:r>
      <w:r w:rsidRPr="00567C27">
        <w:rPr>
          <w:sz w:val="16"/>
          <w:vertAlign w:val="superscript"/>
        </w:rPr>
        <w:t xml:space="preserve"> </w:t>
      </w:r>
      <w:r w:rsidRPr="00567C27">
        <w:rPr>
          <w:sz w:val="16"/>
        </w:rPr>
        <w:t>Organizational Partners and shall not be implemented.</w:t>
      </w:r>
      <w:r w:rsidRPr="00567C27">
        <w:rPr>
          <w:sz w:val="16"/>
        </w:rPr>
        <w:br/>
        <w:t>This Specification is provided for future development work within 3GPP</w:t>
      </w:r>
      <w:r w:rsidRPr="00567C27">
        <w:rPr>
          <w:sz w:val="16"/>
          <w:vertAlign w:val="superscript"/>
        </w:rPr>
        <w:t xml:space="preserve"> </w:t>
      </w:r>
      <w:r w:rsidRPr="00567C27">
        <w:rPr>
          <w:sz w:val="16"/>
        </w:rPr>
        <w:t>only. The Organizational Partners accept no liability for any use of this Specification.</w:t>
      </w:r>
      <w:r w:rsidRPr="00567C27">
        <w:rPr>
          <w:sz w:val="16"/>
        </w:rPr>
        <w:br/>
        <w:t xml:space="preserve">Specifications and </w:t>
      </w:r>
      <w:r w:rsidR="00F653B8" w:rsidRPr="00567C27">
        <w:rPr>
          <w:sz w:val="16"/>
        </w:rPr>
        <w:t>Reports</w:t>
      </w:r>
      <w:r w:rsidRPr="00567C27">
        <w:rPr>
          <w:sz w:val="16"/>
        </w:rPr>
        <w:t xml:space="preserve"> for implementation of the 3GPP</w:t>
      </w:r>
      <w:r w:rsidRPr="00567C27">
        <w:rPr>
          <w:sz w:val="16"/>
          <w:vertAlign w:val="superscript"/>
        </w:rPr>
        <w:t xml:space="preserve"> TM</w:t>
      </w:r>
      <w:r w:rsidRPr="00567C27">
        <w:rPr>
          <w:sz w:val="16"/>
        </w:rPr>
        <w:t xml:space="preserve"> system should be obtained via the 3GPP Organizational Partners' Publications Offices.</w:t>
      </w:r>
    </w:p>
    <w:p w14:paraId="0C14D15D" w14:textId="77777777" w:rsidR="00080512" w:rsidRPr="00567C27" w:rsidRDefault="00080512">
      <w:pPr>
        <w:pStyle w:val="ZV"/>
        <w:framePr w:wrap="notBeside"/>
        <w:rPr>
          <w:noProof w:val="0"/>
        </w:rPr>
      </w:pPr>
    </w:p>
    <w:p w14:paraId="15B0A6E4" w14:textId="77777777" w:rsidR="00080512" w:rsidRPr="00567C27" w:rsidRDefault="00080512"/>
    <w:bookmarkEnd w:id="0"/>
    <w:p w14:paraId="34FF44F5" w14:textId="77777777" w:rsidR="00080512" w:rsidRPr="00567C27" w:rsidRDefault="00080512">
      <w:pPr>
        <w:sectPr w:rsidR="00080512" w:rsidRPr="00567C27">
          <w:footnotePr>
            <w:numRestart w:val="eachSect"/>
          </w:footnotePr>
          <w:pgSz w:w="11907" w:h="16840"/>
          <w:pgMar w:top="2268" w:right="851" w:bottom="10773" w:left="851" w:header="0" w:footer="0" w:gutter="0"/>
          <w:cols w:space="720"/>
        </w:sectPr>
      </w:pPr>
    </w:p>
    <w:p w14:paraId="40053376" w14:textId="77777777" w:rsidR="00080512" w:rsidRPr="00567C27" w:rsidRDefault="00080512">
      <w:bookmarkStart w:id="1" w:name="page2"/>
    </w:p>
    <w:p w14:paraId="22940225" w14:textId="77777777" w:rsidR="00B41046" w:rsidRPr="00567C27" w:rsidRDefault="00B41046"/>
    <w:p w14:paraId="23231BD6" w14:textId="77777777" w:rsidR="00B41046" w:rsidRPr="00567C27" w:rsidRDefault="00B41046"/>
    <w:p w14:paraId="14EFA4C8" w14:textId="77777777" w:rsidR="00080512" w:rsidRPr="00567C27" w:rsidRDefault="00080512">
      <w:pPr>
        <w:pStyle w:val="FP"/>
        <w:framePr w:wrap="notBeside" w:hAnchor="margin" w:y="1419"/>
        <w:pBdr>
          <w:bottom w:val="single" w:sz="6" w:space="1" w:color="auto"/>
        </w:pBdr>
        <w:spacing w:before="240"/>
        <w:ind w:left="2835" w:right="2835"/>
        <w:jc w:val="center"/>
      </w:pPr>
      <w:r w:rsidRPr="00567C27">
        <w:t>Keywords</w:t>
      </w:r>
    </w:p>
    <w:p w14:paraId="48913D6F" w14:textId="77777777" w:rsidR="00080512" w:rsidRPr="00567C27" w:rsidRDefault="00C5773E">
      <w:pPr>
        <w:pStyle w:val="FP"/>
        <w:framePr w:wrap="notBeside" w:hAnchor="margin" w:y="1419"/>
        <w:ind w:left="2835" w:right="2835"/>
        <w:jc w:val="center"/>
        <w:rPr>
          <w:rFonts w:ascii="Arial" w:hAnsi="Arial"/>
          <w:sz w:val="18"/>
        </w:rPr>
      </w:pPr>
      <w:r w:rsidRPr="00567C27">
        <w:rPr>
          <w:rFonts w:ascii="Arial" w:hAnsi="Arial"/>
          <w:sz w:val="18"/>
        </w:rPr>
        <w:t>UMTS, LTE, EVS, telephony</w:t>
      </w:r>
      <w:r w:rsidRPr="00567C27">
        <w:rPr>
          <w:rFonts w:ascii="Arial" w:hAnsi="Arial" w:hint="eastAsia"/>
          <w:sz w:val="18"/>
          <w:lang w:eastAsia="ja-JP"/>
        </w:rPr>
        <w:t>, codec</w:t>
      </w:r>
    </w:p>
    <w:p w14:paraId="06EEAEAF" w14:textId="77777777" w:rsidR="00080512" w:rsidRPr="00567C27" w:rsidRDefault="00080512"/>
    <w:p w14:paraId="0DB01D82" w14:textId="77777777" w:rsidR="00080512" w:rsidRPr="00567C27" w:rsidRDefault="00080512">
      <w:pPr>
        <w:pStyle w:val="FP"/>
        <w:framePr w:wrap="notBeside" w:hAnchor="margin" w:yAlign="center"/>
        <w:spacing w:after="240"/>
        <w:ind w:left="2835" w:right="2835"/>
        <w:jc w:val="center"/>
        <w:rPr>
          <w:rFonts w:ascii="Arial" w:hAnsi="Arial"/>
          <w:b/>
          <w:i/>
        </w:rPr>
      </w:pPr>
      <w:r w:rsidRPr="00567C27">
        <w:rPr>
          <w:rFonts w:ascii="Arial" w:hAnsi="Arial"/>
          <w:b/>
          <w:i/>
        </w:rPr>
        <w:t>3GPP</w:t>
      </w:r>
    </w:p>
    <w:p w14:paraId="3868C4F7" w14:textId="77777777" w:rsidR="00080512" w:rsidRPr="00567C27" w:rsidRDefault="00080512">
      <w:pPr>
        <w:pStyle w:val="FP"/>
        <w:framePr w:wrap="notBeside" w:hAnchor="margin" w:yAlign="center"/>
        <w:pBdr>
          <w:bottom w:val="single" w:sz="6" w:space="1" w:color="auto"/>
        </w:pBdr>
        <w:ind w:left="2835" w:right="2835"/>
        <w:jc w:val="center"/>
      </w:pPr>
      <w:r w:rsidRPr="00567C27">
        <w:t>Postal address</w:t>
      </w:r>
    </w:p>
    <w:p w14:paraId="26590F2C" w14:textId="77777777" w:rsidR="00080512" w:rsidRPr="00567C27" w:rsidRDefault="00080512">
      <w:pPr>
        <w:pStyle w:val="FP"/>
        <w:framePr w:wrap="notBeside" w:hAnchor="margin" w:yAlign="center"/>
        <w:ind w:left="2835" w:right="2835"/>
        <w:jc w:val="center"/>
        <w:rPr>
          <w:rFonts w:ascii="Arial" w:hAnsi="Arial"/>
          <w:sz w:val="18"/>
        </w:rPr>
      </w:pPr>
    </w:p>
    <w:p w14:paraId="41A7E3D9" w14:textId="77777777" w:rsidR="00080512" w:rsidRPr="00567C27" w:rsidRDefault="00080512">
      <w:pPr>
        <w:pStyle w:val="FP"/>
        <w:framePr w:wrap="notBeside" w:hAnchor="margin" w:yAlign="center"/>
        <w:pBdr>
          <w:bottom w:val="single" w:sz="6" w:space="1" w:color="auto"/>
        </w:pBdr>
        <w:spacing w:before="240"/>
        <w:ind w:left="2835" w:right="2835"/>
        <w:jc w:val="center"/>
      </w:pPr>
      <w:r w:rsidRPr="00567C27">
        <w:t>3GPP support office address</w:t>
      </w:r>
    </w:p>
    <w:p w14:paraId="60DCE601" w14:textId="77777777"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650 Route des Lucioles - Sophia Antipolis</w:t>
      </w:r>
    </w:p>
    <w:p w14:paraId="15709CF7" w14:textId="77777777"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Valbonne - FRANCE</w:t>
      </w:r>
    </w:p>
    <w:p w14:paraId="1C427916" w14:textId="77777777" w:rsidR="00080512" w:rsidRPr="00567C27" w:rsidRDefault="00080512">
      <w:pPr>
        <w:pStyle w:val="FP"/>
        <w:framePr w:wrap="notBeside" w:hAnchor="margin" w:yAlign="center"/>
        <w:spacing w:after="20"/>
        <w:ind w:left="2835" w:right="2835"/>
        <w:jc w:val="center"/>
        <w:rPr>
          <w:rFonts w:ascii="Arial" w:hAnsi="Arial"/>
          <w:sz w:val="18"/>
        </w:rPr>
      </w:pPr>
      <w:r w:rsidRPr="00567C27">
        <w:rPr>
          <w:rFonts w:ascii="Arial" w:hAnsi="Arial"/>
          <w:sz w:val="18"/>
        </w:rPr>
        <w:t>Tel.: +33 4 92 94 42 00 Fax: +33 4 93 65 47 16</w:t>
      </w:r>
    </w:p>
    <w:p w14:paraId="3D2C142A" w14:textId="77777777" w:rsidR="00080512" w:rsidRPr="00567C27" w:rsidRDefault="00080512">
      <w:pPr>
        <w:pStyle w:val="FP"/>
        <w:framePr w:wrap="notBeside" w:hAnchor="margin" w:yAlign="center"/>
        <w:pBdr>
          <w:bottom w:val="single" w:sz="6" w:space="1" w:color="auto"/>
        </w:pBdr>
        <w:spacing w:before="240"/>
        <w:ind w:left="2835" w:right="2835"/>
        <w:jc w:val="center"/>
      </w:pPr>
      <w:r w:rsidRPr="00567C27">
        <w:t>Internet</w:t>
      </w:r>
    </w:p>
    <w:p w14:paraId="5F0E5A8F" w14:textId="77777777" w:rsidR="00080512" w:rsidRPr="00567C27" w:rsidRDefault="00080512">
      <w:pPr>
        <w:pStyle w:val="FP"/>
        <w:framePr w:wrap="notBeside" w:hAnchor="margin" w:yAlign="center"/>
        <w:ind w:left="2835" w:right="2835"/>
        <w:jc w:val="center"/>
        <w:rPr>
          <w:rFonts w:ascii="Arial" w:hAnsi="Arial"/>
          <w:sz w:val="18"/>
        </w:rPr>
      </w:pPr>
      <w:r w:rsidRPr="00567C27">
        <w:rPr>
          <w:rFonts w:ascii="Arial" w:hAnsi="Arial"/>
          <w:sz w:val="18"/>
        </w:rPr>
        <w:t>http://www.3gpp.org</w:t>
      </w:r>
    </w:p>
    <w:p w14:paraId="44B50ED8" w14:textId="77777777" w:rsidR="00080512" w:rsidRPr="00567C27" w:rsidRDefault="00080512"/>
    <w:p w14:paraId="710747B6" w14:textId="77777777" w:rsidR="00080512" w:rsidRPr="00567C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67C27">
        <w:rPr>
          <w:rFonts w:ascii="Arial" w:hAnsi="Arial"/>
          <w:b/>
          <w:i/>
        </w:rPr>
        <w:t>Copyright Notification</w:t>
      </w:r>
    </w:p>
    <w:p w14:paraId="3F5709C1" w14:textId="77777777" w:rsidR="00080512" w:rsidRPr="00567C27" w:rsidRDefault="00080512" w:rsidP="00FA1266">
      <w:pPr>
        <w:pStyle w:val="FP"/>
        <w:framePr w:h="3057" w:hRule="exact" w:wrap="notBeside" w:vAnchor="page" w:hAnchor="margin" w:y="12605"/>
        <w:jc w:val="center"/>
      </w:pPr>
      <w:r w:rsidRPr="00567C27">
        <w:t>No part may be reproduced except as authorized by written permission.</w:t>
      </w:r>
      <w:r w:rsidRPr="00567C27">
        <w:br/>
        <w:t>The copyright and the foregoing restriction extend to reproduction in all media.</w:t>
      </w:r>
    </w:p>
    <w:p w14:paraId="091DF5AD" w14:textId="77777777" w:rsidR="00080512" w:rsidRPr="00567C27" w:rsidRDefault="00080512" w:rsidP="00FA1266">
      <w:pPr>
        <w:pStyle w:val="FP"/>
        <w:framePr w:h="3057" w:hRule="exact" w:wrap="notBeside" w:vAnchor="page" w:hAnchor="margin" w:y="12605"/>
        <w:jc w:val="center"/>
      </w:pPr>
    </w:p>
    <w:p w14:paraId="5D66A90A" w14:textId="57D8ECB3" w:rsidR="00246C7A" w:rsidRPr="004D3578" w:rsidRDefault="00246C7A" w:rsidP="00246C7A">
      <w:pPr>
        <w:pStyle w:val="FP"/>
        <w:framePr w:h="3057" w:hRule="exact" w:wrap="notBeside" w:vAnchor="page" w:hAnchor="margin" w:y="12605"/>
        <w:jc w:val="center"/>
        <w:rPr>
          <w:noProof/>
          <w:sz w:val="18"/>
        </w:rPr>
      </w:pPr>
      <w:r w:rsidRPr="004D3578">
        <w:rPr>
          <w:noProof/>
          <w:sz w:val="18"/>
        </w:rPr>
        <w:t>© 20</w:t>
      </w:r>
      <w:r w:rsidR="00FC7BF7">
        <w:rPr>
          <w:noProof/>
          <w:sz w:val="18"/>
        </w:rPr>
        <w:t>2</w:t>
      </w:r>
      <w:r w:rsidR="00EA71D7">
        <w:rPr>
          <w:noProof/>
          <w:sz w:val="18"/>
        </w:rPr>
        <w:t>1</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66FD181" w14:textId="77777777" w:rsidR="00734A5B" w:rsidRPr="00567C27" w:rsidRDefault="00080512" w:rsidP="00FA1266">
      <w:pPr>
        <w:pStyle w:val="FP"/>
        <w:framePr w:h="3057" w:hRule="exact" w:wrap="notBeside" w:vAnchor="page" w:hAnchor="margin" w:y="12605"/>
        <w:jc w:val="center"/>
        <w:rPr>
          <w:sz w:val="18"/>
        </w:rPr>
      </w:pPr>
      <w:r w:rsidRPr="00567C27">
        <w:rPr>
          <w:sz w:val="18"/>
        </w:rPr>
        <w:t>All rights reserved.</w:t>
      </w:r>
    </w:p>
    <w:p w14:paraId="4AC518C8" w14:textId="77777777" w:rsidR="00FC1192" w:rsidRPr="00567C27" w:rsidRDefault="00FC1192" w:rsidP="00FA1266">
      <w:pPr>
        <w:pStyle w:val="FP"/>
        <w:framePr w:h="3057" w:hRule="exact" w:wrap="notBeside" w:vAnchor="page" w:hAnchor="margin" w:y="12605"/>
        <w:rPr>
          <w:sz w:val="18"/>
        </w:rPr>
      </w:pPr>
    </w:p>
    <w:p w14:paraId="06547F1C" w14:textId="77777777" w:rsidR="00734A5B" w:rsidRPr="00567C27" w:rsidRDefault="00734A5B" w:rsidP="00FA1266">
      <w:pPr>
        <w:pStyle w:val="FP"/>
        <w:framePr w:h="3057" w:hRule="exact" w:wrap="notBeside" w:vAnchor="page" w:hAnchor="margin" w:y="12605"/>
        <w:rPr>
          <w:sz w:val="18"/>
        </w:rPr>
      </w:pPr>
      <w:r w:rsidRPr="00567C27">
        <w:rPr>
          <w:sz w:val="18"/>
        </w:rPr>
        <w:t>UMTS™ is a Trade Mark of ETSI registered for the benefit of its members</w:t>
      </w:r>
    </w:p>
    <w:p w14:paraId="729D0F77" w14:textId="77777777" w:rsidR="00080512" w:rsidRPr="00567C27" w:rsidRDefault="00734A5B" w:rsidP="00FA1266">
      <w:pPr>
        <w:pStyle w:val="FP"/>
        <w:framePr w:h="3057" w:hRule="exact" w:wrap="notBeside" w:vAnchor="page" w:hAnchor="margin" w:y="12605"/>
        <w:rPr>
          <w:sz w:val="18"/>
        </w:rPr>
      </w:pPr>
      <w:r w:rsidRPr="00567C27">
        <w:rPr>
          <w:sz w:val="18"/>
        </w:rPr>
        <w:t>3GPP™ is a Trade Mark of ETSI registered for the benefit of its Members and of the 3GPP Organizational Partners</w:t>
      </w:r>
      <w:r w:rsidR="00080512" w:rsidRPr="00567C27">
        <w:rPr>
          <w:sz w:val="18"/>
        </w:rPr>
        <w:br/>
      </w:r>
      <w:r w:rsidR="00FA1266" w:rsidRPr="00567C27">
        <w:rPr>
          <w:sz w:val="18"/>
        </w:rPr>
        <w:t>LTE™ is a Trade Mark of ETSI registered for the benefit of its Members and of the 3GPP Organizational Partners</w:t>
      </w:r>
    </w:p>
    <w:p w14:paraId="0E672E36" w14:textId="77777777" w:rsidR="00FA1266" w:rsidRPr="00567C27" w:rsidRDefault="00FA1266" w:rsidP="00FA1266">
      <w:pPr>
        <w:pStyle w:val="FP"/>
        <w:framePr w:h="3057" w:hRule="exact" w:wrap="notBeside" w:vAnchor="page" w:hAnchor="margin" w:y="12605"/>
        <w:rPr>
          <w:sz w:val="18"/>
        </w:rPr>
      </w:pPr>
      <w:r w:rsidRPr="00567C27">
        <w:rPr>
          <w:sz w:val="18"/>
        </w:rPr>
        <w:t>GSM® and the GSM logo are registered and owned by the GSM Association</w:t>
      </w:r>
    </w:p>
    <w:bookmarkEnd w:id="1"/>
    <w:p w14:paraId="27648956" w14:textId="77777777" w:rsidR="00080512" w:rsidRPr="00567C27" w:rsidRDefault="00080512">
      <w:pPr>
        <w:pStyle w:val="TT"/>
      </w:pPr>
      <w:r w:rsidRPr="00567C27">
        <w:br w:type="page"/>
      </w:r>
      <w:r w:rsidRPr="00567C27">
        <w:lastRenderedPageBreak/>
        <w:t>Contents</w:t>
      </w:r>
    </w:p>
    <w:p w14:paraId="56F5792A" w14:textId="77777777" w:rsidR="002169F9" w:rsidRDefault="002169F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_Toc36235740 \h </w:instrText>
      </w:r>
      <w:r>
        <w:fldChar w:fldCharType="separate"/>
      </w:r>
      <w:r>
        <w:t>4</w:t>
      </w:r>
      <w:r>
        <w:fldChar w:fldCharType="end"/>
      </w:r>
    </w:p>
    <w:p w14:paraId="223620B1" w14:textId="77777777"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14:paraId="1190F760" w14:textId="77777777"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14:paraId="016EE5E3" w14:textId="77777777"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14:paraId="1675D7EF" w14:textId="77777777"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14:paraId="41E9B495" w14:textId="77777777"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14:paraId="3DC1856B" w14:textId="77777777"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14:paraId="44282E64" w14:textId="77777777"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14:paraId="548887F8" w14:textId="77777777"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14:paraId="14D5268A" w14:textId="77777777"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14:paraId="50342FC2" w14:textId="77777777"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14:paraId="7D190515" w14:textId="77777777"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14:paraId="43E4EE24" w14:textId="77777777"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14:paraId="4090AA21" w14:textId="77777777"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14:paraId="08DB7FAB" w14:textId="77777777"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14:paraId="67BD8821" w14:textId="77777777"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14:paraId="6D1C3EFD" w14:textId="77777777"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14:paraId="6FA96A6A" w14:textId="77777777"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14:paraId="5164641C" w14:textId="77777777"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14:paraId="13616CE7" w14:textId="77777777"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14:paraId="1B9B8E85" w14:textId="77777777"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14:paraId="39B74B6D" w14:textId="77777777"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14:paraId="47D55689" w14:textId="77777777"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14:paraId="5E65999D" w14:textId="77777777"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14:paraId="7AC2FFB0" w14:textId="77777777"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14:paraId="25D7F31B" w14:textId="77777777"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14:paraId="68962980" w14:textId="77777777"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14:paraId="63C2F368" w14:textId="77777777"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14:paraId="4900C9CD" w14:textId="77777777"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14:paraId="3E4AA254" w14:textId="77777777"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14:paraId="504236B9" w14:textId="77777777"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14:paraId="173A389E" w14:textId="77777777"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14:paraId="2F9ABDF8" w14:textId="77777777"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14:paraId="5E76B240" w14:textId="77777777"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14:paraId="0AA13551" w14:textId="77777777"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14:paraId="658725C3" w14:textId="77777777"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14:paraId="0CC092AB" w14:textId="77777777"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14:paraId="52C76204" w14:textId="77777777"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14:paraId="460820A0" w14:textId="77777777"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14:paraId="40D8668D" w14:textId="77777777"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14:paraId="48E3138D" w14:textId="77777777"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14:paraId="4A71EA61" w14:textId="77777777"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14:paraId="0F396322" w14:textId="77777777" w:rsidR="00080512" w:rsidRPr="00567C27" w:rsidRDefault="002169F9">
      <w:r>
        <w:fldChar w:fldCharType="end"/>
      </w:r>
    </w:p>
    <w:p w14:paraId="279CC54D" w14:textId="77777777" w:rsidR="00080512" w:rsidRPr="00567C27" w:rsidRDefault="00080512">
      <w:pPr>
        <w:pStyle w:val="Heading1"/>
      </w:pPr>
      <w:r w:rsidRPr="00567C27">
        <w:br w:type="page"/>
      </w:r>
      <w:bookmarkStart w:id="3" w:name="_Toc27677308"/>
      <w:bookmarkStart w:id="4" w:name="_Toc36235740"/>
      <w:r w:rsidRPr="00567C27">
        <w:lastRenderedPageBreak/>
        <w:t>Foreword</w:t>
      </w:r>
      <w:bookmarkEnd w:id="3"/>
      <w:bookmarkEnd w:id="4"/>
    </w:p>
    <w:p w14:paraId="4449EC6B" w14:textId="77777777"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14:paraId="62FFAFB8" w14:textId="77777777"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050070" w14:textId="77777777" w:rsidR="00080512" w:rsidRPr="00567C27" w:rsidRDefault="00080512">
      <w:pPr>
        <w:pStyle w:val="B1"/>
      </w:pPr>
      <w:r w:rsidRPr="00567C27">
        <w:t>Version x.y.z</w:t>
      </w:r>
    </w:p>
    <w:p w14:paraId="08EE6CF5" w14:textId="77777777" w:rsidR="00080512" w:rsidRPr="00567C27" w:rsidRDefault="00080512">
      <w:pPr>
        <w:pStyle w:val="B1"/>
      </w:pPr>
      <w:r w:rsidRPr="00567C27">
        <w:t>where:</w:t>
      </w:r>
    </w:p>
    <w:p w14:paraId="3DD6A32F" w14:textId="77777777" w:rsidR="00080512" w:rsidRPr="00567C27" w:rsidRDefault="00080512">
      <w:pPr>
        <w:pStyle w:val="B2"/>
      </w:pPr>
      <w:r w:rsidRPr="00567C27">
        <w:t>x</w:t>
      </w:r>
      <w:r w:rsidRPr="00567C27">
        <w:tab/>
        <w:t>the first digit:</w:t>
      </w:r>
    </w:p>
    <w:p w14:paraId="6E3F140B" w14:textId="77777777" w:rsidR="00080512" w:rsidRPr="00567C27" w:rsidRDefault="00080512">
      <w:pPr>
        <w:pStyle w:val="B3"/>
      </w:pPr>
      <w:r w:rsidRPr="00567C27">
        <w:t>1</w:t>
      </w:r>
      <w:r w:rsidRPr="00567C27">
        <w:tab/>
        <w:t>presented to TSG for information;</w:t>
      </w:r>
    </w:p>
    <w:p w14:paraId="04F0DF43" w14:textId="77777777" w:rsidR="00080512" w:rsidRPr="00567C27" w:rsidRDefault="00080512">
      <w:pPr>
        <w:pStyle w:val="B3"/>
      </w:pPr>
      <w:r w:rsidRPr="00567C27">
        <w:t>2</w:t>
      </w:r>
      <w:r w:rsidRPr="00567C27">
        <w:tab/>
        <w:t>presented to TSG for approval;</w:t>
      </w:r>
    </w:p>
    <w:p w14:paraId="27B1CB28" w14:textId="77777777" w:rsidR="00080512" w:rsidRPr="00567C27" w:rsidRDefault="00080512">
      <w:pPr>
        <w:pStyle w:val="B3"/>
      </w:pPr>
      <w:r w:rsidRPr="00567C27">
        <w:t>3</w:t>
      </w:r>
      <w:r w:rsidRPr="00567C27">
        <w:tab/>
        <w:t>or greater indicates TSG approved document under change control.</w:t>
      </w:r>
    </w:p>
    <w:p w14:paraId="6ACB91C0" w14:textId="77777777" w:rsidR="00080512" w:rsidRPr="00567C27" w:rsidRDefault="00080512">
      <w:pPr>
        <w:pStyle w:val="B2"/>
      </w:pPr>
      <w:r w:rsidRPr="00567C27">
        <w:t>y</w:t>
      </w:r>
      <w:r w:rsidRPr="00567C27">
        <w:tab/>
        <w:t>the second digit is incremented for all changes of substance, i.e. technical enhancements, corrections, updates, etc.</w:t>
      </w:r>
    </w:p>
    <w:p w14:paraId="1EA352E3" w14:textId="77777777" w:rsidR="00080512" w:rsidRPr="00567C27" w:rsidRDefault="00080512">
      <w:pPr>
        <w:pStyle w:val="B2"/>
      </w:pPr>
      <w:r w:rsidRPr="00567C27">
        <w:t>z</w:t>
      </w:r>
      <w:r w:rsidRPr="00567C27">
        <w:tab/>
        <w:t>the third digit is incremented when editorial only changes have been incorporated in the document.</w:t>
      </w:r>
    </w:p>
    <w:p w14:paraId="7AAF83BC" w14:textId="77777777" w:rsidR="00080512" w:rsidRPr="00567C27" w:rsidRDefault="00080512">
      <w:pPr>
        <w:pStyle w:val="Heading1"/>
      </w:pPr>
      <w:r w:rsidRPr="00567C27">
        <w:br w:type="page"/>
      </w:r>
      <w:bookmarkStart w:id="5" w:name="_Toc27677309"/>
      <w:bookmarkStart w:id="6" w:name="_Toc36235741"/>
      <w:r w:rsidRPr="00567C27">
        <w:lastRenderedPageBreak/>
        <w:t>1</w:t>
      </w:r>
      <w:r w:rsidRPr="00567C27">
        <w:tab/>
        <w:t>Scope</w:t>
      </w:r>
      <w:bookmarkEnd w:id="5"/>
      <w:bookmarkEnd w:id="6"/>
    </w:p>
    <w:p w14:paraId="3A5DC91F" w14:textId="77777777"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14:paraId="3AF96D9F" w14:textId="77777777" w:rsidR="00080512" w:rsidRPr="00567C27" w:rsidRDefault="00080512">
      <w:pPr>
        <w:pStyle w:val="Heading1"/>
      </w:pPr>
      <w:bookmarkStart w:id="7" w:name="_Toc27677310"/>
      <w:bookmarkStart w:id="8" w:name="_Toc36235742"/>
      <w:r w:rsidRPr="00567C27">
        <w:t>2</w:t>
      </w:r>
      <w:r w:rsidRPr="00567C27">
        <w:tab/>
        <w:t>References</w:t>
      </w:r>
      <w:bookmarkEnd w:id="7"/>
      <w:bookmarkEnd w:id="8"/>
    </w:p>
    <w:p w14:paraId="0DEF51EB" w14:textId="77777777" w:rsidR="00080512" w:rsidRPr="00567C27" w:rsidRDefault="00080512">
      <w:r w:rsidRPr="00567C27">
        <w:t>The following documents contain provisions which, through reference in this text, constitute provisions of the present document.</w:t>
      </w:r>
    </w:p>
    <w:p w14:paraId="31266017" w14:textId="77777777"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14:paraId="28412348" w14:textId="77777777" w:rsidR="00080512" w:rsidRPr="00567C27" w:rsidRDefault="00080512">
      <w:pPr>
        <w:pStyle w:val="B1"/>
      </w:pPr>
      <w:r w:rsidRPr="00567C27">
        <w:t>-</w:t>
      </w:r>
      <w:r w:rsidRPr="00567C27">
        <w:tab/>
        <w:t>For a specific reference, subsequent revisions do not apply.</w:t>
      </w:r>
    </w:p>
    <w:p w14:paraId="65F33B39" w14:textId="77777777"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3F33F125" w14:textId="77777777" w:rsidR="00EC4A25" w:rsidRPr="00567C27" w:rsidRDefault="00EC4A25" w:rsidP="00FF1749">
      <w:pPr>
        <w:pStyle w:val="EX"/>
      </w:pPr>
      <w:r w:rsidRPr="00567C27">
        <w:t>[1]</w:t>
      </w:r>
      <w:r w:rsidRPr="00567C27">
        <w:tab/>
        <w:t>3GPP TR 21.905: "Vocabulary for 3GPP Specifications".</w:t>
      </w:r>
    </w:p>
    <w:p w14:paraId="46B6E073" w14:textId="77777777"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14:paraId="70CD649B" w14:textId="77777777"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14:paraId="12997D6E" w14:textId="77777777"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14:paraId="256DA6D3" w14:textId="77777777"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14:paraId="7AA5B987" w14:textId="77777777"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14:paraId="42CB57D2" w14:textId="77777777"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14:paraId="0DF4DCCC" w14:textId="77777777"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14:paraId="05C738DB" w14:textId="77777777"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14:paraId="46DCEC9F" w14:textId="77777777"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14:paraId="246E590B" w14:textId="77777777"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14:paraId="385AC733" w14:textId="77777777"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0D98BEF4" w14:textId="77777777" w:rsidR="005B65F8" w:rsidRDefault="005B65F8" w:rsidP="005B65F8">
      <w:pPr>
        <w:pStyle w:val="EX"/>
      </w:pPr>
      <w:r>
        <w:t>[13]</w:t>
      </w:r>
      <w:r>
        <w:tab/>
        <w:t>3GPP TS 26.406: "</w:t>
      </w:r>
      <w:r w:rsidRPr="00396F1F">
        <w:t>General audio codec audio processing functions; Enhanced aacPlus general audio codec; Conformance testing</w:t>
      </w:r>
      <w:r>
        <w:t>".</w:t>
      </w:r>
    </w:p>
    <w:p w14:paraId="37E25ECC" w14:textId="77777777" w:rsidR="005B65F8" w:rsidRDefault="005B65F8" w:rsidP="005B65F8">
      <w:pPr>
        <w:pStyle w:val="EX"/>
      </w:pPr>
      <w:r>
        <w:t>[14]</w:t>
      </w:r>
      <w:r>
        <w:tab/>
        <w:t>3GPP TS 26.274: "</w:t>
      </w:r>
      <w:r w:rsidRPr="00396F1F">
        <w:t>Audio codec processing functions; Extended Adaptive Multi-Rate - Wideband (AMR-WB+) speech codec; Conformance testing</w:t>
      </w:r>
      <w:r>
        <w:t>".</w:t>
      </w:r>
    </w:p>
    <w:p w14:paraId="025B8EE1" w14:textId="77777777" w:rsidR="005B65F8" w:rsidRDefault="005B65F8" w:rsidP="005B65F8">
      <w:pPr>
        <w:pStyle w:val="EX"/>
      </w:pPr>
      <w:r>
        <w:t>[15]</w:t>
      </w:r>
      <w:r>
        <w:tab/>
        <w:t>3GPP TS 26.952: "Codec for Enhanced Voice Services (EVS); Performance Characterization".</w:t>
      </w:r>
    </w:p>
    <w:p w14:paraId="0D850E41" w14:textId="77777777"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14:paraId="44809627" w14:textId="77777777" w:rsidR="005B65F8" w:rsidRDefault="005B65F8" w:rsidP="005B65F8">
      <w:pPr>
        <w:pStyle w:val="EX"/>
      </w:pPr>
      <w:r>
        <w:t>[17]</w:t>
      </w:r>
      <w:r>
        <w:tab/>
        <w:t>ITU-T Recommendation P.501 (03/2017): "Test signals for use in telephonometry".</w:t>
      </w:r>
    </w:p>
    <w:p w14:paraId="140D2C0A" w14:textId="77777777" w:rsidR="005B65F8" w:rsidRPr="00567C27" w:rsidRDefault="005B65F8" w:rsidP="005B65F8">
      <w:pPr>
        <w:pStyle w:val="EX"/>
      </w:pPr>
      <w:r w:rsidRPr="00394D2E">
        <w:lastRenderedPageBreak/>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14:paraId="585F3540" w14:textId="77777777" w:rsidR="00080512" w:rsidRPr="00567C27" w:rsidRDefault="00630C88">
      <w:pPr>
        <w:pStyle w:val="Heading1"/>
      </w:pPr>
      <w:r w:rsidRPr="00567C27" w:rsidDel="00630C88">
        <w:rPr>
          <w:rFonts w:hint="eastAsia"/>
          <w:lang w:eastAsia="ja-JP"/>
        </w:rPr>
        <w:t xml:space="preserve"> </w:t>
      </w:r>
      <w:bookmarkStart w:id="9" w:name="_Toc27677311"/>
      <w:bookmarkStart w:id="10" w:name="_Toc36235743"/>
      <w:r w:rsidR="009E01DE">
        <w:t>3</w:t>
      </w:r>
      <w:r w:rsidR="009E01DE">
        <w:tab/>
        <w:t xml:space="preserve">Definitions </w:t>
      </w:r>
      <w:r w:rsidR="008028A4" w:rsidRPr="00567C27">
        <w:t>and abbreviations</w:t>
      </w:r>
      <w:bookmarkEnd w:id="9"/>
      <w:bookmarkEnd w:id="10"/>
    </w:p>
    <w:p w14:paraId="578ACC3D" w14:textId="77777777" w:rsidR="00080512" w:rsidRPr="00567C27" w:rsidRDefault="00080512">
      <w:pPr>
        <w:pStyle w:val="Heading2"/>
      </w:pPr>
      <w:bookmarkStart w:id="11" w:name="_Toc27677312"/>
      <w:bookmarkStart w:id="12" w:name="_Toc36235744"/>
      <w:r w:rsidRPr="00567C27">
        <w:t>3.1</w:t>
      </w:r>
      <w:r w:rsidRPr="00567C27">
        <w:tab/>
        <w:t>Definitions</w:t>
      </w:r>
      <w:bookmarkEnd w:id="11"/>
      <w:bookmarkEnd w:id="12"/>
    </w:p>
    <w:p w14:paraId="02CA20E6" w14:textId="77777777"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14:paraId="1F5CB7C7" w14:textId="77777777" w:rsidR="00080512" w:rsidRPr="00567C27" w:rsidRDefault="00080512">
      <w:pPr>
        <w:pStyle w:val="Heading2"/>
      </w:pPr>
      <w:bookmarkStart w:id="13" w:name="_Toc27677313"/>
      <w:bookmarkStart w:id="14" w:name="_Toc36235745"/>
      <w:r w:rsidRPr="00567C27">
        <w:t>3.</w:t>
      </w:r>
      <w:r w:rsidR="008134BC" w:rsidRPr="00567C27">
        <w:rPr>
          <w:rFonts w:hint="eastAsia"/>
          <w:lang w:eastAsia="ja-JP"/>
        </w:rPr>
        <w:t>2</w:t>
      </w:r>
      <w:r w:rsidRPr="00567C27">
        <w:tab/>
        <w:t>Abbreviations</w:t>
      </w:r>
      <w:bookmarkEnd w:id="13"/>
      <w:bookmarkEnd w:id="14"/>
    </w:p>
    <w:p w14:paraId="430304D1" w14:textId="77777777"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14:paraId="65DCA741" w14:textId="77777777"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14:paraId="5D0966F1" w14:textId="77777777"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14:paraId="4CBF0ED5" w14:textId="77777777"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14:paraId="58A8CEB4" w14:textId="77777777"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14:paraId="5F0EBA9D" w14:textId="77777777"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14:paraId="5319F01A" w14:textId="77777777"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14:paraId="251CF1D5" w14:textId="77777777"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14:paraId="627650CB" w14:textId="77777777"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14:paraId="70066278" w14:textId="77777777"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14:paraId="3FFC96EC" w14:textId="77777777"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14:paraId="5836A2FD" w14:textId="77777777"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14:paraId="4317BA26" w14:textId="77777777"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14:paraId="004D0F69" w14:textId="77777777"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14:paraId="2754ED30" w14:textId="77777777"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14:paraId="001C0D34" w14:textId="77777777"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14:paraId="4F333FAF" w14:textId="77777777"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14:paraId="7C1EF477" w14:textId="77777777"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14:paraId="4A9563EE" w14:textId="77777777"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14:paraId="60276E1C" w14:textId="77777777"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14:paraId="63B82167" w14:textId="77777777"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14:paraId="29E66893" w14:textId="77777777"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14:paraId="0746A86C" w14:textId="77777777" w:rsidR="00080512" w:rsidRPr="00567C27" w:rsidRDefault="00080512">
      <w:pPr>
        <w:pStyle w:val="Heading1"/>
        <w:rPr>
          <w:lang w:eastAsia="ja-JP"/>
        </w:rPr>
      </w:pPr>
      <w:bookmarkStart w:id="15" w:name="_Toc27677314"/>
      <w:bookmarkStart w:id="16" w:name="_Toc36235746"/>
      <w:r w:rsidRPr="00567C27">
        <w:t>4</w:t>
      </w:r>
      <w:r w:rsidRPr="00567C27">
        <w:tab/>
      </w:r>
      <w:r w:rsidR="008134BC" w:rsidRPr="00567C27">
        <w:rPr>
          <w:rFonts w:hint="eastAsia"/>
          <w:lang w:eastAsia="ja-JP"/>
        </w:rPr>
        <w:t>General</w:t>
      </w:r>
      <w:bookmarkEnd w:id="15"/>
      <w:bookmarkEnd w:id="16"/>
    </w:p>
    <w:p w14:paraId="3CB7E29E" w14:textId="77777777" w:rsidR="00AA2CA1" w:rsidRPr="00567C27" w:rsidRDefault="00AA2CA1" w:rsidP="00007E2C">
      <w:pPr>
        <w:pStyle w:val="Heading2"/>
      </w:pPr>
      <w:bookmarkStart w:id="17" w:name="_Toc27677315"/>
      <w:bookmarkStart w:id="18" w:name="_Toc36235747"/>
      <w:r w:rsidRPr="00567C27">
        <w:t>4.1</w:t>
      </w:r>
      <w:r w:rsidRPr="00567C27">
        <w:tab/>
        <w:t>Introduction</w:t>
      </w:r>
      <w:bookmarkEnd w:id="17"/>
      <w:bookmarkEnd w:id="18"/>
    </w:p>
    <w:p w14:paraId="757DA7C1" w14:textId="77777777"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14:paraId="70998794" w14:textId="77777777"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4CF32B55" w14:textId="77777777"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14:paraId="27D22B61" w14:textId="77777777" w:rsidR="003344ED" w:rsidRPr="00567C27" w:rsidRDefault="003344ED" w:rsidP="003344ED">
      <w:pPr>
        <w:pStyle w:val="Heading1"/>
      </w:pPr>
      <w:bookmarkStart w:id="19" w:name="_Toc27677316"/>
      <w:bookmarkStart w:id="20" w:name="_Toc36235748"/>
      <w:r w:rsidRPr="00567C27">
        <w:lastRenderedPageBreak/>
        <w:t>5</w:t>
      </w:r>
      <w:r w:rsidRPr="00567C27">
        <w:tab/>
        <w:t>Test sequence format</w:t>
      </w:r>
      <w:bookmarkEnd w:id="19"/>
      <w:bookmarkEnd w:id="20"/>
    </w:p>
    <w:p w14:paraId="44D6F75D" w14:textId="77777777" w:rsidR="009A14D4" w:rsidRPr="00567C27" w:rsidRDefault="009A14D4" w:rsidP="00007E2C">
      <w:pPr>
        <w:pStyle w:val="Heading2"/>
      </w:pPr>
      <w:bookmarkStart w:id="21" w:name="_Toc27677317"/>
      <w:bookmarkStart w:id="22" w:name="_Toc36235749"/>
      <w:r w:rsidRPr="00567C27">
        <w:t>5.1</w:t>
      </w:r>
      <w:r w:rsidRPr="00567C27">
        <w:tab/>
        <w:t>Introduction to test sequence format</w:t>
      </w:r>
      <w:bookmarkEnd w:id="21"/>
      <w:bookmarkEnd w:id="22"/>
    </w:p>
    <w:p w14:paraId="05DC7D6F" w14:textId="77777777"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14:paraId="76C4CC36" w14:textId="77777777" w:rsidR="003344ED" w:rsidRPr="00567C27" w:rsidRDefault="003344ED" w:rsidP="003344ED">
      <w:pPr>
        <w:pStyle w:val="Heading2"/>
        <w:rPr>
          <w:lang w:eastAsia="ja-JP"/>
        </w:rPr>
      </w:pPr>
      <w:bookmarkStart w:id="23" w:name="_Toc27677318"/>
      <w:bookmarkStart w:id="24" w:name="_Toc36235750"/>
      <w:r w:rsidRPr="00567C27">
        <w:t>5.</w:t>
      </w:r>
      <w:r w:rsidR="009A14D4" w:rsidRPr="00567C27">
        <w:t>2</w:t>
      </w:r>
      <w:r w:rsidRPr="00567C27">
        <w:tab/>
        <w:t>File format</w:t>
      </w:r>
      <w:bookmarkEnd w:id="23"/>
      <w:bookmarkEnd w:id="24"/>
    </w:p>
    <w:p w14:paraId="76DB18FE" w14:textId="77777777"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14:paraId="4E5ABF55" w14:textId="77777777" w:rsidR="003344ED" w:rsidRPr="00567C27" w:rsidRDefault="003344ED" w:rsidP="003344ED">
      <w:r w:rsidRPr="00567C27">
        <w:t>Following decompression, three types of file are provided:</w:t>
      </w:r>
    </w:p>
    <w:p w14:paraId="0A6B11D9" w14:textId="77777777"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14:paraId="48986FDF" w14:textId="77777777"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14:paraId="1B08A724" w14:textId="77777777" w:rsidR="003344ED" w:rsidRPr="00567C27" w:rsidRDefault="003344ED" w:rsidP="006C6B29">
      <w:pPr>
        <w:pStyle w:val="B1"/>
        <w:tabs>
          <w:tab w:val="left" w:pos="7797"/>
        </w:tabs>
      </w:pPr>
      <w:r w:rsidRPr="00567C27">
        <w:t>-</w:t>
      </w:r>
      <w:r w:rsidRPr="00567C27">
        <w:tab/>
        <w:t>Files for comparison with the decoder output:</w:t>
      </w:r>
      <w:r w:rsidRPr="00567C27">
        <w:tab/>
        <w:t>*.OUT</w:t>
      </w:r>
    </w:p>
    <w:p w14:paraId="3600BD7C" w14:textId="77777777"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14:paraId="55721ABB" w14:textId="77777777"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14:paraId="15786C3A" w14:textId="77777777"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14:paraId="47DC9CF3" w14:textId="77777777" w:rsidR="003344ED" w:rsidRPr="00567C27" w:rsidRDefault="003344ED" w:rsidP="003344ED">
      <w:pPr>
        <w:pStyle w:val="Heading1"/>
      </w:pPr>
      <w:bookmarkStart w:id="25" w:name="_Toc27677319"/>
      <w:bookmarkStart w:id="26"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5"/>
      <w:bookmarkEnd w:id="26"/>
    </w:p>
    <w:p w14:paraId="757DF2BC" w14:textId="77777777" w:rsidR="009A14D4" w:rsidRPr="00567C27" w:rsidRDefault="009A14D4" w:rsidP="00007E2C">
      <w:pPr>
        <w:pStyle w:val="Heading2"/>
      </w:pPr>
      <w:bookmarkStart w:id="27" w:name="_Toc27677320"/>
      <w:bookmarkStart w:id="28" w:name="_Toc36235752"/>
      <w:r w:rsidRPr="00567C27">
        <w:t>6.1</w:t>
      </w:r>
      <w:r w:rsidRPr="00567C27">
        <w:tab/>
        <w:t>Introduction to test sequences</w:t>
      </w:r>
      <w:bookmarkEnd w:id="27"/>
      <w:bookmarkEnd w:id="28"/>
    </w:p>
    <w:p w14:paraId="7BD61C0A" w14:textId="77777777"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14:paraId="5FFEB4AD" w14:textId="77777777" w:rsidR="003344ED" w:rsidRPr="00567C27" w:rsidRDefault="003344ED" w:rsidP="003344ED">
      <w:pPr>
        <w:pStyle w:val="Heading2"/>
      </w:pPr>
      <w:bookmarkStart w:id="29" w:name="_Toc27677321"/>
      <w:bookmarkStart w:id="30" w:name="_Toc36235753"/>
      <w:r w:rsidRPr="00567C27">
        <w:t>6.</w:t>
      </w:r>
      <w:r w:rsidR="009A14D4" w:rsidRPr="00567C27">
        <w:t>2</w:t>
      </w:r>
      <w:r w:rsidRPr="00567C27">
        <w:tab/>
        <w:t>Codec configuration</w:t>
      </w:r>
      <w:bookmarkEnd w:id="29"/>
      <w:bookmarkEnd w:id="30"/>
    </w:p>
    <w:p w14:paraId="4966333A" w14:textId="77777777"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14:paraId="70C824DD" w14:textId="77777777" w:rsidR="003344ED" w:rsidRPr="00567C27" w:rsidRDefault="003344ED" w:rsidP="003344ED">
      <w:pPr>
        <w:pStyle w:val="Heading2"/>
      </w:pPr>
      <w:bookmarkStart w:id="31" w:name="_Toc27677322"/>
      <w:bookmarkStart w:id="32"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1"/>
      <w:bookmarkEnd w:id="32"/>
    </w:p>
    <w:p w14:paraId="493B2899" w14:textId="77777777" w:rsidR="003344ED" w:rsidRPr="00567C27" w:rsidRDefault="003344ED" w:rsidP="003344ED">
      <w:pPr>
        <w:pStyle w:val="Heading3"/>
      </w:pPr>
      <w:bookmarkStart w:id="33" w:name="_Toc27677323"/>
      <w:bookmarkStart w:id="34"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3"/>
      <w:bookmarkEnd w:id="34"/>
    </w:p>
    <w:p w14:paraId="7D914839" w14:textId="77777777" w:rsidR="00177AB5" w:rsidRPr="00567C27" w:rsidRDefault="005D549C" w:rsidP="003344ED">
      <w:pPr>
        <w:rPr>
          <w:lang w:eastAsia="ja-JP"/>
        </w:rPr>
      </w:pPr>
      <w:r w:rsidRPr="00567C27">
        <w:rPr>
          <w:lang w:eastAsia="ja-JP"/>
        </w:rPr>
        <w:t>The test sequences are provided and described in the ZIP archive.</w:t>
      </w:r>
    </w:p>
    <w:p w14:paraId="498CC052" w14:textId="77777777"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14:paraId="37BAEF51" w14:textId="77777777" w:rsidR="003344ED" w:rsidRPr="00567C27" w:rsidRDefault="003344ED" w:rsidP="003344ED">
      <w:pPr>
        <w:pStyle w:val="Heading3"/>
      </w:pPr>
      <w:bookmarkStart w:id="35" w:name="_Toc27677324"/>
      <w:bookmarkStart w:id="36"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5"/>
      <w:bookmarkEnd w:id="36"/>
    </w:p>
    <w:p w14:paraId="197BD4FD" w14:textId="77777777"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14:paraId="3EA6AA3A" w14:textId="77777777" w:rsidR="007D01EA" w:rsidRPr="00567C27" w:rsidRDefault="00044B60" w:rsidP="00B00AD5">
      <w:pPr>
        <w:pStyle w:val="Heading3"/>
      </w:pPr>
      <w:bookmarkStart w:id="37" w:name="_Toc27677325"/>
      <w:bookmarkStart w:id="38" w:name="_Toc36235757"/>
      <w:r w:rsidRPr="00567C27">
        <w:lastRenderedPageBreak/>
        <w:t>6.3.3</w:t>
      </w:r>
      <w:r w:rsidR="007D01EA" w:rsidRPr="00567C27">
        <w:tab/>
      </w:r>
      <w:r w:rsidRPr="00567C27">
        <w:t>T</w:t>
      </w:r>
      <w:r w:rsidR="007D01EA" w:rsidRPr="00567C27">
        <w:t>est sequences for AMR-WB interoperable function</w:t>
      </w:r>
      <w:bookmarkEnd w:id="37"/>
      <w:bookmarkEnd w:id="38"/>
    </w:p>
    <w:p w14:paraId="1ADD5561" w14:textId="77777777"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14:paraId="382129B4" w14:textId="77777777" w:rsidR="00A117E2" w:rsidRPr="00567C27" w:rsidRDefault="00A117E2" w:rsidP="00527857">
      <w:r w:rsidRPr="00567C27">
        <w:t>Readme_AMRWB_IO_enc.txt and Readme_AMRWB_IO_dec.txt summarized the input test sequences, output test sequences, and instructions to execute the AMR-WB interoperable function test.</w:t>
      </w:r>
    </w:p>
    <w:p w14:paraId="6B49B275" w14:textId="77777777" w:rsidR="00A344AB" w:rsidRPr="00567C27" w:rsidRDefault="00A117E2" w:rsidP="00B00AD5">
      <w:pPr>
        <w:pStyle w:val="Heading3"/>
      </w:pPr>
      <w:bookmarkStart w:id="39" w:name="_Toc27677326"/>
      <w:bookmarkStart w:id="40" w:name="_Toc36235758"/>
      <w:r w:rsidRPr="00567C27">
        <w:t>6.3.4</w:t>
      </w:r>
      <w:r w:rsidR="00A344AB" w:rsidRPr="00567C27">
        <w:tab/>
      </w:r>
      <w:r w:rsidRPr="00567C27">
        <w:t>T</w:t>
      </w:r>
      <w:r w:rsidR="00A344AB" w:rsidRPr="00567C27">
        <w:t>est sequences for jitter buffer management</w:t>
      </w:r>
      <w:bookmarkEnd w:id="39"/>
      <w:bookmarkEnd w:id="40"/>
    </w:p>
    <w:p w14:paraId="05502B11" w14:textId="77777777" w:rsidR="00A117E2" w:rsidRPr="00567C27" w:rsidRDefault="00A117E2" w:rsidP="001205EF">
      <w:r w:rsidRPr="00567C27">
        <w:t xml:space="preserve">The input test sequences, the output sequences, and instructions to run the jitter buffer management test are summarized in the Readme_JBM_dec.txt. </w:t>
      </w:r>
    </w:p>
    <w:p w14:paraId="6F90E8B0" w14:textId="77777777" w:rsidR="00C365D6" w:rsidRPr="00567C27" w:rsidRDefault="00A117E2" w:rsidP="00C365D6">
      <w:pPr>
        <w:pStyle w:val="Heading1"/>
        <w:rPr>
          <w:lang w:eastAsia="ja-JP"/>
        </w:rPr>
      </w:pPr>
      <w:bookmarkStart w:id="41" w:name="_Toc27677327"/>
      <w:bookmarkStart w:id="42" w:name="_Toc36235759"/>
      <w:r w:rsidRPr="00567C27">
        <w:rPr>
          <w:lang w:eastAsia="ja-JP"/>
        </w:rPr>
        <w:t>7</w:t>
      </w:r>
      <w:r w:rsidR="00C365D6" w:rsidRPr="00567C27">
        <w:tab/>
      </w:r>
      <w:r w:rsidR="00C365D6" w:rsidRPr="00567C27">
        <w:rPr>
          <w:rFonts w:hint="eastAsia"/>
          <w:lang w:eastAsia="ja-JP"/>
        </w:rPr>
        <w:t>Conformance Testing</w:t>
      </w:r>
      <w:bookmarkEnd w:id="41"/>
      <w:bookmarkEnd w:id="42"/>
    </w:p>
    <w:p w14:paraId="253BAD03" w14:textId="77777777" w:rsidR="00BB788F" w:rsidRPr="001B63F9" w:rsidRDefault="00BB788F" w:rsidP="00BB788F">
      <w:pPr>
        <w:pStyle w:val="Heading2"/>
      </w:pPr>
      <w:bookmarkStart w:id="43" w:name="_Toc27677328"/>
      <w:bookmarkStart w:id="44" w:name="_Toc36235760"/>
      <w:bookmarkStart w:id="45" w:name="historyclause"/>
      <w:r w:rsidRPr="001B63F9">
        <w:t xml:space="preserve">7.1 Bit-exact </w:t>
      </w:r>
      <w:r>
        <w:t>C</w:t>
      </w:r>
      <w:r w:rsidRPr="001B63F9">
        <w:t>onformance</w:t>
      </w:r>
      <w:bookmarkEnd w:id="43"/>
      <w:bookmarkEnd w:id="44"/>
    </w:p>
    <w:p w14:paraId="7D691657" w14:textId="77777777"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14:paraId="438B0808" w14:textId="77777777" w:rsidR="00BB788F" w:rsidRPr="001B63F9" w:rsidRDefault="00BB788F" w:rsidP="00BB788F">
      <w:pPr>
        <w:pStyle w:val="Heading2"/>
      </w:pPr>
      <w:bookmarkStart w:id="46" w:name="_Toc27677329"/>
      <w:bookmarkStart w:id="47" w:name="_Toc36235761"/>
      <w:r w:rsidRPr="001B63F9">
        <w:t>7.2 Non-Bit-exact</w:t>
      </w:r>
      <w:r>
        <w:t xml:space="preserve"> Conformance</w:t>
      </w:r>
      <w:bookmarkEnd w:id="46"/>
      <w:bookmarkEnd w:id="47"/>
    </w:p>
    <w:p w14:paraId="47C001A2" w14:textId="77777777" w:rsidR="00BB788F" w:rsidRPr="001B63F9" w:rsidRDefault="00BB788F" w:rsidP="00BB788F">
      <w:pPr>
        <w:pStyle w:val="Heading3"/>
      </w:pPr>
      <w:bookmarkStart w:id="48" w:name="_Toc27677330"/>
      <w:bookmarkStart w:id="49" w:name="_Toc36235762"/>
      <w:r w:rsidRPr="001B63F9">
        <w:t>7.2.1 Overview</w:t>
      </w:r>
      <w:bookmarkEnd w:id="48"/>
      <w:bookmarkEnd w:id="49"/>
    </w:p>
    <w:p w14:paraId="2C0B7ED1" w14:textId="77777777"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14:paraId="500CDF08" w14:textId="77777777"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14:paraId="18D51E36" w14:textId="77777777"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14:paraId="42F4AB19" w14:textId="77777777" w:rsidR="00BB788F" w:rsidRPr="00CF097B" w:rsidRDefault="00BB788F" w:rsidP="00BB788F">
      <w:r>
        <w:t>An implementation shall be tested for non-bit-exact conformance using three specific tests:</w:t>
      </w:r>
    </w:p>
    <w:p w14:paraId="3F54C1BD" w14:textId="77777777"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14:paraId="31993977" w14:textId="77777777"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14:paraId="5E3E60D9" w14:textId="77777777"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14:paraId="1A163DC6" w14:textId="77777777" w:rsidR="00BB788F" w:rsidRDefault="00BB788F" w:rsidP="00BB788F">
      <w:r>
        <w:t xml:space="preserve">All three tests shall pass for the implementation to be declared conformant. The tests are described in more details in Annex </w:t>
      </w:r>
      <w:r w:rsidR="007D3C36">
        <w:t>A</w:t>
      </w:r>
      <w:r>
        <w:t>.</w:t>
      </w:r>
    </w:p>
    <w:p w14:paraId="624C9FB5" w14:textId="77777777" w:rsidR="00BB788F" w:rsidRDefault="00BB788F" w:rsidP="00BB788F">
      <w:r>
        <w:t xml:space="preserve">Figure </w:t>
      </w:r>
      <w:r w:rsidRPr="001B3F9B">
        <w:t>7.1</w:t>
      </w:r>
      <w:r>
        <w:t xml:space="preserve"> shows the flow chart of the non bit-exact conformance process.</w:t>
      </w:r>
    </w:p>
    <w:p w14:paraId="3097C73C" w14:textId="77777777" w:rsidR="00BB788F" w:rsidRDefault="00BB788F" w:rsidP="00BB788F">
      <w:pPr>
        <w:pStyle w:val="TH"/>
      </w:pPr>
      <w:r>
        <w:object w:dxaOrig="9923" w:dyaOrig="8882" w14:anchorId="1BC9228C">
          <v:shape id="_x0000_i1026" type="#_x0000_t75" style="width:495.85pt;height:443.9pt" o:ole="">
            <v:imagedata r:id="rId12" o:title=""/>
          </v:shape>
          <o:OLEObject Type="Embed" ProgID="Word.Document.12" ShapeID="_x0000_i1026" DrawAspect="Content" ObjectID="_1693846848" r:id="rId13">
            <o:FieldCodes>\s</o:FieldCodes>
          </o:OLEObject>
        </w:object>
      </w:r>
    </w:p>
    <w:p w14:paraId="49C31287" w14:textId="77777777" w:rsidR="00BB788F" w:rsidRPr="001B63F9" w:rsidRDefault="00BB788F" w:rsidP="00BB788F">
      <w:pPr>
        <w:pStyle w:val="TF"/>
      </w:pPr>
      <w:r w:rsidRPr="001B63F9">
        <w:t xml:space="preserve">Figure </w:t>
      </w:r>
      <w:r>
        <w:t>7.1</w:t>
      </w:r>
      <w:r w:rsidRPr="001B63F9">
        <w:t>: Non bit-exact conformance process</w:t>
      </w:r>
    </w:p>
    <w:p w14:paraId="5BAA94B1" w14:textId="77777777" w:rsidR="00BB788F" w:rsidRPr="00414CD1" w:rsidRDefault="00BB788F" w:rsidP="00BB788F">
      <w:pPr>
        <w:pStyle w:val="Heading3"/>
      </w:pPr>
      <w:bookmarkStart w:id="50" w:name="_Toc27677331"/>
      <w:bookmarkStart w:id="51" w:name="_Toc36235763"/>
      <w:r w:rsidRPr="00414CD1">
        <w:t>7.2.2 Running the Tests</w:t>
      </w:r>
      <w:bookmarkEnd w:id="50"/>
      <w:bookmarkEnd w:id="51"/>
    </w:p>
    <w:p w14:paraId="3A17275D" w14:textId="77777777"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14:paraId="254DE531" w14:textId="77777777"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14:paraId="385E4A70" w14:textId="77777777" w:rsidR="00BB788F" w:rsidRPr="00905995" w:rsidRDefault="00BB788F" w:rsidP="00BB788F">
      <w:pPr>
        <w:pStyle w:val="B1"/>
      </w:pPr>
      <w:r>
        <w:t>-</w:t>
      </w:r>
      <w:r>
        <w:tab/>
      </w:r>
      <w:r w:rsidRPr="00905995">
        <w:t>Readme_dec_snr.sh.txt: batch file describes how to run the decoder test</w:t>
      </w:r>
    </w:p>
    <w:p w14:paraId="145A8906" w14:textId="77777777" w:rsidR="00BB788F" w:rsidRPr="00905995" w:rsidRDefault="00BB788F" w:rsidP="00BB788F">
      <w:pPr>
        <w:pStyle w:val="B1"/>
      </w:pPr>
      <w:r>
        <w:t>-</w:t>
      </w:r>
      <w:r>
        <w:tab/>
      </w:r>
      <w:r w:rsidRPr="00905995">
        <w:t>Readme_enc_sh.txt: batch file describes how to run the encoder test</w:t>
      </w:r>
    </w:p>
    <w:p w14:paraId="704778F4" w14:textId="77777777" w:rsidR="00BB788F" w:rsidRPr="00905995" w:rsidRDefault="00BB788F" w:rsidP="00BB788F">
      <w:r w:rsidRPr="00905995">
        <w:t>The reference files for SNR and MLD encoder and decoder tests are also included in the zip file.</w:t>
      </w:r>
    </w:p>
    <w:p w14:paraId="00F81750" w14:textId="77777777"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14:paraId="48A3167A" w14:textId="77777777" w:rsidR="00BB788F" w:rsidRPr="00905995" w:rsidRDefault="00BB788F" w:rsidP="00BB788F">
      <w:pPr>
        <w:pStyle w:val="B1"/>
      </w:pPr>
      <w:r>
        <w:lastRenderedPageBreak/>
        <w:t>-</w:t>
      </w:r>
      <w:r>
        <w:tab/>
      </w:r>
      <w:r w:rsidRPr="00905995">
        <w:t>P.863 [16] implementation, compatible with version 2 of [16]</w:t>
      </w:r>
    </w:p>
    <w:p w14:paraId="33A22BED" w14:textId="77777777" w:rsidR="00BB788F" w:rsidRPr="00905995" w:rsidRDefault="00BB788F" w:rsidP="00BB788F">
      <w:pPr>
        <w:pStyle w:val="B1"/>
      </w:pPr>
      <w:r>
        <w:t>-</w:t>
      </w:r>
      <w:r>
        <w:tab/>
      </w:r>
      <w:r w:rsidRPr="00905995">
        <w:t>CopyAudio.exe (instructions on how to download it are contained in the Readme file)</w:t>
      </w:r>
    </w:p>
    <w:p w14:paraId="6F7BEDB9" w14:textId="77777777" w:rsidR="00BB788F" w:rsidRPr="00905995" w:rsidRDefault="00BB788F" w:rsidP="00BB788F">
      <w:r w:rsidRPr="00905995">
        <w:t xml:space="preserve">For the MOS-LQO test an additional database, based on [17], [13], [14] is used, as explained in Annex </w:t>
      </w:r>
      <w:r w:rsidR="007D3C36">
        <w:t>A</w:t>
      </w:r>
      <w:r w:rsidRPr="00905995">
        <w:t>.3.2.</w:t>
      </w:r>
    </w:p>
    <w:p w14:paraId="005BCF1E" w14:textId="77777777" w:rsidR="00BB788F" w:rsidRDefault="00BB788F" w:rsidP="00BB788F">
      <w:r w:rsidRPr="00905995">
        <w:t>The implementation will be declared conformant if all three tests (encoder, decoder, MOS-LQO) are passed.</w:t>
      </w:r>
    </w:p>
    <w:p w14:paraId="5D255D95" w14:textId="77777777" w:rsidR="00B41597" w:rsidRPr="002943B4" w:rsidRDefault="00B41597" w:rsidP="00B41597">
      <w:pPr>
        <w:pStyle w:val="Heading8"/>
        <w:rPr>
          <w:lang w:val="en-US"/>
        </w:rPr>
      </w:pPr>
      <w:bookmarkStart w:id="52" w:name="_Toc27677332"/>
      <w:bookmarkStart w:id="53"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2"/>
      <w:bookmarkEnd w:id="53"/>
    </w:p>
    <w:p w14:paraId="7D83F2FF" w14:textId="77777777" w:rsidR="00B41597" w:rsidRPr="001B63F9" w:rsidRDefault="00B41597" w:rsidP="00B41597">
      <w:pPr>
        <w:pStyle w:val="Heading1"/>
        <w:rPr>
          <w:lang w:val="en-US"/>
        </w:rPr>
      </w:pPr>
      <w:bookmarkStart w:id="54" w:name="_Toc27677333"/>
      <w:bookmarkStart w:id="55" w:name="_Toc36235765"/>
      <w:r>
        <w:rPr>
          <w:lang w:val="en-US"/>
        </w:rPr>
        <w:t xml:space="preserve">A.1 </w:t>
      </w:r>
      <w:r w:rsidRPr="001B63F9">
        <w:rPr>
          <w:lang w:val="en-US"/>
        </w:rPr>
        <w:t>Decoder Test</w:t>
      </w:r>
      <w:bookmarkEnd w:id="54"/>
      <w:bookmarkEnd w:id="55"/>
    </w:p>
    <w:p w14:paraId="4A0E0F01" w14:textId="77777777" w:rsidR="00B41597" w:rsidRPr="001B63F9" w:rsidRDefault="00B41597" w:rsidP="00B41597">
      <w:pPr>
        <w:pStyle w:val="Heading2"/>
        <w:rPr>
          <w:lang w:val="en-US"/>
        </w:rPr>
      </w:pPr>
      <w:bookmarkStart w:id="56" w:name="_Toc27677334"/>
      <w:bookmarkStart w:id="57"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56"/>
      <w:bookmarkEnd w:id="57"/>
    </w:p>
    <w:p w14:paraId="186288A2" w14:textId="77777777"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14:paraId="17207E94" w14:textId="77777777" w:rsidR="00B41597" w:rsidRPr="00394D2E" w:rsidRDefault="00B41597" w:rsidP="00B41597">
      <w:pPr>
        <w:pStyle w:val="TH"/>
      </w:pPr>
      <w:r w:rsidRPr="00394D2E">
        <w:rPr>
          <w:noProof/>
        </w:rPr>
        <w:object w:dxaOrig="6953" w:dyaOrig="2498" w14:anchorId="0E3F069D">
          <v:shape id="_x0000_i1027" type="#_x0000_t75" style="width:348.1pt;height:126.45pt" o:ole="">
            <v:imagedata r:id="rId14" o:title=""/>
          </v:shape>
          <o:OLEObject Type="Embed" ProgID="Visio.Drawing.15" ShapeID="_x0000_i1027" DrawAspect="Content" ObjectID="_1693846849" r:id="rId15"/>
        </w:object>
      </w:r>
    </w:p>
    <w:p w14:paraId="54A4B16E" w14:textId="77777777"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14:paraId="4D37B59B" w14:textId="77777777"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14:paraId="6D3EE3AE" w14:textId="77777777"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14:paraId="2E9C56EC" w14:textId="77777777" w:rsidTr="00122082">
        <w:trPr>
          <w:jc w:val="center"/>
        </w:trPr>
        <w:tc>
          <w:tcPr>
            <w:tcW w:w="2325" w:type="dxa"/>
            <w:shd w:val="clear" w:color="auto" w:fill="auto"/>
          </w:tcPr>
          <w:p w14:paraId="20B18B64" w14:textId="77777777" w:rsidR="00B41597" w:rsidRPr="009F2D03" w:rsidRDefault="00B41597" w:rsidP="00122082">
            <w:pPr>
              <w:pStyle w:val="TAL"/>
              <w:rPr>
                <w:b/>
              </w:rPr>
            </w:pPr>
            <w:r w:rsidRPr="009F2D03">
              <w:rPr>
                <w:b/>
              </w:rPr>
              <w:t>Sampling frequency</w:t>
            </w:r>
          </w:p>
        </w:tc>
        <w:tc>
          <w:tcPr>
            <w:tcW w:w="1800" w:type="dxa"/>
            <w:shd w:val="clear" w:color="auto" w:fill="auto"/>
          </w:tcPr>
          <w:p w14:paraId="563D347F" w14:textId="77777777" w:rsidR="00B41597" w:rsidRPr="009F2D03" w:rsidRDefault="00B41597" w:rsidP="00122082">
            <w:pPr>
              <w:pStyle w:val="TAC"/>
              <w:rPr>
                <w:b/>
              </w:rPr>
            </w:pPr>
            <w:r w:rsidRPr="009F2D03">
              <w:rPr>
                <w:b/>
              </w:rPr>
              <w:t>8000 Hz</w:t>
            </w:r>
          </w:p>
        </w:tc>
        <w:tc>
          <w:tcPr>
            <w:tcW w:w="1855" w:type="dxa"/>
            <w:shd w:val="clear" w:color="auto" w:fill="auto"/>
          </w:tcPr>
          <w:p w14:paraId="0513DCAF" w14:textId="77777777" w:rsidR="00B41597" w:rsidRPr="009F2D03" w:rsidRDefault="00B41597" w:rsidP="00122082">
            <w:pPr>
              <w:pStyle w:val="TAC"/>
              <w:rPr>
                <w:b/>
              </w:rPr>
            </w:pPr>
            <w:r w:rsidRPr="009F2D03">
              <w:rPr>
                <w:b/>
              </w:rPr>
              <w:t>16000 Hz</w:t>
            </w:r>
          </w:p>
        </w:tc>
        <w:tc>
          <w:tcPr>
            <w:tcW w:w="1939" w:type="dxa"/>
            <w:shd w:val="clear" w:color="auto" w:fill="auto"/>
          </w:tcPr>
          <w:p w14:paraId="6605D24E" w14:textId="77777777" w:rsidR="00B41597" w:rsidRPr="009F2D03" w:rsidRDefault="00B41597" w:rsidP="00122082">
            <w:pPr>
              <w:pStyle w:val="TAC"/>
              <w:rPr>
                <w:b/>
              </w:rPr>
            </w:pPr>
            <w:r w:rsidRPr="009F2D03">
              <w:rPr>
                <w:b/>
              </w:rPr>
              <w:t>32000 Hz</w:t>
            </w:r>
          </w:p>
        </w:tc>
        <w:tc>
          <w:tcPr>
            <w:tcW w:w="1652" w:type="dxa"/>
          </w:tcPr>
          <w:p w14:paraId="0861E50A" w14:textId="77777777" w:rsidR="00B41597" w:rsidRPr="009F2D03" w:rsidRDefault="00B41597" w:rsidP="00122082">
            <w:pPr>
              <w:pStyle w:val="TAC"/>
              <w:rPr>
                <w:b/>
              </w:rPr>
            </w:pPr>
            <w:r w:rsidRPr="009F2D03">
              <w:rPr>
                <w:b/>
              </w:rPr>
              <w:t>48000 Hz</w:t>
            </w:r>
          </w:p>
        </w:tc>
      </w:tr>
      <w:tr w:rsidR="00B41597" w:rsidRPr="00394D2E" w14:paraId="7EBA53AA" w14:textId="77777777" w:rsidTr="00122082">
        <w:trPr>
          <w:jc w:val="center"/>
        </w:trPr>
        <w:tc>
          <w:tcPr>
            <w:tcW w:w="2325" w:type="dxa"/>
            <w:shd w:val="clear" w:color="auto" w:fill="auto"/>
          </w:tcPr>
          <w:p w14:paraId="3EBF6E9B" w14:textId="77777777" w:rsidR="00B41597" w:rsidRPr="00394D2E" w:rsidRDefault="00B41597" w:rsidP="00122082">
            <w:pPr>
              <w:pStyle w:val="TAL"/>
            </w:pPr>
            <w:r w:rsidRPr="00394D2E">
              <w:t>Delay (samples)</w:t>
            </w:r>
          </w:p>
        </w:tc>
        <w:tc>
          <w:tcPr>
            <w:tcW w:w="1800" w:type="dxa"/>
            <w:shd w:val="clear" w:color="auto" w:fill="auto"/>
          </w:tcPr>
          <w:p w14:paraId="5103061A" w14:textId="77777777" w:rsidR="00B41597" w:rsidRPr="00394D2E" w:rsidRDefault="00B41597" w:rsidP="00122082">
            <w:pPr>
              <w:pStyle w:val="TAC"/>
            </w:pPr>
            <w:r w:rsidRPr="00394D2E">
              <w:t>10</w:t>
            </w:r>
          </w:p>
        </w:tc>
        <w:tc>
          <w:tcPr>
            <w:tcW w:w="1855" w:type="dxa"/>
            <w:shd w:val="clear" w:color="auto" w:fill="auto"/>
          </w:tcPr>
          <w:p w14:paraId="7C0DEC75" w14:textId="77777777" w:rsidR="00B41597" w:rsidRPr="00394D2E" w:rsidRDefault="00B41597" w:rsidP="00122082">
            <w:pPr>
              <w:pStyle w:val="TAC"/>
            </w:pPr>
            <w:r w:rsidRPr="00394D2E">
              <w:t>37</w:t>
            </w:r>
          </w:p>
        </w:tc>
        <w:tc>
          <w:tcPr>
            <w:tcW w:w="1939" w:type="dxa"/>
            <w:shd w:val="clear" w:color="auto" w:fill="auto"/>
          </w:tcPr>
          <w:p w14:paraId="3D353C9D" w14:textId="77777777" w:rsidR="00B41597" w:rsidRPr="00394D2E" w:rsidRDefault="00B41597" w:rsidP="00122082">
            <w:pPr>
              <w:pStyle w:val="TAC"/>
            </w:pPr>
            <w:r w:rsidRPr="00394D2E">
              <w:t>74</w:t>
            </w:r>
          </w:p>
        </w:tc>
        <w:tc>
          <w:tcPr>
            <w:tcW w:w="1652" w:type="dxa"/>
          </w:tcPr>
          <w:p w14:paraId="3E633378" w14:textId="77777777" w:rsidR="00B41597" w:rsidRPr="00394D2E" w:rsidRDefault="00B41597" w:rsidP="00122082">
            <w:pPr>
              <w:pStyle w:val="TAC"/>
            </w:pPr>
            <w:r w:rsidRPr="00394D2E">
              <w:t>111</w:t>
            </w:r>
          </w:p>
        </w:tc>
      </w:tr>
    </w:tbl>
    <w:p w14:paraId="4D288F20" w14:textId="77777777" w:rsidR="00B41597" w:rsidRPr="00394D2E" w:rsidRDefault="00B41597" w:rsidP="00B41597"/>
    <w:p w14:paraId="2807ADE5" w14:textId="77777777"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49A6F9EA" w14:textId="77777777"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25CE6A0A" w14:textId="77777777" w:rsidR="00B41597" w:rsidRPr="00115471" w:rsidRDefault="00B41597" w:rsidP="00B41597">
      <w:pPr>
        <w:pStyle w:val="Heading2"/>
      </w:pPr>
      <w:bookmarkStart w:id="58" w:name="_Toc27677335"/>
      <w:bookmarkStart w:id="59" w:name="_Toc36235767"/>
      <w:r>
        <w:t>A</w:t>
      </w:r>
      <w:r w:rsidRPr="00115471">
        <w:t>.1.2 Metrics</w:t>
      </w:r>
      <w:bookmarkEnd w:id="58"/>
      <w:bookmarkEnd w:id="59"/>
    </w:p>
    <w:p w14:paraId="7AC6C7EA" w14:textId="77777777" w:rsidR="00B41597" w:rsidRPr="001B63F9" w:rsidRDefault="00B41597" w:rsidP="00B41597">
      <w:pPr>
        <w:pStyle w:val="Heading3"/>
      </w:pPr>
      <w:bookmarkStart w:id="60" w:name="_Toc27677336"/>
      <w:bookmarkStart w:id="61" w:name="_Toc36235768"/>
      <w:r>
        <w:t xml:space="preserve">A.1.2.1 </w:t>
      </w:r>
      <w:r w:rsidRPr="001B63F9">
        <w:t xml:space="preserve">RMS </w:t>
      </w:r>
      <w:r>
        <w:t>E</w:t>
      </w:r>
      <w:r w:rsidRPr="001B63F9">
        <w:t xml:space="preserve">rror </w:t>
      </w:r>
      <w:r>
        <w:t>T</w:t>
      </w:r>
      <w:r w:rsidRPr="001B63F9">
        <w:t>hreshold</w:t>
      </w:r>
      <w:bookmarkEnd w:id="60"/>
      <w:bookmarkEnd w:id="61"/>
    </w:p>
    <w:p w14:paraId="36F04462" w14:textId="77777777" w:rsidR="00B41597" w:rsidRPr="00394D2E" w:rsidRDefault="00B41597" w:rsidP="00B41597">
      <w:r w:rsidRPr="00394D2E">
        <w:t>The RMS method is derived from the decoder conformance used in ISO/IEC 14496-26 [10]. The RMS error is calculated for each 20ms frame and compared to a threshold according to:</w:t>
      </w:r>
    </w:p>
    <w:p w14:paraId="3A7C3E7E" w14:textId="77777777"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14:paraId="4B7627E9" w14:textId="77777777"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0EE60212" w14:textId="77777777" w:rsidR="00B41597" w:rsidRPr="005A3324" w:rsidRDefault="00AF6E7D"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14:paraId="28EA19A6" w14:textId="77777777" w:rsidR="00B41597" w:rsidRPr="001B63F9" w:rsidRDefault="00B41597" w:rsidP="00B41597">
      <w:pPr>
        <w:pStyle w:val="Heading3"/>
      </w:pPr>
      <w:bookmarkStart w:id="62" w:name="_Toc27677337"/>
      <w:bookmarkStart w:id="63" w:name="_Toc36235769"/>
      <w:r>
        <w:t xml:space="preserve">A.1.2.2 </w:t>
      </w:r>
      <w:r w:rsidRPr="001B63F9">
        <w:t>S</w:t>
      </w:r>
      <w:r>
        <w:t>ignal to Noise Ratio (SNR)</w:t>
      </w:r>
      <w:bookmarkEnd w:id="62"/>
      <w:bookmarkEnd w:id="63"/>
    </w:p>
    <w:p w14:paraId="37E6B61E" w14:textId="77777777" w:rsidR="00B41597" w:rsidRPr="00394D2E" w:rsidRDefault="00B41597" w:rsidP="00B41597">
      <w:r w:rsidRPr="00394D2E">
        <w:t>The segmental SNR method is derived from the decoder conformance used in ISO/IEC 14496-26 [10]. For each 20 ms segment, the following values need to be calculated:</w:t>
      </w:r>
    </w:p>
    <w:p w14:paraId="28E57B4F" w14:textId="77777777" w:rsidR="00B41597" w:rsidRPr="00394D2E" w:rsidRDefault="00B41597" w:rsidP="00B41597">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06B85A72" w14:textId="77777777" w:rsidR="00B41597" w:rsidRPr="00115471" w:rsidRDefault="00B41597" w:rsidP="00B41597">
      <w:pPr>
        <w:pStyle w:val="EQ"/>
        <w:rPr>
          <w:noProof w:val="0"/>
          <w:lang w:val="fr-FR"/>
        </w:rPr>
      </w:pP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69728B99" w14:textId="77777777" w:rsidR="00B41597" w:rsidRPr="00394D2E" w:rsidRDefault="00B41597" w:rsidP="00B41597">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6A6251A8" w14:textId="77777777"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58E39B82" w14:textId="77777777"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14:paraId="2ED19F46" w14:textId="77777777" w:rsidR="00B41597" w:rsidRPr="00F77504" w:rsidRDefault="00B41597" w:rsidP="00B41597">
      <w:r>
        <w:t xml:space="preserve">The set of SNR reference values is included in the zip file. This set was obtained using the reference implementations </w:t>
      </w:r>
      <w:r w:rsidRPr="00F77504">
        <w:t>listed in clause A.4.</w:t>
      </w:r>
    </w:p>
    <w:p w14:paraId="3AD7FA20" w14:textId="77777777" w:rsidR="00B41597" w:rsidRPr="001B63F9" w:rsidRDefault="00B41597" w:rsidP="00B41597">
      <w:pPr>
        <w:pStyle w:val="Heading3"/>
      </w:pPr>
      <w:bookmarkStart w:id="64" w:name="_Toc27677338"/>
      <w:bookmarkStart w:id="65" w:name="_Toc36235770"/>
      <w:r>
        <w:t xml:space="preserve">A.1.2.3 </w:t>
      </w:r>
      <w:r w:rsidRPr="001B63F9">
        <w:t>Spectral Distortion</w:t>
      </w:r>
      <w:bookmarkEnd w:id="64"/>
      <w:bookmarkEnd w:id="65"/>
    </w:p>
    <w:p w14:paraId="0AA37239" w14:textId="77777777" w:rsidR="00B41597" w:rsidRPr="00394D2E" w:rsidRDefault="00B41597" w:rsidP="00B41597">
      <w:r w:rsidRPr="00394D2E">
        <w:t>The spectral distortion method can be conducted on a 20 ms frame base by the following steps:</w:t>
      </w:r>
    </w:p>
    <w:p w14:paraId="3B61AAF5" w14:textId="77777777"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2CE83FF6" w14:textId="77777777" w:rsidR="00B41597" w:rsidRPr="001A7B77" w:rsidRDefault="00AF6E7D"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64EA9ABB" w14:textId="77777777" w:rsidR="00B41597" w:rsidRPr="001A7B77" w:rsidRDefault="00AF6E7D"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173ED406" w14:textId="77777777" w:rsidR="00B41597" w:rsidRPr="00394D2E" w:rsidRDefault="00B41597" w:rsidP="00B41597">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14:paraId="6058A6B8" w14:textId="77777777" w:rsidR="00B41597" w:rsidRPr="00394D2E" w:rsidRDefault="00B41597" w:rsidP="00B41597"/>
    <w:p w14:paraId="4400D80E" w14:textId="77777777"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14:paraId="6F6D6A8C" w14:textId="77777777" w:rsidR="00B41597" w:rsidRPr="00394D2E" w:rsidRDefault="00B41597" w:rsidP="00B41597">
      <w:r w:rsidRPr="00394D2E">
        <w:t>For all spectral bins the distortion d is calculated according to the following pseudo code:</w:t>
      </w:r>
    </w:p>
    <w:p w14:paraId="539D786A" w14:textId="77777777" w:rsidR="00B41597" w:rsidRPr="00394D2E" w:rsidRDefault="00B41597" w:rsidP="00B41597">
      <w:pPr>
        <w:pStyle w:val="PL"/>
        <w:keepLines/>
        <w:rPr>
          <w:noProof w:val="0"/>
        </w:rPr>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p>
    <w:p w14:paraId="5B216893" w14:textId="77777777" w:rsidR="00B41597" w:rsidRDefault="00B41597" w:rsidP="00B41597"/>
    <w:p w14:paraId="2BB5C916" w14:textId="77777777"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14:paraId="77F02A3B" w14:textId="77777777"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14:paraId="53910016" w14:textId="77777777" w:rsidR="00B41597" w:rsidRDefault="00B41597" w:rsidP="0071696C">
      <w:r w:rsidRPr="00394D2E">
        <w:t xml:space="preserve">with </w:t>
      </w:r>
    </w:p>
    <w:p w14:paraId="7CBD2022" w14:textId="77777777" w:rsidR="00B41597" w:rsidRPr="001A7B77" w:rsidRDefault="001A7B77" w:rsidP="00B41597">
      <w:pPr>
        <w:pStyle w:val="EQ"/>
        <w:rPr>
          <w:noProof w:val="0"/>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7E86B7E0" w14:textId="77777777" w:rsidR="00B41597" w:rsidRPr="00115471" w:rsidRDefault="00B41597" w:rsidP="00B41597">
      <w:pPr>
        <w:pStyle w:val="Heading2"/>
      </w:pPr>
      <w:bookmarkStart w:id="66" w:name="_Toc27677339"/>
      <w:bookmarkStart w:id="67" w:name="_Toc36235771"/>
      <w:r>
        <w:t>A</w:t>
      </w:r>
      <w:r w:rsidRPr="00115471">
        <w:t>.1.3 Analysis Flow and Reporting</w:t>
      </w:r>
      <w:bookmarkEnd w:id="66"/>
      <w:bookmarkEnd w:id="67"/>
    </w:p>
    <w:p w14:paraId="11491293" w14:textId="77777777"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14:paraId="3B5A512B" w14:textId="77777777" w:rsidR="00B41597" w:rsidRPr="00394D2E" w:rsidRDefault="00B41597" w:rsidP="00B41597">
      <w:pPr>
        <w:pStyle w:val="TH"/>
      </w:pPr>
      <w:r w:rsidRPr="00394D2E">
        <w:rPr>
          <w:noProof/>
        </w:rPr>
        <w:object w:dxaOrig="7778" w:dyaOrig="6653" w14:anchorId="22ED7FE4">
          <v:shape id="_x0000_i1028" type="#_x0000_t75" style="width:389.45pt;height:331.85pt" o:ole="">
            <v:imagedata r:id="rId16" o:title=""/>
          </v:shape>
          <o:OLEObject Type="Embed" ProgID="Visio.Drawing.15" ShapeID="_x0000_i1028" DrawAspect="Content" ObjectID="_1693846850" r:id="rId17"/>
        </w:object>
      </w:r>
    </w:p>
    <w:p w14:paraId="12E8A834" w14:textId="77777777" w:rsidR="00B41597" w:rsidRPr="001B63F9" w:rsidRDefault="00B41597" w:rsidP="00B41597">
      <w:pPr>
        <w:pStyle w:val="TF"/>
      </w:pPr>
      <w:r w:rsidRPr="00EE2839">
        <w:t xml:space="preserve">Figure </w:t>
      </w:r>
      <w:r>
        <w:t>A.</w:t>
      </w:r>
      <w:r w:rsidRPr="009E3190">
        <w:t>2</w:t>
      </w:r>
      <w:r w:rsidRPr="001B63F9">
        <w:t>: Flow chart for decoder tool</w:t>
      </w:r>
    </w:p>
    <w:p w14:paraId="0289949B" w14:textId="77777777"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14:paraId="7316BD3F" w14:textId="77777777" w:rsidR="00B41597" w:rsidRPr="00394D2E" w:rsidRDefault="00B41597" w:rsidP="00B41597">
      <w:r w:rsidRPr="00394D2E">
        <w:t xml:space="preserve">if number_of_frames_failing =&lt; THRESH_GOOD_FRAMES_TO_PASS * number_of_frame_in file, the test signal will be considered equivalent to the reference signal. </w:t>
      </w:r>
    </w:p>
    <w:p w14:paraId="4A6709E8" w14:textId="77777777" w:rsidR="00B41597" w:rsidRPr="00394D2E" w:rsidRDefault="00B41597" w:rsidP="00B41597">
      <w:r w:rsidRPr="00394D2E">
        <w:t xml:space="preserve">All the test </w:t>
      </w:r>
      <w:r>
        <w:t>sequences</w:t>
      </w:r>
      <w:r w:rsidRPr="00394D2E">
        <w:t xml:space="preserve"> need to pass for the implementation to be conformant.</w:t>
      </w:r>
    </w:p>
    <w:p w14:paraId="6DF3E8F6" w14:textId="77777777"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14:paraId="413D23D9" w14:textId="77777777"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14:paraId="449AF252" w14:textId="77777777" w:rsidTr="00122082">
        <w:trPr>
          <w:jc w:val="center"/>
        </w:trPr>
        <w:tc>
          <w:tcPr>
            <w:tcW w:w="2808" w:type="dxa"/>
            <w:shd w:val="clear" w:color="auto" w:fill="auto"/>
          </w:tcPr>
          <w:p w14:paraId="619506AF" w14:textId="77777777" w:rsidR="00B41597" w:rsidRPr="00394D2E" w:rsidRDefault="00B41597" w:rsidP="00122082">
            <w:pPr>
              <w:pStyle w:val="TAH"/>
            </w:pPr>
          </w:p>
        </w:tc>
        <w:tc>
          <w:tcPr>
            <w:tcW w:w="2254" w:type="dxa"/>
            <w:shd w:val="clear" w:color="auto" w:fill="auto"/>
          </w:tcPr>
          <w:p w14:paraId="2D2E5306" w14:textId="77777777" w:rsidR="00B41597" w:rsidRPr="00394D2E" w:rsidRDefault="00B41597" w:rsidP="00122082">
            <w:pPr>
              <w:pStyle w:val="TAH"/>
            </w:pPr>
            <w:r w:rsidRPr="00394D2E">
              <w:t>RMS</w:t>
            </w:r>
          </w:p>
        </w:tc>
        <w:tc>
          <w:tcPr>
            <w:tcW w:w="2254" w:type="dxa"/>
            <w:shd w:val="clear" w:color="auto" w:fill="auto"/>
          </w:tcPr>
          <w:p w14:paraId="6533D2C9" w14:textId="77777777" w:rsidR="00B41597" w:rsidRPr="00394D2E" w:rsidRDefault="00B41597" w:rsidP="00122082">
            <w:pPr>
              <w:pStyle w:val="TAH"/>
            </w:pPr>
            <w:r w:rsidRPr="00394D2E">
              <w:t>WSNR</w:t>
            </w:r>
          </w:p>
        </w:tc>
        <w:tc>
          <w:tcPr>
            <w:tcW w:w="2255" w:type="dxa"/>
            <w:shd w:val="clear" w:color="auto" w:fill="auto"/>
          </w:tcPr>
          <w:p w14:paraId="102A5F69" w14:textId="77777777" w:rsidR="00B41597" w:rsidRPr="00394D2E" w:rsidRDefault="00B41597" w:rsidP="00122082">
            <w:pPr>
              <w:pStyle w:val="TAH"/>
            </w:pPr>
            <w:r w:rsidRPr="00394D2E">
              <w:t>Spectral Distortion</w:t>
            </w:r>
          </w:p>
        </w:tc>
      </w:tr>
      <w:tr w:rsidR="00B41597" w:rsidRPr="00394D2E" w14:paraId="50744A94" w14:textId="77777777" w:rsidTr="00122082">
        <w:trPr>
          <w:jc w:val="center"/>
        </w:trPr>
        <w:tc>
          <w:tcPr>
            <w:tcW w:w="2808" w:type="dxa"/>
            <w:shd w:val="clear" w:color="auto" w:fill="auto"/>
          </w:tcPr>
          <w:p w14:paraId="074F0FF4" w14:textId="77777777" w:rsidR="00B41597" w:rsidRPr="00394D2E" w:rsidRDefault="00B41597" w:rsidP="00122082">
            <w:pPr>
              <w:pStyle w:val="TAL"/>
            </w:pPr>
            <w:r w:rsidRPr="00394D2E">
              <w:t>Number of frames tested</w:t>
            </w:r>
          </w:p>
        </w:tc>
        <w:tc>
          <w:tcPr>
            <w:tcW w:w="2254" w:type="dxa"/>
            <w:shd w:val="clear" w:color="auto" w:fill="auto"/>
          </w:tcPr>
          <w:p w14:paraId="7F23C726" w14:textId="77777777" w:rsidR="00B41597" w:rsidRPr="00394D2E" w:rsidRDefault="00B41597" w:rsidP="00122082">
            <w:pPr>
              <w:pStyle w:val="TAL"/>
            </w:pPr>
          </w:p>
        </w:tc>
        <w:tc>
          <w:tcPr>
            <w:tcW w:w="2254" w:type="dxa"/>
            <w:shd w:val="clear" w:color="auto" w:fill="auto"/>
          </w:tcPr>
          <w:p w14:paraId="1A9BEFE6" w14:textId="77777777" w:rsidR="00B41597" w:rsidRPr="00394D2E" w:rsidRDefault="00B41597" w:rsidP="00122082">
            <w:pPr>
              <w:pStyle w:val="TAL"/>
            </w:pPr>
          </w:p>
        </w:tc>
        <w:tc>
          <w:tcPr>
            <w:tcW w:w="2255" w:type="dxa"/>
            <w:shd w:val="clear" w:color="auto" w:fill="auto"/>
          </w:tcPr>
          <w:p w14:paraId="6B4EFE07" w14:textId="77777777" w:rsidR="00B41597" w:rsidRPr="00394D2E" w:rsidRDefault="00B41597" w:rsidP="00122082">
            <w:pPr>
              <w:pStyle w:val="TAL"/>
            </w:pPr>
          </w:p>
        </w:tc>
      </w:tr>
      <w:tr w:rsidR="00B41597" w:rsidRPr="00394D2E" w14:paraId="3C5A05C4" w14:textId="77777777" w:rsidTr="00122082">
        <w:trPr>
          <w:jc w:val="center"/>
        </w:trPr>
        <w:tc>
          <w:tcPr>
            <w:tcW w:w="2808" w:type="dxa"/>
            <w:shd w:val="clear" w:color="auto" w:fill="auto"/>
          </w:tcPr>
          <w:p w14:paraId="185DE94F" w14:textId="77777777" w:rsidR="00B41597" w:rsidRPr="00394D2E" w:rsidRDefault="00B41597" w:rsidP="00122082">
            <w:pPr>
              <w:pStyle w:val="TAL"/>
            </w:pPr>
            <w:r w:rsidRPr="00394D2E">
              <w:t>Number of frames passing</w:t>
            </w:r>
          </w:p>
        </w:tc>
        <w:tc>
          <w:tcPr>
            <w:tcW w:w="2254" w:type="dxa"/>
            <w:shd w:val="clear" w:color="auto" w:fill="auto"/>
          </w:tcPr>
          <w:p w14:paraId="65CC317F" w14:textId="77777777" w:rsidR="00B41597" w:rsidRPr="00394D2E" w:rsidRDefault="00B41597" w:rsidP="00122082">
            <w:pPr>
              <w:pStyle w:val="TAL"/>
            </w:pPr>
          </w:p>
        </w:tc>
        <w:tc>
          <w:tcPr>
            <w:tcW w:w="2254" w:type="dxa"/>
            <w:shd w:val="clear" w:color="auto" w:fill="auto"/>
          </w:tcPr>
          <w:p w14:paraId="6593BF02" w14:textId="77777777" w:rsidR="00B41597" w:rsidRPr="00394D2E" w:rsidRDefault="00B41597" w:rsidP="00122082">
            <w:pPr>
              <w:pStyle w:val="TAL"/>
            </w:pPr>
          </w:p>
        </w:tc>
        <w:tc>
          <w:tcPr>
            <w:tcW w:w="2255" w:type="dxa"/>
            <w:shd w:val="clear" w:color="auto" w:fill="auto"/>
          </w:tcPr>
          <w:p w14:paraId="7013A2D0" w14:textId="77777777" w:rsidR="00B41597" w:rsidRPr="00394D2E" w:rsidRDefault="00B41597" w:rsidP="00122082">
            <w:pPr>
              <w:pStyle w:val="TAL"/>
            </w:pPr>
          </w:p>
        </w:tc>
      </w:tr>
      <w:tr w:rsidR="00B41597" w:rsidRPr="00394D2E" w14:paraId="0EC812D5" w14:textId="77777777" w:rsidTr="00122082">
        <w:trPr>
          <w:jc w:val="center"/>
        </w:trPr>
        <w:tc>
          <w:tcPr>
            <w:tcW w:w="2808" w:type="dxa"/>
            <w:shd w:val="clear" w:color="auto" w:fill="auto"/>
          </w:tcPr>
          <w:p w14:paraId="649C01F3" w14:textId="77777777" w:rsidR="00B41597" w:rsidRPr="00394D2E" w:rsidRDefault="00B41597" w:rsidP="00122082">
            <w:pPr>
              <w:pStyle w:val="TAL"/>
            </w:pPr>
            <w:r w:rsidRPr="00394D2E">
              <w:t>Number of frames failing</w:t>
            </w:r>
          </w:p>
        </w:tc>
        <w:tc>
          <w:tcPr>
            <w:tcW w:w="2254" w:type="dxa"/>
            <w:shd w:val="clear" w:color="auto" w:fill="auto"/>
          </w:tcPr>
          <w:p w14:paraId="5003A7A2" w14:textId="77777777" w:rsidR="00B41597" w:rsidRPr="00394D2E" w:rsidRDefault="00B41597" w:rsidP="00122082">
            <w:pPr>
              <w:pStyle w:val="TAL"/>
            </w:pPr>
          </w:p>
        </w:tc>
        <w:tc>
          <w:tcPr>
            <w:tcW w:w="2254" w:type="dxa"/>
            <w:shd w:val="clear" w:color="auto" w:fill="auto"/>
          </w:tcPr>
          <w:p w14:paraId="3742E252" w14:textId="77777777" w:rsidR="00B41597" w:rsidRPr="00394D2E" w:rsidRDefault="00B41597" w:rsidP="00122082">
            <w:pPr>
              <w:pStyle w:val="TAL"/>
            </w:pPr>
          </w:p>
        </w:tc>
        <w:tc>
          <w:tcPr>
            <w:tcW w:w="2255" w:type="dxa"/>
            <w:shd w:val="clear" w:color="auto" w:fill="auto"/>
          </w:tcPr>
          <w:p w14:paraId="1BF12FEB" w14:textId="77777777" w:rsidR="00B41597" w:rsidRPr="00394D2E" w:rsidRDefault="00B41597" w:rsidP="00122082">
            <w:pPr>
              <w:pStyle w:val="TAL"/>
            </w:pPr>
          </w:p>
        </w:tc>
      </w:tr>
      <w:tr w:rsidR="00B41597" w:rsidRPr="00394D2E" w14:paraId="3D4480B4" w14:textId="77777777" w:rsidTr="00122082">
        <w:trPr>
          <w:jc w:val="center"/>
        </w:trPr>
        <w:tc>
          <w:tcPr>
            <w:tcW w:w="2808" w:type="dxa"/>
            <w:shd w:val="clear" w:color="auto" w:fill="auto"/>
          </w:tcPr>
          <w:p w14:paraId="2C871B4B" w14:textId="77777777" w:rsidR="00B41597" w:rsidRPr="00394D2E" w:rsidRDefault="00B41597" w:rsidP="00122082">
            <w:pPr>
              <w:pStyle w:val="TAL"/>
            </w:pPr>
            <w:r w:rsidRPr="00394D2E">
              <w:t xml:space="preserve">Ratio of frames passing </w:t>
            </w:r>
          </w:p>
        </w:tc>
        <w:tc>
          <w:tcPr>
            <w:tcW w:w="2254" w:type="dxa"/>
            <w:shd w:val="clear" w:color="auto" w:fill="auto"/>
          </w:tcPr>
          <w:p w14:paraId="562EE2A3" w14:textId="77777777" w:rsidR="00B41597" w:rsidRPr="00394D2E" w:rsidRDefault="00B41597" w:rsidP="00122082">
            <w:pPr>
              <w:pStyle w:val="TAL"/>
            </w:pPr>
          </w:p>
        </w:tc>
        <w:tc>
          <w:tcPr>
            <w:tcW w:w="2254" w:type="dxa"/>
            <w:shd w:val="clear" w:color="auto" w:fill="auto"/>
          </w:tcPr>
          <w:p w14:paraId="5FB9719D" w14:textId="77777777" w:rsidR="00B41597" w:rsidRPr="00394D2E" w:rsidRDefault="00B41597" w:rsidP="00122082">
            <w:pPr>
              <w:pStyle w:val="TAL"/>
            </w:pPr>
          </w:p>
        </w:tc>
        <w:tc>
          <w:tcPr>
            <w:tcW w:w="2255" w:type="dxa"/>
            <w:shd w:val="clear" w:color="auto" w:fill="auto"/>
          </w:tcPr>
          <w:p w14:paraId="68486B2D" w14:textId="77777777" w:rsidR="00B41597" w:rsidRPr="00394D2E" w:rsidRDefault="00B41597" w:rsidP="00122082">
            <w:pPr>
              <w:pStyle w:val="TAL"/>
            </w:pPr>
          </w:p>
        </w:tc>
      </w:tr>
      <w:tr w:rsidR="00B41597" w:rsidRPr="00394D2E" w14:paraId="7AA0BD8F" w14:textId="77777777" w:rsidTr="00122082">
        <w:trPr>
          <w:jc w:val="center"/>
        </w:trPr>
        <w:tc>
          <w:tcPr>
            <w:tcW w:w="2808" w:type="dxa"/>
            <w:shd w:val="clear" w:color="auto" w:fill="auto"/>
          </w:tcPr>
          <w:p w14:paraId="080A4DB0" w14:textId="77777777" w:rsidR="00B41597" w:rsidRPr="00394D2E" w:rsidRDefault="00B41597" w:rsidP="00122082">
            <w:pPr>
              <w:pStyle w:val="TAL"/>
            </w:pPr>
            <w:r w:rsidRPr="00394D2E">
              <w:t>Ratio of frames failing</w:t>
            </w:r>
          </w:p>
        </w:tc>
        <w:tc>
          <w:tcPr>
            <w:tcW w:w="2254" w:type="dxa"/>
            <w:shd w:val="clear" w:color="auto" w:fill="auto"/>
          </w:tcPr>
          <w:p w14:paraId="0E5319AE" w14:textId="77777777" w:rsidR="00B41597" w:rsidRPr="00394D2E" w:rsidRDefault="00B41597" w:rsidP="00122082">
            <w:pPr>
              <w:pStyle w:val="TAL"/>
            </w:pPr>
          </w:p>
        </w:tc>
        <w:tc>
          <w:tcPr>
            <w:tcW w:w="2254" w:type="dxa"/>
            <w:shd w:val="clear" w:color="auto" w:fill="auto"/>
          </w:tcPr>
          <w:p w14:paraId="250CD94A" w14:textId="77777777" w:rsidR="00B41597" w:rsidRPr="00394D2E" w:rsidRDefault="00B41597" w:rsidP="00122082">
            <w:pPr>
              <w:pStyle w:val="TAL"/>
            </w:pPr>
          </w:p>
        </w:tc>
        <w:tc>
          <w:tcPr>
            <w:tcW w:w="2255" w:type="dxa"/>
            <w:shd w:val="clear" w:color="auto" w:fill="auto"/>
          </w:tcPr>
          <w:p w14:paraId="78F8C4BF" w14:textId="77777777" w:rsidR="00B41597" w:rsidRPr="00394D2E" w:rsidRDefault="00B41597" w:rsidP="00122082">
            <w:pPr>
              <w:pStyle w:val="TAL"/>
            </w:pPr>
          </w:p>
        </w:tc>
      </w:tr>
    </w:tbl>
    <w:p w14:paraId="0394FFA1" w14:textId="77777777" w:rsidR="00B41597" w:rsidRPr="00394D2E" w:rsidRDefault="00B41597" w:rsidP="00B41597"/>
    <w:p w14:paraId="061F6D87" w14:textId="77777777"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14:paraId="7EB983B2" w14:textId="77777777" w:rsidR="00B41597" w:rsidRPr="00394D2E" w:rsidRDefault="00B41597" w:rsidP="00B41597">
      <w:r w:rsidRPr="00394D2E">
        <w:t xml:space="preserve">The list of the thresholds used in decoder test are summarized in table </w:t>
      </w:r>
      <w:r>
        <w:t>A.</w:t>
      </w:r>
      <w:r w:rsidRPr="00394D2E">
        <w:t>3.</w:t>
      </w:r>
    </w:p>
    <w:p w14:paraId="2DFE3196" w14:textId="77777777"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14:paraId="66F7131B" w14:textId="77777777" w:rsidTr="00122082">
        <w:trPr>
          <w:jc w:val="center"/>
        </w:trPr>
        <w:tc>
          <w:tcPr>
            <w:tcW w:w="3407" w:type="dxa"/>
            <w:shd w:val="clear" w:color="auto" w:fill="auto"/>
          </w:tcPr>
          <w:p w14:paraId="0BC10CF4" w14:textId="77777777" w:rsidR="00B41597" w:rsidRPr="00394D2E" w:rsidRDefault="00B41597" w:rsidP="00122082">
            <w:pPr>
              <w:pStyle w:val="TAH"/>
            </w:pPr>
            <w:r w:rsidRPr="00394D2E">
              <w:t>Thresholds</w:t>
            </w:r>
          </w:p>
        </w:tc>
        <w:tc>
          <w:tcPr>
            <w:tcW w:w="4767" w:type="dxa"/>
            <w:shd w:val="clear" w:color="auto" w:fill="auto"/>
          </w:tcPr>
          <w:p w14:paraId="081AAEBB" w14:textId="77777777" w:rsidR="00B41597" w:rsidRPr="00394D2E" w:rsidRDefault="00B41597" w:rsidP="00122082">
            <w:pPr>
              <w:pStyle w:val="TAH"/>
            </w:pPr>
            <w:r w:rsidRPr="00394D2E">
              <w:t>Description</w:t>
            </w:r>
          </w:p>
        </w:tc>
        <w:tc>
          <w:tcPr>
            <w:tcW w:w="1703" w:type="dxa"/>
            <w:shd w:val="clear" w:color="auto" w:fill="auto"/>
          </w:tcPr>
          <w:p w14:paraId="02ADF75B" w14:textId="77777777" w:rsidR="00B41597" w:rsidRPr="00394D2E" w:rsidRDefault="00B41597" w:rsidP="00122082">
            <w:pPr>
              <w:pStyle w:val="TAH"/>
            </w:pPr>
            <w:r w:rsidRPr="00394D2E">
              <w:t>value</w:t>
            </w:r>
          </w:p>
        </w:tc>
      </w:tr>
      <w:tr w:rsidR="00B41597" w:rsidRPr="00394D2E" w14:paraId="2F5A65BB" w14:textId="77777777" w:rsidTr="00122082">
        <w:trPr>
          <w:jc w:val="center"/>
        </w:trPr>
        <w:tc>
          <w:tcPr>
            <w:tcW w:w="3407" w:type="dxa"/>
            <w:shd w:val="clear" w:color="auto" w:fill="auto"/>
          </w:tcPr>
          <w:p w14:paraId="2FA4E3BB" w14:textId="77777777" w:rsidR="00B41597" w:rsidRPr="00394D2E" w:rsidRDefault="00B41597" w:rsidP="00122082">
            <w:pPr>
              <w:pStyle w:val="TAL"/>
            </w:pPr>
            <w:r w:rsidRPr="00394D2E">
              <w:t>SNRHEADROOM</w:t>
            </w:r>
          </w:p>
        </w:tc>
        <w:tc>
          <w:tcPr>
            <w:tcW w:w="4767" w:type="dxa"/>
            <w:shd w:val="clear" w:color="auto" w:fill="auto"/>
          </w:tcPr>
          <w:p w14:paraId="63C13D25" w14:textId="77777777" w:rsidR="00B41597" w:rsidRPr="00394D2E" w:rsidRDefault="00B41597" w:rsidP="00122082">
            <w:pPr>
              <w:pStyle w:val="TAC"/>
            </w:pPr>
            <w:r w:rsidRPr="00394D2E">
              <w:t>Headroom compare to the Tsnr threshold</w:t>
            </w:r>
          </w:p>
        </w:tc>
        <w:tc>
          <w:tcPr>
            <w:tcW w:w="1703" w:type="dxa"/>
            <w:shd w:val="clear" w:color="auto" w:fill="auto"/>
          </w:tcPr>
          <w:p w14:paraId="0753A7D6" w14:textId="77777777" w:rsidR="00B41597" w:rsidRPr="00394D2E" w:rsidRDefault="00B41597" w:rsidP="00122082">
            <w:pPr>
              <w:pStyle w:val="TAC"/>
            </w:pPr>
            <w:r w:rsidRPr="00394D2E">
              <w:t>3 dB</w:t>
            </w:r>
          </w:p>
        </w:tc>
      </w:tr>
      <w:tr w:rsidR="00B41597" w:rsidRPr="00394D2E" w14:paraId="6F5AACC1" w14:textId="77777777" w:rsidTr="00122082">
        <w:trPr>
          <w:jc w:val="center"/>
        </w:trPr>
        <w:tc>
          <w:tcPr>
            <w:tcW w:w="3407" w:type="dxa"/>
            <w:shd w:val="clear" w:color="auto" w:fill="auto"/>
          </w:tcPr>
          <w:p w14:paraId="39FD781F" w14:textId="77777777" w:rsidR="00B41597" w:rsidRPr="00394D2E" w:rsidRDefault="00B41597" w:rsidP="00122082">
            <w:pPr>
              <w:pStyle w:val="TAL"/>
            </w:pPr>
            <w:r w:rsidRPr="00394D2E">
              <w:t>CDSNRMAX</w:t>
            </w:r>
          </w:p>
        </w:tc>
        <w:tc>
          <w:tcPr>
            <w:tcW w:w="4767" w:type="dxa"/>
            <w:shd w:val="clear" w:color="auto" w:fill="auto"/>
          </w:tcPr>
          <w:p w14:paraId="4BF61826" w14:textId="77777777" w:rsidR="00B41597" w:rsidRPr="00394D2E" w:rsidRDefault="00B41597" w:rsidP="00122082">
            <w:pPr>
              <w:pStyle w:val="TAC"/>
            </w:pPr>
            <w:r w:rsidRPr="00394D2E">
              <w:t>Limit of SNR for the spectral distortion test</w:t>
            </w:r>
          </w:p>
        </w:tc>
        <w:tc>
          <w:tcPr>
            <w:tcW w:w="1703" w:type="dxa"/>
            <w:shd w:val="clear" w:color="auto" w:fill="auto"/>
          </w:tcPr>
          <w:p w14:paraId="3B09504F" w14:textId="77777777" w:rsidR="00B41597" w:rsidRPr="00394D2E" w:rsidRDefault="00B41597" w:rsidP="00122082">
            <w:pPr>
              <w:pStyle w:val="TAC"/>
            </w:pPr>
            <w:r w:rsidRPr="00394D2E">
              <w:t>0 dB</w:t>
            </w:r>
          </w:p>
        </w:tc>
      </w:tr>
      <w:tr w:rsidR="00B41597" w:rsidRPr="00394D2E" w14:paraId="59D1BFBA" w14:textId="77777777" w:rsidTr="00122082">
        <w:trPr>
          <w:jc w:val="center"/>
        </w:trPr>
        <w:tc>
          <w:tcPr>
            <w:tcW w:w="3407" w:type="dxa"/>
            <w:shd w:val="clear" w:color="auto" w:fill="auto"/>
          </w:tcPr>
          <w:p w14:paraId="04A261F3" w14:textId="77777777" w:rsidR="00B41597" w:rsidRPr="00394D2E" w:rsidRDefault="00B41597" w:rsidP="00122082">
            <w:pPr>
              <w:pStyle w:val="TAL"/>
            </w:pPr>
            <w:r w:rsidRPr="00394D2E">
              <w:t>CDSNRHEADROOM</w:t>
            </w:r>
          </w:p>
        </w:tc>
        <w:tc>
          <w:tcPr>
            <w:tcW w:w="4767" w:type="dxa"/>
            <w:shd w:val="clear" w:color="auto" w:fill="auto"/>
          </w:tcPr>
          <w:p w14:paraId="6494683D" w14:textId="77777777" w:rsidR="00B41597" w:rsidRPr="00394D2E" w:rsidRDefault="00B41597" w:rsidP="00122082">
            <w:pPr>
              <w:pStyle w:val="TAC"/>
            </w:pPr>
            <w:r w:rsidRPr="00394D2E">
              <w:t>Headroom compare to Tsnr threshold for the spectral distortion test</w:t>
            </w:r>
          </w:p>
        </w:tc>
        <w:tc>
          <w:tcPr>
            <w:tcW w:w="1703" w:type="dxa"/>
            <w:shd w:val="clear" w:color="auto" w:fill="auto"/>
          </w:tcPr>
          <w:p w14:paraId="2C6FD882" w14:textId="77777777" w:rsidR="00B41597" w:rsidRPr="00394D2E" w:rsidRDefault="00B41597" w:rsidP="00122082">
            <w:pPr>
              <w:pStyle w:val="TAC"/>
            </w:pPr>
            <w:r w:rsidRPr="00394D2E">
              <w:t>10 dB</w:t>
            </w:r>
          </w:p>
        </w:tc>
      </w:tr>
      <w:tr w:rsidR="00B41597" w:rsidRPr="00394D2E" w14:paraId="04E8D0E6" w14:textId="77777777" w:rsidTr="00122082">
        <w:trPr>
          <w:jc w:val="center"/>
        </w:trPr>
        <w:tc>
          <w:tcPr>
            <w:tcW w:w="3407" w:type="dxa"/>
            <w:shd w:val="clear" w:color="auto" w:fill="auto"/>
          </w:tcPr>
          <w:p w14:paraId="5EB52DDE" w14:textId="77777777" w:rsidR="00B41597" w:rsidRPr="00394D2E" w:rsidRDefault="00B41597" w:rsidP="00122082">
            <w:pPr>
              <w:pStyle w:val="TAL"/>
            </w:pPr>
            <w:r w:rsidRPr="00394D2E">
              <w:t>Tsd</w:t>
            </w:r>
          </w:p>
        </w:tc>
        <w:tc>
          <w:tcPr>
            <w:tcW w:w="4767" w:type="dxa"/>
            <w:shd w:val="clear" w:color="auto" w:fill="auto"/>
          </w:tcPr>
          <w:p w14:paraId="67AD7BAE" w14:textId="77777777" w:rsidR="00B41597" w:rsidRPr="00394D2E" w:rsidRDefault="00B41597" w:rsidP="00122082">
            <w:pPr>
              <w:pStyle w:val="TAC"/>
            </w:pPr>
            <w:r w:rsidRPr="00394D2E">
              <w:t>Threshold for the spectral distance</w:t>
            </w:r>
          </w:p>
        </w:tc>
        <w:tc>
          <w:tcPr>
            <w:tcW w:w="1703" w:type="dxa"/>
            <w:shd w:val="clear" w:color="auto" w:fill="auto"/>
          </w:tcPr>
          <w:p w14:paraId="056EC0D8" w14:textId="77777777" w:rsidR="00B41597" w:rsidRPr="00394D2E" w:rsidRDefault="00B41597" w:rsidP="00122082">
            <w:pPr>
              <w:pStyle w:val="TAC"/>
            </w:pPr>
            <w:r w:rsidRPr="00394D2E">
              <w:t>6.6</w:t>
            </w:r>
          </w:p>
        </w:tc>
      </w:tr>
      <w:tr w:rsidR="00B41597" w:rsidRPr="00394D2E" w14:paraId="59572BF9" w14:textId="77777777" w:rsidTr="00122082">
        <w:trPr>
          <w:jc w:val="center"/>
        </w:trPr>
        <w:tc>
          <w:tcPr>
            <w:tcW w:w="3407" w:type="dxa"/>
            <w:shd w:val="clear" w:color="auto" w:fill="auto"/>
          </w:tcPr>
          <w:p w14:paraId="72A2C465" w14:textId="77777777" w:rsidR="00B41597" w:rsidRPr="00394D2E" w:rsidRDefault="00B41597" w:rsidP="00122082">
            <w:pPr>
              <w:pStyle w:val="TAL"/>
            </w:pPr>
            <w:r w:rsidRPr="00394D2E">
              <w:t>THRESH_GOOD_FRAMES_TO_PASS</w:t>
            </w:r>
          </w:p>
        </w:tc>
        <w:tc>
          <w:tcPr>
            <w:tcW w:w="4767" w:type="dxa"/>
            <w:shd w:val="clear" w:color="auto" w:fill="auto"/>
          </w:tcPr>
          <w:p w14:paraId="69554369" w14:textId="77777777" w:rsidR="00B41597" w:rsidRPr="00394D2E" w:rsidRDefault="00B41597" w:rsidP="00122082">
            <w:pPr>
              <w:pStyle w:val="TAC"/>
            </w:pPr>
            <w:r w:rsidRPr="00394D2E">
              <w:t>Factor for number of failing frame per file</w:t>
            </w:r>
          </w:p>
        </w:tc>
        <w:tc>
          <w:tcPr>
            <w:tcW w:w="1703" w:type="dxa"/>
            <w:shd w:val="clear" w:color="auto" w:fill="auto"/>
          </w:tcPr>
          <w:p w14:paraId="07080291" w14:textId="77777777" w:rsidR="00B41597" w:rsidRPr="00394D2E" w:rsidRDefault="00B41597" w:rsidP="00122082">
            <w:pPr>
              <w:pStyle w:val="TAC"/>
            </w:pPr>
            <w:r w:rsidRPr="00394D2E">
              <w:t>0.005</w:t>
            </w:r>
          </w:p>
        </w:tc>
      </w:tr>
      <w:tr w:rsidR="00B41597" w:rsidRPr="00394D2E" w14:paraId="340EBDBB" w14:textId="77777777" w:rsidTr="00122082">
        <w:trPr>
          <w:jc w:val="center"/>
        </w:trPr>
        <w:tc>
          <w:tcPr>
            <w:tcW w:w="3407" w:type="dxa"/>
            <w:shd w:val="clear" w:color="auto" w:fill="auto"/>
          </w:tcPr>
          <w:p w14:paraId="003ECB40" w14:textId="77777777" w:rsidR="00B41597" w:rsidRPr="00394D2E" w:rsidRDefault="00B41597" w:rsidP="00122082">
            <w:pPr>
              <w:pStyle w:val="TAL"/>
            </w:pPr>
            <w:r w:rsidRPr="00394D2E">
              <w:t>Ratio_RMSframespassing</w:t>
            </w:r>
          </w:p>
        </w:tc>
        <w:tc>
          <w:tcPr>
            <w:tcW w:w="4767" w:type="dxa"/>
            <w:shd w:val="clear" w:color="auto" w:fill="auto"/>
          </w:tcPr>
          <w:p w14:paraId="0407F6EC" w14:textId="77777777" w:rsidR="00B41597" w:rsidRPr="00394D2E" w:rsidRDefault="00B41597" w:rsidP="00122082">
            <w:pPr>
              <w:pStyle w:val="TAC"/>
            </w:pPr>
            <w:r w:rsidRPr="00394D2E">
              <w:t>Minimal percentage for frames passing RMS error test</w:t>
            </w:r>
          </w:p>
        </w:tc>
        <w:tc>
          <w:tcPr>
            <w:tcW w:w="1703" w:type="dxa"/>
            <w:shd w:val="clear" w:color="auto" w:fill="auto"/>
          </w:tcPr>
          <w:p w14:paraId="409876B4" w14:textId="77777777" w:rsidR="00B41597" w:rsidRPr="00394D2E" w:rsidRDefault="00B41597" w:rsidP="00122082">
            <w:pPr>
              <w:pStyle w:val="TAC"/>
            </w:pPr>
            <w:r w:rsidRPr="00394D2E">
              <w:t>47%</w:t>
            </w:r>
          </w:p>
        </w:tc>
      </w:tr>
      <w:tr w:rsidR="00B41597" w:rsidRPr="00394D2E" w14:paraId="71A17631" w14:textId="77777777" w:rsidTr="00122082">
        <w:trPr>
          <w:jc w:val="center"/>
        </w:trPr>
        <w:tc>
          <w:tcPr>
            <w:tcW w:w="3407" w:type="dxa"/>
            <w:shd w:val="clear" w:color="auto" w:fill="auto"/>
          </w:tcPr>
          <w:p w14:paraId="34917691" w14:textId="77777777" w:rsidR="00B41597" w:rsidRPr="00394D2E" w:rsidRDefault="00B41597" w:rsidP="00122082">
            <w:pPr>
              <w:pStyle w:val="TAL"/>
            </w:pPr>
            <w:r w:rsidRPr="00394D2E">
              <w:t>RatioWSNRframespassing</w:t>
            </w:r>
          </w:p>
        </w:tc>
        <w:tc>
          <w:tcPr>
            <w:tcW w:w="4767" w:type="dxa"/>
            <w:shd w:val="clear" w:color="auto" w:fill="auto"/>
          </w:tcPr>
          <w:p w14:paraId="4B7E6507" w14:textId="77777777" w:rsidR="00B41597" w:rsidRPr="00394D2E" w:rsidRDefault="00B41597" w:rsidP="00122082">
            <w:pPr>
              <w:pStyle w:val="TAC"/>
            </w:pPr>
            <w:r w:rsidRPr="00394D2E">
              <w:t>Minimal percentage for frames passing WSNR test</w:t>
            </w:r>
          </w:p>
        </w:tc>
        <w:tc>
          <w:tcPr>
            <w:tcW w:w="1703" w:type="dxa"/>
            <w:shd w:val="clear" w:color="auto" w:fill="auto"/>
          </w:tcPr>
          <w:p w14:paraId="4AF69AE7" w14:textId="77777777" w:rsidR="00B41597" w:rsidRPr="00394D2E" w:rsidRDefault="00B41597" w:rsidP="00122082">
            <w:pPr>
              <w:pStyle w:val="TAC"/>
            </w:pPr>
            <w:r w:rsidRPr="00394D2E">
              <w:t>95%</w:t>
            </w:r>
          </w:p>
        </w:tc>
      </w:tr>
    </w:tbl>
    <w:p w14:paraId="5A4033AE" w14:textId="77777777" w:rsidR="00B41597" w:rsidRPr="001B63F9" w:rsidRDefault="00B41597" w:rsidP="00B41597">
      <w:pPr>
        <w:rPr>
          <w:b/>
        </w:rPr>
      </w:pPr>
    </w:p>
    <w:p w14:paraId="6C0B7A0B" w14:textId="77777777" w:rsidR="00B41597" w:rsidRDefault="00B41597" w:rsidP="00B41597">
      <w:pPr>
        <w:pStyle w:val="Heading1"/>
        <w:rPr>
          <w:lang w:val="en-US"/>
        </w:rPr>
      </w:pPr>
      <w:bookmarkStart w:id="68" w:name="_Toc27677340"/>
      <w:bookmarkStart w:id="69" w:name="_Toc36235772"/>
      <w:r>
        <w:rPr>
          <w:lang w:val="en-US"/>
        </w:rPr>
        <w:t xml:space="preserve">A.2 </w:t>
      </w:r>
      <w:r w:rsidRPr="001B63F9">
        <w:rPr>
          <w:lang w:val="en-US"/>
        </w:rPr>
        <w:t>Encoder Test</w:t>
      </w:r>
      <w:bookmarkEnd w:id="68"/>
      <w:bookmarkEnd w:id="69"/>
    </w:p>
    <w:p w14:paraId="0F55DE0D" w14:textId="77777777" w:rsidR="00B41597" w:rsidRDefault="00B41597" w:rsidP="00B41597">
      <w:pPr>
        <w:pStyle w:val="Heading2"/>
        <w:rPr>
          <w:lang w:val="en-US"/>
        </w:rPr>
      </w:pPr>
      <w:bookmarkStart w:id="70" w:name="_Toc27677341"/>
      <w:bookmarkStart w:id="71" w:name="_Toc36235773"/>
      <w:r>
        <w:rPr>
          <w:lang w:val="en-US"/>
        </w:rPr>
        <w:t>A.2.1 General Consideration</w:t>
      </w:r>
      <w:bookmarkEnd w:id="70"/>
      <w:bookmarkEnd w:id="71"/>
    </w:p>
    <w:p w14:paraId="6C345B7B" w14:textId="77777777"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14:paraId="2FA677D1" w14:textId="77777777" w:rsidR="00B41597" w:rsidRDefault="00B41597" w:rsidP="00B41597">
      <w:pPr>
        <w:pStyle w:val="TH"/>
      </w:pPr>
      <w:r>
        <w:object w:dxaOrig="9327" w:dyaOrig="3032" w14:anchorId="0C5012EA">
          <v:shape id="_x0000_i1029" type="#_x0000_t75" style="width:466.45pt;height:151.5pt" o:ole="">
            <v:imagedata r:id="rId18" o:title=""/>
          </v:shape>
          <o:OLEObject Type="Embed" ProgID="Word.Document.12" ShapeID="_x0000_i1029" DrawAspect="Content" ObjectID="_1693846851" r:id="rId19">
            <o:FieldCodes>\s</o:FieldCodes>
          </o:OLEObject>
        </w:object>
      </w:r>
    </w:p>
    <w:p w14:paraId="204F69C4" w14:textId="77777777"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14:paraId="219939B4" w14:textId="77777777"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14:paraId="0E477C65" w14:textId="77777777" w:rsidR="00B41597" w:rsidRDefault="00B41597" w:rsidP="00B41597">
      <w:pPr>
        <w:pStyle w:val="Heading2"/>
        <w:rPr>
          <w:lang w:val="en-US"/>
        </w:rPr>
      </w:pPr>
      <w:bookmarkStart w:id="72" w:name="_Toc27677342"/>
      <w:bookmarkStart w:id="73" w:name="_Toc36235774"/>
      <w:r>
        <w:rPr>
          <w:lang w:val="en-US"/>
        </w:rPr>
        <w:t>A.2.2 Metrics</w:t>
      </w:r>
      <w:bookmarkEnd w:id="72"/>
      <w:bookmarkEnd w:id="73"/>
    </w:p>
    <w:p w14:paraId="677BE589" w14:textId="77777777"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14:paraId="1721B77A" w14:textId="77777777" w:rsidR="00FC7BF7" w:rsidRDefault="00FC7BF7" w:rsidP="00FC7BF7">
      <w:pPr>
        <w:pStyle w:val="B1"/>
      </w:pPr>
      <w:r>
        <w:t>-</w:t>
      </w:r>
      <w:r>
        <w:tab/>
        <w:t>Scaling to playback level (Annex 2 section 2.2.3 of [18])</w:t>
      </w:r>
    </w:p>
    <w:p w14:paraId="03887CB8" w14:textId="77777777" w:rsidR="00FC7BF7" w:rsidRDefault="00FC7BF7" w:rsidP="000375A1">
      <w:pPr>
        <w:pStyle w:val="B1"/>
      </w:pPr>
      <w:r>
        <w:t>-</w:t>
      </w:r>
      <w:r>
        <w:tab/>
        <w:t>playback level set to L</w:t>
      </w:r>
      <w:r w:rsidRPr="000375A1">
        <w:t>max</w:t>
      </w:r>
      <w:r>
        <w:t>=103.7535 dB</w:t>
      </w:r>
      <w:r w:rsidRPr="000375A1">
        <w:t>SPL</w:t>
      </w:r>
    </w:p>
    <w:p w14:paraId="26255791" w14:textId="77777777" w:rsidR="00B41597" w:rsidRPr="00394D2E" w:rsidRDefault="00B41597" w:rsidP="000375A1">
      <w:pPr>
        <w:pStyle w:val="B1"/>
      </w:pPr>
      <w:r w:rsidRPr="00394D2E">
        <w:t>-</w:t>
      </w:r>
      <w:r w:rsidRPr="00394D2E">
        <w:tab/>
        <w:t>Filterbank (Annex 2 section 2.2.5 of [1</w:t>
      </w:r>
      <w:r>
        <w:t>8</w:t>
      </w:r>
      <w:r w:rsidRPr="00394D2E">
        <w:t>]):-</w:t>
      </w:r>
      <w:r w:rsidRPr="00394D2E">
        <w:tab/>
        <w:t xml:space="preserve">subsample factor F changed to 16 for higher time resolution. </w:t>
      </w:r>
    </w:p>
    <w:p w14:paraId="019D1C6A" w14:textId="77777777" w:rsidR="00B41597" w:rsidRPr="00394D2E" w:rsidRDefault="00B41597" w:rsidP="00B41597">
      <w:pPr>
        <w:pStyle w:val="B1"/>
      </w:pPr>
      <w:r w:rsidRPr="00394D2E">
        <w:t>-</w:t>
      </w:r>
      <w:r w:rsidRPr="00394D2E">
        <w:tab/>
        <w:t>Outer and Middle Ear Filtering (Annex 2 section 2.2.6 of [1</w:t>
      </w:r>
      <w:r>
        <w:t>8</w:t>
      </w:r>
      <w:r w:rsidRPr="00394D2E">
        <w:t>])</w:t>
      </w:r>
    </w:p>
    <w:p w14:paraId="0357AD9B" w14:textId="77777777" w:rsidR="00B41597" w:rsidRPr="00394D2E" w:rsidRDefault="00B41597" w:rsidP="00B41597">
      <w:pPr>
        <w:pStyle w:val="B1"/>
      </w:pPr>
      <w:r w:rsidRPr="00394D2E">
        <w:t>-</w:t>
      </w:r>
      <w:r w:rsidRPr="00394D2E">
        <w:tab/>
        <w:t>Frequency Domain Smearing (Annex 2 section 2.2.7 of [1</w:t>
      </w:r>
      <w:r>
        <w:t>8</w:t>
      </w:r>
      <w:r w:rsidRPr="00394D2E">
        <w:t>])</w:t>
      </w:r>
    </w:p>
    <w:p w14:paraId="55ABD565" w14:textId="77777777" w:rsidR="00B41597" w:rsidRPr="00394D2E" w:rsidRDefault="00B41597" w:rsidP="00B41597">
      <w:pPr>
        <w:pStyle w:val="B1"/>
      </w:pPr>
      <w:r w:rsidRPr="00394D2E">
        <w:t>-</w:t>
      </w:r>
      <w:r w:rsidRPr="00394D2E">
        <w:tab/>
        <w:t>Rectification (Annex 2 section 2.2.8 of [1</w:t>
      </w:r>
      <w:r>
        <w:t>8</w:t>
      </w:r>
      <w:r w:rsidRPr="00394D2E">
        <w:t>])</w:t>
      </w:r>
    </w:p>
    <w:p w14:paraId="3C2670F8" w14:textId="77777777" w:rsidR="00B41597" w:rsidRPr="00394D2E" w:rsidRDefault="00B41597" w:rsidP="00B41597">
      <w:pPr>
        <w:pStyle w:val="B1"/>
      </w:pPr>
      <w:r w:rsidRPr="00394D2E">
        <w:t>-</w:t>
      </w:r>
      <w:r w:rsidRPr="00394D2E">
        <w:tab/>
        <w:t>Time Domain Smearing 1 - Backward Masking (Annex 2 section 2.2.9 of [1</w:t>
      </w:r>
      <w:r>
        <w:t>8</w:t>
      </w:r>
      <w:r w:rsidRPr="00394D2E">
        <w:t>])</w:t>
      </w:r>
    </w:p>
    <w:p w14:paraId="29C8BC8D" w14:textId="77777777" w:rsidR="00B41597" w:rsidRPr="00394D2E" w:rsidRDefault="00B41597" w:rsidP="00B41597">
      <w:pPr>
        <w:pStyle w:val="B1"/>
      </w:pPr>
      <w:r w:rsidRPr="00394D2E">
        <w:lastRenderedPageBreak/>
        <w:t>-</w:t>
      </w:r>
      <w:r w:rsidRPr="00394D2E">
        <w:tab/>
        <w:t>Adding of Internal Noise (Annex 2 section 2.2.10 of [1</w:t>
      </w:r>
      <w:r>
        <w:t>8</w:t>
      </w:r>
      <w:r w:rsidRPr="00394D2E">
        <w:t>])</w:t>
      </w:r>
    </w:p>
    <w:p w14:paraId="14F63AA0" w14:textId="77777777" w:rsidR="00B41597" w:rsidRPr="00394D2E" w:rsidRDefault="00B41597" w:rsidP="00B41597">
      <w:pPr>
        <w:pStyle w:val="B1"/>
      </w:pPr>
      <w:r w:rsidRPr="00394D2E">
        <w:t>-</w:t>
      </w:r>
      <w:r w:rsidRPr="00394D2E">
        <w:tab/>
        <w:t>Time Domain Smearing 2 - Forward Masking (Annex 2 section 2.2.11 of [1</w:t>
      </w:r>
      <w:r>
        <w:t>8</w:t>
      </w:r>
      <w:r w:rsidRPr="00394D2E">
        <w:t>])</w:t>
      </w:r>
    </w:p>
    <w:p w14:paraId="4533D7F4" w14:textId="77777777" w:rsidR="00B41597" w:rsidRPr="00394D2E" w:rsidRDefault="00B41597" w:rsidP="00B41597">
      <w:pPr>
        <w:pStyle w:val="B1"/>
      </w:pPr>
      <w:r w:rsidRPr="00394D2E">
        <w:t>-</w:t>
      </w:r>
      <w:r w:rsidRPr="00394D2E">
        <w:tab/>
        <w:t>Loudness (Annex 2 section 3.3 of [1</w:t>
      </w:r>
      <w:r>
        <w:t>8</w:t>
      </w:r>
      <w:r w:rsidRPr="00394D2E">
        <w:t>]):</w:t>
      </w:r>
    </w:p>
    <w:p w14:paraId="70F07E95" w14:textId="77777777"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14:paraId="55351D41" w14:textId="77777777" w:rsidR="00B41597" w:rsidRPr="00394D2E" w:rsidRDefault="00B41597" w:rsidP="00B41597">
      <w:pPr>
        <w:pStyle w:val="B2"/>
      </w:pPr>
      <w:r w:rsidRPr="00394D2E">
        <w:t>-</w:t>
      </w:r>
      <w:r w:rsidRPr="00394D2E">
        <w:tab/>
        <w:t>The specific loudness patterns are calculated for:</w:t>
      </w:r>
    </w:p>
    <w:p w14:paraId="71B01BA7" w14:textId="77777777"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14:paraId="0C21DC18" w14:textId="77777777"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14:paraId="0A05331A" w14:textId="77777777" w:rsidR="00B41597" w:rsidRPr="00394D2E" w:rsidRDefault="00B41597" w:rsidP="00B41597">
      <w:pPr>
        <w:pStyle w:val="B1"/>
      </w:pPr>
      <w:r w:rsidRPr="00394D2E">
        <w:t>-</w:t>
      </w:r>
      <w:r w:rsidRPr="00394D2E">
        <w:tab/>
        <w:t>Loudness Difference (LD):</w:t>
      </w:r>
    </w:p>
    <w:p w14:paraId="048630A2" w14:textId="77777777"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14:paraId="2B047591" w14:textId="77777777"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14:paraId="651F16C9" w14:textId="77777777" w:rsidR="00B41597" w:rsidRDefault="00B41597" w:rsidP="00B41597">
      <w:r>
        <w:t>The LD is computed with a granularity of 2ms. To get a MLD value every 20ms, 10 segments are combined using the maximum value of those 10 segments.</w:t>
      </w:r>
    </w:p>
    <w:p w14:paraId="74BA186C" w14:textId="77777777"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14:paraId="2247EDA8" w14:textId="77777777"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14:paraId="3C751AC7" w14:textId="77777777" w:rsidR="00B41597" w:rsidRDefault="00B41597" w:rsidP="00B41597">
      <w:r>
        <w:t>The headroom is defined as fixed value, currently set to 1.</w:t>
      </w:r>
    </w:p>
    <w:p w14:paraId="7391087A" w14:textId="77777777" w:rsidR="00B41597" w:rsidRPr="001A7B77" w:rsidRDefault="00AF6E7D"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14:paraId="1DFF1567" w14:textId="77777777" w:rsidR="00B41597" w:rsidRDefault="00B41597" w:rsidP="00B41597">
      <w:r>
        <w:t>Then for each file a MLD could be defined as</w:t>
      </w:r>
    </w:p>
    <w:p w14:paraId="5DE4C53E" w14:textId="77777777"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14:paraId="2C6FB789" w14:textId="77777777"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14:paraId="54E0DEB5" w14:textId="77777777" w:rsidR="00B41597" w:rsidRDefault="00B41597" w:rsidP="00B41597">
      <w:r>
        <w:t>LDref has been obtained using reference implementations listed in clause A.4:</w:t>
      </w:r>
    </w:p>
    <w:p w14:paraId="51CC9AB9" w14:textId="77777777"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14:paraId="3158844C" w14:textId="77777777" w:rsidR="00B41597" w:rsidRPr="00115471" w:rsidRDefault="00B41597" w:rsidP="00B41597">
      <w:r w:rsidRPr="00394D2E">
        <w:t xml:space="preserve">All the test </w:t>
      </w:r>
      <w:r>
        <w:t>sequences</w:t>
      </w:r>
      <w:r w:rsidRPr="00394D2E">
        <w:t xml:space="preserve"> need to pass for the i</w:t>
      </w:r>
      <w:r>
        <w:t>mplementation to be conformant.</w:t>
      </w:r>
    </w:p>
    <w:p w14:paraId="2BD83053" w14:textId="77777777" w:rsidR="00B41597" w:rsidRDefault="00B41597" w:rsidP="00B41597">
      <w:pPr>
        <w:pStyle w:val="Heading1"/>
        <w:rPr>
          <w:lang w:val="en-US"/>
        </w:rPr>
      </w:pPr>
      <w:bookmarkStart w:id="74" w:name="_Toc27677343"/>
      <w:bookmarkStart w:id="75" w:name="_Toc36235775"/>
      <w:r>
        <w:rPr>
          <w:lang w:val="en-US"/>
        </w:rPr>
        <w:t xml:space="preserve">A.3 </w:t>
      </w:r>
      <w:r w:rsidRPr="001B63F9">
        <w:rPr>
          <w:lang w:val="en-US"/>
        </w:rPr>
        <w:t xml:space="preserve">MOS-LQO </w:t>
      </w:r>
      <w:r>
        <w:rPr>
          <w:lang w:val="en-US"/>
        </w:rPr>
        <w:t>Test</w:t>
      </w:r>
      <w:bookmarkEnd w:id="74"/>
      <w:bookmarkEnd w:id="75"/>
    </w:p>
    <w:p w14:paraId="1FC2BC64" w14:textId="77777777" w:rsidR="00B41597" w:rsidRPr="001B63F9" w:rsidRDefault="00B41597" w:rsidP="00B41597">
      <w:pPr>
        <w:pStyle w:val="Heading2"/>
        <w:rPr>
          <w:lang w:val="en-US"/>
        </w:rPr>
      </w:pPr>
      <w:bookmarkStart w:id="76" w:name="_Toc27677344"/>
      <w:bookmarkStart w:id="77" w:name="_Toc36235776"/>
      <w:r>
        <w:rPr>
          <w:lang w:val="en-US"/>
        </w:rPr>
        <w:t>A.3.1 General consideration</w:t>
      </w:r>
      <w:bookmarkEnd w:id="76"/>
      <w:bookmarkEnd w:id="77"/>
    </w:p>
    <w:p w14:paraId="0CC212CF" w14:textId="77777777" w:rsidR="00B41597" w:rsidRDefault="00B41597" w:rsidP="00B41597">
      <w:r>
        <w:t>For this test P.863 [16] is used. An implementation of [16] pertaining to the 2014 version 2 was used to determine the threshold values to be met.</w:t>
      </w:r>
    </w:p>
    <w:p w14:paraId="0C5857CF" w14:textId="77777777"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14:paraId="342D540D" w14:textId="77777777" w:rsidR="00B41597" w:rsidRDefault="00B41597" w:rsidP="00B41597">
      <w:r>
        <w:t>This test was used in EVS characterization reported in TS 26.952 [15].</w:t>
      </w:r>
    </w:p>
    <w:p w14:paraId="49FE44DF" w14:textId="77777777"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14:paraId="3AA50A29" w14:textId="77777777" w:rsidR="00B41597" w:rsidRPr="00394D2E" w:rsidRDefault="00B41597" w:rsidP="00B41597">
      <w:pPr>
        <w:pStyle w:val="B1"/>
      </w:pPr>
      <w:r w:rsidRPr="00394D2E">
        <w:lastRenderedPageBreak/>
        <w:t>a)</w:t>
      </w:r>
      <w:r w:rsidRPr="00394D2E">
        <w:tab/>
        <w:t>3GPP fixed-point encoder and 3GPP fixed-point decoder (FX/FX),</w:t>
      </w:r>
    </w:p>
    <w:p w14:paraId="688396FE" w14:textId="77777777" w:rsidR="00B41597" w:rsidRPr="00394D2E" w:rsidRDefault="00B41597" w:rsidP="00B41597">
      <w:pPr>
        <w:pStyle w:val="B1"/>
      </w:pPr>
      <w:r w:rsidRPr="00394D2E">
        <w:t>b)</w:t>
      </w:r>
      <w:r w:rsidRPr="00394D2E">
        <w:tab/>
        <w:t>floating-point Encoder under Test and floating-point Decoder under Test (FL/FL),</w:t>
      </w:r>
    </w:p>
    <w:p w14:paraId="1B446EC9" w14:textId="77777777" w:rsidR="00B41597" w:rsidRPr="00394D2E" w:rsidRDefault="00B41597" w:rsidP="00B41597">
      <w:pPr>
        <w:pStyle w:val="B1"/>
      </w:pPr>
      <w:r w:rsidRPr="00394D2E">
        <w:t>c)</w:t>
      </w:r>
      <w:r w:rsidRPr="00394D2E">
        <w:tab/>
        <w:t>3GPP fixed-point encoder and floating-point Decoder under Test (FX/FL),</w:t>
      </w:r>
    </w:p>
    <w:p w14:paraId="2B5AC6B3" w14:textId="77777777" w:rsidR="00B41597" w:rsidRPr="00394D2E" w:rsidRDefault="00B41597" w:rsidP="00B41597">
      <w:pPr>
        <w:pStyle w:val="B1"/>
      </w:pPr>
      <w:r w:rsidRPr="00394D2E">
        <w:t>d)</w:t>
      </w:r>
      <w:r w:rsidRPr="00394D2E">
        <w:tab/>
        <w:t>floating-point Encoder under Test and 3GPP fixed-point decoder (FL/FX).</w:t>
      </w:r>
    </w:p>
    <w:p w14:paraId="548584E9" w14:textId="77777777" w:rsidR="00B41597" w:rsidRPr="00394D2E" w:rsidRDefault="00B41597" w:rsidP="00B41597">
      <w:r w:rsidRPr="00394D2E">
        <w:t>The MOS-LQO scores are computed for each of the four cases using the decoded files and the original test files.</w:t>
      </w:r>
    </w:p>
    <w:p w14:paraId="2148CE37" w14:textId="77777777"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14:paraId="011BD938" w14:textId="77777777" w:rsidR="00B41597" w:rsidRPr="00394D2E" w:rsidRDefault="00B41597" w:rsidP="00B41597">
      <w:r>
        <w:t>The</w:t>
      </w:r>
      <w:r w:rsidRPr="00394D2E">
        <w:t xml:space="preserve"> scenario a) is considered the reference score. For the three other scenarios (b, c and d), the difference in MOS-LQO of a) are then computed:</w:t>
      </w:r>
    </w:p>
    <w:p w14:paraId="2468E687" w14:textId="77777777" w:rsidR="00B41597" w:rsidRPr="00394D2E" w:rsidRDefault="00B41597" w:rsidP="00B41597">
      <w:pPr>
        <w:pStyle w:val="B1"/>
      </w:pPr>
      <w:r w:rsidRPr="00394D2E">
        <w:t>-</w:t>
      </w:r>
      <w:r w:rsidRPr="00394D2E">
        <w:tab/>
        <w:t>a) - b)</w:t>
      </w:r>
    </w:p>
    <w:p w14:paraId="676090D3" w14:textId="77777777" w:rsidR="00B41597" w:rsidRPr="00394D2E" w:rsidRDefault="00B41597" w:rsidP="00B41597">
      <w:pPr>
        <w:pStyle w:val="B1"/>
      </w:pPr>
      <w:r w:rsidRPr="00394D2E">
        <w:t>-</w:t>
      </w:r>
      <w:r w:rsidRPr="00394D2E">
        <w:tab/>
        <w:t>a) - c)</w:t>
      </w:r>
    </w:p>
    <w:p w14:paraId="7EA0D470" w14:textId="77777777" w:rsidR="00B41597" w:rsidRPr="00394D2E" w:rsidRDefault="00B41597" w:rsidP="00B41597">
      <w:pPr>
        <w:pStyle w:val="B1"/>
      </w:pPr>
      <w:r w:rsidRPr="00394D2E">
        <w:t>-</w:t>
      </w:r>
      <w:r w:rsidRPr="00394D2E">
        <w:tab/>
        <w:t>a) - d)</w:t>
      </w:r>
    </w:p>
    <w:p w14:paraId="7B02D6DA" w14:textId="77777777"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14:paraId="36F9674D" w14:textId="77777777"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14:paraId="18FCC36D" w14:textId="77777777" w:rsidR="00B41597" w:rsidRDefault="00B41597" w:rsidP="00B41597">
      <w:pPr>
        <w:pStyle w:val="TH"/>
      </w:pPr>
      <w:r w:rsidRPr="00394D2E">
        <w:rPr>
          <w:noProof/>
        </w:rPr>
        <w:object w:dxaOrig="9863" w:dyaOrig="2415" w14:anchorId="76F2609D">
          <v:shape id="_x0000_i1030" type="#_x0000_t75" style="width:467.05pt;height:113.95pt" o:ole="">
            <v:imagedata r:id="rId20" o:title=""/>
          </v:shape>
          <o:OLEObject Type="Embed" ProgID="Visio.Drawing.15" ShapeID="_x0000_i1030" DrawAspect="Content" ObjectID="_1693846852" r:id="rId21"/>
        </w:object>
      </w:r>
    </w:p>
    <w:p w14:paraId="33E1E6E5" w14:textId="77777777"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14:paraId="7C639ECD" w14:textId="77777777" w:rsidR="00B41597" w:rsidRDefault="00B41597" w:rsidP="00B41597">
      <w:pPr>
        <w:pStyle w:val="TH"/>
      </w:pPr>
      <w:r w:rsidRPr="00394D2E">
        <w:rPr>
          <w:noProof/>
        </w:rPr>
        <w:object w:dxaOrig="9863" w:dyaOrig="2415" w14:anchorId="4B715D6C">
          <v:shape id="_x0000_i1031" type="#_x0000_t75" style="width:467.05pt;height:113.95pt" o:ole="">
            <v:imagedata r:id="rId22" o:title=""/>
          </v:shape>
          <o:OLEObject Type="Embed" ProgID="Visio.Drawing.15" ShapeID="_x0000_i1031" DrawAspect="Content" ObjectID="_1693846853" r:id="rId23"/>
        </w:object>
      </w:r>
    </w:p>
    <w:p w14:paraId="14D026D8" w14:textId="77777777"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14:paraId="106EF66D" w14:textId="77777777" w:rsidR="00B41597" w:rsidRPr="00394D2E" w:rsidRDefault="00B41597" w:rsidP="00B41597">
      <w:pPr>
        <w:pStyle w:val="TH"/>
      </w:pPr>
      <w:r w:rsidRPr="00394D2E">
        <w:rPr>
          <w:noProof/>
        </w:rPr>
        <w:object w:dxaOrig="9863" w:dyaOrig="2415" w14:anchorId="5719D1C6">
          <v:shape id="_x0000_i1032" type="#_x0000_t75" style="width:467.05pt;height:113.95pt" o:ole="">
            <v:imagedata r:id="rId24" o:title=""/>
          </v:shape>
          <o:OLEObject Type="Embed" ProgID="Visio.Drawing.15" ShapeID="_x0000_i1032" DrawAspect="Content" ObjectID="_1693846854" r:id="rId25"/>
        </w:object>
      </w:r>
    </w:p>
    <w:p w14:paraId="0BF071CB" w14:textId="77777777"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14:paraId="224A2315" w14:textId="77777777" w:rsidR="00B41597" w:rsidRDefault="00B41597" w:rsidP="00B41597">
      <w:pPr>
        <w:pStyle w:val="Heading2"/>
      </w:pPr>
      <w:bookmarkStart w:id="78" w:name="_Toc27677345"/>
      <w:bookmarkStart w:id="79" w:name="_Toc36235777"/>
      <w:r>
        <w:t>A.3.2 Test Files</w:t>
      </w:r>
      <w:bookmarkEnd w:id="78"/>
      <w:bookmarkEnd w:id="79"/>
      <w:r>
        <w:t xml:space="preserve"> </w:t>
      </w:r>
    </w:p>
    <w:p w14:paraId="1130A829" w14:textId="77777777"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14:paraId="12AFE3F8" w14:textId="77777777" w:rsidR="00B41597" w:rsidRDefault="00B41597" w:rsidP="00B41597">
      <w:pPr>
        <w:pStyle w:val="PL"/>
      </w:pPr>
      <w:r>
        <w:t xml:space="preserve">  an1f1s1 =&gt; AnnexC//P501_C_chinese_f1_FB_48k.wav</w:t>
      </w:r>
    </w:p>
    <w:p w14:paraId="00C967FB" w14:textId="77777777" w:rsidR="00B41597" w:rsidRDefault="00B41597" w:rsidP="00B41597">
      <w:pPr>
        <w:pStyle w:val="PL"/>
      </w:pPr>
      <w:r>
        <w:t xml:space="preserve">  an1f1s2 =&gt; AnnexC//P501_C_chinese_f2_FB_48k.wav</w:t>
      </w:r>
    </w:p>
    <w:p w14:paraId="49A6B537" w14:textId="77777777" w:rsidR="00B41597" w:rsidRDefault="00B41597" w:rsidP="00B41597">
      <w:pPr>
        <w:pStyle w:val="PL"/>
      </w:pPr>
      <w:r>
        <w:t xml:space="preserve">  an1f1s3 =&gt; Speech and Noise Signals Clause B/Dutch_FB_clause_B.3.2//female 1.wav</w:t>
      </w:r>
    </w:p>
    <w:p w14:paraId="1B82DF31" w14:textId="77777777" w:rsidR="00B41597" w:rsidRDefault="00B41597" w:rsidP="00B41597">
      <w:pPr>
        <w:pStyle w:val="PL"/>
      </w:pPr>
      <w:r>
        <w:t xml:space="preserve">  an1f1s4 =&gt; Speech and Noise Signals Clause B/Dutch_FB_clause_B.3.2//female 2.wav</w:t>
      </w:r>
    </w:p>
    <w:p w14:paraId="06B92270" w14:textId="77777777" w:rsidR="00B41597" w:rsidRDefault="00B41597" w:rsidP="00B41597">
      <w:pPr>
        <w:pStyle w:val="PL"/>
      </w:pPr>
      <w:r>
        <w:t xml:space="preserve">  an1f1s5 =&gt; AnnexC//P501_C_english_f1_FB_48k.wav</w:t>
      </w:r>
    </w:p>
    <w:p w14:paraId="076AC8AE" w14:textId="77777777" w:rsidR="00B41597" w:rsidRDefault="00B41597" w:rsidP="00B41597">
      <w:pPr>
        <w:pStyle w:val="PL"/>
      </w:pPr>
    </w:p>
    <w:p w14:paraId="26A17236" w14:textId="77777777" w:rsidR="00B41597" w:rsidRDefault="00B41597" w:rsidP="00B41597">
      <w:pPr>
        <w:pStyle w:val="PL"/>
      </w:pPr>
      <w:r>
        <w:t xml:space="preserve">  an1f2s1 =&gt; AnnexC//P501_C_english_f2_FB_48k.wav</w:t>
      </w:r>
    </w:p>
    <w:p w14:paraId="1AA74189" w14:textId="77777777" w:rsidR="00B41597" w:rsidRDefault="00B41597" w:rsidP="00B41597">
      <w:pPr>
        <w:pStyle w:val="PL"/>
      </w:pPr>
      <w:r>
        <w:t xml:space="preserve">  an1f2s2 =&gt; AnnexC//P501_C_finnish_f1_FB_48k.wav</w:t>
      </w:r>
    </w:p>
    <w:p w14:paraId="1D89D5ED" w14:textId="77777777" w:rsidR="00B41597" w:rsidRDefault="00B41597" w:rsidP="00B41597">
      <w:pPr>
        <w:pStyle w:val="PL"/>
      </w:pPr>
      <w:r>
        <w:t xml:space="preserve">  an1f2s3 =&gt; AnnexC//P501_C_finnish_f2_FB_48k.wav</w:t>
      </w:r>
    </w:p>
    <w:p w14:paraId="4BE09E91" w14:textId="77777777" w:rsidR="00B41597" w:rsidRDefault="00B41597" w:rsidP="00B41597">
      <w:pPr>
        <w:pStyle w:val="PL"/>
      </w:pPr>
      <w:r>
        <w:t xml:space="preserve">  an1f2s4 =&gt; AnnexC//P501_C_french_f1_FB_48k.wav</w:t>
      </w:r>
    </w:p>
    <w:p w14:paraId="033006BB" w14:textId="77777777" w:rsidR="00B41597" w:rsidRDefault="00B41597" w:rsidP="00B41597">
      <w:pPr>
        <w:pStyle w:val="PL"/>
      </w:pPr>
      <w:r>
        <w:t xml:space="preserve">  an1f2s5 =&gt; AnnexC//P501_C_french_f2_FB_48k.wav</w:t>
      </w:r>
    </w:p>
    <w:p w14:paraId="647EF68B" w14:textId="77777777" w:rsidR="00B41597" w:rsidRDefault="00B41597" w:rsidP="00B41597">
      <w:pPr>
        <w:pStyle w:val="PL"/>
      </w:pPr>
    </w:p>
    <w:p w14:paraId="75C51EB1" w14:textId="77777777" w:rsidR="00B41597" w:rsidRDefault="00B41597" w:rsidP="00B41597">
      <w:pPr>
        <w:pStyle w:val="PL"/>
      </w:pPr>
      <w:r>
        <w:t xml:space="preserve">  an1f3s1 =&gt; AnnexC//P501_C_german_f1_FB_48k.wav</w:t>
      </w:r>
    </w:p>
    <w:p w14:paraId="2637683C" w14:textId="77777777" w:rsidR="00B41597" w:rsidRDefault="00B41597" w:rsidP="00B41597">
      <w:pPr>
        <w:pStyle w:val="PL"/>
      </w:pPr>
      <w:r>
        <w:t xml:space="preserve">  an1f3s2 =&gt; AnnexC//P501_C_german_f2_FB_48k.wav</w:t>
      </w:r>
    </w:p>
    <w:p w14:paraId="36A68A0F" w14:textId="77777777" w:rsidR="00B41597" w:rsidRDefault="00B41597" w:rsidP="00B41597">
      <w:pPr>
        <w:pStyle w:val="PL"/>
      </w:pPr>
      <w:r>
        <w:t xml:space="preserve">  an1f3s3 =&gt; AnnexC//P501_C_italian_f1_FB_48k.wav</w:t>
      </w:r>
    </w:p>
    <w:p w14:paraId="2E0B2722" w14:textId="77777777" w:rsidR="00B41597" w:rsidRDefault="00B41597" w:rsidP="00B41597">
      <w:pPr>
        <w:pStyle w:val="PL"/>
      </w:pPr>
      <w:r>
        <w:t xml:space="preserve">  an1f3s4 =&gt; AnnexC//P501_C_italian_f2_FB_48k.wav</w:t>
      </w:r>
    </w:p>
    <w:p w14:paraId="7CE91A57" w14:textId="77777777" w:rsidR="00B41597" w:rsidRDefault="00B41597" w:rsidP="00B41597">
      <w:pPr>
        <w:pStyle w:val="PL"/>
      </w:pPr>
      <w:r>
        <w:t xml:space="preserve">  an1f3s5 =&gt; AnnexC//P501_C_japanese_f1_FB_48k.wav</w:t>
      </w:r>
    </w:p>
    <w:p w14:paraId="15A47764" w14:textId="77777777" w:rsidR="00B41597" w:rsidRDefault="00B41597" w:rsidP="00B41597">
      <w:pPr>
        <w:pStyle w:val="PL"/>
      </w:pPr>
    </w:p>
    <w:p w14:paraId="6184ED80" w14:textId="77777777" w:rsidR="00B41597" w:rsidRDefault="00B41597" w:rsidP="00B41597">
      <w:pPr>
        <w:pStyle w:val="PL"/>
      </w:pPr>
      <w:r>
        <w:t xml:space="preserve">  an1m1s1 =&gt; AnnexC//P501_C_chinese_m1_FB_48k.wav</w:t>
      </w:r>
    </w:p>
    <w:p w14:paraId="43982DDA" w14:textId="77777777" w:rsidR="00B41597" w:rsidRDefault="00B41597" w:rsidP="00B41597">
      <w:pPr>
        <w:pStyle w:val="PL"/>
      </w:pPr>
      <w:r>
        <w:t xml:space="preserve">  an1m1s2 =&gt; AnnexC//P501_C_chinese_m2_FB_48k.wav</w:t>
      </w:r>
    </w:p>
    <w:p w14:paraId="4023E2AE" w14:textId="77777777" w:rsidR="00B41597" w:rsidRDefault="00B41597" w:rsidP="00B41597">
      <w:pPr>
        <w:pStyle w:val="PL"/>
      </w:pPr>
      <w:r>
        <w:t xml:space="preserve">  an1m1s3 =&gt; Speech and Noise Signals Clause B/Dutch_FB_clause_B.3.2//male 1.wav</w:t>
      </w:r>
    </w:p>
    <w:p w14:paraId="3BBC08EC" w14:textId="77777777" w:rsidR="00B41597" w:rsidRDefault="00B41597" w:rsidP="00B41597">
      <w:pPr>
        <w:pStyle w:val="PL"/>
      </w:pPr>
      <w:r>
        <w:t xml:space="preserve">  an1m1s4 =&gt; Speech and Noise Signals Clause B/Dutch_FB_clause_B.3.2//male 2.wav</w:t>
      </w:r>
    </w:p>
    <w:p w14:paraId="37AF2C2A" w14:textId="77777777" w:rsidR="00B41597" w:rsidRDefault="00B41597" w:rsidP="00B41597">
      <w:pPr>
        <w:pStyle w:val="PL"/>
      </w:pPr>
      <w:r>
        <w:t xml:space="preserve">  an1m1s5 =&gt; AnnexC//P501_C_english_m1_FB_48k.wav</w:t>
      </w:r>
    </w:p>
    <w:p w14:paraId="563E0659" w14:textId="77777777" w:rsidR="00B41597" w:rsidRDefault="00B41597" w:rsidP="00B41597">
      <w:pPr>
        <w:pStyle w:val="PL"/>
      </w:pPr>
    </w:p>
    <w:p w14:paraId="24865BED" w14:textId="77777777" w:rsidR="00B41597" w:rsidRDefault="00B41597" w:rsidP="00B41597">
      <w:pPr>
        <w:pStyle w:val="PL"/>
      </w:pPr>
      <w:r>
        <w:t xml:space="preserve">  an1m2s1 =&gt; AnnexC//P501_C_english_m2_FB_48k.wav</w:t>
      </w:r>
    </w:p>
    <w:p w14:paraId="51815389" w14:textId="77777777" w:rsidR="00B41597" w:rsidRDefault="00B41597" w:rsidP="00B41597">
      <w:pPr>
        <w:pStyle w:val="PL"/>
      </w:pPr>
      <w:r>
        <w:t xml:space="preserve">  an1m2s2 =&gt; AnnexC//P501_C_finnish_m1_FB_48k.wav</w:t>
      </w:r>
    </w:p>
    <w:p w14:paraId="696E90B3" w14:textId="77777777" w:rsidR="00B41597" w:rsidRDefault="00B41597" w:rsidP="00B41597">
      <w:pPr>
        <w:pStyle w:val="PL"/>
      </w:pPr>
      <w:r>
        <w:t xml:space="preserve">  an1m2s3 =&gt; AnnexC//P501_C_finnish_m2_FB_48k.wav</w:t>
      </w:r>
    </w:p>
    <w:p w14:paraId="51B20C60" w14:textId="77777777" w:rsidR="00B41597" w:rsidRDefault="00B41597" w:rsidP="00B41597">
      <w:pPr>
        <w:pStyle w:val="PL"/>
      </w:pPr>
      <w:r>
        <w:t xml:space="preserve">  an1m2s4 =&gt; AnnexC//P501_C_french_m1_FB_48k.wav</w:t>
      </w:r>
    </w:p>
    <w:p w14:paraId="3691A78D" w14:textId="77777777" w:rsidR="00B41597" w:rsidRDefault="00B41597" w:rsidP="00B41597">
      <w:pPr>
        <w:pStyle w:val="PL"/>
      </w:pPr>
      <w:r>
        <w:t xml:space="preserve">  an1m2s5 =&gt; AnnexC//P501_C_french_m2_FB_48k.wav</w:t>
      </w:r>
    </w:p>
    <w:p w14:paraId="0CD59C8D" w14:textId="77777777" w:rsidR="00B41597" w:rsidRDefault="00B41597" w:rsidP="00B41597">
      <w:pPr>
        <w:pStyle w:val="PL"/>
      </w:pPr>
    </w:p>
    <w:p w14:paraId="79E375E8" w14:textId="77777777" w:rsidR="00B41597" w:rsidRDefault="00B41597" w:rsidP="00B41597">
      <w:pPr>
        <w:pStyle w:val="PL"/>
      </w:pPr>
      <w:r>
        <w:t xml:space="preserve">  an1m3s1 =&gt; AnnexC//P501_C_german_m1_FB_48k.wav</w:t>
      </w:r>
    </w:p>
    <w:p w14:paraId="262F3753" w14:textId="77777777" w:rsidR="00B41597" w:rsidRDefault="00B41597" w:rsidP="00B41597">
      <w:pPr>
        <w:pStyle w:val="PL"/>
      </w:pPr>
      <w:r>
        <w:t xml:space="preserve">  an1m3s2 =&gt; AnnexC//P501_C_german_m2_FB_48k.wav</w:t>
      </w:r>
    </w:p>
    <w:p w14:paraId="7C6A304F" w14:textId="77777777" w:rsidR="00B41597" w:rsidRDefault="00B41597" w:rsidP="00B41597">
      <w:pPr>
        <w:pStyle w:val="PL"/>
      </w:pPr>
      <w:r>
        <w:t xml:space="preserve">  an1m3s3 =&gt; AnnexC//P501_C_italian_m1_FB_48k.wav</w:t>
      </w:r>
    </w:p>
    <w:p w14:paraId="10CC39A4" w14:textId="77777777" w:rsidR="00B41597" w:rsidRDefault="00B41597" w:rsidP="00B41597">
      <w:pPr>
        <w:pStyle w:val="PL"/>
      </w:pPr>
      <w:r>
        <w:t xml:space="preserve">  an1m3s4 =&gt; AnnexC//P501_C_italian_m2_FB_48k.wav</w:t>
      </w:r>
    </w:p>
    <w:p w14:paraId="05CC14A2" w14:textId="77777777" w:rsidR="00B41597" w:rsidRDefault="00B41597" w:rsidP="00B41597">
      <w:pPr>
        <w:pStyle w:val="PL"/>
      </w:pPr>
      <w:r>
        <w:t xml:space="preserve">  an1m3s5 =&gt; AnnexC//P501_C_japanese_m1_FB_48k.wav</w:t>
      </w:r>
    </w:p>
    <w:p w14:paraId="01404C58" w14:textId="77777777" w:rsidR="00B41597" w:rsidRDefault="00B41597" w:rsidP="00B41597">
      <w:pPr>
        <w:pStyle w:val="PL"/>
      </w:pPr>
    </w:p>
    <w:p w14:paraId="1ABD7602" w14:textId="77777777" w:rsidR="00B41597" w:rsidRDefault="00B41597" w:rsidP="00B41597">
      <w:r>
        <w:t>The noisy speech items are created from the clean speech items above and mixed with car, street, or office noise.</w:t>
      </w:r>
    </w:p>
    <w:p w14:paraId="7164DA61" w14:textId="77777777" w:rsidR="00B41597" w:rsidRDefault="00B41597" w:rsidP="00B41597">
      <w:r>
        <w:t xml:space="preserve">The mixed content and music items are selected from [13], and [14] as follows: </w:t>
      </w:r>
    </w:p>
    <w:p w14:paraId="451AB4A9" w14:textId="77777777"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14:paraId="2C918B8A" w14:textId="77777777"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14:paraId="66A3064C" w14:textId="77777777"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14:paraId="1735714C" w14:textId="77777777"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14:paraId="7848225C" w14:textId="77777777" w:rsidR="00B41597" w:rsidRPr="00396F1F" w:rsidRDefault="00B41597" w:rsidP="00B41597">
      <w:pPr>
        <w:pStyle w:val="PL"/>
      </w:pPr>
      <w:r w:rsidRPr="00396F1F">
        <w:t xml:space="preserve">  an1a1s5 =&gt; </w:t>
      </w:r>
      <w:r>
        <w:t xml:space="preserve">left channel from </w:t>
      </w:r>
      <w:r w:rsidRPr="00396F1F">
        <w:t>{26406}/guitar_cymbals.wav,</w:t>
      </w:r>
    </w:p>
    <w:p w14:paraId="025B14A5" w14:textId="77777777" w:rsidR="00B41597" w:rsidRPr="00396F1F" w:rsidRDefault="00B41597" w:rsidP="00B41597">
      <w:pPr>
        <w:pStyle w:val="PL"/>
      </w:pPr>
    </w:p>
    <w:p w14:paraId="7B339CBC" w14:textId="77777777" w:rsidR="00B41597" w:rsidRPr="00396F1F" w:rsidRDefault="00B41597" w:rsidP="00B41597">
      <w:pPr>
        <w:pStyle w:val="PL"/>
      </w:pPr>
      <w:r w:rsidRPr="00396F1F">
        <w:t xml:space="preserve">  an1a2s1 =&gt; </w:t>
      </w:r>
      <w:r>
        <w:t xml:space="preserve">left channel from </w:t>
      </w:r>
      <w:r w:rsidRPr="00396F1F">
        <w:t>{26274}/m_cl_x_1_org.wav,</w:t>
      </w:r>
    </w:p>
    <w:p w14:paraId="0610CB3E" w14:textId="77777777" w:rsidR="00B41597" w:rsidRPr="00396F1F" w:rsidRDefault="00B41597" w:rsidP="00B41597">
      <w:pPr>
        <w:pStyle w:val="PL"/>
      </w:pPr>
      <w:r w:rsidRPr="00396F1F">
        <w:t xml:space="preserve">  an1a2s2 =&gt; </w:t>
      </w:r>
      <w:r>
        <w:t xml:space="preserve">left channel from </w:t>
      </w:r>
      <w:r w:rsidRPr="00396F1F">
        <w:t>{26274}/m_cl_x_2_org.wav,</w:t>
      </w:r>
    </w:p>
    <w:p w14:paraId="4D51C624" w14:textId="77777777" w:rsidR="00B41597" w:rsidRPr="00396F1F" w:rsidRDefault="00B41597" w:rsidP="00B41597">
      <w:pPr>
        <w:pStyle w:val="PL"/>
      </w:pPr>
      <w:r w:rsidRPr="00396F1F">
        <w:t xml:space="preserve">  an1a2s3 =&gt; </w:t>
      </w:r>
      <w:r>
        <w:t xml:space="preserve">left channel from </w:t>
      </w:r>
      <w:r w:rsidRPr="00396F1F">
        <w:t>{26274}/m_ot_x_5_org.wav,</w:t>
      </w:r>
    </w:p>
    <w:p w14:paraId="552B2AE5" w14:textId="77777777" w:rsidR="00B41597" w:rsidRPr="00396F1F" w:rsidRDefault="00B41597" w:rsidP="00B41597">
      <w:pPr>
        <w:pStyle w:val="PL"/>
      </w:pPr>
      <w:r w:rsidRPr="00396F1F">
        <w:t xml:space="preserve">  an1a2s4 =&gt; </w:t>
      </w:r>
      <w:r>
        <w:t xml:space="preserve">left channel from </w:t>
      </w:r>
      <w:r w:rsidRPr="00396F1F">
        <w:t>{26274}/m_ot_x_8_org.wav,</w:t>
      </w:r>
    </w:p>
    <w:p w14:paraId="74196888" w14:textId="77777777" w:rsidR="00B41597" w:rsidRPr="00396F1F" w:rsidRDefault="00B41597" w:rsidP="00B41597">
      <w:pPr>
        <w:pStyle w:val="PL"/>
      </w:pPr>
      <w:r w:rsidRPr="00396F1F">
        <w:t xml:space="preserve">  an1a2s5 =&gt; </w:t>
      </w:r>
      <w:r>
        <w:t xml:space="preserve">left channel from </w:t>
      </w:r>
      <w:r w:rsidRPr="00396F1F">
        <w:t>{26274}/m_si_x_3_org.wav,</w:t>
      </w:r>
    </w:p>
    <w:p w14:paraId="0DCC2557" w14:textId="77777777" w:rsidR="00B41597" w:rsidRPr="00396F1F" w:rsidRDefault="00B41597" w:rsidP="00B41597">
      <w:pPr>
        <w:pStyle w:val="PL"/>
      </w:pPr>
    </w:p>
    <w:p w14:paraId="6BC13EDD" w14:textId="77777777" w:rsidR="00B41597" w:rsidRPr="00396F1F" w:rsidRDefault="00B41597" w:rsidP="00B41597">
      <w:pPr>
        <w:pStyle w:val="PL"/>
      </w:pPr>
      <w:r w:rsidRPr="00396F1F">
        <w:t xml:space="preserve">  an1a3s1 =&gt; </w:t>
      </w:r>
      <w:r>
        <w:t xml:space="preserve">left channel from </w:t>
      </w:r>
      <w:r w:rsidRPr="00396F1F">
        <w:t>{26274}/m_ch_x_1_org.wav,</w:t>
      </w:r>
    </w:p>
    <w:p w14:paraId="6F959054" w14:textId="77777777" w:rsidR="00B41597" w:rsidRPr="00396F1F" w:rsidRDefault="00B41597" w:rsidP="00B41597">
      <w:pPr>
        <w:pStyle w:val="PL"/>
      </w:pPr>
      <w:r w:rsidRPr="00396F1F">
        <w:lastRenderedPageBreak/>
        <w:t xml:space="preserve">  an1a3s2 =&gt; </w:t>
      </w:r>
      <w:r>
        <w:t xml:space="preserve">left channel from </w:t>
      </w:r>
      <w:r w:rsidRPr="00396F1F">
        <w:t>{26274}/m_po_x_2_org.wav,</w:t>
      </w:r>
    </w:p>
    <w:p w14:paraId="57CEE405" w14:textId="77777777" w:rsidR="00B41597" w:rsidRPr="00396F1F" w:rsidRDefault="00B41597" w:rsidP="00B41597">
      <w:pPr>
        <w:pStyle w:val="PL"/>
      </w:pPr>
      <w:r w:rsidRPr="00396F1F">
        <w:t xml:space="preserve">  an1a3s3 =&gt; </w:t>
      </w:r>
      <w:r>
        <w:t xml:space="preserve">left channel from </w:t>
      </w:r>
      <w:r w:rsidRPr="00396F1F">
        <w:t>{26274}/m_ot_x_4_org.wav,</w:t>
      </w:r>
    </w:p>
    <w:p w14:paraId="370E773F" w14:textId="77777777" w:rsidR="00B41597" w:rsidRPr="00396F1F" w:rsidRDefault="00B41597" w:rsidP="00B41597">
      <w:pPr>
        <w:pStyle w:val="PL"/>
      </w:pPr>
      <w:r w:rsidRPr="00396F1F">
        <w:t xml:space="preserve">  an1a3s4 =&gt; </w:t>
      </w:r>
      <w:r>
        <w:t xml:space="preserve">left channel from </w:t>
      </w:r>
      <w:r w:rsidRPr="00396F1F">
        <w:t>{26274}/m_ot_x_9_org.wav,</w:t>
      </w:r>
    </w:p>
    <w:p w14:paraId="41018726" w14:textId="77777777" w:rsidR="00B41597" w:rsidRPr="00396F1F" w:rsidRDefault="00B41597" w:rsidP="00B41597">
      <w:pPr>
        <w:pStyle w:val="PL"/>
      </w:pPr>
      <w:r w:rsidRPr="00396F1F">
        <w:t xml:space="preserve">  an1a3s5 =&gt; </w:t>
      </w:r>
      <w:r>
        <w:t xml:space="preserve">left channel from </w:t>
      </w:r>
      <w:r w:rsidRPr="00396F1F">
        <w:t>{26274}/m_po_x_3_org.wav,</w:t>
      </w:r>
    </w:p>
    <w:p w14:paraId="72AA9FC8" w14:textId="77777777" w:rsidR="00B41597" w:rsidRPr="00396F1F" w:rsidRDefault="00B41597" w:rsidP="00B41597">
      <w:pPr>
        <w:pStyle w:val="PL"/>
      </w:pPr>
    </w:p>
    <w:p w14:paraId="16C0B9D7" w14:textId="77777777" w:rsidR="00B41597" w:rsidRPr="00396F1F" w:rsidRDefault="00B41597" w:rsidP="00B41597">
      <w:pPr>
        <w:pStyle w:val="PL"/>
      </w:pPr>
      <w:r w:rsidRPr="00396F1F">
        <w:t xml:space="preserve">  an1a4s1 =&gt; </w:t>
      </w:r>
      <w:r>
        <w:t xml:space="preserve">left channel from </w:t>
      </w:r>
      <w:r w:rsidRPr="00396F1F">
        <w:t>{26274}/m_ot_x_6_org.wav,</w:t>
      </w:r>
    </w:p>
    <w:p w14:paraId="7AA61C15" w14:textId="77777777" w:rsidR="00B41597" w:rsidRPr="00396F1F" w:rsidRDefault="00B41597" w:rsidP="00B41597">
      <w:pPr>
        <w:pStyle w:val="PL"/>
      </w:pPr>
      <w:r w:rsidRPr="00396F1F">
        <w:t xml:space="preserve">  an1a4s2 =&gt; </w:t>
      </w:r>
      <w:r>
        <w:t xml:space="preserve">left channel from </w:t>
      </w:r>
      <w:r w:rsidRPr="00396F1F">
        <w:t>{26274}/m_ot_x_3_org.wav,</w:t>
      </w:r>
    </w:p>
    <w:p w14:paraId="51904D8F" w14:textId="77777777" w:rsidR="00B41597" w:rsidRPr="00396F1F" w:rsidRDefault="00B41597" w:rsidP="00B41597">
      <w:pPr>
        <w:pStyle w:val="PL"/>
      </w:pPr>
      <w:r w:rsidRPr="00396F1F">
        <w:t xml:space="preserve">  an1a4s3 =&gt; </w:t>
      </w:r>
      <w:r>
        <w:t xml:space="preserve">left channel from </w:t>
      </w:r>
      <w:r w:rsidRPr="00396F1F">
        <w:t>{26274}/m_ot_x_a_org.wav,</w:t>
      </w:r>
    </w:p>
    <w:p w14:paraId="27FC5193" w14:textId="77777777" w:rsidR="00B41597" w:rsidRPr="00396F1F" w:rsidRDefault="00B41597" w:rsidP="00B41597">
      <w:pPr>
        <w:pStyle w:val="PL"/>
      </w:pPr>
      <w:r w:rsidRPr="00396F1F">
        <w:t xml:space="preserve">  an1a4s4 =&gt; </w:t>
      </w:r>
      <w:r>
        <w:t xml:space="preserve">left channel from </w:t>
      </w:r>
      <w:r w:rsidRPr="00396F1F">
        <w:t>{26274}/m_ot_x_b.org.wav,</w:t>
      </w:r>
    </w:p>
    <w:p w14:paraId="15D23A17" w14:textId="77777777" w:rsidR="00B41597" w:rsidRPr="00396F1F" w:rsidRDefault="00B41597" w:rsidP="00B41597">
      <w:pPr>
        <w:pStyle w:val="PL"/>
      </w:pPr>
      <w:r w:rsidRPr="00396F1F">
        <w:t xml:space="preserve">  an1a4s5 =&gt; </w:t>
      </w:r>
      <w:r>
        <w:t xml:space="preserve">left channel from </w:t>
      </w:r>
      <w:r w:rsidRPr="00396F1F">
        <w:t>{26406}/hihat.wav,</w:t>
      </w:r>
    </w:p>
    <w:p w14:paraId="3D0B34FC" w14:textId="77777777" w:rsidR="00B41597" w:rsidRPr="00396F1F" w:rsidRDefault="00B41597" w:rsidP="00B41597">
      <w:pPr>
        <w:pStyle w:val="PL"/>
      </w:pPr>
    </w:p>
    <w:p w14:paraId="71FC7CF6" w14:textId="77777777" w:rsidR="00B41597" w:rsidRPr="00396F1F" w:rsidRDefault="00B41597" w:rsidP="00B41597">
      <w:pPr>
        <w:pStyle w:val="PL"/>
      </w:pPr>
      <w:r w:rsidRPr="00396F1F">
        <w:t xml:space="preserve">  an1a5s1 =&gt; </w:t>
      </w:r>
      <w:r>
        <w:t xml:space="preserve">left channel from </w:t>
      </w:r>
      <w:r w:rsidRPr="00396F1F">
        <w:t>{26274}/m_ot_x_7_org.wav,</w:t>
      </w:r>
    </w:p>
    <w:p w14:paraId="7E52EC43" w14:textId="77777777" w:rsidR="00B41597" w:rsidRPr="00396F1F" w:rsidRDefault="00B41597" w:rsidP="00B41597">
      <w:pPr>
        <w:pStyle w:val="PL"/>
      </w:pPr>
      <w:r w:rsidRPr="00396F1F">
        <w:t xml:space="preserve">  an1a5s2 =&gt; </w:t>
      </w:r>
      <w:r>
        <w:t xml:space="preserve">left channel from </w:t>
      </w:r>
      <w:r w:rsidRPr="00396F1F">
        <w:t>{26274}/m_po_x_1_org.wav,</w:t>
      </w:r>
    </w:p>
    <w:p w14:paraId="4E3ED321" w14:textId="77777777" w:rsidR="00B41597" w:rsidRPr="00396F1F" w:rsidRDefault="00B41597" w:rsidP="00B41597">
      <w:pPr>
        <w:pStyle w:val="PL"/>
      </w:pPr>
      <w:r w:rsidRPr="00396F1F">
        <w:t xml:space="preserve">  an1a5s3 =&gt; </w:t>
      </w:r>
      <w:r>
        <w:t xml:space="preserve">left channel from </w:t>
      </w:r>
      <w:r w:rsidRPr="00396F1F">
        <w:t>{26274}/m_ot_x_2_org.wav,</w:t>
      </w:r>
    </w:p>
    <w:p w14:paraId="5B367E84" w14:textId="77777777" w:rsidR="00B41597" w:rsidRPr="00396F1F" w:rsidRDefault="00B41597" w:rsidP="00B41597">
      <w:pPr>
        <w:pStyle w:val="PL"/>
      </w:pPr>
      <w:r w:rsidRPr="00396F1F">
        <w:t xml:space="preserve">  an1a5s4 =&gt; </w:t>
      </w:r>
      <w:r>
        <w:t xml:space="preserve">left channel from </w:t>
      </w:r>
      <w:r w:rsidRPr="00396F1F">
        <w:t>{26274}/m_po_x_4_org.wav,</w:t>
      </w:r>
    </w:p>
    <w:p w14:paraId="54A06C83" w14:textId="77777777" w:rsidR="00B41597" w:rsidRPr="00396F1F" w:rsidRDefault="00B41597" w:rsidP="00B41597">
      <w:pPr>
        <w:pStyle w:val="PL"/>
      </w:pPr>
      <w:r w:rsidRPr="00396F1F">
        <w:t xml:space="preserve">  an1a5s5 =&gt; </w:t>
      </w:r>
      <w:r>
        <w:t xml:space="preserve">left channel from </w:t>
      </w:r>
      <w:r w:rsidRPr="00396F1F">
        <w:t>{26274}/m_po_x_5_org.wav,</w:t>
      </w:r>
    </w:p>
    <w:p w14:paraId="296FC046" w14:textId="77777777" w:rsidR="00B41597" w:rsidRPr="00396F1F" w:rsidRDefault="00B41597" w:rsidP="00B41597">
      <w:pPr>
        <w:pStyle w:val="PL"/>
      </w:pPr>
    </w:p>
    <w:p w14:paraId="3F2FF95F" w14:textId="77777777" w:rsidR="00B41597" w:rsidRPr="00396F1F" w:rsidRDefault="00B41597" w:rsidP="00B41597">
      <w:pPr>
        <w:pStyle w:val="PL"/>
      </w:pPr>
      <w:r w:rsidRPr="00396F1F">
        <w:t xml:space="preserve">  an1a6s1 =&gt; </w:t>
      </w:r>
      <w:r>
        <w:t xml:space="preserve">left channel from </w:t>
      </w:r>
      <w:r w:rsidRPr="00396F1F">
        <w:t>{26274}/m_po_x_6_org.wav,</w:t>
      </w:r>
    </w:p>
    <w:p w14:paraId="2E7E9757" w14:textId="77777777" w:rsidR="00B41597" w:rsidRPr="00396F1F" w:rsidRDefault="00B41597" w:rsidP="00B41597">
      <w:pPr>
        <w:pStyle w:val="PL"/>
      </w:pPr>
      <w:r w:rsidRPr="00396F1F">
        <w:t xml:space="preserve">  an1a6s2 =&gt; </w:t>
      </w:r>
      <w:r>
        <w:t xml:space="preserve">left channel from </w:t>
      </w:r>
      <w:r w:rsidRPr="00396F1F">
        <w:t>{26274}/m_po_x_3_org.wav,</w:t>
      </w:r>
    </w:p>
    <w:p w14:paraId="4980B8AD" w14:textId="77777777" w:rsidR="00B41597" w:rsidRPr="00396F1F" w:rsidRDefault="00B41597" w:rsidP="00B41597">
      <w:pPr>
        <w:pStyle w:val="PL"/>
      </w:pPr>
      <w:r w:rsidRPr="00396F1F">
        <w:t xml:space="preserve">  an1a6s3 =&gt; </w:t>
      </w:r>
      <w:r>
        <w:t xml:space="preserve">left channel from </w:t>
      </w:r>
      <w:r w:rsidRPr="00396F1F">
        <w:t>{26274}/m_si_x_1_org.wav,</w:t>
      </w:r>
    </w:p>
    <w:p w14:paraId="6A39970B" w14:textId="77777777" w:rsidR="00B41597" w:rsidRPr="00396F1F" w:rsidRDefault="00B41597" w:rsidP="00B41597">
      <w:pPr>
        <w:pStyle w:val="PL"/>
      </w:pPr>
      <w:r w:rsidRPr="00396F1F">
        <w:t xml:space="preserve">  an1a6s4 =&gt; </w:t>
      </w:r>
      <w:r>
        <w:t xml:space="preserve">left channel from </w:t>
      </w:r>
      <w:r w:rsidRPr="00396F1F">
        <w:t>{26274}/m_si_x_2_org.wav,</w:t>
      </w:r>
    </w:p>
    <w:p w14:paraId="3E6464CD" w14:textId="77777777" w:rsidR="00B41597" w:rsidRPr="00090479" w:rsidRDefault="00B41597" w:rsidP="00B41597">
      <w:pPr>
        <w:pStyle w:val="PL"/>
      </w:pPr>
      <w:r w:rsidRPr="00396F1F">
        <w:t xml:space="preserve">  an1a6s5 =&gt; </w:t>
      </w:r>
      <w:r>
        <w:t xml:space="preserve">left channel from </w:t>
      </w:r>
      <w:r w:rsidRPr="00396F1F">
        <w:t>{26274}/m_vo_x_1_org.wav</w:t>
      </w:r>
    </w:p>
    <w:p w14:paraId="2C7BE437" w14:textId="77777777" w:rsidR="00B41597" w:rsidRPr="001B63F9" w:rsidRDefault="00B41597" w:rsidP="00B41597">
      <w:pPr>
        <w:pStyle w:val="Heading2"/>
      </w:pPr>
      <w:bookmarkStart w:id="80" w:name="_Toc27677346"/>
      <w:bookmarkStart w:id="81" w:name="_Toc36235778"/>
      <w:r>
        <w:t xml:space="preserve">A.3.3 </w:t>
      </w:r>
      <w:r w:rsidRPr="001B63F9">
        <w:t>Test C</w:t>
      </w:r>
      <w:r>
        <w:t>onditions</w:t>
      </w:r>
      <w:bookmarkEnd w:id="80"/>
      <w:bookmarkEnd w:id="81"/>
    </w:p>
    <w:p w14:paraId="27EEE05B" w14:textId="77777777" w:rsidR="00B41597" w:rsidRPr="00394D2E" w:rsidRDefault="00B41597" w:rsidP="00B41597">
      <w:r w:rsidRPr="00394D2E">
        <w:t>The differences are computed for various test conditions:</w:t>
      </w:r>
    </w:p>
    <w:p w14:paraId="1221DCC0" w14:textId="77777777" w:rsidR="00B41597" w:rsidRPr="00394D2E" w:rsidRDefault="00B41597" w:rsidP="00B41597">
      <w:pPr>
        <w:pStyle w:val="B1"/>
      </w:pPr>
      <w:r w:rsidRPr="00394D2E">
        <w:t>-</w:t>
      </w:r>
      <w:r w:rsidRPr="00394D2E">
        <w:tab/>
        <w:t>All the codec modes of EVS</w:t>
      </w:r>
    </w:p>
    <w:p w14:paraId="381E757C" w14:textId="77777777" w:rsidR="00B41597" w:rsidRPr="00394D2E" w:rsidRDefault="00B41597" w:rsidP="00B41597">
      <w:pPr>
        <w:pStyle w:val="B1"/>
      </w:pPr>
      <w:r w:rsidRPr="00394D2E">
        <w:t>-</w:t>
      </w:r>
      <w:r w:rsidRPr="00394D2E">
        <w:tab/>
        <w:t>All the bandwidths of EVS</w:t>
      </w:r>
    </w:p>
    <w:p w14:paraId="038DF7AF" w14:textId="77777777" w:rsidR="00B41597" w:rsidRPr="00394D2E" w:rsidRDefault="00B41597" w:rsidP="00B41597">
      <w:pPr>
        <w:pStyle w:val="B1"/>
      </w:pPr>
      <w:r w:rsidRPr="00394D2E">
        <w:t>-</w:t>
      </w:r>
      <w:r w:rsidRPr="00394D2E">
        <w:tab/>
        <w:t>All the bit-rates of EVS, including bit-rate switching</w:t>
      </w:r>
    </w:p>
    <w:p w14:paraId="78639BAF" w14:textId="77777777" w:rsidR="00B41597" w:rsidRPr="00394D2E" w:rsidRDefault="00B41597" w:rsidP="00B41597">
      <w:pPr>
        <w:pStyle w:val="B1"/>
      </w:pPr>
      <w:r w:rsidRPr="00394D2E">
        <w:t>-</w:t>
      </w:r>
      <w:r w:rsidRPr="00394D2E">
        <w:tab/>
        <w:t>DTX ON and OFF</w:t>
      </w:r>
    </w:p>
    <w:p w14:paraId="205881BC" w14:textId="77777777" w:rsidR="00B41597" w:rsidRPr="00394D2E" w:rsidRDefault="00B41597" w:rsidP="00B41597">
      <w:pPr>
        <w:pStyle w:val="B1"/>
      </w:pPr>
      <w:r w:rsidRPr="00394D2E">
        <w:t>-</w:t>
      </w:r>
      <w:r w:rsidRPr="00394D2E">
        <w:tab/>
        <w:t>Various levels: -26 dB, -36 dB, -16 dB</w:t>
      </w:r>
    </w:p>
    <w:p w14:paraId="7E75D831" w14:textId="77777777" w:rsidR="00B41597" w:rsidRPr="00394D2E" w:rsidRDefault="00B41597" w:rsidP="00B41597">
      <w:pPr>
        <w:pStyle w:val="B1"/>
      </w:pPr>
      <w:r w:rsidRPr="00394D2E">
        <w:t>-</w:t>
      </w:r>
      <w:r w:rsidRPr="00394D2E">
        <w:tab/>
        <w:t>Various noise conditions</w:t>
      </w:r>
    </w:p>
    <w:p w14:paraId="09F3DA46" w14:textId="77777777" w:rsidR="00B41597" w:rsidRPr="00394D2E" w:rsidRDefault="00B41597" w:rsidP="00B41597">
      <w:pPr>
        <w:pStyle w:val="B1"/>
      </w:pPr>
      <w:r w:rsidRPr="00394D2E">
        <w:t>-</w:t>
      </w:r>
      <w:r w:rsidRPr="00394D2E">
        <w:tab/>
        <w:t>Various impairment conditions</w:t>
      </w:r>
    </w:p>
    <w:p w14:paraId="6B095651" w14:textId="77777777"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14:paraId="604145AE" w14:textId="77777777"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14:paraId="431AFF8C" w14:textId="77777777"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14:paraId="7DCA87CE" w14:textId="77777777" w:rsidR="00B41597" w:rsidRPr="001B63F9" w:rsidRDefault="00B41597" w:rsidP="00B41597">
      <w:pPr>
        <w:pStyle w:val="Heading2"/>
      </w:pPr>
      <w:bookmarkStart w:id="82" w:name="_Toc27677347"/>
      <w:bookmarkStart w:id="83" w:name="_Toc36235779"/>
      <w:r>
        <w:t>A.3</w:t>
      </w:r>
      <w:r w:rsidRPr="001B63F9">
        <w:t>.</w:t>
      </w:r>
      <w:r>
        <w:t>4</w:t>
      </w:r>
      <w:r w:rsidRPr="001B63F9">
        <w:t xml:space="preserve"> Thresholds and Criteria</w:t>
      </w:r>
      <w:bookmarkEnd w:id="82"/>
      <w:bookmarkEnd w:id="83"/>
    </w:p>
    <w:p w14:paraId="5DC8E3E5" w14:textId="77777777"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7EDB9DFB" w14:textId="77777777"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14:paraId="4A48A590" w14:textId="77777777"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14:paraId="29D27AF4" w14:textId="77777777" w:rsidTr="00122082">
        <w:trPr>
          <w:jc w:val="center"/>
        </w:trPr>
        <w:tc>
          <w:tcPr>
            <w:tcW w:w="1367" w:type="dxa"/>
            <w:shd w:val="clear" w:color="auto" w:fill="auto"/>
          </w:tcPr>
          <w:p w14:paraId="6004570F" w14:textId="77777777" w:rsidR="00B41597" w:rsidRPr="00394D2E" w:rsidRDefault="00B41597" w:rsidP="00122082">
            <w:pPr>
              <w:pStyle w:val="TAH"/>
            </w:pPr>
            <w:r w:rsidRPr="00394D2E">
              <w:t>Bandwidth</w:t>
            </w:r>
          </w:p>
        </w:tc>
        <w:tc>
          <w:tcPr>
            <w:tcW w:w="1367" w:type="dxa"/>
            <w:shd w:val="clear" w:color="auto" w:fill="auto"/>
          </w:tcPr>
          <w:p w14:paraId="218CBACF" w14:textId="77777777" w:rsidR="00B41597" w:rsidRPr="00394D2E" w:rsidRDefault="00B41597" w:rsidP="00122082">
            <w:pPr>
              <w:pStyle w:val="TAC"/>
            </w:pPr>
            <w:r w:rsidRPr="00394D2E">
              <w:t>NB</w:t>
            </w:r>
          </w:p>
        </w:tc>
        <w:tc>
          <w:tcPr>
            <w:tcW w:w="1367" w:type="dxa"/>
            <w:shd w:val="clear" w:color="auto" w:fill="auto"/>
          </w:tcPr>
          <w:p w14:paraId="2EE7614E" w14:textId="77777777" w:rsidR="00B41597" w:rsidRPr="00394D2E" w:rsidRDefault="00B41597" w:rsidP="00122082">
            <w:pPr>
              <w:pStyle w:val="TAC"/>
            </w:pPr>
            <w:r w:rsidRPr="00394D2E">
              <w:t>WB</w:t>
            </w:r>
          </w:p>
        </w:tc>
        <w:tc>
          <w:tcPr>
            <w:tcW w:w="1367" w:type="dxa"/>
            <w:shd w:val="clear" w:color="auto" w:fill="auto"/>
          </w:tcPr>
          <w:p w14:paraId="7D8CB976" w14:textId="77777777" w:rsidR="00B41597" w:rsidRPr="00394D2E" w:rsidRDefault="00B41597" w:rsidP="00122082">
            <w:pPr>
              <w:pStyle w:val="TAC"/>
            </w:pPr>
            <w:r w:rsidRPr="00394D2E">
              <w:t>WBIO</w:t>
            </w:r>
          </w:p>
        </w:tc>
        <w:tc>
          <w:tcPr>
            <w:tcW w:w="1367" w:type="dxa"/>
            <w:shd w:val="clear" w:color="auto" w:fill="auto"/>
          </w:tcPr>
          <w:p w14:paraId="1AB3D2B0" w14:textId="77777777" w:rsidR="00B41597" w:rsidRPr="00394D2E" w:rsidRDefault="00B41597" w:rsidP="00122082">
            <w:pPr>
              <w:pStyle w:val="TAC"/>
            </w:pPr>
            <w:r w:rsidRPr="00394D2E">
              <w:t>SWB</w:t>
            </w:r>
          </w:p>
        </w:tc>
        <w:tc>
          <w:tcPr>
            <w:tcW w:w="1368" w:type="dxa"/>
            <w:shd w:val="clear" w:color="auto" w:fill="auto"/>
          </w:tcPr>
          <w:p w14:paraId="7FA67649" w14:textId="77777777" w:rsidR="00B41597" w:rsidRPr="00394D2E" w:rsidRDefault="00B41597" w:rsidP="00122082">
            <w:pPr>
              <w:pStyle w:val="TAC"/>
            </w:pPr>
            <w:r w:rsidRPr="00394D2E">
              <w:t>FB</w:t>
            </w:r>
          </w:p>
        </w:tc>
        <w:tc>
          <w:tcPr>
            <w:tcW w:w="1368" w:type="dxa"/>
            <w:shd w:val="clear" w:color="auto" w:fill="auto"/>
          </w:tcPr>
          <w:p w14:paraId="3014D23F" w14:textId="77777777" w:rsidR="00B41597" w:rsidRPr="00394D2E" w:rsidRDefault="00B41597" w:rsidP="00122082">
            <w:pPr>
              <w:pStyle w:val="TAC"/>
            </w:pPr>
            <w:r w:rsidRPr="00394D2E">
              <w:t>All</w:t>
            </w:r>
          </w:p>
        </w:tc>
      </w:tr>
      <w:tr w:rsidR="00FC7BF7" w:rsidRPr="00394D2E" w14:paraId="435946E1" w14:textId="77777777" w:rsidTr="00122082">
        <w:trPr>
          <w:jc w:val="center"/>
        </w:trPr>
        <w:tc>
          <w:tcPr>
            <w:tcW w:w="1367" w:type="dxa"/>
            <w:shd w:val="clear" w:color="auto" w:fill="auto"/>
          </w:tcPr>
          <w:p w14:paraId="0AC3A1BC" w14:textId="77777777" w:rsidR="00FC7BF7" w:rsidRPr="00394D2E" w:rsidRDefault="00FC7BF7" w:rsidP="00FC7BF7">
            <w:pPr>
              <w:pStyle w:val="TAH"/>
            </w:pPr>
            <w:r w:rsidRPr="00394D2E">
              <w:t>Number</w:t>
            </w:r>
          </w:p>
        </w:tc>
        <w:tc>
          <w:tcPr>
            <w:tcW w:w="1367" w:type="dxa"/>
            <w:shd w:val="clear" w:color="auto" w:fill="auto"/>
          </w:tcPr>
          <w:p w14:paraId="0E205A87" w14:textId="77777777" w:rsidR="00FC7BF7" w:rsidRPr="00394D2E" w:rsidRDefault="00FC7BF7" w:rsidP="00FC7BF7">
            <w:pPr>
              <w:pStyle w:val="TAC"/>
            </w:pPr>
            <w:r>
              <w:t>118</w:t>
            </w:r>
          </w:p>
        </w:tc>
        <w:tc>
          <w:tcPr>
            <w:tcW w:w="1367" w:type="dxa"/>
            <w:shd w:val="clear" w:color="auto" w:fill="auto"/>
          </w:tcPr>
          <w:p w14:paraId="0A3DAD7C" w14:textId="77777777" w:rsidR="00FC7BF7" w:rsidRPr="00394D2E" w:rsidRDefault="00FC7BF7" w:rsidP="00FC7BF7">
            <w:pPr>
              <w:pStyle w:val="TAC"/>
            </w:pPr>
            <w:r>
              <w:t>214</w:t>
            </w:r>
          </w:p>
        </w:tc>
        <w:tc>
          <w:tcPr>
            <w:tcW w:w="1367" w:type="dxa"/>
            <w:shd w:val="clear" w:color="auto" w:fill="auto"/>
          </w:tcPr>
          <w:p w14:paraId="7B35299D" w14:textId="77777777" w:rsidR="00FC7BF7" w:rsidRPr="00394D2E" w:rsidRDefault="00FC7BF7" w:rsidP="00FC7BF7">
            <w:pPr>
              <w:pStyle w:val="TAC"/>
            </w:pPr>
            <w:r w:rsidRPr="00394D2E">
              <w:t>216</w:t>
            </w:r>
          </w:p>
        </w:tc>
        <w:tc>
          <w:tcPr>
            <w:tcW w:w="1367" w:type="dxa"/>
            <w:shd w:val="clear" w:color="auto" w:fill="auto"/>
          </w:tcPr>
          <w:p w14:paraId="418A5562" w14:textId="77777777" w:rsidR="00FC7BF7" w:rsidRPr="00394D2E" w:rsidRDefault="00FC7BF7" w:rsidP="00FC7BF7">
            <w:pPr>
              <w:pStyle w:val="TAC"/>
            </w:pPr>
            <w:r>
              <w:t>170</w:t>
            </w:r>
          </w:p>
        </w:tc>
        <w:tc>
          <w:tcPr>
            <w:tcW w:w="1368" w:type="dxa"/>
            <w:shd w:val="clear" w:color="auto" w:fill="auto"/>
          </w:tcPr>
          <w:p w14:paraId="72FA796C" w14:textId="77777777" w:rsidR="00FC7BF7" w:rsidRPr="00394D2E" w:rsidRDefault="00FC7BF7" w:rsidP="00FC7BF7">
            <w:pPr>
              <w:pStyle w:val="TAC"/>
            </w:pPr>
            <w:r>
              <w:t>143</w:t>
            </w:r>
          </w:p>
        </w:tc>
        <w:tc>
          <w:tcPr>
            <w:tcW w:w="1368" w:type="dxa"/>
            <w:shd w:val="clear" w:color="auto" w:fill="auto"/>
          </w:tcPr>
          <w:p w14:paraId="0E1128DC" w14:textId="77777777" w:rsidR="00FC7BF7" w:rsidRPr="00394D2E" w:rsidRDefault="00FC7BF7" w:rsidP="00FC7BF7">
            <w:pPr>
              <w:pStyle w:val="TAC"/>
            </w:pPr>
            <w:r>
              <w:t>861</w:t>
            </w:r>
          </w:p>
        </w:tc>
      </w:tr>
    </w:tbl>
    <w:p w14:paraId="5301001A" w14:textId="77777777" w:rsidR="00B41597" w:rsidRPr="00394D2E" w:rsidRDefault="00B41597" w:rsidP="00B41597">
      <w:pPr>
        <w:rPr>
          <w:szCs w:val="22"/>
        </w:rPr>
      </w:pPr>
    </w:p>
    <w:p w14:paraId="686DC188" w14:textId="77777777" w:rsidR="00B41597" w:rsidRDefault="00B41597" w:rsidP="00B41597">
      <w:pPr>
        <w:rPr>
          <w:szCs w:val="22"/>
        </w:rPr>
      </w:pP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55A66150" w14:textId="77777777" w:rsidR="00FC7BF7" w:rsidRDefault="00B41597" w:rsidP="00FC7BF7">
      <w:pPr>
        <w:pStyle w:val="TH"/>
      </w:pPr>
      <w:r w:rsidRPr="001B63F9">
        <w:lastRenderedPageBreak/>
        <w:t xml:space="preserve">Table </w:t>
      </w:r>
      <w:r>
        <w:t>A.7</w:t>
      </w:r>
      <w:r w:rsidRPr="001B63F9">
        <w:t xml:space="preserve">: </w:t>
      </w:r>
      <w:r w:rsidRPr="009E3190">
        <w:t>Thresholds</w:t>
      </w:r>
      <w:r w:rsidRPr="001B63F9">
        <w:t xml:space="preserve"> for MOS_LQO difference</w:t>
      </w:r>
      <w:r w:rsidR="00FC7BF7">
        <w:t xml:space="preserve"> excluding the EVS JBM [11]</w:t>
      </w:r>
    </w:p>
    <w:p w14:paraId="6AF00AE8" w14:textId="77777777"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14:paraId="73FB4601" w14:textId="77777777" w:rsidTr="00122082">
        <w:trPr>
          <w:jc w:val="center"/>
        </w:trPr>
        <w:tc>
          <w:tcPr>
            <w:tcW w:w="1061" w:type="dxa"/>
            <w:shd w:val="clear" w:color="auto" w:fill="D9D9D9"/>
            <w:vAlign w:val="bottom"/>
          </w:tcPr>
          <w:p w14:paraId="15DF661D" w14:textId="77777777" w:rsidR="00B41597" w:rsidRPr="00394D2E" w:rsidRDefault="00B41597" w:rsidP="00122082">
            <w:pPr>
              <w:pStyle w:val="TAH"/>
            </w:pPr>
            <w:r w:rsidRPr="00394D2E">
              <w:t>All</w:t>
            </w:r>
          </w:p>
        </w:tc>
        <w:tc>
          <w:tcPr>
            <w:tcW w:w="1143" w:type="dxa"/>
            <w:shd w:val="clear" w:color="auto" w:fill="D9D9D9"/>
            <w:vAlign w:val="bottom"/>
          </w:tcPr>
          <w:p w14:paraId="365D1584" w14:textId="77777777"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D9D9D9"/>
            <w:vAlign w:val="bottom"/>
          </w:tcPr>
          <w:p w14:paraId="2C0F3E86" w14:textId="77777777" w:rsidR="00B41597" w:rsidRPr="00961670" w:rsidRDefault="00B41597" w:rsidP="00122082">
            <w:pPr>
              <w:pStyle w:val="TAH"/>
              <w:rPr>
                <w:rFonts w:cs="Arial"/>
                <w:szCs w:val="18"/>
              </w:rPr>
            </w:pPr>
            <w:r w:rsidRPr="00961670">
              <w:rPr>
                <w:rFonts w:cs="Arial"/>
                <w:szCs w:val="18"/>
              </w:rPr>
              <w:t>95%</w:t>
            </w:r>
          </w:p>
        </w:tc>
        <w:tc>
          <w:tcPr>
            <w:tcW w:w="1048" w:type="dxa"/>
            <w:shd w:val="clear" w:color="auto" w:fill="D9D9D9"/>
            <w:vAlign w:val="bottom"/>
          </w:tcPr>
          <w:p w14:paraId="5FDE5ECA" w14:textId="77777777" w:rsidR="00B41597" w:rsidRPr="00961670" w:rsidRDefault="00B41597" w:rsidP="00122082">
            <w:pPr>
              <w:pStyle w:val="TAH"/>
              <w:rPr>
                <w:rFonts w:cs="Arial"/>
                <w:szCs w:val="18"/>
              </w:rPr>
            </w:pPr>
            <w:r w:rsidRPr="00961670">
              <w:rPr>
                <w:rFonts w:cs="Arial"/>
                <w:szCs w:val="18"/>
              </w:rPr>
              <w:t>99%</w:t>
            </w:r>
          </w:p>
        </w:tc>
        <w:tc>
          <w:tcPr>
            <w:tcW w:w="1048" w:type="dxa"/>
            <w:shd w:val="clear" w:color="auto" w:fill="D9D9D9"/>
          </w:tcPr>
          <w:p w14:paraId="70E7497D" w14:textId="77777777" w:rsidR="00B41597" w:rsidRPr="00961670" w:rsidRDefault="00B41597" w:rsidP="00122082">
            <w:pPr>
              <w:pStyle w:val="TAH"/>
              <w:rPr>
                <w:rFonts w:cs="Arial"/>
                <w:szCs w:val="18"/>
              </w:rPr>
            </w:pPr>
            <w:r w:rsidRPr="00961670">
              <w:rPr>
                <w:rFonts w:cs="Arial"/>
                <w:szCs w:val="18"/>
              </w:rPr>
              <w:t>Max</w:t>
            </w:r>
          </w:p>
        </w:tc>
      </w:tr>
      <w:tr w:rsidR="00FC7BF7" w:rsidRPr="00394D2E" w14:paraId="3E4A0CF9" w14:textId="77777777" w:rsidTr="00122082">
        <w:trPr>
          <w:jc w:val="center"/>
        </w:trPr>
        <w:tc>
          <w:tcPr>
            <w:tcW w:w="1061" w:type="dxa"/>
            <w:shd w:val="clear" w:color="auto" w:fill="D9D9D9"/>
            <w:vAlign w:val="bottom"/>
          </w:tcPr>
          <w:p w14:paraId="09B98F79" w14:textId="77777777" w:rsidR="00FC7BF7" w:rsidRPr="00394D2E" w:rsidRDefault="00FC7BF7" w:rsidP="00FC7BF7">
            <w:pPr>
              <w:pStyle w:val="TAH"/>
            </w:pPr>
            <w:r w:rsidRPr="00394D2E">
              <w:t>A-B</w:t>
            </w:r>
          </w:p>
        </w:tc>
        <w:tc>
          <w:tcPr>
            <w:tcW w:w="1143" w:type="dxa"/>
            <w:shd w:val="clear" w:color="auto" w:fill="D9D9D9"/>
            <w:vAlign w:val="bottom"/>
          </w:tcPr>
          <w:p w14:paraId="2EC1D938" w14:textId="77777777"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14:paraId="5DB6FF07" w14:textId="77777777"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14:paraId="50628689" w14:textId="77777777"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14:paraId="6ED00B2F" w14:textId="77777777" w:rsidR="00FC7BF7" w:rsidRPr="00961670" w:rsidRDefault="00FC7BF7" w:rsidP="00FC7BF7">
            <w:pPr>
              <w:pStyle w:val="TAC"/>
              <w:rPr>
                <w:rFonts w:cs="Arial"/>
                <w:szCs w:val="18"/>
              </w:rPr>
            </w:pPr>
            <w:r>
              <w:rPr>
                <w:rFonts w:cs="Arial"/>
                <w:color w:val="000000"/>
                <w:szCs w:val="18"/>
              </w:rPr>
              <w:t>0.12</w:t>
            </w:r>
          </w:p>
        </w:tc>
      </w:tr>
      <w:tr w:rsidR="00FC7BF7" w:rsidRPr="00394D2E" w14:paraId="59E26B89" w14:textId="77777777" w:rsidTr="00122082">
        <w:trPr>
          <w:jc w:val="center"/>
        </w:trPr>
        <w:tc>
          <w:tcPr>
            <w:tcW w:w="1061" w:type="dxa"/>
            <w:shd w:val="clear" w:color="auto" w:fill="D9D9D9"/>
            <w:vAlign w:val="bottom"/>
          </w:tcPr>
          <w:p w14:paraId="39E092E2" w14:textId="77777777" w:rsidR="00FC7BF7" w:rsidRPr="00394D2E" w:rsidRDefault="00FC7BF7" w:rsidP="00FC7BF7">
            <w:pPr>
              <w:pStyle w:val="TAH"/>
            </w:pPr>
            <w:r w:rsidRPr="00394D2E">
              <w:t>A-C</w:t>
            </w:r>
          </w:p>
        </w:tc>
        <w:tc>
          <w:tcPr>
            <w:tcW w:w="1143" w:type="dxa"/>
            <w:shd w:val="clear" w:color="auto" w:fill="D9D9D9"/>
            <w:vAlign w:val="bottom"/>
          </w:tcPr>
          <w:p w14:paraId="776FCD8D" w14:textId="77777777" w:rsidR="00FC7BF7" w:rsidRPr="00961670" w:rsidRDefault="00FC7BF7" w:rsidP="00FC7BF7">
            <w:pPr>
              <w:pStyle w:val="TAC"/>
              <w:rPr>
                <w:rFonts w:cs="Arial"/>
                <w:szCs w:val="18"/>
              </w:rPr>
            </w:pPr>
            <w:r>
              <w:rPr>
                <w:rFonts w:cs="Arial"/>
                <w:color w:val="000000"/>
                <w:szCs w:val="18"/>
              </w:rPr>
              <w:t>0.001</w:t>
            </w:r>
          </w:p>
        </w:tc>
        <w:tc>
          <w:tcPr>
            <w:tcW w:w="1048" w:type="dxa"/>
            <w:shd w:val="clear" w:color="auto" w:fill="D9D9D9"/>
            <w:vAlign w:val="bottom"/>
          </w:tcPr>
          <w:p w14:paraId="172D982E" w14:textId="77777777" w:rsidR="00FC7BF7" w:rsidRPr="00961670" w:rsidRDefault="00FC7BF7" w:rsidP="00FC7BF7">
            <w:pPr>
              <w:pStyle w:val="TAC"/>
              <w:rPr>
                <w:rFonts w:cs="Arial"/>
                <w:szCs w:val="18"/>
              </w:rPr>
            </w:pPr>
            <w:r>
              <w:rPr>
                <w:rFonts w:cs="Arial"/>
                <w:color w:val="000000"/>
                <w:szCs w:val="18"/>
              </w:rPr>
              <w:t>0.02</w:t>
            </w:r>
          </w:p>
        </w:tc>
        <w:tc>
          <w:tcPr>
            <w:tcW w:w="1048" w:type="dxa"/>
            <w:shd w:val="clear" w:color="auto" w:fill="D9D9D9"/>
            <w:vAlign w:val="bottom"/>
          </w:tcPr>
          <w:p w14:paraId="4B33DD39" w14:textId="77777777"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14:paraId="1FBABC9C" w14:textId="77777777" w:rsidR="00FC7BF7" w:rsidRPr="00961670" w:rsidRDefault="00FC7BF7" w:rsidP="00FC7BF7">
            <w:pPr>
              <w:pStyle w:val="TAC"/>
              <w:rPr>
                <w:rFonts w:cs="Arial"/>
                <w:szCs w:val="18"/>
              </w:rPr>
            </w:pPr>
            <w:r>
              <w:rPr>
                <w:rFonts w:cs="Arial"/>
                <w:color w:val="000000"/>
                <w:szCs w:val="18"/>
              </w:rPr>
              <w:t>0.05</w:t>
            </w:r>
          </w:p>
        </w:tc>
      </w:tr>
      <w:tr w:rsidR="00FC7BF7" w:rsidRPr="00394D2E" w14:paraId="3120434E" w14:textId="77777777" w:rsidTr="00122082">
        <w:trPr>
          <w:jc w:val="center"/>
        </w:trPr>
        <w:tc>
          <w:tcPr>
            <w:tcW w:w="1061" w:type="dxa"/>
            <w:shd w:val="clear" w:color="auto" w:fill="D9D9D9"/>
            <w:vAlign w:val="bottom"/>
          </w:tcPr>
          <w:p w14:paraId="5E444FD1" w14:textId="77777777" w:rsidR="00FC7BF7" w:rsidRPr="00394D2E" w:rsidRDefault="00FC7BF7" w:rsidP="00FC7BF7">
            <w:pPr>
              <w:pStyle w:val="TAH"/>
            </w:pPr>
            <w:r w:rsidRPr="00394D2E">
              <w:t>A-D</w:t>
            </w:r>
          </w:p>
        </w:tc>
        <w:tc>
          <w:tcPr>
            <w:tcW w:w="1143" w:type="dxa"/>
            <w:shd w:val="clear" w:color="auto" w:fill="D9D9D9"/>
            <w:vAlign w:val="bottom"/>
          </w:tcPr>
          <w:p w14:paraId="7DB6F816" w14:textId="77777777" w:rsidR="00FC7BF7" w:rsidRPr="00961670" w:rsidRDefault="00FC7BF7" w:rsidP="00FC7BF7">
            <w:pPr>
              <w:pStyle w:val="TAC"/>
              <w:rPr>
                <w:rFonts w:cs="Arial"/>
                <w:szCs w:val="18"/>
              </w:rPr>
            </w:pPr>
            <w:r>
              <w:rPr>
                <w:rFonts w:cs="Arial"/>
                <w:color w:val="000000"/>
                <w:szCs w:val="18"/>
              </w:rPr>
              <w:t>0.002</w:t>
            </w:r>
          </w:p>
        </w:tc>
        <w:tc>
          <w:tcPr>
            <w:tcW w:w="1048" w:type="dxa"/>
            <w:shd w:val="clear" w:color="auto" w:fill="D9D9D9"/>
            <w:vAlign w:val="bottom"/>
          </w:tcPr>
          <w:p w14:paraId="6F586B29" w14:textId="77777777" w:rsidR="00FC7BF7" w:rsidRPr="00961670" w:rsidRDefault="00FC7BF7" w:rsidP="00FC7BF7">
            <w:pPr>
              <w:pStyle w:val="TAC"/>
              <w:rPr>
                <w:rFonts w:cs="Arial"/>
                <w:szCs w:val="18"/>
              </w:rPr>
            </w:pPr>
            <w:r>
              <w:rPr>
                <w:rFonts w:cs="Arial"/>
                <w:color w:val="000000"/>
                <w:szCs w:val="18"/>
              </w:rPr>
              <w:t>0.05</w:t>
            </w:r>
          </w:p>
        </w:tc>
        <w:tc>
          <w:tcPr>
            <w:tcW w:w="1048" w:type="dxa"/>
            <w:shd w:val="clear" w:color="auto" w:fill="D9D9D9"/>
            <w:vAlign w:val="bottom"/>
          </w:tcPr>
          <w:p w14:paraId="2E13F7CF" w14:textId="77777777"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14:paraId="4F169A0A" w14:textId="77777777" w:rsidR="00FC7BF7" w:rsidRPr="00961670" w:rsidRDefault="00FC7BF7" w:rsidP="00FC7BF7">
            <w:pPr>
              <w:pStyle w:val="TAC"/>
              <w:rPr>
                <w:rFonts w:cs="Arial"/>
                <w:szCs w:val="18"/>
              </w:rPr>
            </w:pPr>
            <w:r>
              <w:rPr>
                <w:rFonts w:cs="Arial"/>
                <w:color w:val="000000"/>
                <w:szCs w:val="18"/>
              </w:rPr>
              <w:t>0.13</w:t>
            </w:r>
          </w:p>
        </w:tc>
      </w:tr>
      <w:tr w:rsidR="00FC7BF7" w:rsidRPr="00394D2E" w14:paraId="5D9A5E0D" w14:textId="77777777" w:rsidTr="00122082">
        <w:trPr>
          <w:jc w:val="center"/>
        </w:trPr>
        <w:tc>
          <w:tcPr>
            <w:tcW w:w="1061" w:type="dxa"/>
            <w:shd w:val="clear" w:color="auto" w:fill="auto"/>
            <w:vAlign w:val="bottom"/>
          </w:tcPr>
          <w:p w14:paraId="3DC2E0BA" w14:textId="77777777" w:rsidR="00FC7BF7" w:rsidRPr="00394D2E" w:rsidRDefault="00FC7BF7" w:rsidP="00FC7BF7">
            <w:pPr>
              <w:pStyle w:val="TAH"/>
            </w:pPr>
            <w:r w:rsidRPr="00394D2E">
              <w:t>NB</w:t>
            </w:r>
          </w:p>
        </w:tc>
        <w:tc>
          <w:tcPr>
            <w:tcW w:w="1143" w:type="dxa"/>
            <w:shd w:val="clear" w:color="auto" w:fill="auto"/>
            <w:vAlign w:val="bottom"/>
          </w:tcPr>
          <w:p w14:paraId="78340DCB" w14:textId="77777777"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14:paraId="000216DE" w14:textId="77777777"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14:paraId="6B33E856" w14:textId="77777777" w:rsidR="00FC7BF7" w:rsidRPr="00961670" w:rsidRDefault="00FC7BF7" w:rsidP="00FC7BF7">
            <w:pPr>
              <w:pStyle w:val="TAH"/>
              <w:rPr>
                <w:rFonts w:cs="Arial"/>
                <w:szCs w:val="18"/>
              </w:rPr>
            </w:pPr>
            <w:r w:rsidRPr="00961670">
              <w:rPr>
                <w:rFonts w:cs="Arial"/>
                <w:szCs w:val="18"/>
              </w:rPr>
              <w:t>99%</w:t>
            </w:r>
          </w:p>
        </w:tc>
        <w:tc>
          <w:tcPr>
            <w:tcW w:w="1048" w:type="dxa"/>
          </w:tcPr>
          <w:p w14:paraId="41651318" w14:textId="77777777" w:rsidR="00FC7BF7" w:rsidRPr="00961670" w:rsidRDefault="00FC7BF7" w:rsidP="00FC7BF7">
            <w:pPr>
              <w:pStyle w:val="TAH"/>
              <w:rPr>
                <w:rFonts w:cs="Arial"/>
                <w:szCs w:val="18"/>
              </w:rPr>
            </w:pPr>
            <w:r w:rsidRPr="00961670">
              <w:rPr>
                <w:rFonts w:cs="Arial"/>
                <w:szCs w:val="18"/>
              </w:rPr>
              <w:t>Max</w:t>
            </w:r>
          </w:p>
        </w:tc>
      </w:tr>
      <w:tr w:rsidR="00FC7BF7" w:rsidRPr="00394D2E" w14:paraId="0CD2007B" w14:textId="77777777" w:rsidTr="00122082">
        <w:trPr>
          <w:jc w:val="center"/>
        </w:trPr>
        <w:tc>
          <w:tcPr>
            <w:tcW w:w="1061" w:type="dxa"/>
            <w:shd w:val="clear" w:color="auto" w:fill="auto"/>
            <w:vAlign w:val="bottom"/>
          </w:tcPr>
          <w:p w14:paraId="06170CDE" w14:textId="77777777" w:rsidR="00FC7BF7" w:rsidRPr="00394D2E" w:rsidRDefault="00FC7BF7" w:rsidP="00FC7BF7">
            <w:pPr>
              <w:pStyle w:val="TAH"/>
            </w:pPr>
            <w:r w:rsidRPr="00394D2E">
              <w:t>A-B</w:t>
            </w:r>
          </w:p>
        </w:tc>
        <w:tc>
          <w:tcPr>
            <w:tcW w:w="1143" w:type="dxa"/>
            <w:shd w:val="clear" w:color="auto" w:fill="auto"/>
            <w:vAlign w:val="bottom"/>
          </w:tcPr>
          <w:p w14:paraId="3D554297" w14:textId="77777777"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1</w:t>
            </w:r>
          </w:p>
        </w:tc>
        <w:tc>
          <w:tcPr>
            <w:tcW w:w="1048" w:type="dxa"/>
            <w:shd w:val="clear" w:color="auto" w:fill="auto"/>
            <w:vAlign w:val="bottom"/>
          </w:tcPr>
          <w:p w14:paraId="0AE87F90" w14:textId="77777777"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14:paraId="14726F96" w14:textId="77777777" w:rsidR="00FC7BF7" w:rsidRPr="00961670" w:rsidRDefault="00FC7BF7" w:rsidP="00FC7BF7">
            <w:pPr>
              <w:pStyle w:val="TAC"/>
              <w:rPr>
                <w:rFonts w:cs="Arial"/>
                <w:b/>
                <w:szCs w:val="18"/>
              </w:rPr>
            </w:pPr>
            <w:r w:rsidRPr="00961670">
              <w:rPr>
                <w:rFonts w:cs="Arial"/>
                <w:color w:val="000000"/>
                <w:szCs w:val="18"/>
              </w:rPr>
              <w:t>0.1</w:t>
            </w:r>
          </w:p>
        </w:tc>
        <w:tc>
          <w:tcPr>
            <w:tcW w:w="1048" w:type="dxa"/>
            <w:vAlign w:val="bottom"/>
          </w:tcPr>
          <w:p w14:paraId="052F90C8" w14:textId="77777777" w:rsidR="00FC7BF7" w:rsidRPr="00961670" w:rsidRDefault="00FC7BF7" w:rsidP="00FC7BF7">
            <w:pPr>
              <w:pStyle w:val="TAC"/>
              <w:rPr>
                <w:rFonts w:cs="Arial"/>
                <w:szCs w:val="18"/>
              </w:rPr>
            </w:pPr>
            <w:r w:rsidRPr="00961670">
              <w:rPr>
                <w:rFonts w:cs="Arial"/>
                <w:color w:val="000000"/>
                <w:szCs w:val="18"/>
              </w:rPr>
              <w:t>0.12</w:t>
            </w:r>
          </w:p>
        </w:tc>
      </w:tr>
      <w:tr w:rsidR="00FC7BF7" w:rsidRPr="00394D2E" w14:paraId="04DA20BB" w14:textId="77777777" w:rsidTr="00122082">
        <w:trPr>
          <w:jc w:val="center"/>
        </w:trPr>
        <w:tc>
          <w:tcPr>
            <w:tcW w:w="1061" w:type="dxa"/>
            <w:shd w:val="clear" w:color="auto" w:fill="auto"/>
            <w:vAlign w:val="bottom"/>
          </w:tcPr>
          <w:p w14:paraId="6F692E85" w14:textId="77777777" w:rsidR="00FC7BF7" w:rsidRPr="00394D2E" w:rsidRDefault="00FC7BF7" w:rsidP="00FC7BF7">
            <w:pPr>
              <w:pStyle w:val="TAH"/>
            </w:pPr>
            <w:r w:rsidRPr="00394D2E">
              <w:t>A-C</w:t>
            </w:r>
          </w:p>
        </w:tc>
        <w:tc>
          <w:tcPr>
            <w:tcW w:w="1143" w:type="dxa"/>
            <w:shd w:val="clear" w:color="auto" w:fill="auto"/>
            <w:vAlign w:val="bottom"/>
          </w:tcPr>
          <w:p w14:paraId="312A9B3B" w14:textId="77777777" w:rsidR="00FC7BF7" w:rsidRPr="00961670" w:rsidRDefault="00FC7BF7" w:rsidP="00FC7BF7">
            <w:pPr>
              <w:pStyle w:val="TAC"/>
              <w:rPr>
                <w:rFonts w:cs="Arial"/>
                <w:b/>
                <w:szCs w:val="18"/>
              </w:rPr>
            </w:pPr>
            <w:r w:rsidRPr="00961670">
              <w:rPr>
                <w:rFonts w:cs="Arial"/>
                <w:color w:val="000000"/>
                <w:szCs w:val="18"/>
              </w:rPr>
              <w:t>0.001</w:t>
            </w:r>
          </w:p>
        </w:tc>
        <w:tc>
          <w:tcPr>
            <w:tcW w:w="1048" w:type="dxa"/>
            <w:shd w:val="clear" w:color="auto" w:fill="auto"/>
            <w:vAlign w:val="bottom"/>
          </w:tcPr>
          <w:p w14:paraId="4A91E419" w14:textId="77777777"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14:paraId="59E87FBA" w14:textId="77777777"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14:paraId="4778EAF2" w14:textId="77777777" w:rsidR="00FC7BF7" w:rsidRPr="00961670" w:rsidRDefault="00FC7BF7" w:rsidP="00FC7BF7">
            <w:pPr>
              <w:pStyle w:val="TAC"/>
              <w:rPr>
                <w:rFonts w:cs="Arial"/>
                <w:szCs w:val="18"/>
              </w:rPr>
            </w:pPr>
            <w:r w:rsidRPr="00961670">
              <w:rPr>
                <w:rFonts w:cs="Arial"/>
                <w:color w:val="000000"/>
                <w:szCs w:val="18"/>
              </w:rPr>
              <w:t>0.04</w:t>
            </w:r>
          </w:p>
        </w:tc>
      </w:tr>
      <w:tr w:rsidR="00FC7BF7" w:rsidRPr="00394D2E" w14:paraId="6A3FB419" w14:textId="77777777" w:rsidTr="00122082">
        <w:trPr>
          <w:jc w:val="center"/>
        </w:trPr>
        <w:tc>
          <w:tcPr>
            <w:tcW w:w="1061" w:type="dxa"/>
            <w:shd w:val="clear" w:color="auto" w:fill="auto"/>
            <w:vAlign w:val="bottom"/>
          </w:tcPr>
          <w:p w14:paraId="3F265F1B" w14:textId="77777777" w:rsidR="00FC7BF7" w:rsidRPr="00394D2E" w:rsidRDefault="00FC7BF7" w:rsidP="00FC7BF7">
            <w:pPr>
              <w:pStyle w:val="TAH"/>
            </w:pPr>
            <w:r w:rsidRPr="00394D2E">
              <w:t>A-D</w:t>
            </w:r>
          </w:p>
        </w:tc>
        <w:tc>
          <w:tcPr>
            <w:tcW w:w="1143" w:type="dxa"/>
            <w:shd w:val="clear" w:color="auto" w:fill="auto"/>
            <w:vAlign w:val="bottom"/>
          </w:tcPr>
          <w:p w14:paraId="3E1B58FD" w14:textId="77777777"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2</w:t>
            </w:r>
          </w:p>
        </w:tc>
        <w:tc>
          <w:tcPr>
            <w:tcW w:w="1048" w:type="dxa"/>
            <w:shd w:val="clear" w:color="auto" w:fill="auto"/>
            <w:vAlign w:val="bottom"/>
          </w:tcPr>
          <w:p w14:paraId="3A31B502" w14:textId="77777777"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14:paraId="1FF9D210" w14:textId="77777777" w:rsidR="00FC7BF7" w:rsidRPr="00961670" w:rsidRDefault="00FC7BF7" w:rsidP="00FC7BF7">
            <w:pPr>
              <w:pStyle w:val="TAC"/>
              <w:rPr>
                <w:rFonts w:cs="Arial"/>
                <w:b/>
                <w:szCs w:val="18"/>
              </w:rPr>
            </w:pPr>
            <w:r w:rsidRPr="00961670">
              <w:rPr>
                <w:rFonts w:cs="Arial"/>
                <w:color w:val="000000"/>
                <w:szCs w:val="18"/>
              </w:rPr>
              <w:t>0.1</w:t>
            </w:r>
            <w:r>
              <w:rPr>
                <w:rFonts w:cs="Arial"/>
                <w:color w:val="000000"/>
                <w:szCs w:val="18"/>
              </w:rPr>
              <w:t>1</w:t>
            </w:r>
          </w:p>
        </w:tc>
        <w:tc>
          <w:tcPr>
            <w:tcW w:w="1048" w:type="dxa"/>
            <w:vAlign w:val="bottom"/>
          </w:tcPr>
          <w:p w14:paraId="4DFC7C77" w14:textId="77777777" w:rsidR="00FC7BF7" w:rsidRPr="00961670" w:rsidRDefault="00FC7BF7" w:rsidP="00FC7BF7">
            <w:pPr>
              <w:pStyle w:val="TAC"/>
              <w:rPr>
                <w:rFonts w:cs="Arial"/>
                <w:szCs w:val="18"/>
              </w:rPr>
            </w:pPr>
            <w:r w:rsidRPr="00961670">
              <w:rPr>
                <w:rFonts w:cs="Arial"/>
                <w:color w:val="000000"/>
                <w:szCs w:val="18"/>
              </w:rPr>
              <w:t>0.11</w:t>
            </w:r>
          </w:p>
        </w:tc>
      </w:tr>
      <w:tr w:rsidR="00FC7BF7" w:rsidRPr="00394D2E" w14:paraId="25DB1EA4" w14:textId="77777777" w:rsidTr="00122082">
        <w:trPr>
          <w:jc w:val="center"/>
        </w:trPr>
        <w:tc>
          <w:tcPr>
            <w:tcW w:w="1061" w:type="dxa"/>
            <w:shd w:val="clear" w:color="auto" w:fill="D9D9D9"/>
            <w:vAlign w:val="bottom"/>
          </w:tcPr>
          <w:p w14:paraId="28ED1F3D" w14:textId="77777777" w:rsidR="00FC7BF7" w:rsidRPr="00394D2E" w:rsidRDefault="00FC7BF7" w:rsidP="00FC7BF7">
            <w:pPr>
              <w:pStyle w:val="TAH"/>
            </w:pPr>
            <w:r w:rsidRPr="00394D2E">
              <w:t>WB</w:t>
            </w:r>
          </w:p>
        </w:tc>
        <w:tc>
          <w:tcPr>
            <w:tcW w:w="1143" w:type="dxa"/>
            <w:shd w:val="clear" w:color="auto" w:fill="D9D9D9"/>
            <w:vAlign w:val="bottom"/>
          </w:tcPr>
          <w:p w14:paraId="2BD4402D" w14:textId="77777777"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14:paraId="08AED019" w14:textId="77777777"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14:paraId="35720914" w14:textId="77777777"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14:paraId="72D30E5E" w14:textId="77777777" w:rsidR="00FC7BF7" w:rsidRPr="00961670" w:rsidRDefault="00FC7BF7" w:rsidP="00FC7BF7">
            <w:pPr>
              <w:pStyle w:val="TAH"/>
              <w:rPr>
                <w:rFonts w:cs="Arial"/>
                <w:szCs w:val="18"/>
              </w:rPr>
            </w:pPr>
            <w:r w:rsidRPr="00961670">
              <w:rPr>
                <w:rFonts w:cs="Arial"/>
                <w:szCs w:val="18"/>
              </w:rPr>
              <w:t>Max</w:t>
            </w:r>
          </w:p>
        </w:tc>
      </w:tr>
      <w:tr w:rsidR="00FC7BF7" w:rsidRPr="00394D2E" w14:paraId="393020C5" w14:textId="77777777" w:rsidTr="00122082">
        <w:trPr>
          <w:jc w:val="center"/>
        </w:trPr>
        <w:tc>
          <w:tcPr>
            <w:tcW w:w="1061" w:type="dxa"/>
            <w:shd w:val="clear" w:color="auto" w:fill="D9D9D9"/>
            <w:vAlign w:val="bottom"/>
          </w:tcPr>
          <w:p w14:paraId="62334208" w14:textId="77777777" w:rsidR="00FC7BF7" w:rsidRPr="00394D2E" w:rsidRDefault="00FC7BF7" w:rsidP="00FC7BF7">
            <w:pPr>
              <w:pStyle w:val="TAH"/>
            </w:pPr>
            <w:r w:rsidRPr="00394D2E">
              <w:t>A-B</w:t>
            </w:r>
          </w:p>
        </w:tc>
        <w:tc>
          <w:tcPr>
            <w:tcW w:w="1143" w:type="dxa"/>
            <w:shd w:val="clear" w:color="auto" w:fill="D9D9D9"/>
            <w:vAlign w:val="bottom"/>
          </w:tcPr>
          <w:p w14:paraId="63791F8B" w14:textId="77777777"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14:paraId="38BC1441" w14:textId="77777777"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14:paraId="2261C5A6" w14:textId="77777777" w:rsidR="00FC7BF7" w:rsidRPr="00961670" w:rsidRDefault="00FC7BF7" w:rsidP="00FC7BF7">
            <w:pPr>
              <w:pStyle w:val="TAC"/>
              <w:rPr>
                <w:rFonts w:cs="Arial"/>
                <w:szCs w:val="18"/>
              </w:rPr>
            </w:pPr>
            <w:r>
              <w:rPr>
                <w:rFonts w:cs="Arial"/>
                <w:color w:val="000000"/>
                <w:szCs w:val="18"/>
              </w:rPr>
              <w:t>0.06</w:t>
            </w:r>
          </w:p>
        </w:tc>
        <w:tc>
          <w:tcPr>
            <w:tcW w:w="1048" w:type="dxa"/>
            <w:shd w:val="clear" w:color="auto" w:fill="D9D9D9"/>
            <w:vAlign w:val="bottom"/>
          </w:tcPr>
          <w:p w14:paraId="1BE84873" w14:textId="77777777" w:rsidR="00FC7BF7" w:rsidRPr="00961670" w:rsidRDefault="00FC7BF7" w:rsidP="00FC7BF7">
            <w:pPr>
              <w:pStyle w:val="TAC"/>
              <w:rPr>
                <w:rFonts w:cs="Arial"/>
                <w:szCs w:val="18"/>
              </w:rPr>
            </w:pPr>
            <w:r>
              <w:rPr>
                <w:rFonts w:cs="Arial"/>
                <w:color w:val="000000"/>
                <w:szCs w:val="18"/>
              </w:rPr>
              <w:t>0.08</w:t>
            </w:r>
          </w:p>
        </w:tc>
      </w:tr>
      <w:tr w:rsidR="00FC7BF7" w:rsidRPr="00394D2E" w14:paraId="447A7136" w14:textId="77777777" w:rsidTr="00122082">
        <w:trPr>
          <w:jc w:val="center"/>
        </w:trPr>
        <w:tc>
          <w:tcPr>
            <w:tcW w:w="1061" w:type="dxa"/>
            <w:shd w:val="clear" w:color="auto" w:fill="D9D9D9"/>
            <w:vAlign w:val="bottom"/>
          </w:tcPr>
          <w:p w14:paraId="0665F9DD" w14:textId="77777777" w:rsidR="00FC7BF7" w:rsidRPr="00394D2E" w:rsidRDefault="00FC7BF7" w:rsidP="00FC7BF7">
            <w:pPr>
              <w:pStyle w:val="TAH"/>
            </w:pPr>
            <w:r w:rsidRPr="00394D2E">
              <w:t>A-C</w:t>
            </w:r>
          </w:p>
        </w:tc>
        <w:tc>
          <w:tcPr>
            <w:tcW w:w="1143" w:type="dxa"/>
            <w:shd w:val="clear" w:color="auto" w:fill="D9D9D9"/>
            <w:vAlign w:val="bottom"/>
          </w:tcPr>
          <w:p w14:paraId="112F5407" w14:textId="77777777" w:rsidR="00FC7BF7" w:rsidRPr="00961670" w:rsidRDefault="00FC7BF7" w:rsidP="00FC7BF7">
            <w:pPr>
              <w:pStyle w:val="TAC"/>
              <w:rPr>
                <w:rFonts w:cs="Arial"/>
                <w:szCs w:val="18"/>
              </w:rPr>
            </w:pPr>
            <w:r w:rsidRPr="00961670">
              <w:rPr>
                <w:rFonts w:cs="Arial"/>
                <w:color w:val="000000"/>
                <w:szCs w:val="18"/>
              </w:rPr>
              <w:t>0.001</w:t>
            </w:r>
          </w:p>
        </w:tc>
        <w:tc>
          <w:tcPr>
            <w:tcW w:w="1048" w:type="dxa"/>
            <w:shd w:val="clear" w:color="auto" w:fill="D9D9D9"/>
            <w:vAlign w:val="bottom"/>
          </w:tcPr>
          <w:p w14:paraId="5FB7419F" w14:textId="77777777" w:rsidR="00FC7BF7" w:rsidRPr="00961670" w:rsidRDefault="00FC7BF7" w:rsidP="00FC7BF7">
            <w:pPr>
              <w:pStyle w:val="TAC"/>
              <w:rPr>
                <w:rFonts w:cs="Arial"/>
                <w:szCs w:val="18"/>
              </w:rPr>
            </w:pPr>
            <w:r w:rsidRPr="00961670">
              <w:rPr>
                <w:rFonts w:cs="Arial"/>
                <w:color w:val="000000"/>
                <w:szCs w:val="18"/>
              </w:rPr>
              <w:t>0.02</w:t>
            </w:r>
          </w:p>
        </w:tc>
        <w:tc>
          <w:tcPr>
            <w:tcW w:w="1048" w:type="dxa"/>
            <w:shd w:val="clear" w:color="auto" w:fill="D9D9D9"/>
            <w:vAlign w:val="bottom"/>
          </w:tcPr>
          <w:p w14:paraId="145D49A1" w14:textId="77777777"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14:paraId="59DE694C" w14:textId="77777777" w:rsidR="00FC7BF7" w:rsidRPr="00961670" w:rsidRDefault="00FC7BF7" w:rsidP="00FC7BF7">
            <w:pPr>
              <w:pStyle w:val="TAC"/>
              <w:rPr>
                <w:rFonts w:cs="Arial"/>
                <w:szCs w:val="18"/>
              </w:rPr>
            </w:pPr>
            <w:r>
              <w:rPr>
                <w:rFonts w:cs="Arial"/>
                <w:color w:val="000000"/>
                <w:szCs w:val="18"/>
              </w:rPr>
              <w:t>0.04</w:t>
            </w:r>
          </w:p>
        </w:tc>
      </w:tr>
      <w:tr w:rsidR="00FC7BF7" w:rsidRPr="00394D2E" w14:paraId="4C7AF3E7" w14:textId="77777777" w:rsidTr="00122082">
        <w:trPr>
          <w:jc w:val="center"/>
        </w:trPr>
        <w:tc>
          <w:tcPr>
            <w:tcW w:w="1061" w:type="dxa"/>
            <w:shd w:val="clear" w:color="auto" w:fill="D9D9D9"/>
            <w:vAlign w:val="bottom"/>
          </w:tcPr>
          <w:p w14:paraId="2855EDF9" w14:textId="77777777" w:rsidR="00FC7BF7" w:rsidRPr="00394D2E" w:rsidRDefault="00FC7BF7" w:rsidP="00FC7BF7">
            <w:pPr>
              <w:pStyle w:val="TAH"/>
            </w:pPr>
            <w:r w:rsidRPr="00394D2E">
              <w:t>A-D</w:t>
            </w:r>
          </w:p>
        </w:tc>
        <w:tc>
          <w:tcPr>
            <w:tcW w:w="1143" w:type="dxa"/>
            <w:shd w:val="clear" w:color="auto" w:fill="D9D9D9"/>
            <w:vAlign w:val="bottom"/>
          </w:tcPr>
          <w:p w14:paraId="03973CA2" w14:textId="77777777" w:rsidR="00FC7BF7" w:rsidRPr="00961670" w:rsidRDefault="00FC7BF7" w:rsidP="00FC7BF7">
            <w:pPr>
              <w:pStyle w:val="TAC"/>
              <w:rPr>
                <w:rFonts w:cs="Arial"/>
                <w:szCs w:val="18"/>
              </w:rPr>
            </w:pPr>
            <w:r>
              <w:rPr>
                <w:rFonts w:cs="Arial"/>
                <w:color w:val="000000"/>
                <w:szCs w:val="18"/>
              </w:rPr>
              <w:t>0.004</w:t>
            </w:r>
          </w:p>
        </w:tc>
        <w:tc>
          <w:tcPr>
            <w:tcW w:w="1048" w:type="dxa"/>
            <w:shd w:val="clear" w:color="auto" w:fill="D9D9D9"/>
            <w:vAlign w:val="bottom"/>
          </w:tcPr>
          <w:p w14:paraId="5BFDB7CA" w14:textId="77777777"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14:paraId="2F80AF47" w14:textId="77777777"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14:paraId="76D10A09" w14:textId="77777777" w:rsidR="00FC7BF7" w:rsidRPr="00961670" w:rsidRDefault="00FC7BF7" w:rsidP="00FC7BF7">
            <w:pPr>
              <w:pStyle w:val="TAC"/>
              <w:rPr>
                <w:rFonts w:cs="Arial"/>
                <w:szCs w:val="18"/>
              </w:rPr>
            </w:pPr>
            <w:r>
              <w:rPr>
                <w:rFonts w:cs="Arial"/>
                <w:color w:val="000000"/>
                <w:szCs w:val="18"/>
              </w:rPr>
              <w:t>0.1</w:t>
            </w:r>
          </w:p>
        </w:tc>
      </w:tr>
      <w:tr w:rsidR="00FC7BF7" w:rsidRPr="00394D2E" w14:paraId="23A19D5A" w14:textId="77777777" w:rsidTr="00122082">
        <w:trPr>
          <w:jc w:val="center"/>
        </w:trPr>
        <w:tc>
          <w:tcPr>
            <w:tcW w:w="1061" w:type="dxa"/>
            <w:shd w:val="clear" w:color="auto" w:fill="auto"/>
            <w:vAlign w:val="bottom"/>
          </w:tcPr>
          <w:p w14:paraId="23EBCFD8" w14:textId="77777777" w:rsidR="00FC7BF7" w:rsidRPr="00394D2E" w:rsidRDefault="00FC7BF7" w:rsidP="00FC7BF7">
            <w:pPr>
              <w:pStyle w:val="TAH"/>
            </w:pPr>
            <w:r w:rsidRPr="00394D2E">
              <w:t>WBIO</w:t>
            </w:r>
          </w:p>
        </w:tc>
        <w:tc>
          <w:tcPr>
            <w:tcW w:w="1143" w:type="dxa"/>
            <w:shd w:val="clear" w:color="auto" w:fill="auto"/>
            <w:vAlign w:val="bottom"/>
          </w:tcPr>
          <w:p w14:paraId="28914CAA" w14:textId="77777777"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14:paraId="6936DC43" w14:textId="77777777"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14:paraId="78ACF39E" w14:textId="77777777" w:rsidR="00FC7BF7" w:rsidRPr="00961670" w:rsidRDefault="00FC7BF7" w:rsidP="00FC7BF7">
            <w:pPr>
              <w:pStyle w:val="TAH"/>
              <w:rPr>
                <w:rFonts w:cs="Arial"/>
                <w:szCs w:val="18"/>
              </w:rPr>
            </w:pPr>
            <w:r w:rsidRPr="00961670">
              <w:rPr>
                <w:rFonts w:cs="Arial"/>
                <w:szCs w:val="18"/>
              </w:rPr>
              <w:t>99%</w:t>
            </w:r>
          </w:p>
        </w:tc>
        <w:tc>
          <w:tcPr>
            <w:tcW w:w="1048" w:type="dxa"/>
          </w:tcPr>
          <w:p w14:paraId="1E0AE937" w14:textId="77777777" w:rsidR="00FC7BF7" w:rsidRPr="00961670" w:rsidRDefault="00FC7BF7" w:rsidP="00FC7BF7">
            <w:pPr>
              <w:pStyle w:val="TAH"/>
              <w:rPr>
                <w:rFonts w:cs="Arial"/>
                <w:szCs w:val="18"/>
              </w:rPr>
            </w:pPr>
            <w:r w:rsidRPr="00961670">
              <w:rPr>
                <w:rFonts w:cs="Arial"/>
                <w:szCs w:val="18"/>
              </w:rPr>
              <w:t>Max</w:t>
            </w:r>
          </w:p>
        </w:tc>
      </w:tr>
      <w:tr w:rsidR="00FC7BF7" w:rsidRPr="00394D2E" w14:paraId="131AB7C1" w14:textId="77777777" w:rsidTr="00122082">
        <w:trPr>
          <w:jc w:val="center"/>
        </w:trPr>
        <w:tc>
          <w:tcPr>
            <w:tcW w:w="1061" w:type="dxa"/>
            <w:shd w:val="clear" w:color="auto" w:fill="auto"/>
            <w:vAlign w:val="bottom"/>
          </w:tcPr>
          <w:p w14:paraId="0A1E4C48" w14:textId="77777777" w:rsidR="00FC7BF7" w:rsidRPr="00394D2E" w:rsidRDefault="00FC7BF7" w:rsidP="00FC7BF7">
            <w:pPr>
              <w:pStyle w:val="TAH"/>
            </w:pPr>
            <w:r w:rsidRPr="00394D2E">
              <w:t>A-B</w:t>
            </w:r>
          </w:p>
        </w:tc>
        <w:tc>
          <w:tcPr>
            <w:tcW w:w="1143" w:type="dxa"/>
            <w:shd w:val="clear" w:color="auto" w:fill="auto"/>
            <w:vAlign w:val="bottom"/>
          </w:tcPr>
          <w:p w14:paraId="47611DAE" w14:textId="77777777" w:rsidR="00FC7BF7" w:rsidRPr="00961670" w:rsidRDefault="00FC7BF7" w:rsidP="00FC7BF7">
            <w:pPr>
              <w:pStyle w:val="TAC"/>
              <w:rPr>
                <w:rFonts w:cs="Arial"/>
                <w:b/>
                <w:szCs w:val="18"/>
              </w:rPr>
            </w:pPr>
            <w:r>
              <w:rPr>
                <w:rFonts w:cs="Arial"/>
                <w:color w:val="000000"/>
                <w:szCs w:val="18"/>
              </w:rPr>
              <w:t>0.006</w:t>
            </w:r>
          </w:p>
        </w:tc>
        <w:tc>
          <w:tcPr>
            <w:tcW w:w="1048" w:type="dxa"/>
            <w:shd w:val="clear" w:color="auto" w:fill="auto"/>
            <w:vAlign w:val="bottom"/>
          </w:tcPr>
          <w:p w14:paraId="73BC6689" w14:textId="77777777"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14:paraId="1DB69D2B" w14:textId="77777777" w:rsidR="00FC7BF7" w:rsidRPr="00961670" w:rsidRDefault="00FC7BF7" w:rsidP="00FC7BF7">
            <w:pPr>
              <w:pStyle w:val="TAC"/>
              <w:rPr>
                <w:rFonts w:cs="Arial"/>
                <w:b/>
                <w:szCs w:val="18"/>
              </w:rPr>
            </w:pPr>
            <w:r>
              <w:rPr>
                <w:rFonts w:cs="Arial"/>
                <w:color w:val="000000"/>
                <w:szCs w:val="18"/>
              </w:rPr>
              <w:t>0.04</w:t>
            </w:r>
          </w:p>
        </w:tc>
        <w:tc>
          <w:tcPr>
            <w:tcW w:w="1048" w:type="dxa"/>
            <w:vAlign w:val="bottom"/>
          </w:tcPr>
          <w:p w14:paraId="01B836CB" w14:textId="77777777" w:rsidR="00FC7BF7" w:rsidRPr="00961670" w:rsidRDefault="00FC7BF7" w:rsidP="00FC7BF7">
            <w:pPr>
              <w:pStyle w:val="TAC"/>
              <w:rPr>
                <w:rFonts w:cs="Arial"/>
                <w:szCs w:val="18"/>
              </w:rPr>
            </w:pPr>
            <w:r w:rsidRPr="00961670">
              <w:rPr>
                <w:rFonts w:cs="Arial"/>
                <w:color w:val="000000"/>
                <w:szCs w:val="18"/>
              </w:rPr>
              <w:t>0.08</w:t>
            </w:r>
          </w:p>
        </w:tc>
      </w:tr>
      <w:tr w:rsidR="00FC7BF7" w:rsidRPr="00394D2E" w14:paraId="0479B425" w14:textId="77777777" w:rsidTr="00122082">
        <w:trPr>
          <w:jc w:val="center"/>
        </w:trPr>
        <w:tc>
          <w:tcPr>
            <w:tcW w:w="1061" w:type="dxa"/>
            <w:shd w:val="clear" w:color="auto" w:fill="auto"/>
            <w:vAlign w:val="bottom"/>
          </w:tcPr>
          <w:p w14:paraId="03082ED3" w14:textId="77777777" w:rsidR="00FC7BF7" w:rsidRPr="00394D2E" w:rsidRDefault="00FC7BF7" w:rsidP="00FC7BF7">
            <w:pPr>
              <w:pStyle w:val="TAH"/>
            </w:pPr>
            <w:r w:rsidRPr="00394D2E">
              <w:t>A-C</w:t>
            </w:r>
          </w:p>
        </w:tc>
        <w:tc>
          <w:tcPr>
            <w:tcW w:w="1143" w:type="dxa"/>
            <w:shd w:val="clear" w:color="auto" w:fill="auto"/>
            <w:vAlign w:val="bottom"/>
          </w:tcPr>
          <w:p w14:paraId="6BF9189C" w14:textId="77777777" w:rsidR="00FC7BF7" w:rsidRPr="00961670" w:rsidRDefault="00FC7BF7" w:rsidP="00FC7BF7">
            <w:pPr>
              <w:pStyle w:val="TAC"/>
              <w:rPr>
                <w:rFonts w:cs="Arial"/>
                <w:b/>
                <w:szCs w:val="18"/>
              </w:rPr>
            </w:pPr>
            <w:r>
              <w:rPr>
                <w:rFonts w:cs="Arial"/>
                <w:color w:val="000000"/>
                <w:szCs w:val="18"/>
              </w:rPr>
              <w:t>0.003</w:t>
            </w:r>
          </w:p>
        </w:tc>
        <w:tc>
          <w:tcPr>
            <w:tcW w:w="1048" w:type="dxa"/>
            <w:shd w:val="clear" w:color="auto" w:fill="auto"/>
            <w:vAlign w:val="bottom"/>
          </w:tcPr>
          <w:p w14:paraId="4E320F36" w14:textId="77777777"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14:paraId="717E62CE" w14:textId="77777777" w:rsidR="00FC7BF7" w:rsidRPr="00961670" w:rsidRDefault="00FC7BF7" w:rsidP="00FC7BF7">
            <w:pPr>
              <w:pStyle w:val="TAC"/>
              <w:rPr>
                <w:rFonts w:cs="Arial"/>
                <w:b/>
                <w:szCs w:val="18"/>
              </w:rPr>
            </w:pPr>
            <w:r>
              <w:rPr>
                <w:rFonts w:cs="Arial"/>
                <w:color w:val="000000"/>
                <w:szCs w:val="18"/>
              </w:rPr>
              <w:t>0.02</w:t>
            </w:r>
          </w:p>
        </w:tc>
        <w:tc>
          <w:tcPr>
            <w:tcW w:w="1048" w:type="dxa"/>
            <w:vAlign w:val="bottom"/>
          </w:tcPr>
          <w:p w14:paraId="18A17106" w14:textId="77777777" w:rsidR="00FC7BF7" w:rsidRPr="00961670" w:rsidRDefault="00FC7BF7" w:rsidP="00FC7BF7">
            <w:pPr>
              <w:pStyle w:val="TAC"/>
              <w:rPr>
                <w:rFonts w:cs="Arial"/>
                <w:szCs w:val="18"/>
              </w:rPr>
            </w:pPr>
            <w:r>
              <w:rPr>
                <w:rFonts w:cs="Arial"/>
                <w:color w:val="000000"/>
                <w:szCs w:val="18"/>
              </w:rPr>
              <w:t>0.04</w:t>
            </w:r>
          </w:p>
        </w:tc>
      </w:tr>
      <w:tr w:rsidR="00FC7BF7" w:rsidRPr="00394D2E" w14:paraId="72FBEA74" w14:textId="77777777" w:rsidTr="00122082">
        <w:trPr>
          <w:jc w:val="center"/>
        </w:trPr>
        <w:tc>
          <w:tcPr>
            <w:tcW w:w="1061" w:type="dxa"/>
            <w:shd w:val="clear" w:color="auto" w:fill="auto"/>
            <w:vAlign w:val="bottom"/>
          </w:tcPr>
          <w:p w14:paraId="4C00B56D" w14:textId="77777777" w:rsidR="00FC7BF7" w:rsidRPr="00394D2E" w:rsidRDefault="00FC7BF7" w:rsidP="00FC7BF7">
            <w:pPr>
              <w:pStyle w:val="TAH"/>
            </w:pPr>
            <w:r w:rsidRPr="00394D2E">
              <w:t>A-D</w:t>
            </w:r>
          </w:p>
        </w:tc>
        <w:tc>
          <w:tcPr>
            <w:tcW w:w="1143" w:type="dxa"/>
            <w:shd w:val="clear" w:color="auto" w:fill="auto"/>
            <w:vAlign w:val="bottom"/>
          </w:tcPr>
          <w:p w14:paraId="523CE319" w14:textId="77777777" w:rsidR="00FC7BF7" w:rsidRPr="00961670" w:rsidRDefault="00FC7BF7" w:rsidP="00FC7BF7">
            <w:pPr>
              <w:pStyle w:val="TAC"/>
              <w:rPr>
                <w:rFonts w:cs="Arial"/>
                <w:b/>
                <w:szCs w:val="18"/>
              </w:rPr>
            </w:pPr>
            <w:r>
              <w:rPr>
                <w:rFonts w:cs="Arial"/>
                <w:color w:val="000000"/>
                <w:szCs w:val="18"/>
              </w:rPr>
              <w:t>0.004</w:t>
            </w:r>
          </w:p>
        </w:tc>
        <w:tc>
          <w:tcPr>
            <w:tcW w:w="1048" w:type="dxa"/>
            <w:shd w:val="clear" w:color="auto" w:fill="auto"/>
            <w:vAlign w:val="bottom"/>
          </w:tcPr>
          <w:p w14:paraId="04E12162" w14:textId="77777777"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14:paraId="4BCA6446" w14:textId="77777777"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14:paraId="2E75A9B2" w14:textId="77777777" w:rsidR="00FC7BF7" w:rsidRPr="00961670" w:rsidRDefault="00FC7BF7" w:rsidP="00FC7BF7">
            <w:pPr>
              <w:pStyle w:val="TAC"/>
              <w:rPr>
                <w:rFonts w:cs="Arial"/>
                <w:szCs w:val="18"/>
              </w:rPr>
            </w:pPr>
            <w:r w:rsidRPr="00961670">
              <w:rPr>
                <w:rFonts w:cs="Arial"/>
                <w:color w:val="000000"/>
                <w:szCs w:val="18"/>
              </w:rPr>
              <w:t>0.08</w:t>
            </w:r>
          </w:p>
        </w:tc>
      </w:tr>
      <w:tr w:rsidR="00FC7BF7" w:rsidRPr="00394D2E" w14:paraId="00A855AF" w14:textId="77777777" w:rsidTr="00122082">
        <w:trPr>
          <w:jc w:val="center"/>
        </w:trPr>
        <w:tc>
          <w:tcPr>
            <w:tcW w:w="1061" w:type="dxa"/>
            <w:shd w:val="clear" w:color="auto" w:fill="D9D9D9"/>
            <w:vAlign w:val="bottom"/>
          </w:tcPr>
          <w:p w14:paraId="455E4758" w14:textId="77777777" w:rsidR="00FC7BF7" w:rsidRPr="00394D2E" w:rsidRDefault="00FC7BF7" w:rsidP="00FC7BF7">
            <w:pPr>
              <w:pStyle w:val="TAH"/>
            </w:pPr>
            <w:r w:rsidRPr="00394D2E">
              <w:t>SWB</w:t>
            </w:r>
          </w:p>
        </w:tc>
        <w:tc>
          <w:tcPr>
            <w:tcW w:w="1143" w:type="dxa"/>
            <w:shd w:val="clear" w:color="auto" w:fill="D9D9D9"/>
            <w:vAlign w:val="bottom"/>
          </w:tcPr>
          <w:p w14:paraId="4CE3E7B0" w14:textId="77777777"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14:paraId="5E3C3A48" w14:textId="77777777"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14:paraId="4794B2D9" w14:textId="77777777"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14:paraId="2E9E0EBE" w14:textId="77777777" w:rsidR="00FC7BF7" w:rsidRPr="00961670" w:rsidRDefault="00FC7BF7" w:rsidP="00FC7BF7">
            <w:pPr>
              <w:pStyle w:val="TAH"/>
              <w:rPr>
                <w:rFonts w:cs="Arial"/>
                <w:szCs w:val="18"/>
              </w:rPr>
            </w:pPr>
            <w:r w:rsidRPr="00961670">
              <w:rPr>
                <w:rFonts w:cs="Arial"/>
                <w:szCs w:val="18"/>
              </w:rPr>
              <w:t>Max</w:t>
            </w:r>
          </w:p>
        </w:tc>
      </w:tr>
      <w:tr w:rsidR="00FC7BF7" w:rsidRPr="00394D2E" w14:paraId="7A6C0732" w14:textId="77777777" w:rsidTr="00122082">
        <w:trPr>
          <w:jc w:val="center"/>
        </w:trPr>
        <w:tc>
          <w:tcPr>
            <w:tcW w:w="1061" w:type="dxa"/>
            <w:shd w:val="clear" w:color="auto" w:fill="D9D9D9"/>
            <w:vAlign w:val="bottom"/>
          </w:tcPr>
          <w:p w14:paraId="54EBD910" w14:textId="77777777" w:rsidR="00FC7BF7" w:rsidRPr="00394D2E" w:rsidRDefault="00FC7BF7" w:rsidP="00FC7BF7">
            <w:pPr>
              <w:pStyle w:val="TAH"/>
            </w:pPr>
            <w:r w:rsidRPr="00394D2E">
              <w:t>A-B</w:t>
            </w:r>
          </w:p>
        </w:tc>
        <w:tc>
          <w:tcPr>
            <w:tcW w:w="1143" w:type="dxa"/>
            <w:shd w:val="clear" w:color="auto" w:fill="D9D9D9"/>
            <w:vAlign w:val="bottom"/>
          </w:tcPr>
          <w:p w14:paraId="76F32762" w14:textId="77777777"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14:paraId="693AC778" w14:textId="77777777"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14:paraId="0F0343F4" w14:textId="77777777"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14:paraId="0B5296B3" w14:textId="77777777" w:rsidR="00FC7BF7" w:rsidRPr="00961670" w:rsidRDefault="00FC7BF7" w:rsidP="00FC7BF7">
            <w:pPr>
              <w:pStyle w:val="TAC"/>
              <w:rPr>
                <w:rFonts w:cs="Arial"/>
                <w:szCs w:val="18"/>
              </w:rPr>
            </w:pPr>
            <w:r>
              <w:rPr>
                <w:rFonts w:cs="Arial"/>
                <w:color w:val="000000"/>
                <w:szCs w:val="18"/>
              </w:rPr>
              <w:t>0.09</w:t>
            </w:r>
          </w:p>
        </w:tc>
      </w:tr>
      <w:tr w:rsidR="00FC7BF7" w:rsidRPr="00394D2E" w14:paraId="6339FD24" w14:textId="77777777" w:rsidTr="00122082">
        <w:trPr>
          <w:jc w:val="center"/>
        </w:trPr>
        <w:tc>
          <w:tcPr>
            <w:tcW w:w="1061" w:type="dxa"/>
            <w:shd w:val="clear" w:color="auto" w:fill="D9D9D9"/>
            <w:vAlign w:val="bottom"/>
          </w:tcPr>
          <w:p w14:paraId="1D5D15E2" w14:textId="77777777" w:rsidR="00FC7BF7" w:rsidRPr="00394D2E" w:rsidRDefault="00FC7BF7" w:rsidP="00FC7BF7">
            <w:pPr>
              <w:pStyle w:val="TAH"/>
            </w:pPr>
            <w:r w:rsidRPr="00394D2E">
              <w:t>A-C</w:t>
            </w:r>
          </w:p>
        </w:tc>
        <w:tc>
          <w:tcPr>
            <w:tcW w:w="1143" w:type="dxa"/>
            <w:shd w:val="clear" w:color="auto" w:fill="D9D9D9"/>
            <w:vAlign w:val="bottom"/>
          </w:tcPr>
          <w:p w14:paraId="171D3760" w14:textId="77777777"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14:paraId="56E22129" w14:textId="77777777" w:rsidR="00FC7BF7" w:rsidRPr="00961670" w:rsidRDefault="00FC7BF7" w:rsidP="00FC7BF7">
            <w:pPr>
              <w:pStyle w:val="TAC"/>
              <w:rPr>
                <w:rFonts w:cs="Arial"/>
                <w:szCs w:val="18"/>
              </w:rPr>
            </w:pPr>
            <w:r w:rsidRPr="00961670">
              <w:rPr>
                <w:rFonts w:cs="Arial"/>
                <w:color w:val="000000"/>
                <w:szCs w:val="18"/>
              </w:rPr>
              <w:t>0.03</w:t>
            </w:r>
          </w:p>
        </w:tc>
        <w:tc>
          <w:tcPr>
            <w:tcW w:w="1048" w:type="dxa"/>
            <w:shd w:val="clear" w:color="auto" w:fill="D9D9D9"/>
            <w:vAlign w:val="bottom"/>
          </w:tcPr>
          <w:p w14:paraId="3C1F0014" w14:textId="77777777"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14:paraId="0C52E579" w14:textId="77777777" w:rsidR="00FC7BF7" w:rsidRPr="00961670" w:rsidRDefault="00FC7BF7" w:rsidP="00FC7BF7">
            <w:pPr>
              <w:pStyle w:val="TAC"/>
              <w:rPr>
                <w:rFonts w:cs="Arial"/>
                <w:szCs w:val="18"/>
              </w:rPr>
            </w:pPr>
            <w:r w:rsidRPr="00961670">
              <w:rPr>
                <w:rFonts w:cs="Arial"/>
                <w:color w:val="000000"/>
                <w:szCs w:val="18"/>
              </w:rPr>
              <w:t>0.05</w:t>
            </w:r>
          </w:p>
        </w:tc>
      </w:tr>
      <w:tr w:rsidR="00FC7BF7" w:rsidRPr="00394D2E" w14:paraId="2F55C5EF" w14:textId="77777777" w:rsidTr="00122082">
        <w:trPr>
          <w:jc w:val="center"/>
        </w:trPr>
        <w:tc>
          <w:tcPr>
            <w:tcW w:w="1061" w:type="dxa"/>
            <w:shd w:val="clear" w:color="auto" w:fill="D9D9D9"/>
            <w:vAlign w:val="bottom"/>
          </w:tcPr>
          <w:p w14:paraId="42B13208" w14:textId="77777777" w:rsidR="00FC7BF7" w:rsidRPr="00394D2E" w:rsidRDefault="00FC7BF7" w:rsidP="00FC7BF7">
            <w:pPr>
              <w:pStyle w:val="TAH"/>
            </w:pPr>
            <w:r w:rsidRPr="00394D2E">
              <w:t>A-D</w:t>
            </w:r>
          </w:p>
        </w:tc>
        <w:tc>
          <w:tcPr>
            <w:tcW w:w="1143" w:type="dxa"/>
            <w:shd w:val="clear" w:color="auto" w:fill="D9D9D9"/>
            <w:vAlign w:val="bottom"/>
          </w:tcPr>
          <w:p w14:paraId="22D94296" w14:textId="77777777" w:rsidR="00FC7BF7" w:rsidRPr="00961670" w:rsidRDefault="00FC7BF7" w:rsidP="00FC7BF7">
            <w:pPr>
              <w:pStyle w:val="TAC"/>
              <w:rPr>
                <w:rFonts w:cs="Arial"/>
                <w:szCs w:val="18"/>
              </w:rPr>
            </w:pPr>
            <w:r>
              <w:rPr>
                <w:rFonts w:cs="Arial"/>
                <w:color w:val="000000"/>
                <w:szCs w:val="18"/>
              </w:rPr>
              <w:t>0.003</w:t>
            </w:r>
          </w:p>
        </w:tc>
        <w:tc>
          <w:tcPr>
            <w:tcW w:w="1048" w:type="dxa"/>
            <w:shd w:val="clear" w:color="auto" w:fill="D9D9D9"/>
            <w:vAlign w:val="bottom"/>
          </w:tcPr>
          <w:p w14:paraId="03DC3AA1" w14:textId="77777777"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14:paraId="32C1E691" w14:textId="77777777"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14:paraId="53B7055E" w14:textId="77777777" w:rsidR="00FC7BF7" w:rsidRPr="00961670" w:rsidRDefault="00FC7BF7" w:rsidP="00FC7BF7">
            <w:pPr>
              <w:pStyle w:val="TAC"/>
              <w:rPr>
                <w:rFonts w:cs="Arial"/>
                <w:szCs w:val="18"/>
              </w:rPr>
            </w:pPr>
            <w:r>
              <w:rPr>
                <w:rFonts w:cs="Arial"/>
                <w:color w:val="000000"/>
                <w:szCs w:val="18"/>
              </w:rPr>
              <w:t>0.08</w:t>
            </w:r>
          </w:p>
        </w:tc>
      </w:tr>
      <w:tr w:rsidR="00FC7BF7" w:rsidRPr="00394D2E" w14:paraId="12CAFB26" w14:textId="77777777" w:rsidTr="00122082">
        <w:trPr>
          <w:jc w:val="center"/>
        </w:trPr>
        <w:tc>
          <w:tcPr>
            <w:tcW w:w="1061" w:type="dxa"/>
            <w:shd w:val="clear" w:color="auto" w:fill="auto"/>
            <w:vAlign w:val="bottom"/>
          </w:tcPr>
          <w:p w14:paraId="0897330D" w14:textId="77777777" w:rsidR="00FC7BF7" w:rsidRPr="00394D2E" w:rsidRDefault="00FC7BF7" w:rsidP="00FC7BF7">
            <w:pPr>
              <w:pStyle w:val="TAH"/>
              <w:rPr>
                <w:rFonts w:ascii="Calibri" w:hAnsi="Calibri" w:cs="Calibri"/>
                <w:color w:val="000000"/>
              </w:rPr>
            </w:pPr>
            <w:r w:rsidRPr="00394D2E">
              <w:t>FB</w:t>
            </w:r>
          </w:p>
        </w:tc>
        <w:tc>
          <w:tcPr>
            <w:tcW w:w="1143" w:type="dxa"/>
            <w:shd w:val="clear" w:color="auto" w:fill="auto"/>
            <w:vAlign w:val="bottom"/>
          </w:tcPr>
          <w:p w14:paraId="2B8E294E" w14:textId="77777777" w:rsidR="00FC7BF7" w:rsidRPr="00961670" w:rsidRDefault="00FC7BF7" w:rsidP="00FC7BF7">
            <w:pPr>
              <w:pStyle w:val="TAH"/>
              <w:rPr>
                <w:rFonts w:cs="Arial"/>
                <w:color w:val="000000"/>
                <w:szCs w:val="18"/>
              </w:rPr>
            </w:pPr>
            <w:r w:rsidRPr="00961670">
              <w:rPr>
                <w:rFonts w:cs="Arial"/>
                <w:szCs w:val="18"/>
              </w:rPr>
              <w:t>Average</w:t>
            </w:r>
          </w:p>
        </w:tc>
        <w:tc>
          <w:tcPr>
            <w:tcW w:w="1048" w:type="dxa"/>
            <w:shd w:val="clear" w:color="auto" w:fill="auto"/>
            <w:vAlign w:val="bottom"/>
          </w:tcPr>
          <w:p w14:paraId="07D355EE" w14:textId="77777777" w:rsidR="00FC7BF7" w:rsidRPr="00961670" w:rsidRDefault="00FC7BF7" w:rsidP="00FC7BF7">
            <w:pPr>
              <w:pStyle w:val="TAH"/>
              <w:rPr>
                <w:rFonts w:cs="Arial"/>
                <w:color w:val="000000"/>
                <w:szCs w:val="18"/>
              </w:rPr>
            </w:pPr>
            <w:r w:rsidRPr="00961670">
              <w:rPr>
                <w:rFonts w:cs="Arial"/>
                <w:szCs w:val="18"/>
              </w:rPr>
              <w:t>95%</w:t>
            </w:r>
          </w:p>
        </w:tc>
        <w:tc>
          <w:tcPr>
            <w:tcW w:w="1048" w:type="dxa"/>
            <w:shd w:val="clear" w:color="auto" w:fill="auto"/>
            <w:vAlign w:val="bottom"/>
          </w:tcPr>
          <w:p w14:paraId="51942E9A" w14:textId="77777777" w:rsidR="00FC7BF7" w:rsidRPr="00961670" w:rsidRDefault="00FC7BF7" w:rsidP="00FC7BF7">
            <w:pPr>
              <w:pStyle w:val="TAH"/>
              <w:rPr>
                <w:rFonts w:cs="Arial"/>
                <w:color w:val="000000"/>
                <w:szCs w:val="18"/>
              </w:rPr>
            </w:pPr>
            <w:r w:rsidRPr="00961670">
              <w:rPr>
                <w:rFonts w:cs="Arial"/>
                <w:szCs w:val="18"/>
              </w:rPr>
              <w:t>99%</w:t>
            </w:r>
          </w:p>
        </w:tc>
        <w:tc>
          <w:tcPr>
            <w:tcW w:w="1048" w:type="dxa"/>
          </w:tcPr>
          <w:p w14:paraId="3CCCAB0E" w14:textId="77777777" w:rsidR="00FC7BF7" w:rsidRPr="00961670" w:rsidRDefault="00FC7BF7" w:rsidP="00FC7BF7">
            <w:pPr>
              <w:pStyle w:val="TAH"/>
              <w:rPr>
                <w:rFonts w:cs="Arial"/>
                <w:szCs w:val="18"/>
              </w:rPr>
            </w:pPr>
            <w:r w:rsidRPr="00961670">
              <w:rPr>
                <w:rFonts w:cs="Arial"/>
                <w:szCs w:val="18"/>
              </w:rPr>
              <w:t>Max</w:t>
            </w:r>
          </w:p>
        </w:tc>
      </w:tr>
      <w:tr w:rsidR="00FC7BF7" w:rsidRPr="00394D2E" w14:paraId="03B52970" w14:textId="77777777" w:rsidTr="00122082">
        <w:trPr>
          <w:jc w:val="center"/>
        </w:trPr>
        <w:tc>
          <w:tcPr>
            <w:tcW w:w="1061" w:type="dxa"/>
            <w:shd w:val="clear" w:color="auto" w:fill="auto"/>
            <w:vAlign w:val="bottom"/>
          </w:tcPr>
          <w:p w14:paraId="1011AA16" w14:textId="77777777" w:rsidR="00FC7BF7" w:rsidRPr="00394D2E" w:rsidRDefault="00FC7BF7" w:rsidP="00FC7BF7">
            <w:pPr>
              <w:pStyle w:val="TAH"/>
            </w:pPr>
            <w:r w:rsidRPr="00394D2E">
              <w:t>A-B</w:t>
            </w:r>
          </w:p>
        </w:tc>
        <w:tc>
          <w:tcPr>
            <w:tcW w:w="1143" w:type="dxa"/>
            <w:shd w:val="clear" w:color="auto" w:fill="auto"/>
            <w:vAlign w:val="bottom"/>
          </w:tcPr>
          <w:p w14:paraId="10B6DA33" w14:textId="77777777" w:rsidR="00FC7BF7" w:rsidRPr="00961670" w:rsidRDefault="00FC7BF7" w:rsidP="00FC7BF7">
            <w:pPr>
              <w:pStyle w:val="TAC"/>
              <w:rPr>
                <w:rFonts w:cs="Arial"/>
                <w:szCs w:val="18"/>
              </w:rPr>
            </w:pPr>
            <w:r w:rsidRPr="00961670">
              <w:rPr>
                <w:rFonts w:cs="Arial"/>
                <w:color w:val="000000"/>
                <w:szCs w:val="18"/>
              </w:rPr>
              <w:t>0.007</w:t>
            </w:r>
          </w:p>
        </w:tc>
        <w:tc>
          <w:tcPr>
            <w:tcW w:w="1048" w:type="dxa"/>
            <w:shd w:val="clear" w:color="auto" w:fill="auto"/>
            <w:vAlign w:val="bottom"/>
          </w:tcPr>
          <w:p w14:paraId="51DD7F96" w14:textId="77777777"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14:paraId="39748C03" w14:textId="77777777" w:rsidR="00FC7BF7" w:rsidRPr="00961670" w:rsidRDefault="00FC7BF7" w:rsidP="00FC7BF7">
            <w:pPr>
              <w:pStyle w:val="TAC"/>
              <w:rPr>
                <w:rFonts w:cs="Arial"/>
                <w:szCs w:val="18"/>
              </w:rPr>
            </w:pPr>
            <w:r>
              <w:rPr>
                <w:rFonts w:cs="Arial"/>
                <w:color w:val="000000"/>
                <w:szCs w:val="18"/>
              </w:rPr>
              <w:t>0.08</w:t>
            </w:r>
          </w:p>
        </w:tc>
        <w:tc>
          <w:tcPr>
            <w:tcW w:w="1048" w:type="dxa"/>
            <w:vAlign w:val="bottom"/>
          </w:tcPr>
          <w:p w14:paraId="472C25DB" w14:textId="77777777" w:rsidR="00FC7BF7" w:rsidRPr="00961670" w:rsidRDefault="00FC7BF7" w:rsidP="00FC7BF7">
            <w:pPr>
              <w:pStyle w:val="TAC"/>
              <w:rPr>
                <w:rFonts w:cs="Arial"/>
                <w:szCs w:val="18"/>
              </w:rPr>
            </w:pPr>
            <w:r w:rsidRPr="00961670">
              <w:rPr>
                <w:rFonts w:cs="Arial"/>
                <w:color w:val="000000"/>
                <w:szCs w:val="18"/>
              </w:rPr>
              <w:t>0.12</w:t>
            </w:r>
          </w:p>
        </w:tc>
      </w:tr>
      <w:tr w:rsidR="00FC7BF7" w:rsidRPr="00394D2E" w14:paraId="60AE4915" w14:textId="77777777" w:rsidTr="00122082">
        <w:trPr>
          <w:jc w:val="center"/>
        </w:trPr>
        <w:tc>
          <w:tcPr>
            <w:tcW w:w="1061" w:type="dxa"/>
            <w:shd w:val="clear" w:color="auto" w:fill="auto"/>
            <w:vAlign w:val="bottom"/>
          </w:tcPr>
          <w:p w14:paraId="58037039" w14:textId="77777777" w:rsidR="00FC7BF7" w:rsidRPr="00394D2E" w:rsidRDefault="00FC7BF7" w:rsidP="00FC7BF7">
            <w:pPr>
              <w:pStyle w:val="TAH"/>
            </w:pPr>
            <w:r w:rsidRPr="00394D2E">
              <w:t>A-C</w:t>
            </w:r>
          </w:p>
        </w:tc>
        <w:tc>
          <w:tcPr>
            <w:tcW w:w="1143" w:type="dxa"/>
            <w:shd w:val="clear" w:color="auto" w:fill="auto"/>
            <w:vAlign w:val="bottom"/>
          </w:tcPr>
          <w:p w14:paraId="16F51FF0" w14:textId="77777777" w:rsidR="00FC7BF7" w:rsidRPr="00961670" w:rsidRDefault="00FC7BF7" w:rsidP="00FC7BF7">
            <w:pPr>
              <w:pStyle w:val="TAC"/>
              <w:rPr>
                <w:rFonts w:cs="Arial"/>
                <w:szCs w:val="18"/>
              </w:rPr>
            </w:pPr>
            <w:r>
              <w:rPr>
                <w:rFonts w:cs="Arial"/>
                <w:color w:val="000000"/>
                <w:szCs w:val="18"/>
              </w:rPr>
              <w:t>0.003</w:t>
            </w:r>
          </w:p>
        </w:tc>
        <w:tc>
          <w:tcPr>
            <w:tcW w:w="1048" w:type="dxa"/>
            <w:shd w:val="clear" w:color="auto" w:fill="auto"/>
            <w:vAlign w:val="bottom"/>
          </w:tcPr>
          <w:p w14:paraId="54D6FCDF" w14:textId="77777777" w:rsidR="00FC7BF7" w:rsidRPr="00961670" w:rsidRDefault="00FC7BF7" w:rsidP="00FC7BF7">
            <w:pPr>
              <w:pStyle w:val="TAC"/>
              <w:rPr>
                <w:rFonts w:cs="Arial"/>
                <w:szCs w:val="18"/>
              </w:rPr>
            </w:pPr>
            <w:r>
              <w:rPr>
                <w:rFonts w:cs="Arial"/>
                <w:color w:val="000000"/>
                <w:szCs w:val="18"/>
              </w:rPr>
              <w:t>0.03</w:t>
            </w:r>
          </w:p>
        </w:tc>
        <w:tc>
          <w:tcPr>
            <w:tcW w:w="1048" w:type="dxa"/>
            <w:shd w:val="clear" w:color="auto" w:fill="auto"/>
            <w:vAlign w:val="bottom"/>
          </w:tcPr>
          <w:p w14:paraId="56AFEA2D" w14:textId="77777777" w:rsidR="00FC7BF7" w:rsidRPr="00961670" w:rsidRDefault="00FC7BF7" w:rsidP="00FC7BF7">
            <w:pPr>
              <w:pStyle w:val="TAC"/>
              <w:rPr>
                <w:rFonts w:cs="Arial"/>
                <w:szCs w:val="18"/>
              </w:rPr>
            </w:pPr>
            <w:r>
              <w:rPr>
                <w:rFonts w:cs="Arial"/>
                <w:color w:val="000000"/>
                <w:szCs w:val="18"/>
              </w:rPr>
              <w:t>0.04</w:t>
            </w:r>
          </w:p>
        </w:tc>
        <w:tc>
          <w:tcPr>
            <w:tcW w:w="1048" w:type="dxa"/>
            <w:vAlign w:val="bottom"/>
          </w:tcPr>
          <w:p w14:paraId="35B7A128" w14:textId="77777777" w:rsidR="00FC7BF7" w:rsidRPr="00961670" w:rsidRDefault="00FC7BF7" w:rsidP="00FC7BF7">
            <w:pPr>
              <w:pStyle w:val="TAC"/>
              <w:rPr>
                <w:rFonts w:cs="Arial"/>
                <w:szCs w:val="18"/>
              </w:rPr>
            </w:pPr>
            <w:r>
              <w:rPr>
                <w:rFonts w:cs="Arial"/>
                <w:color w:val="000000"/>
                <w:szCs w:val="18"/>
              </w:rPr>
              <w:t>0.05</w:t>
            </w:r>
          </w:p>
        </w:tc>
      </w:tr>
      <w:tr w:rsidR="00FC7BF7" w:rsidRPr="00394D2E" w14:paraId="77467530" w14:textId="77777777" w:rsidTr="00122082">
        <w:trPr>
          <w:jc w:val="center"/>
        </w:trPr>
        <w:tc>
          <w:tcPr>
            <w:tcW w:w="1061" w:type="dxa"/>
            <w:shd w:val="clear" w:color="auto" w:fill="auto"/>
            <w:vAlign w:val="bottom"/>
          </w:tcPr>
          <w:p w14:paraId="19368465" w14:textId="77777777" w:rsidR="00FC7BF7" w:rsidRPr="00394D2E" w:rsidRDefault="00FC7BF7" w:rsidP="00FC7BF7">
            <w:pPr>
              <w:pStyle w:val="TAH"/>
            </w:pPr>
            <w:r w:rsidRPr="00394D2E">
              <w:t>A-D</w:t>
            </w:r>
          </w:p>
        </w:tc>
        <w:tc>
          <w:tcPr>
            <w:tcW w:w="1143" w:type="dxa"/>
            <w:shd w:val="clear" w:color="auto" w:fill="auto"/>
            <w:vAlign w:val="bottom"/>
          </w:tcPr>
          <w:p w14:paraId="5B81E165" w14:textId="77777777" w:rsidR="00FC7BF7" w:rsidRPr="00961670" w:rsidRDefault="00FC7BF7" w:rsidP="00FC7BF7">
            <w:pPr>
              <w:pStyle w:val="TAC"/>
              <w:rPr>
                <w:rFonts w:cs="Arial"/>
                <w:szCs w:val="18"/>
              </w:rPr>
            </w:pPr>
            <w:r w:rsidRPr="00961670">
              <w:rPr>
                <w:rFonts w:cs="Arial"/>
                <w:color w:val="000000"/>
                <w:szCs w:val="18"/>
              </w:rPr>
              <w:t>0.005</w:t>
            </w:r>
          </w:p>
        </w:tc>
        <w:tc>
          <w:tcPr>
            <w:tcW w:w="1048" w:type="dxa"/>
            <w:shd w:val="clear" w:color="auto" w:fill="auto"/>
            <w:vAlign w:val="bottom"/>
          </w:tcPr>
          <w:p w14:paraId="20B0BD34" w14:textId="77777777"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14:paraId="375741BE" w14:textId="77777777" w:rsidR="00FC7BF7" w:rsidRPr="00961670" w:rsidRDefault="00FC7BF7" w:rsidP="00FC7BF7">
            <w:pPr>
              <w:pStyle w:val="TAC"/>
              <w:rPr>
                <w:rFonts w:cs="Arial"/>
                <w:szCs w:val="18"/>
              </w:rPr>
            </w:pPr>
            <w:r w:rsidRPr="00961670">
              <w:rPr>
                <w:rFonts w:cs="Arial"/>
                <w:color w:val="000000"/>
                <w:szCs w:val="18"/>
              </w:rPr>
              <w:t>0.08</w:t>
            </w:r>
          </w:p>
        </w:tc>
        <w:tc>
          <w:tcPr>
            <w:tcW w:w="1048" w:type="dxa"/>
            <w:vAlign w:val="bottom"/>
          </w:tcPr>
          <w:p w14:paraId="2981E54D" w14:textId="77777777" w:rsidR="00FC7BF7" w:rsidRPr="00961670" w:rsidRDefault="00FC7BF7" w:rsidP="00FC7BF7">
            <w:pPr>
              <w:pStyle w:val="TAC"/>
              <w:rPr>
                <w:rFonts w:cs="Arial"/>
                <w:szCs w:val="18"/>
              </w:rPr>
            </w:pPr>
            <w:r w:rsidRPr="00961670">
              <w:rPr>
                <w:rFonts w:cs="Arial"/>
                <w:color w:val="000000"/>
                <w:szCs w:val="18"/>
              </w:rPr>
              <w:t>0.13</w:t>
            </w:r>
          </w:p>
        </w:tc>
      </w:tr>
    </w:tbl>
    <w:p w14:paraId="650AB7CF" w14:textId="77777777" w:rsidR="00FC7BF7" w:rsidRDefault="00FC7BF7" w:rsidP="00FC7BF7">
      <w:pPr>
        <w:pStyle w:val="NO"/>
      </w:pPr>
    </w:p>
    <w:p w14:paraId="673A6653" w14:textId="77777777" w:rsidR="00FC7BF7" w:rsidRDefault="00FC7BF7" w:rsidP="00FC7BF7">
      <w:pPr>
        <w:pStyle w:val="NO"/>
      </w:pPr>
      <w:r>
        <w:t>NOTE:</w:t>
      </w:r>
      <w:r>
        <w:tab/>
        <w:t>The MOS-LQO verification does not include testing of the EVS JBM solution. Conformance for the EVS JBM solution in [11] is FFS.</w:t>
      </w:r>
    </w:p>
    <w:p w14:paraId="46746E18" w14:textId="77777777" w:rsidR="00B41597" w:rsidRDefault="00B41597" w:rsidP="00B41597">
      <w:pPr>
        <w:rPr>
          <w:noProof/>
        </w:rPr>
      </w:pPr>
    </w:p>
    <w:p w14:paraId="7BB076CA" w14:textId="77777777" w:rsidR="00B41597" w:rsidRDefault="00B41597" w:rsidP="00B41597">
      <w:pPr>
        <w:pStyle w:val="Heading1"/>
        <w:rPr>
          <w:lang w:val="en-US"/>
        </w:rPr>
      </w:pPr>
      <w:bookmarkStart w:id="84" w:name="_Toc27677348"/>
      <w:bookmarkStart w:id="85" w:name="_Toc36235780"/>
      <w:r>
        <w:rPr>
          <w:lang w:val="en-US"/>
        </w:rPr>
        <w:t>A</w:t>
      </w:r>
      <w:r w:rsidRPr="009E3190">
        <w:rPr>
          <w:lang w:val="en-US"/>
        </w:rPr>
        <w:t>.4</w:t>
      </w:r>
      <w:r>
        <w:rPr>
          <w:lang w:val="en-US"/>
        </w:rPr>
        <w:t xml:space="preserve"> Reference Implementations</w:t>
      </w:r>
      <w:bookmarkEnd w:id="84"/>
      <w:bookmarkEnd w:id="85"/>
    </w:p>
    <w:p w14:paraId="3BCA2F0D" w14:textId="77777777"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567BCF60" w14:textId="77777777"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14:paraId="4FDEBBF2" w14:textId="77777777" w:rsidTr="00122082">
        <w:tc>
          <w:tcPr>
            <w:tcW w:w="2787" w:type="dxa"/>
            <w:shd w:val="clear" w:color="auto" w:fill="auto"/>
            <w:noWrap/>
            <w:hideMark/>
          </w:tcPr>
          <w:p w14:paraId="66CF84EB" w14:textId="77777777" w:rsidR="00B41597" w:rsidRPr="007C4B05" w:rsidRDefault="00B41597" w:rsidP="00122082">
            <w:pPr>
              <w:pStyle w:val="TAH"/>
            </w:pPr>
            <w:r w:rsidRPr="007C4B05">
              <w:t>Name</w:t>
            </w:r>
          </w:p>
        </w:tc>
        <w:tc>
          <w:tcPr>
            <w:tcW w:w="1379" w:type="dxa"/>
          </w:tcPr>
          <w:p w14:paraId="422B0C8E" w14:textId="77777777" w:rsidR="00B41597" w:rsidRPr="007C4B05" w:rsidRDefault="00B41597" w:rsidP="00122082">
            <w:pPr>
              <w:pStyle w:val="TAH"/>
            </w:pPr>
            <w:r w:rsidRPr="007C4B05">
              <w:t>Platform</w:t>
            </w:r>
          </w:p>
        </w:tc>
        <w:tc>
          <w:tcPr>
            <w:tcW w:w="1384" w:type="dxa"/>
          </w:tcPr>
          <w:p w14:paraId="088D6D9E" w14:textId="77777777" w:rsidR="00B41597" w:rsidRPr="007C4B05" w:rsidRDefault="00B41597" w:rsidP="00122082">
            <w:pPr>
              <w:pStyle w:val="TAH"/>
            </w:pPr>
            <w:r w:rsidRPr="007C4B05">
              <w:t>Compiler</w:t>
            </w:r>
          </w:p>
        </w:tc>
        <w:tc>
          <w:tcPr>
            <w:tcW w:w="1598" w:type="dxa"/>
          </w:tcPr>
          <w:p w14:paraId="34B30B8F" w14:textId="77777777" w:rsidR="00B41597" w:rsidRPr="007C4B05" w:rsidRDefault="00B41597" w:rsidP="00122082">
            <w:pPr>
              <w:pStyle w:val="TAH"/>
            </w:pPr>
            <w:r w:rsidRPr="007C4B05">
              <w:t>Optimization</w:t>
            </w:r>
          </w:p>
        </w:tc>
        <w:tc>
          <w:tcPr>
            <w:tcW w:w="1321" w:type="dxa"/>
          </w:tcPr>
          <w:p w14:paraId="53CF3986" w14:textId="77777777" w:rsidR="00B41597" w:rsidRPr="007C4B05" w:rsidRDefault="00B41597" w:rsidP="00122082">
            <w:pPr>
              <w:pStyle w:val="TAH"/>
            </w:pPr>
            <w:r w:rsidRPr="007C4B05">
              <w:t>OS</w:t>
            </w:r>
          </w:p>
        </w:tc>
      </w:tr>
      <w:tr w:rsidR="00B41597" w:rsidRPr="008A6887" w14:paraId="667F965E" w14:textId="77777777" w:rsidTr="00122082">
        <w:tc>
          <w:tcPr>
            <w:tcW w:w="2787" w:type="dxa"/>
            <w:shd w:val="clear" w:color="auto" w:fill="auto"/>
            <w:noWrap/>
            <w:hideMark/>
          </w:tcPr>
          <w:p w14:paraId="2EDD0CD4" w14:textId="77777777" w:rsidR="00B41597" w:rsidRPr="007C4B05" w:rsidRDefault="00B41597" w:rsidP="00122082">
            <w:pPr>
              <w:pStyle w:val="TAC"/>
              <w:jc w:val="left"/>
              <w:rPr>
                <w:lang w:val="de-DE"/>
              </w:rPr>
            </w:pPr>
            <w:r w:rsidRPr="007C4B05">
              <w:rPr>
                <w:lang w:val="de-DE"/>
              </w:rPr>
              <w:t>aarch64_gnu-gcc-8_-armv8_O2</w:t>
            </w:r>
          </w:p>
        </w:tc>
        <w:tc>
          <w:tcPr>
            <w:tcW w:w="1379" w:type="dxa"/>
          </w:tcPr>
          <w:p w14:paraId="7141F9A7" w14:textId="77777777" w:rsidR="00B41597" w:rsidRPr="008A6887" w:rsidRDefault="00B41597" w:rsidP="00122082">
            <w:pPr>
              <w:pStyle w:val="TAC"/>
            </w:pPr>
            <w:r>
              <w:t>ARMv8</w:t>
            </w:r>
          </w:p>
        </w:tc>
        <w:tc>
          <w:tcPr>
            <w:tcW w:w="1384" w:type="dxa"/>
          </w:tcPr>
          <w:p w14:paraId="0B13774E" w14:textId="77777777" w:rsidR="00B41597" w:rsidRPr="008A6887" w:rsidRDefault="00B41597" w:rsidP="00122082">
            <w:pPr>
              <w:pStyle w:val="TAC"/>
            </w:pPr>
            <w:r>
              <w:t>GCC</w:t>
            </w:r>
            <w:r w:rsidRPr="008A6887">
              <w:t xml:space="preserve"> v</w:t>
            </w:r>
            <w:r>
              <w:t>8</w:t>
            </w:r>
          </w:p>
        </w:tc>
        <w:tc>
          <w:tcPr>
            <w:tcW w:w="1598" w:type="dxa"/>
          </w:tcPr>
          <w:p w14:paraId="04D493BA" w14:textId="77777777" w:rsidR="00B41597" w:rsidRPr="008A6887" w:rsidRDefault="00B41597" w:rsidP="00122082">
            <w:pPr>
              <w:pStyle w:val="TAC"/>
            </w:pPr>
            <w:r w:rsidRPr="008A6887">
              <w:t>O</w:t>
            </w:r>
            <w:r>
              <w:t>2</w:t>
            </w:r>
          </w:p>
        </w:tc>
        <w:tc>
          <w:tcPr>
            <w:tcW w:w="1321" w:type="dxa"/>
          </w:tcPr>
          <w:p w14:paraId="6A33F65F" w14:textId="77777777" w:rsidR="00B41597" w:rsidRPr="008A6887" w:rsidRDefault="00B41597" w:rsidP="00122082">
            <w:pPr>
              <w:pStyle w:val="TAC"/>
            </w:pPr>
            <w:r w:rsidRPr="008A6887">
              <w:t>Linux</w:t>
            </w:r>
          </w:p>
        </w:tc>
      </w:tr>
      <w:tr w:rsidR="00B41597" w:rsidRPr="008A6887" w14:paraId="2E5D4B29" w14:textId="77777777" w:rsidTr="00122082">
        <w:tc>
          <w:tcPr>
            <w:tcW w:w="2787" w:type="dxa"/>
            <w:shd w:val="clear" w:color="auto" w:fill="auto"/>
            <w:noWrap/>
          </w:tcPr>
          <w:p w14:paraId="47B877A7" w14:textId="77777777" w:rsidR="00B41597" w:rsidRPr="007C4B05" w:rsidRDefault="00B41597" w:rsidP="00122082">
            <w:pPr>
              <w:pStyle w:val="TAC"/>
              <w:jc w:val="left"/>
              <w:rPr>
                <w:lang w:val="de-DE"/>
              </w:rPr>
            </w:pPr>
            <w:r w:rsidRPr="007C4B05">
              <w:rPr>
                <w:lang w:val="de-DE"/>
              </w:rPr>
              <w:t>aarch64_gnu-gcc-8_armv8_O3</w:t>
            </w:r>
          </w:p>
        </w:tc>
        <w:tc>
          <w:tcPr>
            <w:tcW w:w="1379" w:type="dxa"/>
          </w:tcPr>
          <w:p w14:paraId="0AD323E7" w14:textId="77777777" w:rsidR="00B41597" w:rsidRPr="008A6887" w:rsidRDefault="00B41597" w:rsidP="00122082">
            <w:pPr>
              <w:pStyle w:val="TAC"/>
            </w:pPr>
            <w:r>
              <w:t>ARMv8</w:t>
            </w:r>
          </w:p>
        </w:tc>
        <w:tc>
          <w:tcPr>
            <w:tcW w:w="1384" w:type="dxa"/>
          </w:tcPr>
          <w:p w14:paraId="61150D6A" w14:textId="77777777" w:rsidR="00B41597" w:rsidRPr="008A6887" w:rsidRDefault="00B41597" w:rsidP="00122082">
            <w:pPr>
              <w:pStyle w:val="TAC"/>
            </w:pPr>
            <w:r>
              <w:t>GCC</w:t>
            </w:r>
            <w:r w:rsidRPr="008A6887">
              <w:t xml:space="preserve"> v</w:t>
            </w:r>
            <w:r>
              <w:t>8</w:t>
            </w:r>
          </w:p>
        </w:tc>
        <w:tc>
          <w:tcPr>
            <w:tcW w:w="1598" w:type="dxa"/>
          </w:tcPr>
          <w:p w14:paraId="7FB073B2" w14:textId="77777777" w:rsidR="00B41597" w:rsidRPr="008A6887" w:rsidRDefault="00B41597" w:rsidP="00122082">
            <w:pPr>
              <w:pStyle w:val="TAC"/>
            </w:pPr>
            <w:r w:rsidRPr="008A6887">
              <w:t>O</w:t>
            </w:r>
            <w:r>
              <w:t>3</w:t>
            </w:r>
          </w:p>
        </w:tc>
        <w:tc>
          <w:tcPr>
            <w:tcW w:w="1321" w:type="dxa"/>
          </w:tcPr>
          <w:p w14:paraId="2F536BDA" w14:textId="77777777" w:rsidR="00B41597" w:rsidRPr="008A6887" w:rsidRDefault="00B41597" w:rsidP="00122082">
            <w:pPr>
              <w:pStyle w:val="TAC"/>
            </w:pPr>
            <w:r w:rsidRPr="008A6887">
              <w:t>Linux</w:t>
            </w:r>
          </w:p>
        </w:tc>
      </w:tr>
      <w:tr w:rsidR="00B41597" w:rsidRPr="008A6887" w14:paraId="19FCE9D9" w14:textId="77777777" w:rsidTr="00122082">
        <w:tc>
          <w:tcPr>
            <w:tcW w:w="2787" w:type="dxa"/>
            <w:shd w:val="clear" w:color="auto" w:fill="auto"/>
            <w:noWrap/>
          </w:tcPr>
          <w:p w14:paraId="4C1929E1" w14:textId="77777777" w:rsidR="00B41597" w:rsidRPr="008B6B3C" w:rsidRDefault="00B41597" w:rsidP="00122082">
            <w:pPr>
              <w:pStyle w:val="TAC"/>
              <w:jc w:val="left"/>
            </w:pPr>
            <w:r w:rsidRPr="00911216">
              <w:t>clang-6_armv</w:t>
            </w:r>
            <w:r>
              <w:t>8 _</w:t>
            </w:r>
            <w:r w:rsidRPr="00911216">
              <w:t>O2</w:t>
            </w:r>
          </w:p>
        </w:tc>
        <w:tc>
          <w:tcPr>
            <w:tcW w:w="1379" w:type="dxa"/>
          </w:tcPr>
          <w:p w14:paraId="7C68693D" w14:textId="77777777" w:rsidR="00B41597" w:rsidRDefault="00B41597" w:rsidP="00122082">
            <w:pPr>
              <w:pStyle w:val="TAC"/>
            </w:pPr>
            <w:r>
              <w:t>ARMv8</w:t>
            </w:r>
          </w:p>
        </w:tc>
        <w:tc>
          <w:tcPr>
            <w:tcW w:w="1384" w:type="dxa"/>
          </w:tcPr>
          <w:p w14:paraId="4C9A3475" w14:textId="77777777" w:rsidR="00B41597" w:rsidRDefault="00B41597" w:rsidP="00122082">
            <w:pPr>
              <w:pStyle w:val="TAC"/>
            </w:pPr>
            <w:r>
              <w:t>Clang v6</w:t>
            </w:r>
          </w:p>
        </w:tc>
        <w:tc>
          <w:tcPr>
            <w:tcW w:w="1598" w:type="dxa"/>
          </w:tcPr>
          <w:p w14:paraId="52DB4A8A" w14:textId="77777777" w:rsidR="00B41597" w:rsidRPr="008A6887" w:rsidRDefault="00B41597" w:rsidP="00122082">
            <w:pPr>
              <w:pStyle w:val="TAC"/>
            </w:pPr>
            <w:r>
              <w:t>O2 with FMA</w:t>
            </w:r>
          </w:p>
        </w:tc>
        <w:tc>
          <w:tcPr>
            <w:tcW w:w="1321" w:type="dxa"/>
          </w:tcPr>
          <w:p w14:paraId="41C76866" w14:textId="77777777" w:rsidR="00B41597" w:rsidRPr="008A6887" w:rsidRDefault="00B41597" w:rsidP="00122082">
            <w:pPr>
              <w:pStyle w:val="TAC"/>
            </w:pPr>
            <w:r>
              <w:t>Linux</w:t>
            </w:r>
          </w:p>
        </w:tc>
      </w:tr>
      <w:tr w:rsidR="00B41597" w:rsidRPr="008A6887" w14:paraId="7E368671" w14:textId="77777777" w:rsidTr="00122082">
        <w:tc>
          <w:tcPr>
            <w:tcW w:w="2787" w:type="dxa"/>
            <w:shd w:val="clear" w:color="auto" w:fill="auto"/>
            <w:noWrap/>
          </w:tcPr>
          <w:p w14:paraId="16A3E6AD" w14:textId="77777777" w:rsidR="00B41597" w:rsidRPr="008B6B3C" w:rsidRDefault="00B41597" w:rsidP="00122082">
            <w:pPr>
              <w:pStyle w:val="TAC"/>
              <w:jc w:val="left"/>
            </w:pPr>
            <w:r>
              <w:t>clang-6_armv8_O3</w:t>
            </w:r>
          </w:p>
        </w:tc>
        <w:tc>
          <w:tcPr>
            <w:tcW w:w="1379" w:type="dxa"/>
          </w:tcPr>
          <w:p w14:paraId="28D54135" w14:textId="77777777" w:rsidR="00B41597" w:rsidRDefault="00B41597" w:rsidP="00122082">
            <w:pPr>
              <w:pStyle w:val="TAC"/>
            </w:pPr>
            <w:r>
              <w:t>ARMv8</w:t>
            </w:r>
          </w:p>
        </w:tc>
        <w:tc>
          <w:tcPr>
            <w:tcW w:w="1384" w:type="dxa"/>
          </w:tcPr>
          <w:p w14:paraId="1833573D" w14:textId="77777777" w:rsidR="00B41597" w:rsidRDefault="00B41597" w:rsidP="00122082">
            <w:pPr>
              <w:pStyle w:val="TAC"/>
            </w:pPr>
            <w:r>
              <w:t>Clang v6</w:t>
            </w:r>
          </w:p>
        </w:tc>
        <w:tc>
          <w:tcPr>
            <w:tcW w:w="1598" w:type="dxa"/>
          </w:tcPr>
          <w:p w14:paraId="04A66F7E" w14:textId="77777777" w:rsidR="00B41597" w:rsidRPr="008A6887" w:rsidRDefault="00B41597" w:rsidP="00122082">
            <w:pPr>
              <w:pStyle w:val="TAC"/>
            </w:pPr>
            <w:r>
              <w:t>O3 with FMA</w:t>
            </w:r>
          </w:p>
        </w:tc>
        <w:tc>
          <w:tcPr>
            <w:tcW w:w="1321" w:type="dxa"/>
          </w:tcPr>
          <w:p w14:paraId="000FEE53" w14:textId="77777777" w:rsidR="00B41597" w:rsidRPr="008A6887" w:rsidRDefault="00B41597" w:rsidP="00122082">
            <w:pPr>
              <w:pStyle w:val="TAC"/>
            </w:pPr>
            <w:r>
              <w:t>Linux</w:t>
            </w:r>
          </w:p>
        </w:tc>
      </w:tr>
      <w:tr w:rsidR="00B41597" w:rsidRPr="008A6887" w14:paraId="277A7D53" w14:textId="77777777" w:rsidTr="00122082">
        <w:tc>
          <w:tcPr>
            <w:tcW w:w="2787" w:type="dxa"/>
            <w:shd w:val="clear" w:color="auto" w:fill="auto"/>
            <w:noWrap/>
          </w:tcPr>
          <w:p w14:paraId="0CD0A846" w14:textId="77777777" w:rsidR="00B41597" w:rsidRPr="00911216" w:rsidRDefault="00B41597" w:rsidP="00122082">
            <w:pPr>
              <w:pStyle w:val="TAC"/>
              <w:jc w:val="left"/>
            </w:pPr>
            <w:r w:rsidRPr="00911216">
              <w:t>clang-6.0_x86_64_O2</w:t>
            </w:r>
          </w:p>
        </w:tc>
        <w:tc>
          <w:tcPr>
            <w:tcW w:w="1379" w:type="dxa"/>
          </w:tcPr>
          <w:p w14:paraId="3BD43310" w14:textId="77777777" w:rsidR="00B41597" w:rsidRDefault="00B41597" w:rsidP="00122082">
            <w:pPr>
              <w:pStyle w:val="TAC"/>
            </w:pPr>
            <w:r>
              <w:t>x86_64</w:t>
            </w:r>
          </w:p>
        </w:tc>
        <w:tc>
          <w:tcPr>
            <w:tcW w:w="1384" w:type="dxa"/>
          </w:tcPr>
          <w:p w14:paraId="56B7B80A" w14:textId="77777777" w:rsidR="00B41597" w:rsidRDefault="00B41597" w:rsidP="00122082">
            <w:pPr>
              <w:pStyle w:val="TAC"/>
            </w:pPr>
            <w:r>
              <w:t>Clang v6</w:t>
            </w:r>
          </w:p>
        </w:tc>
        <w:tc>
          <w:tcPr>
            <w:tcW w:w="1598" w:type="dxa"/>
          </w:tcPr>
          <w:p w14:paraId="611C3F8F" w14:textId="77777777" w:rsidR="00B41597" w:rsidRDefault="00B41597" w:rsidP="00122082">
            <w:pPr>
              <w:pStyle w:val="TAC"/>
            </w:pPr>
            <w:r>
              <w:t>O2</w:t>
            </w:r>
          </w:p>
        </w:tc>
        <w:tc>
          <w:tcPr>
            <w:tcW w:w="1321" w:type="dxa"/>
          </w:tcPr>
          <w:p w14:paraId="13BF2852" w14:textId="77777777" w:rsidR="00B41597" w:rsidRDefault="00B41597" w:rsidP="00122082">
            <w:pPr>
              <w:pStyle w:val="TAC"/>
            </w:pPr>
            <w:r>
              <w:t>Linux</w:t>
            </w:r>
          </w:p>
        </w:tc>
      </w:tr>
      <w:tr w:rsidR="00B41597" w:rsidRPr="008A6887" w14:paraId="08D09B63" w14:textId="77777777" w:rsidTr="00122082">
        <w:tc>
          <w:tcPr>
            <w:tcW w:w="2787" w:type="dxa"/>
            <w:shd w:val="clear" w:color="auto" w:fill="auto"/>
            <w:noWrap/>
          </w:tcPr>
          <w:p w14:paraId="2126A116" w14:textId="77777777" w:rsidR="00B41597" w:rsidRPr="00911216" w:rsidRDefault="00B41597" w:rsidP="00122082">
            <w:pPr>
              <w:pStyle w:val="TAC"/>
              <w:jc w:val="left"/>
            </w:pPr>
            <w:r w:rsidRPr="00911216">
              <w:t>gcc-7_i686_-O0</w:t>
            </w:r>
          </w:p>
        </w:tc>
        <w:tc>
          <w:tcPr>
            <w:tcW w:w="1379" w:type="dxa"/>
          </w:tcPr>
          <w:p w14:paraId="61FE8ADA" w14:textId="77777777" w:rsidR="00B41597" w:rsidRDefault="00B41597" w:rsidP="00122082">
            <w:pPr>
              <w:pStyle w:val="TAC"/>
            </w:pPr>
            <w:r>
              <w:t>i686</w:t>
            </w:r>
          </w:p>
        </w:tc>
        <w:tc>
          <w:tcPr>
            <w:tcW w:w="1384" w:type="dxa"/>
          </w:tcPr>
          <w:p w14:paraId="7D21C06E" w14:textId="77777777" w:rsidR="00B41597" w:rsidRDefault="00B41597" w:rsidP="00122082">
            <w:pPr>
              <w:pStyle w:val="TAC"/>
            </w:pPr>
            <w:r>
              <w:t>GCC v7</w:t>
            </w:r>
          </w:p>
        </w:tc>
        <w:tc>
          <w:tcPr>
            <w:tcW w:w="1598" w:type="dxa"/>
          </w:tcPr>
          <w:p w14:paraId="12E04A1A" w14:textId="77777777" w:rsidR="00B41597" w:rsidRDefault="00B41597" w:rsidP="00122082">
            <w:pPr>
              <w:pStyle w:val="TAC"/>
            </w:pPr>
            <w:r>
              <w:t>O0</w:t>
            </w:r>
          </w:p>
        </w:tc>
        <w:tc>
          <w:tcPr>
            <w:tcW w:w="1321" w:type="dxa"/>
          </w:tcPr>
          <w:p w14:paraId="418790F3" w14:textId="77777777" w:rsidR="00B41597" w:rsidRDefault="00B41597" w:rsidP="00122082">
            <w:pPr>
              <w:pStyle w:val="TAC"/>
            </w:pPr>
            <w:r>
              <w:t>Linux</w:t>
            </w:r>
          </w:p>
        </w:tc>
      </w:tr>
      <w:tr w:rsidR="00B41597" w:rsidRPr="008A6887" w14:paraId="7EFCAE27" w14:textId="77777777" w:rsidTr="00122082">
        <w:tc>
          <w:tcPr>
            <w:tcW w:w="2787" w:type="dxa"/>
            <w:shd w:val="clear" w:color="auto" w:fill="auto"/>
            <w:noWrap/>
          </w:tcPr>
          <w:p w14:paraId="45E5E807" w14:textId="77777777" w:rsidR="00B41597" w:rsidRPr="00911216" w:rsidRDefault="00B41597" w:rsidP="00122082">
            <w:pPr>
              <w:pStyle w:val="TAC"/>
              <w:jc w:val="left"/>
            </w:pPr>
            <w:r w:rsidRPr="00911216">
              <w:t>gcc-7_i686_-O1</w:t>
            </w:r>
          </w:p>
        </w:tc>
        <w:tc>
          <w:tcPr>
            <w:tcW w:w="1379" w:type="dxa"/>
          </w:tcPr>
          <w:p w14:paraId="20031DD3" w14:textId="77777777" w:rsidR="00B41597" w:rsidRDefault="00B41597" w:rsidP="00122082">
            <w:pPr>
              <w:pStyle w:val="TAC"/>
            </w:pPr>
            <w:r>
              <w:t>i686</w:t>
            </w:r>
          </w:p>
        </w:tc>
        <w:tc>
          <w:tcPr>
            <w:tcW w:w="1384" w:type="dxa"/>
          </w:tcPr>
          <w:p w14:paraId="329BF3DB" w14:textId="77777777" w:rsidR="00B41597" w:rsidRDefault="00B41597" w:rsidP="00122082">
            <w:pPr>
              <w:pStyle w:val="TAC"/>
            </w:pPr>
            <w:r>
              <w:t>GCC v7</w:t>
            </w:r>
          </w:p>
        </w:tc>
        <w:tc>
          <w:tcPr>
            <w:tcW w:w="1598" w:type="dxa"/>
          </w:tcPr>
          <w:p w14:paraId="23E6E7FC" w14:textId="77777777" w:rsidR="00B41597" w:rsidRDefault="00B41597" w:rsidP="00122082">
            <w:pPr>
              <w:pStyle w:val="TAC"/>
            </w:pPr>
            <w:r>
              <w:t>O1</w:t>
            </w:r>
          </w:p>
        </w:tc>
        <w:tc>
          <w:tcPr>
            <w:tcW w:w="1321" w:type="dxa"/>
          </w:tcPr>
          <w:p w14:paraId="6C5E76B3" w14:textId="77777777" w:rsidR="00B41597" w:rsidRDefault="00B41597" w:rsidP="00122082">
            <w:pPr>
              <w:pStyle w:val="TAC"/>
            </w:pPr>
            <w:r>
              <w:t>Linux</w:t>
            </w:r>
          </w:p>
        </w:tc>
      </w:tr>
      <w:tr w:rsidR="00B41597" w:rsidRPr="008A6887" w14:paraId="5B41DDDB" w14:textId="77777777" w:rsidTr="00122082">
        <w:tc>
          <w:tcPr>
            <w:tcW w:w="2787" w:type="dxa"/>
            <w:shd w:val="clear" w:color="auto" w:fill="auto"/>
            <w:noWrap/>
          </w:tcPr>
          <w:p w14:paraId="3EB21B8F" w14:textId="77777777" w:rsidR="00B41597" w:rsidRPr="00911216" w:rsidRDefault="00B41597" w:rsidP="00122082">
            <w:pPr>
              <w:pStyle w:val="TAC"/>
              <w:jc w:val="left"/>
            </w:pPr>
            <w:r w:rsidRPr="00911216">
              <w:t>gcc-7_i686_-O2</w:t>
            </w:r>
          </w:p>
        </w:tc>
        <w:tc>
          <w:tcPr>
            <w:tcW w:w="1379" w:type="dxa"/>
          </w:tcPr>
          <w:p w14:paraId="51D80D7F" w14:textId="77777777" w:rsidR="00B41597" w:rsidRDefault="00B41597" w:rsidP="00122082">
            <w:pPr>
              <w:pStyle w:val="TAC"/>
            </w:pPr>
            <w:r>
              <w:t>i686</w:t>
            </w:r>
          </w:p>
        </w:tc>
        <w:tc>
          <w:tcPr>
            <w:tcW w:w="1384" w:type="dxa"/>
          </w:tcPr>
          <w:p w14:paraId="688AA517" w14:textId="77777777" w:rsidR="00B41597" w:rsidRDefault="00B41597" w:rsidP="00122082">
            <w:pPr>
              <w:pStyle w:val="TAC"/>
            </w:pPr>
            <w:r>
              <w:t>GCC v7</w:t>
            </w:r>
          </w:p>
        </w:tc>
        <w:tc>
          <w:tcPr>
            <w:tcW w:w="1598" w:type="dxa"/>
          </w:tcPr>
          <w:p w14:paraId="29EC4909" w14:textId="77777777" w:rsidR="00B41597" w:rsidRDefault="00B41597" w:rsidP="00122082">
            <w:pPr>
              <w:pStyle w:val="TAC"/>
            </w:pPr>
            <w:r>
              <w:t>O2</w:t>
            </w:r>
          </w:p>
        </w:tc>
        <w:tc>
          <w:tcPr>
            <w:tcW w:w="1321" w:type="dxa"/>
          </w:tcPr>
          <w:p w14:paraId="68BAA466" w14:textId="77777777" w:rsidR="00B41597" w:rsidRDefault="00B41597" w:rsidP="00122082">
            <w:pPr>
              <w:pStyle w:val="TAC"/>
            </w:pPr>
            <w:r>
              <w:t>Linux</w:t>
            </w:r>
          </w:p>
        </w:tc>
      </w:tr>
      <w:tr w:rsidR="00B41597" w:rsidRPr="008A6887" w14:paraId="7CF744EC" w14:textId="77777777" w:rsidTr="00122082">
        <w:tc>
          <w:tcPr>
            <w:tcW w:w="2787" w:type="dxa"/>
            <w:shd w:val="clear" w:color="auto" w:fill="auto"/>
            <w:noWrap/>
          </w:tcPr>
          <w:p w14:paraId="08E8FD9E" w14:textId="77777777" w:rsidR="00B41597" w:rsidRPr="00911216" w:rsidRDefault="00B41597" w:rsidP="00122082">
            <w:pPr>
              <w:pStyle w:val="TAC"/>
              <w:jc w:val="left"/>
            </w:pPr>
            <w:r w:rsidRPr="00911216">
              <w:t>gcc-7_i686_-O3</w:t>
            </w:r>
          </w:p>
        </w:tc>
        <w:tc>
          <w:tcPr>
            <w:tcW w:w="1379" w:type="dxa"/>
          </w:tcPr>
          <w:p w14:paraId="6D564ED1" w14:textId="77777777" w:rsidR="00B41597" w:rsidRDefault="00B41597" w:rsidP="00122082">
            <w:pPr>
              <w:pStyle w:val="TAC"/>
            </w:pPr>
            <w:r>
              <w:t>i686</w:t>
            </w:r>
          </w:p>
        </w:tc>
        <w:tc>
          <w:tcPr>
            <w:tcW w:w="1384" w:type="dxa"/>
          </w:tcPr>
          <w:p w14:paraId="231A9F83" w14:textId="77777777" w:rsidR="00B41597" w:rsidRDefault="00B41597" w:rsidP="00122082">
            <w:pPr>
              <w:pStyle w:val="TAC"/>
            </w:pPr>
            <w:r>
              <w:t>GCC v7</w:t>
            </w:r>
          </w:p>
        </w:tc>
        <w:tc>
          <w:tcPr>
            <w:tcW w:w="1598" w:type="dxa"/>
          </w:tcPr>
          <w:p w14:paraId="4F663A88" w14:textId="77777777" w:rsidR="00B41597" w:rsidRDefault="00B41597" w:rsidP="00122082">
            <w:pPr>
              <w:pStyle w:val="TAC"/>
            </w:pPr>
            <w:r>
              <w:t>O3</w:t>
            </w:r>
          </w:p>
        </w:tc>
        <w:tc>
          <w:tcPr>
            <w:tcW w:w="1321" w:type="dxa"/>
          </w:tcPr>
          <w:p w14:paraId="1FE05A5C" w14:textId="77777777" w:rsidR="00B41597" w:rsidRDefault="00B41597" w:rsidP="00122082">
            <w:pPr>
              <w:pStyle w:val="TAC"/>
            </w:pPr>
            <w:r>
              <w:t>Linux</w:t>
            </w:r>
          </w:p>
        </w:tc>
      </w:tr>
      <w:tr w:rsidR="00B41597" w:rsidRPr="008A6887" w14:paraId="35642A1E" w14:textId="77777777" w:rsidTr="00122082">
        <w:tc>
          <w:tcPr>
            <w:tcW w:w="2787" w:type="dxa"/>
            <w:shd w:val="clear" w:color="auto" w:fill="auto"/>
            <w:noWrap/>
          </w:tcPr>
          <w:p w14:paraId="351C1935" w14:textId="77777777" w:rsidR="00B41597" w:rsidRPr="00911216" w:rsidRDefault="00B41597" w:rsidP="00122082">
            <w:pPr>
              <w:pStyle w:val="TAC"/>
              <w:jc w:val="left"/>
            </w:pPr>
            <w:r>
              <w:t>icc-19_x86_64_avx2</w:t>
            </w:r>
          </w:p>
        </w:tc>
        <w:tc>
          <w:tcPr>
            <w:tcW w:w="1379" w:type="dxa"/>
          </w:tcPr>
          <w:p w14:paraId="11FFC951" w14:textId="77777777" w:rsidR="00B41597" w:rsidRDefault="00B41597" w:rsidP="00122082">
            <w:pPr>
              <w:pStyle w:val="TAC"/>
            </w:pPr>
            <w:r>
              <w:t>x86_64</w:t>
            </w:r>
          </w:p>
        </w:tc>
        <w:tc>
          <w:tcPr>
            <w:tcW w:w="1384" w:type="dxa"/>
          </w:tcPr>
          <w:p w14:paraId="1CDAF1B5" w14:textId="77777777" w:rsidR="00B41597" w:rsidRDefault="00B41597" w:rsidP="00122082">
            <w:pPr>
              <w:pStyle w:val="TAC"/>
            </w:pPr>
            <w:r>
              <w:t>ICC v19</w:t>
            </w:r>
          </w:p>
        </w:tc>
        <w:tc>
          <w:tcPr>
            <w:tcW w:w="1598" w:type="dxa"/>
          </w:tcPr>
          <w:p w14:paraId="167778F5" w14:textId="77777777" w:rsidR="00B41597" w:rsidRDefault="00B41597" w:rsidP="00122082">
            <w:pPr>
              <w:pStyle w:val="TAC"/>
            </w:pPr>
            <w:r>
              <w:t>O3 with FMA</w:t>
            </w:r>
          </w:p>
        </w:tc>
        <w:tc>
          <w:tcPr>
            <w:tcW w:w="1321" w:type="dxa"/>
          </w:tcPr>
          <w:p w14:paraId="00681E6F" w14:textId="77777777" w:rsidR="00B41597" w:rsidRDefault="00B41597" w:rsidP="00122082">
            <w:pPr>
              <w:pStyle w:val="TAC"/>
            </w:pPr>
            <w:r>
              <w:t>Linux</w:t>
            </w:r>
          </w:p>
        </w:tc>
      </w:tr>
    </w:tbl>
    <w:p w14:paraId="5EB097AA" w14:textId="77777777" w:rsidR="007D3C36" w:rsidRPr="00905995" w:rsidRDefault="007D3C36" w:rsidP="00BB788F"/>
    <w:p w14:paraId="37B74A05" w14:textId="77777777" w:rsidR="00AA3B49" w:rsidRPr="00567C27" w:rsidRDefault="00080512" w:rsidP="00007E2C">
      <w:pPr>
        <w:pStyle w:val="Heading8"/>
        <w:rPr>
          <w:lang w:eastAsia="ja-JP"/>
        </w:rPr>
      </w:pPr>
      <w:r w:rsidRPr="00567C27">
        <w:rPr>
          <w:rFonts w:ascii="Times New Roman" w:hAnsi="Times New Roman"/>
          <w:sz w:val="20"/>
        </w:rPr>
        <w:br w:type="page"/>
      </w:r>
      <w:bookmarkStart w:id="86" w:name="_Toc27677349"/>
      <w:bookmarkStart w:id="87" w:name="_Toc36235781"/>
      <w:r w:rsidRPr="00567C27">
        <w:lastRenderedPageBreak/>
        <w:t xml:space="preserve">Annex </w:t>
      </w:r>
      <w:r w:rsidR="007D3C36">
        <w:rPr>
          <w:lang w:eastAsia="ja-JP"/>
        </w:rPr>
        <w:t>B</w:t>
      </w:r>
      <w:r w:rsidRPr="00567C27">
        <w:t xml:space="preserve"> (informative):</w:t>
      </w:r>
      <w:r w:rsidRPr="00567C27">
        <w:br/>
        <w:t>Change history</w:t>
      </w:r>
      <w:bookmarkEnd w:id="86"/>
      <w:bookmarkEnd w:id="87"/>
    </w:p>
    <w:bookmarkEnd w:id="45"/>
    <w:p w14:paraId="0D9F85ED" w14:textId="77777777"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14:paraId="545E56CD" w14:textId="77777777" w:rsidTr="00A410CD">
        <w:trPr>
          <w:cantSplit/>
        </w:trPr>
        <w:tc>
          <w:tcPr>
            <w:tcW w:w="9639" w:type="dxa"/>
            <w:gridSpan w:val="8"/>
            <w:tcBorders>
              <w:bottom w:val="nil"/>
            </w:tcBorders>
            <w:shd w:val="solid" w:color="FFFFFF" w:fill="auto"/>
          </w:tcPr>
          <w:p w14:paraId="3BE17BFC" w14:textId="77777777" w:rsidR="0053023A" w:rsidRPr="00235394" w:rsidRDefault="0053023A" w:rsidP="00A410CD">
            <w:pPr>
              <w:pStyle w:val="TAL"/>
              <w:jc w:val="center"/>
              <w:rPr>
                <w:b/>
                <w:sz w:val="16"/>
              </w:rPr>
            </w:pPr>
            <w:r w:rsidRPr="00235394">
              <w:rPr>
                <w:b/>
              </w:rPr>
              <w:t>Change history</w:t>
            </w:r>
          </w:p>
        </w:tc>
      </w:tr>
      <w:tr w:rsidR="0053023A" w:rsidRPr="00235394" w14:paraId="3BC3B201" w14:textId="77777777" w:rsidTr="00A410CD">
        <w:tc>
          <w:tcPr>
            <w:tcW w:w="800" w:type="dxa"/>
            <w:shd w:val="pct10" w:color="auto" w:fill="FFFFFF"/>
          </w:tcPr>
          <w:p w14:paraId="4234D1A9" w14:textId="77777777" w:rsidR="0053023A" w:rsidRPr="00235394" w:rsidRDefault="0053023A" w:rsidP="00A410CD">
            <w:pPr>
              <w:pStyle w:val="TAL"/>
              <w:rPr>
                <w:b/>
                <w:sz w:val="16"/>
              </w:rPr>
            </w:pPr>
            <w:r w:rsidRPr="00235394">
              <w:rPr>
                <w:b/>
                <w:sz w:val="16"/>
              </w:rPr>
              <w:t>Date</w:t>
            </w:r>
          </w:p>
        </w:tc>
        <w:tc>
          <w:tcPr>
            <w:tcW w:w="800" w:type="dxa"/>
            <w:shd w:val="pct10" w:color="auto" w:fill="FFFFFF"/>
          </w:tcPr>
          <w:p w14:paraId="7F5C1C67" w14:textId="77777777" w:rsidR="0053023A" w:rsidRPr="00235394" w:rsidRDefault="0053023A" w:rsidP="00A410CD">
            <w:pPr>
              <w:pStyle w:val="TAL"/>
              <w:rPr>
                <w:b/>
                <w:sz w:val="16"/>
              </w:rPr>
            </w:pPr>
            <w:r>
              <w:rPr>
                <w:b/>
                <w:sz w:val="16"/>
              </w:rPr>
              <w:t>Meeting</w:t>
            </w:r>
          </w:p>
        </w:tc>
        <w:tc>
          <w:tcPr>
            <w:tcW w:w="1094" w:type="dxa"/>
            <w:shd w:val="pct10" w:color="auto" w:fill="FFFFFF"/>
          </w:tcPr>
          <w:p w14:paraId="0BBA9DB9" w14:textId="77777777" w:rsidR="0053023A" w:rsidRPr="00235394" w:rsidRDefault="0053023A" w:rsidP="00A410CD">
            <w:pPr>
              <w:pStyle w:val="TAL"/>
              <w:rPr>
                <w:b/>
                <w:sz w:val="16"/>
              </w:rPr>
            </w:pPr>
            <w:r w:rsidRPr="00235394">
              <w:rPr>
                <w:b/>
                <w:sz w:val="16"/>
              </w:rPr>
              <w:t>TDoc</w:t>
            </w:r>
          </w:p>
        </w:tc>
        <w:tc>
          <w:tcPr>
            <w:tcW w:w="425" w:type="dxa"/>
            <w:shd w:val="pct10" w:color="auto" w:fill="FFFFFF"/>
          </w:tcPr>
          <w:p w14:paraId="114170E4" w14:textId="77777777" w:rsidR="0053023A" w:rsidRPr="00235394" w:rsidRDefault="0053023A" w:rsidP="00A410CD">
            <w:pPr>
              <w:pStyle w:val="TAL"/>
              <w:rPr>
                <w:b/>
                <w:sz w:val="16"/>
              </w:rPr>
            </w:pPr>
            <w:r w:rsidRPr="00235394">
              <w:rPr>
                <w:b/>
                <w:sz w:val="16"/>
              </w:rPr>
              <w:t>CR</w:t>
            </w:r>
          </w:p>
        </w:tc>
        <w:tc>
          <w:tcPr>
            <w:tcW w:w="425" w:type="dxa"/>
            <w:shd w:val="pct10" w:color="auto" w:fill="FFFFFF"/>
          </w:tcPr>
          <w:p w14:paraId="16949487" w14:textId="77777777" w:rsidR="0053023A" w:rsidRPr="00235394" w:rsidRDefault="0053023A" w:rsidP="00A410CD">
            <w:pPr>
              <w:pStyle w:val="TAL"/>
              <w:rPr>
                <w:b/>
                <w:sz w:val="16"/>
              </w:rPr>
            </w:pPr>
            <w:r w:rsidRPr="00235394">
              <w:rPr>
                <w:b/>
                <w:sz w:val="16"/>
              </w:rPr>
              <w:t>Rev</w:t>
            </w:r>
          </w:p>
        </w:tc>
        <w:tc>
          <w:tcPr>
            <w:tcW w:w="425" w:type="dxa"/>
            <w:shd w:val="pct10" w:color="auto" w:fill="FFFFFF"/>
          </w:tcPr>
          <w:p w14:paraId="5D12AD46" w14:textId="77777777" w:rsidR="0053023A" w:rsidRPr="00235394" w:rsidRDefault="0053023A" w:rsidP="00A410CD">
            <w:pPr>
              <w:pStyle w:val="TAL"/>
              <w:rPr>
                <w:b/>
                <w:sz w:val="16"/>
              </w:rPr>
            </w:pPr>
            <w:r>
              <w:rPr>
                <w:b/>
                <w:sz w:val="16"/>
              </w:rPr>
              <w:t>Cat</w:t>
            </w:r>
          </w:p>
        </w:tc>
        <w:tc>
          <w:tcPr>
            <w:tcW w:w="4962" w:type="dxa"/>
            <w:shd w:val="pct10" w:color="auto" w:fill="FFFFFF"/>
          </w:tcPr>
          <w:p w14:paraId="308E330B" w14:textId="77777777" w:rsidR="0053023A" w:rsidRPr="00235394" w:rsidRDefault="0053023A" w:rsidP="00A410CD">
            <w:pPr>
              <w:pStyle w:val="TAL"/>
              <w:rPr>
                <w:b/>
                <w:sz w:val="16"/>
              </w:rPr>
            </w:pPr>
            <w:r w:rsidRPr="00235394">
              <w:rPr>
                <w:b/>
                <w:sz w:val="16"/>
              </w:rPr>
              <w:t>Subject/Comment</w:t>
            </w:r>
          </w:p>
        </w:tc>
        <w:tc>
          <w:tcPr>
            <w:tcW w:w="708" w:type="dxa"/>
            <w:shd w:val="pct10" w:color="auto" w:fill="FFFFFF"/>
          </w:tcPr>
          <w:p w14:paraId="5A48F3F4" w14:textId="77777777"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14:paraId="28989D1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D90AC73"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49AB0"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FC6D" w14:textId="77777777"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94B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6C39"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8E57"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06BF6" w14:textId="77777777"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A735D" w14:textId="77777777" w:rsidR="0053023A" w:rsidRPr="0053023A" w:rsidRDefault="0053023A" w:rsidP="0053023A">
            <w:pPr>
              <w:pStyle w:val="TAC"/>
              <w:rPr>
                <w:sz w:val="16"/>
                <w:szCs w:val="16"/>
              </w:rPr>
            </w:pPr>
            <w:r w:rsidRPr="0053023A">
              <w:rPr>
                <w:sz w:val="16"/>
                <w:szCs w:val="16"/>
              </w:rPr>
              <w:t>1.0.0</w:t>
            </w:r>
          </w:p>
        </w:tc>
      </w:tr>
      <w:tr w:rsidR="0053023A" w:rsidRPr="009000A8" w14:paraId="7884C5F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1CE4655" w14:textId="77777777"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E459" w14:textId="77777777"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1063"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E7F94"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133E5"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0BDF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3BA04" w14:textId="77777777"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401C6" w14:textId="77777777" w:rsidR="0053023A" w:rsidRPr="0053023A" w:rsidRDefault="0053023A" w:rsidP="0053023A">
            <w:pPr>
              <w:pStyle w:val="TAC"/>
              <w:rPr>
                <w:sz w:val="16"/>
                <w:szCs w:val="16"/>
              </w:rPr>
            </w:pPr>
            <w:r w:rsidRPr="0053023A">
              <w:rPr>
                <w:sz w:val="16"/>
                <w:szCs w:val="16"/>
              </w:rPr>
              <w:t>12.0.0</w:t>
            </w:r>
          </w:p>
        </w:tc>
      </w:tr>
      <w:tr w:rsidR="0053023A" w:rsidRPr="009000A8" w14:paraId="6949AA27"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18ACA2E7"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234B0"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C0354"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87A9F" w14:textId="77777777"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D5B8"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B0E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B5E9" w14:textId="77777777"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16842" w14:textId="77777777" w:rsidR="0053023A" w:rsidRPr="0053023A" w:rsidRDefault="0053023A" w:rsidP="0053023A">
            <w:pPr>
              <w:pStyle w:val="TAC"/>
              <w:rPr>
                <w:sz w:val="16"/>
                <w:szCs w:val="16"/>
              </w:rPr>
            </w:pPr>
            <w:r w:rsidRPr="0053023A">
              <w:rPr>
                <w:sz w:val="16"/>
                <w:szCs w:val="16"/>
              </w:rPr>
              <w:t>12.1.0</w:t>
            </w:r>
          </w:p>
        </w:tc>
      </w:tr>
      <w:tr w:rsidR="0053023A" w:rsidRPr="009000A8" w14:paraId="56F0363E"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A1195E0" w14:textId="77777777"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87F2" w14:textId="77777777"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1307" w14:textId="77777777"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9AB49" w14:textId="77777777"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151F"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F4A4"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92220" w14:textId="77777777"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F0ADB" w14:textId="77777777" w:rsidR="0053023A" w:rsidRPr="0053023A" w:rsidRDefault="0053023A" w:rsidP="0053023A">
            <w:pPr>
              <w:pStyle w:val="TAC"/>
              <w:rPr>
                <w:sz w:val="16"/>
                <w:szCs w:val="16"/>
              </w:rPr>
            </w:pPr>
            <w:r w:rsidRPr="0053023A">
              <w:rPr>
                <w:sz w:val="16"/>
                <w:szCs w:val="16"/>
              </w:rPr>
              <w:t>12.1.0</w:t>
            </w:r>
          </w:p>
        </w:tc>
      </w:tr>
      <w:tr w:rsidR="0053023A" w:rsidRPr="00DC2E73" w14:paraId="1CFCE095"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585DDBB0" w14:textId="77777777"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FBF" w14:textId="77777777"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9FF0" w14:textId="77777777"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93F4" w14:textId="77777777"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FC257"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877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478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E220B" w14:textId="77777777" w:rsidR="0053023A" w:rsidRPr="0053023A" w:rsidRDefault="0053023A" w:rsidP="0053023A">
            <w:pPr>
              <w:pStyle w:val="TAC"/>
              <w:rPr>
                <w:sz w:val="16"/>
                <w:szCs w:val="16"/>
              </w:rPr>
            </w:pPr>
            <w:r w:rsidRPr="0053023A">
              <w:rPr>
                <w:sz w:val="16"/>
                <w:szCs w:val="16"/>
              </w:rPr>
              <w:t>12.2.0</w:t>
            </w:r>
          </w:p>
        </w:tc>
      </w:tr>
      <w:tr w:rsidR="0053023A" w:rsidRPr="00DC2E73" w14:paraId="74E964B2"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2C406CC7" w14:textId="77777777"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CE0F" w14:textId="77777777"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2DF08" w14:textId="77777777"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2F79F" w14:textId="77777777"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24DB4"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BBC0B"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9E10A"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B1DF7" w14:textId="77777777" w:rsidR="0053023A" w:rsidRPr="0053023A" w:rsidRDefault="0053023A" w:rsidP="0053023A">
            <w:pPr>
              <w:pStyle w:val="TAC"/>
              <w:rPr>
                <w:sz w:val="16"/>
                <w:szCs w:val="16"/>
              </w:rPr>
            </w:pPr>
            <w:r w:rsidRPr="0053023A">
              <w:rPr>
                <w:sz w:val="16"/>
                <w:szCs w:val="16"/>
              </w:rPr>
              <w:t>12.3.0</w:t>
            </w:r>
          </w:p>
        </w:tc>
      </w:tr>
      <w:tr w:rsidR="0053023A" w:rsidRPr="00DC2E73" w14:paraId="7B5ACF00"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8C8E3F2" w14:textId="77777777"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D8852" w14:textId="77777777"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35742" w14:textId="77777777"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2B90" w14:textId="77777777"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EE9B6" w14:textId="77777777"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8C002"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B0537"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53023A" w:rsidRPr="0053023A" w:rsidRDefault="0053023A" w:rsidP="0053023A">
            <w:pPr>
              <w:pStyle w:val="TAC"/>
              <w:rPr>
                <w:sz w:val="16"/>
                <w:szCs w:val="16"/>
              </w:rPr>
            </w:pPr>
            <w:r w:rsidRPr="0053023A">
              <w:rPr>
                <w:sz w:val="16"/>
                <w:szCs w:val="16"/>
              </w:rPr>
              <w:t>12.4.0</w:t>
            </w:r>
          </w:p>
        </w:tc>
      </w:tr>
      <w:tr w:rsidR="0053023A" w:rsidRPr="00DC2E73" w14:paraId="42B731E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65C4275D"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6F812"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7A9D9" w14:textId="77777777"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BC579" w14:textId="77777777"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36C0D"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4D"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1F2E6"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2D9" w14:textId="77777777" w:rsidR="0053023A" w:rsidRPr="0053023A" w:rsidRDefault="0053023A" w:rsidP="0053023A">
            <w:pPr>
              <w:pStyle w:val="TAC"/>
              <w:rPr>
                <w:sz w:val="16"/>
                <w:szCs w:val="16"/>
              </w:rPr>
            </w:pPr>
            <w:r w:rsidRPr="0053023A">
              <w:rPr>
                <w:sz w:val="16"/>
                <w:szCs w:val="16"/>
              </w:rPr>
              <w:t>12.5.0</w:t>
            </w:r>
          </w:p>
        </w:tc>
      </w:tr>
      <w:tr w:rsidR="0053023A" w:rsidRPr="00DC2E73" w14:paraId="48B28F2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901B041" w14:textId="77777777"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5879" w14:textId="77777777"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5EFE6" w14:textId="77777777"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13183" w14:textId="77777777"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11BB"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6140A"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BAD0E" w14:textId="77777777"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AE1BB" w14:textId="77777777" w:rsidR="0053023A" w:rsidRPr="0053023A" w:rsidRDefault="0053023A" w:rsidP="0053023A">
            <w:pPr>
              <w:pStyle w:val="TAC"/>
              <w:rPr>
                <w:sz w:val="16"/>
                <w:szCs w:val="16"/>
              </w:rPr>
            </w:pPr>
            <w:r w:rsidRPr="0053023A">
              <w:rPr>
                <w:sz w:val="16"/>
                <w:szCs w:val="16"/>
              </w:rPr>
              <w:t>13.0.0</w:t>
            </w:r>
          </w:p>
        </w:tc>
      </w:tr>
      <w:tr w:rsidR="0053023A" w:rsidRPr="00DC2E73" w14:paraId="29C9EA34"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52A0125" w14:textId="77777777"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A8A3C" w14:textId="77777777"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5F690" w14:textId="77777777"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0D931" w14:textId="77777777"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EF6A"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B58" w14:textId="77777777"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99D8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5DF3" w14:textId="77777777" w:rsidR="0053023A" w:rsidRPr="0053023A" w:rsidRDefault="0053023A" w:rsidP="0053023A">
            <w:pPr>
              <w:pStyle w:val="TAC"/>
              <w:rPr>
                <w:sz w:val="16"/>
                <w:szCs w:val="16"/>
              </w:rPr>
            </w:pPr>
            <w:r w:rsidRPr="0053023A">
              <w:rPr>
                <w:sz w:val="16"/>
                <w:szCs w:val="16"/>
              </w:rPr>
              <w:t>13.1.0</w:t>
            </w:r>
          </w:p>
        </w:tc>
      </w:tr>
      <w:tr w:rsidR="0053023A" w:rsidRPr="00DC2E73" w14:paraId="73AB3CBD"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422A85D6" w14:textId="77777777"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3E60" w14:textId="77777777"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EEB3" w14:textId="77777777"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0C62" w14:textId="77777777"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171F" w14:textId="77777777"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3BC20" w14:textId="77777777"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51CD9" w14:textId="77777777"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0892B" w14:textId="77777777" w:rsidR="0053023A" w:rsidRPr="0053023A" w:rsidRDefault="0053023A" w:rsidP="0053023A">
            <w:pPr>
              <w:pStyle w:val="TAC"/>
              <w:rPr>
                <w:sz w:val="16"/>
                <w:szCs w:val="16"/>
              </w:rPr>
            </w:pPr>
            <w:r w:rsidRPr="0053023A">
              <w:rPr>
                <w:sz w:val="16"/>
                <w:szCs w:val="16"/>
              </w:rPr>
              <w:t>13.2.0</w:t>
            </w:r>
          </w:p>
        </w:tc>
      </w:tr>
      <w:tr w:rsidR="00D277D6" w:rsidRPr="00DC2E73" w14:paraId="407A5DAC"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0B462443" w14:textId="77777777"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9CCB9" w14:textId="77777777"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F9964" w14:textId="77777777"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7667" w14:textId="77777777"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74EE4" w14:textId="77777777"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7C3C" w14:textId="77777777"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CE9EE" w14:textId="77777777"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72B06" w14:textId="77777777"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14:paraId="42CC51A3" w14:textId="77777777"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14:paraId="316856D1" w14:textId="77777777"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766C5" w14:textId="77777777"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E5B0D" w14:textId="77777777"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7C023" w14:textId="77777777"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E452" w14:textId="77777777"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DCF5" w14:textId="77777777"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25B33" w14:textId="77777777"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9636" w14:textId="77777777"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14:paraId="3364A0A6" w14:textId="77777777" w:rsidR="0053023A" w:rsidRDefault="0053023A"/>
    <w:p w14:paraId="3673D041" w14:textId="77777777"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14:paraId="3D248B5C" w14:textId="77777777" w:rsidTr="00043068">
        <w:trPr>
          <w:cantSplit/>
        </w:trPr>
        <w:tc>
          <w:tcPr>
            <w:tcW w:w="9639" w:type="dxa"/>
            <w:gridSpan w:val="8"/>
            <w:tcBorders>
              <w:bottom w:val="nil"/>
            </w:tcBorders>
            <w:shd w:val="solid" w:color="FFFFFF" w:fill="auto"/>
          </w:tcPr>
          <w:p w14:paraId="14092030" w14:textId="77777777" w:rsidR="005A6AB2" w:rsidRPr="00235394" w:rsidRDefault="005A6AB2" w:rsidP="00043068">
            <w:pPr>
              <w:pStyle w:val="TAL"/>
              <w:jc w:val="center"/>
              <w:rPr>
                <w:b/>
                <w:sz w:val="16"/>
              </w:rPr>
            </w:pPr>
            <w:r w:rsidRPr="00235394">
              <w:rPr>
                <w:b/>
              </w:rPr>
              <w:t>Change history</w:t>
            </w:r>
          </w:p>
        </w:tc>
      </w:tr>
      <w:tr w:rsidR="005A6AB2" w:rsidRPr="00235394" w14:paraId="4342DBD2" w14:textId="77777777" w:rsidTr="00B71657">
        <w:tc>
          <w:tcPr>
            <w:tcW w:w="800" w:type="dxa"/>
            <w:shd w:val="pct10" w:color="auto" w:fill="FFFFFF"/>
          </w:tcPr>
          <w:p w14:paraId="3E030B8F" w14:textId="77777777" w:rsidR="005A6AB2" w:rsidRPr="00235394" w:rsidRDefault="005A6AB2" w:rsidP="00043068">
            <w:pPr>
              <w:pStyle w:val="TAL"/>
              <w:rPr>
                <w:b/>
                <w:sz w:val="16"/>
              </w:rPr>
            </w:pPr>
            <w:r w:rsidRPr="00235394">
              <w:rPr>
                <w:b/>
                <w:sz w:val="16"/>
              </w:rPr>
              <w:t>Date</w:t>
            </w:r>
          </w:p>
        </w:tc>
        <w:tc>
          <w:tcPr>
            <w:tcW w:w="800" w:type="dxa"/>
            <w:shd w:val="pct10" w:color="auto" w:fill="FFFFFF"/>
          </w:tcPr>
          <w:p w14:paraId="15DF3D33" w14:textId="77777777" w:rsidR="005A6AB2" w:rsidRPr="00235394" w:rsidRDefault="005A6AB2" w:rsidP="00043068">
            <w:pPr>
              <w:pStyle w:val="TAL"/>
              <w:rPr>
                <w:b/>
                <w:sz w:val="16"/>
              </w:rPr>
            </w:pPr>
            <w:r>
              <w:rPr>
                <w:b/>
                <w:sz w:val="16"/>
              </w:rPr>
              <w:t>Meeting</w:t>
            </w:r>
          </w:p>
        </w:tc>
        <w:tc>
          <w:tcPr>
            <w:tcW w:w="1094" w:type="dxa"/>
            <w:shd w:val="pct10" w:color="auto" w:fill="FFFFFF"/>
          </w:tcPr>
          <w:p w14:paraId="303B959C" w14:textId="77777777" w:rsidR="005A6AB2" w:rsidRPr="00235394" w:rsidRDefault="005A6AB2" w:rsidP="00043068">
            <w:pPr>
              <w:pStyle w:val="TAL"/>
              <w:rPr>
                <w:b/>
                <w:sz w:val="16"/>
              </w:rPr>
            </w:pPr>
            <w:r w:rsidRPr="00235394">
              <w:rPr>
                <w:b/>
                <w:sz w:val="16"/>
              </w:rPr>
              <w:t>TDoc</w:t>
            </w:r>
          </w:p>
        </w:tc>
        <w:tc>
          <w:tcPr>
            <w:tcW w:w="567" w:type="dxa"/>
            <w:shd w:val="pct10" w:color="auto" w:fill="FFFFFF"/>
          </w:tcPr>
          <w:p w14:paraId="78E75178" w14:textId="77777777" w:rsidR="005A6AB2" w:rsidRPr="00235394" w:rsidRDefault="005A6AB2" w:rsidP="00043068">
            <w:pPr>
              <w:pStyle w:val="TAL"/>
              <w:rPr>
                <w:b/>
                <w:sz w:val="16"/>
              </w:rPr>
            </w:pPr>
            <w:r w:rsidRPr="00235394">
              <w:rPr>
                <w:b/>
                <w:sz w:val="16"/>
              </w:rPr>
              <w:t>CR</w:t>
            </w:r>
          </w:p>
        </w:tc>
        <w:tc>
          <w:tcPr>
            <w:tcW w:w="425" w:type="dxa"/>
            <w:shd w:val="pct10" w:color="auto" w:fill="FFFFFF"/>
          </w:tcPr>
          <w:p w14:paraId="5D2D5397" w14:textId="77777777" w:rsidR="005A6AB2" w:rsidRPr="00235394" w:rsidRDefault="005A6AB2" w:rsidP="00043068">
            <w:pPr>
              <w:pStyle w:val="TAL"/>
              <w:rPr>
                <w:b/>
                <w:sz w:val="16"/>
              </w:rPr>
            </w:pPr>
            <w:r w:rsidRPr="00235394">
              <w:rPr>
                <w:b/>
                <w:sz w:val="16"/>
              </w:rPr>
              <w:t>Rev</w:t>
            </w:r>
          </w:p>
        </w:tc>
        <w:tc>
          <w:tcPr>
            <w:tcW w:w="425" w:type="dxa"/>
            <w:shd w:val="pct10" w:color="auto" w:fill="FFFFFF"/>
          </w:tcPr>
          <w:p w14:paraId="2EECB062" w14:textId="77777777" w:rsidR="005A6AB2" w:rsidRPr="00235394" w:rsidRDefault="005A6AB2" w:rsidP="00043068">
            <w:pPr>
              <w:pStyle w:val="TAL"/>
              <w:rPr>
                <w:b/>
                <w:sz w:val="16"/>
              </w:rPr>
            </w:pPr>
            <w:r>
              <w:rPr>
                <w:b/>
                <w:sz w:val="16"/>
              </w:rPr>
              <w:t>Cat</w:t>
            </w:r>
          </w:p>
        </w:tc>
        <w:tc>
          <w:tcPr>
            <w:tcW w:w="4820" w:type="dxa"/>
            <w:shd w:val="pct10" w:color="auto" w:fill="FFFFFF"/>
          </w:tcPr>
          <w:p w14:paraId="493761FD" w14:textId="77777777" w:rsidR="005A6AB2" w:rsidRPr="00235394" w:rsidRDefault="005A6AB2" w:rsidP="00043068">
            <w:pPr>
              <w:pStyle w:val="TAL"/>
              <w:rPr>
                <w:b/>
                <w:sz w:val="16"/>
              </w:rPr>
            </w:pPr>
            <w:r w:rsidRPr="00235394">
              <w:rPr>
                <w:b/>
                <w:sz w:val="16"/>
              </w:rPr>
              <w:t>Subject/Comment</w:t>
            </w:r>
          </w:p>
        </w:tc>
        <w:tc>
          <w:tcPr>
            <w:tcW w:w="708" w:type="dxa"/>
            <w:shd w:val="pct10" w:color="auto" w:fill="FFFFFF"/>
          </w:tcPr>
          <w:p w14:paraId="6CB6FE33" w14:textId="77777777"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14:paraId="1CC3678F" w14:textId="77777777" w:rsidTr="00B71657">
        <w:tc>
          <w:tcPr>
            <w:tcW w:w="800" w:type="dxa"/>
            <w:shd w:val="solid" w:color="FFFFFF" w:fill="auto"/>
          </w:tcPr>
          <w:p w14:paraId="76F7D357" w14:textId="77777777" w:rsidR="005A6AB2" w:rsidRPr="006B0D02" w:rsidRDefault="005A6AB2" w:rsidP="00043068">
            <w:pPr>
              <w:pStyle w:val="TAC"/>
              <w:rPr>
                <w:sz w:val="16"/>
                <w:szCs w:val="16"/>
              </w:rPr>
            </w:pPr>
            <w:r>
              <w:rPr>
                <w:sz w:val="16"/>
                <w:szCs w:val="16"/>
              </w:rPr>
              <w:t>2017-03</w:t>
            </w:r>
          </w:p>
        </w:tc>
        <w:tc>
          <w:tcPr>
            <w:tcW w:w="800" w:type="dxa"/>
            <w:shd w:val="solid" w:color="FFFFFF" w:fill="auto"/>
          </w:tcPr>
          <w:p w14:paraId="1C739875" w14:textId="77777777" w:rsidR="005A6AB2" w:rsidRPr="006B0D02" w:rsidRDefault="005A6AB2" w:rsidP="00043068">
            <w:pPr>
              <w:pStyle w:val="TAC"/>
              <w:rPr>
                <w:sz w:val="16"/>
                <w:szCs w:val="16"/>
              </w:rPr>
            </w:pPr>
            <w:r>
              <w:rPr>
                <w:sz w:val="16"/>
                <w:szCs w:val="16"/>
              </w:rPr>
              <w:t>75</w:t>
            </w:r>
          </w:p>
        </w:tc>
        <w:tc>
          <w:tcPr>
            <w:tcW w:w="1094" w:type="dxa"/>
            <w:shd w:val="solid" w:color="FFFFFF" w:fill="auto"/>
          </w:tcPr>
          <w:p w14:paraId="19AC910E" w14:textId="77777777" w:rsidR="005A6AB2" w:rsidRPr="006B0D02" w:rsidRDefault="005A6AB2" w:rsidP="00043068">
            <w:pPr>
              <w:pStyle w:val="TAC"/>
              <w:rPr>
                <w:sz w:val="16"/>
                <w:szCs w:val="16"/>
              </w:rPr>
            </w:pPr>
          </w:p>
        </w:tc>
        <w:tc>
          <w:tcPr>
            <w:tcW w:w="567" w:type="dxa"/>
            <w:shd w:val="solid" w:color="FFFFFF" w:fill="auto"/>
          </w:tcPr>
          <w:p w14:paraId="0C4583AE" w14:textId="77777777" w:rsidR="005A6AB2" w:rsidRPr="006B0D02" w:rsidRDefault="005A6AB2" w:rsidP="00043068">
            <w:pPr>
              <w:pStyle w:val="TAL"/>
              <w:rPr>
                <w:sz w:val="16"/>
                <w:szCs w:val="16"/>
              </w:rPr>
            </w:pPr>
          </w:p>
        </w:tc>
        <w:tc>
          <w:tcPr>
            <w:tcW w:w="425" w:type="dxa"/>
            <w:shd w:val="solid" w:color="FFFFFF" w:fill="auto"/>
          </w:tcPr>
          <w:p w14:paraId="61D96986" w14:textId="77777777" w:rsidR="005A6AB2" w:rsidRPr="006B0D02" w:rsidRDefault="005A6AB2" w:rsidP="00043068">
            <w:pPr>
              <w:pStyle w:val="TAR"/>
              <w:rPr>
                <w:sz w:val="16"/>
                <w:szCs w:val="16"/>
              </w:rPr>
            </w:pPr>
          </w:p>
        </w:tc>
        <w:tc>
          <w:tcPr>
            <w:tcW w:w="425" w:type="dxa"/>
            <w:shd w:val="solid" w:color="FFFFFF" w:fill="auto"/>
          </w:tcPr>
          <w:p w14:paraId="6CB2262C" w14:textId="77777777" w:rsidR="005A6AB2" w:rsidRPr="006B0D02" w:rsidRDefault="005A6AB2" w:rsidP="00043068">
            <w:pPr>
              <w:pStyle w:val="TAC"/>
              <w:rPr>
                <w:sz w:val="16"/>
                <w:szCs w:val="16"/>
              </w:rPr>
            </w:pPr>
          </w:p>
        </w:tc>
        <w:tc>
          <w:tcPr>
            <w:tcW w:w="4820" w:type="dxa"/>
            <w:shd w:val="solid" w:color="FFFFFF" w:fill="auto"/>
          </w:tcPr>
          <w:p w14:paraId="096F66CA" w14:textId="77777777"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14:paraId="11C71027" w14:textId="77777777" w:rsidR="005A6AB2" w:rsidRPr="007D6048" w:rsidRDefault="005A6AB2" w:rsidP="00043068">
            <w:pPr>
              <w:pStyle w:val="TAC"/>
              <w:rPr>
                <w:sz w:val="16"/>
                <w:szCs w:val="16"/>
              </w:rPr>
            </w:pPr>
            <w:r>
              <w:rPr>
                <w:sz w:val="16"/>
                <w:szCs w:val="16"/>
              </w:rPr>
              <w:t>14.0.0</w:t>
            </w:r>
          </w:p>
        </w:tc>
      </w:tr>
      <w:tr w:rsidR="00182CCF" w:rsidRPr="006B0D02" w14:paraId="66470BD5" w14:textId="77777777" w:rsidTr="00B71657">
        <w:tc>
          <w:tcPr>
            <w:tcW w:w="800" w:type="dxa"/>
            <w:shd w:val="solid" w:color="FFFFFF" w:fill="auto"/>
          </w:tcPr>
          <w:p w14:paraId="0F68A60E" w14:textId="77777777" w:rsidR="00182CCF" w:rsidRDefault="00182CCF" w:rsidP="00043068">
            <w:pPr>
              <w:pStyle w:val="TAC"/>
              <w:rPr>
                <w:sz w:val="16"/>
                <w:szCs w:val="16"/>
              </w:rPr>
            </w:pPr>
            <w:r>
              <w:rPr>
                <w:sz w:val="16"/>
                <w:szCs w:val="16"/>
              </w:rPr>
              <w:t>2017-12</w:t>
            </w:r>
          </w:p>
        </w:tc>
        <w:tc>
          <w:tcPr>
            <w:tcW w:w="800" w:type="dxa"/>
            <w:shd w:val="solid" w:color="FFFFFF" w:fill="auto"/>
          </w:tcPr>
          <w:p w14:paraId="3CB7170A" w14:textId="77777777" w:rsidR="00182CCF" w:rsidRDefault="00182CCF" w:rsidP="00043068">
            <w:pPr>
              <w:pStyle w:val="TAC"/>
              <w:rPr>
                <w:sz w:val="16"/>
                <w:szCs w:val="16"/>
              </w:rPr>
            </w:pPr>
            <w:r>
              <w:rPr>
                <w:sz w:val="16"/>
                <w:szCs w:val="16"/>
              </w:rPr>
              <w:t>78</w:t>
            </w:r>
          </w:p>
        </w:tc>
        <w:tc>
          <w:tcPr>
            <w:tcW w:w="1094" w:type="dxa"/>
            <w:shd w:val="solid" w:color="FFFFFF" w:fill="auto"/>
          </w:tcPr>
          <w:p w14:paraId="56FBBE10" w14:textId="77777777" w:rsidR="00182CCF" w:rsidRPr="006B0D02" w:rsidRDefault="00182CCF" w:rsidP="00043068">
            <w:pPr>
              <w:pStyle w:val="TAC"/>
              <w:rPr>
                <w:sz w:val="16"/>
                <w:szCs w:val="16"/>
              </w:rPr>
            </w:pPr>
            <w:r>
              <w:rPr>
                <w:sz w:val="16"/>
                <w:szCs w:val="16"/>
              </w:rPr>
              <w:t>SP-170820</w:t>
            </w:r>
          </w:p>
        </w:tc>
        <w:tc>
          <w:tcPr>
            <w:tcW w:w="567" w:type="dxa"/>
            <w:shd w:val="solid" w:color="FFFFFF" w:fill="auto"/>
          </w:tcPr>
          <w:p w14:paraId="12B74714" w14:textId="77777777" w:rsidR="00182CCF" w:rsidRPr="006B0D02" w:rsidRDefault="00182CCF" w:rsidP="00043068">
            <w:pPr>
              <w:pStyle w:val="TAL"/>
              <w:rPr>
                <w:sz w:val="16"/>
                <w:szCs w:val="16"/>
              </w:rPr>
            </w:pPr>
            <w:r>
              <w:rPr>
                <w:sz w:val="16"/>
                <w:szCs w:val="16"/>
              </w:rPr>
              <w:t>0017</w:t>
            </w:r>
          </w:p>
        </w:tc>
        <w:tc>
          <w:tcPr>
            <w:tcW w:w="425" w:type="dxa"/>
            <w:shd w:val="solid" w:color="FFFFFF" w:fill="auto"/>
          </w:tcPr>
          <w:p w14:paraId="1C2E86E3" w14:textId="77777777" w:rsidR="00182CCF" w:rsidRPr="006B0D02" w:rsidRDefault="00182CCF" w:rsidP="00182CCF">
            <w:pPr>
              <w:pStyle w:val="TAR"/>
              <w:jc w:val="center"/>
              <w:rPr>
                <w:sz w:val="16"/>
                <w:szCs w:val="16"/>
              </w:rPr>
            </w:pPr>
            <w:r>
              <w:rPr>
                <w:sz w:val="16"/>
                <w:szCs w:val="16"/>
              </w:rPr>
              <w:t>2</w:t>
            </w:r>
          </w:p>
        </w:tc>
        <w:tc>
          <w:tcPr>
            <w:tcW w:w="425" w:type="dxa"/>
            <w:shd w:val="solid" w:color="FFFFFF" w:fill="auto"/>
          </w:tcPr>
          <w:p w14:paraId="3FF963EB" w14:textId="77777777" w:rsidR="00182CCF" w:rsidRPr="006B0D02" w:rsidRDefault="00182CCF" w:rsidP="00043068">
            <w:pPr>
              <w:pStyle w:val="TAC"/>
              <w:rPr>
                <w:sz w:val="16"/>
                <w:szCs w:val="16"/>
              </w:rPr>
            </w:pPr>
            <w:r>
              <w:rPr>
                <w:sz w:val="16"/>
                <w:szCs w:val="16"/>
              </w:rPr>
              <w:t>A</w:t>
            </w:r>
          </w:p>
        </w:tc>
        <w:tc>
          <w:tcPr>
            <w:tcW w:w="4820" w:type="dxa"/>
            <w:shd w:val="solid" w:color="FFFFFF" w:fill="auto"/>
          </w:tcPr>
          <w:p w14:paraId="5D7B03B7" w14:textId="77777777"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534A590C" w14:textId="77777777" w:rsidR="00182CCF" w:rsidRDefault="00182CCF" w:rsidP="00182CCF">
            <w:pPr>
              <w:pStyle w:val="TAC"/>
              <w:rPr>
                <w:sz w:val="16"/>
                <w:szCs w:val="16"/>
              </w:rPr>
            </w:pPr>
            <w:r>
              <w:rPr>
                <w:sz w:val="16"/>
                <w:szCs w:val="16"/>
              </w:rPr>
              <w:t>14.1.0</w:t>
            </w:r>
          </w:p>
        </w:tc>
      </w:tr>
      <w:tr w:rsidR="00666C94" w:rsidRPr="006B0D02" w14:paraId="68F9961E" w14:textId="77777777" w:rsidTr="00B71657">
        <w:tc>
          <w:tcPr>
            <w:tcW w:w="800" w:type="dxa"/>
            <w:shd w:val="solid" w:color="FFFFFF" w:fill="auto"/>
          </w:tcPr>
          <w:p w14:paraId="4E9DC87D" w14:textId="77777777" w:rsidR="00666C94" w:rsidRDefault="00666C94" w:rsidP="00043068">
            <w:pPr>
              <w:pStyle w:val="TAC"/>
              <w:rPr>
                <w:sz w:val="16"/>
                <w:szCs w:val="16"/>
              </w:rPr>
            </w:pPr>
            <w:r>
              <w:rPr>
                <w:sz w:val="16"/>
                <w:szCs w:val="16"/>
              </w:rPr>
              <w:t>2018-06</w:t>
            </w:r>
          </w:p>
        </w:tc>
        <w:tc>
          <w:tcPr>
            <w:tcW w:w="800" w:type="dxa"/>
            <w:shd w:val="solid" w:color="FFFFFF" w:fill="auto"/>
          </w:tcPr>
          <w:p w14:paraId="162142A6" w14:textId="77777777" w:rsidR="00666C94" w:rsidRDefault="00666C94" w:rsidP="00043068">
            <w:pPr>
              <w:pStyle w:val="TAC"/>
              <w:rPr>
                <w:sz w:val="16"/>
                <w:szCs w:val="16"/>
              </w:rPr>
            </w:pPr>
            <w:r>
              <w:rPr>
                <w:sz w:val="16"/>
                <w:szCs w:val="16"/>
              </w:rPr>
              <w:t>80</w:t>
            </w:r>
          </w:p>
        </w:tc>
        <w:tc>
          <w:tcPr>
            <w:tcW w:w="1094" w:type="dxa"/>
            <w:shd w:val="solid" w:color="FFFFFF" w:fill="auto"/>
          </w:tcPr>
          <w:p w14:paraId="1506889D" w14:textId="77777777" w:rsidR="00666C94" w:rsidRDefault="00666C94" w:rsidP="00043068">
            <w:pPr>
              <w:pStyle w:val="TAC"/>
              <w:rPr>
                <w:sz w:val="16"/>
                <w:szCs w:val="16"/>
              </w:rPr>
            </w:pPr>
            <w:r>
              <w:rPr>
                <w:sz w:val="16"/>
                <w:szCs w:val="16"/>
              </w:rPr>
              <w:t>SP-180261</w:t>
            </w:r>
          </w:p>
        </w:tc>
        <w:tc>
          <w:tcPr>
            <w:tcW w:w="567" w:type="dxa"/>
            <w:shd w:val="solid" w:color="FFFFFF" w:fill="auto"/>
          </w:tcPr>
          <w:p w14:paraId="36B3AC41" w14:textId="77777777" w:rsidR="00666C94" w:rsidRDefault="00666C94" w:rsidP="00043068">
            <w:pPr>
              <w:pStyle w:val="TAL"/>
              <w:rPr>
                <w:sz w:val="16"/>
                <w:szCs w:val="16"/>
              </w:rPr>
            </w:pPr>
            <w:r>
              <w:rPr>
                <w:sz w:val="16"/>
                <w:szCs w:val="16"/>
              </w:rPr>
              <w:t>0020</w:t>
            </w:r>
          </w:p>
        </w:tc>
        <w:tc>
          <w:tcPr>
            <w:tcW w:w="425" w:type="dxa"/>
            <w:shd w:val="solid" w:color="FFFFFF" w:fill="auto"/>
          </w:tcPr>
          <w:p w14:paraId="25E3FC74" w14:textId="77777777" w:rsidR="00666C94" w:rsidRDefault="00666C94" w:rsidP="00182CCF">
            <w:pPr>
              <w:pStyle w:val="TAR"/>
              <w:jc w:val="center"/>
              <w:rPr>
                <w:sz w:val="16"/>
                <w:szCs w:val="16"/>
              </w:rPr>
            </w:pPr>
            <w:r>
              <w:rPr>
                <w:sz w:val="16"/>
                <w:szCs w:val="16"/>
              </w:rPr>
              <w:t>-</w:t>
            </w:r>
          </w:p>
        </w:tc>
        <w:tc>
          <w:tcPr>
            <w:tcW w:w="425" w:type="dxa"/>
            <w:shd w:val="solid" w:color="FFFFFF" w:fill="auto"/>
          </w:tcPr>
          <w:p w14:paraId="3658A284" w14:textId="77777777" w:rsidR="00666C94" w:rsidRDefault="00666C94" w:rsidP="00043068">
            <w:pPr>
              <w:pStyle w:val="TAC"/>
              <w:rPr>
                <w:sz w:val="16"/>
                <w:szCs w:val="16"/>
              </w:rPr>
            </w:pPr>
            <w:r>
              <w:rPr>
                <w:sz w:val="16"/>
                <w:szCs w:val="16"/>
              </w:rPr>
              <w:t>A</w:t>
            </w:r>
          </w:p>
        </w:tc>
        <w:tc>
          <w:tcPr>
            <w:tcW w:w="4820" w:type="dxa"/>
            <w:shd w:val="solid" w:color="FFFFFF" w:fill="auto"/>
          </w:tcPr>
          <w:p w14:paraId="015F7A86" w14:textId="77777777"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14:paraId="46EC0E9E" w14:textId="77777777" w:rsidR="00666C94" w:rsidRDefault="00666C94" w:rsidP="00182CCF">
            <w:pPr>
              <w:pStyle w:val="TAC"/>
              <w:rPr>
                <w:sz w:val="16"/>
                <w:szCs w:val="16"/>
              </w:rPr>
            </w:pPr>
            <w:r>
              <w:rPr>
                <w:sz w:val="16"/>
                <w:szCs w:val="16"/>
              </w:rPr>
              <w:t>14.2.0</w:t>
            </w:r>
          </w:p>
        </w:tc>
      </w:tr>
      <w:tr w:rsidR="00B2072D" w:rsidRPr="006B0D02" w14:paraId="2AAFC95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A00F695" w14:textId="77777777"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08B5F" w14:textId="77777777"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F7BCE" w14:textId="77777777"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D3B78" w14:textId="77777777"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F35D2" w14:textId="77777777"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0A138" w14:textId="77777777"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5925A" w14:textId="77777777"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323A" w14:textId="77777777" w:rsidR="00B2072D" w:rsidRDefault="00B2072D" w:rsidP="00B2072D">
            <w:pPr>
              <w:pStyle w:val="TAC"/>
              <w:rPr>
                <w:sz w:val="16"/>
                <w:szCs w:val="16"/>
              </w:rPr>
            </w:pPr>
            <w:r>
              <w:rPr>
                <w:sz w:val="16"/>
                <w:szCs w:val="16"/>
              </w:rPr>
              <w:t>15.0.0</w:t>
            </w:r>
          </w:p>
        </w:tc>
      </w:tr>
      <w:tr w:rsidR="00E61685" w:rsidRPr="006B0D02" w14:paraId="6C7C103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34CCDD03" w14:textId="77777777"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88F8" w14:textId="77777777"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E5381" w14:textId="77777777"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66BA8" w14:textId="77777777"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E62C" w14:textId="77777777"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ED2C" w14:textId="77777777"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655386" w14:textId="77777777"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31C5" w14:textId="77777777" w:rsidR="00E61685" w:rsidRDefault="00E61685" w:rsidP="00E61685">
            <w:pPr>
              <w:pStyle w:val="TAC"/>
              <w:rPr>
                <w:sz w:val="16"/>
                <w:szCs w:val="16"/>
              </w:rPr>
            </w:pPr>
            <w:r>
              <w:rPr>
                <w:sz w:val="16"/>
                <w:szCs w:val="16"/>
              </w:rPr>
              <w:t>15.1.0</w:t>
            </w:r>
          </w:p>
        </w:tc>
      </w:tr>
      <w:tr w:rsidR="00B71657" w:rsidRPr="006B0D02" w14:paraId="25F58AB5"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879414" w14:textId="77777777"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ABCA" w14:textId="77777777"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34D36" w14:textId="77777777"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C883" w14:textId="77777777"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36C3" w14:textId="77777777"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A344" w14:textId="77777777"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B4C08" w14:textId="77777777"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0B10F" w14:textId="77777777" w:rsidR="00B71657" w:rsidRDefault="00B71657" w:rsidP="00E61685">
            <w:pPr>
              <w:pStyle w:val="TAC"/>
              <w:rPr>
                <w:sz w:val="16"/>
                <w:szCs w:val="16"/>
              </w:rPr>
            </w:pPr>
            <w:r>
              <w:rPr>
                <w:sz w:val="16"/>
                <w:szCs w:val="16"/>
              </w:rPr>
              <w:t>16.0.0</w:t>
            </w:r>
          </w:p>
        </w:tc>
      </w:tr>
      <w:tr w:rsidR="00EF6171" w:rsidRPr="006B0D02" w14:paraId="79D706DB"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57D6F7C7" w14:textId="77777777"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65B5" w14:textId="77777777"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B77B" w14:textId="77777777"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C4B9" w14:textId="77777777"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CBB49" w14:textId="77777777"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99D56" w14:textId="77777777"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5C077" w14:textId="77777777"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6600" w14:textId="77777777" w:rsidR="00EF6171" w:rsidRDefault="00EF6171" w:rsidP="00E61685">
            <w:pPr>
              <w:pStyle w:val="TAC"/>
              <w:rPr>
                <w:sz w:val="16"/>
                <w:szCs w:val="16"/>
              </w:rPr>
            </w:pPr>
            <w:r>
              <w:rPr>
                <w:sz w:val="16"/>
                <w:szCs w:val="16"/>
              </w:rPr>
              <w:t>16.1.0</w:t>
            </w:r>
          </w:p>
        </w:tc>
      </w:tr>
      <w:tr w:rsidR="00B233D5" w:rsidRPr="006B0D02" w14:paraId="5D137032"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92EFF50" w14:textId="77777777"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56E5D" w14:textId="77777777"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7B882" w14:textId="77777777"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E1B15" w14:textId="77777777"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1D5E3" w14:textId="77777777"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3676" w14:textId="77777777"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13445" w14:textId="77777777" w:rsidR="00B233D5" w:rsidRDefault="00E41C61" w:rsidP="00340FF9">
            <w:pPr>
              <w:pStyle w:val="TAL"/>
              <w:rPr>
                <w:snapToGrid w:val="0"/>
                <w:color w:val="000000"/>
                <w:sz w:val="16"/>
                <w:szCs w:val="16"/>
                <w:lang w:val="en-AU"/>
              </w:rPr>
            </w:pPr>
            <w:fldSimple w:instr=" DOCPROPERTY  CrTitle  \* MERGEFORMAT ">
              <w:r w:rsidR="00B233D5">
                <w:t>Corrections to Floating-Point Conformance Scripts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F0805" w14:textId="77777777" w:rsidR="00B233D5" w:rsidRDefault="00B233D5" w:rsidP="00E61685">
            <w:pPr>
              <w:pStyle w:val="TAC"/>
              <w:rPr>
                <w:sz w:val="16"/>
                <w:szCs w:val="16"/>
              </w:rPr>
            </w:pPr>
            <w:r>
              <w:rPr>
                <w:sz w:val="16"/>
                <w:szCs w:val="16"/>
              </w:rPr>
              <w:t>16.2.0</w:t>
            </w:r>
          </w:p>
        </w:tc>
      </w:tr>
      <w:tr w:rsidR="002169F9" w:rsidRPr="006B0D02" w14:paraId="13318BEC"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4DC419D6" w14:textId="77777777"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00141" w14:textId="77777777"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D04A4" w14:textId="77777777"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7BBF4" w14:textId="77777777"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5835" w14:textId="77777777"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B78E" w14:textId="77777777"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4954E" w14:textId="77777777"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BF8E" w14:textId="77777777" w:rsidR="002169F9" w:rsidRDefault="002169F9" w:rsidP="002169F9">
            <w:pPr>
              <w:pStyle w:val="TAC"/>
              <w:rPr>
                <w:sz w:val="16"/>
                <w:szCs w:val="16"/>
              </w:rPr>
            </w:pPr>
            <w:r>
              <w:rPr>
                <w:sz w:val="16"/>
                <w:szCs w:val="16"/>
              </w:rPr>
              <w:t>16.2.1</w:t>
            </w:r>
          </w:p>
        </w:tc>
      </w:tr>
      <w:tr w:rsidR="00DB562B" w:rsidRPr="006B0D02" w14:paraId="07564FBE"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6ED18E56" w14:textId="77777777" w:rsidR="00DB562B" w:rsidRDefault="00DB562B" w:rsidP="00DB562B">
            <w:pPr>
              <w:pStyle w:val="TAC"/>
              <w:rPr>
                <w:sz w:val="16"/>
                <w:szCs w:val="16"/>
              </w:rPr>
            </w:pPr>
            <w:r>
              <w:rPr>
                <w:sz w:val="16"/>
                <w:szCs w:val="16"/>
              </w:rPr>
              <w:t>2020-0</w:t>
            </w:r>
            <w:r w:rsidR="00895221">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85" w14:textId="77777777"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04E14" w14:textId="77777777"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04788" w14:textId="77777777"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50665" w14:textId="77777777"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3304C" w14:textId="77777777"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0CB1F" w14:textId="77777777"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334F" w14:textId="77777777" w:rsidR="00DB562B" w:rsidRDefault="00DB562B" w:rsidP="00DB562B">
            <w:pPr>
              <w:pStyle w:val="TAC"/>
              <w:rPr>
                <w:sz w:val="16"/>
                <w:szCs w:val="16"/>
              </w:rPr>
            </w:pPr>
            <w:r>
              <w:rPr>
                <w:sz w:val="16"/>
                <w:szCs w:val="16"/>
              </w:rPr>
              <w:t>16.3.</w:t>
            </w:r>
            <w:r w:rsidR="00895221">
              <w:rPr>
                <w:sz w:val="16"/>
                <w:szCs w:val="16"/>
              </w:rPr>
              <w:t>1</w:t>
            </w:r>
          </w:p>
        </w:tc>
      </w:tr>
      <w:tr w:rsidR="00EA71D7" w:rsidRPr="006B0D02" w14:paraId="0B3FDC0D" w14:textId="77777777"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14:paraId="11DF7262" w14:textId="312AD4B7" w:rsidR="00EA71D7" w:rsidRDefault="00EA71D7" w:rsidP="00EA71D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3D2EC" w14:textId="1EF93EFC" w:rsidR="00EA71D7" w:rsidRDefault="00EA71D7" w:rsidP="00EA71D7">
            <w:pPr>
              <w:pStyle w:val="TAC"/>
              <w:rPr>
                <w:sz w:val="16"/>
                <w:szCs w:val="16"/>
              </w:rPr>
            </w:pPr>
            <w:r>
              <w:rPr>
                <w:sz w:val="16"/>
                <w:szCs w:val="16"/>
              </w:rPr>
              <w:t>SA#93-e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F7FDA" w14:textId="6164B2B6" w:rsidR="00EA71D7" w:rsidRDefault="00EA71D7" w:rsidP="00EA71D7">
            <w:pPr>
              <w:pStyle w:val="TAC"/>
              <w:rPr>
                <w:sz w:val="16"/>
                <w:szCs w:val="16"/>
              </w:rPr>
            </w:pPr>
            <w:r>
              <w:rPr>
                <w:sz w:val="16"/>
                <w:szCs w:val="16"/>
              </w:rPr>
              <w:t>SP-210825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990D" w14:textId="62DFCC41" w:rsidR="00EA71D7" w:rsidRDefault="00EA71D7" w:rsidP="00EA71D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44CCF" w14:textId="7CBFEA72" w:rsidR="00EA71D7" w:rsidRDefault="00EA71D7" w:rsidP="00EA71D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366CF" w14:textId="5B178517" w:rsidR="00EA71D7" w:rsidRDefault="00EA71D7" w:rsidP="00EA71D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BE33A" w14:textId="733C5548" w:rsidR="00EA71D7" w:rsidRDefault="00EA71D7" w:rsidP="00EA71D7">
            <w:pPr>
              <w:pStyle w:val="TAL"/>
              <w:rPr>
                <w:sz w:val="16"/>
                <w:szCs w:val="16"/>
              </w:rPr>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8DB3F" w14:textId="2B8C5C73" w:rsidR="00EA71D7" w:rsidRDefault="00EA71D7" w:rsidP="00EA71D7">
            <w:pPr>
              <w:pStyle w:val="TAC"/>
              <w:rPr>
                <w:sz w:val="16"/>
                <w:szCs w:val="16"/>
              </w:rPr>
            </w:pPr>
            <w:r>
              <w:rPr>
                <w:sz w:val="16"/>
                <w:szCs w:val="16"/>
              </w:rPr>
              <w:t>16.</w:t>
            </w:r>
            <w:r>
              <w:rPr>
                <w:sz w:val="16"/>
                <w:szCs w:val="16"/>
              </w:rPr>
              <w:t>4</w:t>
            </w:r>
            <w:r>
              <w:rPr>
                <w:sz w:val="16"/>
                <w:szCs w:val="16"/>
              </w:rPr>
              <w:t>.</w:t>
            </w:r>
            <w:r>
              <w:rPr>
                <w:sz w:val="16"/>
                <w:szCs w:val="16"/>
              </w:rPr>
              <w:t>0</w:t>
            </w:r>
          </w:p>
        </w:tc>
      </w:tr>
    </w:tbl>
    <w:p w14:paraId="153DF109" w14:textId="77777777"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45572" w14:textId="77777777" w:rsidR="00AF6E7D" w:rsidRDefault="00AF6E7D">
      <w:r>
        <w:separator/>
      </w:r>
    </w:p>
  </w:endnote>
  <w:endnote w:type="continuationSeparator" w:id="0">
    <w:p w14:paraId="4506EEDD" w14:textId="77777777" w:rsidR="00AF6E7D" w:rsidRDefault="00AF6E7D">
      <w:r>
        <w:continuationSeparator/>
      </w:r>
    </w:p>
  </w:endnote>
  <w:endnote w:type="continuationNotice" w:id="1">
    <w:p w14:paraId="323116FA" w14:textId="77777777" w:rsidR="00AF6E7D" w:rsidRDefault="00AF6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3C91A" w14:textId="77777777" w:rsidR="00DD2D9A" w:rsidRDefault="00DD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C9A37" w14:textId="77777777" w:rsidR="00AF6E7D" w:rsidRDefault="00AF6E7D">
      <w:r>
        <w:separator/>
      </w:r>
    </w:p>
  </w:footnote>
  <w:footnote w:type="continuationSeparator" w:id="0">
    <w:p w14:paraId="4399F5B0" w14:textId="77777777" w:rsidR="00AF6E7D" w:rsidRDefault="00AF6E7D">
      <w:r>
        <w:continuationSeparator/>
      </w:r>
    </w:p>
  </w:footnote>
  <w:footnote w:type="continuationNotice" w:id="1">
    <w:p w14:paraId="544C4E55" w14:textId="77777777" w:rsidR="00AF6E7D" w:rsidRDefault="00AF6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59BD4" w14:textId="6E5C23D3" w:rsidR="00DD2D9A" w:rsidRDefault="00DD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1D7">
      <w:rPr>
        <w:rFonts w:ascii="Arial" w:hAnsi="Arial" w:cs="Arial"/>
        <w:b/>
        <w:noProof/>
        <w:sz w:val="18"/>
        <w:szCs w:val="18"/>
      </w:rPr>
      <w:t>3GPP TS 26.444 V16.4.0 (2021-09)</w:t>
    </w:r>
    <w:r>
      <w:rPr>
        <w:rFonts w:ascii="Arial" w:hAnsi="Arial" w:cs="Arial"/>
        <w:b/>
        <w:sz w:val="18"/>
        <w:szCs w:val="18"/>
      </w:rPr>
      <w:fldChar w:fldCharType="end"/>
    </w:r>
  </w:p>
  <w:p w14:paraId="5147FF3D" w14:textId="77777777" w:rsidR="00DD2D9A" w:rsidRDefault="00DD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685">
      <w:rPr>
        <w:rFonts w:ascii="Arial" w:hAnsi="Arial" w:cs="Arial"/>
        <w:b/>
        <w:noProof/>
        <w:sz w:val="18"/>
        <w:szCs w:val="18"/>
      </w:rPr>
      <w:t>9</w:t>
    </w:r>
    <w:r>
      <w:rPr>
        <w:rFonts w:ascii="Arial" w:hAnsi="Arial" w:cs="Arial"/>
        <w:b/>
        <w:sz w:val="18"/>
        <w:szCs w:val="18"/>
      </w:rPr>
      <w:fldChar w:fldCharType="end"/>
    </w:r>
  </w:p>
  <w:p w14:paraId="52179E3A" w14:textId="603CA460" w:rsidR="00DD2D9A" w:rsidRDefault="00DD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1D7">
      <w:rPr>
        <w:rFonts w:ascii="Arial" w:hAnsi="Arial" w:cs="Arial"/>
        <w:b/>
        <w:noProof/>
        <w:sz w:val="18"/>
        <w:szCs w:val="18"/>
      </w:rPr>
      <w:t>Release 16</w:t>
    </w:r>
    <w:r>
      <w:rPr>
        <w:rFonts w:ascii="Arial" w:hAnsi="Arial" w:cs="Arial"/>
        <w:b/>
        <w:sz w:val="18"/>
        <w:szCs w:val="18"/>
      </w:rPr>
      <w:fldChar w:fldCharType="end"/>
    </w:r>
  </w:p>
  <w:p w14:paraId="6F1DF374" w14:textId="77777777" w:rsidR="00DD2D9A" w:rsidRDefault="00DD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3"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0"/>
  </w:num>
  <w:num w:numId="5">
    <w:abstractNumId w:val="12"/>
  </w:num>
  <w:num w:numId="6">
    <w:abstractNumId w:val="7"/>
  </w:num>
  <w:num w:numId="7">
    <w:abstractNumId w:val="5"/>
  </w:num>
  <w:num w:numId="8">
    <w:abstractNumId w:val="4"/>
  </w:num>
  <w:num w:numId="9">
    <w:abstractNumId w:val="3"/>
  </w:num>
  <w:num w:numId="10">
    <w:abstractNumId w:val="2"/>
  </w:num>
  <w:num w:numId="11">
    <w:abstractNumId w:val="6"/>
  </w:num>
  <w:num w:numId="12">
    <w:abstractNumId w:val="1"/>
  </w:num>
  <w:num w:numId="13">
    <w:abstractNumId w:val="15"/>
  </w:num>
  <w:num w:numId="14">
    <w:abstractNumId w:val="10"/>
  </w:num>
  <w:num w:numId="15">
    <w:abstractNumId w:val="13"/>
  </w:num>
  <w:num w:numId="16">
    <w:abstractNumId w:val="16"/>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A1D13"/>
    <w:rsid w:val="005A6AB2"/>
    <w:rsid w:val="005B65F8"/>
    <w:rsid w:val="005D01E5"/>
    <w:rsid w:val="005D549C"/>
    <w:rsid w:val="005E69FB"/>
    <w:rsid w:val="005F059D"/>
    <w:rsid w:val="005F1976"/>
    <w:rsid w:val="00600466"/>
    <w:rsid w:val="0060432F"/>
    <w:rsid w:val="006246AE"/>
    <w:rsid w:val="00626C4E"/>
    <w:rsid w:val="00630C88"/>
    <w:rsid w:val="006312CE"/>
    <w:rsid w:val="00634AC9"/>
    <w:rsid w:val="00634E6C"/>
    <w:rsid w:val="00654BC5"/>
    <w:rsid w:val="0066047C"/>
    <w:rsid w:val="006619AA"/>
    <w:rsid w:val="00666C94"/>
    <w:rsid w:val="00673639"/>
    <w:rsid w:val="00682030"/>
    <w:rsid w:val="006A17DB"/>
    <w:rsid w:val="006A475D"/>
    <w:rsid w:val="006C6B29"/>
    <w:rsid w:val="00713787"/>
    <w:rsid w:val="00713E24"/>
    <w:rsid w:val="0071696C"/>
    <w:rsid w:val="00734A5B"/>
    <w:rsid w:val="007368FE"/>
    <w:rsid w:val="007404D9"/>
    <w:rsid w:val="00744E76"/>
    <w:rsid w:val="00745C47"/>
    <w:rsid w:val="0075360C"/>
    <w:rsid w:val="007566D6"/>
    <w:rsid w:val="00767D58"/>
    <w:rsid w:val="00781F0F"/>
    <w:rsid w:val="00781F79"/>
    <w:rsid w:val="007839B4"/>
    <w:rsid w:val="007848D0"/>
    <w:rsid w:val="00786CA1"/>
    <w:rsid w:val="007C714B"/>
    <w:rsid w:val="007D01EA"/>
    <w:rsid w:val="007D1BFE"/>
    <w:rsid w:val="007D2F5B"/>
    <w:rsid w:val="007D3C36"/>
    <w:rsid w:val="007D4856"/>
    <w:rsid w:val="007D67CC"/>
    <w:rsid w:val="007D6B68"/>
    <w:rsid w:val="008028A4"/>
    <w:rsid w:val="008134BC"/>
    <w:rsid w:val="00831D9A"/>
    <w:rsid w:val="0085728E"/>
    <w:rsid w:val="008768CA"/>
    <w:rsid w:val="00893119"/>
    <w:rsid w:val="00895221"/>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685B"/>
    <w:rsid w:val="00A67713"/>
    <w:rsid w:val="00A817DE"/>
    <w:rsid w:val="00A82346"/>
    <w:rsid w:val="00A95CEE"/>
    <w:rsid w:val="00A9788D"/>
    <w:rsid w:val="00AA2CA1"/>
    <w:rsid w:val="00AA3B49"/>
    <w:rsid w:val="00AB5C4F"/>
    <w:rsid w:val="00AC4149"/>
    <w:rsid w:val="00AE2DE5"/>
    <w:rsid w:val="00AE4B03"/>
    <w:rsid w:val="00AF186E"/>
    <w:rsid w:val="00AF6E7D"/>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1206B"/>
    <w:rsid w:val="00E27CAC"/>
    <w:rsid w:val="00E41C61"/>
    <w:rsid w:val="00E51403"/>
    <w:rsid w:val="00E61685"/>
    <w:rsid w:val="00E631B0"/>
    <w:rsid w:val="00E6449F"/>
    <w:rsid w:val="00E67B0C"/>
    <w:rsid w:val="00E7206B"/>
    <w:rsid w:val="00E77645"/>
    <w:rsid w:val="00E9735C"/>
    <w:rsid w:val="00EA4617"/>
    <w:rsid w:val="00EA7074"/>
    <w:rsid w:val="00EA71D7"/>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97B475"/>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67C27"/>
    <w:pPr>
      <w:keepLines/>
      <w:tabs>
        <w:tab w:val="center" w:pos="4536"/>
        <w:tab w:val="right" w:pos="9072"/>
      </w:tabs>
    </w:pPr>
    <w:rPr>
      <w:noProof/>
    </w:r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val="en-GB"/>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noProof/>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Word_Document.docx"/><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043D4-4C5F-42D2-AC50-15318B43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5721</Words>
  <Characters>32614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16)</dc:subject>
  <dc:creator>3GPP TSG SA WG4 Codec</dc:creator>
  <cp:keywords>UMTS, LTE, EVS, telephony, codec</cp:keywords>
  <cp:lastModifiedBy>S4-211294_CR-0039r1</cp:lastModifiedBy>
  <cp:revision>2</cp:revision>
  <dcterms:created xsi:type="dcterms:W3CDTF">2021-09-22T18:14:00Z</dcterms:created>
  <dcterms:modified xsi:type="dcterms:W3CDTF">2021-09-22T18:14:00Z</dcterms:modified>
</cp:coreProperties>
</file>