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46785CA8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9271EF">
        <w:rPr>
          <w:rFonts w:cs="Arial"/>
          <w:bCs/>
          <w:sz w:val="22"/>
          <w:lang w:val="en-US"/>
        </w:rPr>
        <w:t>1298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571B1608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FF4878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07ADF6BE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EC788A">
        <w:t>5</w:t>
      </w:r>
      <w:r w:rsidR="00B40B86">
        <w:t xml:space="preserve"> (Codec for Immersive Voice and Audio Services; </w:t>
      </w:r>
      <w:r w:rsidR="00EC788A">
        <w:t>Error Concealment of Lost Packets</w:t>
      </w:r>
      <w:r w:rsidR="00B40B86">
        <w:t>) contains</w:t>
      </w:r>
      <w:r>
        <w:t>:</w:t>
      </w:r>
    </w:p>
    <w:p w14:paraId="2892B7F5" w14:textId="57A7E095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</w:t>
      </w:r>
      <w:r w:rsidR="00373F0F">
        <w:t xml:space="preserve">of the </w:t>
      </w:r>
      <w:r w:rsidR="0096390D">
        <w:t>Error Concealment operations</w:t>
      </w:r>
      <w:r w:rsidR="00373F0F">
        <w:t xml:space="preserve"> of the IVAS Codec</w:t>
      </w:r>
      <w:r w:rsidR="00E800E3">
        <w:t xml:space="preserve"> and</w:t>
      </w:r>
    </w:p>
    <w:p w14:paraId="19051F19" w14:textId="5D566034" w:rsidR="00646721" w:rsidRDefault="00882281" w:rsidP="00646721">
      <w:pPr>
        <w:pStyle w:val="B1"/>
      </w:pPr>
      <w:r>
        <w:t>-</w:t>
      </w:r>
      <w:r>
        <w:tab/>
      </w:r>
      <w:r w:rsidR="00A95858" w:rsidRPr="00A95858">
        <w:t xml:space="preserve">lists specific error concealment operations by referencing to 26.253 </w:t>
      </w:r>
      <w:r w:rsidR="001F10D8">
        <w:t>(</w:t>
      </w:r>
      <w:r w:rsidR="00A95858" w:rsidRPr="00A95858">
        <w:t>Codec for Immersive Voice and Audio Services – Detailed algorithmic description</w:t>
      </w:r>
      <w:r w:rsidR="001F10D8">
        <w:t>)</w:t>
      </w:r>
      <w:r w:rsidR="00A95858" w:rsidRPr="00A95858">
        <w:t>.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E28014C" w:rsidR="00FE3BB3" w:rsidRPr="00280718" w:rsidRDefault="00BC248E" w:rsidP="00FE3BB3">
      <w:r>
        <w:t>The overview is not entirely accurate for audio formats that do not have an analysis/down-mix stage, e.g.</w:t>
      </w:r>
      <w:r w:rsidR="001757B0">
        <w:t>,</w:t>
      </w:r>
      <w:r>
        <w:t xml:space="preserve"> ISM and MASA.</w:t>
      </w:r>
      <w:r w:rsidR="001757B0">
        <w:t xml:space="preserve"> </w:t>
      </w:r>
      <w:r w:rsidR="00D63310" w:rsidRPr="00D63310">
        <w:t>The list of specific error concealment operations is expected to be extended</w:t>
      </w:r>
      <w:r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1757B0"/>
    <w:rsid w:val="001F10D8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36599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14514"/>
    <w:rsid w:val="009271EF"/>
    <w:rsid w:val="0096390D"/>
    <w:rsid w:val="009A7A46"/>
    <w:rsid w:val="009B4586"/>
    <w:rsid w:val="00A02675"/>
    <w:rsid w:val="00A036F9"/>
    <w:rsid w:val="00A67F1E"/>
    <w:rsid w:val="00A819CB"/>
    <w:rsid w:val="00A95858"/>
    <w:rsid w:val="00AA529A"/>
    <w:rsid w:val="00AB70CD"/>
    <w:rsid w:val="00B15609"/>
    <w:rsid w:val="00B379AE"/>
    <w:rsid w:val="00B40B86"/>
    <w:rsid w:val="00B80291"/>
    <w:rsid w:val="00BC248E"/>
    <w:rsid w:val="00C96D35"/>
    <w:rsid w:val="00CA2EAF"/>
    <w:rsid w:val="00CC358C"/>
    <w:rsid w:val="00CC436B"/>
    <w:rsid w:val="00D63310"/>
    <w:rsid w:val="00D9104C"/>
    <w:rsid w:val="00DA2A4B"/>
    <w:rsid w:val="00DC278D"/>
    <w:rsid w:val="00DE0C3D"/>
    <w:rsid w:val="00E800E3"/>
    <w:rsid w:val="00E82253"/>
    <w:rsid w:val="00EC788A"/>
    <w:rsid w:val="00F93C2E"/>
    <w:rsid w:val="00FE3BB3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17</cp:revision>
  <dcterms:created xsi:type="dcterms:W3CDTF">2023-11-07T20:20:00Z</dcterms:created>
  <dcterms:modified xsi:type="dcterms:W3CDTF">2023-11-27T13:09:00Z</dcterms:modified>
</cp:coreProperties>
</file>