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3373125D"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rsidR="007A13EF">
              <w:t>19.0.0</w:t>
            </w:r>
            <w:bookmarkEnd w:id="3"/>
            <w:r>
              <w:t xml:space="preserve"> </w:t>
            </w:r>
            <w:r w:rsidRPr="00390A88">
              <w:rPr>
                <w:sz w:val="32"/>
              </w:rPr>
              <w:t>(</w:t>
            </w:r>
            <w:bookmarkStart w:id="4" w:name="issueDate"/>
            <w:r w:rsidR="007A13EF">
              <w:rPr>
                <w:sz w:val="32"/>
              </w:rPr>
              <w:t>2025-06</w:t>
            </w:r>
            <w:bookmarkEnd w:id="4"/>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5" w:name="spectype2"/>
            <w:r w:rsidRPr="00390A88">
              <w:t>Specification</w:t>
            </w:r>
            <w:bookmarkEnd w:id="5"/>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6"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6"/>
          <w:p w14:paraId="254F1B30" w14:textId="7F9A062A"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sidR="00B373CF">
              <w:rPr>
                <w:rStyle w:val="ZGSM"/>
              </w:rPr>
              <w:t>9</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8"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9"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9"/>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0"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1"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650 Route des Lucioles - Sophia Antipolis</w:t>
            </w:r>
          </w:p>
          <w:p w14:paraId="3440400B"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1"/>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2"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78463871" w:rsidR="00C3210C" w:rsidRPr="00A46C68" w:rsidRDefault="00C3210C" w:rsidP="00BF1743">
            <w:pPr>
              <w:pStyle w:val="FP"/>
              <w:jc w:val="center"/>
              <w:rPr>
                <w:noProof/>
                <w:sz w:val="18"/>
              </w:rPr>
            </w:pPr>
            <w:r w:rsidRPr="00A46C68">
              <w:rPr>
                <w:noProof/>
                <w:sz w:val="18"/>
              </w:rPr>
              <w:t xml:space="preserve">© </w:t>
            </w:r>
            <w:r w:rsidR="00564426">
              <w:rPr>
                <w:noProof/>
                <w:sz w:val="18"/>
              </w:rPr>
              <w:t>202</w:t>
            </w:r>
            <w:r w:rsidR="00564426">
              <w:rPr>
                <w:rFonts w:hint="eastAsia"/>
                <w:noProof/>
                <w:sz w:val="18"/>
                <w:lang w:eastAsia="ko-KR"/>
              </w:rPr>
              <w:t>5</w:t>
            </w:r>
            <w:r w:rsidRPr="00A46C68">
              <w:rPr>
                <w:noProof/>
                <w:sz w:val="18"/>
              </w:rPr>
              <w:t>, 3GPP Organizational Partners (ARIB, ATIS, CCSA, ETSI, TSDSI, TTA, TTC).</w:t>
            </w:r>
            <w:bookmarkStart w:id="13" w:name="copyrightaddon"/>
            <w:bookmarkEnd w:id="13"/>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2"/>
          </w:p>
          <w:p w14:paraId="1C168186" w14:textId="77777777" w:rsidR="00C3210C" w:rsidRPr="00A46C68" w:rsidRDefault="00C3210C" w:rsidP="00BF1743"/>
        </w:tc>
      </w:tr>
      <w:bookmarkEnd w:id="10"/>
    </w:tbl>
    <w:p w14:paraId="38B44FDD" w14:textId="4195F309" w:rsidR="00080512" w:rsidRPr="00390A88" w:rsidRDefault="00C3210C">
      <w:pPr>
        <w:pStyle w:val="TT"/>
      </w:pPr>
      <w:r w:rsidRPr="00A46C68">
        <w:br w:type="page"/>
      </w:r>
      <w:r w:rsidR="00080512" w:rsidRPr="00390A88">
        <w:lastRenderedPageBreak/>
        <w:t>Contents</w:t>
      </w:r>
    </w:p>
    <w:p w14:paraId="1E99F8BB" w14:textId="192977EB" w:rsidR="003E0BB1" w:rsidRDefault="00B5628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E0BB1">
        <w:rPr>
          <w:noProof/>
        </w:rPr>
        <w:t>Foreword</w:t>
      </w:r>
      <w:r w:rsidR="003E0BB1">
        <w:rPr>
          <w:noProof/>
        </w:rPr>
        <w:tab/>
      </w:r>
      <w:r w:rsidR="003E0BB1">
        <w:rPr>
          <w:noProof/>
        </w:rPr>
        <w:fldChar w:fldCharType="begin" w:fldLock="1"/>
      </w:r>
      <w:r w:rsidR="003E0BB1">
        <w:rPr>
          <w:noProof/>
        </w:rPr>
        <w:instrText xml:space="preserve"> PAGEREF _Toc202388113 \h </w:instrText>
      </w:r>
      <w:r w:rsidR="003E0BB1">
        <w:rPr>
          <w:noProof/>
        </w:rPr>
      </w:r>
      <w:r w:rsidR="003E0BB1">
        <w:rPr>
          <w:noProof/>
        </w:rPr>
        <w:fldChar w:fldCharType="separate"/>
      </w:r>
      <w:r w:rsidR="003E0BB1">
        <w:rPr>
          <w:noProof/>
        </w:rPr>
        <w:t>6</w:t>
      </w:r>
      <w:r w:rsidR="003E0BB1">
        <w:rPr>
          <w:noProof/>
        </w:rPr>
        <w:fldChar w:fldCharType="end"/>
      </w:r>
    </w:p>
    <w:p w14:paraId="13E7DBD4" w14:textId="26D16FF1" w:rsidR="003E0BB1" w:rsidRDefault="003E0BB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_Toc202388114 \h </w:instrText>
      </w:r>
      <w:r>
        <w:rPr>
          <w:noProof/>
        </w:rPr>
      </w:r>
      <w:r>
        <w:rPr>
          <w:noProof/>
        </w:rPr>
        <w:fldChar w:fldCharType="separate"/>
      </w:r>
      <w:r>
        <w:rPr>
          <w:noProof/>
        </w:rPr>
        <w:t>8</w:t>
      </w:r>
      <w:r>
        <w:rPr>
          <w:noProof/>
        </w:rPr>
        <w:fldChar w:fldCharType="end"/>
      </w:r>
    </w:p>
    <w:p w14:paraId="40E908D7" w14:textId="4F357DC7" w:rsidR="003E0BB1" w:rsidRDefault="003E0BB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_Toc202388115 \h </w:instrText>
      </w:r>
      <w:r>
        <w:rPr>
          <w:noProof/>
        </w:rPr>
      </w:r>
      <w:r>
        <w:rPr>
          <w:noProof/>
        </w:rPr>
        <w:fldChar w:fldCharType="separate"/>
      </w:r>
      <w:r>
        <w:rPr>
          <w:noProof/>
        </w:rPr>
        <w:t>8</w:t>
      </w:r>
      <w:r>
        <w:rPr>
          <w:noProof/>
        </w:rPr>
        <w:fldChar w:fldCharType="end"/>
      </w:r>
    </w:p>
    <w:p w14:paraId="4704FC1E" w14:textId="4B076F78" w:rsidR="003E0BB1" w:rsidRDefault="003E0BB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_Toc202388116 \h </w:instrText>
      </w:r>
      <w:r>
        <w:rPr>
          <w:noProof/>
        </w:rPr>
      </w:r>
      <w:r>
        <w:rPr>
          <w:noProof/>
        </w:rPr>
        <w:fldChar w:fldCharType="separate"/>
      </w:r>
      <w:r>
        <w:rPr>
          <w:noProof/>
        </w:rPr>
        <w:t>9</w:t>
      </w:r>
      <w:r>
        <w:rPr>
          <w:noProof/>
        </w:rPr>
        <w:fldChar w:fldCharType="end"/>
      </w:r>
    </w:p>
    <w:p w14:paraId="2548E6D6" w14:textId="3F08A699"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_Toc202388117 \h </w:instrText>
      </w:r>
      <w:r>
        <w:rPr>
          <w:noProof/>
        </w:rPr>
      </w:r>
      <w:r>
        <w:rPr>
          <w:noProof/>
        </w:rPr>
        <w:fldChar w:fldCharType="separate"/>
      </w:r>
      <w:r>
        <w:rPr>
          <w:noProof/>
        </w:rPr>
        <w:t>9</w:t>
      </w:r>
      <w:r>
        <w:rPr>
          <w:noProof/>
        </w:rPr>
        <w:fldChar w:fldCharType="end"/>
      </w:r>
    </w:p>
    <w:p w14:paraId="78CC74B5" w14:textId="51C022DE"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_Toc202388118 \h </w:instrText>
      </w:r>
      <w:r>
        <w:rPr>
          <w:noProof/>
        </w:rPr>
      </w:r>
      <w:r>
        <w:rPr>
          <w:noProof/>
        </w:rPr>
        <w:fldChar w:fldCharType="separate"/>
      </w:r>
      <w:r>
        <w:rPr>
          <w:noProof/>
        </w:rPr>
        <w:t>10</w:t>
      </w:r>
      <w:r>
        <w:rPr>
          <w:noProof/>
        </w:rPr>
        <w:fldChar w:fldCharType="end"/>
      </w:r>
    </w:p>
    <w:p w14:paraId="56A64335" w14:textId="1B84DFC4" w:rsidR="003E0BB1" w:rsidRDefault="003E0BB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_Toc202388119 \h </w:instrText>
      </w:r>
      <w:r>
        <w:rPr>
          <w:noProof/>
        </w:rPr>
      </w:r>
      <w:r>
        <w:rPr>
          <w:noProof/>
        </w:rPr>
        <w:fldChar w:fldCharType="separate"/>
      </w:r>
      <w:r>
        <w:rPr>
          <w:noProof/>
        </w:rPr>
        <w:t>10</w:t>
      </w:r>
      <w:r>
        <w:rPr>
          <w:noProof/>
        </w:rPr>
        <w:fldChar w:fldCharType="end"/>
      </w:r>
    </w:p>
    <w:p w14:paraId="436D210B" w14:textId="6345AA33" w:rsidR="003E0BB1" w:rsidRDefault="003E0BB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_Toc202388120 \h </w:instrText>
      </w:r>
      <w:r>
        <w:rPr>
          <w:noProof/>
        </w:rPr>
      </w:r>
      <w:r>
        <w:rPr>
          <w:noProof/>
        </w:rPr>
        <w:fldChar w:fldCharType="separate"/>
      </w:r>
      <w:r>
        <w:rPr>
          <w:noProof/>
        </w:rPr>
        <w:t>10</w:t>
      </w:r>
      <w:r>
        <w:rPr>
          <w:noProof/>
        </w:rPr>
        <w:fldChar w:fldCharType="end"/>
      </w:r>
    </w:p>
    <w:p w14:paraId="4C998633" w14:textId="6CF9C026"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sidRPr="008935B7">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SEAL configuration management client (SCM-C)</w:t>
      </w:r>
      <w:r>
        <w:rPr>
          <w:noProof/>
        </w:rPr>
        <w:tab/>
      </w:r>
      <w:r>
        <w:rPr>
          <w:noProof/>
        </w:rPr>
        <w:fldChar w:fldCharType="begin" w:fldLock="1"/>
      </w:r>
      <w:r>
        <w:rPr>
          <w:noProof/>
        </w:rPr>
        <w:instrText xml:space="preserve"> PAGEREF _Toc202388121 \h </w:instrText>
      </w:r>
      <w:r>
        <w:rPr>
          <w:noProof/>
        </w:rPr>
      </w:r>
      <w:r>
        <w:rPr>
          <w:noProof/>
        </w:rPr>
        <w:fldChar w:fldCharType="separate"/>
      </w:r>
      <w:r>
        <w:rPr>
          <w:noProof/>
        </w:rPr>
        <w:t>10</w:t>
      </w:r>
      <w:r>
        <w:rPr>
          <w:noProof/>
        </w:rPr>
        <w:fldChar w:fldCharType="end"/>
      </w:r>
    </w:p>
    <w:p w14:paraId="38BE3F40" w14:textId="298FD309"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sidRPr="008935B7">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SEAL configuration management server (SCM-S)</w:t>
      </w:r>
      <w:r>
        <w:rPr>
          <w:noProof/>
        </w:rPr>
        <w:tab/>
      </w:r>
      <w:r>
        <w:rPr>
          <w:noProof/>
        </w:rPr>
        <w:fldChar w:fldCharType="begin" w:fldLock="1"/>
      </w:r>
      <w:r>
        <w:rPr>
          <w:noProof/>
        </w:rPr>
        <w:instrText xml:space="preserve"> PAGEREF _Toc202388122 \h </w:instrText>
      </w:r>
      <w:r>
        <w:rPr>
          <w:noProof/>
        </w:rPr>
      </w:r>
      <w:r>
        <w:rPr>
          <w:noProof/>
        </w:rPr>
        <w:fldChar w:fldCharType="separate"/>
      </w:r>
      <w:r>
        <w:rPr>
          <w:noProof/>
        </w:rPr>
        <w:t>11</w:t>
      </w:r>
      <w:r>
        <w:rPr>
          <w:noProof/>
        </w:rPr>
        <w:fldChar w:fldCharType="end"/>
      </w:r>
    </w:p>
    <w:p w14:paraId="758D433A" w14:textId="7AC0A76A" w:rsidR="003E0BB1" w:rsidRDefault="003E0BB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_Toc202388123 \h </w:instrText>
      </w:r>
      <w:r>
        <w:rPr>
          <w:noProof/>
        </w:rPr>
      </w:r>
      <w:r>
        <w:rPr>
          <w:noProof/>
        </w:rPr>
        <w:fldChar w:fldCharType="separate"/>
      </w:r>
      <w:r>
        <w:rPr>
          <w:noProof/>
        </w:rPr>
        <w:t>12</w:t>
      </w:r>
      <w:r>
        <w:rPr>
          <w:noProof/>
        </w:rPr>
        <w:fldChar w:fldCharType="end"/>
      </w:r>
    </w:p>
    <w:p w14:paraId="47590520" w14:textId="4195C28A"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_Toc202388124 \h </w:instrText>
      </w:r>
      <w:r>
        <w:rPr>
          <w:noProof/>
        </w:rPr>
      </w:r>
      <w:r>
        <w:rPr>
          <w:noProof/>
        </w:rPr>
        <w:fldChar w:fldCharType="separate"/>
      </w:r>
      <w:r>
        <w:rPr>
          <w:noProof/>
        </w:rPr>
        <w:t>12</w:t>
      </w:r>
      <w:r>
        <w:rPr>
          <w:noProof/>
        </w:rPr>
        <w:fldChar w:fldCharType="end"/>
      </w:r>
    </w:p>
    <w:p w14:paraId="3D267C9C" w14:textId="3E1D87F2"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_Toc202388125 \h </w:instrText>
      </w:r>
      <w:r>
        <w:rPr>
          <w:noProof/>
        </w:rPr>
      </w:r>
      <w:r>
        <w:rPr>
          <w:noProof/>
        </w:rPr>
        <w:fldChar w:fldCharType="separate"/>
      </w:r>
      <w:r>
        <w:rPr>
          <w:noProof/>
        </w:rPr>
        <w:t>12</w:t>
      </w:r>
      <w:r>
        <w:rPr>
          <w:noProof/>
        </w:rPr>
        <w:fldChar w:fldCharType="end"/>
      </w:r>
    </w:p>
    <w:p w14:paraId="08873A4D" w14:textId="737A242C"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_Toc202388126 \h </w:instrText>
      </w:r>
      <w:r>
        <w:rPr>
          <w:noProof/>
        </w:rPr>
      </w:r>
      <w:r>
        <w:rPr>
          <w:noProof/>
        </w:rPr>
        <w:fldChar w:fldCharType="separate"/>
      </w:r>
      <w:r>
        <w:rPr>
          <w:noProof/>
        </w:rPr>
        <w:t>12</w:t>
      </w:r>
      <w:r>
        <w:rPr>
          <w:noProof/>
        </w:rPr>
        <w:fldChar w:fldCharType="end"/>
      </w:r>
    </w:p>
    <w:p w14:paraId="46D45657" w14:textId="0CA57736"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_Toc202388127 \h </w:instrText>
      </w:r>
      <w:r>
        <w:rPr>
          <w:noProof/>
        </w:rPr>
      </w:r>
      <w:r>
        <w:rPr>
          <w:noProof/>
        </w:rPr>
        <w:fldChar w:fldCharType="separate"/>
      </w:r>
      <w:r>
        <w:rPr>
          <w:noProof/>
        </w:rPr>
        <w:t>12</w:t>
      </w:r>
      <w:r>
        <w:rPr>
          <w:noProof/>
        </w:rPr>
        <w:fldChar w:fldCharType="end"/>
      </w:r>
    </w:p>
    <w:p w14:paraId="5B01348D" w14:textId="75CBCC96"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_Toc202388128 \h </w:instrText>
      </w:r>
      <w:r>
        <w:rPr>
          <w:noProof/>
        </w:rPr>
      </w:r>
      <w:r>
        <w:rPr>
          <w:noProof/>
        </w:rPr>
        <w:fldChar w:fldCharType="separate"/>
      </w:r>
      <w:r>
        <w:rPr>
          <w:noProof/>
        </w:rPr>
        <w:t>12</w:t>
      </w:r>
      <w:r>
        <w:rPr>
          <w:noProof/>
        </w:rPr>
        <w:fldChar w:fldCharType="end"/>
      </w:r>
    </w:p>
    <w:p w14:paraId="5849E31B" w14:textId="6096ADF2"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_Toc202388129 \h </w:instrText>
      </w:r>
      <w:r>
        <w:rPr>
          <w:noProof/>
        </w:rPr>
      </w:r>
      <w:r>
        <w:rPr>
          <w:noProof/>
        </w:rPr>
        <w:fldChar w:fldCharType="separate"/>
      </w:r>
      <w:r>
        <w:rPr>
          <w:noProof/>
        </w:rPr>
        <w:t>12</w:t>
      </w:r>
      <w:r>
        <w:rPr>
          <w:noProof/>
        </w:rPr>
        <w:fldChar w:fldCharType="end"/>
      </w:r>
    </w:p>
    <w:p w14:paraId="259A7381" w14:textId="5BEBC503"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Management of configuration update event subscription</w:t>
      </w:r>
      <w:r>
        <w:rPr>
          <w:noProof/>
        </w:rPr>
        <w:tab/>
      </w:r>
      <w:r>
        <w:rPr>
          <w:noProof/>
        </w:rPr>
        <w:fldChar w:fldCharType="begin" w:fldLock="1"/>
      </w:r>
      <w:r>
        <w:rPr>
          <w:noProof/>
        </w:rPr>
        <w:instrText xml:space="preserve"> PAGEREF _Toc202388130 \h </w:instrText>
      </w:r>
      <w:r>
        <w:rPr>
          <w:noProof/>
        </w:rPr>
      </w:r>
      <w:r>
        <w:rPr>
          <w:noProof/>
        </w:rPr>
        <w:fldChar w:fldCharType="separate"/>
      </w:r>
      <w:r>
        <w:rPr>
          <w:noProof/>
        </w:rPr>
        <w:t>12</w:t>
      </w:r>
      <w:r>
        <w:rPr>
          <w:noProof/>
        </w:rPr>
        <w:fldChar w:fldCharType="end"/>
      </w:r>
    </w:p>
    <w:p w14:paraId="314DD689" w14:textId="1F7633B7"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_Toc202388131 \h </w:instrText>
      </w:r>
      <w:r>
        <w:rPr>
          <w:noProof/>
        </w:rPr>
      </w:r>
      <w:r>
        <w:rPr>
          <w:noProof/>
        </w:rPr>
        <w:fldChar w:fldCharType="separate"/>
      </w:r>
      <w:r>
        <w:rPr>
          <w:noProof/>
        </w:rPr>
        <w:t>12</w:t>
      </w:r>
      <w:r>
        <w:rPr>
          <w:noProof/>
        </w:rPr>
        <w:fldChar w:fldCharType="end"/>
      </w:r>
    </w:p>
    <w:p w14:paraId="122C01DD" w14:textId="434D3AE9"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_Toc202388132 \h </w:instrText>
      </w:r>
      <w:r>
        <w:rPr>
          <w:noProof/>
        </w:rPr>
      </w:r>
      <w:r>
        <w:rPr>
          <w:noProof/>
        </w:rPr>
        <w:fldChar w:fldCharType="separate"/>
      </w:r>
      <w:r>
        <w:rPr>
          <w:noProof/>
        </w:rPr>
        <w:t>14</w:t>
      </w:r>
      <w:r>
        <w:rPr>
          <w:noProof/>
        </w:rPr>
        <w:fldChar w:fldCharType="end"/>
      </w:r>
    </w:p>
    <w:p w14:paraId="3D5048B0" w14:textId="743DF48D"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CoAP based procedures</w:t>
      </w:r>
      <w:r>
        <w:rPr>
          <w:noProof/>
        </w:rPr>
        <w:tab/>
      </w:r>
      <w:r>
        <w:rPr>
          <w:noProof/>
        </w:rPr>
        <w:fldChar w:fldCharType="begin" w:fldLock="1"/>
      </w:r>
      <w:r>
        <w:rPr>
          <w:noProof/>
        </w:rPr>
        <w:instrText xml:space="preserve"> PAGEREF _Toc202388133 \h </w:instrText>
      </w:r>
      <w:r>
        <w:rPr>
          <w:noProof/>
        </w:rPr>
      </w:r>
      <w:r>
        <w:rPr>
          <w:noProof/>
        </w:rPr>
        <w:fldChar w:fldCharType="separate"/>
      </w:r>
      <w:r>
        <w:rPr>
          <w:noProof/>
        </w:rPr>
        <w:t>15</w:t>
      </w:r>
      <w:r>
        <w:rPr>
          <w:noProof/>
        </w:rPr>
        <w:fldChar w:fldCharType="end"/>
      </w:r>
    </w:p>
    <w:p w14:paraId="4C0153C4" w14:textId="00B9A0F7"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_Toc202388134 \h </w:instrText>
      </w:r>
      <w:r>
        <w:rPr>
          <w:noProof/>
        </w:rPr>
      </w:r>
      <w:r>
        <w:rPr>
          <w:noProof/>
        </w:rPr>
        <w:fldChar w:fldCharType="separate"/>
      </w:r>
      <w:r>
        <w:rPr>
          <w:noProof/>
        </w:rPr>
        <w:t>16</w:t>
      </w:r>
      <w:r>
        <w:rPr>
          <w:noProof/>
        </w:rPr>
        <w:fldChar w:fldCharType="end"/>
      </w:r>
    </w:p>
    <w:p w14:paraId="69F75926" w14:textId="7E70E78E"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_Toc202388135 \h </w:instrText>
      </w:r>
      <w:r>
        <w:rPr>
          <w:noProof/>
        </w:rPr>
      </w:r>
      <w:r>
        <w:rPr>
          <w:noProof/>
        </w:rPr>
        <w:fldChar w:fldCharType="separate"/>
      </w:r>
      <w:r>
        <w:rPr>
          <w:noProof/>
        </w:rPr>
        <w:t>16</w:t>
      </w:r>
      <w:r>
        <w:rPr>
          <w:noProof/>
        </w:rPr>
        <w:fldChar w:fldCharType="end"/>
      </w:r>
    </w:p>
    <w:p w14:paraId="5123E391" w14:textId="1264B39C"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_Toc202388136 \h </w:instrText>
      </w:r>
      <w:r>
        <w:rPr>
          <w:noProof/>
        </w:rPr>
      </w:r>
      <w:r>
        <w:rPr>
          <w:noProof/>
        </w:rPr>
        <w:fldChar w:fldCharType="separate"/>
      </w:r>
      <w:r>
        <w:rPr>
          <w:noProof/>
        </w:rPr>
        <w:t>16</w:t>
      </w:r>
      <w:r>
        <w:rPr>
          <w:noProof/>
        </w:rPr>
        <w:fldChar w:fldCharType="end"/>
      </w:r>
    </w:p>
    <w:p w14:paraId="68DE0691" w14:textId="3E5ADB60"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CoAP based procedures</w:t>
      </w:r>
      <w:r>
        <w:rPr>
          <w:noProof/>
        </w:rPr>
        <w:tab/>
      </w:r>
      <w:r>
        <w:rPr>
          <w:noProof/>
        </w:rPr>
        <w:fldChar w:fldCharType="begin" w:fldLock="1"/>
      </w:r>
      <w:r>
        <w:rPr>
          <w:noProof/>
        </w:rPr>
        <w:instrText xml:space="preserve"> PAGEREF _Toc202388137 \h </w:instrText>
      </w:r>
      <w:r>
        <w:rPr>
          <w:noProof/>
        </w:rPr>
      </w:r>
      <w:r>
        <w:rPr>
          <w:noProof/>
        </w:rPr>
        <w:fldChar w:fldCharType="separate"/>
      </w:r>
      <w:r>
        <w:rPr>
          <w:noProof/>
        </w:rPr>
        <w:t>17</w:t>
      </w:r>
      <w:r>
        <w:rPr>
          <w:noProof/>
        </w:rPr>
        <w:fldChar w:fldCharType="end"/>
      </w:r>
    </w:p>
    <w:p w14:paraId="28AEE12A" w14:textId="0AF49BC9"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sidRPr="008935B7">
        <w:rPr>
          <w:noProof/>
          <w:lang w:val="nl-NL" w:eastAsia="zh-CN"/>
        </w:rPr>
        <w:t>6.2.3</w:t>
      </w:r>
      <w:r>
        <w:rPr>
          <w:rFonts w:asciiTheme="minorHAnsi" w:eastAsiaTheme="minorEastAsia" w:hAnsiTheme="minorHAnsi" w:cstheme="minorBidi"/>
          <w:noProof/>
          <w:kern w:val="2"/>
          <w:sz w:val="24"/>
          <w:szCs w:val="24"/>
          <w:lang w:eastAsia="en-GB"/>
          <w14:ligatures w14:val="standardContextual"/>
        </w:rPr>
        <w:tab/>
      </w:r>
      <w:r w:rsidRPr="008935B7">
        <w:rPr>
          <w:noProof/>
          <w:lang w:val="nl-NL" w:eastAsia="zh-CN"/>
        </w:rPr>
        <w:t>VAL UE</w:t>
      </w:r>
      <w:r w:rsidRPr="008935B7">
        <w:rPr>
          <w:noProof/>
          <w:lang w:val="nl-NL"/>
        </w:rPr>
        <w:t xml:space="preserve"> configuration data</w:t>
      </w:r>
      <w:r>
        <w:rPr>
          <w:noProof/>
        </w:rPr>
        <w:tab/>
      </w:r>
      <w:r>
        <w:rPr>
          <w:noProof/>
        </w:rPr>
        <w:fldChar w:fldCharType="begin" w:fldLock="1"/>
      </w:r>
      <w:r>
        <w:rPr>
          <w:noProof/>
        </w:rPr>
        <w:instrText xml:space="preserve"> PAGEREF _Toc202388138 \h </w:instrText>
      </w:r>
      <w:r>
        <w:rPr>
          <w:noProof/>
        </w:rPr>
      </w:r>
      <w:r>
        <w:rPr>
          <w:noProof/>
        </w:rPr>
        <w:fldChar w:fldCharType="separate"/>
      </w:r>
      <w:r>
        <w:rPr>
          <w:noProof/>
        </w:rPr>
        <w:t>17</w:t>
      </w:r>
      <w:r>
        <w:rPr>
          <w:noProof/>
        </w:rPr>
        <w:fldChar w:fldCharType="end"/>
      </w:r>
    </w:p>
    <w:p w14:paraId="5800BEBB" w14:textId="75E3DDB7"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sidRPr="008935B7">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SCM client HTTP procedure</w:t>
      </w:r>
      <w:r>
        <w:rPr>
          <w:noProof/>
        </w:rPr>
        <w:tab/>
      </w:r>
      <w:r>
        <w:rPr>
          <w:noProof/>
        </w:rPr>
        <w:fldChar w:fldCharType="begin" w:fldLock="1"/>
      </w:r>
      <w:r>
        <w:rPr>
          <w:noProof/>
        </w:rPr>
        <w:instrText xml:space="preserve"> PAGEREF _Toc202388139 \h </w:instrText>
      </w:r>
      <w:r>
        <w:rPr>
          <w:noProof/>
        </w:rPr>
      </w:r>
      <w:r>
        <w:rPr>
          <w:noProof/>
        </w:rPr>
        <w:fldChar w:fldCharType="separate"/>
      </w:r>
      <w:r>
        <w:rPr>
          <w:noProof/>
        </w:rPr>
        <w:t>17</w:t>
      </w:r>
      <w:r>
        <w:rPr>
          <w:noProof/>
        </w:rPr>
        <w:fldChar w:fldCharType="end"/>
      </w:r>
    </w:p>
    <w:p w14:paraId="2FA1E7CC" w14:textId="150EC6DC"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sidRPr="008935B7">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SCM server HTTP procedure</w:t>
      </w:r>
      <w:r>
        <w:rPr>
          <w:noProof/>
        </w:rPr>
        <w:tab/>
      </w:r>
      <w:r>
        <w:rPr>
          <w:noProof/>
        </w:rPr>
        <w:fldChar w:fldCharType="begin" w:fldLock="1"/>
      </w:r>
      <w:r>
        <w:rPr>
          <w:noProof/>
        </w:rPr>
        <w:instrText xml:space="preserve"> PAGEREF _Toc202388140 \h </w:instrText>
      </w:r>
      <w:r>
        <w:rPr>
          <w:noProof/>
        </w:rPr>
      </w:r>
      <w:r>
        <w:rPr>
          <w:noProof/>
        </w:rPr>
        <w:fldChar w:fldCharType="separate"/>
      </w:r>
      <w:r>
        <w:rPr>
          <w:noProof/>
        </w:rPr>
        <w:t>17</w:t>
      </w:r>
      <w:r>
        <w:rPr>
          <w:noProof/>
        </w:rPr>
        <w:fldChar w:fldCharType="end"/>
      </w:r>
    </w:p>
    <w:p w14:paraId="71464B1B" w14:textId="248D11CD"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sidRPr="008935B7">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SCM client CoAP procedure</w:t>
      </w:r>
      <w:r>
        <w:rPr>
          <w:noProof/>
        </w:rPr>
        <w:tab/>
      </w:r>
      <w:r>
        <w:rPr>
          <w:noProof/>
        </w:rPr>
        <w:fldChar w:fldCharType="begin" w:fldLock="1"/>
      </w:r>
      <w:r>
        <w:rPr>
          <w:noProof/>
        </w:rPr>
        <w:instrText xml:space="preserve"> PAGEREF _Toc202388141 \h </w:instrText>
      </w:r>
      <w:r>
        <w:rPr>
          <w:noProof/>
        </w:rPr>
      </w:r>
      <w:r>
        <w:rPr>
          <w:noProof/>
        </w:rPr>
        <w:fldChar w:fldCharType="separate"/>
      </w:r>
      <w:r>
        <w:rPr>
          <w:noProof/>
        </w:rPr>
        <w:t>18</w:t>
      </w:r>
      <w:r>
        <w:rPr>
          <w:noProof/>
        </w:rPr>
        <w:fldChar w:fldCharType="end"/>
      </w:r>
    </w:p>
    <w:p w14:paraId="30BC4E62" w14:textId="5D7AC4BE"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sidRPr="008935B7">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SCM server CoAP procedure</w:t>
      </w:r>
      <w:r>
        <w:rPr>
          <w:noProof/>
        </w:rPr>
        <w:tab/>
      </w:r>
      <w:r>
        <w:rPr>
          <w:noProof/>
        </w:rPr>
        <w:fldChar w:fldCharType="begin" w:fldLock="1"/>
      </w:r>
      <w:r>
        <w:rPr>
          <w:noProof/>
        </w:rPr>
        <w:instrText xml:space="preserve"> PAGEREF _Toc202388142 \h </w:instrText>
      </w:r>
      <w:r>
        <w:rPr>
          <w:noProof/>
        </w:rPr>
      </w:r>
      <w:r>
        <w:rPr>
          <w:noProof/>
        </w:rPr>
        <w:fldChar w:fldCharType="separate"/>
      </w:r>
      <w:r>
        <w:rPr>
          <w:noProof/>
        </w:rPr>
        <w:t>18</w:t>
      </w:r>
      <w:r>
        <w:rPr>
          <w:noProof/>
        </w:rPr>
        <w:fldChar w:fldCharType="end"/>
      </w:r>
    </w:p>
    <w:p w14:paraId="4317DDF1" w14:textId="34A23091"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sidRPr="008935B7">
        <w:rPr>
          <w:noProof/>
          <w:lang w:val="nl-NL"/>
        </w:rPr>
        <w:t>6.2.4</w:t>
      </w:r>
      <w:r>
        <w:rPr>
          <w:rFonts w:asciiTheme="minorHAnsi" w:eastAsiaTheme="minorEastAsia" w:hAnsiTheme="minorHAnsi" w:cstheme="minorBidi"/>
          <w:noProof/>
          <w:kern w:val="2"/>
          <w:sz w:val="24"/>
          <w:szCs w:val="24"/>
          <w:lang w:eastAsia="en-GB"/>
          <w14:ligatures w14:val="standardContextual"/>
        </w:rPr>
        <w:tab/>
      </w:r>
      <w:r w:rsidRPr="008935B7">
        <w:rPr>
          <w:noProof/>
          <w:lang w:val="nl-NL"/>
        </w:rPr>
        <w:t>VAL user profile data</w:t>
      </w:r>
      <w:r>
        <w:rPr>
          <w:noProof/>
        </w:rPr>
        <w:tab/>
      </w:r>
      <w:r>
        <w:rPr>
          <w:noProof/>
        </w:rPr>
        <w:fldChar w:fldCharType="begin" w:fldLock="1"/>
      </w:r>
      <w:r>
        <w:rPr>
          <w:noProof/>
        </w:rPr>
        <w:instrText xml:space="preserve"> PAGEREF _Toc202388143 \h </w:instrText>
      </w:r>
      <w:r>
        <w:rPr>
          <w:noProof/>
        </w:rPr>
      </w:r>
      <w:r>
        <w:rPr>
          <w:noProof/>
        </w:rPr>
        <w:fldChar w:fldCharType="separate"/>
      </w:r>
      <w:r>
        <w:rPr>
          <w:noProof/>
        </w:rPr>
        <w:t>19</w:t>
      </w:r>
      <w:r>
        <w:rPr>
          <w:noProof/>
        </w:rPr>
        <w:fldChar w:fldCharType="end"/>
      </w:r>
    </w:p>
    <w:p w14:paraId="05AA4650" w14:textId="72B2433D"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sidRPr="008935B7">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SCM client HTTP procedure</w:t>
      </w:r>
      <w:r>
        <w:rPr>
          <w:noProof/>
        </w:rPr>
        <w:tab/>
      </w:r>
      <w:r>
        <w:rPr>
          <w:noProof/>
        </w:rPr>
        <w:fldChar w:fldCharType="begin" w:fldLock="1"/>
      </w:r>
      <w:r>
        <w:rPr>
          <w:noProof/>
        </w:rPr>
        <w:instrText xml:space="preserve"> PAGEREF _Toc202388144 \h </w:instrText>
      </w:r>
      <w:r>
        <w:rPr>
          <w:noProof/>
        </w:rPr>
      </w:r>
      <w:r>
        <w:rPr>
          <w:noProof/>
        </w:rPr>
        <w:fldChar w:fldCharType="separate"/>
      </w:r>
      <w:r>
        <w:rPr>
          <w:noProof/>
        </w:rPr>
        <w:t>19</w:t>
      </w:r>
      <w:r>
        <w:rPr>
          <w:noProof/>
        </w:rPr>
        <w:fldChar w:fldCharType="end"/>
      </w:r>
    </w:p>
    <w:p w14:paraId="705823C8" w14:textId="6CE3F664"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sidRPr="008935B7">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SCM server HTTP procedure</w:t>
      </w:r>
      <w:r>
        <w:rPr>
          <w:noProof/>
        </w:rPr>
        <w:tab/>
      </w:r>
      <w:r>
        <w:rPr>
          <w:noProof/>
        </w:rPr>
        <w:fldChar w:fldCharType="begin" w:fldLock="1"/>
      </w:r>
      <w:r>
        <w:rPr>
          <w:noProof/>
        </w:rPr>
        <w:instrText xml:space="preserve"> PAGEREF _Toc202388145 \h </w:instrText>
      </w:r>
      <w:r>
        <w:rPr>
          <w:noProof/>
        </w:rPr>
      </w:r>
      <w:r>
        <w:rPr>
          <w:noProof/>
        </w:rPr>
        <w:fldChar w:fldCharType="separate"/>
      </w:r>
      <w:r>
        <w:rPr>
          <w:noProof/>
        </w:rPr>
        <w:t>19</w:t>
      </w:r>
      <w:r>
        <w:rPr>
          <w:noProof/>
        </w:rPr>
        <w:fldChar w:fldCharType="end"/>
      </w:r>
    </w:p>
    <w:p w14:paraId="00619CC2" w14:textId="50CD5B9D"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sidRPr="008935B7">
        <w:rPr>
          <w:noProof/>
          <w:lang w:val="en-US"/>
        </w:rPr>
        <w:t>6.2.4.3</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SCM client CoAP procedure</w:t>
      </w:r>
      <w:r>
        <w:rPr>
          <w:noProof/>
        </w:rPr>
        <w:tab/>
      </w:r>
      <w:r>
        <w:rPr>
          <w:noProof/>
        </w:rPr>
        <w:fldChar w:fldCharType="begin" w:fldLock="1"/>
      </w:r>
      <w:r>
        <w:rPr>
          <w:noProof/>
        </w:rPr>
        <w:instrText xml:space="preserve"> PAGEREF _Toc202388146 \h </w:instrText>
      </w:r>
      <w:r>
        <w:rPr>
          <w:noProof/>
        </w:rPr>
      </w:r>
      <w:r>
        <w:rPr>
          <w:noProof/>
        </w:rPr>
        <w:fldChar w:fldCharType="separate"/>
      </w:r>
      <w:r>
        <w:rPr>
          <w:noProof/>
        </w:rPr>
        <w:t>19</w:t>
      </w:r>
      <w:r>
        <w:rPr>
          <w:noProof/>
        </w:rPr>
        <w:fldChar w:fldCharType="end"/>
      </w:r>
    </w:p>
    <w:p w14:paraId="3BC75D93" w14:textId="14976458"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sidRPr="008935B7">
        <w:rPr>
          <w:noProof/>
          <w:lang w:val="en-US"/>
        </w:rPr>
        <w:t>6.2.4.4</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SCM server CoAP procedure</w:t>
      </w:r>
      <w:r>
        <w:rPr>
          <w:noProof/>
        </w:rPr>
        <w:tab/>
      </w:r>
      <w:r>
        <w:rPr>
          <w:noProof/>
        </w:rPr>
        <w:fldChar w:fldCharType="begin" w:fldLock="1"/>
      </w:r>
      <w:r>
        <w:rPr>
          <w:noProof/>
        </w:rPr>
        <w:instrText xml:space="preserve"> PAGEREF _Toc202388147 \h </w:instrText>
      </w:r>
      <w:r>
        <w:rPr>
          <w:noProof/>
        </w:rPr>
      </w:r>
      <w:r>
        <w:rPr>
          <w:noProof/>
        </w:rPr>
        <w:fldChar w:fldCharType="separate"/>
      </w:r>
      <w:r>
        <w:rPr>
          <w:noProof/>
        </w:rPr>
        <w:t>19</w:t>
      </w:r>
      <w:r>
        <w:rPr>
          <w:noProof/>
        </w:rPr>
        <w:fldChar w:fldCharType="end"/>
      </w:r>
    </w:p>
    <w:p w14:paraId="6A5D927D" w14:textId="11A50D50"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sidRPr="008935B7">
        <w:rPr>
          <w:noProof/>
          <w:lang w:val="nl-NL" w:eastAsia="zh-CN"/>
        </w:rPr>
        <w:t>6.2.5</w:t>
      </w:r>
      <w:r>
        <w:rPr>
          <w:rFonts w:asciiTheme="minorHAnsi" w:eastAsiaTheme="minorEastAsia" w:hAnsiTheme="minorHAnsi" w:cstheme="minorBidi"/>
          <w:noProof/>
          <w:kern w:val="2"/>
          <w:sz w:val="24"/>
          <w:szCs w:val="24"/>
          <w:lang w:eastAsia="en-GB"/>
          <w14:ligatures w14:val="standardContextual"/>
        </w:rPr>
        <w:tab/>
      </w:r>
      <w:r w:rsidRPr="008935B7">
        <w:rPr>
          <w:noProof/>
          <w:lang w:val="nl-NL"/>
        </w:rPr>
        <w:t>Up</w:t>
      </w:r>
      <w:r w:rsidRPr="008935B7">
        <w:rPr>
          <w:noProof/>
          <w:lang w:val="nl-NL" w:eastAsia="zh-CN"/>
        </w:rPr>
        <w:t>date</w:t>
      </w:r>
      <w:r w:rsidRPr="008935B7">
        <w:rPr>
          <w:noProof/>
          <w:lang w:val="nl-NL"/>
        </w:rPr>
        <w:t xml:space="preserve"> </w:t>
      </w:r>
      <w:r w:rsidRPr="008935B7">
        <w:rPr>
          <w:noProof/>
          <w:lang w:val="nl-NL" w:eastAsia="zh-CN"/>
        </w:rPr>
        <w:t>VAL user</w:t>
      </w:r>
      <w:r w:rsidRPr="008935B7">
        <w:rPr>
          <w:noProof/>
          <w:lang w:val="nl-NL"/>
        </w:rPr>
        <w:t xml:space="preserve"> profile data</w:t>
      </w:r>
      <w:r>
        <w:rPr>
          <w:noProof/>
        </w:rPr>
        <w:tab/>
      </w:r>
      <w:r>
        <w:rPr>
          <w:noProof/>
        </w:rPr>
        <w:fldChar w:fldCharType="begin" w:fldLock="1"/>
      </w:r>
      <w:r>
        <w:rPr>
          <w:noProof/>
        </w:rPr>
        <w:instrText xml:space="preserve"> PAGEREF _Toc202388148 \h </w:instrText>
      </w:r>
      <w:r>
        <w:rPr>
          <w:noProof/>
        </w:rPr>
      </w:r>
      <w:r>
        <w:rPr>
          <w:noProof/>
        </w:rPr>
        <w:fldChar w:fldCharType="separate"/>
      </w:r>
      <w:r>
        <w:rPr>
          <w:noProof/>
        </w:rPr>
        <w:t>20</w:t>
      </w:r>
      <w:r>
        <w:rPr>
          <w:noProof/>
        </w:rPr>
        <w:fldChar w:fldCharType="end"/>
      </w:r>
    </w:p>
    <w:p w14:paraId="22C9B594" w14:textId="0B986CCB"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sidRPr="008935B7">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SCM client HTTP procedure</w:t>
      </w:r>
      <w:r>
        <w:rPr>
          <w:noProof/>
        </w:rPr>
        <w:tab/>
      </w:r>
      <w:r>
        <w:rPr>
          <w:noProof/>
        </w:rPr>
        <w:fldChar w:fldCharType="begin" w:fldLock="1"/>
      </w:r>
      <w:r>
        <w:rPr>
          <w:noProof/>
        </w:rPr>
        <w:instrText xml:space="preserve"> PAGEREF _Toc202388149 \h </w:instrText>
      </w:r>
      <w:r>
        <w:rPr>
          <w:noProof/>
        </w:rPr>
      </w:r>
      <w:r>
        <w:rPr>
          <w:noProof/>
        </w:rPr>
        <w:fldChar w:fldCharType="separate"/>
      </w:r>
      <w:r>
        <w:rPr>
          <w:noProof/>
        </w:rPr>
        <w:t>20</w:t>
      </w:r>
      <w:r>
        <w:rPr>
          <w:noProof/>
        </w:rPr>
        <w:fldChar w:fldCharType="end"/>
      </w:r>
    </w:p>
    <w:p w14:paraId="2F47C562" w14:textId="6C80C779"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sidRPr="008935B7">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SCM server HTTP procedure</w:t>
      </w:r>
      <w:r>
        <w:rPr>
          <w:noProof/>
        </w:rPr>
        <w:tab/>
      </w:r>
      <w:r>
        <w:rPr>
          <w:noProof/>
        </w:rPr>
        <w:fldChar w:fldCharType="begin" w:fldLock="1"/>
      </w:r>
      <w:r>
        <w:rPr>
          <w:noProof/>
        </w:rPr>
        <w:instrText xml:space="preserve"> PAGEREF _Toc202388150 \h </w:instrText>
      </w:r>
      <w:r>
        <w:rPr>
          <w:noProof/>
        </w:rPr>
      </w:r>
      <w:r>
        <w:rPr>
          <w:noProof/>
        </w:rPr>
        <w:fldChar w:fldCharType="separate"/>
      </w:r>
      <w:r>
        <w:rPr>
          <w:noProof/>
        </w:rPr>
        <w:t>20</w:t>
      </w:r>
      <w:r>
        <w:rPr>
          <w:noProof/>
        </w:rPr>
        <w:fldChar w:fldCharType="end"/>
      </w:r>
    </w:p>
    <w:p w14:paraId="6F6C198A" w14:textId="4BCEAE69"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sidRPr="008935B7">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SCM client CoAP procedure</w:t>
      </w:r>
      <w:r>
        <w:rPr>
          <w:noProof/>
        </w:rPr>
        <w:tab/>
      </w:r>
      <w:r>
        <w:rPr>
          <w:noProof/>
        </w:rPr>
        <w:fldChar w:fldCharType="begin" w:fldLock="1"/>
      </w:r>
      <w:r>
        <w:rPr>
          <w:noProof/>
        </w:rPr>
        <w:instrText xml:space="preserve"> PAGEREF _Toc202388151 \h </w:instrText>
      </w:r>
      <w:r>
        <w:rPr>
          <w:noProof/>
        </w:rPr>
      </w:r>
      <w:r>
        <w:rPr>
          <w:noProof/>
        </w:rPr>
        <w:fldChar w:fldCharType="separate"/>
      </w:r>
      <w:r>
        <w:rPr>
          <w:noProof/>
        </w:rPr>
        <w:t>21</w:t>
      </w:r>
      <w:r>
        <w:rPr>
          <w:noProof/>
        </w:rPr>
        <w:fldChar w:fldCharType="end"/>
      </w:r>
    </w:p>
    <w:p w14:paraId="211CB447" w14:textId="1957BAC4"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sidRPr="008935B7">
        <w:rPr>
          <w:noProof/>
          <w:lang w:val="en-US"/>
        </w:rPr>
        <w:t>6.2.5.4</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SCM server CoAP procedure</w:t>
      </w:r>
      <w:r>
        <w:rPr>
          <w:noProof/>
        </w:rPr>
        <w:tab/>
      </w:r>
      <w:r>
        <w:rPr>
          <w:noProof/>
        </w:rPr>
        <w:fldChar w:fldCharType="begin" w:fldLock="1"/>
      </w:r>
      <w:r>
        <w:rPr>
          <w:noProof/>
        </w:rPr>
        <w:instrText xml:space="preserve"> PAGEREF _Toc202388152 \h </w:instrText>
      </w:r>
      <w:r>
        <w:rPr>
          <w:noProof/>
        </w:rPr>
      </w:r>
      <w:r>
        <w:rPr>
          <w:noProof/>
        </w:rPr>
        <w:fldChar w:fldCharType="separate"/>
      </w:r>
      <w:r>
        <w:rPr>
          <w:noProof/>
        </w:rPr>
        <w:t>21</w:t>
      </w:r>
      <w:r>
        <w:rPr>
          <w:noProof/>
        </w:rPr>
        <w:fldChar w:fldCharType="end"/>
      </w:r>
    </w:p>
    <w:p w14:paraId="653CC60E" w14:textId="1A6ED79C"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_Toc202388153 \h </w:instrText>
      </w:r>
      <w:r>
        <w:rPr>
          <w:noProof/>
        </w:rPr>
      </w:r>
      <w:r>
        <w:rPr>
          <w:noProof/>
        </w:rPr>
        <w:fldChar w:fldCharType="separate"/>
      </w:r>
      <w:r>
        <w:rPr>
          <w:noProof/>
        </w:rPr>
        <w:t>21</w:t>
      </w:r>
      <w:r>
        <w:rPr>
          <w:noProof/>
        </w:rPr>
        <w:fldChar w:fldCharType="end"/>
      </w:r>
    </w:p>
    <w:p w14:paraId="6787051D" w14:textId="16B76336" w:rsidR="003E0BB1" w:rsidRDefault="003E0BB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_Toc202388154 \h </w:instrText>
      </w:r>
      <w:r>
        <w:rPr>
          <w:noProof/>
        </w:rPr>
      </w:r>
      <w:r>
        <w:rPr>
          <w:noProof/>
        </w:rPr>
        <w:fldChar w:fldCharType="separate"/>
      </w:r>
      <w:r>
        <w:rPr>
          <w:noProof/>
        </w:rPr>
        <w:t>22</w:t>
      </w:r>
      <w:r>
        <w:rPr>
          <w:noProof/>
        </w:rPr>
        <w:fldChar w:fldCharType="end"/>
      </w:r>
    </w:p>
    <w:p w14:paraId="41DC174E" w14:textId="1E1D262E"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VAL user profile document</w:t>
      </w:r>
      <w:r>
        <w:rPr>
          <w:noProof/>
        </w:rPr>
        <w:tab/>
      </w:r>
      <w:r>
        <w:rPr>
          <w:noProof/>
        </w:rPr>
        <w:fldChar w:fldCharType="begin" w:fldLock="1"/>
      </w:r>
      <w:r>
        <w:rPr>
          <w:noProof/>
        </w:rPr>
        <w:instrText xml:space="preserve"> PAGEREF _Toc202388155 \h </w:instrText>
      </w:r>
      <w:r>
        <w:rPr>
          <w:noProof/>
        </w:rPr>
      </w:r>
      <w:r>
        <w:rPr>
          <w:noProof/>
        </w:rPr>
        <w:fldChar w:fldCharType="separate"/>
      </w:r>
      <w:r>
        <w:rPr>
          <w:noProof/>
        </w:rPr>
        <w:t>22</w:t>
      </w:r>
      <w:r>
        <w:rPr>
          <w:noProof/>
        </w:rPr>
        <w:fldChar w:fldCharType="end"/>
      </w:r>
    </w:p>
    <w:p w14:paraId="3376E926" w14:textId="351BC1CB"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_Toc202388156 \h </w:instrText>
      </w:r>
      <w:r>
        <w:rPr>
          <w:noProof/>
        </w:rPr>
      </w:r>
      <w:r>
        <w:rPr>
          <w:noProof/>
        </w:rPr>
        <w:fldChar w:fldCharType="separate"/>
      </w:r>
      <w:r>
        <w:rPr>
          <w:noProof/>
        </w:rPr>
        <w:t>22</w:t>
      </w:r>
      <w:r>
        <w:rPr>
          <w:noProof/>
        </w:rPr>
        <w:fldChar w:fldCharType="end"/>
      </w:r>
    </w:p>
    <w:p w14:paraId="73DB1A2A" w14:textId="3FA2EBB1"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_Toc202388157 \h </w:instrText>
      </w:r>
      <w:r>
        <w:rPr>
          <w:noProof/>
        </w:rPr>
      </w:r>
      <w:r>
        <w:rPr>
          <w:noProof/>
        </w:rPr>
        <w:fldChar w:fldCharType="separate"/>
      </w:r>
      <w:r>
        <w:rPr>
          <w:noProof/>
        </w:rPr>
        <w:t>22</w:t>
      </w:r>
      <w:r>
        <w:rPr>
          <w:noProof/>
        </w:rPr>
        <w:fldChar w:fldCharType="end"/>
      </w:r>
    </w:p>
    <w:p w14:paraId="3787A269" w14:textId="1EA6FC53"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_Toc202388158 \h </w:instrText>
      </w:r>
      <w:r>
        <w:rPr>
          <w:noProof/>
        </w:rPr>
      </w:r>
      <w:r>
        <w:rPr>
          <w:noProof/>
        </w:rPr>
        <w:fldChar w:fldCharType="separate"/>
      </w:r>
      <w:r>
        <w:rPr>
          <w:noProof/>
        </w:rPr>
        <w:t>22</w:t>
      </w:r>
      <w:r>
        <w:rPr>
          <w:noProof/>
        </w:rPr>
        <w:fldChar w:fldCharType="end"/>
      </w:r>
    </w:p>
    <w:p w14:paraId="696E7860" w14:textId="399CAB2E"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sidRPr="008935B7">
        <w:rPr>
          <w:noProof/>
          <w:lang w:val="en-US"/>
        </w:rPr>
        <w:t>7.1.4</w:t>
      </w:r>
      <w:r>
        <w:rPr>
          <w:rFonts w:asciiTheme="minorHAnsi" w:eastAsiaTheme="minorEastAsia" w:hAnsiTheme="minorHAnsi" w:cstheme="minorBidi"/>
          <w:noProof/>
          <w:kern w:val="2"/>
          <w:sz w:val="24"/>
          <w:szCs w:val="24"/>
          <w:lang w:eastAsia="en-GB"/>
          <w14:ligatures w14:val="standardContextual"/>
        </w:rPr>
        <w:tab/>
      </w:r>
      <w:r w:rsidRPr="008935B7">
        <w:rPr>
          <w:noProof/>
          <w:lang w:val="en-US"/>
        </w:rPr>
        <w:t>XML Schema</w:t>
      </w:r>
      <w:r>
        <w:rPr>
          <w:noProof/>
        </w:rPr>
        <w:tab/>
      </w:r>
      <w:r>
        <w:rPr>
          <w:noProof/>
        </w:rPr>
        <w:fldChar w:fldCharType="begin" w:fldLock="1"/>
      </w:r>
      <w:r>
        <w:rPr>
          <w:noProof/>
        </w:rPr>
        <w:instrText xml:space="preserve"> PAGEREF _Toc202388159 \h </w:instrText>
      </w:r>
      <w:r>
        <w:rPr>
          <w:noProof/>
        </w:rPr>
      </w:r>
      <w:r>
        <w:rPr>
          <w:noProof/>
        </w:rPr>
        <w:fldChar w:fldCharType="separate"/>
      </w:r>
      <w:r>
        <w:rPr>
          <w:noProof/>
        </w:rPr>
        <w:t>22</w:t>
      </w:r>
      <w:r>
        <w:rPr>
          <w:noProof/>
        </w:rPr>
        <w:fldChar w:fldCharType="end"/>
      </w:r>
    </w:p>
    <w:p w14:paraId="4E0CD9BC" w14:textId="14D07FFD"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_Toc202388160 \h </w:instrText>
      </w:r>
      <w:r>
        <w:rPr>
          <w:noProof/>
        </w:rPr>
      </w:r>
      <w:r>
        <w:rPr>
          <w:noProof/>
        </w:rPr>
        <w:fldChar w:fldCharType="separate"/>
      </w:r>
      <w:r>
        <w:rPr>
          <w:noProof/>
        </w:rPr>
        <w:t>23</w:t>
      </w:r>
      <w:r>
        <w:rPr>
          <w:noProof/>
        </w:rPr>
        <w:fldChar w:fldCharType="end"/>
      </w:r>
    </w:p>
    <w:p w14:paraId="5E09D97C" w14:textId="48DBDC99"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_Toc202388161 \h </w:instrText>
      </w:r>
      <w:r>
        <w:rPr>
          <w:noProof/>
        </w:rPr>
      </w:r>
      <w:r>
        <w:rPr>
          <w:noProof/>
        </w:rPr>
        <w:fldChar w:fldCharType="separate"/>
      </w:r>
      <w:r>
        <w:rPr>
          <w:noProof/>
        </w:rPr>
        <w:t>23</w:t>
      </w:r>
      <w:r>
        <w:rPr>
          <w:noProof/>
        </w:rPr>
        <w:fldChar w:fldCharType="end"/>
      </w:r>
    </w:p>
    <w:p w14:paraId="3AE9623C" w14:textId="184D528D"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_Toc202388162 \h </w:instrText>
      </w:r>
      <w:r>
        <w:rPr>
          <w:noProof/>
        </w:rPr>
      </w:r>
      <w:r>
        <w:rPr>
          <w:noProof/>
        </w:rPr>
        <w:fldChar w:fldCharType="separate"/>
      </w:r>
      <w:r>
        <w:rPr>
          <w:noProof/>
        </w:rPr>
        <w:t>23</w:t>
      </w:r>
      <w:r>
        <w:rPr>
          <w:noProof/>
        </w:rPr>
        <w:fldChar w:fldCharType="end"/>
      </w:r>
    </w:p>
    <w:p w14:paraId="266A58C3" w14:textId="0C346CA5"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VAL UE configuration document</w:t>
      </w:r>
      <w:r>
        <w:rPr>
          <w:noProof/>
        </w:rPr>
        <w:tab/>
      </w:r>
      <w:r>
        <w:rPr>
          <w:noProof/>
        </w:rPr>
        <w:fldChar w:fldCharType="begin" w:fldLock="1"/>
      </w:r>
      <w:r>
        <w:rPr>
          <w:noProof/>
        </w:rPr>
        <w:instrText xml:space="preserve"> PAGEREF _Toc202388163 \h </w:instrText>
      </w:r>
      <w:r>
        <w:rPr>
          <w:noProof/>
        </w:rPr>
      </w:r>
      <w:r>
        <w:rPr>
          <w:noProof/>
        </w:rPr>
        <w:fldChar w:fldCharType="separate"/>
      </w:r>
      <w:r>
        <w:rPr>
          <w:noProof/>
        </w:rPr>
        <w:t>25</w:t>
      </w:r>
      <w:r>
        <w:rPr>
          <w:noProof/>
        </w:rPr>
        <w:fldChar w:fldCharType="end"/>
      </w:r>
    </w:p>
    <w:p w14:paraId="58DBF6D2" w14:textId="470D42EE"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_Toc202388164 \h </w:instrText>
      </w:r>
      <w:r>
        <w:rPr>
          <w:noProof/>
        </w:rPr>
      </w:r>
      <w:r>
        <w:rPr>
          <w:noProof/>
        </w:rPr>
        <w:fldChar w:fldCharType="separate"/>
      </w:r>
      <w:r>
        <w:rPr>
          <w:noProof/>
        </w:rPr>
        <w:t>25</w:t>
      </w:r>
      <w:r>
        <w:rPr>
          <w:noProof/>
        </w:rPr>
        <w:fldChar w:fldCharType="end"/>
      </w:r>
    </w:p>
    <w:p w14:paraId="0998C928" w14:textId="732DB586"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_Toc202388165 \h </w:instrText>
      </w:r>
      <w:r>
        <w:rPr>
          <w:noProof/>
        </w:rPr>
      </w:r>
      <w:r>
        <w:rPr>
          <w:noProof/>
        </w:rPr>
        <w:fldChar w:fldCharType="separate"/>
      </w:r>
      <w:r>
        <w:rPr>
          <w:noProof/>
        </w:rPr>
        <w:t>25</w:t>
      </w:r>
      <w:r>
        <w:rPr>
          <w:noProof/>
        </w:rPr>
        <w:fldChar w:fldCharType="end"/>
      </w:r>
    </w:p>
    <w:p w14:paraId="4569C877" w14:textId="4BDABA5D"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_Toc202388166 \h </w:instrText>
      </w:r>
      <w:r>
        <w:rPr>
          <w:noProof/>
        </w:rPr>
      </w:r>
      <w:r>
        <w:rPr>
          <w:noProof/>
        </w:rPr>
        <w:fldChar w:fldCharType="separate"/>
      </w:r>
      <w:r>
        <w:rPr>
          <w:noProof/>
        </w:rPr>
        <w:t>25</w:t>
      </w:r>
      <w:r>
        <w:rPr>
          <w:noProof/>
        </w:rPr>
        <w:fldChar w:fldCharType="end"/>
      </w:r>
    </w:p>
    <w:p w14:paraId="063C5B45" w14:textId="078AADBB"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7.2.4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_Toc202388167 \h </w:instrText>
      </w:r>
      <w:r>
        <w:rPr>
          <w:noProof/>
        </w:rPr>
      </w:r>
      <w:r>
        <w:rPr>
          <w:noProof/>
        </w:rPr>
        <w:fldChar w:fldCharType="separate"/>
      </w:r>
      <w:r>
        <w:rPr>
          <w:noProof/>
        </w:rPr>
        <w:t>26</w:t>
      </w:r>
      <w:r>
        <w:rPr>
          <w:noProof/>
        </w:rPr>
        <w:fldChar w:fldCharType="end"/>
      </w:r>
    </w:p>
    <w:p w14:paraId="548617F8" w14:textId="62ECAA70"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_Toc202388168 \h </w:instrText>
      </w:r>
      <w:r>
        <w:rPr>
          <w:noProof/>
        </w:rPr>
      </w:r>
      <w:r>
        <w:rPr>
          <w:noProof/>
        </w:rPr>
        <w:fldChar w:fldCharType="separate"/>
      </w:r>
      <w:r>
        <w:rPr>
          <w:noProof/>
        </w:rPr>
        <w:t>27</w:t>
      </w:r>
      <w:r>
        <w:rPr>
          <w:noProof/>
        </w:rPr>
        <w:fldChar w:fldCharType="end"/>
      </w:r>
    </w:p>
    <w:p w14:paraId="37525DE2" w14:textId="2257B4E7"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_Toc202388169 \h </w:instrText>
      </w:r>
      <w:r>
        <w:rPr>
          <w:noProof/>
        </w:rPr>
      </w:r>
      <w:r>
        <w:rPr>
          <w:noProof/>
        </w:rPr>
        <w:fldChar w:fldCharType="separate"/>
      </w:r>
      <w:r>
        <w:rPr>
          <w:noProof/>
        </w:rPr>
        <w:t>28</w:t>
      </w:r>
      <w:r>
        <w:rPr>
          <w:noProof/>
        </w:rPr>
        <w:fldChar w:fldCharType="end"/>
      </w:r>
    </w:p>
    <w:p w14:paraId="6DE88A4E" w14:textId="6421E037"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_Toc202388170 \h </w:instrText>
      </w:r>
      <w:r>
        <w:rPr>
          <w:noProof/>
        </w:rPr>
      </w:r>
      <w:r>
        <w:rPr>
          <w:noProof/>
        </w:rPr>
        <w:fldChar w:fldCharType="separate"/>
      </w:r>
      <w:r>
        <w:rPr>
          <w:noProof/>
        </w:rPr>
        <w:t>28</w:t>
      </w:r>
      <w:r>
        <w:rPr>
          <w:noProof/>
        </w:rPr>
        <w:fldChar w:fldCharType="end"/>
      </w:r>
    </w:p>
    <w:p w14:paraId="0D0EBF0F" w14:textId="5DDAABE0"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sidRPr="008935B7">
        <w:rPr>
          <w:noProof/>
          <w:lang w:val="fr-FR"/>
        </w:rPr>
        <w:t>7.</w:t>
      </w:r>
      <w:r w:rsidRPr="008935B7">
        <w:rPr>
          <w:noProof/>
          <w:lang w:val="fr-FR" w:eastAsia="zh-CN"/>
        </w:rPr>
        <w:t>3</w:t>
      </w:r>
      <w:r>
        <w:rPr>
          <w:rFonts w:asciiTheme="minorHAnsi" w:eastAsiaTheme="minorEastAsia" w:hAnsiTheme="minorHAnsi" w:cstheme="minorBidi"/>
          <w:noProof/>
          <w:kern w:val="2"/>
          <w:sz w:val="24"/>
          <w:szCs w:val="24"/>
          <w:lang w:eastAsia="en-GB"/>
          <w14:ligatures w14:val="standardContextual"/>
        </w:rPr>
        <w:tab/>
      </w:r>
      <w:r w:rsidRPr="008935B7">
        <w:rPr>
          <w:noProof/>
          <w:lang w:val="fr-FR"/>
        </w:rPr>
        <w:t>VAL UE satellite</w:t>
      </w:r>
      <w:r w:rsidRPr="008935B7">
        <w:rPr>
          <w:noProof/>
          <w:lang w:val="fr-FR" w:eastAsia="zh-CN"/>
        </w:rPr>
        <w:t xml:space="preserve"> information </w:t>
      </w:r>
      <w:r w:rsidRPr="008935B7">
        <w:rPr>
          <w:noProof/>
          <w:lang w:val="fr-FR"/>
        </w:rPr>
        <w:t>document</w:t>
      </w:r>
      <w:r>
        <w:rPr>
          <w:noProof/>
        </w:rPr>
        <w:tab/>
      </w:r>
      <w:r>
        <w:rPr>
          <w:noProof/>
        </w:rPr>
        <w:fldChar w:fldCharType="begin" w:fldLock="1"/>
      </w:r>
      <w:r>
        <w:rPr>
          <w:noProof/>
        </w:rPr>
        <w:instrText xml:space="preserve"> PAGEREF _Toc202388171 \h </w:instrText>
      </w:r>
      <w:r>
        <w:rPr>
          <w:noProof/>
        </w:rPr>
      </w:r>
      <w:r>
        <w:rPr>
          <w:noProof/>
        </w:rPr>
        <w:fldChar w:fldCharType="separate"/>
      </w:r>
      <w:r>
        <w:rPr>
          <w:noProof/>
        </w:rPr>
        <w:t>30</w:t>
      </w:r>
      <w:r>
        <w:rPr>
          <w:noProof/>
        </w:rPr>
        <w:fldChar w:fldCharType="end"/>
      </w:r>
    </w:p>
    <w:p w14:paraId="09C46B82" w14:textId="602901FB"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sidRPr="008935B7">
        <w:rPr>
          <w:noProof/>
          <w:lang w:val="fr-FR"/>
        </w:rPr>
        <w:t>7.</w:t>
      </w:r>
      <w:r w:rsidRPr="008935B7">
        <w:rPr>
          <w:noProof/>
          <w:lang w:val="fr-FR" w:eastAsia="zh-CN"/>
        </w:rPr>
        <w:t>3</w:t>
      </w:r>
      <w:r w:rsidRPr="008935B7">
        <w:rPr>
          <w:noProof/>
          <w:lang w:val="fr-FR"/>
        </w:rPr>
        <w:t>.1</w:t>
      </w:r>
      <w:r>
        <w:rPr>
          <w:rFonts w:asciiTheme="minorHAnsi" w:eastAsiaTheme="minorEastAsia" w:hAnsiTheme="minorHAnsi" w:cstheme="minorBidi"/>
          <w:noProof/>
          <w:kern w:val="2"/>
          <w:sz w:val="24"/>
          <w:szCs w:val="24"/>
          <w:lang w:eastAsia="en-GB"/>
          <w14:ligatures w14:val="standardContextual"/>
        </w:rPr>
        <w:tab/>
      </w:r>
      <w:r w:rsidRPr="008935B7">
        <w:rPr>
          <w:noProof/>
          <w:lang w:val="fr-FR"/>
        </w:rPr>
        <w:t>General</w:t>
      </w:r>
      <w:r>
        <w:rPr>
          <w:noProof/>
        </w:rPr>
        <w:tab/>
      </w:r>
      <w:r>
        <w:rPr>
          <w:noProof/>
        </w:rPr>
        <w:fldChar w:fldCharType="begin" w:fldLock="1"/>
      </w:r>
      <w:r>
        <w:rPr>
          <w:noProof/>
        </w:rPr>
        <w:instrText xml:space="preserve"> PAGEREF _Toc202388172 \h </w:instrText>
      </w:r>
      <w:r>
        <w:rPr>
          <w:noProof/>
        </w:rPr>
      </w:r>
      <w:r>
        <w:rPr>
          <w:noProof/>
        </w:rPr>
        <w:fldChar w:fldCharType="separate"/>
      </w:r>
      <w:r>
        <w:rPr>
          <w:noProof/>
        </w:rPr>
        <w:t>30</w:t>
      </w:r>
      <w:r>
        <w:rPr>
          <w:noProof/>
        </w:rPr>
        <w:fldChar w:fldCharType="end"/>
      </w:r>
    </w:p>
    <w:p w14:paraId="4F5D1186" w14:textId="19E5FF29"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sidRPr="008935B7">
        <w:rPr>
          <w:noProof/>
          <w:lang w:val="fr-FR"/>
        </w:rPr>
        <w:t>7.</w:t>
      </w:r>
      <w:r w:rsidRPr="008935B7">
        <w:rPr>
          <w:noProof/>
          <w:lang w:val="fr-FR" w:eastAsia="zh-CN"/>
        </w:rPr>
        <w:t>3</w:t>
      </w:r>
      <w:r w:rsidRPr="008935B7">
        <w:rPr>
          <w:noProof/>
          <w:lang w:val="fr-FR"/>
        </w:rPr>
        <w:t>.2</w:t>
      </w:r>
      <w:r>
        <w:rPr>
          <w:rFonts w:asciiTheme="minorHAnsi" w:eastAsiaTheme="minorEastAsia" w:hAnsiTheme="minorHAnsi" w:cstheme="minorBidi"/>
          <w:noProof/>
          <w:kern w:val="2"/>
          <w:sz w:val="24"/>
          <w:szCs w:val="24"/>
          <w:lang w:eastAsia="en-GB"/>
          <w14:ligatures w14:val="standardContextual"/>
        </w:rPr>
        <w:tab/>
      </w:r>
      <w:r w:rsidRPr="008935B7">
        <w:rPr>
          <w:noProof/>
          <w:lang w:val="fr-FR"/>
        </w:rPr>
        <w:t>Application unique ID</w:t>
      </w:r>
      <w:r>
        <w:rPr>
          <w:noProof/>
        </w:rPr>
        <w:tab/>
      </w:r>
      <w:r>
        <w:rPr>
          <w:noProof/>
        </w:rPr>
        <w:fldChar w:fldCharType="begin" w:fldLock="1"/>
      </w:r>
      <w:r>
        <w:rPr>
          <w:noProof/>
        </w:rPr>
        <w:instrText xml:space="preserve"> PAGEREF _Toc202388173 \h </w:instrText>
      </w:r>
      <w:r>
        <w:rPr>
          <w:noProof/>
        </w:rPr>
      </w:r>
      <w:r>
        <w:rPr>
          <w:noProof/>
        </w:rPr>
        <w:fldChar w:fldCharType="separate"/>
      </w:r>
      <w:r>
        <w:rPr>
          <w:noProof/>
        </w:rPr>
        <w:t>30</w:t>
      </w:r>
      <w:r>
        <w:rPr>
          <w:noProof/>
        </w:rPr>
        <w:fldChar w:fldCharType="end"/>
      </w:r>
    </w:p>
    <w:p w14:paraId="40761D78" w14:textId="4BB01288"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_Toc202388174 \h </w:instrText>
      </w:r>
      <w:r>
        <w:rPr>
          <w:noProof/>
        </w:rPr>
      </w:r>
      <w:r>
        <w:rPr>
          <w:noProof/>
        </w:rPr>
        <w:fldChar w:fldCharType="separate"/>
      </w:r>
      <w:r>
        <w:rPr>
          <w:noProof/>
        </w:rPr>
        <w:t>30</w:t>
      </w:r>
      <w:r>
        <w:rPr>
          <w:noProof/>
        </w:rPr>
        <w:fldChar w:fldCharType="end"/>
      </w:r>
    </w:p>
    <w:p w14:paraId="0E554BA1" w14:textId="0123D5EB"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_Toc202388175 \h </w:instrText>
      </w:r>
      <w:r>
        <w:rPr>
          <w:noProof/>
        </w:rPr>
      </w:r>
      <w:r>
        <w:rPr>
          <w:noProof/>
        </w:rPr>
        <w:fldChar w:fldCharType="separate"/>
      </w:r>
      <w:r>
        <w:rPr>
          <w:noProof/>
        </w:rPr>
        <w:t>30</w:t>
      </w:r>
      <w:r>
        <w:rPr>
          <w:noProof/>
        </w:rPr>
        <w:fldChar w:fldCharType="end"/>
      </w:r>
    </w:p>
    <w:p w14:paraId="79431A74" w14:textId="06E68B91"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_Toc202388176 \h </w:instrText>
      </w:r>
      <w:r>
        <w:rPr>
          <w:noProof/>
        </w:rPr>
      </w:r>
      <w:r>
        <w:rPr>
          <w:noProof/>
        </w:rPr>
        <w:fldChar w:fldCharType="separate"/>
      </w:r>
      <w:r>
        <w:rPr>
          <w:noProof/>
        </w:rPr>
        <w:t>30</w:t>
      </w:r>
      <w:r>
        <w:rPr>
          <w:noProof/>
        </w:rPr>
        <w:fldChar w:fldCharType="end"/>
      </w:r>
    </w:p>
    <w:p w14:paraId="1E5AD279" w14:textId="25982062"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_Toc202388177 \h </w:instrText>
      </w:r>
      <w:r>
        <w:rPr>
          <w:noProof/>
        </w:rPr>
      </w:r>
      <w:r>
        <w:rPr>
          <w:noProof/>
        </w:rPr>
        <w:fldChar w:fldCharType="separate"/>
      </w:r>
      <w:r>
        <w:rPr>
          <w:noProof/>
        </w:rPr>
        <w:t>30</w:t>
      </w:r>
      <w:r>
        <w:rPr>
          <w:noProof/>
        </w:rPr>
        <w:fldChar w:fldCharType="end"/>
      </w:r>
    </w:p>
    <w:p w14:paraId="1D492907" w14:textId="6226F6E8"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_Toc202388178 \h </w:instrText>
      </w:r>
      <w:r>
        <w:rPr>
          <w:noProof/>
        </w:rPr>
      </w:r>
      <w:r>
        <w:rPr>
          <w:noProof/>
        </w:rPr>
        <w:fldChar w:fldCharType="separate"/>
      </w:r>
      <w:r>
        <w:rPr>
          <w:noProof/>
        </w:rPr>
        <w:t>31</w:t>
      </w:r>
      <w:r>
        <w:rPr>
          <w:noProof/>
        </w:rPr>
        <w:fldChar w:fldCharType="end"/>
      </w:r>
    </w:p>
    <w:p w14:paraId="1AB7A672" w14:textId="5457B8FD" w:rsidR="003E0BB1" w:rsidRDefault="003E0BB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_Toc202388179 \h </w:instrText>
      </w:r>
      <w:r>
        <w:rPr>
          <w:noProof/>
        </w:rPr>
      </w:r>
      <w:r>
        <w:rPr>
          <w:noProof/>
        </w:rPr>
        <w:fldChar w:fldCharType="separate"/>
      </w:r>
      <w:r>
        <w:rPr>
          <w:noProof/>
        </w:rPr>
        <w:t>32</w:t>
      </w:r>
      <w:r>
        <w:rPr>
          <w:noProof/>
        </w:rPr>
        <w:fldChar w:fldCharType="end"/>
      </w:r>
    </w:p>
    <w:p w14:paraId="12792009" w14:textId="3E81BF90" w:rsidR="003E0BB1" w:rsidRDefault="003E0BB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Creating configuration update event subscription</w:t>
      </w:r>
      <w:r>
        <w:rPr>
          <w:noProof/>
        </w:rPr>
        <w:tab/>
      </w:r>
      <w:r>
        <w:rPr>
          <w:noProof/>
        </w:rPr>
        <w:fldChar w:fldCharType="begin" w:fldLock="1"/>
      </w:r>
      <w:r>
        <w:rPr>
          <w:noProof/>
        </w:rPr>
        <w:instrText xml:space="preserve"> PAGEREF _Toc202388180 \h </w:instrText>
      </w:r>
      <w:r>
        <w:rPr>
          <w:noProof/>
        </w:rPr>
      </w:r>
      <w:r>
        <w:rPr>
          <w:noProof/>
        </w:rPr>
        <w:fldChar w:fldCharType="separate"/>
      </w:r>
      <w:r>
        <w:rPr>
          <w:noProof/>
        </w:rPr>
        <w:t>32</w:t>
      </w:r>
      <w:r>
        <w:rPr>
          <w:noProof/>
        </w:rPr>
        <w:fldChar w:fldCharType="end"/>
      </w:r>
    </w:p>
    <w:p w14:paraId="4BCEAAB9" w14:textId="1E196481"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_Toc202388181 \h </w:instrText>
      </w:r>
      <w:r>
        <w:rPr>
          <w:noProof/>
        </w:rPr>
      </w:r>
      <w:r>
        <w:rPr>
          <w:noProof/>
        </w:rPr>
        <w:fldChar w:fldCharType="separate"/>
      </w:r>
      <w:r>
        <w:rPr>
          <w:noProof/>
        </w:rPr>
        <w:t>32</w:t>
      </w:r>
      <w:r>
        <w:rPr>
          <w:noProof/>
        </w:rPr>
        <w:fldChar w:fldCharType="end"/>
      </w:r>
    </w:p>
    <w:p w14:paraId="5278508D" w14:textId="4D608000"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_Toc202388182 \h </w:instrText>
      </w:r>
      <w:r>
        <w:rPr>
          <w:noProof/>
        </w:rPr>
      </w:r>
      <w:r>
        <w:rPr>
          <w:noProof/>
        </w:rPr>
        <w:fldChar w:fldCharType="separate"/>
      </w:r>
      <w:r>
        <w:rPr>
          <w:noProof/>
        </w:rPr>
        <w:t>32</w:t>
      </w:r>
      <w:r>
        <w:rPr>
          <w:noProof/>
        </w:rPr>
        <w:fldChar w:fldCharType="end"/>
      </w:r>
    </w:p>
    <w:p w14:paraId="6CB706CA" w14:textId="231F03B4"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_Toc202388183 \h </w:instrText>
      </w:r>
      <w:r>
        <w:rPr>
          <w:noProof/>
        </w:rPr>
      </w:r>
      <w:r>
        <w:rPr>
          <w:noProof/>
        </w:rPr>
        <w:fldChar w:fldCharType="separate"/>
      </w:r>
      <w:r>
        <w:rPr>
          <w:noProof/>
        </w:rPr>
        <w:t>32</w:t>
      </w:r>
      <w:r>
        <w:rPr>
          <w:noProof/>
        </w:rPr>
        <w:fldChar w:fldCharType="end"/>
      </w:r>
    </w:p>
    <w:p w14:paraId="448C5DDB" w14:textId="1AF31938" w:rsidR="003E0BB1" w:rsidRDefault="003E0BB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Retrieve VAL UE configuration data</w:t>
      </w:r>
      <w:r>
        <w:rPr>
          <w:noProof/>
        </w:rPr>
        <w:tab/>
      </w:r>
      <w:r>
        <w:rPr>
          <w:noProof/>
        </w:rPr>
        <w:fldChar w:fldCharType="begin" w:fldLock="1"/>
      </w:r>
      <w:r>
        <w:rPr>
          <w:noProof/>
        </w:rPr>
        <w:instrText xml:space="preserve"> PAGEREF _Toc202388184 \h </w:instrText>
      </w:r>
      <w:r>
        <w:rPr>
          <w:noProof/>
        </w:rPr>
      </w:r>
      <w:r>
        <w:rPr>
          <w:noProof/>
        </w:rPr>
        <w:fldChar w:fldCharType="separate"/>
      </w:r>
      <w:r>
        <w:rPr>
          <w:noProof/>
        </w:rPr>
        <w:t>33</w:t>
      </w:r>
      <w:r>
        <w:rPr>
          <w:noProof/>
        </w:rPr>
        <w:fldChar w:fldCharType="end"/>
      </w:r>
    </w:p>
    <w:p w14:paraId="57F978BE" w14:textId="144833F5"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_Toc202388185 \h </w:instrText>
      </w:r>
      <w:r>
        <w:rPr>
          <w:noProof/>
        </w:rPr>
      </w:r>
      <w:r>
        <w:rPr>
          <w:noProof/>
        </w:rPr>
        <w:fldChar w:fldCharType="separate"/>
      </w:r>
      <w:r>
        <w:rPr>
          <w:noProof/>
        </w:rPr>
        <w:t>33</w:t>
      </w:r>
      <w:r>
        <w:rPr>
          <w:noProof/>
        </w:rPr>
        <w:fldChar w:fldCharType="end"/>
      </w:r>
    </w:p>
    <w:p w14:paraId="1899F73A" w14:textId="490D48E1" w:rsidR="003E0BB1" w:rsidRDefault="003E0BB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Parameters for notifications</w:t>
      </w:r>
      <w:r>
        <w:rPr>
          <w:noProof/>
        </w:rPr>
        <w:tab/>
      </w:r>
      <w:r>
        <w:rPr>
          <w:noProof/>
        </w:rPr>
        <w:fldChar w:fldCharType="begin" w:fldLock="1"/>
      </w:r>
      <w:r>
        <w:rPr>
          <w:noProof/>
        </w:rPr>
        <w:instrText xml:space="preserve"> PAGEREF _Toc202388186 \h </w:instrText>
      </w:r>
      <w:r>
        <w:rPr>
          <w:noProof/>
        </w:rPr>
      </w:r>
      <w:r>
        <w:rPr>
          <w:noProof/>
        </w:rPr>
        <w:fldChar w:fldCharType="separate"/>
      </w:r>
      <w:r>
        <w:rPr>
          <w:noProof/>
        </w:rPr>
        <w:t>33</w:t>
      </w:r>
      <w:r>
        <w:rPr>
          <w:noProof/>
        </w:rPr>
        <w:fldChar w:fldCharType="end"/>
      </w:r>
    </w:p>
    <w:p w14:paraId="65AE3C9E" w14:textId="3905B138" w:rsidR="003E0BB1" w:rsidRDefault="003E0BB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_Toc202388187 \h </w:instrText>
      </w:r>
      <w:r>
        <w:rPr>
          <w:noProof/>
        </w:rPr>
      </w:r>
      <w:r>
        <w:rPr>
          <w:noProof/>
        </w:rPr>
        <w:fldChar w:fldCharType="separate"/>
      </w:r>
      <w:r>
        <w:rPr>
          <w:noProof/>
        </w:rPr>
        <w:t>33</w:t>
      </w:r>
      <w:r>
        <w:rPr>
          <w:noProof/>
        </w:rPr>
        <w:fldChar w:fldCharType="end"/>
      </w:r>
    </w:p>
    <w:p w14:paraId="68585D5A" w14:textId="73916294" w:rsidR="003E0BB1" w:rsidRDefault="003E0BB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Configuration update notification</w:t>
      </w:r>
      <w:r>
        <w:rPr>
          <w:noProof/>
        </w:rPr>
        <w:tab/>
      </w:r>
      <w:r>
        <w:rPr>
          <w:noProof/>
        </w:rPr>
        <w:fldChar w:fldCharType="begin" w:fldLock="1"/>
      </w:r>
      <w:r>
        <w:rPr>
          <w:noProof/>
        </w:rPr>
        <w:instrText xml:space="preserve"> PAGEREF _Toc202388188 \h </w:instrText>
      </w:r>
      <w:r>
        <w:rPr>
          <w:noProof/>
        </w:rPr>
      </w:r>
      <w:r>
        <w:rPr>
          <w:noProof/>
        </w:rPr>
        <w:fldChar w:fldCharType="separate"/>
      </w:r>
      <w:r>
        <w:rPr>
          <w:noProof/>
        </w:rPr>
        <w:t>33</w:t>
      </w:r>
      <w:r>
        <w:rPr>
          <w:noProof/>
        </w:rPr>
        <w:fldChar w:fldCharType="end"/>
      </w:r>
    </w:p>
    <w:p w14:paraId="21022B60" w14:textId="4654527F" w:rsidR="003E0BB1" w:rsidRDefault="003E0BB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CoAP resource representation and encoding</w:t>
      </w:r>
      <w:r>
        <w:rPr>
          <w:noProof/>
        </w:rPr>
        <w:tab/>
      </w:r>
      <w:r>
        <w:rPr>
          <w:noProof/>
        </w:rPr>
        <w:fldChar w:fldCharType="begin" w:fldLock="1"/>
      </w:r>
      <w:r>
        <w:rPr>
          <w:noProof/>
        </w:rPr>
        <w:instrText xml:space="preserve"> PAGEREF _Toc202388189 \h </w:instrText>
      </w:r>
      <w:r>
        <w:rPr>
          <w:noProof/>
        </w:rPr>
      </w:r>
      <w:r>
        <w:rPr>
          <w:noProof/>
        </w:rPr>
        <w:fldChar w:fldCharType="separate"/>
      </w:r>
      <w:r>
        <w:rPr>
          <w:noProof/>
        </w:rPr>
        <w:t>33</w:t>
      </w:r>
      <w:r>
        <w:rPr>
          <w:noProof/>
        </w:rPr>
        <w:fldChar w:fldCharType="end"/>
      </w:r>
    </w:p>
    <w:p w14:paraId="6B46C801" w14:textId="67AA8FC1" w:rsidR="003E0BB1" w:rsidRDefault="003E0BB1">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_Toc202388190 \h </w:instrText>
      </w:r>
      <w:r>
        <w:rPr>
          <w:noProof/>
        </w:rPr>
      </w:r>
      <w:r>
        <w:rPr>
          <w:noProof/>
        </w:rPr>
        <w:fldChar w:fldCharType="separate"/>
      </w:r>
      <w:r>
        <w:rPr>
          <w:noProof/>
        </w:rPr>
        <w:t>33</w:t>
      </w:r>
      <w:r>
        <w:rPr>
          <w:noProof/>
        </w:rPr>
        <w:fldChar w:fldCharType="end"/>
      </w:r>
    </w:p>
    <w:p w14:paraId="1573CF2B" w14:textId="029CDB94"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sidRPr="008935B7">
        <w:rPr>
          <w:rFonts w:eastAsia="DengXian"/>
          <w:noProof/>
        </w:rPr>
        <w:t>C.1.1</w:t>
      </w:r>
      <w:r>
        <w:rPr>
          <w:rFonts w:asciiTheme="minorHAnsi" w:eastAsiaTheme="minorEastAsia" w:hAnsiTheme="minorHAnsi" w:cstheme="minorBidi"/>
          <w:noProof/>
          <w:kern w:val="2"/>
          <w:sz w:val="24"/>
          <w:szCs w:val="24"/>
          <w:lang w:eastAsia="en-GB"/>
          <w14:ligatures w14:val="standardContextual"/>
        </w:rPr>
        <w:tab/>
      </w:r>
      <w:r w:rsidRPr="008935B7">
        <w:rPr>
          <w:rFonts w:eastAsia="DengXian"/>
          <w:noProof/>
        </w:rPr>
        <w:t>Resource URI structure</w:t>
      </w:r>
      <w:r>
        <w:rPr>
          <w:noProof/>
        </w:rPr>
        <w:tab/>
      </w:r>
      <w:r>
        <w:rPr>
          <w:noProof/>
        </w:rPr>
        <w:fldChar w:fldCharType="begin" w:fldLock="1"/>
      </w:r>
      <w:r>
        <w:rPr>
          <w:noProof/>
        </w:rPr>
        <w:instrText xml:space="preserve"> PAGEREF _Toc202388191 \h </w:instrText>
      </w:r>
      <w:r>
        <w:rPr>
          <w:noProof/>
        </w:rPr>
      </w:r>
      <w:r>
        <w:rPr>
          <w:noProof/>
        </w:rPr>
        <w:fldChar w:fldCharType="separate"/>
      </w:r>
      <w:r>
        <w:rPr>
          <w:noProof/>
        </w:rPr>
        <w:t>33</w:t>
      </w:r>
      <w:r>
        <w:rPr>
          <w:noProof/>
        </w:rPr>
        <w:fldChar w:fldCharType="end"/>
      </w:r>
    </w:p>
    <w:p w14:paraId="16DF6164" w14:textId="6684D50D"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Use of cache</w:t>
      </w:r>
      <w:r>
        <w:rPr>
          <w:noProof/>
        </w:rPr>
        <w:tab/>
      </w:r>
      <w:r>
        <w:rPr>
          <w:noProof/>
        </w:rPr>
        <w:fldChar w:fldCharType="begin" w:fldLock="1"/>
      </w:r>
      <w:r>
        <w:rPr>
          <w:noProof/>
        </w:rPr>
        <w:instrText xml:space="preserve"> PAGEREF _Toc202388192 \h </w:instrText>
      </w:r>
      <w:r>
        <w:rPr>
          <w:noProof/>
        </w:rPr>
      </w:r>
      <w:r>
        <w:rPr>
          <w:noProof/>
        </w:rPr>
        <w:fldChar w:fldCharType="separate"/>
      </w:r>
      <w:r>
        <w:rPr>
          <w:noProof/>
        </w:rPr>
        <w:t>34</w:t>
      </w:r>
      <w:r>
        <w:rPr>
          <w:noProof/>
        </w:rPr>
        <w:fldChar w:fldCharType="end"/>
      </w:r>
    </w:p>
    <w:p w14:paraId="12A7F8B8" w14:textId="38A07DA3"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Pr>
          <w:noProof/>
        </w:rPr>
        <w:t>C.1.3</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_Toc202388193 \h </w:instrText>
      </w:r>
      <w:r>
        <w:rPr>
          <w:noProof/>
        </w:rPr>
      </w:r>
      <w:r>
        <w:rPr>
          <w:noProof/>
        </w:rPr>
        <w:fldChar w:fldCharType="separate"/>
      </w:r>
      <w:r>
        <w:rPr>
          <w:noProof/>
        </w:rPr>
        <w:t>34</w:t>
      </w:r>
      <w:r>
        <w:rPr>
          <w:noProof/>
        </w:rPr>
        <w:fldChar w:fldCharType="end"/>
      </w:r>
    </w:p>
    <w:p w14:paraId="50FD77F2" w14:textId="463FEE3F"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Pr>
          <w:noProof/>
        </w:rPr>
        <w:t>C.1.4</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_Toc202388194 \h </w:instrText>
      </w:r>
      <w:r>
        <w:rPr>
          <w:noProof/>
        </w:rPr>
      </w:r>
      <w:r>
        <w:rPr>
          <w:noProof/>
        </w:rPr>
        <w:fldChar w:fldCharType="separate"/>
      </w:r>
      <w:r>
        <w:rPr>
          <w:noProof/>
        </w:rPr>
        <w:t>37</w:t>
      </w:r>
      <w:r>
        <w:rPr>
          <w:noProof/>
        </w:rPr>
        <w:fldChar w:fldCharType="end"/>
      </w:r>
    </w:p>
    <w:p w14:paraId="26EF553C" w14:textId="153399B1"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C.1.4.1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_Toc202388195 \h </w:instrText>
      </w:r>
      <w:r>
        <w:rPr>
          <w:noProof/>
        </w:rPr>
      </w:r>
      <w:r>
        <w:rPr>
          <w:noProof/>
        </w:rPr>
        <w:fldChar w:fldCharType="separate"/>
      </w:r>
      <w:r>
        <w:rPr>
          <w:noProof/>
        </w:rPr>
        <w:t>37</w:t>
      </w:r>
      <w:r>
        <w:rPr>
          <w:noProof/>
        </w:rPr>
        <w:fldChar w:fldCharType="end"/>
      </w:r>
    </w:p>
    <w:p w14:paraId="46A59BDD" w14:textId="0C04510E"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C.1.4.2</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_Toc202388196 \h </w:instrText>
      </w:r>
      <w:r>
        <w:rPr>
          <w:noProof/>
        </w:rPr>
      </w:r>
      <w:r>
        <w:rPr>
          <w:noProof/>
        </w:rPr>
        <w:fldChar w:fldCharType="separate"/>
      </w:r>
      <w:r>
        <w:rPr>
          <w:noProof/>
        </w:rPr>
        <w:t>37</w:t>
      </w:r>
      <w:r>
        <w:rPr>
          <w:noProof/>
        </w:rPr>
        <w:fldChar w:fldCharType="end"/>
      </w:r>
    </w:p>
    <w:p w14:paraId="5A59488C" w14:textId="31A7AC04"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C.1.4.3</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_Toc202388197 \h </w:instrText>
      </w:r>
      <w:r>
        <w:rPr>
          <w:noProof/>
        </w:rPr>
      </w:r>
      <w:r>
        <w:rPr>
          <w:noProof/>
        </w:rPr>
        <w:fldChar w:fldCharType="separate"/>
      </w:r>
      <w:r>
        <w:rPr>
          <w:noProof/>
        </w:rPr>
        <w:t>37</w:t>
      </w:r>
      <w:r>
        <w:rPr>
          <w:noProof/>
        </w:rPr>
        <w:fldChar w:fldCharType="end"/>
      </w:r>
    </w:p>
    <w:p w14:paraId="2E4105D7" w14:textId="5F5EC21B"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C.1.4.4</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_Toc202388198 \h </w:instrText>
      </w:r>
      <w:r>
        <w:rPr>
          <w:noProof/>
        </w:rPr>
      </w:r>
      <w:r>
        <w:rPr>
          <w:noProof/>
        </w:rPr>
        <w:fldChar w:fldCharType="separate"/>
      </w:r>
      <w:r>
        <w:rPr>
          <w:noProof/>
        </w:rPr>
        <w:t>39</w:t>
      </w:r>
      <w:r>
        <w:rPr>
          <w:noProof/>
        </w:rPr>
        <w:fldChar w:fldCharType="end"/>
      </w:r>
    </w:p>
    <w:p w14:paraId="0F89E0ED" w14:textId="6E8ADCE3"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C.1.4.4.1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_Toc202388199 \h </w:instrText>
      </w:r>
      <w:r>
        <w:rPr>
          <w:noProof/>
        </w:rPr>
      </w:r>
      <w:r>
        <w:rPr>
          <w:noProof/>
        </w:rPr>
        <w:fldChar w:fldCharType="separate"/>
      </w:r>
      <w:r>
        <w:rPr>
          <w:noProof/>
        </w:rPr>
        <w:t>39</w:t>
      </w:r>
      <w:r>
        <w:rPr>
          <w:noProof/>
        </w:rPr>
        <w:fldChar w:fldCharType="end"/>
      </w:r>
    </w:p>
    <w:p w14:paraId="37869314" w14:textId="4F43404F"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C.1.4.4.2</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_Toc202388200 \h </w:instrText>
      </w:r>
      <w:r>
        <w:rPr>
          <w:noProof/>
        </w:rPr>
      </w:r>
      <w:r>
        <w:rPr>
          <w:noProof/>
        </w:rPr>
        <w:fldChar w:fldCharType="separate"/>
      </w:r>
      <w:r>
        <w:rPr>
          <w:noProof/>
        </w:rPr>
        <w:t>39</w:t>
      </w:r>
      <w:r>
        <w:rPr>
          <w:noProof/>
        </w:rPr>
        <w:fldChar w:fldCharType="end"/>
      </w:r>
    </w:p>
    <w:p w14:paraId="40C53BD6" w14:textId="65FDDDC4"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C.1.4.4.3</w:t>
      </w:r>
      <w:r>
        <w:rPr>
          <w:rFonts w:asciiTheme="minorHAnsi" w:eastAsiaTheme="minorEastAsia" w:hAnsiTheme="minorHAnsi" w:cstheme="minorBidi"/>
          <w:noProof/>
          <w:kern w:val="2"/>
          <w:sz w:val="24"/>
          <w:szCs w:val="24"/>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_Toc202388201 \h </w:instrText>
      </w:r>
      <w:r>
        <w:rPr>
          <w:noProof/>
        </w:rPr>
      </w:r>
      <w:r>
        <w:rPr>
          <w:noProof/>
        </w:rPr>
        <w:fldChar w:fldCharType="separate"/>
      </w:r>
      <w:r>
        <w:rPr>
          <w:noProof/>
        </w:rPr>
        <w:t>39</w:t>
      </w:r>
      <w:r>
        <w:rPr>
          <w:noProof/>
        </w:rPr>
        <w:fldChar w:fldCharType="end"/>
      </w:r>
    </w:p>
    <w:p w14:paraId="699544DA" w14:textId="4875F622"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C.1.4.4.4</w:t>
      </w:r>
      <w:r>
        <w:rPr>
          <w:rFonts w:asciiTheme="minorHAnsi" w:eastAsiaTheme="minorEastAsia" w:hAnsiTheme="minorHAnsi" w:cstheme="minorBidi"/>
          <w:noProof/>
          <w:kern w:val="2"/>
          <w:sz w:val="24"/>
          <w:szCs w:val="24"/>
          <w:lang w:eastAsia="en-GB"/>
          <w14:ligatures w14:val="standardContextual"/>
        </w:rPr>
        <w:tab/>
      </w:r>
      <w:r>
        <w:rPr>
          <w:noProof/>
        </w:rPr>
        <w:t>Type: GeographicArea</w:t>
      </w:r>
      <w:r>
        <w:rPr>
          <w:noProof/>
        </w:rPr>
        <w:tab/>
      </w:r>
      <w:r>
        <w:rPr>
          <w:noProof/>
        </w:rPr>
        <w:fldChar w:fldCharType="begin" w:fldLock="1"/>
      </w:r>
      <w:r>
        <w:rPr>
          <w:noProof/>
        </w:rPr>
        <w:instrText xml:space="preserve"> PAGEREF _Toc202388202 \h </w:instrText>
      </w:r>
      <w:r>
        <w:rPr>
          <w:noProof/>
        </w:rPr>
      </w:r>
      <w:r>
        <w:rPr>
          <w:noProof/>
        </w:rPr>
        <w:fldChar w:fldCharType="separate"/>
      </w:r>
      <w:r>
        <w:rPr>
          <w:noProof/>
        </w:rPr>
        <w:t>40</w:t>
      </w:r>
      <w:r>
        <w:rPr>
          <w:noProof/>
        </w:rPr>
        <w:fldChar w:fldCharType="end"/>
      </w:r>
    </w:p>
    <w:p w14:paraId="1E7F3D4F" w14:textId="6461297F"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C.1.4.4.5</w:t>
      </w:r>
      <w:r>
        <w:rPr>
          <w:rFonts w:asciiTheme="minorHAnsi" w:eastAsiaTheme="minorEastAsia" w:hAnsiTheme="minorHAnsi" w:cstheme="minorBidi"/>
          <w:noProof/>
          <w:kern w:val="2"/>
          <w:sz w:val="24"/>
          <w:szCs w:val="24"/>
          <w:lang w:eastAsia="en-GB"/>
          <w14:ligatures w14:val="standardContextual"/>
        </w:rPr>
        <w:tab/>
      </w:r>
      <w:r>
        <w:rPr>
          <w:noProof/>
        </w:rPr>
        <w:t>Type: Point</w:t>
      </w:r>
      <w:r>
        <w:rPr>
          <w:noProof/>
        </w:rPr>
        <w:tab/>
      </w:r>
      <w:r>
        <w:rPr>
          <w:noProof/>
        </w:rPr>
        <w:fldChar w:fldCharType="begin" w:fldLock="1"/>
      </w:r>
      <w:r>
        <w:rPr>
          <w:noProof/>
        </w:rPr>
        <w:instrText xml:space="preserve"> PAGEREF _Toc202388203 \h </w:instrText>
      </w:r>
      <w:r>
        <w:rPr>
          <w:noProof/>
        </w:rPr>
      </w:r>
      <w:r>
        <w:rPr>
          <w:noProof/>
        </w:rPr>
        <w:fldChar w:fldCharType="separate"/>
      </w:r>
      <w:r>
        <w:rPr>
          <w:noProof/>
        </w:rPr>
        <w:t>40</w:t>
      </w:r>
      <w:r>
        <w:rPr>
          <w:noProof/>
        </w:rPr>
        <w:fldChar w:fldCharType="end"/>
      </w:r>
    </w:p>
    <w:p w14:paraId="125FB893" w14:textId="02B188DD"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C.1.4.4.6</w:t>
      </w:r>
      <w:r>
        <w:rPr>
          <w:rFonts w:asciiTheme="minorHAnsi" w:eastAsiaTheme="minorEastAsia" w:hAnsiTheme="minorHAnsi" w:cstheme="minorBidi"/>
          <w:noProof/>
          <w:kern w:val="2"/>
          <w:sz w:val="24"/>
          <w:szCs w:val="24"/>
          <w:lang w:eastAsia="en-GB"/>
          <w14:ligatures w14:val="standardContextual"/>
        </w:rPr>
        <w:tab/>
      </w:r>
      <w:r>
        <w:rPr>
          <w:noProof/>
        </w:rPr>
        <w:t>Type: PointUncertaintyCircle</w:t>
      </w:r>
      <w:r>
        <w:rPr>
          <w:noProof/>
        </w:rPr>
        <w:tab/>
      </w:r>
      <w:r>
        <w:rPr>
          <w:noProof/>
        </w:rPr>
        <w:fldChar w:fldCharType="begin" w:fldLock="1"/>
      </w:r>
      <w:r>
        <w:rPr>
          <w:noProof/>
        </w:rPr>
        <w:instrText xml:space="preserve"> PAGEREF _Toc202388204 \h </w:instrText>
      </w:r>
      <w:r>
        <w:rPr>
          <w:noProof/>
        </w:rPr>
      </w:r>
      <w:r>
        <w:rPr>
          <w:noProof/>
        </w:rPr>
        <w:fldChar w:fldCharType="separate"/>
      </w:r>
      <w:r>
        <w:rPr>
          <w:noProof/>
        </w:rPr>
        <w:t>40</w:t>
      </w:r>
      <w:r>
        <w:rPr>
          <w:noProof/>
        </w:rPr>
        <w:fldChar w:fldCharType="end"/>
      </w:r>
    </w:p>
    <w:p w14:paraId="7D388DB4" w14:textId="490EE5D1"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C.1.4.4.7</w:t>
      </w:r>
      <w:r>
        <w:rPr>
          <w:rFonts w:asciiTheme="minorHAnsi" w:eastAsiaTheme="minorEastAsia" w:hAnsiTheme="minorHAnsi" w:cstheme="minorBidi"/>
          <w:noProof/>
          <w:kern w:val="2"/>
          <w:sz w:val="24"/>
          <w:szCs w:val="24"/>
          <w:lang w:eastAsia="en-GB"/>
          <w14:ligatures w14:val="standardContextual"/>
        </w:rPr>
        <w:tab/>
      </w:r>
      <w:r>
        <w:rPr>
          <w:noProof/>
        </w:rPr>
        <w:t>Type: PointUncertaintyEllipse</w:t>
      </w:r>
      <w:r>
        <w:rPr>
          <w:noProof/>
        </w:rPr>
        <w:tab/>
      </w:r>
      <w:r>
        <w:rPr>
          <w:noProof/>
        </w:rPr>
        <w:fldChar w:fldCharType="begin" w:fldLock="1"/>
      </w:r>
      <w:r>
        <w:rPr>
          <w:noProof/>
        </w:rPr>
        <w:instrText xml:space="preserve"> PAGEREF _Toc202388205 \h </w:instrText>
      </w:r>
      <w:r>
        <w:rPr>
          <w:noProof/>
        </w:rPr>
      </w:r>
      <w:r>
        <w:rPr>
          <w:noProof/>
        </w:rPr>
        <w:fldChar w:fldCharType="separate"/>
      </w:r>
      <w:r>
        <w:rPr>
          <w:noProof/>
        </w:rPr>
        <w:t>41</w:t>
      </w:r>
      <w:r>
        <w:rPr>
          <w:noProof/>
        </w:rPr>
        <w:fldChar w:fldCharType="end"/>
      </w:r>
    </w:p>
    <w:p w14:paraId="7DA13C55" w14:textId="35B442FC"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C.1.4.4.8</w:t>
      </w:r>
      <w:r>
        <w:rPr>
          <w:rFonts w:asciiTheme="minorHAnsi" w:eastAsiaTheme="minorEastAsia" w:hAnsiTheme="minorHAnsi" w:cstheme="minorBidi"/>
          <w:noProof/>
          <w:kern w:val="2"/>
          <w:sz w:val="24"/>
          <w:szCs w:val="24"/>
          <w:lang w:eastAsia="en-GB"/>
          <w14:ligatures w14:val="standardContextual"/>
        </w:rPr>
        <w:tab/>
      </w:r>
      <w:r>
        <w:rPr>
          <w:noProof/>
        </w:rPr>
        <w:t>Type: Polygon</w:t>
      </w:r>
      <w:r>
        <w:rPr>
          <w:noProof/>
        </w:rPr>
        <w:tab/>
      </w:r>
      <w:r>
        <w:rPr>
          <w:noProof/>
        </w:rPr>
        <w:fldChar w:fldCharType="begin" w:fldLock="1"/>
      </w:r>
      <w:r>
        <w:rPr>
          <w:noProof/>
        </w:rPr>
        <w:instrText xml:space="preserve"> PAGEREF _Toc202388206 \h </w:instrText>
      </w:r>
      <w:r>
        <w:rPr>
          <w:noProof/>
        </w:rPr>
      </w:r>
      <w:r>
        <w:rPr>
          <w:noProof/>
        </w:rPr>
        <w:fldChar w:fldCharType="separate"/>
      </w:r>
      <w:r>
        <w:rPr>
          <w:noProof/>
        </w:rPr>
        <w:t>41</w:t>
      </w:r>
      <w:r>
        <w:rPr>
          <w:noProof/>
        </w:rPr>
        <w:fldChar w:fldCharType="end"/>
      </w:r>
    </w:p>
    <w:p w14:paraId="2D947228" w14:textId="1D5440A6"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C.1.4.4.9</w:t>
      </w:r>
      <w:r>
        <w:rPr>
          <w:rFonts w:asciiTheme="minorHAnsi" w:eastAsiaTheme="minorEastAsia" w:hAnsiTheme="minorHAnsi" w:cstheme="minorBidi"/>
          <w:noProof/>
          <w:kern w:val="2"/>
          <w:sz w:val="24"/>
          <w:szCs w:val="24"/>
          <w:lang w:eastAsia="en-GB"/>
          <w14:ligatures w14:val="standardContextual"/>
        </w:rPr>
        <w:tab/>
      </w:r>
      <w:r>
        <w:rPr>
          <w:noProof/>
        </w:rPr>
        <w:t>Type: PointAltitude</w:t>
      </w:r>
      <w:r>
        <w:rPr>
          <w:noProof/>
        </w:rPr>
        <w:tab/>
      </w:r>
      <w:r>
        <w:rPr>
          <w:noProof/>
        </w:rPr>
        <w:fldChar w:fldCharType="begin" w:fldLock="1"/>
      </w:r>
      <w:r>
        <w:rPr>
          <w:noProof/>
        </w:rPr>
        <w:instrText xml:space="preserve"> PAGEREF _Toc202388207 \h </w:instrText>
      </w:r>
      <w:r>
        <w:rPr>
          <w:noProof/>
        </w:rPr>
      </w:r>
      <w:r>
        <w:rPr>
          <w:noProof/>
        </w:rPr>
        <w:fldChar w:fldCharType="separate"/>
      </w:r>
      <w:r>
        <w:rPr>
          <w:noProof/>
        </w:rPr>
        <w:t>41</w:t>
      </w:r>
      <w:r>
        <w:rPr>
          <w:noProof/>
        </w:rPr>
        <w:fldChar w:fldCharType="end"/>
      </w:r>
    </w:p>
    <w:p w14:paraId="32EC23F3" w14:textId="2767B019"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C.1.4.4.10</w:t>
      </w:r>
      <w:r>
        <w:rPr>
          <w:rFonts w:asciiTheme="minorHAnsi" w:eastAsiaTheme="minorEastAsia" w:hAnsiTheme="minorHAnsi" w:cstheme="minorBidi"/>
          <w:noProof/>
          <w:kern w:val="2"/>
          <w:sz w:val="24"/>
          <w:szCs w:val="24"/>
          <w:lang w:eastAsia="en-GB"/>
          <w14:ligatures w14:val="standardContextual"/>
        </w:rPr>
        <w:tab/>
      </w:r>
      <w:r>
        <w:rPr>
          <w:noProof/>
        </w:rPr>
        <w:t>Type: PointAltitudeUncertainty</w:t>
      </w:r>
      <w:r>
        <w:rPr>
          <w:noProof/>
        </w:rPr>
        <w:tab/>
      </w:r>
      <w:r>
        <w:rPr>
          <w:noProof/>
        </w:rPr>
        <w:fldChar w:fldCharType="begin" w:fldLock="1"/>
      </w:r>
      <w:r>
        <w:rPr>
          <w:noProof/>
        </w:rPr>
        <w:instrText xml:space="preserve"> PAGEREF _Toc202388208 \h </w:instrText>
      </w:r>
      <w:r>
        <w:rPr>
          <w:noProof/>
        </w:rPr>
      </w:r>
      <w:r>
        <w:rPr>
          <w:noProof/>
        </w:rPr>
        <w:fldChar w:fldCharType="separate"/>
      </w:r>
      <w:r>
        <w:rPr>
          <w:noProof/>
        </w:rPr>
        <w:t>41</w:t>
      </w:r>
      <w:r>
        <w:rPr>
          <w:noProof/>
        </w:rPr>
        <w:fldChar w:fldCharType="end"/>
      </w:r>
    </w:p>
    <w:p w14:paraId="282BFCB1" w14:textId="546A650B"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C.1.4.4.11</w:t>
      </w:r>
      <w:r>
        <w:rPr>
          <w:rFonts w:asciiTheme="minorHAnsi" w:eastAsiaTheme="minorEastAsia" w:hAnsiTheme="minorHAnsi" w:cstheme="minorBidi"/>
          <w:noProof/>
          <w:kern w:val="2"/>
          <w:sz w:val="24"/>
          <w:szCs w:val="24"/>
          <w:lang w:eastAsia="en-GB"/>
          <w14:ligatures w14:val="standardContextual"/>
        </w:rPr>
        <w:tab/>
      </w:r>
      <w:r>
        <w:rPr>
          <w:noProof/>
        </w:rPr>
        <w:t>Type: EllipsoidArc</w:t>
      </w:r>
      <w:r>
        <w:rPr>
          <w:noProof/>
        </w:rPr>
        <w:tab/>
      </w:r>
      <w:r>
        <w:rPr>
          <w:noProof/>
        </w:rPr>
        <w:fldChar w:fldCharType="begin" w:fldLock="1"/>
      </w:r>
      <w:r>
        <w:rPr>
          <w:noProof/>
        </w:rPr>
        <w:instrText xml:space="preserve"> PAGEREF _Toc202388209 \h </w:instrText>
      </w:r>
      <w:r>
        <w:rPr>
          <w:noProof/>
        </w:rPr>
      </w:r>
      <w:r>
        <w:rPr>
          <w:noProof/>
        </w:rPr>
        <w:fldChar w:fldCharType="separate"/>
      </w:r>
      <w:r>
        <w:rPr>
          <w:noProof/>
        </w:rPr>
        <w:t>42</w:t>
      </w:r>
      <w:r>
        <w:rPr>
          <w:noProof/>
        </w:rPr>
        <w:fldChar w:fldCharType="end"/>
      </w:r>
    </w:p>
    <w:p w14:paraId="3A89DCDB" w14:textId="16003450"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C.1.4.4.12</w:t>
      </w:r>
      <w:r>
        <w:rPr>
          <w:rFonts w:asciiTheme="minorHAnsi" w:eastAsiaTheme="minorEastAsia" w:hAnsiTheme="minorHAnsi" w:cstheme="minorBidi"/>
          <w:noProof/>
          <w:kern w:val="2"/>
          <w:sz w:val="24"/>
          <w:szCs w:val="24"/>
          <w:lang w:eastAsia="en-GB"/>
          <w14:ligatures w14:val="standardContextual"/>
        </w:rPr>
        <w:tab/>
      </w:r>
      <w:r>
        <w:rPr>
          <w:noProof/>
        </w:rPr>
        <w:t>Type: UncertaintyEllipse</w:t>
      </w:r>
      <w:r>
        <w:rPr>
          <w:noProof/>
        </w:rPr>
        <w:tab/>
      </w:r>
      <w:r>
        <w:rPr>
          <w:noProof/>
        </w:rPr>
        <w:fldChar w:fldCharType="begin" w:fldLock="1"/>
      </w:r>
      <w:r>
        <w:rPr>
          <w:noProof/>
        </w:rPr>
        <w:instrText xml:space="preserve"> PAGEREF _Toc202388210 \h </w:instrText>
      </w:r>
      <w:r>
        <w:rPr>
          <w:noProof/>
        </w:rPr>
      </w:r>
      <w:r>
        <w:rPr>
          <w:noProof/>
        </w:rPr>
        <w:fldChar w:fldCharType="separate"/>
      </w:r>
      <w:r>
        <w:rPr>
          <w:noProof/>
        </w:rPr>
        <w:t>42</w:t>
      </w:r>
      <w:r>
        <w:rPr>
          <w:noProof/>
        </w:rPr>
        <w:fldChar w:fldCharType="end"/>
      </w:r>
    </w:p>
    <w:p w14:paraId="55EA8D22" w14:textId="0679C138"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C.1.4.5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_Toc202388211 \h </w:instrText>
      </w:r>
      <w:r>
        <w:rPr>
          <w:noProof/>
        </w:rPr>
      </w:r>
      <w:r>
        <w:rPr>
          <w:noProof/>
        </w:rPr>
        <w:fldChar w:fldCharType="separate"/>
      </w:r>
      <w:r>
        <w:rPr>
          <w:noProof/>
        </w:rPr>
        <w:t>42</w:t>
      </w:r>
      <w:r>
        <w:rPr>
          <w:noProof/>
        </w:rPr>
        <w:fldChar w:fldCharType="end"/>
      </w:r>
    </w:p>
    <w:p w14:paraId="22352772" w14:textId="3207A4A4"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rPr>
        <w:t>C.1.4.5.1</w:t>
      </w:r>
      <w:r>
        <w:rPr>
          <w:rFonts w:asciiTheme="minorHAnsi" w:eastAsiaTheme="minorEastAsia" w:hAnsiTheme="minorHAnsi" w:cstheme="minorBidi"/>
          <w:noProof/>
          <w:kern w:val="2"/>
          <w:sz w:val="24"/>
          <w:szCs w:val="24"/>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_Toc202388212 \h </w:instrText>
      </w:r>
      <w:r>
        <w:rPr>
          <w:noProof/>
        </w:rPr>
      </w:r>
      <w:r>
        <w:rPr>
          <w:noProof/>
        </w:rPr>
        <w:fldChar w:fldCharType="separate"/>
      </w:r>
      <w:r>
        <w:rPr>
          <w:noProof/>
        </w:rPr>
        <w:t>42</w:t>
      </w:r>
      <w:r>
        <w:rPr>
          <w:noProof/>
        </w:rPr>
        <w:fldChar w:fldCharType="end"/>
      </w:r>
    </w:p>
    <w:p w14:paraId="6C370EF0" w14:textId="66E1E437" w:rsidR="003E0BB1" w:rsidRDefault="003E0BB1">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VAL user profile</w:t>
      </w:r>
      <w:r>
        <w:rPr>
          <w:noProof/>
        </w:rPr>
        <w:tab/>
      </w:r>
      <w:r>
        <w:rPr>
          <w:noProof/>
        </w:rPr>
        <w:fldChar w:fldCharType="begin" w:fldLock="1"/>
      </w:r>
      <w:r>
        <w:rPr>
          <w:noProof/>
        </w:rPr>
        <w:instrText xml:space="preserve"> PAGEREF _Toc202388213 \h </w:instrText>
      </w:r>
      <w:r>
        <w:rPr>
          <w:noProof/>
        </w:rPr>
      </w:r>
      <w:r>
        <w:rPr>
          <w:noProof/>
        </w:rPr>
        <w:fldChar w:fldCharType="separate"/>
      </w:r>
      <w:r>
        <w:rPr>
          <w:noProof/>
        </w:rPr>
        <w:t>43</w:t>
      </w:r>
      <w:r>
        <w:rPr>
          <w:noProof/>
        </w:rPr>
        <w:fldChar w:fldCharType="end"/>
      </w:r>
    </w:p>
    <w:p w14:paraId="1744F4D1" w14:textId="1173CA5D"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sidRPr="008935B7">
        <w:rPr>
          <w:noProof/>
          <w:lang w:val="fi-FI" w:eastAsia="zh-CN"/>
        </w:rPr>
        <w:t>C.2.1</w:t>
      </w:r>
      <w:r>
        <w:rPr>
          <w:rFonts w:asciiTheme="minorHAnsi" w:eastAsiaTheme="minorEastAsia" w:hAnsiTheme="minorHAnsi" w:cstheme="minorBidi"/>
          <w:noProof/>
          <w:kern w:val="2"/>
          <w:sz w:val="24"/>
          <w:szCs w:val="24"/>
          <w:lang w:eastAsia="en-GB"/>
          <w14:ligatures w14:val="standardContextual"/>
        </w:rPr>
        <w:tab/>
      </w:r>
      <w:r w:rsidRPr="008935B7">
        <w:rPr>
          <w:noProof/>
          <w:lang w:val="fi-FI" w:eastAsia="zh-CN"/>
        </w:rPr>
        <w:t>SU_UserProfile API</w:t>
      </w:r>
      <w:r>
        <w:rPr>
          <w:noProof/>
        </w:rPr>
        <w:tab/>
      </w:r>
      <w:r>
        <w:rPr>
          <w:noProof/>
        </w:rPr>
        <w:fldChar w:fldCharType="begin" w:fldLock="1"/>
      </w:r>
      <w:r>
        <w:rPr>
          <w:noProof/>
        </w:rPr>
        <w:instrText xml:space="preserve"> PAGEREF _Toc202388214 \h </w:instrText>
      </w:r>
      <w:r>
        <w:rPr>
          <w:noProof/>
        </w:rPr>
      </w:r>
      <w:r>
        <w:rPr>
          <w:noProof/>
        </w:rPr>
        <w:fldChar w:fldCharType="separate"/>
      </w:r>
      <w:r>
        <w:rPr>
          <w:noProof/>
        </w:rPr>
        <w:t>43</w:t>
      </w:r>
      <w:r>
        <w:rPr>
          <w:noProof/>
        </w:rPr>
        <w:fldChar w:fldCharType="end"/>
      </w:r>
    </w:p>
    <w:p w14:paraId="4B70B17E" w14:textId="23C8AED2"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sidRPr="008935B7">
        <w:rPr>
          <w:noProof/>
          <w:lang w:val="fi-FI" w:eastAsia="zh-CN"/>
        </w:rPr>
        <w:t>C.2.1.1</w:t>
      </w:r>
      <w:r>
        <w:rPr>
          <w:rFonts w:asciiTheme="minorHAnsi" w:eastAsiaTheme="minorEastAsia" w:hAnsiTheme="minorHAnsi" w:cstheme="minorBidi"/>
          <w:noProof/>
          <w:kern w:val="2"/>
          <w:sz w:val="24"/>
          <w:szCs w:val="24"/>
          <w:lang w:eastAsia="en-GB"/>
          <w14:ligatures w14:val="standardContextual"/>
        </w:rPr>
        <w:tab/>
      </w:r>
      <w:r w:rsidRPr="008935B7">
        <w:rPr>
          <w:noProof/>
          <w:lang w:val="fi-FI" w:eastAsia="zh-CN"/>
        </w:rPr>
        <w:t>API URI</w:t>
      </w:r>
      <w:r>
        <w:rPr>
          <w:noProof/>
        </w:rPr>
        <w:tab/>
      </w:r>
      <w:r>
        <w:rPr>
          <w:noProof/>
        </w:rPr>
        <w:fldChar w:fldCharType="begin" w:fldLock="1"/>
      </w:r>
      <w:r>
        <w:rPr>
          <w:noProof/>
        </w:rPr>
        <w:instrText xml:space="preserve"> PAGEREF _Toc202388215 \h </w:instrText>
      </w:r>
      <w:r>
        <w:rPr>
          <w:noProof/>
        </w:rPr>
      </w:r>
      <w:r>
        <w:rPr>
          <w:noProof/>
        </w:rPr>
        <w:fldChar w:fldCharType="separate"/>
      </w:r>
      <w:r>
        <w:rPr>
          <w:noProof/>
        </w:rPr>
        <w:t>43</w:t>
      </w:r>
      <w:r>
        <w:rPr>
          <w:noProof/>
        </w:rPr>
        <w:fldChar w:fldCharType="end"/>
      </w:r>
    </w:p>
    <w:p w14:paraId="3D561820" w14:textId="39272572"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_Toc202388216 \h </w:instrText>
      </w:r>
      <w:r>
        <w:rPr>
          <w:noProof/>
        </w:rPr>
      </w:r>
      <w:r>
        <w:rPr>
          <w:noProof/>
        </w:rPr>
        <w:fldChar w:fldCharType="separate"/>
      </w:r>
      <w:r>
        <w:rPr>
          <w:noProof/>
        </w:rPr>
        <w:t>43</w:t>
      </w:r>
      <w:r>
        <w:rPr>
          <w:noProof/>
        </w:rPr>
        <w:fldChar w:fldCharType="end"/>
      </w:r>
    </w:p>
    <w:p w14:paraId="2AE845F0" w14:textId="2A0B183A"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_Toc202388217 \h </w:instrText>
      </w:r>
      <w:r>
        <w:rPr>
          <w:noProof/>
        </w:rPr>
      </w:r>
      <w:r>
        <w:rPr>
          <w:noProof/>
        </w:rPr>
        <w:fldChar w:fldCharType="separate"/>
      </w:r>
      <w:r>
        <w:rPr>
          <w:noProof/>
        </w:rPr>
        <w:t>43</w:t>
      </w:r>
      <w:r>
        <w:rPr>
          <w:noProof/>
        </w:rPr>
        <w:fldChar w:fldCharType="end"/>
      </w:r>
    </w:p>
    <w:p w14:paraId="2BCFD883" w14:textId="7D2D1E53"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sidRPr="008935B7">
        <w:rPr>
          <w:noProof/>
          <w:lang w:val="fr-FR" w:eastAsia="zh-CN"/>
        </w:rPr>
        <w:t>C.2.1.2.2</w:t>
      </w:r>
      <w:r>
        <w:rPr>
          <w:rFonts w:asciiTheme="minorHAnsi" w:eastAsiaTheme="minorEastAsia" w:hAnsiTheme="minorHAnsi" w:cstheme="minorBidi"/>
          <w:noProof/>
          <w:kern w:val="2"/>
          <w:sz w:val="24"/>
          <w:szCs w:val="24"/>
          <w:lang w:eastAsia="en-GB"/>
          <w14:ligatures w14:val="standardContextual"/>
        </w:rPr>
        <w:tab/>
      </w:r>
      <w:r w:rsidRPr="008935B7">
        <w:rPr>
          <w:noProof/>
          <w:lang w:val="fr-FR" w:eastAsia="zh-CN"/>
        </w:rPr>
        <w:t>Resource: User Profiles</w:t>
      </w:r>
      <w:r>
        <w:rPr>
          <w:noProof/>
        </w:rPr>
        <w:tab/>
      </w:r>
      <w:r>
        <w:rPr>
          <w:noProof/>
        </w:rPr>
        <w:fldChar w:fldCharType="begin" w:fldLock="1"/>
      </w:r>
      <w:r>
        <w:rPr>
          <w:noProof/>
        </w:rPr>
        <w:instrText xml:space="preserve"> PAGEREF _Toc202388218 \h </w:instrText>
      </w:r>
      <w:r>
        <w:rPr>
          <w:noProof/>
        </w:rPr>
      </w:r>
      <w:r>
        <w:rPr>
          <w:noProof/>
        </w:rPr>
        <w:fldChar w:fldCharType="separate"/>
      </w:r>
      <w:r>
        <w:rPr>
          <w:noProof/>
        </w:rPr>
        <w:t>44</w:t>
      </w:r>
      <w:r>
        <w:rPr>
          <w:noProof/>
        </w:rPr>
        <w:fldChar w:fldCharType="end"/>
      </w:r>
    </w:p>
    <w:p w14:paraId="5FB1E8A3" w14:textId="518625B9"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sidRPr="008935B7">
        <w:rPr>
          <w:noProof/>
          <w:lang w:val="fr-FR" w:eastAsia="zh-CN"/>
        </w:rPr>
        <w:t>C.2.1.2.2.1</w:t>
      </w:r>
      <w:r>
        <w:rPr>
          <w:rFonts w:asciiTheme="minorHAnsi" w:eastAsiaTheme="minorEastAsia" w:hAnsiTheme="minorHAnsi" w:cstheme="minorBidi"/>
          <w:noProof/>
          <w:kern w:val="2"/>
          <w:sz w:val="24"/>
          <w:szCs w:val="24"/>
          <w:lang w:eastAsia="en-GB"/>
          <w14:ligatures w14:val="standardContextual"/>
        </w:rPr>
        <w:tab/>
      </w:r>
      <w:r w:rsidRPr="008935B7">
        <w:rPr>
          <w:noProof/>
          <w:lang w:val="fr-FR" w:eastAsia="zh-CN"/>
        </w:rPr>
        <w:t>Description</w:t>
      </w:r>
      <w:r>
        <w:rPr>
          <w:noProof/>
        </w:rPr>
        <w:tab/>
      </w:r>
      <w:r>
        <w:rPr>
          <w:noProof/>
        </w:rPr>
        <w:fldChar w:fldCharType="begin" w:fldLock="1"/>
      </w:r>
      <w:r>
        <w:rPr>
          <w:noProof/>
        </w:rPr>
        <w:instrText xml:space="preserve"> PAGEREF _Toc202388219 \h </w:instrText>
      </w:r>
      <w:r>
        <w:rPr>
          <w:noProof/>
        </w:rPr>
      </w:r>
      <w:r>
        <w:rPr>
          <w:noProof/>
        </w:rPr>
        <w:fldChar w:fldCharType="separate"/>
      </w:r>
      <w:r>
        <w:rPr>
          <w:noProof/>
        </w:rPr>
        <w:t>44</w:t>
      </w:r>
      <w:r>
        <w:rPr>
          <w:noProof/>
        </w:rPr>
        <w:fldChar w:fldCharType="end"/>
      </w:r>
    </w:p>
    <w:p w14:paraId="4736A741" w14:textId="0A862FEC"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_Toc202388220 \h </w:instrText>
      </w:r>
      <w:r>
        <w:rPr>
          <w:noProof/>
        </w:rPr>
      </w:r>
      <w:r>
        <w:rPr>
          <w:noProof/>
        </w:rPr>
        <w:fldChar w:fldCharType="separate"/>
      </w:r>
      <w:r>
        <w:rPr>
          <w:noProof/>
        </w:rPr>
        <w:t>44</w:t>
      </w:r>
      <w:r>
        <w:rPr>
          <w:noProof/>
        </w:rPr>
        <w:fldChar w:fldCharType="end"/>
      </w:r>
    </w:p>
    <w:p w14:paraId="16BB53FD" w14:textId="1613845A"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_Toc202388221 \h </w:instrText>
      </w:r>
      <w:r>
        <w:rPr>
          <w:noProof/>
        </w:rPr>
      </w:r>
      <w:r>
        <w:rPr>
          <w:noProof/>
        </w:rPr>
        <w:fldChar w:fldCharType="separate"/>
      </w:r>
      <w:r>
        <w:rPr>
          <w:noProof/>
        </w:rPr>
        <w:t>44</w:t>
      </w:r>
      <w:r>
        <w:rPr>
          <w:noProof/>
        </w:rPr>
        <w:fldChar w:fldCharType="end"/>
      </w:r>
    </w:p>
    <w:p w14:paraId="2B91CF8D" w14:textId="40C8EA0F"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C.2.1.2.3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User Profile</w:t>
      </w:r>
      <w:r>
        <w:rPr>
          <w:noProof/>
        </w:rPr>
        <w:tab/>
      </w:r>
      <w:r>
        <w:rPr>
          <w:noProof/>
        </w:rPr>
        <w:fldChar w:fldCharType="begin" w:fldLock="1"/>
      </w:r>
      <w:r>
        <w:rPr>
          <w:noProof/>
        </w:rPr>
        <w:instrText xml:space="preserve"> PAGEREF _Toc202388222 \h </w:instrText>
      </w:r>
      <w:r>
        <w:rPr>
          <w:noProof/>
        </w:rPr>
      </w:r>
      <w:r>
        <w:rPr>
          <w:noProof/>
        </w:rPr>
        <w:fldChar w:fldCharType="separate"/>
      </w:r>
      <w:r>
        <w:rPr>
          <w:noProof/>
        </w:rPr>
        <w:t>45</w:t>
      </w:r>
      <w:r>
        <w:rPr>
          <w:noProof/>
        </w:rPr>
        <w:fldChar w:fldCharType="end"/>
      </w:r>
    </w:p>
    <w:p w14:paraId="13D4285F" w14:textId="3CC1DF73"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rPr>
        <w:t>C.2.1.2.3.1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_Toc202388223 \h </w:instrText>
      </w:r>
      <w:r>
        <w:rPr>
          <w:noProof/>
        </w:rPr>
      </w:r>
      <w:r>
        <w:rPr>
          <w:noProof/>
        </w:rPr>
        <w:fldChar w:fldCharType="separate"/>
      </w:r>
      <w:r>
        <w:rPr>
          <w:noProof/>
        </w:rPr>
        <w:t>45</w:t>
      </w:r>
      <w:r>
        <w:rPr>
          <w:noProof/>
        </w:rPr>
        <w:fldChar w:fldCharType="end"/>
      </w:r>
    </w:p>
    <w:p w14:paraId="4D1D7750" w14:textId="1C625D42"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rPr>
        <w:t>C.2.1.2.3.2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_Toc202388224 \h </w:instrText>
      </w:r>
      <w:r>
        <w:rPr>
          <w:noProof/>
        </w:rPr>
      </w:r>
      <w:r>
        <w:rPr>
          <w:noProof/>
        </w:rPr>
        <w:fldChar w:fldCharType="separate"/>
      </w:r>
      <w:r>
        <w:rPr>
          <w:noProof/>
        </w:rPr>
        <w:t>45</w:t>
      </w:r>
      <w:r>
        <w:rPr>
          <w:noProof/>
        </w:rPr>
        <w:fldChar w:fldCharType="end"/>
      </w:r>
    </w:p>
    <w:p w14:paraId="7E7717BE" w14:textId="26F14582"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rPr>
        <w:t>C.2.1.2.3.3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_Toc202388225 \h </w:instrText>
      </w:r>
      <w:r>
        <w:rPr>
          <w:noProof/>
        </w:rPr>
      </w:r>
      <w:r>
        <w:rPr>
          <w:noProof/>
        </w:rPr>
        <w:fldChar w:fldCharType="separate"/>
      </w:r>
      <w:r>
        <w:rPr>
          <w:noProof/>
        </w:rPr>
        <w:t>45</w:t>
      </w:r>
      <w:r>
        <w:rPr>
          <w:noProof/>
        </w:rPr>
        <w:fldChar w:fldCharType="end"/>
      </w:r>
    </w:p>
    <w:p w14:paraId="39D6D281" w14:textId="52354FE6"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_Toc202388226 \h </w:instrText>
      </w:r>
      <w:r>
        <w:rPr>
          <w:noProof/>
        </w:rPr>
      </w:r>
      <w:r>
        <w:rPr>
          <w:noProof/>
        </w:rPr>
        <w:fldChar w:fldCharType="separate"/>
      </w:r>
      <w:r>
        <w:rPr>
          <w:noProof/>
        </w:rPr>
        <w:t>46</w:t>
      </w:r>
      <w:r>
        <w:rPr>
          <w:noProof/>
        </w:rPr>
        <w:fldChar w:fldCharType="end"/>
      </w:r>
    </w:p>
    <w:p w14:paraId="015669B9" w14:textId="76BF9376"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_Toc202388227 \h </w:instrText>
      </w:r>
      <w:r>
        <w:rPr>
          <w:noProof/>
        </w:rPr>
      </w:r>
      <w:r>
        <w:rPr>
          <w:noProof/>
        </w:rPr>
        <w:fldChar w:fldCharType="separate"/>
      </w:r>
      <w:r>
        <w:rPr>
          <w:noProof/>
        </w:rPr>
        <w:t>46</w:t>
      </w:r>
      <w:r>
        <w:rPr>
          <w:noProof/>
        </w:rPr>
        <w:fldChar w:fldCharType="end"/>
      </w:r>
    </w:p>
    <w:p w14:paraId="6B227CED" w14:textId="72B74917"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_Toc202388228 \h </w:instrText>
      </w:r>
      <w:r>
        <w:rPr>
          <w:noProof/>
        </w:rPr>
      </w:r>
      <w:r>
        <w:rPr>
          <w:noProof/>
        </w:rPr>
        <w:fldChar w:fldCharType="separate"/>
      </w:r>
      <w:r>
        <w:rPr>
          <w:noProof/>
        </w:rPr>
        <w:t>47</w:t>
      </w:r>
      <w:r>
        <w:rPr>
          <w:noProof/>
        </w:rPr>
        <w:fldChar w:fldCharType="end"/>
      </w:r>
    </w:p>
    <w:p w14:paraId="251F7C13" w14:textId="6294B9E0"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ProfileDoc</w:t>
      </w:r>
      <w:r>
        <w:rPr>
          <w:noProof/>
        </w:rPr>
        <w:tab/>
      </w:r>
      <w:r>
        <w:rPr>
          <w:noProof/>
        </w:rPr>
        <w:fldChar w:fldCharType="begin" w:fldLock="1"/>
      </w:r>
      <w:r>
        <w:rPr>
          <w:noProof/>
        </w:rPr>
        <w:instrText xml:space="preserve"> PAGEREF _Toc202388229 \h </w:instrText>
      </w:r>
      <w:r>
        <w:rPr>
          <w:noProof/>
        </w:rPr>
      </w:r>
      <w:r>
        <w:rPr>
          <w:noProof/>
        </w:rPr>
        <w:fldChar w:fldCharType="separate"/>
      </w:r>
      <w:r>
        <w:rPr>
          <w:noProof/>
        </w:rPr>
        <w:t>47</w:t>
      </w:r>
      <w:r>
        <w:rPr>
          <w:noProof/>
        </w:rPr>
        <w:fldChar w:fldCharType="end"/>
      </w:r>
    </w:p>
    <w:p w14:paraId="43E79A2D" w14:textId="39481BD7"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ProfileInfo</w:t>
      </w:r>
      <w:r>
        <w:rPr>
          <w:noProof/>
        </w:rPr>
        <w:tab/>
      </w:r>
      <w:r>
        <w:rPr>
          <w:noProof/>
        </w:rPr>
        <w:fldChar w:fldCharType="begin" w:fldLock="1"/>
      </w:r>
      <w:r>
        <w:rPr>
          <w:noProof/>
        </w:rPr>
        <w:instrText xml:space="preserve"> PAGEREF _Toc202388230 \h </w:instrText>
      </w:r>
      <w:r>
        <w:rPr>
          <w:noProof/>
        </w:rPr>
      </w:r>
      <w:r>
        <w:rPr>
          <w:noProof/>
        </w:rPr>
        <w:fldChar w:fldCharType="separate"/>
      </w:r>
      <w:r>
        <w:rPr>
          <w:noProof/>
        </w:rPr>
        <w:t>47</w:t>
      </w:r>
      <w:r>
        <w:rPr>
          <w:noProof/>
        </w:rPr>
        <w:fldChar w:fldCharType="end"/>
      </w:r>
    </w:p>
    <w:p w14:paraId="27128FCF" w14:textId="158A332D"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ProfileConfig</w:t>
      </w:r>
      <w:r>
        <w:rPr>
          <w:noProof/>
        </w:rPr>
        <w:tab/>
      </w:r>
      <w:r>
        <w:rPr>
          <w:noProof/>
        </w:rPr>
        <w:fldChar w:fldCharType="begin" w:fldLock="1"/>
      </w:r>
      <w:r>
        <w:rPr>
          <w:noProof/>
        </w:rPr>
        <w:instrText xml:space="preserve"> PAGEREF _Toc202388231 \h </w:instrText>
      </w:r>
      <w:r>
        <w:rPr>
          <w:noProof/>
        </w:rPr>
      </w:r>
      <w:r>
        <w:rPr>
          <w:noProof/>
        </w:rPr>
        <w:fldChar w:fldCharType="separate"/>
      </w:r>
      <w:r>
        <w:rPr>
          <w:noProof/>
        </w:rPr>
        <w:t>47</w:t>
      </w:r>
      <w:r>
        <w:rPr>
          <w:noProof/>
        </w:rPr>
        <w:fldChar w:fldCharType="end"/>
      </w:r>
    </w:p>
    <w:p w14:paraId="0E23BB6A" w14:textId="5534FC22"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ValTargetUe</w:t>
      </w:r>
      <w:r>
        <w:rPr>
          <w:noProof/>
        </w:rPr>
        <w:tab/>
      </w:r>
      <w:r>
        <w:rPr>
          <w:noProof/>
        </w:rPr>
        <w:fldChar w:fldCharType="begin" w:fldLock="1"/>
      </w:r>
      <w:r>
        <w:rPr>
          <w:noProof/>
        </w:rPr>
        <w:instrText xml:space="preserve"> PAGEREF _Toc202388232 \h </w:instrText>
      </w:r>
      <w:r>
        <w:rPr>
          <w:noProof/>
        </w:rPr>
      </w:r>
      <w:r>
        <w:rPr>
          <w:noProof/>
        </w:rPr>
        <w:fldChar w:fldCharType="separate"/>
      </w:r>
      <w:r>
        <w:rPr>
          <w:noProof/>
        </w:rPr>
        <w:t>48</w:t>
      </w:r>
      <w:r>
        <w:rPr>
          <w:noProof/>
        </w:rPr>
        <w:fldChar w:fldCharType="end"/>
      </w:r>
    </w:p>
    <w:p w14:paraId="0BD9825D" w14:textId="216D4D3A"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_Toc202388233 \h </w:instrText>
      </w:r>
      <w:r>
        <w:rPr>
          <w:noProof/>
        </w:rPr>
      </w:r>
      <w:r>
        <w:rPr>
          <w:noProof/>
        </w:rPr>
        <w:fldChar w:fldCharType="separate"/>
      </w:r>
      <w:r>
        <w:rPr>
          <w:noProof/>
        </w:rPr>
        <w:t>48</w:t>
      </w:r>
      <w:r>
        <w:rPr>
          <w:noProof/>
        </w:rPr>
        <w:fldChar w:fldCharType="end"/>
      </w:r>
    </w:p>
    <w:p w14:paraId="326AEDBF" w14:textId="46E268A4"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rPr>
        <w:t>C.2.1.3.3.1</w:t>
      </w:r>
      <w:r>
        <w:rPr>
          <w:rFonts w:asciiTheme="minorHAnsi" w:eastAsiaTheme="minorEastAsia" w:hAnsiTheme="minorHAnsi" w:cstheme="minorBidi"/>
          <w:noProof/>
          <w:kern w:val="2"/>
          <w:sz w:val="24"/>
          <w:szCs w:val="24"/>
          <w:lang w:eastAsia="en-GB"/>
          <w14:ligatures w14:val="standardContextual"/>
        </w:rPr>
        <w:tab/>
      </w:r>
      <w:r>
        <w:rPr>
          <w:noProof/>
        </w:rPr>
        <w:t>Enumeration: ConfigType</w:t>
      </w:r>
      <w:r>
        <w:rPr>
          <w:noProof/>
        </w:rPr>
        <w:tab/>
      </w:r>
      <w:r>
        <w:rPr>
          <w:noProof/>
        </w:rPr>
        <w:fldChar w:fldCharType="begin" w:fldLock="1"/>
      </w:r>
      <w:r>
        <w:rPr>
          <w:noProof/>
        </w:rPr>
        <w:instrText xml:space="preserve"> PAGEREF _Toc202388234 \h </w:instrText>
      </w:r>
      <w:r>
        <w:rPr>
          <w:noProof/>
        </w:rPr>
      </w:r>
      <w:r>
        <w:rPr>
          <w:noProof/>
        </w:rPr>
        <w:fldChar w:fldCharType="separate"/>
      </w:r>
      <w:r>
        <w:rPr>
          <w:noProof/>
        </w:rPr>
        <w:t>48</w:t>
      </w:r>
      <w:r>
        <w:rPr>
          <w:noProof/>
        </w:rPr>
        <w:fldChar w:fldCharType="end"/>
      </w:r>
    </w:p>
    <w:p w14:paraId="4B2F888F" w14:textId="58074F92"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C.2.1.4</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_Toc202388235 \h </w:instrText>
      </w:r>
      <w:r>
        <w:rPr>
          <w:noProof/>
        </w:rPr>
      </w:r>
      <w:r>
        <w:rPr>
          <w:noProof/>
        </w:rPr>
        <w:fldChar w:fldCharType="separate"/>
      </w:r>
      <w:r>
        <w:rPr>
          <w:noProof/>
        </w:rPr>
        <w:t>48</w:t>
      </w:r>
      <w:r>
        <w:rPr>
          <w:noProof/>
        </w:rPr>
        <w:fldChar w:fldCharType="end"/>
      </w:r>
    </w:p>
    <w:p w14:paraId="7996BD6C" w14:textId="23A7D142"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C.2.1.5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_Toc202388236 \h </w:instrText>
      </w:r>
      <w:r>
        <w:rPr>
          <w:noProof/>
        </w:rPr>
      </w:r>
      <w:r>
        <w:rPr>
          <w:noProof/>
        </w:rPr>
        <w:fldChar w:fldCharType="separate"/>
      </w:r>
      <w:r>
        <w:rPr>
          <w:noProof/>
        </w:rPr>
        <w:t>48</w:t>
      </w:r>
      <w:r>
        <w:rPr>
          <w:noProof/>
        </w:rPr>
        <w:fldChar w:fldCharType="end"/>
      </w:r>
    </w:p>
    <w:p w14:paraId="26EDD285" w14:textId="4D217B96"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C.2.1.5.1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_Toc202388237 \h </w:instrText>
      </w:r>
      <w:r>
        <w:rPr>
          <w:noProof/>
        </w:rPr>
      </w:r>
      <w:r>
        <w:rPr>
          <w:noProof/>
        </w:rPr>
        <w:fldChar w:fldCharType="separate"/>
      </w:r>
      <w:r>
        <w:rPr>
          <w:noProof/>
        </w:rPr>
        <w:t>48</w:t>
      </w:r>
      <w:r>
        <w:rPr>
          <w:noProof/>
        </w:rPr>
        <w:fldChar w:fldCharType="end"/>
      </w:r>
    </w:p>
    <w:p w14:paraId="0CB1FC94" w14:textId="70AB6820"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C.2.1.5.2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_Toc202388238 \h </w:instrText>
      </w:r>
      <w:r>
        <w:rPr>
          <w:noProof/>
        </w:rPr>
      </w:r>
      <w:r>
        <w:rPr>
          <w:noProof/>
        </w:rPr>
        <w:fldChar w:fldCharType="separate"/>
      </w:r>
      <w:r>
        <w:rPr>
          <w:noProof/>
        </w:rPr>
        <w:t>48</w:t>
      </w:r>
      <w:r>
        <w:rPr>
          <w:noProof/>
        </w:rPr>
        <w:fldChar w:fldCharType="end"/>
      </w:r>
    </w:p>
    <w:p w14:paraId="23337F73" w14:textId="77CD53CA"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C.2.1.6</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_Toc202388239 \h </w:instrText>
      </w:r>
      <w:r>
        <w:rPr>
          <w:noProof/>
        </w:rPr>
      </w:r>
      <w:r>
        <w:rPr>
          <w:noProof/>
        </w:rPr>
        <w:fldChar w:fldCharType="separate"/>
      </w:r>
      <w:r>
        <w:rPr>
          <w:noProof/>
        </w:rPr>
        <w:t>49</w:t>
      </w:r>
      <w:r>
        <w:rPr>
          <w:noProof/>
        </w:rPr>
        <w:fldChar w:fldCharType="end"/>
      </w:r>
    </w:p>
    <w:p w14:paraId="09AD35C6" w14:textId="57ED171A"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C.2.1.7</w:t>
      </w:r>
      <w:r>
        <w:rPr>
          <w:rFonts w:asciiTheme="minorHAnsi" w:eastAsiaTheme="minorEastAsia" w:hAnsiTheme="minorHAnsi" w:cstheme="minorBidi"/>
          <w:noProof/>
          <w:kern w:val="2"/>
          <w:sz w:val="24"/>
          <w:szCs w:val="24"/>
          <w:lang w:eastAsia="en-GB"/>
          <w14:ligatures w14:val="standardContextual"/>
        </w:rPr>
        <w:tab/>
      </w:r>
      <w:r>
        <w:rPr>
          <w:noProof/>
        </w:rPr>
        <w:t>Media Type registration for application/vnd.3gpp.seal-user-profile-info+cbor</w:t>
      </w:r>
      <w:r>
        <w:rPr>
          <w:noProof/>
        </w:rPr>
        <w:tab/>
      </w:r>
      <w:r>
        <w:rPr>
          <w:noProof/>
        </w:rPr>
        <w:fldChar w:fldCharType="begin" w:fldLock="1"/>
      </w:r>
      <w:r>
        <w:rPr>
          <w:noProof/>
        </w:rPr>
        <w:instrText xml:space="preserve"> PAGEREF _Toc202388240 \h </w:instrText>
      </w:r>
      <w:r>
        <w:rPr>
          <w:noProof/>
        </w:rPr>
      </w:r>
      <w:r>
        <w:rPr>
          <w:noProof/>
        </w:rPr>
        <w:fldChar w:fldCharType="separate"/>
      </w:r>
      <w:r>
        <w:rPr>
          <w:noProof/>
        </w:rPr>
        <w:t>49</w:t>
      </w:r>
      <w:r>
        <w:rPr>
          <w:noProof/>
        </w:rPr>
        <w:fldChar w:fldCharType="end"/>
      </w:r>
    </w:p>
    <w:p w14:paraId="54F49BFC" w14:textId="33138033" w:rsidR="003E0BB1" w:rsidRDefault="003E0BB1">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UE configuration</w:t>
      </w:r>
      <w:r>
        <w:rPr>
          <w:noProof/>
        </w:rPr>
        <w:tab/>
      </w:r>
      <w:r>
        <w:rPr>
          <w:noProof/>
        </w:rPr>
        <w:fldChar w:fldCharType="begin" w:fldLock="1"/>
      </w:r>
      <w:r>
        <w:rPr>
          <w:noProof/>
        </w:rPr>
        <w:instrText xml:space="preserve"> PAGEREF _Toc202388241 \h </w:instrText>
      </w:r>
      <w:r>
        <w:rPr>
          <w:noProof/>
        </w:rPr>
      </w:r>
      <w:r>
        <w:rPr>
          <w:noProof/>
        </w:rPr>
        <w:fldChar w:fldCharType="separate"/>
      </w:r>
      <w:r>
        <w:rPr>
          <w:noProof/>
        </w:rPr>
        <w:t>50</w:t>
      </w:r>
      <w:r>
        <w:rPr>
          <w:noProof/>
        </w:rPr>
        <w:fldChar w:fldCharType="end"/>
      </w:r>
    </w:p>
    <w:p w14:paraId="4710EF15" w14:textId="3D7E14A0" w:rsidR="003E0BB1" w:rsidRDefault="003E0BB1">
      <w:pPr>
        <w:pStyle w:val="TOC2"/>
        <w:rPr>
          <w:rFonts w:asciiTheme="minorHAnsi" w:eastAsiaTheme="minorEastAsia" w:hAnsiTheme="minorHAnsi" w:cstheme="minorBidi"/>
          <w:noProof/>
          <w:kern w:val="2"/>
          <w:sz w:val="24"/>
          <w:szCs w:val="24"/>
          <w:lang w:eastAsia="en-GB"/>
          <w14:ligatures w14:val="standardContextual"/>
        </w:rPr>
      </w:pPr>
      <w:r w:rsidRPr="008935B7">
        <w:rPr>
          <w:noProof/>
          <w:lang w:val="fr-FR" w:eastAsia="zh-CN"/>
        </w:rPr>
        <w:t>C.3.1</w:t>
      </w:r>
      <w:r>
        <w:rPr>
          <w:rFonts w:asciiTheme="minorHAnsi" w:eastAsiaTheme="minorEastAsia" w:hAnsiTheme="minorHAnsi" w:cstheme="minorBidi"/>
          <w:noProof/>
          <w:kern w:val="2"/>
          <w:sz w:val="24"/>
          <w:szCs w:val="24"/>
          <w:lang w:eastAsia="en-GB"/>
          <w14:ligatures w14:val="standardContextual"/>
        </w:rPr>
        <w:tab/>
      </w:r>
      <w:r w:rsidRPr="008935B7">
        <w:rPr>
          <w:noProof/>
          <w:lang w:val="fr-FR" w:eastAsia="zh-CN"/>
        </w:rPr>
        <w:t>SU_UeConfig API</w:t>
      </w:r>
      <w:r>
        <w:rPr>
          <w:noProof/>
        </w:rPr>
        <w:tab/>
      </w:r>
      <w:r>
        <w:rPr>
          <w:noProof/>
        </w:rPr>
        <w:fldChar w:fldCharType="begin" w:fldLock="1"/>
      </w:r>
      <w:r>
        <w:rPr>
          <w:noProof/>
        </w:rPr>
        <w:instrText xml:space="preserve"> PAGEREF _Toc202388242 \h </w:instrText>
      </w:r>
      <w:r>
        <w:rPr>
          <w:noProof/>
        </w:rPr>
      </w:r>
      <w:r>
        <w:rPr>
          <w:noProof/>
        </w:rPr>
        <w:fldChar w:fldCharType="separate"/>
      </w:r>
      <w:r>
        <w:rPr>
          <w:noProof/>
        </w:rPr>
        <w:t>50</w:t>
      </w:r>
      <w:r>
        <w:rPr>
          <w:noProof/>
        </w:rPr>
        <w:fldChar w:fldCharType="end"/>
      </w:r>
    </w:p>
    <w:p w14:paraId="6FB0DEFA" w14:textId="7FFF114C"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sidRPr="008935B7">
        <w:rPr>
          <w:noProof/>
          <w:lang w:val="fr-FR" w:eastAsia="zh-CN"/>
        </w:rPr>
        <w:t>C.3.1.1</w:t>
      </w:r>
      <w:r>
        <w:rPr>
          <w:rFonts w:asciiTheme="minorHAnsi" w:eastAsiaTheme="minorEastAsia" w:hAnsiTheme="minorHAnsi" w:cstheme="minorBidi"/>
          <w:noProof/>
          <w:kern w:val="2"/>
          <w:sz w:val="24"/>
          <w:szCs w:val="24"/>
          <w:lang w:eastAsia="en-GB"/>
          <w14:ligatures w14:val="standardContextual"/>
        </w:rPr>
        <w:tab/>
      </w:r>
      <w:r w:rsidRPr="008935B7">
        <w:rPr>
          <w:noProof/>
          <w:lang w:val="fr-FR" w:eastAsia="zh-CN"/>
        </w:rPr>
        <w:t>API URI</w:t>
      </w:r>
      <w:r>
        <w:rPr>
          <w:noProof/>
        </w:rPr>
        <w:tab/>
      </w:r>
      <w:r>
        <w:rPr>
          <w:noProof/>
        </w:rPr>
        <w:fldChar w:fldCharType="begin" w:fldLock="1"/>
      </w:r>
      <w:r>
        <w:rPr>
          <w:noProof/>
        </w:rPr>
        <w:instrText xml:space="preserve"> PAGEREF _Toc202388243 \h </w:instrText>
      </w:r>
      <w:r>
        <w:rPr>
          <w:noProof/>
        </w:rPr>
      </w:r>
      <w:r>
        <w:rPr>
          <w:noProof/>
        </w:rPr>
        <w:fldChar w:fldCharType="separate"/>
      </w:r>
      <w:r>
        <w:rPr>
          <w:noProof/>
        </w:rPr>
        <w:t>50</w:t>
      </w:r>
      <w:r>
        <w:rPr>
          <w:noProof/>
        </w:rPr>
        <w:fldChar w:fldCharType="end"/>
      </w:r>
    </w:p>
    <w:p w14:paraId="6F6721AA" w14:textId="4F14FDB4"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_Toc202388244 \h </w:instrText>
      </w:r>
      <w:r>
        <w:rPr>
          <w:noProof/>
        </w:rPr>
      </w:r>
      <w:r>
        <w:rPr>
          <w:noProof/>
        </w:rPr>
        <w:fldChar w:fldCharType="separate"/>
      </w:r>
      <w:r>
        <w:rPr>
          <w:noProof/>
        </w:rPr>
        <w:t>50</w:t>
      </w:r>
      <w:r>
        <w:rPr>
          <w:noProof/>
        </w:rPr>
        <w:fldChar w:fldCharType="end"/>
      </w:r>
    </w:p>
    <w:p w14:paraId="628378E8" w14:textId="1D5E7C55"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_Toc202388245 \h </w:instrText>
      </w:r>
      <w:r>
        <w:rPr>
          <w:noProof/>
        </w:rPr>
      </w:r>
      <w:r>
        <w:rPr>
          <w:noProof/>
        </w:rPr>
        <w:fldChar w:fldCharType="separate"/>
      </w:r>
      <w:r>
        <w:rPr>
          <w:noProof/>
        </w:rPr>
        <w:t>50</w:t>
      </w:r>
      <w:r>
        <w:rPr>
          <w:noProof/>
        </w:rPr>
        <w:fldChar w:fldCharType="end"/>
      </w:r>
    </w:p>
    <w:p w14:paraId="68C249C0" w14:textId="77D81856"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sidRPr="008935B7">
        <w:rPr>
          <w:noProof/>
          <w:lang w:val="fr-FR" w:eastAsia="zh-CN"/>
        </w:rPr>
        <w:t>C.3.1.2.2</w:t>
      </w:r>
      <w:r>
        <w:rPr>
          <w:rFonts w:asciiTheme="minorHAnsi" w:eastAsiaTheme="minorEastAsia" w:hAnsiTheme="minorHAnsi" w:cstheme="minorBidi"/>
          <w:noProof/>
          <w:kern w:val="2"/>
          <w:sz w:val="24"/>
          <w:szCs w:val="24"/>
          <w:lang w:eastAsia="en-GB"/>
          <w14:ligatures w14:val="standardContextual"/>
        </w:rPr>
        <w:tab/>
      </w:r>
      <w:r w:rsidRPr="008935B7">
        <w:rPr>
          <w:noProof/>
          <w:lang w:val="fr-FR" w:eastAsia="zh-CN"/>
        </w:rPr>
        <w:t>Resource: UE Configurations</w:t>
      </w:r>
      <w:r>
        <w:rPr>
          <w:noProof/>
        </w:rPr>
        <w:tab/>
      </w:r>
      <w:r>
        <w:rPr>
          <w:noProof/>
        </w:rPr>
        <w:fldChar w:fldCharType="begin" w:fldLock="1"/>
      </w:r>
      <w:r>
        <w:rPr>
          <w:noProof/>
        </w:rPr>
        <w:instrText xml:space="preserve"> PAGEREF _Toc202388246 \h </w:instrText>
      </w:r>
      <w:r>
        <w:rPr>
          <w:noProof/>
        </w:rPr>
      </w:r>
      <w:r>
        <w:rPr>
          <w:noProof/>
        </w:rPr>
        <w:fldChar w:fldCharType="separate"/>
      </w:r>
      <w:r>
        <w:rPr>
          <w:noProof/>
        </w:rPr>
        <w:t>51</w:t>
      </w:r>
      <w:r>
        <w:rPr>
          <w:noProof/>
        </w:rPr>
        <w:fldChar w:fldCharType="end"/>
      </w:r>
    </w:p>
    <w:p w14:paraId="0094330E" w14:textId="35DB2348"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sidRPr="008935B7">
        <w:rPr>
          <w:noProof/>
          <w:lang w:val="fr-FR" w:eastAsia="zh-CN"/>
        </w:rPr>
        <w:t>C.3.1.2.2.1</w:t>
      </w:r>
      <w:r>
        <w:rPr>
          <w:rFonts w:asciiTheme="minorHAnsi" w:eastAsiaTheme="minorEastAsia" w:hAnsiTheme="minorHAnsi" w:cstheme="minorBidi"/>
          <w:noProof/>
          <w:kern w:val="2"/>
          <w:sz w:val="24"/>
          <w:szCs w:val="24"/>
          <w:lang w:eastAsia="en-GB"/>
          <w14:ligatures w14:val="standardContextual"/>
        </w:rPr>
        <w:tab/>
      </w:r>
      <w:r w:rsidRPr="008935B7">
        <w:rPr>
          <w:noProof/>
          <w:lang w:val="fr-FR" w:eastAsia="zh-CN"/>
        </w:rPr>
        <w:t>Description</w:t>
      </w:r>
      <w:r>
        <w:rPr>
          <w:noProof/>
        </w:rPr>
        <w:tab/>
      </w:r>
      <w:r>
        <w:rPr>
          <w:noProof/>
        </w:rPr>
        <w:fldChar w:fldCharType="begin" w:fldLock="1"/>
      </w:r>
      <w:r>
        <w:rPr>
          <w:noProof/>
        </w:rPr>
        <w:instrText xml:space="preserve"> PAGEREF _Toc202388247 \h </w:instrText>
      </w:r>
      <w:r>
        <w:rPr>
          <w:noProof/>
        </w:rPr>
      </w:r>
      <w:r>
        <w:rPr>
          <w:noProof/>
        </w:rPr>
        <w:fldChar w:fldCharType="separate"/>
      </w:r>
      <w:r>
        <w:rPr>
          <w:noProof/>
        </w:rPr>
        <w:t>51</w:t>
      </w:r>
      <w:r>
        <w:rPr>
          <w:noProof/>
        </w:rPr>
        <w:fldChar w:fldCharType="end"/>
      </w:r>
    </w:p>
    <w:p w14:paraId="50774D91" w14:textId="2B21AD35"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_Toc202388248 \h </w:instrText>
      </w:r>
      <w:r>
        <w:rPr>
          <w:noProof/>
        </w:rPr>
      </w:r>
      <w:r>
        <w:rPr>
          <w:noProof/>
        </w:rPr>
        <w:fldChar w:fldCharType="separate"/>
      </w:r>
      <w:r>
        <w:rPr>
          <w:noProof/>
        </w:rPr>
        <w:t>51</w:t>
      </w:r>
      <w:r>
        <w:rPr>
          <w:noProof/>
        </w:rPr>
        <w:fldChar w:fldCharType="end"/>
      </w:r>
    </w:p>
    <w:p w14:paraId="0BE79756" w14:textId="5FC5A648"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_Toc202388249 \h </w:instrText>
      </w:r>
      <w:r>
        <w:rPr>
          <w:noProof/>
        </w:rPr>
      </w:r>
      <w:r>
        <w:rPr>
          <w:noProof/>
        </w:rPr>
        <w:fldChar w:fldCharType="separate"/>
      </w:r>
      <w:r>
        <w:rPr>
          <w:noProof/>
        </w:rPr>
        <w:t>51</w:t>
      </w:r>
      <w:r>
        <w:rPr>
          <w:noProof/>
        </w:rPr>
        <w:fldChar w:fldCharType="end"/>
      </w:r>
    </w:p>
    <w:p w14:paraId="4EA56D26" w14:textId="5EB888EF"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UE Configuration</w:t>
      </w:r>
      <w:r>
        <w:rPr>
          <w:noProof/>
        </w:rPr>
        <w:tab/>
      </w:r>
      <w:r>
        <w:rPr>
          <w:noProof/>
        </w:rPr>
        <w:fldChar w:fldCharType="begin" w:fldLock="1"/>
      </w:r>
      <w:r>
        <w:rPr>
          <w:noProof/>
        </w:rPr>
        <w:instrText xml:space="preserve"> PAGEREF _Toc202388250 \h </w:instrText>
      </w:r>
      <w:r>
        <w:rPr>
          <w:noProof/>
        </w:rPr>
      </w:r>
      <w:r>
        <w:rPr>
          <w:noProof/>
        </w:rPr>
        <w:fldChar w:fldCharType="separate"/>
      </w:r>
      <w:r>
        <w:rPr>
          <w:noProof/>
        </w:rPr>
        <w:t>52</w:t>
      </w:r>
      <w:r>
        <w:rPr>
          <w:noProof/>
        </w:rPr>
        <w:fldChar w:fldCharType="end"/>
      </w:r>
    </w:p>
    <w:p w14:paraId="3B591968" w14:textId="61A19A6A"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rPr>
        <w:t>C.3.1.2.3.1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_Toc202388251 \h </w:instrText>
      </w:r>
      <w:r>
        <w:rPr>
          <w:noProof/>
        </w:rPr>
      </w:r>
      <w:r>
        <w:rPr>
          <w:noProof/>
        </w:rPr>
        <w:fldChar w:fldCharType="separate"/>
      </w:r>
      <w:r>
        <w:rPr>
          <w:noProof/>
        </w:rPr>
        <w:t>52</w:t>
      </w:r>
      <w:r>
        <w:rPr>
          <w:noProof/>
        </w:rPr>
        <w:fldChar w:fldCharType="end"/>
      </w:r>
    </w:p>
    <w:p w14:paraId="64307303" w14:textId="75317D04"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rPr>
        <w:t>C.3.1.2.3.2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_Toc202388252 \h </w:instrText>
      </w:r>
      <w:r>
        <w:rPr>
          <w:noProof/>
        </w:rPr>
      </w:r>
      <w:r>
        <w:rPr>
          <w:noProof/>
        </w:rPr>
        <w:fldChar w:fldCharType="separate"/>
      </w:r>
      <w:r>
        <w:rPr>
          <w:noProof/>
        </w:rPr>
        <w:t>52</w:t>
      </w:r>
      <w:r>
        <w:rPr>
          <w:noProof/>
        </w:rPr>
        <w:fldChar w:fldCharType="end"/>
      </w:r>
    </w:p>
    <w:p w14:paraId="31B917D4" w14:textId="18AD21EF"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rPr>
        <w:t>C.3.1.2.3.3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_Toc202388253 \h </w:instrText>
      </w:r>
      <w:r>
        <w:rPr>
          <w:noProof/>
        </w:rPr>
      </w:r>
      <w:r>
        <w:rPr>
          <w:noProof/>
        </w:rPr>
        <w:fldChar w:fldCharType="separate"/>
      </w:r>
      <w:r>
        <w:rPr>
          <w:noProof/>
        </w:rPr>
        <w:t>53</w:t>
      </w:r>
      <w:r>
        <w:rPr>
          <w:noProof/>
        </w:rPr>
        <w:fldChar w:fldCharType="end"/>
      </w:r>
    </w:p>
    <w:p w14:paraId="24D3DC69" w14:textId="2104CAB7"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_Toc202388254 \h </w:instrText>
      </w:r>
      <w:r>
        <w:rPr>
          <w:noProof/>
        </w:rPr>
      </w:r>
      <w:r>
        <w:rPr>
          <w:noProof/>
        </w:rPr>
        <w:fldChar w:fldCharType="separate"/>
      </w:r>
      <w:r>
        <w:rPr>
          <w:noProof/>
        </w:rPr>
        <w:t>54</w:t>
      </w:r>
      <w:r>
        <w:rPr>
          <w:noProof/>
        </w:rPr>
        <w:fldChar w:fldCharType="end"/>
      </w:r>
    </w:p>
    <w:p w14:paraId="6EBB6B0E" w14:textId="5AEE2B41"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_Toc202388255 \h </w:instrText>
      </w:r>
      <w:r>
        <w:rPr>
          <w:noProof/>
        </w:rPr>
      </w:r>
      <w:r>
        <w:rPr>
          <w:noProof/>
        </w:rPr>
        <w:fldChar w:fldCharType="separate"/>
      </w:r>
      <w:r>
        <w:rPr>
          <w:noProof/>
        </w:rPr>
        <w:t>54</w:t>
      </w:r>
      <w:r>
        <w:rPr>
          <w:noProof/>
        </w:rPr>
        <w:fldChar w:fldCharType="end"/>
      </w:r>
    </w:p>
    <w:p w14:paraId="2706D9CB" w14:textId="7E54CA5C"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_Toc202388256 \h </w:instrText>
      </w:r>
      <w:r>
        <w:rPr>
          <w:noProof/>
        </w:rPr>
      </w:r>
      <w:r>
        <w:rPr>
          <w:noProof/>
        </w:rPr>
        <w:fldChar w:fldCharType="separate"/>
      </w:r>
      <w:r>
        <w:rPr>
          <w:noProof/>
        </w:rPr>
        <w:t>55</w:t>
      </w:r>
      <w:r>
        <w:rPr>
          <w:noProof/>
        </w:rPr>
        <w:fldChar w:fldCharType="end"/>
      </w:r>
    </w:p>
    <w:p w14:paraId="4CDE1531" w14:textId="22E70239"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UeConfigDoc</w:t>
      </w:r>
      <w:r>
        <w:rPr>
          <w:noProof/>
        </w:rPr>
        <w:tab/>
      </w:r>
      <w:r>
        <w:rPr>
          <w:noProof/>
        </w:rPr>
        <w:fldChar w:fldCharType="begin" w:fldLock="1"/>
      </w:r>
      <w:r>
        <w:rPr>
          <w:noProof/>
        </w:rPr>
        <w:instrText xml:space="preserve"> PAGEREF _Toc202388257 \h </w:instrText>
      </w:r>
      <w:r>
        <w:rPr>
          <w:noProof/>
        </w:rPr>
      </w:r>
      <w:r>
        <w:rPr>
          <w:noProof/>
        </w:rPr>
        <w:fldChar w:fldCharType="separate"/>
      </w:r>
      <w:r>
        <w:rPr>
          <w:noProof/>
        </w:rPr>
        <w:t>55</w:t>
      </w:r>
      <w:r>
        <w:rPr>
          <w:noProof/>
        </w:rPr>
        <w:fldChar w:fldCharType="end"/>
      </w:r>
    </w:p>
    <w:p w14:paraId="7EDFC779" w14:textId="23768C78"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UeConfig</w:t>
      </w:r>
      <w:r>
        <w:rPr>
          <w:noProof/>
        </w:rPr>
        <w:tab/>
      </w:r>
      <w:r>
        <w:rPr>
          <w:noProof/>
        </w:rPr>
        <w:fldChar w:fldCharType="begin" w:fldLock="1"/>
      </w:r>
      <w:r>
        <w:rPr>
          <w:noProof/>
        </w:rPr>
        <w:instrText xml:space="preserve"> PAGEREF _Toc202388258 \h </w:instrText>
      </w:r>
      <w:r>
        <w:rPr>
          <w:noProof/>
        </w:rPr>
      </w:r>
      <w:r>
        <w:rPr>
          <w:noProof/>
        </w:rPr>
        <w:fldChar w:fldCharType="separate"/>
      </w:r>
      <w:r>
        <w:rPr>
          <w:noProof/>
        </w:rPr>
        <w:t>55</w:t>
      </w:r>
      <w:r>
        <w:rPr>
          <w:noProof/>
        </w:rPr>
        <w:fldChar w:fldCharType="end"/>
      </w:r>
    </w:p>
    <w:p w14:paraId="69F46284" w14:textId="5F2E1967"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ValUeIds</w:t>
      </w:r>
      <w:r>
        <w:rPr>
          <w:noProof/>
        </w:rPr>
        <w:tab/>
      </w:r>
      <w:r>
        <w:rPr>
          <w:noProof/>
        </w:rPr>
        <w:fldChar w:fldCharType="begin" w:fldLock="1"/>
      </w:r>
      <w:r>
        <w:rPr>
          <w:noProof/>
        </w:rPr>
        <w:instrText xml:space="preserve"> PAGEREF _Toc202388259 \h </w:instrText>
      </w:r>
      <w:r>
        <w:rPr>
          <w:noProof/>
        </w:rPr>
      </w:r>
      <w:r>
        <w:rPr>
          <w:noProof/>
        </w:rPr>
        <w:fldChar w:fldCharType="separate"/>
      </w:r>
      <w:r>
        <w:rPr>
          <w:noProof/>
        </w:rPr>
        <w:t>55</w:t>
      </w:r>
      <w:r>
        <w:rPr>
          <w:noProof/>
        </w:rPr>
        <w:fldChar w:fldCharType="end"/>
      </w:r>
    </w:p>
    <w:p w14:paraId="5F746201" w14:textId="37C5BA9E"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ImeiRange</w:t>
      </w:r>
      <w:r>
        <w:rPr>
          <w:noProof/>
        </w:rPr>
        <w:tab/>
      </w:r>
      <w:r>
        <w:rPr>
          <w:noProof/>
        </w:rPr>
        <w:fldChar w:fldCharType="begin" w:fldLock="1"/>
      </w:r>
      <w:r>
        <w:rPr>
          <w:noProof/>
        </w:rPr>
        <w:instrText xml:space="preserve"> PAGEREF _Toc202388260 \h </w:instrText>
      </w:r>
      <w:r>
        <w:rPr>
          <w:noProof/>
        </w:rPr>
      </w:r>
      <w:r>
        <w:rPr>
          <w:noProof/>
        </w:rPr>
        <w:fldChar w:fldCharType="separate"/>
      </w:r>
      <w:r>
        <w:rPr>
          <w:noProof/>
        </w:rPr>
        <w:t>56</w:t>
      </w:r>
      <w:r>
        <w:rPr>
          <w:noProof/>
        </w:rPr>
        <w:fldChar w:fldCharType="end"/>
      </w:r>
    </w:p>
    <w:p w14:paraId="0EE0AA77" w14:textId="0CF86342"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SnrRange</w:t>
      </w:r>
      <w:r>
        <w:rPr>
          <w:noProof/>
        </w:rPr>
        <w:tab/>
      </w:r>
      <w:r>
        <w:rPr>
          <w:noProof/>
        </w:rPr>
        <w:fldChar w:fldCharType="begin" w:fldLock="1"/>
      </w:r>
      <w:r>
        <w:rPr>
          <w:noProof/>
        </w:rPr>
        <w:instrText xml:space="preserve"> PAGEREF _Toc202388261 \h </w:instrText>
      </w:r>
      <w:r>
        <w:rPr>
          <w:noProof/>
        </w:rPr>
      </w:r>
      <w:r>
        <w:rPr>
          <w:noProof/>
        </w:rPr>
        <w:fldChar w:fldCharType="separate"/>
      </w:r>
      <w:r>
        <w:rPr>
          <w:noProof/>
        </w:rPr>
        <w:t>56</w:t>
      </w:r>
      <w:r>
        <w:rPr>
          <w:noProof/>
        </w:rPr>
        <w:fldChar w:fldCharType="end"/>
      </w:r>
    </w:p>
    <w:p w14:paraId="5BF8527F" w14:textId="1023DB57"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_Toc202388262 \h </w:instrText>
      </w:r>
      <w:r>
        <w:rPr>
          <w:noProof/>
        </w:rPr>
      </w:r>
      <w:r>
        <w:rPr>
          <w:noProof/>
        </w:rPr>
        <w:fldChar w:fldCharType="separate"/>
      </w:r>
      <w:r>
        <w:rPr>
          <w:noProof/>
        </w:rPr>
        <w:t>56</w:t>
      </w:r>
      <w:r>
        <w:rPr>
          <w:noProof/>
        </w:rPr>
        <w:fldChar w:fldCharType="end"/>
      </w:r>
    </w:p>
    <w:p w14:paraId="6081C5F9" w14:textId="20E23433" w:rsidR="003E0BB1" w:rsidRDefault="003E0BB1">
      <w:pPr>
        <w:pStyle w:val="TOC5"/>
        <w:rPr>
          <w:rFonts w:asciiTheme="minorHAnsi" w:eastAsiaTheme="minorEastAsia" w:hAnsiTheme="minorHAnsi" w:cstheme="minorBidi"/>
          <w:noProof/>
          <w:kern w:val="2"/>
          <w:sz w:val="24"/>
          <w:szCs w:val="24"/>
          <w:lang w:eastAsia="en-GB"/>
          <w14:ligatures w14:val="standardContextual"/>
        </w:rPr>
      </w:pPr>
      <w:r>
        <w:rPr>
          <w:noProof/>
        </w:rPr>
        <w:t>C.3.1.3.3.1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_Toc202388263 \h </w:instrText>
      </w:r>
      <w:r>
        <w:rPr>
          <w:noProof/>
        </w:rPr>
      </w:r>
      <w:r>
        <w:rPr>
          <w:noProof/>
        </w:rPr>
        <w:fldChar w:fldCharType="separate"/>
      </w:r>
      <w:r>
        <w:rPr>
          <w:noProof/>
        </w:rPr>
        <w:t>56</w:t>
      </w:r>
      <w:r>
        <w:rPr>
          <w:noProof/>
        </w:rPr>
        <w:fldChar w:fldCharType="end"/>
      </w:r>
    </w:p>
    <w:p w14:paraId="6D94DA9D" w14:textId="310992C5"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C.3.1.4</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_Toc202388264 \h </w:instrText>
      </w:r>
      <w:r>
        <w:rPr>
          <w:noProof/>
        </w:rPr>
      </w:r>
      <w:r>
        <w:rPr>
          <w:noProof/>
        </w:rPr>
        <w:fldChar w:fldCharType="separate"/>
      </w:r>
      <w:r>
        <w:rPr>
          <w:noProof/>
        </w:rPr>
        <w:t>56</w:t>
      </w:r>
      <w:r>
        <w:rPr>
          <w:noProof/>
        </w:rPr>
        <w:fldChar w:fldCharType="end"/>
      </w:r>
    </w:p>
    <w:p w14:paraId="0293AE3A" w14:textId="54CDB6F3"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C.3.1.5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_Toc202388265 \h </w:instrText>
      </w:r>
      <w:r>
        <w:rPr>
          <w:noProof/>
        </w:rPr>
      </w:r>
      <w:r>
        <w:rPr>
          <w:noProof/>
        </w:rPr>
        <w:fldChar w:fldCharType="separate"/>
      </w:r>
      <w:r>
        <w:rPr>
          <w:noProof/>
        </w:rPr>
        <w:t>56</w:t>
      </w:r>
      <w:r>
        <w:rPr>
          <w:noProof/>
        </w:rPr>
        <w:fldChar w:fldCharType="end"/>
      </w:r>
    </w:p>
    <w:p w14:paraId="768F9DD7" w14:textId="1FB484A8"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C.3.1.5.1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_Toc202388266 \h </w:instrText>
      </w:r>
      <w:r>
        <w:rPr>
          <w:noProof/>
        </w:rPr>
      </w:r>
      <w:r>
        <w:rPr>
          <w:noProof/>
        </w:rPr>
        <w:fldChar w:fldCharType="separate"/>
      </w:r>
      <w:r>
        <w:rPr>
          <w:noProof/>
        </w:rPr>
        <w:t>56</w:t>
      </w:r>
      <w:r>
        <w:rPr>
          <w:noProof/>
        </w:rPr>
        <w:fldChar w:fldCharType="end"/>
      </w:r>
    </w:p>
    <w:p w14:paraId="7EA738D7" w14:textId="3795C3F1" w:rsidR="003E0BB1" w:rsidRDefault="003E0BB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C.3.1.5.2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_Toc202388267 \h </w:instrText>
      </w:r>
      <w:r>
        <w:rPr>
          <w:noProof/>
        </w:rPr>
      </w:r>
      <w:r>
        <w:rPr>
          <w:noProof/>
        </w:rPr>
        <w:fldChar w:fldCharType="separate"/>
      </w:r>
      <w:r>
        <w:rPr>
          <w:noProof/>
        </w:rPr>
        <w:t>57</w:t>
      </w:r>
      <w:r>
        <w:rPr>
          <w:noProof/>
        </w:rPr>
        <w:fldChar w:fldCharType="end"/>
      </w:r>
    </w:p>
    <w:p w14:paraId="703C8B0F" w14:textId="0BDBB6C6"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C.3.1.6</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_Toc202388268 \h </w:instrText>
      </w:r>
      <w:r>
        <w:rPr>
          <w:noProof/>
        </w:rPr>
      </w:r>
      <w:r>
        <w:rPr>
          <w:noProof/>
        </w:rPr>
        <w:fldChar w:fldCharType="separate"/>
      </w:r>
      <w:r>
        <w:rPr>
          <w:noProof/>
        </w:rPr>
        <w:t>57</w:t>
      </w:r>
      <w:r>
        <w:rPr>
          <w:noProof/>
        </w:rPr>
        <w:fldChar w:fldCharType="end"/>
      </w:r>
    </w:p>
    <w:p w14:paraId="5DAFC17F" w14:textId="264E4938" w:rsidR="003E0BB1" w:rsidRDefault="003E0BB1">
      <w:pPr>
        <w:pStyle w:val="TOC3"/>
        <w:rPr>
          <w:rFonts w:asciiTheme="minorHAnsi" w:eastAsiaTheme="minorEastAsia" w:hAnsiTheme="minorHAnsi" w:cstheme="minorBidi"/>
          <w:noProof/>
          <w:kern w:val="2"/>
          <w:sz w:val="24"/>
          <w:szCs w:val="24"/>
          <w:lang w:eastAsia="en-GB"/>
          <w14:ligatures w14:val="standardContextual"/>
        </w:rPr>
      </w:pPr>
      <w:r>
        <w:rPr>
          <w:noProof/>
        </w:rPr>
        <w:t>C.3.1.7</w:t>
      </w:r>
      <w:r>
        <w:rPr>
          <w:rFonts w:asciiTheme="minorHAnsi" w:eastAsiaTheme="minorEastAsia" w:hAnsiTheme="minorHAnsi" w:cstheme="minorBidi"/>
          <w:noProof/>
          <w:kern w:val="2"/>
          <w:sz w:val="24"/>
          <w:szCs w:val="24"/>
          <w:lang w:eastAsia="en-GB"/>
          <w14:ligatures w14:val="standardContextual"/>
        </w:rPr>
        <w:tab/>
      </w:r>
      <w:r>
        <w:rPr>
          <w:noProof/>
        </w:rPr>
        <w:t>Media Type registration for application/vnd.3gpp.seal-ue-config-info+cbor</w:t>
      </w:r>
      <w:r>
        <w:rPr>
          <w:noProof/>
        </w:rPr>
        <w:tab/>
      </w:r>
      <w:r>
        <w:rPr>
          <w:noProof/>
        </w:rPr>
        <w:fldChar w:fldCharType="begin" w:fldLock="1"/>
      </w:r>
      <w:r>
        <w:rPr>
          <w:noProof/>
        </w:rPr>
        <w:instrText xml:space="preserve"> PAGEREF _Toc202388269 \h </w:instrText>
      </w:r>
      <w:r>
        <w:rPr>
          <w:noProof/>
        </w:rPr>
      </w:r>
      <w:r>
        <w:rPr>
          <w:noProof/>
        </w:rPr>
        <w:fldChar w:fldCharType="separate"/>
      </w:r>
      <w:r>
        <w:rPr>
          <w:noProof/>
        </w:rPr>
        <w:t>58</w:t>
      </w:r>
      <w:r>
        <w:rPr>
          <w:noProof/>
        </w:rPr>
        <w:fldChar w:fldCharType="end"/>
      </w:r>
    </w:p>
    <w:p w14:paraId="3A9F1980" w14:textId="5A162E88" w:rsidR="003E0BB1" w:rsidRDefault="003E0BB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_Toc202388270 \h </w:instrText>
      </w:r>
      <w:r>
        <w:rPr>
          <w:noProof/>
        </w:rPr>
      </w:r>
      <w:r>
        <w:rPr>
          <w:noProof/>
        </w:rPr>
        <w:fldChar w:fldCharType="separate"/>
      </w:r>
      <w:r>
        <w:rPr>
          <w:noProof/>
        </w:rPr>
        <w:t>59</w:t>
      </w:r>
      <w:r>
        <w:rPr>
          <w:noProof/>
        </w:rPr>
        <w:fldChar w:fldCharType="end"/>
      </w:r>
    </w:p>
    <w:p w14:paraId="7EADB11A" w14:textId="04A220B7" w:rsidR="00080512" w:rsidRPr="00390A88" w:rsidRDefault="00B5628F">
      <w:r>
        <w:rPr>
          <w:noProof/>
          <w:sz w:val="22"/>
        </w:rPr>
        <w:fldChar w:fldCharType="end"/>
      </w:r>
    </w:p>
    <w:p w14:paraId="68703292" w14:textId="77777777" w:rsidR="00080512" w:rsidRPr="00390A88" w:rsidRDefault="00080512" w:rsidP="00DA16E9">
      <w:pPr>
        <w:pStyle w:val="Heading1"/>
      </w:pPr>
      <w:bookmarkStart w:id="14" w:name="_CRForeword"/>
      <w:bookmarkEnd w:id="14"/>
      <w:r w:rsidRPr="00390A88">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202388113"/>
      <w:bookmarkEnd w:id="15"/>
      <w:r w:rsidRPr="00390A88">
        <w:lastRenderedPageBreak/>
        <w:t>Foreword</w:t>
      </w:r>
      <w:bookmarkEnd w:id="16"/>
      <w:bookmarkEnd w:id="17"/>
      <w:bookmarkEnd w:id="18"/>
      <w:bookmarkEnd w:id="19"/>
      <w:bookmarkEnd w:id="20"/>
      <w:bookmarkEnd w:id="21"/>
      <w:bookmarkEnd w:id="22"/>
      <w:bookmarkEnd w:id="23"/>
      <w:bookmarkEnd w:id="24"/>
    </w:p>
    <w:p w14:paraId="3350FC42" w14:textId="77777777" w:rsidR="00080512" w:rsidRPr="00390A88" w:rsidRDefault="00080512">
      <w:r w:rsidRPr="00390A88">
        <w:t xml:space="preserve">This Technical </w:t>
      </w:r>
      <w:bookmarkStart w:id="25" w:name="spectype3"/>
      <w:r w:rsidRPr="00390A88">
        <w:t>Specification</w:t>
      </w:r>
      <w:bookmarkEnd w:id="25"/>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6" w:name="introduction"/>
      <w:bookmarkEnd w:id="26"/>
    </w:p>
    <w:p w14:paraId="636E5E0A" w14:textId="77777777" w:rsidR="00080512" w:rsidRPr="00390A88" w:rsidRDefault="00080512">
      <w:pPr>
        <w:pStyle w:val="Heading1"/>
      </w:pPr>
      <w:bookmarkStart w:id="27" w:name="_CR1"/>
      <w:bookmarkEnd w:id="27"/>
      <w:r w:rsidRPr="00390A88">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202388114"/>
      <w:bookmarkEnd w:id="28"/>
      <w:r w:rsidRPr="00390A88">
        <w:lastRenderedPageBreak/>
        <w:t>1</w:t>
      </w:r>
      <w:r w:rsidRPr="00390A88">
        <w:tab/>
        <w:t>Scope</w:t>
      </w:r>
      <w:bookmarkEnd w:id="29"/>
      <w:bookmarkEnd w:id="30"/>
      <w:bookmarkEnd w:id="31"/>
      <w:bookmarkEnd w:id="32"/>
      <w:bookmarkEnd w:id="33"/>
      <w:bookmarkEnd w:id="34"/>
      <w:bookmarkEnd w:id="35"/>
      <w:bookmarkEnd w:id="36"/>
      <w:bookmarkEnd w:id="37"/>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8" w:name="references"/>
      <w:bookmarkStart w:id="39" w:name="_CR2"/>
      <w:bookmarkStart w:id="40" w:name="_Toc25306433"/>
      <w:bookmarkStart w:id="41" w:name="_Toc26192756"/>
      <w:bookmarkStart w:id="42" w:name="_Toc34137015"/>
      <w:bookmarkStart w:id="43" w:name="_Toc34137329"/>
      <w:bookmarkStart w:id="44" w:name="_Toc34138477"/>
      <w:bookmarkStart w:id="45" w:name="_Toc34138720"/>
      <w:bookmarkStart w:id="46" w:name="_Toc34395057"/>
      <w:bookmarkStart w:id="47" w:name="_Toc45264287"/>
      <w:bookmarkStart w:id="48" w:name="_Toc202388115"/>
      <w:bookmarkEnd w:id="38"/>
      <w:bookmarkEnd w:id="39"/>
      <w:r w:rsidRPr="00390A88">
        <w:t>2</w:t>
      </w:r>
      <w:r w:rsidRPr="00390A88">
        <w:tab/>
        <w:t>References</w:t>
      </w:r>
      <w:bookmarkEnd w:id="40"/>
      <w:bookmarkEnd w:id="41"/>
      <w:bookmarkEnd w:id="42"/>
      <w:bookmarkEnd w:id="43"/>
      <w:bookmarkEnd w:id="44"/>
      <w:bookmarkEnd w:id="45"/>
      <w:bookmarkEnd w:id="46"/>
      <w:bookmarkEnd w:id="47"/>
      <w:bookmarkEnd w:id="48"/>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D08AA1E"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507334D0"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9" w:name="definitions"/>
      <w:bookmarkStart w:id="50" w:name="_Toc25306434"/>
      <w:bookmarkStart w:id="51" w:name="_Toc26192757"/>
      <w:bookmarkStart w:id="52" w:name="_Toc34137016"/>
      <w:bookmarkStart w:id="53" w:name="_Toc34137330"/>
      <w:bookmarkStart w:id="54" w:name="_Toc34138478"/>
      <w:bookmarkStart w:id="55" w:name="_Toc34138721"/>
      <w:bookmarkStart w:id="56" w:name="_Toc34395058"/>
      <w:bookmarkEnd w:id="49"/>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6EBE0054" w:rsidR="00BF7587" w:rsidRDefault="00BF7587" w:rsidP="00BF7587">
      <w:pPr>
        <w:pStyle w:val="EX"/>
      </w:pPr>
      <w:r>
        <w:t>[</w:t>
      </w:r>
      <w:r w:rsidR="00E218A4">
        <w:t>10</w:t>
      </w:r>
      <w:r>
        <w:t>]</w:t>
      </w:r>
      <w:r>
        <w:tab/>
      </w:r>
      <w:r w:rsidRPr="00A07E7A">
        <w:t xml:space="preserve">IETF RFC 6050: "A Session Initiation Protocol (SIP) Extension for </w:t>
      </w:r>
      <w:r>
        <w:t>the Identification of Services".</w:t>
      </w:r>
    </w:p>
    <w:p w14:paraId="500D334A" w14:textId="0A1F7E85" w:rsidR="00BF7587" w:rsidRDefault="00BF7587" w:rsidP="00BF7587">
      <w:pPr>
        <w:pStyle w:val="EX"/>
      </w:pPr>
      <w:r>
        <w:t>[</w:t>
      </w:r>
      <w:r w:rsidR="00E218A4">
        <w:rPr>
          <w:rFonts w:eastAsia="SimSun"/>
        </w:rPr>
        <w:t>11</w:t>
      </w:r>
      <w:r>
        <w:rPr>
          <w:rFonts w:eastAsia="SimSun"/>
        </w:rPr>
        <w:t>]</w:t>
      </w:r>
      <w:r>
        <w:rPr>
          <w:rFonts w:eastAsia="SimSun"/>
        </w:rPr>
        <w:tab/>
      </w:r>
      <w:r w:rsidRPr="00A07E7A">
        <w:t>IETF RFC 6665: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75456C49"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74A26354" w:rsidR="006C54C8" w:rsidRDefault="006C54C8" w:rsidP="006C54C8">
      <w:pPr>
        <w:pStyle w:val="EX"/>
        <w:rPr>
          <w:lang w:eastAsia="zh-CN"/>
        </w:rPr>
      </w:pPr>
      <w:r>
        <w:rPr>
          <w:lang w:eastAsia="zh-CN"/>
        </w:rPr>
        <w:t>[</w:t>
      </w:r>
      <w:r w:rsidRPr="00B73BD9">
        <w:rPr>
          <w:lang w:eastAsia="zh-CN"/>
        </w:rPr>
        <w:t>16</w:t>
      </w:r>
      <w:r>
        <w:rPr>
          <w:lang w:eastAsia="zh-CN"/>
        </w:rPr>
        <w:t>]</w:t>
      </w:r>
      <w:r>
        <w:rPr>
          <w:lang w:eastAsia="zh-CN"/>
        </w:rPr>
        <w:tab/>
      </w:r>
      <w:r w:rsidR="00672752">
        <w:rPr>
          <w:lang w:eastAsia="zh-CN"/>
        </w:rPr>
        <w:t>void</w:t>
      </w:r>
    </w:p>
    <w:p w14:paraId="4F41652C" w14:textId="080C3EAA" w:rsidR="006C54C8" w:rsidRDefault="006C54C8" w:rsidP="006C54C8">
      <w:pPr>
        <w:pStyle w:val="EX"/>
        <w:rPr>
          <w:lang w:eastAsia="zh-CN"/>
        </w:rPr>
      </w:pPr>
      <w:r>
        <w:rPr>
          <w:lang w:eastAsia="zh-CN"/>
        </w:rPr>
        <w:lastRenderedPageBreak/>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321D093E" w:rsidR="006C54C8" w:rsidRPr="004345D6" w:rsidRDefault="006C54C8" w:rsidP="006C54C8">
      <w:pPr>
        <w:pStyle w:val="EX"/>
        <w:rPr>
          <w:lang w:eastAsia="zh-CN"/>
        </w:rPr>
      </w:pPr>
      <w:r>
        <w:t>[</w:t>
      </w:r>
      <w:r w:rsidR="000731F7">
        <w:t>20</w:t>
      </w:r>
      <w:r>
        <w:t>]</w:t>
      </w:r>
      <w:r>
        <w:rPr>
          <w:lang w:eastAsia="zh-CN"/>
        </w:rPr>
        <w:tab/>
      </w:r>
      <w:r w:rsidR="006532D4" w:rsidRPr="00CE718C">
        <w:rPr>
          <w:lang w:eastAsia="zh-CN"/>
        </w:rPr>
        <w:t>IETF</w:t>
      </w:r>
      <w:r w:rsidR="006532D4">
        <w:rPr>
          <w:lang w:eastAsia="zh-CN"/>
        </w:rPr>
        <w:t> </w:t>
      </w:r>
      <w:r w:rsidR="006532D4" w:rsidRPr="00CE718C">
        <w:rPr>
          <w:lang w:eastAsia="zh-CN"/>
        </w:rPr>
        <w:t>RFC</w:t>
      </w:r>
      <w:r w:rsidR="006532D4">
        <w:rPr>
          <w:lang w:eastAsia="zh-CN"/>
        </w:rPr>
        <w:t> 9290</w:t>
      </w:r>
      <w:r w:rsidR="006532D4" w:rsidRPr="00CE718C">
        <w:rPr>
          <w:lang w:eastAsia="zh-CN"/>
        </w:rPr>
        <w:t>: "</w:t>
      </w:r>
      <w:r w:rsidR="006532D4" w:rsidRPr="008F67B7">
        <w:rPr>
          <w:lang w:eastAsia="zh-CN"/>
        </w:rPr>
        <w:t>Concise Problem Details for Constrained Application Protocol (CoAP) APIs</w:t>
      </w:r>
      <w:r w:rsidR="0010513D">
        <w:rPr>
          <w:lang w:eastAsia="zh-CN"/>
        </w:rPr>
        <w:t>”</w:t>
      </w:r>
      <w:r>
        <w:t>.</w:t>
      </w:r>
    </w:p>
    <w:p w14:paraId="3A93E284" w14:textId="03B700D2"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r>
      <w:r w:rsidR="002714A6" w:rsidRPr="00B25F2D">
        <w:rPr>
          <w:lang w:val="en-US" w:eastAsia="zh-CN"/>
        </w:rPr>
        <w:t>IETF</w:t>
      </w:r>
      <w:r w:rsidR="002714A6">
        <w:rPr>
          <w:lang w:val="en-US" w:eastAsia="zh-CN"/>
        </w:rPr>
        <w:t> </w:t>
      </w:r>
      <w:r w:rsidR="002714A6" w:rsidRPr="00B25F2D">
        <w:rPr>
          <w:lang w:val="en-US" w:eastAsia="zh-CN"/>
        </w:rPr>
        <w:t>RFC</w:t>
      </w:r>
      <w:r w:rsidR="002714A6">
        <w:rPr>
          <w:lang w:val="en-US" w:eastAsia="zh-CN"/>
        </w:rPr>
        <w:t> </w:t>
      </w:r>
      <w:r w:rsidR="002714A6" w:rsidRPr="00B25F2D">
        <w:rPr>
          <w:lang w:val="en-US" w:eastAsia="zh-CN"/>
        </w:rPr>
        <w:t>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793D4601" w:rsidR="00577D03" w:rsidRDefault="00DE0DB0" w:rsidP="00577D03">
      <w:pPr>
        <w:pStyle w:val="EX"/>
      </w:pPr>
      <w:r>
        <w:rPr>
          <w:lang w:eastAsia="zh-CN"/>
        </w:rPr>
        <w:t>[24]</w:t>
      </w:r>
      <w:r w:rsidR="00577D03">
        <w:rPr>
          <w:lang w:eastAsia="zh-CN"/>
        </w:rPr>
        <w:tab/>
      </w:r>
      <w:r w:rsidR="0010513D" w:rsidRPr="000B5DFB">
        <w:t>3GPP</w:t>
      </w:r>
      <w:r w:rsidR="0010513D">
        <w:t> </w:t>
      </w:r>
      <w:r w:rsidR="0010513D" w:rsidRPr="000B5DFB">
        <w:t>TS</w:t>
      </w:r>
      <w:r w:rsidR="0010513D">
        <w:t> </w:t>
      </w:r>
      <w:r w:rsidR="0010513D" w:rsidRPr="000B5DFB">
        <w:t>23.682:</w:t>
      </w:r>
      <w:r w:rsidR="00577D03" w:rsidRPr="000B5DFB">
        <w:t xml:space="preserve">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0DB00788" w:rsidR="00A504AA" w:rsidRDefault="00A504AA" w:rsidP="006C54C8">
      <w:pPr>
        <w:pStyle w:val="EX"/>
        <w:rPr>
          <w:lang w:eastAsia="zh-CN"/>
        </w:rPr>
      </w:pPr>
      <w:r>
        <w:t>[27]</w:t>
      </w:r>
      <w:r>
        <w:tab/>
      </w:r>
      <w:r w:rsidR="004E5AF3">
        <w:t>Void</w:t>
      </w:r>
    </w:p>
    <w:p w14:paraId="01F0D48A" w14:textId="369BD2B3" w:rsidR="008A293E" w:rsidRDefault="008A293E" w:rsidP="006C54C8">
      <w:pPr>
        <w:pStyle w:val="EX"/>
      </w:pPr>
      <w:r>
        <w:t>[28]</w:t>
      </w:r>
      <w:r>
        <w:tab/>
        <w:t>3GPP</w:t>
      </w:r>
      <w:r w:rsidRPr="00235394">
        <w:t> </w:t>
      </w:r>
      <w:r>
        <w:t>TS</w:t>
      </w:r>
      <w:r w:rsidRPr="00235394">
        <w:t> </w:t>
      </w:r>
      <w:r>
        <w:t>24.008: "</w:t>
      </w:r>
      <w:r w:rsidRPr="003168A2">
        <w:t>Mobile Radio Interface Layer 3 specification; Core Network Protocols; Stage 3</w:t>
      </w:r>
      <w:r>
        <w:t>".</w:t>
      </w:r>
    </w:p>
    <w:p w14:paraId="22E01D9F" w14:textId="6F6976D9" w:rsidR="007A13EF" w:rsidRPr="00390A88" w:rsidRDefault="007A13EF" w:rsidP="006C54C8">
      <w:pPr>
        <w:pStyle w:val="EX"/>
      </w:pPr>
      <w:r>
        <w:rPr>
          <w:lang w:val="en-IN" w:eastAsia="zh-CN"/>
        </w:rPr>
        <w:t>[29]</w:t>
      </w:r>
      <w:r>
        <w:rPr>
          <w:lang w:val="en-IN" w:eastAsia="zh-CN"/>
        </w:rPr>
        <w:tab/>
      </w:r>
      <w:r>
        <w:rPr>
          <w:lang w:val="en-IN"/>
        </w:rPr>
        <w:t>3GPP TS 29.572: "5G System; Location Management Services; Stage 3".</w:t>
      </w:r>
    </w:p>
    <w:p w14:paraId="669862B1" w14:textId="77777777" w:rsidR="00080512" w:rsidRPr="00390A88" w:rsidRDefault="00080512">
      <w:pPr>
        <w:pStyle w:val="Heading1"/>
      </w:pPr>
      <w:bookmarkStart w:id="57" w:name="_CR3"/>
      <w:bookmarkStart w:id="58" w:name="_Toc45264288"/>
      <w:bookmarkStart w:id="59" w:name="_Toc202388116"/>
      <w:bookmarkEnd w:id="57"/>
      <w:r w:rsidRPr="00390A88">
        <w:t>3</w:t>
      </w:r>
      <w:r w:rsidRPr="00390A88">
        <w:tab/>
        <w:t>Definitions</w:t>
      </w:r>
      <w:r w:rsidR="0030482F" w:rsidRPr="00390A88">
        <w:t xml:space="preserve"> of terms </w:t>
      </w:r>
      <w:r w:rsidR="00602AEA" w:rsidRPr="00390A88">
        <w:t>and abbreviations</w:t>
      </w:r>
      <w:bookmarkEnd w:id="50"/>
      <w:bookmarkEnd w:id="51"/>
      <w:bookmarkEnd w:id="52"/>
      <w:bookmarkEnd w:id="53"/>
      <w:bookmarkEnd w:id="54"/>
      <w:bookmarkEnd w:id="55"/>
      <w:bookmarkEnd w:id="56"/>
      <w:bookmarkEnd w:id="58"/>
      <w:bookmarkEnd w:id="59"/>
    </w:p>
    <w:p w14:paraId="7F0F02FA" w14:textId="77777777" w:rsidR="00080512" w:rsidRPr="00390A88" w:rsidRDefault="00080512">
      <w:pPr>
        <w:pStyle w:val="Heading2"/>
      </w:pPr>
      <w:bookmarkStart w:id="60" w:name="_CR3_1"/>
      <w:bookmarkStart w:id="61" w:name="_Toc25306435"/>
      <w:bookmarkStart w:id="62" w:name="_Toc26192758"/>
      <w:bookmarkStart w:id="63" w:name="_Toc34137017"/>
      <w:bookmarkStart w:id="64" w:name="_Toc34137331"/>
      <w:bookmarkStart w:id="65" w:name="_Toc34138479"/>
      <w:bookmarkStart w:id="66" w:name="_Toc34138722"/>
      <w:bookmarkStart w:id="67" w:name="_Toc34395059"/>
      <w:bookmarkStart w:id="68" w:name="_Toc45264289"/>
      <w:bookmarkStart w:id="69" w:name="_Toc202388117"/>
      <w:bookmarkEnd w:id="60"/>
      <w:r w:rsidRPr="00390A88">
        <w:t>3.1</w:t>
      </w:r>
      <w:r w:rsidRPr="00390A88">
        <w:tab/>
      </w:r>
      <w:r w:rsidR="002B6339" w:rsidRPr="00390A88">
        <w:t>Terms</w:t>
      </w:r>
      <w:bookmarkEnd w:id="61"/>
      <w:bookmarkEnd w:id="62"/>
      <w:bookmarkEnd w:id="63"/>
      <w:bookmarkEnd w:id="64"/>
      <w:bookmarkEnd w:id="65"/>
      <w:bookmarkEnd w:id="66"/>
      <w:bookmarkEnd w:id="67"/>
      <w:bookmarkEnd w:id="68"/>
      <w:bookmarkEnd w:id="69"/>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E565F5" w:rsidRDefault="00140106" w:rsidP="00140106">
      <w:pPr>
        <w:pStyle w:val="EW"/>
        <w:rPr>
          <w:b/>
          <w:bCs/>
          <w:lang w:val="sv-SE" w:eastAsia="zh-CN"/>
        </w:rPr>
      </w:pPr>
      <w:r w:rsidRPr="00E565F5">
        <w:rPr>
          <w:b/>
          <w:bCs/>
          <w:lang w:val="sv-SE" w:eastAsia="zh-CN"/>
        </w:rPr>
        <w:t xml:space="preserve">VAL server </w:t>
      </w:r>
    </w:p>
    <w:p w14:paraId="7DE4D881" w14:textId="77777777" w:rsidR="00140106" w:rsidRPr="00E565F5" w:rsidRDefault="00140106" w:rsidP="00140106">
      <w:pPr>
        <w:pStyle w:val="EW"/>
        <w:rPr>
          <w:b/>
          <w:bCs/>
          <w:lang w:val="sv-SE" w:eastAsia="zh-CN"/>
        </w:rPr>
      </w:pPr>
      <w:r w:rsidRPr="00E565F5">
        <w:rPr>
          <w:b/>
          <w:bCs/>
          <w:lang w:val="sv-SE" w:eastAsia="zh-CN"/>
        </w:rPr>
        <w:t>VAL service</w:t>
      </w:r>
    </w:p>
    <w:p w14:paraId="4F52C340" w14:textId="77777777" w:rsidR="00140106" w:rsidRPr="00E565F5" w:rsidRDefault="00140106" w:rsidP="00140106">
      <w:pPr>
        <w:pStyle w:val="EW"/>
        <w:rPr>
          <w:b/>
          <w:bCs/>
          <w:lang w:val="sv-SE" w:eastAsia="zh-CN"/>
        </w:rPr>
      </w:pPr>
      <w:r w:rsidRPr="00E565F5">
        <w:rPr>
          <w:b/>
          <w:bCs/>
          <w:lang w:val="sv-SE"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70" w:name="_CR3_2"/>
      <w:bookmarkStart w:id="71" w:name="_Toc25306436"/>
      <w:bookmarkStart w:id="72" w:name="_Toc26192759"/>
      <w:bookmarkStart w:id="73" w:name="_Toc34137018"/>
      <w:bookmarkStart w:id="74" w:name="_Toc34137332"/>
      <w:bookmarkStart w:id="75" w:name="_Toc34138480"/>
      <w:bookmarkStart w:id="76" w:name="_Toc34138723"/>
      <w:bookmarkStart w:id="77" w:name="_Toc34395060"/>
      <w:bookmarkStart w:id="78" w:name="_Toc45264290"/>
      <w:bookmarkStart w:id="79" w:name="_Toc202388118"/>
      <w:bookmarkEnd w:id="70"/>
      <w:r w:rsidRPr="00390A88">
        <w:lastRenderedPageBreak/>
        <w:t>3</w:t>
      </w:r>
      <w:r w:rsidR="007E231B" w:rsidRPr="00390A88">
        <w:t>.2</w:t>
      </w:r>
      <w:r w:rsidRPr="00390A88">
        <w:tab/>
        <w:t>Abbreviations</w:t>
      </w:r>
      <w:bookmarkEnd w:id="71"/>
      <w:bookmarkEnd w:id="72"/>
      <w:bookmarkEnd w:id="73"/>
      <w:bookmarkEnd w:id="74"/>
      <w:bookmarkEnd w:id="75"/>
      <w:bookmarkEnd w:id="76"/>
      <w:bookmarkEnd w:id="77"/>
      <w:bookmarkEnd w:id="78"/>
      <w:bookmarkEnd w:id="79"/>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80" w:name="clause4"/>
      <w:bookmarkEnd w:id="80"/>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81" w:name="_CR4"/>
      <w:bookmarkStart w:id="82" w:name="_Toc25306437"/>
      <w:bookmarkStart w:id="83" w:name="_Toc26192760"/>
      <w:bookmarkStart w:id="84" w:name="_Toc34137019"/>
      <w:bookmarkStart w:id="85" w:name="_Toc34137333"/>
      <w:bookmarkStart w:id="86" w:name="_Toc34138481"/>
      <w:bookmarkStart w:id="87" w:name="_Toc34138724"/>
      <w:bookmarkStart w:id="88" w:name="_Toc34395061"/>
      <w:bookmarkStart w:id="89" w:name="_Toc45264291"/>
      <w:bookmarkStart w:id="90" w:name="_Toc202388119"/>
      <w:bookmarkEnd w:id="81"/>
      <w:r>
        <w:t>4</w:t>
      </w:r>
      <w:r>
        <w:tab/>
        <w:t>General description</w:t>
      </w:r>
      <w:bookmarkEnd w:id="82"/>
      <w:bookmarkEnd w:id="83"/>
      <w:bookmarkEnd w:id="84"/>
      <w:bookmarkEnd w:id="85"/>
      <w:bookmarkEnd w:id="86"/>
      <w:bookmarkEnd w:id="87"/>
      <w:bookmarkEnd w:id="88"/>
      <w:bookmarkEnd w:id="89"/>
      <w:bookmarkEnd w:id="90"/>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91" w:name="_CR5"/>
      <w:bookmarkStart w:id="92" w:name="_Toc25306438"/>
      <w:bookmarkStart w:id="93" w:name="_Toc26192761"/>
      <w:bookmarkStart w:id="94" w:name="_Toc34137020"/>
      <w:bookmarkStart w:id="95" w:name="_Toc34137334"/>
      <w:bookmarkStart w:id="96" w:name="_Toc34138482"/>
      <w:bookmarkStart w:id="97" w:name="_Toc34138725"/>
      <w:bookmarkStart w:id="98" w:name="_Toc34395062"/>
      <w:bookmarkStart w:id="99" w:name="_Toc45264292"/>
      <w:bookmarkStart w:id="100" w:name="_Toc202388120"/>
      <w:bookmarkEnd w:id="91"/>
      <w:r>
        <w:t>5</w:t>
      </w:r>
      <w:r>
        <w:tab/>
        <w:t>Functional entities</w:t>
      </w:r>
      <w:bookmarkEnd w:id="92"/>
      <w:bookmarkEnd w:id="93"/>
      <w:bookmarkEnd w:id="94"/>
      <w:bookmarkEnd w:id="95"/>
      <w:bookmarkEnd w:id="96"/>
      <w:bookmarkEnd w:id="97"/>
      <w:bookmarkEnd w:id="98"/>
      <w:bookmarkEnd w:id="99"/>
      <w:bookmarkEnd w:id="100"/>
    </w:p>
    <w:p w14:paraId="4E823E68" w14:textId="77777777" w:rsidR="00E242CC" w:rsidRDefault="00E242CC" w:rsidP="00E242CC">
      <w:pPr>
        <w:pStyle w:val="Heading2"/>
        <w:rPr>
          <w:noProof/>
          <w:lang w:val="en-US"/>
        </w:rPr>
      </w:pPr>
      <w:bookmarkStart w:id="101" w:name="_CR5_1"/>
      <w:bookmarkStart w:id="102" w:name="_Toc25306439"/>
      <w:bookmarkStart w:id="103" w:name="_Toc26192762"/>
      <w:bookmarkStart w:id="104" w:name="_Toc34137021"/>
      <w:bookmarkStart w:id="105" w:name="_Toc34137335"/>
      <w:bookmarkStart w:id="106" w:name="_Toc34138483"/>
      <w:bookmarkStart w:id="107" w:name="_Toc34138726"/>
      <w:bookmarkStart w:id="108" w:name="_Toc34395063"/>
      <w:bookmarkStart w:id="109" w:name="_Toc45264293"/>
      <w:bookmarkStart w:id="110" w:name="_Toc202388121"/>
      <w:bookmarkEnd w:id="101"/>
      <w:r>
        <w:rPr>
          <w:noProof/>
          <w:lang w:val="en-US"/>
        </w:rPr>
        <w:t>5.1</w:t>
      </w:r>
      <w:r>
        <w:rPr>
          <w:noProof/>
          <w:lang w:val="en-US"/>
        </w:rPr>
        <w:tab/>
        <w:t>SEAL configuration management client (SCM-C)</w:t>
      </w:r>
      <w:bookmarkEnd w:id="102"/>
      <w:bookmarkEnd w:id="103"/>
      <w:bookmarkEnd w:id="104"/>
      <w:bookmarkEnd w:id="105"/>
      <w:bookmarkEnd w:id="106"/>
      <w:bookmarkEnd w:id="107"/>
      <w:bookmarkEnd w:id="108"/>
      <w:bookmarkEnd w:id="109"/>
      <w:bookmarkEnd w:id="110"/>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581DAB78" w:rsidR="00E242CC" w:rsidRDefault="00E242CC" w:rsidP="00E242CC">
      <w:pPr>
        <w:pStyle w:val="B1"/>
      </w:pPr>
      <w:r>
        <w:t>-</w:t>
      </w:r>
      <w:r>
        <w:tab/>
        <w:t>shall support the procedures in clause 6.2.3;</w:t>
      </w:r>
    </w:p>
    <w:p w14:paraId="790C1AD8" w14:textId="0547FCE7" w:rsidR="00E242CC" w:rsidRDefault="00E242CC" w:rsidP="00E242CC">
      <w:pPr>
        <w:pStyle w:val="B1"/>
      </w:pPr>
      <w:r>
        <w:t>-</w:t>
      </w:r>
      <w:r>
        <w:tab/>
        <w:t>shall support the procedures in clause 6.2.4</w:t>
      </w:r>
      <w:r w:rsidR="00EE6769">
        <w:t>;and</w:t>
      </w:r>
    </w:p>
    <w:p w14:paraId="756F72CC" w14:textId="689D0DF8" w:rsidR="00EE6769" w:rsidRDefault="00EE6769" w:rsidP="00E242CC">
      <w:pPr>
        <w:pStyle w:val="B1"/>
      </w:pPr>
      <w:r w:rsidRPr="00D07A05">
        <w:t>-</w:t>
      </w:r>
      <w:r w:rsidRPr="00D07A05">
        <w:tab/>
        <w:t>shall support the procedures in clause 6.2.5.</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35BDE962" w:rsidR="006C54C8" w:rsidRPr="001E664A" w:rsidRDefault="006C54C8" w:rsidP="006C54C8">
      <w:pPr>
        <w:pStyle w:val="B1"/>
      </w:pPr>
      <w:r w:rsidRPr="00E71810">
        <w:t>-</w:t>
      </w:r>
      <w:r w:rsidRPr="00E71810">
        <w:tab/>
        <w:t xml:space="preserve">may support the robust block transfer as specified in IETF </w:t>
      </w:r>
      <w:r w:rsidR="000A7D73">
        <w:rPr>
          <w:lang w:val="en-US" w:eastAsia="zh-CN"/>
        </w:rPr>
        <w:t> </w:t>
      </w:r>
      <w:r w:rsidR="000A7D73" w:rsidRPr="00B25F2D">
        <w:rPr>
          <w:lang w:val="en-US" w:eastAsia="zh-CN"/>
        </w:rPr>
        <w:t>RFC</w:t>
      </w:r>
      <w:r w:rsidR="000A7D73">
        <w:rPr>
          <w:lang w:val="en-US" w:eastAsia="zh-CN"/>
        </w:rPr>
        <w:t> </w:t>
      </w:r>
      <w:r w:rsidR="000A7D73" w:rsidRPr="00B25F2D">
        <w:rPr>
          <w:lang w:val="en-US" w:eastAsia="zh-CN"/>
        </w:rPr>
        <w:t>9177</w:t>
      </w:r>
      <w:r w:rsidR="000A7D73">
        <w:t> </w:t>
      </w:r>
      <w:r w:rsidRPr="00E71810">
        <w:t xml:space="preserve">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51AF28AC" w:rsidR="006C54C8" w:rsidRPr="00B72F5A" w:rsidRDefault="006C54C8" w:rsidP="006C54C8">
      <w:pPr>
        <w:pStyle w:val="B1"/>
      </w:pPr>
      <w:r w:rsidRPr="00B72F5A">
        <w:t>-</w:t>
      </w:r>
      <w:r w:rsidRPr="00B72F5A">
        <w:tab/>
        <w:t>shall support the procedures in clause 6.2.3;</w:t>
      </w:r>
    </w:p>
    <w:p w14:paraId="3D9EBCC7" w14:textId="47B820AE" w:rsidR="006C54C8" w:rsidRDefault="006C54C8" w:rsidP="006C54C8">
      <w:pPr>
        <w:pStyle w:val="B1"/>
      </w:pPr>
      <w:r w:rsidRPr="00D14B3B">
        <w:t>-</w:t>
      </w:r>
      <w:r w:rsidRPr="00D14B3B">
        <w:tab/>
        <w:t>shall support the procedures in clause 6.2.4</w:t>
      </w:r>
      <w:r w:rsidR="00984497">
        <w:t>;and</w:t>
      </w:r>
    </w:p>
    <w:p w14:paraId="62AE9353" w14:textId="6C0B731E" w:rsidR="00984497" w:rsidRPr="00D14B3B" w:rsidRDefault="00984497" w:rsidP="006C54C8">
      <w:pPr>
        <w:pStyle w:val="B1"/>
      </w:pPr>
      <w:r w:rsidRPr="00D07A05">
        <w:t>-</w:t>
      </w:r>
      <w:r w:rsidRPr="00D07A05">
        <w:tab/>
        <w:t>shall support the procedures in clause 6.2.5</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11" w:name="_CR5_2"/>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202388122"/>
      <w:bookmarkEnd w:id="111"/>
      <w:r>
        <w:rPr>
          <w:noProof/>
          <w:lang w:val="en-US"/>
        </w:rPr>
        <w:t>5.2</w:t>
      </w:r>
      <w:r>
        <w:rPr>
          <w:noProof/>
          <w:lang w:val="en-US"/>
        </w:rPr>
        <w:tab/>
        <w:t>SEAL configuration management server (SCM-S)</w:t>
      </w:r>
      <w:bookmarkEnd w:id="112"/>
      <w:bookmarkEnd w:id="113"/>
      <w:bookmarkEnd w:id="114"/>
      <w:bookmarkEnd w:id="115"/>
      <w:bookmarkEnd w:id="116"/>
      <w:bookmarkEnd w:id="117"/>
      <w:bookmarkEnd w:id="118"/>
      <w:bookmarkEnd w:id="119"/>
      <w:bookmarkEnd w:id="12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DCA9703" w:rsidR="00E242CC" w:rsidRDefault="00E242CC" w:rsidP="00E242CC">
      <w:pPr>
        <w:pStyle w:val="B1"/>
      </w:pPr>
      <w:r>
        <w:t>-</w:t>
      </w:r>
      <w:r>
        <w:tab/>
        <w:t>shall support the procedures in clause 6.2.3;</w:t>
      </w:r>
    </w:p>
    <w:p w14:paraId="333FEAD9" w14:textId="60104C31" w:rsidR="00E242CC" w:rsidRDefault="00E242CC" w:rsidP="00E242CC">
      <w:pPr>
        <w:pStyle w:val="B1"/>
      </w:pPr>
      <w:r>
        <w:t>-</w:t>
      </w:r>
      <w:r>
        <w:tab/>
        <w:t>shall support the procedures in clause 6.2.4</w:t>
      </w:r>
      <w:r w:rsidR="00984497">
        <w:t>;</w:t>
      </w:r>
    </w:p>
    <w:p w14:paraId="4A9E18AD" w14:textId="2793B747" w:rsidR="00984497" w:rsidRDefault="00984497" w:rsidP="00E242CC">
      <w:pPr>
        <w:pStyle w:val="B1"/>
      </w:pPr>
      <w:r w:rsidRPr="00D07A05">
        <w:t>-</w:t>
      </w:r>
      <w:r w:rsidRPr="00D07A05">
        <w:tab/>
        <w:t>shall support the procedures in clause 6.2.5.</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5DBEE88A" w:rsidR="00EF7199" w:rsidRDefault="00EF7199" w:rsidP="00EF7199">
      <w:pPr>
        <w:pStyle w:val="B1"/>
      </w:pPr>
      <w:r w:rsidRPr="00BC3EBD">
        <w:rPr>
          <w:lang w:val="en-US"/>
        </w:rPr>
        <w:t>-</w:t>
      </w:r>
      <w:r w:rsidRPr="00BC3EBD">
        <w:rPr>
          <w:lang w:val="en-US"/>
        </w:rPr>
        <w:tab/>
        <w:t>shall support the robust block transfer as specified in IETF</w:t>
      </w:r>
      <w:r w:rsidR="00F251E3">
        <w:rPr>
          <w:lang w:val="en-US" w:eastAsia="zh-CN"/>
        </w:rPr>
        <w:t> </w:t>
      </w:r>
      <w:r w:rsidR="00F251E3" w:rsidRPr="00B25F2D">
        <w:rPr>
          <w:lang w:val="en-US" w:eastAsia="zh-CN"/>
        </w:rPr>
        <w:t>RFC</w:t>
      </w:r>
      <w:r w:rsidR="00F251E3">
        <w:rPr>
          <w:lang w:val="en-US" w:eastAsia="zh-CN"/>
        </w:rPr>
        <w:t> </w:t>
      </w:r>
      <w:r w:rsidR="00F251E3" w:rsidRPr="00B25F2D">
        <w:rPr>
          <w:lang w:val="en-US" w:eastAsia="zh-CN"/>
        </w:rPr>
        <w:t>9177</w:t>
      </w:r>
      <w:r w:rsidR="00F251E3" w:rsidRPr="00BC3EBD" w:rsidDel="00F251E3">
        <w:rPr>
          <w:lang w:val="en-US"/>
        </w:rPr>
        <w:t xml:space="preserve">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FEBDE34" w:rsidR="00EF7199" w:rsidRDefault="00EF7199" w:rsidP="00EF7199">
      <w:pPr>
        <w:pStyle w:val="B1"/>
      </w:pPr>
      <w:r>
        <w:t>-</w:t>
      </w:r>
      <w:r>
        <w:tab/>
        <w:t>shall support the procedures in clause 6.2.3;</w:t>
      </w:r>
    </w:p>
    <w:p w14:paraId="7FDAE39F" w14:textId="16B87C8F" w:rsidR="00EF7199" w:rsidRDefault="00EF7199" w:rsidP="00EF7199">
      <w:pPr>
        <w:pStyle w:val="B1"/>
      </w:pPr>
      <w:r>
        <w:t>-</w:t>
      </w:r>
      <w:r>
        <w:tab/>
        <w:t>shall support the procedures in clause 6.2.4</w:t>
      </w:r>
      <w:r w:rsidR="00984497">
        <w:t>;and</w:t>
      </w:r>
    </w:p>
    <w:p w14:paraId="32EB44AF" w14:textId="0984CBFD" w:rsidR="00984497" w:rsidRDefault="00984497" w:rsidP="00EF7199">
      <w:pPr>
        <w:pStyle w:val="B1"/>
      </w:pPr>
      <w:r w:rsidRPr="00D07A05">
        <w:t>-</w:t>
      </w:r>
      <w:r w:rsidRPr="00D07A05">
        <w:tab/>
        <w:t>shall support the procedures in clause 6.2.5.</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21" w:name="_CR6"/>
      <w:bookmarkStart w:id="122" w:name="_Toc25306441"/>
      <w:bookmarkStart w:id="123" w:name="_Toc26192764"/>
      <w:bookmarkStart w:id="124" w:name="_Toc34137023"/>
      <w:bookmarkStart w:id="125" w:name="_Toc34137337"/>
      <w:bookmarkStart w:id="126" w:name="_Toc34138485"/>
      <w:bookmarkStart w:id="127" w:name="_Toc34138728"/>
      <w:bookmarkStart w:id="128" w:name="_Toc34395065"/>
      <w:bookmarkStart w:id="129" w:name="_Toc45264295"/>
      <w:bookmarkStart w:id="130" w:name="_Toc202388123"/>
      <w:bookmarkEnd w:id="121"/>
      <w:r>
        <w:lastRenderedPageBreak/>
        <w:t>6</w:t>
      </w:r>
      <w:r>
        <w:tab/>
        <w:t>Configuration management procedures</w:t>
      </w:r>
      <w:bookmarkEnd w:id="122"/>
      <w:bookmarkEnd w:id="123"/>
      <w:bookmarkEnd w:id="124"/>
      <w:bookmarkEnd w:id="125"/>
      <w:bookmarkEnd w:id="126"/>
      <w:bookmarkEnd w:id="127"/>
      <w:bookmarkEnd w:id="128"/>
      <w:bookmarkEnd w:id="129"/>
      <w:bookmarkEnd w:id="130"/>
    </w:p>
    <w:p w14:paraId="36A3D066" w14:textId="77777777" w:rsidR="00424B81" w:rsidRDefault="00424B81" w:rsidP="006F0705">
      <w:pPr>
        <w:pStyle w:val="Heading2"/>
      </w:pPr>
      <w:bookmarkStart w:id="131" w:name="_CR6_1"/>
      <w:bookmarkStart w:id="132" w:name="_Toc25306442"/>
      <w:bookmarkStart w:id="133" w:name="_Toc26192765"/>
      <w:bookmarkStart w:id="134" w:name="_Toc34137024"/>
      <w:bookmarkStart w:id="135" w:name="_Toc34137338"/>
      <w:bookmarkStart w:id="136" w:name="_Toc34138486"/>
      <w:bookmarkStart w:id="137" w:name="_Toc34138729"/>
      <w:bookmarkStart w:id="138" w:name="_Toc34395066"/>
      <w:bookmarkStart w:id="139" w:name="_Toc45264296"/>
      <w:bookmarkStart w:id="140" w:name="_Toc202388124"/>
      <w:bookmarkEnd w:id="131"/>
      <w:r>
        <w:t>6.1</w:t>
      </w:r>
      <w:r>
        <w:tab/>
        <w:t>General</w:t>
      </w:r>
      <w:bookmarkEnd w:id="132"/>
      <w:bookmarkEnd w:id="133"/>
      <w:bookmarkEnd w:id="134"/>
      <w:bookmarkEnd w:id="135"/>
      <w:bookmarkEnd w:id="136"/>
      <w:bookmarkEnd w:id="137"/>
      <w:bookmarkEnd w:id="138"/>
      <w:bookmarkEnd w:id="139"/>
      <w:bookmarkEnd w:id="140"/>
    </w:p>
    <w:p w14:paraId="457E9A51" w14:textId="77777777" w:rsidR="00424B81" w:rsidRDefault="00424B81" w:rsidP="006F0705">
      <w:pPr>
        <w:pStyle w:val="Heading2"/>
      </w:pPr>
      <w:bookmarkStart w:id="141" w:name="_CR6_2"/>
      <w:bookmarkStart w:id="142" w:name="_Toc25306443"/>
      <w:bookmarkStart w:id="143" w:name="_Toc26192766"/>
      <w:bookmarkStart w:id="144" w:name="_Toc34137025"/>
      <w:bookmarkStart w:id="145" w:name="_Toc34137339"/>
      <w:bookmarkStart w:id="146" w:name="_Toc34138487"/>
      <w:bookmarkStart w:id="147" w:name="_Toc34138730"/>
      <w:bookmarkStart w:id="148" w:name="_Toc34395067"/>
      <w:bookmarkStart w:id="149" w:name="_Toc45264297"/>
      <w:bookmarkStart w:id="150" w:name="_Toc202388125"/>
      <w:bookmarkEnd w:id="141"/>
      <w:r>
        <w:t>6.2</w:t>
      </w:r>
      <w:r>
        <w:tab/>
        <w:t>On-network procedures</w:t>
      </w:r>
      <w:bookmarkEnd w:id="142"/>
      <w:bookmarkEnd w:id="143"/>
      <w:bookmarkEnd w:id="144"/>
      <w:bookmarkEnd w:id="145"/>
      <w:bookmarkEnd w:id="146"/>
      <w:bookmarkEnd w:id="147"/>
      <w:bookmarkEnd w:id="148"/>
      <w:bookmarkEnd w:id="149"/>
      <w:bookmarkEnd w:id="150"/>
    </w:p>
    <w:p w14:paraId="24F2F749" w14:textId="77777777" w:rsidR="00424B81" w:rsidRDefault="00424B81" w:rsidP="006F0705">
      <w:pPr>
        <w:pStyle w:val="Heading3"/>
      </w:pPr>
      <w:bookmarkStart w:id="151" w:name="_CR6_2_1"/>
      <w:bookmarkStart w:id="152" w:name="_Toc25306444"/>
      <w:bookmarkStart w:id="153" w:name="_Toc26192767"/>
      <w:bookmarkStart w:id="154" w:name="_Toc34137026"/>
      <w:bookmarkStart w:id="155" w:name="_Toc34137340"/>
      <w:bookmarkStart w:id="156" w:name="_Toc34138488"/>
      <w:bookmarkStart w:id="157" w:name="_Toc34138731"/>
      <w:bookmarkStart w:id="158" w:name="_Toc34395068"/>
      <w:bookmarkStart w:id="159" w:name="_Toc45264298"/>
      <w:bookmarkStart w:id="160" w:name="_Toc202388126"/>
      <w:bookmarkEnd w:id="151"/>
      <w:r>
        <w:t>6.2.1</w:t>
      </w:r>
      <w:r>
        <w:tab/>
        <w:t>General</w:t>
      </w:r>
      <w:bookmarkEnd w:id="152"/>
      <w:bookmarkEnd w:id="153"/>
      <w:bookmarkEnd w:id="154"/>
      <w:bookmarkEnd w:id="155"/>
      <w:bookmarkEnd w:id="156"/>
      <w:bookmarkEnd w:id="157"/>
      <w:bookmarkEnd w:id="158"/>
      <w:bookmarkEnd w:id="159"/>
      <w:bookmarkEnd w:id="160"/>
    </w:p>
    <w:p w14:paraId="1805678A" w14:textId="77777777" w:rsidR="003201D2" w:rsidRDefault="005214C6" w:rsidP="003201D2">
      <w:pPr>
        <w:pStyle w:val="Heading4"/>
      </w:pPr>
      <w:bookmarkStart w:id="161" w:name="_CR6_2_1_1"/>
      <w:bookmarkStart w:id="162" w:name="_Toc25306445"/>
      <w:bookmarkStart w:id="163" w:name="_Toc26192768"/>
      <w:bookmarkStart w:id="164" w:name="_Toc34137027"/>
      <w:bookmarkStart w:id="165" w:name="_Toc34137341"/>
      <w:bookmarkStart w:id="166" w:name="_Toc34138489"/>
      <w:bookmarkStart w:id="167" w:name="_Toc34138732"/>
      <w:bookmarkStart w:id="168" w:name="_Toc34395069"/>
      <w:bookmarkStart w:id="169" w:name="_Toc45264299"/>
      <w:bookmarkStart w:id="170" w:name="_Toc202388127"/>
      <w:bookmarkEnd w:id="161"/>
      <w:r>
        <w:t>6.2.1.1</w:t>
      </w:r>
      <w:r w:rsidR="003201D2">
        <w:tab/>
        <w:t>A</w:t>
      </w:r>
      <w:r w:rsidR="003201D2" w:rsidRPr="00527D61">
        <w:t>uthenticated identity</w:t>
      </w:r>
      <w:r w:rsidR="003201D2">
        <w:t xml:space="preserve"> in HTTP request</w:t>
      </w:r>
      <w:bookmarkEnd w:id="162"/>
      <w:bookmarkEnd w:id="163"/>
      <w:bookmarkEnd w:id="164"/>
      <w:bookmarkEnd w:id="165"/>
      <w:bookmarkEnd w:id="166"/>
      <w:bookmarkEnd w:id="167"/>
      <w:bookmarkEnd w:id="168"/>
      <w:bookmarkEnd w:id="169"/>
      <w:bookmarkEnd w:id="170"/>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71" w:name="_CR6_2_1_2"/>
      <w:bookmarkStart w:id="172" w:name="_Toc25306446"/>
      <w:bookmarkStart w:id="173" w:name="_Toc26192769"/>
      <w:bookmarkStart w:id="174" w:name="_Toc34137028"/>
      <w:bookmarkStart w:id="175" w:name="_Toc34137342"/>
      <w:bookmarkStart w:id="176" w:name="_Toc34138490"/>
      <w:bookmarkStart w:id="177" w:name="_Toc34138733"/>
      <w:bookmarkStart w:id="178" w:name="_Toc34395070"/>
      <w:bookmarkStart w:id="179" w:name="_Toc45264300"/>
      <w:bookmarkStart w:id="180" w:name="_Toc202388128"/>
      <w:bookmarkEnd w:id="171"/>
      <w:r>
        <w:t>6.2.1.2</w:t>
      </w:r>
      <w:r>
        <w:tab/>
        <w:t>A</w:t>
      </w:r>
      <w:r w:rsidRPr="00527D61">
        <w:t>uthenticated identity</w:t>
      </w:r>
      <w:r>
        <w:t xml:space="preserve"> in CoAP request</w:t>
      </w:r>
      <w:bookmarkEnd w:id="180"/>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81" w:name="_CR6_2_2"/>
      <w:bookmarkStart w:id="182" w:name="_Toc202388129"/>
      <w:bookmarkEnd w:id="181"/>
      <w:r>
        <w:t>6.2.2</w:t>
      </w:r>
      <w:r>
        <w:tab/>
      </w:r>
      <w:r w:rsidR="002909CD">
        <w:t>Common</w:t>
      </w:r>
      <w:r>
        <w:t xml:space="preserve"> procedures</w:t>
      </w:r>
      <w:bookmarkEnd w:id="172"/>
      <w:bookmarkEnd w:id="173"/>
      <w:bookmarkEnd w:id="174"/>
      <w:bookmarkEnd w:id="175"/>
      <w:bookmarkEnd w:id="176"/>
      <w:bookmarkEnd w:id="177"/>
      <w:bookmarkEnd w:id="178"/>
      <w:bookmarkEnd w:id="179"/>
      <w:bookmarkEnd w:id="182"/>
    </w:p>
    <w:p w14:paraId="38A805B2" w14:textId="77777777" w:rsidR="008B1E24" w:rsidRDefault="008B1E24" w:rsidP="008B1E24">
      <w:pPr>
        <w:pStyle w:val="Heading4"/>
      </w:pPr>
      <w:bookmarkStart w:id="183" w:name="_CR6_2_2_1"/>
      <w:bookmarkStart w:id="184" w:name="_Toc34137029"/>
      <w:bookmarkStart w:id="185" w:name="_Toc34137343"/>
      <w:bookmarkStart w:id="186" w:name="_Toc34138491"/>
      <w:bookmarkStart w:id="187" w:name="_Toc34138734"/>
      <w:bookmarkStart w:id="188" w:name="_Toc34395071"/>
      <w:bookmarkStart w:id="189" w:name="_Toc45264301"/>
      <w:bookmarkStart w:id="190" w:name="_Toc202388130"/>
      <w:bookmarkEnd w:id="183"/>
      <w:r>
        <w:t>6.2.2.1</w:t>
      </w:r>
      <w:r>
        <w:tab/>
        <w:t>Management of configuration update event subscription</w:t>
      </w:r>
      <w:bookmarkEnd w:id="184"/>
      <w:bookmarkEnd w:id="185"/>
      <w:bookmarkEnd w:id="186"/>
      <w:bookmarkEnd w:id="187"/>
      <w:bookmarkEnd w:id="188"/>
      <w:bookmarkEnd w:id="189"/>
      <w:bookmarkEnd w:id="190"/>
    </w:p>
    <w:p w14:paraId="20EF5DF3" w14:textId="77777777" w:rsidR="008B1E24" w:rsidRPr="00225505" w:rsidRDefault="008B1E24" w:rsidP="008B1E24">
      <w:pPr>
        <w:pStyle w:val="Heading5"/>
      </w:pPr>
      <w:bookmarkStart w:id="191" w:name="_CR6_2_2_1_1"/>
      <w:bookmarkStart w:id="192" w:name="_Toc34137030"/>
      <w:bookmarkStart w:id="193" w:name="_Toc34137344"/>
      <w:bookmarkStart w:id="194" w:name="_Toc34138492"/>
      <w:bookmarkStart w:id="195" w:name="_Toc34138735"/>
      <w:bookmarkStart w:id="196" w:name="_Toc34395072"/>
      <w:bookmarkStart w:id="197" w:name="_Toc45264302"/>
      <w:bookmarkStart w:id="198" w:name="_Toc202388131"/>
      <w:bookmarkEnd w:id="191"/>
      <w:r>
        <w:t>6.2.2.1.1</w:t>
      </w:r>
      <w:r>
        <w:tab/>
        <w:t>SIP based procedures</w:t>
      </w:r>
      <w:bookmarkEnd w:id="192"/>
      <w:bookmarkEnd w:id="193"/>
      <w:bookmarkEnd w:id="194"/>
      <w:bookmarkEnd w:id="195"/>
      <w:bookmarkEnd w:id="196"/>
      <w:bookmarkEnd w:id="197"/>
      <w:bookmarkEnd w:id="198"/>
    </w:p>
    <w:p w14:paraId="783C4C0B" w14:textId="77777777" w:rsidR="00205153" w:rsidRDefault="00205153" w:rsidP="007A139F">
      <w:pPr>
        <w:pStyle w:val="H6"/>
      </w:pPr>
      <w:bookmarkStart w:id="199" w:name="_CR6_2_2_1_1_1"/>
      <w:bookmarkStart w:id="200" w:name="_Toc34137031"/>
      <w:bookmarkStart w:id="201" w:name="_Toc34137345"/>
      <w:bookmarkStart w:id="202" w:name="_Toc34138493"/>
      <w:bookmarkStart w:id="203" w:name="_Toc34138736"/>
      <w:bookmarkStart w:id="204" w:name="_Toc34395073"/>
      <w:r>
        <w:t>6.2.2.1.1.1</w:t>
      </w:r>
      <w:r>
        <w:tab/>
        <w:t>General</w:t>
      </w:r>
    </w:p>
    <w:bookmarkEnd w:id="199"/>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bookmarkStart w:id="205" w:name="_CR6_2_2_1_1_2"/>
      <w:r>
        <w:t>6.2.2.1.1.2</w:t>
      </w:r>
      <w:r>
        <w:tab/>
        <w:t>Create subscription</w:t>
      </w:r>
    </w:p>
    <w:bookmarkEnd w:id="205"/>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0EACE509"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r w:rsidR="00083755">
        <w:t>and</w:t>
      </w:r>
    </w:p>
    <w:p w14:paraId="68D86BB0" w14:textId="51104376" w:rsidR="005A657E" w:rsidRDefault="005A657E" w:rsidP="005A657E">
      <w:pPr>
        <w:pStyle w:val="B1"/>
      </w:pPr>
      <w:r>
        <w:rPr>
          <w:rFonts w:eastAsia="SimSun"/>
        </w:rPr>
        <w:lastRenderedPageBreak/>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00083755">
        <w:rPr>
          <w:rFonts w:eastAsia="SimSun"/>
        </w:rPr>
        <w:t>.</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F8EDF1" w:rsidR="005A657E" w:rsidRDefault="00541C07" w:rsidP="005A657E">
      <w:pPr>
        <w:pStyle w:val="B1"/>
      </w:pPr>
      <w:r>
        <w:rPr>
          <w:lang w:val="en-US"/>
        </w:rPr>
        <w:t>a</w:t>
      </w:r>
      <w:r w:rsidR="005A657E">
        <w:t>)</w:t>
      </w:r>
      <w:r w:rsidR="005A657E">
        <w:tab/>
        <w:t xml:space="preserve">shall identify the originating VAL user ID and shall use the originating VAL user ID as an </w:t>
      </w:r>
      <w:r w:rsidR="005A657E" w:rsidRPr="00527D61">
        <w:t>authenticated identity</w:t>
      </w:r>
      <w:r w:rsidR="005A657E">
        <w:t xml:space="preserve"> when performing the authorization;</w:t>
      </w:r>
    </w:p>
    <w:p w14:paraId="5E94F477" w14:textId="2FC3B491"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r w:rsidR="00541C07">
        <w:rPr>
          <w:lang w:val="en-US"/>
        </w:rPr>
        <w:t>and</w:t>
      </w:r>
    </w:p>
    <w:p w14:paraId="13735A44" w14:textId="23CD1BDB" w:rsidR="005A657E" w:rsidRPr="00F246EA" w:rsidRDefault="00541C07" w:rsidP="005A657E">
      <w:pPr>
        <w:pStyle w:val="B1"/>
      </w:pPr>
      <w:r>
        <w:t>c</w:t>
      </w:r>
      <w:r w:rsidR="005A657E" w:rsidRPr="00767A97">
        <w:t>)</w:t>
      </w:r>
      <w:r w:rsidR="005A657E" w:rsidRPr="00767A97">
        <w:tab/>
      </w:r>
      <w:r w:rsidR="005A657E">
        <w:t>act as a notifier according to IETF RFC </w:t>
      </w:r>
      <w:r w:rsidR="005A657E" w:rsidRPr="009906C0">
        <w:t>5875</w:t>
      </w:r>
      <w:r w:rsidR="005A657E">
        <w:t> [</w:t>
      </w:r>
      <w:r w:rsidR="00E218A4">
        <w:t>9</w:t>
      </w:r>
      <w:r w:rsidR="005A657E">
        <w:t>].</w:t>
      </w:r>
    </w:p>
    <w:p w14:paraId="540FEBA1" w14:textId="77777777" w:rsidR="00126663" w:rsidRDefault="00126663" w:rsidP="007A139F">
      <w:pPr>
        <w:pStyle w:val="H6"/>
      </w:pPr>
      <w:bookmarkStart w:id="206" w:name="_CR6_2_2_1_1_3"/>
      <w:r>
        <w:t>6.2.2.1.1.3</w:t>
      </w:r>
      <w:r>
        <w:tab/>
        <w:t>Modify subscription</w:t>
      </w:r>
    </w:p>
    <w:bookmarkEnd w:id="206"/>
    <w:p w14:paraId="0A88DE5B" w14:textId="6DA188A9"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w:t>
      </w:r>
      <w:r w:rsidR="00613665">
        <w:t>clause 6.2.2.1.1.2</w:t>
      </w:r>
      <w:r>
        <w:t xml:space="preserve">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bookmarkStart w:id="207" w:name="_CR6_2_2_1_1_4"/>
      <w:r>
        <w:t>6.2.2.1.1.</w:t>
      </w:r>
      <w:r w:rsidR="001262E5">
        <w:t>4</w:t>
      </w:r>
      <w:r>
        <w:tab/>
        <w:t>Delete subscription</w:t>
      </w:r>
    </w:p>
    <w:bookmarkEnd w:id="207"/>
    <w:p w14:paraId="279B7E2A" w14:textId="69049C93"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208" w:name="_CR6_2_2_1_2"/>
      <w:bookmarkStart w:id="209" w:name="_Toc45264303"/>
      <w:bookmarkStart w:id="210" w:name="_Toc202388132"/>
      <w:bookmarkEnd w:id="208"/>
      <w:r>
        <w:lastRenderedPageBreak/>
        <w:t>6.2.2.1.2</w:t>
      </w:r>
      <w:r>
        <w:tab/>
        <w:t>HTTP based procedures</w:t>
      </w:r>
      <w:bookmarkEnd w:id="200"/>
      <w:bookmarkEnd w:id="201"/>
      <w:bookmarkEnd w:id="202"/>
      <w:bookmarkEnd w:id="203"/>
      <w:bookmarkEnd w:id="204"/>
      <w:bookmarkEnd w:id="209"/>
      <w:bookmarkEnd w:id="210"/>
    </w:p>
    <w:p w14:paraId="3E2CAA8F" w14:textId="77777777" w:rsidR="008B1E24" w:rsidRDefault="008B1E24" w:rsidP="007A139F">
      <w:pPr>
        <w:pStyle w:val="H6"/>
      </w:pPr>
      <w:bookmarkStart w:id="211" w:name="_Toc34137032"/>
      <w:bookmarkStart w:id="212" w:name="_Toc34137346"/>
      <w:bookmarkStart w:id="213" w:name="_Toc34138494"/>
      <w:bookmarkStart w:id="214" w:name="_Toc34138737"/>
      <w:bookmarkStart w:id="215" w:name="_Toc34395074"/>
      <w:bookmarkStart w:id="216" w:name="_CR6_2_2_1_2_1"/>
      <w:r>
        <w:t>6.2.2.1.2.1</w:t>
      </w:r>
      <w:r>
        <w:tab/>
        <w:t>Creating subscription</w:t>
      </w:r>
      <w:bookmarkEnd w:id="211"/>
      <w:bookmarkEnd w:id="212"/>
      <w:bookmarkEnd w:id="213"/>
      <w:bookmarkEnd w:id="214"/>
      <w:bookmarkEnd w:id="215"/>
    </w:p>
    <w:bookmarkEnd w:id="216"/>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217" w:name="_Toc34137035"/>
      <w:bookmarkStart w:id="218" w:name="_Toc34137349"/>
      <w:bookmarkStart w:id="219" w:name="_Toc34138497"/>
      <w:bookmarkStart w:id="220" w:name="_Toc34138740"/>
      <w:bookmarkStart w:id="221" w:name="_Toc34395077"/>
      <w:bookmarkStart w:id="222" w:name="_CR6_2_2_1_2_2"/>
      <w:r>
        <w:t>6.2.2.1.2.2</w:t>
      </w:r>
      <w:r>
        <w:tab/>
        <w:t>Modify a subscription</w:t>
      </w:r>
      <w:bookmarkEnd w:id="217"/>
      <w:bookmarkEnd w:id="218"/>
      <w:bookmarkEnd w:id="219"/>
      <w:bookmarkEnd w:id="220"/>
      <w:bookmarkEnd w:id="221"/>
    </w:p>
    <w:bookmarkEnd w:id="222"/>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650FECE3" w:rsidR="00BB7AC6" w:rsidRDefault="00BB7AC6" w:rsidP="00BB7AC6">
      <w:pPr>
        <w:pStyle w:val="B2"/>
      </w:pPr>
      <w:r>
        <w:t>1)</w:t>
      </w:r>
      <w:r>
        <w:tab/>
        <w:t xml:space="preserve">shall set the Request URI to the </w:t>
      </w:r>
      <w:r w:rsidR="00DE02C7">
        <w:t>same Request URI used while creating subscription in clause 6.2.2.1.2.1</w:t>
      </w:r>
      <w:r>
        <w:t>appended with subscription identity;</w:t>
      </w:r>
    </w:p>
    <w:p w14:paraId="51E39DA0" w14:textId="5B2D29DF" w:rsidR="00BB7AC6" w:rsidRDefault="00BB7AC6" w:rsidP="00BB7AC6">
      <w:pPr>
        <w:pStyle w:val="B2"/>
      </w:pPr>
      <w:r>
        <w:t>2)</w:t>
      </w:r>
      <w:r>
        <w:tab/>
        <w:t xml:space="preserve">shall include the Host header with </w:t>
      </w:r>
      <w:r w:rsidR="00D01397">
        <w:t xml:space="preserve">the </w:t>
      </w:r>
      <w:r>
        <w:t>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2EFFB5BB"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r w:rsidR="00D01397">
        <w:t>;and</w:t>
      </w:r>
    </w:p>
    <w:p w14:paraId="1D936378" w14:textId="77777777" w:rsidR="00BB7AC6" w:rsidRPr="00CA3311" w:rsidRDefault="00BB7AC6" w:rsidP="00BB7AC6">
      <w:pPr>
        <w:pStyle w:val="B1"/>
      </w:pPr>
      <w:r>
        <w:t>b)</w:t>
      </w:r>
      <w:r>
        <w:tab/>
        <w:t>shall send the HTTP PUT request to the SCM-S.</w:t>
      </w:r>
    </w:p>
    <w:p w14:paraId="6A82E0C0" w14:textId="2CB8FD00" w:rsidR="00BB7AC6" w:rsidRDefault="00BB7AC6" w:rsidP="00BB7AC6">
      <w:r>
        <w:rPr>
          <w:lang w:eastAsia="x-none"/>
        </w:rPr>
        <w:t>Upon reception of an HTTP PUT request from</w:t>
      </w:r>
      <w:r w:rsidR="00D01397">
        <w:rPr>
          <w:lang w:eastAsia="x-none"/>
        </w:rPr>
        <w:t xml:space="preserve"> the</w:t>
      </w:r>
      <w:r>
        <w:rPr>
          <w:lang w:eastAsia="x-none"/>
        </w:rPr>
        <w:t xml:space="preserve">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22EB84AD" w:rsidR="00BB7AC6" w:rsidRDefault="00BB7AC6" w:rsidP="00BB7AC6">
      <w:pPr>
        <w:pStyle w:val="B1"/>
      </w:pPr>
      <w:r>
        <w:t>b)</w:t>
      </w:r>
      <w:r>
        <w:tab/>
        <w:t>shall determine whether subscription for configuration events exists or not based on received subscription identity in request URI</w:t>
      </w:r>
      <w:r w:rsidR="00732433">
        <w:t>,</w:t>
      </w:r>
      <w:r>
        <w:t>and</w:t>
      </w:r>
      <w:r w:rsidR="00732433">
        <w:t>:</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lastRenderedPageBreak/>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23" w:name="_Toc34137038"/>
      <w:bookmarkStart w:id="224" w:name="_Toc34137352"/>
      <w:bookmarkStart w:id="225" w:name="_Toc34138500"/>
      <w:bookmarkStart w:id="226" w:name="_Toc34138743"/>
      <w:bookmarkStart w:id="227" w:name="_Toc34395080"/>
      <w:bookmarkStart w:id="228" w:name="_CR6_2_2_1_2_3"/>
      <w:r>
        <w:t>6.2.</w:t>
      </w:r>
      <w:r w:rsidR="00DB2646">
        <w:t>2</w:t>
      </w:r>
      <w:r>
        <w:t>.1.2.3</w:t>
      </w:r>
      <w:r>
        <w:tab/>
        <w:t>Delete a subscription</w:t>
      </w:r>
      <w:bookmarkEnd w:id="223"/>
      <w:bookmarkEnd w:id="224"/>
      <w:bookmarkEnd w:id="225"/>
      <w:bookmarkEnd w:id="226"/>
      <w:bookmarkEnd w:id="227"/>
    </w:p>
    <w:bookmarkEnd w:id="228"/>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404DAE19" w:rsidR="00BB7AC6" w:rsidRDefault="00BB7AC6" w:rsidP="00BB7AC6">
      <w:pPr>
        <w:pStyle w:val="B2"/>
      </w:pPr>
      <w:r>
        <w:t>1)</w:t>
      </w:r>
      <w:r>
        <w:tab/>
        <w:t xml:space="preserve">shall set the Request URI to the </w:t>
      </w:r>
      <w:r w:rsidR="00BA6BD3">
        <w:t>same Request URI used while creating subscription in clause 6.2.2.1.2.1</w:t>
      </w:r>
      <w:r>
        <w:t>appended with subscription identity;</w:t>
      </w:r>
    </w:p>
    <w:p w14:paraId="00A76FDD" w14:textId="034BF172" w:rsidR="00BB7AC6" w:rsidRDefault="00BB7AC6" w:rsidP="00BB7AC6">
      <w:pPr>
        <w:pStyle w:val="B2"/>
      </w:pPr>
      <w:r>
        <w:t>2)</w:t>
      </w:r>
      <w:r>
        <w:tab/>
        <w:t xml:space="preserve">shall include the Host header with </w:t>
      </w:r>
      <w:r w:rsidR="00732433">
        <w:t xml:space="preserve">the </w:t>
      </w:r>
      <w:r>
        <w:t xml:space="preserve">public user identity of </w:t>
      </w:r>
      <w:r w:rsidR="00732433">
        <w:t xml:space="preserve">the </w:t>
      </w:r>
      <w:r>
        <w:t>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4ACDE86" w:rsidR="00BB7AC6" w:rsidRDefault="00BB7AC6" w:rsidP="00BB7AC6">
      <w:r>
        <w:rPr>
          <w:lang w:eastAsia="x-none"/>
        </w:rPr>
        <w:t xml:space="preserve">Upon reception of an HTTP </w:t>
      </w:r>
      <w:r>
        <w:t xml:space="preserve">DELETE </w:t>
      </w:r>
      <w:r>
        <w:rPr>
          <w:lang w:eastAsia="x-none"/>
        </w:rPr>
        <w:t xml:space="preserve">request from </w:t>
      </w:r>
      <w:r w:rsidR="00976138">
        <w:rPr>
          <w:lang w:eastAsia="x-none"/>
        </w:rPr>
        <w:t xml:space="preserve">the </w:t>
      </w:r>
      <w:r>
        <w:rPr>
          <w:lang w:eastAsia="x-none"/>
        </w:rPr>
        <w:t>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F1CD955" w:rsidR="00BB7AC6" w:rsidRDefault="00BB7AC6" w:rsidP="00BB7AC6">
      <w:pPr>
        <w:pStyle w:val="B1"/>
      </w:pPr>
      <w:r>
        <w:t>b)</w:t>
      </w:r>
      <w:r>
        <w:tab/>
        <w:t>shall determine whether subscription for configuration events exists or not based on received subscription identity in request URI</w:t>
      </w:r>
      <w:r w:rsidR="0061576A">
        <w:t>,</w:t>
      </w:r>
      <w:r>
        <w:t xml:space="preserve">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29" w:name="_CR6_2_2_1_3"/>
      <w:bookmarkStart w:id="230" w:name="_Toc202388133"/>
      <w:bookmarkEnd w:id="229"/>
      <w:r>
        <w:t>6.2.2.1.3</w:t>
      </w:r>
      <w:r>
        <w:tab/>
        <w:t>CoAP based procedures</w:t>
      </w:r>
      <w:bookmarkEnd w:id="230"/>
    </w:p>
    <w:p w14:paraId="19051B34" w14:textId="6CF2AB4F" w:rsidR="005A5D86" w:rsidRDefault="005A5D86" w:rsidP="00C3210C">
      <w:pPr>
        <w:pStyle w:val="H6"/>
      </w:pPr>
      <w:bookmarkStart w:id="231" w:name="_CR6_2_2_1_3_1"/>
      <w:r>
        <w:t>6.2.2.1.3.1</w:t>
      </w:r>
      <w:r>
        <w:tab/>
        <w:t>General</w:t>
      </w:r>
    </w:p>
    <w:bookmarkEnd w:id="231"/>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bookmarkStart w:id="232" w:name="_CR6_2_2_1_3_2"/>
      <w:r>
        <w:t>6.2.2.1.</w:t>
      </w:r>
      <w:r w:rsidR="005B1752">
        <w:t>3</w:t>
      </w:r>
      <w:r>
        <w:t>.2</w:t>
      </w:r>
      <w:r>
        <w:tab/>
        <w:t>Create a subscription</w:t>
      </w:r>
    </w:p>
    <w:bookmarkEnd w:id="232"/>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bookmarkStart w:id="233" w:name="_CR6_2_2_1_3_3"/>
      <w:r>
        <w:lastRenderedPageBreak/>
        <w:t>6.2.2.1.3.3</w:t>
      </w:r>
      <w:r>
        <w:tab/>
        <w:t>Delete a subscription</w:t>
      </w:r>
    </w:p>
    <w:bookmarkEnd w:id="233"/>
    <w:p w14:paraId="7E6709EF" w14:textId="69442A47"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w:t>
      </w:r>
      <w:r w:rsidR="001B0728">
        <w:rPr>
          <w:lang w:val="en-US"/>
        </w:rPr>
        <w:t>IETF RFC 7641 </w:t>
      </w:r>
      <w:r w:rsidR="001B0728">
        <w:rPr>
          <w:lang w:eastAsia="zh-CN"/>
        </w:rPr>
        <w:t>[14]</w:t>
      </w:r>
      <w:r w:rsidR="001B0728"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7716E1B9"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7A6587">
        <w:rPr>
          <w:noProof/>
          <w:lang w:val="en-US"/>
        </w:rPr>
        <w:t>3</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34" w:name="_CR6_2_2_2"/>
      <w:bookmarkStart w:id="235" w:name="_Toc34137041"/>
      <w:bookmarkStart w:id="236" w:name="_Toc34137355"/>
      <w:bookmarkStart w:id="237" w:name="_Toc34138503"/>
      <w:bookmarkStart w:id="238" w:name="_Toc34138746"/>
      <w:bookmarkStart w:id="239" w:name="_Toc34395083"/>
      <w:bookmarkStart w:id="240" w:name="_Toc45264304"/>
      <w:bookmarkStart w:id="241" w:name="_Toc202388134"/>
      <w:bookmarkEnd w:id="234"/>
      <w:r>
        <w:t>6.2.2.2</w:t>
      </w:r>
      <w:r>
        <w:tab/>
        <w:t>Notifications</w:t>
      </w:r>
      <w:bookmarkEnd w:id="235"/>
      <w:bookmarkEnd w:id="236"/>
      <w:bookmarkEnd w:id="237"/>
      <w:bookmarkEnd w:id="238"/>
      <w:bookmarkEnd w:id="239"/>
      <w:bookmarkEnd w:id="240"/>
      <w:bookmarkEnd w:id="241"/>
    </w:p>
    <w:p w14:paraId="461A2D83" w14:textId="77777777" w:rsidR="00320EC3" w:rsidRPr="00A51017" w:rsidRDefault="00320EC3" w:rsidP="00320EC3">
      <w:pPr>
        <w:pStyle w:val="Heading5"/>
      </w:pPr>
      <w:bookmarkStart w:id="242" w:name="_CR6_2_2_2_1"/>
      <w:bookmarkStart w:id="243" w:name="_Toc34137042"/>
      <w:bookmarkStart w:id="244" w:name="_Toc34137356"/>
      <w:bookmarkStart w:id="245" w:name="_Toc34138504"/>
      <w:bookmarkStart w:id="246" w:name="_Toc34138747"/>
      <w:bookmarkStart w:id="247" w:name="_Toc34395084"/>
      <w:bookmarkStart w:id="248" w:name="_Toc45264305"/>
      <w:bookmarkStart w:id="249" w:name="_Toc202388135"/>
      <w:bookmarkEnd w:id="242"/>
      <w:r>
        <w:t>6.2.2.2.1</w:t>
      </w:r>
      <w:r>
        <w:tab/>
        <w:t>SIP based procedures</w:t>
      </w:r>
      <w:bookmarkEnd w:id="243"/>
      <w:bookmarkEnd w:id="244"/>
      <w:bookmarkEnd w:id="245"/>
      <w:bookmarkEnd w:id="246"/>
      <w:bookmarkEnd w:id="247"/>
      <w:bookmarkEnd w:id="248"/>
      <w:bookmarkEnd w:id="249"/>
    </w:p>
    <w:p w14:paraId="2C5B5138" w14:textId="77777777" w:rsidR="000352B4" w:rsidRDefault="000352B4" w:rsidP="007A139F">
      <w:pPr>
        <w:pStyle w:val="H6"/>
      </w:pPr>
      <w:bookmarkStart w:id="250" w:name="_CR6_2_2_2_1_1"/>
      <w:bookmarkStart w:id="251" w:name="_Toc34137043"/>
      <w:bookmarkStart w:id="252" w:name="_Toc34137357"/>
      <w:bookmarkStart w:id="253" w:name="_Toc34138505"/>
      <w:bookmarkStart w:id="254" w:name="_Toc34138748"/>
      <w:bookmarkStart w:id="255" w:name="_Toc34395085"/>
      <w:r>
        <w:t>6.2.2.2.1.1</w:t>
      </w:r>
      <w:r>
        <w:tab/>
        <w:t>Client procedure</w:t>
      </w:r>
    </w:p>
    <w:bookmarkEnd w:id="250"/>
    <w:p w14:paraId="46478A70" w14:textId="43DE60AE" w:rsidR="000352B4" w:rsidRDefault="000352B4" w:rsidP="000352B4">
      <w:r>
        <w:t>Upon receiving a SIP NOTIFY request associated with a subscription created as result of the sent initial SIP SUBSCRIBE request, the SCM-</w:t>
      </w:r>
      <w:r w:rsidR="007B48F5">
        <w:t>C</w:t>
      </w:r>
      <w:r>
        <w:t>:</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bookmarkStart w:id="256" w:name="_CR6_2_2_2_1_2"/>
      <w:r>
        <w:t>6.2.2.2.1.2</w:t>
      </w:r>
      <w:r>
        <w:tab/>
        <w:t>Server procedure</w:t>
      </w:r>
    </w:p>
    <w:bookmarkEnd w:id="256"/>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57" w:name="_CR6_2_2_2_2"/>
      <w:bookmarkStart w:id="258" w:name="_Toc45264306"/>
      <w:bookmarkStart w:id="259" w:name="_Toc202388136"/>
      <w:bookmarkEnd w:id="257"/>
      <w:r>
        <w:t>6</w:t>
      </w:r>
      <w:r w:rsidR="00320EC3">
        <w:t>.2.2.2.2</w:t>
      </w:r>
      <w:r w:rsidR="00320EC3">
        <w:tab/>
        <w:t>HTTP based procedures</w:t>
      </w:r>
      <w:bookmarkEnd w:id="251"/>
      <w:bookmarkEnd w:id="252"/>
      <w:bookmarkEnd w:id="253"/>
      <w:bookmarkEnd w:id="254"/>
      <w:bookmarkEnd w:id="255"/>
      <w:bookmarkEnd w:id="258"/>
      <w:bookmarkEnd w:id="259"/>
    </w:p>
    <w:p w14:paraId="4963AE03" w14:textId="271B6395" w:rsidR="00320EC3" w:rsidRDefault="00320EC3" w:rsidP="007A139F">
      <w:pPr>
        <w:pStyle w:val="H6"/>
      </w:pPr>
      <w:bookmarkStart w:id="260" w:name="_Toc34137044"/>
      <w:bookmarkStart w:id="261" w:name="_Toc34137358"/>
      <w:bookmarkStart w:id="262" w:name="_Toc34138506"/>
      <w:bookmarkStart w:id="263" w:name="_Toc34138749"/>
      <w:bookmarkStart w:id="264" w:name="_Toc34395086"/>
      <w:bookmarkStart w:id="265" w:name="_CR6_2_2_2_2_1"/>
      <w:r>
        <w:t>6.2.2.2.2.1</w:t>
      </w:r>
      <w:r>
        <w:tab/>
      </w:r>
      <w:r w:rsidR="00EF04E2">
        <w:t>Receiving configuration update notification</w:t>
      </w:r>
      <w:bookmarkEnd w:id="260"/>
      <w:bookmarkEnd w:id="261"/>
      <w:bookmarkEnd w:id="262"/>
      <w:bookmarkEnd w:id="263"/>
      <w:bookmarkEnd w:id="264"/>
    </w:p>
    <w:bookmarkEnd w:id="265"/>
    <w:p w14:paraId="6E96F232" w14:textId="478A02BF" w:rsidR="00320EC3" w:rsidRDefault="00320EC3" w:rsidP="00320EC3">
      <w:r>
        <w:t xml:space="preserve">Upon receiving an HTTP POST request over a </w:t>
      </w:r>
      <w:r w:rsidR="007B5120" w:rsidRPr="00D07A05">
        <w:t>Callback-URI</w:t>
      </w:r>
      <w:r w:rsidR="007B5120" w:rsidDel="007B5120">
        <w:t xml:space="preserve"> </w:t>
      </w:r>
      <w:r>
        <w:t>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66" w:name="_Toc34137046"/>
      <w:bookmarkStart w:id="267" w:name="_Toc34137360"/>
      <w:bookmarkStart w:id="268" w:name="_Toc34138508"/>
      <w:bookmarkStart w:id="269" w:name="_Toc34138751"/>
      <w:bookmarkStart w:id="270" w:name="_Toc34395088"/>
      <w:bookmarkStart w:id="271" w:name="_CR6_2_2_2_2_2"/>
      <w:r>
        <w:t>6.2.2.2.2.2</w:t>
      </w:r>
      <w:r>
        <w:tab/>
      </w:r>
      <w:r w:rsidR="00A94453">
        <w:t>Sending group modify notification</w:t>
      </w:r>
      <w:bookmarkEnd w:id="266"/>
      <w:bookmarkEnd w:id="267"/>
      <w:bookmarkEnd w:id="268"/>
      <w:bookmarkEnd w:id="269"/>
      <w:bookmarkEnd w:id="270"/>
    </w:p>
    <w:bookmarkEnd w:id="271"/>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lastRenderedPageBreak/>
        <w:t>b)</w:t>
      </w:r>
      <w:r>
        <w:tab/>
        <w:t>shall generate an HTTP POST message to notify configuration update notification. In HTTP POST message:</w:t>
      </w:r>
    </w:p>
    <w:p w14:paraId="375919E9" w14:textId="3DB90222" w:rsidR="00320EC3" w:rsidRDefault="00320EC3" w:rsidP="00320EC3">
      <w:pPr>
        <w:pStyle w:val="B2"/>
      </w:pPr>
      <w:r>
        <w:t>1)</w:t>
      </w:r>
      <w:r>
        <w:tab/>
        <w:t xml:space="preserve">shall set the request URI to </w:t>
      </w:r>
      <w:r w:rsidR="0091375A">
        <w:t xml:space="preserve">the </w:t>
      </w:r>
      <w:r w:rsidR="0091375A" w:rsidRPr="00D07A05">
        <w:t>Callback-URI</w:t>
      </w:r>
      <w:r>
        <w:t xml:space="preserve">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17CCA410" w:rsidR="00320EC3" w:rsidRDefault="00320EC3" w:rsidP="00320EC3">
      <w:pPr>
        <w:pStyle w:val="B2"/>
      </w:pPr>
      <w:r>
        <w:t>3)</w:t>
      </w:r>
      <w:r>
        <w:tab/>
        <w:t xml:space="preserve">shall include an HTTP request entity-body with the parameters specified in </w:t>
      </w:r>
      <w:r w:rsidR="00EC089B" w:rsidRPr="00D07A05">
        <w:t>clause</w:t>
      </w:r>
      <w:r w:rsidR="00EC089B">
        <w:t> </w:t>
      </w:r>
      <w:r w:rsidR="00EC089B" w:rsidRPr="00D07A05">
        <w:t>B.2</w:t>
      </w:r>
      <w:r>
        <w:t xml:space="preserve">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72" w:name="_CR6_2_2_2_3"/>
      <w:bookmarkStart w:id="273" w:name="_Toc25306447"/>
      <w:bookmarkStart w:id="274" w:name="_Toc26192770"/>
      <w:bookmarkStart w:id="275" w:name="_Toc34137048"/>
      <w:bookmarkStart w:id="276" w:name="_Toc34137362"/>
      <w:bookmarkStart w:id="277" w:name="_Toc34138510"/>
      <w:bookmarkStart w:id="278" w:name="_Toc34138753"/>
      <w:bookmarkStart w:id="279" w:name="_Toc34395090"/>
      <w:bookmarkStart w:id="280" w:name="_Toc45264307"/>
      <w:bookmarkStart w:id="281" w:name="_Toc202388137"/>
      <w:bookmarkEnd w:id="272"/>
      <w:r>
        <w:t>6.2.2.2.3</w:t>
      </w:r>
      <w:r>
        <w:tab/>
        <w:t>CoAP based procedures</w:t>
      </w:r>
      <w:bookmarkEnd w:id="281"/>
    </w:p>
    <w:p w14:paraId="38D28645" w14:textId="08830777" w:rsidR="00D900BF" w:rsidRDefault="00D900BF" w:rsidP="00C3210C">
      <w:pPr>
        <w:pStyle w:val="H6"/>
      </w:pPr>
      <w:bookmarkStart w:id="282" w:name="_CR6_2_2_2_3_1"/>
      <w:r>
        <w:t>6.2.2.2.3.1</w:t>
      </w:r>
      <w:r>
        <w:tab/>
        <w:t>Client procedure</w:t>
      </w:r>
    </w:p>
    <w:bookmarkEnd w:id="282"/>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bookmarkStart w:id="283" w:name="_CR6_2_2_2_3_2"/>
      <w:r>
        <w:t>6.2.2.2.3.2</w:t>
      </w:r>
      <w:r>
        <w:tab/>
        <w:t>Server procedure</w:t>
      </w:r>
    </w:p>
    <w:bookmarkEnd w:id="283"/>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84" w:name="_CR6_2_3"/>
      <w:bookmarkStart w:id="285" w:name="_Toc202388138"/>
      <w:bookmarkEnd w:id="284"/>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73"/>
      <w:bookmarkEnd w:id="274"/>
      <w:bookmarkEnd w:id="275"/>
      <w:bookmarkEnd w:id="276"/>
      <w:bookmarkEnd w:id="277"/>
      <w:bookmarkEnd w:id="278"/>
      <w:bookmarkEnd w:id="279"/>
      <w:bookmarkEnd w:id="280"/>
      <w:bookmarkEnd w:id="285"/>
    </w:p>
    <w:p w14:paraId="66D1226C" w14:textId="77777777" w:rsidR="00CB4890" w:rsidRDefault="008D3583" w:rsidP="00CB4890">
      <w:pPr>
        <w:pStyle w:val="Heading4"/>
        <w:rPr>
          <w:noProof/>
          <w:lang w:val="en-US"/>
        </w:rPr>
      </w:pPr>
      <w:bookmarkStart w:id="286" w:name="_CR6_2_3_1"/>
      <w:bookmarkStart w:id="287" w:name="_Toc25306448"/>
      <w:bookmarkStart w:id="288" w:name="_Toc26192771"/>
      <w:bookmarkStart w:id="289" w:name="_Toc34137049"/>
      <w:bookmarkStart w:id="290" w:name="_Toc34137363"/>
      <w:bookmarkStart w:id="291" w:name="_Toc34138511"/>
      <w:bookmarkStart w:id="292" w:name="_Toc34138754"/>
      <w:bookmarkStart w:id="293" w:name="_Toc34395091"/>
      <w:bookmarkStart w:id="294" w:name="_Toc45264308"/>
      <w:bookmarkStart w:id="295" w:name="_Toc202388139"/>
      <w:bookmarkEnd w:id="286"/>
      <w:r>
        <w:rPr>
          <w:noProof/>
          <w:lang w:val="en-US"/>
        </w:rPr>
        <w:t>6.2.3.1</w:t>
      </w:r>
      <w:r>
        <w:rPr>
          <w:noProof/>
          <w:lang w:val="en-US"/>
        </w:rPr>
        <w:tab/>
      </w:r>
      <w:bookmarkEnd w:id="287"/>
      <w:bookmarkEnd w:id="288"/>
      <w:bookmarkEnd w:id="289"/>
      <w:bookmarkEnd w:id="290"/>
      <w:bookmarkEnd w:id="291"/>
      <w:bookmarkEnd w:id="292"/>
      <w:bookmarkEnd w:id="293"/>
      <w:bookmarkEnd w:id="294"/>
      <w:r w:rsidR="00CB4890">
        <w:rPr>
          <w:noProof/>
          <w:lang w:val="en-US"/>
        </w:rPr>
        <w:t>SCM client HTTP procedure</w:t>
      </w:r>
      <w:bookmarkEnd w:id="295"/>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96" w:name="_Toc25306449"/>
      <w:bookmarkStart w:id="297" w:name="_Toc26192772"/>
      <w:bookmarkStart w:id="298" w:name="_Toc34137050"/>
      <w:bookmarkStart w:id="299" w:name="_Toc34137364"/>
      <w:bookmarkStart w:id="300" w:name="_Toc34138512"/>
      <w:bookmarkStart w:id="301" w:name="_Toc34138755"/>
      <w:bookmarkStart w:id="302" w:name="_Toc34395092"/>
      <w:bookmarkStart w:id="303"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304" w:name="_CR6_2_3_2"/>
      <w:bookmarkStart w:id="305" w:name="_Toc202388140"/>
      <w:bookmarkEnd w:id="304"/>
      <w:r>
        <w:rPr>
          <w:noProof/>
          <w:lang w:val="en-US"/>
        </w:rPr>
        <w:t>6.2.3.2</w:t>
      </w:r>
      <w:r>
        <w:rPr>
          <w:noProof/>
          <w:lang w:val="en-US"/>
        </w:rPr>
        <w:tab/>
      </w:r>
      <w:bookmarkEnd w:id="296"/>
      <w:bookmarkEnd w:id="297"/>
      <w:bookmarkEnd w:id="298"/>
      <w:bookmarkEnd w:id="299"/>
      <w:bookmarkEnd w:id="300"/>
      <w:bookmarkEnd w:id="301"/>
      <w:bookmarkEnd w:id="302"/>
      <w:bookmarkEnd w:id="303"/>
      <w:r w:rsidR="00CB4890">
        <w:rPr>
          <w:noProof/>
          <w:lang w:val="en-US"/>
        </w:rPr>
        <w:t>SCM server HTTP procedure</w:t>
      </w:r>
      <w:bookmarkEnd w:id="305"/>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lastRenderedPageBreak/>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306" w:name="_CR6_2_3_3"/>
      <w:bookmarkStart w:id="307" w:name="_Toc202388141"/>
      <w:bookmarkEnd w:id="306"/>
      <w:r>
        <w:rPr>
          <w:noProof/>
          <w:lang w:val="en-US"/>
        </w:rPr>
        <w:t>6.2.3.3</w:t>
      </w:r>
      <w:r>
        <w:rPr>
          <w:noProof/>
          <w:lang w:val="en-US"/>
        </w:rPr>
        <w:tab/>
        <w:t>SCM client CoAP procedure</w:t>
      </w:r>
      <w:bookmarkEnd w:id="307"/>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18337E9E"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r w:rsidR="008C6461">
        <w:t>clause </w:t>
      </w:r>
      <w:r w:rsidR="008C6461" w:rsidDel="008C6461">
        <w:t xml:space="preserve"> </w:t>
      </w:r>
      <w:r>
        <w:t xml:space="preserve"> C.</w:t>
      </w:r>
      <w:r w:rsidR="006C0BDA">
        <w:t>3</w:t>
      </w:r>
      <w:r>
        <w:t>.1: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0A8D277A"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w:t>
      </w:r>
      <w:r w:rsidR="00954956">
        <w:rPr>
          <w:lang w:val="en-US"/>
        </w:rPr>
        <w:t xml:space="preserve">resource </w:t>
      </w:r>
      <w:r w:rsidRPr="0036127E">
        <w:rPr>
          <w:lang w:val="en-US"/>
        </w:rPr>
        <w:t xml:space="preserve">as described in </w:t>
      </w:r>
      <w:r w:rsidR="00954956">
        <w:t>clause </w:t>
      </w:r>
      <w:r>
        <w:rPr>
          <w:lang w:val="en-US"/>
        </w:rPr>
        <w:t xml:space="preserve">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64303003"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w:t>
      </w:r>
      <w:r w:rsidR="00954956">
        <w:rPr>
          <w:lang w:val="en-US"/>
        </w:rPr>
        <w:t xml:space="preserve">resource </w:t>
      </w:r>
      <w:r w:rsidRPr="00473341">
        <w:rPr>
          <w:lang w:val="en-US"/>
        </w:rPr>
        <w:t xml:space="preserve">as described in </w:t>
      </w:r>
      <w:r w:rsidR="00954956">
        <w:t>clause </w:t>
      </w:r>
      <w:r>
        <w:rPr>
          <w:lang w:val="en-US"/>
        </w:rPr>
        <w:t xml:space="preserve"> C.</w:t>
      </w:r>
      <w:r w:rsidR="006C0BDA">
        <w:rPr>
          <w:lang w:val="en-US"/>
        </w:rPr>
        <w:t>3</w:t>
      </w:r>
      <w:r>
        <w:rPr>
          <w:lang w:val="en-US"/>
        </w:rPr>
        <w:t>.1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308" w:name="_CR6_2_3_4"/>
      <w:bookmarkStart w:id="309" w:name="_Toc202388142"/>
      <w:bookmarkEnd w:id="308"/>
      <w:r>
        <w:rPr>
          <w:noProof/>
          <w:lang w:val="en-US"/>
        </w:rPr>
        <w:t>6.2.3.4</w:t>
      </w:r>
      <w:r>
        <w:rPr>
          <w:noProof/>
          <w:lang w:val="en-US"/>
        </w:rPr>
        <w:tab/>
        <w:t>SCM server CoAP procedure</w:t>
      </w:r>
      <w:bookmarkEnd w:id="309"/>
    </w:p>
    <w:p w14:paraId="3E5EA538" w14:textId="76507F98"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00D977F6">
        <w:t xml:space="preserve">the </w:t>
      </w:r>
      <w:r>
        <w:rPr>
          <w:lang w:val="en-US"/>
        </w:rPr>
        <w:t>UE Configurations</w:t>
      </w:r>
      <w:r w:rsidRPr="00B35374">
        <w:rPr>
          <w:lang w:val="en-US"/>
        </w:rPr>
        <w:t xml:space="preserve"> resource as described in </w:t>
      </w:r>
      <w:r w:rsidR="004F1438">
        <w:t>clause</w:t>
      </w:r>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13B0B5F6"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w:t>
      </w:r>
      <w:r w:rsidR="00E330A6">
        <w:rPr>
          <w:lang w:val="en-US"/>
        </w:rPr>
        <w:t>table </w:t>
      </w:r>
      <w:r w:rsidR="00E330A6">
        <w:t>C.3.1.2.2.3.1-1.</w:t>
      </w:r>
    </w:p>
    <w:p w14:paraId="58DA322A" w14:textId="7D416B17"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00804176">
        <w:t xml:space="preserve">the </w:t>
      </w:r>
      <w:r w:rsidRPr="00B35374">
        <w:rPr>
          <w:lang w:val="en-US"/>
        </w:rPr>
        <w:t xml:space="preserve">Individual </w:t>
      </w:r>
      <w:r>
        <w:rPr>
          <w:lang w:val="en-US"/>
        </w:rPr>
        <w:t>UE Configuration</w:t>
      </w:r>
      <w:r w:rsidRPr="00B35374">
        <w:rPr>
          <w:lang w:val="en-US"/>
        </w:rPr>
        <w:t xml:space="preserve"> resource as described in </w:t>
      </w:r>
      <w:r w:rsidR="00804176">
        <w:t>clause</w:t>
      </w:r>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310" w:name="_CR6_2_4"/>
      <w:bookmarkStart w:id="311" w:name="_Toc25306450"/>
      <w:bookmarkStart w:id="312" w:name="_Toc26192773"/>
      <w:bookmarkStart w:id="313" w:name="_Toc34137051"/>
      <w:bookmarkStart w:id="314" w:name="_Toc34137365"/>
      <w:bookmarkStart w:id="315" w:name="_Toc34138513"/>
      <w:bookmarkStart w:id="316" w:name="_Toc34138756"/>
      <w:bookmarkStart w:id="317" w:name="_Toc34395093"/>
      <w:bookmarkStart w:id="318" w:name="_Toc45264310"/>
      <w:bookmarkStart w:id="319" w:name="_Toc202388143"/>
      <w:bookmarkEnd w:id="310"/>
      <w:r>
        <w:rPr>
          <w:lang w:val="nl-NL"/>
        </w:rPr>
        <w:lastRenderedPageBreak/>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311"/>
      <w:bookmarkEnd w:id="312"/>
      <w:bookmarkEnd w:id="313"/>
      <w:bookmarkEnd w:id="314"/>
      <w:bookmarkEnd w:id="315"/>
      <w:bookmarkEnd w:id="316"/>
      <w:bookmarkEnd w:id="317"/>
      <w:bookmarkEnd w:id="318"/>
      <w:bookmarkEnd w:id="319"/>
    </w:p>
    <w:p w14:paraId="4A76CC02" w14:textId="4E49CBB6" w:rsidR="008F7888" w:rsidRPr="008476F8" w:rsidRDefault="008F7888">
      <w:pPr>
        <w:pStyle w:val="Heading4"/>
      </w:pPr>
      <w:bookmarkStart w:id="320" w:name="_CR6_2_4_1"/>
      <w:bookmarkStart w:id="321" w:name="_Toc25306451"/>
      <w:bookmarkStart w:id="322" w:name="_Toc26192774"/>
      <w:bookmarkStart w:id="323" w:name="_Toc34137052"/>
      <w:bookmarkStart w:id="324" w:name="_Toc34137366"/>
      <w:bookmarkStart w:id="325" w:name="_Toc34138514"/>
      <w:bookmarkStart w:id="326" w:name="_Toc34138757"/>
      <w:bookmarkStart w:id="327" w:name="_Toc34395094"/>
      <w:bookmarkStart w:id="328" w:name="_Toc45264311"/>
      <w:bookmarkStart w:id="329" w:name="_Toc202388144"/>
      <w:bookmarkEnd w:id="320"/>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321"/>
      <w:bookmarkEnd w:id="322"/>
      <w:bookmarkEnd w:id="323"/>
      <w:bookmarkEnd w:id="324"/>
      <w:bookmarkEnd w:id="325"/>
      <w:bookmarkEnd w:id="326"/>
      <w:bookmarkEnd w:id="327"/>
      <w:bookmarkEnd w:id="328"/>
      <w:bookmarkEnd w:id="329"/>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330" w:name="_CR6_2_4_2"/>
      <w:bookmarkStart w:id="331" w:name="_Toc25306452"/>
      <w:bookmarkStart w:id="332" w:name="_Toc26192775"/>
      <w:bookmarkStart w:id="333" w:name="_Toc34137053"/>
      <w:bookmarkStart w:id="334" w:name="_Toc34137367"/>
      <w:bookmarkStart w:id="335" w:name="_Toc34138515"/>
      <w:bookmarkStart w:id="336" w:name="_Toc34138758"/>
      <w:bookmarkStart w:id="337" w:name="_Toc34395095"/>
      <w:bookmarkStart w:id="338" w:name="_Toc45264312"/>
      <w:bookmarkStart w:id="339" w:name="_Toc202388145"/>
      <w:bookmarkEnd w:id="330"/>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331"/>
      <w:bookmarkEnd w:id="332"/>
      <w:bookmarkEnd w:id="333"/>
      <w:bookmarkEnd w:id="334"/>
      <w:bookmarkEnd w:id="335"/>
      <w:bookmarkEnd w:id="336"/>
      <w:bookmarkEnd w:id="337"/>
      <w:bookmarkEnd w:id="338"/>
      <w:bookmarkEnd w:id="339"/>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340" w:name="_CR6_2_4_3"/>
      <w:bookmarkStart w:id="341" w:name="_Toc202388146"/>
      <w:bookmarkEnd w:id="340"/>
      <w:r>
        <w:rPr>
          <w:noProof/>
          <w:lang w:val="en-US"/>
        </w:rPr>
        <w:t>6.2.4.3</w:t>
      </w:r>
      <w:r>
        <w:rPr>
          <w:noProof/>
          <w:lang w:val="en-US"/>
        </w:rPr>
        <w:tab/>
        <w:t>SCM client CoAP procedure</w:t>
      </w:r>
      <w:bookmarkEnd w:id="341"/>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51B6518F"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r w:rsidR="00000CC6">
        <w:t>clause</w:t>
      </w:r>
      <w:r>
        <w:t>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r w:rsidRPr="00E71810">
        <w:rPr>
          <w:lang w:val="en-US"/>
        </w:rPr>
        <w:t>valServiceId</w:t>
      </w:r>
      <w:r>
        <w:t>" is set to specific VAL service;</w:t>
      </w:r>
    </w:p>
    <w:p w14:paraId="6BFB6455" w14:textId="5A63ACB2"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BC3EBD">
        <w:rPr>
          <w:lang w:val="en-US"/>
        </w:rPr>
        <w:t>shall use the User Profiles resource GET</w:t>
      </w:r>
      <w:r>
        <w:rPr>
          <w:lang w:val="en-US"/>
        </w:rPr>
        <w:t>, as</w:t>
      </w:r>
      <w:r w:rsidRPr="00BC3EBD">
        <w:rPr>
          <w:lang w:val="en-US"/>
        </w:rPr>
        <w:t xml:space="preserve"> described in </w:t>
      </w:r>
      <w:r w:rsidR="00662FB2">
        <w:t>clause</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w:t>
      </w:r>
      <w:r w:rsidR="001E4B9B">
        <w:rPr>
          <w:lang w:val="en-US"/>
        </w:rPr>
        <w:t xml:space="preserve">the </w:t>
      </w:r>
      <w:r w:rsidRPr="00BC3EBD">
        <w:rPr>
          <w:lang w:val="en-US"/>
        </w:rPr>
        <w:t xml:space="preserve">val-tgt-ue </w:t>
      </w:r>
      <w:r w:rsidR="0000363F">
        <w:t>query parameter</w:t>
      </w:r>
      <w:r w:rsidR="0000363F" w:rsidRPr="00BC3EBD">
        <w:rPr>
          <w:lang w:val="en-US"/>
        </w:rPr>
        <w:t xml:space="preserve"> </w:t>
      </w:r>
      <w:r w:rsidRPr="00BC3EBD">
        <w:rPr>
          <w:lang w:val="en-US"/>
        </w:rPr>
        <w:t xml:space="preserve">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3CE50906"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 xml:space="preserve">if the SCM-C knows the "profileDocId"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w:t>
      </w:r>
      <w:r w:rsidR="00211884">
        <w:t>clause</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r w:rsidR="00323B30" w:rsidRPr="00C55257">
        <w:rPr>
          <w:lang w:val="en-US"/>
        </w:rPr>
        <w:t>profileDocId</w:t>
      </w:r>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342" w:name="_CR6_2_4_4"/>
      <w:bookmarkStart w:id="343" w:name="_Toc202388147"/>
      <w:bookmarkEnd w:id="342"/>
      <w:r>
        <w:rPr>
          <w:noProof/>
          <w:lang w:val="en-US"/>
        </w:rPr>
        <w:t>6.2.4.4</w:t>
      </w:r>
      <w:r>
        <w:rPr>
          <w:noProof/>
          <w:lang w:val="en-US"/>
        </w:rPr>
        <w:tab/>
        <w:t>SCM server CoAP procedure</w:t>
      </w:r>
      <w:bookmarkEnd w:id="343"/>
    </w:p>
    <w:p w14:paraId="25F4BD84" w14:textId="3997F54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00F2161C">
        <w:t xml:space="preserve">the </w:t>
      </w:r>
      <w:r w:rsidRPr="00E71810">
        <w:rPr>
          <w:lang w:val="en-US"/>
        </w:rPr>
        <w:t xml:space="preserve">User Profiles resource as described in </w:t>
      </w:r>
      <w:r w:rsidR="00DF0E2F">
        <w:t>clause</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57B796D2" w:rsidR="007F7813" w:rsidRDefault="007F7813" w:rsidP="007F7813">
      <w:pPr>
        <w:pStyle w:val="B2"/>
        <w:rPr>
          <w:lang w:val="en-US"/>
        </w:rPr>
      </w:pPr>
      <w:r>
        <w:rPr>
          <w:lang w:val="en-US"/>
        </w:rPr>
        <w:lastRenderedPageBreak/>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rsidR="00444B5C">
        <w:t xml:space="preserve"> and</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2BDD51C3" w:rsidR="007F7813" w:rsidRDefault="007F7813" w:rsidP="007F7813">
      <w:r>
        <w:rPr>
          <w:lang w:eastAsia="x-none"/>
        </w:rPr>
        <w:t xml:space="preserve">Upon reception of a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005B5FCD">
        <w:t xml:space="preserve">the </w:t>
      </w:r>
      <w:r w:rsidRPr="00E71810">
        <w:rPr>
          <w:lang w:val="en-US"/>
        </w:rPr>
        <w:t xml:space="preserve">Individual User Profile resource as described in </w:t>
      </w:r>
      <w:r w:rsidR="0031461F">
        <w:t>clause</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344" w:name="_Toc25306453"/>
      <w:bookmarkStart w:id="345" w:name="_Toc26192776"/>
      <w:bookmarkStart w:id="346" w:name="_Toc34137054"/>
      <w:bookmarkStart w:id="347" w:name="_Toc34137368"/>
      <w:bookmarkStart w:id="348" w:name="_Toc34138516"/>
      <w:bookmarkStart w:id="349" w:name="_Toc34138759"/>
      <w:bookmarkStart w:id="350" w:name="_Toc34395096"/>
      <w:bookmarkStart w:id="351"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52" w:name="_CR6_2_5"/>
      <w:bookmarkStart w:id="353" w:name="_Toc202388148"/>
      <w:bookmarkEnd w:id="352"/>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344"/>
      <w:bookmarkEnd w:id="345"/>
      <w:bookmarkEnd w:id="346"/>
      <w:bookmarkEnd w:id="347"/>
      <w:bookmarkEnd w:id="348"/>
      <w:bookmarkEnd w:id="349"/>
      <w:bookmarkEnd w:id="350"/>
      <w:bookmarkEnd w:id="351"/>
      <w:bookmarkEnd w:id="353"/>
    </w:p>
    <w:p w14:paraId="6BB390C9" w14:textId="62DCDB64" w:rsidR="00025023" w:rsidRDefault="007F7813" w:rsidP="00025023">
      <w:pPr>
        <w:pStyle w:val="Heading4"/>
        <w:rPr>
          <w:noProof/>
          <w:lang w:val="en-US"/>
        </w:rPr>
      </w:pPr>
      <w:bookmarkStart w:id="354" w:name="_CR6_2_5_1"/>
      <w:bookmarkStart w:id="355" w:name="_Toc25306454"/>
      <w:bookmarkStart w:id="356" w:name="_Toc26192777"/>
      <w:bookmarkStart w:id="357" w:name="_Toc34137055"/>
      <w:bookmarkStart w:id="358" w:name="_Toc34137369"/>
      <w:bookmarkStart w:id="359" w:name="_Toc34138517"/>
      <w:bookmarkStart w:id="360" w:name="_Toc34138760"/>
      <w:bookmarkStart w:id="361" w:name="_Toc34395097"/>
      <w:bookmarkStart w:id="362" w:name="_Toc45264314"/>
      <w:bookmarkStart w:id="363" w:name="_Toc202388149"/>
      <w:bookmarkEnd w:id="354"/>
      <w:r>
        <w:rPr>
          <w:noProof/>
          <w:lang w:val="en-US"/>
        </w:rPr>
        <w:t>6.2.5.1</w:t>
      </w:r>
      <w:r>
        <w:rPr>
          <w:noProof/>
          <w:lang w:val="en-US"/>
        </w:rPr>
        <w:tab/>
        <w:t>SCM client HTTP procedure</w:t>
      </w:r>
      <w:bookmarkEnd w:id="355"/>
      <w:bookmarkEnd w:id="356"/>
      <w:bookmarkEnd w:id="357"/>
      <w:bookmarkEnd w:id="358"/>
      <w:bookmarkEnd w:id="359"/>
      <w:bookmarkEnd w:id="360"/>
      <w:bookmarkEnd w:id="361"/>
      <w:bookmarkEnd w:id="362"/>
      <w:bookmarkEnd w:id="363"/>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3F7A7079" w:rsidR="009334B7" w:rsidRDefault="004D453D" w:rsidP="009334B7">
      <w:pPr>
        <w:pStyle w:val="B2"/>
      </w:pPr>
      <w:r>
        <w:t>1</w:t>
      </w:r>
      <w:r w:rsidR="00025023">
        <w:t>)</w:t>
      </w:r>
      <w:r w:rsidR="00025023">
        <w:tab/>
      </w:r>
      <w:r w:rsidR="009334B7">
        <w:t xml:space="preserve">may include </w:t>
      </w:r>
      <w:r w:rsidR="009334B7" w:rsidRPr="00ED031D">
        <w:t>&lt;</w:t>
      </w:r>
      <w:r w:rsidR="00E565F5">
        <w:t>profile-name</w:t>
      </w:r>
      <w:r w:rsidR="009334B7" w:rsidRPr="00ED031D">
        <w:t>&gt;</w:t>
      </w:r>
      <w:r w:rsidR="009334B7">
        <w:t xml:space="preserve"> element indicating name of the profile;</w:t>
      </w:r>
    </w:p>
    <w:p w14:paraId="56F0495B" w14:textId="57399D09" w:rsidR="009334B7" w:rsidRDefault="009334B7" w:rsidP="009334B7">
      <w:pPr>
        <w:pStyle w:val="B2"/>
      </w:pPr>
      <w:r>
        <w:t>2)</w:t>
      </w:r>
      <w:r>
        <w:tab/>
        <w:t xml:space="preserve">may include </w:t>
      </w:r>
      <w:r w:rsidRPr="00ED031D">
        <w:t>&lt;</w:t>
      </w:r>
      <w:r w:rsidR="00E565F5">
        <w:t>s</w:t>
      </w:r>
      <w:r w:rsidRPr="00ED031D">
        <w:t>tatus&gt;</w:t>
      </w:r>
      <w:r>
        <w:t xml:space="preserve"> element indicating status of the profile;</w:t>
      </w:r>
    </w:p>
    <w:p w14:paraId="059BBA00" w14:textId="32C01807" w:rsidR="00025023" w:rsidRDefault="009334B7" w:rsidP="00E565F5">
      <w:pPr>
        <w:pStyle w:val="B2"/>
      </w:pPr>
      <w:r>
        <w:t>3)</w:t>
      </w:r>
      <w:r>
        <w:tab/>
        <w:t xml:space="preserve">may include </w:t>
      </w:r>
      <w:r w:rsidRPr="00ED031D">
        <w:t>&lt;is</w:t>
      </w:r>
      <w:r w:rsidR="00E565F5">
        <w:t>-default</w:t>
      </w:r>
      <w:r w:rsidRPr="00ED031D">
        <w:t>&gt;</w:t>
      </w:r>
      <w:r>
        <w:t xml:space="preserve"> element indicating that the current profile is the selected profile for the requesting user;</w:t>
      </w:r>
    </w:p>
    <w:p w14:paraId="4F4627C2" w14:textId="0EF42883" w:rsidR="00E565F5" w:rsidRDefault="00E565F5" w:rsidP="00E565F5">
      <w:pPr>
        <w:pStyle w:val="B2"/>
      </w:pPr>
      <w:r>
        <w:t>4</w:t>
      </w:r>
      <w:r w:rsidR="00025023">
        <w:t>)</w:t>
      </w:r>
      <w:r w:rsidR="00025023">
        <w:tab/>
        <w:t xml:space="preserve">shall include </w:t>
      </w:r>
      <w:r w:rsidR="00025023" w:rsidRPr="00154D7C">
        <w:t>&lt;profile-configuration&gt;</w:t>
      </w:r>
      <w:r w:rsidR="00025023">
        <w:t xml:space="preserve"> element as specified in clause 7</w:t>
      </w:r>
      <w:r>
        <w:t>; and</w:t>
      </w:r>
    </w:p>
    <w:p w14:paraId="269E2405" w14:textId="0C730B2D" w:rsidR="00E565F5" w:rsidRDefault="00E565F5" w:rsidP="00E565F5">
      <w:pPr>
        <w:pStyle w:val="B2"/>
      </w:pPr>
      <w:r>
        <w:t>5)</w:t>
      </w:r>
      <w:r>
        <w:tab/>
        <w:t xml:space="preserve">shall include </w:t>
      </w:r>
      <w:r>
        <w:rPr>
          <w:lang w:val="en-US"/>
        </w:rPr>
        <w:t>"</w:t>
      </w:r>
      <w:r w:rsidRPr="00ED031D">
        <w:t>user-profile-index</w:t>
      </w:r>
      <w:r>
        <w:rPr>
          <w:lang w:val="en-US"/>
        </w:rPr>
        <w:t>"</w:t>
      </w:r>
      <w:r>
        <w:t xml:space="preserve"> attribute indicating the unique profile number.</w:t>
      </w:r>
    </w:p>
    <w:p w14:paraId="78551A6F" w14:textId="25F9D56E" w:rsidR="00025023" w:rsidRDefault="00025023" w:rsidP="00025023">
      <w:pPr>
        <w:pStyle w:val="Heading4"/>
        <w:rPr>
          <w:noProof/>
          <w:lang w:val="en-US"/>
        </w:rPr>
      </w:pPr>
      <w:bookmarkStart w:id="364" w:name="_CR6_2_5_2"/>
      <w:bookmarkStart w:id="365" w:name="_Toc25306455"/>
      <w:bookmarkStart w:id="366" w:name="_Toc26192778"/>
      <w:bookmarkStart w:id="367" w:name="_Toc34137056"/>
      <w:bookmarkStart w:id="368" w:name="_Toc34137370"/>
      <w:bookmarkStart w:id="369" w:name="_Toc34138518"/>
      <w:bookmarkStart w:id="370" w:name="_Toc34138761"/>
      <w:bookmarkStart w:id="371" w:name="_Toc34395098"/>
      <w:bookmarkStart w:id="372" w:name="_Toc45264315"/>
      <w:bookmarkStart w:id="373" w:name="_Toc202388150"/>
      <w:bookmarkEnd w:id="364"/>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65"/>
      <w:bookmarkEnd w:id="366"/>
      <w:bookmarkEnd w:id="367"/>
      <w:bookmarkEnd w:id="368"/>
      <w:bookmarkEnd w:id="369"/>
      <w:bookmarkEnd w:id="370"/>
      <w:bookmarkEnd w:id="371"/>
      <w:bookmarkEnd w:id="372"/>
      <w:bookmarkEnd w:id="373"/>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lastRenderedPageBreak/>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74" w:name="_CR6_2_5_3"/>
      <w:bookmarkStart w:id="375" w:name="_Toc202388151"/>
      <w:bookmarkEnd w:id="374"/>
      <w:r>
        <w:rPr>
          <w:noProof/>
          <w:lang w:val="en-US"/>
        </w:rPr>
        <w:t>6.2.5.3</w:t>
      </w:r>
      <w:r>
        <w:rPr>
          <w:noProof/>
          <w:lang w:val="en-US"/>
        </w:rPr>
        <w:tab/>
        <w:t>SCM client CoAP procedure</w:t>
      </w:r>
      <w:bookmarkEnd w:id="375"/>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4EC2B94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updated according to the resource definition in </w:t>
      </w:r>
      <w:r w:rsidR="00435E2C">
        <w:t>clause </w:t>
      </w:r>
      <w:r w:rsidR="00435E2C" w:rsidDel="00435E2C">
        <w:t xml:space="preserve"> </w:t>
      </w:r>
      <w:r>
        <w:t>C.2.1.2.3.2: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7F20587F" w14:textId="1F4AB6FB" w:rsidR="001B4A58" w:rsidRPr="00D07A05" w:rsidRDefault="001B4A58" w:rsidP="001B4A58">
      <w:pPr>
        <w:pStyle w:val="B1"/>
      </w:pPr>
      <w:r w:rsidRPr="00D07A05">
        <w:t>b)</w:t>
      </w:r>
      <w:r w:rsidRPr="00D07A05">
        <w:tab/>
        <w:t>shall include Content-Format option set to "application/vnd.3gpp.seal-user-profile-info+cbor";</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465A90C1" w:rsidR="00483853" w:rsidRDefault="00483853" w:rsidP="00483853">
      <w:pPr>
        <w:pStyle w:val="B2"/>
      </w:pPr>
      <w:r>
        <w:t>2)</w:t>
      </w:r>
      <w:r>
        <w:tab/>
      </w:r>
      <w:r w:rsidR="007860E1">
        <w:t>shall</w:t>
      </w:r>
      <w:r>
        <w:t xml:space="preserve">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76" w:name="_CR6_2_5_4"/>
      <w:bookmarkStart w:id="377" w:name="_Toc202388152"/>
      <w:bookmarkEnd w:id="376"/>
      <w:r>
        <w:rPr>
          <w:noProof/>
          <w:lang w:val="en-US"/>
        </w:rPr>
        <w:t>6.2.5.4</w:t>
      </w:r>
      <w:r>
        <w:rPr>
          <w:noProof/>
          <w:lang w:val="en-US"/>
        </w:rPr>
        <w:tab/>
        <w:t>SCM server CoAP procedure</w:t>
      </w:r>
      <w:bookmarkEnd w:id="377"/>
    </w:p>
    <w:p w14:paraId="586C3D70" w14:textId="7AA4BF4A" w:rsidR="00483853" w:rsidRPr="006C65FE" w:rsidRDefault="00483853" w:rsidP="00483853">
      <w:pPr>
        <w:rPr>
          <w:lang w:val="en-US"/>
        </w:rPr>
      </w:pPr>
      <w:r w:rsidRPr="006C65FE">
        <w:rPr>
          <w:lang w:val="en-US"/>
        </w:rPr>
        <w:t xml:space="preserve">Upon reception of an CoAP PUT request where the CoAP URI of the request identifies Individual User Profile resource as described in </w:t>
      </w:r>
      <w:r w:rsidR="001A19E3">
        <w:t>clause</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78" w:name="_Toc25306456"/>
      <w:bookmarkStart w:id="379" w:name="_Toc26192779"/>
      <w:bookmarkStart w:id="380" w:name="_Toc34137057"/>
      <w:bookmarkStart w:id="381" w:name="_Toc34137371"/>
      <w:bookmarkStart w:id="382" w:name="_Toc34138519"/>
      <w:bookmarkStart w:id="383" w:name="_Toc34138762"/>
      <w:bookmarkStart w:id="384" w:name="_Toc34395099"/>
      <w:bookmarkStart w:id="385"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386" w:name="_CR6_3"/>
      <w:bookmarkStart w:id="387" w:name="_Toc202388153"/>
      <w:bookmarkEnd w:id="386"/>
      <w:r>
        <w:t>6.3</w:t>
      </w:r>
      <w:r>
        <w:tab/>
        <w:t>Off-network procedures</w:t>
      </w:r>
      <w:bookmarkEnd w:id="378"/>
      <w:bookmarkEnd w:id="379"/>
      <w:bookmarkEnd w:id="380"/>
      <w:bookmarkEnd w:id="381"/>
      <w:bookmarkEnd w:id="382"/>
      <w:bookmarkEnd w:id="383"/>
      <w:bookmarkEnd w:id="384"/>
      <w:bookmarkEnd w:id="385"/>
      <w:bookmarkEnd w:id="387"/>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88" w:name="_CR7"/>
      <w:bookmarkStart w:id="389" w:name="_Toc25306457"/>
      <w:bookmarkStart w:id="390" w:name="_Toc26192780"/>
      <w:bookmarkStart w:id="391" w:name="_Toc34137058"/>
      <w:bookmarkStart w:id="392" w:name="_Toc34137372"/>
      <w:bookmarkStart w:id="393" w:name="_Toc34138520"/>
      <w:bookmarkStart w:id="394" w:name="_Toc34138763"/>
      <w:bookmarkStart w:id="395" w:name="_Toc34395100"/>
      <w:bookmarkStart w:id="396" w:name="_Toc45264317"/>
      <w:bookmarkStart w:id="397" w:name="_Toc202388154"/>
      <w:bookmarkEnd w:id="388"/>
      <w:r>
        <w:rPr>
          <w:noProof/>
        </w:rPr>
        <w:lastRenderedPageBreak/>
        <w:t>7</w:t>
      </w:r>
      <w:r>
        <w:rPr>
          <w:noProof/>
        </w:rPr>
        <w:tab/>
        <w:t>Coding</w:t>
      </w:r>
      <w:bookmarkEnd w:id="389"/>
      <w:bookmarkEnd w:id="390"/>
      <w:bookmarkEnd w:id="391"/>
      <w:bookmarkEnd w:id="392"/>
      <w:bookmarkEnd w:id="393"/>
      <w:bookmarkEnd w:id="394"/>
      <w:bookmarkEnd w:id="395"/>
      <w:bookmarkEnd w:id="396"/>
      <w:bookmarkEnd w:id="397"/>
    </w:p>
    <w:p w14:paraId="296EF13C" w14:textId="77777777" w:rsidR="00DC0DF7" w:rsidRPr="00622000" w:rsidRDefault="00DC0DF7" w:rsidP="00622000">
      <w:pPr>
        <w:pStyle w:val="Heading2"/>
      </w:pPr>
      <w:bookmarkStart w:id="398" w:name="_CR7_1"/>
      <w:bookmarkStart w:id="399" w:name="_Toc34137059"/>
      <w:bookmarkStart w:id="400" w:name="_Toc34137373"/>
      <w:bookmarkStart w:id="401" w:name="_Toc34138521"/>
      <w:bookmarkStart w:id="402" w:name="_Toc34138764"/>
      <w:bookmarkStart w:id="403" w:name="_Toc34395101"/>
      <w:bookmarkStart w:id="404" w:name="_Toc45264318"/>
      <w:bookmarkStart w:id="405" w:name="_Toc202388155"/>
      <w:bookmarkEnd w:id="398"/>
      <w:r>
        <w:t>7.1</w:t>
      </w:r>
      <w:r>
        <w:tab/>
        <w:t>VAL user profile document</w:t>
      </w:r>
      <w:bookmarkEnd w:id="399"/>
      <w:bookmarkEnd w:id="400"/>
      <w:bookmarkEnd w:id="401"/>
      <w:bookmarkEnd w:id="402"/>
      <w:bookmarkEnd w:id="403"/>
      <w:bookmarkEnd w:id="404"/>
      <w:bookmarkEnd w:id="405"/>
    </w:p>
    <w:p w14:paraId="2029659D" w14:textId="77777777" w:rsidR="008D7C27" w:rsidRDefault="008D7C27" w:rsidP="00622000">
      <w:pPr>
        <w:pStyle w:val="Heading3"/>
        <w:rPr>
          <w:noProof/>
        </w:rPr>
      </w:pPr>
      <w:bookmarkStart w:id="406" w:name="_CR7_1_1"/>
      <w:bookmarkStart w:id="407" w:name="_Toc25306458"/>
      <w:bookmarkStart w:id="408" w:name="_Toc26192781"/>
      <w:bookmarkStart w:id="409" w:name="_Toc34137060"/>
      <w:bookmarkStart w:id="410" w:name="_Toc34137374"/>
      <w:bookmarkStart w:id="411" w:name="_Toc34138522"/>
      <w:bookmarkStart w:id="412" w:name="_Toc34138765"/>
      <w:bookmarkStart w:id="413" w:name="_Toc34395102"/>
      <w:bookmarkStart w:id="414" w:name="_Toc45264319"/>
      <w:bookmarkStart w:id="415" w:name="_Toc202388156"/>
      <w:bookmarkEnd w:id="406"/>
      <w:r>
        <w:rPr>
          <w:noProof/>
        </w:rPr>
        <w:t>7.</w:t>
      </w:r>
      <w:r w:rsidR="00DC0DF7">
        <w:rPr>
          <w:noProof/>
        </w:rPr>
        <w:t>1.</w:t>
      </w:r>
      <w:r>
        <w:rPr>
          <w:noProof/>
        </w:rPr>
        <w:t>1</w:t>
      </w:r>
      <w:r>
        <w:rPr>
          <w:noProof/>
        </w:rPr>
        <w:tab/>
        <w:t>General</w:t>
      </w:r>
      <w:bookmarkEnd w:id="407"/>
      <w:bookmarkEnd w:id="408"/>
      <w:bookmarkEnd w:id="409"/>
      <w:bookmarkEnd w:id="410"/>
      <w:bookmarkEnd w:id="411"/>
      <w:bookmarkEnd w:id="412"/>
      <w:bookmarkEnd w:id="413"/>
      <w:bookmarkEnd w:id="414"/>
      <w:bookmarkEnd w:id="415"/>
    </w:p>
    <w:p w14:paraId="6F2C0835" w14:textId="77777777" w:rsidR="008D7C27" w:rsidRDefault="008D7C27" w:rsidP="00622000">
      <w:pPr>
        <w:pStyle w:val="Heading3"/>
      </w:pPr>
      <w:bookmarkStart w:id="416" w:name="_CR7_1_2"/>
      <w:bookmarkStart w:id="417" w:name="_Toc25306459"/>
      <w:bookmarkStart w:id="418" w:name="_Toc26192782"/>
      <w:bookmarkStart w:id="419" w:name="_Toc34137061"/>
      <w:bookmarkStart w:id="420" w:name="_Toc34137375"/>
      <w:bookmarkStart w:id="421" w:name="_Toc34138523"/>
      <w:bookmarkStart w:id="422" w:name="_Toc34138766"/>
      <w:bookmarkStart w:id="423" w:name="_Toc34395103"/>
      <w:bookmarkStart w:id="424" w:name="_Toc45264320"/>
      <w:bookmarkStart w:id="425" w:name="_Toc202388157"/>
      <w:bookmarkEnd w:id="416"/>
      <w:r>
        <w:t>7.</w:t>
      </w:r>
      <w:r w:rsidR="00DC0DF7">
        <w:t>1.</w:t>
      </w:r>
      <w:r>
        <w:t>2</w:t>
      </w:r>
      <w:r>
        <w:tab/>
      </w:r>
      <w:r w:rsidRPr="001F6D93">
        <w:t>Application unique ID</w:t>
      </w:r>
      <w:bookmarkEnd w:id="417"/>
      <w:bookmarkEnd w:id="418"/>
      <w:bookmarkEnd w:id="419"/>
      <w:bookmarkEnd w:id="420"/>
      <w:bookmarkEnd w:id="421"/>
      <w:bookmarkEnd w:id="422"/>
      <w:bookmarkEnd w:id="423"/>
      <w:bookmarkEnd w:id="424"/>
      <w:bookmarkEnd w:id="425"/>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426" w:name="_CR7_1_3"/>
      <w:bookmarkStart w:id="427" w:name="_Toc25306460"/>
      <w:bookmarkStart w:id="428" w:name="_Toc26192783"/>
      <w:bookmarkStart w:id="429" w:name="_Toc34137062"/>
      <w:bookmarkStart w:id="430" w:name="_Toc34137376"/>
      <w:bookmarkStart w:id="431" w:name="_Toc34138524"/>
      <w:bookmarkStart w:id="432" w:name="_Toc34138767"/>
      <w:bookmarkStart w:id="433" w:name="_Toc34395104"/>
      <w:bookmarkStart w:id="434" w:name="_Toc45264321"/>
      <w:bookmarkStart w:id="435" w:name="_Toc202388158"/>
      <w:bookmarkEnd w:id="426"/>
      <w:r>
        <w:rPr>
          <w:noProof/>
        </w:rPr>
        <w:t>7.</w:t>
      </w:r>
      <w:r w:rsidR="00DC0DF7">
        <w:rPr>
          <w:noProof/>
        </w:rPr>
        <w:t>1.</w:t>
      </w:r>
      <w:r>
        <w:rPr>
          <w:noProof/>
        </w:rPr>
        <w:t>3</w:t>
      </w:r>
      <w:r>
        <w:rPr>
          <w:noProof/>
        </w:rPr>
        <w:tab/>
        <w:t>Data structure</w:t>
      </w:r>
      <w:bookmarkEnd w:id="427"/>
      <w:bookmarkEnd w:id="428"/>
      <w:bookmarkEnd w:id="429"/>
      <w:bookmarkEnd w:id="430"/>
      <w:bookmarkEnd w:id="431"/>
      <w:bookmarkEnd w:id="432"/>
      <w:bookmarkEnd w:id="433"/>
      <w:bookmarkEnd w:id="434"/>
      <w:bookmarkEnd w:id="435"/>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1D145F68" w:rsidR="00DC0DF7" w:rsidRDefault="00DC0DF7" w:rsidP="00DC0DF7">
      <w:pPr>
        <w:pStyle w:val="B1"/>
      </w:pPr>
      <w:r>
        <w:t>a)</w:t>
      </w:r>
      <w:r>
        <w:tab/>
        <w:t>may include a &lt;</w:t>
      </w:r>
      <w:r w:rsidR="00E565F5">
        <w:t>p</w:t>
      </w:r>
      <w:r w:rsidRPr="004F6E13">
        <w:t>rofile</w:t>
      </w:r>
      <w:r w:rsidR="00E565F5">
        <w:t>-n</w:t>
      </w:r>
      <w:r w:rsidRPr="004F6E13">
        <w:t>ame</w:t>
      </w:r>
      <w:r>
        <w:t>&gt; element;</w:t>
      </w:r>
    </w:p>
    <w:p w14:paraId="2032E192" w14:textId="689F62C6" w:rsidR="00DC0DF7" w:rsidRDefault="00DC0DF7" w:rsidP="00DC0DF7">
      <w:pPr>
        <w:pStyle w:val="B1"/>
      </w:pPr>
      <w:r>
        <w:t>b)</w:t>
      </w:r>
      <w:r>
        <w:tab/>
      </w:r>
      <w:r w:rsidR="00E565F5">
        <w:t>may</w:t>
      </w:r>
      <w:r>
        <w:t xml:space="preserve"> include a &lt;</w:t>
      </w:r>
      <w:r w:rsidR="00E565F5">
        <w:t>s</w:t>
      </w:r>
      <w:r w:rsidRPr="004F6E13">
        <w:t>tatus</w:t>
      </w:r>
      <w:r>
        <w:t>&gt; element;</w:t>
      </w:r>
    </w:p>
    <w:p w14:paraId="3B69B10B" w14:textId="4F5E134A" w:rsidR="00E565F5" w:rsidRDefault="00E565F5" w:rsidP="00DC0DF7">
      <w:pPr>
        <w:pStyle w:val="B1"/>
      </w:pPr>
      <w:r>
        <w:t>c)</w:t>
      </w:r>
      <w:r>
        <w:tab/>
        <w:t>may include a &lt;is-default&gt; element;</w:t>
      </w:r>
    </w:p>
    <w:p w14:paraId="5BB1E0E5" w14:textId="036550A3" w:rsidR="008D7C27" w:rsidRDefault="00E565F5" w:rsidP="008D7C27">
      <w:pPr>
        <w:pStyle w:val="B1"/>
        <w:rPr>
          <w:lang w:val="en-US"/>
        </w:rPr>
      </w:pPr>
      <w:r>
        <w:rPr>
          <w:lang w:val="en-US"/>
        </w:rPr>
        <w:t>d</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r w:rsidR="00906EE9">
        <w:rPr>
          <w:lang w:val="en-US"/>
        </w:rPr>
        <w:t xml:space="preserve"> which</w:t>
      </w:r>
      <w:r w:rsidR="00B73648">
        <w:rPr>
          <w:lang w:val="en-US"/>
        </w:rPr>
        <w:t>:</w:t>
      </w:r>
    </w:p>
    <w:p w14:paraId="520D91FF" w14:textId="60D335EF" w:rsidR="00DC0DF7" w:rsidRDefault="00DC0DF7" w:rsidP="00DC0DF7">
      <w:pPr>
        <w:pStyle w:val="B2"/>
      </w:pPr>
      <w:r>
        <w:t>1)</w:t>
      </w:r>
      <w:r>
        <w:tab/>
        <w:t>may include a &lt;</w:t>
      </w:r>
      <w:r w:rsidR="00E565F5">
        <w:t>c</w:t>
      </w:r>
      <w:r w:rsidRPr="004F6E13">
        <w:t>ommon</w:t>
      </w:r>
      <w:r>
        <w:t>&gt; element;</w:t>
      </w:r>
    </w:p>
    <w:p w14:paraId="6DA6D78C" w14:textId="0D186541" w:rsidR="00DC0DF7" w:rsidRDefault="00DC0DF7" w:rsidP="00DC0DF7">
      <w:pPr>
        <w:pStyle w:val="B2"/>
      </w:pPr>
      <w:r>
        <w:t>2)</w:t>
      </w:r>
      <w:r>
        <w:tab/>
        <w:t>may include a &lt;</w:t>
      </w:r>
      <w:r w:rsidR="00E565F5">
        <w:t>o</w:t>
      </w:r>
      <w:r w:rsidRPr="004F6E13">
        <w:t>n</w:t>
      </w:r>
      <w:r w:rsidR="00E565F5">
        <w:t>-n</w:t>
      </w:r>
      <w:r w:rsidRPr="004F6E13">
        <w:t>etwork</w:t>
      </w:r>
      <w:r>
        <w:t>&gt; element;</w:t>
      </w:r>
    </w:p>
    <w:p w14:paraId="34A815FD" w14:textId="6DE65051" w:rsidR="00DC0DF7" w:rsidRDefault="00DC0DF7" w:rsidP="00622000">
      <w:pPr>
        <w:pStyle w:val="B2"/>
      </w:pPr>
      <w:r>
        <w:t>3)</w:t>
      </w:r>
      <w:r>
        <w:tab/>
        <w:t>may include a &lt;</w:t>
      </w:r>
      <w:r w:rsidR="00E565F5">
        <w:t>o</w:t>
      </w:r>
      <w:r w:rsidRPr="004F6E13">
        <w:t>ff</w:t>
      </w:r>
      <w:r w:rsidR="00E565F5">
        <w:t>-n</w:t>
      </w:r>
      <w:r w:rsidRPr="004F6E13">
        <w:t>etwork</w:t>
      </w:r>
      <w:r>
        <w:t>&gt; element; and</w:t>
      </w:r>
    </w:p>
    <w:p w14:paraId="26DC549A" w14:textId="612173A6" w:rsidR="00E565F5" w:rsidRPr="00622000" w:rsidRDefault="00E565F5" w:rsidP="00E565F5">
      <w:pPr>
        <w:pStyle w:val="B1"/>
        <w:overflowPunct/>
        <w:autoSpaceDE/>
        <w:autoSpaceDN/>
        <w:adjustRightInd/>
        <w:textAlignment w:val="auto"/>
      </w:pPr>
      <w:r w:rsidRPr="00E565F5">
        <w:rPr>
          <w:rFonts w:eastAsia="Times New Roman"/>
          <w:lang w:eastAsia="en-US"/>
        </w:rPr>
        <w:t>e)</w:t>
      </w:r>
      <w:r w:rsidRPr="00E565F5">
        <w:rPr>
          <w:rFonts w:eastAsia="Times New Roman"/>
          <w:lang w:eastAsia="en-US"/>
        </w:rPr>
        <w:tab/>
        <w:t xml:space="preserve">shall include a </w:t>
      </w:r>
      <w:bookmarkStart w:id="436" w:name="OLE_LINK344"/>
      <w:r w:rsidRPr="00E565F5">
        <w:rPr>
          <w:rFonts w:eastAsia="Times New Roman"/>
          <w:lang w:eastAsia="en-US"/>
        </w:rPr>
        <w:t>"</w:t>
      </w:r>
      <w:bookmarkEnd w:id="436"/>
      <w:r w:rsidRPr="00E565F5">
        <w:rPr>
          <w:rFonts w:eastAsia="Times New Roman"/>
          <w:lang w:eastAsia="en-US"/>
        </w:rPr>
        <w:t>user-profile-index" attribute;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0E78AF4A" w14:textId="77777777" w:rsidR="00F1121F" w:rsidRDefault="00F1121F" w:rsidP="00F1121F">
      <w:pPr>
        <w:pStyle w:val="Heading3"/>
        <w:rPr>
          <w:lang w:val="en-US"/>
        </w:rPr>
      </w:pPr>
      <w:bookmarkStart w:id="437" w:name="_CR7_1_4"/>
      <w:bookmarkStart w:id="438" w:name="_Toc25306461"/>
      <w:bookmarkStart w:id="439" w:name="_Toc26192784"/>
      <w:bookmarkStart w:id="440" w:name="_Toc34137063"/>
      <w:bookmarkStart w:id="441" w:name="_Toc34137377"/>
      <w:bookmarkStart w:id="442" w:name="_Toc34138525"/>
      <w:bookmarkStart w:id="443" w:name="_Toc34138768"/>
      <w:bookmarkStart w:id="444" w:name="_Toc34395105"/>
      <w:bookmarkStart w:id="445" w:name="_Toc45264322"/>
      <w:bookmarkStart w:id="446" w:name="_Toc202388159"/>
      <w:bookmarkEnd w:id="437"/>
      <w:r>
        <w:rPr>
          <w:lang w:val="en-US"/>
        </w:rPr>
        <w:t>7.1.4</w:t>
      </w:r>
      <w:r>
        <w:rPr>
          <w:lang w:val="en-US"/>
        </w:rPr>
        <w:tab/>
      </w:r>
      <w:r w:rsidRPr="006C41AB">
        <w:rPr>
          <w:lang w:val="en-US"/>
        </w:rPr>
        <w:t>XML Schema</w:t>
      </w:r>
      <w:bookmarkEnd w:id="446"/>
    </w:p>
    <w:p w14:paraId="46E95318" w14:textId="77777777" w:rsidR="00F1121F" w:rsidRDefault="00F1121F" w:rsidP="00F1121F">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02595D1" w14:textId="77777777" w:rsidR="00F1121F" w:rsidRPr="00393992" w:rsidRDefault="00F1121F" w:rsidP="00F1121F">
      <w:pPr>
        <w:pStyle w:val="PL"/>
        <w:rPr>
          <w:rFonts w:eastAsia="SimSun"/>
        </w:rPr>
      </w:pPr>
      <w:r w:rsidRPr="00F2760D">
        <w:rPr>
          <w:rFonts w:eastAsia="SimSun"/>
        </w:rPr>
        <w:t>&lt;?xml version="1.0" encoding="UTF-8"?&gt;</w:t>
      </w:r>
    </w:p>
    <w:p w14:paraId="3CF11B16" w14:textId="77777777" w:rsidR="00F1121F" w:rsidRPr="00393992" w:rsidRDefault="00F1121F" w:rsidP="00F1121F">
      <w:pPr>
        <w:pStyle w:val="PL"/>
        <w:rPr>
          <w:rFonts w:eastAsia="SimSun"/>
        </w:rPr>
      </w:pPr>
      <w:r w:rsidRPr="00F2760D">
        <w:rPr>
          <w:rFonts w:eastAsia="SimSun"/>
        </w:rPr>
        <w:t xml:space="preserve">&lt;xs:schema </w:t>
      </w:r>
    </w:p>
    <w:p w14:paraId="08A902A0" w14:textId="77777777" w:rsidR="00F1121F" w:rsidRPr="00393992" w:rsidRDefault="00F1121F" w:rsidP="00F1121F">
      <w:pPr>
        <w:pStyle w:val="PL"/>
        <w:rPr>
          <w:rFonts w:eastAsia="SimSun"/>
        </w:rPr>
      </w:pPr>
      <w:r w:rsidRPr="00F2760D">
        <w:rPr>
          <w:rFonts w:eastAsia="SimSun"/>
        </w:rPr>
        <w:t xml:space="preserve">  xmlns="urn:3gpp:ns:seal:SealUserProfile:1.0"</w:t>
      </w:r>
    </w:p>
    <w:p w14:paraId="56D657A4" w14:textId="77777777" w:rsidR="00F1121F" w:rsidRPr="00393992" w:rsidRDefault="00F1121F" w:rsidP="00F1121F">
      <w:pPr>
        <w:pStyle w:val="PL"/>
        <w:rPr>
          <w:rFonts w:eastAsia="SimSun"/>
        </w:rPr>
      </w:pPr>
      <w:r w:rsidRPr="00F2760D">
        <w:rPr>
          <w:rFonts w:eastAsia="SimSun"/>
        </w:rPr>
        <w:t xml:space="preserve">  targetNamespace="urn:3gpp:ns:seal:SealUserProfile:1.0"  </w:t>
      </w:r>
    </w:p>
    <w:p w14:paraId="77ED0C29" w14:textId="77777777" w:rsidR="00F1121F" w:rsidRPr="00393992" w:rsidRDefault="00F1121F" w:rsidP="00F1121F">
      <w:pPr>
        <w:pStyle w:val="PL"/>
        <w:rPr>
          <w:rFonts w:eastAsia="SimSun"/>
        </w:rPr>
      </w:pPr>
      <w:r w:rsidRPr="00F2760D">
        <w:rPr>
          <w:rFonts w:eastAsia="SimSun"/>
        </w:rPr>
        <w:t xml:space="preserve">  xmlns:xs="http://www.w3.org/2001/XMLSchema"</w:t>
      </w:r>
    </w:p>
    <w:p w14:paraId="5BF87C13" w14:textId="77777777" w:rsidR="00F1121F" w:rsidRPr="00393992" w:rsidRDefault="00F1121F" w:rsidP="00F1121F">
      <w:pPr>
        <w:pStyle w:val="PL"/>
        <w:rPr>
          <w:rFonts w:eastAsia="SimSun"/>
        </w:rPr>
      </w:pPr>
      <w:r w:rsidRPr="00F2760D">
        <w:rPr>
          <w:rFonts w:eastAsia="SimSun"/>
        </w:rPr>
        <w:t xml:space="preserve">  xmlns:sealup="urn:3gpp:ns:seal:SealUserProfile:1.0"</w:t>
      </w:r>
    </w:p>
    <w:p w14:paraId="66BCD66B" w14:textId="77777777" w:rsidR="00F1121F" w:rsidRPr="00393992" w:rsidRDefault="00F1121F" w:rsidP="00F1121F">
      <w:pPr>
        <w:pStyle w:val="PL"/>
        <w:rPr>
          <w:rFonts w:eastAsia="SimSun"/>
        </w:rPr>
      </w:pPr>
      <w:r w:rsidRPr="00F2760D">
        <w:rPr>
          <w:rFonts w:eastAsia="SimSun"/>
        </w:rPr>
        <w:t xml:space="preserve">  elementFormDefault="qualified"</w:t>
      </w:r>
    </w:p>
    <w:p w14:paraId="757AA7D3" w14:textId="77777777" w:rsidR="00F1121F" w:rsidRPr="00393992" w:rsidRDefault="00F1121F" w:rsidP="00F1121F">
      <w:pPr>
        <w:pStyle w:val="PL"/>
        <w:rPr>
          <w:rFonts w:eastAsia="SimSun"/>
        </w:rPr>
      </w:pPr>
      <w:r w:rsidRPr="00F2760D">
        <w:rPr>
          <w:rFonts w:eastAsia="SimSun"/>
        </w:rPr>
        <w:t xml:space="preserve">  attributeFormDefault="unqualified"&gt;</w:t>
      </w:r>
    </w:p>
    <w:p w14:paraId="7D854B80" w14:textId="77777777" w:rsidR="00F1121F" w:rsidRPr="00393992" w:rsidRDefault="00F1121F" w:rsidP="00F1121F">
      <w:pPr>
        <w:pStyle w:val="PL"/>
        <w:rPr>
          <w:rFonts w:eastAsia="SimSun"/>
        </w:rPr>
      </w:pPr>
    </w:p>
    <w:p w14:paraId="7DAE6575" w14:textId="77777777" w:rsidR="00F1121F" w:rsidRPr="00C13C61" w:rsidRDefault="00F1121F" w:rsidP="00F1121F">
      <w:pPr>
        <w:pStyle w:val="PL"/>
      </w:pPr>
      <w:r w:rsidRPr="00C13C61">
        <w:t>&lt;xs:import namespace="http://www.w3.org/XML/1998/namespace"</w:t>
      </w:r>
    </w:p>
    <w:p w14:paraId="2677325D" w14:textId="77777777" w:rsidR="00F1121F" w:rsidRDefault="00F1121F" w:rsidP="00F1121F">
      <w:pPr>
        <w:pStyle w:val="PL"/>
      </w:pPr>
      <w:r w:rsidRPr="00C13C61">
        <w:t xml:space="preserve">  schemaLocation="http://www.w3.org/2001/xml.xsd"/&gt;</w:t>
      </w:r>
    </w:p>
    <w:p w14:paraId="45D3F32D" w14:textId="77777777" w:rsidR="00F1121F" w:rsidRPr="00C13C61" w:rsidRDefault="00F1121F" w:rsidP="00F1121F">
      <w:pPr>
        <w:pStyle w:val="PL"/>
      </w:pPr>
    </w:p>
    <w:p w14:paraId="6F24D392" w14:textId="77777777" w:rsidR="00F1121F" w:rsidRPr="00393992" w:rsidRDefault="00F1121F" w:rsidP="00F1121F">
      <w:pPr>
        <w:pStyle w:val="PL"/>
        <w:rPr>
          <w:rFonts w:eastAsia="SimSun"/>
        </w:rPr>
      </w:pPr>
      <w:r w:rsidRPr="00F2760D">
        <w:rPr>
          <w:rFonts w:eastAsia="SimSun"/>
        </w:rPr>
        <w:t xml:space="preserve">  &lt;xs:element name="seal-user-profile"&gt;</w:t>
      </w:r>
    </w:p>
    <w:p w14:paraId="72D57A27" w14:textId="77777777" w:rsidR="00F1121F" w:rsidRPr="00393992" w:rsidRDefault="00F1121F" w:rsidP="00F1121F">
      <w:pPr>
        <w:pStyle w:val="PL"/>
        <w:rPr>
          <w:rFonts w:eastAsia="SimSun"/>
        </w:rPr>
      </w:pPr>
      <w:r w:rsidRPr="00F2760D">
        <w:rPr>
          <w:rFonts w:eastAsia="SimSun"/>
        </w:rPr>
        <w:t xml:space="preserve">    &lt;xs:complexType&gt;</w:t>
      </w:r>
    </w:p>
    <w:p w14:paraId="02BC1C96"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05A1680F" w14:textId="37A42458" w:rsidR="00F1121F" w:rsidRPr="00393992" w:rsidRDefault="00F1121F" w:rsidP="00F1121F">
      <w:pPr>
        <w:pStyle w:val="PL"/>
        <w:rPr>
          <w:rFonts w:eastAsia="SimSun"/>
        </w:rPr>
      </w:pPr>
      <w:r w:rsidRPr="00F2760D">
        <w:rPr>
          <w:rFonts w:eastAsia="SimSun"/>
        </w:rPr>
        <w:t xml:space="preserve">        &lt;xs:element name="</w:t>
      </w:r>
      <w:r w:rsidR="00E565F5">
        <w:rPr>
          <w:rFonts w:eastAsia="SimSun"/>
        </w:rPr>
        <w:t>profile-name</w:t>
      </w:r>
      <w:r w:rsidRPr="00F2760D">
        <w:rPr>
          <w:rFonts w:eastAsia="SimSun"/>
        </w:rPr>
        <w:t>" type="sealup:NameType"/&gt;</w:t>
      </w:r>
    </w:p>
    <w:p w14:paraId="1C21B875" w14:textId="2F13139E" w:rsidR="00F1121F" w:rsidRPr="00393992" w:rsidRDefault="00F1121F" w:rsidP="00F1121F">
      <w:pPr>
        <w:pStyle w:val="PL"/>
        <w:rPr>
          <w:rFonts w:eastAsia="SimSun"/>
        </w:rPr>
      </w:pPr>
      <w:r w:rsidRPr="00F2760D">
        <w:rPr>
          <w:rFonts w:eastAsia="SimSun"/>
        </w:rPr>
        <w:t xml:space="preserve">        &lt;xs:element name="</w:t>
      </w:r>
      <w:r w:rsidR="00E565F5">
        <w:rPr>
          <w:rFonts w:eastAsia="SimSun"/>
        </w:rPr>
        <w:t>s</w:t>
      </w:r>
      <w:r w:rsidRPr="00F2760D">
        <w:rPr>
          <w:rFonts w:eastAsia="SimSun"/>
        </w:rPr>
        <w:t>tatus" type="xs:boolean"/&gt;</w:t>
      </w:r>
      <w:r>
        <w:rPr>
          <w:rFonts w:eastAsia="SimSun"/>
        </w:rPr>
        <w:tab/>
      </w:r>
    </w:p>
    <w:p w14:paraId="54AE2308" w14:textId="09E47177" w:rsidR="00F1121F" w:rsidRPr="00393992" w:rsidRDefault="00F1121F" w:rsidP="00F1121F">
      <w:pPr>
        <w:pStyle w:val="PL"/>
        <w:rPr>
          <w:rFonts w:eastAsia="SimSun"/>
        </w:rPr>
      </w:pPr>
      <w:r w:rsidRPr="00F2760D">
        <w:rPr>
          <w:rFonts w:eastAsia="SimSun"/>
        </w:rPr>
        <w:t xml:space="preserve">        &lt;xs:element name="is</w:t>
      </w:r>
      <w:r w:rsidR="00E565F5">
        <w:rPr>
          <w:rFonts w:eastAsia="SimSun"/>
        </w:rPr>
        <w:t>-d</w:t>
      </w:r>
      <w:r w:rsidRPr="00F2760D">
        <w:rPr>
          <w:rFonts w:eastAsia="SimSun"/>
        </w:rPr>
        <w:t>efault" type="xs:boolean"/&gt;</w:t>
      </w:r>
    </w:p>
    <w:p w14:paraId="3782BFE3" w14:textId="77777777" w:rsidR="00F1121F" w:rsidRPr="00393992" w:rsidRDefault="00F1121F" w:rsidP="00F1121F">
      <w:pPr>
        <w:pStyle w:val="PL"/>
        <w:rPr>
          <w:rFonts w:eastAsia="SimSun"/>
        </w:rPr>
      </w:pPr>
      <w:r w:rsidRPr="00F2760D">
        <w:rPr>
          <w:rFonts w:eastAsia="SimSun"/>
        </w:rPr>
        <w:t xml:space="preserve">        &lt;xs:element name="profile-configuration" type="sealup:ProfileConfigurationType"/&gt;</w:t>
      </w:r>
    </w:p>
    <w:p w14:paraId="2E083EAF" w14:textId="1B701581"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D59838A"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3E17EEF1" w14:textId="77777777" w:rsidR="00F1121F" w:rsidRPr="00393992" w:rsidRDefault="00F1121F" w:rsidP="00F1121F">
      <w:pPr>
        <w:pStyle w:val="PL"/>
        <w:rPr>
          <w:rFonts w:eastAsia="SimSun"/>
        </w:rPr>
      </w:pPr>
      <w:r w:rsidRPr="00F2760D">
        <w:rPr>
          <w:rFonts w:eastAsia="SimSun"/>
        </w:rPr>
        <w:t xml:space="preserve">      &lt;/xs:choice&gt;</w:t>
      </w:r>
    </w:p>
    <w:p w14:paraId="37367B07" w14:textId="77777777" w:rsidR="00F1121F" w:rsidRPr="00393992" w:rsidRDefault="00F1121F" w:rsidP="00F1121F">
      <w:pPr>
        <w:pStyle w:val="PL"/>
        <w:rPr>
          <w:rFonts w:eastAsia="SimSun"/>
        </w:rPr>
      </w:pPr>
      <w:r w:rsidRPr="00F2760D">
        <w:rPr>
          <w:rFonts w:eastAsia="SimSun"/>
        </w:rPr>
        <w:t xml:space="preserve">      &lt;xs:attribute name="user-profile-index" type="xs:unsignedByte" use="required"/&gt;</w:t>
      </w:r>
    </w:p>
    <w:p w14:paraId="401A8F77" w14:textId="77777777" w:rsidR="00F1121F" w:rsidRPr="00393992" w:rsidRDefault="00F1121F" w:rsidP="00F1121F">
      <w:pPr>
        <w:pStyle w:val="PL"/>
        <w:rPr>
          <w:rFonts w:eastAsia="SimSun"/>
        </w:rPr>
      </w:pPr>
      <w:r w:rsidRPr="00F2760D">
        <w:rPr>
          <w:rFonts w:eastAsia="SimSun"/>
        </w:rPr>
        <w:t xml:space="preserve">      &lt;xs:anyAttribute namespace="##any" processContents="lax"/&gt;</w:t>
      </w:r>
    </w:p>
    <w:p w14:paraId="55FE8C7D" w14:textId="77777777" w:rsidR="00F1121F" w:rsidRPr="00393992" w:rsidRDefault="00F1121F" w:rsidP="00F1121F">
      <w:pPr>
        <w:pStyle w:val="PL"/>
        <w:rPr>
          <w:rFonts w:eastAsia="SimSun"/>
        </w:rPr>
      </w:pPr>
      <w:r w:rsidRPr="00F2760D">
        <w:rPr>
          <w:rFonts w:eastAsia="SimSun"/>
        </w:rPr>
        <w:t xml:space="preserve">    &lt;/xs:complexType&gt;</w:t>
      </w:r>
    </w:p>
    <w:p w14:paraId="21608375" w14:textId="77777777" w:rsidR="00F1121F" w:rsidRPr="00393992" w:rsidRDefault="00F1121F" w:rsidP="00F1121F">
      <w:pPr>
        <w:pStyle w:val="PL"/>
        <w:rPr>
          <w:rFonts w:eastAsia="SimSun"/>
        </w:rPr>
      </w:pPr>
      <w:r w:rsidRPr="00F2760D">
        <w:rPr>
          <w:rFonts w:eastAsia="SimSun"/>
        </w:rPr>
        <w:t xml:space="preserve">  &lt;/xs:element&gt;</w:t>
      </w:r>
    </w:p>
    <w:p w14:paraId="0E9FF680" w14:textId="77777777" w:rsidR="00F1121F" w:rsidRPr="00393992" w:rsidRDefault="00F1121F" w:rsidP="00F1121F">
      <w:pPr>
        <w:pStyle w:val="PL"/>
        <w:rPr>
          <w:rFonts w:eastAsia="SimSun"/>
        </w:rPr>
      </w:pPr>
    </w:p>
    <w:p w14:paraId="29C03B8F" w14:textId="77777777" w:rsidR="00F1121F" w:rsidRPr="00393992" w:rsidRDefault="00F1121F" w:rsidP="00F1121F">
      <w:pPr>
        <w:pStyle w:val="PL"/>
        <w:rPr>
          <w:rFonts w:eastAsia="SimSun"/>
        </w:rPr>
      </w:pPr>
      <w:r w:rsidRPr="00F2760D">
        <w:rPr>
          <w:rFonts w:eastAsia="SimSun"/>
        </w:rPr>
        <w:lastRenderedPageBreak/>
        <w:t xml:space="preserve">  &lt;xs:complexType name="NameType"&gt;</w:t>
      </w:r>
    </w:p>
    <w:p w14:paraId="4EB9931F" w14:textId="77777777" w:rsidR="00F1121F" w:rsidRPr="006525A0" w:rsidRDefault="00F1121F" w:rsidP="00F1121F">
      <w:pPr>
        <w:pStyle w:val="PL"/>
        <w:rPr>
          <w:rFonts w:eastAsia="SimSun"/>
          <w:lang w:val="fr-FR"/>
        </w:rPr>
      </w:pPr>
      <w:r w:rsidRPr="00F2760D">
        <w:rPr>
          <w:rFonts w:eastAsia="SimSun"/>
        </w:rPr>
        <w:t xml:space="preserve">    </w:t>
      </w:r>
      <w:r w:rsidRPr="00AF1F48">
        <w:rPr>
          <w:rFonts w:eastAsia="SimSun"/>
          <w:lang w:val="fr-FR"/>
        </w:rPr>
        <w:t>&lt;xs:simpleContent&gt;</w:t>
      </w:r>
    </w:p>
    <w:p w14:paraId="404DF29D" w14:textId="77777777" w:rsidR="00F1121F" w:rsidRPr="006525A0" w:rsidRDefault="00F1121F" w:rsidP="00F1121F">
      <w:pPr>
        <w:pStyle w:val="PL"/>
        <w:rPr>
          <w:rFonts w:eastAsia="SimSun"/>
          <w:lang w:val="fr-FR"/>
        </w:rPr>
      </w:pPr>
      <w:r w:rsidRPr="00AF1F48">
        <w:rPr>
          <w:rFonts w:eastAsia="SimSun"/>
          <w:lang w:val="fr-FR"/>
        </w:rPr>
        <w:t xml:space="preserve">      &lt;xs:extension base="xs:token"&gt;</w:t>
      </w:r>
    </w:p>
    <w:p w14:paraId="09614F86" w14:textId="77777777" w:rsidR="00F1121F" w:rsidRPr="006525A0" w:rsidRDefault="00F1121F" w:rsidP="00F1121F">
      <w:pPr>
        <w:pStyle w:val="PL"/>
        <w:rPr>
          <w:rFonts w:eastAsia="SimSun"/>
          <w:lang w:val="fr-FR"/>
        </w:rPr>
      </w:pPr>
      <w:r w:rsidRPr="00AF1F48">
        <w:rPr>
          <w:rFonts w:eastAsia="SimSun"/>
          <w:lang w:val="fr-FR"/>
        </w:rPr>
        <w:t xml:space="preserve">        &lt;xs:attribute ref="xml:lang"/&gt;</w:t>
      </w:r>
    </w:p>
    <w:p w14:paraId="75347D07" w14:textId="77777777" w:rsidR="00F1121F" w:rsidRPr="006525A0" w:rsidRDefault="00F1121F" w:rsidP="00F1121F">
      <w:pPr>
        <w:pStyle w:val="PL"/>
        <w:rPr>
          <w:rFonts w:eastAsia="SimSun"/>
          <w:lang w:val="fr-FR"/>
        </w:rPr>
      </w:pPr>
      <w:r w:rsidRPr="00AF1F48">
        <w:rPr>
          <w:rFonts w:eastAsia="SimSun"/>
          <w:lang w:val="fr-FR"/>
        </w:rPr>
        <w:t xml:space="preserve">      &lt;/xs:extension&gt;</w:t>
      </w:r>
    </w:p>
    <w:p w14:paraId="79AD5BF7" w14:textId="77777777" w:rsidR="00F1121F" w:rsidRPr="006525A0" w:rsidRDefault="00F1121F" w:rsidP="00F1121F">
      <w:pPr>
        <w:pStyle w:val="PL"/>
        <w:rPr>
          <w:rFonts w:eastAsia="SimSun"/>
          <w:lang w:val="fr-FR"/>
        </w:rPr>
      </w:pPr>
      <w:r w:rsidRPr="00AF1F48">
        <w:rPr>
          <w:rFonts w:eastAsia="SimSun"/>
          <w:lang w:val="fr-FR"/>
        </w:rPr>
        <w:t xml:space="preserve">    &lt;/xs:simpleContent&gt;</w:t>
      </w:r>
    </w:p>
    <w:p w14:paraId="0AAE1EA0" w14:textId="77777777" w:rsidR="00F1121F" w:rsidRPr="006525A0" w:rsidRDefault="00F1121F" w:rsidP="00F1121F">
      <w:pPr>
        <w:pStyle w:val="PL"/>
        <w:rPr>
          <w:rFonts w:eastAsia="SimSun"/>
          <w:lang w:val="fr-FR"/>
        </w:rPr>
      </w:pPr>
      <w:r w:rsidRPr="00AF1F48">
        <w:rPr>
          <w:rFonts w:eastAsia="SimSun"/>
          <w:lang w:val="fr-FR"/>
        </w:rPr>
        <w:t xml:space="preserve">  &lt;/xs:complexType&gt;</w:t>
      </w:r>
    </w:p>
    <w:p w14:paraId="54D99865" w14:textId="77777777" w:rsidR="00F1121F" w:rsidRPr="006525A0" w:rsidRDefault="00F1121F" w:rsidP="00F1121F">
      <w:pPr>
        <w:pStyle w:val="PL"/>
        <w:rPr>
          <w:rFonts w:eastAsia="SimSun"/>
          <w:lang w:val="fr-FR"/>
        </w:rPr>
      </w:pPr>
      <w:r w:rsidRPr="00AF1F48">
        <w:rPr>
          <w:rFonts w:eastAsia="SimSun"/>
          <w:lang w:val="fr-FR"/>
        </w:rPr>
        <w:t xml:space="preserve">  </w:t>
      </w:r>
    </w:p>
    <w:p w14:paraId="3AB84457" w14:textId="77777777" w:rsidR="00F1121F" w:rsidRPr="00393992" w:rsidRDefault="00F1121F" w:rsidP="00F1121F">
      <w:pPr>
        <w:pStyle w:val="PL"/>
        <w:rPr>
          <w:rFonts w:eastAsia="SimSun"/>
        </w:rPr>
      </w:pPr>
      <w:r w:rsidRPr="00AF1F48">
        <w:rPr>
          <w:rFonts w:eastAsia="SimSun"/>
          <w:lang w:val="fr-FR"/>
        </w:rPr>
        <w:t xml:space="preserve">  </w:t>
      </w:r>
      <w:r w:rsidRPr="00F2760D">
        <w:rPr>
          <w:rFonts w:eastAsia="SimSun"/>
        </w:rPr>
        <w:t>&lt;xs:complexType name="ProfileConfigurationType"&gt;</w:t>
      </w:r>
    </w:p>
    <w:p w14:paraId="4A229BCA"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2CBF7A96" w14:textId="1BE18646" w:rsidR="00F1121F" w:rsidRPr="00393992" w:rsidRDefault="00F1121F" w:rsidP="00F1121F">
      <w:pPr>
        <w:pStyle w:val="PL"/>
        <w:rPr>
          <w:rFonts w:eastAsia="SimSun"/>
        </w:rPr>
      </w:pPr>
      <w:r w:rsidRPr="00F2760D">
        <w:rPr>
          <w:rFonts w:eastAsia="SimSun"/>
        </w:rPr>
        <w:t xml:space="preserve">        &lt;xs:element name="</w:t>
      </w:r>
      <w:r w:rsidR="00E565F5">
        <w:rPr>
          <w:rFonts w:eastAsia="SimSun"/>
        </w:rPr>
        <w:t>c</w:t>
      </w:r>
      <w:r w:rsidRPr="00F2760D">
        <w:rPr>
          <w:rFonts w:eastAsia="SimSun"/>
        </w:rPr>
        <w:t>ommon" type="sealup:CommonType"/&gt;</w:t>
      </w:r>
    </w:p>
    <w:p w14:paraId="48CE9D0A" w14:textId="35E8ED11" w:rsidR="00F1121F" w:rsidRPr="00393992" w:rsidRDefault="00F1121F" w:rsidP="00F1121F">
      <w:pPr>
        <w:pStyle w:val="PL"/>
        <w:rPr>
          <w:rFonts w:eastAsia="SimSun"/>
        </w:rPr>
      </w:pPr>
      <w:r w:rsidRPr="00F2760D">
        <w:rPr>
          <w:rFonts w:eastAsia="SimSun"/>
        </w:rPr>
        <w:t xml:space="preserve">        &lt;xs:element name="</w:t>
      </w:r>
      <w:r w:rsidR="00E565F5">
        <w:rPr>
          <w:rFonts w:eastAsia="SimSun"/>
        </w:rPr>
        <w:t>on-network</w:t>
      </w:r>
      <w:r w:rsidRPr="00F2760D">
        <w:rPr>
          <w:rFonts w:eastAsia="SimSun"/>
        </w:rPr>
        <w:t>" type="sealup:OnNetworkType"/&gt;</w:t>
      </w:r>
    </w:p>
    <w:p w14:paraId="396B6C96" w14:textId="43DB8383" w:rsidR="00F1121F" w:rsidRPr="00393992" w:rsidRDefault="00F1121F" w:rsidP="00F1121F">
      <w:pPr>
        <w:pStyle w:val="PL"/>
        <w:rPr>
          <w:rFonts w:eastAsia="SimSun"/>
        </w:rPr>
      </w:pPr>
      <w:r w:rsidRPr="00F2760D">
        <w:rPr>
          <w:rFonts w:eastAsia="SimSun"/>
        </w:rPr>
        <w:t xml:space="preserve">        &lt;xs:element name="</w:t>
      </w:r>
      <w:r w:rsidR="00E565F5">
        <w:rPr>
          <w:rFonts w:eastAsia="SimSun"/>
        </w:rPr>
        <w:t>off-network</w:t>
      </w:r>
      <w:r w:rsidRPr="00F2760D">
        <w:rPr>
          <w:rFonts w:eastAsia="SimSun"/>
        </w:rPr>
        <w:t>" type="sealup:OffNetworkType"/&gt;</w:t>
      </w:r>
    </w:p>
    <w:p w14:paraId="69319C2B" w14:textId="35F5C417"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2F410A1E"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6D2DFB56" w14:textId="77777777" w:rsidR="00F1121F" w:rsidRPr="00393992" w:rsidRDefault="00F1121F" w:rsidP="00F1121F">
      <w:pPr>
        <w:pStyle w:val="PL"/>
        <w:rPr>
          <w:rFonts w:eastAsia="SimSun"/>
        </w:rPr>
      </w:pPr>
      <w:r w:rsidRPr="00F2760D">
        <w:rPr>
          <w:rFonts w:eastAsia="SimSun"/>
        </w:rPr>
        <w:t xml:space="preserve">    &lt;/xs:choice&gt;</w:t>
      </w:r>
    </w:p>
    <w:p w14:paraId="180FF54D" w14:textId="77777777" w:rsidR="00F1121F" w:rsidRPr="00393992" w:rsidRDefault="00F1121F" w:rsidP="00F1121F">
      <w:pPr>
        <w:pStyle w:val="PL"/>
        <w:rPr>
          <w:rFonts w:eastAsia="SimSun"/>
        </w:rPr>
      </w:pPr>
      <w:r w:rsidRPr="00F2760D">
        <w:rPr>
          <w:rFonts w:eastAsia="SimSun"/>
        </w:rPr>
        <w:t xml:space="preserve">  &lt;/xs:complexType&gt;</w:t>
      </w:r>
    </w:p>
    <w:p w14:paraId="3742438B" w14:textId="77777777" w:rsidR="00F1121F" w:rsidRPr="00393992" w:rsidRDefault="00F1121F" w:rsidP="00F1121F">
      <w:pPr>
        <w:pStyle w:val="PL"/>
        <w:rPr>
          <w:rFonts w:eastAsia="SimSun"/>
        </w:rPr>
      </w:pPr>
      <w:r w:rsidRPr="00F2760D">
        <w:rPr>
          <w:rFonts w:eastAsia="SimSun"/>
        </w:rPr>
        <w:t xml:space="preserve">  &lt;xs:complexType name="CommonType" /&gt;</w:t>
      </w:r>
    </w:p>
    <w:p w14:paraId="04260AA9" w14:textId="77777777" w:rsidR="00F1121F" w:rsidRPr="00393992" w:rsidRDefault="00F1121F" w:rsidP="00F1121F">
      <w:pPr>
        <w:pStyle w:val="PL"/>
        <w:rPr>
          <w:rFonts w:eastAsia="SimSun"/>
        </w:rPr>
      </w:pPr>
      <w:r w:rsidRPr="00F2760D">
        <w:rPr>
          <w:rFonts w:eastAsia="SimSun"/>
        </w:rPr>
        <w:t xml:space="preserve">  &lt;xs:complexType name="OnNetworkType" /&gt;</w:t>
      </w:r>
    </w:p>
    <w:p w14:paraId="42739CBB" w14:textId="77777777" w:rsidR="00F1121F" w:rsidRPr="00393992" w:rsidRDefault="00F1121F" w:rsidP="00F1121F">
      <w:pPr>
        <w:pStyle w:val="PL"/>
        <w:rPr>
          <w:rFonts w:eastAsia="SimSun"/>
        </w:rPr>
      </w:pPr>
      <w:r w:rsidRPr="00F2760D">
        <w:rPr>
          <w:rFonts w:eastAsia="SimSun"/>
        </w:rPr>
        <w:t xml:space="preserve">  &lt;xs:complexType name="OffNetworkType" /&gt;</w:t>
      </w:r>
    </w:p>
    <w:p w14:paraId="685099A2" w14:textId="77777777" w:rsidR="00F1121F" w:rsidRPr="00393992" w:rsidRDefault="00F1121F" w:rsidP="00F1121F">
      <w:pPr>
        <w:pStyle w:val="PL"/>
        <w:rPr>
          <w:rFonts w:eastAsia="SimSun"/>
        </w:rPr>
      </w:pPr>
      <w:r w:rsidRPr="00F2760D">
        <w:rPr>
          <w:rFonts w:eastAsia="SimSun"/>
        </w:rPr>
        <w:t xml:space="preserve">  &lt;xs:complexType name="anyExtType"&gt; </w:t>
      </w:r>
    </w:p>
    <w:p w14:paraId="7722C4AC" w14:textId="77777777" w:rsidR="00F1121F" w:rsidRPr="00393992" w:rsidRDefault="00F1121F" w:rsidP="00F1121F">
      <w:pPr>
        <w:pStyle w:val="PL"/>
        <w:rPr>
          <w:rFonts w:eastAsia="SimSun"/>
        </w:rPr>
      </w:pPr>
      <w:r w:rsidRPr="00F2760D">
        <w:rPr>
          <w:rFonts w:eastAsia="SimSun"/>
        </w:rPr>
        <w:t xml:space="preserve">    &lt;xs:sequence&gt;</w:t>
      </w:r>
    </w:p>
    <w:p w14:paraId="0BDFFF1C" w14:textId="77777777" w:rsidR="00F1121F" w:rsidRPr="00393992" w:rsidRDefault="00F1121F" w:rsidP="00F1121F">
      <w:pPr>
        <w:pStyle w:val="PL"/>
        <w:rPr>
          <w:rFonts w:eastAsia="SimSun"/>
        </w:rPr>
      </w:pPr>
      <w:r w:rsidRPr="00F2760D">
        <w:rPr>
          <w:rFonts w:eastAsia="SimSun"/>
        </w:rPr>
        <w:t xml:space="preserve">      &lt;xs:any namespace="##any" processContents="lax" minOccurs="0" maxOccurs="unbounded"/&gt;</w:t>
      </w:r>
    </w:p>
    <w:p w14:paraId="2B4A9C21" w14:textId="77777777" w:rsidR="00F1121F" w:rsidRPr="00393992" w:rsidRDefault="00F1121F" w:rsidP="00F1121F">
      <w:pPr>
        <w:pStyle w:val="PL"/>
        <w:rPr>
          <w:rFonts w:eastAsia="SimSun"/>
        </w:rPr>
      </w:pPr>
      <w:r w:rsidRPr="00F2760D">
        <w:rPr>
          <w:rFonts w:eastAsia="SimSun"/>
        </w:rPr>
        <w:t xml:space="preserve">    &lt;/xs:sequence&gt;</w:t>
      </w:r>
    </w:p>
    <w:p w14:paraId="6854785A" w14:textId="77777777" w:rsidR="00F1121F" w:rsidRPr="00393992" w:rsidRDefault="00F1121F" w:rsidP="00F1121F">
      <w:pPr>
        <w:pStyle w:val="PL"/>
        <w:rPr>
          <w:rFonts w:eastAsia="SimSun"/>
        </w:rPr>
      </w:pPr>
      <w:r w:rsidRPr="00F2760D">
        <w:rPr>
          <w:rFonts w:eastAsia="SimSun"/>
        </w:rPr>
        <w:t xml:space="preserve">  &lt;/xs:complexType&gt;</w:t>
      </w:r>
    </w:p>
    <w:p w14:paraId="0B99F0C9" w14:textId="77777777" w:rsidR="00F1121F" w:rsidRPr="006A5E19" w:rsidRDefault="00F1121F" w:rsidP="00F1121F">
      <w:pPr>
        <w:pStyle w:val="PL"/>
      </w:pPr>
      <w:r w:rsidRPr="00F2760D">
        <w:rPr>
          <w:rFonts w:eastAsia="SimSun"/>
        </w:rPr>
        <w:t>&lt;/xs:schema&gt;</w:t>
      </w:r>
    </w:p>
    <w:p w14:paraId="69F89995" w14:textId="77777777" w:rsidR="008D7C27" w:rsidRDefault="008D7C27" w:rsidP="00622000">
      <w:pPr>
        <w:pStyle w:val="Heading3"/>
        <w:rPr>
          <w:noProof/>
        </w:rPr>
      </w:pPr>
      <w:bookmarkStart w:id="447" w:name="_CR7_1_5"/>
      <w:bookmarkStart w:id="448" w:name="_Toc25306462"/>
      <w:bookmarkStart w:id="449" w:name="_Toc26192785"/>
      <w:bookmarkStart w:id="450" w:name="_Toc34137064"/>
      <w:bookmarkStart w:id="451" w:name="_Toc34137378"/>
      <w:bookmarkStart w:id="452" w:name="_Toc34138526"/>
      <w:bookmarkStart w:id="453" w:name="_Toc34138769"/>
      <w:bookmarkStart w:id="454" w:name="_Toc34395106"/>
      <w:bookmarkStart w:id="455" w:name="_Toc45264323"/>
      <w:bookmarkStart w:id="456" w:name="_Toc202388160"/>
      <w:bookmarkEnd w:id="438"/>
      <w:bookmarkEnd w:id="439"/>
      <w:bookmarkEnd w:id="440"/>
      <w:bookmarkEnd w:id="441"/>
      <w:bookmarkEnd w:id="442"/>
      <w:bookmarkEnd w:id="443"/>
      <w:bookmarkEnd w:id="444"/>
      <w:bookmarkEnd w:id="445"/>
      <w:bookmarkEnd w:id="447"/>
      <w:r>
        <w:rPr>
          <w:noProof/>
        </w:rPr>
        <w:t>7.</w:t>
      </w:r>
      <w:r w:rsidR="00DC0DF7">
        <w:rPr>
          <w:noProof/>
        </w:rPr>
        <w:t>1.</w:t>
      </w:r>
      <w:r>
        <w:rPr>
          <w:noProof/>
        </w:rPr>
        <w:t>5</w:t>
      </w:r>
      <w:r>
        <w:rPr>
          <w:noProof/>
        </w:rPr>
        <w:tab/>
        <w:t>Semantics</w:t>
      </w:r>
      <w:bookmarkEnd w:id="448"/>
      <w:bookmarkEnd w:id="449"/>
      <w:bookmarkEnd w:id="450"/>
      <w:bookmarkEnd w:id="451"/>
      <w:bookmarkEnd w:id="452"/>
      <w:bookmarkEnd w:id="453"/>
      <w:bookmarkEnd w:id="454"/>
      <w:bookmarkEnd w:id="455"/>
      <w:bookmarkEnd w:id="456"/>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31872A18" w:rsidR="00357DE5" w:rsidRDefault="00357DE5" w:rsidP="00357DE5">
      <w:r>
        <w:t>The &lt;</w:t>
      </w:r>
      <w:r w:rsidR="00E565F5">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2966B8E8" w:rsidR="00357DE5" w:rsidRDefault="00357DE5" w:rsidP="00357DE5">
      <w:r>
        <w:t>The &lt;</w:t>
      </w:r>
      <w:r w:rsidR="00E565F5">
        <w:t>s</w:t>
      </w:r>
      <w:r w:rsidRPr="006E5517">
        <w:t>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64D05C1E" w:rsidR="00357DE5" w:rsidRDefault="00357DE5" w:rsidP="00357DE5">
      <w:r>
        <w:t>The &lt;is</w:t>
      </w:r>
      <w:r w:rsidR="00E565F5">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01A40BDA" w:rsidR="008D7C27" w:rsidRDefault="008D7C27" w:rsidP="008D7C27">
      <w:r>
        <w:t xml:space="preserve">The </w:t>
      </w:r>
      <w:r w:rsidR="00E565F5">
        <w:rPr>
          <w:lang w:val="en-US"/>
        </w:rPr>
        <w:t>"</w:t>
      </w:r>
      <w:r w:rsidR="00357DE5" w:rsidRPr="006E5517">
        <w:t>user-profile-index</w:t>
      </w:r>
      <w:r w:rsidR="00E565F5">
        <w:rPr>
          <w:lang w:val="en-US"/>
        </w:rPr>
        <w:t>"</w:t>
      </w:r>
      <w:r>
        <w:t xml:space="preserve"> </w:t>
      </w:r>
      <w:r w:rsidR="00E565F5">
        <w:t xml:space="preserve">attribute </w:t>
      </w:r>
      <w:r>
        <w:t xml:space="preserve">element of &lt;seal-user-profile&gt; element contains a positive number which provides profile id. This </w:t>
      </w:r>
      <w:r w:rsidR="00E565F5">
        <w:t>attribute</w:t>
      </w:r>
      <w:r>
        <w:t xml:space="preserve">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0D6749F8" w:rsidR="00357DE5" w:rsidRPr="005C3142" w:rsidRDefault="00357DE5" w:rsidP="00357DE5">
      <w:r>
        <w:t>The VAL service may further extend the &lt;</w:t>
      </w:r>
      <w:r w:rsidR="00E565F5">
        <w:t>c</w:t>
      </w:r>
      <w:r w:rsidRPr="006E5517">
        <w:t>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2122572E" w:rsidR="00357DE5" w:rsidRPr="005C3142" w:rsidRDefault="00357DE5" w:rsidP="00357DE5">
      <w:r>
        <w:t>The VAL service may further extend the &lt;</w:t>
      </w:r>
      <w:r w:rsidR="00CD369A">
        <w:t>on-network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3D7746BE" w:rsidR="00357DE5" w:rsidRPr="006A5E19" w:rsidRDefault="00357DE5" w:rsidP="008D7C27">
      <w:r>
        <w:t>The VAL service may further extend the &lt;</w:t>
      </w:r>
      <w:r w:rsidR="00CD369A">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457" w:name="_CR7_1_6"/>
      <w:bookmarkStart w:id="458" w:name="_Toc25306463"/>
      <w:bookmarkStart w:id="459" w:name="_Toc26192786"/>
      <w:bookmarkStart w:id="460" w:name="_Toc34137065"/>
      <w:bookmarkStart w:id="461" w:name="_Toc34137379"/>
      <w:bookmarkStart w:id="462" w:name="_Toc34138527"/>
      <w:bookmarkStart w:id="463" w:name="_Toc34138770"/>
      <w:bookmarkStart w:id="464" w:name="_Toc34395107"/>
      <w:bookmarkStart w:id="465" w:name="_Toc45264324"/>
      <w:bookmarkStart w:id="466" w:name="_Toc202388161"/>
      <w:bookmarkEnd w:id="457"/>
      <w:r>
        <w:t>7.</w:t>
      </w:r>
      <w:r w:rsidR="00DC0DF7">
        <w:t>1.</w:t>
      </w:r>
      <w:r>
        <w:t>6</w:t>
      </w:r>
      <w:r>
        <w:tab/>
        <w:t>MIME type</w:t>
      </w:r>
      <w:bookmarkEnd w:id="458"/>
      <w:bookmarkEnd w:id="459"/>
      <w:bookmarkEnd w:id="460"/>
      <w:bookmarkEnd w:id="461"/>
      <w:bookmarkEnd w:id="462"/>
      <w:bookmarkEnd w:id="463"/>
      <w:bookmarkEnd w:id="464"/>
      <w:bookmarkEnd w:id="465"/>
      <w:bookmarkEnd w:id="466"/>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67" w:name="_CR7_1_7"/>
      <w:bookmarkStart w:id="468" w:name="_Toc25306464"/>
      <w:bookmarkStart w:id="469" w:name="_Toc26192787"/>
      <w:bookmarkStart w:id="470" w:name="_Toc34137066"/>
      <w:bookmarkStart w:id="471" w:name="_Toc34137380"/>
      <w:bookmarkStart w:id="472" w:name="_Toc34138528"/>
      <w:bookmarkStart w:id="473" w:name="_Toc34138771"/>
      <w:bookmarkStart w:id="474" w:name="_Toc34395108"/>
      <w:bookmarkStart w:id="475" w:name="_Toc45264325"/>
      <w:bookmarkStart w:id="476" w:name="_Toc202388162"/>
      <w:bookmarkEnd w:id="467"/>
      <w:r>
        <w:t>7.</w:t>
      </w:r>
      <w:r w:rsidR="00DC0DF7">
        <w:t>1.</w:t>
      </w:r>
      <w:r>
        <w:t>7</w:t>
      </w:r>
      <w:r w:rsidRPr="0073469F">
        <w:tab/>
        <w:t>IANA registration template</w:t>
      </w:r>
      <w:bookmarkEnd w:id="468"/>
      <w:bookmarkEnd w:id="469"/>
      <w:bookmarkEnd w:id="470"/>
      <w:bookmarkEnd w:id="471"/>
      <w:bookmarkEnd w:id="472"/>
      <w:bookmarkEnd w:id="473"/>
      <w:bookmarkEnd w:id="474"/>
      <w:bookmarkEnd w:id="475"/>
      <w:bookmarkEnd w:id="476"/>
    </w:p>
    <w:p w14:paraId="04338589" w14:textId="77777777" w:rsidR="00B3475E" w:rsidRPr="00A07E7A" w:rsidRDefault="00B3475E" w:rsidP="00B3475E">
      <w:bookmarkStart w:id="477" w:name="_Toc34137067"/>
      <w:bookmarkStart w:id="478" w:name="_Toc34137381"/>
      <w:bookmarkStart w:id="479" w:name="_Toc34138529"/>
      <w:bookmarkStart w:id="480" w:name="_Toc34138772"/>
      <w:bookmarkStart w:id="481"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lastRenderedPageBreak/>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lastRenderedPageBreak/>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82" w:name="_CR7_2"/>
      <w:bookmarkStart w:id="483" w:name="_Toc45264326"/>
      <w:bookmarkStart w:id="484" w:name="_Toc202388163"/>
      <w:bookmarkEnd w:id="482"/>
      <w:r>
        <w:t>7.</w:t>
      </w:r>
      <w:r w:rsidR="006A7B0D">
        <w:t>2</w:t>
      </w:r>
      <w:r>
        <w:tab/>
        <w:t>VAL UE configuration document</w:t>
      </w:r>
      <w:bookmarkEnd w:id="477"/>
      <w:bookmarkEnd w:id="478"/>
      <w:bookmarkEnd w:id="479"/>
      <w:bookmarkEnd w:id="480"/>
      <w:bookmarkEnd w:id="481"/>
      <w:bookmarkEnd w:id="483"/>
      <w:bookmarkEnd w:id="484"/>
    </w:p>
    <w:p w14:paraId="5981A6CC" w14:textId="77777777" w:rsidR="009504E5" w:rsidRDefault="009504E5" w:rsidP="009504E5">
      <w:pPr>
        <w:pStyle w:val="Heading3"/>
      </w:pPr>
      <w:bookmarkStart w:id="485" w:name="_CR7_2_1"/>
      <w:bookmarkStart w:id="486" w:name="_Toc34137068"/>
      <w:bookmarkStart w:id="487" w:name="_Toc34137382"/>
      <w:bookmarkStart w:id="488" w:name="_Toc34138530"/>
      <w:bookmarkStart w:id="489" w:name="_Toc34138773"/>
      <w:bookmarkStart w:id="490" w:name="_Toc34395110"/>
      <w:bookmarkStart w:id="491" w:name="_Toc45264327"/>
      <w:bookmarkStart w:id="492" w:name="_Toc202388164"/>
      <w:bookmarkEnd w:id="485"/>
      <w:r>
        <w:t>7.</w:t>
      </w:r>
      <w:r w:rsidR="006A7B0D">
        <w:t>2</w:t>
      </w:r>
      <w:r>
        <w:t>.1</w:t>
      </w:r>
      <w:r>
        <w:tab/>
        <w:t>General</w:t>
      </w:r>
      <w:bookmarkEnd w:id="486"/>
      <w:bookmarkEnd w:id="487"/>
      <w:bookmarkEnd w:id="488"/>
      <w:bookmarkEnd w:id="489"/>
      <w:bookmarkEnd w:id="490"/>
      <w:bookmarkEnd w:id="491"/>
      <w:bookmarkEnd w:id="492"/>
    </w:p>
    <w:p w14:paraId="5DE8B753" w14:textId="77777777" w:rsidR="009504E5" w:rsidRDefault="009504E5" w:rsidP="009504E5">
      <w:pPr>
        <w:pStyle w:val="Heading3"/>
      </w:pPr>
      <w:bookmarkStart w:id="493" w:name="_CR7_2_2"/>
      <w:bookmarkStart w:id="494" w:name="_Toc34137069"/>
      <w:bookmarkStart w:id="495" w:name="_Toc34137383"/>
      <w:bookmarkStart w:id="496" w:name="_Toc34138531"/>
      <w:bookmarkStart w:id="497" w:name="_Toc34138774"/>
      <w:bookmarkStart w:id="498" w:name="_Toc34395111"/>
      <w:bookmarkStart w:id="499" w:name="_Toc45264328"/>
      <w:bookmarkStart w:id="500" w:name="_Toc202388165"/>
      <w:bookmarkEnd w:id="493"/>
      <w:r>
        <w:t>7.</w:t>
      </w:r>
      <w:r w:rsidR="006A7B0D">
        <w:t>2</w:t>
      </w:r>
      <w:r>
        <w:t>.2</w:t>
      </w:r>
      <w:r>
        <w:tab/>
        <w:t>Application unique ID</w:t>
      </w:r>
      <w:bookmarkEnd w:id="494"/>
      <w:bookmarkEnd w:id="495"/>
      <w:bookmarkEnd w:id="496"/>
      <w:bookmarkEnd w:id="497"/>
      <w:bookmarkEnd w:id="498"/>
      <w:bookmarkEnd w:id="499"/>
      <w:bookmarkEnd w:id="500"/>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501" w:name="_CR7_2_3"/>
      <w:bookmarkStart w:id="502" w:name="_Toc34137070"/>
      <w:bookmarkStart w:id="503" w:name="_Toc34137384"/>
      <w:bookmarkStart w:id="504" w:name="_Toc34138532"/>
      <w:bookmarkStart w:id="505" w:name="_Toc34138775"/>
      <w:bookmarkStart w:id="506" w:name="_Toc34395112"/>
      <w:bookmarkStart w:id="507" w:name="_Toc45264329"/>
      <w:bookmarkStart w:id="508" w:name="_Toc202388166"/>
      <w:bookmarkEnd w:id="501"/>
      <w:r>
        <w:t>7.</w:t>
      </w:r>
      <w:r w:rsidR="006A7B0D">
        <w:t>2</w:t>
      </w:r>
      <w:r>
        <w:t>.3</w:t>
      </w:r>
      <w:r>
        <w:tab/>
        <w:t>Data structure</w:t>
      </w:r>
      <w:bookmarkEnd w:id="502"/>
      <w:bookmarkEnd w:id="503"/>
      <w:bookmarkEnd w:id="504"/>
      <w:bookmarkEnd w:id="505"/>
      <w:bookmarkEnd w:id="506"/>
      <w:bookmarkEnd w:id="507"/>
      <w:bookmarkEnd w:id="508"/>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23E1C85B" w:rsidR="007D1DEF" w:rsidRPr="00466E30" w:rsidRDefault="007D1DEF" w:rsidP="007D1DEF">
      <w:pPr>
        <w:pStyle w:val="B1"/>
        <w:rPr>
          <w:lang w:val="en-US"/>
        </w:rPr>
      </w:pPr>
      <w:r>
        <w:rPr>
          <w:lang w:val="en-US"/>
        </w:rPr>
        <w:t>2</w:t>
      </w:r>
      <w:r w:rsidRPr="00466E30">
        <w:rPr>
          <w:lang w:val="en-US"/>
        </w:rPr>
        <w:t>)</w:t>
      </w:r>
      <w:r w:rsidRPr="00466E30">
        <w:rPr>
          <w:lang w:val="en-US"/>
        </w:rPr>
        <w:tab/>
      </w:r>
      <w:r w:rsidR="00CD369A">
        <w:rPr>
          <w:lang w:val="en-US"/>
        </w:rPr>
        <w:t>shall</w:t>
      </w:r>
      <w:r w:rsidRPr="00466E30">
        <w:rPr>
          <w:lang w:val="en-US"/>
        </w:rPr>
        <w:t xml:space="preserve">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27D02307" w:rsidR="007D1DEF" w:rsidRPr="00F873D9" w:rsidRDefault="007D1DEF" w:rsidP="007D1DEF">
      <w:pPr>
        <w:pStyle w:val="B1"/>
        <w:rPr>
          <w:lang w:val="en-US"/>
        </w:rPr>
      </w:pPr>
      <w:r w:rsidRPr="00F873D9">
        <w:rPr>
          <w:lang w:val="en-US"/>
        </w:rPr>
        <w:t>1)</w:t>
      </w:r>
      <w:r w:rsidRPr="00F873D9">
        <w:rPr>
          <w:lang w:val="en-US"/>
        </w:rPr>
        <w:tab/>
        <w:t>may contain a list of &lt;</w:t>
      </w:r>
      <w:r w:rsidR="00CD369A">
        <w:rPr>
          <w:lang w:val="en-US"/>
        </w:rPr>
        <w:t>i</w:t>
      </w:r>
      <w:r w:rsidRPr="00F873D9">
        <w:rPr>
          <w:lang w:val="en-US"/>
        </w:rPr>
        <w:t>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lastRenderedPageBreak/>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6DC8075" w:rsidR="007D1DEF" w:rsidRPr="00F873D9" w:rsidRDefault="007D1DEF" w:rsidP="007D1DEF">
      <w:pPr>
        <w:pStyle w:val="B1"/>
        <w:rPr>
          <w:lang w:val="en-US"/>
        </w:rPr>
      </w:pPr>
      <w:r w:rsidRPr="00F873D9">
        <w:rPr>
          <w:lang w:val="en-US"/>
        </w:rPr>
        <w:t>1)</w:t>
      </w:r>
      <w:r w:rsidRPr="00F873D9">
        <w:rPr>
          <w:lang w:val="en-US"/>
        </w:rPr>
        <w:tab/>
        <w:t>shall contain a &lt;</w:t>
      </w:r>
      <w:r w:rsidR="00CD369A">
        <w:rPr>
          <w:lang w:val="en-US"/>
        </w:rPr>
        <w:t>l</w:t>
      </w:r>
      <w:r w:rsidRPr="00F873D9">
        <w:rPr>
          <w:lang w:val="en-US"/>
        </w:rPr>
        <w:t>ow-SNR&gt; element; and</w:t>
      </w:r>
    </w:p>
    <w:p w14:paraId="1E9F89B1" w14:textId="0438FC32" w:rsidR="007D1DEF" w:rsidRPr="00F873D9" w:rsidRDefault="007D1DEF" w:rsidP="007D1DEF">
      <w:pPr>
        <w:pStyle w:val="B1"/>
        <w:rPr>
          <w:lang w:val="en-US"/>
        </w:rPr>
      </w:pPr>
      <w:r w:rsidRPr="00F873D9">
        <w:rPr>
          <w:lang w:val="en-US"/>
        </w:rPr>
        <w:t>2)</w:t>
      </w:r>
      <w:r w:rsidRPr="00F873D9">
        <w:rPr>
          <w:lang w:val="en-US"/>
        </w:rPr>
        <w:tab/>
        <w:t>shall contain a &lt;</w:t>
      </w:r>
      <w:r w:rsidR="00CD369A">
        <w:rPr>
          <w:lang w:val="en-US"/>
        </w:rPr>
        <w:t>h</w:t>
      </w:r>
      <w:r w:rsidRPr="00F873D9">
        <w:rPr>
          <w:lang w:val="en-US"/>
        </w:rPr>
        <w:t>igh-SNR&gt; element.</w:t>
      </w:r>
    </w:p>
    <w:p w14:paraId="62783366" w14:textId="77777777" w:rsidR="00F522C0" w:rsidRDefault="00F522C0" w:rsidP="00F522C0">
      <w:pPr>
        <w:pStyle w:val="Heading3"/>
      </w:pPr>
      <w:bookmarkStart w:id="509" w:name="_CR7_2_4"/>
      <w:bookmarkStart w:id="510" w:name="_Toc34137071"/>
      <w:bookmarkStart w:id="511" w:name="_Toc34137385"/>
      <w:bookmarkStart w:id="512" w:name="_Toc34138533"/>
      <w:bookmarkStart w:id="513" w:name="_Toc34138776"/>
      <w:bookmarkStart w:id="514" w:name="_Toc34395113"/>
      <w:bookmarkStart w:id="515" w:name="_Toc45264330"/>
      <w:bookmarkStart w:id="516" w:name="_Toc202388167"/>
      <w:bookmarkEnd w:id="509"/>
      <w:r>
        <w:t>7.2.4</w:t>
      </w:r>
      <w:r>
        <w:tab/>
        <w:t>XML schema</w:t>
      </w:r>
      <w:bookmarkEnd w:id="516"/>
    </w:p>
    <w:p w14:paraId="3858ABC5" w14:textId="77777777" w:rsidR="00F522C0" w:rsidRPr="00F2760D" w:rsidRDefault="00F522C0" w:rsidP="00F522C0">
      <w:pPr>
        <w:pStyle w:val="PL"/>
        <w:rPr>
          <w:rFonts w:eastAsia="SimSun"/>
        </w:rPr>
      </w:pPr>
      <w:r w:rsidRPr="00F2760D">
        <w:rPr>
          <w:rFonts w:eastAsia="SimSun"/>
        </w:rPr>
        <w:t>&lt;?xml version="1.0" encoding="UTF-8"?&gt;</w:t>
      </w:r>
    </w:p>
    <w:p w14:paraId="3CC27BA2" w14:textId="77777777" w:rsidR="00F522C0" w:rsidRPr="00F2760D" w:rsidRDefault="00F522C0" w:rsidP="00F522C0">
      <w:pPr>
        <w:pStyle w:val="PL"/>
        <w:rPr>
          <w:rFonts w:eastAsia="SimSun"/>
        </w:rPr>
      </w:pPr>
      <w:r w:rsidRPr="00F2760D">
        <w:rPr>
          <w:rFonts w:eastAsia="SimSun"/>
        </w:rPr>
        <w:t xml:space="preserve">&lt;xs:schema </w:t>
      </w:r>
    </w:p>
    <w:p w14:paraId="0C0DD23E" w14:textId="77777777" w:rsidR="00F522C0" w:rsidRPr="00F2760D" w:rsidRDefault="00F522C0" w:rsidP="00F522C0">
      <w:pPr>
        <w:pStyle w:val="PL"/>
        <w:rPr>
          <w:rFonts w:eastAsia="SimSun"/>
        </w:rPr>
      </w:pPr>
      <w:r w:rsidRPr="00F2760D">
        <w:rPr>
          <w:rFonts w:eastAsia="SimSun"/>
        </w:rPr>
        <w:t xml:space="preserve">  xmlns="urn:3gpp:ns:seal:sealUEConfig:1.0"</w:t>
      </w:r>
    </w:p>
    <w:p w14:paraId="09474694" w14:textId="77777777" w:rsidR="00F522C0" w:rsidRPr="00F2760D" w:rsidRDefault="00F522C0" w:rsidP="00F522C0">
      <w:pPr>
        <w:pStyle w:val="PL"/>
        <w:rPr>
          <w:rFonts w:eastAsia="SimSun"/>
        </w:rPr>
      </w:pPr>
      <w:r w:rsidRPr="00F2760D">
        <w:rPr>
          <w:rFonts w:eastAsia="SimSun"/>
        </w:rPr>
        <w:t xml:space="preserve">  targetNamespace="urn:3gpp:ns:seal:sealUEConfig:1.0"  </w:t>
      </w:r>
    </w:p>
    <w:p w14:paraId="0E6B5C22" w14:textId="77777777" w:rsidR="00F522C0" w:rsidRPr="00F2760D" w:rsidRDefault="00F522C0" w:rsidP="00F522C0">
      <w:pPr>
        <w:pStyle w:val="PL"/>
        <w:rPr>
          <w:rFonts w:eastAsia="SimSun"/>
        </w:rPr>
      </w:pPr>
      <w:r w:rsidRPr="00F2760D">
        <w:rPr>
          <w:rFonts w:eastAsia="SimSun"/>
        </w:rPr>
        <w:t xml:space="preserve">  xmlns:xs="http://www.w3.org/2001/XMLSchema"</w:t>
      </w:r>
    </w:p>
    <w:p w14:paraId="47BA38F3" w14:textId="77777777" w:rsidR="00F522C0" w:rsidRPr="00F2760D" w:rsidRDefault="00F522C0" w:rsidP="00F522C0">
      <w:pPr>
        <w:pStyle w:val="PL"/>
        <w:rPr>
          <w:rFonts w:eastAsia="SimSun"/>
        </w:rPr>
      </w:pPr>
      <w:r w:rsidRPr="00F2760D">
        <w:rPr>
          <w:rFonts w:eastAsia="SimSun"/>
        </w:rPr>
        <w:t xml:space="preserve">  xmlns:sealuec="urn:3gpp:ns:seal:sealUEConfig:1.0"</w:t>
      </w:r>
    </w:p>
    <w:p w14:paraId="4E27AFBF" w14:textId="77777777" w:rsidR="00F522C0" w:rsidRPr="00F2760D" w:rsidRDefault="00F522C0" w:rsidP="00F522C0">
      <w:pPr>
        <w:pStyle w:val="PL"/>
        <w:rPr>
          <w:rFonts w:eastAsia="SimSun"/>
        </w:rPr>
      </w:pPr>
      <w:r w:rsidRPr="00F2760D">
        <w:rPr>
          <w:rFonts w:eastAsia="SimSun"/>
        </w:rPr>
        <w:t xml:space="preserve">  elementFormDefault="qualified"</w:t>
      </w:r>
    </w:p>
    <w:p w14:paraId="638E1AAF" w14:textId="77777777" w:rsidR="00F522C0" w:rsidRPr="00F2760D" w:rsidRDefault="00F522C0" w:rsidP="00F522C0">
      <w:pPr>
        <w:pStyle w:val="PL"/>
        <w:rPr>
          <w:rFonts w:eastAsia="SimSun"/>
        </w:rPr>
      </w:pPr>
      <w:r w:rsidRPr="00F2760D">
        <w:rPr>
          <w:rFonts w:eastAsia="SimSun"/>
        </w:rPr>
        <w:t xml:space="preserve">  attributeFormDefault="unqualified"&gt;</w:t>
      </w:r>
    </w:p>
    <w:p w14:paraId="5DA2A5C8" w14:textId="77777777" w:rsidR="00F522C0" w:rsidRPr="00F2760D" w:rsidRDefault="00F522C0" w:rsidP="00F522C0">
      <w:pPr>
        <w:pStyle w:val="PL"/>
        <w:rPr>
          <w:rFonts w:eastAsia="SimSun"/>
        </w:rPr>
      </w:pPr>
    </w:p>
    <w:p w14:paraId="43BECD50" w14:textId="77777777" w:rsidR="00F522C0" w:rsidRPr="00C13C61" w:rsidRDefault="00F522C0" w:rsidP="00F522C0">
      <w:pPr>
        <w:pStyle w:val="PL"/>
      </w:pPr>
      <w:r w:rsidRPr="00C13C61">
        <w:t>&lt;xs:import namespace="http://www.w3.org/XML/1998/namespace"</w:t>
      </w:r>
    </w:p>
    <w:p w14:paraId="09D73FDF" w14:textId="77777777" w:rsidR="00F522C0" w:rsidRDefault="00F522C0" w:rsidP="00F522C0">
      <w:pPr>
        <w:pStyle w:val="PL"/>
      </w:pPr>
      <w:r w:rsidRPr="00C13C61">
        <w:t xml:space="preserve">  schemaLocation="http://www.w3.org/2001/xml.xsd"/&gt;</w:t>
      </w:r>
    </w:p>
    <w:p w14:paraId="21B9FE45" w14:textId="77777777" w:rsidR="00F522C0" w:rsidRPr="00C13C61" w:rsidRDefault="00F522C0" w:rsidP="00F522C0">
      <w:pPr>
        <w:pStyle w:val="PL"/>
      </w:pPr>
    </w:p>
    <w:p w14:paraId="775C4FA4" w14:textId="77777777" w:rsidR="00F522C0" w:rsidRPr="00F2760D" w:rsidRDefault="00F522C0" w:rsidP="00F522C0">
      <w:pPr>
        <w:pStyle w:val="PL"/>
        <w:rPr>
          <w:rFonts w:eastAsia="SimSun"/>
        </w:rPr>
      </w:pPr>
    </w:p>
    <w:p w14:paraId="2B6837B9" w14:textId="77777777" w:rsidR="00F522C0" w:rsidRPr="00F2760D" w:rsidRDefault="00F522C0" w:rsidP="00F522C0">
      <w:pPr>
        <w:pStyle w:val="PL"/>
        <w:rPr>
          <w:rFonts w:eastAsia="SimSun"/>
        </w:rPr>
      </w:pPr>
      <w:r w:rsidRPr="00F2760D">
        <w:rPr>
          <w:rFonts w:eastAsia="SimSun"/>
        </w:rPr>
        <w:t xml:space="preserve">  &lt;xs:element name="seal-UE-configuration"&gt;</w:t>
      </w:r>
    </w:p>
    <w:p w14:paraId="582E7279" w14:textId="77777777" w:rsidR="00F522C0" w:rsidRPr="00F2760D" w:rsidRDefault="00F522C0" w:rsidP="00F522C0">
      <w:pPr>
        <w:pStyle w:val="PL"/>
        <w:rPr>
          <w:rFonts w:eastAsia="SimSun"/>
        </w:rPr>
      </w:pPr>
      <w:r w:rsidRPr="00F2760D">
        <w:rPr>
          <w:rFonts w:eastAsia="SimSun"/>
        </w:rPr>
        <w:t xml:space="preserve">    &lt;xs:complexType&gt;</w:t>
      </w:r>
    </w:p>
    <w:p w14:paraId="08EA63A0" w14:textId="77777777" w:rsidR="00F522C0" w:rsidRPr="00F2760D" w:rsidRDefault="00F522C0" w:rsidP="00F522C0">
      <w:pPr>
        <w:pStyle w:val="PL"/>
        <w:rPr>
          <w:rFonts w:eastAsia="SimSun"/>
        </w:rPr>
      </w:pPr>
      <w:r w:rsidRPr="00F2760D">
        <w:rPr>
          <w:rFonts w:eastAsia="SimSun"/>
        </w:rPr>
        <w:t xml:space="preserve">      &lt;xs:sequence&gt;</w:t>
      </w:r>
    </w:p>
    <w:p w14:paraId="22FCB889"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54401737" w14:textId="77777777" w:rsidR="00F522C0" w:rsidRPr="00F2760D" w:rsidRDefault="00F522C0" w:rsidP="00F522C0">
      <w:pPr>
        <w:pStyle w:val="PL"/>
        <w:rPr>
          <w:rFonts w:eastAsia="SimSun"/>
        </w:rPr>
      </w:pPr>
      <w:r w:rsidRPr="00F2760D">
        <w:rPr>
          <w:rFonts w:eastAsia="SimSun"/>
        </w:rPr>
        <w:t xml:space="preserve">          &lt;xs:element name="VAL-UE-id" type="sealuec:VALUEIDType"/&gt;</w:t>
      </w:r>
    </w:p>
    <w:p w14:paraId="39C782B4" w14:textId="77777777" w:rsidR="00F522C0" w:rsidRPr="00F2760D" w:rsidRDefault="00F522C0" w:rsidP="00F522C0">
      <w:pPr>
        <w:pStyle w:val="PL"/>
        <w:rPr>
          <w:rFonts w:eastAsia="SimSun"/>
        </w:rPr>
      </w:pPr>
      <w:r w:rsidRPr="00F2760D">
        <w:rPr>
          <w:rFonts w:eastAsia="SimSun"/>
        </w:rPr>
        <w:t xml:space="preserve">          &lt;xs:element name="VAL-service-id" type="xs:string"/&gt;</w:t>
      </w:r>
    </w:p>
    <w:p w14:paraId="35EE188B" w14:textId="77777777" w:rsidR="00F522C0" w:rsidRPr="00F2760D" w:rsidRDefault="00F522C0" w:rsidP="00F522C0">
      <w:pPr>
        <w:pStyle w:val="PL"/>
        <w:rPr>
          <w:rFonts w:eastAsia="SimSun"/>
        </w:rPr>
      </w:pPr>
      <w:r w:rsidRPr="00F2760D">
        <w:rPr>
          <w:rFonts w:eastAsia="SimSun"/>
        </w:rPr>
        <w:t xml:space="preserve">          &lt;xs:element name="name" type="sealuec:NameType"/&gt;</w:t>
      </w:r>
    </w:p>
    <w:p w14:paraId="0A306E95" w14:textId="77777777" w:rsidR="00F522C0" w:rsidRPr="00F2760D" w:rsidRDefault="00F522C0" w:rsidP="00F522C0">
      <w:pPr>
        <w:pStyle w:val="PL"/>
        <w:rPr>
          <w:rFonts w:eastAsia="SimSun"/>
        </w:rPr>
      </w:pPr>
      <w:r w:rsidRPr="00F2760D">
        <w:rPr>
          <w:rFonts w:eastAsia="SimSun"/>
        </w:rPr>
        <w:t xml:space="preserve">        &lt;/xs:choice&gt;</w:t>
      </w:r>
    </w:p>
    <w:p w14:paraId="7F0EF4AF" w14:textId="77777777" w:rsidR="00F522C0" w:rsidRPr="00F2760D" w:rsidRDefault="00F522C0" w:rsidP="00F522C0">
      <w:pPr>
        <w:pStyle w:val="PL"/>
        <w:rPr>
          <w:rFonts w:eastAsia="SimSun"/>
        </w:rPr>
      </w:pPr>
      <w:r w:rsidRPr="00F2760D">
        <w:rPr>
          <w:rFonts w:eastAsia="SimSun"/>
        </w:rPr>
        <w:t xml:space="preserve">        &lt;xs:element name="common" type="sealuec:CommonType"/&gt;</w:t>
      </w:r>
    </w:p>
    <w:p w14:paraId="7BCDE45E" w14:textId="77777777" w:rsidR="00F522C0" w:rsidRPr="00F2760D" w:rsidRDefault="00F522C0" w:rsidP="00F522C0">
      <w:pPr>
        <w:pStyle w:val="PL"/>
        <w:rPr>
          <w:rFonts w:eastAsia="SimSun"/>
        </w:rPr>
      </w:pPr>
      <w:r w:rsidRPr="00F2760D">
        <w:rPr>
          <w:rFonts w:eastAsia="SimSun"/>
        </w:rPr>
        <w:t xml:space="preserve">        &lt;xs:element name="on-network" type="sealuec:On-networkType"/&gt;</w:t>
      </w:r>
    </w:p>
    <w:p w14:paraId="24BEE1A9"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49E3DF72"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45FFE417" w14:textId="77777777" w:rsidR="00F522C0" w:rsidRPr="00F2760D" w:rsidRDefault="00F522C0" w:rsidP="00F522C0">
      <w:pPr>
        <w:pStyle w:val="PL"/>
        <w:rPr>
          <w:rFonts w:eastAsia="SimSun"/>
        </w:rPr>
      </w:pPr>
      <w:r w:rsidRPr="00F2760D">
        <w:rPr>
          <w:rFonts w:eastAsia="SimSun"/>
        </w:rPr>
        <w:t xml:space="preserve">      &lt;/xs:sequence&gt;</w:t>
      </w:r>
    </w:p>
    <w:p w14:paraId="04DE31BB" w14:textId="77777777" w:rsidR="00F522C0" w:rsidRPr="00F2760D" w:rsidRDefault="00F522C0" w:rsidP="00F522C0">
      <w:pPr>
        <w:pStyle w:val="PL"/>
        <w:rPr>
          <w:rFonts w:eastAsia="SimSun"/>
        </w:rPr>
      </w:pPr>
      <w:r w:rsidRPr="00F2760D">
        <w:rPr>
          <w:rFonts w:eastAsia="SimSun"/>
        </w:rPr>
        <w:t xml:space="preserve">      &lt;xs:attribute name="domain" type="xs:anyURI" use="required"/&gt;</w:t>
      </w:r>
    </w:p>
    <w:p w14:paraId="5B269193"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1AB888B" w14:textId="77777777" w:rsidR="00F522C0" w:rsidRPr="00F2760D" w:rsidRDefault="00F522C0" w:rsidP="00F522C0">
      <w:pPr>
        <w:pStyle w:val="PL"/>
        <w:rPr>
          <w:rFonts w:eastAsia="SimSun"/>
        </w:rPr>
      </w:pPr>
      <w:r w:rsidRPr="00F2760D">
        <w:rPr>
          <w:rFonts w:eastAsia="SimSun"/>
        </w:rPr>
        <w:t xml:space="preserve">    &lt;/xs:complexType&gt;</w:t>
      </w:r>
    </w:p>
    <w:p w14:paraId="5CA23C06" w14:textId="77777777" w:rsidR="00F522C0" w:rsidRPr="00F2760D" w:rsidRDefault="00F522C0" w:rsidP="00F522C0">
      <w:pPr>
        <w:pStyle w:val="PL"/>
        <w:rPr>
          <w:rFonts w:eastAsia="SimSun"/>
        </w:rPr>
      </w:pPr>
      <w:r w:rsidRPr="00F2760D">
        <w:rPr>
          <w:rFonts w:eastAsia="SimSun"/>
        </w:rPr>
        <w:t xml:space="preserve">  &lt;/xs:element&gt;</w:t>
      </w:r>
    </w:p>
    <w:p w14:paraId="56E59203" w14:textId="77777777" w:rsidR="00F522C0" w:rsidRPr="00F2760D" w:rsidRDefault="00F522C0" w:rsidP="00F522C0">
      <w:pPr>
        <w:pStyle w:val="PL"/>
        <w:rPr>
          <w:rFonts w:eastAsia="SimSun"/>
        </w:rPr>
      </w:pPr>
    </w:p>
    <w:p w14:paraId="401F6324" w14:textId="77777777" w:rsidR="00F522C0" w:rsidRPr="00F2760D" w:rsidRDefault="00F522C0" w:rsidP="00F522C0">
      <w:pPr>
        <w:pStyle w:val="PL"/>
        <w:rPr>
          <w:rFonts w:eastAsia="SimSun"/>
        </w:rPr>
      </w:pPr>
      <w:r w:rsidRPr="00F2760D">
        <w:rPr>
          <w:rFonts w:eastAsia="SimSun"/>
        </w:rPr>
        <w:t xml:space="preserve">  &lt;xs:complexType name="NameType"&gt;</w:t>
      </w:r>
    </w:p>
    <w:p w14:paraId="0F2B450E"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&lt;xs:simpleContent&gt;</w:t>
      </w:r>
    </w:p>
    <w:p w14:paraId="0A04EFEC" w14:textId="77777777" w:rsidR="00F522C0" w:rsidRPr="00F2760D" w:rsidRDefault="00F522C0" w:rsidP="00F522C0">
      <w:pPr>
        <w:pStyle w:val="PL"/>
        <w:rPr>
          <w:rFonts w:eastAsia="SimSun"/>
          <w:lang w:val="fr-FR"/>
        </w:rPr>
      </w:pPr>
      <w:r w:rsidRPr="00AF1F48">
        <w:rPr>
          <w:rFonts w:eastAsia="SimSun"/>
          <w:lang w:val="fr-FR"/>
        </w:rPr>
        <w:t xml:space="preserve">      &lt;xs:extension base="xs:token"&gt;</w:t>
      </w:r>
    </w:p>
    <w:p w14:paraId="7A74EF4C" w14:textId="77777777" w:rsidR="00F522C0" w:rsidRPr="00F2760D" w:rsidRDefault="00F522C0" w:rsidP="00F522C0">
      <w:pPr>
        <w:pStyle w:val="PL"/>
        <w:rPr>
          <w:rFonts w:eastAsia="SimSun"/>
          <w:lang w:val="fr-FR"/>
        </w:rPr>
      </w:pPr>
      <w:r w:rsidRPr="00AF1F48">
        <w:rPr>
          <w:rFonts w:eastAsia="SimSun"/>
          <w:lang w:val="fr-FR"/>
        </w:rPr>
        <w:t xml:space="preserve">        &lt;xs:attribute ref="xml:lang"/&gt;</w:t>
      </w:r>
    </w:p>
    <w:p w14:paraId="730D2A2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&lt;xs:attributeGroup ref="sealuec:IndexType"/&gt;</w:t>
      </w:r>
    </w:p>
    <w:p w14:paraId="5B16D13D"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1565FE7C"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04E08F0D"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35DC9B72" w14:textId="77777777" w:rsidR="00F522C0" w:rsidRPr="00F2760D" w:rsidRDefault="00F522C0" w:rsidP="00F522C0">
      <w:pPr>
        <w:pStyle w:val="PL"/>
        <w:rPr>
          <w:rFonts w:eastAsia="SimSun"/>
          <w:lang w:val="fr-FR"/>
        </w:rPr>
      </w:pPr>
    </w:p>
    <w:p w14:paraId="6B444751"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name="VALUEIDType"&gt;</w:t>
      </w:r>
    </w:p>
    <w:p w14:paraId="3570E5A3"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72677C1" w14:textId="192FCF07" w:rsidR="00F522C0" w:rsidRPr="00F2760D" w:rsidRDefault="00F522C0" w:rsidP="00F522C0">
      <w:pPr>
        <w:pStyle w:val="PL"/>
        <w:rPr>
          <w:rFonts w:eastAsia="SimSun"/>
        </w:rPr>
      </w:pPr>
      <w:r w:rsidRPr="00F2760D">
        <w:rPr>
          <w:rFonts w:eastAsia="SimSun"/>
        </w:rPr>
        <w:t xml:space="preserve">      &lt;xs:element name="</w:t>
      </w:r>
      <w:r w:rsidR="00CD369A">
        <w:rPr>
          <w:rFonts w:eastAsia="SimSun"/>
        </w:rPr>
        <w:t>i</w:t>
      </w:r>
      <w:r w:rsidRPr="00F2760D">
        <w:rPr>
          <w:rFonts w:eastAsia="SimSun"/>
        </w:rPr>
        <w:t>nstance-ID-URN" type="xs:anyURI"/&gt;</w:t>
      </w:r>
    </w:p>
    <w:p w14:paraId="29CD0347" w14:textId="77777777" w:rsidR="00F522C0" w:rsidRPr="00F2760D" w:rsidRDefault="00F522C0" w:rsidP="00F522C0">
      <w:pPr>
        <w:pStyle w:val="PL"/>
        <w:rPr>
          <w:rFonts w:eastAsia="SimSun"/>
        </w:rPr>
      </w:pPr>
      <w:r w:rsidRPr="00F2760D">
        <w:rPr>
          <w:rFonts w:eastAsia="SimSun"/>
        </w:rPr>
        <w:t xml:space="preserve">      &lt;xs:element name="IMEI-range" type="sealuec:IMEI-rangeType"/&gt;</w:t>
      </w:r>
    </w:p>
    <w:p w14:paraId="39037E4E"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6114310" w14:textId="77777777" w:rsidR="00F522C0" w:rsidRPr="00F2760D" w:rsidRDefault="00F522C0" w:rsidP="00F522C0">
      <w:pPr>
        <w:pStyle w:val="PL"/>
        <w:rPr>
          <w:rFonts w:eastAsia="SimSun"/>
        </w:rPr>
      </w:pPr>
      <w:r w:rsidRPr="00F2760D">
        <w:rPr>
          <w:rFonts w:eastAsia="SimSun"/>
        </w:rPr>
        <w:t xml:space="preserve">      &lt;xs:any namespace="##other" processContents="lax"/&gt;</w:t>
      </w:r>
    </w:p>
    <w:p w14:paraId="6F4696A6" w14:textId="77777777" w:rsidR="00F522C0" w:rsidRPr="00F2760D" w:rsidRDefault="00F522C0" w:rsidP="00F522C0">
      <w:pPr>
        <w:pStyle w:val="PL"/>
        <w:rPr>
          <w:rFonts w:eastAsia="SimSun"/>
        </w:rPr>
      </w:pPr>
      <w:r w:rsidRPr="00F2760D">
        <w:rPr>
          <w:rFonts w:eastAsia="SimSun"/>
        </w:rPr>
        <w:t xml:space="preserve">    &lt;/xs:choice&gt;</w:t>
      </w:r>
    </w:p>
    <w:p w14:paraId="020E5658"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B132124"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27EB649B" w14:textId="77777777" w:rsidR="00F522C0" w:rsidRPr="00F2760D" w:rsidRDefault="00F522C0" w:rsidP="00F522C0">
      <w:pPr>
        <w:pStyle w:val="PL"/>
        <w:rPr>
          <w:rFonts w:eastAsia="SimSun"/>
        </w:rPr>
      </w:pPr>
      <w:r w:rsidRPr="00F2760D">
        <w:rPr>
          <w:rFonts w:eastAsia="SimSun"/>
        </w:rPr>
        <w:t xml:space="preserve">  &lt;/xs:complexType&gt;</w:t>
      </w:r>
    </w:p>
    <w:p w14:paraId="0C7F68E6" w14:textId="77777777" w:rsidR="00F522C0" w:rsidRPr="00F2760D" w:rsidRDefault="00F522C0" w:rsidP="00F522C0">
      <w:pPr>
        <w:pStyle w:val="PL"/>
        <w:rPr>
          <w:rFonts w:eastAsia="SimSun"/>
        </w:rPr>
      </w:pPr>
    </w:p>
    <w:p w14:paraId="0EE80A30" w14:textId="77777777" w:rsidR="00F522C0" w:rsidRPr="00F2760D" w:rsidRDefault="00F522C0" w:rsidP="00F522C0">
      <w:pPr>
        <w:pStyle w:val="PL"/>
        <w:rPr>
          <w:rFonts w:eastAsia="SimSun"/>
        </w:rPr>
      </w:pPr>
      <w:r w:rsidRPr="00F2760D">
        <w:rPr>
          <w:rFonts w:eastAsia="SimSun"/>
        </w:rPr>
        <w:t xml:space="preserve">  &lt;xs:complexType name="IMEI-rangeType"&gt;</w:t>
      </w:r>
    </w:p>
    <w:p w14:paraId="76DB839D" w14:textId="77777777" w:rsidR="00F522C0" w:rsidRPr="00F2760D" w:rsidRDefault="00F522C0" w:rsidP="00F522C0">
      <w:pPr>
        <w:pStyle w:val="PL"/>
        <w:rPr>
          <w:rFonts w:eastAsia="SimSun"/>
        </w:rPr>
      </w:pPr>
      <w:r w:rsidRPr="00F2760D">
        <w:rPr>
          <w:rFonts w:eastAsia="SimSun"/>
        </w:rPr>
        <w:t xml:space="preserve">    &lt;xs:sequence&gt;</w:t>
      </w:r>
    </w:p>
    <w:p w14:paraId="5E55165E" w14:textId="77777777" w:rsidR="00F522C0" w:rsidRPr="00F2760D" w:rsidRDefault="00F522C0" w:rsidP="00F522C0">
      <w:pPr>
        <w:pStyle w:val="PL"/>
        <w:rPr>
          <w:rFonts w:eastAsia="SimSun"/>
        </w:rPr>
      </w:pPr>
      <w:r w:rsidRPr="00F2760D">
        <w:rPr>
          <w:rFonts w:eastAsia="SimSun"/>
        </w:rPr>
        <w:t xml:space="preserve">      &lt;xs:element name="TAC" type="sealuec:tacType"/&gt;</w:t>
      </w:r>
    </w:p>
    <w:p w14:paraId="01480991"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3A3A4FD" w14:textId="77777777" w:rsidR="00F522C0" w:rsidRPr="00F2760D" w:rsidRDefault="00F522C0" w:rsidP="00F522C0">
      <w:pPr>
        <w:pStyle w:val="PL"/>
        <w:rPr>
          <w:rFonts w:eastAsia="SimSun"/>
        </w:rPr>
      </w:pPr>
      <w:r w:rsidRPr="00F2760D">
        <w:rPr>
          <w:rFonts w:eastAsia="SimSun"/>
        </w:rPr>
        <w:t xml:space="preserve">        &lt;xs:element name="SNR" type="sealuec:snrType"/&gt;</w:t>
      </w:r>
    </w:p>
    <w:p w14:paraId="77FD6948" w14:textId="77777777" w:rsidR="00F522C0" w:rsidRPr="00F2760D" w:rsidRDefault="00F522C0" w:rsidP="00F522C0">
      <w:pPr>
        <w:pStyle w:val="PL"/>
        <w:rPr>
          <w:rFonts w:eastAsia="SimSun"/>
        </w:rPr>
      </w:pPr>
      <w:r w:rsidRPr="00F2760D">
        <w:rPr>
          <w:rFonts w:eastAsia="SimSun"/>
        </w:rPr>
        <w:t xml:space="preserve">        &lt;xs:element name="SNR-range" type="sealuec:SNR-rangeType"/&gt;</w:t>
      </w:r>
    </w:p>
    <w:p w14:paraId="4FBCDF9F" w14:textId="77777777" w:rsidR="00F522C0" w:rsidRPr="00F2760D" w:rsidRDefault="00F522C0" w:rsidP="00F522C0">
      <w:pPr>
        <w:pStyle w:val="PL"/>
        <w:rPr>
          <w:rFonts w:eastAsia="SimSun"/>
        </w:rPr>
      </w:pPr>
      <w:r w:rsidRPr="00F2760D">
        <w:rPr>
          <w:rFonts w:eastAsia="SimSun"/>
        </w:rPr>
        <w:t xml:space="preserve">      &lt;/xs:choice&gt;</w:t>
      </w:r>
    </w:p>
    <w:p w14:paraId="1BDBC954"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9C76AF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525E67B5" w14:textId="77777777" w:rsidR="00F522C0" w:rsidRPr="00F2760D" w:rsidRDefault="00F522C0" w:rsidP="00F522C0">
      <w:pPr>
        <w:pStyle w:val="PL"/>
        <w:rPr>
          <w:rFonts w:eastAsia="SimSun"/>
        </w:rPr>
      </w:pPr>
      <w:r w:rsidRPr="00F2760D">
        <w:rPr>
          <w:rFonts w:eastAsia="SimSun"/>
        </w:rPr>
        <w:t xml:space="preserve">    &lt;/xs:sequence&gt;</w:t>
      </w:r>
    </w:p>
    <w:p w14:paraId="0ABD6186" w14:textId="77777777" w:rsidR="00F522C0" w:rsidRPr="00F2760D" w:rsidRDefault="00F522C0" w:rsidP="00F522C0">
      <w:pPr>
        <w:pStyle w:val="PL"/>
        <w:rPr>
          <w:rFonts w:eastAsia="SimSun"/>
        </w:rPr>
      </w:pPr>
      <w:r w:rsidRPr="00F2760D">
        <w:rPr>
          <w:rFonts w:eastAsia="SimSun"/>
        </w:rPr>
        <w:lastRenderedPageBreak/>
        <w:t xml:space="preserve">    &lt;xs:attributeGroup ref="sealuec:IndexType"/&gt;</w:t>
      </w:r>
    </w:p>
    <w:p w14:paraId="1E53123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3EDCAB3" w14:textId="77777777" w:rsidR="00F522C0" w:rsidRPr="00F2760D" w:rsidRDefault="00F522C0" w:rsidP="00F522C0">
      <w:pPr>
        <w:pStyle w:val="PL"/>
        <w:rPr>
          <w:rFonts w:eastAsia="SimSun"/>
        </w:rPr>
      </w:pPr>
      <w:r w:rsidRPr="00F2760D">
        <w:rPr>
          <w:rFonts w:eastAsia="SimSun"/>
        </w:rPr>
        <w:t xml:space="preserve">  &lt;/xs:complexType&gt;</w:t>
      </w:r>
    </w:p>
    <w:p w14:paraId="04861A42" w14:textId="77777777" w:rsidR="00F522C0" w:rsidRPr="00F2760D" w:rsidRDefault="00F522C0" w:rsidP="00F522C0">
      <w:pPr>
        <w:pStyle w:val="PL"/>
        <w:rPr>
          <w:rFonts w:eastAsia="SimSun"/>
        </w:rPr>
      </w:pPr>
    </w:p>
    <w:p w14:paraId="27AA18BD" w14:textId="77777777" w:rsidR="00F522C0" w:rsidRPr="00F2760D" w:rsidRDefault="00F522C0" w:rsidP="00F522C0">
      <w:pPr>
        <w:pStyle w:val="PL"/>
        <w:rPr>
          <w:rFonts w:eastAsia="SimSun"/>
        </w:rPr>
      </w:pPr>
      <w:r w:rsidRPr="00F2760D">
        <w:rPr>
          <w:rFonts w:eastAsia="SimSun"/>
        </w:rPr>
        <w:t xml:space="preserve">  &lt;xs:complexType name="SNR-rangeType"&gt;</w:t>
      </w:r>
    </w:p>
    <w:p w14:paraId="4383DE6E" w14:textId="77777777" w:rsidR="00F522C0" w:rsidRPr="00F2760D" w:rsidRDefault="00F522C0" w:rsidP="00F522C0">
      <w:pPr>
        <w:pStyle w:val="PL"/>
        <w:rPr>
          <w:rFonts w:eastAsia="SimSun"/>
        </w:rPr>
      </w:pPr>
      <w:r w:rsidRPr="00F2760D">
        <w:rPr>
          <w:rFonts w:eastAsia="SimSun"/>
        </w:rPr>
        <w:t xml:space="preserve">    &lt;xs:sequence&gt;</w:t>
      </w:r>
    </w:p>
    <w:p w14:paraId="34F8FEA6" w14:textId="5A25F03F" w:rsidR="00F522C0" w:rsidRPr="00F2760D" w:rsidRDefault="00F522C0" w:rsidP="00F522C0">
      <w:pPr>
        <w:pStyle w:val="PL"/>
        <w:rPr>
          <w:rFonts w:eastAsia="SimSun"/>
        </w:rPr>
      </w:pPr>
      <w:r w:rsidRPr="00F2760D">
        <w:rPr>
          <w:rFonts w:eastAsia="SimSun"/>
        </w:rPr>
        <w:t xml:space="preserve">      &lt;xs:element name="</w:t>
      </w:r>
      <w:r w:rsidR="00CD369A">
        <w:rPr>
          <w:rFonts w:eastAsia="SimSun"/>
        </w:rPr>
        <w:t>l</w:t>
      </w:r>
      <w:r w:rsidRPr="00F2760D">
        <w:rPr>
          <w:rFonts w:eastAsia="SimSun"/>
        </w:rPr>
        <w:t>ow-SNR" type="sealuec:snrType"/&gt;</w:t>
      </w:r>
    </w:p>
    <w:p w14:paraId="4F4DF43B" w14:textId="7C7E7D45" w:rsidR="00F522C0" w:rsidRPr="00F2760D" w:rsidRDefault="00F522C0" w:rsidP="00F522C0">
      <w:pPr>
        <w:pStyle w:val="PL"/>
        <w:rPr>
          <w:rFonts w:eastAsia="SimSun"/>
        </w:rPr>
      </w:pPr>
      <w:r w:rsidRPr="00F2760D">
        <w:rPr>
          <w:rFonts w:eastAsia="SimSun"/>
        </w:rPr>
        <w:t xml:space="preserve">      &lt;xs:element name="</w:t>
      </w:r>
      <w:r w:rsidR="00CD369A">
        <w:rPr>
          <w:rFonts w:eastAsia="SimSun"/>
        </w:rPr>
        <w:t>h</w:t>
      </w:r>
      <w:r w:rsidRPr="00F2760D">
        <w:rPr>
          <w:rFonts w:eastAsia="SimSun"/>
        </w:rPr>
        <w:t>igh-SNR" type="sealuec:snrType"/&gt;</w:t>
      </w:r>
    </w:p>
    <w:p w14:paraId="7C9F51AC"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070D365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20E9543C" w14:textId="77777777" w:rsidR="00F522C0" w:rsidRPr="00F2760D" w:rsidRDefault="00F522C0" w:rsidP="00F522C0">
      <w:pPr>
        <w:pStyle w:val="PL"/>
        <w:rPr>
          <w:rFonts w:eastAsia="SimSun"/>
        </w:rPr>
      </w:pPr>
      <w:r w:rsidRPr="00F2760D">
        <w:rPr>
          <w:rFonts w:eastAsia="SimSun"/>
        </w:rPr>
        <w:t xml:space="preserve">    &lt;/xs:sequence&gt;</w:t>
      </w:r>
    </w:p>
    <w:p w14:paraId="32514BFA"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3DC88E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6E7D63B4" w14:textId="77777777" w:rsidR="00F522C0" w:rsidRPr="00F2760D" w:rsidRDefault="00F522C0" w:rsidP="00F522C0">
      <w:pPr>
        <w:pStyle w:val="PL"/>
        <w:rPr>
          <w:rFonts w:eastAsia="SimSun"/>
        </w:rPr>
      </w:pPr>
      <w:r w:rsidRPr="00F2760D">
        <w:rPr>
          <w:rFonts w:eastAsia="SimSun"/>
        </w:rPr>
        <w:t xml:space="preserve">  &lt;/xs:complexType&gt;</w:t>
      </w:r>
    </w:p>
    <w:p w14:paraId="5B66E367" w14:textId="77777777" w:rsidR="00F522C0" w:rsidRPr="00F2760D" w:rsidRDefault="00F522C0" w:rsidP="00F522C0">
      <w:pPr>
        <w:pStyle w:val="PL"/>
        <w:rPr>
          <w:rFonts w:eastAsia="SimSun"/>
        </w:rPr>
      </w:pPr>
    </w:p>
    <w:p w14:paraId="152EDFBB" w14:textId="77777777" w:rsidR="00F522C0" w:rsidRPr="00F2760D" w:rsidRDefault="00F522C0" w:rsidP="00F522C0">
      <w:pPr>
        <w:pStyle w:val="PL"/>
        <w:rPr>
          <w:rFonts w:eastAsia="SimSun"/>
        </w:rPr>
      </w:pPr>
      <w:r w:rsidRPr="00F2760D">
        <w:rPr>
          <w:rFonts w:eastAsia="SimSun"/>
        </w:rPr>
        <w:t xml:space="preserve">  &lt;xs:simpleType name="tac-baseType"&gt;</w:t>
      </w:r>
    </w:p>
    <w:p w14:paraId="4249BF55" w14:textId="77777777" w:rsidR="00F522C0" w:rsidRPr="00F2760D" w:rsidRDefault="00F522C0" w:rsidP="00F522C0">
      <w:pPr>
        <w:pStyle w:val="PL"/>
        <w:rPr>
          <w:rFonts w:eastAsia="SimSun"/>
        </w:rPr>
      </w:pPr>
      <w:r w:rsidRPr="00F2760D">
        <w:rPr>
          <w:rFonts w:eastAsia="SimSun"/>
        </w:rPr>
        <w:t xml:space="preserve">      &lt;xs:restriction base="xs:decimal"&gt;</w:t>
      </w:r>
    </w:p>
    <w:p w14:paraId="223DF4C6" w14:textId="77777777" w:rsidR="00F522C0" w:rsidRPr="00F2760D" w:rsidRDefault="00F522C0" w:rsidP="00F522C0">
      <w:pPr>
        <w:pStyle w:val="PL"/>
        <w:rPr>
          <w:rFonts w:eastAsia="SimSun"/>
        </w:rPr>
      </w:pPr>
      <w:r w:rsidRPr="00F2760D">
        <w:rPr>
          <w:rFonts w:eastAsia="SimSun"/>
        </w:rPr>
        <w:t xml:space="preserve">        &lt;xs:totalDigits value="8"/&gt;</w:t>
      </w:r>
    </w:p>
    <w:p w14:paraId="3DE4220D" w14:textId="77777777" w:rsidR="00F522C0" w:rsidRPr="00F2760D" w:rsidRDefault="00F522C0" w:rsidP="00F522C0">
      <w:pPr>
        <w:pStyle w:val="PL"/>
        <w:rPr>
          <w:rFonts w:eastAsia="SimSun"/>
        </w:rPr>
      </w:pPr>
      <w:r w:rsidRPr="00F2760D">
        <w:rPr>
          <w:rFonts w:eastAsia="SimSun"/>
        </w:rPr>
        <w:t xml:space="preserve">      &lt;/xs:restriction&gt;</w:t>
      </w:r>
    </w:p>
    <w:p w14:paraId="73FB298E" w14:textId="77777777" w:rsidR="00F522C0" w:rsidRPr="00F2760D" w:rsidRDefault="00F522C0" w:rsidP="00F522C0">
      <w:pPr>
        <w:pStyle w:val="PL"/>
        <w:rPr>
          <w:rFonts w:eastAsia="SimSun"/>
        </w:rPr>
      </w:pPr>
      <w:r w:rsidRPr="00F2760D">
        <w:rPr>
          <w:rFonts w:eastAsia="SimSun"/>
        </w:rPr>
        <w:t xml:space="preserve">  &lt;/xs:simpleType&gt;</w:t>
      </w:r>
    </w:p>
    <w:p w14:paraId="05762ED1" w14:textId="77777777" w:rsidR="00F522C0" w:rsidRPr="00F2760D" w:rsidRDefault="00F522C0" w:rsidP="00F522C0">
      <w:pPr>
        <w:pStyle w:val="PL"/>
        <w:rPr>
          <w:rFonts w:eastAsia="SimSun"/>
        </w:rPr>
      </w:pPr>
    </w:p>
    <w:p w14:paraId="21EEAFB7" w14:textId="77777777" w:rsidR="00F522C0" w:rsidRPr="00F2760D" w:rsidRDefault="00F522C0" w:rsidP="00F522C0">
      <w:pPr>
        <w:pStyle w:val="PL"/>
        <w:rPr>
          <w:rFonts w:eastAsia="SimSun"/>
        </w:rPr>
      </w:pPr>
      <w:r w:rsidRPr="00F2760D">
        <w:rPr>
          <w:rFonts w:eastAsia="SimSun"/>
        </w:rPr>
        <w:t xml:space="preserve">  &lt;xs:complexType name="tacType"&gt;</w:t>
      </w:r>
    </w:p>
    <w:p w14:paraId="5CD7C443" w14:textId="77777777" w:rsidR="00F522C0" w:rsidRPr="00E565F5" w:rsidRDefault="00F522C0" w:rsidP="00F522C0">
      <w:pPr>
        <w:pStyle w:val="PL"/>
        <w:rPr>
          <w:rFonts w:eastAsia="SimSun"/>
          <w:lang w:val="fr-FR"/>
        </w:rPr>
      </w:pPr>
      <w:r w:rsidRPr="00F2760D">
        <w:rPr>
          <w:rFonts w:eastAsia="SimSun"/>
        </w:rPr>
        <w:t xml:space="preserve">    </w:t>
      </w:r>
      <w:r w:rsidRPr="00E565F5">
        <w:rPr>
          <w:rFonts w:eastAsia="SimSun"/>
          <w:lang w:val="fr-FR"/>
        </w:rPr>
        <w:t>&lt;xs:simpleContent&gt;</w:t>
      </w:r>
    </w:p>
    <w:p w14:paraId="5C9134CD" w14:textId="77777777" w:rsidR="00F522C0" w:rsidRPr="00E565F5" w:rsidRDefault="00F522C0" w:rsidP="00F522C0">
      <w:pPr>
        <w:pStyle w:val="PL"/>
        <w:rPr>
          <w:rFonts w:eastAsia="SimSun"/>
          <w:lang w:val="fr-FR"/>
        </w:rPr>
      </w:pPr>
      <w:r w:rsidRPr="00E565F5">
        <w:rPr>
          <w:rFonts w:eastAsia="SimSun"/>
          <w:lang w:val="fr-FR"/>
        </w:rPr>
        <w:t xml:space="preserve">      &lt;xs:extension base="sealuec:tac-baseType"&gt;</w:t>
      </w:r>
    </w:p>
    <w:p w14:paraId="49A37CFB" w14:textId="77777777" w:rsidR="00F522C0" w:rsidRPr="00F2760D" w:rsidRDefault="00F522C0" w:rsidP="00F522C0">
      <w:pPr>
        <w:pStyle w:val="PL"/>
        <w:rPr>
          <w:rFonts w:eastAsia="SimSun"/>
        </w:rPr>
      </w:pPr>
      <w:r w:rsidRPr="00E565F5">
        <w:rPr>
          <w:rFonts w:eastAsia="SimSun"/>
          <w:lang w:val="fr-FR"/>
        </w:rPr>
        <w:t xml:space="preserve">        </w:t>
      </w:r>
      <w:r w:rsidRPr="00F2760D">
        <w:rPr>
          <w:rFonts w:eastAsia="SimSun"/>
        </w:rPr>
        <w:t>&lt;xs:attributeGroup ref="sealuec:IndexType"/&gt;</w:t>
      </w:r>
    </w:p>
    <w:p w14:paraId="1FFE813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1B051F6" w14:textId="77777777" w:rsidR="00F522C0" w:rsidRPr="00E565F5" w:rsidRDefault="00F522C0" w:rsidP="00F522C0">
      <w:pPr>
        <w:pStyle w:val="PL"/>
        <w:rPr>
          <w:rFonts w:eastAsia="SimSun"/>
          <w:lang w:val="fr-FR"/>
        </w:rPr>
      </w:pPr>
      <w:r w:rsidRPr="00F2760D">
        <w:rPr>
          <w:rFonts w:eastAsia="SimSun"/>
        </w:rPr>
        <w:t xml:space="preserve">   </w:t>
      </w:r>
      <w:r>
        <w:rPr>
          <w:rFonts w:eastAsia="SimSun"/>
        </w:rPr>
        <w:t xml:space="preserve">  </w:t>
      </w:r>
      <w:r w:rsidRPr="00F2760D">
        <w:rPr>
          <w:rFonts w:eastAsia="SimSun"/>
        </w:rPr>
        <w:t xml:space="preserve"> </w:t>
      </w:r>
      <w:r w:rsidRPr="00E565F5">
        <w:rPr>
          <w:rFonts w:eastAsia="SimSun"/>
          <w:lang w:val="fr-FR"/>
        </w:rPr>
        <w:t>&lt;/xs:extension&gt;</w:t>
      </w:r>
    </w:p>
    <w:p w14:paraId="6444ED35" w14:textId="77777777" w:rsidR="00F522C0" w:rsidRPr="00E565F5" w:rsidRDefault="00F522C0" w:rsidP="00F522C0">
      <w:pPr>
        <w:pStyle w:val="PL"/>
        <w:rPr>
          <w:rFonts w:eastAsia="SimSun"/>
          <w:lang w:val="fr-FR"/>
        </w:rPr>
      </w:pPr>
      <w:r w:rsidRPr="00E565F5">
        <w:rPr>
          <w:rFonts w:eastAsia="SimSun"/>
          <w:lang w:val="fr-FR"/>
        </w:rPr>
        <w:t xml:space="preserve">    &lt;/xs:simpleContent&gt;</w:t>
      </w:r>
    </w:p>
    <w:p w14:paraId="434CF5DA" w14:textId="77777777" w:rsidR="00F522C0" w:rsidRPr="00E565F5" w:rsidRDefault="00F522C0" w:rsidP="00F522C0">
      <w:pPr>
        <w:pStyle w:val="PL"/>
        <w:rPr>
          <w:rFonts w:eastAsia="SimSun"/>
          <w:lang w:val="fr-FR"/>
        </w:rPr>
      </w:pPr>
      <w:r w:rsidRPr="00E565F5">
        <w:rPr>
          <w:rFonts w:eastAsia="SimSun"/>
          <w:lang w:val="fr-FR"/>
        </w:rPr>
        <w:t xml:space="preserve">  &lt;/xs:complexType&gt;</w:t>
      </w:r>
    </w:p>
    <w:p w14:paraId="7A8096BD" w14:textId="77777777" w:rsidR="00F522C0" w:rsidRPr="00E565F5" w:rsidRDefault="00F522C0" w:rsidP="00F522C0">
      <w:pPr>
        <w:pStyle w:val="PL"/>
        <w:rPr>
          <w:rFonts w:eastAsia="SimSun"/>
          <w:lang w:val="fr-FR"/>
        </w:rPr>
      </w:pPr>
    </w:p>
    <w:p w14:paraId="3223DC1A" w14:textId="77777777" w:rsidR="00F522C0" w:rsidRPr="00F2760D" w:rsidRDefault="00F522C0" w:rsidP="00F522C0">
      <w:pPr>
        <w:pStyle w:val="PL"/>
        <w:rPr>
          <w:rFonts w:eastAsia="SimSun"/>
        </w:rPr>
      </w:pPr>
      <w:r w:rsidRPr="00E565F5">
        <w:rPr>
          <w:rFonts w:eastAsia="SimSun"/>
          <w:lang w:val="fr-FR"/>
        </w:rPr>
        <w:t xml:space="preserve">  </w:t>
      </w:r>
      <w:r w:rsidRPr="00F2760D">
        <w:rPr>
          <w:rFonts w:eastAsia="SimSun"/>
        </w:rPr>
        <w:t>&lt;xs:simpleType name="snr-baseType"&gt;</w:t>
      </w:r>
    </w:p>
    <w:p w14:paraId="24BFACA3" w14:textId="77777777" w:rsidR="00F522C0" w:rsidRPr="00F2760D" w:rsidRDefault="00F522C0" w:rsidP="00F522C0">
      <w:pPr>
        <w:pStyle w:val="PL"/>
        <w:rPr>
          <w:rFonts w:eastAsia="SimSun"/>
        </w:rPr>
      </w:pPr>
      <w:r w:rsidRPr="00F2760D">
        <w:rPr>
          <w:rFonts w:eastAsia="SimSun"/>
        </w:rPr>
        <w:t xml:space="preserve">    &lt;xs:restriction base="xs:decimal"&gt;</w:t>
      </w:r>
    </w:p>
    <w:p w14:paraId="684E9EDD" w14:textId="77777777" w:rsidR="00F522C0" w:rsidRPr="00F2760D" w:rsidRDefault="00F522C0" w:rsidP="00F522C0">
      <w:pPr>
        <w:pStyle w:val="PL"/>
        <w:rPr>
          <w:rFonts w:eastAsia="SimSun"/>
        </w:rPr>
      </w:pPr>
      <w:r w:rsidRPr="00F2760D">
        <w:rPr>
          <w:rFonts w:eastAsia="SimSun"/>
        </w:rPr>
        <w:t xml:space="preserve">      &lt;xs:totalDigits value="6"/&gt;</w:t>
      </w:r>
    </w:p>
    <w:p w14:paraId="2B316039" w14:textId="77777777" w:rsidR="00F522C0" w:rsidRPr="00F2760D" w:rsidRDefault="00F522C0" w:rsidP="00F522C0">
      <w:pPr>
        <w:pStyle w:val="PL"/>
        <w:rPr>
          <w:rFonts w:eastAsia="SimSun"/>
        </w:rPr>
      </w:pPr>
      <w:r w:rsidRPr="00F2760D">
        <w:rPr>
          <w:rFonts w:eastAsia="SimSun"/>
        </w:rPr>
        <w:t xml:space="preserve">    &lt;/xs:restriction&gt;</w:t>
      </w:r>
    </w:p>
    <w:p w14:paraId="20453FAE" w14:textId="77777777" w:rsidR="00F522C0" w:rsidRPr="00F2760D" w:rsidRDefault="00F522C0" w:rsidP="00F522C0">
      <w:pPr>
        <w:pStyle w:val="PL"/>
        <w:rPr>
          <w:rFonts w:eastAsia="SimSun"/>
        </w:rPr>
      </w:pPr>
      <w:r w:rsidRPr="00F2760D">
        <w:rPr>
          <w:rFonts w:eastAsia="SimSun"/>
        </w:rPr>
        <w:t xml:space="preserve">  &lt;/xs:simpleType&gt;</w:t>
      </w:r>
    </w:p>
    <w:p w14:paraId="1BA8A8F1" w14:textId="77777777" w:rsidR="00F522C0" w:rsidRPr="00F2760D" w:rsidRDefault="00F522C0" w:rsidP="00F522C0">
      <w:pPr>
        <w:pStyle w:val="PL"/>
        <w:rPr>
          <w:rFonts w:eastAsia="SimSun"/>
        </w:rPr>
      </w:pPr>
    </w:p>
    <w:p w14:paraId="3065D7E7" w14:textId="77777777" w:rsidR="00F522C0" w:rsidRPr="00F2760D" w:rsidRDefault="00F522C0" w:rsidP="00F522C0">
      <w:pPr>
        <w:pStyle w:val="PL"/>
        <w:rPr>
          <w:rFonts w:eastAsia="SimSun"/>
        </w:rPr>
      </w:pPr>
      <w:r w:rsidRPr="00F2760D">
        <w:rPr>
          <w:rFonts w:eastAsia="SimSun"/>
        </w:rPr>
        <w:t xml:space="preserve">  &lt;xs:complexType name="snrType"&gt;</w:t>
      </w:r>
    </w:p>
    <w:p w14:paraId="4E189527" w14:textId="77777777" w:rsidR="00F522C0" w:rsidRPr="00F2760D" w:rsidRDefault="00F522C0" w:rsidP="00F522C0">
      <w:pPr>
        <w:pStyle w:val="PL"/>
        <w:rPr>
          <w:rFonts w:eastAsia="SimSun"/>
        </w:rPr>
      </w:pPr>
      <w:r w:rsidRPr="00F2760D">
        <w:rPr>
          <w:rFonts w:eastAsia="SimSun"/>
        </w:rPr>
        <w:t xml:space="preserve">    &lt;xs:simpleContent&gt;</w:t>
      </w:r>
    </w:p>
    <w:p w14:paraId="201EEA03" w14:textId="77777777" w:rsidR="00F522C0" w:rsidRPr="00F2760D" w:rsidRDefault="00F522C0" w:rsidP="00F522C0">
      <w:pPr>
        <w:pStyle w:val="PL"/>
        <w:rPr>
          <w:rFonts w:eastAsia="SimSun"/>
        </w:rPr>
      </w:pPr>
      <w:r w:rsidRPr="00F2760D">
        <w:rPr>
          <w:rFonts w:eastAsia="SimSun"/>
        </w:rPr>
        <w:t xml:space="preserve">      &lt;xs:extension base="sealuec:snr-baseType"&gt;</w:t>
      </w:r>
    </w:p>
    <w:p w14:paraId="5D043DB2"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06BFAFE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2CB18E4"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4486A79D"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7CD90222"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2C33C9DD" w14:textId="77777777" w:rsidR="00F522C0" w:rsidRPr="00F2760D" w:rsidRDefault="00F522C0" w:rsidP="00F522C0">
      <w:pPr>
        <w:pStyle w:val="PL"/>
        <w:rPr>
          <w:rFonts w:eastAsia="SimSun"/>
          <w:lang w:val="fr-FR"/>
        </w:rPr>
      </w:pPr>
    </w:p>
    <w:p w14:paraId="59D3F25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name="CommonType" /&gt;</w:t>
      </w:r>
    </w:p>
    <w:p w14:paraId="330498EC" w14:textId="77777777" w:rsidR="00F522C0" w:rsidRPr="00F2760D" w:rsidRDefault="00F522C0" w:rsidP="00F522C0">
      <w:pPr>
        <w:pStyle w:val="PL"/>
        <w:rPr>
          <w:rFonts w:eastAsia="SimSun"/>
        </w:rPr>
      </w:pPr>
      <w:r w:rsidRPr="00F2760D">
        <w:rPr>
          <w:rFonts w:eastAsia="SimSun"/>
        </w:rPr>
        <w:t xml:space="preserve">  &lt;xs:complexType name="On-networkType" /&gt;</w:t>
      </w:r>
    </w:p>
    <w:p w14:paraId="526B5ABE" w14:textId="77777777" w:rsidR="00F522C0" w:rsidRPr="00F2760D" w:rsidRDefault="00F522C0" w:rsidP="00F522C0">
      <w:pPr>
        <w:pStyle w:val="PL"/>
        <w:rPr>
          <w:rFonts w:eastAsia="SimSun"/>
        </w:rPr>
      </w:pPr>
    </w:p>
    <w:p w14:paraId="7B851006" w14:textId="77777777" w:rsidR="00F522C0" w:rsidRPr="00F2760D" w:rsidRDefault="00F522C0" w:rsidP="00F522C0">
      <w:pPr>
        <w:pStyle w:val="PL"/>
        <w:rPr>
          <w:rFonts w:eastAsia="SimSun"/>
        </w:rPr>
      </w:pPr>
    </w:p>
    <w:p w14:paraId="3AC4B0B0" w14:textId="77777777" w:rsidR="00F522C0" w:rsidRPr="00F2760D" w:rsidRDefault="00F522C0" w:rsidP="00F522C0">
      <w:pPr>
        <w:pStyle w:val="PL"/>
        <w:rPr>
          <w:rFonts w:eastAsia="SimSun"/>
        </w:rPr>
      </w:pPr>
      <w:r w:rsidRPr="00F2760D">
        <w:rPr>
          <w:rFonts w:eastAsia="SimSun"/>
        </w:rPr>
        <w:t xml:space="preserve">  &lt;xs:attributeGroup name="IndexType"&gt;</w:t>
      </w:r>
    </w:p>
    <w:p w14:paraId="26BB292E" w14:textId="77777777" w:rsidR="00F522C0" w:rsidRPr="00F2760D" w:rsidRDefault="00F522C0" w:rsidP="00F522C0">
      <w:pPr>
        <w:pStyle w:val="PL"/>
        <w:rPr>
          <w:rFonts w:eastAsia="SimSun"/>
        </w:rPr>
      </w:pPr>
      <w:r w:rsidRPr="00F2760D">
        <w:rPr>
          <w:rFonts w:eastAsia="SimSun"/>
        </w:rPr>
        <w:t xml:space="preserve">    &lt;xs:attribute name="index" type="xs:token"/&gt;</w:t>
      </w:r>
    </w:p>
    <w:p w14:paraId="752789FF" w14:textId="77777777" w:rsidR="00F522C0" w:rsidRPr="00F2760D" w:rsidRDefault="00F522C0" w:rsidP="00F522C0">
      <w:pPr>
        <w:pStyle w:val="PL"/>
        <w:rPr>
          <w:rFonts w:eastAsia="SimSun"/>
        </w:rPr>
      </w:pPr>
      <w:r w:rsidRPr="00F2760D">
        <w:rPr>
          <w:rFonts w:eastAsia="SimSun"/>
        </w:rPr>
        <w:t xml:space="preserve">  &lt;/xs:attributeGroup&gt;</w:t>
      </w:r>
    </w:p>
    <w:p w14:paraId="08E5F600" w14:textId="77777777" w:rsidR="00F522C0" w:rsidRPr="00F2760D" w:rsidRDefault="00F522C0" w:rsidP="00F522C0">
      <w:pPr>
        <w:pStyle w:val="PL"/>
        <w:rPr>
          <w:rFonts w:eastAsia="SimSun"/>
        </w:rPr>
      </w:pPr>
    </w:p>
    <w:p w14:paraId="791B02F0" w14:textId="77777777" w:rsidR="00F522C0" w:rsidRPr="00F2760D" w:rsidRDefault="00F522C0" w:rsidP="00F522C0">
      <w:pPr>
        <w:pStyle w:val="PL"/>
        <w:rPr>
          <w:rFonts w:eastAsia="SimSun"/>
        </w:rPr>
      </w:pPr>
      <w:r w:rsidRPr="00F2760D">
        <w:rPr>
          <w:rFonts w:eastAsia="SimSun"/>
        </w:rPr>
        <w:t xml:space="preserve">  &lt;xs:complexType name="anyExtType"&gt; </w:t>
      </w:r>
    </w:p>
    <w:p w14:paraId="1C4CA015" w14:textId="77777777" w:rsidR="00F522C0" w:rsidRPr="00F2760D" w:rsidRDefault="00F522C0" w:rsidP="00F522C0">
      <w:pPr>
        <w:pStyle w:val="PL"/>
        <w:rPr>
          <w:rFonts w:eastAsia="SimSun"/>
        </w:rPr>
      </w:pPr>
      <w:r w:rsidRPr="00F2760D">
        <w:rPr>
          <w:rFonts w:eastAsia="SimSun"/>
        </w:rPr>
        <w:t xml:space="preserve">    &lt;xs:sequence&gt;</w:t>
      </w:r>
    </w:p>
    <w:p w14:paraId="42A618E0" w14:textId="77777777" w:rsidR="00F522C0" w:rsidRPr="00F2760D" w:rsidRDefault="00F522C0" w:rsidP="00F522C0">
      <w:pPr>
        <w:pStyle w:val="PL"/>
        <w:rPr>
          <w:rFonts w:eastAsia="SimSun"/>
        </w:rPr>
      </w:pPr>
      <w:r w:rsidRPr="00F2760D">
        <w:rPr>
          <w:rFonts w:eastAsia="SimSun"/>
        </w:rPr>
        <w:t xml:space="preserve">      &lt;xs:any namespace="##any" processContents="lax" minOccurs="0" maxOccurs="unbounded"/&gt;</w:t>
      </w:r>
    </w:p>
    <w:p w14:paraId="79151BA5" w14:textId="77777777" w:rsidR="00F522C0" w:rsidRPr="00F2760D" w:rsidRDefault="00F522C0" w:rsidP="00F522C0">
      <w:pPr>
        <w:pStyle w:val="PL"/>
        <w:rPr>
          <w:rFonts w:eastAsia="SimSun"/>
        </w:rPr>
      </w:pPr>
      <w:r w:rsidRPr="00F2760D">
        <w:rPr>
          <w:rFonts w:eastAsia="SimSun"/>
        </w:rPr>
        <w:t xml:space="preserve">    &lt;/xs:sequence&gt;</w:t>
      </w:r>
    </w:p>
    <w:p w14:paraId="39D273B7" w14:textId="77777777" w:rsidR="00F522C0" w:rsidRPr="00F2760D" w:rsidRDefault="00F522C0" w:rsidP="00F522C0">
      <w:pPr>
        <w:pStyle w:val="PL"/>
        <w:rPr>
          <w:rFonts w:eastAsia="SimSun"/>
        </w:rPr>
      </w:pPr>
      <w:r w:rsidRPr="00F2760D">
        <w:rPr>
          <w:rFonts w:eastAsia="SimSun"/>
        </w:rPr>
        <w:t xml:space="preserve">  &lt;/xs:complexType&gt;</w:t>
      </w:r>
    </w:p>
    <w:p w14:paraId="59AE072D" w14:textId="77777777" w:rsidR="00F522C0" w:rsidRPr="00F2760D" w:rsidRDefault="00F522C0" w:rsidP="00F522C0">
      <w:pPr>
        <w:pStyle w:val="PL"/>
        <w:rPr>
          <w:rFonts w:eastAsia="SimSun"/>
        </w:rPr>
      </w:pPr>
    </w:p>
    <w:p w14:paraId="04561F12" w14:textId="77777777" w:rsidR="00F522C0" w:rsidRPr="00F2760D" w:rsidRDefault="00F522C0" w:rsidP="00F522C0">
      <w:pPr>
        <w:pStyle w:val="PL"/>
        <w:rPr>
          <w:rFonts w:eastAsia="SimSun"/>
        </w:rPr>
      </w:pPr>
      <w:r w:rsidRPr="00F2760D">
        <w:rPr>
          <w:rFonts w:eastAsia="SimSun"/>
        </w:rPr>
        <w:t>&lt;/xs:schema&gt;</w:t>
      </w:r>
    </w:p>
    <w:p w14:paraId="76F2A138" w14:textId="77777777" w:rsidR="00F522C0" w:rsidRPr="00F0009E" w:rsidRDefault="00F522C0" w:rsidP="00F522C0"/>
    <w:p w14:paraId="711F60AB" w14:textId="77777777" w:rsidR="007D1DEF" w:rsidRDefault="007D1DEF" w:rsidP="007D1DEF">
      <w:pPr>
        <w:pStyle w:val="Heading3"/>
      </w:pPr>
      <w:bookmarkStart w:id="517" w:name="_CR7_2_5"/>
      <w:bookmarkStart w:id="518" w:name="_Toc34137072"/>
      <w:bookmarkStart w:id="519" w:name="_Toc34137386"/>
      <w:bookmarkStart w:id="520" w:name="_Toc34138534"/>
      <w:bookmarkStart w:id="521" w:name="_Toc34138777"/>
      <w:bookmarkStart w:id="522" w:name="_Toc34395114"/>
      <w:bookmarkStart w:id="523" w:name="_Toc45264331"/>
      <w:bookmarkStart w:id="524" w:name="_Toc202388168"/>
      <w:bookmarkEnd w:id="510"/>
      <w:bookmarkEnd w:id="511"/>
      <w:bookmarkEnd w:id="512"/>
      <w:bookmarkEnd w:id="513"/>
      <w:bookmarkEnd w:id="514"/>
      <w:bookmarkEnd w:id="515"/>
      <w:bookmarkEnd w:id="517"/>
      <w:r>
        <w:t>7.</w:t>
      </w:r>
      <w:r w:rsidR="006A7B0D">
        <w:t>2</w:t>
      </w:r>
      <w:r>
        <w:t>.5</w:t>
      </w:r>
      <w:r>
        <w:tab/>
        <w:t>Semantics</w:t>
      </w:r>
      <w:bookmarkEnd w:id="518"/>
      <w:bookmarkEnd w:id="519"/>
      <w:bookmarkEnd w:id="520"/>
      <w:bookmarkEnd w:id="521"/>
      <w:bookmarkEnd w:id="522"/>
      <w:bookmarkEnd w:id="523"/>
      <w:bookmarkEnd w:id="524"/>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42950E05" w:rsidR="00E1346C" w:rsidRPr="00711BCD" w:rsidRDefault="00E1346C" w:rsidP="00E1346C">
      <w:r>
        <w:lastRenderedPageBreak/>
        <w:t>The &lt;VAL-</w:t>
      </w:r>
      <w:r w:rsidR="00CD369A">
        <w:t>s</w:t>
      </w:r>
      <w:r>
        <w:t xml:space="preserve">ervice-id&gt; element contains </w:t>
      </w:r>
      <w:r w:rsidRPr="00536748">
        <w:t>identify of the VAL service for which the configuration document is applicable.</w:t>
      </w:r>
    </w:p>
    <w:p w14:paraId="71673336" w14:textId="6B47A9A9" w:rsidR="007D1DEF" w:rsidRPr="00F873D9" w:rsidRDefault="007D1DEF" w:rsidP="007D1DEF">
      <w:pPr>
        <w:rPr>
          <w:lang w:val="en-US"/>
        </w:rPr>
      </w:pPr>
      <w:r w:rsidRPr="00F873D9">
        <w:rPr>
          <w:lang w:val="en-US"/>
        </w:rPr>
        <w:t>If one or more optional &lt;</w:t>
      </w:r>
      <w:r w:rsidR="00CD369A">
        <w:rPr>
          <w:lang w:val="en-US"/>
        </w:rPr>
        <w:t>i</w:t>
      </w:r>
      <w:r w:rsidRPr="00F873D9">
        <w:rPr>
          <w:lang w:val="en-US"/>
        </w:rPr>
        <w:t>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5E2368AD"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&lt;</w:t>
      </w:r>
      <w:r w:rsidR="00CD369A">
        <w:rPr>
          <w:lang w:val="en-US"/>
        </w:rPr>
        <w:t>l</w:t>
      </w:r>
      <w:r w:rsidRPr="00F873D9">
        <w:rPr>
          <w:lang w:val="en-US"/>
        </w:rPr>
        <w:t xml:space="preserve">ow-SNR&gt; element and less than or equal to the </w:t>
      </w:r>
      <w:r w:rsidRPr="00F873D9">
        <w:t>serial number contained in the</w:t>
      </w:r>
      <w:r w:rsidRPr="00F873D9">
        <w:rPr>
          <w:lang w:val="en-US"/>
        </w:rPr>
        <w:t xml:space="preserve"> &lt;</w:t>
      </w:r>
      <w:r w:rsidR="00CD369A">
        <w:rPr>
          <w:lang w:val="en-US"/>
        </w:rPr>
        <w:t>h</w:t>
      </w:r>
      <w:r w:rsidRPr="00F873D9">
        <w:rPr>
          <w:lang w:val="en-US"/>
        </w:rPr>
        <w:t>igh-SNR&gt; element.</w:t>
      </w:r>
    </w:p>
    <w:p w14:paraId="1E9CA701" w14:textId="0F739968"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60D0D51D" w:rsidR="007D1DEF" w:rsidRPr="005C3142" w:rsidRDefault="007D1DEF" w:rsidP="007D1DEF">
      <w:r>
        <w:t>The VAL service may further extend the &lt;</w:t>
      </w:r>
      <w:r w:rsidR="00CD369A">
        <w:t>c</w:t>
      </w:r>
      <w:r w:rsidRPr="006E5517">
        <w:t>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525" w:name="_CR7_2_6"/>
      <w:bookmarkStart w:id="526" w:name="_Toc34137073"/>
      <w:bookmarkStart w:id="527" w:name="_Toc34137387"/>
      <w:bookmarkStart w:id="528" w:name="_Toc34138535"/>
      <w:bookmarkStart w:id="529" w:name="_Toc34138778"/>
      <w:bookmarkStart w:id="530" w:name="_Toc34395115"/>
      <w:bookmarkStart w:id="531" w:name="_Toc45264332"/>
      <w:bookmarkStart w:id="532" w:name="_Toc202388169"/>
      <w:bookmarkEnd w:id="525"/>
      <w:r>
        <w:t>7.</w:t>
      </w:r>
      <w:r w:rsidR="006A7B0D">
        <w:t>2</w:t>
      </w:r>
      <w:r>
        <w:t>.6</w:t>
      </w:r>
      <w:r>
        <w:tab/>
        <w:t>MIME type</w:t>
      </w:r>
      <w:bookmarkEnd w:id="526"/>
      <w:bookmarkEnd w:id="527"/>
      <w:bookmarkEnd w:id="528"/>
      <w:bookmarkEnd w:id="529"/>
      <w:bookmarkEnd w:id="530"/>
      <w:bookmarkEnd w:id="531"/>
      <w:bookmarkEnd w:id="532"/>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533" w:name="_CR7_2_7"/>
      <w:bookmarkStart w:id="534" w:name="_Toc34137074"/>
      <w:bookmarkStart w:id="535" w:name="_Toc34137388"/>
      <w:bookmarkStart w:id="536" w:name="_Toc34138536"/>
      <w:bookmarkStart w:id="537" w:name="_Toc34138779"/>
      <w:bookmarkStart w:id="538" w:name="_Toc34395116"/>
      <w:bookmarkStart w:id="539" w:name="_Toc45264333"/>
      <w:bookmarkStart w:id="540" w:name="_Toc202388170"/>
      <w:bookmarkEnd w:id="533"/>
      <w:r>
        <w:t>7.</w:t>
      </w:r>
      <w:r w:rsidR="006A7B0D">
        <w:t>2</w:t>
      </w:r>
      <w:r>
        <w:t>.7</w:t>
      </w:r>
      <w:r>
        <w:tab/>
        <w:t>IANA registration template</w:t>
      </w:r>
      <w:bookmarkEnd w:id="534"/>
      <w:bookmarkEnd w:id="535"/>
      <w:bookmarkEnd w:id="536"/>
      <w:bookmarkEnd w:id="537"/>
      <w:bookmarkEnd w:id="538"/>
      <w:bookmarkEnd w:id="539"/>
      <w:bookmarkEnd w:id="540"/>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lastRenderedPageBreak/>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lastRenderedPageBreak/>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33BF35A4" w14:textId="2445FC61" w:rsidR="007A13EF" w:rsidRPr="007A13EF" w:rsidRDefault="007A13EF" w:rsidP="007A13EF">
      <w:pPr>
        <w:pStyle w:val="Heading2"/>
        <w:rPr>
          <w:lang w:val="fr-FR"/>
        </w:rPr>
      </w:pPr>
      <w:bookmarkStart w:id="541" w:name="_Toc202388171"/>
      <w:r w:rsidRPr="007A13EF">
        <w:rPr>
          <w:lang w:val="fr-FR"/>
        </w:rPr>
        <w:t>7.</w:t>
      </w:r>
      <w:r>
        <w:rPr>
          <w:lang w:val="fr-FR" w:eastAsia="zh-CN"/>
        </w:rPr>
        <w:t>3</w:t>
      </w:r>
      <w:r w:rsidRPr="007A13EF">
        <w:rPr>
          <w:lang w:val="fr-FR"/>
        </w:rPr>
        <w:tab/>
        <w:t xml:space="preserve">VAL UE </w:t>
      </w:r>
      <w:bookmarkStart w:id="542" w:name="OLE_LINK24"/>
      <w:r w:rsidRPr="007A13EF">
        <w:rPr>
          <w:lang w:val="fr-FR"/>
        </w:rPr>
        <w:t>satellite</w:t>
      </w:r>
      <w:bookmarkEnd w:id="542"/>
      <w:r w:rsidRPr="007A13EF">
        <w:rPr>
          <w:rFonts w:hint="eastAsia"/>
          <w:lang w:val="fr-FR" w:eastAsia="zh-CN"/>
        </w:rPr>
        <w:t xml:space="preserve"> information </w:t>
      </w:r>
      <w:r w:rsidRPr="007A13EF">
        <w:rPr>
          <w:lang w:val="fr-FR"/>
        </w:rPr>
        <w:t>document</w:t>
      </w:r>
      <w:bookmarkEnd w:id="541"/>
    </w:p>
    <w:p w14:paraId="497993E4" w14:textId="3278DE87" w:rsidR="007A13EF" w:rsidRPr="007A13EF" w:rsidRDefault="007A13EF" w:rsidP="007A13EF">
      <w:pPr>
        <w:pStyle w:val="Heading3"/>
        <w:rPr>
          <w:lang w:val="fr-FR"/>
        </w:rPr>
      </w:pPr>
      <w:bookmarkStart w:id="543" w:name="_Toc202388172"/>
      <w:r w:rsidRPr="007A13EF">
        <w:rPr>
          <w:lang w:val="fr-FR"/>
        </w:rPr>
        <w:t>7.</w:t>
      </w:r>
      <w:r w:rsidRPr="007A13EF">
        <w:rPr>
          <w:lang w:val="fr-FR" w:eastAsia="zh-CN"/>
        </w:rPr>
        <w:t>3</w:t>
      </w:r>
      <w:r w:rsidRPr="007A13EF">
        <w:rPr>
          <w:lang w:val="fr-FR"/>
        </w:rPr>
        <w:t>.1</w:t>
      </w:r>
      <w:r w:rsidRPr="007A13EF">
        <w:rPr>
          <w:lang w:val="fr-FR"/>
        </w:rPr>
        <w:tab/>
        <w:t>General</w:t>
      </w:r>
      <w:bookmarkEnd w:id="543"/>
    </w:p>
    <w:p w14:paraId="582B7E53" w14:textId="64292E16" w:rsidR="007A13EF" w:rsidRPr="007A13EF" w:rsidRDefault="007A13EF" w:rsidP="007A13EF">
      <w:pPr>
        <w:pStyle w:val="Heading3"/>
        <w:rPr>
          <w:lang w:val="fr-FR"/>
        </w:rPr>
      </w:pPr>
      <w:bookmarkStart w:id="544" w:name="_Toc202388173"/>
      <w:r w:rsidRPr="007A13EF">
        <w:rPr>
          <w:lang w:val="fr-FR"/>
        </w:rPr>
        <w:t>7.</w:t>
      </w:r>
      <w:r w:rsidRPr="007A13EF">
        <w:rPr>
          <w:lang w:val="fr-FR" w:eastAsia="zh-CN"/>
        </w:rPr>
        <w:t>3</w:t>
      </w:r>
      <w:r w:rsidRPr="007A13EF">
        <w:rPr>
          <w:lang w:val="fr-FR"/>
        </w:rPr>
        <w:t>.2</w:t>
      </w:r>
      <w:r w:rsidRPr="007A13EF">
        <w:rPr>
          <w:lang w:val="fr-FR"/>
        </w:rPr>
        <w:tab/>
        <w:t>Application unique ID</w:t>
      </w:r>
      <w:bookmarkEnd w:id="544"/>
    </w:p>
    <w:p w14:paraId="179A1098" w14:textId="77777777" w:rsidR="007A13EF" w:rsidRPr="00360990" w:rsidRDefault="007A13EF" w:rsidP="007A13EF">
      <w:r w:rsidRPr="000B2651">
        <w:t>The AUID shall be set to</w:t>
      </w:r>
      <w:r>
        <w:t xml:space="preserve"> the VAL service ID as specified in specific VAL service specification.</w:t>
      </w:r>
    </w:p>
    <w:p w14:paraId="0C7B53EA" w14:textId="5F04581C" w:rsidR="007A13EF" w:rsidRDefault="007A13EF" w:rsidP="007A13EF">
      <w:pPr>
        <w:pStyle w:val="Heading3"/>
        <w:rPr>
          <w:lang w:eastAsia="zh-CN"/>
        </w:rPr>
      </w:pPr>
      <w:bookmarkStart w:id="545" w:name="_Toc202388174"/>
      <w:r>
        <w:t>7.</w:t>
      </w:r>
      <w:r>
        <w:rPr>
          <w:lang w:eastAsia="zh-CN"/>
        </w:rPr>
        <w:t>3</w:t>
      </w:r>
      <w:r>
        <w:t>.3</w:t>
      </w:r>
      <w:r>
        <w:tab/>
        <w:t>Data structure</w:t>
      </w:r>
      <w:bookmarkEnd w:id="545"/>
    </w:p>
    <w:p w14:paraId="724EF06D" w14:textId="77777777" w:rsidR="007A13EF" w:rsidRPr="00466E30" w:rsidRDefault="007A13EF" w:rsidP="007A13EF">
      <w:r w:rsidRPr="00466E30">
        <w:rPr>
          <w:lang w:val="en-US"/>
        </w:rPr>
        <w:t xml:space="preserve">The </w:t>
      </w:r>
      <w:r>
        <w:rPr>
          <w:lang w:val="en-US"/>
        </w:rPr>
        <w:t>SEAL</w:t>
      </w:r>
      <w:r w:rsidRPr="00466E30">
        <w:rPr>
          <w:lang w:val="en-US"/>
        </w:rPr>
        <w:t xml:space="preserve"> UE </w:t>
      </w:r>
      <w:r>
        <w:rPr>
          <w:rFonts w:hint="eastAsia"/>
          <w:lang w:val="en-US" w:eastAsia="zh-CN"/>
        </w:rPr>
        <w:t>satellite information</w:t>
      </w:r>
      <w:r w:rsidRPr="00466E30">
        <w:rPr>
          <w:lang w:val="en-US"/>
        </w:rPr>
        <w:t xml:space="preserve"> document structure is</w:t>
      </w:r>
      <w:r>
        <w:rPr>
          <w:lang w:val="en-US"/>
        </w:rPr>
        <w:t xml:space="preserve"> specified in this </w:t>
      </w:r>
      <w:r w:rsidRPr="00466E30">
        <w:rPr>
          <w:lang w:val="en-US"/>
        </w:rPr>
        <w:t>clause.</w:t>
      </w:r>
      <w:r w:rsidRPr="00B14224">
        <w:t xml:space="preserve"> </w:t>
      </w:r>
    </w:p>
    <w:p w14:paraId="596A7D2F" w14:textId="77777777" w:rsidR="007A13EF" w:rsidRPr="00466E30" w:rsidRDefault="007A13EF" w:rsidP="007A13EF">
      <w:pPr>
        <w:rPr>
          <w:lang w:val="en-US"/>
        </w:rPr>
      </w:pPr>
      <w:r w:rsidRPr="00466E30">
        <w:rPr>
          <w:lang w:val="en-US"/>
        </w:rPr>
        <w:t>The &lt;</w:t>
      </w:r>
      <w:r>
        <w:rPr>
          <w:rFonts w:hint="eastAsia"/>
          <w:lang w:val="en-US" w:eastAsia="zh-CN"/>
        </w:rPr>
        <w:t>satellite-</w:t>
      </w:r>
      <w:r>
        <w:rPr>
          <w:lang w:val="en-US"/>
        </w:rPr>
        <w:t>info</w:t>
      </w:r>
      <w:r w:rsidRPr="00466E30">
        <w:rPr>
          <w:lang w:val="en-US"/>
        </w:rPr>
        <w:t>&gt; document:</w:t>
      </w:r>
    </w:p>
    <w:p w14:paraId="65514A04" w14:textId="77777777" w:rsidR="007A13EF" w:rsidRPr="00466E30" w:rsidRDefault="007A13EF" w:rsidP="007A13EF">
      <w:pPr>
        <w:pStyle w:val="B1"/>
        <w:rPr>
          <w:lang w:val="en-US"/>
        </w:rPr>
      </w:pPr>
      <w:r>
        <w:rPr>
          <w:rFonts w:hint="eastAsia"/>
          <w:lang w:val="en-US" w:eastAsia="zh-CN"/>
        </w:rPr>
        <w:t>1</w:t>
      </w:r>
      <w:r>
        <w:rPr>
          <w:lang w:val="en-US"/>
        </w:rPr>
        <w:t>)</w:t>
      </w:r>
      <w:r>
        <w:rPr>
          <w:lang w:val="en-US"/>
        </w:rPr>
        <w:tab/>
        <w:t>may include a &lt;VAL-service-id&gt; element;</w:t>
      </w:r>
    </w:p>
    <w:p w14:paraId="7A916267" w14:textId="77777777" w:rsidR="007A13EF" w:rsidRDefault="007A13EF" w:rsidP="007A13EF">
      <w:pPr>
        <w:pStyle w:val="B1"/>
        <w:rPr>
          <w:lang w:val="en-US" w:eastAsia="zh-CN"/>
        </w:rPr>
      </w:pPr>
      <w:r>
        <w:rPr>
          <w:rFonts w:hint="eastAsia"/>
          <w:lang w:val="en-US" w:eastAsia="zh-CN"/>
        </w:rPr>
        <w:t>2</w:t>
      </w:r>
      <w:r>
        <w:rPr>
          <w:lang w:val="en-US" w:eastAsia="zh-CN"/>
        </w:rPr>
        <w:t>)</w:t>
      </w:r>
      <w:r w:rsidRPr="00923D6A">
        <w:rPr>
          <w:lang w:val="en-US" w:eastAsia="zh-CN"/>
        </w:rPr>
        <w:tab/>
      </w:r>
      <w:r w:rsidRPr="00466E30">
        <w:rPr>
          <w:lang w:val="en-US" w:eastAsia="zh-CN"/>
        </w:rPr>
        <w:t>may include any other attribute for the purposes of extensibility</w:t>
      </w:r>
      <w:r>
        <w:rPr>
          <w:lang w:val="en-US" w:eastAsia="zh-CN"/>
        </w:rPr>
        <w:t>.</w:t>
      </w:r>
    </w:p>
    <w:p w14:paraId="3678F949" w14:textId="5841C0D8" w:rsidR="007A13EF" w:rsidRDefault="007A13EF" w:rsidP="007A13EF">
      <w:pPr>
        <w:pStyle w:val="Heading3"/>
      </w:pPr>
      <w:bookmarkStart w:id="546" w:name="_Toc202388175"/>
      <w:r>
        <w:t>7.</w:t>
      </w:r>
      <w:r>
        <w:rPr>
          <w:lang w:eastAsia="zh-CN"/>
        </w:rPr>
        <w:t>3</w:t>
      </w:r>
      <w:r>
        <w:t>.4</w:t>
      </w:r>
      <w:r>
        <w:tab/>
        <w:t>XML schema</w:t>
      </w:r>
      <w:bookmarkEnd w:id="546"/>
    </w:p>
    <w:p w14:paraId="5A0046B3" w14:textId="77777777" w:rsidR="007A13EF" w:rsidRPr="007321C4" w:rsidRDefault="007A13EF" w:rsidP="007A13EF">
      <w:pPr>
        <w:pStyle w:val="PL"/>
        <w:rPr>
          <w:lang w:eastAsia="zh-CN"/>
        </w:rPr>
      </w:pPr>
      <w:r w:rsidRPr="007321C4">
        <w:rPr>
          <w:lang w:eastAsia="zh-CN"/>
        </w:rPr>
        <w:t>&lt;?xml version="1.0" encoding="UTF-8"?&gt;</w:t>
      </w:r>
    </w:p>
    <w:p w14:paraId="57A5316B" w14:textId="77777777" w:rsidR="007A13EF" w:rsidRPr="007321C4" w:rsidRDefault="007A13EF" w:rsidP="007A13EF">
      <w:pPr>
        <w:pStyle w:val="PL"/>
        <w:rPr>
          <w:lang w:eastAsia="zh-CN"/>
        </w:rPr>
      </w:pPr>
      <w:r w:rsidRPr="007321C4">
        <w:rPr>
          <w:lang w:eastAsia="zh-CN"/>
        </w:rPr>
        <w:t xml:space="preserve">&lt;xs:schema </w:t>
      </w:r>
    </w:p>
    <w:p w14:paraId="7765C164" w14:textId="77777777" w:rsidR="007A13EF" w:rsidRPr="007321C4" w:rsidRDefault="007A13EF" w:rsidP="007A13EF">
      <w:pPr>
        <w:pStyle w:val="PL"/>
        <w:rPr>
          <w:lang w:eastAsia="zh-CN"/>
        </w:rPr>
      </w:pPr>
      <w:r w:rsidRPr="007321C4">
        <w:rPr>
          <w:lang w:eastAsia="zh-CN"/>
        </w:rPr>
        <w:t xml:space="preserve">  xmlns="urn:3gpp:ns:seal:seal</w:t>
      </w:r>
      <w:r w:rsidRPr="007321C4">
        <w:rPr>
          <w:rFonts w:hint="eastAsia"/>
          <w:lang w:eastAsia="zh-CN"/>
        </w:rPr>
        <w:t>satelliteinfo</w:t>
      </w:r>
      <w:r w:rsidRPr="007321C4">
        <w:rPr>
          <w:lang w:eastAsia="zh-CN"/>
        </w:rPr>
        <w:t>:1.0"</w:t>
      </w:r>
    </w:p>
    <w:p w14:paraId="15B90C45" w14:textId="77777777" w:rsidR="007A13EF" w:rsidRPr="007321C4" w:rsidRDefault="007A13EF" w:rsidP="007A13EF">
      <w:pPr>
        <w:pStyle w:val="PL"/>
        <w:rPr>
          <w:lang w:eastAsia="zh-CN"/>
        </w:rPr>
      </w:pPr>
      <w:r w:rsidRPr="007321C4">
        <w:rPr>
          <w:lang w:eastAsia="zh-CN"/>
        </w:rPr>
        <w:t xml:space="preserve">  targetNamespace="urn:3gpp:ns:seal:seal</w:t>
      </w:r>
      <w:r w:rsidRPr="007321C4">
        <w:rPr>
          <w:rFonts w:hint="eastAsia"/>
          <w:lang w:eastAsia="zh-CN"/>
        </w:rPr>
        <w:t>satelliteinfo</w:t>
      </w:r>
      <w:r w:rsidRPr="007321C4">
        <w:rPr>
          <w:lang w:eastAsia="zh-CN"/>
        </w:rPr>
        <w:t xml:space="preserve">:1.0"  </w:t>
      </w:r>
    </w:p>
    <w:p w14:paraId="77187F1E" w14:textId="77777777" w:rsidR="007A13EF" w:rsidRPr="007321C4" w:rsidRDefault="007A13EF" w:rsidP="007A13EF">
      <w:pPr>
        <w:pStyle w:val="PL"/>
        <w:rPr>
          <w:lang w:eastAsia="zh-CN"/>
        </w:rPr>
      </w:pPr>
      <w:r w:rsidRPr="007321C4">
        <w:rPr>
          <w:lang w:eastAsia="zh-CN"/>
        </w:rPr>
        <w:t xml:space="preserve">  xmlns:xs="http://www.w3.org/2001/XMLSchema"</w:t>
      </w:r>
    </w:p>
    <w:p w14:paraId="01D189C1" w14:textId="77777777" w:rsidR="007A13EF" w:rsidRPr="007321C4" w:rsidRDefault="007A13EF" w:rsidP="007A13EF">
      <w:pPr>
        <w:pStyle w:val="PL"/>
        <w:rPr>
          <w:lang w:eastAsia="zh-CN"/>
        </w:rPr>
      </w:pPr>
      <w:r w:rsidRPr="007321C4">
        <w:rPr>
          <w:lang w:eastAsia="zh-CN"/>
        </w:rPr>
        <w:t xml:space="preserve">  xmlns:sealuesat="urn:3gpp:ns:seal:seal</w:t>
      </w:r>
      <w:r w:rsidRPr="007321C4">
        <w:rPr>
          <w:rFonts w:hint="eastAsia"/>
          <w:lang w:eastAsia="zh-CN"/>
        </w:rPr>
        <w:t>satelliteinfo</w:t>
      </w:r>
      <w:r w:rsidRPr="007321C4">
        <w:rPr>
          <w:lang w:eastAsia="zh-CN"/>
        </w:rPr>
        <w:t>:1.0"</w:t>
      </w:r>
    </w:p>
    <w:p w14:paraId="5E9E5B4C" w14:textId="77777777" w:rsidR="007A13EF" w:rsidRPr="007321C4" w:rsidRDefault="007A13EF" w:rsidP="007A13EF">
      <w:pPr>
        <w:pStyle w:val="PL"/>
        <w:rPr>
          <w:lang w:eastAsia="zh-CN"/>
        </w:rPr>
      </w:pPr>
      <w:r w:rsidRPr="007321C4">
        <w:rPr>
          <w:lang w:eastAsia="zh-CN"/>
        </w:rPr>
        <w:t xml:space="preserve">  elementFormDefault="qualified"</w:t>
      </w:r>
    </w:p>
    <w:p w14:paraId="7C215690" w14:textId="77777777" w:rsidR="007A13EF" w:rsidRPr="007321C4" w:rsidRDefault="007A13EF" w:rsidP="007A13EF">
      <w:pPr>
        <w:pStyle w:val="PL"/>
        <w:rPr>
          <w:lang w:eastAsia="zh-CN"/>
        </w:rPr>
      </w:pPr>
      <w:r w:rsidRPr="007321C4">
        <w:rPr>
          <w:lang w:eastAsia="zh-CN"/>
        </w:rPr>
        <w:t xml:space="preserve">  attributeFormDefault="unqualified"&gt;</w:t>
      </w:r>
    </w:p>
    <w:p w14:paraId="2602CEFF" w14:textId="77777777" w:rsidR="007A13EF" w:rsidRPr="007321C4" w:rsidRDefault="007A13EF" w:rsidP="007A13EF">
      <w:pPr>
        <w:pStyle w:val="PL"/>
        <w:rPr>
          <w:lang w:eastAsia="zh-CN"/>
        </w:rPr>
      </w:pPr>
    </w:p>
    <w:p w14:paraId="54CBC9B4" w14:textId="77777777" w:rsidR="007A13EF" w:rsidRPr="007321C4" w:rsidRDefault="007A13EF" w:rsidP="007A13EF">
      <w:pPr>
        <w:pStyle w:val="PL"/>
        <w:rPr>
          <w:lang w:eastAsia="zh-CN"/>
        </w:rPr>
      </w:pPr>
      <w:r w:rsidRPr="007321C4">
        <w:rPr>
          <w:lang w:eastAsia="zh-CN"/>
        </w:rPr>
        <w:t>&lt;xs:import namespace="http://www.w3.org/XML/1998/namespace"</w:t>
      </w:r>
    </w:p>
    <w:p w14:paraId="2905D9A8" w14:textId="77777777" w:rsidR="007A13EF" w:rsidRPr="007321C4" w:rsidRDefault="007A13EF" w:rsidP="007A13EF">
      <w:pPr>
        <w:pStyle w:val="PL"/>
        <w:rPr>
          <w:lang w:eastAsia="zh-CN"/>
        </w:rPr>
      </w:pPr>
      <w:r w:rsidRPr="007321C4">
        <w:rPr>
          <w:lang w:eastAsia="zh-CN"/>
        </w:rPr>
        <w:t xml:space="preserve">  schemaLocation="http://www.w3.org/2001/xml.xsd"/&gt;</w:t>
      </w:r>
    </w:p>
    <w:p w14:paraId="607BBEA6" w14:textId="77777777" w:rsidR="007A13EF" w:rsidRPr="007321C4" w:rsidRDefault="007A13EF" w:rsidP="007A13EF">
      <w:pPr>
        <w:pStyle w:val="PL"/>
        <w:rPr>
          <w:lang w:eastAsia="zh-CN"/>
        </w:rPr>
      </w:pPr>
    </w:p>
    <w:p w14:paraId="064DBE20" w14:textId="77777777" w:rsidR="007A13EF" w:rsidRPr="007321C4" w:rsidRDefault="007A13EF" w:rsidP="007A13EF">
      <w:pPr>
        <w:pStyle w:val="PL"/>
        <w:rPr>
          <w:lang w:eastAsia="zh-CN"/>
        </w:rPr>
      </w:pPr>
    </w:p>
    <w:p w14:paraId="6F83809A" w14:textId="77777777" w:rsidR="007A13EF" w:rsidRPr="007321C4" w:rsidRDefault="007A13EF" w:rsidP="007A13EF">
      <w:pPr>
        <w:pStyle w:val="PL"/>
        <w:rPr>
          <w:lang w:eastAsia="zh-CN"/>
        </w:rPr>
      </w:pPr>
      <w:r w:rsidRPr="007321C4">
        <w:rPr>
          <w:lang w:eastAsia="zh-CN"/>
        </w:rPr>
        <w:t xml:space="preserve">  &lt;xs:element name="</w:t>
      </w:r>
      <w:r w:rsidRPr="007321C4">
        <w:rPr>
          <w:rFonts w:hint="eastAsia"/>
          <w:lang w:eastAsia="zh-CN"/>
        </w:rPr>
        <w:t>satellite-info</w:t>
      </w:r>
      <w:r w:rsidRPr="007321C4">
        <w:rPr>
          <w:lang w:eastAsia="zh-CN"/>
        </w:rPr>
        <w:t>"&gt;</w:t>
      </w:r>
    </w:p>
    <w:p w14:paraId="22E98FE1" w14:textId="77777777" w:rsidR="007A13EF" w:rsidRPr="007321C4" w:rsidRDefault="007A13EF" w:rsidP="007A13EF">
      <w:pPr>
        <w:pStyle w:val="PL"/>
        <w:rPr>
          <w:lang w:eastAsia="zh-CN"/>
        </w:rPr>
      </w:pPr>
      <w:bookmarkStart w:id="547" w:name="OLE_LINK45"/>
      <w:bookmarkStart w:id="548" w:name="OLE_LINK46"/>
      <w:r w:rsidRPr="007321C4">
        <w:rPr>
          <w:lang w:eastAsia="zh-CN"/>
        </w:rPr>
        <w:t xml:space="preserve">    </w:t>
      </w:r>
      <w:bookmarkEnd w:id="547"/>
      <w:bookmarkEnd w:id="548"/>
      <w:r w:rsidRPr="007321C4">
        <w:rPr>
          <w:lang w:eastAsia="zh-CN"/>
        </w:rPr>
        <w:t>&lt;xs:complexType&gt;</w:t>
      </w:r>
    </w:p>
    <w:p w14:paraId="75416EFF" w14:textId="77777777" w:rsidR="007A13EF" w:rsidRPr="007321C4" w:rsidRDefault="007A13EF" w:rsidP="007A13EF">
      <w:pPr>
        <w:pStyle w:val="PL"/>
        <w:rPr>
          <w:lang w:eastAsia="zh-CN"/>
        </w:rPr>
      </w:pPr>
      <w:bookmarkStart w:id="549" w:name="OLE_LINK36"/>
      <w:r w:rsidRPr="007321C4">
        <w:rPr>
          <w:lang w:eastAsia="zh-CN"/>
        </w:rPr>
        <w:t xml:space="preserve">   </w:t>
      </w:r>
      <w:r w:rsidRPr="007321C4">
        <w:rPr>
          <w:rFonts w:hint="eastAsia"/>
          <w:lang w:eastAsia="zh-CN"/>
        </w:rPr>
        <w:t xml:space="preserve">  </w:t>
      </w:r>
      <w:r w:rsidRPr="007321C4">
        <w:rPr>
          <w:lang w:eastAsia="zh-CN"/>
        </w:rPr>
        <w:t xml:space="preserve"> &lt;xs:choice</w:t>
      </w:r>
      <w:r w:rsidRPr="007321C4">
        <w:rPr>
          <w:rFonts w:hint="eastAsia"/>
          <w:lang w:eastAsia="zh-CN"/>
        </w:rPr>
        <w:t xml:space="preserve"> maxOccurs=</w:t>
      </w:r>
      <w:r w:rsidRPr="007321C4">
        <w:rPr>
          <w:lang w:eastAsia="zh-CN"/>
        </w:rPr>
        <w:t>"</w:t>
      </w:r>
      <w:r w:rsidRPr="007321C4">
        <w:rPr>
          <w:rFonts w:hint="eastAsia"/>
          <w:lang w:eastAsia="zh-CN"/>
        </w:rPr>
        <w:t>unbounded</w:t>
      </w:r>
      <w:r w:rsidRPr="007321C4">
        <w:rPr>
          <w:lang w:eastAsia="zh-CN"/>
        </w:rPr>
        <w:t>"&gt;</w:t>
      </w:r>
      <w:bookmarkEnd w:id="549"/>
    </w:p>
    <w:p w14:paraId="6A4C18AE" w14:textId="77777777" w:rsidR="007A13EF" w:rsidRPr="007321C4" w:rsidRDefault="007A13EF" w:rsidP="007A13EF">
      <w:pPr>
        <w:pStyle w:val="PL"/>
        <w:rPr>
          <w:lang w:eastAsia="zh-CN"/>
        </w:rPr>
      </w:pPr>
      <w:r w:rsidRPr="007321C4">
        <w:rPr>
          <w:lang w:eastAsia="zh-CN"/>
        </w:rPr>
        <w:t xml:space="preserve">     </w:t>
      </w:r>
      <w:r w:rsidRPr="007321C4">
        <w:rPr>
          <w:rFonts w:hint="eastAsia"/>
          <w:lang w:eastAsia="zh-CN"/>
        </w:rPr>
        <w:t xml:space="preserve">  </w:t>
      </w:r>
      <w:r w:rsidRPr="007321C4">
        <w:rPr>
          <w:lang w:eastAsia="zh-CN"/>
        </w:rPr>
        <w:t xml:space="preserve"> &lt;xs:element name="VAL-service-id</w:t>
      </w:r>
      <w:bookmarkStart w:id="550" w:name="OLE_LINK10"/>
      <w:r w:rsidRPr="007321C4">
        <w:rPr>
          <w:lang w:eastAsia="zh-CN"/>
        </w:rPr>
        <w:t>"</w:t>
      </w:r>
      <w:bookmarkEnd w:id="550"/>
      <w:r w:rsidRPr="007321C4">
        <w:rPr>
          <w:lang w:eastAsia="zh-CN"/>
        </w:rPr>
        <w:t xml:space="preserve"> type="</w:t>
      </w:r>
      <w:bookmarkStart w:id="551" w:name="OLE_LINK49"/>
      <w:bookmarkStart w:id="552" w:name="OLE_LINK50"/>
      <w:r w:rsidRPr="007321C4">
        <w:rPr>
          <w:lang w:eastAsia="zh-CN"/>
        </w:rPr>
        <w:t>xs:string</w:t>
      </w:r>
      <w:bookmarkEnd w:id="551"/>
      <w:bookmarkEnd w:id="552"/>
      <w:r w:rsidRPr="007321C4">
        <w:rPr>
          <w:lang w:eastAsia="zh-CN"/>
        </w:rPr>
        <w:t>"/&gt;</w:t>
      </w:r>
    </w:p>
    <w:p w14:paraId="045BC8B8" w14:textId="77777777" w:rsidR="007A13EF" w:rsidRPr="007321C4" w:rsidRDefault="007A13EF" w:rsidP="007A13EF">
      <w:pPr>
        <w:pStyle w:val="PL"/>
        <w:rPr>
          <w:lang w:eastAsia="zh-CN"/>
        </w:rPr>
      </w:pPr>
      <w:r w:rsidRPr="007321C4">
        <w:rPr>
          <w:lang w:eastAsia="zh-CN"/>
        </w:rPr>
        <w:t xml:space="preserve">    </w:t>
      </w:r>
      <w:r w:rsidRPr="007321C4">
        <w:rPr>
          <w:rFonts w:hint="eastAsia"/>
          <w:lang w:eastAsia="zh-CN"/>
        </w:rPr>
        <w:t xml:space="preserve">  </w:t>
      </w:r>
      <w:r w:rsidRPr="007321C4">
        <w:rPr>
          <w:lang w:eastAsia="zh-CN"/>
        </w:rPr>
        <w:t xml:space="preserve">  &lt;xs:element name="anyExt" type="sealuesat:anyExtType" minOccurs="0"/&gt;</w:t>
      </w:r>
    </w:p>
    <w:p w14:paraId="502FF7D6" w14:textId="77777777" w:rsidR="007A13EF" w:rsidRPr="007321C4" w:rsidRDefault="007A13EF" w:rsidP="007A13EF">
      <w:pPr>
        <w:pStyle w:val="PL"/>
        <w:rPr>
          <w:lang w:eastAsia="zh-CN"/>
        </w:rPr>
      </w:pPr>
      <w:r w:rsidRPr="007321C4">
        <w:rPr>
          <w:lang w:eastAsia="zh-CN"/>
        </w:rPr>
        <w:t xml:space="preserve">     </w:t>
      </w:r>
      <w:r w:rsidRPr="007321C4">
        <w:rPr>
          <w:rFonts w:hint="eastAsia"/>
          <w:lang w:eastAsia="zh-CN"/>
        </w:rPr>
        <w:t xml:space="preserve">  </w:t>
      </w:r>
      <w:r w:rsidRPr="007321C4">
        <w:rPr>
          <w:lang w:eastAsia="zh-CN"/>
        </w:rPr>
        <w:t xml:space="preserve"> &lt;xs:any namespace="##other" processContents="lax" minOccurs="0" maxOccurs="unbounded"/&gt;</w:t>
      </w:r>
    </w:p>
    <w:p w14:paraId="5B43A109" w14:textId="77777777" w:rsidR="007A13EF" w:rsidRPr="007321C4" w:rsidRDefault="007A13EF" w:rsidP="007A13EF">
      <w:pPr>
        <w:pStyle w:val="PL"/>
        <w:rPr>
          <w:lang w:eastAsia="zh-CN"/>
        </w:rPr>
      </w:pPr>
      <w:r w:rsidRPr="007321C4">
        <w:rPr>
          <w:lang w:eastAsia="zh-CN"/>
        </w:rPr>
        <w:t xml:space="preserve">    </w:t>
      </w:r>
      <w:r w:rsidRPr="007321C4">
        <w:rPr>
          <w:rFonts w:hint="eastAsia"/>
          <w:lang w:eastAsia="zh-CN"/>
        </w:rPr>
        <w:t xml:space="preserve">  </w:t>
      </w:r>
      <w:r w:rsidRPr="007321C4">
        <w:rPr>
          <w:lang w:eastAsia="zh-CN"/>
        </w:rPr>
        <w:t>&lt;/xs:choice&gt;</w:t>
      </w:r>
    </w:p>
    <w:p w14:paraId="4C85BD5F" w14:textId="77777777" w:rsidR="007A13EF" w:rsidRPr="007321C4" w:rsidRDefault="007A13EF" w:rsidP="007A13EF">
      <w:pPr>
        <w:pStyle w:val="PL"/>
        <w:rPr>
          <w:lang w:eastAsia="zh-CN"/>
        </w:rPr>
      </w:pPr>
      <w:r w:rsidRPr="007321C4">
        <w:rPr>
          <w:lang w:eastAsia="zh-CN"/>
        </w:rPr>
        <w:t xml:space="preserve">      &lt;xs:anyAttribute namespace="##any" processContents="lax"/&gt;</w:t>
      </w:r>
    </w:p>
    <w:p w14:paraId="41BEBCF4" w14:textId="77777777" w:rsidR="007A13EF" w:rsidRPr="007321C4" w:rsidRDefault="007A13EF" w:rsidP="007A13EF">
      <w:pPr>
        <w:pStyle w:val="PL"/>
        <w:rPr>
          <w:lang w:eastAsia="zh-CN"/>
        </w:rPr>
      </w:pPr>
      <w:r w:rsidRPr="007321C4">
        <w:rPr>
          <w:lang w:eastAsia="zh-CN"/>
        </w:rPr>
        <w:t xml:space="preserve">    &lt;/xs:complexType&gt;</w:t>
      </w:r>
    </w:p>
    <w:p w14:paraId="4D63B581" w14:textId="77777777" w:rsidR="007A13EF" w:rsidRPr="007321C4" w:rsidRDefault="007A13EF" w:rsidP="007A13EF">
      <w:pPr>
        <w:pStyle w:val="PL"/>
        <w:rPr>
          <w:lang w:eastAsia="zh-CN"/>
        </w:rPr>
      </w:pPr>
      <w:r w:rsidRPr="007321C4">
        <w:rPr>
          <w:lang w:eastAsia="zh-CN"/>
        </w:rPr>
        <w:t xml:space="preserve">  &lt;/xs:element&gt;</w:t>
      </w:r>
    </w:p>
    <w:p w14:paraId="0537000A" w14:textId="77777777" w:rsidR="007A13EF" w:rsidRPr="007321C4" w:rsidRDefault="007A13EF" w:rsidP="007A13EF">
      <w:pPr>
        <w:pStyle w:val="PL"/>
        <w:rPr>
          <w:lang w:eastAsia="zh-CN"/>
        </w:rPr>
      </w:pPr>
    </w:p>
    <w:p w14:paraId="2A0941DF" w14:textId="77777777" w:rsidR="007A13EF" w:rsidRPr="007321C4" w:rsidRDefault="007A13EF" w:rsidP="007A13EF">
      <w:pPr>
        <w:pStyle w:val="PL"/>
        <w:rPr>
          <w:lang w:eastAsia="zh-CN"/>
        </w:rPr>
      </w:pPr>
      <w:r w:rsidRPr="007321C4">
        <w:rPr>
          <w:lang w:eastAsia="zh-CN"/>
        </w:rPr>
        <w:t xml:space="preserve">  &lt;xs:complexType name="anyExtType"&gt;</w:t>
      </w:r>
    </w:p>
    <w:p w14:paraId="4030D15E" w14:textId="77777777" w:rsidR="007A13EF" w:rsidRPr="007321C4" w:rsidRDefault="007A13EF" w:rsidP="007A13EF">
      <w:pPr>
        <w:pStyle w:val="PL"/>
        <w:rPr>
          <w:lang w:eastAsia="zh-CN"/>
        </w:rPr>
      </w:pPr>
      <w:r w:rsidRPr="007321C4">
        <w:rPr>
          <w:lang w:eastAsia="zh-CN"/>
        </w:rPr>
        <w:t xml:space="preserve">    &lt;xs:sequence&gt;</w:t>
      </w:r>
    </w:p>
    <w:p w14:paraId="2BDCD652" w14:textId="77777777" w:rsidR="007A13EF" w:rsidRPr="007321C4" w:rsidRDefault="007A13EF" w:rsidP="007A13EF">
      <w:pPr>
        <w:pStyle w:val="PL"/>
        <w:rPr>
          <w:lang w:eastAsia="zh-CN"/>
        </w:rPr>
      </w:pPr>
      <w:r w:rsidRPr="007321C4">
        <w:rPr>
          <w:lang w:eastAsia="zh-CN"/>
        </w:rPr>
        <w:t xml:space="preserve">   </w:t>
      </w:r>
      <w:r w:rsidRPr="007321C4">
        <w:rPr>
          <w:rFonts w:hint="eastAsia"/>
          <w:lang w:eastAsia="zh-CN"/>
        </w:rPr>
        <w:t xml:space="preserve">  </w:t>
      </w:r>
      <w:r w:rsidRPr="007321C4">
        <w:rPr>
          <w:lang w:eastAsia="zh-CN"/>
        </w:rPr>
        <w:t xml:space="preserve"> &lt;xs:any namespace="##any" processContents="lax" minOccurs="0" maxOccurs="unbounded"/&gt;</w:t>
      </w:r>
    </w:p>
    <w:p w14:paraId="5216D317" w14:textId="77777777" w:rsidR="007A13EF" w:rsidRPr="007321C4" w:rsidRDefault="007A13EF" w:rsidP="007A13EF">
      <w:pPr>
        <w:pStyle w:val="PL"/>
        <w:rPr>
          <w:lang w:eastAsia="zh-CN"/>
        </w:rPr>
      </w:pPr>
      <w:r w:rsidRPr="007321C4">
        <w:rPr>
          <w:lang w:eastAsia="zh-CN"/>
        </w:rPr>
        <w:t xml:space="preserve">   </w:t>
      </w:r>
      <w:r w:rsidRPr="007321C4">
        <w:rPr>
          <w:rFonts w:hint="eastAsia"/>
          <w:lang w:eastAsia="zh-CN"/>
        </w:rPr>
        <w:t xml:space="preserve"> </w:t>
      </w:r>
      <w:r w:rsidRPr="007321C4">
        <w:rPr>
          <w:lang w:eastAsia="zh-CN"/>
        </w:rPr>
        <w:t>&lt;/xs:sequence&gt;</w:t>
      </w:r>
    </w:p>
    <w:p w14:paraId="50AD0840" w14:textId="77777777" w:rsidR="007A13EF" w:rsidRPr="007321C4" w:rsidRDefault="007A13EF" w:rsidP="007A13EF">
      <w:pPr>
        <w:pStyle w:val="PL"/>
        <w:rPr>
          <w:lang w:eastAsia="zh-CN"/>
        </w:rPr>
      </w:pPr>
      <w:r w:rsidRPr="007321C4">
        <w:rPr>
          <w:lang w:eastAsia="zh-CN"/>
        </w:rPr>
        <w:t xml:space="preserve">  &lt;/xs:complexType&gt;</w:t>
      </w:r>
    </w:p>
    <w:p w14:paraId="1922527F" w14:textId="77777777" w:rsidR="007A13EF" w:rsidRPr="007321C4" w:rsidRDefault="007A13EF" w:rsidP="007A13EF">
      <w:pPr>
        <w:pStyle w:val="PL"/>
        <w:rPr>
          <w:lang w:eastAsia="zh-CN"/>
        </w:rPr>
      </w:pPr>
    </w:p>
    <w:p w14:paraId="54C3A468" w14:textId="77777777" w:rsidR="007A13EF" w:rsidRPr="007321C4" w:rsidRDefault="007A13EF" w:rsidP="007A13EF">
      <w:pPr>
        <w:pStyle w:val="PL"/>
        <w:rPr>
          <w:lang w:eastAsia="zh-CN"/>
        </w:rPr>
      </w:pPr>
      <w:r w:rsidRPr="007321C4">
        <w:rPr>
          <w:lang w:eastAsia="zh-CN"/>
        </w:rPr>
        <w:t>&lt;/xs:schema&gt;</w:t>
      </w:r>
    </w:p>
    <w:p w14:paraId="7087148D" w14:textId="3E0351D7" w:rsidR="007A13EF" w:rsidRDefault="007A13EF" w:rsidP="007A13EF">
      <w:pPr>
        <w:pStyle w:val="Heading3"/>
      </w:pPr>
      <w:bookmarkStart w:id="553" w:name="_Toc202388176"/>
      <w:r>
        <w:t>7.</w:t>
      </w:r>
      <w:r>
        <w:rPr>
          <w:lang w:eastAsia="zh-CN"/>
        </w:rPr>
        <w:t>3</w:t>
      </w:r>
      <w:r>
        <w:t>.</w:t>
      </w:r>
      <w:r>
        <w:rPr>
          <w:rFonts w:hint="eastAsia"/>
          <w:lang w:eastAsia="zh-CN"/>
        </w:rPr>
        <w:t>5</w:t>
      </w:r>
      <w:r>
        <w:tab/>
      </w:r>
      <w:r w:rsidRPr="00B716DB">
        <w:t>Semantics</w:t>
      </w:r>
      <w:bookmarkEnd w:id="553"/>
    </w:p>
    <w:p w14:paraId="092C5F36" w14:textId="77777777" w:rsidR="007A13EF" w:rsidRDefault="007A13EF" w:rsidP="007A13EF">
      <w:pPr>
        <w:pStyle w:val="EditorsNote"/>
        <w:rPr>
          <w:lang w:eastAsia="zh-CN"/>
        </w:rPr>
      </w:pPr>
      <w:r>
        <w:rPr>
          <w:rFonts w:hint="eastAsia"/>
          <w:lang w:eastAsia="zh-CN"/>
        </w:rPr>
        <w:t>E</w:t>
      </w:r>
      <w:r>
        <w:rPr>
          <w:lang w:eastAsia="zh-CN"/>
        </w:rPr>
        <w:t>ditor's note (</w:t>
      </w:r>
      <w:r>
        <w:t xml:space="preserve">WIC </w:t>
      </w:r>
      <w:r w:rsidRPr="006A0F72">
        <w:rPr>
          <w:noProof/>
          <w:lang w:eastAsia="zh-CN"/>
        </w:rPr>
        <w:t>5GSAT_Ph3_App</w:t>
      </w:r>
      <w:r>
        <w:t>,</w:t>
      </w:r>
      <w:r>
        <w:rPr>
          <w:rFonts w:hint="eastAsia"/>
          <w:lang w:eastAsia="zh-CN"/>
        </w:rPr>
        <w:t xml:space="preserve"> </w:t>
      </w:r>
      <w:r>
        <w:t>CR 0</w:t>
      </w:r>
      <w:r>
        <w:rPr>
          <w:rFonts w:hint="eastAsia"/>
          <w:lang w:eastAsia="zh-CN"/>
        </w:rPr>
        <w:t>052</w:t>
      </w:r>
      <w:r>
        <w:rPr>
          <w:lang w:eastAsia="zh-CN"/>
        </w:rPr>
        <w:t>):</w:t>
      </w:r>
      <w:r>
        <w:rPr>
          <w:rFonts w:hint="eastAsia"/>
          <w:lang w:eastAsia="zh-CN"/>
        </w:rPr>
        <w:t xml:space="preserve"> The details of this clause are FFS</w:t>
      </w:r>
    </w:p>
    <w:p w14:paraId="064D4302" w14:textId="5F0C6B6C" w:rsidR="007A13EF" w:rsidRDefault="007A13EF" w:rsidP="007A13EF">
      <w:pPr>
        <w:pStyle w:val="Heading3"/>
      </w:pPr>
      <w:bookmarkStart w:id="554" w:name="_Toc202388177"/>
      <w:r>
        <w:t>7.</w:t>
      </w:r>
      <w:r>
        <w:rPr>
          <w:lang w:eastAsia="zh-CN"/>
        </w:rPr>
        <w:t>3</w:t>
      </w:r>
      <w:r>
        <w:t>.6</w:t>
      </w:r>
      <w:r>
        <w:tab/>
        <w:t>MIME type</w:t>
      </w:r>
      <w:bookmarkEnd w:id="554"/>
    </w:p>
    <w:p w14:paraId="5D105388" w14:textId="77777777" w:rsidR="007A13EF" w:rsidRDefault="007A13EF" w:rsidP="007A13EF">
      <w:r>
        <w:t xml:space="preserve">The MIME type for VAL user profile configuration shall be set to </w:t>
      </w:r>
      <w:r w:rsidRPr="000B2651">
        <w:t>"</w:t>
      </w:r>
      <w:r w:rsidRPr="009F362D">
        <w:t>vnd.3gpp.seal</w:t>
      </w:r>
      <w:r>
        <w:rPr>
          <w:rFonts w:hint="eastAsia"/>
          <w:lang w:eastAsia="zh-CN"/>
        </w:rPr>
        <w:t>statellite</w:t>
      </w:r>
      <w:r w:rsidRPr="009F362D">
        <w:t>info+xml</w:t>
      </w:r>
      <w:r w:rsidRPr="000B2651">
        <w:t>"</w:t>
      </w:r>
      <w:r>
        <w:t>.</w:t>
      </w:r>
    </w:p>
    <w:p w14:paraId="56615DE6" w14:textId="4810C451" w:rsidR="007A13EF" w:rsidRDefault="007A13EF" w:rsidP="007A13EF">
      <w:pPr>
        <w:pStyle w:val="Heading3"/>
      </w:pPr>
      <w:bookmarkStart w:id="555" w:name="_Toc202388178"/>
      <w:r>
        <w:lastRenderedPageBreak/>
        <w:t>7.</w:t>
      </w:r>
      <w:r>
        <w:rPr>
          <w:lang w:eastAsia="zh-CN"/>
        </w:rPr>
        <w:t>3</w:t>
      </w:r>
      <w:r>
        <w:t>.7</w:t>
      </w:r>
      <w:r>
        <w:tab/>
        <w:t>IANA registration template</w:t>
      </w:r>
      <w:bookmarkEnd w:id="555"/>
    </w:p>
    <w:p w14:paraId="705C240F" w14:textId="77777777" w:rsidR="007A13EF" w:rsidRDefault="007A13EF" w:rsidP="007A13EF">
      <w:pPr>
        <w:pStyle w:val="EditorsNote"/>
        <w:rPr>
          <w:lang w:eastAsia="zh-CN"/>
        </w:rPr>
      </w:pPr>
      <w:r>
        <w:rPr>
          <w:rFonts w:hint="eastAsia"/>
          <w:lang w:eastAsia="zh-CN"/>
        </w:rPr>
        <w:t>E</w:t>
      </w:r>
      <w:r>
        <w:rPr>
          <w:lang w:eastAsia="zh-CN"/>
        </w:rPr>
        <w:t>ditor's note (</w:t>
      </w:r>
      <w:r>
        <w:t xml:space="preserve">WIC </w:t>
      </w:r>
      <w:r w:rsidRPr="006A0F72">
        <w:rPr>
          <w:noProof/>
          <w:lang w:eastAsia="zh-CN"/>
        </w:rPr>
        <w:t>5GSAT_Ph3_App</w:t>
      </w:r>
      <w:r>
        <w:t>,</w:t>
      </w:r>
      <w:r>
        <w:rPr>
          <w:rFonts w:hint="eastAsia"/>
          <w:lang w:eastAsia="zh-CN"/>
        </w:rPr>
        <w:t xml:space="preserve"> </w:t>
      </w:r>
      <w:r>
        <w:t>CR 0</w:t>
      </w:r>
      <w:r>
        <w:rPr>
          <w:rFonts w:hint="eastAsia"/>
          <w:lang w:eastAsia="zh-CN"/>
        </w:rPr>
        <w:t>052</w:t>
      </w:r>
      <w:r>
        <w:rPr>
          <w:lang w:eastAsia="zh-CN"/>
        </w:rPr>
        <w:t>):</w:t>
      </w:r>
      <w:r>
        <w:rPr>
          <w:rFonts w:hint="eastAsia"/>
          <w:lang w:eastAsia="zh-CN"/>
        </w:rPr>
        <w:t xml:space="preserve"> The details of this clause are FFS</w:t>
      </w:r>
    </w:p>
    <w:p w14:paraId="7F6E19F9" w14:textId="77777777" w:rsidR="007A13EF" w:rsidRDefault="007A13EF" w:rsidP="007A13EF">
      <w:pPr>
        <w:pStyle w:val="B2"/>
        <w:ind w:left="0" w:firstLine="0"/>
      </w:pPr>
    </w:p>
    <w:p w14:paraId="1162F56F" w14:textId="7108D522" w:rsidR="00452FB7" w:rsidRDefault="000975FB" w:rsidP="00802E0D">
      <w:pPr>
        <w:pStyle w:val="Heading8"/>
      </w:pPr>
      <w:bookmarkStart w:id="556" w:name="_CRAnnexAnormative"/>
      <w:bookmarkEnd w:id="556"/>
      <w:r>
        <w:br w:type="page"/>
      </w:r>
      <w:bookmarkStart w:id="557" w:name="_Toc34137075"/>
      <w:bookmarkStart w:id="558" w:name="_Toc34137389"/>
      <w:bookmarkStart w:id="559" w:name="_Toc34138537"/>
      <w:bookmarkStart w:id="560" w:name="_Toc34138780"/>
      <w:bookmarkStart w:id="561" w:name="_Toc34395117"/>
      <w:bookmarkStart w:id="562" w:name="_Toc45264334"/>
      <w:bookmarkStart w:id="563" w:name="_Toc202388179"/>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557"/>
      <w:bookmarkEnd w:id="558"/>
      <w:bookmarkEnd w:id="559"/>
      <w:bookmarkEnd w:id="560"/>
      <w:bookmarkEnd w:id="561"/>
      <w:bookmarkEnd w:id="562"/>
      <w:bookmarkEnd w:id="563"/>
    </w:p>
    <w:p w14:paraId="1C6E65B7" w14:textId="77777777" w:rsidR="00452FB7" w:rsidRDefault="003B4B8F" w:rsidP="00452FB7">
      <w:pPr>
        <w:pStyle w:val="Heading1"/>
      </w:pPr>
      <w:bookmarkStart w:id="564" w:name="_CRA_1"/>
      <w:bookmarkStart w:id="565" w:name="_Toc34137076"/>
      <w:bookmarkStart w:id="566" w:name="_Toc34137390"/>
      <w:bookmarkStart w:id="567" w:name="_Toc34138538"/>
      <w:bookmarkStart w:id="568" w:name="_Toc34138781"/>
      <w:bookmarkStart w:id="569" w:name="_Toc34395118"/>
      <w:bookmarkStart w:id="570" w:name="_Toc45264335"/>
      <w:bookmarkStart w:id="571" w:name="_Toc202388180"/>
      <w:bookmarkEnd w:id="564"/>
      <w:r>
        <w:t>A</w:t>
      </w:r>
      <w:r w:rsidR="00452FB7">
        <w:t>.1</w:t>
      </w:r>
      <w:r w:rsidR="00452FB7">
        <w:tab/>
        <w:t>Creating configuration update event subscription</w:t>
      </w:r>
      <w:bookmarkEnd w:id="565"/>
      <w:bookmarkEnd w:id="566"/>
      <w:bookmarkEnd w:id="567"/>
      <w:bookmarkEnd w:id="568"/>
      <w:bookmarkEnd w:id="569"/>
      <w:bookmarkEnd w:id="570"/>
      <w:bookmarkEnd w:id="571"/>
    </w:p>
    <w:p w14:paraId="5240CE68" w14:textId="77777777" w:rsidR="00452FB7" w:rsidRDefault="003B4B8F" w:rsidP="00452FB7">
      <w:pPr>
        <w:pStyle w:val="Heading2"/>
      </w:pPr>
      <w:bookmarkStart w:id="572" w:name="_CRA_1_1"/>
      <w:bookmarkStart w:id="573" w:name="_Toc34137077"/>
      <w:bookmarkStart w:id="574" w:name="_Toc34137391"/>
      <w:bookmarkStart w:id="575" w:name="_Toc34138539"/>
      <w:bookmarkStart w:id="576" w:name="_Toc34138782"/>
      <w:bookmarkStart w:id="577" w:name="_Toc34395119"/>
      <w:bookmarkStart w:id="578" w:name="_Toc45264336"/>
      <w:bookmarkStart w:id="579" w:name="_Toc202388181"/>
      <w:bookmarkEnd w:id="572"/>
      <w:r>
        <w:t>A</w:t>
      </w:r>
      <w:r w:rsidR="00452FB7">
        <w:t>.1.1</w:t>
      </w:r>
      <w:r w:rsidR="00452FB7">
        <w:tab/>
        <w:t>General</w:t>
      </w:r>
      <w:bookmarkEnd w:id="573"/>
      <w:bookmarkEnd w:id="574"/>
      <w:bookmarkEnd w:id="575"/>
      <w:bookmarkEnd w:id="576"/>
      <w:bookmarkEnd w:id="577"/>
      <w:bookmarkEnd w:id="578"/>
      <w:bookmarkEnd w:id="579"/>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580" w:name="_CRA_1_2"/>
      <w:bookmarkStart w:id="581" w:name="_Toc34137078"/>
      <w:bookmarkStart w:id="582" w:name="_Toc34137392"/>
      <w:bookmarkStart w:id="583" w:name="_Toc34138540"/>
      <w:bookmarkStart w:id="584" w:name="_Toc34138783"/>
      <w:bookmarkStart w:id="585" w:name="_Toc34395120"/>
      <w:bookmarkStart w:id="586" w:name="_Toc45264337"/>
      <w:bookmarkStart w:id="587" w:name="_Toc202388182"/>
      <w:bookmarkEnd w:id="580"/>
      <w:r>
        <w:t>A</w:t>
      </w:r>
      <w:r w:rsidR="00452FB7">
        <w:t>.1.2</w:t>
      </w:r>
      <w:r w:rsidR="00452FB7">
        <w:tab/>
        <w:t>Client side parameters</w:t>
      </w:r>
      <w:bookmarkEnd w:id="581"/>
      <w:bookmarkEnd w:id="582"/>
      <w:bookmarkEnd w:id="583"/>
      <w:bookmarkEnd w:id="584"/>
      <w:bookmarkEnd w:id="585"/>
      <w:bookmarkEnd w:id="586"/>
      <w:bookmarkEnd w:id="587"/>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bookmarkStart w:id="588" w:name="_CRTableA_1_22"/>
      <w:r w:rsidRPr="00EA26B3">
        <w:t xml:space="preserve">Table </w:t>
      </w:r>
      <w:bookmarkEnd w:id="588"/>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589"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3CA7E8DF" w:rsidR="00452FB7" w:rsidRDefault="00BD0474" w:rsidP="00BD0474">
            <w:pPr>
              <w:pStyle w:val="TAL"/>
              <w:tabs>
                <w:tab w:val="left" w:pos="5454"/>
              </w:tabs>
              <w:ind w:left="105"/>
            </w:pPr>
            <w:r>
              <w:t xml:space="preserve">- </w:t>
            </w:r>
            <w:r w:rsidR="00452FB7">
              <w:t xml:space="preserve">0x01: </w:t>
            </w:r>
            <w:r w:rsidR="00452FB7" w:rsidRPr="003D6DDD">
              <w:t>SUBSCRIBE</w:t>
            </w:r>
            <w:r w:rsidR="00452FB7">
              <w:t>_USER_PROFILE_MODIFICATION</w:t>
            </w:r>
          </w:p>
          <w:p w14:paraId="7786FDD6" w14:textId="53430822" w:rsidR="00452FB7" w:rsidRPr="00B96C52" w:rsidRDefault="00BD0474" w:rsidP="00BD0474">
            <w:pPr>
              <w:pStyle w:val="TAL"/>
              <w:tabs>
                <w:tab w:val="left" w:pos="5454"/>
              </w:tabs>
              <w:ind w:left="105"/>
            </w:pPr>
            <w:r>
              <w:t xml:space="preserve">- </w:t>
            </w:r>
            <w:r w:rsidR="00452FB7">
              <w:t xml:space="preserve">0x02: </w:t>
            </w:r>
            <w:r w:rsidR="00452FB7" w:rsidRPr="003D6DDD">
              <w:t>SUBSCRIBE</w:t>
            </w:r>
            <w:r w:rsidR="00452FB7">
              <w:t>_UE_CONFIG_MODIFICATION</w:t>
            </w:r>
          </w:p>
        </w:tc>
      </w:tr>
      <w:bookmarkEnd w:id="589"/>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590" w:name="_CRA_1_3"/>
      <w:bookmarkStart w:id="591" w:name="_Toc34137079"/>
      <w:bookmarkStart w:id="592" w:name="_Toc34137393"/>
      <w:bookmarkStart w:id="593" w:name="_Toc34138541"/>
      <w:bookmarkStart w:id="594" w:name="_Toc34138784"/>
      <w:bookmarkStart w:id="595" w:name="_Toc34395121"/>
      <w:bookmarkStart w:id="596" w:name="_Toc45264338"/>
      <w:bookmarkStart w:id="597" w:name="_Toc202388183"/>
      <w:bookmarkEnd w:id="590"/>
      <w:r>
        <w:t>A</w:t>
      </w:r>
      <w:r w:rsidR="00452FB7">
        <w:t>.1.3</w:t>
      </w:r>
      <w:r w:rsidR="00452FB7">
        <w:tab/>
        <w:t>Server side parameters</w:t>
      </w:r>
      <w:bookmarkEnd w:id="591"/>
      <w:bookmarkEnd w:id="592"/>
      <w:bookmarkEnd w:id="593"/>
      <w:bookmarkEnd w:id="594"/>
      <w:bookmarkEnd w:id="595"/>
      <w:bookmarkEnd w:id="596"/>
      <w:bookmarkEnd w:id="597"/>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bookmarkStart w:id="598" w:name="_CRTableA_1_31"/>
      <w:r w:rsidRPr="00EA26B3">
        <w:t xml:space="preserve">Table </w:t>
      </w:r>
      <w:bookmarkEnd w:id="598"/>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99" w:name="_CRA_2"/>
      <w:bookmarkStart w:id="600" w:name="_Toc34062208"/>
      <w:bookmarkStart w:id="601" w:name="_Toc34394649"/>
      <w:bookmarkStart w:id="602" w:name="_Toc45274442"/>
      <w:bookmarkStart w:id="603" w:name="_Toc51932981"/>
      <w:bookmarkStart w:id="604" w:name="_Toc58513711"/>
      <w:bookmarkStart w:id="605" w:name="_Toc59205363"/>
      <w:bookmarkStart w:id="606" w:name="_Toc202388184"/>
      <w:bookmarkEnd w:id="599"/>
      <w:r>
        <w:lastRenderedPageBreak/>
        <w:t>A.2</w:t>
      </w:r>
      <w:r>
        <w:tab/>
      </w:r>
      <w:bookmarkEnd w:id="600"/>
      <w:bookmarkEnd w:id="601"/>
      <w:bookmarkEnd w:id="602"/>
      <w:bookmarkEnd w:id="603"/>
      <w:bookmarkEnd w:id="604"/>
      <w:bookmarkEnd w:id="605"/>
      <w:r>
        <w:t>Retrieve VAL UE configuration data</w:t>
      </w:r>
      <w:bookmarkEnd w:id="606"/>
    </w:p>
    <w:p w14:paraId="722A6C95" w14:textId="77777777" w:rsidR="0068637D" w:rsidRDefault="0068637D" w:rsidP="0068637D">
      <w:pPr>
        <w:pStyle w:val="Heading2"/>
      </w:pPr>
      <w:bookmarkStart w:id="607" w:name="_CRA_2_1"/>
      <w:bookmarkStart w:id="608" w:name="_Toc202388185"/>
      <w:bookmarkEnd w:id="607"/>
      <w:r>
        <w:t>A.2.1</w:t>
      </w:r>
      <w:r>
        <w:tab/>
        <w:t>Client side parameters</w:t>
      </w:r>
      <w:bookmarkEnd w:id="608"/>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bookmarkStart w:id="609" w:name="_CRTableA_1_21"/>
      <w:r w:rsidRPr="00EA26B3">
        <w:t xml:space="preserve">Table </w:t>
      </w:r>
      <w:bookmarkEnd w:id="609"/>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610" w:name="_CRAnnexBnormative"/>
      <w:bookmarkStart w:id="611" w:name="_Toc34137080"/>
      <w:bookmarkStart w:id="612" w:name="_Toc34137394"/>
      <w:bookmarkStart w:id="613" w:name="_Toc34138542"/>
      <w:bookmarkStart w:id="614" w:name="_Toc34138785"/>
      <w:bookmarkStart w:id="615" w:name="_Toc34395122"/>
      <w:bookmarkStart w:id="616" w:name="_Toc45264339"/>
      <w:bookmarkStart w:id="617" w:name="_Toc202388186"/>
      <w:bookmarkEnd w:id="610"/>
      <w:r w:rsidRPr="004D3578">
        <w:t xml:space="preserve">Annex </w:t>
      </w:r>
      <w:r w:rsidR="00F26B62">
        <w:t>B</w:t>
      </w:r>
      <w:r w:rsidRPr="004D3578">
        <w:t xml:space="preserve"> (</w:t>
      </w:r>
      <w:r>
        <w:t>normative</w:t>
      </w:r>
      <w:r w:rsidRPr="004D3578">
        <w:t>):</w:t>
      </w:r>
      <w:r w:rsidRPr="004D3578">
        <w:br/>
      </w:r>
      <w:r>
        <w:t>Parameters for notifications</w:t>
      </w:r>
      <w:bookmarkEnd w:id="611"/>
      <w:bookmarkEnd w:id="612"/>
      <w:bookmarkEnd w:id="613"/>
      <w:bookmarkEnd w:id="614"/>
      <w:bookmarkEnd w:id="615"/>
      <w:bookmarkEnd w:id="616"/>
      <w:bookmarkEnd w:id="617"/>
    </w:p>
    <w:p w14:paraId="24241D13" w14:textId="77777777" w:rsidR="00452FB7" w:rsidRDefault="00F26B62" w:rsidP="00452FB7">
      <w:pPr>
        <w:pStyle w:val="Heading1"/>
      </w:pPr>
      <w:bookmarkStart w:id="618" w:name="_CRB_1"/>
      <w:bookmarkStart w:id="619" w:name="_Toc34137081"/>
      <w:bookmarkStart w:id="620" w:name="_Toc34137395"/>
      <w:bookmarkStart w:id="621" w:name="_Toc34138543"/>
      <w:bookmarkStart w:id="622" w:name="_Toc34138786"/>
      <w:bookmarkStart w:id="623" w:name="_Toc34395123"/>
      <w:bookmarkStart w:id="624" w:name="_Toc45264340"/>
      <w:bookmarkStart w:id="625" w:name="_Toc202388187"/>
      <w:bookmarkEnd w:id="618"/>
      <w:r>
        <w:t>B</w:t>
      </w:r>
      <w:r w:rsidR="00452FB7">
        <w:t>.1</w:t>
      </w:r>
      <w:r w:rsidR="00452FB7">
        <w:tab/>
        <w:t>General</w:t>
      </w:r>
      <w:bookmarkEnd w:id="619"/>
      <w:bookmarkEnd w:id="620"/>
      <w:bookmarkEnd w:id="621"/>
      <w:bookmarkEnd w:id="622"/>
      <w:bookmarkEnd w:id="623"/>
      <w:bookmarkEnd w:id="624"/>
      <w:bookmarkEnd w:id="625"/>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626" w:name="_CRB_2"/>
      <w:bookmarkStart w:id="627" w:name="_Toc34137082"/>
      <w:bookmarkStart w:id="628" w:name="_Toc34137396"/>
      <w:bookmarkStart w:id="629" w:name="_Toc34138544"/>
      <w:bookmarkStart w:id="630" w:name="_Toc34138787"/>
      <w:bookmarkStart w:id="631" w:name="_Toc34395124"/>
      <w:bookmarkStart w:id="632" w:name="_Toc45264341"/>
      <w:bookmarkStart w:id="633" w:name="_Toc202388188"/>
      <w:bookmarkEnd w:id="626"/>
      <w:r>
        <w:t>B</w:t>
      </w:r>
      <w:r w:rsidR="00452FB7">
        <w:t>.2</w:t>
      </w:r>
      <w:r w:rsidR="00452FB7">
        <w:tab/>
        <w:t>Configuration update notification</w:t>
      </w:r>
      <w:bookmarkEnd w:id="627"/>
      <w:bookmarkEnd w:id="628"/>
      <w:bookmarkEnd w:id="629"/>
      <w:bookmarkEnd w:id="630"/>
      <w:bookmarkEnd w:id="631"/>
      <w:bookmarkEnd w:id="632"/>
      <w:bookmarkEnd w:id="633"/>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bookmarkStart w:id="634" w:name="_CRTableB_21"/>
      <w:r w:rsidRPr="00EA26B3">
        <w:t xml:space="preserve">Table </w:t>
      </w:r>
      <w:bookmarkEnd w:id="634"/>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635" w:name="_CRAnnexCnormative"/>
      <w:bookmarkStart w:id="636" w:name="_Toc202388189"/>
      <w:bookmarkEnd w:id="635"/>
      <w:r w:rsidRPr="004D3578">
        <w:t xml:space="preserve">Annex </w:t>
      </w:r>
      <w:r>
        <w:t>C</w:t>
      </w:r>
      <w:r w:rsidRPr="004D3578">
        <w:t xml:space="preserve"> (</w:t>
      </w:r>
      <w:r>
        <w:t>normative</w:t>
      </w:r>
      <w:r w:rsidRPr="004D3578">
        <w:t>):</w:t>
      </w:r>
      <w:r w:rsidRPr="004D3578">
        <w:br/>
      </w:r>
      <w:r>
        <w:t>CoAP resource representation and encoding</w:t>
      </w:r>
      <w:bookmarkEnd w:id="636"/>
    </w:p>
    <w:p w14:paraId="40387749" w14:textId="48C7E31F" w:rsidR="00E65389" w:rsidRDefault="00E65389" w:rsidP="00E65389">
      <w:pPr>
        <w:pStyle w:val="Heading1"/>
      </w:pPr>
      <w:bookmarkStart w:id="637" w:name="_CRC_1"/>
      <w:bookmarkStart w:id="638" w:name="_Toc202388190"/>
      <w:bookmarkEnd w:id="637"/>
      <w:r>
        <w:t>C.1</w:t>
      </w:r>
      <w:r>
        <w:tab/>
        <w:t>General</w:t>
      </w:r>
      <w:bookmarkEnd w:id="638"/>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639" w:name="_CRC_1_1"/>
      <w:bookmarkStart w:id="640" w:name="_Toc202388191"/>
      <w:bookmarkEnd w:id="639"/>
      <w:r>
        <w:rPr>
          <w:rFonts w:eastAsia="DengXian"/>
        </w:rPr>
        <w:t>C.1.1</w:t>
      </w:r>
      <w:r>
        <w:rPr>
          <w:rFonts w:eastAsia="DengXian"/>
        </w:rPr>
        <w:tab/>
        <w:t>Resource URI structure</w:t>
      </w:r>
      <w:bookmarkEnd w:id="640"/>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lastRenderedPageBreak/>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641" w:name="_CRC_1_2"/>
      <w:bookmarkStart w:id="642" w:name="_Toc202388192"/>
      <w:bookmarkEnd w:id="641"/>
      <w:r>
        <w:t>C.1.2</w:t>
      </w:r>
      <w:r>
        <w:tab/>
        <w:t>Use of cache</w:t>
      </w:r>
      <w:bookmarkEnd w:id="642"/>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643" w:name="_CRC_1_3"/>
      <w:bookmarkStart w:id="644" w:name="_Toc202388193"/>
      <w:bookmarkEnd w:id="643"/>
      <w:r>
        <w:t>C.1.3</w:t>
      </w:r>
      <w:r>
        <w:tab/>
        <w:t>Error handling</w:t>
      </w:r>
      <w:bookmarkEnd w:id="644"/>
    </w:p>
    <w:p w14:paraId="31A65BB4" w14:textId="3BBCE91E" w:rsidR="00E65389" w:rsidRDefault="00E65389" w:rsidP="00E65389">
      <w:r>
        <w:t>Table</w:t>
      </w:r>
      <w:r>
        <w:rPr>
          <w:rFonts w:ascii="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bookmarkStart w:id="645" w:name="_CRTableC_1_31"/>
      <w:r>
        <w:lastRenderedPageBreak/>
        <w:t>Table </w:t>
      </w:r>
      <w:bookmarkEnd w:id="645"/>
      <w:r>
        <w:t xml:space="preserve">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r w:rsidR="00984643">
              <w:t xml:space="preserve">iPATCH,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iPATCH,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iPATCH</w:t>
            </w:r>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r w:rsidRPr="004E23F9">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r w:rsidRPr="000625FB">
              <w:t>iPATCH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1020AB" w14:paraId="4156D7CE" w14:textId="77777777" w:rsidTr="001020AB">
        <w:tblPrEx>
          <w:tblBorders>
            <w:insideH w:val="none" w:sz="0" w:space="0" w:color="auto"/>
            <w:insideV w:val="none" w:sz="0" w:space="0" w:color="auto"/>
          </w:tblBorders>
        </w:tblPrEx>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D07A05" w:rsidRDefault="001020AB" w:rsidP="001020AB">
            <w:pPr>
              <w:pStyle w:val="TAN"/>
            </w:pPr>
            <w:r w:rsidRPr="00D07A05">
              <w:t>NOTE 1:</w:t>
            </w:r>
            <w:r w:rsidRPr="00D07A05">
              <w:tab/>
              <w:t>In addition to the above response codes, the CoAP server may also send other valid CoAP response codes, if applicable. The list of all valid CoAP response codes can be found in CoAP Response Code Registry at IANA</w:t>
            </w:r>
            <w:r w:rsidRPr="00D07A05">
              <w:rPr>
                <w:rFonts w:eastAsia="Cambria"/>
              </w:rPr>
              <w:t> [</w:t>
            </w:r>
            <w:r w:rsidRPr="00D07A05">
              <w:t>19].</w:t>
            </w:r>
          </w:p>
          <w:p w14:paraId="706A8400" w14:textId="6252AD29" w:rsidR="001020AB" w:rsidRDefault="001020AB" w:rsidP="001020AB">
            <w:pPr>
              <w:pStyle w:val="TAL"/>
            </w:pPr>
            <w:r w:rsidRPr="00D07A05">
              <w:t>NOTE 2:</w:t>
            </w:r>
            <w:r w:rsidRPr="00D07A05">
              <w:tab/>
              <w:t>CBOR encoding and media type "application/concise-problem-details+cbor" ProblemDetails shall be used for ProblemDetails as defined in the IETF</w:t>
            </w:r>
            <w:r w:rsidRPr="00D07A05">
              <w:rPr>
                <w:lang w:eastAsia="zh-CN"/>
              </w:rPr>
              <w:t> RFC 9290</w:t>
            </w:r>
            <w:r w:rsidRPr="00D07A05">
              <w:t> [20].</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298E1A8" w14:textId="0D6A835B" w:rsidR="00E65389" w:rsidRDefault="00E65389" w:rsidP="00E65389">
            <w:pPr>
              <w:pStyle w:val="TAN"/>
              <w:ind w:left="0" w:firstLine="0"/>
            </w:pPr>
          </w:p>
        </w:tc>
      </w:tr>
    </w:tbl>
    <w:p w14:paraId="239DB878" w14:textId="77777777" w:rsidR="00E65389" w:rsidRDefault="00E65389" w:rsidP="00E65389"/>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646" w:name="_CRC_1_4"/>
      <w:bookmarkStart w:id="647" w:name="_Toc24868464"/>
      <w:bookmarkStart w:id="648" w:name="_Toc34153972"/>
      <w:bookmarkStart w:id="649" w:name="_Toc36040916"/>
      <w:bookmarkStart w:id="650" w:name="_Toc36041229"/>
      <w:bookmarkStart w:id="651" w:name="_Toc43196513"/>
      <w:bookmarkStart w:id="652" w:name="_Toc43481283"/>
      <w:bookmarkStart w:id="653" w:name="_Toc45134560"/>
      <w:bookmarkStart w:id="654" w:name="_Toc51189092"/>
      <w:bookmarkStart w:id="655" w:name="_Toc51763768"/>
      <w:bookmarkStart w:id="656" w:name="_Toc57206000"/>
      <w:bookmarkStart w:id="657" w:name="_Toc59019341"/>
      <w:bookmarkStart w:id="658" w:name="_Toc202388194"/>
      <w:bookmarkEnd w:id="646"/>
      <w:r>
        <w:t>C.1.4</w:t>
      </w:r>
      <w:r>
        <w:tab/>
        <w:t>Data types</w:t>
      </w:r>
      <w:bookmarkEnd w:id="647"/>
      <w:bookmarkEnd w:id="648"/>
      <w:bookmarkEnd w:id="649"/>
      <w:bookmarkEnd w:id="650"/>
      <w:bookmarkEnd w:id="651"/>
      <w:bookmarkEnd w:id="652"/>
      <w:bookmarkEnd w:id="653"/>
      <w:bookmarkEnd w:id="654"/>
      <w:bookmarkEnd w:id="655"/>
      <w:bookmarkEnd w:id="656"/>
      <w:bookmarkEnd w:id="657"/>
      <w:r>
        <w:t xml:space="preserve"> applicable to multiple resource representations</w:t>
      </w:r>
      <w:bookmarkEnd w:id="658"/>
    </w:p>
    <w:p w14:paraId="221F77BC" w14:textId="2A133537" w:rsidR="00577D03" w:rsidRDefault="00577D03" w:rsidP="00577D03">
      <w:pPr>
        <w:pStyle w:val="Heading3"/>
      </w:pPr>
      <w:bookmarkStart w:id="659" w:name="_CRC_1_4_1"/>
      <w:bookmarkStart w:id="660" w:name="_Toc24868465"/>
      <w:bookmarkStart w:id="661" w:name="_Toc34153973"/>
      <w:bookmarkStart w:id="662" w:name="_Toc36040917"/>
      <w:bookmarkStart w:id="663" w:name="_Toc36041230"/>
      <w:bookmarkStart w:id="664" w:name="_Toc43196514"/>
      <w:bookmarkStart w:id="665" w:name="_Toc43481284"/>
      <w:bookmarkStart w:id="666" w:name="_Toc45134561"/>
      <w:bookmarkStart w:id="667" w:name="_Toc51189093"/>
      <w:bookmarkStart w:id="668" w:name="_Toc51763769"/>
      <w:bookmarkStart w:id="669" w:name="_Toc57206001"/>
      <w:bookmarkStart w:id="670" w:name="_Toc59019342"/>
      <w:bookmarkStart w:id="671" w:name="_Toc202388195"/>
      <w:bookmarkEnd w:id="659"/>
      <w:r>
        <w:t>C.1.4.1</w:t>
      </w:r>
      <w:r>
        <w:tab/>
        <w:t>General</w:t>
      </w:r>
      <w:bookmarkEnd w:id="660"/>
      <w:bookmarkEnd w:id="661"/>
      <w:bookmarkEnd w:id="662"/>
      <w:bookmarkEnd w:id="663"/>
      <w:bookmarkEnd w:id="664"/>
      <w:bookmarkEnd w:id="665"/>
      <w:bookmarkEnd w:id="666"/>
      <w:bookmarkEnd w:id="667"/>
      <w:bookmarkEnd w:id="668"/>
      <w:bookmarkEnd w:id="669"/>
      <w:bookmarkEnd w:id="670"/>
      <w:bookmarkEnd w:id="671"/>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672" w:name="_CRC_1_4_2"/>
      <w:bookmarkStart w:id="673" w:name="_Toc24868466"/>
      <w:bookmarkStart w:id="674" w:name="_Toc34153974"/>
      <w:bookmarkStart w:id="675" w:name="_Toc36040918"/>
      <w:bookmarkStart w:id="676" w:name="_Toc36041231"/>
      <w:bookmarkStart w:id="677" w:name="_Toc43196515"/>
      <w:bookmarkStart w:id="678" w:name="_Toc43481285"/>
      <w:bookmarkStart w:id="679" w:name="_Toc45134562"/>
      <w:bookmarkStart w:id="680" w:name="_Toc51189094"/>
      <w:bookmarkStart w:id="681" w:name="_Toc51763770"/>
      <w:bookmarkStart w:id="682" w:name="_Toc57206002"/>
      <w:bookmarkStart w:id="683" w:name="_Toc59019343"/>
      <w:bookmarkStart w:id="684" w:name="_Toc202388196"/>
      <w:bookmarkEnd w:id="672"/>
      <w:r>
        <w:t>C.1.4.2</w:t>
      </w:r>
      <w:r>
        <w:tab/>
        <w:t>Referenced structured data types</w:t>
      </w:r>
      <w:bookmarkEnd w:id="673"/>
      <w:bookmarkEnd w:id="674"/>
      <w:bookmarkEnd w:id="675"/>
      <w:bookmarkEnd w:id="676"/>
      <w:bookmarkEnd w:id="677"/>
      <w:bookmarkEnd w:id="678"/>
      <w:bookmarkEnd w:id="679"/>
      <w:bookmarkEnd w:id="680"/>
      <w:bookmarkEnd w:id="681"/>
      <w:bookmarkEnd w:id="682"/>
      <w:bookmarkEnd w:id="683"/>
      <w:bookmarkEnd w:id="684"/>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6633DDF5" w14:textId="77777777" w:rsidR="002A2486" w:rsidRDefault="002A2486" w:rsidP="002A2486">
      <w:pPr>
        <w:pStyle w:val="TH"/>
      </w:pPr>
      <w:bookmarkStart w:id="685" w:name="_CRTableC_1_4_21"/>
      <w:r>
        <w:t>Table </w:t>
      </w:r>
      <w:bookmarkEnd w:id="685"/>
      <w:r>
        <w:t>C.1.4.2-1: Referenced Structured Data Types</w:t>
      </w:r>
    </w:p>
    <w:tbl>
      <w:tblPr>
        <w:tblW w:w="4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3"/>
        <w:gridCol w:w="2126"/>
        <w:gridCol w:w="4293"/>
      </w:tblGrid>
      <w:tr w:rsidR="002A2486" w14:paraId="5AB20989" w14:textId="77777777" w:rsidTr="007A13EF">
        <w:trPr>
          <w:jc w:val="center"/>
        </w:trPr>
        <w:tc>
          <w:tcPr>
            <w:tcW w:w="3023" w:type="dxa"/>
            <w:tcBorders>
              <w:top w:val="single" w:sz="4" w:space="0" w:color="auto"/>
              <w:left w:val="single" w:sz="4" w:space="0" w:color="auto"/>
              <w:bottom w:val="single" w:sz="4" w:space="0" w:color="auto"/>
              <w:right w:val="single" w:sz="4" w:space="0" w:color="auto"/>
            </w:tcBorders>
            <w:shd w:val="clear" w:color="auto" w:fill="C0C0C0"/>
            <w:hideMark/>
          </w:tcPr>
          <w:p w14:paraId="6ED6DEA3" w14:textId="77777777" w:rsidR="002A2486" w:rsidRDefault="002A2486" w:rsidP="000C4518">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4427FCDD" w14:textId="77777777" w:rsidR="002A2486" w:rsidRDefault="002A2486" w:rsidP="000C4518">
            <w:pPr>
              <w:pStyle w:val="TAH"/>
            </w:pPr>
            <w:r>
              <w:t>Reference</w:t>
            </w:r>
          </w:p>
        </w:tc>
        <w:tc>
          <w:tcPr>
            <w:tcW w:w="4293" w:type="dxa"/>
            <w:tcBorders>
              <w:top w:val="single" w:sz="4" w:space="0" w:color="auto"/>
              <w:left w:val="single" w:sz="4" w:space="0" w:color="auto"/>
              <w:bottom w:val="single" w:sz="4" w:space="0" w:color="auto"/>
              <w:right w:val="single" w:sz="4" w:space="0" w:color="auto"/>
            </w:tcBorders>
            <w:shd w:val="clear" w:color="auto" w:fill="C0C0C0"/>
            <w:hideMark/>
          </w:tcPr>
          <w:p w14:paraId="4D1C889F" w14:textId="77777777" w:rsidR="002A2486" w:rsidRDefault="002A2486" w:rsidP="000C4518">
            <w:pPr>
              <w:pStyle w:val="TAH"/>
            </w:pPr>
            <w:r>
              <w:t>Description</w:t>
            </w:r>
          </w:p>
        </w:tc>
      </w:tr>
      <w:tr w:rsidR="002A2486" w14:paraId="17817505" w14:textId="77777777" w:rsidTr="007A13EF">
        <w:trPr>
          <w:jc w:val="center"/>
        </w:trPr>
        <w:tc>
          <w:tcPr>
            <w:tcW w:w="3023" w:type="dxa"/>
            <w:tcBorders>
              <w:top w:val="single" w:sz="4" w:space="0" w:color="auto"/>
              <w:left w:val="single" w:sz="4" w:space="0" w:color="auto"/>
              <w:bottom w:val="single" w:sz="4" w:space="0" w:color="auto"/>
              <w:right w:val="single" w:sz="4" w:space="0" w:color="auto"/>
            </w:tcBorders>
          </w:tcPr>
          <w:p w14:paraId="7B24BB6F" w14:textId="77777777" w:rsidR="002A2486" w:rsidRDefault="002A2486" w:rsidP="000C4518">
            <w:pPr>
              <w:pStyle w:val="TAL"/>
            </w:pPr>
            <w:r w:rsidRPr="004F47FD">
              <w:t>ValTargetUe</w:t>
            </w:r>
          </w:p>
        </w:tc>
        <w:tc>
          <w:tcPr>
            <w:tcW w:w="2126" w:type="dxa"/>
            <w:tcBorders>
              <w:top w:val="single" w:sz="4" w:space="0" w:color="auto"/>
              <w:left w:val="single" w:sz="4" w:space="0" w:color="auto"/>
              <w:bottom w:val="single" w:sz="4" w:space="0" w:color="auto"/>
              <w:right w:val="single" w:sz="4" w:space="0" w:color="auto"/>
            </w:tcBorders>
          </w:tcPr>
          <w:p w14:paraId="4B379C64" w14:textId="399947F7" w:rsidR="002A2486" w:rsidRDefault="002A2486" w:rsidP="000C4518">
            <w:pPr>
              <w:pStyle w:val="TAL"/>
            </w:pPr>
            <w:r>
              <w:t>Clause C.2.1.3.2.4</w:t>
            </w:r>
          </w:p>
        </w:tc>
        <w:tc>
          <w:tcPr>
            <w:tcW w:w="4293" w:type="dxa"/>
            <w:tcBorders>
              <w:top w:val="single" w:sz="4" w:space="0" w:color="auto"/>
              <w:left w:val="single" w:sz="4" w:space="0" w:color="auto"/>
              <w:bottom w:val="single" w:sz="4" w:space="0" w:color="auto"/>
              <w:right w:val="single" w:sz="4" w:space="0" w:color="auto"/>
            </w:tcBorders>
          </w:tcPr>
          <w:p w14:paraId="2F7786F7" w14:textId="77777777" w:rsidR="002A2486" w:rsidRDefault="002A2486" w:rsidP="000C4518">
            <w:pPr>
              <w:pStyle w:val="TAL"/>
              <w:rPr>
                <w:rFonts w:cs="Arial"/>
                <w:szCs w:val="18"/>
              </w:rPr>
            </w:pPr>
            <w:r>
              <w:rPr>
                <w:rFonts w:cs="Arial"/>
                <w:szCs w:val="18"/>
              </w:rPr>
              <w:t>Information identifying a VAL user ID or VAL UE ID.</w:t>
            </w:r>
          </w:p>
        </w:tc>
      </w:tr>
      <w:tr w:rsidR="002A2486" w14:paraId="1061C4D4" w14:textId="77777777" w:rsidTr="007A13EF">
        <w:trPr>
          <w:jc w:val="center"/>
        </w:trPr>
        <w:tc>
          <w:tcPr>
            <w:tcW w:w="3023" w:type="dxa"/>
            <w:tcBorders>
              <w:top w:val="single" w:sz="4" w:space="0" w:color="auto"/>
              <w:left w:val="single" w:sz="4" w:space="0" w:color="auto"/>
              <w:bottom w:val="single" w:sz="4" w:space="0" w:color="auto"/>
              <w:right w:val="single" w:sz="4" w:space="0" w:color="auto"/>
            </w:tcBorders>
          </w:tcPr>
          <w:p w14:paraId="5C72F8A3" w14:textId="77777777" w:rsidR="002A2486" w:rsidRPr="004F47FD" w:rsidRDefault="002A2486" w:rsidP="000C4518">
            <w:pPr>
              <w:pStyle w:val="TAL"/>
            </w:pPr>
            <w:r w:rsidRPr="003F4198">
              <w:t>ScheduledCommunicationTime</w:t>
            </w:r>
          </w:p>
        </w:tc>
        <w:tc>
          <w:tcPr>
            <w:tcW w:w="2126" w:type="dxa"/>
            <w:tcBorders>
              <w:top w:val="single" w:sz="4" w:space="0" w:color="auto"/>
              <w:left w:val="single" w:sz="4" w:space="0" w:color="auto"/>
              <w:bottom w:val="single" w:sz="4" w:space="0" w:color="auto"/>
              <w:right w:val="single" w:sz="4" w:space="0" w:color="auto"/>
            </w:tcBorders>
          </w:tcPr>
          <w:p w14:paraId="41B96B6B" w14:textId="486AA32D" w:rsidR="002A2486" w:rsidRDefault="002A2486" w:rsidP="000C4518">
            <w:pPr>
              <w:pStyle w:val="TAL"/>
            </w:pPr>
            <w:r>
              <w:t>Clause C.1.4.4.1</w:t>
            </w:r>
          </w:p>
        </w:tc>
        <w:tc>
          <w:tcPr>
            <w:tcW w:w="4293" w:type="dxa"/>
            <w:tcBorders>
              <w:top w:val="single" w:sz="4" w:space="0" w:color="auto"/>
              <w:left w:val="single" w:sz="4" w:space="0" w:color="auto"/>
              <w:bottom w:val="single" w:sz="4" w:space="0" w:color="auto"/>
              <w:right w:val="single" w:sz="4" w:space="0" w:color="auto"/>
            </w:tcBorders>
          </w:tcPr>
          <w:p w14:paraId="015AB86C" w14:textId="77777777" w:rsidR="002A2486" w:rsidRDefault="002A2486" w:rsidP="000C4518">
            <w:pPr>
              <w:pStyle w:val="TAL"/>
              <w:rPr>
                <w:rFonts w:cs="Arial"/>
                <w:szCs w:val="18"/>
              </w:rPr>
            </w:pPr>
            <w:r>
              <w:rPr>
                <w:rFonts w:cs="Arial"/>
                <w:szCs w:val="18"/>
              </w:rPr>
              <w:t>Defines time schedule for communication.</w:t>
            </w:r>
          </w:p>
        </w:tc>
      </w:tr>
      <w:tr w:rsidR="007A13EF" w14:paraId="0DA1D84E" w14:textId="77777777" w:rsidTr="007A13EF">
        <w:trPr>
          <w:jc w:val="center"/>
        </w:trPr>
        <w:tc>
          <w:tcPr>
            <w:tcW w:w="3023" w:type="dxa"/>
            <w:tcBorders>
              <w:top w:val="single" w:sz="4" w:space="0" w:color="auto"/>
              <w:left w:val="single" w:sz="4" w:space="0" w:color="auto"/>
              <w:bottom w:val="single" w:sz="4" w:space="0" w:color="auto"/>
              <w:right w:val="single" w:sz="4" w:space="0" w:color="auto"/>
            </w:tcBorders>
          </w:tcPr>
          <w:p w14:paraId="05CEEE39" w14:textId="77777777" w:rsidR="007A13EF" w:rsidRPr="003F4198" w:rsidRDefault="007A13EF" w:rsidP="00AA12A7">
            <w:pPr>
              <w:pStyle w:val="TAL"/>
            </w:pPr>
            <w:r>
              <w:t>LocationQoS</w:t>
            </w:r>
          </w:p>
        </w:tc>
        <w:tc>
          <w:tcPr>
            <w:tcW w:w="2126" w:type="dxa"/>
            <w:tcBorders>
              <w:top w:val="single" w:sz="4" w:space="0" w:color="auto"/>
              <w:left w:val="single" w:sz="4" w:space="0" w:color="auto"/>
              <w:bottom w:val="single" w:sz="4" w:space="0" w:color="auto"/>
              <w:right w:val="single" w:sz="4" w:space="0" w:color="auto"/>
            </w:tcBorders>
          </w:tcPr>
          <w:p w14:paraId="6E95AAF7" w14:textId="0D84F8A5" w:rsidR="007A13EF" w:rsidRDefault="007A13EF" w:rsidP="00AA12A7">
            <w:pPr>
              <w:pStyle w:val="TAL"/>
            </w:pPr>
            <w:r>
              <w:t>3GPP TS 29.572 [29]</w:t>
            </w:r>
          </w:p>
        </w:tc>
        <w:tc>
          <w:tcPr>
            <w:tcW w:w="4293" w:type="dxa"/>
            <w:tcBorders>
              <w:top w:val="single" w:sz="4" w:space="0" w:color="auto"/>
              <w:left w:val="single" w:sz="4" w:space="0" w:color="auto"/>
              <w:bottom w:val="single" w:sz="4" w:space="0" w:color="auto"/>
              <w:right w:val="single" w:sz="4" w:space="0" w:color="auto"/>
            </w:tcBorders>
          </w:tcPr>
          <w:p w14:paraId="7ECCB0A6" w14:textId="77777777" w:rsidR="007A13EF" w:rsidRDefault="007A13EF" w:rsidP="00AA12A7">
            <w:pPr>
              <w:pStyle w:val="TAL"/>
              <w:rPr>
                <w:rFonts w:cs="Arial"/>
                <w:szCs w:val="18"/>
              </w:rPr>
            </w:pPr>
            <w:r>
              <w:rPr>
                <w:rFonts w:cs="Arial"/>
                <w:szCs w:val="18"/>
              </w:rPr>
              <w:t>Defines the location quality of service, of the location information.</w:t>
            </w:r>
          </w:p>
        </w:tc>
      </w:tr>
    </w:tbl>
    <w:p w14:paraId="4D72951A" w14:textId="77777777" w:rsidR="00577D03" w:rsidRDefault="00577D03" w:rsidP="00577D03"/>
    <w:p w14:paraId="3FCEE561" w14:textId="3BDB5DC2" w:rsidR="00577D03" w:rsidRDefault="00577D03" w:rsidP="00577D03">
      <w:pPr>
        <w:pStyle w:val="Heading3"/>
      </w:pPr>
      <w:bookmarkStart w:id="686" w:name="_CRC_1_4_3"/>
      <w:bookmarkStart w:id="687" w:name="_Toc24868467"/>
      <w:bookmarkStart w:id="688" w:name="_Toc34153975"/>
      <w:bookmarkStart w:id="689" w:name="_Toc36040919"/>
      <w:bookmarkStart w:id="690" w:name="_Toc36041232"/>
      <w:bookmarkStart w:id="691" w:name="_Toc43196516"/>
      <w:bookmarkStart w:id="692" w:name="_Toc43481286"/>
      <w:bookmarkStart w:id="693" w:name="_Toc45134563"/>
      <w:bookmarkStart w:id="694" w:name="_Toc51189095"/>
      <w:bookmarkStart w:id="695" w:name="_Toc51763771"/>
      <w:bookmarkStart w:id="696" w:name="_Toc57206003"/>
      <w:bookmarkStart w:id="697" w:name="_Toc59019344"/>
      <w:bookmarkStart w:id="698" w:name="_Toc202388197"/>
      <w:bookmarkEnd w:id="686"/>
      <w:r>
        <w:t>C.1.4.3</w:t>
      </w:r>
      <w:r>
        <w:tab/>
        <w:t>Referenced simple data types and enumerations</w:t>
      </w:r>
      <w:bookmarkEnd w:id="687"/>
      <w:bookmarkEnd w:id="688"/>
      <w:bookmarkEnd w:id="689"/>
      <w:bookmarkEnd w:id="690"/>
      <w:bookmarkEnd w:id="691"/>
      <w:bookmarkEnd w:id="692"/>
      <w:bookmarkEnd w:id="693"/>
      <w:bookmarkEnd w:id="694"/>
      <w:bookmarkEnd w:id="695"/>
      <w:bookmarkEnd w:id="696"/>
      <w:bookmarkEnd w:id="697"/>
      <w:bookmarkEnd w:id="698"/>
    </w:p>
    <w:p w14:paraId="7F429965" w14:textId="0B26E962" w:rsidR="00577D03" w:rsidRDefault="00577D03" w:rsidP="00577D03">
      <w:r>
        <w:t>The simple datatypes based on the CBOR types are defined in table C.1.4.3-1 and the simple data types defined in table </w:t>
      </w:r>
      <w:r w:rsidR="002A2486" w:rsidRPr="005C497D">
        <w:t>C.1.4.3</w:t>
      </w:r>
      <w:r>
        <w:t>-2 apply to multiple SEAL-UU APIs.</w:t>
      </w:r>
    </w:p>
    <w:p w14:paraId="3903ABC2" w14:textId="0D3F9E11" w:rsidR="00577D03" w:rsidRDefault="00577D03" w:rsidP="00577D03">
      <w:pPr>
        <w:pStyle w:val="TH"/>
      </w:pPr>
      <w:bookmarkStart w:id="699" w:name="_CRTableC_1_4_31"/>
      <w:r>
        <w:lastRenderedPageBreak/>
        <w:t>Table </w:t>
      </w:r>
      <w:bookmarkEnd w:id="699"/>
      <w:r>
        <w:t>C.1.4.3-1: CBOR-based data types</w:t>
      </w:r>
    </w:p>
    <w:tbl>
      <w:tblPr>
        <w:tblW w:w="4944" w:type="pct"/>
        <w:tblLayout w:type="fixed"/>
        <w:tblCellMar>
          <w:left w:w="0" w:type="dxa"/>
          <w:right w:w="0" w:type="dxa"/>
        </w:tblCellMar>
        <w:tblLook w:val="0000" w:firstRow="0" w:lastRow="0" w:firstColumn="0" w:lastColumn="0" w:noHBand="0" w:noVBand="0"/>
      </w:tblPr>
      <w:tblGrid>
        <w:gridCol w:w="1766"/>
        <w:gridCol w:w="7747"/>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3E3E5E9D" w14:textId="77777777" w:rsidR="00AF773A" w:rsidRDefault="00AF773A" w:rsidP="00AF773A">
      <w:pPr>
        <w:pStyle w:val="TH"/>
        <w:spacing w:before="120"/>
      </w:pPr>
      <w:bookmarkStart w:id="700" w:name="_CRTableC_1_4_32"/>
      <w:r>
        <w:t>Table </w:t>
      </w:r>
      <w:bookmarkEnd w:id="700"/>
      <w:r>
        <w:t>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AF773A" w14:paraId="47BF77F8" w14:textId="77777777" w:rsidTr="000C4518">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C08B84" w14:textId="77777777" w:rsidR="00AF773A" w:rsidRDefault="00AF773A" w:rsidP="000C4518">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B54907" w14:textId="77777777" w:rsidR="00AF773A" w:rsidRDefault="00AF773A" w:rsidP="000C4518">
            <w:pPr>
              <w:pStyle w:val="TAH"/>
            </w:pPr>
            <w:r>
              <w:t>Description</w:t>
            </w:r>
          </w:p>
        </w:tc>
      </w:tr>
      <w:tr w:rsidR="00AF773A" w14:paraId="0CA98695"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4A8D" w14:textId="77777777" w:rsidR="00AF773A" w:rsidRPr="00204915" w:rsidRDefault="00AF773A" w:rsidP="000C4518">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AB473" w14:textId="77777777" w:rsidR="00AF773A" w:rsidRDefault="00AF773A" w:rsidP="000C4518">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AF773A" w14:paraId="5C4C3EC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BDB2" w14:textId="77777777" w:rsidR="00AF773A" w:rsidRPr="0056014A" w:rsidRDefault="00AF773A" w:rsidP="000C4518">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3F04" w14:textId="77777777" w:rsidR="00AF773A" w:rsidRDefault="00AF773A" w:rsidP="000C4518">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AF773A" w14:paraId="5F4C2378"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0B586" w14:textId="77777777" w:rsidR="00AF773A" w:rsidRDefault="00AF773A" w:rsidP="000C4518">
            <w:pPr>
              <w:pStyle w:val="TAL"/>
            </w:pPr>
            <w:r w:rsidRPr="0056014A">
              <w:t>CellId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B18" w14:textId="77777777" w:rsidR="00AF773A" w:rsidRDefault="00AF773A" w:rsidP="000C4518">
            <w:pPr>
              <w:pStyle w:val="TAL"/>
              <w:rPr>
                <w:lang w:eastAsia="zh-CN"/>
              </w:rPr>
            </w:pPr>
            <w:r>
              <w:rPr>
                <w:lang w:eastAsia="zh-CN"/>
              </w:rPr>
              <w:t>String containing a u</w:t>
            </w:r>
            <w:r w:rsidRPr="003C588D">
              <w:rPr>
                <w:lang w:eastAsia="zh-CN"/>
              </w:rPr>
              <w:t>nique identifier of a cell.</w:t>
            </w:r>
          </w:p>
        </w:tc>
      </w:tr>
      <w:tr w:rsidR="00AF773A" w14:paraId="5A340546"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A4F0" w14:textId="77777777" w:rsidR="00AF773A" w:rsidRPr="0056014A" w:rsidRDefault="00AF773A" w:rsidP="000C4518">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45B5" w14:textId="77777777" w:rsidR="00AF773A" w:rsidRDefault="00AF773A" w:rsidP="000C4518">
            <w:pPr>
              <w:pStyle w:val="TAL"/>
              <w:rPr>
                <w:lang w:eastAsia="zh-CN"/>
              </w:rPr>
            </w:pPr>
            <w:r>
              <w:rPr>
                <w:lang w:eastAsia="zh-CN"/>
              </w:rPr>
              <w:t>Integer indicating a value of confidence in the range from minimum value 0 to maximum value 100.</w:t>
            </w:r>
          </w:p>
        </w:tc>
      </w:tr>
      <w:tr w:rsidR="00AF773A" w14:paraId="3295F22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B2413" w14:textId="77777777" w:rsidR="00AF773A" w:rsidRPr="00DD5D88" w:rsidRDefault="00AF773A" w:rsidP="000C4518">
            <w:pPr>
              <w:pStyle w:val="TAL"/>
            </w:pPr>
            <w:r>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3B7FB" w14:textId="045E6AFC" w:rsidR="00AF773A" w:rsidRPr="00DD5D88" w:rsidRDefault="00AF773A" w:rsidP="000C4518">
            <w:pPr>
              <w:pStyle w:val="TAL"/>
              <w:rPr>
                <w:lang w:eastAsia="zh-CN"/>
              </w:rPr>
            </w:pPr>
            <w:r>
              <w:rPr>
                <w:lang w:eastAsia="zh-CN"/>
              </w:rPr>
              <w:t>S</w:t>
            </w:r>
            <w:r w:rsidRPr="006E7860">
              <w:rPr>
                <w:lang w:eastAsia="zh-CN"/>
              </w:rPr>
              <w:t xml:space="preserve">tring containing a local identifier followed by "@" and a domain identifier. Both the local identifier and the domain identifier shall be encoded as strings that do not contain any "@" characters. See </w:t>
            </w:r>
            <w:r>
              <w:rPr>
                <w:lang w:eastAsia="zh-CN"/>
              </w:rPr>
              <w:t>c</w:t>
            </w:r>
            <w:r w:rsidRPr="006E7860">
              <w:rPr>
                <w:lang w:eastAsia="zh-CN"/>
              </w:rPr>
              <w:t>lauses</w:t>
            </w:r>
            <w:r>
              <w:rPr>
                <w:lang w:eastAsia="zh-CN"/>
              </w:rPr>
              <w:t> </w:t>
            </w:r>
            <w:r w:rsidRPr="006E7860">
              <w:rPr>
                <w:lang w:eastAsia="zh-CN"/>
              </w:rPr>
              <w:t>4.6.2 and 4.6.3 of 3GPP</w:t>
            </w:r>
            <w:r>
              <w:rPr>
                <w:lang w:eastAsia="zh-CN"/>
              </w:rPr>
              <w:t> </w:t>
            </w:r>
            <w:r w:rsidRPr="006E7860">
              <w:rPr>
                <w:lang w:eastAsia="zh-CN"/>
              </w:rPr>
              <w:t>TS</w:t>
            </w:r>
            <w:r>
              <w:rPr>
                <w:lang w:eastAsia="zh-CN"/>
              </w:rPr>
              <w:t> </w:t>
            </w:r>
            <w:r w:rsidRPr="006E7860">
              <w:rPr>
                <w:lang w:eastAsia="zh-CN"/>
              </w:rPr>
              <w:t>23.682</w:t>
            </w:r>
            <w:r>
              <w:rPr>
                <w:lang w:eastAsia="zh-CN"/>
              </w:rPr>
              <w:t> [24]</w:t>
            </w:r>
            <w:r w:rsidRPr="006E7860">
              <w:rPr>
                <w:lang w:eastAsia="zh-CN"/>
              </w:rPr>
              <w:t xml:space="preserve"> for more information.</w:t>
            </w:r>
          </w:p>
        </w:tc>
      </w:tr>
      <w:tr w:rsidR="00AF773A" w14:paraId="41BA4620"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86198" w14:textId="77777777" w:rsidR="00AF773A" w:rsidRDefault="00AF773A" w:rsidP="000C4518">
            <w:pPr>
              <w:pStyle w:val="TAL"/>
            </w:pPr>
            <w:r>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D55E" w14:textId="77777777" w:rsidR="00AF773A" w:rsidRDefault="00AF773A" w:rsidP="000C4518">
            <w:pPr>
              <w:pStyle w:val="TAL"/>
              <w:rPr>
                <w:lang w:eastAsia="zh-CN"/>
              </w:rPr>
            </w:pPr>
            <w:r>
              <w:t>Is a string in the standard format described by the "date-time" production in IETF RFC3339 [25].</w:t>
            </w:r>
          </w:p>
        </w:tc>
      </w:tr>
      <w:tr w:rsidR="00AF773A" w14:paraId="6C640B2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FE56" w14:textId="77777777" w:rsidR="00AF773A" w:rsidRPr="00DD5D88" w:rsidRDefault="00AF773A" w:rsidP="000C4518">
            <w:pPr>
              <w:pStyle w:val="TAL"/>
            </w:pPr>
            <w:r>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F25F" w14:textId="77777777" w:rsidR="00AF773A" w:rsidRPr="00DD5D88" w:rsidRDefault="00AF773A" w:rsidP="000C4518">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AF773A" w14:paraId="71886A4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C3BBE" w14:textId="77777777" w:rsidR="00AF773A" w:rsidRDefault="00AF773A" w:rsidP="000C4518">
            <w:pPr>
              <w:pStyle w:val="TAL"/>
            </w:pPr>
            <w:r w:rsidRPr="00427E62">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CD5F1" w14:textId="77777777" w:rsidR="00AF773A" w:rsidRDefault="00AF773A" w:rsidP="000C4518">
            <w:pPr>
              <w:pStyle w:val="TAL"/>
              <w:rPr>
                <w:lang w:eastAsia="zh-CN"/>
              </w:rPr>
            </w:pPr>
            <w:r>
              <w:rPr>
                <w:lang w:eastAsia="zh-CN"/>
              </w:rPr>
              <w:t>String identifying a geographical area</w:t>
            </w:r>
            <w:r w:rsidRPr="009A240F">
              <w:rPr>
                <w:lang w:eastAsia="zh-CN"/>
              </w:rPr>
              <w:t>.</w:t>
            </w:r>
          </w:p>
        </w:tc>
      </w:tr>
      <w:tr w:rsidR="00AF773A" w14:paraId="3192D5E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2C718" w14:textId="77777777" w:rsidR="00AF773A" w:rsidRDefault="00AF773A" w:rsidP="000C4518">
            <w:pPr>
              <w:pStyle w:val="TAL"/>
            </w:pPr>
            <w:r w:rsidRPr="001319FF">
              <w:t>InnerRadius</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CA354" w14:textId="77777777" w:rsidR="00AF773A" w:rsidRDefault="00AF773A" w:rsidP="000C4518">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AF773A" w14:paraId="14E9264C"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2F6B" w14:textId="77777777" w:rsidR="00AF773A" w:rsidRDefault="00AF773A" w:rsidP="000C4518">
            <w:pPr>
              <w:pStyle w:val="TAL"/>
            </w:pPr>
            <w:r w:rsidRPr="00BC3038">
              <w:t>MbmsSaId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006D" w14:textId="77777777" w:rsidR="00AF773A" w:rsidRDefault="00AF773A" w:rsidP="000C4518">
            <w:pPr>
              <w:pStyle w:val="TAL"/>
              <w:rPr>
                <w:lang w:eastAsia="zh-CN"/>
              </w:rPr>
            </w:pPr>
            <w:r>
              <w:rPr>
                <w:lang w:eastAsia="zh-CN"/>
              </w:rPr>
              <w:t>String containing a u</w:t>
            </w:r>
            <w:r w:rsidRPr="00706F40">
              <w:rPr>
                <w:lang w:eastAsia="zh-CN"/>
              </w:rPr>
              <w:t>nique identifier of a MBMS serving area.</w:t>
            </w:r>
          </w:p>
        </w:tc>
      </w:tr>
      <w:tr w:rsidR="00AF773A" w14:paraId="32BC700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EFD23" w14:textId="77777777" w:rsidR="00AF773A" w:rsidRDefault="00AF773A" w:rsidP="000C4518">
            <w:pPr>
              <w:pStyle w:val="TAL"/>
            </w:pPr>
            <w:r w:rsidRPr="00291CAA">
              <w:t>MbsfnAreaId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20526" w14:textId="77777777" w:rsidR="00AF773A" w:rsidRDefault="00AF773A" w:rsidP="000C4518">
            <w:pPr>
              <w:pStyle w:val="TAL"/>
              <w:rPr>
                <w:lang w:eastAsia="zh-CN"/>
              </w:rPr>
            </w:pPr>
            <w:r>
              <w:rPr>
                <w:lang w:eastAsia="zh-CN"/>
              </w:rPr>
              <w:t>String containing a u</w:t>
            </w:r>
            <w:r w:rsidRPr="0090030B">
              <w:rPr>
                <w:lang w:eastAsia="zh-CN"/>
              </w:rPr>
              <w:t>nique identifier of a MBSFN area.</w:t>
            </w:r>
          </w:p>
        </w:tc>
      </w:tr>
      <w:tr w:rsidR="00AF773A" w14:paraId="46FCEB1F"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7646" w14:textId="77777777" w:rsidR="00AF773A" w:rsidRPr="00291CAA" w:rsidRDefault="00AF773A" w:rsidP="000C4518">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CFCDA" w14:textId="77777777" w:rsidR="00AF773A" w:rsidRDefault="00AF773A" w:rsidP="000C4518">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AF773A" w14:paraId="1E730EC3"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F061" w14:textId="77777777" w:rsidR="00AF773A" w:rsidRPr="00291CAA" w:rsidRDefault="00AF773A" w:rsidP="000C4518">
            <w:pPr>
              <w:pStyle w:val="TAL"/>
            </w:pPr>
            <w:r w:rsidRPr="00C47CA6">
              <w:t>PlmnId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6BD90" w14:textId="77777777" w:rsidR="00AF773A" w:rsidRDefault="00AF773A" w:rsidP="000C4518">
            <w:pPr>
              <w:pStyle w:val="TAL"/>
              <w:rPr>
                <w:lang w:eastAsia="zh-CN"/>
              </w:rPr>
            </w:pPr>
            <w:r>
              <w:rPr>
                <w:lang w:eastAsia="zh-CN"/>
              </w:rPr>
              <w:t>String containing a u</w:t>
            </w:r>
            <w:r w:rsidRPr="00C47CA6">
              <w:rPr>
                <w:lang w:eastAsia="zh-CN"/>
              </w:rPr>
              <w:t>nique identifier of a PLMN.</w:t>
            </w:r>
          </w:p>
        </w:tc>
      </w:tr>
      <w:tr w:rsidR="00AF773A" w14:paraId="504510A7"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A1353" w14:textId="77777777" w:rsidR="00AF773A" w:rsidRPr="00C47CA6" w:rsidRDefault="00AF773A" w:rsidP="000C4518">
            <w:pPr>
              <w:pStyle w:val="TAL"/>
            </w:pPr>
            <w:r w:rsidRPr="00917E34">
              <w:t>TaId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431BF" w14:textId="77777777" w:rsidR="00AF773A" w:rsidRDefault="00AF773A" w:rsidP="000C4518">
            <w:pPr>
              <w:pStyle w:val="TAL"/>
              <w:rPr>
                <w:lang w:eastAsia="zh-CN"/>
              </w:rPr>
            </w:pPr>
            <w:r>
              <w:rPr>
                <w:lang w:eastAsia="zh-CN"/>
              </w:rPr>
              <w:t>String containing a u</w:t>
            </w:r>
            <w:r w:rsidRPr="0056014A">
              <w:rPr>
                <w:lang w:eastAsia="zh-CN"/>
              </w:rPr>
              <w:t>nique identifier of a tracking area.</w:t>
            </w:r>
          </w:p>
        </w:tc>
      </w:tr>
      <w:tr w:rsidR="00AF773A" w14:paraId="6BC6B5F7"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AD37" w14:textId="77777777" w:rsidR="00AF773A" w:rsidRPr="00115B36" w:rsidRDefault="00AF773A" w:rsidP="000C4518">
            <w:pPr>
              <w:pStyle w:val="TAL"/>
            </w:pPr>
            <w:r>
              <w:t>Tmgi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DCE0E" w14:textId="77777777" w:rsidR="00AF773A" w:rsidRPr="00250C50" w:rsidRDefault="00AF773A" w:rsidP="000C4518">
            <w:pPr>
              <w:pStyle w:val="TAL"/>
              <w:rPr>
                <w:lang w:eastAsia="zh-CN"/>
              </w:rPr>
            </w:pPr>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r>
              <w:rPr>
                <w:lang w:eastAsia="zh-CN"/>
              </w:rPr>
              <w:t>Tmgi</w:t>
            </w:r>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p>
        </w:tc>
      </w:tr>
      <w:tr w:rsidR="00AF773A" w14:paraId="32F6ECC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FBE7D" w14:textId="77777777" w:rsidR="00AF773A" w:rsidRPr="00DD5D88" w:rsidRDefault="00AF773A" w:rsidP="000C4518">
            <w:pPr>
              <w:pStyle w:val="TAL"/>
            </w:pPr>
            <w:r w:rsidRPr="00115B36">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BA1B1" w14:textId="353AF341" w:rsidR="00AF773A" w:rsidRPr="00DD5D88" w:rsidRDefault="00AF773A" w:rsidP="000C4518">
            <w:pPr>
              <w:pStyle w:val="TAL"/>
              <w:rPr>
                <w:lang w:eastAsia="zh-CN"/>
              </w:rPr>
            </w:pPr>
            <w:r w:rsidRPr="00250C50">
              <w:rPr>
                <w:lang w:eastAsia="zh-CN"/>
              </w:rPr>
              <w:t xml:space="preserve">String with format partial-time or full-time as defined in </w:t>
            </w:r>
            <w:r>
              <w:rPr>
                <w:lang w:eastAsia="zh-CN"/>
              </w:rPr>
              <w:t>clause </w:t>
            </w:r>
            <w:r w:rsidRPr="00250C50">
              <w:rPr>
                <w:lang w:eastAsia="zh-CN"/>
              </w:rPr>
              <w:t>5.6 of IETF</w:t>
            </w:r>
            <w:r>
              <w:rPr>
                <w:lang w:eastAsia="zh-CN"/>
              </w:rPr>
              <w:t> </w:t>
            </w:r>
            <w:r w:rsidRPr="00250C50">
              <w:rPr>
                <w:lang w:eastAsia="zh-CN"/>
              </w:rPr>
              <w:t>RFC</w:t>
            </w:r>
            <w:r>
              <w:rPr>
                <w:lang w:eastAsia="zh-CN"/>
              </w:rPr>
              <w:t> </w:t>
            </w:r>
            <w:r w:rsidRPr="00250C50">
              <w:rPr>
                <w:lang w:eastAsia="zh-CN"/>
              </w:rPr>
              <w:t>3339</w:t>
            </w:r>
            <w:r>
              <w:rPr>
                <w:lang w:eastAsia="zh-CN"/>
              </w:rPr>
              <w:t> </w:t>
            </w:r>
            <w:r>
              <w:t>[25]</w:t>
            </w:r>
            <w:r w:rsidRPr="00250C50">
              <w:rPr>
                <w:lang w:eastAsia="zh-CN"/>
              </w:rPr>
              <w:t>. Examples, 20:15:00, 20:15:00-08:00 (for 8 hours behind UTC).</w:t>
            </w:r>
          </w:p>
        </w:tc>
      </w:tr>
      <w:tr w:rsidR="00AF773A" w14:paraId="57BD27AE"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744B9" w14:textId="77777777" w:rsidR="00AF773A" w:rsidRPr="00DD5D88" w:rsidRDefault="00AF773A" w:rsidP="000C4518">
            <w:pPr>
              <w:pStyle w:val="TAL"/>
            </w:pPr>
            <w:r w:rsidRPr="009B75B7">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4354A" w14:textId="77777777" w:rsidR="00AF773A" w:rsidRPr="004B661F" w:rsidRDefault="00AF773A" w:rsidP="000C4518">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AF773A" w14:paraId="4940C10B"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82936" w14:textId="77777777" w:rsidR="00AF773A" w:rsidRPr="009B75B7" w:rsidRDefault="00AF773A" w:rsidP="000C4518">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BEC7" w14:textId="77777777" w:rsidR="00AF773A" w:rsidRPr="009A240F" w:rsidRDefault="00AF773A" w:rsidP="000C4518">
            <w:pPr>
              <w:pStyle w:val="TAL"/>
              <w:rPr>
                <w:lang w:eastAsia="zh-CN"/>
              </w:rPr>
            </w:pPr>
            <w:r>
              <w:rPr>
                <w:lang w:eastAsia="zh-CN"/>
              </w:rPr>
              <w:t>Number indicating value of uncertainty with minimum value 0.</w:t>
            </w:r>
          </w:p>
        </w:tc>
      </w:tr>
      <w:tr w:rsidR="00AF773A" w14:paraId="49F39E9D" w14:textId="77777777" w:rsidTr="000C4518">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A9A49" w14:textId="77777777" w:rsidR="00AF773A" w:rsidRPr="00DE0DB0" w:rsidRDefault="00AF773A" w:rsidP="000C4518">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DD3CF" w14:textId="77777777" w:rsidR="00AF773A" w:rsidRPr="00DE0DB0" w:rsidRDefault="00AF773A" w:rsidP="000C4518">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bookmarkStart w:id="701" w:name="_CRTableC_1_4_33"/>
      <w:r>
        <w:t>Table </w:t>
      </w:r>
      <w:bookmarkEnd w:id="701"/>
      <w:r>
        <w:t>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3192D6D0" w:rsidR="00577D03" w:rsidRDefault="00577D03" w:rsidP="00F2760D">
            <w:pPr>
              <w:pStyle w:val="TAL"/>
              <w:rPr>
                <w:lang w:eastAsia="zh-CN"/>
              </w:rPr>
            </w:pPr>
            <w:r w:rsidRPr="00F2760D">
              <w:t>C.2.1.</w:t>
            </w:r>
            <w:r w:rsidR="00A411CF">
              <w:t>3</w:t>
            </w:r>
            <w:r w:rsidRPr="00F2760D">
              <w:t>.3.1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702" w:name="_CRC_1_4_4"/>
      <w:bookmarkStart w:id="703" w:name="_Toc202388198"/>
      <w:bookmarkEnd w:id="702"/>
      <w:r>
        <w:lastRenderedPageBreak/>
        <w:t>C.1.4.4</w:t>
      </w:r>
      <w:r>
        <w:tab/>
        <w:t>Common structured data types</w:t>
      </w:r>
      <w:bookmarkEnd w:id="703"/>
      <w:r>
        <w:t xml:space="preserve"> </w:t>
      </w:r>
    </w:p>
    <w:p w14:paraId="1F82B0D4" w14:textId="534323B3" w:rsidR="00577D03" w:rsidRDefault="00577D03" w:rsidP="00577D03">
      <w:pPr>
        <w:pStyle w:val="Heading4"/>
      </w:pPr>
      <w:bookmarkStart w:id="704" w:name="_CRC_1_4_4_1"/>
      <w:bookmarkStart w:id="705" w:name="_Toc202388199"/>
      <w:bookmarkEnd w:id="704"/>
      <w:r>
        <w:t>C.1.4.4.1</w:t>
      </w:r>
      <w:r>
        <w:tab/>
        <w:t xml:space="preserve">Type: </w:t>
      </w:r>
      <w:r w:rsidRPr="003F4198">
        <w:t>ScheduledCommunicationTime</w:t>
      </w:r>
      <w:bookmarkEnd w:id="705"/>
    </w:p>
    <w:p w14:paraId="73C67646" w14:textId="33F6A00C" w:rsidR="00577D03" w:rsidRDefault="00577D03" w:rsidP="00577D03">
      <w:pPr>
        <w:pStyle w:val="TH"/>
      </w:pPr>
      <w:bookmarkStart w:id="706" w:name="_CRTableC_1_4_4_11"/>
      <w:r>
        <w:rPr>
          <w:noProof/>
        </w:rPr>
        <w:t>Table </w:t>
      </w:r>
      <w:bookmarkEnd w:id="706"/>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707" w:name="_CRC_1_4_4_2"/>
      <w:bookmarkStart w:id="708" w:name="_Toc202388200"/>
      <w:bookmarkEnd w:id="707"/>
      <w:r>
        <w:t>C.1.4.4.2</w:t>
      </w:r>
      <w:r>
        <w:tab/>
        <w:t>Type: ProblemDetails</w:t>
      </w:r>
      <w:bookmarkEnd w:id="708"/>
    </w:p>
    <w:p w14:paraId="610CEDB1" w14:textId="77777777" w:rsidR="00B922F5" w:rsidRDefault="00B922F5" w:rsidP="00B922F5">
      <w:pPr>
        <w:pStyle w:val="TH"/>
      </w:pPr>
      <w:bookmarkStart w:id="709" w:name="_CRTableC_1_4_4_21"/>
      <w:r>
        <w:rPr>
          <w:noProof/>
        </w:rPr>
        <w:t>Table </w:t>
      </w:r>
      <w:bookmarkEnd w:id="709"/>
      <w:r>
        <w:t xml:space="preserve">C.1.4.4.2-1: </w:t>
      </w:r>
      <w:r>
        <w:rPr>
          <w:noProof/>
        </w:rPr>
        <w:t xml:space="preserve">Definition of the </w:t>
      </w:r>
      <w:r>
        <w:t>ProblemDetails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5115C699" w:rsidR="00B922F5" w:rsidRDefault="00B922F5" w:rsidP="003D1604">
            <w:pPr>
              <w:pStyle w:val="TAN"/>
            </w:pPr>
            <w:r>
              <w:t>NOTE 1:</w:t>
            </w:r>
            <w:r>
              <w:tab/>
              <w:t>See IETF </w:t>
            </w:r>
            <w:r w:rsidR="006532D4">
              <w:t>RFC 9290</w:t>
            </w:r>
            <w:r w:rsidR="006532D4">
              <w:rPr>
                <w:lang w:val="en-US" w:eastAsia="zh-CN"/>
              </w:rPr>
              <w:t>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710" w:name="_CRC_1_4_4_3"/>
      <w:bookmarkStart w:id="711" w:name="_Toc202388201"/>
      <w:bookmarkEnd w:id="710"/>
      <w:r>
        <w:t>C.1.4.4.3</w:t>
      </w:r>
      <w:r>
        <w:tab/>
        <w:t xml:space="preserve">Type: </w:t>
      </w:r>
      <w:r w:rsidRPr="00435A12">
        <w:t>GeographicalCoordinates</w:t>
      </w:r>
      <w:bookmarkEnd w:id="711"/>
    </w:p>
    <w:p w14:paraId="0A88E942" w14:textId="77777777" w:rsidR="00B922F5" w:rsidRDefault="00B922F5" w:rsidP="00B922F5">
      <w:pPr>
        <w:pStyle w:val="TH"/>
      </w:pPr>
      <w:bookmarkStart w:id="712" w:name="_CRTableC_1_4_4_31"/>
      <w:r>
        <w:rPr>
          <w:noProof/>
        </w:rPr>
        <w:t>Table </w:t>
      </w:r>
      <w:bookmarkEnd w:id="712"/>
      <w:r>
        <w:t xml:space="preserve">C.1.4.4.3-1: </w:t>
      </w:r>
      <w:r>
        <w:rPr>
          <w:noProof/>
        </w:rPr>
        <w:t xml:space="preserve">Definition of type </w:t>
      </w:r>
      <w:r w:rsidRPr="00435A12">
        <w:t>GeographicalCoordinates</w:t>
      </w:r>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r>
              <w:rPr>
                <w:lang w:eastAsia="zh-CN"/>
              </w:rPr>
              <w:t>lon</w:t>
            </w:r>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r>
              <w:rPr>
                <w:lang w:eastAsia="zh-CN"/>
              </w:rPr>
              <w:t>lat</w:t>
            </w:r>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713" w:name="_CRC_1_4_4_4"/>
      <w:bookmarkStart w:id="714" w:name="_Toc20150386"/>
      <w:bookmarkStart w:id="715" w:name="_Toc25168633"/>
      <w:bookmarkStart w:id="716" w:name="_Toc27593052"/>
      <w:bookmarkStart w:id="717" w:name="_Toc34147923"/>
      <w:bookmarkStart w:id="718" w:name="_Toc36463307"/>
      <w:bookmarkStart w:id="719" w:name="_Toc43215147"/>
      <w:bookmarkStart w:id="720" w:name="_Toc45032395"/>
      <w:bookmarkStart w:id="721" w:name="_Toc49849884"/>
      <w:bookmarkStart w:id="722" w:name="_Toc51873398"/>
      <w:bookmarkStart w:id="723" w:name="_Toc56517526"/>
      <w:bookmarkStart w:id="724" w:name="_Toc58594427"/>
      <w:bookmarkStart w:id="725" w:name="_Toc67685937"/>
      <w:bookmarkStart w:id="726" w:name="_Toc74993758"/>
      <w:bookmarkStart w:id="727" w:name="_Toc82716346"/>
      <w:bookmarkStart w:id="728" w:name="_Toc88818633"/>
      <w:bookmarkStart w:id="729" w:name="_Toc90650555"/>
      <w:bookmarkStart w:id="730" w:name="_Toc98506225"/>
      <w:bookmarkStart w:id="731" w:name="_Toc202388202"/>
      <w:bookmarkEnd w:id="713"/>
      <w:r>
        <w:lastRenderedPageBreak/>
        <w:t>C.1.4.4.4</w:t>
      </w:r>
      <w:r>
        <w:tab/>
        <w:t>Type: GeographicArea</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2E43DCFE" w14:textId="77777777" w:rsidR="00B922F5" w:rsidRDefault="00B922F5" w:rsidP="00B922F5">
      <w:pPr>
        <w:pStyle w:val="TH"/>
      </w:pPr>
      <w:bookmarkStart w:id="732" w:name="_CRTableC_1_4_4_41"/>
      <w:r>
        <w:rPr>
          <w:noProof/>
        </w:rPr>
        <w:t>Table </w:t>
      </w:r>
      <w:bookmarkEnd w:id="732"/>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733" w:name="_CRC_1_4_4_5"/>
      <w:bookmarkStart w:id="734" w:name="_Toc202388203"/>
      <w:bookmarkEnd w:id="733"/>
      <w:r>
        <w:t>C.1.4.4.5</w:t>
      </w:r>
      <w:r>
        <w:tab/>
        <w:t>Type: Point</w:t>
      </w:r>
      <w:bookmarkEnd w:id="734"/>
    </w:p>
    <w:p w14:paraId="67CDF85B" w14:textId="77777777" w:rsidR="00547404" w:rsidRDefault="00547404" w:rsidP="00547404">
      <w:pPr>
        <w:pStyle w:val="TH"/>
      </w:pPr>
      <w:bookmarkStart w:id="735" w:name="_CRTableC_1_4_4_51"/>
      <w:r>
        <w:rPr>
          <w:noProof/>
        </w:rPr>
        <w:t>Table </w:t>
      </w:r>
      <w:bookmarkEnd w:id="735"/>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736" w:name="_CRC_1_4_4_6"/>
      <w:bookmarkStart w:id="737" w:name="_Toc20150388"/>
      <w:bookmarkStart w:id="738" w:name="_Toc25168635"/>
      <w:bookmarkStart w:id="739" w:name="_Toc27593054"/>
      <w:bookmarkStart w:id="740" w:name="_Toc34147925"/>
      <w:bookmarkStart w:id="741" w:name="_Toc36463309"/>
      <w:bookmarkStart w:id="742" w:name="_Toc43215149"/>
      <w:bookmarkStart w:id="743" w:name="_Toc45032397"/>
      <w:bookmarkStart w:id="744" w:name="_Toc49849886"/>
      <w:bookmarkStart w:id="745" w:name="_Toc51873400"/>
      <w:bookmarkStart w:id="746" w:name="_Toc56517528"/>
      <w:bookmarkStart w:id="747" w:name="_Toc58594429"/>
      <w:bookmarkStart w:id="748" w:name="_Toc67685939"/>
      <w:bookmarkStart w:id="749" w:name="_Toc74993760"/>
      <w:bookmarkStart w:id="750" w:name="_Toc82716348"/>
      <w:bookmarkStart w:id="751" w:name="_Toc88818635"/>
      <w:bookmarkStart w:id="752" w:name="_Toc90650557"/>
      <w:bookmarkStart w:id="753" w:name="_Toc98506227"/>
      <w:bookmarkStart w:id="754" w:name="_Toc202388204"/>
      <w:bookmarkEnd w:id="736"/>
      <w:r>
        <w:t>C.1.4.4.6</w:t>
      </w:r>
      <w:r>
        <w:tab/>
        <w:t>Type: PointUncertaintyCircle</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2BD6A808" w14:textId="77777777" w:rsidR="00547404" w:rsidRDefault="00547404" w:rsidP="00547404">
      <w:pPr>
        <w:pStyle w:val="TH"/>
      </w:pPr>
      <w:bookmarkStart w:id="755" w:name="_CRTableC_1_4_4_61"/>
      <w:r>
        <w:rPr>
          <w:noProof/>
        </w:rPr>
        <w:t>Table </w:t>
      </w:r>
      <w:bookmarkEnd w:id="755"/>
      <w:r>
        <w:t xml:space="preserve">C.1.4.4.6-1: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756" w:name="_CRC_1_4_4_7"/>
      <w:bookmarkStart w:id="757" w:name="_Toc20150389"/>
      <w:bookmarkStart w:id="758" w:name="_Toc25168636"/>
      <w:bookmarkStart w:id="759" w:name="_Toc27593055"/>
      <w:bookmarkStart w:id="760" w:name="_Toc34147926"/>
      <w:bookmarkStart w:id="761" w:name="_Toc36463310"/>
      <w:bookmarkStart w:id="762" w:name="_Toc43215150"/>
      <w:bookmarkStart w:id="763" w:name="_Toc45032398"/>
      <w:bookmarkStart w:id="764" w:name="_Toc49849887"/>
      <w:bookmarkStart w:id="765" w:name="_Toc51873401"/>
      <w:bookmarkStart w:id="766" w:name="_Toc56517529"/>
      <w:bookmarkStart w:id="767" w:name="_Toc58594430"/>
      <w:bookmarkStart w:id="768" w:name="_Toc67685940"/>
      <w:bookmarkStart w:id="769" w:name="_Toc74993761"/>
      <w:bookmarkStart w:id="770" w:name="_Toc82716349"/>
      <w:bookmarkStart w:id="771" w:name="_Toc88818636"/>
      <w:bookmarkStart w:id="772" w:name="_Toc90650558"/>
      <w:bookmarkStart w:id="773" w:name="_Toc98506228"/>
      <w:bookmarkStart w:id="774" w:name="_Toc202388205"/>
      <w:bookmarkEnd w:id="756"/>
      <w:r>
        <w:lastRenderedPageBreak/>
        <w:t>C.1.4.4.7</w:t>
      </w:r>
      <w:r>
        <w:tab/>
        <w:t>Type: PointUncertaintyEllipse</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20CDDA8" w14:textId="77777777" w:rsidR="00547404" w:rsidRDefault="00547404" w:rsidP="00547404">
      <w:pPr>
        <w:pStyle w:val="TH"/>
      </w:pPr>
      <w:bookmarkStart w:id="775" w:name="_CRTableC_1_4_4_71"/>
      <w:r>
        <w:rPr>
          <w:noProof/>
        </w:rPr>
        <w:t>Table </w:t>
      </w:r>
      <w:bookmarkEnd w:id="775"/>
      <w:r>
        <w:t xml:space="preserve">C.1.4.4.7-1: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776" w:name="_CRC_1_4_4_8"/>
      <w:bookmarkStart w:id="777" w:name="_Toc202388206"/>
      <w:bookmarkEnd w:id="776"/>
      <w:r>
        <w:t>C.1.4.4.8</w:t>
      </w:r>
      <w:r>
        <w:tab/>
        <w:t>Type: Polygon</w:t>
      </w:r>
      <w:bookmarkEnd w:id="777"/>
    </w:p>
    <w:p w14:paraId="369E3898" w14:textId="77777777" w:rsidR="00547404" w:rsidRDefault="00547404" w:rsidP="00547404">
      <w:pPr>
        <w:pStyle w:val="TH"/>
      </w:pPr>
      <w:bookmarkStart w:id="778" w:name="_CRTableC_1_4_4_81"/>
      <w:r>
        <w:rPr>
          <w:noProof/>
        </w:rPr>
        <w:t>Table </w:t>
      </w:r>
      <w:bookmarkEnd w:id="778"/>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779" w:name="_CRC_1_4_4_9"/>
      <w:bookmarkStart w:id="780" w:name="_Toc202388207"/>
      <w:bookmarkEnd w:id="779"/>
      <w:r>
        <w:t>C.1.4.4.9</w:t>
      </w:r>
      <w:r>
        <w:tab/>
        <w:t xml:space="preserve">Type: </w:t>
      </w:r>
      <w:r w:rsidRPr="00271926">
        <w:t>PointAltitude</w:t>
      </w:r>
      <w:bookmarkEnd w:id="780"/>
    </w:p>
    <w:p w14:paraId="3E277D10" w14:textId="77777777" w:rsidR="00547404" w:rsidRDefault="00547404" w:rsidP="00547404">
      <w:pPr>
        <w:pStyle w:val="TH"/>
      </w:pPr>
      <w:bookmarkStart w:id="781" w:name="_CRTableC_1_4_4_91"/>
      <w:r>
        <w:rPr>
          <w:noProof/>
        </w:rPr>
        <w:t>Table </w:t>
      </w:r>
      <w:bookmarkEnd w:id="781"/>
      <w:r>
        <w:t xml:space="preserve">C.1.4.4.9-1: </w:t>
      </w:r>
      <w:r>
        <w:rPr>
          <w:noProof/>
        </w:rPr>
        <w:t xml:space="preserve">Definition of type </w:t>
      </w:r>
      <w:r w:rsidRPr="00594CC4">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782" w:name="_CRC_1_4_4_10"/>
      <w:bookmarkStart w:id="783" w:name="_Toc202388208"/>
      <w:bookmarkEnd w:id="782"/>
      <w:r>
        <w:t>C.1.4.4.10</w:t>
      </w:r>
      <w:r>
        <w:tab/>
        <w:t xml:space="preserve">Type: </w:t>
      </w:r>
      <w:r w:rsidRPr="00271926">
        <w:t>PointAltitudeUncertainty</w:t>
      </w:r>
      <w:bookmarkEnd w:id="783"/>
    </w:p>
    <w:p w14:paraId="75C9223E" w14:textId="77777777" w:rsidR="00547404" w:rsidRDefault="00547404" w:rsidP="00547404">
      <w:pPr>
        <w:pStyle w:val="TH"/>
      </w:pPr>
      <w:bookmarkStart w:id="784" w:name="_CRTableC_1_4_4_101"/>
      <w:r>
        <w:rPr>
          <w:noProof/>
        </w:rPr>
        <w:t>Table </w:t>
      </w:r>
      <w:bookmarkEnd w:id="784"/>
      <w:r>
        <w:t xml:space="preserve">C.1.4.4.10-1: </w:t>
      </w:r>
      <w:r>
        <w:rPr>
          <w:noProof/>
        </w:rPr>
        <w:t xml:space="preserve">Definition of type </w:t>
      </w:r>
      <w:r w:rsidRPr="00594CC4">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785" w:name="_CRC_1_4_4_11"/>
      <w:bookmarkStart w:id="786" w:name="_Toc202388209"/>
      <w:bookmarkEnd w:id="785"/>
      <w:r>
        <w:lastRenderedPageBreak/>
        <w:t>C.1.4.4.11</w:t>
      </w:r>
      <w:r>
        <w:tab/>
        <w:t xml:space="preserve">Type: </w:t>
      </w:r>
      <w:r w:rsidRPr="009E7AE9">
        <w:t>EllipsoidArc</w:t>
      </w:r>
      <w:bookmarkEnd w:id="786"/>
    </w:p>
    <w:p w14:paraId="43C11BF9" w14:textId="77777777" w:rsidR="00547404" w:rsidRDefault="00547404" w:rsidP="00547404">
      <w:pPr>
        <w:pStyle w:val="TH"/>
      </w:pPr>
      <w:bookmarkStart w:id="787" w:name="_CRTableC_1_4_4_111"/>
      <w:r>
        <w:rPr>
          <w:noProof/>
        </w:rPr>
        <w:t>Table </w:t>
      </w:r>
      <w:bookmarkEnd w:id="787"/>
      <w:r>
        <w:t xml:space="preserve">C.1.4.4.11-1: </w:t>
      </w:r>
      <w:r>
        <w:rPr>
          <w:noProof/>
        </w:rPr>
        <w:t xml:space="preserve">Definition of type </w:t>
      </w:r>
      <w:r w:rsidRPr="009E7AE9">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788" w:name="_CRC_1_4_4_12"/>
      <w:bookmarkStart w:id="789" w:name="_Toc202388210"/>
      <w:bookmarkEnd w:id="788"/>
      <w:r>
        <w:t>C.1.4.4.12</w:t>
      </w:r>
      <w:r>
        <w:tab/>
        <w:t xml:space="preserve">Type: </w:t>
      </w:r>
      <w:r w:rsidRPr="00D105E9">
        <w:t>UncertaintyEllipse</w:t>
      </w:r>
      <w:bookmarkEnd w:id="789"/>
    </w:p>
    <w:p w14:paraId="52768D52" w14:textId="77777777" w:rsidR="00547404" w:rsidRDefault="00547404" w:rsidP="00547404">
      <w:pPr>
        <w:pStyle w:val="TH"/>
      </w:pPr>
      <w:bookmarkStart w:id="790" w:name="_CRTableC_1_4_4_121"/>
      <w:r>
        <w:rPr>
          <w:noProof/>
        </w:rPr>
        <w:t>Table </w:t>
      </w:r>
      <w:bookmarkEnd w:id="790"/>
      <w:r>
        <w:t xml:space="preserve">C.1.4.4.12-1: </w:t>
      </w:r>
      <w:r>
        <w:rPr>
          <w:noProof/>
        </w:rPr>
        <w:t xml:space="preserve">Definition of type </w:t>
      </w:r>
      <w:r w:rsidRPr="00E23F3B">
        <w: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791" w:name="_CRC_1_4_5"/>
      <w:bookmarkStart w:id="792" w:name="_Toc202388211"/>
      <w:bookmarkEnd w:id="791"/>
      <w:r>
        <w:t>C.1.4.5</w:t>
      </w:r>
      <w:r>
        <w:tab/>
        <w:t>Common enumerations</w:t>
      </w:r>
      <w:bookmarkEnd w:id="792"/>
      <w:r>
        <w:t xml:space="preserve"> </w:t>
      </w:r>
    </w:p>
    <w:p w14:paraId="6287AC35" w14:textId="77777777" w:rsidR="00547404" w:rsidRDefault="00547404" w:rsidP="00547404">
      <w:pPr>
        <w:pStyle w:val="Heading4"/>
      </w:pPr>
      <w:bookmarkStart w:id="793" w:name="_CRC_1_4_5_1"/>
      <w:bookmarkStart w:id="794" w:name="_Toc202388212"/>
      <w:bookmarkEnd w:id="793"/>
      <w:r>
        <w:t>C.1.4.5.1</w:t>
      </w:r>
      <w:r>
        <w:tab/>
        <w:t xml:space="preserve">Enumeration: </w:t>
      </w:r>
      <w:r w:rsidRPr="00F82BEC">
        <w:t>SupportedGADShapes</w:t>
      </w:r>
      <w:bookmarkEnd w:id="794"/>
    </w:p>
    <w:p w14:paraId="09E648BF" w14:textId="77777777" w:rsidR="00547404" w:rsidRDefault="00547404" w:rsidP="00547404">
      <w:pPr>
        <w:pStyle w:val="TH"/>
      </w:pPr>
      <w:bookmarkStart w:id="795" w:name="_CRTableC_1_4_5_11"/>
      <w:r>
        <w:t>Table </w:t>
      </w:r>
      <w:bookmarkEnd w:id="795"/>
      <w:r>
        <w:t xml:space="preserve">C.1.4.5.1-1: Enumeration </w:t>
      </w:r>
      <w:r w:rsidRPr="00F82BEC">
        <w:t>SupportedGADShapes</w:t>
      </w:r>
    </w:p>
    <w:tbl>
      <w:tblPr>
        <w:tblW w:w="5000" w:type="pct"/>
        <w:tblCellMar>
          <w:left w:w="0" w:type="dxa"/>
          <w:right w:w="0" w:type="dxa"/>
        </w:tblCellMar>
        <w:tblLook w:val="04A0" w:firstRow="1" w:lastRow="0" w:firstColumn="1" w:lastColumn="0" w:noHBand="0" w:noVBand="1"/>
      </w:tblPr>
      <w:tblGrid>
        <w:gridCol w:w="4655"/>
        <w:gridCol w:w="4966"/>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796" w:name="_CRC_2"/>
      <w:bookmarkStart w:id="797" w:name="_Toc202388213"/>
      <w:bookmarkEnd w:id="796"/>
      <w:r>
        <w:lastRenderedPageBreak/>
        <w:t>C.2</w:t>
      </w:r>
      <w:r>
        <w:tab/>
        <w:t>Resource representation and APIs for VAL user profile</w:t>
      </w:r>
      <w:bookmarkEnd w:id="797"/>
    </w:p>
    <w:p w14:paraId="5E946AAD" w14:textId="6623F48D" w:rsidR="00E65389" w:rsidRPr="00CB6BC3" w:rsidRDefault="00E65389" w:rsidP="00E65389">
      <w:pPr>
        <w:pStyle w:val="Heading2"/>
        <w:rPr>
          <w:lang w:val="fi-FI" w:eastAsia="zh-CN"/>
        </w:rPr>
      </w:pPr>
      <w:bookmarkStart w:id="798" w:name="_CRC_2_1"/>
      <w:bookmarkStart w:id="799" w:name="_Toc24868602"/>
      <w:bookmarkStart w:id="800" w:name="_Toc34154084"/>
      <w:bookmarkStart w:id="801" w:name="_Toc36041028"/>
      <w:bookmarkStart w:id="802" w:name="_Toc36041341"/>
      <w:bookmarkStart w:id="803" w:name="_Toc43196584"/>
      <w:bookmarkStart w:id="804" w:name="_Toc43481354"/>
      <w:bookmarkStart w:id="805" w:name="_Toc45134631"/>
      <w:bookmarkStart w:id="806" w:name="_Toc51189163"/>
      <w:bookmarkStart w:id="807" w:name="_Toc51763839"/>
      <w:bookmarkStart w:id="808" w:name="_Toc57206071"/>
      <w:bookmarkStart w:id="809" w:name="_Toc59019412"/>
      <w:bookmarkStart w:id="810" w:name="_Toc68170085"/>
      <w:bookmarkStart w:id="811" w:name="_Toc83234126"/>
      <w:bookmarkStart w:id="812" w:name="_Toc202388214"/>
      <w:bookmarkEnd w:id="798"/>
      <w:r w:rsidRPr="00CB6BC3">
        <w:rPr>
          <w:lang w:val="fi-FI" w:eastAsia="zh-CN"/>
        </w:rPr>
        <w:t>C.2.1</w:t>
      </w:r>
      <w:r w:rsidRPr="00CB6BC3">
        <w:rPr>
          <w:lang w:val="fi-FI" w:eastAsia="zh-CN"/>
        </w:rPr>
        <w:tab/>
        <w:t>SU_UserProfile API</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7ECD5472" w14:textId="3124F9F7" w:rsidR="00E65389" w:rsidRPr="00CB6BC3" w:rsidRDefault="00E65389" w:rsidP="00E65389">
      <w:pPr>
        <w:pStyle w:val="Heading3"/>
        <w:rPr>
          <w:lang w:val="fi-FI" w:eastAsia="zh-CN"/>
        </w:rPr>
      </w:pPr>
      <w:bookmarkStart w:id="813" w:name="_CRC_2_1_1"/>
      <w:bookmarkStart w:id="814" w:name="_Toc24868603"/>
      <w:bookmarkStart w:id="815" w:name="_Toc34154085"/>
      <w:bookmarkStart w:id="816" w:name="_Toc36041029"/>
      <w:bookmarkStart w:id="817" w:name="_Toc36041342"/>
      <w:bookmarkStart w:id="818" w:name="_Toc43196585"/>
      <w:bookmarkStart w:id="819" w:name="_Toc43481355"/>
      <w:bookmarkStart w:id="820" w:name="_Toc45134632"/>
      <w:bookmarkStart w:id="821" w:name="_Toc51189164"/>
      <w:bookmarkStart w:id="822" w:name="_Toc51763840"/>
      <w:bookmarkStart w:id="823" w:name="_Toc57206072"/>
      <w:bookmarkStart w:id="824" w:name="_Toc59019413"/>
      <w:bookmarkStart w:id="825" w:name="_Toc68170086"/>
      <w:bookmarkStart w:id="826" w:name="_Toc83234127"/>
      <w:bookmarkStart w:id="827" w:name="_Toc202388215"/>
      <w:bookmarkEnd w:id="813"/>
      <w:r w:rsidRPr="00CB6BC3">
        <w:rPr>
          <w:lang w:val="fi-FI" w:eastAsia="zh-CN"/>
        </w:rPr>
        <w:t>C.2.1.1</w:t>
      </w:r>
      <w:r w:rsidRPr="00CB6BC3">
        <w:rPr>
          <w:lang w:val="fi-FI" w:eastAsia="zh-CN"/>
        </w:rPr>
        <w:tab/>
        <w:t>API URI</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828" w:name="_CRC_2_1_2"/>
      <w:bookmarkStart w:id="829" w:name="_Toc24868604"/>
      <w:bookmarkStart w:id="830" w:name="_Toc34154086"/>
      <w:bookmarkStart w:id="831" w:name="_Toc36041030"/>
      <w:bookmarkStart w:id="832" w:name="_Toc36041343"/>
      <w:bookmarkStart w:id="833" w:name="_Toc43196586"/>
      <w:bookmarkStart w:id="834" w:name="_Toc43481356"/>
      <w:bookmarkStart w:id="835" w:name="_Toc45134633"/>
      <w:bookmarkStart w:id="836" w:name="_Toc51189165"/>
      <w:bookmarkStart w:id="837" w:name="_Toc51763841"/>
      <w:bookmarkStart w:id="838" w:name="_Toc57206073"/>
      <w:bookmarkStart w:id="839" w:name="_Toc59019414"/>
      <w:bookmarkStart w:id="840" w:name="_Toc68170087"/>
      <w:bookmarkStart w:id="841" w:name="_Toc83234128"/>
      <w:bookmarkStart w:id="842" w:name="_Toc202388216"/>
      <w:bookmarkEnd w:id="828"/>
      <w:r>
        <w:rPr>
          <w:lang w:eastAsia="zh-CN"/>
        </w:rPr>
        <w:t>C.2.1.2</w:t>
      </w:r>
      <w:r>
        <w:rPr>
          <w:lang w:eastAsia="zh-CN"/>
        </w:rPr>
        <w:tab/>
        <w:t>Resources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EB8D10D" w14:textId="0B117D04" w:rsidR="00E65389" w:rsidRDefault="00E65389" w:rsidP="00E65389">
      <w:pPr>
        <w:pStyle w:val="Heading4"/>
        <w:rPr>
          <w:lang w:eastAsia="zh-CN"/>
        </w:rPr>
      </w:pPr>
      <w:bookmarkStart w:id="843" w:name="_CRC_2_1_2_1"/>
      <w:bookmarkStart w:id="844" w:name="_Toc24868605"/>
      <w:bookmarkStart w:id="845" w:name="_Toc34154087"/>
      <w:bookmarkStart w:id="846" w:name="_Toc36041031"/>
      <w:bookmarkStart w:id="847" w:name="_Toc36041344"/>
      <w:bookmarkStart w:id="848" w:name="_Toc43196587"/>
      <w:bookmarkStart w:id="849" w:name="_Toc43481357"/>
      <w:bookmarkStart w:id="850" w:name="_Toc45134634"/>
      <w:bookmarkStart w:id="851" w:name="_Toc51189166"/>
      <w:bookmarkStart w:id="852" w:name="_Toc51763842"/>
      <w:bookmarkStart w:id="853" w:name="_Toc57206074"/>
      <w:bookmarkStart w:id="854" w:name="_Toc59019415"/>
      <w:bookmarkStart w:id="855" w:name="_Toc68170088"/>
      <w:bookmarkStart w:id="856" w:name="_Toc83234129"/>
      <w:bookmarkStart w:id="857" w:name="_Toc202388217"/>
      <w:bookmarkEnd w:id="843"/>
      <w:r>
        <w:rPr>
          <w:lang w:eastAsia="zh-CN"/>
        </w:rPr>
        <w:t>C.2.1.2.1</w:t>
      </w:r>
      <w:r>
        <w:rPr>
          <w:lang w:eastAsia="zh-CN"/>
        </w:rPr>
        <w:tab/>
        <w:t>Overview</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3pt;height:207.45pt" o:ole="">
            <v:imagedata r:id="rId12" o:title=""/>
          </v:shape>
          <o:OLEObject Type="Embed" ProgID="Visio.Drawing.15" ShapeID="_x0000_i1025" DrawAspect="Content" ObjectID="_1813000876" r:id="rId13"/>
        </w:object>
      </w:r>
    </w:p>
    <w:p w14:paraId="63B7A986" w14:textId="607B8D2F" w:rsidR="00E65389" w:rsidRDefault="00E65389" w:rsidP="00E65389">
      <w:pPr>
        <w:pStyle w:val="TF"/>
      </w:pPr>
      <w:bookmarkStart w:id="858" w:name="_CRFigureC_2_1_2_11"/>
      <w:r>
        <w:t xml:space="preserve">Figure </w:t>
      </w:r>
      <w:bookmarkEnd w:id="858"/>
      <w:r>
        <w:t>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bookmarkStart w:id="859" w:name="_CRTableC_2_1_2_11"/>
      <w:r>
        <w:t>Table </w:t>
      </w:r>
      <w:bookmarkEnd w:id="859"/>
      <w:r>
        <w:t>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44AF6086" w14:textId="5BEAF0F1" w:rsidR="00E65389" w:rsidRPr="00AF1F48" w:rsidRDefault="00E65389" w:rsidP="00E65389">
      <w:pPr>
        <w:pStyle w:val="Heading4"/>
        <w:rPr>
          <w:lang w:val="fr-FR" w:eastAsia="zh-CN"/>
        </w:rPr>
      </w:pPr>
      <w:bookmarkStart w:id="860" w:name="_CRC_2_1_2_2"/>
      <w:bookmarkStart w:id="861" w:name="_Toc43196588"/>
      <w:bookmarkStart w:id="862" w:name="_Toc43481358"/>
      <w:bookmarkStart w:id="863" w:name="_Toc45134635"/>
      <w:bookmarkStart w:id="864" w:name="_Toc51189167"/>
      <w:bookmarkStart w:id="865" w:name="_Toc51763843"/>
      <w:bookmarkStart w:id="866" w:name="_Toc57206075"/>
      <w:bookmarkStart w:id="867" w:name="_Toc59019416"/>
      <w:bookmarkStart w:id="868" w:name="_Toc68170089"/>
      <w:bookmarkStart w:id="869" w:name="_Toc83234130"/>
      <w:bookmarkStart w:id="870" w:name="_Toc202388218"/>
      <w:bookmarkEnd w:id="860"/>
      <w:r w:rsidRPr="00AF1F48">
        <w:rPr>
          <w:lang w:val="fr-FR" w:eastAsia="zh-CN"/>
        </w:rPr>
        <w:lastRenderedPageBreak/>
        <w:t>C.2.1.2.2</w:t>
      </w:r>
      <w:r w:rsidRPr="00AF1F48">
        <w:rPr>
          <w:lang w:val="fr-FR" w:eastAsia="zh-CN"/>
        </w:rPr>
        <w:tab/>
        <w:t xml:space="preserve">Resource: </w:t>
      </w:r>
      <w:bookmarkEnd w:id="861"/>
      <w:bookmarkEnd w:id="862"/>
      <w:bookmarkEnd w:id="863"/>
      <w:bookmarkEnd w:id="864"/>
      <w:bookmarkEnd w:id="865"/>
      <w:bookmarkEnd w:id="866"/>
      <w:bookmarkEnd w:id="867"/>
      <w:bookmarkEnd w:id="868"/>
      <w:bookmarkEnd w:id="869"/>
      <w:r w:rsidRPr="00AF1F48">
        <w:rPr>
          <w:lang w:val="fr-FR" w:eastAsia="zh-CN"/>
        </w:rPr>
        <w:t>User Profiles</w:t>
      </w:r>
      <w:bookmarkEnd w:id="870"/>
    </w:p>
    <w:p w14:paraId="1716BE56" w14:textId="16368C31" w:rsidR="00E65389" w:rsidRPr="00AF1F48" w:rsidRDefault="00E65389" w:rsidP="00E65389">
      <w:pPr>
        <w:pStyle w:val="Heading5"/>
        <w:rPr>
          <w:lang w:val="fr-FR" w:eastAsia="zh-CN"/>
        </w:rPr>
      </w:pPr>
      <w:bookmarkStart w:id="871" w:name="_CRC_2_1_2_2_1"/>
      <w:bookmarkStart w:id="872" w:name="_Toc43196589"/>
      <w:bookmarkStart w:id="873" w:name="_Toc43481359"/>
      <w:bookmarkStart w:id="874" w:name="_Toc45134636"/>
      <w:bookmarkStart w:id="875" w:name="_Toc51189168"/>
      <w:bookmarkStart w:id="876" w:name="_Toc51763844"/>
      <w:bookmarkStart w:id="877" w:name="_Toc57206076"/>
      <w:bookmarkStart w:id="878" w:name="_Toc59019417"/>
      <w:bookmarkStart w:id="879" w:name="_Toc68170090"/>
      <w:bookmarkStart w:id="880" w:name="_Toc83234131"/>
      <w:bookmarkStart w:id="881" w:name="_Toc202388219"/>
      <w:bookmarkEnd w:id="871"/>
      <w:r w:rsidRPr="00AF1F48">
        <w:rPr>
          <w:lang w:val="fr-FR" w:eastAsia="zh-CN"/>
        </w:rPr>
        <w:t>C.2.1.2.2.1</w:t>
      </w:r>
      <w:r w:rsidRPr="00AF1F48">
        <w:rPr>
          <w:lang w:val="fr-FR" w:eastAsia="zh-CN"/>
        </w:rPr>
        <w:tab/>
        <w:t>Description</w:t>
      </w:r>
      <w:bookmarkEnd w:id="872"/>
      <w:bookmarkEnd w:id="873"/>
      <w:bookmarkEnd w:id="874"/>
      <w:bookmarkEnd w:id="875"/>
      <w:bookmarkEnd w:id="876"/>
      <w:bookmarkEnd w:id="877"/>
      <w:bookmarkEnd w:id="878"/>
      <w:bookmarkEnd w:id="879"/>
      <w:bookmarkEnd w:id="880"/>
      <w:bookmarkEnd w:id="881"/>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882" w:name="_CRC_2_1_2_2_2"/>
      <w:bookmarkStart w:id="883" w:name="_Toc43196590"/>
      <w:bookmarkStart w:id="884" w:name="_Toc43481360"/>
      <w:bookmarkStart w:id="885" w:name="_Toc45134637"/>
      <w:bookmarkStart w:id="886" w:name="_Toc51189169"/>
      <w:bookmarkStart w:id="887" w:name="_Toc51763845"/>
      <w:bookmarkStart w:id="888" w:name="_Toc57206077"/>
      <w:bookmarkStart w:id="889" w:name="_Toc59019418"/>
      <w:bookmarkStart w:id="890" w:name="_Toc68170091"/>
      <w:bookmarkStart w:id="891" w:name="_Toc83234132"/>
      <w:bookmarkStart w:id="892" w:name="_Toc202388220"/>
      <w:bookmarkEnd w:id="882"/>
      <w:r>
        <w:rPr>
          <w:lang w:eastAsia="zh-CN"/>
        </w:rPr>
        <w:t>C.2.1.2.2.2</w:t>
      </w:r>
      <w:r>
        <w:rPr>
          <w:lang w:eastAsia="zh-CN"/>
        </w:rPr>
        <w:tab/>
        <w:t>Resource Definition</w:t>
      </w:r>
      <w:bookmarkEnd w:id="883"/>
      <w:bookmarkEnd w:id="884"/>
      <w:bookmarkEnd w:id="885"/>
      <w:bookmarkEnd w:id="886"/>
      <w:bookmarkEnd w:id="887"/>
      <w:bookmarkEnd w:id="888"/>
      <w:bookmarkEnd w:id="889"/>
      <w:bookmarkEnd w:id="890"/>
      <w:bookmarkEnd w:id="891"/>
      <w:bookmarkEnd w:id="892"/>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bookmarkStart w:id="893" w:name="_CRTableC_2_1_2_2_21"/>
      <w:r>
        <w:t xml:space="preserve">Table </w:t>
      </w:r>
      <w:bookmarkEnd w:id="893"/>
      <w:r>
        <w:t>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894" w:name="_CRC_2_1_2_2_3"/>
      <w:bookmarkStart w:id="895" w:name="_Toc43196591"/>
      <w:bookmarkStart w:id="896" w:name="_Toc43481361"/>
      <w:bookmarkStart w:id="897" w:name="_Toc45134638"/>
      <w:bookmarkStart w:id="898" w:name="_Toc51189170"/>
      <w:bookmarkStart w:id="899" w:name="_Toc51763846"/>
      <w:bookmarkStart w:id="900" w:name="_Toc57206078"/>
      <w:bookmarkStart w:id="901" w:name="_Toc59019419"/>
      <w:bookmarkStart w:id="902" w:name="_Toc68170092"/>
      <w:bookmarkStart w:id="903" w:name="_Toc83234133"/>
      <w:bookmarkStart w:id="904" w:name="_Toc202388221"/>
      <w:bookmarkEnd w:id="894"/>
      <w:r>
        <w:rPr>
          <w:lang w:eastAsia="zh-CN"/>
        </w:rPr>
        <w:t>C.2.1.2.2.3</w:t>
      </w:r>
      <w:r>
        <w:rPr>
          <w:lang w:eastAsia="zh-CN"/>
        </w:rPr>
        <w:tab/>
        <w:t>Resource Standard Methods</w:t>
      </w:r>
      <w:bookmarkEnd w:id="895"/>
      <w:bookmarkEnd w:id="896"/>
      <w:bookmarkEnd w:id="897"/>
      <w:bookmarkEnd w:id="898"/>
      <w:bookmarkEnd w:id="899"/>
      <w:bookmarkEnd w:id="900"/>
      <w:bookmarkEnd w:id="901"/>
      <w:bookmarkEnd w:id="902"/>
      <w:bookmarkEnd w:id="903"/>
      <w:bookmarkEnd w:id="904"/>
    </w:p>
    <w:p w14:paraId="617A9F6A" w14:textId="630414F8" w:rsidR="00E65389" w:rsidRDefault="00E65389" w:rsidP="00C3210C">
      <w:pPr>
        <w:pStyle w:val="H6"/>
      </w:pPr>
      <w:bookmarkStart w:id="905" w:name="_Toc43196592"/>
      <w:bookmarkStart w:id="906" w:name="_Toc43481362"/>
      <w:bookmarkStart w:id="907" w:name="_Toc45134639"/>
      <w:bookmarkStart w:id="908" w:name="_Toc51189171"/>
      <w:bookmarkStart w:id="909" w:name="_Toc51763847"/>
      <w:bookmarkStart w:id="910" w:name="_Toc57206079"/>
      <w:bookmarkStart w:id="911" w:name="_Toc59019420"/>
      <w:bookmarkStart w:id="912" w:name="_Toc68170093"/>
      <w:bookmarkStart w:id="913" w:name="_Toc83234134"/>
      <w:bookmarkStart w:id="914" w:name="_CRC_2_1_2_2_3_1"/>
      <w:r>
        <w:rPr>
          <w:lang w:eastAsia="zh-CN"/>
        </w:rPr>
        <w:t>C.2.1.2.2.3.1</w:t>
      </w:r>
      <w:r>
        <w:rPr>
          <w:lang w:eastAsia="zh-CN"/>
        </w:rPr>
        <w:tab/>
        <w:t>GET</w:t>
      </w:r>
      <w:bookmarkEnd w:id="905"/>
      <w:bookmarkEnd w:id="906"/>
      <w:bookmarkEnd w:id="907"/>
      <w:bookmarkEnd w:id="908"/>
      <w:bookmarkEnd w:id="909"/>
      <w:bookmarkEnd w:id="910"/>
      <w:bookmarkEnd w:id="911"/>
      <w:bookmarkEnd w:id="912"/>
      <w:bookmarkEnd w:id="913"/>
    </w:p>
    <w:bookmarkEnd w:id="914"/>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bookmarkStart w:id="915" w:name="_CRTableC_2_1_2_2_3_11"/>
      <w:r>
        <w:t xml:space="preserve">Table </w:t>
      </w:r>
      <w:bookmarkEnd w:id="915"/>
      <w:r>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bookmarkStart w:id="916" w:name="_CRTableC_2_1_2_2_3_12"/>
      <w:r>
        <w:t>Table </w:t>
      </w:r>
      <w:bookmarkEnd w:id="916"/>
      <w:r>
        <w:t>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bookmarkStart w:id="917" w:name="_CRC_2_1_2_2_3_2"/>
      <w:r>
        <w:rPr>
          <w:lang w:eastAsia="zh-CN"/>
        </w:rPr>
        <w:t>C</w:t>
      </w:r>
      <w:r w:rsidR="00E65389">
        <w:rPr>
          <w:lang w:eastAsia="zh-CN"/>
        </w:rPr>
        <w:t>.2.1.2.2.3.2</w:t>
      </w:r>
      <w:r w:rsidR="00E65389">
        <w:rPr>
          <w:lang w:eastAsia="zh-CN"/>
        </w:rPr>
        <w:tab/>
        <w:t>POST</w:t>
      </w:r>
    </w:p>
    <w:bookmarkEnd w:id="917"/>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bookmarkStart w:id="918" w:name="_CRTableC_2_1_2_2_3_21"/>
      <w:r>
        <w:t>Table </w:t>
      </w:r>
      <w:bookmarkEnd w:id="918"/>
      <w:r>
        <w:t>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bookmarkStart w:id="919" w:name="_CRTableC_2_1_2_2_3_22"/>
      <w:r>
        <w:lastRenderedPageBreak/>
        <w:t>Table </w:t>
      </w:r>
      <w:bookmarkEnd w:id="919"/>
      <w:r>
        <w:t>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bookmarkStart w:id="920" w:name="_CRTableC_2_1_2_2_3_23"/>
      <w:r>
        <w:t>Table</w:t>
      </w:r>
      <w:r>
        <w:rPr>
          <w:noProof/>
        </w:rPr>
        <w:t> </w:t>
      </w:r>
      <w:bookmarkEnd w:id="920"/>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921" w:name="_CRC_2_1_2_3"/>
      <w:bookmarkStart w:id="922" w:name="_Toc202388222"/>
      <w:bookmarkEnd w:id="921"/>
      <w:r>
        <w:rPr>
          <w:lang w:eastAsia="zh-CN"/>
        </w:rPr>
        <w:t>C</w:t>
      </w:r>
      <w:r w:rsidR="00E65389">
        <w:rPr>
          <w:lang w:eastAsia="zh-CN"/>
        </w:rPr>
        <w:t>.2.1.2.3</w:t>
      </w:r>
      <w:r w:rsidR="00E65389">
        <w:rPr>
          <w:lang w:eastAsia="zh-CN"/>
        </w:rPr>
        <w:tab/>
        <w:t>Resource: Individual User Profile</w:t>
      </w:r>
      <w:bookmarkEnd w:id="922"/>
    </w:p>
    <w:p w14:paraId="67C1677C" w14:textId="010E609F" w:rsidR="00E65389" w:rsidRDefault="005117B4" w:rsidP="00E65389">
      <w:pPr>
        <w:pStyle w:val="Heading5"/>
      </w:pPr>
      <w:bookmarkStart w:id="923" w:name="_CRC_2_1_2_3_1"/>
      <w:bookmarkStart w:id="924" w:name="_Toc24868559"/>
      <w:bookmarkStart w:id="925" w:name="_Toc34154067"/>
      <w:bookmarkStart w:id="926" w:name="_Toc36041011"/>
      <w:bookmarkStart w:id="927" w:name="_Toc36041324"/>
      <w:bookmarkStart w:id="928" w:name="_Toc43196567"/>
      <w:bookmarkStart w:id="929" w:name="_Toc43481337"/>
      <w:bookmarkStart w:id="930" w:name="_Toc45134614"/>
      <w:bookmarkStart w:id="931" w:name="_Toc51189146"/>
      <w:bookmarkStart w:id="932" w:name="_Toc51763822"/>
      <w:bookmarkStart w:id="933" w:name="_Toc57206054"/>
      <w:bookmarkStart w:id="934" w:name="_Toc59019395"/>
      <w:bookmarkStart w:id="935" w:name="_Toc68170068"/>
      <w:bookmarkStart w:id="936" w:name="_Toc83234109"/>
      <w:bookmarkStart w:id="937" w:name="_Toc202388223"/>
      <w:bookmarkEnd w:id="923"/>
      <w:r>
        <w:t>C</w:t>
      </w:r>
      <w:r w:rsidR="00E65389">
        <w:t>.2.1.2.3.1</w:t>
      </w:r>
      <w:r w:rsidR="00E65389">
        <w:tab/>
        <w:t>Description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938" w:name="_CRC_2_1_2_3_2"/>
      <w:bookmarkStart w:id="939" w:name="_Toc24868560"/>
      <w:bookmarkStart w:id="940" w:name="_Toc34154068"/>
      <w:bookmarkStart w:id="941" w:name="_Toc36041012"/>
      <w:bookmarkStart w:id="942" w:name="_Toc36041325"/>
      <w:bookmarkStart w:id="943" w:name="_Toc43196568"/>
      <w:bookmarkStart w:id="944" w:name="_Toc43481338"/>
      <w:bookmarkStart w:id="945" w:name="_Toc45134615"/>
      <w:bookmarkStart w:id="946" w:name="_Toc51189147"/>
      <w:bookmarkStart w:id="947" w:name="_Toc51763823"/>
      <w:bookmarkStart w:id="948" w:name="_Toc57206055"/>
      <w:bookmarkStart w:id="949" w:name="_Toc59019396"/>
      <w:bookmarkStart w:id="950" w:name="_Toc68170069"/>
      <w:bookmarkStart w:id="951" w:name="_Toc83234110"/>
      <w:bookmarkStart w:id="952" w:name="_Toc202388224"/>
      <w:bookmarkEnd w:id="938"/>
      <w:r>
        <w:t>C</w:t>
      </w:r>
      <w:r w:rsidR="00E65389">
        <w:t>.2.1.2.3.2</w:t>
      </w:r>
      <w:r w:rsidR="00E65389">
        <w:tab/>
        <w:t>Resource Definition</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bookmarkStart w:id="953" w:name="_CRTableC_2_1_2_3_21"/>
      <w:r>
        <w:t>Table </w:t>
      </w:r>
      <w:bookmarkEnd w:id="953"/>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954" w:name="_CRC_2_1_2_3_3"/>
      <w:bookmarkStart w:id="955" w:name="_Toc24868561"/>
      <w:bookmarkStart w:id="956" w:name="_Toc34154069"/>
      <w:bookmarkStart w:id="957" w:name="_Toc36041013"/>
      <w:bookmarkStart w:id="958" w:name="_Toc36041326"/>
      <w:bookmarkStart w:id="959" w:name="_Toc43196569"/>
      <w:bookmarkStart w:id="960" w:name="_Toc43481339"/>
      <w:bookmarkStart w:id="961" w:name="_Toc45134616"/>
      <w:bookmarkStart w:id="962" w:name="_Toc51189148"/>
      <w:bookmarkStart w:id="963" w:name="_Toc51763824"/>
      <w:bookmarkStart w:id="964" w:name="_Toc57206056"/>
      <w:bookmarkStart w:id="965" w:name="_Toc59019397"/>
      <w:bookmarkStart w:id="966" w:name="_Toc68170070"/>
      <w:bookmarkStart w:id="967" w:name="_Toc83234111"/>
      <w:bookmarkStart w:id="968" w:name="_Toc202388225"/>
      <w:bookmarkEnd w:id="954"/>
      <w:r>
        <w:t>C</w:t>
      </w:r>
      <w:r w:rsidR="00E65389">
        <w:t>.2.1.2.3.3</w:t>
      </w:r>
      <w:r w:rsidR="00E65389">
        <w:tab/>
        <w:t>Resource Standard Methods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22284AA3" w14:textId="56DB7F06" w:rsidR="00E65389" w:rsidRDefault="005117B4" w:rsidP="00C3210C">
      <w:pPr>
        <w:pStyle w:val="H6"/>
      </w:pPr>
      <w:bookmarkStart w:id="969" w:name="_Toc24868562"/>
      <w:bookmarkStart w:id="970" w:name="_Toc34154070"/>
      <w:bookmarkStart w:id="971" w:name="_Toc36041014"/>
      <w:bookmarkStart w:id="972" w:name="_Toc36041327"/>
      <w:bookmarkStart w:id="973" w:name="_Toc43196570"/>
      <w:bookmarkStart w:id="974" w:name="_Toc43481340"/>
      <w:bookmarkStart w:id="975" w:name="_Toc45134617"/>
      <w:bookmarkStart w:id="976" w:name="_Toc51189149"/>
      <w:bookmarkStart w:id="977" w:name="_Toc51763825"/>
      <w:bookmarkStart w:id="978" w:name="_Toc57206057"/>
      <w:bookmarkStart w:id="979" w:name="_Toc59019398"/>
      <w:bookmarkStart w:id="980" w:name="_Toc68170071"/>
      <w:bookmarkStart w:id="981" w:name="_Toc83234112"/>
      <w:bookmarkStart w:id="982" w:name="_CRC_2_1_2_3_3_1"/>
      <w:r>
        <w:t>C</w:t>
      </w:r>
      <w:r w:rsidR="00E65389">
        <w:t>.2.1.2.3.3.1</w:t>
      </w:r>
      <w:r w:rsidR="00E65389">
        <w:tab/>
        <w:t>GET</w:t>
      </w:r>
      <w:bookmarkEnd w:id="969"/>
      <w:bookmarkEnd w:id="970"/>
      <w:bookmarkEnd w:id="971"/>
      <w:bookmarkEnd w:id="972"/>
      <w:bookmarkEnd w:id="973"/>
      <w:bookmarkEnd w:id="974"/>
      <w:bookmarkEnd w:id="975"/>
      <w:bookmarkEnd w:id="976"/>
      <w:bookmarkEnd w:id="977"/>
      <w:bookmarkEnd w:id="978"/>
      <w:bookmarkEnd w:id="979"/>
      <w:bookmarkEnd w:id="980"/>
      <w:bookmarkEnd w:id="981"/>
    </w:p>
    <w:bookmarkEnd w:id="982"/>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983" w:name="_CRTableC_2_1_2_3_3_11"/>
      <w:bookmarkStart w:id="984" w:name="_Toc24868563"/>
      <w:bookmarkStart w:id="985" w:name="_Toc34154071"/>
      <w:bookmarkStart w:id="986" w:name="_Toc36041015"/>
      <w:bookmarkStart w:id="987" w:name="_Toc36041328"/>
      <w:bookmarkStart w:id="988" w:name="_Toc43196571"/>
      <w:bookmarkStart w:id="989" w:name="_Toc43481341"/>
      <w:bookmarkStart w:id="990" w:name="_Toc45134618"/>
      <w:bookmarkStart w:id="991" w:name="_Toc51189150"/>
      <w:bookmarkStart w:id="992" w:name="_Toc51763826"/>
      <w:bookmarkStart w:id="993" w:name="_Toc57206058"/>
      <w:bookmarkStart w:id="994" w:name="_Toc59019399"/>
      <w:bookmarkStart w:id="995" w:name="_Toc68170072"/>
      <w:bookmarkStart w:id="996" w:name="_Toc83234113"/>
      <w:r>
        <w:t>Table</w:t>
      </w:r>
      <w:r>
        <w:rPr>
          <w:noProof/>
        </w:rPr>
        <w:t> </w:t>
      </w:r>
      <w:bookmarkEnd w:id="983"/>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bookmarkStart w:id="997" w:name="_CRTableC_2_1_2_3_3_12"/>
      <w:r>
        <w:lastRenderedPageBreak/>
        <w:t>Table </w:t>
      </w:r>
      <w:bookmarkEnd w:id="997"/>
      <w:r>
        <w:t>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bookmarkStart w:id="998" w:name="_CRTableC_2_1_2_3_3_13"/>
      <w:r>
        <w:t>Table</w:t>
      </w:r>
      <w:r>
        <w:rPr>
          <w:noProof/>
        </w:rPr>
        <w:t> </w:t>
      </w:r>
      <w:bookmarkEnd w:id="998"/>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bookmarkStart w:id="999" w:name="_CRC_2_1_2_3_3_2"/>
      <w:r>
        <w:t>C</w:t>
      </w:r>
      <w:r w:rsidR="00E65389">
        <w:t>.2.1.2.3.3.2</w:t>
      </w:r>
      <w:r w:rsidR="00E65389">
        <w:tab/>
        <w:t>PUT</w:t>
      </w:r>
      <w:bookmarkEnd w:id="984"/>
      <w:bookmarkEnd w:id="985"/>
      <w:bookmarkEnd w:id="986"/>
      <w:bookmarkEnd w:id="987"/>
      <w:bookmarkEnd w:id="988"/>
      <w:bookmarkEnd w:id="989"/>
      <w:bookmarkEnd w:id="990"/>
      <w:bookmarkEnd w:id="991"/>
      <w:bookmarkEnd w:id="992"/>
      <w:bookmarkEnd w:id="993"/>
      <w:bookmarkEnd w:id="994"/>
      <w:bookmarkEnd w:id="995"/>
      <w:bookmarkEnd w:id="996"/>
    </w:p>
    <w:bookmarkEnd w:id="999"/>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bookmarkStart w:id="1000" w:name="_CRTableC_2_1_2_3_3_21"/>
      <w:r>
        <w:t>Table </w:t>
      </w:r>
      <w:bookmarkEnd w:id="1000"/>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1001" w:name="_CRTableC_2_1_2_3_3_22"/>
      <w:bookmarkStart w:id="1002" w:name="_Toc34154072"/>
      <w:bookmarkStart w:id="1003" w:name="_Toc36041016"/>
      <w:bookmarkStart w:id="1004" w:name="_Toc36041329"/>
      <w:bookmarkStart w:id="1005" w:name="_Toc43196572"/>
      <w:bookmarkStart w:id="1006" w:name="_Toc43481342"/>
      <w:bookmarkStart w:id="1007" w:name="_Toc45134619"/>
      <w:bookmarkStart w:id="1008" w:name="_Toc51189151"/>
      <w:bookmarkStart w:id="1009" w:name="_Toc51763827"/>
      <w:bookmarkStart w:id="1010" w:name="_Toc57206059"/>
      <w:bookmarkStart w:id="1011" w:name="_Toc59019400"/>
      <w:bookmarkStart w:id="1012" w:name="_Toc68170073"/>
      <w:bookmarkStart w:id="1013" w:name="_Toc83234114"/>
      <w:r>
        <w:t>Table </w:t>
      </w:r>
      <w:bookmarkEnd w:id="1001"/>
      <w:r>
        <w:t>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bookmarkStart w:id="1014" w:name="_CRC_2_1_2_3_3_3"/>
      <w:r>
        <w:t>C</w:t>
      </w:r>
      <w:r w:rsidR="00E65389">
        <w:t>.2.1.2.3.3.3</w:t>
      </w:r>
      <w:r w:rsidR="00E65389">
        <w:tab/>
        <w:t>DELETE</w:t>
      </w:r>
      <w:bookmarkEnd w:id="1002"/>
      <w:bookmarkEnd w:id="1003"/>
      <w:bookmarkEnd w:id="1004"/>
      <w:bookmarkEnd w:id="1005"/>
      <w:bookmarkEnd w:id="1006"/>
      <w:bookmarkEnd w:id="1007"/>
      <w:bookmarkEnd w:id="1008"/>
      <w:bookmarkEnd w:id="1009"/>
      <w:bookmarkEnd w:id="1010"/>
      <w:bookmarkEnd w:id="1011"/>
      <w:bookmarkEnd w:id="1012"/>
      <w:bookmarkEnd w:id="1013"/>
    </w:p>
    <w:bookmarkEnd w:id="1014"/>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bookmarkStart w:id="1015" w:name="_CRTableC_2_1_2_3_3_31"/>
      <w:r>
        <w:t>Table </w:t>
      </w:r>
      <w:bookmarkEnd w:id="1015"/>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1016" w:name="_CRC_2_1_3"/>
      <w:bookmarkStart w:id="1017" w:name="_Toc24868617"/>
      <w:bookmarkStart w:id="1018" w:name="_Toc34154095"/>
      <w:bookmarkStart w:id="1019" w:name="_Toc36041039"/>
      <w:bookmarkStart w:id="1020" w:name="_Toc36041352"/>
      <w:bookmarkStart w:id="1021" w:name="_Toc43196595"/>
      <w:bookmarkStart w:id="1022" w:name="_Toc43481365"/>
      <w:bookmarkStart w:id="1023" w:name="_Toc45134642"/>
      <w:bookmarkStart w:id="1024" w:name="_Toc51189174"/>
      <w:bookmarkStart w:id="1025" w:name="_Toc51763850"/>
      <w:bookmarkStart w:id="1026" w:name="_Toc57206082"/>
      <w:bookmarkStart w:id="1027" w:name="_Toc59019423"/>
      <w:bookmarkStart w:id="1028" w:name="_Toc68170096"/>
      <w:bookmarkStart w:id="1029" w:name="_Toc83234137"/>
      <w:bookmarkStart w:id="1030" w:name="_Toc202388226"/>
      <w:bookmarkEnd w:id="1016"/>
      <w:r>
        <w:rPr>
          <w:lang w:eastAsia="zh-CN"/>
        </w:rPr>
        <w:t>C.2.1.3</w:t>
      </w:r>
      <w:r w:rsidR="00E65389">
        <w:rPr>
          <w:lang w:eastAsia="zh-CN"/>
        </w:rPr>
        <w:tab/>
        <w:t>Data Model</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55C9829" w14:textId="10D588B8" w:rsidR="00E65389" w:rsidRDefault="007F7813" w:rsidP="00E65389">
      <w:pPr>
        <w:pStyle w:val="Heading4"/>
        <w:rPr>
          <w:lang w:eastAsia="zh-CN"/>
        </w:rPr>
      </w:pPr>
      <w:bookmarkStart w:id="1031" w:name="_CRC_2_1_3_1"/>
      <w:bookmarkStart w:id="1032" w:name="_Toc24868618"/>
      <w:bookmarkStart w:id="1033" w:name="_Toc34154096"/>
      <w:bookmarkStart w:id="1034" w:name="_Toc36041040"/>
      <w:bookmarkStart w:id="1035" w:name="_Toc36041353"/>
      <w:bookmarkStart w:id="1036" w:name="_Toc43196596"/>
      <w:bookmarkStart w:id="1037" w:name="_Toc43481366"/>
      <w:bookmarkStart w:id="1038" w:name="_Toc45134643"/>
      <w:bookmarkStart w:id="1039" w:name="_Toc51189175"/>
      <w:bookmarkStart w:id="1040" w:name="_Toc51763851"/>
      <w:bookmarkStart w:id="1041" w:name="_Toc57206083"/>
      <w:bookmarkStart w:id="1042" w:name="_Toc59019424"/>
      <w:bookmarkStart w:id="1043" w:name="_Toc68170097"/>
      <w:bookmarkStart w:id="1044" w:name="_Toc83234138"/>
      <w:bookmarkStart w:id="1045" w:name="_Toc202388227"/>
      <w:bookmarkEnd w:id="1031"/>
      <w:r>
        <w:rPr>
          <w:lang w:eastAsia="zh-CN"/>
        </w:rPr>
        <w:t>C.2.1.3</w:t>
      </w:r>
      <w:r w:rsidR="00E65389">
        <w:rPr>
          <w:lang w:eastAsia="zh-CN"/>
        </w:rPr>
        <w:t>.1</w:t>
      </w:r>
      <w:r w:rsidR="00E65389">
        <w:rPr>
          <w:lang w:eastAsia="zh-CN"/>
        </w:rPr>
        <w:tab/>
        <w:t>General</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1046" w:name="_CRTableC_2_1_3_11"/>
      <w:bookmarkStart w:id="1047" w:name="_Toc24868619"/>
      <w:bookmarkStart w:id="1048" w:name="_Toc34154097"/>
      <w:bookmarkStart w:id="1049" w:name="_Toc36041041"/>
      <w:bookmarkStart w:id="1050" w:name="_Toc36041354"/>
      <w:bookmarkStart w:id="1051" w:name="_Toc43196597"/>
      <w:bookmarkStart w:id="1052" w:name="_Toc43481367"/>
      <w:bookmarkStart w:id="1053" w:name="_Toc45134644"/>
      <w:bookmarkStart w:id="1054" w:name="_Toc51189176"/>
      <w:bookmarkStart w:id="1055" w:name="_Toc51763852"/>
      <w:bookmarkStart w:id="1056" w:name="_Toc57206084"/>
      <w:bookmarkStart w:id="1057" w:name="_Toc59019425"/>
      <w:bookmarkStart w:id="1058" w:name="_Toc68170098"/>
      <w:bookmarkStart w:id="1059" w:name="_Toc83234139"/>
      <w:r>
        <w:lastRenderedPageBreak/>
        <w:t>Table </w:t>
      </w:r>
      <w:bookmarkEnd w:id="1046"/>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1060" w:name="_CRC_2_1_3_2"/>
      <w:bookmarkStart w:id="1061" w:name="_Toc202388228"/>
      <w:bookmarkEnd w:id="1060"/>
      <w:r>
        <w:rPr>
          <w:lang w:eastAsia="zh-CN"/>
        </w:rPr>
        <w:t>C.2.1.3</w:t>
      </w:r>
      <w:r w:rsidR="00E65389">
        <w:rPr>
          <w:lang w:eastAsia="zh-CN"/>
        </w:rPr>
        <w:t>.2</w:t>
      </w:r>
      <w:r w:rsidR="00E65389">
        <w:rPr>
          <w:lang w:eastAsia="zh-CN"/>
        </w:rPr>
        <w:tab/>
        <w:t>Structured data types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1"/>
    </w:p>
    <w:p w14:paraId="5F7C101F" w14:textId="383BB4D1" w:rsidR="00E65389" w:rsidRDefault="007F7813" w:rsidP="00E65389">
      <w:pPr>
        <w:pStyle w:val="Heading5"/>
        <w:rPr>
          <w:lang w:eastAsia="zh-CN"/>
        </w:rPr>
      </w:pPr>
      <w:bookmarkStart w:id="1062" w:name="_CRC_2_1_3_2_1"/>
      <w:bookmarkStart w:id="1063" w:name="_Toc24868621"/>
      <w:bookmarkStart w:id="1064" w:name="_Toc34154099"/>
      <w:bookmarkStart w:id="1065" w:name="_Toc36041043"/>
      <w:bookmarkStart w:id="1066" w:name="_Toc36041356"/>
      <w:bookmarkStart w:id="1067" w:name="_Toc43196599"/>
      <w:bookmarkStart w:id="1068" w:name="_Toc43481369"/>
      <w:bookmarkStart w:id="1069" w:name="_Toc45134646"/>
      <w:bookmarkStart w:id="1070" w:name="_Toc51189178"/>
      <w:bookmarkStart w:id="1071" w:name="_Toc51763854"/>
      <w:bookmarkStart w:id="1072" w:name="_Toc57206086"/>
      <w:bookmarkStart w:id="1073" w:name="_Toc59019427"/>
      <w:bookmarkStart w:id="1074" w:name="_Toc68170100"/>
      <w:bookmarkStart w:id="1075" w:name="_Toc83234141"/>
      <w:bookmarkStart w:id="1076" w:name="_Toc202388229"/>
      <w:bookmarkEnd w:id="1062"/>
      <w:r>
        <w:rPr>
          <w:lang w:eastAsia="zh-CN"/>
        </w:rPr>
        <w:t>C.2.1.3</w:t>
      </w:r>
      <w:r w:rsidR="00E65389">
        <w:rPr>
          <w:lang w:eastAsia="zh-CN"/>
        </w:rPr>
        <w:t>.2.1</w:t>
      </w:r>
      <w:r w:rsidR="00E65389">
        <w:rPr>
          <w:lang w:eastAsia="zh-CN"/>
        </w:rPr>
        <w:tab/>
        <w:t>Type: ProfileDoc</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727AE65D" w14:textId="6B432AD9" w:rsidR="009A35F1" w:rsidRDefault="009A35F1" w:rsidP="009A35F1">
      <w:pPr>
        <w:pStyle w:val="TH"/>
      </w:pPr>
      <w:bookmarkStart w:id="1077" w:name="_CRTableC_2_1_3_2_11"/>
      <w:bookmarkStart w:id="1078" w:name="_Toc43196600"/>
      <w:bookmarkStart w:id="1079" w:name="_Toc43481370"/>
      <w:bookmarkStart w:id="1080" w:name="_Toc45134647"/>
      <w:bookmarkStart w:id="1081" w:name="_Toc51189179"/>
      <w:bookmarkStart w:id="1082" w:name="_Toc51763855"/>
      <w:bookmarkStart w:id="1083" w:name="_Toc57206087"/>
      <w:bookmarkStart w:id="1084" w:name="_Toc59019428"/>
      <w:bookmarkStart w:id="1085" w:name="_Toc68170101"/>
      <w:bookmarkStart w:id="1086" w:name="_Toc83234142"/>
      <w:r>
        <w:rPr>
          <w:noProof/>
        </w:rPr>
        <w:t>Table </w:t>
      </w:r>
      <w:bookmarkEnd w:id="1077"/>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1087" w:name="_CRC_2_1_3_2_2"/>
      <w:bookmarkStart w:id="1088" w:name="_Toc202388230"/>
      <w:bookmarkEnd w:id="1087"/>
      <w:r>
        <w:rPr>
          <w:lang w:eastAsia="zh-CN"/>
        </w:rPr>
        <w:t>C.2.1.3</w:t>
      </w:r>
      <w:r w:rsidR="00E65389">
        <w:rPr>
          <w:lang w:eastAsia="zh-CN"/>
        </w:rPr>
        <w:t>.2.2</w:t>
      </w:r>
      <w:r w:rsidR="00E65389">
        <w:rPr>
          <w:lang w:eastAsia="zh-CN"/>
        </w:rPr>
        <w:tab/>
        <w:t xml:space="preserve">Type: </w:t>
      </w:r>
      <w:bookmarkEnd w:id="1078"/>
      <w:bookmarkEnd w:id="1079"/>
      <w:bookmarkEnd w:id="1080"/>
      <w:bookmarkEnd w:id="1081"/>
      <w:bookmarkEnd w:id="1082"/>
      <w:bookmarkEnd w:id="1083"/>
      <w:bookmarkEnd w:id="1084"/>
      <w:bookmarkEnd w:id="1085"/>
      <w:bookmarkEnd w:id="1086"/>
      <w:r w:rsidR="00E65389">
        <w:rPr>
          <w:lang w:eastAsia="zh-CN"/>
        </w:rPr>
        <w:t>ProfileInfo</w:t>
      </w:r>
      <w:bookmarkEnd w:id="1088"/>
    </w:p>
    <w:p w14:paraId="1025DFA5" w14:textId="77777777" w:rsidR="009A35F1" w:rsidRDefault="009A35F1" w:rsidP="009A35F1">
      <w:pPr>
        <w:pStyle w:val="TH"/>
      </w:pPr>
      <w:bookmarkStart w:id="1089" w:name="_CRTableC2_1_4_2_21"/>
      <w:bookmarkStart w:id="1090" w:name="_Toc24868622"/>
      <w:bookmarkStart w:id="1091" w:name="_Toc34154100"/>
      <w:bookmarkStart w:id="1092" w:name="_Toc36041044"/>
      <w:bookmarkStart w:id="1093" w:name="_Toc36041357"/>
      <w:bookmarkStart w:id="1094" w:name="_Toc43196601"/>
      <w:bookmarkStart w:id="1095" w:name="_Toc43481371"/>
      <w:bookmarkStart w:id="1096" w:name="_Toc45134648"/>
      <w:bookmarkStart w:id="1097" w:name="_Toc51189180"/>
      <w:bookmarkStart w:id="1098" w:name="_Toc51763856"/>
      <w:bookmarkStart w:id="1099" w:name="_Toc57206088"/>
      <w:bookmarkStart w:id="1100" w:name="_Toc59019429"/>
      <w:bookmarkStart w:id="1101" w:name="_Toc68170102"/>
      <w:bookmarkStart w:id="1102" w:name="_Toc83234143"/>
      <w:r>
        <w:rPr>
          <w:noProof/>
        </w:rPr>
        <w:t>Table </w:t>
      </w:r>
      <w:bookmarkEnd w:id="1089"/>
      <w:r>
        <w:rPr>
          <w:noProof/>
        </w:rPr>
        <w:t>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4A3DFB3F" w:rsidR="009A35F1" w:rsidRDefault="004A6F76" w:rsidP="00626921">
            <w:pPr>
              <w:pStyle w:val="TAL"/>
            </w:pPr>
            <w:r>
              <w:t>p</w:t>
            </w:r>
            <w:r w:rsidR="009A35F1">
              <w:t>rofileConfig</w:t>
            </w:r>
            <w:r>
              <w:t>s</w:t>
            </w:r>
            <w:r w:rsidR="009A35F1">
              <w:t>)</w:t>
            </w:r>
          </w:p>
        </w:tc>
        <w:tc>
          <w:tcPr>
            <w:tcW w:w="1006" w:type="dxa"/>
            <w:tcBorders>
              <w:top w:val="single" w:sz="4" w:space="0" w:color="auto"/>
              <w:left w:val="single" w:sz="4" w:space="0" w:color="auto"/>
              <w:bottom w:val="single" w:sz="4" w:space="0" w:color="auto"/>
              <w:right w:val="single" w:sz="4" w:space="0" w:color="auto"/>
            </w:tcBorders>
          </w:tcPr>
          <w:p w14:paraId="2CACD3F0" w14:textId="13752B5A" w:rsidR="009A35F1" w:rsidRDefault="004A6F76" w:rsidP="00626921">
            <w:pPr>
              <w:pStyle w:val="TAL"/>
            </w:pPr>
            <w:r>
              <w:t>Array(</w:t>
            </w:r>
            <w:r w:rsidR="009A35F1">
              <w:t>ProfileConfig</w:t>
            </w:r>
            <w:r>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1103" w:name="_CRC_2_1_3_2_3"/>
      <w:bookmarkStart w:id="1104" w:name="_Toc202388231"/>
      <w:bookmarkEnd w:id="1103"/>
      <w:r>
        <w:rPr>
          <w:lang w:eastAsia="zh-CN"/>
        </w:rPr>
        <w:t>C.2.1.3</w:t>
      </w:r>
      <w:r w:rsidR="00E65389">
        <w:rPr>
          <w:lang w:eastAsia="zh-CN"/>
        </w:rPr>
        <w:t>.2.3</w:t>
      </w:r>
      <w:r w:rsidR="00E65389">
        <w:rPr>
          <w:lang w:eastAsia="zh-CN"/>
        </w:rPr>
        <w:tab/>
        <w:t>Type: ProfileConfig</w:t>
      </w:r>
      <w:bookmarkEnd w:id="1104"/>
    </w:p>
    <w:p w14:paraId="3D1437AB" w14:textId="5A9713C1" w:rsidR="009A35F1" w:rsidRDefault="009A35F1" w:rsidP="009A35F1">
      <w:pPr>
        <w:pStyle w:val="TH"/>
      </w:pPr>
      <w:bookmarkStart w:id="1105" w:name="_CRTableC_2_1_3_2_31"/>
      <w:r>
        <w:rPr>
          <w:noProof/>
        </w:rPr>
        <w:t>Table </w:t>
      </w:r>
      <w:bookmarkEnd w:id="1105"/>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1106" w:name="_CRC_2_1_3_2_4"/>
      <w:bookmarkStart w:id="1107" w:name="_Toc202388232"/>
      <w:bookmarkEnd w:id="1106"/>
      <w:r>
        <w:rPr>
          <w:lang w:eastAsia="zh-CN"/>
        </w:rPr>
        <w:lastRenderedPageBreak/>
        <w:t>C.2.1.3</w:t>
      </w:r>
      <w:r w:rsidR="00E65389">
        <w:rPr>
          <w:lang w:eastAsia="zh-CN"/>
        </w:rPr>
        <w:t>.2.4</w:t>
      </w:r>
      <w:r w:rsidR="00E65389">
        <w:rPr>
          <w:lang w:eastAsia="zh-CN"/>
        </w:rPr>
        <w:tab/>
        <w:t>Type: ValTargetUe</w:t>
      </w:r>
      <w:bookmarkEnd w:id="1107"/>
    </w:p>
    <w:p w14:paraId="7D7B92CE" w14:textId="56A5788F" w:rsidR="00E65389" w:rsidRDefault="00E65389" w:rsidP="00E65389">
      <w:pPr>
        <w:pStyle w:val="TH"/>
      </w:pPr>
      <w:bookmarkStart w:id="1108" w:name="_CRTableC_2_1_3_2_41"/>
      <w:r>
        <w:rPr>
          <w:noProof/>
        </w:rPr>
        <w:t>Table </w:t>
      </w:r>
      <w:bookmarkEnd w:id="1108"/>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1109" w:name="_CRC_2_1_3_3"/>
      <w:bookmarkStart w:id="1110" w:name="_Toc202388233"/>
      <w:bookmarkEnd w:id="1109"/>
      <w:r>
        <w:rPr>
          <w:lang w:eastAsia="zh-CN"/>
        </w:rPr>
        <w:t>C.2.1.3</w:t>
      </w:r>
      <w:r w:rsidR="00E65389">
        <w:rPr>
          <w:lang w:eastAsia="zh-CN"/>
        </w:rPr>
        <w:t>.3</w:t>
      </w:r>
      <w:r w:rsidR="00E65389">
        <w:rPr>
          <w:lang w:eastAsia="zh-CN"/>
        </w:rPr>
        <w:tab/>
        <w:t>Simple data types and enumerations</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10"/>
    </w:p>
    <w:p w14:paraId="5CC136F0" w14:textId="0576D93B" w:rsidR="009A35F1" w:rsidRDefault="007F7813" w:rsidP="009A35F1">
      <w:pPr>
        <w:pStyle w:val="Heading5"/>
      </w:pPr>
      <w:bookmarkStart w:id="1111" w:name="_CRC_2_1_3_3_1"/>
      <w:bookmarkStart w:id="1112" w:name="_Toc34154134"/>
      <w:bookmarkStart w:id="1113" w:name="_Toc36041078"/>
      <w:bookmarkStart w:id="1114" w:name="_Toc36041391"/>
      <w:bookmarkStart w:id="1115" w:name="_Toc43196649"/>
      <w:bookmarkStart w:id="1116" w:name="_Toc43481419"/>
      <w:bookmarkStart w:id="1117" w:name="_Toc45134696"/>
      <w:bookmarkStart w:id="1118" w:name="_Toc51189228"/>
      <w:bookmarkStart w:id="1119" w:name="_Toc51763904"/>
      <w:bookmarkStart w:id="1120" w:name="_Toc57206136"/>
      <w:bookmarkStart w:id="1121" w:name="_Toc59019477"/>
      <w:bookmarkStart w:id="1122" w:name="_Toc68170150"/>
      <w:bookmarkStart w:id="1123" w:name="_Toc83234191"/>
      <w:bookmarkStart w:id="1124" w:name="_Toc24868623"/>
      <w:bookmarkStart w:id="1125" w:name="_Toc34154101"/>
      <w:bookmarkStart w:id="1126" w:name="_Toc36041045"/>
      <w:bookmarkStart w:id="1127" w:name="_Toc36041358"/>
      <w:bookmarkStart w:id="1128" w:name="_Toc43196602"/>
      <w:bookmarkStart w:id="1129" w:name="_Toc43481372"/>
      <w:bookmarkStart w:id="1130" w:name="_Toc45134649"/>
      <w:bookmarkStart w:id="1131" w:name="_Toc51189181"/>
      <w:bookmarkStart w:id="1132" w:name="_Toc51763857"/>
      <w:bookmarkStart w:id="1133" w:name="_Toc57206089"/>
      <w:bookmarkStart w:id="1134" w:name="_Toc59019430"/>
      <w:bookmarkStart w:id="1135" w:name="_Toc68170103"/>
      <w:bookmarkStart w:id="1136" w:name="_Toc83234144"/>
      <w:bookmarkStart w:id="1137" w:name="_Toc202388234"/>
      <w:bookmarkEnd w:id="1111"/>
      <w:r>
        <w:t>C.2.1.3</w:t>
      </w:r>
      <w:r w:rsidR="009A35F1">
        <w:t>.3.1</w:t>
      </w:r>
      <w:r w:rsidR="009A35F1">
        <w:tab/>
        <w:t xml:space="preserve">Enumeration: </w:t>
      </w:r>
      <w:bookmarkEnd w:id="1112"/>
      <w:bookmarkEnd w:id="1113"/>
      <w:bookmarkEnd w:id="1114"/>
      <w:bookmarkEnd w:id="1115"/>
      <w:bookmarkEnd w:id="1116"/>
      <w:bookmarkEnd w:id="1117"/>
      <w:bookmarkEnd w:id="1118"/>
      <w:bookmarkEnd w:id="1119"/>
      <w:bookmarkEnd w:id="1120"/>
      <w:bookmarkEnd w:id="1121"/>
      <w:bookmarkEnd w:id="1122"/>
      <w:bookmarkEnd w:id="1123"/>
      <w:r w:rsidR="009A35F1">
        <w:t>ConfigType</w:t>
      </w:r>
      <w:bookmarkEnd w:id="1137"/>
    </w:p>
    <w:p w14:paraId="7B656C67" w14:textId="44A49394" w:rsidR="009A35F1" w:rsidRDefault="009A35F1" w:rsidP="009A35F1">
      <w:pPr>
        <w:pStyle w:val="TH"/>
      </w:pPr>
      <w:bookmarkStart w:id="1138" w:name="_CRTableC_2_1_3_3_11"/>
      <w:r>
        <w:t>Table </w:t>
      </w:r>
      <w:bookmarkEnd w:id="1138"/>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1139" w:name="_CRC_2_1_4"/>
      <w:bookmarkStart w:id="1140" w:name="_Toc202388235"/>
      <w:bookmarkEnd w:id="1139"/>
      <w:r>
        <w:rPr>
          <w:lang w:eastAsia="zh-CN"/>
        </w:rPr>
        <w:t>C.2.1.4</w:t>
      </w:r>
      <w:r w:rsidR="00E65389">
        <w:rPr>
          <w:lang w:eastAsia="zh-CN"/>
        </w:rPr>
        <w:tab/>
        <w:t>Error Handling</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40"/>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1141" w:name="_CRC_2_1_5"/>
      <w:bookmarkStart w:id="1142" w:name="_Toc202388236"/>
      <w:bookmarkEnd w:id="1141"/>
      <w:r>
        <w:t>C.2.1.5</w:t>
      </w:r>
      <w:r w:rsidR="00E65389">
        <w:tab/>
        <w:t>CDDL Specification</w:t>
      </w:r>
      <w:bookmarkEnd w:id="1142"/>
    </w:p>
    <w:p w14:paraId="705A9685" w14:textId="595FC4E0" w:rsidR="00E65389" w:rsidRDefault="007F7813" w:rsidP="00E65389">
      <w:pPr>
        <w:pStyle w:val="Heading4"/>
        <w:rPr>
          <w:lang w:eastAsia="zh-CN"/>
        </w:rPr>
      </w:pPr>
      <w:bookmarkStart w:id="1143" w:name="_CRC_2_1_5_1"/>
      <w:bookmarkStart w:id="1144" w:name="_Toc202388237"/>
      <w:bookmarkEnd w:id="1143"/>
      <w:r>
        <w:rPr>
          <w:lang w:eastAsia="zh-CN"/>
        </w:rPr>
        <w:t>C.2.1.5</w:t>
      </w:r>
      <w:r w:rsidR="00E65389">
        <w:rPr>
          <w:lang w:eastAsia="zh-CN"/>
        </w:rPr>
        <w:t>.1</w:t>
      </w:r>
      <w:r w:rsidR="00E65389">
        <w:rPr>
          <w:lang w:eastAsia="zh-CN"/>
        </w:rPr>
        <w:tab/>
        <w:t>Introduction</w:t>
      </w:r>
      <w:bookmarkEnd w:id="1144"/>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5EE5F140" w14:textId="77777777" w:rsidR="006E60DA" w:rsidRDefault="006E60DA" w:rsidP="006E60DA">
      <w:pPr>
        <w:pStyle w:val="Heading4"/>
        <w:rPr>
          <w:lang w:eastAsia="zh-CN"/>
        </w:rPr>
      </w:pPr>
      <w:bookmarkStart w:id="1145" w:name="_CRC_2_1_5_2"/>
      <w:bookmarkStart w:id="1146" w:name="_Toc202388238"/>
      <w:bookmarkEnd w:id="1145"/>
      <w:r>
        <w:rPr>
          <w:lang w:eastAsia="zh-CN"/>
        </w:rPr>
        <w:t>C.2.1.5.2</w:t>
      </w:r>
      <w:r>
        <w:rPr>
          <w:lang w:eastAsia="zh-CN"/>
        </w:rPr>
        <w:tab/>
        <w:t>CDDL document</w:t>
      </w:r>
      <w:bookmarkEnd w:id="1146"/>
    </w:p>
    <w:p w14:paraId="3665025C" w14:textId="77777777" w:rsidR="006E60DA" w:rsidRPr="00C44E0A" w:rsidRDefault="006E60DA" w:rsidP="006E60DA">
      <w:pPr>
        <w:pStyle w:val="PL"/>
        <w:rPr>
          <w:lang w:eastAsia="zh-CN"/>
        </w:rPr>
      </w:pPr>
      <w:r w:rsidRPr="00F2760D">
        <w:t>;;; ProfileDoc</w:t>
      </w:r>
    </w:p>
    <w:p w14:paraId="5C1862A8" w14:textId="77777777" w:rsidR="006E60DA" w:rsidRPr="00C44E0A" w:rsidRDefault="006E60DA" w:rsidP="006E60DA">
      <w:pPr>
        <w:pStyle w:val="PL"/>
        <w:rPr>
          <w:lang w:eastAsia="zh-CN"/>
        </w:rPr>
      </w:pPr>
      <w:r w:rsidRPr="00F2760D">
        <w:t>;;+ Represents user profile information associated with a VAL user ID or a VAL UE ID.</w:t>
      </w:r>
    </w:p>
    <w:p w14:paraId="2E8D9BB4" w14:textId="77777777" w:rsidR="006E60DA" w:rsidRPr="00C44E0A" w:rsidRDefault="006E60DA" w:rsidP="006E60DA">
      <w:pPr>
        <w:pStyle w:val="PL"/>
        <w:rPr>
          <w:lang w:eastAsia="zh-CN"/>
        </w:rPr>
      </w:pPr>
    </w:p>
    <w:p w14:paraId="099B059C" w14:textId="77777777" w:rsidR="006E60DA" w:rsidRDefault="006E60DA" w:rsidP="006E60DA">
      <w:pPr>
        <w:pStyle w:val="PL"/>
        <w:rPr>
          <w:lang w:eastAsia="zh-CN"/>
        </w:rPr>
      </w:pPr>
      <w:r w:rsidRPr="00F2760D">
        <w:t>ProfileDoc = {</w:t>
      </w:r>
    </w:p>
    <w:p w14:paraId="1B32F483" w14:textId="77777777" w:rsidR="006E60DA" w:rsidRPr="00987AA2" w:rsidRDefault="006E60DA" w:rsidP="006E60DA">
      <w:pPr>
        <w:pStyle w:val="PL"/>
        <w:rPr>
          <w:lang w:eastAsia="zh-CN"/>
        </w:rPr>
      </w:pPr>
      <w:r w:rsidRPr="00F2760D">
        <w:t xml:space="preserve"> ? profileDocId: text</w:t>
      </w:r>
    </w:p>
    <w:p w14:paraId="0CDAF9F8" w14:textId="77777777" w:rsidR="006E60DA" w:rsidRPr="00C44E0A" w:rsidRDefault="006E60DA" w:rsidP="006E60DA">
      <w:pPr>
        <w:pStyle w:val="PL"/>
        <w:rPr>
          <w:lang w:eastAsia="zh-CN"/>
        </w:rPr>
      </w:pPr>
      <w:r w:rsidRPr="00F2760D">
        <w:t xml:space="preserve"> profileInformation: ProfileInfo</w:t>
      </w:r>
    </w:p>
    <w:p w14:paraId="47B4514C" w14:textId="77777777" w:rsidR="006E60DA" w:rsidRPr="00C44E0A" w:rsidRDefault="006E60DA" w:rsidP="006E60DA">
      <w:pPr>
        <w:pStyle w:val="PL"/>
        <w:rPr>
          <w:lang w:eastAsia="zh-CN"/>
        </w:rPr>
      </w:pPr>
      <w:r w:rsidRPr="00F2760D">
        <w:t xml:space="preserve"> valTgtUe: ValTargetUe</w:t>
      </w:r>
    </w:p>
    <w:p w14:paraId="6B9F9EE8" w14:textId="77777777" w:rsidR="006E60DA" w:rsidRPr="00C44E0A" w:rsidRDefault="006E60DA" w:rsidP="006E60DA">
      <w:pPr>
        <w:pStyle w:val="PL"/>
        <w:rPr>
          <w:lang w:eastAsia="zh-CN"/>
        </w:rPr>
      </w:pPr>
      <w:r w:rsidRPr="00F2760D">
        <w:t>}</w:t>
      </w:r>
    </w:p>
    <w:p w14:paraId="65A0235D" w14:textId="77777777" w:rsidR="006E60DA" w:rsidRPr="00C44E0A" w:rsidRDefault="006E60DA" w:rsidP="006E60DA">
      <w:pPr>
        <w:pStyle w:val="PL"/>
        <w:rPr>
          <w:lang w:eastAsia="zh-CN"/>
        </w:rPr>
      </w:pPr>
    </w:p>
    <w:p w14:paraId="4B799501" w14:textId="77777777" w:rsidR="006E60DA" w:rsidRPr="00C44E0A" w:rsidRDefault="006E60DA" w:rsidP="006E60DA">
      <w:pPr>
        <w:pStyle w:val="PL"/>
        <w:rPr>
          <w:lang w:eastAsia="zh-CN"/>
        </w:rPr>
      </w:pPr>
      <w:r w:rsidRPr="00F2760D">
        <w:t>;;; ValTargetUe</w:t>
      </w:r>
    </w:p>
    <w:p w14:paraId="125628A0" w14:textId="77777777" w:rsidR="006E60DA" w:rsidRPr="00C44E0A" w:rsidRDefault="006E60DA" w:rsidP="006E60DA">
      <w:pPr>
        <w:pStyle w:val="PL"/>
        <w:rPr>
          <w:lang w:eastAsia="zh-CN"/>
        </w:rPr>
      </w:pPr>
      <w:r w:rsidRPr="00F2760D">
        <w:t>;;+ Represents information identifying a VAL user ID or a VAL UE ID.</w:t>
      </w:r>
    </w:p>
    <w:p w14:paraId="0E612CC3" w14:textId="77777777" w:rsidR="006E60DA" w:rsidRPr="00C44E0A" w:rsidRDefault="006E60DA" w:rsidP="006E60DA">
      <w:pPr>
        <w:pStyle w:val="PL"/>
        <w:rPr>
          <w:lang w:eastAsia="zh-CN"/>
        </w:rPr>
      </w:pPr>
    </w:p>
    <w:p w14:paraId="40FEF5E1" w14:textId="77777777" w:rsidR="006E60DA" w:rsidRPr="00C44E0A" w:rsidRDefault="006E60DA" w:rsidP="006E60DA">
      <w:pPr>
        <w:pStyle w:val="PL"/>
        <w:rPr>
          <w:lang w:eastAsia="zh-CN"/>
        </w:rPr>
      </w:pPr>
      <w:r w:rsidRPr="00F2760D">
        <w:t>ValTargetUe = {</w:t>
      </w:r>
    </w:p>
    <w:p w14:paraId="102B85B1" w14:textId="77777777" w:rsidR="006E60DA" w:rsidRPr="00C44E0A" w:rsidRDefault="006E60DA" w:rsidP="006E60DA">
      <w:pPr>
        <w:pStyle w:val="PL"/>
        <w:rPr>
          <w:lang w:eastAsia="zh-CN"/>
        </w:rPr>
      </w:pPr>
      <w:r w:rsidRPr="00F2760D">
        <w:t xml:space="preserve"> (</w:t>
      </w:r>
    </w:p>
    <w:p w14:paraId="70B49FAE" w14:textId="77777777" w:rsidR="006E60DA" w:rsidRPr="00C44E0A" w:rsidRDefault="006E60DA" w:rsidP="006E60DA">
      <w:pPr>
        <w:pStyle w:val="PL"/>
        <w:rPr>
          <w:lang w:eastAsia="zh-CN"/>
        </w:rPr>
      </w:pPr>
      <w:r w:rsidRPr="00F2760D">
        <w:t xml:space="preserve"> valUserId: text                 ; Unique identifier of a VAL user.</w:t>
      </w:r>
    </w:p>
    <w:p w14:paraId="5C5EC1E2" w14:textId="77777777" w:rsidR="006E60DA" w:rsidRPr="00C44E0A" w:rsidRDefault="006E60DA" w:rsidP="006E60DA">
      <w:pPr>
        <w:pStyle w:val="PL"/>
        <w:rPr>
          <w:lang w:eastAsia="zh-CN"/>
        </w:rPr>
      </w:pPr>
      <w:r w:rsidRPr="00F2760D">
        <w:t xml:space="preserve"> //</w:t>
      </w:r>
    </w:p>
    <w:p w14:paraId="3A40D5B1" w14:textId="77777777" w:rsidR="006E60DA" w:rsidRPr="00C44E0A" w:rsidRDefault="006E60DA" w:rsidP="006E60DA">
      <w:pPr>
        <w:pStyle w:val="PL"/>
        <w:rPr>
          <w:lang w:eastAsia="zh-CN"/>
        </w:rPr>
      </w:pPr>
      <w:r w:rsidRPr="00F2760D">
        <w:t xml:space="preserve"> valUeId: text                   ; Unique identifier of a VAL UE.</w:t>
      </w:r>
    </w:p>
    <w:p w14:paraId="6452B1ED" w14:textId="77777777" w:rsidR="006E60DA" w:rsidRPr="00AF1F48" w:rsidRDefault="006E60DA" w:rsidP="006E60DA">
      <w:pPr>
        <w:pStyle w:val="PL"/>
        <w:rPr>
          <w:lang w:val="fr-FR" w:eastAsia="zh-CN"/>
        </w:rPr>
      </w:pPr>
      <w:r w:rsidRPr="00F2760D">
        <w:t xml:space="preserve"> </w:t>
      </w:r>
      <w:r w:rsidRPr="00AF1F48">
        <w:rPr>
          <w:lang w:val="fr-FR"/>
        </w:rPr>
        <w:t>)</w:t>
      </w:r>
    </w:p>
    <w:p w14:paraId="5380CE01" w14:textId="77777777" w:rsidR="006E60DA" w:rsidRPr="00AF1F48" w:rsidRDefault="006E60DA" w:rsidP="006E60DA">
      <w:pPr>
        <w:pStyle w:val="PL"/>
        <w:rPr>
          <w:lang w:val="fr-FR" w:eastAsia="zh-CN"/>
        </w:rPr>
      </w:pPr>
      <w:r w:rsidRPr="00AF1F48">
        <w:rPr>
          <w:lang w:val="fr-FR"/>
        </w:rPr>
        <w:t>}</w:t>
      </w:r>
    </w:p>
    <w:p w14:paraId="0F6BCE57" w14:textId="77777777" w:rsidR="006E60DA" w:rsidRPr="00AF1F48" w:rsidRDefault="006E60DA" w:rsidP="006E60DA">
      <w:pPr>
        <w:pStyle w:val="PL"/>
        <w:rPr>
          <w:lang w:val="fr-FR" w:eastAsia="zh-CN"/>
        </w:rPr>
      </w:pPr>
    </w:p>
    <w:p w14:paraId="35D78825" w14:textId="77777777" w:rsidR="006E60DA" w:rsidRPr="00AF1F48" w:rsidRDefault="006E60DA" w:rsidP="006E60DA">
      <w:pPr>
        <w:pStyle w:val="PL"/>
        <w:rPr>
          <w:lang w:val="fr-FR" w:eastAsia="zh-CN"/>
        </w:rPr>
      </w:pPr>
      <w:r w:rsidRPr="00AF1F48">
        <w:rPr>
          <w:lang w:val="fr-FR"/>
        </w:rPr>
        <w:lastRenderedPageBreak/>
        <w:t>;;; ProfileInfo</w:t>
      </w:r>
    </w:p>
    <w:p w14:paraId="288EB12F" w14:textId="77777777" w:rsidR="006E60DA" w:rsidRPr="00AF1F48" w:rsidRDefault="006E60DA" w:rsidP="006E60DA">
      <w:pPr>
        <w:pStyle w:val="PL"/>
        <w:rPr>
          <w:lang w:val="fr-FR" w:eastAsia="zh-CN"/>
        </w:rPr>
      </w:pPr>
      <w:r w:rsidRPr="00AF1F48">
        <w:rPr>
          <w:lang w:val="fr-FR"/>
        </w:rPr>
        <w:t>;;+ User profile information.</w:t>
      </w:r>
    </w:p>
    <w:p w14:paraId="05302554" w14:textId="77777777" w:rsidR="006E60DA" w:rsidRPr="00AF1F48" w:rsidRDefault="006E60DA" w:rsidP="006E60DA">
      <w:pPr>
        <w:pStyle w:val="PL"/>
        <w:rPr>
          <w:lang w:val="fr-FR" w:eastAsia="zh-CN"/>
        </w:rPr>
      </w:pPr>
    </w:p>
    <w:p w14:paraId="2314C569" w14:textId="77777777" w:rsidR="006E60DA" w:rsidRPr="00AF1F48" w:rsidRDefault="006E60DA" w:rsidP="006E60DA">
      <w:pPr>
        <w:pStyle w:val="PL"/>
        <w:rPr>
          <w:lang w:val="fr-FR" w:eastAsia="zh-CN"/>
        </w:rPr>
      </w:pPr>
      <w:r w:rsidRPr="00AF1F48">
        <w:rPr>
          <w:lang w:val="fr-FR"/>
        </w:rPr>
        <w:t>ProfileInfo = {</w:t>
      </w:r>
    </w:p>
    <w:p w14:paraId="6EE601F7" w14:textId="77777777" w:rsidR="006E60DA" w:rsidRPr="00C44E0A" w:rsidRDefault="006E60DA" w:rsidP="006E60DA">
      <w:pPr>
        <w:pStyle w:val="PL"/>
        <w:rPr>
          <w:lang w:eastAsia="zh-CN"/>
        </w:rPr>
      </w:pPr>
      <w:r w:rsidRPr="00AF1F48">
        <w:rPr>
          <w:lang w:val="fr-FR"/>
        </w:rPr>
        <w:t xml:space="preserve"> </w:t>
      </w:r>
      <w:r w:rsidRPr="00F2760D">
        <w:t>? profileName: text             ; Name of the profile</w:t>
      </w:r>
    </w:p>
    <w:p w14:paraId="08E6631C" w14:textId="77777777" w:rsidR="006E60DA" w:rsidRPr="00C44E0A" w:rsidRDefault="006E60DA" w:rsidP="006E60DA">
      <w:pPr>
        <w:pStyle w:val="PL"/>
        <w:rPr>
          <w:lang w:eastAsia="zh-CN"/>
        </w:rPr>
      </w:pPr>
      <w:r w:rsidRPr="00F2760D">
        <w:t xml:space="preserve"> status: bool                    ; Indicates whether the user profile is enabled or disabled.</w:t>
      </w:r>
    </w:p>
    <w:p w14:paraId="0974DEC0" w14:textId="77777777" w:rsidR="006E60DA" w:rsidRPr="00C44E0A" w:rsidRDefault="006E60DA" w:rsidP="006E60DA">
      <w:pPr>
        <w:pStyle w:val="PL"/>
        <w:rPr>
          <w:lang w:eastAsia="zh-CN"/>
        </w:rPr>
      </w:pPr>
      <w:r w:rsidRPr="00F2760D">
        <w:t>? profileConfigs: [+ ProfileConfig]</w:t>
      </w:r>
    </w:p>
    <w:p w14:paraId="63921A5B" w14:textId="77777777" w:rsidR="006E60DA" w:rsidRPr="00C44E0A" w:rsidRDefault="006E60DA" w:rsidP="006E60DA">
      <w:pPr>
        <w:pStyle w:val="PL"/>
        <w:rPr>
          <w:lang w:eastAsia="zh-CN"/>
        </w:rPr>
      </w:pPr>
      <w:r w:rsidRPr="00F2760D">
        <w:t xml:space="preserve"> ? isDefault: bool               ; Indicates whether the user profile is the default profile for VAL user or not.</w:t>
      </w:r>
    </w:p>
    <w:p w14:paraId="7709EE25" w14:textId="77777777" w:rsidR="006E60DA" w:rsidRPr="00C44E0A" w:rsidRDefault="006E60DA" w:rsidP="006E60DA">
      <w:pPr>
        <w:pStyle w:val="PL"/>
        <w:rPr>
          <w:lang w:eastAsia="zh-CN"/>
        </w:rPr>
      </w:pPr>
      <w:r w:rsidRPr="00F2760D">
        <w:t>}</w:t>
      </w:r>
    </w:p>
    <w:p w14:paraId="53020085" w14:textId="77777777" w:rsidR="006E60DA" w:rsidRPr="00C44E0A" w:rsidRDefault="006E60DA" w:rsidP="006E60DA">
      <w:pPr>
        <w:pStyle w:val="PL"/>
        <w:rPr>
          <w:lang w:eastAsia="zh-CN"/>
        </w:rPr>
      </w:pPr>
    </w:p>
    <w:p w14:paraId="0EDACA8E" w14:textId="77777777" w:rsidR="006E60DA" w:rsidRPr="00C44E0A" w:rsidRDefault="006E60DA" w:rsidP="006E60DA">
      <w:pPr>
        <w:pStyle w:val="PL"/>
        <w:rPr>
          <w:lang w:eastAsia="zh-CN"/>
        </w:rPr>
      </w:pPr>
      <w:r w:rsidRPr="00F2760D">
        <w:t>;;; ProfileConfig</w:t>
      </w:r>
    </w:p>
    <w:p w14:paraId="7A997410" w14:textId="77777777" w:rsidR="006E60DA" w:rsidRPr="00C44E0A" w:rsidRDefault="006E60DA" w:rsidP="006E60DA">
      <w:pPr>
        <w:pStyle w:val="PL"/>
        <w:rPr>
          <w:lang w:eastAsia="zh-CN"/>
        </w:rPr>
      </w:pPr>
      <w:r w:rsidRPr="00F2760D">
        <w:t>;;+ Profile configuration.</w:t>
      </w:r>
    </w:p>
    <w:p w14:paraId="6C0678C7" w14:textId="77777777" w:rsidR="006E60DA" w:rsidRPr="00C44E0A" w:rsidRDefault="006E60DA" w:rsidP="006E60DA">
      <w:pPr>
        <w:pStyle w:val="PL"/>
        <w:rPr>
          <w:lang w:eastAsia="zh-CN"/>
        </w:rPr>
      </w:pPr>
    </w:p>
    <w:p w14:paraId="4F546AF2" w14:textId="77777777" w:rsidR="006E60DA" w:rsidRPr="00C44E0A" w:rsidRDefault="006E60DA" w:rsidP="006E60DA">
      <w:pPr>
        <w:pStyle w:val="PL"/>
        <w:rPr>
          <w:lang w:eastAsia="zh-CN"/>
        </w:rPr>
      </w:pPr>
      <w:r w:rsidRPr="00F2760D">
        <w:t>ProfileConfig = {</w:t>
      </w:r>
    </w:p>
    <w:p w14:paraId="74979B1B" w14:textId="77777777" w:rsidR="006E60DA" w:rsidRPr="00C44E0A" w:rsidRDefault="006E60DA" w:rsidP="006E60DA">
      <w:pPr>
        <w:pStyle w:val="PL"/>
        <w:rPr>
          <w:lang w:eastAsia="zh-CN"/>
        </w:rPr>
      </w:pPr>
      <w:r w:rsidRPr="00F2760D">
        <w:t xml:space="preserve"> configType: ConfigType</w:t>
      </w:r>
    </w:p>
    <w:p w14:paraId="772648CD" w14:textId="77777777" w:rsidR="006E60DA" w:rsidRPr="00C44E0A" w:rsidRDefault="006E60DA" w:rsidP="006E60DA">
      <w:pPr>
        <w:pStyle w:val="PL"/>
        <w:rPr>
          <w:lang w:eastAsia="zh-CN"/>
        </w:rPr>
      </w:pPr>
      <w:r w:rsidRPr="00F2760D">
        <w:t xml:space="preserve"> configData: text                ; Actual user profile configuration data.</w:t>
      </w:r>
    </w:p>
    <w:p w14:paraId="12C3D331" w14:textId="77777777" w:rsidR="006E60DA" w:rsidRPr="00C44E0A" w:rsidRDefault="006E60DA" w:rsidP="006E60DA">
      <w:pPr>
        <w:pStyle w:val="PL"/>
        <w:rPr>
          <w:lang w:eastAsia="zh-CN"/>
        </w:rPr>
      </w:pPr>
      <w:r w:rsidRPr="00F2760D">
        <w:t>}</w:t>
      </w:r>
    </w:p>
    <w:p w14:paraId="7D89B5DF" w14:textId="77777777" w:rsidR="006E60DA" w:rsidRPr="00C44E0A" w:rsidRDefault="006E60DA" w:rsidP="006E60DA">
      <w:pPr>
        <w:pStyle w:val="PL"/>
        <w:rPr>
          <w:lang w:eastAsia="zh-CN"/>
        </w:rPr>
      </w:pPr>
    </w:p>
    <w:p w14:paraId="27131942" w14:textId="77777777" w:rsidR="006E60DA" w:rsidRPr="00C44E0A" w:rsidRDefault="006E60DA" w:rsidP="006E60DA">
      <w:pPr>
        <w:pStyle w:val="PL"/>
        <w:rPr>
          <w:lang w:eastAsia="zh-CN"/>
        </w:rPr>
      </w:pPr>
      <w:r w:rsidRPr="00F2760D">
        <w:t>;;; ConfigType</w:t>
      </w:r>
    </w:p>
    <w:p w14:paraId="22BCCC86" w14:textId="77777777" w:rsidR="006E60DA" w:rsidRPr="00C44E0A" w:rsidRDefault="006E60DA" w:rsidP="006E60DA">
      <w:pPr>
        <w:pStyle w:val="PL"/>
        <w:rPr>
          <w:lang w:eastAsia="zh-CN"/>
        </w:rPr>
      </w:pPr>
      <w:r w:rsidRPr="00F2760D">
        <w:t>;;+ Indicates the type of the configuration.</w:t>
      </w:r>
    </w:p>
    <w:p w14:paraId="3FFEF876" w14:textId="77777777" w:rsidR="006E60DA" w:rsidRPr="00C44E0A" w:rsidRDefault="006E60DA" w:rsidP="006E60DA">
      <w:pPr>
        <w:pStyle w:val="PL"/>
        <w:rPr>
          <w:lang w:eastAsia="zh-CN"/>
        </w:rPr>
      </w:pPr>
    </w:p>
    <w:p w14:paraId="338EA128" w14:textId="77777777" w:rsidR="006E60DA" w:rsidRPr="00C44E0A" w:rsidRDefault="006E60DA" w:rsidP="006E60DA">
      <w:pPr>
        <w:pStyle w:val="PL"/>
        <w:rPr>
          <w:lang w:eastAsia="zh-CN"/>
        </w:rPr>
      </w:pPr>
      <w:r w:rsidRPr="00F2760D">
        <w:t>ConfigType = "COMMON" / "ON_NETWORK" / "OFF_NETWORK" / text</w:t>
      </w:r>
      <w:r w:rsidRPr="00344860">
        <w:rPr>
          <w:lang w:eastAsia="zh-CN"/>
        </w:rPr>
        <w:t xml:space="preserve"> ; text value provides forward-compatibility with future extensions to the enumeration but is not used to encode content defined in the present version of this API.</w:t>
      </w:r>
    </w:p>
    <w:p w14:paraId="01C950A7" w14:textId="77777777" w:rsidR="006E60DA" w:rsidRPr="00C44E0A" w:rsidRDefault="006E60DA" w:rsidP="006E60DA">
      <w:pPr>
        <w:pStyle w:val="PL"/>
        <w:rPr>
          <w:lang w:eastAsia="zh-CN"/>
        </w:rPr>
      </w:pPr>
    </w:p>
    <w:p w14:paraId="2327D755" w14:textId="77777777" w:rsidR="006E60DA" w:rsidRPr="00C44E0A" w:rsidRDefault="006E60DA" w:rsidP="006E60DA"/>
    <w:p w14:paraId="740F7E52" w14:textId="47041558" w:rsidR="00E65389" w:rsidRDefault="007F7813" w:rsidP="00E65389">
      <w:pPr>
        <w:pStyle w:val="Heading3"/>
        <w:rPr>
          <w:noProof/>
        </w:rPr>
      </w:pPr>
      <w:bookmarkStart w:id="1147" w:name="_CRC_2_1_6"/>
      <w:bookmarkStart w:id="1148" w:name="_Toc202388239"/>
      <w:bookmarkEnd w:id="1147"/>
      <w:r>
        <w:rPr>
          <w:noProof/>
        </w:rPr>
        <w:t>C.2.1.6</w:t>
      </w:r>
      <w:r w:rsidR="00E65389">
        <w:rPr>
          <w:noProof/>
        </w:rPr>
        <w:tab/>
        <w:t>Media Type</w:t>
      </w:r>
      <w:bookmarkEnd w:id="1148"/>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1149" w:name="_CRC_2_1_7"/>
      <w:bookmarkStart w:id="1150" w:name="_Toc202388240"/>
      <w:bookmarkEnd w:id="1149"/>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1150"/>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lastRenderedPageBreak/>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1151" w:name="_CRC_3"/>
      <w:bookmarkStart w:id="1152" w:name="_Toc202388241"/>
      <w:bookmarkEnd w:id="1151"/>
      <w:r>
        <w:t>C.3</w:t>
      </w:r>
      <w:r>
        <w:tab/>
        <w:t>Resource representation and APIs for UE configuration</w:t>
      </w:r>
      <w:bookmarkEnd w:id="1152"/>
    </w:p>
    <w:p w14:paraId="35959E9A" w14:textId="19B60426" w:rsidR="009A35F1" w:rsidRPr="00AF1F48" w:rsidRDefault="009A35F1" w:rsidP="009A35F1">
      <w:pPr>
        <w:pStyle w:val="Heading2"/>
        <w:rPr>
          <w:lang w:val="fr-FR" w:eastAsia="zh-CN"/>
        </w:rPr>
      </w:pPr>
      <w:bookmarkStart w:id="1153" w:name="_CRC_3_1"/>
      <w:bookmarkStart w:id="1154" w:name="_Toc202388242"/>
      <w:bookmarkEnd w:id="1153"/>
      <w:r w:rsidRPr="00AF1F48">
        <w:rPr>
          <w:lang w:val="fr-FR" w:eastAsia="zh-CN"/>
        </w:rPr>
        <w:t>C.3.1</w:t>
      </w:r>
      <w:r w:rsidRPr="00AF1F48">
        <w:rPr>
          <w:lang w:val="fr-FR" w:eastAsia="zh-CN"/>
        </w:rPr>
        <w:tab/>
        <w:t>SU_UeConfig API</w:t>
      </w:r>
      <w:bookmarkEnd w:id="1154"/>
    </w:p>
    <w:p w14:paraId="47F23D88" w14:textId="24E677D9" w:rsidR="009A35F1" w:rsidRPr="00AF1F48" w:rsidRDefault="009A35F1" w:rsidP="009A35F1">
      <w:pPr>
        <w:pStyle w:val="Heading3"/>
        <w:rPr>
          <w:lang w:val="fr-FR" w:eastAsia="zh-CN"/>
        </w:rPr>
      </w:pPr>
      <w:bookmarkStart w:id="1155" w:name="_CRC_3_1_1"/>
      <w:bookmarkStart w:id="1156" w:name="_Toc202388243"/>
      <w:bookmarkEnd w:id="1155"/>
      <w:r w:rsidRPr="00AF1F48">
        <w:rPr>
          <w:lang w:val="fr-FR" w:eastAsia="zh-CN"/>
        </w:rPr>
        <w:t>C.3.1.1</w:t>
      </w:r>
      <w:r w:rsidRPr="00AF1F48">
        <w:rPr>
          <w:lang w:val="fr-FR" w:eastAsia="zh-CN"/>
        </w:rPr>
        <w:tab/>
        <w:t>API URI</w:t>
      </w:r>
      <w:bookmarkEnd w:id="1156"/>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1157" w:name="_CRC_3_1_2"/>
      <w:bookmarkStart w:id="1158" w:name="_Toc202388244"/>
      <w:bookmarkEnd w:id="1157"/>
      <w:r>
        <w:rPr>
          <w:lang w:eastAsia="zh-CN"/>
        </w:rPr>
        <w:t>C.3.1.2</w:t>
      </w:r>
      <w:r>
        <w:rPr>
          <w:lang w:eastAsia="zh-CN"/>
        </w:rPr>
        <w:tab/>
        <w:t>Resources</w:t>
      </w:r>
      <w:bookmarkEnd w:id="1158"/>
    </w:p>
    <w:p w14:paraId="7EEA98FF" w14:textId="3C515CE8" w:rsidR="009A35F1" w:rsidRDefault="009A35F1" w:rsidP="009A35F1">
      <w:pPr>
        <w:pStyle w:val="Heading4"/>
        <w:rPr>
          <w:lang w:eastAsia="zh-CN"/>
        </w:rPr>
      </w:pPr>
      <w:bookmarkStart w:id="1159" w:name="_CRC_3_1_2_1"/>
      <w:bookmarkStart w:id="1160" w:name="_Toc202388245"/>
      <w:bookmarkEnd w:id="1159"/>
      <w:r>
        <w:rPr>
          <w:lang w:eastAsia="zh-CN"/>
        </w:rPr>
        <w:t>C.3.1.2.1</w:t>
      </w:r>
      <w:r>
        <w:rPr>
          <w:lang w:eastAsia="zh-CN"/>
        </w:rPr>
        <w:tab/>
        <w:t>Overview</w:t>
      </w:r>
      <w:bookmarkEnd w:id="1160"/>
    </w:p>
    <w:p w14:paraId="08FC75BC" w14:textId="61D01CCF" w:rsidR="009A35F1" w:rsidRDefault="0078797C" w:rsidP="009A35F1">
      <w:pPr>
        <w:pStyle w:val="TH"/>
      </w:pPr>
      <w:r>
        <w:object w:dxaOrig="5628" w:dyaOrig="4153" w14:anchorId="675277F0">
          <v:shape id="_x0000_i1026" type="#_x0000_t75" style="width:282.3pt;height:207.45pt" o:ole="">
            <v:imagedata r:id="rId14" o:title=""/>
          </v:shape>
          <o:OLEObject Type="Embed" ProgID="Visio.Drawing.15" ShapeID="_x0000_i1026" DrawAspect="Content" ObjectID="_1813000877" r:id="rId15"/>
        </w:object>
      </w:r>
    </w:p>
    <w:p w14:paraId="583D73F4" w14:textId="4034C484" w:rsidR="009A35F1" w:rsidRDefault="009A35F1" w:rsidP="009A35F1">
      <w:pPr>
        <w:pStyle w:val="TF"/>
      </w:pPr>
      <w:bookmarkStart w:id="1161" w:name="_CRFigureC_3_1_2_11"/>
      <w:r>
        <w:t xml:space="preserve">Figure </w:t>
      </w:r>
      <w:bookmarkEnd w:id="1161"/>
      <w:r>
        <w:t>C.3.1.2.1-1: Resource URI structure of the SU_UeConfig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bookmarkStart w:id="1162" w:name="_CRTableC_3_1_2_11"/>
      <w:r>
        <w:lastRenderedPageBreak/>
        <w:t>Table </w:t>
      </w:r>
      <w:bookmarkEnd w:id="1162"/>
      <w:r>
        <w:t>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8"/>
        <w:gridCol w:w="3045"/>
        <w:gridCol w:w="1222"/>
        <w:gridCol w:w="2901"/>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Pr="00AF1F48" w:rsidRDefault="009A35F1" w:rsidP="009A35F1">
      <w:pPr>
        <w:pStyle w:val="Heading4"/>
        <w:rPr>
          <w:lang w:val="fr-FR" w:eastAsia="zh-CN"/>
        </w:rPr>
      </w:pPr>
      <w:bookmarkStart w:id="1163" w:name="_CRC_3_1_2_2"/>
      <w:bookmarkStart w:id="1164" w:name="_Toc202388246"/>
      <w:bookmarkEnd w:id="1163"/>
      <w:r w:rsidRPr="00AF1F48">
        <w:rPr>
          <w:lang w:val="fr-FR" w:eastAsia="zh-CN"/>
        </w:rPr>
        <w:t>C.3.1.2.2</w:t>
      </w:r>
      <w:r w:rsidRPr="00AF1F48">
        <w:rPr>
          <w:lang w:val="fr-FR" w:eastAsia="zh-CN"/>
        </w:rPr>
        <w:tab/>
        <w:t>Resource: UE Configurations</w:t>
      </w:r>
      <w:bookmarkEnd w:id="1164"/>
    </w:p>
    <w:p w14:paraId="06ED2AEC" w14:textId="1E51B949" w:rsidR="009A35F1" w:rsidRPr="00AF1F48" w:rsidRDefault="009A35F1" w:rsidP="009A35F1">
      <w:pPr>
        <w:pStyle w:val="Heading5"/>
        <w:rPr>
          <w:lang w:val="fr-FR" w:eastAsia="zh-CN"/>
        </w:rPr>
      </w:pPr>
      <w:bookmarkStart w:id="1165" w:name="_CRC_3_1_2_2_1"/>
      <w:bookmarkStart w:id="1166" w:name="_Toc202388247"/>
      <w:bookmarkEnd w:id="1165"/>
      <w:r w:rsidRPr="00AF1F48">
        <w:rPr>
          <w:lang w:val="fr-FR" w:eastAsia="zh-CN"/>
        </w:rPr>
        <w:t>C.3.1.2.2.1</w:t>
      </w:r>
      <w:r w:rsidRPr="00AF1F48">
        <w:rPr>
          <w:lang w:val="fr-FR" w:eastAsia="zh-CN"/>
        </w:rPr>
        <w:tab/>
        <w:t>Description</w:t>
      </w:r>
      <w:bookmarkEnd w:id="1166"/>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1167" w:name="_CRC_3_1_2_2_2"/>
      <w:bookmarkStart w:id="1168" w:name="_Toc202388248"/>
      <w:bookmarkEnd w:id="1167"/>
      <w:r>
        <w:rPr>
          <w:lang w:eastAsia="zh-CN"/>
        </w:rPr>
        <w:t>C.3.1.2.2.2</w:t>
      </w:r>
      <w:r>
        <w:rPr>
          <w:lang w:eastAsia="zh-CN"/>
        </w:rPr>
        <w:tab/>
        <w:t>Resource Definition</w:t>
      </w:r>
      <w:bookmarkEnd w:id="1168"/>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bookmarkStart w:id="1169" w:name="_CRTableC_3_1_2_2_21"/>
      <w:r>
        <w:t xml:space="preserve">Table </w:t>
      </w:r>
      <w:bookmarkEnd w:id="1169"/>
      <w:r>
        <w:t>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1170" w:name="_CRC_3_1_2_2_3"/>
      <w:bookmarkStart w:id="1171" w:name="_Toc202388249"/>
      <w:bookmarkEnd w:id="1170"/>
      <w:r>
        <w:rPr>
          <w:lang w:eastAsia="zh-CN"/>
        </w:rPr>
        <w:t>C.3.1.2.2.3</w:t>
      </w:r>
      <w:r>
        <w:rPr>
          <w:lang w:eastAsia="zh-CN"/>
        </w:rPr>
        <w:tab/>
        <w:t>Resource Standard Methods</w:t>
      </w:r>
      <w:bookmarkEnd w:id="1171"/>
    </w:p>
    <w:p w14:paraId="4D58C1A6" w14:textId="7BCA12D6" w:rsidR="009A35F1" w:rsidRDefault="009A35F1" w:rsidP="00C3210C">
      <w:pPr>
        <w:pStyle w:val="H6"/>
      </w:pPr>
      <w:bookmarkStart w:id="1172" w:name="_CRC_3_1_2_2_3_1"/>
      <w:r>
        <w:rPr>
          <w:lang w:eastAsia="zh-CN"/>
        </w:rPr>
        <w:t>C.3.1.2.2.3.1</w:t>
      </w:r>
      <w:r>
        <w:rPr>
          <w:lang w:eastAsia="zh-CN"/>
        </w:rPr>
        <w:tab/>
        <w:t>GET</w:t>
      </w:r>
    </w:p>
    <w:bookmarkEnd w:id="1172"/>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bookmarkStart w:id="1173" w:name="_CRTableC_3_1_2_2_3_11"/>
      <w:r>
        <w:t xml:space="preserve">Table </w:t>
      </w:r>
      <w:bookmarkEnd w:id="1173"/>
      <w:r>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bookmarkStart w:id="1174" w:name="_CRTableC_3_1_2_2_3_12"/>
      <w:r>
        <w:lastRenderedPageBreak/>
        <w:t>Table </w:t>
      </w:r>
      <w:bookmarkEnd w:id="1174"/>
      <w:r>
        <w:t>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bookmarkStart w:id="1175" w:name="_CRC_3_1_2_2_3_2"/>
      <w:r>
        <w:rPr>
          <w:lang w:eastAsia="zh-CN"/>
        </w:rPr>
        <w:t>C.3.1.2.2.3.2</w:t>
      </w:r>
      <w:r>
        <w:rPr>
          <w:lang w:eastAsia="zh-CN"/>
        </w:rPr>
        <w:tab/>
        <w:t>POST</w:t>
      </w:r>
    </w:p>
    <w:bookmarkEnd w:id="1175"/>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bookmarkStart w:id="1176" w:name="_CRTableC_3_1_2_2_3_21"/>
      <w:r>
        <w:t>Table </w:t>
      </w:r>
      <w:bookmarkEnd w:id="1176"/>
      <w:r>
        <w:t>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bookmarkStart w:id="1177" w:name="_CRTableC_3_1_2_2_3_22"/>
      <w:r>
        <w:t>Table </w:t>
      </w:r>
      <w:bookmarkEnd w:id="1177"/>
      <w:r>
        <w:t>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bookmarkStart w:id="1178" w:name="_CRTableC_3_1_2_2_3_23"/>
      <w:r>
        <w:t>Table</w:t>
      </w:r>
      <w:r>
        <w:rPr>
          <w:noProof/>
        </w:rPr>
        <w:t> </w:t>
      </w:r>
      <w:bookmarkEnd w:id="1178"/>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1179" w:name="_CRC_3_1_2_3"/>
      <w:bookmarkStart w:id="1180" w:name="_Toc202388250"/>
      <w:bookmarkEnd w:id="1179"/>
      <w:r>
        <w:rPr>
          <w:lang w:eastAsia="zh-CN"/>
        </w:rPr>
        <w:t>C.3.1.2.3</w:t>
      </w:r>
      <w:r>
        <w:rPr>
          <w:lang w:eastAsia="zh-CN"/>
        </w:rPr>
        <w:tab/>
        <w:t>Resource: Individual UE Configuration</w:t>
      </w:r>
      <w:bookmarkEnd w:id="1180"/>
    </w:p>
    <w:p w14:paraId="02EEC5B6" w14:textId="13D0CD13" w:rsidR="009A35F1" w:rsidRDefault="009A35F1" w:rsidP="009A35F1">
      <w:pPr>
        <w:pStyle w:val="Heading5"/>
      </w:pPr>
      <w:bookmarkStart w:id="1181" w:name="_CRC_3_1_2_3_1"/>
      <w:bookmarkStart w:id="1182" w:name="_Toc202388251"/>
      <w:bookmarkEnd w:id="1181"/>
      <w:r>
        <w:t>C.3.1.2.3.1</w:t>
      </w:r>
      <w:r>
        <w:tab/>
        <w:t>Description</w:t>
      </w:r>
      <w:bookmarkEnd w:id="1182"/>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1183" w:name="_CRC_3_1_2_3_2"/>
      <w:bookmarkStart w:id="1184" w:name="_Toc202388252"/>
      <w:bookmarkEnd w:id="1183"/>
      <w:r>
        <w:t>C.3.1.2.3.2</w:t>
      </w:r>
      <w:r>
        <w:tab/>
        <w:t>Resource Definition</w:t>
      </w:r>
      <w:bookmarkEnd w:id="1184"/>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bookmarkStart w:id="1185" w:name="_CRTableC_3_1_2_3_21"/>
      <w:r>
        <w:lastRenderedPageBreak/>
        <w:t>Table </w:t>
      </w:r>
      <w:bookmarkEnd w:id="1185"/>
      <w:r>
        <w:t>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37"/>
        <w:gridCol w:w="7061"/>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1186" w:name="_CRC_3_1_2_3_3"/>
      <w:bookmarkStart w:id="1187" w:name="_Toc202388253"/>
      <w:bookmarkEnd w:id="1186"/>
      <w:r>
        <w:t>C.3.1.2.3.3</w:t>
      </w:r>
      <w:r>
        <w:tab/>
        <w:t>Resource Standard Methods</w:t>
      </w:r>
      <w:bookmarkEnd w:id="1187"/>
    </w:p>
    <w:p w14:paraId="0FA4AB25" w14:textId="3A160A51" w:rsidR="009A35F1" w:rsidRDefault="009A35F1" w:rsidP="00C3210C">
      <w:pPr>
        <w:pStyle w:val="H6"/>
      </w:pPr>
      <w:bookmarkStart w:id="1188" w:name="_CRC_3_1_2_3_3_1"/>
      <w:r>
        <w:t>C.3.1.2.3.3.1</w:t>
      </w:r>
      <w:r>
        <w:tab/>
        <w:t>GET</w:t>
      </w:r>
    </w:p>
    <w:bookmarkEnd w:id="1188"/>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bookmarkStart w:id="1189" w:name="_CRTableC_3_1_2_3_3_11"/>
      <w:r>
        <w:t>Table</w:t>
      </w:r>
      <w:r>
        <w:rPr>
          <w:noProof/>
        </w:rPr>
        <w:t> </w:t>
      </w:r>
      <w:bookmarkEnd w:id="1189"/>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bookmarkStart w:id="1190" w:name="_CRTableC_3_1_2_3_3_12"/>
      <w:r>
        <w:t>Table </w:t>
      </w:r>
      <w:bookmarkEnd w:id="1190"/>
      <w:r>
        <w:t>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bookmarkStart w:id="1191" w:name="_CRTableC_3_1_2_3_3_13"/>
      <w:r>
        <w:t>Table</w:t>
      </w:r>
      <w:r>
        <w:rPr>
          <w:noProof/>
        </w:rPr>
        <w:t> </w:t>
      </w:r>
      <w:bookmarkEnd w:id="1191"/>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bookmarkStart w:id="1192" w:name="_CRC_3_1_2_3_3_2"/>
      <w:r>
        <w:t>C.3.1.2.3.3.2</w:t>
      </w:r>
      <w:r>
        <w:tab/>
        <w:t>PUT</w:t>
      </w:r>
    </w:p>
    <w:bookmarkEnd w:id="1192"/>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bookmarkStart w:id="1193" w:name="_CRTableC_3_1_2_3_3_21"/>
      <w:r>
        <w:t>Table </w:t>
      </w:r>
      <w:bookmarkEnd w:id="1193"/>
      <w:r>
        <w:t>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bookmarkStart w:id="1194" w:name="_CRTableC_3_1_2_3_3_22"/>
      <w:r>
        <w:lastRenderedPageBreak/>
        <w:t>Table </w:t>
      </w:r>
      <w:bookmarkEnd w:id="1194"/>
      <w:r>
        <w:t>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bookmarkStart w:id="1195" w:name="_CRC_3_1_2_3_3_3"/>
      <w:r>
        <w:t>C.3.1.2.3.3.3</w:t>
      </w:r>
      <w:r>
        <w:tab/>
        <w:t>DELETE</w:t>
      </w:r>
    </w:p>
    <w:bookmarkEnd w:id="1195"/>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bookmarkStart w:id="1196" w:name="_CRTableC_3_1_2_3_3_31"/>
      <w:r>
        <w:t>Table </w:t>
      </w:r>
      <w:bookmarkEnd w:id="1196"/>
      <w:r>
        <w:t>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1197" w:name="_CRC_3_1_3"/>
      <w:bookmarkStart w:id="1198" w:name="_Toc202388254"/>
      <w:bookmarkEnd w:id="1197"/>
      <w:r>
        <w:rPr>
          <w:lang w:eastAsia="zh-CN"/>
        </w:rPr>
        <w:t>C.3.1.3</w:t>
      </w:r>
      <w:r>
        <w:rPr>
          <w:lang w:eastAsia="zh-CN"/>
        </w:rPr>
        <w:tab/>
        <w:t>Data Model</w:t>
      </w:r>
      <w:bookmarkEnd w:id="1198"/>
    </w:p>
    <w:p w14:paraId="26C85AC1" w14:textId="52B12B1E" w:rsidR="009A35F1" w:rsidRDefault="009A35F1" w:rsidP="009A35F1">
      <w:pPr>
        <w:pStyle w:val="Heading4"/>
        <w:rPr>
          <w:lang w:eastAsia="zh-CN"/>
        </w:rPr>
      </w:pPr>
      <w:bookmarkStart w:id="1199" w:name="_CRC_3_1_3_1"/>
      <w:bookmarkStart w:id="1200" w:name="_Toc202388255"/>
      <w:bookmarkEnd w:id="1199"/>
      <w:r>
        <w:rPr>
          <w:lang w:eastAsia="zh-CN"/>
        </w:rPr>
        <w:t>C.3.1.3.1</w:t>
      </w:r>
      <w:r>
        <w:rPr>
          <w:lang w:eastAsia="zh-CN"/>
        </w:rPr>
        <w:tab/>
        <w:t>General</w:t>
      </w:r>
      <w:bookmarkEnd w:id="1200"/>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7FE508FB" w14:textId="77777777" w:rsidR="006E60DA" w:rsidRDefault="006E60DA" w:rsidP="006E60DA">
      <w:pPr>
        <w:pStyle w:val="TH"/>
      </w:pPr>
      <w:bookmarkStart w:id="1201" w:name="_CRTableC_3_1_3_11"/>
      <w:r>
        <w:t>Table </w:t>
      </w:r>
      <w:bookmarkEnd w:id="1201"/>
      <w:r>
        <w:t xml:space="preserve">C.3.1.3.1-1: </w:t>
      </w:r>
      <w:r w:rsidRPr="00CD7A5A">
        <w:rPr>
          <w:lang w:eastAsia="zh-CN"/>
        </w:rPr>
        <w:t>SU_</w:t>
      </w:r>
      <w:r>
        <w:rPr>
          <w:lang w:eastAsia="zh-CN"/>
        </w:rPr>
        <w:t>UeConfig</w:t>
      </w:r>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E60DA" w14:paraId="5EA1AF48"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967B33" w14:textId="77777777" w:rsidR="006E60DA" w:rsidRDefault="006E60DA" w:rsidP="000C451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8010A4C" w14:textId="77777777" w:rsidR="006E60DA" w:rsidRDefault="006E60DA" w:rsidP="000C451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AF4FD58" w14:textId="77777777" w:rsidR="006E60DA" w:rsidRDefault="006E60DA" w:rsidP="000C451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3A7FD01" w14:textId="77777777" w:rsidR="006E60DA" w:rsidRDefault="006E60DA" w:rsidP="000C4518">
            <w:pPr>
              <w:pStyle w:val="TAH"/>
            </w:pPr>
            <w:r>
              <w:t>Applicability</w:t>
            </w:r>
          </w:p>
        </w:tc>
      </w:tr>
      <w:tr w:rsidR="006E60DA" w14:paraId="79130377"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7BCE4587" w14:textId="77777777" w:rsidR="006E60DA" w:rsidRDefault="006E60DA" w:rsidP="000C4518">
            <w:pPr>
              <w:pStyle w:val="TAL"/>
            </w:pPr>
            <w:r>
              <w:t>UeConfigDoc</w:t>
            </w:r>
          </w:p>
        </w:tc>
        <w:tc>
          <w:tcPr>
            <w:tcW w:w="1297" w:type="dxa"/>
            <w:tcBorders>
              <w:top w:val="single" w:sz="4" w:space="0" w:color="auto"/>
              <w:left w:val="single" w:sz="4" w:space="0" w:color="auto"/>
              <w:bottom w:val="single" w:sz="4" w:space="0" w:color="auto"/>
              <w:right w:val="single" w:sz="4" w:space="0" w:color="auto"/>
            </w:tcBorders>
          </w:tcPr>
          <w:p w14:paraId="334E4D38" w14:textId="3288699A" w:rsidR="006E60DA" w:rsidRDefault="006E60DA" w:rsidP="000C4518">
            <w:pPr>
              <w:pStyle w:val="TAL"/>
            </w:pPr>
            <w:r>
              <w:t>C.3.1.3.2.1</w:t>
            </w:r>
          </w:p>
        </w:tc>
        <w:tc>
          <w:tcPr>
            <w:tcW w:w="2887" w:type="dxa"/>
            <w:tcBorders>
              <w:top w:val="single" w:sz="4" w:space="0" w:color="auto"/>
              <w:left w:val="single" w:sz="4" w:space="0" w:color="auto"/>
              <w:bottom w:val="single" w:sz="4" w:space="0" w:color="auto"/>
              <w:right w:val="single" w:sz="4" w:space="0" w:color="auto"/>
            </w:tcBorders>
          </w:tcPr>
          <w:p w14:paraId="5DF53CE0" w14:textId="77777777" w:rsidR="006E60DA" w:rsidRDefault="006E60DA" w:rsidP="000C4518">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242D4DEB" w14:textId="77777777" w:rsidR="006E60DA" w:rsidRDefault="006E60DA" w:rsidP="000C4518">
            <w:pPr>
              <w:pStyle w:val="TAL"/>
              <w:rPr>
                <w:rFonts w:cs="Arial"/>
                <w:szCs w:val="18"/>
              </w:rPr>
            </w:pPr>
          </w:p>
        </w:tc>
      </w:tr>
      <w:tr w:rsidR="006E60DA" w14:paraId="223C8B6B"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6978D6ED" w14:textId="77777777" w:rsidR="006E60DA" w:rsidRDefault="006E60DA" w:rsidP="000C4518">
            <w:pPr>
              <w:pStyle w:val="TAL"/>
            </w:pPr>
            <w:r>
              <w:rPr>
                <w:lang w:eastAsia="zh-CN"/>
              </w:rPr>
              <w:t>UeConfig</w:t>
            </w:r>
          </w:p>
        </w:tc>
        <w:tc>
          <w:tcPr>
            <w:tcW w:w="1297" w:type="dxa"/>
            <w:tcBorders>
              <w:top w:val="single" w:sz="4" w:space="0" w:color="auto"/>
              <w:left w:val="single" w:sz="4" w:space="0" w:color="auto"/>
              <w:bottom w:val="single" w:sz="4" w:space="0" w:color="auto"/>
              <w:right w:val="single" w:sz="4" w:space="0" w:color="auto"/>
            </w:tcBorders>
          </w:tcPr>
          <w:p w14:paraId="5BDA351C" w14:textId="36481003" w:rsidR="006E60DA" w:rsidRDefault="006E60DA" w:rsidP="000C4518">
            <w:pPr>
              <w:pStyle w:val="TAL"/>
            </w:pPr>
            <w:r>
              <w:t>C.3</w:t>
            </w:r>
            <w:r w:rsidRPr="006E2BD8">
              <w:t>.1.</w:t>
            </w:r>
            <w:r>
              <w:t>3</w:t>
            </w:r>
            <w:r w:rsidRPr="006E2BD8">
              <w:t>.2.</w:t>
            </w:r>
            <w:r>
              <w:t>2</w:t>
            </w:r>
          </w:p>
        </w:tc>
        <w:tc>
          <w:tcPr>
            <w:tcW w:w="2887" w:type="dxa"/>
            <w:tcBorders>
              <w:top w:val="single" w:sz="4" w:space="0" w:color="auto"/>
              <w:left w:val="single" w:sz="4" w:space="0" w:color="auto"/>
              <w:bottom w:val="single" w:sz="4" w:space="0" w:color="auto"/>
              <w:right w:val="single" w:sz="4" w:space="0" w:color="auto"/>
            </w:tcBorders>
          </w:tcPr>
          <w:p w14:paraId="5D346C68" w14:textId="77777777" w:rsidR="006E60DA" w:rsidRDefault="006E60DA" w:rsidP="000C4518">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3F2FA793" w14:textId="77777777" w:rsidR="006E60DA" w:rsidRDefault="006E60DA" w:rsidP="000C4518">
            <w:pPr>
              <w:pStyle w:val="TAL"/>
              <w:rPr>
                <w:rFonts w:cs="Arial"/>
                <w:szCs w:val="18"/>
              </w:rPr>
            </w:pPr>
          </w:p>
        </w:tc>
      </w:tr>
      <w:tr w:rsidR="006E60DA" w14:paraId="7A26726E"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07BD599F" w14:textId="77777777" w:rsidR="006E60DA" w:rsidRDefault="006E60DA" w:rsidP="000C4518">
            <w:pPr>
              <w:pStyle w:val="TAL"/>
            </w:pPr>
            <w:r>
              <w:t>ValUeIds</w:t>
            </w:r>
          </w:p>
        </w:tc>
        <w:tc>
          <w:tcPr>
            <w:tcW w:w="1297" w:type="dxa"/>
            <w:tcBorders>
              <w:top w:val="single" w:sz="4" w:space="0" w:color="auto"/>
              <w:left w:val="single" w:sz="4" w:space="0" w:color="auto"/>
              <w:bottom w:val="single" w:sz="4" w:space="0" w:color="auto"/>
              <w:right w:val="single" w:sz="4" w:space="0" w:color="auto"/>
            </w:tcBorders>
          </w:tcPr>
          <w:p w14:paraId="0623E2C3" w14:textId="059B1F7B" w:rsidR="006E60DA" w:rsidRDefault="006E60DA" w:rsidP="000C4518">
            <w:pPr>
              <w:pStyle w:val="TAL"/>
            </w:pPr>
            <w:r>
              <w:t>C.3.1.3.2.3</w:t>
            </w:r>
          </w:p>
        </w:tc>
        <w:tc>
          <w:tcPr>
            <w:tcW w:w="2887" w:type="dxa"/>
            <w:tcBorders>
              <w:top w:val="single" w:sz="4" w:space="0" w:color="auto"/>
              <w:left w:val="single" w:sz="4" w:space="0" w:color="auto"/>
              <w:bottom w:val="single" w:sz="4" w:space="0" w:color="auto"/>
              <w:right w:val="single" w:sz="4" w:space="0" w:color="auto"/>
            </w:tcBorders>
          </w:tcPr>
          <w:p w14:paraId="29BEF695" w14:textId="77777777" w:rsidR="006E60DA" w:rsidRDefault="006E60DA" w:rsidP="000C4518">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1E067E42" w14:textId="77777777" w:rsidR="006E60DA" w:rsidRDefault="006E60DA" w:rsidP="000C4518">
            <w:pPr>
              <w:pStyle w:val="TAL"/>
              <w:rPr>
                <w:rFonts w:cs="Arial"/>
                <w:szCs w:val="18"/>
              </w:rPr>
            </w:pPr>
          </w:p>
        </w:tc>
      </w:tr>
      <w:tr w:rsidR="006E60DA" w14:paraId="4ECB779B"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3000D89A" w14:textId="77777777" w:rsidR="006E60DA" w:rsidRDefault="006E60DA" w:rsidP="000C4518">
            <w:pPr>
              <w:pStyle w:val="TAL"/>
            </w:pPr>
            <w:r>
              <w:t>ImeiRange</w:t>
            </w:r>
          </w:p>
        </w:tc>
        <w:tc>
          <w:tcPr>
            <w:tcW w:w="1297" w:type="dxa"/>
            <w:tcBorders>
              <w:top w:val="single" w:sz="4" w:space="0" w:color="auto"/>
              <w:left w:val="single" w:sz="4" w:space="0" w:color="auto"/>
              <w:bottom w:val="single" w:sz="4" w:space="0" w:color="auto"/>
              <w:right w:val="single" w:sz="4" w:space="0" w:color="auto"/>
            </w:tcBorders>
          </w:tcPr>
          <w:p w14:paraId="2B82627D" w14:textId="77777777" w:rsidR="006E60DA" w:rsidRDefault="006E60DA" w:rsidP="000C4518">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44092762" w14:textId="77777777" w:rsidR="006E60DA" w:rsidRDefault="006E60DA" w:rsidP="000C4518">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2E38A981" w14:textId="77777777" w:rsidR="006E60DA" w:rsidRDefault="006E60DA" w:rsidP="000C4518">
            <w:pPr>
              <w:pStyle w:val="TAL"/>
              <w:rPr>
                <w:rFonts w:cs="Arial"/>
                <w:szCs w:val="18"/>
              </w:rPr>
            </w:pPr>
          </w:p>
        </w:tc>
      </w:tr>
      <w:tr w:rsidR="006E60DA" w14:paraId="3764B483"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6EB8428F" w14:textId="77777777" w:rsidR="006E60DA" w:rsidRDefault="006E60DA" w:rsidP="000C4518">
            <w:pPr>
              <w:pStyle w:val="TAL"/>
            </w:pPr>
            <w:r>
              <w:t>SnrRange</w:t>
            </w:r>
          </w:p>
        </w:tc>
        <w:tc>
          <w:tcPr>
            <w:tcW w:w="1297" w:type="dxa"/>
            <w:tcBorders>
              <w:top w:val="single" w:sz="4" w:space="0" w:color="auto"/>
              <w:left w:val="single" w:sz="4" w:space="0" w:color="auto"/>
              <w:bottom w:val="single" w:sz="4" w:space="0" w:color="auto"/>
              <w:right w:val="single" w:sz="4" w:space="0" w:color="auto"/>
            </w:tcBorders>
          </w:tcPr>
          <w:p w14:paraId="2DDE4C34" w14:textId="77777777" w:rsidR="006E60DA" w:rsidRDefault="006E60DA" w:rsidP="000C4518">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441E423A" w14:textId="77777777" w:rsidR="006E60DA" w:rsidRDefault="006E60DA" w:rsidP="000C4518">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7DF9505" w14:textId="77777777" w:rsidR="006E60DA" w:rsidRDefault="006E60DA" w:rsidP="000C4518">
            <w:pPr>
              <w:pStyle w:val="TAL"/>
              <w:rPr>
                <w:rFonts w:cs="Arial"/>
                <w:szCs w:val="18"/>
              </w:rPr>
            </w:pPr>
          </w:p>
        </w:tc>
      </w:tr>
      <w:tr w:rsidR="006E60DA" w14:paraId="741EB434"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2D6DDB4F" w14:textId="77777777" w:rsidR="006E60DA" w:rsidRDefault="006E60DA" w:rsidP="000C4518">
            <w:pPr>
              <w:pStyle w:val="TAL"/>
            </w:pPr>
            <w:r>
              <w:t>SerialNumber</w:t>
            </w:r>
          </w:p>
        </w:tc>
        <w:tc>
          <w:tcPr>
            <w:tcW w:w="1297" w:type="dxa"/>
            <w:tcBorders>
              <w:top w:val="single" w:sz="4" w:space="0" w:color="auto"/>
              <w:left w:val="single" w:sz="4" w:space="0" w:color="auto"/>
              <w:bottom w:val="single" w:sz="4" w:space="0" w:color="auto"/>
              <w:right w:val="single" w:sz="4" w:space="0" w:color="auto"/>
            </w:tcBorders>
          </w:tcPr>
          <w:p w14:paraId="6A8337BE" w14:textId="77777777" w:rsidR="006E60DA" w:rsidRDefault="006E60DA" w:rsidP="000C4518">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46FE7041" w14:textId="77777777" w:rsidR="006E60DA" w:rsidRDefault="006E60DA" w:rsidP="000C4518">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2A254D99" w14:textId="77777777" w:rsidR="006E60DA" w:rsidRDefault="006E60DA" w:rsidP="000C4518">
            <w:pPr>
              <w:pStyle w:val="TAL"/>
              <w:rPr>
                <w:rFonts w:cs="Arial"/>
                <w:szCs w:val="18"/>
              </w:rPr>
            </w:pPr>
          </w:p>
        </w:tc>
      </w:tr>
      <w:tr w:rsidR="006E60DA" w14:paraId="12BB1F72" w14:textId="77777777" w:rsidTr="000C4518">
        <w:trPr>
          <w:jc w:val="center"/>
        </w:trPr>
        <w:tc>
          <w:tcPr>
            <w:tcW w:w="2868" w:type="dxa"/>
            <w:tcBorders>
              <w:top w:val="single" w:sz="4" w:space="0" w:color="auto"/>
              <w:left w:val="single" w:sz="4" w:space="0" w:color="auto"/>
              <w:bottom w:val="single" w:sz="4" w:space="0" w:color="auto"/>
              <w:right w:val="single" w:sz="4" w:space="0" w:color="auto"/>
            </w:tcBorders>
          </w:tcPr>
          <w:p w14:paraId="58F435FC" w14:textId="77777777" w:rsidR="006E60DA" w:rsidRDefault="006E60DA" w:rsidP="000C4518">
            <w:pPr>
              <w:pStyle w:val="TAL"/>
            </w:pPr>
            <w:r>
              <w:t>TypeAllocationCode</w:t>
            </w:r>
          </w:p>
        </w:tc>
        <w:tc>
          <w:tcPr>
            <w:tcW w:w="1297" w:type="dxa"/>
            <w:tcBorders>
              <w:top w:val="single" w:sz="4" w:space="0" w:color="auto"/>
              <w:left w:val="single" w:sz="4" w:space="0" w:color="auto"/>
              <w:bottom w:val="single" w:sz="4" w:space="0" w:color="auto"/>
              <w:right w:val="single" w:sz="4" w:space="0" w:color="auto"/>
            </w:tcBorders>
          </w:tcPr>
          <w:p w14:paraId="2BC7F192" w14:textId="77777777" w:rsidR="006E60DA" w:rsidRDefault="006E60DA" w:rsidP="000C4518">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308B2C88" w14:textId="77777777" w:rsidR="006E60DA" w:rsidRPr="001C081E" w:rsidRDefault="006E60DA" w:rsidP="000C4518">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638239D" w14:textId="77777777" w:rsidR="006E60DA" w:rsidRDefault="006E60DA" w:rsidP="000C4518">
            <w:pPr>
              <w:pStyle w:val="TAL"/>
              <w:rPr>
                <w:rFonts w:cs="Arial"/>
                <w:szCs w:val="18"/>
              </w:rPr>
            </w:pPr>
          </w:p>
        </w:tc>
      </w:tr>
    </w:tbl>
    <w:p w14:paraId="2FB210FC" w14:textId="77777777" w:rsidR="006E60DA" w:rsidRDefault="006E60DA" w:rsidP="006E60DA">
      <w:pPr>
        <w:rPr>
          <w:lang w:eastAsia="zh-CN"/>
        </w:rPr>
      </w:pPr>
    </w:p>
    <w:p w14:paraId="5D4272B4" w14:textId="2B1363BD" w:rsidR="006E60DA" w:rsidRDefault="006E60DA" w:rsidP="006E60DA">
      <w:r>
        <w:t>Table C.3</w:t>
      </w:r>
      <w:r w:rsidRPr="0040011E">
        <w:t>.1.3.1</w:t>
      </w:r>
      <w:r>
        <w:t xml:space="preserve">-2 specifies data types re-used by the </w:t>
      </w:r>
      <w:r w:rsidRPr="00CD7A5A">
        <w:rPr>
          <w:lang w:eastAsia="zh-CN"/>
        </w:rPr>
        <w:t>SU_</w:t>
      </w:r>
      <w:r>
        <w:rPr>
          <w:lang w:eastAsia="zh-CN"/>
        </w:rPr>
        <w:t>UeConfig</w:t>
      </w:r>
      <w:r>
        <w:t xml:space="preserve"> API service: </w:t>
      </w:r>
    </w:p>
    <w:p w14:paraId="1A7A0418" w14:textId="6A569F79" w:rsidR="009A35F1" w:rsidRDefault="009A35F1" w:rsidP="009A35F1">
      <w:pPr>
        <w:pStyle w:val="TH"/>
      </w:pPr>
      <w:bookmarkStart w:id="1202" w:name="_CRTableC_3_1_3_12"/>
      <w:r>
        <w:t>Table </w:t>
      </w:r>
      <w:bookmarkEnd w:id="1202"/>
      <w:r>
        <w:t>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1203" w:name="_CRC_3_1_3_2"/>
      <w:bookmarkStart w:id="1204" w:name="_Toc202388256"/>
      <w:bookmarkEnd w:id="1203"/>
      <w:r>
        <w:rPr>
          <w:lang w:eastAsia="zh-CN"/>
        </w:rPr>
        <w:lastRenderedPageBreak/>
        <w:t>C.3.1.3.2</w:t>
      </w:r>
      <w:r>
        <w:rPr>
          <w:lang w:eastAsia="zh-CN"/>
        </w:rPr>
        <w:tab/>
        <w:t>Structured data types</w:t>
      </w:r>
      <w:bookmarkEnd w:id="1204"/>
    </w:p>
    <w:p w14:paraId="5BA4A67C" w14:textId="3ACC26CA" w:rsidR="009A35F1" w:rsidRDefault="009A35F1" w:rsidP="009A35F1">
      <w:pPr>
        <w:pStyle w:val="Heading5"/>
        <w:rPr>
          <w:lang w:eastAsia="zh-CN"/>
        </w:rPr>
      </w:pPr>
      <w:bookmarkStart w:id="1205" w:name="_CRC_3_1_3_2_1"/>
      <w:bookmarkStart w:id="1206" w:name="_Toc202388257"/>
      <w:bookmarkEnd w:id="1205"/>
      <w:r>
        <w:rPr>
          <w:lang w:eastAsia="zh-CN"/>
        </w:rPr>
        <w:t>C.3.1.3.2.1</w:t>
      </w:r>
      <w:r>
        <w:rPr>
          <w:lang w:eastAsia="zh-CN"/>
        </w:rPr>
        <w:tab/>
        <w:t xml:space="preserve">Type: </w:t>
      </w:r>
      <w:r w:rsidRPr="00DB2ED5">
        <w:rPr>
          <w:lang w:eastAsia="zh-CN"/>
        </w:rPr>
        <w:t>UeConfigDoc</w:t>
      </w:r>
      <w:bookmarkEnd w:id="1206"/>
    </w:p>
    <w:p w14:paraId="5693BA6A" w14:textId="07089CEE" w:rsidR="009A35F1" w:rsidRDefault="009A35F1" w:rsidP="009A35F1">
      <w:pPr>
        <w:pStyle w:val="TH"/>
      </w:pPr>
      <w:bookmarkStart w:id="1207" w:name="_CRTableC_3_1_3_2_11"/>
      <w:r>
        <w:rPr>
          <w:noProof/>
        </w:rPr>
        <w:t>Table </w:t>
      </w:r>
      <w:bookmarkEnd w:id="1207"/>
      <w:r>
        <w:rPr>
          <w:noProof/>
        </w:rPr>
        <w:t>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1208" w:name="_CRC_3_1_3_2_2"/>
      <w:bookmarkStart w:id="1209" w:name="_Toc202388258"/>
      <w:bookmarkEnd w:id="1208"/>
      <w:r>
        <w:rPr>
          <w:lang w:eastAsia="zh-CN"/>
        </w:rPr>
        <w:t>C.3.1.3.2.2</w:t>
      </w:r>
      <w:r>
        <w:rPr>
          <w:lang w:eastAsia="zh-CN"/>
        </w:rPr>
        <w:tab/>
        <w:t>Type: UeConfig</w:t>
      </w:r>
      <w:bookmarkEnd w:id="1209"/>
    </w:p>
    <w:p w14:paraId="14E5EE3A" w14:textId="2104BF50" w:rsidR="009A35F1" w:rsidRDefault="009A35F1" w:rsidP="009A35F1">
      <w:pPr>
        <w:pStyle w:val="TH"/>
      </w:pPr>
      <w:bookmarkStart w:id="1210" w:name="_CRTableC_3_1_3_2_21"/>
      <w:r>
        <w:rPr>
          <w:noProof/>
        </w:rPr>
        <w:t>Table </w:t>
      </w:r>
      <w:bookmarkEnd w:id="1210"/>
      <w:r>
        <w:rPr>
          <w:noProof/>
        </w:rPr>
        <w:t>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1211" w:name="_CRC_3_1_3_2_3"/>
      <w:bookmarkStart w:id="1212" w:name="_Toc202388259"/>
      <w:bookmarkEnd w:id="1211"/>
      <w:r>
        <w:rPr>
          <w:lang w:eastAsia="zh-CN"/>
        </w:rPr>
        <w:t>C.3.1.3.2.3</w:t>
      </w:r>
      <w:r>
        <w:rPr>
          <w:lang w:eastAsia="zh-CN"/>
        </w:rPr>
        <w:tab/>
        <w:t>Type: ValUeIds</w:t>
      </w:r>
      <w:bookmarkEnd w:id="1212"/>
    </w:p>
    <w:p w14:paraId="30036257" w14:textId="4DB6A0C7" w:rsidR="009A35F1" w:rsidRDefault="009A35F1" w:rsidP="009A35F1">
      <w:pPr>
        <w:pStyle w:val="TH"/>
      </w:pPr>
      <w:bookmarkStart w:id="1213" w:name="_CRTableC_3_1_3_2_31"/>
      <w:r>
        <w:rPr>
          <w:noProof/>
        </w:rPr>
        <w:t>Table </w:t>
      </w:r>
      <w:bookmarkEnd w:id="1213"/>
      <w:r>
        <w:rPr>
          <w:noProof/>
        </w:rPr>
        <w:t>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1214" w:name="_CRC_3_1_3_2_4"/>
      <w:bookmarkStart w:id="1215" w:name="_Toc202388260"/>
      <w:bookmarkEnd w:id="1214"/>
      <w:r>
        <w:rPr>
          <w:lang w:eastAsia="zh-CN"/>
        </w:rPr>
        <w:lastRenderedPageBreak/>
        <w:t>C.3.1.3.2.4</w:t>
      </w:r>
      <w:r>
        <w:rPr>
          <w:lang w:eastAsia="zh-CN"/>
        </w:rPr>
        <w:tab/>
        <w:t>Type: ImeiRange</w:t>
      </w:r>
      <w:bookmarkEnd w:id="1215"/>
    </w:p>
    <w:p w14:paraId="6D3B8FD2" w14:textId="4EF19234" w:rsidR="009A35F1" w:rsidRDefault="009A35F1" w:rsidP="009A35F1">
      <w:pPr>
        <w:pStyle w:val="TH"/>
      </w:pPr>
      <w:bookmarkStart w:id="1216" w:name="_CRTableC_3_1_3_2_41"/>
      <w:r>
        <w:rPr>
          <w:noProof/>
        </w:rPr>
        <w:t>Table </w:t>
      </w:r>
      <w:bookmarkEnd w:id="1216"/>
      <w:r>
        <w:rPr>
          <w:noProof/>
        </w:rPr>
        <w:t>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1217" w:name="_CRC_3_1_3_2_5"/>
      <w:bookmarkStart w:id="1218" w:name="_Toc202388261"/>
      <w:bookmarkEnd w:id="1217"/>
      <w:r>
        <w:rPr>
          <w:lang w:eastAsia="zh-CN"/>
        </w:rPr>
        <w:t>C.3.1.3.2.5</w:t>
      </w:r>
      <w:r>
        <w:rPr>
          <w:lang w:eastAsia="zh-CN"/>
        </w:rPr>
        <w:tab/>
        <w:t>Type: SnrRange</w:t>
      </w:r>
      <w:bookmarkEnd w:id="1218"/>
    </w:p>
    <w:p w14:paraId="5351CF38" w14:textId="47B2DDC6" w:rsidR="009A35F1" w:rsidRDefault="009A35F1" w:rsidP="009A35F1">
      <w:pPr>
        <w:pStyle w:val="TH"/>
      </w:pPr>
      <w:bookmarkStart w:id="1219" w:name="_CRTableC_3_1_3_2_51"/>
      <w:r>
        <w:rPr>
          <w:noProof/>
        </w:rPr>
        <w:t>Table </w:t>
      </w:r>
      <w:bookmarkEnd w:id="1219"/>
      <w:r>
        <w:rPr>
          <w:noProof/>
        </w:rPr>
        <w:t>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1220" w:name="_CRC_3_1_3_3"/>
      <w:bookmarkStart w:id="1221" w:name="_Toc202388262"/>
      <w:bookmarkEnd w:id="1220"/>
      <w:r>
        <w:rPr>
          <w:lang w:eastAsia="zh-CN"/>
        </w:rPr>
        <w:t>C.3.1.3.3</w:t>
      </w:r>
      <w:r>
        <w:rPr>
          <w:lang w:eastAsia="zh-CN"/>
        </w:rPr>
        <w:tab/>
        <w:t>Simple data types and enumerations</w:t>
      </w:r>
      <w:bookmarkEnd w:id="1221"/>
    </w:p>
    <w:p w14:paraId="3688753F" w14:textId="2CF9FA51" w:rsidR="009A35F1" w:rsidRDefault="009A35F1" w:rsidP="009A35F1">
      <w:pPr>
        <w:pStyle w:val="Heading5"/>
      </w:pPr>
      <w:bookmarkStart w:id="1222" w:name="_CRC_3_1_3_3_1"/>
      <w:bookmarkStart w:id="1223" w:name="_Toc202388263"/>
      <w:bookmarkEnd w:id="1222"/>
      <w:r>
        <w:t>C.3.1.3.3.1</w:t>
      </w:r>
      <w:r>
        <w:tab/>
        <w:t>Simple data types</w:t>
      </w:r>
      <w:bookmarkEnd w:id="1223"/>
    </w:p>
    <w:p w14:paraId="2C06B327" w14:textId="6EF54509" w:rsidR="009A35F1" w:rsidRPr="001D2CEF" w:rsidRDefault="009A35F1" w:rsidP="009A35F1">
      <w:pPr>
        <w:pStyle w:val="TH"/>
      </w:pPr>
      <w:bookmarkStart w:id="1224" w:name="_CRTableC_3_1_3_3_11"/>
      <w:r w:rsidRPr="001D2CEF">
        <w:t xml:space="preserve">Table </w:t>
      </w:r>
      <w:bookmarkEnd w:id="1224"/>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1225" w:name="_CRC_3_1_4"/>
      <w:bookmarkStart w:id="1226" w:name="_Toc202388264"/>
      <w:bookmarkEnd w:id="1225"/>
      <w:r>
        <w:rPr>
          <w:lang w:eastAsia="zh-CN"/>
        </w:rPr>
        <w:t>C.3.1.4</w:t>
      </w:r>
      <w:r>
        <w:rPr>
          <w:lang w:eastAsia="zh-CN"/>
        </w:rPr>
        <w:tab/>
        <w:t>Error Handling</w:t>
      </w:r>
      <w:bookmarkEnd w:id="1226"/>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1227" w:name="_CRC_3_1_5"/>
      <w:bookmarkStart w:id="1228" w:name="_Toc202388265"/>
      <w:bookmarkEnd w:id="1227"/>
      <w:r>
        <w:t>C.3.1.5</w:t>
      </w:r>
      <w:r>
        <w:tab/>
        <w:t>CDDL Specification</w:t>
      </w:r>
      <w:bookmarkEnd w:id="1228"/>
    </w:p>
    <w:p w14:paraId="1EF5010A" w14:textId="3C40E75E" w:rsidR="009A35F1" w:rsidRDefault="009A35F1" w:rsidP="009A35F1">
      <w:pPr>
        <w:pStyle w:val="Heading4"/>
        <w:rPr>
          <w:lang w:eastAsia="zh-CN"/>
        </w:rPr>
      </w:pPr>
      <w:bookmarkStart w:id="1229" w:name="_CRC_3_1_5_1"/>
      <w:bookmarkStart w:id="1230" w:name="_Toc202388266"/>
      <w:bookmarkEnd w:id="1229"/>
      <w:r>
        <w:rPr>
          <w:lang w:eastAsia="zh-CN"/>
        </w:rPr>
        <w:t>C.3.1.5.1</w:t>
      </w:r>
      <w:r>
        <w:rPr>
          <w:lang w:eastAsia="zh-CN"/>
        </w:rPr>
        <w:tab/>
        <w:t>Introduction</w:t>
      </w:r>
      <w:bookmarkEnd w:id="1230"/>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491FCF40" w14:textId="77777777" w:rsidR="000068CE" w:rsidRDefault="000068CE" w:rsidP="000068CE">
      <w:pPr>
        <w:pStyle w:val="Heading4"/>
        <w:rPr>
          <w:lang w:eastAsia="zh-CN"/>
        </w:rPr>
      </w:pPr>
      <w:bookmarkStart w:id="1231" w:name="_CRC_3_1_5_2"/>
      <w:bookmarkStart w:id="1232" w:name="_Toc202388267"/>
      <w:bookmarkEnd w:id="1231"/>
      <w:r>
        <w:rPr>
          <w:lang w:eastAsia="zh-CN"/>
        </w:rPr>
        <w:lastRenderedPageBreak/>
        <w:t>C.3.1.5.2</w:t>
      </w:r>
      <w:r>
        <w:rPr>
          <w:lang w:eastAsia="zh-CN"/>
        </w:rPr>
        <w:tab/>
        <w:t>CDDL document</w:t>
      </w:r>
      <w:bookmarkEnd w:id="1232"/>
    </w:p>
    <w:p w14:paraId="645EB0E6" w14:textId="77777777" w:rsidR="000068CE" w:rsidRPr="00F2760D" w:rsidRDefault="000068CE" w:rsidP="000068CE">
      <w:pPr>
        <w:pStyle w:val="PL"/>
        <w:rPr>
          <w:lang w:eastAsia="zh-CN"/>
        </w:rPr>
      </w:pPr>
      <w:r w:rsidRPr="00F2760D">
        <w:t>;;; UeConfigDoc</w:t>
      </w:r>
    </w:p>
    <w:p w14:paraId="1FB561EA" w14:textId="77777777" w:rsidR="000068CE" w:rsidRPr="00F2760D" w:rsidRDefault="000068CE" w:rsidP="000068CE">
      <w:pPr>
        <w:pStyle w:val="PL"/>
        <w:rPr>
          <w:lang w:eastAsia="zh-CN"/>
        </w:rPr>
      </w:pPr>
      <w:r w:rsidRPr="00F2760D">
        <w:t>;;+ Represents UE configuration information associated with a VAL service.</w:t>
      </w:r>
    </w:p>
    <w:p w14:paraId="0C7A193D" w14:textId="77777777" w:rsidR="000068CE" w:rsidRPr="00F2760D" w:rsidRDefault="000068CE" w:rsidP="000068CE">
      <w:pPr>
        <w:pStyle w:val="PL"/>
        <w:rPr>
          <w:lang w:eastAsia="zh-CN"/>
        </w:rPr>
      </w:pPr>
    </w:p>
    <w:p w14:paraId="4326FAB9" w14:textId="77777777" w:rsidR="000068CE" w:rsidRPr="00F2760D" w:rsidRDefault="000068CE" w:rsidP="000068CE">
      <w:pPr>
        <w:pStyle w:val="PL"/>
        <w:rPr>
          <w:lang w:eastAsia="zh-CN"/>
        </w:rPr>
      </w:pPr>
      <w:r w:rsidRPr="00F2760D">
        <w:t>UeConfigDoc = {</w:t>
      </w:r>
    </w:p>
    <w:p w14:paraId="496D6293" w14:textId="77777777" w:rsidR="000068CE" w:rsidRPr="00F2760D" w:rsidRDefault="000068CE" w:rsidP="000068CE">
      <w:pPr>
        <w:pStyle w:val="PL"/>
        <w:rPr>
          <w:lang w:eastAsia="zh-CN"/>
        </w:rPr>
      </w:pPr>
      <w:r w:rsidRPr="00F2760D">
        <w:t xml:space="preserve"> ? UeConfigDocId: text</w:t>
      </w:r>
    </w:p>
    <w:p w14:paraId="046B734E" w14:textId="77777777" w:rsidR="000068CE" w:rsidRPr="00F2760D" w:rsidRDefault="000068CE" w:rsidP="000068CE">
      <w:pPr>
        <w:pStyle w:val="PL"/>
        <w:rPr>
          <w:lang w:eastAsia="zh-CN"/>
        </w:rPr>
      </w:pPr>
      <w:r w:rsidRPr="00F2760D">
        <w:t xml:space="preserve"> ? configName: text             ; Name of the config</w:t>
      </w:r>
    </w:p>
    <w:p w14:paraId="293318E8" w14:textId="77777777" w:rsidR="000068CE" w:rsidRPr="00F2760D" w:rsidRDefault="000068CE" w:rsidP="000068CE">
      <w:pPr>
        <w:pStyle w:val="PL"/>
        <w:rPr>
          <w:lang w:eastAsia="zh-CN"/>
        </w:rPr>
      </w:pPr>
      <w:r w:rsidRPr="00F2760D">
        <w:t xml:space="preserve"> valServiceDomain: text</w:t>
      </w:r>
    </w:p>
    <w:p w14:paraId="284F3E25" w14:textId="77777777" w:rsidR="000068CE" w:rsidRPr="00F2760D" w:rsidRDefault="000068CE" w:rsidP="000068CE">
      <w:pPr>
        <w:pStyle w:val="PL"/>
        <w:rPr>
          <w:lang w:eastAsia="zh-CN"/>
        </w:rPr>
      </w:pPr>
      <w:r w:rsidRPr="00F2760D">
        <w:t xml:space="preserve"> ? valServiceId: text</w:t>
      </w:r>
    </w:p>
    <w:p w14:paraId="030FDE52" w14:textId="77777777" w:rsidR="000068CE" w:rsidRPr="00F2760D" w:rsidRDefault="000068CE" w:rsidP="000068CE">
      <w:pPr>
        <w:pStyle w:val="PL"/>
        <w:rPr>
          <w:lang w:eastAsia="zh-CN"/>
        </w:rPr>
      </w:pPr>
      <w:r w:rsidRPr="00F2760D">
        <w:t xml:space="preserve"> ? valUeIds: ValUeIds</w:t>
      </w:r>
    </w:p>
    <w:p w14:paraId="12D0B134" w14:textId="77777777" w:rsidR="000068CE" w:rsidRPr="00F2760D" w:rsidRDefault="000068CE" w:rsidP="000068CE">
      <w:pPr>
        <w:pStyle w:val="PL"/>
        <w:rPr>
          <w:lang w:eastAsia="zh-CN"/>
        </w:rPr>
      </w:pPr>
      <w:r w:rsidRPr="00F2760D">
        <w:t xml:space="preserve"> ? ueConfigs: [+ UeConfig]</w:t>
      </w:r>
    </w:p>
    <w:p w14:paraId="6B2AE152" w14:textId="77777777" w:rsidR="000068CE" w:rsidRPr="00F2760D" w:rsidRDefault="000068CE" w:rsidP="000068CE">
      <w:pPr>
        <w:pStyle w:val="PL"/>
        <w:rPr>
          <w:lang w:eastAsia="zh-CN"/>
        </w:rPr>
      </w:pPr>
      <w:r w:rsidRPr="00F2760D">
        <w:t>}</w:t>
      </w:r>
    </w:p>
    <w:p w14:paraId="6712F7EE" w14:textId="77777777" w:rsidR="000068CE" w:rsidRPr="00F2760D" w:rsidRDefault="000068CE" w:rsidP="000068CE">
      <w:pPr>
        <w:pStyle w:val="PL"/>
        <w:rPr>
          <w:lang w:eastAsia="zh-CN"/>
        </w:rPr>
      </w:pPr>
    </w:p>
    <w:p w14:paraId="5DBE4A17" w14:textId="77777777" w:rsidR="000068CE" w:rsidRPr="00F2760D" w:rsidRDefault="000068CE" w:rsidP="000068CE">
      <w:pPr>
        <w:pStyle w:val="PL"/>
        <w:rPr>
          <w:lang w:eastAsia="zh-CN"/>
        </w:rPr>
      </w:pPr>
      <w:r w:rsidRPr="00F2760D">
        <w:t>;;; UeConfig</w:t>
      </w:r>
    </w:p>
    <w:p w14:paraId="682D2C05" w14:textId="77777777" w:rsidR="000068CE" w:rsidRPr="00F2760D" w:rsidRDefault="000068CE" w:rsidP="000068CE">
      <w:pPr>
        <w:pStyle w:val="PL"/>
        <w:rPr>
          <w:lang w:eastAsia="zh-CN"/>
        </w:rPr>
      </w:pPr>
      <w:r w:rsidRPr="00F2760D">
        <w:t>;;+ UE configuration.</w:t>
      </w:r>
    </w:p>
    <w:p w14:paraId="27FEA997" w14:textId="77777777" w:rsidR="000068CE" w:rsidRPr="00F2760D" w:rsidRDefault="000068CE" w:rsidP="000068CE">
      <w:pPr>
        <w:pStyle w:val="PL"/>
        <w:rPr>
          <w:lang w:eastAsia="zh-CN"/>
        </w:rPr>
      </w:pPr>
    </w:p>
    <w:p w14:paraId="6FBCBD4D" w14:textId="77777777" w:rsidR="000068CE" w:rsidRPr="00F2760D" w:rsidRDefault="000068CE" w:rsidP="000068CE">
      <w:pPr>
        <w:pStyle w:val="PL"/>
        <w:rPr>
          <w:lang w:eastAsia="zh-CN"/>
        </w:rPr>
      </w:pPr>
      <w:r w:rsidRPr="00F2760D">
        <w:t>UeConfig = {</w:t>
      </w:r>
    </w:p>
    <w:p w14:paraId="36B71CB3" w14:textId="77777777" w:rsidR="000068CE" w:rsidRPr="00F2760D" w:rsidRDefault="000068CE" w:rsidP="000068CE">
      <w:pPr>
        <w:pStyle w:val="PL"/>
        <w:rPr>
          <w:lang w:eastAsia="zh-CN"/>
        </w:rPr>
      </w:pPr>
      <w:r w:rsidRPr="00F2760D">
        <w:t xml:space="preserve"> configType: ConfigType</w:t>
      </w:r>
    </w:p>
    <w:p w14:paraId="29D4BDE5" w14:textId="77777777" w:rsidR="000068CE" w:rsidRPr="00F2760D" w:rsidRDefault="000068CE" w:rsidP="000068CE">
      <w:pPr>
        <w:pStyle w:val="PL"/>
        <w:rPr>
          <w:lang w:eastAsia="zh-CN"/>
        </w:rPr>
      </w:pPr>
      <w:r w:rsidRPr="00F2760D">
        <w:t xml:space="preserve"> configData: text                ; Actual UE configuration  data.</w:t>
      </w:r>
    </w:p>
    <w:p w14:paraId="6185BCE0" w14:textId="77777777" w:rsidR="000068CE" w:rsidRPr="00F2760D" w:rsidRDefault="000068CE" w:rsidP="000068CE">
      <w:pPr>
        <w:pStyle w:val="PL"/>
        <w:rPr>
          <w:lang w:eastAsia="zh-CN"/>
        </w:rPr>
      </w:pPr>
      <w:r w:rsidRPr="00F2760D">
        <w:t>}</w:t>
      </w:r>
    </w:p>
    <w:p w14:paraId="62ABD08A" w14:textId="77777777" w:rsidR="000068CE" w:rsidRPr="00F2760D" w:rsidRDefault="000068CE" w:rsidP="000068CE">
      <w:pPr>
        <w:pStyle w:val="PL"/>
        <w:rPr>
          <w:lang w:eastAsia="zh-CN"/>
        </w:rPr>
      </w:pPr>
    </w:p>
    <w:p w14:paraId="746C1EF0" w14:textId="77777777" w:rsidR="000068CE" w:rsidRPr="00F2760D" w:rsidRDefault="000068CE" w:rsidP="000068CE">
      <w:pPr>
        <w:pStyle w:val="PL"/>
        <w:rPr>
          <w:lang w:eastAsia="zh-CN"/>
        </w:rPr>
      </w:pPr>
      <w:r w:rsidRPr="00F2760D">
        <w:t>;;; ConfigType</w:t>
      </w:r>
    </w:p>
    <w:p w14:paraId="72EBD119" w14:textId="77777777" w:rsidR="000068CE" w:rsidRPr="00F2760D" w:rsidRDefault="000068CE" w:rsidP="000068CE">
      <w:pPr>
        <w:pStyle w:val="PL"/>
        <w:rPr>
          <w:lang w:eastAsia="zh-CN"/>
        </w:rPr>
      </w:pPr>
      <w:r w:rsidRPr="00F2760D">
        <w:t>;;+ Indicates the type of the UE configuration.</w:t>
      </w:r>
    </w:p>
    <w:p w14:paraId="5BC1AC48" w14:textId="77777777" w:rsidR="000068CE" w:rsidRPr="00F2760D" w:rsidRDefault="000068CE" w:rsidP="000068CE">
      <w:pPr>
        <w:pStyle w:val="PL"/>
        <w:rPr>
          <w:lang w:eastAsia="zh-CN"/>
        </w:rPr>
      </w:pPr>
    </w:p>
    <w:p w14:paraId="2FFB3E45" w14:textId="77777777" w:rsidR="000068CE" w:rsidRPr="00F2760D" w:rsidRDefault="000068CE" w:rsidP="000068CE">
      <w:pPr>
        <w:pStyle w:val="PL"/>
        <w:rPr>
          <w:lang w:eastAsia="zh-CN"/>
        </w:rPr>
      </w:pPr>
      <w:r w:rsidRPr="00F2760D">
        <w:t>ConfigType = "COMMON" / "ON_NETWORK" / text</w:t>
      </w:r>
      <w:r w:rsidRPr="00344860">
        <w:rPr>
          <w:lang w:eastAsia="zh-CN"/>
        </w:rPr>
        <w:t xml:space="preserve"> ; text value provides forward-compatibility with future extensions to the enumeration but is not used to encode content defined in the present version of this API.</w:t>
      </w:r>
    </w:p>
    <w:p w14:paraId="5490970F" w14:textId="77777777" w:rsidR="000068CE" w:rsidRPr="00F2760D" w:rsidRDefault="000068CE" w:rsidP="000068CE">
      <w:pPr>
        <w:pStyle w:val="PL"/>
        <w:rPr>
          <w:lang w:eastAsia="zh-CN"/>
        </w:rPr>
      </w:pPr>
    </w:p>
    <w:p w14:paraId="4A000AEB" w14:textId="77777777" w:rsidR="000068CE" w:rsidRPr="00F2760D" w:rsidRDefault="000068CE" w:rsidP="000068CE">
      <w:pPr>
        <w:pStyle w:val="PL"/>
        <w:rPr>
          <w:lang w:eastAsia="zh-CN"/>
        </w:rPr>
      </w:pPr>
      <w:r w:rsidRPr="00F2760D">
        <w:t>;;; ValUeIds</w:t>
      </w:r>
    </w:p>
    <w:p w14:paraId="7EAFA57F" w14:textId="77777777" w:rsidR="000068CE" w:rsidRPr="00F2760D" w:rsidRDefault="000068CE" w:rsidP="000068CE">
      <w:pPr>
        <w:pStyle w:val="PL"/>
        <w:rPr>
          <w:lang w:eastAsia="zh-CN"/>
        </w:rPr>
      </w:pPr>
      <w:r w:rsidRPr="00F2760D">
        <w:t>;;+ VAL UE identities for which the UE configuration is applicable.</w:t>
      </w:r>
    </w:p>
    <w:p w14:paraId="336CE7F5" w14:textId="77777777" w:rsidR="000068CE" w:rsidRPr="00F2760D" w:rsidRDefault="000068CE" w:rsidP="000068CE">
      <w:pPr>
        <w:pStyle w:val="PL"/>
        <w:rPr>
          <w:lang w:eastAsia="zh-CN"/>
        </w:rPr>
      </w:pPr>
    </w:p>
    <w:p w14:paraId="740B6E5A" w14:textId="77777777" w:rsidR="000068CE" w:rsidRPr="00AF1F48" w:rsidRDefault="000068CE" w:rsidP="000068CE">
      <w:pPr>
        <w:pStyle w:val="PL"/>
        <w:rPr>
          <w:lang w:val="fr-FR" w:eastAsia="zh-CN"/>
        </w:rPr>
      </w:pPr>
      <w:r w:rsidRPr="00AF1F48">
        <w:rPr>
          <w:lang w:val="fr-FR"/>
        </w:rPr>
        <w:t>ValUeIds = {</w:t>
      </w:r>
    </w:p>
    <w:p w14:paraId="7595766B" w14:textId="77777777" w:rsidR="000068CE" w:rsidRPr="00AF1F48" w:rsidRDefault="000068CE" w:rsidP="000068CE">
      <w:pPr>
        <w:pStyle w:val="PL"/>
        <w:rPr>
          <w:lang w:val="fr-FR" w:eastAsia="zh-CN"/>
        </w:rPr>
      </w:pPr>
      <w:r w:rsidRPr="00AF1F48">
        <w:rPr>
          <w:lang w:val="fr-FR"/>
        </w:rPr>
        <w:t xml:space="preserve"> ? uris: [+ Uri]</w:t>
      </w:r>
    </w:p>
    <w:p w14:paraId="01ECCD4D" w14:textId="77777777" w:rsidR="000068CE" w:rsidRPr="00AF1F48" w:rsidRDefault="000068CE" w:rsidP="000068CE">
      <w:pPr>
        <w:pStyle w:val="PL"/>
        <w:rPr>
          <w:lang w:val="fr-FR" w:eastAsia="zh-CN"/>
        </w:rPr>
      </w:pPr>
      <w:r w:rsidRPr="00AF1F48">
        <w:rPr>
          <w:lang w:val="fr-FR"/>
        </w:rPr>
        <w:t xml:space="preserve"> ? imeiRanges: [+ ImeiRange]</w:t>
      </w:r>
    </w:p>
    <w:p w14:paraId="748CC222" w14:textId="77777777" w:rsidR="000068CE" w:rsidRPr="00F2760D" w:rsidRDefault="000068CE" w:rsidP="000068CE">
      <w:pPr>
        <w:pStyle w:val="PL"/>
        <w:rPr>
          <w:lang w:eastAsia="zh-CN"/>
        </w:rPr>
      </w:pPr>
      <w:r w:rsidRPr="00F2760D">
        <w:t>}</w:t>
      </w:r>
    </w:p>
    <w:p w14:paraId="57009747" w14:textId="77777777" w:rsidR="000068CE" w:rsidRPr="00F2760D" w:rsidRDefault="000068CE" w:rsidP="000068CE">
      <w:pPr>
        <w:pStyle w:val="PL"/>
        <w:rPr>
          <w:lang w:eastAsia="zh-CN"/>
        </w:rPr>
      </w:pPr>
    </w:p>
    <w:p w14:paraId="4CB85230" w14:textId="77777777" w:rsidR="000068CE" w:rsidRPr="00F2760D" w:rsidRDefault="000068CE" w:rsidP="000068CE">
      <w:pPr>
        <w:pStyle w:val="PL"/>
        <w:rPr>
          <w:lang w:eastAsia="zh-CN"/>
        </w:rPr>
      </w:pPr>
      <w:r w:rsidRPr="00F2760D">
        <w:t>;;; ImeiRange</w:t>
      </w:r>
    </w:p>
    <w:p w14:paraId="5635DBA5" w14:textId="77777777" w:rsidR="000068CE" w:rsidRPr="00F2760D" w:rsidRDefault="000068CE" w:rsidP="000068CE">
      <w:pPr>
        <w:pStyle w:val="PL"/>
        <w:rPr>
          <w:lang w:eastAsia="zh-CN"/>
        </w:rPr>
      </w:pPr>
      <w:r w:rsidRPr="00F2760D">
        <w:t>;;+ Defines a range of IMEIs.</w:t>
      </w:r>
    </w:p>
    <w:p w14:paraId="6B382B78" w14:textId="77777777" w:rsidR="000068CE" w:rsidRPr="00F2760D" w:rsidRDefault="000068CE" w:rsidP="000068CE">
      <w:pPr>
        <w:pStyle w:val="PL"/>
        <w:rPr>
          <w:lang w:eastAsia="zh-CN"/>
        </w:rPr>
      </w:pPr>
    </w:p>
    <w:p w14:paraId="64E89553" w14:textId="77777777" w:rsidR="000068CE" w:rsidRPr="00F2760D" w:rsidRDefault="000068CE" w:rsidP="000068CE">
      <w:pPr>
        <w:pStyle w:val="PL"/>
        <w:rPr>
          <w:lang w:eastAsia="zh-CN"/>
        </w:rPr>
      </w:pPr>
      <w:r w:rsidRPr="00F2760D">
        <w:t>ImeiRange = {</w:t>
      </w:r>
    </w:p>
    <w:p w14:paraId="49B57F5F" w14:textId="77777777" w:rsidR="000068CE" w:rsidRPr="00F2760D" w:rsidRDefault="000068CE" w:rsidP="000068CE">
      <w:pPr>
        <w:pStyle w:val="PL"/>
        <w:rPr>
          <w:lang w:eastAsia="zh-CN"/>
        </w:rPr>
      </w:pPr>
      <w:r w:rsidRPr="00F2760D">
        <w:t xml:space="preserve"> tac: TypeAllocationCode</w:t>
      </w:r>
    </w:p>
    <w:p w14:paraId="52E440C5" w14:textId="77777777" w:rsidR="000068CE" w:rsidRPr="00F2760D" w:rsidRDefault="000068CE" w:rsidP="000068CE">
      <w:pPr>
        <w:pStyle w:val="PL"/>
        <w:rPr>
          <w:lang w:eastAsia="zh-CN"/>
        </w:rPr>
      </w:pPr>
      <w:r w:rsidRPr="00F2760D">
        <w:t xml:space="preserve"> ? snrs: [+ SerialNumber]</w:t>
      </w:r>
    </w:p>
    <w:p w14:paraId="19959691" w14:textId="77777777" w:rsidR="000068CE" w:rsidRPr="00F2760D" w:rsidRDefault="000068CE" w:rsidP="000068CE">
      <w:pPr>
        <w:pStyle w:val="PL"/>
        <w:rPr>
          <w:lang w:eastAsia="zh-CN"/>
        </w:rPr>
      </w:pPr>
      <w:r w:rsidRPr="00F2760D">
        <w:t xml:space="preserve"> ? snrRange: SnrRange</w:t>
      </w:r>
    </w:p>
    <w:p w14:paraId="1ABDF9B7" w14:textId="77777777" w:rsidR="000068CE" w:rsidRPr="00F2760D" w:rsidRDefault="000068CE" w:rsidP="000068CE">
      <w:pPr>
        <w:pStyle w:val="PL"/>
        <w:rPr>
          <w:lang w:eastAsia="zh-CN"/>
        </w:rPr>
      </w:pPr>
      <w:r w:rsidRPr="00F2760D">
        <w:t>}</w:t>
      </w:r>
    </w:p>
    <w:p w14:paraId="0521AE70" w14:textId="77777777" w:rsidR="000068CE" w:rsidRPr="00F2760D" w:rsidRDefault="000068CE" w:rsidP="000068CE">
      <w:pPr>
        <w:pStyle w:val="PL"/>
        <w:rPr>
          <w:lang w:eastAsia="zh-CN"/>
        </w:rPr>
      </w:pPr>
    </w:p>
    <w:p w14:paraId="782DA0B4" w14:textId="77777777" w:rsidR="000068CE" w:rsidRPr="00F2760D" w:rsidRDefault="000068CE" w:rsidP="000068CE">
      <w:pPr>
        <w:pStyle w:val="PL"/>
        <w:rPr>
          <w:lang w:eastAsia="zh-CN"/>
        </w:rPr>
      </w:pPr>
      <w:r w:rsidRPr="00F2760D">
        <w:t>;;; SnrRange</w:t>
      </w:r>
    </w:p>
    <w:p w14:paraId="097B0511" w14:textId="77777777" w:rsidR="000068CE" w:rsidRPr="00F2760D" w:rsidRDefault="000068CE" w:rsidP="000068CE">
      <w:pPr>
        <w:pStyle w:val="PL"/>
        <w:rPr>
          <w:lang w:eastAsia="zh-CN"/>
        </w:rPr>
      </w:pPr>
      <w:r w:rsidRPr="00F2760D">
        <w:t>;;+ Defines a range of SerialNumbers.</w:t>
      </w:r>
    </w:p>
    <w:p w14:paraId="4F7E1166" w14:textId="77777777" w:rsidR="000068CE" w:rsidRPr="00F2760D" w:rsidRDefault="000068CE" w:rsidP="000068CE">
      <w:pPr>
        <w:pStyle w:val="PL"/>
        <w:rPr>
          <w:lang w:eastAsia="zh-CN"/>
        </w:rPr>
      </w:pPr>
    </w:p>
    <w:p w14:paraId="326E670C" w14:textId="77777777" w:rsidR="000068CE" w:rsidRPr="00F2760D" w:rsidRDefault="000068CE" w:rsidP="000068CE">
      <w:pPr>
        <w:pStyle w:val="PL"/>
        <w:rPr>
          <w:lang w:eastAsia="zh-CN"/>
        </w:rPr>
      </w:pPr>
      <w:r w:rsidRPr="00F2760D">
        <w:t>SnrRange = {</w:t>
      </w:r>
    </w:p>
    <w:p w14:paraId="50740DE7" w14:textId="77777777" w:rsidR="000068CE" w:rsidRPr="00F2760D" w:rsidRDefault="000068CE" w:rsidP="000068CE">
      <w:pPr>
        <w:pStyle w:val="PL"/>
        <w:rPr>
          <w:lang w:eastAsia="zh-CN"/>
        </w:rPr>
      </w:pPr>
      <w:r w:rsidRPr="00F2760D">
        <w:t xml:space="preserve"> low: SerialNumber</w:t>
      </w:r>
    </w:p>
    <w:p w14:paraId="0F4628E5" w14:textId="77777777" w:rsidR="000068CE" w:rsidRPr="00F2760D" w:rsidRDefault="000068CE" w:rsidP="000068CE">
      <w:pPr>
        <w:pStyle w:val="PL"/>
        <w:rPr>
          <w:lang w:eastAsia="zh-CN"/>
        </w:rPr>
      </w:pPr>
      <w:r w:rsidRPr="00F2760D">
        <w:t xml:space="preserve"> high: SerialNumber</w:t>
      </w:r>
    </w:p>
    <w:p w14:paraId="119B81BB" w14:textId="77777777" w:rsidR="000068CE" w:rsidRPr="00F2760D" w:rsidRDefault="000068CE" w:rsidP="000068CE">
      <w:pPr>
        <w:pStyle w:val="PL"/>
        <w:rPr>
          <w:lang w:eastAsia="zh-CN"/>
        </w:rPr>
      </w:pPr>
      <w:r w:rsidRPr="00F2760D">
        <w:t>}</w:t>
      </w:r>
    </w:p>
    <w:p w14:paraId="15CCA0AD" w14:textId="77777777" w:rsidR="000068CE" w:rsidRPr="00F2760D" w:rsidRDefault="000068CE" w:rsidP="000068CE">
      <w:pPr>
        <w:pStyle w:val="PL"/>
        <w:rPr>
          <w:lang w:eastAsia="zh-CN"/>
        </w:rPr>
      </w:pPr>
    </w:p>
    <w:p w14:paraId="663CDA19" w14:textId="77777777" w:rsidR="000068CE" w:rsidRPr="00E565F5" w:rsidRDefault="000068CE" w:rsidP="000068CE">
      <w:pPr>
        <w:pStyle w:val="PL"/>
        <w:rPr>
          <w:lang w:val="fr-FR" w:eastAsia="zh-CN"/>
        </w:rPr>
      </w:pPr>
      <w:r w:rsidRPr="00E565F5">
        <w:rPr>
          <w:lang w:val="fr-FR"/>
        </w:rPr>
        <w:t>;;; TypeAllocationCode</w:t>
      </w:r>
    </w:p>
    <w:p w14:paraId="4787D556" w14:textId="77777777" w:rsidR="000068CE" w:rsidRPr="00E565F5" w:rsidRDefault="000068CE" w:rsidP="000068CE">
      <w:pPr>
        <w:pStyle w:val="PL"/>
        <w:rPr>
          <w:lang w:val="fr-FR" w:eastAsia="zh-CN"/>
        </w:rPr>
      </w:pPr>
      <w:r w:rsidRPr="00E565F5">
        <w:rPr>
          <w:lang w:val="fr-FR"/>
        </w:rPr>
        <w:t>;;+ Type Allocation Code.</w:t>
      </w:r>
    </w:p>
    <w:p w14:paraId="41101F6E" w14:textId="77777777" w:rsidR="000068CE" w:rsidRPr="00E565F5" w:rsidRDefault="000068CE" w:rsidP="000068CE">
      <w:pPr>
        <w:pStyle w:val="PL"/>
        <w:rPr>
          <w:lang w:val="fr-FR" w:eastAsia="zh-CN"/>
        </w:rPr>
      </w:pPr>
    </w:p>
    <w:p w14:paraId="22929AFA" w14:textId="77777777" w:rsidR="000068CE" w:rsidRPr="00E565F5" w:rsidRDefault="000068CE" w:rsidP="000068CE">
      <w:pPr>
        <w:pStyle w:val="PL"/>
        <w:rPr>
          <w:lang w:val="fr-FR" w:eastAsia="zh-CN"/>
        </w:rPr>
      </w:pPr>
      <w:r w:rsidRPr="00E565F5">
        <w:rPr>
          <w:lang w:val="fr-FR"/>
        </w:rPr>
        <w:t>TypeAllocationCode = text .regexp "[0-9]{8}"</w:t>
      </w:r>
    </w:p>
    <w:p w14:paraId="6D501E64" w14:textId="77777777" w:rsidR="000068CE" w:rsidRPr="00E565F5" w:rsidRDefault="000068CE" w:rsidP="000068CE">
      <w:pPr>
        <w:pStyle w:val="PL"/>
        <w:rPr>
          <w:lang w:val="fr-FR" w:eastAsia="zh-CN"/>
        </w:rPr>
      </w:pPr>
    </w:p>
    <w:p w14:paraId="35AADDA9" w14:textId="77777777" w:rsidR="000068CE" w:rsidRPr="00F2760D" w:rsidRDefault="000068CE" w:rsidP="000068CE">
      <w:pPr>
        <w:pStyle w:val="PL"/>
        <w:rPr>
          <w:lang w:eastAsia="zh-CN"/>
        </w:rPr>
      </w:pPr>
      <w:r w:rsidRPr="00F2760D">
        <w:t>;;; SerialNumber</w:t>
      </w:r>
    </w:p>
    <w:p w14:paraId="770675A2" w14:textId="77777777" w:rsidR="000068CE" w:rsidRPr="00F2760D" w:rsidRDefault="000068CE" w:rsidP="000068CE">
      <w:pPr>
        <w:pStyle w:val="PL"/>
        <w:rPr>
          <w:lang w:eastAsia="zh-CN"/>
        </w:rPr>
      </w:pPr>
      <w:r w:rsidRPr="00F2760D">
        <w:t>;;+ Serial Number.</w:t>
      </w:r>
    </w:p>
    <w:p w14:paraId="4DDBAE81" w14:textId="77777777" w:rsidR="000068CE" w:rsidRPr="00F2760D" w:rsidRDefault="000068CE" w:rsidP="000068CE">
      <w:pPr>
        <w:pStyle w:val="PL"/>
        <w:rPr>
          <w:lang w:eastAsia="zh-CN"/>
        </w:rPr>
      </w:pPr>
    </w:p>
    <w:p w14:paraId="7FC25F01" w14:textId="77777777" w:rsidR="000068CE" w:rsidRPr="00F2760D" w:rsidRDefault="000068CE" w:rsidP="000068CE">
      <w:pPr>
        <w:pStyle w:val="PL"/>
        <w:rPr>
          <w:lang w:eastAsia="zh-CN"/>
        </w:rPr>
      </w:pPr>
      <w:r w:rsidRPr="00F2760D">
        <w:t>SerialNumber = text .regexp "[0-9]{1,6}" ;</w:t>
      </w:r>
    </w:p>
    <w:p w14:paraId="5EC3A8E4" w14:textId="77777777" w:rsidR="000068CE" w:rsidRPr="00F2760D" w:rsidRDefault="000068CE" w:rsidP="000068CE">
      <w:pPr>
        <w:pStyle w:val="PL"/>
        <w:rPr>
          <w:lang w:eastAsia="zh-CN"/>
        </w:rPr>
      </w:pPr>
    </w:p>
    <w:p w14:paraId="133312AA" w14:textId="77777777" w:rsidR="000068CE" w:rsidRPr="00F2760D" w:rsidRDefault="000068CE" w:rsidP="000068CE">
      <w:pPr>
        <w:pStyle w:val="PL"/>
        <w:rPr>
          <w:lang w:eastAsia="zh-CN"/>
        </w:rPr>
      </w:pPr>
      <w:r w:rsidRPr="00F2760D">
        <w:t>;;; Uri</w:t>
      </w:r>
    </w:p>
    <w:p w14:paraId="295FC373" w14:textId="77777777" w:rsidR="000068CE" w:rsidRPr="00F2760D" w:rsidRDefault="000068CE" w:rsidP="000068CE">
      <w:pPr>
        <w:pStyle w:val="PL"/>
        <w:rPr>
          <w:lang w:eastAsia="zh-CN"/>
        </w:rPr>
      </w:pPr>
      <w:r w:rsidRPr="00F2760D">
        <w:t>;;+ URI</w:t>
      </w:r>
    </w:p>
    <w:p w14:paraId="59D9D563" w14:textId="77777777" w:rsidR="000068CE" w:rsidRPr="00F2760D" w:rsidRDefault="000068CE" w:rsidP="000068CE">
      <w:pPr>
        <w:pStyle w:val="PL"/>
        <w:rPr>
          <w:lang w:eastAsia="zh-CN"/>
        </w:rPr>
      </w:pPr>
    </w:p>
    <w:p w14:paraId="14DC232A" w14:textId="77777777" w:rsidR="000068CE" w:rsidRPr="00F2760D" w:rsidRDefault="000068CE" w:rsidP="000068CE">
      <w:pPr>
        <w:pStyle w:val="PL"/>
        <w:rPr>
          <w:lang w:eastAsia="zh-CN"/>
        </w:rPr>
      </w:pPr>
      <w:r w:rsidRPr="00F2760D">
        <w:t>Uri = text          ; formatted according to RFC 3986</w:t>
      </w:r>
    </w:p>
    <w:p w14:paraId="5C3DC0D2" w14:textId="77777777" w:rsidR="000068CE" w:rsidRPr="00C44E0A" w:rsidRDefault="000068CE" w:rsidP="000068CE"/>
    <w:p w14:paraId="0800A883" w14:textId="4EE0FB7D" w:rsidR="009A35F1" w:rsidRDefault="009A35F1" w:rsidP="009A35F1">
      <w:pPr>
        <w:pStyle w:val="Heading3"/>
        <w:rPr>
          <w:noProof/>
        </w:rPr>
      </w:pPr>
      <w:bookmarkStart w:id="1233" w:name="_CRC_3_1_6"/>
      <w:bookmarkStart w:id="1234" w:name="_Toc202388268"/>
      <w:bookmarkEnd w:id="1233"/>
      <w:r>
        <w:rPr>
          <w:noProof/>
        </w:rPr>
        <w:t>C.3.1.6</w:t>
      </w:r>
      <w:r>
        <w:rPr>
          <w:noProof/>
        </w:rPr>
        <w:tab/>
        <w:t>Media Type</w:t>
      </w:r>
      <w:bookmarkEnd w:id="1234"/>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5BF9E081" w14:textId="76B908B6" w:rsidR="009A35F1" w:rsidRDefault="009A35F1" w:rsidP="009A35F1">
      <w:pPr>
        <w:pStyle w:val="Heading3"/>
        <w:rPr>
          <w:noProof/>
        </w:rPr>
      </w:pPr>
      <w:bookmarkStart w:id="1235" w:name="_CRC_3_1_7"/>
      <w:bookmarkStart w:id="1236" w:name="_Toc202388269"/>
      <w:bookmarkEnd w:id="1235"/>
      <w:r>
        <w:rPr>
          <w:noProof/>
        </w:rPr>
        <w:lastRenderedPageBreak/>
        <w:t>C.3.1.7</w:t>
      </w:r>
      <w:r>
        <w:rPr>
          <w:noProof/>
        </w:rPr>
        <w:tab/>
        <w:t>Media Type registration for application/</w:t>
      </w:r>
      <w:r w:rsidRPr="009F36CD">
        <w:rPr>
          <w:noProof/>
        </w:rPr>
        <w:t>vnd.3gpp.seal-ue-config-info+cbor</w:t>
      </w:r>
      <w:bookmarkEnd w:id="1236"/>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bookmarkStart w:id="1237" w:name="_CRAnnexCinformative"/>
      <w:bookmarkEnd w:id="1237"/>
      <w:r w:rsidRPr="00390A88">
        <w:br w:type="page"/>
      </w:r>
      <w:bookmarkStart w:id="1238" w:name="_Toc25306465"/>
      <w:bookmarkStart w:id="1239" w:name="_Toc26192788"/>
      <w:bookmarkStart w:id="1240" w:name="_Toc34137083"/>
      <w:bookmarkStart w:id="1241" w:name="_Toc34137397"/>
      <w:bookmarkStart w:id="1242" w:name="_Toc34138545"/>
      <w:bookmarkStart w:id="1243" w:name="_Toc34138788"/>
      <w:bookmarkStart w:id="1244" w:name="_Toc34395125"/>
      <w:bookmarkStart w:id="1245" w:name="_Toc45264342"/>
      <w:bookmarkStart w:id="1246" w:name="_Toc202388270"/>
      <w:r w:rsidRPr="00390A88">
        <w:lastRenderedPageBreak/>
        <w:t xml:space="preserve">Annex </w:t>
      </w:r>
      <w:r w:rsidR="00E10C91">
        <w:t>C</w:t>
      </w:r>
      <w:r w:rsidR="00E10C91" w:rsidRPr="00390A88">
        <w:t xml:space="preserve"> </w:t>
      </w:r>
      <w:r w:rsidRPr="00390A88">
        <w:t>(informative):</w:t>
      </w:r>
      <w:r w:rsidRPr="00390A88">
        <w:br/>
        <w:t>Change history</w:t>
      </w:r>
      <w:bookmarkStart w:id="1247" w:name="historyclause"/>
      <w:bookmarkEnd w:id="1238"/>
      <w:bookmarkEnd w:id="1239"/>
      <w:bookmarkEnd w:id="1240"/>
      <w:bookmarkEnd w:id="1241"/>
      <w:bookmarkEnd w:id="1242"/>
      <w:bookmarkEnd w:id="1243"/>
      <w:bookmarkEnd w:id="1244"/>
      <w:bookmarkEnd w:id="1245"/>
      <w:bookmarkEnd w:id="1247"/>
      <w:bookmarkEnd w:id="124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5D1789" w:rsidRDefault="00970FA5" w:rsidP="0068637D">
            <w:pPr>
              <w:pStyle w:val="TAL"/>
              <w:rPr>
                <w:sz w:val="16"/>
                <w:szCs w:val="16"/>
              </w:rPr>
            </w:pPr>
            <w:r w:rsidRPr="005D1789">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5D1789" w:rsidRDefault="00F80B9C" w:rsidP="0068637D">
            <w:pPr>
              <w:pStyle w:val="TAL"/>
              <w:rPr>
                <w:sz w:val="16"/>
                <w:szCs w:val="16"/>
              </w:rPr>
            </w:pPr>
            <w:r w:rsidRPr="005D1789">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5D1789" w:rsidRDefault="006C54C8" w:rsidP="0068637D">
            <w:pPr>
              <w:pStyle w:val="TAL"/>
              <w:rPr>
                <w:sz w:val="16"/>
                <w:szCs w:val="16"/>
              </w:rPr>
            </w:pPr>
            <w:r w:rsidRPr="005D1789">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5D1789" w:rsidRDefault="005A5D86" w:rsidP="0068637D">
            <w:pPr>
              <w:pStyle w:val="TAL"/>
              <w:rPr>
                <w:sz w:val="16"/>
                <w:szCs w:val="16"/>
              </w:rPr>
            </w:pPr>
            <w:r w:rsidRPr="005D1789">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5D1789" w:rsidRDefault="005A5D86" w:rsidP="0068637D">
            <w:pPr>
              <w:pStyle w:val="TAL"/>
              <w:rPr>
                <w:sz w:val="16"/>
                <w:szCs w:val="16"/>
              </w:rPr>
            </w:pPr>
            <w:r w:rsidRPr="005D1789">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5D1789" w:rsidRDefault="00D900BF" w:rsidP="0068637D">
            <w:pPr>
              <w:pStyle w:val="TAL"/>
              <w:rPr>
                <w:sz w:val="16"/>
                <w:szCs w:val="16"/>
              </w:rPr>
            </w:pPr>
            <w:r w:rsidRPr="005D1789">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5D1789" w:rsidRDefault="00323B30" w:rsidP="0068637D">
            <w:pPr>
              <w:pStyle w:val="TAL"/>
              <w:rPr>
                <w:sz w:val="16"/>
                <w:szCs w:val="16"/>
              </w:rPr>
            </w:pPr>
            <w:r w:rsidRPr="005D1789">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5D1789" w:rsidRDefault="00483853" w:rsidP="0068637D">
            <w:pPr>
              <w:pStyle w:val="TAL"/>
              <w:rPr>
                <w:sz w:val="16"/>
                <w:szCs w:val="16"/>
              </w:rPr>
            </w:pPr>
            <w:r w:rsidRPr="005D1789">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5D1789" w:rsidRDefault="00E65389" w:rsidP="0068637D">
            <w:pPr>
              <w:pStyle w:val="TAL"/>
              <w:rPr>
                <w:sz w:val="16"/>
                <w:szCs w:val="16"/>
              </w:rPr>
            </w:pPr>
            <w:r w:rsidRPr="005D1789">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5D1789" w:rsidRDefault="004F59C8" w:rsidP="0068637D">
            <w:pPr>
              <w:pStyle w:val="TAL"/>
              <w:rPr>
                <w:sz w:val="16"/>
                <w:szCs w:val="16"/>
              </w:rPr>
            </w:pPr>
            <w:r w:rsidRPr="005D1789">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5D1789" w:rsidRDefault="007F7813" w:rsidP="007F7813">
            <w:pPr>
              <w:pStyle w:val="TAL"/>
              <w:rPr>
                <w:sz w:val="16"/>
                <w:szCs w:val="16"/>
              </w:rPr>
            </w:pPr>
            <w:r w:rsidRPr="005D1789">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5D1789" w:rsidRDefault="007F7813" w:rsidP="007F7813">
            <w:pPr>
              <w:pStyle w:val="TAL"/>
              <w:rPr>
                <w:sz w:val="16"/>
                <w:szCs w:val="16"/>
              </w:rPr>
            </w:pPr>
            <w:r w:rsidRPr="005D1789">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5D1789" w:rsidRDefault="007F7813" w:rsidP="007F7813">
            <w:pPr>
              <w:pStyle w:val="TAL"/>
              <w:rPr>
                <w:sz w:val="16"/>
                <w:szCs w:val="16"/>
              </w:rPr>
            </w:pPr>
            <w:r w:rsidRPr="005D1789">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5D1789" w:rsidRDefault="007F7813" w:rsidP="007F7813">
            <w:pPr>
              <w:pStyle w:val="TAL"/>
              <w:rPr>
                <w:sz w:val="16"/>
                <w:szCs w:val="16"/>
              </w:rPr>
            </w:pPr>
            <w:r w:rsidRPr="005D1789">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5D1789" w:rsidRDefault="007F7813" w:rsidP="007F7813">
            <w:pPr>
              <w:pStyle w:val="TAL"/>
              <w:rPr>
                <w:sz w:val="16"/>
                <w:szCs w:val="16"/>
              </w:rPr>
            </w:pPr>
            <w:r w:rsidRPr="005D1789">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5D1789" w:rsidRDefault="007F7813" w:rsidP="007F7813">
            <w:pPr>
              <w:pStyle w:val="TAL"/>
              <w:rPr>
                <w:sz w:val="16"/>
                <w:szCs w:val="16"/>
              </w:rPr>
            </w:pPr>
            <w:r w:rsidRPr="005D1789">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5D1789" w:rsidRDefault="007F7813" w:rsidP="007F7813">
            <w:pPr>
              <w:pStyle w:val="TAL"/>
              <w:rPr>
                <w:sz w:val="16"/>
                <w:szCs w:val="16"/>
              </w:rPr>
            </w:pPr>
            <w:r w:rsidRPr="005D1789">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5D1789" w:rsidRDefault="007F7813" w:rsidP="007F7813">
            <w:pPr>
              <w:pStyle w:val="TAL"/>
              <w:rPr>
                <w:sz w:val="16"/>
                <w:szCs w:val="16"/>
              </w:rPr>
            </w:pPr>
            <w:r w:rsidRPr="005D1789">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5D1789" w:rsidRDefault="007F7813" w:rsidP="007F7813">
            <w:pPr>
              <w:pStyle w:val="TAL"/>
              <w:rPr>
                <w:sz w:val="16"/>
                <w:szCs w:val="16"/>
              </w:rPr>
            </w:pPr>
            <w:r w:rsidRPr="005D1789">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5D1789" w:rsidRDefault="006C0BDA" w:rsidP="007F7813">
            <w:pPr>
              <w:pStyle w:val="TAL"/>
              <w:rPr>
                <w:sz w:val="16"/>
                <w:szCs w:val="16"/>
              </w:rPr>
            </w:pPr>
            <w:r w:rsidRPr="005D1789">
              <w:rPr>
                <w:sz w:val="16"/>
                <w:szCs w:val="16"/>
              </w:rP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5D1789" w:rsidRDefault="006C0BDA" w:rsidP="006C0BDA">
            <w:pPr>
              <w:pStyle w:val="TAL"/>
              <w:rPr>
                <w:sz w:val="16"/>
                <w:szCs w:val="16"/>
              </w:rPr>
            </w:pPr>
            <w:r w:rsidRPr="005D1789">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5D1789" w:rsidRDefault="006C0BDA" w:rsidP="006C0BDA">
            <w:pPr>
              <w:pStyle w:val="TAL"/>
              <w:rPr>
                <w:sz w:val="16"/>
                <w:szCs w:val="16"/>
              </w:rPr>
            </w:pPr>
            <w:r w:rsidRPr="005D1789">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5D1789" w:rsidRDefault="004F2819" w:rsidP="006C0BDA">
            <w:pPr>
              <w:pStyle w:val="TAL"/>
              <w:rPr>
                <w:sz w:val="16"/>
                <w:szCs w:val="16"/>
              </w:rPr>
            </w:pPr>
            <w:r w:rsidRPr="005D1789">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5D1789" w:rsidRDefault="00A504AA" w:rsidP="00A504AA">
            <w:pPr>
              <w:pStyle w:val="TAL"/>
              <w:rPr>
                <w:sz w:val="16"/>
                <w:szCs w:val="16"/>
              </w:rPr>
            </w:pPr>
            <w:r w:rsidRPr="005D1789">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5D1789" w:rsidRDefault="00B922F5" w:rsidP="00A504AA">
            <w:pPr>
              <w:pStyle w:val="TAL"/>
              <w:rPr>
                <w:sz w:val="16"/>
                <w:szCs w:val="16"/>
              </w:rPr>
            </w:pPr>
            <w:r w:rsidRPr="005D1789">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r w:rsidR="008A293E"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Default="008A293E" w:rsidP="00A504A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Default="008A293E" w:rsidP="00A504AA">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B922F5" w:rsidRDefault="008A293E" w:rsidP="00A504AA">
            <w:pPr>
              <w:pStyle w:val="TAC"/>
              <w:rPr>
                <w:sz w:val="16"/>
                <w:szCs w:val="16"/>
              </w:rPr>
            </w:pPr>
            <w:r w:rsidRPr="008A293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Default="008A293E" w:rsidP="00A504A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Default="008A293E" w:rsidP="00A504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Default="008A293E" w:rsidP="00A504A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5D1789" w:rsidRDefault="008A293E" w:rsidP="00A504AA">
            <w:pPr>
              <w:pStyle w:val="TAL"/>
              <w:rPr>
                <w:sz w:val="16"/>
                <w:szCs w:val="16"/>
              </w:rPr>
            </w:pPr>
            <w:r w:rsidRPr="005D1789">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Default="008A293E" w:rsidP="00A504AA">
            <w:pPr>
              <w:pStyle w:val="TAC"/>
              <w:rPr>
                <w:sz w:val="16"/>
                <w:szCs w:val="16"/>
              </w:rPr>
            </w:pPr>
            <w:r>
              <w:rPr>
                <w:sz w:val="16"/>
                <w:szCs w:val="16"/>
              </w:rPr>
              <w:t>17.4.0</w:t>
            </w:r>
          </w:p>
        </w:tc>
      </w:tr>
      <w:tr w:rsidR="006532D4"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Default="006532D4" w:rsidP="00A504AA">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Default="006532D4" w:rsidP="00A504AA">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8A293E" w:rsidRDefault="004E19DD" w:rsidP="00A504AA">
            <w:pPr>
              <w:pStyle w:val="TAC"/>
              <w:rPr>
                <w:sz w:val="16"/>
                <w:szCs w:val="16"/>
              </w:rPr>
            </w:pPr>
            <w:r w:rsidRPr="004E19DD">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Default="006532D4" w:rsidP="00A504A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Default="006532D4"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5D1789" w:rsidRDefault="006532D4" w:rsidP="00A504AA">
            <w:pPr>
              <w:pStyle w:val="TAL"/>
              <w:rPr>
                <w:sz w:val="16"/>
                <w:szCs w:val="16"/>
              </w:rPr>
            </w:pPr>
            <w:r w:rsidRPr="005D1789">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Default="006532D4" w:rsidP="00A504AA">
            <w:pPr>
              <w:pStyle w:val="TAC"/>
              <w:rPr>
                <w:sz w:val="16"/>
                <w:szCs w:val="16"/>
              </w:rPr>
            </w:pPr>
            <w:r>
              <w:rPr>
                <w:sz w:val="16"/>
                <w:szCs w:val="16"/>
              </w:rPr>
              <w:t>17.5.0</w:t>
            </w:r>
          </w:p>
        </w:tc>
      </w:tr>
      <w:tr w:rsidR="001F15D8"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2F1A33" w:rsidRDefault="001F15D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2F1A33" w:rsidRDefault="001F15D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CC6829" w:rsidRDefault="003E0BB1" w:rsidP="00CC6829">
            <w:pPr>
              <w:overflowPunct/>
              <w:autoSpaceDE/>
              <w:autoSpaceDN/>
              <w:adjustRightInd/>
              <w:spacing w:after="0"/>
              <w:jc w:val="center"/>
              <w:textAlignment w:val="auto"/>
              <w:rPr>
                <w:rFonts w:cs="Arial"/>
                <w:sz w:val="16"/>
                <w:szCs w:val="16"/>
              </w:rPr>
            </w:pPr>
            <w:hyperlink r:id="rId16" w:history="1">
              <w:r w:rsidR="001F15D8"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2F1A33" w:rsidRDefault="001F15D8" w:rsidP="00A504AA">
            <w:pPr>
              <w:pStyle w:val="TAL"/>
              <w:rPr>
                <w:sz w:val="16"/>
                <w:szCs w:val="16"/>
              </w:rPr>
            </w:pPr>
            <w:r w:rsidRPr="002F1A33">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2F1A33" w:rsidRDefault="001F15D8" w:rsidP="00A504AA">
            <w:pPr>
              <w:pStyle w:val="TAR"/>
              <w:rPr>
                <w:sz w:val="16"/>
                <w:szCs w:val="16"/>
              </w:rPr>
            </w:pPr>
            <w:r w:rsidRPr="002F1A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2F1A33" w:rsidRDefault="001F15D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CC6829" w:rsidRDefault="001F15D8" w:rsidP="00A504AA">
            <w:pPr>
              <w:pStyle w:val="TAL"/>
              <w:rPr>
                <w:sz w:val="16"/>
                <w:szCs w:val="16"/>
              </w:rPr>
            </w:pPr>
            <w:r w:rsidRPr="00CC6829">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2F1A33" w:rsidRDefault="001F15D8" w:rsidP="00A504AA">
            <w:pPr>
              <w:pStyle w:val="TAC"/>
              <w:rPr>
                <w:sz w:val="16"/>
                <w:szCs w:val="16"/>
              </w:rPr>
            </w:pPr>
            <w:r w:rsidRPr="002F1A33">
              <w:rPr>
                <w:sz w:val="16"/>
                <w:szCs w:val="16"/>
              </w:rPr>
              <w:t>17.6.0</w:t>
            </w:r>
          </w:p>
        </w:tc>
      </w:tr>
      <w:tr w:rsidR="00AE2918"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2F1A33" w:rsidRDefault="00AE291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2F1A33" w:rsidRDefault="00AE291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CC6829" w:rsidRDefault="003E0BB1" w:rsidP="001F15D8">
            <w:pPr>
              <w:overflowPunct/>
              <w:autoSpaceDE/>
              <w:autoSpaceDN/>
              <w:adjustRightInd/>
              <w:spacing w:after="0"/>
              <w:jc w:val="center"/>
              <w:textAlignment w:val="auto"/>
              <w:rPr>
                <w:rFonts w:ascii="Arial" w:hAnsi="Arial" w:cs="Arial"/>
                <w:sz w:val="16"/>
                <w:szCs w:val="16"/>
              </w:rPr>
            </w:pPr>
            <w:hyperlink r:id="rId17" w:history="1">
              <w:r w:rsidR="00AE2918"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2F1A33" w:rsidRDefault="00AE2918" w:rsidP="00A504AA">
            <w:pPr>
              <w:pStyle w:val="TAL"/>
              <w:rPr>
                <w:sz w:val="16"/>
                <w:szCs w:val="16"/>
              </w:rPr>
            </w:pPr>
            <w:r w:rsidRPr="002F1A33">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2F1A33" w:rsidRDefault="00AE291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2F1A33" w:rsidRDefault="00AE291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CC6829" w:rsidRDefault="00AE2918" w:rsidP="00A504AA">
            <w:pPr>
              <w:pStyle w:val="TAL"/>
              <w:rPr>
                <w:sz w:val="16"/>
                <w:szCs w:val="16"/>
              </w:rPr>
            </w:pPr>
            <w:r w:rsidRPr="00CC6829">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2F1A33" w:rsidRDefault="00AE2918" w:rsidP="00A504AA">
            <w:pPr>
              <w:pStyle w:val="TAC"/>
              <w:rPr>
                <w:sz w:val="16"/>
                <w:szCs w:val="16"/>
              </w:rPr>
            </w:pPr>
            <w:r w:rsidRPr="002F1A33">
              <w:rPr>
                <w:sz w:val="16"/>
                <w:szCs w:val="16"/>
              </w:rPr>
              <w:t>17.6.0</w:t>
            </w:r>
          </w:p>
        </w:tc>
      </w:tr>
      <w:tr w:rsidR="009134A8"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2F1A33" w:rsidRDefault="009134A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2F1A33" w:rsidRDefault="009134A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CC6829" w:rsidRDefault="003E0BB1" w:rsidP="001F15D8">
            <w:pPr>
              <w:overflowPunct/>
              <w:autoSpaceDE/>
              <w:autoSpaceDN/>
              <w:adjustRightInd/>
              <w:spacing w:after="0"/>
              <w:jc w:val="center"/>
              <w:textAlignment w:val="auto"/>
              <w:rPr>
                <w:rFonts w:ascii="Arial" w:hAnsi="Arial" w:cs="Arial"/>
                <w:sz w:val="16"/>
                <w:szCs w:val="16"/>
              </w:rPr>
            </w:pPr>
            <w:hyperlink r:id="rId18" w:history="1">
              <w:r w:rsidR="009134A8" w:rsidRPr="00CC6829">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2F1A33" w:rsidRDefault="009134A8" w:rsidP="00A504AA">
            <w:pPr>
              <w:pStyle w:val="TAL"/>
              <w:rPr>
                <w:sz w:val="16"/>
                <w:szCs w:val="16"/>
              </w:rPr>
            </w:pPr>
            <w:r w:rsidRPr="002F1A33">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2F1A33" w:rsidRDefault="009134A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2F1A33" w:rsidRDefault="009134A8" w:rsidP="00A504AA">
            <w:pPr>
              <w:pStyle w:val="TAC"/>
              <w:rPr>
                <w:sz w:val="16"/>
                <w:szCs w:val="16"/>
              </w:rPr>
            </w:pPr>
            <w:r w:rsidRPr="002F1A3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CC6829" w:rsidRDefault="009134A8" w:rsidP="00A504AA">
            <w:pPr>
              <w:pStyle w:val="TAL"/>
              <w:rPr>
                <w:sz w:val="16"/>
                <w:szCs w:val="16"/>
              </w:rPr>
            </w:pPr>
            <w:r w:rsidRPr="00CC6829">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2F1A33" w:rsidRDefault="009134A8" w:rsidP="00A504AA">
            <w:pPr>
              <w:pStyle w:val="TAC"/>
              <w:rPr>
                <w:sz w:val="16"/>
                <w:szCs w:val="16"/>
              </w:rPr>
            </w:pPr>
            <w:r w:rsidRPr="002F1A33">
              <w:rPr>
                <w:sz w:val="16"/>
                <w:szCs w:val="16"/>
              </w:rPr>
              <w:t>17.6.0</w:t>
            </w:r>
          </w:p>
        </w:tc>
      </w:tr>
      <w:tr w:rsidR="00DB7950" w14:paraId="52EC3E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2A51727" w14:textId="4C2374A0" w:rsidR="00DB7950" w:rsidRPr="00F85EE5" w:rsidRDefault="00DB7950" w:rsidP="00A504AA">
            <w:pPr>
              <w:pStyle w:val="TAC"/>
              <w:rPr>
                <w:sz w:val="16"/>
                <w:szCs w:val="16"/>
              </w:rPr>
            </w:pPr>
            <w:r w:rsidRPr="00F85EE5">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15ED" w14:textId="073DEB3B" w:rsidR="00DB7950" w:rsidRPr="00F85EE5" w:rsidRDefault="00DB7950" w:rsidP="00A504AA">
            <w:pPr>
              <w:pStyle w:val="TAC"/>
              <w:rPr>
                <w:sz w:val="16"/>
                <w:szCs w:val="16"/>
              </w:rPr>
            </w:pPr>
            <w:r w:rsidRPr="00F85EE5">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E803" w14:textId="42A96659" w:rsidR="00DB7950" w:rsidRPr="0019213E" w:rsidRDefault="003E0BB1" w:rsidP="001F15D8">
            <w:pPr>
              <w:overflowPunct/>
              <w:autoSpaceDE/>
              <w:autoSpaceDN/>
              <w:adjustRightInd/>
              <w:spacing w:after="0"/>
              <w:jc w:val="center"/>
              <w:textAlignment w:val="auto"/>
              <w:rPr>
                <w:rFonts w:ascii="Arial" w:hAnsi="Arial" w:cs="Arial"/>
                <w:sz w:val="16"/>
                <w:szCs w:val="16"/>
              </w:rPr>
            </w:pPr>
            <w:hyperlink r:id="rId19" w:history="1">
              <w:r w:rsidR="00DB7950" w:rsidRPr="0019213E">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87670" w14:textId="4A42C01C" w:rsidR="00DB7950" w:rsidRPr="00F85EE5" w:rsidRDefault="00DB7950" w:rsidP="00A504AA">
            <w:pPr>
              <w:pStyle w:val="TAL"/>
              <w:rPr>
                <w:sz w:val="16"/>
                <w:szCs w:val="16"/>
              </w:rPr>
            </w:pPr>
            <w:r w:rsidRPr="00F85EE5">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4C5" w14:textId="4D97079E" w:rsidR="00DB7950" w:rsidRPr="00F85EE5" w:rsidRDefault="00DB7950" w:rsidP="00A504AA">
            <w:pPr>
              <w:pStyle w:val="TAR"/>
              <w:rPr>
                <w:sz w:val="16"/>
                <w:szCs w:val="16"/>
              </w:rPr>
            </w:pPr>
            <w:r w:rsidRPr="00F85EE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D83E" w14:textId="0652D4C9" w:rsidR="00DB7950" w:rsidRPr="00F85EE5" w:rsidRDefault="00DB7950" w:rsidP="00A504AA">
            <w:pPr>
              <w:pStyle w:val="TAC"/>
              <w:rPr>
                <w:sz w:val="16"/>
                <w:szCs w:val="16"/>
              </w:rPr>
            </w:pPr>
            <w:r w:rsidRPr="00F85EE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891B8" w14:textId="20A57DF2" w:rsidR="00DB7950" w:rsidRPr="00F85EE5" w:rsidRDefault="00DB7950" w:rsidP="00A504AA">
            <w:pPr>
              <w:pStyle w:val="TAL"/>
              <w:rPr>
                <w:sz w:val="16"/>
                <w:szCs w:val="16"/>
              </w:rPr>
            </w:pPr>
            <w:r w:rsidRPr="00F85EE5">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B3FD3" w14:textId="40611A04" w:rsidR="00DB7950" w:rsidRPr="00F85EE5" w:rsidRDefault="00F931BD" w:rsidP="00A504AA">
            <w:pPr>
              <w:pStyle w:val="TAC"/>
              <w:rPr>
                <w:sz w:val="16"/>
                <w:szCs w:val="16"/>
              </w:rPr>
            </w:pPr>
            <w:r w:rsidRPr="00F85EE5">
              <w:rPr>
                <w:sz w:val="16"/>
                <w:szCs w:val="16"/>
              </w:rPr>
              <w:t>18.0.</w:t>
            </w:r>
            <w:r w:rsidR="00DB7950" w:rsidRPr="00F85EE5">
              <w:rPr>
                <w:sz w:val="16"/>
                <w:szCs w:val="16"/>
              </w:rPr>
              <w:t>0</w:t>
            </w:r>
          </w:p>
        </w:tc>
      </w:tr>
      <w:tr w:rsidR="00564426" w14:paraId="50DE86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65AF544" w14:textId="12737AAD" w:rsidR="00564426" w:rsidRPr="00F85EE5" w:rsidRDefault="00564426" w:rsidP="00564426">
            <w:pPr>
              <w:pStyle w:val="TAC"/>
              <w:rPr>
                <w:sz w:val="16"/>
                <w:szCs w:val="16"/>
              </w:rPr>
            </w:pPr>
            <w:r w:rsidRPr="00564426">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FF5F7" w14:textId="7335F146" w:rsidR="00564426" w:rsidRPr="00F85EE5" w:rsidRDefault="00564426" w:rsidP="00564426">
            <w:pPr>
              <w:pStyle w:val="TAC"/>
              <w:rPr>
                <w:sz w:val="16"/>
                <w:szCs w:val="16"/>
              </w:rPr>
            </w:pPr>
            <w:r w:rsidRPr="00564426">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BCA69" w14:textId="7775EDA2" w:rsidR="00564426" w:rsidRDefault="00564426" w:rsidP="00564426">
            <w:pPr>
              <w:overflowPunct/>
              <w:autoSpaceDE/>
              <w:autoSpaceDN/>
              <w:adjustRightInd/>
              <w:spacing w:after="0"/>
              <w:jc w:val="center"/>
              <w:textAlignment w:val="auto"/>
            </w:pPr>
            <w:r w:rsidRPr="00564426">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611B7F" w14:textId="022A4C94" w:rsidR="00564426" w:rsidRPr="00F85EE5" w:rsidRDefault="00564426" w:rsidP="00564426">
            <w:pPr>
              <w:pStyle w:val="TAL"/>
              <w:rPr>
                <w:sz w:val="16"/>
                <w:szCs w:val="16"/>
              </w:rPr>
            </w:pPr>
            <w:r w:rsidRPr="00564426">
              <w:rPr>
                <w:rFonts w:eastAsia="Times New Roman" w:cs="Arial"/>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D2EB" w14:textId="2BC86C76" w:rsidR="00564426" w:rsidRPr="00F85EE5" w:rsidRDefault="00564426" w:rsidP="00564426">
            <w:pPr>
              <w:pStyle w:val="TAR"/>
              <w:rPr>
                <w:sz w:val="16"/>
                <w:szCs w:val="16"/>
              </w:rPr>
            </w:pPr>
            <w:r w:rsidRPr="00564426">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5DE9" w14:textId="42F5A22B" w:rsidR="00564426" w:rsidRPr="00F85EE5" w:rsidRDefault="00564426" w:rsidP="00564426">
            <w:pPr>
              <w:pStyle w:val="TAC"/>
              <w:rPr>
                <w:sz w:val="16"/>
                <w:szCs w:val="16"/>
              </w:rPr>
            </w:pPr>
            <w:r w:rsidRPr="00564426">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F73A2" w14:textId="645B180C" w:rsidR="00564426" w:rsidRPr="00F85EE5" w:rsidRDefault="00564426" w:rsidP="00564426">
            <w:pPr>
              <w:pStyle w:val="TAL"/>
              <w:rPr>
                <w:sz w:val="16"/>
                <w:szCs w:val="16"/>
              </w:rPr>
            </w:pPr>
            <w:r w:rsidRPr="00564426">
              <w:rPr>
                <w:rFonts w:eastAsia="Times New Roman"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3EC57" w14:textId="15B668B1" w:rsidR="00564426" w:rsidRPr="00F85EE5" w:rsidRDefault="00564426" w:rsidP="00564426">
            <w:pPr>
              <w:pStyle w:val="TAC"/>
              <w:rPr>
                <w:sz w:val="16"/>
                <w:szCs w:val="16"/>
              </w:rPr>
            </w:pPr>
            <w:r w:rsidRPr="00564426">
              <w:rPr>
                <w:rFonts w:eastAsia="Times New Roman" w:cs="Arial"/>
                <w:sz w:val="16"/>
                <w:szCs w:val="16"/>
                <w:lang w:eastAsia="ko-KR"/>
              </w:rPr>
              <w:t>18.1.0</w:t>
            </w:r>
          </w:p>
        </w:tc>
      </w:tr>
      <w:tr w:rsidR="00564426" w14:paraId="0E6CFF9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19D492C" w14:textId="11DB0A19" w:rsidR="00564426" w:rsidRPr="00F85EE5" w:rsidRDefault="00564426" w:rsidP="00564426">
            <w:pPr>
              <w:pStyle w:val="TAC"/>
              <w:rPr>
                <w:sz w:val="16"/>
                <w:szCs w:val="16"/>
              </w:rPr>
            </w:pPr>
            <w:r w:rsidRPr="00564426">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CE90A" w14:textId="1B1F129D" w:rsidR="00564426" w:rsidRPr="00F85EE5" w:rsidRDefault="00564426" w:rsidP="00564426">
            <w:pPr>
              <w:pStyle w:val="TAC"/>
              <w:rPr>
                <w:sz w:val="16"/>
                <w:szCs w:val="16"/>
              </w:rPr>
            </w:pPr>
            <w:r w:rsidRPr="00564426">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4E61F" w14:textId="1219C6FD" w:rsidR="00564426" w:rsidRDefault="00564426" w:rsidP="00564426">
            <w:pPr>
              <w:overflowPunct/>
              <w:autoSpaceDE/>
              <w:autoSpaceDN/>
              <w:adjustRightInd/>
              <w:spacing w:after="0"/>
              <w:jc w:val="center"/>
              <w:textAlignment w:val="auto"/>
            </w:pPr>
            <w:r w:rsidRPr="00564426">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D03A8" w14:textId="01F382FF" w:rsidR="00564426" w:rsidRPr="00F85EE5" w:rsidRDefault="00564426" w:rsidP="00564426">
            <w:pPr>
              <w:pStyle w:val="TAL"/>
              <w:rPr>
                <w:sz w:val="16"/>
                <w:szCs w:val="16"/>
              </w:rPr>
            </w:pPr>
            <w:r w:rsidRPr="00564426">
              <w:rPr>
                <w:rFonts w:eastAsia="Times New Roman" w:cs="Arial"/>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2406A" w14:textId="75F5351E" w:rsidR="00564426" w:rsidRPr="00F85EE5" w:rsidRDefault="00564426" w:rsidP="00564426">
            <w:pPr>
              <w:pStyle w:val="TAR"/>
              <w:rPr>
                <w:sz w:val="16"/>
                <w:szCs w:val="16"/>
              </w:rPr>
            </w:pPr>
            <w:r w:rsidRPr="00564426">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DEA10" w14:textId="5B03C0DA" w:rsidR="00564426" w:rsidRPr="00F85EE5" w:rsidRDefault="00564426" w:rsidP="00564426">
            <w:pPr>
              <w:pStyle w:val="TAC"/>
              <w:rPr>
                <w:sz w:val="16"/>
                <w:szCs w:val="16"/>
              </w:rPr>
            </w:pPr>
            <w:r w:rsidRPr="00564426">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95390" w14:textId="3A0A4CD4" w:rsidR="00564426" w:rsidRPr="00F85EE5" w:rsidRDefault="00564426" w:rsidP="00564426">
            <w:pPr>
              <w:pStyle w:val="TAL"/>
              <w:rPr>
                <w:sz w:val="16"/>
                <w:szCs w:val="16"/>
              </w:rPr>
            </w:pPr>
            <w:r w:rsidRPr="00564426">
              <w:rPr>
                <w:rFonts w:eastAsia="Times New Roman"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77695" w14:textId="38322E7E" w:rsidR="00564426" w:rsidRPr="00F85EE5" w:rsidRDefault="00564426" w:rsidP="00564426">
            <w:pPr>
              <w:pStyle w:val="TAC"/>
              <w:rPr>
                <w:sz w:val="16"/>
                <w:szCs w:val="16"/>
              </w:rPr>
            </w:pPr>
            <w:r w:rsidRPr="00564426">
              <w:rPr>
                <w:rFonts w:eastAsia="Times New Roman" w:cs="Arial"/>
                <w:sz w:val="16"/>
                <w:szCs w:val="16"/>
                <w:lang w:eastAsia="ko-KR"/>
              </w:rPr>
              <w:t>18.1.0</w:t>
            </w:r>
          </w:p>
        </w:tc>
      </w:tr>
      <w:tr w:rsidR="00E565F5" w14:paraId="718209C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4779C8" w14:textId="24BDE85E" w:rsidR="00E565F5" w:rsidRPr="00564426" w:rsidRDefault="00E565F5" w:rsidP="00564426">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7EADD" w14:textId="2488264E" w:rsidR="00E565F5" w:rsidRPr="00564426" w:rsidRDefault="00E565F5" w:rsidP="00564426">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9E7D8" w14:textId="0A3D626C" w:rsidR="00E565F5" w:rsidRPr="00E565F5" w:rsidRDefault="003E0BB1" w:rsidP="00E565F5">
            <w:pPr>
              <w:overflowPunct/>
              <w:autoSpaceDE/>
              <w:autoSpaceDN/>
              <w:adjustRightInd/>
              <w:spacing w:after="0"/>
              <w:jc w:val="center"/>
              <w:textAlignment w:val="auto"/>
              <w:rPr>
                <w:rFonts w:ascii="Arial" w:hAnsi="Arial" w:cs="Arial"/>
                <w:b/>
                <w:bCs/>
                <w:color w:val="0000FF"/>
                <w:sz w:val="16"/>
                <w:szCs w:val="16"/>
                <w:u w:val="single"/>
              </w:rPr>
            </w:pPr>
            <w:hyperlink r:id="rId20" w:history="1">
              <w:r w:rsidR="00E565F5">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00EDA" w14:textId="1632551B" w:rsidR="00E565F5" w:rsidRPr="00564426" w:rsidRDefault="00E565F5" w:rsidP="00564426">
            <w:pPr>
              <w:pStyle w:val="TAL"/>
              <w:rPr>
                <w:rFonts w:eastAsia="Times New Roman" w:cs="Arial"/>
                <w:sz w:val="16"/>
                <w:szCs w:val="16"/>
                <w:lang w:eastAsia="ko-KR"/>
              </w:rPr>
            </w:pPr>
            <w:r>
              <w:rPr>
                <w:rFonts w:eastAsia="Times New Roman" w:cs="Arial"/>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6A2AD" w14:textId="23F7AD53" w:rsidR="00E565F5" w:rsidRPr="00564426" w:rsidRDefault="00E565F5" w:rsidP="00564426">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ACD3" w14:textId="6FC10BB0" w:rsidR="00E565F5" w:rsidRPr="00564426" w:rsidRDefault="00E565F5" w:rsidP="00564426">
            <w:pPr>
              <w:pStyle w:val="TAC"/>
              <w:rPr>
                <w:rFonts w:eastAsia="Times New Roman" w:cs="Arial"/>
                <w:sz w:val="16"/>
                <w:szCs w:val="16"/>
                <w:lang w:eastAsia="ko-KR"/>
              </w:rPr>
            </w:pPr>
            <w:r>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1FCBB" w14:textId="5BEA442A" w:rsidR="00E565F5" w:rsidRPr="00564426" w:rsidRDefault="00E565F5" w:rsidP="00564426">
            <w:pPr>
              <w:pStyle w:val="TAL"/>
              <w:rPr>
                <w:rFonts w:eastAsia="Times New Roman" w:cs="Arial"/>
                <w:sz w:val="16"/>
                <w:szCs w:val="16"/>
                <w:lang w:eastAsia="ko-KR"/>
              </w:rPr>
            </w:pPr>
            <w:r>
              <w:rPr>
                <w:rFonts w:eastAsia="Times New Roman"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8938" w14:textId="4545E862" w:rsidR="00E565F5" w:rsidRPr="00564426" w:rsidRDefault="00E565F5" w:rsidP="00564426">
            <w:pPr>
              <w:pStyle w:val="TAC"/>
              <w:rPr>
                <w:rFonts w:eastAsia="Times New Roman" w:cs="Arial"/>
                <w:sz w:val="16"/>
                <w:szCs w:val="16"/>
                <w:lang w:eastAsia="ko-KR"/>
              </w:rPr>
            </w:pPr>
            <w:r>
              <w:rPr>
                <w:rFonts w:eastAsia="Times New Roman" w:cs="Arial"/>
                <w:sz w:val="16"/>
                <w:szCs w:val="16"/>
                <w:lang w:eastAsia="ko-KR"/>
              </w:rPr>
              <w:t>18.2.0</w:t>
            </w:r>
          </w:p>
        </w:tc>
      </w:tr>
      <w:tr w:rsidR="007A13EF" w14:paraId="42C61FB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4FAF95A" w14:textId="45BC57AC" w:rsidR="007A13EF" w:rsidRDefault="007A13EF" w:rsidP="00564426">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CB00A" w14:textId="657C3C4C" w:rsidR="007A13EF" w:rsidRDefault="007A13EF" w:rsidP="00564426">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A27E7" w14:textId="3201F412" w:rsidR="007A13EF" w:rsidRDefault="007A13EF" w:rsidP="00E565F5">
            <w:pPr>
              <w:overflowPunct/>
              <w:autoSpaceDE/>
              <w:autoSpaceDN/>
              <w:adjustRightInd/>
              <w:spacing w:after="0"/>
              <w:jc w:val="center"/>
              <w:textAlignment w:val="auto"/>
              <w:rPr>
                <w:rFonts w:ascii="Arial" w:hAnsi="Arial" w:cs="Arial"/>
                <w:b/>
                <w:bCs/>
                <w:color w:val="0000FF"/>
                <w:sz w:val="16"/>
                <w:szCs w:val="16"/>
                <w:u w:val="single"/>
              </w:rPr>
            </w:pPr>
            <w:r w:rsidRPr="007A13EF">
              <w:rPr>
                <w:rFonts w:ascii="Arial" w:hAnsi="Arial" w:cs="Arial"/>
                <w:b/>
                <w:bCs/>
                <w:color w:val="0000FF"/>
                <w:sz w:val="16"/>
                <w:szCs w:val="16"/>
                <w:u w:val="single"/>
              </w:rPr>
              <w:t>CP-251256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19B292" w14:textId="6A220F24" w:rsidR="007A13EF" w:rsidRDefault="007A13EF" w:rsidP="00564426">
            <w:pPr>
              <w:pStyle w:val="TAL"/>
              <w:rPr>
                <w:rFonts w:eastAsia="Times New Roman" w:cs="Arial"/>
                <w:sz w:val="16"/>
                <w:szCs w:val="16"/>
                <w:lang w:eastAsia="ko-KR"/>
              </w:rPr>
            </w:pPr>
            <w:r>
              <w:rPr>
                <w:rFonts w:eastAsia="Times New Roman" w:cs="Arial"/>
                <w:sz w:val="16"/>
                <w:szCs w:val="16"/>
                <w:lang w:eastAsia="ko-KR"/>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442DD" w14:textId="37ABC89F" w:rsidR="007A13EF" w:rsidRDefault="007A13EF" w:rsidP="00564426">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D81F" w14:textId="543C4EDB" w:rsidR="007A13EF" w:rsidRDefault="007A13EF" w:rsidP="00564426">
            <w:pPr>
              <w:pStyle w:val="TAC"/>
              <w:rPr>
                <w:rFonts w:eastAsia="Times New Roman" w:cs="Arial"/>
                <w:sz w:val="16"/>
                <w:szCs w:val="16"/>
                <w:lang w:eastAsia="ko-KR"/>
              </w:rPr>
            </w:pPr>
            <w:r>
              <w:rPr>
                <w:rFonts w:eastAsia="Times New Roman"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1142C" w14:textId="28AA1242" w:rsidR="007A13EF" w:rsidRDefault="007A13EF" w:rsidP="00564426">
            <w:pPr>
              <w:pStyle w:val="TAL"/>
              <w:rPr>
                <w:rFonts w:eastAsia="Times New Roman" w:cs="Arial"/>
                <w:sz w:val="16"/>
                <w:szCs w:val="16"/>
                <w:lang w:eastAsia="ko-KR"/>
              </w:rPr>
            </w:pPr>
            <w:r>
              <w:rPr>
                <w:rFonts w:eastAsia="Times New Roman" w:cs="Arial"/>
                <w:sz w:val="16"/>
                <w:szCs w:val="16"/>
                <w:lang w:eastAsia="ko-KR"/>
              </w:rPr>
              <w:t>Introduction of new data type for location positioning configuration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FC004" w14:textId="1F8B3AA1" w:rsidR="007A13EF" w:rsidRDefault="007A13EF" w:rsidP="00564426">
            <w:pPr>
              <w:pStyle w:val="TAC"/>
              <w:rPr>
                <w:rFonts w:eastAsia="Times New Roman" w:cs="Arial"/>
                <w:sz w:val="16"/>
                <w:szCs w:val="16"/>
                <w:lang w:eastAsia="ko-KR"/>
              </w:rPr>
            </w:pPr>
            <w:r>
              <w:rPr>
                <w:rFonts w:eastAsia="Times New Roman" w:cs="Arial"/>
                <w:sz w:val="16"/>
                <w:szCs w:val="16"/>
                <w:lang w:eastAsia="ko-KR"/>
              </w:rPr>
              <w:t>19.0.0</w:t>
            </w:r>
          </w:p>
        </w:tc>
      </w:tr>
      <w:tr w:rsidR="007A13EF" w14:paraId="43D6105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32998B" w14:textId="063ECC5B" w:rsidR="007A13EF" w:rsidRDefault="007A13EF" w:rsidP="00564426">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938FF" w14:textId="2F5C2599" w:rsidR="007A13EF" w:rsidRDefault="007A13EF" w:rsidP="00564426">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C5DC4" w14:textId="5ABEC447" w:rsidR="007A13EF" w:rsidRPr="007A13EF" w:rsidRDefault="007A13EF" w:rsidP="007A13EF">
            <w:pPr>
              <w:overflowPunct/>
              <w:autoSpaceDE/>
              <w:autoSpaceDN/>
              <w:adjustRightInd/>
              <w:spacing w:after="0"/>
              <w:jc w:val="center"/>
              <w:textAlignment w:val="auto"/>
              <w:rPr>
                <w:rFonts w:ascii="Arial" w:hAnsi="Arial" w:cs="Arial"/>
                <w:b/>
                <w:bCs/>
                <w:color w:val="0000FF"/>
                <w:sz w:val="16"/>
                <w:szCs w:val="16"/>
                <w:u w:val="single"/>
              </w:rPr>
            </w:pPr>
            <w:hyperlink r:id="rId21" w:history="1">
              <w:r>
                <w:rPr>
                  <w:rStyle w:val="Hyperlink"/>
                  <w:rFonts w:ascii="Arial" w:hAnsi="Arial" w:cs="Arial"/>
                  <w:b/>
                  <w:bCs/>
                  <w:color w:val="0000FF"/>
                  <w:sz w:val="16"/>
                  <w:szCs w:val="16"/>
                </w:rPr>
                <w:t>CP-251175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5D47C" w14:textId="7D1B39C4" w:rsidR="007A13EF" w:rsidRDefault="007A13EF" w:rsidP="00564426">
            <w:pPr>
              <w:pStyle w:val="TAL"/>
              <w:rPr>
                <w:rFonts w:eastAsia="Times New Roman" w:cs="Arial"/>
                <w:sz w:val="16"/>
                <w:szCs w:val="16"/>
                <w:lang w:eastAsia="ko-KR"/>
              </w:rPr>
            </w:pPr>
            <w:r>
              <w:rPr>
                <w:rFonts w:eastAsia="Times New Roman" w:cs="Arial"/>
                <w:sz w:val="16"/>
                <w:szCs w:val="16"/>
                <w:lang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5804B" w14:textId="18841695" w:rsidR="007A13EF" w:rsidRDefault="007A13EF" w:rsidP="00564426">
            <w:pPr>
              <w:pStyle w:val="TAR"/>
              <w:rPr>
                <w:rFonts w:eastAsia="Times New Roman" w:cs="Arial"/>
                <w:sz w:val="16"/>
                <w:szCs w:val="16"/>
                <w:lang w:eastAsia="ko-KR"/>
              </w:rPr>
            </w:pPr>
            <w:r>
              <w:rPr>
                <w:rFonts w:eastAsia="Times New Roman" w:cs="Arial"/>
                <w:sz w:val="16"/>
                <w:szCs w:val="16"/>
                <w:lang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7C923" w14:textId="1E6307B4" w:rsidR="007A13EF" w:rsidRDefault="007A13EF" w:rsidP="00564426">
            <w:pPr>
              <w:pStyle w:val="TAC"/>
              <w:rPr>
                <w:rFonts w:eastAsia="Times New Roman" w:cs="Arial"/>
                <w:sz w:val="16"/>
                <w:szCs w:val="16"/>
                <w:lang w:eastAsia="ko-KR"/>
              </w:rPr>
            </w:pPr>
            <w:r>
              <w:rPr>
                <w:rFonts w:eastAsia="Times New Roman"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C225A" w14:textId="582B595C" w:rsidR="007A13EF" w:rsidRDefault="007A13EF" w:rsidP="00564426">
            <w:pPr>
              <w:pStyle w:val="TAL"/>
              <w:rPr>
                <w:rFonts w:eastAsia="Times New Roman" w:cs="Arial"/>
                <w:sz w:val="16"/>
                <w:szCs w:val="16"/>
                <w:lang w:eastAsia="ko-KR"/>
              </w:rPr>
            </w:pPr>
            <w:r>
              <w:rPr>
                <w:rFonts w:eastAsia="Times New Roman" w:cs="Arial"/>
                <w:sz w:val="16"/>
                <w:szCs w:val="16"/>
                <w:lang w:eastAsia="ko-KR"/>
              </w:rPr>
              <w:t>Encoding UE satellite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E99FC" w14:textId="120FF784" w:rsidR="007A13EF" w:rsidRDefault="007A13EF" w:rsidP="00564426">
            <w:pPr>
              <w:pStyle w:val="TAC"/>
              <w:rPr>
                <w:rFonts w:eastAsia="Times New Roman" w:cs="Arial"/>
                <w:sz w:val="16"/>
                <w:szCs w:val="16"/>
                <w:lang w:eastAsia="ko-KR"/>
              </w:rPr>
            </w:pPr>
            <w:r>
              <w:rPr>
                <w:rFonts w:eastAsia="Times New Roman" w:cs="Arial"/>
                <w:sz w:val="16"/>
                <w:szCs w:val="16"/>
                <w:lang w:eastAsia="ko-KR"/>
              </w:rPr>
              <w:t>19.0.0</w:t>
            </w:r>
          </w:p>
        </w:tc>
      </w:tr>
    </w:tbl>
    <w:p w14:paraId="7A77814A" w14:textId="77777777" w:rsidR="00564426" w:rsidRDefault="00564426"/>
    <w:sectPr w:rsidR="00564426" w:rsidSect="004E283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957FC" w14:textId="77777777" w:rsidR="00FD106F" w:rsidRDefault="00FD106F">
      <w:r>
        <w:separator/>
      </w:r>
    </w:p>
  </w:endnote>
  <w:endnote w:type="continuationSeparator" w:id="0">
    <w:p w14:paraId="6BE6BF43" w14:textId="77777777" w:rsidR="00FD106F" w:rsidRDefault="00FD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99F5D" w14:textId="77777777" w:rsidR="00FD106F" w:rsidRDefault="00FD106F">
      <w:r>
        <w:separator/>
      </w:r>
    </w:p>
  </w:footnote>
  <w:footnote w:type="continuationSeparator" w:id="0">
    <w:p w14:paraId="78552841" w14:textId="77777777" w:rsidR="00FD106F" w:rsidRDefault="00FD1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08D7A5CF"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0BB1">
      <w:rPr>
        <w:rFonts w:ascii="Arial" w:hAnsi="Arial" w:cs="Arial"/>
        <w:b/>
        <w:noProof/>
        <w:sz w:val="18"/>
        <w:szCs w:val="18"/>
      </w:rPr>
      <w:t>3GPP TS 24.546 V19.0.0 (2025-06)</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3B3D43B5"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0BB1">
      <w:rPr>
        <w:rFonts w:ascii="Arial" w:hAnsi="Arial" w:cs="Arial"/>
        <w:b/>
        <w:noProof/>
        <w:sz w:val="18"/>
        <w:szCs w:val="18"/>
      </w:rPr>
      <w:t>Release 19</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6"/>
    <w:rsid w:val="0000363F"/>
    <w:rsid w:val="00004CFC"/>
    <w:rsid w:val="000068CE"/>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3755"/>
    <w:rsid w:val="000863CD"/>
    <w:rsid w:val="000975FB"/>
    <w:rsid w:val="000A7D73"/>
    <w:rsid w:val="000B330A"/>
    <w:rsid w:val="000C47C3"/>
    <w:rsid w:val="000D3E70"/>
    <w:rsid w:val="000D58AB"/>
    <w:rsid w:val="000D5A61"/>
    <w:rsid w:val="000E1DFA"/>
    <w:rsid w:val="000E3EF3"/>
    <w:rsid w:val="001020AB"/>
    <w:rsid w:val="00104441"/>
    <w:rsid w:val="0010513D"/>
    <w:rsid w:val="001217C3"/>
    <w:rsid w:val="001262E5"/>
    <w:rsid w:val="00126663"/>
    <w:rsid w:val="00133525"/>
    <w:rsid w:val="00140106"/>
    <w:rsid w:val="00140E46"/>
    <w:rsid w:val="00157C16"/>
    <w:rsid w:val="00175696"/>
    <w:rsid w:val="00177D29"/>
    <w:rsid w:val="001817F5"/>
    <w:rsid w:val="0019213E"/>
    <w:rsid w:val="00195D9F"/>
    <w:rsid w:val="001A19E3"/>
    <w:rsid w:val="001A4C42"/>
    <w:rsid w:val="001A7420"/>
    <w:rsid w:val="001B0728"/>
    <w:rsid w:val="001B4A58"/>
    <w:rsid w:val="001B6637"/>
    <w:rsid w:val="001C0136"/>
    <w:rsid w:val="001C21C3"/>
    <w:rsid w:val="001D02C2"/>
    <w:rsid w:val="001D096E"/>
    <w:rsid w:val="001D30A5"/>
    <w:rsid w:val="001D489B"/>
    <w:rsid w:val="001D7AEB"/>
    <w:rsid w:val="001E0FF2"/>
    <w:rsid w:val="001E4B9B"/>
    <w:rsid w:val="001F0C1D"/>
    <w:rsid w:val="001F1132"/>
    <w:rsid w:val="001F15D8"/>
    <w:rsid w:val="001F168B"/>
    <w:rsid w:val="001F51FD"/>
    <w:rsid w:val="00205153"/>
    <w:rsid w:val="00211884"/>
    <w:rsid w:val="002170EF"/>
    <w:rsid w:val="002204FE"/>
    <w:rsid w:val="00222249"/>
    <w:rsid w:val="002347A2"/>
    <w:rsid w:val="00243BE8"/>
    <w:rsid w:val="00247D68"/>
    <w:rsid w:val="0025648C"/>
    <w:rsid w:val="00265E1D"/>
    <w:rsid w:val="002675F0"/>
    <w:rsid w:val="002714A6"/>
    <w:rsid w:val="00274245"/>
    <w:rsid w:val="00274B09"/>
    <w:rsid w:val="00274C7C"/>
    <w:rsid w:val="00274CD6"/>
    <w:rsid w:val="00275B5B"/>
    <w:rsid w:val="00277E09"/>
    <w:rsid w:val="002909CD"/>
    <w:rsid w:val="002A2486"/>
    <w:rsid w:val="002B6163"/>
    <w:rsid w:val="002B6339"/>
    <w:rsid w:val="002C4CCC"/>
    <w:rsid w:val="002E00EE"/>
    <w:rsid w:val="002E2DE5"/>
    <w:rsid w:val="002E7EDF"/>
    <w:rsid w:val="002F1A33"/>
    <w:rsid w:val="0030482F"/>
    <w:rsid w:val="00305B25"/>
    <w:rsid w:val="0031461F"/>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91297"/>
    <w:rsid w:val="003920DB"/>
    <w:rsid w:val="003B4B8F"/>
    <w:rsid w:val="003C3971"/>
    <w:rsid w:val="003C6A5A"/>
    <w:rsid w:val="003C6DF5"/>
    <w:rsid w:val="003E0BB1"/>
    <w:rsid w:val="003F0828"/>
    <w:rsid w:val="0040361F"/>
    <w:rsid w:val="00404E9D"/>
    <w:rsid w:val="00423334"/>
    <w:rsid w:val="00424B81"/>
    <w:rsid w:val="0042571C"/>
    <w:rsid w:val="00432608"/>
    <w:rsid w:val="004345EC"/>
    <w:rsid w:val="00435E2C"/>
    <w:rsid w:val="00444B5C"/>
    <w:rsid w:val="0045067D"/>
    <w:rsid w:val="00452FB7"/>
    <w:rsid w:val="00462424"/>
    <w:rsid w:val="00465515"/>
    <w:rsid w:val="004723B8"/>
    <w:rsid w:val="00481EB5"/>
    <w:rsid w:val="00483853"/>
    <w:rsid w:val="00485671"/>
    <w:rsid w:val="004A6F76"/>
    <w:rsid w:val="004C79C9"/>
    <w:rsid w:val="004D3578"/>
    <w:rsid w:val="004D453D"/>
    <w:rsid w:val="004D6615"/>
    <w:rsid w:val="004E19DD"/>
    <w:rsid w:val="004E213A"/>
    <w:rsid w:val="004E283E"/>
    <w:rsid w:val="004E5AF3"/>
    <w:rsid w:val="004F0988"/>
    <w:rsid w:val="004F1438"/>
    <w:rsid w:val="004F2819"/>
    <w:rsid w:val="004F3340"/>
    <w:rsid w:val="004F59C8"/>
    <w:rsid w:val="005117B4"/>
    <w:rsid w:val="00512FF7"/>
    <w:rsid w:val="0051311E"/>
    <w:rsid w:val="005214C6"/>
    <w:rsid w:val="00525151"/>
    <w:rsid w:val="0053388B"/>
    <w:rsid w:val="005347D9"/>
    <w:rsid w:val="00535773"/>
    <w:rsid w:val="00541C07"/>
    <w:rsid w:val="00543E6C"/>
    <w:rsid w:val="00547404"/>
    <w:rsid w:val="0056074D"/>
    <w:rsid w:val="00564426"/>
    <w:rsid w:val="00565087"/>
    <w:rsid w:val="005767DA"/>
    <w:rsid w:val="00577D03"/>
    <w:rsid w:val="00581329"/>
    <w:rsid w:val="00597B11"/>
    <w:rsid w:val="005A5D86"/>
    <w:rsid w:val="005A657E"/>
    <w:rsid w:val="005B1752"/>
    <w:rsid w:val="005B5FCD"/>
    <w:rsid w:val="005C0208"/>
    <w:rsid w:val="005D1789"/>
    <w:rsid w:val="005D2E01"/>
    <w:rsid w:val="005D7526"/>
    <w:rsid w:val="005E03F3"/>
    <w:rsid w:val="005E4BB2"/>
    <w:rsid w:val="005E79FD"/>
    <w:rsid w:val="005F6DB4"/>
    <w:rsid w:val="00602AEA"/>
    <w:rsid w:val="0060429C"/>
    <w:rsid w:val="00613665"/>
    <w:rsid w:val="00614FDF"/>
    <w:rsid w:val="0061576A"/>
    <w:rsid w:val="006167D4"/>
    <w:rsid w:val="00621AC5"/>
    <w:rsid w:val="00621F9B"/>
    <w:rsid w:val="00622000"/>
    <w:rsid w:val="0063543D"/>
    <w:rsid w:val="0064639C"/>
    <w:rsid w:val="00647114"/>
    <w:rsid w:val="006525A0"/>
    <w:rsid w:val="006532D4"/>
    <w:rsid w:val="00662FB2"/>
    <w:rsid w:val="006650C4"/>
    <w:rsid w:val="00667A0B"/>
    <w:rsid w:val="00672752"/>
    <w:rsid w:val="00672861"/>
    <w:rsid w:val="0068637D"/>
    <w:rsid w:val="00686F57"/>
    <w:rsid w:val="00694B05"/>
    <w:rsid w:val="006A323F"/>
    <w:rsid w:val="006A6FDD"/>
    <w:rsid w:val="006A7B0D"/>
    <w:rsid w:val="006B109F"/>
    <w:rsid w:val="006B2399"/>
    <w:rsid w:val="006B30D0"/>
    <w:rsid w:val="006B49FD"/>
    <w:rsid w:val="006C0BDA"/>
    <w:rsid w:val="006C3D95"/>
    <w:rsid w:val="006C54C8"/>
    <w:rsid w:val="006C68D9"/>
    <w:rsid w:val="006D6A65"/>
    <w:rsid w:val="006E0610"/>
    <w:rsid w:val="006E5C86"/>
    <w:rsid w:val="006E60DA"/>
    <w:rsid w:val="006F0705"/>
    <w:rsid w:val="006F0AFD"/>
    <w:rsid w:val="006F5CC0"/>
    <w:rsid w:val="00701116"/>
    <w:rsid w:val="00704D27"/>
    <w:rsid w:val="0070741F"/>
    <w:rsid w:val="00713C44"/>
    <w:rsid w:val="00717532"/>
    <w:rsid w:val="00730114"/>
    <w:rsid w:val="00732433"/>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7662D"/>
    <w:rsid w:val="00781770"/>
    <w:rsid w:val="00781F0F"/>
    <w:rsid w:val="007860E1"/>
    <w:rsid w:val="0078797C"/>
    <w:rsid w:val="007A1118"/>
    <w:rsid w:val="007A139F"/>
    <w:rsid w:val="007A13EF"/>
    <w:rsid w:val="007A38D7"/>
    <w:rsid w:val="007A6184"/>
    <w:rsid w:val="007A6587"/>
    <w:rsid w:val="007B48F5"/>
    <w:rsid w:val="007B5120"/>
    <w:rsid w:val="007B600E"/>
    <w:rsid w:val="007B64BE"/>
    <w:rsid w:val="007C4BF8"/>
    <w:rsid w:val="007D1DEF"/>
    <w:rsid w:val="007E08C6"/>
    <w:rsid w:val="007E231B"/>
    <w:rsid w:val="007E48EA"/>
    <w:rsid w:val="007F0F4A"/>
    <w:rsid w:val="007F3B10"/>
    <w:rsid w:val="007F7813"/>
    <w:rsid w:val="008028A4"/>
    <w:rsid w:val="00802E0D"/>
    <w:rsid w:val="00804176"/>
    <w:rsid w:val="0081205E"/>
    <w:rsid w:val="00817F5F"/>
    <w:rsid w:val="008275A8"/>
    <w:rsid w:val="00830747"/>
    <w:rsid w:val="0083699E"/>
    <w:rsid w:val="00843A2C"/>
    <w:rsid w:val="00843F4D"/>
    <w:rsid w:val="00846B23"/>
    <w:rsid w:val="008476F8"/>
    <w:rsid w:val="008549FD"/>
    <w:rsid w:val="008709D9"/>
    <w:rsid w:val="008768CA"/>
    <w:rsid w:val="00880544"/>
    <w:rsid w:val="0088628A"/>
    <w:rsid w:val="00892A7A"/>
    <w:rsid w:val="00893AFA"/>
    <w:rsid w:val="008A293E"/>
    <w:rsid w:val="008A5D38"/>
    <w:rsid w:val="008B1E24"/>
    <w:rsid w:val="008C384C"/>
    <w:rsid w:val="008C6461"/>
    <w:rsid w:val="008D2CF1"/>
    <w:rsid w:val="008D3583"/>
    <w:rsid w:val="008D35B6"/>
    <w:rsid w:val="008D7C27"/>
    <w:rsid w:val="008F7888"/>
    <w:rsid w:val="0090159B"/>
    <w:rsid w:val="0090271F"/>
    <w:rsid w:val="00902E23"/>
    <w:rsid w:val="00906EE9"/>
    <w:rsid w:val="009114D7"/>
    <w:rsid w:val="0091236F"/>
    <w:rsid w:val="0091348E"/>
    <w:rsid w:val="009134A8"/>
    <w:rsid w:val="0091375A"/>
    <w:rsid w:val="00913C6C"/>
    <w:rsid w:val="00917CCB"/>
    <w:rsid w:val="00923A37"/>
    <w:rsid w:val="00930561"/>
    <w:rsid w:val="00930722"/>
    <w:rsid w:val="009334B7"/>
    <w:rsid w:val="00942EC2"/>
    <w:rsid w:val="009504E5"/>
    <w:rsid w:val="00954956"/>
    <w:rsid w:val="00970FA5"/>
    <w:rsid w:val="00976138"/>
    <w:rsid w:val="00984497"/>
    <w:rsid w:val="00984643"/>
    <w:rsid w:val="0098698B"/>
    <w:rsid w:val="00997E53"/>
    <w:rsid w:val="009A35F1"/>
    <w:rsid w:val="009B0C73"/>
    <w:rsid w:val="009B1161"/>
    <w:rsid w:val="009E792C"/>
    <w:rsid w:val="009F37B7"/>
    <w:rsid w:val="009F66D6"/>
    <w:rsid w:val="00A0067F"/>
    <w:rsid w:val="00A10F02"/>
    <w:rsid w:val="00A164B4"/>
    <w:rsid w:val="00A26956"/>
    <w:rsid w:val="00A27486"/>
    <w:rsid w:val="00A32861"/>
    <w:rsid w:val="00A36BFE"/>
    <w:rsid w:val="00A411CF"/>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2918"/>
    <w:rsid w:val="00AE65E2"/>
    <w:rsid w:val="00AF1F48"/>
    <w:rsid w:val="00AF6B88"/>
    <w:rsid w:val="00AF773A"/>
    <w:rsid w:val="00B00359"/>
    <w:rsid w:val="00B02C97"/>
    <w:rsid w:val="00B056EC"/>
    <w:rsid w:val="00B05AA7"/>
    <w:rsid w:val="00B15449"/>
    <w:rsid w:val="00B30BD4"/>
    <w:rsid w:val="00B3320B"/>
    <w:rsid w:val="00B3475E"/>
    <w:rsid w:val="00B373CF"/>
    <w:rsid w:val="00B40188"/>
    <w:rsid w:val="00B5628F"/>
    <w:rsid w:val="00B620C3"/>
    <w:rsid w:val="00B63697"/>
    <w:rsid w:val="00B67AA0"/>
    <w:rsid w:val="00B73439"/>
    <w:rsid w:val="00B73648"/>
    <w:rsid w:val="00B84731"/>
    <w:rsid w:val="00B922F5"/>
    <w:rsid w:val="00B93086"/>
    <w:rsid w:val="00BA1629"/>
    <w:rsid w:val="00BA19ED"/>
    <w:rsid w:val="00BA4B8D"/>
    <w:rsid w:val="00BA6BD3"/>
    <w:rsid w:val="00BB6EF2"/>
    <w:rsid w:val="00BB7AC6"/>
    <w:rsid w:val="00BC0F7D"/>
    <w:rsid w:val="00BD0474"/>
    <w:rsid w:val="00BD7D31"/>
    <w:rsid w:val="00BE009B"/>
    <w:rsid w:val="00BE3255"/>
    <w:rsid w:val="00BE4395"/>
    <w:rsid w:val="00BF128E"/>
    <w:rsid w:val="00BF4F2A"/>
    <w:rsid w:val="00BF7587"/>
    <w:rsid w:val="00C043BC"/>
    <w:rsid w:val="00C074DD"/>
    <w:rsid w:val="00C1496A"/>
    <w:rsid w:val="00C15058"/>
    <w:rsid w:val="00C177AC"/>
    <w:rsid w:val="00C20013"/>
    <w:rsid w:val="00C2370D"/>
    <w:rsid w:val="00C2372B"/>
    <w:rsid w:val="00C3210C"/>
    <w:rsid w:val="00C33079"/>
    <w:rsid w:val="00C43F13"/>
    <w:rsid w:val="00C45231"/>
    <w:rsid w:val="00C47402"/>
    <w:rsid w:val="00C704FE"/>
    <w:rsid w:val="00C72833"/>
    <w:rsid w:val="00C80F1D"/>
    <w:rsid w:val="00C828DA"/>
    <w:rsid w:val="00C91D05"/>
    <w:rsid w:val="00C93F40"/>
    <w:rsid w:val="00CA3D0C"/>
    <w:rsid w:val="00CB4890"/>
    <w:rsid w:val="00CB6BC3"/>
    <w:rsid w:val="00CB6F48"/>
    <w:rsid w:val="00CC6829"/>
    <w:rsid w:val="00CD369A"/>
    <w:rsid w:val="00CF1342"/>
    <w:rsid w:val="00D01397"/>
    <w:rsid w:val="00D06FD8"/>
    <w:rsid w:val="00D27E1E"/>
    <w:rsid w:val="00D4726A"/>
    <w:rsid w:val="00D554DC"/>
    <w:rsid w:val="00D575B2"/>
    <w:rsid w:val="00D57972"/>
    <w:rsid w:val="00D675A9"/>
    <w:rsid w:val="00D738D6"/>
    <w:rsid w:val="00D755EB"/>
    <w:rsid w:val="00D76048"/>
    <w:rsid w:val="00D87E00"/>
    <w:rsid w:val="00D900BF"/>
    <w:rsid w:val="00D9134D"/>
    <w:rsid w:val="00D9389D"/>
    <w:rsid w:val="00D94DC0"/>
    <w:rsid w:val="00D96BB3"/>
    <w:rsid w:val="00D977F6"/>
    <w:rsid w:val="00DA16E9"/>
    <w:rsid w:val="00DA3A60"/>
    <w:rsid w:val="00DA4A9E"/>
    <w:rsid w:val="00DA7A03"/>
    <w:rsid w:val="00DB1818"/>
    <w:rsid w:val="00DB2646"/>
    <w:rsid w:val="00DB4547"/>
    <w:rsid w:val="00DB7950"/>
    <w:rsid w:val="00DC0DF7"/>
    <w:rsid w:val="00DC309B"/>
    <w:rsid w:val="00DC4DA2"/>
    <w:rsid w:val="00DC7858"/>
    <w:rsid w:val="00DD4C17"/>
    <w:rsid w:val="00DD74A5"/>
    <w:rsid w:val="00DD7679"/>
    <w:rsid w:val="00DE02C7"/>
    <w:rsid w:val="00DE0DB0"/>
    <w:rsid w:val="00DF0E2F"/>
    <w:rsid w:val="00DF2B1F"/>
    <w:rsid w:val="00DF38A5"/>
    <w:rsid w:val="00DF62CD"/>
    <w:rsid w:val="00E04A9B"/>
    <w:rsid w:val="00E05F3F"/>
    <w:rsid w:val="00E10C91"/>
    <w:rsid w:val="00E1346C"/>
    <w:rsid w:val="00E16509"/>
    <w:rsid w:val="00E218A4"/>
    <w:rsid w:val="00E232BB"/>
    <w:rsid w:val="00E242CC"/>
    <w:rsid w:val="00E3178B"/>
    <w:rsid w:val="00E31944"/>
    <w:rsid w:val="00E330A6"/>
    <w:rsid w:val="00E44582"/>
    <w:rsid w:val="00E52CC0"/>
    <w:rsid w:val="00E565F5"/>
    <w:rsid w:val="00E57A25"/>
    <w:rsid w:val="00E617F6"/>
    <w:rsid w:val="00E62282"/>
    <w:rsid w:val="00E65389"/>
    <w:rsid w:val="00E65A83"/>
    <w:rsid w:val="00E71810"/>
    <w:rsid w:val="00E728EF"/>
    <w:rsid w:val="00E77645"/>
    <w:rsid w:val="00E8679E"/>
    <w:rsid w:val="00E92C52"/>
    <w:rsid w:val="00E937E3"/>
    <w:rsid w:val="00E93CF6"/>
    <w:rsid w:val="00EA0500"/>
    <w:rsid w:val="00EA15B0"/>
    <w:rsid w:val="00EA5EA7"/>
    <w:rsid w:val="00EB4F53"/>
    <w:rsid w:val="00EC089B"/>
    <w:rsid w:val="00EC4A25"/>
    <w:rsid w:val="00ED38AC"/>
    <w:rsid w:val="00EE0F0C"/>
    <w:rsid w:val="00EE368A"/>
    <w:rsid w:val="00EE6769"/>
    <w:rsid w:val="00EF04E2"/>
    <w:rsid w:val="00EF7199"/>
    <w:rsid w:val="00F025A2"/>
    <w:rsid w:val="00F04712"/>
    <w:rsid w:val="00F1121F"/>
    <w:rsid w:val="00F13360"/>
    <w:rsid w:val="00F2161C"/>
    <w:rsid w:val="00F22EC7"/>
    <w:rsid w:val="00F251E3"/>
    <w:rsid w:val="00F26B62"/>
    <w:rsid w:val="00F2760D"/>
    <w:rsid w:val="00F325C8"/>
    <w:rsid w:val="00F4490B"/>
    <w:rsid w:val="00F522C0"/>
    <w:rsid w:val="00F653B8"/>
    <w:rsid w:val="00F7024C"/>
    <w:rsid w:val="00F75184"/>
    <w:rsid w:val="00F80B9C"/>
    <w:rsid w:val="00F81F21"/>
    <w:rsid w:val="00F85EE5"/>
    <w:rsid w:val="00F9008D"/>
    <w:rsid w:val="00F92BF8"/>
    <w:rsid w:val="00F931BD"/>
    <w:rsid w:val="00FA1266"/>
    <w:rsid w:val="00FC1192"/>
    <w:rsid w:val="00FC6E86"/>
    <w:rsid w:val="00FD106F"/>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link w:val="PLChar"/>
    <w:qFormat/>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qFormat/>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qFormat/>
    <w:rsid w:val="00C3210C"/>
    <w:pPr>
      <w:ind w:left="568" w:hanging="284"/>
      <w:contextualSpacing w:val="0"/>
    </w:pPr>
  </w:style>
  <w:style w:type="character" w:customStyle="1" w:styleId="B1Char">
    <w:name w:val="B1 Char"/>
    <w:link w:val="B1"/>
    <w:qFormat/>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aliases w:val="EN,Editor's Noteormal"/>
    <w:basedOn w:val="NO"/>
    <w:link w:val="EditorsNoteChar"/>
    <w:qFormat/>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qFormat/>
    <w:locked/>
    <w:rsid w:val="00F1121F"/>
    <w:rPr>
      <w:rFonts w:ascii="Courier New" w:hAnsi="Courier New"/>
      <w:sz w:val="16"/>
    </w:rPr>
  </w:style>
  <w:style w:type="character" w:customStyle="1" w:styleId="EditorsNoteChar">
    <w:name w:val="Editor's Note Char"/>
    <w:aliases w:val="EN Char,Editor's Note Char1"/>
    <w:link w:val="EditorsNote"/>
    <w:qFormat/>
    <w:locked/>
    <w:rsid w:val="00564426"/>
    <w:rPr>
      <w:color w:val="FF0000"/>
    </w:rPr>
  </w:style>
  <w:style w:type="character" w:customStyle="1" w:styleId="TALChar">
    <w:name w:val="TAL Char"/>
    <w:qFormat/>
    <w:rsid w:val="007A13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650259023">
      <w:bodyDiv w:val="1"/>
      <w:marLeft w:val="0"/>
      <w:marRight w:val="0"/>
      <w:marTop w:val="0"/>
      <w:marBottom w:val="0"/>
      <w:divBdr>
        <w:top w:val="none" w:sz="0" w:space="0" w:color="auto"/>
        <w:left w:val="none" w:sz="0" w:space="0" w:color="auto"/>
        <w:bottom w:val="none" w:sz="0" w:space="0" w:color="auto"/>
        <w:right w:val="none" w:sz="0" w:space="0" w:color="auto"/>
      </w:divBdr>
    </w:div>
    <w:div w:id="689449640">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79036294">
      <w:bodyDiv w:val="1"/>
      <w:marLeft w:val="0"/>
      <w:marRight w:val="0"/>
      <w:marTop w:val="0"/>
      <w:marBottom w:val="0"/>
      <w:divBdr>
        <w:top w:val="none" w:sz="0" w:space="0" w:color="auto"/>
        <w:left w:val="none" w:sz="0" w:space="0" w:color="auto"/>
        <w:bottom w:val="none" w:sz="0" w:space="0" w:color="auto"/>
        <w:right w:val="none" w:sz="0" w:space="0" w:color="auto"/>
      </w:divBdr>
    </w:div>
    <w:div w:id="186890837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51175"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hyperlink" Target="https://portal.3gpp.org/ngppapp/CreateTdoc.aspx?mode=view&amp;contributionUid=CP-2511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20"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59</Pages>
  <Words>18730</Words>
  <Characters>106766</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125246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24.545_CR0149R2_(Rel-18)_eSEAL</cp:lastModifiedBy>
  <cp:revision>4</cp:revision>
  <cp:lastPrinted>2019-02-25T14:05:00Z</cp:lastPrinted>
  <dcterms:created xsi:type="dcterms:W3CDTF">2025-06-30T16:39:00Z</dcterms:created>
  <dcterms:modified xsi:type="dcterms:W3CDTF">2025-07-02T20:35:00Z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%Rel-17%0022%24.546%Rel-17%0023%24.546%Rel-17%0024%24.546%Rel-17%0025%24.546%Rel-17%0026%24.546%Rel-17%0027%24.546%Rel-17%0028%24.546%Rel-17%0029%24.546%Rel-17%0030%24.546%Rel-17%0031%24.546%Rel-17%0037%24.546%Rel-17%0036%24.546%Rel-17%0035%24.546%Rel-18%</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0038%</vt:lpwstr>
  </property>
</Properties>
</file>