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8E3E08">
        <w:trPr>
          <w:cantSplit/>
        </w:trPr>
        <w:tc>
          <w:tcPr>
            <w:tcW w:w="10423" w:type="dxa"/>
            <w:gridSpan w:val="2"/>
            <w:shd w:val="clear" w:color="auto" w:fill="auto"/>
          </w:tcPr>
          <w:p w14:paraId="6F460D8C" w14:textId="1F546C85" w:rsidR="00614ECF" w:rsidRPr="00FC5072" w:rsidRDefault="00614ECF" w:rsidP="008E3E08">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0A6A78">
              <w:t>17.12.0</w:t>
            </w:r>
            <w:bookmarkEnd w:id="4"/>
            <w:r w:rsidRPr="00DD7806">
              <w:t xml:space="preserve"> </w:t>
            </w:r>
            <w:r w:rsidRPr="00DD7806">
              <w:rPr>
                <w:sz w:val="32"/>
              </w:rPr>
              <w:t>(</w:t>
            </w:r>
            <w:bookmarkStart w:id="5" w:name="issueDate"/>
            <w:r w:rsidR="000A6A78">
              <w:rPr>
                <w:sz w:val="32"/>
              </w:rPr>
              <w:t>2025-06</w:t>
            </w:r>
            <w:bookmarkEnd w:id="5"/>
            <w:r w:rsidRPr="00DD7806">
              <w:rPr>
                <w:sz w:val="32"/>
              </w:rPr>
              <w:t>)</w:t>
            </w:r>
          </w:p>
        </w:tc>
      </w:tr>
      <w:tr w:rsidR="00614ECF" w:rsidRPr="00FC5072" w14:paraId="3411D7A7" w14:textId="77777777" w:rsidTr="008E3E08">
        <w:trPr>
          <w:cantSplit/>
          <w:trHeight w:hRule="exact" w:val="1134"/>
        </w:trPr>
        <w:tc>
          <w:tcPr>
            <w:tcW w:w="10423" w:type="dxa"/>
            <w:gridSpan w:val="2"/>
            <w:shd w:val="clear" w:color="auto" w:fill="auto"/>
          </w:tcPr>
          <w:p w14:paraId="465488D3" w14:textId="77777777" w:rsidR="00614ECF" w:rsidRPr="00FC5072" w:rsidRDefault="00614ECF" w:rsidP="008E3E08">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8E3E08">
        <w:trPr>
          <w:cantSplit/>
          <w:trHeight w:hRule="exact" w:val="3685"/>
        </w:trPr>
        <w:tc>
          <w:tcPr>
            <w:tcW w:w="10423" w:type="dxa"/>
            <w:gridSpan w:val="2"/>
            <w:shd w:val="clear" w:color="auto" w:fill="auto"/>
          </w:tcPr>
          <w:p w14:paraId="2B8AE2B5" w14:textId="77777777" w:rsidR="00614ECF" w:rsidRPr="00DD7806" w:rsidRDefault="00614ECF" w:rsidP="008E3E08">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8E3E08">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8E3E08">
        <w:trPr>
          <w:cantSplit/>
        </w:trPr>
        <w:tc>
          <w:tcPr>
            <w:tcW w:w="10423" w:type="dxa"/>
            <w:gridSpan w:val="2"/>
            <w:shd w:val="clear" w:color="auto" w:fill="auto"/>
          </w:tcPr>
          <w:p w14:paraId="15DDC254" w14:textId="77777777" w:rsidR="00614ECF" w:rsidRPr="00FC5072" w:rsidRDefault="00614ECF" w:rsidP="008E3E08">
            <w:pPr>
              <w:pStyle w:val="FP"/>
            </w:pPr>
          </w:p>
        </w:tc>
      </w:tr>
      <w:tr w:rsidR="00614ECF" w:rsidRPr="00FC5072" w14:paraId="7B37D1A9" w14:textId="77777777" w:rsidTr="008E3E08">
        <w:trPr>
          <w:cantSplit/>
          <w:trHeight w:hRule="exact" w:val="1531"/>
        </w:trPr>
        <w:tc>
          <w:tcPr>
            <w:tcW w:w="4883" w:type="dxa"/>
            <w:shd w:val="clear" w:color="auto" w:fill="auto"/>
          </w:tcPr>
          <w:p w14:paraId="55AF5786" w14:textId="48085DE4" w:rsidR="00614ECF" w:rsidRPr="00FC5072" w:rsidRDefault="0098472E" w:rsidP="008E3E08">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8E3E08">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8E3E08">
        <w:trPr>
          <w:cantSplit/>
          <w:trHeight w:hRule="exact" w:val="5783"/>
        </w:trPr>
        <w:tc>
          <w:tcPr>
            <w:tcW w:w="10423" w:type="dxa"/>
            <w:gridSpan w:val="2"/>
            <w:shd w:val="clear" w:color="auto" w:fill="auto"/>
          </w:tcPr>
          <w:p w14:paraId="27732E04" w14:textId="77777777" w:rsidR="00614ECF" w:rsidRPr="00FC5072" w:rsidRDefault="00614ECF" w:rsidP="008E3E08">
            <w:pPr>
              <w:pStyle w:val="FP"/>
              <w:rPr>
                <w:b/>
              </w:rPr>
            </w:pPr>
          </w:p>
        </w:tc>
      </w:tr>
      <w:tr w:rsidR="00614ECF" w:rsidRPr="00FC5072" w14:paraId="2B0D2539" w14:textId="77777777" w:rsidTr="008E3E08">
        <w:trPr>
          <w:cantSplit/>
          <w:trHeight w:hRule="exact" w:val="964"/>
        </w:trPr>
        <w:tc>
          <w:tcPr>
            <w:tcW w:w="10423" w:type="dxa"/>
            <w:gridSpan w:val="2"/>
            <w:shd w:val="clear" w:color="auto" w:fill="auto"/>
          </w:tcPr>
          <w:p w14:paraId="40F684FD" w14:textId="77777777" w:rsidR="00614ECF" w:rsidRPr="00FC5072" w:rsidRDefault="00614ECF" w:rsidP="008E3E08">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8E3E08">
            <w:pPr>
              <w:pStyle w:val="ZV"/>
              <w:framePr w:w="0" w:wrap="auto" w:vAnchor="margin" w:hAnchor="text" w:yAlign="inline"/>
            </w:pPr>
          </w:p>
          <w:p w14:paraId="0385474E" w14:textId="77777777" w:rsidR="00614ECF" w:rsidRPr="00FC5072" w:rsidRDefault="00614ECF" w:rsidP="008E3E08">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8E3E08">
        <w:trPr>
          <w:cantSplit/>
          <w:trHeight w:hRule="exact" w:val="5669"/>
        </w:trPr>
        <w:tc>
          <w:tcPr>
            <w:tcW w:w="10423" w:type="dxa"/>
            <w:shd w:val="clear" w:color="auto" w:fill="auto"/>
          </w:tcPr>
          <w:p w14:paraId="38B8EC2F" w14:textId="77777777" w:rsidR="00614ECF" w:rsidRPr="00FC5072" w:rsidRDefault="00614ECF" w:rsidP="008E3E08">
            <w:pPr>
              <w:pStyle w:val="FP"/>
            </w:pPr>
            <w:bookmarkStart w:id="11" w:name="page2"/>
          </w:p>
        </w:tc>
      </w:tr>
      <w:tr w:rsidR="00614ECF" w:rsidRPr="00FC5072" w14:paraId="49C62E62" w14:textId="77777777" w:rsidTr="008E3E08">
        <w:trPr>
          <w:cantSplit/>
          <w:trHeight w:hRule="exact" w:val="5386"/>
        </w:trPr>
        <w:tc>
          <w:tcPr>
            <w:tcW w:w="10423" w:type="dxa"/>
            <w:shd w:val="clear" w:color="auto" w:fill="auto"/>
          </w:tcPr>
          <w:p w14:paraId="05818748" w14:textId="77777777" w:rsidR="00614ECF" w:rsidRPr="00FC5072" w:rsidRDefault="00614ECF" w:rsidP="008E3E08">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8E3E08">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8E3E08">
            <w:pPr>
              <w:pStyle w:val="FP"/>
              <w:ind w:left="2835" w:right="2835"/>
              <w:jc w:val="center"/>
              <w:rPr>
                <w:rFonts w:ascii="Arial" w:hAnsi="Arial"/>
                <w:noProof/>
                <w:sz w:val="18"/>
              </w:rPr>
            </w:pPr>
          </w:p>
          <w:p w14:paraId="23A0BE50" w14:textId="77777777" w:rsidR="00614ECF" w:rsidRPr="00FC5072" w:rsidRDefault="00614ECF" w:rsidP="008E3E08">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8E3E08">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8E3E08">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8E3E08">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8E3E08">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8E3E08">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8E3E08">
            <w:pPr>
              <w:rPr>
                <w:noProof/>
              </w:rPr>
            </w:pPr>
          </w:p>
        </w:tc>
      </w:tr>
      <w:tr w:rsidR="00614ECF" w:rsidRPr="00FC5072" w14:paraId="268F2D95" w14:textId="77777777" w:rsidTr="008E3E08">
        <w:trPr>
          <w:cantSplit/>
        </w:trPr>
        <w:tc>
          <w:tcPr>
            <w:tcW w:w="10423" w:type="dxa"/>
            <w:shd w:val="clear" w:color="auto" w:fill="auto"/>
            <w:vAlign w:val="bottom"/>
          </w:tcPr>
          <w:p w14:paraId="52EE4B81" w14:textId="77777777" w:rsidR="00614ECF" w:rsidRPr="00FC5072" w:rsidRDefault="00614ECF" w:rsidP="008E3E08">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8E3E08">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8E3E08">
            <w:pPr>
              <w:pStyle w:val="FP"/>
              <w:jc w:val="center"/>
              <w:rPr>
                <w:noProof/>
              </w:rPr>
            </w:pPr>
          </w:p>
          <w:p w14:paraId="3F863174" w14:textId="4C6333D8" w:rsidR="00614ECF" w:rsidRPr="00FC5072" w:rsidRDefault="00614ECF" w:rsidP="008E3E08">
            <w:pPr>
              <w:pStyle w:val="FP"/>
              <w:jc w:val="center"/>
              <w:rPr>
                <w:noProof/>
                <w:sz w:val="18"/>
              </w:rPr>
            </w:pPr>
            <w:r w:rsidRPr="00FC5072">
              <w:rPr>
                <w:noProof/>
                <w:sz w:val="18"/>
              </w:rPr>
              <w:t xml:space="preserve">© </w:t>
            </w:r>
            <w:r w:rsidR="00292F9C">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8E3E08">
            <w:pPr>
              <w:pStyle w:val="FP"/>
              <w:jc w:val="center"/>
              <w:rPr>
                <w:noProof/>
                <w:sz w:val="18"/>
              </w:rPr>
            </w:pPr>
            <w:r w:rsidRPr="00FC5072">
              <w:rPr>
                <w:noProof/>
                <w:sz w:val="18"/>
              </w:rPr>
              <w:t>All rights reserved.</w:t>
            </w:r>
          </w:p>
          <w:p w14:paraId="72A1C08D" w14:textId="77777777" w:rsidR="00614ECF" w:rsidRPr="00FC5072" w:rsidRDefault="00614ECF" w:rsidP="008E3E08">
            <w:pPr>
              <w:pStyle w:val="FP"/>
              <w:rPr>
                <w:noProof/>
                <w:sz w:val="18"/>
              </w:rPr>
            </w:pPr>
          </w:p>
          <w:p w14:paraId="4264E326" w14:textId="77777777" w:rsidR="00614ECF" w:rsidRPr="00FC5072" w:rsidRDefault="00614ECF" w:rsidP="008E3E08">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8E3E08">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8E3E08">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8E3E08"/>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6DE721A" w14:textId="2622600D" w:rsidR="00C60E45"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60E45">
        <w:rPr>
          <w:noProof/>
        </w:rPr>
        <w:t>Foreword</w:t>
      </w:r>
      <w:r w:rsidR="00C60E45">
        <w:rPr>
          <w:noProof/>
        </w:rPr>
        <w:tab/>
      </w:r>
      <w:r w:rsidR="00C60E45">
        <w:rPr>
          <w:noProof/>
        </w:rPr>
        <w:fldChar w:fldCharType="begin" w:fldLock="1"/>
      </w:r>
      <w:r w:rsidR="00C60E45">
        <w:rPr>
          <w:noProof/>
        </w:rPr>
        <w:instrText xml:space="preserve"> PAGEREF _Toc193393508 \h </w:instrText>
      </w:r>
      <w:r w:rsidR="00C60E45">
        <w:rPr>
          <w:noProof/>
        </w:rPr>
      </w:r>
      <w:r w:rsidR="00C60E45">
        <w:rPr>
          <w:noProof/>
        </w:rPr>
        <w:fldChar w:fldCharType="separate"/>
      </w:r>
      <w:r w:rsidR="00C60E45">
        <w:rPr>
          <w:noProof/>
        </w:rPr>
        <w:t>7</w:t>
      </w:r>
      <w:r w:rsidR="00C60E45">
        <w:rPr>
          <w:noProof/>
        </w:rPr>
        <w:fldChar w:fldCharType="end"/>
      </w:r>
    </w:p>
    <w:p w14:paraId="3ECC21DE" w14:textId="09E2DD8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_Toc193393509 \h </w:instrText>
      </w:r>
      <w:r>
        <w:rPr>
          <w:noProof/>
        </w:rPr>
      </w:r>
      <w:r>
        <w:rPr>
          <w:noProof/>
        </w:rPr>
        <w:fldChar w:fldCharType="separate"/>
      </w:r>
      <w:r>
        <w:rPr>
          <w:noProof/>
        </w:rPr>
        <w:t>9</w:t>
      </w:r>
      <w:r>
        <w:rPr>
          <w:noProof/>
        </w:rPr>
        <w:fldChar w:fldCharType="end"/>
      </w:r>
    </w:p>
    <w:p w14:paraId="383C13FF" w14:textId="7AF17A54"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_Toc193393510 \h </w:instrText>
      </w:r>
      <w:r>
        <w:rPr>
          <w:noProof/>
        </w:rPr>
      </w:r>
      <w:r>
        <w:rPr>
          <w:noProof/>
        </w:rPr>
        <w:fldChar w:fldCharType="separate"/>
      </w:r>
      <w:r>
        <w:rPr>
          <w:noProof/>
        </w:rPr>
        <w:t>9</w:t>
      </w:r>
      <w:r>
        <w:rPr>
          <w:noProof/>
        </w:rPr>
        <w:fldChar w:fldCharType="end"/>
      </w:r>
    </w:p>
    <w:p w14:paraId="73D7E903" w14:textId="7579794A"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_Toc193393511 \h </w:instrText>
      </w:r>
      <w:r>
        <w:rPr>
          <w:noProof/>
        </w:rPr>
      </w:r>
      <w:r>
        <w:rPr>
          <w:noProof/>
        </w:rPr>
        <w:fldChar w:fldCharType="separate"/>
      </w:r>
      <w:r>
        <w:rPr>
          <w:noProof/>
        </w:rPr>
        <w:t>10</w:t>
      </w:r>
      <w:r>
        <w:rPr>
          <w:noProof/>
        </w:rPr>
        <w:fldChar w:fldCharType="end"/>
      </w:r>
    </w:p>
    <w:p w14:paraId="3D130DF4" w14:textId="42299EBC"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_Toc193393512 \h </w:instrText>
      </w:r>
      <w:r>
        <w:rPr>
          <w:noProof/>
        </w:rPr>
      </w:r>
      <w:r>
        <w:rPr>
          <w:noProof/>
        </w:rPr>
        <w:fldChar w:fldCharType="separate"/>
      </w:r>
      <w:r>
        <w:rPr>
          <w:noProof/>
        </w:rPr>
        <w:t>10</w:t>
      </w:r>
      <w:r>
        <w:rPr>
          <w:noProof/>
        </w:rPr>
        <w:fldChar w:fldCharType="end"/>
      </w:r>
    </w:p>
    <w:p w14:paraId="1F0B18D8" w14:textId="423987E9"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_Toc193393513 \h </w:instrText>
      </w:r>
      <w:r>
        <w:rPr>
          <w:noProof/>
        </w:rPr>
      </w:r>
      <w:r>
        <w:rPr>
          <w:noProof/>
        </w:rPr>
        <w:fldChar w:fldCharType="separate"/>
      </w:r>
      <w:r>
        <w:rPr>
          <w:noProof/>
        </w:rPr>
        <w:t>11</w:t>
      </w:r>
      <w:r>
        <w:rPr>
          <w:noProof/>
        </w:rPr>
        <w:fldChar w:fldCharType="end"/>
      </w:r>
    </w:p>
    <w:p w14:paraId="07C4C9B9" w14:textId="62F9A2FF"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_Toc193393514 \h </w:instrText>
      </w:r>
      <w:r>
        <w:rPr>
          <w:noProof/>
        </w:rPr>
      </w:r>
      <w:r>
        <w:rPr>
          <w:noProof/>
        </w:rPr>
        <w:fldChar w:fldCharType="separate"/>
      </w:r>
      <w:r>
        <w:rPr>
          <w:noProof/>
        </w:rPr>
        <w:t>11</w:t>
      </w:r>
      <w:r>
        <w:rPr>
          <w:noProof/>
        </w:rPr>
        <w:fldChar w:fldCharType="end"/>
      </w:r>
    </w:p>
    <w:p w14:paraId="237B7AFA" w14:textId="69198C71"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_Toc193393515 \h </w:instrText>
      </w:r>
      <w:r>
        <w:rPr>
          <w:noProof/>
        </w:rPr>
      </w:r>
      <w:r>
        <w:rPr>
          <w:noProof/>
        </w:rPr>
        <w:fldChar w:fldCharType="separate"/>
      </w:r>
      <w:r>
        <w:rPr>
          <w:noProof/>
        </w:rPr>
        <w:t>11</w:t>
      </w:r>
      <w:r>
        <w:rPr>
          <w:noProof/>
        </w:rPr>
        <w:fldChar w:fldCharType="end"/>
      </w:r>
    </w:p>
    <w:p w14:paraId="53298835" w14:textId="5FBB8FA7"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sidRPr="008B4ADA">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SEAL location management client (SLM-C)</w:t>
      </w:r>
      <w:r>
        <w:rPr>
          <w:noProof/>
        </w:rPr>
        <w:tab/>
      </w:r>
      <w:r>
        <w:rPr>
          <w:noProof/>
        </w:rPr>
        <w:fldChar w:fldCharType="begin" w:fldLock="1"/>
      </w:r>
      <w:r>
        <w:rPr>
          <w:noProof/>
        </w:rPr>
        <w:instrText xml:space="preserve"> PAGEREF _Toc193393516 \h </w:instrText>
      </w:r>
      <w:r>
        <w:rPr>
          <w:noProof/>
        </w:rPr>
      </w:r>
      <w:r>
        <w:rPr>
          <w:noProof/>
        </w:rPr>
        <w:fldChar w:fldCharType="separate"/>
      </w:r>
      <w:r>
        <w:rPr>
          <w:noProof/>
        </w:rPr>
        <w:t>11</w:t>
      </w:r>
      <w:r>
        <w:rPr>
          <w:noProof/>
        </w:rPr>
        <w:fldChar w:fldCharType="end"/>
      </w:r>
    </w:p>
    <w:p w14:paraId="7B5B4CB7" w14:textId="1AAD39A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sidRPr="008B4ADA">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SEAL location management server (SLM-S)</w:t>
      </w:r>
      <w:r>
        <w:rPr>
          <w:noProof/>
        </w:rPr>
        <w:tab/>
      </w:r>
      <w:r>
        <w:rPr>
          <w:noProof/>
        </w:rPr>
        <w:fldChar w:fldCharType="begin" w:fldLock="1"/>
      </w:r>
      <w:r>
        <w:rPr>
          <w:noProof/>
        </w:rPr>
        <w:instrText xml:space="preserve"> PAGEREF _Toc193393517 \h </w:instrText>
      </w:r>
      <w:r>
        <w:rPr>
          <w:noProof/>
        </w:rPr>
      </w:r>
      <w:r>
        <w:rPr>
          <w:noProof/>
        </w:rPr>
        <w:fldChar w:fldCharType="separate"/>
      </w:r>
      <w:r>
        <w:rPr>
          <w:noProof/>
        </w:rPr>
        <w:t>12</w:t>
      </w:r>
      <w:r>
        <w:rPr>
          <w:noProof/>
        </w:rPr>
        <w:fldChar w:fldCharType="end"/>
      </w:r>
    </w:p>
    <w:p w14:paraId="789B0528" w14:textId="733B013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_Toc193393518 \h </w:instrText>
      </w:r>
      <w:r>
        <w:rPr>
          <w:noProof/>
        </w:rPr>
      </w:r>
      <w:r>
        <w:rPr>
          <w:noProof/>
        </w:rPr>
        <w:fldChar w:fldCharType="separate"/>
      </w:r>
      <w:r>
        <w:rPr>
          <w:noProof/>
        </w:rPr>
        <w:t>12</w:t>
      </w:r>
      <w:r>
        <w:rPr>
          <w:noProof/>
        </w:rPr>
        <w:fldChar w:fldCharType="end"/>
      </w:r>
    </w:p>
    <w:p w14:paraId="6E21D952" w14:textId="3F4B9B2D"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_Toc193393519 \h </w:instrText>
      </w:r>
      <w:r>
        <w:rPr>
          <w:noProof/>
        </w:rPr>
      </w:r>
      <w:r>
        <w:rPr>
          <w:noProof/>
        </w:rPr>
        <w:fldChar w:fldCharType="separate"/>
      </w:r>
      <w:r>
        <w:rPr>
          <w:noProof/>
        </w:rPr>
        <w:t>12</w:t>
      </w:r>
      <w:r>
        <w:rPr>
          <w:noProof/>
        </w:rPr>
        <w:fldChar w:fldCharType="end"/>
      </w:r>
    </w:p>
    <w:p w14:paraId="239B207E" w14:textId="4B345EA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_Toc193393520 \h </w:instrText>
      </w:r>
      <w:r>
        <w:rPr>
          <w:noProof/>
        </w:rPr>
      </w:r>
      <w:r>
        <w:rPr>
          <w:noProof/>
        </w:rPr>
        <w:fldChar w:fldCharType="separate"/>
      </w:r>
      <w:r>
        <w:rPr>
          <w:noProof/>
        </w:rPr>
        <w:t>12</w:t>
      </w:r>
      <w:r>
        <w:rPr>
          <w:noProof/>
        </w:rPr>
        <w:fldChar w:fldCharType="end"/>
      </w:r>
    </w:p>
    <w:p w14:paraId="113A4570" w14:textId="45A917A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_Toc193393521 \h </w:instrText>
      </w:r>
      <w:r>
        <w:rPr>
          <w:noProof/>
        </w:rPr>
      </w:r>
      <w:r>
        <w:rPr>
          <w:noProof/>
        </w:rPr>
        <w:fldChar w:fldCharType="separate"/>
      </w:r>
      <w:r>
        <w:rPr>
          <w:noProof/>
        </w:rPr>
        <w:t>12</w:t>
      </w:r>
      <w:r>
        <w:rPr>
          <w:noProof/>
        </w:rPr>
        <w:fldChar w:fldCharType="end"/>
      </w:r>
    </w:p>
    <w:p w14:paraId="03868DFE" w14:textId="58F05FC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_Toc193393522 \h </w:instrText>
      </w:r>
      <w:r>
        <w:rPr>
          <w:noProof/>
        </w:rPr>
      </w:r>
      <w:r>
        <w:rPr>
          <w:noProof/>
        </w:rPr>
        <w:fldChar w:fldCharType="separate"/>
      </w:r>
      <w:r>
        <w:rPr>
          <w:noProof/>
        </w:rPr>
        <w:t>12</w:t>
      </w:r>
      <w:r>
        <w:rPr>
          <w:noProof/>
        </w:rPr>
        <w:fldChar w:fldCharType="end"/>
      </w:r>
    </w:p>
    <w:p w14:paraId="5C01F481" w14:textId="5DE9BED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_Toc193393523 \h </w:instrText>
      </w:r>
      <w:r>
        <w:rPr>
          <w:noProof/>
        </w:rPr>
      </w:r>
      <w:r>
        <w:rPr>
          <w:noProof/>
        </w:rPr>
        <w:fldChar w:fldCharType="separate"/>
      </w:r>
      <w:r>
        <w:rPr>
          <w:noProof/>
        </w:rPr>
        <w:t>12</w:t>
      </w:r>
      <w:r>
        <w:rPr>
          <w:noProof/>
        </w:rPr>
        <w:fldChar w:fldCharType="end"/>
      </w:r>
    </w:p>
    <w:p w14:paraId="520DF1A6" w14:textId="60DB6D9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_Toc193393524 \h </w:instrText>
      </w:r>
      <w:r>
        <w:rPr>
          <w:noProof/>
        </w:rPr>
      </w:r>
      <w:r>
        <w:rPr>
          <w:noProof/>
        </w:rPr>
        <w:fldChar w:fldCharType="separate"/>
      </w:r>
      <w:r>
        <w:rPr>
          <w:noProof/>
        </w:rPr>
        <w:t>13</w:t>
      </w:r>
      <w:r>
        <w:rPr>
          <w:noProof/>
        </w:rPr>
        <w:fldChar w:fldCharType="end"/>
      </w:r>
    </w:p>
    <w:p w14:paraId="7BFC3FA6" w14:textId="730CE83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_Toc193393525 \h </w:instrText>
      </w:r>
      <w:r>
        <w:rPr>
          <w:noProof/>
        </w:rPr>
      </w:r>
      <w:r>
        <w:rPr>
          <w:noProof/>
        </w:rPr>
        <w:fldChar w:fldCharType="separate"/>
      </w:r>
      <w:r>
        <w:rPr>
          <w:noProof/>
        </w:rPr>
        <w:t>13</w:t>
      </w:r>
      <w:r>
        <w:rPr>
          <w:noProof/>
        </w:rPr>
        <w:fldChar w:fldCharType="end"/>
      </w:r>
    </w:p>
    <w:p w14:paraId="1722B50C" w14:textId="283AF30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_Toc193393526 \h </w:instrText>
      </w:r>
      <w:r>
        <w:rPr>
          <w:noProof/>
        </w:rPr>
      </w:r>
      <w:r>
        <w:rPr>
          <w:noProof/>
        </w:rPr>
        <w:fldChar w:fldCharType="separate"/>
      </w:r>
      <w:r>
        <w:rPr>
          <w:noProof/>
        </w:rPr>
        <w:t>13</w:t>
      </w:r>
      <w:r>
        <w:rPr>
          <w:noProof/>
        </w:rPr>
        <w:fldChar w:fldCharType="end"/>
      </w:r>
    </w:p>
    <w:p w14:paraId="29885D03" w14:textId="0447BD7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_Toc193393527 \h </w:instrText>
      </w:r>
      <w:r>
        <w:rPr>
          <w:noProof/>
        </w:rPr>
      </w:r>
      <w:r>
        <w:rPr>
          <w:noProof/>
        </w:rPr>
        <w:fldChar w:fldCharType="separate"/>
      </w:r>
      <w:r>
        <w:rPr>
          <w:noProof/>
        </w:rPr>
        <w:t>13</w:t>
      </w:r>
      <w:r>
        <w:rPr>
          <w:noProof/>
        </w:rPr>
        <w:fldChar w:fldCharType="end"/>
      </w:r>
    </w:p>
    <w:p w14:paraId="6F64F2C9" w14:textId="31B83EB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_Toc193393528 \h </w:instrText>
      </w:r>
      <w:r>
        <w:rPr>
          <w:noProof/>
        </w:rPr>
      </w:r>
      <w:r>
        <w:rPr>
          <w:noProof/>
        </w:rPr>
        <w:fldChar w:fldCharType="separate"/>
      </w:r>
      <w:r>
        <w:rPr>
          <w:noProof/>
        </w:rPr>
        <w:t>13</w:t>
      </w:r>
      <w:r>
        <w:rPr>
          <w:noProof/>
        </w:rPr>
        <w:fldChar w:fldCharType="end"/>
      </w:r>
    </w:p>
    <w:p w14:paraId="0EC2F9CA" w14:textId="2091263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_Toc193393529 \h </w:instrText>
      </w:r>
      <w:r>
        <w:rPr>
          <w:noProof/>
        </w:rPr>
      </w:r>
      <w:r>
        <w:rPr>
          <w:noProof/>
        </w:rPr>
        <w:fldChar w:fldCharType="separate"/>
      </w:r>
      <w:r>
        <w:rPr>
          <w:noProof/>
        </w:rPr>
        <w:t>13</w:t>
      </w:r>
      <w:r>
        <w:rPr>
          <w:noProof/>
        </w:rPr>
        <w:fldChar w:fldCharType="end"/>
      </w:r>
    </w:p>
    <w:p w14:paraId="68F57C18" w14:textId="768FB2E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_Toc193393530 \h </w:instrText>
      </w:r>
      <w:r>
        <w:rPr>
          <w:noProof/>
        </w:rPr>
      </w:r>
      <w:r>
        <w:rPr>
          <w:noProof/>
        </w:rPr>
        <w:fldChar w:fldCharType="separate"/>
      </w:r>
      <w:r>
        <w:rPr>
          <w:noProof/>
        </w:rPr>
        <w:t>14</w:t>
      </w:r>
      <w:r>
        <w:rPr>
          <w:noProof/>
        </w:rPr>
        <w:fldChar w:fldCharType="end"/>
      </w:r>
    </w:p>
    <w:p w14:paraId="2CA68A06" w14:textId="432F44A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_Toc193393531 \h </w:instrText>
      </w:r>
      <w:r>
        <w:rPr>
          <w:noProof/>
        </w:rPr>
      </w:r>
      <w:r>
        <w:rPr>
          <w:noProof/>
        </w:rPr>
        <w:fldChar w:fldCharType="separate"/>
      </w:r>
      <w:r>
        <w:rPr>
          <w:noProof/>
        </w:rPr>
        <w:t>14</w:t>
      </w:r>
      <w:r>
        <w:rPr>
          <w:noProof/>
        </w:rPr>
        <w:fldChar w:fldCharType="end"/>
      </w:r>
    </w:p>
    <w:p w14:paraId="0C09D1D6" w14:textId="6D85170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_Toc193393532 \h </w:instrText>
      </w:r>
      <w:r>
        <w:rPr>
          <w:noProof/>
        </w:rPr>
      </w:r>
      <w:r>
        <w:rPr>
          <w:noProof/>
        </w:rPr>
        <w:fldChar w:fldCharType="separate"/>
      </w:r>
      <w:r>
        <w:rPr>
          <w:noProof/>
        </w:rPr>
        <w:t>14</w:t>
      </w:r>
      <w:r>
        <w:rPr>
          <w:noProof/>
        </w:rPr>
        <w:fldChar w:fldCharType="end"/>
      </w:r>
    </w:p>
    <w:p w14:paraId="6FC3C76C" w14:textId="1F1A863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_Toc193393533 \h </w:instrText>
      </w:r>
      <w:r>
        <w:rPr>
          <w:noProof/>
        </w:rPr>
      </w:r>
      <w:r>
        <w:rPr>
          <w:noProof/>
        </w:rPr>
        <w:fldChar w:fldCharType="separate"/>
      </w:r>
      <w:r>
        <w:rPr>
          <w:noProof/>
        </w:rPr>
        <w:t>15</w:t>
      </w:r>
      <w:r>
        <w:rPr>
          <w:noProof/>
        </w:rPr>
        <w:fldChar w:fldCharType="end"/>
      </w:r>
    </w:p>
    <w:p w14:paraId="44C65B6B" w14:textId="1B1BAC0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_Toc193393534 \h </w:instrText>
      </w:r>
      <w:r>
        <w:rPr>
          <w:noProof/>
        </w:rPr>
      </w:r>
      <w:r>
        <w:rPr>
          <w:noProof/>
        </w:rPr>
        <w:fldChar w:fldCharType="separate"/>
      </w:r>
      <w:r>
        <w:rPr>
          <w:noProof/>
        </w:rPr>
        <w:t>15</w:t>
      </w:r>
      <w:r>
        <w:rPr>
          <w:noProof/>
        </w:rPr>
        <w:fldChar w:fldCharType="end"/>
      </w:r>
    </w:p>
    <w:p w14:paraId="08ADE1FB" w14:textId="7751F1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_Toc193393535 \h </w:instrText>
      </w:r>
      <w:r>
        <w:rPr>
          <w:noProof/>
        </w:rPr>
      </w:r>
      <w:r>
        <w:rPr>
          <w:noProof/>
        </w:rPr>
        <w:fldChar w:fldCharType="separate"/>
      </w:r>
      <w:r>
        <w:rPr>
          <w:noProof/>
        </w:rPr>
        <w:t>15</w:t>
      </w:r>
      <w:r>
        <w:rPr>
          <w:noProof/>
        </w:rPr>
        <w:fldChar w:fldCharType="end"/>
      </w:r>
    </w:p>
    <w:p w14:paraId="11C2FFF3" w14:textId="5DA971EC"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_Toc193393536 \h </w:instrText>
      </w:r>
      <w:r>
        <w:rPr>
          <w:noProof/>
        </w:rPr>
      </w:r>
      <w:r>
        <w:rPr>
          <w:noProof/>
        </w:rPr>
        <w:fldChar w:fldCharType="separate"/>
      </w:r>
      <w:r>
        <w:rPr>
          <w:noProof/>
        </w:rPr>
        <w:t>16</w:t>
      </w:r>
      <w:r>
        <w:rPr>
          <w:noProof/>
        </w:rPr>
        <w:fldChar w:fldCharType="end"/>
      </w:r>
    </w:p>
    <w:p w14:paraId="00E1D5BD" w14:textId="58E6151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_Toc193393537 \h </w:instrText>
      </w:r>
      <w:r>
        <w:rPr>
          <w:noProof/>
        </w:rPr>
      </w:r>
      <w:r>
        <w:rPr>
          <w:noProof/>
        </w:rPr>
        <w:fldChar w:fldCharType="separate"/>
      </w:r>
      <w:r>
        <w:rPr>
          <w:noProof/>
        </w:rPr>
        <w:t>16</w:t>
      </w:r>
      <w:r>
        <w:rPr>
          <w:noProof/>
        </w:rPr>
        <w:fldChar w:fldCharType="end"/>
      </w:r>
    </w:p>
    <w:p w14:paraId="72D15992" w14:textId="1F558746"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_Toc193393538 \h </w:instrText>
      </w:r>
      <w:r>
        <w:rPr>
          <w:noProof/>
        </w:rPr>
      </w:r>
      <w:r>
        <w:rPr>
          <w:noProof/>
        </w:rPr>
        <w:fldChar w:fldCharType="separate"/>
      </w:r>
      <w:r>
        <w:rPr>
          <w:noProof/>
        </w:rPr>
        <w:t>16</w:t>
      </w:r>
      <w:r>
        <w:rPr>
          <w:noProof/>
        </w:rPr>
        <w:fldChar w:fldCharType="end"/>
      </w:r>
    </w:p>
    <w:p w14:paraId="646632CB" w14:textId="0B58AD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_Toc193393539 \h </w:instrText>
      </w:r>
      <w:r>
        <w:rPr>
          <w:noProof/>
        </w:rPr>
      </w:r>
      <w:r>
        <w:rPr>
          <w:noProof/>
        </w:rPr>
        <w:fldChar w:fldCharType="separate"/>
      </w:r>
      <w:r>
        <w:rPr>
          <w:noProof/>
        </w:rPr>
        <w:t>17</w:t>
      </w:r>
      <w:r>
        <w:rPr>
          <w:noProof/>
        </w:rPr>
        <w:fldChar w:fldCharType="end"/>
      </w:r>
    </w:p>
    <w:p w14:paraId="3FB78BC2" w14:textId="667D2129"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_Toc193393540 \h </w:instrText>
      </w:r>
      <w:r>
        <w:rPr>
          <w:noProof/>
        </w:rPr>
      </w:r>
      <w:r>
        <w:rPr>
          <w:noProof/>
        </w:rPr>
        <w:fldChar w:fldCharType="separate"/>
      </w:r>
      <w:r>
        <w:rPr>
          <w:noProof/>
        </w:rPr>
        <w:t>17</w:t>
      </w:r>
      <w:r>
        <w:rPr>
          <w:noProof/>
        </w:rPr>
        <w:fldChar w:fldCharType="end"/>
      </w:r>
    </w:p>
    <w:p w14:paraId="7F796E89" w14:textId="6E1E98F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HTTP procedure</w:t>
      </w:r>
      <w:r>
        <w:rPr>
          <w:noProof/>
        </w:rPr>
        <w:tab/>
      </w:r>
      <w:r>
        <w:rPr>
          <w:noProof/>
        </w:rPr>
        <w:fldChar w:fldCharType="begin" w:fldLock="1"/>
      </w:r>
      <w:r>
        <w:rPr>
          <w:noProof/>
        </w:rPr>
        <w:instrText xml:space="preserve"> PAGEREF _Toc193393541 \h </w:instrText>
      </w:r>
      <w:r>
        <w:rPr>
          <w:noProof/>
        </w:rPr>
      </w:r>
      <w:r>
        <w:rPr>
          <w:noProof/>
        </w:rPr>
        <w:fldChar w:fldCharType="separate"/>
      </w:r>
      <w:r>
        <w:rPr>
          <w:noProof/>
        </w:rPr>
        <w:t>17</w:t>
      </w:r>
      <w:r>
        <w:rPr>
          <w:noProof/>
        </w:rPr>
        <w:fldChar w:fldCharType="end"/>
      </w:r>
    </w:p>
    <w:p w14:paraId="70926E89" w14:textId="1F70111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_Toc193393542 \h </w:instrText>
      </w:r>
      <w:r>
        <w:rPr>
          <w:noProof/>
        </w:rPr>
      </w:r>
      <w:r>
        <w:rPr>
          <w:noProof/>
        </w:rPr>
        <w:fldChar w:fldCharType="separate"/>
      </w:r>
      <w:r>
        <w:rPr>
          <w:noProof/>
        </w:rPr>
        <w:t>17</w:t>
      </w:r>
      <w:r>
        <w:rPr>
          <w:noProof/>
        </w:rPr>
        <w:fldChar w:fldCharType="end"/>
      </w:r>
    </w:p>
    <w:p w14:paraId="3CA765D8" w14:textId="50B4AE7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CoAP procedure</w:t>
      </w:r>
      <w:r>
        <w:rPr>
          <w:noProof/>
        </w:rPr>
        <w:tab/>
      </w:r>
      <w:r>
        <w:rPr>
          <w:noProof/>
        </w:rPr>
        <w:fldChar w:fldCharType="begin" w:fldLock="1"/>
      </w:r>
      <w:r>
        <w:rPr>
          <w:noProof/>
        </w:rPr>
        <w:instrText xml:space="preserve"> PAGEREF _Toc193393543 \h </w:instrText>
      </w:r>
      <w:r>
        <w:rPr>
          <w:noProof/>
        </w:rPr>
      </w:r>
      <w:r>
        <w:rPr>
          <w:noProof/>
        </w:rPr>
        <w:fldChar w:fldCharType="separate"/>
      </w:r>
      <w:r>
        <w:rPr>
          <w:noProof/>
        </w:rPr>
        <w:t>18</w:t>
      </w:r>
      <w:r>
        <w:rPr>
          <w:noProof/>
        </w:rPr>
        <w:fldChar w:fldCharType="end"/>
      </w:r>
    </w:p>
    <w:p w14:paraId="7CFAF4D8" w14:textId="27B3393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server </w:t>
      </w:r>
      <w:r w:rsidRPr="008B4ADA">
        <w:rPr>
          <w:noProof/>
          <w:lang w:val="en-US" w:eastAsia="zh-CN"/>
        </w:rPr>
        <w:t xml:space="preserve">CoAP </w:t>
      </w:r>
      <w:r w:rsidRPr="008B4ADA">
        <w:rPr>
          <w:noProof/>
          <w:lang w:val="en-US"/>
        </w:rPr>
        <w:t>procedure</w:t>
      </w:r>
      <w:r>
        <w:rPr>
          <w:noProof/>
        </w:rPr>
        <w:tab/>
      </w:r>
      <w:r>
        <w:rPr>
          <w:noProof/>
        </w:rPr>
        <w:fldChar w:fldCharType="begin" w:fldLock="1"/>
      </w:r>
      <w:r>
        <w:rPr>
          <w:noProof/>
        </w:rPr>
        <w:instrText xml:space="preserve"> PAGEREF _Toc193393544 \h </w:instrText>
      </w:r>
      <w:r>
        <w:rPr>
          <w:noProof/>
        </w:rPr>
      </w:r>
      <w:r>
        <w:rPr>
          <w:noProof/>
        </w:rPr>
        <w:fldChar w:fldCharType="separate"/>
      </w:r>
      <w:r>
        <w:rPr>
          <w:noProof/>
        </w:rPr>
        <w:t>18</w:t>
      </w:r>
      <w:r>
        <w:rPr>
          <w:noProof/>
        </w:rPr>
        <w:fldChar w:fldCharType="end"/>
      </w:r>
    </w:p>
    <w:p w14:paraId="428FF974" w14:textId="474AE5E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_Toc193393545 \h </w:instrText>
      </w:r>
      <w:r>
        <w:rPr>
          <w:noProof/>
        </w:rPr>
      </w:r>
      <w:r>
        <w:rPr>
          <w:noProof/>
        </w:rPr>
        <w:fldChar w:fldCharType="separate"/>
      </w:r>
      <w:r>
        <w:rPr>
          <w:noProof/>
        </w:rPr>
        <w:t>18</w:t>
      </w:r>
      <w:r>
        <w:rPr>
          <w:noProof/>
        </w:rPr>
        <w:fldChar w:fldCharType="end"/>
      </w:r>
    </w:p>
    <w:p w14:paraId="2861C211" w14:textId="1B8EB13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HTTP procedure</w:t>
      </w:r>
      <w:r>
        <w:rPr>
          <w:noProof/>
        </w:rPr>
        <w:tab/>
      </w:r>
      <w:r>
        <w:rPr>
          <w:noProof/>
        </w:rPr>
        <w:fldChar w:fldCharType="begin" w:fldLock="1"/>
      </w:r>
      <w:r>
        <w:rPr>
          <w:noProof/>
        </w:rPr>
        <w:instrText xml:space="preserve"> PAGEREF _Toc193393546 \h </w:instrText>
      </w:r>
      <w:r>
        <w:rPr>
          <w:noProof/>
        </w:rPr>
      </w:r>
      <w:r>
        <w:rPr>
          <w:noProof/>
        </w:rPr>
        <w:fldChar w:fldCharType="separate"/>
      </w:r>
      <w:r>
        <w:rPr>
          <w:noProof/>
        </w:rPr>
        <w:t>18</w:t>
      </w:r>
      <w:r>
        <w:rPr>
          <w:noProof/>
        </w:rPr>
        <w:fldChar w:fldCharType="end"/>
      </w:r>
    </w:p>
    <w:p w14:paraId="495EC15E" w14:textId="6762EB00"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_Toc193393547 \h </w:instrText>
      </w:r>
      <w:r>
        <w:rPr>
          <w:noProof/>
        </w:rPr>
      </w:r>
      <w:r>
        <w:rPr>
          <w:noProof/>
        </w:rPr>
        <w:fldChar w:fldCharType="separate"/>
      </w:r>
      <w:r>
        <w:rPr>
          <w:noProof/>
        </w:rPr>
        <w:t>19</w:t>
      </w:r>
      <w:r>
        <w:rPr>
          <w:noProof/>
        </w:rPr>
        <w:fldChar w:fldCharType="end"/>
      </w:r>
    </w:p>
    <w:p w14:paraId="532D2005" w14:textId="62EAF31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_Toc193393548 \h </w:instrText>
      </w:r>
      <w:r>
        <w:rPr>
          <w:noProof/>
        </w:rPr>
      </w:r>
      <w:r>
        <w:rPr>
          <w:noProof/>
        </w:rPr>
        <w:fldChar w:fldCharType="separate"/>
      </w:r>
      <w:r>
        <w:rPr>
          <w:noProof/>
        </w:rPr>
        <w:t>19</w:t>
      </w:r>
      <w:r>
        <w:rPr>
          <w:noProof/>
        </w:rPr>
        <w:fldChar w:fldCharType="end"/>
      </w:r>
    </w:p>
    <w:p w14:paraId="053236BD" w14:textId="2D77404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_Toc193393549 \h </w:instrText>
      </w:r>
      <w:r>
        <w:rPr>
          <w:noProof/>
        </w:rPr>
      </w:r>
      <w:r>
        <w:rPr>
          <w:noProof/>
        </w:rPr>
        <w:fldChar w:fldCharType="separate"/>
      </w:r>
      <w:r>
        <w:rPr>
          <w:noProof/>
        </w:rPr>
        <w:t>20</w:t>
      </w:r>
      <w:r>
        <w:rPr>
          <w:noProof/>
        </w:rPr>
        <w:fldChar w:fldCharType="end"/>
      </w:r>
    </w:p>
    <w:p w14:paraId="726A98BE" w14:textId="26759974"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_Toc193393550 \h </w:instrText>
      </w:r>
      <w:r>
        <w:rPr>
          <w:noProof/>
        </w:rPr>
      </w:r>
      <w:r>
        <w:rPr>
          <w:noProof/>
        </w:rPr>
        <w:fldChar w:fldCharType="separate"/>
      </w:r>
      <w:r>
        <w:rPr>
          <w:noProof/>
        </w:rPr>
        <w:t>21</w:t>
      </w:r>
      <w:r>
        <w:rPr>
          <w:noProof/>
        </w:rPr>
        <w:fldChar w:fldCharType="end"/>
      </w:r>
    </w:p>
    <w:p w14:paraId="7E72B80A" w14:textId="10AE2B3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c</w:t>
      </w:r>
      <w:r>
        <w:rPr>
          <w:noProof/>
        </w:rPr>
        <w:t>lient HTTP procedure</w:t>
      </w:r>
      <w:r>
        <w:rPr>
          <w:noProof/>
        </w:rPr>
        <w:tab/>
      </w:r>
      <w:r>
        <w:rPr>
          <w:noProof/>
        </w:rPr>
        <w:fldChar w:fldCharType="begin" w:fldLock="1"/>
      </w:r>
      <w:r>
        <w:rPr>
          <w:noProof/>
        </w:rPr>
        <w:instrText xml:space="preserve"> PAGEREF _Toc193393551 \h </w:instrText>
      </w:r>
      <w:r>
        <w:rPr>
          <w:noProof/>
        </w:rPr>
      </w:r>
      <w:r>
        <w:rPr>
          <w:noProof/>
        </w:rPr>
        <w:fldChar w:fldCharType="separate"/>
      </w:r>
      <w:r>
        <w:rPr>
          <w:noProof/>
        </w:rPr>
        <w:t>21</w:t>
      </w:r>
      <w:r>
        <w:rPr>
          <w:noProof/>
        </w:rPr>
        <w:fldChar w:fldCharType="end"/>
      </w:r>
    </w:p>
    <w:p w14:paraId="120B6420" w14:textId="7AFC481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_Toc193393552 \h </w:instrText>
      </w:r>
      <w:r>
        <w:rPr>
          <w:noProof/>
        </w:rPr>
      </w:r>
      <w:r>
        <w:rPr>
          <w:noProof/>
        </w:rPr>
        <w:fldChar w:fldCharType="separate"/>
      </w:r>
      <w:r>
        <w:rPr>
          <w:noProof/>
        </w:rPr>
        <w:t>22</w:t>
      </w:r>
      <w:r>
        <w:rPr>
          <w:noProof/>
        </w:rPr>
        <w:fldChar w:fldCharType="end"/>
      </w:r>
    </w:p>
    <w:p w14:paraId="5A0CE947" w14:textId="5C31ACE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VAL Server procedure</w:t>
      </w:r>
      <w:r>
        <w:rPr>
          <w:noProof/>
        </w:rPr>
        <w:tab/>
      </w:r>
      <w:r>
        <w:rPr>
          <w:noProof/>
        </w:rPr>
        <w:fldChar w:fldCharType="begin" w:fldLock="1"/>
      </w:r>
      <w:r>
        <w:rPr>
          <w:noProof/>
        </w:rPr>
        <w:instrText xml:space="preserve"> PAGEREF _Toc193393553 \h </w:instrText>
      </w:r>
      <w:r>
        <w:rPr>
          <w:noProof/>
        </w:rPr>
      </w:r>
      <w:r>
        <w:rPr>
          <w:noProof/>
        </w:rPr>
        <w:fldChar w:fldCharType="separate"/>
      </w:r>
      <w:r>
        <w:rPr>
          <w:noProof/>
        </w:rPr>
        <w:t>22</w:t>
      </w:r>
      <w:r>
        <w:rPr>
          <w:noProof/>
        </w:rPr>
        <w:fldChar w:fldCharType="end"/>
      </w:r>
    </w:p>
    <w:p w14:paraId="3C5E37D6" w14:textId="428222F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_Toc193393554 \h </w:instrText>
      </w:r>
      <w:r>
        <w:rPr>
          <w:noProof/>
        </w:rPr>
      </w:r>
      <w:r>
        <w:rPr>
          <w:noProof/>
        </w:rPr>
        <w:fldChar w:fldCharType="separate"/>
      </w:r>
      <w:r>
        <w:rPr>
          <w:noProof/>
        </w:rPr>
        <w:t>22</w:t>
      </w:r>
      <w:r>
        <w:rPr>
          <w:noProof/>
        </w:rPr>
        <w:fldChar w:fldCharType="end"/>
      </w:r>
    </w:p>
    <w:p w14:paraId="0590EDEE" w14:textId="4803F8E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_Toc193393555 \h </w:instrText>
      </w:r>
      <w:r>
        <w:rPr>
          <w:noProof/>
        </w:rPr>
      </w:r>
      <w:r>
        <w:rPr>
          <w:noProof/>
        </w:rPr>
        <w:fldChar w:fldCharType="separate"/>
      </w:r>
      <w:r>
        <w:rPr>
          <w:noProof/>
        </w:rPr>
        <w:t>22</w:t>
      </w:r>
      <w:r>
        <w:rPr>
          <w:noProof/>
        </w:rPr>
        <w:fldChar w:fldCharType="end"/>
      </w:r>
    </w:p>
    <w:p w14:paraId="24046721" w14:textId="1FEA8D2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_Toc193393556 \h </w:instrText>
      </w:r>
      <w:r>
        <w:rPr>
          <w:noProof/>
        </w:rPr>
      </w:r>
      <w:r>
        <w:rPr>
          <w:noProof/>
        </w:rPr>
        <w:fldChar w:fldCharType="separate"/>
      </w:r>
      <w:r>
        <w:rPr>
          <w:noProof/>
        </w:rPr>
        <w:t>23</w:t>
      </w:r>
      <w:r>
        <w:rPr>
          <w:noProof/>
        </w:rPr>
        <w:fldChar w:fldCharType="end"/>
      </w:r>
    </w:p>
    <w:p w14:paraId="57F52225" w14:textId="2CAD336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VAL server</w:t>
      </w:r>
      <w:r>
        <w:rPr>
          <w:noProof/>
        </w:rPr>
        <w:t xml:space="preserve"> procedure</w:t>
      </w:r>
      <w:r>
        <w:rPr>
          <w:noProof/>
        </w:rPr>
        <w:tab/>
      </w:r>
      <w:r>
        <w:rPr>
          <w:noProof/>
        </w:rPr>
        <w:fldChar w:fldCharType="begin" w:fldLock="1"/>
      </w:r>
      <w:r>
        <w:rPr>
          <w:noProof/>
        </w:rPr>
        <w:instrText xml:space="preserve"> PAGEREF _Toc193393557 \h </w:instrText>
      </w:r>
      <w:r>
        <w:rPr>
          <w:noProof/>
        </w:rPr>
      </w:r>
      <w:r>
        <w:rPr>
          <w:noProof/>
        </w:rPr>
        <w:fldChar w:fldCharType="separate"/>
      </w:r>
      <w:r>
        <w:rPr>
          <w:noProof/>
        </w:rPr>
        <w:t>23</w:t>
      </w:r>
      <w:r>
        <w:rPr>
          <w:noProof/>
        </w:rPr>
        <w:fldChar w:fldCharType="end"/>
      </w:r>
    </w:p>
    <w:p w14:paraId="722BD861" w14:textId="33A68D9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_Toc193393558 \h </w:instrText>
      </w:r>
      <w:r>
        <w:rPr>
          <w:noProof/>
        </w:rPr>
      </w:r>
      <w:r>
        <w:rPr>
          <w:noProof/>
        </w:rPr>
        <w:fldChar w:fldCharType="separate"/>
      </w:r>
      <w:r>
        <w:rPr>
          <w:noProof/>
        </w:rPr>
        <w:t>23</w:t>
      </w:r>
      <w:r>
        <w:rPr>
          <w:noProof/>
        </w:rPr>
        <w:fldChar w:fldCharType="end"/>
      </w:r>
    </w:p>
    <w:p w14:paraId="1718F382" w14:textId="568C773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_Toc193393559 \h </w:instrText>
      </w:r>
      <w:r>
        <w:rPr>
          <w:noProof/>
        </w:rPr>
      </w:r>
      <w:r>
        <w:rPr>
          <w:noProof/>
        </w:rPr>
        <w:fldChar w:fldCharType="separate"/>
      </w:r>
      <w:r>
        <w:rPr>
          <w:noProof/>
        </w:rPr>
        <w:t>24</w:t>
      </w:r>
      <w:r>
        <w:rPr>
          <w:noProof/>
        </w:rPr>
        <w:fldChar w:fldCharType="end"/>
      </w:r>
    </w:p>
    <w:p w14:paraId="334275DA" w14:textId="3F02E95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Server procedure</w:t>
      </w:r>
      <w:r>
        <w:rPr>
          <w:noProof/>
        </w:rPr>
        <w:tab/>
      </w:r>
      <w:r>
        <w:rPr>
          <w:noProof/>
        </w:rPr>
        <w:fldChar w:fldCharType="begin" w:fldLock="1"/>
      </w:r>
      <w:r>
        <w:rPr>
          <w:noProof/>
        </w:rPr>
        <w:instrText xml:space="preserve"> PAGEREF _Toc193393560 \h </w:instrText>
      </w:r>
      <w:r>
        <w:rPr>
          <w:noProof/>
        </w:rPr>
      </w:r>
      <w:r>
        <w:rPr>
          <w:noProof/>
        </w:rPr>
        <w:fldChar w:fldCharType="separate"/>
      </w:r>
      <w:r>
        <w:rPr>
          <w:noProof/>
        </w:rPr>
        <w:t>25</w:t>
      </w:r>
      <w:r>
        <w:rPr>
          <w:noProof/>
        </w:rPr>
        <w:fldChar w:fldCharType="end"/>
      </w:r>
    </w:p>
    <w:p w14:paraId="17B00BCE" w14:textId="6D592D18"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8B4ADA">
        <w:rPr>
          <w:noProof/>
          <w:lang w:val="en-US" w:eastAsia="zh-CN"/>
        </w:rPr>
        <w:t>SIP based procedure</w:t>
      </w:r>
      <w:r>
        <w:rPr>
          <w:noProof/>
        </w:rPr>
        <w:tab/>
      </w:r>
      <w:r>
        <w:rPr>
          <w:noProof/>
        </w:rPr>
        <w:fldChar w:fldCharType="begin" w:fldLock="1"/>
      </w:r>
      <w:r>
        <w:rPr>
          <w:noProof/>
        </w:rPr>
        <w:instrText xml:space="preserve"> PAGEREF _Toc193393561 \h </w:instrText>
      </w:r>
      <w:r>
        <w:rPr>
          <w:noProof/>
        </w:rPr>
      </w:r>
      <w:r>
        <w:rPr>
          <w:noProof/>
        </w:rPr>
        <w:fldChar w:fldCharType="separate"/>
      </w:r>
      <w:r>
        <w:rPr>
          <w:noProof/>
        </w:rPr>
        <w:t>25</w:t>
      </w:r>
      <w:r>
        <w:rPr>
          <w:noProof/>
        </w:rPr>
        <w:fldChar w:fldCharType="end"/>
      </w:r>
    </w:p>
    <w:p w14:paraId="57C1AEFB" w14:textId="7F952CF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8B4ADA">
        <w:rPr>
          <w:noProof/>
          <w:lang w:val="en-US" w:eastAsia="zh-CN"/>
        </w:rPr>
        <w:t>HTTP based procedure</w:t>
      </w:r>
      <w:r>
        <w:rPr>
          <w:noProof/>
        </w:rPr>
        <w:tab/>
      </w:r>
      <w:r>
        <w:rPr>
          <w:noProof/>
        </w:rPr>
        <w:fldChar w:fldCharType="begin" w:fldLock="1"/>
      </w:r>
      <w:r>
        <w:rPr>
          <w:noProof/>
        </w:rPr>
        <w:instrText xml:space="preserve"> PAGEREF _Toc193393562 \h </w:instrText>
      </w:r>
      <w:r>
        <w:rPr>
          <w:noProof/>
        </w:rPr>
      </w:r>
      <w:r>
        <w:rPr>
          <w:noProof/>
        </w:rPr>
        <w:fldChar w:fldCharType="separate"/>
      </w:r>
      <w:r>
        <w:rPr>
          <w:noProof/>
        </w:rPr>
        <w:t>27</w:t>
      </w:r>
      <w:r>
        <w:rPr>
          <w:noProof/>
        </w:rPr>
        <w:fldChar w:fldCharType="end"/>
      </w:r>
    </w:p>
    <w:p w14:paraId="3C62C886" w14:textId="12311F9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_Toc193393563 \h </w:instrText>
      </w:r>
      <w:r>
        <w:rPr>
          <w:noProof/>
        </w:rPr>
      </w:r>
      <w:r>
        <w:rPr>
          <w:noProof/>
        </w:rPr>
        <w:fldChar w:fldCharType="separate"/>
      </w:r>
      <w:r>
        <w:rPr>
          <w:noProof/>
        </w:rPr>
        <w:t>28</w:t>
      </w:r>
      <w:r>
        <w:rPr>
          <w:noProof/>
        </w:rPr>
        <w:fldChar w:fldCharType="end"/>
      </w:r>
    </w:p>
    <w:p w14:paraId="34B38164" w14:textId="5024048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_Toc193393564 \h </w:instrText>
      </w:r>
      <w:r>
        <w:rPr>
          <w:noProof/>
        </w:rPr>
      </w:r>
      <w:r>
        <w:rPr>
          <w:noProof/>
        </w:rPr>
        <w:fldChar w:fldCharType="separate"/>
      </w:r>
      <w:r>
        <w:rPr>
          <w:noProof/>
        </w:rPr>
        <w:t>28</w:t>
      </w:r>
      <w:r>
        <w:rPr>
          <w:noProof/>
        </w:rPr>
        <w:fldChar w:fldCharType="end"/>
      </w:r>
    </w:p>
    <w:p w14:paraId="6577A275" w14:textId="392035E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or SIP procedure</w:t>
      </w:r>
      <w:r>
        <w:rPr>
          <w:noProof/>
        </w:rPr>
        <w:tab/>
      </w:r>
      <w:r>
        <w:rPr>
          <w:noProof/>
        </w:rPr>
        <w:fldChar w:fldCharType="begin" w:fldLock="1"/>
      </w:r>
      <w:r>
        <w:rPr>
          <w:noProof/>
        </w:rPr>
        <w:instrText xml:space="preserve"> PAGEREF _Toc193393565 \h </w:instrText>
      </w:r>
      <w:r>
        <w:rPr>
          <w:noProof/>
        </w:rPr>
      </w:r>
      <w:r>
        <w:rPr>
          <w:noProof/>
        </w:rPr>
        <w:fldChar w:fldCharType="separate"/>
      </w:r>
      <w:r>
        <w:rPr>
          <w:noProof/>
        </w:rPr>
        <w:t>28</w:t>
      </w:r>
      <w:r>
        <w:rPr>
          <w:noProof/>
        </w:rPr>
        <w:fldChar w:fldCharType="end"/>
      </w:r>
    </w:p>
    <w:p w14:paraId="39A04722" w14:textId="2F78A7D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_Toc193393566 \h </w:instrText>
      </w:r>
      <w:r>
        <w:rPr>
          <w:noProof/>
        </w:rPr>
      </w:r>
      <w:r>
        <w:rPr>
          <w:noProof/>
        </w:rPr>
        <w:fldChar w:fldCharType="separate"/>
      </w:r>
      <w:r>
        <w:rPr>
          <w:noProof/>
        </w:rPr>
        <w:t>29</w:t>
      </w:r>
      <w:r>
        <w:rPr>
          <w:noProof/>
        </w:rPr>
        <w:fldChar w:fldCharType="end"/>
      </w:r>
    </w:p>
    <w:p w14:paraId="54D5BB04" w14:textId="127F9E40"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_Toc193393567 \h </w:instrText>
      </w:r>
      <w:r>
        <w:rPr>
          <w:noProof/>
        </w:rPr>
      </w:r>
      <w:r>
        <w:rPr>
          <w:noProof/>
        </w:rPr>
        <w:fldChar w:fldCharType="separate"/>
      </w:r>
      <w:r>
        <w:rPr>
          <w:noProof/>
        </w:rPr>
        <w:t>29</w:t>
      </w:r>
      <w:r>
        <w:rPr>
          <w:noProof/>
        </w:rPr>
        <w:fldChar w:fldCharType="end"/>
      </w:r>
    </w:p>
    <w:p w14:paraId="2674763A" w14:textId="064F377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_Toc193393568 \h </w:instrText>
      </w:r>
      <w:r>
        <w:rPr>
          <w:noProof/>
        </w:rPr>
      </w:r>
      <w:r>
        <w:rPr>
          <w:noProof/>
        </w:rPr>
        <w:fldChar w:fldCharType="separate"/>
      </w:r>
      <w:r>
        <w:rPr>
          <w:noProof/>
        </w:rPr>
        <w:t>29</w:t>
      </w:r>
      <w:r>
        <w:rPr>
          <w:noProof/>
        </w:rPr>
        <w:fldChar w:fldCharType="end"/>
      </w:r>
    </w:p>
    <w:p w14:paraId="5CE84684" w14:textId="7E595DB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_Toc193393569 \h </w:instrText>
      </w:r>
      <w:r>
        <w:rPr>
          <w:noProof/>
        </w:rPr>
      </w:r>
      <w:r>
        <w:rPr>
          <w:noProof/>
        </w:rPr>
        <w:fldChar w:fldCharType="separate"/>
      </w:r>
      <w:r>
        <w:rPr>
          <w:noProof/>
        </w:rPr>
        <w:t>29</w:t>
      </w:r>
      <w:r>
        <w:rPr>
          <w:noProof/>
        </w:rPr>
        <w:fldChar w:fldCharType="end"/>
      </w:r>
    </w:p>
    <w:p w14:paraId="55E61FAD" w14:textId="6072130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Server procedure</w:t>
      </w:r>
      <w:r>
        <w:rPr>
          <w:noProof/>
        </w:rPr>
        <w:tab/>
      </w:r>
      <w:r>
        <w:rPr>
          <w:noProof/>
        </w:rPr>
        <w:fldChar w:fldCharType="begin" w:fldLock="1"/>
      </w:r>
      <w:r>
        <w:rPr>
          <w:noProof/>
        </w:rPr>
        <w:instrText xml:space="preserve"> PAGEREF _Toc193393570 \h </w:instrText>
      </w:r>
      <w:r>
        <w:rPr>
          <w:noProof/>
        </w:rPr>
      </w:r>
      <w:r>
        <w:rPr>
          <w:noProof/>
        </w:rPr>
        <w:fldChar w:fldCharType="separate"/>
      </w:r>
      <w:r>
        <w:rPr>
          <w:noProof/>
        </w:rPr>
        <w:t>30</w:t>
      </w:r>
      <w:r>
        <w:rPr>
          <w:noProof/>
        </w:rPr>
        <w:fldChar w:fldCharType="end"/>
      </w:r>
    </w:p>
    <w:p w14:paraId="785A14FF" w14:textId="6B1B7DD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_Toc193393571 \h </w:instrText>
      </w:r>
      <w:r>
        <w:rPr>
          <w:noProof/>
        </w:rPr>
      </w:r>
      <w:r>
        <w:rPr>
          <w:noProof/>
        </w:rPr>
        <w:fldChar w:fldCharType="separate"/>
      </w:r>
      <w:r>
        <w:rPr>
          <w:noProof/>
        </w:rPr>
        <w:t>30</w:t>
      </w:r>
      <w:r>
        <w:rPr>
          <w:noProof/>
        </w:rPr>
        <w:fldChar w:fldCharType="end"/>
      </w:r>
    </w:p>
    <w:p w14:paraId="32E48315" w14:textId="33CFE1C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_Toc193393572 \h </w:instrText>
      </w:r>
      <w:r>
        <w:rPr>
          <w:noProof/>
        </w:rPr>
      </w:r>
      <w:r>
        <w:rPr>
          <w:noProof/>
        </w:rPr>
        <w:fldChar w:fldCharType="separate"/>
      </w:r>
      <w:r>
        <w:rPr>
          <w:noProof/>
        </w:rPr>
        <w:t>30</w:t>
      </w:r>
      <w:r>
        <w:rPr>
          <w:noProof/>
        </w:rPr>
        <w:fldChar w:fldCharType="end"/>
      </w:r>
    </w:p>
    <w:p w14:paraId="03858DA1" w14:textId="73C06D52"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_Toc193393573 \h </w:instrText>
      </w:r>
      <w:r>
        <w:rPr>
          <w:noProof/>
        </w:rPr>
      </w:r>
      <w:r>
        <w:rPr>
          <w:noProof/>
        </w:rPr>
        <w:fldChar w:fldCharType="separate"/>
      </w:r>
      <w:r>
        <w:rPr>
          <w:noProof/>
        </w:rPr>
        <w:t>31</w:t>
      </w:r>
      <w:r>
        <w:rPr>
          <w:noProof/>
        </w:rPr>
        <w:fldChar w:fldCharType="end"/>
      </w:r>
    </w:p>
    <w:p w14:paraId="35971A87" w14:textId="63C80D3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_Toc193393574 \h </w:instrText>
      </w:r>
      <w:r>
        <w:rPr>
          <w:noProof/>
        </w:rPr>
      </w:r>
      <w:r>
        <w:rPr>
          <w:noProof/>
        </w:rPr>
        <w:fldChar w:fldCharType="separate"/>
      </w:r>
      <w:r>
        <w:rPr>
          <w:noProof/>
        </w:rPr>
        <w:t>31</w:t>
      </w:r>
      <w:r>
        <w:rPr>
          <w:noProof/>
        </w:rPr>
        <w:fldChar w:fldCharType="end"/>
      </w:r>
    </w:p>
    <w:p w14:paraId="00E17A00" w14:textId="4C53906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_Toc193393575 \h </w:instrText>
      </w:r>
      <w:r>
        <w:rPr>
          <w:noProof/>
        </w:rPr>
      </w:r>
      <w:r>
        <w:rPr>
          <w:noProof/>
        </w:rPr>
        <w:fldChar w:fldCharType="separate"/>
      </w:r>
      <w:r>
        <w:rPr>
          <w:noProof/>
        </w:rPr>
        <w:t>32</w:t>
      </w:r>
      <w:r>
        <w:rPr>
          <w:noProof/>
        </w:rPr>
        <w:fldChar w:fldCharType="end"/>
      </w:r>
    </w:p>
    <w:p w14:paraId="6511F404" w14:textId="63C1ADB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_Toc193393576 \h </w:instrText>
      </w:r>
      <w:r>
        <w:rPr>
          <w:noProof/>
        </w:rPr>
      </w:r>
      <w:r>
        <w:rPr>
          <w:noProof/>
        </w:rPr>
        <w:fldChar w:fldCharType="separate"/>
      </w:r>
      <w:r>
        <w:rPr>
          <w:noProof/>
        </w:rPr>
        <w:t>32</w:t>
      </w:r>
      <w:r>
        <w:rPr>
          <w:noProof/>
        </w:rPr>
        <w:fldChar w:fldCharType="end"/>
      </w:r>
    </w:p>
    <w:p w14:paraId="7CCB291F" w14:textId="2D8DA37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_Toc193393577 \h </w:instrText>
      </w:r>
      <w:r>
        <w:rPr>
          <w:noProof/>
        </w:rPr>
      </w:r>
      <w:r>
        <w:rPr>
          <w:noProof/>
        </w:rPr>
        <w:fldChar w:fldCharType="separate"/>
      </w:r>
      <w:r>
        <w:rPr>
          <w:noProof/>
        </w:rPr>
        <w:t>32</w:t>
      </w:r>
      <w:r>
        <w:rPr>
          <w:noProof/>
        </w:rPr>
        <w:fldChar w:fldCharType="end"/>
      </w:r>
    </w:p>
    <w:p w14:paraId="18F5969B" w14:textId="7C5D80B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General</w:t>
      </w:r>
      <w:r>
        <w:rPr>
          <w:noProof/>
        </w:rPr>
        <w:tab/>
      </w:r>
      <w:r>
        <w:rPr>
          <w:noProof/>
        </w:rPr>
        <w:fldChar w:fldCharType="begin" w:fldLock="1"/>
      </w:r>
      <w:r>
        <w:rPr>
          <w:noProof/>
        </w:rPr>
        <w:instrText xml:space="preserve"> PAGEREF _Toc193393578 \h </w:instrText>
      </w:r>
      <w:r>
        <w:rPr>
          <w:noProof/>
        </w:rPr>
      </w:r>
      <w:r>
        <w:rPr>
          <w:noProof/>
        </w:rPr>
        <w:fldChar w:fldCharType="separate"/>
      </w:r>
      <w:r>
        <w:rPr>
          <w:noProof/>
        </w:rPr>
        <w:t>32</w:t>
      </w:r>
      <w:r>
        <w:rPr>
          <w:noProof/>
        </w:rPr>
        <w:fldChar w:fldCharType="end"/>
      </w:r>
    </w:p>
    <w:p w14:paraId="209F7407" w14:textId="6D91A45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_Toc193393579 \h </w:instrText>
      </w:r>
      <w:r>
        <w:rPr>
          <w:noProof/>
        </w:rPr>
      </w:r>
      <w:r>
        <w:rPr>
          <w:noProof/>
        </w:rPr>
        <w:fldChar w:fldCharType="separate"/>
      </w:r>
      <w:r>
        <w:rPr>
          <w:noProof/>
        </w:rPr>
        <w:t>32</w:t>
      </w:r>
      <w:r>
        <w:rPr>
          <w:noProof/>
        </w:rPr>
        <w:fldChar w:fldCharType="end"/>
      </w:r>
    </w:p>
    <w:p w14:paraId="20330178" w14:textId="0CC6A6D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_Toc193393580 \h </w:instrText>
      </w:r>
      <w:r>
        <w:rPr>
          <w:noProof/>
        </w:rPr>
      </w:r>
      <w:r>
        <w:rPr>
          <w:noProof/>
        </w:rPr>
        <w:fldChar w:fldCharType="separate"/>
      </w:r>
      <w:r>
        <w:rPr>
          <w:noProof/>
        </w:rPr>
        <w:t>32</w:t>
      </w:r>
      <w:r>
        <w:rPr>
          <w:noProof/>
        </w:rPr>
        <w:fldChar w:fldCharType="end"/>
      </w:r>
    </w:p>
    <w:p w14:paraId="5FCC12A9" w14:textId="339224A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_Toc193393581 \h </w:instrText>
      </w:r>
      <w:r>
        <w:rPr>
          <w:noProof/>
        </w:rPr>
      </w:r>
      <w:r>
        <w:rPr>
          <w:noProof/>
        </w:rPr>
        <w:fldChar w:fldCharType="separate"/>
      </w:r>
      <w:r>
        <w:rPr>
          <w:noProof/>
        </w:rPr>
        <w:t>32</w:t>
      </w:r>
      <w:r>
        <w:rPr>
          <w:noProof/>
        </w:rPr>
        <w:fldChar w:fldCharType="end"/>
      </w:r>
    </w:p>
    <w:p w14:paraId="32F4D4D5" w14:textId="42F676F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_Toc193393582 \h </w:instrText>
      </w:r>
      <w:r>
        <w:rPr>
          <w:noProof/>
        </w:rPr>
      </w:r>
      <w:r>
        <w:rPr>
          <w:noProof/>
        </w:rPr>
        <w:fldChar w:fldCharType="separate"/>
      </w:r>
      <w:r>
        <w:rPr>
          <w:noProof/>
        </w:rPr>
        <w:t>33</w:t>
      </w:r>
      <w:r>
        <w:rPr>
          <w:noProof/>
        </w:rPr>
        <w:fldChar w:fldCharType="end"/>
      </w:r>
    </w:p>
    <w:p w14:paraId="7595B762" w14:textId="06A105C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_Toc193393583 \h </w:instrText>
      </w:r>
      <w:r>
        <w:rPr>
          <w:noProof/>
        </w:rPr>
      </w:r>
      <w:r>
        <w:rPr>
          <w:noProof/>
        </w:rPr>
        <w:fldChar w:fldCharType="separate"/>
      </w:r>
      <w:r>
        <w:rPr>
          <w:noProof/>
        </w:rPr>
        <w:t>33</w:t>
      </w:r>
      <w:r>
        <w:rPr>
          <w:noProof/>
        </w:rPr>
        <w:fldChar w:fldCharType="end"/>
      </w:r>
    </w:p>
    <w:p w14:paraId="0BA919CC" w14:textId="3997B03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_Toc193393584 \h </w:instrText>
      </w:r>
      <w:r>
        <w:rPr>
          <w:noProof/>
        </w:rPr>
      </w:r>
      <w:r>
        <w:rPr>
          <w:noProof/>
        </w:rPr>
        <w:fldChar w:fldCharType="separate"/>
      </w:r>
      <w:r>
        <w:rPr>
          <w:noProof/>
        </w:rPr>
        <w:t>34</w:t>
      </w:r>
      <w:r>
        <w:rPr>
          <w:noProof/>
        </w:rPr>
        <w:fldChar w:fldCharType="end"/>
      </w:r>
    </w:p>
    <w:p w14:paraId="714F6FDD" w14:textId="681005F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_Toc193393585 \h </w:instrText>
      </w:r>
      <w:r>
        <w:rPr>
          <w:noProof/>
        </w:rPr>
      </w:r>
      <w:r>
        <w:rPr>
          <w:noProof/>
        </w:rPr>
        <w:fldChar w:fldCharType="separate"/>
      </w:r>
      <w:r>
        <w:rPr>
          <w:noProof/>
        </w:rPr>
        <w:t>34</w:t>
      </w:r>
      <w:r>
        <w:rPr>
          <w:noProof/>
        </w:rPr>
        <w:fldChar w:fldCharType="end"/>
      </w:r>
    </w:p>
    <w:p w14:paraId="0F835970" w14:textId="306744D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_Toc193393586 \h </w:instrText>
      </w:r>
      <w:r>
        <w:rPr>
          <w:noProof/>
        </w:rPr>
      </w:r>
      <w:r>
        <w:rPr>
          <w:noProof/>
        </w:rPr>
        <w:fldChar w:fldCharType="separate"/>
      </w:r>
      <w:r>
        <w:rPr>
          <w:noProof/>
        </w:rPr>
        <w:t>34</w:t>
      </w:r>
      <w:r>
        <w:rPr>
          <w:noProof/>
        </w:rPr>
        <w:fldChar w:fldCharType="end"/>
      </w:r>
    </w:p>
    <w:p w14:paraId="3D0AE3BF" w14:textId="2FB3B005"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_Toc193393587 \h </w:instrText>
      </w:r>
      <w:r>
        <w:rPr>
          <w:noProof/>
        </w:rPr>
      </w:r>
      <w:r>
        <w:rPr>
          <w:noProof/>
        </w:rPr>
        <w:fldChar w:fldCharType="separate"/>
      </w:r>
      <w:r>
        <w:rPr>
          <w:noProof/>
        </w:rPr>
        <w:t>34</w:t>
      </w:r>
      <w:r>
        <w:rPr>
          <w:noProof/>
        </w:rPr>
        <w:fldChar w:fldCharType="end"/>
      </w:r>
    </w:p>
    <w:p w14:paraId="65CFE9DB" w14:textId="781A5AA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_Toc193393588 \h </w:instrText>
      </w:r>
      <w:r>
        <w:rPr>
          <w:noProof/>
        </w:rPr>
      </w:r>
      <w:r>
        <w:rPr>
          <w:noProof/>
        </w:rPr>
        <w:fldChar w:fldCharType="separate"/>
      </w:r>
      <w:r>
        <w:rPr>
          <w:noProof/>
        </w:rPr>
        <w:t>34</w:t>
      </w:r>
      <w:r>
        <w:rPr>
          <w:noProof/>
        </w:rPr>
        <w:fldChar w:fldCharType="end"/>
      </w:r>
    </w:p>
    <w:p w14:paraId="744B5DBB" w14:textId="5254AE4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_Toc193393589 \h </w:instrText>
      </w:r>
      <w:r>
        <w:rPr>
          <w:noProof/>
        </w:rPr>
      </w:r>
      <w:r>
        <w:rPr>
          <w:noProof/>
        </w:rPr>
        <w:fldChar w:fldCharType="separate"/>
      </w:r>
      <w:r>
        <w:rPr>
          <w:noProof/>
        </w:rPr>
        <w:t>35</w:t>
      </w:r>
      <w:r>
        <w:rPr>
          <w:noProof/>
        </w:rPr>
        <w:fldChar w:fldCharType="end"/>
      </w:r>
    </w:p>
    <w:p w14:paraId="0A57D3B6" w14:textId="7A6E60F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_Toc193393590 \h </w:instrText>
      </w:r>
      <w:r>
        <w:rPr>
          <w:noProof/>
        </w:rPr>
      </w:r>
      <w:r>
        <w:rPr>
          <w:noProof/>
        </w:rPr>
        <w:fldChar w:fldCharType="separate"/>
      </w:r>
      <w:r>
        <w:rPr>
          <w:noProof/>
        </w:rPr>
        <w:t>35</w:t>
      </w:r>
      <w:r>
        <w:rPr>
          <w:noProof/>
        </w:rPr>
        <w:fldChar w:fldCharType="end"/>
      </w:r>
    </w:p>
    <w:p w14:paraId="66619B7F" w14:textId="6445201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_Toc193393591 \h </w:instrText>
      </w:r>
      <w:r>
        <w:rPr>
          <w:noProof/>
        </w:rPr>
      </w:r>
      <w:r>
        <w:rPr>
          <w:noProof/>
        </w:rPr>
        <w:fldChar w:fldCharType="separate"/>
      </w:r>
      <w:r>
        <w:rPr>
          <w:noProof/>
        </w:rPr>
        <w:t>35</w:t>
      </w:r>
      <w:r>
        <w:rPr>
          <w:noProof/>
        </w:rPr>
        <w:fldChar w:fldCharType="end"/>
      </w:r>
    </w:p>
    <w:p w14:paraId="499741AF" w14:textId="0572847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_Toc193393592 \h </w:instrText>
      </w:r>
      <w:r>
        <w:rPr>
          <w:noProof/>
        </w:rPr>
      </w:r>
      <w:r>
        <w:rPr>
          <w:noProof/>
        </w:rPr>
        <w:fldChar w:fldCharType="separate"/>
      </w:r>
      <w:r>
        <w:rPr>
          <w:noProof/>
        </w:rPr>
        <w:t>36</w:t>
      </w:r>
      <w:r>
        <w:rPr>
          <w:noProof/>
        </w:rPr>
        <w:fldChar w:fldCharType="end"/>
      </w:r>
    </w:p>
    <w:p w14:paraId="4ABFBBA7" w14:textId="1C72BE9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_Toc193393593 \h </w:instrText>
      </w:r>
      <w:r>
        <w:rPr>
          <w:noProof/>
        </w:rPr>
      </w:r>
      <w:r>
        <w:rPr>
          <w:noProof/>
        </w:rPr>
        <w:fldChar w:fldCharType="separate"/>
      </w:r>
      <w:r>
        <w:rPr>
          <w:noProof/>
        </w:rPr>
        <w:t>36</w:t>
      </w:r>
      <w:r>
        <w:rPr>
          <w:noProof/>
        </w:rPr>
        <w:fldChar w:fldCharType="end"/>
      </w:r>
    </w:p>
    <w:p w14:paraId="388ED0C8" w14:textId="6A34BF9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_Toc193393594 \h </w:instrText>
      </w:r>
      <w:r>
        <w:rPr>
          <w:noProof/>
        </w:rPr>
      </w:r>
      <w:r>
        <w:rPr>
          <w:noProof/>
        </w:rPr>
        <w:fldChar w:fldCharType="separate"/>
      </w:r>
      <w:r>
        <w:rPr>
          <w:noProof/>
        </w:rPr>
        <w:t>36</w:t>
      </w:r>
      <w:r>
        <w:rPr>
          <w:noProof/>
        </w:rPr>
        <w:fldChar w:fldCharType="end"/>
      </w:r>
    </w:p>
    <w:p w14:paraId="59EC5DB3" w14:textId="79F1DDA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_Toc193393595 \h </w:instrText>
      </w:r>
      <w:r>
        <w:rPr>
          <w:noProof/>
        </w:rPr>
      </w:r>
      <w:r>
        <w:rPr>
          <w:noProof/>
        </w:rPr>
        <w:fldChar w:fldCharType="separate"/>
      </w:r>
      <w:r>
        <w:rPr>
          <w:noProof/>
        </w:rPr>
        <w:t>36</w:t>
      </w:r>
      <w:r>
        <w:rPr>
          <w:noProof/>
        </w:rPr>
        <w:fldChar w:fldCharType="end"/>
      </w:r>
    </w:p>
    <w:p w14:paraId="5BD37C16" w14:textId="310646D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_Toc193393596 \h </w:instrText>
      </w:r>
      <w:r>
        <w:rPr>
          <w:noProof/>
        </w:rPr>
      </w:r>
      <w:r>
        <w:rPr>
          <w:noProof/>
        </w:rPr>
        <w:fldChar w:fldCharType="separate"/>
      </w:r>
      <w:r>
        <w:rPr>
          <w:noProof/>
        </w:rPr>
        <w:t>37</w:t>
      </w:r>
      <w:r>
        <w:rPr>
          <w:noProof/>
        </w:rPr>
        <w:fldChar w:fldCharType="end"/>
      </w:r>
    </w:p>
    <w:p w14:paraId="5B4C2C96" w14:textId="524513B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_Toc193393597 \h </w:instrText>
      </w:r>
      <w:r>
        <w:rPr>
          <w:noProof/>
        </w:rPr>
      </w:r>
      <w:r>
        <w:rPr>
          <w:noProof/>
        </w:rPr>
        <w:fldChar w:fldCharType="separate"/>
      </w:r>
      <w:r>
        <w:rPr>
          <w:noProof/>
        </w:rPr>
        <w:t>37</w:t>
      </w:r>
      <w:r>
        <w:rPr>
          <w:noProof/>
        </w:rPr>
        <w:fldChar w:fldCharType="end"/>
      </w:r>
    </w:p>
    <w:p w14:paraId="1457531B" w14:textId="7E4FEDE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_Toc193393598 \h </w:instrText>
      </w:r>
      <w:r>
        <w:rPr>
          <w:noProof/>
        </w:rPr>
      </w:r>
      <w:r>
        <w:rPr>
          <w:noProof/>
        </w:rPr>
        <w:fldChar w:fldCharType="separate"/>
      </w:r>
      <w:r>
        <w:rPr>
          <w:noProof/>
        </w:rPr>
        <w:t>37</w:t>
      </w:r>
      <w:r>
        <w:rPr>
          <w:noProof/>
        </w:rPr>
        <w:fldChar w:fldCharType="end"/>
      </w:r>
    </w:p>
    <w:p w14:paraId="751BF9C3" w14:textId="1B86F1C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_Toc193393599 \h </w:instrText>
      </w:r>
      <w:r>
        <w:rPr>
          <w:noProof/>
        </w:rPr>
      </w:r>
      <w:r>
        <w:rPr>
          <w:noProof/>
        </w:rPr>
        <w:fldChar w:fldCharType="separate"/>
      </w:r>
      <w:r>
        <w:rPr>
          <w:noProof/>
        </w:rPr>
        <w:t>38</w:t>
      </w:r>
      <w:r>
        <w:rPr>
          <w:noProof/>
        </w:rPr>
        <w:fldChar w:fldCharType="end"/>
      </w:r>
    </w:p>
    <w:p w14:paraId="4D49AE91" w14:textId="11AF2301"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_Toc193393600 \h </w:instrText>
      </w:r>
      <w:r>
        <w:rPr>
          <w:noProof/>
        </w:rPr>
      </w:r>
      <w:r>
        <w:rPr>
          <w:noProof/>
        </w:rPr>
        <w:fldChar w:fldCharType="separate"/>
      </w:r>
      <w:r>
        <w:rPr>
          <w:noProof/>
        </w:rPr>
        <w:t>38</w:t>
      </w:r>
      <w:r>
        <w:rPr>
          <w:noProof/>
        </w:rPr>
        <w:fldChar w:fldCharType="end"/>
      </w:r>
    </w:p>
    <w:p w14:paraId="1EBACCEA" w14:textId="4B3D55A9"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_Toc193393601 \h </w:instrText>
      </w:r>
      <w:r>
        <w:rPr>
          <w:noProof/>
        </w:rPr>
      </w:r>
      <w:r>
        <w:rPr>
          <w:noProof/>
        </w:rPr>
        <w:fldChar w:fldCharType="separate"/>
      </w:r>
      <w:r>
        <w:rPr>
          <w:noProof/>
        </w:rPr>
        <w:t>38</w:t>
      </w:r>
      <w:r>
        <w:rPr>
          <w:noProof/>
        </w:rPr>
        <w:fldChar w:fldCharType="end"/>
      </w:r>
    </w:p>
    <w:p w14:paraId="7F53F77C" w14:textId="762E21D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_Toc193393602 \h </w:instrText>
      </w:r>
      <w:r>
        <w:rPr>
          <w:noProof/>
        </w:rPr>
      </w:r>
      <w:r>
        <w:rPr>
          <w:noProof/>
        </w:rPr>
        <w:fldChar w:fldCharType="separate"/>
      </w:r>
      <w:r>
        <w:rPr>
          <w:noProof/>
        </w:rPr>
        <w:t>38</w:t>
      </w:r>
      <w:r>
        <w:rPr>
          <w:noProof/>
        </w:rPr>
        <w:fldChar w:fldCharType="end"/>
      </w:r>
    </w:p>
    <w:p w14:paraId="534A3F04" w14:textId="64414956"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_Toc193393603 \h </w:instrText>
      </w:r>
      <w:r>
        <w:rPr>
          <w:noProof/>
        </w:rPr>
      </w:r>
      <w:r>
        <w:rPr>
          <w:noProof/>
        </w:rPr>
        <w:fldChar w:fldCharType="separate"/>
      </w:r>
      <w:r>
        <w:rPr>
          <w:noProof/>
        </w:rPr>
        <w:t>42</w:t>
      </w:r>
      <w:r>
        <w:rPr>
          <w:noProof/>
        </w:rPr>
        <w:fldChar w:fldCharType="end"/>
      </w:r>
    </w:p>
    <w:p w14:paraId="626056BD" w14:textId="464382F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_Toc193393604 \h </w:instrText>
      </w:r>
      <w:r>
        <w:rPr>
          <w:noProof/>
        </w:rPr>
      </w:r>
      <w:r>
        <w:rPr>
          <w:noProof/>
        </w:rPr>
        <w:fldChar w:fldCharType="separate"/>
      </w:r>
      <w:r>
        <w:rPr>
          <w:noProof/>
        </w:rPr>
        <w:t>42</w:t>
      </w:r>
      <w:r>
        <w:rPr>
          <w:noProof/>
        </w:rPr>
        <w:fldChar w:fldCharType="end"/>
      </w:r>
    </w:p>
    <w:p w14:paraId="24EC8C25" w14:textId="495C086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_Toc193393605 \h </w:instrText>
      </w:r>
      <w:r>
        <w:rPr>
          <w:noProof/>
        </w:rPr>
      </w:r>
      <w:r>
        <w:rPr>
          <w:noProof/>
        </w:rPr>
        <w:fldChar w:fldCharType="separate"/>
      </w:r>
      <w:r>
        <w:rPr>
          <w:noProof/>
        </w:rPr>
        <w:t>42</w:t>
      </w:r>
      <w:r>
        <w:rPr>
          <w:noProof/>
        </w:rPr>
        <w:fldChar w:fldCharType="end"/>
      </w:r>
    </w:p>
    <w:p w14:paraId="21C9281B" w14:textId="417F3E3F"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_Toc193393606 \h </w:instrText>
      </w:r>
      <w:r>
        <w:rPr>
          <w:noProof/>
        </w:rPr>
      </w:r>
      <w:r>
        <w:rPr>
          <w:noProof/>
        </w:rPr>
        <w:fldChar w:fldCharType="separate"/>
      </w:r>
      <w:r>
        <w:rPr>
          <w:noProof/>
        </w:rPr>
        <w:t>49</w:t>
      </w:r>
      <w:r>
        <w:rPr>
          <w:noProof/>
        </w:rPr>
        <w:fldChar w:fldCharType="end"/>
      </w:r>
    </w:p>
    <w:p w14:paraId="3D146448" w14:textId="037670A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_Toc193393607 \h </w:instrText>
      </w:r>
      <w:r>
        <w:rPr>
          <w:noProof/>
        </w:rPr>
      </w:r>
      <w:r>
        <w:rPr>
          <w:noProof/>
        </w:rPr>
        <w:fldChar w:fldCharType="separate"/>
      </w:r>
      <w:r>
        <w:rPr>
          <w:noProof/>
        </w:rPr>
        <w:t>55</w:t>
      </w:r>
      <w:r>
        <w:rPr>
          <w:noProof/>
        </w:rPr>
        <w:fldChar w:fldCharType="end"/>
      </w:r>
    </w:p>
    <w:p w14:paraId="5257FB24" w14:textId="0A9AC6D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_Toc193393608 \h </w:instrText>
      </w:r>
      <w:r>
        <w:rPr>
          <w:noProof/>
        </w:rPr>
      </w:r>
      <w:r>
        <w:rPr>
          <w:noProof/>
        </w:rPr>
        <w:fldChar w:fldCharType="separate"/>
      </w:r>
      <w:r>
        <w:rPr>
          <w:noProof/>
        </w:rPr>
        <w:t>55</w:t>
      </w:r>
      <w:r>
        <w:rPr>
          <w:noProof/>
        </w:rPr>
        <w:fldChar w:fldCharType="end"/>
      </w:r>
    </w:p>
    <w:p w14:paraId="144A7DE1" w14:textId="76C7C1AC"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_Toc193393609 \h </w:instrText>
      </w:r>
      <w:r>
        <w:rPr>
          <w:noProof/>
        </w:rPr>
      </w:r>
      <w:r>
        <w:rPr>
          <w:noProof/>
        </w:rPr>
        <w:fldChar w:fldCharType="separate"/>
      </w:r>
      <w:r>
        <w:rPr>
          <w:noProof/>
        </w:rPr>
        <w:t>57</w:t>
      </w:r>
      <w:r>
        <w:rPr>
          <w:noProof/>
        </w:rPr>
        <w:fldChar w:fldCharType="end"/>
      </w:r>
    </w:p>
    <w:p w14:paraId="08CBE680" w14:textId="0716D927"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_Toc193393610 \h </w:instrText>
      </w:r>
      <w:r>
        <w:rPr>
          <w:noProof/>
        </w:rPr>
      </w:r>
      <w:r>
        <w:rPr>
          <w:noProof/>
        </w:rPr>
        <w:fldChar w:fldCharType="separate"/>
      </w:r>
      <w:r>
        <w:rPr>
          <w:noProof/>
        </w:rPr>
        <w:t>57</w:t>
      </w:r>
      <w:r>
        <w:rPr>
          <w:noProof/>
        </w:rPr>
        <w:fldChar w:fldCharType="end"/>
      </w:r>
    </w:p>
    <w:p w14:paraId="1156741A" w14:textId="0915CB0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_Toc193393611 \h </w:instrText>
      </w:r>
      <w:r>
        <w:rPr>
          <w:noProof/>
        </w:rPr>
      </w:r>
      <w:r>
        <w:rPr>
          <w:noProof/>
        </w:rPr>
        <w:fldChar w:fldCharType="separate"/>
      </w:r>
      <w:r>
        <w:rPr>
          <w:noProof/>
        </w:rPr>
        <w:t>57</w:t>
      </w:r>
      <w:r>
        <w:rPr>
          <w:noProof/>
        </w:rPr>
        <w:fldChar w:fldCharType="end"/>
      </w:r>
    </w:p>
    <w:p w14:paraId="3CB0B461" w14:textId="61A18D6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_Toc193393612 \h </w:instrText>
      </w:r>
      <w:r>
        <w:rPr>
          <w:noProof/>
        </w:rPr>
      </w:r>
      <w:r>
        <w:rPr>
          <w:noProof/>
        </w:rPr>
        <w:fldChar w:fldCharType="separate"/>
      </w:r>
      <w:r>
        <w:rPr>
          <w:noProof/>
        </w:rPr>
        <w:t>57</w:t>
      </w:r>
      <w:r>
        <w:rPr>
          <w:noProof/>
        </w:rPr>
        <w:fldChar w:fldCharType="end"/>
      </w:r>
    </w:p>
    <w:p w14:paraId="6204CA26" w14:textId="7BF5F3D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_Toc193393613 \h </w:instrText>
      </w:r>
      <w:r>
        <w:rPr>
          <w:noProof/>
        </w:rPr>
      </w:r>
      <w:r>
        <w:rPr>
          <w:noProof/>
        </w:rPr>
        <w:fldChar w:fldCharType="separate"/>
      </w:r>
      <w:r>
        <w:rPr>
          <w:noProof/>
        </w:rPr>
        <w:t>57</w:t>
      </w:r>
      <w:r>
        <w:rPr>
          <w:noProof/>
        </w:rPr>
        <w:fldChar w:fldCharType="end"/>
      </w:r>
    </w:p>
    <w:p w14:paraId="6CCBF6A2" w14:textId="2718E804"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_Toc193393614 \h </w:instrText>
      </w:r>
      <w:r>
        <w:rPr>
          <w:noProof/>
        </w:rPr>
      </w:r>
      <w:r>
        <w:rPr>
          <w:noProof/>
        </w:rPr>
        <w:fldChar w:fldCharType="separate"/>
      </w:r>
      <w:r>
        <w:rPr>
          <w:noProof/>
        </w:rPr>
        <w:t>57</w:t>
      </w:r>
      <w:r>
        <w:rPr>
          <w:noProof/>
        </w:rPr>
        <w:fldChar w:fldCharType="end"/>
      </w:r>
    </w:p>
    <w:p w14:paraId="67C19518" w14:textId="000CACFB"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_Toc193393615 \h </w:instrText>
      </w:r>
      <w:r>
        <w:rPr>
          <w:noProof/>
        </w:rPr>
      </w:r>
      <w:r>
        <w:rPr>
          <w:noProof/>
        </w:rPr>
        <w:fldChar w:fldCharType="separate"/>
      </w:r>
      <w:r>
        <w:rPr>
          <w:noProof/>
        </w:rPr>
        <w:t>57</w:t>
      </w:r>
      <w:r>
        <w:rPr>
          <w:noProof/>
        </w:rPr>
        <w:fldChar w:fldCharType="end"/>
      </w:r>
    </w:p>
    <w:p w14:paraId="08819775" w14:textId="3C3EB97C"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_Toc193393616 \h </w:instrText>
      </w:r>
      <w:r>
        <w:rPr>
          <w:noProof/>
        </w:rPr>
      </w:r>
      <w:r>
        <w:rPr>
          <w:noProof/>
        </w:rPr>
        <w:fldChar w:fldCharType="separate"/>
      </w:r>
      <w:r>
        <w:rPr>
          <w:noProof/>
        </w:rPr>
        <w:t>57</w:t>
      </w:r>
      <w:r>
        <w:rPr>
          <w:noProof/>
        </w:rPr>
        <w:fldChar w:fldCharType="end"/>
      </w:r>
    </w:p>
    <w:p w14:paraId="6E9C1FE5" w14:textId="64905B3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_Toc193393617 \h </w:instrText>
      </w:r>
      <w:r>
        <w:rPr>
          <w:noProof/>
        </w:rPr>
      </w:r>
      <w:r>
        <w:rPr>
          <w:noProof/>
        </w:rPr>
        <w:fldChar w:fldCharType="separate"/>
      </w:r>
      <w:r>
        <w:rPr>
          <w:noProof/>
        </w:rPr>
        <w:t>58</w:t>
      </w:r>
      <w:r>
        <w:rPr>
          <w:noProof/>
        </w:rPr>
        <w:fldChar w:fldCharType="end"/>
      </w:r>
    </w:p>
    <w:p w14:paraId="76807D76" w14:textId="27EDC3A4"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_Toc193393618 \h </w:instrText>
      </w:r>
      <w:r>
        <w:rPr>
          <w:noProof/>
        </w:rPr>
      </w:r>
      <w:r>
        <w:rPr>
          <w:noProof/>
        </w:rPr>
        <w:fldChar w:fldCharType="separate"/>
      </w:r>
      <w:r>
        <w:rPr>
          <w:noProof/>
        </w:rPr>
        <w:t>58</w:t>
      </w:r>
      <w:r>
        <w:rPr>
          <w:noProof/>
        </w:rPr>
        <w:fldChar w:fldCharType="end"/>
      </w:r>
    </w:p>
    <w:p w14:paraId="3A5A2003" w14:textId="0402F02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_Toc193393619 \h </w:instrText>
      </w:r>
      <w:r>
        <w:rPr>
          <w:noProof/>
        </w:rPr>
      </w:r>
      <w:r>
        <w:rPr>
          <w:noProof/>
        </w:rPr>
        <w:fldChar w:fldCharType="separate"/>
      </w:r>
      <w:r>
        <w:rPr>
          <w:noProof/>
        </w:rPr>
        <w:t>59</w:t>
      </w:r>
      <w:r>
        <w:rPr>
          <w:noProof/>
        </w:rPr>
        <w:fldChar w:fldCharType="end"/>
      </w:r>
    </w:p>
    <w:p w14:paraId="2E8AEE94" w14:textId="3C019A9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_Toc193393620 \h </w:instrText>
      </w:r>
      <w:r>
        <w:rPr>
          <w:noProof/>
        </w:rPr>
      </w:r>
      <w:r>
        <w:rPr>
          <w:noProof/>
        </w:rPr>
        <w:fldChar w:fldCharType="separate"/>
      </w:r>
      <w:r>
        <w:rPr>
          <w:noProof/>
        </w:rPr>
        <w:t>59</w:t>
      </w:r>
      <w:r>
        <w:rPr>
          <w:noProof/>
        </w:rPr>
        <w:fldChar w:fldCharType="end"/>
      </w:r>
    </w:p>
    <w:p w14:paraId="22EF754A" w14:textId="28E8447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_Toc193393621 \h </w:instrText>
      </w:r>
      <w:r>
        <w:rPr>
          <w:noProof/>
        </w:rPr>
      </w:r>
      <w:r>
        <w:rPr>
          <w:noProof/>
        </w:rPr>
        <w:fldChar w:fldCharType="separate"/>
      </w:r>
      <w:r>
        <w:rPr>
          <w:noProof/>
        </w:rPr>
        <w:t>60</w:t>
      </w:r>
      <w:r>
        <w:rPr>
          <w:noProof/>
        </w:rPr>
        <w:fldChar w:fldCharType="end"/>
      </w:r>
    </w:p>
    <w:p w14:paraId="57736356" w14:textId="58825721"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sidRPr="008B4ADA">
        <w:rPr>
          <w:noProof/>
          <w:lang w:val="en-US"/>
        </w:rPr>
        <w:lastRenderedPageBreak/>
        <w:t>Annex A (normative</w:t>
      </w:r>
      <w:r>
        <w:rPr>
          <w:noProof/>
          <w:lang w:val="en-US"/>
        </w:rPr>
        <w:t>):</w:t>
      </w:r>
      <w:r>
        <w:rPr>
          <w:noProof/>
          <w:lang w:val="en-US"/>
        </w:rPr>
        <w:tab/>
      </w:r>
      <w:r w:rsidRPr="008B4ADA">
        <w:rPr>
          <w:noProof/>
          <w:lang w:val="en-US"/>
        </w:rPr>
        <w:t>Timers</w:t>
      </w:r>
      <w:r>
        <w:rPr>
          <w:noProof/>
        </w:rPr>
        <w:tab/>
      </w:r>
      <w:r>
        <w:rPr>
          <w:noProof/>
        </w:rPr>
        <w:fldChar w:fldCharType="begin" w:fldLock="1"/>
      </w:r>
      <w:r>
        <w:rPr>
          <w:noProof/>
        </w:rPr>
        <w:instrText xml:space="preserve"> PAGEREF _Toc193393622 \h </w:instrText>
      </w:r>
      <w:r>
        <w:rPr>
          <w:noProof/>
        </w:rPr>
      </w:r>
      <w:r>
        <w:rPr>
          <w:noProof/>
        </w:rPr>
        <w:fldChar w:fldCharType="separate"/>
      </w:r>
      <w:r>
        <w:rPr>
          <w:noProof/>
        </w:rPr>
        <w:t>61</w:t>
      </w:r>
      <w:r>
        <w:rPr>
          <w:noProof/>
        </w:rPr>
        <w:fldChar w:fldCharType="end"/>
      </w:r>
    </w:p>
    <w:p w14:paraId="00B6B0B7" w14:textId="27FA1E81"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_Toc193393623 \h </w:instrText>
      </w:r>
      <w:r>
        <w:rPr>
          <w:noProof/>
        </w:rPr>
      </w:r>
      <w:r>
        <w:rPr>
          <w:noProof/>
        </w:rPr>
        <w:fldChar w:fldCharType="separate"/>
      </w:r>
      <w:r>
        <w:rPr>
          <w:noProof/>
        </w:rPr>
        <w:t>61</w:t>
      </w:r>
      <w:r>
        <w:rPr>
          <w:noProof/>
        </w:rPr>
        <w:fldChar w:fldCharType="end"/>
      </w:r>
    </w:p>
    <w:p w14:paraId="7BA6011E" w14:textId="41FE4BD3"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_Toc193393624 \h </w:instrText>
      </w:r>
      <w:r>
        <w:rPr>
          <w:noProof/>
        </w:rPr>
      </w:r>
      <w:r>
        <w:rPr>
          <w:noProof/>
        </w:rPr>
        <w:fldChar w:fldCharType="separate"/>
      </w:r>
      <w:r>
        <w:rPr>
          <w:noProof/>
        </w:rPr>
        <w:t>61</w:t>
      </w:r>
      <w:r>
        <w:rPr>
          <w:noProof/>
        </w:rPr>
        <w:fldChar w:fldCharType="end"/>
      </w:r>
    </w:p>
    <w:p w14:paraId="2A85D549" w14:textId="61714FE0"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_Toc193393625 \h </w:instrText>
      </w:r>
      <w:r>
        <w:rPr>
          <w:noProof/>
        </w:rPr>
      </w:r>
      <w:r>
        <w:rPr>
          <w:noProof/>
        </w:rPr>
        <w:fldChar w:fldCharType="separate"/>
      </w:r>
      <w:r>
        <w:rPr>
          <w:noProof/>
        </w:rPr>
        <w:t>61</w:t>
      </w:r>
      <w:r>
        <w:rPr>
          <w:noProof/>
        </w:rPr>
        <w:fldChar w:fldCharType="end"/>
      </w:r>
    </w:p>
    <w:p w14:paraId="6B541A6C" w14:textId="39EE7B4E"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_Toc193393626 \h </w:instrText>
      </w:r>
      <w:r>
        <w:rPr>
          <w:noProof/>
        </w:rPr>
      </w:r>
      <w:r>
        <w:rPr>
          <w:noProof/>
        </w:rPr>
        <w:fldChar w:fldCharType="separate"/>
      </w:r>
      <w:r>
        <w:rPr>
          <w:noProof/>
        </w:rPr>
        <w:t>62</w:t>
      </w:r>
      <w:r>
        <w:rPr>
          <w:noProof/>
        </w:rPr>
        <w:fldChar w:fldCharType="end"/>
      </w:r>
    </w:p>
    <w:p w14:paraId="14869753" w14:textId="6755637C"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_Toc193393627 \h </w:instrText>
      </w:r>
      <w:r>
        <w:rPr>
          <w:noProof/>
        </w:rPr>
      </w:r>
      <w:r>
        <w:rPr>
          <w:noProof/>
        </w:rPr>
        <w:fldChar w:fldCharType="separate"/>
      </w:r>
      <w:r>
        <w:rPr>
          <w:noProof/>
        </w:rPr>
        <w:t>62</w:t>
      </w:r>
      <w:r>
        <w:rPr>
          <w:noProof/>
        </w:rPr>
        <w:fldChar w:fldCharType="end"/>
      </w:r>
    </w:p>
    <w:p w14:paraId="0A6808D2" w14:textId="23CB988B"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_Toc193393628 \h </w:instrText>
      </w:r>
      <w:r>
        <w:rPr>
          <w:noProof/>
        </w:rPr>
      </w:r>
      <w:r>
        <w:rPr>
          <w:noProof/>
        </w:rPr>
        <w:fldChar w:fldCharType="separate"/>
      </w:r>
      <w:r>
        <w:rPr>
          <w:noProof/>
        </w:rPr>
        <w:t>62</w:t>
      </w:r>
      <w:r>
        <w:rPr>
          <w:noProof/>
        </w:rPr>
        <w:fldChar w:fldCharType="end"/>
      </w:r>
    </w:p>
    <w:p w14:paraId="54272692" w14:textId="6327F27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_Toc193393629 \h </w:instrText>
      </w:r>
      <w:r>
        <w:rPr>
          <w:noProof/>
        </w:rPr>
      </w:r>
      <w:r>
        <w:rPr>
          <w:noProof/>
        </w:rPr>
        <w:fldChar w:fldCharType="separate"/>
      </w:r>
      <w:r>
        <w:rPr>
          <w:noProof/>
        </w:rPr>
        <w:t>62</w:t>
      </w:r>
      <w:r>
        <w:rPr>
          <w:noProof/>
        </w:rPr>
        <w:fldChar w:fldCharType="end"/>
      </w:r>
    </w:p>
    <w:p w14:paraId="7CFF9769" w14:textId="0364672F"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_Toc193393630 \h </w:instrText>
      </w:r>
      <w:r>
        <w:rPr>
          <w:noProof/>
        </w:rPr>
      </w:r>
      <w:r>
        <w:rPr>
          <w:noProof/>
        </w:rPr>
        <w:fldChar w:fldCharType="separate"/>
      </w:r>
      <w:r>
        <w:rPr>
          <w:noProof/>
        </w:rPr>
        <w:t>62</w:t>
      </w:r>
      <w:r>
        <w:rPr>
          <w:noProof/>
        </w:rPr>
        <w:fldChar w:fldCharType="end"/>
      </w:r>
    </w:p>
    <w:p w14:paraId="74609851" w14:textId="3598CEDE"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_Toc193393631 \h </w:instrText>
      </w:r>
      <w:r>
        <w:rPr>
          <w:noProof/>
        </w:rPr>
      </w:r>
      <w:r>
        <w:rPr>
          <w:noProof/>
        </w:rPr>
        <w:fldChar w:fldCharType="separate"/>
      </w:r>
      <w:r>
        <w:rPr>
          <w:noProof/>
        </w:rPr>
        <w:t>63</w:t>
      </w:r>
      <w:r>
        <w:rPr>
          <w:noProof/>
        </w:rPr>
        <w:fldChar w:fldCharType="end"/>
      </w:r>
    </w:p>
    <w:p w14:paraId="38C06153" w14:textId="620C955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_Toc193393632 \h </w:instrText>
      </w:r>
      <w:r>
        <w:rPr>
          <w:noProof/>
        </w:rPr>
      </w:r>
      <w:r>
        <w:rPr>
          <w:noProof/>
        </w:rPr>
        <w:fldChar w:fldCharType="separate"/>
      </w:r>
      <w:r>
        <w:rPr>
          <w:noProof/>
        </w:rPr>
        <w:t>63</w:t>
      </w:r>
      <w:r>
        <w:rPr>
          <w:noProof/>
        </w:rPr>
        <w:fldChar w:fldCharType="end"/>
      </w:r>
    </w:p>
    <w:p w14:paraId="47627768" w14:textId="35FFD64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_Toc193393633 \h </w:instrText>
      </w:r>
      <w:r>
        <w:rPr>
          <w:noProof/>
        </w:rPr>
      </w:r>
      <w:r>
        <w:rPr>
          <w:noProof/>
        </w:rPr>
        <w:fldChar w:fldCharType="separate"/>
      </w:r>
      <w:r>
        <w:rPr>
          <w:noProof/>
        </w:rPr>
        <w:t>63</w:t>
      </w:r>
      <w:r>
        <w:rPr>
          <w:noProof/>
        </w:rPr>
        <w:fldChar w:fldCharType="end"/>
      </w:r>
    </w:p>
    <w:p w14:paraId="278BAAD9" w14:textId="13EC1CD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_Toc193393634 \h </w:instrText>
      </w:r>
      <w:r>
        <w:rPr>
          <w:noProof/>
        </w:rPr>
      </w:r>
      <w:r>
        <w:rPr>
          <w:noProof/>
        </w:rPr>
        <w:fldChar w:fldCharType="separate"/>
      </w:r>
      <w:r>
        <w:rPr>
          <w:noProof/>
        </w:rPr>
        <w:t>63</w:t>
      </w:r>
      <w:r>
        <w:rPr>
          <w:noProof/>
        </w:rPr>
        <w:fldChar w:fldCharType="end"/>
      </w:r>
    </w:p>
    <w:p w14:paraId="3426070C" w14:textId="5694FB0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CellChange</w:t>
      </w:r>
      <w:r>
        <w:rPr>
          <w:noProof/>
        </w:rPr>
        <w:tab/>
      </w:r>
      <w:r>
        <w:rPr>
          <w:noProof/>
        </w:rPr>
        <w:fldChar w:fldCharType="begin" w:fldLock="1"/>
      </w:r>
      <w:r>
        <w:rPr>
          <w:noProof/>
        </w:rPr>
        <w:instrText xml:space="preserve"> PAGEREF _Toc193393635 \h </w:instrText>
      </w:r>
      <w:r>
        <w:rPr>
          <w:noProof/>
        </w:rPr>
      </w:r>
      <w:r>
        <w:rPr>
          <w:noProof/>
        </w:rPr>
        <w:fldChar w:fldCharType="separate"/>
      </w:r>
      <w:r>
        <w:rPr>
          <w:noProof/>
        </w:rPr>
        <w:t>64</w:t>
      </w:r>
      <w:r>
        <w:rPr>
          <w:noProof/>
        </w:rPr>
        <w:fldChar w:fldCharType="end"/>
      </w:r>
    </w:p>
    <w:p w14:paraId="31E92463" w14:textId="6D07521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_Toc193393636 \h </w:instrText>
      </w:r>
      <w:r>
        <w:rPr>
          <w:noProof/>
        </w:rPr>
      </w:r>
      <w:r>
        <w:rPr>
          <w:noProof/>
        </w:rPr>
        <w:fldChar w:fldCharType="separate"/>
      </w:r>
      <w:r>
        <w:rPr>
          <w:noProof/>
        </w:rPr>
        <w:t>64</w:t>
      </w:r>
      <w:r>
        <w:rPr>
          <w:noProof/>
        </w:rPr>
        <w:fldChar w:fldCharType="end"/>
      </w:r>
    </w:p>
    <w:p w14:paraId="5825B950" w14:textId="611684F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_Toc193393637 \h </w:instrText>
      </w:r>
      <w:r>
        <w:rPr>
          <w:noProof/>
        </w:rPr>
      </w:r>
      <w:r>
        <w:rPr>
          <w:noProof/>
        </w:rPr>
        <w:fldChar w:fldCharType="separate"/>
      </w:r>
      <w:r>
        <w:rPr>
          <w:noProof/>
        </w:rPr>
        <w:t>64</w:t>
      </w:r>
      <w:r>
        <w:rPr>
          <w:noProof/>
        </w:rPr>
        <w:fldChar w:fldCharType="end"/>
      </w:r>
    </w:p>
    <w:p w14:paraId="3A43199D" w14:textId="1A625A7C"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SpecificTrackingAreas</w:t>
      </w:r>
      <w:r>
        <w:rPr>
          <w:noProof/>
        </w:rPr>
        <w:tab/>
      </w:r>
      <w:r>
        <w:rPr>
          <w:noProof/>
        </w:rPr>
        <w:fldChar w:fldCharType="begin" w:fldLock="1"/>
      </w:r>
      <w:r>
        <w:rPr>
          <w:noProof/>
        </w:rPr>
        <w:instrText xml:space="preserve"> PAGEREF _Toc193393638 \h </w:instrText>
      </w:r>
      <w:r>
        <w:rPr>
          <w:noProof/>
        </w:rPr>
      </w:r>
      <w:r>
        <w:rPr>
          <w:noProof/>
        </w:rPr>
        <w:fldChar w:fldCharType="separate"/>
      </w:r>
      <w:r>
        <w:rPr>
          <w:noProof/>
        </w:rPr>
        <w:t>64</w:t>
      </w:r>
      <w:r>
        <w:rPr>
          <w:noProof/>
        </w:rPr>
        <w:fldChar w:fldCharType="end"/>
      </w:r>
    </w:p>
    <w:p w14:paraId="3B3A76EC" w14:textId="6E39601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PlmnChange</w:t>
      </w:r>
      <w:r>
        <w:rPr>
          <w:noProof/>
        </w:rPr>
        <w:tab/>
      </w:r>
      <w:r>
        <w:rPr>
          <w:noProof/>
        </w:rPr>
        <w:fldChar w:fldCharType="begin" w:fldLock="1"/>
      </w:r>
      <w:r>
        <w:rPr>
          <w:noProof/>
        </w:rPr>
        <w:instrText xml:space="preserve"> PAGEREF _Toc193393639 \h </w:instrText>
      </w:r>
      <w:r>
        <w:rPr>
          <w:noProof/>
        </w:rPr>
      </w:r>
      <w:r>
        <w:rPr>
          <w:noProof/>
        </w:rPr>
        <w:fldChar w:fldCharType="separate"/>
      </w:r>
      <w:r>
        <w:rPr>
          <w:noProof/>
        </w:rPr>
        <w:t>65</w:t>
      </w:r>
      <w:r>
        <w:rPr>
          <w:noProof/>
        </w:rPr>
        <w:fldChar w:fldCharType="end"/>
      </w:r>
    </w:p>
    <w:p w14:paraId="4CF1223C" w14:textId="278F3F1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_Toc193393640 \h </w:instrText>
      </w:r>
      <w:r>
        <w:rPr>
          <w:noProof/>
        </w:rPr>
      </w:r>
      <w:r>
        <w:rPr>
          <w:noProof/>
        </w:rPr>
        <w:fldChar w:fldCharType="separate"/>
      </w:r>
      <w:r>
        <w:rPr>
          <w:noProof/>
        </w:rPr>
        <w:t>65</w:t>
      </w:r>
      <w:r>
        <w:rPr>
          <w:noProof/>
        </w:rPr>
        <w:fldChar w:fldCharType="end"/>
      </w:r>
    </w:p>
    <w:p w14:paraId="59BB4438" w14:textId="7112C14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_Toc193393641 \h </w:instrText>
      </w:r>
      <w:r>
        <w:rPr>
          <w:noProof/>
        </w:rPr>
      </w:r>
      <w:r>
        <w:rPr>
          <w:noProof/>
        </w:rPr>
        <w:fldChar w:fldCharType="separate"/>
      </w:r>
      <w:r>
        <w:rPr>
          <w:noProof/>
        </w:rPr>
        <w:t>65</w:t>
      </w:r>
      <w:r>
        <w:rPr>
          <w:noProof/>
        </w:rPr>
        <w:fldChar w:fldCharType="end"/>
      </w:r>
    </w:p>
    <w:p w14:paraId="0034EBD1" w14:textId="36A1B7E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_Toc193393642 \h </w:instrText>
      </w:r>
      <w:r>
        <w:rPr>
          <w:noProof/>
        </w:rPr>
      </w:r>
      <w:r>
        <w:rPr>
          <w:noProof/>
        </w:rPr>
        <w:fldChar w:fldCharType="separate"/>
      </w:r>
      <w:r>
        <w:rPr>
          <w:noProof/>
        </w:rPr>
        <w:t>65</w:t>
      </w:r>
      <w:r>
        <w:rPr>
          <w:noProof/>
        </w:rPr>
        <w:fldChar w:fldCharType="end"/>
      </w:r>
    </w:p>
    <w:p w14:paraId="094771BE" w14:textId="403A91D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_Toc193393643 \h </w:instrText>
      </w:r>
      <w:r>
        <w:rPr>
          <w:noProof/>
        </w:rPr>
      </w:r>
      <w:r>
        <w:rPr>
          <w:noProof/>
        </w:rPr>
        <w:fldChar w:fldCharType="separate"/>
      </w:r>
      <w:r>
        <w:rPr>
          <w:noProof/>
        </w:rPr>
        <w:t>65</w:t>
      </w:r>
      <w:r>
        <w:rPr>
          <w:noProof/>
        </w:rPr>
        <w:fldChar w:fldCharType="end"/>
      </w:r>
    </w:p>
    <w:p w14:paraId="14E33E13" w14:textId="6B1FC0E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_Toc193393644 \h </w:instrText>
      </w:r>
      <w:r>
        <w:rPr>
          <w:noProof/>
        </w:rPr>
      </w:r>
      <w:r>
        <w:rPr>
          <w:noProof/>
        </w:rPr>
        <w:fldChar w:fldCharType="separate"/>
      </w:r>
      <w:r>
        <w:rPr>
          <w:noProof/>
        </w:rPr>
        <w:t>66</w:t>
      </w:r>
      <w:r>
        <w:rPr>
          <w:noProof/>
        </w:rPr>
        <w:fldChar w:fldCharType="end"/>
      </w:r>
    </w:p>
    <w:p w14:paraId="6CD11BA8" w14:textId="784A9F9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_Toc193393645 \h </w:instrText>
      </w:r>
      <w:r>
        <w:rPr>
          <w:noProof/>
        </w:rPr>
      </w:r>
      <w:r>
        <w:rPr>
          <w:noProof/>
        </w:rPr>
        <w:fldChar w:fldCharType="separate"/>
      </w:r>
      <w:r>
        <w:rPr>
          <w:noProof/>
        </w:rPr>
        <w:t>66</w:t>
      </w:r>
      <w:r>
        <w:rPr>
          <w:noProof/>
        </w:rPr>
        <w:fldChar w:fldCharType="end"/>
      </w:r>
    </w:p>
    <w:p w14:paraId="2D1EF8E7" w14:textId="1724F2E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_Toc193393646 \h </w:instrText>
      </w:r>
      <w:r>
        <w:rPr>
          <w:noProof/>
        </w:rPr>
      </w:r>
      <w:r>
        <w:rPr>
          <w:noProof/>
        </w:rPr>
        <w:fldChar w:fldCharType="separate"/>
      </w:r>
      <w:r>
        <w:rPr>
          <w:noProof/>
        </w:rPr>
        <w:t>66</w:t>
      </w:r>
      <w:r>
        <w:rPr>
          <w:noProof/>
        </w:rPr>
        <w:fldChar w:fldCharType="end"/>
      </w:r>
    </w:p>
    <w:p w14:paraId="183F7157" w14:textId="75C0534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VerticalAppEvent</w:t>
      </w:r>
      <w:r>
        <w:rPr>
          <w:noProof/>
        </w:rPr>
        <w:tab/>
      </w:r>
      <w:r>
        <w:rPr>
          <w:noProof/>
        </w:rPr>
        <w:fldChar w:fldCharType="begin" w:fldLock="1"/>
      </w:r>
      <w:r>
        <w:rPr>
          <w:noProof/>
        </w:rPr>
        <w:instrText xml:space="preserve"> PAGEREF _Toc193393647 \h </w:instrText>
      </w:r>
      <w:r>
        <w:rPr>
          <w:noProof/>
        </w:rPr>
      </w:r>
      <w:r>
        <w:rPr>
          <w:noProof/>
        </w:rPr>
        <w:fldChar w:fldCharType="separate"/>
      </w:r>
      <w:r>
        <w:rPr>
          <w:noProof/>
        </w:rPr>
        <w:t>66</w:t>
      </w:r>
      <w:r>
        <w:rPr>
          <w:noProof/>
        </w:rPr>
        <w:fldChar w:fldCharType="end"/>
      </w:r>
    </w:p>
    <w:p w14:paraId="54EBCBA7" w14:textId="64635D1B"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_Toc193393648 \h </w:instrText>
      </w:r>
      <w:r>
        <w:rPr>
          <w:noProof/>
        </w:rPr>
      </w:r>
      <w:r>
        <w:rPr>
          <w:noProof/>
        </w:rPr>
        <w:fldChar w:fldCharType="separate"/>
      </w:r>
      <w:r>
        <w:rPr>
          <w:noProof/>
        </w:rPr>
        <w:t>66</w:t>
      </w:r>
      <w:r>
        <w:rPr>
          <w:noProof/>
        </w:rPr>
        <w:fldChar w:fldCharType="end"/>
      </w:r>
    </w:p>
    <w:p w14:paraId="74F0B695" w14:textId="0075817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_Toc193393649 \h </w:instrText>
      </w:r>
      <w:r>
        <w:rPr>
          <w:noProof/>
        </w:rPr>
      </w:r>
      <w:r>
        <w:rPr>
          <w:noProof/>
        </w:rPr>
        <w:fldChar w:fldCharType="separate"/>
      </w:r>
      <w:r>
        <w:rPr>
          <w:noProof/>
        </w:rPr>
        <w:t>67</w:t>
      </w:r>
      <w:r>
        <w:rPr>
          <w:noProof/>
        </w:rPr>
        <w:fldChar w:fldCharType="end"/>
      </w:r>
    </w:p>
    <w:p w14:paraId="51996811" w14:textId="379D742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_Toc193393650 \h </w:instrText>
      </w:r>
      <w:r>
        <w:rPr>
          <w:noProof/>
        </w:rPr>
      </w:r>
      <w:r>
        <w:rPr>
          <w:noProof/>
        </w:rPr>
        <w:fldChar w:fldCharType="separate"/>
      </w:r>
      <w:r>
        <w:rPr>
          <w:noProof/>
        </w:rPr>
        <w:t>67</w:t>
      </w:r>
      <w:r>
        <w:rPr>
          <w:noProof/>
        </w:rPr>
        <w:fldChar w:fldCharType="end"/>
      </w:r>
    </w:p>
    <w:p w14:paraId="053A2A6C" w14:textId="73F2214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_Toc193393651 \h </w:instrText>
      </w:r>
      <w:r>
        <w:rPr>
          <w:noProof/>
        </w:rPr>
      </w:r>
      <w:r>
        <w:rPr>
          <w:noProof/>
        </w:rPr>
        <w:fldChar w:fldCharType="separate"/>
      </w:r>
      <w:r>
        <w:rPr>
          <w:noProof/>
        </w:rPr>
        <w:t>67</w:t>
      </w:r>
      <w:r>
        <w:rPr>
          <w:noProof/>
        </w:rPr>
        <w:fldChar w:fldCharType="end"/>
      </w:r>
    </w:p>
    <w:p w14:paraId="237A2756" w14:textId="3A13661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_Toc193393652 \h </w:instrText>
      </w:r>
      <w:r>
        <w:rPr>
          <w:noProof/>
        </w:rPr>
      </w:r>
      <w:r>
        <w:rPr>
          <w:noProof/>
        </w:rPr>
        <w:fldChar w:fldCharType="separate"/>
      </w:r>
      <w:r>
        <w:rPr>
          <w:noProof/>
        </w:rPr>
        <w:t>67</w:t>
      </w:r>
      <w:r>
        <w:rPr>
          <w:noProof/>
        </w:rPr>
        <w:fldChar w:fldCharType="end"/>
      </w:r>
    </w:p>
    <w:p w14:paraId="2043C744" w14:textId="0C62B165"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_Toc193393653 \h </w:instrText>
      </w:r>
      <w:r>
        <w:rPr>
          <w:noProof/>
        </w:rPr>
      </w:r>
      <w:r>
        <w:rPr>
          <w:noProof/>
        </w:rPr>
        <w:fldChar w:fldCharType="separate"/>
      </w:r>
      <w:r>
        <w:rPr>
          <w:noProof/>
        </w:rPr>
        <w:t>68</w:t>
      </w:r>
      <w:r>
        <w:rPr>
          <w:noProof/>
        </w:rPr>
        <w:fldChar w:fldCharType="end"/>
      </w:r>
    </w:p>
    <w:p w14:paraId="634037F2" w14:textId="19550A5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_Toc193393654 \h </w:instrText>
      </w:r>
      <w:r>
        <w:rPr>
          <w:noProof/>
        </w:rPr>
      </w:r>
      <w:r>
        <w:rPr>
          <w:noProof/>
        </w:rPr>
        <w:fldChar w:fldCharType="separate"/>
      </w:r>
      <w:r>
        <w:rPr>
          <w:noProof/>
        </w:rPr>
        <w:t>68</w:t>
      </w:r>
      <w:r>
        <w:rPr>
          <w:noProof/>
        </w:rPr>
        <w:fldChar w:fldCharType="end"/>
      </w:r>
    </w:p>
    <w:p w14:paraId="31AF1A41" w14:textId="7D8BC8BA"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_Toc193393655 \h </w:instrText>
      </w:r>
      <w:r>
        <w:rPr>
          <w:noProof/>
        </w:rPr>
      </w:r>
      <w:r>
        <w:rPr>
          <w:noProof/>
        </w:rPr>
        <w:fldChar w:fldCharType="separate"/>
      </w:r>
      <w:r>
        <w:rPr>
          <w:noProof/>
        </w:rPr>
        <w:t>68</w:t>
      </w:r>
      <w:r>
        <w:rPr>
          <w:noProof/>
        </w:rPr>
        <w:fldChar w:fldCharType="end"/>
      </w:r>
    </w:p>
    <w:p w14:paraId="258EF333" w14:textId="4E17085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_Toc193393656 \h </w:instrText>
      </w:r>
      <w:r>
        <w:rPr>
          <w:noProof/>
        </w:rPr>
      </w:r>
      <w:r>
        <w:rPr>
          <w:noProof/>
        </w:rPr>
        <w:fldChar w:fldCharType="separate"/>
      </w:r>
      <w:r>
        <w:rPr>
          <w:noProof/>
        </w:rPr>
        <w:t>68</w:t>
      </w:r>
      <w:r>
        <w:rPr>
          <w:noProof/>
        </w:rPr>
        <w:fldChar w:fldCharType="end"/>
      </w:r>
    </w:p>
    <w:p w14:paraId="7814BF38" w14:textId="325CEDF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_Toc193393657 \h </w:instrText>
      </w:r>
      <w:r>
        <w:rPr>
          <w:noProof/>
        </w:rPr>
      </w:r>
      <w:r>
        <w:rPr>
          <w:noProof/>
        </w:rPr>
        <w:fldChar w:fldCharType="separate"/>
      </w:r>
      <w:r>
        <w:rPr>
          <w:noProof/>
        </w:rPr>
        <w:t>68</w:t>
      </w:r>
      <w:r>
        <w:rPr>
          <w:noProof/>
        </w:rPr>
        <w:fldChar w:fldCharType="end"/>
      </w:r>
    </w:p>
    <w:p w14:paraId="4EF8C36D" w14:textId="283F6C1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_Toc193393658 \h </w:instrText>
      </w:r>
      <w:r>
        <w:rPr>
          <w:noProof/>
        </w:rPr>
      </w:r>
      <w:r>
        <w:rPr>
          <w:noProof/>
        </w:rPr>
        <w:fldChar w:fldCharType="separate"/>
      </w:r>
      <w:r>
        <w:rPr>
          <w:noProof/>
        </w:rPr>
        <w:t>69</w:t>
      </w:r>
      <w:r>
        <w:rPr>
          <w:noProof/>
        </w:rPr>
        <w:fldChar w:fldCharType="end"/>
      </w:r>
    </w:p>
    <w:p w14:paraId="386DFEA5" w14:textId="4CBE37D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_Toc193393659 \h </w:instrText>
      </w:r>
      <w:r>
        <w:rPr>
          <w:noProof/>
        </w:rPr>
      </w:r>
      <w:r>
        <w:rPr>
          <w:noProof/>
        </w:rPr>
        <w:fldChar w:fldCharType="separate"/>
      </w:r>
      <w:r>
        <w:rPr>
          <w:noProof/>
        </w:rPr>
        <w:t>69</w:t>
      </w:r>
      <w:r>
        <w:rPr>
          <w:noProof/>
        </w:rPr>
        <w:fldChar w:fldCharType="end"/>
      </w:r>
    </w:p>
    <w:p w14:paraId="6ECED5CF" w14:textId="51E4F49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_Toc193393660 \h </w:instrText>
      </w:r>
      <w:r>
        <w:rPr>
          <w:noProof/>
        </w:rPr>
      </w:r>
      <w:r>
        <w:rPr>
          <w:noProof/>
        </w:rPr>
        <w:fldChar w:fldCharType="separate"/>
      </w:r>
      <w:r>
        <w:rPr>
          <w:noProof/>
        </w:rPr>
        <w:t>70</w:t>
      </w:r>
      <w:r>
        <w:rPr>
          <w:noProof/>
        </w:rPr>
        <w:fldChar w:fldCharType="end"/>
      </w:r>
    </w:p>
    <w:p w14:paraId="0FED4630" w14:textId="38A90E2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_Toc193393661 \h </w:instrText>
      </w:r>
      <w:r>
        <w:rPr>
          <w:noProof/>
        </w:rPr>
      </w:r>
      <w:r>
        <w:rPr>
          <w:noProof/>
        </w:rPr>
        <w:fldChar w:fldCharType="separate"/>
      </w:r>
      <w:r>
        <w:rPr>
          <w:noProof/>
        </w:rPr>
        <w:t>70</w:t>
      </w:r>
      <w:r>
        <w:rPr>
          <w:noProof/>
        </w:rPr>
        <w:fldChar w:fldCharType="end"/>
      </w:r>
    </w:p>
    <w:p w14:paraId="1CAA46C7" w14:textId="7AB6BE9D"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_Toc193393662 \h </w:instrText>
      </w:r>
      <w:r>
        <w:rPr>
          <w:noProof/>
        </w:rPr>
      </w:r>
      <w:r>
        <w:rPr>
          <w:noProof/>
        </w:rPr>
        <w:fldChar w:fldCharType="separate"/>
      </w:r>
      <w:r>
        <w:rPr>
          <w:noProof/>
        </w:rPr>
        <w:t>70</w:t>
      </w:r>
      <w:r>
        <w:rPr>
          <w:noProof/>
        </w:rPr>
        <w:fldChar w:fldCharType="end"/>
      </w:r>
    </w:p>
    <w:p w14:paraId="4B6A01A1" w14:textId="62FDA5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_Toc193393663 \h </w:instrText>
      </w:r>
      <w:r>
        <w:rPr>
          <w:noProof/>
        </w:rPr>
      </w:r>
      <w:r>
        <w:rPr>
          <w:noProof/>
        </w:rPr>
        <w:fldChar w:fldCharType="separate"/>
      </w:r>
      <w:r>
        <w:rPr>
          <w:noProof/>
        </w:rPr>
        <w:t>70</w:t>
      </w:r>
      <w:r>
        <w:rPr>
          <w:noProof/>
        </w:rPr>
        <w:fldChar w:fldCharType="end"/>
      </w:r>
    </w:p>
    <w:p w14:paraId="3CCD6650" w14:textId="7E55C23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_Toc193393664 \h </w:instrText>
      </w:r>
      <w:r>
        <w:rPr>
          <w:noProof/>
        </w:rPr>
      </w:r>
      <w:r>
        <w:rPr>
          <w:noProof/>
        </w:rPr>
        <w:fldChar w:fldCharType="separate"/>
      </w:r>
      <w:r>
        <w:rPr>
          <w:noProof/>
        </w:rPr>
        <w:t>70</w:t>
      </w:r>
      <w:r>
        <w:rPr>
          <w:noProof/>
        </w:rPr>
        <w:fldChar w:fldCharType="end"/>
      </w:r>
    </w:p>
    <w:p w14:paraId="2EDAE953" w14:textId="6773CB6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_Toc193393665 \h </w:instrText>
      </w:r>
      <w:r>
        <w:rPr>
          <w:noProof/>
        </w:rPr>
      </w:r>
      <w:r>
        <w:rPr>
          <w:noProof/>
        </w:rPr>
        <w:fldChar w:fldCharType="separate"/>
      </w:r>
      <w:r>
        <w:rPr>
          <w:noProof/>
        </w:rPr>
        <w:t>70</w:t>
      </w:r>
      <w:r>
        <w:rPr>
          <w:noProof/>
        </w:rPr>
        <w:fldChar w:fldCharType="end"/>
      </w:r>
    </w:p>
    <w:p w14:paraId="1F35DBF6" w14:textId="46FC330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_Toc193393666 \h </w:instrText>
      </w:r>
      <w:r>
        <w:rPr>
          <w:noProof/>
        </w:rPr>
      </w:r>
      <w:r>
        <w:rPr>
          <w:noProof/>
        </w:rPr>
        <w:fldChar w:fldCharType="separate"/>
      </w:r>
      <w:r>
        <w:rPr>
          <w:noProof/>
        </w:rPr>
        <w:t>70</w:t>
      </w:r>
      <w:r>
        <w:rPr>
          <w:noProof/>
        </w:rPr>
        <w:fldChar w:fldCharType="end"/>
      </w:r>
    </w:p>
    <w:p w14:paraId="704438CB" w14:textId="4F3CF5F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_Toc193393667 \h </w:instrText>
      </w:r>
      <w:r>
        <w:rPr>
          <w:noProof/>
        </w:rPr>
      </w:r>
      <w:r>
        <w:rPr>
          <w:noProof/>
        </w:rPr>
        <w:fldChar w:fldCharType="separate"/>
      </w:r>
      <w:r>
        <w:rPr>
          <w:noProof/>
        </w:rPr>
        <w:t>71</w:t>
      </w:r>
      <w:r>
        <w:rPr>
          <w:noProof/>
        </w:rPr>
        <w:fldChar w:fldCharType="end"/>
      </w:r>
    </w:p>
    <w:p w14:paraId="0443A814" w14:textId="093B144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_Toc193393668 \h </w:instrText>
      </w:r>
      <w:r>
        <w:rPr>
          <w:noProof/>
        </w:rPr>
      </w:r>
      <w:r>
        <w:rPr>
          <w:noProof/>
        </w:rPr>
        <w:fldChar w:fldCharType="separate"/>
      </w:r>
      <w:r>
        <w:rPr>
          <w:noProof/>
        </w:rPr>
        <w:t>71</w:t>
      </w:r>
      <w:r>
        <w:rPr>
          <w:noProof/>
        </w:rPr>
        <w:fldChar w:fldCharType="end"/>
      </w:r>
    </w:p>
    <w:p w14:paraId="3293C322" w14:textId="46C0596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_Toc193393669 \h </w:instrText>
      </w:r>
      <w:r>
        <w:rPr>
          <w:noProof/>
        </w:rPr>
      </w:r>
      <w:r>
        <w:rPr>
          <w:noProof/>
        </w:rPr>
        <w:fldChar w:fldCharType="separate"/>
      </w:r>
      <w:r>
        <w:rPr>
          <w:noProof/>
        </w:rPr>
        <w:t>71</w:t>
      </w:r>
      <w:r>
        <w:rPr>
          <w:noProof/>
        </w:rPr>
        <w:fldChar w:fldCharType="end"/>
      </w:r>
    </w:p>
    <w:p w14:paraId="69B1CE35" w14:textId="7CBBB6D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_Toc193393670 \h </w:instrText>
      </w:r>
      <w:r>
        <w:rPr>
          <w:noProof/>
        </w:rPr>
      </w:r>
      <w:r>
        <w:rPr>
          <w:noProof/>
        </w:rPr>
        <w:fldChar w:fldCharType="separate"/>
      </w:r>
      <w:r>
        <w:rPr>
          <w:noProof/>
        </w:rPr>
        <w:t>71</w:t>
      </w:r>
      <w:r>
        <w:rPr>
          <w:noProof/>
        </w:rPr>
        <w:fldChar w:fldCharType="end"/>
      </w:r>
    </w:p>
    <w:p w14:paraId="6540C5CE" w14:textId="467FBDA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_Toc193393671 \h </w:instrText>
      </w:r>
      <w:r>
        <w:rPr>
          <w:noProof/>
        </w:rPr>
      </w:r>
      <w:r>
        <w:rPr>
          <w:noProof/>
        </w:rPr>
        <w:fldChar w:fldCharType="separate"/>
      </w:r>
      <w:r>
        <w:rPr>
          <w:noProof/>
        </w:rPr>
        <w:t>71</w:t>
      </w:r>
      <w:r>
        <w:rPr>
          <w:noProof/>
        </w:rPr>
        <w:fldChar w:fldCharType="end"/>
      </w:r>
    </w:p>
    <w:p w14:paraId="00F16806" w14:textId="7B6A80B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_Toc193393672 \h </w:instrText>
      </w:r>
      <w:r>
        <w:rPr>
          <w:noProof/>
        </w:rPr>
      </w:r>
      <w:r>
        <w:rPr>
          <w:noProof/>
        </w:rPr>
        <w:fldChar w:fldCharType="separate"/>
      </w:r>
      <w:r>
        <w:rPr>
          <w:noProof/>
        </w:rPr>
        <w:t>73</w:t>
      </w:r>
      <w:r>
        <w:rPr>
          <w:noProof/>
        </w:rPr>
        <w:fldChar w:fldCharType="end"/>
      </w:r>
    </w:p>
    <w:p w14:paraId="48306F24" w14:textId="2180563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_Toc193393673 \h </w:instrText>
      </w:r>
      <w:r>
        <w:rPr>
          <w:noProof/>
        </w:rPr>
      </w:r>
      <w:r>
        <w:rPr>
          <w:noProof/>
        </w:rPr>
        <w:fldChar w:fldCharType="separate"/>
      </w:r>
      <w:r>
        <w:rPr>
          <w:noProof/>
        </w:rPr>
        <w:t>73</w:t>
      </w:r>
      <w:r>
        <w:rPr>
          <w:noProof/>
        </w:rPr>
        <w:fldChar w:fldCharType="end"/>
      </w:r>
    </w:p>
    <w:p w14:paraId="0524A46E" w14:textId="4B2A854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_Toc193393674 \h </w:instrText>
      </w:r>
      <w:r>
        <w:rPr>
          <w:noProof/>
        </w:rPr>
      </w:r>
      <w:r>
        <w:rPr>
          <w:noProof/>
        </w:rPr>
        <w:fldChar w:fldCharType="separate"/>
      </w:r>
      <w:r>
        <w:rPr>
          <w:noProof/>
        </w:rPr>
        <w:t>73</w:t>
      </w:r>
      <w:r>
        <w:rPr>
          <w:noProof/>
        </w:rPr>
        <w:fldChar w:fldCharType="end"/>
      </w:r>
    </w:p>
    <w:p w14:paraId="69C4C190" w14:textId="7B681E0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_Toc193393675 \h </w:instrText>
      </w:r>
      <w:r>
        <w:rPr>
          <w:noProof/>
        </w:rPr>
      </w:r>
      <w:r>
        <w:rPr>
          <w:noProof/>
        </w:rPr>
        <w:fldChar w:fldCharType="separate"/>
      </w:r>
      <w:r>
        <w:rPr>
          <w:noProof/>
        </w:rPr>
        <w:t>73</w:t>
      </w:r>
      <w:r>
        <w:rPr>
          <w:noProof/>
        </w:rPr>
        <w:fldChar w:fldCharType="end"/>
      </w:r>
    </w:p>
    <w:p w14:paraId="3C429498" w14:textId="0A52FCE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_Toc193393676 \h </w:instrText>
      </w:r>
      <w:r>
        <w:rPr>
          <w:noProof/>
        </w:rPr>
      </w:r>
      <w:r>
        <w:rPr>
          <w:noProof/>
        </w:rPr>
        <w:fldChar w:fldCharType="separate"/>
      </w:r>
      <w:r>
        <w:rPr>
          <w:noProof/>
        </w:rPr>
        <w:t>73</w:t>
      </w:r>
      <w:r>
        <w:rPr>
          <w:noProof/>
        </w:rPr>
        <w:fldChar w:fldCharType="end"/>
      </w:r>
    </w:p>
    <w:p w14:paraId="614B588B" w14:textId="77083C4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_Toc193393677 \h </w:instrText>
      </w:r>
      <w:r>
        <w:rPr>
          <w:noProof/>
        </w:rPr>
      </w:r>
      <w:r>
        <w:rPr>
          <w:noProof/>
        </w:rPr>
        <w:fldChar w:fldCharType="separate"/>
      </w:r>
      <w:r>
        <w:rPr>
          <w:noProof/>
        </w:rPr>
        <w:t>73</w:t>
      </w:r>
      <w:r>
        <w:rPr>
          <w:noProof/>
        </w:rPr>
        <w:fldChar w:fldCharType="end"/>
      </w:r>
    </w:p>
    <w:p w14:paraId="2290B7B8" w14:textId="1347864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_Toc193393678 \h </w:instrText>
      </w:r>
      <w:r>
        <w:rPr>
          <w:noProof/>
        </w:rPr>
      </w:r>
      <w:r>
        <w:rPr>
          <w:noProof/>
        </w:rPr>
        <w:fldChar w:fldCharType="separate"/>
      </w:r>
      <w:r>
        <w:rPr>
          <w:noProof/>
        </w:rPr>
        <w:t>75</w:t>
      </w:r>
      <w:r>
        <w:rPr>
          <w:noProof/>
        </w:rPr>
        <w:fldChar w:fldCharType="end"/>
      </w:r>
    </w:p>
    <w:p w14:paraId="24E4E4EA" w14:textId="63C08BD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_Toc193393679 \h </w:instrText>
      </w:r>
      <w:r>
        <w:rPr>
          <w:noProof/>
        </w:rPr>
      </w:r>
      <w:r>
        <w:rPr>
          <w:noProof/>
        </w:rPr>
        <w:fldChar w:fldCharType="separate"/>
      </w:r>
      <w:r>
        <w:rPr>
          <w:noProof/>
        </w:rPr>
        <w:t>75</w:t>
      </w:r>
      <w:r>
        <w:rPr>
          <w:noProof/>
        </w:rPr>
        <w:fldChar w:fldCharType="end"/>
      </w:r>
    </w:p>
    <w:p w14:paraId="7C2E9B07" w14:textId="1917EDF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_Toc193393680 \h </w:instrText>
      </w:r>
      <w:r>
        <w:rPr>
          <w:noProof/>
        </w:rPr>
      </w:r>
      <w:r>
        <w:rPr>
          <w:noProof/>
        </w:rPr>
        <w:fldChar w:fldCharType="separate"/>
      </w:r>
      <w:r>
        <w:rPr>
          <w:noProof/>
        </w:rPr>
        <w:t>75</w:t>
      </w:r>
      <w:r>
        <w:rPr>
          <w:noProof/>
        </w:rPr>
        <w:fldChar w:fldCharType="end"/>
      </w:r>
    </w:p>
    <w:p w14:paraId="22FE5A53" w14:textId="10F162B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_Toc193393681 \h </w:instrText>
      </w:r>
      <w:r>
        <w:rPr>
          <w:noProof/>
        </w:rPr>
      </w:r>
      <w:r>
        <w:rPr>
          <w:noProof/>
        </w:rPr>
        <w:fldChar w:fldCharType="separate"/>
      </w:r>
      <w:r>
        <w:rPr>
          <w:noProof/>
        </w:rPr>
        <w:t>75</w:t>
      </w:r>
      <w:r>
        <w:rPr>
          <w:noProof/>
        </w:rPr>
        <w:fldChar w:fldCharType="end"/>
      </w:r>
    </w:p>
    <w:p w14:paraId="12DBE285" w14:textId="1C0083E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_Toc193393682 \h </w:instrText>
      </w:r>
      <w:r>
        <w:rPr>
          <w:noProof/>
        </w:rPr>
      </w:r>
      <w:r>
        <w:rPr>
          <w:noProof/>
        </w:rPr>
        <w:fldChar w:fldCharType="separate"/>
      </w:r>
      <w:r>
        <w:rPr>
          <w:noProof/>
        </w:rPr>
        <w:t>75</w:t>
      </w:r>
      <w:r>
        <w:rPr>
          <w:noProof/>
        </w:rPr>
        <w:fldChar w:fldCharType="end"/>
      </w:r>
    </w:p>
    <w:p w14:paraId="188DBCEB" w14:textId="7E58179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_Toc193393683 \h </w:instrText>
      </w:r>
      <w:r>
        <w:rPr>
          <w:noProof/>
        </w:rPr>
      </w:r>
      <w:r>
        <w:rPr>
          <w:noProof/>
        </w:rPr>
        <w:fldChar w:fldCharType="separate"/>
      </w:r>
      <w:r>
        <w:rPr>
          <w:noProof/>
        </w:rPr>
        <w:t>75</w:t>
      </w:r>
      <w:r>
        <w:rPr>
          <w:noProof/>
        </w:rPr>
        <w:fldChar w:fldCharType="end"/>
      </w:r>
    </w:p>
    <w:p w14:paraId="10954A7B" w14:textId="53E41D9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_Toc193393684 \h </w:instrText>
      </w:r>
      <w:r>
        <w:rPr>
          <w:noProof/>
        </w:rPr>
      </w:r>
      <w:r>
        <w:rPr>
          <w:noProof/>
        </w:rPr>
        <w:fldChar w:fldCharType="separate"/>
      </w:r>
      <w:r>
        <w:rPr>
          <w:noProof/>
        </w:rPr>
        <w:t>75</w:t>
      </w:r>
      <w:r>
        <w:rPr>
          <w:noProof/>
        </w:rPr>
        <w:fldChar w:fldCharType="end"/>
      </w:r>
    </w:p>
    <w:p w14:paraId="4A57129F" w14:textId="4946471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_Toc193393685 \h </w:instrText>
      </w:r>
      <w:r>
        <w:rPr>
          <w:noProof/>
        </w:rPr>
      </w:r>
      <w:r>
        <w:rPr>
          <w:noProof/>
        </w:rPr>
        <w:fldChar w:fldCharType="separate"/>
      </w:r>
      <w:r>
        <w:rPr>
          <w:noProof/>
        </w:rPr>
        <w:t>75</w:t>
      </w:r>
      <w:r>
        <w:rPr>
          <w:noProof/>
        </w:rPr>
        <w:fldChar w:fldCharType="end"/>
      </w:r>
    </w:p>
    <w:p w14:paraId="0972319C" w14:textId="29C8F82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_Toc193393686 \h </w:instrText>
      </w:r>
      <w:r>
        <w:rPr>
          <w:noProof/>
        </w:rPr>
      </w:r>
      <w:r>
        <w:rPr>
          <w:noProof/>
        </w:rPr>
        <w:fldChar w:fldCharType="separate"/>
      </w:r>
      <w:r>
        <w:rPr>
          <w:noProof/>
        </w:rPr>
        <w:t>76</w:t>
      </w:r>
      <w:r>
        <w:rPr>
          <w:noProof/>
        </w:rPr>
        <w:fldChar w:fldCharType="end"/>
      </w:r>
    </w:p>
    <w:p w14:paraId="7CE5EAF6" w14:textId="489373F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_Toc193393687 \h </w:instrText>
      </w:r>
      <w:r>
        <w:rPr>
          <w:noProof/>
        </w:rPr>
      </w:r>
      <w:r>
        <w:rPr>
          <w:noProof/>
        </w:rPr>
        <w:fldChar w:fldCharType="separate"/>
      </w:r>
      <w:r>
        <w:rPr>
          <w:noProof/>
        </w:rPr>
        <w:t>80</w:t>
      </w:r>
      <w:r>
        <w:rPr>
          <w:noProof/>
        </w:rPr>
        <w:fldChar w:fldCharType="end"/>
      </w:r>
    </w:p>
    <w:p w14:paraId="1B73CF8A" w14:textId="6615206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_Toc193393688 \h </w:instrText>
      </w:r>
      <w:r>
        <w:rPr>
          <w:noProof/>
        </w:rPr>
      </w:r>
      <w:r>
        <w:rPr>
          <w:noProof/>
        </w:rPr>
        <w:fldChar w:fldCharType="separate"/>
      </w:r>
      <w:r>
        <w:rPr>
          <w:noProof/>
        </w:rPr>
        <w:t>80</w:t>
      </w:r>
      <w:r>
        <w:rPr>
          <w:noProof/>
        </w:rPr>
        <w:fldChar w:fldCharType="end"/>
      </w:r>
    </w:p>
    <w:p w14:paraId="44ED9176" w14:textId="142C6483" w:rsidR="00C60E45" w:rsidRPr="000A6A78" w:rsidRDefault="00C60E45">
      <w:pPr>
        <w:pStyle w:val="TOC3"/>
        <w:rPr>
          <w:rFonts w:asciiTheme="minorHAnsi" w:eastAsiaTheme="minorEastAsia" w:hAnsiTheme="minorHAnsi" w:cstheme="minorBidi"/>
          <w:noProof/>
          <w:kern w:val="2"/>
          <w:sz w:val="24"/>
          <w:szCs w:val="24"/>
          <w:lang w:val="fr-FR" w:eastAsia="en-GB"/>
          <w14:ligatures w14:val="standardContextual"/>
        </w:rPr>
      </w:pPr>
      <w:r w:rsidRPr="000A6A78">
        <w:rPr>
          <w:noProof/>
          <w:lang w:val="fr-FR"/>
        </w:rPr>
        <w:t>B.3.1.8</w:t>
      </w:r>
      <w:r w:rsidRPr="000A6A78">
        <w:rPr>
          <w:rFonts w:asciiTheme="minorHAnsi" w:eastAsiaTheme="minorEastAsia" w:hAnsiTheme="minorHAnsi" w:cstheme="minorBidi"/>
          <w:noProof/>
          <w:kern w:val="2"/>
          <w:sz w:val="24"/>
          <w:szCs w:val="24"/>
          <w:lang w:val="fr-FR" w:eastAsia="en-GB"/>
          <w14:ligatures w14:val="standardContextual"/>
        </w:rPr>
        <w:tab/>
      </w:r>
      <w:r w:rsidRPr="000A6A78">
        <w:rPr>
          <w:noProof/>
          <w:lang w:val="fr-FR"/>
        </w:rPr>
        <w:t>Void</w:t>
      </w:r>
      <w:r w:rsidRPr="000A6A78">
        <w:rPr>
          <w:noProof/>
          <w:lang w:val="fr-FR"/>
        </w:rPr>
        <w:tab/>
      </w:r>
      <w:r>
        <w:rPr>
          <w:noProof/>
        </w:rPr>
        <w:fldChar w:fldCharType="begin" w:fldLock="1"/>
      </w:r>
      <w:r w:rsidRPr="000A6A78">
        <w:rPr>
          <w:noProof/>
          <w:lang w:val="fr-FR"/>
        </w:rPr>
        <w:instrText xml:space="preserve"> PAGEREF _Toc193393689 \h </w:instrText>
      </w:r>
      <w:r>
        <w:rPr>
          <w:noProof/>
        </w:rPr>
      </w:r>
      <w:r>
        <w:rPr>
          <w:noProof/>
        </w:rPr>
        <w:fldChar w:fldCharType="separate"/>
      </w:r>
      <w:r w:rsidRPr="000A6A78">
        <w:rPr>
          <w:noProof/>
          <w:lang w:val="fr-FR"/>
        </w:rPr>
        <w:t>80</w:t>
      </w:r>
      <w:r>
        <w:rPr>
          <w:noProof/>
        </w:rPr>
        <w:fldChar w:fldCharType="end"/>
      </w:r>
    </w:p>
    <w:p w14:paraId="68F23BC6" w14:textId="686A5713" w:rsidR="00C60E45" w:rsidRPr="000A6A78" w:rsidRDefault="00C60E45">
      <w:pPr>
        <w:pStyle w:val="TOC3"/>
        <w:rPr>
          <w:rFonts w:asciiTheme="minorHAnsi" w:eastAsiaTheme="minorEastAsia" w:hAnsiTheme="minorHAnsi" w:cstheme="minorBidi"/>
          <w:noProof/>
          <w:kern w:val="2"/>
          <w:sz w:val="24"/>
          <w:szCs w:val="24"/>
          <w:lang w:val="fr-FR" w:eastAsia="en-GB"/>
          <w14:ligatures w14:val="standardContextual"/>
        </w:rPr>
      </w:pPr>
      <w:r w:rsidRPr="000A6A78">
        <w:rPr>
          <w:noProof/>
          <w:lang w:val="fr-FR"/>
        </w:rPr>
        <w:t>B.3.1.9</w:t>
      </w:r>
      <w:r w:rsidRPr="000A6A78">
        <w:rPr>
          <w:rFonts w:asciiTheme="minorHAnsi" w:eastAsiaTheme="minorEastAsia" w:hAnsiTheme="minorHAnsi" w:cstheme="minorBidi"/>
          <w:noProof/>
          <w:kern w:val="2"/>
          <w:sz w:val="24"/>
          <w:szCs w:val="24"/>
          <w:lang w:val="fr-FR" w:eastAsia="en-GB"/>
          <w14:ligatures w14:val="standardContextual"/>
        </w:rPr>
        <w:tab/>
      </w:r>
      <w:r w:rsidRPr="000A6A78">
        <w:rPr>
          <w:noProof/>
          <w:lang w:val="fr-FR"/>
        </w:rPr>
        <w:t>Void</w:t>
      </w:r>
      <w:r w:rsidRPr="000A6A78">
        <w:rPr>
          <w:noProof/>
          <w:lang w:val="fr-FR"/>
        </w:rPr>
        <w:tab/>
      </w:r>
      <w:r>
        <w:rPr>
          <w:noProof/>
        </w:rPr>
        <w:fldChar w:fldCharType="begin" w:fldLock="1"/>
      </w:r>
      <w:r w:rsidRPr="000A6A78">
        <w:rPr>
          <w:noProof/>
          <w:lang w:val="fr-FR"/>
        </w:rPr>
        <w:instrText xml:space="preserve"> PAGEREF _Toc193393690 \h </w:instrText>
      </w:r>
      <w:r>
        <w:rPr>
          <w:noProof/>
        </w:rPr>
      </w:r>
      <w:r>
        <w:rPr>
          <w:noProof/>
        </w:rPr>
        <w:fldChar w:fldCharType="separate"/>
      </w:r>
      <w:r w:rsidRPr="000A6A78">
        <w:rPr>
          <w:noProof/>
          <w:lang w:val="fr-FR"/>
        </w:rPr>
        <w:t>80</w:t>
      </w:r>
      <w:r>
        <w:rPr>
          <w:noProof/>
        </w:rPr>
        <w:fldChar w:fldCharType="end"/>
      </w:r>
    </w:p>
    <w:p w14:paraId="2FEC07F4" w14:textId="708BCA52" w:rsidR="00C60E45" w:rsidRPr="000A6A78" w:rsidRDefault="00C60E45">
      <w:pPr>
        <w:pStyle w:val="TOC3"/>
        <w:rPr>
          <w:rFonts w:asciiTheme="minorHAnsi" w:eastAsiaTheme="minorEastAsia" w:hAnsiTheme="minorHAnsi" w:cstheme="minorBidi"/>
          <w:noProof/>
          <w:kern w:val="2"/>
          <w:sz w:val="24"/>
          <w:szCs w:val="24"/>
          <w:lang w:val="fr-FR" w:eastAsia="en-GB"/>
          <w14:ligatures w14:val="standardContextual"/>
        </w:rPr>
      </w:pPr>
      <w:r w:rsidRPr="000A6A78">
        <w:rPr>
          <w:noProof/>
          <w:lang w:val="fr-FR"/>
        </w:rPr>
        <w:t>B.3.1.10</w:t>
      </w:r>
      <w:r w:rsidRPr="000A6A78">
        <w:rPr>
          <w:rFonts w:asciiTheme="minorHAnsi" w:eastAsiaTheme="minorEastAsia" w:hAnsiTheme="minorHAnsi" w:cstheme="minorBidi"/>
          <w:noProof/>
          <w:kern w:val="2"/>
          <w:sz w:val="24"/>
          <w:szCs w:val="24"/>
          <w:lang w:val="fr-FR" w:eastAsia="en-GB"/>
          <w14:ligatures w14:val="standardContextual"/>
        </w:rPr>
        <w:tab/>
      </w:r>
      <w:r w:rsidRPr="000A6A78">
        <w:rPr>
          <w:noProof/>
          <w:lang w:val="fr-FR"/>
        </w:rPr>
        <w:t>Void</w:t>
      </w:r>
      <w:r w:rsidRPr="000A6A78">
        <w:rPr>
          <w:noProof/>
          <w:lang w:val="fr-FR"/>
        </w:rPr>
        <w:tab/>
      </w:r>
      <w:r>
        <w:rPr>
          <w:noProof/>
        </w:rPr>
        <w:fldChar w:fldCharType="begin" w:fldLock="1"/>
      </w:r>
      <w:r w:rsidRPr="000A6A78">
        <w:rPr>
          <w:noProof/>
          <w:lang w:val="fr-FR"/>
        </w:rPr>
        <w:instrText xml:space="preserve"> PAGEREF _Toc193393691 \h </w:instrText>
      </w:r>
      <w:r>
        <w:rPr>
          <w:noProof/>
        </w:rPr>
      </w:r>
      <w:r>
        <w:rPr>
          <w:noProof/>
        </w:rPr>
        <w:fldChar w:fldCharType="separate"/>
      </w:r>
      <w:r w:rsidRPr="000A6A78">
        <w:rPr>
          <w:noProof/>
          <w:lang w:val="fr-FR"/>
        </w:rPr>
        <w:t>80</w:t>
      </w:r>
      <w:r>
        <w:rPr>
          <w:noProof/>
        </w:rPr>
        <w:fldChar w:fldCharType="end"/>
      </w:r>
    </w:p>
    <w:p w14:paraId="0CF9DA22" w14:textId="32B7BA7E"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_Toc193393692 \h </w:instrText>
      </w:r>
      <w:r>
        <w:rPr>
          <w:noProof/>
        </w:rPr>
      </w:r>
      <w:r>
        <w:rPr>
          <w:noProof/>
        </w:rPr>
        <w:fldChar w:fldCharType="separate"/>
      </w:r>
      <w:r>
        <w:rPr>
          <w:noProof/>
        </w:rPr>
        <w:t>80</w:t>
      </w:r>
      <w:r>
        <w:rPr>
          <w:noProof/>
        </w:rPr>
        <w:fldChar w:fldCharType="end"/>
      </w:r>
    </w:p>
    <w:p w14:paraId="6832108F" w14:textId="794A4EE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_Toc193393693 \h </w:instrText>
      </w:r>
      <w:r>
        <w:rPr>
          <w:noProof/>
        </w:rPr>
      </w:r>
      <w:r>
        <w:rPr>
          <w:noProof/>
        </w:rPr>
        <w:fldChar w:fldCharType="separate"/>
      </w:r>
      <w:r>
        <w:rPr>
          <w:noProof/>
        </w:rPr>
        <w:t>80</w:t>
      </w:r>
      <w:r>
        <w:rPr>
          <w:noProof/>
        </w:rPr>
        <w:fldChar w:fldCharType="end"/>
      </w:r>
    </w:p>
    <w:p w14:paraId="63B21F5B" w14:textId="665632D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_Toc193393694 \h </w:instrText>
      </w:r>
      <w:r>
        <w:rPr>
          <w:noProof/>
        </w:rPr>
      </w:r>
      <w:r>
        <w:rPr>
          <w:noProof/>
        </w:rPr>
        <w:fldChar w:fldCharType="separate"/>
      </w:r>
      <w:r>
        <w:rPr>
          <w:noProof/>
        </w:rPr>
        <w:t>80</w:t>
      </w:r>
      <w:r>
        <w:rPr>
          <w:noProof/>
        </w:rPr>
        <w:fldChar w:fldCharType="end"/>
      </w:r>
    </w:p>
    <w:p w14:paraId="4369C4FE" w14:textId="3AFF3C5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_Toc193393695 \h </w:instrText>
      </w:r>
      <w:r>
        <w:rPr>
          <w:noProof/>
        </w:rPr>
      </w:r>
      <w:r>
        <w:rPr>
          <w:noProof/>
        </w:rPr>
        <w:fldChar w:fldCharType="separate"/>
      </w:r>
      <w:r>
        <w:rPr>
          <w:noProof/>
        </w:rPr>
        <w:t>81</w:t>
      </w:r>
      <w:r>
        <w:rPr>
          <w:noProof/>
        </w:rPr>
        <w:fldChar w:fldCharType="end"/>
      </w:r>
    </w:p>
    <w:p w14:paraId="4BB7236F" w14:textId="0F43E2B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_Toc193393696 \h </w:instrText>
      </w:r>
      <w:r>
        <w:rPr>
          <w:noProof/>
        </w:rPr>
      </w:r>
      <w:r>
        <w:rPr>
          <w:noProof/>
        </w:rPr>
        <w:fldChar w:fldCharType="separate"/>
      </w:r>
      <w:r>
        <w:rPr>
          <w:noProof/>
        </w:rPr>
        <w:t>81</w:t>
      </w:r>
      <w:r>
        <w:rPr>
          <w:noProof/>
        </w:rPr>
        <w:fldChar w:fldCharType="end"/>
      </w:r>
    </w:p>
    <w:p w14:paraId="4BD72706" w14:textId="7C2A69B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_Toc193393697 \h </w:instrText>
      </w:r>
      <w:r>
        <w:rPr>
          <w:noProof/>
        </w:rPr>
      </w:r>
      <w:r>
        <w:rPr>
          <w:noProof/>
        </w:rPr>
        <w:fldChar w:fldCharType="separate"/>
      </w:r>
      <w:r>
        <w:rPr>
          <w:noProof/>
        </w:rPr>
        <w:t>81</w:t>
      </w:r>
      <w:r>
        <w:rPr>
          <w:noProof/>
        </w:rPr>
        <w:fldChar w:fldCharType="end"/>
      </w:r>
    </w:p>
    <w:p w14:paraId="1800F8E2" w14:textId="0C7591EC"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_Toc193393698 \h </w:instrText>
      </w:r>
      <w:r>
        <w:rPr>
          <w:noProof/>
        </w:rPr>
      </w:r>
      <w:r>
        <w:rPr>
          <w:noProof/>
        </w:rPr>
        <w:fldChar w:fldCharType="separate"/>
      </w:r>
      <w:r>
        <w:rPr>
          <w:noProof/>
        </w:rPr>
        <w:t>81</w:t>
      </w:r>
      <w:r>
        <w:rPr>
          <w:noProof/>
        </w:rPr>
        <w:fldChar w:fldCharType="end"/>
      </w:r>
    </w:p>
    <w:p w14:paraId="7858B88F" w14:textId="1784491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_Toc193393699 \h </w:instrText>
      </w:r>
      <w:r>
        <w:rPr>
          <w:noProof/>
        </w:rPr>
      </w:r>
      <w:r>
        <w:rPr>
          <w:noProof/>
        </w:rPr>
        <w:fldChar w:fldCharType="separate"/>
      </w:r>
      <w:r>
        <w:rPr>
          <w:noProof/>
        </w:rPr>
        <w:t>81</w:t>
      </w:r>
      <w:r>
        <w:rPr>
          <w:noProof/>
        </w:rPr>
        <w:fldChar w:fldCharType="end"/>
      </w:r>
    </w:p>
    <w:p w14:paraId="7EAD4A92" w14:textId="6A838F4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_Toc193393700 \h </w:instrText>
      </w:r>
      <w:r>
        <w:rPr>
          <w:noProof/>
        </w:rPr>
      </w:r>
      <w:r>
        <w:rPr>
          <w:noProof/>
        </w:rPr>
        <w:fldChar w:fldCharType="separate"/>
      </w:r>
      <w:r>
        <w:rPr>
          <w:noProof/>
        </w:rPr>
        <w:t>82</w:t>
      </w:r>
      <w:r>
        <w:rPr>
          <w:noProof/>
        </w:rPr>
        <w:fldChar w:fldCharType="end"/>
      </w:r>
    </w:p>
    <w:p w14:paraId="5912B05C" w14:textId="271555A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_Toc193393701 \h </w:instrText>
      </w:r>
      <w:r>
        <w:rPr>
          <w:noProof/>
        </w:rPr>
      </w:r>
      <w:r>
        <w:rPr>
          <w:noProof/>
        </w:rPr>
        <w:fldChar w:fldCharType="separate"/>
      </w:r>
      <w:r>
        <w:rPr>
          <w:noProof/>
        </w:rPr>
        <w:t>83</w:t>
      </w:r>
      <w:r>
        <w:rPr>
          <w:noProof/>
        </w:rPr>
        <w:fldChar w:fldCharType="end"/>
      </w:r>
    </w:p>
    <w:p w14:paraId="3D0493DC" w14:textId="64A9CC9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_Toc193393702 \h </w:instrText>
      </w:r>
      <w:r>
        <w:rPr>
          <w:noProof/>
        </w:rPr>
      </w:r>
      <w:r>
        <w:rPr>
          <w:noProof/>
        </w:rPr>
        <w:fldChar w:fldCharType="separate"/>
      </w:r>
      <w:r>
        <w:rPr>
          <w:noProof/>
        </w:rPr>
        <w:t>83</w:t>
      </w:r>
      <w:r>
        <w:rPr>
          <w:noProof/>
        </w:rPr>
        <w:fldChar w:fldCharType="end"/>
      </w:r>
    </w:p>
    <w:p w14:paraId="73A941F9" w14:textId="2589E3A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_Toc193393703 \h </w:instrText>
      </w:r>
      <w:r>
        <w:rPr>
          <w:noProof/>
        </w:rPr>
      </w:r>
      <w:r>
        <w:rPr>
          <w:noProof/>
        </w:rPr>
        <w:fldChar w:fldCharType="separate"/>
      </w:r>
      <w:r>
        <w:rPr>
          <w:noProof/>
        </w:rPr>
        <w:t>83</w:t>
      </w:r>
      <w:r>
        <w:rPr>
          <w:noProof/>
        </w:rPr>
        <w:fldChar w:fldCharType="end"/>
      </w:r>
    </w:p>
    <w:p w14:paraId="3F54F29B" w14:textId="725D9E12"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_Toc193393704 \h </w:instrText>
      </w:r>
      <w:r>
        <w:rPr>
          <w:noProof/>
        </w:rPr>
      </w:r>
      <w:r>
        <w:rPr>
          <w:noProof/>
        </w:rPr>
        <w:fldChar w:fldCharType="separate"/>
      </w:r>
      <w:r>
        <w:rPr>
          <w:noProof/>
        </w:rPr>
        <w:t>83</w:t>
      </w:r>
      <w:r>
        <w:rPr>
          <w:noProof/>
        </w:rPr>
        <w:fldChar w:fldCharType="end"/>
      </w:r>
    </w:p>
    <w:p w14:paraId="38EBF59B" w14:textId="7F00C5E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_Toc193393705 \h </w:instrText>
      </w:r>
      <w:r>
        <w:rPr>
          <w:noProof/>
        </w:rPr>
      </w:r>
      <w:r>
        <w:rPr>
          <w:noProof/>
        </w:rPr>
        <w:fldChar w:fldCharType="separate"/>
      </w:r>
      <w:r>
        <w:rPr>
          <w:noProof/>
        </w:rPr>
        <w:t>83</w:t>
      </w:r>
      <w:r>
        <w:rPr>
          <w:noProof/>
        </w:rPr>
        <w:fldChar w:fldCharType="end"/>
      </w:r>
    </w:p>
    <w:p w14:paraId="4F3A1838" w14:textId="60F69FA1" w:rsidR="00C60E45" w:rsidRPr="000A6A78" w:rsidRDefault="00C60E45">
      <w:pPr>
        <w:pStyle w:val="TOC4"/>
        <w:rPr>
          <w:rFonts w:asciiTheme="minorHAnsi" w:eastAsiaTheme="minorEastAsia" w:hAnsiTheme="minorHAnsi" w:cstheme="minorBidi"/>
          <w:noProof/>
          <w:kern w:val="2"/>
          <w:sz w:val="24"/>
          <w:szCs w:val="24"/>
          <w:lang w:val="sv-SE" w:eastAsia="en-GB"/>
          <w14:ligatures w14:val="standardContextual"/>
        </w:rPr>
      </w:pPr>
      <w:r w:rsidRPr="000A6A78">
        <w:rPr>
          <w:noProof/>
          <w:lang w:val="sv-SE" w:eastAsia="zh-CN"/>
        </w:rPr>
        <w:t>B.4.1.3.1</w:t>
      </w:r>
      <w:r w:rsidRPr="000A6A78">
        <w:rPr>
          <w:rFonts w:asciiTheme="minorHAnsi" w:eastAsiaTheme="minorEastAsia" w:hAnsiTheme="minorHAnsi" w:cstheme="minorBidi"/>
          <w:noProof/>
          <w:kern w:val="2"/>
          <w:sz w:val="24"/>
          <w:szCs w:val="24"/>
          <w:lang w:val="sv-SE" w:eastAsia="en-GB"/>
          <w14:ligatures w14:val="standardContextual"/>
        </w:rPr>
        <w:tab/>
      </w:r>
      <w:r w:rsidRPr="000A6A78">
        <w:rPr>
          <w:noProof/>
          <w:lang w:val="sv-SE" w:eastAsia="zh-CN"/>
        </w:rPr>
        <w:t>General</w:t>
      </w:r>
      <w:r w:rsidRPr="000A6A78">
        <w:rPr>
          <w:noProof/>
          <w:lang w:val="sv-SE"/>
        </w:rPr>
        <w:tab/>
      </w:r>
      <w:r>
        <w:rPr>
          <w:noProof/>
        </w:rPr>
        <w:fldChar w:fldCharType="begin" w:fldLock="1"/>
      </w:r>
      <w:r w:rsidRPr="000A6A78">
        <w:rPr>
          <w:noProof/>
          <w:lang w:val="sv-SE"/>
        </w:rPr>
        <w:instrText xml:space="preserve"> PAGEREF _Toc193393706 \h </w:instrText>
      </w:r>
      <w:r>
        <w:rPr>
          <w:noProof/>
        </w:rPr>
      </w:r>
      <w:r>
        <w:rPr>
          <w:noProof/>
        </w:rPr>
        <w:fldChar w:fldCharType="separate"/>
      </w:r>
      <w:r w:rsidRPr="000A6A78">
        <w:rPr>
          <w:noProof/>
          <w:lang w:val="sv-SE"/>
        </w:rPr>
        <w:t>83</w:t>
      </w:r>
      <w:r>
        <w:rPr>
          <w:noProof/>
        </w:rPr>
        <w:fldChar w:fldCharType="end"/>
      </w:r>
    </w:p>
    <w:p w14:paraId="02BFFF2E" w14:textId="516694FD" w:rsidR="00C60E45" w:rsidRPr="000A6A78" w:rsidRDefault="00C60E45">
      <w:pPr>
        <w:pStyle w:val="TOC3"/>
        <w:rPr>
          <w:rFonts w:asciiTheme="minorHAnsi" w:eastAsiaTheme="minorEastAsia" w:hAnsiTheme="minorHAnsi" w:cstheme="minorBidi"/>
          <w:noProof/>
          <w:kern w:val="2"/>
          <w:sz w:val="24"/>
          <w:szCs w:val="24"/>
          <w:lang w:val="sv-SE" w:eastAsia="en-GB"/>
          <w14:ligatures w14:val="standardContextual"/>
        </w:rPr>
      </w:pPr>
      <w:r w:rsidRPr="000A6A78">
        <w:rPr>
          <w:noProof/>
          <w:lang w:val="sv-SE" w:eastAsia="zh-CN"/>
        </w:rPr>
        <w:t>B.4.1.4</w:t>
      </w:r>
      <w:r w:rsidRPr="000A6A78">
        <w:rPr>
          <w:rFonts w:asciiTheme="minorHAnsi" w:eastAsiaTheme="minorEastAsia" w:hAnsiTheme="minorHAnsi" w:cstheme="minorBidi"/>
          <w:noProof/>
          <w:kern w:val="2"/>
          <w:sz w:val="24"/>
          <w:szCs w:val="24"/>
          <w:lang w:val="sv-SE" w:eastAsia="en-GB"/>
          <w14:ligatures w14:val="standardContextual"/>
        </w:rPr>
        <w:tab/>
      </w:r>
      <w:r w:rsidRPr="000A6A78">
        <w:rPr>
          <w:noProof/>
          <w:lang w:val="sv-SE"/>
        </w:rPr>
        <w:t>Error Handling</w:t>
      </w:r>
      <w:r w:rsidRPr="000A6A78">
        <w:rPr>
          <w:noProof/>
          <w:lang w:val="sv-SE"/>
        </w:rPr>
        <w:tab/>
      </w:r>
      <w:r>
        <w:rPr>
          <w:noProof/>
        </w:rPr>
        <w:fldChar w:fldCharType="begin" w:fldLock="1"/>
      </w:r>
      <w:r w:rsidRPr="000A6A78">
        <w:rPr>
          <w:noProof/>
          <w:lang w:val="sv-SE"/>
        </w:rPr>
        <w:instrText xml:space="preserve"> PAGEREF _Toc193393707 \h </w:instrText>
      </w:r>
      <w:r>
        <w:rPr>
          <w:noProof/>
        </w:rPr>
      </w:r>
      <w:r>
        <w:rPr>
          <w:noProof/>
        </w:rPr>
        <w:fldChar w:fldCharType="separate"/>
      </w:r>
      <w:r w:rsidRPr="000A6A78">
        <w:rPr>
          <w:noProof/>
          <w:lang w:val="sv-SE"/>
        </w:rPr>
        <w:t>85</w:t>
      </w:r>
      <w:r>
        <w:rPr>
          <w:noProof/>
        </w:rPr>
        <w:fldChar w:fldCharType="end"/>
      </w:r>
    </w:p>
    <w:p w14:paraId="1AAD2B3B" w14:textId="1A372E3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_Toc193393708 \h </w:instrText>
      </w:r>
      <w:r>
        <w:rPr>
          <w:noProof/>
        </w:rPr>
      </w:r>
      <w:r>
        <w:rPr>
          <w:noProof/>
        </w:rPr>
        <w:fldChar w:fldCharType="separate"/>
      </w:r>
      <w:r>
        <w:rPr>
          <w:noProof/>
        </w:rPr>
        <w:t>85</w:t>
      </w:r>
      <w:r>
        <w:rPr>
          <w:noProof/>
        </w:rPr>
        <w:fldChar w:fldCharType="end"/>
      </w:r>
    </w:p>
    <w:p w14:paraId="00602DAA" w14:textId="2CD375D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_Toc193393709 \h </w:instrText>
      </w:r>
      <w:r>
        <w:rPr>
          <w:noProof/>
        </w:rPr>
      </w:r>
      <w:r>
        <w:rPr>
          <w:noProof/>
        </w:rPr>
        <w:fldChar w:fldCharType="separate"/>
      </w:r>
      <w:r>
        <w:rPr>
          <w:noProof/>
        </w:rPr>
        <w:t>85</w:t>
      </w:r>
      <w:r>
        <w:rPr>
          <w:noProof/>
        </w:rPr>
        <w:fldChar w:fldCharType="end"/>
      </w:r>
    </w:p>
    <w:p w14:paraId="04C471DB" w14:textId="39516AF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_Toc193393710 \h </w:instrText>
      </w:r>
      <w:r>
        <w:rPr>
          <w:noProof/>
        </w:rPr>
      </w:r>
      <w:r>
        <w:rPr>
          <w:noProof/>
        </w:rPr>
        <w:fldChar w:fldCharType="separate"/>
      </w:r>
      <w:r>
        <w:rPr>
          <w:noProof/>
        </w:rPr>
        <w:t>85</w:t>
      </w:r>
      <w:r>
        <w:rPr>
          <w:noProof/>
        </w:rPr>
        <w:fldChar w:fldCharType="end"/>
      </w:r>
    </w:p>
    <w:p w14:paraId="7F50A0A5" w14:textId="7451730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_Toc193393711 \h </w:instrText>
      </w:r>
      <w:r>
        <w:rPr>
          <w:noProof/>
        </w:rPr>
      </w:r>
      <w:r>
        <w:rPr>
          <w:noProof/>
        </w:rPr>
        <w:fldChar w:fldCharType="separate"/>
      </w:r>
      <w:r>
        <w:rPr>
          <w:noProof/>
        </w:rPr>
        <w:t>89</w:t>
      </w:r>
      <w:r>
        <w:rPr>
          <w:noProof/>
        </w:rPr>
        <w:fldChar w:fldCharType="end"/>
      </w:r>
    </w:p>
    <w:p w14:paraId="532FCA18" w14:textId="4BB9605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_Toc193393712 \h </w:instrText>
      </w:r>
      <w:r>
        <w:rPr>
          <w:noProof/>
        </w:rPr>
      </w:r>
      <w:r>
        <w:rPr>
          <w:noProof/>
        </w:rPr>
        <w:fldChar w:fldCharType="separate"/>
      </w:r>
      <w:r>
        <w:rPr>
          <w:noProof/>
        </w:rPr>
        <w:t>89</w:t>
      </w:r>
      <w:r>
        <w:rPr>
          <w:noProof/>
        </w:rPr>
        <w:fldChar w:fldCharType="end"/>
      </w:r>
    </w:p>
    <w:p w14:paraId="6B68E0D8" w14:textId="4D0ECB5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_Toc193393713 \h </w:instrText>
      </w:r>
      <w:r>
        <w:rPr>
          <w:noProof/>
        </w:rPr>
      </w:r>
      <w:r>
        <w:rPr>
          <w:noProof/>
        </w:rPr>
        <w:fldChar w:fldCharType="separate"/>
      </w:r>
      <w:r>
        <w:rPr>
          <w:noProof/>
        </w:rPr>
        <w:t>89</w:t>
      </w:r>
      <w:r>
        <w:rPr>
          <w:noProof/>
        </w:rPr>
        <w:fldChar w:fldCharType="end"/>
      </w:r>
    </w:p>
    <w:p w14:paraId="3186AE6A" w14:textId="07F13D9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_Toc193393714 \h </w:instrText>
      </w:r>
      <w:r>
        <w:rPr>
          <w:noProof/>
        </w:rPr>
      </w:r>
      <w:r>
        <w:rPr>
          <w:noProof/>
        </w:rPr>
        <w:fldChar w:fldCharType="separate"/>
      </w:r>
      <w:r>
        <w:rPr>
          <w:noProof/>
        </w:rPr>
        <w:t>89</w:t>
      </w:r>
      <w:r>
        <w:rPr>
          <w:noProof/>
        </w:rPr>
        <w:fldChar w:fldCharType="end"/>
      </w:r>
    </w:p>
    <w:p w14:paraId="16DDDA5F" w14:textId="4152608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_Toc193393715 \h </w:instrText>
      </w:r>
      <w:r>
        <w:rPr>
          <w:noProof/>
        </w:rPr>
      </w:r>
      <w:r>
        <w:rPr>
          <w:noProof/>
        </w:rPr>
        <w:fldChar w:fldCharType="separate"/>
      </w:r>
      <w:r>
        <w:rPr>
          <w:noProof/>
        </w:rPr>
        <w:t>90</w:t>
      </w:r>
      <w:r>
        <w:rPr>
          <w:noProof/>
        </w:rPr>
        <w:fldChar w:fldCharType="end"/>
      </w:r>
    </w:p>
    <w:p w14:paraId="580F3B63" w14:textId="674E1EA0"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_Toc193393716 \h </w:instrText>
      </w:r>
      <w:r>
        <w:rPr>
          <w:noProof/>
        </w:rPr>
      </w:r>
      <w:r>
        <w:rPr>
          <w:noProof/>
        </w:rPr>
        <w:fldChar w:fldCharType="separate"/>
      </w:r>
      <w:r>
        <w:rPr>
          <w:noProof/>
        </w:rPr>
        <w:t>92</w:t>
      </w:r>
      <w:r>
        <w:rPr>
          <w:noProof/>
        </w:rPr>
        <w:fldChar w:fldCharType="end"/>
      </w:r>
    </w:p>
    <w:p w14:paraId="5B662CBD" w14:textId="1ADB7955"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sidRPr="008B4ADA">
        <w:rPr>
          <w:noProof/>
          <w:lang w:val="en-US"/>
        </w:rPr>
        <w:t>Annex C (normative</w:t>
      </w:r>
      <w:r>
        <w:rPr>
          <w:noProof/>
          <w:lang w:val="en-US"/>
        </w:rPr>
        <w:t>):</w:t>
      </w:r>
      <w:r>
        <w:rPr>
          <w:noProof/>
          <w:lang w:val="en-US"/>
        </w:rPr>
        <w:tab/>
      </w:r>
      <w:r w:rsidRPr="008B4ADA">
        <w:rPr>
          <w:noProof/>
          <w:lang w:val="en-US"/>
        </w:rPr>
        <w:t>Counters</w:t>
      </w:r>
      <w:r>
        <w:rPr>
          <w:noProof/>
        </w:rPr>
        <w:tab/>
      </w:r>
      <w:r>
        <w:rPr>
          <w:noProof/>
        </w:rPr>
        <w:fldChar w:fldCharType="begin" w:fldLock="1"/>
      </w:r>
      <w:r>
        <w:rPr>
          <w:noProof/>
        </w:rPr>
        <w:instrText xml:space="preserve"> PAGEREF _Toc193393717 \h </w:instrText>
      </w:r>
      <w:r>
        <w:rPr>
          <w:noProof/>
        </w:rPr>
      </w:r>
      <w:r>
        <w:rPr>
          <w:noProof/>
        </w:rPr>
        <w:fldChar w:fldCharType="separate"/>
      </w:r>
      <w:r>
        <w:rPr>
          <w:noProof/>
        </w:rPr>
        <w:t>93</w:t>
      </w:r>
      <w:r>
        <w:rPr>
          <w:noProof/>
        </w:rPr>
        <w:fldChar w:fldCharType="end"/>
      </w:r>
    </w:p>
    <w:p w14:paraId="79CF3E73" w14:textId="7769266F"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_Toc193393718 \h </w:instrText>
      </w:r>
      <w:r>
        <w:rPr>
          <w:noProof/>
        </w:rPr>
      </w:r>
      <w:r>
        <w:rPr>
          <w:noProof/>
        </w:rPr>
        <w:fldChar w:fldCharType="separate"/>
      </w:r>
      <w:r>
        <w:rPr>
          <w:noProof/>
        </w:rPr>
        <w:t>93</w:t>
      </w:r>
      <w:r>
        <w:rPr>
          <w:noProof/>
        </w:rPr>
        <w:fldChar w:fldCharType="end"/>
      </w:r>
    </w:p>
    <w:p w14:paraId="1E9BC248" w14:textId="1BE6D51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Off-network counters</w:t>
      </w:r>
      <w:r>
        <w:rPr>
          <w:noProof/>
        </w:rPr>
        <w:tab/>
      </w:r>
      <w:r>
        <w:rPr>
          <w:noProof/>
        </w:rPr>
        <w:fldChar w:fldCharType="begin" w:fldLock="1"/>
      </w:r>
      <w:r>
        <w:rPr>
          <w:noProof/>
        </w:rPr>
        <w:instrText xml:space="preserve"> PAGEREF _Toc193393719 \h </w:instrText>
      </w:r>
      <w:r>
        <w:rPr>
          <w:noProof/>
        </w:rPr>
      </w:r>
      <w:r>
        <w:rPr>
          <w:noProof/>
        </w:rPr>
        <w:fldChar w:fldCharType="separate"/>
      </w:r>
      <w:r>
        <w:rPr>
          <w:noProof/>
        </w:rPr>
        <w:t>94</w:t>
      </w:r>
      <w:r>
        <w:rPr>
          <w:noProof/>
        </w:rPr>
        <w:fldChar w:fldCharType="end"/>
      </w:r>
    </w:p>
    <w:p w14:paraId="58790B69" w14:textId="24453031"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_Toc193393720 \h </w:instrText>
      </w:r>
      <w:r>
        <w:rPr>
          <w:noProof/>
        </w:rPr>
      </w:r>
      <w:r>
        <w:rPr>
          <w:noProof/>
        </w:rPr>
        <w:fldChar w:fldCharType="separate"/>
      </w:r>
      <w:r>
        <w:rPr>
          <w:noProof/>
        </w:rPr>
        <w:t>95</w:t>
      </w:r>
      <w:r>
        <w:rPr>
          <w:noProof/>
        </w:rPr>
        <w:fldChar w:fldCharType="end"/>
      </w:r>
    </w:p>
    <w:p w14:paraId="183841E2" w14:textId="36B7B16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50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50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51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4718E55C" w14:textId="77777777" w:rsidR="003B362E" w:rsidRPr="00FE246C" w:rsidRDefault="003B362E" w:rsidP="003B362E">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5" w:name="_CR3"/>
      <w:bookmarkStart w:id="46" w:name="_Toc45281859"/>
      <w:bookmarkStart w:id="47" w:name="_Toc51933087"/>
      <w:bookmarkStart w:id="48" w:name="_Toc193393511"/>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rsidP="00C23116">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193393512"/>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1AF67DF8"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EA20B7">
        <w:t>-</w:t>
      </w:r>
      <w:r w:rsidRPr="003C766F">
        <w:t xml:space="preserve">side </w:t>
      </w:r>
      <w:r>
        <w:t>functionalities corresponding to the SEAL location management service.</w:t>
      </w:r>
    </w:p>
    <w:p w14:paraId="4186F1FE" w14:textId="7D4B5F5E"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EA20B7">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193393513"/>
      <w:bookmarkEnd w:id="56"/>
      <w:r w:rsidRPr="004D3578">
        <w:lastRenderedPageBreak/>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193393514"/>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193393515"/>
      <w:bookmarkEnd w:id="70"/>
      <w:r>
        <w:t>5</w:t>
      </w:r>
      <w:r>
        <w:tab/>
        <w:t>Functional entities</w:t>
      </w:r>
      <w:bookmarkEnd w:id="71"/>
      <w:bookmarkEnd w:id="72"/>
      <w:bookmarkEnd w:id="73"/>
      <w:bookmarkEnd w:id="74"/>
      <w:bookmarkEnd w:id="75"/>
      <w:bookmarkEnd w:id="76"/>
    </w:p>
    <w:p w14:paraId="0E73DF67" w14:textId="77777777" w:rsidR="00C82C70" w:rsidRDefault="00C82C70" w:rsidP="00C23116">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193393516"/>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6F8BC545" w14:textId="77777777" w:rsidR="00F80F6E" w:rsidRDefault="00F80F6E" w:rsidP="00F80F6E">
      <w:bookmarkStart w:id="84" w:name="_Toc22042887"/>
      <w:bookmarkStart w:id="85" w:name="_Toc34303561"/>
      <w:bookmarkStart w:id="86" w:name="_Toc34403843"/>
      <w:bookmarkStart w:id="87" w:name="_Toc45281865"/>
      <w:bookmarkStart w:id="88"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9" w:name="_Hlk106979931"/>
      <w:r>
        <w:t>e)</w:t>
      </w:r>
      <w:r w:rsidRPr="0067324E">
        <w:tab/>
      </w:r>
      <w:r w:rsidR="00F972A7">
        <w:t>shall support HTTP client and HTTP server functionalities as specified in IETF RFC 7230 [20].</w:t>
      </w:r>
      <w:bookmarkEnd w:id="89"/>
    </w:p>
    <w:p w14:paraId="1D1C23EF" w14:textId="77777777" w:rsidR="00F80F6E" w:rsidRDefault="00F80F6E" w:rsidP="00680325">
      <w:pPr>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0" w:name="_Hlk131335725"/>
      <w:r>
        <w:t>a)</w:t>
      </w:r>
      <w:r w:rsidRPr="0067324E">
        <w:tab/>
      </w:r>
      <w:bookmarkEnd w:id="90"/>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91" w:name="_Toc193393517"/>
      <w:r>
        <w:rPr>
          <w:noProof/>
          <w:lang w:val="en-US"/>
        </w:rPr>
        <w:t>5.2</w:t>
      </w:r>
      <w:r>
        <w:rPr>
          <w:noProof/>
          <w:lang w:val="en-US"/>
        </w:rPr>
        <w:tab/>
        <w:t>SEAL location management server (SLM-S)</w:t>
      </w:r>
      <w:bookmarkEnd w:id="84"/>
      <w:bookmarkEnd w:id="85"/>
      <w:bookmarkEnd w:id="86"/>
      <w:bookmarkEnd w:id="87"/>
      <w:bookmarkEnd w:id="88"/>
      <w:bookmarkEnd w:id="91"/>
    </w:p>
    <w:p w14:paraId="0A1E1C72" w14:textId="77777777" w:rsidR="00ED7888" w:rsidRPr="0067324E" w:rsidRDefault="00ED7888" w:rsidP="00ED7888">
      <w:pPr>
        <w:pStyle w:val="Heading2"/>
      </w:pPr>
      <w:bookmarkStart w:id="92" w:name="_CR5_2"/>
      <w:bookmarkStart w:id="93" w:name="_Toc193393518"/>
      <w:bookmarkStart w:id="94" w:name="_Toc22042888"/>
      <w:bookmarkStart w:id="95" w:name="_Toc34303562"/>
      <w:bookmarkStart w:id="96" w:name="_Toc34403844"/>
      <w:bookmarkStart w:id="97" w:name="_Toc45281866"/>
      <w:bookmarkStart w:id="98" w:name="_Toc51933094"/>
      <w:bookmarkEnd w:id="92"/>
      <w:r w:rsidRPr="0067324E">
        <w:t>5.2</w:t>
      </w:r>
      <w:r w:rsidRPr="0067324E">
        <w:tab/>
        <w:t>SEAL location management server (SLM-S)</w:t>
      </w:r>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519"/>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520"/>
      <w:bookmarkEnd w:id="101"/>
      <w:r>
        <w:t>6.1</w:t>
      </w:r>
      <w:r>
        <w:tab/>
        <w:t>General</w:t>
      </w:r>
      <w:bookmarkEnd w:id="102"/>
      <w:bookmarkEnd w:id="103"/>
      <w:bookmarkEnd w:id="104"/>
      <w:bookmarkEnd w:id="105"/>
      <w:bookmarkEnd w:id="106"/>
      <w:bookmarkEnd w:id="107"/>
    </w:p>
    <w:p w14:paraId="5AD1738B" w14:textId="1E05B04D" w:rsidR="00EA6FD0" w:rsidRPr="00EA6FD0" w:rsidRDefault="00EA6FD0" w:rsidP="00C23116">
      <w:pPr>
        <w:pStyle w:val="Heading2"/>
      </w:pPr>
      <w:bookmarkStart w:id="108" w:name="_CR6_2"/>
      <w:bookmarkStart w:id="109" w:name="_Toc22042890"/>
      <w:bookmarkStart w:id="110" w:name="_Toc34303564"/>
      <w:bookmarkStart w:id="111" w:name="_Toc34403846"/>
      <w:bookmarkStart w:id="112" w:name="_Toc45281868"/>
      <w:bookmarkStart w:id="113" w:name="_Toc51933096"/>
      <w:bookmarkStart w:id="114" w:name="_Toc193393521"/>
      <w:bookmarkEnd w:id="108"/>
      <w:r>
        <w:t>6.2</w:t>
      </w:r>
      <w:r>
        <w:tab/>
        <w:t>On-network procedures</w:t>
      </w:r>
      <w:bookmarkEnd w:id="109"/>
      <w:bookmarkEnd w:id="110"/>
      <w:bookmarkEnd w:id="111"/>
      <w:bookmarkEnd w:id="112"/>
      <w:bookmarkEnd w:id="113"/>
      <w:bookmarkEnd w:id="114"/>
    </w:p>
    <w:p w14:paraId="2E7E890A" w14:textId="697AF398" w:rsidR="000211C4" w:rsidRPr="000211C4" w:rsidRDefault="00EA6FD0" w:rsidP="00C23116">
      <w:pPr>
        <w:pStyle w:val="Heading3"/>
      </w:pPr>
      <w:bookmarkStart w:id="115" w:name="_CR6_2_1"/>
      <w:bookmarkStart w:id="116" w:name="_Toc22042891"/>
      <w:bookmarkStart w:id="117" w:name="_Toc34303565"/>
      <w:bookmarkStart w:id="118" w:name="_Toc34403847"/>
      <w:bookmarkStart w:id="119" w:name="_Toc45281869"/>
      <w:bookmarkStart w:id="120" w:name="_Toc51933097"/>
      <w:bookmarkStart w:id="121" w:name="_Toc193393522"/>
      <w:bookmarkEnd w:id="115"/>
      <w:r>
        <w:t>6.2.1</w:t>
      </w:r>
      <w:r>
        <w:tab/>
        <w:t>General</w:t>
      </w:r>
      <w:bookmarkEnd w:id="116"/>
      <w:bookmarkEnd w:id="117"/>
      <w:bookmarkEnd w:id="118"/>
      <w:bookmarkEnd w:id="119"/>
      <w:bookmarkEnd w:id="120"/>
      <w:bookmarkEnd w:id="121"/>
    </w:p>
    <w:p w14:paraId="6ED70647" w14:textId="349BF885" w:rsidR="00A658FD" w:rsidRDefault="00A658FD" w:rsidP="00C23116">
      <w:pPr>
        <w:pStyle w:val="Heading4"/>
      </w:pPr>
      <w:bookmarkStart w:id="122" w:name="_CR6_2_1_1"/>
      <w:bookmarkStart w:id="123" w:name="_Toc34303566"/>
      <w:bookmarkStart w:id="124" w:name="_Toc34403848"/>
      <w:bookmarkStart w:id="125" w:name="_Toc45281870"/>
      <w:bookmarkStart w:id="126" w:name="_Toc51933098"/>
      <w:bookmarkStart w:id="127" w:name="_Toc193393523"/>
      <w:bookmarkStart w:id="128" w:name="_Toc22042892"/>
      <w:bookmarkEnd w:id="122"/>
      <w:r>
        <w:t>6.2.1.</w:t>
      </w:r>
      <w:r w:rsidR="00483D06">
        <w:t>1</w:t>
      </w:r>
      <w:r>
        <w:tab/>
        <w:t>A</w:t>
      </w:r>
      <w:r w:rsidRPr="00527D61">
        <w:t>uthenticated identity</w:t>
      </w:r>
      <w:r>
        <w:t xml:space="preserve"> in HTTP request</w:t>
      </w:r>
      <w:bookmarkEnd w:id="123"/>
      <w:bookmarkEnd w:id="124"/>
      <w:bookmarkEnd w:id="125"/>
      <w:bookmarkEnd w:id="126"/>
      <w:bookmarkEnd w:id="127"/>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9" w:name="_CR6_2_1_2"/>
      <w:bookmarkStart w:id="130" w:name="_Toc98783165"/>
      <w:bookmarkStart w:id="131" w:name="_Toc193393524"/>
      <w:bookmarkEnd w:id="129"/>
      <w:r w:rsidRPr="00826514">
        <w:lastRenderedPageBreak/>
        <w:t>6.2.1.2</w:t>
      </w:r>
      <w:r w:rsidRPr="00826514">
        <w:tab/>
        <w:t>Boot up procedure</w:t>
      </w:r>
      <w:bookmarkEnd w:id="130"/>
      <w:bookmarkEnd w:id="131"/>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2" w:name="_CR6_2_1_3"/>
      <w:bookmarkStart w:id="133" w:name="_Toc193393525"/>
      <w:bookmarkEnd w:id="132"/>
      <w:r>
        <w:t>6.2.1.3</w:t>
      </w:r>
      <w:r>
        <w:tab/>
        <w:t>A</w:t>
      </w:r>
      <w:r w:rsidRPr="00527D61">
        <w:t>uthenticated identity</w:t>
      </w:r>
      <w:r>
        <w:t xml:space="preserve"> in CoAP request</w:t>
      </w:r>
      <w:bookmarkEnd w:id="133"/>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4" w:name="_CR6_2_2"/>
      <w:bookmarkStart w:id="135" w:name="_Toc34303567"/>
      <w:bookmarkStart w:id="136" w:name="_Toc34403849"/>
      <w:bookmarkStart w:id="137" w:name="_Toc45281871"/>
      <w:bookmarkStart w:id="138" w:name="_Toc51933099"/>
      <w:bookmarkStart w:id="139" w:name="_Toc193393526"/>
      <w:bookmarkEnd w:id="134"/>
      <w:r>
        <w:t>6.2</w:t>
      </w:r>
      <w:r w:rsidR="00EA6FD0">
        <w:t>.2</w:t>
      </w:r>
      <w:r w:rsidR="00084147">
        <w:tab/>
      </w:r>
      <w:r w:rsidR="00B56413">
        <w:t>Event</w:t>
      </w:r>
      <w:r w:rsidR="004C1519">
        <w:t>-</w:t>
      </w:r>
      <w:r w:rsidR="00B56413">
        <w:t>triggered location reporting</w:t>
      </w:r>
      <w:bookmarkEnd w:id="128"/>
      <w:r w:rsidR="005C3BC1">
        <w:t xml:space="preserve"> procedure</w:t>
      </w:r>
      <w:bookmarkEnd w:id="135"/>
      <w:bookmarkEnd w:id="136"/>
      <w:bookmarkEnd w:id="137"/>
      <w:bookmarkEnd w:id="138"/>
      <w:bookmarkEnd w:id="139"/>
    </w:p>
    <w:p w14:paraId="22219F24" w14:textId="77777777" w:rsidR="001A0FCA" w:rsidRPr="006A63F0" w:rsidRDefault="001A0FCA" w:rsidP="00C23116">
      <w:pPr>
        <w:pStyle w:val="Heading4"/>
      </w:pPr>
      <w:bookmarkStart w:id="140" w:name="_CR6_2_2_1"/>
      <w:bookmarkStart w:id="141" w:name="_Toc20212247"/>
      <w:bookmarkStart w:id="142" w:name="_Toc34303568"/>
      <w:bookmarkStart w:id="143" w:name="_Toc34403850"/>
      <w:bookmarkStart w:id="144" w:name="_Toc45281872"/>
      <w:bookmarkStart w:id="145" w:name="_Toc51933100"/>
      <w:bookmarkStart w:id="146" w:name="_Toc193393527"/>
      <w:bookmarkStart w:id="147" w:name="_Toc19289446"/>
      <w:bookmarkStart w:id="148" w:name="_Toc22042893"/>
      <w:bookmarkEnd w:id="140"/>
      <w:r>
        <w:t>6.2.2.1</w:t>
      </w:r>
      <w:r>
        <w:tab/>
        <w:t>General</w:t>
      </w:r>
      <w:bookmarkEnd w:id="141"/>
      <w:bookmarkEnd w:id="142"/>
      <w:bookmarkEnd w:id="143"/>
      <w:bookmarkEnd w:id="144"/>
      <w:bookmarkEnd w:id="145"/>
      <w:bookmarkEnd w:id="146"/>
    </w:p>
    <w:p w14:paraId="5EB0FDBC" w14:textId="77777777" w:rsidR="00F80F6E" w:rsidRPr="0073469F" w:rsidRDefault="00F80F6E" w:rsidP="00F80F6E">
      <w:bookmarkStart w:id="149" w:name="_Toc34303569"/>
      <w:bookmarkStart w:id="150" w:name="_Toc34403851"/>
      <w:bookmarkStart w:id="151" w:name="_Toc45281873"/>
      <w:bookmarkStart w:id="152" w:name="_Toc51933101"/>
      <w:bookmarkEnd w:id="14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3" w:name="_CR6_2_2_2"/>
      <w:bookmarkStart w:id="154" w:name="_Toc193393528"/>
      <w:bookmarkEnd w:id="153"/>
      <w:r>
        <w:t>6.2.2.2</w:t>
      </w:r>
      <w:r>
        <w:tab/>
      </w:r>
      <w:bookmarkStart w:id="155" w:name="_Toc34303570"/>
      <w:bookmarkStart w:id="156" w:name="_Toc34403852"/>
      <w:bookmarkStart w:id="157" w:name="_Toc45281874"/>
      <w:bookmarkStart w:id="158" w:name="_Toc51933102"/>
      <w:bookmarkEnd w:id="149"/>
      <w:bookmarkEnd w:id="150"/>
      <w:bookmarkEnd w:id="151"/>
      <w:bookmarkEnd w:id="152"/>
      <w:r w:rsidR="00F80F6E">
        <w:t>SLM client HTTP procedure</w:t>
      </w:r>
      <w:bookmarkEnd w:id="154"/>
    </w:p>
    <w:p w14:paraId="015F35C7" w14:textId="5CC428AC" w:rsidR="00382382" w:rsidRDefault="00382382" w:rsidP="00B413AE">
      <w:pPr>
        <w:pStyle w:val="Heading5"/>
        <w:rPr>
          <w:lang w:eastAsia="zh-CN"/>
        </w:rPr>
      </w:pPr>
      <w:bookmarkStart w:id="159" w:name="_CR6_2_2_2_1"/>
      <w:bookmarkStart w:id="160" w:name="_Toc193393529"/>
      <w:bookmarkEnd w:id="159"/>
      <w:r>
        <w:rPr>
          <w:rFonts w:hint="eastAsia"/>
          <w:lang w:eastAsia="zh-CN"/>
        </w:rPr>
        <w:t>6</w:t>
      </w:r>
      <w:r>
        <w:rPr>
          <w:lang w:eastAsia="zh-CN"/>
        </w:rPr>
        <w:t>.2.2.2.1</w:t>
      </w:r>
      <w:r>
        <w:tab/>
        <w:t xml:space="preserve">Fetching </w:t>
      </w:r>
      <w:r>
        <w:rPr>
          <w:lang w:eastAsia="zh-CN"/>
        </w:rPr>
        <w:t>location reporting configuration</w:t>
      </w:r>
      <w:bookmarkEnd w:id="155"/>
      <w:bookmarkEnd w:id="156"/>
      <w:bookmarkEnd w:id="157"/>
      <w:bookmarkEnd w:id="158"/>
      <w:bookmarkEnd w:id="160"/>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1" w:name="_CR6_2_2_2_2"/>
      <w:bookmarkStart w:id="162" w:name="_Toc34303571"/>
      <w:bookmarkStart w:id="163" w:name="_Toc34403853"/>
      <w:bookmarkStart w:id="164" w:name="_Toc45281875"/>
      <w:bookmarkStart w:id="165" w:name="_Toc51933103"/>
      <w:bookmarkStart w:id="166" w:name="_Toc193393530"/>
      <w:bookmarkEnd w:id="161"/>
      <w:r>
        <w:rPr>
          <w:rFonts w:hint="eastAsia"/>
          <w:lang w:eastAsia="zh-CN"/>
        </w:rPr>
        <w:lastRenderedPageBreak/>
        <w:t>6</w:t>
      </w:r>
      <w:r>
        <w:rPr>
          <w:lang w:eastAsia="zh-CN"/>
        </w:rPr>
        <w:t>.2.2.2.2</w:t>
      </w:r>
      <w:r>
        <w:rPr>
          <w:lang w:eastAsia="zh-CN"/>
        </w:rPr>
        <w:tab/>
        <w:t>Location reporting</w:t>
      </w:r>
      <w:bookmarkEnd w:id="162"/>
      <w:bookmarkEnd w:id="163"/>
      <w:bookmarkEnd w:id="164"/>
      <w:bookmarkEnd w:id="165"/>
      <w:bookmarkEnd w:id="166"/>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5F01A964" w:rsidR="001A0FCA" w:rsidRDefault="001A0FCA" w:rsidP="001A0FCA">
      <w:pPr>
        <w:pStyle w:val="B3"/>
      </w:pPr>
      <w:r>
        <w:t>i)</w:t>
      </w:r>
      <w:r>
        <w:tab/>
        <w:t>shall include a &lt;trigger-id&gt; child element set to the value of each &lt;trigger-id&gt; value of the triggers that have been met;</w:t>
      </w:r>
    </w:p>
    <w:p w14:paraId="086CD75E" w14:textId="54034598" w:rsidR="001A0FCA" w:rsidRDefault="001A0FCA" w:rsidP="001A0FCA">
      <w:pPr>
        <w:pStyle w:val="B3"/>
      </w:pPr>
      <w:r>
        <w:t>ii)</w:t>
      </w:r>
      <w:r>
        <w:tab/>
        <w:t>shall include the location reporting elements corresponding to the triggers that have been met;</w:t>
      </w:r>
      <w:r w:rsidR="002E43C2">
        <w:t xml:space="preserve"> and</w:t>
      </w:r>
    </w:p>
    <w:p w14:paraId="34B85504" w14:textId="6AB60954" w:rsidR="002E43C2" w:rsidRPr="0073469F" w:rsidRDefault="002E43C2" w:rsidP="001A0FCA">
      <w:pPr>
        <w:pStyle w:val="B3"/>
      </w:pPr>
      <w:r>
        <w:t>iii)</w:t>
      </w:r>
      <w:r>
        <w:tab/>
        <w:t xml:space="preserve">may include a &lt;timestamp&gt; </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7" w:name="_CR6_2_2_3"/>
      <w:bookmarkStart w:id="168" w:name="_Toc34303572"/>
      <w:bookmarkStart w:id="169" w:name="_Toc34403854"/>
      <w:bookmarkStart w:id="170" w:name="_Toc45281876"/>
      <w:bookmarkStart w:id="171" w:name="_Toc51933104"/>
      <w:bookmarkStart w:id="172" w:name="_Toc193393531"/>
      <w:bookmarkEnd w:id="167"/>
      <w:r>
        <w:t>6.2.2.3</w:t>
      </w:r>
      <w:r>
        <w:tab/>
      </w:r>
      <w:bookmarkStart w:id="173" w:name="_Toc34303573"/>
      <w:bookmarkStart w:id="174" w:name="_Toc34403855"/>
      <w:bookmarkStart w:id="175" w:name="_Toc45281877"/>
      <w:bookmarkStart w:id="176" w:name="_Toc51933105"/>
      <w:bookmarkEnd w:id="168"/>
      <w:bookmarkEnd w:id="169"/>
      <w:bookmarkEnd w:id="170"/>
      <w:bookmarkEnd w:id="171"/>
      <w:r w:rsidR="00F80F6E">
        <w:t>SLM server HTTP procedure</w:t>
      </w:r>
      <w:bookmarkEnd w:id="172"/>
    </w:p>
    <w:p w14:paraId="4FF6D454" w14:textId="2A938613" w:rsidR="005B2D69" w:rsidRDefault="005B2D69" w:rsidP="00B413AE">
      <w:pPr>
        <w:pStyle w:val="Heading5"/>
        <w:rPr>
          <w:lang w:eastAsia="zh-CN"/>
        </w:rPr>
      </w:pPr>
      <w:bookmarkStart w:id="177" w:name="_CR6_2_2_3_1"/>
      <w:bookmarkStart w:id="178" w:name="_Toc193393532"/>
      <w:bookmarkEnd w:id="177"/>
      <w:r>
        <w:rPr>
          <w:rFonts w:hint="eastAsia"/>
          <w:lang w:eastAsia="zh-CN"/>
        </w:rPr>
        <w:t>6</w:t>
      </w:r>
      <w:r>
        <w:rPr>
          <w:lang w:eastAsia="zh-CN"/>
        </w:rPr>
        <w:t>.2.2.3.1</w:t>
      </w:r>
      <w:r>
        <w:rPr>
          <w:lang w:eastAsia="zh-CN"/>
        </w:rPr>
        <w:tab/>
      </w:r>
      <w:r>
        <w:t xml:space="preserve">Fetching </w:t>
      </w:r>
      <w:r>
        <w:rPr>
          <w:lang w:eastAsia="zh-CN"/>
        </w:rPr>
        <w:t>location reporting configuration</w:t>
      </w:r>
      <w:bookmarkEnd w:id="173"/>
      <w:bookmarkEnd w:id="174"/>
      <w:bookmarkEnd w:id="175"/>
      <w:bookmarkEnd w:id="176"/>
      <w:bookmarkEnd w:id="17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lastRenderedPageBreak/>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79" w:name="_CR6_2_2_3_2"/>
      <w:bookmarkStart w:id="180" w:name="_Toc34303574"/>
      <w:bookmarkStart w:id="181" w:name="_Toc34403856"/>
      <w:bookmarkStart w:id="182" w:name="_Toc45281878"/>
      <w:bookmarkStart w:id="183" w:name="_Toc51933106"/>
      <w:bookmarkStart w:id="184" w:name="_Toc193393533"/>
      <w:bookmarkEnd w:id="179"/>
      <w:r>
        <w:rPr>
          <w:rFonts w:hint="eastAsia"/>
          <w:lang w:eastAsia="zh-CN"/>
        </w:rPr>
        <w:t>6</w:t>
      </w:r>
      <w:r>
        <w:rPr>
          <w:lang w:eastAsia="zh-CN"/>
        </w:rPr>
        <w:t>.2.2.3.2</w:t>
      </w:r>
      <w:r>
        <w:rPr>
          <w:lang w:eastAsia="zh-CN"/>
        </w:rPr>
        <w:tab/>
        <w:t>Location reporting</w:t>
      </w:r>
      <w:bookmarkEnd w:id="180"/>
      <w:bookmarkEnd w:id="181"/>
      <w:bookmarkEnd w:id="182"/>
      <w:bookmarkEnd w:id="183"/>
      <w:bookmarkEnd w:id="184"/>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464C63C4" w:rsidR="001A0FCA" w:rsidRDefault="001A0FCA" w:rsidP="001A0FCA">
      <w:r>
        <w:t>where the Request-URI of the HTTP POST request identifies an element of a</w:t>
      </w:r>
      <w:r w:rsidR="00EA20B7">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83D6B0F"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2E43C2">
        <w:t xml:space="preserve"> and timestamp</w:t>
      </w:r>
      <w:r w:rsidRPr="0073469F">
        <w:t>.</w:t>
      </w:r>
    </w:p>
    <w:p w14:paraId="5197461B" w14:textId="77777777" w:rsidR="00F80F6E" w:rsidRDefault="00F80F6E" w:rsidP="00F80F6E">
      <w:pPr>
        <w:pStyle w:val="Heading4"/>
        <w:rPr>
          <w:lang w:eastAsia="zh-CN"/>
        </w:rPr>
      </w:pPr>
      <w:bookmarkStart w:id="185" w:name="_CR6_2_2_4"/>
      <w:bookmarkStart w:id="186" w:name="_Toc193393534"/>
      <w:bookmarkEnd w:id="185"/>
      <w:r>
        <w:rPr>
          <w:rFonts w:hint="eastAsia"/>
          <w:lang w:eastAsia="zh-CN"/>
        </w:rPr>
        <w:t>6</w:t>
      </w:r>
      <w:r>
        <w:rPr>
          <w:lang w:eastAsia="zh-CN"/>
        </w:rPr>
        <w:t>.2.2.4</w:t>
      </w:r>
      <w:r>
        <w:rPr>
          <w:lang w:eastAsia="zh-CN"/>
        </w:rPr>
        <w:tab/>
        <w:t>SLM client CoAP procedure</w:t>
      </w:r>
      <w:bookmarkEnd w:id="186"/>
    </w:p>
    <w:p w14:paraId="716BB12F" w14:textId="77777777" w:rsidR="00F80F6E" w:rsidRDefault="00F80F6E" w:rsidP="00F80F6E">
      <w:pPr>
        <w:pStyle w:val="Heading5"/>
        <w:rPr>
          <w:lang w:eastAsia="zh-CN"/>
        </w:rPr>
      </w:pPr>
      <w:bookmarkStart w:id="187" w:name="_CR6_2_2_4_1"/>
      <w:bookmarkStart w:id="188" w:name="_Toc193393535"/>
      <w:bookmarkEnd w:id="187"/>
      <w:r>
        <w:rPr>
          <w:rFonts w:hint="eastAsia"/>
          <w:lang w:eastAsia="zh-CN"/>
        </w:rPr>
        <w:t>6</w:t>
      </w:r>
      <w:r>
        <w:rPr>
          <w:lang w:eastAsia="zh-CN"/>
        </w:rPr>
        <w:t>.2.2.4.1</w:t>
      </w:r>
      <w:r>
        <w:tab/>
        <w:t xml:space="preserve">Fetching </w:t>
      </w:r>
      <w:r>
        <w:rPr>
          <w:lang w:eastAsia="zh-CN"/>
        </w:rPr>
        <w:t>location reporting configuration</w:t>
      </w:r>
      <w:bookmarkEnd w:id="188"/>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0DC7F45D" w14:textId="0599814A" w:rsidR="003B362E" w:rsidRDefault="00F80F6E" w:rsidP="003B362E">
      <w:pPr>
        <w:pStyle w:val="B1"/>
      </w:pPr>
      <w:r>
        <w:t>b)</w:t>
      </w:r>
      <w:r>
        <w:tab/>
      </w:r>
      <w:r w:rsidR="003B362E">
        <w:t xml:space="preserve">shall include an Accept </w:t>
      </w:r>
      <w:r w:rsidR="003B362E">
        <w:rPr>
          <w:rFonts w:hint="eastAsia"/>
        </w:rPr>
        <w:t>option</w:t>
      </w:r>
      <w:r w:rsidR="003B362E">
        <w:t xml:space="preserve"> </w:t>
      </w:r>
      <w:r w:rsidR="003B362E" w:rsidRPr="0073469F">
        <w:t>se</w:t>
      </w:r>
      <w:r w:rsidR="003B362E">
        <w:t>t to "application/</w:t>
      </w:r>
      <w:bookmarkStart w:id="189" w:name="OLE_LINK6"/>
      <w:r w:rsidR="003B362E" w:rsidRPr="00C8352D">
        <w:t>vnd.3gpp.seal-</w:t>
      </w:r>
      <w:r w:rsidR="003B362E">
        <w:t>location</w:t>
      </w:r>
      <w:r w:rsidR="003B362E" w:rsidRPr="00C8352D">
        <w:t>-info+cbor;modeltype=</w:t>
      </w:r>
      <w:r w:rsidR="003B362E">
        <w:t>location-report-configuration</w:t>
      </w:r>
      <w:bookmarkEnd w:id="189"/>
      <w:r w:rsidR="003B362E" w:rsidRPr="0073469F">
        <w:t>";</w:t>
      </w:r>
      <w:r w:rsidR="003B362E">
        <w:t xml:space="preserve"> and</w:t>
      </w:r>
    </w:p>
    <w:p w14:paraId="4AF64A7C" w14:textId="77777777" w:rsidR="003B362E" w:rsidRDefault="003B362E" w:rsidP="003B362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5944173" w14:textId="77777777" w:rsidR="003B362E" w:rsidRDefault="003B362E" w:rsidP="003B362E">
      <w:r>
        <w:t>Upon receiving a CoAP 2.05 (Content) response from the SLM-S containing:</w:t>
      </w:r>
    </w:p>
    <w:p w14:paraId="467FAF5B" w14:textId="6E5C273F" w:rsidR="00F80F6E" w:rsidRDefault="003B362E" w:rsidP="003B362E">
      <w:pPr>
        <w:pStyle w:val="B1"/>
      </w:pPr>
      <w:r>
        <w:t>a)</w:t>
      </w:r>
      <w:r>
        <w:tab/>
        <w:t>a Content-Format option set to "application/</w:t>
      </w:r>
      <w:r w:rsidRPr="00C8352D">
        <w:t>vnd.3gpp.seal-</w:t>
      </w:r>
      <w:r>
        <w:t>location</w:t>
      </w:r>
      <w:r w:rsidRPr="00C8352D">
        <w:t>-info+cbor;modeltype=</w:t>
      </w:r>
      <w:r>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lastRenderedPageBreak/>
        <w:t>a)</w:t>
      </w:r>
      <w:r>
        <w:tab/>
        <w:t>shall store the content of the "</w:t>
      </w:r>
      <w:r w:rsidRPr="00753878">
        <w:t>LocationReportConfiguration</w:t>
      </w:r>
      <w:r>
        <w:t>" object;</w:t>
      </w:r>
    </w:p>
    <w:p w14:paraId="51B0A614" w14:textId="5DCC3F70" w:rsidR="00F80F6E" w:rsidRDefault="00F80F6E" w:rsidP="00F80F6E">
      <w:pPr>
        <w:pStyle w:val="B1"/>
      </w:pPr>
      <w:r>
        <w:t>b)</w:t>
      </w:r>
      <w:r>
        <w:tab/>
        <w:t>shall set the location reporting triggers accordingly;</w:t>
      </w:r>
    </w:p>
    <w:p w14:paraId="00E02DB4" w14:textId="3DD2D726" w:rsidR="00F80F6E" w:rsidRDefault="00F80F6E" w:rsidP="00F80F6E">
      <w:pPr>
        <w:pStyle w:val="B1"/>
      </w:pPr>
      <w:r>
        <w:t>c)</w:t>
      </w:r>
      <w:r>
        <w:tab/>
        <w:t>shall start the minimum</w:t>
      </w:r>
      <w:r w:rsidR="009F3BF5">
        <w:t xml:space="preserve"> </w:t>
      </w:r>
      <w:r>
        <w:t>report</w:t>
      </w:r>
      <w:r w:rsidR="009F3BF5">
        <w:t xml:space="preserve"> </w:t>
      </w:r>
      <w:r>
        <w:t>interval timer</w:t>
      </w:r>
      <w:r w:rsidR="0018429C">
        <w:t>; and</w:t>
      </w:r>
    </w:p>
    <w:p w14:paraId="76731AC7" w14:textId="5CA02793" w:rsidR="0018429C" w:rsidRDefault="0018429C"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190" w:name="_CR6_2_2_4_2"/>
      <w:bookmarkStart w:id="191" w:name="_Toc193393536"/>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22C9011" w:rsidR="00F80F6E" w:rsidRPr="0073469F" w:rsidRDefault="00B413AE" w:rsidP="00B413AE">
      <w:pPr>
        <w:pStyle w:val="B1"/>
      </w:pPr>
      <w:r>
        <w:t>b)</w:t>
      </w:r>
      <w:r>
        <w:tab/>
      </w:r>
      <w:r w:rsidR="003B362E" w:rsidRPr="0073469F">
        <w:t>shall include a Content-</w:t>
      </w:r>
      <w:r w:rsidR="003B362E">
        <w:t>Format</w:t>
      </w:r>
      <w:r w:rsidR="003B362E" w:rsidRPr="0073469F">
        <w:t xml:space="preserve"> </w:t>
      </w:r>
      <w:r w:rsidR="003B362E">
        <w:rPr>
          <w:rFonts w:hint="eastAsia"/>
          <w:lang w:eastAsia="zh-CN"/>
        </w:rPr>
        <w:t>option</w:t>
      </w:r>
      <w:r w:rsidR="003B362E">
        <w:t xml:space="preserve"> </w:t>
      </w:r>
      <w:r w:rsidR="003B362E" w:rsidRPr="0073469F">
        <w:t>se</w:t>
      </w:r>
      <w:r w:rsidR="003B362E">
        <w:t>t to "application/</w:t>
      </w:r>
      <w:r w:rsidR="003B362E" w:rsidRPr="00C8352D">
        <w:t>vnd.3gpp.seal-</w:t>
      </w:r>
      <w:r w:rsidR="003B362E">
        <w:t>location</w:t>
      </w:r>
      <w:r w:rsidR="003B362E" w:rsidRPr="00C8352D">
        <w:t>-info+cbor;modeltype=</w:t>
      </w:r>
      <w:r w:rsidR="003B362E">
        <w:t>location-report</w:t>
      </w:r>
      <w:r w:rsidR="003B362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92" w:name="_CR6_2_2_5"/>
      <w:bookmarkStart w:id="193" w:name="_Toc193393537"/>
      <w:bookmarkEnd w:id="192"/>
      <w:r>
        <w:rPr>
          <w:rFonts w:hint="eastAsia"/>
          <w:lang w:eastAsia="zh-CN"/>
        </w:rPr>
        <w:t>6</w:t>
      </w:r>
      <w:r>
        <w:rPr>
          <w:lang w:eastAsia="zh-CN"/>
        </w:rPr>
        <w:t>.2.2.5</w:t>
      </w:r>
      <w:r>
        <w:rPr>
          <w:lang w:eastAsia="zh-CN"/>
        </w:rPr>
        <w:tab/>
        <w:t>SLM server CoAP procedre</w:t>
      </w:r>
      <w:bookmarkEnd w:id="193"/>
    </w:p>
    <w:p w14:paraId="0C17D21C" w14:textId="77777777" w:rsidR="00F80F6E" w:rsidRDefault="00F80F6E" w:rsidP="00F80F6E">
      <w:pPr>
        <w:pStyle w:val="Heading5"/>
        <w:rPr>
          <w:lang w:eastAsia="zh-CN"/>
        </w:rPr>
      </w:pPr>
      <w:bookmarkStart w:id="194" w:name="_CR6_2_2_5_1"/>
      <w:bookmarkStart w:id="195" w:name="_Toc193393538"/>
      <w:bookmarkEnd w:id="194"/>
      <w:r>
        <w:rPr>
          <w:rFonts w:hint="eastAsia"/>
          <w:lang w:eastAsia="zh-CN"/>
        </w:rPr>
        <w:t>6</w:t>
      </w:r>
      <w:r>
        <w:rPr>
          <w:lang w:eastAsia="zh-CN"/>
        </w:rPr>
        <w:t>.2.2.5.1</w:t>
      </w:r>
      <w:r>
        <w:tab/>
        <w:t xml:space="preserve">Fetching </w:t>
      </w:r>
      <w:r>
        <w:rPr>
          <w:lang w:eastAsia="zh-CN"/>
        </w:rPr>
        <w:t>location reporting configuration</w:t>
      </w:r>
      <w:bookmarkEnd w:id="19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2CB480CB" w:rsidR="00F80F6E" w:rsidRPr="0073469F" w:rsidRDefault="00F80F6E" w:rsidP="00F80F6E">
      <w:pPr>
        <w:pStyle w:val="B2"/>
      </w:pPr>
      <w:r>
        <w:t>1</w:t>
      </w:r>
      <w:r w:rsidRPr="0073469F">
        <w:t>)</w:t>
      </w:r>
      <w:r w:rsidRPr="0073469F">
        <w:tab/>
      </w:r>
      <w:r w:rsidR="003B362E" w:rsidRPr="0073469F">
        <w:t>shall include</w:t>
      </w:r>
      <w:r w:rsidR="003B362E" w:rsidRPr="00F124A2">
        <w:t xml:space="preserve"> </w:t>
      </w:r>
      <w:r w:rsidR="003B362E" w:rsidRPr="001A49DC">
        <w:t>a Content-</w:t>
      </w:r>
      <w:r w:rsidR="003B362E">
        <w:t>Format</w:t>
      </w:r>
      <w:r w:rsidR="003B362E" w:rsidRPr="001A49DC">
        <w:t xml:space="preserve"> </w:t>
      </w:r>
      <w:r w:rsidR="003B362E">
        <w:t>option</w:t>
      </w:r>
      <w:r w:rsidR="003B362E" w:rsidRPr="001A49DC">
        <w:t xml:space="preserve"> set to "</w:t>
      </w:r>
      <w:r w:rsidR="003B362E">
        <w:t>application/</w:t>
      </w:r>
      <w:r w:rsidR="003B362E" w:rsidRPr="00C8352D">
        <w:t>vnd.3gpp.seal-</w:t>
      </w:r>
      <w:r w:rsidR="003B362E">
        <w:t>location</w:t>
      </w:r>
      <w:r w:rsidR="003B362E" w:rsidRPr="00C8352D">
        <w:t>-info+cbor;modeltype=</w:t>
      </w:r>
      <w:r w:rsidR="003B362E">
        <w:t>location-report-configuration</w:t>
      </w:r>
      <w:r w:rsidR="003B362E" w:rsidRPr="001A49DC">
        <w:t>"</w:t>
      </w:r>
      <w:r w:rsidR="003B362E" w:rsidRPr="0073469F">
        <w:t>;</w:t>
      </w:r>
      <w:r w:rsidR="003B362E">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5C949D93"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4C6E0943" w:rsidR="00F80F6E" w:rsidRDefault="00F80F6E" w:rsidP="00F80F6E">
      <w:pPr>
        <w:pStyle w:val="B4"/>
      </w:pPr>
      <w:r>
        <w:lastRenderedPageBreak/>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2E271061" w14:textId="77777777" w:rsidR="009F3BF5" w:rsidRDefault="009F3BF5" w:rsidP="009F3BF5">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7F4F402F" w14:textId="2BAC24C4" w:rsidR="009F3BF5" w:rsidRDefault="009F3BF5" w:rsidP="00680325">
      <w:pPr>
        <w:pStyle w:val="B5"/>
        <w:rPr>
          <w:rFonts w:eastAsiaTheme="minorEastAsia"/>
          <w:lang w:val="en-US" w:eastAsia="zh-CN"/>
        </w:rPr>
      </w:pPr>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"endpointId" attribute containing the endpoint information of the requesting VAL server to which the location report notification has to be sent; and</w:t>
      </w:r>
    </w:p>
    <w:p w14:paraId="3E22D9DB" w14:textId="03F34CD0" w:rsidR="0018429C" w:rsidRPr="00E21FF5" w:rsidRDefault="0018429C" w:rsidP="0018429C">
      <w:pPr>
        <w:pStyle w:val="B4"/>
        <w:overflowPunct/>
        <w:autoSpaceDE/>
        <w:autoSpaceDN/>
        <w:adjustRightInd/>
        <w:textAlignment w:val="auto"/>
      </w:pPr>
      <w:r>
        <w:rPr>
          <w:lang w:eastAsia="en-US"/>
        </w:rPr>
        <w:t>D</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18429C">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359C9FDF" w14:textId="77777777" w:rsidR="00F80F6E" w:rsidRPr="007123BD" w:rsidRDefault="00F80F6E" w:rsidP="0068032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6" w:name="_CR6_2_2_5_2"/>
      <w:bookmarkStart w:id="197" w:name="_Toc193393539"/>
      <w:bookmarkEnd w:id="196"/>
      <w:r w:rsidRPr="006F1A8B">
        <w:rPr>
          <w:rFonts w:hint="eastAsia"/>
        </w:rPr>
        <w:t>6</w:t>
      </w:r>
      <w:r w:rsidRPr="006F1A8B">
        <w:t>.2.2.</w:t>
      </w:r>
      <w:r>
        <w:t>5.2</w:t>
      </w:r>
      <w:r w:rsidRPr="006F1A8B">
        <w:tab/>
        <w:t>Location reporting</w:t>
      </w:r>
      <w:bookmarkEnd w:id="19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175F3A6C" w:rsidR="00F80F6E" w:rsidRDefault="00F80F6E" w:rsidP="00F80F6E">
      <w:pPr>
        <w:pStyle w:val="B1"/>
      </w:pPr>
      <w:r>
        <w:t>a)</w:t>
      </w:r>
      <w:r>
        <w:tab/>
      </w:r>
      <w:r w:rsidR="003608F5">
        <w:t xml:space="preserve">a </w:t>
      </w:r>
      <w:r w:rsidR="003608F5" w:rsidRPr="001A49DC">
        <w:t>Content-</w:t>
      </w:r>
      <w:r w:rsidR="003608F5">
        <w:t>Format</w:t>
      </w:r>
      <w:r w:rsidR="003608F5" w:rsidRPr="001A49DC">
        <w:t xml:space="preserve"> </w:t>
      </w:r>
      <w:r w:rsidR="003608F5">
        <w:t>option</w:t>
      </w:r>
      <w:r w:rsidR="003608F5" w:rsidRPr="001A49DC">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1A49DC">
        <w:t>"</w:t>
      </w:r>
      <w:r w:rsidR="003608F5">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4206DC14"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18429C">
        <w:t xml:space="preserve"> and timestamp</w:t>
      </w:r>
      <w:r w:rsidRPr="0073469F">
        <w:t>.</w:t>
      </w:r>
    </w:p>
    <w:p w14:paraId="2DAD83A1" w14:textId="525AA70A" w:rsidR="00084147" w:rsidRDefault="00EA6FD0" w:rsidP="00C23116">
      <w:pPr>
        <w:pStyle w:val="Heading3"/>
      </w:pPr>
      <w:bookmarkStart w:id="198" w:name="_CR6_2_3"/>
      <w:bookmarkStart w:id="199" w:name="_Toc34303575"/>
      <w:bookmarkStart w:id="200" w:name="_Toc34403857"/>
      <w:bookmarkStart w:id="201" w:name="_Toc45281879"/>
      <w:bookmarkStart w:id="202" w:name="_Toc51933107"/>
      <w:bookmarkStart w:id="203" w:name="_Toc193393540"/>
      <w:bookmarkEnd w:id="198"/>
      <w:r>
        <w:t>6.2.3</w:t>
      </w:r>
      <w:r w:rsidR="00084147">
        <w:tab/>
      </w:r>
      <w:r w:rsidR="00B56413">
        <w:t>On-demand location reporting</w:t>
      </w:r>
      <w:bookmarkEnd w:id="148"/>
      <w:r w:rsidR="005C3BC1">
        <w:t xml:space="preserve"> procedure</w:t>
      </w:r>
      <w:bookmarkEnd w:id="199"/>
      <w:bookmarkEnd w:id="200"/>
      <w:bookmarkEnd w:id="201"/>
      <w:bookmarkEnd w:id="202"/>
      <w:bookmarkEnd w:id="203"/>
    </w:p>
    <w:p w14:paraId="49463897" w14:textId="57951D02" w:rsidR="009B77C8" w:rsidRDefault="009B77C8" w:rsidP="00C23116">
      <w:pPr>
        <w:pStyle w:val="Heading4"/>
      </w:pPr>
      <w:bookmarkStart w:id="204" w:name="_CR6_2_3_1"/>
      <w:bookmarkStart w:id="205" w:name="_Toc34303576"/>
      <w:bookmarkStart w:id="206" w:name="_Toc34403858"/>
      <w:bookmarkStart w:id="207" w:name="_Toc45281880"/>
      <w:bookmarkStart w:id="208" w:name="_Toc51933108"/>
      <w:bookmarkStart w:id="209" w:name="_Toc193393541"/>
      <w:bookmarkStart w:id="210" w:name="_Toc22042894"/>
      <w:bookmarkEnd w:id="204"/>
      <w:r>
        <w:rPr>
          <w:noProof/>
          <w:lang w:val="en-US"/>
        </w:rPr>
        <w:t>6.2.3.1</w:t>
      </w:r>
      <w:r>
        <w:rPr>
          <w:noProof/>
          <w:lang w:val="en-US"/>
        </w:rPr>
        <w:tab/>
      </w:r>
      <w:bookmarkEnd w:id="205"/>
      <w:bookmarkEnd w:id="206"/>
      <w:bookmarkEnd w:id="207"/>
      <w:bookmarkEnd w:id="208"/>
      <w:r w:rsidR="00924196">
        <w:rPr>
          <w:noProof/>
          <w:lang w:val="en-US"/>
        </w:rPr>
        <w:t xml:space="preserve">SLM </w:t>
      </w:r>
      <w:r w:rsidR="00924196">
        <w:t>client HTTP procedure</w:t>
      </w:r>
      <w:bookmarkEnd w:id="209"/>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1" w:name="_CR6_2_3_2"/>
      <w:bookmarkStart w:id="212" w:name="_Toc34303577"/>
      <w:bookmarkStart w:id="213" w:name="_Toc34403859"/>
      <w:bookmarkStart w:id="214" w:name="_Toc45281881"/>
      <w:bookmarkStart w:id="215" w:name="_Toc51933109"/>
      <w:bookmarkStart w:id="216" w:name="_Toc193393542"/>
      <w:bookmarkEnd w:id="211"/>
      <w:r>
        <w:rPr>
          <w:noProof/>
          <w:lang w:val="en-US"/>
        </w:rPr>
        <w:t>6.2.3.2</w:t>
      </w:r>
      <w:r>
        <w:rPr>
          <w:noProof/>
          <w:lang w:val="en-US"/>
        </w:rPr>
        <w:tab/>
      </w:r>
      <w:bookmarkEnd w:id="212"/>
      <w:bookmarkEnd w:id="213"/>
      <w:bookmarkEnd w:id="214"/>
      <w:bookmarkEnd w:id="215"/>
      <w:r w:rsidR="00924196">
        <w:rPr>
          <w:noProof/>
          <w:lang w:val="en-US"/>
        </w:rPr>
        <w:t>SLM server HTTP procedure</w:t>
      </w:r>
      <w:bookmarkEnd w:id="216"/>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lastRenderedPageBreak/>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217" w:name="_Toc34303578"/>
      <w:bookmarkStart w:id="218" w:name="_Toc34403860"/>
      <w:bookmarkStart w:id="219" w:name="_Toc45281882"/>
      <w:bookmarkStart w:id="220"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1" w:name="_CR6_2_3_3"/>
      <w:bookmarkStart w:id="222" w:name="_Toc193393543"/>
      <w:bookmarkEnd w:id="221"/>
      <w:r>
        <w:rPr>
          <w:noProof/>
          <w:lang w:val="en-US"/>
        </w:rPr>
        <w:t>6.2.3.3</w:t>
      </w:r>
      <w:r>
        <w:rPr>
          <w:noProof/>
          <w:lang w:val="en-US"/>
        </w:rPr>
        <w:tab/>
        <w:t xml:space="preserve">SLM </w:t>
      </w:r>
      <w:r>
        <w:t>client CoAP procedure</w:t>
      </w:r>
      <w:bookmarkEnd w:id="222"/>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4CBC502F" w14:textId="27E1250F" w:rsidR="003608F5" w:rsidRDefault="00924196" w:rsidP="003608F5">
      <w:pPr>
        <w:pStyle w:val="B1"/>
      </w:pPr>
      <w:r>
        <w:t>a)</w:t>
      </w:r>
      <w:r>
        <w:tab/>
      </w:r>
      <w:r w:rsidR="003608F5">
        <w:t xml:space="preserve">an Accept </w:t>
      </w:r>
      <w:r w:rsidR="003608F5">
        <w:rPr>
          <w:rFonts w:hint="eastAsia"/>
          <w:lang w:eastAsia="zh-CN"/>
        </w:rPr>
        <w:t>option</w:t>
      </w:r>
      <w:r w:rsidR="003608F5">
        <w:t xml:space="preserve"> </w:t>
      </w:r>
      <w:r w:rsidR="003608F5" w:rsidRPr="0073469F">
        <w:t>se</w:t>
      </w:r>
      <w:r w:rsidR="003608F5">
        <w:t>t to "application/</w:t>
      </w:r>
      <w:r w:rsidR="003608F5" w:rsidRPr="00C8352D">
        <w:t>vnd.3gpp.seal-</w:t>
      </w:r>
      <w:r w:rsidR="003608F5">
        <w:t>location</w:t>
      </w:r>
      <w:r w:rsidR="003608F5" w:rsidRPr="00C8352D">
        <w:t>-info+cbor;modeltype=</w:t>
      </w:r>
      <w:r w:rsidR="003608F5">
        <w:t>location-report</w:t>
      </w:r>
      <w:r w:rsidR="003608F5" w:rsidRPr="0073469F">
        <w:t>"</w:t>
      </w:r>
      <w:r w:rsidR="003608F5">
        <w:rPr>
          <w:lang w:eastAsia="ko-KR"/>
        </w:rPr>
        <w:t>,</w:t>
      </w:r>
    </w:p>
    <w:p w14:paraId="6F5CFCDA" w14:textId="77777777" w:rsidR="003608F5" w:rsidRDefault="003608F5" w:rsidP="003608F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114281F7" w:rsidR="00924196" w:rsidRDefault="003608F5" w:rsidP="003608F5">
      <w:pPr>
        <w:pStyle w:val="B1"/>
      </w:pPr>
      <w:r>
        <w:t>a)</w:t>
      </w:r>
      <w:r>
        <w:tab/>
        <w:t>shall include a Content-Format option set to "application/</w:t>
      </w:r>
      <w:r w:rsidRPr="00C8352D">
        <w:t>vnd.3gpp.seal-</w:t>
      </w:r>
      <w:r>
        <w:t>location</w:t>
      </w:r>
      <w:r w:rsidRPr="00C8352D">
        <w:t>-info+cbor;modeltype=</w:t>
      </w:r>
      <w:r>
        <w:t>location-report";</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3" w:name="_CR6_2_3_4"/>
      <w:bookmarkStart w:id="224" w:name="_Toc193393544"/>
      <w:bookmarkEnd w:id="223"/>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4"/>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5F8C503C" w:rsidR="00924196" w:rsidRDefault="00924196" w:rsidP="00B413AE">
      <w:pPr>
        <w:pStyle w:val="B1"/>
      </w:pPr>
      <w:r>
        <w:t>b)</w:t>
      </w:r>
      <w:r>
        <w:tab/>
      </w:r>
      <w:r w:rsidR="003608F5" w:rsidRPr="00A93A02">
        <w:t xml:space="preserve">shall include an Accept </w:t>
      </w:r>
      <w:r w:rsidR="003608F5">
        <w:t>option</w:t>
      </w:r>
      <w:r w:rsidR="003608F5" w:rsidRPr="00A93A02">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A93A02">
        <w:t>";</w:t>
      </w:r>
      <w:r w:rsidR="003608F5">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225" w:name="_CR6_2_4"/>
      <w:bookmarkStart w:id="226" w:name="_Toc193393545"/>
      <w:bookmarkEnd w:id="225"/>
      <w:r>
        <w:t>6.2.4</w:t>
      </w:r>
      <w:r w:rsidR="00084147">
        <w:tab/>
      </w:r>
      <w:r w:rsidR="00B56413">
        <w:t xml:space="preserve">Client-triggered or VAL server-triggered </w:t>
      </w:r>
      <w:r w:rsidR="00F81C56">
        <w:t>location reporting</w:t>
      </w:r>
      <w:bookmarkEnd w:id="210"/>
      <w:r w:rsidR="005C3BC1">
        <w:t xml:space="preserve"> procedure</w:t>
      </w:r>
      <w:bookmarkEnd w:id="217"/>
      <w:bookmarkEnd w:id="218"/>
      <w:bookmarkEnd w:id="219"/>
      <w:bookmarkEnd w:id="220"/>
      <w:bookmarkEnd w:id="226"/>
    </w:p>
    <w:p w14:paraId="75C540E8" w14:textId="11B29876" w:rsidR="00C761AC" w:rsidRDefault="00C761AC" w:rsidP="00C23116">
      <w:pPr>
        <w:pStyle w:val="Heading4"/>
      </w:pPr>
      <w:bookmarkStart w:id="227" w:name="_CR6_2_4_1"/>
      <w:bookmarkStart w:id="228" w:name="_Toc34303579"/>
      <w:bookmarkStart w:id="229" w:name="_Toc34403861"/>
      <w:bookmarkStart w:id="230" w:name="_Toc45281883"/>
      <w:bookmarkStart w:id="231" w:name="_Toc51933111"/>
      <w:bookmarkStart w:id="232" w:name="_Toc193393546"/>
      <w:bookmarkStart w:id="233" w:name="_Toc22042895"/>
      <w:bookmarkEnd w:id="227"/>
      <w:r>
        <w:rPr>
          <w:noProof/>
          <w:lang w:val="en-US"/>
        </w:rPr>
        <w:t>6.2.4.1</w:t>
      </w:r>
      <w:r>
        <w:rPr>
          <w:noProof/>
          <w:lang w:val="en-US"/>
        </w:rPr>
        <w:tab/>
      </w:r>
      <w:bookmarkEnd w:id="228"/>
      <w:bookmarkEnd w:id="229"/>
      <w:bookmarkEnd w:id="230"/>
      <w:bookmarkEnd w:id="231"/>
      <w:r w:rsidR="00264963">
        <w:rPr>
          <w:noProof/>
          <w:lang w:val="en-US"/>
        </w:rPr>
        <w:t xml:space="preserve">SLM </w:t>
      </w:r>
      <w:r w:rsidR="00264963">
        <w:t>client HTTP procedure</w:t>
      </w:r>
      <w:bookmarkEnd w:id="23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lastRenderedPageBreak/>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0B8318F3" w:rsidR="00C761AC" w:rsidRPr="003C4A36" w:rsidRDefault="00C761AC" w:rsidP="003C4A36">
      <w:pPr>
        <w:pStyle w:val="B3"/>
      </w:pPr>
      <w:r w:rsidRPr="003C4A36">
        <w:t>iii)</w:t>
      </w:r>
      <w:r w:rsidRPr="003C4A36">
        <w:tab/>
        <w:t>a &lt;triggering-criteria&gt; child element which indicate a specified location trigger</w:t>
      </w:r>
      <w:r w:rsidR="002E43C2">
        <w:t>ing</w:t>
      </w:r>
      <w:r w:rsidRPr="003C4A36">
        <w:t xml:space="preserve"> criteria to send the location report;</w:t>
      </w:r>
    </w:p>
    <w:p w14:paraId="196D8BAA" w14:textId="60A78BAC"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0C5374CE" w14:textId="77777777" w:rsidR="002E43C2"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rsidR="002E43C2">
        <w:t>; and</w:t>
      </w:r>
    </w:p>
    <w:p w14:paraId="1A93BC0C" w14:textId="16A61F40" w:rsidR="00C4133A" w:rsidRDefault="002E43C2" w:rsidP="00C4133A">
      <w:pPr>
        <w:pStyle w:val="B3"/>
      </w:pPr>
      <w:r>
        <w:t>vi)</w:t>
      </w:r>
      <w:r>
        <w:tab/>
        <w:t>a &lt;timestamp-i</w:t>
      </w:r>
      <w:r w:rsidRPr="000144D5">
        <w:t>ndicator</w:t>
      </w:r>
      <w:r>
        <w:t>&gt; child element to indicate that timestamp of the</w:t>
      </w:r>
      <w:r w:rsidRPr="00337128">
        <w:t xml:space="preserve"> location report is required</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7D12F21F" w:rsidR="00C761AC" w:rsidRPr="00E72A54" w:rsidRDefault="00C4133A" w:rsidP="00C23116">
      <w:r w:rsidRPr="00C23116">
        <w:t>where the Request-URI of the HTTP POST request identifies an element of a</w:t>
      </w:r>
      <w:r w:rsidR="00EA20B7">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4" w:name="_CR6_2_4_2"/>
      <w:bookmarkStart w:id="235" w:name="_Toc34303580"/>
      <w:bookmarkStart w:id="236" w:name="_Toc34403862"/>
      <w:bookmarkStart w:id="237" w:name="_Toc45281884"/>
      <w:bookmarkStart w:id="238" w:name="_Toc51933112"/>
      <w:bookmarkStart w:id="239" w:name="_Toc193393547"/>
      <w:bookmarkEnd w:id="234"/>
      <w:r>
        <w:rPr>
          <w:noProof/>
          <w:lang w:val="en-US"/>
        </w:rPr>
        <w:t>6.2.4.2</w:t>
      </w:r>
      <w:r>
        <w:rPr>
          <w:noProof/>
          <w:lang w:val="en-US"/>
        </w:rPr>
        <w:tab/>
      </w:r>
      <w:bookmarkEnd w:id="235"/>
      <w:bookmarkEnd w:id="236"/>
      <w:bookmarkEnd w:id="237"/>
      <w:bookmarkEnd w:id="238"/>
      <w:r w:rsidR="00264963">
        <w:rPr>
          <w:noProof/>
          <w:lang w:val="en-US"/>
        </w:rPr>
        <w:t>SLM server HTTP procedure</w:t>
      </w:r>
      <w:bookmarkEnd w:id="239"/>
    </w:p>
    <w:p w14:paraId="13CFFE60" w14:textId="1AE9E0A7" w:rsidR="00C761AC" w:rsidRDefault="00C761AC" w:rsidP="00C761AC">
      <w:r>
        <w:rPr>
          <w:lang w:eastAsia="x-none"/>
        </w:rPr>
        <w:t>Upon reception of an HTTP POST request</w:t>
      </w:r>
      <w:r w:rsidRPr="005025FB">
        <w:t xml:space="preserve"> </w:t>
      </w:r>
      <w:r>
        <w:t>where the Request-URI of the HTTP POST request identifies an element of a</w:t>
      </w:r>
      <w:r w:rsidR="00EA20B7">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40" w:name="_Toc34303581"/>
      <w:bookmarkStart w:id="241" w:name="_Toc34403863"/>
      <w:bookmarkStart w:id="242" w:name="_Toc45281885"/>
      <w:bookmarkStart w:id="24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4" w:name="_CR6_2_4_3"/>
      <w:bookmarkStart w:id="245" w:name="_Toc193393548"/>
      <w:bookmarkEnd w:id="24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5"/>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lastRenderedPageBreak/>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99844FB" w14:textId="77777777" w:rsidR="003608F5" w:rsidRDefault="003608F5" w:rsidP="003608F5">
      <w:r>
        <w:t>In the CoAP FETCH request, the SLM-C shall:</w:t>
      </w:r>
    </w:p>
    <w:p w14:paraId="119B32E5" w14:textId="77777777" w:rsidR="003608F5" w:rsidRDefault="003608F5" w:rsidP="003608F5">
      <w:pPr>
        <w:pStyle w:val="B1"/>
      </w:pPr>
      <w:r>
        <w:t>a)</w:t>
      </w:r>
      <w:r>
        <w:tab/>
        <w:t>set the CoAP URI identifying the location information to be observed according to the resource definition in Annex B.3.1</w:t>
      </w:r>
      <w:r>
        <w:rPr>
          <w:lang w:eastAsia="zh-CN"/>
        </w:rPr>
        <w:t>.2.4.3</w:t>
      </w:r>
      <w:r>
        <w:t>.1;</w:t>
      </w:r>
    </w:p>
    <w:p w14:paraId="09FC2947" w14:textId="77777777" w:rsidR="003608F5" w:rsidRDefault="003608F5" w:rsidP="003608F5">
      <w:pPr>
        <w:pStyle w:val="B2"/>
      </w:pPr>
      <w:r>
        <w:t>1)</w:t>
      </w:r>
      <w:r>
        <w:tab/>
        <w:t>the "apiRoot" is set to the SLM-S URI;</w:t>
      </w:r>
    </w:p>
    <w:p w14:paraId="29C8311B" w14:textId="77777777" w:rsidR="003608F5" w:rsidRDefault="003608F5" w:rsidP="003608F5">
      <w:pPr>
        <w:pStyle w:val="B1"/>
      </w:pPr>
      <w:r>
        <w:t>b)</w:t>
      </w:r>
      <w:r>
        <w:tab/>
        <w:t>include an Accept option</w:t>
      </w:r>
      <w:r w:rsidRPr="0073469F">
        <w:t xml:space="preserve"> se</w:t>
      </w:r>
      <w:r>
        <w:t>t to "application/vnd.3gpp.seal</w:t>
      </w:r>
      <w:r w:rsidRPr="0073469F">
        <w:t>-location-info+</w:t>
      </w:r>
      <w:r>
        <w:rPr>
          <w:rFonts w:hint="eastAsia"/>
          <w:lang w:eastAsia="zh-CN"/>
        </w:rPr>
        <w:t>cbor</w:t>
      </w:r>
      <w:r>
        <w:rPr>
          <w:lang w:eastAsia="zh-CN"/>
        </w:rPr>
        <w:t>;</w:t>
      </w:r>
      <w:r>
        <w:t>modeltype=location-report</w:t>
      </w:r>
      <w:r w:rsidRPr="0073469F">
        <w:t>"</w:t>
      </w:r>
      <w:r w:rsidRPr="0073469F">
        <w:rPr>
          <w:lang w:eastAsia="ko-KR"/>
        </w:rPr>
        <w:t>;</w:t>
      </w:r>
    </w:p>
    <w:p w14:paraId="0010A803" w14:textId="77777777" w:rsidR="003608F5" w:rsidRDefault="003608F5" w:rsidP="003608F5">
      <w:pPr>
        <w:pStyle w:val="B1"/>
      </w:pPr>
      <w:r>
        <w:rPr>
          <w:lang w:eastAsia="zh-CN"/>
        </w:rPr>
        <w:t>c)</w:t>
      </w:r>
      <w:r>
        <w:rPr>
          <w:lang w:eastAsia="zh-CN"/>
        </w:rPr>
        <w:tab/>
        <w:t>set an Observe option to 0 (Register);</w:t>
      </w:r>
    </w:p>
    <w:p w14:paraId="1A0A2E58" w14:textId="48C65E39" w:rsidR="003608F5" w:rsidRDefault="003608F5" w:rsidP="003608F5">
      <w:pPr>
        <w:pStyle w:val="B1"/>
      </w:pPr>
      <w:r>
        <w:t>d)</w:t>
      </w:r>
      <w:r>
        <w:tab/>
        <w:t>set a Content-Format option set to "application/</w:t>
      </w:r>
      <w:r w:rsidRPr="00C8352D">
        <w:t>vnd.3gpp.seal-</w:t>
      </w:r>
      <w:r>
        <w:t>location</w:t>
      </w:r>
      <w:r w:rsidRPr="00C8352D">
        <w:t>-info+cbor;modeltype=</w:t>
      </w:r>
      <w:r>
        <w:t>location-report-configuration";</w:t>
      </w:r>
    </w:p>
    <w:p w14:paraId="13A0A2BD" w14:textId="77777777" w:rsidR="003608F5" w:rsidRDefault="003608F5" w:rsidP="003608F5">
      <w:pPr>
        <w:pStyle w:val="B1"/>
      </w:pPr>
      <w:r>
        <w:rPr>
          <w:lang w:eastAsia="zh-CN"/>
        </w:rPr>
        <w:t>e)</w:t>
      </w:r>
      <w:r>
        <w:rPr>
          <w:lang w:eastAsia="zh-CN"/>
        </w:rPr>
        <w:tab/>
        <w:t xml:space="preserve">include </w:t>
      </w:r>
      <w:r>
        <w:rPr>
          <w:rFonts w:hint="eastAsia"/>
          <w:lang w:eastAsia="zh-CN"/>
        </w:rPr>
        <w:t>a</w:t>
      </w:r>
      <w:r>
        <w:rPr>
          <w:lang w:eastAsia="zh-CN"/>
        </w:rPr>
        <w:t xml:space="preserve"> </w:t>
      </w:r>
      <w:r>
        <w:t>"</w:t>
      </w:r>
      <w:bookmarkStart w:id="246" w:name="OLE_LINK5"/>
      <w:r>
        <w:t>LocationReportConfiguration</w:t>
      </w:r>
      <w:bookmarkEnd w:id="246"/>
      <w:r w:rsidRPr="0073469F">
        <w:t>"</w:t>
      </w:r>
      <w:r>
        <w:t xml:space="preserve"> object:</w:t>
      </w:r>
    </w:p>
    <w:p w14:paraId="148FF9B5" w14:textId="77777777" w:rsidR="003608F5" w:rsidRDefault="003608F5" w:rsidP="003608F5">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726B5C40" w14:textId="77777777" w:rsidR="003608F5" w:rsidRDefault="003608F5" w:rsidP="003608F5">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1BBF068C" w14:textId="77777777" w:rsidR="003608F5" w:rsidRDefault="003608F5" w:rsidP="003608F5">
      <w:pPr>
        <w:pStyle w:val="B2"/>
      </w:pPr>
      <w:r>
        <w:t xml:space="preserve">3) shall include </w:t>
      </w:r>
      <w:r w:rsidRPr="002F2F80">
        <w:t>at least one of the following:</w:t>
      </w:r>
    </w:p>
    <w:p w14:paraId="0A6ADD8A" w14:textId="2AEE1B31" w:rsidR="003608F5" w:rsidRPr="001E23A1" w:rsidRDefault="003608F5" w:rsidP="003608F5">
      <w:pPr>
        <w:pStyle w:val="B3"/>
      </w:pPr>
      <w:r>
        <w:t>i</w:t>
      </w:r>
      <w:r w:rsidRPr="0058189A">
        <w:t>)</w:t>
      </w:r>
      <w:r>
        <w:tab/>
      </w:r>
      <w:r w:rsidRPr="0058189A">
        <w:t xml:space="preserve">a </w:t>
      </w:r>
      <w:bookmarkStart w:id="247" w:name="OLE_LINK3"/>
      <w:bookmarkStart w:id="248" w:name="OLE_LINK4"/>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w:t>
      </w:r>
      <w:bookmarkEnd w:id="247"/>
      <w:bookmarkEnd w:id="248"/>
      <w:r>
        <w:t xml:space="preserve">as described in </w:t>
      </w:r>
      <w:r>
        <w:rPr>
          <w:rFonts w:hint="eastAsia"/>
          <w:lang w:eastAsia="zh-CN"/>
        </w:rPr>
        <w:t>Annex</w:t>
      </w:r>
      <w:r>
        <w:t xml:space="preserve"> B.3;</w:t>
      </w:r>
    </w:p>
    <w:p w14:paraId="40C19ED8" w14:textId="692BA5F0" w:rsidR="003608F5" w:rsidRDefault="003608F5" w:rsidP="003608F5">
      <w:pPr>
        <w:pStyle w:val="B3"/>
      </w:pPr>
      <w:r>
        <w:t>ii</w:t>
      </w:r>
      <w:r w:rsidRPr="001E23A1">
        <w:t>)</w:t>
      </w:r>
      <w:r w:rsidRPr="001E23A1">
        <w:tab/>
        <w:t xml:space="preserve">a </w:t>
      </w:r>
      <w:r w:rsidRPr="001A49DC">
        <w:t>"</w:t>
      </w:r>
      <w:r w:rsidRPr="001E23A1">
        <w:t>minimum</w:t>
      </w:r>
      <w:r w:rsidR="009F3BF5">
        <w:t>I</w:t>
      </w:r>
      <w:r w:rsidRPr="001E23A1">
        <w:t>nterval</w:t>
      </w:r>
      <w:r w:rsidR="009F3BF5">
        <w:t>L</w:t>
      </w:r>
      <w:r w:rsidRPr="001E23A1">
        <w:t>ength</w:t>
      </w:r>
      <w:r w:rsidRPr="001A49DC">
        <w:t>"</w:t>
      </w:r>
      <w:r>
        <w:t xml:space="preserve"> attribute</w:t>
      </w:r>
      <w:r w:rsidRPr="001E23A1">
        <w:t xml:space="preserve"> specifying the minimum time between consecutive reports. The value is given in seconds;</w:t>
      </w:r>
    </w:p>
    <w:p w14:paraId="5EF7A8A5" w14:textId="77777777" w:rsidR="003608F5" w:rsidRDefault="003608F5" w:rsidP="003608F5">
      <w:pPr>
        <w:pStyle w:val="B3"/>
        <w:rPr>
          <w:lang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5E0DBC86" w14:textId="77777777" w:rsidR="003608F5" w:rsidRDefault="003608F5" w:rsidP="00680325">
      <w:pPr>
        <w:pStyle w:val="B5"/>
        <w:rPr>
          <w:rFonts w:eastAsiaTheme="minorEastAsia"/>
          <w:lang w:val="en-US" w:eastAsia="zh-CN"/>
        </w:rPr>
      </w:pPr>
      <w:r w:rsidRPr="00342793">
        <w:rPr>
          <w:rFonts w:eastAsiaTheme="minorEastAsia"/>
          <w:lang w:val="en-US" w:eastAsia="zh-CN"/>
        </w:rPr>
        <w:t>A)</w:t>
      </w:r>
      <w:r w:rsidRPr="00342793">
        <w:rPr>
          <w:rFonts w:eastAsiaTheme="minorEastAsia"/>
          <w:lang w:val="en-US" w:eastAsia="zh-CN"/>
        </w:rPr>
        <w:tab/>
        <w:t>an "endpointId" attribute containing the endpoint information of the requesting VAL server to which the location report notification has to be sent; and</w:t>
      </w:r>
    </w:p>
    <w:p w14:paraId="7307E1B4" w14:textId="145579CE" w:rsidR="0018429C" w:rsidRPr="0018429C" w:rsidRDefault="0018429C" w:rsidP="0018429C">
      <w:pPr>
        <w:pStyle w:val="B3"/>
        <w:overflowPunct/>
        <w:autoSpaceDE/>
        <w:autoSpaceDN/>
        <w:adjustRightInd/>
        <w:textAlignment w:val="auto"/>
        <w:rPr>
          <w:lang w:val="en-US"/>
        </w:rPr>
      </w:pPr>
      <w:r>
        <w:rPr>
          <w:lang w:eastAsia="en-US"/>
        </w:rPr>
        <w:t>iv</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18429C">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500640D0" w14:textId="77777777" w:rsidR="003608F5" w:rsidRDefault="003608F5" w:rsidP="003608F5">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AF14721" w14:textId="77777777" w:rsidR="003608F5" w:rsidRDefault="003608F5" w:rsidP="003608F5">
      <w:r>
        <w:t>In the CoAP GET request, the SLM-C shall:</w:t>
      </w:r>
    </w:p>
    <w:p w14:paraId="35426F1E" w14:textId="77777777" w:rsidR="003608F5" w:rsidRDefault="003608F5" w:rsidP="003608F5">
      <w:pPr>
        <w:pStyle w:val="B1"/>
      </w:pPr>
      <w:r>
        <w:t>a)</w:t>
      </w:r>
      <w:r>
        <w:tab/>
        <w:t>set the CoAP URI identifying the location information to be fetched according to the resource definition in Annex B.3.1</w:t>
      </w:r>
      <w:r>
        <w:rPr>
          <w:lang w:eastAsia="zh-CN"/>
        </w:rPr>
        <w:t>.2.4.3</w:t>
      </w:r>
      <w:r>
        <w:t>.2;</w:t>
      </w:r>
    </w:p>
    <w:p w14:paraId="50AD993B" w14:textId="77777777" w:rsidR="003608F5" w:rsidRDefault="003608F5" w:rsidP="003608F5">
      <w:pPr>
        <w:pStyle w:val="B2"/>
      </w:pPr>
      <w:r>
        <w:t>1)</w:t>
      </w:r>
      <w:r>
        <w:tab/>
        <w:t>the "apiRoot" is set to the SLM-S URI; and</w:t>
      </w:r>
    </w:p>
    <w:p w14:paraId="2EDC4347" w14:textId="77777777" w:rsidR="003608F5" w:rsidRDefault="003608F5" w:rsidP="003608F5">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30DC246" w14:textId="7DDB91D6" w:rsidR="003608F5" w:rsidRDefault="003608F5" w:rsidP="003608F5">
      <w:pPr>
        <w:pStyle w:val="B1"/>
      </w:pPr>
      <w:r>
        <w:t>b)</w:t>
      </w:r>
      <w:r>
        <w:tab/>
        <w:t>include an Accept option</w:t>
      </w:r>
      <w:r w:rsidRPr="0073469F">
        <w:t xml:space="preserve"> se</w:t>
      </w:r>
      <w:r>
        <w:t>t to "application/</w:t>
      </w:r>
      <w:r w:rsidRPr="00C8352D">
        <w:t>vnd.3gpp.seal-</w:t>
      </w:r>
      <w:r>
        <w:t>location</w:t>
      </w:r>
      <w:r w:rsidRPr="00C8352D">
        <w:t>-info+cbor</w:t>
      </w:r>
      <w:r w:rsidRPr="0073469F">
        <w:t>";</w:t>
      </w:r>
      <w:r>
        <w:t xml:space="preserve"> and</w:t>
      </w:r>
    </w:p>
    <w:p w14:paraId="51E2DC35" w14:textId="77777777" w:rsidR="003608F5" w:rsidRDefault="003608F5" w:rsidP="003608F5">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0726C2DC" w14:textId="77777777" w:rsidR="003608F5" w:rsidRDefault="003608F5" w:rsidP="003608F5">
      <w:r>
        <w:t>Upon receiving a CoAP 2.05 (Content) response from the SLM-S containing:</w:t>
      </w:r>
    </w:p>
    <w:p w14:paraId="750E3115" w14:textId="0FD68682" w:rsidR="003608F5" w:rsidRDefault="003608F5" w:rsidP="003608F5">
      <w:pPr>
        <w:pStyle w:val="B1"/>
      </w:pPr>
      <w:r>
        <w:t>a)</w:t>
      </w:r>
      <w:r>
        <w:tab/>
        <w:t>a Content-Format option set to "application/</w:t>
      </w:r>
      <w:r w:rsidRPr="00C8352D">
        <w:t>vnd.3gpp.seal-</w:t>
      </w:r>
      <w:r>
        <w:t>location</w:t>
      </w:r>
      <w:r w:rsidRPr="00C8352D">
        <w:t>-info+cbor;modeltype=</w:t>
      </w:r>
      <w:r>
        <w:t>location-report"; and</w:t>
      </w:r>
    </w:p>
    <w:p w14:paraId="3C7DF78D" w14:textId="77777777" w:rsidR="003608F5" w:rsidRDefault="003608F5" w:rsidP="003608F5">
      <w:pPr>
        <w:pStyle w:val="B1"/>
      </w:pPr>
      <w:r>
        <w:t>b)</w:t>
      </w:r>
      <w:r>
        <w:tab/>
        <w:t>including one or more "</w:t>
      </w:r>
      <w:r w:rsidRPr="00753878">
        <w:t>LocationReport</w:t>
      </w:r>
      <w:r>
        <w:t>" objects,</w:t>
      </w:r>
    </w:p>
    <w:p w14:paraId="478EBF0E" w14:textId="77777777" w:rsidR="003608F5" w:rsidRDefault="003608F5" w:rsidP="003608F5">
      <w:r>
        <w:t>the SLM-C:</w:t>
      </w:r>
    </w:p>
    <w:p w14:paraId="4A82D352" w14:textId="4A4445F7" w:rsidR="00264963" w:rsidRDefault="003608F5" w:rsidP="003608F5">
      <w:pPr>
        <w:pStyle w:val="B1"/>
      </w:pPr>
      <w:r>
        <w:lastRenderedPageBreak/>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193393549"/>
      <w:bookmarkEnd w:id="249"/>
      <w:r>
        <w:rPr>
          <w:lang w:eastAsia="zh-CN"/>
        </w:rPr>
        <w:t>6.2.4.4</w:t>
      </w:r>
      <w:r>
        <w:rPr>
          <w:lang w:eastAsia="zh-CN"/>
        </w:rPr>
        <w:tab/>
      </w:r>
      <w:r>
        <w:rPr>
          <w:rFonts w:hint="eastAsia"/>
          <w:lang w:eastAsia="zh-CN"/>
        </w:rPr>
        <w:t>S</w:t>
      </w:r>
      <w:r>
        <w:rPr>
          <w:lang w:eastAsia="zh-CN"/>
        </w:rPr>
        <w:t>LM server CoAP procedure</w:t>
      </w:r>
      <w:bookmarkEnd w:id="250"/>
    </w:p>
    <w:p w14:paraId="37123D19" w14:textId="77777777" w:rsidR="003608F5" w:rsidRDefault="003608F5" w:rsidP="003608F5">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51BEB302" w14:textId="3CED0A80" w:rsidR="003608F5" w:rsidRDefault="003608F5" w:rsidP="003608F5">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1BE64625" w14:textId="08F00D99" w:rsidR="003608F5" w:rsidRDefault="003608F5" w:rsidP="003608F5">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C1DBAED" w14:textId="77777777" w:rsidR="003608F5" w:rsidRDefault="003608F5" w:rsidP="003608F5">
      <w:pPr>
        <w:pStyle w:val="B1"/>
      </w:pPr>
      <w:r>
        <w:t>c)</w:t>
      </w:r>
      <w:r>
        <w:tab/>
        <w:t>an Observe option; and</w:t>
      </w:r>
    </w:p>
    <w:p w14:paraId="4B990CDC" w14:textId="77777777" w:rsidR="003608F5" w:rsidRDefault="003608F5" w:rsidP="003608F5">
      <w:pPr>
        <w:pStyle w:val="B1"/>
      </w:pPr>
      <w:r>
        <w:t>d)</w:t>
      </w:r>
      <w:r>
        <w:tab/>
        <w:t xml:space="preserve">a </w:t>
      </w:r>
      <w:r w:rsidRPr="001A49DC">
        <w:t>"</w:t>
      </w:r>
      <w:r>
        <w:t>LocationReportConfiguration</w:t>
      </w:r>
      <w:r w:rsidRPr="001A49DC">
        <w:t>"</w:t>
      </w:r>
      <w:r>
        <w:t xml:space="preserve"> object;</w:t>
      </w:r>
    </w:p>
    <w:p w14:paraId="498F2A04" w14:textId="77777777" w:rsidR="003608F5" w:rsidRDefault="003608F5" w:rsidP="003608F5">
      <w:r>
        <w:t>the SLM-S:</w:t>
      </w:r>
    </w:p>
    <w:p w14:paraId="144BA9FB"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5C4C372" w14:textId="77777777" w:rsidR="003608F5" w:rsidRDefault="003608F5" w:rsidP="003608F5">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88ACE45" w14:textId="77777777" w:rsidR="003608F5" w:rsidRDefault="003608F5" w:rsidP="003608F5">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60180F72" w14:textId="7B749A43" w:rsidR="003608F5" w:rsidRDefault="003608F5" w:rsidP="003608F5">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w:t>
      </w:r>
      <w:r w:rsidRPr="00C8352D">
        <w:t>nd.3gpp.seal-</w:t>
      </w:r>
      <w:r>
        <w:t>location</w:t>
      </w:r>
      <w:r w:rsidRPr="00C8352D">
        <w:t>-info+cbor;modeltype=</w:t>
      </w:r>
      <w:r>
        <w:t>location-report</w:t>
      </w:r>
      <w:r w:rsidRPr="001A49DC">
        <w:t>"</w:t>
      </w:r>
      <w:r w:rsidRPr="0073469F">
        <w:t>;</w:t>
      </w:r>
      <w:r>
        <w:t xml:space="preserve"> and</w:t>
      </w:r>
    </w:p>
    <w:p w14:paraId="16157536" w14:textId="77777777" w:rsidR="003608F5" w:rsidRDefault="003608F5" w:rsidP="003608F5">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03E6891" w14:textId="77777777" w:rsidR="003608F5" w:rsidRDefault="003608F5" w:rsidP="00680325">
      <w:pPr>
        <w:pStyle w:val="B1"/>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4359322B" w14:textId="77777777" w:rsidR="003608F5" w:rsidRDefault="003608F5" w:rsidP="003608F5">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4FE6851F" w14:textId="2EA77B9E" w:rsidR="003608F5" w:rsidRPr="00DE6B40" w:rsidRDefault="003608F5" w:rsidP="003608F5">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598DC682" w14:textId="0D43DB80" w:rsidR="003608F5" w:rsidRPr="00DE6B40" w:rsidRDefault="003608F5" w:rsidP="003608F5">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2F0557AC" w14:textId="77777777" w:rsidR="003608F5" w:rsidRDefault="003608F5" w:rsidP="003608F5">
      <w:r>
        <w:t>the SLM-S:</w:t>
      </w:r>
    </w:p>
    <w:p w14:paraId="7B013148"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77CC8227" w14:textId="77777777" w:rsidR="003608F5" w:rsidRDefault="003608F5" w:rsidP="003608F5">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7BA9FAB1" w14:textId="77777777" w:rsidR="003608F5" w:rsidRDefault="003608F5" w:rsidP="003608F5">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3034120" w14:textId="62865AC2" w:rsidR="003608F5" w:rsidRDefault="003608F5" w:rsidP="003608F5">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6EE646F5" w14:textId="77777777" w:rsidR="003608F5" w:rsidRDefault="003608F5" w:rsidP="003608F5">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33D1925" w:rsidR="00264963" w:rsidRDefault="003608F5" w:rsidP="003608F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193393550"/>
      <w:bookmarkEnd w:id="251"/>
      <w:r>
        <w:lastRenderedPageBreak/>
        <w:t>6.</w:t>
      </w:r>
      <w:r w:rsidR="00EA6FD0">
        <w:t>2.</w:t>
      </w:r>
      <w:r>
        <w:t>5</w:t>
      </w:r>
      <w:r w:rsidR="00084147">
        <w:tab/>
      </w:r>
      <w:r w:rsidR="00EF70CC">
        <w:t xml:space="preserve">Location reporting </w:t>
      </w:r>
      <w:r w:rsidR="00DD2780">
        <w:t xml:space="preserve">triggers </w:t>
      </w:r>
      <w:r w:rsidR="00EF70CC">
        <w:t>configuration cancel</w:t>
      </w:r>
      <w:bookmarkEnd w:id="233"/>
      <w:r w:rsidR="005C3BC1">
        <w:t xml:space="preserve"> procedure</w:t>
      </w:r>
      <w:bookmarkEnd w:id="240"/>
      <w:bookmarkEnd w:id="241"/>
      <w:bookmarkEnd w:id="242"/>
      <w:bookmarkEnd w:id="243"/>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193393551"/>
      <w:bookmarkStart w:id="259" w:name="_Toc22042896"/>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193393552"/>
      <w:bookmarkEnd w:id="260"/>
      <w:r>
        <w:rPr>
          <w:noProof/>
          <w:lang w:val="en-US"/>
        </w:rPr>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70" w:name="_CR6_2_5_3"/>
      <w:bookmarkStart w:id="271" w:name="_Toc193393553"/>
      <w:bookmarkEnd w:id="270"/>
      <w:r>
        <w:rPr>
          <w:noProof/>
          <w:lang w:val="en-US"/>
        </w:rPr>
        <w:t>6.2.5.3</w:t>
      </w:r>
      <w:r>
        <w:rPr>
          <w:noProof/>
          <w:lang w:val="en-US"/>
        </w:rPr>
        <w:tab/>
        <w:t>VAL Server procedure</w:t>
      </w:r>
      <w:bookmarkEnd w:id="27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72" w:name="_CR6_2_5_4"/>
      <w:bookmarkStart w:id="273" w:name="_Toc193393554"/>
      <w:bookmarkEnd w:id="272"/>
      <w:r>
        <w:t>6.2.5.4</w:t>
      </w:r>
      <w:r>
        <w:tab/>
      </w:r>
      <w:r w:rsidRPr="000D2679">
        <w:t xml:space="preserve">SLM </w:t>
      </w:r>
      <w:r>
        <w:t>client</w:t>
      </w:r>
      <w:r w:rsidRPr="000D2679">
        <w:t xml:space="preserve"> CoAP procedure</w:t>
      </w:r>
      <w:bookmarkEnd w:id="27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193393555"/>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76" w:name="_CR6_2_6"/>
      <w:bookmarkStart w:id="277" w:name="_Toc193393556"/>
      <w:bookmarkEnd w:id="276"/>
      <w:r>
        <w:t>6.</w:t>
      </w:r>
      <w:r w:rsidR="00EA6FD0">
        <w:t>2.</w:t>
      </w:r>
      <w:r>
        <w:t>6</w:t>
      </w:r>
      <w:r w:rsidR="003A26F6">
        <w:tab/>
        <w:t>Location information subscription</w:t>
      </w:r>
      <w:bookmarkEnd w:id="259"/>
      <w:r w:rsidR="005C3BC1">
        <w:t xml:space="preserve"> procedure</w:t>
      </w:r>
      <w:bookmarkEnd w:id="266"/>
      <w:bookmarkEnd w:id="267"/>
      <w:bookmarkEnd w:id="268"/>
      <w:bookmarkEnd w:id="269"/>
      <w:bookmarkEnd w:id="277"/>
    </w:p>
    <w:p w14:paraId="39978C28" w14:textId="1E1E2BCA"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EA20B7">
        <w:t>es</w:t>
      </w:r>
      <w:r w:rsidRPr="00E14A05">
        <w:t xml:space="preserve">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193393557"/>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193393558"/>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1D9693E0"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34B3C208"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bookmarkStart w:id="294" w:name="_CR6_2_6_1_1_2"/>
      <w:r>
        <w:rPr>
          <w:lang w:eastAsia="zh-CN"/>
        </w:rPr>
        <w:t>6.2.6.1.1.2</w:t>
      </w:r>
      <w:r>
        <w:rPr>
          <w:lang w:val="en-US"/>
        </w:rPr>
        <w:tab/>
        <w:t>Deleting subscription</w:t>
      </w:r>
    </w:p>
    <w:bookmarkEnd w:id="294"/>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5" w:name="_CR6_2_6_1_2"/>
      <w:bookmarkStart w:id="296" w:name="_Toc45281891"/>
      <w:bookmarkStart w:id="297" w:name="_Toc51933119"/>
      <w:bookmarkStart w:id="298" w:name="_Toc193393559"/>
      <w:bookmarkEnd w:id="295"/>
      <w:r>
        <w:rPr>
          <w:rFonts w:hint="eastAsia"/>
          <w:lang w:eastAsia="zh-CN"/>
        </w:rPr>
        <w:t>6</w:t>
      </w:r>
      <w:r>
        <w:rPr>
          <w:lang w:eastAsia="zh-CN"/>
        </w:rPr>
        <w:t>.2.6.1.2</w:t>
      </w:r>
      <w:r>
        <w:rPr>
          <w:lang w:eastAsia="zh-CN"/>
        </w:rPr>
        <w:tab/>
        <w:t>HTTP based procedure</w:t>
      </w:r>
      <w:bookmarkEnd w:id="292"/>
      <w:bookmarkEnd w:id="293"/>
      <w:bookmarkEnd w:id="296"/>
      <w:bookmarkEnd w:id="297"/>
      <w:bookmarkEnd w:id="298"/>
    </w:p>
    <w:p w14:paraId="2AB506BF" w14:textId="77777777" w:rsidR="00931B31" w:rsidRDefault="00931B31" w:rsidP="000918CC">
      <w:pPr>
        <w:pStyle w:val="H6"/>
        <w:rPr>
          <w:lang w:eastAsia="zh-CN"/>
        </w:rPr>
      </w:pPr>
      <w:bookmarkStart w:id="299" w:name="_Toc51933120"/>
      <w:bookmarkStart w:id="300" w:name="_CR6_2_6_1_2_1"/>
      <w:r>
        <w:rPr>
          <w:rFonts w:hint="eastAsia"/>
          <w:lang w:eastAsia="zh-CN"/>
        </w:rPr>
        <w:t>6</w:t>
      </w:r>
      <w:r>
        <w:rPr>
          <w:lang w:eastAsia="zh-CN"/>
        </w:rPr>
        <w:t>.2.6.1.2.1</w:t>
      </w:r>
      <w:r>
        <w:rPr>
          <w:lang w:eastAsia="zh-CN"/>
        </w:rPr>
        <w:tab/>
        <w:t>Create subscription</w:t>
      </w:r>
      <w:bookmarkEnd w:id="299"/>
    </w:p>
    <w:bookmarkEnd w:id="300"/>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6112FC69" w:rsidR="007D7BB2" w:rsidRDefault="007D7BB2" w:rsidP="007D7BB2">
      <w:pPr>
        <w:pStyle w:val="NO"/>
        <w:rPr>
          <w:lang w:val="en-US"/>
        </w:rPr>
      </w:pPr>
      <w:r>
        <w:rPr>
          <w:noProof/>
        </w:rPr>
        <w:t>NOTE:</w:t>
      </w:r>
      <w:r>
        <w:rPr>
          <w:noProof/>
        </w:rPr>
        <w:tab/>
        <w:t>It is up</w:t>
      </w:r>
      <w:r w:rsidR="00CB0718">
        <w:rPr>
          <w:noProof/>
        </w:rPr>
        <w:t xml:space="preserve"> </w:t>
      </w:r>
      <w:r>
        <w:rPr>
          <w:noProof/>
        </w:rPr>
        <w:t>to implementation to refressh subscribe upon expiry of subscription refresh timer.</w:t>
      </w:r>
    </w:p>
    <w:p w14:paraId="6E6356AF" w14:textId="77777777" w:rsidR="007D7BB2" w:rsidRDefault="007D7BB2" w:rsidP="000918CC">
      <w:pPr>
        <w:pStyle w:val="H6"/>
        <w:rPr>
          <w:lang w:eastAsia="zh-CN"/>
        </w:rPr>
      </w:pPr>
      <w:bookmarkStart w:id="301" w:name="_Toc51933121"/>
      <w:bookmarkStart w:id="302" w:name="_CR6_2_6_1_2_2"/>
      <w:r>
        <w:rPr>
          <w:rFonts w:hint="eastAsia"/>
          <w:lang w:eastAsia="zh-CN"/>
        </w:rPr>
        <w:t>6</w:t>
      </w:r>
      <w:r>
        <w:rPr>
          <w:lang w:eastAsia="zh-CN"/>
        </w:rPr>
        <w:t>.2.6.1.2.2</w:t>
      </w:r>
      <w:r>
        <w:rPr>
          <w:lang w:eastAsia="zh-CN"/>
        </w:rPr>
        <w:tab/>
        <w:t>Delete subscription</w:t>
      </w:r>
      <w:bookmarkEnd w:id="301"/>
    </w:p>
    <w:bookmarkEnd w:id="302"/>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680325">
      <w:pPr>
        <w:rPr>
          <w:noProof/>
        </w:rPr>
      </w:pPr>
      <w:bookmarkStart w:id="30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3"/>
    <w:p w14:paraId="1A7F529A" w14:textId="0BF3AB26" w:rsidR="003C4A36" w:rsidRDefault="007D7BB2" w:rsidP="00CB0718">
      <w:pPr>
        <w:pStyle w:val="B1"/>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4" w:name="_CR6_2_6_2"/>
      <w:bookmarkStart w:id="305" w:name="_Toc34303588"/>
      <w:bookmarkStart w:id="306" w:name="_Toc34403870"/>
      <w:bookmarkStart w:id="307" w:name="_Toc45281892"/>
      <w:bookmarkStart w:id="308" w:name="_Toc51933122"/>
      <w:bookmarkStart w:id="309" w:name="_Toc193393560"/>
      <w:bookmarkEnd w:id="304"/>
      <w:r>
        <w:rPr>
          <w:noProof/>
          <w:lang w:val="en-US"/>
        </w:rPr>
        <w:t>6.2.6.2</w:t>
      </w:r>
      <w:r>
        <w:rPr>
          <w:noProof/>
          <w:lang w:val="en-US"/>
        </w:rPr>
        <w:tab/>
        <w:t>Server procedure</w:t>
      </w:r>
      <w:bookmarkEnd w:id="305"/>
      <w:bookmarkEnd w:id="306"/>
      <w:bookmarkEnd w:id="307"/>
      <w:bookmarkEnd w:id="308"/>
      <w:bookmarkEnd w:id="309"/>
    </w:p>
    <w:p w14:paraId="3F77ECD6" w14:textId="77777777" w:rsidR="003C4A36" w:rsidRPr="00327753" w:rsidRDefault="003C4A36" w:rsidP="00C23116">
      <w:pPr>
        <w:pStyle w:val="Heading5"/>
        <w:rPr>
          <w:lang w:val="en-US" w:eastAsia="zh-CN"/>
        </w:rPr>
      </w:pPr>
      <w:bookmarkStart w:id="310" w:name="_CR6_2_6_2_1"/>
      <w:bookmarkStart w:id="311" w:name="_Toc34303589"/>
      <w:bookmarkStart w:id="312" w:name="_Toc34403871"/>
      <w:bookmarkStart w:id="313" w:name="_Toc45281893"/>
      <w:bookmarkStart w:id="314" w:name="_Toc51933123"/>
      <w:bookmarkStart w:id="315" w:name="_Toc193393561"/>
      <w:bookmarkEnd w:id="310"/>
      <w:r>
        <w:rPr>
          <w:rFonts w:hint="eastAsia"/>
          <w:lang w:val="en-US" w:eastAsia="zh-CN"/>
        </w:rPr>
        <w:t>6</w:t>
      </w:r>
      <w:r>
        <w:rPr>
          <w:lang w:val="en-US" w:eastAsia="zh-CN"/>
        </w:rPr>
        <w:t>.2.6.2.1</w:t>
      </w:r>
      <w:r>
        <w:rPr>
          <w:lang w:val="en-US" w:eastAsia="zh-CN"/>
        </w:rPr>
        <w:tab/>
        <w:t>SIP based procedure</w:t>
      </w:r>
      <w:bookmarkEnd w:id="311"/>
      <w:bookmarkEnd w:id="312"/>
      <w:bookmarkEnd w:id="313"/>
      <w:bookmarkEnd w:id="314"/>
      <w:bookmarkEnd w:id="315"/>
    </w:p>
    <w:p w14:paraId="6D1B497B" w14:textId="77777777" w:rsidR="00CE3676" w:rsidRPr="00327753" w:rsidRDefault="00CE3676" w:rsidP="00C23116">
      <w:pPr>
        <w:pStyle w:val="H6"/>
        <w:rPr>
          <w:lang w:val="en-US" w:eastAsia="zh-CN"/>
        </w:rPr>
      </w:pPr>
      <w:bookmarkStart w:id="316" w:name="_CR6_2_6_2_1_1"/>
      <w:bookmarkStart w:id="317" w:name="_Toc34303590"/>
      <w:bookmarkStart w:id="318" w:name="_Toc34403872"/>
      <w:r>
        <w:rPr>
          <w:rFonts w:hint="eastAsia"/>
          <w:lang w:val="en-US" w:eastAsia="zh-CN"/>
        </w:rPr>
        <w:t>6</w:t>
      </w:r>
      <w:r>
        <w:rPr>
          <w:lang w:val="en-US" w:eastAsia="zh-CN"/>
        </w:rPr>
        <w:t>.2.6.2.1.1</w:t>
      </w:r>
      <w:r>
        <w:rPr>
          <w:lang w:val="en-US" w:eastAsia="zh-CN"/>
        </w:rPr>
        <w:tab/>
        <w:t>Create subscription</w:t>
      </w:r>
    </w:p>
    <w:bookmarkEnd w:id="316"/>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4215A72A" w:rsidR="00CE3676" w:rsidRDefault="00CE3676" w:rsidP="00CE3676">
      <w:pPr>
        <w:pStyle w:val="B1"/>
        <w:rPr>
          <w:lang w:val="en-US"/>
        </w:rPr>
      </w:pPr>
      <w:r>
        <w:rPr>
          <w:lang w:val="en-US"/>
        </w:rPr>
        <w:t>e)</w:t>
      </w:r>
      <w:r>
        <w:rPr>
          <w:lang w:val="en-US"/>
        </w:rPr>
        <w:tab/>
        <w:t>shall store all user</w:t>
      </w:r>
      <w:r w:rsidR="00837882">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6F277596"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bookmarkStart w:id="319" w:name="_CR6_2_6_2_1_2"/>
      <w:r>
        <w:rPr>
          <w:rFonts w:hint="eastAsia"/>
          <w:lang w:val="en-US" w:eastAsia="zh-CN"/>
        </w:rPr>
        <w:t>6</w:t>
      </w:r>
      <w:r>
        <w:rPr>
          <w:lang w:val="en-US" w:eastAsia="zh-CN"/>
        </w:rPr>
        <w:t>.2.6.2.1.2</w:t>
      </w:r>
      <w:r>
        <w:rPr>
          <w:lang w:val="en-US"/>
        </w:rPr>
        <w:tab/>
        <w:t>Delete subscription</w:t>
      </w:r>
    </w:p>
    <w:bookmarkEnd w:id="319"/>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0" w:name="_CR6_2_6_2_1_3"/>
      <w:r>
        <w:rPr>
          <w:rFonts w:hint="eastAsia"/>
          <w:lang w:val="en-US" w:eastAsia="zh-CN"/>
        </w:rPr>
        <w:t>6</w:t>
      </w:r>
      <w:r>
        <w:rPr>
          <w:lang w:val="en-US" w:eastAsia="zh-CN"/>
        </w:rPr>
        <w:t>.2.6.2.1.3</w:t>
      </w:r>
      <w:r>
        <w:rPr>
          <w:lang w:val="en-US"/>
        </w:rPr>
        <w:tab/>
        <w:t>Expiry of TLM-1 (subscription expiry)</w:t>
      </w:r>
    </w:p>
    <w:bookmarkEnd w:id="320"/>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57D6DCAC"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1"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1"/>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2" w:name="_CR6_2_6_2_2"/>
      <w:bookmarkStart w:id="323" w:name="_Toc45281894"/>
      <w:bookmarkStart w:id="324" w:name="_Toc51933124"/>
      <w:bookmarkStart w:id="325" w:name="_Toc193393562"/>
      <w:bookmarkEnd w:id="322"/>
      <w:r>
        <w:rPr>
          <w:rFonts w:hint="eastAsia"/>
          <w:lang w:val="en-US" w:eastAsia="zh-CN"/>
        </w:rPr>
        <w:t>6</w:t>
      </w:r>
      <w:r>
        <w:rPr>
          <w:lang w:val="en-US" w:eastAsia="zh-CN"/>
        </w:rPr>
        <w:t>.2.6.2.2</w:t>
      </w:r>
      <w:r>
        <w:rPr>
          <w:lang w:val="en-US" w:eastAsia="zh-CN"/>
        </w:rPr>
        <w:tab/>
        <w:t>HTTP based procedure</w:t>
      </w:r>
      <w:bookmarkEnd w:id="317"/>
      <w:bookmarkEnd w:id="318"/>
      <w:bookmarkEnd w:id="323"/>
      <w:bookmarkEnd w:id="324"/>
      <w:bookmarkEnd w:id="32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49B952C9"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w:t>
      </w:r>
      <w:r w:rsidR="00837882">
        <w:t>’</w:t>
      </w:r>
      <w:r w:rsidRPr="00524A22">
        <w:t xml:space="preserve">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68DCA2F3"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6695EC05" w:rsidR="00BD12CA" w:rsidRDefault="00BD12CA" w:rsidP="00BD12CA">
      <w:pPr>
        <w:pStyle w:val="B3"/>
        <w:rPr>
          <w:lang w:val="en-US"/>
        </w:rPr>
      </w:pPr>
      <w:r>
        <w:rPr>
          <w:lang w:val="en-US"/>
        </w:rPr>
        <w:t>i)</w:t>
      </w:r>
      <w:r>
        <w:rPr>
          <w:lang w:val="en-US"/>
        </w:rPr>
        <w:tab/>
        <w:t xml:space="preserve">a </w:t>
      </w:r>
      <w:r w:rsidRPr="004E7A7C">
        <w:rPr>
          <w:lang w:val="en-US"/>
        </w:rPr>
        <w:t>&lt;</w:t>
      </w:r>
      <w:r w:rsidR="00485B63">
        <w:rPr>
          <w:lang w:val="en-US"/>
        </w:rPr>
        <w:t>s</w:t>
      </w:r>
      <w:r w:rsidRPr="004E7A7C">
        <w:rPr>
          <w:lang w:val="en-US"/>
        </w:rPr>
        <w:t>ubscription</w:t>
      </w:r>
      <w:r w:rsidR="00485B63">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6" w:name="_CR6_2_7"/>
      <w:bookmarkStart w:id="327" w:name="_Toc34303591"/>
      <w:bookmarkStart w:id="328" w:name="_Toc34403873"/>
      <w:bookmarkStart w:id="329" w:name="_Toc45281895"/>
      <w:bookmarkStart w:id="330" w:name="_Toc51933125"/>
      <w:bookmarkStart w:id="331" w:name="_Toc193393563"/>
      <w:bookmarkEnd w:id="326"/>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7"/>
      <w:bookmarkEnd w:id="328"/>
      <w:bookmarkEnd w:id="329"/>
      <w:bookmarkEnd w:id="330"/>
      <w:bookmarkEnd w:id="331"/>
    </w:p>
    <w:p w14:paraId="7DE2EDBD" w14:textId="77777777" w:rsidR="00032DFE" w:rsidRPr="00327753" w:rsidRDefault="00032DFE" w:rsidP="00C23116">
      <w:pPr>
        <w:pStyle w:val="NO"/>
      </w:pPr>
      <w:bookmarkStart w:id="332"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3" w:name="_CR6_2_7_1"/>
      <w:bookmarkStart w:id="334" w:name="_Toc34303592"/>
      <w:bookmarkStart w:id="335" w:name="_Toc34403874"/>
      <w:bookmarkStart w:id="336" w:name="_Toc45281896"/>
      <w:bookmarkStart w:id="337" w:name="_Toc51933126"/>
      <w:bookmarkStart w:id="338" w:name="_Toc193393564"/>
      <w:bookmarkEnd w:id="333"/>
      <w:r>
        <w:rPr>
          <w:noProof/>
          <w:lang w:val="en-US"/>
        </w:rPr>
        <w:t>6.2.7.1</w:t>
      </w:r>
      <w:r>
        <w:rPr>
          <w:noProof/>
          <w:lang w:val="en-US"/>
        </w:rPr>
        <w:tab/>
      </w:r>
      <w:bookmarkEnd w:id="334"/>
      <w:bookmarkEnd w:id="335"/>
      <w:bookmarkEnd w:id="336"/>
      <w:bookmarkEnd w:id="337"/>
      <w:r w:rsidR="000831F6">
        <w:rPr>
          <w:noProof/>
          <w:lang w:val="en-US"/>
        </w:rPr>
        <w:t>SLM client</w:t>
      </w:r>
      <w:r w:rsidR="000831F6">
        <w:t xml:space="preserve"> HTTP or SIP procedure</w:t>
      </w:r>
      <w:bookmarkEnd w:id="33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E93D748"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7603EACF" w14:textId="69BCC01F" w:rsidR="00E11D3D" w:rsidRPr="00236339" w:rsidRDefault="00E11D3D" w:rsidP="006A68AE">
      <w:pPr>
        <w:pStyle w:val="B1"/>
        <w:overflowPunct/>
        <w:autoSpaceDE/>
        <w:autoSpaceDN/>
        <w:adjustRightInd/>
        <w:textAlignment w:val="auto"/>
        <w:rPr>
          <w:lang w:eastAsia="zh-CN"/>
        </w:rPr>
      </w:pPr>
      <w:r>
        <w:rPr>
          <w:lang w:eastAsia="en-US"/>
        </w:rPr>
        <w:t>b)</w:t>
      </w:r>
      <w:r>
        <w:rPr>
          <w:lang w:eastAsia="en-US"/>
        </w:rPr>
        <w:tab/>
        <w:t>shall generate either</w:t>
      </w:r>
      <w:r w:rsidRPr="00A07E7A">
        <w:rPr>
          <w:lang w:eastAsia="en-US"/>
        </w:rPr>
        <w:t xml:space="preserve"> a </w:t>
      </w:r>
      <w:r>
        <w:rPr>
          <w:lang w:eastAsia="en-US"/>
        </w:rPr>
        <w:t xml:space="preserve">SIP </w:t>
      </w:r>
      <w:r w:rsidRPr="00A07E7A">
        <w:rPr>
          <w:lang w:eastAsia="en-US"/>
        </w:rPr>
        <w:t xml:space="preserve">200 (OK) response to the </w:t>
      </w:r>
      <w:r>
        <w:rPr>
          <w:lang w:eastAsia="en-US"/>
        </w:rPr>
        <w:t xml:space="preserve">received </w:t>
      </w:r>
      <w:r w:rsidRPr="00A07E7A">
        <w:rPr>
          <w:lang w:eastAsia="en-US"/>
        </w:rPr>
        <w:t xml:space="preserve">SIP </w:t>
      </w:r>
      <w:r w:rsidRPr="006A68AE">
        <w:rPr>
          <w:lang w:eastAsia="en-US"/>
        </w:rPr>
        <w:t xml:space="preserve">MESSAGE </w:t>
      </w:r>
      <w:r w:rsidRPr="00A07E7A">
        <w:rPr>
          <w:lang w:eastAsia="en-US"/>
        </w:rPr>
        <w:t xml:space="preserve">request </w:t>
      </w:r>
      <w:r w:rsidRPr="006A68AE">
        <w:rPr>
          <w:lang w:eastAsia="en-US"/>
        </w:rPr>
        <w:t xml:space="preserve">according to </w:t>
      </w:r>
      <w:r w:rsidRPr="00A07E7A">
        <w:rPr>
          <w:lang w:eastAsia="en-US"/>
        </w:rPr>
        <w:t>3GPP TS 24.229 [</w:t>
      </w:r>
      <w:r>
        <w:rPr>
          <w:lang w:eastAsia="en-US"/>
        </w:rPr>
        <w:t>5</w:t>
      </w:r>
      <w:r w:rsidRPr="00A07E7A">
        <w:rPr>
          <w:lang w:eastAsia="en-US"/>
        </w:rPr>
        <w:t>]</w:t>
      </w:r>
      <w:r>
        <w:rPr>
          <w:lang w:eastAsia="en-US"/>
        </w:rPr>
        <w:t xml:space="preserve"> or an HTTP </w:t>
      </w:r>
      <w:r w:rsidRPr="00895F7B">
        <w:rPr>
          <w:lang w:eastAsia="en-US"/>
        </w:rPr>
        <w:t>200 (OK) response</w:t>
      </w:r>
      <w:r>
        <w:rPr>
          <w:lang w:eastAsia="en-US"/>
        </w:rPr>
        <w:t xml:space="preserve"> to the received HTTP POST request message </w:t>
      </w:r>
      <w:r w:rsidRPr="007479A6">
        <w:rPr>
          <w:lang w:eastAsia="en-US"/>
        </w:rPr>
        <w:t xml:space="preserve">according to </w:t>
      </w:r>
      <w:r>
        <w:rPr>
          <w:lang w:eastAsia="en-US"/>
        </w:rPr>
        <w:t>IETF</w:t>
      </w:r>
      <w:r w:rsidRPr="00F6303A">
        <w:rPr>
          <w:lang w:eastAsia="en-US"/>
        </w:rPr>
        <w:t> </w:t>
      </w:r>
      <w:r>
        <w:rPr>
          <w:lang w:eastAsia="en-US"/>
        </w:rPr>
        <w:t>RFC</w:t>
      </w:r>
      <w:r w:rsidRPr="00F6303A">
        <w:rPr>
          <w:lang w:eastAsia="en-US"/>
        </w:rPr>
        <w:t> </w:t>
      </w:r>
      <w:r>
        <w:rPr>
          <w:lang w:eastAsia="en-US"/>
        </w:rPr>
        <w:t>9110</w:t>
      </w:r>
      <w:r w:rsidRPr="00F6303A">
        <w:rPr>
          <w:lang w:eastAsia="en-US"/>
        </w:rPr>
        <w:t> </w:t>
      </w:r>
      <w:r w:rsidRPr="009939C1">
        <w:rPr>
          <w:lang w:eastAsia="en-US"/>
        </w:rPr>
        <w:t>[</w:t>
      </w:r>
      <w:r>
        <w:rPr>
          <w:lang w:eastAsia="en-US"/>
        </w:rPr>
        <w:t>16</w:t>
      </w:r>
      <w:r w:rsidRPr="009939C1">
        <w:rPr>
          <w:lang w:eastAsia="en-US"/>
        </w:rPr>
        <w:t>]</w:t>
      </w:r>
      <w:r>
        <w:rPr>
          <w:lang w:eastAsia="en-US"/>
        </w:rPr>
        <w:t xml:space="preserve"> and shall send it towards the SLM-S; and</w:t>
      </w:r>
    </w:p>
    <w:p w14:paraId="6DE65137" w14:textId="58B6AD50" w:rsidR="00032DFE" w:rsidRPr="00327753" w:rsidRDefault="00E11D3D"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39" w:name="_CR6_2_7_2"/>
      <w:bookmarkStart w:id="340" w:name="_Toc34303593"/>
      <w:bookmarkStart w:id="341" w:name="_Toc34403875"/>
      <w:bookmarkStart w:id="342" w:name="_Toc45281897"/>
      <w:bookmarkStart w:id="343" w:name="_Toc51933127"/>
      <w:bookmarkStart w:id="344" w:name="_Toc193393565"/>
      <w:bookmarkEnd w:id="339"/>
      <w:r>
        <w:rPr>
          <w:noProof/>
          <w:lang w:val="en-US"/>
        </w:rPr>
        <w:t>6.2.7.2</w:t>
      </w:r>
      <w:r>
        <w:rPr>
          <w:noProof/>
          <w:lang w:val="en-US"/>
        </w:rPr>
        <w:tab/>
      </w:r>
      <w:bookmarkEnd w:id="340"/>
      <w:bookmarkEnd w:id="341"/>
      <w:bookmarkEnd w:id="342"/>
      <w:bookmarkEnd w:id="343"/>
      <w:r w:rsidR="000831F6">
        <w:rPr>
          <w:noProof/>
          <w:lang w:val="en-US"/>
        </w:rPr>
        <w:t>SLM server HTTP or SIP procedure</w:t>
      </w:r>
      <w:bookmarkEnd w:id="34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68364EA8"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sidR="00D943CE">
        <w:t>:</w:t>
      </w:r>
      <w:r w:rsidR="00607A64">
        <w:t>.</w:t>
      </w:r>
    </w:p>
    <w:p w14:paraId="4677F176" w14:textId="3AC5158B" w:rsidR="00032DFE" w:rsidRDefault="00032DFE" w:rsidP="00327753">
      <w:pPr>
        <w:pStyle w:val="B4"/>
      </w:pPr>
      <w:r>
        <w:rPr>
          <w:lang w:val="en-US"/>
        </w:rPr>
        <w:t>A)</w:t>
      </w:r>
      <w:r>
        <w:rPr>
          <w:lang w:val="en-US"/>
        </w:rPr>
        <w:tab/>
      </w:r>
      <w:r w:rsidR="00607A64">
        <w:rPr>
          <w:lang w:val="en-US"/>
        </w:rPr>
        <w:t xml:space="preserve">shall include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392921C3" w:rsidR="00032DFE" w:rsidRDefault="00032DFE" w:rsidP="00327753">
      <w:pPr>
        <w:pStyle w:val="B4"/>
      </w:pPr>
      <w:r>
        <w:t>B)</w:t>
      </w:r>
      <w:r>
        <w:tab/>
      </w:r>
      <w:r w:rsidR="00607A64">
        <w:t xml:space="preserve">shall include </w:t>
      </w:r>
      <w:r>
        <w:t>the latest location information corresponding to the VAL user; and</w:t>
      </w:r>
    </w:p>
    <w:p w14:paraId="29D4EEF8" w14:textId="6844B63F" w:rsidR="00607A64" w:rsidRPr="00680325" w:rsidRDefault="00607A64"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5" w:name="_CR6_2_7_3"/>
      <w:bookmarkStart w:id="346" w:name="_Toc193393566"/>
      <w:bookmarkEnd w:id="345"/>
      <w:r>
        <w:rPr>
          <w:lang w:eastAsia="zh-CN"/>
        </w:rPr>
        <w:t>6.2.7.3</w:t>
      </w:r>
      <w:r>
        <w:rPr>
          <w:lang w:eastAsia="zh-CN"/>
        </w:rPr>
        <w:tab/>
      </w:r>
      <w:r>
        <w:rPr>
          <w:rFonts w:hint="eastAsia"/>
          <w:lang w:eastAsia="zh-CN"/>
        </w:rPr>
        <w:t>S</w:t>
      </w:r>
      <w:r>
        <w:rPr>
          <w:lang w:eastAsia="zh-CN"/>
        </w:rPr>
        <w:t>LM client CoAP procedure</w:t>
      </w:r>
      <w:bookmarkEnd w:id="34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01ABB528" w:rsidR="000831F6" w:rsidRPr="00327753" w:rsidRDefault="000831F6" w:rsidP="000831F6">
      <w:pPr>
        <w:pStyle w:val="B1"/>
      </w:pPr>
      <w:r w:rsidRPr="00032DFE">
        <w:t>a)</w:t>
      </w:r>
      <w:r w:rsidRPr="00032DFE">
        <w:tab/>
      </w:r>
      <w:r w:rsidR="003608F5" w:rsidRPr="00032DFE">
        <w:t xml:space="preserve">a Content-Type </w:t>
      </w:r>
      <w:r w:rsidR="003608F5">
        <w:t>option</w:t>
      </w:r>
      <w:r w:rsidR="003608F5" w:rsidRPr="00032DFE">
        <w:t xml:space="preserve"> set to "application/</w:t>
      </w:r>
      <w:r w:rsidR="003608F5" w:rsidRPr="00C8352D">
        <w:t>vnd.3gpp.seal-</w:t>
      </w:r>
      <w:r w:rsidR="003608F5">
        <w:t>location</w:t>
      </w:r>
      <w:r w:rsidR="003608F5" w:rsidRPr="00C8352D">
        <w:t>-info+cbor;modeltype=</w:t>
      </w:r>
      <w:r w:rsidR="003608F5">
        <w:t>location-report</w:t>
      </w:r>
      <w:r w:rsidR="003608F5"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7" w:name="_CR6_2_7_4"/>
      <w:bookmarkStart w:id="348" w:name="_Toc193393567"/>
      <w:bookmarkEnd w:id="347"/>
      <w:r>
        <w:rPr>
          <w:lang w:eastAsia="zh-CN"/>
        </w:rPr>
        <w:t>6.2.7.4</w:t>
      </w:r>
      <w:r>
        <w:rPr>
          <w:lang w:eastAsia="zh-CN"/>
        </w:rPr>
        <w:tab/>
      </w:r>
      <w:r>
        <w:rPr>
          <w:rFonts w:hint="eastAsia"/>
          <w:lang w:eastAsia="zh-CN"/>
        </w:rPr>
        <w:t>S</w:t>
      </w:r>
      <w:r>
        <w:rPr>
          <w:lang w:eastAsia="zh-CN"/>
        </w:rPr>
        <w:t>LM server CoAP procedure</w:t>
      </w:r>
      <w:bookmarkEnd w:id="348"/>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35D852C8"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B616F79" w14:textId="77777777" w:rsidR="0018429C"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sidR="0018429C">
        <w:rPr>
          <w:lang w:eastAsia="zh-CN"/>
        </w:rPr>
        <w:t>; and</w:t>
      </w:r>
    </w:p>
    <w:p w14:paraId="57E063A2" w14:textId="46ECA1F7" w:rsidR="000831F6" w:rsidRPr="000831F6" w:rsidRDefault="0018429C"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4B9D1079" w14:textId="0EDCA920" w:rsidR="00753689" w:rsidRDefault="00753689" w:rsidP="00C23116">
      <w:pPr>
        <w:pStyle w:val="Heading3"/>
      </w:pPr>
      <w:bookmarkStart w:id="349" w:name="_CR6_2_8"/>
      <w:bookmarkStart w:id="350" w:name="_Toc34303594"/>
      <w:bookmarkStart w:id="351" w:name="_Toc34403876"/>
      <w:bookmarkStart w:id="352" w:name="_Toc45281898"/>
      <w:bookmarkStart w:id="353" w:name="_Toc51933128"/>
      <w:bookmarkStart w:id="354" w:name="_Toc193393568"/>
      <w:bookmarkEnd w:id="349"/>
      <w:r>
        <w:t>6.2.</w:t>
      </w:r>
      <w:r w:rsidR="00A204DB">
        <w:t>8</w:t>
      </w:r>
      <w:r>
        <w:tab/>
      </w:r>
      <w:r w:rsidR="003A26F6">
        <w:t>On-demand usage of location information</w:t>
      </w:r>
      <w:bookmarkEnd w:id="332"/>
      <w:r w:rsidR="005C3BC1">
        <w:t xml:space="preserve"> procedure</w:t>
      </w:r>
      <w:bookmarkEnd w:id="350"/>
      <w:bookmarkEnd w:id="351"/>
      <w:bookmarkEnd w:id="352"/>
      <w:bookmarkEnd w:id="353"/>
      <w:bookmarkEnd w:id="354"/>
    </w:p>
    <w:p w14:paraId="10019D2E" w14:textId="77777777" w:rsidR="007D58D6" w:rsidRDefault="007D58D6" w:rsidP="00C23116">
      <w:pPr>
        <w:pStyle w:val="Heading4"/>
      </w:pPr>
      <w:bookmarkStart w:id="355" w:name="_CR6_2_8_1"/>
      <w:bookmarkStart w:id="356" w:name="_Toc34303595"/>
      <w:bookmarkStart w:id="357" w:name="_Toc34403877"/>
      <w:bookmarkStart w:id="358" w:name="_Toc45281899"/>
      <w:bookmarkStart w:id="359" w:name="_Toc51933129"/>
      <w:bookmarkStart w:id="360" w:name="_Toc193393569"/>
      <w:bookmarkStart w:id="361" w:name="_Toc22042899"/>
      <w:bookmarkEnd w:id="355"/>
      <w:r>
        <w:rPr>
          <w:noProof/>
          <w:lang w:val="en-US"/>
        </w:rPr>
        <w:t>6.2.8.1</w:t>
      </w:r>
      <w:r>
        <w:rPr>
          <w:noProof/>
          <w:lang w:val="en-US"/>
        </w:rPr>
        <w:tab/>
      </w:r>
      <w:r>
        <w:t>VAL server procedure</w:t>
      </w:r>
      <w:bookmarkEnd w:id="356"/>
      <w:bookmarkEnd w:id="357"/>
      <w:bookmarkEnd w:id="358"/>
      <w:bookmarkEnd w:id="359"/>
      <w:bookmarkEnd w:id="360"/>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685E02AE"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2" w:name="_CR6_2_8_2"/>
      <w:bookmarkStart w:id="363" w:name="_Toc34303596"/>
      <w:bookmarkStart w:id="364" w:name="_Toc34403878"/>
      <w:bookmarkStart w:id="365" w:name="_Toc45281900"/>
      <w:bookmarkStart w:id="366" w:name="_Toc51933130"/>
      <w:bookmarkStart w:id="367" w:name="_Toc193393570"/>
      <w:bookmarkEnd w:id="362"/>
      <w:r>
        <w:rPr>
          <w:noProof/>
          <w:lang w:val="en-US"/>
        </w:rPr>
        <w:t>6.2.8.2</w:t>
      </w:r>
      <w:r>
        <w:rPr>
          <w:noProof/>
          <w:lang w:val="en-US"/>
        </w:rPr>
        <w:tab/>
        <w:t>Server procedure</w:t>
      </w:r>
      <w:bookmarkEnd w:id="363"/>
      <w:bookmarkEnd w:id="364"/>
      <w:bookmarkEnd w:id="365"/>
      <w:bookmarkEnd w:id="366"/>
      <w:bookmarkEnd w:id="367"/>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999AC11"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05CE21B9"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w:t>
      </w:r>
      <w:r w:rsidR="00607A64">
        <w:t>,</w:t>
      </w:r>
      <w:r w:rsidRPr="00327753">
        <w:t xml:space="preserve"> and the latest location information corresponding to the VAL user</w:t>
      </w:r>
      <w:r w:rsidR="00607A64">
        <w:t xml:space="preserve"> and may include timestamp</w:t>
      </w:r>
      <w:r w:rsidRPr="00327753">
        <w:t>;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68" w:name="_CR6_2_9"/>
      <w:bookmarkStart w:id="369" w:name="_Toc34303597"/>
      <w:bookmarkStart w:id="370" w:name="_Toc34403879"/>
      <w:bookmarkStart w:id="371" w:name="_Toc45281901"/>
      <w:bookmarkStart w:id="372" w:name="_Toc51933131"/>
      <w:bookmarkStart w:id="373" w:name="_Toc193393571"/>
      <w:bookmarkEnd w:id="368"/>
      <w:r>
        <w:t>6.2.</w:t>
      </w:r>
      <w:r w:rsidR="008D06C5">
        <w:t>9</w:t>
      </w:r>
      <w:r>
        <w:tab/>
        <w:t>Query list of users based on location</w:t>
      </w:r>
      <w:bookmarkEnd w:id="369"/>
      <w:bookmarkEnd w:id="370"/>
      <w:bookmarkEnd w:id="371"/>
      <w:bookmarkEnd w:id="372"/>
      <w:bookmarkEnd w:id="373"/>
    </w:p>
    <w:p w14:paraId="440CC7CC" w14:textId="5E75781E" w:rsidR="003C4A36" w:rsidRDefault="003C4A36" w:rsidP="00C23116">
      <w:pPr>
        <w:pStyle w:val="Heading4"/>
      </w:pPr>
      <w:bookmarkStart w:id="374" w:name="_CR6_2_9_1"/>
      <w:bookmarkStart w:id="375" w:name="_Toc34303598"/>
      <w:bookmarkStart w:id="376" w:name="_Toc34403880"/>
      <w:bookmarkStart w:id="377" w:name="_Toc45281902"/>
      <w:bookmarkStart w:id="378" w:name="_Toc51933132"/>
      <w:bookmarkStart w:id="379" w:name="_Toc193393572"/>
      <w:bookmarkEnd w:id="374"/>
      <w:r>
        <w:t>6.2.</w:t>
      </w:r>
      <w:r w:rsidR="008D06C5">
        <w:t>9</w:t>
      </w:r>
      <w:r>
        <w:t>.1</w:t>
      </w:r>
      <w:r>
        <w:tab/>
      </w:r>
      <w:bookmarkEnd w:id="375"/>
      <w:bookmarkEnd w:id="376"/>
      <w:bookmarkEnd w:id="377"/>
      <w:bookmarkEnd w:id="378"/>
      <w:r w:rsidR="000831F6">
        <w:t>SLM client HTTP procedure</w:t>
      </w:r>
      <w:bookmarkEnd w:id="379"/>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0" w:name="_CR6_2_9_2"/>
      <w:bookmarkStart w:id="381" w:name="_Toc34303599"/>
      <w:bookmarkStart w:id="382" w:name="_Toc34403881"/>
      <w:bookmarkStart w:id="383" w:name="_Toc45281903"/>
      <w:bookmarkStart w:id="384" w:name="_Toc51933133"/>
      <w:bookmarkStart w:id="385" w:name="_Toc193393573"/>
      <w:bookmarkEnd w:id="380"/>
      <w:r>
        <w:t>6.2.</w:t>
      </w:r>
      <w:r w:rsidR="008D06C5">
        <w:t>9</w:t>
      </w:r>
      <w:r>
        <w:t>.2</w:t>
      </w:r>
      <w:r>
        <w:tab/>
      </w:r>
      <w:bookmarkEnd w:id="381"/>
      <w:bookmarkEnd w:id="382"/>
      <w:bookmarkEnd w:id="383"/>
      <w:bookmarkEnd w:id="384"/>
      <w:r w:rsidR="000831F6">
        <w:t>SLM server HTTP procedure</w:t>
      </w:r>
      <w:bookmarkEnd w:id="385"/>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6" w:name="_CR6_2_9_3"/>
      <w:bookmarkStart w:id="387" w:name="_Toc193393574"/>
      <w:bookmarkEnd w:id="386"/>
      <w:r>
        <w:rPr>
          <w:lang w:eastAsia="zh-CN"/>
        </w:rPr>
        <w:t>6.2.9.3</w:t>
      </w:r>
      <w:r>
        <w:rPr>
          <w:lang w:eastAsia="zh-CN"/>
        </w:rPr>
        <w:tab/>
      </w:r>
      <w:r>
        <w:rPr>
          <w:rFonts w:hint="eastAsia"/>
          <w:lang w:eastAsia="zh-CN"/>
        </w:rPr>
        <w:t>S</w:t>
      </w:r>
      <w:r>
        <w:rPr>
          <w:lang w:eastAsia="zh-CN"/>
        </w:rPr>
        <w:t>LM client CoAP procedure</w:t>
      </w:r>
      <w:bookmarkEnd w:id="38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447F7CC1" w14:textId="3E965EA4" w:rsidR="003608F5" w:rsidRDefault="000831F6" w:rsidP="003608F5">
      <w:pPr>
        <w:pStyle w:val="B1"/>
      </w:pPr>
      <w:r>
        <w:t>b)</w:t>
      </w:r>
      <w:r>
        <w:tab/>
      </w:r>
      <w:r w:rsidR="003608F5">
        <w:t>shall include 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7E76F90C" w14:textId="06909C3F" w:rsidR="000831F6" w:rsidRDefault="003608F5" w:rsidP="003608F5">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88" w:name="_CR6_2_9_4"/>
      <w:bookmarkStart w:id="389" w:name="_Toc193393575"/>
      <w:bookmarkEnd w:id="388"/>
      <w:r>
        <w:rPr>
          <w:lang w:eastAsia="zh-CN"/>
        </w:rPr>
        <w:t>6.2.9.4</w:t>
      </w:r>
      <w:r>
        <w:rPr>
          <w:lang w:eastAsia="zh-CN"/>
        </w:rPr>
        <w:tab/>
      </w:r>
      <w:r>
        <w:rPr>
          <w:rFonts w:hint="eastAsia"/>
          <w:lang w:eastAsia="zh-CN"/>
        </w:rPr>
        <w:t>S</w:t>
      </w:r>
      <w:r>
        <w:rPr>
          <w:lang w:eastAsia="zh-CN"/>
        </w:rPr>
        <w:t>LM server CoAP procedure</w:t>
      </w:r>
      <w:bookmarkEnd w:id="38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6ED2296A" w14:textId="68B8845B" w:rsidR="003608F5" w:rsidRDefault="000831F6" w:rsidP="003608F5">
      <w:pPr>
        <w:pStyle w:val="B1"/>
      </w:pPr>
      <w:r>
        <w:t>a)</w:t>
      </w:r>
      <w:r>
        <w:tab/>
      </w:r>
      <w:r w:rsidR="003608F5">
        <w:t>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0F8BC025" w14:textId="2F6BB40E" w:rsidR="003608F5" w:rsidRDefault="003608F5" w:rsidP="003608F5">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7F570FFF" w14:textId="77777777" w:rsidR="003608F5" w:rsidRPr="00BE5412" w:rsidRDefault="003608F5" w:rsidP="003608F5">
      <w:pPr>
        <w:pStyle w:val="B1"/>
      </w:pPr>
      <w:r>
        <w:t>c</w:t>
      </w:r>
      <w:r w:rsidRPr="00BE5412">
        <w:t>)</w:t>
      </w:r>
      <w:r w:rsidRPr="00BE5412">
        <w:tab/>
      </w:r>
      <w:r>
        <w:t>a "LocationAreaQuery" object,</w:t>
      </w:r>
    </w:p>
    <w:p w14:paraId="4A0DB18E" w14:textId="77777777" w:rsidR="003608F5" w:rsidRDefault="003608F5" w:rsidP="003608F5">
      <w:r>
        <w:t>the SLM-S:</w:t>
      </w:r>
    </w:p>
    <w:p w14:paraId="0A61819C" w14:textId="77777777" w:rsidR="003608F5" w:rsidRDefault="003608F5" w:rsidP="003608F5">
      <w:pPr>
        <w:pStyle w:val="B1"/>
      </w:pPr>
      <w:r>
        <w:t>a)</w:t>
      </w:r>
      <w:r>
        <w:tab/>
        <w:t>shall authorize the identity of the sender of the received CoAP FETCH request; and</w:t>
      </w:r>
    </w:p>
    <w:p w14:paraId="59B5FC29" w14:textId="77777777" w:rsidR="003608F5" w:rsidRDefault="003608F5" w:rsidP="003608F5">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35979D77" w14:textId="77777777" w:rsidR="003608F5" w:rsidRDefault="003608F5" w:rsidP="003608F5">
      <w:pPr>
        <w:pStyle w:val="B1"/>
      </w:pPr>
      <w:r>
        <w:t>b)</w:t>
      </w:r>
      <w:r>
        <w:tab/>
        <w:t>shall generate the list of users who are currently available in requested geographical area; and</w:t>
      </w:r>
    </w:p>
    <w:p w14:paraId="1480BFA4" w14:textId="77777777" w:rsidR="003608F5" w:rsidRDefault="003608F5" w:rsidP="003608F5">
      <w:pPr>
        <w:pStyle w:val="B1"/>
      </w:pPr>
      <w:r>
        <w:t>c)</w:t>
      </w:r>
      <w:r>
        <w:tab/>
        <w:t>shall send an CoAP 2.05 (Content) response message to SLM-C. In the</w:t>
      </w:r>
      <w:r w:rsidRPr="00930289">
        <w:t xml:space="preserve"> </w:t>
      </w:r>
      <w:r>
        <w:t>CoAP 2.05 (Content) response message, the SLM-S:</w:t>
      </w:r>
    </w:p>
    <w:p w14:paraId="20652C29" w14:textId="5F7CD7B5" w:rsidR="000831F6" w:rsidRDefault="003608F5" w:rsidP="003608F5">
      <w:pPr>
        <w:pStyle w:val="B1"/>
      </w:pPr>
      <w:r>
        <w:t>1)</w:t>
      </w:r>
      <w:r>
        <w:tab/>
      </w:r>
      <w:r>
        <w:rPr>
          <w:lang w:val="en-US" w:eastAsia="zh-CN"/>
        </w:rPr>
        <w:t xml:space="preserve">shall generate an </w:t>
      </w:r>
      <w:r>
        <w:t>"</w:t>
      </w:r>
      <w:r w:rsidRPr="0073469F">
        <w:t>application/</w:t>
      </w:r>
      <w:r w:rsidRPr="00A30DF2">
        <w:t>vnd.3gpp.seal-location-info+cbor;modeltype=location-</w:t>
      </w:r>
      <w:r>
        <w:t xml:space="preserve">area-info"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90" w:name="_CR6_2_10"/>
      <w:bookmarkStart w:id="391" w:name="_Toc193393576"/>
      <w:bookmarkStart w:id="392" w:name="_Toc34303600"/>
      <w:bookmarkStart w:id="393" w:name="_Toc34403882"/>
      <w:bookmarkStart w:id="394" w:name="_Toc45281904"/>
      <w:bookmarkStart w:id="395" w:name="_Toc51933134"/>
      <w:bookmarkEnd w:id="390"/>
      <w:r>
        <w:t>6.2.10</w:t>
      </w:r>
      <w:r>
        <w:tab/>
      </w:r>
      <w:r w:rsidRPr="00C13FFC">
        <w:t>Location area monitoring information procedure</w:t>
      </w:r>
      <w:bookmarkEnd w:id="391"/>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96" w:name="_CR6_3"/>
      <w:bookmarkStart w:id="397" w:name="_Toc193393577"/>
      <w:bookmarkEnd w:id="396"/>
      <w:r>
        <w:t>6.3</w:t>
      </w:r>
      <w:r>
        <w:tab/>
        <w:t>Off-network procedures</w:t>
      </w:r>
      <w:bookmarkEnd w:id="361"/>
      <w:bookmarkEnd w:id="392"/>
      <w:bookmarkEnd w:id="393"/>
      <w:bookmarkEnd w:id="394"/>
      <w:bookmarkEnd w:id="395"/>
      <w:bookmarkEnd w:id="397"/>
    </w:p>
    <w:p w14:paraId="4BF34EC6" w14:textId="77777777" w:rsidR="000B16AE" w:rsidRDefault="000B16AE" w:rsidP="00C23116">
      <w:pPr>
        <w:pStyle w:val="Heading3"/>
        <w:rPr>
          <w:rFonts w:eastAsia="Malgun Gothic"/>
        </w:rPr>
      </w:pPr>
      <w:bookmarkStart w:id="398" w:name="_CR6_3_1"/>
      <w:bookmarkStart w:id="399" w:name="_Toc193393578"/>
      <w:bookmarkStart w:id="400" w:name="_Toc20156501"/>
      <w:bookmarkEnd w:id="398"/>
      <w:r>
        <w:rPr>
          <w:noProof/>
          <w:lang w:val="en-US"/>
        </w:rPr>
        <w:t>6.3.1</w:t>
      </w:r>
      <w:r>
        <w:rPr>
          <w:noProof/>
          <w:lang w:val="en-US"/>
        </w:rPr>
        <w:tab/>
      </w:r>
      <w:r w:rsidRPr="0073469F">
        <w:rPr>
          <w:rFonts w:eastAsia="Malgun Gothic"/>
        </w:rPr>
        <w:t>General</w:t>
      </w:r>
      <w:bookmarkEnd w:id="399"/>
    </w:p>
    <w:p w14:paraId="5021CCEF" w14:textId="77777777" w:rsidR="000B16AE" w:rsidRPr="0073469F" w:rsidRDefault="000B16AE" w:rsidP="00C23116">
      <w:pPr>
        <w:pStyle w:val="Heading4"/>
        <w:rPr>
          <w:lang w:eastAsia="zh-CN"/>
        </w:rPr>
      </w:pPr>
      <w:bookmarkStart w:id="401" w:name="_CR6_3_1_1"/>
      <w:bookmarkStart w:id="402" w:name="_Toc20156010"/>
      <w:bookmarkStart w:id="403" w:name="_Toc27501167"/>
      <w:bookmarkStart w:id="404" w:name="_Toc36049293"/>
      <w:bookmarkStart w:id="405" w:name="_Toc45210059"/>
      <w:bookmarkStart w:id="406" w:name="_Toc51860884"/>
      <w:bookmarkStart w:id="407" w:name="_Toc59212208"/>
      <w:bookmarkStart w:id="408" w:name="_Toc193393579"/>
      <w:bookmarkEnd w:id="401"/>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02"/>
      <w:bookmarkEnd w:id="403"/>
      <w:bookmarkEnd w:id="404"/>
      <w:bookmarkEnd w:id="405"/>
      <w:bookmarkEnd w:id="406"/>
      <w:bookmarkEnd w:id="407"/>
      <w:bookmarkEnd w:id="408"/>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09" w:name="_CR6_3_1_2"/>
      <w:bookmarkStart w:id="410" w:name="_Toc193393580"/>
      <w:bookmarkEnd w:id="409"/>
      <w:r>
        <w:rPr>
          <w:noProof/>
          <w:lang w:val="en-US"/>
        </w:rPr>
        <w:t>6.3.1</w:t>
      </w:r>
      <w:r>
        <w:rPr>
          <w:lang w:eastAsia="zh-CN"/>
        </w:rPr>
        <w:t>.2</w:t>
      </w:r>
      <w:r>
        <w:rPr>
          <w:lang w:eastAsia="zh-CN"/>
        </w:rPr>
        <w:tab/>
        <w:t>Basic Message Control</w:t>
      </w:r>
      <w:bookmarkEnd w:id="410"/>
    </w:p>
    <w:p w14:paraId="4F67777F" w14:textId="77777777" w:rsidR="000B16AE" w:rsidRDefault="000B16AE" w:rsidP="00C23116">
      <w:pPr>
        <w:pStyle w:val="Heading5"/>
        <w:rPr>
          <w:lang w:eastAsia="zh-CN"/>
        </w:rPr>
      </w:pPr>
      <w:bookmarkStart w:id="411" w:name="_CR6_3_1_2_1"/>
      <w:bookmarkStart w:id="412" w:name="_Toc193393581"/>
      <w:bookmarkEnd w:id="411"/>
      <w:r>
        <w:rPr>
          <w:lang w:eastAsia="zh-CN"/>
        </w:rPr>
        <w:t>6.3.1.2.1</w:t>
      </w:r>
      <w:r>
        <w:rPr>
          <w:lang w:eastAsia="zh-CN"/>
        </w:rPr>
        <w:tab/>
        <w:t>General</w:t>
      </w:r>
      <w:bookmarkEnd w:id="412"/>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813048724" r:id="rId12"/>
        </w:object>
      </w:r>
    </w:p>
    <w:p w14:paraId="7A272168" w14:textId="77777777" w:rsidR="000B16AE" w:rsidRDefault="000B16AE" w:rsidP="000B16AE">
      <w:pPr>
        <w:pStyle w:val="TF"/>
      </w:pPr>
      <w:bookmarkStart w:id="413" w:name="_CRFigure6_3_1_2_11"/>
      <w:r>
        <w:t>Figure </w:t>
      </w:r>
      <w:bookmarkEnd w:id="413"/>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14" w:name="_CR6_3_1_2_2"/>
      <w:bookmarkStart w:id="415" w:name="_Toc193393582"/>
      <w:bookmarkEnd w:id="414"/>
      <w:r>
        <w:rPr>
          <w:lang w:eastAsia="zh-CN"/>
        </w:rPr>
        <w:t>6.3.1.2.2</w:t>
      </w:r>
      <w:r>
        <w:rPr>
          <w:lang w:eastAsia="zh-CN"/>
        </w:rPr>
        <w:tab/>
        <w:t>State: Start</w:t>
      </w:r>
      <w:bookmarkEnd w:id="41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16" w:name="_CR6_3_1_2_2_1"/>
      <w:r>
        <w:rPr>
          <w:lang w:eastAsia="zh-CN"/>
        </w:rPr>
        <w:t>6.3.1.2.2.1</w:t>
      </w:r>
      <w:r>
        <w:rPr>
          <w:lang w:eastAsia="zh-CN"/>
        </w:rPr>
        <w:tab/>
        <w:t>Send Message (With Ack/Response expected)</w:t>
      </w:r>
    </w:p>
    <w:bookmarkEnd w:id="416"/>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17" w:name="_CR6_3_1_2_3"/>
      <w:bookmarkStart w:id="418" w:name="_Toc193393583"/>
      <w:bookmarkEnd w:id="417"/>
      <w:r>
        <w:rPr>
          <w:lang w:eastAsia="zh-CN"/>
        </w:rPr>
        <w:t>6.3.1.2.3</w:t>
      </w:r>
      <w:r>
        <w:rPr>
          <w:lang w:eastAsia="zh-CN"/>
        </w:rPr>
        <w:tab/>
        <w:t>State: Waiting for Ack/Resp</w:t>
      </w:r>
      <w:bookmarkEnd w:id="41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19" w:name="_CR6_3_1_2_3_1"/>
      <w:r>
        <w:rPr>
          <w:lang w:eastAsia="zh-CN"/>
        </w:rPr>
        <w:t>6.3.1.2.3.1</w:t>
      </w:r>
      <w:r>
        <w:rPr>
          <w:lang w:eastAsia="zh-CN"/>
        </w:rPr>
        <w:tab/>
        <w:t>Timer T101 Expired</w:t>
      </w:r>
    </w:p>
    <w:bookmarkEnd w:id="419"/>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5402072C" w:rsidR="000B16AE" w:rsidRDefault="000B16AE" w:rsidP="000B16AE">
      <w:pPr>
        <w:pStyle w:val="B1"/>
        <w:rPr>
          <w:lang w:eastAsia="zh-CN"/>
        </w:rPr>
      </w:pPr>
      <w:r>
        <w:rPr>
          <w:lang w:eastAsia="zh-CN"/>
        </w:rPr>
        <w:t>c)</w:t>
      </w:r>
      <w:r>
        <w:rPr>
          <w:lang w:eastAsia="zh-CN"/>
        </w:rPr>
        <w:tab/>
        <w:t>shall inform the VAL user about the failure of the message; and</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20" w:name="_CR6_3_1_2_3_2"/>
      <w:r>
        <w:rPr>
          <w:lang w:eastAsia="zh-CN"/>
        </w:rPr>
        <w:t>6.3.1.2.3.2</w:t>
      </w:r>
      <w:r>
        <w:rPr>
          <w:lang w:eastAsia="zh-CN"/>
        </w:rPr>
        <w:tab/>
        <w:t>Acknowledgement Received or Response Received</w:t>
      </w:r>
    </w:p>
    <w:bookmarkEnd w:id="420"/>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21" w:name="_CR6_3_1_2_4"/>
      <w:bookmarkStart w:id="422" w:name="_Toc193393584"/>
      <w:bookmarkEnd w:id="421"/>
      <w:r>
        <w:rPr>
          <w:lang w:eastAsia="zh-CN"/>
        </w:rPr>
        <w:t>6.3.1.2.4</w:t>
      </w:r>
      <w:r>
        <w:rPr>
          <w:lang w:eastAsia="zh-CN"/>
        </w:rPr>
        <w:tab/>
        <w:t>State: Stop</w:t>
      </w:r>
      <w:bookmarkEnd w:id="422"/>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23" w:name="_CR6_3_1_3"/>
      <w:bookmarkStart w:id="424" w:name="_Toc193393585"/>
      <w:bookmarkEnd w:id="423"/>
      <w:r>
        <w:rPr>
          <w:lang w:eastAsia="zh-CN"/>
        </w:rPr>
        <w:t>6.3.1.3</w:t>
      </w:r>
      <w:r>
        <w:rPr>
          <w:lang w:eastAsia="zh-CN"/>
        </w:rPr>
        <w:tab/>
        <w:t>Sending acknowledgement</w:t>
      </w:r>
      <w:bookmarkEnd w:id="424"/>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25" w:name="_CR6_3_2"/>
      <w:bookmarkStart w:id="426" w:name="_Toc193393586"/>
      <w:bookmarkEnd w:id="425"/>
      <w:r>
        <w:rPr>
          <w:noProof/>
          <w:lang w:val="en-US"/>
        </w:rPr>
        <w:t>6.3.2</w:t>
      </w:r>
      <w:r>
        <w:rPr>
          <w:noProof/>
          <w:lang w:val="en-US"/>
        </w:rPr>
        <w:tab/>
      </w:r>
      <w:r w:rsidRPr="00526FC3">
        <w:t>Event-triggered location reporting procedure</w:t>
      </w:r>
      <w:bookmarkEnd w:id="426"/>
    </w:p>
    <w:p w14:paraId="499823E3" w14:textId="77777777" w:rsidR="00BB6F94" w:rsidRDefault="00BB6F94" w:rsidP="00C23116">
      <w:pPr>
        <w:pStyle w:val="Heading4"/>
      </w:pPr>
      <w:bookmarkStart w:id="427" w:name="_CR6_3_2_1"/>
      <w:bookmarkStart w:id="428" w:name="_Toc193393587"/>
      <w:bookmarkEnd w:id="427"/>
      <w:r>
        <w:rPr>
          <w:rFonts w:eastAsia="Malgun Gothic"/>
        </w:rPr>
        <w:t>6.3.2.1</w:t>
      </w:r>
      <w:r>
        <w:rPr>
          <w:rFonts w:eastAsia="Malgun Gothic"/>
        </w:rPr>
        <w:tab/>
      </w:r>
      <w:r>
        <w:t>Location reporting trigger configuration</w:t>
      </w:r>
      <w:bookmarkEnd w:id="428"/>
    </w:p>
    <w:p w14:paraId="6CA58F4F" w14:textId="77777777" w:rsidR="00BB6F94" w:rsidRDefault="00BB6F94" w:rsidP="00C23116">
      <w:pPr>
        <w:pStyle w:val="Heading5"/>
        <w:rPr>
          <w:rFonts w:eastAsia="Malgun Gothic"/>
        </w:rPr>
      </w:pPr>
      <w:bookmarkStart w:id="429" w:name="_CR6_3_2_1_1"/>
      <w:bookmarkStart w:id="430" w:name="_Toc193393588"/>
      <w:bookmarkEnd w:id="429"/>
      <w:r>
        <w:rPr>
          <w:rFonts w:eastAsia="Malgun Gothic"/>
        </w:rPr>
        <w:t>6.3.2.1.1</w:t>
      </w:r>
      <w:r>
        <w:rPr>
          <w:rFonts w:eastAsia="Malgun Gothic"/>
        </w:rPr>
        <w:tab/>
        <w:t>Client originating procedure</w:t>
      </w:r>
      <w:bookmarkEnd w:id="430"/>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4945257" w:rsidR="00BB6F94" w:rsidRPr="003C4A36" w:rsidRDefault="00BB6F94" w:rsidP="00BB6F94">
      <w:pPr>
        <w:pStyle w:val="B3"/>
      </w:pPr>
      <w:r>
        <w:t>2)</w:t>
      </w:r>
      <w:r w:rsidRPr="003C4A36">
        <w:tab/>
        <w:t>a &lt;triggering-criteria&gt; child element which indicate a specified location trigger</w:t>
      </w:r>
      <w:r w:rsidR="00DD31C7">
        <w:t>ing</w:t>
      </w:r>
      <w:r w:rsidRPr="003C4A36">
        <w:t xml:space="preserve">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31" w:name="_CR6_3_2_1_2"/>
      <w:bookmarkStart w:id="432" w:name="_Toc193393589"/>
      <w:bookmarkEnd w:id="431"/>
      <w:r>
        <w:rPr>
          <w:rFonts w:eastAsia="Malgun Gothic"/>
        </w:rPr>
        <w:t>6.3.2.1.2</w:t>
      </w:r>
      <w:r>
        <w:rPr>
          <w:rFonts w:eastAsia="Malgun Gothic"/>
        </w:rPr>
        <w:tab/>
        <w:t>Client terminating procedure</w:t>
      </w:r>
      <w:bookmarkEnd w:id="43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33" w:name="_CR6_3_2_2"/>
      <w:bookmarkStart w:id="434" w:name="_Toc193393590"/>
      <w:bookmarkEnd w:id="433"/>
      <w:r>
        <w:rPr>
          <w:rFonts w:eastAsia="Malgun Gothic"/>
        </w:rPr>
        <w:t>6.3.2</w:t>
      </w:r>
      <w:r>
        <w:t>.2</w:t>
      </w:r>
      <w:r>
        <w:tab/>
        <w:t>Location reporting</w:t>
      </w:r>
      <w:bookmarkEnd w:id="434"/>
    </w:p>
    <w:p w14:paraId="1FB15C37" w14:textId="77777777" w:rsidR="00BB6F94" w:rsidRDefault="00BB6F94" w:rsidP="00C23116">
      <w:pPr>
        <w:pStyle w:val="Heading5"/>
        <w:rPr>
          <w:rFonts w:eastAsia="Malgun Gothic"/>
        </w:rPr>
      </w:pPr>
      <w:bookmarkStart w:id="435" w:name="_CR6_3_2_2_1"/>
      <w:bookmarkStart w:id="436" w:name="_Toc193393591"/>
      <w:bookmarkEnd w:id="435"/>
      <w:r>
        <w:rPr>
          <w:rFonts w:eastAsia="Malgun Gothic"/>
        </w:rPr>
        <w:t>6.3.2.2.1</w:t>
      </w:r>
      <w:r>
        <w:rPr>
          <w:rFonts w:eastAsia="Malgun Gothic"/>
        </w:rPr>
        <w:tab/>
        <w:t>Client originating procedure</w:t>
      </w:r>
      <w:bookmarkEnd w:id="4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034ECA9C"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576F8B09" w14:textId="03F9E105" w:rsidR="002E43C2" w:rsidRDefault="002E43C2" w:rsidP="00BB6F94">
      <w:pPr>
        <w:pStyle w:val="B4"/>
      </w:pPr>
      <w:r>
        <w:t>C)</w:t>
      </w:r>
      <w:r>
        <w:tab/>
        <w:t xml:space="preserve">may include a &lt;timestamp&gt; </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37" w:name="_CR6_3_2_2_2"/>
      <w:bookmarkStart w:id="438" w:name="_Toc193393592"/>
      <w:bookmarkEnd w:id="437"/>
      <w:r>
        <w:rPr>
          <w:rFonts w:eastAsia="Malgun Gothic"/>
        </w:rPr>
        <w:t>6.3.2.2.2</w:t>
      </w:r>
      <w:r>
        <w:rPr>
          <w:rFonts w:eastAsia="Malgun Gothic"/>
        </w:rPr>
        <w:tab/>
        <w:t>Client terminating procedure</w:t>
      </w:r>
      <w:bookmarkEnd w:id="4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439" w:name="_CR6_3_2_3"/>
      <w:bookmarkStart w:id="440" w:name="_Toc193393593"/>
      <w:bookmarkEnd w:id="439"/>
      <w:r>
        <w:rPr>
          <w:rFonts w:eastAsia="Malgun Gothic"/>
        </w:rPr>
        <w:t>6.3.2</w:t>
      </w:r>
      <w:r>
        <w:t>.3</w:t>
      </w:r>
      <w:r>
        <w:tab/>
        <w:t>Location reporting trigger cancel</w:t>
      </w:r>
      <w:bookmarkEnd w:id="440"/>
    </w:p>
    <w:p w14:paraId="2D0BD33D" w14:textId="77777777" w:rsidR="00BB6F94" w:rsidRDefault="00BB6F94" w:rsidP="00C23116">
      <w:pPr>
        <w:pStyle w:val="Heading5"/>
        <w:rPr>
          <w:rFonts w:eastAsia="Malgun Gothic"/>
        </w:rPr>
      </w:pPr>
      <w:bookmarkStart w:id="441" w:name="_CR6_3_2_3_1"/>
      <w:bookmarkStart w:id="442" w:name="_Toc193393594"/>
      <w:bookmarkEnd w:id="441"/>
      <w:r>
        <w:rPr>
          <w:rFonts w:eastAsia="Malgun Gothic"/>
        </w:rPr>
        <w:t>6.3.2.3.1</w:t>
      </w:r>
      <w:r>
        <w:rPr>
          <w:rFonts w:eastAsia="Malgun Gothic"/>
        </w:rPr>
        <w:tab/>
        <w:t>Client originating procedure</w:t>
      </w:r>
      <w:bookmarkEnd w:id="442"/>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00BF80A4"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443" w:name="_CR6_3_2_3_2"/>
      <w:bookmarkStart w:id="444" w:name="_Toc193393595"/>
      <w:bookmarkEnd w:id="443"/>
      <w:r>
        <w:rPr>
          <w:rFonts w:eastAsia="Malgun Gothic"/>
        </w:rPr>
        <w:t>6.3.2.3.2</w:t>
      </w:r>
      <w:r>
        <w:rPr>
          <w:rFonts w:eastAsia="Malgun Gothic"/>
        </w:rPr>
        <w:tab/>
        <w:t>Client terminating procedure</w:t>
      </w:r>
      <w:bookmarkEnd w:id="444"/>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445" w:name="_CR6_3_3"/>
      <w:bookmarkStart w:id="446" w:name="_Toc193393596"/>
      <w:bookmarkEnd w:id="445"/>
      <w:r>
        <w:rPr>
          <w:lang w:eastAsia="zh-CN"/>
        </w:rPr>
        <w:t>6.3.3</w:t>
      </w:r>
      <w:r w:rsidRPr="00526FC3">
        <w:tab/>
      </w:r>
      <w:r>
        <w:t>On-demand</w:t>
      </w:r>
      <w:r w:rsidRPr="00526FC3">
        <w:t xml:space="preserve"> location reporting</w:t>
      </w:r>
      <w:bookmarkEnd w:id="446"/>
    </w:p>
    <w:p w14:paraId="67CD801A" w14:textId="77777777" w:rsidR="00CF6933" w:rsidRDefault="00CF6933" w:rsidP="00C23116">
      <w:pPr>
        <w:pStyle w:val="Heading4"/>
        <w:rPr>
          <w:rFonts w:eastAsia="Malgun Gothic"/>
        </w:rPr>
      </w:pPr>
      <w:bookmarkStart w:id="447" w:name="_CR6_3_3_1"/>
      <w:bookmarkStart w:id="448" w:name="_Toc193393597"/>
      <w:bookmarkEnd w:id="447"/>
      <w:r>
        <w:rPr>
          <w:rFonts w:eastAsia="Malgun Gothic"/>
        </w:rPr>
        <w:t>6.3.3.1</w:t>
      </w:r>
      <w:r>
        <w:rPr>
          <w:rFonts w:eastAsia="Malgun Gothic"/>
        </w:rPr>
        <w:tab/>
        <w:t>Client originating procedure</w:t>
      </w:r>
      <w:bookmarkEnd w:id="448"/>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4DB6CF5F"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6858786F" w:rsidR="00CF6933" w:rsidRDefault="00CF6933" w:rsidP="00406DB1">
      <w:pPr>
        <w:pStyle w:val="B3"/>
      </w:pPr>
      <w:r>
        <w:t>2)</w:t>
      </w:r>
      <w:r>
        <w:tab/>
        <w:t>the location reporting elements which are requested;</w:t>
      </w:r>
      <w:r w:rsidR="00607A64">
        <w:t xml:space="preserve"> and</w:t>
      </w:r>
    </w:p>
    <w:p w14:paraId="18358530" w14:textId="7BF4BB7E" w:rsidR="00607A64" w:rsidRDefault="00607A64" w:rsidP="00607A64">
      <w:pPr>
        <w:pStyle w:val="B2"/>
        <w:overflowPunct/>
        <w:autoSpaceDE/>
        <w:autoSpaceDN/>
        <w:adjustRightInd/>
        <w:textAlignment w:val="auto"/>
      </w:pPr>
      <w:r>
        <w:rPr>
          <w:lang w:eastAsia="en-US"/>
        </w:rPr>
        <w:tab/>
        <w:t>may include a &lt;timestamp-i</w:t>
      </w:r>
      <w:r w:rsidRPr="000144D5">
        <w:rPr>
          <w:lang w:eastAsia="en-US"/>
        </w:rPr>
        <w:t>ndicator</w:t>
      </w:r>
      <w:r>
        <w:rPr>
          <w:lang w:eastAsia="en-US"/>
        </w:rPr>
        <w:t>&gt; child element to indicate that timestamp of the</w:t>
      </w:r>
      <w:r w:rsidRPr="00337128">
        <w:rPr>
          <w:lang w:eastAsia="en-US"/>
        </w:rPr>
        <w:t xml:space="preserve"> location report is required</w:t>
      </w:r>
      <w:r>
        <w:rPr>
          <w:lang w:eastAsia="en-US"/>
        </w:rPr>
        <w:t>; and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93E5E66"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F05BCC">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449" w:name="_CR6_3_3_2"/>
      <w:bookmarkStart w:id="450" w:name="_Toc193393598"/>
      <w:bookmarkEnd w:id="449"/>
      <w:r>
        <w:rPr>
          <w:rFonts w:eastAsia="Malgun Gothic"/>
        </w:rPr>
        <w:t>6.3.3.2</w:t>
      </w:r>
      <w:r>
        <w:rPr>
          <w:rFonts w:eastAsia="Malgun Gothic"/>
        </w:rPr>
        <w:tab/>
        <w:t>Client terminating procedure</w:t>
      </w:r>
      <w:bookmarkEnd w:id="450"/>
    </w:p>
    <w:p w14:paraId="204AE88E" w14:textId="68B8558E"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F05BCC">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451" w:name="_CR7"/>
      <w:bookmarkStart w:id="452" w:name="_Toc34303601"/>
      <w:bookmarkStart w:id="453" w:name="_Toc34403883"/>
      <w:bookmarkStart w:id="454" w:name="_Toc45281905"/>
      <w:bookmarkStart w:id="455" w:name="_Toc51933135"/>
      <w:bookmarkStart w:id="456" w:name="_Toc193393599"/>
      <w:bookmarkEnd w:id="451"/>
      <w:r>
        <w:t>7</w:t>
      </w:r>
      <w:r>
        <w:tab/>
        <w:t>Coding</w:t>
      </w:r>
      <w:bookmarkEnd w:id="452"/>
      <w:bookmarkEnd w:id="453"/>
      <w:bookmarkEnd w:id="454"/>
      <w:bookmarkEnd w:id="455"/>
      <w:bookmarkEnd w:id="456"/>
    </w:p>
    <w:p w14:paraId="35C69309" w14:textId="77777777" w:rsidR="00A658FD" w:rsidRDefault="00A658FD" w:rsidP="00C23116">
      <w:pPr>
        <w:pStyle w:val="Heading2"/>
      </w:pPr>
      <w:bookmarkStart w:id="457" w:name="_CR7_1"/>
      <w:bookmarkStart w:id="458" w:name="_Toc20157536"/>
      <w:bookmarkStart w:id="459" w:name="_Toc34303602"/>
      <w:bookmarkStart w:id="460" w:name="_Toc34403884"/>
      <w:bookmarkStart w:id="461" w:name="_Toc45281906"/>
      <w:bookmarkStart w:id="462" w:name="_Toc51933136"/>
      <w:bookmarkStart w:id="463" w:name="_Toc193393600"/>
      <w:bookmarkEnd w:id="457"/>
      <w:r>
        <w:t>7.1</w:t>
      </w:r>
      <w:r>
        <w:tab/>
        <w:t>General</w:t>
      </w:r>
      <w:bookmarkEnd w:id="458"/>
      <w:bookmarkEnd w:id="459"/>
      <w:bookmarkEnd w:id="460"/>
      <w:bookmarkEnd w:id="461"/>
      <w:bookmarkEnd w:id="462"/>
      <w:bookmarkEnd w:id="46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64" w:name="_CR7_2"/>
      <w:bookmarkStart w:id="465" w:name="_Toc34303603"/>
      <w:bookmarkStart w:id="466" w:name="_Toc34403885"/>
      <w:bookmarkStart w:id="467" w:name="_Toc45281907"/>
      <w:bookmarkStart w:id="468" w:name="_Toc51933137"/>
      <w:bookmarkStart w:id="469" w:name="_Toc193393601"/>
      <w:bookmarkEnd w:id="464"/>
      <w:r>
        <w:t>7.2</w:t>
      </w:r>
      <w:r>
        <w:tab/>
        <w:t>Application u</w:t>
      </w:r>
      <w:r w:rsidRPr="000B2651">
        <w:t>nique ID</w:t>
      </w:r>
      <w:bookmarkEnd w:id="465"/>
      <w:bookmarkEnd w:id="466"/>
      <w:bookmarkEnd w:id="467"/>
      <w:bookmarkEnd w:id="468"/>
      <w:bookmarkEnd w:id="469"/>
    </w:p>
    <w:p w14:paraId="3EAADBC8" w14:textId="77777777" w:rsidR="002D24F6" w:rsidRPr="00E6092C" w:rsidRDefault="002D24F6" w:rsidP="00064832">
      <w:bookmarkStart w:id="470" w:name="_Toc34303604"/>
      <w:bookmarkStart w:id="47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72" w:name="_CR7_3"/>
      <w:bookmarkStart w:id="473" w:name="_Toc45281908"/>
      <w:bookmarkStart w:id="474" w:name="_Toc51933138"/>
      <w:bookmarkStart w:id="475" w:name="_Toc193393602"/>
      <w:bookmarkEnd w:id="472"/>
      <w:r>
        <w:t>7.3</w:t>
      </w:r>
      <w:r w:rsidRPr="0073469F">
        <w:tab/>
      </w:r>
      <w:r>
        <w:t>Structure</w:t>
      </w:r>
      <w:bookmarkEnd w:id="470"/>
      <w:bookmarkEnd w:id="471"/>
      <w:bookmarkEnd w:id="473"/>
      <w:bookmarkEnd w:id="474"/>
      <w:bookmarkEnd w:id="47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02B71503"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r w:rsidR="00DB6D8A">
        <w:t>:</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60D9F810" w:rsidR="00AA21C2" w:rsidRDefault="00AA21C2" w:rsidP="00327753">
      <w:pPr>
        <w:pStyle w:val="B3"/>
        <w:rPr>
          <w:lang w:eastAsia="zh-CN"/>
        </w:rPr>
      </w:pPr>
      <w:r>
        <w:t>i)</w:t>
      </w:r>
      <w:r>
        <w:tab/>
      </w:r>
      <w:r w:rsidR="00DB6D8A">
        <w:t xml:space="preserve">shall include </w:t>
      </w:r>
      <w:r>
        <w:t>a &lt;latest-serving-</w:t>
      </w:r>
      <w:r w:rsidRPr="00704459">
        <w:t>NCGI</w:t>
      </w:r>
      <w:r>
        <w:t>&gt; element;</w:t>
      </w:r>
    </w:p>
    <w:p w14:paraId="553CD710" w14:textId="5303B7D2" w:rsidR="00AA21C2" w:rsidRDefault="00AA21C2" w:rsidP="00AA21C2">
      <w:pPr>
        <w:pStyle w:val="B3"/>
        <w:rPr>
          <w:lang w:eastAsia="zh-CN"/>
        </w:rPr>
      </w:pPr>
      <w:r>
        <w:t>ii)</w:t>
      </w:r>
      <w:r>
        <w:tab/>
      </w:r>
      <w:r w:rsidR="00DB6D8A">
        <w:t xml:space="preserve">shall include </w:t>
      </w:r>
      <w:r>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0E60CD98" w:rsidR="00AA21C2" w:rsidRDefault="00AA21C2" w:rsidP="00AA21C2">
      <w:pPr>
        <w:pStyle w:val="B3"/>
      </w:pPr>
      <w:r>
        <w:t>v)</w:t>
      </w:r>
      <w:r>
        <w:tab/>
        <w:t>a &lt;latest-coordinate&gt; element;</w:t>
      </w:r>
      <w:r w:rsidR="00DB6D8A">
        <w:t xml:space="preserve"> and</w:t>
      </w:r>
    </w:p>
    <w:p w14:paraId="51069551" w14:textId="27399433" w:rsidR="00DB6D8A" w:rsidRDefault="00DB6D8A" w:rsidP="00DB6D8A">
      <w:pPr>
        <w:pStyle w:val="B2"/>
        <w:overflowPunct/>
        <w:autoSpaceDE/>
        <w:autoSpaceDN/>
        <w:adjustRightInd/>
        <w:textAlignment w:val="auto"/>
        <w:rPr>
          <w:lang w:eastAsia="zh-CN"/>
        </w:rPr>
      </w:pPr>
      <w:r>
        <w:rPr>
          <w:lang w:eastAsia="zh-CN"/>
        </w:rPr>
        <w:t>3)</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DB6D8A">
        <w:rPr>
          <w:lang w:eastAsia="zh-CN"/>
        </w:rPr>
        <w:t>element.</w:t>
      </w:r>
    </w:p>
    <w:p w14:paraId="140BA0A3" w14:textId="44ADC132" w:rsidR="00C761AC" w:rsidRDefault="00C761AC" w:rsidP="00C761AC">
      <w:r>
        <w:t xml:space="preserve">The &lt;report&gt; element </w:t>
      </w:r>
      <w:r w:rsidR="001E1B1F">
        <w:t xml:space="preserve">shall contain a &lt;report-id&gt; attribute. The &lt;report&gt; </w:t>
      </w:r>
      <w:r w:rsidR="00DB6D8A">
        <w:t>element</w:t>
      </w:r>
      <w:r>
        <w:t>:</w:t>
      </w:r>
    </w:p>
    <w:p w14:paraId="1D1E44D0" w14:textId="05BFABE5" w:rsidR="00C761AC" w:rsidRDefault="00C761AC" w:rsidP="00C761AC">
      <w:pPr>
        <w:pStyle w:val="B1"/>
      </w:pPr>
      <w:r>
        <w:t>a)</w:t>
      </w:r>
      <w:r>
        <w:tab/>
      </w:r>
      <w:r w:rsidR="00DB6D8A">
        <w:t xml:space="preserve">shall include </w:t>
      </w:r>
      <w:r>
        <w:t>a &lt;trigger-id&gt; element; and</w:t>
      </w:r>
    </w:p>
    <w:p w14:paraId="2D42B0DC" w14:textId="4C6C36A6" w:rsidR="00C761AC" w:rsidRDefault="00C761AC" w:rsidP="00C761AC">
      <w:pPr>
        <w:pStyle w:val="B1"/>
      </w:pPr>
      <w:r>
        <w:t>b)</w:t>
      </w:r>
      <w:r>
        <w:tab/>
      </w:r>
      <w:r w:rsidR="00DB6D8A">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58D98257" w:rsidR="00C761AC" w:rsidRDefault="00C761AC" w:rsidP="00C761AC">
      <w:pPr>
        <w:pStyle w:val="B2"/>
      </w:pPr>
      <w:r>
        <w:t>4)</w:t>
      </w:r>
      <w:r>
        <w:tab/>
        <w:t>a &lt;current-coordinate&gt; element</w:t>
      </w:r>
      <w:r w:rsidR="00DB6D8A">
        <w:t>; and</w:t>
      </w:r>
    </w:p>
    <w:p w14:paraId="33862F50" w14:textId="2D3962FA" w:rsidR="00DB6D8A" w:rsidRPr="00076710" w:rsidRDefault="00DB6D8A" w:rsidP="00DB6D8A">
      <w:pPr>
        <w:pStyle w:val="B1"/>
        <w:overflowPunct/>
        <w:autoSpaceDE/>
        <w:autoSpaceDN/>
        <w:adjustRightInd/>
        <w:textAlignment w:val="auto"/>
      </w:pPr>
      <w:r>
        <w:rPr>
          <w:lang w:eastAsia="zh-CN"/>
        </w:rPr>
        <w:t>c)</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DB6D8A">
        <w:rPr>
          <w:lang w:eastAsia="zh-CN"/>
        </w:rPr>
        <w:t>element.</w:t>
      </w:r>
    </w:p>
    <w:bookmarkEnd w:id="400"/>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58181EEC" w:rsidR="00336491" w:rsidRDefault="00336491" w:rsidP="00336491">
      <w:r>
        <w:t>The &lt;report-request&gt; element</w:t>
      </w:r>
      <w:r>
        <w:rPr>
          <w:lang w:eastAsia="x-none"/>
        </w:rPr>
        <w:t xml:space="preserve"> include</w:t>
      </w:r>
      <w:r w:rsidR="00DB6D8A">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30672BA9" w:rsidR="00E54A5F" w:rsidRDefault="00E54A5F" w:rsidP="003F1415">
      <w:pPr>
        <w:pStyle w:val="B1"/>
      </w:pPr>
      <w:bookmarkStart w:id="476" w:name="_Toc34303605"/>
      <w:bookmarkStart w:id="47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0102C9C4" w:rsidR="00FB429C" w:rsidRDefault="00FB429C" w:rsidP="00FB429C">
      <w:pPr>
        <w:pStyle w:val="B1"/>
      </w:pPr>
      <w:r>
        <w:t>e)</w:t>
      </w:r>
      <w:r>
        <w:tab/>
        <w:t>an &lt;endpoint-info&gt; element</w:t>
      </w:r>
      <w:r w:rsidR="00DB6D8A">
        <w:t>; and</w:t>
      </w:r>
    </w:p>
    <w:p w14:paraId="10CC6200" w14:textId="73066A20" w:rsidR="00DB6D8A" w:rsidRDefault="00DB6D8A" w:rsidP="00FB429C">
      <w:pPr>
        <w:pStyle w:val="B1"/>
      </w:pPr>
      <w:r>
        <w:t>f)</w:t>
      </w:r>
      <w:r>
        <w:tab/>
      </w:r>
      <w:r w:rsidRPr="006C4E6B">
        <w:t>a &lt;timestamp&gt; element.</w:t>
      </w:r>
    </w:p>
    <w:p w14:paraId="41ABA565" w14:textId="3D25A59A" w:rsidR="00DB6D8A" w:rsidRPr="003C4A36" w:rsidRDefault="00DB6D8A" w:rsidP="00DB6D8A">
      <w:pPr>
        <w:pStyle w:val="B1"/>
        <w:overflowPunct/>
        <w:autoSpaceDE/>
        <w:autoSpaceDN/>
        <w:adjustRightInd/>
        <w:textAlignment w:val="auto"/>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DB6D8A">
        <w:rPr>
          <w:rFonts w:eastAsiaTheme="minorEastAsia"/>
          <w:lang w:eastAsia="zh-CN"/>
        </w:rPr>
        <w:t>t in the &lt;report-request&gt;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478" w:name="_CR7_4"/>
      <w:bookmarkStart w:id="479" w:name="_Toc45281909"/>
      <w:bookmarkStart w:id="480" w:name="_Toc51933139"/>
      <w:bookmarkStart w:id="481" w:name="_Toc193393603"/>
      <w:bookmarkEnd w:id="478"/>
      <w:r>
        <w:t>7.4</w:t>
      </w:r>
      <w:r w:rsidRPr="0073469F">
        <w:tab/>
        <w:t>XML schema</w:t>
      </w:r>
      <w:bookmarkEnd w:id="476"/>
      <w:bookmarkEnd w:id="477"/>
      <w:bookmarkEnd w:id="479"/>
      <w:bookmarkEnd w:id="480"/>
      <w:bookmarkEnd w:id="481"/>
    </w:p>
    <w:p w14:paraId="6B0B86F5" w14:textId="77777777" w:rsidR="0054794C" w:rsidRPr="0073469F" w:rsidRDefault="0054794C" w:rsidP="00C23116">
      <w:pPr>
        <w:pStyle w:val="Heading3"/>
      </w:pPr>
      <w:bookmarkStart w:id="482" w:name="_CR7_4_1"/>
      <w:bookmarkStart w:id="483" w:name="_Toc20156505"/>
      <w:bookmarkStart w:id="484" w:name="_Toc27501696"/>
      <w:bookmarkStart w:id="485" w:name="_Toc45281910"/>
      <w:bookmarkStart w:id="486" w:name="_Toc51933140"/>
      <w:bookmarkStart w:id="487" w:name="_Toc193393604"/>
      <w:bookmarkStart w:id="488" w:name="_Toc34303606"/>
      <w:bookmarkStart w:id="489" w:name="_Toc34403888"/>
      <w:bookmarkEnd w:id="482"/>
      <w:r>
        <w:t>7</w:t>
      </w:r>
      <w:r w:rsidRPr="0073469F">
        <w:t>.</w:t>
      </w:r>
      <w:r>
        <w:t>4</w:t>
      </w:r>
      <w:r w:rsidRPr="0073469F">
        <w:t>.1</w:t>
      </w:r>
      <w:r w:rsidRPr="0073469F">
        <w:tab/>
        <w:t>General</w:t>
      </w:r>
      <w:bookmarkEnd w:id="483"/>
      <w:bookmarkEnd w:id="484"/>
      <w:bookmarkEnd w:id="485"/>
      <w:bookmarkEnd w:id="486"/>
      <w:bookmarkEnd w:id="48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90" w:name="_CR7_4_2"/>
      <w:bookmarkStart w:id="491" w:name="_Toc193393605"/>
      <w:bookmarkStart w:id="492" w:name="_Toc25306461"/>
      <w:bookmarkStart w:id="493" w:name="_Toc26192784"/>
      <w:bookmarkStart w:id="494" w:name="_Toc34137063"/>
      <w:bookmarkStart w:id="495" w:name="_Toc34137377"/>
      <w:bookmarkStart w:id="496" w:name="_Toc34138525"/>
      <w:bookmarkStart w:id="497" w:name="_Toc34138768"/>
      <w:bookmarkStart w:id="498" w:name="_Toc34395105"/>
      <w:bookmarkStart w:id="499" w:name="_Toc45264322"/>
      <w:bookmarkStart w:id="500" w:name="_Toc123645404"/>
      <w:bookmarkStart w:id="501" w:name="_Toc45281911"/>
      <w:bookmarkStart w:id="502" w:name="_Toc51933141"/>
      <w:bookmarkEnd w:id="490"/>
      <w:r>
        <w:rPr>
          <w:lang w:eastAsia="zh-CN"/>
        </w:rPr>
        <w:t>7.4.2</w:t>
      </w:r>
      <w:r>
        <w:rPr>
          <w:lang w:eastAsia="zh-CN"/>
        </w:rPr>
        <w:tab/>
      </w:r>
      <w:r>
        <w:rPr>
          <w:rFonts w:hint="eastAsia"/>
          <w:lang w:eastAsia="zh-CN"/>
        </w:rPr>
        <w:t>X</w:t>
      </w:r>
      <w:r>
        <w:rPr>
          <w:lang w:eastAsia="zh-CN"/>
        </w:rPr>
        <w:t>ML schema</w:t>
      </w:r>
      <w:bookmarkEnd w:id="491"/>
    </w:p>
    <w:p w14:paraId="44465E56" w14:textId="77777777" w:rsidR="000A6A78" w:rsidRDefault="000A6A78" w:rsidP="000A6A78">
      <w:pPr>
        <w:pStyle w:val="PL"/>
      </w:pPr>
      <w:r>
        <w:t>&lt;?xml version="1.0" encoding="UTF-8"?&gt;</w:t>
      </w:r>
    </w:p>
    <w:p w14:paraId="5A9DE7F3" w14:textId="77777777" w:rsidR="000A6A78" w:rsidRDefault="000A6A78" w:rsidP="000A6A78">
      <w:pPr>
        <w:pStyle w:val="PL"/>
      </w:pPr>
      <w:r>
        <w:t>&lt;xs:schema xmlns:xs="</w:t>
      </w:r>
      <w:hyperlink r:id="rId13" w:history="1">
        <w:r w:rsidRPr="006B7644">
          <w:rPr>
            <w:rStyle w:val="Hyperlink"/>
          </w:rPr>
          <w:t>http://www.w3.org/2001/XMLSchema</w:t>
        </w:r>
      </w:hyperlink>
      <w:r>
        <w:t>"</w:t>
      </w:r>
    </w:p>
    <w:p w14:paraId="76D845E4" w14:textId="77777777" w:rsidR="000A6A78" w:rsidRDefault="000A6A78" w:rsidP="000A6A78">
      <w:pPr>
        <w:pStyle w:val="PL"/>
      </w:pPr>
      <w:r>
        <w:t>targetNamespace="urn:3gpp:ns:sealLocationInfo:1.0"</w:t>
      </w:r>
    </w:p>
    <w:p w14:paraId="61FE3C41" w14:textId="77777777" w:rsidR="000A6A78" w:rsidRDefault="000A6A78" w:rsidP="000A6A78">
      <w:pPr>
        <w:pStyle w:val="PL"/>
      </w:pPr>
      <w:r>
        <w:t>xmlns:sealloc="urn:3gpp:ns:sealLocationInfo:1.0"</w:t>
      </w:r>
    </w:p>
    <w:p w14:paraId="715A7056" w14:textId="77777777" w:rsidR="000A6A78" w:rsidRDefault="000A6A78" w:rsidP="000A6A78">
      <w:pPr>
        <w:pStyle w:val="PL"/>
      </w:pPr>
      <w:r>
        <w:t>elementFormDefault="qualified"</w:t>
      </w:r>
    </w:p>
    <w:p w14:paraId="35949492" w14:textId="77777777" w:rsidR="000A6A78" w:rsidRDefault="000A6A78" w:rsidP="000A6A78">
      <w:pPr>
        <w:pStyle w:val="PL"/>
      </w:pPr>
      <w:r>
        <w:t>attributeFormDefault="unqualified"</w:t>
      </w:r>
    </w:p>
    <w:p w14:paraId="20146C4C" w14:textId="77777777" w:rsidR="000A6A78" w:rsidRDefault="000A6A78" w:rsidP="000A6A78">
      <w:pPr>
        <w:pStyle w:val="PL"/>
      </w:pPr>
      <w:r>
        <w:t>xmlns:xenc="</w:t>
      </w:r>
      <w:r w:rsidRPr="00B223DD">
        <w:t>http://www.w3.org/2001/04/xmlenc#</w:t>
      </w:r>
      <w:r>
        <w:t>"&gt;</w:t>
      </w:r>
    </w:p>
    <w:p w14:paraId="4A8B6F7C" w14:textId="77777777" w:rsidR="000A6A78" w:rsidRPr="00393992" w:rsidRDefault="000A6A78" w:rsidP="000A6A78">
      <w:pPr>
        <w:pStyle w:val="PL"/>
        <w:rPr>
          <w:rFonts w:eastAsia="SimSun"/>
        </w:rPr>
      </w:pPr>
    </w:p>
    <w:p w14:paraId="6240B3A6" w14:textId="77777777" w:rsidR="000A6A78" w:rsidRPr="00C8728A" w:rsidRDefault="000A6A78" w:rsidP="000A6A78">
      <w:pPr>
        <w:pStyle w:val="PL"/>
        <w:rPr>
          <w:lang w:val="fr-FR"/>
        </w:rPr>
      </w:pPr>
      <w:r w:rsidRPr="00C8728A">
        <w:rPr>
          <w:lang w:val="fr-FR"/>
        </w:rPr>
        <w:t>&lt;xs:import namespace="http://www.w3.org/XML/1998/namespace"</w:t>
      </w:r>
    </w:p>
    <w:p w14:paraId="6738CBB5" w14:textId="77777777" w:rsidR="000A6A78" w:rsidRPr="00C8728A" w:rsidRDefault="000A6A78" w:rsidP="000A6A78">
      <w:pPr>
        <w:pStyle w:val="PL"/>
        <w:rPr>
          <w:lang w:val="fr-FR"/>
        </w:rPr>
      </w:pPr>
      <w:r w:rsidRPr="00C8728A">
        <w:rPr>
          <w:lang w:val="fr-FR"/>
        </w:rPr>
        <w:t xml:space="preserve">  schemaLocation="http://www.w3.org/2001/xml.xsd"/&gt;</w:t>
      </w:r>
    </w:p>
    <w:p w14:paraId="08EBC7E2" w14:textId="77777777" w:rsidR="000A6A78" w:rsidRPr="00C8728A" w:rsidRDefault="000A6A78" w:rsidP="000A6A78">
      <w:pPr>
        <w:pStyle w:val="PL"/>
        <w:rPr>
          <w:lang w:val="fr-FR"/>
        </w:rPr>
      </w:pPr>
    </w:p>
    <w:p w14:paraId="585FD682" w14:textId="77777777" w:rsidR="000A6A78" w:rsidRDefault="000A6A78" w:rsidP="000A6A78">
      <w:pPr>
        <w:pStyle w:val="PL"/>
      </w:pPr>
      <w:r>
        <w:rPr>
          <w:lang w:val="fr-FR"/>
        </w:rPr>
        <w:t xml:space="preserve">  </w:t>
      </w:r>
      <w:r>
        <w:t>&lt;xs:element name="location-info" id="loc"&gt;</w:t>
      </w:r>
    </w:p>
    <w:p w14:paraId="6FB515E9" w14:textId="77777777" w:rsidR="000A6A78" w:rsidRDefault="000A6A78" w:rsidP="000A6A78">
      <w:pPr>
        <w:pStyle w:val="PL"/>
      </w:pPr>
      <w:r>
        <w:t xml:space="preserve">    &lt;xs:annotation&gt;</w:t>
      </w:r>
    </w:p>
    <w:p w14:paraId="11167FF0" w14:textId="77777777" w:rsidR="000A6A78" w:rsidRDefault="000A6A78" w:rsidP="000A6A78">
      <w:pPr>
        <w:pStyle w:val="PL"/>
      </w:pPr>
      <w:r>
        <w:t xml:space="preserve">      &lt;xs:documentation&gt;Root element, contains all information related to location configuration, location request and location reporting for the SEAL service&lt;/xs:documentation&gt;</w:t>
      </w:r>
    </w:p>
    <w:p w14:paraId="2736CA12" w14:textId="77777777" w:rsidR="000A6A78" w:rsidRDefault="000A6A78" w:rsidP="000A6A78">
      <w:pPr>
        <w:pStyle w:val="PL"/>
      </w:pPr>
      <w:r>
        <w:t xml:space="preserve">    &lt;/xs:annotation&gt;</w:t>
      </w:r>
    </w:p>
    <w:p w14:paraId="7BF2CAA2" w14:textId="77777777" w:rsidR="000A6A78" w:rsidRDefault="000A6A78" w:rsidP="000A6A78">
      <w:pPr>
        <w:pStyle w:val="PL"/>
      </w:pPr>
      <w:r>
        <w:t xml:space="preserve">    &lt;xs:complexType&gt;</w:t>
      </w:r>
    </w:p>
    <w:p w14:paraId="2C54AE9A" w14:textId="77777777" w:rsidR="000A6A78" w:rsidRDefault="000A6A78" w:rsidP="000A6A78">
      <w:pPr>
        <w:pStyle w:val="PL"/>
      </w:pPr>
      <w:r>
        <w:t xml:space="preserve">      &lt;xs:choice maxOccurs="unbounded"&gt;</w:t>
      </w:r>
    </w:p>
    <w:p w14:paraId="47BB0643" w14:textId="77777777" w:rsidR="000A6A78" w:rsidRDefault="000A6A78" w:rsidP="000A6A78">
      <w:pPr>
        <w:pStyle w:val="PL"/>
      </w:pPr>
      <w:r>
        <w:t xml:space="preserve">        &lt;xs:element name="identity" type="sealloc:tIdentityType"/&gt;</w:t>
      </w:r>
    </w:p>
    <w:p w14:paraId="6CEC1AA5" w14:textId="77777777" w:rsidR="000A6A78" w:rsidRDefault="000A6A78" w:rsidP="000A6A78">
      <w:pPr>
        <w:pStyle w:val="PL"/>
      </w:pPr>
      <w:r>
        <w:t xml:space="preserve">     </w:t>
      </w:r>
      <w:r w:rsidRPr="000A6A78">
        <w:t xml:space="preserve">  </w:t>
      </w:r>
      <w:r>
        <w:t xml:space="preserve"> &lt;xs:element name="configuration" type="sealloc:tConfigurationType"/&gt;</w:t>
      </w:r>
    </w:p>
    <w:p w14:paraId="38C711C5" w14:textId="77777777" w:rsidR="000A6A78" w:rsidRDefault="000A6A78" w:rsidP="000A6A78">
      <w:pPr>
        <w:pStyle w:val="PL"/>
      </w:pPr>
      <w:r>
        <w:t xml:space="preserve">     </w:t>
      </w:r>
      <w:r w:rsidRPr="000A6A78">
        <w:t xml:space="preserve">  </w:t>
      </w:r>
      <w:r>
        <w:t xml:space="preserve"> &lt;xs:element name="report" type="sealloc:tReportType"/&gt;</w:t>
      </w:r>
    </w:p>
    <w:p w14:paraId="480186B6" w14:textId="77777777" w:rsidR="000A6A78" w:rsidRDefault="000A6A78" w:rsidP="000A6A78">
      <w:pPr>
        <w:pStyle w:val="PL"/>
      </w:pPr>
      <w:r>
        <w:t xml:space="preserve">    </w:t>
      </w:r>
      <w:r w:rsidRPr="000A6A78">
        <w:t xml:space="preserve">  </w:t>
      </w:r>
      <w:r>
        <w:t xml:space="preserve">  </w:t>
      </w:r>
      <w:r w:rsidRPr="00F30A21">
        <w:t>&lt;xs:element name="</w:t>
      </w:r>
      <w:r>
        <w:t>location-based-query" type="sealloc:tLocationBasedQuery</w:t>
      </w:r>
      <w:r w:rsidRPr="00F30A21">
        <w:t>Type"/&gt;</w:t>
      </w:r>
    </w:p>
    <w:p w14:paraId="7D99CD47" w14:textId="77777777" w:rsidR="000A6A78" w:rsidRDefault="000A6A78" w:rsidP="000A6A78">
      <w:pPr>
        <w:pStyle w:val="PL"/>
      </w:pPr>
      <w:r>
        <w:t xml:space="preserve">   </w:t>
      </w:r>
      <w:r w:rsidRPr="000A6A78">
        <w:t xml:space="preserve">  </w:t>
      </w:r>
      <w:r>
        <w:t xml:space="preserve">   </w:t>
      </w:r>
      <w:r w:rsidRPr="00F30A21">
        <w:t>&lt;xs:element name="</w:t>
      </w:r>
      <w:r>
        <w:t>location-based-response" type="sealloc:tLocationBasedResponse</w:t>
      </w:r>
      <w:r w:rsidRPr="00F30A21">
        <w:t>Type"/&gt;</w:t>
      </w:r>
    </w:p>
    <w:p w14:paraId="106522D8" w14:textId="77777777" w:rsidR="000A6A78" w:rsidRDefault="000A6A78" w:rsidP="000A6A78">
      <w:pPr>
        <w:pStyle w:val="PL"/>
      </w:pPr>
      <w:r>
        <w:t xml:space="preserve">   </w:t>
      </w:r>
      <w:r w:rsidRPr="000A6A78">
        <w:t xml:space="preserve">  </w:t>
      </w:r>
      <w:r>
        <w:t xml:space="preserve">   </w:t>
      </w:r>
      <w:r w:rsidRPr="00F30A21">
        <w:t>&lt;xs:element name="</w:t>
      </w:r>
      <w:r>
        <w:t>notification" type="sealloc:tNotification</w:t>
      </w:r>
      <w:r w:rsidRPr="00F30A21">
        <w:t>Type"/&gt;</w:t>
      </w:r>
    </w:p>
    <w:p w14:paraId="12F66A4D" w14:textId="77777777" w:rsidR="000A6A78" w:rsidRDefault="000A6A78" w:rsidP="000A6A78">
      <w:pPr>
        <w:pStyle w:val="PL"/>
      </w:pPr>
      <w:r>
        <w:t xml:space="preserve">   </w:t>
      </w:r>
      <w:r w:rsidRPr="000A6A78">
        <w:t xml:space="preserve">  </w:t>
      </w:r>
      <w:r>
        <w:t xml:space="preserve">   &lt;xs:element name="request" type="sealloc:tRequestType"/&gt;</w:t>
      </w:r>
    </w:p>
    <w:p w14:paraId="1258B76F" w14:textId="77777777" w:rsidR="000A6A78" w:rsidRDefault="000A6A78" w:rsidP="000A6A78">
      <w:pPr>
        <w:pStyle w:val="PL"/>
      </w:pPr>
      <w:r>
        <w:t xml:space="preserve">   </w:t>
      </w:r>
      <w:r w:rsidRPr="000A6A78">
        <w:t xml:space="preserve">  </w:t>
      </w:r>
      <w:r>
        <w:t xml:space="preserve">   &lt;xs:element name="requested-identity" type="sealloc:tRequestedIDType"/&gt;</w:t>
      </w:r>
    </w:p>
    <w:p w14:paraId="7081DE49" w14:textId="77777777" w:rsidR="000A6A78" w:rsidRDefault="000A6A78" w:rsidP="000A6A78">
      <w:pPr>
        <w:pStyle w:val="PL"/>
      </w:pPr>
      <w:r>
        <w:t xml:space="preserve">  </w:t>
      </w:r>
      <w:r w:rsidRPr="000A6A78">
        <w:t xml:space="preserve">  </w:t>
      </w:r>
      <w:r>
        <w:t xml:space="preserve">    </w:t>
      </w:r>
      <w:r w:rsidRPr="00F30A21">
        <w:t>&lt;xs:element name="</w:t>
      </w:r>
      <w:r>
        <w:t>subscription" type="sealloc:tSubscription</w:t>
      </w:r>
      <w:r w:rsidRPr="00F30A21">
        <w:t>Type"/&gt;</w:t>
      </w:r>
    </w:p>
    <w:p w14:paraId="413982DE" w14:textId="77777777" w:rsidR="000A6A78" w:rsidRDefault="000A6A78" w:rsidP="000A6A78">
      <w:pPr>
        <w:pStyle w:val="PL"/>
      </w:pPr>
      <w:r>
        <w:t xml:space="preserve">    </w:t>
      </w:r>
      <w:r w:rsidRPr="000A6A78">
        <w:t xml:space="preserve">  </w:t>
      </w:r>
      <w:r>
        <w:t xml:space="preserve">  </w:t>
      </w:r>
      <w:r w:rsidRPr="00F30A21">
        <w:t>&lt;xs:element name="</w:t>
      </w:r>
      <w:r>
        <w:t>report-request" type="sealloc:tReportRequest</w:t>
      </w:r>
      <w:r w:rsidRPr="00F30A21">
        <w:t>Type"/&gt;</w:t>
      </w:r>
    </w:p>
    <w:p w14:paraId="565E4B4D" w14:textId="77777777" w:rsidR="000A6A78" w:rsidRDefault="000A6A78" w:rsidP="000A6A78">
      <w:pPr>
        <w:pStyle w:val="PL"/>
      </w:pPr>
      <w:r>
        <w:t xml:space="preserve">      </w:t>
      </w:r>
      <w:r w:rsidRPr="000A6A78">
        <w:t xml:space="preserve">  </w:t>
      </w:r>
      <w:r w:rsidRPr="0098763C">
        <w:t>&lt;xs:element name="anyExt" type="</w:t>
      </w:r>
      <w:r>
        <w:t>sealloc:</w:t>
      </w:r>
      <w:r w:rsidRPr="0098763C">
        <w:t>anyExtType" minOccurs="0"/&gt;</w:t>
      </w:r>
    </w:p>
    <w:p w14:paraId="7A7B9BD7" w14:textId="77777777" w:rsidR="000A6A78" w:rsidRPr="00587E76" w:rsidRDefault="000A6A78" w:rsidP="000A6A78">
      <w:pPr>
        <w:pStyle w:val="PL"/>
      </w:pPr>
      <w:r>
        <w:t xml:space="preserve">      </w:t>
      </w:r>
      <w:r w:rsidRPr="000A6A78">
        <w:t xml:space="preserve">  </w:t>
      </w:r>
      <w:r>
        <w:t>&lt;xs:any namespace="##other" processContents="lax" minOccurs="0" maxOccurs="unbounded"/&gt;</w:t>
      </w:r>
    </w:p>
    <w:p w14:paraId="73168342" w14:textId="77777777" w:rsidR="000A6A78" w:rsidRDefault="000A6A78" w:rsidP="000A6A78">
      <w:pPr>
        <w:pStyle w:val="PL"/>
      </w:pPr>
      <w:r>
        <w:t xml:space="preserve">    &lt;/xs:choice&gt;</w:t>
      </w:r>
    </w:p>
    <w:p w14:paraId="41B67A6E" w14:textId="77777777" w:rsidR="000A6A78" w:rsidRDefault="000A6A78" w:rsidP="000A6A78">
      <w:pPr>
        <w:pStyle w:val="PL"/>
      </w:pPr>
      <w:r>
        <w:t xml:space="preserve">    &lt;xs:anyAttribute namespace="##any" processContents="lax"/&gt;</w:t>
      </w:r>
    </w:p>
    <w:p w14:paraId="1083A6C1" w14:textId="77777777" w:rsidR="000A6A78" w:rsidRDefault="000A6A78" w:rsidP="000A6A78">
      <w:pPr>
        <w:pStyle w:val="PL"/>
      </w:pPr>
      <w:r>
        <w:t xml:space="preserve">    &lt;/xs:complexType&gt;</w:t>
      </w:r>
    </w:p>
    <w:p w14:paraId="25A0F6F5" w14:textId="77777777" w:rsidR="000A6A78" w:rsidRDefault="000A6A78" w:rsidP="000A6A78">
      <w:pPr>
        <w:pStyle w:val="PL"/>
      </w:pPr>
      <w:r>
        <w:t xml:space="preserve">  &lt;/xs:element&gt;</w:t>
      </w:r>
    </w:p>
    <w:p w14:paraId="2B2EDB5D" w14:textId="77777777" w:rsidR="000A6A78" w:rsidRPr="000A6A78" w:rsidRDefault="000A6A78" w:rsidP="000A6A78">
      <w:pPr>
        <w:pStyle w:val="PL"/>
      </w:pPr>
    </w:p>
    <w:p w14:paraId="3FA247C4" w14:textId="77777777" w:rsidR="000A6A78" w:rsidRDefault="000A6A78" w:rsidP="000A6A78">
      <w:pPr>
        <w:pStyle w:val="PL"/>
      </w:pPr>
      <w:r>
        <w:t xml:space="preserve">  &lt;xs:complexType name="tIdentityType"&gt;</w:t>
      </w:r>
    </w:p>
    <w:p w14:paraId="4FA800E5" w14:textId="77777777" w:rsidR="000A6A78" w:rsidRDefault="000A6A78" w:rsidP="000A6A78">
      <w:pPr>
        <w:pStyle w:val="PL"/>
      </w:pPr>
      <w:r>
        <w:t xml:space="preserve">    &lt;xs:choice&gt;</w:t>
      </w:r>
    </w:p>
    <w:p w14:paraId="7B373119" w14:textId="77777777" w:rsidR="000A6A78" w:rsidRDefault="000A6A78" w:rsidP="000A6A78">
      <w:pPr>
        <w:pStyle w:val="PL"/>
      </w:pPr>
      <w:r>
        <w:t xml:space="preserve">      &lt;xs:element name=</w:t>
      </w:r>
      <w:r w:rsidRPr="00DB1907">
        <w:t>"VAL-user-id" type="seal</w:t>
      </w:r>
      <w:r>
        <w:t>loc</w:t>
      </w:r>
      <w:r w:rsidRPr="00DB1907">
        <w:t>:contentType" minOccurs="0"/&gt;</w:t>
      </w:r>
    </w:p>
    <w:p w14:paraId="0F63791B" w14:textId="77777777" w:rsidR="000A6A78" w:rsidRDefault="000A6A78" w:rsidP="000A6A78">
      <w:pPr>
        <w:pStyle w:val="PL"/>
      </w:pPr>
      <w:r>
        <w:t xml:space="preserve">      </w:t>
      </w:r>
      <w:r w:rsidRPr="00DB1907">
        <w:t>&lt;xs:element name="VAL-group-id" type="xs:string" minOccurs="0"/&gt;</w:t>
      </w:r>
    </w:p>
    <w:p w14:paraId="7629BF5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A9F930D" w14:textId="77777777" w:rsidR="000A6A78" w:rsidRDefault="000A6A78" w:rsidP="000A6A78">
      <w:pPr>
        <w:pStyle w:val="PL"/>
      </w:pPr>
      <w:r>
        <w:t xml:space="preserve">      &lt;xs:any namespace="##other" processContents="lax" minOccurs="0" maxOccurs="unbounded"/&gt;</w:t>
      </w:r>
    </w:p>
    <w:p w14:paraId="16D93729" w14:textId="77777777" w:rsidR="000A6A78" w:rsidRDefault="000A6A78" w:rsidP="000A6A78">
      <w:pPr>
        <w:pStyle w:val="PL"/>
      </w:pPr>
      <w:r>
        <w:t xml:space="preserve">    &lt;/xs:choice&gt;</w:t>
      </w:r>
    </w:p>
    <w:p w14:paraId="2625E6C7" w14:textId="77777777" w:rsidR="000A6A78" w:rsidRDefault="000A6A78" w:rsidP="000A6A78">
      <w:pPr>
        <w:pStyle w:val="PL"/>
      </w:pPr>
      <w:r>
        <w:t xml:space="preserve">    &lt;xs:anyAttribute namespace="##any" processContents="lax"/&gt;</w:t>
      </w:r>
    </w:p>
    <w:p w14:paraId="171333B1" w14:textId="77777777" w:rsidR="000A6A78" w:rsidRDefault="000A6A78" w:rsidP="000A6A78">
      <w:pPr>
        <w:pStyle w:val="PL"/>
      </w:pPr>
      <w:r>
        <w:t xml:space="preserve">  &lt;/xs:complexType&gt;</w:t>
      </w:r>
    </w:p>
    <w:p w14:paraId="56B2C725" w14:textId="77777777" w:rsidR="000A6A78" w:rsidRDefault="000A6A78" w:rsidP="000A6A78">
      <w:pPr>
        <w:pStyle w:val="PL"/>
      </w:pPr>
    </w:p>
    <w:p w14:paraId="238EB8F9" w14:textId="77777777" w:rsidR="000A6A78" w:rsidRDefault="000A6A78" w:rsidP="000A6A78">
      <w:pPr>
        <w:pStyle w:val="PL"/>
      </w:pPr>
      <w:r>
        <w:t xml:space="preserve">  &lt;xs:complexType name="tConfigurationType"&gt;</w:t>
      </w:r>
    </w:p>
    <w:p w14:paraId="355AFCD4" w14:textId="77777777" w:rsidR="000A6A78" w:rsidRDefault="000A6A78" w:rsidP="000A6A78">
      <w:pPr>
        <w:pStyle w:val="PL"/>
      </w:pPr>
      <w:r>
        <w:t xml:space="preserve">    &lt;xs:sequence&gt;</w:t>
      </w:r>
    </w:p>
    <w:p w14:paraId="7EA218B8" w14:textId="77777777" w:rsidR="000A6A78" w:rsidRDefault="000A6A78" w:rsidP="000A6A78">
      <w:pPr>
        <w:pStyle w:val="PL"/>
      </w:pPr>
      <w:r>
        <w:t xml:space="preserve">      &lt;xs:element name="location-information" type="sealloc:tRequestedLocationType" minOccurs="0"/&gt;</w:t>
      </w:r>
    </w:p>
    <w:p w14:paraId="2B9B4487" w14:textId="77777777" w:rsidR="000A6A78" w:rsidRDefault="000A6A78" w:rsidP="000A6A78">
      <w:pPr>
        <w:pStyle w:val="PL"/>
      </w:pPr>
      <w:r>
        <w:t xml:space="preserve">      &lt;xs:element name="triggering-criteria" type="sealloc:TriggeringCriteriaType" minOccurs="0"/&gt;</w:t>
      </w:r>
    </w:p>
    <w:p w14:paraId="7EA0C847" w14:textId="77777777" w:rsidR="000A6A78" w:rsidRDefault="000A6A78" w:rsidP="000A6A78">
      <w:pPr>
        <w:pStyle w:val="PL"/>
      </w:pPr>
      <w:r>
        <w:t xml:space="preserve">      &lt;xs:element name="minimum-interval-length" type="xs:positiveInteger" minOccurs="0"/&gt;</w:t>
      </w:r>
    </w:p>
    <w:p w14:paraId="793058C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ECBD158" w14:textId="77777777" w:rsidR="000A6A78" w:rsidRDefault="000A6A78" w:rsidP="000A6A78">
      <w:pPr>
        <w:pStyle w:val="PL"/>
      </w:pPr>
      <w:r>
        <w:t xml:space="preserve">      &lt;xs:any namespace="##other" processContents="lax" minOccurs="0" maxOccurs="unbounded"/&gt;</w:t>
      </w:r>
    </w:p>
    <w:p w14:paraId="7C2AF634" w14:textId="77777777" w:rsidR="000A6A78" w:rsidRDefault="000A6A78" w:rsidP="000A6A78">
      <w:pPr>
        <w:pStyle w:val="PL"/>
      </w:pPr>
      <w:r>
        <w:t xml:space="preserve">    &lt;/xs:sequence&gt;</w:t>
      </w:r>
    </w:p>
    <w:p w14:paraId="173435E9" w14:textId="77777777" w:rsidR="000A6A78" w:rsidRDefault="000A6A78" w:rsidP="000A6A78">
      <w:pPr>
        <w:pStyle w:val="PL"/>
      </w:pPr>
      <w:r>
        <w:t xml:space="preserve">    &lt;xs:attribute name="config-scope"&gt;</w:t>
      </w:r>
    </w:p>
    <w:p w14:paraId="4904D96D" w14:textId="77777777" w:rsidR="000A6A78" w:rsidRDefault="000A6A78" w:rsidP="000A6A78">
      <w:pPr>
        <w:pStyle w:val="PL"/>
      </w:pPr>
      <w:r>
        <w:t xml:space="preserve">    &lt;xs:simpleType&gt;</w:t>
      </w:r>
    </w:p>
    <w:p w14:paraId="5A1603C3" w14:textId="77777777" w:rsidR="000A6A78" w:rsidRDefault="000A6A78" w:rsidP="000A6A78">
      <w:pPr>
        <w:pStyle w:val="PL"/>
      </w:pPr>
      <w:r>
        <w:t xml:space="preserve">      &lt;xs:restriction base="xs:string"&gt;</w:t>
      </w:r>
    </w:p>
    <w:p w14:paraId="199B2F87" w14:textId="77777777" w:rsidR="000A6A78" w:rsidRDefault="000A6A78" w:rsidP="000A6A78">
      <w:pPr>
        <w:pStyle w:val="PL"/>
      </w:pPr>
      <w:r>
        <w:t xml:space="preserve">        &lt;xs:enumeration value="Full"/&gt;</w:t>
      </w:r>
    </w:p>
    <w:p w14:paraId="717AFFCB" w14:textId="77777777" w:rsidR="000A6A78" w:rsidRDefault="000A6A78" w:rsidP="000A6A78">
      <w:pPr>
        <w:pStyle w:val="PL"/>
      </w:pPr>
      <w:r>
        <w:t xml:space="preserve">        &lt;xs:enumeration value="Update"/&gt;</w:t>
      </w:r>
    </w:p>
    <w:p w14:paraId="16B3FFF7" w14:textId="77777777" w:rsidR="000A6A78" w:rsidRPr="006254F8" w:rsidRDefault="000A6A78" w:rsidP="000A6A78">
      <w:pPr>
        <w:pStyle w:val="PL"/>
        <w:rPr>
          <w:lang w:val="fr-FR"/>
        </w:rPr>
      </w:pPr>
      <w:r>
        <w:t xml:space="preserve">      </w:t>
      </w:r>
      <w:r w:rsidRPr="006254F8">
        <w:rPr>
          <w:lang w:val="fr-FR"/>
        </w:rPr>
        <w:t>&lt;/xs:restriction&gt;</w:t>
      </w:r>
    </w:p>
    <w:p w14:paraId="126F6BE4" w14:textId="77777777" w:rsidR="000A6A78" w:rsidRPr="006254F8" w:rsidRDefault="000A6A78" w:rsidP="000A6A78">
      <w:pPr>
        <w:pStyle w:val="PL"/>
        <w:rPr>
          <w:lang w:val="fr-FR"/>
        </w:rPr>
      </w:pPr>
      <w:r>
        <w:rPr>
          <w:lang w:val="fr-FR"/>
        </w:rPr>
        <w:t xml:space="preserve">    </w:t>
      </w:r>
      <w:r w:rsidRPr="006254F8">
        <w:rPr>
          <w:lang w:val="fr-FR"/>
        </w:rPr>
        <w:t>&lt;/xs:simpleType&gt;</w:t>
      </w:r>
    </w:p>
    <w:p w14:paraId="578AD667" w14:textId="77777777" w:rsidR="000A6A78" w:rsidRPr="006254F8" w:rsidRDefault="000A6A78" w:rsidP="000A6A78">
      <w:pPr>
        <w:pStyle w:val="PL"/>
        <w:rPr>
          <w:lang w:val="fr-FR"/>
        </w:rPr>
      </w:pPr>
      <w:r>
        <w:rPr>
          <w:lang w:val="fr-FR"/>
        </w:rPr>
        <w:t xml:space="preserve">    </w:t>
      </w:r>
      <w:r w:rsidRPr="006254F8">
        <w:rPr>
          <w:lang w:val="fr-FR"/>
        </w:rPr>
        <w:t>&lt;/xs:attribute&gt;</w:t>
      </w:r>
    </w:p>
    <w:p w14:paraId="04501FB0" w14:textId="77777777" w:rsidR="000A6A78" w:rsidRDefault="000A6A78" w:rsidP="000A6A78">
      <w:pPr>
        <w:pStyle w:val="PL"/>
      </w:pPr>
      <w:r>
        <w:rPr>
          <w:lang w:val="fr-FR"/>
        </w:rPr>
        <w:t xml:space="preserve">    </w:t>
      </w:r>
      <w:r>
        <w:t>&lt;xs:anyAttribute namespace="##any" processContents="lax"/&gt;</w:t>
      </w:r>
    </w:p>
    <w:p w14:paraId="10DC567E" w14:textId="77777777" w:rsidR="000A6A78" w:rsidRDefault="000A6A78" w:rsidP="000A6A78">
      <w:pPr>
        <w:pStyle w:val="PL"/>
      </w:pPr>
      <w:r>
        <w:t xml:space="preserve">  &lt;/xs:complexType&gt;</w:t>
      </w:r>
    </w:p>
    <w:p w14:paraId="6FEED20C" w14:textId="77777777" w:rsidR="000A6A78" w:rsidRDefault="000A6A78" w:rsidP="000A6A78">
      <w:pPr>
        <w:pStyle w:val="PL"/>
      </w:pPr>
    </w:p>
    <w:p w14:paraId="37FD11FE" w14:textId="77777777" w:rsidR="000A6A78" w:rsidRDefault="000A6A78" w:rsidP="000A6A78">
      <w:pPr>
        <w:pStyle w:val="PL"/>
      </w:pPr>
      <w:r>
        <w:t xml:space="preserve">  &lt;xs:complexType name="tReportType"&gt;</w:t>
      </w:r>
    </w:p>
    <w:p w14:paraId="02A80C07" w14:textId="77777777" w:rsidR="000A6A78" w:rsidRDefault="000A6A78" w:rsidP="000A6A78">
      <w:pPr>
        <w:pStyle w:val="PL"/>
      </w:pPr>
      <w:r>
        <w:t xml:space="preserve">    </w:t>
      </w:r>
      <w:r w:rsidRPr="00250C3F">
        <w:t>&lt;xs:sequence&gt;</w:t>
      </w:r>
    </w:p>
    <w:p w14:paraId="03E2185A" w14:textId="77777777" w:rsidR="000A6A78" w:rsidRDefault="000A6A78" w:rsidP="000A6A78">
      <w:pPr>
        <w:pStyle w:val="PL"/>
      </w:pPr>
      <w:r>
        <w:t xml:space="preserve">      &lt;xs:element name="trigger-id" type="xs:string" minOccurs="0" maxOccurs="unbounded"/&gt;</w:t>
      </w:r>
    </w:p>
    <w:p w14:paraId="13CCE3D5" w14:textId="77777777" w:rsidR="000A6A78" w:rsidRDefault="000A6A78" w:rsidP="000A6A78">
      <w:pPr>
        <w:pStyle w:val="PL"/>
      </w:pPr>
      <w:r>
        <w:t xml:space="preserve">      &lt;xs:element name="current-location" type="sealloc:tCurrentLocationType"/&gt;</w:t>
      </w:r>
    </w:p>
    <w:p w14:paraId="364D1027"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5717216" w14:textId="77777777" w:rsidR="000A6A78" w:rsidRDefault="000A6A78" w:rsidP="000A6A78">
      <w:pPr>
        <w:pStyle w:val="PL"/>
      </w:pPr>
      <w:r>
        <w:t xml:space="preserve">      &lt;xs:any namespace="##other" processContents="lax" minOccurs="0" maxOccurs="unbounded"/&gt;</w:t>
      </w:r>
    </w:p>
    <w:p w14:paraId="2C3283EB" w14:textId="77777777" w:rsidR="000A6A78" w:rsidRDefault="000A6A78" w:rsidP="000A6A78">
      <w:pPr>
        <w:pStyle w:val="PL"/>
      </w:pPr>
      <w:r>
        <w:t xml:space="preserve">    &lt;/xs:sequence&gt;</w:t>
      </w:r>
    </w:p>
    <w:p w14:paraId="28FBA49E" w14:textId="77777777" w:rsidR="000A6A78" w:rsidRDefault="000A6A78" w:rsidP="000A6A78">
      <w:pPr>
        <w:pStyle w:val="PL"/>
      </w:pPr>
      <w:r>
        <w:t xml:space="preserve">    &lt;xs:attribute name="report-id" type="xs:string" use="optional"/&gt;</w:t>
      </w:r>
    </w:p>
    <w:p w14:paraId="58E6F77F" w14:textId="77777777" w:rsidR="000A6A78" w:rsidRDefault="000A6A78" w:rsidP="000A6A78">
      <w:pPr>
        <w:pStyle w:val="PL"/>
      </w:pPr>
      <w:r>
        <w:t xml:space="preserve">    &lt;xs:anyAttribute namespace="##any" processContents="lax"/&gt;</w:t>
      </w:r>
    </w:p>
    <w:p w14:paraId="2FB1A286" w14:textId="77777777" w:rsidR="000A6A78" w:rsidRDefault="000A6A78" w:rsidP="000A6A78">
      <w:pPr>
        <w:pStyle w:val="PL"/>
      </w:pPr>
      <w:r>
        <w:t xml:space="preserve">  &lt;/xs:complexType&gt;</w:t>
      </w:r>
    </w:p>
    <w:p w14:paraId="4CB4AAEC" w14:textId="77777777" w:rsidR="000A6A78" w:rsidRDefault="000A6A78" w:rsidP="000A6A78">
      <w:pPr>
        <w:pStyle w:val="PL"/>
      </w:pPr>
    </w:p>
    <w:p w14:paraId="4A0DFB12" w14:textId="77777777" w:rsidR="000A6A78" w:rsidRDefault="000A6A78" w:rsidP="000A6A78">
      <w:pPr>
        <w:pStyle w:val="PL"/>
      </w:pPr>
      <w:r>
        <w:t xml:space="preserve">  &lt;xs:complexType name="tLocationBasedQueryType"&gt;</w:t>
      </w:r>
    </w:p>
    <w:p w14:paraId="1565CB7E" w14:textId="77777777" w:rsidR="000A6A78" w:rsidRDefault="000A6A78" w:rsidP="000A6A78">
      <w:pPr>
        <w:pStyle w:val="PL"/>
      </w:pPr>
      <w:r>
        <w:t xml:space="preserve">    &lt;xs:sequence&gt;</w:t>
      </w:r>
    </w:p>
    <w:p w14:paraId="7D3C4E1A" w14:textId="77777777" w:rsidR="000A6A78" w:rsidRDefault="000A6A78" w:rsidP="000A6A78">
      <w:pPr>
        <w:pStyle w:val="PL"/>
      </w:pPr>
      <w:r>
        <w:t xml:space="preserve">      &lt;xs:element name="polygon-area" type="sealloc:tPolygonAreaType" minOccurs="0"/&gt;</w:t>
      </w:r>
    </w:p>
    <w:p w14:paraId="0D8D3788" w14:textId="77777777" w:rsidR="000A6A78" w:rsidRDefault="000A6A78" w:rsidP="000A6A78">
      <w:pPr>
        <w:pStyle w:val="PL"/>
      </w:pPr>
      <w:r>
        <w:t xml:space="preserve">      &lt;xs:element name="ellipsoid-arc-area" type="sealloc:tEllipsoidArcType" minOccurs="0"/&gt;</w:t>
      </w:r>
    </w:p>
    <w:p w14:paraId="7D980816"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C7B3039" w14:textId="77777777" w:rsidR="000A6A78" w:rsidRDefault="000A6A78" w:rsidP="000A6A78">
      <w:pPr>
        <w:pStyle w:val="PL"/>
      </w:pPr>
      <w:r>
        <w:t xml:space="preserve">     &lt;xs:any namespace="##other" processContents="lax" minOccurs="0" maxOccurs="unbounded"/&gt;</w:t>
      </w:r>
    </w:p>
    <w:p w14:paraId="2CF5DAD7" w14:textId="77777777" w:rsidR="000A6A78" w:rsidRDefault="000A6A78" w:rsidP="000A6A78">
      <w:pPr>
        <w:pStyle w:val="PL"/>
      </w:pPr>
      <w:r>
        <w:t xml:space="preserve">    &lt;/xs:sequence&gt;</w:t>
      </w:r>
    </w:p>
    <w:p w14:paraId="6ED945AA" w14:textId="77777777" w:rsidR="000A6A78" w:rsidRDefault="000A6A78" w:rsidP="000A6A78">
      <w:pPr>
        <w:pStyle w:val="PL"/>
      </w:pPr>
      <w:r>
        <w:t xml:space="preserve">    &lt;xs:anyAttribute namespace="##any" processContents="lax"/&gt;</w:t>
      </w:r>
    </w:p>
    <w:p w14:paraId="2052899D" w14:textId="77777777" w:rsidR="000A6A78" w:rsidRDefault="000A6A78" w:rsidP="000A6A78">
      <w:pPr>
        <w:pStyle w:val="PL"/>
      </w:pPr>
      <w:r>
        <w:t xml:space="preserve">  &lt;/xs:complexType&gt;</w:t>
      </w:r>
    </w:p>
    <w:p w14:paraId="19761372" w14:textId="77777777" w:rsidR="000A6A78" w:rsidRDefault="000A6A78" w:rsidP="000A6A78">
      <w:pPr>
        <w:pStyle w:val="PL"/>
      </w:pPr>
    </w:p>
    <w:p w14:paraId="61D4B3DC" w14:textId="77777777" w:rsidR="000A6A78" w:rsidRDefault="000A6A78" w:rsidP="000A6A78">
      <w:pPr>
        <w:pStyle w:val="PL"/>
      </w:pPr>
      <w:r>
        <w:t xml:space="preserve">  &lt;xs:complexType name="tLocationBasedResponseType"&gt;</w:t>
      </w:r>
    </w:p>
    <w:p w14:paraId="3804E8A6" w14:textId="77777777" w:rsidR="000A6A78" w:rsidRDefault="000A6A78" w:rsidP="000A6A78">
      <w:pPr>
        <w:pStyle w:val="PL"/>
      </w:pPr>
      <w:r>
        <w:t xml:space="preserve">    </w:t>
      </w:r>
      <w:r w:rsidRPr="00250C3F">
        <w:t>&lt;xs:sequence&gt;</w:t>
      </w:r>
    </w:p>
    <w:p w14:paraId="2F5DE719" w14:textId="77777777" w:rsidR="000A6A78" w:rsidRDefault="000A6A78" w:rsidP="000A6A78">
      <w:pPr>
        <w:pStyle w:val="PL"/>
      </w:pPr>
      <w:r>
        <w:t xml:space="preserve">      </w:t>
      </w:r>
      <w:r w:rsidRPr="008E1418">
        <w:t>&lt;xs:element name="</w:t>
      </w:r>
      <w:r w:rsidRPr="00327753">
        <w:t>identities-list</w:t>
      </w:r>
      <w:r w:rsidRPr="008E1418">
        <w:t>" type="sealloc:tID</w:t>
      </w:r>
      <w:r>
        <w:t>s</w:t>
      </w:r>
      <w:r w:rsidRPr="008E1418">
        <w:t>ListType"/&gt;</w:t>
      </w:r>
    </w:p>
    <w:p w14:paraId="407765CD"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F893A65" w14:textId="77777777" w:rsidR="000A6A78" w:rsidRDefault="000A6A78" w:rsidP="000A6A78">
      <w:pPr>
        <w:pStyle w:val="PL"/>
      </w:pPr>
      <w:r>
        <w:t xml:space="preserve">       &lt;xs:any namespace="##other" processContents="lax" minOccurs="0" maxOccurs="unbounded"/&gt;</w:t>
      </w:r>
    </w:p>
    <w:p w14:paraId="0E921521" w14:textId="77777777" w:rsidR="000A6A78" w:rsidRDefault="000A6A78" w:rsidP="000A6A78">
      <w:pPr>
        <w:pStyle w:val="PL"/>
      </w:pPr>
      <w:r>
        <w:t xml:space="preserve">    &lt;/xs:sequence&gt;</w:t>
      </w:r>
    </w:p>
    <w:p w14:paraId="15413DB3" w14:textId="77777777" w:rsidR="000A6A78" w:rsidRDefault="000A6A78" w:rsidP="000A6A78">
      <w:pPr>
        <w:pStyle w:val="PL"/>
      </w:pPr>
      <w:r>
        <w:t xml:space="preserve">    &lt;xs:anyAttribute namespace="##any" processContents="lax"/&gt;</w:t>
      </w:r>
    </w:p>
    <w:p w14:paraId="36B5561A" w14:textId="4F4CEDC8" w:rsidR="000A6A78" w:rsidRDefault="000A6A78" w:rsidP="000A6A78">
      <w:pPr>
        <w:pStyle w:val="PL"/>
      </w:pPr>
      <w:r>
        <w:t xml:space="preserve">  &lt;/xs:complexType&gt;</w:t>
      </w:r>
    </w:p>
    <w:p w14:paraId="572056E4" w14:textId="77777777" w:rsidR="00DB6D8A" w:rsidRDefault="00DB6D8A" w:rsidP="00DB6D8A">
      <w:pPr>
        <w:pStyle w:val="PL"/>
      </w:pPr>
    </w:p>
    <w:p w14:paraId="0EB23EB3" w14:textId="77777777" w:rsidR="00DB6D8A" w:rsidRPr="0034573A" w:rsidRDefault="00DB6D8A" w:rsidP="00DB6D8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671C12A5" w14:textId="77777777" w:rsidR="00DB6D8A" w:rsidRDefault="00DB6D8A" w:rsidP="00DB6D8A">
      <w:pPr>
        <w:pStyle w:val="PL"/>
      </w:pPr>
      <w:r>
        <w:t xml:space="preserve">  &lt;xs:element name="timestamp" </w:t>
      </w:r>
      <w:r w:rsidRPr="009820EA">
        <w:t>type="</w:t>
      </w:r>
      <w:r>
        <w:t>xs:dateTime"/&gt;</w:t>
      </w:r>
    </w:p>
    <w:p w14:paraId="3B0437EE" w14:textId="77777777" w:rsidR="00DB6D8A" w:rsidRDefault="00DB6D8A" w:rsidP="00DB6D8A">
      <w:pPr>
        <w:pStyle w:val="PL"/>
      </w:pPr>
      <w:r>
        <w:t xml:space="preserve">  &lt;xs:annotation&gt;</w:t>
      </w:r>
    </w:p>
    <w:p w14:paraId="2BE28632" w14:textId="77777777" w:rsidR="00DB6D8A" w:rsidRDefault="00DB6D8A" w:rsidP="00DB6D8A">
      <w:pPr>
        <w:pStyle w:val="PL"/>
      </w:pPr>
      <w:r>
        <w:t xml:space="preserve">    &lt;xs:documentation&gt;timestamp can only be present once in a single report&lt;/xs:documentation&gt;</w:t>
      </w:r>
    </w:p>
    <w:p w14:paraId="2C42F2BF" w14:textId="77777777" w:rsidR="00DB6D8A" w:rsidRDefault="00DB6D8A" w:rsidP="00DB6D8A">
      <w:pPr>
        <w:pStyle w:val="PL"/>
      </w:pPr>
      <w:r>
        <w:t xml:space="preserve">  &lt;/xs:annotation&gt;</w:t>
      </w:r>
    </w:p>
    <w:p w14:paraId="71BA4EC4" w14:textId="77777777" w:rsidR="00DB6D8A" w:rsidRDefault="00DB6D8A" w:rsidP="000A6A78">
      <w:pPr>
        <w:pStyle w:val="PL"/>
      </w:pPr>
    </w:p>
    <w:p w14:paraId="65B4EC33" w14:textId="77777777" w:rsidR="000A6A78" w:rsidRDefault="000A6A78" w:rsidP="000A6A78">
      <w:pPr>
        <w:pStyle w:val="PL"/>
      </w:pPr>
      <w:r>
        <w:t xml:space="preserve">  &lt;xs:complexType name="tNotificationType"&gt;</w:t>
      </w:r>
    </w:p>
    <w:p w14:paraId="68D65FAE" w14:textId="77777777" w:rsidR="000A6A78" w:rsidRDefault="000A6A78" w:rsidP="000A6A78">
      <w:pPr>
        <w:pStyle w:val="PL"/>
      </w:pPr>
      <w:r>
        <w:t xml:space="preserve">    &lt;xs:sequence&gt;</w:t>
      </w:r>
    </w:p>
    <w:p w14:paraId="0321796C" w14:textId="77777777" w:rsidR="000A6A78" w:rsidRDefault="000A6A78" w:rsidP="000A6A78">
      <w:pPr>
        <w:pStyle w:val="PL"/>
      </w:pPr>
      <w:r>
        <w:t xml:space="preserve">      &lt;xs:element name="</w:t>
      </w:r>
      <w:r w:rsidRPr="00327753">
        <w:t>identities-list</w:t>
      </w:r>
      <w:r>
        <w:t>" type="sealloc:tIDsListType"/&gt;</w:t>
      </w:r>
    </w:p>
    <w:p w14:paraId="363BC43B" w14:textId="77777777" w:rsidR="000A6A78" w:rsidRDefault="000A6A78" w:rsidP="000A6A78">
      <w:pPr>
        <w:pStyle w:val="PL"/>
      </w:pPr>
      <w:r>
        <w:t xml:space="preserve">    </w:t>
      </w:r>
      <w:bookmarkStart w:id="503" w:name="OLE_LINK63"/>
      <w:r>
        <w:t xml:space="preserve">  </w:t>
      </w:r>
      <w:bookmarkEnd w:id="503"/>
      <w:r w:rsidRPr="002572A3">
        <w:t>&lt;xs:element name="</w:t>
      </w:r>
      <w:r>
        <w:t>r</w:t>
      </w:r>
      <w:r w:rsidRPr="002572A3">
        <w:t>eports" type="sealloc:tReportsType"/&gt;</w:t>
      </w:r>
    </w:p>
    <w:p w14:paraId="2DE3D46B"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858D435" w14:textId="77777777" w:rsidR="000A6A78" w:rsidRDefault="000A6A78" w:rsidP="000A6A78">
      <w:pPr>
        <w:pStyle w:val="PL"/>
      </w:pPr>
      <w:bookmarkStart w:id="504" w:name="_Hlk195164759"/>
      <w:r>
        <w:t xml:space="preserve">      &lt;xs:any namespace="##other" processContents="lax" minOccurs="0" maxOccurs="unbounded"/&gt;</w:t>
      </w:r>
    </w:p>
    <w:bookmarkEnd w:id="504"/>
    <w:p w14:paraId="22D1A5BC" w14:textId="77777777" w:rsidR="000A6A78" w:rsidRDefault="000A6A78" w:rsidP="000A6A78">
      <w:pPr>
        <w:pStyle w:val="PL"/>
      </w:pPr>
      <w:r>
        <w:t xml:space="preserve">    &lt;/xs:sequence&gt;</w:t>
      </w:r>
    </w:p>
    <w:p w14:paraId="5FCFE4C7" w14:textId="77777777" w:rsidR="000A6A78" w:rsidRDefault="000A6A78" w:rsidP="000A6A78">
      <w:pPr>
        <w:pStyle w:val="PL"/>
      </w:pPr>
      <w:r>
        <w:t xml:space="preserve">    &lt;xs:attribute name="trigger-id" type="xs:string" use="required"/&gt;</w:t>
      </w:r>
    </w:p>
    <w:p w14:paraId="45888B12" w14:textId="77777777" w:rsidR="000A6A78" w:rsidRDefault="000A6A78" w:rsidP="000A6A78">
      <w:pPr>
        <w:pStyle w:val="PL"/>
      </w:pPr>
      <w:r>
        <w:t xml:space="preserve">    &lt;xs:anyAttribute namespace="##any" processContents="lax"/&gt;</w:t>
      </w:r>
    </w:p>
    <w:p w14:paraId="224C1725" w14:textId="77777777" w:rsidR="000A6A78" w:rsidRPr="00815C6D" w:rsidRDefault="000A6A78" w:rsidP="000A6A78">
      <w:pPr>
        <w:pStyle w:val="PL"/>
      </w:pPr>
      <w:r>
        <w:t xml:space="preserve">  </w:t>
      </w:r>
      <w:r w:rsidRPr="00815C6D">
        <w:t>&lt;/xs:complexType&gt;</w:t>
      </w:r>
    </w:p>
    <w:p w14:paraId="5C20A59B" w14:textId="77777777" w:rsidR="000A6A78" w:rsidRDefault="000A6A78" w:rsidP="000A6A78">
      <w:pPr>
        <w:pStyle w:val="PL"/>
      </w:pPr>
    </w:p>
    <w:p w14:paraId="6B7E09DE" w14:textId="77777777" w:rsidR="000A6A78" w:rsidRDefault="000A6A78" w:rsidP="000A6A78">
      <w:pPr>
        <w:pStyle w:val="PL"/>
      </w:pPr>
      <w:r>
        <w:t xml:space="preserve">  &lt;xs:complexType name="tRequestType"&gt;</w:t>
      </w:r>
    </w:p>
    <w:p w14:paraId="5D4D6C54" w14:textId="77777777" w:rsidR="000A6A78" w:rsidRDefault="000A6A78" w:rsidP="000A6A78">
      <w:pPr>
        <w:pStyle w:val="PL"/>
      </w:pPr>
      <w:r>
        <w:t xml:space="preserve">   &lt;xs:complexContent&gt;</w:t>
      </w:r>
    </w:p>
    <w:p w14:paraId="7E41B4E5" w14:textId="77777777" w:rsidR="000A6A78" w:rsidRDefault="000A6A78" w:rsidP="000A6A78">
      <w:pPr>
        <w:pStyle w:val="PL"/>
      </w:pPr>
      <w:r>
        <w:t xml:space="preserve">     &lt;xs:extension base="sealloc:tEmptyType"&gt;</w:t>
      </w:r>
    </w:p>
    <w:p w14:paraId="39C5A1FD" w14:textId="77777777" w:rsidR="000A6A78" w:rsidRDefault="000A6A78" w:rsidP="000A6A78">
      <w:pPr>
        <w:pStyle w:val="PL"/>
      </w:pPr>
      <w:r>
        <w:t xml:space="preserve">     &lt;xs:attribute name="request-id" type="xs:string" use="required"/&gt;</w:t>
      </w:r>
    </w:p>
    <w:p w14:paraId="6DE436DB" w14:textId="77777777" w:rsidR="000A6A78" w:rsidRPr="00C8728A" w:rsidRDefault="000A6A78" w:rsidP="000A6A78">
      <w:pPr>
        <w:pStyle w:val="PL"/>
        <w:rPr>
          <w:lang w:val="fr-FR"/>
        </w:rPr>
      </w:pPr>
      <w:r>
        <w:t xml:space="preserve">     </w:t>
      </w:r>
      <w:r w:rsidRPr="00C8728A">
        <w:rPr>
          <w:lang w:val="fr-FR"/>
        </w:rPr>
        <w:t>&lt;/xs:extension&gt;</w:t>
      </w:r>
    </w:p>
    <w:p w14:paraId="6719687E" w14:textId="77777777" w:rsidR="000A6A78" w:rsidRPr="00C8728A" w:rsidRDefault="000A6A78" w:rsidP="000A6A78">
      <w:pPr>
        <w:pStyle w:val="PL"/>
        <w:rPr>
          <w:lang w:val="fr-FR"/>
        </w:rPr>
      </w:pPr>
      <w:r>
        <w:rPr>
          <w:lang w:val="fr-FR"/>
        </w:rPr>
        <w:t xml:space="preserve">   </w:t>
      </w:r>
      <w:r w:rsidRPr="00C8728A">
        <w:rPr>
          <w:lang w:val="fr-FR"/>
        </w:rPr>
        <w:t>&lt;/xs:complexContent&gt;</w:t>
      </w:r>
    </w:p>
    <w:p w14:paraId="54CA8A35" w14:textId="77777777" w:rsidR="000A6A78" w:rsidRPr="00C8728A" w:rsidRDefault="000A6A78" w:rsidP="000A6A78">
      <w:pPr>
        <w:pStyle w:val="PL"/>
        <w:rPr>
          <w:lang w:val="fr-FR"/>
        </w:rPr>
      </w:pPr>
      <w:r>
        <w:rPr>
          <w:lang w:val="fr-FR"/>
        </w:rPr>
        <w:t xml:space="preserve">  </w:t>
      </w:r>
      <w:r w:rsidRPr="00C8728A">
        <w:rPr>
          <w:lang w:val="fr-FR"/>
        </w:rPr>
        <w:t>&lt;/xs:complexType&gt;</w:t>
      </w:r>
    </w:p>
    <w:p w14:paraId="7924E453" w14:textId="77777777" w:rsidR="000A6A78" w:rsidRPr="000A6A78" w:rsidRDefault="000A6A78" w:rsidP="000A6A78">
      <w:pPr>
        <w:pStyle w:val="PL"/>
        <w:rPr>
          <w:lang w:val="fr-FR"/>
        </w:rPr>
      </w:pPr>
    </w:p>
    <w:p w14:paraId="17583286" w14:textId="77777777" w:rsidR="000A6A78" w:rsidRDefault="000A6A78" w:rsidP="000A6A78">
      <w:pPr>
        <w:pStyle w:val="PL"/>
      </w:pPr>
      <w:r>
        <w:rPr>
          <w:lang w:val="fr-FR"/>
        </w:rPr>
        <w:t xml:space="preserve">  </w:t>
      </w:r>
      <w:r>
        <w:t>&lt;xs:complexType name="tRequestedIDType"&gt;</w:t>
      </w:r>
    </w:p>
    <w:p w14:paraId="2D970796" w14:textId="77777777" w:rsidR="000A6A78" w:rsidRDefault="000A6A78" w:rsidP="000A6A78">
      <w:pPr>
        <w:pStyle w:val="PL"/>
      </w:pPr>
      <w:r>
        <w:t xml:space="preserve">    &lt;xs:choice&gt;</w:t>
      </w:r>
    </w:p>
    <w:p w14:paraId="160AD538" w14:textId="77777777" w:rsidR="000A6A78" w:rsidRDefault="000A6A78" w:rsidP="000A6A78">
      <w:pPr>
        <w:pStyle w:val="PL"/>
      </w:pPr>
      <w:r>
        <w:t xml:space="preserve">      &lt;xs:element name=</w:t>
      </w:r>
      <w:r w:rsidRPr="00DB1907">
        <w:t>"VAL-user-id" type="seal</w:t>
      </w:r>
      <w:r>
        <w:t>loc</w:t>
      </w:r>
      <w:r w:rsidRPr="00DB1907">
        <w:t>:contentType" minOccurs="0"/&gt;</w:t>
      </w:r>
    </w:p>
    <w:p w14:paraId="38A28303" w14:textId="77777777" w:rsidR="000A6A78" w:rsidRDefault="000A6A78" w:rsidP="000A6A78">
      <w:pPr>
        <w:pStyle w:val="PL"/>
      </w:pPr>
      <w:r>
        <w:t xml:space="preserve">      </w:t>
      </w:r>
      <w:r w:rsidRPr="00DB1907">
        <w:t>&lt;xs:element name="VAL-group-id" type="xs:string" minOccurs="0"/&gt;</w:t>
      </w:r>
    </w:p>
    <w:p w14:paraId="4D88D05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4AEB4E4" w14:textId="77777777" w:rsidR="000A6A78" w:rsidRDefault="000A6A78" w:rsidP="000A6A78">
      <w:pPr>
        <w:pStyle w:val="PL"/>
      </w:pPr>
      <w:bookmarkStart w:id="505" w:name="OLE_LINK64"/>
      <w:r>
        <w:t xml:space="preserve">      &lt;xs:any namespace="##other" processContents="lax" minOccurs="0" maxOccurs="unbounded"/&gt;</w:t>
      </w:r>
    </w:p>
    <w:bookmarkEnd w:id="505"/>
    <w:p w14:paraId="0D5E4348" w14:textId="77777777" w:rsidR="000A6A78" w:rsidRDefault="000A6A78" w:rsidP="000A6A78">
      <w:pPr>
        <w:pStyle w:val="PL"/>
      </w:pPr>
      <w:r>
        <w:t xml:space="preserve">    &lt;/xs:choice&gt;</w:t>
      </w:r>
    </w:p>
    <w:p w14:paraId="7447DA53" w14:textId="77777777" w:rsidR="000A6A78" w:rsidRDefault="000A6A78" w:rsidP="000A6A78">
      <w:pPr>
        <w:pStyle w:val="PL"/>
      </w:pPr>
      <w:r>
        <w:t xml:space="preserve">  &lt;/xs:complexType&gt;</w:t>
      </w:r>
    </w:p>
    <w:p w14:paraId="038F92B3" w14:textId="77777777" w:rsidR="000A6A78" w:rsidRDefault="000A6A78" w:rsidP="000A6A78">
      <w:pPr>
        <w:pStyle w:val="PL"/>
      </w:pPr>
    </w:p>
    <w:p w14:paraId="35FB89E9" w14:textId="77777777" w:rsidR="000A6A78" w:rsidRDefault="000A6A78" w:rsidP="000A6A78">
      <w:pPr>
        <w:pStyle w:val="PL"/>
      </w:pPr>
      <w:r>
        <w:t xml:space="preserve">  &lt;xs:complexType name="tSubscriptionType"&gt;</w:t>
      </w:r>
    </w:p>
    <w:p w14:paraId="0DE681EB" w14:textId="77777777" w:rsidR="000A6A78" w:rsidRDefault="000A6A78" w:rsidP="000A6A78">
      <w:pPr>
        <w:pStyle w:val="PL"/>
      </w:pPr>
      <w:r>
        <w:t xml:space="preserve">    &lt;xs:sequence&gt;</w:t>
      </w:r>
    </w:p>
    <w:p w14:paraId="5F12D8C7" w14:textId="77777777" w:rsidR="000A6A78" w:rsidRDefault="000A6A78" w:rsidP="000A6A78">
      <w:pPr>
        <w:pStyle w:val="PL"/>
      </w:pPr>
      <w:r>
        <w:t xml:space="preserve">      &lt;xs:element name="identities-list" type="sealloc:tIDsListType"/&gt;</w:t>
      </w:r>
    </w:p>
    <w:p w14:paraId="71134446" w14:textId="77777777" w:rsidR="000A6A78" w:rsidRDefault="000A6A78" w:rsidP="000A6A78">
      <w:pPr>
        <w:pStyle w:val="PL"/>
      </w:pPr>
      <w:r>
        <w:t xml:space="preserve">      &lt;xs:element name="time-interval-length" type="xs:positiveInteger"/&gt;</w:t>
      </w:r>
    </w:p>
    <w:p w14:paraId="0B2F268C" w14:textId="77777777" w:rsidR="000A6A78" w:rsidRDefault="000A6A78" w:rsidP="000A6A78">
      <w:pPr>
        <w:pStyle w:val="PL"/>
      </w:pPr>
      <w:r>
        <w:t xml:space="preserve">      &lt;xs:element name="subscription-identifier" </w:t>
      </w:r>
      <w:r w:rsidRPr="009820EA">
        <w:t>type="</w:t>
      </w:r>
      <w:r>
        <w:t>xs:string</w:t>
      </w:r>
      <w:r w:rsidRPr="009820EA">
        <w:t>"</w:t>
      </w:r>
      <w:r>
        <w:t xml:space="preserve"> minOccurs="0" maxOccurs="1"/&gt;</w:t>
      </w:r>
    </w:p>
    <w:p w14:paraId="2AE678BD" w14:textId="77777777" w:rsidR="000A6A78" w:rsidRDefault="000A6A78" w:rsidP="000A6A78">
      <w:pPr>
        <w:pStyle w:val="PL"/>
      </w:pPr>
      <w:r>
        <w:t xml:space="preserve">      &lt;xs:element name="expiry-time" type="xs:nonPositiveInteger"/&gt;</w:t>
      </w:r>
    </w:p>
    <w:p w14:paraId="66B2C71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38DCFA5" w14:textId="77777777" w:rsidR="000A6A78" w:rsidRDefault="000A6A78" w:rsidP="000A6A78">
      <w:pPr>
        <w:pStyle w:val="PL"/>
      </w:pPr>
      <w:r>
        <w:t xml:space="preserve">      &lt;xs:any namespace="##other" processContents="lax" minOccurs="0" maxOccurs="unbounded"/&gt;</w:t>
      </w:r>
    </w:p>
    <w:p w14:paraId="2263CF8D" w14:textId="77777777" w:rsidR="000A6A78" w:rsidRDefault="000A6A78" w:rsidP="000A6A78">
      <w:pPr>
        <w:pStyle w:val="PL"/>
      </w:pPr>
      <w:r>
        <w:t xml:space="preserve">    &lt;/xs:sequence&gt;</w:t>
      </w:r>
    </w:p>
    <w:p w14:paraId="6A1E0932" w14:textId="77777777" w:rsidR="000A6A78" w:rsidRDefault="000A6A78" w:rsidP="000A6A78">
      <w:pPr>
        <w:pStyle w:val="PL"/>
      </w:pPr>
      <w:r>
        <w:t xml:space="preserve">    &lt;xs:anyAttribute namespace="##any" processContents="lax"/&gt;</w:t>
      </w:r>
    </w:p>
    <w:p w14:paraId="1D53AD1D" w14:textId="77777777" w:rsidR="000A6A78" w:rsidRDefault="000A6A78" w:rsidP="000A6A78">
      <w:pPr>
        <w:pStyle w:val="PL"/>
      </w:pPr>
      <w:r>
        <w:t xml:space="preserve">  &lt;/xs:complexType&gt;</w:t>
      </w:r>
    </w:p>
    <w:p w14:paraId="2E25053B" w14:textId="77777777" w:rsidR="000A6A78" w:rsidRDefault="000A6A78" w:rsidP="000A6A78">
      <w:pPr>
        <w:pStyle w:val="PL"/>
      </w:pPr>
    </w:p>
    <w:p w14:paraId="5D467E26" w14:textId="77777777" w:rsidR="000A6A78" w:rsidRDefault="000A6A78" w:rsidP="000A6A78">
      <w:pPr>
        <w:pStyle w:val="PL"/>
      </w:pPr>
      <w:r>
        <w:t xml:space="preserve">  &lt;xs:complexType name="tReportRequestType"&gt;</w:t>
      </w:r>
    </w:p>
    <w:p w14:paraId="74627036" w14:textId="77777777" w:rsidR="000A6A78" w:rsidRDefault="000A6A78" w:rsidP="000A6A78">
      <w:pPr>
        <w:pStyle w:val="PL"/>
      </w:pPr>
      <w:r>
        <w:t xml:space="preserve">    </w:t>
      </w:r>
      <w:r w:rsidRPr="00250C3F">
        <w:t>&lt;xs:sequence&gt;</w:t>
      </w:r>
    </w:p>
    <w:p w14:paraId="7F77C3D8" w14:textId="77777777" w:rsidR="000A6A78" w:rsidRDefault="000A6A78" w:rsidP="000A6A78">
      <w:pPr>
        <w:pStyle w:val="PL"/>
      </w:pPr>
      <w:r>
        <w:t xml:space="preserve">      &lt;xs:element name="immediate-report-indicator" type="xs:boolean"/&gt;</w:t>
      </w:r>
    </w:p>
    <w:p w14:paraId="30A13BF7" w14:textId="77777777" w:rsidR="000A6A78" w:rsidRDefault="000A6A78" w:rsidP="000A6A78">
      <w:pPr>
        <w:pStyle w:val="PL"/>
      </w:pPr>
      <w:r>
        <w:t xml:space="preserve">      &lt;xs:element name="current-location" </w:t>
      </w:r>
      <w:r w:rsidRPr="0001110F">
        <w:t>type="sealloc:tCurrentLocationType"</w:t>
      </w:r>
      <w:r>
        <w:t>/&gt;</w:t>
      </w:r>
    </w:p>
    <w:p w14:paraId="34864E5E" w14:textId="77777777" w:rsidR="000A6A78" w:rsidRDefault="000A6A78" w:rsidP="000A6A78">
      <w:pPr>
        <w:pStyle w:val="PL"/>
      </w:pPr>
      <w:r>
        <w:t xml:space="preserve">      &lt;xs:element name="triggering-criteria" type="sealloc:TriggeringCriteriaType"/&gt;</w:t>
      </w:r>
    </w:p>
    <w:p w14:paraId="1F794B9C" w14:textId="77777777" w:rsidR="000A6A78" w:rsidRDefault="000A6A78" w:rsidP="000A6A78">
      <w:pPr>
        <w:pStyle w:val="PL"/>
      </w:pPr>
      <w:r>
        <w:t xml:space="preserve">      &lt;xs:element name="minimum-interval-length" type="xs:positiveInteger" </w:t>
      </w:r>
      <w:r w:rsidRPr="009820EA">
        <w:t>minOccurs="0" maxOccurs="1"</w:t>
      </w:r>
      <w:r>
        <w:t>/&gt;</w:t>
      </w:r>
    </w:p>
    <w:p w14:paraId="0B5662E3" w14:textId="77777777" w:rsidR="000A6A78" w:rsidRDefault="000A6A78" w:rsidP="000A6A78">
      <w:pPr>
        <w:pStyle w:val="PL"/>
      </w:pPr>
      <w:r>
        <w:t xml:space="preserve">      &lt;xs:element name="endpoint-info" </w:t>
      </w:r>
      <w:r w:rsidRPr="009820EA">
        <w:t>type="sealloc:contentType" minOccurs="0" maxOccurs="1"</w:t>
      </w:r>
      <w:r>
        <w:t>/&gt;</w:t>
      </w:r>
    </w:p>
    <w:p w14:paraId="0C1C4F52"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51BC0C0" w14:textId="77777777" w:rsidR="000A6A78" w:rsidRDefault="000A6A78" w:rsidP="000A6A78">
      <w:pPr>
        <w:pStyle w:val="PL"/>
      </w:pPr>
      <w:r>
        <w:t xml:space="preserve">      &lt;xs:any namespace="##other" processContents="lax" minOccurs="0" maxOccurs="unbounded"/&gt;</w:t>
      </w:r>
    </w:p>
    <w:p w14:paraId="04BE55ED" w14:textId="77777777" w:rsidR="000A6A78" w:rsidRDefault="000A6A78" w:rsidP="000A6A78">
      <w:pPr>
        <w:pStyle w:val="PL"/>
      </w:pPr>
      <w:r>
        <w:t xml:space="preserve">    &lt;/xs:sequence&gt;</w:t>
      </w:r>
    </w:p>
    <w:p w14:paraId="14F32637" w14:textId="77777777" w:rsidR="000A6A78" w:rsidRDefault="000A6A78" w:rsidP="000A6A78">
      <w:pPr>
        <w:pStyle w:val="PL"/>
      </w:pPr>
      <w:r>
        <w:t xml:space="preserve">    </w:t>
      </w:r>
      <w:r w:rsidRPr="00812D0D">
        <w:t>&lt;xs:attribute name="</w:t>
      </w:r>
      <w:r>
        <w:t>trigger-id</w:t>
      </w:r>
      <w:r w:rsidRPr="00812D0D">
        <w:t>" type="xs:string" use="required"/&gt;</w:t>
      </w:r>
    </w:p>
    <w:p w14:paraId="4F0DB989" w14:textId="77777777" w:rsidR="000A6A78" w:rsidRDefault="000A6A78" w:rsidP="000A6A78">
      <w:pPr>
        <w:pStyle w:val="PL"/>
      </w:pPr>
      <w:r>
        <w:t xml:space="preserve">    &lt;xs:anyAttribute namespace="##any" processContents="lax"/&gt;</w:t>
      </w:r>
    </w:p>
    <w:p w14:paraId="5C93A764" w14:textId="77777777" w:rsidR="000A6A78" w:rsidRDefault="000A6A78" w:rsidP="000A6A78">
      <w:pPr>
        <w:pStyle w:val="PL"/>
      </w:pPr>
      <w:r>
        <w:t xml:space="preserve">  &lt;/xs:complexType&gt;</w:t>
      </w:r>
    </w:p>
    <w:p w14:paraId="27899360" w14:textId="77777777" w:rsidR="000A6A78" w:rsidRDefault="000A6A78" w:rsidP="000A6A78">
      <w:pPr>
        <w:pStyle w:val="PL"/>
      </w:pPr>
    </w:p>
    <w:p w14:paraId="4DC466C2" w14:textId="77777777" w:rsidR="00DB6D8A" w:rsidRPr="0034573A" w:rsidRDefault="00DB6D8A" w:rsidP="00DB6D8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2A709E8" w14:textId="77777777" w:rsidR="00DB6D8A" w:rsidRDefault="00DB6D8A" w:rsidP="00DB6D8A">
      <w:pPr>
        <w:pStyle w:val="PL"/>
      </w:pPr>
      <w:r>
        <w:t xml:space="preserve">  &lt;xs:element name="timestamp-indicator" </w:t>
      </w:r>
      <w:r w:rsidRPr="009820EA">
        <w:t>type="</w:t>
      </w:r>
      <w:r>
        <w:t>xs:boolean"/&gt;</w:t>
      </w:r>
    </w:p>
    <w:p w14:paraId="6D30C048" w14:textId="77777777" w:rsidR="00DB6D8A" w:rsidRDefault="00DB6D8A" w:rsidP="000A6A78">
      <w:pPr>
        <w:pStyle w:val="PL"/>
      </w:pPr>
    </w:p>
    <w:p w14:paraId="63E7A0DD" w14:textId="77777777" w:rsidR="000A6A78" w:rsidRDefault="000A6A78" w:rsidP="000A6A78">
      <w:pPr>
        <w:pStyle w:val="PL"/>
      </w:pPr>
      <w:r>
        <w:t xml:space="preserve">  </w:t>
      </w:r>
      <w:r w:rsidRPr="00105149">
        <w:t>&lt;xs:complexType name="tRequestedLocationType"&gt;</w:t>
      </w:r>
    </w:p>
    <w:p w14:paraId="48133A11" w14:textId="77777777" w:rsidR="000A6A78" w:rsidRDefault="000A6A78" w:rsidP="000A6A78">
      <w:pPr>
        <w:pStyle w:val="PL"/>
      </w:pPr>
      <w:r>
        <w:t xml:space="preserve">    &lt;xs:sequence&gt;</w:t>
      </w:r>
    </w:p>
    <w:p w14:paraId="24A77AB7" w14:textId="77777777" w:rsidR="000A6A78" w:rsidRDefault="000A6A78" w:rsidP="000A6A78">
      <w:pPr>
        <w:pStyle w:val="PL"/>
      </w:pPr>
      <w:r>
        <w:t xml:space="preserve">      &lt;xs:element name="current-serving-NCGI" type="sealloc:tEmptyType" minOccurs="0"/&gt;</w:t>
      </w:r>
    </w:p>
    <w:p w14:paraId="481B7E78" w14:textId="77777777" w:rsidR="000A6A78" w:rsidRDefault="000A6A78" w:rsidP="000A6A78">
      <w:pPr>
        <w:pStyle w:val="PL"/>
      </w:pPr>
      <w:r>
        <w:t xml:space="preserve">      &lt;xs:element name="neighbouring-NCGI" type="sealloc:tEmptyType" minOccurs="0" maxOccurs="unbounded"/&gt;</w:t>
      </w:r>
    </w:p>
    <w:p w14:paraId="61CFA014" w14:textId="77777777" w:rsidR="000A6A78" w:rsidRDefault="000A6A78" w:rsidP="000A6A78">
      <w:pPr>
        <w:pStyle w:val="PL"/>
      </w:pPr>
      <w:r>
        <w:t xml:space="preserve">      &lt;xs:element name="mbms-service-area-id" type="sealloc:tEmptyType" minOccurs="0"/&gt;</w:t>
      </w:r>
    </w:p>
    <w:p w14:paraId="753CFAFA" w14:textId="77777777" w:rsidR="000A6A78" w:rsidRDefault="000A6A78" w:rsidP="000A6A78">
      <w:pPr>
        <w:pStyle w:val="PL"/>
      </w:pPr>
      <w:r>
        <w:t xml:space="preserve">      &lt;xs:element name="mbsfn-area-id" type="sealloc:tEmptyType" minOccurs="0"/&gt;</w:t>
      </w:r>
    </w:p>
    <w:p w14:paraId="3F752F3F" w14:textId="77777777" w:rsidR="000A6A78" w:rsidRDefault="000A6A78" w:rsidP="000A6A78">
      <w:pPr>
        <w:pStyle w:val="PL"/>
      </w:pPr>
      <w:r>
        <w:t xml:space="preserve">      &lt;xs:element name="current-geographical-coordinate" type="sealloc:tEmptyType" minOccurs="0"/&gt;</w:t>
      </w:r>
    </w:p>
    <w:p w14:paraId="0DA2696B" w14:textId="77777777" w:rsidR="000A6A78" w:rsidRDefault="000A6A78" w:rsidP="000A6A78">
      <w:pPr>
        <w:pStyle w:val="PL"/>
      </w:pPr>
      <w:r>
        <w:t xml:space="preserve">      </w:t>
      </w:r>
      <w:r w:rsidRPr="0098763C">
        <w:t>&lt;xs:element name="anyExt" type="</w:t>
      </w:r>
      <w:r>
        <w:t>sealloc:</w:t>
      </w:r>
      <w:r w:rsidRPr="0098763C">
        <w:t>anyExtType" minOccurs="0"/&gt;</w:t>
      </w:r>
    </w:p>
    <w:p w14:paraId="2AB2E612" w14:textId="77777777" w:rsidR="000A6A78" w:rsidRDefault="000A6A78" w:rsidP="000A6A78">
      <w:pPr>
        <w:pStyle w:val="PL"/>
      </w:pPr>
      <w:r>
        <w:t xml:space="preserve">      &lt;xs:any namespace="##other" processContents="lax" minOccurs="0" maxOccurs="unbounded"/&gt;</w:t>
      </w:r>
    </w:p>
    <w:p w14:paraId="2C30FCDC" w14:textId="77777777" w:rsidR="000A6A78" w:rsidRDefault="000A6A78" w:rsidP="000A6A78">
      <w:pPr>
        <w:pStyle w:val="PL"/>
      </w:pPr>
      <w:r>
        <w:t xml:space="preserve">    &lt;/xs:sequence&gt;</w:t>
      </w:r>
    </w:p>
    <w:p w14:paraId="6E613FDD" w14:textId="77777777" w:rsidR="000A6A78" w:rsidRDefault="000A6A78" w:rsidP="000A6A78">
      <w:pPr>
        <w:pStyle w:val="PL"/>
      </w:pPr>
      <w:r>
        <w:t xml:space="preserve">    &lt;xs:anyAttribute namespace="##any" processContents="lax"/&gt;</w:t>
      </w:r>
    </w:p>
    <w:p w14:paraId="23DBE71D" w14:textId="77777777" w:rsidR="000A6A78" w:rsidRDefault="000A6A78" w:rsidP="000A6A78">
      <w:pPr>
        <w:pStyle w:val="PL"/>
      </w:pPr>
      <w:r>
        <w:t xml:space="preserve">  &lt;/xs:complexType&gt;</w:t>
      </w:r>
    </w:p>
    <w:p w14:paraId="463E17AE" w14:textId="77777777" w:rsidR="000A6A78" w:rsidRDefault="000A6A78" w:rsidP="000A6A78">
      <w:pPr>
        <w:pStyle w:val="PL"/>
      </w:pPr>
    </w:p>
    <w:p w14:paraId="571F4760" w14:textId="77777777" w:rsidR="000A6A78" w:rsidRDefault="000A6A78" w:rsidP="000A6A78">
      <w:pPr>
        <w:pStyle w:val="PL"/>
      </w:pPr>
      <w:r>
        <w:t xml:space="preserve">  &lt;xs:complexType name="TriggeringCriteriaType"&gt;</w:t>
      </w:r>
    </w:p>
    <w:p w14:paraId="66020D8E" w14:textId="77777777" w:rsidR="000A6A78" w:rsidRDefault="000A6A78" w:rsidP="000A6A78">
      <w:pPr>
        <w:pStyle w:val="PL"/>
      </w:pPr>
      <w:r>
        <w:t xml:space="preserve">    </w:t>
      </w:r>
      <w:r w:rsidRPr="00037AF5">
        <w:t>&lt;xs:sequence&gt;</w:t>
      </w:r>
    </w:p>
    <w:p w14:paraId="77CEFF10" w14:textId="77777777" w:rsidR="000A6A78" w:rsidRDefault="000A6A78" w:rsidP="000A6A78">
      <w:pPr>
        <w:pStyle w:val="PL"/>
      </w:pPr>
      <w:r>
        <w:t xml:space="preserve">      &lt;xs:element name="cell-change" type="sealloc:tCellChange" minOccurs="0"/&gt;</w:t>
      </w:r>
    </w:p>
    <w:p w14:paraId="5B1BFA07" w14:textId="77777777" w:rsidR="000A6A78" w:rsidRDefault="000A6A78" w:rsidP="000A6A78">
      <w:pPr>
        <w:pStyle w:val="PL"/>
      </w:pPr>
      <w:r>
        <w:t xml:space="preserve">      &lt;xs:element name="tracking-area-change" type="sealloc:tTrackingAreaChangeType" minOccurs="0"/&gt;</w:t>
      </w:r>
    </w:p>
    <w:p w14:paraId="5B53CA10" w14:textId="77777777" w:rsidR="000A6A78" w:rsidRDefault="000A6A78" w:rsidP="000A6A78">
      <w:pPr>
        <w:pStyle w:val="PL"/>
      </w:pPr>
      <w:r>
        <w:t xml:space="preserve">      &lt;xs:element name="plmn-change" type="sealloc:tPlmnChangeType" minOccurs="0"/&gt;</w:t>
      </w:r>
    </w:p>
    <w:p w14:paraId="387BBAC1" w14:textId="77777777" w:rsidR="000A6A78" w:rsidRDefault="000A6A78" w:rsidP="000A6A78">
      <w:pPr>
        <w:pStyle w:val="PL"/>
      </w:pPr>
      <w:r>
        <w:t xml:space="preserve">      &lt;xs:element name="mbms-sa-change" type="sealloc:tMbmsSaChangeType" minOccurs="0"/&gt;</w:t>
      </w:r>
    </w:p>
    <w:p w14:paraId="7DB84A03" w14:textId="77777777" w:rsidR="000A6A78" w:rsidRDefault="000A6A78" w:rsidP="000A6A78">
      <w:pPr>
        <w:pStyle w:val="PL"/>
      </w:pPr>
      <w:r>
        <w:t xml:space="preserve">      &lt;xs:element name="mbsfn-area-change" type="sealloc:tMbsfnAreaChangeType" minOccurs="0"/&gt;</w:t>
      </w:r>
    </w:p>
    <w:p w14:paraId="21FC555F" w14:textId="77777777" w:rsidR="000A6A78" w:rsidRDefault="000A6A78" w:rsidP="000A6A78">
      <w:pPr>
        <w:pStyle w:val="PL"/>
      </w:pPr>
      <w:r>
        <w:t xml:space="preserve">      &lt;xs:element name="periodic-report" type="sealloc:tIntegerAttributeType" minOccurs="0"/&gt;</w:t>
      </w:r>
    </w:p>
    <w:p w14:paraId="6863CFC9" w14:textId="77777777" w:rsidR="000A6A78" w:rsidRDefault="000A6A78" w:rsidP="000A6A78">
      <w:pPr>
        <w:pStyle w:val="PL"/>
      </w:pPr>
      <w:r>
        <w:t xml:space="preserve">      &lt;xs:element name="travelled-distance" type="sealloc:tIntegerAttributeType" minOccurs="0"/&gt;</w:t>
      </w:r>
    </w:p>
    <w:p w14:paraId="58274DA6" w14:textId="77777777" w:rsidR="000A6A78" w:rsidRDefault="000A6A78" w:rsidP="000A6A78">
      <w:pPr>
        <w:pStyle w:val="PL"/>
      </w:pPr>
      <w:r>
        <w:t xml:space="preserve">      &lt;xs:element name="vertical-application-event" type="sealloc:tVerticalAppEventType" minOccurs="0"/&gt;</w:t>
      </w:r>
    </w:p>
    <w:p w14:paraId="76DACE44" w14:textId="77777777" w:rsidR="000A6A78" w:rsidRDefault="000A6A78" w:rsidP="000A6A78">
      <w:pPr>
        <w:pStyle w:val="PL"/>
      </w:pPr>
      <w:r>
        <w:t xml:space="preserve">      &lt;xs:element name="GeographicalAreaChange" type="sealloc:tGeographicalAreaChange"/&gt;</w:t>
      </w:r>
    </w:p>
    <w:p w14:paraId="4327F54C" w14:textId="77777777" w:rsidR="000A6A78" w:rsidRDefault="000A6A78" w:rsidP="000A6A78">
      <w:pPr>
        <w:pStyle w:val="PL"/>
      </w:pPr>
      <w:r>
        <w:t xml:space="preserve">      </w:t>
      </w:r>
      <w:r w:rsidRPr="0098763C">
        <w:t>&lt;xs:element name="anyExt" type="</w:t>
      </w:r>
      <w:r>
        <w:t>sealloc:</w:t>
      </w:r>
      <w:r w:rsidRPr="0098763C">
        <w:t>anyExtType" minOccurs="0"/&gt;</w:t>
      </w:r>
    </w:p>
    <w:p w14:paraId="6EFA4258" w14:textId="77777777" w:rsidR="000A6A78" w:rsidRDefault="000A6A78" w:rsidP="000A6A78">
      <w:pPr>
        <w:pStyle w:val="PL"/>
      </w:pPr>
      <w:r>
        <w:t xml:space="preserve">      &lt;xs:any namespace="##other" processContents="lax" minOccurs="0" maxOccurs="unbounded"/&gt;</w:t>
      </w:r>
    </w:p>
    <w:p w14:paraId="11D00CBA" w14:textId="77777777" w:rsidR="000A6A78" w:rsidRDefault="000A6A78" w:rsidP="000A6A78">
      <w:pPr>
        <w:pStyle w:val="PL"/>
      </w:pPr>
      <w:r>
        <w:t xml:space="preserve">    &lt;/xs:sequence&gt;</w:t>
      </w:r>
    </w:p>
    <w:p w14:paraId="7584FEA1" w14:textId="77777777" w:rsidR="000A6A78" w:rsidRDefault="000A6A78" w:rsidP="000A6A78">
      <w:pPr>
        <w:pStyle w:val="PL"/>
      </w:pPr>
      <w:r>
        <w:t xml:space="preserve">    &lt;xs:anyAttribute namespace="##any" processContents="lax"/&gt;</w:t>
      </w:r>
    </w:p>
    <w:p w14:paraId="0A295623" w14:textId="77777777" w:rsidR="000A6A78" w:rsidRDefault="000A6A78" w:rsidP="000A6A78">
      <w:pPr>
        <w:pStyle w:val="PL"/>
      </w:pPr>
      <w:r>
        <w:t xml:space="preserve">  &lt;/xs:complexType&gt;</w:t>
      </w:r>
    </w:p>
    <w:p w14:paraId="6EDA22B3" w14:textId="77777777" w:rsidR="000A6A78" w:rsidRDefault="000A6A78" w:rsidP="000A6A78">
      <w:pPr>
        <w:pStyle w:val="PL"/>
      </w:pPr>
    </w:p>
    <w:p w14:paraId="417230C0" w14:textId="77777777" w:rsidR="000A6A78" w:rsidRDefault="000A6A78" w:rsidP="000A6A78">
      <w:pPr>
        <w:pStyle w:val="PL"/>
      </w:pPr>
      <w:r>
        <w:t xml:space="preserve">  &lt;xs:complexType name="tEmptyType"/&gt;</w:t>
      </w:r>
    </w:p>
    <w:p w14:paraId="54C51C2D" w14:textId="77777777" w:rsidR="000A6A78" w:rsidRDefault="000A6A78" w:rsidP="000A6A78">
      <w:pPr>
        <w:pStyle w:val="PL"/>
      </w:pPr>
    </w:p>
    <w:p w14:paraId="28D6CFCD" w14:textId="77777777" w:rsidR="000A6A78" w:rsidRDefault="000A6A78" w:rsidP="000A6A78">
      <w:pPr>
        <w:pStyle w:val="PL"/>
      </w:pPr>
      <w:r>
        <w:t xml:space="preserve">  &lt;xs:complexType name="tCellChange"&gt;</w:t>
      </w:r>
    </w:p>
    <w:p w14:paraId="53EEC310" w14:textId="77777777" w:rsidR="000A6A78" w:rsidRDefault="000A6A78" w:rsidP="000A6A78">
      <w:pPr>
        <w:pStyle w:val="PL"/>
      </w:pPr>
      <w:r>
        <w:t xml:space="preserve">    &lt;xs:sequence&gt;</w:t>
      </w:r>
    </w:p>
    <w:p w14:paraId="09BE239E" w14:textId="77777777" w:rsidR="000A6A78" w:rsidRDefault="000A6A78" w:rsidP="000A6A78">
      <w:pPr>
        <w:pStyle w:val="PL"/>
      </w:pPr>
      <w:r>
        <w:t xml:space="preserve">      &lt;xs:element name="any-cell-change" type="sealloc:tEmptyTypeAttribute" minOccurs="0"/&gt;</w:t>
      </w:r>
    </w:p>
    <w:p w14:paraId="5E691FF7" w14:textId="77777777" w:rsidR="000A6A78" w:rsidRDefault="000A6A78" w:rsidP="000A6A78">
      <w:pPr>
        <w:pStyle w:val="PL"/>
      </w:pPr>
      <w:r>
        <w:t xml:space="preserve">      &lt;xs:element name="enter-specific-cell" type="sealloc:tSpecificCellType" minOccurs="0" maxOccurs="unbounded"/&gt;</w:t>
      </w:r>
    </w:p>
    <w:p w14:paraId="01FC3015" w14:textId="77777777" w:rsidR="000A6A78" w:rsidRDefault="000A6A78" w:rsidP="000A6A78">
      <w:pPr>
        <w:pStyle w:val="PL"/>
      </w:pPr>
      <w:r>
        <w:t xml:space="preserve">      &lt;xs:element name="exit-specific-cell" type="sealloc:tSpecificCellType" minOccurs="0" maxOccurs="unbounded"/&gt;</w:t>
      </w:r>
    </w:p>
    <w:p w14:paraId="42CD57F1"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AB388E0" w14:textId="77777777" w:rsidR="000A6A78" w:rsidRDefault="000A6A78" w:rsidP="000A6A78">
      <w:pPr>
        <w:pStyle w:val="PL"/>
      </w:pPr>
      <w:r>
        <w:t xml:space="preserve">      &lt;xs:any namespace="##other" processContents="lax" minOccurs="0" maxOccurs="unbounded"/&gt;</w:t>
      </w:r>
    </w:p>
    <w:p w14:paraId="3496DF6E" w14:textId="77777777" w:rsidR="000A6A78" w:rsidRDefault="000A6A78" w:rsidP="000A6A78">
      <w:pPr>
        <w:pStyle w:val="PL"/>
      </w:pPr>
      <w:r>
        <w:t xml:space="preserve">    &lt;/xs:sequence&gt;</w:t>
      </w:r>
    </w:p>
    <w:p w14:paraId="1B064193" w14:textId="77777777" w:rsidR="000A6A78" w:rsidRDefault="000A6A78" w:rsidP="000A6A78">
      <w:pPr>
        <w:pStyle w:val="PL"/>
      </w:pPr>
      <w:r>
        <w:t xml:space="preserve">    &lt;xs:anyAttribute namespace="##any" processContents="lax"/&gt;</w:t>
      </w:r>
    </w:p>
    <w:p w14:paraId="5A0E6A3C" w14:textId="77777777" w:rsidR="000A6A78" w:rsidRDefault="000A6A78" w:rsidP="000A6A78">
      <w:pPr>
        <w:pStyle w:val="PL"/>
      </w:pPr>
      <w:r>
        <w:t xml:space="preserve">  &lt;/xs:complexType&gt;</w:t>
      </w:r>
    </w:p>
    <w:p w14:paraId="760E64B9" w14:textId="77777777" w:rsidR="000A6A78" w:rsidRDefault="000A6A78" w:rsidP="000A6A78">
      <w:pPr>
        <w:pStyle w:val="PL"/>
      </w:pPr>
    </w:p>
    <w:p w14:paraId="213B00C0" w14:textId="77777777" w:rsidR="000A6A78" w:rsidRDefault="000A6A78" w:rsidP="000A6A78">
      <w:pPr>
        <w:pStyle w:val="PL"/>
      </w:pPr>
      <w:r>
        <w:t xml:space="preserve">  &lt;xs:simpleType name="tNcgi"&gt;</w:t>
      </w:r>
    </w:p>
    <w:p w14:paraId="6F987CD2" w14:textId="77777777" w:rsidR="000A6A78" w:rsidRDefault="000A6A78" w:rsidP="000A6A78">
      <w:pPr>
        <w:pStyle w:val="PL"/>
      </w:pPr>
      <w:r>
        <w:t xml:space="preserve">    &lt;xs:restriction base="xs:string"&gt;</w:t>
      </w:r>
    </w:p>
    <w:p w14:paraId="47F97189" w14:textId="77777777" w:rsidR="000A6A78" w:rsidRDefault="000A6A78" w:rsidP="000A6A78">
      <w:pPr>
        <w:pStyle w:val="PL"/>
      </w:pPr>
      <w:r>
        <w:t xml:space="preserve">      &lt;xs:pattern value="\d{3}\d{3}[0-1]{28}"/&gt;</w:t>
      </w:r>
    </w:p>
    <w:p w14:paraId="47856850" w14:textId="77777777" w:rsidR="000A6A78" w:rsidRDefault="000A6A78" w:rsidP="000A6A78">
      <w:pPr>
        <w:pStyle w:val="PL"/>
      </w:pPr>
      <w:r>
        <w:t xml:space="preserve">    &lt;/xs:restriction&gt;</w:t>
      </w:r>
    </w:p>
    <w:p w14:paraId="63FFB335" w14:textId="77777777" w:rsidR="000A6A78" w:rsidRDefault="000A6A78" w:rsidP="000A6A78">
      <w:pPr>
        <w:pStyle w:val="PL"/>
      </w:pPr>
      <w:r>
        <w:t xml:space="preserve">  &lt;/xs:simpleType&gt;</w:t>
      </w:r>
    </w:p>
    <w:p w14:paraId="638AD28A" w14:textId="77777777" w:rsidR="000A6A78" w:rsidRDefault="000A6A78" w:rsidP="000A6A78">
      <w:pPr>
        <w:pStyle w:val="PL"/>
      </w:pPr>
    </w:p>
    <w:p w14:paraId="5FBBF39D" w14:textId="77777777" w:rsidR="000A6A78" w:rsidRDefault="000A6A78" w:rsidP="000A6A78">
      <w:pPr>
        <w:pStyle w:val="PL"/>
      </w:pPr>
      <w:r>
        <w:t xml:space="preserve">  &lt;xs:complexType name="tSpecificCellType"&gt;</w:t>
      </w:r>
    </w:p>
    <w:p w14:paraId="487DB510" w14:textId="77777777" w:rsidR="000A6A78" w:rsidRDefault="000A6A78" w:rsidP="000A6A78">
      <w:pPr>
        <w:pStyle w:val="PL"/>
      </w:pPr>
      <w:r>
        <w:t xml:space="preserve">    &lt;xs:simpleContent&gt;</w:t>
      </w:r>
    </w:p>
    <w:p w14:paraId="1997F74A" w14:textId="77777777" w:rsidR="000A6A78" w:rsidRDefault="000A6A78" w:rsidP="000A6A78">
      <w:pPr>
        <w:pStyle w:val="PL"/>
      </w:pPr>
      <w:r>
        <w:t xml:space="preserve">      &lt;xs:extension base="sealloc:tNcgi"&gt;</w:t>
      </w:r>
    </w:p>
    <w:p w14:paraId="75F68881" w14:textId="77777777" w:rsidR="000A6A78" w:rsidRDefault="000A6A78" w:rsidP="000A6A78">
      <w:pPr>
        <w:pStyle w:val="PL"/>
      </w:pPr>
      <w:r>
        <w:t xml:space="preserve">        &lt;xs:attribute name="trigger-id" type="xs:string" use="required"/&gt;</w:t>
      </w:r>
    </w:p>
    <w:p w14:paraId="0DDFA6AA" w14:textId="77777777" w:rsidR="000A6A78" w:rsidRPr="006254F8" w:rsidRDefault="000A6A78" w:rsidP="000A6A78">
      <w:pPr>
        <w:pStyle w:val="PL"/>
        <w:rPr>
          <w:lang w:val="fr-FR"/>
        </w:rPr>
      </w:pPr>
      <w:r>
        <w:t xml:space="preserve">    </w:t>
      </w:r>
      <w:r w:rsidRPr="006254F8">
        <w:rPr>
          <w:lang w:val="fr-FR"/>
        </w:rPr>
        <w:t>&lt;/xs:extension&gt;</w:t>
      </w:r>
    </w:p>
    <w:p w14:paraId="58098D84"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0186DEEB" w14:textId="77777777" w:rsidR="000A6A78" w:rsidRDefault="000A6A78" w:rsidP="000A6A78">
      <w:pPr>
        <w:pStyle w:val="PL"/>
        <w:rPr>
          <w:lang w:val="fr-FR"/>
        </w:rPr>
      </w:pPr>
      <w:r>
        <w:rPr>
          <w:lang w:val="fr-FR"/>
        </w:rPr>
        <w:t xml:space="preserve">  </w:t>
      </w:r>
      <w:r w:rsidRPr="006254F8">
        <w:rPr>
          <w:lang w:val="fr-FR"/>
        </w:rPr>
        <w:t>&lt;/xs:complexType&gt;</w:t>
      </w:r>
    </w:p>
    <w:p w14:paraId="2E22884E" w14:textId="77777777" w:rsidR="000A6A78" w:rsidRPr="006254F8" w:rsidRDefault="000A6A78" w:rsidP="000A6A78">
      <w:pPr>
        <w:pStyle w:val="PL"/>
        <w:rPr>
          <w:lang w:val="fr-FR"/>
        </w:rPr>
      </w:pPr>
    </w:p>
    <w:p w14:paraId="7DD3F53F" w14:textId="77777777" w:rsidR="000A6A78" w:rsidRDefault="000A6A78" w:rsidP="000A6A78">
      <w:pPr>
        <w:pStyle w:val="PL"/>
      </w:pPr>
      <w:r>
        <w:rPr>
          <w:lang w:val="fr-FR"/>
        </w:rPr>
        <w:t xml:space="preserve">  </w:t>
      </w:r>
      <w:r>
        <w:t>&lt;xs:complexType name="tEmptyTypeAttribute"&gt;</w:t>
      </w:r>
    </w:p>
    <w:p w14:paraId="47746038" w14:textId="77777777" w:rsidR="000A6A78" w:rsidRDefault="000A6A78" w:rsidP="000A6A78">
      <w:pPr>
        <w:pStyle w:val="PL"/>
      </w:pPr>
      <w:r>
        <w:t xml:space="preserve">    &lt;xs:complexContent&gt;</w:t>
      </w:r>
    </w:p>
    <w:p w14:paraId="569C1CFC" w14:textId="77777777" w:rsidR="000A6A78" w:rsidRDefault="000A6A78" w:rsidP="000A6A78">
      <w:pPr>
        <w:pStyle w:val="PL"/>
      </w:pPr>
      <w:r>
        <w:t xml:space="preserve">      &lt;xs:extension base="sealloc:tEmptyType"&gt;</w:t>
      </w:r>
    </w:p>
    <w:p w14:paraId="3E10C4D1" w14:textId="77777777" w:rsidR="000A6A78" w:rsidRDefault="000A6A78" w:rsidP="000A6A78">
      <w:pPr>
        <w:pStyle w:val="PL"/>
      </w:pPr>
      <w:r>
        <w:t xml:space="preserve">        &lt;xs:attribute name="trigger-id" type="xs:string" use="required"/&gt;</w:t>
      </w:r>
    </w:p>
    <w:p w14:paraId="245B5487" w14:textId="77777777" w:rsidR="000A6A78" w:rsidRPr="006254F8" w:rsidRDefault="000A6A78" w:rsidP="000A6A78">
      <w:pPr>
        <w:pStyle w:val="PL"/>
        <w:rPr>
          <w:lang w:val="fr-FR"/>
        </w:rPr>
      </w:pPr>
      <w:r>
        <w:t xml:space="preserve">      </w:t>
      </w:r>
      <w:r w:rsidRPr="006254F8">
        <w:rPr>
          <w:lang w:val="fr-FR"/>
        </w:rPr>
        <w:t>&lt;/xs:extension&gt;</w:t>
      </w:r>
    </w:p>
    <w:p w14:paraId="5EC68746"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&lt;/xs:complexContent&gt;</w:t>
      </w:r>
    </w:p>
    <w:p w14:paraId="0140662B" w14:textId="77777777" w:rsidR="000A6A78" w:rsidRDefault="000A6A78" w:rsidP="000A6A78">
      <w:pPr>
        <w:pStyle w:val="PL"/>
        <w:rPr>
          <w:lang w:val="fr-FR"/>
        </w:rPr>
      </w:pPr>
      <w:r>
        <w:rPr>
          <w:lang w:val="fr-FR"/>
        </w:rPr>
        <w:t xml:space="preserve">  </w:t>
      </w:r>
      <w:r w:rsidRPr="006254F8">
        <w:rPr>
          <w:lang w:val="fr-FR"/>
        </w:rPr>
        <w:t>&lt;/xs:complexType&gt;</w:t>
      </w:r>
    </w:p>
    <w:p w14:paraId="1E9C3C04" w14:textId="77777777" w:rsidR="000A6A78" w:rsidRPr="006254F8" w:rsidRDefault="000A6A78" w:rsidP="000A6A78">
      <w:pPr>
        <w:pStyle w:val="PL"/>
        <w:rPr>
          <w:lang w:val="fr-FR"/>
        </w:rPr>
      </w:pPr>
    </w:p>
    <w:p w14:paraId="6AB7285D" w14:textId="77777777" w:rsidR="000A6A78" w:rsidRDefault="000A6A78" w:rsidP="000A6A78">
      <w:pPr>
        <w:pStyle w:val="PL"/>
      </w:pPr>
      <w:r>
        <w:rPr>
          <w:lang w:val="fr-FR"/>
        </w:rPr>
        <w:t xml:space="preserve">  </w:t>
      </w:r>
      <w:r>
        <w:t>&lt;xs:complexType name="tTrackingAreaChangeType"&gt;</w:t>
      </w:r>
    </w:p>
    <w:p w14:paraId="0F9464FF" w14:textId="77777777" w:rsidR="000A6A78" w:rsidRDefault="000A6A78" w:rsidP="000A6A78">
      <w:pPr>
        <w:pStyle w:val="PL"/>
      </w:pPr>
      <w:r>
        <w:t xml:space="preserve">    &lt;xs:sequence&gt;</w:t>
      </w:r>
    </w:p>
    <w:p w14:paraId="4AF34754" w14:textId="77777777" w:rsidR="000A6A78" w:rsidRDefault="000A6A78" w:rsidP="000A6A78">
      <w:pPr>
        <w:pStyle w:val="PL"/>
      </w:pPr>
      <w:r>
        <w:t xml:space="preserve">      &lt;xs:element name="any-tracking-area-change" type="sealloc:tEmptyTypeAttribute" minOccurs="0"/&gt;</w:t>
      </w:r>
    </w:p>
    <w:p w14:paraId="7204404C" w14:textId="77777777" w:rsidR="000A6A78" w:rsidRDefault="000A6A78" w:rsidP="000A6A78">
      <w:pPr>
        <w:pStyle w:val="PL"/>
      </w:pPr>
      <w:r>
        <w:t xml:space="preserve">      &lt;xs:element name="enter-specific-tracking-area" type="sealloc:tTrackingAreaIdentity" minOccurs="0" maxOccurs="unbounded"/&gt;</w:t>
      </w:r>
    </w:p>
    <w:p w14:paraId="28239B32" w14:textId="77777777" w:rsidR="000A6A78" w:rsidRDefault="000A6A78" w:rsidP="000A6A78">
      <w:pPr>
        <w:pStyle w:val="PL"/>
      </w:pPr>
      <w:r>
        <w:t xml:space="preserve">      &lt;xs:element name="exit-specific-tracking-area" type="sealloc:tTrackingAreaIdentity" minOccurs="0" maxOccurs="unbounded"/&gt;</w:t>
      </w:r>
    </w:p>
    <w:p w14:paraId="7905A31B"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84F29C2" w14:textId="77777777" w:rsidR="000A6A78" w:rsidRDefault="000A6A78" w:rsidP="000A6A78">
      <w:pPr>
        <w:pStyle w:val="PL"/>
      </w:pPr>
      <w:r>
        <w:t xml:space="preserve">      &lt;xs:any namespace="##other" processContents="lax" minOccurs="0" maxOccurs="unbounded"/&gt;</w:t>
      </w:r>
    </w:p>
    <w:p w14:paraId="4001E77F" w14:textId="77777777" w:rsidR="000A6A78" w:rsidRDefault="000A6A78" w:rsidP="000A6A78">
      <w:pPr>
        <w:pStyle w:val="PL"/>
      </w:pPr>
      <w:r>
        <w:t xml:space="preserve">    &lt;/xs:sequence&gt;</w:t>
      </w:r>
    </w:p>
    <w:p w14:paraId="241ABBD2" w14:textId="77777777" w:rsidR="000A6A78" w:rsidRDefault="000A6A78" w:rsidP="000A6A78">
      <w:pPr>
        <w:pStyle w:val="PL"/>
      </w:pPr>
      <w:r>
        <w:t xml:space="preserve">    &lt;xs:anyAttribute namespace="##any" processContents="lax"/&gt;</w:t>
      </w:r>
    </w:p>
    <w:p w14:paraId="30A4221C" w14:textId="77777777" w:rsidR="000A6A78" w:rsidRDefault="000A6A78" w:rsidP="000A6A78">
      <w:pPr>
        <w:pStyle w:val="PL"/>
      </w:pPr>
      <w:r>
        <w:t xml:space="preserve">  &lt;/xs:complexType&gt;</w:t>
      </w:r>
    </w:p>
    <w:p w14:paraId="23BD5634" w14:textId="77777777" w:rsidR="000A6A78" w:rsidRDefault="000A6A78" w:rsidP="000A6A78">
      <w:pPr>
        <w:pStyle w:val="PL"/>
      </w:pPr>
    </w:p>
    <w:p w14:paraId="31A0CE0D" w14:textId="77777777" w:rsidR="000A6A78" w:rsidRDefault="000A6A78" w:rsidP="000A6A78">
      <w:pPr>
        <w:pStyle w:val="PL"/>
      </w:pPr>
      <w:r>
        <w:t xml:space="preserve">  &lt;xs:simpleType name="tTrackingAreaIdentityFormat"&gt;</w:t>
      </w:r>
    </w:p>
    <w:p w14:paraId="010D954E" w14:textId="77777777" w:rsidR="000A6A78" w:rsidRDefault="000A6A78" w:rsidP="000A6A78">
      <w:pPr>
        <w:pStyle w:val="PL"/>
      </w:pPr>
      <w:r>
        <w:t xml:space="preserve">    &lt;xs:restriction base="xs:string"&gt;</w:t>
      </w:r>
    </w:p>
    <w:p w14:paraId="012576E1" w14:textId="77777777" w:rsidR="000A6A78" w:rsidRDefault="000A6A78" w:rsidP="000A6A78">
      <w:pPr>
        <w:pStyle w:val="PL"/>
      </w:pPr>
      <w:r>
        <w:t xml:space="preserve">      &lt;xs:pattern value="\d{3}\d{3}[0-1]{16}"/&gt;</w:t>
      </w:r>
    </w:p>
    <w:p w14:paraId="154E494B" w14:textId="77777777" w:rsidR="000A6A78" w:rsidRDefault="000A6A78" w:rsidP="000A6A78">
      <w:pPr>
        <w:pStyle w:val="PL"/>
      </w:pPr>
      <w:r>
        <w:t xml:space="preserve">    &lt;/xs:restriction&gt;</w:t>
      </w:r>
    </w:p>
    <w:p w14:paraId="775E8005" w14:textId="77777777" w:rsidR="000A6A78" w:rsidRDefault="000A6A78" w:rsidP="000A6A78">
      <w:pPr>
        <w:pStyle w:val="PL"/>
      </w:pPr>
      <w:r>
        <w:t xml:space="preserve">  &lt;/xs:simpleType&gt;</w:t>
      </w:r>
    </w:p>
    <w:p w14:paraId="7F623317" w14:textId="77777777" w:rsidR="000A6A78" w:rsidRDefault="000A6A78" w:rsidP="000A6A78">
      <w:pPr>
        <w:pStyle w:val="PL"/>
      </w:pPr>
    </w:p>
    <w:p w14:paraId="754EF7E8" w14:textId="77777777" w:rsidR="000A6A78" w:rsidRDefault="000A6A78" w:rsidP="000A6A78">
      <w:pPr>
        <w:pStyle w:val="PL"/>
      </w:pPr>
      <w:r>
        <w:t xml:space="preserve">  &lt;xs:complexType name="tTrackingAreaIdentity"&gt;</w:t>
      </w:r>
    </w:p>
    <w:p w14:paraId="7189778A" w14:textId="77777777" w:rsidR="000A6A78" w:rsidRDefault="000A6A78" w:rsidP="000A6A78">
      <w:pPr>
        <w:pStyle w:val="PL"/>
      </w:pPr>
      <w:r>
        <w:t xml:space="preserve">     &lt;xs:simpleContent&gt;</w:t>
      </w:r>
    </w:p>
    <w:p w14:paraId="41BBD781" w14:textId="77777777" w:rsidR="000A6A78" w:rsidRDefault="000A6A78" w:rsidP="000A6A78">
      <w:pPr>
        <w:pStyle w:val="PL"/>
      </w:pPr>
      <w:r>
        <w:t xml:space="preserve">       &lt;xs:extension base="sealloc:tTrackingAreaIdentityFormat"&gt;</w:t>
      </w:r>
    </w:p>
    <w:p w14:paraId="5E4738C4" w14:textId="77777777" w:rsidR="000A6A78" w:rsidRDefault="000A6A78" w:rsidP="000A6A78">
      <w:pPr>
        <w:pStyle w:val="PL"/>
      </w:pPr>
      <w:r>
        <w:t xml:space="preserve">       &lt;xs:attribute name="trigger-id" type="xs:string" use="required"/&gt;</w:t>
      </w:r>
    </w:p>
    <w:p w14:paraId="6D59AD4A" w14:textId="77777777" w:rsidR="000A6A78" w:rsidRPr="006254F8" w:rsidRDefault="000A6A78" w:rsidP="000A6A78">
      <w:pPr>
        <w:pStyle w:val="PL"/>
        <w:rPr>
          <w:lang w:val="fr-FR"/>
        </w:rPr>
      </w:pPr>
      <w:r>
        <w:t xml:space="preserve">      </w:t>
      </w:r>
      <w:r w:rsidRPr="006254F8">
        <w:rPr>
          <w:lang w:val="fr-FR"/>
        </w:rPr>
        <w:t>&lt;/xs:extension&gt;</w:t>
      </w:r>
    </w:p>
    <w:p w14:paraId="2459D3EA" w14:textId="77777777" w:rsidR="000A6A78" w:rsidRPr="006254F8" w:rsidRDefault="000A6A78" w:rsidP="000A6A78">
      <w:pPr>
        <w:pStyle w:val="PL"/>
        <w:rPr>
          <w:lang w:val="fr-FR"/>
        </w:rPr>
      </w:pPr>
      <w:r>
        <w:rPr>
          <w:lang w:val="fr-FR"/>
        </w:rPr>
        <w:t xml:space="preserve">    </w:t>
      </w:r>
      <w:r w:rsidRPr="006254F8">
        <w:rPr>
          <w:lang w:val="fr-FR"/>
        </w:rPr>
        <w:t>&lt;/xs:simpleContent&gt;</w:t>
      </w:r>
    </w:p>
    <w:p w14:paraId="25237E5E" w14:textId="77777777" w:rsidR="000A6A78" w:rsidRDefault="000A6A78" w:rsidP="000A6A78">
      <w:pPr>
        <w:pStyle w:val="PL"/>
        <w:rPr>
          <w:lang w:val="fr-FR"/>
        </w:rPr>
      </w:pPr>
      <w:r>
        <w:rPr>
          <w:lang w:val="fr-FR"/>
        </w:rPr>
        <w:t xml:space="preserve">  </w:t>
      </w:r>
      <w:r w:rsidRPr="006254F8">
        <w:rPr>
          <w:lang w:val="fr-FR"/>
        </w:rPr>
        <w:t>&lt;/xs:complexType&gt;</w:t>
      </w:r>
    </w:p>
    <w:p w14:paraId="5DB3A521" w14:textId="77777777" w:rsidR="000A6A78" w:rsidRPr="006254F8" w:rsidRDefault="000A6A78" w:rsidP="000A6A78">
      <w:pPr>
        <w:pStyle w:val="PL"/>
        <w:rPr>
          <w:lang w:val="fr-FR"/>
        </w:rPr>
      </w:pPr>
    </w:p>
    <w:p w14:paraId="4FD2B9AE" w14:textId="77777777" w:rsidR="000A6A78" w:rsidRPr="000A6A78" w:rsidRDefault="000A6A78" w:rsidP="000A6A78">
      <w:pPr>
        <w:pStyle w:val="PL"/>
      </w:pPr>
      <w:r>
        <w:rPr>
          <w:lang w:val="fr-FR"/>
        </w:rPr>
        <w:t xml:space="preserve">  </w:t>
      </w:r>
      <w:r w:rsidRPr="000A6A78">
        <w:t>&lt;xs:complexType name="tPlmnChangeType"&gt;</w:t>
      </w:r>
    </w:p>
    <w:p w14:paraId="622A281E" w14:textId="77777777" w:rsidR="000A6A78" w:rsidRPr="000A6A78" w:rsidRDefault="000A6A78" w:rsidP="000A6A78">
      <w:pPr>
        <w:pStyle w:val="PL"/>
      </w:pPr>
      <w:r w:rsidRPr="000A6A78">
        <w:t xml:space="preserve">    &lt;xs:sequence&gt;</w:t>
      </w:r>
    </w:p>
    <w:p w14:paraId="0651F3EC" w14:textId="77777777" w:rsidR="000A6A78" w:rsidRPr="000A6A78" w:rsidRDefault="000A6A78" w:rsidP="000A6A78">
      <w:pPr>
        <w:pStyle w:val="PL"/>
      </w:pPr>
      <w:r w:rsidRPr="000A6A78">
        <w:t xml:space="preserve">       &lt;xs:element name="any-plmn-change" type="sealloc:tEmptyTypeAttribute" minOccurs="0"/&gt;</w:t>
      </w:r>
    </w:p>
    <w:p w14:paraId="1107633A" w14:textId="77777777" w:rsidR="000A6A78" w:rsidRPr="000A6A78" w:rsidRDefault="000A6A78" w:rsidP="000A6A78">
      <w:pPr>
        <w:pStyle w:val="PL"/>
      </w:pPr>
      <w:r w:rsidRPr="000A6A78">
        <w:t xml:space="preserve">        &lt;xs:element name="enter-specific-plmn" type="sealloc:tPlmnIdentity" minOccurs="0" maxOccurs="unbounded"/&gt;</w:t>
      </w:r>
    </w:p>
    <w:p w14:paraId="63766E47" w14:textId="77777777" w:rsidR="000A6A78" w:rsidRDefault="000A6A78" w:rsidP="000A6A78">
      <w:pPr>
        <w:pStyle w:val="PL"/>
      </w:pPr>
      <w:r w:rsidRPr="000A6A78">
        <w:t xml:space="preserve">        </w:t>
      </w:r>
      <w:r>
        <w:t>&lt;xs:element name="</w:t>
      </w:r>
      <w:r w:rsidRPr="000A6A78">
        <w:t>exit-specific-plmn</w:t>
      </w:r>
      <w:r>
        <w:t>" type="sealloc:tPlmnIdentity" minOccurs="0" maxOccurs="unbounded"/&gt;</w:t>
      </w:r>
    </w:p>
    <w:p w14:paraId="51717B33" w14:textId="77777777" w:rsidR="000A6A78" w:rsidRPr="00587E76" w:rsidRDefault="000A6A78" w:rsidP="000A6A78">
      <w:pPr>
        <w:pStyle w:val="PL"/>
      </w:pPr>
      <w:r>
        <w:t xml:space="preserve">  </w:t>
      </w:r>
      <w:r w:rsidRPr="000A6A78">
        <w:t xml:space="preserve">      </w:t>
      </w:r>
      <w:r>
        <w:t xml:space="preserve"> </w:t>
      </w:r>
      <w:r w:rsidRPr="0098763C">
        <w:t>&lt;xs:element name="anyExt" type="</w:t>
      </w:r>
      <w:r>
        <w:t>sealloc:</w:t>
      </w:r>
      <w:r w:rsidRPr="0098763C">
        <w:t>anyExtType" minOccurs="0"/&gt;</w:t>
      </w:r>
    </w:p>
    <w:p w14:paraId="09903277" w14:textId="77777777" w:rsidR="000A6A78" w:rsidRDefault="000A6A78" w:rsidP="000A6A78">
      <w:pPr>
        <w:pStyle w:val="PL"/>
      </w:pPr>
      <w:r w:rsidRPr="000A6A78">
        <w:t xml:space="preserve">      </w:t>
      </w:r>
      <w:r>
        <w:t xml:space="preserve"> &lt;xs:any namespace="##other" processContents="lax" minOccurs="0" maxOccurs="unbounded"/&gt;</w:t>
      </w:r>
    </w:p>
    <w:p w14:paraId="7BECB806" w14:textId="77777777" w:rsidR="000A6A78" w:rsidRDefault="000A6A78" w:rsidP="000A6A78">
      <w:pPr>
        <w:pStyle w:val="PL"/>
      </w:pPr>
      <w:r>
        <w:t xml:space="preserve"> </w:t>
      </w:r>
      <w:r w:rsidRPr="000A6A78">
        <w:t xml:space="preserve">  </w:t>
      </w:r>
      <w:r>
        <w:t xml:space="preserve"> &lt;/xs:sequence&gt;</w:t>
      </w:r>
    </w:p>
    <w:p w14:paraId="435CB23E" w14:textId="77777777" w:rsidR="000A6A78" w:rsidRDefault="000A6A78" w:rsidP="000A6A78">
      <w:pPr>
        <w:pStyle w:val="PL"/>
      </w:pPr>
      <w:r>
        <w:t xml:space="preserve"> </w:t>
      </w:r>
      <w:r w:rsidRPr="000A6A78">
        <w:t xml:space="preserve">  </w:t>
      </w:r>
      <w:r>
        <w:t xml:space="preserve"> &lt;xs:anyAttribute namespace="##any" processContents="lax"/&gt;</w:t>
      </w:r>
    </w:p>
    <w:p w14:paraId="562EDC4C" w14:textId="77777777" w:rsidR="000A6A78" w:rsidRDefault="000A6A78" w:rsidP="000A6A78">
      <w:pPr>
        <w:pStyle w:val="PL"/>
      </w:pPr>
      <w:r>
        <w:t xml:space="preserve">  &lt;/xs:complexType&gt;</w:t>
      </w:r>
    </w:p>
    <w:p w14:paraId="5EC63F67" w14:textId="77777777" w:rsidR="000A6A78" w:rsidRDefault="000A6A78" w:rsidP="000A6A78">
      <w:pPr>
        <w:pStyle w:val="PL"/>
      </w:pPr>
    </w:p>
    <w:p w14:paraId="767B2C8E" w14:textId="77777777" w:rsidR="000A6A78" w:rsidRDefault="000A6A78" w:rsidP="000A6A78">
      <w:pPr>
        <w:pStyle w:val="PL"/>
      </w:pPr>
      <w:r>
        <w:t xml:space="preserve">  &lt;xs:simpleType name="tPlmnIdentityFormat"&gt;</w:t>
      </w:r>
    </w:p>
    <w:p w14:paraId="6E693121" w14:textId="77777777" w:rsidR="000A6A78" w:rsidRDefault="000A6A78" w:rsidP="000A6A78">
      <w:pPr>
        <w:pStyle w:val="PL"/>
      </w:pPr>
      <w:r>
        <w:t xml:space="preserve">    &lt;xs:restriction base="xs:string"&gt;</w:t>
      </w:r>
    </w:p>
    <w:p w14:paraId="548EAE68" w14:textId="77777777" w:rsidR="000A6A78" w:rsidRDefault="000A6A78" w:rsidP="000A6A78">
      <w:pPr>
        <w:pStyle w:val="PL"/>
      </w:pPr>
      <w:r>
        <w:t xml:space="preserve">      &lt;xs:pattern value="\d{3}\d{3}"/&gt;</w:t>
      </w:r>
    </w:p>
    <w:p w14:paraId="00C5A985" w14:textId="77777777" w:rsidR="000A6A78" w:rsidRDefault="000A6A78" w:rsidP="000A6A78">
      <w:pPr>
        <w:pStyle w:val="PL"/>
      </w:pPr>
      <w:r>
        <w:t xml:space="preserve">    &lt;/xs:restriction&gt;</w:t>
      </w:r>
    </w:p>
    <w:p w14:paraId="3A050FB6" w14:textId="77777777" w:rsidR="000A6A78" w:rsidRDefault="000A6A78" w:rsidP="000A6A78">
      <w:pPr>
        <w:pStyle w:val="PL"/>
      </w:pPr>
      <w:r>
        <w:t xml:space="preserve">  &lt;/xs:simpleType&gt;</w:t>
      </w:r>
    </w:p>
    <w:p w14:paraId="6F387C07" w14:textId="77777777" w:rsidR="000A6A78" w:rsidRDefault="000A6A78" w:rsidP="000A6A78">
      <w:pPr>
        <w:pStyle w:val="PL"/>
      </w:pPr>
    </w:p>
    <w:p w14:paraId="64FB05B6" w14:textId="77777777" w:rsidR="000A6A78" w:rsidRDefault="000A6A78" w:rsidP="000A6A78">
      <w:pPr>
        <w:pStyle w:val="PL"/>
      </w:pPr>
      <w:r>
        <w:t xml:space="preserve">  &lt;xs:complexType name="tPlmnIdentity"&gt;</w:t>
      </w:r>
    </w:p>
    <w:p w14:paraId="0D1709FC" w14:textId="77777777" w:rsidR="000A6A78" w:rsidRDefault="000A6A78" w:rsidP="000A6A78">
      <w:pPr>
        <w:pStyle w:val="PL"/>
      </w:pPr>
      <w:r>
        <w:t xml:space="preserve">    &lt;xs:simpleContent&gt;</w:t>
      </w:r>
    </w:p>
    <w:p w14:paraId="47E6CD7B" w14:textId="77777777" w:rsidR="000A6A78" w:rsidRDefault="000A6A78" w:rsidP="000A6A78">
      <w:pPr>
        <w:pStyle w:val="PL"/>
      </w:pPr>
      <w:r>
        <w:t xml:space="preserve">      &lt;xs:extension base="sealloc:tPlmnIdentityFormat"&gt;</w:t>
      </w:r>
    </w:p>
    <w:p w14:paraId="7C65C5B7" w14:textId="77777777" w:rsidR="000A6A78" w:rsidRDefault="000A6A78" w:rsidP="000A6A78">
      <w:pPr>
        <w:pStyle w:val="PL"/>
      </w:pPr>
      <w:r>
        <w:t xml:space="preserve">      &lt;xs:attribute name="trigger-id" type="xs:string" use="required"/&gt;</w:t>
      </w:r>
    </w:p>
    <w:p w14:paraId="675EFC1B" w14:textId="77777777" w:rsidR="000A6A78" w:rsidRPr="006254F8" w:rsidRDefault="000A6A78" w:rsidP="000A6A78">
      <w:pPr>
        <w:pStyle w:val="PL"/>
        <w:rPr>
          <w:lang w:val="fr-FR"/>
        </w:rPr>
      </w:pPr>
      <w:r>
        <w:t xml:space="preserve">      </w:t>
      </w:r>
      <w:r w:rsidRPr="006254F8">
        <w:rPr>
          <w:lang w:val="fr-FR"/>
        </w:rPr>
        <w:t>&lt;/xs:extension&gt;</w:t>
      </w:r>
    </w:p>
    <w:p w14:paraId="41FA971D"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4583FE50" w14:textId="77777777" w:rsidR="000A6A78" w:rsidRDefault="000A6A78" w:rsidP="000A6A78">
      <w:pPr>
        <w:pStyle w:val="PL"/>
        <w:rPr>
          <w:lang w:val="fr-FR"/>
        </w:rPr>
      </w:pPr>
      <w:r>
        <w:rPr>
          <w:lang w:val="fr-FR"/>
        </w:rPr>
        <w:t xml:space="preserve">  </w:t>
      </w:r>
      <w:r w:rsidRPr="006254F8">
        <w:rPr>
          <w:lang w:val="fr-FR"/>
        </w:rPr>
        <w:t>&lt;/xs:complexType&gt;</w:t>
      </w:r>
    </w:p>
    <w:p w14:paraId="73C0278A" w14:textId="77777777" w:rsidR="000A6A78" w:rsidRPr="006254F8" w:rsidRDefault="000A6A78" w:rsidP="000A6A78">
      <w:pPr>
        <w:pStyle w:val="PL"/>
        <w:rPr>
          <w:lang w:val="fr-FR"/>
        </w:rPr>
      </w:pPr>
    </w:p>
    <w:p w14:paraId="2DB9C93A" w14:textId="77777777" w:rsidR="000A6A78" w:rsidRPr="000A6A78" w:rsidRDefault="000A6A78" w:rsidP="000A6A78">
      <w:pPr>
        <w:pStyle w:val="PL"/>
      </w:pPr>
      <w:r>
        <w:rPr>
          <w:lang w:val="fr-FR"/>
        </w:rPr>
        <w:t xml:space="preserve">  </w:t>
      </w:r>
      <w:r w:rsidRPr="000A6A78">
        <w:t>&lt;xs:complexType name="tMbmsSaChangeType"&gt;</w:t>
      </w:r>
    </w:p>
    <w:p w14:paraId="4B6985B8" w14:textId="77777777" w:rsidR="000A6A78" w:rsidRPr="000A6A78" w:rsidRDefault="000A6A78" w:rsidP="000A6A78">
      <w:pPr>
        <w:pStyle w:val="PL"/>
      </w:pPr>
      <w:r w:rsidRPr="000A6A78">
        <w:t xml:space="preserve"> </w:t>
      </w:r>
      <w:r>
        <w:t xml:space="preserve">  </w:t>
      </w:r>
      <w:r w:rsidRPr="000A6A78">
        <w:t xml:space="preserve"> &lt;xs:sequence&gt;</w:t>
      </w:r>
    </w:p>
    <w:p w14:paraId="2A3BC0E8" w14:textId="77777777" w:rsidR="000A6A78" w:rsidRPr="000A6A78" w:rsidRDefault="000A6A78" w:rsidP="000A6A78">
      <w:pPr>
        <w:pStyle w:val="PL"/>
      </w:pPr>
      <w:r w:rsidRPr="000A6A78">
        <w:t xml:space="preserve"> </w:t>
      </w:r>
      <w:r>
        <w:t xml:space="preserve">    </w:t>
      </w:r>
      <w:r w:rsidRPr="000A6A78">
        <w:t xml:space="preserve"> &lt;xs:element name="</w:t>
      </w:r>
      <w:r>
        <w:t>any-mbsfn-area-change</w:t>
      </w:r>
      <w:r w:rsidRPr="000A6A78">
        <w:t>" type="sealloc:tEmptyTypeAttribute" minOccurs="0"/&gt;</w:t>
      </w:r>
    </w:p>
    <w:p w14:paraId="51644EAF" w14:textId="77777777" w:rsidR="000A6A78" w:rsidRPr="000A6A78" w:rsidRDefault="000A6A78" w:rsidP="000A6A78">
      <w:pPr>
        <w:pStyle w:val="PL"/>
      </w:pPr>
      <w:r w:rsidRPr="000A6A78">
        <w:t xml:space="preserve"> </w:t>
      </w:r>
      <w:r>
        <w:t xml:space="preserve">    </w:t>
      </w:r>
      <w:r w:rsidRPr="000A6A78">
        <w:t xml:space="preserve"> &lt;xs:element name="</w:t>
      </w:r>
      <w:r>
        <w:t>enter-specific-mbsfn-area</w:t>
      </w:r>
      <w:r w:rsidRPr="000A6A78">
        <w:t>" type="sealloc:tMbmsSaIdentity" minOccurs="0" maxOccurs="unbounded"/&gt;</w:t>
      </w:r>
    </w:p>
    <w:p w14:paraId="102B7794" w14:textId="77777777" w:rsidR="000A6A78" w:rsidRDefault="000A6A78" w:rsidP="000A6A78">
      <w:pPr>
        <w:pStyle w:val="PL"/>
      </w:pPr>
      <w:r w:rsidRPr="000A6A78">
        <w:t xml:space="preserve"> </w:t>
      </w:r>
      <w:r>
        <w:t xml:space="preserve">    </w:t>
      </w:r>
      <w:r w:rsidRPr="000A6A78">
        <w:t xml:space="preserve"> </w:t>
      </w:r>
      <w:r>
        <w:t xml:space="preserve">&lt;xs:element name="exit-specific-mbsfn-area" type="sealloc:tMbmsSaIdentity" minOccurs="0" </w:t>
      </w:r>
      <w:r w:rsidRPr="00C8728A">
        <w:t>maxOccurs="unbounded"</w:t>
      </w:r>
      <w:r>
        <w:t>/&gt;</w:t>
      </w:r>
    </w:p>
    <w:p w14:paraId="6E9720BC" w14:textId="77777777" w:rsidR="000A6A78" w:rsidRDefault="000A6A78" w:rsidP="000A6A78">
      <w:pPr>
        <w:pStyle w:val="PL"/>
      </w:pPr>
      <w:r>
        <w:t xml:space="preserve">      &lt;xs:any namespace="##other" processContents="lax" minOccurs="0" maxOccurs="unbounded"/&gt;</w:t>
      </w:r>
    </w:p>
    <w:p w14:paraId="36CFC070"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B165124" w14:textId="77777777" w:rsidR="000A6A78" w:rsidRDefault="000A6A78" w:rsidP="000A6A78">
      <w:pPr>
        <w:pStyle w:val="PL"/>
      </w:pPr>
      <w:r>
        <w:t xml:space="preserve">    &lt;/xs:sequence&gt;</w:t>
      </w:r>
    </w:p>
    <w:p w14:paraId="0233C4B9" w14:textId="77777777" w:rsidR="000A6A78" w:rsidRDefault="000A6A78" w:rsidP="000A6A78">
      <w:pPr>
        <w:pStyle w:val="PL"/>
      </w:pPr>
      <w:r>
        <w:t xml:space="preserve">    &lt;xs:anyAttribute namespace="##any" processContents="lax"/&gt;</w:t>
      </w:r>
    </w:p>
    <w:p w14:paraId="170E9D3D" w14:textId="77777777" w:rsidR="000A6A78" w:rsidRDefault="000A6A78" w:rsidP="000A6A78">
      <w:pPr>
        <w:pStyle w:val="PL"/>
      </w:pPr>
      <w:r>
        <w:t xml:space="preserve">  &lt;/xs:complexType&gt;</w:t>
      </w:r>
    </w:p>
    <w:p w14:paraId="26B2F133" w14:textId="77777777" w:rsidR="000A6A78" w:rsidRDefault="000A6A78" w:rsidP="000A6A78">
      <w:pPr>
        <w:pStyle w:val="PL"/>
      </w:pPr>
    </w:p>
    <w:p w14:paraId="39DBF94F" w14:textId="77777777" w:rsidR="000A6A78" w:rsidRDefault="000A6A78" w:rsidP="000A6A78">
      <w:pPr>
        <w:pStyle w:val="PL"/>
      </w:pPr>
      <w:r>
        <w:t xml:space="preserve">  &lt;xs:simpleType name="tMbmsSaIdentityFormat"&gt;</w:t>
      </w:r>
    </w:p>
    <w:p w14:paraId="46F825FD" w14:textId="77777777" w:rsidR="000A6A78" w:rsidRDefault="000A6A78" w:rsidP="000A6A78">
      <w:pPr>
        <w:pStyle w:val="PL"/>
      </w:pPr>
      <w:r>
        <w:t xml:space="preserve">    &lt;xs:restriction base="xs:integer"&gt;</w:t>
      </w:r>
    </w:p>
    <w:p w14:paraId="38D63008" w14:textId="77777777" w:rsidR="000A6A78" w:rsidRDefault="000A6A78" w:rsidP="000A6A78">
      <w:pPr>
        <w:pStyle w:val="PL"/>
      </w:pPr>
      <w:r>
        <w:t xml:space="preserve">      &lt;xs:minInclusive value="0"/&gt;</w:t>
      </w:r>
    </w:p>
    <w:p w14:paraId="0BFD6393" w14:textId="77777777" w:rsidR="000A6A78" w:rsidRDefault="000A6A78" w:rsidP="000A6A78">
      <w:pPr>
        <w:pStyle w:val="PL"/>
      </w:pPr>
      <w:r>
        <w:t xml:space="preserve">      &lt;xs:maxInclusive value="65535"/&gt;</w:t>
      </w:r>
    </w:p>
    <w:p w14:paraId="12E1A884" w14:textId="77777777" w:rsidR="000A6A78" w:rsidRDefault="000A6A78" w:rsidP="000A6A78">
      <w:pPr>
        <w:pStyle w:val="PL"/>
      </w:pPr>
      <w:r>
        <w:t xml:space="preserve">    &lt;/xs:restriction&gt;</w:t>
      </w:r>
    </w:p>
    <w:p w14:paraId="760A8693" w14:textId="77777777" w:rsidR="000A6A78" w:rsidRDefault="000A6A78" w:rsidP="000A6A78">
      <w:pPr>
        <w:pStyle w:val="PL"/>
      </w:pPr>
      <w:r>
        <w:t xml:space="preserve">  &lt;/xs:simpleType&gt;</w:t>
      </w:r>
    </w:p>
    <w:p w14:paraId="0CD99F34" w14:textId="77777777" w:rsidR="000A6A78" w:rsidRDefault="000A6A78" w:rsidP="000A6A78">
      <w:pPr>
        <w:pStyle w:val="PL"/>
      </w:pPr>
    </w:p>
    <w:p w14:paraId="13BD53A7" w14:textId="77777777" w:rsidR="000A6A78" w:rsidRDefault="000A6A78" w:rsidP="000A6A78">
      <w:pPr>
        <w:pStyle w:val="PL"/>
      </w:pPr>
      <w:r>
        <w:t xml:space="preserve">  &lt;xs:complexType name="tMbmsSaIdentity"&gt;</w:t>
      </w:r>
    </w:p>
    <w:p w14:paraId="613EE543" w14:textId="77777777" w:rsidR="000A6A78" w:rsidRDefault="000A6A78" w:rsidP="000A6A78">
      <w:pPr>
        <w:pStyle w:val="PL"/>
      </w:pPr>
      <w:r>
        <w:t xml:space="preserve">    &lt;xs:simpleContent&gt;</w:t>
      </w:r>
    </w:p>
    <w:p w14:paraId="44EE3300" w14:textId="77777777" w:rsidR="000A6A78" w:rsidRDefault="000A6A78" w:rsidP="000A6A78">
      <w:pPr>
        <w:pStyle w:val="PL"/>
      </w:pPr>
      <w:r>
        <w:t xml:space="preserve">      &lt;xs:extension base="sealloc:tMbmsSaIdentityFormat"&gt;</w:t>
      </w:r>
    </w:p>
    <w:p w14:paraId="012763EA" w14:textId="77777777" w:rsidR="000A6A78" w:rsidRDefault="000A6A78" w:rsidP="000A6A78">
      <w:pPr>
        <w:pStyle w:val="PL"/>
      </w:pPr>
      <w:r>
        <w:t xml:space="preserve">        &lt;xs:attribute name="trigger-id" type="xs:string" use="required"/&gt;</w:t>
      </w:r>
    </w:p>
    <w:p w14:paraId="5F30C479" w14:textId="77777777" w:rsidR="000A6A78" w:rsidRPr="006254F8" w:rsidRDefault="000A6A78" w:rsidP="000A6A78">
      <w:pPr>
        <w:pStyle w:val="PL"/>
        <w:rPr>
          <w:lang w:val="fr-FR"/>
        </w:rPr>
      </w:pPr>
      <w:r>
        <w:t xml:space="preserve">      </w:t>
      </w:r>
      <w:r w:rsidRPr="006254F8">
        <w:rPr>
          <w:lang w:val="fr-FR"/>
        </w:rPr>
        <w:t>&lt;/xs:extension&gt;</w:t>
      </w:r>
    </w:p>
    <w:p w14:paraId="6CEE4633"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0C07FB95" w14:textId="77777777" w:rsidR="000A6A78" w:rsidRDefault="000A6A78" w:rsidP="000A6A78">
      <w:pPr>
        <w:pStyle w:val="PL"/>
        <w:rPr>
          <w:lang w:val="fr-FR"/>
        </w:rPr>
      </w:pPr>
      <w:r>
        <w:rPr>
          <w:lang w:val="fr-FR"/>
        </w:rPr>
        <w:t xml:space="preserve">  </w:t>
      </w:r>
      <w:r w:rsidRPr="006254F8">
        <w:rPr>
          <w:lang w:val="fr-FR"/>
        </w:rPr>
        <w:t>&lt;/xs:complexType&gt;</w:t>
      </w:r>
    </w:p>
    <w:p w14:paraId="294B29B8" w14:textId="77777777" w:rsidR="000A6A78" w:rsidRPr="006254F8" w:rsidRDefault="000A6A78" w:rsidP="000A6A78">
      <w:pPr>
        <w:pStyle w:val="PL"/>
        <w:rPr>
          <w:lang w:val="fr-FR"/>
        </w:rPr>
      </w:pPr>
    </w:p>
    <w:p w14:paraId="438C4039" w14:textId="77777777" w:rsidR="000A6A78" w:rsidRDefault="000A6A78" w:rsidP="000A6A78">
      <w:pPr>
        <w:pStyle w:val="PL"/>
      </w:pPr>
      <w:r>
        <w:rPr>
          <w:lang w:val="fr-FR"/>
        </w:rPr>
        <w:t xml:space="preserve">  </w:t>
      </w:r>
      <w:r>
        <w:t>&lt;xs:complexType name="tMbsfnAreaChangeType"&gt;</w:t>
      </w:r>
    </w:p>
    <w:p w14:paraId="7688B660" w14:textId="77777777" w:rsidR="000A6A78" w:rsidRDefault="000A6A78" w:rsidP="000A6A78">
      <w:pPr>
        <w:pStyle w:val="PL"/>
      </w:pPr>
      <w:r>
        <w:t xml:space="preserve">    &lt;xs:sequence&gt;</w:t>
      </w:r>
    </w:p>
    <w:p w14:paraId="75C981C0" w14:textId="77777777" w:rsidR="000A6A78" w:rsidRDefault="000A6A78" w:rsidP="000A6A78">
      <w:pPr>
        <w:pStyle w:val="PL"/>
      </w:pPr>
      <w:r>
        <w:t xml:space="preserve">      &lt;xs:element name="any-mbsfn-area-change" type="sealloc:tMbsfnAreaIdentity" minOccurs="0"/&gt;</w:t>
      </w:r>
    </w:p>
    <w:p w14:paraId="4E838CC6" w14:textId="77777777" w:rsidR="000A6A78" w:rsidRDefault="000A6A78" w:rsidP="000A6A78">
      <w:pPr>
        <w:pStyle w:val="PL"/>
      </w:pPr>
      <w:r>
        <w:t xml:space="preserve">    &lt;xs:element name="enter-specific-mbsfn-area" type="sealloc:tMbsfnAreaIdentity" minOccurs="0" </w:t>
      </w:r>
      <w:r w:rsidRPr="00C8728A">
        <w:t>maxOccurs="unbounded"</w:t>
      </w:r>
      <w:r>
        <w:t>/&gt;</w:t>
      </w:r>
    </w:p>
    <w:p w14:paraId="27BC62AB" w14:textId="77777777" w:rsidR="000A6A78" w:rsidRDefault="000A6A78" w:rsidP="000A6A78">
      <w:pPr>
        <w:pStyle w:val="PL"/>
      </w:pPr>
      <w:r>
        <w:t xml:space="preserve">    &lt;xs:element name="exit-specific-mbsfn-area" type="sealloc:tMbsfnAreaIdentity" minOccurs="0" </w:t>
      </w:r>
      <w:r w:rsidRPr="00C8728A">
        <w:t>maxOccurs="unbounded"</w:t>
      </w:r>
      <w:r>
        <w:t>/&gt;</w:t>
      </w:r>
    </w:p>
    <w:p w14:paraId="012212B1"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333B83E" w14:textId="77777777" w:rsidR="000A6A78" w:rsidRDefault="000A6A78" w:rsidP="000A6A78">
      <w:pPr>
        <w:pStyle w:val="PL"/>
      </w:pPr>
      <w:r>
        <w:t xml:space="preserve">     &lt;xs:any namespace="##other" processContents="lax" minOccurs="0" maxOccurs="unbounded"/&gt;</w:t>
      </w:r>
    </w:p>
    <w:p w14:paraId="422FCEE2" w14:textId="77777777" w:rsidR="000A6A78" w:rsidRDefault="000A6A78" w:rsidP="000A6A78">
      <w:pPr>
        <w:pStyle w:val="PL"/>
      </w:pPr>
      <w:r>
        <w:t xml:space="preserve">    &lt;/xs:sequence&gt;</w:t>
      </w:r>
    </w:p>
    <w:p w14:paraId="3F208776" w14:textId="77777777" w:rsidR="000A6A78" w:rsidRDefault="000A6A78" w:rsidP="000A6A78">
      <w:pPr>
        <w:pStyle w:val="PL"/>
      </w:pPr>
      <w:r>
        <w:t xml:space="preserve">    &lt;xs:anyAttribute namespace="##any" processContents="lax"/&gt;</w:t>
      </w:r>
    </w:p>
    <w:p w14:paraId="5DF98372" w14:textId="77777777" w:rsidR="000A6A78" w:rsidRDefault="000A6A78" w:rsidP="000A6A78">
      <w:pPr>
        <w:pStyle w:val="PL"/>
      </w:pPr>
      <w:r>
        <w:t xml:space="preserve">  &lt;/xs:complexType&gt;</w:t>
      </w:r>
    </w:p>
    <w:p w14:paraId="4834947D" w14:textId="77777777" w:rsidR="000A6A78" w:rsidRDefault="000A6A78" w:rsidP="000A6A78">
      <w:pPr>
        <w:pStyle w:val="PL"/>
      </w:pPr>
    </w:p>
    <w:p w14:paraId="243164B7" w14:textId="77777777" w:rsidR="000A6A78" w:rsidRDefault="000A6A78" w:rsidP="000A6A78">
      <w:pPr>
        <w:pStyle w:val="PL"/>
      </w:pPr>
      <w:r>
        <w:t xml:space="preserve">  &lt;xs:simpleType name="tMbsfnAreaIdentityFormat"&gt;</w:t>
      </w:r>
    </w:p>
    <w:p w14:paraId="15F18A23" w14:textId="77777777" w:rsidR="000A6A78" w:rsidRDefault="000A6A78" w:rsidP="000A6A78">
      <w:pPr>
        <w:pStyle w:val="PL"/>
      </w:pPr>
      <w:r>
        <w:t xml:space="preserve">    &lt;xs:restriction base="xs:integer"&gt;</w:t>
      </w:r>
    </w:p>
    <w:p w14:paraId="6E4D2965" w14:textId="77777777" w:rsidR="000A6A78" w:rsidRDefault="000A6A78" w:rsidP="000A6A78">
      <w:pPr>
        <w:pStyle w:val="PL"/>
      </w:pPr>
      <w:r>
        <w:t xml:space="preserve">      &lt;xs:minInclusive value="0"/&gt;</w:t>
      </w:r>
    </w:p>
    <w:p w14:paraId="2139E8E0" w14:textId="77777777" w:rsidR="000A6A78" w:rsidRDefault="000A6A78" w:rsidP="000A6A78">
      <w:pPr>
        <w:pStyle w:val="PL"/>
      </w:pPr>
      <w:r>
        <w:t xml:space="preserve">      &lt;xs:maxInclusive value="255"/&gt;</w:t>
      </w:r>
    </w:p>
    <w:p w14:paraId="45A7A37B" w14:textId="77777777" w:rsidR="000A6A78" w:rsidRDefault="000A6A78" w:rsidP="000A6A78">
      <w:pPr>
        <w:pStyle w:val="PL"/>
      </w:pPr>
      <w:r>
        <w:t xml:space="preserve">    &lt;/xs:restriction&gt;</w:t>
      </w:r>
    </w:p>
    <w:p w14:paraId="4B3771CF" w14:textId="77777777" w:rsidR="000A6A78" w:rsidRDefault="000A6A78" w:rsidP="000A6A78">
      <w:pPr>
        <w:pStyle w:val="PL"/>
      </w:pPr>
      <w:r>
        <w:t xml:space="preserve">  &lt;/xs:simpleType&gt;</w:t>
      </w:r>
    </w:p>
    <w:p w14:paraId="29160105" w14:textId="77777777" w:rsidR="000A6A78" w:rsidRDefault="000A6A78" w:rsidP="000A6A78">
      <w:pPr>
        <w:pStyle w:val="PL"/>
      </w:pPr>
    </w:p>
    <w:p w14:paraId="4C31E918" w14:textId="77777777" w:rsidR="000A6A78" w:rsidRDefault="000A6A78" w:rsidP="000A6A78">
      <w:pPr>
        <w:pStyle w:val="PL"/>
      </w:pPr>
      <w:r>
        <w:t xml:space="preserve">  &lt;xs:complexType name="tMbsfnAreaIdentity"&gt;</w:t>
      </w:r>
    </w:p>
    <w:p w14:paraId="31C8141D" w14:textId="77777777" w:rsidR="000A6A78" w:rsidRDefault="000A6A78" w:rsidP="000A6A78">
      <w:pPr>
        <w:pStyle w:val="PL"/>
      </w:pPr>
      <w:r>
        <w:t xml:space="preserve">    &lt;xs:simpleContent&gt;</w:t>
      </w:r>
    </w:p>
    <w:p w14:paraId="63B86091" w14:textId="77777777" w:rsidR="000A6A78" w:rsidRDefault="000A6A78" w:rsidP="000A6A78">
      <w:pPr>
        <w:pStyle w:val="PL"/>
      </w:pPr>
      <w:r>
        <w:t xml:space="preserve">      &lt;xs:extension base="sealloc:tMbsfnAreaIdentityFormat"&gt;</w:t>
      </w:r>
    </w:p>
    <w:p w14:paraId="335D982F" w14:textId="77777777" w:rsidR="000A6A78" w:rsidRDefault="000A6A78" w:rsidP="000A6A78">
      <w:pPr>
        <w:pStyle w:val="PL"/>
      </w:pPr>
      <w:r>
        <w:t xml:space="preserve">        &lt;xs:attribute name="trigger-id" type="xs:string" use="required"/&gt;</w:t>
      </w:r>
    </w:p>
    <w:p w14:paraId="28A40011" w14:textId="77777777" w:rsidR="000A6A78" w:rsidRPr="006254F8" w:rsidRDefault="000A6A78" w:rsidP="000A6A78">
      <w:pPr>
        <w:pStyle w:val="PL"/>
        <w:rPr>
          <w:lang w:val="fr-FR"/>
        </w:rPr>
      </w:pPr>
      <w:r>
        <w:t xml:space="preserve">      </w:t>
      </w:r>
      <w:r w:rsidRPr="006254F8">
        <w:rPr>
          <w:lang w:val="fr-FR"/>
        </w:rPr>
        <w:t>&lt;/xs:extension&gt;</w:t>
      </w:r>
    </w:p>
    <w:p w14:paraId="36A36079" w14:textId="77777777" w:rsidR="000A6A78" w:rsidRPr="006254F8" w:rsidRDefault="000A6A78" w:rsidP="000A6A78">
      <w:pPr>
        <w:pStyle w:val="PL"/>
        <w:rPr>
          <w:lang w:val="fr-FR"/>
        </w:rPr>
      </w:pPr>
      <w:r>
        <w:rPr>
          <w:lang w:val="fr-FR"/>
        </w:rPr>
        <w:t xml:space="preserve">    </w:t>
      </w:r>
      <w:r w:rsidRPr="006254F8">
        <w:rPr>
          <w:lang w:val="fr-FR"/>
        </w:rPr>
        <w:t>&lt;/xs:simpleContent&gt;</w:t>
      </w:r>
    </w:p>
    <w:p w14:paraId="34B8C2B2" w14:textId="77777777" w:rsidR="000A6A78" w:rsidRDefault="000A6A78" w:rsidP="000A6A78">
      <w:pPr>
        <w:pStyle w:val="PL"/>
        <w:rPr>
          <w:lang w:val="fr-FR"/>
        </w:rPr>
      </w:pPr>
      <w:r>
        <w:rPr>
          <w:lang w:val="fr-FR"/>
        </w:rPr>
        <w:t xml:space="preserve">  </w:t>
      </w:r>
      <w:r w:rsidRPr="006254F8">
        <w:rPr>
          <w:lang w:val="fr-FR"/>
        </w:rPr>
        <w:t>&lt;/xs:complexType&gt;</w:t>
      </w:r>
    </w:p>
    <w:p w14:paraId="2F11FE1B" w14:textId="77777777" w:rsidR="000A6A78" w:rsidRPr="006254F8" w:rsidRDefault="000A6A78" w:rsidP="000A6A78">
      <w:pPr>
        <w:pStyle w:val="PL"/>
        <w:rPr>
          <w:lang w:val="fr-FR"/>
        </w:rPr>
      </w:pPr>
    </w:p>
    <w:p w14:paraId="604E2AAC" w14:textId="77777777" w:rsidR="000A6A78" w:rsidRDefault="000A6A78" w:rsidP="000A6A78">
      <w:pPr>
        <w:pStyle w:val="PL"/>
      </w:pPr>
      <w:r>
        <w:rPr>
          <w:lang w:val="fr-FR"/>
        </w:rPr>
        <w:t xml:space="preserve">  </w:t>
      </w:r>
      <w:r>
        <w:t>&lt;xs:complexType name="</w:t>
      </w:r>
      <w:bookmarkStart w:id="506" w:name="OLE_LINK1"/>
      <w:r>
        <w:t>tIntegerAttributeType</w:t>
      </w:r>
      <w:bookmarkEnd w:id="506"/>
      <w:r>
        <w:t>"&gt;</w:t>
      </w:r>
    </w:p>
    <w:p w14:paraId="31C7F2A9" w14:textId="77777777" w:rsidR="000A6A78" w:rsidRDefault="000A6A78" w:rsidP="000A6A78">
      <w:pPr>
        <w:pStyle w:val="PL"/>
      </w:pPr>
      <w:r>
        <w:t xml:space="preserve">    &lt;xs:simpleContent&gt;</w:t>
      </w:r>
    </w:p>
    <w:p w14:paraId="5EB4FFA1" w14:textId="77777777" w:rsidR="000A6A78" w:rsidRDefault="000A6A78" w:rsidP="000A6A78">
      <w:pPr>
        <w:pStyle w:val="PL"/>
      </w:pPr>
      <w:r>
        <w:t xml:space="preserve">      &lt;xs:extension base="xs:integer"&gt;</w:t>
      </w:r>
    </w:p>
    <w:p w14:paraId="60BFB334" w14:textId="77777777" w:rsidR="000A6A78" w:rsidRDefault="000A6A78" w:rsidP="000A6A78">
      <w:pPr>
        <w:pStyle w:val="PL"/>
      </w:pPr>
      <w:r>
        <w:t xml:space="preserve">        &lt;xs:attribute name="trigger-id" type="xs:string" use="required"/&gt;</w:t>
      </w:r>
    </w:p>
    <w:p w14:paraId="354ACB6D" w14:textId="77777777" w:rsidR="000A6A78" w:rsidRPr="006254F8" w:rsidRDefault="000A6A78" w:rsidP="000A6A78">
      <w:pPr>
        <w:pStyle w:val="PL"/>
        <w:rPr>
          <w:lang w:val="fr-FR"/>
        </w:rPr>
      </w:pPr>
      <w:r>
        <w:t xml:space="preserve">      </w:t>
      </w:r>
      <w:r w:rsidRPr="006254F8">
        <w:rPr>
          <w:lang w:val="fr-FR"/>
        </w:rPr>
        <w:t>&lt;/xs:extension&gt;</w:t>
      </w:r>
    </w:p>
    <w:p w14:paraId="116ADFE7" w14:textId="77777777" w:rsidR="000A6A78" w:rsidRPr="006254F8" w:rsidRDefault="000A6A78" w:rsidP="000A6A78">
      <w:pPr>
        <w:pStyle w:val="PL"/>
        <w:rPr>
          <w:lang w:val="fr-FR"/>
        </w:rPr>
      </w:pPr>
      <w:r>
        <w:rPr>
          <w:lang w:val="fr-FR"/>
        </w:rPr>
        <w:t xml:space="preserve">    </w:t>
      </w:r>
      <w:r w:rsidRPr="006254F8">
        <w:rPr>
          <w:lang w:val="fr-FR"/>
        </w:rPr>
        <w:t>&lt;/xs:simpleContent&gt;</w:t>
      </w:r>
    </w:p>
    <w:p w14:paraId="4C1C6973" w14:textId="77777777" w:rsidR="000A6A78" w:rsidRDefault="000A6A78" w:rsidP="000A6A78">
      <w:pPr>
        <w:pStyle w:val="PL"/>
        <w:rPr>
          <w:lang w:val="fr-FR"/>
        </w:rPr>
      </w:pPr>
      <w:r>
        <w:rPr>
          <w:lang w:val="fr-FR"/>
        </w:rPr>
        <w:t xml:space="preserve">  </w:t>
      </w:r>
      <w:r w:rsidRPr="006254F8">
        <w:rPr>
          <w:lang w:val="fr-FR"/>
        </w:rPr>
        <w:t>&lt;/xs:complexType&gt;</w:t>
      </w:r>
    </w:p>
    <w:p w14:paraId="79063405" w14:textId="77777777" w:rsidR="000A6A78" w:rsidRPr="006254F8" w:rsidRDefault="000A6A78" w:rsidP="000A6A78">
      <w:pPr>
        <w:pStyle w:val="PL"/>
        <w:rPr>
          <w:lang w:val="fr-FR"/>
        </w:rPr>
      </w:pPr>
    </w:p>
    <w:p w14:paraId="7E069C73" w14:textId="77777777" w:rsidR="000A6A78" w:rsidRDefault="000A6A78" w:rsidP="000A6A78">
      <w:pPr>
        <w:pStyle w:val="PL"/>
      </w:pPr>
      <w:r>
        <w:rPr>
          <w:lang w:val="fr-FR"/>
        </w:rPr>
        <w:t xml:space="preserve">  </w:t>
      </w:r>
      <w:r>
        <w:t>&lt;xs:complexType name="tVerticalAppEventType"&gt;</w:t>
      </w:r>
    </w:p>
    <w:p w14:paraId="5EACD2B3" w14:textId="77777777" w:rsidR="000A6A78" w:rsidRDefault="000A6A78" w:rsidP="000A6A78">
      <w:pPr>
        <w:pStyle w:val="PL"/>
      </w:pPr>
      <w:r w:rsidRPr="000A6A78">
        <w:t xml:space="preserve">  </w:t>
      </w:r>
      <w:r>
        <w:t xml:space="preserve">  </w:t>
      </w:r>
      <w:r w:rsidRPr="00406721">
        <w:t>&lt;xs:sequence&gt;</w:t>
      </w:r>
    </w:p>
    <w:p w14:paraId="271BFEA9" w14:textId="77777777" w:rsidR="000A6A78" w:rsidRDefault="000A6A78" w:rsidP="000A6A78">
      <w:pPr>
        <w:pStyle w:val="PL"/>
      </w:pPr>
      <w:r>
        <w:t xml:space="preserve">  </w:t>
      </w:r>
      <w:r w:rsidRPr="000A6A78">
        <w:t xml:space="preserve">    </w:t>
      </w:r>
      <w:r>
        <w:t>&lt;xs:element name="initial-log-on" type="sealloc:tEmptyTypeAttribute" minOccurs="0"/&gt;</w:t>
      </w:r>
    </w:p>
    <w:p w14:paraId="780566DE" w14:textId="77777777" w:rsidR="000A6A78" w:rsidRDefault="000A6A78" w:rsidP="000A6A78">
      <w:pPr>
        <w:pStyle w:val="PL"/>
      </w:pPr>
      <w:r>
        <w:t xml:space="preserve"> </w:t>
      </w:r>
      <w:r w:rsidRPr="000A6A78">
        <w:t xml:space="preserve">    </w:t>
      </w:r>
      <w:r>
        <w:t xml:space="preserve"> &lt;xs:element name="location-configuration-received" type="sealloc:tEmptyTypeAttribute" minOccurs="0"/&gt;</w:t>
      </w:r>
    </w:p>
    <w:p w14:paraId="02484BD0" w14:textId="77777777" w:rsidR="000A6A78" w:rsidRDefault="000A6A78" w:rsidP="000A6A78">
      <w:pPr>
        <w:pStyle w:val="PL"/>
      </w:pPr>
      <w:r>
        <w:t xml:space="preserve"> </w:t>
      </w:r>
      <w:r w:rsidRPr="000A6A78">
        <w:t xml:space="preserve">    </w:t>
      </w:r>
      <w:r>
        <w:t xml:space="preserve"> &lt;xs:element name="any-other-event" type="sealloc:tEmptyTypeAttribute" minOccurs="0"/&gt;</w:t>
      </w:r>
    </w:p>
    <w:p w14:paraId="2A91131A" w14:textId="77777777" w:rsidR="000A6A78" w:rsidRPr="00587E76" w:rsidRDefault="000A6A78" w:rsidP="000A6A78">
      <w:pPr>
        <w:pStyle w:val="PL"/>
      </w:pPr>
      <w:r>
        <w:t xml:space="preserve"> </w:t>
      </w:r>
      <w:r w:rsidRPr="000A6A78">
        <w:t xml:space="preserve">    </w:t>
      </w:r>
      <w:r>
        <w:t xml:space="preserve"> </w:t>
      </w:r>
      <w:r w:rsidRPr="0098763C">
        <w:t>&lt;xs:element name="anyExt" type="</w:t>
      </w:r>
      <w:r>
        <w:t>sealloc:</w:t>
      </w:r>
      <w:r w:rsidRPr="0098763C">
        <w:t>anyExtType" minOccurs="0"/&gt;</w:t>
      </w:r>
    </w:p>
    <w:p w14:paraId="1A968A31" w14:textId="77777777" w:rsidR="000A6A78" w:rsidRDefault="000A6A78" w:rsidP="000A6A78">
      <w:pPr>
        <w:pStyle w:val="PL"/>
      </w:pPr>
      <w:r>
        <w:t xml:space="preserve"> </w:t>
      </w:r>
      <w:r w:rsidRPr="000A6A78">
        <w:t xml:space="preserve">    </w:t>
      </w:r>
      <w:r>
        <w:t xml:space="preserve"> &lt;xs:any namespace="##other" processContents="lax" minOccurs="0" maxOccurs="unbounded"/&gt;</w:t>
      </w:r>
    </w:p>
    <w:p w14:paraId="1C4037B2" w14:textId="77777777" w:rsidR="000A6A78" w:rsidRDefault="000A6A78" w:rsidP="000A6A78">
      <w:pPr>
        <w:pStyle w:val="PL"/>
      </w:pPr>
      <w:r>
        <w:t xml:space="preserve">    &lt;/xs:sequence&gt;</w:t>
      </w:r>
    </w:p>
    <w:p w14:paraId="66A55C7D" w14:textId="77777777" w:rsidR="000A6A78" w:rsidRDefault="000A6A78" w:rsidP="000A6A78">
      <w:pPr>
        <w:pStyle w:val="PL"/>
      </w:pPr>
      <w:r>
        <w:t xml:space="preserve">    &lt;xs:anyAttribute namespace="##any" processContents="lax"/&gt;</w:t>
      </w:r>
    </w:p>
    <w:p w14:paraId="70DA036B" w14:textId="77777777" w:rsidR="000A6A78" w:rsidRDefault="000A6A78" w:rsidP="000A6A78">
      <w:pPr>
        <w:pStyle w:val="PL"/>
      </w:pPr>
      <w:r>
        <w:t xml:space="preserve">  </w:t>
      </w:r>
      <w:r w:rsidRPr="002B19FA">
        <w:t>&lt;/xs:complexType&gt;</w:t>
      </w:r>
    </w:p>
    <w:p w14:paraId="76C2222B" w14:textId="77777777" w:rsidR="000A6A78" w:rsidRDefault="000A6A78" w:rsidP="000A6A78">
      <w:pPr>
        <w:pStyle w:val="PL"/>
      </w:pPr>
      <w:r>
        <w:t xml:space="preserve">  </w:t>
      </w:r>
    </w:p>
    <w:p w14:paraId="10A5C708" w14:textId="77777777" w:rsidR="000A6A78" w:rsidRDefault="000A6A78" w:rsidP="000A6A78">
      <w:pPr>
        <w:pStyle w:val="PL"/>
      </w:pPr>
      <w:r>
        <w:t xml:space="preserve">  &lt;xs:complexType name="tCurrentLocationType"&gt;</w:t>
      </w:r>
    </w:p>
    <w:p w14:paraId="42D137AD" w14:textId="77777777" w:rsidR="000A6A78" w:rsidRDefault="000A6A78" w:rsidP="000A6A78">
      <w:pPr>
        <w:pStyle w:val="PL"/>
      </w:pPr>
      <w:r>
        <w:t xml:space="preserve">    &lt;xs:sequence&gt;</w:t>
      </w:r>
    </w:p>
    <w:p w14:paraId="6F51C368" w14:textId="77777777" w:rsidR="000A6A78" w:rsidRDefault="000A6A78" w:rsidP="000A6A78">
      <w:pPr>
        <w:pStyle w:val="PL"/>
      </w:pPr>
      <w:r>
        <w:t xml:space="preserve">    </w:t>
      </w:r>
      <w:bookmarkStart w:id="507" w:name="OLE_LINK2"/>
      <w:r>
        <w:t xml:space="preserve">  </w:t>
      </w:r>
      <w:bookmarkEnd w:id="507"/>
      <w:r>
        <w:t>&lt;xs:element name="current-serving-NCGI" type="sealloc:tLocationType" minOccurs="0"/&gt;</w:t>
      </w:r>
    </w:p>
    <w:p w14:paraId="2EC26BA3" w14:textId="77777777" w:rsidR="000A6A78" w:rsidRDefault="000A6A78" w:rsidP="000A6A78">
      <w:pPr>
        <w:pStyle w:val="PL"/>
      </w:pPr>
      <w:r>
        <w:t xml:space="preserve">      &lt;xs:element name="neighbouring-NCGI" type="sealloc:tLocationType" minOccurs="0" maxOccurs="unbounded"/&gt;</w:t>
      </w:r>
    </w:p>
    <w:p w14:paraId="73A8139E" w14:textId="77777777" w:rsidR="000A6A78" w:rsidRDefault="000A6A78" w:rsidP="000A6A78">
      <w:pPr>
        <w:pStyle w:val="PL"/>
      </w:pPr>
      <w:r>
        <w:t xml:space="preserve">      &lt;xs:element name="mbms-service-area-id" type="sealloc:tLocationType" minOccurs="0"/&gt;</w:t>
      </w:r>
    </w:p>
    <w:p w14:paraId="12059893" w14:textId="77777777" w:rsidR="000A6A78" w:rsidRDefault="000A6A78" w:rsidP="000A6A78">
      <w:pPr>
        <w:pStyle w:val="PL"/>
      </w:pPr>
      <w:r>
        <w:t xml:space="preserve">      &lt;xs:element name="mbsfn-area-id" type="sealloc:tLocationType" minOccurs="0"/&gt;</w:t>
      </w:r>
    </w:p>
    <w:p w14:paraId="7BBB02C2" w14:textId="77777777" w:rsidR="000A6A78" w:rsidRDefault="000A6A78" w:rsidP="000A6A78">
      <w:pPr>
        <w:pStyle w:val="PL"/>
      </w:pPr>
      <w:r>
        <w:t xml:space="preserve">      </w:t>
      </w:r>
      <w:r w:rsidRPr="002007A2">
        <w:t>&lt;xs:element name="current-geographical-coordinate" type</w:t>
      </w:r>
      <w:r>
        <w:t>="sealloc:tPointCoordinate" minOccurs="0"/&gt;</w:t>
      </w:r>
    </w:p>
    <w:p w14:paraId="5065D7F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E1C0D80" w14:textId="77777777" w:rsidR="000A6A78" w:rsidRDefault="000A6A78" w:rsidP="000A6A78">
      <w:pPr>
        <w:pStyle w:val="PL"/>
      </w:pPr>
      <w:r>
        <w:t xml:space="preserve">      &lt;xs:any namespace="##other" processContents="lax" minOccurs="0" maxOccurs="unbounded"/&gt;</w:t>
      </w:r>
    </w:p>
    <w:p w14:paraId="453EECB9" w14:textId="77777777" w:rsidR="000A6A78" w:rsidRDefault="000A6A78" w:rsidP="000A6A78">
      <w:pPr>
        <w:pStyle w:val="PL"/>
      </w:pPr>
      <w:r>
        <w:t xml:space="preserve">    &lt;/xs:sequence&gt;</w:t>
      </w:r>
    </w:p>
    <w:p w14:paraId="1A0C4D8D" w14:textId="77777777" w:rsidR="000A6A78" w:rsidRDefault="000A6A78" w:rsidP="000A6A78">
      <w:pPr>
        <w:pStyle w:val="PL"/>
      </w:pPr>
      <w:r>
        <w:t xml:space="preserve">    &lt;xs:anyAttribute namespace="##any" processContents="lax"/&gt;</w:t>
      </w:r>
    </w:p>
    <w:p w14:paraId="6507D39E" w14:textId="77777777" w:rsidR="000A6A78" w:rsidRDefault="000A6A78" w:rsidP="000A6A78">
      <w:pPr>
        <w:pStyle w:val="PL"/>
      </w:pPr>
      <w:r>
        <w:t xml:space="preserve">  &lt;/xs:complexType&gt;</w:t>
      </w:r>
    </w:p>
    <w:p w14:paraId="784E337B" w14:textId="77777777" w:rsidR="000A6A78" w:rsidRDefault="000A6A78" w:rsidP="000A6A78">
      <w:pPr>
        <w:pStyle w:val="PL"/>
      </w:pPr>
      <w:r>
        <w:t xml:space="preserve">  </w:t>
      </w:r>
    </w:p>
    <w:p w14:paraId="6B19E2C7" w14:textId="77777777" w:rsidR="000A6A78" w:rsidRDefault="000A6A78" w:rsidP="000A6A78">
      <w:pPr>
        <w:pStyle w:val="PL"/>
      </w:pPr>
      <w:r>
        <w:t xml:space="preserve">  &lt;!-- The following element is added for extensibility and to be placed in the above anyExt element --&gt;</w:t>
      </w:r>
    </w:p>
    <w:p w14:paraId="5B1DD81D" w14:textId="77777777" w:rsidR="000A6A78" w:rsidRDefault="000A6A78" w:rsidP="000A6A78">
      <w:pPr>
        <w:pStyle w:val="PL"/>
      </w:pPr>
      <w:r>
        <w:t xml:space="preserve">  </w:t>
      </w:r>
      <w:r w:rsidDel="003301C6">
        <w:t>&lt;xs:element name="altitude" type="sealloc:tCoordinateType"/&gt;</w:t>
      </w:r>
    </w:p>
    <w:p w14:paraId="22F8B910" w14:textId="77777777" w:rsidR="000A6A78" w:rsidRDefault="000A6A78" w:rsidP="000A6A78">
      <w:pPr>
        <w:pStyle w:val="PL"/>
      </w:pPr>
    </w:p>
    <w:p w14:paraId="3AE05D33" w14:textId="77777777" w:rsidR="000A6A78" w:rsidRDefault="000A6A78" w:rsidP="000A6A78">
      <w:pPr>
        <w:pStyle w:val="PL"/>
      </w:pPr>
    </w:p>
    <w:p w14:paraId="4C6444D2" w14:textId="77777777" w:rsidR="000A6A78" w:rsidRDefault="000A6A78" w:rsidP="000A6A78">
      <w:pPr>
        <w:pStyle w:val="PL"/>
      </w:pPr>
      <w:r>
        <w:t xml:space="preserve">  &lt;xs:simpleType name="protectionType"&gt;</w:t>
      </w:r>
    </w:p>
    <w:p w14:paraId="3DB0F738" w14:textId="77777777" w:rsidR="000A6A78" w:rsidRDefault="000A6A78" w:rsidP="000A6A78">
      <w:pPr>
        <w:pStyle w:val="PL"/>
      </w:pPr>
      <w:r>
        <w:t xml:space="preserve">    &lt;xs:restriction base="xs:string"&gt;</w:t>
      </w:r>
    </w:p>
    <w:p w14:paraId="4908EB65" w14:textId="77777777" w:rsidR="000A6A78" w:rsidRDefault="000A6A78" w:rsidP="000A6A78">
      <w:pPr>
        <w:pStyle w:val="PL"/>
      </w:pPr>
      <w:r>
        <w:t xml:space="preserve">      &lt;xs:enumeration value="Normal"/&gt;</w:t>
      </w:r>
    </w:p>
    <w:p w14:paraId="763B698A" w14:textId="77777777" w:rsidR="000A6A78" w:rsidRDefault="000A6A78" w:rsidP="000A6A78">
      <w:pPr>
        <w:pStyle w:val="PL"/>
      </w:pPr>
      <w:r>
        <w:t xml:space="preserve">      &lt;xs:enumeration value="Encrypted"/&gt;</w:t>
      </w:r>
    </w:p>
    <w:p w14:paraId="604CC9E4" w14:textId="77777777" w:rsidR="000A6A78" w:rsidRDefault="000A6A78" w:rsidP="000A6A78">
      <w:pPr>
        <w:pStyle w:val="PL"/>
      </w:pPr>
      <w:r>
        <w:t xml:space="preserve">    &lt;/xs:restriction&gt;</w:t>
      </w:r>
    </w:p>
    <w:p w14:paraId="7CEA2C48" w14:textId="77777777" w:rsidR="000A6A78" w:rsidRDefault="000A6A78" w:rsidP="000A6A78">
      <w:pPr>
        <w:pStyle w:val="PL"/>
      </w:pPr>
      <w:r>
        <w:t xml:space="preserve">  </w:t>
      </w:r>
      <w:r w:rsidRPr="002572A3">
        <w:t>&lt;/xs:simpleType&gt;</w:t>
      </w:r>
    </w:p>
    <w:p w14:paraId="3EB1BB0B" w14:textId="77777777" w:rsidR="000A6A78" w:rsidRDefault="000A6A78" w:rsidP="000A6A78">
      <w:pPr>
        <w:pStyle w:val="PL"/>
      </w:pPr>
    </w:p>
    <w:p w14:paraId="43617C9F" w14:textId="77777777" w:rsidR="000A6A78" w:rsidRDefault="000A6A78" w:rsidP="000A6A78">
      <w:pPr>
        <w:pStyle w:val="PL"/>
      </w:pPr>
      <w:r>
        <w:t xml:space="preserve">  &lt;xs:complexType name="tLocationType"&gt;</w:t>
      </w:r>
    </w:p>
    <w:p w14:paraId="0DF6C19F" w14:textId="77777777" w:rsidR="000A6A78" w:rsidRDefault="000A6A78" w:rsidP="000A6A78">
      <w:pPr>
        <w:pStyle w:val="PL"/>
      </w:pPr>
      <w:r>
        <w:t xml:space="preserve">    &lt;xs:choice minOccurs="1" </w:t>
      </w:r>
      <w:r w:rsidRPr="00165FDE">
        <w:t>maxOccurs="</w:t>
      </w:r>
      <w:r>
        <w:t>1</w:t>
      </w:r>
      <w:r w:rsidRPr="00165FDE">
        <w:t>"</w:t>
      </w:r>
      <w:r>
        <w:t>&gt;</w:t>
      </w:r>
    </w:p>
    <w:p w14:paraId="4E6EACC7" w14:textId="77777777" w:rsidR="000A6A78" w:rsidRDefault="000A6A78" w:rsidP="000A6A78">
      <w:pPr>
        <w:pStyle w:val="PL"/>
      </w:pPr>
      <w:r>
        <w:t xml:space="preserve">      &lt;xs:element name="Ncgi" type="sealloc:tNcgi" minOccurs="0"/&gt;</w:t>
      </w:r>
    </w:p>
    <w:p w14:paraId="06E73B18" w14:textId="77777777" w:rsidR="000A6A78" w:rsidRDefault="000A6A78" w:rsidP="000A6A78">
      <w:pPr>
        <w:pStyle w:val="PL"/>
      </w:pPr>
      <w:r>
        <w:t xml:space="preserve">      &lt;xs:element name="SaId" type="sealloc:tMbmsSaIdentity" minOccurs="0"/&gt;</w:t>
      </w:r>
    </w:p>
    <w:p w14:paraId="6FD2B14D" w14:textId="77777777" w:rsidR="000A6A78" w:rsidRDefault="000A6A78" w:rsidP="000A6A78">
      <w:pPr>
        <w:pStyle w:val="PL"/>
      </w:pPr>
      <w:r>
        <w:t xml:space="preserve">      &lt;xs:element name="MbsfnAreaId" type="sealloc:tMbsfnAreaIdentity" minOccurs="0"/&gt;</w:t>
      </w:r>
    </w:p>
    <w:p w14:paraId="00E8CFE9" w14:textId="77777777" w:rsidR="000A6A78" w:rsidRDefault="000A6A78" w:rsidP="000A6A78">
      <w:pPr>
        <w:pStyle w:val="PL"/>
      </w:pPr>
      <w:r>
        <w:t xml:space="preserve">      &lt;xs:element name="anyExt" type="sealloc:anyExtType" minOccurs="0"/&gt;</w:t>
      </w:r>
    </w:p>
    <w:p w14:paraId="7E7CD7B6" w14:textId="77777777" w:rsidR="000A6A78" w:rsidRDefault="000A6A78" w:rsidP="000A6A78">
      <w:pPr>
        <w:pStyle w:val="PL"/>
      </w:pPr>
      <w:r>
        <w:t xml:space="preserve">      &lt;xs:any namespace="##other" processContents="lax"/&gt;</w:t>
      </w:r>
    </w:p>
    <w:p w14:paraId="166C588F" w14:textId="77777777" w:rsidR="000A6A78" w:rsidRDefault="000A6A78" w:rsidP="000A6A78">
      <w:pPr>
        <w:pStyle w:val="PL"/>
      </w:pPr>
      <w:r>
        <w:t xml:space="preserve">    &lt;/xs:choice&gt;</w:t>
      </w:r>
    </w:p>
    <w:p w14:paraId="558E1321" w14:textId="77777777" w:rsidR="000A6A78" w:rsidRDefault="000A6A78" w:rsidP="000A6A78">
      <w:pPr>
        <w:pStyle w:val="PL"/>
      </w:pPr>
      <w:r>
        <w:t xml:space="preserve">    &lt;xs:attribute name="type" type="sealloc:protectionType"/&gt;</w:t>
      </w:r>
    </w:p>
    <w:p w14:paraId="4680C722" w14:textId="77777777" w:rsidR="000A6A78" w:rsidRDefault="000A6A78" w:rsidP="000A6A78">
      <w:pPr>
        <w:pStyle w:val="PL"/>
      </w:pPr>
      <w:r>
        <w:t xml:space="preserve">    &lt;xs:anyAttribute namespace="##any" processContents="lax"/&gt;</w:t>
      </w:r>
    </w:p>
    <w:p w14:paraId="55643DA4" w14:textId="77777777" w:rsidR="000A6A78" w:rsidRDefault="000A6A78" w:rsidP="000A6A78">
      <w:pPr>
        <w:pStyle w:val="PL"/>
      </w:pPr>
      <w:r>
        <w:t xml:space="preserve">  </w:t>
      </w:r>
      <w:r w:rsidRPr="00FD433C">
        <w:t>&lt;/xs:complexType&gt;</w:t>
      </w:r>
    </w:p>
    <w:p w14:paraId="019D91B3" w14:textId="77777777" w:rsidR="000A6A78" w:rsidRDefault="000A6A78" w:rsidP="000A6A78">
      <w:pPr>
        <w:pStyle w:val="PL"/>
      </w:pPr>
    </w:p>
    <w:p w14:paraId="14EB40B2" w14:textId="77777777" w:rsidR="000A6A78" w:rsidRDefault="000A6A78" w:rsidP="000A6A78">
      <w:pPr>
        <w:pStyle w:val="PL"/>
      </w:pPr>
      <w:r>
        <w:t xml:space="preserve">  &lt;xs:complexType name="tGeographicalAreaChange"&gt;</w:t>
      </w:r>
    </w:p>
    <w:p w14:paraId="201D96C7" w14:textId="77777777" w:rsidR="000A6A78" w:rsidRDefault="000A6A78" w:rsidP="000A6A78">
      <w:pPr>
        <w:pStyle w:val="PL"/>
      </w:pPr>
      <w:r>
        <w:t xml:space="preserve">    &lt;xs:sequence&gt;</w:t>
      </w:r>
    </w:p>
    <w:p w14:paraId="2A2E126B" w14:textId="77777777" w:rsidR="000A6A78" w:rsidRDefault="000A6A78" w:rsidP="000A6A78">
      <w:pPr>
        <w:pStyle w:val="PL"/>
      </w:pPr>
      <w:r>
        <w:t xml:space="preserve">    &lt;xs:element name="any-area-change" type="sealloc:tEmptyTypeAttribute" minOccurs="0"/&gt;</w:t>
      </w:r>
    </w:p>
    <w:p w14:paraId="448564F5" w14:textId="77777777" w:rsidR="000A6A78" w:rsidRDefault="000A6A78" w:rsidP="000A6A78">
      <w:pPr>
        <w:pStyle w:val="PL"/>
      </w:pPr>
      <w:r>
        <w:t xml:space="preserve">      &lt;xs:element name="enter-specific-area" type="sealloc:tSpecificAreaType" minOccurs="0"/&gt;</w:t>
      </w:r>
    </w:p>
    <w:p w14:paraId="4C7ED12C" w14:textId="77777777" w:rsidR="000A6A78" w:rsidRDefault="000A6A78" w:rsidP="000A6A78">
      <w:pPr>
        <w:pStyle w:val="PL"/>
      </w:pPr>
      <w:r>
        <w:t xml:space="preserve">      &lt;xs:element name="exit-specific-area" type="sealloc:tSpecificAreaType" minOccurs="0"/&gt;</w:t>
      </w:r>
    </w:p>
    <w:p w14:paraId="382B7620"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65F8E1A" w14:textId="77777777" w:rsidR="000A6A78" w:rsidRDefault="000A6A78" w:rsidP="000A6A78">
      <w:pPr>
        <w:pStyle w:val="PL"/>
      </w:pPr>
      <w:r>
        <w:t xml:space="preserve">      &lt;xs:any namespace="##other" processContents="lax" minOccurs="0" maxOccurs="unbounded"/&gt;</w:t>
      </w:r>
    </w:p>
    <w:p w14:paraId="4ADB6B8A" w14:textId="77777777" w:rsidR="000A6A78" w:rsidRDefault="000A6A78" w:rsidP="000A6A78">
      <w:pPr>
        <w:pStyle w:val="PL"/>
      </w:pPr>
      <w:r>
        <w:t xml:space="preserve">    &lt;/xs:sequence&gt;</w:t>
      </w:r>
    </w:p>
    <w:p w14:paraId="5EB95CC8" w14:textId="77777777" w:rsidR="000A6A78" w:rsidRDefault="000A6A78" w:rsidP="000A6A78">
      <w:pPr>
        <w:pStyle w:val="PL"/>
      </w:pPr>
      <w:r>
        <w:t xml:space="preserve">    &lt;xs:anyAttribute namespace="##any" processContents="lax"/&gt;</w:t>
      </w:r>
    </w:p>
    <w:p w14:paraId="082941B9" w14:textId="77777777" w:rsidR="000A6A78" w:rsidRDefault="000A6A78" w:rsidP="000A6A78">
      <w:pPr>
        <w:pStyle w:val="PL"/>
      </w:pPr>
      <w:r>
        <w:t xml:space="preserve">  &lt;/xs:complexType&gt;</w:t>
      </w:r>
    </w:p>
    <w:p w14:paraId="31CAFA40" w14:textId="77777777" w:rsidR="000A6A78" w:rsidRDefault="000A6A78" w:rsidP="000A6A78">
      <w:pPr>
        <w:pStyle w:val="PL"/>
      </w:pPr>
    </w:p>
    <w:p w14:paraId="52EF2AE3" w14:textId="77777777" w:rsidR="000A6A78" w:rsidRDefault="000A6A78" w:rsidP="000A6A78">
      <w:pPr>
        <w:pStyle w:val="PL"/>
      </w:pPr>
      <w:r>
        <w:t xml:space="preserve">  &lt;xs:complexType name="tSpecificAreaType"&gt;</w:t>
      </w:r>
    </w:p>
    <w:p w14:paraId="3C4D24CD" w14:textId="77777777" w:rsidR="000A6A78" w:rsidRDefault="000A6A78" w:rsidP="000A6A78">
      <w:pPr>
        <w:pStyle w:val="PL"/>
      </w:pPr>
      <w:r>
        <w:t xml:space="preserve">    &lt;xs:sequence&gt;</w:t>
      </w:r>
    </w:p>
    <w:p w14:paraId="76899A3F" w14:textId="77777777" w:rsidR="000A6A78" w:rsidRDefault="000A6A78" w:rsidP="000A6A78">
      <w:pPr>
        <w:pStyle w:val="PL"/>
      </w:pPr>
      <w:r>
        <w:t xml:space="preserve">      &lt;xs:element name="geographical-area" type="sealloc:tGeographicalAreaDef"/&gt;</w:t>
      </w:r>
    </w:p>
    <w:p w14:paraId="17EF518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318995D" w14:textId="77777777" w:rsidR="000A6A78" w:rsidRDefault="000A6A78" w:rsidP="000A6A78">
      <w:pPr>
        <w:pStyle w:val="PL"/>
      </w:pPr>
      <w:r>
        <w:t xml:space="preserve">      &lt;xs:any namespace="##other" processContents="lax" minOccurs="0" maxOccurs="unbounded"/&gt;</w:t>
      </w:r>
    </w:p>
    <w:p w14:paraId="71C06A63" w14:textId="77777777" w:rsidR="000A6A78" w:rsidRDefault="000A6A78" w:rsidP="000A6A78">
      <w:pPr>
        <w:pStyle w:val="PL"/>
      </w:pPr>
      <w:r>
        <w:t xml:space="preserve">    &lt;/xs:sequence&gt;</w:t>
      </w:r>
    </w:p>
    <w:p w14:paraId="7DBE3D7D" w14:textId="77777777" w:rsidR="000A6A78" w:rsidRDefault="000A6A78" w:rsidP="000A6A78">
      <w:pPr>
        <w:pStyle w:val="PL"/>
      </w:pPr>
      <w:r>
        <w:t xml:space="preserve">    &lt;xs:attribute name="trigger-id" type="xs:string" use="required"/&gt;</w:t>
      </w:r>
    </w:p>
    <w:p w14:paraId="0649E969" w14:textId="77777777" w:rsidR="000A6A78" w:rsidRDefault="000A6A78" w:rsidP="000A6A78">
      <w:pPr>
        <w:pStyle w:val="PL"/>
      </w:pPr>
      <w:r>
        <w:t xml:space="preserve">    &lt;xs:anyAttribute namespace="##any" processContents="lax"/&gt;</w:t>
      </w:r>
    </w:p>
    <w:p w14:paraId="5C8C2481" w14:textId="77777777" w:rsidR="000A6A78" w:rsidRDefault="000A6A78" w:rsidP="000A6A78">
      <w:pPr>
        <w:pStyle w:val="PL"/>
      </w:pPr>
      <w:r>
        <w:t xml:space="preserve">  &lt;/xs:complexType&gt;</w:t>
      </w:r>
    </w:p>
    <w:p w14:paraId="07614E05" w14:textId="77777777" w:rsidR="000A6A78" w:rsidRDefault="000A6A78" w:rsidP="000A6A78">
      <w:pPr>
        <w:pStyle w:val="PL"/>
      </w:pPr>
    </w:p>
    <w:p w14:paraId="3AFAD189" w14:textId="77777777" w:rsidR="000A6A78" w:rsidRDefault="000A6A78" w:rsidP="000A6A78">
      <w:pPr>
        <w:pStyle w:val="PL"/>
      </w:pPr>
      <w:r>
        <w:t xml:space="preserve">  &lt;xs:complexType name="tPointCoordinate"&gt;</w:t>
      </w:r>
    </w:p>
    <w:p w14:paraId="434545B1" w14:textId="77777777" w:rsidR="000A6A78" w:rsidRDefault="000A6A78" w:rsidP="000A6A78">
      <w:pPr>
        <w:pStyle w:val="PL"/>
      </w:pPr>
      <w:r>
        <w:t xml:space="preserve">    &lt;xs:sequence&gt;</w:t>
      </w:r>
    </w:p>
    <w:p w14:paraId="538F77BC" w14:textId="77777777" w:rsidR="000A6A78" w:rsidRDefault="000A6A78" w:rsidP="000A6A78">
      <w:pPr>
        <w:pStyle w:val="PL"/>
      </w:pPr>
      <w:r>
        <w:t xml:space="preserve">      &lt;xs:element name="longitude" type="sealloc:tCoordinateType"/&gt;</w:t>
      </w:r>
    </w:p>
    <w:p w14:paraId="41F1385F" w14:textId="77777777" w:rsidR="000A6A78" w:rsidRDefault="000A6A78" w:rsidP="000A6A78">
      <w:pPr>
        <w:pStyle w:val="PL"/>
      </w:pPr>
      <w:r>
        <w:t xml:space="preserve">      &lt;xs:element name="latitude" type="sealloc:tCoordinateType"/&gt;</w:t>
      </w:r>
    </w:p>
    <w:p w14:paraId="5E0C5C84"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B462326" w14:textId="77777777" w:rsidR="000A6A78" w:rsidRDefault="000A6A78" w:rsidP="000A6A78">
      <w:pPr>
        <w:pStyle w:val="PL"/>
      </w:pPr>
      <w:r>
        <w:t xml:space="preserve">      &lt;xs:any namespace="##other" processContents="lax" minOccurs="0" maxOccurs="unbounded"/&gt;</w:t>
      </w:r>
    </w:p>
    <w:p w14:paraId="6CBF318F" w14:textId="77777777" w:rsidR="000A6A78" w:rsidRDefault="000A6A78" w:rsidP="000A6A78">
      <w:pPr>
        <w:pStyle w:val="PL"/>
      </w:pPr>
      <w:r>
        <w:t xml:space="preserve">    &lt;/xs:sequence&gt;</w:t>
      </w:r>
    </w:p>
    <w:p w14:paraId="7DDD2319" w14:textId="77777777" w:rsidR="000A6A78" w:rsidRDefault="000A6A78" w:rsidP="000A6A78">
      <w:pPr>
        <w:pStyle w:val="PL"/>
      </w:pPr>
      <w:r>
        <w:t xml:space="preserve">    &lt;xs:anyAttribute namespace="##any" processContents="lax"/&gt;</w:t>
      </w:r>
    </w:p>
    <w:p w14:paraId="27986281" w14:textId="77777777" w:rsidR="000A6A78" w:rsidRDefault="000A6A78" w:rsidP="000A6A78">
      <w:pPr>
        <w:pStyle w:val="PL"/>
      </w:pPr>
      <w:r>
        <w:t xml:space="preserve">  &lt;/xs:complexType&gt;</w:t>
      </w:r>
    </w:p>
    <w:p w14:paraId="1C07C269" w14:textId="77777777" w:rsidR="000A6A78" w:rsidRDefault="000A6A78" w:rsidP="000A6A78">
      <w:pPr>
        <w:pStyle w:val="PL"/>
      </w:pPr>
    </w:p>
    <w:p w14:paraId="70B9FDEC" w14:textId="77777777" w:rsidR="000A6A78" w:rsidRDefault="000A6A78" w:rsidP="000A6A78">
      <w:pPr>
        <w:pStyle w:val="PL"/>
      </w:pPr>
      <w:r>
        <w:t xml:space="preserve">  &lt;xs:complexType name="tCoordinateType"&gt;</w:t>
      </w:r>
    </w:p>
    <w:p w14:paraId="2A4F4763" w14:textId="77777777" w:rsidR="000A6A78" w:rsidRDefault="000A6A78" w:rsidP="000A6A78">
      <w:pPr>
        <w:pStyle w:val="PL"/>
      </w:pPr>
      <w:r>
        <w:t xml:space="preserve">    &lt;xs:choice minOccurs="1" </w:t>
      </w:r>
      <w:r w:rsidRPr="00165FDE">
        <w:t>maxOccurs="</w:t>
      </w:r>
      <w:r>
        <w:t>1</w:t>
      </w:r>
      <w:r w:rsidRPr="00165FDE">
        <w:t>"</w:t>
      </w:r>
      <w:r>
        <w:t>&gt;</w:t>
      </w:r>
    </w:p>
    <w:p w14:paraId="3E727629" w14:textId="77777777" w:rsidR="000A6A78" w:rsidRDefault="000A6A78" w:rsidP="000A6A78">
      <w:pPr>
        <w:pStyle w:val="PL"/>
      </w:pPr>
      <w:r>
        <w:t xml:space="preserve">      &lt;xs:element name="threebytes" type="sealloc:tThreeByteType" minOccurs="0"/&gt;</w:t>
      </w:r>
    </w:p>
    <w:p w14:paraId="482BCA87" w14:textId="77777777" w:rsidR="000A6A78" w:rsidRDefault="000A6A78" w:rsidP="000A6A78">
      <w:pPr>
        <w:pStyle w:val="PL"/>
      </w:pPr>
      <w:r>
        <w:t xml:space="preserve">      &lt;xs:element name="anyExt" type="sealloc:anyExtType" minOccurs="0"/&gt;</w:t>
      </w:r>
    </w:p>
    <w:p w14:paraId="53056965" w14:textId="77777777" w:rsidR="000A6A78" w:rsidRDefault="000A6A78" w:rsidP="000A6A78">
      <w:pPr>
        <w:pStyle w:val="PL"/>
      </w:pPr>
      <w:r>
        <w:t xml:space="preserve">      &lt;xs:any namespace="##other" processContents="lax"/&gt;</w:t>
      </w:r>
    </w:p>
    <w:p w14:paraId="11A9250E" w14:textId="77777777" w:rsidR="000A6A78" w:rsidRDefault="000A6A78" w:rsidP="000A6A78">
      <w:pPr>
        <w:pStyle w:val="PL"/>
      </w:pPr>
      <w:r>
        <w:t xml:space="preserve">    &lt;/xs:choice&gt;</w:t>
      </w:r>
    </w:p>
    <w:p w14:paraId="20FF4A01" w14:textId="77777777" w:rsidR="000A6A78" w:rsidRDefault="000A6A78" w:rsidP="000A6A78">
      <w:pPr>
        <w:pStyle w:val="PL"/>
      </w:pPr>
      <w:r>
        <w:t xml:space="preserve">    &lt;xs:attribute name="type" type="sealloc:protectionType"/&gt;</w:t>
      </w:r>
    </w:p>
    <w:p w14:paraId="7CC6B983" w14:textId="77777777" w:rsidR="000A6A78" w:rsidRDefault="000A6A78" w:rsidP="000A6A78">
      <w:pPr>
        <w:pStyle w:val="PL"/>
      </w:pPr>
      <w:r>
        <w:t xml:space="preserve">    &lt;xs:anyAttribute namespace="##any" processContents="lax"/&gt;</w:t>
      </w:r>
    </w:p>
    <w:p w14:paraId="6EC7DCC9" w14:textId="77777777" w:rsidR="000A6A78" w:rsidRDefault="000A6A78" w:rsidP="000A6A78">
      <w:pPr>
        <w:pStyle w:val="PL"/>
      </w:pPr>
      <w:r>
        <w:t xml:space="preserve">  &lt;/xs:complexType&gt;</w:t>
      </w:r>
    </w:p>
    <w:p w14:paraId="046DF127" w14:textId="77777777" w:rsidR="000A6A78" w:rsidRDefault="000A6A78" w:rsidP="000A6A78">
      <w:pPr>
        <w:pStyle w:val="PL"/>
      </w:pPr>
    </w:p>
    <w:p w14:paraId="08C90877" w14:textId="77777777" w:rsidR="000A6A78" w:rsidRDefault="000A6A78" w:rsidP="000A6A78">
      <w:pPr>
        <w:pStyle w:val="PL"/>
      </w:pPr>
      <w:r>
        <w:t xml:space="preserve">  &lt;xs:simpleType name="tThreeByteType"&gt;</w:t>
      </w:r>
    </w:p>
    <w:p w14:paraId="23565F8D" w14:textId="77777777" w:rsidR="000A6A78" w:rsidRPr="000A6A78" w:rsidRDefault="000A6A78" w:rsidP="000A6A78">
      <w:pPr>
        <w:pStyle w:val="PL"/>
        <w:rPr>
          <w:lang w:val="fr-FR"/>
        </w:rPr>
      </w:pPr>
      <w:r>
        <w:t xml:space="preserve">    </w:t>
      </w:r>
      <w:r w:rsidRPr="000A6A78">
        <w:rPr>
          <w:lang w:val="fr-FR"/>
        </w:rPr>
        <w:t>&lt;xs:restriction base="xs:integer"&gt;</w:t>
      </w:r>
    </w:p>
    <w:p w14:paraId="439C5F0B" w14:textId="77777777" w:rsidR="000A6A78" w:rsidRDefault="000A6A78" w:rsidP="000A6A78">
      <w:pPr>
        <w:pStyle w:val="PL"/>
      </w:pPr>
      <w:r w:rsidRPr="000A6A78">
        <w:rPr>
          <w:lang w:val="fr-FR"/>
        </w:rPr>
        <w:t xml:space="preserve">      </w:t>
      </w:r>
      <w:r>
        <w:t>&lt;xs:minInclusive value="0"/&gt;</w:t>
      </w:r>
    </w:p>
    <w:p w14:paraId="60F6F306" w14:textId="77777777" w:rsidR="000A6A78" w:rsidRDefault="000A6A78" w:rsidP="000A6A78">
      <w:pPr>
        <w:pStyle w:val="PL"/>
      </w:pPr>
      <w:r>
        <w:t xml:space="preserve">      &lt;xs:maxInclusive value="16777215"/&gt;</w:t>
      </w:r>
    </w:p>
    <w:p w14:paraId="7CD618B3" w14:textId="77777777" w:rsidR="000A6A78" w:rsidRDefault="000A6A78" w:rsidP="000A6A78">
      <w:pPr>
        <w:pStyle w:val="PL"/>
      </w:pPr>
      <w:r>
        <w:t xml:space="preserve">    &lt;/xs:restriction&gt;</w:t>
      </w:r>
    </w:p>
    <w:p w14:paraId="3C7E7DF8" w14:textId="77777777" w:rsidR="000A6A78" w:rsidRDefault="000A6A78" w:rsidP="000A6A78">
      <w:pPr>
        <w:pStyle w:val="PL"/>
      </w:pPr>
      <w:r>
        <w:t xml:space="preserve">  &lt;/xs:simpleType&gt;</w:t>
      </w:r>
    </w:p>
    <w:p w14:paraId="5BB35F25" w14:textId="77777777" w:rsidR="000A6A78" w:rsidRDefault="000A6A78" w:rsidP="000A6A78">
      <w:pPr>
        <w:pStyle w:val="PL"/>
      </w:pPr>
    </w:p>
    <w:p w14:paraId="0B55F64C" w14:textId="77777777" w:rsidR="000A6A78" w:rsidRDefault="000A6A78" w:rsidP="000A6A78">
      <w:pPr>
        <w:pStyle w:val="PL"/>
      </w:pPr>
      <w:r>
        <w:t xml:space="preserve">  &lt;xs:complexType name="tGeographicalAreaDef"&gt;</w:t>
      </w:r>
    </w:p>
    <w:p w14:paraId="7BD66BA4" w14:textId="77777777" w:rsidR="000A6A78" w:rsidRDefault="000A6A78" w:rsidP="000A6A78">
      <w:pPr>
        <w:pStyle w:val="PL"/>
      </w:pPr>
      <w:r>
        <w:t xml:space="preserve">    &lt;xs:sequence&gt;</w:t>
      </w:r>
    </w:p>
    <w:p w14:paraId="6BEC6EF5" w14:textId="77777777" w:rsidR="000A6A78" w:rsidRDefault="000A6A78" w:rsidP="000A6A78">
      <w:pPr>
        <w:pStyle w:val="PL"/>
      </w:pPr>
      <w:r>
        <w:t xml:space="preserve">      &lt;xs:element name="polygon-area" type="sealloc:tPolygonAreaType" minOccurs="0"/&gt;</w:t>
      </w:r>
    </w:p>
    <w:p w14:paraId="68699AEC" w14:textId="77777777" w:rsidR="000A6A78" w:rsidRDefault="000A6A78" w:rsidP="000A6A78">
      <w:pPr>
        <w:pStyle w:val="PL"/>
      </w:pPr>
      <w:r>
        <w:t xml:space="preserve">      &lt;xs:element name="ellipsoid-arc-area" type="sealloc:tEllipsoidArcType" minOccurs="0"/&gt;</w:t>
      </w:r>
    </w:p>
    <w:p w14:paraId="36693B8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E1E9F08" w14:textId="77777777" w:rsidR="000A6A78" w:rsidRDefault="000A6A78" w:rsidP="000A6A78">
      <w:pPr>
        <w:pStyle w:val="PL"/>
      </w:pPr>
      <w:r>
        <w:t xml:space="preserve">      &lt;xs:any namespace="##other" processContents="lax" minOccurs="0" maxOccurs="unbounded"/&gt;</w:t>
      </w:r>
    </w:p>
    <w:p w14:paraId="77C7FE0C" w14:textId="77777777" w:rsidR="000A6A78" w:rsidRDefault="000A6A78" w:rsidP="000A6A78">
      <w:pPr>
        <w:pStyle w:val="PL"/>
      </w:pPr>
      <w:r>
        <w:t xml:space="preserve">    &lt;/xs:sequence&gt;</w:t>
      </w:r>
    </w:p>
    <w:p w14:paraId="4E6A1436" w14:textId="77777777" w:rsidR="000A6A78" w:rsidRDefault="000A6A78" w:rsidP="000A6A78">
      <w:pPr>
        <w:pStyle w:val="PL"/>
      </w:pPr>
      <w:r>
        <w:t xml:space="preserve">    &lt;xs:anyAttribute namespace="##any" processContents="lax"/&gt;</w:t>
      </w:r>
    </w:p>
    <w:p w14:paraId="56962D37" w14:textId="77777777" w:rsidR="000A6A78" w:rsidRDefault="000A6A78" w:rsidP="000A6A78">
      <w:pPr>
        <w:pStyle w:val="PL"/>
      </w:pPr>
      <w:r>
        <w:t xml:space="preserve">  &lt;/xs:complexType&gt;</w:t>
      </w:r>
    </w:p>
    <w:p w14:paraId="5A516966" w14:textId="77777777" w:rsidR="000A6A78" w:rsidRDefault="000A6A78" w:rsidP="000A6A78">
      <w:pPr>
        <w:pStyle w:val="PL"/>
      </w:pPr>
    </w:p>
    <w:p w14:paraId="004566C5" w14:textId="77777777" w:rsidR="000A6A78" w:rsidRDefault="000A6A78" w:rsidP="000A6A78">
      <w:pPr>
        <w:pStyle w:val="PL"/>
      </w:pPr>
      <w:r>
        <w:t xml:space="preserve">  &lt;xs:complexType name="tPolygonAreaType"&gt;</w:t>
      </w:r>
    </w:p>
    <w:p w14:paraId="01843896" w14:textId="77777777" w:rsidR="000A6A78" w:rsidRDefault="000A6A78" w:rsidP="000A6A78">
      <w:pPr>
        <w:pStyle w:val="PL"/>
      </w:pPr>
      <w:r>
        <w:t xml:space="preserve">    &lt;xs:sequence&gt;</w:t>
      </w:r>
    </w:p>
    <w:p w14:paraId="487B7BA1" w14:textId="77777777" w:rsidR="000A6A78" w:rsidRDefault="000A6A78" w:rsidP="000A6A78">
      <w:pPr>
        <w:pStyle w:val="PL"/>
      </w:pPr>
      <w:r>
        <w:t xml:space="preserve">      &lt;xs:element name="Corner" type="sealloc:tPointCoordinate" minOccurs="3" maxOccurs="15"/&gt;</w:t>
      </w:r>
    </w:p>
    <w:p w14:paraId="4442ACFC"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CF3285F" w14:textId="77777777" w:rsidR="000A6A78" w:rsidRDefault="000A6A78" w:rsidP="000A6A78">
      <w:pPr>
        <w:pStyle w:val="PL"/>
      </w:pPr>
      <w:r>
        <w:t xml:space="preserve">      &lt;xs:any namespace="##other" processContents="lax" minOccurs="0" maxOccurs="unbounded"/&gt;</w:t>
      </w:r>
    </w:p>
    <w:p w14:paraId="2760A2C6" w14:textId="77777777" w:rsidR="000A6A78" w:rsidRDefault="000A6A78" w:rsidP="000A6A78">
      <w:pPr>
        <w:pStyle w:val="PL"/>
      </w:pPr>
      <w:r>
        <w:t xml:space="preserve">    &lt;/xs:sequence&gt;</w:t>
      </w:r>
    </w:p>
    <w:p w14:paraId="41514CBD" w14:textId="77777777" w:rsidR="000A6A78" w:rsidRDefault="000A6A78" w:rsidP="000A6A78">
      <w:pPr>
        <w:pStyle w:val="PL"/>
      </w:pPr>
      <w:r>
        <w:t xml:space="preserve">    &lt;xs:anyAttribute namespace="##any" processContents="lax"/&gt;</w:t>
      </w:r>
    </w:p>
    <w:p w14:paraId="66F9BB16" w14:textId="77777777" w:rsidR="000A6A78" w:rsidRDefault="000A6A78" w:rsidP="000A6A78">
      <w:pPr>
        <w:pStyle w:val="PL"/>
      </w:pPr>
    </w:p>
    <w:p w14:paraId="158B1F53" w14:textId="77777777" w:rsidR="000A6A78" w:rsidRDefault="000A6A78" w:rsidP="000A6A78">
      <w:pPr>
        <w:pStyle w:val="PL"/>
      </w:pPr>
      <w:r>
        <w:t xml:space="preserve">    &lt;/xs:complexType&gt;</w:t>
      </w:r>
    </w:p>
    <w:p w14:paraId="153D6EF3" w14:textId="77777777" w:rsidR="000A6A78" w:rsidRDefault="000A6A78" w:rsidP="000A6A78">
      <w:pPr>
        <w:pStyle w:val="PL"/>
      </w:pPr>
      <w:r>
        <w:t xml:space="preserve">      &lt;xs:complexType name="tEllipsoidArcType"&gt;</w:t>
      </w:r>
    </w:p>
    <w:p w14:paraId="70D611CD" w14:textId="77777777" w:rsidR="000A6A78" w:rsidRDefault="000A6A78" w:rsidP="000A6A78">
      <w:pPr>
        <w:pStyle w:val="PL"/>
      </w:pPr>
      <w:r>
        <w:t xml:space="preserve">        &lt;xs:sequence&gt;</w:t>
      </w:r>
    </w:p>
    <w:p w14:paraId="5F75E825" w14:textId="77777777" w:rsidR="000A6A78" w:rsidRDefault="000A6A78" w:rsidP="000A6A78">
      <w:pPr>
        <w:pStyle w:val="PL"/>
      </w:pPr>
      <w:r>
        <w:t xml:space="preserve">          &lt;xs:element name="Center" type="sealloc:tPointCoordinate"/&gt;</w:t>
      </w:r>
    </w:p>
    <w:p w14:paraId="4957CB40" w14:textId="77777777" w:rsidR="000A6A78" w:rsidRDefault="000A6A78" w:rsidP="000A6A78">
      <w:pPr>
        <w:pStyle w:val="PL"/>
      </w:pPr>
      <w:r>
        <w:t xml:space="preserve">          &lt;xs:element name="Radius" type="xs:nonNegativeInteger"/&gt;</w:t>
      </w:r>
    </w:p>
    <w:p w14:paraId="481D4119" w14:textId="77777777" w:rsidR="000A6A78" w:rsidRDefault="000A6A78" w:rsidP="000A6A78">
      <w:pPr>
        <w:pStyle w:val="PL"/>
      </w:pPr>
      <w:r>
        <w:t xml:space="preserve">          &lt;xs:element name="OffsetAngle" type="xs:unsignedByte"/&gt;</w:t>
      </w:r>
    </w:p>
    <w:p w14:paraId="255736AC" w14:textId="77777777" w:rsidR="000A6A78" w:rsidRDefault="000A6A78" w:rsidP="000A6A78">
      <w:pPr>
        <w:pStyle w:val="PL"/>
      </w:pPr>
      <w:r>
        <w:t xml:space="preserve">          &lt;xs:element name="IncludedAngle" type="xs:unsignedByte"/&gt;</w:t>
      </w:r>
    </w:p>
    <w:p w14:paraId="1DD92F1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2FF14214" w14:textId="77777777" w:rsidR="000A6A78" w:rsidRDefault="000A6A78" w:rsidP="000A6A78">
      <w:pPr>
        <w:pStyle w:val="PL"/>
      </w:pPr>
      <w:r>
        <w:t xml:space="preserve">          &lt;xs:any namespace="##other" processContents="lax" minOccurs="0" maxOccurs="unbounded"/&gt;</w:t>
      </w:r>
    </w:p>
    <w:p w14:paraId="5580CB3C" w14:textId="77777777" w:rsidR="000A6A78" w:rsidRDefault="000A6A78" w:rsidP="000A6A78">
      <w:pPr>
        <w:pStyle w:val="PL"/>
      </w:pPr>
      <w:r>
        <w:t xml:space="preserve">      &lt;/xs:sequence&gt;</w:t>
      </w:r>
    </w:p>
    <w:p w14:paraId="4901B20F" w14:textId="77777777" w:rsidR="000A6A78" w:rsidRDefault="000A6A78" w:rsidP="000A6A78">
      <w:pPr>
        <w:pStyle w:val="PL"/>
      </w:pPr>
      <w:r>
        <w:t xml:space="preserve">      &lt;xs:anyAttribute namespace="##any" processContents="lax"/&gt;</w:t>
      </w:r>
    </w:p>
    <w:p w14:paraId="6118CD8D" w14:textId="77777777" w:rsidR="000A6A78" w:rsidRDefault="000A6A78" w:rsidP="000A6A78">
      <w:pPr>
        <w:pStyle w:val="PL"/>
      </w:pPr>
      <w:r>
        <w:t xml:space="preserve">  &lt;/xs:complexType&gt;</w:t>
      </w:r>
    </w:p>
    <w:p w14:paraId="0F928DD7" w14:textId="77777777" w:rsidR="000A6A78" w:rsidRDefault="000A6A78" w:rsidP="000A6A78">
      <w:pPr>
        <w:pStyle w:val="PL"/>
      </w:pPr>
    </w:p>
    <w:p w14:paraId="04582F00" w14:textId="77777777" w:rsidR="000A6A78" w:rsidRPr="009820EA" w:rsidRDefault="000A6A78" w:rsidP="000A6A78">
      <w:pPr>
        <w:pStyle w:val="PL"/>
      </w:pPr>
      <w:r>
        <w:t xml:space="preserve">  </w:t>
      </w:r>
      <w:r w:rsidRPr="009820EA">
        <w:t>&lt;xs:complexType name="tReportsType"&gt;</w:t>
      </w:r>
    </w:p>
    <w:p w14:paraId="460FC7D3" w14:textId="77777777" w:rsidR="000A6A78" w:rsidRPr="009820EA" w:rsidRDefault="000A6A78" w:rsidP="000A6A78">
      <w:pPr>
        <w:pStyle w:val="PL"/>
      </w:pPr>
      <w:r>
        <w:t xml:space="preserve">    </w:t>
      </w:r>
      <w:r w:rsidRPr="009820EA">
        <w:t>&lt;xs:sequence&gt;</w:t>
      </w:r>
    </w:p>
    <w:p w14:paraId="6671C5AA" w14:textId="77777777" w:rsidR="000A6A78" w:rsidRPr="009820EA" w:rsidRDefault="000A6A78" w:rsidP="000A6A78">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35B8E6B2"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1770FA3" w14:textId="77777777" w:rsidR="000A6A78" w:rsidRDefault="000A6A78" w:rsidP="000A6A78">
      <w:pPr>
        <w:pStyle w:val="PL"/>
      </w:pPr>
      <w:r>
        <w:t xml:space="preserve">      &lt;xs:any namespace="##other" processContents="lax" minOccurs="0" maxOccurs="unbounded"/&gt;</w:t>
      </w:r>
    </w:p>
    <w:p w14:paraId="1F9F92F2" w14:textId="77777777" w:rsidR="000A6A78" w:rsidRDefault="000A6A78" w:rsidP="000A6A78">
      <w:pPr>
        <w:pStyle w:val="PL"/>
      </w:pPr>
      <w:r>
        <w:t xml:space="preserve">    &lt;/xs:sequence&gt;</w:t>
      </w:r>
    </w:p>
    <w:p w14:paraId="47D50044" w14:textId="77777777" w:rsidR="000A6A78" w:rsidRDefault="000A6A78" w:rsidP="000A6A78">
      <w:pPr>
        <w:pStyle w:val="PL"/>
      </w:pPr>
      <w:r>
        <w:t xml:space="preserve">    &lt;xs:anyAttribute namespace="##any" processContents="lax"/&gt;</w:t>
      </w:r>
    </w:p>
    <w:p w14:paraId="51780CF0" w14:textId="77777777" w:rsidR="000A6A78" w:rsidRDefault="000A6A78" w:rsidP="000A6A78">
      <w:pPr>
        <w:pStyle w:val="PL"/>
      </w:pPr>
      <w:r>
        <w:t xml:space="preserve">  &lt;/xs:complexType&gt;</w:t>
      </w:r>
    </w:p>
    <w:p w14:paraId="05954409" w14:textId="77777777" w:rsidR="000A6A78" w:rsidRDefault="000A6A78" w:rsidP="000A6A78">
      <w:pPr>
        <w:pStyle w:val="PL"/>
      </w:pPr>
    </w:p>
    <w:p w14:paraId="4A5FAF83" w14:textId="77777777" w:rsidR="000A6A78" w:rsidRDefault="000A6A78" w:rsidP="000A6A78">
      <w:pPr>
        <w:pStyle w:val="PL"/>
      </w:pPr>
      <w:r>
        <w:t xml:space="preserve">  &lt;xs:complexType name="tlocInfoReportType"&gt;</w:t>
      </w:r>
    </w:p>
    <w:p w14:paraId="53DD0ECD" w14:textId="77777777" w:rsidR="000A6A78" w:rsidRDefault="000A6A78" w:rsidP="000A6A78">
      <w:pPr>
        <w:pStyle w:val="PL"/>
      </w:pPr>
      <w:r>
        <w:t xml:space="preserve">    &lt;xs:sequence&gt;</w:t>
      </w:r>
    </w:p>
    <w:p w14:paraId="628DC2FC" w14:textId="77777777" w:rsidR="000A6A78" w:rsidRDefault="000A6A78" w:rsidP="000A6A78">
      <w:pPr>
        <w:pStyle w:val="PL"/>
      </w:pPr>
      <w:r>
        <w:t xml:space="preserve">      &lt;xs:element name=</w:t>
      </w:r>
      <w:r w:rsidRPr="00DB1907">
        <w:t>"VAL-user-id" type="seal</w:t>
      </w:r>
      <w:r>
        <w:t>loc</w:t>
      </w:r>
      <w:r w:rsidRPr="00DB1907">
        <w:t>:contentType" minOccurs="0"/&gt;</w:t>
      </w:r>
    </w:p>
    <w:p w14:paraId="737E28B1" w14:textId="77777777" w:rsidR="000A6A78" w:rsidRPr="009820EA" w:rsidRDefault="000A6A78" w:rsidP="000A6A78">
      <w:pPr>
        <w:pStyle w:val="PL"/>
      </w:pPr>
      <w:r>
        <w:t xml:space="preserve">      </w:t>
      </w:r>
      <w:r w:rsidRPr="008461E8">
        <w:t>&lt;xs:element name="latest-location" type="sealloc:tLatestLocationType"/&gt;</w:t>
      </w:r>
    </w:p>
    <w:p w14:paraId="49EC04C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E7F8D6B" w14:textId="77777777" w:rsidR="000A6A78" w:rsidRDefault="000A6A78" w:rsidP="000A6A78">
      <w:pPr>
        <w:pStyle w:val="PL"/>
      </w:pPr>
      <w:r>
        <w:t xml:space="preserve">      &lt;xs:any namespace="##other" processContents="lax" minOccurs="0" maxOccurs="unbounded"/&gt;</w:t>
      </w:r>
    </w:p>
    <w:p w14:paraId="7E61473D" w14:textId="77777777" w:rsidR="000A6A78" w:rsidRDefault="000A6A78" w:rsidP="000A6A78">
      <w:pPr>
        <w:pStyle w:val="PL"/>
      </w:pPr>
      <w:r>
        <w:t xml:space="preserve">    &lt;/xs:sequence&gt;</w:t>
      </w:r>
    </w:p>
    <w:p w14:paraId="74F6FBA6" w14:textId="77777777" w:rsidR="000A6A78" w:rsidRDefault="000A6A78" w:rsidP="000A6A78">
      <w:pPr>
        <w:pStyle w:val="PL"/>
      </w:pPr>
      <w:r>
        <w:t xml:space="preserve">    &lt;xs:anyAttribute namespace="##any" processContents="lax"/&gt;</w:t>
      </w:r>
    </w:p>
    <w:p w14:paraId="4220FF53" w14:textId="77777777" w:rsidR="000A6A78" w:rsidRDefault="000A6A78" w:rsidP="000A6A78">
      <w:pPr>
        <w:pStyle w:val="PL"/>
      </w:pPr>
      <w:r>
        <w:t xml:space="preserve">  &lt;/xs:complexType&gt;</w:t>
      </w:r>
    </w:p>
    <w:p w14:paraId="06EFDBE9" w14:textId="77777777" w:rsidR="000A6A78" w:rsidRDefault="000A6A78" w:rsidP="000A6A78">
      <w:pPr>
        <w:pStyle w:val="PL"/>
      </w:pPr>
    </w:p>
    <w:p w14:paraId="3AD43B6F" w14:textId="77777777" w:rsidR="000A6A78" w:rsidRDefault="000A6A78" w:rsidP="000A6A78">
      <w:pPr>
        <w:pStyle w:val="PL"/>
      </w:pPr>
      <w:r>
        <w:t xml:space="preserve">  &lt;xs:complexType name="tLatestLocationType"&gt;</w:t>
      </w:r>
    </w:p>
    <w:p w14:paraId="7AF8D73B" w14:textId="77777777" w:rsidR="000A6A78" w:rsidRDefault="000A6A78" w:rsidP="000A6A78">
      <w:pPr>
        <w:pStyle w:val="PL"/>
      </w:pPr>
      <w:r>
        <w:t xml:space="preserve">    </w:t>
      </w:r>
      <w:r w:rsidRPr="00D8426E">
        <w:t>&lt;xs:sequence&gt;</w:t>
      </w:r>
    </w:p>
    <w:p w14:paraId="3765DE55" w14:textId="77777777" w:rsidR="000A6A78" w:rsidRDefault="000A6A78" w:rsidP="000A6A78">
      <w:pPr>
        <w:pStyle w:val="PL"/>
      </w:pPr>
      <w:r>
        <w:t xml:space="preserve">      &lt;xs:element name="latest-serving-</w:t>
      </w:r>
      <w:r w:rsidRPr="00704459">
        <w:t>NCGI</w:t>
      </w:r>
      <w:r>
        <w:t>" type="sealloc:tLocationType" minOccurs="0"/&gt;</w:t>
      </w:r>
    </w:p>
    <w:p w14:paraId="5A0F2BEF" w14:textId="77777777" w:rsidR="000A6A78" w:rsidRDefault="000A6A78" w:rsidP="000A6A78">
      <w:pPr>
        <w:pStyle w:val="PL"/>
      </w:pPr>
      <w:r>
        <w:t xml:space="preserve">      &lt;xs:element name="neighbouring-NCGI" type="sealloc:tLocationType" minOccurs="0" maxOccurs="unbounded"/&gt;</w:t>
      </w:r>
    </w:p>
    <w:p w14:paraId="13154D7D" w14:textId="77777777" w:rsidR="000A6A78" w:rsidRDefault="000A6A78" w:rsidP="000A6A78">
      <w:pPr>
        <w:pStyle w:val="PL"/>
      </w:pPr>
      <w:r>
        <w:t xml:space="preserve">      &lt;xs:element name="mbms-service-area-id" type="sealloc:tLocationType" minOccurs="0"/&gt;</w:t>
      </w:r>
    </w:p>
    <w:p w14:paraId="334A69D6" w14:textId="77777777" w:rsidR="000A6A78" w:rsidRDefault="000A6A78" w:rsidP="000A6A78">
      <w:pPr>
        <w:pStyle w:val="PL"/>
      </w:pPr>
      <w:r>
        <w:t xml:space="preserve">      &lt;xs:element name="mbsfn-area" type="sealloc:tLocationType" minOccurs="0"/&gt;</w:t>
      </w:r>
    </w:p>
    <w:p w14:paraId="48CAFDC6" w14:textId="77777777" w:rsidR="000A6A78" w:rsidRDefault="000A6A78" w:rsidP="000A6A78">
      <w:pPr>
        <w:pStyle w:val="PL"/>
      </w:pPr>
      <w:r>
        <w:t xml:space="preserve">      &lt;xs:element name="latest-coordinate" type="sealloc:tPointCoordinate" minOccurs="0"/&gt;</w:t>
      </w:r>
    </w:p>
    <w:p w14:paraId="2E76764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1A3C04F" w14:textId="77777777" w:rsidR="000A6A78" w:rsidRDefault="000A6A78" w:rsidP="000A6A78">
      <w:pPr>
        <w:pStyle w:val="PL"/>
      </w:pPr>
      <w:r>
        <w:t xml:space="preserve">      &lt;xs:any namespace="##other" processContents="lax" minOccurs="0" maxOccurs="unbounded"/&gt;</w:t>
      </w:r>
    </w:p>
    <w:p w14:paraId="5215539D" w14:textId="77777777" w:rsidR="000A6A78" w:rsidRDefault="000A6A78" w:rsidP="000A6A78">
      <w:pPr>
        <w:pStyle w:val="PL"/>
      </w:pPr>
      <w:r>
        <w:t xml:space="preserve">    &lt;/xs:sequence&gt;</w:t>
      </w:r>
    </w:p>
    <w:p w14:paraId="1735A1BA" w14:textId="77777777" w:rsidR="000A6A78" w:rsidRDefault="000A6A78" w:rsidP="000A6A78">
      <w:pPr>
        <w:pStyle w:val="PL"/>
      </w:pPr>
      <w:r>
        <w:t xml:space="preserve">    &lt;xs:anyAttribute namespace="##any" processContents="lax"/&gt;</w:t>
      </w:r>
    </w:p>
    <w:p w14:paraId="7F8A216D" w14:textId="77777777" w:rsidR="000A6A78" w:rsidRDefault="000A6A78" w:rsidP="000A6A78">
      <w:pPr>
        <w:pStyle w:val="PL"/>
      </w:pPr>
      <w:r>
        <w:t xml:space="preserve">  &lt;/xs:complexType&gt;</w:t>
      </w:r>
    </w:p>
    <w:p w14:paraId="71315006" w14:textId="77777777" w:rsidR="000A6A78" w:rsidRDefault="000A6A78" w:rsidP="000A6A78">
      <w:pPr>
        <w:pStyle w:val="PL"/>
      </w:pPr>
    </w:p>
    <w:p w14:paraId="0BD7F915" w14:textId="77777777" w:rsidR="000A6A78" w:rsidRDefault="000A6A78" w:rsidP="000A6A78">
      <w:pPr>
        <w:pStyle w:val="PL"/>
      </w:pPr>
      <w:r>
        <w:t xml:space="preserve">  &lt;xs:complexType name="contentType"&gt;</w:t>
      </w:r>
    </w:p>
    <w:p w14:paraId="777B5AB1" w14:textId="77777777" w:rsidR="000A6A78" w:rsidRDefault="000A6A78" w:rsidP="000A6A78">
      <w:pPr>
        <w:pStyle w:val="PL"/>
      </w:pPr>
      <w:r>
        <w:t xml:space="preserve">    &lt;xs:choice&gt;</w:t>
      </w:r>
    </w:p>
    <w:p w14:paraId="52531DC1" w14:textId="77777777" w:rsidR="000A6A78" w:rsidRDefault="000A6A78" w:rsidP="000A6A78">
      <w:pPr>
        <w:pStyle w:val="PL"/>
      </w:pPr>
      <w:r>
        <w:t xml:space="preserve">      &lt;xs:element name="sealURI" type="xs:anyURI"/&gt;</w:t>
      </w:r>
    </w:p>
    <w:p w14:paraId="59A94CDA" w14:textId="77777777" w:rsidR="000A6A78" w:rsidRDefault="000A6A78" w:rsidP="000A6A78">
      <w:pPr>
        <w:pStyle w:val="PL"/>
      </w:pPr>
      <w:r>
        <w:t xml:space="preserve">      &lt;xs:element name="sealString" type="xs:string"/&gt;</w:t>
      </w:r>
    </w:p>
    <w:p w14:paraId="4EF63BEF" w14:textId="77777777" w:rsidR="000A6A78" w:rsidRDefault="000A6A78" w:rsidP="000A6A78">
      <w:pPr>
        <w:pStyle w:val="PL"/>
      </w:pPr>
      <w:r>
        <w:t xml:space="preserve">      &lt;xs:element name="sealBoolean" type="xs:boolean"/&gt;</w:t>
      </w:r>
    </w:p>
    <w:p w14:paraId="5766198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02EDA0B1" w14:textId="77777777" w:rsidR="000A6A78" w:rsidRDefault="000A6A78" w:rsidP="000A6A78">
      <w:pPr>
        <w:pStyle w:val="PL"/>
      </w:pPr>
      <w:r>
        <w:t xml:space="preserve">      &lt;xs:any namespace="##other" processContents="lax"/&gt;</w:t>
      </w:r>
    </w:p>
    <w:p w14:paraId="713A6191" w14:textId="77777777" w:rsidR="000A6A78" w:rsidRDefault="000A6A78" w:rsidP="000A6A78">
      <w:pPr>
        <w:pStyle w:val="PL"/>
      </w:pPr>
      <w:r>
        <w:t xml:space="preserve">    &lt;/xs:choice&gt;</w:t>
      </w:r>
    </w:p>
    <w:p w14:paraId="67BDEB84" w14:textId="77777777" w:rsidR="000A6A78" w:rsidRDefault="000A6A78" w:rsidP="000A6A78">
      <w:pPr>
        <w:pStyle w:val="PL"/>
      </w:pPr>
      <w:r>
        <w:t xml:space="preserve">    &lt;xs:attribute name="type" type="</w:t>
      </w:r>
      <w:r>
        <w:rPr>
          <w:lang w:val="en-US"/>
        </w:rPr>
        <w:t>sealloc:</w:t>
      </w:r>
      <w:r>
        <w:t>protectionType"/&gt;</w:t>
      </w:r>
    </w:p>
    <w:p w14:paraId="7C0110D3" w14:textId="77777777" w:rsidR="000A6A78" w:rsidRDefault="000A6A78" w:rsidP="000A6A78">
      <w:pPr>
        <w:pStyle w:val="PL"/>
      </w:pPr>
      <w:r>
        <w:t xml:space="preserve">    &lt;xs:anyAttribute namespace="##any" processContents="lax"/&gt;</w:t>
      </w:r>
    </w:p>
    <w:p w14:paraId="4FEF61BE" w14:textId="77777777" w:rsidR="000A6A78" w:rsidRDefault="000A6A78" w:rsidP="000A6A78">
      <w:pPr>
        <w:pStyle w:val="PL"/>
      </w:pPr>
      <w:r>
        <w:t xml:space="preserve">  &lt;/xs:complexType&gt;</w:t>
      </w:r>
    </w:p>
    <w:p w14:paraId="2D858FDD" w14:textId="77777777" w:rsidR="000A6A78" w:rsidRPr="002565C3" w:rsidRDefault="000A6A78" w:rsidP="002565C3">
      <w:pPr>
        <w:pStyle w:val="PL"/>
      </w:pPr>
    </w:p>
    <w:p w14:paraId="77ECE2F4" w14:textId="77777777" w:rsidR="000A6A78" w:rsidRDefault="000A6A78" w:rsidP="000A6A78">
      <w:pPr>
        <w:pStyle w:val="PL"/>
      </w:pPr>
      <w:r>
        <w:t xml:space="preserve">  &lt;xs:complexType name="tIDsListType"&gt;</w:t>
      </w:r>
    </w:p>
    <w:p w14:paraId="55CBAA64" w14:textId="77777777" w:rsidR="000A6A78" w:rsidRDefault="000A6A78" w:rsidP="000A6A78">
      <w:pPr>
        <w:pStyle w:val="PL"/>
      </w:pPr>
      <w:r>
        <w:t xml:space="preserve">    &lt;xs:choice </w:t>
      </w:r>
      <w:r w:rsidRPr="004B39BF">
        <w:t>maxOccurs="unbounded"</w:t>
      </w:r>
      <w:r>
        <w:t>&gt;</w:t>
      </w:r>
    </w:p>
    <w:p w14:paraId="0154B2FF" w14:textId="77777777" w:rsidR="000A6A78" w:rsidRDefault="000A6A78" w:rsidP="000A6A78">
      <w:pPr>
        <w:pStyle w:val="PL"/>
      </w:pPr>
      <w:r>
        <w:t xml:space="preserve">      &lt;xs:element name=</w:t>
      </w:r>
      <w:r w:rsidRPr="00DB1907">
        <w:t>"VAL-user-id" type="seal</w:t>
      </w:r>
      <w:r>
        <w:t>loc</w:t>
      </w:r>
      <w:r w:rsidRPr="00DB1907">
        <w:t>:contentType" minOccurs="0"/&gt;</w:t>
      </w:r>
    </w:p>
    <w:p w14:paraId="29638CF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B24DA7E" w14:textId="77777777" w:rsidR="000A6A78" w:rsidRDefault="000A6A78" w:rsidP="000A6A78">
      <w:pPr>
        <w:pStyle w:val="PL"/>
      </w:pPr>
      <w:r>
        <w:t xml:space="preserve">      &lt;xs:any namespace="##other" processContents="lax" minOccurs="0" maxOccurs="unbounded"/&gt;</w:t>
      </w:r>
    </w:p>
    <w:p w14:paraId="7FDF0087" w14:textId="77777777" w:rsidR="000A6A78" w:rsidRDefault="000A6A78" w:rsidP="000A6A78">
      <w:pPr>
        <w:pStyle w:val="PL"/>
      </w:pPr>
      <w:r>
        <w:t xml:space="preserve">    &lt;/xs:choice&gt;</w:t>
      </w:r>
    </w:p>
    <w:p w14:paraId="29244117" w14:textId="77777777" w:rsidR="000A6A78" w:rsidRDefault="000A6A78" w:rsidP="000A6A78">
      <w:pPr>
        <w:pStyle w:val="PL"/>
      </w:pPr>
      <w:r>
        <w:t xml:space="preserve">    &lt;xs:anyAttribute namespace="##any" processContents="lax"/&gt;</w:t>
      </w:r>
    </w:p>
    <w:p w14:paraId="6EE1E78B" w14:textId="77777777" w:rsidR="000A6A78" w:rsidRDefault="000A6A78" w:rsidP="000A6A78">
      <w:pPr>
        <w:pStyle w:val="PL"/>
      </w:pPr>
      <w:r>
        <w:t xml:space="preserve">  &lt;/xs:complexType&gt;</w:t>
      </w:r>
    </w:p>
    <w:p w14:paraId="6B7CB7AE" w14:textId="77777777" w:rsidR="000A6A78" w:rsidRDefault="000A6A78" w:rsidP="000A6A78">
      <w:pPr>
        <w:pStyle w:val="PL"/>
      </w:pPr>
    </w:p>
    <w:p w14:paraId="2A9F758A" w14:textId="77777777" w:rsidR="000A6A78" w:rsidRPr="0073469F" w:rsidRDefault="000A6A78" w:rsidP="000A6A78">
      <w:pPr>
        <w:pStyle w:val="PL"/>
      </w:pPr>
      <w:r>
        <w:t xml:space="preserve">  </w:t>
      </w:r>
      <w:r w:rsidRPr="0073469F">
        <w:t>&lt;xs:complexType name="anyExtType"&gt;</w:t>
      </w:r>
    </w:p>
    <w:p w14:paraId="426CF531" w14:textId="77777777" w:rsidR="000A6A78" w:rsidRPr="0073469F" w:rsidRDefault="000A6A78" w:rsidP="000A6A78">
      <w:pPr>
        <w:pStyle w:val="PL"/>
      </w:pPr>
      <w:r>
        <w:t xml:space="preserve">    </w:t>
      </w:r>
      <w:r w:rsidRPr="0073469F">
        <w:t>&lt;xs:sequence&gt;</w:t>
      </w:r>
    </w:p>
    <w:p w14:paraId="69072C45" w14:textId="77777777" w:rsidR="000A6A78" w:rsidRPr="0073469F" w:rsidRDefault="000A6A78" w:rsidP="000A6A78">
      <w:pPr>
        <w:pStyle w:val="PL"/>
      </w:pPr>
      <w:r>
        <w:t xml:space="preserve">      </w:t>
      </w:r>
      <w:r w:rsidRPr="0073469F">
        <w:t>&lt;xs:any namespace="##any" processContents="lax" minOccurs="0" maxOccurs="unbounded"/&gt;</w:t>
      </w:r>
    </w:p>
    <w:p w14:paraId="533A3A3E" w14:textId="77777777" w:rsidR="000A6A78" w:rsidRPr="0073469F" w:rsidRDefault="000A6A78" w:rsidP="000A6A78">
      <w:pPr>
        <w:pStyle w:val="PL"/>
      </w:pPr>
      <w:r>
        <w:t xml:space="preserve">    </w:t>
      </w:r>
      <w:r w:rsidRPr="0073469F">
        <w:t>&lt;/xs:sequence&gt;</w:t>
      </w:r>
    </w:p>
    <w:p w14:paraId="7BD93AEE" w14:textId="77777777" w:rsidR="000A6A78" w:rsidRDefault="000A6A78" w:rsidP="000A6A78">
      <w:pPr>
        <w:pStyle w:val="PL"/>
      </w:pPr>
      <w:r>
        <w:t xml:space="preserve">  </w:t>
      </w:r>
      <w:r w:rsidRPr="0073469F">
        <w:t>&lt;/xs:complexType&gt;</w:t>
      </w:r>
    </w:p>
    <w:p w14:paraId="061E1E3F" w14:textId="236C2557" w:rsidR="00583FB8" w:rsidRPr="00586AED" w:rsidRDefault="000A6A78" w:rsidP="000A6A78">
      <w:pPr>
        <w:pStyle w:val="PL"/>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508" w:name="_CR7_5"/>
      <w:bookmarkStart w:id="509" w:name="_Toc45281912"/>
      <w:bookmarkStart w:id="510" w:name="_Toc51933142"/>
      <w:bookmarkStart w:id="511" w:name="_Toc193393606"/>
      <w:bookmarkEnd w:id="492"/>
      <w:bookmarkEnd w:id="493"/>
      <w:bookmarkEnd w:id="494"/>
      <w:bookmarkEnd w:id="495"/>
      <w:bookmarkEnd w:id="496"/>
      <w:bookmarkEnd w:id="497"/>
      <w:bookmarkEnd w:id="498"/>
      <w:bookmarkEnd w:id="499"/>
      <w:bookmarkEnd w:id="500"/>
      <w:bookmarkEnd w:id="501"/>
      <w:bookmarkEnd w:id="502"/>
      <w:bookmarkEnd w:id="508"/>
      <w:r>
        <w:t>7.5</w:t>
      </w:r>
      <w:r w:rsidRPr="0073469F">
        <w:tab/>
      </w:r>
      <w:r>
        <w:t>Data semantics</w:t>
      </w:r>
      <w:bookmarkEnd w:id="488"/>
      <w:bookmarkEnd w:id="489"/>
      <w:bookmarkEnd w:id="509"/>
      <w:bookmarkEnd w:id="510"/>
      <w:bookmarkEnd w:id="51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AC55CEE" w:rsidR="0090546D" w:rsidRPr="0090546D" w:rsidRDefault="0090546D" w:rsidP="00327753">
      <w:pPr>
        <w:pStyle w:val="B2"/>
      </w:pPr>
      <w:r w:rsidRPr="0090546D">
        <w:t>2)</w:t>
      </w:r>
      <w:r w:rsidRPr="0090546D">
        <w:tab/>
        <w:t>&lt;latest-location&gt;,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08AE18B"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B6D8A">
        <w:t>; and</w:t>
      </w:r>
    </w:p>
    <w:p w14:paraId="34673F39" w14:textId="3217D845" w:rsidR="00DB6D8A" w:rsidRPr="0090546D" w:rsidRDefault="00DB6D8A" w:rsidP="00DB6D8A">
      <w:pPr>
        <w:pStyle w:val="B2"/>
        <w:overflowPunct/>
        <w:autoSpaceDE/>
        <w:autoSpaceDN/>
        <w:adjustRightInd/>
        <w:textAlignment w:val="auto"/>
      </w:pPr>
      <w:r>
        <w:rPr>
          <w:lang w:eastAsia="en-US"/>
        </w:rPr>
        <w:t>3</w:t>
      </w:r>
      <w:r w:rsidRPr="007258E2">
        <w:rPr>
          <w:lang w:eastAsia="en-US"/>
        </w:rPr>
        <w:t>)</w:t>
      </w:r>
      <w:r w:rsidRPr="007258E2">
        <w:rPr>
          <w:lang w:eastAsia="en-US"/>
        </w:rPr>
        <w:tab/>
        <w:t>&lt;timestamp&gt;, an option</w:t>
      </w:r>
      <w:r>
        <w:rPr>
          <w:lang w:eastAsia="en-US"/>
        </w:rPr>
        <w:t>al</w:t>
      </w:r>
      <w:r w:rsidRPr="007258E2">
        <w:rPr>
          <w:lang w:eastAsia="en-US"/>
        </w:rPr>
        <w:t xml:space="preserve"> element set to the timestamp in date and time of the </w:t>
      </w:r>
      <w:r>
        <w:rPr>
          <w:lang w:eastAsia="en-US"/>
        </w:rPr>
        <w:t>location report</w:t>
      </w:r>
      <w:r w:rsidRPr="007258E2">
        <w:rPr>
          <w:lang w:eastAsia="en-US"/>
        </w:rPr>
        <w:t xml:space="preserve"> with an offset from the UTC time.</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0AFB4520"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rsidR="00DB6D8A">
        <w:t>; and</w:t>
      </w:r>
    </w:p>
    <w:p w14:paraId="00CC6B3A" w14:textId="4DF40A49" w:rsidR="00DB6D8A" w:rsidRDefault="00DB6D8A" w:rsidP="00DB6D8A">
      <w:pPr>
        <w:pStyle w:val="B1"/>
        <w:overflowPunct/>
        <w:autoSpaceDE/>
        <w:autoSpaceDN/>
        <w:adjustRightInd/>
        <w:textAlignment w:val="auto"/>
      </w:pPr>
      <w:r>
        <w:rPr>
          <w:lang w:eastAsia="en-US"/>
        </w:rPr>
        <w:t>c</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649795DE"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66CBBCDE"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DB6D8A">
        <w:t>; and</w:t>
      </w:r>
    </w:p>
    <w:p w14:paraId="71A723CC" w14:textId="77777777" w:rsidR="00DB6D8A" w:rsidRDefault="00DB6D8A" w:rsidP="00DB6D8A">
      <w:pPr>
        <w:pStyle w:val="B1"/>
      </w:pPr>
      <w:r>
        <w:t>f)</w:t>
      </w:r>
      <w:r>
        <w:tab/>
        <w:t xml:space="preserve">&lt;timestamp-indicator&gt;, an optional element which presence indicates that timetamp of the </w:t>
      </w:r>
      <w:r w:rsidRPr="00337128">
        <w:t>location report is required</w:t>
      </w:r>
      <w:r>
        <w:t>.</w:t>
      </w:r>
    </w:p>
    <w:p w14:paraId="1626E6AB" w14:textId="341536A8" w:rsidR="00DB6D8A" w:rsidRDefault="00DB6D8A" w:rsidP="00DB6D8A">
      <w:pPr>
        <w:pStyle w:val="B1"/>
        <w:overflowPunct/>
        <w:autoSpaceDE/>
        <w:autoSpaceDN/>
        <w:adjustRightInd/>
        <w:textAlignment w:val="auto"/>
      </w:pPr>
      <w:bookmarkStart w:id="512" w:name="OLE_LINK74"/>
      <w:bookmarkStart w:id="513" w:name="OLE_LINK75"/>
      <w:r>
        <w:rPr>
          <w:rFonts w:eastAsiaTheme="minorEastAsia"/>
          <w:lang w:eastAsia="zh-CN"/>
        </w:rPr>
        <w:t>At least one of bullet a) to e) shall be presen</w:t>
      </w:r>
      <w:r w:rsidRPr="00DB6D8A">
        <w:rPr>
          <w:rFonts w:eastAsiaTheme="minorEastAsia"/>
          <w:lang w:eastAsia="zh-CN"/>
        </w:rPr>
        <w:t>t.</w:t>
      </w:r>
      <w:bookmarkEnd w:id="512"/>
      <w:bookmarkEnd w:id="513"/>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14" w:name="_CR7_6"/>
      <w:bookmarkStart w:id="515" w:name="_Toc34303607"/>
      <w:bookmarkStart w:id="516" w:name="_Toc34403889"/>
      <w:bookmarkStart w:id="517" w:name="_Toc45281913"/>
      <w:bookmarkStart w:id="518" w:name="_Toc51933143"/>
      <w:bookmarkStart w:id="519" w:name="_Toc193393607"/>
      <w:bookmarkEnd w:id="514"/>
      <w:r>
        <w:t>7.6</w:t>
      </w:r>
      <w:r w:rsidRPr="0073469F">
        <w:tab/>
      </w:r>
      <w:r>
        <w:t>MIME type</w:t>
      </w:r>
      <w:bookmarkEnd w:id="515"/>
      <w:bookmarkEnd w:id="516"/>
      <w:bookmarkEnd w:id="517"/>
      <w:bookmarkEnd w:id="518"/>
      <w:bookmarkEnd w:id="519"/>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20" w:name="_CR7_7"/>
      <w:bookmarkStart w:id="521" w:name="_Toc34303608"/>
      <w:bookmarkStart w:id="522" w:name="_Toc34403890"/>
      <w:bookmarkStart w:id="523" w:name="_Toc45281914"/>
      <w:bookmarkStart w:id="524" w:name="_Toc51933144"/>
      <w:bookmarkStart w:id="525" w:name="_Toc193393608"/>
      <w:bookmarkEnd w:id="520"/>
      <w:r>
        <w:t>7.7</w:t>
      </w:r>
      <w:r w:rsidRPr="0073469F">
        <w:tab/>
        <w:t>IANA registration template</w:t>
      </w:r>
      <w:bookmarkEnd w:id="521"/>
      <w:bookmarkEnd w:id="522"/>
      <w:bookmarkEnd w:id="523"/>
      <w:bookmarkEnd w:id="524"/>
      <w:bookmarkEnd w:id="525"/>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26" w:name="_CR8"/>
      <w:bookmarkStart w:id="527" w:name="_Toc20156398"/>
      <w:bookmarkStart w:id="528" w:name="_Toc27501556"/>
      <w:bookmarkStart w:id="529" w:name="_Toc36049682"/>
      <w:bookmarkStart w:id="530" w:name="_Toc45210448"/>
      <w:bookmarkStart w:id="531" w:name="_Toc51861275"/>
      <w:bookmarkStart w:id="532" w:name="_Toc59212599"/>
      <w:bookmarkStart w:id="533" w:name="_Toc193393609"/>
      <w:bookmarkEnd w:id="526"/>
      <w:r>
        <w:t>8</w:t>
      </w:r>
      <w:r>
        <w:tab/>
        <w:t>SEAL Off-network Location Management protocol message formats</w:t>
      </w:r>
      <w:bookmarkEnd w:id="527"/>
      <w:bookmarkEnd w:id="528"/>
      <w:bookmarkEnd w:id="529"/>
      <w:bookmarkEnd w:id="530"/>
      <w:bookmarkEnd w:id="531"/>
      <w:bookmarkEnd w:id="532"/>
      <w:bookmarkEnd w:id="533"/>
    </w:p>
    <w:p w14:paraId="54D91B85" w14:textId="77777777" w:rsidR="000B16AE" w:rsidRDefault="000B16AE" w:rsidP="00C23116">
      <w:pPr>
        <w:pStyle w:val="Heading2"/>
      </w:pPr>
      <w:bookmarkStart w:id="534" w:name="_CR8_1"/>
      <w:bookmarkStart w:id="535" w:name="_Toc20156399"/>
      <w:bookmarkStart w:id="536" w:name="_Toc27501557"/>
      <w:bookmarkStart w:id="537" w:name="_Toc36049683"/>
      <w:bookmarkStart w:id="538" w:name="_Toc45210449"/>
      <w:bookmarkStart w:id="539" w:name="_Toc51861276"/>
      <w:bookmarkStart w:id="540" w:name="_Toc59212600"/>
      <w:bookmarkStart w:id="541" w:name="_Toc193393610"/>
      <w:bookmarkEnd w:id="534"/>
      <w:r>
        <w:t>8.1</w:t>
      </w:r>
      <w:r>
        <w:tab/>
        <w:t>Functional definitions and contents</w:t>
      </w:r>
      <w:bookmarkEnd w:id="535"/>
      <w:bookmarkEnd w:id="536"/>
      <w:bookmarkEnd w:id="537"/>
      <w:bookmarkEnd w:id="538"/>
      <w:bookmarkEnd w:id="539"/>
      <w:bookmarkEnd w:id="540"/>
      <w:bookmarkEnd w:id="541"/>
    </w:p>
    <w:p w14:paraId="28019FA0" w14:textId="77777777" w:rsidR="000B16AE" w:rsidRDefault="000B16AE" w:rsidP="00C23116">
      <w:pPr>
        <w:pStyle w:val="Heading3"/>
      </w:pPr>
      <w:bookmarkStart w:id="542" w:name="_CR8_1_1"/>
      <w:bookmarkStart w:id="543" w:name="_Toc20156400"/>
      <w:bookmarkStart w:id="544" w:name="_Toc27501558"/>
      <w:bookmarkStart w:id="545" w:name="_Toc36049684"/>
      <w:bookmarkStart w:id="546" w:name="_Toc45210450"/>
      <w:bookmarkStart w:id="547" w:name="_Toc51861277"/>
      <w:bookmarkStart w:id="548" w:name="_Toc59212601"/>
      <w:bookmarkStart w:id="549" w:name="_Toc193393611"/>
      <w:bookmarkEnd w:id="542"/>
      <w:r>
        <w:rPr>
          <w:lang w:eastAsia="ko-KR"/>
        </w:rPr>
        <w:t>8.1.1</w:t>
      </w:r>
      <w:r>
        <w:tab/>
        <w:t>General</w:t>
      </w:r>
      <w:bookmarkEnd w:id="543"/>
      <w:bookmarkEnd w:id="544"/>
      <w:bookmarkEnd w:id="545"/>
      <w:bookmarkEnd w:id="546"/>
      <w:bookmarkEnd w:id="547"/>
      <w:bookmarkEnd w:id="548"/>
      <w:bookmarkEnd w:id="549"/>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550" w:name="_CR8_1_2"/>
      <w:bookmarkStart w:id="551" w:name="_Toc20156401"/>
      <w:bookmarkStart w:id="552" w:name="_Toc27501559"/>
      <w:bookmarkStart w:id="553" w:name="_Toc36049685"/>
      <w:bookmarkStart w:id="554" w:name="_Toc45210451"/>
      <w:bookmarkStart w:id="555" w:name="_Toc51861278"/>
      <w:bookmarkStart w:id="556" w:name="_Toc59212602"/>
      <w:bookmarkStart w:id="557" w:name="_Toc193393612"/>
      <w:bookmarkEnd w:id="550"/>
      <w:r>
        <w:rPr>
          <w:lang w:eastAsia="ko-KR"/>
        </w:rPr>
        <w:t>8.1.2</w:t>
      </w:r>
      <w:r>
        <w:tab/>
        <w:t>Off-network location management</w:t>
      </w:r>
      <w:r>
        <w:rPr>
          <w:lang w:eastAsia="ko-KR"/>
        </w:rPr>
        <w:t xml:space="preserve"> message</w:t>
      </w:r>
      <w:bookmarkEnd w:id="551"/>
      <w:bookmarkEnd w:id="552"/>
      <w:bookmarkEnd w:id="553"/>
      <w:bookmarkEnd w:id="554"/>
      <w:bookmarkEnd w:id="555"/>
      <w:bookmarkEnd w:id="556"/>
      <w:bookmarkEnd w:id="557"/>
    </w:p>
    <w:p w14:paraId="46F3D64B" w14:textId="77777777" w:rsidR="000B16AE" w:rsidRDefault="000B16AE" w:rsidP="00C23116">
      <w:pPr>
        <w:pStyle w:val="Heading4"/>
        <w:rPr>
          <w:lang w:eastAsia="zh-CN"/>
        </w:rPr>
      </w:pPr>
      <w:bookmarkStart w:id="558" w:name="_CR8_1_2_1"/>
      <w:bookmarkStart w:id="559" w:name="_Toc20156402"/>
      <w:bookmarkStart w:id="560" w:name="_Toc27501560"/>
      <w:bookmarkStart w:id="561" w:name="_Toc36049686"/>
      <w:bookmarkStart w:id="562" w:name="_Toc45210452"/>
      <w:bookmarkStart w:id="563" w:name="_Toc51861279"/>
      <w:bookmarkStart w:id="564" w:name="_Toc59212603"/>
      <w:bookmarkStart w:id="565" w:name="_Toc193393613"/>
      <w:bookmarkEnd w:id="558"/>
      <w:r>
        <w:rPr>
          <w:lang w:eastAsia="zh-CN"/>
        </w:rPr>
        <w:t>8.1.2.1</w:t>
      </w:r>
      <w:r>
        <w:rPr>
          <w:lang w:eastAsia="zh-CN"/>
        </w:rPr>
        <w:tab/>
        <w:t>Message definition</w:t>
      </w:r>
      <w:bookmarkEnd w:id="559"/>
      <w:bookmarkEnd w:id="560"/>
      <w:bookmarkEnd w:id="561"/>
      <w:bookmarkEnd w:id="562"/>
      <w:bookmarkEnd w:id="563"/>
      <w:bookmarkEnd w:id="564"/>
      <w:bookmarkEnd w:id="565"/>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bookmarkStart w:id="566" w:name="_CRTable8_1_2_11"/>
      <w:r>
        <w:t>Table </w:t>
      </w:r>
      <w:bookmarkEnd w:id="566"/>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570"/>
        <w:gridCol w:w="2847"/>
        <w:gridCol w:w="3132"/>
        <w:gridCol w:w="1139"/>
        <w:gridCol w:w="1139"/>
        <w:gridCol w:w="1139"/>
      </w:tblGrid>
      <w:tr w:rsidR="007B068E" w14:paraId="62039148"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8E3E0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8E3E0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8E3E0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8E3E0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8E3E0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8E3E08">
            <w:pPr>
              <w:pStyle w:val="TAH"/>
            </w:pPr>
            <w:r>
              <w:t>Length</w:t>
            </w:r>
          </w:p>
        </w:tc>
      </w:tr>
      <w:tr w:rsidR="007B068E" w14:paraId="14CE8AC2"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8E3E08">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8E3E08">
            <w:pPr>
              <w:pStyle w:val="TAL"/>
              <w:rPr>
                <w:lang w:eastAsia="zh-CN"/>
              </w:rPr>
            </w:pPr>
            <w:r>
              <w:rPr>
                <w:lang w:eastAsia="zh-CN"/>
              </w:rPr>
              <w:t>Message Type</w:t>
            </w:r>
          </w:p>
          <w:p w14:paraId="72BA0F11" w14:textId="77777777" w:rsidR="007B068E" w:rsidRDefault="007B068E" w:rsidP="008E3E08">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8E3E0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8E3E08">
            <w:pPr>
              <w:pStyle w:val="TAC"/>
              <w:rPr>
                <w:lang w:eastAsia="zh-CN"/>
              </w:rPr>
            </w:pPr>
            <w:r>
              <w:rPr>
                <w:lang w:eastAsia="zh-CN"/>
              </w:rPr>
              <w:t>1</w:t>
            </w:r>
          </w:p>
        </w:tc>
      </w:tr>
      <w:tr w:rsidR="007B068E" w14:paraId="58DFBC92"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8E3E08">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8E3E0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8E3E0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1A09779" w14:textId="048F3529" w:rsidR="007B068E" w:rsidRDefault="006B1D41" w:rsidP="008E3E08">
            <w:pPr>
              <w:pStyle w:val="TAC"/>
              <w:rPr>
                <w:lang w:eastAsia="zh-CN"/>
              </w:rPr>
            </w:pPr>
            <w:r>
              <w:rPr>
                <w:lang w:eastAsia="zh-CN"/>
              </w:rPr>
              <w:t>3-</w:t>
            </w:r>
            <w:r w:rsidRPr="007F2770">
              <w:rPr>
                <w:rFonts w:eastAsia="Malgun Gothic"/>
                <w:lang w:val="en-US"/>
              </w:rPr>
              <w:t>65537</w:t>
            </w:r>
          </w:p>
        </w:tc>
      </w:tr>
      <w:tr w:rsidR="007B068E" w14:paraId="2A27550E"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8E3E08">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8E3E0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8E3E0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9D20C1C" w14:textId="04F712EE" w:rsidR="007B068E" w:rsidRDefault="006B1D41" w:rsidP="008E3E08">
            <w:pPr>
              <w:pStyle w:val="TAC"/>
              <w:rPr>
                <w:lang w:eastAsia="zh-CN"/>
              </w:rPr>
            </w:pPr>
            <w:r>
              <w:rPr>
                <w:lang w:eastAsia="zh-CN"/>
              </w:rPr>
              <w:t>3-</w:t>
            </w:r>
            <w:r w:rsidRPr="007F2770">
              <w:rPr>
                <w:rFonts w:eastAsia="Malgun Gothic"/>
                <w:lang w:val="en-US"/>
              </w:rPr>
              <w:t>65537</w:t>
            </w:r>
          </w:p>
        </w:tc>
      </w:tr>
      <w:tr w:rsidR="00005043" w14:paraId="18892DB0"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06E250" w14:textId="77777777" w:rsidR="00005043" w:rsidRDefault="00005043" w:rsidP="0000504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24E909" w14:textId="602875EB" w:rsidR="00005043" w:rsidRDefault="00005043" w:rsidP="00005043">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090CCD2C" w14:textId="0B40A88B" w:rsidR="00005043" w:rsidRDefault="00005043" w:rsidP="00005043">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4B27CEBA" w14:textId="4A8E8CC0" w:rsidR="00005043" w:rsidRDefault="00005043" w:rsidP="00005043">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13282D2" w14:textId="59BA7AB0" w:rsidR="00005043" w:rsidRDefault="00005043" w:rsidP="00005043">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D1968C" w14:textId="6201A314" w:rsidR="00005043" w:rsidRDefault="00005043" w:rsidP="00005043">
            <w:pPr>
              <w:pStyle w:val="TAC"/>
              <w:rPr>
                <w:lang w:eastAsia="zh-CN"/>
              </w:rPr>
            </w:pPr>
            <w:r>
              <w:rPr>
                <w:lang w:eastAsia="zh-CN"/>
              </w:rPr>
              <w:t>16</w:t>
            </w:r>
          </w:p>
        </w:tc>
      </w:tr>
      <w:tr w:rsidR="00005043" w14:paraId="054DB6E1"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86D2B" w14:textId="01077E24" w:rsidR="00005043" w:rsidRDefault="00005043" w:rsidP="00005043">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1A20DF11" w14:textId="1B741DB0" w:rsidR="00005043" w:rsidRDefault="00005043" w:rsidP="00005043">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50A3A0C2" w14:textId="77777777" w:rsidR="00005043" w:rsidRDefault="00005043" w:rsidP="00005043">
            <w:pPr>
              <w:pStyle w:val="TAL"/>
              <w:rPr>
                <w:lang w:eastAsia="zh-CN"/>
              </w:rPr>
            </w:pPr>
            <w:r>
              <w:rPr>
                <w:lang w:eastAsia="zh-CN"/>
              </w:rPr>
              <w:t>Reply-to message ID</w:t>
            </w:r>
          </w:p>
          <w:p w14:paraId="7A1A5DD9" w14:textId="305B18AE" w:rsidR="00005043" w:rsidRDefault="00005043" w:rsidP="00005043">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608F4365" w14:textId="31CE9BC3" w:rsidR="00005043" w:rsidRDefault="00005043" w:rsidP="00005043">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3195361" w14:textId="5E3A456E" w:rsidR="00005043" w:rsidRDefault="00005043" w:rsidP="00005043">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DA09A57" w14:textId="7C8672A3" w:rsidR="00005043" w:rsidRDefault="00005043" w:rsidP="00005043">
            <w:pPr>
              <w:pStyle w:val="TAC"/>
              <w:rPr>
                <w:lang w:eastAsia="zh-CN"/>
              </w:rPr>
            </w:pPr>
            <w:r>
              <w:rPr>
                <w:lang w:eastAsia="zh-CN"/>
              </w:rPr>
              <w:t>17</w:t>
            </w:r>
          </w:p>
        </w:tc>
      </w:tr>
      <w:tr w:rsidR="007B068E" w14:paraId="761B625F"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8E3E08">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8E3E08">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8E3E08">
            <w:pPr>
              <w:pStyle w:val="TAL"/>
              <w:rPr>
                <w:lang w:eastAsia="zh-CN"/>
              </w:rPr>
            </w:pPr>
            <w:r>
              <w:rPr>
                <w:lang w:eastAsia="zh-CN"/>
              </w:rPr>
              <w:t>Message Data</w:t>
            </w:r>
          </w:p>
          <w:p w14:paraId="42F24C57" w14:textId="77777777" w:rsidR="007B068E" w:rsidRDefault="007B068E" w:rsidP="008E3E08">
            <w:pPr>
              <w:pStyle w:val="TAL"/>
              <w:rPr>
                <w:lang w:eastAsia="zh-CN"/>
              </w:rPr>
            </w:pPr>
            <w:r>
              <w:rPr>
                <w:lang w:eastAsia="zh-CN"/>
              </w:rPr>
              <w:t>8.2.4</w:t>
            </w:r>
          </w:p>
        </w:tc>
        <w:tc>
          <w:tcPr>
            <w:tcW w:w="1135" w:type="dxa"/>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8E3E0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8E3E0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3AFD7C" w14:textId="66CC08DD" w:rsidR="007B068E" w:rsidRDefault="006B1D41" w:rsidP="008E3E08">
            <w:pPr>
              <w:pStyle w:val="TAC"/>
              <w:rPr>
                <w:lang w:eastAsia="zh-CN"/>
              </w:rPr>
            </w:pPr>
            <w:r>
              <w:rPr>
                <w:lang w:eastAsia="zh-CN"/>
              </w:rPr>
              <w:t>4-</w:t>
            </w:r>
            <w:r>
              <w:rPr>
                <w:rFonts w:eastAsia="Malgun Gothic"/>
                <w:lang w:val="en-US"/>
              </w:rPr>
              <w:t>65538</w:t>
            </w:r>
            <w:r w:rsidDel="006B1D41">
              <w:rPr>
                <w:lang w:eastAsia="zh-CN"/>
              </w:rPr>
              <w:t xml:space="preserve"> </w:t>
            </w:r>
          </w:p>
        </w:tc>
      </w:tr>
      <w:tr w:rsidR="007B068E" w14:paraId="1B46BE32" w14:textId="77777777" w:rsidTr="008E3E0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8E3E08">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8E3E08">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8E3E08">
            <w:pPr>
              <w:pStyle w:val="TAL"/>
              <w:rPr>
                <w:lang w:eastAsia="zh-CN"/>
              </w:rPr>
            </w:pPr>
            <w:r>
              <w:rPr>
                <w:lang w:eastAsia="zh-CN"/>
              </w:rPr>
              <w:t>Cause</w:t>
            </w:r>
          </w:p>
          <w:p w14:paraId="3F65FF77" w14:textId="77777777" w:rsidR="007B068E" w:rsidRDefault="007B068E" w:rsidP="008E3E08">
            <w:pPr>
              <w:pStyle w:val="TAL"/>
              <w:rPr>
                <w:lang w:eastAsia="zh-CN"/>
              </w:rPr>
            </w:pPr>
            <w:r>
              <w:rPr>
                <w:lang w:eastAsia="zh-CN"/>
              </w:rPr>
              <w:t>8.2.5</w:t>
            </w:r>
          </w:p>
        </w:tc>
        <w:tc>
          <w:tcPr>
            <w:tcW w:w="1135" w:type="dxa"/>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8E3E0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8E3E08">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42C8713" w14:textId="3C7D0105" w:rsidR="007B068E" w:rsidRDefault="006B1D41" w:rsidP="008E3E08">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567" w:name="_CR8_2"/>
      <w:bookmarkStart w:id="568" w:name="_Toc45210495"/>
      <w:bookmarkStart w:id="569" w:name="_Toc51861322"/>
      <w:bookmarkStart w:id="570" w:name="_Toc59212646"/>
      <w:bookmarkStart w:id="571" w:name="_Toc193393614"/>
      <w:bookmarkEnd w:id="567"/>
      <w:r>
        <w:t>8.2</w:t>
      </w:r>
      <w:r>
        <w:tab/>
        <w:t>General message format and information elements coding</w:t>
      </w:r>
      <w:bookmarkEnd w:id="568"/>
      <w:bookmarkEnd w:id="569"/>
      <w:bookmarkEnd w:id="570"/>
      <w:bookmarkEnd w:id="571"/>
    </w:p>
    <w:p w14:paraId="442E18E4" w14:textId="77777777" w:rsidR="000B16AE" w:rsidRDefault="000B16AE" w:rsidP="00C23116">
      <w:pPr>
        <w:pStyle w:val="Heading3"/>
        <w:rPr>
          <w:lang w:eastAsia="ko-KR"/>
        </w:rPr>
      </w:pPr>
      <w:bookmarkStart w:id="572" w:name="_CR8_2_1"/>
      <w:bookmarkStart w:id="573" w:name="_Toc20156442"/>
      <w:bookmarkStart w:id="574" w:name="_Toc27501600"/>
      <w:bookmarkStart w:id="575" w:name="_Toc36049726"/>
      <w:bookmarkStart w:id="576" w:name="_Toc45210496"/>
      <w:bookmarkStart w:id="577" w:name="_Toc51861323"/>
      <w:bookmarkStart w:id="578" w:name="_Toc59212647"/>
      <w:bookmarkStart w:id="579" w:name="_Toc193393615"/>
      <w:bookmarkEnd w:id="572"/>
      <w:r>
        <w:t>8.2.1</w:t>
      </w:r>
      <w:r>
        <w:rPr>
          <w:lang w:eastAsia="ko-KR"/>
        </w:rPr>
        <w:tab/>
        <w:t>General</w:t>
      </w:r>
      <w:bookmarkEnd w:id="573"/>
      <w:bookmarkEnd w:id="574"/>
      <w:bookmarkEnd w:id="575"/>
      <w:bookmarkEnd w:id="576"/>
      <w:bookmarkEnd w:id="577"/>
      <w:bookmarkEnd w:id="578"/>
      <w:bookmarkEnd w:id="579"/>
    </w:p>
    <w:p w14:paraId="2100F777" w14:textId="77777777" w:rsidR="00F05BCC" w:rsidRDefault="00F05BCC" w:rsidP="00F05BCC">
      <w:r>
        <w:t>The least significant bit of a field is represented by the lowest numbered bit of the highest numbered octet of the field. When the field extends over more than one octet, the order of bit values progressively decreases as the octet number increases.</w:t>
      </w:r>
    </w:p>
    <w:p w14:paraId="3D224BA6" w14:textId="77777777" w:rsidR="00F05BCC" w:rsidRDefault="00F05BCC" w:rsidP="00F05BCC">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05BCC" w14:paraId="1016FCA3" w14:textId="77777777" w:rsidTr="008E3E08">
        <w:trPr>
          <w:cantSplit/>
        </w:trPr>
        <w:tc>
          <w:tcPr>
            <w:tcW w:w="708" w:type="dxa"/>
            <w:tcBorders>
              <w:top w:val="nil"/>
              <w:left w:val="nil"/>
              <w:bottom w:val="single" w:sz="4" w:space="0" w:color="auto"/>
              <w:right w:val="nil"/>
            </w:tcBorders>
            <w:hideMark/>
          </w:tcPr>
          <w:p w14:paraId="67BCFAB7" w14:textId="77777777" w:rsidR="00F05BCC" w:rsidRDefault="00F05BCC" w:rsidP="008E3E08">
            <w:pPr>
              <w:pStyle w:val="TAC"/>
              <w:rPr>
                <w:lang w:eastAsia="ja-JP" w:bidi="he-IL"/>
              </w:rPr>
            </w:pPr>
            <w:r>
              <w:t>8</w:t>
            </w:r>
          </w:p>
        </w:tc>
        <w:tc>
          <w:tcPr>
            <w:tcW w:w="709" w:type="dxa"/>
            <w:tcBorders>
              <w:top w:val="nil"/>
              <w:left w:val="nil"/>
              <w:bottom w:val="single" w:sz="4" w:space="0" w:color="auto"/>
              <w:right w:val="nil"/>
            </w:tcBorders>
            <w:hideMark/>
          </w:tcPr>
          <w:p w14:paraId="57EB2F65" w14:textId="77777777" w:rsidR="00F05BCC" w:rsidRDefault="00F05BCC" w:rsidP="008E3E08">
            <w:pPr>
              <w:pStyle w:val="TAC"/>
              <w:rPr>
                <w:lang w:eastAsia="ja-JP" w:bidi="he-IL"/>
              </w:rPr>
            </w:pPr>
            <w:r>
              <w:t>7</w:t>
            </w:r>
          </w:p>
        </w:tc>
        <w:tc>
          <w:tcPr>
            <w:tcW w:w="709" w:type="dxa"/>
            <w:tcBorders>
              <w:top w:val="nil"/>
              <w:left w:val="nil"/>
              <w:bottom w:val="single" w:sz="4" w:space="0" w:color="auto"/>
              <w:right w:val="nil"/>
            </w:tcBorders>
            <w:hideMark/>
          </w:tcPr>
          <w:p w14:paraId="74862BA0" w14:textId="77777777" w:rsidR="00F05BCC" w:rsidRDefault="00F05BCC" w:rsidP="008E3E08">
            <w:pPr>
              <w:pStyle w:val="TAC"/>
              <w:rPr>
                <w:lang w:eastAsia="ja-JP" w:bidi="he-IL"/>
              </w:rPr>
            </w:pPr>
            <w:r>
              <w:t>6</w:t>
            </w:r>
          </w:p>
        </w:tc>
        <w:tc>
          <w:tcPr>
            <w:tcW w:w="709" w:type="dxa"/>
            <w:tcBorders>
              <w:top w:val="nil"/>
              <w:left w:val="nil"/>
              <w:bottom w:val="single" w:sz="4" w:space="0" w:color="auto"/>
              <w:right w:val="nil"/>
            </w:tcBorders>
            <w:hideMark/>
          </w:tcPr>
          <w:p w14:paraId="5A449594" w14:textId="77777777" w:rsidR="00F05BCC" w:rsidRDefault="00F05BCC" w:rsidP="008E3E08">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142B43BB" w14:textId="77777777" w:rsidR="00F05BCC" w:rsidRDefault="00F05BCC" w:rsidP="008E3E08">
            <w:pPr>
              <w:pStyle w:val="TAC"/>
              <w:rPr>
                <w:lang w:eastAsia="ja-JP" w:bidi="he-IL"/>
              </w:rPr>
            </w:pPr>
            <w:r>
              <w:t>4</w:t>
            </w:r>
          </w:p>
        </w:tc>
        <w:tc>
          <w:tcPr>
            <w:tcW w:w="709" w:type="dxa"/>
            <w:tcBorders>
              <w:top w:val="nil"/>
              <w:left w:val="nil"/>
              <w:bottom w:val="single" w:sz="4" w:space="0" w:color="auto"/>
              <w:right w:val="nil"/>
            </w:tcBorders>
            <w:hideMark/>
          </w:tcPr>
          <w:p w14:paraId="5AD2252A" w14:textId="77777777" w:rsidR="00F05BCC" w:rsidRDefault="00F05BCC" w:rsidP="008E3E08">
            <w:pPr>
              <w:pStyle w:val="TAC"/>
              <w:rPr>
                <w:lang w:eastAsia="ja-JP" w:bidi="he-IL"/>
              </w:rPr>
            </w:pPr>
            <w:r>
              <w:t>3</w:t>
            </w:r>
          </w:p>
        </w:tc>
        <w:tc>
          <w:tcPr>
            <w:tcW w:w="709" w:type="dxa"/>
            <w:tcBorders>
              <w:top w:val="nil"/>
              <w:left w:val="nil"/>
              <w:bottom w:val="single" w:sz="4" w:space="0" w:color="auto"/>
              <w:right w:val="nil"/>
            </w:tcBorders>
            <w:hideMark/>
          </w:tcPr>
          <w:p w14:paraId="4AE899FE" w14:textId="77777777" w:rsidR="00F05BCC" w:rsidRDefault="00F05BCC" w:rsidP="008E3E08">
            <w:pPr>
              <w:pStyle w:val="TAC"/>
              <w:rPr>
                <w:lang w:eastAsia="ja-JP" w:bidi="he-IL"/>
              </w:rPr>
            </w:pPr>
            <w:r>
              <w:t>2</w:t>
            </w:r>
          </w:p>
        </w:tc>
        <w:tc>
          <w:tcPr>
            <w:tcW w:w="709" w:type="dxa"/>
            <w:tcBorders>
              <w:top w:val="nil"/>
              <w:left w:val="nil"/>
              <w:bottom w:val="single" w:sz="4" w:space="0" w:color="auto"/>
              <w:right w:val="nil"/>
            </w:tcBorders>
            <w:hideMark/>
          </w:tcPr>
          <w:p w14:paraId="58688807" w14:textId="77777777" w:rsidR="00F05BCC" w:rsidRDefault="00F05BCC" w:rsidP="008E3E08">
            <w:pPr>
              <w:pStyle w:val="TAC"/>
              <w:rPr>
                <w:lang w:eastAsia="ja-JP" w:bidi="he-IL"/>
              </w:rPr>
            </w:pPr>
            <w:r>
              <w:t>1</w:t>
            </w:r>
          </w:p>
        </w:tc>
        <w:tc>
          <w:tcPr>
            <w:tcW w:w="1134" w:type="dxa"/>
          </w:tcPr>
          <w:p w14:paraId="3D375DD1" w14:textId="77777777" w:rsidR="00F05BCC" w:rsidRDefault="00F05BCC" w:rsidP="008E3E08">
            <w:pPr>
              <w:pStyle w:val="TAL"/>
              <w:rPr>
                <w:lang w:eastAsia="ja-JP" w:bidi="he-IL"/>
              </w:rPr>
            </w:pPr>
          </w:p>
        </w:tc>
      </w:tr>
      <w:tr w:rsidR="00F05BCC" w14:paraId="0414C8BC" w14:textId="77777777" w:rsidTr="008E3E08">
        <w:trPr>
          <w:trHeight w:val="243"/>
        </w:trPr>
        <w:tc>
          <w:tcPr>
            <w:tcW w:w="708" w:type="dxa"/>
            <w:tcBorders>
              <w:top w:val="single" w:sz="4" w:space="0" w:color="auto"/>
              <w:left w:val="single" w:sz="4" w:space="0" w:color="auto"/>
              <w:bottom w:val="nil"/>
              <w:right w:val="nil"/>
            </w:tcBorders>
            <w:hideMark/>
          </w:tcPr>
          <w:p w14:paraId="5CE6A74B" w14:textId="77777777" w:rsidR="00F05BCC" w:rsidRDefault="00F05BCC" w:rsidP="008E3E08">
            <w:pPr>
              <w:pStyle w:val="TAC"/>
            </w:pPr>
            <w:r>
              <w:t>MSB</w:t>
            </w:r>
          </w:p>
        </w:tc>
        <w:tc>
          <w:tcPr>
            <w:tcW w:w="709" w:type="dxa"/>
            <w:tcBorders>
              <w:top w:val="single" w:sz="4" w:space="0" w:color="auto"/>
              <w:left w:val="nil"/>
              <w:bottom w:val="nil"/>
              <w:right w:val="nil"/>
            </w:tcBorders>
            <w:hideMark/>
          </w:tcPr>
          <w:p w14:paraId="17ACDD49"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5DB208B8"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12055476"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7185EFA2"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3A46FF9B"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50C8AA8F" w14:textId="77777777" w:rsidR="00F05BCC" w:rsidRDefault="00F05BCC" w:rsidP="008E3E08">
            <w:pPr>
              <w:pStyle w:val="TAC"/>
            </w:pPr>
            <w:r>
              <w:t>x</w:t>
            </w:r>
          </w:p>
        </w:tc>
        <w:tc>
          <w:tcPr>
            <w:tcW w:w="709" w:type="dxa"/>
            <w:tcBorders>
              <w:top w:val="single" w:sz="4" w:space="0" w:color="auto"/>
              <w:left w:val="nil"/>
              <w:bottom w:val="nil"/>
              <w:right w:val="single" w:sz="4" w:space="0" w:color="auto"/>
            </w:tcBorders>
            <w:hideMark/>
          </w:tcPr>
          <w:p w14:paraId="3D441434" w14:textId="77777777" w:rsidR="00F05BCC" w:rsidRDefault="00F05BCC" w:rsidP="008E3E08">
            <w:pPr>
              <w:pStyle w:val="TAC"/>
            </w:pPr>
            <w:r>
              <w:t>x</w:t>
            </w:r>
          </w:p>
        </w:tc>
        <w:tc>
          <w:tcPr>
            <w:tcW w:w="1134" w:type="dxa"/>
            <w:tcBorders>
              <w:top w:val="nil"/>
              <w:left w:val="single" w:sz="4" w:space="0" w:color="auto"/>
              <w:bottom w:val="nil"/>
              <w:right w:val="nil"/>
            </w:tcBorders>
          </w:tcPr>
          <w:p w14:paraId="77C7EA13" w14:textId="77777777" w:rsidR="00F05BCC" w:rsidRDefault="00F05BCC" w:rsidP="008E3E08">
            <w:pPr>
              <w:pStyle w:val="TAL"/>
            </w:pPr>
            <w:r>
              <w:t>octet 1</w:t>
            </w:r>
          </w:p>
          <w:p w14:paraId="4B6BDD47" w14:textId="77777777" w:rsidR="00F05BCC" w:rsidRDefault="00F05BCC" w:rsidP="008E3E08">
            <w:pPr>
              <w:pStyle w:val="TAL"/>
            </w:pPr>
          </w:p>
        </w:tc>
      </w:tr>
      <w:tr w:rsidR="00F05BCC" w14:paraId="2C502B2B" w14:textId="77777777" w:rsidTr="008E3E08">
        <w:trPr>
          <w:trHeight w:val="243"/>
        </w:trPr>
        <w:tc>
          <w:tcPr>
            <w:tcW w:w="708" w:type="dxa"/>
            <w:tcBorders>
              <w:top w:val="nil"/>
              <w:left w:val="single" w:sz="4" w:space="0" w:color="auto"/>
              <w:bottom w:val="nil"/>
              <w:right w:val="nil"/>
            </w:tcBorders>
            <w:hideMark/>
          </w:tcPr>
          <w:p w14:paraId="2C6582E7" w14:textId="77777777" w:rsidR="00F05BCC" w:rsidRDefault="00F05BCC" w:rsidP="008E3E08">
            <w:pPr>
              <w:pStyle w:val="TAC"/>
            </w:pPr>
            <w:r>
              <w:t>x</w:t>
            </w:r>
          </w:p>
        </w:tc>
        <w:tc>
          <w:tcPr>
            <w:tcW w:w="709" w:type="dxa"/>
            <w:hideMark/>
          </w:tcPr>
          <w:p w14:paraId="4D5BB102" w14:textId="77777777" w:rsidR="00F05BCC" w:rsidRDefault="00F05BCC" w:rsidP="008E3E08">
            <w:pPr>
              <w:pStyle w:val="TAC"/>
            </w:pPr>
            <w:r>
              <w:t>x</w:t>
            </w:r>
          </w:p>
        </w:tc>
        <w:tc>
          <w:tcPr>
            <w:tcW w:w="709" w:type="dxa"/>
            <w:hideMark/>
          </w:tcPr>
          <w:p w14:paraId="51A27271" w14:textId="77777777" w:rsidR="00F05BCC" w:rsidRDefault="00F05BCC" w:rsidP="008E3E08">
            <w:pPr>
              <w:pStyle w:val="TAC"/>
            </w:pPr>
            <w:r>
              <w:t>x</w:t>
            </w:r>
          </w:p>
        </w:tc>
        <w:tc>
          <w:tcPr>
            <w:tcW w:w="709" w:type="dxa"/>
            <w:hideMark/>
          </w:tcPr>
          <w:p w14:paraId="600D3549" w14:textId="77777777" w:rsidR="00F05BCC" w:rsidRDefault="00F05BCC" w:rsidP="008E3E08">
            <w:pPr>
              <w:pStyle w:val="TAC"/>
            </w:pPr>
            <w:r>
              <w:t>x</w:t>
            </w:r>
          </w:p>
        </w:tc>
        <w:tc>
          <w:tcPr>
            <w:tcW w:w="709" w:type="dxa"/>
            <w:hideMark/>
          </w:tcPr>
          <w:p w14:paraId="75C2225C" w14:textId="77777777" w:rsidR="00F05BCC" w:rsidRDefault="00F05BCC" w:rsidP="008E3E08">
            <w:pPr>
              <w:pStyle w:val="TAC"/>
            </w:pPr>
            <w:r>
              <w:t>x</w:t>
            </w:r>
          </w:p>
        </w:tc>
        <w:tc>
          <w:tcPr>
            <w:tcW w:w="709" w:type="dxa"/>
            <w:hideMark/>
          </w:tcPr>
          <w:p w14:paraId="33AD1264" w14:textId="77777777" w:rsidR="00F05BCC" w:rsidRDefault="00F05BCC" w:rsidP="008E3E08">
            <w:pPr>
              <w:pStyle w:val="TAC"/>
            </w:pPr>
            <w:r>
              <w:t>x</w:t>
            </w:r>
          </w:p>
        </w:tc>
        <w:tc>
          <w:tcPr>
            <w:tcW w:w="709" w:type="dxa"/>
            <w:hideMark/>
          </w:tcPr>
          <w:p w14:paraId="11A7609F" w14:textId="77777777" w:rsidR="00F05BCC" w:rsidRDefault="00F05BCC" w:rsidP="008E3E08">
            <w:pPr>
              <w:pStyle w:val="TAC"/>
            </w:pPr>
            <w:r>
              <w:t>x</w:t>
            </w:r>
          </w:p>
        </w:tc>
        <w:tc>
          <w:tcPr>
            <w:tcW w:w="709" w:type="dxa"/>
            <w:tcBorders>
              <w:top w:val="nil"/>
              <w:left w:val="nil"/>
              <w:bottom w:val="nil"/>
              <w:right w:val="single" w:sz="4" w:space="0" w:color="auto"/>
            </w:tcBorders>
            <w:hideMark/>
          </w:tcPr>
          <w:p w14:paraId="5D326284" w14:textId="77777777" w:rsidR="00F05BCC" w:rsidRDefault="00F05BCC" w:rsidP="008E3E08">
            <w:pPr>
              <w:pStyle w:val="TAC"/>
            </w:pPr>
            <w:r>
              <w:t>x</w:t>
            </w:r>
          </w:p>
        </w:tc>
        <w:tc>
          <w:tcPr>
            <w:tcW w:w="1134" w:type="dxa"/>
            <w:tcBorders>
              <w:top w:val="nil"/>
              <w:left w:val="single" w:sz="4" w:space="0" w:color="auto"/>
              <w:bottom w:val="nil"/>
              <w:right w:val="nil"/>
            </w:tcBorders>
          </w:tcPr>
          <w:p w14:paraId="70FA48FA" w14:textId="77777777" w:rsidR="00F05BCC" w:rsidRDefault="00F05BCC" w:rsidP="008E3E08">
            <w:pPr>
              <w:pStyle w:val="TAL"/>
            </w:pPr>
          </w:p>
          <w:p w14:paraId="4CCE95A8" w14:textId="77777777" w:rsidR="00F05BCC" w:rsidRDefault="00F05BCC" w:rsidP="008E3E08">
            <w:pPr>
              <w:pStyle w:val="TAL"/>
            </w:pPr>
          </w:p>
        </w:tc>
      </w:tr>
      <w:tr w:rsidR="00F05BCC" w14:paraId="74E3EED9" w14:textId="77777777" w:rsidTr="008E3E08">
        <w:trPr>
          <w:trHeight w:val="243"/>
        </w:trPr>
        <w:tc>
          <w:tcPr>
            <w:tcW w:w="708" w:type="dxa"/>
            <w:tcBorders>
              <w:top w:val="nil"/>
              <w:left w:val="single" w:sz="4" w:space="0" w:color="auto"/>
              <w:bottom w:val="single" w:sz="4" w:space="0" w:color="auto"/>
              <w:right w:val="nil"/>
            </w:tcBorders>
            <w:hideMark/>
          </w:tcPr>
          <w:p w14:paraId="1A94E1FF"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5CAEB127"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34CF03E1"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04D498FF"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6AFE2256"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327823D2"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4602FC64" w14:textId="77777777" w:rsidR="00F05BCC" w:rsidRDefault="00F05BCC" w:rsidP="008E3E08">
            <w:pPr>
              <w:pStyle w:val="TAC"/>
            </w:pPr>
            <w:r>
              <w:t>x</w:t>
            </w:r>
          </w:p>
        </w:tc>
        <w:tc>
          <w:tcPr>
            <w:tcW w:w="709" w:type="dxa"/>
            <w:tcBorders>
              <w:top w:val="nil"/>
              <w:left w:val="nil"/>
              <w:bottom w:val="single" w:sz="4" w:space="0" w:color="auto"/>
              <w:right w:val="single" w:sz="4" w:space="0" w:color="auto"/>
            </w:tcBorders>
            <w:hideMark/>
          </w:tcPr>
          <w:p w14:paraId="7B995EA4" w14:textId="77777777" w:rsidR="00F05BCC" w:rsidRDefault="00F05BCC" w:rsidP="008E3E08">
            <w:pPr>
              <w:pStyle w:val="TAC"/>
            </w:pPr>
            <w:r>
              <w:t>LSB</w:t>
            </w:r>
          </w:p>
        </w:tc>
        <w:tc>
          <w:tcPr>
            <w:tcW w:w="1134" w:type="dxa"/>
            <w:tcBorders>
              <w:top w:val="nil"/>
              <w:left w:val="single" w:sz="4" w:space="0" w:color="auto"/>
              <w:bottom w:val="nil"/>
              <w:right w:val="nil"/>
            </w:tcBorders>
            <w:hideMark/>
          </w:tcPr>
          <w:p w14:paraId="45D0C35F" w14:textId="77777777" w:rsidR="00F05BCC" w:rsidRDefault="00F05BCC" w:rsidP="008E3E08">
            <w:pPr>
              <w:pStyle w:val="TAL"/>
            </w:pPr>
            <w:r>
              <w:t>octet N</w:t>
            </w:r>
          </w:p>
        </w:tc>
      </w:tr>
    </w:tbl>
    <w:p w14:paraId="674EE4C7" w14:textId="77777777" w:rsidR="00F05BCC" w:rsidRDefault="00F05BCC" w:rsidP="00F05BCC">
      <w:pPr>
        <w:pStyle w:val="TF"/>
        <w:rPr>
          <w:lang w:eastAsia="zh-CN"/>
        </w:rPr>
      </w:pPr>
      <w:bookmarkStart w:id="580" w:name="_CRFigure8_2_11"/>
      <w:r>
        <w:rPr>
          <w:lang w:eastAsia="zh-CN"/>
        </w:rPr>
        <w:t>Figure </w:t>
      </w:r>
      <w:bookmarkEnd w:id="580"/>
      <w:r>
        <w:t>8.2.1-1</w:t>
      </w:r>
      <w:r>
        <w:rPr>
          <w:lang w:eastAsia="zh-CN"/>
        </w:rPr>
        <w:t>: Example of bit ordering of a field</w:t>
      </w:r>
    </w:p>
    <w:p w14:paraId="58ABA080" w14:textId="77777777" w:rsidR="00F05BCC" w:rsidRDefault="00F05BCC" w:rsidP="00F05BCC">
      <w:pPr>
        <w:rPr>
          <w:lang w:eastAsia="zh-CN"/>
        </w:rPr>
      </w:pPr>
      <w:r>
        <w:t>Within the protocols defined in the present document</w:t>
      </w:r>
      <w:r>
        <w:rPr>
          <w:lang w:eastAsia="zh-CN"/>
        </w:rPr>
        <w:t>, the message consists of the following parts:</w:t>
      </w:r>
    </w:p>
    <w:p w14:paraId="4B393227" w14:textId="77777777" w:rsidR="00F05BCC" w:rsidRDefault="00F05BCC" w:rsidP="00F05BCC">
      <w:pPr>
        <w:pStyle w:val="B1"/>
        <w:rPr>
          <w:lang w:eastAsia="zh-CN"/>
        </w:rPr>
      </w:pPr>
      <w:r>
        <w:t>a)</w:t>
      </w:r>
      <w:r>
        <w:tab/>
        <w:t>message type information element</w:t>
      </w:r>
      <w:r>
        <w:rPr>
          <w:lang w:eastAsia="zh-CN"/>
        </w:rPr>
        <w:t>; and</w:t>
      </w:r>
    </w:p>
    <w:p w14:paraId="6C45F255" w14:textId="77777777" w:rsidR="00F05BCC" w:rsidRDefault="00F05BCC" w:rsidP="00F05BCC">
      <w:pPr>
        <w:pStyle w:val="B1"/>
        <w:rPr>
          <w:lang w:eastAsia="zh-CN"/>
        </w:rPr>
      </w:pPr>
      <w:r>
        <w:rPr>
          <w:noProof/>
          <w:lang w:eastAsia="zh-CN"/>
        </w:rPr>
        <w:t>b)</w:t>
      </w:r>
      <w:r>
        <w:rPr>
          <w:noProof/>
          <w:lang w:eastAsia="zh-CN"/>
        </w:rPr>
        <w:tab/>
        <w:t>other information elements, as required.</w:t>
      </w:r>
    </w:p>
    <w:p w14:paraId="526EA3DC" w14:textId="77777777" w:rsidR="00F05BCC" w:rsidRDefault="00F05BCC" w:rsidP="00F05BCC">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05BCC" w14:paraId="6C962808" w14:textId="77777777" w:rsidTr="008E3E08">
        <w:trPr>
          <w:cantSplit/>
          <w:jc w:val="center"/>
        </w:trPr>
        <w:tc>
          <w:tcPr>
            <w:tcW w:w="709" w:type="dxa"/>
            <w:tcBorders>
              <w:top w:val="nil"/>
              <w:left w:val="nil"/>
              <w:bottom w:val="nil"/>
              <w:right w:val="nil"/>
            </w:tcBorders>
            <w:hideMark/>
          </w:tcPr>
          <w:p w14:paraId="799107DC" w14:textId="77777777" w:rsidR="00F05BCC" w:rsidRDefault="00F05BCC" w:rsidP="008E3E08">
            <w:pPr>
              <w:pStyle w:val="TAC"/>
              <w:rPr>
                <w:lang w:eastAsia="zh-CN"/>
              </w:rPr>
            </w:pPr>
            <w:r>
              <w:rPr>
                <w:lang w:eastAsia="zh-CN"/>
              </w:rPr>
              <w:t>8</w:t>
            </w:r>
          </w:p>
        </w:tc>
        <w:tc>
          <w:tcPr>
            <w:tcW w:w="709" w:type="dxa"/>
            <w:tcBorders>
              <w:top w:val="nil"/>
              <w:left w:val="nil"/>
              <w:bottom w:val="nil"/>
              <w:right w:val="nil"/>
            </w:tcBorders>
            <w:hideMark/>
          </w:tcPr>
          <w:p w14:paraId="4BE77410" w14:textId="77777777" w:rsidR="00F05BCC" w:rsidRDefault="00F05BCC" w:rsidP="008E3E08">
            <w:pPr>
              <w:pStyle w:val="TAC"/>
              <w:rPr>
                <w:lang w:eastAsia="zh-CN"/>
              </w:rPr>
            </w:pPr>
            <w:r>
              <w:rPr>
                <w:lang w:eastAsia="zh-CN"/>
              </w:rPr>
              <w:t>7</w:t>
            </w:r>
          </w:p>
        </w:tc>
        <w:tc>
          <w:tcPr>
            <w:tcW w:w="709" w:type="dxa"/>
            <w:tcBorders>
              <w:top w:val="nil"/>
              <w:left w:val="nil"/>
              <w:bottom w:val="nil"/>
              <w:right w:val="nil"/>
            </w:tcBorders>
            <w:hideMark/>
          </w:tcPr>
          <w:p w14:paraId="095C6E72" w14:textId="77777777" w:rsidR="00F05BCC" w:rsidRDefault="00F05BCC" w:rsidP="008E3E08">
            <w:pPr>
              <w:pStyle w:val="TAC"/>
              <w:rPr>
                <w:lang w:eastAsia="zh-CN"/>
              </w:rPr>
            </w:pPr>
            <w:r>
              <w:rPr>
                <w:lang w:eastAsia="zh-CN"/>
              </w:rPr>
              <w:t>6</w:t>
            </w:r>
          </w:p>
        </w:tc>
        <w:tc>
          <w:tcPr>
            <w:tcW w:w="709" w:type="dxa"/>
            <w:tcBorders>
              <w:top w:val="nil"/>
              <w:left w:val="nil"/>
              <w:bottom w:val="nil"/>
              <w:right w:val="nil"/>
            </w:tcBorders>
            <w:hideMark/>
          </w:tcPr>
          <w:p w14:paraId="3A05BCB8" w14:textId="77777777" w:rsidR="00F05BCC" w:rsidRDefault="00F05BCC" w:rsidP="008E3E08">
            <w:pPr>
              <w:pStyle w:val="TAC"/>
              <w:rPr>
                <w:lang w:eastAsia="zh-CN"/>
              </w:rPr>
            </w:pPr>
            <w:r>
              <w:rPr>
                <w:lang w:eastAsia="zh-CN"/>
              </w:rPr>
              <w:t>5</w:t>
            </w:r>
          </w:p>
        </w:tc>
        <w:tc>
          <w:tcPr>
            <w:tcW w:w="709" w:type="dxa"/>
            <w:tcBorders>
              <w:top w:val="nil"/>
              <w:left w:val="nil"/>
              <w:bottom w:val="nil"/>
              <w:right w:val="nil"/>
            </w:tcBorders>
            <w:hideMark/>
          </w:tcPr>
          <w:p w14:paraId="0925A641" w14:textId="77777777" w:rsidR="00F05BCC" w:rsidRDefault="00F05BCC" w:rsidP="008E3E08">
            <w:pPr>
              <w:pStyle w:val="TAC"/>
              <w:rPr>
                <w:lang w:eastAsia="zh-CN"/>
              </w:rPr>
            </w:pPr>
            <w:r>
              <w:rPr>
                <w:lang w:eastAsia="zh-CN"/>
              </w:rPr>
              <w:t>4</w:t>
            </w:r>
          </w:p>
        </w:tc>
        <w:tc>
          <w:tcPr>
            <w:tcW w:w="709" w:type="dxa"/>
            <w:tcBorders>
              <w:top w:val="nil"/>
              <w:left w:val="nil"/>
              <w:bottom w:val="nil"/>
              <w:right w:val="nil"/>
            </w:tcBorders>
            <w:hideMark/>
          </w:tcPr>
          <w:p w14:paraId="0467C310" w14:textId="77777777" w:rsidR="00F05BCC" w:rsidRDefault="00F05BCC" w:rsidP="008E3E08">
            <w:pPr>
              <w:pStyle w:val="TAC"/>
              <w:rPr>
                <w:lang w:eastAsia="zh-CN"/>
              </w:rPr>
            </w:pPr>
            <w:r>
              <w:rPr>
                <w:lang w:eastAsia="zh-CN"/>
              </w:rPr>
              <w:t>3</w:t>
            </w:r>
          </w:p>
        </w:tc>
        <w:tc>
          <w:tcPr>
            <w:tcW w:w="709" w:type="dxa"/>
            <w:tcBorders>
              <w:top w:val="nil"/>
              <w:left w:val="nil"/>
              <w:bottom w:val="nil"/>
              <w:right w:val="nil"/>
            </w:tcBorders>
            <w:hideMark/>
          </w:tcPr>
          <w:p w14:paraId="1BB3002D" w14:textId="77777777" w:rsidR="00F05BCC" w:rsidRDefault="00F05BCC" w:rsidP="008E3E08">
            <w:pPr>
              <w:pStyle w:val="TAC"/>
              <w:rPr>
                <w:lang w:eastAsia="zh-CN"/>
              </w:rPr>
            </w:pPr>
            <w:r>
              <w:rPr>
                <w:lang w:eastAsia="zh-CN"/>
              </w:rPr>
              <w:t>2</w:t>
            </w:r>
          </w:p>
        </w:tc>
        <w:tc>
          <w:tcPr>
            <w:tcW w:w="709" w:type="dxa"/>
            <w:tcBorders>
              <w:top w:val="nil"/>
              <w:left w:val="nil"/>
              <w:bottom w:val="nil"/>
              <w:right w:val="nil"/>
            </w:tcBorders>
            <w:hideMark/>
          </w:tcPr>
          <w:p w14:paraId="3D1A7D23" w14:textId="77777777" w:rsidR="00F05BCC" w:rsidRDefault="00F05BCC" w:rsidP="008E3E08">
            <w:pPr>
              <w:pStyle w:val="TAC"/>
              <w:rPr>
                <w:lang w:eastAsia="zh-CN"/>
              </w:rPr>
            </w:pPr>
            <w:r>
              <w:rPr>
                <w:lang w:eastAsia="zh-CN"/>
              </w:rPr>
              <w:t>1</w:t>
            </w:r>
          </w:p>
        </w:tc>
        <w:tc>
          <w:tcPr>
            <w:tcW w:w="1134" w:type="dxa"/>
            <w:tcBorders>
              <w:top w:val="nil"/>
              <w:left w:val="nil"/>
              <w:bottom w:val="nil"/>
              <w:right w:val="nil"/>
            </w:tcBorders>
          </w:tcPr>
          <w:p w14:paraId="3C3F89CC" w14:textId="77777777" w:rsidR="00F05BCC" w:rsidRDefault="00F05BCC" w:rsidP="008E3E08">
            <w:pPr>
              <w:keepNext/>
              <w:keepLines/>
              <w:spacing w:after="0"/>
              <w:rPr>
                <w:rFonts w:ascii="Arial" w:hAnsi="Arial"/>
                <w:sz w:val="18"/>
              </w:rPr>
            </w:pPr>
            <w:bookmarkStart w:id="581" w:name="_PERM_MCCTEMPBM_CRPT00830046___7"/>
            <w:bookmarkEnd w:id="581"/>
          </w:p>
        </w:tc>
      </w:tr>
      <w:tr w:rsidR="00F05BCC" w14:paraId="7F2CA016" w14:textId="77777777" w:rsidTr="008E3E08">
        <w:trPr>
          <w:cantSplit/>
          <w:jc w:val="center"/>
        </w:trPr>
        <w:tc>
          <w:tcPr>
            <w:tcW w:w="5672" w:type="dxa"/>
            <w:gridSpan w:val="8"/>
            <w:tcBorders>
              <w:top w:val="single" w:sz="4" w:space="0" w:color="auto"/>
              <w:left w:val="single" w:sz="4" w:space="0" w:color="auto"/>
              <w:bottom w:val="nil"/>
              <w:right w:val="single" w:sz="4" w:space="0" w:color="auto"/>
            </w:tcBorders>
            <w:hideMark/>
          </w:tcPr>
          <w:p w14:paraId="578A9B56" w14:textId="77777777" w:rsidR="00F05BCC" w:rsidRDefault="00F05BCC" w:rsidP="008E3E08">
            <w:pPr>
              <w:pStyle w:val="TAC"/>
            </w:pPr>
            <w:r>
              <w:t>Message type</w:t>
            </w:r>
          </w:p>
        </w:tc>
        <w:tc>
          <w:tcPr>
            <w:tcW w:w="1134" w:type="dxa"/>
            <w:tcBorders>
              <w:top w:val="nil"/>
              <w:left w:val="nil"/>
              <w:bottom w:val="nil"/>
              <w:right w:val="nil"/>
            </w:tcBorders>
            <w:hideMark/>
          </w:tcPr>
          <w:p w14:paraId="7B7629C0" w14:textId="77777777" w:rsidR="00F05BCC" w:rsidRDefault="00F05BCC" w:rsidP="008E3E08">
            <w:pPr>
              <w:pStyle w:val="TAL"/>
              <w:rPr>
                <w:lang w:eastAsia="zh-CN"/>
              </w:rPr>
            </w:pPr>
            <w:r>
              <w:t>octet 1</w:t>
            </w:r>
          </w:p>
        </w:tc>
      </w:tr>
      <w:tr w:rsidR="00F05BCC" w14:paraId="0D0D78B2" w14:textId="77777777" w:rsidTr="008E3E08">
        <w:trPr>
          <w:cantSplit/>
          <w:jc w:val="center"/>
        </w:trPr>
        <w:tc>
          <w:tcPr>
            <w:tcW w:w="5672" w:type="dxa"/>
            <w:gridSpan w:val="8"/>
            <w:tcBorders>
              <w:top w:val="single" w:sz="4" w:space="0" w:color="auto"/>
              <w:left w:val="single" w:sz="4" w:space="0" w:color="auto"/>
              <w:bottom w:val="nil"/>
              <w:right w:val="single" w:sz="4" w:space="0" w:color="auto"/>
            </w:tcBorders>
          </w:tcPr>
          <w:p w14:paraId="6E065736" w14:textId="77777777" w:rsidR="00F05BCC" w:rsidRDefault="00F05BCC" w:rsidP="008E3E08">
            <w:pPr>
              <w:pStyle w:val="TAC"/>
            </w:pPr>
          </w:p>
        </w:tc>
        <w:tc>
          <w:tcPr>
            <w:tcW w:w="1134" w:type="dxa"/>
            <w:tcBorders>
              <w:top w:val="nil"/>
              <w:left w:val="nil"/>
              <w:bottom w:val="nil"/>
              <w:right w:val="nil"/>
            </w:tcBorders>
            <w:hideMark/>
          </w:tcPr>
          <w:p w14:paraId="044CB020" w14:textId="77777777" w:rsidR="00F05BCC" w:rsidRDefault="00F05BCC" w:rsidP="008E3E08">
            <w:pPr>
              <w:pStyle w:val="TAL"/>
            </w:pPr>
            <w:r>
              <w:t>octet 2</w:t>
            </w:r>
          </w:p>
        </w:tc>
      </w:tr>
      <w:tr w:rsidR="00F05BCC" w14:paraId="06D2D111" w14:textId="77777777" w:rsidTr="008E3E08">
        <w:trPr>
          <w:cantSplit/>
          <w:jc w:val="center"/>
        </w:trPr>
        <w:tc>
          <w:tcPr>
            <w:tcW w:w="5672" w:type="dxa"/>
            <w:gridSpan w:val="8"/>
            <w:tcBorders>
              <w:top w:val="nil"/>
              <w:left w:val="single" w:sz="4" w:space="0" w:color="auto"/>
              <w:bottom w:val="nil"/>
              <w:right w:val="single" w:sz="4" w:space="0" w:color="auto"/>
            </w:tcBorders>
            <w:hideMark/>
          </w:tcPr>
          <w:p w14:paraId="58DBF990" w14:textId="77777777" w:rsidR="00F05BCC" w:rsidRDefault="00F05BCC" w:rsidP="008E3E08">
            <w:pPr>
              <w:pStyle w:val="TAC"/>
            </w:pPr>
            <w:r>
              <w:t>Other information elements as required</w:t>
            </w:r>
          </w:p>
        </w:tc>
        <w:tc>
          <w:tcPr>
            <w:tcW w:w="1134" w:type="dxa"/>
            <w:tcBorders>
              <w:top w:val="nil"/>
              <w:left w:val="nil"/>
              <w:bottom w:val="nil"/>
              <w:right w:val="nil"/>
            </w:tcBorders>
          </w:tcPr>
          <w:p w14:paraId="0A01EC4C" w14:textId="77777777" w:rsidR="00F05BCC" w:rsidRDefault="00F05BCC" w:rsidP="008E3E08">
            <w:pPr>
              <w:pStyle w:val="TAL"/>
            </w:pPr>
          </w:p>
        </w:tc>
      </w:tr>
      <w:tr w:rsidR="00F05BCC" w14:paraId="574A158E" w14:textId="77777777" w:rsidTr="008E3E08">
        <w:trPr>
          <w:cantSplit/>
          <w:jc w:val="center"/>
        </w:trPr>
        <w:tc>
          <w:tcPr>
            <w:tcW w:w="5672" w:type="dxa"/>
            <w:gridSpan w:val="8"/>
            <w:tcBorders>
              <w:top w:val="nil"/>
              <w:left w:val="single" w:sz="4" w:space="0" w:color="auto"/>
              <w:bottom w:val="single" w:sz="4" w:space="0" w:color="auto"/>
              <w:right w:val="single" w:sz="4" w:space="0" w:color="auto"/>
            </w:tcBorders>
          </w:tcPr>
          <w:p w14:paraId="60AB2827" w14:textId="77777777" w:rsidR="00F05BCC" w:rsidRDefault="00F05BCC" w:rsidP="008E3E08">
            <w:pPr>
              <w:pStyle w:val="TAC"/>
            </w:pPr>
          </w:p>
        </w:tc>
        <w:tc>
          <w:tcPr>
            <w:tcW w:w="1134" w:type="dxa"/>
            <w:tcBorders>
              <w:top w:val="nil"/>
              <w:left w:val="nil"/>
              <w:bottom w:val="nil"/>
              <w:right w:val="nil"/>
            </w:tcBorders>
            <w:hideMark/>
          </w:tcPr>
          <w:p w14:paraId="21305C1A" w14:textId="77777777" w:rsidR="00F05BCC" w:rsidRDefault="00F05BCC" w:rsidP="008E3E08">
            <w:pPr>
              <w:pStyle w:val="TAL"/>
            </w:pPr>
            <w:r>
              <w:t>octet n</w:t>
            </w:r>
          </w:p>
        </w:tc>
      </w:tr>
    </w:tbl>
    <w:p w14:paraId="5029C6B2" w14:textId="77777777" w:rsidR="00F05BCC" w:rsidRDefault="00F05BCC" w:rsidP="00F05BCC">
      <w:pPr>
        <w:pStyle w:val="TF"/>
        <w:rPr>
          <w:lang w:eastAsia="zh-CN"/>
        </w:rPr>
      </w:pPr>
      <w:bookmarkStart w:id="582" w:name="_CRFigure8_2_12"/>
      <w:r>
        <w:rPr>
          <w:lang w:eastAsia="zh-CN"/>
        </w:rPr>
        <w:t>Figure </w:t>
      </w:r>
      <w:bookmarkEnd w:id="582"/>
      <w:r>
        <w:t>8.2.1-2</w:t>
      </w:r>
      <w:r>
        <w:rPr>
          <w:lang w:eastAsia="zh-CN"/>
        </w:rPr>
        <w:t>: General message organization example</w:t>
      </w:r>
    </w:p>
    <w:p w14:paraId="6DB879E5" w14:textId="77777777" w:rsidR="00F05BCC" w:rsidRDefault="00F05BCC" w:rsidP="00F05BCC">
      <w:pPr>
        <w:rPr>
          <w:noProof/>
        </w:rPr>
      </w:pPr>
      <w:r>
        <w:rPr>
          <w:noProof/>
        </w:rPr>
        <w:t>Unless specified otherwise in the message descriptions of clause </w:t>
      </w:r>
      <w:r>
        <w:t>8.1</w:t>
      </w:r>
      <w:r>
        <w:rPr>
          <w:noProof/>
        </w:rPr>
        <w:t>, a particular information element shall not be present more than once in a given message.</w:t>
      </w:r>
    </w:p>
    <w:p w14:paraId="59294139" w14:textId="77777777" w:rsidR="00F05BCC" w:rsidRDefault="00F05BCC" w:rsidP="00F05BCC">
      <w:r>
        <w:t>The sending entity shall set value of a spare bit to zero. The receiving entity shall ignore value of a spare bit.</w:t>
      </w:r>
    </w:p>
    <w:p w14:paraId="61A6419E" w14:textId="0FCC339C" w:rsidR="00F05BCC" w:rsidRPr="00F05BCC" w:rsidRDefault="00F05BCC" w:rsidP="00F05BCC">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583" w:name="_CR8_2_2"/>
      <w:bookmarkStart w:id="584" w:name="_Toc20156443"/>
      <w:bookmarkStart w:id="585" w:name="_Toc27501601"/>
      <w:bookmarkStart w:id="586" w:name="_Toc36049727"/>
      <w:bookmarkStart w:id="587" w:name="_Toc45210497"/>
      <w:bookmarkStart w:id="588" w:name="_Toc51861324"/>
      <w:bookmarkStart w:id="589" w:name="_Toc59212648"/>
      <w:bookmarkStart w:id="590" w:name="_Toc193393616"/>
      <w:bookmarkEnd w:id="583"/>
      <w:r>
        <w:t>8.2.2</w:t>
      </w:r>
      <w:r>
        <w:rPr>
          <w:lang w:eastAsia="ko-KR"/>
        </w:rPr>
        <w:tab/>
        <w:t>Message type</w:t>
      </w:r>
      <w:bookmarkEnd w:id="584"/>
      <w:bookmarkEnd w:id="585"/>
      <w:bookmarkEnd w:id="586"/>
      <w:bookmarkEnd w:id="587"/>
      <w:bookmarkEnd w:id="588"/>
      <w:bookmarkEnd w:id="589"/>
      <w:bookmarkEnd w:id="590"/>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591" w:name="_CRTable8_2_21"/>
      <w:r>
        <w:t>Table </w:t>
      </w:r>
      <w:bookmarkEnd w:id="591"/>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92" w:name="_CR8_2_3"/>
      <w:bookmarkStart w:id="593" w:name="_Toc20156451"/>
      <w:bookmarkStart w:id="594" w:name="_Toc27501609"/>
      <w:bookmarkStart w:id="595" w:name="_Toc36049735"/>
      <w:bookmarkStart w:id="596" w:name="_Toc45210505"/>
      <w:bookmarkStart w:id="597" w:name="_Toc51861332"/>
      <w:bookmarkStart w:id="598" w:name="_Toc59212656"/>
      <w:bookmarkStart w:id="599" w:name="_Toc193393617"/>
      <w:bookmarkEnd w:id="592"/>
      <w:r>
        <w:t>8.2.3</w:t>
      </w:r>
      <w:r>
        <w:tab/>
      </w:r>
      <w:bookmarkEnd w:id="593"/>
      <w:bookmarkEnd w:id="594"/>
      <w:bookmarkEnd w:id="595"/>
      <w:bookmarkEnd w:id="596"/>
      <w:bookmarkEnd w:id="597"/>
      <w:bookmarkEnd w:id="598"/>
      <w:r>
        <w:rPr>
          <w:lang w:eastAsia="zh-CN"/>
        </w:rPr>
        <w:t>VAL user ID</w:t>
      </w:r>
      <w:bookmarkEnd w:id="599"/>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600" w:name="_CRTable8_2_31"/>
      <w:r>
        <w:t>Table </w:t>
      </w:r>
      <w:bookmarkEnd w:id="600"/>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01" w:name="_CR8_2_4"/>
      <w:bookmarkStart w:id="602" w:name="_Toc20156453"/>
      <w:bookmarkStart w:id="603" w:name="_Toc27501611"/>
      <w:bookmarkStart w:id="604" w:name="_Toc36049737"/>
      <w:bookmarkStart w:id="605" w:name="_Toc45210507"/>
      <w:bookmarkStart w:id="606" w:name="_Toc51861334"/>
      <w:bookmarkStart w:id="607" w:name="_Toc59212658"/>
      <w:bookmarkStart w:id="608" w:name="_Toc193393618"/>
      <w:bookmarkEnd w:id="601"/>
      <w:r>
        <w:t>8.2.4</w:t>
      </w:r>
      <w:r>
        <w:rPr>
          <w:lang w:eastAsia="ko-KR"/>
        </w:rPr>
        <w:tab/>
      </w:r>
      <w:bookmarkEnd w:id="602"/>
      <w:bookmarkEnd w:id="603"/>
      <w:bookmarkEnd w:id="604"/>
      <w:bookmarkEnd w:id="605"/>
      <w:bookmarkEnd w:id="606"/>
      <w:bookmarkEnd w:id="607"/>
      <w:r w:rsidRPr="009D2E51">
        <w:rPr>
          <w:lang w:eastAsia="ko-KR"/>
        </w:rPr>
        <w:t>Message Data</w:t>
      </w:r>
      <w:bookmarkEnd w:id="60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609" w:name="_CRTable8_2_41"/>
      <w:r>
        <w:t>Table </w:t>
      </w:r>
      <w:bookmarkEnd w:id="609"/>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10" w:name="_CR8_2_5"/>
      <w:bookmarkStart w:id="611" w:name="_Toc193393619"/>
      <w:bookmarkEnd w:id="610"/>
      <w:r>
        <w:t>8.2.5</w:t>
      </w:r>
      <w:r>
        <w:rPr>
          <w:lang w:eastAsia="ko-KR"/>
        </w:rPr>
        <w:tab/>
        <w:t>Cause</w:t>
      </w:r>
      <w:bookmarkEnd w:id="611"/>
    </w:p>
    <w:p w14:paraId="1B40A040" w14:textId="77777777" w:rsidR="00F05BCC" w:rsidRDefault="00F05BCC" w:rsidP="00F05BCC">
      <w:pPr>
        <w:rPr>
          <w:lang w:eastAsia="ko-KR"/>
        </w:rPr>
      </w:pPr>
      <w:r>
        <w:t xml:space="preserve">The </w:t>
      </w:r>
      <w:r>
        <w:rPr>
          <w:lang w:eastAsia="ko-KR"/>
        </w:rPr>
        <w:t>Cause</w:t>
      </w:r>
      <w:r>
        <w:t xml:space="preserve"> information element is used to provide short cause of the failure</w:t>
      </w:r>
      <w:r>
        <w:rPr>
          <w:lang w:eastAsia="ko-KR"/>
        </w:rPr>
        <w:t>;</w:t>
      </w:r>
    </w:p>
    <w:p w14:paraId="3DEA29EE" w14:textId="7FEE98A8" w:rsidR="00F05BCC" w:rsidRDefault="00F05BCC" w:rsidP="00F05BCC">
      <w:r>
        <w:t xml:space="preserve">The </w:t>
      </w:r>
      <w:r>
        <w:rPr>
          <w:lang w:eastAsia="ko-KR"/>
        </w:rPr>
        <w:t>Cause</w:t>
      </w:r>
      <w:r>
        <w:t xml:space="preserve"> information element is a type 3 information element with a length of 2 octets.</w:t>
      </w:r>
    </w:p>
    <w:p w14:paraId="5B57730A" w14:textId="77777777" w:rsidR="00F05BCC" w:rsidRDefault="00F05BCC" w:rsidP="00F05BCC">
      <w:r>
        <w:t xml:space="preserve">The </w:t>
      </w:r>
      <w:r>
        <w:rPr>
          <w:lang w:eastAsia="ko-KR"/>
        </w:rPr>
        <w:t>Cause</w:t>
      </w:r>
      <w:r>
        <w:t xml:space="preserve"> information element is coded as shown in Figure 8.2.5-1 and Table 8.2.5-1.</w:t>
      </w:r>
    </w:p>
    <w:p w14:paraId="44E52FD5" w14:textId="77777777" w:rsidR="00F05BCC" w:rsidRDefault="00F05BCC" w:rsidP="00F05B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05BCC" w14:paraId="36FFAC21" w14:textId="77777777" w:rsidTr="00F05BCC">
        <w:trPr>
          <w:cantSplit/>
          <w:jc w:val="center"/>
        </w:trPr>
        <w:tc>
          <w:tcPr>
            <w:tcW w:w="709" w:type="dxa"/>
            <w:tcBorders>
              <w:top w:val="nil"/>
              <w:left w:val="nil"/>
              <w:bottom w:val="single" w:sz="4" w:space="0" w:color="auto"/>
              <w:right w:val="nil"/>
            </w:tcBorders>
            <w:hideMark/>
          </w:tcPr>
          <w:p w14:paraId="2768D91E" w14:textId="77777777" w:rsidR="00F05BCC" w:rsidRDefault="00F05BCC" w:rsidP="008E3E08">
            <w:pPr>
              <w:pStyle w:val="TAC"/>
            </w:pPr>
            <w:r>
              <w:t>8</w:t>
            </w:r>
          </w:p>
        </w:tc>
        <w:tc>
          <w:tcPr>
            <w:tcW w:w="781" w:type="dxa"/>
            <w:tcBorders>
              <w:top w:val="nil"/>
              <w:left w:val="nil"/>
              <w:bottom w:val="single" w:sz="4" w:space="0" w:color="auto"/>
              <w:right w:val="nil"/>
            </w:tcBorders>
            <w:hideMark/>
          </w:tcPr>
          <w:p w14:paraId="7C5E2C76" w14:textId="77777777" w:rsidR="00F05BCC" w:rsidRDefault="00F05BCC" w:rsidP="008E3E08">
            <w:pPr>
              <w:pStyle w:val="TAC"/>
            </w:pPr>
            <w:r>
              <w:t>7</w:t>
            </w:r>
          </w:p>
        </w:tc>
        <w:tc>
          <w:tcPr>
            <w:tcW w:w="780" w:type="dxa"/>
            <w:tcBorders>
              <w:top w:val="nil"/>
              <w:left w:val="nil"/>
              <w:bottom w:val="single" w:sz="4" w:space="0" w:color="auto"/>
              <w:right w:val="nil"/>
            </w:tcBorders>
            <w:hideMark/>
          </w:tcPr>
          <w:p w14:paraId="43DC9F88" w14:textId="77777777" w:rsidR="00F05BCC" w:rsidRDefault="00F05BCC" w:rsidP="008E3E08">
            <w:pPr>
              <w:pStyle w:val="TAC"/>
            </w:pPr>
            <w:r>
              <w:t>6</w:t>
            </w:r>
          </w:p>
        </w:tc>
        <w:tc>
          <w:tcPr>
            <w:tcW w:w="779" w:type="dxa"/>
            <w:tcBorders>
              <w:top w:val="nil"/>
              <w:left w:val="nil"/>
              <w:bottom w:val="single" w:sz="4" w:space="0" w:color="auto"/>
              <w:right w:val="nil"/>
            </w:tcBorders>
            <w:hideMark/>
          </w:tcPr>
          <w:p w14:paraId="01E0F735" w14:textId="77777777" w:rsidR="00F05BCC" w:rsidRDefault="00F05BCC" w:rsidP="008E3E08">
            <w:pPr>
              <w:pStyle w:val="TAC"/>
            </w:pPr>
            <w:r>
              <w:t>5</w:t>
            </w:r>
          </w:p>
        </w:tc>
        <w:tc>
          <w:tcPr>
            <w:tcW w:w="496" w:type="dxa"/>
            <w:tcBorders>
              <w:top w:val="nil"/>
              <w:left w:val="nil"/>
              <w:bottom w:val="single" w:sz="4" w:space="0" w:color="auto"/>
              <w:right w:val="nil"/>
            </w:tcBorders>
            <w:hideMark/>
          </w:tcPr>
          <w:p w14:paraId="2E7854B7" w14:textId="77777777" w:rsidR="00F05BCC" w:rsidRDefault="00F05BCC" w:rsidP="008E3E08">
            <w:pPr>
              <w:pStyle w:val="TAC"/>
            </w:pPr>
            <w:r>
              <w:t>4</w:t>
            </w:r>
          </w:p>
        </w:tc>
        <w:tc>
          <w:tcPr>
            <w:tcW w:w="709" w:type="dxa"/>
            <w:tcBorders>
              <w:top w:val="nil"/>
              <w:left w:val="nil"/>
              <w:bottom w:val="single" w:sz="4" w:space="0" w:color="auto"/>
              <w:right w:val="nil"/>
            </w:tcBorders>
            <w:hideMark/>
          </w:tcPr>
          <w:p w14:paraId="5956CD9E" w14:textId="77777777" w:rsidR="00F05BCC" w:rsidRDefault="00F05BCC" w:rsidP="008E3E08">
            <w:pPr>
              <w:pStyle w:val="TAC"/>
            </w:pPr>
            <w:r>
              <w:t>3</w:t>
            </w:r>
          </w:p>
        </w:tc>
        <w:tc>
          <w:tcPr>
            <w:tcW w:w="993" w:type="dxa"/>
            <w:tcBorders>
              <w:top w:val="nil"/>
              <w:left w:val="nil"/>
              <w:bottom w:val="single" w:sz="4" w:space="0" w:color="auto"/>
              <w:right w:val="nil"/>
            </w:tcBorders>
            <w:hideMark/>
          </w:tcPr>
          <w:p w14:paraId="721B0EC5" w14:textId="77777777" w:rsidR="00F05BCC" w:rsidRDefault="00F05BCC" w:rsidP="008E3E08">
            <w:pPr>
              <w:pStyle w:val="TAC"/>
            </w:pPr>
            <w:r>
              <w:t>2</w:t>
            </w:r>
          </w:p>
        </w:tc>
        <w:tc>
          <w:tcPr>
            <w:tcW w:w="708" w:type="dxa"/>
            <w:tcBorders>
              <w:top w:val="nil"/>
              <w:left w:val="nil"/>
              <w:bottom w:val="single" w:sz="4" w:space="0" w:color="auto"/>
              <w:right w:val="nil"/>
            </w:tcBorders>
            <w:hideMark/>
          </w:tcPr>
          <w:p w14:paraId="13129CBF" w14:textId="77777777" w:rsidR="00F05BCC" w:rsidRDefault="00F05BCC" w:rsidP="008E3E08">
            <w:pPr>
              <w:pStyle w:val="TAC"/>
            </w:pPr>
            <w:r>
              <w:t>1</w:t>
            </w:r>
          </w:p>
        </w:tc>
        <w:tc>
          <w:tcPr>
            <w:tcW w:w="1560" w:type="dxa"/>
            <w:tcBorders>
              <w:top w:val="nil"/>
              <w:left w:val="nil"/>
              <w:bottom w:val="nil"/>
              <w:right w:val="nil"/>
            </w:tcBorders>
          </w:tcPr>
          <w:p w14:paraId="4C14048E" w14:textId="77777777" w:rsidR="00F05BCC" w:rsidRDefault="00F05BCC" w:rsidP="008E3E08">
            <w:pPr>
              <w:pStyle w:val="TAL"/>
            </w:pPr>
          </w:p>
        </w:tc>
      </w:tr>
      <w:tr w:rsidR="00F05BCC" w14:paraId="42123C2B" w14:textId="77777777" w:rsidTr="00F05BCC">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97B4116" w14:textId="77777777" w:rsidR="00F05BCC" w:rsidRPr="006B0622" w:rsidRDefault="00F05BCC" w:rsidP="008E3E08">
            <w:pPr>
              <w:pStyle w:val="TAC"/>
            </w:pPr>
            <w:r>
              <w:t>Cause IEI</w:t>
            </w:r>
          </w:p>
        </w:tc>
        <w:tc>
          <w:tcPr>
            <w:tcW w:w="1560" w:type="dxa"/>
            <w:tcBorders>
              <w:top w:val="nil"/>
              <w:left w:val="nil"/>
              <w:bottom w:val="nil"/>
              <w:right w:val="nil"/>
            </w:tcBorders>
          </w:tcPr>
          <w:p w14:paraId="587CAD53" w14:textId="77777777" w:rsidR="00F05BCC" w:rsidRPr="006B0622" w:rsidRDefault="00F05BCC" w:rsidP="008E3E08">
            <w:pPr>
              <w:pStyle w:val="TAL"/>
            </w:pPr>
            <w:r>
              <w:t>octet 1</w:t>
            </w:r>
          </w:p>
        </w:tc>
      </w:tr>
      <w:tr w:rsidR="00F05BCC" w14:paraId="5F619EB0" w14:textId="77777777" w:rsidTr="00F05BC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09B107E" w14:textId="22FBC2E0" w:rsidR="00F05BCC" w:rsidRDefault="00F05BCC" w:rsidP="008E3E08">
            <w:pPr>
              <w:pStyle w:val="TAC"/>
            </w:pPr>
            <w:r>
              <w:t>Cause value</w:t>
            </w:r>
          </w:p>
        </w:tc>
        <w:tc>
          <w:tcPr>
            <w:tcW w:w="1560" w:type="dxa"/>
            <w:tcBorders>
              <w:top w:val="nil"/>
              <w:left w:val="nil"/>
              <w:bottom w:val="nil"/>
              <w:right w:val="nil"/>
            </w:tcBorders>
            <w:hideMark/>
          </w:tcPr>
          <w:p w14:paraId="67D48790" w14:textId="77777777" w:rsidR="00F05BCC" w:rsidRPr="006B0622" w:rsidRDefault="00F05BCC" w:rsidP="008E3E08">
            <w:pPr>
              <w:pStyle w:val="TAL"/>
            </w:pPr>
            <w:r>
              <w:t>octet 2</w:t>
            </w:r>
          </w:p>
        </w:tc>
      </w:tr>
    </w:tbl>
    <w:p w14:paraId="094330EA" w14:textId="77777777" w:rsidR="00F05BCC" w:rsidRDefault="00F05BCC" w:rsidP="00F05BCC">
      <w:pPr>
        <w:pStyle w:val="TH"/>
      </w:pPr>
      <w:r>
        <w:t xml:space="preserve">Figure 8.2.5-1: </w:t>
      </w:r>
      <w:r>
        <w:rPr>
          <w:lang w:eastAsia="ko-KR"/>
        </w:rPr>
        <w:t>Cause</w:t>
      </w:r>
      <w:r>
        <w:t xml:space="preserve"> information element</w:t>
      </w:r>
    </w:p>
    <w:p w14:paraId="71B82EF0" w14:textId="77777777" w:rsidR="00F05BCC" w:rsidRDefault="00F05BCC" w:rsidP="00F05BCC">
      <w:pPr>
        <w:pStyle w:val="TH"/>
      </w:pPr>
      <w:bookmarkStart w:id="612" w:name="_CRTable8_2_51"/>
      <w:r>
        <w:t>Table </w:t>
      </w:r>
      <w:bookmarkEnd w:id="612"/>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F05BCC" w:rsidRPr="00C6761E" w14:paraId="710A39DB" w14:textId="77777777" w:rsidTr="008E3E08">
        <w:trPr>
          <w:gridAfter w:val="1"/>
          <w:wAfter w:w="6" w:type="dxa"/>
          <w:jc w:val="center"/>
        </w:trPr>
        <w:tc>
          <w:tcPr>
            <w:tcW w:w="7091" w:type="dxa"/>
            <w:gridSpan w:val="15"/>
            <w:hideMark/>
          </w:tcPr>
          <w:p w14:paraId="176DF986" w14:textId="77777777" w:rsidR="00F05BCC" w:rsidRPr="00C6761E" w:rsidRDefault="00F05BCC" w:rsidP="008E3E08">
            <w:pPr>
              <w:pStyle w:val="TAL"/>
            </w:pPr>
            <w:r>
              <w:t xml:space="preserve">Cause </w:t>
            </w:r>
            <w:r w:rsidRPr="00C6761E">
              <w:t xml:space="preserve">value (octet </w:t>
            </w:r>
            <w:r>
              <w:t>2</w:t>
            </w:r>
            <w:r w:rsidRPr="00C6761E">
              <w:t>)</w:t>
            </w:r>
          </w:p>
        </w:tc>
      </w:tr>
      <w:tr w:rsidR="00F05BCC" w:rsidRPr="00C6761E" w14:paraId="1AC2E63E" w14:textId="77777777" w:rsidTr="008E3E08">
        <w:trPr>
          <w:gridAfter w:val="1"/>
          <w:wAfter w:w="6" w:type="dxa"/>
          <w:jc w:val="center"/>
        </w:trPr>
        <w:tc>
          <w:tcPr>
            <w:tcW w:w="7091" w:type="dxa"/>
            <w:gridSpan w:val="15"/>
          </w:tcPr>
          <w:p w14:paraId="305A7EE5" w14:textId="77777777" w:rsidR="00F05BCC" w:rsidRPr="00C6761E" w:rsidRDefault="00F05BCC" w:rsidP="008E3E08">
            <w:pPr>
              <w:pStyle w:val="TAL"/>
            </w:pPr>
          </w:p>
        </w:tc>
      </w:tr>
      <w:tr w:rsidR="00F05BCC" w:rsidRPr="00C6761E" w14:paraId="3A3323E6" w14:textId="77777777" w:rsidTr="008E3E08">
        <w:trPr>
          <w:gridAfter w:val="1"/>
          <w:wAfter w:w="6" w:type="dxa"/>
          <w:jc w:val="center"/>
        </w:trPr>
        <w:tc>
          <w:tcPr>
            <w:tcW w:w="7091" w:type="dxa"/>
            <w:gridSpan w:val="15"/>
            <w:hideMark/>
          </w:tcPr>
          <w:p w14:paraId="4207A434" w14:textId="77777777" w:rsidR="00F05BCC" w:rsidRPr="00C6761E" w:rsidRDefault="00F05BCC" w:rsidP="008E3E08">
            <w:pPr>
              <w:pStyle w:val="TAL"/>
            </w:pPr>
            <w:r w:rsidRPr="00C6761E">
              <w:t>Bits</w:t>
            </w:r>
          </w:p>
        </w:tc>
      </w:tr>
      <w:tr w:rsidR="00F05BCC" w:rsidRPr="00C6761E" w14:paraId="190B2956" w14:textId="77777777" w:rsidTr="008E3E08">
        <w:trPr>
          <w:gridAfter w:val="1"/>
          <w:wAfter w:w="6" w:type="dxa"/>
          <w:jc w:val="center"/>
        </w:trPr>
        <w:tc>
          <w:tcPr>
            <w:tcW w:w="284" w:type="dxa"/>
            <w:hideMark/>
          </w:tcPr>
          <w:p w14:paraId="56F5138F" w14:textId="77777777" w:rsidR="00F05BCC" w:rsidRPr="00C6761E" w:rsidRDefault="00F05BCC" w:rsidP="008E3E08">
            <w:pPr>
              <w:pStyle w:val="TAH"/>
            </w:pPr>
            <w:r w:rsidRPr="00C6761E">
              <w:t>8</w:t>
            </w:r>
          </w:p>
        </w:tc>
        <w:tc>
          <w:tcPr>
            <w:tcW w:w="285" w:type="dxa"/>
            <w:hideMark/>
          </w:tcPr>
          <w:p w14:paraId="12FC2919" w14:textId="77777777" w:rsidR="00F05BCC" w:rsidRPr="00C6761E" w:rsidRDefault="00F05BCC" w:rsidP="008E3E08">
            <w:pPr>
              <w:pStyle w:val="TAH"/>
            </w:pPr>
            <w:r w:rsidRPr="00C6761E">
              <w:t>7</w:t>
            </w:r>
          </w:p>
        </w:tc>
        <w:tc>
          <w:tcPr>
            <w:tcW w:w="283" w:type="dxa"/>
            <w:hideMark/>
          </w:tcPr>
          <w:p w14:paraId="6EC156E2" w14:textId="77777777" w:rsidR="00F05BCC" w:rsidRPr="00C6761E" w:rsidRDefault="00F05BCC" w:rsidP="008E3E08">
            <w:pPr>
              <w:pStyle w:val="TAH"/>
            </w:pPr>
            <w:r w:rsidRPr="00C6761E">
              <w:t>6</w:t>
            </w:r>
          </w:p>
        </w:tc>
        <w:tc>
          <w:tcPr>
            <w:tcW w:w="283" w:type="dxa"/>
            <w:hideMark/>
          </w:tcPr>
          <w:p w14:paraId="0A2EFBCA" w14:textId="77777777" w:rsidR="00F05BCC" w:rsidRPr="00C6761E" w:rsidRDefault="00F05BCC" w:rsidP="008E3E08">
            <w:pPr>
              <w:pStyle w:val="TAH"/>
            </w:pPr>
            <w:r w:rsidRPr="00C6761E">
              <w:t>5</w:t>
            </w:r>
          </w:p>
        </w:tc>
        <w:tc>
          <w:tcPr>
            <w:tcW w:w="284" w:type="dxa"/>
            <w:hideMark/>
          </w:tcPr>
          <w:p w14:paraId="477E2636" w14:textId="77777777" w:rsidR="00F05BCC" w:rsidRPr="00C6761E" w:rsidRDefault="00F05BCC" w:rsidP="008E3E08">
            <w:pPr>
              <w:pStyle w:val="TAH"/>
            </w:pPr>
            <w:r w:rsidRPr="00C6761E">
              <w:t>4</w:t>
            </w:r>
          </w:p>
        </w:tc>
        <w:tc>
          <w:tcPr>
            <w:tcW w:w="284" w:type="dxa"/>
            <w:gridSpan w:val="2"/>
            <w:hideMark/>
          </w:tcPr>
          <w:p w14:paraId="4D8CB770" w14:textId="77777777" w:rsidR="00F05BCC" w:rsidRPr="00C6761E" w:rsidRDefault="00F05BCC" w:rsidP="008E3E08">
            <w:pPr>
              <w:pStyle w:val="TAH"/>
            </w:pPr>
            <w:r w:rsidRPr="00C6761E">
              <w:t>3</w:t>
            </w:r>
          </w:p>
        </w:tc>
        <w:tc>
          <w:tcPr>
            <w:tcW w:w="284" w:type="dxa"/>
            <w:gridSpan w:val="2"/>
            <w:hideMark/>
          </w:tcPr>
          <w:p w14:paraId="2A662B04" w14:textId="77777777" w:rsidR="00F05BCC" w:rsidRPr="00C6761E" w:rsidRDefault="00F05BCC" w:rsidP="008E3E08">
            <w:pPr>
              <w:pStyle w:val="TAH"/>
            </w:pPr>
            <w:r w:rsidRPr="00C6761E">
              <w:t>2</w:t>
            </w:r>
          </w:p>
        </w:tc>
        <w:tc>
          <w:tcPr>
            <w:tcW w:w="284" w:type="dxa"/>
            <w:gridSpan w:val="2"/>
            <w:hideMark/>
          </w:tcPr>
          <w:p w14:paraId="2C8CFE70" w14:textId="77777777" w:rsidR="00F05BCC" w:rsidRPr="00C6761E" w:rsidRDefault="00F05BCC" w:rsidP="008E3E08">
            <w:pPr>
              <w:pStyle w:val="TAH"/>
            </w:pPr>
            <w:r w:rsidRPr="00C6761E">
              <w:t>1</w:t>
            </w:r>
          </w:p>
        </w:tc>
        <w:tc>
          <w:tcPr>
            <w:tcW w:w="709" w:type="dxa"/>
            <w:gridSpan w:val="2"/>
          </w:tcPr>
          <w:p w14:paraId="3809DB31" w14:textId="77777777" w:rsidR="00F05BCC" w:rsidRPr="00C6761E" w:rsidRDefault="00F05BCC" w:rsidP="008E3E08">
            <w:pPr>
              <w:pStyle w:val="TAH"/>
            </w:pPr>
          </w:p>
        </w:tc>
        <w:tc>
          <w:tcPr>
            <w:tcW w:w="4111" w:type="dxa"/>
            <w:gridSpan w:val="2"/>
          </w:tcPr>
          <w:p w14:paraId="6D2AABBB" w14:textId="77777777" w:rsidR="00F05BCC" w:rsidRPr="00C6761E" w:rsidRDefault="00F05BCC" w:rsidP="008E3E08">
            <w:pPr>
              <w:pStyle w:val="TAL"/>
            </w:pPr>
          </w:p>
        </w:tc>
      </w:tr>
      <w:tr w:rsidR="00F05BCC" w:rsidRPr="00C6761E" w14:paraId="5CB06D81" w14:textId="77777777" w:rsidTr="008E3E08">
        <w:trPr>
          <w:gridAfter w:val="1"/>
          <w:wAfter w:w="6" w:type="dxa"/>
          <w:jc w:val="center"/>
        </w:trPr>
        <w:tc>
          <w:tcPr>
            <w:tcW w:w="284" w:type="dxa"/>
          </w:tcPr>
          <w:p w14:paraId="5C3D7A38" w14:textId="77777777" w:rsidR="00F05BCC" w:rsidRPr="00182C8C" w:rsidRDefault="00F05BCC" w:rsidP="008E3E08">
            <w:pPr>
              <w:pStyle w:val="TAC"/>
              <w:rPr>
                <w:lang w:eastAsia="zh-CN"/>
              </w:rPr>
            </w:pPr>
            <w:r w:rsidRPr="00182C8C">
              <w:rPr>
                <w:rFonts w:hint="eastAsia"/>
                <w:lang w:eastAsia="zh-CN"/>
              </w:rPr>
              <w:t>0</w:t>
            </w:r>
          </w:p>
        </w:tc>
        <w:tc>
          <w:tcPr>
            <w:tcW w:w="285" w:type="dxa"/>
          </w:tcPr>
          <w:p w14:paraId="3D86961A" w14:textId="77777777" w:rsidR="00F05BCC" w:rsidRPr="00182C8C" w:rsidRDefault="00F05BCC" w:rsidP="008E3E08">
            <w:pPr>
              <w:pStyle w:val="TAC"/>
              <w:rPr>
                <w:lang w:eastAsia="zh-CN"/>
              </w:rPr>
            </w:pPr>
            <w:r w:rsidRPr="00182C8C">
              <w:rPr>
                <w:rFonts w:hint="eastAsia"/>
                <w:lang w:eastAsia="zh-CN"/>
              </w:rPr>
              <w:t>0</w:t>
            </w:r>
          </w:p>
        </w:tc>
        <w:tc>
          <w:tcPr>
            <w:tcW w:w="283" w:type="dxa"/>
          </w:tcPr>
          <w:p w14:paraId="6F394287" w14:textId="77777777" w:rsidR="00F05BCC" w:rsidRPr="00182C8C" w:rsidRDefault="00F05BCC" w:rsidP="008E3E08">
            <w:pPr>
              <w:pStyle w:val="TAC"/>
              <w:rPr>
                <w:lang w:eastAsia="zh-CN"/>
              </w:rPr>
            </w:pPr>
            <w:r w:rsidRPr="00182C8C">
              <w:rPr>
                <w:lang w:eastAsia="zh-CN"/>
              </w:rPr>
              <w:t>0</w:t>
            </w:r>
          </w:p>
        </w:tc>
        <w:tc>
          <w:tcPr>
            <w:tcW w:w="283" w:type="dxa"/>
          </w:tcPr>
          <w:p w14:paraId="02BA2225" w14:textId="77777777" w:rsidR="00F05BCC" w:rsidRPr="00182C8C" w:rsidRDefault="00F05BCC" w:rsidP="008E3E08">
            <w:pPr>
              <w:pStyle w:val="TAC"/>
              <w:rPr>
                <w:lang w:eastAsia="zh-CN"/>
              </w:rPr>
            </w:pPr>
            <w:r w:rsidRPr="00182C8C">
              <w:rPr>
                <w:rFonts w:hint="eastAsia"/>
                <w:lang w:eastAsia="zh-CN"/>
              </w:rPr>
              <w:t>0</w:t>
            </w:r>
          </w:p>
        </w:tc>
        <w:tc>
          <w:tcPr>
            <w:tcW w:w="284" w:type="dxa"/>
          </w:tcPr>
          <w:p w14:paraId="39BC848A"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1035643A"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6B52B120"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5E621155" w14:textId="77777777" w:rsidR="00F05BCC" w:rsidRPr="00182C8C" w:rsidRDefault="00F05BCC" w:rsidP="008E3E08">
            <w:pPr>
              <w:pStyle w:val="TAC"/>
              <w:rPr>
                <w:lang w:eastAsia="zh-CN"/>
              </w:rPr>
            </w:pPr>
            <w:r w:rsidRPr="00182C8C">
              <w:rPr>
                <w:rFonts w:hint="eastAsia"/>
                <w:lang w:eastAsia="zh-CN"/>
              </w:rPr>
              <w:t>1</w:t>
            </w:r>
          </w:p>
        </w:tc>
        <w:tc>
          <w:tcPr>
            <w:tcW w:w="709" w:type="dxa"/>
            <w:gridSpan w:val="2"/>
          </w:tcPr>
          <w:p w14:paraId="733FDBB1" w14:textId="77777777" w:rsidR="00F05BCC" w:rsidRPr="00C6761E" w:rsidRDefault="00F05BCC" w:rsidP="008E3E08">
            <w:pPr>
              <w:pStyle w:val="TAC"/>
            </w:pPr>
          </w:p>
        </w:tc>
        <w:tc>
          <w:tcPr>
            <w:tcW w:w="4111" w:type="dxa"/>
            <w:gridSpan w:val="2"/>
          </w:tcPr>
          <w:p w14:paraId="73DC1221" w14:textId="77777777" w:rsidR="00F05BCC" w:rsidRPr="00C6761E" w:rsidRDefault="00F05BCC" w:rsidP="008E3E08">
            <w:pPr>
              <w:pStyle w:val="TAL"/>
              <w:rPr>
                <w:lang w:eastAsia="zh-CN"/>
              </w:rPr>
            </w:pPr>
            <w:r>
              <w:t>R</w:t>
            </w:r>
            <w:r w:rsidRPr="00AD14B8">
              <w:t>equired service not allowed</w:t>
            </w:r>
          </w:p>
        </w:tc>
      </w:tr>
      <w:tr w:rsidR="00F05BCC" w:rsidRPr="00C6761E" w14:paraId="4B79E8A6" w14:textId="77777777" w:rsidTr="008E3E08">
        <w:trPr>
          <w:gridAfter w:val="1"/>
          <w:wAfter w:w="6" w:type="dxa"/>
          <w:jc w:val="center"/>
        </w:trPr>
        <w:tc>
          <w:tcPr>
            <w:tcW w:w="284" w:type="dxa"/>
          </w:tcPr>
          <w:p w14:paraId="7765CEE4" w14:textId="77777777" w:rsidR="00F05BCC" w:rsidRPr="00182C8C" w:rsidRDefault="00F05BCC" w:rsidP="008E3E08">
            <w:pPr>
              <w:pStyle w:val="TAC"/>
              <w:rPr>
                <w:lang w:eastAsia="zh-CN"/>
              </w:rPr>
            </w:pPr>
            <w:r w:rsidRPr="00182C8C">
              <w:rPr>
                <w:rFonts w:hint="eastAsia"/>
                <w:lang w:eastAsia="zh-CN"/>
              </w:rPr>
              <w:t>0</w:t>
            </w:r>
          </w:p>
        </w:tc>
        <w:tc>
          <w:tcPr>
            <w:tcW w:w="285" w:type="dxa"/>
          </w:tcPr>
          <w:p w14:paraId="17BF09A6" w14:textId="77777777" w:rsidR="00F05BCC" w:rsidRPr="00182C8C" w:rsidRDefault="00F05BCC" w:rsidP="008E3E08">
            <w:pPr>
              <w:pStyle w:val="TAC"/>
              <w:rPr>
                <w:lang w:eastAsia="zh-CN"/>
              </w:rPr>
            </w:pPr>
            <w:r w:rsidRPr="00182C8C">
              <w:rPr>
                <w:rFonts w:hint="eastAsia"/>
                <w:lang w:eastAsia="zh-CN"/>
              </w:rPr>
              <w:t>0</w:t>
            </w:r>
          </w:p>
        </w:tc>
        <w:tc>
          <w:tcPr>
            <w:tcW w:w="283" w:type="dxa"/>
          </w:tcPr>
          <w:p w14:paraId="16E1F2DC" w14:textId="77777777" w:rsidR="00F05BCC" w:rsidRPr="00182C8C" w:rsidRDefault="00F05BCC" w:rsidP="008E3E08">
            <w:pPr>
              <w:pStyle w:val="TAC"/>
              <w:rPr>
                <w:lang w:eastAsia="zh-CN"/>
              </w:rPr>
            </w:pPr>
            <w:r w:rsidRPr="00182C8C">
              <w:rPr>
                <w:lang w:eastAsia="zh-CN"/>
              </w:rPr>
              <w:t>0</w:t>
            </w:r>
          </w:p>
        </w:tc>
        <w:tc>
          <w:tcPr>
            <w:tcW w:w="283" w:type="dxa"/>
          </w:tcPr>
          <w:p w14:paraId="752E9552" w14:textId="77777777" w:rsidR="00F05BCC" w:rsidRPr="00182C8C" w:rsidRDefault="00F05BCC" w:rsidP="008E3E08">
            <w:pPr>
              <w:pStyle w:val="TAC"/>
              <w:rPr>
                <w:lang w:eastAsia="zh-CN"/>
              </w:rPr>
            </w:pPr>
            <w:r w:rsidRPr="00182C8C">
              <w:rPr>
                <w:rFonts w:hint="eastAsia"/>
                <w:lang w:eastAsia="zh-CN"/>
              </w:rPr>
              <w:t>0</w:t>
            </w:r>
          </w:p>
        </w:tc>
        <w:tc>
          <w:tcPr>
            <w:tcW w:w="284" w:type="dxa"/>
          </w:tcPr>
          <w:p w14:paraId="17235BDC"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4287BE25"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6C966642" w14:textId="77777777" w:rsidR="00F05BCC" w:rsidRPr="00182C8C" w:rsidRDefault="00F05BCC" w:rsidP="008E3E08">
            <w:pPr>
              <w:pStyle w:val="TAC"/>
              <w:rPr>
                <w:lang w:eastAsia="zh-CN"/>
              </w:rPr>
            </w:pPr>
            <w:r>
              <w:rPr>
                <w:lang w:eastAsia="zh-CN"/>
              </w:rPr>
              <w:t>1</w:t>
            </w:r>
          </w:p>
        </w:tc>
        <w:tc>
          <w:tcPr>
            <w:tcW w:w="284" w:type="dxa"/>
            <w:gridSpan w:val="2"/>
          </w:tcPr>
          <w:p w14:paraId="60DDE37E" w14:textId="77777777" w:rsidR="00F05BCC" w:rsidRPr="00182C8C" w:rsidRDefault="00F05BCC" w:rsidP="008E3E08">
            <w:pPr>
              <w:pStyle w:val="TAC"/>
              <w:rPr>
                <w:lang w:eastAsia="zh-CN"/>
              </w:rPr>
            </w:pPr>
            <w:r>
              <w:rPr>
                <w:lang w:eastAsia="zh-CN"/>
              </w:rPr>
              <w:t>0</w:t>
            </w:r>
          </w:p>
        </w:tc>
        <w:tc>
          <w:tcPr>
            <w:tcW w:w="709" w:type="dxa"/>
            <w:gridSpan w:val="2"/>
          </w:tcPr>
          <w:p w14:paraId="3B6D39CE" w14:textId="77777777" w:rsidR="00F05BCC" w:rsidRPr="00C6761E" w:rsidRDefault="00F05BCC" w:rsidP="008E3E08">
            <w:pPr>
              <w:pStyle w:val="TAC"/>
            </w:pPr>
          </w:p>
        </w:tc>
        <w:tc>
          <w:tcPr>
            <w:tcW w:w="4111" w:type="dxa"/>
            <w:gridSpan w:val="2"/>
          </w:tcPr>
          <w:p w14:paraId="684F764A" w14:textId="77777777" w:rsidR="00F05BCC" w:rsidRPr="00C6761E" w:rsidRDefault="00F05BCC" w:rsidP="008E3E08">
            <w:pPr>
              <w:pStyle w:val="TAL"/>
              <w:rPr>
                <w:lang w:eastAsia="zh-CN"/>
              </w:rPr>
            </w:pPr>
            <w:r>
              <w:t>Lack of resources</w:t>
            </w:r>
          </w:p>
        </w:tc>
      </w:tr>
      <w:tr w:rsidR="00F05BCC" w:rsidRPr="00BD61AC" w14:paraId="4866D34E" w14:textId="77777777" w:rsidTr="008E3E08">
        <w:tblPrEx>
          <w:tblLook w:val="0000" w:firstRow="0" w:lastRow="0" w:firstColumn="0" w:lastColumn="0" w:noHBand="0" w:noVBand="0"/>
        </w:tblPrEx>
        <w:trPr>
          <w:jc w:val="center"/>
        </w:trPr>
        <w:tc>
          <w:tcPr>
            <w:tcW w:w="284" w:type="dxa"/>
          </w:tcPr>
          <w:p w14:paraId="1EDEF422" w14:textId="77777777" w:rsidR="00F05BCC" w:rsidRPr="00116918" w:rsidRDefault="00F05BCC" w:rsidP="008E3E08">
            <w:pPr>
              <w:pStyle w:val="TAC"/>
            </w:pPr>
          </w:p>
        </w:tc>
        <w:tc>
          <w:tcPr>
            <w:tcW w:w="285" w:type="dxa"/>
          </w:tcPr>
          <w:p w14:paraId="6A488F4C" w14:textId="77777777" w:rsidR="00F05BCC" w:rsidRPr="003C293D" w:rsidRDefault="00F05BCC" w:rsidP="008E3E08">
            <w:pPr>
              <w:pStyle w:val="TAC"/>
            </w:pPr>
          </w:p>
        </w:tc>
        <w:tc>
          <w:tcPr>
            <w:tcW w:w="283" w:type="dxa"/>
          </w:tcPr>
          <w:p w14:paraId="7CAE335E" w14:textId="77777777" w:rsidR="00F05BCC" w:rsidRPr="003C293D" w:rsidRDefault="00F05BCC" w:rsidP="008E3E08">
            <w:pPr>
              <w:pStyle w:val="TAC"/>
            </w:pPr>
          </w:p>
        </w:tc>
        <w:tc>
          <w:tcPr>
            <w:tcW w:w="283" w:type="dxa"/>
          </w:tcPr>
          <w:p w14:paraId="41F59868" w14:textId="77777777" w:rsidR="00F05BCC" w:rsidRPr="003C293D" w:rsidRDefault="00F05BCC" w:rsidP="008E3E08">
            <w:pPr>
              <w:pStyle w:val="TAC"/>
            </w:pPr>
          </w:p>
        </w:tc>
        <w:tc>
          <w:tcPr>
            <w:tcW w:w="290" w:type="dxa"/>
            <w:gridSpan w:val="2"/>
          </w:tcPr>
          <w:p w14:paraId="05E49FFB" w14:textId="77777777" w:rsidR="00F05BCC" w:rsidRPr="003C293D" w:rsidRDefault="00F05BCC" w:rsidP="008E3E08">
            <w:pPr>
              <w:pStyle w:val="TAC"/>
            </w:pPr>
          </w:p>
        </w:tc>
        <w:tc>
          <w:tcPr>
            <w:tcW w:w="284" w:type="dxa"/>
            <w:gridSpan w:val="2"/>
          </w:tcPr>
          <w:p w14:paraId="2EDA1DA0" w14:textId="77777777" w:rsidR="00F05BCC" w:rsidRPr="003C293D" w:rsidRDefault="00F05BCC" w:rsidP="008E3E08">
            <w:pPr>
              <w:pStyle w:val="TAC"/>
            </w:pPr>
          </w:p>
        </w:tc>
        <w:tc>
          <w:tcPr>
            <w:tcW w:w="284" w:type="dxa"/>
            <w:gridSpan w:val="2"/>
          </w:tcPr>
          <w:p w14:paraId="00AF5ADF" w14:textId="77777777" w:rsidR="00F05BCC" w:rsidRPr="003C293D" w:rsidRDefault="00F05BCC" w:rsidP="008E3E08">
            <w:pPr>
              <w:pStyle w:val="TAC"/>
            </w:pPr>
          </w:p>
        </w:tc>
        <w:tc>
          <w:tcPr>
            <w:tcW w:w="284" w:type="dxa"/>
            <w:gridSpan w:val="2"/>
          </w:tcPr>
          <w:p w14:paraId="623DC506" w14:textId="77777777" w:rsidR="00F05BCC" w:rsidRPr="003C293D" w:rsidRDefault="00F05BCC" w:rsidP="008E3E08">
            <w:pPr>
              <w:pStyle w:val="TAC"/>
            </w:pPr>
          </w:p>
        </w:tc>
        <w:tc>
          <w:tcPr>
            <w:tcW w:w="709" w:type="dxa"/>
            <w:gridSpan w:val="2"/>
          </w:tcPr>
          <w:p w14:paraId="76BC50DE" w14:textId="77777777" w:rsidR="00F05BCC" w:rsidRPr="00BD61AC" w:rsidRDefault="00F05BCC" w:rsidP="008E3E08">
            <w:pPr>
              <w:pStyle w:val="TAL"/>
            </w:pPr>
          </w:p>
        </w:tc>
        <w:tc>
          <w:tcPr>
            <w:tcW w:w="4111" w:type="dxa"/>
            <w:gridSpan w:val="2"/>
          </w:tcPr>
          <w:p w14:paraId="31774A36" w14:textId="77777777" w:rsidR="00F05BCC" w:rsidRPr="00BD61AC" w:rsidRDefault="00F05BCC" w:rsidP="008E3E08">
            <w:pPr>
              <w:pStyle w:val="TAL"/>
            </w:pPr>
          </w:p>
        </w:tc>
      </w:tr>
      <w:tr w:rsidR="00F05BCC" w:rsidRPr="00C6761E" w14:paraId="1D094009" w14:textId="77777777" w:rsidTr="008E3E08">
        <w:trPr>
          <w:gridAfter w:val="1"/>
          <w:wAfter w:w="6" w:type="dxa"/>
          <w:jc w:val="center"/>
        </w:trPr>
        <w:tc>
          <w:tcPr>
            <w:tcW w:w="284" w:type="dxa"/>
            <w:hideMark/>
          </w:tcPr>
          <w:p w14:paraId="2BC54170" w14:textId="77777777" w:rsidR="00F05BCC" w:rsidRPr="00C6761E" w:rsidRDefault="00F05BCC" w:rsidP="008E3E08">
            <w:pPr>
              <w:pStyle w:val="TAC"/>
            </w:pPr>
            <w:r w:rsidRPr="00C6761E">
              <w:t>0</w:t>
            </w:r>
          </w:p>
        </w:tc>
        <w:tc>
          <w:tcPr>
            <w:tcW w:w="285" w:type="dxa"/>
            <w:hideMark/>
          </w:tcPr>
          <w:p w14:paraId="496C20F5" w14:textId="77777777" w:rsidR="00F05BCC" w:rsidRPr="00C6761E" w:rsidRDefault="00F05BCC" w:rsidP="008E3E08">
            <w:pPr>
              <w:pStyle w:val="TAC"/>
              <w:rPr>
                <w:lang w:eastAsia="zh-CN"/>
              </w:rPr>
            </w:pPr>
            <w:r>
              <w:rPr>
                <w:rFonts w:hint="eastAsia"/>
                <w:lang w:eastAsia="zh-CN"/>
              </w:rPr>
              <w:t>1</w:t>
            </w:r>
          </w:p>
        </w:tc>
        <w:tc>
          <w:tcPr>
            <w:tcW w:w="283" w:type="dxa"/>
            <w:hideMark/>
          </w:tcPr>
          <w:p w14:paraId="5439247B" w14:textId="77777777" w:rsidR="00F05BCC" w:rsidRPr="00C6761E" w:rsidRDefault="00F05BCC" w:rsidP="008E3E08">
            <w:pPr>
              <w:pStyle w:val="TAC"/>
            </w:pPr>
            <w:r>
              <w:t>1</w:t>
            </w:r>
          </w:p>
        </w:tc>
        <w:tc>
          <w:tcPr>
            <w:tcW w:w="283" w:type="dxa"/>
            <w:hideMark/>
          </w:tcPr>
          <w:p w14:paraId="2F39557B" w14:textId="77777777" w:rsidR="00F05BCC" w:rsidRPr="00C6761E" w:rsidRDefault="00F05BCC" w:rsidP="008E3E08">
            <w:pPr>
              <w:pStyle w:val="TAC"/>
            </w:pPr>
            <w:r w:rsidRPr="00C6761E">
              <w:t>0</w:t>
            </w:r>
          </w:p>
        </w:tc>
        <w:tc>
          <w:tcPr>
            <w:tcW w:w="284" w:type="dxa"/>
            <w:hideMark/>
          </w:tcPr>
          <w:p w14:paraId="45911E82" w14:textId="77777777" w:rsidR="00F05BCC" w:rsidRPr="00C6761E" w:rsidRDefault="00F05BCC" w:rsidP="008E3E08">
            <w:pPr>
              <w:pStyle w:val="TAC"/>
            </w:pPr>
            <w:r>
              <w:t>1</w:t>
            </w:r>
          </w:p>
        </w:tc>
        <w:tc>
          <w:tcPr>
            <w:tcW w:w="284" w:type="dxa"/>
            <w:gridSpan w:val="2"/>
            <w:hideMark/>
          </w:tcPr>
          <w:p w14:paraId="6B4C3E5C" w14:textId="77777777" w:rsidR="00F05BCC" w:rsidRPr="00C6761E" w:rsidRDefault="00F05BCC" w:rsidP="008E3E08">
            <w:pPr>
              <w:pStyle w:val="TAC"/>
            </w:pPr>
            <w:r>
              <w:t>1</w:t>
            </w:r>
          </w:p>
        </w:tc>
        <w:tc>
          <w:tcPr>
            <w:tcW w:w="284" w:type="dxa"/>
            <w:gridSpan w:val="2"/>
            <w:hideMark/>
          </w:tcPr>
          <w:p w14:paraId="67014728" w14:textId="77777777" w:rsidR="00F05BCC" w:rsidRPr="00C6761E" w:rsidRDefault="00F05BCC" w:rsidP="008E3E08">
            <w:pPr>
              <w:pStyle w:val="TAC"/>
            </w:pPr>
            <w:r w:rsidRPr="00C6761E">
              <w:t>1</w:t>
            </w:r>
          </w:p>
        </w:tc>
        <w:tc>
          <w:tcPr>
            <w:tcW w:w="284" w:type="dxa"/>
            <w:gridSpan w:val="2"/>
            <w:hideMark/>
          </w:tcPr>
          <w:p w14:paraId="3713AD90" w14:textId="77777777" w:rsidR="00F05BCC" w:rsidRPr="00C6761E" w:rsidRDefault="00F05BCC" w:rsidP="008E3E08">
            <w:pPr>
              <w:pStyle w:val="TAC"/>
            </w:pPr>
            <w:r>
              <w:t>1</w:t>
            </w:r>
          </w:p>
        </w:tc>
        <w:tc>
          <w:tcPr>
            <w:tcW w:w="709" w:type="dxa"/>
            <w:gridSpan w:val="2"/>
          </w:tcPr>
          <w:p w14:paraId="08F63399" w14:textId="77777777" w:rsidR="00F05BCC" w:rsidRPr="00C6761E" w:rsidRDefault="00F05BCC" w:rsidP="008E3E08">
            <w:pPr>
              <w:pStyle w:val="TAC"/>
            </w:pPr>
          </w:p>
        </w:tc>
        <w:tc>
          <w:tcPr>
            <w:tcW w:w="4111" w:type="dxa"/>
            <w:gridSpan w:val="2"/>
            <w:hideMark/>
          </w:tcPr>
          <w:p w14:paraId="68263697" w14:textId="77777777" w:rsidR="00F05BCC" w:rsidRPr="00C6761E" w:rsidRDefault="00F05BCC" w:rsidP="008E3E08">
            <w:pPr>
              <w:pStyle w:val="TAL"/>
              <w:rPr>
                <w:lang w:eastAsia="zh-CN"/>
              </w:rPr>
            </w:pPr>
            <w:r>
              <w:rPr>
                <w:rFonts w:hint="eastAsia"/>
                <w:lang w:eastAsia="zh-CN"/>
              </w:rPr>
              <w:t>P</w:t>
            </w:r>
            <w:r>
              <w:rPr>
                <w:lang w:eastAsia="zh-CN"/>
              </w:rPr>
              <w:t>rotocol error, unspecified</w:t>
            </w:r>
          </w:p>
        </w:tc>
      </w:tr>
      <w:tr w:rsidR="00F05BCC" w:rsidRPr="00C6761E" w14:paraId="6669833A" w14:textId="77777777" w:rsidTr="008E3E08">
        <w:trPr>
          <w:gridAfter w:val="1"/>
          <w:wAfter w:w="6" w:type="dxa"/>
          <w:jc w:val="center"/>
        </w:trPr>
        <w:tc>
          <w:tcPr>
            <w:tcW w:w="7091" w:type="dxa"/>
            <w:gridSpan w:val="15"/>
          </w:tcPr>
          <w:p w14:paraId="06EA5272" w14:textId="77777777" w:rsidR="00F05BCC" w:rsidRPr="00C6761E" w:rsidRDefault="00F05BCC" w:rsidP="008E3E08">
            <w:pPr>
              <w:pStyle w:val="TAL"/>
            </w:pPr>
          </w:p>
        </w:tc>
      </w:tr>
      <w:tr w:rsidR="00F05BCC" w:rsidRPr="00C6761E" w14:paraId="34CAC2BE" w14:textId="77777777" w:rsidTr="008E3E08">
        <w:trPr>
          <w:gridAfter w:val="1"/>
          <w:wAfter w:w="6" w:type="dxa"/>
          <w:jc w:val="center"/>
        </w:trPr>
        <w:tc>
          <w:tcPr>
            <w:tcW w:w="7091" w:type="dxa"/>
            <w:gridSpan w:val="15"/>
          </w:tcPr>
          <w:p w14:paraId="78DC4187" w14:textId="77777777" w:rsidR="00F05BCC" w:rsidRPr="00C6761E" w:rsidRDefault="00F05BCC" w:rsidP="008E3E08">
            <w:pPr>
              <w:pStyle w:val="TAL"/>
            </w:pPr>
            <w:r w:rsidRPr="00C6761E">
              <w:t>Any other value received by the UE shall be treated as 0110 1111, "protocol error, unspecified"</w:t>
            </w:r>
            <w:r>
              <w:t>.</w:t>
            </w:r>
          </w:p>
        </w:tc>
      </w:tr>
    </w:tbl>
    <w:p w14:paraId="75CEB9CE" w14:textId="1E80DA92" w:rsidR="000B16AE" w:rsidRDefault="000B16AE" w:rsidP="009E6058"/>
    <w:p w14:paraId="63C842B5" w14:textId="013FE95B" w:rsidR="00B050E4" w:rsidRPr="00A07E7A" w:rsidRDefault="00B050E4" w:rsidP="00C23116">
      <w:pPr>
        <w:pStyle w:val="Heading3"/>
      </w:pPr>
      <w:bookmarkStart w:id="613" w:name="_CR8_2_6"/>
      <w:bookmarkStart w:id="614" w:name="_Toc45197920"/>
      <w:bookmarkStart w:id="615" w:name="_Toc45695953"/>
      <w:bookmarkStart w:id="616" w:name="_Toc51851409"/>
      <w:bookmarkStart w:id="617" w:name="_Toc193393620"/>
      <w:bookmarkEnd w:id="613"/>
      <w:r>
        <w:t>8</w:t>
      </w:r>
      <w:r w:rsidRPr="00A07E7A">
        <w:t>.2.</w:t>
      </w:r>
      <w:r>
        <w:t>6</w:t>
      </w:r>
      <w:r w:rsidRPr="00A07E7A">
        <w:tab/>
      </w:r>
      <w:r w:rsidRPr="00A07E7A">
        <w:rPr>
          <w:lang w:eastAsia="zh-CN"/>
        </w:rPr>
        <w:t>Message ID</w:t>
      </w:r>
      <w:bookmarkEnd w:id="614"/>
      <w:bookmarkEnd w:id="615"/>
      <w:bookmarkEnd w:id="616"/>
      <w:bookmarkEnd w:id="617"/>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18" w:name="_CRFigure8_2_61"/>
      <w:r w:rsidRPr="00A07E7A">
        <w:t>Figure </w:t>
      </w:r>
      <w:bookmarkEnd w:id="618"/>
      <w:r>
        <w:t>8</w:t>
      </w:r>
      <w:r w:rsidRPr="00A07E7A">
        <w:t>.2.</w:t>
      </w:r>
      <w:r>
        <w:t>6</w:t>
      </w:r>
      <w:r w:rsidRPr="00A07E7A">
        <w:t>-1: Message ID value</w:t>
      </w:r>
    </w:p>
    <w:p w14:paraId="6CF2C90E" w14:textId="4D1FD6AA" w:rsidR="00B050E4" w:rsidRPr="00A07E7A" w:rsidRDefault="00B050E4" w:rsidP="00B050E4">
      <w:pPr>
        <w:pStyle w:val="TH"/>
      </w:pPr>
      <w:bookmarkStart w:id="619" w:name="_CRTable8_2_61"/>
      <w:r w:rsidRPr="00A07E7A">
        <w:t>Table </w:t>
      </w:r>
      <w:bookmarkEnd w:id="619"/>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20" w:name="_CR8_2_7"/>
      <w:bookmarkStart w:id="621" w:name="_Toc20215894"/>
      <w:bookmarkStart w:id="622" w:name="_Toc27496395"/>
      <w:bookmarkStart w:id="623" w:name="_Toc36108136"/>
      <w:bookmarkStart w:id="624" w:name="_Toc44598889"/>
      <w:bookmarkStart w:id="625" w:name="_Toc44602744"/>
      <w:bookmarkStart w:id="626" w:name="_Toc45197921"/>
      <w:bookmarkStart w:id="627" w:name="_Toc45695954"/>
      <w:bookmarkStart w:id="628" w:name="_Toc51851410"/>
      <w:bookmarkStart w:id="629" w:name="_Toc193393621"/>
      <w:bookmarkEnd w:id="620"/>
      <w:r>
        <w:t>8.2.7</w:t>
      </w:r>
      <w:r>
        <w:tab/>
      </w:r>
      <w:r w:rsidRPr="00A07E7A">
        <w:t>Reply</w:t>
      </w:r>
      <w:r>
        <w:t>-t</w:t>
      </w:r>
      <w:r w:rsidRPr="00A07E7A">
        <w:t xml:space="preserve">o </w:t>
      </w:r>
      <w:r w:rsidRPr="00A07E7A">
        <w:rPr>
          <w:lang w:eastAsia="zh-CN"/>
        </w:rPr>
        <w:t>message ID</w:t>
      </w:r>
      <w:bookmarkEnd w:id="621"/>
      <w:bookmarkEnd w:id="622"/>
      <w:bookmarkEnd w:id="623"/>
      <w:bookmarkEnd w:id="624"/>
      <w:bookmarkEnd w:id="625"/>
      <w:bookmarkEnd w:id="626"/>
      <w:bookmarkEnd w:id="627"/>
      <w:bookmarkEnd w:id="628"/>
      <w:bookmarkEnd w:id="629"/>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30" w:name="_CRFigure8_2_71"/>
      <w:r w:rsidRPr="00A07E7A">
        <w:t>Figure </w:t>
      </w:r>
      <w:bookmarkEnd w:id="630"/>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31" w:name="_CRTable8_2_71"/>
      <w:r w:rsidRPr="00A07E7A">
        <w:t>Table </w:t>
      </w:r>
      <w:bookmarkEnd w:id="631"/>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632" w:name="_CRAnnexAnormative"/>
      <w:bookmarkEnd w:id="632"/>
      <w:r>
        <w:br w:type="page"/>
      </w:r>
      <w:bookmarkStart w:id="633" w:name="clause4"/>
      <w:bookmarkStart w:id="634" w:name="_Toc20156558"/>
      <w:bookmarkStart w:id="635" w:name="_Toc27501754"/>
      <w:bookmarkStart w:id="636" w:name="_Toc45281915"/>
      <w:bookmarkStart w:id="637" w:name="_Toc51933145"/>
      <w:bookmarkStart w:id="638" w:name="_Toc193393622"/>
      <w:bookmarkStart w:id="639" w:name="_Toc22042900"/>
      <w:bookmarkStart w:id="640" w:name="_Toc34303609"/>
      <w:bookmarkStart w:id="641" w:name="_Toc34403891"/>
      <w:bookmarkEnd w:id="633"/>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634"/>
      <w:bookmarkEnd w:id="635"/>
      <w:r w:rsidR="00283D83">
        <w:rPr>
          <w:lang w:val="en-US"/>
        </w:rPr>
        <w:t>Timers</w:t>
      </w:r>
      <w:bookmarkEnd w:id="636"/>
      <w:bookmarkEnd w:id="637"/>
      <w:bookmarkEnd w:id="638"/>
    </w:p>
    <w:p w14:paraId="4BC4CB29" w14:textId="2733BB05" w:rsidR="00283D83" w:rsidRDefault="00283D83" w:rsidP="00C23116">
      <w:pPr>
        <w:pStyle w:val="Heading1"/>
      </w:pPr>
      <w:bookmarkStart w:id="642" w:name="_CRA_1"/>
      <w:bookmarkStart w:id="643" w:name="_Toc20156559"/>
      <w:bookmarkStart w:id="644" w:name="_Toc27501755"/>
      <w:bookmarkStart w:id="645" w:name="_Toc45281916"/>
      <w:bookmarkStart w:id="646" w:name="_Toc51933146"/>
      <w:bookmarkStart w:id="647" w:name="_Toc193393623"/>
      <w:bookmarkEnd w:id="642"/>
      <w:r>
        <w:t>A</w:t>
      </w:r>
      <w:r w:rsidRPr="00F6303A">
        <w:t>.1</w:t>
      </w:r>
      <w:r w:rsidRPr="00F6303A">
        <w:tab/>
      </w:r>
      <w:bookmarkEnd w:id="643"/>
      <w:bookmarkEnd w:id="644"/>
      <w:r>
        <w:t>General</w:t>
      </w:r>
      <w:bookmarkEnd w:id="645"/>
      <w:bookmarkEnd w:id="646"/>
      <w:bookmarkEnd w:id="64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648" w:name="_CRA_2"/>
      <w:bookmarkStart w:id="649" w:name="_Toc45281917"/>
      <w:bookmarkStart w:id="650" w:name="_Toc51933147"/>
      <w:bookmarkStart w:id="651" w:name="_Toc193393624"/>
      <w:bookmarkEnd w:id="648"/>
      <w:r>
        <w:t>A.2</w:t>
      </w:r>
      <w:r>
        <w:tab/>
        <w:t>On network timers</w:t>
      </w:r>
      <w:bookmarkEnd w:id="649"/>
      <w:bookmarkEnd w:id="650"/>
      <w:bookmarkEnd w:id="65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652" w:name="_CRTableA_21"/>
      <w:r>
        <w:t>Table </w:t>
      </w:r>
      <w:bookmarkEnd w:id="652"/>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653" w:name="_CRA_3"/>
      <w:bookmarkStart w:id="654" w:name="_Toc193393625"/>
      <w:bookmarkEnd w:id="653"/>
      <w:r>
        <w:t>A.3</w:t>
      </w:r>
      <w:r>
        <w:tab/>
        <w:t>Off-network timers</w:t>
      </w:r>
      <w:bookmarkEnd w:id="654"/>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bookmarkStart w:id="655" w:name="_CRTableA_31"/>
      <w:r>
        <w:t>Table </w:t>
      </w:r>
      <w:bookmarkEnd w:id="655"/>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8E3E08">
        <w:trPr>
          <w:cantSplit/>
          <w:trHeight w:val="288"/>
          <w:tblHeader/>
        </w:trPr>
        <w:tc>
          <w:tcPr>
            <w:tcW w:w="1487" w:type="dxa"/>
            <w:shd w:val="clear" w:color="auto" w:fill="auto"/>
            <w:vAlign w:val="center"/>
          </w:tcPr>
          <w:p w14:paraId="646BE0AC" w14:textId="77777777" w:rsidR="00877F57" w:rsidRPr="0073469F" w:rsidRDefault="00877F57" w:rsidP="008E3E08">
            <w:pPr>
              <w:pStyle w:val="TAH"/>
            </w:pPr>
            <w:r w:rsidRPr="0073469F">
              <w:t>Timer</w:t>
            </w:r>
          </w:p>
        </w:tc>
        <w:tc>
          <w:tcPr>
            <w:tcW w:w="2755" w:type="dxa"/>
            <w:shd w:val="clear" w:color="auto" w:fill="auto"/>
            <w:vAlign w:val="center"/>
          </w:tcPr>
          <w:p w14:paraId="19972531" w14:textId="77777777" w:rsidR="00877F57" w:rsidRPr="0073469F" w:rsidRDefault="00877F57" w:rsidP="008E3E08">
            <w:pPr>
              <w:pStyle w:val="TAH"/>
            </w:pPr>
            <w:r w:rsidRPr="0073469F">
              <w:t>Timer value</w:t>
            </w:r>
          </w:p>
        </w:tc>
        <w:tc>
          <w:tcPr>
            <w:tcW w:w="2048" w:type="dxa"/>
            <w:shd w:val="clear" w:color="auto" w:fill="auto"/>
            <w:vAlign w:val="center"/>
          </w:tcPr>
          <w:p w14:paraId="567A8232" w14:textId="77777777" w:rsidR="00877F57" w:rsidRPr="0073469F" w:rsidRDefault="00877F57" w:rsidP="008E3E08">
            <w:pPr>
              <w:pStyle w:val="TAH"/>
            </w:pPr>
            <w:r w:rsidRPr="0073469F">
              <w:t>Cause of start</w:t>
            </w:r>
          </w:p>
        </w:tc>
        <w:tc>
          <w:tcPr>
            <w:tcW w:w="1640" w:type="dxa"/>
            <w:shd w:val="clear" w:color="auto" w:fill="auto"/>
            <w:vAlign w:val="center"/>
          </w:tcPr>
          <w:p w14:paraId="34E19740" w14:textId="77777777" w:rsidR="00877F57" w:rsidRPr="0073469F" w:rsidRDefault="00877F57" w:rsidP="008E3E08">
            <w:pPr>
              <w:pStyle w:val="TAH"/>
            </w:pPr>
            <w:r w:rsidRPr="0073469F">
              <w:t>Normal stop</w:t>
            </w:r>
          </w:p>
        </w:tc>
        <w:tc>
          <w:tcPr>
            <w:tcW w:w="1699" w:type="dxa"/>
            <w:shd w:val="clear" w:color="auto" w:fill="auto"/>
            <w:vAlign w:val="center"/>
          </w:tcPr>
          <w:p w14:paraId="4D7438FB" w14:textId="77777777" w:rsidR="00877F57" w:rsidRPr="0073469F" w:rsidRDefault="00877F57" w:rsidP="008E3E08">
            <w:pPr>
              <w:pStyle w:val="TAH"/>
            </w:pPr>
            <w:r w:rsidRPr="0073469F">
              <w:t>On expiry</w:t>
            </w:r>
          </w:p>
        </w:tc>
      </w:tr>
      <w:tr w:rsidR="00877F57" w:rsidRPr="0073469F" w14:paraId="408B0DFD" w14:textId="77777777" w:rsidTr="008E3E08">
        <w:trPr>
          <w:cantSplit/>
        </w:trPr>
        <w:tc>
          <w:tcPr>
            <w:tcW w:w="1487" w:type="dxa"/>
            <w:shd w:val="clear" w:color="auto" w:fill="auto"/>
          </w:tcPr>
          <w:p w14:paraId="6256CBD0" w14:textId="77777777" w:rsidR="00877F57" w:rsidRPr="0073469F" w:rsidRDefault="00877F57" w:rsidP="008E3E08">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8E3E08">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8E3E08">
            <w:pPr>
              <w:pStyle w:val="TAL"/>
              <w:rPr>
                <w:szCs w:val="18"/>
                <w:lang w:eastAsia="ko-KR"/>
              </w:rPr>
            </w:pPr>
          </w:p>
          <w:p w14:paraId="473978F0" w14:textId="77777777" w:rsidR="00877F57" w:rsidRPr="0073469F" w:rsidRDefault="00877F57" w:rsidP="008E3E08">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8E3E08">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8E3E08">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8E3E08">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656" w:name="_CRAnnexBnormative"/>
      <w:bookmarkStart w:id="657" w:name="_Toc193393626"/>
      <w:bookmarkStart w:id="658" w:name="_Hlk106980903"/>
      <w:bookmarkEnd w:id="656"/>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657"/>
    </w:p>
    <w:p w14:paraId="1EEC99ED" w14:textId="4269C8BE" w:rsidR="000831F6" w:rsidRDefault="000831F6" w:rsidP="000831F6">
      <w:pPr>
        <w:pStyle w:val="Heading1"/>
      </w:pPr>
      <w:bookmarkStart w:id="659" w:name="_CRB_1"/>
      <w:bookmarkStart w:id="660" w:name="_Toc193393627"/>
      <w:bookmarkEnd w:id="659"/>
      <w:r>
        <w:t>B.1</w:t>
      </w:r>
      <w:r>
        <w:tab/>
        <w:t>General</w:t>
      </w:r>
      <w:bookmarkEnd w:id="660"/>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661" w:name="_CRB_2"/>
      <w:bookmarkStart w:id="662" w:name="_Toc193393628"/>
      <w:bookmarkEnd w:id="661"/>
      <w:r>
        <w:t>B.2</w:t>
      </w:r>
      <w:r>
        <w:tab/>
      </w:r>
      <w:r w:rsidRPr="00F8207F">
        <w:t>Data types applicable to multiple resource representations</w:t>
      </w:r>
      <w:bookmarkEnd w:id="662"/>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663" w:name="_CRB_2_1"/>
      <w:bookmarkStart w:id="664" w:name="_Toc24868466"/>
      <w:bookmarkStart w:id="665" w:name="_Toc34153974"/>
      <w:bookmarkStart w:id="666" w:name="_Toc36040918"/>
      <w:bookmarkStart w:id="667" w:name="_Toc36041231"/>
      <w:bookmarkStart w:id="668" w:name="_Toc43196515"/>
      <w:bookmarkStart w:id="669" w:name="_Toc43481285"/>
      <w:bookmarkStart w:id="670" w:name="_Toc45134562"/>
      <w:bookmarkStart w:id="671" w:name="_Toc51189094"/>
      <w:bookmarkStart w:id="672" w:name="_Toc51763770"/>
      <w:bookmarkStart w:id="673" w:name="_Toc57206002"/>
      <w:bookmarkStart w:id="674" w:name="_Toc59019343"/>
      <w:bookmarkStart w:id="675" w:name="_Toc99195502"/>
      <w:bookmarkStart w:id="676" w:name="_Toc193393629"/>
      <w:bookmarkEnd w:id="663"/>
      <w:r>
        <w:t>B.2</w:t>
      </w:r>
      <w:r w:rsidRPr="00FC34DC">
        <w:t>.1</w:t>
      </w:r>
      <w:r w:rsidRPr="00C77A9A">
        <w:tab/>
        <w:t>Referenced structured data types</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677" w:name="_CRTableB_2_11"/>
      <w:r>
        <w:t>Table </w:t>
      </w:r>
      <w:bookmarkEnd w:id="677"/>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3E08">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3E08">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3E08">
            <w:pPr>
              <w:pStyle w:val="TAH"/>
            </w:pPr>
            <w:r>
              <w:t>Description</w:t>
            </w:r>
          </w:p>
        </w:tc>
      </w:tr>
      <w:tr w:rsidR="000831F6" w14:paraId="6305908D"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3E08">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3E0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3E08">
            <w:pPr>
              <w:pStyle w:val="TAL"/>
              <w:rPr>
                <w:rFonts w:cs="Arial"/>
                <w:szCs w:val="18"/>
              </w:rPr>
            </w:pPr>
            <w:r>
              <w:rPr>
                <w:rFonts w:cs="Arial"/>
                <w:szCs w:val="18"/>
              </w:rPr>
              <w:t>Information identifying a VAL user ID or VAL UE ID.</w:t>
            </w:r>
          </w:p>
        </w:tc>
      </w:tr>
      <w:tr w:rsidR="000831F6" w14:paraId="609FC596"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3E08">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3E0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3E08">
            <w:pPr>
              <w:pStyle w:val="TAL"/>
              <w:rPr>
                <w:rFonts w:cs="Arial"/>
                <w:szCs w:val="18"/>
              </w:rPr>
            </w:pPr>
            <w:r>
              <w:rPr>
                <w:rFonts w:cs="Arial"/>
                <w:szCs w:val="18"/>
              </w:rPr>
              <w:t>Defines geographical coordinates.</w:t>
            </w:r>
          </w:p>
        </w:tc>
      </w:tr>
      <w:tr w:rsidR="000831F6" w14:paraId="56FDD784" w14:textId="77777777" w:rsidTr="008E3E08">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3E08">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3E0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3E08">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678" w:name="_CRB_2_2"/>
      <w:bookmarkStart w:id="679" w:name="_Toc24868467"/>
      <w:bookmarkStart w:id="680" w:name="_Toc34153975"/>
      <w:bookmarkStart w:id="681" w:name="_Toc36040919"/>
      <w:bookmarkStart w:id="682" w:name="_Toc36041232"/>
      <w:bookmarkStart w:id="683" w:name="_Toc43196516"/>
      <w:bookmarkStart w:id="684" w:name="_Toc43481286"/>
      <w:bookmarkStart w:id="685" w:name="_Toc45134563"/>
      <w:bookmarkStart w:id="686" w:name="_Toc51189095"/>
      <w:bookmarkStart w:id="687" w:name="_Toc51763771"/>
      <w:bookmarkStart w:id="688" w:name="_Toc57206003"/>
      <w:bookmarkStart w:id="689" w:name="_Toc59019344"/>
      <w:bookmarkStart w:id="690" w:name="_Toc99195503"/>
      <w:bookmarkStart w:id="691" w:name="_Toc193393630"/>
      <w:bookmarkEnd w:id="678"/>
      <w:r>
        <w:t>B.2</w:t>
      </w:r>
      <w:r w:rsidRPr="00FC34DC">
        <w:t>.</w:t>
      </w:r>
      <w:r w:rsidRPr="00F11DF0">
        <w:t>2</w:t>
      </w:r>
      <w:r w:rsidRPr="00F11DF0">
        <w:tab/>
        <w:t>Referenced simple data types</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680325" w:rsidRDefault="000831F6" w:rsidP="00680325">
      <w:pPr>
        <w:pStyle w:val="TH"/>
      </w:pPr>
      <w:bookmarkStart w:id="692" w:name="_CRTableB_2_21"/>
      <w:r w:rsidRPr="00680325">
        <w:t>Table </w:t>
      </w:r>
      <w:bookmarkEnd w:id="692"/>
      <w:r w:rsidRPr="00680325">
        <w:rPr>
          <w:rFonts w:hint="eastAsia"/>
        </w:rPr>
        <w:t>B.</w:t>
      </w:r>
      <w:r w:rsidRPr="00680325">
        <w:t xml:space="preserve">2.2-1: </w:t>
      </w:r>
      <w:bookmarkStart w:id="693" w:name="_Hlk187331323"/>
      <w:r w:rsidRPr="00680325">
        <w:t>Referenced Simple Data Types</w:t>
      </w:r>
      <w:bookmarkEnd w:id="693"/>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1855"/>
        <w:gridCol w:w="5262"/>
      </w:tblGrid>
      <w:tr w:rsidR="000831F6" w14:paraId="5B7D4858" w14:textId="77777777" w:rsidTr="00FE107D">
        <w:tc>
          <w:tcPr>
            <w:tcW w:w="806" w:type="pct"/>
            <w:shd w:val="clear" w:color="auto" w:fill="C0C0C0"/>
          </w:tcPr>
          <w:p w14:paraId="0A6783B0" w14:textId="77777777" w:rsidR="000831F6" w:rsidRDefault="000831F6" w:rsidP="008E3E08">
            <w:pPr>
              <w:pStyle w:val="TAH"/>
            </w:pPr>
            <w:r>
              <w:t>Type name</w:t>
            </w:r>
          </w:p>
        </w:tc>
        <w:tc>
          <w:tcPr>
            <w:tcW w:w="1093" w:type="pct"/>
            <w:shd w:val="clear" w:color="auto" w:fill="C0C0C0"/>
          </w:tcPr>
          <w:p w14:paraId="4033A206" w14:textId="77777777" w:rsidR="000831F6" w:rsidRDefault="000831F6" w:rsidP="008E3E08">
            <w:pPr>
              <w:pStyle w:val="TAH"/>
              <w:rPr>
                <w:lang w:eastAsia="zh-CN"/>
              </w:rPr>
            </w:pPr>
            <w:r>
              <w:rPr>
                <w:rFonts w:hint="eastAsia"/>
                <w:lang w:eastAsia="zh-CN"/>
              </w:rPr>
              <w:t>R</w:t>
            </w:r>
            <w:r>
              <w:rPr>
                <w:lang w:eastAsia="zh-CN"/>
              </w:rPr>
              <w:t>eference</w:t>
            </w:r>
          </w:p>
        </w:tc>
        <w:tc>
          <w:tcPr>
            <w:tcW w:w="3101" w:type="pct"/>
            <w:shd w:val="clear" w:color="auto" w:fill="C0C0C0"/>
            <w:tcMar>
              <w:top w:w="0" w:type="dxa"/>
              <w:left w:w="108" w:type="dxa"/>
              <w:bottom w:w="0" w:type="dxa"/>
              <w:right w:w="108" w:type="dxa"/>
            </w:tcMar>
          </w:tcPr>
          <w:p w14:paraId="17DB84AB" w14:textId="77777777" w:rsidR="000831F6" w:rsidRDefault="000831F6" w:rsidP="008E3E08">
            <w:pPr>
              <w:pStyle w:val="TAH"/>
            </w:pPr>
            <w:r>
              <w:t>Description</w:t>
            </w:r>
          </w:p>
        </w:tc>
      </w:tr>
      <w:tr w:rsidR="000831F6" w14:paraId="13559B2C" w14:textId="77777777" w:rsidTr="00FE107D">
        <w:tc>
          <w:tcPr>
            <w:tcW w:w="806" w:type="pct"/>
          </w:tcPr>
          <w:p w14:paraId="704D48F5" w14:textId="77777777" w:rsidR="000831F6" w:rsidRPr="009B75B7" w:rsidRDefault="000831F6" w:rsidP="008E3E08">
            <w:pPr>
              <w:pStyle w:val="TAL"/>
            </w:pPr>
            <w:r w:rsidRPr="009B75B7">
              <w:t>Uinteger</w:t>
            </w:r>
          </w:p>
        </w:tc>
        <w:tc>
          <w:tcPr>
            <w:tcW w:w="1093" w:type="pct"/>
          </w:tcPr>
          <w:p w14:paraId="5FF4DBE8" w14:textId="5160DEBB" w:rsidR="000831F6" w:rsidRPr="00DD5D88" w:rsidRDefault="000831F6" w:rsidP="008E3E08">
            <w:pPr>
              <w:pStyle w:val="TAL"/>
            </w:pPr>
            <w:r>
              <w:t>3GPP TS 24.546 [29]</w:t>
            </w:r>
          </w:p>
        </w:tc>
        <w:tc>
          <w:tcPr>
            <w:tcW w:w="3101" w:type="pct"/>
            <w:tcMar>
              <w:top w:w="0" w:type="dxa"/>
              <w:left w:w="108" w:type="dxa"/>
              <w:bottom w:w="0" w:type="dxa"/>
              <w:right w:w="108" w:type="dxa"/>
            </w:tcMar>
          </w:tcPr>
          <w:p w14:paraId="4FA54BB1" w14:textId="77777777" w:rsidR="000831F6" w:rsidRPr="004B661F" w:rsidRDefault="000831F6" w:rsidP="008E3E0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FE107D">
        <w:tc>
          <w:tcPr>
            <w:tcW w:w="806" w:type="pct"/>
          </w:tcPr>
          <w:p w14:paraId="562EA09A" w14:textId="77777777" w:rsidR="000831F6" w:rsidRPr="009B75B7" w:rsidRDefault="000831F6" w:rsidP="008E3E08">
            <w:pPr>
              <w:pStyle w:val="TAL"/>
            </w:pPr>
            <w:r>
              <w:t>CellId</w:t>
            </w:r>
          </w:p>
        </w:tc>
        <w:tc>
          <w:tcPr>
            <w:tcW w:w="1093" w:type="pct"/>
          </w:tcPr>
          <w:p w14:paraId="55D427EF" w14:textId="2F0B27C0" w:rsidR="000831F6" w:rsidRDefault="000831F6" w:rsidP="008E3E08">
            <w:pPr>
              <w:pStyle w:val="TAL"/>
            </w:pPr>
            <w:r>
              <w:t>3GPP TS 24.546 [29]</w:t>
            </w:r>
          </w:p>
        </w:tc>
        <w:tc>
          <w:tcPr>
            <w:tcW w:w="3101" w:type="pct"/>
            <w:tcMar>
              <w:top w:w="0" w:type="dxa"/>
              <w:left w:w="108" w:type="dxa"/>
              <w:bottom w:w="0" w:type="dxa"/>
              <w:right w:w="108" w:type="dxa"/>
            </w:tcMar>
          </w:tcPr>
          <w:p w14:paraId="470CDC8E" w14:textId="77777777" w:rsidR="000831F6" w:rsidRPr="009A240F" w:rsidRDefault="000831F6" w:rsidP="008E3E08">
            <w:pPr>
              <w:pStyle w:val="TAL"/>
              <w:rPr>
                <w:lang w:eastAsia="zh-CN"/>
              </w:rPr>
            </w:pPr>
            <w:r>
              <w:t xml:space="preserve">String </w:t>
            </w:r>
            <w:r>
              <w:rPr>
                <w:lang w:eastAsia="zh-CN"/>
              </w:rPr>
              <w:t>representing a unique identifier of a cell.</w:t>
            </w:r>
          </w:p>
        </w:tc>
      </w:tr>
      <w:tr w:rsidR="000831F6" w14:paraId="7972A6C7" w14:textId="77777777" w:rsidTr="00FE107D">
        <w:tc>
          <w:tcPr>
            <w:tcW w:w="806" w:type="pct"/>
          </w:tcPr>
          <w:p w14:paraId="75CADF4A" w14:textId="77777777" w:rsidR="000831F6" w:rsidRPr="009B75B7" w:rsidRDefault="000831F6" w:rsidP="008E3E08">
            <w:pPr>
              <w:pStyle w:val="TAL"/>
            </w:pPr>
            <w:r>
              <w:rPr>
                <w:lang w:eastAsia="zh-CN"/>
              </w:rPr>
              <w:t>TaId</w:t>
            </w:r>
          </w:p>
        </w:tc>
        <w:tc>
          <w:tcPr>
            <w:tcW w:w="1093" w:type="pct"/>
          </w:tcPr>
          <w:p w14:paraId="02E50A94" w14:textId="672B0255" w:rsidR="000831F6" w:rsidRDefault="000831F6" w:rsidP="008E3E08">
            <w:pPr>
              <w:pStyle w:val="TAL"/>
            </w:pPr>
            <w:r>
              <w:t>3GPP TS 24.546 [29]</w:t>
            </w:r>
          </w:p>
        </w:tc>
        <w:tc>
          <w:tcPr>
            <w:tcW w:w="3101" w:type="pct"/>
            <w:tcMar>
              <w:top w:w="0" w:type="dxa"/>
              <w:left w:w="108" w:type="dxa"/>
              <w:bottom w:w="0" w:type="dxa"/>
              <w:right w:w="108" w:type="dxa"/>
            </w:tcMar>
          </w:tcPr>
          <w:p w14:paraId="27D38A70" w14:textId="77777777" w:rsidR="000831F6" w:rsidRPr="009A240F" w:rsidRDefault="000831F6" w:rsidP="008E3E08">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FE107D">
        <w:tc>
          <w:tcPr>
            <w:tcW w:w="806" w:type="pct"/>
          </w:tcPr>
          <w:p w14:paraId="3E752B10" w14:textId="77777777" w:rsidR="000831F6" w:rsidRPr="009B75B7" w:rsidRDefault="000831F6" w:rsidP="008E3E08">
            <w:pPr>
              <w:pStyle w:val="TAL"/>
            </w:pPr>
            <w:r>
              <w:rPr>
                <w:rFonts w:hint="eastAsia"/>
                <w:lang w:eastAsia="zh-CN"/>
              </w:rPr>
              <w:t>P</w:t>
            </w:r>
            <w:r>
              <w:rPr>
                <w:lang w:eastAsia="zh-CN"/>
              </w:rPr>
              <w:t>lmnId</w:t>
            </w:r>
          </w:p>
        </w:tc>
        <w:tc>
          <w:tcPr>
            <w:tcW w:w="1093" w:type="pct"/>
          </w:tcPr>
          <w:p w14:paraId="3001C793" w14:textId="5B86D4B0" w:rsidR="000831F6" w:rsidRDefault="000831F6" w:rsidP="008E3E08">
            <w:pPr>
              <w:pStyle w:val="TAL"/>
            </w:pPr>
            <w:r>
              <w:t>3GPP TS 24.546 [29]</w:t>
            </w:r>
          </w:p>
        </w:tc>
        <w:tc>
          <w:tcPr>
            <w:tcW w:w="3101" w:type="pct"/>
            <w:tcMar>
              <w:top w:w="0" w:type="dxa"/>
              <w:left w:w="108" w:type="dxa"/>
              <w:bottom w:w="0" w:type="dxa"/>
              <w:right w:w="108" w:type="dxa"/>
            </w:tcMar>
          </w:tcPr>
          <w:p w14:paraId="4F52262C" w14:textId="77777777" w:rsidR="000831F6" w:rsidRPr="009A240F" w:rsidRDefault="000831F6" w:rsidP="008E3E08">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FE107D">
        <w:tc>
          <w:tcPr>
            <w:tcW w:w="806" w:type="pct"/>
          </w:tcPr>
          <w:p w14:paraId="1BFD8E6A" w14:textId="77777777" w:rsidR="000831F6" w:rsidRPr="009B75B7" w:rsidRDefault="000831F6" w:rsidP="008E3E08">
            <w:pPr>
              <w:pStyle w:val="TAL"/>
            </w:pPr>
            <w:r w:rsidRPr="000E206C">
              <w:t>MbmsSaId</w:t>
            </w:r>
          </w:p>
        </w:tc>
        <w:tc>
          <w:tcPr>
            <w:tcW w:w="1093" w:type="pct"/>
          </w:tcPr>
          <w:p w14:paraId="694D2863" w14:textId="6D7413D9" w:rsidR="000831F6" w:rsidRDefault="000831F6" w:rsidP="008E3E08">
            <w:pPr>
              <w:pStyle w:val="TAL"/>
            </w:pPr>
            <w:r>
              <w:t>3GPP TS 24.546 [29]</w:t>
            </w:r>
          </w:p>
        </w:tc>
        <w:tc>
          <w:tcPr>
            <w:tcW w:w="3101" w:type="pct"/>
            <w:tcMar>
              <w:top w:w="0" w:type="dxa"/>
              <w:left w:w="108" w:type="dxa"/>
              <w:bottom w:w="0" w:type="dxa"/>
              <w:right w:w="108" w:type="dxa"/>
            </w:tcMar>
          </w:tcPr>
          <w:p w14:paraId="50133A6D" w14:textId="77777777" w:rsidR="000831F6" w:rsidRPr="009A240F" w:rsidRDefault="000831F6" w:rsidP="008E3E08">
            <w:pPr>
              <w:pStyle w:val="TAL"/>
              <w:rPr>
                <w:lang w:eastAsia="zh-CN"/>
              </w:rPr>
            </w:pPr>
            <w:r>
              <w:rPr>
                <w:lang w:eastAsia="zh-CN"/>
              </w:rPr>
              <w:t>String representing a unique identifier of a MBMS serving area.</w:t>
            </w:r>
          </w:p>
        </w:tc>
      </w:tr>
      <w:tr w:rsidR="000831F6" w14:paraId="3E210C71" w14:textId="77777777" w:rsidTr="00FE107D">
        <w:tc>
          <w:tcPr>
            <w:tcW w:w="806" w:type="pct"/>
          </w:tcPr>
          <w:p w14:paraId="2170EDCB" w14:textId="77777777" w:rsidR="000831F6" w:rsidRPr="009B75B7" w:rsidRDefault="000831F6" w:rsidP="008E3E08">
            <w:pPr>
              <w:pStyle w:val="TAL"/>
            </w:pPr>
            <w:r w:rsidRPr="004375A0">
              <w:t>MbsfnAreaId</w:t>
            </w:r>
          </w:p>
        </w:tc>
        <w:tc>
          <w:tcPr>
            <w:tcW w:w="1093" w:type="pct"/>
          </w:tcPr>
          <w:p w14:paraId="045F39B9" w14:textId="0C2A4840" w:rsidR="000831F6" w:rsidRDefault="000831F6" w:rsidP="008E3E08">
            <w:pPr>
              <w:pStyle w:val="TAL"/>
            </w:pPr>
            <w:r>
              <w:t>3GPP TS 24.546 [29]</w:t>
            </w:r>
          </w:p>
        </w:tc>
        <w:tc>
          <w:tcPr>
            <w:tcW w:w="3101" w:type="pct"/>
            <w:tcMar>
              <w:top w:w="0" w:type="dxa"/>
              <w:left w:w="108" w:type="dxa"/>
              <w:bottom w:w="0" w:type="dxa"/>
              <w:right w:w="108" w:type="dxa"/>
            </w:tcMar>
          </w:tcPr>
          <w:p w14:paraId="543631CB" w14:textId="77777777" w:rsidR="000831F6" w:rsidRPr="009A240F" w:rsidRDefault="000831F6" w:rsidP="008E3E08">
            <w:pPr>
              <w:pStyle w:val="TAL"/>
              <w:rPr>
                <w:lang w:eastAsia="zh-CN"/>
              </w:rPr>
            </w:pPr>
            <w:r w:rsidRPr="00250C50">
              <w:rPr>
                <w:lang w:eastAsia="zh-CN"/>
              </w:rPr>
              <w:t xml:space="preserve">String </w:t>
            </w:r>
            <w:r>
              <w:rPr>
                <w:lang w:eastAsia="zh-CN"/>
              </w:rPr>
              <w:t>representing a unique identifier of a MSFN area.</w:t>
            </w:r>
          </w:p>
        </w:tc>
      </w:tr>
      <w:tr w:rsidR="00A37154" w14:paraId="5D2D31CF" w14:textId="77777777" w:rsidTr="00FE107D">
        <w:tc>
          <w:tcPr>
            <w:tcW w:w="806" w:type="pct"/>
          </w:tcPr>
          <w:p w14:paraId="3453DD10" w14:textId="505D31C7" w:rsidR="00A37154" w:rsidRPr="004375A0" w:rsidRDefault="00A37154" w:rsidP="00A37154">
            <w:pPr>
              <w:pStyle w:val="TAL"/>
            </w:pPr>
            <w:r>
              <w:rPr>
                <w:rFonts w:hint="eastAsia"/>
                <w:lang w:eastAsia="zh-CN"/>
              </w:rPr>
              <w:t>boolean</w:t>
            </w:r>
          </w:p>
        </w:tc>
        <w:tc>
          <w:tcPr>
            <w:tcW w:w="1093" w:type="pct"/>
          </w:tcPr>
          <w:p w14:paraId="1054703B" w14:textId="224B8892" w:rsidR="00A37154" w:rsidRDefault="00A37154" w:rsidP="00A37154">
            <w:pPr>
              <w:pStyle w:val="TAL"/>
            </w:pPr>
            <w:r>
              <w:t>3GPP TS 24.546 [29]</w:t>
            </w:r>
          </w:p>
        </w:tc>
        <w:tc>
          <w:tcPr>
            <w:tcW w:w="3101" w:type="pct"/>
            <w:tcMar>
              <w:top w:w="0" w:type="dxa"/>
              <w:left w:w="108" w:type="dxa"/>
              <w:bottom w:w="0" w:type="dxa"/>
              <w:right w:w="108" w:type="dxa"/>
            </w:tcMar>
          </w:tcPr>
          <w:p w14:paraId="126238E4" w14:textId="46C30462" w:rsidR="00A37154" w:rsidRPr="00250C50" w:rsidRDefault="00A37154" w:rsidP="00A37154">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694" w:name="_CRB_2_3"/>
      <w:bookmarkStart w:id="695" w:name="_Toc24868619"/>
      <w:bookmarkStart w:id="696" w:name="_Toc34154097"/>
      <w:bookmarkStart w:id="697" w:name="_Toc36041041"/>
      <w:bookmarkStart w:id="698" w:name="_Toc36041354"/>
      <w:bookmarkStart w:id="699" w:name="_Toc43196597"/>
      <w:bookmarkStart w:id="700" w:name="_Toc43481367"/>
      <w:bookmarkStart w:id="701" w:name="_Toc45134644"/>
      <w:bookmarkStart w:id="702" w:name="_Toc51189176"/>
      <w:bookmarkStart w:id="703" w:name="_Toc51763852"/>
      <w:bookmarkStart w:id="704" w:name="_Toc57206084"/>
      <w:bookmarkStart w:id="705" w:name="_Toc59019425"/>
      <w:bookmarkStart w:id="706" w:name="_Toc68170098"/>
      <w:bookmarkStart w:id="707" w:name="_Toc83234139"/>
      <w:bookmarkStart w:id="708" w:name="_Toc193393631"/>
      <w:bookmarkEnd w:id="694"/>
      <w:r>
        <w:t>B.2</w:t>
      </w:r>
      <w:r w:rsidRPr="002163C6">
        <w:t>.3</w:t>
      </w:r>
      <w:r w:rsidRPr="002163C6">
        <w:tab/>
        <w:t>Common structured data types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E8817E8" w14:textId="28694D7C" w:rsidR="000831F6" w:rsidRDefault="000831F6" w:rsidP="000831F6">
      <w:pPr>
        <w:pStyle w:val="Heading3"/>
        <w:rPr>
          <w:lang w:eastAsia="zh-CN"/>
        </w:rPr>
      </w:pPr>
      <w:bookmarkStart w:id="709" w:name="_CRB_2_3_1"/>
      <w:bookmarkStart w:id="710" w:name="_Toc193393632"/>
      <w:bookmarkEnd w:id="709"/>
      <w:r>
        <w:rPr>
          <w:lang w:eastAsia="zh-CN"/>
        </w:rPr>
        <w:t>B.2.3.1</w:t>
      </w:r>
      <w:r>
        <w:rPr>
          <w:lang w:eastAsia="zh-CN"/>
        </w:rPr>
        <w:tab/>
        <w:t>Type: BaseTrigger</w:t>
      </w:r>
      <w:bookmarkEnd w:id="710"/>
    </w:p>
    <w:p w14:paraId="3609D8E8" w14:textId="1C080E4D" w:rsidR="000831F6" w:rsidRDefault="000831F6" w:rsidP="000831F6">
      <w:pPr>
        <w:pStyle w:val="TH"/>
      </w:pPr>
      <w:bookmarkStart w:id="711" w:name="_CRTableB_2_3_11"/>
      <w:r>
        <w:rPr>
          <w:noProof/>
        </w:rPr>
        <w:t>Table </w:t>
      </w:r>
      <w:bookmarkEnd w:id="711"/>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3E08">
            <w:pPr>
              <w:pStyle w:val="TAH"/>
              <w:rPr>
                <w:rFonts w:cs="Arial"/>
                <w:szCs w:val="18"/>
              </w:rPr>
            </w:pPr>
            <w:r>
              <w:t>Applicability</w:t>
            </w:r>
          </w:p>
        </w:tc>
      </w:tr>
      <w:tr w:rsidR="000831F6" w14:paraId="0326DE6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3E0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3E08">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3E08">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712" w:name="_CRB_2_3_2"/>
      <w:bookmarkStart w:id="713" w:name="_Toc24868621"/>
      <w:bookmarkStart w:id="714" w:name="_Toc34154099"/>
      <w:bookmarkStart w:id="715" w:name="_Toc36041043"/>
      <w:bookmarkStart w:id="716" w:name="_Toc36041356"/>
      <w:bookmarkStart w:id="717" w:name="_Toc43196599"/>
      <w:bookmarkStart w:id="718" w:name="_Toc43481369"/>
      <w:bookmarkStart w:id="719" w:name="_Toc45134646"/>
      <w:bookmarkStart w:id="720" w:name="_Toc51189178"/>
      <w:bookmarkStart w:id="721" w:name="_Toc51763854"/>
      <w:bookmarkStart w:id="722" w:name="_Toc57206086"/>
      <w:bookmarkStart w:id="723" w:name="_Toc59019427"/>
      <w:bookmarkStart w:id="724" w:name="_Toc68170100"/>
      <w:bookmarkStart w:id="725" w:name="_Toc83234141"/>
      <w:bookmarkStart w:id="726" w:name="_Toc193393633"/>
      <w:bookmarkEnd w:id="712"/>
      <w:r>
        <w:rPr>
          <w:lang w:eastAsia="zh-CN"/>
        </w:rPr>
        <w:t>B.2.3.2</w:t>
      </w:r>
      <w:r>
        <w:rPr>
          <w:lang w:eastAsia="zh-CN"/>
        </w:rPr>
        <w:tab/>
        <w:t xml:space="preserve">Type: </w:t>
      </w:r>
      <w:bookmarkEnd w:id="713"/>
      <w:bookmarkEnd w:id="714"/>
      <w:bookmarkEnd w:id="715"/>
      <w:bookmarkEnd w:id="716"/>
      <w:bookmarkEnd w:id="717"/>
      <w:bookmarkEnd w:id="718"/>
      <w:bookmarkEnd w:id="719"/>
      <w:bookmarkEnd w:id="720"/>
      <w:bookmarkEnd w:id="721"/>
      <w:bookmarkEnd w:id="722"/>
      <w:bookmarkEnd w:id="723"/>
      <w:bookmarkEnd w:id="724"/>
      <w:bookmarkEnd w:id="725"/>
      <w:r w:rsidRPr="00894487">
        <w:rPr>
          <w:lang w:eastAsia="zh-CN"/>
        </w:rPr>
        <w:t>LocationReportConfiguration</w:t>
      </w:r>
      <w:bookmarkEnd w:id="726"/>
    </w:p>
    <w:p w14:paraId="6DC0D7E9" w14:textId="0257A5A1" w:rsidR="000831F6" w:rsidRDefault="000831F6" w:rsidP="000831F6">
      <w:pPr>
        <w:pStyle w:val="TH"/>
      </w:pPr>
      <w:bookmarkStart w:id="727" w:name="_CRTableB_2_3_21"/>
      <w:r>
        <w:rPr>
          <w:noProof/>
        </w:rPr>
        <w:t>Table </w:t>
      </w:r>
      <w:bookmarkEnd w:id="727"/>
      <w:r>
        <w:rPr>
          <w:noProof/>
        </w:rPr>
        <w:t>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3E08">
            <w:pPr>
              <w:pStyle w:val="TAH"/>
              <w:rPr>
                <w:rFonts w:cs="Arial"/>
                <w:szCs w:val="18"/>
              </w:rPr>
            </w:pPr>
            <w:r>
              <w:t>Applicability</w:t>
            </w:r>
          </w:p>
        </w:tc>
      </w:tr>
      <w:tr w:rsidR="000831F6" w14:paraId="106B1DB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3E08">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3E0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3E0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3E08">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3E08">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3E08">
            <w:pPr>
              <w:pStyle w:val="TAL"/>
              <w:rPr>
                <w:rFonts w:cs="Arial"/>
                <w:szCs w:val="18"/>
              </w:rPr>
            </w:pPr>
          </w:p>
        </w:tc>
      </w:tr>
      <w:tr w:rsidR="000831F6" w14:paraId="6F14EF7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3E08">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3E0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3E08">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3E0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3E08">
            <w:pPr>
              <w:pStyle w:val="TAL"/>
              <w:rPr>
                <w:rFonts w:cs="Arial"/>
                <w:szCs w:val="18"/>
              </w:rPr>
            </w:pPr>
          </w:p>
        </w:tc>
      </w:tr>
      <w:tr w:rsidR="000831F6" w14:paraId="15427571"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3E08">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3E08">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3E08">
            <w:pPr>
              <w:pStyle w:val="TAL"/>
              <w:rPr>
                <w:rFonts w:cs="Arial"/>
                <w:szCs w:val="18"/>
              </w:rPr>
            </w:pPr>
          </w:p>
        </w:tc>
      </w:tr>
      <w:tr w:rsidR="000831F6" w14:paraId="6090BB5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3E08">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3E08">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3E08">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3E08">
            <w:pPr>
              <w:pStyle w:val="TAL"/>
              <w:rPr>
                <w:rFonts w:cs="Arial"/>
                <w:szCs w:val="18"/>
              </w:rPr>
            </w:pPr>
          </w:p>
        </w:tc>
      </w:tr>
      <w:tr w:rsidR="004E5A47" w14:paraId="5A630B5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8F24424" w14:textId="67D4EE36" w:rsidR="004E5A47" w:rsidRDefault="004E5A47" w:rsidP="004E5A47">
            <w:pPr>
              <w:pStyle w:val="TAL"/>
            </w:pPr>
            <w:r>
              <w:t>immediateReport</w:t>
            </w:r>
            <w:r>
              <w:rPr>
                <w:rFonts w:hint="eastAsia"/>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712CF34A" w14:textId="6EC376BD" w:rsidR="004E5A47" w:rsidRDefault="004E5A47" w:rsidP="004E5A4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7E5265" w14:textId="5BAF2ACB" w:rsidR="004E5A47" w:rsidRDefault="004E5A47" w:rsidP="004E5A4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D2BD7EA" w14:textId="6A098A94" w:rsidR="004E5A47" w:rsidRDefault="004E5A47" w:rsidP="004E5A4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6070312" w14:textId="0B1651FF" w:rsidR="004E5A47" w:rsidRDefault="004E5A47" w:rsidP="004E5A47">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060DCC4B" w14:textId="77777777" w:rsidR="004E5A47" w:rsidRDefault="004E5A47" w:rsidP="004E5A47">
            <w:pPr>
              <w:pStyle w:val="TAL"/>
              <w:rPr>
                <w:rFonts w:cs="Arial"/>
                <w:szCs w:val="18"/>
              </w:rPr>
            </w:pPr>
          </w:p>
        </w:tc>
      </w:tr>
      <w:tr w:rsidR="004E5A47" w14:paraId="737AC57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41981AC" w14:textId="47F67D5C" w:rsidR="004E5A47" w:rsidRDefault="004E5A47" w:rsidP="004E5A47">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21908BF0" w14:textId="56341A7F" w:rsidR="004E5A47" w:rsidRDefault="004E5A47" w:rsidP="004E5A47">
            <w:pPr>
              <w:pStyle w:val="TAL"/>
              <w:rPr>
                <w:lang w:eastAsia="zh-CN"/>
              </w:rPr>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4155319B" w14:textId="27E95F71" w:rsidR="004E5A47" w:rsidRDefault="004E5A47" w:rsidP="004E5A47">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7C5CE2B8" w14:textId="3EFF3BB5" w:rsidR="004E5A47" w:rsidRDefault="004E5A47" w:rsidP="004E5A47">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60A2576F" w14:textId="77777777" w:rsidR="004E5A47" w:rsidRDefault="004E5A47" w:rsidP="004E5A47">
            <w:pPr>
              <w:pStyle w:val="TAL"/>
            </w:pPr>
            <w:r>
              <w:t>Identity of the endpoint of the selected VAL server to which the location report notification has to be sent.</w:t>
            </w:r>
          </w:p>
          <w:p w14:paraId="12729DC4" w14:textId="4F011E81" w:rsidR="004E5A47" w:rsidRDefault="004E5A47" w:rsidP="004E5A4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521B117D" w14:textId="77777777" w:rsidR="004E5A47" w:rsidRDefault="004E5A47" w:rsidP="004E5A47">
            <w:pPr>
              <w:pStyle w:val="TAL"/>
              <w:rPr>
                <w:rFonts w:cs="Arial"/>
                <w:szCs w:val="18"/>
              </w:rPr>
            </w:pPr>
          </w:p>
        </w:tc>
      </w:tr>
      <w:tr w:rsidR="0018429C" w14:paraId="0F74DCB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13DF771" w14:textId="19814725" w:rsidR="0018429C" w:rsidRDefault="0018429C" w:rsidP="0018429C">
            <w:pPr>
              <w:pStyle w:val="TAL"/>
            </w:pPr>
            <w:r>
              <w:rPr>
                <w:lang w:eastAsia="zh-CN"/>
              </w:rPr>
              <w:t>timestampInd</w:t>
            </w:r>
          </w:p>
        </w:tc>
        <w:tc>
          <w:tcPr>
            <w:tcW w:w="1006" w:type="dxa"/>
            <w:tcBorders>
              <w:top w:val="single" w:sz="4" w:space="0" w:color="auto"/>
              <w:left w:val="single" w:sz="4" w:space="0" w:color="auto"/>
              <w:bottom w:val="single" w:sz="4" w:space="0" w:color="auto"/>
              <w:right w:val="single" w:sz="4" w:space="0" w:color="auto"/>
            </w:tcBorders>
          </w:tcPr>
          <w:p w14:paraId="714AA8FA" w14:textId="0F931FD6" w:rsidR="0018429C" w:rsidRDefault="0018429C" w:rsidP="0018429C">
            <w:pPr>
              <w:pStyle w:val="TAL"/>
              <w:rPr>
                <w:lang w:eastAsia="zh-CN"/>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84173A2" w14:textId="1A391838" w:rsidR="0018429C" w:rsidRDefault="0018429C" w:rsidP="0018429C">
            <w:pPr>
              <w:pStyle w:val="TAC"/>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1FDEE95" w14:textId="1B62D268" w:rsidR="0018429C" w:rsidRDefault="0018429C" w:rsidP="0018429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5B6B713" w14:textId="392EA880" w:rsidR="0018429C" w:rsidRDefault="0018429C" w:rsidP="0018429C">
            <w:pPr>
              <w:pStyle w:val="TAL"/>
            </w:pPr>
            <w:r>
              <w:rPr>
                <w:rFonts w:cs="Arial"/>
                <w:szCs w:val="18"/>
                <w:lang w:val="en-US" w:eastAsia="zh-CN"/>
              </w:rPr>
              <w:t xml:space="preserve">Indicates whether </w:t>
            </w:r>
            <w:r>
              <w:rPr>
                <w:lang w:eastAsia="zh-CN"/>
              </w:rPr>
              <w:t>timestamp of the location report is required.</w:t>
            </w:r>
          </w:p>
        </w:tc>
        <w:tc>
          <w:tcPr>
            <w:tcW w:w="1998" w:type="dxa"/>
            <w:tcBorders>
              <w:top w:val="single" w:sz="4" w:space="0" w:color="auto"/>
              <w:left w:val="single" w:sz="4" w:space="0" w:color="auto"/>
              <w:bottom w:val="single" w:sz="4" w:space="0" w:color="auto"/>
              <w:right w:val="single" w:sz="4" w:space="0" w:color="auto"/>
            </w:tcBorders>
          </w:tcPr>
          <w:p w14:paraId="2D9A31CA" w14:textId="77777777" w:rsidR="0018429C" w:rsidRDefault="0018429C" w:rsidP="0018429C">
            <w:pPr>
              <w:pStyle w:val="TAL"/>
              <w:rPr>
                <w:rFonts w:cs="Arial"/>
                <w:szCs w:val="18"/>
              </w:rPr>
            </w:pPr>
          </w:p>
        </w:tc>
      </w:tr>
      <w:tr w:rsidR="0018429C" w14:paraId="4C032A79" w14:textId="77777777" w:rsidTr="008E3E0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A0C7C22" w14:textId="7A3E2809" w:rsidR="0018429C" w:rsidRDefault="0018429C" w:rsidP="0018429C">
            <w:pPr>
              <w:pStyle w:val="TAN"/>
              <w:rPr>
                <w:rFonts w:cs="Arial"/>
                <w:szCs w:val="18"/>
              </w:rPr>
            </w:pPr>
            <w:r>
              <w:t>NOTE:</w:t>
            </w:r>
            <w:r>
              <w:tab/>
              <w:t xml:space="preserve">The </w:t>
            </w:r>
            <w:r>
              <w:rPr>
                <w:rFonts w:cs="Arial"/>
              </w:rPr>
              <w:t>"</w:t>
            </w:r>
            <w:r>
              <w:t>endpointId</w:t>
            </w:r>
            <w:r>
              <w:rPr>
                <w:rFonts w:cs="Arial"/>
              </w:rPr>
              <w:t>"</w:t>
            </w:r>
            <w:r>
              <w:t xml:space="preserve"> attribute shall be present only if the </w:t>
            </w:r>
            <w:r>
              <w:rPr>
                <w:rFonts w:cs="Arial"/>
              </w:rPr>
              <w:t>"</w:t>
            </w:r>
            <w:r>
              <w:t>immediateReport</w:t>
            </w:r>
            <w:r>
              <w:rPr>
                <w:rFonts w:hint="eastAsia"/>
                <w:lang w:eastAsia="zh-CN"/>
              </w:rPr>
              <w:t>I</w:t>
            </w:r>
            <w:r>
              <w:t>nd</w:t>
            </w:r>
            <w:r>
              <w:rPr>
                <w:rFonts w:cs="Arial"/>
              </w:rPr>
              <w:t>"</w:t>
            </w:r>
            <w:r>
              <w:t xml:space="preserve"> attribute set to value </w:t>
            </w:r>
            <w:r>
              <w:rPr>
                <w:rFonts w:cs="Arial"/>
              </w:rPr>
              <w:t>"</w:t>
            </w:r>
            <w:r>
              <w:t>true</w:t>
            </w:r>
            <w:r>
              <w:rPr>
                <w:rFonts w:cs="Arial"/>
              </w:rPr>
              <w:t>"</w:t>
            </w:r>
            <w:r>
              <w:t xml:space="preserve"> (immediate location report is required) is present.</w:t>
            </w:r>
          </w:p>
        </w:tc>
      </w:tr>
    </w:tbl>
    <w:p w14:paraId="2B6F46A1" w14:textId="77777777" w:rsidR="000831F6" w:rsidRDefault="000831F6" w:rsidP="000831F6"/>
    <w:p w14:paraId="6ECD1A67" w14:textId="11F737FE" w:rsidR="000831F6" w:rsidRDefault="000831F6" w:rsidP="000831F6">
      <w:pPr>
        <w:pStyle w:val="Heading3"/>
        <w:rPr>
          <w:lang w:eastAsia="zh-CN"/>
        </w:rPr>
      </w:pPr>
      <w:bookmarkStart w:id="728" w:name="_CRB_2_3_3"/>
      <w:bookmarkStart w:id="729" w:name="_Toc193393634"/>
      <w:bookmarkEnd w:id="658"/>
      <w:bookmarkEnd w:id="728"/>
      <w:r>
        <w:rPr>
          <w:lang w:eastAsia="zh-CN"/>
        </w:rPr>
        <w:t>B.2.3.3</w:t>
      </w:r>
      <w:r>
        <w:rPr>
          <w:lang w:eastAsia="zh-CN"/>
        </w:rPr>
        <w:tab/>
        <w:t>Type: TriggeringCriteriaType</w:t>
      </w:r>
      <w:bookmarkEnd w:id="729"/>
    </w:p>
    <w:p w14:paraId="4D7ACD77" w14:textId="15DB5989" w:rsidR="000831F6" w:rsidRDefault="000831F6" w:rsidP="000831F6">
      <w:pPr>
        <w:pStyle w:val="TH"/>
      </w:pPr>
      <w:bookmarkStart w:id="730" w:name="_CRTableB_2_3_31"/>
      <w:r>
        <w:rPr>
          <w:noProof/>
        </w:rPr>
        <w:t>Table </w:t>
      </w:r>
      <w:bookmarkEnd w:id="730"/>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3E08">
            <w:pPr>
              <w:pStyle w:val="TAH"/>
              <w:rPr>
                <w:rFonts w:cs="Arial"/>
                <w:szCs w:val="18"/>
              </w:rPr>
            </w:pPr>
            <w:r>
              <w:t>Applicability</w:t>
            </w:r>
          </w:p>
        </w:tc>
      </w:tr>
      <w:tr w:rsidR="000831F6" w14:paraId="6407BC9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3E08">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3E08">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3E08">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3E08">
            <w:pPr>
              <w:pStyle w:val="TAL"/>
              <w:rPr>
                <w:rFonts w:cs="Arial"/>
                <w:szCs w:val="18"/>
              </w:rPr>
            </w:pPr>
          </w:p>
        </w:tc>
      </w:tr>
      <w:tr w:rsidR="000831F6" w14:paraId="351E9A4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3E08">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3E08">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3E08">
            <w:pPr>
              <w:pStyle w:val="TAL"/>
              <w:rPr>
                <w:rFonts w:cs="Arial"/>
                <w:szCs w:val="18"/>
              </w:rPr>
            </w:pPr>
          </w:p>
        </w:tc>
      </w:tr>
      <w:tr w:rsidR="000831F6" w14:paraId="056375D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3E08">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3E08">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3E08">
            <w:pPr>
              <w:pStyle w:val="TAL"/>
              <w:rPr>
                <w:rFonts w:cs="Arial"/>
                <w:szCs w:val="18"/>
              </w:rPr>
            </w:pPr>
          </w:p>
        </w:tc>
      </w:tr>
      <w:tr w:rsidR="000831F6" w14:paraId="694E8F2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3E08">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3E08">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3E08">
            <w:pPr>
              <w:pStyle w:val="TAL"/>
              <w:rPr>
                <w:rFonts w:cs="Arial"/>
                <w:szCs w:val="18"/>
              </w:rPr>
            </w:pPr>
          </w:p>
        </w:tc>
      </w:tr>
      <w:tr w:rsidR="000831F6" w14:paraId="2738E14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3E08">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3E08">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3E08">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3E08">
            <w:pPr>
              <w:pStyle w:val="TAL"/>
              <w:rPr>
                <w:rFonts w:cs="Arial"/>
                <w:szCs w:val="18"/>
              </w:rPr>
            </w:pPr>
          </w:p>
        </w:tc>
      </w:tr>
      <w:tr w:rsidR="000831F6" w14:paraId="5F89E2D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3E08">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3E08">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3E08">
            <w:pPr>
              <w:pStyle w:val="TAL"/>
              <w:rPr>
                <w:rFonts w:cs="Arial"/>
                <w:szCs w:val="18"/>
              </w:rPr>
            </w:pPr>
          </w:p>
        </w:tc>
      </w:tr>
      <w:tr w:rsidR="000831F6" w14:paraId="5C7CE26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3E08">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3E08">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3E08">
            <w:pPr>
              <w:pStyle w:val="TAL"/>
              <w:rPr>
                <w:rFonts w:cs="Arial"/>
                <w:szCs w:val="18"/>
              </w:rPr>
            </w:pPr>
          </w:p>
        </w:tc>
      </w:tr>
      <w:tr w:rsidR="000831F6" w14:paraId="4D7FF59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3E08">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3E08">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3E08">
            <w:pPr>
              <w:pStyle w:val="TAL"/>
              <w:rPr>
                <w:rFonts w:cs="Arial"/>
                <w:szCs w:val="18"/>
              </w:rPr>
            </w:pPr>
          </w:p>
        </w:tc>
      </w:tr>
      <w:tr w:rsidR="000831F6" w14:paraId="77E0E4C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3E08">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3E08">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3E08">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31" w:name="_CRB_2_3_4"/>
      <w:bookmarkStart w:id="732" w:name="_Toc193393635"/>
      <w:bookmarkEnd w:id="731"/>
      <w:r>
        <w:rPr>
          <w:lang w:eastAsia="zh-CN"/>
        </w:rPr>
        <w:t>B.2.3.4</w:t>
      </w:r>
      <w:r>
        <w:rPr>
          <w:lang w:eastAsia="zh-CN"/>
        </w:rPr>
        <w:tab/>
        <w:t xml:space="preserve">Type: </w:t>
      </w:r>
      <w:r w:rsidRPr="009C29ED">
        <w:rPr>
          <w:lang w:val="en-US"/>
        </w:rPr>
        <w:t>CellChange</w:t>
      </w:r>
      <w:bookmarkEnd w:id="732"/>
    </w:p>
    <w:p w14:paraId="4F0CF6EA" w14:textId="077F138A" w:rsidR="000831F6" w:rsidRDefault="000831F6" w:rsidP="000831F6">
      <w:pPr>
        <w:pStyle w:val="TH"/>
      </w:pPr>
      <w:bookmarkStart w:id="733" w:name="_CRTableB_2_3_41"/>
      <w:r>
        <w:rPr>
          <w:noProof/>
        </w:rPr>
        <w:t>Table </w:t>
      </w:r>
      <w:bookmarkEnd w:id="733"/>
      <w:r>
        <w:rPr>
          <w:noProof/>
        </w:rPr>
        <w:t>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3E08">
            <w:pPr>
              <w:pStyle w:val="TAH"/>
              <w:rPr>
                <w:rFonts w:cs="Arial"/>
                <w:szCs w:val="18"/>
              </w:rPr>
            </w:pPr>
            <w:r>
              <w:t>Applicability</w:t>
            </w:r>
          </w:p>
        </w:tc>
      </w:tr>
      <w:tr w:rsidR="000831F6" w14:paraId="194590EC"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3E08">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3E08">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3E0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3E08">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3E08">
            <w:pPr>
              <w:pStyle w:val="TAL"/>
              <w:rPr>
                <w:rFonts w:cs="Arial"/>
                <w:szCs w:val="18"/>
              </w:rPr>
            </w:pPr>
          </w:p>
        </w:tc>
      </w:tr>
      <w:tr w:rsidR="000831F6" w14:paraId="15C860F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3E08">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3E08">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3E08">
            <w:pPr>
              <w:pStyle w:val="TAL"/>
              <w:rPr>
                <w:rFonts w:cs="Arial"/>
                <w:szCs w:val="18"/>
              </w:rPr>
            </w:pPr>
          </w:p>
        </w:tc>
      </w:tr>
      <w:tr w:rsidR="000831F6" w14:paraId="00419AF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3E08">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3E08">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3E08">
            <w:pPr>
              <w:pStyle w:val="TAL"/>
              <w:rPr>
                <w:rFonts w:cs="Arial"/>
                <w:szCs w:val="18"/>
              </w:rPr>
            </w:pPr>
          </w:p>
        </w:tc>
      </w:tr>
    </w:tbl>
    <w:p w14:paraId="6FE3292E" w14:textId="77777777" w:rsidR="000831F6" w:rsidRDefault="000831F6" w:rsidP="000831F6">
      <w:pPr>
        <w:tabs>
          <w:tab w:val="left" w:pos="4304"/>
        </w:tabs>
      </w:pPr>
    </w:p>
    <w:p w14:paraId="0B0D1421" w14:textId="7C13456D" w:rsidR="000831F6" w:rsidRDefault="000831F6" w:rsidP="000831F6">
      <w:pPr>
        <w:pStyle w:val="Heading3"/>
        <w:rPr>
          <w:lang w:eastAsia="zh-CN"/>
        </w:rPr>
      </w:pPr>
      <w:bookmarkStart w:id="734" w:name="_CRB_2_3_5"/>
      <w:bookmarkStart w:id="735" w:name="_Toc193393636"/>
      <w:bookmarkEnd w:id="734"/>
      <w:r>
        <w:rPr>
          <w:lang w:eastAsia="zh-CN"/>
        </w:rPr>
        <w:t>B.2.3.5</w:t>
      </w:r>
      <w:r>
        <w:rPr>
          <w:lang w:eastAsia="zh-CN"/>
        </w:rPr>
        <w:tab/>
        <w:t xml:space="preserve">Type: </w:t>
      </w:r>
      <w:r w:rsidRPr="00B133FF">
        <w:rPr>
          <w:lang w:eastAsia="zh-CN"/>
        </w:rPr>
        <w:t>SpecificCell</w:t>
      </w:r>
      <w:r>
        <w:rPr>
          <w:lang w:eastAsia="zh-CN"/>
        </w:rPr>
        <w:t>s</w:t>
      </w:r>
      <w:bookmarkEnd w:id="735"/>
    </w:p>
    <w:p w14:paraId="0FC9F335" w14:textId="17C64A85" w:rsidR="000831F6" w:rsidRDefault="000831F6" w:rsidP="000831F6">
      <w:pPr>
        <w:pStyle w:val="TH"/>
      </w:pPr>
      <w:bookmarkStart w:id="736" w:name="_CRTableB_2_3_51"/>
      <w:r>
        <w:rPr>
          <w:noProof/>
        </w:rPr>
        <w:t>Table </w:t>
      </w:r>
      <w:bookmarkEnd w:id="736"/>
      <w:r>
        <w:rPr>
          <w:noProof/>
        </w:rPr>
        <w:t>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3E08">
            <w:pPr>
              <w:pStyle w:val="TAH"/>
              <w:rPr>
                <w:rFonts w:cs="Arial"/>
                <w:szCs w:val="18"/>
              </w:rPr>
            </w:pPr>
            <w:r>
              <w:t>Applicability</w:t>
            </w:r>
          </w:p>
        </w:tc>
      </w:tr>
      <w:tr w:rsidR="000831F6" w14:paraId="27ACD18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3E0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3E08">
            <w:pPr>
              <w:pStyle w:val="TAL"/>
              <w:rPr>
                <w:rFonts w:cs="Arial"/>
                <w:szCs w:val="18"/>
              </w:rPr>
            </w:pPr>
          </w:p>
        </w:tc>
      </w:tr>
      <w:tr w:rsidR="000831F6" w14:paraId="3B8E7D4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3E08">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3E08">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3E08">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3E08">
            <w:pPr>
              <w:pStyle w:val="TAL"/>
              <w:rPr>
                <w:rFonts w:cs="Arial"/>
                <w:szCs w:val="18"/>
              </w:rPr>
            </w:pPr>
          </w:p>
        </w:tc>
      </w:tr>
    </w:tbl>
    <w:p w14:paraId="64697CDC"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737" w:name="_CRB_2_3_6"/>
      <w:bookmarkStart w:id="738" w:name="_Toc193393637"/>
      <w:bookmarkEnd w:id="737"/>
      <w:r>
        <w:rPr>
          <w:lang w:eastAsia="zh-CN"/>
        </w:rPr>
        <w:t>B.2.3.6</w:t>
      </w:r>
      <w:r>
        <w:rPr>
          <w:lang w:eastAsia="zh-CN"/>
        </w:rPr>
        <w:tab/>
        <w:t xml:space="preserve">Type: </w:t>
      </w:r>
      <w:r w:rsidRPr="002163C6">
        <w:rPr>
          <w:lang w:eastAsia="zh-CN"/>
        </w:rPr>
        <w:t>TrackingAreaChange</w:t>
      </w:r>
      <w:bookmarkEnd w:id="738"/>
    </w:p>
    <w:p w14:paraId="449E7350" w14:textId="7E12E320" w:rsidR="000831F6" w:rsidRDefault="000831F6" w:rsidP="000831F6">
      <w:pPr>
        <w:pStyle w:val="TH"/>
      </w:pPr>
      <w:bookmarkStart w:id="739" w:name="_CRTableB_2_3_61"/>
      <w:r>
        <w:rPr>
          <w:noProof/>
        </w:rPr>
        <w:t>Table </w:t>
      </w:r>
      <w:bookmarkEnd w:id="739"/>
      <w:r>
        <w:rPr>
          <w:noProof/>
        </w:rPr>
        <w:t>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3E08">
            <w:pPr>
              <w:pStyle w:val="TAH"/>
              <w:rPr>
                <w:rFonts w:cs="Arial"/>
                <w:szCs w:val="18"/>
              </w:rPr>
            </w:pPr>
            <w:r>
              <w:t>Applicability</w:t>
            </w:r>
          </w:p>
        </w:tc>
      </w:tr>
      <w:tr w:rsidR="000831F6" w14:paraId="7928D7D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3E08">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3E08">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3E08">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3E08">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3E08">
            <w:pPr>
              <w:pStyle w:val="TAL"/>
              <w:rPr>
                <w:rFonts w:cs="Arial"/>
                <w:szCs w:val="18"/>
              </w:rPr>
            </w:pPr>
          </w:p>
        </w:tc>
      </w:tr>
      <w:tr w:rsidR="000831F6" w14:paraId="599CAB3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3E08">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3E08">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3E08">
            <w:pPr>
              <w:pStyle w:val="TAL"/>
              <w:rPr>
                <w:rFonts w:cs="Arial"/>
                <w:szCs w:val="18"/>
              </w:rPr>
            </w:pPr>
          </w:p>
        </w:tc>
      </w:tr>
      <w:tr w:rsidR="000831F6" w14:paraId="6EE134F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3E08">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3E08">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3E08">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740" w:name="_CRB_2_3_7"/>
      <w:bookmarkStart w:id="741" w:name="_Toc193393638"/>
      <w:bookmarkEnd w:id="740"/>
      <w:r>
        <w:rPr>
          <w:lang w:eastAsia="zh-CN"/>
        </w:rPr>
        <w:t>B.2.3.7</w:t>
      </w:r>
      <w:r>
        <w:rPr>
          <w:lang w:eastAsia="zh-CN"/>
        </w:rPr>
        <w:tab/>
        <w:t xml:space="preserve">Type: </w:t>
      </w:r>
      <w:r w:rsidRPr="009C29ED">
        <w:rPr>
          <w:lang w:val="en-US"/>
        </w:rPr>
        <w:t>SpecificTrackingAreas</w:t>
      </w:r>
      <w:bookmarkEnd w:id="741"/>
    </w:p>
    <w:p w14:paraId="192605D6" w14:textId="012A7872" w:rsidR="000831F6" w:rsidRDefault="000831F6" w:rsidP="000831F6">
      <w:pPr>
        <w:pStyle w:val="TH"/>
      </w:pPr>
      <w:bookmarkStart w:id="742" w:name="_CRTableB_2_3_71"/>
      <w:r>
        <w:rPr>
          <w:noProof/>
        </w:rPr>
        <w:t>Table </w:t>
      </w:r>
      <w:bookmarkEnd w:id="742"/>
      <w:r>
        <w:rPr>
          <w:noProof/>
        </w:rPr>
        <w:t>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3E08">
            <w:pPr>
              <w:pStyle w:val="TAH"/>
              <w:rPr>
                <w:rFonts w:cs="Arial"/>
                <w:szCs w:val="18"/>
              </w:rPr>
            </w:pPr>
            <w:r>
              <w:t>Applicability</w:t>
            </w:r>
          </w:p>
        </w:tc>
      </w:tr>
      <w:tr w:rsidR="000831F6" w14:paraId="7BDCA26C"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3E08">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3E08">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3E08">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3E08">
            <w:pPr>
              <w:pStyle w:val="TAL"/>
              <w:rPr>
                <w:rFonts w:cs="Arial"/>
                <w:szCs w:val="18"/>
              </w:rPr>
            </w:pPr>
          </w:p>
        </w:tc>
      </w:tr>
      <w:tr w:rsidR="000831F6" w14:paraId="44FBAF6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3E08">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3E08">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3E08">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743" w:name="_CRB_2_3_8"/>
      <w:bookmarkStart w:id="744" w:name="_Toc193393639"/>
      <w:bookmarkEnd w:id="743"/>
      <w:r>
        <w:rPr>
          <w:lang w:eastAsia="zh-CN"/>
        </w:rPr>
        <w:t>B.2.3.8</w:t>
      </w:r>
      <w:r>
        <w:rPr>
          <w:lang w:eastAsia="zh-CN"/>
        </w:rPr>
        <w:tab/>
        <w:t xml:space="preserve">Type: </w:t>
      </w:r>
      <w:r w:rsidRPr="009C29ED">
        <w:rPr>
          <w:lang w:val="en-US"/>
        </w:rPr>
        <w:t>PlmnChange</w:t>
      </w:r>
      <w:bookmarkEnd w:id="744"/>
    </w:p>
    <w:p w14:paraId="60FFADA0" w14:textId="1DE212CB" w:rsidR="000831F6" w:rsidRDefault="000831F6" w:rsidP="000831F6">
      <w:pPr>
        <w:pStyle w:val="TH"/>
      </w:pPr>
      <w:bookmarkStart w:id="745" w:name="_CRTableB_2_3_81"/>
      <w:r>
        <w:rPr>
          <w:noProof/>
        </w:rPr>
        <w:t>Table </w:t>
      </w:r>
      <w:bookmarkEnd w:id="745"/>
      <w:r>
        <w:rPr>
          <w:noProof/>
        </w:rPr>
        <w:t>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3E08">
            <w:pPr>
              <w:pStyle w:val="TAH"/>
              <w:rPr>
                <w:rFonts w:cs="Arial"/>
                <w:szCs w:val="18"/>
              </w:rPr>
            </w:pPr>
            <w:r>
              <w:t>Applicability</w:t>
            </w:r>
          </w:p>
        </w:tc>
      </w:tr>
      <w:tr w:rsidR="000831F6" w14:paraId="3D8824E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3E08">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3E08">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3E0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3E08">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3E08">
            <w:pPr>
              <w:pStyle w:val="TAL"/>
              <w:rPr>
                <w:rFonts w:cs="Arial"/>
                <w:szCs w:val="18"/>
              </w:rPr>
            </w:pPr>
          </w:p>
        </w:tc>
      </w:tr>
      <w:tr w:rsidR="000831F6" w14:paraId="0575F9F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3E08">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3E08">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3E08">
            <w:pPr>
              <w:pStyle w:val="TAL"/>
              <w:rPr>
                <w:rFonts w:cs="Arial"/>
                <w:szCs w:val="18"/>
              </w:rPr>
            </w:pPr>
          </w:p>
        </w:tc>
      </w:tr>
      <w:tr w:rsidR="000831F6" w14:paraId="50CFB01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3E08">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3E08">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3E08">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746" w:name="_CRB_2_3_9"/>
      <w:bookmarkStart w:id="747" w:name="_Toc193393640"/>
      <w:bookmarkEnd w:id="746"/>
      <w:r>
        <w:rPr>
          <w:lang w:eastAsia="zh-CN"/>
        </w:rPr>
        <w:t>B.2.3.9</w:t>
      </w:r>
      <w:r>
        <w:rPr>
          <w:lang w:eastAsia="zh-CN"/>
        </w:rPr>
        <w:tab/>
        <w:t xml:space="preserve">Type: </w:t>
      </w:r>
      <w:r w:rsidRPr="002163C6">
        <w:rPr>
          <w:lang w:eastAsia="zh-CN"/>
        </w:rPr>
        <w:t>SpecificPlmns</w:t>
      </w:r>
      <w:bookmarkEnd w:id="747"/>
    </w:p>
    <w:p w14:paraId="502F4231" w14:textId="77171FE3" w:rsidR="000831F6" w:rsidRDefault="000831F6" w:rsidP="000831F6">
      <w:pPr>
        <w:pStyle w:val="TH"/>
      </w:pPr>
      <w:bookmarkStart w:id="748" w:name="_CRTableB_2_3_91"/>
      <w:r>
        <w:rPr>
          <w:noProof/>
        </w:rPr>
        <w:t>Table </w:t>
      </w:r>
      <w:bookmarkEnd w:id="748"/>
      <w:r>
        <w:rPr>
          <w:noProof/>
        </w:rPr>
        <w:t>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3E08">
            <w:pPr>
              <w:pStyle w:val="TAH"/>
              <w:rPr>
                <w:rFonts w:cs="Arial"/>
                <w:szCs w:val="18"/>
              </w:rPr>
            </w:pPr>
            <w:r>
              <w:t>Applicability</w:t>
            </w:r>
          </w:p>
        </w:tc>
      </w:tr>
      <w:tr w:rsidR="000831F6" w14:paraId="197C40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3E08">
            <w:pPr>
              <w:pStyle w:val="TAL"/>
              <w:rPr>
                <w:rFonts w:cs="Arial"/>
                <w:szCs w:val="18"/>
              </w:rPr>
            </w:pPr>
          </w:p>
        </w:tc>
      </w:tr>
      <w:tr w:rsidR="000831F6" w14:paraId="33A97BF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3E08">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3E08">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3E08">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749" w:name="_CRB_2_3_10"/>
      <w:bookmarkStart w:id="750" w:name="_Toc193393641"/>
      <w:bookmarkEnd w:id="749"/>
      <w:r>
        <w:rPr>
          <w:lang w:eastAsia="zh-CN"/>
        </w:rPr>
        <w:t>B.2.3.10</w:t>
      </w:r>
      <w:r>
        <w:rPr>
          <w:lang w:eastAsia="zh-CN"/>
        </w:rPr>
        <w:tab/>
        <w:t xml:space="preserve">Type: </w:t>
      </w:r>
      <w:r w:rsidRPr="002163C6">
        <w:rPr>
          <w:lang w:eastAsia="zh-CN"/>
        </w:rPr>
        <w:t>MbmsSaChange</w:t>
      </w:r>
      <w:bookmarkEnd w:id="750"/>
    </w:p>
    <w:p w14:paraId="1DA097C5" w14:textId="77777777" w:rsidR="007E501A" w:rsidRDefault="007E501A" w:rsidP="007E501A">
      <w:pPr>
        <w:pStyle w:val="TH"/>
      </w:pPr>
      <w:bookmarkStart w:id="751" w:name="_CRTableB_3_1_101"/>
      <w:r>
        <w:rPr>
          <w:noProof/>
        </w:rPr>
        <w:t>Table </w:t>
      </w:r>
      <w:bookmarkEnd w:id="751"/>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8E3E08">
            <w:pPr>
              <w:pStyle w:val="TAH"/>
              <w:rPr>
                <w:rFonts w:cs="Arial"/>
                <w:szCs w:val="18"/>
              </w:rPr>
            </w:pPr>
            <w:r>
              <w:t>Applicability</w:t>
            </w:r>
          </w:p>
        </w:tc>
      </w:tr>
      <w:tr w:rsidR="007E501A" w14:paraId="1612D9B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8E3E0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8E3E0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8E3E0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8E3E08">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8E3E08">
            <w:pPr>
              <w:pStyle w:val="TAL"/>
              <w:rPr>
                <w:rFonts w:cs="Arial"/>
                <w:szCs w:val="18"/>
              </w:rPr>
            </w:pPr>
          </w:p>
        </w:tc>
      </w:tr>
      <w:tr w:rsidR="007E501A" w14:paraId="38C0CE1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8E3E08">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8E3E08">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8E3E08">
            <w:pPr>
              <w:pStyle w:val="TAL"/>
              <w:rPr>
                <w:rFonts w:cs="Arial"/>
                <w:szCs w:val="18"/>
              </w:rPr>
            </w:pPr>
          </w:p>
        </w:tc>
      </w:tr>
      <w:tr w:rsidR="007E501A" w14:paraId="767327D6" w14:textId="77777777" w:rsidTr="008E3E0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8E3E08">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8E3E08">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8E3E08">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752" w:name="_CRB_2_3_11"/>
      <w:bookmarkStart w:id="753" w:name="_Toc193393642"/>
      <w:bookmarkEnd w:id="752"/>
      <w:r>
        <w:rPr>
          <w:lang w:eastAsia="zh-CN"/>
        </w:rPr>
        <w:t>B.2.3.11</w:t>
      </w:r>
      <w:r>
        <w:rPr>
          <w:lang w:eastAsia="zh-CN"/>
        </w:rPr>
        <w:tab/>
        <w:t xml:space="preserve">Type: </w:t>
      </w:r>
      <w:r w:rsidRPr="002163C6">
        <w:rPr>
          <w:lang w:eastAsia="zh-CN"/>
        </w:rPr>
        <w:t>SpecificMbmsSa</w:t>
      </w:r>
      <w:r>
        <w:rPr>
          <w:lang w:eastAsia="zh-CN"/>
        </w:rPr>
        <w:t>s</w:t>
      </w:r>
      <w:bookmarkEnd w:id="753"/>
    </w:p>
    <w:p w14:paraId="689CD12F" w14:textId="171175BD" w:rsidR="000831F6" w:rsidRDefault="000831F6" w:rsidP="000831F6">
      <w:pPr>
        <w:pStyle w:val="TH"/>
      </w:pPr>
      <w:bookmarkStart w:id="754" w:name="_CRTableB_2_3_111"/>
      <w:r>
        <w:rPr>
          <w:noProof/>
        </w:rPr>
        <w:t>Table </w:t>
      </w:r>
      <w:bookmarkEnd w:id="754"/>
      <w:r>
        <w:rPr>
          <w:noProof/>
        </w:rPr>
        <w:t>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3E08">
            <w:pPr>
              <w:pStyle w:val="TAH"/>
              <w:rPr>
                <w:rFonts w:cs="Arial"/>
                <w:szCs w:val="18"/>
              </w:rPr>
            </w:pPr>
            <w:r>
              <w:t>Applicability</w:t>
            </w:r>
          </w:p>
        </w:tc>
      </w:tr>
      <w:tr w:rsidR="000831F6" w14:paraId="7758217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3E08">
            <w:pPr>
              <w:pStyle w:val="TAL"/>
              <w:rPr>
                <w:rFonts w:cs="Arial"/>
                <w:szCs w:val="18"/>
              </w:rPr>
            </w:pPr>
          </w:p>
        </w:tc>
      </w:tr>
      <w:tr w:rsidR="000831F6" w14:paraId="7518988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3E08">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3E08">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3E08">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755" w:name="_CRB_2_3_12"/>
      <w:bookmarkStart w:id="756" w:name="_Toc193393643"/>
      <w:bookmarkEnd w:id="755"/>
      <w:r>
        <w:rPr>
          <w:lang w:eastAsia="zh-CN"/>
        </w:rPr>
        <w:t>B.2.3.12</w:t>
      </w:r>
      <w:r>
        <w:rPr>
          <w:lang w:eastAsia="zh-CN"/>
        </w:rPr>
        <w:tab/>
        <w:t xml:space="preserve">Type: </w:t>
      </w:r>
      <w:r w:rsidRPr="002163C6">
        <w:rPr>
          <w:lang w:eastAsia="zh-CN"/>
        </w:rPr>
        <w:t>MbsfnAreaChange</w:t>
      </w:r>
      <w:bookmarkEnd w:id="756"/>
    </w:p>
    <w:p w14:paraId="0EF7E4E4" w14:textId="77777777" w:rsidR="007E501A" w:rsidRDefault="007E501A" w:rsidP="007E501A">
      <w:pPr>
        <w:pStyle w:val="TH"/>
      </w:pPr>
      <w:bookmarkStart w:id="757" w:name="_CRTableB_2_3_121"/>
      <w:r>
        <w:rPr>
          <w:noProof/>
        </w:rPr>
        <w:t>Table </w:t>
      </w:r>
      <w:bookmarkEnd w:id="757"/>
      <w:r>
        <w:rPr>
          <w:noProof/>
        </w:rPr>
        <w:t>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8E3E08">
            <w:pPr>
              <w:pStyle w:val="TAH"/>
              <w:rPr>
                <w:rFonts w:cs="Arial"/>
                <w:szCs w:val="18"/>
              </w:rPr>
            </w:pPr>
            <w:r>
              <w:t>Applicability</w:t>
            </w:r>
          </w:p>
        </w:tc>
      </w:tr>
      <w:tr w:rsidR="007E501A" w14:paraId="7826A30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8E3E0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8E3E0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8E3E0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8E3E08">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8E3E08">
            <w:pPr>
              <w:pStyle w:val="TAL"/>
              <w:rPr>
                <w:rFonts w:cs="Arial"/>
                <w:szCs w:val="18"/>
              </w:rPr>
            </w:pPr>
          </w:p>
        </w:tc>
      </w:tr>
      <w:tr w:rsidR="007E501A" w14:paraId="0E34EC2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8E3E08">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8E3E08">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8E3E0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8E3E08">
            <w:pPr>
              <w:pStyle w:val="TAL"/>
              <w:rPr>
                <w:rFonts w:cs="Arial"/>
                <w:szCs w:val="18"/>
              </w:rPr>
            </w:pPr>
          </w:p>
        </w:tc>
      </w:tr>
      <w:tr w:rsidR="007E501A" w14:paraId="1B5B8838" w14:textId="77777777" w:rsidTr="008E3E0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8E3E08">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8E3E08">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8E3E08">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758" w:name="_CRB_2_3_13"/>
      <w:bookmarkStart w:id="759" w:name="_Toc193393644"/>
      <w:bookmarkEnd w:id="758"/>
      <w:r>
        <w:rPr>
          <w:lang w:eastAsia="zh-CN"/>
        </w:rPr>
        <w:t>B.2.3.13</w:t>
      </w:r>
      <w:r>
        <w:rPr>
          <w:lang w:eastAsia="zh-CN"/>
        </w:rPr>
        <w:tab/>
        <w:t xml:space="preserve">Type: </w:t>
      </w:r>
      <w:r w:rsidRPr="002163C6">
        <w:rPr>
          <w:lang w:eastAsia="zh-CN"/>
        </w:rPr>
        <w:t>SpecificMbsfnArea</w:t>
      </w:r>
      <w:r>
        <w:rPr>
          <w:lang w:eastAsia="zh-CN"/>
        </w:rPr>
        <w:t>s</w:t>
      </w:r>
      <w:bookmarkEnd w:id="759"/>
    </w:p>
    <w:p w14:paraId="46BF7D65" w14:textId="39DD4704" w:rsidR="000831F6" w:rsidRDefault="000831F6" w:rsidP="000831F6">
      <w:pPr>
        <w:pStyle w:val="TH"/>
      </w:pPr>
      <w:bookmarkStart w:id="760" w:name="_CRTableB_2_3_131"/>
      <w:r>
        <w:rPr>
          <w:noProof/>
        </w:rPr>
        <w:t>Table </w:t>
      </w:r>
      <w:bookmarkEnd w:id="760"/>
      <w:r>
        <w:rPr>
          <w:noProof/>
        </w:rPr>
        <w:t>B.2.3.13</w:t>
      </w:r>
      <w:r>
        <w:t xml:space="preserve">-1: </w:t>
      </w:r>
      <w:r>
        <w:rPr>
          <w:noProof/>
        </w:rPr>
        <w:t xml:space="preserve">Definition of type </w:t>
      </w:r>
      <w:r w:rsidRPr="00342793">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3E08">
            <w:pPr>
              <w:pStyle w:val="TAH"/>
              <w:rPr>
                <w:rFonts w:cs="Arial"/>
                <w:szCs w:val="18"/>
              </w:rPr>
            </w:pPr>
            <w:r>
              <w:t>Applicability</w:t>
            </w:r>
          </w:p>
        </w:tc>
      </w:tr>
      <w:tr w:rsidR="000831F6" w14:paraId="799D434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3E08">
            <w:pPr>
              <w:pStyle w:val="TAL"/>
              <w:rPr>
                <w:rFonts w:cs="Arial"/>
                <w:szCs w:val="18"/>
              </w:rPr>
            </w:pPr>
          </w:p>
        </w:tc>
      </w:tr>
      <w:tr w:rsidR="000831F6" w14:paraId="4444FF1D"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3E08">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3E08">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3E08">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761" w:name="_CRB_2_3_14"/>
      <w:bookmarkStart w:id="762" w:name="_Toc193393645"/>
      <w:bookmarkEnd w:id="761"/>
      <w:r>
        <w:rPr>
          <w:lang w:eastAsia="zh-CN"/>
        </w:rPr>
        <w:t>B.2.3.14</w:t>
      </w:r>
      <w:r>
        <w:rPr>
          <w:lang w:eastAsia="zh-CN"/>
        </w:rPr>
        <w:tab/>
        <w:t xml:space="preserve">Type: </w:t>
      </w:r>
      <w:r w:rsidRPr="002163C6">
        <w:rPr>
          <w:lang w:eastAsia="zh-CN"/>
        </w:rPr>
        <w:t>PeriodicReport</w:t>
      </w:r>
      <w:bookmarkEnd w:id="762"/>
    </w:p>
    <w:p w14:paraId="062AAD19" w14:textId="34FABDD6" w:rsidR="000831F6" w:rsidRDefault="000831F6" w:rsidP="000831F6">
      <w:pPr>
        <w:pStyle w:val="TH"/>
      </w:pPr>
      <w:bookmarkStart w:id="763" w:name="_CRTableB_2_3_141"/>
      <w:r>
        <w:rPr>
          <w:noProof/>
        </w:rPr>
        <w:t>Table </w:t>
      </w:r>
      <w:bookmarkEnd w:id="763"/>
      <w:r>
        <w:rPr>
          <w:noProof/>
        </w:rPr>
        <w:t>B.2.3.14</w:t>
      </w:r>
      <w:r>
        <w:t xml:space="preserve">-1: </w:t>
      </w:r>
      <w:r>
        <w:rPr>
          <w:noProof/>
        </w:rPr>
        <w:t xml:space="preserve">Definition of type </w:t>
      </w:r>
      <w:r w:rsidRPr="00342793">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3E08">
            <w:pPr>
              <w:pStyle w:val="TAH"/>
              <w:rPr>
                <w:rFonts w:cs="Arial"/>
                <w:szCs w:val="18"/>
              </w:rPr>
            </w:pPr>
            <w:r>
              <w:t>Applicability</w:t>
            </w:r>
          </w:p>
        </w:tc>
      </w:tr>
      <w:tr w:rsidR="000831F6" w14:paraId="2842DA4F"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3E08">
            <w:pPr>
              <w:pStyle w:val="TAL"/>
              <w:rPr>
                <w:rFonts w:cs="Arial"/>
                <w:szCs w:val="18"/>
              </w:rPr>
            </w:pPr>
          </w:p>
        </w:tc>
      </w:tr>
      <w:tr w:rsidR="000831F6" w14:paraId="4400A56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3E08">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3E0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3E0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3E0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3E08">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764" w:name="_CRB_2_3_15"/>
      <w:bookmarkStart w:id="765" w:name="_Toc193393646"/>
      <w:bookmarkEnd w:id="764"/>
      <w:r>
        <w:rPr>
          <w:lang w:eastAsia="zh-CN"/>
        </w:rPr>
        <w:t>B.2.3.15</w:t>
      </w:r>
      <w:r>
        <w:rPr>
          <w:lang w:eastAsia="zh-CN"/>
        </w:rPr>
        <w:tab/>
        <w:t xml:space="preserve">Type: </w:t>
      </w:r>
      <w:r w:rsidRPr="002163C6">
        <w:rPr>
          <w:lang w:eastAsia="zh-CN"/>
        </w:rPr>
        <w:t>TravelledDistance</w:t>
      </w:r>
      <w:bookmarkEnd w:id="765"/>
    </w:p>
    <w:p w14:paraId="42618AC6" w14:textId="2AAAB89F" w:rsidR="000831F6" w:rsidRDefault="000831F6" w:rsidP="000831F6">
      <w:pPr>
        <w:pStyle w:val="TH"/>
      </w:pPr>
      <w:bookmarkStart w:id="766" w:name="_CRTableB_2_3_151"/>
      <w:r>
        <w:rPr>
          <w:noProof/>
        </w:rPr>
        <w:t>Table </w:t>
      </w:r>
      <w:bookmarkEnd w:id="766"/>
      <w:r>
        <w:rPr>
          <w:noProof/>
        </w:rPr>
        <w:t>B.2.3.15</w:t>
      </w:r>
      <w:r>
        <w:t xml:space="preserve">-1: </w:t>
      </w:r>
      <w:r>
        <w:rPr>
          <w:noProof/>
        </w:rPr>
        <w:t xml:space="preserve">Definition of type </w:t>
      </w:r>
      <w:r w:rsidRPr="00342793">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3E08">
            <w:pPr>
              <w:pStyle w:val="TAH"/>
              <w:rPr>
                <w:rFonts w:cs="Arial"/>
                <w:szCs w:val="18"/>
              </w:rPr>
            </w:pPr>
            <w:r>
              <w:t>Applicability</w:t>
            </w:r>
          </w:p>
        </w:tc>
      </w:tr>
      <w:tr w:rsidR="000831F6" w14:paraId="2ADA549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3E08">
            <w:pPr>
              <w:pStyle w:val="TAL"/>
              <w:rPr>
                <w:rFonts w:cs="Arial"/>
                <w:szCs w:val="18"/>
              </w:rPr>
            </w:pPr>
          </w:p>
        </w:tc>
      </w:tr>
      <w:tr w:rsidR="000831F6" w14:paraId="2549D29B"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3E08">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3E0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3E0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3E0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3E08">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767" w:name="_CRB_2_3_16"/>
      <w:bookmarkStart w:id="768" w:name="_Toc193393647"/>
      <w:bookmarkEnd w:id="767"/>
      <w:r>
        <w:rPr>
          <w:lang w:eastAsia="zh-CN"/>
        </w:rPr>
        <w:t>B.2.3.16</w:t>
      </w:r>
      <w:r>
        <w:rPr>
          <w:lang w:eastAsia="zh-CN"/>
        </w:rPr>
        <w:tab/>
        <w:t xml:space="preserve">Type: </w:t>
      </w:r>
      <w:r w:rsidRPr="00342793">
        <w:rPr>
          <w:lang w:val="en-US"/>
        </w:rPr>
        <w:t>VerticalAppEvent</w:t>
      </w:r>
      <w:bookmarkEnd w:id="768"/>
    </w:p>
    <w:p w14:paraId="73754468" w14:textId="71C2CEFB" w:rsidR="000831F6" w:rsidRDefault="000831F6" w:rsidP="000831F6">
      <w:pPr>
        <w:pStyle w:val="TH"/>
      </w:pPr>
      <w:bookmarkStart w:id="769" w:name="_CRTableB_2_3_161"/>
      <w:r>
        <w:rPr>
          <w:noProof/>
        </w:rPr>
        <w:t>Table </w:t>
      </w:r>
      <w:bookmarkEnd w:id="769"/>
      <w:r>
        <w:rPr>
          <w:noProof/>
        </w:rPr>
        <w:t>B.2.3.16</w:t>
      </w:r>
      <w:r>
        <w:t xml:space="preserve">-1: </w:t>
      </w:r>
      <w:r>
        <w:rPr>
          <w:noProof/>
        </w:rPr>
        <w:t xml:space="preserve">Definition of type </w:t>
      </w:r>
      <w:r w:rsidRPr="00342793">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3E08">
            <w:pPr>
              <w:pStyle w:val="TAH"/>
              <w:rPr>
                <w:rFonts w:cs="Arial"/>
                <w:szCs w:val="18"/>
              </w:rPr>
            </w:pPr>
            <w:r>
              <w:t>Applicability</w:t>
            </w:r>
          </w:p>
        </w:tc>
      </w:tr>
      <w:tr w:rsidR="000831F6" w14:paraId="1FB95E7C"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3E08">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3E0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3E08">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3E08">
            <w:pPr>
              <w:pStyle w:val="TAL"/>
              <w:rPr>
                <w:rFonts w:cs="Arial"/>
                <w:szCs w:val="18"/>
              </w:rPr>
            </w:pPr>
          </w:p>
        </w:tc>
      </w:tr>
      <w:tr w:rsidR="000831F6" w14:paraId="23B2319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3E08">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3E0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3E0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3E08">
            <w:pPr>
              <w:pStyle w:val="TAL"/>
              <w:rPr>
                <w:rFonts w:cs="Arial"/>
                <w:szCs w:val="18"/>
              </w:rPr>
            </w:pPr>
          </w:p>
        </w:tc>
      </w:tr>
      <w:tr w:rsidR="000831F6" w14:paraId="54F81F7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3E08">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3E08">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3E0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3E08">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3E08">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770" w:name="_CRB_2_3_17"/>
      <w:bookmarkStart w:id="771" w:name="_Toc193393648"/>
      <w:bookmarkEnd w:id="770"/>
      <w:r>
        <w:rPr>
          <w:lang w:eastAsia="zh-CN"/>
        </w:rPr>
        <w:t>B.2.3.17</w:t>
      </w:r>
      <w:r>
        <w:rPr>
          <w:lang w:eastAsia="zh-CN"/>
        </w:rPr>
        <w:tab/>
        <w:t xml:space="preserve">Type: </w:t>
      </w:r>
      <w:r w:rsidRPr="002163C6">
        <w:rPr>
          <w:lang w:eastAsia="zh-CN"/>
        </w:rPr>
        <w:t>GeographicalAreaChange</w:t>
      </w:r>
      <w:bookmarkEnd w:id="771"/>
    </w:p>
    <w:p w14:paraId="6376B07D" w14:textId="77777777" w:rsidR="007E501A" w:rsidRDefault="007E501A" w:rsidP="007E501A">
      <w:pPr>
        <w:pStyle w:val="TH"/>
      </w:pPr>
      <w:bookmarkStart w:id="772" w:name="_CRTableB_2_3_171"/>
      <w:r>
        <w:rPr>
          <w:noProof/>
        </w:rPr>
        <w:t>Table </w:t>
      </w:r>
      <w:bookmarkEnd w:id="772"/>
      <w:r>
        <w:rPr>
          <w:noProof/>
        </w:rPr>
        <w:t>B.2.3.17</w:t>
      </w:r>
      <w:r>
        <w:t xml:space="preserve">-1: </w:t>
      </w:r>
      <w:r>
        <w:rPr>
          <w:noProof/>
        </w:rPr>
        <w:t xml:space="preserve">Definition of type </w:t>
      </w:r>
      <w:r w:rsidRPr="00342793">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8E3E08">
            <w:pPr>
              <w:pStyle w:val="TAH"/>
              <w:rPr>
                <w:rFonts w:cs="Arial"/>
                <w:szCs w:val="18"/>
              </w:rPr>
            </w:pPr>
            <w:r>
              <w:t>Applicability</w:t>
            </w:r>
          </w:p>
        </w:tc>
      </w:tr>
      <w:tr w:rsidR="007E501A" w14:paraId="6469519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8E3E08">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8E3E08">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8E3E0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8E3E0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8E3E08">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8E3E08">
            <w:pPr>
              <w:pStyle w:val="TAL"/>
              <w:rPr>
                <w:rFonts w:cs="Arial"/>
                <w:szCs w:val="18"/>
              </w:rPr>
            </w:pPr>
          </w:p>
        </w:tc>
      </w:tr>
      <w:tr w:rsidR="007E501A" w14:paraId="1232A30E"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8E3E08">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8E3E08">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8E3E08">
            <w:pPr>
              <w:pStyle w:val="TAL"/>
              <w:rPr>
                <w:rFonts w:cs="Arial"/>
                <w:szCs w:val="18"/>
              </w:rPr>
            </w:pPr>
          </w:p>
        </w:tc>
      </w:tr>
      <w:tr w:rsidR="007E501A" w14:paraId="61EAACE6" w14:textId="77777777" w:rsidTr="008E3E08">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8E3E08">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8E3E08">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8E3E0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8E3E08">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773" w:name="_CRB_2_3_18"/>
      <w:bookmarkStart w:id="774" w:name="_Toc193393649"/>
      <w:bookmarkEnd w:id="773"/>
      <w:r>
        <w:rPr>
          <w:lang w:eastAsia="zh-CN"/>
        </w:rPr>
        <w:t>B.2.3.18</w:t>
      </w:r>
      <w:r>
        <w:rPr>
          <w:lang w:eastAsia="zh-CN"/>
        </w:rPr>
        <w:tab/>
        <w:t xml:space="preserve">Type: </w:t>
      </w:r>
      <w:r w:rsidRPr="002163C6">
        <w:rPr>
          <w:lang w:eastAsia="zh-CN"/>
        </w:rPr>
        <w:t>SpecificGeoAreas</w:t>
      </w:r>
      <w:bookmarkEnd w:id="774"/>
    </w:p>
    <w:p w14:paraId="0A236F2F" w14:textId="77777777" w:rsidR="007E501A" w:rsidRDefault="007E501A" w:rsidP="007E501A">
      <w:pPr>
        <w:pStyle w:val="TH"/>
      </w:pPr>
      <w:bookmarkStart w:id="775" w:name="_CRTableB_2_3_181"/>
      <w:r>
        <w:rPr>
          <w:noProof/>
        </w:rPr>
        <w:t>Table </w:t>
      </w:r>
      <w:bookmarkEnd w:id="775"/>
      <w:r>
        <w:rPr>
          <w:noProof/>
        </w:rPr>
        <w:t>B.2.3.18</w:t>
      </w:r>
      <w:r>
        <w:t xml:space="preserve">-1: </w:t>
      </w:r>
      <w:r>
        <w:rPr>
          <w:noProof/>
        </w:rPr>
        <w:t xml:space="preserve">Definition of type </w:t>
      </w:r>
      <w:r w:rsidRPr="00342793">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8E3E08">
            <w:pPr>
              <w:pStyle w:val="TAH"/>
              <w:rPr>
                <w:rFonts w:cs="Arial"/>
                <w:szCs w:val="18"/>
              </w:rPr>
            </w:pPr>
            <w:r>
              <w:t>Applicability</w:t>
            </w:r>
          </w:p>
        </w:tc>
      </w:tr>
      <w:tr w:rsidR="007E501A" w14:paraId="4E1AED92"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8E3E08">
            <w:pPr>
              <w:pStyle w:val="TAL"/>
              <w:rPr>
                <w:rFonts w:cs="Arial"/>
                <w:szCs w:val="18"/>
              </w:rPr>
            </w:pPr>
          </w:p>
        </w:tc>
      </w:tr>
      <w:tr w:rsidR="007E501A" w14:paraId="3AA5FB6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8E3E08">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8E3E08">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8E3E0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8E3E0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8E3E08">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776" w:name="_CRB_2_3_19"/>
      <w:bookmarkStart w:id="777" w:name="_Toc193393650"/>
      <w:bookmarkEnd w:id="776"/>
      <w:r>
        <w:t>B.2.3.19</w:t>
      </w:r>
      <w:r>
        <w:tab/>
        <w:t xml:space="preserve">Type: </w:t>
      </w:r>
      <w:r w:rsidRPr="00EE67D9">
        <w:t>LocationReport</w:t>
      </w:r>
      <w:bookmarkEnd w:id="777"/>
    </w:p>
    <w:p w14:paraId="60D2D4EE" w14:textId="77777777" w:rsidR="009026BC" w:rsidRDefault="009026BC" w:rsidP="009026BC">
      <w:pPr>
        <w:pStyle w:val="TH"/>
      </w:pPr>
      <w:bookmarkStart w:id="778" w:name="_CRTableB_2_3_201"/>
      <w:r>
        <w:rPr>
          <w:noProof/>
        </w:rPr>
        <w:t>Table </w:t>
      </w:r>
      <w:bookmarkEnd w:id="778"/>
      <w:r>
        <w:rPr>
          <w:noProof/>
        </w:rPr>
        <w:t>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8E3E08">
            <w:pPr>
              <w:pStyle w:val="TAH"/>
              <w:rPr>
                <w:rFonts w:cs="Arial"/>
                <w:szCs w:val="18"/>
              </w:rPr>
            </w:pPr>
            <w:r>
              <w:t>Applicability</w:t>
            </w:r>
          </w:p>
        </w:tc>
      </w:tr>
      <w:tr w:rsidR="009026BC" w14:paraId="0A40BF7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8E3E08">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8E3E08">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8E3E0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8E3E08">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8E3E08">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8E3E08">
            <w:pPr>
              <w:pStyle w:val="TAL"/>
              <w:rPr>
                <w:rFonts w:cs="Arial"/>
                <w:szCs w:val="18"/>
              </w:rPr>
            </w:pPr>
          </w:p>
        </w:tc>
      </w:tr>
      <w:tr w:rsidR="009026BC" w14:paraId="444338A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8E3E08">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8E3E08">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8E3E0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8E3E08">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8E3E08">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8E3E08">
            <w:pPr>
              <w:pStyle w:val="TAL"/>
              <w:rPr>
                <w:rFonts w:cs="Arial"/>
                <w:szCs w:val="18"/>
              </w:rPr>
            </w:pPr>
          </w:p>
        </w:tc>
      </w:tr>
      <w:tr w:rsidR="009026BC" w14:paraId="3A4CC941"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8E3E08">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8E3E08">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8E3E0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8E3E0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8E3E08">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8E3E08">
            <w:pPr>
              <w:pStyle w:val="TAL"/>
              <w:rPr>
                <w:rFonts w:cs="Arial"/>
                <w:szCs w:val="18"/>
              </w:rPr>
            </w:pPr>
          </w:p>
        </w:tc>
      </w:tr>
      <w:tr w:rsidR="0018429C" w14:paraId="727FC989"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FB861F1" w14:textId="5ED5355B" w:rsidR="0018429C" w:rsidRDefault="0018429C" w:rsidP="0018429C">
            <w:pPr>
              <w:pStyle w:val="TAL"/>
              <w:rPr>
                <w:lang w:eastAsia="zh-CN"/>
              </w:rPr>
            </w:pPr>
            <w:r>
              <w:rPr>
                <w:lang w:eastAsia="zh-CN"/>
              </w:rPr>
              <w:t>timestamp</w:t>
            </w:r>
          </w:p>
        </w:tc>
        <w:tc>
          <w:tcPr>
            <w:tcW w:w="1006" w:type="dxa"/>
            <w:tcBorders>
              <w:top w:val="single" w:sz="4" w:space="0" w:color="auto"/>
              <w:left w:val="single" w:sz="4" w:space="0" w:color="auto"/>
              <w:bottom w:val="single" w:sz="4" w:space="0" w:color="auto"/>
              <w:right w:val="single" w:sz="4" w:space="0" w:color="auto"/>
            </w:tcBorders>
          </w:tcPr>
          <w:p w14:paraId="0F925A62" w14:textId="346CBF8C" w:rsidR="0018429C" w:rsidRDefault="0018429C" w:rsidP="0018429C">
            <w:pPr>
              <w:pStyle w:val="TAL"/>
              <w:rPr>
                <w:lang w:eastAsia="zh-CN"/>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tcPr>
          <w:p w14:paraId="7CA21094" w14:textId="4AFD2F62" w:rsidR="0018429C" w:rsidRDefault="0018429C" w:rsidP="0018429C">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062F9B2" w14:textId="6E0F8E0D" w:rsidR="0018429C" w:rsidRDefault="0018429C" w:rsidP="0018429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0120C4A" w14:textId="65C9858D" w:rsidR="0018429C" w:rsidRDefault="0018429C" w:rsidP="0018429C">
            <w:pPr>
              <w:pStyle w:val="TAL"/>
              <w:rPr>
                <w:rFonts w:cs="Arial"/>
                <w:szCs w:val="18"/>
                <w:lang w:eastAsia="zh-CN"/>
              </w:rPr>
            </w:pPr>
            <w:r>
              <w:rPr>
                <w:rFonts w:cs="Arial"/>
                <w:szCs w:val="18"/>
                <w:lang w:val="en-US" w:eastAsia="zh-CN"/>
              </w:rPr>
              <w:t xml:space="preserve">Information of </w:t>
            </w:r>
            <w:r>
              <w:t xml:space="preserve">the </w:t>
            </w:r>
            <w:r>
              <w:rPr>
                <w:lang w:eastAsia="zh-CN"/>
              </w:rPr>
              <w:t>timestamp of location measurement results.</w:t>
            </w:r>
          </w:p>
        </w:tc>
        <w:tc>
          <w:tcPr>
            <w:tcW w:w="1998" w:type="dxa"/>
            <w:tcBorders>
              <w:top w:val="single" w:sz="4" w:space="0" w:color="auto"/>
              <w:left w:val="single" w:sz="4" w:space="0" w:color="auto"/>
              <w:bottom w:val="single" w:sz="4" w:space="0" w:color="auto"/>
              <w:right w:val="single" w:sz="4" w:space="0" w:color="auto"/>
            </w:tcBorders>
          </w:tcPr>
          <w:p w14:paraId="6F6E38A3" w14:textId="77777777" w:rsidR="0018429C" w:rsidRDefault="0018429C" w:rsidP="0018429C">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779" w:name="_CRB_2_3_20"/>
      <w:bookmarkStart w:id="780" w:name="_Toc193393651"/>
      <w:bookmarkEnd w:id="779"/>
      <w:r>
        <w:t>B.2.3.20</w:t>
      </w:r>
      <w:r>
        <w:tab/>
        <w:t xml:space="preserve">Type: </w:t>
      </w:r>
      <w:r w:rsidRPr="004557C2">
        <w:t>LocationInfo</w:t>
      </w:r>
      <w:bookmarkEnd w:id="780"/>
    </w:p>
    <w:p w14:paraId="1B1C660F" w14:textId="1A0E02C2" w:rsidR="000831F6" w:rsidRDefault="000831F6" w:rsidP="000831F6">
      <w:pPr>
        <w:pStyle w:val="TH"/>
      </w:pPr>
      <w:bookmarkStart w:id="781" w:name="_CRTableB_2_3_211"/>
      <w:r>
        <w:rPr>
          <w:noProof/>
        </w:rPr>
        <w:t>Table </w:t>
      </w:r>
      <w:bookmarkEnd w:id="781"/>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3E0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3E08">
            <w:pPr>
              <w:pStyle w:val="TAH"/>
              <w:rPr>
                <w:rFonts w:cs="Arial"/>
                <w:szCs w:val="18"/>
              </w:rPr>
            </w:pPr>
            <w:r>
              <w:t>Applicability</w:t>
            </w:r>
          </w:p>
        </w:tc>
      </w:tr>
      <w:tr w:rsidR="000831F6" w14:paraId="3F41289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3E08">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3E08">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3E0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3E0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3E0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3E08">
            <w:pPr>
              <w:pStyle w:val="TAL"/>
              <w:rPr>
                <w:rFonts w:cs="Arial"/>
                <w:szCs w:val="18"/>
              </w:rPr>
            </w:pPr>
          </w:p>
        </w:tc>
      </w:tr>
      <w:tr w:rsidR="000831F6" w14:paraId="5FE853D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3E08">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3E08">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3E08">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3E08">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3E08">
            <w:pPr>
              <w:pStyle w:val="TAL"/>
              <w:rPr>
                <w:rFonts w:cs="Arial"/>
                <w:szCs w:val="18"/>
              </w:rPr>
            </w:pPr>
          </w:p>
        </w:tc>
      </w:tr>
      <w:tr w:rsidR="000831F6" w14:paraId="1BDB2903"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3E08">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3E08">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3E0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3E08">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3E08">
            <w:pPr>
              <w:pStyle w:val="TAL"/>
              <w:rPr>
                <w:rFonts w:cs="Arial"/>
                <w:szCs w:val="18"/>
              </w:rPr>
            </w:pPr>
          </w:p>
        </w:tc>
      </w:tr>
      <w:tr w:rsidR="000831F6" w14:paraId="6BBAFA0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3E08">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3E08">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3E0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3E08">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3E08">
            <w:pPr>
              <w:pStyle w:val="TAL"/>
              <w:rPr>
                <w:rFonts w:cs="Arial"/>
                <w:szCs w:val="18"/>
              </w:rPr>
            </w:pPr>
          </w:p>
        </w:tc>
      </w:tr>
      <w:tr w:rsidR="000831F6" w14:paraId="677FC80A"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3E08">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3E08">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3E0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3E0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3E08">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3E08">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782" w:name="_CRB_2_4"/>
      <w:bookmarkStart w:id="783" w:name="_Toc193393652"/>
      <w:bookmarkEnd w:id="782"/>
      <w:r>
        <w:t>B.2</w:t>
      </w:r>
      <w:r w:rsidRPr="00ED3541">
        <w:t>.4</w:t>
      </w:r>
      <w:r w:rsidRPr="00ED3541">
        <w:tab/>
        <w:t>Common simple data types</w:t>
      </w:r>
      <w:bookmarkEnd w:id="783"/>
    </w:p>
    <w:p w14:paraId="3E6BCE71" w14:textId="1B6D3D8E" w:rsidR="000831F6" w:rsidRPr="00680325" w:rsidRDefault="000831F6" w:rsidP="00680325">
      <w:pPr>
        <w:pStyle w:val="TH"/>
      </w:pPr>
      <w:bookmarkStart w:id="784" w:name="_CRTableB_2_41"/>
      <w:bookmarkStart w:id="785" w:name="_Toc99195506"/>
      <w:r w:rsidRPr="00680325">
        <w:t>Table </w:t>
      </w:r>
      <w:bookmarkEnd w:id="784"/>
      <w:r w:rsidRPr="00680325">
        <w:t>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42793">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3E08">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3E08">
            <w:pPr>
              <w:pStyle w:val="TAH"/>
            </w:pPr>
            <w:r>
              <w:t>Description</w:t>
            </w:r>
          </w:p>
        </w:tc>
      </w:tr>
      <w:tr w:rsidR="000831F6" w14:paraId="614D15E4" w14:textId="77777777" w:rsidTr="00342793">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3E08">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3E08">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37154" w14:paraId="44266B14" w14:textId="77777777" w:rsidTr="00A553F1">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7F0E" w14:textId="267D71DC" w:rsidR="00A37154" w:rsidRDefault="00A37154" w:rsidP="00A37154">
            <w:pPr>
              <w:pStyle w:val="TAL"/>
            </w:pPr>
            <w:r>
              <w:rPr>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A2F53" w14:textId="3585BD58" w:rsidR="00A37154" w:rsidRDefault="00A37154" w:rsidP="00A37154">
            <w:pPr>
              <w:pStyle w:val="TAL"/>
              <w:rPr>
                <w:lang w:eastAsia="zh-CN"/>
              </w:rPr>
            </w:pPr>
            <w:r>
              <w:rPr>
                <w:lang w:eastAsia="zh-CN"/>
              </w:rPr>
              <w:t xml:space="preserve">String representing a unique identifier of </w:t>
            </w:r>
            <w:r>
              <w:t>the endpoint of the selected VAL server</w:t>
            </w:r>
            <w:r>
              <w:rPr>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786" w:name="_CRB_2_5"/>
      <w:bookmarkStart w:id="787" w:name="_Toc193393653"/>
      <w:bookmarkEnd w:id="786"/>
      <w:r>
        <w:t>B.2.5</w:t>
      </w:r>
      <w:r>
        <w:tab/>
        <w:t>Common enumerations</w:t>
      </w:r>
      <w:bookmarkEnd w:id="785"/>
      <w:bookmarkEnd w:id="787"/>
    </w:p>
    <w:p w14:paraId="499E797B" w14:textId="548853DF" w:rsidR="000831F6" w:rsidRPr="002163C6" w:rsidRDefault="000831F6" w:rsidP="000831F6">
      <w:pPr>
        <w:pStyle w:val="Heading3"/>
      </w:pPr>
      <w:bookmarkStart w:id="788" w:name="_CRB_2_5_1"/>
      <w:bookmarkStart w:id="789" w:name="_Toc193393654"/>
      <w:bookmarkEnd w:id="788"/>
      <w:r>
        <w:t>B.</w:t>
      </w:r>
      <w:r w:rsidRPr="002163C6">
        <w:t>2.</w:t>
      </w:r>
      <w:r>
        <w:t>5</w:t>
      </w:r>
      <w:r w:rsidRPr="002163C6">
        <w:t>.1</w:t>
      </w:r>
      <w:r w:rsidRPr="002163C6">
        <w:tab/>
      </w:r>
      <w:r w:rsidRPr="00CC4662">
        <w:t>Enumeration</w:t>
      </w:r>
      <w:r w:rsidRPr="002163C6">
        <w:t>: Accuracy</w:t>
      </w:r>
      <w:bookmarkEnd w:id="789"/>
    </w:p>
    <w:p w14:paraId="5FA731FB" w14:textId="595FA7A7" w:rsidR="000831F6" w:rsidRDefault="000831F6" w:rsidP="000831F6">
      <w:pPr>
        <w:pStyle w:val="TH"/>
      </w:pPr>
      <w:bookmarkStart w:id="790" w:name="_CRTableB_2_5_11"/>
      <w:r>
        <w:rPr>
          <w:noProof/>
        </w:rPr>
        <w:t>Table </w:t>
      </w:r>
      <w:bookmarkEnd w:id="790"/>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3E0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3E08">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3E08">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3E08">
            <w:pPr>
              <w:pStyle w:val="TAH"/>
              <w:rPr>
                <w:rFonts w:cs="Arial"/>
                <w:szCs w:val="18"/>
              </w:rPr>
            </w:pPr>
            <w:r>
              <w:t>Applicability</w:t>
            </w:r>
          </w:p>
        </w:tc>
      </w:tr>
      <w:tr w:rsidR="000831F6" w14:paraId="27D548D5" w14:textId="77777777" w:rsidTr="008E3E08">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3E08">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3E0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3E08">
            <w:pPr>
              <w:pStyle w:val="TAL"/>
              <w:rPr>
                <w:rFonts w:cs="Arial"/>
                <w:szCs w:val="18"/>
              </w:rPr>
            </w:pPr>
          </w:p>
        </w:tc>
      </w:tr>
      <w:tr w:rsidR="000831F6" w14:paraId="780F6F84" w14:textId="77777777" w:rsidTr="008E3E08">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3E08">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3E08">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3E08">
            <w:pPr>
              <w:pStyle w:val="TAL"/>
              <w:rPr>
                <w:rFonts w:cs="Arial"/>
                <w:szCs w:val="18"/>
              </w:rPr>
            </w:pPr>
          </w:p>
        </w:tc>
      </w:tr>
      <w:tr w:rsidR="000831F6" w14:paraId="26E81650" w14:textId="77777777" w:rsidTr="008E3E08">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3E08">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3E08">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3E08">
            <w:pPr>
              <w:pStyle w:val="TAL"/>
              <w:rPr>
                <w:rFonts w:cs="Arial"/>
                <w:szCs w:val="18"/>
              </w:rPr>
            </w:pPr>
          </w:p>
        </w:tc>
      </w:tr>
      <w:tr w:rsidR="000831F6" w14:paraId="379426A8" w14:textId="77777777" w:rsidTr="008E3E08">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3E08">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3E08">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3E08">
            <w:pPr>
              <w:pStyle w:val="TAL"/>
              <w:rPr>
                <w:rFonts w:cs="Arial"/>
                <w:szCs w:val="18"/>
              </w:rPr>
            </w:pPr>
          </w:p>
        </w:tc>
      </w:tr>
      <w:tr w:rsidR="000831F6" w14:paraId="3EC7712D" w14:textId="77777777" w:rsidTr="008E3E08">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3E08">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3E08">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3E08">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791" w:name="_CRB_3"/>
      <w:bookmarkStart w:id="792" w:name="_Toc193393655"/>
      <w:bookmarkEnd w:id="791"/>
      <w:r>
        <w:t>B.3</w:t>
      </w:r>
      <w:r>
        <w:tab/>
        <w:t>Resource representation and APIs for location reporting provided by SLM-S</w:t>
      </w:r>
      <w:bookmarkEnd w:id="792"/>
    </w:p>
    <w:p w14:paraId="507A664A" w14:textId="28AD0F3B" w:rsidR="000831F6" w:rsidRPr="00F91E7D" w:rsidRDefault="000831F6" w:rsidP="000831F6">
      <w:pPr>
        <w:pStyle w:val="Heading2"/>
        <w:overflowPunct/>
        <w:autoSpaceDE/>
        <w:autoSpaceDN/>
        <w:adjustRightInd/>
        <w:textAlignment w:val="auto"/>
        <w:rPr>
          <w:lang w:eastAsia="zh-CN"/>
        </w:rPr>
      </w:pPr>
      <w:bookmarkStart w:id="793" w:name="_CRB_3_1"/>
      <w:bookmarkStart w:id="794" w:name="_Toc193393656"/>
      <w:bookmarkEnd w:id="793"/>
      <w:r>
        <w:rPr>
          <w:lang w:eastAsia="zh-CN"/>
        </w:rPr>
        <w:t>B.</w:t>
      </w:r>
      <w:r w:rsidRPr="00F91E7D">
        <w:rPr>
          <w:lang w:eastAsia="zh-CN"/>
        </w:rPr>
        <w:t>3.1</w:t>
      </w:r>
      <w:r w:rsidRPr="00F91E7D">
        <w:rPr>
          <w:lang w:eastAsia="zh-CN"/>
        </w:rPr>
        <w:tab/>
        <w:t>SU_LocationReporting API provided by SLM-S</w:t>
      </w:r>
      <w:bookmarkEnd w:id="794"/>
    </w:p>
    <w:p w14:paraId="02B30685" w14:textId="15C13CC1" w:rsidR="000831F6" w:rsidRPr="00F91E7D" w:rsidRDefault="000831F6" w:rsidP="000831F6">
      <w:pPr>
        <w:pStyle w:val="Heading3"/>
        <w:rPr>
          <w:lang w:eastAsia="zh-CN"/>
        </w:rPr>
      </w:pPr>
      <w:bookmarkStart w:id="795" w:name="_CRB_3_1_1"/>
      <w:bookmarkStart w:id="796" w:name="_Toc193393657"/>
      <w:bookmarkEnd w:id="795"/>
      <w:r>
        <w:rPr>
          <w:lang w:eastAsia="zh-CN"/>
        </w:rPr>
        <w:t>B.</w:t>
      </w:r>
      <w:r w:rsidRPr="00F91E7D">
        <w:rPr>
          <w:lang w:eastAsia="zh-CN"/>
        </w:rPr>
        <w:t>3.1.1</w:t>
      </w:r>
      <w:r w:rsidRPr="00F91E7D">
        <w:rPr>
          <w:lang w:eastAsia="zh-CN"/>
        </w:rPr>
        <w:tab/>
        <w:t>API URI</w:t>
      </w:r>
      <w:bookmarkEnd w:id="796"/>
    </w:p>
    <w:p w14:paraId="290DC36E" w14:textId="6A6850B4" w:rsidR="000831F6" w:rsidRDefault="000831F6" w:rsidP="000831F6">
      <w:pPr>
        <w:rPr>
          <w:lang w:eastAsia="zh-CN"/>
        </w:rPr>
      </w:pPr>
      <w:bookmarkStart w:id="797" w:name="_Toc24868604"/>
      <w:bookmarkStart w:id="798" w:name="_Toc34154086"/>
      <w:bookmarkStart w:id="799" w:name="_Toc36041030"/>
      <w:bookmarkStart w:id="800" w:name="_Toc36041343"/>
      <w:bookmarkStart w:id="801" w:name="_Toc43196586"/>
      <w:bookmarkStart w:id="802" w:name="_Toc43481356"/>
      <w:bookmarkStart w:id="803" w:name="_Toc45134633"/>
      <w:bookmarkStart w:id="804" w:name="_Toc51189165"/>
      <w:bookmarkStart w:id="805" w:name="_Toc51763841"/>
      <w:bookmarkStart w:id="806" w:name="_Toc57206073"/>
      <w:bookmarkStart w:id="807" w:name="_Toc59019414"/>
      <w:bookmarkStart w:id="808" w:name="_Toc68170087"/>
      <w:bookmarkStart w:id="809"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680325">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10" w:name="_CRB_3_1_2"/>
      <w:bookmarkStart w:id="811" w:name="_Toc193393658"/>
      <w:bookmarkEnd w:id="810"/>
      <w:r>
        <w:rPr>
          <w:lang w:eastAsia="zh-CN"/>
        </w:rPr>
        <w:t>B.3.1.2</w:t>
      </w:r>
      <w:r>
        <w:rPr>
          <w:lang w:eastAsia="zh-CN"/>
        </w:rP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1"/>
    </w:p>
    <w:p w14:paraId="155376A1" w14:textId="2D2041DB" w:rsidR="000831F6" w:rsidRDefault="000831F6" w:rsidP="000831F6">
      <w:pPr>
        <w:pStyle w:val="Heading4"/>
        <w:rPr>
          <w:lang w:eastAsia="zh-CN"/>
        </w:rPr>
      </w:pPr>
      <w:bookmarkStart w:id="812" w:name="_CRB_3_1_2_1"/>
      <w:bookmarkStart w:id="813" w:name="_Toc24868605"/>
      <w:bookmarkStart w:id="814" w:name="_Toc34154087"/>
      <w:bookmarkStart w:id="815" w:name="_Toc36041031"/>
      <w:bookmarkStart w:id="816" w:name="_Toc36041344"/>
      <w:bookmarkStart w:id="817" w:name="_Toc43196587"/>
      <w:bookmarkStart w:id="818" w:name="_Toc43481357"/>
      <w:bookmarkStart w:id="819" w:name="_Toc45134634"/>
      <w:bookmarkStart w:id="820" w:name="_Toc51189166"/>
      <w:bookmarkStart w:id="821" w:name="_Toc51763842"/>
      <w:bookmarkStart w:id="822" w:name="_Toc57206074"/>
      <w:bookmarkStart w:id="823" w:name="_Toc59019415"/>
      <w:bookmarkStart w:id="824" w:name="_Toc68170088"/>
      <w:bookmarkStart w:id="825" w:name="_Toc83234129"/>
      <w:bookmarkStart w:id="826" w:name="_Toc193393659"/>
      <w:bookmarkEnd w:id="812"/>
      <w:r>
        <w:rPr>
          <w:lang w:eastAsia="zh-CN"/>
        </w:rPr>
        <w:t>B.3.1.2.1</w:t>
      </w:r>
      <w:r>
        <w:rPr>
          <w:lang w:eastAsia="zh-CN"/>
        </w:rPr>
        <w:tab/>
        <w:t>Overview</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4pt;height:357.85pt" o:ole="">
            <v:imagedata r:id="rId14" o:title=""/>
          </v:shape>
          <o:OLEObject Type="Embed" ProgID="Visio.Drawing.15" ShapeID="_x0000_i1026" DrawAspect="Content" ObjectID="_1813048725" r:id="rId15"/>
        </w:object>
      </w:r>
    </w:p>
    <w:p w14:paraId="5539A606" w14:textId="1B57C4FE" w:rsidR="000831F6" w:rsidRDefault="000831F6" w:rsidP="000831F6">
      <w:pPr>
        <w:pStyle w:val="TF"/>
      </w:pPr>
      <w:bookmarkStart w:id="827" w:name="_CRFigureB_3_1_2_11"/>
      <w:r>
        <w:t xml:space="preserve">Figure </w:t>
      </w:r>
      <w:bookmarkEnd w:id="827"/>
      <w:r>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828" w:name="_CRTableB_3_1_2_11"/>
      <w:r>
        <w:t>Table </w:t>
      </w:r>
      <w:bookmarkEnd w:id="828"/>
      <w:r>
        <w:t>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3E0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3E08">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3E08">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3E0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3E08">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E233F" w:rsidRDefault="000831F6" w:rsidP="002E233F">
            <w:pPr>
              <w:pStyle w:val="TAL"/>
            </w:pPr>
            <w:r w:rsidRPr="002E233F">
              <w:t>Trigger Configuration</w:t>
            </w:r>
            <w:r w:rsidR="002C658E" w:rsidRPr="002E233F">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E233F" w:rsidRDefault="000831F6" w:rsidP="002E233F">
            <w:pPr>
              <w:pStyle w:val="TAL"/>
            </w:pPr>
            <w:r w:rsidRPr="002E233F">
              <w:t>/val-services/{valServiceId}/trigger-configurations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E233F" w:rsidRDefault="000831F6" w:rsidP="002E233F">
            <w:pPr>
              <w:pStyle w:val="TAL"/>
            </w:pPr>
            <w:r w:rsidRPr="002E233F">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E233F" w:rsidRDefault="000831F6" w:rsidP="002E233F">
            <w:pPr>
              <w:pStyle w:val="TAL"/>
            </w:pPr>
            <w:r w:rsidRPr="002E233F">
              <w:t xml:space="preserve">Retrieve trigger </w:t>
            </w:r>
            <w:r w:rsidRPr="002E233F">
              <w:rPr>
                <w:rFonts w:hint="eastAsia"/>
              </w:rPr>
              <w:t>configuration</w:t>
            </w:r>
            <w:r w:rsidRPr="002E233F">
              <w:t xml:space="preserve"> of the SLM-C for a given VAL service, according to query criteria.</w:t>
            </w:r>
          </w:p>
        </w:tc>
      </w:tr>
      <w:tr w:rsidR="000831F6" w14:paraId="02C506FA" w14:textId="77777777" w:rsidTr="008E3E08">
        <w:trPr>
          <w:jc w:val="center"/>
        </w:trPr>
        <w:tc>
          <w:tcPr>
            <w:tcW w:w="0" w:type="auto"/>
            <w:tcBorders>
              <w:left w:val="single" w:sz="4" w:space="0" w:color="auto"/>
              <w:right w:val="single" w:sz="4" w:space="0" w:color="auto"/>
            </w:tcBorders>
          </w:tcPr>
          <w:p w14:paraId="12B9ED78" w14:textId="77777777" w:rsidR="000831F6" w:rsidRDefault="000831F6" w:rsidP="008E3E08">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3E08">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3E08">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3E08">
            <w:pPr>
              <w:pStyle w:val="TAL"/>
              <w:rPr>
                <w:lang w:val="en-US"/>
              </w:rPr>
            </w:pPr>
            <w:r>
              <w:rPr>
                <w:lang w:val="en-US" w:eastAsia="zh-CN"/>
              </w:rPr>
              <w:t>Report location information of the SLM-C.</w:t>
            </w:r>
          </w:p>
        </w:tc>
      </w:tr>
      <w:tr w:rsidR="000831F6" w14:paraId="204DB49D" w14:textId="77777777" w:rsidTr="008E3E08">
        <w:trPr>
          <w:jc w:val="center"/>
        </w:trPr>
        <w:tc>
          <w:tcPr>
            <w:tcW w:w="0" w:type="auto"/>
            <w:vMerge w:val="restart"/>
            <w:tcBorders>
              <w:left w:val="single" w:sz="4" w:space="0" w:color="auto"/>
              <w:right w:val="single" w:sz="4" w:space="0" w:color="auto"/>
            </w:tcBorders>
          </w:tcPr>
          <w:p w14:paraId="5BA960E9" w14:textId="77777777" w:rsidR="000831F6" w:rsidRDefault="000831F6" w:rsidP="008E3E08">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3E08">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3E08">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3E08">
            <w:pPr>
              <w:pStyle w:val="TAL"/>
              <w:rPr>
                <w:lang w:val="en-US" w:eastAsia="zh-CN"/>
              </w:rPr>
            </w:pPr>
            <w:r>
              <w:rPr>
                <w:lang w:val="en-US" w:eastAsia="zh-CN"/>
              </w:rPr>
              <w:t>Observe the location information of another SLM-C.</w:t>
            </w:r>
          </w:p>
        </w:tc>
      </w:tr>
      <w:tr w:rsidR="000831F6" w14:paraId="0C08CBEE" w14:textId="77777777" w:rsidTr="008E3E08">
        <w:trPr>
          <w:jc w:val="center"/>
        </w:trPr>
        <w:tc>
          <w:tcPr>
            <w:tcW w:w="0" w:type="auto"/>
            <w:vMerge/>
            <w:tcBorders>
              <w:left w:val="single" w:sz="4" w:space="0" w:color="auto"/>
              <w:right w:val="single" w:sz="4" w:space="0" w:color="auto"/>
            </w:tcBorders>
          </w:tcPr>
          <w:p w14:paraId="6016BFDA" w14:textId="77777777" w:rsidR="000831F6" w:rsidRPr="00342793" w:rsidRDefault="000831F6" w:rsidP="008E3E08">
            <w:pPr>
              <w:pStyle w:val="TAL"/>
              <w:rPr>
                <w:lang w:val="en-US" w:eastAsia="zh-CN"/>
              </w:rPr>
            </w:pPr>
          </w:p>
        </w:tc>
        <w:tc>
          <w:tcPr>
            <w:tcW w:w="1585" w:type="pct"/>
            <w:vMerge/>
            <w:tcBorders>
              <w:left w:val="single" w:sz="4" w:space="0" w:color="auto"/>
              <w:right w:val="single" w:sz="4" w:space="0" w:color="auto"/>
            </w:tcBorders>
          </w:tcPr>
          <w:p w14:paraId="63CAFFB6" w14:textId="77777777" w:rsidR="000831F6" w:rsidRDefault="000831F6" w:rsidP="008E3E08">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3E0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3E08">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3E08">
        <w:trPr>
          <w:jc w:val="center"/>
        </w:trPr>
        <w:tc>
          <w:tcPr>
            <w:tcW w:w="0" w:type="auto"/>
            <w:tcBorders>
              <w:left w:val="single" w:sz="4" w:space="0" w:color="auto"/>
              <w:right w:val="single" w:sz="4" w:space="0" w:color="auto"/>
            </w:tcBorders>
          </w:tcPr>
          <w:p w14:paraId="48841585" w14:textId="77777777" w:rsidR="000831F6" w:rsidRDefault="000831F6" w:rsidP="008E3E08">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3E08">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3E08">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3E08">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829" w:name="_CRB_3_1_2_2"/>
      <w:bookmarkStart w:id="830" w:name="_Toc43196588"/>
      <w:bookmarkStart w:id="831" w:name="_Toc43481358"/>
      <w:bookmarkStart w:id="832" w:name="_Toc45134635"/>
      <w:bookmarkStart w:id="833" w:name="_Toc51189167"/>
      <w:bookmarkStart w:id="834" w:name="_Toc51763843"/>
      <w:bookmarkStart w:id="835" w:name="_Toc57206075"/>
      <w:bookmarkStart w:id="836" w:name="_Toc59019416"/>
      <w:bookmarkStart w:id="837" w:name="_Toc68170089"/>
      <w:bookmarkStart w:id="838" w:name="_Toc83234130"/>
      <w:bookmarkStart w:id="839" w:name="_Toc193393660"/>
      <w:bookmarkEnd w:id="829"/>
      <w:r>
        <w:rPr>
          <w:lang w:eastAsia="zh-CN"/>
        </w:rPr>
        <w:t>B.3.1.2.2</w:t>
      </w:r>
      <w:r>
        <w:rPr>
          <w:lang w:eastAsia="zh-CN"/>
        </w:rPr>
        <w:tab/>
        <w:t xml:space="preserve">Resource: </w:t>
      </w:r>
      <w:bookmarkEnd w:id="830"/>
      <w:bookmarkEnd w:id="831"/>
      <w:bookmarkEnd w:id="832"/>
      <w:bookmarkEnd w:id="833"/>
      <w:bookmarkEnd w:id="834"/>
      <w:bookmarkEnd w:id="835"/>
      <w:bookmarkEnd w:id="836"/>
      <w:bookmarkEnd w:id="837"/>
      <w:bookmarkEnd w:id="838"/>
      <w:r>
        <w:rPr>
          <w:lang w:eastAsia="zh-CN"/>
        </w:rPr>
        <w:t>Trigger Configurations</w:t>
      </w:r>
      <w:bookmarkEnd w:id="839"/>
    </w:p>
    <w:p w14:paraId="75F11968" w14:textId="77E551D2" w:rsidR="000831F6" w:rsidRDefault="000831F6" w:rsidP="000831F6">
      <w:pPr>
        <w:pStyle w:val="Heading5"/>
        <w:rPr>
          <w:lang w:eastAsia="zh-CN"/>
        </w:rPr>
      </w:pPr>
      <w:bookmarkStart w:id="840" w:name="_CRB_3_1_2_2_1"/>
      <w:bookmarkStart w:id="841" w:name="_Toc43196589"/>
      <w:bookmarkStart w:id="842" w:name="_Toc43481359"/>
      <w:bookmarkStart w:id="843" w:name="_Toc45134636"/>
      <w:bookmarkStart w:id="844" w:name="_Toc51189168"/>
      <w:bookmarkStart w:id="845" w:name="_Toc51763844"/>
      <w:bookmarkStart w:id="846" w:name="_Toc57206076"/>
      <w:bookmarkStart w:id="847" w:name="_Toc59019417"/>
      <w:bookmarkStart w:id="848" w:name="_Toc68170090"/>
      <w:bookmarkStart w:id="849" w:name="_Toc83234131"/>
      <w:bookmarkStart w:id="850" w:name="_Toc193393661"/>
      <w:bookmarkEnd w:id="840"/>
      <w:r>
        <w:rPr>
          <w:lang w:eastAsia="zh-CN"/>
        </w:rPr>
        <w:t>B.3.1.2.2.1</w:t>
      </w:r>
      <w:r>
        <w:rPr>
          <w:lang w:eastAsia="zh-CN"/>
        </w:rPr>
        <w:tab/>
        <w:t>Description</w:t>
      </w:r>
      <w:bookmarkEnd w:id="841"/>
      <w:bookmarkEnd w:id="842"/>
      <w:bookmarkEnd w:id="843"/>
      <w:bookmarkEnd w:id="844"/>
      <w:bookmarkEnd w:id="845"/>
      <w:bookmarkEnd w:id="846"/>
      <w:bookmarkEnd w:id="847"/>
      <w:bookmarkEnd w:id="848"/>
      <w:bookmarkEnd w:id="849"/>
      <w:bookmarkEnd w:id="850"/>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851" w:name="_CRB_3_1_2_2_2"/>
      <w:bookmarkStart w:id="852" w:name="_Toc43196590"/>
      <w:bookmarkStart w:id="853" w:name="_Toc43481360"/>
      <w:bookmarkStart w:id="854" w:name="_Toc45134637"/>
      <w:bookmarkStart w:id="855" w:name="_Toc51189169"/>
      <w:bookmarkStart w:id="856" w:name="_Toc51763845"/>
      <w:bookmarkStart w:id="857" w:name="_Toc57206077"/>
      <w:bookmarkStart w:id="858" w:name="_Toc59019418"/>
      <w:bookmarkStart w:id="859" w:name="_Toc68170091"/>
      <w:bookmarkStart w:id="860" w:name="_Toc83234132"/>
      <w:bookmarkStart w:id="861" w:name="_Toc193393662"/>
      <w:bookmarkEnd w:id="851"/>
      <w:r>
        <w:rPr>
          <w:lang w:eastAsia="zh-CN"/>
        </w:rPr>
        <w:t>B.3.1.2.2.2</w:t>
      </w:r>
      <w:r>
        <w:rPr>
          <w:lang w:eastAsia="zh-CN"/>
        </w:rPr>
        <w:tab/>
        <w:t>Resource Definition</w:t>
      </w:r>
      <w:bookmarkEnd w:id="852"/>
      <w:bookmarkEnd w:id="853"/>
      <w:bookmarkEnd w:id="854"/>
      <w:bookmarkEnd w:id="855"/>
      <w:bookmarkEnd w:id="856"/>
      <w:bookmarkEnd w:id="857"/>
      <w:bookmarkEnd w:id="858"/>
      <w:bookmarkEnd w:id="859"/>
      <w:bookmarkEnd w:id="860"/>
      <w:bookmarkEnd w:id="86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862" w:name="_CRTableB_3_1_2_2_21"/>
      <w:r>
        <w:t xml:space="preserve">Table </w:t>
      </w:r>
      <w:bookmarkEnd w:id="862"/>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3E0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3E0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3E08">
            <w:pPr>
              <w:pStyle w:val="TAH"/>
            </w:pPr>
            <w:r>
              <w:t>Definition</w:t>
            </w:r>
          </w:p>
        </w:tc>
      </w:tr>
      <w:tr w:rsidR="000831F6" w14:paraId="061C39E7"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3E0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3E0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3E08">
            <w:pPr>
              <w:pStyle w:val="TAL"/>
            </w:pPr>
            <w:r>
              <w:t>See Annex C.1.1 of 3GPP TS 24.546 [29].</w:t>
            </w:r>
          </w:p>
        </w:tc>
      </w:tr>
      <w:tr w:rsidR="000831F6" w14:paraId="6114170E"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3E0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3E0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3E08">
            <w:pPr>
              <w:pStyle w:val="TAL"/>
            </w:pPr>
            <w:r>
              <w:t>See clause</w:t>
            </w:r>
            <w:r>
              <w:rPr>
                <w:lang w:eastAsia="zh-CN"/>
              </w:rPr>
              <w:t> B.3.1.1.</w:t>
            </w:r>
          </w:p>
        </w:tc>
      </w:tr>
      <w:tr w:rsidR="000831F6" w14:paraId="56FF143C" w14:textId="77777777" w:rsidTr="008E3E08">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3E0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3E0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3E08">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863" w:name="_CRB_3_1_2_2_3"/>
      <w:bookmarkStart w:id="864" w:name="_Toc43196591"/>
      <w:bookmarkStart w:id="865" w:name="_Toc43481361"/>
      <w:bookmarkStart w:id="866" w:name="_Toc45134638"/>
      <w:bookmarkStart w:id="867" w:name="_Toc51189170"/>
      <w:bookmarkStart w:id="868" w:name="_Toc51763846"/>
      <w:bookmarkStart w:id="869" w:name="_Toc57206078"/>
      <w:bookmarkStart w:id="870" w:name="_Toc59019419"/>
      <w:bookmarkStart w:id="871" w:name="_Toc68170092"/>
      <w:bookmarkStart w:id="872" w:name="_Toc83234133"/>
      <w:bookmarkStart w:id="873" w:name="_Toc193393663"/>
      <w:bookmarkEnd w:id="863"/>
      <w:r>
        <w:rPr>
          <w:lang w:eastAsia="zh-CN"/>
        </w:rPr>
        <w:t>B.3.1.2.2.3</w:t>
      </w:r>
      <w:r>
        <w:rPr>
          <w:lang w:eastAsia="zh-CN"/>
        </w:rPr>
        <w:tab/>
        <w:t>Resource Standard Methods</w:t>
      </w:r>
      <w:bookmarkEnd w:id="864"/>
      <w:bookmarkEnd w:id="865"/>
      <w:bookmarkEnd w:id="866"/>
      <w:bookmarkEnd w:id="867"/>
      <w:bookmarkEnd w:id="868"/>
      <w:bookmarkEnd w:id="869"/>
      <w:bookmarkEnd w:id="870"/>
      <w:bookmarkEnd w:id="871"/>
      <w:bookmarkEnd w:id="872"/>
      <w:bookmarkEnd w:id="873"/>
    </w:p>
    <w:p w14:paraId="191FA157" w14:textId="2D14501C" w:rsidR="000831F6" w:rsidRDefault="000831F6" w:rsidP="000831F6">
      <w:pPr>
        <w:pStyle w:val="H6"/>
      </w:pPr>
      <w:bookmarkStart w:id="874" w:name="_CRB_3_1_2_2_3_1"/>
      <w:r>
        <w:rPr>
          <w:lang w:eastAsia="zh-CN"/>
        </w:rPr>
        <w:t>B.3.1.2.2.3.1</w:t>
      </w:r>
      <w:r>
        <w:rPr>
          <w:lang w:eastAsia="zh-CN"/>
        </w:rPr>
        <w:tab/>
        <w:t>GET</w:t>
      </w:r>
    </w:p>
    <w:bookmarkEnd w:id="874"/>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875" w:name="_CRTableB_2_1_2_3_3_11"/>
      <w:r>
        <w:t>Table</w:t>
      </w:r>
      <w:r>
        <w:rPr>
          <w:noProof/>
        </w:rPr>
        <w:t> </w:t>
      </w:r>
      <w:bookmarkEnd w:id="875"/>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3E08">
            <w:pPr>
              <w:pStyle w:val="TAH"/>
            </w:pPr>
            <w:r>
              <w:t>Description</w:t>
            </w:r>
          </w:p>
        </w:tc>
      </w:tr>
      <w:tr w:rsidR="000831F6" w14:paraId="28E32430" w14:textId="77777777" w:rsidTr="008E3E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3E08">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3E08">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3E08">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3E0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3E08">
            <w:pPr>
              <w:pStyle w:val="TAL"/>
              <w:rPr>
                <w:lang w:val="en-US"/>
              </w:rPr>
            </w:pPr>
            <w:r>
              <w:t>The identifier of VAL UE owns the trigger configuration.</w:t>
            </w:r>
          </w:p>
        </w:tc>
      </w:tr>
      <w:tr w:rsidR="000831F6" w14:paraId="120C828E" w14:textId="77777777" w:rsidTr="008E3E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3E08">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876" w:name="_CRTableB_3_1_2_2_3_12"/>
      <w:r>
        <w:t xml:space="preserve">Table </w:t>
      </w:r>
      <w:bookmarkEnd w:id="876"/>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3E08">
            <w:pPr>
              <w:pStyle w:val="TAH"/>
            </w:pPr>
            <w:r>
              <w:t>Response</w:t>
            </w:r>
          </w:p>
          <w:p w14:paraId="57D353FF"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3E08">
            <w:pPr>
              <w:pStyle w:val="TAH"/>
            </w:pPr>
            <w:r>
              <w:t>Description</w:t>
            </w:r>
          </w:p>
        </w:tc>
      </w:tr>
      <w:tr w:rsidR="000831F6" w14:paraId="562015F3"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3E08">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3E0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3E0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3E08">
            <w:pPr>
              <w:pStyle w:val="TAL"/>
            </w:pPr>
            <w:r>
              <w:t>The trigger configuration information.</w:t>
            </w:r>
          </w:p>
        </w:tc>
      </w:tr>
      <w:tr w:rsidR="000831F6" w14:paraId="48B47F8F"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3E0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877" w:name="_Toc24868617"/>
      <w:bookmarkStart w:id="878" w:name="_Toc34154095"/>
      <w:bookmarkStart w:id="879" w:name="_Toc36041039"/>
      <w:bookmarkStart w:id="880" w:name="_Toc36041352"/>
      <w:bookmarkStart w:id="881" w:name="_Toc43196595"/>
      <w:bookmarkStart w:id="882" w:name="_Toc43481365"/>
      <w:bookmarkStart w:id="883" w:name="_Toc45134642"/>
      <w:bookmarkStart w:id="884" w:name="_Toc51189174"/>
      <w:bookmarkStart w:id="885" w:name="_Toc51763850"/>
      <w:bookmarkStart w:id="886" w:name="_Toc57206082"/>
      <w:bookmarkStart w:id="887" w:name="_Toc59019423"/>
      <w:bookmarkStart w:id="888" w:name="_Toc68170096"/>
      <w:bookmarkStart w:id="889" w:name="_Toc83234137"/>
    </w:p>
    <w:p w14:paraId="241F8A84" w14:textId="63845985" w:rsidR="000831F6" w:rsidRDefault="000831F6" w:rsidP="000831F6">
      <w:pPr>
        <w:pStyle w:val="Heading4"/>
        <w:rPr>
          <w:lang w:eastAsia="zh-CN"/>
        </w:rPr>
      </w:pPr>
      <w:bookmarkStart w:id="890" w:name="_CRB_3_1_2_3"/>
      <w:bookmarkStart w:id="891" w:name="_Toc193393664"/>
      <w:bookmarkEnd w:id="890"/>
      <w:r>
        <w:rPr>
          <w:lang w:eastAsia="zh-CN"/>
        </w:rPr>
        <w:t>B.3.1.2.3</w:t>
      </w:r>
      <w:r>
        <w:rPr>
          <w:lang w:eastAsia="zh-CN"/>
        </w:rPr>
        <w:tab/>
        <w:t>Resource: Location Reports</w:t>
      </w:r>
      <w:bookmarkEnd w:id="891"/>
    </w:p>
    <w:p w14:paraId="6911B03C" w14:textId="1718CD5D" w:rsidR="000831F6" w:rsidRDefault="000831F6" w:rsidP="000831F6">
      <w:pPr>
        <w:pStyle w:val="Heading5"/>
        <w:rPr>
          <w:lang w:eastAsia="zh-CN"/>
        </w:rPr>
      </w:pPr>
      <w:bookmarkStart w:id="892" w:name="_CRB_3_1_2_3_1"/>
      <w:bookmarkStart w:id="893" w:name="_Toc193393665"/>
      <w:bookmarkEnd w:id="892"/>
      <w:r>
        <w:rPr>
          <w:lang w:eastAsia="zh-CN"/>
        </w:rPr>
        <w:t>B.3.1.2.3.1</w:t>
      </w:r>
      <w:r>
        <w:rPr>
          <w:lang w:eastAsia="zh-CN"/>
        </w:rPr>
        <w:tab/>
        <w:t>Description</w:t>
      </w:r>
      <w:bookmarkEnd w:id="89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894" w:name="_CRB_3_1_2_3_2"/>
      <w:bookmarkStart w:id="895" w:name="_Toc193393666"/>
      <w:bookmarkEnd w:id="894"/>
      <w:r>
        <w:rPr>
          <w:lang w:eastAsia="zh-CN"/>
        </w:rPr>
        <w:t>B.3.1.2.3.2</w:t>
      </w:r>
      <w:r>
        <w:rPr>
          <w:lang w:eastAsia="zh-CN"/>
        </w:rPr>
        <w:tab/>
        <w:t>Resource Definition</w:t>
      </w:r>
      <w:bookmarkEnd w:id="895"/>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896" w:name="_CRTableB_3_1_2_3_21"/>
      <w:r>
        <w:t xml:space="preserve">Table </w:t>
      </w:r>
      <w:bookmarkEnd w:id="896"/>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3E08">
            <w:pPr>
              <w:pStyle w:val="TAH"/>
            </w:pPr>
            <w:r>
              <w:t>Definition</w:t>
            </w:r>
          </w:p>
        </w:tc>
      </w:tr>
      <w:tr w:rsidR="000831F6" w14:paraId="56E296F8"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3E08">
            <w:pPr>
              <w:pStyle w:val="TAL"/>
            </w:pPr>
            <w:r>
              <w:t>See Annex C.1.1 of 3GPP TS 24.546 [29].</w:t>
            </w:r>
          </w:p>
        </w:tc>
      </w:tr>
      <w:tr w:rsidR="000831F6" w14:paraId="79A08FFA"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3E08">
            <w:pPr>
              <w:pStyle w:val="TAL"/>
            </w:pPr>
            <w:r>
              <w:t>See clause</w:t>
            </w:r>
            <w:r>
              <w:rPr>
                <w:lang w:eastAsia="zh-CN"/>
              </w:rPr>
              <w:t> B.3.1.1.</w:t>
            </w:r>
          </w:p>
        </w:tc>
      </w:tr>
      <w:tr w:rsidR="000831F6" w14:paraId="32F6D2B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3E08">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3E08">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3E08">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897" w:name="_CRB_3_1_2_3_3"/>
      <w:bookmarkStart w:id="898" w:name="_Toc193393667"/>
      <w:bookmarkEnd w:id="897"/>
      <w:r>
        <w:rPr>
          <w:lang w:eastAsia="zh-CN"/>
        </w:rPr>
        <w:t>B.3.1.2.3.3</w:t>
      </w:r>
      <w:r>
        <w:rPr>
          <w:lang w:eastAsia="zh-CN"/>
        </w:rPr>
        <w:tab/>
        <w:t>Resource Standard Methods</w:t>
      </w:r>
      <w:bookmarkEnd w:id="898"/>
    </w:p>
    <w:p w14:paraId="1049D5E3" w14:textId="581803FE" w:rsidR="000831F6" w:rsidRDefault="000831F6" w:rsidP="000831F6">
      <w:pPr>
        <w:pStyle w:val="H6"/>
      </w:pPr>
      <w:bookmarkStart w:id="899" w:name="_CRB_3_1_2_3_3_1"/>
      <w:r>
        <w:rPr>
          <w:lang w:eastAsia="zh-CN"/>
        </w:rPr>
        <w:t>B.3.1.2.3.3.1</w:t>
      </w:r>
      <w:r>
        <w:rPr>
          <w:lang w:eastAsia="zh-CN"/>
        </w:rPr>
        <w:tab/>
        <w:t>PUT</w:t>
      </w:r>
    </w:p>
    <w:bookmarkEnd w:id="899"/>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900" w:name="_CRTableB_3_1_2_3_3_11"/>
      <w:r>
        <w:t>Table </w:t>
      </w:r>
      <w:bookmarkEnd w:id="900"/>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3E08">
            <w:pPr>
              <w:pStyle w:val="TAH"/>
            </w:pPr>
            <w:r>
              <w:t>Description</w:t>
            </w:r>
          </w:p>
        </w:tc>
      </w:tr>
      <w:tr w:rsidR="000831F6" w14:paraId="55F46EBB"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3E08">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3E08">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3E08">
            <w:pPr>
              <w:pStyle w:val="TAH"/>
            </w:pPr>
            <w:r>
              <w:t>Response</w:t>
            </w:r>
          </w:p>
          <w:p w14:paraId="17FA605F"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3E08">
            <w:pPr>
              <w:pStyle w:val="TAH"/>
            </w:pPr>
            <w:r>
              <w:t>Description</w:t>
            </w:r>
          </w:p>
        </w:tc>
      </w:tr>
      <w:tr w:rsidR="000831F6" w14:paraId="13240B26"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3E0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3E0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3E08">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3E08">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680325">
      <w:pPr>
        <w:rPr>
          <w:lang w:eastAsia="zh-CN"/>
        </w:rPr>
      </w:pPr>
    </w:p>
    <w:p w14:paraId="79D713C9" w14:textId="5EAB85CE" w:rsidR="000831F6" w:rsidRDefault="000831F6" w:rsidP="000831F6">
      <w:pPr>
        <w:pStyle w:val="Heading4"/>
        <w:rPr>
          <w:lang w:eastAsia="zh-CN"/>
        </w:rPr>
      </w:pPr>
      <w:bookmarkStart w:id="901" w:name="_CRB_3_1_2_4"/>
      <w:bookmarkStart w:id="902" w:name="_Toc193393668"/>
      <w:bookmarkEnd w:id="901"/>
      <w:r>
        <w:rPr>
          <w:lang w:eastAsia="zh-CN"/>
        </w:rPr>
        <w:t>B.3.1.2.4</w:t>
      </w:r>
      <w:r>
        <w:rPr>
          <w:lang w:eastAsia="zh-CN"/>
        </w:rPr>
        <w:tab/>
        <w:t>Resource: Locations</w:t>
      </w:r>
      <w:bookmarkEnd w:id="902"/>
    </w:p>
    <w:p w14:paraId="4B1EF5BD" w14:textId="0B4CE94A" w:rsidR="000831F6" w:rsidRDefault="000831F6" w:rsidP="000831F6">
      <w:pPr>
        <w:pStyle w:val="Heading5"/>
        <w:rPr>
          <w:lang w:eastAsia="zh-CN"/>
        </w:rPr>
      </w:pPr>
      <w:bookmarkStart w:id="903" w:name="_CRB_3_1_2_4_1"/>
      <w:bookmarkStart w:id="904" w:name="_Toc193393669"/>
      <w:bookmarkEnd w:id="903"/>
      <w:r>
        <w:rPr>
          <w:lang w:eastAsia="zh-CN"/>
        </w:rPr>
        <w:t>B.3.1.2.4.1</w:t>
      </w:r>
      <w:r>
        <w:rPr>
          <w:lang w:eastAsia="zh-CN"/>
        </w:rPr>
        <w:tab/>
        <w:t>Description</w:t>
      </w:r>
      <w:bookmarkEnd w:id="904"/>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05" w:name="_CRB_3_1_2_4_2"/>
      <w:bookmarkStart w:id="906" w:name="_Toc193393670"/>
      <w:bookmarkEnd w:id="905"/>
      <w:r>
        <w:rPr>
          <w:lang w:eastAsia="zh-CN"/>
        </w:rPr>
        <w:t>B.3.1.2.4.2</w:t>
      </w:r>
      <w:r>
        <w:rPr>
          <w:lang w:eastAsia="zh-CN"/>
        </w:rPr>
        <w:tab/>
        <w:t>Resource Definition</w:t>
      </w:r>
      <w:bookmarkEnd w:id="906"/>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07" w:name="_CRTableB_3_1_2_4_21"/>
      <w:r>
        <w:t xml:space="preserve">Table </w:t>
      </w:r>
      <w:bookmarkEnd w:id="907"/>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3E08">
            <w:pPr>
              <w:pStyle w:val="TAH"/>
            </w:pPr>
            <w:r>
              <w:t>Definition</w:t>
            </w:r>
          </w:p>
        </w:tc>
      </w:tr>
      <w:tr w:rsidR="000831F6" w14:paraId="630DA651"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3E08">
            <w:pPr>
              <w:pStyle w:val="TAL"/>
            </w:pPr>
            <w:r>
              <w:t>See Annex C.1.1 of 3GPP TS 24.546 [29].</w:t>
            </w:r>
          </w:p>
        </w:tc>
      </w:tr>
      <w:tr w:rsidR="000831F6" w14:paraId="4416C089"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3E08">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08" w:name="_CRB_3_1_2_4_3"/>
      <w:bookmarkStart w:id="909" w:name="_Toc193393671"/>
      <w:bookmarkEnd w:id="908"/>
      <w:r>
        <w:rPr>
          <w:lang w:eastAsia="zh-CN"/>
        </w:rPr>
        <w:t>B.3.1.2.4.3</w:t>
      </w:r>
      <w:r>
        <w:rPr>
          <w:lang w:eastAsia="zh-CN"/>
        </w:rPr>
        <w:tab/>
        <w:t>Resource Standard Methods</w:t>
      </w:r>
      <w:bookmarkEnd w:id="909"/>
    </w:p>
    <w:p w14:paraId="7F8CC3DD" w14:textId="71B90A23" w:rsidR="000831F6" w:rsidRDefault="000831F6" w:rsidP="000831F6">
      <w:pPr>
        <w:pStyle w:val="H6"/>
      </w:pPr>
      <w:bookmarkStart w:id="910" w:name="_CRB_3_1_2_4_3_1"/>
      <w:r>
        <w:rPr>
          <w:lang w:eastAsia="zh-CN"/>
        </w:rPr>
        <w:t>B.3.1.2.4.3</w:t>
      </w:r>
      <w:r>
        <w:t>.1</w:t>
      </w:r>
      <w:r>
        <w:tab/>
        <w:t>FETCH</w:t>
      </w:r>
    </w:p>
    <w:bookmarkEnd w:id="910"/>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11" w:name="_CRTableB_3_1_2_4_3_11"/>
      <w:r>
        <w:t>Table</w:t>
      </w:r>
      <w:r>
        <w:rPr>
          <w:noProof/>
        </w:rPr>
        <w:t> </w:t>
      </w:r>
      <w:bookmarkEnd w:id="911"/>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3E08">
            <w:pPr>
              <w:pStyle w:val="TAH"/>
            </w:pPr>
            <w:r>
              <w:t>Description</w:t>
            </w:r>
          </w:p>
        </w:tc>
      </w:tr>
      <w:tr w:rsidR="000831F6" w14:paraId="5A8C5435" w14:textId="77777777" w:rsidTr="008E3E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3E0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3E08">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3E0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3E0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3E08">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3E08">
            <w:pPr>
              <w:pStyle w:val="TAL"/>
              <w:rPr>
                <w:lang w:val="en-US"/>
              </w:rPr>
            </w:pPr>
            <w:r w:rsidRPr="004F79CD">
              <w:rPr>
                <w:lang w:val="en-US"/>
              </w:rPr>
              <w:t>When set to 1 (Deregister) it cancels the subscription.</w:t>
            </w:r>
          </w:p>
        </w:tc>
      </w:tr>
      <w:tr w:rsidR="000831F6" w14:paraId="67D507A9" w14:textId="77777777" w:rsidTr="008E3E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3E08">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12" w:name="_CRTableB_3_1_2_3_3_12"/>
      <w:r>
        <w:t>Table </w:t>
      </w:r>
      <w:bookmarkEnd w:id="912"/>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3E08">
            <w:pPr>
              <w:pStyle w:val="TAH"/>
            </w:pPr>
            <w:r>
              <w:t>Description</w:t>
            </w:r>
          </w:p>
        </w:tc>
      </w:tr>
      <w:tr w:rsidR="000831F6" w14:paraId="24E0C2F3"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3E0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3E08">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3E08">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3E08">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13" w:name="_CRTableB_3_1_2_4_3_13"/>
      <w:r>
        <w:t>Table </w:t>
      </w:r>
      <w:bookmarkEnd w:id="913"/>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675F1108" w14:textId="77777777" w:rsidTr="00AA433A">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3E08">
            <w:pPr>
              <w:pStyle w:val="TAH"/>
            </w:pPr>
            <w:r>
              <w:t>Response</w:t>
            </w:r>
          </w:p>
          <w:p w14:paraId="5FB13624"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3E08">
            <w:pPr>
              <w:pStyle w:val="TAH"/>
            </w:pPr>
            <w:r>
              <w:t>Description</w:t>
            </w:r>
          </w:p>
        </w:tc>
      </w:tr>
      <w:tr w:rsidR="000831F6" w14:paraId="5D42C24C" w14:textId="77777777" w:rsidTr="00AA433A">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3E08">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3E0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3E08">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3E0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AA433A" w14:paraId="78ECDAF6" w14:textId="77777777" w:rsidTr="00AA433A">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0864B" w14:textId="703AAD6B" w:rsidR="00AA433A" w:rsidRDefault="00AA433A" w:rsidP="008E3E08">
            <w:pPr>
              <w:pStyle w:val="TAL"/>
            </w:pPr>
            <w:r>
              <w:rPr>
                <w:lang w:eastAsia="zh-CN"/>
              </w:rPr>
              <w:t>NOTE</w:t>
            </w:r>
            <w:r w:rsidR="00AF2F8C">
              <w:rPr>
                <w:lang w:eastAsia="zh-CN"/>
              </w:rPr>
              <w:t>:</w:t>
            </w:r>
            <w:r w:rsidR="00AF2F8C">
              <w:rPr>
                <w:lang w:val="en-US"/>
              </w:rPr>
              <w:tab/>
            </w:r>
            <w:r w:rsidR="003F1F7E">
              <w:rPr>
                <w:lang w:eastAsia="zh-CN"/>
              </w:rPr>
              <w:t>T</w:t>
            </w:r>
            <w:r>
              <w:rPr>
                <w:lang w:eastAsia="zh-CN"/>
              </w:rPr>
              <w:t xml:space="preserve">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14" w:name="_CRTableB_3_1_2_4_3_14"/>
      <w:r>
        <w:t>Table</w:t>
      </w:r>
      <w:r>
        <w:rPr>
          <w:noProof/>
        </w:rPr>
        <w:t> </w:t>
      </w:r>
      <w:bookmarkEnd w:id="914"/>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3E08">
            <w:pPr>
              <w:pStyle w:val="TAH"/>
            </w:pPr>
            <w:r>
              <w:t>Description</w:t>
            </w:r>
          </w:p>
        </w:tc>
      </w:tr>
      <w:tr w:rsidR="000831F6" w14:paraId="42D73C1C" w14:textId="77777777" w:rsidTr="008E3E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3E0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3E08">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3E0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3E0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3E08">
            <w:pPr>
              <w:pStyle w:val="TAL"/>
              <w:rPr>
                <w:lang w:val="en-US"/>
              </w:rPr>
            </w:pPr>
            <w:r w:rsidRPr="004F79CD">
              <w:rPr>
                <w:lang w:val="en-US"/>
              </w:rPr>
              <w:t>Sequence number of the notification.</w:t>
            </w:r>
          </w:p>
        </w:tc>
      </w:tr>
      <w:tr w:rsidR="000831F6" w14:paraId="1F5C10BD" w14:textId="77777777" w:rsidTr="008E3E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3E08">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680325">
      <w:pPr>
        <w:rPr>
          <w:lang w:eastAsia="zh-CN"/>
        </w:rPr>
      </w:pPr>
    </w:p>
    <w:p w14:paraId="16F2EE85" w14:textId="39979CAC" w:rsidR="000831F6" w:rsidRDefault="000831F6" w:rsidP="000831F6">
      <w:pPr>
        <w:pStyle w:val="H6"/>
      </w:pPr>
      <w:bookmarkStart w:id="915" w:name="_CRB_3_1_2_4_3_2"/>
      <w:r>
        <w:rPr>
          <w:lang w:eastAsia="zh-CN"/>
        </w:rPr>
        <w:t>B.3.1.2.4.3</w:t>
      </w:r>
      <w:r>
        <w:t>.2</w:t>
      </w:r>
      <w:r>
        <w:tab/>
        <w:t>GET</w:t>
      </w:r>
    </w:p>
    <w:bookmarkEnd w:id="915"/>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16" w:name="_CRTableB_3_1_2_4_3_21"/>
      <w:r>
        <w:t xml:space="preserve">Table </w:t>
      </w:r>
      <w:bookmarkEnd w:id="916"/>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3E0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3E0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3E0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3E0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3E0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3E08">
            <w:pPr>
              <w:pStyle w:val="TAH"/>
            </w:pPr>
            <w:r>
              <w:t>Description</w:t>
            </w:r>
          </w:p>
        </w:tc>
      </w:tr>
      <w:tr w:rsidR="000831F6" w14:paraId="166AA357" w14:textId="77777777" w:rsidTr="008E3E0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3E08">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3E08">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3E08">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3E08">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3E08">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17" w:name="_CRTableB_3_1_2_4_3_22"/>
      <w:r>
        <w:t>Table </w:t>
      </w:r>
      <w:bookmarkEnd w:id="917"/>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44A09FDB" w14:textId="77777777" w:rsidTr="00BA4350">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3E08">
            <w:pPr>
              <w:pStyle w:val="TAH"/>
            </w:pPr>
            <w:r>
              <w:t>Response</w:t>
            </w:r>
          </w:p>
          <w:p w14:paraId="7BDEF200"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3E08">
            <w:pPr>
              <w:pStyle w:val="TAH"/>
            </w:pPr>
            <w:r>
              <w:t>Description</w:t>
            </w:r>
          </w:p>
        </w:tc>
      </w:tr>
      <w:tr w:rsidR="000831F6" w14:paraId="13984252" w14:textId="77777777" w:rsidTr="00BA4350">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3E0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3E0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3E0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BA4350" w14:paraId="5E38C3CE" w14:textId="77777777" w:rsidTr="00BA4350">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8BAB55" w14:textId="57750CF4" w:rsidR="00BA4350" w:rsidRDefault="00BA4350" w:rsidP="008E3E0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680325">
      <w:pPr>
        <w:rPr>
          <w:lang w:eastAsia="zh-CN"/>
        </w:rPr>
      </w:pPr>
    </w:p>
    <w:p w14:paraId="72B274D8" w14:textId="3EF23DCD" w:rsidR="000831F6" w:rsidRDefault="000831F6" w:rsidP="000831F6">
      <w:pPr>
        <w:pStyle w:val="Heading4"/>
        <w:rPr>
          <w:lang w:eastAsia="zh-CN"/>
        </w:rPr>
      </w:pPr>
      <w:bookmarkStart w:id="918" w:name="_CRB_3_1_2_5"/>
      <w:bookmarkStart w:id="919" w:name="_Toc193393672"/>
      <w:bookmarkEnd w:id="918"/>
      <w:r>
        <w:rPr>
          <w:lang w:eastAsia="zh-CN"/>
        </w:rPr>
        <w:t>B.3.1.2.5</w:t>
      </w:r>
      <w:r>
        <w:rPr>
          <w:lang w:eastAsia="zh-CN"/>
        </w:rPr>
        <w:tab/>
        <w:t>Resource: Location Area Information</w:t>
      </w:r>
      <w:bookmarkEnd w:id="919"/>
    </w:p>
    <w:p w14:paraId="43397123" w14:textId="5486F2C8" w:rsidR="000831F6" w:rsidRDefault="000831F6" w:rsidP="000831F6">
      <w:pPr>
        <w:pStyle w:val="Heading5"/>
        <w:rPr>
          <w:lang w:eastAsia="zh-CN"/>
        </w:rPr>
      </w:pPr>
      <w:bookmarkStart w:id="920" w:name="_CRB_3_1_2_5_1"/>
      <w:bookmarkStart w:id="921" w:name="_Toc193393673"/>
      <w:bookmarkEnd w:id="920"/>
      <w:r>
        <w:rPr>
          <w:lang w:eastAsia="zh-CN"/>
        </w:rPr>
        <w:t>B.3.1.2.5.1</w:t>
      </w:r>
      <w:r>
        <w:rPr>
          <w:lang w:eastAsia="zh-CN"/>
        </w:rPr>
        <w:tab/>
        <w:t>Description</w:t>
      </w:r>
      <w:bookmarkEnd w:id="92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922" w:name="_CRB_3_1_2_5_2"/>
      <w:bookmarkStart w:id="923" w:name="_Toc193393674"/>
      <w:bookmarkEnd w:id="922"/>
      <w:r>
        <w:rPr>
          <w:lang w:eastAsia="zh-CN"/>
        </w:rPr>
        <w:t>B.3.1.2.5.2</w:t>
      </w:r>
      <w:r>
        <w:rPr>
          <w:lang w:eastAsia="zh-CN"/>
        </w:rPr>
        <w:tab/>
        <w:t>Resource Definition</w:t>
      </w:r>
      <w:bookmarkEnd w:id="923"/>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924" w:name="_CRTableB_3_1_2_5_21"/>
      <w:r>
        <w:t xml:space="preserve">Table </w:t>
      </w:r>
      <w:bookmarkEnd w:id="924"/>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3E08">
            <w:pPr>
              <w:pStyle w:val="TAH"/>
            </w:pPr>
            <w:r>
              <w:t>Definition</w:t>
            </w:r>
          </w:p>
        </w:tc>
      </w:tr>
      <w:tr w:rsidR="000831F6" w14:paraId="771B16DA"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3E08">
            <w:pPr>
              <w:pStyle w:val="TAL"/>
            </w:pPr>
            <w:r>
              <w:t>See Annex C.1.1 of 3GPP TS 24.546 [29].</w:t>
            </w:r>
          </w:p>
        </w:tc>
      </w:tr>
      <w:tr w:rsidR="000831F6" w14:paraId="2F11CEC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3E08">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925" w:name="_CRB_3_1_2_5_3"/>
      <w:bookmarkStart w:id="926" w:name="_Toc193393675"/>
      <w:bookmarkEnd w:id="925"/>
      <w:r>
        <w:rPr>
          <w:lang w:eastAsia="zh-CN"/>
        </w:rPr>
        <w:t>B.3.1.2.5.3</w:t>
      </w:r>
      <w:r>
        <w:rPr>
          <w:lang w:eastAsia="zh-CN"/>
        </w:rPr>
        <w:tab/>
        <w:t>Resource Standard Methods</w:t>
      </w:r>
      <w:bookmarkEnd w:id="926"/>
    </w:p>
    <w:p w14:paraId="0EA305A5" w14:textId="53AA5B33" w:rsidR="000831F6" w:rsidRDefault="000831F6" w:rsidP="000831F6">
      <w:pPr>
        <w:pStyle w:val="H6"/>
      </w:pPr>
      <w:bookmarkStart w:id="927" w:name="_CRB_3_1_2_5_3_1"/>
      <w:r>
        <w:rPr>
          <w:lang w:eastAsia="zh-CN"/>
        </w:rPr>
        <w:t>B.3.1.2.5.3.1</w:t>
      </w:r>
      <w:r>
        <w:rPr>
          <w:lang w:eastAsia="zh-CN"/>
        </w:rPr>
        <w:tab/>
        <w:t>FETCH</w:t>
      </w:r>
    </w:p>
    <w:bookmarkEnd w:id="927"/>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928" w:name="_CRTableB_3_1_2_5_3_11"/>
      <w:r>
        <w:t>Table </w:t>
      </w:r>
      <w:bookmarkEnd w:id="928"/>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3E08">
            <w:pPr>
              <w:pStyle w:val="TAH"/>
            </w:pPr>
            <w:r>
              <w:t>Description</w:t>
            </w:r>
          </w:p>
        </w:tc>
      </w:tr>
      <w:tr w:rsidR="000831F6" w14:paraId="282A17E0"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3E08">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3E08">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929" w:name="_CRTableB_3_1_2_5_3_12"/>
      <w:r>
        <w:t>Table </w:t>
      </w:r>
      <w:bookmarkEnd w:id="929"/>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3E08">
            <w:pPr>
              <w:pStyle w:val="TAH"/>
            </w:pPr>
            <w:r>
              <w:t>Response</w:t>
            </w:r>
          </w:p>
          <w:p w14:paraId="02CB89C8"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3E08">
            <w:pPr>
              <w:pStyle w:val="TAH"/>
            </w:pPr>
            <w:r>
              <w:t>Description</w:t>
            </w:r>
          </w:p>
        </w:tc>
      </w:tr>
      <w:tr w:rsidR="000831F6" w:rsidRPr="00D831FF" w14:paraId="1B9A0D9D"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3E08">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3E0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3E08">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3E08">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3E08">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680325">
      <w:pPr>
        <w:rPr>
          <w:lang w:eastAsia="zh-CN"/>
        </w:rPr>
      </w:pPr>
    </w:p>
    <w:p w14:paraId="15AFC0E2" w14:textId="32B1C2D6" w:rsidR="000831F6" w:rsidRDefault="000831F6" w:rsidP="000831F6">
      <w:pPr>
        <w:pStyle w:val="Heading3"/>
        <w:rPr>
          <w:lang w:eastAsia="zh-CN"/>
        </w:rPr>
      </w:pPr>
      <w:bookmarkStart w:id="930" w:name="_CRB_3_1_3"/>
      <w:bookmarkStart w:id="931" w:name="_Toc193393676"/>
      <w:bookmarkEnd w:id="930"/>
      <w:r>
        <w:rPr>
          <w:lang w:eastAsia="zh-CN"/>
        </w:rPr>
        <w:t>B.3.1.3</w:t>
      </w:r>
      <w:r>
        <w:rPr>
          <w:lang w:eastAsia="zh-CN"/>
        </w:rPr>
        <w:tab/>
        <w:t>Data Model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931"/>
    </w:p>
    <w:p w14:paraId="12875CAB" w14:textId="6D6FACFD" w:rsidR="000831F6" w:rsidRDefault="000831F6" w:rsidP="000831F6">
      <w:pPr>
        <w:pStyle w:val="Heading4"/>
        <w:rPr>
          <w:lang w:eastAsia="zh-CN"/>
        </w:rPr>
      </w:pPr>
      <w:bookmarkStart w:id="932" w:name="_CRB_3_1_3_1"/>
      <w:bookmarkStart w:id="933" w:name="_Toc24868618"/>
      <w:bookmarkStart w:id="934" w:name="_Toc34154096"/>
      <w:bookmarkStart w:id="935" w:name="_Toc36041040"/>
      <w:bookmarkStart w:id="936" w:name="_Toc36041353"/>
      <w:bookmarkStart w:id="937" w:name="_Toc43196596"/>
      <w:bookmarkStart w:id="938" w:name="_Toc43481366"/>
      <w:bookmarkStart w:id="939" w:name="_Toc45134643"/>
      <w:bookmarkStart w:id="940" w:name="_Toc51189175"/>
      <w:bookmarkStart w:id="941" w:name="_Toc51763851"/>
      <w:bookmarkStart w:id="942" w:name="_Toc57206083"/>
      <w:bookmarkStart w:id="943" w:name="_Toc59019424"/>
      <w:bookmarkStart w:id="944" w:name="_Toc68170097"/>
      <w:bookmarkStart w:id="945" w:name="_Toc83234138"/>
      <w:bookmarkStart w:id="946" w:name="_Toc193393677"/>
      <w:bookmarkEnd w:id="932"/>
      <w:r>
        <w:rPr>
          <w:lang w:eastAsia="zh-CN"/>
        </w:rPr>
        <w:t>B.3.1.3.1</w:t>
      </w:r>
      <w:r>
        <w:rPr>
          <w:lang w:eastAsia="zh-C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947" w:name="_CRTableB_3_1_3_11"/>
      <w:r>
        <w:t>Table </w:t>
      </w:r>
      <w:bookmarkEnd w:id="947"/>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ED333D" w14:paraId="325C4E3E"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6E5247F" w14:textId="77777777" w:rsidR="00ED333D" w:rsidRDefault="00ED333D" w:rsidP="00627E3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B5FD9F" w14:textId="77777777" w:rsidR="00ED333D" w:rsidRDefault="00ED333D" w:rsidP="00627E3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3CF7C4C" w14:textId="77777777" w:rsidR="00ED333D" w:rsidRDefault="00ED333D" w:rsidP="00627E3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9E07102" w14:textId="77777777" w:rsidR="00ED333D" w:rsidRDefault="00ED333D" w:rsidP="00627E3A">
            <w:pPr>
              <w:pStyle w:val="TAH"/>
            </w:pPr>
            <w:r>
              <w:t>Applicability</w:t>
            </w:r>
          </w:p>
        </w:tc>
      </w:tr>
      <w:tr w:rsidR="00ED333D" w14:paraId="44FA104E"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326563" w14:textId="77777777" w:rsidR="00ED333D" w:rsidRPr="00830AC8" w:rsidRDefault="00ED333D" w:rsidP="00627E3A">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A6837AC" w14:textId="77777777" w:rsidR="00ED333D" w:rsidRPr="00830AC8" w:rsidRDefault="00ED333D" w:rsidP="00627E3A">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B2C7782" w14:textId="77777777" w:rsidR="00ED333D" w:rsidRPr="00830AC8" w:rsidRDefault="00ED333D" w:rsidP="00627E3A">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F18EA4" w14:textId="77777777" w:rsidR="00ED333D" w:rsidRPr="000C7D35" w:rsidRDefault="00ED333D" w:rsidP="00627E3A">
            <w:pPr>
              <w:pStyle w:val="TAH"/>
            </w:pPr>
          </w:p>
        </w:tc>
      </w:tr>
      <w:tr w:rsidR="00ED333D" w14:paraId="75C2A6F8"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505B4C" w14:textId="77777777" w:rsidR="00ED333D" w:rsidRPr="00830AC8" w:rsidRDefault="00ED333D" w:rsidP="00627E3A">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B6014" w14:textId="77777777" w:rsidR="00ED333D" w:rsidRPr="00830AC8" w:rsidRDefault="00ED333D" w:rsidP="00627E3A">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31C792" w14:textId="77777777" w:rsidR="00ED333D" w:rsidRPr="00830AC8" w:rsidRDefault="00ED333D" w:rsidP="00627E3A">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C1D986" w14:textId="77777777" w:rsidR="00ED333D" w:rsidRPr="000C7D35" w:rsidRDefault="00ED333D" w:rsidP="00627E3A">
            <w:pPr>
              <w:pStyle w:val="TAH"/>
            </w:pPr>
          </w:p>
        </w:tc>
      </w:tr>
      <w:tr w:rsidR="00ED333D" w14:paraId="56C15FFB"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78C6843" w14:textId="77777777" w:rsidR="00ED333D" w:rsidRPr="00830AC8" w:rsidRDefault="00ED333D" w:rsidP="00627E3A">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88A907" w14:textId="77777777" w:rsidR="00ED333D" w:rsidRPr="00830AC8" w:rsidRDefault="00ED333D" w:rsidP="00627E3A">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C977D0" w14:textId="77777777" w:rsidR="00ED333D" w:rsidRPr="00830AC8" w:rsidRDefault="00ED333D" w:rsidP="00627E3A">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065395" w14:textId="77777777" w:rsidR="00ED333D" w:rsidRPr="000C7D35" w:rsidRDefault="00ED333D" w:rsidP="00627E3A">
            <w:pPr>
              <w:pStyle w:val="TAH"/>
            </w:pPr>
          </w:p>
        </w:tc>
      </w:tr>
      <w:tr w:rsidR="00ED333D" w14:paraId="740629D8"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38C0CC1" w14:textId="77777777" w:rsidR="00ED333D" w:rsidRPr="00830AC8" w:rsidRDefault="00ED333D" w:rsidP="00627E3A">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D22985" w14:textId="77777777" w:rsidR="00ED333D" w:rsidRPr="00830AC8" w:rsidRDefault="00ED333D" w:rsidP="00627E3A">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8FB241" w14:textId="77777777" w:rsidR="00ED333D" w:rsidRPr="00830AC8" w:rsidRDefault="00ED333D" w:rsidP="00627E3A">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B62068" w14:textId="77777777" w:rsidR="00ED333D" w:rsidRPr="000C7D35" w:rsidRDefault="00ED333D" w:rsidP="00627E3A">
            <w:pPr>
              <w:pStyle w:val="TAH"/>
            </w:pPr>
          </w:p>
        </w:tc>
      </w:tr>
      <w:tr w:rsidR="00ED333D" w14:paraId="3358683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802B2C" w14:textId="77777777" w:rsidR="00ED333D" w:rsidRPr="00830AC8" w:rsidRDefault="00ED333D" w:rsidP="00627E3A">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F04F971" w14:textId="77777777" w:rsidR="00ED333D" w:rsidRPr="00830AC8" w:rsidRDefault="00ED333D" w:rsidP="00627E3A">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CE268AD" w14:textId="77777777" w:rsidR="00ED333D" w:rsidRPr="00830AC8" w:rsidRDefault="00ED333D" w:rsidP="00627E3A">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D67BCF" w14:textId="77777777" w:rsidR="00ED333D" w:rsidRPr="000C7D35" w:rsidRDefault="00ED333D" w:rsidP="00627E3A">
            <w:pPr>
              <w:pStyle w:val="TAH"/>
            </w:pPr>
          </w:p>
        </w:tc>
      </w:tr>
      <w:tr w:rsidR="00ED333D" w14:paraId="31B8D08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1A2489D" w14:textId="77777777" w:rsidR="00ED333D" w:rsidRPr="00830AC8" w:rsidRDefault="00ED333D" w:rsidP="00627E3A">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9C891F1" w14:textId="77777777" w:rsidR="00ED333D" w:rsidRPr="00830AC8" w:rsidRDefault="00ED333D" w:rsidP="00627E3A">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939B67" w14:textId="77777777" w:rsidR="00ED333D" w:rsidRPr="00830AC8" w:rsidRDefault="00ED333D" w:rsidP="00627E3A">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BD7185" w14:textId="77777777" w:rsidR="00ED333D" w:rsidRPr="000C7D35" w:rsidRDefault="00ED333D" w:rsidP="00627E3A">
            <w:pPr>
              <w:pStyle w:val="TAH"/>
            </w:pPr>
          </w:p>
        </w:tc>
      </w:tr>
      <w:tr w:rsidR="00ED333D" w14:paraId="227436A8"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23F939" w14:textId="77777777" w:rsidR="00ED333D" w:rsidRPr="00830AC8" w:rsidRDefault="00ED333D" w:rsidP="00627E3A">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1CCC0E" w14:textId="77777777" w:rsidR="00ED333D" w:rsidRPr="00830AC8" w:rsidRDefault="00ED333D" w:rsidP="00627E3A">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CD38CF" w14:textId="77777777" w:rsidR="00ED333D" w:rsidRPr="00830AC8" w:rsidRDefault="00ED333D" w:rsidP="00627E3A">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40943A0" w14:textId="77777777" w:rsidR="00ED333D" w:rsidRPr="000C7D35" w:rsidRDefault="00ED333D" w:rsidP="00627E3A">
            <w:pPr>
              <w:pStyle w:val="TAH"/>
            </w:pPr>
          </w:p>
        </w:tc>
      </w:tr>
      <w:tr w:rsidR="00ED333D" w14:paraId="2248BC7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F61834D" w14:textId="77777777" w:rsidR="00ED333D" w:rsidRPr="00830AC8" w:rsidRDefault="00ED333D" w:rsidP="00627E3A">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AF70A9F" w14:textId="77777777" w:rsidR="00ED333D" w:rsidRPr="00830AC8" w:rsidRDefault="00ED333D" w:rsidP="00627E3A">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5F53F3" w14:textId="77777777" w:rsidR="00ED333D" w:rsidRPr="00830AC8" w:rsidRDefault="00ED333D" w:rsidP="00627E3A">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24511F" w14:textId="77777777" w:rsidR="00ED333D" w:rsidRPr="000C7D35" w:rsidRDefault="00ED333D" w:rsidP="00627E3A">
            <w:pPr>
              <w:pStyle w:val="TAH"/>
            </w:pPr>
          </w:p>
        </w:tc>
      </w:tr>
      <w:tr w:rsidR="00ED333D" w14:paraId="5DDF6894"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B72455E" w14:textId="77777777" w:rsidR="00ED333D" w:rsidRPr="00830AC8" w:rsidRDefault="00ED333D" w:rsidP="00627E3A">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9DC0CD3" w14:textId="77777777" w:rsidR="00ED333D" w:rsidRPr="00830AC8" w:rsidRDefault="00ED333D" w:rsidP="00627E3A">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9E4E727" w14:textId="77777777" w:rsidR="00ED333D" w:rsidRPr="00830AC8" w:rsidRDefault="00ED333D" w:rsidP="00627E3A">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D84773D" w14:textId="77777777" w:rsidR="00ED333D" w:rsidRPr="000C7D35" w:rsidRDefault="00ED333D" w:rsidP="00627E3A">
            <w:pPr>
              <w:pStyle w:val="TAH"/>
            </w:pPr>
          </w:p>
        </w:tc>
      </w:tr>
      <w:tr w:rsidR="00ED333D" w14:paraId="13C95E56"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EBBD4B3" w14:textId="77777777" w:rsidR="00ED333D" w:rsidRPr="00830AC8" w:rsidRDefault="00ED333D" w:rsidP="00627E3A">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6DBB62F" w14:textId="77777777" w:rsidR="00ED333D" w:rsidRPr="00830AC8" w:rsidRDefault="00ED333D" w:rsidP="00627E3A">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5E91D24" w14:textId="77777777" w:rsidR="00ED333D" w:rsidRPr="00830AC8" w:rsidRDefault="00ED333D" w:rsidP="00627E3A">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B0FAF6B" w14:textId="77777777" w:rsidR="00ED333D" w:rsidRPr="000C7D35" w:rsidRDefault="00ED333D" w:rsidP="00627E3A">
            <w:pPr>
              <w:pStyle w:val="TAH"/>
            </w:pPr>
          </w:p>
        </w:tc>
      </w:tr>
      <w:tr w:rsidR="00ED333D" w14:paraId="1C620BB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F34C124" w14:textId="77777777" w:rsidR="00ED333D" w:rsidRPr="00830AC8" w:rsidRDefault="00ED333D" w:rsidP="00627E3A">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5E248E3" w14:textId="77777777" w:rsidR="00ED333D" w:rsidRPr="00830AC8" w:rsidRDefault="00ED333D" w:rsidP="00627E3A">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512F8E5" w14:textId="77777777" w:rsidR="00ED333D" w:rsidRPr="00830AC8" w:rsidRDefault="00ED333D" w:rsidP="00627E3A">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E32728" w14:textId="77777777" w:rsidR="00ED333D" w:rsidRPr="000C7D35" w:rsidRDefault="00ED333D" w:rsidP="00627E3A">
            <w:pPr>
              <w:pStyle w:val="TAH"/>
            </w:pPr>
          </w:p>
        </w:tc>
      </w:tr>
      <w:tr w:rsidR="00ED333D" w14:paraId="6C7BDA9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6736D3" w14:textId="77777777" w:rsidR="00ED333D" w:rsidRPr="00E8166C" w:rsidRDefault="00ED333D" w:rsidP="00627E3A">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AF3F54" w14:textId="77777777" w:rsidR="00ED333D" w:rsidRPr="00C10456" w:rsidRDefault="00ED333D" w:rsidP="00627E3A">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01D4AF7" w14:textId="77777777" w:rsidR="00ED333D" w:rsidRDefault="00ED333D" w:rsidP="00627E3A">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ED1AA38" w14:textId="77777777" w:rsidR="00ED333D" w:rsidRPr="000C7D35" w:rsidRDefault="00ED333D" w:rsidP="00627E3A">
            <w:pPr>
              <w:pStyle w:val="TAH"/>
            </w:pPr>
          </w:p>
        </w:tc>
      </w:tr>
      <w:tr w:rsidR="00ED333D" w14:paraId="72B5717B"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7CDDAA" w14:textId="77777777" w:rsidR="00ED333D" w:rsidRDefault="00ED333D" w:rsidP="00627E3A">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50BFA9" w14:textId="77777777" w:rsidR="00ED333D" w:rsidRDefault="00ED333D" w:rsidP="00627E3A">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7D5AEBB" w14:textId="77777777" w:rsidR="00ED333D" w:rsidRDefault="00ED333D" w:rsidP="00627E3A">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B9D0AD6" w14:textId="77777777" w:rsidR="00ED333D" w:rsidRPr="000C7D35" w:rsidRDefault="00ED333D" w:rsidP="00627E3A">
            <w:pPr>
              <w:pStyle w:val="TAH"/>
            </w:pPr>
          </w:p>
        </w:tc>
      </w:tr>
      <w:tr w:rsidR="00ED333D" w14:paraId="693581F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CF6F4D" w14:textId="77777777" w:rsidR="00ED333D" w:rsidRDefault="00ED333D" w:rsidP="00627E3A">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ED9AF0" w14:textId="77777777" w:rsidR="00ED333D" w:rsidRDefault="00ED333D" w:rsidP="00627E3A">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5DCB58" w14:textId="77777777" w:rsidR="00ED333D" w:rsidRDefault="00ED333D" w:rsidP="00627E3A">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4EC704" w14:textId="77777777" w:rsidR="00ED333D" w:rsidRPr="000C7D35" w:rsidRDefault="00ED333D" w:rsidP="00627E3A">
            <w:pPr>
              <w:pStyle w:val="TAH"/>
            </w:pPr>
          </w:p>
        </w:tc>
      </w:tr>
      <w:tr w:rsidR="00ED333D" w14:paraId="6D81F7A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4C81D07" w14:textId="77777777" w:rsidR="00ED333D" w:rsidRDefault="00ED333D" w:rsidP="00627E3A">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C0E692A" w14:textId="77777777" w:rsidR="00ED333D" w:rsidRDefault="00ED333D" w:rsidP="00627E3A">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E53F01" w14:textId="77777777" w:rsidR="00ED333D" w:rsidRDefault="00ED333D" w:rsidP="00627E3A">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8AF05E4" w14:textId="77777777" w:rsidR="00ED333D" w:rsidRPr="000C7D35" w:rsidRDefault="00ED333D" w:rsidP="00627E3A">
            <w:pPr>
              <w:pStyle w:val="TAH"/>
            </w:pPr>
          </w:p>
        </w:tc>
      </w:tr>
      <w:tr w:rsidR="00ED333D" w14:paraId="2BFA276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E07D828" w14:textId="77777777" w:rsidR="00ED333D" w:rsidRDefault="00ED333D" w:rsidP="00627E3A">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DFC3970" w14:textId="77777777" w:rsidR="00ED333D" w:rsidRDefault="00ED333D" w:rsidP="00627E3A">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3485C2" w14:textId="77777777" w:rsidR="00ED333D" w:rsidRDefault="00ED333D" w:rsidP="00627E3A">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FC37ED" w14:textId="77777777" w:rsidR="00ED333D" w:rsidRPr="000C7D35" w:rsidRDefault="00ED333D" w:rsidP="00627E3A">
            <w:pPr>
              <w:pStyle w:val="TAH"/>
            </w:pPr>
          </w:p>
        </w:tc>
      </w:tr>
      <w:tr w:rsidR="00ED333D" w14:paraId="6085D86B"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6C6B658" w14:textId="77777777" w:rsidR="00ED333D" w:rsidRDefault="00ED333D" w:rsidP="00627E3A">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04E2796" w14:textId="77777777" w:rsidR="00ED333D" w:rsidRDefault="00ED333D" w:rsidP="00627E3A">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1516242" w14:textId="77777777" w:rsidR="00ED333D" w:rsidRDefault="00ED333D" w:rsidP="00627E3A">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A3363BB" w14:textId="77777777" w:rsidR="00ED333D" w:rsidRPr="000C7D35" w:rsidRDefault="00ED333D" w:rsidP="00627E3A">
            <w:pPr>
              <w:pStyle w:val="TAH"/>
            </w:pPr>
          </w:p>
        </w:tc>
      </w:tr>
      <w:tr w:rsidR="00ED333D" w14:paraId="7C5AF23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9CC78C3" w14:textId="77777777" w:rsidR="00ED333D" w:rsidRDefault="00ED333D" w:rsidP="00627E3A">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44175EF" w14:textId="77777777" w:rsidR="00ED333D" w:rsidRDefault="00ED333D" w:rsidP="00627E3A">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E5601ED" w14:textId="77777777" w:rsidR="00ED333D" w:rsidRDefault="00ED333D" w:rsidP="00627E3A">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494D277" w14:textId="77777777" w:rsidR="00ED333D" w:rsidRPr="000C7D35" w:rsidRDefault="00ED333D" w:rsidP="00627E3A">
            <w:pPr>
              <w:pStyle w:val="TAH"/>
            </w:pPr>
          </w:p>
        </w:tc>
      </w:tr>
      <w:tr w:rsidR="00ED333D" w14:paraId="6FAC4A62"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0C64FB" w14:textId="77777777" w:rsidR="00ED333D" w:rsidRDefault="00ED333D" w:rsidP="00627E3A">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E8AC209" w14:textId="77777777" w:rsidR="00ED333D" w:rsidRDefault="00ED333D" w:rsidP="00627E3A">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C42865F" w14:textId="77777777" w:rsidR="00ED333D" w:rsidRDefault="00ED333D" w:rsidP="00627E3A">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F29BFB5" w14:textId="77777777" w:rsidR="00ED333D" w:rsidRPr="000C7D35" w:rsidRDefault="00ED333D" w:rsidP="00627E3A">
            <w:pPr>
              <w:pStyle w:val="TAH"/>
            </w:pPr>
          </w:p>
        </w:tc>
      </w:tr>
      <w:tr w:rsidR="00ED333D" w14:paraId="25781BBD"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AE8451" w14:textId="77777777" w:rsidR="00ED333D" w:rsidRDefault="00ED333D" w:rsidP="00627E3A">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16F4DD" w14:textId="77777777" w:rsidR="00ED333D" w:rsidRDefault="00ED333D" w:rsidP="00627E3A">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CBC892A" w14:textId="77777777" w:rsidR="00ED333D" w:rsidRDefault="00ED333D" w:rsidP="00627E3A">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7E70A04" w14:textId="77777777" w:rsidR="00ED333D" w:rsidRPr="000C7D35" w:rsidRDefault="00ED333D" w:rsidP="00627E3A">
            <w:pPr>
              <w:pStyle w:val="TAH"/>
            </w:pPr>
          </w:p>
        </w:tc>
      </w:tr>
      <w:tr w:rsidR="00ED333D" w14:paraId="137F396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CCE4CD" w14:textId="77777777" w:rsidR="00ED333D" w:rsidRDefault="00ED333D" w:rsidP="00627E3A">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72365B" w14:textId="77777777" w:rsidR="00ED333D" w:rsidRDefault="00ED333D" w:rsidP="00627E3A">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9C2F82" w14:textId="77777777" w:rsidR="00ED333D" w:rsidRDefault="00ED333D" w:rsidP="00627E3A">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D737AA" w14:textId="77777777" w:rsidR="00ED333D" w:rsidRPr="000C7D35" w:rsidRDefault="00ED333D" w:rsidP="00627E3A">
            <w:pPr>
              <w:pStyle w:val="TAH"/>
            </w:pPr>
          </w:p>
        </w:tc>
      </w:tr>
      <w:tr w:rsidR="00ED333D" w14:paraId="23E21E2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C999DB" w14:textId="77777777" w:rsidR="00ED333D" w:rsidRDefault="00ED333D" w:rsidP="00627E3A">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2028F2" w14:textId="77777777" w:rsidR="00ED333D" w:rsidRDefault="00ED333D" w:rsidP="00627E3A">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BCFA334" w14:textId="77777777" w:rsidR="00ED333D" w:rsidRDefault="00ED333D" w:rsidP="00627E3A">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7B4F32E" w14:textId="77777777" w:rsidR="00ED333D" w:rsidRPr="000C7D35" w:rsidRDefault="00ED333D" w:rsidP="00627E3A">
            <w:pPr>
              <w:pStyle w:val="TAH"/>
            </w:pPr>
          </w:p>
        </w:tc>
      </w:tr>
      <w:tr w:rsidR="00ED333D" w14:paraId="678A5DD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4AA997A" w14:textId="77777777" w:rsidR="00ED333D" w:rsidRDefault="00ED333D" w:rsidP="00627E3A">
            <w:pPr>
              <w:pStyle w:val="TAL"/>
              <w:jc w:val="cente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FCEADB9" w14:textId="77777777" w:rsidR="00ED333D" w:rsidRDefault="00ED333D" w:rsidP="00627E3A">
            <w:pPr>
              <w:pStyle w:val="TAL"/>
              <w:jc w:val="center"/>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EB41DE" w14:textId="77777777" w:rsidR="00ED333D" w:rsidRDefault="00ED333D" w:rsidP="00627E3A">
            <w:pPr>
              <w:pStyle w:val="TAL"/>
              <w:jc w:val="center"/>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4A82D8" w14:textId="77777777" w:rsidR="00ED333D" w:rsidRPr="000C7D35" w:rsidRDefault="00ED333D" w:rsidP="00627E3A">
            <w:pPr>
              <w:pStyle w:val="TAH"/>
            </w:pPr>
          </w:p>
        </w:tc>
      </w:tr>
      <w:tr w:rsidR="00ED333D" w14:paraId="701E72D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23F55AD" w14:textId="77777777" w:rsidR="00ED333D" w:rsidRDefault="00ED333D" w:rsidP="00627E3A">
            <w:pPr>
              <w:pStyle w:val="TAL"/>
              <w:jc w:val="center"/>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2C6B3C1" w14:textId="77777777" w:rsidR="00ED333D" w:rsidRDefault="00ED333D" w:rsidP="00627E3A">
            <w:pPr>
              <w:pStyle w:val="TAL"/>
              <w:jc w:val="center"/>
              <w:rPr>
                <w:lang w:eastAsia="zh-CN"/>
              </w:rPr>
            </w:pPr>
            <w:r>
              <w:t>B.3.1.3.2.2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BEAA7C9" w14:textId="77777777" w:rsidR="00ED333D" w:rsidRDefault="00ED333D" w:rsidP="00627E3A">
            <w:pPr>
              <w:pStyle w:val="TAL"/>
              <w:jc w:val="center"/>
              <w:rPr>
                <w:lang w:eastAsia="zh-CN"/>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433BE76" w14:textId="77777777" w:rsidR="00ED333D" w:rsidRPr="000C7D35" w:rsidRDefault="00ED333D" w:rsidP="00627E3A">
            <w:pPr>
              <w:pStyle w:val="TAH"/>
            </w:pPr>
          </w:p>
        </w:tc>
      </w:tr>
      <w:tr w:rsidR="00ED333D" w14:paraId="607865C7"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B283789" w14:textId="77777777" w:rsidR="00ED333D" w:rsidRDefault="00ED333D" w:rsidP="00627E3A">
            <w:pPr>
              <w:pStyle w:val="TAL"/>
              <w:jc w:val="cente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0E75AD0" w14:textId="77777777" w:rsidR="00ED333D" w:rsidRDefault="00ED333D" w:rsidP="00627E3A">
            <w:pPr>
              <w:pStyle w:val="TAL"/>
              <w:jc w:val="center"/>
              <w:rPr>
                <w:lang w:eastAsia="zh-CN"/>
              </w:rPr>
            </w:pPr>
            <w:r>
              <w:t>B.3.1.3.2.3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693A173" w14:textId="77777777" w:rsidR="00ED333D" w:rsidRDefault="00ED333D" w:rsidP="00627E3A">
            <w:pPr>
              <w:pStyle w:val="TAL"/>
              <w:jc w:val="center"/>
              <w:rPr>
                <w:lang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8A581FB" w14:textId="77777777" w:rsidR="00ED333D" w:rsidRPr="000C7D35" w:rsidRDefault="00ED333D" w:rsidP="00627E3A">
            <w:pPr>
              <w:pStyle w:val="TAH"/>
            </w:pPr>
          </w:p>
        </w:tc>
      </w:tr>
    </w:tbl>
    <w:p w14:paraId="05E57D35" w14:textId="77777777" w:rsidR="00ED333D" w:rsidRDefault="00ED333D" w:rsidP="00ED333D"/>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948" w:name="_CRTableB_3_1_3_12"/>
      <w:r>
        <w:t>Table </w:t>
      </w:r>
      <w:bookmarkEnd w:id="948"/>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3E08">
            <w:pPr>
              <w:pStyle w:val="TAH"/>
            </w:pPr>
            <w:r>
              <w:t>Description</w:t>
            </w:r>
          </w:p>
        </w:tc>
      </w:tr>
      <w:tr w:rsidR="000831F6" w14:paraId="66F21C8F" w14:textId="77777777" w:rsidTr="008E3E08">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3E0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3E0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3E08">
            <w:pPr>
              <w:pStyle w:val="TAL"/>
            </w:pPr>
            <w:r w:rsidRPr="000824B8">
              <w:t>Information identifying a VAL user ID or VAL UE ID.</w:t>
            </w:r>
          </w:p>
        </w:tc>
      </w:tr>
      <w:tr w:rsidR="000831F6" w14:paraId="362F8CBD" w14:textId="77777777" w:rsidTr="008E3E08">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3E0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3E0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3E08">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3E0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3E08">
            <w:pPr>
              <w:pStyle w:val="TAL"/>
            </w:pPr>
            <w:r>
              <w:t xml:space="preserve">String </w:t>
            </w:r>
            <w:r>
              <w:rPr>
                <w:lang w:eastAsia="zh-CN"/>
              </w:rPr>
              <w:t>representing a unique identifier of a cell.</w:t>
            </w:r>
          </w:p>
        </w:tc>
      </w:tr>
      <w:tr w:rsidR="000831F6" w14:paraId="199B5C38" w14:textId="77777777" w:rsidTr="008E3E08">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3E0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3E08">
            <w:pPr>
              <w:pStyle w:val="TAL"/>
            </w:pPr>
            <w:r>
              <w:rPr>
                <w:rFonts w:hint="eastAsia"/>
                <w:lang w:eastAsia="zh-CN"/>
              </w:rPr>
              <w:t>S</w:t>
            </w:r>
            <w:r>
              <w:rPr>
                <w:lang w:eastAsia="zh-CN"/>
              </w:rPr>
              <w:t>tring representing a unique identifier of a tracking area.</w:t>
            </w:r>
          </w:p>
        </w:tc>
      </w:tr>
      <w:tr w:rsidR="000831F6" w14:paraId="4A948F54" w14:textId="77777777" w:rsidTr="008E3E08">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3E0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3E08">
            <w:pPr>
              <w:pStyle w:val="TAL"/>
            </w:pPr>
            <w:r>
              <w:rPr>
                <w:rFonts w:hint="eastAsia"/>
                <w:lang w:eastAsia="zh-CN"/>
              </w:rPr>
              <w:t>S</w:t>
            </w:r>
            <w:r>
              <w:rPr>
                <w:lang w:eastAsia="zh-CN"/>
              </w:rPr>
              <w:t>tring representing a unique identifier of a PLMN.</w:t>
            </w:r>
          </w:p>
        </w:tc>
      </w:tr>
      <w:tr w:rsidR="000831F6" w14:paraId="575F2F53" w14:textId="77777777" w:rsidTr="008E3E08">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3E0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3E08">
            <w:pPr>
              <w:pStyle w:val="TAL"/>
            </w:pPr>
            <w:r>
              <w:rPr>
                <w:lang w:eastAsia="zh-CN"/>
              </w:rPr>
              <w:t>String representing a unique identifier of a MBMS serving area.</w:t>
            </w:r>
          </w:p>
        </w:tc>
      </w:tr>
      <w:tr w:rsidR="000831F6" w14:paraId="7996E2B7" w14:textId="77777777" w:rsidTr="008E3E08">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3E0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3E08">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949" w:name="_CRTableB_3_1_3_13"/>
      <w:r>
        <w:t>Table </w:t>
      </w:r>
      <w:bookmarkEnd w:id="949"/>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3E08">
            <w:pPr>
              <w:pStyle w:val="TAH"/>
            </w:pPr>
            <w:r>
              <w:t>Description</w:t>
            </w:r>
          </w:p>
        </w:tc>
      </w:tr>
      <w:tr w:rsidR="000831F6" w14:paraId="045D7FB0" w14:textId="77777777" w:rsidTr="008E3E08">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3E0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3E0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3E08">
            <w:pPr>
              <w:pStyle w:val="TAL"/>
            </w:pPr>
            <w:r>
              <w:t>The accuracy of location information.</w:t>
            </w:r>
          </w:p>
        </w:tc>
      </w:tr>
    </w:tbl>
    <w:p w14:paraId="11F839B7" w14:textId="77777777" w:rsidR="000831F6" w:rsidRDefault="000831F6" w:rsidP="00680325"/>
    <w:p w14:paraId="7ACACC7C" w14:textId="66021281" w:rsidR="000831F6" w:rsidRDefault="000831F6" w:rsidP="000831F6">
      <w:pPr>
        <w:pStyle w:val="Heading4"/>
        <w:rPr>
          <w:lang w:eastAsia="zh-CN"/>
        </w:rPr>
      </w:pPr>
      <w:bookmarkStart w:id="950" w:name="_CRB_3_1_3_2"/>
      <w:bookmarkStart w:id="951" w:name="_Toc99195522"/>
      <w:bookmarkStart w:id="952" w:name="_Toc193393678"/>
      <w:bookmarkEnd w:id="950"/>
      <w:r>
        <w:rPr>
          <w:lang w:eastAsia="zh-CN"/>
        </w:rPr>
        <w:t>B.3.1.3.2</w:t>
      </w:r>
      <w:r>
        <w:rPr>
          <w:lang w:eastAsia="zh-CN"/>
        </w:rPr>
        <w:tab/>
        <w:t>Structured data types</w:t>
      </w:r>
      <w:bookmarkEnd w:id="951"/>
      <w:bookmarkEnd w:id="952"/>
    </w:p>
    <w:p w14:paraId="5113BB4A" w14:textId="3D127D7F" w:rsidR="000831F6" w:rsidRDefault="000831F6" w:rsidP="000831F6">
      <w:pPr>
        <w:pStyle w:val="Heading5"/>
        <w:rPr>
          <w:lang w:eastAsia="zh-CN"/>
        </w:rPr>
      </w:pPr>
      <w:bookmarkStart w:id="953" w:name="_CRB_3_1_3_2_1"/>
      <w:bookmarkStart w:id="954" w:name="_Toc193393679"/>
      <w:bookmarkEnd w:id="953"/>
      <w:r>
        <w:rPr>
          <w:lang w:eastAsia="zh-CN"/>
        </w:rPr>
        <w:t>B.3.1.3.2.1</w:t>
      </w:r>
      <w:r>
        <w:rPr>
          <w:lang w:eastAsia="zh-CN"/>
        </w:rPr>
        <w:tab/>
        <w:t>Type: LocationAreaQuery</w:t>
      </w:r>
      <w:bookmarkEnd w:id="954"/>
    </w:p>
    <w:p w14:paraId="7D04E4AA" w14:textId="3F110510" w:rsidR="000831F6" w:rsidRDefault="000831F6" w:rsidP="000831F6">
      <w:pPr>
        <w:pStyle w:val="TH"/>
      </w:pPr>
      <w:bookmarkStart w:id="955" w:name="_CRTableB_3_1_3_2_11"/>
      <w:r>
        <w:rPr>
          <w:noProof/>
        </w:rPr>
        <w:t>Table </w:t>
      </w:r>
      <w:bookmarkEnd w:id="955"/>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3E0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3E08">
            <w:pPr>
              <w:pStyle w:val="TAH"/>
              <w:rPr>
                <w:rFonts w:cs="Arial"/>
                <w:szCs w:val="18"/>
              </w:rPr>
            </w:pPr>
            <w:r>
              <w:t>Applicability</w:t>
            </w:r>
          </w:p>
        </w:tc>
      </w:tr>
      <w:tr w:rsidR="000831F6" w14:paraId="34D79D35"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3E08">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3E08">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3E0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3E0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3E08">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956" w:name="_CRB_3_1_3_2_2"/>
      <w:bookmarkStart w:id="957" w:name="_Toc193393680"/>
      <w:bookmarkEnd w:id="956"/>
      <w:r>
        <w:rPr>
          <w:lang w:eastAsia="zh-CN"/>
        </w:rPr>
        <w:t>B.3.1.3.2.2</w:t>
      </w:r>
      <w:r>
        <w:rPr>
          <w:lang w:eastAsia="zh-CN"/>
        </w:rPr>
        <w:tab/>
        <w:t>Type: LocationAreaInfo</w:t>
      </w:r>
      <w:bookmarkEnd w:id="957"/>
    </w:p>
    <w:p w14:paraId="11A00729" w14:textId="28AA25CA" w:rsidR="000831F6" w:rsidRDefault="000831F6" w:rsidP="000831F6">
      <w:pPr>
        <w:pStyle w:val="TH"/>
      </w:pPr>
      <w:bookmarkStart w:id="958" w:name="_CRTableB_3_1_3_2_21"/>
      <w:r>
        <w:rPr>
          <w:noProof/>
        </w:rPr>
        <w:t>Table </w:t>
      </w:r>
      <w:bookmarkEnd w:id="958"/>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3E0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3E08">
            <w:pPr>
              <w:pStyle w:val="TAH"/>
              <w:rPr>
                <w:rFonts w:cs="Arial"/>
                <w:szCs w:val="18"/>
              </w:rPr>
            </w:pPr>
            <w:r>
              <w:t>Applicability</w:t>
            </w:r>
          </w:p>
        </w:tc>
      </w:tr>
      <w:tr w:rsidR="000831F6" w14:paraId="0C16126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3E08">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3E08">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3E0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3E0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3E08">
            <w:pPr>
              <w:pStyle w:val="TAL"/>
              <w:rPr>
                <w:rFonts w:cs="Arial"/>
                <w:szCs w:val="18"/>
              </w:rPr>
            </w:pPr>
          </w:p>
        </w:tc>
      </w:tr>
      <w:tr w:rsidR="002C658E" w14:paraId="631E1710"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680325"/>
    <w:p w14:paraId="470BE2EC" w14:textId="22C440B5" w:rsidR="000831F6" w:rsidRDefault="000831F6" w:rsidP="000831F6">
      <w:pPr>
        <w:pStyle w:val="Heading5"/>
        <w:rPr>
          <w:lang w:eastAsia="zh-CN"/>
        </w:rPr>
      </w:pPr>
      <w:bookmarkStart w:id="959" w:name="_CRB_3_1_3_2_3"/>
      <w:bookmarkStart w:id="960" w:name="_Toc193393681"/>
      <w:bookmarkEnd w:id="959"/>
      <w:r>
        <w:rPr>
          <w:lang w:eastAsia="zh-CN"/>
        </w:rPr>
        <w:t>B.3.1.3.2.3</w:t>
      </w:r>
      <w:r>
        <w:rPr>
          <w:lang w:eastAsia="zh-CN"/>
        </w:rPr>
        <w:tab/>
        <w:t>Type: UeInfo</w:t>
      </w:r>
      <w:bookmarkEnd w:id="960"/>
    </w:p>
    <w:p w14:paraId="2E0D4B6E" w14:textId="34938EA9" w:rsidR="000831F6" w:rsidRDefault="000831F6" w:rsidP="000831F6">
      <w:pPr>
        <w:pStyle w:val="TH"/>
      </w:pPr>
      <w:bookmarkStart w:id="961" w:name="_CRTableB_3_1_3_2_31"/>
      <w:r>
        <w:rPr>
          <w:noProof/>
        </w:rPr>
        <w:t>Table </w:t>
      </w:r>
      <w:bookmarkEnd w:id="961"/>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3E0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3E08">
            <w:pPr>
              <w:pStyle w:val="TAH"/>
              <w:rPr>
                <w:rFonts w:cs="Arial"/>
                <w:szCs w:val="18"/>
              </w:rPr>
            </w:pPr>
            <w:r>
              <w:t>Applicability</w:t>
            </w:r>
          </w:p>
        </w:tc>
      </w:tr>
      <w:tr w:rsidR="000831F6" w14:paraId="10A94E04"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3E08">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3E08">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3E0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3E08">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3E08">
            <w:pPr>
              <w:pStyle w:val="TAL"/>
              <w:rPr>
                <w:rFonts w:cs="Arial"/>
                <w:szCs w:val="18"/>
              </w:rPr>
            </w:pPr>
          </w:p>
        </w:tc>
      </w:tr>
      <w:tr w:rsidR="000831F6" w14:paraId="3EE77E97" w14:textId="77777777" w:rsidTr="008E3E08">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3E08">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3E08">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3E0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3E0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3E08">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3E08">
            <w:pPr>
              <w:pStyle w:val="TAL"/>
              <w:rPr>
                <w:rFonts w:cs="Arial"/>
                <w:szCs w:val="18"/>
              </w:rPr>
            </w:pPr>
          </w:p>
        </w:tc>
      </w:tr>
    </w:tbl>
    <w:p w14:paraId="51F03A7A" w14:textId="77777777" w:rsidR="000831F6" w:rsidRDefault="000831F6" w:rsidP="00680325"/>
    <w:p w14:paraId="08002913" w14:textId="3F76B277" w:rsidR="000831F6" w:rsidRDefault="000831F6" w:rsidP="000831F6">
      <w:pPr>
        <w:pStyle w:val="Heading4"/>
        <w:rPr>
          <w:lang w:eastAsia="zh-CN"/>
        </w:rPr>
      </w:pPr>
      <w:bookmarkStart w:id="962" w:name="_CRB_3_1_3_3"/>
      <w:bookmarkStart w:id="963" w:name="_Toc99195527"/>
      <w:bookmarkStart w:id="964" w:name="_Toc193393682"/>
      <w:bookmarkEnd w:id="962"/>
      <w:r>
        <w:rPr>
          <w:lang w:eastAsia="zh-CN"/>
        </w:rPr>
        <w:t>B.3.1.3.3</w:t>
      </w:r>
      <w:r>
        <w:rPr>
          <w:lang w:eastAsia="zh-CN"/>
        </w:rPr>
        <w:tab/>
        <w:t>Simple data types and enumerations</w:t>
      </w:r>
      <w:bookmarkEnd w:id="963"/>
      <w:bookmarkEnd w:id="964"/>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965" w:name="_CRB_3_1_4"/>
      <w:bookmarkStart w:id="966" w:name="_Toc98783317"/>
      <w:bookmarkStart w:id="967" w:name="_Toc193393683"/>
      <w:bookmarkEnd w:id="965"/>
      <w:r>
        <w:t>B.3</w:t>
      </w:r>
      <w:r w:rsidRPr="00826514">
        <w:t>.1.</w:t>
      </w:r>
      <w:r>
        <w:t>4</w:t>
      </w:r>
      <w:r w:rsidRPr="00826514">
        <w:tab/>
        <w:t>Error Handling</w:t>
      </w:r>
      <w:bookmarkEnd w:id="966"/>
      <w:bookmarkEnd w:id="967"/>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968" w:name="_CRB_3_1_5"/>
      <w:bookmarkStart w:id="969" w:name="_Toc99195530"/>
      <w:bookmarkStart w:id="970" w:name="_Toc193393684"/>
      <w:bookmarkEnd w:id="968"/>
      <w:r>
        <w:t>B.3.1.5</w:t>
      </w:r>
      <w:r>
        <w:tab/>
        <w:t>CDDL Specification</w:t>
      </w:r>
      <w:bookmarkEnd w:id="969"/>
      <w:bookmarkEnd w:id="970"/>
    </w:p>
    <w:p w14:paraId="6D99ACCE" w14:textId="5B103D3A" w:rsidR="000831F6" w:rsidRDefault="000831F6" w:rsidP="000831F6">
      <w:pPr>
        <w:pStyle w:val="Heading4"/>
        <w:rPr>
          <w:lang w:eastAsia="zh-CN"/>
        </w:rPr>
      </w:pPr>
      <w:bookmarkStart w:id="971" w:name="_CRB_3_1_5_1"/>
      <w:bookmarkStart w:id="972" w:name="_Toc99195531"/>
      <w:bookmarkStart w:id="973" w:name="_Toc193393685"/>
      <w:bookmarkEnd w:id="971"/>
      <w:r>
        <w:t>B.3.1.5</w:t>
      </w:r>
      <w:r>
        <w:rPr>
          <w:lang w:eastAsia="zh-CN"/>
        </w:rPr>
        <w:t>.1</w:t>
      </w:r>
      <w:r>
        <w:rPr>
          <w:lang w:eastAsia="zh-CN"/>
        </w:rPr>
        <w:tab/>
        <w:t>Introduction</w:t>
      </w:r>
      <w:bookmarkEnd w:id="972"/>
      <w:bookmarkEnd w:id="973"/>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974" w:name="_CRB_3_1_5_2"/>
      <w:bookmarkStart w:id="975" w:name="_Toc99195532"/>
      <w:bookmarkStart w:id="976" w:name="_Toc193393686"/>
      <w:bookmarkEnd w:id="974"/>
      <w:r>
        <w:t>B.3.1.5</w:t>
      </w:r>
      <w:r>
        <w:rPr>
          <w:lang w:eastAsia="zh-CN"/>
        </w:rPr>
        <w:t>.2</w:t>
      </w:r>
      <w:r>
        <w:rPr>
          <w:lang w:eastAsia="zh-CN"/>
        </w:rPr>
        <w:tab/>
        <w:t>CDDL document</w:t>
      </w:r>
      <w:bookmarkEnd w:id="975"/>
      <w:bookmarkEnd w:id="97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Default="000831F6" w:rsidP="000831F6">
      <w:pPr>
        <w:pStyle w:val="PL"/>
        <w:rPr>
          <w:lang w:eastAsia="zh-CN"/>
        </w:rPr>
      </w:pPr>
      <w:r w:rsidRPr="00932268">
        <w:rPr>
          <w:lang w:eastAsia="zh-CN"/>
        </w:rPr>
        <w:t xml:space="preserve"> ? minimumIntervalLength: Uinteger</w:t>
      </w:r>
    </w:p>
    <w:p w14:paraId="6E70F760" w14:textId="35081A6B" w:rsidR="00A553F1" w:rsidRDefault="00007B0E" w:rsidP="00A553F1">
      <w:pPr>
        <w:pStyle w:val="PL"/>
        <w:rPr>
          <w:lang w:eastAsia="zh-CN"/>
        </w:rPr>
      </w:pPr>
      <w:r>
        <w:rPr>
          <w:lang w:eastAsia="zh-CN"/>
        </w:rPr>
        <w:t xml:space="preserve"> </w:t>
      </w:r>
      <w:r w:rsidR="00A553F1" w:rsidRPr="00C2116D">
        <w:rPr>
          <w:lang w:eastAsia="zh-CN"/>
        </w:rPr>
        <w:t xml:space="preserve">? </w:t>
      </w:r>
      <w:r w:rsidR="00A553F1" w:rsidRPr="00C2116D">
        <w:t>immediateReport</w:t>
      </w:r>
      <w:r w:rsidR="00A553F1" w:rsidRPr="00C2116D">
        <w:rPr>
          <w:lang w:eastAsia="zh-CN"/>
        </w:rPr>
        <w:t>I</w:t>
      </w:r>
      <w:r w:rsidR="00A553F1" w:rsidRPr="00C2116D">
        <w:t>nd</w:t>
      </w:r>
      <w:r w:rsidR="00A553F1" w:rsidRPr="00C2116D">
        <w:rPr>
          <w:lang w:eastAsia="zh-CN"/>
        </w:rPr>
        <w:t>: boolean</w:t>
      </w:r>
      <w:r w:rsidR="009F3BF5">
        <w:rPr>
          <w:lang w:eastAsia="zh-CN"/>
        </w:rPr>
        <w:t xml:space="preserve">   </w:t>
      </w:r>
    </w:p>
    <w:p w14:paraId="3B12BCA7" w14:textId="349C7349" w:rsidR="00A553F1" w:rsidRDefault="00A553F1" w:rsidP="00A553F1">
      <w:pPr>
        <w:pStyle w:val="PL"/>
        <w:rPr>
          <w:lang w:val="en-US"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00B34AEC" w14:textId="42071407" w:rsidR="0018429C" w:rsidRDefault="00543E1F" w:rsidP="00A553F1">
      <w:pPr>
        <w:pStyle w:val="PL"/>
        <w:rPr>
          <w:lang w:val="en-US" w:eastAsia="zh-CN"/>
        </w:rPr>
      </w:pPr>
      <w:r>
        <w:rPr>
          <w:lang w:eastAsia="zh-CN"/>
        </w:rPr>
        <w:t xml:space="preserve"> </w:t>
      </w:r>
      <w:r w:rsidR="0018429C">
        <w:rPr>
          <w:lang w:eastAsia="zh-CN"/>
        </w:rPr>
        <w:t xml:space="preserve">? timestampInd: boolean </w:t>
      </w:r>
      <w:r w:rsidR="0018429C" w:rsidRPr="00932268">
        <w:rPr>
          <w:lang w:eastAsia="zh-CN"/>
        </w:rPr>
        <w:t xml:space="preserve">        </w:t>
      </w:r>
    </w:p>
    <w:p w14:paraId="12ACA03C" w14:textId="77777777" w:rsidR="00A553F1" w:rsidRPr="00932268" w:rsidRDefault="00A553F1" w:rsidP="00A553F1">
      <w:pPr>
        <w:pStyle w:val="PL"/>
        <w:rPr>
          <w:lang w:eastAsia="zh-CN"/>
        </w:rPr>
      </w:pP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5309D7C1" w14:textId="77777777" w:rsidR="00C869A2" w:rsidRDefault="00C869A2" w:rsidP="00C869A2">
      <w:pPr>
        <w:pStyle w:val="PL"/>
        <w:rPr>
          <w:lang w:eastAsia="zh-CN"/>
        </w:rPr>
      </w:pPr>
    </w:p>
    <w:p w14:paraId="3BA6DF74" w14:textId="77777777" w:rsidR="00C869A2" w:rsidRDefault="00C869A2" w:rsidP="00C869A2">
      <w:pPr>
        <w:pStyle w:val="PL"/>
        <w:rPr>
          <w:lang w:eastAsia="zh-CN"/>
        </w:rPr>
      </w:pPr>
      <w:r>
        <w:rPr>
          <w:lang w:eastAsia="zh-CN"/>
        </w:rPr>
        <w:t xml:space="preserve">;;; </w:t>
      </w:r>
      <w:r>
        <w:rPr>
          <w:rFonts w:hint="eastAsia"/>
          <w:lang w:eastAsia="zh-CN"/>
        </w:rPr>
        <w:t>EndpointId</w:t>
      </w:r>
    </w:p>
    <w:p w14:paraId="0BD744E7" w14:textId="77777777" w:rsidR="00C869A2" w:rsidRDefault="00C869A2" w:rsidP="00C869A2">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37DAA8A1" w14:textId="5C7B0AA3" w:rsidR="000831F6" w:rsidRDefault="00C869A2" w:rsidP="00C869A2">
      <w:pPr>
        <w:pStyle w:val="PL"/>
        <w:rPr>
          <w:lang w:eastAsia="zh-CN"/>
        </w:rPr>
      </w:pPr>
      <w:r>
        <w:rPr>
          <w:rFonts w:hint="eastAsia"/>
          <w:lang w:eastAsia="zh-CN"/>
        </w:rPr>
        <w:t>EndpointId</w:t>
      </w:r>
      <w:r>
        <w:rPr>
          <w:lang w:eastAsia="zh-CN"/>
        </w:rPr>
        <w:t xml:space="preserve"> = text</w:t>
      </w:r>
    </w:p>
    <w:p w14:paraId="5664D07C" w14:textId="77777777" w:rsidR="00C869A2" w:rsidRPr="00932268" w:rsidRDefault="00C869A2" w:rsidP="00C869A2">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3E09ECA2" w14:textId="79F6BCF6" w:rsidR="0018429C" w:rsidRPr="00932268" w:rsidRDefault="0018429C" w:rsidP="000831F6">
      <w:pPr>
        <w:pStyle w:val="PL"/>
        <w:rPr>
          <w:lang w:eastAsia="zh-CN"/>
        </w:rPr>
      </w:pPr>
      <w:r>
        <w:rPr>
          <w:lang w:eastAsia="zh-CN"/>
        </w:rPr>
        <w:t xml:space="preserve">? timestamp: TimeOfDay </w:t>
      </w:r>
      <w:r w:rsidRPr="00932268">
        <w:rPr>
          <w:lang w:eastAsia="zh-CN"/>
        </w:rPr>
        <w:t xml:space="preserve">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977" w:name="_CRB_3_1_6"/>
      <w:bookmarkStart w:id="978" w:name="_Toc98783321"/>
      <w:bookmarkStart w:id="979" w:name="_Toc193393687"/>
      <w:bookmarkEnd w:id="977"/>
      <w:r>
        <w:rPr>
          <w:noProof/>
        </w:rPr>
        <w:t>B.3</w:t>
      </w:r>
      <w:r w:rsidRPr="00826514">
        <w:rPr>
          <w:noProof/>
        </w:rPr>
        <w:t>.1.</w:t>
      </w:r>
      <w:r>
        <w:rPr>
          <w:noProof/>
        </w:rPr>
        <w:t>6</w:t>
      </w:r>
      <w:r w:rsidRPr="00826514">
        <w:rPr>
          <w:noProof/>
        </w:rPr>
        <w:tab/>
        <w:t>Media Type</w:t>
      </w:r>
      <w:bookmarkEnd w:id="978"/>
      <w:r>
        <w:rPr>
          <w:noProof/>
        </w:rPr>
        <w:t>s</w:t>
      </w:r>
      <w:bookmarkEnd w:id="979"/>
    </w:p>
    <w:p w14:paraId="08970201" w14:textId="77777777" w:rsidR="003608F5" w:rsidRPr="00826514" w:rsidRDefault="003608F5" w:rsidP="003608F5">
      <w:pPr>
        <w:rPr>
          <w:lang w:val="en-US"/>
        </w:rPr>
      </w:pPr>
      <w:bookmarkStart w:id="980" w:name="_Toc98783322"/>
      <w:r>
        <w:rPr>
          <w:lang w:eastAsia="zh-CN"/>
        </w:rPr>
        <w:t>See clause B.5</w:t>
      </w:r>
      <w:r w:rsidRPr="00826514">
        <w:rPr>
          <w:lang w:val="en-US"/>
        </w:rPr>
        <w:t>.</w:t>
      </w:r>
    </w:p>
    <w:p w14:paraId="67F53F6C" w14:textId="006C031A" w:rsidR="003608F5" w:rsidRPr="000A6A78" w:rsidRDefault="003608F5" w:rsidP="003608F5">
      <w:pPr>
        <w:pStyle w:val="Heading3"/>
        <w:rPr>
          <w:noProof/>
          <w:lang w:val="fr-FR"/>
        </w:rPr>
      </w:pPr>
      <w:bookmarkStart w:id="981" w:name="_CRB_3_1_7"/>
      <w:bookmarkStart w:id="982" w:name="_Toc193393688"/>
      <w:bookmarkStart w:id="983" w:name="_Toc98783323"/>
      <w:bookmarkEnd w:id="980"/>
      <w:bookmarkEnd w:id="981"/>
      <w:r w:rsidRPr="000A6A78">
        <w:rPr>
          <w:noProof/>
          <w:lang w:val="fr-FR"/>
        </w:rPr>
        <w:t>B.3.1.7</w:t>
      </w:r>
      <w:r w:rsidRPr="000A6A78">
        <w:rPr>
          <w:noProof/>
          <w:lang w:val="fr-FR"/>
        </w:rPr>
        <w:tab/>
        <w:t>Void</w:t>
      </w:r>
      <w:bookmarkEnd w:id="982"/>
    </w:p>
    <w:p w14:paraId="482C8427" w14:textId="45279DC7" w:rsidR="003608F5" w:rsidRPr="000A6A78" w:rsidRDefault="003608F5" w:rsidP="003608F5">
      <w:pPr>
        <w:pStyle w:val="Heading3"/>
        <w:rPr>
          <w:noProof/>
          <w:lang w:val="fr-FR"/>
        </w:rPr>
      </w:pPr>
      <w:bookmarkStart w:id="984" w:name="_CRB_3_1_8"/>
      <w:bookmarkStart w:id="985" w:name="_Toc193393689"/>
      <w:bookmarkEnd w:id="983"/>
      <w:bookmarkEnd w:id="984"/>
      <w:r w:rsidRPr="000A6A78">
        <w:rPr>
          <w:noProof/>
          <w:lang w:val="fr-FR"/>
        </w:rPr>
        <w:t>B.3.1.8</w:t>
      </w:r>
      <w:r w:rsidRPr="000A6A78">
        <w:rPr>
          <w:noProof/>
          <w:lang w:val="fr-FR"/>
        </w:rPr>
        <w:tab/>
        <w:t>Void</w:t>
      </w:r>
      <w:bookmarkEnd w:id="985"/>
    </w:p>
    <w:p w14:paraId="6B0DB0F2" w14:textId="6A295237" w:rsidR="003608F5" w:rsidRPr="000A6A78" w:rsidRDefault="003608F5" w:rsidP="003608F5">
      <w:pPr>
        <w:pStyle w:val="Heading3"/>
        <w:rPr>
          <w:noProof/>
          <w:lang w:val="fr-FR"/>
        </w:rPr>
      </w:pPr>
      <w:bookmarkStart w:id="986" w:name="_CRB_3_1_9"/>
      <w:bookmarkStart w:id="987" w:name="_Toc193393690"/>
      <w:bookmarkEnd w:id="986"/>
      <w:r w:rsidRPr="000A6A78">
        <w:rPr>
          <w:noProof/>
          <w:lang w:val="fr-FR"/>
        </w:rPr>
        <w:t>B.3.1.9</w:t>
      </w:r>
      <w:r w:rsidRPr="000A6A78">
        <w:rPr>
          <w:noProof/>
          <w:lang w:val="fr-FR"/>
        </w:rPr>
        <w:tab/>
        <w:t>Void</w:t>
      </w:r>
      <w:bookmarkEnd w:id="987"/>
    </w:p>
    <w:p w14:paraId="65E39959" w14:textId="1D973B02" w:rsidR="003608F5" w:rsidRDefault="003608F5" w:rsidP="003608F5">
      <w:pPr>
        <w:pStyle w:val="Heading3"/>
        <w:rPr>
          <w:noProof/>
        </w:rPr>
      </w:pPr>
      <w:bookmarkStart w:id="988" w:name="_CRB_3_1_10"/>
      <w:bookmarkStart w:id="989" w:name="_Toc193393691"/>
      <w:bookmarkEnd w:id="988"/>
      <w:r>
        <w:rPr>
          <w:noProof/>
        </w:rPr>
        <w:t>B.</w:t>
      </w:r>
      <w:r w:rsidRPr="000831F6">
        <w:rPr>
          <w:noProof/>
        </w:rPr>
        <w:t>3.1.10</w:t>
      </w:r>
      <w:r w:rsidRPr="000831F6">
        <w:rPr>
          <w:noProof/>
        </w:rPr>
        <w:tab/>
      </w:r>
      <w:r>
        <w:rPr>
          <w:noProof/>
        </w:rPr>
        <w:t>Void</w:t>
      </w:r>
      <w:bookmarkEnd w:id="989"/>
    </w:p>
    <w:p w14:paraId="366EB384" w14:textId="5B5C7249" w:rsidR="000831F6" w:rsidRDefault="000831F6" w:rsidP="000831F6">
      <w:pPr>
        <w:pStyle w:val="Heading1"/>
      </w:pPr>
      <w:bookmarkStart w:id="990" w:name="_CRB_4"/>
      <w:bookmarkStart w:id="991" w:name="_Toc193393692"/>
      <w:bookmarkEnd w:id="990"/>
      <w:r>
        <w:t>B.4</w:t>
      </w:r>
      <w:r>
        <w:tab/>
        <w:t>Resource representation and APIs for location reporting provided by SLM-C</w:t>
      </w:r>
      <w:bookmarkEnd w:id="991"/>
    </w:p>
    <w:p w14:paraId="4FE9AE7C" w14:textId="2BF40327" w:rsidR="000831F6" w:rsidRPr="00F91E7D" w:rsidRDefault="000831F6" w:rsidP="000831F6">
      <w:pPr>
        <w:pStyle w:val="Heading2"/>
        <w:overflowPunct/>
        <w:autoSpaceDE/>
        <w:autoSpaceDN/>
        <w:adjustRightInd/>
        <w:textAlignment w:val="auto"/>
        <w:rPr>
          <w:lang w:eastAsia="zh-CN"/>
        </w:rPr>
      </w:pPr>
      <w:bookmarkStart w:id="992" w:name="_CRB_4_1"/>
      <w:bookmarkStart w:id="993" w:name="_Toc193393693"/>
      <w:bookmarkEnd w:id="992"/>
      <w:r>
        <w:rPr>
          <w:lang w:eastAsia="zh-CN"/>
        </w:rPr>
        <w:t>B.</w:t>
      </w:r>
      <w:r w:rsidRPr="00F91E7D">
        <w:rPr>
          <w:lang w:eastAsia="zh-CN"/>
        </w:rPr>
        <w:t>4.1</w:t>
      </w:r>
      <w:r w:rsidRPr="00F91E7D">
        <w:rPr>
          <w:lang w:eastAsia="zh-CN"/>
        </w:rPr>
        <w:tab/>
        <w:t>SU_LocationReporting API provided by SLM-C</w:t>
      </w:r>
      <w:bookmarkEnd w:id="993"/>
    </w:p>
    <w:p w14:paraId="52D7BB97" w14:textId="541958F6" w:rsidR="000831F6" w:rsidRPr="00F91E7D" w:rsidRDefault="000831F6" w:rsidP="000831F6">
      <w:pPr>
        <w:pStyle w:val="Heading3"/>
        <w:rPr>
          <w:lang w:eastAsia="zh-CN"/>
        </w:rPr>
      </w:pPr>
      <w:bookmarkStart w:id="994" w:name="_CRB_4_1_1"/>
      <w:bookmarkStart w:id="995" w:name="_Toc193393694"/>
      <w:bookmarkEnd w:id="994"/>
      <w:r>
        <w:rPr>
          <w:lang w:eastAsia="zh-CN"/>
        </w:rPr>
        <w:t>B.</w:t>
      </w:r>
      <w:r w:rsidRPr="00F91E7D">
        <w:rPr>
          <w:lang w:eastAsia="zh-CN"/>
        </w:rPr>
        <w:t>4.1.1</w:t>
      </w:r>
      <w:r w:rsidRPr="00F91E7D">
        <w:rPr>
          <w:lang w:eastAsia="zh-CN"/>
        </w:rPr>
        <w:tab/>
        <w:t>API URI</w:t>
      </w:r>
      <w:bookmarkEnd w:id="995"/>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sidRPr="00680325">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996" w:name="_CRB_4_1_2"/>
      <w:bookmarkStart w:id="997" w:name="_Toc193393695"/>
      <w:bookmarkEnd w:id="996"/>
      <w:r>
        <w:rPr>
          <w:lang w:val="fi-FI" w:eastAsia="zh-CN"/>
        </w:rPr>
        <w:t>B.4</w:t>
      </w:r>
      <w:r w:rsidRPr="005C1A96">
        <w:rPr>
          <w:lang w:val="fi-FI" w:eastAsia="zh-CN"/>
        </w:rPr>
        <w:t>.1.</w:t>
      </w:r>
      <w:r>
        <w:rPr>
          <w:lang w:val="fi-FI" w:eastAsia="zh-CN"/>
        </w:rPr>
        <w:t>2</w:t>
      </w:r>
      <w:r>
        <w:rPr>
          <w:lang w:eastAsia="zh-CN"/>
        </w:rPr>
        <w:tab/>
        <w:t>Resources</w:t>
      </w:r>
      <w:bookmarkEnd w:id="997"/>
    </w:p>
    <w:p w14:paraId="34590137" w14:textId="005BBF6D" w:rsidR="000831F6" w:rsidRDefault="000831F6" w:rsidP="000831F6">
      <w:pPr>
        <w:pStyle w:val="Heading4"/>
        <w:rPr>
          <w:lang w:eastAsia="zh-CN"/>
        </w:rPr>
      </w:pPr>
      <w:bookmarkStart w:id="998" w:name="_CRB_4_1_2_1"/>
      <w:bookmarkStart w:id="999" w:name="_Toc193393696"/>
      <w:bookmarkEnd w:id="998"/>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999"/>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8E3E08" w:rsidRPr="006A68AE" w:rsidRDefault="008E3E08" w:rsidP="000831F6">
                              <w:pPr>
                                <w:rPr>
                                  <w:lang w:val="fr-FR"/>
                                </w:rPr>
                              </w:pPr>
                              <w:r w:rsidRPr="006A68AE">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8E3E08" w:rsidRDefault="008E3E08"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8E3E08" w:rsidRDefault="008E3E08"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8E3E08" w:rsidRDefault="008E3E08"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8E3E08" w:rsidRDefault="008E3E08"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8E3E08" w:rsidRDefault="008E3E08"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8E3E08" w:rsidRDefault="008E3E08"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8E3E08" w:rsidRDefault="008E3E08"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8E3E08" w:rsidRDefault="008E3E08"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8E3E08" w:rsidRPr="006A68AE" w:rsidRDefault="008E3E08" w:rsidP="000831F6">
                        <w:pPr>
                          <w:rPr>
                            <w:lang w:val="fr-FR"/>
                          </w:rPr>
                        </w:pPr>
                        <w:r w:rsidRPr="006A68AE">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8E3E08" w:rsidRDefault="008E3E08"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8E3E08" w:rsidRDefault="008E3E08"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8E3E08" w:rsidRDefault="008E3E08"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8E3E08" w:rsidRDefault="008E3E08"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8E3E08" w:rsidRDefault="008E3E08"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8E3E08" w:rsidRDefault="008E3E08"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8E3E08" w:rsidRDefault="008E3E08"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8E3E08" w:rsidRDefault="008E3E08"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1000" w:name="_CRFigureB_4_1_2_11"/>
      <w:r>
        <w:t xml:space="preserve">Figure </w:t>
      </w:r>
      <w:bookmarkEnd w:id="1000"/>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bookmarkStart w:id="1001" w:name="_CRTableB_4_1_2_11"/>
      <w:r>
        <w:t>Table </w:t>
      </w:r>
      <w:bookmarkEnd w:id="1001"/>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3E0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3E08">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3E08">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3E0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3E08">
            <w:pPr>
              <w:pStyle w:val="TAH"/>
            </w:pPr>
            <w:r>
              <w:t>Description</w:t>
            </w:r>
          </w:p>
        </w:tc>
      </w:tr>
      <w:tr w:rsidR="000831F6" w14:paraId="0C189962" w14:textId="77777777" w:rsidTr="00686B0A">
        <w:trPr>
          <w:jc w:val="center"/>
        </w:trPr>
        <w:tc>
          <w:tcPr>
            <w:tcW w:w="1269"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2E233F" w:rsidRDefault="000831F6" w:rsidP="002E233F">
            <w:pPr>
              <w:pStyle w:val="TAL"/>
            </w:pPr>
            <w:r w:rsidRPr="002E233F">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2E233F" w:rsidRDefault="000831F6" w:rsidP="002E233F">
            <w:pPr>
              <w:pStyle w:val="TAL"/>
            </w:pPr>
            <w:r w:rsidRPr="002E233F">
              <w:t>/val-services/{valServiceId}/trigger-configuration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2E233F" w:rsidRDefault="000831F6" w:rsidP="002E233F">
            <w:pPr>
              <w:pStyle w:val="TAL"/>
            </w:pPr>
            <w:r w:rsidRPr="002E233F">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2E233F" w:rsidRDefault="000831F6" w:rsidP="002E233F">
            <w:pPr>
              <w:pStyle w:val="TAL"/>
            </w:pPr>
            <w:r w:rsidRPr="002E233F">
              <w:t xml:space="preserve">Retrieve trigger </w:t>
            </w:r>
            <w:r w:rsidRPr="002E233F">
              <w:rPr>
                <w:rFonts w:hint="eastAsia"/>
              </w:rPr>
              <w:t>configuration</w:t>
            </w:r>
            <w:r w:rsidRPr="002E233F">
              <w:t xml:space="preserve"> of the SLM-C for a given VAL service, according to query criteria.</w:t>
            </w:r>
          </w:p>
        </w:tc>
      </w:tr>
      <w:tr w:rsidR="000831F6" w14:paraId="7DB71CD8" w14:textId="77777777" w:rsidTr="00686B0A">
        <w:trPr>
          <w:jc w:val="center"/>
        </w:trPr>
        <w:tc>
          <w:tcPr>
            <w:tcW w:w="1269" w:type="pct"/>
            <w:vMerge/>
            <w:tcBorders>
              <w:left w:val="single" w:sz="4" w:space="0" w:color="auto"/>
              <w:right w:val="single" w:sz="4" w:space="0" w:color="auto"/>
            </w:tcBorders>
            <w:shd w:val="clear" w:color="auto" w:fill="auto"/>
          </w:tcPr>
          <w:p w14:paraId="26C109E9" w14:textId="77777777" w:rsidR="000831F6" w:rsidRPr="00342793" w:rsidRDefault="000831F6" w:rsidP="008E3E08">
            <w:pPr>
              <w:pStyle w:val="TAH"/>
              <w:jc w:val="left"/>
              <w:rPr>
                <w:b w:val="0"/>
                <w:bCs/>
                <w:lang w:val="en-US"/>
              </w:rPr>
            </w:pPr>
          </w:p>
        </w:tc>
        <w:tc>
          <w:tcPr>
            <w:tcW w:w="1585" w:type="pct"/>
            <w:vMerge/>
            <w:tcBorders>
              <w:left w:val="single" w:sz="4" w:space="0" w:color="auto"/>
              <w:right w:val="single" w:sz="4" w:space="0" w:color="auto"/>
            </w:tcBorders>
            <w:shd w:val="clear" w:color="auto" w:fill="auto"/>
          </w:tcPr>
          <w:p w14:paraId="56A60A28" w14:textId="77777777" w:rsidR="000831F6" w:rsidRPr="005C1A96" w:rsidRDefault="000831F6" w:rsidP="008E3E0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2E233F" w:rsidRDefault="000831F6" w:rsidP="002E233F">
            <w:pPr>
              <w:pStyle w:val="TAL"/>
            </w:pPr>
            <w:r w:rsidRPr="002E233F">
              <w:rPr>
                <w:rFonts w:hint="eastAsia"/>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2E233F" w:rsidRDefault="000831F6" w:rsidP="002E233F">
            <w:pPr>
              <w:pStyle w:val="TAL"/>
            </w:pPr>
            <w:r w:rsidRPr="002E233F">
              <w:t xml:space="preserve">Update trigger </w:t>
            </w:r>
            <w:r w:rsidRPr="002E233F">
              <w:rPr>
                <w:rFonts w:hint="eastAsia"/>
              </w:rPr>
              <w:t>configuration</w:t>
            </w:r>
            <w:r w:rsidRPr="002E233F">
              <w:t xml:space="preserve"> of the SLM-C for a given VAL service, according to query criteria.</w:t>
            </w:r>
          </w:p>
        </w:tc>
      </w:tr>
      <w:tr w:rsidR="000831F6" w14:paraId="1E20B95A" w14:textId="77777777" w:rsidTr="00686B0A">
        <w:trPr>
          <w:jc w:val="center"/>
        </w:trPr>
        <w:tc>
          <w:tcPr>
            <w:tcW w:w="1269" w:type="pct"/>
            <w:vMerge/>
            <w:tcBorders>
              <w:left w:val="single" w:sz="4" w:space="0" w:color="auto"/>
              <w:bottom w:val="single" w:sz="4" w:space="0" w:color="auto"/>
              <w:right w:val="single" w:sz="4" w:space="0" w:color="auto"/>
            </w:tcBorders>
            <w:shd w:val="clear" w:color="auto" w:fill="auto"/>
          </w:tcPr>
          <w:p w14:paraId="74DA8340" w14:textId="77777777" w:rsidR="000831F6" w:rsidRPr="00342793" w:rsidRDefault="000831F6" w:rsidP="008E3E08">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auto"/>
          </w:tcPr>
          <w:p w14:paraId="7DEA26F5" w14:textId="77777777" w:rsidR="000831F6" w:rsidRPr="005C1A96" w:rsidRDefault="000831F6" w:rsidP="008E3E0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2E233F" w:rsidRDefault="000831F6" w:rsidP="002E233F">
            <w:pPr>
              <w:pStyle w:val="TAL"/>
            </w:pPr>
            <w:r w:rsidRPr="002E233F">
              <w:rPr>
                <w:rFonts w:hint="eastAsia"/>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2E233F" w:rsidRDefault="000831F6" w:rsidP="002E233F">
            <w:pPr>
              <w:pStyle w:val="TAL"/>
            </w:pPr>
            <w:r w:rsidRPr="002E233F">
              <w:t xml:space="preserve">Delete trigger </w:t>
            </w:r>
            <w:r w:rsidRPr="002E233F">
              <w:rPr>
                <w:rFonts w:hint="eastAsia"/>
              </w:rPr>
              <w:t>configuration</w:t>
            </w:r>
            <w:r w:rsidRPr="002E233F">
              <w:t xml:space="preserve"> of the SLM-C for a given VAL service, according to query criteria.</w:t>
            </w:r>
          </w:p>
        </w:tc>
      </w:tr>
      <w:tr w:rsidR="000831F6" w14:paraId="36F43369" w14:textId="77777777" w:rsidTr="008E3E08">
        <w:trPr>
          <w:jc w:val="center"/>
        </w:trPr>
        <w:tc>
          <w:tcPr>
            <w:tcW w:w="0" w:type="auto"/>
            <w:tcBorders>
              <w:left w:val="single" w:sz="4" w:space="0" w:color="auto"/>
              <w:right w:val="single" w:sz="4" w:space="0" w:color="auto"/>
            </w:tcBorders>
          </w:tcPr>
          <w:p w14:paraId="687380BE" w14:textId="77777777" w:rsidR="000831F6" w:rsidRDefault="000831F6" w:rsidP="008E3E08">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3E08">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3E0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3E08">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002" w:name="_CRB_4_1_2_2"/>
      <w:bookmarkStart w:id="1003" w:name="_Toc193393697"/>
      <w:bookmarkEnd w:id="1002"/>
      <w:r>
        <w:rPr>
          <w:lang w:eastAsia="zh-CN"/>
        </w:rPr>
        <w:t>B.</w:t>
      </w:r>
      <w:r w:rsidRPr="00F91E7D">
        <w:rPr>
          <w:lang w:eastAsia="zh-CN"/>
        </w:rPr>
        <w:t>4.1.2</w:t>
      </w:r>
      <w:r>
        <w:rPr>
          <w:lang w:eastAsia="zh-CN"/>
        </w:rPr>
        <w:t>.2</w:t>
      </w:r>
      <w:r>
        <w:rPr>
          <w:lang w:eastAsia="zh-CN"/>
        </w:rPr>
        <w:tab/>
        <w:t>Resource: Trigger Configuration</w:t>
      </w:r>
      <w:bookmarkEnd w:id="1003"/>
    </w:p>
    <w:p w14:paraId="1028A1B8" w14:textId="53C2CAEF" w:rsidR="000831F6" w:rsidRDefault="000831F6" w:rsidP="000831F6">
      <w:pPr>
        <w:pStyle w:val="Heading5"/>
        <w:rPr>
          <w:lang w:eastAsia="zh-CN"/>
        </w:rPr>
      </w:pPr>
      <w:bookmarkStart w:id="1004" w:name="_CRB_4_1_2_2_1"/>
      <w:bookmarkStart w:id="1005" w:name="_Toc193393698"/>
      <w:bookmarkEnd w:id="1004"/>
      <w:r>
        <w:rPr>
          <w:lang w:eastAsia="zh-CN"/>
        </w:rPr>
        <w:t>B.</w:t>
      </w:r>
      <w:r w:rsidRPr="00F91E7D">
        <w:rPr>
          <w:lang w:eastAsia="zh-CN"/>
        </w:rPr>
        <w:t>4.1.2</w:t>
      </w:r>
      <w:r>
        <w:rPr>
          <w:lang w:eastAsia="zh-CN"/>
        </w:rPr>
        <w:t>.2.1</w:t>
      </w:r>
      <w:r>
        <w:rPr>
          <w:lang w:eastAsia="zh-CN"/>
        </w:rPr>
        <w:tab/>
        <w:t>Description</w:t>
      </w:r>
      <w:bookmarkEnd w:id="1005"/>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006" w:name="_CRB_4_1_2_2_2"/>
      <w:bookmarkStart w:id="1007" w:name="_Toc193393699"/>
      <w:bookmarkEnd w:id="1006"/>
      <w:r>
        <w:rPr>
          <w:lang w:eastAsia="zh-CN"/>
        </w:rPr>
        <w:t>B.</w:t>
      </w:r>
      <w:r w:rsidRPr="00F91E7D">
        <w:rPr>
          <w:lang w:eastAsia="zh-CN"/>
        </w:rPr>
        <w:t>4.1.2</w:t>
      </w:r>
      <w:r>
        <w:rPr>
          <w:lang w:eastAsia="zh-CN"/>
        </w:rPr>
        <w:t>.2.2</w:t>
      </w:r>
      <w:r>
        <w:rPr>
          <w:lang w:eastAsia="zh-CN"/>
        </w:rPr>
        <w:tab/>
        <w:t>Resource Definition</w:t>
      </w:r>
      <w:bookmarkEnd w:id="1007"/>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008" w:name="_CRTableB_4_1_2_2_21"/>
      <w:r>
        <w:t xml:space="preserve">Table </w:t>
      </w:r>
      <w:bookmarkEnd w:id="1008"/>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3E08">
            <w:pPr>
              <w:pStyle w:val="TAH"/>
            </w:pPr>
            <w:r>
              <w:t>Definition</w:t>
            </w:r>
          </w:p>
        </w:tc>
      </w:tr>
      <w:tr w:rsidR="000831F6" w14:paraId="513A104F"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3E08">
            <w:pPr>
              <w:pStyle w:val="TAL"/>
            </w:pPr>
            <w:r>
              <w:t>See Annex C.1.1 of 3GPP TS 24.546 [29].</w:t>
            </w:r>
          </w:p>
        </w:tc>
      </w:tr>
      <w:tr w:rsidR="000831F6" w14:paraId="7039E779"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3E08">
            <w:pPr>
              <w:pStyle w:val="TAL"/>
            </w:pPr>
            <w:r>
              <w:t>See clause</w:t>
            </w:r>
            <w:r>
              <w:rPr>
                <w:lang w:eastAsia="zh-CN"/>
              </w:rPr>
              <w:t> B.3.1.1.</w:t>
            </w:r>
          </w:p>
        </w:tc>
      </w:tr>
      <w:tr w:rsidR="000831F6" w14:paraId="510314CD"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3E08">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3E08">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3E08">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009" w:name="_CRB_4_1_2_2_3"/>
      <w:bookmarkStart w:id="1010" w:name="_Toc193393700"/>
      <w:bookmarkEnd w:id="1009"/>
      <w:r>
        <w:rPr>
          <w:lang w:eastAsia="zh-CN"/>
        </w:rPr>
        <w:t>B.</w:t>
      </w:r>
      <w:r w:rsidRPr="00F91E7D">
        <w:rPr>
          <w:lang w:eastAsia="zh-CN"/>
        </w:rPr>
        <w:t>4.1.2</w:t>
      </w:r>
      <w:r>
        <w:rPr>
          <w:lang w:eastAsia="zh-CN"/>
        </w:rPr>
        <w:t>.2.3</w:t>
      </w:r>
      <w:r>
        <w:rPr>
          <w:lang w:eastAsia="zh-CN"/>
        </w:rPr>
        <w:tab/>
        <w:t>Resource Standard Methods</w:t>
      </w:r>
      <w:bookmarkEnd w:id="1010"/>
    </w:p>
    <w:p w14:paraId="6A722798" w14:textId="57DEAB15" w:rsidR="000831F6" w:rsidRDefault="000831F6" w:rsidP="000831F6">
      <w:pPr>
        <w:pStyle w:val="H6"/>
      </w:pPr>
      <w:bookmarkStart w:id="1011" w:name="_CRB_4_1_2_2_3_1"/>
      <w:r>
        <w:rPr>
          <w:lang w:eastAsia="zh-CN"/>
        </w:rPr>
        <w:t>B.</w:t>
      </w:r>
      <w:r w:rsidRPr="00F91E7D">
        <w:rPr>
          <w:lang w:eastAsia="zh-CN"/>
        </w:rPr>
        <w:t>4.1.2</w:t>
      </w:r>
      <w:r>
        <w:rPr>
          <w:lang w:eastAsia="zh-CN"/>
        </w:rPr>
        <w:t>.2.3.1</w:t>
      </w:r>
      <w:r>
        <w:rPr>
          <w:lang w:eastAsia="zh-CN"/>
        </w:rPr>
        <w:tab/>
        <w:t>GET</w:t>
      </w:r>
    </w:p>
    <w:bookmarkEnd w:id="1011"/>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012" w:name="_CRTableB_4_1_2_2_3_11"/>
      <w:r>
        <w:t>Table </w:t>
      </w:r>
      <w:bookmarkEnd w:id="1012"/>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3E08">
            <w:pPr>
              <w:pStyle w:val="TAH"/>
            </w:pPr>
            <w:r>
              <w:t>Response</w:t>
            </w:r>
          </w:p>
          <w:p w14:paraId="07C16EAB"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3E08">
            <w:pPr>
              <w:pStyle w:val="TAH"/>
            </w:pPr>
            <w:r>
              <w:t>Description</w:t>
            </w:r>
          </w:p>
        </w:tc>
      </w:tr>
      <w:tr w:rsidR="000831F6" w14:paraId="5CAD5855"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3E0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3E08">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3E0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3E08">
            <w:pPr>
              <w:pStyle w:val="TAL"/>
            </w:pPr>
            <w:r>
              <w:t>The trigger configuration information.</w:t>
            </w:r>
          </w:p>
        </w:tc>
      </w:tr>
      <w:tr w:rsidR="003A2457" w14:paraId="59696C19" w14:textId="77777777" w:rsidTr="003A245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6CB8991" w14:textId="0404E145" w:rsidR="003A2457" w:rsidRDefault="003A2457" w:rsidP="008E3E0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680325">
      <w:pPr>
        <w:rPr>
          <w:lang w:eastAsia="zh-CN"/>
        </w:rPr>
      </w:pPr>
    </w:p>
    <w:p w14:paraId="3115787F" w14:textId="607E85EC" w:rsidR="000831F6" w:rsidRDefault="000831F6" w:rsidP="000831F6">
      <w:pPr>
        <w:pStyle w:val="H6"/>
      </w:pPr>
      <w:bookmarkStart w:id="1013" w:name="_CRB_4_1_2_2_3_2"/>
      <w:r>
        <w:rPr>
          <w:lang w:eastAsia="zh-CN"/>
        </w:rPr>
        <w:t>B.</w:t>
      </w:r>
      <w:r w:rsidRPr="00F91E7D">
        <w:rPr>
          <w:lang w:eastAsia="zh-CN"/>
        </w:rPr>
        <w:t>4.1.2</w:t>
      </w:r>
      <w:r>
        <w:rPr>
          <w:lang w:eastAsia="zh-CN"/>
        </w:rPr>
        <w:t>.2.3.2</w:t>
      </w:r>
      <w:r>
        <w:tab/>
        <w:t>PUT</w:t>
      </w:r>
    </w:p>
    <w:bookmarkEnd w:id="1013"/>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014" w:name="_CRTableB_4_1_2_2_3_21"/>
      <w:r>
        <w:t>Table </w:t>
      </w:r>
      <w:bookmarkEnd w:id="1014"/>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3E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3E08">
            <w:pPr>
              <w:pStyle w:val="TAH"/>
            </w:pPr>
            <w:r>
              <w:t>Description</w:t>
            </w:r>
          </w:p>
        </w:tc>
      </w:tr>
      <w:tr w:rsidR="000831F6" w14:paraId="5836CF41" w14:textId="77777777" w:rsidTr="008E3E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3E0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3E08">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015" w:name="_CRTableB_4_1_2_2_3_22"/>
      <w:r>
        <w:t>Table </w:t>
      </w:r>
      <w:bookmarkEnd w:id="1015"/>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2EF813CA"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3E08">
            <w:pPr>
              <w:pStyle w:val="TAH"/>
            </w:pPr>
            <w:r>
              <w:t>Response</w:t>
            </w:r>
          </w:p>
          <w:p w14:paraId="7E6ECD67"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3E08">
            <w:pPr>
              <w:pStyle w:val="TAH"/>
            </w:pPr>
            <w:r>
              <w:t>Description</w:t>
            </w:r>
          </w:p>
        </w:tc>
      </w:tr>
      <w:tr w:rsidR="000831F6" w14:paraId="65D205AD"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3E0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3E0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3E08">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3A2457" w14:paraId="2807945F" w14:textId="77777777" w:rsidTr="003A245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F848A4" w14:textId="7800D033" w:rsidR="003A2457" w:rsidRDefault="003A2457" w:rsidP="003A2457">
            <w:pPr>
              <w:pStyle w:val="TAL"/>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016" w:name="_CRB_4_1_2_2_3_3"/>
      <w:r>
        <w:rPr>
          <w:lang w:eastAsia="zh-CN"/>
        </w:rPr>
        <w:t>B.</w:t>
      </w:r>
      <w:r w:rsidRPr="00F91E7D">
        <w:rPr>
          <w:lang w:eastAsia="zh-CN"/>
        </w:rPr>
        <w:t>4.1.2</w:t>
      </w:r>
      <w:r>
        <w:rPr>
          <w:lang w:eastAsia="zh-CN"/>
        </w:rPr>
        <w:t>.2.3.3</w:t>
      </w:r>
      <w:r>
        <w:tab/>
        <w:t>DELETE</w:t>
      </w:r>
    </w:p>
    <w:bookmarkEnd w:id="1016"/>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017" w:name="_CRTableB_4_1_2_2_3_31"/>
      <w:r>
        <w:t>Table </w:t>
      </w:r>
      <w:bookmarkEnd w:id="1017"/>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3E08">
            <w:pPr>
              <w:pStyle w:val="TAH"/>
            </w:pPr>
            <w:r>
              <w:t>Response</w:t>
            </w:r>
          </w:p>
          <w:p w14:paraId="4CC5AB82"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3E08">
            <w:pPr>
              <w:pStyle w:val="TAH"/>
            </w:pPr>
            <w:r>
              <w:t>Description</w:t>
            </w:r>
          </w:p>
        </w:tc>
      </w:tr>
      <w:tr w:rsidR="000831F6" w14:paraId="06F08946" w14:textId="77777777" w:rsidTr="008E3E0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3E08">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3E08">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3E08">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3E08">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3E08">
            <w:pPr>
              <w:pStyle w:val="TAL"/>
            </w:pPr>
            <w:r>
              <w:t>The trigger configuration is deleted.</w:t>
            </w:r>
          </w:p>
        </w:tc>
      </w:tr>
      <w:tr w:rsidR="000831F6" w14:paraId="1FFF3683" w14:textId="77777777" w:rsidTr="008E3E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3E08">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680325">
      <w:pPr>
        <w:rPr>
          <w:lang w:eastAsia="zh-CN"/>
        </w:rPr>
      </w:pPr>
    </w:p>
    <w:p w14:paraId="17D0D7A9" w14:textId="212B8AF4" w:rsidR="000831F6" w:rsidRDefault="000831F6" w:rsidP="000831F6">
      <w:pPr>
        <w:pStyle w:val="Heading4"/>
        <w:rPr>
          <w:lang w:eastAsia="zh-CN"/>
        </w:rPr>
      </w:pPr>
      <w:bookmarkStart w:id="1018" w:name="_CRB_4_1_2_3"/>
      <w:bookmarkStart w:id="1019" w:name="_Toc193393701"/>
      <w:bookmarkEnd w:id="1018"/>
      <w:r>
        <w:rPr>
          <w:lang w:eastAsia="zh-CN"/>
        </w:rPr>
        <w:t>B.</w:t>
      </w:r>
      <w:r w:rsidRPr="00F91E7D">
        <w:rPr>
          <w:lang w:eastAsia="zh-CN"/>
        </w:rPr>
        <w:t>4.1.2</w:t>
      </w:r>
      <w:r>
        <w:rPr>
          <w:lang w:eastAsia="zh-CN"/>
        </w:rPr>
        <w:t>.3</w:t>
      </w:r>
      <w:r>
        <w:rPr>
          <w:lang w:eastAsia="zh-CN"/>
        </w:rPr>
        <w:tab/>
        <w:t>Resource: Location</w:t>
      </w:r>
      <w:bookmarkEnd w:id="1019"/>
    </w:p>
    <w:p w14:paraId="41EE2312" w14:textId="79EE5D25" w:rsidR="000831F6" w:rsidRDefault="000831F6" w:rsidP="000831F6">
      <w:pPr>
        <w:pStyle w:val="Heading5"/>
        <w:rPr>
          <w:lang w:eastAsia="zh-CN"/>
        </w:rPr>
      </w:pPr>
      <w:bookmarkStart w:id="1020" w:name="_CRB_4_1_2_3_1"/>
      <w:bookmarkStart w:id="1021" w:name="_Toc193393702"/>
      <w:bookmarkEnd w:id="1020"/>
      <w:r>
        <w:rPr>
          <w:lang w:eastAsia="zh-CN"/>
        </w:rPr>
        <w:t>B.</w:t>
      </w:r>
      <w:r w:rsidRPr="00F91E7D">
        <w:rPr>
          <w:lang w:eastAsia="zh-CN"/>
        </w:rPr>
        <w:t>4.1.2</w:t>
      </w:r>
      <w:r>
        <w:rPr>
          <w:lang w:eastAsia="zh-CN"/>
        </w:rPr>
        <w:t>.3.1</w:t>
      </w:r>
      <w:r>
        <w:rPr>
          <w:lang w:eastAsia="zh-CN"/>
        </w:rPr>
        <w:tab/>
        <w:t>Description</w:t>
      </w:r>
      <w:bookmarkEnd w:id="1021"/>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022" w:name="_CRB_4_1_2_3_2"/>
      <w:bookmarkStart w:id="1023" w:name="_Toc193393703"/>
      <w:bookmarkEnd w:id="1022"/>
      <w:r>
        <w:rPr>
          <w:lang w:eastAsia="zh-CN"/>
        </w:rPr>
        <w:t>B.</w:t>
      </w:r>
      <w:r w:rsidRPr="00F91E7D">
        <w:rPr>
          <w:lang w:eastAsia="zh-CN"/>
        </w:rPr>
        <w:t>4.1.2</w:t>
      </w:r>
      <w:r>
        <w:rPr>
          <w:lang w:eastAsia="zh-CN"/>
        </w:rPr>
        <w:t>.3.2</w:t>
      </w:r>
      <w:r>
        <w:rPr>
          <w:lang w:eastAsia="zh-CN"/>
        </w:rPr>
        <w:tab/>
        <w:t>Resource Definition</w:t>
      </w:r>
      <w:bookmarkEnd w:id="1023"/>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024" w:name="_CRTableB_4_1_2_3_21"/>
      <w:r>
        <w:t xml:space="preserve">Table </w:t>
      </w:r>
      <w:bookmarkEnd w:id="1024"/>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3E0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3E0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3E08">
            <w:pPr>
              <w:pStyle w:val="TAH"/>
            </w:pPr>
            <w:r>
              <w:t>Definition</w:t>
            </w:r>
          </w:p>
        </w:tc>
      </w:tr>
      <w:tr w:rsidR="000831F6" w14:paraId="221E8451"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3E0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3E08">
            <w:pPr>
              <w:pStyle w:val="TAL"/>
            </w:pPr>
            <w:r>
              <w:t>See Annex C.1.1 of 3GPP TS 24.546 [29].</w:t>
            </w:r>
          </w:p>
        </w:tc>
      </w:tr>
      <w:tr w:rsidR="000831F6" w14:paraId="5E4E5127" w14:textId="77777777" w:rsidTr="008E3E08">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3E0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3E0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3E08">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025" w:name="_CRB_4_1_2_3_3"/>
      <w:bookmarkStart w:id="1026" w:name="_Toc193393704"/>
      <w:bookmarkEnd w:id="1025"/>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026"/>
    </w:p>
    <w:p w14:paraId="3AC68F24" w14:textId="6F83CB0B" w:rsidR="000831F6" w:rsidRDefault="000831F6" w:rsidP="000831F6">
      <w:pPr>
        <w:pStyle w:val="H6"/>
      </w:pPr>
      <w:bookmarkStart w:id="1027"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027"/>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bookmarkStart w:id="1028" w:name="_CRTableB_4_1_2_3_31"/>
      <w:r>
        <w:t>Table </w:t>
      </w:r>
      <w:bookmarkEnd w:id="1028"/>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464F87">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3E08">
            <w:pPr>
              <w:pStyle w:val="TAH"/>
            </w:pPr>
            <w:r>
              <w:t>Response</w:t>
            </w:r>
          </w:p>
          <w:p w14:paraId="53E51A84"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3E08">
            <w:pPr>
              <w:pStyle w:val="TAH"/>
            </w:pPr>
            <w:r>
              <w:t>Description</w:t>
            </w:r>
          </w:p>
        </w:tc>
      </w:tr>
      <w:tr w:rsidR="000831F6" w14:paraId="7CBD2BFB" w14:textId="77777777" w:rsidTr="00464F87">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3E0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3E0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3E08">
            <w:pPr>
              <w:pStyle w:val="TAL"/>
            </w:pPr>
            <w:r>
              <w:t xml:space="preserve">The location information of the </w:t>
            </w:r>
            <w:r w:rsidRPr="004F79CD">
              <w:rPr>
                <w:lang w:val="en-US"/>
              </w:rPr>
              <w:t>S</w:t>
            </w:r>
            <w:r>
              <w:rPr>
                <w:lang w:val="en-US"/>
              </w:rPr>
              <w:t>L</w:t>
            </w:r>
            <w:r w:rsidRPr="004F79CD">
              <w:rPr>
                <w:lang w:val="en-US"/>
              </w:rPr>
              <w:t>M-C</w:t>
            </w:r>
            <w:r>
              <w:t>.</w:t>
            </w:r>
          </w:p>
        </w:tc>
      </w:tr>
      <w:tr w:rsidR="00464F87" w14:paraId="0906B734" w14:textId="77777777" w:rsidTr="00464F87">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D0CAF3" w14:textId="121B722C" w:rsidR="00464F87" w:rsidRDefault="00464F87" w:rsidP="008E3E0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680325">
      <w:pPr>
        <w:rPr>
          <w:lang w:eastAsia="zh-CN"/>
        </w:rPr>
      </w:pPr>
    </w:p>
    <w:p w14:paraId="58BF7A5B" w14:textId="7DD8F353" w:rsidR="000831F6" w:rsidRDefault="000831F6" w:rsidP="000831F6">
      <w:pPr>
        <w:pStyle w:val="Heading3"/>
        <w:rPr>
          <w:lang w:eastAsia="zh-CN"/>
        </w:rPr>
      </w:pPr>
      <w:bookmarkStart w:id="1029" w:name="_CRB_4_1_3"/>
      <w:bookmarkStart w:id="1030" w:name="_Toc193393705"/>
      <w:bookmarkEnd w:id="1029"/>
      <w:r>
        <w:rPr>
          <w:lang w:eastAsia="zh-CN"/>
        </w:rPr>
        <w:t>B.</w:t>
      </w:r>
      <w:r w:rsidRPr="00F91E7D">
        <w:rPr>
          <w:lang w:eastAsia="zh-CN"/>
        </w:rPr>
        <w:t>4.1.3</w:t>
      </w:r>
      <w:r>
        <w:rPr>
          <w:lang w:eastAsia="zh-CN"/>
        </w:rPr>
        <w:tab/>
        <w:t>Data Model</w:t>
      </w:r>
      <w:bookmarkEnd w:id="1030"/>
    </w:p>
    <w:p w14:paraId="44C5CEF9" w14:textId="05A63451" w:rsidR="000831F6" w:rsidRDefault="000831F6" w:rsidP="000831F6">
      <w:pPr>
        <w:pStyle w:val="Heading4"/>
        <w:rPr>
          <w:lang w:eastAsia="zh-CN"/>
        </w:rPr>
      </w:pPr>
      <w:bookmarkStart w:id="1031" w:name="_CRB_4_1_3_1"/>
      <w:bookmarkStart w:id="1032" w:name="_Toc193393706"/>
      <w:bookmarkEnd w:id="1031"/>
      <w:r>
        <w:rPr>
          <w:lang w:eastAsia="zh-CN"/>
        </w:rPr>
        <w:t>B.4.1.3.1</w:t>
      </w:r>
      <w:r>
        <w:rPr>
          <w:lang w:eastAsia="zh-CN"/>
        </w:rPr>
        <w:tab/>
        <w:t>General</w:t>
      </w:r>
      <w:bookmarkEnd w:id="1032"/>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033" w:name="_CRTableB_4_1_3_11"/>
      <w:r>
        <w:t>Table </w:t>
      </w:r>
      <w:bookmarkEnd w:id="1033"/>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965027" w14:paraId="7E0839DC"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703A5A" w14:textId="77777777" w:rsidR="00965027" w:rsidRDefault="00965027" w:rsidP="00627E3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7B80D0" w14:textId="77777777" w:rsidR="00965027" w:rsidRDefault="00965027" w:rsidP="00627E3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909779D" w14:textId="77777777" w:rsidR="00965027" w:rsidRDefault="00965027" w:rsidP="00627E3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3EA9E4" w14:textId="77777777" w:rsidR="00965027" w:rsidRDefault="00965027" w:rsidP="00627E3A">
            <w:pPr>
              <w:pStyle w:val="TAH"/>
            </w:pPr>
            <w:r>
              <w:t>Applicability</w:t>
            </w:r>
          </w:p>
        </w:tc>
      </w:tr>
      <w:tr w:rsidR="00965027" w14:paraId="071E9E02"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A0A94E" w14:textId="77777777" w:rsidR="00965027" w:rsidRPr="00830AC8" w:rsidRDefault="00965027" w:rsidP="00627E3A">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8BDCE4" w14:textId="77777777" w:rsidR="00965027" w:rsidRPr="00830AC8" w:rsidRDefault="00965027" w:rsidP="00627E3A">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A60293" w14:textId="77777777" w:rsidR="00965027" w:rsidRPr="00830AC8" w:rsidRDefault="00965027" w:rsidP="00627E3A">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5BDA2E2" w14:textId="77777777" w:rsidR="00965027" w:rsidRPr="000C7D35" w:rsidRDefault="00965027" w:rsidP="00627E3A">
            <w:pPr>
              <w:pStyle w:val="TAH"/>
            </w:pPr>
          </w:p>
        </w:tc>
      </w:tr>
      <w:tr w:rsidR="00965027" w14:paraId="52F700ED"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CA06767" w14:textId="77777777" w:rsidR="00965027" w:rsidRPr="00830AC8" w:rsidRDefault="00965027" w:rsidP="00627E3A">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ABA87E" w14:textId="77777777" w:rsidR="00965027" w:rsidRPr="00830AC8" w:rsidRDefault="00965027" w:rsidP="00627E3A">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6BCDF5" w14:textId="77777777" w:rsidR="00965027" w:rsidRPr="00830AC8" w:rsidRDefault="00965027" w:rsidP="00627E3A">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6C8DDF0" w14:textId="77777777" w:rsidR="00965027" w:rsidRPr="000C7D35" w:rsidRDefault="00965027" w:rsidP="00627E3A">
            <w:pPr>
              <w:pStyle w:val="TAH"/>
            </w:pPr>
          </w:p>
        </w:tc>
      </w:tr>
      <w:tr w:rsidR="00965027" w14:paraId="5D2CA3D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8EB5B89" w14:textId="77777777" w:rsidR="00965027" w:rsidRPr="00830AC8" w:rsidRDefault="00965027" w:rsidP="00627E3A">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8239600" w14:textId="77777777" w:rsidR="00965027" w:rsidRPr="00830AC8" w:rsidRDefault="00965027" w:rsidP="00627E3A">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3E41CF" w14:textId="77777777" w:rsidR="00965027" w:rsidRPr="00830AC8" w:rsidRDefault="00965027" w:rsidP="00627E3A">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76F8ACE" w14:textId="77777777" w:rsidR="00965027" w:rsidRPr="000C7D35" w:rsidRDefault="00965027" w:rsidP="00627E3A">
            <w:pPr>
              <w:pStyle w:val="TAH"/>
            </w:pPr>
          </w:p>
        </w:tc>
      </w:tr>
      <w:tr w:rsidR="00965027" w14:paraId="1AA823A7"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495CF30" w14:textId="77777777" w:rsidR="00965027" w:rsidRPr="00830AC8" w:rsidRDefault="00965027" w:rsidP="00627E3A">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3A2FBD" w14:textId="77777777" w:rsidR="00965027" w:rsidRPr="00830AC8" w:rsidRDefault="00965027" w:rsidP="00627E3A">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46548E" w14:textId="77777777" w:rsidR="00965027" w:rsidRPr="00830AC8" w:rsidRDefault="00965027" w:rsidP="00627E3A">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269ED5" w14:textId="77777777" w:rsidR="00965027" w:rsidRPr="000C7D35" w:rsidRDefault="00965027" w:rsidP="00627E3A">
            <w:pPr>
              <w:pStyle w:val="TAH"/>
            </w:pPr>
          </w:p>
        </w:tc>
      </w:tr>
      <w:tr w:rsidR="00965027" w14:paraId="1280B24D"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6C8214" w14:textId="77777777" w:rsidR="00965027" w:rsidRPr="00830AC8" w:rsidRDefault="00965027" w:rsidP="00627E3A">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0C70CE3" w14:textId="77777777" w:rsidR="00965027" w:rsidRPr="00830AC8" w:rsidRDefault="00965027" w:rsidP="00627E3A">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F462F37" w14:textId="77777777" w:rsidR="00965027" w:rsidRPr="00830AC8" w:rsidRDefault="00965027" w:rsidP="00627E3A">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28E2726" w14:textId="77777777" w:rsidR="00965027" w:rsidRPr="000C7D35" w:rsidRDefault="00965027" w:rsidP="00627E3A">
            <w:pPr>
              <w:pStyle w:val="TAH"/>
            </w:pPr>
          </w:p>
        </w:tc>
      </w:tr>
      <w:tr w:rsidR="00965027" w14:paraId="14E77914"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E44F11D" w14:textId="77777777" w:rsidR="00965027" w:rsidRPr="00830AC8" w:rsidRDefault="00965027" w:rsidP="00627E3A">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E2C7C4" w14:textId="77777777" w:rsidR="00965027" w:rsidRPr="00830AC8" w:rsidRDefault="00965027" w:rsidP="00627E3A">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8168923" w14:textId="77777777" w:rsidR="00965027" w:rsidRPr="00830AC8" w:rsidRDefault="00965027" w:rsidP="00627E3A">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397E2E0" w14:textId="77777777" w:rsidR="00965027" w:rsidRPr="000C7D35" w:rsidRDefault="00965027" w:rsidP="00627E3A">
            <w:pPr>
              <w:pStyle w:val="TAH"/>
            </w:pPr>
          </w:p>
        </w:tc>
      </w:tr>
      <w:tr w:rsidR="00965027" w14:paraId="6F325614"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F1CB59B" w14:textId="77777777" w:rsidR="00965027" w:rsidRPr="00830AC8" w:rsidRDefault="00965027" w:rsidP="00627E3A">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6FBDC5" w14:textId="77777777" w:rsidR="00965027" w:rsidRPr="00830AC8" w:rsidRDefault="00965027" w:rsidP="00627E3A">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D00CD3" w14:textId="77777777" w:rsidR="00965027" w:rsidRPr="00830AC8" w:rsidRDefault="00965027" w:rsidP="00627E3A">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88E7D3" w14:textId="77777777" w:rsidR="00965027" w:rsidRPr="000C7D35" w:rsidRDefault="00965027" w:rsidP="00627E3A">
            <w:pPr>
              <w:pStyle w:val="TAH"/>
            </w:pPr>
          </w:p>
        </w:tc>
      </w:tr>
      <w:tr w:rsidR="00965027" w14:paraId="3FCB6A7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91D2197" w14:textId="77777777" w:rsidR="00965027" w:rsidRPr="00830AC8" w:rsidRDefault="00965027" w:rsidP="00627E3A">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D9EA673" w14:textId="77777777" w:rsidR="00965027" w:rsidRPr="00830AC8" w:rsidRDefault="00965027" w:rsidP="00627E3A">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6468B5" w14:textId="77777777" w:rsidR="00965027" w:rsidRPr="00830AC8" w:rsidRDefault="00965027" w:rsidP="00627E3A">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911ED59" w14:textId="77777777" w:rsidR="00965027" w:rsidRPr="000C7D35" w:rsidRDefault="00965027" w:rsidP="00627E3A">
            <w:pPr>
              <w:pStyle w:val="TAH"/>
            </w:pPr>
          </w:p>
        </w:tc>
      </w:tr>
      <w:tr w:rsidR="00965027" w14:paraId="12BCB88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9BF354F" w14:textId="77777777" w:rsidR="00965027" w:rsidRPr="00830AC8" w:rsidRDefault="00965027" w:rsidP="00627E3A">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76D03BF" w14:textId="77777777" w:rsidR="00965027" w:rsidRPr="00830AC8" w:rsidRDefault="00965027" w:rsidP="00627E3A">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C358D87" w14:textId="77777777" w:rsidR="00965027" w:rsidRPr="00830AC8" w:rsidRDefault="00965027" w:rsidP="00627E3A">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835765" w14:textId="77777777" w:rsidR="00965027" w:rsidRPr="000C7D35" w:rsidRDefault="00965027" w:rsidP="00627E3A">
            <w:pPr>
              <w:pStyle w:val="TAH"/>
            </w:pPr>
          </w:p>
        </w:tc>
      </w:tr>
      <w:tr w:rsidR="00965027" w14:paraId="19B586A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CFED52C" w14:textId="77777777" w:rsidR="00965027" w:rsidRPr="00830AC8" w:rsidRDefault="00965027" w:rsidP="00627E3A">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44EE8D" w14:textId="77777777" w:rsidR="00965027" w:rsidRPr="00830AC8" w:rsidRDefault="00965027" w:rsidP="00627E3A">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804A8C" w14:textId="77777777" w:rsidR="00965027" w:rsidRPr="00830AC8" w:rsidRDefault="00965027" w:rsidP="00627E3A">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B8C6F6" w14:textId="77777777" w:rsidR="00965027" w:rsidRPr="000C7D35" w:rsidRDefault="00965027" w:rsidP="00627E3A">
            <w:pPr>
              <w:pStyle w:val="TAH"/>
            </w:pPr>
          </w:p>
        </w:tc>
      </w:tr>
      <w:tr w:rsidR="00965027" w14:paraId="6BE4313E"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FAE8B0" w14:textId="77777777" w:rsidR="00965027" w:rsidRPr="00830AC8" w:rsidRDefault="00965027" w:rsidP="00627E3A">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BBDA119" w14:textId="77777777" w:rsidR="00965027" w:rsidRPr="00830AC8" w:rsidRDefault="00965027" w:rsidP="00627E3A">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4DA0AE9" w14:textId="77777777" w:rsidR="00965027" w:rsidRPr="00830AC8" w:rsidRDefault="00965027" w:rsidP="00627E3A">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E1436A" w14:textId="77777777" w:rsidR="00965027" w:rsidRPr="000C7D35" w:rsidRDefault="00965027" w:rsidP="00627E3A">
            <w:pPr>
              <w:pStyle w:val="TAH"/>
            </w:pPr>
          </w:p>
        </w:tc>
      </w:tr>
      <w:tr w:rsidR="00965027" w14:paraId="57E3D24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41FB68" w14:textId="77777777" w:rsidR="00965027" w:rsidRPr="00E8166C" w:rsidRDefault="00965027" w:rsidP="00627E3A">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A567D33" w14:textId="77777777" w:rsidR="00965027" w:rsidRPr="00C10456" w:rsidRDefault="00965027" w:rsidP="00627E3A">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0E051C" w14:textId="77777777" w:rsidR="00965027" w:rsidRDefault="00965027" w:rsidP="00627E3A">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BE6FF7B" w14:textId="77777777" w:rsidR="00965027" w:rsidRPr="000C7D35" w:rsidRDefault="00965027" w:rsidP="00627E3A">
            <w:pPr>
              <w:pStyle w:val="TAH"/>
            </w:pPr>
          </w:p>
        </w:tc>
      </w:tr>
      <w:tr w:rsidR="00965027" w14:paraId="68C95496"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0690EF" w14:textId="77777777" w:rsidR="00965027" w:rsidRDefault="00965027" w:rsidP="00627E3A">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8F301EE" w14:textId="77777777" w:rsidR="00965027" w:rsidRDefault="00965027" w:rsidP="00627E3A">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D9DF0E3" w14:textId="77777777" w:rsidR="00965027" w:rsidRDefault="00965027" w:rsidP="00627E3A">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F2EFDBF" w14:textId="77777777" w:rsidR="00965027" w:rsidRPr="000C7D35" w:rsidRDefault="00965027" w:rsidP="00627E3A">
            <w:pPr>
              <w:pStyle w:val="TAH"/>
            </w:pPr>
          </w:p>
        </w:tc>
      </w:tr>
      <w:tr w:rsidR="00965027" w14:paraId="48A6EBB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EBEF448" w14:textId="77777777" w:rsidR="00965027" w:rsidRDefault="00965027" w:rsidP="00627E3A">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AE3650" w14:textId="77777777" w:rsidR="00965027" w:rsidRDefault="00965027" w:rsidP="00627E3A">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C6671D5" w14:textId="77777777" w:rsidR="00965027" w:rsidRDefault="00965027" w:rsidP="00627E3A">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129B8E4" w14:textId="77777777" w:rsidR="00965027" w:rsidRPr="000C7D35" w:rsidRDefault="00965027" w:rsidP="00627E3A">
            <w:pPr>
              <w:pStyle w:val="TAH"/>
            </w:pPr>
          </w:p>
        </w:tc>
      </w:tr>
      <w:tr w:rsidR="00965027" w14:paraId="69685B8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AE23CC" w14:textId="77777777" w:rsidR="00965027" w:rsidRDefault="00965027" w:rsidP="00627E3A">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1A03229" w14:textId="77777777" w:rsidR="00965027" w:rsidRDefault="00965027" w:rsidP="00627E3A">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9B11BB3" w14:textId="77777777" w:rsidR="00965027" w:rsidRDefault="00965027" w:rsidP="00627E3A">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A805C79" w14:textId="77777777" w:rsidR="00965027" w:rsidRPr="000C7D35" w:rsidRDefault="00965027" w:rsidP="00627E3A">
            <w:pPr>
              <w:pStyle w:val="TAH"/>
            </w:pPr>
          </w:p>
        </w:tc>
      </w:tr>
      <w:tr w:rsidR="00965027" w14:paraId="1663004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8B63FD" w14:textId="77777777" w:rsidR="00965027" w:rsidRDefault="00965027" w:rsidP="00627E3A">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87D1F9" w14:textId="77777777" w:rsidR="00965027" w:rsidRDefault="00965027" w:rsidP="00627E3A">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8F4154" w14:textId="77777777" w:rsidR="00965027" w:rsidRDefault="00965027" w:rsidP="00627E3A">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0CA27BA" w14:textId="77777777" w:rsidR="00965027" w:rsidRPr="000C7D35" w:rsidRDefault="00965027" w:rsidP="00627E3A">
            <w:pPr>
              <w:pStyle w:val="TAH"/>
            </w:pPr>
          </w:p>
        </w:tc>
      </w:tr>
      <w:tr w:rsidR="00965027" w14:paraId="36CB6AB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F0EB1C8" w14:textId="77777777" w:rsidR="00965027" w:rsidRDefault="00965027" w:rsidP="00627E3A">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1C72784" w14:textId="77777777" w:rsidR="00965027" w:rsidRDefault="00965027" w:rsidP="00627E3A">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43AF1E" w14:textId="77777777" w:rsidR="00965027" w:rsidRDefault="00965027" w:rsidP="00627E3A">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A20CA1" w14:textId="77777777" w:rsidR="00965027" w:rsidRPr="000C7D35" w:rsidRDefault="00965027" w:rsidP="00627E3A">
            <w:pPr>
              <w:pStyle w:val="TAH"/>
            </w:pPr>
          </w:p>
        </w:tc>
      </w:tr>
      <w:tr w:rsidR="00965027" w14:paraId="5F607EB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4C98316" w14:textId="77777777" w:rsidR="00965027" w:rsidRDefault="00965027" w:rsidP="00627E3A">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1B6BAF6" w14:textId="77777777" w:rsidR="00965027" w:rsidRDefault="00965027" w:rsidP="00627E3A">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2F2C49" w14:textId="77777777" w:rsidR="00965027" w:rsidRDefault="00965027" w:rsidP="00627E3A">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C2B9D9" w14:textId="77777777" w:rsidR="00965027" w:rsidRPr="000C7D35" w:rsidRDefault="00965027" w:rsidP="00627E3A">
            <w:pPr>
              <w:pStyle w:val="TAH"/>
            </w:pPr>
          </w:p>
        </w:tc>
      </w:tr>
      <w:tr w:rsidR="00965027" w14:paraId="7145CD6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E9235F" w14:textId="77777777" w:rsidR="00965027" w:rsidRDefault="00965027" w:rsidP="00627E3A">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FEA988" w14:textId="77777777" w:rsidR="00965027" w:rsidRDefault="00965027" w:rsidP="00627E3A">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1BAC52F" w14:textId="77777777" w:rsidR="00965027" w:rsidRDefault="00965027" w:rsidP="00627E3A">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52B82CE" w14:textId="77777777" w:rsidR="00965027" w:rsidRPr="000C7D35" w:rsidRDefault="00965027" w:rsidP="00627E3A">
            <w:pPr>
              <w:pStyle w:val="TAH"/>
            </w:pPr>
          </w:p>
        </w:tc>
      </w:tr>
      <w:tr w:rsidR="00965027" w14:paraId="6CAF16F0"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E708CC" w14:textId="77777777" w:rsidR="00965027" w:rsidRDefault="00965027" w:rsidP="00627E3A">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3493C1F" w14:textId="77777777" w:rsidR="00965027" w:rsidRDefault="00965027" w:rsidP="00627E3A">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B944C13" w14:textId="77777777" w:rsidR="00965027" w:rsidRDefault="00965027" w:rsidP="00627E3A">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375470" w14:textId="77777777" w:rsidR="00965027" w:rsidRPr="000C7D35" w:rsidRDefault="00965027" w:rsidP="00627E3A">
            <w:pPr>
              <w:pStyle w:val="TAH"/>
            </w:pPr>
          </w:p>
        </w:tc>
      </w:tr>
      <w:tr w:rsidR="00965027" w14:paraId="461207D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40FF59E" w14:textId="77777777" w:rsidR="00965027" w:rsidRDefault="00965027" w:rsidP="00627E3A">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34E6EC3" w14:textId="77777777" w:rsidR="00965027" w:rsidRDefault="00965027" w:rsidP="00627E3A">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FC09CE" w14:textId="77777777" w:rsidR="00965027" w:rsidRDefault="00965027" w:rsidP="00627E3A">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10EAF2" w14:textId="77777777" w:rsidR="00965027" w:rsidRPr="000C7D35" w:rsidRDefault="00965027" w:rsidP="00627E3A">
            <w:pPr>
              <w:pStyle w:val="TAH"/>
            </w:pPr>
          </w:p>
        </w:tc>
      </w:tr>
      <w:tr w:rsidR="00965027" w14:paraId="6A35B786"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CC40A0A" w14:textId="77777777" w:rsidR="00965027" w:rsidRDefault="00965027" w:rsidP="00627E3A">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C2054A" w14:textId="77777777" w:rsidR="00965027" w:rsidRDefault="00965027" w:rsidP="00627E3A">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51B1AF" w14:textId="77777777" w:rsidR="00965027" w:rsidRDefault="00965027" w:rsidP="00627E3A">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E1A838E" w14:textId="77777777" w:rsidR="00965027" w:rsidRPr="000C7D35" w:rsidRDefault="00965027" w:rsidP="00627E3A">
            <w:pPr>
              <w:pStyle w:val="TAH"/>
            </w:pPr>
          </w:p>
        </w:tc>
      </w:tr>
    </w:tbl>
    <w:p w14:paraId="29CE80D3" w14:textId="77777777" w:rsidR="00965027" w:rsidRDefault="00965027" w:rsidP="00965027"/>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034" w:name="_CRTableB_4_1_3_12"/>
      <w:r>
        <w:t>Table </w:t>
      </w:r>
      <w:bookmarkEnd w:id="1034"/>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3E08">
            <w:pPr>
              <w:pStyle w:val="TAH"/>
            </w:pPr>
            <w:r>
              <w:t>Description</w:t>
            </w:r>
          </w:p>
        </w:tc>
      </w:tr>
      <w:tr w:rsidR="000831F6" w14:paraId="12505BA4" w14:textId="77777777" w:rsidTr="008E3E08">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3E0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3E0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3E08">
            <w:pPr>
              <w:pStyle w:val="TAL"/>
            </w:pPr>
            <w:r w:rsidRPr="000824B8">
              <w:t>Information identifying a VAL user ID or VAL UE ID.</w:t>
            </w:r>
          </w:p>
        </w:tc>
      </w:tr>
      <w:tr w:rsidR="000831F6" w14:paraId="1752647A" w14:textId="77777777" w:rsidTr="008E3E08">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3E0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3E0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3E08">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3E0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3E08">
            <w:pPr>
              <w:pStyle w:val="TAL"/>
            </w:pPr>
            <w:r>
              <w:t xml:space="preserve">String </w:t>
            </w:r>
            <w:r>
              <w:rPr>
                <w:lang w:eastAsia="zh-CN"/>
              </w:rPr>
              <w:t>representing a unique identifier of a cell.</w:t>
            </w:r>
          </w:p>
        </w:tc>
      </w:tr>
      <w:tr w:rsidR="000831F6" w14:paraId="35EACA45" w14:textId="77777777" w:rsidTr="008E3E08">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3E0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3E08">
            <w:pPr>
              <w:pStyle w:val="TAL"/>
            </w:pPr>
            <w:r>
              <w:rPr>
                <w:rFonts w:hint="eastAsia"/>
                <w:lang w:eastAsia="zh-CN"/>
              </w:rPr>
              <w:t>S</w:t>
            </w:r>
            <w:r>
              <w:rPr>
                <w:lang w:eastAsia="zh-CN"/>
              </w:rPr>
              <w:t>tring representing a unique identifier of a tracking area.</w:t>
            </w:r>
          </w:p>
        </w:tc>
      </w:tr>
      <w:tr w:rsidR="000831F6" w14:paraId="5F558292" w14:textId="77777777" w:rsidTr="008E3E08">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3E0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3E08">
            <w:pPr>
              <w:pStyle w:val="TAL"/>
            </w:pPr>
            <w:r>
              <w:rPr>
                <w:rFonts w:hint="eastAsia"/>
                <w:lang w:eastAsia="zh-CN"/>
              </w:rPr>
              <w:t>S</w:t>
            </w:r>
            <w:r>
              <w:rPr>
                <w:lang w:eastAsia="zh-CN"/>
              </w:rPr>
              <w:t>tring representing a unique identifier of a PLMN.</w:t>
            </w:r>
          </w:p>
        </w:tc>
      </w:tr>
      <w:tr w:rsidR="000831F6" w14:paraId="3D40BD82" w14:textId="77777777" w:rsidTr="008E3E08">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3E0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3E08">
            <w:pPr>
              <w:pStyle w:val="TAL"/>
            </w:pPr>
            <w:r>
              <w:rPr>
                <w:lang w:eastAsia="zh-CN"/>
              </w:rPr>
              <w:t>String representing a unique identifier of a MBMS serving area.</w:t>
            </w:r>
          </w:p>
        </w:tc>
      </w:tr>
      <w:tr w:rsidR="000831F6" w14:paraId="70093DF3" w14:textId="77777777" w:rsidTr="008E3E08">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3E0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3E0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3E08">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680325">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035" w:name="_CRTableB_4_1_3_13"/>
      <w:r>
        <w:t>Table </w:t>
      </w:r>
      <w:bookmarkEnd w:id="1035"/>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3E0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3E0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3E0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3E08">
            <w:pPr>
              <w:pStyle w:val="TAH"/>
            </w:pPr>
            <w:r>
              <w:t>Description</w:t>
            </w:r>
          </w:p>
        </w:tc>
      </w:tr>
      <w:tr w:rsidR="000831F6" w14:paraId="0F6DC4CD" w14:textId="77777777" w:rsidTr="008E3E08">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3E0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3E0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3E08">
            <w:pPr>
              <w:pStyle w:val="TAL"/>
            </w:pPr>
            <w:r>
              <w:t>The accuracy of location information.</w:t>
            </w:r>
          </w:p>
        </w:tc>
      </w:tr>
    </w:tbl>
    <w:p w14:paraId="0123AA25" w14:textId="77777777" w:rsidR="000831F6" w:rsidRPr="002163C6" w:rsidRDefault="000831F6" w:rsidP="00680325">
      <w:pPr>
        <w:rPr>
          <w:lang w:eastAsia="zh-CN"/>
        </w:rPr>
      </w:pPr>
    </w:p>
    <w:p w14:paraId="5042ED5C" w14:textId="67F69898" w:rsidR="000831F6" w:rsidRPr="00826514" w:rsidRDefault="000831F6" w:rsidP="000831F6">
      <w:pPr>
        <w:pStyle w:val="Heading3"/>
      </w:pPr>
      <w:bookmarkStart w:id="1036" w:name="_CRB_4_1_4"/>
      <w:bookmarkStart w:id="1037" w:name="_Toc193393707"/>
      <w:bookmarkEnd w:id="1036"/>
      <w:r>
        <w:rPr>
          <w:lang w:eastAsia="zh-CN"/>
        </w:rPr>
        <w:t>B.</w:t>
      </w:r>
      <w:r w:rsidRPr="00F91E7D">
        <w:rPr>
          <w:lang w:eastAsia="zh-CN"/>
        </w:rPr>
        <w:t>4.1.4</w:t>
      </w:r>
      <w:r w:rsidRPr="00826514">
        <w:tab/>
        <w:t>Error Handling</w:t>
      </w:r>
      <w:bookmarkEnd w:id="1037"/>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038" w:name="_CRB_4_1_5"/>
      <w:bookmarkStart w:id="1039" w:name="_Toc193393708"/>
      <w:bookmarkEnd w:id="1038"/>
      <w:r>
        <w:t>B.4.1.5</w:t>
      </w:r>
      <w:r>
        <w:tab/>
        <w:t>CDDL Specification</w:t>
      </w:r>
      <w:bookmarkEnd w:id="1039"/>
    </w:p>
    <w:p w14:paraId="2ACEDF7C" w14:textId="09A22F72" w:rsidR="000831F6" w:rsidRDefault="000831F6" w:rsidP="000831F6">
      <w:pPr>
        <w:pStyle w:val="Heading4"/>
        <w:rPr>
          <w:lang w:eastAsia="zh-CN"/>
        </w:rPr>
      </w:pPr>
      <w:bookmarkStart w:id="1040" w:name="_CRB_4_1_5_1"/>
      <w:bookmarkStart w:id="1041" w:name="_Toc193393709"/>
      <w:bookmarkEnd w:id="1040"/>
      <w:r>
        <w:t>B.4.1.5</w:t>
      </w:r>
      <w:r>
        <w:rPr>
          <w:lang w:eastAsia="zh-CN"/>
        </w:rPr>
        <w:t>.1</w:t>
      </w:r>
      <w:r>
        <w:rPr>
          <w:lang w:eastAsia="zh-CN"/>
        </w:rPr>
        <w:tab/>
        <w:t>Introduction</w:t>
      </w:r>
      <w:bookmarkEnd w:id="104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042" w:name="_CRB_4_1_5_2"/>
      <w:bookmarkStart w:id="1043" w:name="_Toc193393710"/>
      <w:bookmarkEnd w:id="1042"/>
      <w:r>
        <w:t>B.4.1.5</w:t>
      </w:r>
      <w:r>
        <w:rPr>
          <w:lang w:eastAsia="zh-CN"/>
        </w:rPr>
        <w:t>.2</w:t>
      </w:r>
      <w:r>
        <w:rPr>
          <w:lang w:eastAsia="zh-CN"/>
        </w:rPr>
        <w:tab/>
        <w:t>CDDL document</w:t>
      </w:r>
      <w:bookmarkEnd w:id="104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1C9F39FB" w14:textId="43ECC470" w:rsidR="0018429C" w:rsidRDefault="00543E1F" w:rsidP="000831F6">
      <w:pPr>
        <w:pStyle w:val="PL"/>
        <w:rPr>
          <w:lang w:eastAsia="zh-CN"/>
        </w:rPr>
      </w:pPr>
      <w:r>
        <w:rPr>
          <w:lang w:eastAsia="zh-CN"/>
        </w:rPr>
        <w:t xml:space="preserve"> </w:t>
      </w:r>
      <w:r w:rsidR="0018429C">
        <w:rPr>
          <w:lang w:eastAsia="zh-CN"/>
        </w:rPr>
        <w:t xml:space="preserve">? timestampInd: boolean   </w:t>
      </w:r>
      <w:r w:rsidR="0018429C" w:rsidRPr="00932268">
        <w:rPr>
          <w:lang w:eastAsia="zh-CN"/>
        </w:rPr>
        <w:t xml:space="preserve">         </w:t>
      </w:r>
    </w:p>
    <w:p w14:paraId="4F3DB605" w14:textId="6B4370C1" w:rsidR="009F3BF5" w:rsidRDefault="00543E1F" w:rsidP="009F3BF5">
      <w:pPr>
        <w:pStyle w:val="PL"/>
        <w:rPr>
          <w:lang w:eastAsia="zh-CN"/>
        </w:rPr>
      </w:pPr>
      <w:r>
        <w:rPr>
          <w:lang w:eastAsia="zh-CN"/>
        </w:rPr>
        <w:t xml:space="preserve"> </w:t>
      </w:r>
      <w:r w:rsidR="009F3BF5" w:rsidRPr="00C2116D">
        <w:rPr>
          <w:lang w:eastAsia="zh-CN"/>
        </w:rPr>
        <w:t xml:space="preserve">? </w:t>
      </w:r>
      <w:r w:rsidR="009F3BF5" w:rsidRPr="00C2116D">
        <w:t>immediateReport</w:t>
      </w:r>
      <w:r w:rsidR="009F3BF5" w:rsidRPr="00C2116D">
        <w:rPr>
          <w:lang w:eastAsia="zh-CN"/>
        </w:rPr>
        <w:t>I</w:t>
      </w:r>
      <w:r w:rsidR="009F3BF5" w:rsidRPr="00C2116D">
        <w:t>nd</w:t>
      </w:r>
      <w:r w:rsidR="009F3BF5" w:rsidRPr="00C2116D">
        <w:rPr>
          <w:lang w:eastAsia="zh-CN"/>
        </w:rPr>
        <w:t>: boolean</w:t>
      </w:r>
      <w:r w:rsidR="009F3BF5">
        <w:rPr>
          <w:lang w:eastAsia="zh-CN"/>
        </w:rPr>
        <w:t xml:space="preserve">   </w:t>
      </w:r>
    </w:p>
    <w:p w14:paraId="7B561496" w14:textId="0D7CB1D0" w:rsidR="009F3BF5" w:rsidRPr="00DC3228" w:rsidRDefault="009F3BF5" w:rsidP="009F3BF5">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Default="000831F6" w:rsidP="000831F6">
      <w:pPr>
        <w:pStyle w:val="PL"/>
        <w:rPr>
          <w:lang w:eastAsia="zh-CN"/>
        </w:rPr>
      </w:pPr>
      <w:r w:rsidRPr="00DC3228">
        <w:rPr>
          <w:lang w:eastAsia="zh-CN"/>
        </w:rPr>
        <w:t xml:space="preserve"> locInfo: LocationInfo           </w:t>
      </w:r>
    </w:p>
    <w:p w14:paraId="47E672DD" w14:textId="3EABAA22" w:rsidR="0018429C" w:rsidRPr="00DC3228" w:rsidRDefault="003A2457" w:rsidP="000831F6">
      <w:pPr>
        <w:pStyle w:val="PL"/>
        <w:rPr>
          <w:lang w:eastAsia="zh-CN"/>
        </w:rPr>
      </w:pPr>
      <w:r>
        <w:rPr>
          <w:lang w:eastAsia="zh-CN"/>
        </w:rPr>
        <w:t xml:space="preserve"> </w:t>
      </w:r>
      <w:r w:rsidR="0018429C">
        <w:rPr>
          <w:lang w:eastAsia="zh-CN"/>
        </w:rPr>
        <w:t xml:space="preserve">? timestamp: TimeOfDay </w:t>
      </w:r>
      <w:r w:rsidR="0018429C" w:rsidRPr="00932268">
        <w:rPr>
          <w:lang w:eastAsia="zh-CN"/>
        </w:rPr>
        <w:t xml:space="preserve">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044" w:name="_CRB_4_1_6"/>
      <w:bookmarkStart w:id="1045" w:name="_Toc193393711"/>
      <w:bookmarkEnd w:id="1044"/>
      <w:r>
        <w:rPr>
          <w:noProof/>
        </w:rPr>
        <w:t>B.4</w:t>
      </w:r>
      <w:r w:rsidRPr="00826514">
        <w:rPr>
          <w:noProof/>
        </w:rPr>
        <w:t>.1.</w:t>
      </w:r>
      <w:r>
        <w:rPr>
          <w:noProof/>
        </w:rPr>
        <w:t>6</w:t>
      </w:r>
      <w:r w:rsidRPr="00826514">
        <w:rPr>
          <w:noProof/>
        </w:rPr>
        <w:tab/>
        <w:t>Media Type</w:t>
      </w:r>
      <w:r>
        <w:rPr>
          <w:noProof/>
        </w:rPr>
        <w:t>s</w:t>
      </w:r>
      <w:bookmarkEnd w:id="1045"/>
    </w:p>
    <w:p w14:paraId="7DF96948" w14:textId="77777777" w:rsidR="00B413AE" w:rsidRDefault="000831F6" w:rsidP="00B413AE">
      <w:pPr>
        <w:rPr>
          <w:lang w:eastAsia="zh-CN"/>
        </w:rPr>
      </w:pPr>
      <w:r>
        <w:rPr>
          <w:lang w:eastAsia="zh-CN"/>
        </w:rPr>
        <w:t>See clause B.3.1.6.</w:t>
      </w:r>
    </w:p>
    <w:p w14:paraId="4D5F735D" w14:textId="77777777" w:rsidR="00726663" w:rsidRDefault="00726663" w:rsidP="00726663">
      <w:pPr>
        <w:pStyle w:val="Heading2"/>
      </w:pPr>
      <w:bookmarkStart w:id="1046" w:name="_CRB_5"/>
      <w:bookmarkStart w:id="1047" w:name="_Toc168325664"/>
      <w:bookmarkStart w:id="1048" w:name="_Toc187929811"/>
      <w:bookmarkStart w:id="1049" w:name="_Toc193393712"/>
      <w:bookmarkEnd w:id="1046"/>
      <w:r>
        <w:t>B.5</w:t>
      </w:r>
      <w:r>
        <w:tab/>
      </w:r>
      <w:bookmarkEnd w:id="1047"/>
      <w:bookmarkEnd w:id="1048"/>
      <w:r>
        <w:t>Media types</w:t>
      </w:r>
      <w:bookmarkEnd w:id="1049"/>
    </w:p>
    <w:p w14:paraId="61D984C9" w14:textId="77777777" w:rsidR="00726663" w:rsidRPr="00C77A9A" w:rsidRDefault="00726663" w:rsidP="00726663">
      <w:pPr>
        <w:pStyle w:val="Heading3"/>
      </w:pPr>
      <w:bookmarkStart w:id="1050" w:name="_CRB_5_1"/>
      <w:bookmarkStart w:id="1051" w:name="_Toc168325576"/>
      <w:bookmarkStart w:id="1052" w:name="_Toc187929722"/>
      <w:bookmarkStart w:id="1053" w:name="_Toc193393713"/>
      <w:bookmarkEnd w:id="1050"/>
      <w:r>
        <w:t>B.5</w:t>
      </w:r>
      <w:r w:rsidRPr="00FC34DC">
        <w:t>.1</w:t>
      </w:r>
      <w:r w:rsidRPr="00C77A9A">
        <w:tab/>
      </w:r>
      <w:r>
        <w:t>General</w:t>
      </w:r>
      <w:bookmarkEnd w:id="1051"/>
      <w:bookmarkEnd w:id="1052"/>
      <w:bookmarkEnd w:id="1053"/>
    </w:p>
    <w:p w14:paraId="70C7F03A" w14:textId="77777777" w:rsidR="00726663" w:rsidRDefault="00726663" w:rsidP="00726663">
      <w:r>
        <w:t>This clause defines media types and its model that are applicable to APIs defined for CoAP resource representations in the present specification.</w:t>
      </w:r>
    </w:p>
    <w:p w14:paraId="4157DFC6" w14:textId="77777777" w:rsidR="00726663" w:rsidRDefault="00726663" w:rsidP="00726663">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3308EC3" w14:textId="77777777" w:rsidR="00726663" w:rsidRPr="00C77A9A" w:rsidRDefault="00726663" w:rsidP="00726663">
      <w:pPr>
        <w:pStyle w:val="Heading3"/>
      </w:pPr>
      <w:bookmarkStart w:id="1054" w:name="_CRA_2_2"/>
      <w:bookmarkStart w:id="1055" w:name="_CRB_5_2"/>
      <w:bookmarkStart w:id="1056" w:name="_Toc154277354"/>
      <w:bookmarkStart w:id="1057" w:name="_Toc168325577"/>
      <w:bookmarkStart w:id="1058" w:name="_Toc187929723"/>
      <w:bookmarkStart w:id="1059" w:name="_Toc193393714"/>
      <w:bookmarkStart w:id="1060" w:name="OLE_LINK62"/>
      <w:bookmarkEnd w:id="1054"/>
      <w:bookmarkEnd w:id="1055"/>
      <w:r>
        <w:t>B.5</w:t>
      </w:r>
      <w:r w:rsidRPr="00FC34DC">
        <w:t>.</w:t>
      </w:r>
      <w:r>
        <w:t>2</w:t>
      </w:r>
      <w:r w:rsidRPr="00C77A9A">
        <w:tab/>
      </w:r>
      <w:r>
        <w:t>Media type structure and definition</w:t>
      </w:r>
      <w:bookmarkEnd w:id="1056"/>
      <w:bookmarkEnd w:id="1057"/>
      <w:bookmarkEnd w:id="1058"/>
      <w:bookmarkEnd w:id="1059"/>
    </w:p>
    <w:bookmarkEnd w:id="1060"/>
    <w:p w14:paraId="58E1B4E4" w14:textId="77777777" w:rsidR="00726663" w:rsidRDefault="00726663" w:rsidP="00726663">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65E577CD" w14:textId="77777777" w:rsidR="00726663" w:rsidRDefault="00726663" w:rsidP="00726663">
      <w:pPr>
        <w:pStyle w:val="EditorsNote"/>
      </w:pPr>
      <w:r>
        <w:t xml:space="preserve">Editor’s note </w:t>
      </w:r>
      <w:r w:rsidRPr="003C547D">
        <w:t>(WI:</w:t>
      </w:r>
      <w:r>
        <w:t>eSEAL</w:t>
      </w:r>
      <w:r w:rsidRPr="003C547D">
        <w:t xml:space="preserve"> CR:</w:t>
      </w:r>
      <w:r>
        <w:t>0122</w:t>
      </w:r>
      <w:r w:rsidRPr="003C547D">
        <w:t>)</w:t>
      </w:r>
      <w:r>
        <w:t>:</w:t>
      </w:r>
      <w:r w:rsidRPr="0073469F">
        <w:tab/>
      </w:r>
      <w:r>
        <w:t>The MIME type needs to be registered towards IANA.</w:t>
      </w:r>
    </w:p>
    <w:p w14:paraId="2F31DFAC" w14:textId="77777777" w:rsidR="00726663" w:rsidRDefault="00726663" w:rsidP="00726663">
      <w:r>
        <w:t>Table</w:t>
      </w:r>
      <w:bookmarkStart w:id="1061" w:name="OLE_LINK278"/>
      <w:bookmarkStart w:id="1062" w:name="OLE_LINK279"/>
      <w:r>
        <w:t> </w:t>
      </w:r>
      <w:bookmarkEnd w:id="1061"/>
      <w:bookmarkEnd w:id="1062"/>
      <w:r>
        <w:t xml:space="preserve">B.5.2.1 lists the single media type </w:t>
      </w:r>
      <w:r w:rsidRPr="0045024E">
        <w:t xml:space="preserve">for the </w:t>
      </w:r>
      <w:r>
        <w:t>APIs defined for CoAP resource representations with a required parameter to identify the defined data types.</w:t>
      </w:r>
    </w:p>
    <w:p w14:paraId="275E880D" w14:textId="77777777" w:rsidR="00726663" w:rsidRPr="00A85617" w:rsidRDefault="00726663" w:rsidP="00726663">
      <w:pPr>
        <w:pStyle w:val="TH"/>
      </w:pPr>
      <w:bookmarkStart w:id="1063" w:name="_CRTableA_2_3_1"/>
      <w:bookmarkStart w:id="1064" w:name="_CRTableB_5_2_1"/>
      <w:r w:rsidRPr="00A85617">
        <w:t>Table </w:t>
      </w:r>
      <w:bookmarkEnd w:id="1063"/>
      <w:bookmarkEnd w:id="1064"/>
      <w:r>
        <w:t>B</w:t>
      </w:r>
      <w:r w:rsidRPr="00A85617">
        <w:t>.</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6"/>
        <w:gridCol w:w="1021"/>
        <w:gridCol w:w="4395"/>
      </w:tblGrid>
      <w:tr w:rsidR="00726663" w14:paraId="477EB004" w14:textId="77777777" w:rsidTr="008E3E08">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709627E5" w14:textId="77777777" w:rsidR="00726663" w:rsidRDefault="00726663" w:rsidP="008E3E08">
            <w:pPr>
              <w:pStyle w:val="TAH"/>
            </w:pPr>
            <w:r>
              <w:t>Media type and parameter</w:t>
            </w:r>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4B857FD7" w14:textId="77777777" w:rsidR="00726663" w:rsidRDefault="00726663" w:rsidP="008E3E08">
            <w:pPr>
              <w:pStyle w:val="TAH"/>
              <w:rPr>
                <w:lang w:eastAsia="zh-CN"/>
              </w:rPr>
            </w:pPr>
            <w:r>
              <w:t>Section used</w:t>
            </w:r>
          </w:p>
        </w:tc>
        <w:tc>
          <w:tcPr>
            <w:tcW w:w="23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63A7D" w14:textId="77777777" w:rsidR="00726663" w:rsidRDefault="00726663" w:rsidP="008E3E08">
            <w:pPr>
              <w:pStyle w:val="TAH"/>
            </w:pPr>
            <w:r>
              <w:t>Description</w:t>
            </w:r>
          </w:p>
        </w:tc>
      </w:tr>
      <w:tr w:rsidR="00726663" w14:paraId="03880820" w14:textId="77777777" w:rsidTr="008E3E08">
        <w:tc>
          <w:tcPr>
            <w:tcW w:w="2135" w:type="pct"/>
            <w:tcBorders>
              <w:top w:val="single" w:sz="4" w:space="0" w:color="auto"/>
              <w:left w:val="single" w:sz="4" w:space="0" w:color="auto"/>
              <w:bottom w:val="single" w:sz="4" w:space="0" w:color="auto"/>
              <w:right w:val="single" w:sz="4" w:space="0" w:color="auto"/>
            </w:tcBorders>
          </w:tcPr>
          <w:p w14:paraId="623364CA" w14:textId="77777777" w:rsidR="00726663" w:rsidRPr="00C8352D" w:rsidRDefault="00726663" w:rsidP="008E3E08">
            <w:pPr>
              <w:pStyle w:val="TAL"/>
              <w:jc w:val="center"/>
            </w:pPr>
            <w:r w:rsidRPr="00C8352D">
              <w:t>vnd.3gpp.seal-</w:t>
            </w:r>
            <w:r>
              <w:t>location</w:t>
            </w:r>
            <w:r w:rsidRPr="00C8352D">
              <w:t>-info+cbor;modeltype=</w:t>
            </w:r>
            <w:r>
              <w:t>location-report-configuration</w:t>
            </w:r>
          </w:p>
        </w:tc>
        <w:tc>
          <w:tcPr>
            <w:tcW w:w="540" w:type="pct"/>
            <w:tcBorders>
              <w:top w:val="single" w:sz="4" w:space="0" w:color="auto"/>
              <w:left w:val="single" w:sz="4" w:space="0" w:color="auto"/>
              <w:bottom w:val="single" w:sz="4" w:space="0" w:color="auto"/>
              <w:right w:val="single" w:sz="4" w:space="0" w:color="auto"/>
            </w:tcBorders>
          </w:tcPr>
          <w:p w14:paraId="68AE8354" w14:textId="77777777" w:rsidR="00726663" w:rsidRPr="00C8352D" w:rsidRDefault="00726663" w:rsidP="008E3E08">
            <w:pPr>
              <w:pStyle w:val="TAL"/>
              <w:jc w:val="center"/>
            </w:pPr>
            <w:r>
              <w:t>6.2.2.4.2, 6.2.2.5.2, 6.2.4.3, 6.2.4.4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2794" w14:textId="77777777" w:rsidR="00726663" w:rsidRPr="00C8352D" w:rsidRDefault="00726663" w:rsidP="008E3E08">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726663" w14:paraId="4984FA05" w14:textId="77777777" w:rsidTr="008E3E08">
        <w:tc>
          <w:tcPr>
            <w:tcW w:w="2135" w:type="pct"/>
            <w:tcBorders>
              <w:top w:val="single" w:sz="4" w:space="0" w:color="auto"/>
              <w:left w:val="single" w:sz="4" w:space="0" w:color="auto"/>
              <w:bottom w:val="single" w:sz="4" w:space="0" w:color="auto"/>
              <w:right w:val="single" w:sz="4" w:space="0" w:color="auto"/>
            </w:tcBorders>
          </w:tcPr>
          <w:p w14:paraId="14AC5F50" w14:textId="77777777" w:rsidR="00726663" w:rsidRPr="00C8352D" w:rsidRDefault="00726663" w:rsidP="008E3E08">
            <w:pPr>
              <w:pStyle w:val="TAL"/>
              <w:jc w:val="center"/>
            </w:pPr>
            <w:r w:rsidRPr="00C8352D">
              <w:t>vnd.3gpp.seal-</w:t>
            </w:r>
            <w:r>
              <w:t>location</w:t>
            </w:r>
            <w:r w:rsidRPr="00C8352D">
              <w:t>-info+cbor;modeltype=</w:t>
            </w:r>
            <w:r>
              <w:t>location-report</w:t>
            </w:r>
          </w:p>
        </w:tc>
        <w:tc>
          <w:tcPr>
            <w:tcW w:w="540" w:type="pct"/>
            <w:tcBorders>
              <w:top w:val="single" w:sz="4" w:space="0" w:color="auto"/>
              <w:left w:val="single" w:sz="4" w:space="0" w:color="auto"/>
              <w:bottom w:val="single" w:sz="4" w:space="0" w:color="auto"/>
              <w:right w:val="single" w:sz="4" w:space="0" w:color="auto"/>
            </w:tcBorders>
          </w:tcPr>
          <w:p w14:paraId="33D12F91" w14:textId="77777777" w:rsidR="00726663" w:rsidRPr="00C8352D" w:rsidRDefault="00726663" w:rsidP="008E3E08">
            <w:pPr>
              <w:pStyle w:val="TAL"/>
              <w:jc w:val="center"/>
            </w:pPr>
            <w:r>
              <w:t>6.2.2.4.1, 6.2.2.5.1, 6.2.3.3, 6.2.3.4, 6.2.4.3, 6.2.4.4, 6.2.7.3</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ADA8" w14:textId="77777777" w:rsidR="00726663" w:rsidRPr="00C8352D" w:rsidRDefault="00726663" w:rsidP="008E3E08">
            <w:pPr>
              <w:pStyle w:val="TAL"/>
            </w:pPr>
            <w:r w:rsidRPr="00C8352D">
              <w:t>The media type and parameter</w:t>
            </w:r>
            <w:r>
              <w:t xml:space="preserve"> for </w:t>
            </w:r>
            <w:r>
              <w:rPr>
                <w:lang w:val="en-US"/>
              </w:rPr>
              <w:t>location information or location report</w:t>
            </w:r>
            <w:r w:rsidRPr="00C8352D">
              <w:t>.</w:t>
            </w:r>
          </w:p>
        </w:tc>
      </w:tr>
      <w:tr w:rsidR="00726663" w14:paraId="78876888" w14:textId="77777777" w:rsidTr="008E3E08">
        <w:tc>
          <w:tcPr>
            <w:tcW w:w="2135" w:type="pct"/>
            <w:tcBorders>
              <w:top w:val="single" w:sz="4" w:space="0" w:color="auto"/>
              <w:left w:val="single" w:sz="4" w:space="0" w:color="auto"/>
              <w:bottom w:val="single" w:sz="4" w:space="0" w:color="auto"/>
              <w:right w:val="single" w:sz="4" w:space="0" w:color="auto"/>
            </w:tcBorders>
          </w:tcPr>
          <w:p w14:paraId="0D78728D" w14:textId="77777777" w:rsidR="00726663" w:rsidRPr="00C8352D" w:rsidRDefault="00726663" w:rsidP="008E3E08">
            <w:pPr>
              <w:pStyle w:val="TAL"/>
              <w:jc w:val="center"/>
            </w:pPr>
            <w:r w:rsidRPr="00A30DF2">
              <w:t>vnd.3gpp.seal-location-info+cbor;modeltype=location-</w:t>
            </w:r>
            <w:r>
              <w:t>area-query</w:t>
            </w:r>
          </w:p>
        </w:tc>
        <w:tc>
          <w:tcPr>
            <w:tcW w:w="540" w:type="pct"/>
            <w:tcBorders>
              <w:top w:val="single" w:sz="4" w:space="0" w:color="auto"/>
              <w:left w:val="single" w:sz="4" w:space="0" w:color="auto"/>
              <w:bottom w:val="single" w:sz="4" w:space="0" w:color="auto"/>
              <w:right w:val="single" w:sz="4" w:space="0" w:color="auto"/>
            </w:tcBorders>
          </w:tcPr>
          <w:p w14:paraId="60CF51CE" w14:textId="77777777" w:rsidR="00726663" w:rsidRPr="00C8352D" w:rsidRDefault="00726663" w:rsidP="008E3E08">
            <w:pPr>
              <w:pStyle w:val="TAL"/>
              <w:jc w:val="center"/>
            </w:pPr>
            <w:r>
              <w:t>6.2.9.3, 6.2.9.4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29B9" w14:textId="77777777" w:rsidR="00726663" w:rsidRPr="00C8352D" w:rsidRDefault="00726663" w:rsidP="008E3E08">
            <w:pPr>
              <w:pStyle w:val="TAL"/>
            </w:pPr>
            <w:r>
              <w:rPr>
                <w:lang w:val="en-US"/>
              </w:rPr>
              <w:t xml:space="preserve">The media type and parameter </w:t>
            </w:r>
            <w:r w:rsidRPr="00826514">
              <w:rPr>
                <w:lang w:val="en-US"/>
              </w:rPr>
              <w:t xml:space="preserve">for a </w:t>
            </w:r>
            <w:r>
              <w:rPr>
                <w:lang w:val="en-US"/>
              </w:rPr>
              <w:t>location area query.</w:t>
            </w:r>
          </w:p>
        </w:tc>
      </w:tr>
      <w:tr w:rsidR="00726663" w14:paraId="41F548E0" w14:textId="77777777" w:rsidTr="008E3E08">
        <w:tc>
          <w:tcPr>
            <w:tcW w:w="2135" w:type="pct"/>
            <w:tcBorders>
              <w:top w:val="single" w:sz="4" w:space="0" w:color="auto"/>
              <w:left w:val="single" w:sz="4" w:space="0" w:color="auto"/>
              <w:bottom w:val="single" w:sz="4" w:space="0" w:color="auto"/>
              <w:right w:val="single" w:sz="4" w:space="0" w:color="auto"/>
            </w:tcBorders>
          </w:tcPr>
          <w:p w14:paraId="7DC230CC" w14:textId="77777777" w:rsidR="00726663" w:rsidRPr="00C8352D" w:rsidRDefault="00726663" w:rsidP="008E3E08">
            <w:pPr>
              <w:pStyle w:val="TAL"/>
              <w:jc w:val="center"/>
            </w:pPr>
            <w:r w:rsidRPr="00A30DF2">
              <w:t>vnd.3gpp.seal-location-info+cbor;modeltype=location-</w:t>
            </w:r>
            <w:r>
              <w:t>area-info</w:t>
            </w:r>
          </w:p>
        </w:tc>
        <w:tc>
          <w:tcPr>
            <w:tcW w:w="540" w:type="pct"/>
            <w:tcBorders>
              <w:top w:val="single" w:sz="4" w:space="0" w:color="auto"/>
              <w:left w:val="single" w:sz="4" w:space="0" w:color="auto"/>
              <w:bottom w:val="single" w:sz="4" w:space="0" w:color="auto"/>
              <w:right w:val="single" w:sz="4" w:space="0" w:color="auto"/>
            </w:tcBorders>
          </w:tcPr>
          <w:p w14:paraId="1DD70B01" w14:textId="77777777" w:rsidR="00726663" w:rsidRDefault="00726663" w:rsidP="008E3E08">
            <w:pPr>
              <w:pStyle w:val="TAL"/>
              <w:jc w:val="center"/>
            </w:pPr>
            <w:r>
              <w:t>6.2.9.3, 6.2.9.4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9CE" w14:textId="77777777" w:rsidR="00726663" w:rsidRPr="00C8352D" w:rsidRDefault="00726663" w:rsidP="008E3E08">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bl>
    <w:p w14:paraId="79F98892" w14:textId="77777777" w:rsidR="00726663" w:rsidRDefault="00726663" w:rsidP="00726663"/>
    <w:p w14:paraId="74F94904" w14:textId="77777777" w:rsidR="00726663" w:rsidRPr="00826514" w:rsidRDefault="00726663" w:rsidP="00726663">
      <w:pPr>
        <w:pStyle w:val="Heading3"/>
        <w:rPr>
          <w:noProof/>
        </w:rPr>
      </w:pPr>
      <w:bookmarkStart w:id="1065" w:name="_CRB_5_3"/>
      <w:bookmarkStart w:id="1066" w:name="_Toc189574652"/>
      <w:bookmarkStart w:id="1067" w:name="_Toc193393715"/>
      <w:bookmarkEnd w:id="1065"/>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066"/>
      <w:r w:rsidRPr="00A93A02">
        <w:t>vnd.3gpp.seal-</w:t>
      </w:r>
      <w:r>
        <w:t>location-info+cbor</w:t>
      </w:r>
      <w:bookmarkEnd w:id="1067"/>
    </w:p>
    <w:p w14:paraId="1A730196" w14:textId="77777777" w:rsidR="00726663" w:rsidRPr="00826514" w:rsidRDefault="00726663" w:rsidP="00726663">
      <w:r w:rsidRPr="00826514">
        <w:t>Type name: application</w:t>
      </w:r>
    </w:p>
    <w:p w14:paraId="491096F5" w14:textId="77777777" w:rsidR="00726663" w:rsidRPr="00826514" w:rsidRDefault="00726663" w:rsidP="00726663">
      <w:r w:rsidRPr="00826514">
        <w:t xml:space="preserve">Subtype name: </w:t>
      </w:r>
      <w:r w:rsidRPr="00A93A02">
        <w:t>vnd.3gpp.seal-</w:t>
      </w:r>
      <w:r>
        <w:t>location -info+cbor</w:t>
      </w:r>
    </w:p>
    <w:p w14:paraId="1C7C0913" w14:textId="77777777" w:rsidR="00726663" w:rsidRPr="00826514" w:rsidRDefault="00726663" w:rsidP="00726663">
      <w:r w:rsidRPr="00826514">
        <w:t>Required parameters: none</w:t>
      </w:r>
    </w:p>
    <w:p w14:paraId="5D74F019" w14:textId="77777777" w:rsidR="00726663" w:rsidRDefault="00726663" w:rsidP="00726663">
      <w:r w:rsidRPr="00826514">
        <w:t xml:space="preserve">Optional parameters: </w:t>
      </w:r>
      <w:r>
        <w:t>modeltype.</w:t>
      </w:r>
    </w:p>
    <w:p w14:paraId="6A2BD2E2" w14:textId="77777777" w:rsidR="00726663" w:rsidRPr="00826514" w:rsidRDefault="00726663" w:rsidP="00726663">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2E462635" w14:textId="77777777" w:rsidR="00726663" w:rsidRPr="00826514" w:rsidRDefault="00726663" w:rsidP="00726663">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54348DA1" w14:textId="77777777" w:rsidR="00726663" w:rsidRPr="00826514" w:rsidRDefault="00726663" w:rsidP="00726663">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F2A332D" w14:textId="77777777" w:rsidR="00726663" w:rsidRPr="00826514" w:rsidRDefault="00726663" w:rsidP="00726663">
      <w:r w:rsidRPr="00826514">
        <w:t>Interoperability considerations: Applications must ignore any key-value pairs that they do not understand. This allows backwards-compatible extensions to this specification.</w:t>
      </w:r>
    </w:p>
    <w:p w14:paraId="10FA2F73" w14:textId="77777777" w:rsidR="00726663" w:rsidRPr="00826514" w:rsidRDefault="00726663" w:rsidP="00726663">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68FB0A0B" w14:textId="77777777" w:rsidR="00726663" w:rsidRPr="00826514" w:rsidRDefault="00726663" w:rsidP="00726663">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BD3BD7" w14:textId="77777777" w:rsidR="00726663" w:rsidRPr="00826514" w:rsidRDefault="00726663" w:rsidP="0072666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53AD5389" w14:textId="77777777" w:rsidR="00726663" w:rsidRPr="00826514" w:rsidRDefault="00726663" w:rsidP="00726663">
      <w:r w:rsidRPr="00826514">
        <w:t>Additional information:</w:t>
      </w:r>
    </w:p>
    <w:p w14:paraId="3B6AA3F6" w14:textId="77777777" w:rsidR="00726663" w:rsidRPr="00826514" w:rsidRDefault="00726663" w:rsidP="00680325">
      <w:pPr>
        <w:pStyle w:val="B1"/>
      </w:pPr>
      <w:r w:rsidRPr="00826514">
        <w:t>Deprecated alias names for this type: N/A</w:t>
      </w:r>
    </w:p>
    <w:p w14:paraId="0520E226" w14:textId="77777777" w:rsidR="00726663" w:rsidRPr="00826514" w:rsidRDefault="00726663" w:rsidP="00680325">
      <w:pPr>
        <w:pStyle w:val="B1"/>
      </w:pPr>
      <w:r w:rsidRPr="00826514">
        <w:t>Magic number(s): N/A</w:t>
      </w:r>
    </w:p>
    <w:p w14:paraId="59906DBF" w14:textId="77777777" w:rsidR="00726663" w:rsidRPr="00826514" w:rsidRDefault="00726663" w:rsidP="00680325">
      <w:pPr>
        <w:pStyle w:val="B1"/>
      </w:pPr>
      <w:r w:rsidRPr="00826514">
        <w:t>File extension(s): none</w:t>
      </w:r>
    </w:p>
    <w:p w14:paraId="14CF1D18" w14:textId="77777777" w:rsidR="00726663" w:rsidRPr="00826514" w:rsidRDefault="00726663" w:rsidP="00680325">
      <w:pPr>
        <w:pStyle w:val="B1"/>
      </w:pPr>
      <w:r w:rsidRPr="00826514">
        <w:t>Macintosh file type code(s): none</w:t>
      </w:r>
    </w:p>
    <w:p w14:paraId="689BD9FD" w14:textId="77777777" w:rsidR="00726663" w:rsidRPr="00826514" w:rsidRDefault="00726663" w:rsidP="00726663">
      <w:r w:rsidRPr="00826514">
        <w:t>Person &amp; email address to contact for further information: &lt;MCC name&gt;, &lt;MCC email address&gt;</w:t>
      </w:r>
    </w:p>
    <w:p w14:paraId="3E06A88F" w14:textId="77777777" w:rsidR="00726663" w:rsidRPr="00826514" w:rsidRDefault="00726663" w:rsidP="00726663">
      <w:r w:rsidRPr="00826514">
        <w:t>Intended usage: COMMON</w:t>
      </w:r>
    </w:p>
    <w:p w14:paraId="207D5423" w14:textId="77777777" w:rsidR="00726663" w:rsidRPr="00826514" w:rsidRDefault="00726663" w:rsidP="00726663">
      <w:r w:rsidRPr="00826514">
        <w:t>Restrictions on usage: None</w:t>
      </w:r>
    </w:p>
    <w:p w14:paraId="0311828F" w14:textId="77777777" w:rsidR="00726663" w:rsidRPr="00826514" w:rsidRDefault="00726663" w:rsidP="00726663">
      <w:r w:rsidRPr="00826514">
        <w:t>Author: 3GPP CT1 Working Group/3GPP_TSG_CT_WG1@LIST.ETSI.ORG</w:t>
      </w:r>
    </w:p>
    <w:p w14:paraId="7A2A8C90" w14:textId="164BA7DE" w:rsidR="00726663" w:rsidRDefault="00726663" w:rsidP="00B413AE">
      <w:r w:rsidRPr="00826514">
        <w:t>Change controller: &lt;MCC name&gt;/&lt;MCC email address&gt;</w:t>
      </w:r>
    </w:p>
    <w:p w14:paraId="2AC7C883" w14:textId="4CB03481" w:rsidR="00632836" w:rsidRDefault="00283D83" w:rsidP="00632836">
      <w:pPr>
        <w:pStyle w:val="Heading8"/>
        <w:rPr>
          <w:lang w:eastAsia="zh-CN"/>
        </w:rPr>
      </w:pPr>
      <w:bookmarkStart w:id="1068" w:name="_CRAnnexCInformative"/>
      <w:bookmarkEnd w:id="1068"/>
      <w:r>
        <w:br w:type="page"/>
      </w:r>
      <w:bookmarkStart w:id="1069" w:name="_Toc454541877"/>
      <w:bookmarkStart w:id="1070" w:name="_Toc193393716"/>
      <w:bookmarkStart w:id="1071" w:name="_Toc45281918"/>
      <w:bookmarkStart w:id="1072" w:name="_Toc51933148"/>
      <w:r w:rsidR="00632836">
        <w:t xml:space="preserve">Annex </w:t>
      </w:r>
      <w:r w:rsidR="00A57360">
        <w:t>C</w:t>
      </w:r>
      <w:r w:rsidR="00632836">
        <w:t xml:space="preserve"> (Informative):</w:t>
      </w:r>
      <w:r w:rsidR="00632836">
        <w:br/>
        <w:t>IANA UDP port registration form</w:t>
      </w:r>
      <w:bookmarkEnd w:id="1069"/>
      <w:bookmarkEnd w:id="1070"/>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8E3E08">
        <w:tc>
          <w:tcPr>
            <w:tcW w:w="3008" w:type="dxa"/>
          </w:tcPr>
          <w:p w14:paraId="14BE8F80" w14:textId="77777777" w:rsidR="00632836" w:rsidRDefault="00632836" w:rsidP="008E3E08">
            <w:r>
              <w:t>Assignee Name</w:t>
            </w:r>
          </w:p>
        </w:tc>
        <w:tc>
          <w:tcPr>
            <w:tcW w:w="6621" w:type="dxa"/>
          </w:tcPr>
          <w:p w14:paraId="6D93D56C" w14:textId="77777777" w:rsidR="00632836" w:rsidRDefault="00632836" w:rsidP="008E3E08">
            <w:r w:rsidRPr="0073469F">
              <w:t>&lt;MCC name&gt;</w:t>
            </w:r>
          </w:p>
        </w:tc>
      </w:tr>
      <w:tr w:rsidR="00632836" w14:paraId="44BAD103" w14:textId="77777777" w:rsidTr="008E3E08">
        <w:tc>
          <w:tcPr>
            <w:tcW w:w="3008" w:type="dxa"/>
          </w:tcPr>
          <w:p w14:paraId="614FD281" w14:textId="77777777" w:rsidR="00632836" w:rsidRDefault="00632836" w:rsidP="008E3E08">
            <w:r>
              <w:t>Assignee E-mail</w:t>
            </w:r>
          </w:p>
        </w:tc>
        <w:tc>
          <w:tcPr>
            <w:tcW w:w="6621" w:type="dxa"/>
          </w:tcPr>
          <w:p w14:paraId="4E4B95B3" w14:textId="77777777" w:rsidR="00632836" w:rsidRDefault="00632836" w:rsidP="008E3E08">
            <w:r w:rsidRPr="0073469F">
              <w:t>&lt;MCC email address&gt;</w:t>
            </w:r>
          </w:p>
        </w:tc>
      </w:tr>
      <w:tr w:rsidR="00632836" w14:paraId="3F27D974" w14:textId="77777777" w:rsidTr="008E3E08">
        <w:tc>
          <w:tcPr>
            <w:tcW w:w="3008" w:type="dxa"/>
          </w:tcPr>
          <w:p w14:paraId="4DF149E3" w14:textId="77777777" w:rsidR="00632836" w:rsidRDefault="00632836" w:rsidP="008E3E08">
            <w:r>
              <w:t>Contact Person</w:t>
            </w:r>
          </w:p>
        </w:tc>
        <w:tc>
          <w:tcPr>
            <w:tcW w:w="6621" w:type="dxa"/>
          </w:tcPr>
          <w:p w14:paraId="3CAC7596" w14:textId="77777777" w:rsidR="00632836" w:rsidRDefault="00632836" w:rsidP="008E3E08">
            <w:r w:rsidRPr="0073469F">
              <w:t>&lt;MCC name&gt;</w:t>
            </w:r>
          </w:p>
        </w:tc>
      </w:tr>
      <w:tr w:rsidR="00632836" w14:paraId="3713096A" w14:textId="77777777" w:rsidTr="008E3E08">
        <w:tc>
          <w:tcPr>
            <w:tcW w:w="3008" w:type="dxa"/>
          </w:tcPr>
          <w:p w14:paraId="76CE086F" w14:textId="77777777" w:rsidR="00632836" w:rsidRDefault="00632836" w:rsidP="008E3E08">
            <w:r>
              <w:t>Contact E-mail</w:t>
            </w:r>
          </w:p>
        </w:tc>
        <w:tc>
          <w:tcPr>
            <w:tcW w:w="6621" w:type="dxa"/>
          </w:tcPr>
          <w:p w14:paraId="59268D99" w14:textId="77777777" w:rsidR="00632836" w:rsidRDefault="00632836" w:rsidP="008E3E08">
            <w:r w:rsidRPr="0073469F">
              <w:t>&lt;MCC email address&gt;</w:t>
            </w:r>
          </w:p>
        </w:tc>
      </w:tr>
      <w:tr w:rsidR="00632836" w14:paraId="36AA361E" w14:textId="77777777" w:rsidTr="008E3E08">
        <w:tc>
          <w:tcPr>
            <w:tcW w:w="3008" w:type="dxa"/>
          </w:tcPr>
          <w:p w14:paraId="705CF162" w14:textId="77777777" w:rsidR="00632836" w:rsidRDefault="00632836" w:rsidP="008E3E08">
            <w:r>
              <w:t>Resources required</w:t>
            </w:r>
          </w:p>
        </w:tc>
        <w:tc>
          <w:tcPr>
            <w:tcW w:w="6621" w:type="dxa"/>
          </w:tcPr>
          <w:p w14:paraId="38A5408D" w14:textId="77777777" w:rsidR="00632836" w:rsidRDefault="00632836" w:rsidP="008E3E08">
            <w:r>
              <w:t>Port number and service name</w:t>
            </w:r>
          </w:p>
        </w:tc>
      </w:tr>
      <w:tr w:rsidR="00632836" w14:paraId="7A283587" w14:textId="77777777" w:rsidTr="008E3E08">
        <w:tc>
          <w:tcPr>
            <w:tcW w:w="3008" w:type="dxa"/>
          </w:tcPr>
          <w:p w14:paraId="3AEAEF05" w14:textId="77777777" w:rsidR="00632836" w:rsidRDefault="00632836" w:rsidP="008E3E08">
            <w:r>
              <w:t>Transport Protocols</w:t>
            </w:r>
          </w:p>
        </w:tc>
        <w:tc>
          <w:tcPr>
            <w:tcW w:w="6621" w:type="dxa"/>
          </w:tcPr>
          <w:p w14:paraId="61E06FA7" w14:textId="77777777" w:rsidR="00632836" w:rsidRDefault="00632836" w:rsidP="008E3E08">
            <w:r>
              <w:t>UDP</w:t>
            </w:r>
          </w:p>
        </w:tc>
      </w:tr>
      <w:tr w:rsidR="00632836" w14:paraId="06692290" w14:textId="77777777" w:rsidTr="008E3E08">
        <w:tc>
          <w:tcPr>
            <w:tcW w:w="3008" w:type="dxa"/>
          </w:tcPr>
          <w:p w14:paraId="739A7067" w14:textId="77777777" w:rsidR="00632836" w:rsidRDefault="00632836" w:rsidP="008E3E08">
            <w:r>
              <w:t>Service Code</w:t>
            </w:r>
          </w:p>
        </w:tc>
        <w:tc>
          <w:tcPr>
            <w:tcW w:w="6621" w:type="dxa"/>
          </w:tcPr>
          <w:p w14:paraId="06D72312" w14:textId="77777777" w:rsidR="00632836" w:rsidRDefault="00632836" w:rsidP="008E3E08"/>
        </w:tc>
      </w:tr>
      <w:tr w:rsidR="00632836" w14:paraId="23411BAF" w14:textId="77777777" w:rsidTr="008E3E08">
        <w:tc>
          <w:tcPr>
            <w:tcW w:w="3008" w:type="dxa"/>
          </w:tcPr>
          <w:p w14:paraId="0A5FAA8F" w14:textId="77777777" w:rsidR="00632836" w:rsidRDefault="00632836" w:rsidP="008E3E08">
            <w:r>
              <w:t>Service Name</w:t>
            </w:r>
          </w:p>
        </w:tc>
        <w:tc>
          <w:tcPr>
            <w:tcW w:w="6621" w:type="dxa"/>
          </w:tcPr>
          <w:p w14:paraId="131EE4ED" w14:textId="77777777" w:rsidR="00632836" w:rsidRDefault="00632836" w:rsidP="008E3E08">
            <w:r>
              <w:t>SLMP</w:t>
            </w:r>
          </w:p>
        </w:tc>
      </w:tr>
      <w:tr w:rsidR="00632836" w14:paraId="0ABDA912" w14:textId="77777777" w:rsidTr="008E3E08">
        <w:tc>
          <w:tcPr>
            <w:tcW w:w="3008" w:type="dxa"/>
          </w:tcPr>
          <w:p w14:paraId="13CFDC46" w14:textId="77777777" w:rsidR="00632836" w:rsidRDefault="00632836" w:rsidP="008E3E08">
            <w:r>
              <w:t>Desired Port Number</w:t>
            </w:r>
          </w:p>
        </w:tc>
        <w:tc>
          <w:tcPr>
            <w:tcW w:w="6621" w:type="dxa"/>
          </w:tcPr>
          <w:p w14:paraId="284218C9" w14:textId="77777777" w:rsidR="00632836" w:rsidRDefault="00632836" w:rsidP="008E3E08"/>
        </w:tc>
      </w:tr>
      <w:tr w:rsidR="00632836" w14:paraId="7C60FACE" w14:textId="77777777" w:rsidTr="008E3E08">
        <w:tc>
          <w:tcPr>
            <w:tcW w:w="3008" w:type="dxa"/>
          </w:tcPr>
          <w:p w14:paraId="290BC70C" w14:textId="77777777" w:rsidR="00632836" w:rsidRDefault="00632836" w:rsidP="008E3E08">
            <w:r>
              <w:t>Description</w:t>
            </w:r>
          </w:p>
        </w:tc>
        <w:tc>
          <w:tcPr>
            <w:tcW w:w="6621" w:type="dxa"/>
          </w:tcPr>
          <w:p w14:paraId="43DFD0FB" w14:textId="77777777" w:rsidR="00632836" w:rsidRPr="00D368D8" w:rsidRDefault="00632836" w:rsidP="008E3E08">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8E3E08">
        <w:tc>
          <w:tcPr>
            <w:tcW w:w="3008" w:type="dxa"/>
          </w:tcPr>
          <w:p w14:paraId="2F82B7EF" w14:textId="77777777" w:rsidR="00632836" w:rsidRDefault="00632836" w:rsidP="008E3E08">
            <w:r>
              <w:t>Reference</w:t>
            </w:r>
          </w:p>
        </w:tc>
        <w:tc>
          <w:tcPr>
            <w:tcW w:w="6621" w:type="dxa"/>
          </w:tcPr>
          <w:p w14:paraId="44D7127B" w14:textId="77777777" w:rsidR="00632836" w:rsidRDefault="00632836" w:rsidP="008E3E08">
            <w:r>
              <w:t>3GPP TS</w:t>
            </w:r>
            <w:r>
              <w:rPr>
                <w:rFonts w:hint="eastAsia"/>
              </w:rPr>
              <w:t> 24.</w:t>
            </w:r>
            <w:r>
              <w:t>545</w:t>
            </w:r>
          </w:p>
        </w:tc>
      </w:tr>
      <w:tr w:rsidR="00632836" w14:paraId="3D8A1606" w14:textId="77777777" w:rsidTr="008E3E08">
        <w:tc>
          <w:tcPr>
            <w:tcW w:w="3008" w:type="dxa"/>
          </w:tcPr>
          <w:p w14:paraId="5EFBBD57" w14:textId="77777777" w:rsidR="00632836" w:rsidRDefault="00632836" w:rsidP="008E3E08">
            <w:r w:rsidRPr="000174A7">
              <w:t>Defined TXT keys</w:t>
            </w:r>
          </w:p>
        </w:tc>
        <w:tc>
          <w:tcPr>
            <w:tcW w:w="6621" w:type="dxa"/>
          </w:tcPr>
          <w:p w14:paraId="7A9B9402" w14:textId="77777777" w:rsidR="00632836" w:rsidRDefault="00632836" w:rsidP="008E3E08">
            <w:r>
              <w:t>N/A</w:t>
            </w:r>
          </w:p>
        </w:tc>
      </w:tr>
      <w:tr w:rsidR="00632836" w14:paraId="51CF3814" w14:textId="77777777" w:rsidTr="008E3E08">
        <w:tc>
          <w:tcPr>
            <w:tcW w:w="3008" w:type="dxa"/>
          </w:tcPr>
          <w:p w14:paraId="757BC369" w14:textId="77777777" w:rsidR="00632836" w:rsidRDefault="00632836" w:rsidP="008E3E08">
            <w:r>
              <w:t>If broadcast/multicast is used, how and what for?</w:t>
            </w:r>
          </w:p>
        </w:tc>
        <w:tc>
          <w:tcPr>
            <w:tcW w:w="6621" w:type="dxa"/>
          </w:tcPr>
          <w:p w14:paraId="28048E2E" w14:textId="77777777" w:rsidR="00632836" w:rsidRDefault="00632836" w:rsidP="008E3E08">
            <w:r>
              <w:t>SLMP does not used broadcast/multicast.</w:t>
            </w:r>
          </w:p>
        </w:tc>
      </w:tr>
      <w:tr w:rsidR="00632836" w14:paraId="5037FD4D" w14:textId="77777777" w:rsidTr="008E3E08">
        <w:tc>
          <w:tcPr>
            <w:tcW w:w="3008" w:type="dxa"/>
          </w:tcPr>
          <w:p w14:paraId="15A7280B" w14:textId="77777777" w:rsidR="00632836" w:rsidRDefault="00632836" w:rsidP="008E3E08">
            <w:r>
              <w:t>If UDP is requested, please explain how traffic is limited, and whether the protocol reacts to congestion.</w:t>
            </w:r>
          </w:p>
        </w:tc>
        <w:tc>
          <w:tcPr>
            <w:tcW w:w="6621" w:type="dxa"/>
          </w:tcPr>
          <w:p w14:paraId="48B7DA21" w14:textId="77777777" w:rsidR="00632836" w:rsidRDefault="00632836" w:rsidP="008E3E08">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8E3E08">
        <w:tc>
          <w:tcPr>
            <w:tcW w:w="3008" w:type="dxa"/>
          </w:tcPr>
          <w:p w14:paraId="0EFD6099" w14:textId="77777777" w:rsidR="00632836" w:rsidRDefault="00632836" w:rsidP="008E3E08">
            <w:r>
              <w:t>If UDP is requested, please indicate whether the service is solely for the discovery of hosts supporting this protocol.</w:t>
            </w:r>
          </w:p>
        </w:tc>
        <w:tc>
          <w:tcPr>
            <w:tcW w:w="6621" w:type="dxa"/>
          </w:tcPr>
          <w:p w14:paraId="296F7718" w14:textId="77777777" w:rsidR="00632836" w:rsidRDefault="00632836" w:rsidP="008E3E08">
            <w:r>
              <w:t>SLMP is not used solely for discovery of hosts supporting this protocol.</w:t>
            </w:r>
          </w:p>
        </w:tc>
      </w:tr>
      <w:tr w:rsidR="00632836" w14:paraId="7119D0F1" w14:textId="77777777" w:rsidTr="008E3E08">
        <w:tc>
          <w:tcPr>
            <w:tcW w:w="3008" w:type="dxa"/>
          </w:tcPr>
          <w:p w14:paraId="7B44F131" w14:textId="77777777" w:rsidR="00632836" w:rsidRDefault="00632836" w:rsidP="008E3E08">
            <w:r>
              <w:t>Please explain how your protocol supports versioning.</w:t>
            </w:r>
          </w:p>
        </w:tc>
        <w:tc>
          <w:tcPr>
            <w:tcW w:w="6621" w:type="dxa"/>
          </w:tcPr>
          <w:p w14:paraId="1EE5CDED" w14:textId="77777777" w:rsidR="00632836" w:rsidRDefault="00632836" w:rsidP="008E3E08">
            <w:r>
              <w:t>SLMP does not support versioning.</w:t>
            </w:r>
          </w:p>
        </w:tc>
      </w:tr>
      <w:tr w:rsidR="00632836" w14:paraId="1B969DCF" w14:textId="77777777" w:rsidTr="008E3E08">
        <w:tc>
          <w:tcPr>
            <w:tcW w:w="3008" w:type="dxa"/>
          </w:tcPr>
          <w:p w14:paraId="06719136" w14:textId="77777777" w:rsidR="00632836" w:rsidRDefault="00632836" w:rsidP="008E3E08">
            <w:r>
              <w:t>If your request is for more than one transport, please explain in detail how the protocol differs over each transport.</w:t>
            </w:r>
          </w:p>
        </w:tc>
        <w:tc>
          <w:tcPr>
            <w:tcW w:w="6621" w:type="dxa"/>
          </w:tcPr>
          <w:p w14:paraId="4DDC6835" w14:textId="77777777" w:rsidR="00632836" w:rsidRDefault="00632836" w:rsidP="008E3E08">
            <w:r>
              <w:t>N/A</w:t>
            </w:r>
          </w:p>
        </w:tc>
      </w:tr>
      <w:tr w:rsidR="00632836" w14:paraId="3771A811" w14:textId="77777777" w:rsidTr="008E3E08">
        <w:tc>
          <w:tcPr>
            <w:tcW w:w="3008" w:type="dxa"/>
          </w:tcPr>
          <w:p w14:paraId="7C30DEE5" w14:textId="77777777" w:rsidR="00632836" w:rsidRDefault="00632836" w:rsidP="008E3E08">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8E3E08">
            <w:r>
              <w:t>SLMP does not support security. SLMP relies on the security mechanisms of the lower layers.</w:t>
            </w:r>
          </w:p>
        </w:tc>
      </w:tr>
      <w:tr w:rsidR="00632836" w14:paraId="6F60A591" w14:textId="77777777" w:rsidTr="008E3E08">
        <w:tc>
          <w:tcPr>
            <w:tcW w:w="3008" w:type="dxa"/>
          </w:tcPr>
          <w:p w14:paraId="1E495B23" w14:textId="77777777" w:rsidR="00632836" w:rsidRDefault="00632836" w:rsidP="008E3E08">
            <w:r w:rsidRPr="00D368D8">
              <w:t>Please explain why a unique port assignment is necessary as opposed to a port in range (49152-65535) or existing port.</w:t>
            </w:r>
          </w:p>
        </w:tc>
        <w:tc>
          <w:tcPr>
            <w:tcW w:w="6621" w:type="dxa"/>
          </w:tcPr>
          <w:p w14:paraId="7F3A01B6" w14:textId="77777777" w:rsidR="00632836" w:rsidRDefault="00632836" w:rsidP="008E3E08">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8E3E08">
        <w:tc>
          <w:tcPr>
            <w:tcW w:w="3008" w:type="dxa"/>
          </w:tcPr>
          <w:p w14:paraId="69BC8EA7" w14:textId="77777777" w:rsidR="00632836" w:rsidRDefault="00632836" w:rsidP="008E3E08">
            <w:r>
              <w:t>Please explain the state of development of your protocol.</w:t>
            </w:r>
          </w:p>
        </w:tc>
        <w:tc>
          <w:tcPr>
            <w:tcW w:w="6621" w:type="dxa"/>
          </w:tcPr>
          <w:p w14:paraId="01B99AED" w14:textId="77777777" w:rsidR="00632836" w:rsidRDefault="00632836" w:rsidP="008E3E08">
            <w:r>
              <w:t>Protocol standard definition. No implementation exists yet.</w:t>
            </w:r>
          </w:p>
        </w:tc>
      </w:tr>
      <w:tr w:rsidR="00632836" w14:paraId="0177B28A" w14:textId="77777777" w:rsidTr="008E3E08">
        <w:tc>
          <w:tcPr>
            <w:tcW w:w="3008" w:type="dxa"/>
          </w:tcPr>
          <w:p w14:paraId="6B9B99CE" w14:textId="77777777" w:rsidR="00632836" w:rsidRDefault="00632836" w:rsidP="008E3E08">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8E3E08">
            <w:r>
              <w:t>N/A</w:t>
            </w:r>
          </w:p>
        </w:tc>
      </w:tr>
      <w:tr w:rsidR="00632836" w14:paraId="42A9EEA6" w14:textId="77777777" w:rsidTr="008E3E08">
        <w:tc>
          <w:tcPr>
            <w:tcW w:w="3008" w:type="dxa"/>
          </w:tcPr>
          <w:p w14:paraId="68090430" w14:textId="77777777" w:rsidR="00632836" w:rsidRDefault="00632836" w:rsidP="008E3E08">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8E3E08">
            <w:r>
              <w:t>N/A</w:t>
            </w:r>
          </w:p>
        </w:tc>
      </w:tr>
      <w:tr w:rsidR="00632836" w14:paraId="634A52A5" w14:textId="77777777" w:rsidTr="008E3E08">
        <w:tc>
          <w:tcPr>
            <w:tcW w:w="3008" w:type="dxa"/>
          </w:tcPr>
          <w:p w14:paraId="0C351DCA" w14:textId="77777777" w:rsidR="00632836" w:rsidRDefault="00632836" w:rsidP="008E3E08">
            <w:r>
              <w:t>Please provide any other information that would be helpful in understanding how this protocol differs from existing assigned services</w:t>
            </w:r>
          </w:p>
        </w:tc>
        <w:tc>
          <w:tcPr>
            <w:tcW w:w="6621" w:type="dxa"/>
          </w:tcPr>
          <w:p w14:paraId="6CC48CCC" w14:textId="77777777" w:rsidR="00632836" w:rsidRDefault="00632836" w:rsidP="008E3E08">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8E3E08">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1073" w:name="_CRAnnexCnormative"/>
      <w:bookmarkStart w:id="1074" w:name="_Toc193393717"/>
      <w:bookmarkEnd w:id="1073"/>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074"/>
    </w:p>
    <w:p w14:paraId="73C70A9B" w14:textId="77777777" w:rsidR="00877F57" w:rsidRDefault="00877F57" w:rsidP="00877F57">
      <w:pPr>
        <w:pStyle w:val="Heading1"/>
      </w:pPr>
      <w:bookmarkStart w:id="1075" w:name="_CRC_1"/>
      <w:bookmarkStart w:id="1076" w:name="_Toc193393718"/>
      <w:bookmarkEnd w:id="1075"/>
      <w:r>
        <w:t>C</w:t>
      </w:r>
      <w:r w:rsidRPr="00F6303A">
        <w:t>.1</w:t>
      </w:r>
      <w:r w:rsidRPr="00F6303A">
        <w:tab/>
      </w:r>
      <w:r>
        <w:t>General</w:t>
      </w:r>
      <w:bookmarkEnd w:id="1076"/>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1077" w:name="_CRC_2"/>
      <w:bookmarkStart w:id="1078" w:name="_Toc20156478"/>
      <w:bookmarkStart w:id="1079" w:name="_Toc27501669"/>
      <w:bookmarkStart w:id="1080" w:name="_Toc36049800"/>
      <w:bookmarkStart w:id="1081" w:name="_Toc45210570"/>
      <w:bookmarkStart w:id="1082" w:name="_Toc51861397"/>
      <w:bookmarkStart w:id="1083" w:name="_Toc131393116"/>
      <w:bookmarkStart w:id="1084" w:name="_Toc193393719"/>
      <w:bookmarkEnd w:id="1077"/>
      <w:r>
        <w:rPr>
          <w:rFonts w:eastAsia="Malgun Gothic"/>
        </w:rPr>
        <w:t>C.2</w:t>
      </w:r>
      <w:r>
        <w:rPr>
          <w:rFonts w:eastAsia="Malgun Gothic"/>
        </w:rPr>
        <w:tab/>
        <w:t>Off-network counters</w:t>
      </w:r>
      <w:bookmarkEnd w:id="1078"/>
      <w:bookmarkEnd w:id="1079"/>
      <w:bookmarkEnd w:id="1080"/>
      <w:bookmarkEnd w:id="1081"/>
      <w:bookmarkEnd w:id="1082"/>
      <w:bookmarkEnd w:id="1083"/>
      <w:bookmarkEnd w:id="1084"/>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bookmarkStart w:id="1085" w:name="_CRTableC_21"/>
      <w:r>
        <w:t>Table </w:t>
      </w:r>
      <w:bookmarkEnd w:id="1085"/>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8E3E08">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8E3E08">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8E3E08">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8E3E08">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8E3E08">
            <w:pPr>
              <w:pStyle w:val="TAH"/>
            </w:pPr>
            <w:r>
              <w:t>Upon reaching the upper limit</w:t>
            </w:r>
          </w:p>
        </w:tc>
      </w:tr>
      <w:tr w:rsidR="00877F57" w14:paraId="3812B441" w14:textId="77777777" w:rsidTr="008E3E08">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8E3E08">
            <w:pPr>
              <w:pStyle w:val="TAL"/>
            </w:pPr>
            <w:r>
              <w:t>C101</w:t>
            </w:r>
          </w:p>
          <w:p w14:paraId="4417166D" w14:textId="77777777" w:rsidR="00877F57" w:rsidRDefault="00877F57" w:rsidP="008E3E08">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8E3E08">
            <w:pPr>
              <w:pStyle w:val="TAL"/>
            </w:pPr>
            <w:r>
              <w:t>Default value: 5</w:t>
            </w:r>
          </w:p>
          <w:p w14:paraId="34FEB423" w14:textId="77777777" w:rsidR="00877F57" w:rsidRDefault="00877F57" w:rsidP="008E3E08">
            <w:pPr>
              <w:pStyle w:val="TAL"/>
            </w:pPr>
          </w:p>
          <w:p w14:paraId="2A516E78" w14:textId="77777777" w:rsidR="00877F57" w:rsidRPr="00057649" w:rsidRDefault="00877F57" w:rsidP="008E3E08">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8E3E08">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8E3E08">
            <w:pPr>
              <w:pStyle w:val="TAL"/>
            </w:pPr>
            <w:r>
              <w:t>Stop timer T101.</w:t>
            </w:r>
          </w:p>
        </w:tc>
      </w:tr>
    </w:tbl>
    <w:p w14:paraId="773DAECA" w14:textId="6AFD75A7" w:rsidR="00054A22" w:rsidRPr="00235394" w:rsidRDefault="00632836" w:rsidP="00B413AE">
      <w:pPr>
        <w:pStyle w:val="Heading8"/>
      </w:pPr>
      <w:bookmarkStart w:id="1086" w:name="_CRAnnexDinformative"/>
      <w:bookmarkEnd w:id="1086"/>
      <w:r>
        <w:br w:type="page"/>
      </w:r>
      <w:bookmarkStart w:id="1087" w:name="_Toc193393720"/>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1088" w:name="historyclause"/>
      <w:bookmarkEnd w:id="639"/>
      <w:bookmarkEnd w:id="640"/>
      <w:bookmarkEnd w:id="641"/>
      <w:bookmarkEnd w:id="1071"/>
      <w:bookmarkEnd w:id="1072"/>
      <w:bookmarkEnd w:id="1087"/>
      <w:bookmarkEnd w:id="1088"/>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E233F" w:rsidRDefault="00ED599E" w:rsidP="002E233F">
            <w:pPr>
              <w:pStyle w:val="TAC"/>
              <w:rPr>
                <w:sz w:val="16"/>
              </w:rPr>
            </w:pPr>
            <w:r w:rsidRPr="002E233F">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2E233F" w:rsidRDefault="00E44558"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2E233F" w:rsidRDefault="00C26E9C"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2E233F" w:rsidRDefault="00FB0BED"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2E233F" w:rsidRDefault="0048313A" w:rsidP="002E233F">
            <w:pPr>
              <w:pStyle w:val="TAC"/>
              <w:rPr>
                <w:sz w:val="16"/>
              </w:rPr>
            </w:pPr>
            <w:r w:rsidRPr="002E233F">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2E233F" w:rsidRDefault="00F7079D"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2E233F" w:rsidRDefault="00BB6F94"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2E233F" w:rsidRDefault="00CF6933"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2E233F" w:rsidRDefault="00B0371D" w:rsidP="002E233F">
            <w:pPr>
              <w:pStyle w:val="TAC"/>
              <w:rPr>
                <w:sz w:val="16"/>
              </w:rPr>
            </w:pPr>
            <w:r w:rsidRPr="002E233F">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2E233F" w:rsidRDefault="00DF052F" w:rsidP="002E233F">
            <w:pPr>
              <w:pStyle w:val="TAC"/>
              <w:rPr>
                <w:sz w:val="16"/>
              </w:rPr>
            </w:pPr>
            <w:r w:rsidRPr="002E233F">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2E233F" w:rsidRDefault="000918CC" w:rsidP="002E233F">
            <w:pPr>
              <w:pStyle w:val="TAC"/>
              <w:rPr>
                <w:sz w:val="16"/>
              </w:rPr>
            </w:pPr>
            <w:r w:rsidRPr="002E233F">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Pr="002E233F" w:rsidRDefault="000918CC" w:rsidP="002E233F">
            <w:pPr>
              <w:pStyle w:val="TAC"/>
              <w:rPr>
                <w:sz w:val="16"/>
              </w:rPr>
            </w:pPr>
            <w:r w:rsidRPr="002E233F">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Pr="002E233F" w:rsidRDefault="00F972A7" w:rsidP="002E233F">
            <w:pPr>
              <w:pStyle w:val="TAC"/>
              <w:rPr>
                <w:sz w:val="16"/>
              </w:rPr>
            </w:pPr>
            <w:r w:rsidRPr="002E233F">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Pr="002E233F" w:rsidRDefault="0092419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Pr="002E233F" w:rsidRDefault="00E311F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Pr="002E233F" w:rsidRDefault="00942C1E" w:rsidP="002E233F">
            <w:pPr>
              <w:pStyle w:val="TAC"/>
              <w:rPr>
                <w:sz w:val="16"/>
              </w:rPr>
            </w:pPr>
            <w:r w:rsidRPr="002E233F">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2E233F" w:rsidRDefault="00F0210C" w:rsidP="002E233F">
            <w:pPr>
              <w:pStyle w:val="TAC"/>
              <w:rPr>
                <w:sz w:val="16"/>
              </w:rPr>
            </w:pPr>
            <w:r w:rsidRPr="002E233F">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2E233F" w:rsidRDefault="00F0210C" w:rsidP="002E233F">
            <w:pPr>
              <w:pStyle w:val="TAC"/>
              <w:rPr>
                <w:sz w:val="16"/>
              </w:rPr>
            </w:pPr>
            <w:r w:rsidRPr="002E233F">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2E233F" w:rsidRDefault="00156194" w:rsidP="002E233F">
            <w:pPr>
              <w:pStyle w:val="TAC"/>
              <w:rPr>
                <w:sz w:val="16"/>
              </w:rPr>
            </w:pPr>
            <w:hyperlink r:id="rId18" w:history="1">
              <w:r w:rsidR="00C924E7" w:rsidRPr="002E233F">
                <w:rPr>
                  <w:rStyle w:val="Hyperlink"/>
                  <w:color w:val="auto"/>
                  <w:sz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2E233F" w:rsidRDefault="00156194" w:rsidP="002E233F">
            <w:pPr>
              <w:pStyle w:val="TAC"/>
              <w:rPr>
                <w:sz w:val="16"/>
              </w:rPr>
            </w:pPr>
            <w:hyperlink r:id="rId19" w:history="1">
              <w:r w:rsidR="00583FB8" w:rsidRPr="002E233F">
                <w:rPr>
                  <w:rStyle w:val="Hyperlink"/>
                  <w:color w:val="auto"/>
                  <w:sz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2E233F" w:rsidRDefault="00156194" w:rsidP="002E233F">
            <w:pPr>
              <w:pStyle w:val="TAC"/>
              <w:rPr>
                <w:sz w:val="16"/>
              </w:rPr>
            </w:pPr>
            <w:hyperlink r:id="rId20" w:history="1">
              <w:r w:rsidR="00DE15AF" w:rsidRPr="002E233F">
                <w:rPr>
                  <w:rStyle w:val="Hyperlink"/>
                  <w:color w:val="auto"/>
                  <w:sz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2E233F" w:rsidRDefault="00156194" w:rsidP="002E233F">
            <w:pPr>
              <w:pStyle w:val="TAC"/>
              <w:rPr>
                <w:sz w:val="16"/>
              </w:rPr>
            </w:pPr>
            <w:hyperlink r:id="rId21" w:history="1">
              <w:r w:rsidR="003024E3" w:rsidRPr="002E233F">
                <w:rPr>
                  <w:rStyle w:val="Hyperlink"/>
                  <w:color w:val="auto"/>
                  <w:sz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Pr="002E233F" w:rsidRDefault="00BF6EED" w:rsidP="002E233F">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80A49" w14:textId="61DA76E3" w:rsidR="002E3554" w:rsidRPr="002E233F" w:rsidRDefault="002E3554" w:rsidP="002E233F">
            <w:pPr>
              <w:pStyle w:val="TAC"/>
              <w:rPr>
                <w:sz w:val="16"/>
              </w:rPr>
            </w:pPr>
            <w:r w:rsidRPr="002E233F">
              <w:rPr>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8B572" w14:textId="3655843B" w:rsidR="00877F57" w:rsidRPr="002E233F" w:rsidRDefault="00877F57" w:rsidP="002E233F">
            <w:pPr>
              <w:pStyle w:val="TAC"/>
              <w:rPr>
                <w:sz w:val="16"/>
              </w:rPr>
            </w:pPr>
            <w:r w:rsidRPr="002E233F">
              <w:rPr>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2E233F" w:rsidRDefault="007B068E" w:rsidP="002E233F">
            <w:pPr>
              <w:pStyle w:val="TAC"/>
              <w:rPr>
                <w:sz w:val="16"/>
              </w:rPr>
            </w:pPr>
            <w:r w:rsidRPr="002E233F">
              <w:rPr>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Pr="002E233F" w:rsidRDefault="007B068E" w:rsidP="002E233F">
            <w:pPr>
              <w:pStyle w:val="TAC"/>
              <w:rPr>
                <w:sz w:val="16"/>
              </w:rPr>
            </w:pPr>
            <w:r w:rsidRPr="002E233F">
              <w:rPr>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r w:rsidR="00A83B76" w14:paraId="684EC7C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BC5D140" w14:textId="3153A8DD" w:rsidR="00A83B76" w:rsidRDefault="00A83B76"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4E48" w14:textId="7181F242" w:rsidR="00A83B76" w:rsidRDefault="00A83B76"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CE552" w14:textId="11FC62AB" w:rsidR="00A83B76" w:rsidRPr="002E233F" w:rsidRDefault="00A83B76" w:rsidP="002E233F">
            <w:pPr>
              <w:pStyle w:val="TAC"/>
              <w:rPr>
                <w:sz w:val="16"/>
              </w:rPr>
            </w:pPr>
            <w:r w:rsidRPr="002E233F">
              <w:rPr>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62100" w14:textId="2137D539" w:rsidR="00A83B76" w:rsidRDefault="00A83B76" w:rsidP="00F0210C">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EF44" w14:textId="75FBC04C" w:rsidR="00A83B76" w:rsidRDefault="00A83B76"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3DDB2" w14:textId="560D2695" w:rsidR="00A83B76" w:rsidRDefault="00A83B76"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ACAEE8" w14:textId="518E0F73" w:rsidR="00A83B76" w:rsidRDefault="00A83B76" w:rsidP="00F0210C">
            <w:pPr>
              <w:pStyle w:val="TAL"/>
              <w:rPr>
                <w:snapToGrid w:val="0"/>
                <w:sz w:val="16"/>
                <w:szCs w:val="16"/>
                <w:lang w:val="en-AU"/>
              </w:rPr>
            </w:pPr>
            <w:r>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BEF1CA" w14:textId="51F38924" w:rsidR="00A83B76" w:rsidRDefault="00A83B76" w:rsidP="00F0210C">
            <w:pPr>
              <w:pStyle w:val="TAC"/>
              <w:rPr>
                <w:sz w:val="16"/>
                <w:szCs w:val="16"/>
              </w:rPr>
            </w:pPr>
            <w:r>
              <w:rPr>
                <w:sz w:val="16"/>
                <w:szCs w:val="16"/>
              </w:rPr>
              <w:t>17.9.0</w:t>
            </w:r>
          </w:p>
        </w:tc>
      </w:tr>
      <w:tr w:rsidR="00E11D3D" w14:paraId="6B23F5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EE28EFC" w14:textId="5D7FA783" w:rsidR="00E11D3D" w:rsidRDefault="00E11D3D"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E97" w14:textId="317AD188" w:rsidR="00E11D3D" w:rsidRDefault="00E11D3D"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9FD7" w14:textId="28F200DB" w:rsidR="00E11D3D" w:rsidRPr="002E233F" w:rsidRDefault="00E11D3D" w:rsidP="002E233F">
            <w:pPr>
              <w:pStyle w:val="TAC"/>
              <w:rPr>
                <w:sz w:val="16"/>
              </w:rPr>
            </w:pPr>
            <w:r w:rsidRPr="002E233F">
              <w:rPr>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BE2A7" w14:textId="715D5627" w:rsidR="00E11D3D" w:rsidRDefault="00E11D3D" w:rsidP="00F0210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321EB" w14:textId="28E4797D" w:rsidR="00E11D3D" w:rsidRDefault="00E11D3D"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1AF2" w14:textId="53738658" w:rsidR="00E11D3D" w:rsidRDefault="00E11D3D"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6DBA94E" w14:textId="3D3EB2B6" w:rsidR="00E11D3D" w:rsidRDefault="00E11D3D" w:rsidP="00F0210C">
            <w:pPr>
              <w:pStyle w:val="TAL"/>
              <w:rPr>
                <w:snapToGrid w:val="0"/>
                <w:sz w:val="16"/>
                <w:szCs w:val="16"/>
                <w:lang w:val="en-AU"/>
              </w:rPr>
            </w:pPr>
            <w:r>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FAE4B0" w14:textId="0C29A78C" w:rsidR="00E11D3D" w:rsidRDefault="00E11D3D" w:rsidP="00F0210C">
            <w:pPr>
              <w:pStyle w:val="TAC"/>
              <w:rPr>
                <w:sz w:val="16"/>
                <w:szCs w:val="16"/>
              </w:rPr>
            </w:pPr>
            <w:r>
              <w:rPr>
                <w:sz w:val="16"/>
                <w:szCs w:val="16"/>
              </w:rPr>
              <w:t>17.9.0</w:t>
            </w:r>
          </w:p>
        </w:tc>
      </w:tr>
      <w:tr w:rsidR="004E5A47" w14:paraId="734CA09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30059A1" w14:textId="5DB9F163" w:rsidR="004E5A47" w:rsidRDefault="004E5A47" w:rsidP="00F0210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6906" w14:textId="416E3AB5" w:rsidR="004E5A47" w:rsidRDefault="004E5A47" w:rsidP="00F0210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90EFA" w14:textId="193B1D62" w:rsidR="004E5A47" w:rsidRPr="002E233F" w:rsidRDefault="004E5A47" w:rsidP="002E233F">
            <w:pPr>
              <w:pStyle w:val="TAC"/>
              <w:rPr>
                <w:sz w:val="16"/>
              </w:rPr>
            </w:pPr>
            <w:r w:rsidRPr="002E233F">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07A23" w14:textId="3CCF0021" w:rsidR="004E5A47" w:rsidRDefault="004E5A47" w:rsidP="00F0210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184" w14:textId="6C44CBAD" w:rsidR="004E5A47" w:rsidRDefault="004E5A47"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D5816" w14:textId="264695F3" w:rsidR="004E5A47" w:rsidRDefault="004E5A47"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FB90374" w14:textId="7CF3468B" w:rsidR="004E5A47" w:rsidRDefault="004E5A47" w:rsidP="00F0210C">
            <w:pPr>
              <w:pStyle w:val="TAL"/>
              <w:rPr>
                <w:snapToGrid w:val="0"/>
                <w:sz w:val="16"/>
                <w:szCs w:val="16"/>
                <w:lang w:val="en-AU"/>
              </w:rPr>
            </w:pPr>
            <w:r>
              <w:rPr>
                <w:snapToGrid w:val="0"/>
                <w:sz w:val="16"/>
                <w:szCs w:val="16"/>
                <w:lang w:val="en-AU"/>
              </w:rPr>
              <w:t>Correction on the LocationReportConfiguration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C67393" w14:textId="1BE63656" w:rsidR="004E5A47" w:rsidRDefault="004E5A47" w:rsidP="00F0210C">
            <w:pPr>
              <w:pStyle w:val="TAC"/>
              <w:rPr>
                <w:sz w:val="16"/>
                <w:szCs w:val="16"/>
              </w:rPr>
            </w:pPr>
            <w:r>
              <w:rPr>
                <w:sz w:val="16"/>
                <w:szCs w:val="16"/>
              </w:rPr>
              <w:t>17.10.0</w:t>
            </w:r>
          </w:p>
        </w:tc>
      </w:tr>
      <w:tr w:rsidR="00292F9C" w14:paraId="358C585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6889099" w14:textId="7A62C81F"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FE3B9" w14:textId="3AA4406D"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FF525" w14:textId="4A48767B" w:rsidR="00292F9C" w:rsidRPr="002E233F" w:rsidRDefault="00292F9C" w:rsidP="002E233F">
            <w:pPr>
              <w:pStyle w:val="TAC"/>
              <w:rPr>
                <w:sz w:val="16"/>
              </w:rPr>
            </w:pPr>
            <w:r w:rsidRPr="002E233F">
              <w:rPr>
                <w:sz w:val="16"/>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1C441D" w14:textId="58F62134" w:rsidR="00292F9C" w:rsidRDefault="00292F9C" w:rsidP="00292F9C">
            <w:pPr>
              <w:pStyle w:val="TAL"/>
              <w:rPr>
                <w:sz w:val="16"/>
                <w:szCs w:val="16"/>
              </w:rPr>
            </w:pPr>
            <w:r w:rsidRPr="00292F9C">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DE4CE" w14:textId="75649D88" w:rsidR="00292F9C" w:rsidRDefault="00292F9C" w:rsidP="00292F9C">
            <w:pPr>
              <w:pStyle w:val="TAR"/>
              <w:rPr>
                <w:sz w:val="16"/>
                <w:szCs w:val="16"/>
              </w:rPr>
            </w:pPr>
            <w:r w:rsidRPr="00292F9C">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F6543" w14:textId="2FFC5BD9" w:rsidR="00292F9C" w:rsidRDefault="00292F9C" w:rsidP="00292F9C">
            <w:pPr>
              <w:pStyle w:val="TAC"/>
              <w:rPr>
                <w:sz w:val="16"/>
                <w:szCs w:val="16"/>
              </w:rPr>
            </w:pPr>
            <w:r w:rsidRPr="00292F9C">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C9E8D" w14:textId="7F5C6DF8" w:rsidR="00292F9C" w:rsidRDefault="00292F9C" w:rsidP="00292F9C">
            <w:pPr>
              <w:pStyle w:val="TAL"/>
              <w:rPr>
                <w:snapToGrid w:val="0"/>
                <w:sz w:val="16"/>
                <w:szCs w:val="16"/>
                <w:lang w:val="en-AU"/>
              </w:rPr>
            </w:pPr>
            <w:r w:rsidRPr="00292F9C">
              <w:rPr>
                <w:rFonts w:cs="Arial"/>
                <w:sz w:val="16"/>
                <w:szCs w:val="16"/>
                <w:lang w:eastAsia="ko-KR"/>
              </w:rPr>
              <w:t>SEAL LM - XML schema corrections R17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2B2737" w14:textId="17F3B0A4" w:rsidR="00292F9C" w:rsidRDefault="00292F9C" w:rsidP="00292F9C">
            <w:pPr>
              <w:pStyle w:val="TAC"/>
              <w:rPr>
                <w:sz w:val="16"/>
                <w:szCs w:val="16"/>
              </w:rPr>
            </w:pPr>
            <w:r w:rsidRPr="00292F9C">
              <w:rPr>
                <w:rFonts w:cs="Arial"/>
                <w:sz w:val="16"/>
                <w:szCs w:val="16"/>
                <w:lang w:eastAsia="ko-KR"/>
              </w:rPr>
              <w:t>17.11.0</w:t>
            </w:r>
          </w:p>
        </w:tc>
      </w:tr>
      <w:tr w:rsidR="00292F9C" w14:paraId="295E54D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0B50E7D" w14:textId="7ACC4CA1"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B3F1" w14:textId="0AA4C084"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8F8EC" w14:textId="6D7A3D86" w:rsidR="00292F9C" w:rsidRPr="002E233F" w:rsidRDefault="00292F9C" w:rsidP="002E233F">
            <w:pPr>
              <w:pStyle w:val="TAC"/>
              <w:rPr>
                <w:sz w:val="16"/>
              </w:rPr>
            </w:pPr>
            <w:r w:rsidRPr="002E233F">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23D70" w14:textId="05973904" w:rsidR="00292F9C" w:rsidRDefault="00292F9C" w:rsidP="00292F9C">
            <w:pPr>
              <w:pStyle w:val="TAL"/>
              <w:rPr>
                <w:sz w:val="16"/>
                <w:szCs w:val="16"/>
              </w:rPr>
            </w:pPr>
            <w:r w:rsidRPr="00292F9C">
              <w:rPr>
                <w:rFonts w:cs="Arial"/>
                <w:sz w:val="16"/>
                <w:szCs w:val="16"/>
                <w:lang w:eastAsia="ko-KR"/>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EB60" w14:textId="15730155" w:rsidR="00292F9C" w:rsidRDefault="00292F9C" w:rsidP="00292F9C">
            <w:pPr>
              <w:pStyle w:val="TAR"/>
              <w:rPr>
                <w:sz w:val="16"/>
                <w:szCs w:val="16"/>
              </w:rPr>
            </w:pPr>
            <w:r w:rsidRPr="00292F9C">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74C0" w14:textId="7806DA2A" w:rsidR="00292F9C" w:rsidRDefault="00292F9C" w:rsidP="00292F9C">
            <w:pPr>
              <w:pStyle w:val="TAC"/>
              <w:rPr>
                <w:sz w:val="16"/>
                <w:szCs w:val="16"/>
              </w:rPr>
            </w:pPr>
            <w:r w:rsidRPr="00292F9C">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E18D066" w14:textId="39EC779E" w:rsidR="00292F9C" w:rsidRDefault="00292F9C" w:rsidP="00292F9C">
            <w:pPr>
              <w:pStyle w:val="TAL"/>
              <w:rPr>
                <w:snapToGrid w:val="0"/>
                <w:sz w:val="16"/>
                <w:szCs w:val="16"/>
                <w:lang w:val="en-AU"/>
              </w:rPr>
            </w:pPr>
            <w:r w:rsidRPr="00292F9C">
              <w:rPr>
                <w:rFonts w:cs="Arial"/>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FFD36A" w14:textId="3FB5B3B4" w:rsidR="00292F9C" w:rsidRDefault="00292F9C" w:rsidP="00292F9C">
            <w:pPr>
              <w:pStyle w:val="TAC"/>
              <w:rPr>
                <w:sz w:val="16"/>
                <w:szCs w:val="16"/>
              </w:rPr>
            </w:pPr>
            <w:r w:rsidRPr="00292F9C">
              <w:rPr>
                <w:rFonts w:cs="Arial"/>
                <w:sz w:val="16"/>
                <w:szCs w:val="16"/>
                <w:lang w:eastAsia="ko-KR"/>
              </w:rPr>
              <w:t>17.11.0</w:t>
            </w:r>
          </w:p>
        </w:tc>
      </w:tr>
      <w:tr w:rsidR="000A6A78" w14:paraId="52828F0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4B7B862" w14:textId="75B711C1" w:rsidR="000A6A78" w:rsidRPr="00292F9C" w:rsidRDefault="000A6A78"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3CCE" w14:textId="0B311B1E" w:rsidR="000A6A78" w:rsidRPr="00292F9C" w:rsidRDefault="000A6A78"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5CF7" w14:textId="15F5A694" w:rsidR="000A6A78" w:rsidRPr="002E233F" w:rsidRDefault="000A6A78" w:rsidP="002E233F">
            <w:pPr>
              <w:pStyle w:val="TAC"/>
              <w:rPr>
                <w:sz w:val="16"/>
              </w:rPr>
            </w:pPr>
            <w:hyperlink r:id="rId22" w:history="1">
              <w:r w:rsidRPr="002E233F">
                <w:rPr>
                  <w:rStyle w:val="Hyperlink"/>
                  <w:color w:val="auto"/>
                  <w:sz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13710" w14:textId="75EA0711" w:rsidR="000A6A78" w:rsidRPr="00292F9C" w:rsidRDefault="000A6A78" w:rsidP="00292F9C">
            <w:pPr>
              <w:pStyle w:val="TAL"/>
              <w:rPr>
                <w:rFonts w:cs="Arial"/>
                <w:sz w:val="16"/>
                <w:szCs w:val="16"/>
                <w:lang w:eastAsia="ko-KR"/>
              </w:rPr>
            </w:pPr>
            <w:r>
              <w:rPr>
                <w:rFonts w:cs="Arial"/>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A37A7" w14:textId="2E1E07B8" w:rsidR="000A6A78" w:rsidRPr="00292F9C" w:rsidRDefault="000A6A78" w:rsidP="00292F9C">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F84" w14:textId="511AF117" w:rsidR="000A6A78" w:rsidRPr="00292F9C" w:rsidRDefault="000A6A78" w:rsidP="00292F9C">
            <w:pPr>
              <w:pStyle w:val="TAC"/>
              <w:rPr>
                <w:rFonts w:cs="Arial"/>
                <w:sz w:val="16"/>
                <w:szCs w:val="16"/>
                <w:lang w:eastAsia="ko-KR"/>
              </w:rPr>
            </w:pPr>
            <w:r>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B25984" w14:textId="119FD1A1" w:rsidR="000A6A78" w:rsidRPr="00292F9C" w:rsidRDefault="000A6A78" w:rsidP="00292F9C">
            <w:pPr>
              <w:pStyle w:val="TAL"/>
              <w:rPr>
                <w:rFonts w:cs="Arial"/>
                <w:sz w:val="16"/>
                <w:szCs w:val="16"/>
                <w:lang w:eastAsia="ko-KR"/>
              </w:rPr>
            </w:pPr>
            <w:r>
              <w:rPr>
                <w:rFonts w:cs="Arial"/>
                <w:sz w:val="16"/>
                <w:szCs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21107F" w14:textId="3B39D1E6" w:rsidR="000A6A78" w:rsidRPr="00292F9C" w:rsidRDefault="000A6A78" w:rsidP="00292F9C">
            <w:pPr>
              <w:pStyle w:val="TAC"/>
              <w:rPr>
                <w:rFonts w:cs="Arial"/>
                <w:sz w:val="16"/>
                <w:szCs w:val="16"/>
                <w:lang w:eastAsia="ko-KR"/>
              </w:rPr>
            </w:pPr>
            <w:r>
              <w:rPr>
                <w:rFonts w:cs="Arial"/>
                <w:sz w:val="16"/>
                <w:szCs w:val="16"/>
                <w:lang w:eastAsia="ko-KR"/>
              </w:rPr>
              <w:t>17.12.0</w:t>
            </w:r>
          </w:p>
        </w:tc>
      </w:tr>
      <w:tr w:rsidR="009F3BF5" w14:paraId="2D39897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714FDF" w14:textId="135C94D9" w:rsidR="009F3BF5" w:rsidRDefault="009F3BF5"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1AC6" w14:textId="61C6F5CA" w:rsidR="009F3BF5" w:rsidRDefault="009F3BF5"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9BB9A" w14:textId="0BEF82D6" w:rsidR="009F3BF5" w:rsidRPr="002E233F" w:rsidRDefault="009F3BF5" w:rsidP="002E233F">
            <w:pPr>
              <w:pStyle w:val="TAC"/>
              <w:rPr>
                <w:sz w:val="16"/>
              </w:rPr>
            </w:pPr>
            <w:hyperlink r:id="rId23"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BEDA16" w14:textId="28D01FA0" w:rsidR="009F3BF5" w:rsidRDefault="009F3BF5" w:rsidP="00292F9C">
            <w:pPr>
              <w:pStyle w:val="TAL"/>
              <w:rPr>
                <w:rFonts w:cs="Arial"/>
                <w:sz w:val="16"/>
                <w:szCs w:val="16"/>
                <w:lang w:eastAsia="ko-KR"/>
              </w:rPr>
            </w:pPr>
            <w:r>
              <w:rPr>
                <w:rFonts w:cs="Arial"/>
                <w:sz w:val="16"/>
                <w:szCs w:val="16"/>
                <w:lang w:eastAsia="ko-KR"/>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16CD9" w14:textId="5359FD6A" w:rsidR="009F3BF5" w:rsidRDefault="009F3BF5"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A3BD" w14:textId="3E5B9F81" w:rsidR="009F3BF5" w:rsidRDefault="009F3BF5"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8B5A82" w14:textId="5C02E317" w:rsidR="009F3BF5" w:rsidRDefault="009F3BF5" w:rsidP="00292F9C">
            <w:pPr>
              <w:pStyle w:val="TAL"/>
              <w:rPr>
                <w:rFonts w:cs="Arial"/>
                <w:sz w:val="16"/>
                <w:szCs w:val="16"/>
                <w:lang w:eastAsia="ko-KR"/>
              </w:rPr>
            </w:pPr>
            <w:r>
              <w:rPr>
                <w:rFonts w:cs="Arial"/>
                <w:sz w:val="16"/>
                <w:szCs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1C06B0" w14:textId="75CED147" w:rsidR="009F3BF5" w:rsidRDefault="009F3BF5" w:rsidP="00292F9C">
            <w:pPr>
              <w:pStyle w:val="TAC"/>
              <w:rPr>
                <w:rFonts w:cs="Arial"/>
                <w:sz w:val="16"/>
                <w:szCs w:val="16"/>
                <w:lang w:eastAsia="ko-KR"/>
              </w:rPr>
            </w:pPr>
            <w:r>
              <w:rPr>
                <w:rFonts w:cs="Arial"/>
                <w:sz w:val="16"/>
                <w:szCs w:val="16"/>
                <w:lang w:eastAsia="ko-KR"/>
              </w:rPr>
              <w:t>17.12.0</w:t>
            </w:r>
          </w:p>
        </w:tc>
      </w:tr>
      <w:tr w:rsidR="00F05BCC" w14:paraId="75E4DFF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9CC328" w14:textId="6870E237" w:rsidR="00F05BCC" w:rsidRDefault="00F05BCC"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A6D4" w14:textId="4DA34FF1" w:rsidR="00F05BCC" w:rsidRDefault="00F05BCC"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EFEE" w14:textId="57DC41E0" w:rsidR="00F05BCC" w:rsidRPr="002E233F" w:rsidRDefault="00F05BCC" w:rsidP="002E233F">
            <w:pPr>
              <w:pStyle w:val="TAC"/>
              <w:rPr>
                <w:sz w:val="16"/>
              </w:rPr>
            </w:pPr>
            <w:hyperlink r:id="rId24"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4C39EE" w14:textId="0D3EA2FA" w:rsidR="00F05BCC" w:rsidRDefault="00F05BCC" w:rsidP="00292F9C">
            <w:pPr>
              <w:pStyle w:val="TAL"/>
              <w:rPr>
                <w:rFonts w:cs="Arial"/>
                <w:sz w:val="16"/>
                <w:szCs w:val="16"/>
                <w:lang w:eastAsia="ko-KR"/>
              </w:rPr>
            </w:pPr>
            <w:r>
              <w:rPr>
                <w:rFonts w:cs="Arial"/>
                <w:sz w:val="16"/>
                <w:szCs w:val="16"/>
                <w:lang w:eastAsia="ko-KR"/>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2957" w14:textId="36FEFCCE" w:rsidR="00F05BCC" w:rsidRDefault="00F05BCC"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CC30" w14:textId="6F353636" w:rsidR="00F05BCC" w:rsidRDefault="00F05BCC"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7B489E" w14:textId="676DAB7A" w:rsidR="00F05BCC" w:rsidRDefault="00F05BCC" w:rsidP="00292F9C">
            <w:pPr>
              <w:pStyle w:val="TAL"/>
              <w:rPr>
                <w:rFonts w:cs="Arial"/>
                <w:sz w:val="16"/>
                <w:szCs w:val="16"/>
                <w:lang w:eastAsia="ko-KR"/>
              </w:rPr>
            </w:pPr>
            <w:r>
              <w:rPr>
                <w:rFonts w:cs="Arial"/>
                <w:sz w:val="16"/>
                <w:szCs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9DC6EB" w14:textId="75585CE1" w:rsidR="00F05BCC" w:rsidRDefault="00F05BCC" w:rsidP="00292F9C">
            <w:pPr>
              <w:pStyle w:val="TAC"/>
              <w:rPr>
                <w:rFonts w:cs="Arial"/>
                <w:sz w:val="16"/>
                <w:szCs w:val="16"/>
                <w:lang w:eastAsia="ko-KR"/>
              </w:rPr>
            </w:pPr>
            <w:r>
              <w:rPr>
                <w:rFonts w:cs="Arial"/>
                <w:sz w:val="16"/>
                <w:szCs w:val="16"/>
                <w:lang w:eastAsia="ko-KR"/>
              </w:rPr>
              <w:t>17.12.0</w:t>
            </w:r>
          </w:p>
        </w:tc>
      </w:tr>
      <w:tr w:rsidR="0018429C" w14:paraId="1592B59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7710B88" w14:textId="384C1DEB" w:rsidR="0018429C" w:rsidRDefault="0018429C"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153C" w14:textId="5B249A95" w:rsidR="0018429C" w:rsidRDefault="0018429C"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5472" w14:textId="2A37E45D" w:rsidR="0018429C" w:rsidRPr="002E233F" w:rsidRDefault="0018429C" w:rsidP="002E233F">
            <w:pPr>
              <w:pStyle w:val="TAC"/>
              <w:rPr>
                <w:sz w:val="16"/>
              </w:rPr>
            </w:pPr>
            <w:hyperlink r:id="rId25"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7755A" w14:textId="264B3AA5" w:rsidR="0018429C" w:rsidRDefault="0018429C" w:rsidP="00292F9C">
            <w:pPr>
              <w:pStyle w:val="TAL"/>
              <w:rPr>
                <w:rFonts w:cs="Arial"/>
                <w:sz w:val="16"/>
                <w:szCs w:val="16"/>
                <w:lang w:eastAsia="ko-KR"/>
              </w:rPr>
            </w:pPr>
            <w:r>
              <w:rPr>
                <w:rFonts w:cs="Arial"/>
                <w:sz w:val="16"/>
                <w:szCs w:val="16"/>
                <w:lang w:eastAsia="ko-KR"/>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DD2AA" w14:textId="2F1590BA" w:rsidR="0018429C" w:rsidRDefault="0018429C"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79CD9" w14:textId="695DFFAB" w:rsidR="0018429C" w:rsidRDefault="0018429C"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19098C" w14:textId="562623A1" w:rsidR="0018429C" w:rsidRDefault="0018429C" w:rsidP="00292F9C">
            <w:pPr>
              <w:pStyle w:val="TAL"/>
              <w:rPr>
                <w:rFonts w:cs="Arial"/>
                <w:sz w:val="16"/>
                <w:szCs w:val="16"/>
                <w:lang w:eastAsia="ko-KR"/>
              </w:rPr>
            </w:pPr>
            <w:r>
              <w:rPr>
                <w:rFonts w:cs="Arial"/>
                <w:sz w:val="16"/>
                <w:szCs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901C19" w14:textId="1031AF88" w:rsidR="0018429C" w:rsidRDefault="0018429C" w:rsidP="00292F9C">
            <w:pPr>
              <w:pStyle w:val="TAC"/>
              <w:rPr>
                <w:rFonts w:cs="Arial"/>
                <w:sz w:val="16"/>
                <w:szCs w:val="16"/>
                <w:lang w:eastAsia="ko-KR"/>
              </w:rPr>
            </w:pPr>
            <w:r>
              <w:rPr>
                <w:rFonts w:cs="Arial"/>
                <w:sz w:val="16"/>
                <w:szCs w:val="16"/>
                <w:lang w:eastAsia="ko-KR"/>
              </w:rPr>
              <w:t>17.12.0</w:t>
            </w:r>
          </w:p>
        </w:tc>
      </w:tr>
      <w:tr w:rsidR="002E43C2" w14:paraId="1C849C3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6607BCC" w14:textId="266A8270" w:rsidR="002E43C2" w:rsidRDefault="002E43C2"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1A47" w14:textId="5F1AD7F4" w:rsidR="002E43C2" w:rsidRDefault="002E43C2"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ECF1E" w14:textId="3CFBB358" w:rsidR="002E43C2" w:rsidRPr="002E233F" w:rsidRDefault="002E43C2" w:rsidP="002E233F">
            <w:pPr>
              <w:pStyle w:val="TAC"/>
              <w:rPr>
                <w:sz w:val="16"/>
              </w:rPr>
            </w:pPr>
            <w:hyperlink r:id="rId26"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C63A6" w14:textId="23DBA09B" w:rsidR="002E43C2" w:rsidRDefault="002E43C2" w:rsidP="00292F9C">
            <w:pPr>
              <w:pStyle w:val="TAL"/>
              <w:rPr>
                <w:rFonts w:cs="Arial"/>
                <w:sz w:val="16"/>
                <w:szCs w:val="16"/>
                <w:lang w:eastAsia="ko-KR"/>
              </w:rPr>
            </w:pPr>
            <w:r>
              <w:rPr>
                <w:rFonts w:cs="Arial"/>
                <w:sz w:val="16"/>
                <w:szCs w:val="16"/>
                <w:lang w:eastAsia="ko-KR"/>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C886" w14:textId="3BAD228A" w:rsidR="002E43C2" w:rsidRDefault="002E43C2" w:rsidP="00292F9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81D7" w14:textId="7C12E5DD" w:rsidR="002E43C2" w:rsidRDefault="002E43C2"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C5E1B0" w14:textId="7C095867" w:rsidR="002E43C2" w:rsidRDefault="002E43C2" w:rsidP="00292F9C">
            <w:pPr>
              <w:pStyle w:val="TAL"/>
              <w:rPr>
                <w:rFonts w:cs="Arial"/>
                <w:sz w:val="16"/>
                <w:szCs w:val="16"/>
                <w:lang w:eastAsia="ko-KR"/>
              </w:rPr>
            </w:pPr>
            <w:r>
              <w:rPr>
                <w:rFonts w:cs="Arial"/>
                <w:sz w:val="16"/>
                <w:szCs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6FC27A" w14:textId="0D9150D8" w:rsidR="002E43C2" w:rsidRDefault="002E43C2" w:rsidP="00292F9C">
            <w:pPr>
              <w:pStyle w:val="TAC"/>
              <w:rPr>
                <w:rFonts w:cs="Arial"/>
                <w:sz w:val="16"/>
                <w:szCs w:val="16"/>
                <w:lang w:eastAsia="ko-KR"/>
              </w:rPr>
            </w:pPr>
            <w:r>
              <w:rPr>
                <w:rFonts w:cs="Arial"/>
                <w:sz w:val="16"/>
                <w:szCs w:val="16"/>
                <w:lang w:eastAsia="ko-KR"/>
              </w:rPr>
              <w:t>17.12.0</w:t>
            </w:r>
          </w:p>
        </w:tc>
      </w:tr>
    </w:tbl>
    <w:p w14:paraId="0603ED56" w14:textId="77777777" w:rsidR="00292F9C" w:rsidRDefault="00292F9C" w:rsidP="003C24AD"/>
    <w:sectPr w:rsidR="00292F9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60671" w14:textId="77777777" w:rsidR="00D0336C" w:rsidRDefault="00D0336C">
      <w:r>
        <w:separator/>
      </w:r>
    </w:p>
  </w:endnote>
  <w:endnote w:type="continuationSeparator" w:id="0">
    <w:p w14:paraId="29BD2294" w14:textId="77777777" w:rsidR="00D0336C" w:rsidRDefault="00D0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E3E08" w:rsidRDefault="008E3E0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0A41" w14:textId="77777777" w:rsidR="00D0336C" w:rsidRDefault="00D0336C">
      <w:r>
        <w:separator/>
      </w:r>
    </w:p>
  </w:footnote>
  <w:footnote w:type="continuationSeparator" w:id="0">
    <w:p w14:paraId="3E360291" w14:textId="77777777" w:rsidR="00D0336C" w:rsidRDefault="00D03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00A758A0" w:rsidR="008E3E08" w:rsidRDefault="008E3E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194">
      <w:rPr>
        <w:rFonts w:ascii="Arial" w:hAnsi="Arial" w:cs="Arial"/>
        <w:b/>
        <w:noProof/>
        <w:sz w:val="18"/>
        <w:szCs w:val="18"/>
      </w:rPr>
      <w:t>3GPP TS 24.545 V17.12.017.11.0 (2025-062025-03)</w:t>
    </w:r>
    <w:r>
      <w:rPr>
        <w:rFonts w:ascii="Arial" w:hAnsi="Arial" w:cs="Arial"/>
        <w:b/>
        <w:sz w:val="18"/>
        <w:szCs w:val="18"/>
      </w:rPr>
      <w:fldChar w:fldCharType="end"/>
    </w:r>
  </w:p>
  <w:p w14:paraId="103EF51B" w14:textId="3E6A7385" w:rsidR="008E3E08" w:rsidRDefault="008E3E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A4DD317" w14:textId="203EB998" w:rsidR="008E3E08" w:rsidRDefault="008E3E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194">
      <w:rPr>
        <w:rFonts w:ascii="Arial" w:hAnsi="Arial" w:cs="Arial"/>
        <w:b/>
        <w:noProof/>
        <w:sz w:val="18"/>
        <w:szCs w:val="18"/>
      </w:rPr>
      <w:t>Release 17</w:t>
    </w:r>
    <w:r>
      <w:rPr>
        <w:rFonts w:ascii="Arial" w:hAnsi="Arial" w:cs="Arial"/>
        <w:b/>
        <w:sz w:val="18"/>
        <w:szCs w:val="18"/>
      </w:rPr>
      <w:fldChar w:fldCharType="end"/>
    </w:r>
  </w:p>
  <w:p w14:paraId="76A801BA" w14:textId="77777777" w:rsidR="008E3E08" w:rsidRDefault="008E3E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17135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1452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2596538">
    <w:abstractNumId w:val="11"/>
  </w:num>
  <w:num w:numId="4" w16cid:durableId="958996714">
    <w:abstractNumId w:val="31"/>
  </w:num>
  <w:num w:numId="5" w16cid:durableId="1439719001">
    <w:abstractNumId w:val="30"/>
  </w:num>
  <w:num w:numId="6" w16cid:durableId="914899666">
    <w:abstractNumId w:val="32"/>
  </w:num>
  <w:num w:numId="7" w16cid:durableId="181093162">
    <w:abstractNumId w:val="24"/>
  </w:num>
  <w:num w:numId="8" w16cid:durableId="1317105994">
    <w:abstractNumId w:val="14"/>
  </w:num>
  <w:num w:numId="9" w16cid:durableId="121389611">
    <w:abstractNumId w:val="23"/>
  </w:num>
  <w:num w:numId="10" w16cid:durableId="1041519140">
    <w:abstractNumId w:val="13"/>
  </w:num>
  <w:num w:numId="11" w16cid:durableId="1424842909">
    <w:abstractNumId w:val="26"/>
  </w:num>
  <w:num w:numId="12" w16cid:durableId="875393490">
    <w:abstractNumId w:val="36"/>
  </w:num>
  <w:num w:numId="13" w16cid:durableId="697391419">
    <w:abstractNumId w:val="18"/>
  </w:num>
  <w:num w:numId="14" w16cid:durableId="1438021501">
    <w:abstractNumId w:val="25"/>
  </w:num>
  <w:num w:numId="15" w16cid:durableId="1182741494">
    <w:abstractNumId w:val="37"/>
  </w:num>
  <w:num w:numId="16" w16cid:durableId="1845821782">
    <w:abstractNumId w:val="33"/>
  </w:num>
  <w:num w:numId="17" w16cid:durableId="2018846634">
    <w:abstractNumId w:val="27"/>
  </w:num>
  <w:num w:numId="18" w16cid:durableId="273171123">
    <w:abstractNumId w:val="20"/>
  </w:num>
  <w:num w:numId="19" w16cid:durableId="2137330618">
    <w:abstractNumId w:val="19"/>
  </w:num>
  <w:num w:numId="20" w16cid:durableId="865485256">
    <w:abstractNumId w:val="28"/>
  </w:num>
  <w:num w:numId="21" w16cid:durableId="1950888972">
    <w:abstractNumId w:val="22"/>
  </w:num>
  <w:num w:numId="22" w16cid:durableId="2120948575">
    <w:abstractNumId w:val="35"/>
  </w:num>
  <w:num w:numId="23" w16cid:durableId="1848668725">
    <w:abstractNumId w:val="21"/>
  </w:num>
  <w:num w:numId="24" w16cid:durableId="411776675">
    <w:abstractNumId w:val="15"/>
  </w:num>
  <w:num w:numId="25" w16cid:durableId="1444880100">
    <w:abstractNumId w:val="9"/>
  </w:num>
  <w:num w:numId="26" w16cid:durableId="1873835115">
    <w:abstractNumId w:val="7"/>
  </w:num>
  <w:num w:numId="27" w16cid:durableId="981689470">
    <w:abstractNumId w:val="6"/>
  </w:num>
  <w:num w:numId="28" w16cid:durableId="1896503626">
    <w:abstractNumId w:val="5"/>
  </w:num>
  <w:num w:numId="29" w16cid:durableId="501699989">
    <w:abstractNumId w:val="4"/>
  </w:num>
  <w:num w:numId="30" w16cid:durableId="527916019">
    <w:abstractNumId w:val="8"/>
  </w:num>
  <w:num w:numId="31" w16cid:durableId="1649245073">
    <w:abstractNumId w:val="3"/>
  </w:num>
  <w:num w:numId="32" w16cid:durableId="1907571279">
    <w:abstractNumId w:val="2"/>
  </w:num>
  <w:num w:numId="33" w16cid:durableId="1066761669">
    <w:abstractNumId w:val="1"/>
  </w:num>
  <w:num w:numId="34" w16cid:durableId="1471241371">
    <w:abstractNumId w:val="0"/>
  </w:num>
  <w:num w:numId="35" w16cid:durableId="114716682">
    <w:abstractNumId w:val="34"/>
  </w:num>
  <w:num w:numId="36" w16cid:durableId="749161308">
    <w:abstractNumId w:val="12"/>
  </w:num>
  <w:num w:numId="37" w16cid:durableId="128324464">
    <w:abstractNumId w:val="16"/>
  </w:num>
  <w:num w:numId="38" w16cid:durableId="804737506">
    <w:abstractNumId w:val="29"/>
  </w:num>
  <w:num w:numId="39" w16cid:durableId="19168164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043"/>
    <w:rsid w:val="00007B0E"/>
    <w:rsid w:val="000154A8"/>
    <w:rsid w:val="00017C95"/>
    <w:rsid w:val="000211C4"/>
    <w:rsid w:val="00030874"/>
    <w:rsid w:val="00032DFE"/>
    <w:rsid w:val="0003328A"/>
    <w:rsid w:val="00033397"/>
    <w:rsid w:val="0003534D"/>
    <w:rsid w:val="00040095"/>
    <w:rsid w:val="000416A9"/>
    <w:rsid w:val="00044229"/>
    <w:rsid w:val="00050FB3"/>
    <w:rsid w:val="00051834"/>
    <w:rsid w:val="000530D3"/>
    <w:rsid w:val="00054A22"/>
    <w:rsid w:val="00055275"/>
    <w:rsid w:val="00062023"/>
    <w:rsid w:val="00062844"/>
    <w:rsid w:val="00064832"/>
    <w:rsid w:val="000655A6"/>
    <w:rsid w:val="00074F00"/>
    <w:rsid w:val="00076AD3"/>
    <w:rsid w:val="00080512"/>
    <w:rsid w:val="000831F6"/>
    <w:rsid w:val="00083525"/>
    <w:rsid w:val="00084147"/>
    <w:rsid w:val="000918CC"/>
    <w:rsid w:val="00093F90"/>
    <w:rsid w:val="000A6A78"/>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56194"/>
    <w:rsid w:val="00177D3A"/>
    <w:rsid w:val="00180BCF"/>
    <w:rsid w:val="001836CF"/>
    <w:rsid w:val="0018429C"/>
    <w:rsid w:val="00191069"/>
    <w:rsid w:val="00192B61"/>
    <w:rsid w:val="00195C6E"/>
    <w:rsid w:val="00195FEC"/>
    <w:rsid w:val="00197EC8"/>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36F90"/>
    <w:rsid w:val="00240CE5"/>
    <w:rsid w:val="002414AD"/>
    <w:rsid w:val="002473E9"/>
    <w:rsid w:val="002565C3"/>
    <w:rsid w:val="00264963"/>
    <w:rsid w:val="00266747"/>
    <w:rsid w:val="002675F0"/>
    <w:rsid w:val="00271CF0"/>
    <w:rsid w:val="0028115B"/>
    <w:rsid w:val="002817EF"/>
    <w:rsid w:val="00282A95"/>
    <w:rsid w:val="00283D83"/>
    <w:rsid w:val="002902E3"/>
    <w:rsid w:val="00292F9C"/>
    <w:rsid w:val="002A25B4"/>
    <w:rsid w:val="002A293D"/>
    <w:rsid w:val="002B3ADA"/>
    <w:rsid w:val="002B5BF0"/>
    <w:rsid w:val="002B6339"/>
    <w:rsid w:val="002B6EB4"/>
    <w:rsid w:val="002C658E"/>
    <w:rsid w:val="002D0671"/>
    <w:rsid w:val="002D24F6"/>
    <w:rsid w:val="002D33FF"/>
    <w:rsid w:val="002D6112"/>
    <w:rsid w:val="002E00EE"/>
    <w:rsid w:val="002E233F"/>
    <w:rsid w:val="002E23BE"/>
    <w:rsid w:val="002E3554"/>
    <w:rsid w:val="002E43C2"/>
    <w:rsid w:val="002F49CF"/>
    <w:rsid w:val="002F70CE"/>
    <w:rsid w:val="00300491"/>
    <w:rsid w:val="003024E3"/>
    <w:rsid w:val="00310D7B"/>
    <w:rsid w:val="00311B3F"/>
    <w:rsid w:val="00313C88"/>
    <w:rsid w:val="003172DC"/>
    <w:rsid w:val="003203CF"/>
    <w:rsid w:val="00322878"/>
    <w:rsid w:val="003257E0"/>
    <w:rsid w:val="00327753"/>
    <w:rsid w:val="0033168F"/>
    <w:rsid w:val="00332D07"/>
    <w:rsid w:val="00336491"/>
    <w:rsid w:val="00336690"/>
    <w:rsid w:val="00342793"/>
    <w:rsid w:val="00343D11"/>
    <w:rsid w:val="00346EC9"/>
    <w:rsid w:val="003512C5"/>
    <w:rsid w:val="0035462D"/>
    <w:rsid w:val="003566AA"/>
    <w:rsid w:val="003608F5"/>
    <w:rsid w:val="00367C4D"/>
    <w:rsid w:val="00372CD0"/>
    <w:rsid w:val="00373B97"/>
    <w:rsid w:val="00374B81"/>
    <w:rsid w:val="00375080"/>
    <w:rsid w:val="003765B8"/>
    <w:rsid w:val="00382382"/>
    <w:rsid w:val="003836A1"/>
    <w:rsid w:val="00387757"/>
    <w:rsid w:val="00390357"/>
    <w:rsid w:val="003A04F2"/>
    <w:rsid w:val="003A2457"/>
    <w:rsid w:val="003A26F6"/>
    <w:rsid w:val="003A2B2B"/>
    <w:rsid w:val="003A6B33"/>
    <w:rsid w:val="003B362E"/>
    <w:rsid w:val="003C24AD"/>
    <w:rsid w:val="003C3971"/>
    <w:rsid w:val="003C4A36"/>
    <w:rsid w:val="003C54B8"/>
    <w:rsid w:val="003D2B0E"/>
    <w:rsid w:val="003D2F6A"/>
    <w:rsid w:val="003D38DD"/>
    <w:rsid w:val="003E079E"/>
    <w:rsid w:val="003E2AB8"/>
    <w:rsid w:val="003E2BA5"/>
    <w:rsid w:val="003E320E"/>
    <w:rsid w:val="003F1415"/>
    <w:rsid w:val="003F1F7E"/>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4F87"/>
    <w:rsid w:val="00465515"/>
    <w:rsid w:val="0047588F"/>
    <w:rsid w:val="0048313A"/>
    <w:rsid w:val="00483D06"/>
    <w:rsid w:val="00485B63"/>
    <w:rsid w:val="004957B3"/>
    <w:rsid w:val="004957E4"/>
    <w:rsid w:val="004B4672"/>
    <w:rsid w:val="004C1519"/>
    <w:rsid w:val="004C595B"/>
    <w:rsid w:val="004C6736"/>
    <w:rsid w:val="004D3578"/>
    <w:rsid w:val="004E19A3"/>
    <w:rsid w:val="004E213A"/>
    <w:rsid w:val="004E5A47"/>
    <w:rsid w:val="004F0753"/>
    <w:rsid w:val="004F0988"/>
    <w:rsid w:val="004F3340"/>
    <w:rsid w:val="004F34F7"/>
    <w:rsid w:val="004F511A"/>
    <w:rsid w:val="004F789F"/>
    <w:rsid w:val="00502A93"/>
    <w:rsid w:val="0050667D"/>
    <w:rsid w:val="00514887"/>
    <w:rsid w:val="00514F43"/>
    <w:rsid w:val="00523216"/>
    <w:rsid w:val="0052760E"/>
    <w:rsid w:val="0053388B"/>
    <w:rsid w:val="00535773"/>
    <w:rsid w:val="00537327"/>
    <w:rsid w:val="00541F3B"/>
    <w:rsid w:val="00543E1F"/>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800"/>
    <w:rsid w:val="00602AEA"/>
    <w:rsid w:val="00607A64"/>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325"/>
    <w:rsid w:val="006804B1"/>
    <w:rsid w:val="00680FFD"/>
    <w:rsid w:val="00681688"/>
    <w:rsid w:val="00686B0A"/>
    <w:rsid w:val="006916D1"/>
    <w:rsid w:val="00692003"/>
    <w:rsid w:val="006A323F"/>
    <w:rsid w:val="006A68AE"/>
    <w:rsid w:val="006A70E7"/>
    <w:rsid w:val="006B0F92"/>
    <w:rsid w:val="006B1D41"/>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26663"/>
    <w:rsid w:val="00734A5B"/>
    <w:rsid w:val="0074026F"/>
    <w:rsid w:val="007418DE"/>
    <w:rsid w:val="007423D5"/>
    <w:rsid w:val="007429F6"/>
    <w:rsid w:val="00744E76"/>
    <w:rsid w:val="00753689"/>
    <w:rsid w:val="00753F03"/>
    <w:rsid w:val="00756E92"/>
    <w:rsid w:val="00761EC7"/>
    <w:rsid w:val="00762E1E"/>
    <w:rsid w:val="00774DA4"/>
    <w:rsid w:val="0078095A"/>
    <w:rsid w:val="00781F0F"/>
    <w:rsid w:val="00783FA8"/>
    <w:rsid w:val="007A1D3B"/>
    <w:rsid w:val="007A2696"/>
    <w:rsid w:val="007A34D8"/>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624"/>
    <w:rsid w:val="00837882"/>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8E3E08"/>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0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3BF5"/>
    <w:rsid w:val="009F4482"/>
    <w:rsid w:val="00A02E73"/>
    <w:rsid w:val="00A10F02"/>
    <w:rsid w:val="00A12AC8"/>
    <w:rsid w:val="00A164B4"/>
    <w:rsid w:val="00A204DB"/>
    <w:rsid w:val="00A21D47"/>
    <w:rsid w:val="00A26956"/>
    <w:rsid w:val="00A27486"/>
    <w:rsid w:val="00A314F6"/>
    <w:rsid w:val="00A31CAF"/>
    <w:rsid w:val="00A37154"/>
    <w:rsid w:val="00A53724"/>
    <w:rsid w:val="00A553F1"/>
    <w:rsid w:val="00A56066"/>
    <w:rsid w:val="00A57360"/>
    <w:rsid w:val="00A6251F"/>
    <w:rsid w:val="00A62ACC"/>
    <w:rsid w:val="00A635BE"/>
    <w:rsid w:val="00A658FD"/>
    <w:rsid w:val="00A713F3"/>
    <w:rsid w:val="00A73129"/>
    <w:rsid w:val="00A7374F"/>
    <w:rsid w:val="00A745DB"/>
    <w:rsid w:val="00A74A9D"/>
    <w:rsid w:val="00A802BE"/>
    <w:rsid w:val="00A80A2B"/>
    <w:rsid w:val="00A81071"/>
    <w:rsid w:val="00A82346"/>
    <w:rsid w:val="00A83B76"/>
    <w:rsid w:val="00A910F5"/>
    <w:rsid w:val="00A92BA1"/>
    <w:rsid w:val="00A93A02"/>
    <w:rsid w:val="00A93F70"/>
    <w:rsid w:val="00A949E7"/>
    <w:rsid w:val="00AA01AA"/>
    <w:rsid w:val="00AA21C2"/>
    <w:rsid w:val="00AA3AEC"/>
    <w:rsid w:val="00AA433A"/>
    <w:rsid w:val="00AA438B"/>
    <w:rsid w:val="00AC4FBC"/>
    <w:rsid w:val="00AC6BC6"/>
    <w:rsid w:val="00AD18AA"/>
    <w:rsid w:val="00AE1FD9"/>
    <w:rsid w:val="00AE52E3"/>
    <w:rsid w:val="00AE65E2"/>
    <w:rsid w:val="00AF2F8C"/>
    <w:rsid w:val="00B0221C"/>
    <w:rsid w:val="00B02688"/>
    <w:rsid w:val="00B0371D"/>
    <w:rsid w:val="00B050E4"/>
    <w:rsid w:val="00B128EF"/>
    <w:rsid w:val="00B1475A"/>
    <w:rsid w:val="00B15449"/>
    <w:rsid w:val="00B2281A"/>
    <w:rsid w:val="00B262E9"/>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350"/>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C9"/>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16D"/>
    <w:rsid w:val="00C21F20"/>
    <w:rsid w:val="00C23116"/>
    <w:rsid w:val="00C26E9C"/>
    <w:rsid w:val="00C30BD6"/>
    <w:rsid w:val="00C31D33"/>
    <w:rsid w:val="00C33079"/>
    <w:rsid w:val="00C33CCA"/>
    <w:rsid w:val="00C3515C"/>
    <w:rsid w:val="00C37D7F"/>
    <w:rsid w:val="00C4133A"/>
    <w:rsid w:val="00C423F0"/>
    <w:rsid w:val="00C45231"/>
    <w:rsid w:val="00C4602E"/>
    <w:rsid w:val="00C50D46"/>
    <w:rsid w:val="00C54573"/>
    <w:rsid w:val="00C557AD"/>
    <w:rsid w:val="00C60E45"/>
    <w:rsid w:val="00C66078"/>
    <w:rsid w:val="00C72833"/>
    <w:rsid w:val="00C73061"/>
    <w:rsid w:val="00C76031"/>
    <w:rsid w:val="00C761AC"/>
    <w:rsid w:val="00C80F1D"/>
    <w:rsid w:val="00C82C70"/>
    <w:rsid w:val="00C855CA"/>
    <w:rsid w:val="00C869A2"/>
    <w:rsid w:val="00C91551"/>
    <w:rsid w:val="00C924E7"/>
    <w:rsid w:val="00C93F40"/>
    <w:rsid w:val="00C961D7"/>
    <w:rsid w:val="00C964FF"/>
    <w:rsid w:val="00C967CF"/>
    <w:rsid w:val="00CA3D0C"/>
    <w:rsid w:val="00CA4971"/>
    <w:rsid w:val="00CB0718"/>
    <w:rsid w:val="00CC3814"/>
    <w:rsid w:val="00CC7BD3"/>
    <w:rsid w:val="00CD2854"/>
    <w:rsid w:val="00CE01DA"/>
    <w:rsid w:val="00CE3676"/>
    <w:rsid w:val="00CE376A"/>
    <w:rsid w:val="00CE7943"/>
    <w:rsid w:val="00CF6933"/>
    <w:rsid w:val="00D0336C"/>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2D2"/>
    <w:rsid w:val="00D943CE"/>
    <w:rsid w:val="00D94985"/>
    <w:rsid w:val="00DA3DF2"/>
    <w:rsid w:val="00DA48D1"/>
    <w:rsid w:val="00DA7A03"/>
    <w:rsid w:val="00DB1818"/>
    <w:rsid w:val="00DB3DE0"/>
    <w:rsid w:val="00DB6D8A"/>
    <w:rsid w:val="00DB773F"/>
    <w:rsid w:val="00DC1FF9"/>
    <w:rsid w:val="00DC309B"/>
    <w:rsid w:val="00DC4DA2"/>
    <w:rsid w:val="00DC71E0"/>
    <w:rsid w:val="00DD2780"/>
    <w:rsid w:val="00DD31C7"/>
    <w:rsid w:val="00DD4C17"/>
    <w:rsid w:val="00DD74A5"/>
    <w:rsid w:val="00DD7806"/>
    <w:rsid w:val="00DE15AF"/>
    <w:rsid w:val="00DE4136"/>
    <w:rsid w:val="00DE6389"/>
    <w:rsid w:val="00DF052F"/>
    <w:rsid w:val="00DF2B1F"/>
    <w:rsid w:val="00DF62CD"/>
    <w:rsid w:val="00E11D3D"/>
    <w:rsid w:val="00E13B94"/>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20B7"/>
    <w:rsid w:val="00EA4F06"/>
    <w:rsid w:val="00EA5EA7"/>
    <w:rsid w:val="00EA6497"/>
    <w:rsid w:val="00EA6FD0"/>
    <w:rsid w:val="00EB0562"/>
    <w:rsid w:val="00EC0AD8"/>
    <w:rsid w:val="00EC35FB"/>
    <w:rsid w:val="00EC3EE3"/>
    <w:rsid w:val="00EC4A25"/>
    <w:rsid w:val="00EC73DE"/>
    <w:rsid w:val="00ED333D"/>
    <w:rsid w:val="00ED36AC"/>
    <w:rsid w:val="00ED4125"/>
    <w:rsid w:val="00ED4729"/>
    <w:rsid w:val="00ED599E"/>
    <w:rsid w:val="00ED7888"/>
    <w:rsid w:val="00EE0F0C"/>
    <w:rsid w:val="00EE3FF2"/>
    <w:rsid w:val="00EF4E88"/>
    <w:rsid w:val="00EF70CC"/>
    <w:rsid w:val="00F0210C"/>
    <w:rsid w:val="00F025A2"/>
    <w:rsid w:val="00F04712"/>
    <w:rsid w:val="00F05BCC"/>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2D71"/>
    <w:rsid w:val="00F83AA7"/>
    <w:rsid w:val="00F85CC8"/>
    <w:rsid w:val="00F8741F"/>
    <w:rsid w:val="00F87EC9"/>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107D"/>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uiPriority="99"/>
    <w:lsdException w:name="Strong" w:qFormat="1"/>
    <w:lsdException w:name="Emphasis" w:qFormat="1"/>
    <w:lsdException w:name="Plain Text"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
    <w:name w:val="Editor's Note Char"/>
    <w:aliases w:val="EN Char"/>
    <w:link w:val="EditorsNote"/>
    <w:rsid w:val="00726663"/>
    <w:rPr>
      <w:color w:val="FF0000"/>
    </w:rPr>
  </w:style>
  <w:style w:type="character" w:styleId="FootnoteReference">
    <w:name w:val="footnote reference"/>
    <w:rsid w:val="00DB6D8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47559833">
      <w:bodyDiv w:val="1"/>
      <w:marLeft w:val="0"/>
      <w:marRight w:val="0"/>
      <w:marTop w:val="0"/>
      <w:marBottom w:val="0"/>
      <w:divBdr>
        <w:top w:val="none" w:sz="0" w:space="0" w:color="auto"/>
        <w:left w:val="none" w:sz="0" w:space="0" w:color="auto"/>
        <w:bottom w:val="none" w:sz="0" w:space="0" w:color="auto"/>
        <w:right w:val="none" w:sz="0" w:space="0" w:color="auto"/>
      </w:divBdr>
    </w:div>
    <w:div w:id="423844496">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773138590">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87446972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093247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587496579">
      <w:bodyDiv w:val="1"/>
      <w:marLeft w:val="0"/>
      <w:marRight w:val="0"/>
      <w:marTop w:val="0"/>
      <w:marBottom w:val="0"/>
      <w:divBdr>
        <w:top w:val="none" w:sz="0" w:space="0" w:color="auto"/>
        <w:left w:val="none" w:sz="0" w:space="0" w:color="auto"/>
        <w:bottom w:val="none" w:sz="0" w:space="0" w:color="auto"/>
        <w:right w:val="none" w:sz="0" w:space="0" w:color="auto"/>
      </w:divBdr>
    </w:div>
    <w:div w:id="1589079883">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916039932">
      <w:bodyDiv w:val="1"/>
      <w:marLeft w:val="0"/>
      <w:marRight w:val="0"/>
      <w:marTop w:val="0"/>
      <w:marBottom w:val="0"/>
      <w:divBdr>
        <w:top w:val="none" w:sz="0" w:space="0" w:color="auto"/>
        <w:left w:val="none" w:sz="0" w:space="0" w:color="auto"/>
        <w:bottom w:val="none" w:sz="0" w:space="0" w:color="auto"/>
        <w:right w:val="none" w:sz="0" w:space="0" w:color="auto"/>
      </w:divBdr>
    </w:div>
    <w:div w:id="196496634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47"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47" TargetMode="Externa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47"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portal.3gpp.org/ngppapp/CreateTdoc.aspx?mode=view&amp;contributionUid=CP-251147"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51193"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641DB-B5A5-4065-B6BF-9DCFEFC0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34718</Words>
  <Characters>197893</Characters>
  <Application>Microsoft Office Word</Application>
  <DocSecurity>0</DocSecurity>
  <Lines>1649</Lines>
  <Paragraphs>464</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232147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24.545_CR0149R2_(Rel-18)_eSEAL</cp:lastModifiedBy>
  <cp:revision>28</cp:revision>
  <cp:lastPrinted>2019-02-25T14:05:00Z</cp:lastPrinted>
  <dcterms:created xsi:type="dcterms:W3CDTF">2025-07-03T08:06:00Z</dcterms:created>
  <dcterms:modified xsi:type="dcterms:W3CDTF">2025-07-03T09:52:00Z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