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BD39" w14:textId="4DA6E1C4"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w:t>
      </w:r>
      <w:r w:rsidR="001816A6">
        <w:t>19.2.0</w:t>
      </w:r>
      <w:r w:rsidR="00B67580">
        <w:t xml:space="preserve"> </w:t>
      </w:r>
      <w:r>
        <w:rPr>
          <w:sz w:val="32"/>
        </w:rPr>
        <w:t>(</w:t>
      </w:r>
      <w:r w:rsidR="001816A6">
        <w:rPr>
          <w:sz w:val="32"/>
        </w:rPr>
        <w:t>2025-06</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3BCEC140" w:rsidR="00FC1192" w:rsidRDefault="00FC1192" w:rsidP="00FC1192">
      <w:pPr>
        <w:pStyle w:val="ZT"/>
        <w:framePr w:wrap="notBeside"/>
      </w:pPr>
      <w:r>
        <w:t>(</w:t>
      </w:r>
      <w:r>
        <w:rPr>
          <w:rStyle w:val="ZGSM"/>
        </w:rPr>
        <w:t xml:space="preserve">Release </w:t>
      </w:r>
      <w:r w:rsidR="00BF7548">
        <w:rPr>
          <w:rStyle w:val="ZGSM"/>
        </w:rPr>
        <w:t>1</w:t>
      </w:r>
      <w:r w:rsidR="009370B5">
        <w:rPr>
          <w:rStyle w:val="ZGSM"/>
        </w:rPr>
        <w:t>9</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bookmarkStart w:id="1" w:name="_MON_1684549432"/>
    <w:bookmarkEnd w:id="1"/>
    <w:p w14:paraId="457E4E43" w14:textId="763A3717" w:rsidR="00445DCB" w:rsidRPr="00235394" w:rsidRDefault="001208E2" w:rsidP="00445DCB">
      <w:pPr>
        <w:pStyle w:val="ZU"/>
        <w:framePr w:h="4929" w:hRule="exact" w:wrap="notBeside"/>
        <w:tabs>
          <w:tab w:val="right" w:pos="10206"/>
        </w:tabs>
        <w:jc w:val="left"/>
      </w:pPr>
      <w:r>
        <w:object w:dxaOrig="2026" w:dyaOrig="1251" w14:anchorId="60391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11" o:title=""/>
          </v:shape>
          <o:OLEObject Type="Embed" ProgID="Word.Picture.8" ShapeID="_x0000_i1025" DrawAspect="Content" ObjectID="_1813138237" r:id="rId12"/>
        </w:object>
      </w:r>
      <w:r w:rsidR="00445DCB" w:rsidRPr="00235394">
        <w:rPr>
          <w:color w:val="0000FF"/>
        </w:rPr>
        <w:tab/>
      </w:r>
      <w:r w:rsidR="009F67A8">
        <w:drawing>
          <wp:inline distT="0" distB="0" distL="0" distR="0" wp14:anchorId="41F91AE3" wp14:editId="206FA5D9">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2"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3GPP support office 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16607EB5" w:rsidR="00080512" w:rsidRDefault="00DC309B" w:rsidP="00C910DE">
      <w:pPr>
        <w:pStyle w:val="FP"/>
        <w:framePr w:h="3057" w:hRule="exact" w:wrap="notBeside" w:vAnchor="page" w:hAnchor="margin" w:y="12605"/>
        <w:jc w:val="center"/>
        <w:rPr>
          <w:noProof/>
          <w:sz w:val="18"/>
        </w:rPr>
      </w:pPr>
      <w:r>
        <w:rPr>
          <w:noProof/>
          <w:sz w:val="18"/>
        </w:rPr>
        <w:t xml:space="preserve">© </w:t>
      </w:r>
      <w:r w:rsidR="008E25D4">
        <w:rPr>
          <w:noProof/>
          <w:sz w:val="18"/>
        </w:rPr>
        <w:t>2025</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3" w:name="copyrightaddon"/>
      <w:bookmarkEnd w:id="3"/>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39F52AF2" w14:textId="77777777" w:rsidR="00080512" w:rsidRDefault="00080512" w:rsidP="00BD23E2">
      <w:pPr>
        <w:pStyle w:val="TT"/>
      </w:pPr>
      <w:r>
        <w:br w:type="page"/>
      </w:r>
      <w:r>
        <w:lastRenderedPageBreak/>
        <w:t>Contents</w:t>
      </w:r>
    </w:p>
    <w:p w14:paraId="1565D152" w14:textId="6DC5C20B" w:rsidR="00E21B33" w:rsidRDefault="00AF26E3">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21B33">
        <w:rPr>
          <w:noProof/>
        </w:rPr>
        <w:t>Foreword</w:t>
      </w:r>
      <w:r w:rsidR="00E21B33">
        <w:rPr>
          <w:noProof/>
        </w:rPr>
        <w:tab/>
      </w:r>
      <w:r w:rsidR="00E21B33">
        <w:rPr>
          <w:noProof/>
        </w:rPr>
        <w:fldChar w:fldCharType="begin" w:fldLock="1"/>
      </w:r>
      <w:r w:rsidR="00E21B33">
        <w:rPr>
          <w:noProof/>
        </w:rPr>
        <w:instrText xml:space="preserve"> PAGEREF _Toc202525441 \h </w:instrText>
      </w:r>
      <w:r w:rsidR="00E21B33">
        <w:rPr>
          <w:noProof/>
        </w:rPr>
      </w:r>
      <w:r w:rsidR="00E21B33">
        <w:rPr>
          <w:noProof/>
        </w:rPr>
        <w:fldChar w:fldCharType="separate"/>
      </w:r>
      <w:r w:rsidR="00E21B33">
        <w:rPr>
          <w:noProof/>
        </w:rPr>
        <w:t>5</w:t>
      </w:r>
      <w:r w:rsidR="00E21B33">
        <w:rPr>
          <w:noProof/>
        </w:rPr>
        <w:fldChar w:fldCharType="end"/>
      </w:r>
    </w:p>
    <w:p w14:paraId="7E1BF859" w14:textId="1BB9368B" w:rsidR="00E21B33" w:rsidRDefault="00E21B3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_Toc202525442 \h </w:instrText>
      </w:r>
      <w:r>
        <w:rPr>
          <w:noProof/>
        </w:rPr>
      </w:r>
      <w:r>
        <w:rPr>
          <w:noProof/>
        </w:rPr>
        <w:fldChar w:fldCharType="separate"/>
      </w:r>
      <w:r>
        <w:rPr>
          <w:noProof/>
        </w:rPr>
        <w:t>6</w:t>
      </w:r>
      <w:r>
        <w:rPr>
          <w:noProof/>
        </w:rPr>
        <w:fldChar w:fldCharType="end"/>
      </w:r>
    </w:p>
    <w:p w14:paraId="12136C11" w14:textId="5F609B19" w:rsidR="00E21B33" w:rsidRDefault="00E21B3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_Toc202525443 \h </w:instrText>
      </w:r>
      <w:r>
        <w:rPr>
          <w:noProof/>
        </w:rPr>
      </w:r>
      <w:r>
        <w:rPr>
          <w:noProof/>
        </w:rPr>
        <w:fldChar w:fldCharType="separate"/>
      </w:r>
      <w:r>
        <w:rPr>
          <w:noProof/>
        </w:rPr>
        <w:t>6</w:t>
      </w:r>
      <w:r>
        <w:rPr>
          <w:noProof/>
        </w:rPr>
        <w:fldChar w:fldCharType="end"/>
      </w:r>
    </w:p>
    <w:p w14:paraId="0E2573DD" w14:textId="7A71CFB7" w:rsidR="00E21B33" w:rsidRDefault="00E21B3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_Toc202525444 \h </w:instrText>
      </w:r>
      <w:r>
        <w:rPr>
          <w:noProof/>
        </w:rPr>
      </w:r>
      <w:r>
        <w:rPr>
          <w:noProof/>
        </w:rPr>
        <w:fldChar w:fldCharType="separate"/>
      </w:r>
      <w:r>
        <w:rPr>
          <w:noProof/>
        </w:rPr>
        <w:t>7</w:t>
      </w:r>
      <w:r>
        <w:rPr>
          <w:noProof/>
        </w:rPr>
        <w:fldChar w:fldCharType="end"/>
      </w:r>
    </w:p>
    <w:p w14:paraId="4DDA94CA" w14:textId="63D18BE7" w:rsidR="00E21B33" w:rsidRDefault="00E21B3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_Toc202525445 \h </w:instrText>
      </w:r>
      <w:r>
        <w:rPr>
          <w:noProof/>
        </w:rPr>
      </w:r>
      <w:r>
        <w:rPr>
          <w:noProof/>
        </w:rPr>
        <w:fldChar w:fldCharType="separate"/>
      </w:r>
      <w:r>
        <w:rPr>
          <w:noProof/>
        </w:rPr>
        <w:t>7</w:t>
      </w:r>
      <w:r>
        <w:rPr>
          <w:noProof/>
        </w:rPr>
        <w:fldChar w:fldCharType="end"/>
      </w:r>
    </w:p>
    <w:p w14:paraId="558AE95D" w14:textId="19DE6A82" w:rsidR="00E21B33" w:rsidRDefault="00E21B33">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_Toc202525446 \h </w:instrText>
      </w:r>
      <w:r>
        <w:rPr>
          <w:noProof/>
        </w:rPr>
      </w:r>
      <w:r>
        <w:rPr>
          <w:noProof/>
        </w:rPr>
        <w:fldChar w:fldCharType="separate"/>
      </w:r>
      <w:r>
        <w:rPr>
          <w:noProof/>
        </w:rPr>
        <w:t>7</w:t>
      </w:r>
      <w:r>
        <w:rPr>
          <w:noProof/>
        </w:rPr>
        <w:fldChar w:fldCharType="end"/>
      </w:r>
    </w:p>
    <w:p w14:paraId="4D2788C6" w14:textId="419B0327" w:rsidR="00E21B33" w:rsidRDefault="00E21B3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NAS configuration MO</w:t>
      </w:r>
      <w:r>
        <w:rPr>
          <w:noProof/>
        </w:rPr>
        <w:tab/>
      </w:r>
      <w:r>
        <w:rPr>
          <w:noProof/>
        </w:rPr>
        <w:fldChar w:fldCharType="begin" w:fldLock="1"/>
      </w:r>
      <w:r>
        <w:rPr>
          <w:noProof/>
        </w:rPr>
        <w:instrText xml:space="preserve"> PAGEREF _Toc202525447 \h </w:instrText>
      </w:r>
      <w:r>
        <w:rPr>
          <w:noProof/>
        </w:rPr>
      </w:r>
      <w:r>
        <w:rPr>
          <w:noProof/>
        </w:rPr>
        <w:fldChar w:fldCharType="separate"/>
      </w:r>
      <w:r>
        <w:rPr>
          <w:noProof/>
        </w:rPr>
        <w:t>7</w:t>
      </w:r>
      <w:r>
        <w:rPr>
          <w:noProof/>
        </w:rPr>
        <w:fldChar w:fldCharType="end"/>
      </w:r>
    </w:p>
    <w:p w14:paraId="00B6F4AB" w14:textId="3ADAAD2C" w:rsidR="00E21B33" w:rsidRDefault="00E21B33">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NAS configuration MO parameters</w:t>
      </w:r>
      <w:r>
        <w:rPr>
          <w:noProof/>
        </w:rPr>
        <w:tab/>
      </w:r>
      <w:r>
        <w:rPr>
          <w:noProof/>
        </w:rPr>
        <w:fldChar w:fldCharType="begin" w:fldLock="1"/>
      </w:r>
      <w:r>
        <w:rPr>
          <w:noProof/>
        </w:rPr>
        <w:instrText xml:space="preserve"> PAGEREF _Toc202525448 \h </w:instrText>
      </w:r>
      <w:r>
        <w:rPr>
          <w:noProof/>
        </w:rPr>
      </w:r>
      <w:r>
        <w:rPr>
          <w:noProof/>
        </w:rPr>
        <w:fldChar w:fldCharType="separate"/>
      </w:r>
      <w:r>
        <w:rPr>
          <w:noProof/>
        </w:rPr>
        <w:t>10</w:t>
      </w:r>
      <w:r>
        <w:rPr>
          <w:noProof/>
        </w:rPr>
        <w:fldChar w:fldCharType="end"/>
      </w:r>
    </w:p>
    <w:p w14:paraId="05D4E458" w14:textId="5A018929" w:rsidR="00E21B33" w:rsidRDefault="00E21B33">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_Toc202525449 \h </w:instrText>
      </w:r>
      <w:r>
        <w:rPr>
          <w:noProof/>
        </w:rPr>
      </w:r>
      <w:r>
        <w:rPr>
          <w:noProof/>
        </w:rPr>
        <w:fldChar w:fldCharType="separate"/>
      </w:r>
      <w:r>
        <w:rPr>
          <w:noProof/>
        </w:rPr>
        <w:t>10</w:t>
      </w:r>
      <w:r>
        <w:rPr>
          <w:noProof/>
        </w:rPr>
        <w:fldChar w:fldCharType="end"/>
      </w:r>
    </w:p>
    <w:p w14:paraId="5348BB7E" w14:textId="73047600" w:rsidR="00E21B33" w:rsidRDefault="00E21B33">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 xml:space="preserve">Node: </w:t>
      </w:r>
      <w:r w:rsidRPr="002C335B">
        <w:rPr>
          <w:i/>
          <w:iCs/>
          <w:noProof/>
        </w:rPr>
        <w:t>&lt;X&gt;</w:t>
      </w:r>
      <w:r>
        <w:rPr>
          <w:noProof/>
        </w:rPr>
        <w:tab/>
      </w:r>
      <w:r>
        <w:rPr>
          <w:noProof/>
        </w:rPr>
        <w:fldChar w:fldCharType="begin" w:fldLock="1"/>
      </w:r>
      <w:r>
        <w:rPr>
          <w:noProof/>
        </w:rPr>
        <w:instrText xml:space="preserve"> PAGEREF _Toc202525450 \h </w:instrText>
      </w:r>
      <w:r>
        <w:rPr>
          <w:noProof/>
        </w:rPr>
      </w:r>
      <w:r>
        <w:rPr>
          <w:noProof/>
        </w:rPr>
        <w:fldChar w:fldCharType="separate"/>
      </w:r>
      <w:r>
        <w:rPr>
          <w:noProof/>
        </w:rPr>
        <w:t>10</w:t>
      </w:r>
      <w:r>
        <w:rPr>
          <w:noProof/>
        </w:rPr>
        <w:fldChar w:fldCharType="end"/>
      </w:r>
    </w:p>
    <w:p w14:paraId="284DA69A" w14:textId="29368B1A" w:rsidR="00E21B33" w:rsidRDefault="00E21B33">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/NAS_SignallingPriority</w:t>
      </w:r>
      <w:r>
        <w:rPr>
          <w:noProof/>
        </w:rPr>
        <w:tab/>
      </w:r>
      <w:r>
        <w:rPr>
          <w:noProof/>
        </w:rPr>
        <w:fldChar w:fldCharType="begin" w:fldLock="1"/>
      </w:r>
      <w:r>
        <w:rPr>
          <w:noProof/>
        </w:rPr>
        <w:instrText xml:space="preserve"> PAGEREF _Toc202525451 \h </w:instrText>
      </w:r>
      <w:r>
        <w:rPr>
          <w:noProof/>
        </w:rPr>
      </w:r>
      <w:r>
        <w:rPr>
          <w:noProof/>
        </w:rPr>
        <w:fldChar w:fldCharType="separate"/>
      </w:r>
      <w:r>
        <w:rPr>
          <w:noProof/>
        </w:rPr>
        <w:t>10</w:t>
      </w:r>
      <w:r>
        <w:rPr>
          <w:noProof/>
        </w:rPr>
        <w:fldChar w:fldCharType="end"/>
      </w:r>
    </w:p>
    <w:p w14:paraId="45FD23A8" w14:textId="531A95CD" w:rsidR="00E21B33" w:rsidRDefault="00E21B33">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/AttachWithIMSI</w:t>
      </w:r>
      <w:r>
        <w:rPr>
          <w:noProof/>
        </w:rPr>
        <w:tab/>
      </w:r>
      <w:r>
        <w:rPr>
          <w:noProof/>
        </w:rPr>
        <w:fldChar w:fldCharType="begin" w:fldLock="1"/>
      </w:r>
      <w:r>
        <w:rPr>
          <w:noProof/>
        </w:rPr>
        <w:instrText xml:space="preserve"> PAGEREF _Toc202525452 \h </w:instrText>
      </w:r>
      <w:r>
        <w:rPr>
          <w:noProof/>
        </w:rPr>
      </w:r>
      <w:r>
        <w:rPr>
          <w:noProof/>
        </w:rPr>
        <w:fldChar w:fldCharType="separate"/>
      </w:r>
      <w:r>
        <w:rPr>
          <w:noProof/>
        </w:rPr>
        <w:t>11</w:t>
      </w:r>
      <w:r>
        <w:rPr>
          <w:noProof/>
        </w:rPr>
        <w:fldChar w:fldCharType="end"/>
      </w:r>
    </w:p>
    <w:p w14:paraId="1B4DC956" w14:textId="703D98C2" w:rsidR="00E21B33" w:rsidRDefault="00E21B33">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/MinimumPeriodicSearchTimer</w:t>
      </w:r>
      <w:r>
        <w:rPr>
          <w:noProof/>
        </w:rPr>
        <w:tab/>
      </w:r>
      <w:r>
        <w:rPr>
          <w:noProof/>
        </w:rPr>
        <w:fldChar w:fldCharType="begin" w:fldLock="1"/>
      </w:r>
      <w:r>
        <w:rPr>
          <w:noProof/>
        </w:rPr>
        <w:instrText xml:space="preserve"> PAGEREF _Toc202525453 \h </w:instrText>
      </w:r>
      <w:r>
        <w:rPr>
          <w:noProof/>
        </w:rPr>
      </w:r>
      <w:r>
        <w:rPr>
          <w:noProof/>
        </w:rPr>
        <w:fldChar w:fldCharType="separate"/>
      </w:r>
      <w:r>
        <w:rPr>
          <w:noProof/>
        </w:rPr>
        <w:t>11</w:t>
      </w:r>
      <w:r>
        <w:rPr>
          <w:noProof/>
        </w:rPr>
        <w:fldChar w:fldCharType="end"/>
      </w:r>
    </w:p>
    <w:p w14:paraId="1231B1E6" w14:textId="3004FE79" w:rsidR="00E21B33" w:rsidRDefault="00E21B33">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/NMO_I_Behaviour</w:t>
      </w:r>
      <w:r>
        <w:rPr>
          <w:noProof/>
        </w:rPr>
        <w:tab/>
      </w:r>
      <w:r>
        <w:rPr>
          <w:noProof/>
        </w:rPr>
        <w:fldChar w:fldCharType="begin" w:fldLock="1"/>
      </w:r>
      <w:r>
        <w:rPr>
          <w:noProof/>
        </w:rPr>
        <w:instrText xml:space="preserve"> PAGEREF _Toc202525454 \h </w:instrText>
      </w:r>
      <w:r>
        <w:rPr>
          <w:noProof/>
        </w:rPr>
      </w:r>
      <w:r>
        <w:rPr>
          <w:noProof/>
        </w:rPr>
        <w:fldChar w:fldCharType="separate"/>
      </w:r>
      <w:r>
        <w:rPr>
          <w:noProof/>
        </w:rPr>
        <w:t>11</w:t>
      </w:r>
      <w:r>
        <w:rPr>
          <w:noProof/>
        </w:rPr>
        <w:fldChar w:fldCharType="end"/>
      </w:r>
    </w:p>
    <w:p w14:paraId="17828D3D" w14:textId="733D72A3" w:rsidR="00E21B33" w:rsidRDefault="00E21B33">
      <w:pPr>
        <w:pStyle w:val="TOC2"/>
        <w:rPr>
          <w:rFonts w:asciiTheme="minorHAnsi" w:hAnsiTheme="minorHAnsi" w:cstheme="minorBidi"/>
          <w:noProof/>
          <w:kern w:val="2"/>
          <w:sz w:val="24"/>
          <w:szCs w:val="24"/>
          <w:lang w:eastAsia="en-GB"/>
          <w14:ligatures w14:val="standardContextual"/>
        </w:rPr>
      </w:pPr>
      <w:r>
        <w:rPr>
          <w:noProof/>
        </w:rPr>
        <w:t>5.7</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/Timer_T3245_Behaviour</w:t>
      </w:r>
      <w:r>
        <w:rPr>
          <w:noProof/>
        </w:rPr>
        <w:tab/>
      </w:r>
      <w:r>
        <w:rPr>
          <w:noProof/>
        </w:rPr>
        <w:fldChar w:fldCharType="begin" w:fldLock="1"/>
      </w:r>
      <w:r>
        <w:rPr>
          <w:noProof/>
        </w:rPr>
        <w:instrText xml:space="preserve"> PAGEREF _Toc202525455 \h </w:instrText>
      </w:r>
      <w:r>
        <w:rPr>
          <w:noProof/>
        </w:rPr>
      </w:r>
      <w:r>
        <w:rPr>
          <w:noProof/>
        </w:rPr>
        <w:fldChar w:fldCharType="separate"/>
      </w:r>
      <w:r>
        <w:rPr>
          <w:noProof/>
        </w:rPr>
        <w:t>12</w:t>
      </w:r>
      <w:r>
        <w:rPr>
          <w:noProof/>
        </w:rPr>
        <w:fldChar w:fldCharType="end"/>
      </w:r>
    </w:p>
    <w:p w14:paraId="067117FC" w14:textId="6CFBFE8D" w:rsidR="00E21B33" w:rsidRDefault="00E21B33">
      <w:pPr>
        <w:pStyle w:val="TOC2"/>
        <w:rPr>
          <w:rFonts w:asciiTheme="minorHAnsi" w:hAnsiTheme="minorHAnsi" w:cstheme="minorBidi"/>
          <w:noProof/>
          <w:kern w:val="2"/>
          <w:sz w:val="24"/>
          <w:szCs w:val="24"/>
          <w:lang w:eastAsia="en-GB"/>
          <w14:ligatures w14:val="standardContextual"/>
        </w:rPr>
      </w:pPr>
      <w:r w:rsidRPr="002C335B">
        <w:rPr>
          <w:noProof/>
          <w:lang w:val="en-US"/>
        </w:rPr>
        <w:t>5.8</w:t>
      </w:r>
      <w:r>
        <w:rPr>
          <w:rFonts w:asciiTheme="minorHAnsi" w:hAnsiTheme="minorHAnsi" w:cstheme="minorBidi"/>
          <w:noProof/>
          <w:kern w:val="2"/>
          <w:sz w:val="24"/>
          <w:szCs w:val="24"/>
          <w:lang w:eastAsia="en-GB"/>
          <w14:ligatures w14:val="standardContextual"/>
        </w:rPr>
        <w:tab/>
      </w:r>
      <w:r w:rsidRPr="002C335B">
        <w:rPr>
          <w:i/>
          <w:iCs/>
          <w:noProof/>
          <w:lang w:val="en-US"/>
        </w:rPr>
        <w:t>&lt;X&gt;</w:t>
      </w:r>
      <w:r w:rsidRPr="002C335B">
        <w:rPr>
          <w:iCs/>
          <w:noProof/>
          <w:lang w:val="en-US"/>
        </w:rPr>
        <w:t>/ExtendedAccessBarring</w:t>
      </w:r>
      <w:r>
        <w:rPr>
          <w:noProof/>
        </w:rPr>
        <w:tab/>
      </w:r>
      <w:r>
        <w:rPr>
          <w:noProof/>
        </w:rPr>
        <w:fldChar w:fldCharType="begin" w:fldLock="1"/>
      </w:r>
      <w:r>
        <w:rPr>
          <w:noProof/>
        </w:rPr>
        <w:instrText xml:space="preserve"> PAGEREF _Toc202525456 \h </w:instrText>
      </w:r>
      <w:r>
        <w:rPr>
          <w:noProof/>
        </w:rPr>
      </w:r>
      <w:r>
        <w:rPr>
          <w:noProof/>
        </w:rPr>
        <w:fldChar w:fldCharType="separate"/>
      </w:r>
      <w:r>
        <w:rPr>
          <w:noProof/>
        </w:rPr>
        <w:t>12</w:t>
      </w:r>
      <w:r>
        <w:rPr>
          <w:noProof/>
        </w:rPr>
        <w:fldChar w:fldCharType="end"/>
      </w:r>
    </w:p>
    <w:p w14:paraId="3BB1C237" w14:textId="01F38C5D" w:rsidR="00E21B33" w:rsidRDefault="00E21B33">
      <w:pPr>
        <w:pStyle w:val="TOC2"/>
        <w:rPr>
          <w:rFonts w:asciiTheme="minorHAnsi" w:hAnsiTheme="minorHAnsi" w:cstheme="minorBidi"/>
          <w:noProof/>
          <w:kern w:val="2"/>
          <w:sz w:val="24"/>
          <w:szCs w:val="24"/>
          <w:lang w:eastAsia="en-GB"/>
          <w14:ligatures w14:val="standardContextual"/>
        </w:rPr>
      </w:pPr>
      <w:r>
        <w:rPr>
          <w:noProof/>
        </w:rPr>
        <w:t>5.9</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/Override_NAS_SignallingLowPriority</w:t>
      </w:r>
      <w:r>
        <w:rPr>
          <w:noProof/>
        </w:rPr>
        <w:tab/>
      </w:r>
      <w:r>
        <w:rPr>
          <w:noProof/>
        </w:rPr>
        <w:fldChar w:fldCharType="begin" w:fldLock="1"/>
      </w:r>
      <w:r>
        <w:rPr>
          <w:noProof/>
        </w:rPr>
        <w:instrText xml:space="preserve"> PAGEREF _Toc202525457 \h </w:instrText>
      </w:r>
      <w:r>
        <w:rPr>
          <w:noProof/>
        </w:rPr>
      </w:r>
      <w:r>
        <w:rPr>
          <w:noProof/>
        </w:rPr>
        <w:fldChar w:fldCharType="separate"/>
      </w:r>
      <w:r>
        <w:rPr>
          <w:noProof/>
        </w:rPr>
        <w:t>12</w:t>
      </w:r>
      <w:r>
        <w:rPr>
          <w:noProof/>
        </w:rPr>
        <w:fldChar w:fldCharType="end"/>
      </w:r>
    </w:p>
    <w:p w14:paraId="2D747D24" w14:textId="686463AD" w:rsidR="00E21B33" w:rsidRDefault="00E21B33">
      <w:pPr>
        <w:pStyle w:val="TOC2"/>
        <w:rPr>
          <w:rFonts w:asciiTheme="minorHAnsi" w:hAnsiTheme="minorHAnsi" w:cstheme="minorBidi"/>
          <w:noProof/>
          <w:kern w:val="2"/>
          <w:sz w:val="24"/>
          <w:szCs w:val="24"/>
          <w:lang w:eastAsia="en-GB"/>
          <w14:ligatures w14:val="standardContextual"/>
        </w:rPr>
      </w:pPr>
      <w:r>
        <w:rPr>
          <w:noProof/>
        </w:rPr>
        <w:t>5.10</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/Override_ExtendedAccessBarring</w:t>
      </w:r>
      <w:r>
        <w:rPr>
          <w:noProof/>
        </w:rPr>
        <w:tab/>
      </w:r>
      <w:r>
        <w:rPr>
          <w:noProof/>
        </w:rPr>
        <w:fldChar w:fldCharType="begin" w:fldLock="1"/>
      </w:r>
      <w:r>
        <w:rPr>
          <w:noProof/>
        </w:rPr>
        <w:instrText xml:space="preserve"> PAGEREF _Toc202525458 \h </w:instrText>
      </w:r>
      <w:r>
        <w:rPr>
          <w:noProof/>
        </w:rPr>
      </w:r>
      <w:r>
        <w:rPr>
          <w:noProof/>
        </w:rPr>
        <w:fldChar w:fldCharType="separate"/>
      </w:r>
      <w:r>
        <w:rPr>
          <w:noProof/>
        </w:rPr>
        <w:t>13</w:t>
      </w:r>
      <w:r>
        <w:rPr>
          <w:noProof/>
        </w:rPr>
        <w:fldChar w:fldCharType="end"/>
      </w:r>
    </w:p>
    <w:p w14:paraId="68F19AA7" w14:textId="55DE1BC9" w:rsidR="00E21B33" w:rsidRDefault="00E21B33">
      <w:pPr>
        <w:pStyle w:val="TOC2"/>
        <w:rPr>
          <w:rFonts w:asciiTheme="minorHAnsi" w:hAnsiTheme="minorHAnsi" w:cstheme="minorBidi"/>
          <w:noProof/>
          <w:kern w:val="2"/>
          <w:sz w:val="24"/>
          <w:szCs w:val="24"/>
          <w:lang w:eastAsia="en-GB"/>
          <w14:ligatures w14:val="standardContextual"/>
        </w:rPr>
      </w:pPr>
      <w:r>
        <w:rPr>
          <w:noProof/>
        </w:rPr>
        <w:t>5.10a</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/FastFirstHigherPriorityPLMNSearch</w:t>
      </w:r>
      <w:r>
        <w:rPr>
          <w:noProof/>
        </w:rPr>
        <w:tab/>
      </w:r>
      <w:r>
        <w:rPr>
          <w:noProof/>
        </w:rPr>
        <w:fldChar w:fldCharType="begin" w:fldLock="1"/>
      </w:r>
      <w:r>
        <w:rPr>
          <w:noProof/>
        </w:rPr>
        <w:instrText xml:space="preserve"> PAGEREF _Toc202525459 \h </w:instrText>
      </w:r>
      <w:r>
        <w:rPr>
          <w:noProof/>
        </w:rPr>
      </w:r>
      <w:r>
        <w:rPr>
          <w:noProof/>
        </w:rPr>
        <w:fldChar w:fldCharType="separate"/>
      </w:r>
      <w:r>
        <w:rPr>
          <w:noProof/>
        </w:rPr>
        <w:t>13</w:t>
      </w:r>
      <w:r>
        <w:rPr>
          <w:noProof/>
        </w:rPr>
        <w:fldChar w:fldCharType="end"/>
      </w:r>
    </w:p>
    <w:p w14:paraId="17C6EAF0" w14:textId="129A1D9A" w:rsidR="00E21B33" w:rsidRDefault="00E21B33">
      <w:pPr>
        <w:pStyle w:val="TOC2"/>
        <w:rPr>
          <w:rFonts w:asciiTheme="minorHAnsi" w:hAnsiTheme="minorHAnsi" w:cstheme="minorBidi"/>
          <w:noProof/>
          <w:kern w:val="2"/>
          <w:sz w:val="24"/>
          <w:szCs w:val="24"/>
          <w:lang w:eastAsia="en-GB"/>
          <w14:ligatures w14:val="standardContextual"/>
        </w:rPr>
      </w:pPr>
      <w:r>
        <w:rPr>
          <w:noProof/>
        </w:rPr>
        <w:t>5.10b</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/EUTRADisablingAllowedForEMMCause15</w:t>
      </w:r>
      <w:r>
        <w:rPr>
          <w:noProof/>
        </w:rPr>
        <w:tab/>
      </w:r>
      <w:r>
        <w:rPr>
          <w:noProof/>
        </w:rPr>
        <w:fldChar w:fldCharType="begin" w:fldLock="1"/>
      </w:r>
      <w:r>
        <w:rPr>
          <w:noProof/>
        </w:rPr>
        <w:instrText xml:space="preserve"> PAGEREF _Toc202525460 \h </w:instrText>
      </w:r>
      <w:r>
        <w:rPr>
          <w:noProof/>
        </w:rPr>
      </w:r>
      <w:r>
        <w:rPr>
          <w:noProof/>
        </w:rPr>
        <w:fldChar w:fldCharType="separate"/>
      </w:r>
      <w:r>
        <w:rPr>
          <w:noProof/>
        </w:rPr>
        <w:t>13</w:t>
      </w:r>
      <w:r>
        <w:rPr>
          <w:noProof/>
        </w:rPr>
        <w:fldChar w:fldCharType="end"/>
      </w:r>
    </w:p>
    <w:p w14:paraId="452FACBD" w14:textId="1B97A58C" w:rsidR="00E21B33" w:rsidRDefault="00E21B33">
      <w:pPr>
        <w:pStyle w:val="TOC2"/>
        <w:rPr>
          <w:rFonts w:asciiTheme="minorHAnsi" w:hAnsiTheme="minorHAnsi" w:cstheme="minorBidi"/>
          <w:noProof/>
          <w:kern w:val="2"/>
          <w:sz w:val="24"/>
          <w:szCs w:val="24"/>
          <w:lang w:eastAsia="en-GB"/>
          <w14:ligatures w14:val="standardContextual"/>
        </w:rPr>
      </w:pPr>
      <w:r>
        <w:rPr>
          <w:noProof/>
        </w:rPr>
        <w:t>5.10c</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/SM_RetryWaitTime</w:t>
      </w:r>
      <w:r>
        <w:rPr>
          <w:noProof/>
        </w:rPr>
        <w:tab/>
      </w:r>
      <w:r>
        <w:rPr>
          <w:noProof/>
        </w:rPr>
        <w:fldChar w:fldCharType="begin" w:fldLock="1"/>
      </w:r>
      <w:r>
        <w:rPr>
          <w:noProof/>
        </w:rPr>
        <w:instrText xml:space="preserve"> PAGEREF _Toc202525461 \h </w:instrText>
      </w:r>
      <w:r>
        <w:rPr>
          <w:noProof/>
        </w:rPr>
      </w:r>
      <w:r>
        <w:rPr>
          <w:noProof/>
        </w:rPr>
        <w:fldChar w:fldCharType="separate"/>
      </w:r>
      <w:r>
        <w:rPr>
          <w:noProof/>
        </w:rPr>
        <w:t>14</w:t>
      </w:r>
      <w:r>
        <w:rPr>
          <w:noProof/>
        </w:rPr>
        <w:fldChar w:fldCharType="end"/>
      </w:r>
    </w:p>
    <w:p w14:paraId="5102A74D" w14:textId="7830E7B9" w:rsidR="00E21B33" w:rsidRDefault="00E21B33">
      <w:pPr>
        <w:pStyle w:val="TOC2"/>
        <w:rPr>
          <w:rFonts w:asciiTheme="minorHAnsi" w:hAnsiTheme="minorHAnsi" w:cstheme="minorBidi"/>
          <w:noProof/>
          <w:kern w:val="2"/>
          <w:sz w:val="24"/>
          <w:szCs w:val="24"/>
          <w:lang w:eastAsia="en-GB"/>
          <w14:ligatures w14:val="standardContextual"/>
        </w:rPr>
      </w:pPr>
      <w:r>
        <w:rPr>
          <w:noProof/>
        </w:rPr>
        <w:t>5.10d</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/SM_RetryAtRATChange</w:t>
      </w:r>
      <w:r>
        <w:rPr>
          <w:noProof/>
        </w:rPr>
        <w:tab/>
      </w:r>
      <w:r>
        <w:rPr>
          <w:noProof/>
        </w:rPr>
        <w:fldChar w:fldCharType="begin" w:fldLock="1"/>
      </w:r>
      <w:r>
        <w:rPr>
          <w:noProof/>
        </w:rPr>
        <w:instrText xml:space="preserve"> PAGEREF _Toc202525462 \h </w:instrText>
      </w:r>
      <w:r>
        <w:rPr>
          <w:noProof/>
        </w:rPr>
      </w:r>
      <w:r>
        <w:rPr>
          <w:noProof/>
        </w:rPr>
        <w:fldChar w:fldCharType="separate"/>
      </w:r>
      <w:r>
        <w:rPr>
          <w:noProof/>
        </w:rPr>
        <w:t>14</w:t>
      </w:r>
      <w:r>
        <w:rPr>
          <w:noProof/>
        </w:rPr>
        <w:fldChar w:fldCharType="end"/>
      </w:r>
    </w:p>
    <w:p w14:paraId="6DD90A3D" w14:textId="53B4B6C6" w:rsidR="00E21B33" w:rsidRDefault="00E21B33">
      <w:pPr>
        <w:pStyle w:val="TOC2"/>
        <w:rPr>
          <w:rFonts w:asciiTheme="minorHAnsi" w:hAnsiTheme="minorHAnsi" w:cstheme="minorBidi"/>
          <w:noProof/>
          <w:kern w:val="2"/>
          <w:sz w:val="24"/>
          <w:szCs w:val="24"/>
          <w:lang w:eastAsia="en-GB"/>
          <w14:ligatures w14:val="standardContextual"/>
        </w:rPr>
      </w:pPr>
      <w:r>
        <w:rPr>
          <w:noProof/>
        </w:rPr>
        <w:t>5.10e</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/Default_DCN_ID</w:t>
      </w:r>
      <w:r>
        <w:rPr>
          <w:noProof/>
        </w:rPr>
        <w:tab/>
      </w:r>
      <w:r>
        <w:rPr>
          <w:noProof/>
        </w:rPr>
        <w:fldChar w:fldCharType="begin" w:fldLock="1"/>
      </w:r>
      <w:r>
        <w:rPr>
          <w:noProof/>
        </w:rPr>
        <w:instrText xml:space="preserve"> PAGEREF _Toc202525463 \h </w:instrText>
      </w:r>
      <w:r>
        <w:rPr>
          <w:noProof/>
        </w:rPr>
      </w:r>
      <w:r>
        <w:rPr>
          <w:noProof/>
        </w:rPr>
        <w:fldChar w:fldCharType="separate"/>
      </w:r>
      <w:r>
        <w:rPr>
          <w:noProof/>
        </w:rPr>
        <w:t>14</w:t>
      </w:r>
      <w:r>
        <w:rPr>
          <w:noProof/>
        </w:rPr>
        <w:fldChar w:fldCharType="end"/>
      </w:r>
    </w:p>
    <w:p w14:paraId="3A6ABB20" w14:textId="06C5AF7D" w:rsidR="00E21B33" w:rsidRDefault="00E21B33">
      <w:pPr>
        <w:pStyle w:val="TOC2"/>
        <w:rPr>
          <w:rFonts w:asciiTheme="minorHAnsi" w:hAnsiTheme="minorHAnsi" w:cstheme="minorBidi"/>
          <w:noProof/>
          <w:kern w:val="2"/>
          <w:sz w:val="24"/>
          <w:szCs w:val="24"/>
          <w:lang w:eastAsia="en-GB"/>
          <w14:ligatures w14:val="standardContextual"/>
        </w:rPr>
      </w:pPr>
      <w:r>
        <w:rPr>
          <w:noProof/>
        </w:rPr>
        <w:t>5.10f</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w:t>
      </w:r>
      <w:r>
        <w:rPr>
          <w:noProof/>
        </w:rPr>
        <w:tab/>
      </w:r>
      <w:r>
        <w:rPr>
          <w:noProof/>
        </w:rPr>
        <w:fldChar w:fldCharType="begin" w:fldLock="1"/>
      </w:r>
      <w:r>
        <w:rPr>
          <w:noProof/>
        </w:rPr>
        <w:instrText xml:space="preserve"> PAGEREF _Toc202525464 \h </w:instrText>
      </w:r>
      <w:r>
        <w:rPr>
          <w:noProof/>
        </w:rPr>
      </w:r>
      <w:r>
        <w:rPr>
          <w:noProof/>
        </w:rPr>
        <w:fldChar w:fldCharType="separate"/>
      </w:r>
      <w:r>
        <w:rPr>
          <w:noProof/>
        </w:rPr>
        <w:t>15</w:t>
      </w:r>
      <w:r>
        <w:rPr>
          <w:noProof/>
        </w:rPr>
        <w:fldChar w:fldCharType="end"/>
      </w:r>
    </w:p>
    <w:p w14:paraId="2B9982EF" w14:textId="0F00D5C1" w:rsidR="00E21B33" w:rsidRDefault="00E21B33">
      <w:pPr>
        <w:pStyle w:val="TOC2"/>
        <w:rPr>
          <w:rFonts w:asciiTheme="minorHAnsi" w:hAnsiTheme="minorHAnsi" w:cstheme="minorBidi"/>
          <w:noProof/>
          <w:kern w:val="2"/>
          <w:sz w:val="24"/>
          <w:szCs w:val="24"/>
          <w:lang w:eastAsia="en-GB"/>
          <w14:ligatures w14:val="standardContextual"/>
        </w:rPr>
      </w:pPr>
      <w:r>
        <w:rPr>
          <w:noProof/>
        </w:rPr>
        <w:t>5.10g</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w:t>
      </w:r>
      <w:r>
        <w:rPr>
          <w:noProof/>
        </w:rPr>
        <w:tab/>
      </w:r>
      <w:r>
        <w:rPr>
          <w:noProof/>
        </w:rPr>
        <w:fldChar w:fldCharType="begin" w:fldLock="1"/>
      </w:r>
      <w:r>
        <w:rPr>
          <w:noProof/>
        </w:rPr>
        <w:instrText xml:space="preserve"> PAGEREF _Toc202525465 \h </w:instrText>
      </w:r>
      <w:r>
        <w:rPr>
          <w:noProof/>
        </w:rPr>
      </w:r>
      <w:r>
        <w:rPr>
          <w:noProof/>
        </w:rPr>
        <w:fldChar w:fldCharType="separate"/>
      </w:r>
      <w:r>
        <w:rPr>
          <w:noProof/>
        </w:rPr>
        <w:t>15</w:t>
      </w:r>
      <w:r>
        <w:rPr>
          <w:noProof/>
        </w:rPr>
        <w:fldChar w:fldCharType="end"/>
      </w:r>
    </w:p>
    <w:p w14:paraId="3B40C92A" w14:textId="2DED7E61" w:rsidR="00E21B33" w:rsidRDefault="00E21B33">
      <w:pPr>
        <w:pStyle w:val="TOC2"/>
        <w:rPr>
          <w:rFonts w:asciiTheme="minorHAnsi" w:hAnsiTheme="minorHAnsi" w:cstheme="minorBidi"/>
          <w:noProof/>
          <w:kern w:val="2"/>
          <w:sz w:val="24"/>
          <w:szCs w:val="24"/>
          <w:lang w:eastAsia="en-GB"/>
          <w14:ligatures w14:val="standardContextual"/>
        </w:rPr>
      </w:pPr>
      <w:r>
        <w:rPr>
          <w:noProof/>
        </w:rPr>
        <w:t>5.10h</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_Toc202525466 \h </w:instrText>
      </w:r>
      <w:r>
        <w:rPr>
          <w:noProof/>
        </w:rPr>
      </w:r>
      <w:r>
        <w:rPr>
          <w:noProof/>
        </w:rPr>
        <w:fldChar w:fldCharType="separate"/>
      </w:r>
      <w:r>
        <w:rPr>
          <w:noProof/>
        </w:rPr>
        <w:t>15</w:t>
      </w:r>
      <w:r>
        <w:rPr>
          <w:noProof/>
        </w:rPr>
        <w:fldChar w:fldCharType="end"/>
      </w:r>
    </w:p>
    <w:p w14:paraId="3F722EE5" w14:textId="57064E1B" w:rsidR="00E21B33" w:rsidRDefault="00E21B33">
      <w:pPr>
        <w:pStyle w:val="TOC2"/>
        <w:rPr>
          <w:rFonts w:asciiTheme="minorHAnsi" w:hAnsiTheme="minorHAnsi" w:cstheme="minorBidi"/>
          <w:noProof/>
          <w:kern w:val="2"/>
          <w:sz w:val="24"/>
          <w:szCs w:val="24"/>
          <w:lang w:eastAsia="en-GB"/>
          <w14:ligatures w14:val="standardContextual"/>
        </w:rPr>
      </w:pPr>
      <w:r>
        <w:rPr>
          <w:noProof/>
        </w:rPr>
        <w:t>5.10i</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/3GPP_PS_data_off/Exempted_service_list/Device_management_over_PS</w:t>
      </w:r>
      <w:r>
        <w:rPr>
          <w:noProof/>
        </w:rPr>
        <w:tab/>
      </w:r>
      <w:r>
        <w:rPr>
          <w:noProof/>
        </w:rPr>
        <w:fldChar w:fldCharType="begin" w:fldLock="1"/>
      </w:r>
      <w:r>
        <w:rPr>
          <w:noProof/>
        </w:rPr>
        <w:instrText xml:space="preserve"> PAGEREF _Toc202525467 \h </w:instrText>
      </w:r>
      <w:r>
        <w:rPr>
          <w:noProof/>
        </w:rPr>
      </w:r>
      <w:r>
        <w:rPr>
          <w:noProof/>
        </w:rPr>
        <w:fldChar w:fldCharType="separate"/>
      </w:r>
      <w:r>
        <w:rPr>
          <w:noProof/>
        </w:rPr>
        <w:t>15</w:t>
      </w:r>
      <w:r>
        <w:rPr>
          <w:noProof/>
        </w:rPr>
        <w:fldChar w:fldCharType="end"/>
      </w:r>
    </w:p>
    <w:p w14:paraId="1A7DCA7B" w14:textId="45C0B3B5" w:rsidR="00E21B33" w:rsidRDefault="00E21B33">
      <w:pPr>
        <w:pStyle w:val="TOC2"/>
        <w:rPr>
          <w:rFonts w:asciiTheme="minorHAnsi" w:hAnsiTheme="minorHAnsi" w:cstheme="minorBidi"/>
          <w:noProof/>
          <w:kern w:val="2"/>
          <w:sz w:val="24"/>
          <w:szCs w:val="24"/>
          <w:lang w:eastAsia="en-GB"/>
          <w14:ligatures w14:val="standardContextual"/>
        </w:rPr>
      </w:pPr>
      <w:r>
        <w:rPr>
          <w:noProof/>
        </w:rPr>
        <w:t>5.10j</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/3GPP_PS_data_off/Exempted_service_list/Bearer_independent_protocol</w:t>
      </w:r>
      <w:r>
        <w:rPr>
          <w:noProof/>
        </w:rPr>
        <w:tab/>
      </w:r>
      <w:r>
        <w:rPr>
          <w:noProof/>
        </w:rPr>
        <w:fldChar w:fldCharType="begin" w:fldLock="1"/>
      </w:r>
      <w:r>
        <w:rPr>
          <w:noProof/>
        </w:rPr>
        <w:instrText xml:space="preserve"> PAGEREF _Toc202525468 \h </w:instrText>
      </w:r>
      <w:r>
        <w:rPr>
          <w:noProof/>
        </w:rPr>
      </w:r>
      <w:r>
        <w:rPr>
          <w:noProof/>
        </w:rPr>
        <w:fldChar w:fldCharType="separate"/>
      </w:r>
      <w:r>
        <w:rPr>
          <w:noProof/>
        </w:rPr>
        <w:t>15</w:t>
      </w:r>
      <w:r>
        <w:rPr>
          <w:noProof/>
        </w:rPr>
        <w:fldChar w:fldCharType="end"/>
      </w:r>
    </w:p>
    <w:p w14:paraId="66CD8881" w14:textId="29AFB8AE" w:rsidR="00E21B33" w:rsidRDefault="00E21B33">
      <w:pPr>
        <w:pStyle w:val="TOC2"/>
        <w:rPr>
          <w:rFonts w:asciiTheme="minorHAnsi" w:hAnsiTheme="minorHAnsi" w:cstheme="minorBidi"/>
          <w:noProof/>
          <w:kern w:val="2"/>
          <w:sz w:val="24"/>
          <w:szCs w:val="24"/>
          <w:lang w:eastAsia="en-GB"/>
          <w14:ligatures w14:val="standardContextual"/>
        </w:rPr>
      </w:pPr>
      <w:r>
        <w:rPr>
          <w:noProof/>
        </w:rPr>
        <w:t>5.10ja</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/3GPP_PS_data_off/Exempted_service_list/Location_services_over_LCS_</w:t>
      </w:r>
      <w:r w:rsidRPr="002C335B">
        <w:rPr>
          <w:noProof/>
          <w:lang w:val="en-US"/>
        </w:rPr>
        <w:t>UPP</w:t>
      </w:r>
      <w:r>
        <w:rPr>
          <w:noProof/>
        </w:rPr>
        <w:tab/>
      </w:r>
      <w:r>
        <w:rPr>
          <w:noProof/>
        </w:rPr>
        <w:fldChar w:fldCharType="begin" w:fldLock="1"/>
      </w:r>
      <w:r>
        <w:rPr>
          <w:noProof/>
        </w:rPr>
        <w:instrText xml:space="preserve"> PAGEREF _Toc202525469 \h </w:instrText>
      </w:r>
      <w:r>
        <w:rPr>
          <w:noProof/>
        </w:rPr>
      </w:r>
      <w:r>
        <w:rPr>
          <w:noProof/>
        </w:rPr>
        <w:fldChar w:fldCharType="separate"/>
      </w:r>
      <w:r>
        <w:rPr>
          <w:noProof/>
        </w:rPr>
        <w:t>16</w:t>
      </w:r>
      <w:r>
        <w:rPr>
          <w:noProof/>
        </w:rPr>
        <w:fldChar w:fldCharType="end"/>
      </w:r>
    </w:p>
    <w:p w14:paraId="75FAA310" w14:textId="0D797214" w:rsidR="00E21B33" w:rsidRDefault="00E21B33">
      <w:pPr>
        <w:pStyle w:val="TOC2"/>
        <w:rPr>
          <w:rFonts w:asciiTheme="minorHAnsi" w:hAnsiTheme="minorHAnsi" w:cstheme="minorBidi"/>
          <w:noProof/>
          <w:kern w:val="2"/>
          <w:sz w:val="24"/>
          <w:szCs w:val="24"/>
          <w:lang w:eastAsia="en-GB"/>
          <w14:ligatures w14:val="standardContextual"/>
        </w:rPr>
      </w:pPr>
      <w:r w:rsidRPr="002C335B">
        <w:rPr>
          <w:noProof/>
          <w:lang w:val="en-US"/>
        </w:rPr>
        <w:t>5.10k</w:t>
      </w:r>
      <w:r>
        <w:rPr>
          <w:rFonts w:asciiTheme="minorHAnsi" w:hAnsiTheme="minorHAnsi" w:cstheme="minorBidi"/>
          <w:noProof/>
          <w:kern w:val="2"/>
          <w:sz w:val="24"/>
          <w:szCs w:val="24"/>
          <w:lang w:eastAsia="en-GB"/>
          <w14:ligatures w14:val="standardContextual"/>
        </w:rPr>
        <w:tab/>
      </w:r>
      <w:r w:rsidRPr="002C335B">
        <w:rPr>
          <w:i/>
          <w:iCs/>
          <w:noProof/>
          <w:lang w:val="en-US"/>
        </w:rPr>
        <w:t>&lt;X&gt;</w:t>
      </w:r>
      <w:r w:rsidRPr="002C335B">
        <w:rPr>
          <w:iCs/>
          <w:noProof/>
          <w:lang w:val="en-US"/>
        </w:rPr>
        <w:t>/ExceptionDataReportingAllowed</w:t>
      </w:r>
      <w:r>
        <w:rPr>
          <w:noProof/>
        </w:rPr>
        <w:tab/>
      </w:r>
      <w:r>
        <w:rPr>
          <w:noProof/>
        </w:rPr>
        <w:fldChar w:fldCharType="begin" w:fldLock="1"/>
      </w:r>
      <w:r>
        <w:rPr>
          <w:noProof/>
        </w:rPr>
        <w:instrText xml:space="preserve"> PAGEREF _Toc202525470 \h </w:instrText>
      </w:r>
      <w:r>
        <w:rPr>
          <w:noProof/>
        </w:rPr>
      </w:r>
      <w:r>
        <w:rPr>
          <w:noProof/>
        </w:rPr>
        <w:fldChar w:fldCharType="separate"/>
      </w:r>
      <w:r>
        <w:rPr>
          <w:noProof/>
        </w:rPr>
        <w:t>16</w:t>
      </w:r>
      <w:r>
        <w:rPr>
          <w:noProof/>
        </w:rPr>
        <w:fldChar w:fldCharType="end"/>
      </w:r>
    </w:p>
    <w:p w14:paraId="2B4E93BA" w14:textId="138E29E6" w:rsidR="00E21B33" w:rsidRDefault="00E21B33">
      <w:pPr>
        <w:pStyle w:val="TOC2"/>
        <w:rPr>
          <w:rFonts w:asciiTheme="minorHAnsi" w:hAnsiTheme="minorHAnsi" w:cstheme="minorBidi"/>
          <w:noProof/>
          <w:kern w:val="2"/>
          <w:sz w:val="24"/>
          <w:szCs w:val="24"/>
          <w:lang w:eastAsia="en-GB"/>
          <w14:ligatures w14:val="standardContextual"/>
        </w:rPr>
      </w:pPr>
      <w:r>
        <w:rPr>
          <w:noProof/>
        </w:rPr>
        <w:t>5.10l</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/3GPP_PS_data_off/Exempted_service_list_roaming</w:t>
      </w:r>
      <w:r>
        <w:rPr>
          <w:noProof/>
        </w:rPr>
        <w:tab/>
      </w:r>
      <w:r>
        <w:rPr>
          <w:noProof/>
        </w:rPr>
        <w:fldChar w:fldCharType="begin" w:fldLock="1"/>
      </w:r>
      <w:r>
        <w:rPr>
          <w:noProof/>
        </w:rPr>
        <w:instrText xml:space="preserve"> PAGEREF _Toc202525471 \h </w:instrText>
      </w:r>
      <w:r>
        <w:rPr>
          <w:noProof/>
        </w:rPr>
      </w:r>
      <w:r>
        <w:rPr>
          <w:noProof/>
        </w:rPr>
        <w:fldChar w:fldCharType="separate"/>
      </w:r>
      <w:r>
        <w:rPr>
          <w:noProof/>
        </w:rPr>
        <w:t>17</w:t>
      </w:r>
      <w:r>
        <w:rPr>
          <w:noProof/>
        </w:rPr>
        <w:fldChar w:fldCharType="end"/>
      </w:r>
    </w:p>
    <w:p w14:paraId="0086043E" w14:textId="70D49352" w:rsidR="00E21B33" w:rsidRDefault="00E21B33">
      <w:pPr>
        <w:pStyle w:val="TOC2"/>
        <w:rPr>
          <w:rFonts w:asciiTheme="minorHAnsi" w:hAnsiTheme="minorHAnsi" w:cstheme="minorBidi"/>
          <w:noProof/>
          <w:kern w:val="2"/>
          <w:sz w:val="24"/>
          <w:szCs w:val="24"/>
          <w:lang w:eastAsia="en-GB"/>
          <w14:ligatures w14:val="standardContextual"/>
        </w:rPr>
      </w:pPr>
      <w:r>
        <w:rPr>
          <w:noProof/>
        </w:rPr>
        <w:t>5.10m</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/3GPP_PS_data_off/Exempted_service_list_roaming/Device_management_over_PS</w:t>
      </w:r>
      <w:r>
        <w:rPr>
          <w:noProof/>
        </w:rPr>
        <w:tab/>
      </w:r>
      <w:r>
        <w:rPr>
          <w:noProof/>
        </w:rPr>
        <w:fldChar w:fldCharType="begin" w:fldLock="1"/>
      </w:r>
      <w:r>
        <w:rPr>
          <w:noProof/>
        </w:rPr>
        <w:instrText xml:space="preserve"> PAGEREF _Toc202525472 \h </w:instrText>
      </w:r>
      <w:r>
        <w:rPr>
          <w:noProof/>
        </w:rPr>
      </w:r>
      <w:r>
        <w:rPr>
          <w:noProof/>
        </w:rPr>
        <w:fldChar w:fldCharType="separate"/>
      </w:r>
      <w:r>
        <w:rPr>
          <w:noProof/>
        </w:rPr>
        <w:t>17</w:t>
      </w:r>
      <w:r>
        <w:rPr>
          <w:noProof/>
        </w:rPr>
        <w:fldChar w:fldCharType="end"/>
      </w:r>
    </w:p>
    <w:p w14:paraId="305D5E72" w14:textId="5D1F3DFB" w:rsidR="00E21B33" w:rsidRDefault="00E21B33">
      <w:pPr>
        <w:pStyle w:val="TOC2"/>
        <w:rPr>
          <w:rFonts w:asciiTheme="minorHAnsi" w:hAnsiTheme="minorHAnsi" w:cstheme="minorBidi"/>
          <w:noProof/>
          <w:kern w:val="2"/>
          <w:sz w:val="24"/>
          <w:szCs w:val="24"/>
          <w:lang w:eastAsia="en-GB"/>
          <w14:ligatures w14:val="standardContextual"/>
        </w:rPr>
      </w:pPr>
      <w:r>
        <w:rPr>
          <w:noProof/>
        </w:rPr>
        <w:t>5.10n</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/3GPP_PS_data_off/Exempted_service_list_roaming/Bearer_independent_protocol</w:t>
      </w:r>
      <w:r>
        <w:rPr>
          <w:noProof/>
        </w:rPr>
        <w:tab/>
      </w:r>
      <w:r>
        <w:rPr>
          <w:noProof/>
        </w:rPr>
        <w:fldChar w:fldCharType="begin" w:fldLock="1"/>
      </w:r>
      <w:r>
        <w:rPr>
          <w:noProof/>
        </w:rPr>
        <w:instrText xml:space="preserve"> PAGEREF _Toc202525473 \h </w:instrText>
      </w:r>
      <w:r>
        <w:rPr>
          <w:noProof/>
        </w:rPr>
      </w:r>
      <w:r>
        <w:rPr>
          <w:noProof/>
        </w:rPr>
        <w:fldChar w:fldCharType="separate"/>
      </w:r>
      <w:r>
        <w:rPr>
          <w:noProof/>
        </w:rPr>
        <w:t>17</w:t>
      </w:r>
      <w:r>
        <w:rPr>
          <w:noProof/>
        </w:rPr>
        <w:fldChar w:fldCharType="end"/>
      </w:r>
    </w:p>
    <w:p w14:paraId="08FCFD6E" w14:textId="656EF5A0" w:rsidR="00E21B33" w:rsidRDefault="00E21B33">
      <w:pPr>
        <w:pStyle w:val="TOC2"/>
        <w:rPr>
          <w:rFonts w:asciiTheme="minorHAnsi" w:hAnsiTheme="minorHAnsi" w:cstheme="minorBidi"/>
          <w:noProof/>
          <w:kern w:val="2"/>
          <w:sz w:val="24"/>
          <w:szCs w:val="24"/>
          <w:lang w:eastAsia="en-GB"/>
          <w14:ligatures w14:val="standardContextual"/>
        </w:rPr>
      </w:pPr>
      <w:r>
        <w:rPr>
          <w:noProof/>
        </w:rPr>
        <w:t>5.10na</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/3GPP_PS_data_off/Exempted_service_list_roaming/Location_services_over_LCS_</w:t>
      </w:r>
      <w:r w:rsidRPr="002C335B">
        <w:rPr>
          <w:noProof/>
          <w:lang w:val="en-US"/>
        </w:rPr>
        <w:t>UPP</w:t>
      </w:r>
      <w:r>
        <w:rPr>
          <w:noProof/>
        </w:rPr>
        <w:tab/>
      </w:r>
      <w:r>
        <w:rPr>
          <w:noProof/>
        </w:rPr>
        <w:fldChar w:fldCharType="begin" w:fldLock="1"/>
      </w:r>
      <w:r>
        <w:rPr>
          <w:noProof/>
        </w:rPr>
        <w:instrText xml:space="preserve"> PAGEREF _Toc202525474 \h </w:instrText>
      </w:r>
      <w:r>
        <w:rPr>
          <w:noProof/>
        </w:rPr>
      </w:r>
      <w:r>
        <w:rPr>
          <w:noProof/>
        </w:rPr>
        <w:fldChar w:fldCharType="separate"/>
      </w:r>
      <w:r>
        <w:rPr>
          <w:noProof/>
        </w:rPr>
        <w:t>18</w:t>
      </w:r>
      <w:r>
        <w:rPr>
          <w:noProof/>
        </w:rPr>
        <w:fldChar w:fldCharType="end"/>
      </w:r>
    </w:p>
    <w:p w14:paraId="6C9324E9" w14:textId="2EA11F00" w:rsidR="00E21B33" w:rsidRDefault="00E21B33">
      <w:pPr>
        <w:pStyle w:val="TOC2"/>
        <w:rPr>
          <w:rFonts w:asciiTheme="minorHAnsi" w:hAnsiTheme="minorHAnsi" w:cstheme="minorBidi"/>
          <w:noProof/>
          <w:kern w:val="2"/>
          <w:sz w:val="24"/>
          <w:szCs w:val="24"/>
          <w:lang w:eastAsia="en-GB"/>
          <w14:ligatures w14:val="standardContextual"/>
        </w:rPr>
      </w:pPr>
      <w:r>
        <w:rPr>
          <w:noProof/>
        </w:rPr>
        <w:t>5.10nb</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/3GPP_PS_data_off/Exempted_service_list_non-subscribed_SNPN</w:t>
      </w:r>
      <w:r>
        <w:rPr>
          <w:noProof/>
        </w:rPr>
        <w:tab/>
      </w:r>
      <w:r>
        <w:rPr>
          <w:noProof/>
        </w:rPr>
        <w:fldChar w:fldCharType="begin" w:fldLock="1"/>
      </w:r>
      <w:r>
        <w:rPr>
          <w:noProof/>
        </w:rPr>
        <w:instrText xml:space="preserve"> PAGEREF _Toc202525475 \h </w:instrText>
      </w:r>
      <w:r>
        <w:rPr>
          <w:noProof/>
        </w:rPr>
      </w:r>
      <w:r>
        <w:rPr>
          <w:noProof/>
        </w:rPr>
        <w:fldChar w:fldCharType="separate"/>
      </w:r>
      <w:r>
        <w:rPr>
          <w:noProof/>
        </w:rPr>
        <w:t>18</w:t>
      </w:r>
      <w:r>
        <w:rPr>
          <w:noProof/>
        </w:rPr>
        <w:fldChar w:fldCharType="end"/>
      </w:r>
    </w:p>
    <w:p w14:paraId="63FBECD3" w14:textId="327DBD15" w:rsidR="00E21B33" w:rsidRDefault="00E21B33">
      <w:pPr>
        <w:pStyle w:val="TOC2"/>
        <w:rPr>
          <w:rFonts w:asciiTheme="minorHAnsi" w:hAnsiTheme="minorHAnsi" w:cstheme="minorBidi"/>
          <w:noProof/>
          <w:kern w:val="2"/>
          <w:sz w:val="24"/>
          <w:szCs w:val="24"/>
          <w:lang w:eastAsia="en-GB"/>
          <w14:ligatures w14:val="standardContextual"/>
        </w:rPr>
      </w:pPr>
      <w:r>
        <w:rPr>
          <w:noProof/>
        </w:rPr>
        <w:t>5.10nc</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/3GPP_PS_data_off/Exempted_service_list_non-subscribed_SNPN/Device_management_over_PS</w:t>
      </w:r>
      <w:r>
        <w:rPr>
          <w:noProof/>
        </w:rPr>
        <w:tab/>
      </w:r>
      <w:r>
        <w:rPr>
          <w:noProof/>
        </w:rPr>
        <w:fldChar w:fldCharType="begin" w:fldLock="1"/>
      </w:r>
      <w:r>
        <w:rPr>
          <w:noProof/>
        </w:rPr>
        <w:instrText xml:space="preserve"> PAGEREF _Toc202525476 \h </w:instrText>
      </w:r>
      <w:r>
        <w:rPr>
          <w:noProof/>
        </w:rPr>
      </w:r>
      <w:r>
        <w:rPr>
          <w:noProof/>
        </w:rPr>
        <w:fldChar w:fldCharType="separate"/>
      </w:r>
      <w:r>
        <w:rPr>
          <w:noProof/>
        </w:rPr>
        <w:t>18</w:t>
      </w:r>
      <w:r>
        <w:rPr>
          <w:noProof/>
        </w:rPr>
        <w:fldChar w:fldCharType="end"/>
      </w:r>
    </w:p>
    <w:p w14:paraId="52B94BB8" w14:textId="08419F83" w:rsidR="00E21B33" w:rsidRDefault="00E21B33">
      <w:pPr>
        <w:pStyle w:val="TOC2"/>
        <w:rPr>
          <w:rFonts w:asciiTheme="minorHAnsi" w:hAnsiTheme="minorHAnsi" w:cstheme="minorBidi"/>
          <w:noProof/>
          <w:kern w:val="2"/>
          <w:sz w:val="24"/>
          <w:szCs w:val="24"/>
          <w:lang w:eastAsia="en-GB"/>
          <w14:ligatures w14:val="standardContextual"/>
        </w:rPr>
      </w:pPr>
      <w:r>
        <w:rPr>
          <w:noProof/>
        </w:rPr>
        <w:t>5.10nd</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/3GPP_PS_data_off/Exempted_service_list_non-subscribed_SNPN/Bearer_independent_protocol</w:t>
      </w:r>
      <w:r>
        <w:rPr>
          <w:noProof/>
        </w:rPr>
        <w:tab/>
      </w:r>
      <w:r>
        <w:rPr>
          <w:noProof/>
        </w:rPr>
        <w:fldChar w:fldCharType="begin" w:fldLock="1"/>
      </w:r>
      <w:r>
        <w:rPr>
          <w:noProof/>
        </w:rPr>
        <w:instrText xml:space="preserve"> PAGEREF _Toc202525477 \h </w:instrText>
      </w:r>
      <w:r>
        <w:rPr>
          <w:noProof/>
        </w:rPr>
      </w:r>
      <w:r>
        <w:rPr>
          <w:noProof/>
        </w:rPr>
        <w:fldChar w:fldCharType="separate"/>
      </w:r>
      <w:r>
        <w:rPr>
          <w:noProof/>
        </w:rPr>
        <w:t>19</w:t>
      </w:r>
      <w:r>
        <w:rPr>
          <w:noProof/>
        </w:rPr>
        <w:fldChar w:fldCharType="end"/>
      </w:r>
    </w:p>
    <w:p w14:paraId="299AAF5B" w14:textId="154B7848" w:rsidR="00E21B33" w:rsidRDefault="00E21B33">
      <w:pPr>
        <w:pStyle w:val="TOC2"/>
        <w:rPr>
          <w:rFonts w:asciiTheme="minorHAnsi" w:hAnsiTheme="minorHAnsi" w:cstheme="minorBidi"/>
          <w:noProof/>
          <w:kern w:val="2"/>
          <w:sz w:val="24"/>
          <w:szCs w:val="24"/>
          <w:lang w:eastAsia="en-GB"/>
          <w14:ligatures w14:val="standardContextual"/>
        </w:rPr>
      </w:pPr>
      <w:r>
        <w:rPr>
          <w:noProof/>
        </w:rPr>
        <w:t>5.10ne</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/3GPP_PS_data_off/Exempted_service_list_non-subscribed_SNPN/Location_services_over_LCS_</w:t>
      </w:r>
      <w:r w:rsidRPr="002C335B">
        <w:rPr>
          <w:noProof/>
          <w:lang w:val="en-US"/>
        </w:rPr>
        <w:t>UPP</w:t>
      </w:r>
      <w:r>
        <w:rPr>
          <w:noProof/>
        </w:rPr>
        <w:tab/>
      </w:r>
      <w:r>
        <w:rPr>
          <w:noProof/>
        </w:rPr>
        <w:fldChar w:fldCharType="begin" w:fldLock="1"/>
      </w:r>
      <w:r>
        <w:rPr>
          <w:noProof/>
        </w:rPr>
        <w:instrText xml:space="preserve"> PAGEREF _Toc202525478 \h </w:instrText>
      </w:r>
      <w:r>
        <w:rPr>
          <w:noProof/>
        </w:rPr>
      </w:r>
      <w:r>
        <w:rPr>
          <w:noProof/>
        </w:rPr>
        <w:fldChar w:fldCharType="separate"/>
      </w:r>
      <w:r>
        <w:rPr>
          <w:noProof/>
        </w:rPr>
        <w:t>19</w:t>
      </w:r>
      <w:r>
        <w:rPr>
          <w:noProof/>
        </w:rPr>
        <w:fldChar w:fldCharType="end"/>
      </w:r>
    </w:p>
    <w:p w14:paraId="2E4603E9" w14:textId="7798F356" w:rsidR="00E21B33" w:rsidRDefault="00E21B33">
      <w:pPr>
        <w:pStyle w:val="TOC2"/>
        <w:rPr>
          <w:rFonts w:asciiTheme="minorHAnsi" w:hAnsiTheme="minorHAnsi" w:cstheme="minorBidi"/>
          <w:noProof/>
          <w:kern w:val="2"/>
          <w:sz w:val="24"/>
          <w:szCs w:val="24"/>
          <w:lang w:eastAsia="en-GB"/>
          <w14:ligatures w14:val="standardContextual"/>
        </w:rPr>
      </w:pPr>
      <w:r>
        <w:rPr>
          <w:noProof/>
        </w:rPr>
        <w:t>5.10o</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w:t>
      </w:r>
      <w:r>
        <w:rPr>
          <w:noProof/>
        </w:rPr>
        <w:tab/>
      </w:r>
      <w:r>
        <w:rPr>
          <w:noProof/>
        </w:rPr>
        <w:fldChar w:fldCharType="begin" w:fldLock="1"/>
      </w:r>
      <w:r>
        <w:rPr>
          <w:noProof/>
        </w:rPr>
        <w:instrText xml:space="preserve"> PAGEREF _Toc202525479 \h </w:instrText>
      </w:r>
      <w:r>
        <w:rPr>
          <w:noProof/>
        </w:rPr>
      </w:r>
      <w:r>
        <w:rPr>
          <w:noProof/>
        </w:rPr>
        <w:fldChar w:fldCharType="separate"/>
      </w:r>
      <w:r>
        <w:rPr>
          <w:noProof/>
        </w:rPr>
        <w:t>19</w:t>
      </w:r>
      <w:r>
        <w:rPr>
          <w:noProof/>
        </w:rPr>
        <w:fldChar w:fldCharType="end"/>
      </w:r>
    </w:p>
    <w:p w14:paraId="4F10D0EB" w14:textId="21E91687" w:rsidR="00E21B33" w:rsidRDefault="00E21B33">
      <w:pPr>
        <w:pStyle w:val="TOC2"/>
        <w:rPr>
          <w:rFonts w:asciiTheme="minorHAnsi" w:hAnsiTheme="minorHAnsi" w:cstheme="minorBidi"/>
          <w:noProof/>
          <w:kern w:val="2"/>
          <w:sz w:val="24"/>
          <w:szCs w:val="24"/>
          <w:lang w:eastAsia="en-GB"/>
          <w14:ligatures w14:val="standardContextual"/>
        </w:rPr>
      </w:pPr>
      <w:r>
        <w:rPr>
          <w:noProof/>
        </w:rPr>
        <w:t>5.10p</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w:t>
      </w:r>
      <w:r>
        <w:rPr>
          <w:noProof/>
        </w:rPr>
        <w:tab/>
      </w:r>
      <w:r>
        <w:rPr>
          <w:noProof/>
        </w:rPr>
        <w:fldChar w:fldCharType="begin" w:fldLock="1"/>
      </w:r>
      <w:r>
        <w:rPr>
          <w:noProof/>
        </w:rPr>
        <w:instrText xml:space="preserve"> PAGEREF _Toc202525480 \h </w:instrText>
      </w:r>
      <w:r>
        <w:rPr>
          <w:noProof/>
        </w:rPr>
      </w:r>
      <w:r>
        <w:rPr>
          <w:noProof/>
        </w:rPr>
        <w:fldChar w:fldCharType="separate"/>
      </w:r>
      <w:r>
        <w:rPr>
          <w:noProof/>
        </w:rPr>
        <w:t>19</w:t>
      </w:r>
      <w:r>
        <w:rPr>
          <w:noProof/>
        </w:rPr>
        <w:fldChar w:fldCharType="end"/>
      </w:r>
    </w:p>
    <w:p w14:paraId="532BA7F4" w14:textId="7129CAAE" w:rsidR="00E21B33" w:rsidRDefault="00E21B33">
      <w:pPr>
        <w:pStyle w:val="TOC2"/>
        <w:rPr>
          <w:rFonts w:asciiTheme="minorHAnsi" w:hAnsiTheme="minorHAnsi" w:cstheme="minorBidi"/>
          <w:noProof/>
          <w:kern w:val="2"/>
          <w:sz w:val="24"/>
          <w:szCs w:val="24"/>
          <w:lang w:eastAsia="en-GB"/>
          <w14:ligatures w14:val="standardContextual"/>
        </w:rPr>
      </w:pPr>
      <w:r>
        <w:rPr>
          <w:noProof/>
        </w:rPr>
        <w:t>5.10q</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/EARFCNList/&lt;X&gt;/EARFCN</w:t>
      </w:r>
      <w:r>
        <w:rPr>
          <w:noProof/>
        </w:rPr>
        <w:tab/>
      </w:r>
      <w:r>
        <w:rPr>
          <w:noProof/>
        </w:rPr>
        <w:fldChar w:fldCharType="begin" w:fldLock="1"/>
      </w:r>
      <w:r>
        <w:rPr>
          <w:noProof/>
        </w:rPr>
        <w:instrText xml:space="preserve"> PAGEREF _Toc202525481 \h </w:instrText>
      </w:r>
      <w:r>
        <w:rPr>
          <w:noProof/>
        </w:rPr>
      </w:r>
      <w:r>
        <w:rPr>
          <w:noProof/>
        </w:rPr>
        <w:fldChar w:fldCharType="separate"/>
      </w:r>
      <w:r>
        <w:rPr>
          <w:noProof/>
        </w:rPr>
        <w:t>20</w:t>
      </w:r>
      <w:r>
        <w:rPr>
          <w:noProof/>
        </w:rPr>
        <w:fldChar w:fldCharType="end"/>
      </w:r>
    </w:p>
    <w:p w14:paraId="4CD71AA6" w14:textId="319D55C3" w:rsidR="00E21B33" w:rsidRDefault="00E21B33">
      <w:pPr>
        <w:pStyle w:val="TOC2"/>
        <w:rPr>
          <w:rFonts w:asciiTheme="minorHAnsi" w:hAnsiTheme="minorHAnsi" w:cstheme="minorBidi"/>
          <w:noProof/>
          <w:kern w:val="2"/>
          <w:sz w:val="24"/>
          <w:szCs w:val="24"/>
          <w:lang w:eastAsia="en-GB"/>
          <w14:ligatures w14:val="standardContextual"/>
        </w:rPr>
      </w:pPr>
      <w:r>
        <w:rPr>
          <w:noProof/>
        </w:rPr>
        <w:t>5.10r</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w:t>
      </w:r>
      <w:r>
        <w:rPr>
          <w:noProof/>
        </w:rPr>
        <w:tab/>
      </w:r>
      <w:r>
        <w:rPr>
          <w:noProof/>
        </w:rPr>
        <w:fldChar w:fldCharType="begin" w:fldLock="1"/>
      </w:r>
      <w:r>
        <w:rPr>
          <w:noProof/>
        </w:rPr>
        <w:instrText xml:space="preserve"> PAGEREF _Toc202525482 \h </w:instrText>
      </w:r>
      <w:r>
        <w:rPr>
          <w:noProof/>
        </w:rPr>
      </w:r>
      <w:r>
        <w:rPr>
          <w:noProof/>
        </w:rPr>
        <w:fldChar w:fldCharType="separate"/>
      </w:r>
      <w:r>
        <w:rPr>
          <w:noProof/>
        </w:rPr>
        <w:t>20</w:t>
      </w:r>
      <w:r>
        <w:rPr>
          <w:noProof/>
        </w:rPr>
        <w:fldChar w:fldCharType="end"/>
      </w:r>
    </w:p>
    <w:p w14:paraId="7326386E" w14:textId="14D30AF5" w:rsidR="00E21B33" w:rsidRDefault="00E21B33">
      <w:pPr>
        <w:pStyle w:val="TOC2"/>
        <w:rPr>
          <w:rFonts w:asciiTheme="minorHAnsi" w:hAnsiTheme="minorHAnsi" w:cstheme="minorBidi"/>
          <w:noProof/>
          <w:kern w:val="2"/>
          <w:sz w:val="24"/>
          <w:szCs w:val="24"/>
          <w:lang w:eastAsia="en-GB"/>
          <w14:ligatures w14:val="standardContextual"/>
        </w:rPr>
      </w:pPr>
      <w:r>
        <w:rPr>
          <w:noProof/>
        </w:rPr>
        <w:t>5.10s</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/EARFCNList/&lt;X&gt;/GeographicalArea/Polygon</w:t>
      </w:r>
      <w:r>
        <w:rPr>
          <w:noProof/>
        </w:rPr>
        <w:tab/>
      </w:r>
      <w:r>
        <w:rPr>
          <w:noProof/>
        </w:rPr>
        <w:fldChar w:fldCharType="begin" w:fldLock="1"/>
      </w:r>
      <w:r>
        <w:rPr>
          <w:noProof/>
        </w:rPr>
        <w:instrText xml:space="preserve"> PAGEREF _Toc202525483 \h </w:instrText>
      </w:r>
      <w:r>
        <w:rPr>
          <w:noProof/>
        </w:rPr>
      </w:r>
      <w:r>
        <w:rPr>
          <w:noProof/>
        </w:rPr>
        <w:fldChar w:fldCharType="separate"/>
      </w:r>
      <w:r>
        <w:rPr>
          <w:noProof/>
        </w:rPr>
        <w:t>20</w:t>
      </w:r>
      <w:r>
        <w:rPr>
          <w:noProof/>
        </w:rPr>
        <w:fldChar w:fldCharType="end"/>
      </w:r>
    </w:p>
    <w:p w14:paraId="1C4FC3E8" w14:textId="4511D142" w:rsidR="00E21B33" w:rsidRDefault="00E21B33">
      <w:pPr>
        <w:pStyle w:val="TOC2"/>
        <w:rPr>
          <w:rFonts w:asciiTheme="minorHAnsi" w:hAnsiTheme="minorHAnsi" w:cstheme="minorBidi"/>
          <w:noProof/>
          <w:kern w:val="2"/>
          <w:sz w:val="24"/>
          <w:szCs w:val="24"/>
          <w:lang w:eastAsia="en-GB"/>
          <w14:ligatures w14:val="standardContextual"/>
        </w:rPr>
      </w:pPr>
      <w:r>
        <w:rPr>
          <w:noProof/>
        </w:rPr>
        <w:t>5.10t</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/EARFCNList/&lt;X&gt;/GeographicalArea/Polygon/&lt;X&gt;</w:t>
      </w:r>
      <w:r>
        <w:rPr>
          <w:noProof/>
        </w:rPr>
        <w:tab/>
      </w:r>
      <w:r>
        <w:rPr>
          <w:noProof/>
        </w:rPr>
        <w:fldChar w:fldCharType="begin" w:fldLock="1"/>
      </w:r>
      <w:r>
        <w:rPr>
          <w:noProof/>
        </w:rPr>
        <w:instrText xml:space="preserve"> PAGEREF _Toc202525484 \h </w:instrText>
      </w:r>
      <w:r>
        <w:rPr>
          <w:noProof/>
        </w:rPr>
      </w:r>
      <w:r>
        <w:rPr>
          <w:noProof/>
        </w:rPr>
        <w:fldChar w:fldCharType="separate"/>
      </w:r>
      <w:r>
        <w:rPr>
          <w:noProof/>
        </w:rPr>
        <w:t>20</w:t>
      </w:r>
      <w:r>
        <w:rPr>
          <w:noProof/>
        </w:rPr>
        <w:fldChar w:fldCharType="end"/>
      </w:r>
    </w:p>
    <w:p w14:paraId="3B1B5D25" w14:textId="013A0850" w:rsidR="00E21B33" w:rsidRDefault="00E21B33">
      <w:pPr>
        <w:pStyle w:val="TOC2"/>
        <w:rPr>
          <w:rFonts w:asciiTheme="minorHAnsi" w:hAnsiTheme="minorHAnsi" w:cstheme="minorBidi"/>
          <w:noProof/>
          <w:kern w:val="2"/>
          <w:sz w:val="24"/>
          <w:szCs w:val="24"/>
          <w:lang w:eastAsia="en-GB"/>
          <w14:ligatures w14:val="standardContextual"/>
        </w:rPr>
      </w:pPr>
      <w:r>
        <w:rPr>
          <w:noProof/>
        </w:rPr>
        <w:t>5.10u</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/EARFCNList/&lt;X&gt;/GeographicalArea/Polygon/&lt;X&gt;/</w:t>
      </w:r>
      <w:r w:rsidRPr="002C335B">
        <w:rPr>
          <w:noProof/>
          <w:lang w:val="en-US"/>
        </w:rPr>
        <w:t xml:space="preserve"> </w:t>
      </w:r>
      <w:r>
        <w:rPr>
          <w:noProof/>
        </w:rPr>
        <w:t>Coordinates</w:t>
      </w:r>
      <w:r>
        <w:rPr>
          <w:noProof/>
        </w:rPr>
        <w:tab/>
      </w:r>
      <w:r>
        <w:rPr>
          <w:noProof/>
        </w:rPr>
        <w:fldChar w:fldCharType="begin" w:fldLock="1"/>
      </w:r>
      <w:r>
        <w:rPr>
          <w:noProof/>
        </w:rPr>
        <w:instrText xml:space="preserve"> PAGEREF _Toc202525485 \h </w:instrText>
      </w:r>
      <w:r>
        <w:rPr>
          <w:noProof/>
        </w:rPr>
      </w:r>
      <w:r>
        <w:rPr>
          <w:noProof/>
        </w:rPr>
        <w:fldChar w:fldCharType="separate"/>
      </w:r>
      <w:r>
        <w:rPr>
          <w:noProof/>
        </w:rPr>
        <w:t>21</w:t>
      </w:r>
      <w:r>
        <w:rPr>
          <w:noProof/>
        </w:rPr>
        <w:fldChar w:fldCharType="end"/>
      </w:r>
    </w:p>
    <w:p w14:paraId="23D12152" w14:textId="6D1E0365" w:rsidR="00E21B33" w:rsidRDefault="00E21B33">
      <w:pPr>
        <w:pStyle w:val="TOC2"/>
        <w:rPr>
          <w:rFonts w:asciiTheme="minorHAnsi" w:hAnsiTheme="minorHAnsi" w:cstheme="minorBidi"/>
          <w:noProof/>
          <w:kern w:val="2"/>
          <w:sz w:val="24"/>
          <w:szCs w:val="24"/>
          <w:lang w:eastAsia="en-GB"/>
          <w14:ligatures w14:val="standardContextual"/>
        </w:rPr>
      </w:pPr>
      <w:r>
        <w:rPr>
          <w:noProof/>
        </w:rPr>
        <w:t>5.10v</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/EARFCNList/&lt;X&gt;/GeographicalArea/Polygon/&lt;X&gt;/</w:t>
      </w:r>
      <w:r w:rsidRPr="002C335B">
        <w:rPr>
          <w:noProof/>
          <w:lang w:val="en-US"/>
        </w:rPr>
        <w:t xml:space="preserve"> </w:t>
      </w:r>
      <w:r>
        <w:rPr>
          <w:noProof/>
        </w:rPr>
        <w:t>Coordinates/&lt;X&gt;</w:t>
      </w:r>
      <w:r>
        <w:rPr>
          <w:noProof/>
        </w:rPr>
        <w:tab/>
      </w:r>
      <w:r>
        <w:rPr>
          <w:noProof/>
        </w:rPr>
        <w:fldChar w:fldCharType="begin" w:fldLock="1"/>
      </w:r>
      <w:r>
        <w:rPr>
          <w:noProof/>
        </w:rPr>
        <w:instrText xml:space="preserve"> PAGEREF _Toc202525486 \h </w:instrText>
      </w:r>
      <w:r>
        <w:rPr>
          <w:noProof/>
        </w:rPr>
      </w:r>
      <w:r>
        <w:rPr>
          <w:noProof/>
        </w:rPr>
        <w:fldChar w:fldCharType="separate"/>
      </w:r>
      <w:r>
        <w:rPr>
          <w:noProof/>
        </w:rPr>
        <w:t>21</w:t>
      </w:r>
      <w:r>
        <w:rPr>
          <w:noProof/>
        </w:rPr>
        <w:fldChar w:fldCharType="end"/>
      </w:r>
    </w:p>
    <w:p w14:paraId="28F80834" w14:textId="4C9A3564" w:rsidR="00E21B33" w:rsidRDefault="00E21B33">
      <w:pPr>
        <w:pStyle w:val="TOC2"/>
        <w:rPr>
          <w:rFonts w:asciiTheme="minorHAnsi" w:hAnsiTheme="minorHAnsi" w:cstheme="minorBidi"/>
          <w:noProof/>
          <w:kern w:val="2"/>
          <w:sz w:val="24"/>
          <w:szCs w:val="24"/>
          <w:lang w:eastAsia="en-GB"/>
          <w14:ligatures w14:val="standardContextual"/>
        </w:rPr>
      </w:pPr>
      <w:r>
        <w:rPr>
          <w:noProof/>
        </w:rPr>
        <w:t>5.10w</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/EARFCNList/&lt;X&gt;/GeographicalArea/Polygon/&lt;X&gt;/</w:t>
      </w:r>
      <w:r w:rsidRPr="002C335B">
        <w:rPr>
          <w:noProof/>
          <w:lang w:val="en-US"/>
        </w:rPr>
        <w:t xml:space="preserve"> </w:t>
      </w:r>
      <w:r>
        <w:rPr>
          <w:noProof/>
        </w:rPr>
        <w:t>Coordinates/&lt;X&gt;/Latitude</w:t>
      </w:r>
      <w:r>
        <w:rPr>
          <w:noProof/>
        </w:rPr>
        <w:tab/>
      </w:r>
      <w:r>
        <w:rPr>
          <w:noProof/>
        </w:rPr>
        <w:fldChar w:fldCharType="begin" w:fldLock="1"/>
      </w:r>
      <w:r>
        <w:rPr>
          <w:noProof/>
        </w:rPr>
        <w:instrText xml:space="preserve"> PAGEREF _Toc202525487 \h </w:instrText>
      </w:r>
      <w:r>
        <w:rPr>
          <w:noProof/>
        </w:rPr>
      </w:r>
      <w:r>
        <w:rPr>
          <w:noProof/>
        </w:rPr>
        <w:fldChar w:fldCharType="separate"/>
      </w:r>
      <w:r>
        <w:rPr>
          <w:noProof/>
        </w:rPr>
        <w:t>21</w:t>
      </w:r>
      <w:r>
        <w:rPr>
          <w:noProof/>
        </w:rPr>
        <w:fldChar w:fldCharType="end"/>
      </w:r>
    </w:p>
    <w:p w14:paraId="4E5F7C52" w14:textId="3173268A" w:rsidR="00E21B33" w:rsidRDefault="00E21B33">
      <w:pPr>
        <w:pStyle w:val="TOC2"/>
        <w:rPr>
          <w:rFonts w:asciiTheme="minorHAnsi" w:hAnsiTheme="minorHAnsi" w:cstheme="minorBidi"/>
          <w:noProof/>
          <w:kern w:val="2"/>
          <w:sz w:val="24"/>
          <w:szCs w:val="24"/>
          <w:lang w:eastAsia="en-GB"/>
          <w14:ligatures w14:val="standardContextual"/>
        </w:rPr>
      </w:pPr>
      <w:r>
        <w:rPr>
          <w:noProof/>
        </w:rPr>
        <w:t>5.10x</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/EARFCNList/&lt;X&gt;/GeographicalArea/Polygon/&lt;X&gt;/</w:t>
      </w:r>
      <w:r w:rsidRPr="002C335B">
        <w:rPr>
          <w:noProof/>
          <w:lang w:val="en-US"/>
        </w:rPr>
        <w:t xml:space="preserve"> </w:t>
      </w:r>
      <w:r>
        <w:rPr>
          <w:noProof/>
        </w:rPr>
        <w:t>Coordinates/&lt;X&gt;/Longitude</w:t>
      </w:r>
      <w:r>
        <w:rPr>
          <w:noProof/>
        </w:rPr>
        <w:tab/>
      </w:r>
      <w:r>
        <w:rPr>
          <w:noProof/>
        </w:rPr>
        <w:fldChar w:fldCharType="begin" w:fldLock="1"/>
      </w:r>
      <w:r>
        <w:rPr>
          <w:noProof/>
        </w:rPr>
        <w:instrText xml:space="preserve"> PAGEREF _Toc202525488 \h </w:instrText>
      </w:r>
      <w:r>
        <w:rPr>
          <w:noProof/>
        </w:rPr>
      </w:r>
      <w:r>
        <w:rPr>
          <w:noProof/>
        </w:rPr>
        <w:fldChar w:fldCharType="separate"/>
      </w:r>
      <w:r>
        <w:rPr>
          <w:noProof/>
        </w:rPr>
        <w:t>21</w:t>
      </w:r>
      <w:r>
        <w:rPr>
          <w:noProof/>
        </w:rPr>
        <w:fldChar w:fldCharType="end"/>
      </w:r>
    </w:p>
    <w:p w14:paraId="40312FEE" w14:textId="6D2FDEDD" w:rsidR="00E21B33" w:rsidRDefault="00E21B33">
      <w:pPr>
        <w:pStyle w:val="TOC2"/>
        <w:rPr>
          <w:rFonts w:asciiTheme="minorHAnsi" w:hAnsiTheme="minorHAnsi" w:cstheme="minorBidi"/>
          <w:noProof/>
          <w:kern w:val="2"/>
          <w:sz w:val="24"/>
          <w:szCs w:val="24"/>
          <w:lang w:eastAsia="en-GB"/>
          <w14:ligatures w14:val="standardContextual"/>
        </w:rPr>
      </w:pPr>
      <w:r>
        <w:rPr>
          <w:noProof/>
        </w:rPr>
        <w:t>5.10y</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/RLOSPreferredPLMNList</w:t>
      </w:r>
      <w:r>
        <w:rPr>
          <w:noProof/>
        </w:rPr>
        <w:tab/>
      </w:r>
      <w:r>
        <w:rPr>
          <w:noProof/>
        </w:rPr>
        <w:fldChar w:fldCharType="begin" w:fldLock="1"/>
      </w:r>
      <w:r>
        <w:rPr>
          <w:noProof/>
        </w:rPr>
        <w:instrText xml:space="preserve"> PAGEREF _Toc202525489 \h </w:instrText>
      </w:r>
      <w:r>
        <w:rPr>
          <w:noProof/>
        </w:rPr>
      </w:r>
      <w:r>
        <w:rPr>
          <w:noProof/>
        </w:rPr>
        <w:fldChar w:fldCharType="separate"/>
      </w:r>
      <w:r>
        <w:rPr>
          <w:noProof/>
        </w:rPr>
        <w:t>22</w:t>
      </w:r>
      <w:r>
        <w:rPr>
          <w:noProof/>
        </w:rPr>
        <w:fldChar w:fldCharType="end"/>
      </w:r>
    </w:p>
    <w:p w14:paraId="3A0884A5" w14:textId="7B620540" w:rsidR="00E21B33" w:rsidRDefault="00E21B33">
      <w:pPr>
        <w:pStyle w:val="TOC2"/>
        <w:rPr>
          <w:rFonts w:asciiTheme="minorHAnsi" w:hAnsiTheme="minorHAnsi" w:cstheme="minorBidi"/>
          <w:noProof/>
          <w:kern w:val="2"/>
          <w:sz w:val="24"/>
          <w:szCs w:val="24"/>
          <w:lang w:eastAsia="en-GB"/>
          <w14:ligatures w14:val="standardContextual"/>
        </w:rPr>
      </w:pPr>
      <w:r>
        <w:rPr>
          <w:noProof/>
        </w:rPr>
        <w:t>5.10z</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/RLOSPreferredPLMNList/&lt;X&gt;</w:t>
      </w:r>
      <w:r>
        <w:rPr>
          <w:noProof/>
        </w:rPr>
        <w:tab/>
      </w:r>
      <w:r>
        <w:rPr>
          <w:noProof/>
        </w:rPr>
        <w:fldChar w:fldCharType="begin" w:fldLock="1"/>
      </w:r>
      <w:r>
        <w:rPr>
          <w:noProof/>
        </w:rPr>
        <w:instrText xml:space="preserve"> PAGEREF _Toc202525490 \h </w:instrText>
      </w:r>
      <w:r>
        <w:rPr>
          <w:noProof/>
        </w:rPr>
      </w:r>
      <w:r>
        <w:rPr>
          <w:noProof/>
        </w:rPr>
        <w:fldChar w:fldCharType="separate"/>
      </w:r>
      <w:r>
        <w:rPr>
          <w:noProof/>
        </w:rPr>
        <w:t>22</w:t>
      </w:r>
      <w:r>
        <w:rPr>
          <w:noProof/>
        </w:rPr>
        <w:fldChar w:fldCharType="end"/>
      </w:r>
    </w:p>
    <w:p w14:paraId="73D576D8" w14:textId="296BBDC0" w:rsidR="00E21B33" w:rsidRDefault="00E21B33">
      <w:pPr>
        <w:pStyle w:val="TOC2"/>
        <w:rPr>
          <w:rFonts w:asciiTheme="minorHAnsi" w:hAnsiTheme="minorHAnsi" w:cstheme="minorBidi"/>
          <w:noProof/>
          <w:kern w:val="2"/>
          <w:sz w:val="24"/>
          <w:szCs w:val="24"/>
          <w:lang w:eastAsia="en-GB"/>
          <w14:ligatures w14:val="standardContextual"/>
        </w:rPr>
      </w:pPr>
      <w:r>
        <w:rPr>
          <w:noProof/>
        </w:rPr>
        <w:t>5.10za</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/RLOSPreferredPLMNList/&lt;X&gt;/PLMN</w:t>
      </w:r>
      <w:r>
        <w:rPr>
          <w:noProof/>
        </w:rPr>
        <w:tab/>
      </w:r>
      <w:r>
        <w:rPr>
          <w:noProof/>
        </w:rPr>
        <w:fldChar w:fldCharType="begin" w:fldLock="1"/>
      </w:r>
      <w:r>
        <w:rPr>
          <w:noProof/>
        </w:rPr>
        <w:instrText xml:space="preserve"> PAGEREF _Toc202525491 \h </w:instrText>
      </w:r>
      <w:r>
        <w:rPr>
          <w:noProof/>
        </w:rPr>
      </w:r>
      <w:r>
        <w:rPr>
          <w:noProof/>
        </w:rPr>
        <w:fldChar w:fldCharType="separate"/>
      </w:r>
      <w:r>
        <w:rPr>
          <w:noProof/>
        </w:rPr>
        <w:t>22</w:t>
      </w:r>
      <w:r>
        <w:rPr>
          <w:noProof/>
        </w:rPr>
        <w:fldChar w:fldCharType="end"/>
      </w:r>
    </w:p>
    <w:p w14:paraId="5F3D328E" w14:textId="33366270" w:rsidR="00E21B33" w:rsidRDefault="00E21B33">
      <w:pPr>
        <w:pStyle w:val="TOC2"/>
        <w:rPr>
          <w:rFonts w:asciiTheme="minorHAnsi" w:hAnsiTheme="minorHAnsi" w:cstheme="minorBidi"/>
          <w:noProof/>
          <w:kern w:val="2"/>
          <w:sz w:val="24"/>
          <w:szCs w:val="24"/>
          <w:lang w:eastAsia="en-GB"/>
          <w14:ligatures w14:val="standardContextual"/>
        </w:rPr>
      </w:pPr>
      <w:r>
        <w:rPr>
          <w:noProof/>
        </w:rPr>
        <w:t>5.10zb</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/RLOSPreferredPLMNList/&lt;X&gt;/PLMNPriority</w:t>
      </w:r>
      <w:r>
        <w:rPr>
          <w:noProof/>
        </w:rPr>
        <w:tab/>
      </w:r>
      <w:r>
        <w:rPr>
          <w:noProof/>
        </w:rPr>
        <w:fldChar w:fldCharType="begin" w:fldLock="1"/>
      </w:r>
      <w:r>
        <w:rPr>
          <w:noProof/>
        </w:rPr>
        <w:instrText xml:space="preserve"> PAGEREF _Toc202525492 \h </w:instrText>
      </w:r>
      <w:r>
        <w:rPr>
          <w:noProof/>
        </w:rPr>
      </w:r>
      <w:r>
        <w:rPr>
          <w:noProof/>
        </w:rPr>
        <w:fldChar w:fldCharType="separate"/>
      </w:r>
      <w:r>
        <w:rPr>
          <w:noProof/>
        </w:rPr>
        <w:t>22</w:t>
      </w:r>
      <w:r>
        <w:rPr>
          <w:noProof/>
        </w:rPr>
        <w:fldChar w:fldCharType="end"/>
      </w:r>
    </w:p>
    <w:p w14:paraId="49C9559D" w14:textId="3593C4E5" w:rsidR="00E21B33" w:rsidRDefault="00E21B33">
      <w:pPr>
        <w:pStyle w:val="TOC2"/>
        <w:rPr>
          <w:rFonts w:asciiTheme="minorHAnsi" w:hAnsiTheme="minorHAnsi" w:cstheme="minorBidi"/>
          <w:noProof/>
          <w:kern w:val="2"/>
          <w:sz w:val="24"/>
          <w:szCs w:val="24"/>
          <w:lang w:eastAsia="en-GB"/>
          <w14:ligatures w14:val="standardContextual"/>
        </w:rPr>
      </w:pPr>
      <w:r>
        <w:rPr>
          <w:noProof/>
        </w:rPr>
        <w:t>5.10zc</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/MfgAssignUERadioCapId</w:t>
      </w:r>
      <w:r>
        <w:rPr>
          <w:noProof/>
        </w:rPr>
        <w:tab/>
      </w:r>
      <w:r>
        <w:rPr>
          <w:noProof/>
        </w:rPr>
        <w:fldChar w:fldCharType="begin" w:fldLock="1"/>
      </w:r>
      <w:r>
        <w:rPr>
          <w:noProof/>
        </w:rPr>
        <w:instrText xml:space="preserve"> PAGEREF _Toc202525493 \h </w:instrText>
      </w:r>
      <w:r>
        <w:rPr>
          <w:noProof/>
        </w:rPr>
      </w:r>
      <w:r>
        <w:rPr>
          <w:noProof/>
        </w:rPr>
        <w:fldChar w:fldCharType="separate"/>
      </w:r>
      <w:r>
        <w:rPr>
          <w:noProof/>
        </w:rPr>
        <w:t>23</w:t>
      </w:r>
      <w:r>
        <w:rPr>
          <w:noProof/>
        </w:rPr>
        <w:fldChar w:fldCharType="end"/>
      </w:r>
    </w:p>
    <w:p w14:paraId="4BE654AE" w14:textId="5E56A844" w:rsidR="00E21B33" w:rsidRDefault="00E21B33">
      <w:pPr>
        <w:pStyle w:val="TOC2"/>
        <w:rPr>
          <w:rFonts w:asciiTheme="minorHAnsi" w:hAnsiTheme="minorHAnsi" w:cstheme="minorBidi"/>
          <w:noProof/>
          <w:kern w:val="2"/>
          <w:sz w:val="24"/>
          <w:szCs w:val="24"/>
          <w:lang w:eastAsia="en-GB"/>
          <w14:ligatures w14:val="standardContextual"/>
        </w:rPr>
      </w:pPr>
      <w:r>
        <w:rPr>
          <w:noProof/>
        </w:rPr>
        <w:lastRenderedPageBreak/>
        <w:t>5.10zca</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/MfgAssignUERadioCapId/VendorID</w:t>
      </w:r>
      <w:r>
        <w:rPr>
          <w:noProof/>
        </w:rPr>
        <w:tab/>
      </w:r>
      <w:r>
        <w:rPr>
          <w:noProof/>
        </w:rPr>
        <w:fldChar w:fldCharType="begin" w:fldLock="1"/>
      </w:r>
      <w:r>
        <w:rPr>
          <w:noProof/>
        </w:rPr>
        <w:instrText xml:space="preserve"> PAGEREF _Toc202525494 \h </w:instrText>
      </w:r>
      <w:r>
        <w:rPr>
          <w:noProof/>
        </w:rPr>
      </w:r>
      <w:r>
        <w:rPr>
          <w:noProof/>
        </w:rPr>
        <w:fldChar w:fldCharType="separate"/>
      </w:r>
      <w:r>
        <w:rPr>
          <w:noProof/>
        </w:rPr>
        <w:t>23</w:t>
      </w:r>
      <w:r>
        <w:rPr>
          <w:noProof/>
        </w:rPr>
        <w:fldChar w:fldCharType="end"/>
      </w:r>
    </w:p>
    <w:p w14:paraId="5E4B7F96" w14:textId="316DD5C7" w:rsidR="00E21B33" w:rsidRDefault="00E21B33">
      <w:pPr>
        <w:pStyle w:val="TOC2"/>
        <w:rPr>
          <w:rFonts w:asciiTheme="minorHAnsi" w:hAnsiTheme="minorHAnsi" w:cstheme="minorBidi"/>
          <w:noProof/>
          <w:kern w:val="2"/>
          <w:sz w:val="24"/>
          <w:szCs w:val="24"/>
          <w:lang w:eastAsia="en-GB"/>
          <w14:ligatures w14:val="standardContextual"/>
        </w:rPr>
      </w:pPr>
      <w:r>
        <w:rPr>
          <w:noProof/>
        </w:rPr>
        <w:t>5.10zd</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/MfgAssignUERadioCapId/&lt;X&gt;</w:t>
      </w:r>
      <w:r>
        <w:rPr>
          <w:noProof/>
        </w:rPr>
        <w:tab/>
      </w:r>
      <w:r>
        <w:rPr>
          <w:noProof/>
        </w:rPr>
        <w:fldChar w:fldCharType="begin" w:fldLock="1"/>
      </w:r>
      <w:r>
        <w:rPr>
          <w:noProof/>
        </w:rPr>
        <w:instrText xml:space="preserve"> PAGEREF _Toc202525495 \h </w:instrText>
      </w:r>
      <w:r>
        <w:rPr>
          <w:noProof/>
        </w:rPr>
      </w:r>
      <w:r>
        <w:rPr>
          <w:noProof/>
        </w:rPr>
        <w:fldChar w:fldCharType="separate"/>
      </w:r>
      <w:r>
        <w:rPr>
          <w:noProof/>
        </w:rPr>
        <w:t>23</w:t>
      </w:r>
      <w:r>
        <w:rPr>
          <w:noProof/>
        </w:rPr>
        <w:fldChar w:fldCharType="end"/>
      </w:r>
    </w:p>
    <w:p w14:paraId="116A784F" w14:textId="3F135F58" w:rsidR="00E21B33" w:rsidRDefault="00E21B33">
      <w:pPr>
        <w:pStyle w:val="TOC2"/>
        <w:rPr>
          <w:rFonts w:asciiTheme="minorHAnsi" w:hAnsiTheme="minorHAnsi" w:cstheme="minorBidi"/>
          <w:noProof/>
          <w:kern w:val="2"/>
          <w:sz w:val="24"/>
          <w:szCs w:val="24"/>
          <w:lang w:eastAsia="en-GB"/>
          <w14:ligatures w14:val="standardContextual"/>
        </w:rPr>
      </w:pPr>
      <w:r w:rsidRPr="002C335B">
        <w:rPr>
          <w:noProof/>
          <w:lang w:val="fr-FR"/>
        </w:rPr>
        <w:t>5.10ze</w:t>
      </w:r>
      <w:r>
        <w:rPr>
          <w:rFonts w:asciiTheme="minorHAnsi" w:hAnsiTheme="minorHAnsi" w:cstheme="minorBidi"/>
          <w:noProof/>
          <w:kern w:val="2"/>
          <w:sz w:val="24"/>
          <w:szCs w:val="24"/>
          <w:lang w:eastAsia="en-GB"/>
          <w14:ligatures w14:val="standardContextual"/>
        </w:rPr>
        <w:tab/>
      </w:r>
      <w:r w:rsidRPr="002C335B">
        <w:rPr>
          <w:noProof/>
          <w:lang w:val="fr-FR"/>
        </w:rPr>
        <w:t>/</w:t>
      </w:r>
      <w:r w:rsidRPr="002C335B">
        <w:rPr>
          <w:i/>
          <w:iCs/>
          <w:noProof/>
          <w:lang w:val="fr-FR"/>
        </w:rPr>
        <w:t>&lt;X&gt;</w:t>
      </w:r>
      <w:r w:rsidRPr="002C335B">
        <w:rPr>
          <w:noProof/>
          <w:lang w:val="fr-FR"/>
        </w:rPr>
        <w:t>/MfgAssignUERadioCapId/&lt;X&gt;/RCI</w:t>
      </w:r>
      <w:r>
        <w:rPr>
          <w:noProof/>
        </w:rPr>
        <w:tab/>
      </w:r>
      <w:r>
        <w:rPr>
          <w:noProof/>
        </w:rPr>
        <w:fldChar w:fldCharType="begin" w:fldLock="1"/>
      </w:r>
      <w:r>
        <w:rPr>
          <w:noProof/>
        </w:rPr>
        <w:instrText xml:space="preserve"> PAGEREF _Toc202525496 \h </w:instrText>
      </w:r>
      <w:r>
        <w:rPr>
          <w:noProof/>
        </w:rPr>
      </w:r>
      <w:r>
        <w:rPr>
          <w:noProof/>
        </w:rPr>
        <w:fldChar w:fldCharType="separate"/>
      </w:r>
      <w:r>
        <w:rPr>
          <w:noProof/>
        </w:rPr>
        <w:t>23</w:t>
      </w:r>
      <w:r>
        <w:rPr>
          <w:noProof/>
        </w:rPr>
        <w:fldChar w:fldCharType="end"/>
      </w:r>
    </w:p>
    <w:p w14:paraId="3C9627DF" w14:textId="79466D41" w:rsidR="00E21B33" w:rsidRDefault="00E21B33">
      <w:pPr>
        <w:pStyle w:val="TOC2"/>
        <w:rPr>
          <w:rFonts w:asciiTheme="minorHAnsi" w:hAnsiTheme="minorHAnsi" w:cstheme="minorBidi"/>
          <w:noProof/>
          <w:kern w:val="2"/>
          <w:sz w:val="24"/>
          <w:szCs w:val="24"/>
          <w:lang w:eastAsia="en-GB"/>
          <w14:ligatures w14:val="standardContextual"/>
        </w:rPr>
      </w:pPr>
      <w:r>
        <w:rPr>
          <w:noProof/>
        </w:rPr>
        <w:t>5.10zf</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/MfgAssignUERadioCapId/&lt;X&gt;/UERadioConfigLTE</w:t>
      </w:r>
      <w:r>
        <w:rPr>
          <w:noProof/>
        </w:rPr>
        <w:tab/>
      </w:r>
      <w:r>
        <w:rPr>
          <w:noProof/>
        </w:rPr>
        <w:fldChar w:fldCharType="begin" w:fldLock="1"/>
      </w:r>
      <w:r>
        <w:rPr>
          <w:noProof/>
        </w:rPr>
        <w:instrText xml:space="preserve"> PAGEREF _Toc202525497 \h </w:instrText>
      </w:r>
      <w:r>
        <w:rPr>
          <w:noProof/>
        </w:rPr>
      </w:r>
      <w:r>
        <w:rPr>
          <w:noProof/>
        </w:rPr>
        <w:fldChar w:fldCharType="separate"/>
      </w:r>
      <w:r>
        <w:rPr>
          <w:noProof/>
        </w:rPr>
        <w:t>23</w:t>
      </w:r>
      <w:r>
        <w:rPr>
          <w:noProof/>
        </w:rPr>
        <w:fldChar w:fldCharType="end"/>
      </w:r>
    </w:p>
    <w:p w14:paraId="67846030" w14:textId="26190918" w:rsidR="00E21B33" w:rsidRDefault="00E21B33">
      <w:pPr>
        <w:pStyle w:val="TOC2"/>
        <w:rPr>
          <w:rFonts w:asciiTheme="minorHAnsi" w:hAnsiTheme="minorHAnsi" w:cstheme="minorBidi"/>
          <w:noProof/>
          <w:kern w:val="2"/>
          <w:sz w:val="24"/>
          <w:szCs w:val="24"/>
          <w:lang w:eastAsia="en-GB"/>
          <w14:ligatures w14:val="standardContextual"/>
        </w:rPr>
      </w:pPr>
      <w:r>
        <w:rPr>
          <w:noProof/>
        </w:rPr>
        <w:t>5.10zg</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/MfgAssignUERadioCapId/&lt;X&gt;/UERadioConfigNR</w:t>
      </w:r>
      <w:r>
        <w:rPr>
          <w:noProof/>
        </w:rPr>
        <w:tab/>
      </w:r>
      <w:r>
        <w:rPr>
          <w:noProof/>
        </w:rPr>
        <w:fldChar w:fldCharType="begin" w:fldLock="1"/>
      </w:r>
      <w:r>
        <w:rPr>
          <w:noProof/>
        </w:rPr>
        <w:instrText xml:space="preserve"> PAGEREF _Toc202525498 \h </w:instrText>
      </w:r>
      <w:r>
        <w:rPr>
          <w:noProof/>
        </w:rPr>
      </w:r>
      <w:r>
        <w:rPr>
          <w:noProof/>
        </w:rPr>
        <w:fldChar w:fldCharType="separate"/>
      </w:r>
      <w:r>
        <w:rPr>
          <w:noProof/>
        </w:rPr>
        <w:t>24</w:t>
      </w:r>
      <w:r>
        <w:rPr>
          <w:noProof/>
        </w:rPr>
        <w:fldChar w:fldCharType="end"/>
      </w:r>
    </w:p>
    <w:p w14:paraId="5C6B0AE5" w14:textId="5EC21C5A" w:rsidR="00E21B33" w:rsidRDefault="00E21B33">
      <w:pPr>
        <w:pStyle w:val="TOC2"/>
        <w:rPr>
          <w:rFonts w:asciiTheme="minorHAnsi" w:hAnsiTheme="minorHAnsi" w:cstheme="minorBidi"/>
          <w:noProof/>
          <w:kern w:val="2"/>
          <w:sz w:val="24"/>
          <w:szCs w:val="24"/>
          <w:lang w:eastAsia="en-GB"/>
          <w14:ligatures w14:val="standardContextual"/>
        </w:rPr>
      </w:pPr>
      <w:r>
        <w:rPr>
          <w:noProof/>
        </w:rPr>
        <w:t>5.10zh</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/RLOSAllowedMCCList</w:t>
      </w:r>
      <w:r>
        <w:rPr>
          <w:noProof/>
        </w:rPr>
        <w:tab/>
      </w:r>
      <w:r>
        <w:rPr>
          <w:noProof/>
        </w:rPr>
        <w:fldChar w:fldCharType="begin" w:fldLock="1"/>
      </w:r>
      <w:r>
        <w:rPr>
          <w:noProof/>
        </w:rPr>
        <w:instrText xml:space="preserve"> PAGEREF _Toc202525499 \h </w:instrText>
      </w:r>
      <w:r>
        <w:rPr>
          <w:noProof/>
        </w:rPr>
      </w:r>
      <w:r>
        <w:rPr>
          <w:noProof/>
        </w:rPr>
        <w:fldChar w:fldCharType="separate"/>
      </w:r>
      <w:r>
        <w:rPr>
          <w:noProof/>
        </w:rPr>
        <w:t>24</w:t>
      </w:r>
      <w:r>
        <w:rPr>
          <w:noProof/>
        </w:rPr>
        <w:fldChar w:fldCharType="end"/>
      </w:r>
    </w:p>
    <w:p w14:paraId="118DDDE4" w14:textId="132FB663" w:rsidR="00E21B33" w:rsidRDefault="00E21B33">
      <w:pPr>
        <w:pStyle w:val="TOC2"/>
        <w:rPr>
          <w:rFonts w:asciiTheme="minorHAnsi" w:hAnsiTheme="minorHAnsi" w:cstheme="minorBidi"/>
          <w:noProof/>
          <w:kern w:val="2"/>
          <w:sz w:val="24"/>
          <w:szCs w:val="24"/>
          <w:lang w:eastAsia="en-GB"/>
          <w14:ligatures w14:val="standardContextual"/>
        </w:rPr>
      </w:pPr>
      <w:r>
        <w:rPr>
          <w:noProof/>
        </w:rPr>
        <w:t>5.10zi</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/RLOSAllowedMCCList/&lt;X&gt;</w:t>
      </w:r>
      <w:r>
        <w:rPr>
          <w:noProof/>
        </w:rPr>
        <w:tab/>
      </w:r>
      <w:r>
        <w:rPr>
          <w:noProof/>
        </w:rPr>
        <w:fldChar w:fldCharType="begin" w:fldLock="1"/>
      </w:r>
      <w:r>
        <w:rPr>
          <w:noProof/>
        </w:rPr>
        <w:instrText xml:space="preserve"> PAGEREF _Toc202525500 \h </w:instrText>
      </w:r>
      <w:r>
        <w:rPr>
          <w:noProof/>
        </w:rPr>
      </w:r>
      <w:r>
        <w:rPr>
          <w:noProof/>
        </w:rPr>
        <w:fldChar w:fldCharType="separate"/>
      </w:r>
      <w:r>
        <w:rPr>
          <w:noProof/>
        </w:rPr>
        <w:t>24</w:t>
      </w:r>
      <w:r>
        <w:rPr>
          <w:noProof/>
        </w:rPr>
        <w:fldChar w:fldCharType="end"/>
      </w:r>
    </w:p>
    <w:p w14:paraId="0A86407C" w14:textId="76B49921" w:rsidR="00E21B33" w:rsidRDefault="00E21B33">
      <w:pPr>
        <w:pStyle w:val="TOC2"/>
        <w:rPr>
          <w:rFonts w:asciiTheme="minorHAnsi" w:hAnsiTheme="minorHAnsi" w:cstheme="minorBidi"/>
          <w:noProof/>
          <w:kern w:val="2"/>
          <w:sz w:val="24"/>
          <w:szCs w:val="24"/>
          <w:lang w:eastAsia="en-GB"/>
          <w14:ligatures w14:val="standardContextual"/>
        </w:rPr>
      </w:pPr>
      <w:r>
        <w:rPr>
          <w:noProof/>
        </w:rPr>
        <w:t>5.10zj</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/RLOSAllowedMCCList/&lt;X&gt;/MCC</w:t>
      </w:r>
      <w:r>
        <w:rPr>
          <w:noProof/>
        </w:rPr>
        <w:tab/>
      </w:r>
      <w:r>
        <w:rPr>
          <w:noProof/>
        </w:rPr>
        <w:fldChar w:fldCharType="begin" w:fldLock="1"/>
      </w:r>
      <w:r>
        <w:rPr>
          <w:noProof/>
        </w:rPr>
        <w:instrText xml:space="preserve"> PAGEREF _Toc202525501 \h </w:instrText>
      </w:r>
      <w:r>
        <w:rPr>
          <w:noProof/>
        </w:rPr>
      </w:r>
      <w:r>
        <w:rPr>
          <w:noProof/>
        </w:rPr>
        <w:fldChar w:fldCharType="separate"/>
      </w:r>
      <w:r>
        <w:rPr>
          <w:noProof/>
        </w:rPr>
        <w:t>24</w:t>
      </w:r>
      <w:r>
        <w:rPr>
          <w:noProof/>
        </w:rPr>
        <w:fldChar w:fldCharType="end"/>
      </w:r>
    </w:p>
    <w:p w14:paraId="5B64818E" w14:textId="39AF7FB2" w:rsidR="00E21B33" w:rsidRDefault="00E21B33">
      <w:pPr>
        <w:pStyle w:val="TOC2"/>
        <w:rPr>
          <w:rFonts w:asciiTheme="minorHAnsi" w:hAnsiTheme="minorHAnsi" w:cstheme="minorBidi"/>
          <w:noProof/>
          <w:kern w:val="2"/>
          <w:sz w:val="24"/>
          <w:szCs w:val="24"/>
          <w:lang w:eastAsia="en-GB"/>
          <w14:ligatures w14:val="standardContextual"/>
        </w:rPr>
      </w:pPr>
      <w:r>
        <w:rPr>
          <w:noProof/>
        </w:rPr>
        <w:t>5.10zk</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w:t>
      </w:r>
      <w:r>
        <w:rPr>
          <w:noProof/>
        </w:rPr>
        <w:tab/>
      </w:r>
      <w:r>
        <w:rPr>
          <w:noProof/>
        </w:rPr>
        <w:fldChar w:fldCharType="begin" w:fldLock="1"/>
      </w:r>
      <w:r>
        <w:rPr>
          <w:noProof/>
        </w:rPr>
        <w:instrText xml:space="preserve"> PAGEREF _Toc202525502 \h </w:instrText>
      </w:r>
      <w:r>
        <w:rPr>
          <w:noProof/>
        </w:rPr>
      </w:r>
      <w:r>
        <w:rPr>
          <w:noProof/>
        </w:rPr>
        <w:fldChar w:fldCharType="separate"/>
      </w:r>
      <w:r>
        <w:rPr>
          <w:noProof/>
        </w:rPr>
        <w:t>25</w:t>
      </w:r>
      <w:r>
        <w:rPr>
          <w:noProof/>
        </w:rPr>
        <w:fldChar w:fldCharType="end"/>
      </w:r>
    </w:p>
    <w:p w14:paraId="39CAFA61" w14:textId="18986E2F" w:rsidR="00E21B33" w:rsidRDefault="00E21B33">
      <w:pPr>
        <w:pStyle w:val="TOC2"/>
        <w:rPr>
          <w:rFonts w:asciiTheme="minorHAnsi" w:hAnsiTheme="minorHAnsi" w:cstheme="minorBidi"/>
          <w:noProof/>
          <w:kern w:val="2"/>
          <w:sz w:val="24"/>
          <w:szCs w:val="24"/>
          <w:lang w:eastAsia="en-GB"/>
          <w14:ligatures w14:val="standardContextual"/>
        </w:rPr>
      </w:pPr>
      <w:r>
        <w:rPr>
          <w:noProof/>
        </w:rPr>
        <w:t>5.10zl</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w:t>
      </w:r>
      <w:r>
        <w:rPr>
          <w:noProof/>
        </w:rPr>
        <w:tab/>
      </w:r>
      <w:r>
        <w:rPr>
          <w:noProof/>
        </w:rPr>
        <w:fldChar w:fldCharType="begin" w:fldLock="1"/>
      </w:r>
      <w:r>
        <w:rPr>
          <w:noProof/>
        </w:rPr>
        <w:instrText xml:space="preserve"> PAGEREF _Toc202525503 \h </w:instrText>
      </w:r>
      <w:r>
        <w:rPr>
          <w:noProof/>
        </w:rPr>
      </w:r>
      <w:r>
        <w:rPr>
          <w:noProof/>
        </w:rPr>
        <w:fldChar w:fldCharType="separate"/>
      </w:r>
      <w:r>
        <w:rPr>
          <w:noProof/>
        </w:rPr>
        <w:t>25</w:t>
      </w:r>
      <w:r>
        <w:rPr>
          <w:noProof/>
        </w:rPr>
        <w:fldChar w:fldCharType="end"/>
      </w:r>
    </w:p>
    <w:p w14:paraId="3AF43441" w14:textId="07EFD398" w:rsidR="00E21B33" w:rsidRDefault="00E21B33">
      <w:pPr>
        <w:pStyle w:val="TOC2"/>
        <w:rPr>
          <w:rFonts w:asciiTheme="minorHAnsi" w:hAnsiTheme="minorHAnsi" w:cstheme="minorBidi"/>
          <w:noProof/>
          <w:kern w:val="2"/>
          <w:sz w:val="24"/>
          <w:szCs w:val="24"/>
          <w:lang w:eastAsia="en-GB"/>
          <w14:ligatures w14:val="standardContextual"/>
        </w:rPr>
      </w:pPr>
      <w:r>
        <w:rPr>
          <w:noProof/>
        </w:rPr>
        <w:t>5.10zm</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/SNPN_Configuration/&lt;X&gt;/SNPN_identifier</w:t>
      </w:r>
      <w:r>
        <w:rPr>
          <w:noProof/>
        </w:rPr>
        <w:tab/>
      </w:r>
      <w:r>
        <w:rPr>
          <w:noProof/>
        </w:rPr>
        <w:fldChar w:fldCharType="begin" w:fldLock="1"/>
      </w:r>
      <w:r>
        <w:rPr>
          <w:noProof/>
        </w:rPr>
        <w:instrText xml:space="preserve"> PAGEREF _Toc202525504 \h </w:instrText>
      </w:r>
      <w:r>
        <w:rPr>
          <w:noProof/>
        </w:rPr>
      </w:r>
      <w:r>
        <w:rPr>
          <w:noProof/>
        </w:rPr>
        <w:fldChar w:fldCharType="separate"/>
      </w:r>
      <w:r>
        <w:rPr>
          <w:noProof/>
        </w:rPr>
        <w:t>25</w:t>
      </w:r>
      <w:r>
        <w:rPr>
          <w:noProof/>
        </w:rPr>
        <w:fldChar w:fldCharType="end"/>
      </w:r>
    </w:p>
    <w:p w14:paraId="4585735C" w14:textId="725DD593" w:rsidR="00E21B33" w:rsidRDefault="00E21B33">
      <w:pPr>
        <w:pStyle w:val="TOC2"/>
        <w:rPr>
          <w:rFonts w:asciiTheme="minorHAnsi" w:hAnsiTheme="minorHAnsi" w:cstheme="minorBidi"/>
          <w:noProof/>
          <w:kern w:val="2"/>
          <w:sz w:val="24"/>
          <w:szCs w:val="24"/>
          <w:lang w:eastAsia="en-GB"/>
          <w14:ligatures w14:val="standardContextual"/>
        </w:rPr>
      </w:pPr>
      <w:r>
        <w:rPr>
          <w:noProof/>
        </w:rPr>
        <w:t>5.10zn</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w:t>
      </w:r>
      <w:r>
        <w:rPr>
          <w:noProof/>
        </w:rPr>
        <w:tab/>
      </w:r>
      <w:r>
        <w:rPr>
          <w:noProof/>
        </w:rPr>
        <w:fldChar w:fldCharType="begin" w:fldLock="1"/>
      </w:r>
      <w:r>
        <w:rPr>
          <w:noProof/>
        </w:rPr>
        <w:instrText xml:space="preserve"> PAGEREF _Toc202525505 \h </w:instrText>
      </w:r>
      <w:r>
        <w:rPr>
          <w:noProof/>
        </w:rPr>
      </w:r>
      <w:r>
        <w:rPr>
          <w:noProof/>
        </w:rPr>
        <w:fldChar w:fldCharType="separate"/>
      </w:r>
      <w:r>
        <w:rPr>
          <w:noProof/>
        </w:rPr>
        <w:t>25</w:t>
      </w:r>
      <w:r>
        <w:rPr>
          <w:noProof/>
        </w:rPr>
        <w:fldChar w:fldCharType="end"/>
      </w:r>
    </w:p>
    <w:p w14:paraId="2BA770C8" w14:textId="503B55EF" w:rsidR="00E21B33" w:rsidRDefault="00E21B33">
      <w:pPr>
        <w:pStyle w:val="TOC2"/>
        <w:rPr>
          <w:rFonts w:asciiTheme="minorHAnsi" w:hAnsiTheme="minorHAnsi" w:cstheme="minorBidi"/>
          <w:noProof/>
          <w:kern w:val="2"/>
          <w:sz w:val="24"/>
          <w:szCs w:val="24"/>
          <w:lang w:eastAsia="en-GB"/>
          <w14:ligatures w14:val="standardContextual"/>
        </w:rPr>
      </w:pPr>
      <w:r>
        <w:rPr>
          <w:noProof/>
        </w:rPr>
        <w:t>5.10zo</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/SNPN_Configuration/&lt;X&gt;/3GPP_PS_data_off/Exempted_service_list</w:t>
      </w:r>
      <w:r>
        <w:rPr>
          <w:noProof/>
        </w:rPr>
        <w:tab/>
      </w:r>
      <w:r>
        <w:rPr>
          <w:noProof/>
        </w:rPr>
        <w:fldChar w:fldCharType="begin" w:fldLock="1"/>
      </w:r>
      <w:r>
        <w:rPr>
          <w:noProof/>
        </w:rPr>
        <w:instrText xml:space="preserve"> PAGEREF _Toc202525506 \h </w:instrText>
      </w:r>
      <w:r>
        <w:rPr>
          <w:noProof/>
        </w:rPr>
      </w:r>
      <w:r>
        <w:rPr>
          <w:noProof/>
        </w:rPr>
        <w:fldChar w:fldCharType="separate"/>
      </w:r>
      <w:r>
        <w:rPr>
          <w:noProof/>
        </w:rPr>
        <w:t>26</w:t>
      </w:r>
      <w:r>
        <w:rPr>
          <w:noProof/>
        </w:rPr>
        <w:fldChar w:fldCharType="end"/>
      </w:r>
    </w:p>
    <w:p w14:paraId="519E72C2" w14:textId="7B19ECD3" w:rsidR="00E21B33" w:rsidRDefault="00E21B33">
      <w:pPr>
        <w:pStyle w:val="TOC2"/>
        <w:rPr>
          <w:rFonts w:asciiTheme="minorHAnsi" w:hAnsiTheme="minorHAnsi" w:cstheme="minorBidi"/>
          <w:noProof/>
          <w:kern w:val="2"/>
          <w:sz w:val="24"/>
          <w:szCs w:val="24"/>
          <w:lang w:eastAsia="en-GB"/>
          <w14:ligatures w14:val="standardContextual"/>
        </w:rPr>
      </w:pPr>
      <w:r>
        <w:rPr>
          <w:noProof/>
        </w:rPr>
        <w:t>5.10zp</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Exempted_service_list/Device_management_over_PS</w:t>
      </w:r>
      <w:r>
        <w:rPr>
          <w:noProof/>
        </w:rPr>
        <w:tab/>
      </w:r>
      <w:r>
        <w:rPr>
          <w:noProof/>
        </w:rPr>
        <w:fldChar w:fldCharType="begin" w:fldLock="1"/>
      </w:r>
      <w:r>
        <w:rPr>
          <w:noProof/>
        </w:rPr>
        <w:instrText xml:space="preserve"> PAGEREF _Toc202525507 \h </w:instrText>
      </w:r>
      <w:r>
        <w:rPr>
          <w:noProof/>
        </w:rPr>
      </w:r>
      <w:r>
        <w:rPr>
          <w:noProof/>
        </w:rPr>
        <w:fldChar w:fldCharType="separate"/>
      </w:r>
      <w:r>
        <w:rPr>
          <w:noProof/>
        </w:rPr>
        <w:t>26</w:t>
      </w:r>
      <w:r>
        <w:rPr>
          <w:noProof/>
        </w:rPr>
        <w:fldChar w:fldCharType="end"/>
      </w:r>
    </w:p>
    <w:p w14:paraId="46A56EF8" w14:textId="54B939E0" w:rsidR="00E21B33" w:rsidRDefault="00E21B33">
      <w:pPr>
        <w:pStyle w:val="TOC2"/>
        <w:rPr>
          <w:rFonts w:asciiTheme="minorHAnsi" w:hAnsiTheme="minorHAnsi" w:cstheme="minorBidi"/>
          <w:noProof/>
          <w:kern w:val="2"/>
          <w:sz w:val="24"/>
          <w:szCs w:val="24"/>
          <w:lang w:eastAsia="en-GB"/>
          <w14:ligatures w14:val="standardContextual"/>
        </w:rPr>
      </w:pPr>
      <w:r>
        <w:rPr>
          <w:noProof/>
        </w:rPr>
        <w:t>5.10zq</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Exempted_service_list/Bearer_independent_protocol</w:t>
      </w:r>
      <w:r>
        <w:rPr>
          <w:noProof/>
        </w:rPr>
        <w:tab/>
      </w:r>
      <w:r>
        <w:rPr>
          <w:noProof/>
        </w:rPr>
        <w:fldChar w:fldCharType="begin" w:fldLock="1"/>
      </w:r>
      <w:r>
        <w:rPr>
          <w:noProof/>
        </w:rPr>
        <w:instrText xml:space="preserve"> PAGEREF _Toc202525508 \h </w:instrText>
      </w:r>
      <w:r>
        <w:rPr>
          <w:noProof/>
        </w:rPr>
      </w:r>
      <w:r>
        <w:rPr>
          <w:noProof/>
        </w:rPr>
        <w:fldChar w:fldCharType="separate"/>
      </w:r>
      <w:r>
        <w:rPr>
          <w:noProof/>
        </w:rPr>
        <w:t>26</w:t>
      </w:r>
      <w:r>
        <w:rPr>
          <w:noProof/>
        </w:rPr>
        <w:fldChar w:fldCharType="end"/>
      </w:r>
    </w:p>
    <w:p w14:paraId="539EE88C" w14:textId="1784E2C0" w:rsidR="00E21B33" w:rsidRDefault="00E21B33">
      <w:pPr>
        <w:pStyle w:val="TOC2"/>
        <w:rPr>
          <w:rFonts w:asciiTheme="minorHAnsi" w:hAnsiTheme="minorHAnsi" w:cstheme="minorBidi"/>
          <w:noProof/>
          <w:kern w:val="2"/>
          <w:sz w:val="24"/>
          <w:szCs w:val="24"/>
          <w:lang w:eastAsia="en-GB"/>
          <w14:ligatures w14:val="standardContextual"/>
        </w:rPr>
      </w:pPr>
      <w:r>
        <w:rPr>
          <w:noProof/>
        </w:rPr>
        <w:t>5.10zq1</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Exempted_service_list/Location_services_over_LCS_</w:t>
      </w:r>
      <w:r w:rsidRPr="002C335B">
        <w:rPr>
          <w:noProof/>
          <w:lang w:val="en-US"/>
        </w:rPr>
        <w:t>UPP</w:t>
      </w:r>
      <w:r>
        <w:rPr>
          <w:noProof/>
        </w:rPr>
        <w:tab/>
      </w:r>
      <w:r>
        <w:rPr>
          <w:noProof/>
        </w:rPr>
        <w:fldChar w:fldCharType="begin" w:fldLock="1"/>
      </w:r>
      <w:r>
        <w:rPr>
          <w:noProof/>
        </w:rPr>
        <w:instrText xml:space="preserve"> PAGEREF _Toc202525509 \h </w:instrText>
      </w:r>
      <w:r>
        <w:rPr>
          <w:noProof/>
        </w:rPr>
      </w:r>
      <w:r>
        <w:rPr>
          <w:noProof/>
        </w:rPr>
        <w:fldChar w:fldCharType="separate"/>
      </w:r>
      <w:r>
        <w:rPr>
          <w:noProof/>
        </w:rPr>
        <w:t>27</w:t>
      </w:r>
      <w:r>
        <w:rPr>
          <w:noProof/>
        </w:rPr>
        <w:fldChar w:fldCharType="end"/>
      </w:r>
    </w:p>
    <w:p w14:paraId="124C3581" w14:textId="543608D0" w:rsidR="00E21B33" w:rsidRDefault="00E21B33">
      <w:pPr>
        <w:pStyle w:val="TOC2"/>
        <w:rPr>
          <w:rFonts w:asciiTheme="minorHAnsi" w:hAnsiTheme="minorHAnsi" w:cstheme="minorBidi"/>
          <w:noProof/>
          <w:kern w:val="2"/>
          <w:sz w:val="24"/>
          <w:szCs w:val="24"/>
          <w:lang w:eastAsia="en-GB"/>
          <w14:ligatures w14:val="standardContextual"/>
        </w:rPr>
      </w:pPr>
      <w:r>
        <w:rPr>
          <w:noProof/>
        </w:rPr>
        <w:t>5.10zr</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w:t>
      </w:r>
      <w:r>
        <w:rPr>
          <w:noProof/>
        </w:rPr>
        <w:t>SNPN_Configuration/&lt;X&gt;/</w:t>
      </w:r>
      <w:r w:rsidRPr="002C335B">
        <w:rPr>
          <w:iCs/>
          <w:noProof/>
        </w:rPr>
        <w:t>SM_RetryWaitTime</w:t>
      </w:r>
      <w:r>
        <w:rPr>
          <w:noProof/>
        </w:rPr>
        <w:tab/>
      </w:r>
      <w:r>
        <w:rPr>
          <w:noProof/>
        </w:rPr>
        <w:fldChar w:fldCharType="begin" w:fldLock="1"/>
      </w:r>
      <w:r>
        <w:rPr>
          <w:noProof/>
        </w:rPr>
        <w:instrText xml:space="preserve"> PAGEREF _Toc202525510 \h </w:instrText>
      </w:r>
      <w:r>
        <w:rPr>
          <w:noProof/>
        </w:rPr>
      </w:r>
      <w:r>
        <w:rPr>
          <w:noProof/>
        </w:rPr>
        <w:fldChar w:fldCharType="separate"/>
      </w:r>
      <w:r>
        <w:rPr>
          <w:noProof/>
        </w:rPr>
        <w:t>27</w:t>
      </w:r>
      <w:r>
        <w:rPr>
          <w:noProof/>
        </w:rPr>
        <w:fldChar w:fldCharType="end"/>
      </w:r>
    </w:p>
    <w:p w14:paraId="10AD45E5" w14:textId="66AEA7A6" w:rsidR="00E21B33" w:rsidRDefault="00E21B33">
      <w:pPr>
        <w:pStyle w:val="TOC2"/>
        <w:rPr>
          <w:rFonts w:asciiTheme="minorHAnsi" w:hAnsiTheme="minorHAnsi" w:cstheme="minorBidi"/>
          <w:noProof/>
          <w:kern w:val="2"/>
          <w:sz w:val="24"/>
          <w:szCs w:val="24"/>
          <w:lang w:eastAsia="en-GB"/>
          <w14:ligatures w14:val="standardContextual"/>
        </w:rPr>
      </w:pPr>
      <w:r>
        <w:rPr>
          <w:noProof/>
        </w:rPr>
        <w:t>5.10zs</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w:t>
      </w:r>
      <w:r>
        <w:rPr>
          <w:noProof/>
        </w:rPr>
        <w:t>SNPN_Configuration/&lt;X&gt;/</w:t>
      </w:r>
      <w:r w:rsidRPr="002C335B">
        <w:rPr>
          <w:iCs/>
          <w:noProof/>
        </w:rPr>
        <w:t>Timer_T3245_Behaviour</w:t>
      </w:r>
      <w:r>
        <w:rPr>
          <w:noProof/>
        </w:rPr>
        <w:tab/>
      </w:r>
      <w:r>
        <w:rPr>
          <w:noProof/>
        </w:rPr>
        <w:fldChar w:fldCharType="begin" w:fldLock="1"/>
      </w:r>
      <w:r>
        <w:rPr>
          <w:noProof/>
        </w:rPr>
        <w:instrText xml:space="preserve"> PAGEREF _Toc202525511 \h </w:instrText>
      </w:r>
      <w:r>
        <w:rPr>
          <w:noProof/>
        </w:rPr>
      </w:r>
      <w:r>
        <w:rPr>
          <w:noProof/>
        </w:rPr>
        <w:fldChar w:fldCharType="separate"/>
      </w:r>
      <w:r>
        <w:rPr>
          <w:noProof/>
        </w:rPr>
        <w:t>27</w:t>
      </w:r>
      <w:r>
        <w:rPr>
          <w:noProof/>
        </w:rPr>
        <w:fldChar w:fldCharType="end"/>
      </w:r>
    </w:p>
    <w:p w14:paraId="625F2639" w14:textId="1C91AE4E" w:rsidR="00E21B33" w:rsidRDefault="00E21B33">
      <w:pPr>
        <w:pStyle w:val="TOC2"/>
        <w:rPr>
          <w:rFonts w:asciiTheme="minorHAnsi" w:hAnsiTheme="minorHAnsi" w:cstheme="minorBidi"/>
          <w:noProof/>
          <w:kern w:val="2"/>
          <w:sz w:val="24"/>
          <w:szCs w:val="24"/>
          <w:lang w:eastAsia="en-GB"/>
          <w14:ligatures w14:val="standardContextual"/>
        </w:rPr>
      </w:pPr>
      <w:r>
        <w:rPr>
          <w:noProof/>
        </w:rPr>
        <w:t>5.10zt</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Exempted_service_list_non_subscribed_SNPN</w:t>
      </w:r>
      <w:r>
        <w:rPr>
          <w:noProof/>
        </w:rPr>
        <w:tab/>
      </w:r>
      <w:r>
        <w:rPr>
          <w:noProof/>
        </w:rPr>
        <w:fldChar w:fldCharType="begin" w:fldLock="1"/>
      </w:r>
      <w:r>
        <w:rPr>
          <w:noProof/>
        </w:rPr>
        <w:instrText xml:space="preserve"> PAGEREF _Toc202525512 \h </w:instrText>
      </w:r>
      <w:r>
        <w:rPr>
          <w:noProof/>
        </w:rPr>
      </w:r>
      <w:r>
        <w:rPr>
          <w:noProof/>
        </w:rPr>
        <w:fldChar w:fldCharType="separate"/>
      </w:r>
      <w:r>
        <w:rPr>
          <w:noProof/>
        </w:rPr>
        <w:t>28</w:t>
      </w:r>
      <w:r>
        <w:rPr>
          <w:noProof/>
        </w:rPr>
        <w:fldChar w:fldCharType="end"/>
      </w:r>
    </w:p>
    <w:p w14:paraId="774A5635" w14:textId="3307C407" w:rsidR="00E21B33" w:rsidRDefault="00E21B33">
      <w:pPr>
        <w:pStyle w:val="TOC2"/>
        <w:rPr>
          <w:rFonts w:asciiTheme="minorHAnsi" w:hAnsiTheme="minorHAnsi" w:cstheme="minorBidi"/>
          <w:noProof/>
          <w:kern w:val="2"/>
          <w:sz w:val="24"/>
          <w:szCs w:val="24"/>
          <w:lang w:eastAsia="en-GB"/>
          <w14:ligatures w14:val="standardContextual"/>
        </w:rPr>
      </w:pPr>
      <w:r>
        <w:rPr>
          <w:noProof/>
        </w:rPr>
        <w:t>5.10zu</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Exempted_service_list_non_subscribed_SNPN/ Device_management_over_PS</w:t>
      </w:r>
      <w:r>
        <w:rPr>
          <w:noProof/>
        </w:rPr>
        <w:tab/>
      </w:r>
      <w:r>
        <w:rPr>
          <w:noProof/>
        </w:rPr>
        <w:fldChar w:fldCharType="begin" w:fldLock="1"/>
      </w:r>
      <w:r>
        <w:rPr>
          <w:noProof/>
        </w:rPr>
        <w:instrText xml:space="preserve"> PAGEREF _Toc202525513 \h </w:instrText>
      </w:r>
      <w:r>
        <w:rPr>
          <w:noProof/>
        </w:rPr>
      </w:r>
      <w:r>
        <w:rPr>
          <w:noProof/>
        </w:rPr>
        <w:fldChar w:fldCharType="separate"/>
      </w:r>
      <w:r>
        <w:rPr>
          <w:noProof/>
        </w:rPr>
        <w:t>28</w:t>
      </w:r>
      <w:r>
        <w:rPr>
          <w:noProof/>
        </w:rPr>
        <w:fldChar w:fldCharType="end"/>
      </w:r>
    </w:p>
    <w:p w14:paraId="79DA38F8" w14:textId="2B0F96E8" w:rsidR="00E21B33" w:rsidRDefault="00E21B33">
      <w:pPr>
        <w:pStyle w:val="TOC2"/>
        <w:rPr>
          <w:rFonts w:asciiTheme="minorHAnsi" w:hAnsiTheme="minorHAnsi" w:cstheme="minorBidi"/>
          <w:noProof/>
          <w:kern w:val="2"/>
          <w:sz w:val="24"/>
          <w:szCs w:val="24"/>
          <w:lang w:eastAsia="en-GB"/>
          <w14:ligatures w14:val="standardContextual"/>
        </w:rPr>
      </w:pPr>
      <w:r>
        <w:rPr>
          <w:noProof/>
        </w:rPr>
        <w:t>5.10zv</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Exempted_service_list_non_subscribed_SNPN/ Bearer_independent_protocol</w:t>
      </w:r>
      <w:r>
        <w:rPr>
          <w:noProof/>
        </w:rPr>
        <w:tab/>
      </w:r>
      <w:r>
        <w:rPr>
          <w:noProof/>
        </w:rPr>
        <w:fldChar w:fldCharType="begin" w:fldLock="1"/>
      </w:r>
      <w:r>
        <w:rPr>
          <w:noProof/>
        </w:rPr>
        <w:instrText xml:space="preserve"> PAGEREF _Toc202525514 \h </w:instrText>
      </w:r>
      <w:r>
        <w:rPr>
          <w:noProof/>
        </w:rPr>
      </w:r>
      <w:r>
        <w:rPr>
          <w:noProof/>
        </w:rPr>
        <w:fldChar w:fldCharType="separate"/>
      </w:r>
      <w:r>
        <w:rPr>
          <w:noProof/>
        </w:rPr>
        <w:t>28</w:t>
      </w:r>
      <w:r>
        <w:rPr>
          <w:noProof/>
        </w:rPr>
        <w:fldChar w:fldCharType="end"/>
      </w:r>
    </w:p>
    <w:p w14:paraId="43C87CE7" w14:textId="7BC6D49D" w:rsidR="00E21B33" w:rsidRDefault="00E21B33">
      <w:pPr>
        <w:pStyle w:val="TOC2"/>
        <w:rPr>
          <w:rFonts w:asciiTheme="minorHAnsi" w:hAnsiTheme="minorHAnsi" w:cstheme="minorBidi"/>
          <w:noProof/>
          <w:kern w:val="2"/>
          <w:sz w:val="24"/>
          <w:szCs w:val="24"/>
          <w:lang w:eastAsia="en-GB"/>
          <w14:ligatures w14:val="standardContextual"/>
        </w:rPr>
      </w:pPr>
      <w:r>
        <w:rPr>
          <w:noProof/>
        </w:rPr>
        <w:t>5.10zv1</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Exempted_service_list_non_subscribed_SNPN/ Location_services_over_LCS_</w:t>
      </w:r>
      <w:r w:rsidRPr="002C335B">
        <w:rPr>
          <w:noProof/>
          <w:lang w:val="en-US"/>
        </w:rPr>
        <w:t>UPP</w:t>
      </w:r>
      <w:r>
        <w:rPr>
          <w:noProof/>
        </w:rPr>
        <w:tab/>
      </w:r>
      <w:r>
        <w:rPr>
          <w:noProof/>
        </w:rPr>
        <w:fldChar w:fldCharType="begin" w:fldLock="1"/>
      </w:r>
      <w:r>
        <w:rPr>
          <w:noProof/>
        </w:rPr>
        <w:instrText xml:space="preserve"> PAGEREF _Toc202525515 \h </w:instrText>
      </w:r>
      <w:r>
        <w:rPr>
          <w:noProof/>
        </w:rPr>
      </w:r>
      <w:r>
        <w:rPr>
          <w:noProof/>
        </w:rPr>
        <w:fldChar w:fldCharType="separate"/>
      </w:r>
      <w:r>
        <w:rPr>
          <w:noProof/>
        </w:rPr>
        <w:t>29</w:t>
      </w:r>
      <w:r>
        <w:rPr>
          <w:noProof/>
        </w:rPr>
        <w:fldChar w:fldCharType="end"/>
      </w:r>
    </w:p>
    <w:p w14:paraId="7D6C78AA" w14:textId="44E425B5" w:rsidR="00E21B33" w:rsidRDefault="00E21B33">
      <w:pPr>
        <w:pStyle w:val="TOC2"/>
        <w:rPr>
          <w:rFonts w:asciiTheme="minorHAnsi" w:hAnsiTheme="minorHAnsi" w:cstheme="minorBidi"/>
          <w:noProof/>
          <w:kern w:val="2"/>
          <w:sz w:val="24"/>
          <w:szCs w:val="24"/>
          <w:lang w:eastAsia="en-GB"/>
          <w14:ligatures w14:val="standardContextual"/>
        </w:rPr>
      </w:pPr>
      <w:r>
        <w:rPr>
          <w:noProof/>
        </w:rPr>
        <w:t>5.10zw</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/NoEUTRADisablingIn5GS</w:t>
      </w:r>
      <w:r>
        <w:rPr>
          <w:noProof/>
        </w:rPr>
        <w:tab/>
      </w:r>
      <w:r>
        <w:rPr>
          <w:noProof/>
        </w:rPr>
        <w:fldChar w:fldCharType="begin" w:fldLock="1"/>
      </w:r>
      <w:r>
        <w:rPr>
          <w:noProof/>
        </w:rPr>
        <w:instrText xml:space="preserve"> PAGEREF _Toc202525516 \h </w:instrText>
      </w:r>
      <w:r>
        <w:rPr>
          <w:noProof/>
        </w:rPr>
      </w:r>
      <w:r>
        <w:rPr>
          <w:noProof/>
        </w:rPr>
        <w:fldChar w:fldCharType="separate"/>
      </w:r>
      <w:r>
        <w:rPr>
          <w:noProof/>
        </w:rPr>
        <w:t>29</w:t>
      </w:r>
      <w:r>
        <w:rPr>
          <w:noProof/>
        </w:rPr>
        <w:fldChar w:fldCharType="end"/>
      </w:r>
    </w:p>
    <w:p w14:paraId="455E0E4A" w14:textId="4F31A27D" w:rsidR="00E21B33" w:rsidRDefault="00E21B33">
      <w:pPr>
        <w:pStyle w:val="TOC2"/>
        <w:rPr>
          <w:rFonts w:asciiTheme="minorHAnsi" w:hAnsiTheme="minorHAnsi" w:cstheme="minorBidi"/>
          <w:noProof/>
          <w:kern w:val="2"/>
          <w:sz w:val="24"/>
          <w:szCs w:val="24"/>
          <w:lang w:eastAsia="en-GB"/>
          <w14:ligatures w14:val="standardContextual"/>
        </w:rPr>
      </w:pPr>
      <w:r>
        <w:rPr>
          <w:noProof/>
        </w:rPr>
        <w:t>5.10zx</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 Re_enable_N1_upon_reattach</w:t>
      </w:r>
      <w:r>
        <w:rPr>
          <w:noProof/>
        </w:rPr>
        <w:tab/>
      </w:r>
      <w:r>
        <w:rPr>
          <w:noProof/>
        </w:rPr>
        <w:fldChar w:fldCharType="begin" w:fldLock="1"/>
      </w:r>
      <w:r>
        <w:rPr>
          <w:noProof/>
        </w:rPr>
        <w:instrText xml:space="preserve"> PAGEREF _Toc202525517 \h </w:instrText>
      </w:r>
      <w:r>
        <w:rPr>
          <w:noProof/>
        </w:rPr>
      </w:r>
      <w:r>
        <w:rPr>
          <w:noProof/>
        </w:rPr>
        <w:fldChar w:fldCharType="separate"/>
      </w:r>
      <w:r>
        <w:rPr>
          <w:noProof/>
        </w:rPr>
        <w:t>29</w:t>
      </w:r>
      <w:r>
        <w:rPr>
          <w:noProof/>
        </w:rPr>
        <w:fldChar w:fldCharType="end"/>
      </w:r>
    </w:p>
    <w:p w14:paraId="44570287" w14:textId="22A33E7F" w:rsidR="00E21B33" w:rsidRDefault="00E21B33">
      <w:pPr>
        <w:pStyle w:val="TOC2"/>
        <w:rPr>
          <w:rFonts w:asciiTheme="minorHAnsi" w:hAnsiTheme="minorHAnsi" w:cstheme="minorBidi"/>
          <w:noProof/>
          <w:kern w:val="2"/>
          <w:sz w:val="24"/>
          <w:szCs w:val="24"/>
          <w:lang w:eastAsia="en-GB"/>
          <w14:ligatures w14:val="standardContextual"/>
        </w:rPr>
      </w:pPr>
      <w:r>
        <w:rPr>
          <w:noProof/>
        </w:rPr>
        <w:t>5.10zy</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sidRPr="002C335B">
        <w:rPr>
          <w:iCs/>
          <w:noProof/>
        </w:rPr>
        <w:t>CustomLLFailureRetry</w:t>
      </w:r>
      <w:r>
        <w:rPr>
          <w:noProof/>
        </w:rPr>
        <w:tab/>
      </w:r>
      <w:r>
        <w:rPr>
          <w:noProof/>
        </w:rPr>
        <w:fldChar w:fldCharType="begin" w:fldLock="1"/>
      </w:r>
      <w:r>
        <w:rPr>
          <w:noProof/>
        </w:rPr>
        <w:instrText xml:space="preserve"> PAGEREF _Toc202525518 \h </w:instrText>
      </w:r>
      <w:r>
        <w:rPr>
          <w:noProof/>
        </w:rPr>
      </w:r>
      <w:r>
        <w:rPr>
          <w:noProof/>
        </w:rPr>
        <w:fldChar w:fldCharType="separate"/>
      </w:r>
      <w:r>
        <w:rPr>
          <w:noProof/>
        </w:rPr>
        <w:t>30</w:t>
      </w:r>
      <w:r>
        <w:rPr>
          <w:noProof/>
        </w:rPr>
        <w:fldChar w:fldCharType="end"/>
      </w:r>
    </w:p>
    <w:p w14:paraId="5908C01F" w14:textId="3A6DC70D" w:rsidR="00E21B33" w:rsidRDefault="00E21B33">
      <w:pPr>
        <w:pStyle w:val="TOC2"/>
        <w:rPr>
          <w:rFonts w:asciiTheme="minorHAnsi" w:hAnsiTheme="minorHAnsi" w:cstheme="minorBidi"/>
          <w:noProof/>
          <w:kern w:val="2"/>
          <w:sz w:val="24"/>
          <w:szCs w:val="24"/>
          <w:lang w:eastAsia="en-GB"/>
          <w14:ligatures w14:val="standardContextual"/>
        </w:rPr>
      </w:pPr>
      <w:r>
        <w:rPr>
          <w:noProof/>
        </w:rPr>
        <w:t>5.10zz</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sidRPr="002C335B">
        <w:rPr>
          <w:iCs/>
          <w:noProof/>
        </w:rPr>
        <w:t xml:space="preserve"> CustomLLFailureRetry</w:t>
      </w:r>
      <w:r>
        <w:rPr>
          <w:noProof/>
        </w:rPr>
        <w:t>/MinRetryTimer</w:t>
      </w:r>
      <w:r>
        <w:rPr>
          <w:noProof/>
        </w:rPr>
        <w:tab/>
      </w:r>
      <w:r>
        <w:rPr>
          <w:noProof/>
        </w:rPr>
        <w:fldChar w:fldCharType="begin" w:fldLock="1"/>
      </w:r>
      <w:r>
        <w:rPr>
          <w:noProof/>
        </w:rPr>
        <w:instrText xml:space="preserve"> PAGEREF _Toc202525519 \h </w:instrText>
      </w:r>
      <w:r>
        <w:rPr>
          <w:noProof/>
        </w:rPr>
      </w:r>
      <w:r>
        <w:rPr>
          <w:noProof/>
        </w:rPr>
        <w:fldChar w:fldCharType="separate"/>
      </w:r>
      <w:r>
        <w:rPr>
          <w:noProof/>
        </w:rPr>
        <w:t>30</w:t>
      </w:r>
      <w:r>
        <w:rPr>
          <w:noProof/>
        </w:rPr>
        <w:fldChar w:fldCharType="end"/>
      </w:r>
    </w:p>
    <w:p w14:paraId="3FBF3F40" w14:textId="30719F4B" w:rsidR="00E21B33" w:rsidRDefault="00E21B33">
      <w:pPr>
        <w:pStyle w:val="TOC2"/>
        <w:rPr>
          <w:rFonts w:asciiTheme="minorHAnsi" w:hAnsiTheme="minorHAnsi" w:cstheme="minorBidi"/>
          <w:noProof/>
          <w:kern w:val="2"/>
          <w:sz w:val="24"/>
          <w:szCs w:val="24"/>
          <w:lang w:eastAsia="en-GB"/>
          <w14:ligatures w14:val="standardContextual"/>
        </w:rPr>
      </w:pPr>
      <w:r>
        <w:rPr>
          <w:noProof/>
        </w:rPr>
        <w:t>5.10zz1</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sidRPr="002C335B">
        <w:rPr>
          <w:iCs/>
          <w:noProof/>
        </w:rPr>
        <w:t xml:space="preserve"> CustomLLFailureRetry</w:t>
      </w:r>
      <w:r>
        <w:rPr>
          <w:noProof/>
        </w:rPr>
        <w:t>/MaxRetryTimer</w:t>
      </w:r>
      <w:r>
        <w:rPr>
          <w:noProof/>
        </w:rPr>
        <w:tab/>
      </w:r>
      <w:r>
        <w:rPr>
          <w:noProof/>
        </w:rPr>
        <w:fldChar w:fldCharType="begin" w:fldLock="1"/>
      </w:r>
      <w:r>
        <w:rPr>
          <w:noProof/>
        </w:rPr>
        <w:instrText xml:space="preserve"> PAGEREF _Toc202525520 \h </w:instrText>
      </w:r>
      <w:r>
        <w:rPr>
          <w:noProof/>
        </w:rPr>
      </w:r>
      <w:r>
        <w:rPr>
          <w:noProof/>
        </w:rPr>
        <w:fldChar w:fldCharType="separate"/>
      </w:r>
      <w:r>
        <w:rPr>
          <w:noProof/>
        </w:rPr>
        <w:t>30</w:t>
      </w:r>
      <w:r>
        <w:rPr>
          <w:noProof/>
        </w:rPr>
        <w:fldChar w:fldCharType="end"/>
      </w:r>
    </w:p>
    <w:p w14:paraId="26EA59DC" w14:textId="366DFCE4" w:rsidR="00E21B33" w:rsidRDefault="00E21B33">
      <w:pPr>
        <w:pStyle w:val="TOC2"/>
        <w:rPr>
          <w:rFonts w:asciiTheme="minorHAnsi" w:hAnsiTheme="minorHAnsi" w:cstheme="minorBidi"/>
          <w:noProof/>
          <w:kern w:val="2"/>
          <w:sz w:val="24"/>
          <w:szCs w:val="24"/>
          <w:lang w:eastAsia="en-GB"/>
          <w14:ligatures w14:val="standardContextual"/>
        </w:rPr>
      </w:pPr>
      <w:r>
        <w:rPr>
          <w:noProof/>
        </w:rPr>
        <w:t>5.10zz2</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sidRPr="002C335B">
        <w:rPr>
          <w:iCs/>
          <w:noProof/>
        </w:rPr>
        <w:t xml:space="preserve"> CustomLLFailureRetry</w:t>
      </w:r>
      <w:r>
        <w:rPr>
          <w:noProof/>
        </w:rPr>
        <w:t>/MaxMinRetry</w:t>
      </w:r>
      <w:r>
        <w:rPr>
          <w:noProof/>
        </w:rPr>
        <w:tab/>
      </w:r>
      <w:r>
        <w:rPr>
          <w:noProof/>
        </w:rPr>
        <w:fldChar w:fldCharType="begin" w:fldLock="1"/>
      </w:r>
      <w:r>
        <w:rPr>
          <w:noProof/>
        </w:rPr>
        <w:instrText xml:space="preserve"> PAGEREF _Toc202525521 \h </w:instrText>
      </w:r>
      <w:r>
        <w:rPr>
          <w:noProof/>
        </w:rPr>
      </w:r>
      <w:r>
        <w:rPr>
          <w:noProof/>
        </w:rPr>
        <w:fldChar w:fldCharType="separate"/>
      </w:r>
      <w:r>
        <w:rPr>
          <w:noProof/>
        </w:rPr>
        <w:t>30</w:t>
      </w:r>
      <w:r>
        <w:rPr>
          <w:noProof/>
        </w:rPr>
        <w:fldChar w:fldCharType="end"/>
      </w:r>
    </w:p>
    <w:p w14:paraId="07861E13" w14:textId="3EC3A6D5" w:rsidR="00E21B33" w:rsidRDefault="00E21B33">
      <w:pPr>
        <w:pStyle w:val="TOC2"/>
        <w:rPr>
          <w:rFonts w:asciiTheme="minorHAnsi" w:hAnsiTheme="minorHAnsi" w:cstheme="minorBidi"/>
          <w:noProof/>
          <w:kern w:val="2"/>
          <w:sz w:val="24"/>
          <w:szCs w:val="24"/>
          <w:lang w:eastAsia="en-GB"/>
          <w14:ligatures w14:val="standardContextual"/>
        </w:rPr>
      </w:pPr>
      <w:r>
        <w:rPr>
          <w:noProof/>
        </w:rPr>
        <w:t>5.10zz3</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/UE_using_SENSE</w:t>
      </w:r>
      <w:r>
        <w:rPr>
          <w:noProof/>
        </w:rPr>
        <w:tab/>
      </w:r>
      <w:r>
        <w:rPr>
          <w:noProof/>
        </w:rPr>
        <w:fldChar w:fldCharType="begin" w:fldLock="1"/>
      </w:r>
      <w:r>
        <w:rPr>
          <w:noProof/>
        </w:rPr>
        <w:instrText xml:space="preserve"> PAGEREF _Toc202525522 \h </w:instrText>
      </w:r>
      <w:r>
        <w:rPr>
          <w:noProof/>
        </w:rPr>
      </w:r>
      <w:r>
        <w:rPr>
          <w:noProof/>
        </w:rPr>
        <w:fldChar w:fldCharType="separate"/>
      </w:r>
      <w:r>
        <w:rPr>
          <w:noProof/>
        </w:rPr>
        <w:t>30</w:t>
      </w:r>
      <w:r>
        <w:rPr>
          <w:noProof/>
        </w:rPr>
        <w:fldChar w:fldCharType="end"/>
      </w:r>
    </w:p>
    <w:p w14:paraId="3F3C6784" w14:textId="63B9C64F" w:rsidR="00E21B33" w:rsidRDefault="00E21B33">
      <w:pPr>
        <w:pStyle w:val="TOC2"/>
        <w:rPr>
          <w:rFonts w:asciiTheme="minorHAnsi" w:hAnsiTheme="minorHAnsi" w:cstheme="minorBidi"/>
          <w:noProof/>
          <w:kern w:val="2"/>
          <w:sz w:val="24"/>
          <w:szCs w:val="24"/>
          <w:lang w:eastAsia="en-GB"/>
          <w14:ligatures w14:val="standardContextual"/>
        </w:rPr>
      </w:pPr>
      <w:r>
        <w:rPr>
          <w:noProof/>
        </w:rPr>
        <w:t>5.10zz4</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/DefaultNSSAIInclusionMode</w:t>
      </w:r>
      <w:r>
        <w:rPr>
          <w:noProof/>
        </w:rPr>
        <w:tab/>
      </w:r>
      <w:r>
        <w:rPr>
          <w:noProof/>
        </w:rPr>
        <w:fldChar w:fldCharType="begin" w:fldLock="1"/>
      </w:r>
      <w:r>
        <w:rPr>
          <w:noProof/>
        </w:rPr>
        <w:instrText xml:space="preserve"> PAGEREF _Toc202525523 \h </w:instrText>
      </w:r>
      <w:r>
        <w:rPr>
          <w:noProof/>
        </w:rPr>
      </w:r>
      <w:r>
        <w:rPr>
          <w:noProof/>
        </w:rPr>
        <w:fldChar w:fldCharType="separate"/>
      </w:r>
      <w:r>
        <w:rPr>
          <w:noProof/>
        </w:rPr>
        <w:t>31</w:t>
      </w:r>
      <w:r>
        <w:rPr>
          <w:noProof/>
        </w:rPr>
        <w:fldChar w:fldCharType="end"/>
      </w:r>
    </w:p>
    <w:p w14:paraId="0B5BF7AA" w14:textId="76468889" w:rsidR="00E21B33" w:rsidRDefault="00E21B33">
      <w:pPr>
        <w:pStyle w:val="TOC2"/>
        <w:rPr>
          <w:rFonts w:asciiTheme="minorHAnsi" w:hAnsiTheme="minorHAnsi" w:cstheme="minorBidi"/>
          <w:noProof/>
          <w:kern w:val="2"/>
          <w:sz w:val="24"/>
          <w:szCs w:val="24"/>
          <w:lang w:eastAsia="en-GB"/>
          <w14:ligatures w14:val="standardContextual"/>
        </w:rPr>
      </w:pPr>
      <w:r>
        <w:rPr>
          <w:noProof/>
        </w:rPr>
        <w:t>5.10zz5</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/MPS_NAIDecoration</w:t>
      </w:r>
      <w:r>
        <w:rPr>
          <w:noProof/>
        </w:rPr>
        <w:tab/>
      </w:r>
      <w:r>
        <w:rPr>
          <w:noProof/>
        </w:rPr>
        <w:fldChar w:fldCharType="begin" w:fldLock="1"/>
      </w:r>
      <w:r>
        <w:rPr>
          <w:noProof/>
        </w:rPr>
        <w:instrText xml:space="preserve"> PAGEREF _Toc202525524 \h </w:instrText>
      </w:r>
      <w:r>
        <w:rPr>
          <w:noProof/>
        </w:rPr>
      </w:r>
      <w:r>
        <w:rPr>
          <w:noProof/>
        </w:rPr>
        <w:fldChar w:fldCharType="separate"/>
      </w:r>
      <w:r>
        <w:rPr>
          <w:noProof/>
        </w:rPr>
        <w:t>31</w:t>
      </w:r>
      <w:r>
        <w:rPr>
          <w:noProof/>
        </w:rPr>
        <w:fldChar w:fldCharType="end"/>
      </w:r>
    </w:p>
    <w:p w14:paraId="6238FDE3" w14:textId="6B418BAE" w:rsidR="00E21B33" w:rsidRDefault="00E21B33">
      <w:pPr>
        <w:pStyle w:val="TOC2"/>
        <w:rPr>
          <w:rFonts w:asciiTheme="minorHAnsi" w:hAnsiTheme="minorHAnsi" w:cstheme="minorBidi"/>
          <w:noProof/>
          <w:kern w:val="2"/>
          <w:sz w:val="24"/>
          <w:szCs w:val="24"/>
          <w:lang w:eastAsia="en-GB"/>
          <w14:ligatures w14:val="standardContextual"/>
        </w:rPr>
      </w:pPr>
      <w:r>
        <w:rPr>
          <w:noProof/>
        </w:rPr>
        <w:t>5.10zz6</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/HPA_NAIDecoration</w:t>
      </w:r>
      <w:r>
        <w:rPr>
          <w:noProof/>
        </w:rPr>
        <w:tab/>
      </w:r>
      <w:r>
        <w:rPr>
          <w:noProof/>
        </w:rPr>
        <w:fldChar w:fldCharType="begin" w:fldLock="1"/>
      </w:r>
      <w:r>
        <w:rPr>
          <w:noProof/>
        </w:rPr>
        <w:instrText xml:space="preserve"> PAGEREF _Toc202525525 \h </w:instrText>
      </w:r>
      <w:r>
        <w:rPr>
          <w:noProof/>
        </w:rPr>
      </w:r>
      <w:r>
        <w:rPr>
          <w:noProof/>
        </w:rPr>
        <w:fldChar w:fldCharType="separate"/>
      </w:r>
      <w:r>
        <w:rPr>
          <w:noProof/>
        </w:rPr>
        <w:t>31</w:t>
      </w:r>
      <w:r>
        <w:rPr>
          <w:noProof/>
        </w:rPr>
        <w:fldChar w:fldCharType="end"/>
      </w:r>
    </w:p>
    <w:p w14:paraId="3F70D218" w14:textId="0E5CEC21" w:rsidR="00E21B33" w:rsidRDefault="00E21B33">
      <w:pPr>
        <w:pStyle w:val="TOC2"/>
        <w:rPr>
          <w:rFonts w:asciiTheme="minorHAnsi" w:hAnsiTheme="minorHAnsi" w:cstheme="minorBidi"/>
          <w:noProof/>
          <w:kern w:val="2"/>
          <w:sz w:val="24"/>
          <w:szCs w:val="24"/>
          <w:lang w:eastAsia="en-GB"/>
          <w14:ligatures w14:val="standardContextual"/>
        </w:rPr>
      </w:pPr>
      <w:r>
        <w:rPr>
          <w:noProof/>
        </w:rPr>
        <w:t>5.10zz7</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sidRPr="002C335B">
        <w:rPr>
          <w:iCs/>
          <w:noProof/>
        </w:rPr>
        <w:t>/</w:t>
      </w:r>
      <w:r>
        <w:rPr>
          <w:noProof/>
        </w:rPr>
        <w:t>SNPN_Configuration/</w:t>
      </w:r>
      <w:r w:rsidRPr="002C335B">
        <w:rPr>
          <w:i/>
          <w:iCs/>
          <w:noProof/>
        </w:rPr>
        <w:t>&lt;X&gt;</w:t>
      </w:r>
      <w:r>
        <w:rPr>
          <w:noProof/>
        </w:rPr>
        <w:t>/MPS_NAIDecoration</w:t>
      </w:r>
      <w:r>
        <w:rPr>
          <w:noProof/>
        </w:rPr>
        <w:tab/>
      </w:r>
      <w:r>
        <w:rPr>
          <w:noProof/>
        </w:rPr>
        <w:fldChar w:fldCharType="begin" w:fldLock="1"/>
      </w:r>
      <w:r>
        <w:rPr>
          <w:noProof/>
        </w:rPr>
        <w:instrText xml:space="preserve"> PAGEREF _Toc202525526 \h </w:instrText>
      </w:r>
      <w:r>
        <w:rPr>
          <w:noProof/>
        </w:rPr>
      </w:r>
      <w:r>
        <w:rPr>
          <w:noProof/>
        </w:rPr>
        <w:fldChar w:fldCharType="separate"/>
      </w:r>
      <w:r>
        <w:rPr>
          <w:noProof/>
        </w:rPr>
        <w:t>32</w:t>
      </w:r>
      <w:r>
        <w:rPr>
          <w:noProof/>
        </w:rPr>
        <w:fldChar w:fldCharType="end"/>
      </w:r>
    </w:p>
    <w:p w14:paraId="6638BA62" w14:textId="07A04211" w:rsidR="00E21B33" w:rsidRDefault="00E21B33">
      <w:pPr>
        <w:pStyle w:val="TOC2"/>
        <w:rPr>
          <w:rFonts w:asciiTheme="minorHAnsi" w:hAnsiTheme="minorHAnsi" w:cstheme="minorBidi"/>
          <w:noProof/>
          <w:kern w:val="2"/>
          <w:sz w:val="24"/>
          <w:szCs w:val="24"/>
          <w:lang w:eastAsia="en-GB"/>
          <w14:ligatures w14:val="standardContextual"/>
        </w:rPr>
      </w:pPr>
      <w:r>
        <w:rPr>
          <w:noProof/>
        </w:rPr>
        <w:t>5.10zz8</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sidRPr="002C335B">
        <w:rPr>
          <w:iCs/>
          <w:noProof/>
        </w:rPr>
        <w:t>/</w:t>
      </w:r>
      <w:r>
        <w:rPr>
          <w:noProof/>
        </w:rPr>
        <w:t>SNPN_Configuration/</w:t>
      </w:r>
      <w:r w:rsidRPr="002C335B">
        <w:rPr>
          <w:i/>
          <w:iCs/>
          <w:noProof/>
        </w:rPr>
        <w:t>&lt;X&gt;</w:t>
      </w:r>
      <w:r>
        <w:rPr>
          <w:noProof/>
        </w:rPr>
        <w:t>/HPA_NAIDecoration</w:t>
      </w:r>
      <w:r>
        <w:rPr>
          <w:noProof/>
        </w:rPr>
        <w:tab/>
      </w:r>
      <w:r>
        <w:rPr>
          <w:noProof/>
        </w:rPr>
        <w:fldChar w:fldCharType="begin" w:fldLock="1"/>
      </w:r>
      <w:r>
        <w:rPr>
          <w:noProof/>
        </w:rPr>
        <w:instrText xml:space="preserve"> PAGEREF _Toc202525527 \h </w:instrText>
      </w:r>
      <w:r>
        <w:rPr>
          <w:noProof/>
        </w:rPr>
      </w:r>
      <w:r>
        <w:rPr>
          <w:noProof/>
        </w:rPr>
        <w:fldChar w:fldCharType="separate"/>
      </w:r>
      <w:r>
        <w:rPr>
          <w:noProof/>
        </w:rPr>
        <w:t>32</w:t>
      </w:r>
      <w:r>
        <w:rPr>
          <w:noProof/>
        </w:rPr>
        <w:fldChar w:fldCharType="end"/>
      </w:r>
    </w:p>
    <w:p w14:paraId="29532F60" w14:textId="3FA7D9B2" w:rsidR="00E21B33" w:rsidRDefault="00E21B33">
      <w:pPr>
        <w:pStyle w:val="TOC2"/>
        <w:rPr>
          <w:rFonts w:asciiTheme="minorHAnsi" w:hAnsiTheme="minorHAnsi" w:cstheme="minorBidi"/>
          <w:noProof/>
          <w:kern w:val="2"/>
          <w:sz w:val="24"/>
          <w:szCs w:val="24"/>
          <w:lang w:eastAsia="en-GB"/>
          <w14:ligatures w14:val="standardContextual"/>
        </w:rPr>
      </w:pPr>
      <w:r>
        <w:rPr>
          <w:noProof/>
        </w:rPr>
        <w:t>5.10zz9</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Pr>
          <w:noProof/>
          <w:lang w:eastAsia="ja-JP"/>
        </w:rPr>
        <w:t>Satellite_Disabling_A</w:t>
      </w:r>
      <w:r>
        <w:rPr>
          <w:noProof/>
        </w:rPr>
        <w:t>llowed_for_5GMM_cause_#15</w:t>
      </w:r>
      <w:r>
        <w:rPr>
          <w:noProof/>
        </w:rPr>
        <w:tab/>
      </w:r>
      <w:r>
        <w:rPr>
          <w:noProof/>
        </w:rPr>
        <w:fldChar w:fldCharType="begin" w:fldLock="1"/>
      </w:r>
      <w:r>
        <w:rPr>
          <w:noProof/>
        </w:rPr>
        <w:instrText xml:space="preserve"> PAGEREF _Toc202525528 \h </w:instrText>
      </w:r>
      <w:r>
        <w:rPr>
          <w:noProof/>
        </w:rPr>
      </w:r>
      <w:r>
        <w:rPr>
          <w:noProof/>
        </w:rPr>
        <w:fldChar w:fldCharType="separate"/>
      </w:r>
      <w:r>
        <w:rPr>
          <w:noProof/>
        </w:rPr>
        <w:t>32</w:t>
      </w:r>
      <w:r>
        <w:rPr>
          <w:noProof/>
        </w:rPr>
        <w:fldChar w:fldCharType="end"/>
      </w:r>
    </w:p>
    <w:p w14:paraId="774D2D52" w14:textId="4343019F" w:rsidR="00E21B33" w:rsidRDefault="00E21B33">
      <w:pPr>
        <w:pStyle w:val="TOC2"/>
        <w:rPr>
          <w:rFonts w:asciiTheme="minorHAnsi" w:hAnsiTheme="minorHAnsi" w:cstheme="minorBidi"/>
          <w:noProof/>
          <w:kern w:val="2"/>
          <w:sz w:val="24"/>
          <w:szCs w:val="24"/>
          <w:lang w:eastAsia="en-GB"/>
          <w14:ligatures w14:val="standardContextual"/>
        </w:rPr>
      </w:pPr>
      <w:r>
        <w:rPr>
          <w:noProof/>
        </w:rPr>
        <w:t>5.10zz10</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Pr>
          <w:noProof/>
          <w:lang w:eastAsia="ja-JP"/>
        </w:rPr>
        <w:t>Satellite_Disabling_A</w:t>
      </w:r>
      <w:r>
        <w:rPr>
          <w:noProof/>
        </w:rPr>
        <w:t>llowed_for_EMM_cause_#15</w:t>
      </w:r>
      <w:r>
        <w:rPr>
          <w:noProof/>
        </w:rPr>
        <w:tab/>
      </w:r>
      <w:r>
        <w:rPr>
          <w:noProof/>
        </w:rPr>
        <w:fldChar w:fldCharType="begin" w:fldLock="1"/>
      </w:r>
      <w:r>
        <w:rPr>
          <w:noProof/>
        </w:rPr>
        <w:instrText xml:space="preserve"> PAGEREF _Toc202525529 \h </w:instrText>
      </w:r>
      <w:r>
        <w:rPr>
          <w:noProof/>
        </w:rPr>
      </w:r>
      <w:r>
        <w:rPr>
          <w:noProof/>
        </w:rPr>
        <w:fldChar w:fldCharType="separate"/>
      </w:r>
      <w:r>
        <w:rPr>
          <w:noProof/>
        </w:rPr>
        <w:t>33</w:t>
      </w:r>
      <w:r>
        <w:rPr>
          <w:noProof/>
        </w:rPr>
        <w:fldChar w:fldCharType="end"/>
      </w:r>
    </w:p>
    <w:p w14:paraId="66D08C83" w14:textId="3201E229" w:rsidR="00E21B33" w:rsidRDefault="00E21B33">
      <w:pPr>
        <w:pStyle w:val="TOC2"/>
        <w:rPr>
          <w:rFonts w:asciiTheme="minorHAnsi" w:hAnsiTheme="minorHAnsi" w:cstheme="minorBidi"/>
          <w:noProof/>
          <w:kern w:val="2"/>
          <w:sz w:val="24"/>
          <w:szCs w:val="24"/>
          <w:lang w:eastAsia="en-GB"/>
          <w14:ligatures w14:val="standardContextual"/>
        </w:rPr>
      </w:pPr>
      <w:r>
        <w:rPr>
          <w:noProof/>
        </w:rPr>
        <w:t>5.10zz12</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sidRPr="002C335B">
        <w:rPr>
          <w:iCs/>
          <w:noProof/>
        </w:rPr>
        <w:t xml:space="preserve"> CustomLLFailureRetry5G</w:t>
      </w:r>
      <w:r>
        <w:rPr>
          <w:noProof/>
        </w:rPr>
        <w:t>/MinRetryTimer</w:t>
      </w:r>
      <w:r>
        <w:rPr>
          <w:noProof/>
        </w:rPr>
        <w:tab/>
      </w:r>
      <w:r>
        <w:rPr>
          <w:noProof/>
        </w:rPr>
        <w:fldChar w:fldCharType="begin" w:fldLock="1"/>
      </w:r>
      <w:r>
        <w:rPr>
          <w:noProof/>
        </w:rPr>
        <w:instrText xml:space="preserve"> PAGEREF _Toc202525530 \h </w:instrText>
      </w:r>
      <w:r>
        <w:rPr>
          <w:noProof/>
        </w:rPr>
      </w:r>
      <w:r>
        <w:rPr>
          <w:noProof/>
        </w:rPr>
        <w:fldChar w:fldCharType="separate"/>
      </w:r>
      <w:r>
        <w:rPr>
          <w:noProof/>
        </w:rPr>
        <w:t>33</w:t>
      </w:r>
      <w:r>
        <w:rPr>
          <w:noProof/>
        </w:rPr>
        <w:fldChar w:fldCharType="end"/>
      </w:r>
    </w:p>
    <w:p w14:paraId="69AB62D1" w14:textId="0F041AA3" w:rsidR="00E21B33" w:rsidRDefault="00E21B33">
      <w:pPr>
        <w:pStyle w:val="TOC2"/>
        <w:rPr>
          <w:rFonts w:asciiTheme="minorHAnsi" w:hAnsiTheme="minorHAnsi" w:cstheme="minorBidi"/>
          <w:noProof/>
          <w:kern w:val="2"/>
          <w:sz w:val="24"/>
          <w:szCs w:val="24"/>
          <w:lang w:eastAsia="en-GB"/>
          <w14:ligatures w14:val="standardContextual"/>
        </w:rPr>
      </w:pPr>
      <w:r>
        <w:rPr>
          <w:noProof/>
        </w:rPr>
        <w:t>5.10zz13</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sidRPr="002C335B">
        <w:rPr>
          <w:iCs/>
          <w:noProof/>
        </w:rPr>
        <w:t xml:space="preserve"> CustomLLFailureRetry5G</w:t>
      </w:r>
      <w:r>
        <w:rPr>
          <w:noProof/>
        </w:rPr>
        <w:t>/MaxRetryTimer</w:t>
      </w:r>
      <w:r>
        <w:rPr>
          <w:noProof/>
        </w:rPr>
        <w:tab/>
      </w:r>
      <w:r>
        <w:rPr>
          <w:noProof/>
        </w:rPr>
        <w:fldChar w:fldCharType="begin" w:fldLock="1"/>
      </w:r>
      <w:r>
        <w:rPr>
          <w:noProof/>
        </w:rPr>
        <w:instrText xml:space="preserve"> PAGEREF _Toc202525531 \h </w:instrText>
      </w:r>
      <w:r>
        <w:rPr>
          <w:noProof/>
        </w:rPr>
      </w:r>
      <w:r>
        <w:rPr>
          <w:noProof/>
        </w:rPr>
        <w:fldChar w:fldCharType="separate"/>
      </w:r>
      <w:r>
        <w:rPr>
          <w:noProof/>
        </w:rPr>
        <w:t>33</w:t>
      </w:r>
      <w:r>
        <w:rPr>
          <w:noProof/>
        </w:rPr>
        <w:fldChar w:fldCharType="end"/>
      </w:r>
    </w:p>
    <w:p w14:paraId="6EFAD4F9" w14:textId="224B8896"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5.10zz14</w:t>
      </w:r>
      <w:r w:rsidRPr="00E21B33">
        <w:rPr>
          <w:rFonts w:asciiTheme="minorHAnsi" w:hAnsiTheme="minorHAnsi" w:cstheme="minorBidi"/>
          <w:noProof/>
          <w:color w:val="000000" w:themeColor="text1"/>
          <w:kern w:val="2"/>
          <w:sz w:val="24"/>
          <w:szCs w:val="24"/>
          <w:lang w:eastAsia="en-GB"/>
          <w14:ligatures w14:val="standardContextual"/>
        </w:rPr>
        <w:tab/>
      </w:r>
      <w:r w:rsidRPr="00E21B33">
        <w:rPr>
          <w:noProof/>
          <w:color w:val="000000" w:themeColor="text1"/>
        </w:rPr>
        <w:t>/</w:t>
      </w:r>
      <w:r w:rsidRPr="00E21B33">
        <w:rPr>
          <w:i/>
          <w:iCs/>
          <w:noProof/>
          <w:color w:val="000000" w:themeColor="text1"/>
        </w:rPr>
        <w:t>&lt;X&gt;</w:t>
      </w:r>
      <w:r w:rsidRPr="00E21B33">
        <w:rPr>
          <w:noProof/>
          <w:color w:val="000000" w:themeColor="text1"/>
        </w:rPr>
        <w:t>/</w:t>
      </w:r>
      <w:r w:rsidRPr="00E21B33">
        <w:rPr>
          <w:iCs/>
          <w:noProof/>
          <w:color w:val="000000" w:themeColor="text1"/>
        </w:rPr>
        <w:t xml:space="preserve"> CustomLLFailureRetry5G</w:t>
      </w:r>
      <w:r w:rsidRPr="00E21B33">
        <w:rPr>
          <w:noProof/>
          <w:color w:val="000000" w:themeColor="text1"/>
        </w:rPr>
        <w:t>/MaxMinRetry</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_Toc202525532 \h </w:instrText>
      </w:r>
      <w:r w:rsidRPr="00E21B33">
        <w:rPr>
          <w:noProof/>
          <w:color w:val="000000" w:themeColor="text1"/>
        </w:rPr>
      </w:r>
      <w:r w:rsidRPr="00E21B33">
        <w:rPr>
          <w:noProof/>
          <w:color w:val="000000" w:themeColor="text1"/>
        </w:rPr>
        <w:fldChar w:fldCharType="separate"/>
      </w:r>
      <w:r w:rsidRPr="00E21B33">
        <w:rPr>
          <w:noProof/>
          <w:color w:val="000000" w:themeColor="text1"/>
        </w:rPr>
        <w:t>33</w:t>
      </w:r>
      <w:r w:rsidRPr="00E21B33">
        <w:rPr>
          <w:noProof/>
          <w:color w:val="000000" w:themeColor="text1"/>
        </w:rPr>
        <w:fldChar w:fldCharType="end"/>
      </w:r>
    </w:p>
    <w:p w14:paraId="27C947A0" w14:textId="4225F038"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5.10zz15</w:t>
      </w:r>
      <w:r w:rsidRPr="00E21B33">
        <w:rPr>
          <w:rFonts w:asciiTheme="minorHAnsi" w:hAnsiTheme="minorHAnsi" w:cstheme="minorBidi"/>
          <w:noProof/>
          <w:color w:val="000000" w:themeColor="text1"/>
          <w:kern w:val="2"/>
          <w:sz w:val="24"/>
          <w:szCs w:val="24"/>
          <w:lang w:eastAsia="en-GB"/>
          <w14:ligatures w14:val="standardContextual"/>
        </w:rPr>
        <w:tab/>
      </w:r>
      <w:r w:rsidRPr="00E21B33">
        <w:rPr>
          <w:noProof/>
          <w:color w:val="000000" w:themeColor="text1"/>
        </w:rPr>
        <w:t>/</w:t>
      </w:r>
      <w:r w:rsidRPr="00E21B33">
        <w:rPr>
          <w:i/>
          <w:iCs/>
          <w:noProof/>
          <w:color w:val="000000" w:themeColor="text1"/>
        </w:rPr>
        <w:t>&lt;X&gt;</w:t>
      </w:r>
      <w:r w:rsidRPr="00E21B33">
        <w:rPr>
          <w:noProof/>
          <w:color w:val="000000" w:themeColor="text1"/>
        </w:rPr>
        <w:t>/FasterRecovery</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_Toc202525533 \h </w:instrText>
      </w:r>
      <w:r w:rsidRPr="00E21B33">
        <w:rPr>
          <w:noProof/>
          <w:color w:val="000000" w:themeColor="text1"/>
        </w:rPr>
      </w:r>
      <w:r w:rsidRPr="00E21B33">
        <w:rPr>
          <w:noProof/>
          <w:color w:val="000000" w:themeColor="text1"/>
        </w:rPr>
        <w:fldChar w:fldCharType="separate"/>
      </w:r>
      <w:r w:rsidRPr="00E21B33">
        <w:rPr>
          <w:noProof/>
          <w:color w:val="000000" w:themeColor="text1"/>
        </w:rPr>
        <w:t>34</w:t>
      </w:r>
      <w:r w:rsidRPr="00E21B33">
        <w:rPr>
          <w:noProof/>
          <w:color w:val="000000" w:themeColor="text1"/>
        </w:rPr>
        <w:fldChar w:fldCharType="end"/>
      </w:r>
    </w:p>
    <w:p w14:paraId="6FCD7FA4" w14:textId="391A5FDB"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5.10zz16</w:t>
      </w:r>
      <w:r w:rsidRPr="00E21B33">
        <w:rPr>
          <w:rFonts w:asciiTheme="minorHAnsi" w:hAnsiTheme="minorHAnsi" w:cstheme="minorBidi"/>
          <w:noProof/>
          <w:color w:val="000000" w:themeColor="text1"/>
          <w:kern w:val="2"/>
          <w:sz w:val="24"/>
          <w:szCs w:val="24"/>
          <w:lang w:eastAsia="en-GB"/>
          <w14:ligatures w14:val="standardContextual"/>
        </w:rPr>
        <w:tab/>
      </w:r>
      <w:r w:rsidRPr="00E21B33">
        <w:rPr>
          <w:noProof/>
          <w:color w:val="000000" w:themeColor="text1"/>
        </w:rPr>
        <w:t>/</w:t>
      </w:r>
      <w:r w:rsidRPr="00E21B33">
        <w:rPr>
          <w:i/>
          <w:iCs/>
          <w:noProof/>
          <w:color w:val="000000" w:themeColor="text1"/>
        </w:rPr>
        <w:t>&lt;X&gt;</w:t>
      </w:r>
      <w:r w:rsidRPr="00E21B33">
        <w:rPr>
          <w:noProof/>
          <w:color w:val="000000" w:themeColor="text1"/>
        </w:rPr>
        <w:t>/FasterRecovery/MaxNumShortTimerStop</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_Toc202525534 \h </w:instrText>
      </w:r>
      <w:r w:rsidRPr="00E21B33">
        <w:rPr>
          <w:noProof/>
          <w:color w:val="000000" w:themeColor="text1"/>
        </w:rPr>
      </w:r>
      <w:r w:rsidRPr="00E21B33">
        <w:rPr>
          <w:noProof/>
          <w:color w:val="000000" w:themeColor="text1"/>
        </w:rPr>
        <w:fldChar w:fldCharType="separate"/>
      </w:r>
      <w:r w:rsidRPr="00E21B33">
        <w:rPr>
          <w:noProof/>
          <w:color w:val="000000" w:themeColor="text1"/>
        </w:rPr>
        <w:t>34</w:t>
      </w:r>
      <w:r w:rsidRPr="00E21B33">
        <w:rPr>
          <w:noProof/>
          <w:color w:val="000000" w:themeColor="text1"/>
        </w:rPr>
        <w:fldChar w:fldCharType="end"/>
      </w:r>
    </w:p>
    <w:p w14:paraId="39A6B176" w14:textId="6F513D4E"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5.10zz17/</w:t>
      </w:r>
      <w:r w:rsidRPr="00E21B33">
        <w:rPr>
          <w:i/>
          <w:iCs/>
          <w:noProof/>
          <w:color w:val="000000" w:themeColor="text1"/>
        </w:rPr>
        <w:t>&lt;X&gt;</w:t>
      </w:r>
      <w:r w:rsidRPr="00E21B33">
        <w:rPr>
          <w:noProof/>
          <w:color w:val="000000" w:themeColor="text1"/>
        </w:rPr>
        <w:t>/FasterRecovery/MaxNumLongTimerReg</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_Toc202525535 \h </w:instrText>
      </w:r>
      <w:r w:rsidRPr="00E21B33">
        <w:rPr>
          <w:noProof/>
          <w:color w:val="000000" w:themeColor="text1"/>
        </w:rPr>
      </w:r>
      <w:r w:rsidRPr="00E21B33">
        <w:rPr>
          <w:noProof/>
          <w:color w:val="000000" w:themeColor="text1"/>
        </w:rPr>
        <w:fldChar w:fldCharType="separate"/>
      </w:r>
      <w:r w:rsidRPr="00E21B33">
        <w:rPr>
          <w:noProof/>
          <w:color w:val="000000" w:themeColor="text1"/>
        </w:rPr>
        <w:t>34</w:t>
      </w:r>
      <w:r w:rsidRPr="00E21B33">
        <w:rPr>
          <w:noProof/>
          <w:color w:val="000000" w:themeColor="text1"/>
        </w:rPr>
        <w:fldChar w:fldCharType="end"/>
      </w:r>
    </w:p>
    <w:p w14:paraId="4AF2D183" w14:textId="0BD966A6"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5.10zz18</w:t>
      </w:r>
      <w:r w:rsidRPr="00E21B33">
        <w:rPr>
          <w:rFonts w:asciiTheme="minorHAnsi" w:hAnsiTheme="minorHAnsi" w:cstheme="minorBidi"/>
          <w:noProof/>
          <w:color w:val="000000" w:themeColor="text1"/>
          <w:kern w:val="2"/>
          <w:sz w:val="24"/>
          <w:szCs w:val="24"/>
          <w:lang w:eastAsia="en-GB"/>
          <w14:ligatures w14:val="standardContextual"/>
        </w:rPr>
        <w:tab/>
      </w:r>
      <w:r w:rsidRPr="00E21B33">
        <w:rPr>
          <w:noProof/>
          <w:color w:val="000000" w:themeColor="text1"/>
        </w:rPr>
        <w:t>/</w:t>
      </w:r>
      <w:r w:rsidRPr="00E21B33">
        <w:rPr>
          <w:i/>
          <w:iCs/>
          <w:noProof/>
          <w:color w:val="000000" w:themeColor="text1"/>
        </w:rPr>
        <w:t>&lt;X&gt;</w:t>
      </w:r>
      <w:r w:rsidRPr="00E21B33">
        <w:rPr>
          <w:noProof/>
          <w:color w:val="000000" w:themeColor="text1"/>
        </w:rPr>
        <w:t>/FasterRecovery/ShortTimerEvent</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_Toc202525536 \h </w:instrText>
      </w:r>
      <w:r w:rsidRPr="00E21B33">
        <w:rPr>
          <w:noProof/>
          <w:color w:val="000000" w:themeColor="text1"/>
        </w:rPr>
      </w:r>
      <w:r w:rsidRPr="00E21B33">
        <w:rPr>
          <w:noProof/>
          <w:color w:val="000000" w:themeColor="text1"/>
        </w:rPr>
        <w:fldChar w:fldCharType="separate"/>
      </w:r>
      <w:r w:rsidRPr="00E21B33">
        <w:rPr>
          <w:noProof/>
          <w:color w:val="000000" w:themeColor="text1"/>
        </w:rPr>
        <w:t>34</w:t>
      </w:r>
      <w:r w:rsidRPr="00E21B33">
        <w:rPr>
          <w:noProof/>
          <w:color w:val="000000" w:themeColor="text1"/>
        </w:rPr>
        <w:fldChar w:fldCharType="end"/>
      </w:r>
    </w:p>
    <w:p w14:paraId="605C59AB" w14:textId="331AC67B"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5.10zz19</w:t>
      </w:r>
      <w:r w:rsidRPr="00E21B33">
        <w:rPr>
          <w:rFonts w:asciiTheme="minorHAnsi" w:hAnsiTheme="minorHAnsi" w:cstheme="minorBidi"/>
          <w:noProof/>
          <w:color w:val="000000" w:themeColor="text1"/>
          <w:kern w:val="2"/>
          <w:sz w:val="24"/>
          <w:szCs w:val="24"/>
          <w:lang w:eastAsia="en-GB"/>
          <w14:ligatures w14:val="standardContextual"/>
        </w:rPr>
        <w:tab/>
      </w:r>
      <w:r w:rsidRPr="00E21B33">
        <w:rPr>
          <w:noProof/>
          <w:color w:val="000000" w:themeColor="text1"/>
        </w:rPr>
        <w:t>/</w:t>
      </w:r>
      <w:r w:rsidRPr="00E21B33">
        <w:rPr>
          <w:i/>
          <w:iCs/>
          <w:noProof/>
          <w:color w:val="000000" w:themeColor="text1"/>
        </w:rPr>
        <w:t>&lt;X&gt;</w:t>
      </w:r>
      <w:r w:rsidRPr="00E21B33">
        <w:rPr>
          <w:noProof/>
          <w:color w:val="000000" w:themeColor="text1"/>
        </w:rPr>
        <w:t>/FasterRecovery/LongTimerEvent</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_Toc202525537 \h </w:instrText>
      </w:r>
      <w:r w:rsidRPr="00E21B33">
        <w:rPr>
          <w:noProof/>
          <w:color w:val="000000" w:themeColor="text1"/>
        </w:rPr>
      </w:r>
      <w:r w:rsidRPr="00E21B33">
        <w:rPr>
          <w:noProof/>
          <w:color w:val="000000" w:themeColor="text1"/>
        </w:rPr>
        <w:fldChar w:fldCharType="separate"/>
      </w:r>
      <w:r w:rsidRPr="00E21B33">
        <w:rPr>
          <w:noProof/>
          <w:color w:val="000000" w:themeColor="text1"/>
        </w:rPr>
        <w:t>35</w:t>
      </w:r>
      <w:r w:rsidRPr="00E21B33">
        <w:rPr>
          <w:noProof/>
          <w:color w:val="000000" w:themeColor="text1"/>
        </w:rPr>
        <w:fldChar w:fldCharType="end"/>
      </w:r>
    </w:p>
    <w:p w14:paraId="51E8CF1C" w14:textId="10D9F8BB"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5.10zz20/</w:t>
      </w:r>
      <w:r w:rsidRPr="00E21B33">
        <w:rPr>
          <w:i/>
          <w:iCs/>
          <w:noProof/>
          <w:color w:val="000000" w:themeColor="text1"/>
        </w:rPr>
        <w:t>&lt;X&gt;</w:t>
      </w:r>
      <w:r w:rsidRPr="00E21B33">
        <w:rPr>
          <w:noProof/>
          <w:color w:val="000000" w:themeColor="text1"/>
        </w:rPr>
        <w:t>/FasterRecovery/AccessTechnology</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_Toc202525538 \h </w:instrText>
      </w:r>
      <w:r w:rsidRPr="00E21B33">
        <w:rPr>
          <w:noProof/>
          <w:color w:val="000000" w:themeColor="text1"/>
        </w:rPr>
      </w:r>
      <w:r w:rsidRPr="00E21B33">
        <w:rPr>
          <w:noProof/>
          <w:color w:val="000000" w:themeColor="text1"/>
        </w:rPr>
        <w:fldChar w:fldCharType="separate"/>
      </w:r>
      <w:r w:rsidRPr="00E21B33">
        <w:rPr>
          <w:noProof/>
          <w:color w:val="000000" w:themeColor="text1"/>
        </w:rPr>
        <w:t>35</w:t>
      </w:r>
      <w:r w:rsidRPr="00E21B33">
        <w:rPr>
          <w:noProof/>
          <w:color w:val="000000" w:themeColor="text1"/>
        </w:rPr>
        <w:fldChar w:fldCharType="end"/>
      </w:r>
    </w:p>
    <w:p w14:paraId="6B5E44C7" w14:textId="145BE98D"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5.11</w:t>
      </w:r>
      <w:r w:rsidRPr="00E21B33">
        <w:rPr>
          <w:rFonts w:asciiTheme="minorHAnsi" w:hAnsiTheme="minorHAnsi" w:cstheme="minorBidi"/>
          <w:noProof/>
          <w:color w:val="000000" w:themeColor="text1"/>
          <w:kern w:val="2"/>
          <w:sz w:val="24"/>
          <w:szCs w:val="24"/>
          <w:lang w:eastAsia="en-GB"/>
          <w14:ligatures w14:val="standardContextual"/>
        </w:rPr>
        <w:tab/>
      </w:r>
      <w:r w:rsidRPr="00E21B33">
        <w:rPr>
          <w:noProof/>
          <w:color w:val="000000" w:themeColor="text1"/>
        </w:rPr>
        <w:t>&lt;X&gt;/Ext</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_Toc202525539 \h </w:instrText>
      </w:r>
      <w:r w:rsidRPr="00E21B33">
        <w:rPr>
          <w:noProof/>
          <w:color w:val="000000" w:themeColor="text1"/>
        </w:rPr>
      </w:r>
      <w:r w:rsidRPr="00E21B33">
        <w:rPr>
          <w:noProof/>
          <w:color w:val="000000" w:themeColor="text1"/>
        </w:rPr>
        <w:fldChar w:fldCharType="separate"/>
      </w:r>
      <w:r w:rsidRPr="00E21B33">
        <w:rPr>
          <w:noProof/>
          <w:color w:val="000000" w:themeColor="text1"/>
        </w:rPr>
        <w:t>35</w:t>
      </w:r>
      <w:r w:rsidRPr="00E21B33">
        <w:rPr>
          <w:noProof/>
          <w:color w:val="000000" w:themeColor="text1"/>
        </w:rPr>
        <w:fldChar w:fldCharType="end"/>
      </w:r>
    </w:p>
    <w:p w14:paraId="1A817DCE" w14:textId="7F731A7A" w:rsidR="00E21B33" w:rsidRPr="00E21B33" w:rsidRDefault="00E21B33" w:rsidP="00E21B33">
      <w:pPr>
        <w:pStyle w:val="TOC8"/>
        <w:rPr>
          <w:rFonts w:asciiTheme="minorHAnsi" w:hAnsiTheme="minorHAnsi" w:cstheme="minorBidi"/>
          <w:b w:val="0"/>
          <w:noProof/>
          <w:color w:val="000000" w:themeColor="text1"/>
          <w:kern w:val="2"/>
          <w:sz w:val="24"/>
          <w:szCs w:val="24"/>
          <w:lang w:eastAsia="en-GB"/>
          <w14:ligatures w14:val="standardContextual"/>
        </w:rPr>
      </w:pPr>
      <w:r w:rsidRPr="00E21B33">
        <w:rPr>
          <w:noProof/>
          <w:color w:val="000000" w:themeColor="text1"/>
        </w:rPr>
        <w:t>Annex A (informative):</w:t>
      </w:r>
      <w:r w:rsidRPr="00E21B33">
        <w:rPr>
          <w:noProof/>
          <w:color w:val="000000" w:themeColor="text1"/>
        </w:rPr>
        <w:tab/>
        <w:t>NAS configuration MO DDF</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_Toc202525540 \h </w:instrText>
      </w:r>
      <w:r w:rsidRPr="00E21B33">
        <w:rPr>
          <w:noProof/>
          <w:color w:val="000000" w:themeColor="text1"/>
        </w:rPr>
      </w:r>
      <w:r w:rsidRPr="00E21B33">
        <w:rPr>
          <w:noProof/>
          <w:color w:val="000000" w:themeColor="text1"/>
        </w:rPr>
        <w:fldChar w:fldCharType="separate"/>
      </w:r>
      <w:r w:rsidRPr="00E21B33">
        <w:rPr>
          <w:noProof/>
          <w:color w:val="000000" w:themeColor="text1"/>
        </w:rPr>
        <w:t>36</w:t>
      </w:r>
      <w:r w:rsidRPr="00E21B33">
        <w:rPr>
          <w:noProof/>
          <w:color w:val="000000" w:themeColor="text1"/>
        </w:rPr>
        <w:fldChar w:fldCharType="end"/>
      </w:r>
    </w:p>
    <w:p w14:paraId="74C416E2" w14:textId="0B803B46" w:rsidR="00E21B33" w:rsidRPr="00E21B33" w:rsidRDefault="00E21B33" w:rsidP="00E21B33">
      <w:pPr>
        <w:pStyle w:val="TOC8"/>
        <w:rPr>
          <w:rFonts w:asciiTheme="minorHAnsi" w:hAnsiTheme="minorHAnsi" w:cstheme="minorBidi"/>
          <w:b w:val="0"/>
          <w:noProof/>
          <w:color w:val="000000" w:themeColor="text1"/>
          <w:kern w:val="2"/>
          <w:sz w:val="24"/>
          <w:szCs w:val="24"/>
          <w:lang w:eastAsia="en-GB"/>
          <w14:ligatures w14:val="standardContextual"/>
        </w:rPr>
      </w:pPr>
      <w:r w:rsidRPr="00E21B33">
        <w:rPr>
          <w:noProof/>
          <w:color w:val="000000" w:themeColor="text1"/>
        </w:rPr>
        <w:t>Annex B (informative):</w:t>
      </w:r>
      <w:r w:rsidRPr="00E21B33">
        <w:rPr>
          <w:noProof/>
          <w:color w:val="000000" w:themeColor="text1"/>
        </w:rPr>
        <w:tab/>
        <w:t>Change history</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_Toc202525541 \h </w:instrText>
      </w:r>
      <w:r w:rsidRPr="00E21B33">
        <w:rPr>
          <w:noProof/>
          <w:color w:val="000000" w:themeColor="text1"/>
        </w:rPr>
      </w:r>
      <w:r w:rsidRPr="00E21B33">
        <w:rPr>
          <w:noProof/>
          <w:color w:val="000000" w:themeColor="text1"/>
        </w:rPr>
        <w:fldChar w:fldCharType="separate"/>
      </w:r>
      <w:r w:rsidRPr="00E21B33">
        <w:rPr>
          <w:noProof/>
          <w:color w:val="000000" w:themeColor="text1"/>
        </w:rPr>
        <w:t>62</w:t>
      </w:r>
      <w:r w:rsidRPr="00E21B33">
        <w:rPr>
          <w:noProof/>
          <w:color w:val="000000" w:themeColor="text1"/>
        </w:rPr>
        <w:fldChar w:fldCharType="end"/>
      </w:r>
    </w:p>
    <w:p w14:paraId="7015826A" w14:textId="21AECE25" w:rsidR="00080512" w:rsidRDefault="00AF26E3">
      <w:r>
        <w:rPr>
          <w:noProof/>
          <w:sz w:val="22"/>
        </w:rPr>
        <w:fldChar w:fldCharType="end"/>
      </w:r>
    </w:p>
    <w:p w14:paraId="04390EED" w14:textId="77777777" w:rsidR="00080512" w:rsidRDefault="00080512" w:rsidP="00BD23E2">
      <w:pPr>
        <w:pStyle w:val="Heading1"/>
      </w:pPr>
      <w:bookmarkStart w:id="4" w:name="_CRForeword"/>
      <w:bookmarkEnd w:id="4"/>
      <w:r>
        <w:br w:type="page"/>
      </w:r>
      <w:bookmarkStart w:id="5" w:name="_Toc20154859"/>
      <w:bookmarkStart w:id="6" w:name="_Toc36049318"/>
      <w:bookmarkStart w:id="7" w:name="_Toc45199095"/>
      <w:bookmarkStart w:id="8" w:name="_Toc202525441"/>
      <w:r>
        <w:lastRenderedPageBreak/>
        <w:t>Foreword</w:t>
      </w:r>
      <w:bookmarkEnd w:id="5"/>
      <w:bookmarkEnd w:id="6"/>
      <w:bookmarkEnd w:id="7"/>
      <w:bookmarkEnd w:id="8"/>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Version x.y.z</w:t>
      </w:r>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bookmarkStart w:id="9" w:name="_CR1"/>
      <w:bookmarkEnd w:id="9"/>
      <w:r>
        <w:br w:type="page"/>
      </w:r>
      <w:bookmarkStart w:id="10" w:name="_Toc20154860"/>
      <w:bookmarkStart w:id="11" w:name="_Toc36049319"/>
      <w:bookmarkStart w:id="12" w:name="_Toc45199096"/>
      <w:bookmarkStart w:id="13" w:name="_Toc202525442"/>
      <w:r>
        <w:lastRenderedPageBreak/>
        <w:t>1</w:t>
      </w:r>
      <w:r>
        <w:tab/>
        <w:t>Scope</w:t>
      </w:r>
      <w:bookmarkEnd w:id="10"/>
      <w:bookmarkEnd w:id="11"/>
      <w:bookmarkEnd w:id="12"/>
      <w:bookmarkEnd w:id="13"/>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4" w:name="_CR2"/>
      <w:bookmarkStart w:id="15" w:name="_Toc20154861"/>
      <w:bookmarkStart w:id="16" w:name="_Toc36049320"/>
      <w:bookmarkStart w:id="17" w:name="_Toc45199097"/>
      <w:bookmarkStart w:id="18" w:name="_Toc202525443"/>
      <w:bookmarkEnd w:id="14"/>
      <w:r>
        <w:t>2</w:t>
      </w:r>
      <w:r>
        <w:tab/>
        <w:t>References</w:t>
      </w:r>
      <w:bookmarkEnd w:id="15"/>
      <w:bookmarkEnd w:id="16"/>
      <w:bookmarkEnd w:id="17"/>
      <w:bookmarkEnd w:id="18"/>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9" w:name="_Toc20154862"/>
      <w:bookmarkStart w:id="20"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21" w:name="_CR3"/>
      <w:bookmarkStart w:id="22" w:name="_Toc45199098"/>
      <w:bookmarkStart w:id="23" w:name="_Toc202525444"/>
      <w:bookmarkEnd w:id="21"/>
      <w:r>
        <w:lastRenderedPageBreak/>
        <w:t>3</w:t>
      </w:r>
      <w:r>
        <w:tab/>
        <w:t>Definitions, symbols and abbreviations</w:t>
      </w:r>
      <w:bookmarkEnd w:id="19"/>
      <w:bookmarkEnd w:id="20"/>
      <w:bookmarkEnd w:id="22"/>
      <w:bookmarkEnd w:id="23"/>
    </w:p>
    <w:p w14:paraId="347D70F3" w14:textId="77777777" w:rsidR="00080512" w:rsidRDefault="00080512" w:rsidP="00BD23E2">
      <w:pPr>
        <w:pStyle w:val="Heading2"/>
      </w:pPr>
      <w:bookmarkStart w:id="24" w:name="_CR3_1"/>
      <w:bookmarkStart w:id="25" w:name="_Toc20154863"/>
      <w:bookmarkStart w:id="26" w:name="_Toc36049322"/>
      <w:bookmarkStart w:id="27" w:name="_Toc45199099"/>
      <w:bookmarkStart w:id="28" w:name="_Toc202525445"/>
      <w:bookmarkEnd w:id="24"/>
      <w:r>
        <w:t>3.1</w:t>
      </w:r>
      <w:r>
        <w:tab/>
        <w:t>Definitions</w:t>
      </w:r>
      <w:bookmarkEnd w:id="25"/>
      <w:bookmarkEnd w:id="26"/>
      <w:bookmarkEnd w:id="27"/>
      <w:bookmarkEnd w:id="28"/>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9" w:name="_Toc20154864"/>
      <w:bookmarkStart w:id="30" w:name="_Toc36049323"/>
      <w:bookmarkStart w:id="31"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376E74FE" w14:textId="77777777" w:rsidR="00FC413C" w:rsidRPr="0056725D" w:rsidRDefault="006D7095" w:rsidP="003E1616">
      <w:pPr>
        <w:pStyle w:val="EW"/>
        <w:overflowPunct/>
        <w:autoSpaceDE/>
        <w:autoSpaceDN/>
        <w:adjustRightInd/>
        <w:textAlignment w:val="auto"/>
        <w:rPr>
          <w:b/>
          <w:bCs/>
          <w:lang w:val="fr-FR" w:eastAsia="en-US"/>
        </w:rPr>
      </w:pPr>
      <w:r w:rsidRPr="0056725D">
        <w:rPr>
          <w:b/>
          <w:bCs/>
          <w:lang w:val="fr-FR" w:eastAsia="en-US"/>
        </w:rPr>
        <w:t>SNPN access operation mode</w:t>
      </w:r>
    </w:p>
    <w:p w14:paraId="46D105BB" w14:textId="14AFCD94" w:rsidR="00FC413C" w:rsidRPr="0056725D" w:rsidRDefault="00FC413C" w:rsidP="00FC413C">
      <w:pPr>
        <w:pStyle w:val="EX"/>
        <w:rPr>
          <w:b/>
          <w:bCs/>
          <w:lang w:val="fr-FR"/>
        </w:rPr>
      </w:pPr>
      <w:r w:rsidRPr="0056725D">
        <w:rPr>
          <w:b/>
          <w:bCs/>
          <w:lang w:val="fr-FR"/>
        </w:rPr>
        <w:t>NSSAI inclusion mode</w:t>
      </w:r>
    </w:p>
    <w:p w14:paraId="0E6D85E7" w14:textId="77777777" w:rsidR="00080512" w:rsidRDefault="00080512" w:rsidP="00BD23E2">
      <w:pPr>
        <w:pStyle w:val="Heading2"/>
      </w:pPr>
      <w:bookmarkStart w:id="32" w:name="_CR3_2"/>
      <w:bookmarkStart w:id="33" w:name="_Toc202525446"/>
      <w:bookmarkEnd w:id="32"/>
      <w:r>
        <w:t>3.</w:t>
      </w:r>
      <w:r w:rsidR="0073335E">
        <w:t>2</w:t>
      </w:r>
      <w:r>
        <w:tab/>
        <w:t>Abbreviations</w:t>
      </w:r>
      <w:bookmarkEnd w:id="29"/>
      <w:bookmarkEnd w:id="30"/>
      <w:bookmarkEnd w:id="31"/>
      <w:bookmarkEnd w:id="33"/>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EDF31D2" w14:textId="32A0CB4E" w:rsidR="003F304F" w:rsidRDefault="003F304F" w:rsidP="00453480">
      <w:pPr>
        <w:pStyle w:val="EW"/>
      </w:pPr>
      <w:r w:rsidRPr="00DF45B3">
        <w:t>HPA</w:t>
      </w:r>
      <w:r w:rsidRPr="00DF45B3">
        <w:tab/>
        <w:t>High Priority Access</w:t>
      </w:r>
    </w:p>
    <w:p w14:paraId="5773E765" w14:textId="77777777" w:rsidR="0073335E" w:rsidRPr="00DF45B3" w:rsidRDefault="0073335E">
      <w:pPr>
        <w:pStyle w:val="EW"/>
      </w:pPr>
      <w:r w:rsidRPr="00DF45B3">
        <w:t>MO</w:t>
      </w:r>
      <w:r w:rsidRPr="00DF45B3">
        <w:tab/>
        <w:t>Management Object</w:t>
      </w:r>
    </w:p>
    <w:p w14:paraId="5934B38E" w14:textId="6E8728E2" w:rsidR="003F304F" w:rsidRPr="00DF45B3" w:rsidRDefault="003F304F">
      <w:pPr>
        <w:pStyle w:val="EW"/>
      </w:pPr>
      <w:r w:rsidRPr="00DF45B3">
        <w:t>MPS</w:t>
      </w:r>
      <w:r w:rsidRPr="00DF45B3">
        <w:tab/>
        <w:t>Multimedia Priority Service</w:t>
      </w:r>
    </w:p>
    <w:p w14:paraId="1480F432" w14:textId="77777777" w:rsidR="00453480" w:rsidRPr="00DF45B3" w:rsidRDefault="00453480" w:rsidP="00453480">
      <w:pPr>
        <w:pStyle w:val="EW"/>
      </w:pPr>
      <w:r w:rsidRPr="00DF45B3">
        <w:t>MTC</w:t>
      </w:r>
      <w:r w:rsidRPr="00DF45B3">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71C8660F" w14:textId="77777777" w:rsidR="00BF7548" w:rsidRDefault="00BF7548" w:rsidP="00BF7548">
      <w:pPr>
        <w:pStyle w:val="EW"/>
      </w:pPr>
      <w:bookmarkStart w:id="34" w:name="_Toc20154865"/>
      <w:bookmarkStart w:id="35" w:name="_Toc36049324"/>
      <w:r>
        <w:t>SENSE</w:t>
      </w:r>
      <w:r>
        <w:tab/>
      </w:r>
      <w:r w:rsidRPr="00841FE6">
        <w:t>Signal level Enhanced Network Selection</w:t>
      </w:r>
    </w:p>
    <w:p w14:paraId="52E2FEA1" w14:textId="77777777" w:rsidR="009258C8" w:rsidRPr="001A1319" w:rsidRDefault="009258C8" w:rsidP="009258C8">
      <w:pPr>
        <w:pStyle w:val="EW"/>
      </w:pPr>
      <w:r>
        <w:t>SNPN</w:t>
      </w:r>
      <w:r>
        <w:tab/>
        <w:t>Stand-alone Non-Public Network</w:t>
      </w:r>
    </w:p>
    <w:p w14:paraId="694F4B90" w14:textId="77777777" w:rsidR="00080512" w:rsidRDefault="00080512" w:rsidP="00BD23E2">
      <w:pPr>
        <w:pStyle w:val="Heading1"/>
      </w:pPr>
      <w:bookmarkStart w:id="36" w:name="_CR4"/>
      <w:bookmarkStart w:id="37" w:name="_Toc45199101"/>
      <w:bookmarkStart w:id="38" w:name="_Toc202525447"/>
      <w:bookmarkEnd w:id="36"/>
      <w:r>
        <w:t>4</w:t>
      </w:r>
      <w:r>
        <w:tab/>
      </w:r>
      <w:r w:rsidR="00111CD1">
        <w:t xml:space="preserve">NAS configuration </w:t>
      </w:r>
      <w:r w:rsidR="00B17128">
        <w:t>MO</w:t>
      </w:r>
      <w:bookmarkEnd w:id="34"/>
      <w:bookmarkEnd w:id="35"/>
      <w:bookmarkEnd w:id="37"/>
      <w:bookmarkEnd w:id="38"/>
    </w:p>
    <w:p w14:paraId="5C28B234" w14:textId="77777777" w:rsidR="008D7EA2" w:rsidRPr="00364623" w:rsidRDefault="008D7EA2" w:rsidP="008D7EA2">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20494DAF" w14:textId="77777777" w:rsidR="008D7EA2" w:rsidRDefault="008D7EA2" w:rsidP="008D7EA2">
      <w:r w:rsidRPr="00364623">
        <w:lastRenderedPageBreak/>
        <w:t xml:space="preserve">The </w:t>
      </w:r>
      <w:r>
        <w:t xml:space="preserve">MO identifier is: </w:t>
      </w:r>
      <w:r w:rsidRPr="00D34B27">
        <w:t>urn:oma:</w:t>
      </w:r>
      <w:r>
        <w:t>mo</w:t>
      </w:r>
      <w:r w:rsidRPr="00D34B27">
        <w:t>:</w:t>
      </w:r>
      <w:r>
        <w:t>ext-3gpp-nas-config:1.0</w:t>
      </w:r>
      <w:r w:rsidRPr="00364623">
        <w:t>.</w:t>
      </w:r>
    </w:p>
    <w:p w14:paraId="3735EF6B" w14:textId="77777777" w:rsidR="008D7EA2" w:rsidRDefault="008D7EA2" w:rsidP="008D7EA2">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2B2EA23B" w14:textId="77777777" w:rsidR="008D7EA2" w:rsidRDefault="008D7EA2" w:rsidP="008D7EA2">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35BE6D20" w14:textId="49BBDB34" w:rsidR="001816A6" w:rsidRDefault="001816A6" w:rsidP="001816A6">
      <w:pPr>
        <w:pStyle w:val="TH"/>
      </w:pPr>
      <w:r w:rsidRPr="001816A6">
        <w:rPr>
          <w:noProof/>
        </w:rPr>
        <w:t xml:space="preserve"> </w:t>
      </w:r>
      <w:r>
        <w:rPr>
          <w:noProof/>
        </w:rPr>
        <w:object w:dxaOrig="10725" w:dyaOrig="11340" w14:anchorId="72475616">
          <v:shape id="_x0000_i1028" type="#_x0000_t75" alt="" style="width:535.35pt;height:567.45pt;mso-width-percent:0;mso-height-percent:0;mso-width-percent:0;mso-height-percent:0" o:ole="">
            <v:imagedata r:id="rId14" o:title=""/>
          </v:shape>
          <o:OLEObject Type="Embed" ProgID="Visio.Drawing.15" ShapeID="_x0000_i1028" DrawAspect="Content" ObjectID="_1813138238" r:id="rId15"/>
        </w:object>
      </w:r>
    </w:p>
    <w:p w14:paraId="1F8D8370" w14:textId="69F321DE" w:rsidR="008D7EA2" w:rsidRPr="004812CE" w:rsidRDefault="001816A6" w:rsidP="001816A6">
      <w:pPr>
        <w:pStyle w:val="TF"/>
      </w:pPr>
      <w:bookmarkStart w:id="39" w:name="_CRFigure41"/>
      <w:r w:rsidRPr="004812CE">
        <w:t xml:space="preserve">Figure </w:t>
      </w:r>
      <w:bookmarkEnd w:id="39"/>
      <w:r>
        <w:t>4-</w:t>
      </w:r>
      <w:r w:rsidRPr="004812CE">
        <w:t xml:space="preserve">1: The </w:t>
      </w:r>
      <w:r>
        <w:t xml:space="preserve">NAS configuration </w:t>
      </w:r>
      <w:r w:rsidRPr="004812CE">
        <w:t>Management Object</w:t>
      </w:r>
      <w:r>
        <w:t xml:space="preserve"> (1 of </w:t>
      </w:r>
      <w:r w:rsidR="00727B7A">
        <w:t>5</w:t>
      </w:r>
      <w:r>
        <w:t>)</w:t>
      </w:r>
    </w:p>
    <w:p w14:paraId="12F82659" w14:textId="77777777" w:rsidR="008D7EA2" w:rsidRDefault="008D7EA2" w:rsidP="008D7EA2">
      <w:pPr>
        <w:pStyle w:val="TH"/>
      </w:pPr>
      <w:r>
        <w:rPr>
          <w:noProof/>
        </w:rPr>
        <w:object w:dxaOrig="8457" w:dyaOrig="1568" w14:anchorId="158BFED4">
          <v:shape id="_x0000_i1029" type="#_x0000_t75" alt="" style="width:366.4pt;height:66.3pt;mso-width-percent:0;mso-height-percent:0;mso-width-percent:0;mso-height-percent:0" o:ole="">
            <v:imagedata r:id="rId16" o:title=""/>
          </v:shape>
          <o:OLEObject Type="Embed" ProgID="Visio.Drawing.11" ShapeID="_x0000_i1029" DrawAspect="Content" ObjectID="_1813138239" r:id="rId17"/>
        </w:object>
      </w:r>
    </w:p>
    <w:p w14:paraId="45817EDC" w14:textId="2F67339E" w:rsidR="008D7EA2" w:rsidRDefault="008D7EA2" w:rsidP="0056725D">
      <w:pPr>
        <w:pStyle w:val="TF"/>
        <w:rPr>
          <w:noProof/>
        </w:rPr>
      </w:pPr>
      <w:bookmarkStart w:id="40" w:name="_CRFigure42"/>
      <w:r>
        <w:t>Figure</w:t>
      </w:r>
      <w:r w:rsidRPr="004D3578">
        <w:t> </w:t>
      </w:r>
      <w:bookmarkEnd w:id="40"/>
      <w:r>
        <w:t>4-2</w:t>
      </w:r>
      <w:r w:rsidRPr="004812CE">
        <w:t xml:space="preserve">: The </w:t>
      </w:r>
      <w:r>
        <w:t xml:space="preserve">NAS configuration </w:t>
      </w:r>
      <w:r w:rsidRPr="004812CE">
        <w:t>Management Object</w:t>
      </w:r>
      <w:r>
        <w:t xml:space="preserve"> (2 of </w:t>
      </w:r>
      <w:r w:rsidR="00727B7A">
        <w:t>5</w:t>
      </w:r>
      <w:r>
        <w:t>)</w:t>
      </w:r>
    </w:p>
    <w:p w14:paraId="5E7EBCE8" w14:textId="54869947" w:rsidR="00D80D43" w:rsidRDefault="00D80D43" w:rsidP="0056725D">
      <w:pPr>
        <w:pStyle w:val="TF"/>
        <w:rPr>
          <w:noProof/>
        </w:rPr>
      </w:pPr>
      <w:r>
        <w:rPr>
          <w:noProof/>
        </w:rPr>
        <w:object w:dxaOrig="9215" w:dyaOrig="4335" w14:anchorId="12474DF6">
          <v:shape id="_x0000_i1030" type="#_x0000_t75" alt="" style="width:458.4pt;height:220.3pt" o:ole="">
            <v:imagedata r:id="rId18" o:title=""/>
          </v:shape>
          <o:OLEObject Type="Embed" ProgID="Visio.Drawing.15" ShapeID="_x0000_i1030" DrawAspect="Content" ObjectID="_1813138240" r:id="rId19"/>
        </w:object>
      </w:r>
    </w:p>
    <w:p w14:paraId="13EC9F55" w14:textId="2533F271" w:rsidR="008D7EA2" w:rsidRDefault="008D7EA2" w:rsidP="008D7EA2">
      <w:pPr>
        <w:pStyle w:val="TF"/>
      </w:pPr>
      <w:bookmarkStart w:id="41" w:name="_CRFigure43"/>
      <w:r>
        <w:t>Figure</w:t>
      </w:r>
      <w:r w:rsidRPr="004D3578">
        <w:t> </w:t>
      </w:r>
      <w:bookmarkEnd w:id="41"/>
      <w:r>
        <w:t>4-3</w:t>
      </w:r>
      <w:r w:rsidRPr="004812CE">
        <w:t xml:space="preserve">: The </w:t>
      </w:r>
      <w:r>
        <w:t xml:space="preserve">NAS configuration </w:t>
      </w:r>
      <w:r w:rsidRPr="004812CE">
        <w:t>Management Object</w:t>
      </w:r>
      <w:r>
        <w:t xml:space="preserve"> (3 of </w:t>
      </w:r>
      <w:r w:rsidR="00727B7A">
        <w:t>5</w:t>
      </w:r>
      <w:r>
        <w:t>)</w:t>
      </w:r>
    </w:p>
    <w:p w14:paraId="5EA8D39E" w14:textId="5BEA17AA" w:rsidR="00C5022D" w:rsidRDefault="009F1C6F" w:rsidP="0056725D">
      <w:pPr>
        <w:pStyle w:val="TH"/>
        <w:overflowPunct/>
        <w:autoSpaceDE/>
        <w:autoSpaceDN/>
        <w:adjustRightInd/>
        <w:textAlignment w:val="auto"/>
        <w:rPr>
          <w:noProof/>
          <w:lang w:eastAsia="en-US"/>
        </w:rPr>
      </w:pPr>
      <w:r>
        <w:rPr>
          <w:noProof/>
        </w:rPr>
        <w:object w:dxaOrig="8561" w:dyaOrig="2961" w14:anchorId="69AE6624">
          <v:shape id="_x0000_i1031" type="#_x0000_t75" alt="" style="width:425.6pt;height:149.7pt" o:ole="">
            <v:imagedata r:id="rId20" o:title=""/>
          </v:shape>
          <o:OLEObject Type="Embed" ProgID="Visio.Drawing.15" ShapeID="_x0000_i1031" DrawAspect="Content" ObjectID="_1813138241" r:id="rId21"/>
        </w:object>
      </w:r>
    </w:p>
    <w:p w14:paraId="546D7421" w14:textId="54E89BD0" w:rsidR="00C5022D" w:rsidRDefault="00C5022D" w:rsidP="0056725D">
      <w:pPr>
        <w:pStyle w:val="TH"/>
        <w:overflowPunct/>
        <w:autoSpaceDE/>
        <w:autoSpaceDN/>
        <w:adjustRightInd/>
        <w:textAlignment w:val="auto"/>
        <w:rPr>
          <w:noProof/>
          <w:lang w:eastAsia="en-US"/>
        </w:rPr>
      </w:pPr>
      <w:r>
        <w:rPr>
          <w:noProof/>
          <w:lang w:eastAsia="en-US"/>
        </w:rPr>
        <w:fldChar w:fldCharType="begin"/>
      </w:r>
      <w:r w:rsidR="00E21B33">
        <w:rPr>
          <w:noProof/>
          <w:lang w:eastAsia="en-US"/>
        </w:rPr>
        <w:fldChar w:fldCharType="separate"/>
      </w:r>
      <w:r>
        <w:rPr>
          <w:noProof/>
          <w:lang w:eastAsia="en-US"/>
        </w:rPr>
        <w:fldChar w:fldCharType="end"/>
      </w:r>
      <w:r>
        <w:rPr>
          <w:noProof/>
          <w:lang w:eastAsia="en-US"/>
        </w:rPr>
        <w:t>Figure</w:t>
      </w:r>
      <w:r w:rsidRPr="004D3578">
        <w:rPr>
          <w:noProof/>
          <w:lang w:eastAsia="en-US"/>
        </w:rPr>
        <w:t> </w:t>
      </w:r>
      <w:r>
        <w:rPr>
          <w:noProof/>
          <w:lang w:eastAsia="en-US"/>
        </w:rPr>
        <w:t>4-4</w:t>
      </w:r>
      <w:r w:rsidRPr="004812CE">
        <w:rPr>
          <w:noProof/>
          <w:lang w:eastAsia="en-US"/>
        </w:rPr>
        <w:t xml:space="preserve">: The </w:t>
      </w:r>
      <w:r>
        <w:rPr>
          <w:noProof/>
          <w:lang w:eastAsia="en-US"/>
        </w:rPr>
        <w:t xml:space="preserve">NAS configuration </w:t>
      </w:r>
      <w:r w:rsidRPr="004812CE">
        <w:rPr>
          <w:noProof/>
          <w:lang w:eastAsia="en-US"/>
        </w:rPr>
        <w:t>Management Object</w:t>
      </w:r>
      <w:r>
        <w:rPr>
          <w:noProof/>
          <w:lang w:eastAsia="en-US"/>
        </w:rPr>
        <w:t xml:space="preserve"> (4 of </w:t>
      </w:r>
      <w:r w:rsidR="00727B7A">
        <w:rPr>
          <w:noProof/>
          <w:lang w:eastAsia="en-US"/>
        </w:rPr>
        <w:t>5</w:t>
      </w:r>
      <w:r>
        <w:rPr>
          <w:noProof/>
          <w:lang w:eastAsia="en-US"/>
        </w:rPr>
        <w:t>)</w:t>
      </w:r>
    </w:p>
    <w:p w14:paraId="17263945" w14:textId="77777777" w:rsidR="00727B7A" w:rsidRDefault="00727B7A" w:rsidP="00727B7A">
      <w:pPr>
        <w:pStyle w:val="TH"/>
      </w:pPr>
      <w:r>
        <w:rPr>
          <w:noProof/>
        </w:rPr>
        <w:object w:dxaOrig="9450" w:dyaOrig="1800" w14:anchorId="40A50E66">
          <v:shape id="_x0000_i1032" type="#_x0000_t75" alt="" style="width:409.9pt;height:76.3pt" o:ole="">
            <v:imagedata r:id="rId22" o:title=""/>
          </v:shape>
          <o:OLEObject Type="Embed" ProgID="Visio.Drawing.11" ShapeID="_x0000_i1032" DrawAspect="Content" ObjectID="_1813138242" r:id="rId23"/>
        </w:object>
      </w:r>
    </w:p>
    <w:p w14:paraId="13579C32" w14:textId="7AAE4E54" w:rsidR="00727B7A" w:rsidRDefault="00727B7A" w:rsidP="00727B7A">
      <w:pPr>
        <w:pStyle w:val="TH"/>
        <w:overflowPunct/>
        <w:autoSpaceDE/>
        <w:autoSpaceDN/>
        <w:adjustRightInd/>
        <w:textAlignment w:val="auto"/>
      </w:pPr>
      <w:r>
        <w:t>Figure</w:t>
      </w:r>
      <w:r w:rsidRPr="004D3578">
        <w:t> </w:t>
      </w:r>
      <w:r>
        <w:t>4-</w:t>
      </w:r>
      <w:r w:rsidR="00E54EF2">
        <w:t>5</w:t>
      </w:r>
      <w:r w:rsidRPr="004812CE">
        <w:t xml:space="preserve">: The </w:t>
      </w:r>
      <w:r>
        <w:t xml:space="preserve">NAS configuration </w:t>
      </w:r>
      <w:r w:rsidRPr="004812CE">
        <w:t>Management Object</w:t>
      </w:r>
      <w:r>
        <w:t xml:space="preserve"> (5 of 5)</w:t>
      </w:r>
    </w:p>
    <w:p w14:paraId="41EB4115" w14:textId="77777777" w:rsidR="00B17128" w:rsidRPr="00364623" w:rsidRDefault="00B17128" w:rsidP="00BD23E2">
      <w:pPr>
        <w:pStyle w:val="Heading1"/>
      </w:pPr>
      <w:bookmarkStart w:id="42" w:name="_CR5"/>
      <w:bookmarkStart w:id="43" w:name="_Toc20154866"/>
      <w:bookmarkStart w:id="44" w:name="_Toc36049325"/>
      <w:bookmarkStart w:id="45" w:name="_Toc45199102"/>
      <w:bookmarkStart w:id="46" w:name="_Toc202525448"/>
      <w:bookmarkEnd w:id="42"/>
      <w:r w:rsidRPr="00364623">
        <w:t>5</w:t>
      </w:r>
      <w:r w:rsidRPr="00364623">
        <w:tab/>
      </w:r>
      <w:r w:rsidR="00111CD1">
        <w:t>NAS configuration</w:t>
      </w:r>
      <w:r w:rsidRPr="00364623">
        <w:t xml:space="preserve"> MO parameters</w:t>
      </w:r>
      <w:bookmarkEnd w:id="43"/>
      <w:bookmarkEnd w:id="44"/>
      <w:bookmarkEnd w:id="45"/>
      <w:bookmarkEnd w:id="46"/>
    </w:p>
    <w:p w14:paraId="792C97F8" w14:textId="77777777" w:rsidR="00B17128" w:rsidRPr="00364623" w:rsidRDefault="00B17128" w:rsidP="00BD23E2">
      <w:pPr>
        <w:pStyle w:val="Heading2"/>
      </w:pPr>
      <w:bookmarkStart w:id="47" w:name="_CR5_1"/>
      <w:bookmarkStart w:id="48" w:name="_Toc20154867"/>
      <w:bookmarkStart w:id="49" w:name="_Toc36049326"/>
      <w:bookmarkStart w:id="50" w:name="_Toc45199103"/>
      <w:bookmarkStart w:id="51" w:name="_Toc202525449"/>
      <w:bookmarkEnd w:id="47"/>
      <w:r w:rsidRPr="00364623">
        <w:t>5.1</w:t>
      </w:r>
      <w:r w:rsidRPr="00364623">
        <w:tab/>
        <w:t>General</w:t>
      </w:r>
      <w:bookmarkEnd w:id="48"/>
      <w:bookmarkEnd w:id="49"/>
      <w:bookmarkEnd w:id="50"/>
      <w:bookmarkEnd w:id="51"/>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52" w:name="_CR5_2"/>
      <w:bookmarkStart w:id="53" w:name="_Toc20154868"/>
      <w:bookmarkStart w:id="54" w:name="_Toc36049327"/>
      <w:bookmarkStart w:id="55" w:name="_Toc45199104"/>
      <w:bookmarkStart w:id="56" w:name="_Toc202525450"/>
      <w:bookmarkEnd w:id="52"/>
      <w:r w:rsidRPr="00364623">
        <w:t>5.2</w:t>
      </w:r>
      <w:r w:rsidRPr="00364623">
        <w:tab/>
        <w:t xml:space="preserve">Node: </w:t>
      </w:r>
      <w:r w:rsidRPr="00364623">
        <w:rPr>
          <w:i/>
          <w:iCs/>
        </w:rPr>
        <w:t>&lt;X&gt;</w:t>
      </w:r>
      <w:bookmarkEnd w:id="53"/>
      <w:bookmarkEnd w:id="54"/>
      <w:bookmarkEnd w:id="55"/>
      <w:bookmarkEnd w:id="56"/>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Occurrence: ZeroOrOne</w:t>
      </w:r>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57" w:name="_CR5_3"/>
      <w:bookmarkStart w:id="58" w:name="_Toc20154869"/>
      <w:bookmarkStart w:id="59" w:name="_Toc36049328"/>
      <w:bookmarkStart w:id="60" w:name="_Toc45199105"/>
      <w:bookmarkStart w:id="61" w:name="_Toc202525451"/>
      <w:bookmarkEnd w:id="57"/>
      <w:r w:rsidRPr="00364623">
        <w:t>5.</w:t>
      </w:r>
      <w:r>
        <w:t>3</w:t>
      </w:r>
      <w:r w:rsidRPr="00364623">
        <w:tab/>
      </w:r>
      <w:r w:rsidRPr="00364623">
        <w:rPr>
          <w:i/>
          <w:iCs/>
        </w:rPr>
        <w:t>&lt;X&gt;</w:t>
      </w:r>
      <w:r w:rsidRPr="00ED544B">
        <w:rPr>
          <w:iCs/>
        </w:rPr>
        <w:t>/NAS_</w:t>
      </w:r>
      <w:r>
        <w:rPr>
          <w:iCs/>
        </w:rPr>
        <w:t>Signalling</w:t>
      </w:r>
      <w:r w:rsidRPr="00ED544B">
        <w:rPr>
          <w:iCs/>
        </w:rPr>
        <w:t>Priority</w:t>
      </w:r>
      <w:bookmarkEnd w:id="58"/>
      <w:bookmarkEnd w:id="59"/>
      <w:bookmarkEnd w:id="60"/>
      <w:bookmarkEnd w:id="61"/>
    </w:p>
    <w:p w14:paraId="4F9168AA" w14:textId="77777777" w:rsidR="00F87012" w:rsidRPr="00364623" w:rsidRDefault="00F87012" w:rsidP="00F87012">
      <w:r w:rsidRPr="00364623">
        <w:t>Th</w:t>
      </w:r>
      <w:r>
        <w:t>e</w:t>
      </w:r>
      <w:r w:rsidRPr="00364623">
        <w:t xml:space="preserve"> </w:t>
      </w:r>
      <w:r>
        <w:t>NAS_SignallingPriority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Occurrence: ZeroOrOne</w:t>
      </w:r>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bookmarkStart w:id="62" w:name="_CRTable5_3_1"/>
      <w:r>
        <w:lastRenderedPageBreak/>
        <w:t>Table </w:t>
      </w:r>
      <w:bookmarkEnd w:id="62"/>
      <w:r>
        <w:t>5.3.1: Values of NAS_SignallingPriority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6201"/>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63" w:name="_CR5_4"/>
      <w:bookmarkStart w:id="64" w:name="_Toc20154870"/>
      <w:bookmarkStart w:id="65" w:name="_Toc36049329"/>
      <w:bookmarkStart w:id="66" w:name="_Toc45199106"/>
      <w:bookmarkStart w:id="67" w:name="_Toc202525452"/>
      <w:bookmarkEnd w:id="63"/>
      <w:r w:rsidRPr="00364623">
        <w:t>5.</w:t>
      </w:r>
      <w:r>
        <w:t>4</w:t>
      </w:r>
      <w:r w:rsidRPr="00364623">
        <w:tab/>
      </w:r>
      <w:r w:rsidRPr="00364623">
        <w:rPr>
          <w:i/>
          <w:iCs/>
        </w:rPr>
        <w:t>&lt;X&gt;</w:t>
      </w:r>
      <w:r w:rsidRPr="00ED544B">
        <w:rPr>
          <w:iCs/>
        </w:rPr>
        <w:t>/</w:t>
      </w:r>
      <w:r>
        <w:rPr>
          <w:iCs/>
        </w:rPr>
        <w:t>AttachWithIMSI</w:t>
      </w:r>
      <w:bookmarkEnd w:id="64"/>
      <w:bookmarkEnd w:id="65"/>
      <w:bookmarkEnd w:id="66"/>
      <w:bookmarkEnd w:id="67"/>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Occurrence: ZeroOrOne</w:t>
      </w:r>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68" w:name="_CR5_5"/>
      <w:bookmarkStart w:id="69" w:name="_Toc20154871"/>
      <w:bookmarkStart w:id="70" w:name="_Toc36049330"/>
      <w:bookmarkStart w:id="71" w:name="_Toc45199107"/>
      <w:bookmarkStart w:id="72" w:name="_Toc202525453"/>
      <w:bookmarkEnd w:id="68"/>
      <w:r w:rsidRPr="00364623">
        <w:t>5.</w:t>
      </w:r>
      <w:r>
        <w:t>5</w:t>
      </w:r>
      <w:r w:rsidRPr="00364623">
        <w:tab/>
      </w:r>
      <w:r w:rsidRPr="00364623">
        <w:rPr>
          <w:i/>
          <w:iCs/>
        </w:rPr>
        <w:t>&lt;X&gt;</w:t>
      </w:r>
      <w:r w:rsidRPr="00ED544B">
        <w:rPr>
          <w:iCs/>
        </w:rPr>
        <w:t>/</w:t>
      </w:r>
      <w:r>
        <w:rPr>
          <w:iCs/>
        </w:rPr>
        <w:t>MinimumPeriodicSearchTimer</w:t>
      </w:r>
      <w:bookmarkEnd w:id="69"/>
      <w:bookmarkEnd w:id="70"/>
      <w:bookmarkEnd w:id="71"/>
      <w:bookmarkEnd w:id="72"/>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Occurrence: ZeroOrOne</w:t>
      </w:r>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73" w:name="_CR5_6"/>
      <w:bookmarkStart w:id="74" w:name="_Toc20154872"/>
      <w:bookmarkStart w:id="75" w:name="_Toc36049331"/>
      <w:bookmarkStart w:id="76" w:name="_Toc45199108"/>
      <w:bookmarkStart w:id="77" w:name="_Toc202525454"/>
      <w:bookmarkEnd w:id="73"/>
      <w:r w:rsidRPr="00364623">
        <w:t>5.</w:t>
      </w:r>
      <w:r>
        <w:t>6</w:t>
      </w:r>
      <w:r w:rsidRPr="00364623">
        <w:tab/>
      </w:r>
      <w:r w:rsidRPr="00364623">
        <w:rPr>
          <w:i/>
          <w:iCs/>
        </w:rPr>
        <w:t>&lt;X&gt;</w:t>
      </w:r>
      <w:r w:rsidRPr="00ED544B">
        <w:rPr>
          <w:iCs/>
        </w:rPr>
        <w:t>/</w:t>
      </w:r>
      <w:r>
        <w:rPr>
          <w:iCs/>
        </w:rPr>
        <w:t>NMO_I_Behaviour</w:t>
      </w:r>
      <w:bookmarkEnd w:id="74"/>
      <w:bookmarkEnd w:id="75"/>
      <w:bookmarkEnd w:id="76"/>
      <w:bookmarkEnd w:id="77"/>
    </w:p>
    <w:p w14:paraId="365049BD" w14:textId="77777777" w:rsidR="00F87012" w:rsidRPr="00364623" w:rsidRDefault="00F87012" w:rsidP="00F87012">
      <w:r w:rsidRPr="00364623">
        <w:t>Th</w:t>
      </w:r>
      <w:r>
        <w:t>e</w:t>
      </w:r>
      <w:r w:rsidRPr="00364623">
        <w:t xml:space="preserve"> </w:t>
      </w:r>
      <w:r>
        <w:t xml:space="preserve">NMO_I_Behaviour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Occurrence: ZeroOrOne</w:t>
      </w:r>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78" w:name="_CR5_7"/>
      <w:bookmarkStart w:id="79" w:name="_Toc20154873"/>
      <w:bookmarkStart w:id="80" w:name="_Toc36049332"/>
      <w:bookmarkStart w:id="81" w:name="_Toc45199109"/>
      <w:bookmarkStart w:id="82" w:name="_Toc202525455"/>
      <w:bookmarkEnd w:id="78"/>
      <w:r w:rsidRPr="00364623">
        <w:lastRenderedPageBreak/>
        <w:t>5.</w:t>
      </w:r>
      <w:r>
        <w:t>7</w:t>
      </w:r>
      <w:r w:rsidRPr="00364623">
        <w:tab/>
      </w:r>
      <w:r w:rsidRPr="00364623">
        <w:rPr>
          <w:i/>
          <w:iCs/>
        </w:rPr>
        <w:t>&lt;X&gt;</w:t>
      </w:r>
      <w:r w:rsidRPr="00ED544B">
        <w:rPr>
          <w:iCs/>
        </w:rPr>
        <w:t>/</w:t>
      </w:r>
      <w:r>
        <w:rPr>
          <w:iCs/>
        </w:rPr>
        <w:t>Timer_T3245_Behaviour</w:t>
      </w:r>
      <w:bookmarkEnd w:id="79"/>
      <w:bookmarkEnd w:id="80"/>
      <w:bookmarkEnd w:id="81"/>
      <w:bookmarkEnd w:id="82"/>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Occurrence: ZeroOrOne</w:t>
      </w:r>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83" w:name="_CR5_8"/>
      <w:bookmarkStart w:id="84" w:name="_Toc20154874"/>
      <w:bookmarkStart w:id="85" w:name="_Toc36049333"/>
      <w:bookmarkStart w:id="86" w:name="_Toc45199110"/>
      <w:bookmarkStart w:id="87" w:name="_Toc202525456"/>
      <w:bookmarkEnd w:id="83"/>
      <w:r w:rsidRPr="00523382">
        <w:rPr>
          <w:lang w:val="en-US"/>
        </w:rPr>
        <w:t>5.</w:t>
      </w:r>
      <w:r>
        <w:rPr>
          <w:lang w:val="en-US"/>
        </w:rPr>
        <w:t>8</w:t>
      </w:r>
      <w:r w:rsidRPr="00523382">
        <w:rPr>
          <w:lang w:val="en-US"/>
        </w:rPr>
        <w:tab/>
      </w:r>
      <w:r w:rsidRPr="00523382">
        <w:rPr>
          <w:i/>
          <w:iCs/>
          <w:lang w:val="en-US"/>
        </w:rPr>
        <w:t>&lt;X&gt;</w:t>
      </w:r>
      <w:r w:rsidRPr="00523382">
        <w:rPr>
          <w:iCs/>
          <w:lang w:val="en-US"/>
        </w:rPr>
        <w:t>/</w:t>
      </w:r>
      <w:r>
        <w:rPr>
          <w:iCs/>
          <w:lang w:val="en-US"/>
        </w:rPr>
        <w:t>ExtendedAccessBarring</w:t>
      </w:r>
      <w:bookmarkEnd w:id="84"/>
      <w:bookmarkEnd w:id="85"/>
      <w:bookmarkEnd w:id="86"/>
      <w:bookmarkEnd w:id="87"/>
    </w:p>
    <w:p w14:paraId="102BF943" w14:textId="77777777" w:rsidR="003E3B5D" w:rsidRPr="00364623" w:rsidRDefault="003E3B5D" w:rsidP="003E3B5D">
      <w:r w:rsidRPr="00364623">
        <w:t>Th</w:t>
      </w:r>
      <w:r>
        <w:t>e</w:t>
      </w:r>
      <w:r w:rsidRPr="00364623">
        <w:t xml:space="preserve"> </w:t>
      </w:r>
      <w:r>
        <w:t>ExtendedAccessBarring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Occurrence: ZeroOrOne</w:t>
      </w:r>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88" w:name="_CR5_9"/>
      <w:bookmarkStart w:id="89" w:name="_Toc20154875"/>
      <w:bookmarkStart w:id="90" w:name="_Toc36049334"/>
      <w:bookmarkStart w:id="91" w:name="_Toc45199111"/>
      <w:bookmarkStart w:id="92" w:name="_Toc202525457"/>
      <w:bookmarkEnd w:id="88"/>
      <w:r w:rsidRPr="00364623">
        <w:t>5.</w:t>
      </w:r>
      <w:r w:rsidR="005D6B17">
        <w:t>9</w:t>
      </w:r>
      <w:r w:rsidRPr="00364623">
        <w:tab/>
      </w:r>
      <w:r w:rsidRPr="00364623">
        <w:rPr>
          <w:i/>
          <w:iCs/>
        </w:rPr>
        <w:t>&lt;X&gt;</w:t>
      </w:r>
      <w:r w:rsidRPr="00ED544B">
        <w:rPr>
          <w:iCs/>
        </w:rPr>
        <w:t>/</w:t>
      </w:r>
      <w:r>
        <w:rPr>
          <w:iCs/>
        </w:rPr>
        <w:t>Override_</w:t>
      </w:r>
      <w:r w:rsidRPr="00ED544B">
        <w:rPr>
          <w:iCs/>
        </w:rPr>
        <w:t>NAS_</w:t>
      </w:r>
      <w:r>
        <w:rPr>
          <w:iCs/>
        </w:rPr>
        <w:t>SignallingLow</w:t>
      </w:r>
      <w:r w:rsidRPr="00ED544B">
        <w:rPr>
          <w:iCs/>
        </w:rPr>
        <w:t>Priority</w:t>
      </w:r>
      <w:bookmarkEnd w:id="89"/>
      <w:bookmarkEnd w:id="90"/>
      <w:bookmarkEnd w:id="91"/>
      <w:bookmarkEnd w:id="92"/>
    </w:p>
    <w:p w14:paraId="4C695C6E" w14:textId="77777777" w:rsidR="00B67580" w:rsidRDefault="006A07BD" w:rsidP="00B67580">
      <w:pPr>
        <w:rPr>
          <w:lang w:eastAsia="zh-CN"/>
        </w:rPr>
      </w:pPr>
      <w:r w:rsidRPr="00364623">
        <w:t>Th</w:t>
      </w:r>
      <w:r>
        <w:t>e</w:t>
      </w:r>
      <w:r w:rsidRPr="00364623">
        <w:t xml:space="preserve"> </w:t>
      </w:r>
      <w:r>
        <w:t>Override_NAS_SignallingLowPriority leaf indicates whether the UE can override the NAS_SignallingPriority leaf node configured to NAS signalling low priority.</w:t>
      </w:r>
    </w:p>
    <w:p w14:paraId="010BD031" w14:textId="77777777" w:rsidR="006A07BD" w:rsidRPr="00364623" w:rsidRDefault="00B67580" w:rsidP="00B67580">
      <w:r w:rsidRPr="00F80A2D">
        <w:rPr>
          <w:lang w:eastAsia="zh-CN"/>
        </w:rPr>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included in NAS messages when the Override_NAS_SignallingPriority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Occurrence: ZeroOrOne</w:t>
      </w:r>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Override_ExtendedAccessBarring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93" w:name="_CR5_10"/>
      <w:bookmarkStart w:id="94" w:name="_Toc20154876"/>
      <w:bookmarkStart w:id="95" w:name="_Toc36049335"/>
      <w:bookmarkStart w:id="96" w:name="_Toc45199112"/>
      <w:bookmarkStart w:id="97" w:name="_Toc202525458"/>
      <w:bookmarkEnd w:id="93"/>
      <w:r w:rsidRPr="00364623">
        <w:lastRenderedPageBreak/>
        <w:t>5.</w:t>
      </w:r>
      <w:r>
        <w:t>1</w:t>
      </w:r>
      <w:r w:rsidR="005D6B17">
        <w:t>0</w:t>
      </w:r>
      <w:r w:rsidRPr="00364623">
        <w:tab/>
      </w:r>
      <w:r w:rsidRPr="00364623">
        <w:rPr>
          <w:i/>
          <w:iCs/>
        </w:rPr>
        <w:t>&lt;X&gt;</w:t>
      </w:r>
      <w:r w:rsidRPr="00ED544B">
        <w:rPr>
          <w:iCs/>
        </w:rPr>
        <w:t>/</w:t>
      </w:r>
      <w:r>
        <w:rPr>
          <w:iCs/>
        </w:rPr>
        <w:t>Override_ExtendedAccessBarring</w:t>
      </w:r>
      <w:bookmarkEnd w:id="94"/>
      <w:bookmarkEnd w:id="95"/>
      <w:bookmarkEnd w:id="96"/>
      <w:bookmarkEnd w:id="97"/>
    </w:p>
    <w:p w14:paraId="599D19BD" w14:textId="77777777" w:rsidR="006A07BD" w:rsidRPr="00364623" w:rsidRDefault="006A07BD" w:rsidP="006A07BD">
      <w:r w:rsidRPr="00364623">
        <w:t>Th</w:t>
      </w:r>
      <w:r>
        <w:t>e</w:t>
      </w:r>
      <w:r w:rsidRPr="00364623">
        <w:t xml:space="preserve"> </w:t>
      </w:r>
      <w:r>
        <w:t>Override_ExtendedAccessBarring leaf indicates whether the UE can override ExtendedAccessBarring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r w:rsidRPr="009D4CE8">
        <w:rPr>
          <w:lang w:eastAsia="zh-CN"/>
        </w:rPr>
        <w:t>Override_ExtendedAccessBarring</w:t>
      </w:r>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Occurrence: ZeroOrOne</w:t>
      </w:r>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Override_NAS_SignallingLowPriority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98" w:name="_CR5_10a"/>
      <w:bookmarkStart w:id="99" w:name="_Toc20154877"/>
      <w:bookmarkStart w:id="100" w:name="_Toc36049336"/>
      <w:bookmarkStart w:id="101" w:name="_Toc45199113"/>
      <w:bookmarkStart w:id="102" w:name="_Toc202525459"/>
      <w:bookmarkEnd w:id="98"/>
      <w:r>
        <w:t>5.10a</w:t>
      </w:r>
      <w:r>
        <w:tab/>
      </w:r>
      <w:r>
        <w:rPr>
          <w:i/>
          <w:iCs/>
        </w:rPr>
        <w:t>&lt;X&gt;</w:t>
      </w:r>
      <w:r>
        <w:rPr>
          <w:iCs/>
        </w:rPr>
        <w:t>/FastFirstH</w:t>
      </w:r>
      <w:r w:rsidRPr="009E57F8">
        <w:rPr>
          <w:iCs/>
        </w:rPr>
        <w:t>igherPriorityP</w:t>
      </w:r>
      <w:r>
        <w:rPr>
          <w:iCs/>
        </w:rPr>
        <w:t>LMNSearch</w:t>
      </w:r>
      <w:bookmarkEnd w:id="99"/>
      <w:bookmarkEnd w:id="100"/>
      <w:bookmarkEnd w:id="101"/>
      <w:bookmarkEnd w:id="102"/>
    </w:p>
    <w:p w14:paraId="054F5811" w14:textId="77777777" w:rsidR="00C910DE" w:rsidRDefault="00C910DE" w:rsidP="00C910DE">
      <w:r>
        <w:t>The FastFirst</w:t>
      </w:r>
      <w:r w:rsidRPr="009E57F8">
        <w:t>HigherPriorityPLMN</w:t>
      </w:r>
      <w:r>
        <w:t>Search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Occurrence: ZeroOrOne</w:t>
      </w:r>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103" w:name="_CR5_10b"/>
      <w:bookmarkStart w:id="104" w:name="_Toc20154878"/>
      <w:bookmarkStart w:id="105" w:name="_Toc36049337"/>
      <w:bookmarkStart w:id="106" w:name="_Toc45199114"/>
      <w:bookmarkStart w:id="107" w:name="_Toc202525460"/>
      <w:bookmarkEnd w:id="103"/>
      <w:r>
        <w:t>5.10b</w:t>
      </w:r>
      <w:r>
        <w:tab/>
      </w:r>
      <w:r>
        <w:rPr>
          <w:i/>
          <w:iCs/>
        </w:rPr>
        <w:t>&lt;X&gt;</w:t>
      </w:r>
      <w:r>
        <w:rPr>
          <w:iCs/>
        </w:rPr>
        <w:t>/EUTRADisablingAllowedForEMMCause15</w:t>
      </w:r>
      <w:bookmarkEnd w:id="104"/>
      <w:bookmarkEnd w:id="105"/>
      <w:bookmarkEnd w:id="106"/>
      <w:bookmarkEnd w:id="107"/>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Occurrence: ZeroOrOne</w:t>
      </w:r>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108" w:name="_CR5_10c"/>
      <w:bookmarkStart w:id="109" w:name="_Toc20154879"/>
      <w:bookmarkStart w:id="110" w:name="_Toc36049338"/>
      <w:bookmarkStart w:id="111" w:name="_Toc45199115"/>
      <w:bookmarkStart w:id="112" w:name="_Toc202525461"/>
      <w:bookmarkEnd w:id="108"/>
      <w:r w:rsidRPr="00364623">
        <w:lastRenderedPageBreak/>
        <w:t>5.</w:t>
      </w:r>
      <w:r>
        <w:t>10c</w:t>
      </w:r>
      <w:r w:rsidRPr="00364623">
        <w:tab/>
      </w:r>
      <w:r w:rsidRPr="00364623">
        <w:rPr>
          <w:i/>
          <w:iCs/>
        </w:rPr>
        <w:t>&lt;X&gt;</w:t>
      </w:r>
      <w:r w:rsidRPr="00ED544B">
        <w:rPr>
          <w:iCs/>
        </w:rPr>
        <w:t>/</w:t>
      </w:r>
      <w:r>
        <w:rPr>
          <w:iCs/>
        </w:rPr>
        <w:t>SM_RetryWaitTime</w:t>
      </w:r>
      <w:bookmarkEnd w:id="109"/>
      <w:bookmarkEnd w:id="110"/>
      <w:bookmarkEnd w:id="111"/>
      <w:bookmarkEnd w:id="112"/>
    </w:p>
    <w:p w14:paraId="5B64C69F" w14:textId="77777777" w:rsidR="0086461E" w:rsidRPr="00364623" w:rsidRDefault="0086461E" w:rsidP="0086461E">
      <w:r w:rsidRPr="00364623">
        <w:t>Th</w:t>
      </w:r>
      <w:r>
        <w:t>e</w:t>
      </w:r>
      <w:r w:rsidRPr="00364623">
        <w:t xml:space="preserve"> </w:t>
      </w:r>
      <w:r>
        <w:t xml:space="preserve">SM_RetryWaitTime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Occurrence: ZeroOr</w:t>
      </w:r>
      <w:r w:rsidRPr="00364623">
        <w:t>One</w:t>
      </w:r>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r>
        <w:t xml:space="preserve">SM_RetryWaitTime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113" w:name="_CR5_10d"/>
      <w:bookmarkStart w:id="114" w:name="_Toc20154880"/>
      <w:bookmarkStart w:id="115" w:name="_Toc36049339"/>
      <w:bookmarkStart w:id="116" w:name="_Toc45199116"/>
      <w:bookmarkStart w:id="117" w:name="_Toc202525462"/>
      <w:bookmarkEnd w:id="113"/>
      <w:r>
        <w:t>5.10d</w:t>
      </w:r>
      <w:r>
        <w:tab/>
      </w:r>
      <w:r>
        <w:rPr>
          <w:i/>
          <w:iCs/>
        </w:rPr>
        <w:t>&lt;X&gt;</w:t>
      </w:r>
      <w:r>
        <w:rPr>
          <w:iCs/>
        </w:rPr>
        <w:t>/SM_RetryAtRATChange</w:t>
      </w:r>
      <w:bookmarkEnd w:id="114"/>
      <w:bookmarkEnd w:id="115"/>
      <w:bookmarkEnd w:id="116"/>
      <w:bookmarkEnd w:id="117"/>
    </w:p>
    <w:p w14:paraId="5918892B" w14:textId="77777777" w:rsidR="0086461E" w:rsidRDefault="0086461E" w:rsidP="0086461E">
      <w:r>
        <w:t xml:space="preserve">The SM_RetryAtRATChange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r>
        <w:t>Iu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Occurrence: ZeroOrOne</w:t>
      </w:r>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the corresponding ESM procedure in S1 mode if an SM procedure was rejected in A/Gb or Iu mode</w:t>
      </w:r>
      <w:r w:rsidR="008C28B5">
        <w:rPr>
          <w:lang w:eastAsia="ja-JP"/>
        </w:rPr>
        <w:t xml:space="preserve"> or a 5GSM procedure was rejected in N1 mode</w:t>
      </w:r>
      <w:r>
        <w:rPr>
          <w:lang w:eastAsia="ja-JP"/>
        </w:rPr>
        <w:t>, and to retry the corresponding SM procedure in A/Gb or Iu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Iu</w:t>
      </w:r>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t>The default value 0 applies if this leaf is not provisioned.</w:t>
      </w:r>
    </w:p>
    <w:p w14:paraId="5619542B" w14:textId="77777777" w:rsidR="002C4B0A" w:rsidRPr="00ED544B" w:rsidRDefault="002C4B0A" w:rsidP="00BD23E2">
      <w:pPr>
        <w:pStyle w:val="Heading2"/>
      </w:pPr>
      <w:bookmarkStart w:id="118" w:name="_CR5_10e"/>
      <w:bookmarkStart w:id="119" w:name="_Toc20154881"/>
      <w:bookmarkStart w:id="120" w:name="_Toc36049340"/>
      <w:bookmarkStart w:id="121" w:name="_Toc45199117"/>
      <w:bookmarkStart w:id="122" w:name="_Toc202525463"/>
      <w:bookmarkEnd w:id="118"/>
      <w:r w:rsidRPr="00364623">
        <w:t>5.</w:t>
      </w:r>
      <w:r>
        <w:t>10e</w:t>
      </w:r>
      <w:r w:rsidRPr="00364623">
        <w:tab/>
      </w:r>
      <w:r w:rsidRPr="00364623">
        <w:rPr>
          <w:i/>
          <w:iCs/>
        </w:rPr>
        <w:t>&lt;X&gt;</w:t>
      </w:r>
      <w:r w:rsidRPr="00ED544B">
        <w:rPr>
          <w:iCs/>
        </w:rPr>
        <w:t>/</w:t>
      </w:r>
      <w:r>
        <w:rPr>
          <w:iCs/>
        </w:rPr>
        <w:t>Default_DCN_ID</w:t>
      </w:r>
      <w:bookmarkEnd w:id="119"/>
      <w:bookmarkEnd w:id="120"/>
      <w:bookmarkEnd w:id="121"/>
      <w:bookmarkEnd w:id="122"/>
    </w:p>
    <w:p w14:paraId="24BED588" w14:textId="77777777" w:rsidR="002C4B0A" w:rsidRPr="00364623" w:rsidRDefault="002C4B0A" w:rsidP="002C4B0A">
      <w:r w:rsidRPr="00364623">
        <w:t>Th</w:t>
      </w:r>
      <w:r>
        <w:t>e</w:t>
      </w:r>
      <w:r w:rsidRPr="00364623">
        <w:t xml:space="preserve"> </w:t>
      </w:r>
      <w:r>
        <w:rPr>
          <w:iCs/>
        </w:rPr>
        <w:t>Default_DCN_ID</w:t>
      </w:r>
      <w:r>
        <w:t xml:space="preserve"> leaf indicates the default DCN-ID.</w:t>
      </w:r>
    </w:p>
    <w:p w14:paraId="48128910" w14:textId="77777777" w:rsidR="002C4B0A" w:rsidRPr="00364623" w:rsidRDefault="002C4B0A" w:rsidP="002C4B0A">
      <w:pPr>
        <w:pStyle w:val="B1"/>
      </w:pPr>
      <w:r>
        <w:t>-</w:t>
      </w:r>
      <w:r>
        <w:tab/>
        <w:t>Occurrence: ZeroOr</w:t>
      </w:r>
      <w:r w:rsidRPr="00364623">
        <w:t>One</w:t>
      </w:r>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r>
        <w:rPr>
          <w:iCs/>
        </w:rPr>
        <w:t>Default_DCN_ID</w:t>
      </w:r>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123" w:name="_CR5_10f"/>
      <w:bookmarkStart w:id="124" w:name="_Toc20154882"/>
      <w:bookmarkStart w:id="125" w:name="_Toc36049341"/>
      <w:bookmarkStart w:id="126" w:name="_Toc45199118"/>
      <w:bookmarkStart w:id="127" w:name="_Toc202525464"/>
      <w:bookmarkEnd w:id="123"/>
      <w:r>
        <w:lastRenderedPageBreak/>
        <w:t>5.10f</w:t>
      </w:r>
      <w:r>
        <w:tab/>
        <w:t>/</w:t>
      </w:r>
      <w:r>
        <w:rPr>
          <w:i/>
          <w:iCs/>
        </w:rPr>
        <w:t>&lt;X&gt;</w:t>
      </w:r>
      <w:r>
        <w:t>/</w:t>
      </w:r>
      <w:r w:rsidRPr="000847EC">
        <w:t>3GPP</w:t>
      </w:r>
      <w:r>
        <w:t>_</w:t>
      </w:r>
      <w:r w:rsidRPr="000847EC">
        <w:t>PS</w:t>
      </w:r>
      <w:r>
        <w:t>_d</w:t>
      </w:r>
      <w:r w:rsidRPr="000847EC">
        <w:t>ata</w:t>
      </w:r>
      <w:r>
        <w:t>_o</w:t>
      </w:r>
      <w:r w:rsidRPr="000847EC">
        <w:t>ff</w:t>
      </w:r>
      <w:bookmarkEnd w:id="124"/>
      <w:bookmarkEnd w:id="125"/>
      <w:bookmarkEnd w:id="126"/>
      <w:bookmarkEnd w:id="127"/>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Occurrence: ZeroOrOne</w:t>
      </w:r>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128" w:name="_CR5_10g"/>
      <w:bookmarkStart w:id="129" w:name="_Toc20154883"/>
      <w:bookmarkStart w:id="130" w:name="_Toc36049342"/>
      <w:bookmarkStart w:id="131" w:name="_Toc45199119"/>
      <w:bookmarkStart w:id="132" w:name="_Toc202525465"/>
      <w:bookmarkEnd w:id="128"/>
      <w:r>
        <w:t>5.10g</w:t>
      </w:r>
      <w:r>
        <w:tab/>
        <w:t>/</w:t>
      </w:r>
      <w:r>
        <w:rPr>
          <w:i/>
          <w:iCs/>
        </w:rPr>
        <w:t>&lt;X&gt;</w:t>
      </w:r>
      <w:r>
        <w:t>/</w:t>
      </w:r>
      <w:r w:rsidRPr="000847EC">
        <w:t>3GPP</w:t>
      </w:r>
      <w:r>
        <w:t>_</w:t>
      </w:r>
      <w:r w:rsidRPr="000847EC">
        <w:t>PS</w:t>
      </w:r>
      <w:r>
        <w:t>_d</w:t>
      </w:r>
      <w:r w:rsidRPr="000847EC">
        <w:t>ata</w:t>
      </w:r>
      <w:r>
        <w:t>_o</w:t>
      </w:r>
      <w:r w:rsidRPr="000847EC">
        <w:t>ff</w:t>
      </w:r>
      <w:r>
        <w:t>/Exempted_service_list</w:t>
      </w:r>
      <w:bookmarkEnd w:id="129"/>
      <w:bookmarkEnd w:id="130"/>
      <w:bookmarkEnd w:id="131"/>
      <w:bookmarkEnd w:id="132"/>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Exempted_service_list_roaming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33" w:name="_CR5_10h"/>
      <w:bookmarkStart w:id="134" w:name="_Toc20154884"/>
      <w:bookmarkStart w:id="135" w:name="_Toc36049343"/>
      <w:bookmarkStart w:id="136" w:name="_Toc45199120"/>
      <w:bookmarkStart w:id="137" w:name="_Toc202525466"/>
      <w:bookmarkEnd w:id="133"/>
      <w:r>
        <w:t>5.10h</w:t>
      </w:r>
      <w:r>
        <w:tab/>
      </w:r>
      <w:r w:rsidR="004F710D">
        <w:t>Void</w:t>
      </w:r>
      <w:bookmarkEnd w:id="134"/>
      <w:bookmarkEnd w:id="135"/>
      <w:bookmarkEnd w:id="136"/>
      <w:bookmarkEnd w:id="137"/>
    </w:p>
    <w:p w14:paraId="00D94433" w14:textId="77777777" w:rsidR="000350AC" w:rsidRDefault="000350AC" w:rsidP="00BD23E2">
      <w:pPr>
        <w:pStyle w:val="Heading2"/>
      </w:pPr>
      <w:bookmarkStart w:id="138" w:name="_CR5_10i"/>
      <w:bookmarkStart w:id="139" w:name="_Toc20154885"/>
      <w:bookmarkStart w:id="140" w:name="_Toc36049344"/>
      <w:bookmarkStart w:id="141" w:name="_Toc45199121"/>
      <w:bookmarkStart w:id="142" w:name="_Toc202525467"/>
      <w:bookmarkEnd w:id="138"/>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39"/>
      <w:bookmarkEnd w:id="140"/>
      <w:bookmarkEnd w:id="141"/>
      <w:bookmarkEnd w:id="142"/>
    </w:p>
    <w:p w14:paraId="2A1A0975" w14:textId="77777777" w:rsidR="000350AC" w:rsidRDefault="004F710D" w:rsidP="000350AC">
      <w:r>
        <w:t>The Device_management_over_PS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43" w:name="_CR5_10j"/>
      <w:bookmarkStart w:id="144" w:name="_Toc20154886"/>
      <w:bookmarkStart w:id="145" w:name="_Toc36049345"/>
      <w:bookmarkStart w:id="146" w:name="_Toc45199122"/>
      <w:bookmarkStart w:id="147" w:name="_Toc202525468"/>
      <w:bookmarkEnd w:id="143"/>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44"/>
      <w:bookmarkEnd w:id="145"/>
      <w:bookmarkEnd w:id="146"/>
      <w:bookmarkEnd w:id="147"/>
    </w:p>
    <w:p w14:paraId="6FF5ABD3" w14:textId="77777777" w:rsidR="000350AC" w:rsidRDefault="004F710D" w:rsidP="000350AC">
      <w:r>
        <w:t>The Bearer_independent_protocol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lastRenderedPageBreak/>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76A24992" w14:textId="77777777" w:rsidR="003F1F69" w:rsidRDefault="003F1F69" w:rsidP="003F1F69">
      <w:pPr>
        <w:pStyle w:val="Heading2"/>
      </w:pPr>
      <w:bookmarkStart w:id="148" w:name="_CR5_10ja"/>
      <w:bookmarkStart w:id="149" w:name="_Toc138330164"/>
      <w:bookmarkStart w:id="150" w:name="_Toc202525469"/>
      <w:bookmarkEnd w:id="148"/>
      <w:r>
        <w:t>5.10ja</w:t>
      </w:r>
      <w:r>
        <w:tab/>
        <w:t>/</w:t>
      </w:r>
      <w:r>
        <w:rPr>
          <w:i/>
          <w:iCs/>
        </w:rPr>
        <w:t>&lt;X&gt;</w:t>
      </w:r>
      <w:r>
        <w:t>/</w:t>
      </w:r>
      <w:r w:rsidRPr="000847EC">
        <w:t>3GPP</w:t>
      </w:r>
      <w:r>
        <w:t>_</w:t>
      </w:r>
      <w:r w:rsidRPr="000847EC">
        <w:t>PS</w:t>
      </w:r>
      <w:r>
        <w:t>_d</w:t>
      </w:r>
      <w:r w:rsidRPr="000847EC">
        <w:t>ata</w:t>
      </w:r>
      <w:r>
        <w:t>_o</w:t>
      </w:r>
      <w:r w:rsidRPr="000847EC">
        <w:t>ff</w:t>
      </w:r>
      <w:r>
        <w:t>/Exempted_service_list/</w:t>
      </w:r>
      <w:bookmarkEnd w:id="149"/>
      <w:r w:rsidRPr="00D53539">
        <w:t>Location</w:t>
      </w:r>
      <w:r>
        <w:t>_</w:t>
      </w:r>
      <w:r w:rsidRPr="00D53539">
        <w:t>services</w:t>
      </w:r>
      <w:r>
        <w:t>_</w:t>
      </w:r>
      <w:r w:rsidRPr="00D53539">
        <w:t>over</w:t>
      </w:r>
      <w:r>
        <w:t>_LCS_</w:t>
      </w:r>
      <w:r>
        <w:rPr>
          <w:lang w:val="en-US"/>
        </w:rPr>
        <w:t>UPP</w:t>
      </w:r>
      <w:bookmarkEnd w:id="150"/>
    </w:p>
    <w:p w14:paraId="4AED6FAF" w14:textId="77777777" w:rsidR="003F1F69" w:rsidRDefault="003F1F69" w:rsidP="003F1F69">
      <w:r>
        <w:t xml:space="preserve">The </w:t>
      </w:r>
      <w:r w:rsidRPr="005C581A">
        <w:t>Location_services_over_</w:t>
      </w:r>
      <w:r>
        <w:rPr>
          <w:lang w:val="en-US"/>
        </w:rPr>
        <w:t>LCS_UPP</w:t>
      </w:r>
      <w:r>
        <w:t xml:space="preserve"> leaf indicates whether the l</w:t>
      </w:r>
      <w:r w:rsidRPr="00D53539">
        <w:t>ocation services over</w:t>
      </w:r>
      <w:r>
        <w:t xml:space="preserve"> Location Services User Plane protocol (LCS-UPP) i</w:t>
      </w:r>
      <w:r w:rsidRPr="000847EC">
        <w:t xml:space="preserve">s a </w:t>
      </w:r>
      <w:r>
        <w:t>3GPP PS data off exempt service</w:t>
      </w:r>
      <w:r w:rsidRPr="00E32F92">
        <w:t xml:space="preserve"> </w:t>
      </w:r>
      <w:r>
        <w:t>when the UE is in its HPLMN or EHPLMN.</w:t>
      </w:r>
    </w:p>
    <w:p w14:paraId="11E259FA" w14:textId="77777777" w:rsidR="003F1F69" w:rsidRPr="008050D9" w:rsidRDefault="003F1F69" w:rsidP="003F1F69">
      <w:pPr>
        <w:pStyle w:val="B1"/>
      </w:pPr>
      <w:r>
        <w:t>-</w:t>
      </w:r>
      <w:r>
        <w:tab/>
        <w:t xml:space="preserve">Occurrence: </w:t>
      </w:r>
      <w:bookmarkStart w:id="151" w:name="_Hlk165892540"/>
      <w:r w:rsidRPr="008050D9">
        <w:t>ZeroOrOne</w:t>
      </w:r>
      <w:bookmarkEnd w:id="151"/>
    </w:p>
    <w:p w14:paraId="33A297A6" w14:textId="77777777" w:rsidR="003F1F69" w:rsidRDefault="003F1F69" w:rsidP="003F1F69">
      <w:pPr>
        <w:pStyle w:val="B1"/>
      </w:pPr>
      <w:r>
        <w:t>-</w:t>
      </w:r>
      <w:r>
        <w:tab/>
        <w:t>Format: bool</w:t>
      </w:r>
    </w:p>
    <w:p w14:paraId="7FA08E3F" w14:textId="77777777" w:rsidR="003F1F69" w:rsidRDefault="003F1F69" w:rsidP="003F1F69">
      <w:pPr>
        <w:pStyle w:val="B1"/>
        <w:rPr>
          <w:bCs/>
        </w:rPr>
      </w:pPr>
      <w:r>
        <w:t>-</w:t>
      </w:r>
      <w:r>
        <w:tab/>
        <w:t>Access Types: Get, Replace</w:t>
      </w:r>
    </w:p>
    <w:p w14:paraId="4D7E0A03" w14:textId="77777777" w:rsidR="003F1F69" w:rsidRDefault="003F1F69" w:rsidP="003F1F69">
      <w:pPr>
        <w:pStyle w:val="B1"/>
      </w:pPr>
      <w:r>
        <w:t>-</w:t>
      </w:r>
      <w:r>
        <w:tab/>
        <w:t>Values: 0, 1</w:t>
      </w:r>
    </w:p>
    <w:p w14:paraId="7752EA21" w14:textId="77777777" w:rsidR="003F1F69" w:rsidRDefault="003F1F69" w:rsidP="003F1F69">
      <w:pPr>
        <w:pStyle w:val="B2"/>
      </w:pPr>
      <w:r>
        <w:t xml:space="preserve">0 - </w:t>
      </w:r>
      <w:r w:rsidRPr="00730856">
        <w:t xml:space="preserve">Indicates that </w:t>
      </w:r>
      <w:r w:rsidRPr="000847EC">
        <w:t xml:space="preserve">the </w:t>
      </w:r>
      <w:r>
        <w:t>l</w:t>
      </w:r>
      <w:r w:rsidRPr="0023221D">
        <w:t>ocation services over</w:t>
      </w:r>
      <w:r>
        <w:t xml:space="preserve"> LCS-UPP </w:t>
      </w:r>
      <w:r w:rsidRPr="000847EC">
        <w:t xml:space="preserve">is </w:t>
      </w:r>
      <w:r>
        <w:t xml:space="preserve">not </w:t>
      </w:r>
      <w:r w:rsidRPr="000847EC">
        <w:t xml:space="preserve">a </w:t>
      </w:r>
      <w:r>
        <w:t>3GPP PS data off exempt service</w:t>
      </w:r>
      <w:r w:rsidRPr="00E32F92">
        <w:t xml:space="preserve"> </w:t>
      </w:r>
      <w:r>
        <w:t>when the UE is in its HPLMN or EHPLMN.</w:t>
      </w:r>
    </w:p>
    <w:p w14:paraId="42ECFA69" w14:textId="77777777" w:rsidR="003F1F69" w:rsidRDefault="003F1F69" w:rsidP="003F1F69">
      <w:pPr>
        <w:pStyle w:val="B2"/>
      </w:pPr>
      <w:r>
        <w:t xml:space="preserve">1 - </w:t>
      </w:r>
      <w:r w:rsidRPr="00730856">
        <w:t xml:space="preserve">Indicates that </w:t>
      </w:r>
      <w:r w:rsidRPr="000847EC">
        <w:t xml:space="preserve">the </w:t>
      </w:r>
      <w:r>
        <w:t>l</w:t>
      </w:r>
      <w:r w:rsidRPr="0023221D">
        <w:t>ocation services over</w:t>
      </w:r>
      <w:r>
        <w:t xml:space="preserve"> LCS-UPP </w:t>
      </w:r>
      <w:r w:rsidRPr="000847EC">
        <w:t xml:space="preserve">is a </w:t>
      </w:r>
      <w:r>
        <w:t>3GPP PS data off exempt service</w:t>
      </w:r>
      <w:r w:rsidRPr="00E32F92">
        <w:t xml:space="preserve"> </w:t>
      </w:r>
      <w:r>
        <w:t>when the UE is in its HPLMN or EHPLMN.</w:t>
      </w:r>
    </w:p>
    <w:p w14:paraId="184F62E4" w14:textId="77777777" w:rsidR="003F1F69" w:rsidRDefault="003F1F69" w:rsidP="003F1F69">
      <w:pPr>
        <w:rPr>
          <w:lang w:eastAsia="zh-CN"/>
        </w:rPr>
      </w:pPr>
      <w:r>
        <w:t>The default value 0 applies if this leaf is not provisioned.</w:t>
      </w:r>
    </w:p>
    <w:p w14:paraId="7526F08C" w14:textId="77777777" w:rsidR="003F1F69" w:rsidRDefault="003F1F69" w:rsidP="003F1F69">
      <w:pPr>
        <w:pStyle w:val="B2"/>
        <w:ind w:left="0" w:firstLine="0"/>
      </w:pPr>
    </w:p>
    <w:p w14:paraId="462A571E" w14:textId="77777777" w:rsidR="00D04622" w:rsidRPr="00523382" w:rsidRDefault="00D04622" w:rsidP="00BD23E2">
      <w:pPr>
        <w:pStyle w:val="Heading2"/>
        <w:rPr>
          <w:lang w:val="en-US"/>
        </w:rPr>
      </w:pPr>
      <w:bookmarkStart w:id="152" w:name="_CR5_10k"/>
      <w:bookmarkStart w:id="153" w:name="_Toc20154887"/>
      <w:bookmarkStart w:id="154" w:name="_Toc36049346"/>
      <w:bookmarkStart w:id="155" w:name="_Toc45199123"/>
      <w:bookmarkStart w:id="156" w:name="_Toc202525470"/>
      <w:bookmarkEnd w:id="152"/>
      <w:r w:rsidRPr="00523382">
        <w:rPr>
          <w:lang w:val="en-US"/>
        </w:rPr>
        <w:t>5.</w:t>
      </w:r>
      <w:r>
        <w:rPr>
          <w:lang w:val="en-US"/>
        </w:rPr>
        <w:t>10k</w:t>
      </w:r>
      <w:r w:rsidRPr="00523382">
        <w:rPr>
          <w:lang w:val="en-US"/>
        </w:rPr>
        <w:tab/>
      </w:r>
      <w:r w:rsidRPr="00523382">
        <w:rPr>
          <w:i/>
          <w:iCs/>
          <w:lang w:val="en-US"/>
        </w:rPr>
        <w:t>&lt;X&gt;</w:t>
      </w:r>
      <w:r w:rsidRPr="00523382">
        <w:rPr>
          <w:iCs/>
          <w:lang w:val="en-US"/>
        </w:rPr>
        <w:t>/</w:t>
      </w:r>
      <w:r>
        <w:rPr>
          <w:iCs/>
          <w:lang w:val="en-US"/>
        </w:rPr>
        <w:t>ExceptionDataReportingAllowed</w:t>
      </w:r>
      <w:bookmarkEnd w:id="153"/>
      <w:bookmarkEnd w:id="154"/>
      <w:bookmarkEnd w:id="155"/>
      <w:bookmarkEnd w:id="156"/>
    </w:p>
    <w:p w14:paraId="615CEBA5" w14:textId="77777777" w:rsidR="00D04622" w:rsidRPr="00364623" w:rsidRDefault="00D04622" w:rsidP="00D04622">
      <w:r>
        <w:t>For the UE in NB-S1 mode, t</w:t>
      </w:r>
      <w:r w:rsidRPr="00364623">
        <w:t>h</w:t>
      </w:r>
      <w:r>
        <w:t>e</w:t>
      </w:r>
      <w:r w:rsidRPr="00364623">
        <w:t xml:space="preserve"> </w:t>
      </w:r>
      <w:r>
        <w:t>ExceptionDataReportingAllowed leaf indicates whether the UE is allowed to use the RRC establishment cause mo-ExceptionData,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r>
        <w:t>ExceptionDataReportingAllowed leaf indicates whether the UE is allowed to use the RRC establishment cause mo-ExceptionData, as specified in 3GPP TS 24.501 [11]</w:t>
      </w:r>
      <w:r w:rsidRPr="00364623">
        <w:t>.</w:t>
      </w:r>
    </w:p>
    <w:p w14:paraId="6D10C913" w14:textId="77777777" w:rsidR="00D04622" w:rsidRPr="00364623" w:rsidRDefault="00D04622" w:rsidP="00D04622">
      <w:pPr>
        <w:pStyle w:val="B1"/>
      </w:pPr>
      <w:r w:rsidRPr="00364623">
        <w:t>-</w:t>
      </w:r>
      <w:r w:rsidRPr="00364623">
        <w:tab/>
        <w:t>Occurrence: ZeroOrOne</w:t>
      </w:r>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Indicates that the UE is not allowed to use the RRC establishment cause mo-ExceptionData.</w:t>
      </w:r>
    </w:p>
    <w:p w14:paraId="7EAA8B36" w14:textId="77777777" w:rsidR="00D04622" w:rsidRPr="00364623" w:rsidRDefault="00D04622" w:rsidP="00D04622">
      <w:pPr>
        <w:pStyle w:val="B2"/>
      </w:pPr>
      <w:r>
        <w:t>1</w:t>
      </w:r>
      <w:r>
        <w:tab/>
        <w:t>Indicates that the UE is allowed to use the RRC establishment cause mo-ExceptionData.</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57" w:name="_CR5_10l"/>
      <w:bookmarkStart w:id="158" w:name="_Toc20154888"/>
      <w:bookmarkStart w:id="159" w:name="_Toc36049347"/>
      <w:bookmarkStart w:id="160" w:name="_Toc45199124"/>
      <w:bookmarkStart w:id="161" w:name="_Toc202525471"/>
      <w:bookmarkEnd w:id="157"/>
      <w:r>
        <w:lastRenderedPageBreak/>
        <w:t>5.10l</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58"/>
      <w:bookmarkEnd w:id="159"/>
      <w:bookmarkEnd w:id="160"/>
      <w:bookmarkEnd w:id="161"/>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Exempted_service_list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62" w:name="_CR5_10m"/>
      <w:bookmarkStart w:id="163" w:name="_Toc20154889"/>
      <w:bookmarkStart w:id="164" w:name="_Toc36049348"/>
      <w:bookmarkStart w:id="165" w:name="_Toc45199125"/>
      <w:bookmarkStart w:id="166" w:name="_Toc202525472"/>
      <w:bookmarkEnd w:id="162"/>
      <w:r>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63"/>
      <w:bookmarkEnd w:id="164"/>
      <w:bookmarkEnd w:id="165"/>
      <w:bookmarkEnd w:id="166"/>
    </w:p>
    <w:p w14:paraId="264ECAB9" w14:textId="77777777" w:rsidR="00380E77" w:rsidRDefault="00380E77" w:rsidP="00380E77">
      <w:r>
        <w:t>The Device_management_over_PS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67" w:name="_CR5_10n"/>
      <w:bookmarkStart w:id="168" w:name="_Toc20154890"/>
      <w:bookmarkStart w:id="169" w:name="_Toc36049349"/>
      <w:bookmarkStart w:id="170" w:name="_Toc45199126"/>
      <w:bookmarkStart w:id="171" w:name="_Toc202525473"/>
      <w:bookmarkEnd w:id="167"/>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68"/>
      <w:bookmarkEnd w:id="169"/>
      <w:bookmarkEnd w:id="170"/>
      <w:bookmarkEnd w:id="171"/>
    </w:p>
    <w:p w14:paraId="7635E1B9" w14:textId="77777777" w:rsidR="00380E77" w:rsidRDefault="00380E77" w:rsidP="00380E77">
      <w:r>
        <w:t>The Bearer_independent_protocol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0E502503" w14:textId="77777777" w:rsidR="00C23CB5" w:rsidRDefault="00C23CB5" w:rsidP="00C23CB5">
      <w:pPr>
        <w:pStyle w:val="Heading2"/>
      </w:pPr>
      <w:bookmarkStart w:id="172" w:name="_CR5_10na"/>
      <w:bookmarkStart w:id="173" w:name="_Toc138330168"/>
      <w:bookmarkStart w:id="174" w:name="_Toc202525474"/>
      <w:bookmarkEnd w:id="172"/>
      <w:r>
        <w:lastRenderedPageBreak/>
        <w:t>5.10na</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73"/>
      <w:r w:rsidRPr="00DF2E68">
        <w:t>Location_services_over_</w:t>
      </w:r>
      <w:r>
        <w:t>LCS_</w:t>
      </w:r>
      <w:r>
        <w:rPr>
          <w:lang w:val="en-US"/>
        </w:rPr>
        <w:t>UPP</w:t>
      </w:r>
      <w:bookmarkEnd w:id="174"/>
    </w:p>
    <w:p w14:paraId="33A8AC66" w14:textId="77777777" w:rsidR="00C23CB5" w:rsidRDefault="00C23CB5" w:rsidP="00C23CB5">
      <w:r>
        <w:t xml:space="preserve">The </w:t>
      </w:r>
      <w:r>
        <w:rPr>
          <w:lang w:val="en-US"/>
        </w:rPr>
        <w:t>LCS_UPP</w:t>
      </w:r>
      <w:r>
        <w:t xml:space="preserve"> leaf indicates whether </w:t>
      </w:r>
      <w:r w:rsidRPr="00644710">
        <w:t xml:space="preserve">location services over </w:t>
      </w:r>
      <w:r>
        <w:t>Location Services User Plane protocol (LCS-UPP) i</w:t>
      </w:r>
      <w:r w:rsidRPr="000847EC">
        <w:t xml:space="preserve">s a </w:t>
      </w:r>
      <w:r>
        <w:t>3GPP PS data off exempt service</w:t>
      </w:r>
      <w:r w:rsidRPr="00E32F92">
        <w:t xml:space="preserve"> </w:t>
      </w:r>
      <w:r>
        <w:t>when the UE is in the VPLMN.</w:t>
      </w:r>
    </w:p>
    <w:p w14:paraId="68EA8365" w14:textId="77777777" w:rsidR="00C23CB5" w:rsidRDefault="00C23CB5" w:rsidP="00C23CB5">
      <w:pPr>
        <w:pStyle w:val="B1"/>
      </w:pPr>
      <w:r>
        <w:t>-</w:t>
      </w:r>
      <w:r>
        <w:tab/>
        <w:t xml:space="preserve">Occurrence: </w:t>
      </w:r>
      <w:r w:rsidRPr="008050D9">
        <w:t>ZeroOr</w:t>
      </w:r>
      <w:r>
        <w:t>One</w:t>
      </w:r>
    </w:p>
    <w:p w14:paraId="07BF9854" w14:textId="77777777" w:rsidR="00C23CB5" w:rsidRDefault="00C23CB5" w:rsidP="00C23CB5">
      <w:pPr>
        <w:pStyle w:val="B1"/>
      </w:pPr>
      <w:r>
        <w:t>-</w:t>
      </w:r>
      <w:r>
        <w:tab/>
        <w:t>Format: bool</w:t>
      </w:r>
    </w:p>
    <w:p w14:paraId="5C4391CD" w14:textId="77777777" w:rsidR="00C23CB5" w:rsidRDefault="00C23CB5" w:rsidP="00C23CB5">
      <w:pPr>
        <w:pStyle w:val="B1"/>
        <w:rPr>
          <w:bCs/>
        </w:rPr>
      </w:pPr>
      <w:r>
        <w:t>-</w:t>
      </w:r>
      <w:r>
        <w:tab/>
        <w:t>Access Types: Get, Replace</w:t>
      </w:r>
    </w:p>
    <w:p w14:paraId="273D43A9" w14:textId="77777777" w:rsidR="00C23CB5" w:rsidRDefault="00C23CB5" w:rsidP="00C23CB5">
      <w:pPr>
        <w:pStyle w:val="B1"/>
      </w:pPr>
      <w:r>
        <w:t>-</w:t>
      </w:r>
      <w:r>
        <w:tab/>
        <w:t>Values: 0, 1</w:t>
      </w:r>
    </w:p>
    <w:p w14:paraId="74596A3B" w14:textId="77777777" w:rsidR="00C23CB5" w:rsidRDefault="00C23CB5" w:rsidP="00C23CB5">
      <w:pPr>
        <w:pStyle w:val="B2"/>
      </w:pPr>
      <w:r>
        <w:t xml:space="preserve">0 - </w:t>
      </w:r>
      <w:r w:rsidRPr="00730856">
        <w:t xml:space="preserve">Indicates that </w:t>
      </w:r>
      <w:r w:rsidRPr="000847EC">
        <w:t xml:space="preserve">the </w:t>
      </w:r>
      <w:r w:rsidRPr="00644710">
        <w:t xml:space="preserve">location services over </w:t>
      </w:r>
      <w:r>
        <w:t>LCS-UPP</w:t>
      </w:r>
      <w:r w:rsidRPr="000847EC">
        <w:t xml:space="preserve"> is </w:t>
      </w:r>
      <w:r>
        <w:t xml:space="preserve">not </w:t>
      </w:r>
      <w:r w:rsidRPr="000847EC">
        <w:t xml:space="preserve">a </w:t>
      </w:r>
      <w:r>
        <w:t>3GPP PS data off exempt service</w:t>
      </w:r>
      <w:r w:rsidRPr="00EC1D2C">
        <w:t xml:space="preserve"> </w:t>
      </w:r>
      <w:r>
        <w:t>when the UE is in the VPLMN.</w:t>
      </w:r>
    </w:p>
    <w:p w14:paraId="254D5059" w14:textId="77777777" w:rsidR="00C23CB5" w:rsidRDefault="00C23CB5" w:rsidP="00C23CB5">
      <w:pPr>
        <w:pStyle w:val="B2"/>
      </w:pPr>
      <w:r>
        <w:t xml:space="preserve">1 - </w:t>
      </w:r>
      <w:r w:rsidRPr="00730856">
        <w:t xml:space="preserve">Indicates that </w:t>
      </w:r>
      <w:r w:rsidRPr="000847EC">
        <w:t xml:space="preserve">the </w:t>
      </w:r>
      <w:r w:rsidRPr="00644710">
        <w:t xml:space="preserve">location services over </w:t>
      </w:r>
      <w:r>
        <w:t>LCS-UPP</w:t>
      </w:r>
      <w:r w:rsidRPr="000847EC">
        <w:t xml:space="preserve"> is a </w:t>
      </w:r>
      <w:r>
        <w:t>3GPP PS data off exempt service</w:t>
      </w:r>
      <w:r w:rsidRPr="00EC1D2C">
        <w:t xml:space="preserve"> </w:t>
      </w:r>
      <w:r>
        <w:t>when the UE is in the VPLMN.</w:t>
      </w:r>
    </w:p>
    <w:p w14:paraId="22102400" w14:textId="77777777" w:rsidR="00C23CB5" w:rsidRDefault="00C23CB5" w:rsidP="00C23CB5">
      <w:r>
        <w:t>The default value 0 applies if this leaf is not provisioned.</w:t>
      </w:r>
    </w:p>
    <w:p w14:paraId="1D2DA63D" w14:textId="77777777" w:rsidR="00C23CB5" w:rsidRDefault="00C23CB5" w:rsidP="00C23CB5">
      <w:pPr>
        <w:pStyle w:val="B2"/>
        <w:ind w:left="0" w:firstLine="0"/>
      </w:pPr>
    </w:p>
    <w:p w14:paraId="689F1133" w14:textId="77777777" w:rsidR="008348DA" w:rsidRDefault="008348DA" w:rsidP="008348DA">
      <w:pPr>
        <w:pStyle w:val="Heading2"/>
      </w:pPr>
      <w:bookmarkStart w:id="175" w:name="_CR5_10nb"/>
      <w:bookmarkStart w:id="176" w:name="_Toc202525475"/>
      <w:bookmarkEnd w:id="175"/>
      <w:r>
        <w:t>5.10nb</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76"/>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77" w:name="_CR5_10nc"/>
      <w:bookmarkStart w:id="178" w:name="_Toc202525476"/>
      <w:bookmarkEnd w:id="177"/>
      <w:r>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78"/>
    </w:p>
    <w:p w14:paraId="60A191A9" w14:textId="77777777" w:rsidR="008348DA" w:rsidRDefault="008348DA" w:rsidP="008348DA">
      <w:r>
        <w:t>The Device_management_over_PS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79" w:name="_CR5_10nd"/>
      <w:bookmarkStart w:id="180" w:name="_Toc202525477"/>
      <w:bookmarkEnd w:id="179"/>
      <w:r>
        <w:lastRenderedPageBreak/>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80"/>
    </w:p>
    <w:p w14:paraId="04ECECDF" w14:textId="77777777" w:rsidR="008348DA" w:rsidRDefault="008348DA" w:rsidP="008348DA">
      <w:r>
        <w:t>The Bearer_independent_protocol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0319BF9" w14:textId="77777777" w:rsidR="00187999" w:rsidRDefault="00187999" w:rsidP="00187999">
      <w:pPr>
        <w:pStyle w:val="Heading2"/>
      </w:pPr>
      <w:bookmarkStart w:id="181" w:name="_CR5_10ne"/>
      <w:bookmarkStart w:id="182" w:name="_Toc138330171"/>
      <w:bookmarkStart w:id="183" w:name="_Toc202525478"/>
      <w:bookmarkEnd w:id="181"/>
      <w:r>
        <w:t>5.10ne</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82"/>
      <w:r w:rsidRPr="00E3777C">
        <w:t>Location_services_over_</w:t>
      </w:r>
      <w:r>
        <w:t>LCS_</w:t>
      </w:r>
      <w:r>
        <w:rPr>
          <w:lang w:val="en-US"/>
        </w:rPr>
        <w:t>UPP</w:t>
      </w:r>
      <w:bookmarkEnd w:id="183"/>
    </w:p>
    <w:p w14:paraId="6A398030" w14:textId="77777777" w:rsidR="00187999" w:rsidRDefault="00187999" w:rsidP="00187999">
      <w:r>
        <w:t xml:space="preserve">The </w:t>
      </w:r>
      <w:r w:rsidRPr="00E3777C">
        <w:t>Location_services_over_</w:t>
      </w:r>
      <w:r>
        <w:rPr>
          <w:lang w:val="en-US"/>
        </w:rPr>
        <w:t>LCS_UPP</w:t>
      </w:r>
      <w:r>
        <w:t xml:space="preserve"> leaf indicates whether </w:t>
      </w:r>
      <w:r w:rsidRPr="0060269A">
        <w:t xml:space="preserve">location services over </w:t>
      </w:r>
      <w:r>
        <w:t>Location Services User Plane protocol (LCS-UPP) i</w:t>
      </w:r>
      <w:r w:rsidRPr="000847EC">
        <w:t xml:space="preserve">s a </w:t>
      </w:r>
      <w:r>
        <w:t>3GPP PS data off exempt service</w:t>
      </w:r>
      <w:r w:rsidRPr="00E32F92">
        <w:t xml:space="preserve"> </w:t>
      </w:r>
      <w:r>
        <w:t>when the UE with the selected PLMN subscription is in the non-subscribed SNPN.</w:t>
      </w:r>
    </w:p>
    <w:p w14:paraId="3AF79E62" w14:textId="77777777" w:rsidR="00187999" w:rsidRDefault="00187999" w:rsidP="00187999">
      <w:pPr>
        <w:pStyle w:val="B1"/>
      </w:pPr>
      <w:r>
        <w:t>-</w:t>
      </w:r>
      <w:r>
        <w:tab/>
        <w:t xml:space="preserve">Occurrence: </w:t>
      </w:r>
      <w:r w:rsidRPr="008050D9">
        <w:t>ZeroOr</w:t>
      </w:r>
      <w:r>
        <w:t>One</w:t>
      </w:r>
    </w:p>
    <w:p w14:paraId="4883F37D" w14:textId="77777777" w:rsidR="00187999" w:rsidRDefault="00187999" w:rsidP="00187999">
      <w:pPr>
        <w:pStyle w:val="B1"/>
      </w:pPr>
      <w:r>
        <w:t>-</w:t>
      </w:r>
      <w:r>
        <w:tab/>
        <w:t>Format: bool</w:t>
      </w:r>
    </w:p>
    <w:p w14:paraId="0920CCBE" w14:textId="77777777" w:rsidR="00187999" w:rsidRDefault="00187999" w:rsidP="00187999">
      <w:pPr>
        <w:pStyle w:val="B1"/>
        <w:rPr>
          <w:bCs/>
        </w:rPr>
      </w:pPr>
      <w:r>
        <w:t>-</w:t>
      </w:r>
      <w:r>
        <w:tab/>
        <w:t>Access Types: Get, Replace</w:t>
      </w:r>
    </w:p>
    <w:p w14:paraId="4A5B4FB1" w14:textId="77777777" w:rsidR="00187999" w:rsidRDefault="00187999" w:rsidP="00187999">
      <w:pPr>
        <w:pStyle w:val="B1"/>
      </w:pPr>
      <w:r>
        <w:t>-</w:t>
      </w:r>
      <w:r>
        <w:tab/>
        <w:t>Values: 0, 1</w:t>
      </w:r>
    </w:p>
    <w:p w14:paraId="2C0D1BC2" w14:textId="77777777" w:rsidR="00187999" w:rsidRDefault="00187999" w:rsidP="00187999">
      <w:pPr>
        <w:pStyle w:val="B2"/>
      </w:pPr>
      <w:r>
        <w:t xml:space="preserve">0 - </w:t>
      </w:r>
      <w:r w:rsidRPr="00730856">
        <w:t xml:space="preserve">Indicates that </w:t>
      </w:r>
      <w:r w:rsidRPr="000847EC">
        <w:t xml:space="preserve">the </w:t>
      </w:r>
      <w:r w:rsidRPr="0060269A">
        <w:t xml:space="preserve">location services over </w:t>
      </w:r>
      <w:r>
        <w:t>LCS-</w:t>
      </w:r>
      <w:r>
        <w:rPr>
          <w:lang w:val="en-US"/>
        </w:rPr>
        <w:t>UPP</w:t>
      </w:r>
      <w:r w:rsidRPr="000847EC">
        <w:t xml:space="preserve"> 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0DEEAEE2" w14:textId="77777777" w:rsidR="00187999" w:rsidRDefault="00187999" w:rsidP="00187999">
      <w:pPr>
        <w:pStyle w:val="B2"/>
      </w:pPr>
      <w:r>
        <w:t xml:space="preserve">1 - </w:t>
      </w:r>
      <w:r w:rsidRPr="00730856">
        <w:t xml:space="preserve">Indicates that </w:t>
      </w:r>
      <w:r w:rsidRPr="000847EC">
        <w:t xml:space="preserve">the </w:t>
      </w:r>
      <w:r w:rsidRPr="0060269A">
        <w:t xml:space="preserve">location services over </w:t>
      </w:r>
      <w:r>
        <w:t>LCS-</w:t>
      </w:r>
      <w:r>
        <w:rPr>
          <w:lang w:val="en-US"/>
        </w:rPr>
        <w:t>UPP</w:t>
      </w:r>
      <w:r w:rsidRPr="000847EC">
        <w:t xml:space="preserve"> is a </w:t>
      </w:r>
      <w:r>
        <w:t>3GPP PS data off exempt service</w:t>
      </w:r>
      <w:r w:rsidRPr="00EC1D2C">
        <w:t xml:space="preserve"> </w:t>
      </w:r>
      <w:r>
        <w:t xml:space="preserve">when the UE is in the non-subscribed SNPN (see </w:t>
      </w:r>
      <w:r w:rsidRPr="00CD6E5D">
        <w:t>3GPP TS 31.111 </w:t>
      </w:r>
      <w:r>
        <w:t>[7]).</w:t>
      </w:r>
    </w:p>
    <w:p w14:paraId="32FF2CE7" w14:textId="3C436E26" w:rsidR="00187999" w:rsidRDefault="00187999" w:rsidP="00FC7F7F">
      <w:pPr>
        <w:rPr>
          <w:lang w:eastAsia="zh-CN"/>
        </w:rPr>
      </w:pPr>
      <w:r>
        <w:t>The default value 0 applies if this leaf is not provisioned.</w:t>
      </w:r>
    </w:p>
    <w:p w14:paraId="62D9B4F3" w14:textId="77777777" w:rsidR="00380E77" w:rsidRDefault="00380E77" w:rsidP="00BD23E2">
      <w:pPr>
        <w:pStyle w:val="Heading2"/>
      </w:pPr>
      <w:bookmarkStart w:id="184" w:name="_CR5_10o"/>
      <w:bookmarkStart w:id="185" w:name="_Toc20154891"/>
      <w:bookmarkStart w:id="186" w:name="_Toc36049350"/>
      <w:bookmarkStart w:id="187" w:name="_Toc45199127"/>
      <w:bookmarkStart w:id="188" w:name="_Toc202525479"/>
      <w:bookmarkEnd w:id="184"/>
      <w:r>
        <w:t>5.10o</w:t>
      </w:r>
      <w:r>
        <w:tab/>
        <w:t>/</w:t>
      </w:r>
      <w:r>
        <w:rPr>
          <w:i/>
          <w:iCs/>
        </w:rPr>
        <w:t>&lt;X&gt;</w:t>
      </w:r>
      <w:r>
        <w:t>/EARFCNList</w:t>
      </w:r>
      <w:bookmarkEnd w:id="185"/>
      <w:bookmarkEnd w:id="186"/>
      <w:bookmarkEnd w:id="187"/>
      <w:bookmarkEnd w:id="188"/>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Occurrence: ZeroOrOne</w:t>
      </w:r>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89" w:name="_CR5_10p"/>
      <w:bookmarkStart w:id="190" w:name="_Toc20154892"/>
      <w:bookmarkStart w:id="191" w:name="_Toc36049351"/>
      <w:bookmarkStart w:id="192" w:name="_Toc45199128"/>
      <w:bookmarkStart w:id="193" w:name="_Toc202525480"/>
      <w:bookmarkEnd w:id="189"/>
      <w:r>
        <w:t>5.10p</w:t>
      </w:r>
      <w:r>
        <w:tab/>
        <w:t>/</w:t>
      </w:r>
      <w:r>
        <w:rPr>
          <w:i/>
          <w:iCs/>
        </w:rPr>
        <w:t>&lt;X&gt;</w:t>
      </w:r>
      <w:r>
        <w:t>/EARFCNList/&lt;X&gt;</w:t>
      </w:r>
      <w:bookmarkEnd w:id="190"/>
      <w:bookmarkEnd w:id="191"/>
      <w:bookmarkEnd w:id="192"/>
      <w:bookmarkEnd w:id="193"/>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lastRenderedPageBreak/>
        <w:t>-</w:t>
      </w:r>
      <w:r w:rsidRPr="00364623">
        <w:tab/>
        <w:t>Occurrence: OneOrMore</w:t>
      </w:r>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94" w:name="_CR5_10q"/>
      <w:bookmarkStart w:id="195" w:name="_Toc20154893"/>
      <w:bookmarkStart w:id="196" w:name="_Toc36049352"/>
      <w:bookmarkStart w:id="197" w:name="_Toc45199129"/>
      <w:bookmarkStart w:id="198" w:name="_Toc202525481"/>
      <w:bookmarkEnd w:id="194"/>
      <w:r>
        <w:t>5.10q</w:t>
      </w:r>
      <w:r>
        <w:tab/>
        <w:t>/</w:t>
      </w:r>
      <w:r>
        <w:rPr>
          <w:i/>
          <w:iCs/>
        </w:rPr>
        <w:t>&lt;X&gt;</w:t>
      </w:r>
      <w:r>
        <w:t>/EARFCNList/&lt;X&gt;/EARFCN</w:t>
      </w:r>
      <w:bookmarkEnd w:id="195"/>
      <w:bookmarkEnd w:id="196"/>
      <w:bookmarkEnd w:id="197"/>
      <w:bookmarkEnd w:id="198"/>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99" w:name="_CR5_10r"/>
      <w:bookmarkStart w:id="200" w:name="_Toc20154894"/>
      <w:bookmarkStart w:id="201" w:name="_Toc36049353"/>
      <w:bookmarkStart w:id="202" w:name="_Toc45199130"/>
      <w:bookmarkStart w:id="203" w:name="_Toc202525482"/>
      <w:bookmarkEnd w:id="199"/>
      <w:r>
        <w:t>5.10r</w:t>
      </w:r>
      <w:r>
        <w:tab/>
        <w:t>/</w:t>
      </w:r>
      <w:r>
        <w:rPr>
          <w:i/>
          <w:iCs/>
        </w:rPr>
        <w:t>&lt;X&gt;</w:t>
      </w:r>
      <w:r>
        <w:t>/EARFCNList/&lt;X&gt;/GeographicalArea</w:t>
      </w:r>
      <w:bookmarkEnd w:id="200"/>
      <w:bookmarkEnd w:id="201"/>
      <w:bookmarkEnd w:id="202"/>
      <w:bookmarkEnd w:id="203"/>
    </w:p>
    <w:p w14:paraId="0BBA85C5" w14:textId="77777777" w:rsidR="00380E77" w:rsidRPr="008A3E14" w:rsidRDefault="00380E77" w:rsidP="00380E77">
      <w:r w:rsidRPr="008A3E14">
        <w:t>The GeographicalArea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204"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205" w:name="_CR5_10s"/>
      <w:bookmarkStart w:id="206" w:name="_Toc20154895"/>
      <w:bookmarkStart w:id="207" w:name="_Toc36049354"/>
      <w:bookmarkStart w:id="208" w:name="_Toc45199131"/>
      <w:bookmarkStart w:id="209" w:name="_Toc202525483"/>
      <w:bookmarkEnd w:id="204"/>
      <w:bookmarkEnd w:id="205"/>
      <w:r>
        <w:t>5.10s</w:t>
      </w:r>
      <w:r>
        <w:tab/>
        <w:t>/</w:t>
      </w:r>
      <w:r>
        <w:rPr>
          <w:i/>
          <w:iCs/>
        </w:rPr>
        <w:t>&lt;X&gt;</w:t>
      </w:r>
      <w:r>
        <w:t>/EARFCNList/&lt;X&gt;/GeographicalArea/Polygon</w:t>
      </w:r>
      <w:bookmarkEnd w:id="206"/>
      <w:bookmarkEnd w:id="207"/>
      <w:bookmarkEnd w:id="208"/>
      <w:bookmarkEnd w:id="209"/>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210" w:name="_MCCTEMPBM_CRPT16240001___2"/>
      <w:r w:rsidRPr="008A3E14">
        <w:rPr>
          <w:lang w:eastAsia="x-none"/>
        </w:rPr>
        <w:t>-</w:t>
      </w:r>
      <w:r w:rsidRPr="008A3E14">
        <w:rPr>
          <w:lang w:eastAsia="x-none"/>
        </w:rPr>
        <w:tab/>
        <w:t>Occurrence: ZeroOrOne</w:t>
      </w:r>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211" w:name="_CR5_10t"/>
      <w:bookmarkStart w:id="212" w:name="_Toc20154896"/>
      <w:bookmarkStart w:id="213" w:name="_Toc36049355"/>
      <w:bookmarkStart w:id="214" w:name="_Toc45199132"/>
      <w:bookmarkStart w:id="215" w:name="_Toc202525484"/>
      <w:bookmarkEnd w:id="210"/>
      <w:bookmarkEnd w:id="211"/>
      <w:r>
        <w:t>5.10t</w:t>
      </w:r>
      <w:r>
        <w:tab/>
        <w:t>/</w:t>
      </w:r>
      <w:r>
        <w:rPr>
          <w:i/>
          <w:iCs/>
        </w:rPr>
        <w:t>&lt;X&gt;</w:t>
      </w:r>
      <w:r>
        <w:t>/EARFCNList/&lt;X&gt;/GeographicalArea/Polygon/&lt;X&gt;</w:t>
      </w:r>
      <w:bookmarkEnd w:id="212"/>
      <w:bookmarkEnd w:id="213"/>
      <w:bookmarkEnd w:id="214"/>
      <w:bookmarkEnd w:id="215"/>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216" w:name="_MCCTEMPBM_CRPT16240002___2"/>
      <w:r w:rsidRPr="008A3E14">
        <w:rPr>
          <w:lang w:eastAsia="x-none"/>
        </w:rPr>
        <w:t>-</w:t>
      </w:r>
      <w:r w:rsidRPr="008A3E14">
        <w:rPr>
          <w:lang w:eastAsia="x-none"/>
        </w:rPr>
        <w:tab/>
        <w:t>Occurrence: OneOrMore</w:t>
      </w:r>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217" w:name="_CR5_10u"/>
      <w:bookmarkStart w:id="218" w:name="_Toc20154897"/>
      <w:bookmarkStart w:id="219" w:name="_Toc36049356"/>
      <w:bookmarkStart w:id="220" w:name="_Toc45199133"/>
      <w:bookmarkStart w:id="221" w:name="_Toc202525485"/>
      <w:bookmarkEnd w:id="216"/>
      <w:bookmarkEnd w:id="217"/>
      <w:r>
        <w:lastRenderedPageBreak/>
        <w:t>5.10u</w:t>
      </w:r>
      <w:r>
        <w:tab/>
        <w:t>/</w:t>
      </w:r>
      <w:r>
        <w:rPr>
          <w:i/>
          <w:iCs/>
        </w:rPr>
        <w:t>&lt;X&gt;</w:t>
      </w:r>
      <w:r>
        <w:t>/EARFCNList/&lt;X&gt;/GeographicalArea/Polygon/&lt;X&gt;/</w:t>
      </w:r>
      <w:r w:rsidRPr="008A3E14">
        <w:rPr>
          <w:sz w:val="28"/>
          <w:lang w:val="en-US"/>
        </w:rPr>
        <w:br/>
      </w:r>
      <w:r>
        <w:t>Coordinates</w:t>
      </w:r>
      <w:bookmarkEnd w:id="218"/>
      <w:bookmarkEnd w:id="219"/>
      <w:bookmarkEnd w:id="220"/>
      <w:bookmarkEnd w:id="221"/>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222"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223" w:name="_CR5_10v"/>
      <w:bookmarkStart w:id="224" w:name="_Toc20154898"/>
      <w:bookmarkStart w:id="225" w:name="_Toc36049357"/>
      <w:bookmarkStart w:id="226" w:name="_Toc45199134"/>
      <w:bookmarkStart w:id="227" w:name="_Toc202525486"/>
      <w:bookmarkEnd w:id="222"/>
      <w:bookmarkEnd w:id="223"/>
      <w:r>
        <w:t>5.10v</w:t>
      </w:r>
      <w:r>
        <w:tab/>
        <w:t>/</w:t>
      </w:r>
      <w:r>
        <w:rPr>
          <w:i/>
          <w:iCs/>
        </w:rPr>
        <w:t>&lt;X&gt;</w:t>
      </w:r>
      <w:r>
        <w:t>/EARFCNList/&lt;X&gt;/GeographicalArea/Polygon/&lt;X&gt;/</w:t>
      </w:r>
      <w:r w:rsidRPr="008A3E14">
        <w:rPr>
          <w:sz w:val="28"/>
          <w:lang w:val="en-US"/>
        </w:rPr>
        <w:br/>
      </w:r>
      <w:r>
        <w:t>Coordinates/&lt;X&gt;</w:t>
      </w:r>
      <w:bookmarkEnd w:id="224"/>
      <w:bookmarkEnd w:id="225"/>
      <w:bookmarkEnd w:id="226"/>
      <w:bookmarkEnd w:id="227"/>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228" w:name="_MCCTEMPBM_CRPT16240004___2"/>
      <w:r w:rsidRPr="008A3E14">
        <w:rPr>
          <w:lang w:eastAsia="x-none"/>
        </w:rPr>
        <w:t>-</w:t>
      </w:r>
      <w:r w:rsidRPr="008A3E14">
        <w:rPr>
          <w:lang w:eastAsia="x-none"/>
        </w:rPr>
        <w:tab/>
        <w:t>Occurrence: OneOrMore</w:t>
      </w:r>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229" w:name="_MCCTEMPBM_CRPT16240005___2"/>
      <w:bookmarkEnd w:id="228"/>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230" w:name="_CR5_10w"/>
      <w:bookmarkStart w:id="231" w:name="_Toc20154899"/>
      <w:bookmarkStart w:id="232" w:name="_Toc36049358"/>
      <w:bookmarkStart w:id="233" w:name="_Toc45199135"/>
      <w:bookmarkStart w:id="234" w:name="_Toc202525487"/>
      <w:bookmarkEnd w:id="229"/>
      <w:bookmarkEnd w:id="230"/>
      <w:r>
        <w:t>5.10w</w:t>
      </w:r>
      <w:r>
        <w:tab/>
        <w:t>/</w:t>
      </w:r>
      <w:r>
        <w:rPr>
          <w:i/>
          <w:iCs/>
        </w:rPr>
        <w:t>&lt;X&gt;</w:t>
      </w:r>
      <w:r>
        <w:t>/EARFCNList/&lt;X&gt;/GeographicalArea/Polygon/&lt;X&gt;/</w:t>
      </w:r>
      <w:r w:rsidRPr="008A3E14">
        <w:rPr>
          <w:sz w:val="28"/>
          <w:lang w:val="en-US"/>
        </w:rPr>
        <w:br/>
      </w:r>
      <w:r>
        <w:t>Coordinates/&lt;X&gt;/Latitude</w:t>
      </w:r>
      <w:bookmarkEnd w:id="231"/>
      <w:bookmarkEnd w:id="232"/>
      <w:bookmarkEnd w:id="233"/>
      <w:bookmarkEnd w:id="234"/>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235"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235"/>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236" w:name="_CR5_10x"/>
      <w:bookmarkStart w:id="237" w:name="_Toc20154900"/>
      <w:bookmarkStart w:id="238" w:name="_Toc36049359"/>
      <w:bookmarkStart w:id="239" w:name="_Toc45199136"/>
      <w:bookmarkStart w:id="240" w:name="_Toc202525488"/>
      <w:bookmarkEnd w:id="236"/>
      <w:r>
        <w:t>5.10x</w:t>
      </w:r>
      <w:r>
        <w:tab/>
        <w:t>/</w:t>
      </w:r>
      <w:r>
        <w:rPr>
          <w:i/>
          <w:iCs/>
        </w:rPr>
        <w:t>&lt;X&gt;</w:t>
      </w:r>
      <w:r>
        <w:t>/EARFCNList/&lt;X&gt;/GeographicalArea/Polygon/&lt;X&gt;/</w:t>
      </w:r>
      <w:r w:rsidRPr="008A3E14">
        <w:rPr>
          <w:sz w:val="28"/>
          <w:lang w:val="en-US"/>
        </w:rPr>
        <w:br/>
      </w:r>
      <w:r>
        <w:t>Coordinates/&lt;X&gt;/Longitude</w:t>
      </w:r>
      <w:bookmarkEnd w:id="237"/>
      <w:bookmarkEnd w:id="238"/>
      <w:bookmarkEnd w:id="239"/>
      <w:bookmarkEnd w:id="240"/>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241"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241"/>
    <w:p w14:paraId="641E7227" w14:textId="77777777" w:rsidR="00380E77" w:rsidRPr="008A3E14" w:rsidRDefault="00380E77" w:rsidP="00380E77">
      <w:r w:rsidRPr="008A3E14">
        <w:lastRenderedPageBreak/>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242" w:name="_CR5_10y"/>
      <w:bookmarkStart w:id="243" w:name="_Toc20154901"/>
      <w:bookmarkStart w:id="244" w:name="_Toc36049360"/>
      <w:bookmarkStart w:id="245" w:name="_Toc45199137"/>
      <w:bookmarkStart w:id="246" w:name="_Toc202525489"/>
      <w:bookmarkEnd w:id="242"/>
      <w:r>
        <w:t>5.10y</w:t>
      </w:r>
      <w:r>
        <w:tab/>
        <w:t>/</w:t>
      </w:r>
      <w:r>
        <w:rPr>
          <w:i/>
          <w:iCs/>
        </w:rPr>
        <w:t>&lt;X&gt;</w:t>
      </w:r>
      <w:r>
        <w:t>/RLOSPreferredPLMNList</w:t>
      </w:r>
      <w:bookmarkEnd w:id="243"/>
      <w:bookmarkEnd w:id="244"/>
      <w:bookmarkEnd w:id="245"/>
      <w:bookmarkEnd w:id="246"/>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Occurrence: ZeroOrOne</w:t>
      </w:r>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247" w:name="_CR5_10z"/>
      <w:bookmarkStart w:id="248" w:name="_Toc20154902"/>
      <w:bookmarkStart w:id="249" w:name="_Toc36049361"/>
      <w:bookmarkStart w:id="250" w:name="_Toc45199138"/>
      <w:bookmarkStart w:id="251" w:name="_Toc202525490"/>
      <w:bookmarkEnd w:id="247"/>
      <w:r>
        <w:t>5.10z</w:t>
      </w:r>
      <w:r>
        <w:tab/>
        <w:t>/</w:t>
      </w:r>
      <w:r>
        <w:rPr>
          <w:i/>
          <w:iCs/>
        </w:rPr>
        <w:t>&lt;X&gt;</w:t>
      </w:r>
      <w:r>
        <w:t>/RLOSPreferredPLMNList/&lt;X&gt;</w:t>
      </w:r>
      <w:bookmarkEnd w:id="248"/>
      <w:bookmarkEnd w:id="249"/>
      <w:bookmarkEnd w:id="250"/>
      <w:bookmarkEnd w:id="251"/>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Occurrence: OneOrMore</w:t>
      </w:r>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252" w:name="_CR5_10za"/>
      <w:bookmarkStart w:id="253" w:name="_Toc20154903"/>
      <w:bookmarkStart w:id="254" w:name="_Toc36049362"/>
      <w:bookmarkStart w:id="255" w:name="_Toc45199139"/>
      <w:bookmarkStart w:id="256" w:name="_Toc202525491"/>
      <w:bookmarkEnd w:id="252"/>
      <w:r>
        <w:t>5.10za</w:t>
      </w:r>
      <w:r>
        <w:tab/>
        <w:t>/</w:t>
      </w:r>
      <w:r>
        <w:rPr>
          <w:i/>
          <w:iCs/>
        </w:rPr>
        <w:t>&lt;X&gt;</w:t>
      </w:r>
      <w:r>
        <w:t>/RLOSPreferredPLMNList/&lt;X&gt;/PLMN</w:t>
      </w:r>
      <w:bookmarkEnd w:id="253"/>
      <w:bookmarkEnd w:id="254"/>
      <w:bookmarkEnd w:id="255"/>
      <w:bookmarkEnd w:id="256"/>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257"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257"/>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4D53562B" w:rsidR="003C5764" w:rsidRDefault="003C5764" w:rsidP="007E362B">
      <w:pPr>
        <w:pStyle w:val="Heading2"/>
      </w:pPr>
      <w:bookmarkStart w:id="258" w:name="_CR5_10zb"/>
      <w:bookmarkStart w:id="259" w:name="_Toc20154904"/>
      <w:bookmarkStart w:id="260" w:name="_Toc36049363"/>
      <w:bookmarkStart w:id="261" w:name="_Toc45199140"/>
      <w:bookmarkStart w:id="262" w:name="_Toc202525492"/>
      <w:bookmarkEnd w:id="258"/>
      <w:r>
        <w:t>5.10zb</w:t>
      </w:r>
      <w:r w:rsidR="007E362B">
        <w:tab/>
      </w:r>
      <w:r>
        <w:t>/</w:t>
      </w:r>
      <w:r>
        <w:rPr>
          <w:i/>
          <w:iCs/>
        </w:rPr>
        <w:t>&lt;X&gt;</w:t>
      </w:r>
      <w:r>
        <w:t>/RLOSPreferredPLMNList/&lt;X&gt;/PLMNPriority</w:t>
      </w:r>
      <w:bookmarkEnd w:id="259"/>
      <w:bookmarkEnd w:id="260"/>
      <w:bookmarkEnd w:id="261"/>
      <w:bookmarkEnd w:id="262"/>
    </w:p>
    <w:p w14:paraId="7D13F562" w14:textId="77777777" w:rsidR="003C5764" w:rsidRPr="009E67A2" w:rsidRDefault="003C5764" w:rsidP="003C5764">
      <w:r>
        <w:t>The PLMNPriority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r>
        <w:t>PLMN</w:t>
      </w:r>
      <w:r w:rsidRPr="00364623">
        <w:t xml:space="preserve">Priority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263" w:name="_CR5_10zc"/>
      <w:bookmarkStart w:id="264" w:name="_Toc20154905"/>
      <w:bookmarkStart w:id="265" w:name="_Toc36049364"/>
      <w:bookmarkStart w:id="266" w:name="_Toc45199141"/>
      <w:bookmarkStart w:id="267" w:name="_Toc202525493"/>
      <w:bookmarkEnd w:id="263"/>
      <w:r>
        <w:lastRenderedPageBreak/>
        <w:t>5.10zc</w:t>
      </w:r>
      <w:r>
        <w:tab/>
        <w:t>/</w:t>
      </w:r>
      <w:r>
        <w:rPr>
          <w:i/>
          <w:iCs/>
        </w:rPr>
        <w:t>&lt;X&gt;</w:t>
      </w:r>
      <w:r>
        <w:t>/MfgAssignUERadioCapId</w:t>
      </w:r>
      <w:bookmarkEnd w:id="264"/>
      <w:bookmarkEnd w:id="265"/>
      <w:bookmarkEnd w:id="266"/>
      <w:bookmarkEnd w:id="267"/>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Occurrence: ZeroOrOne</w:t>
      </w:r>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68" w:name="_CR5_10zca"/>
      <w:bookmarkStart w:id="269" w:name="_Toc36049365"/>
      <w:bookmarkStart w:id="270" w:name="_Toc45199142"/>
      <w:bookmarkStart w:id="271" w:name="_Toc20154906"/>
      <w:bookmarkStart w:id="272" w:name="_Toc202525494"/>
      <w:bookmarkEnd w:id="268"/>
      <w:r>
        <w:t>5.10zca</w:t>
      </w:r>
      <w:r>
        <w:tab/>
        <w:t>/</w:t>
      </w:r>
      <w:r>
        <w:rPr>
          <w:i/>
          <w:iCs/>
        </w:rPr>
        <w:t>&lt;X&gt;</w:t>
      </w:r>
      <w:r>
        <w:t>/MfgAssignUERadioCapId/VendorID</w:t>
      </w:r>
      <w:bookmarkEnd w:id="269"/>
      <w:bookmarkEnd w:id="270"/>
      <w:bookmarkEnd w:id="272"/>
    </w:p>
    <w:p w14:paraId="6EDE93A4" w14:textId="77777777" w:rsidR="00A90F51" w:rsidRDefault="00A90F51" w:rsidP="00A90F51">
      <w:r>
        <w:t>The VendorID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&lt;VendorID&gt;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73" w:name="_CR5_10zd"/>
      <w:bookmarkStart w:id="274" w:name="_Toc36049366"/>
      <w:bookmarkStart w:id="275" w:name="_Toc45199143"/>
      <w:bookmarkStart w:id="276" w:name="_Toc202525495"/>
      <w:bookmarkEnd w:id="273"/>
      <w:r>
        <w:t>5.10zd</w:t>
      </w:r>
      <w:r>
        <w:tab/>
        <w:t>/</w:t>
      </w:r>
      <w:r>
        <w:rPr>
          <w:i/>
          <w:iCs/>
        </w:rPr>
        <w:t>&lt;X&gt;</w:t>
      </w:r>
      <w:r>
        <w:t>/MfgAssignUERadioCapId/&lt;X&gt;</w:t>
      </w:r>
      <w:bookmarkEnd w:id="271"/>
      <w:bookmarkEnd w:id="274"/>
      <w:bookmarkEnd w:id="275"/>
      <w:bookmarkEnd w:id="276"/>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Occurrence: OneOrMore</w:t>
      </w:r>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77" w:name="_CR5_10ze"/>
      <w:bookmarkStart w:id="278" w:name="_Toc20154907"/>
      <w:bookmarkStart w:id="279" w:name="_Toc36049367"/>
      <w:bookmarkStart w:id="280" w:name="_Toc45199144"/>
      <w:bookmarkStart w:id="281" w:name="_Toc202525496"/>
      <w:bookmarkEnd w:id="277"/>
      <w:r w:rsidRPr="00A61950">
        <w:rPr>
          <w:lang w:val="fr-FR"/>
        </w:rPr>
        <w:t>5.10ze</w:t>
      </w:r>
      <w:r w:rsidRPr="00A61950">
        <w:rPr>
          <w:lang w:val="fr-FR"/>
        </w:rPr>
        <w:tab/>
        <w:t>/</w:t>
      </w:r>
      <w:r w:rsidRPr="00A61950">
        <w:rPr>
          <w:i/>
          <w:iCs/>
          <w:lang w:val="fr-FR"/>
        </w:rPr>
        <w:t>&lt;X&gt;</w:t>
      </w:r>
      <w:r w:rsidRPr="00A61950">
        <w:rPr>
          <w:lang w:val="fr-FR"/>
        </w:rPr>
        <w:t>/MfgAssignUERadioCapId/&lt;X&gt;/RCI</w:t>
      </w:r>
      <w:bookmarkEnd w:id="278"/>
      <w:bookmarkEnd w:id="279"/>
      <w:bookmarkEnd w:id="280"/>
      <w:bookmarkEnd w:id="281"/>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82" w:name="_CR5_10zf"/>
      <w:bookmarkStart w:id="283" w:name="_Toc36049368"/>
      <w:bookmarkStart w:id="284" w:name="_Toc45199145"/>
      <w:bookmarkStart w:id="285" w:name="_Toc20154908"/>
      <w:bookmarkStart w:id="286" w:name="_Toc202525497"/>
      <w:bookmarkEnd w:id="282"/>
      <w:r>
        <w:t>5.10zf</w:t>
      </w:r>
      <w:r>
        <w:tab/>
        <w:t>/</w:t>
      </w:r>
      <w:r>
        <w:rPr>
          <w:i/>
          <w:iCs/>
        </w:rPr>
        <w:t>&lt;X&gt;</w:t>
      </w:r>
      <w:r>
        <w:t>/MfgAssignUERadioCapId/&lt;X&gt;/UERadioConfigLTE</w:t>
      </w:r>
      <w:bookmarkEnd w:id="283"/>
      <w:bookmarkEnd w:id="284"/>
      <w:bookmarkEnd w:id="286"/>
    </w:p>
    <w:p w14:paraId="1050AA09" w14:textId="77777777" w:rsidR="00A90F51" w:rsidRDefault="00A90F51" w:rsidP="00A90F51">
      <w:r>
        <w:t xml:space="preserve">The UERadioConfigLTE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Occurrence: ZeroOrOne</w:t>
      </w:r>
    </w:p>
    <w:p w14:paraId="3A364C4A" w14:textId="77777777" w:rsidR="00A90F51" w:rsidRDefault="00A90F51" w:rsidP="00A90F51">
      <w:pPr>
        <w:pStyle w:val="B1"/>
      </w:pPr>
      <w:r>
        <w:lastRenderedPageBreak/>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&lt;UERadioConfigLTE&gt;</w:t>
      </w:r>
    </w:p>
    <w:p w14:paraId="7E98E339" w14:textId="77777777" w:rsidR="00A90F51" w:rsidRDefault="00A90F51" w:rsidP="00A90F51">
      <w:r w:rsidRPr="00D219D9">
        <w:t xml:space="preserve">The </w:t>
      </w:r>
      <w:r>
        <w:t>UERadioConfigLTE</w:t>
      </w:r>
      <w:r w:rsidRPr="00D219D9">
        <w:t xml:space="preserve"> is defined as</w:t>
      </w:r>
      <w:r>
        <w:t xml:space="preserve"> the</w:t>
      </w:r>
      <w:r w:rsidRPr="00D219D9">
        <w:t xml:space="preserve"> </w:t>
      </w:r>
      <w:r>
        <w:rPr>
          <w:i/>
          <w:iCs/>
        </w:rPr>
        <w:t>UE</w:t>
      </w:r>
      <w:r w:rsidRPr="000A43DF">
        <w:rPr>
          <w:i/>
          <w:iCs/>
        </w:rPr>
        <w:t>-CapabilityRAT-ContainerList</w:t>
      </w:r>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87" w:name="_CR5_10zg"/>
      <w:bookmarkStart w:id="288" w:name="_Toc36049369"/>
      <w:bookmarkStart w:id="289" w:name="_Toc45199146"/>
      <w:bookmarkStart w:id="290" w:name="_Toc202525498"/>
      <w:bookmarkEnd w:id="287"/>
      <w:r>
        <w:t>5.10zg</w:t>
      </w:r>
      <w:r>
        <w:tab/>
        <w:t>/</w:t>
      </w:r>
      <w:r>
        <w:rPr>
          <w:i/>
          <w:iCs/>
        </w:rPr>
        <w:t>&lt;X&gt;</w:t>
      </w:r>
      <w:r>
        <w:t>/MfgAssignUERadioCapId/&lt;X&gt;/UERadioConfigNR</w:t>
      </w:r>
      <w:bookmarkEnd w:id="288"/>
      <w:bookmarkEnd w:id="289"/>
      <w:bookmarkEnd w:id="290"/>
    </w:p>
    <w:p w14:paraId="474297D7" w14:textId="77777777" w:rsidR="00A90F51" w:rsidRDefault="00A90F51" w:rsidP="00A90F51">
      <w:r>
        <w:t xml:space="preserve">The UERadioConfigNR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Occurrence: ZeroOrOne</w:t>
      </w:r>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&lt;UERadioConfigNR&gt;</w:t>
      </w:r>
    </w:p>
    <w:p w14:paraId="46CECCC2" w14:textId="77777777" w:rsidR="00A90F51" w:rsidRDefault="00A90F51" w:rsidP="00A90F51">
      <w:r w:rsidRPr="00D219D9">
        <w:t xml:space="preserve">The </w:t>
      </w:r>
      <w:r>
        <w:t>UERadioConfigNR</w:t>
      </w:r>
      <w:r w:rsidRPr="00D219D9">
        <w:t xml:space="preserve"> is defined as</w:t>
      </w:r>
      <w:r>
        <w:t xml:space="preserve"> the</w:t>
      </w:r>
      <w:r w:rsidRPr="00D219D9">
        <w:t xml:space="preserve"> </w:t>
      </w:r>
      <w:r>
        <w:rPr>
          <w:i/>
          <w:iCs/>
        </w:rPr>
        <w:t>UE</w:t>
      </w:r>
      <w:r w:rsidRPr="00861A0C">
        <w:rPr>
          <w:i/>
          <w:iCs/>
        </w:rPr>
        <w:t>-CapabilityRAT-ContainerList</w:t>
      </w:r>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91" w:name="_CR5_10zh"/>
      <w:bookmarkStart w:id="292" w:name="_Toc11403844"/>
      <w:bookmarkStart w:id="293" w:name="_Toc36049370"/>
      <w:bookmarkStart w:id="294" w:name="_Toc45199147"/>
      <w:bookmarkStart w:id="295" w:name="_Toc202525499"/>
      <w:bookmarkEnd w:id="291"/>
      <w:r>
        <w:t>5.10zh</w:t>
      </w:r>
      <w:r>
        <w:tab/>
        <w:t>/</w:t>
      </w:r>
      <w:r>
        <w:rPr>
          <w:i/>
          <w:iCs/>
        </w:rPr>
        <w:t>&lt;X&gt;</w:t>
      </w:r>
      <w:r>
        <w:t>/RLOSAllowedMCCList</w:t>
      </w:r>
      <w:bookmarkEnd w:id="292"/>
      <w:bookmarkEnd w:id="293"/>
      <w:bookmarkEnd w:id="294"/>
      <w:bookmarkEnd w:id="295"/>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Occurrence: ZeroOrOne</w:t>
      </w:r>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96" w:name="_CR5_10zi"/>
      <w:bookmarkStart w:id="297" w:name="_Toc11403845"/>
      <w:bookmarkStart w:id="298" w:name="_Toc36049371"/>
      <w:bookmarkStart w:id="299" w:name="_Toc45199148"/>
      <w:bookmarkStart w:id="300" w:name="_Toc202525500"/>
      <w:bookmarkEnd w:id="296"/>
      <w:r>
        <w:t>5.10zi</w:t>
      </w:r>
      <w:r>
        <w:tab/>
        <w:t>/</w:t>
      </w:r>
      <w:r>
        <w:rPr>
          <w:i/>
          <w:iCs/>
        </w:rPr>
        <w:t>&lt;X&gt;</w:t>
      </w:r>
      <w:r>
        <w:t>/RLOSAllowedMCCList/&lt;X&gt;</w:t>
      </w:r>
      <w:bookmarkEnd w:id="297"/>
      <w:bookmarkEnd w:id="298"/>
      <w:bookmarkEnd w:id="299"/>
      <w:bookmarkEnd w:id="300"/>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Occurrence: OneOrMore</w:t>
      </w:r>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301" w:name="_CR5_10zj"/>
      <w:bookmarkStart w:id="302" w:name="_Toc11403846"/>
      <w:bookmarkStart w:id="303" w:name="_Toc36049372"/>
      <w:bookmarkStart w:id="304" w:name="_Toc45199149"/>
      <w:bookmarkStart w:id="305" w:name="_Toc202525501"/>
      <w:bookmarkEnd w:id="301"/>
      <w:r>
        <w:t>5.10zj</w:t>
      </w:r>
      <w:r>
        <w:tab/>
        <w:t>/</w:t>
      </w:r>
      <w:r>
        <w:rPr>
          <w:i/>
          <w:iCs/>
        </w:rPr>
        <w:t>&lt;X&gt;</w:t>
      </w:r>
      <w:r>
        <w:t>/RLOSAllowedMCCList/&lt;X&gt;/</w:t>
      </w:r>
      <w:bookmarkEnd w:id="302"/>
      <w:r>
        <w:t>MCC</w:t>
      </w:r>
      <w:bookmarkEnd w:id="303"/>
      <w:bookmarkEnd w:id="304"/>
      <w:bookmarkEnd w:id="305"/>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306"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306"/>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307" w:name="_CR5_10zk"/>
      <w:bookmarkStart w:id="308" w:name="_Toc45199150"/>
      <w:bookmarkStart w:id="309" w:name="_Toc36049373"/>
      <w:bookmarkStart w:id="310" w:name="_Toc202525502"/>
      <w:bookmarkEnd w:id="307"/>
      <w:r>
        <w:lastRenderedPageBreak/>
        <w:t>5.10zk</w:t>
      </w:r>
      <w:r>
        <w:tab/>
        <w:t>/</w:t>
      </w:r>
      <w:r>
        <w:rPr>
          <w:i/>
          <w:iCs/>
        </w:rPr>
        <w:t>&lt;X&gt;</w:t>
      </w:r>
      <w:r>
        <w:t>/SNPN_Configuration</w:t>
      </w:r>
      <w:bookmarkEnd w:id="308"/>
      <w:bookmarkEnd w:id="310"/>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Occurrence: ZeroOrOne</w:t>
      </w:r>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311" w:name="_CR5_10zl"/>
      <w:bookmarkStart w:id="312" w:name="_Toc45199151"/>
      <w:bookmarkStart w:id="313" w:name="_Toc202525503"/>
      <w:bookmarkEnd w:id="311"/>
      <w:r>
        <w:t>5.10zl</w:t>
      </w:r>
      <w:r>
        <w:tab/>
        <w:t>/</w:t>
      </w:r>
      <w:r>
        <w:rPr>
          <w:i/>
          <w:iCs/>
        </w:rPr>
        <w:t>&lt;X&gt;</w:t>
      </w:r>
      <w:r>
        <w:t>/SNPN_Configuration/&lt;X&gt;</w:t>
      </w:r>
      <w:bookmarkEnd w:id="312"/>
      <w:bookmarkEnd w:id="313"/>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314"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Occurrence: OneOrMore</w:t>
      </w:r>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315" w:name="_CR5_10zm"/>
      <w:bookmarkStart w:id="316" w:name="_Toc202525504"/>
      <w:bookmarkEnd w:id="315"/>
      <w:r>
        <w:t>5.10zm</w:t>
      </w:r>
      <w:r>
        <w:tab/>
        <w:t>/</w:t>
      </w:r>
      <w:r>
        <w:rPr>
          <w:i/>
          <w:iCs/>
        </w:rPr>
        <w:t>&lt;X&gt;</w:t>
      </w:r>
      <w:r>
        <w:t>/SNPN_Configuration/&lt;X&gt;/SNPN_identifier</w:t>
      </w:r>
      <w:bookmarkEnd w:id="314"/>
      <w:bookmarkEnd w:id="316"/>
    </w:p>
    <w:p w14:paraId="04FFBFDA" w14:textId="5423EA8D" w:rsidR="00A06083" w:rsidRPr="008A3E14" w:rsidRDefault="00A06083" w:rsidP="00A06083">
      <w:r>
        <w:t xml:space="preserve">This leaf indicates the SNPN identity of </w:t>
      </w:r>
      <w:r>
        <w:rPr>
          <w:noProof/>
        </w:rPr>
        <w:t>the subscribed SNPN of an entry of "list of subscriber data"</w:t>
      </w:r>
      <w:r>
        <w:t>, for which the 3GPP_PS_data_off leaf or SM_RetryWaitTime leaf is applicable.</w:t>
      </w:r>
    </w:p>
    <w:p w14:paraId="626FB049" w14:textId="77777777" w:rsidR="00A06083" w:rsidRPr="008A3E14" w:rsidRDefault="00A06083" w:rsidP="00A06083">
      <w:pPr>
        <w:ind w:left="568" w:hanging="284"/>
        <w:rPr>
          <w:lang w:eastAsia="x-none"/>
        </w:rPr>
      </w:pPr>
      <w:bookmarkStart w:id="317"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317"/>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318" w:name="_CR5_10zn"/>
      <w:bookmarkStart w:id="319" w:name="_Toc45199153"/>
      <w:bookmarkStart w:id="320" w:name="_Toc202525505"/>
      <w:bookmarkEnd w:id="318"/>
      <w:r>
        <w:t>5.10zn</w:t>
      </w:r>
      <w:r>
        <w:tab/>
        <w:t>/</w:t>
      </w:r>
      <w:r>
        <w:rPr>
          <w:i/>
          <w:iCs/>
        </w:rPr>
        <w:t>&lt;X&gt;</w:t>
      </w:r>
      <w:r>
        <w:t>/SNPN_Configuration/&lt;X&gt;/</w:t>
      </w:r>
      <w:r w:rsidRPr="000847EC">
        <w:t>3GPP</w:t>
      </w:r>
      <w:r>
        <w:t>_</w:t>
      </w:r>
      <w:r w:rsidRPr="000847EC">
        <w:t>PS</w:t>
      </w:r>
      <w:r>
        <w:t>_d</w:t>
      </w:r>
      <w:r w:rsidRPr="000847EC">
        <w:t>ata</w:t>
      </w:r>
      <w:r>
        <w:t>_o</w:t>
      </w:r>
      <w:r w:rsidRPr="000847EC">
        <w:t>ff</w:t>
      </w:r>
      <w:bookmarkEnd w:id="319"/>
      <w:bookmarkEnd w:id="320"/>
    </w:p>
    <w:p w14:paraId="58A59D0D" w14:textId="77777777" w:rsidR="008348DA" w:rsidRDefault="008348DA" w:rsidP="008348DA">
      <w:bookmarkStart w:id="321" w:name="_Toc45199154"/>
      <w:r>
        <w:t>The interior node contains configuration parameters regarding 3GPP PS data off for a UE in the SNPN identified by the SNPN_identifier leaf or a non-subscribed SNPN.</w:t>
      </w:r>
    </w:p>
    <w:p w14:paraId="6486E692" w14:textId="77777777" w:rsidR="008348DA" w:rsidRDefault="008348DA" w:rsidP="008348DA">
      <w:pPr>
        <w:pStyle w:val="B1"/>
      </w:pPr>
      <w:r>
        <w:t>-</w:t>
      </w:r>
      <w:r>
        <w:tab/>
        <w:t>Occurrence: ZeroOrOne</w:t>
      </w:r>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322" w:name="_CR5_10zo"/>
      <w:bookmarkStart w:id="323" w:name="_Toc202525506"/>
      <w:bookmarkEnd w:id="322"/>
      <w:r>
        <w:lastRenderedPageBreak/>
        <w:t>5.10zo</w:t>
      </w:r>
      <w:r>
        <w:tab/>
        <w:t>/</w:t>
      </w:r>
      <w:r>
        <w:rPr>
          <w:i/>
          <w:iCs/>
        </w:rPr>
        <w:t>&lt;X&gt;</w:t>
      </w:r>
      <w:r>
        <w:t>/SNPN_Configuration/&lt;X&gt;/3GPP_PS_data_off/Exempted_service_list</w:t>
      </w:r>
      <w:bookmarkEnd w:id="321"/>
      <w:bookmarkEnd w:id="323"/>
    </w:p>
    <w:p w14:paraId="2D49A655" w14:textId="77777777" w:rsidR="008348DA" w:rsidRDefault="008348DA" w:rsidP="008348DA">
      <w:r>
        <w:t>This interior node contains one or more services which are exempted of 3GPP PS data off when the UE is in the SNPN identified by the SNPN_identifier leaf. If the Exempted_service_list_non_subscribed_SNPN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324" w:name="_CR5_10zp"/>
      <w:bookmarkStart w:id="325" w:name="_Toc45199155"/>
      <w:bookmarkStart w:id="326" w:name="_Toc202525507"/>
      <w:bookmarkEnd w:id="324"/>
      <w:r>
        <w:t>5.10zp</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Exempted_service_list/Device_management_over_PS</w:t>
      </w:r>
      <w:bookmarkEnd w:id="325"/>
      <w:bookmarkEnd w:id="326"/>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when the UE is in the SNPN identified by the SNPN_identifier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when the UE is in the SNPN identified by the SNPN_identifier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when the UE is in the SNPN identified by the SNPN_identifier leaf.</w:t>
      </w:r>
    </w:p>
    <w:p w14:paraId="05C81248" w14:textId="77777777" w:rsidR="009258C8" w:rsidRDefault="009258C8" w:rsidP="00BD23E2">
      <w:pPr>
        <w:pStyle w:val="Heading2"/>
      </w:pPr>
      <w:bookmarkStart w:id="327" w:name="_CR5_10zq"/>
      <w:bookmarkStart w:id="328" w:name="_Toc45199156"/>
      <w:bookmarkStart w:id="329" w:name="_Toc202525508"/>
      <w:bookmarkEnd w:id="327"/>
      <w:r>
        <w:t>5.10zq</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Exempted_service_list/Bearer_independent_protocol</w:t>
      </w:r>
      <w:bookmarkEnd w:id="328"/>
      <w:bookmarkEnd w:id="329"/>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when the UE is in the SNPN identified by the SNPN_identifier leaf.</w:t>
      </w:r>
    </w:p>
    <w:p w14:paraId="1CCF6133" w14:textId="77777777" w:rsidR="009258C8" w:rsidRDefault="009258C8" w:rsidP="009258C8">
      <w:pPr>
        <w:pStyle w:val="B1"/>
      </w:pPr>
      <w:r>
        <w:t>-</w:t>
      </w:r>
      <w:r>
        <w:tab/>
        <w:t>Occurrence: ZeroOrOne</w:t>
      </w:r>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SNPN_identifier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SNPN_identifier leaf (see </w:t>
      </w:r>
      <w:r w:rsidRPr="00CD6E5D">
        <w:t>3GPP TS 31.111 </w:t>
      </w:r>
      <w:r>
        <w:t>[7]).</w:t>
      </w:r>
    </w:p>
    <w:p w14:paraId="2A415083" w14:textId="77777777" w:rsidR="00064F23" w:rsidRDefault="00064F23" w:rsidP="00064F23">
      <w:pPr>
        <w:pStyle w:val="Heading2"/>
      </w:pPr>
      <w:bookmarkStart w:id="330" w:name="_CR5_10zq1"/>
      <w:bookmarkStart w:id="331" w:name="_Toc138330201"/>
      <w:bookmarkStart w:id="332" w:name="_Toc202525509"/>
      <w:bookmarkEnd w:id="330"/>
      <w:r>
        <w:lastRenderedPageBreak/>
        <w:t>5.10zq1</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w:t>
      </w:r>
      <w:bookmarkEnd w:id="331"/>
      <w:r w:rsidRPr="00E3777C">
        <w:t>Location_services_over_</w:t>
      </w:r>
      <w:r>
        <w:t>LCS_</w:t>
      </w:r>
      <w:r>
        <w:rPr>
          <w:lang w:val="en-US"/>
        </w:rPr>
        <w:t>UPP</w:t>
      </w:r>
      <w:bookmarkEnd w:id="332"/>
    </w:p>
    <w:p w14:paraId="26BA6E5C" w14:textId="77777777" w:rsidR="00064F23" w:rsidRDefault="00064F23" w:rsidP="00064F23">
      <w:r>
        <w:t xml:space="preserve">This leaf indicates whether </w:t>
      </w:r>
      <w:r w:rsidRPr="001B1B7E">
        <w:t xml:space="preserve">location services over </w:t>
      </w:r>
      <w:r>
        <w:t>Location Services User Plane protocol (LCS-UPP) i</w:t>
      </w:r>
      <w:r w:rsidRPr="000847EC">
        <w:t xml:space="preserve">s a </w:t>
      </w:r>
      <w:r>
        <w:t>3GPP PS data off exempt service</w:t>
      </w:r>
      <w:r w:rsidRPr="00E32F92">
        <w:t xml:space="preserve"> </w:t>
      </w:r>
      <w:r>
        <w:t>when the UE is in the SNPN identified by the SNPN_identifier leaf.</w:t>
      </w:r>
    </w:p>
    <w:p w14:paraId="59287ECF" w14:textId="77777777" w:rsidR="00064F23" w:rsidRDefault="00064F23" w:rsidP="00064F23">
      <w:pPr>
        <w:pStyle w:val="B1"/>
      </w:pPr>
      <w:r>
        <w:t>-</w:t>
      </w:r>
      <w:r>
        <w:tab/>
        <w:t>Occurrence: ZeroOrOne</w:t>
      </w:r>
    </w:p>
    <w:p w14:paraId="0195BEAB" w14:textId="77777777" w:rsidR="00064F23" w:rsidRDefault="00064F23" w:rsidP="00064F23">
      <w:pPr>
        <w:pStyle w:val="B1"/>
      </w:pPr>
      <w:r>
        <w:t>-</w:t>
      </w:r>
      <w:r>
        <w:tab/>
        <w:t>Format: bool</w:t>
      </w:r>
    </w:p>
    <w:p w14:paraId="68C05613" w14:textId="77777777" w:rsidR="00064F23" w:rsidRDefault="00064F23" w:rsidP="00064F23">
      <w:pPr>
        <w:pStyle w:val="B1"/>
        <w:rPr>
          <w:bCs/>
        </w:rPr>
      </w:pPr>
      <w:r>
        <w:t>-</w:t>
      </w:r>
      <w:r>
        <w:tab/>
        <w:t>Access Types: Get, Replace</w:t>
      </w:r>
    </w:p>
    <w:p w14:paraId="35B2FA56" w14:textId="77777777" w:rsidR="00064F23" w:rsidRDefault="00064F23" w:rsidP="00064F23">
      <w:pPr>
        <w:pStyle w:val="B1"/>
      </w:pPr>
      <w:r>
        <w:t>-</w:t>
      </w:r>
      <w:r>
        <w:tab/>
        <w:t>Values: 0, 1</w:t>
      </w:r>
    </w:p>
    <w:p w14:paraId="2E3A759B" w14:textId="77777777" w:rsidR="00064F23" w:rsidRDefault="00064F23" w:rsidP="00064F23">
      <w:pPr>
        <w:pStyle w:val="B2"/>
      </w:pPr>
      <w:r>
        <w:t xml:space="preserve">0 - </w:t>
      </w:r>
      <w:r w:rsidRPr="00730856">
        <w:t xml:space="preserve">Indicates that </w:t>
      </w:r>
      <w:r w:rsidRPr="000847EC">
        <w:t xml:space="preserve">the </w:t>
      </w:r>
      <w:r w:rsidRPr="001B1B7E">
        <w:t xml:space="preserve">location services over </w:t>
      </w:r>
      <w:r>
        <w:t>LCS-UPP</w:t>
      </w:r>
      <w:r w:rsidRPr="000847EC">
        <w:t xml:space="preserve"> is </w:t>
      </w:r>
      <w:r>
        <w:t xml:space="preserve">not </w:t>
      </w:r>
      <w:r w:rsidRPr="000847EC">
        <w:t xml:space="preserve">a </w:t>
      </w:r>
      <w:r>
        <w:t>3GPP PS data off exempt service</w:t>
      </w:r>
      <w:r w:rsidRPr="00E32F92">
        <w:t xml:space="preserve"> </w:t>
      </w:r>
      <w:r>
        <w:t>when the UE is the SNPN identified by the SNPN_identifier leaf.</w:t>
      </w:r>
    </w:p>
    <w:p w14:paraId="13BE9646" w14:textId="77777777" w:rsidR="00064F23" w:rsidRDefault="00064F23" w:rsidP="00064F23">
      <w:pPr>
        <w:pStyle w:val="B2"/>
      </w:pPr>
      <w:r>
        <w:t xml:space="preserve">1 - </w:t>
      </w:r>
      <w:r w:rsidRPr="00730856">
        <w:t xml:space="preserve">Indicates that </w:t>
      </w:r>
      <w:r w:rsidRPr="000847EC">
        <w:t xml:space="preserve">the </w:t>
      </w:r>
      <w:r w:rsidRPr="001B1B7E">
        <w:t xml:space="preserve">location services over </w:t>
      </w:r>
      <w:r>
        <w:t>LCS-UPP</w:t>
      </w:r>
      <w:r w:rsidRPr="000847EC">
        <w:t xml:space="preserve"> is a </w:t>
      </w:r>
      <w:r>
        <w:t>3GPP PS data off exempt service</w:t>
      </w:r>
      <w:r w:rsidRPr="00E32F92">
        <w:t xml:space="preserve"> </w:t>
      </w:r>
      <w:r>
        <w:t>when the UE is the SNPN identified by the SNPN_identifier leaf.</w:t>
      </w:r>
    </w:p>
    <w:p w14:paraId="6B67D501" w14:textId="4470702A" w:rsidR="00064F23" w:rsidRDefault="00064F23" w:rsidP="007F4DF6">
      <w:pPr>
        <w:rPr>
          <w:lang w:eastAsia="zh-CN"/>
        </w:rPr>
      </w:pPr>
      <w:r>
        <w:t>The default value 0 applies if this leaf is not provisioned.</w:t>
      </w:r>
    </w:p>
    <w:p w14:paraId="10BFF450" w14:textId="77777777" w:rsidR="009258C8" w:rsidRPr="00ED544B" w:rsidRDefault="009258C8" w:rsidP="00BD23E2">
      <w:pPr>
        <w:pStyle w:val="Heading2"/>
      </w:pPr>
      <w:bookmarkStart w:id="333" w:name="_CR5_10zr"/>
      <w:bookmarkStart w:id="334" w:name="_Toc45199157"/>
      <w:bookmarkStart w:id="335" w:name="_Toc202525510"/>
      <w:bookmarkEnd w:id="333"/>
      <w:r w:rsidRPr="00364623">
        <w:t>5.</w:t>
      </w:r>
      <w:r>
        <w:t>10zr</w:t>
      </w:r>
      <w:r w:rsidRPr="00364623">
        <w:tab/>
      </w:r>
      <w:r w:rsidRPr="00364623">
        <w:rPr>
          <w:i/>
          <w:iCs/>
        </w:rPr>
        <w:t>&lt;X&gt;</w:t>
      </w:r>
      <w:r w:rsidRPr="00ED544B">
        <w:rPr>
          <w:iCs/>
        </w:rPr>
        <w:t>/</w:t>
      </w:r>
      <w:r>
        <w:t>SNPN_Configuration/&lt;X&gt;/</w:t>
      </w:r>
      <w:r>
        <w:rPr>
          <w:iCs/>
        </w:rPr>
        <w:t>SM_RetryWaitTime</w:t>
      </w:r>
      <w:bookmarkEnd w:id="334"/>
      <w:bookmarkEnd w:id="335"/>
    </w:p>
    <w:p w14:paraId="2F0C69AB" w14:textId="77777777" w:rsidR="009258C8" w:rsidRPr="00364623" w:rsidRDefault="009258C8" w:rsidP="009258C8">
      <w:r w:rsidRPr="00364623">
        <w:t>Th</w:t>
      </w:r>
      <w:r>
        <w:t xml:space="preserve">is leaf indicates a configured UE retry wait time value for a UE in the SNPN identified by the SNPN_identifier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Occurrence: ZeroOr</w:t>
      </w:r>
      <w:r w:rsidRPr="00364623">
        <w:t>One</w:t>
      </w:r>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r>
        <w:t xml:space="preserve">SM_RetryWaitTime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336" w:name="_CR5_10zs"/>
      <w:bookmarkStart w:id="337" w:name="_Toc45199158"/>
      <w:bookmarkStart w:id="338" w:name="_Toc202525511"/>
      <w:bookmarkEnd w:id="336"/>
      <w:r w:rsidRPr="00364623">
        <w:t>5.</w:t>
      </w:r>
      <w:r>
        <w:t>10zs</w:t>
      </w:r>
      <w:r w:rsidRPr="00364623">
        <w:tab/>
      </w:r>
      <w:r w:rsidRPr="00364623">
        <w:rPr>
          <w:i/>
          <w:iCs/>
        </w:rPr>
        <w:t>&lt;X&gt;</w:t>
      </w:r>
      <w:r w:rsidRPr="00ED544B">
        <w:rPr>
          <w:iCs/>
        </w:rPr>
        <w:t>/</w:t>
      </w:r>
      <w:r>
        <w:t>SNPN_Configuration/&lt;X&gt;/</w:t>
      </w:r>
      <w:r>
        <w:rPr>
          <w:iCs/>
        </w:rPr>
        <w:t>Timer_T3245_Behaviour</w:t>
      </w:r>
      <w:bookmarkEnd w:id="338"/>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t>-</w:t>
      </w:r>
      <w:r w:rsidRPr="00364623">
        <w:tab/>
        <w:t>Occurrence: ZeroOrOne</w:t>
      </w:r>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339" w:name="_CR5_10zt"/>
      <w:bookmarkStart w:id="340" w:name="_Toc202525512"/>
      <w:bookmarkEnd w:id="339"/>
      <w:r>
        <w:lastRenderedPageBreak/>
        <w:t>5.10zt</w:t>
      </w:r>
      <w:r>
        <w:tab/>
        <w:t>/</w:t>
      </w:r>
      <w:r>
        <w:rPr>
          <w:i/>
          <w:iCs/>
        </w:rPr>
        <w:t>&lt;X&gt;</w:t>
      </w:r>
      <w:r>
        <w:t>/SNPN_Configuration/&lt;X&gt;/3GPP_PS_data_off/</w:t>
      </w:r>
      <w:r>
        <w:br/>
        <w:t>Exempted_service_list_non_subscribed_SNPN</w:t>
      </w:r>
      <w:bookmarkEnd w:id="340"/>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Exempted_service_list is </w:t>
      </w:r>
      <w:r w:rsidRPr="000A60C5">
        <w:t xml:space="preserve">used when the UE is in the </w:t>
      </w:r>
      <w:r>
        <w:t>non-subscribed SNPN</w:t>
      </w:r>
      <w:r w:rsidRPr="000A60C5">
        <w:t>.</w:t>
      </w:r>
    </w:p>
    <w:p w14:paraId="00AF2EED" w14:textId="77777777" w:rsidR="00162128" w:rsidRDefault="00162128" w:rsidP="00162128">
      <w:pPr>
        <w:pStyle w:val="B1"/>
      </w:pPr>
      <w:r>
        <w:t>-</w:t>
      </w:r>
      <w:r>
        <w:tab/>
        <w:t>Occurrence: ZeroOrOne</w:t>
      </w:r>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341" w:name="_CR5_10zu"/>
      <w:bookmarkStart w:id="342" w:name="_Toc202525513"/>
      <w:bookmarkEnd w:id="341"/>
      <w:r>
        <w:t>5.10zu</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Device_management_over_PS</w:t>
      </w:r>
      <w:bookmarkEnd w:id="342"/>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343" w:name="_CR5_10zv"/>
      <w:bookmarkStart w:id="344" w:name="_Toc202525514"/>
      <w:bookmarkEnd w:id="343"/>
      <w:r>
        <w:t>5.10zv</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Bearer_independent_protocol</w:t>
      </w:r>
      <w:bookmarkEnd w:id="344"/>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Occurrence: ZeroOrOne</w:t>
      </w:r>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0E653A4F" w14:textId="77777777" w:rsidR="00575C02" w:rsidRDefault="00575C02" w:rsidP="00575C02">
      <w:pPr>
        <w:pStyle w:val="Heading2"/>
      </w:pPr>
      <w:bookmarkStart w:id="345" w:name="_CR5_10zv1"/>
      <w:bookmarkStart w:id="346" w:name="_Toc138330206"/>
      <w:bookmarkStart w:id="347" w:name="_Toc202525515"/>
      <w:bookmarkEnd w:id="345"/>
      <w:r>
        <w:lastRenderedPageBreak/>
        <w:t>5.10zv1</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r>
      <w:bookmarkEnd w:id="346"/>
      <w:r w:rsidRPr="000F32B8">
        <w:t>Location_services_over_</w:t>
      </w:r>
      <w:r>
        <w:t>LCS_</w:t>
      </w:r>
      <w:r>
        <w:rPr>
          <w:lang w:val="en-US"/>
        </w:rPr>
        <w:t>UPP</w:t>
      </w:r>
      <w:bookmarkEnd w:id="347"/>
    </w:p>
    <w:p w14:paraId="5C7A9175" w14:textId="77777777" w:rsidR="00575C02" w:rsidRDefault="00575C02" w:rsidP="00575C02">
      <w:r>
        <w:t xml:space="preserve">This leaf indicates whether </w:t>
      </w:r>
      <w:r w:rsidRPr="000F32B8">
        <w:t xml:space="preserve">location services over </w:t>
      </w:r>
      <w:r>
        <w:t>Location Services User Plane protocol (LCS-UPP) i</w:t>
      </w:r>
      <w:r w:rsidRPr="000847EC">
        <w:t xml:space="preserve">s a </w:t>
      </w:r>
      <w:r>
        <w:t>3GPP PS data off exempt service</w:t>
      </w:r>
      <w:r w:rsidRPr="00E32F92">
        <w:t xml:space="preserve"> </w:t>
      </w:r>
      <w:r>
        <w:t>when the UE is in the non-subscribed SNPN.</w:t>
      </w:r>
    </w:p>
    <w:p w14:paraId="652B2E83" w14:textId="77777777" w:rsidR="00575C02" w:rsidRDefault="00575C02" w:rsidP="00575C02">
      <w:pPr>
        <w:pStyle w:val="B1"/>
      </w:pPr>
      <w:r>
        <w:t>-</w:t>
      </w:r>
      <w:r>
        <w:tab/>
        <w:t>Occurrence: ZeroOrOne</w:t>
      </w:r>
    </w:p>
    <w:p w14:paraId="44A43ED7" w14:textId="77777777" w:rsidR="00575C02" w:rsidRDefault="00575C02" w:rsidP="00575C02">
      <w:pPr>
        <w:pStyle w:val="B1"/>
      </w:pPr>
      <w:r>
        <w:t>-</w:t>
      </w:r>
      <w:r>
        <w:tab/>
        <w:t>Format: bool</w:t>
      </w:r>
    </w:p>
    <w:p w14:paraId="6C0BA37B" w14:textId="77777777" w:rsidR="00575C02" w:rsidRDefault="00575C02" w:rsidP="00575C02">
      <w:pPr>
        <w:pStyle w:val="B1"/>
        <w:rPr>
          <w:bCs/>
        </w:rPr>
      </w:pPr>
      <w:r>
        <w:t>-</w:t>
      </w:r>
      <w:r>
        <w:tab/>
        <w:t>Access Types: Get, Replace</w:t>
      </w:r>
    </w:p>
    <w:p w14:paraId="158B9CAC" w14:textId="77777777" w:rsidR="00575C02" w:rsidRDefault="00575C02" w:rsidP="00575C02">
      <w:pPr>
        <w:pStyle w:val="B1"/>
      </w:pPr>
      <w:r>
        <w:t>-</w:t>
      </w:r>
      <w:r>
        <w:tab/>
        <w:t>Values: 0, 1</w:t>
      </w:r>
    </w:p>
    <w:p w14:paraId="2806370C" w14:textId="77777777" w:rsidR="00575C02" w:rsidRDefault="00575C02" w:rsidP="00575C02">
      <w:pPr>
        <w:pStyle w:val="B2"/>
      </w:pPr>
      <w:r>
        <w:t xml:space="preserve">0 - </w:t>
      </w:r>
      <w:r w:rsidRPr="00730856">
        <w:t xml:space="preserve">Indicates that </w:t>
      </w:r>
      <w:r w:rsidRPr="000847EC">
        <w:t xml:space="preserve">the </w:t>
      </w:r>
      <w:r w:rsidRPr="000F32B8">
        <w:t xml:space="preserve">location services over </w:t>
      </w:r>
      <w:r>
        <w:t>LCS-UPP</w:t>
      </w:r>
      <w:r w:rsidRPr="000847EC">
        <w:t xml:space="preserve"> 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117A828E" w14:textId="77777777" w:rsidR="00575C02" w:rsidRDefault="00575C02" w:rsidP="00575C02">
      <w:pPr>
        <w:pStyle w:val="B2"/>
      </w:pPr>
      <w:r>
        <w:t xml:space="preserve">1 - </w:t>
      </w:r>
      <w:r w:rsidRPr="00730856">
        <w:t xml:space="preserve">Indicates that </w:t>
      </w:r>
      <w:r w:rsidRPr="000847EC">
        <w:t xml:space="preserve">the </w:t>
      </w:r>
      <w:r w:rsidRPr="000F32B8">
        <w:t xml:space="preserve">location services over </w:t>
      </w:r>
      <w:r>
        <w:t>LCS-UPP</w:t>
      </w:r>
      <w:r w:rsidRPr="000847EC">
        <w:t xml:space="preserve"> is a </w:t>
      </w:r>
      <w:r>
        <w:t>3GPP PS data off exempt service</w:t>
      </w:r>
      <w:r w:rsidRPr="00E32F92">
        <w:t xml:space="preserve"> </w:t>
      </w:r>
      <w:r>
        <w:t xml:space="preserve">when the UE is in </w:t>
      </w:r>
      <w:r>
        <w:rPr>
          <w:lang w:val="en-US"/>
        </w:rPr>
        <w:t>the</w:t>
      </w:r>
      <w:r>
        <w:t xml:space="preserve"> non-subscribed SNPN.</w:t>
      </w:r>
    </w:p>
    <w:p w14:paraId="155E1AF7" w14:textId="70FC2951" w:rsidR="000B1020" w:rsidRPr="000B1020" w:rsidRDefault="00575C02" w:rsidP="000B1020">
      <w:r>
        <w:t>The default value 0 applies if this leaf is not provisioned.</w:t>
      </w:r>
    </w:p>
    <w:p w14:paraId="78888A37" w14:textId="017368F1" w:rsidR="005975AA" w:rsidRDefault="005975AA" w:rsidP="00575C02">
      <w:pPr>
        <w:pStyle w:val="Heading2"/>
        <w:ind w:left="0" w:firstLine="0"/>
      </w:pPr>
      <w:bookmarkStart w:id="348" w:name="_CR5_10zw"/>
      <w:bookmarkStart w:id="349" w:name="_Toc202525516"/>
      <w:bookmarkEnd w:id="348"/>
      <w:r>
        <w:t>5.</w:t>
      </w:r>
      <w:r w:rsidR="00162128">
        <w:t>10zw</w:t>
      </w:r>
      <w:r>
        <w:tab/>
      </w:r>
      <w:r>
        <w:rPr>
          <w:i/>
          <w:iCs/>
        </w:rPr>
        <w:t>&lt;X&gt;</w:t>
      </w:r>
      <w:r>
        <w:rPr>
          <w:iCs/>
        </w:rPr>
        <w:t>/NoEUTRADisablingIn5GS</w:t>
      </w:r>
      <w:bookmarkEnd w:id="349"/>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Occurrence: ZeroOrOne</w:t>
      </w:r>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350" w:name="_Toc202525517"/>
      <w:r>
        <w:t>5.10z</w:t>
      </w:r>
      <w:r w:rsidR="00DC37D4">
        <w:t>x</w:t>
      </w:r>
      <w:r>
        <w:tab/>
        <w:t>/</w:t>
      </w:r>
      <w:r>
        <w:rPr>
          <w:i/>
          <w:iCs/>
        </w:rPr>
        <w:t>&lt;X&gt;</w:t>
      </w:r>
      <w:r>
        <w:t>/</w:t>
      </w:r>
      <w:r w:rsidRPr="00540E90">
        <w:t xml:space="preserve"> </w:t>
      </w:r>
      <w:r>
        <w:t>Re_enable_N1_upon_reattach</w:t>
      </w:r>
      <w:bookmarkEnd w:id="350"/>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Occurrence: ZeroOrOne</w:t>
      </w:r>
    </w:p>
    <w:p w14:paraId="3DE7AE26" w14:textId="77777777" w:rsidR="00B36D63" w:rsidRDefault="00B36D63" w:rsidP="00B36D63">
      <w:pPr>
        <w:pStyle w:val="B1"/>
      </w:pPr>
      <w:r>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E1550F2" w:rsidR="00B36D63" w:rsidRDefault="00B36D63" w:rsidP="004F0BD8">
      <w:r>
        <w:t>The default value 0 applies if this leaf is not provisioned.</w:t>
      </w:r>
    </w:p>
    <w:p w14:paraId="0608348F" w14:textId="64D60E67" w:rsidR="00483049" w:rsidRDefault="00483049" w:rsidP="00483049">
      <w:pPr>
        <w:pStyle w:val="Heading2"/>
      </w:pPr>
      <w:bookmarkStart w:id="351" w:name="_CR5_10zx"/>
      <w:bookmarkStart w:id="352" w:name="_CR5_10zy"/>
      <w:bookmarkStart w:id="353" w:name="_Toc202525518"/>
      <w:bookmarkEnd w:id="351"/>
      <w:bookmarkEnd w:id="352"/>
      <w:r>
        <w:lastRenderedPageBreak/>
        <w:t>5.10z</w:t>
      </w:r>
      <w:r w:rsidR="001D22A0">
        <w:t>y</w:t>
      </w:r>
      <w:r>
        <w:tab/>
        <w:t>/</w:t>
      </w:r>
      <w:r>
        <w:rPr>
          <w:i/>
          <w:iCs/>
        </w:rPr>
        <w:t>&lt;X&gt;</w:t>
      </w:r>
      <w:r>
        <w:t>/</w:t>
      </w:r>
      <w:r>
        <w:rPr>
          <w:iCs/>
        </w:rPr>
        <w:t>CustomLLFailureRetry</w:t>
      </w:r>
      <w:bookmarkEnd w:id="353"/>
    </w:p>
    <w:p w14:paraId="03D506C7" w14:textId="77777777" w:rsidR="00483049" w:rsidRDefault="00483049" w:rsidP="00483049">
      <w:r>
        <w:t xml:space="preserve">The interior node contains configuration parameters to enable the custom retry in case of lower layer failure to establish the RRC connection during an attach or tracking area updating procedure, </w:t>
      </w:r>
      <w:r w:rsidRPr="002D23DA">
        <w:t>see 3GPP TS 24.301 [5]</w:t>
      </w:r>
      <w:r>
        <w:t>.</w:t>
      </w:r>
    </w:p>
    <w:p w14:paraId="1E71B5F2" w14:textId="77777777" w:rsidR="00483049" w:rsidRDefault="00483049" w:rsidP="00483049">
      <w:pPr>
        <w:pStyle w:val="B1"/>
      </w:pPr>
      <w:r>
        <w:t>-</w:t>
      </w:r>
      <w:r>
        <w:tab/>
        <w:t>Occurrence: ZeroOrOne</w:t>
      </w:r>
    </w:p>
    <w:p w14:paraId="0B5DBA7E" w14:textId="77777777" w:rsidR="00483049" w:rsidRDefault="00483049" w:rsidP="00483049">
      <w:pPr>
        <w:pStyle w:val="B1"/>
      </w:pPr>
      <w:r>
        <w:t>-</w:t>
      </w:r>
      <w:r>
        <w:tab/>
        <w:t>Format: node</w:t>
      </w:r>
    </w:p>
    <w:p w14:paraId="25C82261" w14:textId="77777777" w:rsidR="00483049" w:rsidRDefault="00483049" w:rsidP="00483049">
      <w:pPr>
        <w:pStyle w:val="B1"/>
        <w:rPr>
          <w:bCs/>
        </w:rPr>
      </w:pPr>
      <w:r>
        <w:t>-</w:t>
      </w:r>
      <w:r>
        <w:tab/>
        <w:t>Access Types: Get, Replace</w:t>
      </w:r>
    </w:p>
    <w:p w14:paraId="09DBBC55" w14:textId="77777777" w:rsidR="00483049" w:rsidRDefault="00483049" w:rsidP="00483049">
      <w:pPr>
        <w:pStyle w:val="B1"/>
        <w:rPr>
          <w:bCs/>
        </w:rPr>
      </w:pPr>
      <w:r>
        <w:t>-</w:t>
      </w:r>
      <w:r>
        <w:tab/>
        <w:t>Values: N/A</w:t>
      </w:r>
    </w:p>
    <w:p w14:paraId="4DD4BB3B" w14:textId="0E24B0E3" w:rsidR="00483049" w:rsidRDefault="00483049" w:rsidP="00483049">
      <w:pPr>
        <w:pStyle w:val="Heading2"/>
      </w:pPr>
      <w:bookmarkStart w:id="354" w:name="_CR5_10zz"/>
      <w:bookmarkStart w:id="355" w:name="_Toc202525519"/>
      <w:bookmarkEnd w:id="354"/>
      <w:r>
        <w:t>5.10z</w:t>
      </w:r>
      <w:r w:rsidR="001D22A0">
        <w:t>z</w:t>
      </w:r>
      <w:r>
        <w:tab/>
        <w:t>/</w:t>
      </w:r>
      <w:r>
        <w:rPr>
          <w:i/>
          <w:iCs/>
        </w:rPr>
        <w:t>&lt;X&gt;</w:t>
      </w:r>
      <w:r>
        <w:t>/</w:t>
      </w:r>
      <w:r w:rsidRPr="003A0372">
        <w:rPr>
          <w:iCs/>
        </w:rPr>
        <w:t xml:space="preserve"> </w:t>
      </w:r>
      <w:r>
        <w:rPr>
          <w:iCs/>
        </w:rPr>
        <w:t>CustomLLFailureRetry</w:t>
      </w:r>
      <w:r>
        <w:t>/MinRetryTimer</w:t>
      </w:r>
      <w:bookmarkEnd w:id="355"/>
    </w:p>
    <w:p w14:paraId="751FA2AB" w14:textId="77777777" w:rsidR="00483049" w:rsidRDefault="00483049" w:rsidP="00483049">
      <w:r>
        <w:t xml:space="preserve">The MinRetyTimer leaf contains the minimum retry timer value in seconds for the lower layer failure to establish the RRC connection during an attach or tracking area updating procedure, </w:t>
      </w:r>
      <w:r w:rsidRPr="002D23DA">
        <w:t>see 3GPP TS 24.301 [5]</w:t>
      </w:r>
      <w:r>
        <w:t>.</w:t>
      </w:r>
    </w:p>
    <w:p w14:paraId="59B06AF6" w14:textId="77777777" w:rsidR="00483049" w:rsidRDefault="00483049" w:rsidP="00483049">
      <w:pPr>
        <w:pStyle w:val="B1"/>
      </w:pPr>
      <w:r>
        <w:t>-</w:t>
      </w:r>
      <w:r>
        <w:tab/>
        <w:t>Occurrence: One</w:t>
      </w:r>
    </w:p>
    <w:p w14:paraId="60044E7C" w14:textId="77777777" w:rsidR="00483049" w:rsidRDefault="00483049" w:rsidP="00483049">
      <w:pPr>
        <w:pStyle w:val="B1"/>
      </w:pPr>
      <w:r>
        <w:t>-</w:t>
      </w:r>
      <w:r>
        <w:tab/>
        <w:t>Format: int</w:t>
      </w:r>
    </w:p>
    <w:p w14:paraId="2043D333" w14:textId="77777777" w:rsidR="00483049" w:rsidRDefault="00483049" w:rsidP="00483049">
      <w:pPr>
        <w:pStyle w:val="B1"/>
        <w:rPr>
          <w:bCs/>
        </w:rPr>
      </w:pPr>
      <w:r>
        <w:t>-</w:t>
      </w:r>
      <w:r>
        <w:tab/>
        <w:t>Access Types: Get, Replace</w:t>
      </w:r>
    </w:p>
    <w:p w14:paraId="650A116F" w14:textId="77777777" w:rsidR="00483049" w:rsidRDefault="00483049" w:rsidP="00483049">
      <w:pPr>
        <w:pStyle w:val="B1"/>
        <w:rPr>
          <w:bCs/>
        </w:rPr>
      </w:pPr>
      <w:r>
        <w:t>-</w:t>
      </w:r>
      <w:r>
        <w:tab/>
        <w:t>Values: 1-255</w:t>
      </w:r>
    </w:p>
    <w:p w14:paraId="4E4BBB38" w14:textId="77777777" w:rsidR="00483049" w:rsidRDefault="00483049" w:rsidP="00483049">
      <w:pPr>
        <w:pStyle w:val="Heading2"/>
      </w:pPr>
      <w:bookmarkStart w:id="356" w:name="_CR5_10zz1"/>
      <w:bookmarkStart w:id="357" w:name="_Toc202525520"/>
      <w:bookmarkEnd w:id="356"/>
      <w:r>
        <w:t>5.10zz1</w:t>
      </w:r>
      <w:r>
        <w:tab/>
        <w:t>/</w:t>
      </w:r>
      <w:r>
        <w:rPr>
          <w:i/>
          <w:iCs/>
        </w:rPr>
        <w:t>&lt;X&gt;</w:t>
      </w:r>
      <w:r>
        <w:t>/</w:t>
      </w:r>
      <w:r w:rsidRPr="003A0372">
        <w:rPr>
          <w:iCs/>
        </w:rPr>
        <w:t xml:space="preserve"> </w:t>
      </w:r>
      <w:r>
        <w:rPr>
          <w:iCs/>
        </w:rPr>
        <w:t>CustomLLFailureRetry</w:t>
      </w:r>
      <w:r>
        <w:t>/MaxRetryTimer</w:t>
      </w:r>
      <w:bookmarkEnd w:id="357"/>
    </w:p>
    <w:p w14:paraId="4A5A42C3" w14:textId="77777777" w:rsidR="00483049" w:rsidRDefault="00483049" w:rsidP="00483049">
      <w:r>
        <w:t xml:space="preserve">The MaxRetyTimer leaf contains the maximum retry timer value in seconds for the lower layer failure to establish the RRC connection during an attach or tracking area updating procedure, </w:t>
      </w:r>
      <w:r w:rsidRPr="002D23DA">
        <w:t>see 3GPP TS 24.301 [5]</w:t>
      </w:r>
      <w:r>
        <w:t>.</w:t>
      </w:r>
    </w:p>
    <w:p w14:paraId="03C01081" w14:textId="77777777" w:rsidR="00483049" w:rsidRDefault="00483049" w:rsidP="00483049">
      <w:pPr>
        <w:pStyle w:val="B1"/>
      </w:pPr>
      <w:r>
        <w:t>-</w:t>
      </w:r>
      <w:r>
        <w:tab/>
        <w:t>Occurrence: One</w:t>
      </w:r>
    </w:p>
    <w:p w14:paraId="7A45DA49" w14:textId="77777777" w:rsidR="00483049" w:rsidRDefault="00483049" w:rsidP="00483049">
      <w:pPr>
        <w:pStyle w:val="B1"/>
      </w:pPr>
      <w:r>
        <w:t>-</w:t>
      </w:r>
      <w:r>
        <w:tab/>
        <w:t>Format: int</w:t>
      </w:r>
    </w:p>
    <w:p w14:paraId="64D40FEA" w14:textId="77777777" w:rsidR="00483049" w:rsidRDefault="00483049" w:rsidP="00483049">
      <w:pPr>
        <w:pStyle w:val="B1"/>
        <w:rPr>
          <w:bCs/>
        </w:rPr>
      </w:pPr>
      <w:r>
        <w:t>-</w:t>
      </w:r>
      <w:r>
        <w:tab/>
        <w:t>Access Types: Get, Replace</w:t>
      </w:r>
    </w:p>
    <w:p w14:paraId="36736557" w14:textId="77777777" w:rsidR="00483049" w:rsidRDefault="00483049" w:rsidP="00483049">
      <w:pPr>
        <w:pStyle w:val="B1"/>
        <w:rPr>
          <w:bCs/>
        </w:rPr>
      </w:pPr>
      <w:r>
        <w:t>-</w:t>
      </w:r>
      <w:r>
        <w:tab/>
        <w:t>Values: 1-1024</w:t>
      </w:r>
    </w:p>
    <w:p w14:paraId="04039293" w14:textId="77777777" w:rsidR="00483049" w:rsidRDefault="00483049" w:rsidP="00483049">
      <w:pPr>
        <w:pStyle w:val="Heading2"/>
      </w:pPr>
      <w:bookmarkStart w:id="358" w:name="_CR5_10zz2"/>
      <w:bookmarkStart w:id="359" w:name="_Toc202525521"/>
      <w:bookmarkEnd w:id="358"/>
      <w:r>
        <w:t>5.10zz2</w:t>
      </w:r>
      <w:r>
        <w:tab/>
        <w:t>/</w:t>
      </w:r>
      <w:r>
        <w:rPr>
          <w:i/>
          <w:iCs/>
        </w:rPr>
        <w:t>&lt;X&gt;</w:t>
      </w:r>
      <w:r>
        <w:t>/</w:t>
      </w:r>
      <w:r w:rsidRPr="003A0372">
        <w:rPr>
          <w:iCs/>
        </w:rPr>
        <w:t xml:space="preserve"> </w:t>
      </w:r>
      <w:r>
        <w:rPr>
          <w:iCs/>
        </w:rPr>
        <w:t>CustomLLFailureRetry</w:t>
      </w:r>
      <w:r>
        <w:t>/MaxMinRetry</w:t>
      </w:r>
      <w:bookmarkEnd w:id="359"/>
    </w:p>
    <w:p w14:paraId="181ACE52" w14:textId="77777777" w:rsidR="00483049" w:rsidRDefault="00483049" w:rsidP="00483049">
      <w:r>
        <w:t xml:space="preserve">The MaxMinRetry leaf contains the maximum number of allowed consecutive retries with MinRetryTimer for the lower layer failure to establish the RRC connection during an attach or tracking area updating procedure, </w:t>
      </w:r>
      <w:r w:rsidRPr="002D23DA">
        <w:t>see 3GPP TS 24.301 [5]</w:t>
      </w:r>
      <w:r>
        <w:t>.</w:t>
      </w:r>
    </w:p>
    <w:p w14:paraId="5769ED1D" w14:textId="77777777" w:rsidR="00483049" w:rsidRDefault="00483049" w:rsidP="00483049">
      <w:pPr>
        <w:pStyle w:val="B1"/>
      </w:pPr>
      <w:r>
        <w:t>-</w:t>
      </w:r>
      <w:r>
        <w:tab/>
        <w:t>Occurrence: One</w:t>
      </w:r>
    </w:p>
    <w:p w14:paraId="15BA5CC3" w14:textId="77777777" w:rsidR="00483049" w:rsidRDefault="00483049" w:rsidP="00483049">
      <w:pPr>
        <w:pStyle w:val="B1"/>
      </w:pPr>
      <w:r>
        <w:t>-</w:t>
      </w:r>
      <w:r>
        <w:tab/>
        <w:t>Format: int</w:t>
      </w:r>
    </w:p>
    <w:p w14:paraId="2985558C" w14:textId="77777777" w:rsidR="00483049" w:rsidRDefault="00483049" w:rsidP="00483049">
      <w:pPr>
        <w:pStyle w:val="B1"/>
        <w:rPr>
          <w:bCs/>
        </w:rPr>
      </w:pPr>
      <w:r>
        <w:t>-</w:t>
      </w:r>
      <w:r>
        <w:tab/>
        <w:t>Access Types: Get, Replace</w:t>
      </w:r>
    </w:p>
    <w:p w14:paraId="7B2F91E1" w14:textId="77777777" w:rsidR="00483049" w:rsidRDefault="00483049" w:rsidP="00483049">
      <w:pPr>
        <w:pStyle w:val="B1"/>
        <w:rPr>
          <w:bCs/>
        </w:rPr>
      </w:pPr>
      <w:r>
        <w:t>-</w:t>
      </w:r>
      <w:r>
        <w:tab/>
        <w:t>Values: 1-20</w:t>
      </w:r>
    </w:p>
    <w:p w14:paraId="1C7B63F2" w14:textId="687FD121" w:rsidR="008D7EA2" w:rsidRDefault="008D7EA2" w:rsidP="008D7EA2">
      <w:pPr>
        <w:pStyle w:val="Heading2"/>
      </w:pPr>
      <w:bookmarkStart w:id="360" w:name="_CR5_10zz3"/>
      <w:bookmarkStart w:id="361" w:name="_Toc202525522"/>
      <w:bookmarkEnd w:id="360"/>
      <w:r>
        <w:t>5.10zz3</w:t>
      </w:r>
      <w:r>
        <w:tab/>
        <w:t>/</w:t>
      </w:r>
      <w:r>
        <w:rPr>
          <w:i/>
          <w:iCs/>
        </w:rPr>
        <w:t>&lt;X&gt;</w:t>
      </w:r>
      <w:r>
        <w:t>/UE_using_SENSE</w:t>
      </w:r>
      <w:bookmarkEnd w:id="361"/>
    </w:p>
    <w:p w14:paraId="44B5ED1E" w14:textId="27804477" w:rsidR="008D7EA2" w:rsidRDefault="008D7EA2" w:rsidP="008D7EA2">
      <w:r>
        <w:t>This leaf indicates whether SENSE is used by the UE or not as specified in 3GPP TS 23.122 [3].</w:t>
      </w:r>
    </w:p>
    <w:p w14:paraId="12566634" w14:textId="77777777" w:rsidR="008D7EA2" w:rsidRDefault="008D7EA2" w:rsidP="008D7EA2">
      <w:pPr>
        <w:pStyle w:val="B1"/>
      </w:pPr>
      <w:r>
        <w:t>-</w:t>
      </w:r>
      <w:r>
        <w:tab/>
        <w:t>Occurrence: ZeroOrOne</w:t>
      </w:r>
    </w:p>
    <w:p w14:paraId="179B8540" w14:textId="77777777" w:rsidR="008D7EA2" w:rsidRDefault="008D7EA2" w:rsidP="008D7EA2">
      <w:pPr>
        <w:pStyle w:val="B1"/>
      </w:pPr>
      <w:r>
        <w:t>-</w:t>
      </w:r>
      <w:r>
        <w:tab/>
        <w:t>Format: bool</w:t>
      </w:r>
    </w:p>
    <w:p w14:paraId="4453B01B" w14:textId="77777777" w:rsidR="008D7EA2" w:rsidRDefault="008D7EA2" w:rsidP="008D7EA2">
      <w:pPr>
        <w:pStyle w:val="B1"/>
        <w:rPr>
          <w:bCs/>
        </w:rPr>
      </w:pPr>
      <w:r>
        <w:t>-</w:t>
      </w:r>
      <w:r>
        <w:tab/>
        <w:t>Access Types: Get, Replace</w:t>
      </w:r>
    </w:p>
    <w:p w14:paraId="5997DD10" w14:textId="77777777" w:rsidR="008D7EA2" w:rsidRDefault="008D7EA2" w:rsidP="008D7EA2">
      <w:pPr>
        <w:pStyle w:val="B1"/>
      </w:pPr>
      <w:r>
        <w:lastRenderedPageBreak/>
        <w:t>-</w:t>
      </w:r>
      <w:r>
        <w:tab/>
        <w:t>Values: 0, 1</w:t>
      </w:r>
    </w:p>
    <w:p w14:paraId="3208A62D" w14:textId="7ECF5308" w:rsidR="008D7EA2" w:rsidRDefault="008D7EA2" w:rsidP="008D7EA2">
      <w:pPr>
        <w:pStyle w:val="B2"/>
      </w:pPr>
      <w:r>
        <w:t>0 - Indicates that SENSE is not used by the UE.</w:t>
      </w:r>
    </w:p>
    <w:p w14:paraId="10DBCD63" w14:textId="72B156E2" w:rsidR="008D7EA2" w:rsidRDefault="008D7EA2" w:rsidP="008D7EA2">
      <w:pPr>
        <w:pStyle w:val="B2"/>
      </w:pPr>
      <w:r>
        <w:t>1 - Indicates that SENSE is used by the UE</w:t>
      </w:r>
      <w:r w:rsidRPr="00972D94">
        <w:t>.</w:t>
      </w:r>
    </w:p>
    <w:p w14:paraId="5B631BEA" w14:textId="54BEC88E" w:rsidR="008D7EA2" w:rsidRDefault="008D7EA2" w:rsidP="008D7EA2">
      <w:pPr>
        <w:spacing w:after="0"/>
      </w:pPr>
      <w:r w:rsidRPr="004946A5">
        <w:t>If this leaf is not provisioned, the value of 0 is used.</w:t>
      </w:r>
    </w:p>
    <w:p w14:paraId="7DAC6DC6" w14:textId="77777777" w:rsidR="00FA4AC3" w:rsidRDefault="00FA4AC3" w:rsidP="00FA4AC3">
      <w:pPr>
        <w:pStyle w:val="Heading2"/>
      </w:pPr>
      <w:bookmarkStart w:id="362" w:name="_CR5_10zz4"/>
      <w:bookmarkStart w:id="363" w:name="_Toc202525523"/>
      <w:bookmarkEnd w:id="362"/>
      <w:r>
        <w:t>5.10zz4</w:t>
      </w:r>
      <w:r>
        <w:tab/>
        <w:t>/</w:t>
      </w:r>
      <w:r>
        <w:rPr>
          <w:i/>
          <w:iCs/>
        </w:rPr>
        <w:t>&lt;X&gt;</w:t>
      </w:r>
      <w:r>
        <w:t>/</w:t>
      </w:r>
      <w:r w:rsidRPr="00083472">
        <w:t>DefaultNSSAIInclusionMode</w:t>
      </w:r>
      <w:bookmarkEnd w:id="363"/>
    </w:p>
    <w:p w14:paraId="5AFC4608" w14:textId="77777777" w:rsidR="00FA4AC3" w:rsidRDefault="00FA4AC3" w:rsidP="00FA4AC3">
      <w:r>
        <w:t xml:space="preserve">This leaf indicates the default </w:t>
      </w:r>
      <w:r w:rsidRPr="004F5DA7">
        <w:t>NSSAI inclusion mode</w:t>
      </w:r>
      <w:r>
        <w:t xml:space="preserve"> pre-configured </w:t>
      </w:r>
      <w:r>
        <w:rPr>
          <w:lang w:eastAsia="zh-CN"/>
        </w:rPr>
        <w:t>by the operatror</w:t>
      </w:r>
      <w:r>
        <w:t xml:space="preserve"> when the UE is in its HPLMN or EHPLMN.</w:t>
      </w:r>
    </w:p>
    <w:p w14:paraId="1B17798D" w14:textId="77777777" w:rsidR="00FA4AC3" w:rsidRDefault="00FA4AC3" w:rsidP="00FA4AC3">
      <w:pPr>
        <w:pStyle w:val="B1"/>
      </w:pPr>
      <w:r>
        <w:t>-</w:t>
      </w:r>
      <w:r>
        <w:tab/>
        <w:t>Occurrence: ZeroOrOne</w:t>
      </w:r>
    </w:p>
    <w:p w14:paraId="6E9EC520" w14:textId="77777777" w:rsidR="00FA4AC3" w:rsidRDefault="00FA4AC3" w:rsidP="00FA4AC3">
      <w:pPr>
        <w:pStyle w:val="B1"/>
      </w:pPr>
      <w:r>
        <w:t>-</w:t>
      </w:r>
      <w:r>
        <w:tab/>
        <w:t>Format: bool</w:t>
      </w:r>
    </w:p>
    <w:p w14:paraId="5BFD5196" w14:textId="77777777" w:rsidR="00FA4AC3" w:rsidRDefault="00FA4AC3" w:rsidP="00FA4AC3">
      <w:pPr>
        <w:pStyle w:val="B1"/>
        <w:rPr>
          <w:bCs/>
        </w:rPr>
      </w:pPr>
      <w:r>
        <w:t>-</w:t>
      </w:r>
      <w:r>
        <w:tab/>
        <w:t>Access Types: Get, Replace</w:t>
      </w:r>
    </w:p>
    <w:p w14:paraId="202FD62A" w14:textId="77777777" w:rsidR="00FA4AC3" w:rsidRDefault="00FA4AC3" w:rsidP="00FA4AC3">
      <w:pPr>
        <w:pStyle w:val="B1"/>
      </w:pPr>
      <w:r>
        <w:t>-</w:t>
      </w:r>
      <w:r>
        <w:tab/>
        <w:t>Values: 0, 1</w:t>
      </w:r>
    </w:p>
    <w:p w14:paraId="6637C799" w14:textId="77777777" w:rsidR="00FA4AC3" w:rsidRDefault="00FA4AC3" w:rsidP="00FA4AC3">
      <w:pPr>
        <w:pStyle w:val="B2"/>
      </w:pPr>
      <w:r>
        <w:t xml:space="preserve">0 - Indicates that no </w:t>
      </w:r>
      <w:r w:rsidRPr="003E18DB">
        <w:t xml:space="preserve">pre-configured </w:t>
      </w:r>
      <w:r w:rsidRPr="00316528">
        <w:t>NSSAI inclusion mode</w:t>
      </w:r>
      <w:r w:rsidRPr="003E18DB">
        <w:t xml:space="preserve"> by default</w:t>
      </w:r>
      <w:r>
        <w:t>.</w:t>
      </w:r>
    </w:p>
    <w:p w14:paraId="04F11738" w14:textId="77777777" w:rsidR="00FA4AC3" w:rsidRDefault="00FA4AC3" w:rsidP="00FA4AC3">
      <w:pPr>
        <w:pStyle w:val="B2"/>
      </w:pPr>
      <w:r>
        <w:t xml:space="preserve">1 - Indicates that the UE operates </w:t>
      </w:r>
      <w:r w:rsidRPr="007F2770">
        <w:t>according to NSSAI inclusion mode </w:t>
      </w:r>
      <w:r>
        <w:t>C</w:t>
      </w:r>
      <w:r w:rsidRPr="00F41BBD">
        <w:t xml:space="preserve"> by default</w:t>
      </w:r>
      <w:r>
        <w:t>.</w:t>
      </w:r>
    </w:p>
    <w:p w14:paraId="301482A1" w14:textId="77777777" w:rsidR="00FA4AC3" w:rsidRDefault="00FA4AC3" w:rsidP="00FA4AC3">
      <w:pPr>
        <w:spacing w:after="0"/>
      </w:pPr>
      <w:r>
        <w:t xml:space="preserve">If this leaf is not provisioned, the </w:t>
      </w:r>
      <w:r>
        <w:rPr>
          <w:szCs w:val="18"/>
        </w:rPr>
        <w:t>value of 0 is used</w:t>
      </w:r>
      <w:r w:rsidRPr="004946A5">
        <w:t>.</w:t>
      </w:r>
      <w:r w:rsidRPr="0064706E">
        <w:t xml:space="preserve"> </w:t>
      </w:r>
      <w:r>
        <w:t xml:space="preserve">The use of </w:t>
      </w:r>
      <w:r w:rsidRPr="007F2770">
        <w:t>NSSAI inclusion mode</w:t>
      </w:r>
      <w:r>
        <w:t xml:space="preserve"> is specified in 3GPP TS 24.501 [11].</w:t>
      </w:r>
    </w:p>
    <w:p w14:paraId="0170E80C" w14:textId="77777777" w:rsidR="003F304F" w:rsidRDefault="003F304F" w:rsidP="00FA4AC3">
      <w:pPr>
        <w:spacing w:after="0"/>
      </w:pPr>
    </w:p>
    <w:p w14:paraId="680297C4" w14:textId="77777777" w:rsidR="003F304F" w:rsidRPr="00730856" w:rsidRDefault="003F304F" w:rsidP="003F304F">
      <w:pPr>
        <w:pStyle w:val="Heading2"/>
      </w:pPr>
      <w:bookmarkStart w:id="364" w:name="_CR5_10zz5"/>
      <w:bookmarkStart w:id="365" w:name="_Toc202525524"/>
      <w:bookmarkEnd w:id="364"/>
      <w:r w:rsidRPr="00730856">
        <w:t>5.</w:t>
      </w:r>
      <w:r>
        <w:t>10zz5</w:t>
      </w:r>
      <w:r w:rsidRPr="00730856">
        <w:tab/>
        <w:t>/</w:t>
      </w:r>
      <w:r w:rsidRPr="00730856">
        <w:rPr>
          <w:i/>
          <w:iCs/>
        </w:rPr>
        <w:t>&lt;X&gt;</w:t>
      </w:r>
      <w:r w:rsidRPr="00730856">
        <w:t>/</w:t>
      </w:r>
      <w:r>
        <w:t>MPS_NAIDecoration</w:t>
      </w:r>
      <w:bookmarkEnd w:id="365"/>
    </w:p>
    <w:p w14:paraId="46852F17" w14:textId="77777777" w:rsidR="003F304F" w:rsidRPr="00730856" w:rsidRDefault="003F304F" w:rsidP="003F304F">
      <w:r w:rsidRPr="00730856">
        <w:t>Th</w:t>
      </w:r>
      <w:r>
        <w:t>is leaf provides the means to enable the NAI decoration for MPS access by the UE as specified in 3GPP TS 23.003 [13]</w:t>
      </w:r>
      <w:r w:rsidRPr="00730856">
        <w:t xml:space="preserve">. </w:t>
      </w:r>
    </w:p>
    <w:p w14:paraId="7E6C6CFA" w14:textId="77777777" w:rsidR="003F304F" w:rsidRPr="00730856" w:rsidRDefault="003F304F" w:rsidP="003F304F">
      <w:pPr>
        <w:pStyle w:val="B1"/>
      </w:pPr>
      <w:r w:rsidRPr="00730856">
        <w:t>-</w:t>
      </w:r>
      <w:r w:rsidRPr="00730856">
        <w:tab/>
        <w:t>Occurrence: ZeroOrOne</w:t>
      </w:r>
    </w:p>
    <w:p w14:paraId="209DBB0B" w14:textId="77777777" w:rsidR="003F304F" w:rsidRPr="00730856" w:rsidRDefault="003F304F" w:rsidP="003F304F">
      <w:pPr>
        <w:pStyle w:val="B1"/>
      </w:pPr>
      <w:r w:rsidRPr="00730856">
        <w:t>-</w:t>
      </w:r>
      <w:r w:rsidRPr="00730856">
        <w:tab/>
        <w:t xml:space="preserve">Format: </w:t>
      </w:r>
      <w:r>
        <w:t>bool</w:t>
      </w:r>
    </w:p>
    <w:p w14:paraId="5E1D5129" w14:textId="77777777" w:rsidR="003F304F" w:rsidRPr="00730856" w:rsidRDefault="003F304F" w:rsidP="003F304F">
      <w:pPr>
        <w:pStyle w:val="B1"/>
        <w:rPr>
          <w:b/>
          <w:bCs/>
        </w:rPr>
      </w:pPr>
      <w:r w:rsidRPr="00730856">
        <w:t>-</w:t>
      </w:r>
      <w:r w:rsidRPr="00730856">
        <w:tab/>
        <w:t>Access Types: Get</w:t>
      </w:r>
      <w:r>
        <w:t>, Replace</w:t>
      </w:r>
    </w:p>
    <w:p w14:paraId="25BF8CA1" w14:textId="77777777" w:rsidR="003F304F" w:rsidRPr="00730856" w:rsidRDefault="003F304F" w:rsidP="003F304F">
      <w:pPr>
        <w:pStyle w:val="B1"/>
        <w:rPr>
          <w:b/>
          <w:bCs/>
        </w:rPr>
      </w:pPr>
      <w:r w:rsidRPr="00730856">
        <w:t>-</w:t>
      </w:r>
      <w:r w:rsidRPr="00730856">
        <w:tab/>
        <w:t>Values: 0, 1</w:t>
      </w:r>
    </w:p>
    <w:p w14:paraId="4082C432"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73AD857B"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520000C0" w14:textId="62E6BF49" w:rsidR="003F304F" w:rsidRDefault="003F304F" w:rsidP="003F304F">
      <w:pPr>
        <w:spacing w:after="0"/>
      </w:pPr>
      <w:r>
        <w:t>The default value of 0 applies if this leaf is not provisioned.</w:t>
      </w:r>
    </w:p>
    <w:p w14:paraId="7F64B87E" w14:textId="77777777" w:rsidR="003F304F" w:rsidRDefault="003F304F" w:rsidP="003F304F">
      <w:pPr>
        <w:spacing w:after="0"/>
      </w:pPr>
    </w:p>
    <w:p w14:paraId="3AE2FEAB" w14:textId="77777777" w:rsidR="003F304F" w:rsidRPr="00730856" w:rsidRDefault="003F304F" w:rsidP="003F304F">
      <w:pPr>
        <w:pStyle w:val="Heading2"/>
      </w:pPr>
      <w:bookmarkStart w:id="366" w:name="_CR5_10zz6"/>
      <w:bookmarkStart w:id="367" w:name="_Toc202525525"/>
      <w:bookmarkEnd w:id="366"/>
      <w:r w:rsidRPr="00730856">
        <w:t>5.</w:t>
      </w:r>
      <w:r>
        <w:t>10zz6</w:t>
      </w:r>
      <w:r w:rsidRPr="00730856">
        <w:tab/>
        <w:t>/</w:t>
      </w:r>
      <w:r w:rsidRPr="00730856">
        <w:rPr>
          <w:i/>
          <w:iCs/>
        </w:rPr>
        <w:t>&lt;X&gt;</w:t>
      </w:r>
      <w:r w:rsidRPr="00730856">
        <w:t>/</w:t>
      </w:r>
      <w:r>
        <w:t>HPA_NAIDecoration</w:t>
      </w:r>
      <w:bookmarkEnd w:id="367"/>
    </w:p>
    <w:p w14:paraId="3150C6B4" w14:textId="77777777" w:rsidR="003F304F" w:rsidRPr="00730856" w:rsidRDefault="003F304F" w:rsidP="003F304F">
      <w:r w:rsidRPr="00730856">
        <w:t>Th</w:t>
      </w:r>
      <w:r>
        <w:t>is leaf provides the means to enable the NAI decoration for high priority access by the UE as specified in 3GPP TS 23.003 [13]</w:t>
      </w:r>
      <w:r w:rsidRPr="00730856">
        <w:t xml:space="preserve">. </w:t>
      </w:r>
    </w:p>
    <w:p w14:paraId="02E3C667" w14:textId="77777777" w:rsidR="003F304F" w:rsidRPr="00730856" w:rsidRDefault="003F304F" w:rsidP="003F304F">
      <w:pPr>
        <w:pStyle w:val="B1"/>
      </w:pPr>
      <w:r w:rsidRPr="00730856">
        <w:t>-</w:t>
      </w:r>
      <w:r w:rsidRPr="00730856">
        <w:tab/>
        <w:t>Occurrence: ZeroOrOne</w:t>
      </w:r>
    </w:p>
    <w:p w14:paraId="773F1D2E" w14:textId="77777777" w:rsidR="003F304F" w:rsidRPr="00730856" w:rsidRDefault="003F304F" w:rsidP="003F304F">
      <w:pPr>
        <w:pStyle w:val="B1"/>
      </w:pPr>
      <w:r w:rsidRPr="00730856">
        <w:t>-</w:t>
      </w:r>
      <w:r w:rsidRPr="00730856">
        <w:tab/>
        <w:t xml:space="preserve">Format: </w:t>
      </w:r>
      <w:r>
        <w:t>bool</w:t>
      </w:r>
    </w:p>
    <w:p w14:paraId="4B4F5DA8" w14:textId="77777777" w:rsidR="003F304F" w:rsidRPr="00730856" w:rsidRDefault="003F304F" w:rsidP="003F304F">
      <w:pPr>
        <w:pStyle w:val="B1"/>
        <w:rPr>
          <w:b/>
          <w:bCs/>
        </w:rPr>
      </w:pPr>
      <w:r w:rsidRPr="00730856">
        <w:t>-</w:t>
      </w:r>
      <w:r w:rsidRPr="00730856">
        <w:tab/>
        <w:t>Access Types: Get</w:t>
      </w:r>
      <w:r>
        <w:t>, Replace</w:t>
      </w:r>
    </w:p>
    <w:p w14:paraId="3EC8CED2" w14:textId="77777777" w:rsidR="003F304F" w:rsidRPr="00730856" w:rsidRDefault="003F304F" w:rsidP="003F304F">
      <w:pPr>
        <w:pStyle w:val="B1"/>
        <w:rPr>
          <w:b/>
          <w:bCs/>
        </w:rPr>
      </w:pPr>
      <w:r w:rsidRPr="00730856">
        <w:t>-</w:t>
      </w:r>
      <w:r w:rsidRPr="00730856">
        <w:tab/>
        <w:t>Values: 0, 1</w:t>
      </w:r>
    </w:p>
    <w:p w14:paraId="38B3317F"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4D7E9B7E"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5865C370" w14:textId="0D20201F" w:rsidR="003F304F" w:rsidRDefault="003F304F" w:rsidP="003F304F">
      <w:pPr>
        <w:spacing w:after="0"/>
      </w:pPr>
      <w:r>
        <w:lastRenderedPageBreak/>
        <w:t>The default value of 0 applies if this leaf is not provisioned.</w:t>
      </w:r>
    </w:p>
    <w:p w14:paraId="740E8C2A" w14:textId="77777777" w:rsidR="003F304F" w:rsidRDefault="003F304F" w:rsidP="003F304F">
      <w:pPr>
        <w:spacing w:after="0"/>
      </w:pPr>
    </w:p>
    <w:p w14:paraId="223E177F" w14:textId="77777777" w:rsidR="003F304F" w:rsidRPr="00730856" w:rsidRDefault="003F304F" w:rsidP="003F304F">
      <w:pPr>
        <w:pStyle w:val="Heading2"/>
      </w:pPr>
      <w:bookmarkStart w:id="368" w:name="_CR5_10zz7"/>
      <w:bookmarkStart w:id="369" w:name="_Toc202525526"/>
      <w:bookmarkEnd w:id="368"/>
      <w:r w:rsidRPr="00730856">
        <w:t>5.</w:t>
      </w:r>
      <w:r>
        <w:t>10zz7</w:t>
      </w:r>
      <w:r w:rsidRPr="00730856">
        <w:tab/>
      </w:r>
      <w:r>
        <w:t>/</w:t>
      </w:r>
      <w:r w:rsidRPr="00364623">
        <w:rPr>
          <w:i/>
          <w:iCs/>
        </w:rPr>
        <w:t>&lt;X&gt;</w:t>
      </w:r>
      <w:r w:rsidRPr="00ED544B">
        <w:rPr>
          <w:iCs/>
        </w:rPr>
        <w:t>/</w:t>
      </w:r>
      <w:r>
        <w:t>SNPN_Configuration</w:t>
      </w:r>
      <w:r w:rsidRPr="00730856">
        <w:t>/</w:t>
      </w:r>
      <w:r w:rsidRPr="00730856">
        <w:rPr>
          <w:i/>
          <w:iCs/>
        </w:rPr>
        <w:t>&lt;X&gt;</w:t>
      </w:r>
      <w:r w:rsidRPr="00730856">
        <w:t>/</w:t>
      </w:r>
      <w:r>
        <w:t>MPS_NAIDecoration</w:t>
      </w:r>
      <w:bookmarkEnd w:id="369"/>
    </w:p>
    <w:p w14:paraId="431835EF" w14:textId="77777777" w:rsidR="003F304F" w:rsidRPr="00730856" w:rsidRDefault="003F304F" w:rsidP="003F304F">
      <w:r w:rsidRPr="00730856">
        <w:t>Th</w:t>
      </w:r>
      <w:r>
        <w:t>is leaf provides the means to enable the NAI decoration for MPS access by the UE operating in SNPN access operation mode as specified in 3GPP TS 23.003 [13]</w:t>
      </w:r>
      <w:r w:rsidRPr="00730856">
        <w:t xml:space="preserve">. </w:t>
      </w:r>
    </w:p>
    <w:p w14:paraId="12D9E0A7" w14:textId="77777777" w:rsidR="003F304F" w:rsidRPr="00730856" w:rsidRDefault="003F304F" w:rsidP="003F304F">
      <w:pPr>
        <w:pStyle w:val="B1"/>
      </w:pPr>
      <w:r w:rsidRPr="00730856">
        <w:t>-</w:t>
      </w:r>
      <w:r w:rsidRPr="00730856">
        <w:tab/>
        <w:t>Occurrence: ZeroOrOne</w:t>
      </w:r>
    </w:p>
    <w:p w14:paraId="4B8C1D71" w14:textId="77777777" w:rsidR="003F304F" w:rsidRPr="00730856" w:rsidRDefault="003F304F" w:rsidP="003F304F">
      <w:pPr>
        <w:pStyle w:val="B1"/>
      </w:pPr>
      <w:r w:rsidRPr="00730856">
        <w:t>-</w:t>
      </w:r>
      <w:r w:rsidRPr="00730856">
        <w:tab/>
        <w:t xml:space="preserve">Format: </w:t>
      </w:r>
      <w:r>
        <w:t>bool</w:t>
      </w:r>
    </w:p>
    <w:p w14:paraId="5952496C" w14:textId="77777777" w:rsidR="003F304F" w:rsidRPr="00730856" w:rsidRDefault="003F304F" w:rsidP="003F304F">
      <w:pPr>
        <w:pStyle w:val="B1"/>
        <w:rPr>
          <w:b/>
          <w:bCs/>
        </w:rPr>
      </w:pPr>
      <w:r w:rsidRPr="00730856">
        <w:t>-</w:t>
      </w:r>
      <w:r w:rsidRPr="00730856">
        <w:tab/>
        <w:t>Access Types: Get</w:t>
      </w:r>
      <w:r>
        <w:t>, Replace</w:t>
      </w:r>
    </w:p>
    <w:p w14:paraId="44D7981D" w14:textId="77777777" w:rsidR="003F304F" w:rsidRPr="00730856" w:rsidRDefault="003F304F" w:rsidP="003F304F">
      <w:pPr>
        <w:pStyle w:val="B1"/>
        <w:rPr>
          <w:b/>
          <w:bCs/>
        </w:rPr>
      </w:pPr>
      <w:r w:rsidRPr="00730856">
        <w:t>-</w:t>
      </w:r>
      <w:r w:rsidRPr="00730856">
        <w:tab/>
        <w:t>Values: 0, 1</w:t>
      </w:r>
    </w:p>
    <w:p w14:paraId="1DF36F3F"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1EFF8E25"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05E17FA3" w14:textId="08B7ECFE" w:rsidR="003F304F" w:rsidRDefault="003F304F" w:rsidP="003F304F">
      <w:pPr>
        <w:spacing w:after="0"/>
      </w:pPr>
      <w:r>
        <w:t>The default value of 0 applies if this leaf is not provisioned.</w:t>
      </w:r>
    </w:p>
    <w:p w14:paraId="137E7559" w14:textId="77777777" w:rsidR="003F304F" w:rsidRDefault="003F304F" w:rsidP="003F304F">
      <w:pPr>
        <w:spacing w:after="0"/>
      </w:pPr>
    </w:p>
    <w:p w14:paraId="1EC89DDE" w14:textId="77777777" w:rsidR="003F304F" w:rsidRPr="00730856" w:rsidRDefault="003F304F" w:rsidP="003F304F">
      <w:pPr>
        <w:pStyle w:val="Heading2"/>
        <w:ind w:left="0" w:firstLine="0"/>
      </w:pPr>
      <w:bookmarkStart w:id="370" w:name="_CR5_10zz8"/>
      <w:bookmarkStart w:id="371" w:name="_Toc202525527"/>
      <w:bookmarkEnd w:id="370"/>
      <w:r w:rsidRPr="00730856">
        <w:t>5.</w:t>
      </w:r>
      <w:r>
        <w:t>10zz8</w:t>
      </w:r>
      <w:r w:rsidRPr="00730856">
        <w:tab/>
        <w:t>/</w:t>
      </w:r>
      <w:r w:rsidRPr="00364623">
        <w:rPr>
          <w:i/>
          <w:iCs/>
        </w:rPr>
        <w:t>&lt;X&gt;</w:t>
      </w:r>
      <w:r w:rsidRPr="00ED544B">
        <w:rPr>
          <w:iCs/>
        </w:rPr>
        <w:t>/</w:t>
      </w:r>
      <w:r>
        <w:t>SNPN_Configuration</w:t>
      </w:r>
      <w:r w:rsidRPr="00730856">
        <w:t>/</w:t>
      </w:r>
      <w:r w:rsidRPr="00730856">
        <w:rPr>
          <w:i/>
          <w:iCs/>
        </w:rPr>
        <w:t>&lt;X&gt;</w:t>
      </w:r>
      <w:r w:rsidRPr="00730856">
        <w:t>/</w:t>
      </w:r>
      <w:r>
        <w:t>HPA_NAIDecoration</w:t>
      </w:r>
      <w:bookmarkEnd w:id="371"/>
    </w:p>
    <w:p w14:paraId="115D0ED7" w14:textId="77777777" w:rsidR="003F304F" w:rsidRPr="00730856" w:rsidRDefault="003F304F" w:rsidP="003F304F">
      <w:r w:rsidRPr="00730856">
        <w:t>Th</w:t>
      </w:r>
      <w:r>
        <w:t>is leaf provides the means to enable the NAI decoration for high priority access by the UE operating in SNPN access operation mode as specified in 3GPP TS 23.003 [13]</w:t>
      </w:r>
      <w:r w:rsidRPr="00730856">
        <w:t xml:space="preserve">. </w:t>
      </w:r>
    </w:p>
    <w:p w14:paraId="3A0F19A2" w14:textId="77777777" w:rsidR="003F304F" w:rsidRPr="00730856" w:rsidRDefault="003F304F" w:rsidP="003F304F">
      <w:pPr>
        <w:pStyle w:val="B1"/>
      </w:pPr>
      <w:r w:rsidRPr="00730856">
        <w:t>-</w:t>
      </w:r>
      <w:r w:rsidRPr="00730856">
        <w:tab/>
        <w:t>Occurrence: ZeroOrOne</w:t>
      </w:r>
    </w:p>
    <w:p w14:paraId="70573949" w14:textId="77777777" w:rsidR="003F304F" w:rsidRPr="00730856" w:rsidRDefault="003F304F" w:rsidP="003F304F">
      <w:pPr>
        <w:pStyle w:val="B1"/>
      </w:pPr>
      <w:r w:rsidRPr="00730856">
        <w:t>-</w:t>
      </w:r>
      <w:r w:rsidRPr="00730856">
        <w:tab/>
        <w:t xml:space="preserve">Format: </w:t>
      </w:r>
      <w:r>
        <w:t>bool</w:t>
      </w:r>
    </w:p>
    <w:p w14:paraId="5D3D92C3" w14:textId="77777777" w:rsidR="003F304F" w:rsidRPr="00730856" w:rsidRDefault="003F304F" w:rsidP="003F304F">
      <w:pPr>
        <w:pStyle w:val="B1"/>
        <w:rPr>
          <w:b/>
          <w:bCs/>
        </w:rPr>
      </w:pPr>
      <w:r w:rsidRPr="00730856">
        <w:t>-</w:t>
      </w:r>
      <w:r w:rsidRPr="00730856">
        <w:tab/>
        <w:t>Access Types: Get</w:t>
      </w:r>
      <w:r>
        <w:t>, Replace</w:t>
      </w:r>
    </w:p>
    <w:p w14:paraId="1E343CC0" w14:textId="77777777" w:rsidR="003F304F" w:rsidRPr="00730856" w:rsidRDefault="003F304F" w:rsidP="003F304F">
      <w:pPr>
        <w:pStyle w:val="B1"/>
        <w:rPr>
          <w:b/>
          <w:bCs/>
        </w:rPr>
      </w:pPr>
      <w:r w:rsidRPr="00730856">
        <w:t>-</w:t>
      </w:r>
      <w:r w:rsidRPr="00730856">
        <w:tab/>
        <w:t>Values: 0, 1</w:t>
      </w:r>
    </w:p>
    <w:p w14:paraId="550B5988"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2F7690B2"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174C9498" w14:textId="7299D1C8" w:rsidR="003F304F" w:rsidRDefault="003F304F" w:rsidP="003F304F">
      <w:pPr>
        <w:spacing w:after="0"/>
      </w:pPr>
      <w:r>
        <w:t>The default value of 0 applies if this leaf is not provisioned.</w:t>
      </w:r>
    </w:p>
    <w:p w14:paraId="2C9466CF" w14:textId="77777777" w:rsidR="00C5022D" w:rsidRDefault="00C5022D" w:rsidP="003F304F">
      <w:pPr>
        <w:spacing w:after="0"/>
      </w:pPr>
    </w:p>
    <w:p w14:paraId="1C3B0088" w14:textId="6CDE7CAD" w:rsidR="00C5022D" w:rsidRDefault="00C5022D" w:rsidP="00C5022D">
      <w:pPr>
        <w:pStyle w:val="Heading2"/>
      </w:pPr>
      <w:bookmarkStart w:id="372" w:name="_CR5_10zz9"/>
      <w:bookmarkStart w:id="373" w:name="_Hlk187329380"/>
      <w:bookmarkStart w:id="374" w:name="_Toc202525528"/>
      <w:bookmarkEnd w:id="372"/>
      <w:r>
        <w:t>5.10zz9</w:t>
      </w:r>
      <w:bookmarkEnd w:id="373"/>
      <w:r>
        <w:tab/>
        <w:t>/</w:t>
      </w:r>
      <w:r>
        <w:rPr>
          <w:i/>
          <w:iCs/>
        </w:rPr>
        <w:t>&lt;X&gt;</w:t>
      </w:r>
      <w:r>
        <w:t>/</w:t>
      </w:r>
      <w:r w:rsidRPr="00180DDC">
        <w:rPr>
          <w:lang w:eastAsia="ja-JP"/>
        </w:rPr>
        <w:t>Satellite</w:t>
      </w:r>
      <w:r>
        <w:rPr>
          <w:lang w:eastAsia="ja-JP"/>
        </w:rPr>
        <w:t>_Disabling_A</w:t>
      </w:r>
      <w:r w:rsidRPr="00180DDC">
        <w:t>llowed</w:t>
      </w:r>
      <w:r>
        <w:t>_for_5GMM_cause_#15</w:t>
      </w:r>
      <w:bookmarkEnd w:id="374"/>
    </w:p>
    <w:p w14:paraId="1E901EDA" w14:textId="77777777" w:rsidR="00C5022D" w:rsidRDefault="00C5022D" w:rsidP="00C5022D">
      <w:r>
        <w:t>This leaf</w:t>
      </w:r>
      <w:r>
        <w:rPr>
          <w:iCs/>
        </w:rPr>
        <w:t xml:space="preserve"> </w:t>
      </w:r>
      <w:r>
        <w:t>indicates whether the UE is allowed to disable the satellite NG-RAN capability when it receives the Extended 5GMM cause IE with value "Satellite NG-RAN not allowed in PLMN" as described in 3GPP TS 24.501 [11].</w:t>
      </w:r>
    </w:p>
    <w:p w14:paraId="19FC4293" w14:textId="77777777" w:rsidR="00C5022D" w:rsidRDefault="00C5022D" w:rsidP="00C5022D">
      <w:pPr>
        <w:pStyle w:val="B1"/>
      </w:pPr>
      <w:r>
        <w:t>-</w:t>
      </w:r>
      <w:r>
        <w:tab/>
        <w:t>Occurrence: ZeroOrOne</w:t>
      </w:r>
    </w:p>
    <w:p w14:paraId="7D92CFC6" w14:textId="77777777" w:rsidR="00C5022D" w:rsidRDefault="00C5022D" w:rsidP="00C5022D">
      <w:pPr>
        <w:pStyle w:val="B1"/>
      </w:pPr>
      <w:r>
        <w:t>-</w:t>
      </w:r>
      <w:r>
        <w:tab/>
        <w:t>Format: bool</w:t>
      </w:r>
    </w:p>
    <w:p w14:paraId="0439DEFC" w14:textId="77777777" w:rsidR="00C5022D" w:rsidRDefault="00C5022D" w:rsidP="00C5022D">
      <w:pPr>
        <w:pStyle w:val="B1"/>
        <w:rPr>
          <w:bCs/>
        </w:rPr>
      </w:pPr>
      <w:r>
        <w:t>-</w:t>
      </w:r>
      <w:r>
        <w:tab/>
        <w:t>Access Types: Get, Replace</w:t>
      </w:r>
    </w:p>
    <w:p w14:paraId="3B2C2D5C" w14:textId="77777777" w:rsidR="00C5022D" w:rsidRDefault="00C5022D" w:rsidP="00C5022D">
      <w:pPr>
        <w:pStyle w:val="B1"/>
      </w:pPr>
      <w:r>
        <w:t>-</w:t>
      </w:r>
      <w:r>
        <w:tab/>
        <w:t>Values: 0, 1</w:t>
      </w:r>
    </w:p>
    <w:p w14:paraId="28D4E4A9" w14:textId="77777777" w:rsidR="00C5022D" w:rsidRDefault="00C5022D" w:rsidP="00C5022D">
      <w:pPr>
        <w:pStyle w:val="B2"/>
      </w:pPr>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disabled</w:t>
      </w:r>
      <w:r>
        <w:t>, see 3GPP TS 24.501 [11].</w:t>
      </w:r>
    </w:p>
    <w:p w14:paraId="0A54F0C1" w14:textId="77777777" w:rsidR="00C5022D" w:rsidRDefault="00C5022D" w:rsidP="00C5022D">
      <w:pPr>
        <w:pStyle w:val="B2"/>
      </w:pPr>
      <w:r>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enabled</w:t>
      </w:r>
      <w:r>
        <w:t>, see 3GPP TS 24.501 [11].</w:t>
      </w:r>
    </w:p>
    <w:p w14:paraId="3A8EB7EA" w14:textId="77A4C8EB" w:rsidR="00C5022D" w:rsidRDefault="00C5022D" w:rsidP="00C5022D">
      <w:pPr>
        <w:spacing w:after="0"/>
      </w:pPr>
      <w:r w:rsidRPr="004946A5">
        <w:t>If this leaf is not provisioned, the value of 0 is used.</w:t>
      </w:r>
    </w:p>
    <w:p w14:paraId="6E3AE09A" w14:textId="77777777" w:rsidR="009006E6" w:rsidRDefault="009006E6" w:rsidP="00C5022D">
      <w:pPr>
        <w:spacing w:after="0"/>
      </w:pPr>
    </w:p>
    <w:p w14:paraId="6DEFFAF4" w14:textId="3E1B35BC" w:rsidR="009006E6" w:rsidRDefault="009006E6" w:rsidP="009006E6">
      <w:pPr>
        <w:pStyle w:val="Heading2"/>
      </w:pPr>
      <w:bookmarkStart w:id="375" w:name="_CR5_10zz10"/>
      <w:bookmarkStart w:id="376" w:name="_Hlk187329400"/>
      <w:bookmarkStart w:id="377" w:name="_Toc202525529"/>
      <w:bookmarkEnd w:id="375"/>
      <w:r>
        <w:lastRenderedPageBreak/>
        <w:t>5.10zz10</w:t>
      </w:r>
      <w:bookmarkEnd w:id="376"/>
      <w:r>
        <w:tab/>
        <w:t>/</w:t>
      </w:r>
      <w:r>
        <w:rPr>
          <w:i/>
          <w:iCs/>
        </w:rPr>
        <w:t>&lt;X&gt;</w:t>
      </w:r>
      <w:r>
        <w:t>/</w:t>
      </w:r>
      <w:r w:rsidRPr="00180DDC">
        <w:rPr>
          <w:lang w:eastAsia="ja-JP"/>
        </w:rPr>
        <w:t>Satellite</w:t>
      </w:r>
      <w:r>
        <w:rPr>
          <w:lang w:eastAsia="ja-JP"/>
        </w:rPr>
        <w:t>_Disabling_A</w:t>
      </w:r>
      <w:r w:rsidRPr="00180DDC">
        <w:t>llowed</w:t>
      </w:r>
      <w:r>
        <w:t>_for_EMM_cause_#15</w:t>
      </w:r>
      <w:bookmarkEnd w:id="377"/>
    </w:p>
    <w:p w14:paraId="2A7B59A1" w14:textId="77777777" w:rsidR="009006E6" w:rsidRDefault="009006E6" w:rsidP="009006E6">
      <w:r>
        <w:t>This leaf</w:t>
      </w:r>
      <w:r>
        <w:rPr>
          <w:iCs/>
        </w:rPr>
        <w:t xml:space="preserve"> </w:t>
      </w:r>
      <w:r>
        <w:t>indicates whether the UE is allowed to disable the satellite E-UTRAN capability when it receives the Extended EMM cause IE with value "Satellite E-UTRAN not allowed in PLMN" as described in 3GPP TS 24.301 [5].</w:t>
      </w:r>
    </w:p>
    <w:p w14:paraId="592A3A0C" w14:textId="77777777" w:rsidR="009006E6" w:rsidRDefault="009006E6" w:rsidP="009006E6">
      <w:pPr>
        <w:pStyle w:val="B1"/>
      </w:pPr>
      <w:r>
        <w:t>-</w:t>
      </w:r>
      <w:r>
        <w:tab/>
        <w:t>Occurrence: ZeroOrOne</w:t>
      </w:r>
    </w:p>
    <w:p w14:paraId="4401BFEB" w14:textId="77777777" w:rsidR="009006E6" w:rsidRDefault="009006E6" w:rsidP="009006E6">
      <w:pPr>
        <w:pStyle w:val="B1"/>
      </w:pPr>
      <w:r>
        <w:t>-</w:t>
      </w:r>
      <w:r>
        <w:tab/>
        <w:t>Format: bool</w:t>
      </w:r>
    </w:p>
    <w:p w14:paraId="122C60E2" w14:textId="77777777" w:rsidR="009006E6" w:rsidRDefault="009006E6" w:rsidP="009006E6">
      <w:pPr>
        <w:pStyle w:val="B1"/>
        <w:rPr>
          <w:bCs/>
        </w:rPr>
      </w:pPr>
      <w:r>
        <w:t>-</w:t>
      </w:r>
      <w:r>
        <w:tab/>
        <w:t>Access Types: Get, Replace</w:t>
      </w:r>
    </w:p>
    <w:p w14:paraId="4B8D6EA8" w14:textId="77777777" w:rsidR="009006E6" w:rsidRDefault="009006E6" w:rsidP="009006E6">
      <w:pPr>
        <w:pStyle w:val="B1"/>
      </w:pPr>
      <w:r>
        <w:t>-</w:t>
      </w:r>
      <w:r>
        <w:tab/>
        <w:t>Values: 0, 1</w:t>
      </w:r>
    </w:p>
    <w:p w14:paraId="0BDAF17C" w14:textId="77777777" w:rsidR="009006E6" w:rsidRDefault="009006E6" w:rsidP="009006E6">
      <w:pPr>
        <w:pStyle w:val="B2"/>
      </w:pPr>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EMM cause #15" is disabled</w:t>
      </w:r>
      <w:r>
        <w:t>, see 3GPP TS 24.301 [5].</w:t>
      </w:r>
    </w:p>
    <w:p w14:paraId="696EDC57" w14:textId="77777777" w:rsidR="009006E6" w:rsidRDefault="009006E6" w:rsidP="009006E6">
      <w:pPr>
        <w:pStyle w:val="B2"/>
      </w:pPr>
      <w:r>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EMM cause #15" is enabled</w:t>
      </w:r>
      <w:r>
        <w:t>, see 3GPP TS 24.301 [5].</w:t>
      </w:r>
    </w:p>
    <w:p w14:paraId="0D2F5A88" w14:textId="0259C702" w:rsidR="009006E6" w:rsidRDefault="009006E6" w:rsidP="004E135A">
      <w:pPr>
        <w:pStyle w:val="B1"/>
        <w:ind w:left="0" w:firstLine="0"/>
        <w:rPr>
          <w:noProof/>
          <w:highlight w:val="green"/>
        </w:rPr>
      </w:pPr>
      <w:r w:rsidRPr="004946A5">
        <w:t>If this leaf is not provisioned, the value of 0 is used.</w:t>
      </w:r>
    </w:p>
    <w:p w14:paraId="49843B8A" w14:textId="77777777" w:rsidR="002F5BB2" w:rsidRDefault="002F5BB2" w:rsidP="002F5BB2">
      <w:pPr>
        <w:pStyle w:val="Heading2"/>
      </w:pPr>
      <w:bookmarkStart w:id="378" w:name="_CR5_10zz12"/>
      <w:bookmarkStart w:id="379" w:name="_Toc202525530"/>
      <w:bookmarkEnd w:id="378"/>
      <w:r>
        <w:t>5.10zz12</w:t>
      </w:r>
      <w:r>
        <w:tab/>
        <w:t>/</w:t>
      </w:r>
      <w:r>
        <w:rPr>
          <w:i/>
          <w:iCs/>
        </w:rPr>
        <w:t>&lt;X&gt;</w:t>
      </w:r>
      <w:r>
        <w:t>/</w:t>
      </w:r>
      <w:r w:rsidRPr="003A0372">
        <w:rPr>
          <w:iCs/>
        </w:rPr>
        <w:t xml:space="preserve"> </w:t>
      </w:r>
      <w:r>
        <w:rPr>
          <w:iCs/>
        </w:rPr>
        <w:t>CustomLLFailureRetry5G</w:t>
      </w:r>
      <w:r>
        <w:t>/MinRetryTimer</w:t>
      </w:r>
      <w:bookmarkEnd w:id="379"/>
    </w:p>
    <w:p w14:paraId="70ECF10D" w14:textId="77777777" w:rsidR="002F5BB2" w:rsidRDefault="002F5BB2" w:rsidP="002F5BB2">
      <w:r>
        <w:t xml:space="preserve">The MinRetyTimer leaf contains the minimum retry timer value in seconds for the lower layer failure to establish the RRC connection during a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4CE86A58" w14:textId="77777777" w:rsidR="002F5BB2" w:rsidRDefault="002F5BB2" w:rsidP="002F5BB2">
      <w:pPr>
        <w:pStyle w:val="B1"/>
      </w:pPr>
      <w:r>
        <w:t>-</w:t>
      </w:r>
      <w:r>
        <w:tab/>
        <w:t>Occurrence: One</w:t>
      </w:r>
    </w:p>
    <w:p w14:paraId="0B449E18" w14:textId="77777777" w:rsidR="002F5BB2" w:rsidRDefault="002F5BB2" w:rsidP="002F5BB2">
      <w:pPr>
        <w:pStyle w:val="B1"/>
      </w:pPr>
      <w:r>
        <w:t>-</w:t>
      </w:r>
      <w:r>
        <w:tab/>
        <w:t>Format: int</w:t>
      </w:r>
    </w:p>
    <w:p w14:paraId="6271B650" w14:textId="77777777" w:rsidR="002F5BB2" w:rsidRPr="00516C54" w:rsidRDefault="002F5BB2" w:rsidP="002F5BB2">
      <w:pPr>
        <w:pStyle w:val="B1"/>
      </w:pPr>
      <w:r>
        <w:t>-</w:t>
      </w:r>
      <w:r>
        <w:tab/>
        <w:t>Access Types: Get, Replace</w:t>
      </w:r>
    </w:p>
    <w:p w14:paraId="65AE98B1" w14:textId="5CA37669" w:rsidR="002F5BB2" w:rsidRDefault="002F5BB2" w:rsidP="00516C54">
      <w:pPr>
        <w:pStyle w:val="B1"/>
      </w:pPr>
      <w:r>
        <w:t>-</w:t>
      </w:r>
      <w:r>
        <w:tab/>
        <w:t>Values: 1-255</w:t>
      </w:r>
    </w:p>
    <w:p w14:paraId="5A95FD1E" w14:textId="77777777" w:rsidR="002F5BB2" w:rsidRDefault="002F5BB2" w:rsidP="002F5BB2">
      <w:pPr>
        <w:spacing w:after="0"/>
      </w:pPr>
    </w:p>
    <w:p w14:paraId="20E63B96" w14:textId="77777777" w:rsidR="002F5BB2" w:rsidRDefault="002F5BB2" w:rsidP="002F5BB2">
      <w:pPr>
        <w:pStyle w:val="Heading2"/>
      </w:pPr>
      <w:bookmarkStart w:id="380" w:name="_CR5_10zz13"/>
      <w:bookmarkStart w:id="381" w:name="_Toc202525531"/>
      <w:bookmarkEnd w:id="380"/>
      <w:r>
        <w:t>5.10zz13</w:t>
      </w:r>
      <w:r>
        <w:tab/>
        <w:t>/</w:t>
      </w:r>
      <w:r>
        <w:rPr>
          <w:i/>
          <w:iCs/>
        </w:rPr>
        <w:t>&lt;X&gt;</w:t>
      </w:r>
      <w:r>
        <w:t>/</w:t>
      </w:r>
      <w:r w:rsidRPr="003A0372">
        <w:rPr>
          <w:iCs/>
        </w:rPr>
        <w:t xml:space="preserve"> </w:t>
      </w:r>
      <w:r>
        <w:rPr>
          <w:iCs/>
        </w:rPr>
        <w:t>CustomLLFailureRetry5G</w:t>
      </w:r>
      <w:r>
        <w:t>/MaxRetryTimer</w:t>
      </w:r>
      <w:bookmarkEnd w:id="381"/>
    </w:p>
    <w:p w14:paraId="3B88B8FE" w14:textId="77777777" w:rsidR="002F5BB2" w:rsidRDefault="002F5BB2" w:rsidP="002F5BB2">
      <w:r>
        <w:t xml:space="preserve">The MaxRetyTimer leaf contains the maximum retry timer value in seconds for the lower layer failure to establish the RRC connection during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072DB767" w14:textId="77777777" w:rsidR="002F5BB2" w:rsidRDefault="002F5BB2" w:rsidP="002F5BB2">
      <w:pPr>
        <w:pStyle w:val="B1"/>
      </w:pPr>
      <w:r>
        <w:t>-</w:t>
      </w:r>
      <w:r>
        <w:tab/>
        <w:t>Occurrence: One</w:t>
      </w:r>
    </w:p>
    <w:p w14:paraId="7FE196B2" w14:textId="77777777" w:rsidR="002F5BB2" w:rsidRDefault="002F5BB2" w:rsidP="002F5BB2">
      <w:pPr>
        <w:pStyle w:val="B1"/>
      </w:pPr>
      <w:r>
        <w:t>-</w:t>
      </w:r>
      <w:r>
        <w:tab/>
        <w:t>Format: int</w:t>
      </w:r>
    </w:p>
    <w:p w14:paraId="0C5F3848" w14:textId="77777777" w:rsidR="002F5BB2" w:rsidRPr="00516C54" w:rsidRDefault="002F5BB2" w:rsidP="002F5BB2">
      <w:pPr>
        <w:pStyle w:val="B1"/>
      </w:pPr>
      <w:r>
        <w:t>-</w:t>
      </w:r>
      <w:r>
        <w:tab/>
        <w:t>Access Types: Get, Replace</w:t>
      </w:r>
    </w:p>
    <w:p w14:paraId="3683081F" w14:textId="3BFEE152" w:rsidR="002F5BB2" w:rsidRDefault="002F5BB2" w:rsidP="00516C54">
      <w:pPr>
        <w:pStyle w:val="B1"/>
      </w:pPr>
      <w:r>
        <w:t>-</w:t>
      </w:r>
      <w:r>
        <w:tab/>
        <w:t>Values: 1-1024</w:t>
      </w:r>
    </w:p>
    <w:p w14:paraId="7289C680" w14:textId="77777777" w:rsidR="00516C54" w:rsidRDefault="00516C54" w:rsidP="002F5BB2">
      <w:pPr>
        <w:spacing w:after="0"/>
      </w:pPr>
    </w:p>
    <w:p w14:paraId="461AAA7A" w14:textId="77777777" w:rsidR="00516C54" w:rsidRDefault="00516C54" w:rsidP="00516C54">
      <w:pPr>
        <w:pStyle w:val="Heading2"/>
      </w:pPr>
      <w:bookmarkStart w:id="382" w:name="_CR5_10zz14"/>
      <w:bookmarkStart w:id="383" w:name="_Toc202525532"/>
      <w:bookmarkEnd w:id="382"/>
      <w:r>
        <w:t>5.10zz14</w:t>
      </w:r>
      <w:r>
        <w:tab/>
        <w:t>/</w:t>
      </w:r>
      <w:r>
        <w:rPr>
          <w:i/>
          <w:iCs/>
        </w:rPr>
        <w:t>&lt;X&gt;</w:t>
      </w:r>
      <w:r>
        <w:t>/</w:t>
      </w:r>
      <w:r w:rsidRPr="003A0372">
        <w:rPr>
          <w:iCs/>
        </w:rPr>
        <w:t xml:space="preserve"> </w:t>
      </w:r>
      <w:r>
        <w:rPr>
          <w:iCs/>
        </w:rPr>
        <w:t>CustomLLFailureRetry5G</w:t>
      </w:r>
      <w:r>
        <w:t>/MaxMinRetry</w:t>
      </w:r>
      <w:bookmarkEnd w:id="383"/>
    </w:p>
    <w:p w14:paraId="080AD9E6" w14:textId="77777777" w:rsidR="00516C54" w:rsidRDefault="00516C54" w:rsidP="00516C54">
      <w:r>
        <w:t xml:space="preserve">The MaxMinRetry leaf contains the maximum number of allowed consecutive retries with MinRetryTimer for the lower layer failure to establish the RRC connection during a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235607C0" w14:textId="77777777" w:rsidR="00516C54" w:rsidRDefault="00516C54" w:rsidP="00516C54">
      <w:pPr>
        <w:pStyle w:val="B1"/>
      </w:pPr>
      <w:r>
        <w:t>-</w:t>
      </w:r>
      <w:r>
        <w:tab/>
        <w:t>Occurrence: One</w:t>
      </w:r>
    </w:p>
    <w:p w14:paraId="36741742" w14:textId="77777777" w:rsidR="00516C54" w:rsidRDefault="00516C54" w:rsidP="00516C54">
      <w:pPr>
        <w:pStyle w:val="B1"/>
      </w:pPr>
      <w:r>
        <w:t>-</w:t>
      </w:r>
      <w:r>
        <w:tab/>
        <w:t>Format: int</w:t>
      </w:r>
    </w:p>
    <w:p w14:paraId="1EAD15E5" w14:textId="77777777" w:rsidR="00516C54" w:rsidRPr="00516C54" w:rsidRDefault="00516C54" w:rsidP="00516C54">
      <w:pPr>
        <w:pStyle w:val="B1"/>
      </w:pPr>
      <w:r>
        <w:t>-</w:t>
      </w:r>
      <w:r>
        <w:tab/>
        <w:t>Access Types: Get, Replace</w:t>
      </w:r>
    </w:p>
    <w:p w14:paraId="639E95AC" w14:textId="712DC0A3" w:rsidR="00516C54" w:rsidRDefault="00516C54" w:rsidP="00516C54">
      <w:pPr>
        <w:pStyle w:val="B1"/>
      </w:pPr>
      <w:r>
        <w:t>-</w:t>
      </w:r>
      <w:r>
        <w:tab/>
        <w:t>Values: 1-20</w:t>
      </w:r>
    </w:p>
    <w:p w14:paraId="1AF9898B" w14:textId="1F6DB593" w:rsidR="00E54EF2" w:rsidRDefault="00E54EF2" w:rsidP="00E54EF2">
      <w:pPr>
        <w:pStyle w:val="Heading2"/>
      </w:pPr>
      <w:bookmarkStart w:id="384" w:name="_Toc202525533"/>
      <w:r>
        <w:lastRenderedPageBreak/>
        <w:t>5.10zz15</w:t>
      </w:r>
      <w:r>
        <w:tab/>
        <w:t>/</w:t>
      </w:r>
      <w:r>
        <w:rPr>
          <w:i/>
          <w:iCs/>
        </w:rPr>
        <w:t>&lt;X&gt;</w:t>
      </w:r>
      <w:r>
        <w:t>/FasterRecovery</w:t>
      </w:r>
      <w:bookmarkEnd w:id="384"/>
    </w:p>
    <w:p w14:paraId="721E6399" w14:textId="77777777" w:rsidR="00E54EF2" w:rsidRDefault="00E54EF2" w:rsidP="00E54EF2">
      <w:r>
        <w:t xml:space="preserve">The interior node contains configuration parameters to enable faster service recovery by adding more events to a) stop T3411 or T3511 timer, b) trigger the Attach or TAU procedure while T3402 timer is running or c) trigger the registration procedure while T3502 timer is running,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 </w:t>
      </w:r>
      <w:r w:rsidRPr="00A46465">
        <w:t>3GPP</w:t>
      </w:r>
      <w:r w:rsidRPr="009E67A2">
        <w:t> </w:t>
      </w:r>
      <w:r w:rsidRPr="00A46465">
        <w:t>TS</w:t>
      </w:r>
      <w:r w:rsidRPr="009E67A2">
        <w:t> </w:t>
      </w:r>
      <w:r>
        <w:t>24.501</w:t>
      </w:r>
      <w:r w:rsidRPr="009E67A2">
        <w:t> </w:t>
      </w:r>
      <w:r w:rsidRPr="00A46465">
        <w:t>[</w:t>
      </w:r>
      <w:r>
        <w:t>11</w:t>
      </w:r>
      <w:r w:rsidRPr="00A46465">
        <w:t>]</w:t>
      </w:r>
      <w:r>
        <w:t>.</w:t>
      </w:r>
    </w:p>
    <w:p w14:paraId="12DFD713" w14:textId="77777777" w:rsidR="00E54EF2" w:rsidRDefault="00E54EF2" w:rsidP="00E54EF2">
      <w:pPr>
        <w:pStyle w:val="B1"/>
      </w:pPr>
      <w:r>
        <w:t>-</w:t>
      </w:r>
      <w:r>
        <w:tab/>
        <w:t>Occurrence: ZeroOrOne</w:t>
      </w:r>
    </w:p>
    <w:p w14:paraId="304ABC5C" w14:textId="77777777" w:rsidR="00E54EF2" w:rsidRDefault="00E54EF2" w:rsidP="00E54EF2">
      <w:pPr>
        <w:pStyle w:val="B1"/>
      </w:pPr>
      <w:r>
        <w:t>-</w:t>
      </w:r>
      <w:r>
        <w:tab/>
        <w:t>Format: node</w:t>
      </w:r>
    </w:p>
    <w:p w14:paraId="3E28E1B3" w14:textId="77777777" w:rsidR="00E54EF2" w:rsidRDefault="00E54EF2" w:rsidP="00E54EF2">
      <w:pPr>
        <w:pStyle w:val="B1"/>
        <w:rPr>
          <w:bCs/>
        </w:rPr>
      </w:pPr>
      <w:r>
        <w:t>-</w:t>
      </w:r>
      <w:r>
        <w:tab/>
        <w:t>Access Types: Get, Replace</w:t>
      </w:r>
    </w:p>
    <w:p w14:paraId="4167666B" w14:textId="77777777" w:rsidR="00E54EF2" w:rsidRDefault="00E54EF2" w:rsidP="00E54EF2">
      <w:pPr>
        <w:pStyle w:val="B1"/>
        <w:rPr>
          <w:bCs/>
        </w:rPr>
      </w:pPr>
      <w:r>
        <w:t>-</w:t>
      </w:r>
      <w:r>
        <w:tab/>
        <w:t>Values: N/A</w:t>
      </w:r>
    </w:p>
    <w:p w14:paraId="36D10145" w14:textId="4EDB8CE3" w:rsidR="00E54EF2" w:rsidRDefault="00E54EF2" w:rsidP="00E54EF2">
      <w:pPr>
        <w:pStyle w:val="Heading2"/>
      </w:pPr>
      <w:bookmarkStart w:id="385" w:name="_Toc202525534"/>
      <w:r>
        <w:t>5.10zz16</w:t>
      </w:r>
      <w:r>
        <w:tab/>
        <w:t>/</w:t>
      </w:r>
      <w:r>
        <w:rPr>
          <w:i/>
          <w:iCs/>
        </w:rPr>
        <w:t>&lt;X&gt;</w:t>
      </w:r>
      <w:r>
        <w:t>/FasterRecovery/</w:t>
      </w:r>
      <w:r w:rsidRPr="0089007F">
        <w:t>MaxNumShortTimer</w:t>
      </w:r>
      <w:r>
        <w:t>Stop</w:t>
      </w:r>
      <w:bookmarkEnd w:id="385"/>
    </w:p>
    <w:p w14:paraId="0B2A8B36" w14:textId="77777777" w:rsidR="00E54EF2" w:rsidRDefault="00E54EF2" w:rsidP="00E54EF2">
      <w:r>
        <w:t xml:space="preserve">The </w:t>
      </w:r>
      <w:r w:rsidRPr="0089007F">
        <w:t>MaxNumShortTimer</w:t>
      </w:r>
      <w:r>
        <w:t xml:space="preserve">Stop leaf contains the maximum number of allowed abnormal stops to T3411 or T3511 timer,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t>.</w:t>
      </w:r>
    </w:p>
    <w:p w14:paraId="7A2B539B" w14:textId="77777777" w:rsidR="00E54EF2" w:rsidRDefault="00E54EF2" w:rsidP="00E54EF2">
      <w:pPr>
        <w:pStyle w:val="B1"/>
      </w:pPr>
      <w:r>
        <w:t>-</w:t>
      </w:r>
      <w:r>
        <w:tab/>
        <w:t>Occurrence: One</w:t>
      </w:r>
    </w:p>
    <w:p w14:paraId="6B335BF7" w14:textId="77777777" w:rsidR="00E54EF2" w:rsidRDefault="00E54EF2" w:rsidP="00E54EF2">
      <w:pPr>
        <w:pStyle w:val="B1"/>
      </w:pPr>
      <w:r>
        <w:t>-</w:t>
      </w:r>
      <w:r>
        <w:tab/>
        <w:t>Format: Int</w:t>
      </w:r>
    </w:p>
    <w:p w14:paraId="2C5BF9E9" w14:textId="77777777" w:rsidR="00E54EF2" w:rsidRDefault="00E54EF2" w:rsidP="00E54EF2">
      <w:pPr>
        <w:pStyle w:val="B1"/>
        <w:rPr>
          <w:bCs/>
        </w:rPr>
      </w:pPr>
      <w:r>
        <w:t>-</w:t>
      </w:r>
      <w:r>
        <w:tab/>
        <w:t>Access Types: Get, Replace</w:t>
      </w:r>
    </w:p>
    <w:p w14:paraId="5F8F17C4" w14:textId="77777777" w:rsidR="00E54EF2" w:rsidRDefault="00E54EF2" w:rsidP="00E54EF2">
      <w:pPr>
        <w:pStyle w:val="B1"/>
        <w:rPr>
          <w:bCs/>
        </w:rPr>
      </w:pPr>
      <w:r>
        <w:t>-</w:t>
      </w:r>
      <w:r>
        <w:tab/>
        <w:t>Values: 1,2</w:t>
      </w:r>
    </w:p>
    <w:p w14:paraId="0F8F95EB" w14:textId="57B8BB0D" w:rsidR="00E54EF2" w:rsidRDefault="00E54EF2" w:rsidP="00E54EF2">
      <w:pPr>
        <w:pStyle w:val="Heading2"/>
      </w:pPr>
      <w:bookmarkStart w:id="386" w:name="_Toc202525535"/>
      <w:r>
        <w:t>5.10zz17/</w:t>
      </w:r>
      <w:r>
        <w:rPr>
          <w:i/>
          <w:iCs/>
        </w:rPr>
        <w:t>&lt;X&gt;</w:t>
      </w:r>
      <w:r>
        <w:t>/FasterRecovery/</w:t>
      </w:r>
      <w:r w:rsidRPr="0089007F">
        <w:t>MaxNum</w:t>
      </w:r>
      <w:r>
        <w:t>Long</w:t>
      </w:r>
      <w:r w:rsidRPr="0089007F">
        <w:t>Timer</w:t>
      </w:r>
      <w:r>
        <w:t>Reg</w:t>
      </w:r>
      <w:bookmarkEnd w:id="386"/>
    </w:p>
    <w:p w14:paraId="12771870" w14:textId="77777777" w:rsidR="00E54EF2" w:rsidRDefault="00E54EF2" w:rsidP="00E54EF2">
      <w:r>
        <w:t xml:space="preserve">The </w:t>
      </w:r>
      <w:r w:rsidRPr="0089007F">
        <w:t>MaxNum</w:t>
      </w:r>
      <w:r>
        <w:t>Long</w:t>
      </w:r>
      <w:r w:rsidRPr="0089007F">
        <w:t>Timer</w:t>
      </w:r>
      <w:r>
        <w:t xml:space="preserve">Reg leaf contains the maximum number of allowed attempts to a) trigger the Attach or TAU procedure while T3402 timer is running or b) trigger the registration procedure while T3502 timer is running,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t>.</w:t>
      </w:r>
    </w:p>
    <w:p w14:paraId="7DF13FC6" w14:textId="77777777" w:rsidR="00E54EF2" w:rsidRPr="00364623" w:rsidRDefault="00E54EF2" w:rsidP="00E54EF2">
      <w:pPr>
        <w:pStyle w:val="B1"/>
      </w:pPr>
      <w:r w:rsidRPr="00364623">
        <w:t>-</w:t>
      </w:r>
      <w:r w:rsidRPr="00364623">
        <w:tab/>
        <w:t>Occurrence: One</w:t>
      </w:r>
    </w:p>
    <w:p w14:paraId="2B288CE3" w14:textId="77777777" w:rsidR="00E54EF2" w:rsidRPr="00364623" w:rsidRDefault="00E54EF2" w:rsidP="00E54EF2">
      <w:pPr>
        <w:pStyle w:val="B1"/>
      </w:pPr>
      <w:r w:rsidRPr="00364623">
        <w:t>-</w:t>
      </w:r>
      <w:r w:rsidRPr="00364623">
        <w:tab/>
        <w:t xml:space="preserve">Format: </w:t>
      </w:r>
      <w:r>
        <w:t>Int</w:t>
      </w:r>
    </w:p>
    <w:p w14:paraId="4DB1A0FA" w14:textId="77777777" w:rsidR="00E54EF2" w:rsidRPr="00364623" w:rsidRDefault="00E54EF2" w:rsidP="00E54EF2">
      <w:pPr>
        <w:pStyle w:val="B1"/>
      </w:pPr>
      <w:r w:rsidRPr="00364623">
        <w:t>-</w:t>
      </w:r>
      <w:r w:rsidRPr="00364623">
        <w:tab/>
        <w:t>Access Types: Get</w:t>
      </w:r>
      <w:r>
        <w:t>, Replace</w:t>
      </w:r>
    </w:p>
    <w:p w14:paraId="32797FB9" w14:textId="77777777" w:rsidR="00E54EF2" w:rsidRDefault="00E54EF2" w:rsidP="00E54EF2">
      <w:pPr>
        <w:pStyle w:val="B1"/>
      </w:pPr>
      <w:r w:rsidRPr="00364623">
        <w:t>-</w:t>
      </w:r>
      <w:r w:rsidRPr="00364623">
        <w:tab/>
        <w:t xml:space="preserve">Values: </w:t>
      </w:r>
      <w:r>
        <w:t>1-5</w:t>
      </w:r>
    </w:p>
    <w:p w14:paraId="7A259B12" w14:textId="64ECD2B6" w:rsidR="00E54EF2" w:rsidRDefault="00E54EF2" w:rsidP="00E54EF2">
      <w:pPr>
        <w:pStyle w:val="Heading2"/>
      </w:pPr>
      <w:bookmarkStart w:id="387" w:name="_Toc202525536"/>
      <w:r w:rsidRPr="006C3649">
        <w:t>5.10z</w:t>
      </w:r>
      <w:r>
        <w:t>z18</w:t>
      </w:r>
      <w:r w:rsidRPr="006C3649">
        <w:tab/>
        <w:t>/</w:t>
      </w:r>
      <w:r w:rsidRPr="006C3649">
        <w:rPr>
          <w:i/>
          <w:iCs/>
        </w:rPr>
        <w:t>&lt;X&gt;</w:t>
      </w:r>
      <w:r w:rsidRPr="006C3649">
        <w:t>/</w:t>
      </w:r>
      <w:r>
        <w:t>FasterRecovery</w:t>
      </w:r>
      <w:r w:rsidRPr="006C3649">
        <w:t>/ShortTimerEvent</w:t>
      </w:r>
      <w:bookmarkEnd w:id="387"/>
    </w:p>
    <w:p w14:paraId="0FBAEA98" w14:textId="77777777" w:rsidR="00E54EF2" w:rsidRPr="008A3E14" w:rsidRDefault="00E54EF2" w:rsidP="00E54EF2">
      <w:r>
        <w:t xml:space="preserve">The ShortTimerEvent leaf contains the events that are allowed to abnormally stop to T3411 or T3511,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rsidRPr="008A3E14">
        <w:t>.</w:t>
      </w:r>
    </w:p>
    <w:p w14:paraId="10C66FCF" w14:textId="77777777" w:rsidR="00E54EF2" w:rsidRPr="00AD55C3" w:rsidRDefault="00E54EF2" w:rsidP="00E54EF2">
      <w:pPr>
        <w:ind w:left="568" w:hanging="284"/>
        <w:rPr>
          <w:lang w:eastAsia="x-none"/>
        </w:rPr>
      </w:pPr>
      <w:r w:rsidRPr="00AD55C3">
        <w:rPr>
          <w:lang w:eastAsia="x-none"/>
        </w:rPr>
        <w:t>-</w:t>
      </w:r>
      <w:r w:rsidRPr="00AD55C3">
        <w:rPr>
          <w:lang w:eastAsia="x-none"/>
        </w:rPr>
        <w:tab/>
        <w:t xml:space="preserve">Occurrence: </w:t>
      </w:r>
      <w:r>
        <w:rPr>
          <w:lang w:eastAsia="x-none"/>
        </w:rPr>
        <w:t>ZeroOr</w:t>
      </w:r>
      <w:r w:rsidRPr="00AD55C3">
        <w:rPr>
          <w:lang w:eastAsia="x-none"/>
        </w:rPr>
        <w:t>One</w:t>
      </w:r>
    </w:p>
    <w:p w14:paraId="27BC2095" w14:textId="77777777" w:rsidR="00E54EF2" w:rsidRPr="00AD55C3" w:rsidRDefault="00E54EF2" w:rsidP="00E54EF2">
      <w:pPr>
        <w:ind w:left="568" w:hanging="284"/>
        <w:rPr>
          <w:lang w:eastAsia="x-none"/>
        </w:rPr>
      </w:pPr>
      <w:r w:rsidRPr="00AD55C3">
        <w:rPr>
          <w:lang w:eastAsia="x-none"/>
        </w:rPr>
        <w:t>-</w:t>
      </w:r>
      <w:r w:rsidRPr="00AD55C3">
        <w:rPr>
          <w:lang w:eastAsia="x-none"/>
        </w:rPr>
        <w:tab/>
        <w:t xml:space="preserve">Format: </w:t>
      </w:r>
      <w:r w:rsidRPr="00F74F9B">
        <w:rPr>
          <w:lang w:eastAsia="x-none"/>
        </w:rPr>
        <w:t>Int</w:t>
      </w:r>
    </w:p>
    <w:p w14:paraId="773AB96F" w14:textId="77777777" w:rsidR="00E54EF2" w:rsidRPr="00AD55C3" w:rsidRDefault="00E54EF2" w:rsidP="00E54EF2">
      <w:pPr>
        <w:ind w:left="568" w:hanging="284"/>
        <w:rPr>
          <w:lang w:eastAsia="x-none"/>
        </w:rPr>
      </w:pPr>
      <w:r w:rsidRPr="00AD55C3">
        <w:rPr>
          <w:lang w:eastAsia="x-none"/>
        </w:rPr>
        <w:t>-</w:t>
      </w:r>
      <w:r w:rsidRPr="00AD55C3">
        <w:rPr>
          <w:lang w:eastAsia="x-none"/>
        </w:rPr>
        <w:tab/>
        <w:t>Access Types: Get, Replace</w:t>
      </w:r>
    </w:p>
    <w:p w14:paraId="22E8D834" w14:textId="77777777" w:rsidR="00E54EF2" w:rsidRDefault="00E54EF2" w:rsidP="00E54EF2">
      <w:pPr>
        <w:ind w:left="568" w:hanging="284"/>
        <w:rPr>
          <w:lang w:eastAsia="x-none"/>
        </w:rPr>
      </w:pPr>
      <w:r w:rsidRPr="009531A9">
        <w:rPr>
          <w:lang w:eastAsia="x-none"/>
        </w:rPr>
        <w:t>-</w:t>
      </w:r>
      <w:r w:rsidRPr="009531A9">
        <w:rPr>
          <w:lang w:eastAsia="x-none"/>
        </w:rPr>
        <w:tab/>
        <w:t>Values:</w:t>
      </w:r>
      <w:r>
        <w:rPr>
          <w:lang w:eastAsia="x-none"/>
        </w:rPr>
        <w:t xml:space="preserve"> 0, 1, 2</w:t>
      </w:r>
    </w:p>
    <w:p w14:paraId="59BB068D" w14:textId="77777777" w:rsidR="00E54EF2" w:rsidRDefault="00E54EF2" w:rsidP="00E54EF2">
      <w:pPr>
        <w:pStyle w:val="B2"/>
      </w:pPr>
      <w:r>
        <w:t xml:space="preserve">0 - </w:t>
      </w:r>
      <w:r w:rsidRPr="0088613B">
        <w:t xml:space="preserve">New cell is selected by </w:t>
      </w:r>
      <w:r>
        <w:t xml:space="preserve">the </w:t>
      </w:r>
      <w:r w:rsidRPr="0088613B">
        <w:t xml:space="preserve">lower layer within </w:t>
      </w:r>
      <w:r>
        <w:t xml:space="preserve">the </w:t>
      </w:r>
      <w:r w:rsidRPr="0088613B">
        <w:t>same TAI list</w:t>
      </w:r>
      <w:r>
        <w:t>.</w:t>
      </w:r>
    </w:p>
    <w:p w14:paraId="76F729E2" w14:textId="77777777" w:rsidR="00E54EF2" w:rsidRDefault="00E54EF2" w:rsidP="00E54EF2">
      <w:pPr>
        <w:pStyle w:val="B2"/>
      </w:pPr>
      <w:r>
        <w:t>1 - The</w:t>
      </w:r>
      <w:r w:rsidRPr="00EE5D74">
        <w:t xml:space="preserve"> RSRP </w:t>
      </w:r>
      <w:r>
        <w:t>is improved by at least 10 dB (with or without cell change).</w:t>
      </w:r>
    </w:p>
    <w:p w14:paraId="030EBB11" w14:textId="77777777" w:rsidR="00E54EF2" w:rsidRDefault="00E54EF2" w:rsidP="00E54EF2">
      <w:pPr>
        <w:pStyle w:val="B2"/>
      </w:pPr>
      <w:r>
        <w:t>2 - Either 0 or 1.</w:t>
      </w:r>
    </w:p>
    <w:p w14:paraId="672B274E" w14:textId="77777777" w:rsidR="00E54EF2" w:rsidRDefault="00E54EF2" w:rsidP="00E54EF2">
      <w:r>
        <w:t>The default value 0 applies if this leaf is not provisioned.</w:t>
      </w:r>
    </w:p>
    <w:p w14:paraId="7D8FDB03" w14:textId="6C5C8D05" w:rsidR="00E54EF2" w:rsidRDefault="00E54EF2" w:rsidP="00E54EF2">
      <w:pPr>
        <w:pStyle w:val="Heading2"/>
      </w:pPr>
      <w:bookmarkStart w:id="388" w:name="_Toc202525537"/>
      <w:r>
        <w:lastRenderedPageBreak/>
        <w:t>5.10zz19</w:t>
      </w:r>
      <w:r>
        <w:tab/>
        <w:t>/</w:t>
      </w:r>
      <w:r>
        <w:rPr>
          <w:i/>
          <w:iCs/>
        </w:rPr>
        <w:t>&lt;X&gt;</w:t>
      </w:r>
      <w:r>
        <w:t>/FasterRecovery/LongTimerEvent</w:t>
      </w:r>
      <w:bookmarkEnd w:id="388"/>
    </w:p>
    <w:p w14:paraId="12D206B7" w14:textId="77777777" w:rsidR="00E54EF2" w:rsidRDefault="00E54EF2" w:rsidP="00E54EF2">
      <w:r>
        <w:t xml:space="preserve">The LongTimerEvent leaf contains the events that are allowed to a) trigger the Attach or TAU procedure while T3402 timer is running or b) trigger the registration procedure while T3502 timer is running,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rsidRPr="008A3E14">
        <w:t>.</w:t>
      </w:r>
    </w:p>
    <w:p w14:paraId="1E586171" w14:textId="77777777" w:rsidR="00E54EF2" w:rsidRPr="00AD55C3" w:rsidRDefault="00E54EF2" w:rsidP="00E54EF2">
      <w:pPr>
        <w:pStyle w:val="B1"/>
      </w:pPr>
      <w:r w:rsidRPr="00AD55C3">
        <w:t>-</w:t>
      </w:r>
      <w:r w:rsidRPr="00AD55C3">
        <w:tab/>
        <w:t xml:space="preserve">Occurrence: </w:t>
      </w:r>
      <w:r>
        <w:t>ZeroOr</w:t>
      </w:r>
      <w:r w:rsidRPr="00AD55C3">
        <w:t>One</w:t>
      </w:r>
    </w:p>
    <w:p w14:paraId="3F9EE00D" w14:textId="77777777" w:rsidR="00E54EF2" w:rsidRPr="00AD55C3" w:rsidRDefault="00E54EF2" w:rsidP="00E54EF2">
      <w:pPr>
        <w:pStyle w:val="B1"/>
      </w:pPr>
      <w:r w:rsidRPr="00AD55C3">
        <w:t>-</w:t>
      </w:r>
      <w:r w:rsidRPr="00AD55C3">
        <w:tab/>
        <w:t xml:space="preserve">Format: </w:t>
      </w:r>
      <w:r w:rsidRPr="00F74F9B">
        <w:t>Int</w:t>
      </w:r>
    </w:p>
    <w:p w14:paraId="4D062ECF" w14:textId="77777777" w:rsidR="00E54EF2" w:rsidRPr="00AD55C3" w:rsidRDefault="00E54EF2" w:rsidP="00E54EF2">
      <w:pPr>
        <w:pStyle w:val="B1"/>
        <w:rPr>
          <w:bCs/>
        </w:rPr>
      </w:pPr>
      <w:r w:rsidRPr="00AD55C3">
        <w:t>-</w:t>
      </w:r>
      <w:r w:rsidRPr="00AD55C3">
        <w:tab/>
        <w:t>Access Types: Get, Replace</w:t>
      </w:r>
    </w:p>
    <w:p w14:paraId="013E9E1C" w14:textId="77777777" w:rsidR="00E54EF2" w:rsidRDefault="00E54EF2" w:rsidP="00E54EF2">
      <w:pPr>
        <w:pStyle w:val="B1"/>
      </w:pPr>
      <w:r w:rsidRPr="00F54837">
        <w:t>-</w:t>
      </w:r>
      <w:r w:rsidRPr="00F54837">
        <w:tab/>
        <w:t xml:space="preserve">Values: </w:t>
      </w:r>
      <w:r w:rsidRPr="00F74F9B">
        <w:t>0, 1, 2, 3</w:t>
      </w:r>
    </w:p>
    <w:p w14:paraId="5A4442A8" w14:textId="77777777" w:rsidR="00E54EF2" w:rsidRDefault="00E54EF2" w:rsidP="00E54EF2">
      <w:pPr>
        <w:pStyle w:val="B2"/>
      </w:pPr>
      <w:r>
        <w:t xml:space="preserve">0 - </w:t>
      </w:r>
      <w:r w:rsidRPr="0088613B">
        <w:t xml:space="preserve">New cell </w:t>
      </w:r>
      <w:r>
        <w:t xml:space="preserve">in the access technology where T3402 or T3502 started </w:t>
      </w:r>
      <w:r w:rsidRPr="0088613B">
        <w:t xml:space="preserve">is </w:t>
      </w:r>
      <w:r>
        <w:t xml:space="preserve">detected </w:t>
      </w:r>
      <w:r w:rsidRPr="0088613B">
        <w:t xml:space="preserve">by </w:t>
      </w:r>
      <w:r>
        <w:t xml:space="preserve">the </w:t>
      </w:r>
      <w:r w:rsidRPr="0088613B">
        <w:t>lower layer</w:t>
      </w:r>
      <w:r>
        <w:t>.</w:t>
      </w:r>
    </w:p>
    <w:p w14:paraId="07BE0080" w14:textId="77777777" w:rsidR="00E54EF2" w:rsidRDefault="00E54EF2" w:rsidP="00E54EF2">
      <w:pPr>
        <w:pStyle w:val="B2"/>
      </w:pPr>
      <w:r>
        <w:t>1 - The</w:t>
      </w:r>
      <w:r w:rsidRPr="00EE5D74">
        <w:t xml:space="preserve"> RSRP</w:t>
      </w:r>
      <w:r>
        <w:t xml:space="preserve"> in</w:t>
      </w:r>
      <w:r w:rsidRPr="005B0513">
        <w:t xml:space="preserve"> </w:t>
      </w:r>
      <w:r>
        <w:t>the access technology where T3402 or T3502 started</w:t>
      </w:r>
      <w:r w:rsidRPr="00EE5D74">
        <w:t xml:space="preserve"> </w:t>
      </w:r>
      <w:r>
        <w:t>is improved</w:t>
      </w:r>
      <w:r w:rsidRPr="003D0A4E">
        <w:t xml:space="preserve"> </w:t>
      </w:r>
      <w:r>
        <w:t>at least 10 dB.</w:t>
      </w:r>
    </w:p>
    <w:p w14:paraId="1F25E8CC" w14:textId="77777777" w:rsidR="00E54EF2" w:rsidRDefault="00E54EF2" w:rsidP="00E54EF2">
      <w:pPr>
        <w:pStyle w:val="B2"/>
      </w:pPr>
      <w:r>
        <w:t xml:space="preserve">2 - The </w:t>
      </w:r>
      <w:r w:rsidRPr="00BB24DA">
        <w:t xml:space="preserve">distance </w:t>
      </w:r>
      <w:r>
        <w:t xml:space="preserve">from the location of starting T3402 or T3502 </w:t>
      </w:r>
      <w:r w:rsidRPr="00BB24DA">
        <w:t xml:space="preserve">to the current UE location is larger than </w:t>
      </w:r>
      <w:r>
        <w:t>10 km.</w:t>
      </w:r>
    </w:p>
    <w:p w14:paraId="0C6099BA" w14:textId="77777777" w:rsidR="00E54EF2" w:rsidRDefault="00E54EF2" w:rsidP="00E54EF2">
      <w:pPr>
        <w:pStyle w:val="B2"/>
      </w:pPr>
      <w:r>
        <w:t>3 - Either 0, 1, or 2.</w:t>
      </w:r>
    </w:p>
    <w:p w14:paraId="70F63036" w14:textId="77777777" w:rsidR="00E54EF2" w:rsidRDefault="00E54EF2" w:rsidP="00E54EF2">
      <w:r>
        <w:t>The default value 0 applies if this leaf is not provisioned.</w:t>
      </w:r>
    </w:p>
    <w:p w14:paraId="2FA477F0" w14:textId="359AF127" w:rsidR="00E54EF2" w:rsidRDefault="00E54EF2" w:rsidP="00E54EF2">
      <w:pPr>
        <w:pStyle w:val="Heading2"/>
      </w:pPr>
      <w:bookmarkStart w:id="389" w:name="_Toc202525538"/>
      <w:r>
        <w:t>5.10zz20/</w:t>
      </w:r>
      <w:r>
        <w:rPr>
          <w:i/>
          <w:iCs/>
        </w:rPr>
        <w:t>&lt;X&gt;</w:t>
      </w:r>
      <w:r>
        <w:t>/FasterRecovery/AccessTechnology</w:t>
      </w:r>
      <w:bookmarkEnd w:id="389"/>
    </w:p>
    <w:p w14:paraId="5399F074" w14:textId="77777777" w:rsidR="00E54EF2" w:rsidRDefault="00E54EF2" w:rsidP="00E54EF2">
      <w:r>
        <w:t>The AccessTechnology leaf defines the access technology where these configurations are used</w:t>
      </w:r>
      <w:r w:rsidRPr="008A3E14">
        <w:t>.</w:t>
      </w:r>
    </w:p>
    <w:p w14:paraId="53AA69CE" w14:textId="77777777" w:rsidR="00E54EF2" w:rsidRPr="00AD55C3" w:rsidRDefault="00E54EF2" w:rsidP="00E54EF2">
      <w:pPr>
        <w:pStyle w:val="B1"/>
      </w:pPr>
      <w:r w:rsidRPr="00AD55C3">
        <w:t>-</w:t>
      </w:r>
      <w:r w:rsidRPr="00AD55C3">
        <w:tab/>
        <w:t>Occurrence: One</w:t>
      </w:r>
    </w:p>
    <w:p w14:paraId="4BA9F19B" w14:textId="77777777" w:rsidR="00E54EF2" w:rsidRPr="00AD55C3" w:rsidRDefault="00E54EF2" w:rsidP="00E54EF2">
      <w:pPr>
        <w:pStyle w:val="B1"/>
      </w:pPr>
      <w:r w:rsidRPr="00AD55C3">
        <w:t>-</w:t>
      </w:r>
      <w:r w:rsidRPr="00AD55C3">
        <w:tab/>
        <w:t xml:space="preserve">Format: </w:t>
      </w:r>
      <w:r w:rsidRPr="00F74F9B">
        <w:t>Int</w:t>
      </w:r>
    </w:p>
    <w:p w14:paraId="51A6A51E" w14:textId="77777777" w:rsidR="00E54EF2" w:rsidRPr="00AD55C3" w:rsidRDefault="00E54EF2" w:rsidP="00E54EF2">
      <w:pPr>
        <w:pStyle w:val="B1"/>
      </w:pPr>
      <w:r w:rsidRPr="00AD55C3">
        <w:t>-</w:t>
      </w:r>
      <w:r w:rsidRPr="00AD55C3">
        <w:tab/>
        <w:t>Access Types: Get, Replace</w:t>
      </w:r>
    </w:p>
    <w:p w14:paraId="011959A0" w14:textId="77777777" w:rsidR="00E54EF2" w:rsidRDefault="00E54EF2" w:rsidP="00E54EF2">
      <w:pPr>
        <w:pStyle w:val="B1"/>
      </w:pPr>
      <w:r w:rsidRPr="008849F8">
        <w:t>-</w:t>
      </w:r>
      <w:r w:rsidRPr="008849F8">
        <w:tab/>
        <w:t xml:space="preserve">Values: </w:t>
      </w:r>
      <w:r w:rsidRPr="00F74F9B">
        <w:t>0, 1, 2</w:t>
      </w:r>
    </w:p>
    <w:p w14:paraId="44900DEA" w14:textId="77777777" w:rsidR="00E54EF2" w:rsidRDefault="00E54EF2" w:rsidP="00E54EF2">
      <w:pPr>
        <w:pStyle w:val="B2"/>
      </w:pPr>
      <w:r>
        <w:t>0 - It is applied to S1 mode only as specified in 3GPP TS 24.301 [5].</w:t>
      </w:r>
    </w:p>
    <w:p w14:paraId="6572AC17" w14:textId="77777777" w:rsidR="00E54EF2" w:rsidRDefault="00E54EF2" w:rsidP="00E54EF2">
      <w:pPr>
        <w:pStyle w:val="B2"/>
      </w:pPr>
      <w:r>
        <w:t>1 - It is applied to N1 mode only as specified in 3GPP TS 24.501 [11].</w:t>
      </w:r>
    </w:p>
    <w:p w14:paraId="6501E863" w14:textId="721EEF30" w:rsidR="00D85937" w:rsidRPr="00D85937" w:rsidRDefault="00E54EF2" w:rsidP="00D85937">
      <w:pPr>
        <w:pStyle w:val="B2"/>
      </w:pPr>
      <w:r w:rsidRPr="00D85937">
        <w:t>2 - It is applied to S1 mode as specified in 3GPP TS 24.301 [5] and N1 mode as specified in 3GPP TS 24.501 [11].</w:t>
      </w:r>
    </w:p>
    <w:p w14:paraId="353E5470" w14:textId="77777777" w:rsidR="005D6B17" w:rsidRPr="00364623" w:rsidRDefault="005D6B17" w:rsidP="00D85937">
      <w:pPr>
        <w:pStyle w:val="Heading2"/>
      </w:pPr>
      <w:bookmarkStart w:id="390" w:name="_CR5_11"/>
      <w:bookmarkStart w:id="391" w:name="_Hlk187329389"/>
      <w:bookmarkStart w:id="392" w:name="_Hlk187329526"/>
      <w:bookmarkStart w:id="393" w:name="_Toc202525539"/>
      <w:bookmarkEnd w:id="390"/>
      <w:r w:rsidRPr="00364623">
        <w:t>5.</w:t>
      </w:r>
      <w:r>
        <w:t>11</w:t>
      </w:r>
      <w:bookmarkEnd w:id="391"/>
      <w:r w:rsidRPr="00364623">
        <w:tab/>
      </w:r>
      <w:r w:rsidRPr="00E54EF2">
        <w:t>&lt;X&gt;</w:t>
      </w:r>
      <w:r w:rsidRPr="00364623">
        <w:t>/Ext</w:t>
      </w:r>
      <w:bookmarkEnd w:id="285"/>
      <w:bookmarkEnd w:id="309"/>
      <w:bookmarkEnd w:id="337"/>
      <w:bookmarkEnd w:id="393"/>
    </w:p>
    <w:bookmarkEnd w:id="392"/>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Occurrence: ZeroOrOne</w:t>
      </w:r>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6A637387" w14:textId="26C1A4DA" w:rsidR="008348DA" w:rsidRDefault="005D6B17" w:rsidP="005D6B17">
      <w:pPr>
        <w:pStyle w:val="B1"/>
      </w:pPr>
      <w:r w:rsidRPr="00364623">
        <w:t>-</w:t>
      </w:r>
      <w:r w:rsidRPr="00364623">
        <w:tab/>
        <w:t>Values: N/A</w:t>
      </w:r>
    </w:p>
    <w:p w14:paraId="1BFD8D5C" w14:textId="77777777" w:rsidR="0053428C" w:rsidRPr="00364623" w:rsidRDefault="00B17128" w:rsidP="0053428C">
      <w:pPr>
        <w:pStyle w:val="Heading8"/>
      </w:pPr>
      <w:bookmarkStart w:id="394" w:name="_CRAnnexAinformative"/>
      <w:bookmarkEnd w:id="394"/>
      <w:r>
        <w:br w:type="page"/>
      </w:r>
      <w:bookmarkStart w:id="395" w:name="_Toc20154909"/>
      <w:bookmarkStart w:id="396" w:name="_Toc36049374"/>
      <w:bookmarkStart w:id="397" w:name="_Toc45199159"/>
      <w:bookmarkStart w:id="398" w:name="_Toc202525540"/>
      <w:r w:rsidR="00FD190F" w:rsidRPr="00364623">
        <w:lastRenderedPageBreak/>
        <w:t>Annex A (informative):</w:t>
      </w:r>
      <w:r w:rsidR="00FD190F" w:rsidRPr="00364623">
        <w:br/>
      </w:r>
      <w:r w:rsidR="0053428C">
        <w:t xml:space="preserve">NAS configuration </w:t>
      </w:r>
      <w:r w:rsidR="0053428C" w:rsidRPr="00364623">
        <w:t>M</w:t>
      </w:r>
      <w:r w:rsidR="0053428C">
        <w:t>O</w:t>
      </w:r>
      <w:r w:rsidR="0053428C" w:rsidRPr="00364623">
        <w:t xml:space="preserve"> DDF</w:t>
      </w:r>
      <w:bookmarkEnd w:id="398"/>
    </w:p>
    <w:p w14:paraId="6924B9CB" w14:textId="77777777" w:rsidR="0053428C" w:rsidRDefault="0053428C" w:rsidP="0053428C">
      <w:r w:rsidRPr="00364623">
        <w:t>This DDF is the standardized minimal set. A vendor can define its own DDF for the complete device. This DDF can include more features than this minimal standardized version.</w:t>
      </w:r>
    </w:p>
    <w:p w14:paraId="40F88380" w14:textId="77777777" w:rsidR="0053428C" w:rsidRPr="00364623" w:rsidRDefault="0053428C" w:rsidP="0053428C">
      <w:pPr>
        <w:pStyle w:val="PL"/>
      </w:pPr>
      <w:r w:rsidRPr="00364623">
        <w:t>&lt;?xml version="1.0" encoding="UTF-8"?&gt;</w:t>
      </w:r>
    </w:p>
    <w:p w14:paraId="18D9AEC7" w14:textId="77777777" w:rsidR="0053428C" w:rsidRDefault="0053428C" w:rsidP="0053428C">
      <w:pPr>
        <w:pStyle w:val="PL"/>
      </w:pPr>
      <w:r>
        <w:t xml:space="preserve">&lt;!DOCTYPE MgmtTree PUBLIC "-//OMA//DTD-DM-DDF 1.2//EN" </w:t>
      </w:r>
    </w:p>
    <w:p w14:paraId="7212C3A2" w14:textId="77777777" w:rsidR="0053428C" w:rsidRDefault="0053428C" w:rsidP="0053428C">
      <w:pPr>
        <w:pStyle w:val="PL"/>
      </w:pPr>
      <w:r>
        <w:t>"http://www.openmobilealliance.org/tech/DTD/dm_ddf-v1_2.dtd"&gt;</w:t>
      </w:r>
    </w:p>
    <w:p w14:paraId="54E818A8" w14:textId="77777777" w:rsidR="0053428C" w:rsidRPr="00364623" w:rsidRDefault="0053428C" w:rsidP="0053428C">
      <w:pPr>
        <w:pStyle w:val="PL"/>
      </w:pPr>
    </w:p>
    <w:p w14:paraId="6706DA24" w14:textId="77777777" w:rsidR="0053428C" w:rsidRPr="008D4088" w:rsidRDefault="0053428C" w:rsidP="0053428C">
      <w:pPr>
        <w:pStyle w:val="PL"/>
      </w:pPr>
      <w:r w:rsidRPr="008D4088">
        <w:t>&lt;MgmtTree&gt;</w:t>
      </w:r>
    </w:p>
    <w:p w14:paraId="0CEB939D" w14:textId="77777777" w:rsidR="0053428C" w:rsidRPr="008D4088" w:rsidRDefault="0053428C" w:rsidP="0053428C">
      <w:pPr>
        <w:pStyle w:val="PL"/>
      </w:pPr>
      <w:r w:rsidRPr="008D4088">
        <w:tab/>
        <w:t>&lt;VerDTD&gt;1.2&lt;/VerDTD&gt;</w:t>
      </w:r>
    </w:p>
    <w:p w14:paraId="448A9D2A" w14:textId="77777777" w:rsidR="0053428C" w:rsidRPr="00364623" w:rsidRDefault="0053428C" w:rsidP="0053428C">
      <w:pPr>
        <w:pStyle w:val="PL"/>
      </w:pPr>
      <w:r w:rsidRPr="00364623">
        <w:tab/>
        <w:t>&lt;Man&gt;--The device manufacturer--&lt;/Man&gt;</w:t>
      </w:r>
    </w:p>
    <w:p w14:paraId="14BC37C4" w14:textId="77777777" w:rsidR="0053428C" w:rsidRPr="000538AA" w:rsidRDefault="0053428C" w:rsidP="0053428C">
      <w:pPr>
        <w:pStyle w:val="PL"/>
      </w:pPr>
      <w:r w:rsidRPr="00364623">
        <w:tab/>
      </w:r>
      <w:r w:rsidRPr="000538AA">
        <w:t>&lt;Mod&gt;--The device model--&lt;/Mod&gt;</w:t>
      </w:r>
    </w:p>
    <w:p w14:paraId="13B41613" w14:textId="77777777" w:rsidR="0053428C" w:rsidRPr="008D4088" w:rsidRDefault="0053428C" w:rsidP="0053428C">
      <w:pPr>
        <w:pStyle w:val="PL"/>
      </w:pPr>
    </w:p>
    <w:p w14:paraId="7EBF8F65" w14:textId="77777777" w:rsidR="0053428C" w:rsidRPr="008D4088" w:rsidRDefault="0053428C" w:rsidP="0053428C">
      <w:pPr>
        <w:pStyle w:val="PL"/>
      </w:pPr>
      <w:r w:rsidRPr="008D4088">
        <w:tab/>
        <w:t>&lt;Node&gt;</w:t>
      </w:r>
    </w:p>
    <w:p w14:paraId="15ED1440" w14:textId="77777777" w:rsidR="0053428C" w:rsidRPr="008D4088" w:rsidRDefault="0053428C" w:rsidP="0053428C">
      <w:pPr>
        <w:pStyle w:val="PL"/>
      </w:pPr>
      <w:r w:rsidRPr="008D4088">
        <w:tab/>
      </w:r>
      <w:r w:rsidRPr="008D4088">
        <w:tab/>
        <w:t>&lt;NodeName</w:t>
      </w:r>
      <w:r>
        <w:t>/</w:t>
      </w:r>
      <w:r w:rsidRPr="008D4088">
        <w:t>&gt;</w:t>
      </w:r>
    </w:p>
    <w:p w14:paraId="432E86C9" w14:textId="77777777" w:rsidR="0053428C" w:rsidRPr="008D4088" w:rsidRDefault="0053428C" w:rsidP="0053428C">
      <w:pPr>
        <w:pStyle w:val="PL"/>
      </w:pPr>
      <w:r w:rsidRPr="008D4088">
        <w:tab/>
      </w:r>
      <w:r w:rsidRPr="008D4088">
        <w:tab/>
        <w:t>&lt;DFProperties&gt;</w:t>
      </w:r>
    </w:p>
    <w:p w14:paraId="6AF594F3" w14:textId="77777777" w:rsidR="0053428C" w:rsidRPr="008D4088" w:rsidRDefault="0053428C" w:rsidP="0053428C">
      <w:pPr>
        <w:pStyle w:val="PL"/>
      </w:pPr>
      <w:r w:rsidRPr="008D4088">
        <w:tab/>
      </w:r>
      <w:r w:rsidRPr="008D4088">
        <w:tab/>
      </w:r>
      <w:r w:rsidRPr="008D4088">
        <w:tab/>
        <w:t>&lt;AccessType&gt;</w:t>
      </w:r>
    </w:p>
    <w:p w14:paraId="6A601680" w14:textId="77777777" w:rsidR="0053428C" w:rsidRPr="008D4088" w:rsidRDefault="0053428C" w:rsidP="0053428C">
      <w:pPr>
        <w:pStyle w:val="PL"/>
      </w:pPr>
      <w:r w:rsidRPr="008D4088">
        <w:tab/>
      </w:r>
      <w:r w:rsidRPr="008D4088">
        <w:tab/>
      </w:r>
      <w:r w:rsidRPr="008D4088">
        <w:tab/>
      </w:r>
      <w:r w:rsidRPr="008D4088">
        <w:tab/>
        <w:t>&lt;Get/&gt;</w:t>
      </w:r>
    </w:p>
    <w:p w14:paraId="034C1FD2" w14:textId="77777777" w:rsidR="0053428C" w:rsidRPr="001816A6" w:rsidRDefault="0053428C" w:rsidP="0053428C">
      <w:pPr>
        <w:pStyle w:val="PL"/>
        <w:rPr>
          <w:lang w:val="fr-FR"/>
        </w:rPr>
      </w:pPr>
      <w:r w:rsidRPr="008D4088">
        <w:tab/>
      </w:r>
      <w:r w:rsidRPr="008D4088">
        <w:tab/>
      </w:r>
      <w:r w:rsidRPr="008D4088">
        <w:tab/>
      </w:r>
      <w:r w:rsidRPr="001816A6">
        <w:rPr>
          <w:lang w:val="fr-FR"/>
        </w:rPr>
        <w:t>&lt;/AccessType&gt;</w:t>
      </w:r>
    </w:p>
    <w:p w14:paraId="1A6D5D4F"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t>&lt;Description&gt;NAS configuration&lt;/Description&gt;</w:t>
      </w:r>
    </w:p>
    <w:p w14:paraId="70A16502" w14:textId="77777777" w:rsidR="0053428C" w:rsidRPr="008D4088" w:rsidRDefault="0053428C" w:rsidP="0053428C">
      <w:pPr>
        <w:pStyle w:val="PL"/>
      </w:pPr>
      <w:r w:rsidRPr="001816A6">
        <w:rPr>
          <w:lang w:val="fr-FR"/>
        </w:rPr>
        <w:tab/>
      </w:r>
      <w:r w:rsidRPr="001816A6">
        <w:rPr>
          <w:lang w:val="fr-FR"/>
        </w:rPr>
        <w:tab/>
      </w:r>
      <w:r w:rsidRPr="001816A6">
        <w:rPr>
          <w:lang w:val="fr-FR"/>
        </w:rPr>
        <w:tab/>
      </w:r>
      <w:r w:rsidRPr="008D4088">
        <w:t>&lt;DFFormat&gt;</w:t>
      </w:r>
    </w:p>
    <w:p w14:paraId="7AACEF3D" w14:textId="77777777" w:rsidR="0053428C" w:rsidRPr="008D4088" w:rsidRDefault="0053428C" w:rsidP="0053428C">
      <w:pPr>
        <w:pStyle w:val="PL"/>
      </w:pPr>
      <w:r w:rsidRPr="008D4088">
        <w:tab/>
      </w:r>
      <w:r w:rsidRPr="008D4088">
        <w:tab/>
      </w:r>
      <w:r w:rsidRPr="008D4088">
        <w:tab/>
      </w:r>
      <w:r w:rsidRPr="008D4088">
        <w:tab/>
        <w:t>&lt;node/&gt;</w:t>
      </w:r>
    </w:p>
    <w:p w14:paraId="5762FE8E" w14:textId="77777777" w:rsidR="0053428C" w:rsidRPr="008D4088" w:rsidRDefault="0053428C" w:rsidP="0053428C">
      <w:pPr>
        <w:pStyle w:val="PL"/>
      </w:pPr>
      <w:r w:rsidRPr="008D4088">
        <w:tab/>
      </w:r>
      <w:r w:rsidRPr="008D4088">
        <w:tab/>
      </w:r>
      <w:r w:rsidRPr="008D4088">
        <w:tab/>
        <w:t>&lt;/DFFormat&gt;</w:t>
      </w:r>
    </w:p>
    <w:p w14:paraId="0BCC701F" w14:textId="77777777" w:rsidR="0053428C" w:rsidRPr="00360BC6" w:rsidRDefault="0053428C" w:rsidP="0053428C">
      <w:pPr>
        <w:pStyle w:val="PL"/>
      </w:pPr>
      <w:r w:rsidRPr="008D4088">
        <w:tab/>
      </w:r>
      <w:r w:rsidRPr="008D4088">
        <w:tab/>
      </w:r>
      <w:r w:rsidRPr="008D4088">
        <w:tab/>
      </w:r>
      <w:r w:rsidRPr="00360BC6">
        <w:t>&lt;Occurrence&gt;</w:t>
      </w:r>
    </w:p>
    <w:p w14:paraId="3CF60345" w14:textId="77777777" w:rsidR="0053428C" w:rsidRPr="00360BC6" w:rsidRDefault="0053428C" w:rsidP="0053428C">
      <w:pPr>
        <w:pStyle w:val="PL"/>
      </w:pPr>
      <w:r w:rsidRPr="00360BC6">
        <w:tab/>
      </w:r>
      <w:r w:rsidRPr="00360BC6">
        <w:tab/>
      </w:r>
      <w:r w:rsidRPr="00360BC6">
        <w:tab/>
      </w:r>
      <w:r w:rsidRPr="00360BC6">
        <w:tab/>
        <w:t>&lt;ZeroOrOne/&gt;</w:t>
      </w:r>
    </w:p>
    <w:p w14:paraId="44E835C6" w14:textId="77777777" w:rsidR="0053428C" w:rsidRPr="00364623" w:rsidRDefault="0053428C" w:rsidP="0053428C">
      <w:pPr>
        <w:pStyle w:val="PL"/>
      </w:pPr>
      <w:r w:rsidRPr="00360BC6">
        <w:tab/>
      </w:r>
      <w:r w:rsidRPr="00360BC6">
        <w:tab/>
      </w:r>
      <w:r w:rsidRPr="00360BC6">
        <w:tab/>
      </w:r>
      <w:r w:rsidRPr="00364623">
        <w:t>&lt;/Occurrence&gt;</w:t>
      </w:r>
    </w:p>
    <w:p w14:paraId="1B63C041" w14:textId="77777777" w:rsidR="0053428C" w:rsidRPr="00364623" w:rsidRDefault="0053428C" w:rsidP="0053428C">
      <w:pPr>
        <w:pStyle w:val="PL"/>
      </w:pPr>
      <w:r w:rsidRPr="00364623">
        <w:tab/>
      </w:r>
      <w:r w:rsidRPr="00364623">
        <w:tab/>
      </w:r>
      <w:r w:rsidRPr="00364623">
        <w:tab/>
        <w:t xml:space="preserve">&lt;DFTitle&gt;The </w:t>
      </w:r>
      <w:r>
        <w:t xml:space="preserve">NAS configuration </w:t>
      </w:r>
      <w:r w:rsidRPr="00364623">
        <w:t>Management Object.&lt;/DFTitle&gt;</w:t>
      </w:r>
    </w:p>
    <w:p w14:paraId="5CD3307D" w14:textId="77777777" w:rsidR="0053428C" w:rsidRPr="00364623" w:rsidRDefault="0053428C" w:rsidP="0053428C">
      <w:pPr>
        <w:pStyle w:val="PL"/>
      </w:pPr>
      <w:r w:rsidRPr="00364623">
        <w:tab/>
      </w:r>
      <w:r w:rsidRPr="00364623">
        <w:tab/>
      </w:r>
      <w:r w:rsidRPr="00364623">
        <w:tab/>
        <w:t>&lt;DFType&gt;</w:t>
      </w:r>
    </w:p>
    <w:p w14:paraId="2CF81210" w14:textId="77777777" w:rsidR="0053428C" w:rsidRPr="00364623" w:rsidRDefault="0053428C" w:rsidP="0053428C">
      <w:pPr>
        <w:pStyle w:val="PL"/>
      </w:pPr>
      <w:r w:rsidRPr="00364623">
        <w:tab/>
      </w:r>
      <w:r w:rsidRPr="00364623">
        <w:tab/>
      </w:r>
      <w:r w:rsidRPr="00364623">
        <w:tab/>
      </w:r>
      <w:r w:rsidRPr="00364623">
        <w:tab/>
      </w:r>
      <w:r>
        <w:t>&lt;DDFName&gt;urn:oma:mo:ext-3gpp-nas-config:1.0</w:t>
      </w:r>
      <w:r w:rsidRPr="00364623">
        <w:t>&lt;</w:t>
      </w:r>
      <w:r>
        <w:t>/</w:t>
      </w:r>
      <w:r w:rsidRPr="00364623">
        <w:t>DDFName&gt;</w:t>
      </w:r>
    </w:p>
    <w:p w14:paraId="43D9C3CF" w14:textId="77777777" w:rsidR="0053428C" w:rsidRPr="00364623" w:rsidRDefault="0053428C" w:rsidP="0053428C">
      <w:pPr>
        <w:pStyle w:val="PL"/>
      </w:pPr>
      <w:r w:rsidRPr="00364623">
        <w:tab/>
      </w:r>
      <w:r w:rsidRPr="00364623">
        <w:tab/>
      </w:r>
      <w:r w:rsidRPr="00364623">
        <w:tab/>
        <w:t>&lt;/DFType&gt;</w:t>
      </w:r>
    </w:p>
    <w:p w14:paraId="1439A76E" w14:textId="77777777" w:rsidR="0053428C" w:rsidRPr="00364623" w:rsidRDefault="0053428C" w:rsidP="0053428C">
      <w:pPr>
        <w:pStyle w:val="PL"/>
      </w:pPr>
      <w:r w:rsidRPr="00364623">
        <w:tab/>
      </w:r>
      <w:r w:rsidRPr="00364623">
        <w:tab/>
        <w:t>&lt;/DFProperties&gt;</w:t>
      </w:r>
    </w:p>
    <w:p w14:paraId="02D8E887" w14:textId="77777777" w:rsidR="0053428C" w:rsidRPr="00364623" w:rsidRDefault="0053428C" w:rsidP="0053428C">
      <w:pPr>
        <w:pStyle w:val="PL"/>
      </w:pPr>
    </w:p>
    <w:p w14:paraId="565D340C" w14:textId="77777777" w:rsidR="0053428C" w:rsidRPr="00511EAB" w:rsidRDefault="0053428C" w:rsidP="0053428C">
      <w:pPr>
        <w:pStyle w:val="PL"/>
      </w:pPr>
      <w:r w:rsidRPr="00511EAB">
        <w:tab/>
      </w:r>
      <w:r w:rsidRPr="00511EAB">
        <w:tab/>
        <w:t>&lt;Node&gt;</w:t>
      </w:r>
    </w:p>
    <w:p w14:paraId="50A28242" w14:textId="77777777" w:rsidR="0053428C" w:rsidRPr="00922BB9" w:rsidRDefault="0053428C" w:rsidP="0053428C">
      <w:pPr>
        <w:pStyle w:val="PL"/>
      </w:pPr>
      <w:r w:rsidRPr="00511EAB">
        <w:tab/>
      </w:r>
      <w:r w:rsidRPr="00511EAB">
        <w:tab/>
      </w:r>
      <w:r w:rsidRPr="00511EAB">
        <w:tab/>
      </w:r>
      <w:r w:rsidRPr="00922BB9">
        <w:t>&lt;NodeName&gt;</w:t>
      </w:r>
      <w:r>
        <w:t>NAS_SignallingPriority</w:t>
      </w:r>
      <w:r w:rsidRPr="00922BB9">
        <w:t>&lt;/NodeName&gt;</w:t>
      </w:r>
    </w:p>
    <w:p w14:paraId="056BFCEA" w14:textId="77777777" w:rsidR="0053428C" w:rsidRPr="00922BB9" w:rsidRDefault="0053428C" w:rsidP="0053428C">
      <w:pPr>
        <w:pStyle w:val="PL"/>
      </w:pPr>
      <w:r w:rsidRPr="00922BB9">
        <w:tab/>
      </w:r>
      <w:r w:rsidRPr="00922BB9">
        <w:tab/>
      </w:r>
      <w:r w:rsidRPr="00922BB9">
        <w:tab/>
        <w:t>&lt;DFProperties&gt;</w:t>
      </w:r>
    </w:p>
    <w:p w14:paraId="1AD255CE" w14:textId="77777777" w:rsidR="0053428C" w:rsidRPr="00922BB9" w:rsidRDefault="0053428C" w:rsidP="0053428C">
      <w:pPr>
        <w:pStyle w:val="PL"/>
      </w:pPr>
      <w:r w:rsidRPr="00922BB9">
        <w:tab/>
      </w:r>
      <w:r w:rsidRPr="00922BB9">
        <w:tab/>
      </w:r>
      <w:r w:rsidRPr="00922BB9">
        <w:tab/>
      </w:r>
      <w:r w:rsidRPr="00922BB9">
        <w:tab/>
        <w:t>&lt;AccessType&gt;</w:t>
      </w:r>
    </w:p>
    <w:p w14:paraId="12328D8A" w14:textId="77777777" w:rsidR="0053428C" w:rsidRDefault="0053428C" w:rsidP="0053428C">
      <w:pPr>
        <w:pStyle w:val="PL"/>
      </w:pPr>
      <w:r w:rsidRPr="00922BB9">
        <w:tab/>
      </w:r>
      <w:r w:rsidRPr="00922BB9">
        <w:tab/>
      </w:r>
      <w:r w:rsidRPr="00922BB9">
        <w:tab/>
      </w:r>
      <w:r w:rsidRPr="00922BB9">
        <w:tab/>
      </w:r>
      <w:r w:rsidRPr="00922BB9">
        <w:tab/>
        <w:t>&lt;Get/&gt;</w:t>
      </w:r>
    </w:p>
    <w:p w14:paraId="386CA879" w14:textId="77777777" w:rsidR="0053428C" w:rsidRPr="00922BB9" w:rsidRDefault="0053428C" w:rsidP="0053428C">
      <w:pPr>
        <w:pStyle w:val="PL"/>
      </w:pPr>
      <w:r>
        <w:tab/>
      </w:r>
      <w:r>
        <w:tab/>
      </w:r>
      <w:r>
        <w:tab/>
      </w:r>
      <w:r>
        <w:tab/>
      </w:r>
      <w:r>
        <w:tab/>
        <w:t>&lt;Replace/&gt;</w:t>
      </w:r>
    </w:p>
    <w:p w14:paraId="3B87EC6B" w14:textId="77777777" w:rsidR="0053428C" w:rsidRPr="00922BB9" w:rsidRDefault="0053428C" w:rsidP="0053428C">
      <w:pPr>
        <w:pStyle w:val="PL"/>
      </w:pPr>
      <w:r w:rsidRPr="00922BB9">
        <w:tab/>
      </w:r>
      <w:r w:rsidRPr="00922BB9">
        <w:tab/>
      </w:r>
      <w:r w:rsidRPr="00922BB9">
        <w:tab/>
      </w:r>
      <w:r w:rsidRPr="00922BB9">
        <w:tab/>
        <w:t>&lt;/AccessType&gt;</w:t>
      </w:r>
    </w:p>
    <w:p w14:paraId="6885A321" w14:textId="77777777" w:rsidR="0053428C" w:rsidRPr="00922BB9" w:rsidRDefault="0053428C" w:rsidP="0053428C">
      <w:pPr>
        <w:pStyle w:val="PL"/>
      </w:pPr>
      <w:r w:rsidRPr="00922BB9">
        <w:tab/>
      </w:r>
      <w:r w:rsidRPr="00922BB9">
        <w:tab/>
      </w:r>
      <w:r w:rsidRPr="00922BB9">
        <w:tab/>
      </w:r>
      <w:r w:rsidRPr="00922BB9">
        <w:tab/>
        <w:t>&lt;DFFormat&gt;</w:t>
      </w:r>
    </w:p>
    <w:p w14:paraId="69D01628" w14:textId="77777777" w:rsidR="0053428C" w:rsidRPr="00922BB9" w:rsidRDefault="0053428C" w:rsidP="0053428C">
      <w:pPr>
        <w:pStyle w:val="PL"/>
      </w:pPr>
      <w:r>
        <w:tab/>
      </w:r>
      <w:r>
        <w:tab/>
      </w:r>
      <w:r>
        <w:tab/>
      </w:r>
      <w:r>
        <w:tab/>
      </w:r>
      <w:r>
        <w:tab/>
        <w:t>&lt;int</w:t>
      </w:r>
      <w:r w:rsidRPr="00922BB9">
        <w:t>/&gt;</w:t>
      </w:r>
    </w:p>
    <w:p w14:paraId="6EEEEF52" w14:textId="77777777" w:rsidR="0053428C" w:rsidRPr="00922BB9" w:rsidRDefault="0053428C" w:rsidP="0053428C">
      <w:pPr>
        <w:pStyle w:val="PL"/>
      </w:pPr>
      <w:r w:rsidRPr="00922BB9">
        <w:tab/>
      </w:r>
      <w:r w:rsidRPr="00922BB9">
        <w:tab/>
      </w:r>
      <w:r w:rsidRPr="00922BB9">
        <w:tab/>
      </w:r>
      <w:r w:rsidRPr="00922BB9">
        <w:tab/>
        <w:t>&lt;/DFFormat&gt;</w:t>
      </w:r>
    </w:p>
    <w:p w14:paraId="5F60011E" w14:textId="77777777" w:rsidR="0053428C" w:rsidRPr="00922BB9" w:rsidRDefault="0053428C" w:rsidP="0053428C">
      <w:pPr>
        <w:pStyle w:val="PL"/>
      </w:pPr>
      <w:r w:rsidRPr="00922BB9">
        <w:tab/>
      </w:r>
      <w:r w:rsidRPr="00922BB9">
        <w:tab/>
      </w:r>
      <w:r w:rsidRPr="00922BB9">
        <w:tab/>
      </w:r>
      <w:r w:rsidRPr="00922BB9">
        <w:tab/>
        <w:t>&lt;Occurrence&gt;</w:t>
      </w:r>
    </w:p>
    <w:p w14:paraId="0117BE22"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6E5D6DA" w14:textId="77777777" w:rsidR="0053428C" w:rsidRPr="00922BB9" w:rsidRDefault="0053428C" w:rsidP="0053428C">
      <w:pPr>
        <w:pStyle w:val="PL"/>
      </w:pPr>
      <w:r w:rsidRPr="00922BB9">
        <w:tab/>
      </w:r>
      <w:r w:rsidRPr="00922BB9">
        <w:tab/>
      </w:r>
      <w:r w:rsidRPr="00922BB9">
        <w:tab/>
      </w:r>
      <w:r w:rsidRPr="00922BB9">
        <w:tab/>
        <w:t>&lt;/Occurrence&gt;</w:t>
      </w:r>
    </w:p>
    <w:p w14:paraId="3A701B06" w14:textId="77777777" w:rsidR="0053428C" w:rsidRPr="00922BB9" w:rsidRDefault="0053428C" w:rsidP="0053428C">
      <w:pPr>
        <w:pStyle w:val="PL"/>
      </w:pPr>
      <w:r w:rsidRPr="00922BB9">
        <w:tab/>
      </w:r>
      <w:r w:rsidRPr="00922BB9">
        <w:tab/>
      </w:r>
      <w:r w:rsidRPr="00922BB9">
        <w:tab/>
      </w:r>
      <w:r w:rsidRPr="00922BB9">
        <w:tab/>
        <w:t>&lt;DFTitle&gt;</w:t>
      </w:r>
      <w:r>
        <w:t>NAS Signalling Priority</w:t>
      </w:r>
      <w:r w:rsidRPr="00922BB9">
        <w:t>.&lt;/DFTitle&gt;</w:t>
      </w:r>
    </w:p>
    <w:p w14:paraId="79C99280" w14:textId="77777777" w:rsidR="0053428C" w:rsidRPr="00511EAB" w:rsidRDefault="0053428C" w:rsidP="0053428C">
      <w:pPr>
        <w:pStyle w:val="PL"/>
      </w:pPr>
      <w:r w:rsidRPr="00922BB9">
        <w:tab/>
      </w:r>
      <w:r w:rsidRPr="00922BB9">
        <w:tab/>
      </w:r>
      <w:r w:rsidRPr="00922BB9">
        <w:tab/>
      </w:r>
      <w:r w:rsidRPr="00922BB9">
        <w:tab/>
      </w:r>
      <w:r w:rsidRPr="00511EAB">
        <w:t>&lt;DFType&gt;</w:t>
      </w:r>
    </w:p>
    <w:p w14:paraId="45062E70"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3054EF" w14:textId="77777777" w:rsidR="0053428C" w:rsidRPr="00511EAB" w:rsidRDefault="0053428C" w:rsidP="0053428C">
      <w:pPr>
        <w:pStyle w:val="PL"/>
      </w:pPr>
      <w:r w:rsidRPr="00511EAB">
        <w:tab/>
      </w:r>
      <w:r w:rsidRPr="00511EAB">
        <w:tab/>
      </w:r>
      <w:r w:rsidRPr="00511EAB">
        <w:tab/>
      </w:r>
      <w:r w:rsidRPr="00511EAB">
        <w:tab/>
        <w:t>&lt;/DFType&gt;</w:t>
      </w:r>
    </w:p>
    <w:p w14:paraId="6E370AEC" w14:textId="77777777" w:rsidR="0053428C" w:rsidRPr="00511EAB" w:rsidRDefault="0053428C" w:rsidP="0053428C">
      <w:pPr>
        <w:pStyle w:val="PL"/>
      </w:pPr>
      <w:r w:rsidRPr="00511EAB">
        <w:tab/>
      </w:r>
      <w:r w:rsidRPr="00511EAB">
        <w:tab/>
      </w:r>
      <w:r w:rsidRPr="00511EAB">
        <w:tab/>
        <w:t>&lt;/DFProperties&gt;</w:t>
      </w:r>
    </w:p>
    <w:p w14:paraId="50AADF1E" w14:textId="77777777" w:rsidR="0053428C" w:rsidRPr="00511EAB" w:rsidRDefault="0053428C" w:rsidP="0053428C">
      <w:pPr>
        <w:pStyle w:val="PL"/>
      </w:pPr>
      <w:r w:rsidRPr="00511EAB">
        <w:tab/>
      </w:r>
      <w:r w:rsidRPr="00511EAB">
        <w:tab/>
        <w:t>&lt;/Node&gt;</w:t>
      </w:r>
    </w:p>
    <w:p w14:paraId="463E6494" w14:textId="77777777" w:rsidR="0053428C" w:rsidRDefault="0053428C" w:rsidP="0053428C">
      <w:pPr>
        <w:pStyle w:val="PL"/>
      </w:pPr>
    </w:p>
    <w:p w14:paraId="62A56412" w14:textId="77777777" w:rsidR="0053428C" w:rsidRPr="00511EAB" w:rsidRDefault="0053428C" w:rsidP="0053428C">
      <w:pPr>
        <w:pStyle w:val="PL"/>
      </w:pPr>
      <w:r w:rsidRPr="00511EAB">
        <w:tab/>
      </w:r>
      <w:r w:rsidRPr="00511EAB">
        <w:tab/>
        <w:t>&lt;Node&gt;</w:t>
      </w:r>
    </w:p>
    <w:p w14:paraId="7DFCEC5D" w14:textId="77777777" w:rsidR="0053428C" w:rsidRPr="00922BB9" w:rsidRDefault="0053428C" w:rsidP="0053428C">
      <w:pPr>
        <w:pStyle w:val="PL"/>
      </w:pPr>
      <w:r w:rsidRPr="00511EAB">
        <w:tab/>
      </w:r>
      <w:r w:rsidRPr="00511EAB">
        <w:tab/>
      </w:r>
      <w:r w:rsidRPr="00511EAB">
        <w:tab/>
      </w:r>
      <w:r w:rsidRPr="00922BB9">
        <w:t>&lt;NodeName&gt;</w:t>
      </w:r>
      <w:r>
        <w:t>AttachWithIMSI</w:t>
      </w:r>
      <w:r w:rsidRPr="00922BB9">
        <w:t>&lt;/NodeName&gt;</w:t>
      </w:r>
    </w:p>
    <w:p w14:paraId="6B04A637" w14:textId="77777777" w:rsidR="0053428C" w:rsidRPr="00922BB9" w:rsidRDefault="0053428C" w:rsidP="0053428C">
      <w:pPr>
        <w:pStyle w:val="PL"/>
      </w:pPr>
      <w:r w:rsidRPr="00922BB9">
        <w:tab/>
      </w:r>
      <w:r w:rsidRPr="00922BB9">
        <w:tab/>
      </w:r>
      <w:r w:rsidRPr="00922BB9">
        <w:tab/>
        <w:t>&lt;DFProperties&gt;</w:t>
      </w:r>
    </w:p>
    <w:p w14:paraId="2C6984B1" w14:textId="77777777" w:rsidR="0053428C" w:rsidRPr="00922BB9" w:rsidRDefault="0053428C" w:rsidP="0053428C">
      <w:pPr>
        <w:pStyle w:val="PL"/>
      </w:pPr>
      <w:r w:rsidRPr="00922BB9">
        <w:tab/>
      </w:r>
      <w:r w:rsidRPr="00922BB9">
        <w:tab/>
      </w:r>
      <w:r w:rsidRPr="00922BB9">
        <w:tab/>
      </w:r>
      <w:r w:rsidRPr="00922BB9">
        <w:tab/>
        <w:t>&lt;AccessType&gt;</w:t>
      </w:r>
    </w:p>
    <w:p w14:paraId="671445C0" w14:textId="77777777" w:rsidR="0053428C" w:rsidRDefault="0053428C" w:rsidP="0053428C">
      <w:pPr>
        <w:pStyle w:val="PL"/>
      </w:pPr>
      <w:r w:rsidRPr="00922BB9">
        <w:tab/>
      </w:r>
      <w:r w:rsidRPr="00922BB9">
        <w:tab/>
      </w:r>
      <w:r w:rsidRPr="00922BB9">
        <w:tab/>
      </w:r>
      <w:r w:rsidRPr="00922BB9">
        <w:tab/>
      </w:r>
      <w:r w:rsidRPr="00922BB9">
        <w:tab/>
        <w:t>&lt;Get/&gt;</w:t>
      </w:r>
    </w:p>
    <w:p w14:paraId="0FC4D395" w14:textId="77777777" w:rsidR="0053428C" w:rsidRPr="00922BB9" w:rsidRDefault="0053428C" w:rsidP="0053428C">
      <w:pPr>
        <w:pStyle w:val="PL"/>
      </w:pPr>
      <w:r>
        <w:tab/>
      </w:r>
      <w:r>
        <w:tab/>
      </w:r>
      <w:r>
        <w:tab/>
      </w:r>
      <w:r>
        <w:tab/>
      </w:r>
      <w:r>
        <w:tab/>
        <w:t>&lt;Replace/&gt;</w:t>
      </w:r>
    </w:p>
    <w:p w14:paraId="0CF5C623" w14:textId="77777777" w:rsidR="0053428C" w:rsidRPr="00922BB9" w:rsidRDefault="0053428C" w:rsidP="0053428C">
      <w:pPr>
        <w:pStyle w:val="PL"/>
      </w:pPr>
      <w:r w:rsidRPr="00922BB9">
        <w:tab/>
      </w:r>
      <w:r w:rsidRPr="00922BB9">
        <w:tab/>
      </w:r>
      <w:r w:rsidRPr="00922BB9">
        <w:tab/>
      </w:r>
      <w:r w:rsidRPr="00922BB9">
        <w:tab/>
        <w:t>&lt;/AccessType&gt;</w:t>
      </w:r>
    </w:p>
    <w:p w14:paraId="4BBED95F" w14:textId="77777777" w:rsidR="0053428C" w:rsidRPr="00922BB9" w:rsidRDefault="0053428C" w:rsidP="0053428C">
      <w:pPr>
        <w:pStyle w:val="PL"/>
      </w:pPr>
      <w:r w:rsidRPr="00922BB9">
        <w:tab/>
      </w:r>
      <w:r w:rsidRPr="00922BB9">
        <w:tab/>
      </w:r>
      <w:r w:rsidRPr="00922BB9">
        <w:tab/>
      </w:r>
      <w:r w:rsidRPr="00922BB9">
        <w:tab/>
        <w:t>&lt;DFFormat&gt;</w:t>
      </w:r>
    </w:p>
    <w:p w14:paraId="73A5F53D" w14:textId="77777777" w:rsidR="0053428C" w:rsidRPr="00922BB9" w:rsidRDefault="0053428C" w:rsidP="0053428C">
      <w:pPr>
        <w:pStyle w:val="PL"/>
      </w:pPr>
      <w:r>
        <w:tab/>
      </w:r>
      <w:r>
        <w:tab/>
      </w:r>
      <w:r>
        <w:tab/>
      </w:r>
      <w:r>
        <w:tab/>
      </w:r>
      <w:r>
        <w:tab/>
        <w:t>&lt;bool</w:t>
      </w:r>
      <w:r w:rsidRPr="00922BB9">
        <w:t>/&gt;</w:t>
      </w:r>
    </w:p>
    <w:p w14:paraId="40BE1C4C" w14:textId="77777777" w:rsidR="0053428C" w:rsidRPr="00922BB9" w:rsidRDefault="0053428C" w:rsidP="0053428C">
      <w:pPr>
        <w:pStyle w:val="PL"/>
      </w:pPr>
      <w:r w:rsidRPr="00922BB9">
        <w:tab/>
      </w:r>
      <w:r w:rsidRPr="00922BB9">
        <w:tab/>
      </w:r>
      <w:r w:rsidRPr="00922BB9">
        <w:tab/>
      </w:r>
      <w:r w:rsidRPr="00922BB9">
        <w:tab/>
        <w:t>&lt;/DFFormat&gt;</w:t>
      </w:r>
    </w:p>
    <w:p w14:paraId="58506241" w14:textId="77777777" w:rsidR="0053428C" w:rsidRPr="00922BB9" w:rsidRDefault="0053428C" w:rsidP="0053428C">
      <w:pPr>
        <w:pStyle w:val="PL"/>
      </w:pPr>
      <w:r w:rsidRPr="00922BB9">
        <w:tab/>
      </w:r>
      <w:r w:rsidRPr="00922BB9">
        <w:tab/>
      </w:r>
      <w:r w:rsidRPr="00922BB9">
        <w:tab/>
      </w:r>
      <w:r w:rsidRPr="00922BB9">
        <w:tab/>
        <w:t>&lt;Occurrence&gt;</w:t>
      </w:r>
    </w:p>
    <w:p w14:paraId="1ED63EDE"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1C3689AA" w14:textId="77777777" w:rsidR="0053428C" w:rsidRPr="00922BB9" w:rsidRDefault="0053428C" w:rsidP="0053428C">
      <w:pPr>
        <w:pStyle w:val="PL"/>
      </w:pPr>
      <w:r w:rsidRPr="00922BB9">
        <w:tab/>
      </w:r>
      <w:r w:rsidRPr="00922BB9">
        <w:tab/>
      </w:r>
      <w:r w:rsidRPr="00922BB9">
        <w:tab/>
      </w:r>
      <w:r w:rsidRPr="00922BB9">
        <w:tab/>
        <w:t>&lt;/Occurrence&gt;</w:t>
      </w:r>
    </w:p>
    <w:p w14:paraId="734C0F61" w14:textId="77777777" w:rsidR="0053428C" w:rsidRPr="00922BB9" w:rsidRDefault="0053428C" w:rsidP="0053428C">
      <w:pPr>
        <w:pStyle w:val="PL"/>
      </w:pPr>
      <w:r w:rsidRPr="00922BB9">
        <w:tab/>
      </w:r>
      <w:r w:rsidRPr="00922BB9">
        <w:tab/>
      </w:r>
      <w:r w:rsidRPr="00922BB9">
        <w:tab/>
      </w:r>
      <w:r w:rsidRPr="00922BB9">
        <w:tab/>
        <w:t>&lt;DFTitle&gt;</w:t>
      </w:r>
      <w:r>
        <w:t>Attach with IMSI</w:t>
      </w:r>
      <w:r w:rsidRPr="00922BB9">
        <w:t>.&lt;/DFTitle&gt;</w:t>
      </w:r>
    </w:p>
    <w:p w14:paraId="47F6E729" w14:textId="77777777" w:rsidR="0053428C" w:rsidRPr="00511EAB" w:rsidRDefault="0053428C" w:rsidP="0053428C">
      <w:pPr>
        <w:pStyle w:val="PL"/>
      </w:pPr>
      <w:r w:rsidRPr="00922BB9">
        <w:tab/>
      </w:r>
      <w:r w:rsidRPr="00922BB9">
        <w:tab/>
      </w:r>
      <w:r w:rsidRPr="00922BB9">
        <w:tab/>
      </w:r>
      <w:r w:rsidRPr="00922BB9">
        <w:tab/>
      </w:r>
      <w:r w:rsidRPr="00511EAB">
        <w:t>&lt;DFType&gt;</w:t>
      </w:r>
    </w:p>
    <w:p w14:paraId="660EF18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549584" w14:textId="77777777" w:rsidR="0053428C" w:rsidRPr="00511EAB" w:rsidRDefault="0053428C" w:rsidP="0053428C">
      <w:pPr>
        <w:pStyle w:val="PL"/>
      </w:pPr>
      <w:r w:rsidRPr="00511EAB">
        <w:tab/>
      </w:r>
      <w:r w:rsidRPr="00511EAB">
        <w:tab/>
      </w:r>
      <w:r w:rsidRPr="00511EAB">
        <w:tab/>
      </w:r>
      <w:r w:rsidRPr="00511EAB">
        <w:tab/>
        <w:t>&lt;/DFType&gt;</w:t>
      </w:r>
    </w:p>
    <w:p w14:paraId="55F8E21C" w14:textId="77777777" w:rsidR="0053428C" w:rsidRPr="00511EAB" w:rsidRDefault="0053428C" w:rsidP="0053428C">
      <w:pPr>
        <w:pStyle w:val="PL"/>
      </w:pPr>
      <w:r w:rsidRPr="00511EAB">
        <w:tab/>
      </w:r>
      <w:r w:rsidRPr="00511EAB">
        <w:tab/>
      </w:r>
      <w:r w:rsidRPr="00511EAB">
        <w:tab/>
        <w:t>&lt;/DFProperties&gt;</w:t>
      </w:r>
    </w:p>
    <w:p w14:paraId="4807415C" w14:textId="77777777" w:rsidR="0053428C" w:rsidRPr="00511EAB" w:rsidRDefault="0053428C" w:rsidP="0053428C">
      <w:pPr>
        <w:pStyle w:val="PL"/>
      </w:pPr>
      <w:r w:rsidRPr="00511EAB">
        <w:tab/>
      </w:r>
      <w:r w:rsidRPr="00511EAB">
        <w:tab/>
        <w:t>&lt;/Node&gt;</w:t>
      </w:r>
    </w:p>
    <w:p w14:paraId="5963438E" w14:textId="77777777" w:rsidR="0053428C" w:rsidRDefault="0053428C" w:rsidP="0053428C">
      <w:pPr>
        <w:pStyle w:val="PL"/>
      </w:pPr>
    </w:p>
    <w:p w14:paraId="50239652" w14:textId="77777777" w:rsidR="0053428C" w:rsidRPr="00511EAB" w:rsidRDefault="0053428C" w:rsidP="0053428C">
      <w:pPr>
        <w:pStyle w:val="PL"/>
      </w:pPr>
      <w:r w:rsidRPr="00511EAB">
        <w:tab/>
      </w:r>
      <w:r w:rsidRPr="00511EAB">
        <w:tab/>
        <w:t>&lt;Node&gt;</w:t>
      </w:r>
    </w:p>
    <w:p w14:paraId="004AABAC" w14:textId="77777777" w:rsidR="0053428C" w:rsidRPr="00922BB9" w:rsidRDefault="0053428C" w:rsidP="0053428C">
      <w:pPr>
        <w:pStyle w:val="PL"/>
      </w:pPr>
      <w:r w:rsidRPr="00511EAB">
        <w:lastRenderedPageBreak/>
        <w:tab/>
      </w:r>
      <w:r w:rsidRPr="00511EAB">
        <w:tab/>
      </w:r>
      <w:r w:rsidRPr="00511EAB">
        <w:tab/>
      </w:r>
      <w:r w:rsidRPr="00922BB9">
        <w:t>&lt;NodeName&gt;</w:t>
      </w:r>
      <w:r>
        <w:t>MinimumPeriodicSearchTimer</w:t>
      </w:r>
      <w:r w:rsidRPr="00922BB9">
        <w:t>&lt;/NodeName&gt;</w:t>
      </w:r>
    </w:p>
    <w:p w14:paraId="4BA89DD4" w14:textId="77777777" w:rsidR="0053428C" w:rsidRPr="00922BB9" w:rsidRDefault="0053428C" w:rsidP="0053428C">
      <w:pPr>
        <w:pStyle w:val="PL"/>
      </w:pPr>
      <w:r w:rsidRPr="00922BB9">
        <w:tab/>
      </w:r>
      <w:r w:rsidRPr="00922BB9">
        <w:tab/>
      </w:r>
      <w:r w:rsidRPr="00922BB9">
        <w:tab/>
        <w:t>&lt;DFProperties&gt;</w:t>
      </w:r>
    </w:p>
    <w:p w14:paraId="1EBBBEA3" w14:textId="77777777" w:rsidR="0053428C" w:rsidRPr="00922BB9" w:rsidRDefault="0053428C" w:rsidP="0053428C">
      <w:pPr>
        <w:pStyle w:val="PL"/>
      </w:pPr>
      <w:r w:rsidRPr="00922BB9">
        <w:tab/>
      </w:r>
      <w:r w:rsidRPr="00922BB9">
        <w:tab/>
      </w:r>
      <w:r w:rsidRPr="00922BB9">
        <w:tab/>
      </w:r>
      <w:r w:rsidRPr="00922BB9">
        <w:tab/>
        <w:t>&lt;AccessType&gt;</w:t>
      </w:r>
    </w:p>
    <w:p w14:paraId="238D354E" w14:textId="77777777" w:rsidR="0053428C" w:rsidRDefault="0053428C" w:rsidP="0053428C">
      <w:pPr>
        <w:pStyle w:val="PL"/>
      </w:pPr>
      <w:r w:rsidRPr="00922BB9">
        <w:tab/>
      </w:r>
      <w:r w:rsidRPr="00922BB9">
        <w:tab/>
      </w:r>
      <w:r w:rsidRPr="00922BB9">
        <w:tab/>
      </w:r>
      <w:r w:rsidRPr="00922BB9">
        <w:tab/>
      </w:r>
      <w:r w:rsidRPr="00922BB9">
        <w:tab/>
        <w:t>&lt;Get/&gt;</w:t>
      </w:r>
    </w:p>
    <w:p w14:paraId="7B42ACC0" w14:textId="77777777" w:rsidR="0053428C" w:rsidRPr="00922BB9" w:rsidRDefault="0053428C" w:rsidP="0053428C">
      <w:pPr>
        <w:pStyle w:val="PL"/>
      </w:pPr>
      <w:r>
        <w:tab/>
      </w:r>
      <w:r>
        <w:tab/>
      </w:r>
      <w:r>
        <w:tab/>
      </w:r>
      <w:r>
        <w:tab/>
      </w:r>
      <w:r>
        <w:tab/>
        <w:t>&lt;Replace/&gt;</w:t>
      </w:r>
    </w:p>
    <w:p w14:paraId="47EA4387" w14:textId="77777777" w:rsidR="0053428C" w:rsidRPr="001816A6" w:rsidRDefault="0053428C" w:rsidP="0053428C">
      <w:pPr>
        <w:pStyle w:val="PL"/>
      </w:pPr>
      <w:r w:rsidRPr="00922BB9">
        <w:tab/>
      </w:r>
      <w:r w:rsidRPr="00922BB9">
        <w:tab/>
      </w:r>
      <w:r w:rsidRPr="00922BB9">
        <w:tab/>
      </w:r>
      <w:r w:rsidRPr="00922BB9">
        <w:tab/>
      </w:r>
      <w:r w:rsidRPr="001816A6">
        <w:t>&lt;/AccessType&gt;</w:t>
      </w:r>
    </w:p>
    <w:p w14:paraId="012D5C9A" w14:textId="77777777" w:rsidR="0053428C" w:rsidRPr="001816A6" w:rsidRDefault="0053428C" w:rsidP="0053428C">
      <w:pPr>
        <w:pStyle w:val="PL"/>
      </w:pPr>
      <w:r w:rsidRPr="001816A6">
        <w:tab/>
      </w:r>
      <w:r w:rsidRPr="001816A6">
        <w:tab/>
      </w:r>
      <w:r w:rsidRPr="001816A6">
        <w:tab/>
      </w:r>
      <w:r w:rsidRPr="001816A6">
        <w:tab/>
        <w:t>&lt;DFFormat&gt;</w:t>
      </w:r>
    </w:p>
    <w:p w14:paraId="44462928" w14:textId="77777777" w:rsidR="0053428C" w:rsidRPr="001816A6" w:rsidRDefault="0053428C" w:rsidP="0053428C">
      <w:pPr>
        <w:pStyle w:val="PL"/>
      </w:pPr>
      <w:r w:rsidRPr="001816A6">
        <w:tab/>
      </w:r>
      <w:r w:rsidRPr="001816A6">
        <w:tab/>
      </w:r>
      <w:r w:rsidRPr="001816A6">
        <w:tab/>
      </w:r>
      <w:r w:rsidRPr="001816A6">
        <w:tab/>
      </w:r>
      <w:r w:rsidRPr="001816A6">
        <w:tab/>
        <w:t>&lt;int/&gt;</w:t>
      </w:r>
    </w:p>
    <w:p w14:paraId="52A5B9A0" w14:textId="77777777" w:rsidR="0053428C" w:rsidRPr="001816A6" w:rsidRDefault="0053428C" w:rsidP="0053428C">
      <w:pPr>
        <w:pStyle w:val="PL"/>
      </w:pPr>
      <w:r w:rsidRPr="001816A6">
        <w:tab/>
      </w:r>
      <w:r w:rsidRPr="001816A6">
        <w:tab/>
      </w:r>
      <w:r w:rsidRPr="001816A6">
        <w:tab/>
      </w:r>
      <w:r w:rsidRPr="001816A6">
        <w:tab/>
        <w:t>&lt;/DFFormat&gt;</w:t>
      </w:r>
    </w:p>
    <w:p w14:paraId="3ACF091D" w14:textId="77777777" w:rsidR="0053428C" w:rsidRPr="001816A6" w:rsidRDefault="0053428C" w:rsidP="0053428C">
      <w:pPr>
        <w:pStyle w:val="PL"/>
      </w:pPr>
      <w:r w:rsidRPr="001816A6">
        <w:tab/>
      </w:r>
      <w:r w:rsidRPr="001816A6">
        <w:tab/>
      </w:r>
      <w:r w:rsidRPr="001816A6">
        <w:tab/>
      </w:r>
      <w:r w:rsidRPr="001816A6">
        <w:tab/>
        <w:t>&lt;Occurrence&gt;</w:t>
      </w:r>
    </w:p>
    <w:p w14:paraId="339D7D25" w14:textId="77777777" w:rsidR="0053428C" w:rsidRPr="00922BB9" w:rsidRDefault="0053428C" w:rsidP="0053428C">
      <w:pPr>
        <w:pStyle w:val="PL"/>
      </w:pPr>
      <w:r w:rsidRPr="001816A6">
        <w:tab/>
      </w:r>
      <w:r w:rsidRPr="001816A6">
        <w:tab/>
      </w:r>
      <w:r w:rsidRPr="001816A6">
        <w:tab/>
      </w:r>
      <w:r w:rsidRPr="001816A6">
        <w:tab/>
      </w:r>
      <w:r w:rsidRPr="001816A6">
        <w:tab/>
      </w:r>
      <w:r w:rsidRPr="00922BB9">
        <w:t>&lt;ZeroOrOne/&gt;</w:t>
      </w:r>
    </w:p>
    <w:p w14:paraId="3BD6C597" w14:textId="77777777" w:rsidR="0053428C" w:rsidRPr="00922BB9" w:rsidRDefault="0053428C" w:rsidP="0053428C">
      <w:pPr>
        <w:pStyle w:val="PL"/>
      </w:pPr>
      <w:r w:rsidRPr="00922BB9">
        <w:tab/>
      </w:r>
      <w:r w:rsidRPr="00922BB9">
        <w:tab/>
      </w:r>
      <w:r w:rsidRPr="00922BB9">
        <w:tab/>
      </w:r>
      <w:r w:rsidRPr="00922BB9">
        <w:tab/>
        <w:t>&lt;/Occurrence&gt;</w:t>
      </w:r>
    </w:p>
    <w:p w14:paraId="396700D5" w14:textId="77777777" w:rsidR="0053428C" w:rsidRPr="00922BB9" w:rsidRDefault="0053428C" w:rsidP="0053428C">
      <w:pPr>
        <w:pStyle w:val="PL"/>
      </w:pPr>
      <w:r w:rsidRPr="00922BB9">
        <w:tab/>
      </w:r>
      <w:r w:rsidRPr="00922BB9">
        <w:tab/>
      </w:r>
      <w:r w:rsidRPr="00922BB9">
        <w:tab/>
      </w:r>
      <w:r w:rsidRPr="00922BB9">
        <w:tab/>
        <w:t>&lt;DFTitle&gt;</w:t>
      </w:r>
      <w:r>
        <w:t>Minimum periodic search timer</w:t>
      </w:r>
      <w:r w:rsidRPr="00922BB9">
        <w:t>.&lt;/DFTitle&gt;</w:t>
      </w:r>
    </w:p>
    <w:p w14:paraId="3F97B017" w14:textId="77777777" w:rsidR="0053428C" w:rsidRPr="00511EAB" w:rsidRDefault="0053428C" w:rsidP="0053428C">
      <w:pPr>
        <w:pStyle w:val="PL"/>
      </w:pPr>
      <w:r w:rsidRPr="00922BB9">
        <w:tab/>
      </w:r>
      <w:r w:rsidRPr="00922BB9">
        <w:tab/>
      </w:r>
      <w:r w:rsidRPr="00922BB9">
        <w:tab/>
      </w:r>
      <w:r w:rsidRPr="00922BB9">
        <w:tab/>
      </w:r>
      <w:r w:rsidRPr="00511EAB">
        <w:t>&lt;DFType&gt;</w:t>
      </w:r>
    </w:p>
    <w:p w14:paraId="394B2B7C"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3D018AE" w14:textId="77777777" w:rsidR="0053428C" w:rsidRPr="00511EAB" w:rsidRDefault="0053428C" w:rsidP="0053428C">
      <w:pPr>
        <w:pStyle w:val="PL"/>
      </w:pPr>
      <w:r w:rsidRPr="00511EAB">
        <w:tab/>
      </w:r>
      <w:r w:rsidRPr="00511EAB">
        <w:tab/>
      </w:r>
      <w:r w:rsidRPr="00511EAB">
        <w:tab/>
      </w:r>
      <w:r w:rsidRPr="00511EAB">
        <w:tab/>
        <w:t>&lt;/DFType&gt;</w:t>
      </w:r>
    </w:p>
    <w:p w14:paraId="314F7C84" w14:textId="77777777" w:rsidR="0053428C" w:rsidRPr="00511EAB" w:rsidRDefault="0053428C" w:rsidP="0053428C">
      <w:pPr>
        <w:pStyle w:val="PL"/>
      </w:pPr>
      <w:r w:rsidRPr="00511EAB">
        <w:tab/>
      </w:r>
      <w:r w:rsidRPr="00511EAB">
        <w:tab/>
      </w:r>
      <w:r w:rsidRPr="00511EAB">
        <w:tab/>
        <w:t>&lt;/DFProperties&gt;</w:t>
      </w:r>
    </w:p>
    <w:p w14:paraId="51689B5C" w14:textId="77777777" w:rsidR="0053428C" w:rsidRPr="00511EAB" w:rsidRDefault="0053428C" w:rsidP="0053428C">
      <w:pPr>
        <w:pStyle w:val="PL"/>
      </w:pPr>
      <w:r w:rsidRPr="00511EAB">
        <w:tab/>
      </w:r>
      <w:r w:rsidRPr="00511EAB">
        <w:tab/>
        <w:t>&lt;/Node&gt;</w:t>
      </w:r>
    </w:p>
    <w:p w14:paraId="351CF63C" w14:textId="77777777" w:rsidR="0053428C" w:rsidRDefault="0053428C" w:rsidP="0053428C">
      <w:pPr>
        <w:pStyle w:val="PL"/>
      </w:pPr>
    </w:p>
    <w:p w14:paraId="331F1F29" w14:textId="77777777" w:rsidR="0053428C" w:rsidRPr="00511EAB" w:rsidRDefault="0053428C" w:rsidP="0053428C">
      <w:pPr>
        <w:pStyle w:val="PL"/>
      </w:pPr>
      <w:r w:rsidRPr="00511EAB">
        <w:tab/>
      </w:r>
      <w:r w:rsidRPr="00511EAB">
        <w:tab/>
        <w:t>&lt;Node&gt;</w:t>
      </w:r>
    </w:p>
    <w:p w14:paraId="4BFB26AF" w14:textId="77777777" w:rsidR="0053428C" w:rsidRPr="00922BB9" w:rsidRDefault="0053428C" w:rsidP="0053428C">
      <w:pPr>
        <w:pStyle w:val="PL"/>
      </w:pPr>
      <w:r w:rsidRPr="00511EAB">
        <w:tab/>
      </w:r>
      <w:r w:rsidRPr="00511EAB">
        <w:tab/>
      </w:r>
      <w:r w:rsidRPr="00511EAB">
        <w:tab/>
      </w:r>
      <w:r w:rsidRPr="00922BB9">
        <w:t>&lt;NodeName&gt;</w:t>
      </w:r>
      <w:r>
        <w:t>NMO_I_Behaviour</w:t>
      </w:r>
      <w:r w:rsidRPr="00922BB9">
        <w:t>&lt;/NodeName&gt;</w:t>
      </w:r>
    </w:p>
    <w:p w14:paraId="7D07E9A7" w14:textId="77777777" w:rsidR="0053428C" w:rsidRPr="00922BB9" w:rsidRDefault="0053428C" w:rsidP="0053428C">
      <w:pPr>
        <w:pStyle w:val="PL"/>
      </w:pPr>
      <w:r w:rsidRPr="00922BB9">
        <w:tab/>
      </w:r>
      <w:r w:rsidRPr="00922BB9">
        <w:tab/>
      </w:r>
      <w:r w:rsidRPr="00922BB9">
        <w:tab/>
        <w:t>&lt;DFProperties&gt;</w:t>
      </w:r>
    </w:p>
    <w:p w14:paraId="339BA2F4" w14:textId="77777777" w:rsidR="0053428C" w:rsidRPr="00922BB9" w:rsidRDefault="0053428C" w:rsidP="0053428C">
      <w:pPr>
        <w:pStyle w:val="PL"/>
      </w:pPr>
      <w:r w:rsidRPr="00922BB9">
        <w:tab/>
      </w:r>
      <w:r w:rsidRPr="00922BB9">
        <w:tab/>
      </w:r>
      <w:r w:rsidRPr="00922BB9">
        <w:tab/>
      </w:r>
      <w:r w:rsidRPr="00922BB9">
        <w:tab/>
        <w:t>&lt;AccessType&gt;</w:t>
      </w:r>
    </w:p>
    <w:p w14:paraId="74C74B12" w14:textId="77777777" w:rsidR="0053428C" w:rsidRDefault="0053428C" w:rsidP="0053428C">
      <w:pPr>
        <w:pStyle w:val="PL"/>
      </w:pPr>
      <w:r w:rsidRPr="00922BB9">
        <w:tab/>
      </w:r>
      <w:r w:rsidRPr="00922BB9">
        <w:tab/>
      </w:r>
      <w:r w:rsidRPr="00922BB9">
        <w:tab/>
      </w:r>
      <w:r w:rsidRPr="00922BB9">
        <w:tab/>
      </w:r>
      <w:r w:rsidRPr="00922BB9">
        <w:tab/>
        <w:t>&lt;Get/&gt;</w:t>
      </w:r>
    </w:p>
    <w:p w14:paraId="1C97E8FA" w14:textId="77777777" w:rsidR="0053428C" w:rsidRPr="00922BB9" w:rsidRDefault="0053428C" w:rsidP="0053428C">
      <w:pPr>
        <w:pStyle w:val="PL"/>
      </w:pPr>
      <w:r>
        <w:tab/>
      </w:r>
      <w:r>
        <w:tab/>
      </w:r>
      <w:r>
        <w:tab/>
      </w:r>
      <w:r>
        <w:tab/>
      </w:r>
      <w:r>
        <w:tab/>
        <w:t>&lt;Replace/&gt;</w:t>
      </w:r>
    </w:p>
    <w:p w14:paraId="0AD186FB" w14:textId="77777777" w:rsidR="0053428C" w:rsidRPr="00922BB9" w:rsidRDefault="0053428C" w:rsidP="0053428C">
      <w:pPr>
        <w:pStyle w:val="PL"/>
      </w:pPr>
      <w:r w:rsidRPr="00922BB9">
        <w:tab/>
      </w:r>
      <w:r w:rsidRPr="00922BB9">
        <w:tab/>
      </w:r>
      <w:r w:rsidRPr="00922BB9">
        <w:tab/>
      </w:r>
      <w:r w:rsidRPr="00922BB9">
        <w:tab/>
        <w:t>&lt;/AccessType&gt;</w:t>
      </w:r>
    </w:p>
    <w:p w14:paraId="2333FB97" w14:textId="77777777" w:rsidR="0053428C" w:rsidRPr="00922BB9" w:rsidRDefault="0053428C" w:rsidP="0053428C">
      <w:pPr>
        <w:pStyle w:val="PL"/>
      </w:pPr>
      <w:r w:rsidRPr="00922BB9">
        <w:tab/>
      </w:r>
      <w:r w:rsidRPr="00922BB9">
        <w:tab/>
      </w:r>
      <w:r w:rsidRPr="00922BB9">
        <w:tab/>
      </w:r>
      <w:r w:rsidRPr="00922BB9">
        <w:tab/>
        <w:t>&lt;DFFormat&gt;</w:t>
      </w:r>
    </w:p>
    <w:p w14:paraId="1C47905F" w14:textId="77777777" w:rsidR="0053428C" w:rsidRPr="00922BB9" w:rsidRDefault="0053428C" w:rsidP="0053428C">
      <w:pPr>
        <w:pStyle w:val="PL"/>
      </w:pPr>
      <w:r>
        <w:tab/>
      </w:r>
      <w:r>
        <w:tab/>
      </w:r>
      <w:r>
        <w:tab/>
      </w:r>
      <w:r>
        <w:tab/>
      </w:r>
      <w:r>
        <w:tab/>
        <w:t>&lt;bool</w:t>
      </w:r>
      <w:r w:rsidRPr="00922BB9">
        <w:t>/&gt;</w:t>
      </w:r>
    </w:p>
    <w:p w14:paraId="007A4F0D" w14:textId="77777777" w:rsidR="0053428C" w:rsidRPr="00922BB9" w:rsidRDefault="0053428C" w:rsidP="0053428C">
      <w:pPr>
        <w:pStyle w:val="PL"/>
      </w:pPr>
      <w:r w:rsidRPr="00922BB9">
        <w:tab/>
      </w:r>
      <w:r w:rsidRPr="00922BB9">
        <w:tab/>
      </w:r>
      <w:r w:rsidRPr="00922BB9">
        <w:tab/>
      </w:r>
      <w:r w:rsidRPr="00922BB9">
        <w:tab/>
        <w:t>&lt;/DFFormat&gt;</w:t>
      </w:r>
    </w:p>
    <w:p w14:paraId="6F376496" w14:textId="77777777" w:rsidR="0053428C" w:rsidRPr="00922BB9" w:rsidRDefault="0053428C" w:rsidP="0053428C">
      <w:pPr>
        <w:pStyle w:val="PL"/>
      </w:pPr>
      <w:r w:rsidRPr="00922BB9">
        <w:tab/>
      </w:r>
      <w:r w:rsidRPr="00922BB9">
        <w:tab/>
      </w:r>
      <w:r w:rsidRPr="00922BB9">
        <w:tab/>
      </w:r>
      <w:r w:rsidRPr="00922BB9">
        <w:tab/>
        <w:t>&lt;Occurrence&gt;</w:t>
      </w:r>
    </w:p>
    <w:p w14:paraId="3B1AB78B"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B0027D7" w14:textId="77777777" w:rsidR="0053428C" w:rsidRPr="00922BB9" w:rsidRDefault="0053428C" w:rsidP="0053428C">
      <w:pPr>
        <w:pStyle w:val="PL"/>
      </w:pPr>
      <w:r w:rsidRPr="00922BB9">
        <w:tab/>
      </w:r>
      <w:r w:rsidRPr="00922BB9">
        <w:tab/>
      </w:r>
      <w:r w:rsidRPr="00922BB9">
        <w:tab/>
      </w:r>
      <w:r w:rsidRPr="00922BB9">
        <w:tab/>
        <w:t>&lt;/Occurrence&gt;</w:t>
      </w:r>
    </w:p>
    <w:p w14:paraId="20051C81" w14:textId="77777777" w:rsidR="0053428C" w:rsidRPr="00922BB9" w:rsidRDefault="0053428C" w:rsidP="0053428C">
      <w:pPr>
        <w:pStyle w:val="PL"/>
      </w:pPr>
      <w:r w:rsidRPr="00922BB9">
        <w:tab/>
      </w:r>
      <w:r w:rsidRPr="00922BB9">
        <w:tab/>
      </w:r>
      <w:r w:rsidRPr="00922BB9">
        <w:tab/>
      </w:r>
      <w:r w:rsidRPr="00922BB9">
        <w:tab/>
        <w:t>&lt;DFTitle&gt;</w:t>
      </w:r>
      <w:r>
        <w:t>NMO I behaviour</w:t>
      </w:r>
      <w:r w:rsidRPr="00922BB9">
        <w:t>.&lt;/DFTitle&gt;</w:t>
      </w:r>
    </w:p>
    <w:p w14:paraId="7F233995" w14:textId="77777777" w:rsidR="0053428C" w:rsidRPr="00511EAB" w:rsidRDefault="0053428C" w:rsidP="0053428C">
      <w:pPr>
        <w:pStyle w:val="PL"/>
      </w:pPr>
      <w:r w:rsidRPr="00922BB9">
        <w:tab/>
      </w:r>
      <w:r w:rsidRPr="00922BB9">
        <w:tab/>
      </w:r>
      <w:r w:rsidRPr="00922BB9">
        <w:tab/>
      </w:r>
      <w:r w:rsidRPr="00922BB9">
        <w:tab/>
      </w:r>
      <w:r w:rsidRPr="00511EAB">
        <w:t>&lt;DFType&gt;</w:t>
      </w:r>
    </w:p>
    <w:p w14:paraId="0564F63A"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D46D488" w14:textId="77777777" w:rsidR="0053428C" w:rsidRPr="00511EAB" w:rsidRDefault="0053428C" w:rsidP="0053428C">
      <w:pPr>
        <w:pStyle w:val="PL"/>
      </w:pPr>
      <w:r w:rsidRPr="00511EAB">
        <w:tab/>
      </w:r>
      <w:r w:rsidRPr="00511EAB">
        <w:tab/>
      </w:r>
      <w:r w:rsidRPr="00511EAB">
        <w:tab/>
      </w:r>
      <w:r w:rsidRPr="00511EAB">
        <w:tab/>
        <w:t>&lt;/DFType&gt;</w:t>
      </w:r>
    </w:p>
    <w:p w14:paraId="7154277E" w14:textId="77777777" w:rsidR="0053428C" w:rsidRPr="00511EAB" w:rsidRDefault="0053428C" w:rsidP="0053428C">
      <w:pPr>
        <w:pStyle w:val="PL"/>
      </w:pPr>
      <w:r w:rsidRPr="00511EAB">
        <w:tab/>
      </w:r>
      <w:r w:rsidRPr="00511EAB">
        <w:tab/>
      </w:r>
      <w:r w:rsidRPr="00511EAB">
        <w:tab/>
        <w:t>&lt;/DFProperties&gt;</w:t>
      </w:r>
    </w:p>
    <w:p w14:paraId="447BEE8E" w14:textId="77777777" w:rsidR="0053428C" w:rsidRPr="00511EAB" w:rsidRDefault="0053428C" w:rsidP="0053428C">
      <w:pPr>
        <w:pStyle w:val="PL"/>
      </w:pPr>
      <w:r w:rsidRPr="00511EAB">
        <w:tab/>
      </w:r>
      <w:r w:rsidRPr="00511EAB">
        <w:tab/>
        <w:t>&lt;/Node&gt;</w:t>
      </w:r>
    </w:p>
    <w:p w14:paraId="617B9912" w14:textId="77777777" w:rsidR="0053428C" w:rsidRDefault="0053428C" w:rsidP="0053428C">
      <w:pPr>
        <w:pStyle w:val="PL"/>
      </w:pPr>
    </w:p>
    <w:p w14:paraId="5DAC3F6C" w14:textId="77777777" w:rsidR="0053428C" w:rsidRPr="00511EAB" w:rsidRDefault="0053428C" w:rsidP="0053428C">
      <w:pPr>
        <w:pStyle w:val="PL"/>
      </w:pPr>
      <w:r w:rsidRPr="00511EAB">
        <w:tab/>
      </w:r>
      <w:r w:rsidRPr="00511EAB">
        <w:tab/>
        <w:t>&lt;Node&gt;</w:t>
      </w:r>
    </w:p>
    <w:p w14:paraId="340A040D" w14:textId="77777777" w:rsidR="0053428C" w:rsidRPr="00922BB9" w:rsidRDefault="0053428C" w:rsidP="0053428C">
      <w:pPr>
        <w:pStyle w:val="PL"/>
      </w:pPr>
      <w:r w:rsidRPr="00511EAB">
        <w:tab/>
      </w:r>
      <w:r w:rsidRPr="00511EAB">
        <w:tab/>
      </w:r>
      <w:r w:rsidRPr="00511EAB">
        <w:tab/>
      </w:r>
      <w:r w:rsidRPr="00922BB9">
        <w:t>&lt;NodeName&gt;</w:t>
      </w:r>
      <w:r>
        <w:t>Timer_T3245_Behaviour</w:t>
      </w:r>
      <w:r w:rsidRPr="00922BB9">
        <w:t>&lt;/NodeName&gt;</w:t>
      </w:r>
    </w:p>
    <w:p w14:paraId="7F4A3D30" w14:textId="77777777" w:rsidR="0053428C" w:rsidRPr="00922BB9" w:rsidRDefault="0053428C" w:rsidP="0053428C">
      <w:pPr>
        <w:pStyle w:val="PL"/>
      </w:pPr>
      <w:r w:rsidRPr="00922BB9">
        <w:tab/>
      </w:r>
      <w:r w:rsidRPr="00922BB9">
        <w:tab/>
      </w:r>
      <w:r w:rsidRPr="00922BB9">
        <w:tab/>
        <w:t>&lt;DFProperties&gt;</w:t>
      </w:r>
    </w:p>
    <w:p w14:paraId="5E1A4BCD" w14:textId="77777777" w:rsidR="0053428C" w:rsidRPr="00922BB9" w:rsidRDefault="0053428C" w:rsidP="0053428C">
      <w:pPr>
        <w:pStyle w:val="PL"/>
      </w:pPr>
      <w:r w:rsidRPr="00922BB9">
        <w:tab/>
      </w:r>
      <w:r w:rsidRPr="00922BB9">
        <w:tab/>
      </w:r>
      <w:r w:rsidRPr="00922BB9">
        <w:tab/>
      </w:r>
      <w:r w:rsidRPr="00922BB9">
        <w:tab/>
        <w:t>&lt;AccessType&gt;</w:t>
      </w:r>
    </w:p>
    <w:p w14:paraId="31DAF0EF" w14:textId="77777777" w:rsidR="0053428C" w:rsidRDefault="0053428C" w:rsidP="0053428C">
      <w:pPr>
        <w:pStyle w:val="PL"/>
      </w:pPr>
      <w:r w:rsidRPr="00922BB9">
        <w:tab/>
      </w:r>
      <w:r w:rsidRPr="00922BB9">
        <w:tab/>
      </w:r>
      <w:r w:rsidRPr="00922BB9">
        <w:tab/>
      </w:r>
      <w:r w:rsidRPr="00922BB9">
        <w:tab/>
      </w:r>
      <w:r w:rsidRPr="00922BB9">
        <w:tab/>
        <w:t>&lt;Get/&gt;</w:t>
      </w:r>
    </w:p>
    <w:p w14:paraId="3759C529" w14:textId="77777777" w:rsidR="0053428C" w:rsidRPr="00922BB9" w:rsidRDefault="0053428C" w:rsidP="0053428C">
      <w:pPr>
        <w:pStyle w:val="PL"/>
      </w:pPr>
      <w:r>
        <w:tab/>
      </w:r>
      <w:r>
        <w:tab/>
      </w:r>
      <w:r>
        <w:tab/>
      </w:r>
      <w:r>
        <w:tab/>
      </w:r>
      <w:r>
        <w:tab/>
        <w:t>&lt;Replace/&gt;</w:t>
      </w:r>
    </w:p>
    <w:p w14:paraId="09ED828D" w14:textId="77777777" w:rsidR="0053428C" w:rsidRPr="00922BB9" w:rsidRDefault="0053428C" w:rsidP="0053428C">
      <w:pPr>
        <w:pStyle w:val="PL"/>
      </w:pPr>
      <w:r w:rsidRPr="00922BB9">
        <w:tab/>
      </w:r>
      <w:r w:rsidRPr="00922BB9">
        <w:tab/>
      </w:r>
      <w:r w:rsidRPr="00922BB9">
        <w:tab/>
      </w:r>
      <w:r w:rsidRPr="00922BB9">
        <w:tab/>
        <w:t>&lt;/AccessType&gt;</w:t>
      </w:r>
    </w:p>
    <w:p w14:paraId="77B607BA" w14:textId="77777777" w:rsidR="0053428C" w:rsidRPr="00922BB9" w:rsidRDefault="0053428C" w:rsidP="0053428C">
      <w:pPr>
        <w:pStyle w:val="PL"/>
      </w:pPr>
      <w:r w:rsidRPr="00922BB9">
        <w:tab/>
      </w:r>
      <w:r w:rsidRPr="00922BB9">
        <w:tab/>
      </w:r>
      <w:r w:rsidRPr="00922BB9">
        <w:tab/>
      </w:r>
      <w:r w:rsidRPr="00922BB9">
        <w:tab/>
        <w:t>&lt;DFFormat&gt;</w:t>
      </w:r>
    </w:p>
    <w:p w14:paraId="1D5366BB" w14:textId="77777777" w:rsidR="0053428C" w:rsidRPr="00922BB9" w:rsidRDefault="0053428C" w:rsidP="0053428C">
      <w:pPr>
        <w:pStyle w:val="PL"/>
      </w:pPr>
      <w:r>
        <w:tab/>
      </w:r>
      <w:r>
        <w:tab/>
      </w:r>
      <w:r>
        <w:tab/>
      </w:r>
      <w:r>
        <w:tab/>
      </w:r>
      <w:r>
        <w:tab/>
        <w:t>&lt;bool</w:t>
      </w:r>
      <w:r w:rsidRPr="00922BB9">
        <w:t>/&gt;</w:t>
      </w:r>
    </w:p>
    <w:p w14:paraId="2398C6AA" w14:textId="77777777" w:rsidR="0053428C" w:rsidRPr="00922BB9" w:rsidRDefault="0053428C" w:rsidP="0053428C">
      <w:pPr>
        <w:pStyle w:val="PL"/>
      </w:pPr>
      <w:r w:rsidRPr="00922BB9">
        <w:tab/>
      </w:r>
      <w:r w:rsidRPr="00922BB9">
        <w:tab/>
      </w:r>
      <w:r w:rsidRPr="00922BB9">
        <w:tab/>
      </w:r>
      <w:r w:rsidRPr="00922BB9">
        <w:tab/>
        <w:t>&lt;/DFFormat&gt;</w:t>
      </w:r>
    </w:p>
    <w:p w14:paraId="370A1A1C" w14:textId="77777777" w:rsidR="0053428C" w:rsidRPr="00922BB9" w:rsidRDefault="0053428C" w:rsidP="0053428C">
      <w:pPr>
        <w:pStyle w:val="PL"/>
      </w:pPr>
      <w:r w:rsidRPr="00922BB9">
        <w:tab/>
      </w:r>
      <w:r w:rsidRPr="00922BB9">
        <w:tab/>
      </w:r>
      <w:r w:rsidRPr="00922BB9">
        <w:tab/>
      </w:r>
      <w:r w:rsidRPr="00922BB9">
        <w:tab/>
        <w:t>&lt;Occurrence&gt;</w:t>
      </w:r>
    </w:p>
    <w:p w14:paraId="1998806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A8306A0" w14:textId="77777777" w:rsidR="0053428C" w:rsidRPr="00922BB9" w:rsidRDefault="0053428C" w:rsidP="0053428C">
      <w:pPr>
        <w:pStyle w:val="PL"/>
      </w:pPr>
      <w:r w:rsidRPr="00922BB9">
        <w:tab/>
      </w:r>
      <w:r w:rsidRPr="00922BB9">
        <w:tab/>
      </w:r>
      <w:r w:rsidRPr="00922BB9">
        <w:tab/>
      </w:r>
      <w:r w:rsidRPr="00922BB9">
        <w:tab/>
        <w:t>&lt;/Occurrence&gt;</w:t>
      </w:r>
    </w:p>
    <w:p w14:paraId="5FA1F0BB" w14:textId="77777777" w:rsidR="0053428C" w:rsidRPr="00922BB9" w:rsidRDefault="0053428C" w:rsidP="0053428C">
      <w:pPr>
        <w:pStyle w:val="PL"/>
      </w:pPr>
      <w:r w:rsidRPr="00922BB9">
        <w:tab/>
      </w:r>
      <w:r w:rsidRPr="00922BB9">
        <w:tab/>
      </w:r>
      <w:r w:rsidRPr="00922BB9">
        <w:tab/>
      </w:r>
      <w:r w:rsidRPr="00922BB9">
        <w:tab/>
        <w:t>&lt;DFTitle&gt;</w:t>
      </w:r>
      <w:r>
        <w:t>Timer T3245 Behaviour</w:t>
      </w:r>
      <w:r w:rsidRPr="00922BB9">
        <w:t>.&lt;/DFTitle&gt;</w:t>
      </w:r>
    </w:p>
    <w:p w14:paraId="629D1025" w14:textId="77777777" w:rsidR="0053428C" w:rsidRPr="00511EAB" w:rsidRDefault="0053428C" w:rsidP="0053428C">
      <w:pPr>
        <w:pStyle w:val="PL"/>
      </w:pPr>
      <w:r w:rsidRPr="00922BB9">
        <w:tab/>
      </w:r>
      <w:r w:rsidRPr="00922BB9">
        <w:tab/>
      </w:r>
      <w:r w:rsidRPr="00922BB9">
        <w:tab/>
      </w:r>
      <w:r w:rsidRPr="00922BB9">
        <w:tab/>
      </w:r>
      <w:r w:rsidRPr="00511EAB">
        <w:t>&lt;DFType&gt;</w:t>
      </w:r>
    </w:p>
    <w:p w14:paraId="3E814FF5"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1E52ECB" w14:textId="77777777" w:rsidR="0053428C" w:rsidRPr="00511EAB" w:rsidRDefault="0053428C" w:rsidP="0053428C">
      <w:pPr>
        <w:pStyle w:val="PL"/>
      </w:pPr>
      <w:r w:rsidRPr="00511EAB">
        <w:tab/>
      </w:r>
      <w:r w:rsidRPr="00511EAB">
        <w:tab/>
      </w:r>
      <w:r w:rsidRPr="00511EAB">
        <w:tab/>
      </w:r>
      <w:r w:rsidRPr="00511EAB">
        <w:tab/>
        <w:t>&lt;/DFType&gt;</w:t>
      </w:r>
    </w:p>
    <w:p w14:paraId="5040CB7B" w14:textId="77777777" w:rsidR="0053428C" w:rsidRPr="00511EAB" w:rsidRDefault="0053428C" w:rsidP="0053428C">
      <w:pPr>
        <w:pStyle w:val="PL"/>
      </w:pPr>
      <w:r w:rsidRPr="00511EAB">
        <w:tab/>
      </w:r>
      <w:r w:rsidRPr="00511EAB">
        <w:tab/>
      </w:r>
      <w:r w:rsidRPr="00511EAB">
        <w:tab/>
        <w:t>&lt;/DFProperties&gt;</w:t>
      </w:r>
    </w:p>
    <w:p w14:paraId="60CB0E31" w14:textId="77777777" w:rsidR="0053428C" w:rsidRPr="00511EAB" w:rsidRDefault="0053428C" w:rsidP="0053428C">
      <w:pPr>
        <w:pStyle w:val="PL"/>
      </w:pPr>
      <w:r w:rsidRPr="00511EAB">
        <w:tab/>
      </w:r>
      <w:r w:rsidRPr="00511EAB">
        <w:tab/>
        <w:t>&lt;/Node&gt;</w:t>
      </w:r>
    </w:p>
    <w:p w14:paraId="68EC5CD8" w14:textId="77777777" w:rsidR="0053428C" w:rsidRDefault="0053428C" w:rsidP="0053428C">
      <w:pPr>
        <w:pStyle w:val="PL"/>
      </w:pPr>
    </w:p>
    <w:p w14:paraId="4EB2ABA6" w14:textId="77777777" w:rsidR="0053428C" w:rsidRPr="00511EAB" w:rsidRDefault="0053428C" w:rsidP="0053428C">
      <w:pPr>
        <w:pStyle w:val="PL"/>
      </w:pPr>
      <w:r w:rsidRPr="00511EAB">
        <w:tab/>
      </w:r>
      <w:r w:rsidRPr="00511EAB">
        <w:tab/>
        <w:t>&lt;Node&gt;</w:t>
      </w:r>
    </w:p>
    <w:p w14:paraId="376FEFB3" w14:textId="77777777" w:rsidR="0053428C" w:rsidRPr="00922BB9" w:rsidRDefault="0053428C" w:rsidP="0053428C">
      <w:pPr>
        <w:pStyle w:val="PL"/>
      </w:pPr>
      <w:r w:rsidRPr="00511EAB">
        <w:tab/>
      </w:r>
      <w:r w:rsidRPr="00511EAB">
        <w:tab/>
      </w:r>
      <w:r w:rsidRPr="00511EAB">
        <w:tab/>
      </w:r>
      <w:r w:rsidRPr="00922BB9">
        <w:t>&lt;NodeName&gt;</w:t>
      </w:r>
      <w:r>
        <w:t>ExtendedAccessBarring</w:t>
      </w:r>
      <w:r w:rsidRPr="00922BB9">
        <w:t>&lt;/NodeName&gt;</w:t>
      </w:r>
    </w:p>
    <w:p w14:paraId="5C4B6B2F" w14:textId="77777777" w:rsidR="0053428C" w:rsidRPr="00922BB9" w:rsidRDefault="0053428C" w:rsidP="0053428C">
      <w:pPr>
        <w:pStyle w:val="PL"/>
      </w:pPr>
      <w:r w:rsidRPr="00922BB9">
        <w:tab/>
      </w:r>
      <w:r w:rsidRPr="00922BB9">
        <w:tab/>
      </w:r>
      <w:r w:rsidRPr="00922BB9">
        <w:tab/>
        <w:t>&lt;DFProperties&gt;</w:t>
      </w:r>
    </w:p>
    <w:p w14:paraId="545BDD03" w14:textId="77777777" w:rsidR="0053428C" w:rsidRPr="00922BB9" w:rsidRDefault="0053428C" w:rsidP="0053428C">
      <w:pPr>
        <w:pStyle w:val="PL"/>
      </w:pPr>
      <w:r w:rsidRPr="00922BB9">
        <w:tab/>
      </w:r>
      <w:r w:rsidRPr="00922BB9">
        <w:tab/>
      </w:r>
      <w:r w:rsidRPr="00922BB9">
        <w:tab/>
      </w:r>
      <w:r w:rsidRPr="00922BB9">
        <w:tab/>
        <w:t>&lt;AccessType&gt;</w:t>
      </w:r>
    </w:p>
    <w:p w14:paraId="633AAE5B" w14:textId="77777777" w:rsidR="0053428C" w:rsidRDefault="0053428C" w:rsidP="0053428C">
      <w:pPr>
        <w:pStyle w:val="PL"/>
      </w:pPr>
      <w:r w:rsidRPr="00922BB9">
        <w:tab/>
      </w:r>
      <w:r w:rsidRPr="00922BB9">
        <w:tab/>
      </w:r>
      <w:r w:rsidRPr="00922BB9">
        <w:tab/>
      </w:r>
      <w:r w:rsidRPr="00922BB9">
        <w:tab/>
      </w:r>
      <w:r w:rsidRPr="00922BB9">
        <w:tab/>
        <w:t>&lt;Get/&gt;</w:t>
      </w:r>
    </w:p>
    <w:p w14:paraId="5D3FB2F9" w14:textId="77777777" w:rsidR="0053428C" w:rsidRPr="00922BB9" w:rsidRDefault="0053428C" w:rsidP="0053428C">
      <w:pPr>
        <w:pStyle w:val="PL"/>
      </w:pPr>
      <w:r>
        <w:tab/>
      </w:r>
      <w:r>
        <w:tab/>
      </w:r>
      <w:r>
        <w:tab/>
      </w:r>
      <w:r>
        <w:tab/>
      </w:r>
      <w:r>
        <w:tab/>
        <w:t>&lt;Replace/&gt;</w:t>
      </w:r>
    </w:p>
    <w:p w14:paraId="6FC1D318" w14:textId="77777777" w:rsidR="0053428C" w:rsidRPr="00922BB9" w:rsidRDefault="0053428C" w:rsidP="0053428C">
      <w:pPr>
        <w:pStyle w:val="PL"/>
      </w:pPr>
      <w:r w:rsidRPr="00922BB9">
        <w:tab/>
      </w:r>
      <w:r w:rsidRPr="00922BB9">
        <w:tab/>
      </w:r>
      <w:r w:rsidRPr="00922BB9">
        <w:tab/>
      </w:r>
      <w:r w:rsidRPr="00922BB9">
        <w:tab/>
        <w:t>&lt;/AccessType&gt;</w:t>
      </w:r>
    </w:p>
    <w:p w14:paraId="79CC3B59" w14:textId="77777777" w:rsidR="0053428C" w:rsidRPr="00922BB9" w:rsidRDefault="0053428C" w:rsidP="0053428C">
      <w:pPr>
        <w:pStyle w:val="PL"/>
      </w:pPr>
      <w:r w:rsidRPr="00922BB9">
        <w:tab/>
      </w:r>
      <w:r w:rsidRPr="00922BB9">
        <w:tab/>
      </w:r>
      <w:r w:rsidRPr="00922BB9">
        <w:tab/>
      </w:r>
      <w:r w:rsidRPr="00922BB9">
        <w:tab/>
        <w:t>&lt;DFFormat&gt;</w:t>
      </w:r>
    </w:p>
    <w:p w14:paraId="2B0DBA72" w14:textId="77777777" w:rsidR="0053428C" w:rsidRPr="00922BB9" w:rsidRDefault="0053428C" w:rsidP="0053428C">
      <w:pPr>
        <w:pStyle w:val="PL"/>
      </w:pPr>
      <w:r>
        <w:tab/>
      </w:r>
      <w:r>
        <w:tab/>
      </w:r>
      <w:r>
        <w:tab/>
      </w:r>
      <w:r>
        <w:tab/>
      </w:r>
      <w:r>
        <w:tab/>
        <w:t>&lt;bool</w:t>
      </w:r>
      <w:r w:rsidRPr="00922BB9">
        <w:t>/&gt;</w:t>
      </w:r>
    </w:p>
    <w:p w14:paraId="48B67DA8" w14:textId="77777777" w:rsidR="0053428C" w:rsidRPr="00922BB9" w:rsidRDefault="0053428C" w:rsidP="0053428C">
      <w:pPr>
        <w:pStyle w:val="PL"/>
      </w:pPr>
      <w:r w:rsidRPr="00922BB9">
        <w:tab/>
      </w:r>
      <w:r w:rsidRPr="00922BB9">
        <w:tab/>
      </w:r>
      <w:r w:rsidRPr="00922BB9">
        <w:tab/>
      </w:r>
      <w:r w:rsidRPr="00922BB9">
        <w:tab/>
        <w:t>&lt;/DFFormat&gt;</w:t>
      </w:r>
    </w:p>
    <w:p w14:paraId="1BFF727F" w14:textId="77777777" w:rsidR="0053428C" w:rsidRPr="00922BB9" w:rsidRDefault="0053428C" w:rsidP="0053428C">
      <w:pPr>
        <w:pStyle w:val="PL"/>
      </w:pPr>
      <w:r w:rsidRPr="00922BB9">
        <w:tab/>
      </w:r>
      <w:r w:rsidRPr="00922BB9">
        <w:tab/>
      </w:r>
      <w:r w:rsidRPr="00922BB9">
        <w:tab/>
      </w:r>
      <w:r w:rsidRPr="00922BB9">
        <w:tab/>
        <w:t>&lt;Occurrence&gt;</w:t>
      </w:r>
    </w:p>
    <w:p w14:paraId="31D82B2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4CFC8023" w14:textId="77777777" w:rsidR="0053428C" w:rsidRPr="00922BB9" w:rsidRDefault="0053428C" w:rsidP="0053428C">
      <w:pPr>
        <w:pStyle w:val="PL"/>
      </w:pPr>
      <w:r w:rsidRPr="00922BB9">
        <w:tab/>
      </w:r>
      <w:r w:rsidRPr="00922BB9">
        <w:tab/>
      </w:r>
      <w:r w:rsidRPr="00922BB9">
        <w:tab/>
      </w:r>
      <w:r w:rsidRPr="00922BB9">
        <w:tab/>
        <w:t>&lt;/Occurrence&gt;</w:t>
      </w:r>
    </w:p>
    <w:p w14:paraId="0DCC9A0E" w14:textId="77777777" w:rsidR="0053428C" w:rsidRPr="00922BB9" w:rsidRDefault="0053428C" w:rsidP="0053428C">
      <w:pPr>
        <w:pStyle w:val="PL"/>
      </w:pPr>
      <w:r w:rsidRPr="00922BB9">
        <w:tab/>
      </w:r>
      <w:r w:rsidRPr="00922BB9">
        <w:tab/>
      </w:r>
      <w:r w:rsidRPr="00922BB9">
        <w:tab/>
      </w:r>
      <w:r w:rsidRPr="00922BB9">
        <w:tab/>
        <w:t>&lt;DFTitle&gt;</w:t>
      </w:r>
      <w:r>
        <w:t>Extended Access Barring</w:t>
      </w:r>
      <w:r w:rsidRPr="00922BB9">
        <w:t>.&lt;/DFTitle&gt;</w:t>
      </w:r>
    </w:p>
    <w:p w14:paraId="7D3ECEAB" w14:textId="77777777" w:rsidR="0053428C" w:rsidRPr="00511EAB" w:rsidRDefault="0053428C" w:rsidP="0053428C">
      <w:pPr>
        <w:pStyle w:val="PL"/>
      </w:pPr>
      <w:r w:rsidRPr="00922BB9">
        <w:tab/>
      </w:r>
      <w:r w:rsidRPr="00922BB9">
        <w:tab/>
      </w:r>
      <w:r w:rsidRPr="00922BB9">
        <w:tab/>
      </w:r>
      <w:r w:rsidRPr="00922BB9">
        <w:tab/>
      </w:r>
      <w:r w:rsidRPr="00511EAB">
        <w:t>&lt;DFType&gt;</w:t>
      </w:r>
    </w:p>
    <w:p w14:paraId="6D8B702D"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5B6A82" w14:textId="77777777" w:rsidR="0053428C" w:rsidRPr="00511EAB" w:rsidRDefault="0053428C" w:rsidP="0053428C">
      <w:pPr>
        <w:pStyle w:val="PL"/>
      </w:pPr>
      <w:r w:rsidRPr="00511EAB">
        <w:tab/>
      </w:r>
      <w:r w:rsidRPr="00511EAB">
        <w:tab/>
      </w:r>
      <w:r w:rsidRPr="00511EAB">
        <w:tab/>
      </w:r>
      <w:r w:rsidRPr="00511EAB">
        <w:tab/>
        <w:t>&lt;/DFType&gt;</w:t>
      </w:r>
    </w:p>
    <w:p w14:paraId="6311AFF4" w14:textId="77777777" w:rsidR="0053428C" w:rsidRPr="00511EAB" w:rsidRDefault="0053428C" w:rsidP="0053428C">
      <w:pPr>
        <w:pStyle w:val="PL"/>
      </w:pPr>
      <w:r w:rsidRPr="00511EAB">
        <w:tab/>
      </w:r>
      <w:r w:rsidRPr="00511EAB">
        <w:tab/>
      </w:r>
      <w:r w:rsidRPr="00511EAB">
        <w:tab/>
        <w:t>&lt;/DFProperties&gt;</w:t>
      </w:r>
    </w:p>
    <w:p w14:paraId="3897FC5B" w14:textId="77777777" w:rsidR="0053428C" w:rsidRPr="00511EAB" w:rsidRDefault="0053428C" w:rsidP="0053428C">
      <w:pPr>
        <w:pStyle w:val="PL"/>
      </w:pPr>
      <w:r w:rsidRPr="00511EAB">
        <w:tab/>
      </w:r>
      <w:r w:rsidRPr="00511EAB">
        <w:tab/>
        <w:t>&lt;/Node&gt;</w:t>
      </w:r>
    </w:p>
    <w:p w14:paraId="39B90B4C" w14:textId="77777777" w:rsidR="0053428C" w:rsidRDefault="0053428C" w:rsidP="0053428C">
      <w:pPr>
        <w:pStyle w:val="PL"/>
      </w:pPr>
    </w:p>
    <w:p w14:paraId="0AF32D17" w14:textId="77777777" w:rsidR="0053428C" w:rsidRPr="00511EAB" w:rsidRDefault="0053428C" w:rsidP="0053428C">
      <w:pPr>
        <w:pStyle w:val="PL"/>
      </w:pPr>
      <w:r w:rsidRPr="00511EAB">
        <w:tab/>
      </w:r>
      <w:r w:rsidRPr="00511EAB">
        <w:tab/>
        <w:t>&lt;Node&gt;</w:t>
      </w:r>
    </w:p>
    <w:p w14:paraId="2E1593F6" w14:textId="77777777" w:rsidR="0053428C" w:rsidRPr="00922BB9" w:rsidRDefault="0053428C" w:rsidP="0053428C">
      <w:pPr>
        <w:pStyle w:val="PL"/>
      </w:pPr>
      <w:r w:rsidRPr="00511EAB">
        <w:tab/>
      </w:r>
      <w:r w:rsidRPr="00511EAB">
        <w:tab/>
      </w:r>
      <w:r w:rsidRPr="00511EAB">
        <w:tab/>
      </w:r>
      <w:r w:rsidRPr="00922BB9">
        <w:t>&lt;NodeName&gt;</w:t>
      </w:r>
      <w:r>
        <w:t>Override_NAS_SignallingLowPriority&lt;/NodeName</w:t>
      </w:r>
      <w:r w:rsidRPr="00922BB9">
        <w:t>&gt;</w:t>
      </w:r>
    </w:p>
    <w:p w14:paraId="0CDA1E96" w14:textId="77777777" w:rsidR="0053428C" w:rsidRPr="00922BB9" w:rsidRDefault="0053428C" w:rsidP="0053428C">
      <w:pPr>
        <w:pStyle w:val="PL"/>
      </w:pPr>
      <w:r w:rsidRPr="00922BB9">
        <w:tab/>
      </w:r>
      <w:r w:rsidRPr="00922BB9">
        <w:tab/>
      </w:r>
      <w:r w:rsidRPr="00922BB9">
        <w:tab/>
        <w:t>&lt;DFProperties&gt;</w:t>
      </w:r>
    </w:p>
    <w:p w14:paraId="26D40848" w14:textId="77777777" w:rsidR="0053428C" w:rsidRPr="00922BB9" w:rsidRDefault="0053428C" w:rsidP="0053428C">
      <w:pPr>
        <w:pStyle w:val="PL"/>
      </w:pPr>
      <w:r w:rsidRPr="00922BB9">
        <w:tab/>
      </w:r>
      <w:r w:rsidRPr="00922BB9">
        <w:tab/>
      </w:r>
      <w:r w:rsidRPr="00922BB9">
        <w:tab/>
      </w:r>
      <w:r w:rsidRPr="00922BB9">
        <w:tab/>
        <w:t>&lt;AccessType&gt;</w:t>
      </w:r>
    </w:p>
    <w:p w14:paraId="2F4E76F1" w14:textId="77777777" w:rsidR="0053428C" w:rsidRDefault="0053428C" w:rsidP="0053428C">
      <w:pPr>
        <w:pStyle w:val="PL"/>
      </w:pPr>
      <w:r w:rsidRPr="00922BB9">
        <w:tab/>
      </w:r>
      <w:r w:rsidRPr="00922BB9">
        <w:tab/>
      </w:r>
      <w:r w:rsidRPr="00922BB9">
        <w:tab/>
      </w:r>
      <w:r w:rsidRPr="00922BB9">
        <w:tab/>
      </w:r>
      <w:r w:rsidRPr="00922BB9">
        <w:tab/>
        <w:t>&lt;Get/&gt;</w:t>
      </w:r>
    </w:p>
    <w:p w14:paraId="7035CBA6" w14:textId="77777777" w:rsidR="0053428C" w:rsidRPr="00922BB9" w:rsidRDefault="0053428C" w:rsidP="0053428C">
      <w:pPr>
        <w:pStyle w:val="PL"/>
      </w:pPr>
      <w:r>
        <w:tab/>
      </w:r>
      <w:r>
        <w:tab/>
      </w:r>
      <w:r>
        <w:tab/>
      </w:r>
      <w:r>
        <w:tab/>
      </w:r>
      <w:r>
        <w:tab/>
        <w:t>&lt;Replace/&gt;</w:t>
      </w:r>
    </w:p>
    <w:p w14:paraId="5AD27FD0" w14:textId="77777777" w:rsidR="0053428C" w:rsidRPr="00922BB9" w:rsidRDefault="0053428C" w:rsidP="0053428C">
      <w:pPr>
        <w:pStyle w:val="PL"/>
      </w:pPr>
      <w:r w:rsidRPr="00922BB9">
        <w:tab/>
      </w:r>
      <w:r w:rsidRPr="00922BB9">
        <w:tab/>
      </w:r>
      <w:r w:rsidRPr="00922BB9">
        <w:tab/>
      </w:r>
      <w:r w:rsidRPr="00922BB9">
        <w:tab/>
        <w:t>&lt;/AccessType&gt;</w:t>
      </w:r>
    </w:p>
    <w:p w14:paraId="587E269A" w14:textId="77777777" w:rsidR="0053428C" w:rsidRPr="00922BB9" w:rsidRDefault="0053428C" w:rsidP="0053428C">
      <w:pPr>
        <w:pStyle w:val="PL"/>
      </w:pPr>
      <w:r w:rsidRPr="00922BB9">
        <w:tab/>
      </w:r>
      <w:r w:rsidRPr="00922BB9">
        <w:tab/>
      </w:r>
      <w:r w:rsidRPr="00922BB9">
        <w:tab/>
      </w:r>
      <w:r w:rsidRPr="00922BB9">
        <w:tab/>
        <w:t>&lt;DFFormat&gt;</w:t>
      </w:r>
    </w:p>
    <w:p w14:paraId="7A9BCC31" w14:textId="77777777" w:rsidR="0053428C" w:rsidRPr="00922BB9" w:rsidRDefault="0053428C" w:rsidP="0053428C">
      <w:pPr>
        <w:pStyle w:val="PL"/>
      </w:pPr>
      <w:r>
        <w:tab/>
      </w:r>
      <w:r>
        <w:tab/>
      </w:r>
      <w:r>
        <w:tab/>
      </w:r>
      <w:r>
        <w:tab/>
      </w:r>
      <w:r>
        <w:tab/>
        <w:t>&lt;bool</w:t>
      </w:r>
      <w:r w:rsidRPr="00922BB9">
        <w:t>/&gt;</w:t>
      </w:r>
    </w:p>
    <w:p w14:paraId="45F5635E" w14:textId="77777777" w:rsidR="0053428C" w:rsidRPr="00922BB9" w:rsidRDefault="0053428C" w:rsidP="0053428C">
      <w:pPr>
        <w:pStyle w:val="PL"/>
      </w:pPr>
      <w:r w:rsidRPr="00922BB9">
        <w:tab/>
      </w:r>
      <w:r w:rsidRPr="00922BB9">
        <w:tab/>
      </w:r>
      <w:r w:rsidRPr="00922BB9">
        <w:tab/>
      </w:r>
      <w:r w:rsidRPr="00922BB9">
        <w:tab/>
        <w:t>&lt;/DFFormat&gt;</w:t>
      </w:r>
    </w:p>
    <w:p w14:paraId="71F1F8D1" w14:textId="77777777" w:rsidR="0053428C" w:rsidRPr="00922BB9" w:rsidRDefault="0053428C" w:rsidP="0053428C">
      <w:pPr>
        <w:pStyle w:val="PL"/>
      </w:pPr>
      <w:r w:rsidRPr="00922BB9">
        <w:tab/>
      </w:r>
      <w:r w:rsidRPr="00922BB9">
        <w:tab/>
      </w:r>
      <w:r w:rsidRPr="00922BB9">
        <w:tab/>
      </w:r>
      <w:r w:rsidRPr="00922BB9">
        <w:tab/>
        <w:t>&lt;Occurrence&gt;</w:t>
      </w:r>
    </w:p>
    <w:p w14:paraId="6AE36ACD"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185247F" w14:textId="77777777" w:rsidR="0053428C" w:rsidRPr="00922BB9" w:rsidRDefault="0053428C" w:rsidP="0053428C">
      <w:pPr>
        <w:pStyle w:val="PL"/>
      </w:pPr>
      <w:r w:rsidRPr="00922BB9">
        <w:tab/>
      </w:r>
      <w:r w:rsidRPr="00922BB9">
        <w:tab/>
      </w:r>
      <w:r w:rsidRPr="00922BB9">
        <w:tab/>
      </w:r>
      <w:r w:rsidRPr="00922BB9">
        <w:tab/>
        <w:t>&lt;/Occurrence&gt;</w:t>
      </w:r>
    </w:p>
    <w:p w14:paraId="5BD5F6E0" w14:textId="77777777" w:rsidR="0053428C" w:rsidRPr="00922BB9" w:rsidRDefault="0053428C" w:rsidP="0053428C">
      <w:pPr>
        <w:pStyle w:val="PL"/>
      </w:pPr>
      <w:r w:rsidRPr="00922BB9">
        <w:tab/>
      </w:r>
      <w:r w:rsidRPr="00922BB9">
        <w:tab/>
      </w:r>
      <w:r w:rsidRPr="00922BB9">
        <w:tab/>
      </w:r>
      <w:r w:rsidRPr="00922BB9">
        <w:tab/>
        <w:t>&lt;DFTitle&gt;</w:t>
      </w:r>
      <w:r>
        <w:t>Override NAS Signalling Low Priority</w:t>
      </w:r>
      <w:r w:rsidRPr="00922BB9">
        <w:t>.&lt;/DFTitle&gt;</w:t>
      </w:r>
    </w:p>
    <w:p w14:paraId="3A6CC7F1" w14:textId="77777777" w:rsidR="0053428C" w:rsidRPr="00511EAB" w:rsidRDefault="0053428C" w:rsidP="0053428C">
      <w:pPr>
        <w:pStyle w:val="PL"/>
      </w:pPr>
      <w:r w:rsidRPr="00922BB9">
        <w:tab/>
      </w:r>
      <w:r w:rsidRPr="00922BB9">
        <w:tab/>
      </w:r>
      <w:r w:rsidRPr="00922BB9">
        <w:tab/>
      </w:r>
      <w:r w:rsidRPr="00922BB9">
        <w:tab/>
      </w:r>
      <w:r w:rsidRPr="00511EAB">
        <w:t>&lt;DFType&gt;</w:t>
      </w:r>
    </w:p>
    <w:p w14:paraId="7A3F36D9"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281BEA" w14:textId="77777777" w:rsidR="0053428C" w:rsidRPr="00511EAB" w:rsidRDefault="0053428C" w:rsidP="0053428C">
      <w:pPr>
        <w:pStyle w:val="PL"/>
      </w:pPr>
      <w:r w:rsidRPr="00511EAB">
        <w:tab/>
      </w:r>
      <w:r w:rsidRPr="00511EAB">
        <w:tab/>
      </w:r>
      <w:r w:rsidRPr="00511EAB">
        <w:tab/>
      </w:r>
      <w:r w:rsidRPr="00511EAB">
        <w:tab/>
        <w:t>&lt;/DFType&gt;</w:t>
      </w:r>
    </w:p>
    <w:p w14:paraId="2BC3CE3B" w14:textId="77777777" w:rsidR="0053428C" w:rsidRPr="00511EAB" w:rsidRDefault="0053428C" w:rsidP="0053428C">
      <w:pPr>
        <w:pStyle w:val="PL"/>
      </w:pPr>
      <w:r w:rsidRPr="00511EAB">
        <w:tab/>
      </w:r>
      <w:r w:rsidRPr="00511EAB">
        <w:tab/>
      </w:r>
      <w:r w:rsidRPr="00511EAB">
        <w:tab/>
        <w:t>&lt;/DFProperties&gt;</w:t>
      </w:r>
    </w:p>
    <w:p w14:paraId="11CB6855" w14:textId="77777777" w:rsidR="0053428C" w:rsidRPr="00511EAB" w:rsidRDefault="0053428C" w:rsidP="0053428C">
      <w:pPr>
        <w:pStyle w:val="PL"/>
      </w:pPr>
      <w:r w:rsidRPr="00511EAB">
        <w:tab/>
      </w:r>
      <w:r w:rsidRPr="00511EAB">
        <w:tab/>
        <w:t>&lt;/Node&gt;</w:t>
      </w:r>
    </w:p>
    <w:p w14:paraId="436E2F83" w14:textId="77777777" w:rsidR="0053428C" w:rsidRDefault="0053428C" w:rsidP="0053428C">
      <w:pPr>
        <w:pStyle w:val="PL"/>
      </w:pPr>
    </w:p>
    <w:p w14:paraId="75219BFD" w14:textId="77777777" w:rsidR="0053428C" w:rsidRDefault="0053428C" w:rsidP="0053428C">
      <w:pPr>
        <w:pStyle w:val="PL"/>
      </w:pPr>
    </w:p>
    <w:p w14:paraId="256A2C3A" w14:textId="77777777" w:rsidR="0053428C" w:rsidRPr="00511EAB" w:rsidRDefault="0053428C" w:rsidP="0053428C">
      <w:pPr>
        <w:pStyle w:val="PL"/>
      </w:pPr>
      <w:r w:rsidRPr="00511EAB">
        <w:tab/>
      </w:r>
      <w:r w:rsidRPr="00511EAB">
        <w:tab/>
        <w:t>&lt;Node&gt;</w:t>
      </w:r>
    </w:p>
    <w:p w14:paraId="752F7586" w14:textId="77777777" w:rsidR="0053428C" w:rsidRPr="00922BB9" w:rsidRDefault="0053428C" w:rsidP="0053428C">
      <w:pPr>
        <w:pStyle w:val="PL"/>
      </w:pPr>
      <w:r w:rsidRPr="00511EAB">
        <w:tab/>
      </w:r>
      <w:r w:rsidRPr="00511EAB">
        <w:tab/>
      </w:r>
      <w:r w:rsidRPr="00511EAB">
        <w:tab/>
      </w:r>
      <w:r w:rsidRPr="00922BB9">
        <w:t>&lt;NodeName&gt;</w:t>
      </w:r>
      <w:r>
        <w:t>Override_ExtendedAccessBarring&lt;/NodeName</w:t>
      </w:r>
      <w:r w:rsidRPr="00922BB9">
        <w:t>&gt;</w:t>
      </w:r>
    </w:p>
    <w:p w14:paraId="38BC8852" w14:textId="77777777" w:rsidR="0053428C" w:rsidRPr="00922BB9" w:rsidRDefault="0053428C" w:rsidP="0053428C">
      <w:pPr>
        <w:pStyle w:val="PL"/>
      </w:pPr>
      <w:r w:rsidRPr="00922BB9">
        <w:tab/>
      </w:r>
      <w:r w:rsidRPr="00922BB9">
        <w:tab/>
      </w:r>
      <w:r w:rsidRPr="00922BB9">
        <w:tab/>
        <w:t>&lt;DFProperties&gt;</w:t>
      </w:r>
    </w:p>
    <w:p w14:paraId="33C68855" w14:textId="77777777" w:rsidR="0053428C" w:rsidRPr="00922BB9" w:rsidRDefault="0053428C" w:rsidP="0053428C">
      <w:pPr>
        <w:pStyle w:val="PL"/>
      </w:pPr>
      <w:r w:rsidRPr="00922BB9">
        <w:tab/>
      </w:r>
      <w:r w:rsidRPr="00922BB9">
        <w:tab/>
      </w:r>
      <w:r w:rsidRPr="00922BB9">
        <w:tab/>
      </w:r>
      <w:r w:rsidRPr="00922BB9">
        <w:tab/>
        <w:t>&lt;AccessType&gt;</w:t>
      </w:r>
    </w:p>
    <w:p w14:paraId="6268F6D9" w14:textId="77777777" w:rsidR="0053428C" w:rsidRDefault="0053428C" w:rsidP="0053428C">
      <w:pPr>
        <w:pStyle w:val="PL"/>
      </w:pPr>
      <w:r w:rsidRPr="00922BB9">
        <w:tab/>
      </w:r>
      <w:r w:rsidRPr="00922BB9">
        <w:tab/>
      </w:r>
      <w:r w:rsidRPr="00922BB9">
        <w:tab/>
      </w:r>
      <w:r w:rsidRPr="00922BB9">
        <w:tab/>
      </w:r>
      <w:r w:rsidRPr="00922BB9">
        <w:tab/>
        <w:t>&lt;Get/&gt;</w:t>
      </w:r>
    </w:p>
    <w:p w14:paraId="6FD2D818" w14:textId="77777777" w:rsidR="0053428C" w:rsidRPr="00922BB9" w:rsidRDefault="0053428C" w:rsidP="0053428C">
      <w:pPr>
        <w:pStyle w:val="PL"/>
      </w:pPr>
      <w:r>
        <w:tab/>
      </w:r>
      <w:r>
        <w:tab/>
      </w:r>
      <w:r>
        <w:tab/>
      </w:r>
      <w:r>
        <w:tab/>
      </w:r>
      <w:r>
        <w:tab/>
        <w:t>&lt;Replace/&gt;</w:t>
      </w:r>
    </w:p>
    <w:p w14:paraId="06B8F4D4" w14:textId="77777777" w:rsidR="0053428C" w:rsidRPr="00922BB9" w:rsidRDefault="0053428C" w:rsidP="0053428C">
      <w:pPr>
        <w:pStyle w:val="PL"/>
      </w:pPr>
      <w:r w:rsidRPr="00922BB9">
        <w:tab/>
      </w:r>
      <w:r w:rsidRPr="00922BB9">
        <w:tab/>
      </w:r>
      <w:r w:rsidRPr="00922BB9">
        <w:tab/>
      </w:r>
      <w:r w:rsidRPr="00922BB9">
        <w:tab/>
        <w:t>&lt;/AccessType&gt;</w:t>
      </w:r>
    </w:p>
    <w:p w14:paraId="00950FE8" w14:textId="77777777" w:rsidR="0053428C" w:rsidRPr="00922BB9" w:rsidRDefault="0053428C" w:rsidP="0053428C">
      <w:pPr>
        <w:pStyle w:val="PL"/>
      </w:pPr>
      <w:r w:rsidRPr="00922BB9">
        <w:tab/>
      </w:r>
      <w:r w:rsidRPr="00922BB9">
        <w:tab/>
      </w:r>
      <w:r w:rsidRPr="00922BB9">
        <w:tab/>
      </w:r>
      <w:r w:rsidRPr="00922BB9">
        <w:tab/>
        <w:t>&lt;DFFormat&gt;</w:t>
      </w:r>
    </w:p>
    <w:p w14:paraId="718FF52B" w14:textId="77777777" w:rsidR="0053428C" w:rsidRPr="00922BB9" w:rsidRDefault="0053428C" w:rsidP="0053428C">
      <w:pPr>
        <w:pStyle w:val="PL"/>
      </w:pPr>
      <w:r>
        <w:tab/>
      </w:r>
      <w:r>
        <w:tab/>
      </w:r>
      <w:r>
        <w:tab/>
      </w:r>
      <w:r>
        <w:tab/>
      </w:r>
      <w:r>
        <w:tab/>
        <w:t>&lt;bool</w:t>
      </w:r>
      <w:r w:rsidRPr="00922BB9">
        <w:t>/&gt;</w:t>
      </w:r>
    </w:p>
    <w:p w14:paraId="3ABD742D" w14:textId="77777777" w:rsidR="0053428C" w:rsidRPr="00922BB9" w:rsidRDefault="0053428C" w:rsidP="0053428C">
      <w:pPr>
        <w:pStyle w:val="PL"/>
      </w:pPr>
      <w:r w:rsidRPr="00922BB9">
        <w:tab/>
      </w:r>
      <w:r w:rsidRPr="00922BB9">
        <w:tab/>
      </w:r>
      <w:r w:rsidRPr="00922BB9">
        <w:tab/>
      </w:r>
      <w:r w:rsidRPr="00922BB9">
        <w:tab/>
        <w:t>&lt;/DFFormat&gt;</w:t>
      </w:r>
    </w:p>
    <w:p w14:paraId="111EA39D" w14:textId="77777777" w:rsidR="0053428C" w:rsidRPr="00922BB9" w:rsidRDefault="0053428C" w:rsidP="0053428C">
      <w:pPr>
        <w:pStyle w:val="PL"/>
      </w:pPr>
      <w:r w:rsidRPr="00922BB9">
        <w:tab/>
      </w:r>
      <w:r w:rsidRPr="00922BB9">
        <w:tab/>
      </w:r>
      <w:r w:rsidRPr="00922BB9">
        <w:tab/>
      </w:r>
      <w:r w:rsidRPr="00922BB9">
        <w:tab/>
        <w:t>&lt;Occurrence&gt;</w:t>
      </w:r>
    </w:p>
    <w:p w14:paraId="5F777987"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57E126D" w14:textId="77777777" w:rsidR="0053428C" w:rsidRPr="00922BB9" w:rsidRDefault="0053428C" w:rsidP="0053428C">
      <w:pPr>
        <w:pStyle w:val="PL"/>
      </w:pPr>
      <w:r w:rsidRPr="00922BB9">
        <w:tab/>
      </w:r>
      <w:r w:rsidRPr="00922BB9">
        <w:tab/>
      </w:r>
      <w:r w:rsidRPr="00922BB9">
        <w:tab/>
      </w:r>
      <w:r w:rsidRPr="00922BB9">
        <w:tab/>
        <w:t>&lt;/Occurrence&gt;</w:t>
      </w:r>
    </w:p>
    <w:p w14:paraId="5095A608" w14:textId="77777777" w:rsidR="0053428C" w:rsidRPr="00922BB9" w:rsidRDefault="0053428C" w:rsidP="0053428C">
      <w:pPr>
        <w:pStyle w:val="PL"/>
      </w:pPr>
      <w:r w:rsidRPr="00922BB9">
        <w:tab/>
      </w:r>
      <w:r w:rsidRPr="00922BB9">
        <w:tab/>
      </w:r>
      <w:r w:rsidRPr="00922BB9">
        <w:tab/>
      </w:r>
      <w:r w:rsidRPr="00922BB9">
        <w:tab/>
        <w:t>&lt;DFTitle&gt;</w:t>
      </w:r>
      <w:r>
        <w:t>Override ExtendedAccessBarring</w:t>
      </w:r>
      <w:r w:rsidRPr="00922BB9">
        <w:t>.&lt;/DFTitle&gt;</w:t>
      </w:r>
    </w:p>
    <w:p w14:paraId="180F50DC" w14:textId="77777777" w:rsidR="0053428C" w:rsidRPr="00511EAB" w:rsidRDefault="0053428C" w:rsidP="0053428C">
      <w:pPr>
        <w:pStyle w:val="PL"/>
      </w:pPr>
      <w:r w:rsidRPr="00922BB9">
        <w:tab/>
      </w:r>
      <w:r w:rsidRPr="00922BB9">
        <w:tab/>
      </w:r>
      <w:r w:rsidRPr="00922BB9">
        <w:tab/>
      </w:r>
      <w:r w:rsidRPr="00922BB9">
        <w:tab/>
      </w:r>
      <w:r w:rsidRPr="00511EAB">
        <w:t>&lt;DFType&gt;</w:t>
      </w:r>
    </w:p>
    <w:p w14:paraId="1E9DB422"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23143646" w14:textId="77777777" w:rsidR="0053428C" w:rsidRPr="00511EAB" w:rsidRDefault="0053428C" w:rsidP="0053428C">
      <w:pPr>
        <w:pStyle w:val="PL"/>
      </w:pPr>
      <w:r w:rsidRPr="00511EAB">
        <w:tab/>
      </w:r>
      <w:r w:rsidRPr="00511EAB">
        <w:tab/>
      </w:r>
      <w:r w:rsidRPr="00511EAB">
        <w:tab/>
      </w:r>
      <w:r w:rsidRPr="00511EAB">
        <w:tab/>
        <w:t>&lt;/DFType&gt;</w:t>
      </w:r>
    </w:p>
    <w:p w14:paraId="5972DE90" w14:textId="77777777" w:rsidR="0053428C" w:rsidRPr="00511EAB" w:rsidRDefault="0053428C" w:rsidP="0053428C">
      <w:pPr>
        <w:pStyle w:val="PL"/>
      </w:pPr>
      <w:r w:rsidRPr="00511EAB">
        <w:tab/>
      </w:r>
      <w:r w:rsidRPr="00511EAB">
        <w:tab/>
      </w:r>
      <w:r w:rsidRPr="00511EAB">
        <w:tab/>
        <w:t>&lt;/DFProperties&gt;</w:t>
      </w:r>
    </w:p>
    <w:p w14:paraId="26D130ED" w14:textId="77777777" w:rsidR="0053428C" w:rsidRPr="00511EAB" w:rsidRDefault="0053428C" w:rsidP="0053428C">
      <w:pPr>
        <w:pStyle w:val="PL"/>
      </w:pPr>
      <w:r w:rsidRPr="00511EAB">
        <w:tab/>
      </w:r>
      <w:r w:rsidRPr="00511EAB">
        <w:tab/>
        <w:t>&lt;/Node&gt;</w:t>
      </w:r>
    </w:p>
    <w:p w14:paraId="424EBC2E" w14:textId="77777777" w:rsidR="0053428C" w:rsidRDefault="0053428C" w:rsidP="0053428C">
      <w:pPr>
        <w:pStyle w:val="PL"/>
      </w:pPr>
    </w:p>
    <w:p w14:paraId="61960082" w14:textId="77777777" w:rsidR="0053428C" w:rsidRDefault="0053428C" w:rsidP="0053428C">
      <w:pPr>
        <w:pStyle w:val="PL"/>
      </w:pPr>
      <w:r>
        <w:tab/>
      </w:r>
      <w:r>
        <w:tab/>
        <w:t>&lt;Node&gt;</w:t>
      </w:r>
    </w:p>
    <w:p w14:paraId="529E6639" w14:textId="77777777" w:rsidR="0053428C" w:rsidRDefault="0053428C" w:rsidP="0053428C">
      <w:pPr>
        <w:pStyle w:val="PL"/>
      </w:pPr>
      <w:r>
        <w:tab/>
      </w:r>
      <w:r>
        <w:tab/>
      </w:r>
      <w:r>
        <w:tab/>
        <w:t>&lt;NodeName&gt;FastFirs</w:t>
      </w:r>
      <w:r w:rsidRPr="009E57F8">
        <w:t>tHigherPriorityPL</w:t>
      </w:r>
      <w:r>
        <w:t>MNSearch&lt;/NodeName&gt;</w:t>
      </w:r>
    </w:p>
    <w:p w14:paraId="21C4813C" w14:textId="77777777" w:rsidR="0053428C" w:rsidRDefault="0053428C" w:rsidP="0053428C">
      <w:pPr>
        <w:pStyle w:val="PL"/>
      </w:pPr>
      <w:r>
        <w:tab/>
      </w:r>
      <w:r>
        <w:tab/>
      </w:r>
      <w:r>
        <w:tab/>
        <w:t>&lt;DFProperties&gt;</w:t>
      </w:r>
    </w:p>
    <w:p w14:paraId="0A9E9D30" w14:textId="77777777" w:rsidR="0053428C" w:rsidRDefault="0053428C" w:rsidP="0053428C">
      <w:pPr>
        <w:pStyle w:val="PL"/>
      </w:pPr>
      <w:r>
        <w:tab/>
      </w:r>
      <w:r>
        <w:tab/>
      </w:r>
      <w:r>
        <w:tab/>
      </w:r>
      <w:r>
        <w:tab/>
        <w:t>&lt;AccessType&gt;</w:t>
      </w:r>
    </w:p>
    <w:p w14:paraId="0200EB5F" w14:textId="77777777" w:rsidR="0053428C" w:rsidRDefault="0053428C" w:rsidP="0053428C">
      <w:pPr>
        <w:pStyle w:val="PL"/>
      </w:pPr>
      <w:r>
        <w:tab/>
      </w:r>
      <w:r>
        <w:tab/>
      </w:r>
      <w:r>
        <w:tab/>
      </w:r>
      <w:r>
        <w:tab/>
      </w:r>
      <w:r>
        <w:tab/>
        <w:t>&lt;Get/&gt;</w:t>
      </w:r>
    </w:p>
    <w:p w14:paraId="78524013" w14:textId="77777777" w:rsidR="0053428C" w:rsidRDefault="0053428C" w:rsidP="0053428C">
      <w:pPr>
        <w:pStyle w:val="PL"/>
      </w:pPr>
      <w:r>
        <w:tab/>
      </w:r>
      <w:r>
        <w:tab/>
      </w:r>
      <w:r>
        <w:tab/>
      </w:r>
      <w:r>
        <w:tab/>
      </w:r>
      <w:r>
        <w:tab/>
        <w:t>&lt;Replace/&gt;</w:t>
      </w:r>
    </w:p>
    <w:p w14:paraId="06710B53" w14:textId="77777777" w:rsidR="0053428C" w:rsidRDefault="0053428C" w:rsidP="0053428C">
      <w:pPr>
        <w:pStyle w:val="PL"/>
      </w:pPr>
      <w:r>
        <w:tab/>
      </w:r>
      <w:r>
        <w:tab/>
      </w:r>
      <w:r>
        <w:tab/>
      </w:r>
      <w:r>
        <w:tab/>
        <w:t>&lt;/AccessType&gt;</w:t>
      </w:r>
    </w:p>
    <w:p w14:paraId="39CC2148" w14:textId="77777777" w:rsidR="0053428C" w:rsidRDefault="0053428C" w:rsidP="0053428C">
      <w:pPr>
        <w:pStyle w:val="PL"/>
      </w:pPr>
      <w:r>
        <w:tab/>
      </w:r>
      <w:r>
        <w:tab/>
      </w:r>
      <w:r>
        <w:tab/>
      </w:r>
      <w:r>
        <w:tab/>
        <w:t>&lt;DFFormat&gt;</w:t>
      </w:r>
    </w:p>
    <w:p w14:paraId="67258E7C" w14:textId="77777777" w:rsidR="0053428C" w:rsidRDefault="0053428C" w:rsidP="0053428C">
      <w:pPr>
        <w:pStyle w:val="PL"/>
      </w:pPr>
      <w:r>
        <w:tab/>
      </w:r>
      <w:r>
        <w:tab/>
      </w:r>
      <w:r>
        <w:tab/>
      </w:r>
      <w:r>
        <w:tab/>
      </w:r>
      <w:r>
        <w:tab/>
        <w:t>&lt;bool/&gt;</w:t>
      </w:r>
    </w:p>
    <w:p w14:paraId="26D82841" w14:textId="77777777" w:rsidR="0053428C" w:rsidRDefault="0053428C" w:rsidP="0053428C">
      <w:pPr>
        <w:pStyle w:val="PL"/>
      </w:pPr>
      <w:r>
        <w:tab/>
      </w:r>
      <w:r>
        <w:tab/>
      </w:r>
      <w:r>
        <w:tab/>
      </w:r>
      <w:r>
        <w:tab/>
        <w:t>&lt;/DFFormat&gt;</w:t>
      </w:r>
    </w:p>
    <w:p w14:paraId="4D8D0D18" w14:textId="77777777" w:rsidR="0053428C" w:rsidRDefault="0053428C" w:rsidP="0053428C">
      <w:pPr>
        <w:pStyle w:val="PL"/>
      </w:pPr>
      <w:r>
        <w:tab/>
      </w:r>
      <w:r>
        <w:tab/>
      </w:r>
      <w:r>
        <w:tab/>
      </w:r>
      <w:r>
        <w:tab/>
        <w:t>&lt;Occurrence&gt;</w:t>
      </w:r>
    </w:p>
    <w:p w14:paraId="373C3680" w14:textId="77777777" w:rsidR="0053428C" w:rsidRDefault="0053428C" w:rsidP="0053428C">
      <w:pPr>
        <w:pStyle w:val="PL"/>
      </w:pPr>
      <w:r>
        <w:tab/>
      </w:r>
      <w:r>
        <w:tab/>
      </w:r>
      <w:r>
        <w:tab/>
      </w:r>
      <w:r>
        <w:tab/>
      </w:r>
      <w:r>
        <w:tab/>
        <w:t>&lt;ZeroOrOne/&gt;</w:t>
      </w:r>
    </w:p>
    <w:p w14:paraId="1C038BBE" w14:textId="77777777" w:rsidR="0053428C" w:rsidRDefault="0053428C" w:rsidP="0053428C">
      <w:pPr>
        <w:pStyle w:val="PL"/>
      </w:pPr>
      <w:r>
        <w:tab/>
      </w:r>
      <w:r>
        <w:tab/>
      </w:r>
      <w:r>
        <w:tab/>
      </w:r>
      <w:r>
        <w:tab/>
        <w:t>&lt;/Occurrence&gt;</w:t>
      </w:r>
    </w:p>
    <w:p w14:paraId="4F14B730" w14:textId="77777777" w:rsidR="0053428C" w:rsidRDefault="0053428C" w:rsidP="0053428C">
      <w:pPr>
        <w:pStyle w:val="PL"/>
      </w:pPr>
      <w:r>
        <w:tab/>
      </w:r>
      <w:r>
        <w:tab/>
      </w:r>
      <w:r>
        <w:tab/>
      </w:r>
      <w:r>
        <w:tab/>
        <w:t>&lt;DFTitle&gt;</w:t>
      </w:r>
      <w:r w:rsidRPr="00CC1995">
        <w:t xml:space="preserve"> </w:t>
      </w:r>
      <w:r>
        <w:t>FastFirs</w:t>
      </w:r>
      <w:r w:rsidRPr="009E57F8">
        <w:t>tHigherPriorityPLMN</w:t>
      </w:r>
      <w:r>
        <w:t>Search.&lt;/DFTitle&gt;</w:t>
      </w:r>
    </w:p>
    <w:p w14:paraId="68C48AFF" w14:textId="77777777" w:rsidR="0053428C" w:rsidRDefault="0053428C" w:rsidP="0053428C">
      <w:pPr>
        <w:pStyle w:val="PL"/>
      </w:pPr>
      <w:r>
        <w:tab/>
      </w:r>
      <w:r>
        <w:tab/>
      </w:r>
      <w:r>
        <w:tab/>
      </w:r>
      <w:r>
        <w:tab/>
        <w:t>&lt;DFType&gt;</w:t>
      </w:r>
    </w:p>
    <w:p w14:paraId="57153B51" w14:textId="77777777" w:rsidR="0053428C" w:rsidRDefault="0053428C" w:rsidP="0053428C">
      <w:pPr>
        <w:pStyle w:val="PL"/>
      </w:pPr>
      <w:r>
        <w:tab/>
      </w:r>
      <w:r>
        <w:tab/>
      </w:r>
      <w:r>
        <w:tab/>
      </w:r>
      <w:r>
        <w:tab/>
      </w:r>
      <w:r>
        <w:tab/>
        <w:t>&lt;MIME&gt;text/plain&lt;/MIME&gt;</w:t>
      </w:r>
    </w:p>
    <w:p w14:paraId="649174BB" w14:textId="77777777" w:rsidR="0053428C" w:rsidRDefault="0053428C" w:rsidP="0053428C">
      <w:pPr>
        <w:pStyle w:val="PL"/>
      </w:pPr>
      <w:r>
        <w:tab/>
      </w:r>
      <w:r>
        <w:tab/>
      </w:r>
      <w:r>
        <w:tab/>
      </w:r>
      <w:r>
        <w:tab/>
        <w:t>&lt;/DFType&gt;</w:t>
      </w:r>
    </w:p>
    <w:p w14:paraId="3B380FC3" w14:textId="77777777" w:rsidR="0053428C" w:rsidRDefault="0053428C" w:rsidP="0053428C">
      <w:pPr>
        <w:pStyle w:val="PL"/>
      </w:pPr>
      <w:r>
        <w:tab/>
      </w:r>
      <w:r>
        <w:tab/>
      </w:r>
      <w:r>
        <w:tab/>
        <w:t>&lt;/DFProperties&gt;</w:t>
      </w:r>
    </w:p>
    <w:p w14:paraId="70C17FE8" w14:textId="77777777" w:rsidR="0053428C" w:rsidRDefault="0053428C" w:rsidP="0053428C">
      <w:pPr>
        <w:pStyle w:val="PL"/>
      </w:pPr>
      <w:r>
        <w:tab/>
      </w:r>
      <w:r>
        <w:tab/>
        <w:t>&lt;/Node&gt;</w:t>
      </w:r>
    </w:p>
    <w:p w14:paraId="4A54DFD7" w14:textId="77777777" w:rsidR="0053428C" w:rsidRDefault="0053428C" w:rsidP="0053428C">
      <w:pPr>
        <w:pStyle w:val="PL"/>
      </w:pPr>
    </w:p>
    <w:p w14:paraId="351C1EFC" w14:textId="77777777" w:rsidR="0053428C" w:rsidRDefault="0053428C" w:rsidP="0053428C">
      <w:pPr>
        <w:pStyle w:val="PL"/>
      </w:pPr>
      <w:r>
        <w:tab/>
      </w:r>
      <w:r>
        <w:tab/>
        <w:t>&lt;Node&gt;</w:t>
      </w:r>
    </w:p>
    <w:p w14:paraId="12DD8842" w14:textId="77777777" w:rsidR="0053428C" w:rsidRDefault="0053428C" w:rsidP="0053428C">
      <w:pPr>
        <w:pStyle w:val="PL"/>
      </w:pPr>
      <w:r>
        <w:tab/>
      </w:r>
      <w:r>
        <w:tab/>
      </w:r>
      <w:r>
        <w:tab/>
        <w:t>&lt;NodeName&gt;EUTRADisablingAllowedForEMMCause15&lt;/NodeName&gt;</w:t>
      </w:r>
    </w:p>
    <w:p w14:paraId="57C1163B" w14:textId="77777777" w:rsidR="0053428C" w:rsidRDefault="0053428C" w:rsidP="0053428C">
      <w:pPr>
        <w:pStyle w:val="PL"/>
      </w:pPr>
      <w:r>
        <w:tab/>
      </w:r>
      <w:r>
        <w:tab/>
      </w:r>
      <w:r>
        <w:tab/>
        <w:t>&lt;DFProperties&gt;</w:t>
      </w:r>
    </w:p>
    <w:p w14:paraId="257EAF80" w14:textId="77777777" w:rsidR="0053428C" w:rsidRDefault="0053428C" w:rsidP="0053428C">
      <w:pPr>
        <w:pStyle w:val="PL"/>
      </w:pPr>
      <w:r>
        <w:tab/>
      </w:r>
      <w:r>
        <w:tab/>
      </w:r>
      <w:r>
        <w:tab/>
      </w:r>
      <w:r>
        <w:tab/>
        <w:t>&lt;AccessType&gt;</w:t>
      </w:r>
    </w:p>
    <w:p w14:paraId="081F81B8" w14:textId="77777777" w:rsidR="0053428C" w:rsidRDefault="0053428C" w:rsidP="0053428C">
      <w:pPr>
        <w:pStyle w:val="PL"/>
      </w:pPr>
      <w:r>
        <w:tab/>
      </w:r>
      <w:r>
        <w:tab/>
      </w:r>
      <w:r>
        <w:tab/>
      </w:r>
      <w:r>
        <w:tab/>
      </w:r>
      <w:r>
        <w:tab/>
        <w:t>&lt;Get/&gt;</w:t>
      </w:r>
    </w:p>
    <w:p w14:paraId="3BC01682" w14:textId="77777777" w:rsidR="0053428C" w:rsidRDefault="0053428C" w:rsidP="0053428C">
      <w:pPr>
        <w:pStyle w:val="PL"/>
      </w:pPr>
      <w:r>
        <w:tab/>
      </w:r>
      <w:r>
        <w:tab/>
      </w:r>
      <w:r>
        <w:tab/>
      </w:r>
      <w:r>
        <w:tab/>
      </w:r>
      <w:r>
        <w:tab/>
        <w:t>&lt;Replace/&gt;</w:t>
      </w:r>
    </w:p>
    <w:p w14:paraId="532C4893" w14:textId="77777777" w:rsidR="0053428C" w:rsidRDefault="0053428C" w:rsidP="0053428C">
      <w:pPr>
        <w:pStyle w:val="PL"/>
      </w:pPr>
      <w:r>
        <w:tab/>
      </w:r>
      <w:r>
        <w:tab/>
      </w:r>
      <w:r>
        <w:tab/>
      </w:r>
      <w:r>
        <w:tab/>
        <w:t>&lt;/AccessType&gt;</w:t>
      </w:r>
    </w:p>
    <w:p w14:paraId="64E916F4" w14:textId="77777777" w:rsidR="0053428C" w:rsidRDefault="0053428C" w:rsidP="0053428C">
      <w:pPr>
        <w:pStyle w:val="PL"/>
      </w:pPr>
      <w:r>
        <w:tab/>
      </w:r>
      <w:r>
        <w:tab/>
      </w:r>
      <w:r>
        <w:tab/>
      </w:r>
      <w:r>
        <w:tab/>
        <w:t>&lt;DFFormat&gt;</w:t>
      </w:r>
    </w:p>
    <w:p w14:paraId="5D226987" w14:textId="77777777" w:rsidR="0053428C" w:rsidRDefault="0053428C" w:rsidP="0053428C">
      <w:pPr>
        <w:pStyle w:val="PL"/>
      </w:pPr>
      <w:r>
        <w:tab/>
      </w:r>
      <w:r>
        <w:tab/>
      </w:r>
      <w:r>
        <w:tab/>
      </w:r>
      <w:r>
        <w:tab/>
      </w:r>
      <w:r>
        <w:tab/>
        <w:t>&lt;bool/&gt;</w:t>
      </w:r>
    </w:p>
    <w:p w14:paraId="0C37468C" w14:textId="77777777" w:rsidR="0053428C" w:rsidRDefault="0053428C" w:rsidP="0053428C">
      <w:pPr>
        <w:pStyle w:val="PL"/>
      </w:pPr>
      <w:r>
        <w:tab/>
      </w:r>
      <w:r>
        <w:tab/>
      </w:r>
      <w:r>
        <w:tab/>
      </w:r>
      <w:r>
        <w:tab/>
        <w:t>&lt;/DFFormat&gt;</w:t>
      </w:r>
    </w:p>
    <w:p w14:paraId="3F9A2EEB" w14:textId="77777777" w:rsidR="0053428C" w:rsidRDefault="0053428C" w:rsidP="0053428C">
      <w:pPr>
        <w:pStyle w:val="PL"/>
      </w:pPr>
      <w:r>
        <w:tab/>
      </w:r>
      <w:r>
        <w:tab/>
      </w:r>
      <w:r>
        <w:tab/>
      </w:r>
      <w:r>
        <w:tab/>
        <w:t>&lt;Occurrence&gt;</w:t>
      </w:r>
    </w:p>
    <w:p w14:paraId="1906C0D8" w14:textId="77777777" w:rsidR="0053428C" w:rsidRDefault="0053428C" w:rsidP="0053428C">
      <w:pPr>
        <w:pStyle w:val="PL"/>
      </w:pPr>
      <w:r>
        <w:tab/>
      </w:r>
      <w:r>
        <w:tab/>
      </w:r>
      <w:r>
        <w:tab/>
      </w:r>
      <w:r>
        <w:tab/>
      </w:r>
      <w:r>
        <w:tab/>
        <w:t>&lt;ZeroOrOne/&gt;</w:t>
      </w:r>
    </w:p>
    <w:p w14:paraId="3320DF48" w14:textId="77777777" w:rsidR="0053428C" w:rsidRDefault="0053428C" w:rsidP="0053428C">
      <w:pPr>
        <w:pStyle w:val="PL"/>
      </w:pPr>
      <w:r>
        <w:tab/>
      </w:r>
      <w:r>
        <w:tab/>
      </w:r>
      <w:r>
        <w:tab/>
      </w:r>
      <w:r>
        <w:tab/>
        <w:t>&lt;/Occurrence&gt;</w:t>
      </w:r>
    </w:p>
    <w:p w14:paraId="0F22AB92" w14:textId="77777777" w:rsidR="0053428C" w:rsidRDefault="0053428C" w:rsidP="0053428C">
      <w:pPr>
        <w:pStyle w:val="PL"/>
      </w:pPr>
      <w:r>
        <w:tab/>
      </w:r>
      <w:r>
        <w:tab/>
      </w:r>
      <w:r>
        <w:tab/>
      </w:r>
      <w:r>
        <w:tab/>
        <w:t>&lt;DFTitle&gt;</w:t>
      </w:r>
      <w:r w:rsidRPr="00CC1995">
        <w:t xml:space="preserve"> </w:t>
      </w:r>
      <w:r>
        <w:t>EUTRADisablingAllowedForEMMCause15.&lt;/DFTitle&gt;</w:t>
      </w:r>
    </w:p>
    <w:p w14:paraId="401CAE6C" w14:textId="77777777" w:rsidR="0053428C" w:rsidRDefault="0053428C" w:rsidP="0053428C">
      <w:pPr>
        <w:pStyle w:val="PL"/>
      </w:pPr>
      <w:r>
        <w:tab/>
      </w:r>
      <w:r>
        <w:tab/>
      </w:r>
      <w:r>
        <w:tab/>
      </w:r>
      <w:r>
        <w:tab/>
        <w:t>&lt;DFType&gt;</w:t>
      </w:r>
    </w:p>
    <w:p w14:paraId="275C296C" w14:textId="77777777" w:rsidR="0053428C" w:rsidRDefault="0053428C" w:rsidP="0053428C">
      <w:pPr>
        <w:pStyle w:val="PL"/>
      </w:pPr>
      <w:r>
        <w:tab/>
      </w:r>
      <w:r>
        <w:tab/>
      </w:r>
      <w:r>
        <w:tab/>
      </w:r>
      <w:r>
        <w:tab/>
      </w:r>
      <w:r>
        <w:tab/>
        <w:t>&lt;MIME&gt;text/plain&lt;/MIME&gt;</w:t>
      </w:r>
    </w:p>
    <w:p w14:paraId="15ADD2F4" w14:textId="77777777" w:rsidR="0053428C" w:rsidRDefault="0053428C" w:rsidP="0053428C">
      <w:pPr>
        <w:pStyle w:val="PL"/>
      </w:pPr>
      <w:r>
        <w:lastRenderedPageBreak/>
        <w:tab/>
      </w:r>
      <w:r>
        <w:tab/>
      </w:r>
      <w:r>
        <w:tab/>
      </w:r>
      <w:r>
        <w:tab/>
        <w:t>&lt;/DFType&gt;</w:t>
      </w:r>
    </w:p>
    <w:p w14:paraId="48828F64" w14:textId="77777777" w:rsidR="0053428C" w:rsidRDefault="0053428C" w:rsidP="0053428C">
      <w:pPr>
        <w:pStyle w:val="PL"/>
      </w:pPr>
      <w:r>
        <w:tab/>
      </w:r>
      <w:r>
        <w:tab/>
      </w:r>
      <w:r>
        <w:tab/>
        <w:t>&lt;/DFProperties&gt;</w:t>
      </w:r>
    </w:p>
    <w:p w14:paraId="53C3C45F" w14:textId="77777777" w:rsidR="0053428C" w:rsidRDefault="0053428C" w:rsidP="0053428C">
      <w:pPr>
        <w:pStyle w:val="PL"/>
      </w:pPr>
      <w:r>
        <w:tab/>
      </w:r>
      <w:r>
        <w:tab/>
        <w:t>&lt;/Node&gt;</w:t>
      </w:r>
    </w:p>
    <w:p w14:paraId="18515093" w14:textId="77777777" w:rsidR="0053428C" w:rsidRDefault="0053428C" w:rsidP="0053428C">
      <w:pPr>
        <w:pStyle w:val="PL"/>
      </w:pPr>
    </w:p>
    <w:p w14:paraId="028CC5A3" w14:textId="77777777" w:rsidR="0053428C" w:rsidRPr="00184E6C" w:rsidRDefault="0053428C" w:rsidP="0053428C">
      <w:pPr>
        <w:pStyle w:val="PL"/>
        <w:rPr>
          <w:lang w:val="en-US"/>
        </w:rPr>
      </w:pPr>
      <w:r w:rsidRPr="00511EAB">
        <w:tab/>
      </w:r>
      <w:r w:rsidRPr="00511EAB">
        <w:tab/>
      </w:r>
      <w:r w:rsidRPr="00184E6C">
        <w:rPr>
          <w:lang w:val="en-US"/>
        </w:rPr>
        <w:t>&lt;Node&gt;</w:t>
      </w:r>
    </w:p>
    <w:p w14:paraId="6D86B476"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&lt;NodeName&gt;SM_RetryWaitTime&lt;/NodeName&gt;</w:t>
      </w:r>
    </w:p>
    <w:p w14:paraId="63C60030"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3E0222CE"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72FE0BDB" w14:textId="77777777" w:rsidR="0053428C" w:rsidRDefault="0053428C" w:rsidP="0053428C">
      <w:pPr>
        <w:pStyle w:val="PL"/>
      </w:pPr>
      <w:r w:rsidRPr="00922BB9">
        <w:tab/>
      </w:r>
      <w:r w:rsidRPr="00922BB9">
        <w:tab/>
      </w:r>
      <w:r w:rsidRPr="00922BB9">
        <w:tab/>
      </w:r>
      <w:r w:rsidRPr="00922BB9">
        <w:tab/>
      </w:r>
      <w:r w:rsidRPr="00922BB9">
        <w:tab/>
        <w:t>&lt;Get/&gt;</w:t>
      </w:r>
    </w:p>
    <w:p w14:paraId="1719B44A" w14:textId="77777777" w:rsidR="0053428C" w:rsidRPr="001816A6" w:rsidRDefault="0053428C" w:rsidP="0053428C">
      <w:pPr>
        <w:pStyle w:val="PL"/>
      </w:pPr>
      <w:r>
        <w:tab/>
      </w:r>
      <w:r>
        <w:tab/>
      </w:r>
      <w:r>
        <w:tab/>
      </w:r>
      <w:r>
        <w:tab/>
      </w:r>
      <w:r>
        <w:tab/>
      </w:r>
      <w:r w:rsidRPr="001816A6">
        <w:t>&lt;Replace/&gt;</w:t>
      </w:r>
    </w:p>
    <w:p w14:paraId="50264BBB" w14:textId="77777777" w:rsidR="0053428C" w:rsidRPr="001816A6" w:rsidRDefault="0053428C" w:rsidP="0053428C">
      <w:pPr>
        <w:pStyle w:val="PL"/>
      </w:pPr>
      <w:r w:rsidRPr="001816A6">
        <w:tab/>
      </w:r>
      <w:r w:rsidRPr="001816A6">
        <w:tab/>
      </w:r>
      <w:r w:rsidRPr="001816A6">
        <w:tab/>
      </w:r>
      <w:r w:rsidRPr="001816A6">
        <w:tab/>
        <w:t>&lt;/AccessType&gt;</w:t>
      </w:r>
    </w:p>
    <w:p w14:paraId="68341E65" w14:textId="77777777" w:rsidR="0053428C" w:rsidRPr="001816A6" w:rsidRDefault="0053428C" w:rsidP="0053428C">
      <w:pPr>
        <w:pStyle w:val="PL"/>
      </w:pPr>
      <w:r w:rsidRPr="001816A6">
        <w:tab/>
      </w:r>
      <w:r w:rsidRPr="001816A6">
        <w:tab/>
      </w:r>
      <w:r w:rsidRPr="001816A6">
        <w:tab/>
      </w:r>
      <w:r w:rsidRPr="001816A6">
        <w:tab/>
        <w:t>&lt;DFFormat&gt;</w:t>
      </w:r>
    </w:p>
    <w:p w14:paraId="327F0440" w14:textId="77777777" w:rsidR="0053428C" w:rsidRPr="001816A6" w:rsidRDefault="0053428C" w:rsidP="0053428C">
      <w:pPr>
        <w:pStyle w:val="PL"/>
      </w:pPr>
      <w:r w:rsidRPr="001816A6">
        <w:tab/>
      </w:r>
      <w:r w:rsidRPr="001816A6">
        <w:tab/>
      </w:r>
      <w:r w:rsidRPr="001816A6">
        <w:tab/>
      </w:r>
      <w:r w:rsidRPr="001816A6">
        <w:tab/>
      </w:r>
      <w:r w:rsidRPr="001816A6">
        <w:tab/>
        <w:t>&lt;int/&gt;</w:t>
      </w:r>
    </w:p>
    <w:p w14:paraId="4DD2D2E2" w14:textId="77777777" w:rsidR="0053428C" w:rsidRPr="001816A6" w:rsidRDefault="0053428C" w:rsidP="0053428C">
      <w:pPr>
        <w:pStyle w:val="PL"/>
      </w:pPr>
      <w:r w:rsidRPr="001816A6">
        <w:tab/>
      </w:r>
      <w:r w:rsidRPr="001816A6">
        <w:tab/>
      </w:r>
      <w:r w:rsidRPr="001816A6">
        <w:tab/>
      </w:r>
      <w:r w:rsidRPr="001816A6">
        <w:tab/>
        <w:t>&lt;/DFFormat&gt;</w:t>
      </w:r>
    </w:p>
    <w:p w14:paraId="2BF0F474" w14:textId="77777777" w:rsidR="0053428C" w:rsidRPr="0086461E" w:rsidRDefault="0053428C" w:rsidP="0053428C">
      <w:pPr>
        <w:pStyle w:val="PL"/>
        <w:rPr>
          <w:lang w:val="en-US"/>
        </w:rPr>
      </w:pPr>
      <w:r w:rsidRPr="001816A6">
        <w:tab/>
      </w:r>
      <w:r w:rsidRPr="001816A6">
        <w:tab/>
      </w:r>
      <w:r w:rsidRPr="001816A6">
        <w:tab/>
      </w:r>
      <w:r w:rsidRPr="001816A6">
        <w:tab/>
      </w:r>
      <w:r w:rsidRPr="0086461E">
        <w:rPr>
          <w:lang w:val="en-US"/>
        </w:rPr>
        <w:t>&lt;Occurrence&gt;</w:t>
      </w:r>
    </w:p>
    <w:p w14:paraId="55DEE380" w14:textId="77777777" w:rsidR="0053428C" w:rsidRPr="00922BB9" w:rsidRDefault="0053428C" w:rsidP="0053428C">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2CA8BC6" w14:textId="77777777" w:rsidR="0053428C" w:rsidRPr="00922BB9" w:rsidRDefault="0053428C" w:rsidP="0053428C">
      <w:pPr>
        <w:pStyle w:val="PL"/>
      </w:pPr>
      <w:r w:rsidRPr="00922BB9">
        <w:tab/>
      </w:r>
      <w:r w:rsidRPr="00922BB9">
        <w:tab/>
      </w:r>
      <w:r w:rsidRPr="00922BB9">
        <w:tab/>
      </w:r>
      <w:r w:rsidRPr="00922BB9">
        <w:tab/>
        <w:t>&lt;/Occurrence&gt;</w:t>
      </w:r>
    </w:p>
    <w:p w14:paraId="0F6128D0" w14:textId="77777777" w:rsidR="0053428C" w:rsidRPr="00922BB9" w:rsidRDefault="0053428C" w:rsidP="0053428C">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1D676D09" w14:textId="77777777" w:rsidR="0053428C" w:rsidRPr="00511EAB" w:rsidRDefault="0053428C" w:rsidP="0053428C">
      <w:pPr>
        <w:pStyle w:val="PL"/>
      </w:pPr>
      <w:r w:rsidRPr="00922BB9">
        <w:tab/>
      </w:r>
      <w:r w:rsidRPr="00922BB9">
        <w:tab/>
      </w:r>
      <w:r w:rsidRPr="00922BB9">
        <w:tab/>
      </w:r>
      <w:r w:rsidRPr="00922BB9">
        <w:tab/>
      </w:r>
      <w:r w:rsidRPr="00511EAB">
        <w:t>&lt;DFType&gt;</w:t>
      </w:r>
    </w:p>
    <w:p w14:paraId="23CEB1F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4B8DECFA" w14:textId="77777777" w:rsidR="0053428C" w:rsidRPr="00511EAB" w:rsidRDefault="0053428C" w:rsidP="0053428C">
      <w:pPr>
        <w:pStyle w:val="PL"/>
      </w:pPr>
      <w:r w:rsidRPr="00511EAB">
        <w:tab/>
      </w:r>
      <w:r w:rsidRPr="00511EAB">
        <w:tab/>
      </w:r>
      <w:r w:rsidRPr="00511EAB">
        <w:tab/>
      </w:r>
      <w:r w:rsidRPr="00511EAB">
        <w:tab/>
        <w:t>&lt;/DFType&gt;</w:t>
      </w:r>
    </w:p>
    <w:p w14:paraId="1EC91F05" w14:textId="77777777" w:rsidR="0053428C" w:rsidRPr="00511EAB" w:rsidRDefault="0053428C" w:rsidP="0053428C">
      <w:pPr>
        <w:pStyle w:val="PL"/>
      </w:pPr>
      <w:r w:rsidRPr="00511EAB">
        <w:tab/>
      </w:r>
      <w:r w:rsidRPr="00511EAB">
        <w:tab/>
      </w:r>
      <w:r w:rsidRPr="00511EAB">
        <w:tab/>
        <w:t>&lt;/DFProperties&gt;</w:t>
      </w:r>
    </w:p>
    <w:p w14:paraId="24B7C162" w14:textId="77777777" w:rsidR="0053428C" w:rsidRPr="00511EAB" w:rsidRDefault="0053428C" w:rsidP="0053428C">
      <w:pPr>
        <w:pStyle w:val="PL"/>
      </w:pPr>
      <w:r w:rsidRPr="00511EAB">
        <w:tab/>
      </w:r>
      <w:r w:rsidRPr="00511EAB">
        <w:tab/>
        <w:t>&lt;/Node&gt;</w:t>
      </w:r>
    </w:p>
    <w:p w14:paraId="388299C7" w14:textId="77777777" w:rsidR="0053428C" w:rsidRDefault="0053428C" w:rsidP="0053428C">
      <w:pPr>
        <w:pStyle w:val="PL"/>
      </w:pPr>
    </w:p>
    <w:p w14:paraId="05524495" w14:textId="77777777" w:rsidR="0053428C" w:rsidRPr="00184E6C" w:rsidRDefault="0053428C" w:rsidP="0053428C">
      <w:pPr>
        <w:pStyle w:val="PL"/>
      </w:pPr>
      <w:r>
        <w:tab/>
      </w:r>
      <w:r>
        <w:tab/>
      </w:r>
      <w:r w:rsidRPr="00184E6C">
        <w:t>&lt;Node&gt;</w:t>
      </w:r>
    </w:p>
    <w:p w14:paraId="401DC113" w14:textId="77777777" w:rsidR="0053428C" w:rsidRPr="00184E6C" w:rsidRDefault="0053428C" w:rsidP="0053428C">
      <w:pPr>
        <w:pStyle w:val="PL"/>
      </w:pPr>
      <w:r w:rsidRPr="00184E6C">
        <w:tab/>
      </w:r>
      <w:r w:rsidRPr="00184E6C">
        <w:tab/>
      </w:r>
      <w:r w:rsidRPr="00184E6C">
        <w:tab/>
        <w:t>&lt;NodeName&gt;SM_RetryAtRATChange&lt;/NodeName&gt;</w:t>
      </w:r>
    </w:p>
    <w:p w14:paraId="5084D18A" w14:textId="77777777" w:rsidR="0053428C" w:rsidRDefault="0053428C" w:rsidP="0053428C">
      <w:pPr>
        <w:pStyle w:val="PL"/>
      </w:pPr>
      <w:r w:rsidRPr="00184E6C">
        <w:tab/>
      </w:r>
      <w:r w:rsidRPr="00184E6C">
        <w:tab/>
      </w:r>
      <w:r w:rsidRPr="00184E6C">
        <w:tab/>
      </w:r>
      <w:r>
        <w:t>&lt;DFProperties&gt;</w:t>
      </w:r>
    </w:p>
    <w:p w14:paraId="12677A98" w14:textId="77777777" w:rsidR="0053428C" w:rsidRDefault="0053428C" w:rsidP="0053428C">
      <w:pPr>
        <w:pStyle w:val="PL"/>
      </w:pPr>
      <w:r>
        <w:tab/>
      </w:r>
      <w:r>
        <w:tab/>
      </w:r>
      <w:r>
        <w:tab/>
      </w:r>
      <w:r>
        <w:tab/>
        <w:t>&lt;AccessType&gt;</w:t>
      </w:r>
    </w:p>
    <w:p w14:paraId="26D6DC6E" w14:textId="77777777" w:rsidR="0053428C" w:rsidRDefault="0053428C" w:rsidP="0053428C">
      <w:pPr>
        <w:pStyle w:val="PL"/>
      </w:pPr>
      <w:r>
        <w:tab/>
      </w:r>
      <w:r>
        <w:tab/>
      </w:r>
      <w:r>
        <w:tab/>
      </w:r>
      <w:r>
        <w:tab/>
      </w:r>
      <w:r>
        <w:tab/>
        <w:t>&lt;Get/&gt;</w:t>
      </w:r>
    </w:p>
    <w:p w14:paraId="1BD33F2E" w14:textId="77777777" w:rsidR="0053428C" w:rsidRDefault="0053428C" w:rsidP="0053428C">
      <w:pPr>
        <w:pStyle w:val="PL"/>
      </w:pPr>
      <w:r>
        <w:tab/>
      </w:r>
      <w:r>
        <w:tab/>
      </w:r>
      <w:r>
        <w:tab/>
      </w:r>
      <w:r>
        <w:tab/>
      </w:r>
      <w:r>
        <w:tab/>
        <w:t>&lt;Replace/&gt;</w:t>
      </w:r>
    </w:p>
    <w:p w14:paraId="122B8BAD" w14:textId="77777777" w:rsidR="0053428C" w:rsidRDefault="0053428C" w:rsidP="0053428C">
      <w:pPr>
        <w:pStyle w:val="PL"/>
      </w:pPr>
      <w:r>
        <w:tab/>
      </w:r>
      <w:r>
        <w:tab/>
      </w:r>
      <w:r>
        <w:tab/>
      </w:r>
      <w:r>
        <w:tab/>
        <w:t>&lt;/AccessType&gt;</w:t>
      </w:r>
    </w:p>
    <w:p w14:paraId="2B9A15A9" w14:textId="77777777" w:rsidR="0053428C" w:rsidRDefault="0053428C" w:rsidP="0053428C">
      <w:pPr>
        <w:pStyle w:val="PL"/>
      </w:pPr>
      <w:r>
        <w:tab/>
      </w:r>
      <w:r>
        <w:tab/>
      </w:r>
      <w:r>
        <w:tab/>
      </w:r>
      <w:r>
        <w:tab/>
        <w:t>&lt;DFFormat&gt;</w:t>
      </w:r>
    </w:p>
    <w:p w14:paraId="513DB582" w14:textId="77777777" w:rsidR="0053428C" w:rsidRDefault="0053428C" w:rsidP="0053428C">
      <w:pPr>
        <w:pStyle w:val="PL"/>
      </w:pPr>
      <w:r>
        <w:tab/>
      </w:r>
      <w:r>
        <w:tab/>
      </w:r>
      <w:r>
        <w:tab/>
      </w:r>
      <w:r>
        <w:tab/>
      </w:r>
      <w:r>
        <w:tab/>
        <w:t>&lt;bool/&gt;</w:t>
      </w:r>
    </w:p>
    <w:p w14:paraId="47691025" w14:textId="77777777" w:rsidR="0053428C" w:rsidRDefault="0053428C" w:rsidP="0053428C">
      <w:pPr>
        <w:pStyle w:val="PL"/>
      </w:pPr>
      <w:r>
        <w:tab/>
      </w:r>
      <w:r>
        <w:tab/>
      </w:r>
      <w:r>
        <w:tab/>
      </w:r>
      <w:r>
        <w:tab/>
        <w:t>&lt;/DFFormat&gt;</w:t>
      </w:r>
    </w:p>
    <w:p w14:paraId="249D4611" w14:textId="77777777" w:rsidR="0053428C" w:rsidRDefault="0053428C" w:rsidP="0053428C">
      <w:pPr>
        <w:pStyle w:val="PL"/>
      </w:pPr>
      <w:r>
        <w:tab/>
      </w:r>
      <w:r>
        <w:tab/>
      </w:r>
      <w:r>
        <w:tab/>
      </w:r>
      <w:r>
        <w:tab/>
        <w:t>&lt;Occurrence&gt;</w:t>
      </w:r>
    </w:p>
    <w:p w14:paraId="4095BFDC" w14:textId="77777777" w:rsidR="0053428C" w:rsidRDefault="0053428C" w:rsidP="0053428C">
      <w:pPr>
        <w:pStyle w:val="PL"/>
      </w:pPr>
      <w:r>
        <w:tab/>
      </w:r>
      <w:r>
        <w:tab/>
      </w:r>
      <w:r>
        <w:tab/>
      </w:r>
      <w:r>
        <w:tab/>
      </w:r>
      <w:r>
        <w:tab/>
        <w:t>&lt;ZeroOrOne/&gt;</w:t>
      </w:r>
    </w:p>
    <w:p w14:paraId="4BEE31EA" w14:textId="77777777" w:rsidR="0053428C" w:rsidRDefault="0053428C" w:rsidP="0053428C">
      <w:pPr>
        <w:pStyle w:val="PL"/>
      </w:pPr>
      <w:r>
        <w:tab/>
      </w:r>
      <w:r>
        <w:tab/>
      </w:r>
      <w:r>
        <w:tab/>
      </w:r>
      <w:r>
        <w:tab/>
        <w:t>&lt;/Occurrence&gt;</w:t>
      </w:r>
    </w:p>
    <w:p w14:paraId="0BFDB36E" w14:textId="77777777" w:rsidR="0053428C" w:rsidRDefault="0053428C" w:rsidP="0053428C">
      <w:pPr>
        <w:pStyle w:val="PL"/>
      </w:pPr>
      <w:r>
        <w:tab/>
      </w:r>
      <w:r>
        <w:tab/>
      </w:r>
      <w:r>
        <w:tab/>
      </w:r>
      <w:r>
        <w:tab/>
        <w:t>&lt;DFTitle&gt;</w:t>
      </w:r>
      <w:r w:rsidRPr="00184E6C">
        <w:t xml:space="preserve"> SM_RetryAtRATChange</w:t>
      </w:r>
      <w:r>
        <w:t>&lt;/DFTitle&gt;</w:t>
      </w:r>
    </w:p>
    <w:p w14:paraId="1ED93923" w14:textId="77777777" w:rsidR="0053428C" w:rsidRDefault="0053428C" w:rsidP="0053428C">
      <w:pPr>
        <w:pStyle w:val="PL"/>
      </w:pPr>
      <w:r>
        <w:tab/>
      </w:r>
      <w:r>
        <w:tab/>
      </w:r>
      <w:r>
        <w:tab/>
      </w:r>
      <w:r>
        <w:tab/>
        <w:t>&lt;DFType&gt;</w:t>
      </w:r>
    </w:p>
    <w:p w14:paraId="0E71B3B5" w14:textId="77777777" w:rsidR="0053428C" w:rsidRDefault="0053428C" w:rsidP="0053428C">
      <w:pPr>
        <w:pStyle w:val="PL"/>
      </w:pPr>
      <w:r>
        <w:tab/>
      </w:r>
      <w:r>
        <w:tab/>
      </w:r>
      <w:r>
        <w:tab/>
      </w:r>
      <w:r>
        <w:tab/>
      </w:r>
      <w:r>
        <w:tab/>
        <w:t>&lt;MIME&gt;text/plain&lt;/MIME&gt;</w:t>
      </w:r>
    </w:p>
    <w:p w14:paraId="3B07DEE0" w14:textId="77777777" w:rsidR="0053428C" w:rsidRDefault="0053428C" w:rsidP="0053428C">
      <w:pPr>
        <w:pStyle w:val="PL"/>
      </w:pPr>
      <w:r>
        <w:tab/>
      </w:r>
      <w:r>
        <w:tab/>
      </w:r>
      <w:r>
        <w:tab/>
      </w:r>
      <w:r>
        <w:tab/>
        <w:t>&lt;/DFType&gt;</w:t>
      </w:r>
    </w:p>
    <w:p w14:paraId="37FE1317" w14:textId="77777777" w:rsidR="0053428C" w:rsidRDefault="0053428C" w:rsidP="0053428C">
      <w:pPr>
        <w:pStyle w:val="PL"/>
      </w:pPr>
      <w:r>
        <w:tab/>
      </w:r>
      <w:r>
        <w:tab/>
      </w:r>
      <w:r>
        <w:tab/>
        <w:t>&lt;/DFProperties&gt;</w:t>
      </w:r>
    </w:p>
    <w:p w14:paraId="292F196C" w14:textId="77777777" w:rsidR="0053428C" w:rsidRDefault="0053428C" w:rsidP="0053428C">
      <w:pPr>
        <w:pStyle w:val="PL"/>
      </w:pPr>
      <w:r>
        <w:tab/>
      </w:r>
      <w:r>
        <w:tab/>
        <w:t>&lt;/Node&gt;</w:t>
      </w:r>
    </w:p>
    <w:p w14:paraId="0EEF0354" w14:textId="77777777" w:rsidR="0053428C" w:rsidRDefault="0053428C" w:rsidP="0053428C">
      <w:pPr>
        <w:pStyle w:val="PL"/>
      </w:pPr>
    </w:p>
    <w:p w14:paraId="025F5EBF" w14:textId="77777777" w:rsidR="0053428C" w:rsidRPr="00511EAB" w:rsidRDefault="0053428C" w:rsidP="0053428C">
      <w:pPr>
        <w:pStyle w:val="PL"/>
      </w:pPr>
      <w:r>
        <w:tab/>
      </w:r>
      <w:r>
        <w:tab/>
      </w:r>
      <w:r w:rsidRPr="00511EAB">
        <w:t>&lt;Node&gt;</w:t>
      </w:r>
    </w:p>
    <w:p w14:paraId="1FC285D4" w14:textId="77777777" w:rsidR="0053428C" w:rsidRPr="00922BB9" w:rsidRDefault="0053428C" w:rsidP="0053428C">
      <w:pPr>
        <w:pStyle w:val="PL"/>
      </w:pPr>
      <w:r w:rsidRPr="00511EAB">
        <w:tab/>
      </w:r>
      <w:r w:rsidRPr="00511EAB">
        <w:tab/>
      </w:r>
      <w:r w:rsidRPr="00511EAB">
        <w:tab/>
      </w:r>
      <w:r w:rsidRPr="00922BB9">
        <w:t>&lt;NodeName&gt;</w:t>
      </w:r>
      <w:r>
        <w:t>ExceptionDataReportingAllowed</w:t>
      </w:r>
      <w:r w:rsidRPr="00922BB9">
        <w:t>&lt;/NodeName&gt;</w:t>
      </w:r>
    </w:p>
    <w:p w14:paraId="0494D197" w14:textId="77777777" w:rsidR="0053428C" w:rsidRPr="00922BB9" w:rsidRDefault="0053428C" w:rsidP="0053428C">
      <w:pPr>
        <w:pStyle w:val="PL"/>
      </w:pPr>
      <w:r w:rsidRPr="00922BB9">
        <w:tab/>
      </w:r>
      <w:r w:rsidRPr="00922BB9">
        <w:tab/>
      </w:r>
      <w:r w:rsidRPr="00922BB9">
        <w:tab/>
        <w:t>&lt;DFProperties&gt;</w:t>
      </w:r>
    </w:p>
    <w:p w14:paraId="5C39417B" w14:textId="77777777" w:rsidR="0053428C" w:rsidRPr="00922BB9" w:rsidRDefault="0053428C" w:rsidP="0053428C">
      <w:pPr>
        <w:pStyle w:val="PL"/>
      </w:pPr>
      <w:r w:rsidRPr="00922BB9">
        <w:tab/>
      </w:r>
      <w:r w:rsidRPr="00922BB9">
        <w:tab/>
      </w:r>
      <w:r w:rsidRPr="00922BB9">
        <w:tab/>
      </w:r>
      <w:r w:rsidRPr="00922BB9">
        <w:tab/>
        <w:t>&lt;AccessType&gt;</w:t>
      </w:r>
    </w:p>
    <w:p w14:paraId="1B91EB4B" w14:textId="77777777" w:rsidR="0053428C" w:rsidRDefault="0053428C" w:rsidP="0053428C">
      <w:pPr>
        <w:pStyle w:val="PL"/>
      </w:pPr>
      <w:r w:rsidRPr="00922BB9">
        <w:tab/>
      </w:r>
      <w:r w:rsidRPr="00922BB9">
        <w:tab/>
      </w:r>
      <w:r w:rsidRPr="00922BB9">
        <w:tab/>
      </w:r>
      <w:r w:rsidRPr="00922BB9">
        <w:tab/>
      </w:r>
      <w:r w:rsidRPr="00922BB9">
        <w:tab/>
        <w:t>&lt;Get/&gt;</w:t>
      </w:r>
    </w:p>
    <w:p w14:paraId="47FC6D65" w14:textId="77777777" w:rsidR="0053428C" w:rsidRPr="00922BB9" w:rsidRDefault="0053428C" w:rsidP="0053428C">
      <w:pPr>
        <w:pStyle w:val="PL"/>
      </w:pPr>
      <w:r>
        <w:tab/>
      </w:r>
      <w:r>
        <w:tab/>
      </w:r>
      <w:r>
        <w:tab/>
      </w:r>
      <w:r>
        <w:tab/>
      </w:r>
      <w:r>
        <w:tab/>
        <w:t>&lt;Replace/&gt;</w:t>
      </w:r>
    </w:p>
    <w:p w14:paraId="39FD8AAB" w14:textId="77777777" w:rsidR="0053428C" w:rsidRPr="00922BB9" w:rsidRDefault="0053428C" w:rsidP="0053428C">
      <w:pPr>
        <w:pStyle w:val="PL"/>
      </w:pPr>
      <w:r w:rsidRPr="00922BB9">
        <w:tab/>
      </w:r>
      <w:r w:rsidRPr="00922BB9">
        <w:tab/>
      </w:r>
      <w:r w:rsidRPr="00922BB9">
        <w:tab/>
      </w:r>
      <w:r w:rsidRPr="00922BB9">
        <w:tab/>
        <w:t>&lt;/AccessType&gt;</w:t>
      </w:r>
    </w:p>
    <w:p w14:paraId="4EBD86D4" w14:textId="77777777" w:rsidR="0053428C" w:rsidRPr="00922BB9" w:rsidRDefault="0053428C" w:rsidP="0053428C">
      <w:pPr>
        <w:pStyle w:val="PL"/>
      </w:pPr>
      <w:r w:rsidRPr="00922BB9">
        <w:tab/>
      </w:r>
      <w:r w:rsidRPr="00922BB9">
        <w:tab/>
      </w:r>
      <w:r w:rsidRPr="00922BB9">
        <w:tab/>
      </w:r>
      <w:r w:rsidRPr="00922BB9">
        <w:tab/>
        <w:t>&lt;DFFormat&gt;</w:t>
      </w:r>
    </w:p>
    <w:p w14:paraId="57EA6282" w14:textId="77777777" w:rsidR="0053428C" w:rsidRPr="00922BB9" w:rsidRDefault="0053428C" w:rsidP="0053428C">
      <w:pPr>
        <w:pStyle w:val="PL"/>
      </w:pPr>
      <w:r>
        <w:tab/>
      </w:r>
      <w:r>
        <w:tab/>
      </w:r>
      <w:r>
        <w:tab/>
      </w:r>
      <w:r>
        <w:tab/>
      </w:r>
      <w:r>
        <w:tab/>
        <w:t>&lt;bool</w:t>
      </w:r>
      <w:r w:rsidRPr="00922BB9">
        <w:t>/&gt;</w:t>
      </w:r>
    </w:p>
    <w:p w14:paraId="55D1F9DB" w14:textId="77777777" w:rsidR="0053428C" w:rsidRPr="00922BB9" w:rsidRDefault="0053428C" w:rsidP="0053428C">
      <w:pPr>
        <w:pStyle w:val="PL"/>
      </w:pPr>
      <w:r w:rsidRPr="00922BB9">
        <w:tab/>
      </w:r>
      <w:r w:rsidRPr="00922BB9">
        <w:tab/>
      </w:r>
      <w:r w:rsidRPr="00922BB9">
        <w:tab/>
      </w:r>
      <w:r w:rsidRPr="00922BB9">
        <w:tab/>
        <w:t>&lt;/DFFormat&gt;</w:t>
      </w:r>
    </w:p>
    <w:p w14:paraId="736B1E39" w14:textId="77777777" w:rsidR="0053428C" w:rsidRPr="00922BB9" w:rsidRDefault="0053428C" w:rsidP="0053428C">
      <w:pPr>
        <w:pStyle w:val="PL"/>
      </w:pPr>
      <w:r w:rsidRPr="00922BB9">
        <w:tab/>
      </w:r>
      <w:r w:rsidRPr="00922BB9">
        <w:tab/>
      </w:r>
      <w:r w:rsidRPr="00922BB9">
        <w:tab/>
      </w:r>
      <w:r w:rsidRPr="00922BB9">
        <w:tab/>
        <w:t>&lt;Occurrence&gt;</w:t>
      </w:r>
    </w:p>
    <w:p w14:paraId="6F735E7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7FC4C35" w14:textId="77777777" w:rsidR="0053428C" w:rsidRPr="00922BB9" w:rsidRDefault="0053428C" w:rsidP="0053428C">
      <w:pPr>
        <w:pStyle w:val="PL"/>
      </w:pPr>
      <w:r w:rsidRPr="00922BB9">
        <w:tab/>
      </w:r>
      <w:r w:rsidRPr="00922BB9">
        <w:tab/>
      </w:r>
      <w:r w:rsidRPr="00922BB9">
        <w:tab/>
      </w:r>
      <w:r w:rsidRPr="00922BB9">
        <w:tab/>
        <w:t>&lt;/Occurrence&gt;</w:t>
      </w:r>
    </w:p>
    <w:p w14:paraId="650457A8" w14:textId="77777777" w:rsidR="0053428C" w:rsidRPr="00922BB9" w:rsidRDefault="0053428C" w:rsidP="0053428C">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72A3B007" w14:textId="77777777" w:rsidR="0053428C" w:rsidRPr="00511EAB" w:rsidRDefault="0053428C" w:rsidP="0053428C">
      <w:pPr>
        <w:pStyle w:val="PL"/>
      </w:pPr>
      <w:r w:rsidRPr="00922BB9">
        <w:tab/>
      </w:r>
      <w:r w:rsidRPr="00922BB9">
        <w:tab/>
      </w:r>
      <w:r w:rsidRPr="00922BB9">
        <w:tab/>
      </w:r>
      <w:r w:rsidRPr="00922BB9">
        <w:tab/>
      </w:r>
      <w:r w:rsidRPr="00511EAB">
        <w:t>&lt;DFType&gt;</w:t>
      </w:r>
    </w:p>
    <w:p w14:paraId="0CA5013F"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312D7560" w14:textId="77777777" w:rsidR="0053428C" w:rsidRPr="00511EAB" w:rsidRDefault="0053428C" w:rsidP="0053428C">
      <w:pPr>
        <w:pStyle w:val="PL"/>
      </w:pPr>
      <w:r w:rsidRPr="00511EAB">
        <w:tab/>
      </w:r>
      <w:r w:rsidRPr="00511EAB">
        <w:tab/>
      </w:r>
      <w:r w:rsidRPr="00511EAB">
        <w:tab/>
      </w:r>
      <w:r w:rsidRPr="00511EAB">
        <w:tab/>
        <w:t>&lt;/DFType&gt;</w:t>
      </w:r>
    </w:p>
    <w:p w14:paraId="37FCB326" w14:textId="77777777" w:rsidR="0053428C" w:rsidRPr="00511EAB" w:rsidRDefault="0053428C" w:rsidP="0053428C">
      <w:pPr>
        <w:pStyle w:val="PL"/>
      </w:pPr>
      <w:r w:rsidRPr="00511EAB">
        <w:tab/>
      </w:r>
      <w:r w:rsidRPr="00511EAB">
        <w:tab/>
      </w:r>
      <w:r w:rsidRPr="00511EAB">
        <w:tab/>
        <w:t>&lt;/DFProperties&gt;</w:t>
      </w:r>
    </w:p>
    <w:p w14:paraId="74719962" w14:textId="77777777" w:rsidR="0053428C" w:rsidRDefault="0053428C" w:rsidP="0053428C">
      <w:pPr>
        <w:pStyle w:val="PL"/>
      </w:pPr>
      <w:r w:rsidRPr="00511EAB">
        <w:tab/>
      </w:r>
      <w:r w:rsidRPr="00511EAB">
        <w:tab/>
        <w:t>&lt;/Node&gt;</w:t>
      </w:r>
    </w:p>
    <w:p w14:paraId="451649F9" w14:textId="77777777" w:rsidR="0053428C" w:rsidRDefault="0053428C" w:rsidP="0053428C">
      <w:pPr>
        <w:pStyle w:val="PL"/>
      </w:pPr>
    </w:p>
    <w:p w14:paraId="0320BB97" w14:textId="77777777" w:rsidR="0053428C" w:rsidRPr="00184E6C" w:rsidRDefault="0053428C" w:rsidP="0053428C">
      <w:pPr>
        <w:pStyle w:val="PL"/>
        <w:rPr>
          <w:lang w:val="en-US"/>
        </w:rPr>
      </w:pPr>
      <w:r w:rsidRPr="00511EAB">
        <w:tab/>
      </w:r>
      <w:r w:rsidRPr="00511EAB">
        <w:tab/>
      </w:r>
      <w:r w:rsidRPr="00184E6C">
        <w:rPr>
          <w:lang w:val="en-US"/>
        </w:rPr>
        <w:t>&lt;Node&gt;</w:t>
      </w:r>
    </w:p>
    <w:p w14:paraId="19C93313"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56B9219E"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174B8058"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4687708F" w14:textId="77777777" w:rsidR="0053428C" w:rsidRDefault="0053428C" w:rsidP="0053428C">
      <w:pPr>
        <w:pStyle w:val="PL"/>
      </w:pPr>
      <w:r w:rsidRPr="00922BB9">
        <w:tab/>
      </w:r>
      <w:r w:rsidRPr="00922BB9">
        <w:tab/>
      </w:r>
      <w:r w:rsidRPr="00922BB9">
        <w:tab/>
      </w:r>
      <w:r w:rsidRPr="00922BB9">
        <w:tab/>
      </w:r>
      <w:r w:rsidRPr="00922BB9">
        <w:tab/>
        <w:t>&lt;Get/&gt;</w:t>
      </w:r>
    </w:p>
    <w:p w14:paraId="54F5E774" w14:textId="77777777" w:rsidR="0053428C" w:rsidRPr="00767ABF" w:rsidRDefault="0053428C" w:rsidP="0053428C">
      <w:pPr>
        <w:pStyle w:val="PL"/>
        <w:rPr>
          <w:lang w:val="en-US"/>
        </w:rPr>
      </w:pPr>
      <w:r>
        <w:tab/>
      </w:r>
      <w:r>
        <w:tab/>
      </w:r>
      <w:r>
        <w:tab/>
      </w:r>
      <w:r>
        <w:tab/>
      </w:r>
      <w:r>
        <w:tab/>
      </w:r>
      <w:r w:rsidRPr="00767ABF">
        <w:rPr>
          <w:lang w:val="en-US"/>
        </w:rPr>
        <w:t>&lt;Replace/&gt;</w:t>
      </w:r>
    </w:p>
    <w:p w14:paraId="78BD2E3F" w14:textId="77777777" w:rsidR="0053428C" w:rsidRPr="001816A6" w:rsidRDefault="0053428C" w:rsidP="0053428C">
      <w:pPr>
        <w:pStyle w:val="PL"/>
      </w:pPr>
      <w:r w:rsidRPr="00767ABF">
        <w:rPr>
          <w:lang w:val="en-US"/>
        </w:rPr>
        <w:tab/>
      </w:r>
      <w:r w:rsidRPr="00767ABF">
        <w:rPr>
          <w:lang w:val="en-US"/>
        </w:rPr>
        <w:tab/>
      </w:r>
      <w:r w:rsidRPr="00767ABF">
        <w:rPr>
          <w:lang w:val="en-US"/>
        </w:rPr>
        <w:tab/>
      </w:r>
      <w:r w:rsidRPr="00767ABF">
        <w:rPr>
          <w:lang w:val="en-US"/>
        </w:rPr>
        <w:tab/>
      </w:r>
      <w:r w:rsidRPr="001816A6">
        <w:t>&lt;/AccessType&gt;</w:t>
      </w:r>
    </w:p>
    <w:p w14:paraId="0CA41050" w14:textId="77777777" w:rsidR="0053428C" w:rsidRPr="001816A6" w:rsidRDefault="0053428C" w:rsidP="0053428C">
      <w:pPr>
        <w:pStyle w:val="PL"/>
      </w:pPr>
      <w:r w:rsidRPr="001816A6">
        <w:tab/>
      </w:r>
      <w:r w:rsidRPr="001816A6">
        <w:tab/>
      </w:r>
      <w:r w:rsidRPr="001816A6">
        <w:tab/>
      </w:r>
      <w:r w:rsidRPr="001816A6">
        <w:tab/>
        <w:t>&lt;DFFormat&gt;</w:t>
      </w:r>
    </w:p>
    <w:p w14:paraId="0D12966C" w14:textId="77777777" w:rsidR="0053428C" w:rsidRPr="001816A6" w:rsidRDefault="0053428C" w:rsidP="0053428C">
      <w:pPr>
        <w:pStyle w:val="PL"/>
      </w:pPr>
      <w:r w:rsidRPr="001816A6">
        <w:tab/>
      </w:r>
      <w:r w:rsidRPr="001816A6">
        <w:tab/>
      </w:r>
      <w:r w:rsidRPr="001816A6">
        <w:tab/>
      </w:r>
      <w:r w:rsidRPr="001816A6">
        <w:tab/>
      </w:r>
      <w:r w:rsidRPr="001816A6">
        <w:tab/>
        <w:t>&lt;int/&gt;</w:t>
      </w:r>
    </w:p>
    <w:p w14:paraId="1D215A0B" w14:textId="77777777" w:rsidR="0053428C" w:rsidRPr="001816A6" w:rsidRDefault="0053428C" w:rsidP="0053428C">
      <w:pPr>
        <w:pStyle w:val="PL"/>
      </w:pPr>
      <w:r w:rsidRPr="001816A6">
        <w:tab/>
      </w:r>
      <w:r w:rsidRPr="001816A6">
        <w:tab/>
      </w:r>
      <w:r w:rsidRPr="001816A6">
        <w:tab/>
      </w:r>
      <w:r w:rsidRPr="001816A6">
        <w:tab/>
        <w:t>&lt;/DFFormat&gt;</w:t>
      </w:r>
    </w:p>
    <w:p w14:paraId="2388234D" w14:textId="77777777" w:rsidR="0053428C" w:rsidRPr="001816A6" w:rsidRDefault="0053428C" w:rsidP="0053428C">
      <w:pPr>
        <w:pStyle w:val="PL"/>
      </w:pPr>
      <w:r w:rsidRPr="001816A6">
        <w:tab/>
      </w:r>
      <w:r w:rsidRPr="001816A6">
        <w:tab/>
      </w:r>
      <w:r w:rsidRPr="001816A6">
        <w:tab/>
      </w:r>
      <w:r w:rsidRPr="001816A6">
        <w:tab/>
        <w:t>&lt;Occurrence&gt;</w:t>
      </w:r>
    </w:p>
    <w:p w14:paraId="38BF0981" w14:textId="77777777" w:rsidR="0053428C" w:rsidRPr="00922BB9" w:rsidRDefault="0053428C" w:rsidP="0053428C">
      <w:pPr>
        <w:pStyle w:val="PL"/>
      </w:pPr>
      <w:r w:rsidRPr="001816A6">
        <w:tab/>
      </w:r>
      <w:r w:rsidRPr="001816A6">
        <w:tab/>
      </w:r>
      <w:r w:rsidRPr="001816A6">
        <w:tab/>
      </w:r>
      <w:r w:rsidRPr="001816A6">
        <w:tab/>
      </w:r>
      <w:r w:rsidRPr="001816A6">
        <w:tab/>
      </w:r>
      <w:r w:rsidRPr="00922BB9">
        <w:t>&lt;ZeroOrOne/&gt;</w:t>
      </w:r>
    </w:p>
    <w:p w14:paraId="13DC6D1D" w14:textId="77777777" w:rsidR="0053428C" w:rsidRPr="00922BB9" w:rsidRDefault="0053428C" w:rsidP="0053428C">
      <w:pPr>
        <w:pStyle w:val="PL"/>
      </w:pPr>
      <w:r w:rsidRPr="00922BB9">
        <w:tab/>
      </w:r>
      <w:r w:rsidRPr="00922BB9">
        <w:tab/>
      </w:r>
      <w:r w:rsidRPr="00922BB9">
        <w:tab/>
      </w:r>
      <w:r w:rsidRPr="00922BB9">
        <w:tab/>
        <w:t>&lt;/Occurrence&gt;</w:t>
      </w:r>
    </w:p>
    <w:p w14:paraId="0A529D72" w14:textId="77777777" w:rsidR="0053428C" w:rsidRPr="00922BB9" w:rsidRDefault="0053428C" w:rsidP="0053428C">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1E6EE2D3" w14:textId="77777777" w:rsidR="0053428C" w:rsidRPr="00511EAB" w:rsidRDefault="0053428C" w:rsidP="0053428C">
      <w:pPr>
        <w:pStyle w:val="PL"/>
      </w:pPr>
      <w:r w:rsidRPr="00922BB9">
        <w:lastRenderedPageBreak/>
        <w:tab/>
      </w:r>
      <w:r w:rsidRPr="00922BB9">
        <w:tab/>
      </w:r>
      <w:r w:rsidRPr="00922BB9">
        <w:tab/>
      </w:r>
      <w:r w:rsidRPr="00922BB9">
        <w:tab/>
      </w:r>
      <w:r w:rsidRPr="00511EAB">
        <w:t>&lt;DFType&gt;</w:t>
      </w:r>
    </w:p>
    <w:p w14:paraId="1F008C4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7312282D" w14:textId="77777777" w:rsidR="0053428C" w:rsidRPr="00511EAB" w:rsidRDefault="0053428C" w:rsidP="0053428C">
      <w:pPr>
        <w:pStyle w:val="PL"/>
      </w:pPr>
      <w:r w:rsidRPr="00511EAB">
        <w:tab/>
      </w:r>
      <w:r w:rsidRPr="00511EAB">
        <w:tab/>
      </w:r>
      <w:r w:rsidRPr="00511EAB">
        <w:tab/>
      </w:r>
      <w:r w:rsidRPr="00511EAB">
        <w:tab/>
        <w:t>&lt;/DFType&gt;</w:t>
      </w:r>
    </w:p>
    <w:p w14:paraId="1A9C42E2" w14:textId="77777777" w:rsidR="0053428C" w:rsidRPr="00511EAB" w:rsidRDefault="0053428C" w:rsidP="0053428C">
      <w:pPr>
        <w:pStyle w:val="PL"/>
      </w:pPr>
      <w:r w:rsidRPr="00511EAB">
        <w:tab/>
      </w:r>
      <w:r w:rsidRPr="00511EAB">
        <w:tab/>
      </w:r>
      <w:r w:rsidRPr="00511EAB">
        <w:tab/>
        <w:t>&lt;/DFProperties&gt;</w:t>
      </w:r>
    </w:p>
    <w:p w14:paraId="77BE8761" w14:textId="77777777" w:rsidR="0053428C" w:rsidRPr="00511EAB" w:rsidRDefault="0053428C" w:rsidP="0053428C">
      <w:pPr>
        <w:pStyle w:val="PL"/>
      </w:pPr>
      <w:r w:rsidRPr="00511EAB">
        <w:tab/>
      </w:r>
      <w:r w:rsidRPr="00511EAB">
        <w:tab/>
        <w:t>&lt;/Node&gt;</w:t>
      </w:r>
    </w:p>
    <w:p w14:paraId="635C85AE" w14:textId="77777777" w:rsidR="0053428C" w:rsidRDefault="0053428C" w:rsidP="0053428C">
      <w:pPr>
        <w:pStyle w:val="PL"/>
      </w:pPr>
    </w:p>
    <w:p w14:paraId="6F813E59" w14:textId="77777777" w:rsidR="0053428C" w:rsidRDefault="0053428C" w:rsidP="0053428C">
      <w:pPr>
        <w:pStyle w:val="PL"/>
      </w:pPr>
      <w:r>
        <w:tab/>
      </w:r>
      <w:r>
        <w:tab/>
        <w:t>&lt;Node&gt;</w:t>
      </w:r>
    </w:p>
    <w:p w14:paraId="4C41C9E0" w14:textId="77777777" w:rsidR="0053428C" w:rsidRDefault="0053428C" w:rsidP="0053428C">
      <w:pPr>
        <w:pStyle w:val="PL"/>
      </w:pPr>
      <w:r>
        <w:tab/>
      </w:r>
      <w:r>
        <w:tab/>
      </w:r>
      <w:r>
        <w:tab/>
        <w:t>&lt;NodeName&gt;</w:t>
      </w:r>
      <w:r w:rsidRPr="000847EC">
        <w:t>3GPP</w:t>
      </w:r>
      <w:r>
        <w:t>_</w:t>
      </w:r>
      <w:r w:rsidRPr="000847EC">
        <w:t>PS</w:t>
      </w:r>
      <w:r>
        <w:t>_d</w:t>
      </w:r>
      <w:r w:rsidRPr="000847EC">
        <w:t>ata</w:t>
      </w:r>
      <w:r>
        <w:t>_o</w:t>
      </w:r>
      <w:r w:rsidRPr="000847EC">
        <w:t>ff</w:t>
      </w:r>
      <w:r>
        <w:t>&lt;/NodeName&gt;</w:t>
      </w:r>
    </w:p>
    <w:p w14:paraId="12EA85CC" w14:textId="77777777" w:rsidR="0053428C" w:rsidRDefault="0053428C" w:rsidP="0053428C">
      <w:pPr>
        <w:pStyle w:val="PL"/>
      </w:pPr>
      <w:r>
        <w:tab/>
      </w:r>
      <w:r>
        <w:tab/>
      </w:r>
      <w:r>
        <w:tab/>
        <w:t>&lt;DFProperties&gt;</w:t>
      </w:r>
    </w:p>
    <w:p w14:paraId="4A1B9A68" w14:textId="77777777" w:rsidR="0053428C" w:rsidRDefault="0053428C" w:rsidP="0053428C">
      <w:pPr>
        <w:pStyle w:val="PL"/>
      </w:pPr>
      <w:r>
        <w:tab/>
      </w:r>
      <w:r>
        <w:tab/>
      </w:r>
      <w:r>
        <w:tab/>
      </w:r>
      <w:r>
        <w:tab/>
        <w:t>&lt;AccessType&gt;</w:t>
      </w:r>
    </w:p>
    <w:p w14:paraId="1FFF6392" w14:textId="77777777" w:rsidR="0053428C" w:rsidRDefault="0053428C" w:rsidP="0053428C">
      <w:pPr>
        <w:pStyle w:val="PL"/>
      </w:pPr>
      <w:r>
        <w:tab/>
      </w:r>
      <w:r>
        <w:tab/>
      </w:r>
      <w:r>
        <w:tab/>
      </w:r>
      <w:r>
        <w:tab/>
      </w:r>
      <w:r>
        <w:tab/>
        <w:t>&lt;Get/&gt;</w:t>
      </w:r>
    </w:p>
    <w:p w14:paraId="239B9F13" w14:textId="77777777" w:rsidR="0053428C" w:rsidRPr="001816A6" w:rsidRDefault="0053428C" w:rsidP="0053428C">
      <w:pPr>
        <w:pStyle w:val="PL"/>
      </w:pPr>
      <w:r>
        <w:tab/>
      </w:r>
      <w:r>
        <w:tab/>
      </w:r>
      <w:r>
        <w:tab/>
      </w:r>
      <w:r>
        <w:tab/>
      </w:r>
      <w:r>
        <w:tab/>
      </w:r>
      <w:r w:rsidRPr="001816A6">
        <w:t>&lt;Replace/&gt;</w:t>
      </w:r>
    </w:p>
    <w:p w14:paraId="243256DF" w14:textId="77777777" w:rsidR="0053428C" w:rsidRPr="001816A6" w:rsidRDefault="0053428C" w:rsidP="0053428C">
      <w:pPr>
        <w:pStyle w:val="PL"/>
      </w:pPr>
      <w:r w:rsidRPr="001816A6">
        <w:tab/>
      </w:r>
      <w:r w:rsidRPr="001816A6">
        <w:tab/>
      </w:r>
      <w:r w:rsidRPr="001816A6">
        <w:tab/>
      </w:r>
      <w:r w:rsidRPr="001816A6">
        <w:tab/>
        <w:t>&lt;/AccessType&gt;</w:t>
      </w:r>
    </w:p>
    <w:p w14:paraId="3A3B80FA" w14:textId="77777777" w:rsidR="0053428C" w:rsidRPr="001816A6" w:rsidRDefault="0053428C" w:rsidP="0053428C">
      <w:pPr>
        <w:pStyle w:val="PL"/>
      </w:pPr>
      <w:r w:rsidRPr="001816A6">
        <w:tab/>
      </w:r>
      <w:r w:rsidRPr="001816A6">
        <w:tab/>
      </w:r>
      <w:r w:rsidRPr="001816A6">
        <w:tab/>
      </w:r>
      <w:r w:rsidRPr="001816A6">
        <w:tab/>
        <w:t>&lt;DFFormat&gt;</w:t>
      </w:r>
    </w:p>
    <w:p w14:paraId="17CFDA1A"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1BEEE4C6" w14:textId="77777777" w:rsidR="0053428C" w:rsidRPr="001816A6" w:rsidRDefault="0053428C" w:rsidP="0053428C">
      <w:pPr>
        <w:pStyle w:val="PL"/>
      </w:pPr>
      <w:r w:rsidRPr="001816A6">
        <w:tab/>
      </w:r>
      <w:r w:rsidRPr="001816A6">
        <w:tab/>
      </w:r>
      <w:r w:rsidRPr="001816A6">
        <w:tab/>
      </w:r>
      <w:r w:rsidRPr="001816A6">
        <w:tab/>
        <w:t>&lt;/DFFormat&gt;</w:t>
      </w:r>
    </w:p>
    <w:p w14:paraId="36CB44CA" w14:textId="77777777" w:rsidR="0053428C" w:rsidRDefault="0053428C" w:rsidP="0053428C">
      <w:pPr>
        <w:pStyle w:val="PL"/>
      </w:pPr>
      <w:r w:rsidRPr="001816A6">
        <w:tab/>
      </w:r>
      <w:r w:rsidRPr="001816A6">
        <w:tab/>
      </w:r>
      <w:r w:rsidRPr="001816A6">
        <w:tab/>
      </w:r>
      <w:r w:rsidRPr="001816A6">
        <w:tab/>
      </w:r>
      <w:r>
        <w:t>&lt;Occurrence&gt;</w:t>
      </w:r>
    </w:p>
    <w:p w14:paraId="2F1AD073" w14:textId="77777777" w:rsidR="0053428C" w:rsidRDefault="0053428C" w:rsidP="0053428C">
      <w:pPr>
        <w:pStyle w:val="PL"/>
      </w:pPr>
      <w:r>
        <w:tab/>
      </w:r>
      <w:r>
        <w:tab/>
      </w:r>
      <w:r>
        <w:tab/>
      </w:r>
      <w:r>
        <w:tab/>
      </w:r>
      <w:r>
        <w:tab/>
        <w:t>&lt;ZeroOrOne/&gt;</w:t>
      </w:r>
    </w:p>
    <w:p w14:paraId="32BBA82A" w14:textId="77777777" w:rsidR="0053428C" w:rsidRDefault="0053428C" w:rsidP="0053428C">
      <w:pPr>
        <w:pStyle w:val="PL"/>
      </w:pPr>
      <w:r>
        <w:tab/>
      </w:r>
      <w:r>
        <w:tab/>
      </w:r>
      <w:r>
        <w:tab/>
      </w:r>
      <w:r>
        <w:tab/>
        <w:t>&lt;/Occurrence&gt;</w:t>
      </w:r>
    </w:p>
    <w:p w14:paraId="642F2BAC" w14:textId="77777777" w:rsidR="0053428C" w:rsidRDefault="0053428C" w:rsidP="0053428C">
      <w:pPr>
        <w:pStyle w:val="PL"/>
      </w:pPr>
      <w:r>
        <w:tab/>
      </w:r>
      <w:r>
        <w:tab/>
      </w:r>
      <w:r>
        <w:tab/>
      </w:r>
      <w:r>
        <w:tab/>
        <w:t>&lt;Scope&gt;</w:t>
      </w:r>
    </w:p>
    <w:p w14:paraId="00AB4C37" w14:textId="77777777" w:rsidR="0053428C" w:rsidRDefault="0053428C" w:rsidP="0053428C">
      <w:pPr>
        <w:pStyle w:val="PL"/>
      </w:pPr>
      <w:r>
        <w:tab/>
      </w:r>
      <w:r>
        <w:tab/>
      </w:r>
      <w:r>
        <w:tab/>
      </w:r>
      <w:r>
        <w:tab/>
      </w:r>
      <w:r>
        <w:tab/>
        <w:t>&lt;Dynamic/&gt;</w:t>
      </w:r>
    </w:p>
    <w:p w14:paraId="46978E94" w14:textId="77777777" w:rsidR="0053428C" w:rsidRDefault="0053428C" w:rsidP="0053428C">
      <w:pPr>
        <w:pStyle w:val="PL"/>
      </w:pPr>
      <w:r>
        <w:tab/>
      </w:r>
      <w:r>
        <w:tab/>
      </w:r>
      <w:r>
        <w:tab/>
      </w:r>
      <w:r>
        <w:tab/>
        <w:t>&lt;/Scope&gt;</w:t>
      </w:r>
    </w:p>
    <w:p w14:paraId="3F45B13D" w14:textId="77777777" w:rsidR="0053428C" w:rsidRDefault="0053428C" w:rsidP="0053428C">
      <w:pPr>
        <w:pStyle w:val="PL"/>
      </w:pPr>
      <w:r>
        <w:tab/>
      </w:r>
      <w:r>
        <w:tab/>
      </w:r>
      <w:r>
        <w:tab/>
      </w:r>
      <w:r>
        <w:tab/>
        <w:t>&lt;DFTitle&gt;Configuration parameters for 3GPP PS data off.&lt;/DFTitle&gt;</w:t>
      </w:r>
    </w:p>
    <w:p w14:paraId="6FAD3E8F" w14:textId="77777777" w:rsidR="0053428C" w:rsidRDefault="0053428C" w:rsidP="0053428C">
      <w:pPr>
        <w:pStyle w:val="PL"/>
      </w:pPr>
      <w:r>
        <w:tab/>
      </w:r>
      <w:r>
        <w:tab/>
      </w:r>
      <w:r>
        <w:tab/>
      </w:r>
      <w:r>
        <w:tab/>
        <w:t>&lt;DFType&gt;</w:t>
      </w:r>
    </w:p>
    <w:p w14:paraId="6445E623" w14:textId="77777777" w:rsidR="0053428C" w:rsidRDefault="0053428C" w:rsidP="0053428C">
      <w:pPr>
        <w:pStyle w:val="PL"/>
      </w:pPr>
      <w:r>
        <w:tab/>
      </w:r>
      <w:r>
        <w:tab/>
      </w:r>
      <w:r>
        <w:tab/>
      </w:r>
      <w:r>
        <w:tab/>
      </w:r>
      <w:r>
        <w:tab/>
        <w:t>&lt;DDFName/&gt;</w:t>
      </w:r>
    </w:p>
    <w:p w14:paraId="689AC606" w14:textId="77777777" w:rsidR="0053428C" w:rsidRDefault="0053428C" w:rsidP="0053428C">
      <w:pPr>
        <w:pStyle w:val="PL"/>
      </w:pPr>
      <w:r>
        <w:tab/>
      </w:r>
      <w:r>
        <w:tab/>
      </w:r>
      <w:r>
        <w:tab/>
      </w:r>
      <w:r>
        <w:tab/>
        <w:t>&lt;/DFType&gt;</w:t>
      </w:r>
    </w:p>
    <w:p w14:paraId="14ABB0F2" w14:textId="77777777" w:rsidR="0053428C" w:rsidRDefault="0053428C" w:rsidP="0053428C">
      <w:pPr>
        <w:pStyle w:val="PL"/>
      </w:pPr>
      <w:r>
        <w:tab/>
      </w:r>
      <w:r>
        <w:tab/>
      </w:r>
      <w:r>
        <w:tab/>
        <w:t>&lt;/DFProperties&gt;</w:t>
      </w:r>
    </w:p>
    <w:p w14:paraId="19AFE272" w14:textId="77777777" w:rsidR="0053428C" w:rsidRDefault="0053428C" w:rsidP="0053428C">
      <w:pPr>
        <w:pStyle w:val="PL"/>
      </w:pPr>
    </w:p>
    <w:p w14:paraId="0B8F018A" w14:textId="77777777" w:rsidR="0053428C" w:rsidRDefault="0053428C" w:rsidP="0053428C">
      <w:pPr>
        <w:pStyle w:val="PL"/>
      </w:pPr>
      <w:r>
        <w:tab/>
      </w:r>
      <w:r>
        <w:tab/>
      </w:r>
      <w:r>
        <w:tab/>
        <w:t>&lt;Node&gt;</w:t>
      </w:r>
    </w:p>
    <w:p w14:paraId="083AC19C" w14:textId="77777777" w:rsidR="0053428C" w:rsidRDefault="0053428C" w:rsidP="0053428C">
      <w:pPr>
        <w:pStyle w:val="PL"/>
      </w:pPr>
      <w:r>
        <w:tab/>
      </w:r>
      <w:r>
        <w:tab/>
      </w:r>
      <w:r>
        <w:tab/>
      </w:r>
      <w:r>
        <w:tab/>
        <w:t>&lt;NodeName&gt;E</w:t>
      </w:r>
      <w:r w:rsidRPr="00C86175">
        <w:t>xempt</w:t>
      </w:r>
      <w:r>
        <w:t>ed_service_list&lt;/NodeName&gt;</w:t>
      </w:r>
    </w:p>
    <w:p w14:paraId="5122332C" w14:textId="77777777" w:rsidR="0053428C" w:rsidRDefault="0053428C" w:rsidP="0053428C">
      <w:pPr>
        <w:pStyle w:val="PL"/>
      </w:pPr>
      <w:r>
        <w:tab/>
      </w:r>
      <w:r>
        <w:tab/>
      </w:r>
      <w:r>
        <w:tab/>
      </w:r>
      <w:r>
        <w:tab/>
        <w:t>&lt;DFProperties&gt;</w:t>
      </w:r>
    </w:p>
    <w:p w14:paraId="2811ECFD" w14:textId="77777777" w:rsidR="0053428C" w:rsidRDefault="0053428C" w:rsidP="0053428C">
      <w:pPr>
        <w:pStyle w:val="PL"/>
      </w:pPr>
      <w:r>
        <w:tab/>
      </w:r>
      <w:r>
        <w:tab/>
      </w:r>
      <w:r>
        <w:tab/>
      </w:r>
      <w:r>
        <w:tab/>
      </w:r>
      <w:r>
        <w:tab/>
        <w:t>&lt;AccessType&gt;</w:t>
      </w:r>
    </w:p>
    <w:p w14:paraId="52BD5CC2" w14:textId="77777777" w:rsidR="0053428C" w:rsidRDefault="0053428C" w:rsidP="0053428C">
      <w:pPr>
        <w:pStyle w:val="PL"/>
      </w:pPr>
      <w:r>
        <w:tab/>
      </w:r>
      <w:r>
        <w:tab/>
      </w:r>
      <w:r>
        <w:tab/>
      </w:r>
      <w:r>
        <w:tab/>
      </w:r>
      <w:r>
        <w:tab/>
      </w:r>
      <w:r>
        <w:tab/>
        <w:t>&lt;Get/&gt;</w:t>
      </w:r>
    </w:p>
    <w:p w14:paraId="459C56D1" w14:textId="77777777" w:rsidR="0053428C" w:rsidRDefault="0053428C" w:rsidP="0053428C">
      <w:pPr>
        <w:pStyle w:val="PL"/>
      </w:pPr>
      <w:r>
        <w:tab/>
      </w:r>
      <w:r>
        <w:tab/>
      </w:r>
      <w:r>
        <w:tab/>
      </w:r>
      <w:r>
        <w:tab/>
      </w:r>
      <w:r>
        <w:tab/>
      </w:r>
      <w:r>
        <w:tab/>
        <w:t>&lt;Replace/&gt;</w:t>
      </w:r>
    </w:p>
    <w:p w14:paraId="19BB6FB0" w14:textId="77777777" w:rsidR="0053428C" w:rsidRDefault="0053428C" w:rsidP="0053428C">
      <w:pPr>
        <w:pStyle w:val="PL"/>
      </w:pPr>
      <w:r>
        <w:tab/>
      </w:r>
      <w:r>
        <w:tab/>
      </w:r>
      <w:r>
        <w:tab/>
      </w:r>
      <w:r>
        <w:tab/>
      </w:r>
      <w:r>
        <w:tab/>
        <w:t>&lt;/AccessType&gt;</w:t>
      </w:r>
    </w:p>
    <w:p w14:paraId="46B86BA8" w14:textId="77777777" w:rsidR="0053428C" w:rsidRDefault="0053428C" w:rsidP="0053428C">
      <w:pPr>
        <w:pStyle w:val="PL"/>
      </w:pPr>
      <w:r>
        <w:tab/>
      </w:r>
      <w:r>
        <w:tab/>
      </w:r>
      <w:r>
        <w:tab/>
      </w:r>
      <w:r>
        <w:tab/>
      </w:r>
      <w:r>
        <w:tab/>
        <w:t>&lt;DFFormat&gt;</w:t>
      </w:r>
    </w:p>
    <w:p w14:paraId="2C06F921" w14:textId="77777777" w:rsidR="0053428C" w:rsidRDefault="0053428C" w:rsidP="0053428C">
      <w:pPr>
        <w:pStyle w:val="PL"/>
      </w:pPr>
      <w:r>
        <w:tab/>
      </w:r>
      <w:r>
        <w:tab/>
      </w:r>
      <w:r>
        <w:tab/>
      </w:r>
      <w:r>
        <w:tab/>
      </w:r>
      <w:r>
        <w:tab/>
      </w:r>
      <w:r>
        <w:tab/>
        <w:t>&lt;node/&gt;</w:t>
      </w:r>
    </w:p>
    <w:p w14:paraId="22902C73" w14:textId="77777777" w:rsidR="0053428C" w:rsidRDefault="0053428C" w:rsidP="0053428C">
      <w:pPr>
        <w:pStyle w:val="PL"/>
      </w:pPr>
      <w:r>
        <w:tab/>
      </w:r>
      <w:r>
        <w:tab/>
      </w:r>
      <w:r>
        <w:tab/>
      </w:r>
      <w:r>
        <w:tab/>
      </w:r>
      <w:r>
        <w:tab/>
        <w:t>&lt;/DFFormat&gt;</w:t>
      </w:r>
    </w:p>
    <w:p w14:paraId="1005F9DE" w14:textId="77777777" w:rsidR="0053428C" w:rsidRDefault="0053428C" w:rsidP="0053428C">
      <w:pPr>
        <w:pStyle w:val="PL"/>
      </w:pPr>
      <w:r>
        <w:tab/>
      </w:r>
      <w:r>
        <w:tab/>
      </w:r>
      <w:r>
        <w:tab/>
      </w:r>
      <w:r>
        <w:tab/>
      </w:r>
      <w:r>
        <w:tab/>
        <w:t>&lt;Occurrence&gt;</w:t>
      </w:r>
    </w:p>
    <w:p w14:paraId="504F7511" w14:textId="77777777" w:rsidR="0053428C" w:rsidRDefault="0053428C" w:rsidP="0053428C">
      <w:pPr>
        <w:pStyle w:val="PL"/>
      </w:pPr>
      <w:r>
        <w:tab/>
      </w:r>
      <w:r>
        <w:tab/>
      </w:r>
      <w:r>
        <w:tab/>
      </w:r>
      <w:r>
        <w:tab/>
      </w:r>
      <w:r>
        <w:tab/>
      </w:r>
      <w:r>
        <w:tab/>
        <w:t>&lt;One/&gt;</w:t>
      </w:r>
    </w:p>
    <w:p w14:paraId="134AE897" w14:textId="77777777" w:rsidR="0053428C" w:rsidRDefault="0053428C" w:rsidP="0053428C">
      <w:pPr>
        <w:pStyle w:val="PL"/>
      </w:pPr>
      <w:r>
        <w:tab/>
      </w:r>
      <w:r>
        <w:tab/>
      </w:r>
      <w:r>
        <w:tab/>
      </w:r>
      <w:r>
        <w:tab/>
      </w:r>
      <w:r>
        <w:tab/>
        <w:t>&lt;/Occurrence&gt;</w:t>
      </w:r>
    </w:p>
    <w:p w14:paraId="3BC9B369" w14:textId="77777777" w:rsidR="0053428C" w:rsidRDefault="0053428C" w:rsidP="0053428C">
      <w:pPr>
        <w:pStyle w:val="PL"/>
      </w:pPr>
      <w:r>
        <w:tab/>
      </w:r>
      <w:r>
        <w:tab/>
      </w:r>
      <w:r>
        <w:tab/>
      </w:r>
      <w:r>
        <w:tab/>
      </w:r>
      <w:r>
        <w:tab/>
        <w:t>&lt;Scope&gt;</w:t>
      </w:r>
    </w:p>
    <w:p w14:paraId="43F492B8" w14:textId="77777777" w:rsidR="0053428C" w:rsidRDefault="0053428C" w:rsidP="0053428C">
      <w:pPr>
        <w:pStyle w:val="PL"/>
      </w:pPr>
      <w:r>
        <w:tab/>
      </w:r>
      <w:r>
        <w:tab/>
      </w:r>
      <w:r>
        <w:tab/>
      </w:r>
      <w:r>
        <w:tab/>
      </w:r>
      <w:r>
        <w:tab/>
      </w:r>
      <w:r>
        <w:tab/>
        <w:t>&lt;Dynamic/&gt;</w:t>
      </w:r>
    </w:p>
    <w:p w14:paraId="18AD72F0" w14:textId="77777777" w:rsidR="0053428C" w:rsidRDefault="0053428C" w:rsidP="0053428C">
      <w:pPr>
        <w:pStyle w:val="PL"/>
      </w:pPr>
      <w:r>
        <w:tab/>
      </w:r>
      <w:r>
        <w:tab/>
      </w:r>
      <w:r>
        <w:tab/>
      </w:r>
      <w:r>
        <w:tab/>
      </w:r>
      <w:r>
        <w:tab/>
        <w:t>&lt;/Scope&gt;</w:t>
      </w:r>
    </w:p>
    <w:p w14:paraId="511F2FB6" w14:textId="77777777" w:rsidR="0053428C" w:rsidRDefault="0053428C" w:rsidP="0053428C">
      <w:pPr>
        <w:pStyle w:val="PL"/>
      </w:pPr>
      <w:r>
        <w:tab/>
      </w:r>
      <w:r>
        <w:tab/>
      </w:r>
      <w:r>
        <w:tab/>
      </w:r>
      <w:r>
        <w:tab/>
      </w:r>
      <w:r>
        <w:tab/>
        <w:t>&lt;DFTitle&gt;List of services which are exempted of 3GPP PS data off</w:t>
      </w:r>
      <w:r w:rsidRPr="00550F02">
        <w:t xml:space="preserve"> </w:t>
      </w:r>
      <w:r>
        <w:t>when the UE is in its HPLMN or EHPLMN.&lt;/DFTitle&gt;</w:t>
      </w:r>
    </w:p>
    <w:p w14:paraId="347640BE" w14:textId="77777777" w:rsidR="0053428C" w:rsidRDefault="0053428C" w:rsidP="0053428C">
      <w:pPr>
        <w:pStyle w:val="PL"/>
      </w:pPr>
      <w:r>
        <w:tab/>
      </w:r>
      <w:r>
        <w:tab/>
      </w:r>
      <w:r>
        <w:tab/>
      </w:r>
      <w:r>
        <w:tab/>
      </w:r>
      <w:r>
        <w:tab/>
        <w:t>&lt;DFType&gt;</w:t>
      </w:r>
    </w:p>
    <w:p w14:paraId="379E9AE1" w14:textId="77777777" w:rsidR="0053428C" w:rsidRDefault="0053428C" w:rsidP="0053428C">
      <w:pPr>
        <w:pStyle w:val="PL"/>
      </w:pPr>
      <w:r>
        <w:tab/>
      </w:r>
      <w:r>
        <w:tab/>
      </w:r>
      <w:r>
        <w:tab/>
      </w:r>
      <w:r>
        <w:tab/>
      </w:r>
      <w:r>
        <w:tab/>
      </w:r>
      <w:r>
        <w:tab/>
        <w:t>&lt;DDFName/&gt;</w:t>
      </w:r>
    </w:p>
    <w:p w14:paraId="5AA88C1E" w14:textId="77777777" w:rsidR="0053428C" w:rsidRDefault="0053428C" w:rsidP="0053428C">
      <w:pPr>
        <w:pStyle w:val="PL"/>
      </w:pPr>
      <w:r>
        <w:tab/>
      </w:r>
      <w:r>
        <w:tab/>
      </w:r>
      <w:r>
        <w:tab/>
      </w:r>
      <w:r>
        <w:tab/>
      </w:r>
      <w:r>
        <w:tab/>
        <w:t>&lt;/DFType&gt;</w:t>
      </w:r>
    </w:p>
    <w:p w14:paraId="0F1447B3" w14:textId="77777777" w:rsidR="0053428C" w:rsidRDefault="0053428C" w:rsidP="0053428C">
      <w:pPr>
        <w:pStyle w:val="PL"/>
      </w:pPr>
      <w:r>
        <w:tab/>
      </w:r>
      <w:r>
        <w:tab/>
      </w:r>
      <w:r>
        <w:tab/>
      </w:r>
      <w:r>
        <w:tab/>
        <w:t>&lt;/DFProperties&gt;</w:t>
      </w:r>
    </w:p>
    <w:p w14:paraId="180F479E" w14:textId="77777777" w:rsidR="0053428C" w:rsidRDefault="0053428C" w:rsidP="0053428C">
      <w:pPr>
        <w:pStyle w:val="PL"/>
      </w:pPr>
    </w:p>
    <w:p w14:paraId="1D3B249C" w14:textId="77777777" w:rsidR="0053428C" w:rsidRDefault="0053428C" w:rsidP="0053428C">
      <w:pPr>
        <w:pStyle w:val="PL"/>
      </w:pPr>
      <w:r>
        <w:tab/>
      </w:r>
      <w:r>
        <w:tab/>
      </w:r>
      <w:r>
        <w:tab/>
      </w:r>
      <w:r>
        <w:tab/>
        <w:t>&lt;Node&gt;</w:t>
      </w:r>
    </w:p>
    <w:p w14:paraId="00F82E98" w14:textId="77777777" w:rsidR="0053428C" w:rsidRDefault="0053428C" w:rsidP="0053428C">
      <w:pPr>
        <w:pStyle w:val="PL"/>
      </w:pPr>
      <w:r>
        <w:tab/>
      </w:r>
      <w:r>
        <w:tab/>
      </w:r>
      <w:r>
        <w:tab/>
      </w:r>
      <w:r>
        <w:tab/>
      </w:r>
      <w:r>
        <w:tab/>
        <w:t>&lt;NodeName&gt;Device_management_over_PS&lt;/NodeName&gt;</w:t>
      </w:r>
    </w:p>
    <w:p w14:paraId="4C20405B" w14:textId="77777777" w:rsidR="0053428C" w:rsidRDefault="0053428C" w:rsidP="0053428C">
      <w:pPr>
        <w:pStyle w:val="PL"/>
      </w:pPr>
      <w:r>
        <w:tab/>
      </w:r>
      <w:r>
        <w:tab/>
      </w:r>
      <w:r>
        <w:tab/>
      </w:r>
      <w:r>
        <w:tab/>
      </w:r>
      <w:r>
        <w:tab/>
        <w:t>&lt;DFProperties&gt;</w:t>
      </w:r>
    </w:p>
    <w:p w14:paraId="0C51B350" w14:textId="77777777" w:rsidR="0053428C" w:rsidRDefault="0053428C" w:rsidP="0053428C">
      <w:pPr>
        <w:pStyle w:val="PL"/>
      </w:pPr>
      <w:r>
        <w:tab/>
      </w:r>
      <w:r>
        <w:tab/>
      </w:r>
      <w:r>
        <w:tab/>
      </w:r>
      <w:r>
        <w:tab/>
      </w:r>
      <w:r>
        <w:tab/>
      </w:r>
      <w:r>
        <w:tab/>
        <w:t>&lt;AccessType&gt;</w:t>
      </w:r>
    </w:p>
    <w:p w14:paraId="3558B13F" w14:textId="77777777" w:rsidR="0053428C" w:rsidRDefault="0053428C" w:rsidP="0053428C">
      <w:pPr>
        <w:pStyle w:val="PL"/>
      </w:pPr>
      <w:r>
        <w:tab/>
      </w:r>
      <w:r>
        <w:tab/>
      </w:r>
      <w:r>
        <w:tab/>
      </w:r>
      <w:r>
        <w:tab/>
      </w:r>
      <w:r>
        <w:tab/>
      </w:r>
      <w:r>
        <w:tab/>
      </w:r>
      <w:r>
        <w:tab/>
        <w:t>&lt;Get/&gt;</w:t>
      </w:r>
    </w:p>
    <w:p w14:paraId="269485AB" w14:textId="77777777" w:rsidR="0053428C" w:rsidRDefault="0053428C" w:rsidP="0053428C">
      <w:pPr>
        <w:pStyle w:val="PL"/>
      </w:pPr>
      <w:r>
        <w:tab/>
      </w:r>
      <w:r>
        <w:tab/>
      </w:r>
      <w:r>
        <w:tab/>
      </w:r>
      <w:r>
        <w:tab/>
      </w:r>
      <w:r>
        <w:tab/>
      </w:r>
      <w:r>
        <w:tab/>
      </w:r>
      <w:r>
        <w:tab/>
        <w:t>&lt;Replace/&gt;</w:t>
      </w:r>
    </w:p>
    <w:p w14:paraId="2AD8CB69" w14:textId="77777777" w:rsidR="0053428C" w:rsidRDefault="0053428C" w:rsidP="0053428C">
      <w:pPr>
        <w:pStyle w:val="PL"/>
      </w:pPr>
      <w:r>
        <w:tab/>
      </w:r>
      <w:r>
        <w:tab/>
      </w:r>
      <w:r>
        <w:tab/>
      </w:r>
      <w:r>
        <w:tab/>
      </w:r>
      <w:r>
        <w:tab/>
      </w:r>
      <w:r>
        <w:tab/>
        <w:t>&lt;/AccessType&gt;</w:t>
      </w:r>
    </w:p>
    <w:p w14:paraId="5A005043" w14:textId="77777777" w:rsidR="0053428C" w:rsidRDefault="0053428C" w:rsidP="0053428C">
      <w:pPr>
        <w:pStyle w:val="PL"/>
      </w:pPr>
      <w:r>
        <w:tab/>
      </w:r>
      <w:r>
        <w:tab/>
      </w:r>
      <w:r>
        <w:tab/>
      </w:r>
      <w:r>
        <w:tab/>
      </w:r>
      <w:r>
        <w:tab/>
      </w:r>
      <w:r>
        <w:tab/>
        <w:t>&lt;DFFormat&gt;</w:t>
      </w:r>
    </w:p>
    <w:p w14:paraId="5914015D" w14:textId="77777777" w:rsidR="0053428C" w:rsidRDefault="0053428C" w:rsidP="0053428C">
      <w:pPr>
        <w:pStyle w:val="PL"/>
      </w:pPr>
      <w:r>
        <w:tab/>
      </w:r>
      <w:r>
        <w:tab/>
      </w:r>
      <w:r>
        <w:tab/>
      </w:r>
      <w:r>
        <w:tab/>
      </w:r>
      <w:r>
        <w:tab/>
      </w:r>
      <w:r>
        <w:tab/>
      </w:r>
      <w:r>
        <w:tab/>
        <w:t>&lt;bool/&gt;</w:t>
      </w:r>
    </w:p>
    <w:p w14:paraId="6F85439E" w14:textId="77777777" w:rsidR="0053428C" w:rsidRDefault="0053428C" w:rsidP="0053428C">
      <w:pPr>
        <w:pStyle w:val="PL"/>
      </w:pPr>
      <w:r>
        <w:tab/>
      </w:r>
      <w:r>
        <w:tab/>
      </w:r>
      <w:r>
        <w:tab/>
      </w:r>
      <w:r>
        <w:tab/>
      </w:r>
      <w:r>
        <w:tab/>
      </w:r>
      <w:r>
        <w:tab/>
        <w:t>&lt;/DFFormat&gt;</w:t>
      </w:r>
    </w:p>
    <w:p w14:paraId="668007BF" w14:textId="77777777" w:rsidR="0053428C" w:rsidRDefault="0053428C" w:rsidP="0053428C">
      <w:pPr>
        <w:pStyle w:val="PL"/>
      </w:pPr>
      <w:r>
        <w:tab/>
      </w:r>
      <w:r>
        <w:tab/>
      </w:r>
      <w:r>
        <w:tab/>
      </w:r>
      <w:r>
        <w:tab/>
      </w:r>
      <w:r>
        <w:tab/>
      </w:r>
      <w:r>
        <w:tab/>
        <w:t>&lt;Occurrence&gt;</w:t>
      </w:r>
    </w:p>
    <w:p w14:paraId="58B61442" w14:textId="77777777" w:rsidR="0053428C" w:rsidRDefault="0053428C" w:rsidP="0053428C">
      <w:pPr>
        <w:pStyle w:val="PL"/>
      </w:pPr>
      <w:r>
        <w:tab/>
      </w:r>
      <w:r>
        <w:tab/>
      </w:r>
      <w:r>
        <w:tab/>
      </w:r>
      <w:r>
        <w:tab/>
      </w:r>
      <w:r>
        <w:tab/>
      </w:r>
      <w:r>
        <w:tab/>
      </w:r>
      <w:r>
        <w:tab/>
        <w:t>&lt;One/&gt;</w:t>
      </w:r>
    </w:p>
    <w:p w14:paraId="5C341B11" w14:textId="77777777" w:rsidR="0053428C" w:rsidRDefault="0053428C" w:rsidP="0053428C">
      <w:pPr>
        <w:pStyle w:val="PL"/>
      </w:pPr>
      <w:r>
        <w:tab/>
      </w:r>
      <w:r>
        <w:tab/>
      </w:r>
      <w:r>
        <w:tab/>
      </w:r>
      <w:r>
        <w:tab/>
      </w:r>
      <w:r>
        <w:tab/>
      </w:r>
      <w:r>
        <w:tab/>
        <w:t>&lt;/Occurrence&gt;</w:t>
      </w:r>
    </w:p>
    <w:p w14:paraId="55FF3504" w14:textId="77777777" w:rsidR="0053428C" w:rsidRDefault="0053428C" w:rsidP="0053428C">
      <w:pPr>
        <w:pStyle w:val="PL"/>
      </w:pPr>
      <w:r>
        <w:tab/>
      </w:r>
      <w:r>
        <w:tab/>
      </w:r>
      <w:r>
        <w:tab/>
      </w:r>
      <w:r>
        <w:tab/>
      </w:r>
      <w:r>
        <w:tab/>
      </w:r>
      <w:r>
        <w:tab/>
        <w:t>&lt;Scope&gt;</w:t>
      </w:r>
    </w:p>
    <w:p w14:paraId="3AA1AC20" w14:textId="77777777" w:rsidR="0053428C" w:rsidRDefault="0053428C" w:rsidP="0053428C">
      <w:pPr>
        <w:pStyle w:val="PL"/>
      </w:pPr>
      <w:r>
        <w:tab/>
      </w:r>
      <w:r>
        <w:tab/>
      </w:r>
      <w:r>
        <w:tab/>
      </w:r>
      <w:r>
        <w:tab/>
      </w:r>
      <w:r>
        <w:tab/>
      </w:r>
      <w:r>
        <w:tab/>
      </w:r>
      <w:r>
        <w:tab/>
        <w:t>&lt;Dynamic/&gt;</w:t>
      </w:r>
    </w:p>
    <w:p w14:paraId="67552103" w14:textId="77777777" w:rsidR="0053428C" w:rsidRDefault="0053428C" w:rsidP="0053428C">
      <w:pPr>
        <w:pStyle w:val="PL"/>
      </w:pPr>
      <w:r>
        <w:tab/>
      </w:r>
      <w:r>
        <w:tab/>
      </w:r>
      <w:r>
        <w:tab/>
      </w:r>
      <w:r>
        <w:tab/>
      </w:r>
      <w:r>
        <w:tab/>
      </w:r>
      <w:r>
        <w:tab/>
        <w:t>&lt;/Scope&gt;</w:t>
      </w:r>
    </w:p>
    <w:p w14:paraId="47E064AE" w14:textId="77777777" w:rsidR="0053428C" w:rsidRDefault="0053428C" w:rsidP="0053428C">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068332F8" w14:textId="77777777" w:rsidR="0053428C" w:rsidRDefault="0053428C" w:rsidP="0053428C">
      <w:pPr>
        <w:pStyle w:val="PL"/>
      </w:pPr>
      <w:r>
        <w:tab/>
      </w:r>
      <w:r>
        <w:tab/>
      </w:r>
      <w:r>
        <w:tab/>
      </w:r>
      <w:r>
        <w:tab/>
      </w:r>
      <w:r>
        <w:tab/>
      </w:r>
      <w:r>
        <w:tab/>
        <w:t>&lt;DFType&gt;</w:t>
      </w:r>
    </w:p>
    <w:p w14:paraId="7246F9B4" w14:textId="77777777" w:rsidR="0053428C" w:rsidRDefault="0053428C" w:rsidP="0053428C">
      <w:pPr>
        <w:pStyle w:val="PL"/>
      </w:pPr>
      <w:r>
        <w:tab/>
      </w:r>
      <w:r>
        <w:tab/>
      </w:r>
      <w:r>
        <w:tab/>
      </w:r>
      <w:r>
        <w:tab/>
      </w:r>
      <w:r>
        <w:tab/>
      </w:r>
      <w:r>
        <w:tab/>
      </w:r>
      <w:r>
        <w:tab/>
        <w:t>&lt;MIME&gt;text/plain&lt;/MIME&gt;</w:t>
      </w:r>
    </w:p>
    <w:p w14:paraId="27E675A3" w14:textId="77777777" w:rsidR="0053428C" w:rsidRDefault="0053428C" w:rsidP="0053428C">
      <w:pPr>
        <w:pStyle w:val="PL"/>
      </w:pPr>
      <w:r>
        <w:tab/>
      </w:r>
      <w:r>
        <w:tab/>
      </w:r>
      <w:r>
        <w:tab/>
      </w:r>
      <w:r>
        <w:tab/>
      </w:r>
      <w:r>
        <w:tab/>
      </w:r>
      <w:r>
        <w:tab/>
        <w:t>&lt;/DFType&gt;</w:t>
      </w:r>
    </w:p>
    <w:p w14:paraId="4F3BC2CF" w14:textId="77777777" w:rsidR="0053428C" w:rsidRDefault="0053428C" w:rsidP="0053428C">
      <w:pPr>
        <w:pStyle w:val="PL"/>
      </w:pPr>
      <w:r>
        <w:tab/>
      </w:r>
      <w:r>
        <w:tab/>
      </w:r>
      <w:r>
        <w:tab/>
      </w:r>
      <w:r>
        <w:tab/>
      </w:r>
      <w:r>
        <w:tab/>
        <w:t>&lt;/DFProperties&gt;</w:t>
      </w:r>
    </w:p>
    <w:p w14:paraId="42AD5BD0" w14:textId="77777777" w:rsidR="0053428C" w:rsidRDefault="0053428C" w:rsidP="0053428C">
      <w:pPr>
        <w:pStyle w:val="PL"/>
      </w:pPr>
      <w:r>
        <w:tab/>
      </w:r>
      <w:r>
        <w:tab/>
      </w:r>
      <w:r>
        <w:tab/>
      </w:r>
      <w:r>
        <w:tab/>
        <w:t>&lt;/Node&gt;</w:t>
      </w:r>
    </w:p>
    <w:p w14:paraId="0FA80186" w14:textId="77777777" w:rsidR="0053428C" w:rsidRDefault="0053428C" w:rsidP="0053428C">
      <w:pPr>
        <w:pStyle w:val="PL"/>
      </w:pPr>
    </w:p>
    <w:p w14:paraId="3B4F25AE" w14:textId="77777777" w:rsidR="0053428C" w:rsidRDefault="0053428C" w:rsidP="0053428C">
      <w:pPr>
        <w:pStyle w:val="PL"/>
      </w:pPr>
      <w:r>
        <w:tab/>
      </w:r>
      <w:r>
        <w:tab/>
      </w:r>
      <w:r>
        <w:tab/>
      </w:r>
      <w:r>
        <w:tab/>
        <w:t>&lt;Node&gt;</w:t>
      </w:r>
    </w:p>
    <w:p w14:paraId="6665604C" w14:textId="77777777" w:rsidR="0053428C" w:rsidRDefault="0053428C" w:rsidP="0053428C">
      <w:pPr>
        <w:pStyle w:val="PL"/>
      </w:pPr>
      <w:r>
        <w:tab/>
      </w:r>
      <w:r>
        <w:tab/>
      </w:r>
      <w:r>
        <w:tab/>
      </w:r>
      <w:r>
        <w:tab/>
      </w:r>
      <w:r>
        <w:tab/>
        <w:t>&lt;NodeName&gt;Bearer_independent_protocol&lt;/NodeName&gt;</w:t>
      </w:r>
    </w:p>
    <w:p w14:paraId="5A2C2683" w14:textId="77777777" w:rsidR="0053428C" w:rsidRDefault="0053428C" w:rsidP="0053428C">
      <w:pPr>
        <w:pStyle w:val="PL"/>
      </w:pPr>
      <w:r>
        <w:tab/>
      </w:r>
      <w:r>
        <w:tab/>
      </w:r>
      <w:r>
        <w:tab/>
      </w:r>
      <w:r>
        <w:tab/>
      </w:r>
      <w:r>
        <w:tab/>
        <w:t>&lt;DFProperties&gt;</w:t>
      </w:r>
    </w:p>
    <w:p w14:paraId="6ACE66CC" w14:textId="77777777" w:rsidR="0053428C" w:rsidRDefault="0053428C" w:rsidP="0053428C">
      <w:pPr>
        <w:pStyle w:val="PL"/>
      </w:pPr>
      <w:r>
        <w:lastRenderedPageBreak/>
        <w:tab/>
      </w:r>
      <w:r>
        <w:tab/>
      </w:r>
      <w:r>
        <w:tab/>
      </w:r>
      <w:r>
        <w:tab/>
      </w:r>
      <w:r>
        <w:tab/>
      </w:r>
      <w:r>
        <w:tab/>
        <w:t>&lt;AccessType&gt;</w:t>
      </w:r>
    </w:p>
    <w:p w14:paraId="0B4A9FF1" w14:textId="77777777" w:rsidR="0053428C" w:rsidRDefault="0053428C" w:rsidP="0053428C">
      <w:pPr>
        <w:pStyle w:val="PL"/>
      </w:pPr>
      <w:r>
        <w:tab/>
      </w:r>
      <w:r>
        <w:tab/>
      </w:r>
      <w:r>
        <w:tab/>
      </w:r>
      <w:r>
        <w:tab/>
      </w:r>
      <w:r>
        <w:tab/>
      </w:r>
      <w:r>
        <w:tab/>
      </w:r>
      <w:r>
        <w:tab/>
        <w:t>&lt;Get/&gt;</w:t>
      </w:r>
    </w:p>
    <w:p w14:paraId="48E68F88" w14:textId="77777777" w:rsidR="0053428C" w:rsidRDefault="0053428C" w:rsidP="0053428C">
      <w:pPr>
        <w:pStyle w:val="PL"/>
      </w:pPr>
      <w:r>
        <w:tab/>
      </w:r>
      <w:r>
        <w:tab/>
      </w:r>
      <w:r>
        <w:tab/>
      </w:r>
      <w:r>
        <w:tab/>
      </w:r>
      <w:r>
        <w:tab/>
      </w:r>
      <w:r>
        <w:tab/>
      </w:r>
      <w:r>
        <w:tab/>
        <w:t>&lt;Replace/&gt;</w:t>
      </w:r>
    </w:p>
    <w:p w14:paraId="501D29F9" w14:textId="77777777" w:rsidR="0053428C" w:rsidRDefault="0053428C" w:rsidP="0053428C">
      <w:pPr>
        <w:pStyle w:val="PL"/>
      </w:pPr>
      <w:r>
        <w:tab/>
      </w:r>
      <w:r>
        <w:tab/>
      </w:r>
      <w:r>
        <w:tab/>
      </w:r>
      <w:r>
        <w:tab/>
      </w:r>
      <w:r>
        <w:tab/>
      </w:r>
      <w:r>
        <w:tab/>
        <w:t>&lt;/AccessType&gt;</w:t>
      </w:r>
    </w:p>
    <w:p w14:paraId="09E01FEF" w14:textId="77777777" w:rsidR="0053428C" w:rsidRDefault="0053428C" w:rsidP="0053428C">
      <w:pPr>
        <w:pStyle w:val="PL"/>
      </w:pPr>
      <w:r>
        <w:tab/>
      </w:r>
      <w:r>
        <w:tab/>
      </w:r>
      <w:r>
        <w:tab/>
      </w:r>
      <w:r>
        <w:tab/>
      </w:r>
      <w:r>
        <w:tab/>
      </w:r>
      <w:r>
        <w:tab/>
        <w:t>&lt;DFFormat&gt;</w:t>
      </w:r>
    </w:p>
    <w:p w14:paraId="7635CB91" w14:textId="77777777" w:rsidR="0053428C" w:rsidRDefault="0053428C" w:rsidP="0053428C">
      <w:pPr>
        <w:pStyle w:val="PL"/>
      </w:pPr>
      <w:r>
        <w:tab/>
      </w:r>
      <w:r>
        <w:tab/>
      </w:r>
      <w:r>
        <w:tab/>
      </w:r>
      <w:r>
        <w:tab/>
      </w:r>
      <w:r>
        <w:tab/>
      </w:r>
      <w:r>
        <w:tab/>
      </w:r>
      <w:r>
        <w:tab/>
        <w:t>&lt;bool/&gt;</w:t>
      </w:r>
    </w:p>
    <w:p w14:paraId="08CF7F47" w14:textId="77777777" w:rsidR="0053428C" w:rsidRDefault="0053428C" w:rsidP="0053428C">
      <w:pPr>
        <w:pStyle w:val="PL"/>
      </w:pPr>
      <w:r>
        <w:tab/>
      </w:r>
      <w:r>
        <w:tab/>
      </w:r>
      <w:r>
        <w:tab/>
      </w:r>
      <w:r>
        <w:tab/>
      </w:r>
      <w:r>
        <w:tab/>
      </w:r>
      <w:r>
        <w:tab/>
        <w:t>&lt;/DFFormat&gt;</w:t>
      </w:r>
    </w:p>
    <w:p w14:paraId="1B52752D" w14:textId="77777777" w:rsidR="0053428C" w:rsidRDefault="0053428C" w:rsidP="0053428C">
      <w:pPr>
        <w:pStyle w:val="PL"/>
      </w:pPr>
      <w:r>
        <w:tab/>
      </w:r>
      <w:r>
        <w:tab/>
      </w:r>
      <w:r>
        <w:tab/>
      </w:r>
      <w:r>
        <w:tab/>
      </w:r>
      <w:r>
        <w:tab/>
      </w:r>
      <w:r>
        <w:tab/>
        <w:t>&lt;Occurrence&gt;</w:t>
      </w:r>
    </w:p>
    <w:p w14:paraId="45660388" w14:textId="77777777" w:rsidR="0053428C" w:rsidRDefault="0053428C" w:rsidP="0053428C">
      <w:pPr>
        <w:pStyle w:val="PL"/>
      </w:pPr>
      <w:r>
        <w:tab/>
      </w:r>
      <w:r>
        <w:tab/>
      </w:r>
      <w:r>
        <w:tab/>
      </w:r>
      <w:r>
        <w:tab/>
      </w:r>
      <w:r>
        <w:tab/>
      </w:r>
      <w:r>
        <w:tab/>
      </w:r>
      <w:r>
        <w:tab/>
        <w:t>&lt;One/&gt;</w:t>
      </w:r>
    </w:p>
    <w:p w14:paraId="75A25D7B" w14:textId="77777777" w:rsidR="0053428C" w:rsidRDefault="0053428C" w:rsidP="0053428C">
      <w:pPr>
        <w:pStyle w:val="PL"/>
      </w:pPr>
      <w:r>
        <w:tab/>
      </w:r>
      <w:r>
        <w:tab/>
      </w:r>
      <w:r>
        <w:tab/>
      </w:r>
      <w:r>
        <w:tab/>
      </w:r>
      <w:r>
        <w:tab/>
      </w:r>
      <w:r>
        <w:tab/>
        <w:t>&lt;/Occurrence&gt;</w:t>
      </w:r>
    </w:p>
    <w:p w14:paraId="70E93928" w14:textId="77777777" w:rsidR="0053428C" w:rsidRDefault="0053428C" w:rsidP="0053428C">
      <w:pPr>
        <w:pStyle w:val="PL"/>
      </w:pPr>
      <w:r>
        <w:tab/>
      </w:r>
      <w:r>
        <w:tab/>
      </w:r>
      <w:r>
        <w:tab/>
      </w:r>
      <w:r>
        <w:tab/>
      </w:r>
      <w:r>
        <w:tab/>
      </w:r>
      <w:r>
        <w:tab/>
        <w:t>&lt;Scope&gt;</w:t>
      </w:r>
    </w:p>
    <w:p w14:paraId="3E42AEF0" w14:textId="77777777" w:rsidR="0053428C" w:rsidRDefault="0053428C" w:rsidP="0053428C">
      <w:pPr>
        <w:pStyle w:val="PL"/>
      </w:pPr>
      <w:r>
        <w:tab/>
      </w:r>
      <w:r>
        <w:tab/>
      </w:r>
      <w:r>
        <w:tab/>
      </w:r>
      <w:r>
        <w:tab/>
      </w:r>
      <w:r>
        <w:tab/>
      </w:r>
      <w:r>
        <w:tab/>
      </w:r>
      <w:r>
        <w:tab/>
        <w:t>&lt;Dynamic/&gt;</w:t>
      </w:r>
    </w:p>
    <w:p w14:paraId="1F3E0D53" w14:textId="77777777" w:rsidR="0053428C" w:rsidRDefault="0053428C" w:rsidP="0053428C">
      <w:pPr>
        <w:pStyle w:val="PL"/>
      </w:pPr>
      <w:r>
        <w:tab/>
      </w:r>
      <w:r>
        <w:tab/>
      </w:r>
      <w:r>
        <w:tab/>
      </w:r>
      <w:r>
        <w:tab/>
      </w:r>
      <w:r>
        <w:tab/>
      </w:r>
      <w:r>
        <w:tab/>
        <w:t>&lt;/Scope&gt;</w:t>
      </w:r>
    </w:p>
    <w:p w14:paraId="2A91DE5A" w14:textId="77777777" w:rsidR="0053428C" w:rsidRDefault="0053428C" w:rsidP="0053428C">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390BFB30" w14:textId="77777777" w:rsidR="0053428C" w:rsidRDefault="0053428C" w:rsidP="0053428C">
      <w:pPr>
        <w:pStyle w:val="PL"/>
      </w:pPr>
      <w:r>
        <w:tab/>
      </w:r>
      <w:r>
        <w:tab/>
      </w:r>
      <w:r>
        <w:tab/>
      </w:r>
      <w:r>
        <w:tab/>
      </w:r>
      <w:r>
        <w:tab/>
      </w:r>
      <w:r>
        <w:tab/>
        <w:t>&lt;DFType&gt;</w:t>
      </w:r>
    </w:p>
    <w:p w14:paraId="1BB027C6" w14:textId="77777777" w:rsidR="0053428C" w:rsidRDefault="0053428C" w:rsidP="0053428C">
      <w:pPr>
        <w:pStyle w:val="PL"/>
      </w:pPr>
      <w:r>
        <w:tab/>
      </w:r>
      <w:r>
        <w:tab/>
      </w:r>
      <w:r>
        <w:tab/>
      </w:r>
      <w:r>
        <w:tab/>
      </w:r>
      <w:r>
        <w:tab/>
      </w:r>
      <w:r>
        <w:tab/>
      </w:r>
      <w:r>
        <w:tab/>
        <w:t>&lt;MIME&gt;text/plain&lt;/MIME&gt;</w:t>
      </w:r>
    </w:p>
    <w:p w14:paraId="4FF28768" w14:textId="77777777" w:rsidR="0053428C" w:rsidRDefault="0053428C" w:rsidP="0053428C">
      <w:pPr>
        <w:pStyle w:val="PL"/>
      </w:pPr>
      <w:r>
        <w:tab/>
      </w:r>
      <w:r>
        <w:tab/>
      </w:r>
      <w:r>
        <w:tab/>
      </w:r>
      <w:r>
        <w:tab/>
      </w:r>
      <w:r>
        <w:tab/>
      </w:r>
      <w:r>
        <w:tab/>
        <w:t>&lt;/DFType&gt;</w:t>
      </w:r>
    </w:p>
    <w:p w14:paraId="26418EA1" w14:textId="77777777" w:rsidR="0053428C" w:rsidRDefault="0053428C" w:rsidP="0053428C">
      <w:pPr>
        <w:pStyle w:val="PL"/>
      </w:pPr>
      <w:r>
        <w:tab/>
      </w:r>
      <w:r>
        <w:tab/>
      </w:r>
      <w:r>
        <w:tab/>
      </w:r>
      <w:r>
        <w:tab/>
      </w:r>
      <w:r>
        <w:tab/>
        <w:t>&lt;/DFProperties&gt;</w:t>
      </w:r>
    </w:p>
    <w:p w14:paraId="3C0974E7" w14:textId="77777777" w:rsidR="0053428C" w:rsidRDefault="0053428C" w:rsidP="0053428C">
      <w:pPr>
        <w:pStyle w:val="PL"/>
      </w:pPr>
      <w:r>
        <w:tab/>
      </w:r>
      <w:r>
        <w:tab/>
      </w:r>
      <w:r>
        <w:tab/>
      </w:r>
      <w:r>
        <w:tab/>
        <w:t>&lt;/Node&gt;</w:t>
      </w:r>
    </w:p>
    <w:p w14:paraId="76BFFD5D" w14:textId="77777777" w:rsidR="00F611BE" w:rsidRDefault="00F611BE" w:rsidP="0053428C">
      <w:pPr>
        <w:pStyle w:val="PL"/>
      </w:pPr>
    </w:p>
    <w:p w14:paraId="2AF3E98D" w14:textId="77777777" w:rsidR="00F611BE" w:rsidRDefault="00F611BE" w:rsidP="00F611BE">
      <w:pPr>
        <w:pStyle w:val="PL"/>
      </w:pPr>
      <w:r>
        <w:tab/>
      </w:r>
      <w:r>
        <w:tab/>
      </w:r>
      <w:r>
        <w:tab/>
      </w:r>
      <w:r>
        <w:tab/>
        <w:t>&lt;Node&gt;</w:t>
      </w:r>
    </w:p>
    <w:p w14:paraId="6A538A42" w14:textId="77777777" w:rsidR="00F611BE" w:rsidRDefault="00F611BE" w:rsidP="00F611BE">
      <w:pPr>
        <w:pStyle w:val="PL"/>
      </w:pPr>
      <w:r>
        <w:tab/>
      </w:r>
      <w:r>
        <w:tab/>
      </w:r>
      <w:r>
        <w:tab/>
      </w:r>
      <w:r>
        <w:tab/>
      </w:r>
      <w:r>
        <w:tab/>
        <w:t>&lt;NodeName&gt;</w:t>
      </w:r>
      <w:r w:rsidRPr="007C2413">
        <w:t>Location_services_over_</w:t>
      </w:r>
      <w:r>
        <w:t>LCS_UPP&lt;/NodeName&gt;</w:t>
      </w:r>
    </w:p>
    <w:p w14:paraId="21EBF420" w14:textId="77777777" w:rsidR="00F611BE" w:rsidRDefault="00F611BE" w:rsidP="00F611BE">
      <w:pPr>
        <w:pStyle w:val="PL"/>
      </w:pPr>
      <w:r>
        <w:tab/>
      </w:r>
      <w:r>
        <w:tab/>
      </w:r>
      <w:r>
        <w:tab/>
      </w:r>
      <w:r>
        <w:tab/>
      </w:r>
      <w:r>
        <w:tab/>
        <w:t>&lt;DFProperties&gt;</w:t>
      </w:r>
    </w:p>
    <w:p w14:paraId="7401238C" w14:textId="77777777" w:rsidR="00F611BE" w:rsidRDefault="00F611BE" w:rsidP="00F611BE">
      <w:pPr>
        <w:pStyle w:val="PL"/>
      </w:pPr>
      <w:r>
        <w:tab/>
      </w:r>
      <w:r>
        <w:tab/>
      </w:r>
      <w:r>
        <w:tab/>
      </w:r>
      <w:r>
        <w:tab/>
      </w:r>
      <w:r>
        <w:tab/>
      </w:r>
      <w:r>
        <w:tab/>
        <w:t>&lt;AccessType&gt;</w:t>
      </w:r>
    </w:p>
    <w:p w14:paraId="6ABDAD57" w14:textId="77777777" w:rsidR="00F611BE" w:rsidRDefault="00F611BE" w:rsidP="00F611BE">
      <w:pPr>
        <w:pStyle w:val="PL"/>
      </w:pPr>
      <w:r>
        <w:tab/>
      </w:r>
      <w:r>
        <w:tab/>
      </w:r>
      <w:r>
        <w:tab/>
      </w:r>
      <w:r>
        <w:tab/>
      </w:r>
      <w:r>
        <w:tab/>
      </w:r>
      <w:r>
        <w:tab/>
      </w:r>
      <w:r>
        <w:tab/>
        <w:t>&lt;Get/&gt;</w:t>
      </w:r>
    </w:p>
    <w:p w14:paraId="09AFC9A3" w14:textId="77777777" w:rsidR="00F611BE" w:rsidRDefault="00F611BE" w:rsidP="00F611BE">
      <w:pPr>
        <w:pStyle w:val="PL"/>
      </w:pPr>
      <w:r>
        <w:tab/>
      </w:r>
      <w:r>
        <w:tab/>
      </w:r>
      <w:r>
        <w:tab/>
      </w:r>
      <w:r>
        <w:tab/>
      </w:r>
      <w:r>
        <w:tab/>
      </w:r>
      <w:r>
        <w:tab/>
      </w:r>
      <w:r>
        <w:tab/>
        <w:t>&lt;Replace/&gt;</w:t>
      </w:r>
    </w:p>
    <w:p w14:paraId="37D71C53" w14:textId="77777777" w:rsidR="00F611BE" w:rsidRDefault="00F611BE" w:rsidP="00F611BE">
      <w:pPr>
        <w:pStyle w:val="PL"/>
      </w:pPr>
      <w:r>
        <w:tab/>
      </w:r>
      <w:r>
        <w:tab/>
      </w:r>
      <w:r>
        <w:tab/>
      </w:r>
      <w:r>
        <w:tab/>
      </w:r>
      <w:r>
        <w:tab/>
      </w:r>
      <w:r>
        <w:tab/>
        <w:t>&lt;/AccessType&gt;</w:t>
      </w:r>
    </w:p>
    <w:p w14:paraId="52667923" w14:textId="77777777" w:rsidR="00F611BE" w:rsidRDefault="00F611BE" w:rsidP="00F611BE">
      <w:pPr>
        <w:pStyle w:val="PL"/>
      </w:pPr>
      <w:r>
        <w:tab/>
      </w:r>
      <w:r>
        <w:tab/>
      </w:r>
      <w:r>
        <w:tab/>
      </w:r>
      <w:r>
        <w:tab/>
      </w:r>
      <w:r>
        <w:tab/>
      </w:r>
      <w:r>
        <w:tab/>
        <w:t>&lt;DFFormat&gt;</w:t>
      </w:r>
    </w:p>
    <w:p w14:paraId="40421D84" w14:textId="77777777" w:rsidR="00F611BE" w:rsidRDefault="00F611BE" w:rsidP="00F611BE">
      <w:pPr>
        <w:pStyle w:val="PL"/>
      </w:pPr>
      <w:r>
        <w:tab/>
      </w:r>
      <w:r>
        <w:tab/>
      </w:r>
      <w:r>
        <w:tab/>
      </w:r>
      <w:r>
        <w:tab/>
      </w:r>
      <w:r>
        <w:tab/>
      </w:r>
      <w:r>
        <w:tab/>
      </w:r>
      <w:r>
        <w:tab/>
        <w:t>&lt;bool/&gt;</w:t>
      </w:r>
    </w:p>
    <w:p w14:paraId="437316B6" w14:textId="77777777" w:rsidR="00F611BE" w:rsidRDefault="00F611BE" w:rsidP="00F611BE">
      <w:pPr>
        <w:pStyle w:val="PL"/>
      </w:pPr>
      <w:r>
        <w:tab/>
      </w:r>
      <w:r>
        <w:tab/>
      </w:r>
      <w:r>
        <w:tab/>
      </w:r>
      <w:r>
        <w:tab/>
      </w:r>
      <w:r>
        <w:tab/>
      </w:r>
      <w:r>
        <w:tab/>
        <w:t>&lt;/DFFormat&gt;</w:t>
      </w:r>
    </w:p>
    <w:p w14:paraId="313B2214" w14:textId="77777777" w:rsidR="00F611BE" w:rsidRDefault="00F611BE" w:rsidP="00F611BE">
      <w:pPr>
        <w:pStyle w:val="PL"/>
      </w:pPr>
      <w:r>
        <w:tab/>
      </w:r>
      <w:r>
        <w:tab/>
      </w:r>
      <w:r>
        <w:tab/>
      </w:r>
      <w:r>
        <w:tab/>
      </w:r>
      <w:r>
        <w:tab/>
      </w:r>
      <w:r>
        <w:tab/>
        <w:t>&lt;Occurrence&gt;</w:t>
      </w:r>
    </w:p>
    <w:p w14:paraId="44972A90" w14:textId="77777777" w:rsidR="00F611BE" w:rsidRDefault="00F611BE" w:rsidP="00F611BE">
      <w:pPr>
        <w:pStyle w:val="PL"/>
      </w:pPr>
      <w:r>
        <w:tab/>
      </w:r>
      <w:r>
        <w:tab/>
      </w:r>
      <w:r>
        <w:tab/>
      </w:r>
      <w:r>
        <w:tab/>
      </w:r>
      <w:r>
        <w:tab/>
      </w:r>
      <w:r>
        <w:tab/>
      </w:r>
      <w:r>
        <w:tab/>
        <w:t>&lt;ZeroOrOne/&gt;</w:t>
      </w:r>
    </w:p>
    <w:p w14:paraId="7648B338" w14:textId="77777777" w:rsidR="00F611BE" w:rsidRDefault="00F611BE" w:rsidP="00F611BE">
      <w:pPr>
        <w:pStyle w:val="PL"/>
      </w:pPr>
      <w:r>
        <w:tab/>
      </w:r>
      <w:r>
        <w:tab/>
      </w:r>
      <w:r>
        <w:tab/>
      </w:r>
      <w:r>
        <w:tab/>
      </w:r>
      <w:r>
        <w:tab/>
      </w:r>
      <w:r>
        <w:tab/>
        <w:t>&lt;/Occurrence&gt;</w:t>
      </w:r>
    </w:p>
    <w:p w14:paraId="5E107489" w14:textId="77777777" w:rsidR="00F611BE" w:rsidRDefault="00F611BE" w:rsidP="00F611BE">
      <w:pPr>
        <w:pStyle w:val="PL"/>
      </w:pPr>
      <w:r>
        <w:tab/>
      </w:r>
      <w:r>
        <w:tab/>
      </w:r>
      <w:r>
        <w:tab/>
      </w:r>
      <w:r>
        <w:tab/>
      </w:r>
      <w:r>
        <w:tab/>
      </w:r>
      <w:r>
        <w:tab/>
        <w:t>&lt;Scope&gt;</w:t>
      </w:r>
    </w:p>
    <w:p w14:paraId="38539C16" w14:textId="77777777" w:rsidR="00F611BE" w:rsidRDefault="00F611BE" w:rsidP="00F611BE">
      <w:pPr>
        <w:pStyle w:val="PL"/>
      </w:pPr>
      <w:r>
        <w:tab/>
      </w:r>
      <w:r>
        <w:tab/>
      </w:r>
      <w:r>
        <w:tab/>
      </w:r>
      <w:r>
        <w:tab/>
      </w:r>
      <w:r>
        <w:tab/>
      </w:r>
      <w:r>
        <w:tab/>
      </w:r>
      <w:r>
        <w:tab/>
        <w:t>&lt;Dynamic/&gt;</w:t>
      </w:r>
    </w:p>
    <w:p w14:paraId="7A97DC8B" w14:textId="77777777" w:rsidR="00F611BE" w:rsidRDefault="00F611BE" w:rsidP="00F611BE">
      <w:pPr>
        <w:pStyle w:val="PL"/>
      </w:pPr>
      <w:r>
        <w:tab/>
      </w:r>
      <w:r>
        <w:tab/>
      </w:r>
      <w:r>
        <w:tab/>
      </w:r>
      <w:r>
        <w:tab/>
      </w:r>
      <w:r>
        <w:tab/>
      </w:r>
      <w:r>
        <w:tab/>
        <w:t>&lt;/Scope&gt;</w:t>
      </w:r>
    </w:p>
    <w:p w14:paraId="2EF4B78F" w14:textId="77777777" w:rsidR="00F611BE" w:rsidRDefault="00F611BE" w:rsidP="00F611BE">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its HPLMN or EHPLMN.&lt;/DFTitle&gt;</w:t>
      </w:r>
    </w:p>
    <w:p w14:paraId="7D32B48C" w14:textId="77777777" w:rsidR="00F611BE" w:rsidRDefault="00F611BE" w:rsidP="00F611BE">
      <w:pPr>
        <w:pStyle w:val="PL"/>
      </w:pPr>
      <w:r>
        <w:tab/>
      </w:r>
      <w:r>
        <w:tab/>
      </w:r>
      <w:r>
        <w:tab/>
      </w:r>
      <w:r>
        <w:tab/>
      </w:r>
      <w:r>
        <w:tab/>
      </w:r>
      <w:r>
        <w:tab/>
        <w:t>&lt;DFType&gt;</w:t>
      </w:r>
    </w:p>
    <w:p w14:paraId="1D4569A1" w14:textId="77777777" w:rsidR="00F611BE" w:rsidRDefault="00F611BE" w:rsidP="00F611BE">
      <w:pPr>
        <w:pStyle w:val="PL"/>
      </w:pPr>
      <w:r>
        <w:tab/>
      </w:r>
      <w:r>
        <w:tab/>
      </w:r>
      <w:r>
        <w:tab/>
      </w:r>
      <w:r>
        <w:tab/>
      </w:r>
      <w:r>
        <w:tab/>
      </w:r>
      <w:r>
        <w:tab/>
      </w:r>
      <w:r>
        <w:tab/>
        <w:t>&lt;MIME&gt;text/plain&lt;/MIME&gt;</w:t>
      </w:r>
    </w:p>
    <w:p w14:paraId="0AF20841" w14:textId="77777777" w:rsidR="00F611BE" w:rsidRDefault="00F611BE" w:rsidP="00F611BE">
      <w:pPr>
        <w:pStyle w:val="PL"/>
      </w:pPr>
      <w:r>
        <w:tab/>
      </w:r>
      <w:r>
        <w:tab/>
      </w:r>
      <w:r>
        <w:tab/>
      </w:r>
      <w:r>
        <w:tab/>
      </w:r>
      <w:r>
        <w:tab/>
      </w:r>
      <w:r>
        <w:tab/>
        <w:t>&lt;/DFType&gt;</w:t>
      </w:r>
    </w:p>
    <w:p w14:paraId="02335306" w14:textId="77777777" w:rsidR="00F611BE" w:rsidRDefault="00F611BE" w:rsidP="00F611BE">
      <w:pPr>
        <w:pStyle w:val="PL"/>
      </w:pPr>
      <w:r>
        <w:tab/>
      </w:r>
      <w:r>
        <w:tab/>
      </w:r>
      <w:r>
        <w:tab/>
      </w:r>
      <w:r>
        <w:tab/>
      </w:r>
      <w:r>
        <w:tab/>
        <w:t>&lt;/DFProperties&gt;</w:t>
      </w:r>
    </w:p>
    <w:p w14:paraId="0604C382" w14:textId="77777777" w:rsidR="00F611BE" w:rsidRDefault="00F611BE" w:rsidP="00F611BE">
      <w:pPr>
        <w:pStyle w:val="PL"/>
      </w:pPr>
      <w:r>
        <w:tab/>
      </w:r>
      <w:r>
        <w:tab/>
      </w:r>
      <w:r>
        <w:tab/>
      </w:r>
      <w:r>
        <w:tab/>
        <w:t>&lt;/Node&gt;</w:t>
      </w:r>
    </w:p>
    <w:p w14:paraId="7FCCF9CA" w14:textId="77777777" w:rsidR="00F611BE" w:rsidRDefault="00F611BE" w:rsidP="00F611BE">
      <w:pPr>
        <w:pStyle w:val="PL"/>
      </w:pPr>
      <w:r>
        <w:tab/>
      </w:r>
      <w:r>
        <w:tab/>
      </w:r>
      <w:r>
        <w:tab/>
        <w:t>&lt;/Node&gt;</w:t>
      </w:r>
    </w:p>
    <w:p w14:paraId="29400308" w14:textId="77777777" w:rsidR="0053428C" w:rsidRDefault="0053428C" w:rsidP="0053428C">
      <w:pPr>
        <w:pStyle w:val="PL"/>
      </w:pPr>
    </w:p>
    <w:p w14:paraId="17C1063A" w14:textId="77777777" w:rsidR="0053428C" w:rsidRDefault="0053428C" w:rsidP="0053428C">
      <w:pPr>
        <w:pStyle w:val="PL"/>
      </w:pPr>
      <w:r>
        <w:tab/>
      </w:r>
      <w:r>
        <w:tab/>
      </w:r>
      <w:r>
        <w:tab/>
        <w:t>&lt;Node&gt;</w:t>
      </w:r>
    </w:p>
    <w:p w14:paraId="63189B03" w14:textId="77777777" w:rsidR="0053428C" w:rsidRDefault="0053428C" w:rsidP="0053428C">
      <w:pPr>
        <w:pStyle w:val="PL"/>
      </w:pPr>
      <w:r>
        <w:tab/>
      </w:r>
      <w:r>
        <w:tab/>
      </w:r>
      <w:r>
        <w:tab/>
      </w:r>
      <w:r>
        <w:tab/>
        <w:t>&lt;NodeName&gt;E</w:t>
      </w:r>
      <w:r w:rsidRPr="00C86175">
        <w:t>xempt</w:t>
      </w:r>
      <w:r>
        <w:t>ed_service_list_roaming&lt;/NodeName&gt;</w:t>
      </w:r>
    </w:p>
    <w:p w14:paraId="41FFA7EB" w14:textId="77777777" w:rsidR="0053428C" w:rsidRDefault="0053428C" w:rsidP="0053428C">
      <w:pPr>
        <w:pStyle w:val="PL"/>
      </w:pPr>
      <w:r>
        <w:tab/>
      </w:r>
      <w:r>
        <w:tab/>
      </w:r>
      <w:r>
        <w:tab/>
      </w:r>
      <w:r>
        <w:tab/>
        <w:t>&lt;DFProperties&gt;</w:t>
      </w:r>
    </w:p>
    <w:p w14:paraId="07D9B672" w14:textId="77777777" w:rsidR="0053428C" w:rsidRDefault="0053428C" w:rsidP="0053428C">
      <w:pPr>
        <w:pStyle w:val="PL"/>
      </w:pPr>
      <w:r>
        <w:tab/>
      </w:r>
      <w:r>
        <w:tab/>
      </w:r>
      <w:r>
        <w:tab/>
      </w:r>
      <w:r>
        <w:tab/>
      </w:r>
      <w:r>
        <w:tab/>
        <w:t>&lt;AccessType&gt;</w:t>
      </w:r>
    </w:p>
    <w:p w14:paraId="4638DF3F" w14:textId="77777777" w:rsidR="0053428C" w:rsidRDefault="0053428C" w:rsidP="0053428C">
      <w:pPr>
        <w:pStyle w:val="PL"/>
      </w:pPr>
      <w:r>
        <w:tab/>
      </w:r>
      <w:r>
        <w:tab/>
      </w:r>
      <w:r>
        <w:tab/>
      </w:r>
      <w:r>
        <w:tab/>
      </w:r>
      <w:r>
        <w:tab/>
      </w:r>
      <w:r>
        <w:tab/>
        <w:t>&lt;Get/&gt;</w:t>
      </w:r>
    </w:p>
    <w:p w14:paraId="0ED957B2" w14:textId="77777777" w:rsidR="0053428C" w:rsidRDefault="0053428C" w:rsidP="0053428C">
      <w:pPr>
        <w:pStyle w:val="PL"/>
      </w:pPr>
      <w:r>
        <w:tab/>
      </w:r>
      <w:r>
        <w:tab/>
      </w:r>
      <w:r>
        <w:tab/>
      </w:r>
      <w:r>
        <w:tab/>
      </w:r>
      <w:r>
        <w:tab/>
      </w:r>
      <w:r>
        <w:tab/>
        <w:t>&lt;Replace/&gt;</w:t>
      </w:r>
    </w:p>
    <w:p w14:paraId="4305F90B" w14:textId="77777777" w:rsidR="0053428C" w:rsidRDefault="0053428C" w:rsidP="0053428C">
      <w:pPr>
        <w:pStyle w:val="PL"/>
      </w:pPr>
      <w:r>
        <w:tab/>
      </w:r>
      <w:r>
        <w:tab/>
      </w:r>
      <w:r>
        <w:tab/>
      </w:r>
      <w:r>
        <w:tab/>
      </w:r>
      <w:r>
        <w:tab/>
        <w:t>&lt;/AccessType&gt;</w:t>
      </w:r>
    </w:p>
    <w:p w14:paraId="572FE95F" w14:textId="77777777" w:rsidR="0053428C" w:rsidRDefault="0053428C" w:rsidP="0053428C">
      <w:pPr>
        <w:pStyle w:val="PL"/>
      </w:pPr>
      <w:r>
        <w:tab/>
      </w:r>
      <w:r>
        <w:tab/>
      </w:r>
      <w:r>
        <w:tab/>
      </w:r>
      <w:r>
        <w:tab/>
      </w:r>
      <w:r>
        <w:tab/>
        <w:t>&lt;DFFormat&gt;</w:t>
      </w:r>
    </w:p>
    <w:p w14:paraId="6418BB33" w14:textId="77777777" w:rsidR="0053428C" w:rsidRDefault="0053428C" w:rsidP="0053428C">
      <w:pPr>
        <w:pStyle w:val="PL"/>
      </w:pPr>
      <w:r>
        <w:tab/>
      </w:r>
      <w:r>
        <w:tab/>
      </w:r>
      <w:r>
        <w:tab/>
      </w:r>
      <w:r>
        <w:tab/>
      </w:r>
      <w:r>
        <w:tab/>
      </w:r>
      <w:r>
        <w:tab/>
        <w:t>&lt;node/&gt;</w:t>
      </w:r>
    </w:p>
    <w:p w14:paraId="23D27DA1" w14:textId="77777777" w:rsidR="0053428C" w:rsidRDefault="0053428C" w:rsidP="0053428C">
      <w:pPr>
        <w:pStyle w:val="PL"/>
      </w:pPr>
      <w:r>
        <w:tab/>
      </w:r>
      <w:r>
        <w:tab/>
      </w:r>
      <w:r>
        <w:tab/>
      </w:r>
      <w:r>
        <w:tab/>
      </w:r>
      <w:r>
        <w:tab/>
        <w:t>&lt;/DFFormat&gt;</w:t>
      </w:r>
    </w:p>
    <w:p w14:paraId="5D2A44C1" w14:textId="77777777" w:rsidR="0053428C" w:rsidRDefault="0053428C" w:rsidP="0053428C">
      <w:pPr>
        <w:pStyle w:val="PL"/>
      </w:pPr>
      <w:r>
        <w:tab/>
      </w:r>
      <w:r>
        <w:tab/>
      </w:r>
      <w:r>
        <w:tab/>
      </w:r>
      <w:r>
        <w:tab/>
      </w:r>
      <w:r>
        <w:tab/>
        <w:t>&lt;Occurrence&gt;</w:t>
      </w:r>
    </w:p>
    <w:p w14:paraId="399C93F4" w14:textId="77777777" w:rsidR="0053428C" w:rsidRDefault="0053428C" w:rsidP="0053428C">
      <w:pPr>
        <w:pStyle w:val="PL"/>
      </w:pPr>
      <w:r>
        <w:tab/>
      </w:r>
      <w:r>
        <w:tab/>
      </w:r>
      <w:r>
        <w:tab/>
      </w:r>
      <w:r>
        <w:tab/>
      </w:r>
      <w:r>
        <w:tab/>
      </w:r>
      <w:r>
        <w:tab/>
        <w:t>&lt;One/&gt;</w:t>
      </w:r>
    </w:p>
    <w:p w14:paraId="46E4CA70" w14:textId="77777777" w:rsidR="0053428C" w:rsidRDefault="0053428C" w:rsidP="0053428C">
      <w:pPr>
        <w:pStyle w:val="PL"/>
      </w:pPr>
      <w:r>
        <w:tab/>
      </w:r>
      <w:r>
        <w:tab/>
      </w:r>
      <w:r>
        <w:tab/>
      </w:r>
      <w:r>
        <w:tab/>
      </w:r>
      <w:r>
        <w:tab/>
        <w:t>&lt;/Occurrence&gt;</w:t>
      </w:r>
    </w:p>
    <w:p w14:paraId="5236F983" w14:textId="77777777" w:rsidR="0053428C" w:rsidRDefault="0053428C" w:rsidP="0053428C">
      <w:pPr>
        <w:pStyle w:val="PL"/>
      </w:pPr>
      <w:r>
        <w:tab/>
      </w:r>
      <w:r>
        <w:tab/>
      </w:r>
      <w:r>
        <w:tab/>
      </w:r>
      <w:r>
        <w:tab/>
      </w:r>
      <w:r>
        <w:tab/>
        <w:t>&lt;Scope&gt;</w:t>
      </w:r>
    </w:p>
    <w:p w14:paraId="220EF3BA" w14:textId="77777777" w:rsidR="0053428C" w:rsidRDefault="0053428C" w:rsidP="0053428C">
      <w:pPr>
        <w:pStyle w:val="PL"/>
      </w:pPr>
      <w:r>
        <w:tab/>
      </w:r>
      <w:r>
        <w:tab/>
      </w:r>
      <w:r>
        <w:tab/>
      </w:r>
      <w:r>
        <w:tab/>
      </w:r>
      <w:r>
        <w:tab/>
      </w:r>
      <w:r>
        <w:tab/>
        <w:t>&lt;Dynamic/&gt;</w:t>
      </w:r>
    </w:p>
    <w:p w14:paraId="32A8F7F2" w14:textId="77777777" w:rsidR="0053428C" w:rsidRDefault="0053428C" w:rsidP="0053428C">
      <w:pPr>
        <w:pStyle w:val="PL"/>
      </w:pPr>
      <w:r>
        <w:tab/>
      </w:r>
      <w:r>
        <w:tab/>
      </w:r>
      <w:r>
        <w:tab/>
      </w:r>
      <w:r>
        <w:tab/>
      </w:r>
      <w:r>
        <w:tab/>
        <w:t>&lt;/Scope&gt;</w:t>
      </w:r>
    </w:p>
    <w:p w14:paraId="173CBC6F" w14:textId="77777777" w:rsidR="0053428C" w:rsidRDefault="0053428C" w:rsidP="0053428C">
      <w:pPr>
        <w:pStyle w:val="PL"/>
      </w:pPr>
      <w:r>
        <w:tab/>
      </w:r>
      <w:r>
        <w:tab/>
      </w:r>
      <w:r>
        <w:tab/>
      </w:r>
      <w:r>
        <w:tab/>
      </w:r>
      <w:r>
        <w:tab/>
        <w:t>&lt;DFTitle&gt;List of services which are exempted of 3GPP PS data off</w:t>
      </w:r>
      <w:r w:rsidRPr="00E579AA">
        <w:t xml:space="preserve"> </w:t>
      </w:r>
      <w:r>
        <w:t>when the UE is in the VPLMN.&lt;/DFTitle&gt;</w:t>
      </w:r>
    </w:p>
    <w:p w14:paraId="1015A6AC" w14:textId="77777777" w:rsidR="0053428C" w:rsidRDefault="0053428C" w:rsidP="0053428C">
      <w:pPr>
        <w:pStyle w:val="PL"/>
      </w:pPr>
      <w:r>
        <w:tab/>
      </w:r>
      <w:r>
        <w:tab/>
      </w:r>
      <w:r>
        <w:tab/>
      </w:r>
      <w:r>
        <w:tab/>
      </w:r>
      <w:r>
        <w:tab/>
        <w:t>&lt;DFType&gt;</w:t>
      </w:r>
    </w:p>
    <w:p w14:paraId="29A7DEBD" w14:textId="77777777" w:rsidR="0053428C" w:rsidRDefault="0053428C" w:rsidP="0053428C">
      <w:pPr>
        <w:pStyle w:val="PL"/>
      </w:pPr>
      <w:r>
        <w:tab/>
      </w:r>
      <w:r>
        <w:tab/>
      </w:r>
      <w:r>
        <w:tab/>
      </w:r>
      <w:r>
        <w:tab/>
      </w:r>
      <w:r>
        <w:tab/>
      </w:r>
      <w:r>
        <w:tab/>
        <w:t>&lt;DDFName/&gt;</w:t>
      </w:r>
    </w:p>
    <w:p w14:paraId="2818D2BA" w14:textId="77777777" w:rsidR="0053428C" w:rsidRDefault="0053428C" w:rsidP="0053428C">
      <w:pPr>
        <w:pStyle w:val="PL"/>
      </w:pPr>
      <w:r>
        <w:tab/>
      </w:r>
      <w:r>
        <w:tab/>
      </w:r>
      <w:r>
        <w:tab/>
      </w:r>
      <w:r>
        <w:tab/>
      </w:r>
      <w:r>
        <w:tab/>
        <w:t>&lt;/DFType&gt;</w:t>
      </w:r>
    </w:p>
    <w:p w14:paraId="7D0D910B" w14:textId="648EB628" w:rsidR="0053428C" w:rsidRDefault="0053428C" w:rsidP="0053428C">
      <w:pPr>
        <w:pStyle w:val="PL"/>
      </w:pPr>
      <w:r>
        <w:tab/>
      </w:r>
      <w:r>
        <w:tab/>
      </w:r>
      <w:r>
        <w:tab/>
      </w:r>
      <w:r>
        <w:tab/>
        <w:t>&lt;/DFProperties&gt;</w:t>
      </w:r>
      <w:r>
        <w:br/>
      </w:r>
    </w:p>
    <w:p w14:paraId="0C8248B6" w14:textId="77777777" w:rsidR="0053428C" w:rsidRDefault="0053428C" w:rsidP="0053428C">
      <w:pPr>
        <w:pStyle w:val="PL"/>
      </w:pPr>
      <w:r>
        <w:tab/>
      </w:r>
      <w:r>
        <w:tab/>
      </w:r>
      <w:r>
        <w:tab/>
      </w:r>
      <w:r>
        <w:tab/>
        <w:t>&lt;Node&gt;</w:t>
      </w:r>
    </w:p>
    <w:p w14:paraId="7D2C2F60" w14:textId="77777777" w:rsidR="0053428C" w:rsidRDefault="0053428C" w:rsidP="0053428C">
      <w:pPr>
        <w:pStyle w:val="PL"/>
      </w:pPr>
      <w:r>
        <w:tab/>
      </w:r>
      <w:r>
        <w:tab/>
      </w:r>
      <w:r>
        <w:tab/>
      </w:r>
      <w:r>
        <w:tab/>
      </w:r>
      <w:r>
        <w:tab/>
        <w:t>&lt;NodeName&gt;Device_management_over_PS&lt;/NodeName&gt;</w:t>
      </w:r>
    </w:p>
    <w:p w14:paraId="23227E19" w14:textId="77777777" w:rsidR="0053428C" w:rsidRDefault="0053428C" w:rsidP="0053428C">
      <w:pPr>
        <w:pStyle w:val="PL"/>
      </w:pPr>
      <w:r>
        <w:tab/>
      </w:r>
      <w:r>
        <w:tab/>
      </w:r>
      <w:r>
        <w:tab/>
      </w:r>
      <w:r>
        <w:tab/>
      </w:r>
      <w:r>
        <w:tab/>
        <w:t>&lt;DFProperties&gt;</w:t>
      </w:r>
    </w:p>
    <w:p w14:paraId="7D4C413F" w14:textId="77777777" w:rsidR="0053428C" w:rsidRDefault="0053428C" w:rsidP="0053428C">
      <w:pPr>
        <w:pStyle w:val="PL"/>
      </w:pPr>
      <w:r>
        <w:tab/>
      </w:r>
      <w:r>
        <w:tab/>
      </w:r>
      <w:r>
        <w:tab/>
      </w:r>
      <w:r>
        <w:tab/>
      </w:r>
      <w:r>
        <w:tab/>
      </w:r>
      <w:r>
        <w:tab/>
        <w:t>&lt;AccessType&gt;</w:t>
      </w:r>
    </w:p>
    <w:p w14:paraId="7170089E" w14:textId="77777777" w:rsidR="0053428C" w:rsidRDefault="0053428C" w:rsidP="0053428C">
      <w:pPr>
        <w:pStyle w:val="PL"/>
      </w:pPr>
      <w:r>
        <w:tab/>
      </w:r>
      <w:r>
        <w:tab/>
      </w:r>
      <w:r>
        <w:tab/>
      </w:r>
      <w:r>
        <w:tab/>
      </w:r>
      <w:r>
        <w:tab/>
      </w:r>
      <w:r>
        <w:tab/>
      </w:r>
      <w:r>
        <w:tab/>
        <w:t>&lt;Get/&gt;</w:t>
      </w:r>
    </w:p>
    <w:p w14:paraId="7207839D" w14:textId="77777777" w:rsidR="0053428C" w:rsidRDefault="0053428C" w:rsidP="0053428C">
      <w:pPr>
        <w:pStyle w:val="PL"/>
      </w:pPr>
      <w:r>
        <w:tab/>
      </w:r>
      <w:r>
        <w:tab/>
      </w:r>
      <w:r>
        <w:tab/>
      </w:r>
      <w:r>
        <w:tab/>
      </w:r>
      <w:r>
        <w:tab/>
      </w:r>
      <w:r>
        <w:tab/>
      </w:r>
      <w:r>
        <w:tab/>
        <w:t>&lt;Replace/&gt;</w:t>
      </w:r>
    </w:p>
    <w:p w14:paraId="255125BB" w14:textId="77777777" w:rsidR="0053428C" w:rsidRDefault="0053428C" w:rsidP="0053428C">
      <w:pPr>
        <w:pStyle w:val="PL"/>
      </w:pPr>
      <w:r>
        <w:tab/>
      </w:r>
      <w:r>
        <w:tab/>
      </w:r>
      <w:r>
        <w:tab/>
      </w:r>
      <w:r>
        <w:tab/>
      </w:r>
      <w:r>
        <w:tab/>
      </w:r>
      <w:r>
        <w:tab/>
        <w:t>&lt;/AccessType&gt;</w:t>
      </w:r>
    </w:p>
    <w:p w14:paraId="35214EFA" w14:textId="77777777" w:rsidR="0053428C" w:rsidRDefault="0053428C" w:rsidP="0053428C">
      <w:pPr>
        <w:pStyle w:val="PL"/>
      </w:pPr>
      <w:r>
        <w:tab/>
      </w:r>
      <w:r>
        <w:tab/>
      </w:r>
      <w:r>
        <w:tab/>
      </w:r>
      <w:r>
        <w:tab/>
      </w:r>
      <w:r>
        <w:tab/>
      </w:r>
      <w:r>
        <w:tab/>
        <w:t>&lt;DFFormat&gt;</w:t>
      </w:r>
    </w:p>
    <w:p w14:paraId="59DF90B4" w14:textId="77777777" w:rsidR="0053428C" w:rsidRDefault="0053428C" w:rsidP="0053428C">
      <w:pPr>
        <w:pStyle w:val="PL"/>
      </w:pPr>
      <w:r>
        <w:tab/>
      </w:r>
      <w:r>
        <w:tab/>
      </w:r>
      <w:r>
        <w:tab/>
      </w:r>
      <w:r>
        <w:tab/>
      </w:r>
      <w:r>
        <w:tab/>
      </w:r>
      <w:r>
        <w:tab/>
      </w:r>
      <w:r>
        <w:tab/>
        <w:t>&lt;bool/&gt;</w:t>
      </w:r>
    </w:p>
    <w:p w14:paraId="70BF38F5" w14:textId="77777777" w:rsidR="0053428C" w:rsidRDefault="0053428C" w:rsidP="0053428C">
      <w:pPr>
        <w:pStyle w:val="PL"/>
      </w:pPr>
      <w:r>
        <w:lastRenderedPageBreak/>
        <w:tab/>
      </w:r>
      <w:r>
        <w:tab/>
      </w:r>
      <w:r>
        <w:tab/>
      </w:r>
      <w:r>
        <w:tab/>
      </w:r>
      <w:r>
        <w:tab/>
      </w:r>
      <w:r>
        <w:tab/>
        <w:t>&lt;/DFFormat&gt;</w:t>
      </w:r>
    </w:p>
    <w:p w14:paraId="72F8FA99" w14:textId="77777777" w:rsidR="0053428C" w:rsidRDefault="0053428C" w:rsidP="0053428C">
      <w:pPr>
        <w:pStyle w:val="PL"/>
      </w:pPr>
      <w:r>
        <w:tab/>
      </w:r>
      <w:r>
        <w:tab/>
      </w:r>
      <w:r>
        <w:tab/>
      </w:r>
      <w:r>
        <w:tab/>
      </w:r>
      <w:r>
        <w:tab/>
      </w:r>
      <w:r>
        <w:tab/>
        <w:t>&lt;Occurrence&gt;</w:t>
      </w:r>
    </w:p>
    <w:p w14:paraId="54B2B97D" w14:textId="77777777" w:rsidR="0053428C" w:rsidRDefault="0053428C" w:rsidP="0053428C">
      <w:pPr>
        <w:pStyle w:val="PL"/>
      </w:pPr>
      <w:r>
        <w:tab/>
      </w:r>
      <w:r>
        <w:tab/>
      </w:r>
      <w:r>
        <w:tab/>
      </w:r>
      <w:r>
        <w:tab/>
      </w:r>
      <w:r>
        <w:tab/>
      </w:r>
      <w:r>
        <w:tab/>
      </w:r>
      <w:r>
        <w:tab/>
        <w:t>&lt;One/&gt;</w:t>
      </w:r>
    </w:p>
    <w:p w14:paraId="6782DEA1" w14:textId="77777777" w:rsidR="0053428C" w:rsidRDefault="0053428C" w:rsidP="0053428C">
      <w:pPr>
        <w:pStyle w:val="PL"/>
      </w:pPr>
      <w:r>
        <w:tab/>
      </w:r>
      <w:r>
        <w:tab/>
      </w:r>
      <w:r>
        <w:tab/>
      </w:r>
      <w:r>
        <w:tab/>
      </w:r>
      <w:r>
        <w:tab/>
      </w:r>
      <w:r>
        <w:tab/>
        <w:t>&lt;/Occurrence&gt;</w:t>
      </w:r>
    </w:p>
    <w:p w14:paraId="22A3A7BF" w14:textId="77777777" w:rsidR="0053428C" w:rsidRDefault="0053428C" w:rsidP="0053428C">
      <w:pPr>
        <w:pStyle w:val="PL"/>
      </w:pPr>
      <w:r>
        <w:tab/>
      </w:r>
      <w:r>
        <w:tab/>
      </w:r>
      <w:r>
        <w:tab/>
      </w:r>
      <w:r>
        <w:tab/>
      </w:r>
      <w:r>
        <w:tab/>
      </w:r>
      <w:r>
        <w:tab/>
        <w:t>&lt;Scope&gt;</w:t>
      </w:r>
    </w:p>
    <w:p w14:paraId="7B671B62" w14:textId="77777777" w:rsidR="0053428C" w:rsidRDefault="0053428C" w:rsidP="0053428C">
      <w:pPr>
        <w:pStyle w:val="PL"/>
      </w:pPr>
      <w:r>
        <w:tab/>
      </w:r>
      <w:r>
        <w:tab/>
      </w:r>
      <w:r>
        <w:tab/>
      </w:r>
      <w:r>
        <w:tab/>
      </w:r>
      <w:r>
        <w:tab/>
      </w:r>
      <w:r>
        <w:tab/>
      </w:r>
      <w:r>
        <w:tab/>
        <w:t>&lt;Dynamic/&gt;</w:t>
      </w:r>
    </w:p>
    <w:p w14:paraId="3D926601" w14:textId="77777777" w:rsidR="0053428C" w:rsidRDefault="0053428C" w:rsidP="0053428C">
      <w:pPr>
        <w:pStyle w:val="PL"/>
      </w:pPr>
      <w:r>
        <w:tab/>
      </w:r>
      <w:r>
        <w:tab/>
      </w:r>
      <w:r>
        <w:tab/>
      </w:r>
      <w:r>
        <w:tab/>
      </w:r>
      <w:r>
        <w:tab/>
      </w:r>
      <w:r>
        <w:tab/>
        <w:t>&lt;/Scope&gt;</w:t>
      </w:r>
    </w:p>
    <w:p w14:paraId="34600151" w14:textId="77777777" w:rsidR="0053428C" w:rsidRDefault="0053428C" w:rsidP="0053428C">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621F48CE" w14:textId="77777777" w:rsidR="0053428C" w:rsidRDefault="0053428C" w:rsidP="0053428C">
      <w:pPr>
        <w:pStyle w:val="PL"/>
      </w:pPr>
      <w:r>
        <w:tab/>
      </w:r>
      <w:r>
        <w:tab/>
      </w:r>
      <w:r>
        <w:tab/>
      </w:r>
      <w:r>
        <w:tab/>
      </w:r>
      <w:r>
        <w:tab/>
      </w:r>
      <w:r>
        <w:tab/>
        <w:t>&lt;DFType&gt;</w:t>
      </w:r>
    </w:p>
    <w:p w14:paraId="6538F282" w14:textId="77777777" w:rsidR="0053428C" w:rsidRDefault="0053428C" w:rsidP="0053428C">
      <w:pPr>
        <w:pStyle w:val="PL"/>
      </w:pPr>
      <w:r>
        <w:tab/>
      </w:r>
      <w:r>
        <w:tab/>
      </w:r>
      <w:r>
        <w:tab/>
      </w:r>
      <w:r>
        <w:tab/>
      </w:r>
      <w:r>
        <w:tab/>
      </w:r>
      <w:r>
        <w:tab/>
      </w:r>
      <w:r>
        <w:tab/>
        <w:t>&lt;MIME&gt;text/plain&lt;/MIME&gt;</w:t>
      </w:r>
    </w:p>
    <w:p w14:paraId="54BC3FBD" w14:textId="77777777" w:rsidR="0053428C" w:rsidRDefault="0053428C" w:rsidP="0053428C">
      <w:pPr>
        <w:pStyle w:val="PL"/>
      </w:pPr>
      <w:r>
        <w:tab/>
      </w:r>
      <w:r>
        <w:tab/>
      </w:r>
      <w:r>
        <w:tab/>
      </w:r>
      <w:r>
        <w:tab/>
      </w:r>
      <w:r>
        <w:tab/>
      </w:r>
      <w:r>
        <w:tab/>
        <w:t>&lt;/DFType&gt;</w:t>
      </w:r>
    </w:p>
    <w:p w14:paraId="54E61FAF" w14:textId="77777777" w:rsidR="0053428C" w:rsidRDefault="0053428C" w:rsidP="0053428C">
      <w:pPr>
        <w:pStyle w:val="PL"/>
      </w:pPr>
      <w:r>
        <w:tab/>
      </w:r>
      <w:r>
        <w:tab/>
      </w:r>
      <w:r>
        <w:tab/>
      </w:r>
      <w:r>
        <w:tab/>
      </w:r>
      <w:r>
        <w:tab/>
        <w:t>&lt;/DFProperties&gt;</w:t>
      </w:r>
    </w:p>
    <w:p w14:paraId="1B5A573D" w14:textId="77777777" w:rsidR="0053428C" w:rsidRDefault="0053428C" w:rsidP="0053428C">
      <w:pPr>
        <w:pStyle w:val="PL"/>
      </w:pPr>
      <w:r>
        <w:tab/>
      </w:r>
      <w:r>
        <w:tab/>
      </w:r>
      <w:r>
        <w:tab/>
      </w:r>
      <w:r>
        <w:tab/>
        <w:t>&lt;/Node&gt;</w:t>
      </w:r>
    </w:p>
    <w:p w14:paraId="73D190C1" w14:textId="77777777" w:rsidR="0053428C" w:rsidRDefault="0053428C" w:rsidP="0053428C">
      <w:pPr>
        <w:pStyle w:val="PL"/>
      </w:pPr>
    </w:p>
    <w:p w14:paraId="49AB34E6" w14:textId="77777777" w:rsidR="0053428C" w:rsidRDefault="0053428C" w:rsidP="0053428C">
      <w:pPr>
        <w:pStyle w:val="PL"/>
      </w:pPr>
      <w:r>
        <w:tab/>
      </w:r>
      <w:r>
        <w:tab/>
      </w:r>
      <w:r>
        <w:tab/>
      </w:r>
      <w:r>
        <w:tab/>
        <w:t>&lt;Node&gt;</w:t>
      </w:r>
    </w:p>
    <w:p w14:paraId="48192DE7" w14:textId="77777777" w:rsidR="0053428C" w:rsidRDefault="0053428C" w:rsidP="0053428C">
      <w:pPr>
        <w:pStyle w:val="PL"/>
      </w:pPr>
      <w:r>
        <w:tab/>
      </w:r>
      <w:r>
        <w:tab/>
      </w:r>
      <w:r>
        <w:tab/>
      </w:r>
      <w:r>
        <w:tab/>
      </w:r>
      <w:r>
        <w:tab/>
        <w:t>&lt;NodeName&gt;Bearer_independent_protocol&lt;/NodeName&gt;</w:t>
      </w:r>
    </w:p>
    <w:p w14:paraId="0902C24D" w14:textId="77777777" w:rsidR="0053428C" w:rsidRDefault="0053428C" w:rsidP="0053428C">
      <w:pPr>
        <w:pStyle w:val="PL"/>
      </w:pPr>
      <w:r>
        <w:tab/>
      </w:r>
      <w:r>
        <w:tab/>
      </w:r>
      <w:r>
        <w:tab/>
      </w:r>
      <w:r>
        <w:tab/>
      </w:r>
      <w:r>
        <w:tab/>
        <w:t>&lt;DFProperties&gt;</w:t>
      </w:r>
    </w:p>
    <w:p w14:paraId="49E4AD1C" w14:textId="77777777" w:rsidR="0053428C" w:rsidRDefault="0053428C" w:rsidP="0053428C">
      <w:pPr>
        <w:pStyle w:val="PL"/>
      </w:pPr>
      <w:r>
        <w:tab/>
      </w:r>
      <w:r>
        <w:tab/>
      </w:r>
      <w:r>
        <w:tab/>
      </w:r>
      <w:r>
        <w:tab/>
      </w:r>
      <w:r>
        <w:tab/>
      </w:r>
      <w:r>
        <w:tab/>
        <w:t>&lt;AccessType&gt;</w:t>
      </w:r>
    </w:p>
    <w:p w14:paraId="64D1DA4B" w14:textId="77777777" w:rsidR="0053428C" w:rsidRDefault="0053428C" w:rsidP="0053428C">
      <w:pPr>
        <w:pStyle w:val="PL"/>
      </w:pPr>
      <w:r>
        <w:tab/>
      </w:r>
      <w:r>
        <w:tab/>
      </w:r>
      <w:r>
        <w:tab/>
      </w:r>
      <w:r>
        <w:tab/>
      </w:r>
      <w:r>
        <w:tab/>
      </w:r>
      <w:r>
        <w:tab/>
      </w:r>
      <w:r>
        <w:tab/>
        <w:t>&lt;Get/&gt;</w:t>
      </w:r>
    </w:p>
    <w:p w14:paraId="61B06841" w14:textId="77777777" w:rsidR="0053428C" w:rsidRDefault="0053428C" w:rsidP="0053428C">
      <w:pPr>
        <w:pStyle w:val="PL"/>
      </w:pPr>
      <w:r>
        <w:tab/>
      </w:r>
      <w:r>
        <w:tab/>
      </w:r>
      <w:r>
        <w:tab/>
      </w:r>
      <w:r>
        <w:tab/>
      </w:r>
      <w:r>
        <w:tab/>
      </w:r>
      <w:r>
        <w:tab/>
      </w:r>
      <w:r>
        <w:tab/>
        <w:t>&lt;Replace/&gt;</w:t>
      </w:r>
    </w:p>
    <w:p w14:paraId="479C6CDD" w14:textId="77777777" w:rsidR="0053428C" w:rsidRDefault="0053428C" w:rsidP="0053428C">
      <w:pPr>
        <w:pStyle w:val="PL"/>
      </w:pPr>
      <w:r>
        <w:tab/>
      </w:r>
      <w:r>
        <w:tab/>
      </w:r>
      <w:r>
        <w:tab/>
      </w:r>
      <w:r>
        <w:tab/>
      </w:r>
      <w:r>
        <w:tab/>
      </w:r>
      <w:r>
        <w:tab/>
        <w:t>&lt;/AccessType&gt;</w:t>
      </w:r>
    </w:p>
    <w:p w14:paraId="57093FA9" w14:textId="77777777" w:rsidR="0053428C" w:rsidRDefault="0053428C" w:rsidP="0053428C">
      <w:pPr>
        <w:pStyle w:val="PL"/>
      </w:pPr>
      <w:r>
        <w:tab/>
      </w:r>
      <w:r>
        <w:tab/>
      </w:r>
      <w:r>
        <w:tab/>
      </w:r>
      <w:r>
        <w:tab/>
      </w:r>
      <w:r>
        <w:tab/>
      </w:r>
      <w:r>
        <w:tab/>
        <w:t>&lt;DFFormat&gt;</w:t>
      </w:r>
    </w:p>
    <w:p w14:paraId="18DC2D62" w14:textId="77777777" w:rsidR="0053428C" w:rsidRDefault="0053428C" w:rsidP="0053428C">
      <w:pPr>
        <w:pStyle w:val="PL"/>
      </w:pPr>
      <w:r>
        <w:tab/>
      </w:r>
      <w:r>
        <w:tab/>
      </w:r>
      <w:r>
        <w:tab/>
      </w:r>
      <w:r>
        <w:tab/>
      </w:r>
      <w:r>
        <w:tab/>
      </w:r>
      <w:r>
        <w:tab/>
      </w:r>
      <w:r>
        <w:tab/>
        <w:t>&lt;bool/&gt;</w:t>
      </w:r>
    </w:p>
    <w:p w14:paraId="51C5CD29" w14:textId="77777777" w:rsidR="0053428C" w:rsidRDefault="0053428C" w:rsidP="0053428C">
      <w:pPr>
        <w:pStyle w:val="PL"/>
      </w:pPr>
      <w:r>
        <w:tab/>
      </w:r>
      <w:r>
        <w:tab/>
      </w:r>
      <w:r>
        <w:tab/>
      </w:r>
      <w:r>
        <w:tab/>
      </w:r>
      <w:r>
        <w:tab/>
      </w:r>
      <w:r>
        <w:tab/>
        <w:t>&lt;/DFFormat&gt;</w:t>
      </w:r>
    </w:p>
    <w:p w14:paraId="2C5C7F74" w14:textId="77777777" w:rsidR="0053428C" w:rsidRDefault="0053428C" w:rsidP="0053428C">
      <w:pPr>
        <w:pStyle w:val="PL"/>
      </w:pPr>
      <w:r>
        <w:tab/>
      </w:r>
      <w:r>
        <w:tab/>
      </w:r>
      <w:r>
        <w:tab/>
      </w:r>
      <w:r>
        <w:tab/>
      </w:r>
      <w:r>
        <w:tab/>
      </w:r>
      <w:r>
        <w:tab/>
        <w:t>&lt;Occurrence&gt;</w:t>
      </w:r>
    </w:p>
    <w:p w14:paraId="73924BA5" w14:textId="77777777" w:rsidR="0053428C" w:rsidRDefault="0053428C" w:rsidP="0053428C">
      <w:pPr>
        <w:pStyle w:val="PL"/>
      </w:pPr>
      <w:r>
        <w:tab/>
      </w:r>
      <w:r>
        <w:tab/>
      </w:r>
      <w:r>
        <w:tab/>
      </w:r>
      <w:r>
        <w:tab/>
      </w:r>
      <w:r>
        <w:tab/>
      </w:r>
      <w:r>
        <w:tab/>
      </w:r>
      <w:r>
        <w:tab/>
        <w:t>&lt;One/&gt;</w:t>
      </w:r>
    </w:p>
    <w:p w14:paraId="4E6CF639" w14:textId="77777777" w:rsidR="0053428C" w:rsidRDefault="0053428C" w:rsidP="0053428C">
      <w:pPr>
        <w:pStyle w:val="PL"/>
      </w:pPr>
      <w:r>
        <w:tab/>
      </w:r>
      <w:r>
        <w:tab/>
      </w:r>
      <w:r>
        <w:tab/>
      </w:r>
      <w:r>
        <w:tab/>
      </w:r>
      <w:r>
        <w:tab/>
      </w:r>
      <w:r>
        <w:tab/>
        <w:t>&lt;/Occurrence&gt;</w:t>
      </w:r>
    </w:p>
    <w:p w14:paraId="452EB728" w14:textId="77777777" w:rsidR="0053428C" w:rsidRDefault="0053428C" w:rsidP="0053428C">
      <w:pPr>
        <w:pStyle w:val="PL"/>
      </w:pPr>
      <w:r>
        <w:tab/>
      </w:r>
      <w:r>
        <w:tab/>
      </w:r>
      <w:r>
        <w:tab/>
      </w:r>
      <w:r>
        <w:tab/>
      </w:r>
      <w:r>
        <w:tab/>
      </w:r>
      <w:r>
        <w:tab/>
        <w:t>&lt;Scope&gt;</w:t>
      </w:r>
    </w:p>
    <w:p w14:paraId="2C355A31" w14:textId="77777777" w:rsidR="0053428C" w:rsidRDefault="0053428C" w:rsidP="0053428C">
      <w:pPr>
        <w:pStyle w:val="PL"/>
      </w:pPr>
      <w:r>
        <w:tab/>
      </w:r>
      <w:r>
        <w:tab/>
      </w:r>
      <w:r>
        <w:tab/>
      </w:r>
      <w:r>
        <w:tab/>
      </w:r>
      <w:r>
        <w:tab/>
      </w:r>
      <w:r>
        <w:tab/>
      </w:r>
      <w:r>
        <w:tab/>
        <w:t>&lt;Dynamic/&gt;</w:t>
      </w:r>
    </w:p>
    <w:p w14:paraId="15D1C96B" w14:textId="77777777" w:rsidR="0053428C" w:rsidRDefault="0053428C" w:rsidP="0053428C">
      <w:pPr>
        <w:pStyle w:val="PL"/>
      </w:pPr>
      <w:r>
        <w:tab/>
      </w:r>
      <w:r>
        <w:tab/>
      </w:r>
      <w:r>
        <w:tab/>
      </w:r>
      <w:r>
        <w:tab/>
      </w:r>
      <w:r>
        <w:tab/>
      </w:r>
      <w:r>
        <w:tab/>
        <w:t>&lt;/Scope&gt;</w:t>
      </w:r>
    </w:p>
    <w:p w14:paraId="2C28C984" w14:textId="77777777" w:rsidR="0053428C" w:rsidRDefault="0053428C" w:rsidP="0053428C">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33C796E9" w14:textId="77777777" w:rsidR="0053428C" w:rsidRDefault="0053428C" w:rsidP="0053428C">
      <w:pPr>
        <w:pStyle w:val="PL"/>
      </w:pPr>
      <w:r>
        <w:tab/>
      </w:r>
      <w:r>
        <w:tab/>
      </w:r>
      <w:r>
        <w:tab/>
      </w:r>
      <w:r>
        <w:tab/>
      </w:r>
      <w:r>
        <w:tab/>
      </w:r>
      <w:r>
        <w:tab/>
        <w:t>&lt;DFType&gt;</w:t>
      </w:r>
    </w:p>
    <w:p w14:paraId="0AF526D7" w14:textId="77777777" w:rsidR="0053428C" w:rsidRDefault="0053428C" w:rsidP="0053428C">
      <w:pPr>
        <w:pStyle w:val="PL"/>
      </w:pPr>
      <w:r>
        <w:tab/>
      </w:r>
      <w:r>
        <w:tab/>
      </w:r>
      <w:r>
        <w:tab/>
      </w:r>
      <w:r>
        <w:tab/>
      </w:r>
      <w:r>
        <w:tab/>
      </w:r>
      <w:r>
        <w:tab/>
      </w:r>
      <w:r>
        <w:tab/>
        <w:t>&lt;MIME&gt;text/plain&lt;/MIME&gt;</w:t>
      </w:r>
    </w:p>
    <w:p w14:paraId="79DFB070" w14:textId="77777777" w:rsidR="0053428C" w:rsidRDefault="0053428C" w:rsidP="0053428C">
      <w:pPr>
        <w:pStyle w:val="PL"/>
      </w:pPr>
      <w:r>
        <w:tab/>
      </w:r>
      <w:r>
        <w:tab/>
      </w:r>
      <w:r>
        <w:tab/>
      </w:r>
      <w:r>
        <w:tab/>
      </w:r>
      <w:r>
        <w:tab/>
      </w:r>
      <w:r>
        <w:tab/>
        <w:t>&lt;/DFType&gt;</w:t>
      </w:r>
    </w:p>
    <w:p w14:paraId="1580AA95" w14:textId="77777777" w:rsidR="0053428C" w:rsidRDefault="0053428C" w:rsidP="0053428C">
      <w:pPr>
        <w:pStyle w:val="PL"/>
      </w:pPr>
      <w:r>
        <w:tab/>
      </w:r>
      <w:r>
        <w:tab/>
      </w:r>
      <w:r>
        <w:tab/>
      </w:r>
      <w:r>
        <w:tab/>
      </w:r>
      <w:r>
        <w:tab/>
        <w:t>&lt;/DFProperties&gt;</w:t>
      </w:r>
    </w:p>
    <w:p w14:paraId="041CCD35" w14:textId="77777777" w:rsidR="0053428C" w:rsidRDefault="0053428C" w:rsidP="0053428C">
      <w:pPr>
        <w:pStyle w:val="PL"/>
      </w:pPr>
      <w:r>
        <w:tab/>
      </w:r>
      <w:r>
        <w:tab/>
      </w:r>
      <w:r>
        <w:tab/>
      </w:r>
      <w:r>
        <w:tab/>
        <w:t>&lt;/Node&gt;</w:t>
      </w:r>
    </w:p>
    <w:p w14:paraId="53ED67C3" w14:textId="77777777" w:rsidR="00D752E2" w:rsidRDefault="00D752E2" w:rsidP="00D752E2">
      <w:pPr>
        <w:pStyle w:val="PL"/>
      </w:pPr>
    </w:p>
    <w:p w14:paraId="55B2889E" w14:textId="77777777" w:rsidR="00D752E2" w:rsidRDefault="00D752E2" w:rsidP="00D752E2">
      <w:pPr>
        <w:pStyle w:val="PL"/>
      </w:pPr>
      <w:r>
        <w:tab/>
      </w:r>
      <w:r>
        <w:tab/>
      </w:r>
      <w:r>
        <w:tab/>
      </w:r>
      <w:r>
        <w:tab/>
        <w:t>&lt;Node&gt;</w:t>
      </w:r>
    </w:p>
    <w:p w14:paraId="3D2FFB00" w14:textId="77777777" w:rsidR="00D752E2" w:rsidRDefault="00D752E2" w:rsidP="00D752E2">
      <w:pPr>
        <w:pStyle w:val="PL"/>
      </w:pPr>
      <w:r>
        <w:tab/>
      </w:r>
      <w:r>
        <w:tab/>
      </w:r>
      <w:r>
        <w:tab/>
      </w:r>
      <w:r>
        <w:tab/>
      </w:r>
      <w:r>
        <w:tab/>
        <w:t>&lt;NodeName&gt;</w:t>
      </w:r>
      <w:r w:rsidRPr="007C2413">
        <w:t>Location_services_over_</w:t>
      </w:r>
      <w:r>
        <w:t>LCS_UPP&lt;/NodeName&gt;</w:t>
      </w:r>
    </w:p>
    <w:p w14:paraId="74BD1486" w14:textId="77777777" w:rsidR="00D752E2" w:rsidRDefault="00D752E2" w:rsidP="00D752E2">
      <w:pPr>
        <w:pStyle w:val="PL"/>
      </w:pPr>
      <w:r>
        <w:tab/>
      </w:r>
      <w:r>
        <w:tab/>
      </w:r>
      <w:r>
        <w:tab/>
      </w:r>
      <w:r>
        <w:tab/>
      </w:r>
      <w:r>
        <w:tab/>
        <w:t>&lt;DFProperties&gt;</w:t>
      </w:r>
    </w:p>
    <w:p w14:paraId="14C95D9B" w14:textId="77777777" w:rsidR="00D752E2" w:rsidRDefault="00D752E2" w:rsidP="00D752E2">
      <w:pPr>
        <w:pStyle w:val="PL"/>
      </w:pPr>
      <w:r>
        <w:tab/>
      </w:r>
      <w:r>
        <w:tab/>
      </w:r>
      <w:r>
        <w:tab/>
      </w:r>
      <w:r>
        <w:tab/>
      </w:r>
      <w:r>
        <w:tab/>
      </w:r>
      <w:r>
        <w:tab/>
        <w:t>&lt;AccessType&gt;</w:t>
      </w:r>
    </w:p>
    <w:p w14:paraId="0C18BFC7" w14:textId="77777777" w:rsidR="00D752E2" w:rsidRDefault="00D752E2" w:rsidP="00D752E2">
      <w:pPr>
        <w:pStyle w:val="PL"/>
      </w:pPr>
      <w:r>
        <w:tab/>
      </w:r>
      <w:r>
        <w:tab/>
      </w:r>
      <w:r>
        <w:tab/>
      </w:r>
      <w:r>
        <w:tab/>
      </w:r>
      <w:r>
        <w:tab/>
      </w:r>
      <w:r>
        <w:tab/>
      </w:r>
      <w:r>
        <w:tab/>
        <w:t>&lt;Get/&gt;</w:t>
      </w:r>
    </w:p>
    <w:p w14:paraId="2C81FF2C" w14:textId="77777777" w:rsidR="00D752E2" w:rsidRDefault="00D752E2" w:rsidP="00D752E2">
      <w:pPr>
        <w:pStyle w:val="PL"/>
      </w:pPr>
      <w:r>
        <w:tab/>
      </w:r>
      <w:r>
        <w:tab/>
      </w:r>
      <w:r>
        <w:tab/>
      </w:r>
      <w:r>
        <w:tab/>
      </w:r>
      <w:r>
        <w:tab/>
      </w:r>
      <w:r>
        <w:tab/>
      </w:r>
      <w:r>
        <w:tab/>
        <w:t>&lt;Replace/&gt;</w:t>
      </w:r>
    </w:p>
    <w:p w14:paraId="12271893" w14:textId="77777777" w:rsidR="00D752E2" w:rsidRDefault="00D752E2" w:rsidP="00D752E2">
      <w:pPr>
        <w:pStyle w:val="PL"/>
      </w:pPr>
      <w:r>
        <w:tab/>
      </w:r>
      <w:r>
        <w:tab/>
      </w:r>
      <w:r>
        <w:tab/>
      </w:r>
      <w:r>
        <w:tab/>
      </w:r>
      <w:r>
        <w:tab/>
      </w:r>
      <w:r>
        <w:tab/>
        <w:t>&lt;/AccessType&gt;</w:t>
      </w:r>
    </w:p>
    <w:p w14:paraId="00E66DDD" w14:textId="77777777" w:rsidR="00D752E2" w:rsidRDefault="00D752E2" w:rsidP="00D752E2">
      <w:pPr>
        <w:pStyle w:val="PL"/>
      </w:pPr>
      <w:r>
        <w:tab/>
      </w:r>
      <w:r>
        <w:tab/>
      </w:r>
      <w:r>
        <w:tab/>
      </w:r>
      <w:r>
        <w:tab/>
      </w:r>
      <w:r>
        <w:tab/>
      </w:r>
      <w:r>
        <w:tab/>
        <w:t>&lt;DFFormat&gt;</w:t>
      </w:r>
    </w:p>
    <w:p w14:paraId="23115C14" w14:textId="77777777" w:rsidR="00D752E2" w:rsidRDefault="00D752E2" w:rsidP="00D752E2">
      <w:pPr>
        <w:pStyle w:val="PL"/>
      </w:pPr>
      <w:r>
        <w:tab/>
      </w:r>
      <w:r>
        <w:tab/>
      </w:r>
      <w:r>
        <w:tab/>
      </w:r>
      <w:r>
        <w:tab/>
      </w:r>
      <w:r>
        <w:tab/>
      </w:r>
      <w:r>
        <w:tab/>
      </w:r>
      <w:r>
        <w:tab/>
        <w:t>&lt;bool/&gt;</w:t>
      </w:r>
    </w:p>
    <w:p w14:paraId="6C0625DC" w14:textId="77777777" w:rsidR="00D752E2" w:rsidRDefault="00D752E2" w:rsidP="00D752E2">
      <w:pPr>
        <w:pStyle w:val="PL"/>
      </w:pPr>
      <w:r>
        <w:tab/>
      </w:r>
      <w:r>
        <w:tab/>
      </w:r>
      <w:r>
        <w:tab/>
      </w:r>
      <w:r>
        <w:tab/>
      </w:r>
      <w:r>
        <w:tab/>
      </w:r>
      <w:r>
        <w:tab/>
        <w:t>&lt;/DFFormat&gt;</w:t>
      </w:r>
    </w:p>
    <w:p w14:paraId="42E74FE9" w14:textId="77777777" w:rsidR="00D752E2" w:rsidRDefault="00D752E2" w:rsidP="00D752E2">
      <w:pPr>
        <w:pStyle w:val="PL"/>
      </w:pPr>
      <w:r>
        <w:tab/>
      </w:r>
      <w:r>
        <w:tab/>
      </w:r>
      <w:r>
        <w:tab/>
      </w:r>
      <w:r>
        <w:tab/>
      </w:r>
      <w:r>
        <w:tab/>
      </w:r>
      <w:r>
        <w:tab/>
        <w:t>&lt;Occurrence&gt;</w:t>
      </w:r>
    </w:p>
    <w:p w14:paraId="3EF17DEE" w14:textId="77777777" w:rsidR="00D752E2" w:rsidRDefault="00D752E2" w:rsidP="00D752E2">
      <w:pPr>
        <w:pStyle w:val="PL"/>
      </w:pPr>
      <w:r>
        <w:tab/>
      </w:r>
      <w:r>
        <w:tab/>
      </w:r>
      <w:r>
        <w:tab/>
      </w:r>
      <w:r>
        <w:tab/>
      </w:r>
      <w:r>
        <w:tab/>
      </w:r>
      <w:r>
        <w:tab/>
      </w:r>
      <w:r>
        <w:tab/>
        <w:t>&lt;ZeroOrOne/&gt;</w:t>
      </w:r>
    </w:p>
    <w:p w14:paraId="5178D699" w14:textId="77777777" w:rsidR="00D752E2" w:rsidRDefault="00D752E2" w:rsidP="00D752E2">
      <w:pPr>
        <w:pStyle w:val="PL"/>
      </w:pPr>
      <w:r>
        <w:tab/>
      </w:r>
      <w:r>
        <w:tab/>
      </w:r>
      <w:r>
        <w:tab/>
      </w:r>
      <w:r>
        <w:tab/>
      </w:r>
      <w:r>
        <w:tab/>
      </w:r>
      <w:r>
        <w:tab/>
        <w:t>&lt;/Occurrence&gt;</w:t>
      </w:r>
    </w:p>
    <w:p w14:paraId="23CD7BD5" w14:textId="77777777" w:rsidR="00D752E2" w:rsidRDefault="00D752E2" w:rsidP="00D752E2">
      <w:pPr>
        <w:pStyle w:val="PL"/>
      </w:pPr>
      <w:r>
        <w:tab/>
      </w:r>
      <w:r>
        <w:tab/>
      </w:r>
      <w:r>
        <w:tab/>
      </w:r>
      <w:r>
        <w:tab/>
      </w:r>
      <w:r>
        <w:tab/>
      </w:r>
      <w:r>
        <w:tab/>
        <w:t>&lt;Scope&gt;</w:t>
      </w:r>
    </w:p>
    <w:p w14:paraId="1D146276" w14:textId="77777777" w:rsidR="00D752E2" w:rsidRDefault="00D752E2" w:rsidP="00D752E2">
      <w:pPr>
        <w:pStyle w:val="PL"/>
      </w:pPr>
      <w:r>
        <w:tab/>
      </w:r>
      <w:r>
        <w:tab/>
      </w:r>
      <w:r>
        <w:tab/>
      </w:r>
      <w:r>
        <w:tab/>
      </w:r>
      <w:r>
        <w:tab/>
      </w:r>
      <w:r>
        <w:tab/>
      </w:r>
      <w:r>
        <w:tab/>
        <w:t>&lt;Dynamic/&gt;</w:t>
      </w:r>
    </w:p>
    <w:p w14:paraId="321218AB" w14:textId="77777777" w:rsidR="00D752E2" w:rsidRDefault="00D752E2" w:rsidP="00D752E2">
      <w:pPr>
        <w:pStyle w:val="PL"/>
      </w:pPr>
      <w:r>
        <w:tab/>
      </w:r>
      <w:r>
        <w:tab/>
      </w:r>
      <w:r>
        <w:tab/>
      </w:r>
      <w:r>
        <w:tab/>
      </w:r>
      <w:r>
        <w:tab/>
      </w:r>
      <w:r>
        <w:tab/>
        <w:t>&lt;/Scope&gt;</w:t>
      </w:r>
    </w:p>
    <w:p w14:paraId="7B491CC1" w14:textId="77777777" w:rsidR="00D752E2" w:rsidRDefault="00D752E2" w:rsidP="00D752E2">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the VPLMN.&lt;/DFTitle&gt;</w:t>
      </w:r>
    </w:p>
    <w:p w14:paraId="3EE100A3" w14:textId="77777777" w:rsidR="00D752E2" w:rsidRDefault="00D752E2" w:rsidP="00D752E2">
      <w:pPr>
        <w:pStyle w:val="PL"/>
      </w:pPr>
      <w:r>
        <w:tab/>
      </w:r>
      <w:r>
        <w:tab/>
      </w:r>
      <w:r>
        <w:tab/>
      </w:r>
      <w:r>
        <w:tab/>
      </w:r>
      <w:r>
        <w:tab/>
      </w:r>
      <w:r>
        <w:tab/>
        <w:t>&lt;DFType&gt;</w:t>
      </w:r>
    </w:p>
    <w:p w14:paraId="58E2560A" w14:textId="77777777" w:rsidR="00D752E2" w:rsidRDefault="00D752E2" w:rsidP="00D752E2">
      <w:pPr>
        <w:pStyle w:val="PL"/>
      </w:pPr>
      <w:r>
        <w:tab/>
      </w:r>
      <w:r>
        <w:tab/>
      </w:r>
      <w:r>
        <w:tab/>
      </w:r>
      <w:r>
        <w:tab/>
      </w:r>
      <w:r>
        <w:tab/>
      </w:r>
      <w:r>
        <w:tab/>
      </w:r>
      <w:r>
        <w:tab/>
        <w:t>&lt;MIME&gt;text/plain&lt;/MIME&gt;</w:t>
      </w:r>
    </w:p>
    <w:p w14:paraId="7E0B9BE4" w14:textId="77777777" w:rsidR="00D752E2" w:rsidRDefault="00D752E2" w:rsidP="00D752E2">
      <w:pPr>
        <w:pStyle w:val="PL"/>
      </w:pPr>
      <w:r>
        <w:tab/>
      </w:r>
      <w:r>
        <w:tab/>
      </w:r>
      <w:r>
        <w:tab/>
      </w:r>
      <w:r>
        <w:tab/>
      </w:r>
      <w:r>
        <w:tab/>
      </w:r>
      <w:r>
        <w:tab/>
        <w:t>&lt;/DFType&gt;</w:t>
      </w:r>
    </w:p>
    <w:p w14:paraId="1E686700" w14:textId="77777777" w:rsidR="00D752E2" w:rsidRDefault="00D752E2" w:rsidP="00D752E2">
      <w:pPr>
        <w:pStyle w:val="PL"/>
      </w:pPr>
      <w:r>
        <w:tab/>
      </w:r>
      <w:r>
        <w:tab/>
      </w:r>
      <w:r>
        <w:tab/>
      </w:r>
      <w:r>
        <w:tab/>
      </w:r>
      <w:r>
        <w:tab/>
        <w:t>&lt;/DFProperties&gt;</w:t>
      </w:r>
    </w:p>
    <w:p w14:paraId="5FF90AC5" w14:textId="5789DA07" w:rsidR="0053428C" w:rsidRDefault="00D752E2" w:rsidP="0053428C">
      <w:pPr>
        <w:pStyle w:val="PL"/>
      </w:pPr>
      <w:r>
        <w:tab/>
      </w:r>
      <w:r>
        <w:tab/>
      </w:r>
      <w:r>
        <w:tab/>
      </w:r>
      <w:r>
        <w:tab/>
        <w:t>&lt;/Node&gt;</w:t>
      </w:r>
    </w:p>
    <w:p w14:paraId="0F1339B2" w14:textId="77777777" w:rsidR="00654A69" w:rsidRDefault="00654A69" w:rsidP="0053428C">
      <w:pPr>
        <w:pStyle w:val="PL"/>
      </w:pPr>
    </w:p>
    <w:p w14:paraId="701F2153" w14:textId="58AE55A4" w:rsidR="0053428C" w:rsidRDefault="0053428C" w:rsidP="0053428C">
      <w:pPr>
        <w:pStyle w:val="PL"/>
      </w:pPr>
      <w:r>
        <w:tab/>
      </w:r>
      <w:r>
        <w:tab/>
      </w:r>
      <w:r>
        <w:tab/>
        <w:t>&lt;/Node&gt;</w:t>
      </w:r>
    </w:p>
    <w:p w14:paraId="754E4D5B" w14:textId="77777777" w:rsidR="0053428C" w:rsidRDefault="0053428C" w:rsidP="0053428C">
      <w:pPr>
        <w:pStyle w:val="PL"/>
      </w:pPr>
    </w:p>
    <w:p w14:paraId="57FAA4F4" w14:textId="33184C05" w:rsidR="0053428C" w:rsidRDefault="0053428C" w:rsidP="0053428C">
      <w:pPr>
        <w:pStyle w:val="PL"/>
      </w:pPr>
      <w:r>
        <w:tab/>
      </w:r>
      <w:r>
        <w:tab/>
      </w:r>
      <w:r>
        <w:tab/>
        <w:t>&lt;Node&gt;</w:t>
      </w:r>
    </w:p>
    <w:p w14:paraId="4596F916" w14:textId="462934AE" w:rsidR="0053428C" w:rsidRDefault="0053428C" w:rsidP="0053428C">
      <w:pPr>
        <w:pStyle w:val="PL"/>
      </w:pPr>
      <w:r>
        <w:tab/>
      </w:r>
      <w:r>
        <w:tab/>
      </w:r>
      <w:r>
        <w:tab/>
      </w:r>
      <w:r>
        <w:tab/>
      </w:r>
      <w:bookmarkStart w:id="399" w:name="_Hlk192604539"/>
      <w:r>
        <w:t>&lt;NodeName&gt;Exempted_service_list_non_subscribed_SNPN&lt;/NodeName&gt;</w:t>
      </w:r>
    </w:p>
    <w:bookmarkEnd w:id="399"/>
    <w:p w14:paraId="4BDE8FAB" w14:textId="35D6E163" w:rsidR="0053428C" w:rsidRDefault="0053428C" w:rsidP="0053428C">
      <w:pPr>
        <w:pStyle w:val="PL"/>
      </w:pPr>
      <w:r>
        <w:tab/>
      </w:r>
      <w:r>
        <w:tab/>
      </w:r>
      <w:r>
        <w:tab/>
      </w:r>
      <w:r>
        <w:tab/>
        <w:t>&lt;DFProperties&gt;</w:t>
      </w:r>
    </w:p>
    <w:p w14:paraId="343A6252" w14:textId="0F915534" w:rsidR="0053428C" w:rsidRDefault="0053428C" w:rsidP="0053428C">
      <w:pPr>
        <w:pStyle w:val="PL"/>
      </w:pPr>
      <w:r>
        <w:tab/>
      </w:r>
      <w:r>
        <w:tab/>
      </w:r>
      <w:r>
        <w:tab/>
      </w:r>
      <w:r>
        <w:tab/>
      </w:r>
      <w:r>
        <w:tab/>
        <w:t>&lt;AccessType&gt;</w:t>
      </w:r>
    </w:p>
    <w:p w14:paraId="3EDABD67" w14:textId="557E753F" w:rsidR="0053428C" w:rsidRDefault="0053428C" w:rsidP="0053428C">
      <w:pPr>
        <w:pStyle w:val="PL"/>
      </w:pPr>
      <w:r>
        <w:tab/>
      </w:r>
      <w:r>
        <w:tab/>
      </w:r>
      <w:r>
        <w:tab/>
      </w:r>
      <w:r>
        <w:tab/>
      </w:r>
      <w:r>
        <w:tab/>
      </w:r>
      <w:r>
        <w:tab/>
        <w:t>&lt;Get/&gt;</w:t>
      </w:r>
    </w:p>
    <w:p w14:paraId="02DF0F9E" w14:textId="0432019B" w:rsidR="0053428C" w:rsidRDefault="0053428C" w:rsidP="0053428C">
      <w:pPr>
        <w:pStyle w:val="PL"/>
      </w:pPr>
      <w:r>
        <w:tab/>
      </w:r>
      <w:r>
        <w:tab/>
      </w:r>
      <w:r>
        <w:tab/>
      </w:r>
      <w:r>
        <w:tab/>
      </w:r>
      <w:r>
        <w:tab/>
      </w:r>
      <w:r>
        <w:tab/>
        <w:t>&lt;Replace/&gt;</w:t>
      </w:r>
      <w:r>
        <w:tab/>
      </w:r>
      <w:r>
        <w:tab/>
      </w:r>
      <w:r>
        <w:tab/>
      </w:r>
      <w:r>
        <w:tab/>
      </w:r>
      <w:r>
        <w:tab/>
        <w:t>&lt;/AccessType&gt;</w:t>
      </w:r>
    </w:p>
    <w:p w14:paraId="4266C723" w14:textId="0D744CBC" w:rsidR="0053428C" w:rsidRDefault="0053428C" w:rsidP="0053428C">
      <w:pPr>
        <w:pStyle w:val="PL"/>
      </w:pPr>
      <w:r>
        <w:tab/>
      </w:r>
      <w:r>
        <w:tab/>
      </w:r>
      <w:r>
        <w:tab/>
      </w:r>
      <w:r>
        <w:tab/>
      </w:r>
      <w:r>
        <w:tab/>
        <w:t>&lt;DFFormat&gt;</w:t>
      </w:r>
    </w:p>
    <w:p w14:paraId="7BF26008" w14:textId="41B08F54" w:rsidR="0053428C" w:rsidRDefault="0053428C" w:rsidP="0053428C">
      <w:pPr>
        <w:pStyle w:val="PL"/>
      </w:pPr>
      <w:r>
        <w:tab/>
      </w:r>
      <w:r>
        <w:tab/>
      </w:r>
      <w:r>
        <w:tab/>
      </w:r>
      <w:r>
        <w:tab/>
      </w:r>
      <w:r>
        <w:tab/>
      </w:r>
      <w:r>
        <w:tab/>
        <w:t>&lt;node/&gt;</w:t>
      </w:r>
    </w:p>
    <w:p w14:paraId="1C5B0D57" w14:textId="2D776AD9" w:rsidR="0053428C" w:rsidRDefault="0053428C" w:rsidP="0053428C">
      <w:pPr>
        <w:pStyle w:val="PL"/>
      </w:pPr>
      <w:r>
        <w:tab/>
      </w:r>
      <w:r>
        <w:tab/>
      </w:r>
      <w:r>
        <w:tab/>
      </w:r>
      <w:r>
        <w:tab/>
      </w:r>
      <w:r>
        <w:tab/>
        <w:t>&lt;/DFFormat&gt;</w:t>
      </w:r>
    </w:p>
    <w:p w14:paraId="6C1B94F3" w14:textId="594ADECC" w:rsidR="0053428C" w:rsidRDefault="0053428C" w:rsidP="0053428C">
      <w:pPr>
        <w:pStyle w:val="PL"/>
      </w:pPr>
      <w:r>
        <w:tab/>
      </w:r>
      <w:r>
        <w:tab/>
      </w:r>
      <w:r>
        <w:tab/>
      </w:r>
      <w:r>
        <w:tab/>
      </w:r>
      <w:r>
        <w:tab/>
        <w:t>&lt;Occurrence&gt;</w:t>
      </w:r>
    </w:p>
    <w:p w14:paraId="792E2004" w14:textId="28521B64" w:rsidR="0053428C" w:rsidRDefault="0053428C" w:rsidP="0053428C">
      <w:pPr>
        <w:pStyle w:val="PL"/>
      </w:pPr>
      <w:r>
        <w:tab/>
      </w:r>
      <w:r>
        <w:tab/>
      </w:r>
      <w:r>
        <w:tab/>
      </w:r>
      <w:r>
        <w:tab/>
      </w:r>
      <w:r>
        <w:tab/>
      </w:r>
      <w:r>
        <w:tab/>
        <w:t>&lt;One/&gt;</w:t>
      </w:r>
    </w:p>
    <w:p w14:paraId="798F2F76" w14:textId="70F198A7" w:rsidR="0053428C" w:rsidRDefault="0053428C" w:rsidP="0053428C">
      <w:pPr>
        <w:pStyle w:val="PL"/>
      </w:pPr>
      <w:r>
        <w:tab/>
      </w:r>
      <w:r>
        <w:tab/>
      </w:r>
      <w:r>
        <w:tab/>
      </w:r>
      <w:r>
        <w:tab/>
      </w:r>
      <w:r>
        <w:tab/>
        <w:t>&lt;/Occurrence&gt;</w:t>
      </w:r>
    </w:p>
    <w:p w14:paraId="051CC55F" w14:textId="7F7A29E3" w:rsidR="0053428C" w:rsidRDefault="0053428C" w:rsidP="0053428C">
      <w:pPr>
        <w:pStyle w:val="PL"/>
      </w:pPr>
      <w:r>
        <w:tab/>
      </w:r>
      <w:r>
        <w:tab/>
      </w:r>
      <w:r>
        <w:tab/>
      </w:r>
      <w:r>
        <w:tab/>
      </w:r>
      <w:r>
        <w:tab/>
        <w:t>&lt;Scope&gt;</w:t>
      </w:r>
    </w:p>
    <w:p w14:paraId="3BCC7899" w14:textId="0CA5E6F9" w:rsidR="0053428C" w:rsidRDefault="0053428C" w:rsidP="0053428C">
      <w:pPr>
        <w:pStyle w:val="PL"/>
      </w:pPr>
      <w:r>
        <w:lastRenderedPageBreak/>
        <w:tab/>
      </w:r>
      <w:r>
        <w:tab/>
      </w:r>
      <w:r>
        <w:tab/>
      </w:r>
      <w:r>
        <w:tab/>
      </w:r>
      <w:r>
        <w:tab/>
      </w:r>
      <w:r>
        <w:tab/>
        <w:t>&lt;Dynamic/&gt;</w:t>
      </w:r>
    </w:p>
    <w:p w14:paraId="2E3B4A11" w14:textId="539A9B86" w:rsidR="0053428C" w:rsidRDefault="0053428C" w:rsidP="0053428C">
      <w:pPr>
        <w:pStyle w:val="PL"/>
      </w:pPr>
      <w:r>
        <w:tab/>
      </w:r>
      <w:r>
        <w:tab/>
      </w:r>
      <w:r>
        <w:tab/>
      </w:r>
      <w:r>
        <w:tab/>
      </w:r>
      <w:r>
        <w:tab/>
        <w:t>&lt;/Scope&gt;</w:t>
      </w:r>
    </w:p>
    <w:p w14:paraId="339548C4" w14:textId="6D4D3EF1" w:rsidR="0053428C" w:rsidRDefault="0053428C" w:rsidP="0053428C">
      <w:pPr>
        <w:pStyle w:val="PL"/>
      </w:pPr>
      <w:r>
        <w:tab/>
      </w:r>
      <w:r>
        <w:tab/>
      </w:r>
      <w:r>
        <w:tab/>
      </w:r>
      <w:r>
        <w:tab/>
      </w:r>
      <w:r>
        <w:tab/>
        <w:t>&lt;DFTitle&gt;List of services which are exempted of 3GPP PS data off for a UE with the selected PLMN subscription in non-subscribed SNPN.&lt;/DFTitle&gt;</w:t>
      </w:r>
    </w:p>
    <w:p w14:paraId="011551D6" w14:textId="47748688" w:rsidR="0053428C" w:rsidRDefault="0053428C" w:rsidP="0053428C">
      <w:pPr>
        <w:pStyle w:val="PL"/>
      </w:pPr>
      <w:r>
        <w:tab/>
      </w:r>
      <w:r>
        <w:tab/>
      </w:r>
      <w:r>
        <w:tab/>
      </w:r>
      <w:r>
        <w:tab/>
      </w:r>
      <w:r>
        <w:tab/>
        <w:t>&lt;DFType&gt;</w:t>
      </w:r>
    </w:p>
    <w:p w14:paraId="29F12EEC" w14:textId="5C59E74C" w:rsidR="0053428C" w:rsidRDefault="0053428C" w:rsidP="0053428C">
      <w:pPr>
        <w:pStyle w:val="PL"/>
      </w:pPr>
      <w:r>
        <w:tab/>
      </w:r>
      <w:r>
        <w:tab/>
      </w:r>
      <w:r>
        <w:tab/>
      </w:r>
      <w:r>
        <w:tab/>
      </w:r>
      <w:r>
        <w:tab/>
      </w:r>
      <w:r>
        <w:tab/>
        <w:t>&lt;DDFName/&gt;</w:t>
      </w:r>
    </w:p>
    <w:p w14:paraId="24A1E5B6" w14:textId="000B2AED" w:rsidR="0053428C" w:rsidRDefault="0053428C" w:rsidP="0053428C">
      <w:pPr>
        <w:pStyle w:val="PL"/>
      </w:pPr>
      <w:r>
        <w:tab/>
      </w:r>
      <w:r>
        <w:tab/>
      </w:r>
      <w:r>
        <w:tab/>
      </w:r>
      <w:r>
        <w:tab/>
      </w:r>
      <w:r>
        <w:tab/>
        <w:t>&lt;/DFType&gt;</w:t>
      </w:r>
    </w:p>
    <w:p w14:paraId="71F62B27" w14:textId="477A712E" w:rsidR="0053428C" w:rsidRDefault="0053428C" w:rsidP="0053428C">
      <w:pPr>
        <w:pStyle w:val="PL"/>
      </w:pPr>
      <w:r>
        <w:tab/>
      </w:r>
      <w:r>
        <w:tab/>
      </w:r>
      <w:r>
        <w:tab/>
      </w:r>
      <w:r>
        <w:tab/>
        <w:t>&lt;/DFProperties&gt;</w:t>
      </w:r>
    </w:p>
    <w:p w14:paraId="0BE269ED" w14:textId="77777777" w:rsidR="0053428C" w:rsidRDefault="0053428C" w:rsidP="0053428C">
      <w:pPr>
        <w:pStyle w:val="PL"/>
      </w:pPr>
    </w:p>
    <w:p w14:paraId="08065070" w14:textId="3F54DC8F" w:rsidR="0053428C" w:rsidRDefault="0053428C" w:rsidP="0053428C">
      <w:pPr>
        <w:pStyle w:val="PL"/>
      </w:pPr>
      <w:r>
        <w:tab/>
      </w:r>
      <w:r>
        <w:tab/>
      </w:r>
      <w:r>
        <w:tab/>
      </w:r>
      <w:r>
        <w:tab/>
        <w:t>&lt;Node&gt;</w:t>
      </w:r>
    </w:p>
    <w:p w14:paraId="75489A06" w14:textId="359E422D" w:rsidR="0053428C" w:rsidRDefault="0053428C" w:rsidP="0053428C">
      <w:pPr>
        <w:pStyle w:val="PL"/>
      </w:pPr>
      <w:r>
        <w:tab/>
      </w:r>
      <w:r>
        <w:tab/>
      </w:r>
      <w:r>
        <w:tab/>
      </w:r>
      <w:r>
        <w:tab/>
      </w:r>
      <w:r>
        <w:tab/>
        <w:t>&lt;NodeName&gt;Device_management_over_PS&lt;/NodeName&gt;</w:t>
      </w:r>
    </w:p>
    <w:p w14:paraId="7D49C100" w14:textId="135D853A" w:rsidR="0053428C" w:rsidRDefault="0053428C" w:rsidP="0053428C">
      <w:pPr>
        <w:pStyle w:val="PL"/>
      </w:pPr>
      <w:r>
        <w:tab/>
      </w:r>
      <w:r>
        <w:tab/>
      </w:r>
      <w:r>
        <w:tab/>
      </w:r>
      <w:r>
        <w:tab/>
      </w:r>
      <w:r>
        <w:tab/>
        <w:t>&lt;DFProperties&gt;</w:t>
      </w:r>
    </w:p>
    <w:p w14:paraId="117E21B4" w14:textId="05CCC37D" w:rsidR="0053428C" w:rsidRDefault="0053428C" w:rsidP="0053428C">
      <w:pPr>
        <w:pStyle w:val="PL"/>
      </w:pPr>
      <w:r>
        <w:tab/>
      </w:r>
      <w:r>
        <w:tab/>
      </w:r>
      <w:r>
        <w:tab/>
      </w:r>
      <w:r>
        <w:tab/>
      </w:r>
      <w:r>
        <w:tab/>
      </w:r>
      <w:r>
        <w:tab/>
        <w:t>&lt;AccessType&gt;</w:t>
      </w:r>
    </w:p>
    <w:p w14:paraId="2EDF9DE1" w14:textId="1B74357B" w:rsidR="0053428C" w:rsidRDefault="0053428C" w:rsidP="0053428C">
      <w:pPr>
        <w:pStyle w:val="PL"/>
      </w:pPr>
      <w:r>
        <w:tab/>
      </w:r>
      <w:r>
        <w:tab/>
      </w:r>
      <w:r>
        <w:tab/>
      </w:r>
      <w:r>
        <w:tab/>
      </w:r>
      <w:r>
        <w:tab/>
      </w:r>
      <w:r>
        <w:tab/>
      </w:r>
      <w:r>
        <w:tab/>
        <w:t>&lt;Get/&gt;</w:t>
      </w:r>
    </w:p>
    <w:p w14:paraId="53B89003" w14:textId="54346375" w:rsidR="0053428C" w:rsidRDefault="0053428C" w:rsidP="0053428C">
      <w:pPr>
        <w:pStyle w:val="PL"/>
      </w:pPr>
      <w:r>
        <w:tab/>
      </w:r>
      <w:r>
        <w:tab/>
      </w:r>
      <w:r>
        <w:tab/>
      </w:r>
      <w:r>
        <w:tab/>
      </w:r>
      <w:r>
        <w:tab/>
      </w:r>
      <w:r>
        <w:tab/>
      </w:r>
      <w:r>
        <w:tab/>
        <w:t>&lt;Replace/&gt;</w:t>
      </w:r>
    </w:p>
    <w:p w14:paraId="6A79A3AC" w14:textId="78D86D0C" w:rsidR="0053428C" w:rsidRDefault="0053428C" w:rsidP="0053428C">
      <w:pPr>
        <w:pStyle w:val="PL"/>
      </w:pPr>
      <w:r>
        <w:tab/>
      </w:r>
      <w:r>
        <w:tab/>
      </w:r>
      <w:r>
        <w:tab/>
      </w:r>
      <w:r>
        <w:tab/>
      </w:r>
      <w:r>
        <w:tab/>
      </w:r>
      <w:r>
        <w:tab/>
        <w:t>&lt;/AccessType&gt;</w:t>
      </w:r>
    </w:p>
    <w:p w14:paraId="5788DC7E" w14:textId="21DC54A1" w:rsidR="0053428C" w:rsidRDefault="0053428C" w:rsidP="0053428C">
      <w:pPr>
        <w:pStyle w:val="PL"/>
      </w:pPr>
      <w:r>
        <w:tab/>
      </w:r>
      <w:r>
        <w:tab/>
      </w:r>
      <w:r>
        <w:tab/>
      </w:r>
      <w:r>
        <w:tab/>
      </w:r>
      <w:r>
        <w:tab/>
      </w:r>
      <w:r>
        <w:tab/>
        <w:t>&lt;DFFormat&gt;</w:t>
      </w:r>
    </w:p>
    <w:p w14:paraId="387FB3E7" w14:textId="1CA7744A" w:rsidR="0053428C" w:rsidRDefault="0053428C" w:rsidP="0053428C">
      <w:pPr>
        <w:pStyle w:val="PL"/>
      </w:pPr>
      <w:r>
        <w:tab/>
      </w:r>
      <w:r>
        <w:tab/>
      </w:r>
      <w:r>
        <w:tab/>
      </w:r>
      <w:r>
        <w:tab/>
      </w:r>
      <w:r>
        <w:tab/>
      </w:r>
      <w:r>
        <w:tab/>
      </w:r>
      <w:r>
        <w:tab/>
        <w:t>&lt;bool/&gt;</w:t>
      </w:r>
    </w:p>
    <w:p w14:paraId="16256E80" w14:textId="5F24FF84" w:rsidR="0053428C" w:rsidRDefault="0053428C" w:rsidP="0053428C">
      <w:pPr>
        <w:pStyle w:val="PL"/>
      </w:pPr>
      <w:r>
        <w:tab/>
      </w:r>
      <w:r>
        <w:tab/>
      </w:r>
      <w:r>
        <w:tab/>
      </w:r>
      <w:r>
        <w:tab/>
      </w:r>
      <w:r>
        <w:tab/>
      </w:r>
      <w:r>
        <w:tab/>
        <w:t>&lt;/DFFormat&gt;</w:t>
      </w:r>
    </w:p>
    <w:p w14:paraId="350CE637" w14:textId="296B537B" w:rsidR="0053428C" w:rsidRDefault="0053428C" w:rsidP="0053428C">
      <w:pPr>
        <w:pStyle w:val="PL"/>
      </w:pPr>
      <w:r>
        <w:tab/>
      </w:r>
      <w:r>
        <w:tab/>
      </w:r>
      <w:r>
        <w:tab/>
      </w:r>
      <w:r>
        <w:tab/>
      </w:r>
      <w:r>
        <w:tab/>
      </w:r>
      <w:r>
        <w:tab/>
        <w:t>&lt;Occurrence&gt;</w:t>
      </w:r>
    </w:p>
    <w:p w14:paraId="4AE88AEB" w14:textId="156E5813" w:rsidR="0053428C" w:rsidRDefault="0053428C" w:rsidP="0053428C">
      <w:pPr>
        <w:pStyle w:val="PL"/>
      </w:pPr>
      <w:r>
        <w:tab/>
      </w:r>
      <w:r>
        <w:tab/>
      </w:r>
      <w:r>
        <w:tab/>
      </w:r>
      <w:r>
        <w:tab/>
      </w:r>
      <w:r>
        <w:tab/>
      </w:r>
      <w:r>
        <w:tab/>
      </w:r>
      <w:r>
        <w:tab/>
        <w:t>&lt;One/&gt;</w:t>
      </w:r>
    </w:p>
    <w:p w14:paraId="56264963" w14:textId="453581D5" w:rsidR="0053428C" w:rsidRDefault="0053428C" w:rsidP="0053428C">
      <w:pPr>
        <w:pStyle w:val="PL"/>
      </w:pPr>
      <w:r>
        <w:tab/>
      </w:r>
      <w:r>
        <w:tab/>
      </w:r>
      <w:r>
        <w:tab/>
      </w:r>
      <w:r>
        <w:tab/>
      </w:r>
      <w:r>
        <w:tab/>
      </w:r>
      <w:r>
        <w:tab/>
        <w:t>&lt;/Occurrence&gt;</w:t>
      </w:r>
    </w:p>
    <w:p w14:paraId="15DA4A03" w14:textId="30C2934F" w:rsidR="0053428C" w:rsidRDefault="0053428C" w:rsidP="0053428C">
      <w:pPr>
        <w:pStyle w:val="PL"/>
      </w:pPr>
      <w:r>
        <w:tab/>
      </w:r>
      <w:r>
        <w:tab/>
      </w:r>
      <w:r>
        <w:tab/>
      </w:r>
      <w:r>
        <w:tab/>
      </w:r>
      <w:r>
        <w:tab/>
      </w:r>
      <w:r>
        <w:tab/>
        <w:t>&lt;Scope&gt;</w:t>
      </w:r>
    </w:p>
    <w:p w14:paraId="72560FE8" w14:textId="339A09C1" w:rsidR="0053428C" w:rsidRDefault="0053428C" w:rsidP="0053428C">
      <w:pPr>
        <w:pStyle w:val="PL"/>
      </w:pPr>
      <w:r>
        <w:tab/>
      </w:r>
      <w:r>
        <w:tab/>
      </w:r>
      <w:r>
        <w:tab/>
      </w:r>
      <w:r>
        <w:tab/>
      </w:r>
      <w:r>
        <w:tab/>
      </w:r>
      <w:r>
        <w:tab/>
      </w:r>
      <w:r>
        <w:tab/>
        <w:t>&lt;Dynamic/&gt;</w:t>
      </w:r>
    </w:p>
    <w:p w14:paraId="6AAD27AC" w14:textId="3774F29A" w:rsidR="0053428C" w:rsidRDefault="0053428C" w:rsidP="0053428C">
      <w:pPr>
        <w:pStyle w:val="PL"/>
      </w:pPr>
      <w:r>
        <w:tab/>
      </w:r>
      <w:r>
        <w:tab/>
      </w:r>
      <w:r>
        <w:tab/>
      </w:r>
      <w:r>
        <w:tab/>
      </w:r>
      <w:r>
        <w:tab/>
      </w:r>
      <w:r>
        <w:tab/>
        <w:t>&lt;/Scope&gt;</w:t>
      </w:r>
    </w:p>
    <w:p w14:paraId="0FD7DD02" w14:textId="1C8BCE59" w:rsidR="0053428C" w:rsidRDefault="0053428C" w:rsidP="0053428C">
      <w:pPr>
        <w:pStyle w:val="PL"/>
      </w:pPr>
      <w:r>
        <w:tab/>
      </w:r>
      <w:r>
        <w:tab/>
      </w:r>
      <w:r>
        <w:tab/>
      </w:r>
      <w:r>
        <w:tab/>
      </w:r>
      <w:r>
        <w:tab/>
      </w:r>
      <w:r>
        <w:tab/>
        <w:t>&lt;DFTitle&gt;Device management over PS which is a 3GPP PS data off exempt service for a UE the selected PLMN subscription in non-subscribed SNPN.&lt;/DFTitle&gt;</w:t>
      </w:r>
    </w:p>
    <w:p w14:paraId="6746624D" w14:textId="3A77DBFD" w:rsidR="0053428C" w:rsidRDefault="0053428C" w:rsidP="0053428C">
      <w:pPr>
        <w:pStyle w:val="PL"/>
      </w:pPr>
      <w:r>
        <w:tab/>
      </w:r>
      <w:r>
        <w:tab/>
      </w:r>
      <w:r>
        <w:tab/>
      </w:r>
      <w:r>
        <w:tab/>
      </w:r>
      <w:r>
        <w:tab/>
      </w:r>
      <w:r>
        <w:tab/>
        <w:t>&lt;DFType&gt;</w:t>
      </w:r>
    </w:p>
    <w:p w14:paraId="3FFFFC13" w14:textId="4804D76A" w:rsidR="0053428C" w:rsidRDefault="0053428C" w:rsidP="0053428C">
      <w:pPr>
        <w:pStyle w:val="PL"/>
      </w:pPr>
      <w:r>
        <w:tab/>
      </w:r>
      <w:r>
        <w:tab/>
      </w:r>
      <w:r>
        <w:tab/>
      </w:r>
      <w:r>
        <w:tab/>
      </w:r>
      <w:r>
        <w:tab/>
      </w:r>
      <w:r>
        <w:tab/>
      </w:r>
      <w:r>
        <w:tab/>
        <w:t>&lt;MIME&gt;text/plain&lt;/MIME&gt;</w:t>
      </w:r>
      <w:r>
        <w:tab/>
      </w:r>
      <w:r>
        <w:tab/>
      </w:r>
      <w:r>
        <w:tab/>
      </w:r>
      <w:r>
        <w:tab/>
      </w:r>
      <w:r>
        <w:tab/>
      </w:r>
      <w:r>
        <w:tab/>
        <w:t>&lt;/DFType&gt;</w:t>
      </w:r>
    </w:p>
    <w:p w14:paraId="5A763D8B" w14:textId="7CC8CB94" w:rsidR="0053428C" w:rsidRDefault="0053428C" w:rsidP="0053428C">
      <w:pPr>
        <w:pStyle w:val="PL"/>
      </w:pPr>
      <w:r>
        <w:tab/>
      </w:r>
      <w:r>
        <w:tab/>
      </w:r>
      <w:r>
        <w:tab/>
      </w:r>
      <w:r>
        <w:tab/>
      </w:r>
      <w:r>
        <w:tab/>
        <w:t>&lt;/DFProperties&gt;</w:t>
      </w:r>
    </w:p>
    <w:p w14:paraId="0523D2C5" w14:textId="3E36F74F" w:rsidR="0053428C" w:rsidRDefault="0053428C" w:rsidP="0053428C">
      <w:pPr>
        <w:pStyle w:val="PL"/>
      </w:pPr>
      <w:r>
        <w:tab/>
      </w:r>
      <w:r>
        <w:tab/>
      </w:r>
      <w:r>
        <w:tab/>
      </w:r>
      <w:r>
        <w:tab/>
        <w:t>&lt;/Node&gt;</w:t>
      </w:r>
    </w:p>
    <w:p w14:paraId="6555E211" w14:textId="1C334252" w:rsidR="0053428C" w:rsidRDefault="0053428C" w:rsidP="0053428C">
      <w:pPr>
        <w:pStyle w:val="PL"/>
      </w:pPr>
      <w:r>
        <w:tab/>
      </w:r>
      <w:r>
        <w:tab/>
      </w:r>
      <w:r>
        <w:tab/>
      </w:r>
      <w:r>
        <w:tab/>
        <w:t>&lt;Node&gt;</w:t>
      </w:r>
    </w:p>
    <w:p w14:paraId="2ACE83EA" w14:textId="7583F64A" w:rsidR="0053428C" w:rsidRDefault="0053428C" w:rsidP="0053428C">
      <w:pPr>
        <w:pStyle w:val="PL"/>
      </w:pPr>
      <w:r>
        <w:tab/>
      </w:r>
      <w:r>
        <w:tab/>
      </w:r>
      <w:r>
        <w:tab/>
      </w:r>
      <w:r>
        <w:tab/>
      </w:r>
      <w:r>
        <w:tab/>
        <w:t>&lt;NodeName&gt;Bearer_independent_protocol&lt;/NodeName&gt;</w:t>
      </w:r>
    </w:p>
    <w:p w14:paraId="4FA76466" w14:textId="628C5F0E" w:rsidR="0053428C" w:rsidRDefault="0053428C" w:rsidP="0053428C">
      <w:pPr>
        <w:pStyle w:val="PL"/>
      </w:pPr>
      <w:r>
        <w:tab/>
      </w:r>
      <w:r>
        <w:tab/>
      </w:r>
      <w:r>
        <w:tab/>
      </w:r>
      <w:r>
        <w:tab/>
      </w:r>
      <w:r>
        <w:tab/>
        <w:t>&lt;DFProperties&gt;</w:t>
      </w:r>
    </w:p>
    <w:p w14:paraId="63C38654" w14:textId="3E2784C3" w:rsidR="0053428C" w:rsidRDefault="0053428C" w:rsidP="0053428C">
      <w:pPr>
        <w:pStyle w:val="PL"/>
      </w:pPr>
      <w:r>
        <w:tab/>
      </w:r>
      <w:r>
        <w:tab/>
      </w:r>
      <w:r>
        <w:tab/>
      </w:r>
      <w:r>
        <w:tab/>
      </w:r>
      <w:r>
        <w:tab/>
      </w:r>
      <w:r>
        <w:tab/>
        <w:t>&lt;AccessType&gt;</w:t>
      </w:r>
    </w:p>
    <w:p w14:paraId="5F052638" w14:textId="0D1CFD2B" w:rsidR="0053428C" w:rsidRDefault="0053428C" w:rsidP="0053428C">
      <w:pPr>
        <w:pStyle w:val="PL"/>
      </w:pPr>
      <w:r>
        <w:tab/>
      </w:r>
      <w:r>
        <w:tab/>
      </w:r>
      <w:r>
        <w:tab/>
      </w:r>
      <w:r>
        <w:tab/>
      </w:r>
      <w:r>
        <w:tab/>
      </w:r>
      <w:r>
        <w:tab/>
      </w:r>
      <w:r>
        <w:tab/>
        <w:t>&lt;Get/&gt;</w:t>
      </w:r>
    </w:p>
    <w:p w14:paraId="63982D26" w14:textId="2C29034F" w:rsidR="0053428C" w:rsidRDefault="0053428C" w:rsidP="0053428C">
      <w:pPr>
        <w:pStyle w:val="PL"/>
      </w:pPr>
      <w:r>
        <w:tab/>
      </w:r>
      <w:r>
        <w:tab/>
      </w:r>
      <w:r>
        <w:tab/>
      </w:r>
      <w:r>
        <w:tab/>
      </w:r>
      <w:r>
        <w:tab/>
      </w:r>
      <w:r>
        <w:tab/>
      </w:r>
      <w:r>
        <w:tab/>
        <w:t>&lt;Replace/&gt;</w:t>
      </w:r>
    </w:p>
    <w:p w14:paraId="6008FFD7" w14:textId="3C70B961" w:rsidR="0053428C" w:rsidRDefault="0053428C" w:rsidP="0053428C">
      <w:pPr>
        <w:pStyle w:val="PL"/>
      </w:pPr>
      <w:r>
        <w:tab/>
      </w:r>
      <w:r>
        <w:tab/>
      </w:r>
      <w:r>
        <w:tab/>
      </w:r>
      <w:r>
        <w:tab/>
      </w:r>
      <w:r>
        <w:tab/>
      </w:r>
      <w:r>
        <w:tab/>
        <w:t>&lt;/AccessType&gt;</w:t>
      </w:r>
    </w:p>
    <w:p w14:paraId="544BD0AB" w14:textId="4B84833F" w:rsidR="0053428C" w:rsidRDefault="0053428C" w:rsidP="0053428C">
      <w:pPr>
        <w:pStyle w:val="PL"/>
      </w:pPr>
      <w:r>
        <w:tab/>
      </w:r>
      <w:r>
        <w:tab/>
      </w:r>
      <w:r>
        <w:tab/>
      </w:r>
      <w:r>
        <w:tab/>
      </w:r>
      <w:r>
        <w:tab/>
      </w:r>
      <w:r>
        <w:tab/>
        <w:t>&lt;DFFormat&gt;</w:t>
      </w:r>
    </w:p>
    <w:p w14:paraId="7B9109BB" w14:textId="35ABECE4" w:rsidR="0053428C" w:rsidRDefault="0053428C" w:rsidP="0053428C">
      <w:pPr>
        <w:pStyle w:val="PL"/>
      </w:pPr>
      <w:r>
        <w:tab/>
      </w:r>
      <w:r>
        <w:tab/>
      </w:r>
      <w:r>
        <w:tab/>
      </w:r>
      <w:r>
        <w:tab/>
      </w:r>
      <w:r>
        <w:tab/>
      </w:r>
      <w:r>
        <w:tab/>
      </w:r>
      <w:r>
        <w:tab/>
        <w:t>&lt;bool/&gt;</w:t>
      </w:r>
    </w:p>
    <w:p w14:paraId="062F546E" w14:textId="1FABBAFA" w:rsidR="0053428C" w:rsidRDefault="0053428C" w:rsidP="0053428C">
      <w:pPr>
        <w:pStyle w:val="PL"/>
      </w:pPr>
      <w:r>
        <w:tab/>
      </w:r>
      <w:r>
        <w:tab/>
      </w:r>
      <w:r>
        <w:tab/>
      </w:r>
      <w:r>
        <w:tab/>
      </w:r>
      <w:r>
        <w:tab/>
      </w:r>
      <w:r>
        <w:tab/>
        <w:t>&lt;/DFFormat&gt;</w:t>
      </w:r>
    </w:p>
    <w:p w14:paraId="60C6BF6C" w14:textId="1A30BBA0" w:rsidR="0053428C" w:rsidRDefault="0053428C" w:rsidP="0053428C">
      <w:pPr>
        <w:pStyle w:val="PL"/>
      </w:pPr>
      <w:r>
        <w:tab/>
      </w:r>
      <w:r>
        <w:tab/>
      </w:r>
      <w:r>
        <w:tab/>
      </w:r>
      <w:r>
        <w:tab/>
      </w:r>
      <w:r>
        <w:tab/>
      </w:r>
      <w:r>
        <w:tab/>
        <w:t>&lt;Occurrence&gt;</w:t>
      </w:r>
    </w:p>
    <w:p w14:paraId="43AA8CAB" w14:textId="5A9AA272" w:rsidR="0053428C" w:rsidRDefault="0053428C" w:rsidP="0053428C">
      <w:pPr>
        <w:pStyle w:val="PL"/>
      </w:pPr>
      <w:r>
        <w:tab/>
      </w:r>
      <w:r>
        <w:tab/>
      </w:r>
      <w:r>
        <w:tab/>
      </w:r>
      <w:r>
        <w:tab/>
      </w:r>
      <w:r>
        <w:tab/>
      </w:r>
      <w:r>
        <w:tab/>
      </w:r>
      <w:r>
        <w:tab/>
        <w:t>&lt;ZeroOrOne/&gt;</w:t>
      </w:r>
    </w:p>
    <w:p w14:paraId="00E34E52" w14:textId="7956C787" w:rsidR="0053428C" w:rsidRDefault="0053428C" w:rsidP="0053428C">
      <w:pPr>
        <w:pStyle w:val="PL"/>
      </w:pPr>
      <w:r>
        <w:tab/>
      </w:r>
      <w:r>
        <w:tab/>
      </w:r>
      <w:r>
        <w:tab/>
      </w:r>
      <w:r>
        <w:tab/>
      </w:r>
      <w:r>
        <w:tab/>
      </w:r>
      <w:r>
        <w:tab/>
        <w:t>&lt;/Occurrence&gt;</w:t>
      </w:r>
    </w:p>
    <w:p w14:paraId="2B405D3B" w14:textId="11317743" w:rsidR="0053428C" w:rsidRDefault="0053428C" w:rsidP="0053428C">
      <w:pPr>
        <w:pStyle w:val="PL"/>
      </w:pPr>
      <w:r>
        <w:tab/>
      </w:r>
      <w:r>
        <w:tab/>
      </w:r>
      <w:r>
        <w:tab/>
      </w:r>
      <w:r>
        <w:tab/>
      </w:r>
      <w:r>
        <w:tab/>
      </w:r>
      <w:r>
        <w:tab/>
        <w:t>&lt;Scope&gt;</w:t>
      </w:r>
    </w:p>
    <w:p w14:paraId="5F45782D" w14:textId="31B90A80" w:rsidR="0053428C" w:rsidRDefault="0053428C" w:rsidP="0053428C">
      <w:pPr>
        <w:pStyle w:val="PL"/>
      </w:pPr>
      <w:r>
        <w:tab/>
      </w:r>
      <w:r>
        <w:tab/>
      </w:r>
      <w:r>
        <w:tab/>
      </w:r>
      <w:r>
        <w:tab/>
      </w:r>
      <w:r>
        <w:tab/>
      </w:r>
      <w:r>
        <w:tab/>
      </w:r>
      <w:r>
        <w:tab/>
        <w:t>&lt;Dynamic/&gt;</w:t>
      </w:r>
    </w:p>
    <w:p w14:paraId="0720303A" w14:textId="22D49D14" w:rsidR="0053428C" w:rsidRDefault="0053428C" w:rsidP="0053428C">
      <w:pPr>
        <w:pStyle w:val="PL"/>
      </w:pPr>
      <w:r>
        <w:tab/>
      </w:r>
      <w:r>
        <w:tab/>
      </w:r>
      <w:r>
        <w:tab/>
      </w:r>
      <w:r>
        <w:tab/>
      </w:r>
      <w:r>
        <w:tab/>
      </w:r>
      <w:r>
        <w:tab/>
        <w:t>&lt;/Scope&gt;</w:t>
      </w:r>
    </w:p>
    <w:p w14:paraId="78E6E301" w14:textId="519AD42B" w:rsidR="0053428C" w:rsidRDefault="0053428C" w:rsidP="0053428C">
      <w:pPr>
        <w:pStyle w:val="PL"/>
      </w:pPr>
      <w:r>
        <w:tab/>
      </w:r>
      <w:r>
        <w:tab/>
      </w:r>
      <w:r>
        <w:tab/>
      </w:r>
      <w:r>
        <w:tab/>
      </w:r>
      <w:r>
        <w:tab/>
      </w:r>
      <w:r>
        <w:tab/>
        <w:t>&lt;DFTitle&gt;Bearer_independent_protocol which is a 3GPP PS data off exempt service for a UE the selected PLMN subscription in non-subscribed SNPN.&lt;/DFTitle&gt;</w:t>
      </w:r>
    </w:p>
    <w:p w14:paraId="4C9F9792" w14:textId="3BCA4F89" w:rsidR="0053428C" w:rsidRDefault="0053428C" w:rsidP="0053428C">
      <w:pPr>
        <w:pStyle w:val="PL"/>
      </w:pPr>
      <w:r>
        <w:tab/>
      </w:r>
      <w:r>
        <w:tab/>
      </w:r>
      <w:r>
        <w:tab/>
      </w:r>
      <w:r>
        <w:tab/>
      </w:r>
      <w:r>
        <w:tab/>
      </w:r>
      <w:r>
        <w:tab/>
        <w:t>&lt;DFType&gt;</w:t>
      </w:r>
    </w:p>
    <w:p w14:paraId="21869FC5" w14:textId="5B5A1369" w:rsidR="0053428C" w:rsidRDefault="0053428C" w:rsidP="0053428C">
      <w:pPr>
        <w:pStyle w:val="PL"/>
      </w:pPr>
      <w:r>
        <w:tab/>
      </w:r>
      <w:r>
        <w:tab/>
      </w:r>
      <w:r>
        <w:tab/>
      </w:r>
      <w:r>
        <w:tab/>
      </w:r>
      <w:r>
        <w:tab/>
      </w:r>
      <w:r>
        <w:tab/>
      </w:r>
      <w:r>
        <w:tab/>
        <w:t>&lt;MIME&gt;text/plain&lt;/MIME&gt;</w:t>
      </w:r>
    </w:p>
    <w:p w14:paraId="44AC1957" w14:textId="29A7786A" w:rsidR="0053428C" w:rsidRDefault="0053428C" w:rsidP="0053428C">
      <w:pPr>
        <w:pStyle w:val="PL"/>
      </w:pPr>
      <w:r>
        <w:tab/>
      </w:r>
      <w:r>
        <w:tab/>
      </w:r>
      <w:r>
        <w:tab/>
      </w:r>
      <w:r>
        <w:tab/>
      </w:r>
      <w:r>
        <w:tab/>
      </w:r>
      <w:r>
        <w:tab/>
        <w:t>&lt;/DFType&gt;</w:t>
      </w:r>
    </w:p>
    <w:p w14:paraId="1954F11B" w14:textId="18C3491C" w:rsidR="0053428C" w:rsidRDefault="0053428C" w:rsidP="0053428C">
      <w:pPr>
        <w:pStyle w:val="PL"/>
      </w:pPr>
      <w:r>
        <w:tab/>
      </w:r>
      <w:r>
        <w:tab/>
      </w:r>
      <w:r>
        <w:tab/>
      </w:r>
      <w:r>
        <w:tab/>
      </w:r>
      <w:r>
        <w:tab/>
        <w:t>&lt;/DFProperties&gt;</w:t>
      </w:r>
    </w:p>
    <w:p w14:paraId="6AB24BC2" w14:textId="16D87F68" w:rsidR="0053428C" w:rsidRDefault="0053428C" w:rsidP="0053428C">
      <w:pPr>
        <w:pStyle w:val="PL"/>
      </w:pPr>
      <w:r>
        <w:tab/>
      </w:r>
      <w:r>
        <w:tab/>
      </w:r>
      <w:r>
        <w:tab/>
      </w:r>
      <w:r>
        <w:tab/>
        <w:t>&lt;/Node&gt;</w:t>
      </w:r>
    </w:p>
    <w:p w14:paraId="42D84C13" w14:textId="77777777" w:rsidR="0079540A" w:rsidRDefault="0079540A" w:rsidP="0079540A">
      <w:pPr>
        <w:pStyle w:val="PL"/>
      </w:pPr>
    </w:p>
    <w:p w14:paraId="7EEB4F90" w14:textId="0A9C7028" w:rsidR="0079540A" w:rsidRDefault="0079540A" w:rsidP="0079540A">
      <w:pPr>
        <w:pStyle w:val="PL"/>
      </w:pPr>
      <w:r>
        <w:tab/>
      </w:r>
      <w:r>
        <w:tab/>
      </w:r>
      <w:r>
        <w:tab/>
      </w:r>
      <w:r>
        <w:tab/>
        <w:t>&lt;Node&gt;</w:t>
      </w:r>
    </w:p>
    <w:p w14:paraId="24583F46" w14:textId="2E876AED" w:rsidR="0079540A" w:rsidRDefault="0079540A" w:rsidP="0079540A">
      <w:pPr>
        <w:pStyle w:val="PL"/>
      </w:pPr>
      <w:r>
        <w:tab/>
      </w:r>
      <w:r>
        <w:tab/>
      </w:r>
      <w:r>
        <w:tab/>
      </w:r>
      <w:r>
        <w:tab/>
      </w:r>
      <w:r>
        <w:tab/>
        <w:t>&lt;NodeName&gt;</w:t>
      </w:r>
      <w:r w:rsidRPr="007C2413">
        <w:t>Location_services_over_</w:t>
      </w:r>
      <w:r>
        <w:t>LCS_UPP&lt;/NodeName&gt;</w:t>
      </w:r>
    </w:p>
    <w:p w14:paraId="688032EC" w14:textId="1C1DC903" w:rsidR="0079540A" w:rsidRDefault="0079540A" w:rsidP="0079540A">
      <w:pPr>
        <w:pStyle w:val="PL"/>
      </w:pPr>
      <w:r>
        <w:tab/>
      </w:r>
      <w:r>
        <w:tab/>
      </w:r>
      <w:r>
        <w:tab/>
      </w:r>
      <w:r>
        <w:tab/>
      </w:r>
      <w:r>
        <w:tab/>
        <w:t>&lt;DFProperties&gt;</w:t>
      </w:r>
    </w:p>
    <w:p w14:paraId="192E876A" w14:textId="3DB5336F" w:rsidR="0079540A" w:rsidRDefault="0079540A" w:rsidP="0079540A">
      <w:pPr>
        <w:pStyle w:val="PL"/>
      </w:pPr>
      <w:r>
        <w:tab/>
      </w:r>
      <w:r>
        <w:tab/>
      </w:r>
      <w:r>
        <w:tab/>
      </w:r>
      <w:r>
        <w:tab/>
      </w:r>
      <w:r>
        <w:tab/>
      </w:r>
      <w:r>
        <w:tab/>
        <w:t>&lt;AccessType&gt;</w:t>
      </w:r>
    </w:p>
    <w:p w14:paraId="290DB4C4" w14:textId="6B82FDC4" w:rsidR="0079540A" w:rsidRDefault="0079540A" w:rsidP="0079540A">
      <w:pPr>
        <w:pStyle w:val="PL"/>
      </w:pPr>
      <w:r>
        <w:tab/>
      </w:r>
      <w:r>
        <w:tab/>
      </w:r>
      <w:r>
        <w:tab/>
      </w:r>
      <w:r>
        <w:tab/>
      </w:r>
      <w:r>
        <w:tab/>
      </w:r>
      <w:r>
        <w:tab/>
      </w:r>
      <w:r>
        <w:tab/>
        <w:t>&lt;Get/&gt;</w:t>
      </w:r>
    </w:p>
    <w:p w14:paraId="0DDC9314" w14:textId="1B4E3D3E" w:rsidR="0079540A" w:rsidRDefault="0079540A" w:rsidP="0079540A">
      <w:pPr>
        <w:pStyle w:val="PL"/>
      </w:pPr>
      <w:r>
        <w:tab/>
      </w:r>
      <w:r>
        <w:tab/>
      </w:r>
      <w:r>
        <w:tab/>
      </w:r>
      <w:r>
        <w:tab/>
      </w:r>
      <w:r>
        <w:tab/>
      </w:r>
      <w:r>
        <w:tab/>
      </w:r>
      <w:r>
        <w:tab/>
        <w:t>&lt;Replace/&gt;</w:t>
      </w:r>
    </w:p>
    <w:p w14:paraId="620331DE" w14:textId="239042E0" w:rsidR="0079540A" w:rsidRDefault="0079540A" w:rsidP="0079540A">
      <w:pPr>
        <w:pStyle w:val="PL"/>
      </w:pPr>
      <w:r>
        <w:tab/>
      </w:r>
      <w:r>
        <w:tab/>
      </w:r>
      <w:r>
        <w:tab/>
      </w:r>
      <w:r>
        <w:tab/>
      </w:r>
      <w:r>
        <w:tab/>
      </w:r>
      <w:r>
        <w:tab/>
        <w:t>&lt;/AccessType&gt;</w:t>
      </w:r>
    </w:p>
    <w:p w14:paraId="2F9CF60E" w14:textId="70624C8F" w:rsidR="0079540A" w:rsidRDefault="0079540A" w:rsidP="0079540A">
      <w:pPr>
        <w:pStyle w:val="PL"/>
      </w:pPr>
      <w:r>
        <w:tab/>
      </w:r>
      <w:r>
        <w:tab/>
      </w:r>
      <w:r>
        <w:tab/>
      </w:r>
      <w:r>
        <w:tab/>
      </w:r>
      <w:r>
        <w:tab/>
      </w:r>
      <w:r>
        <w:tab/>
        <w:t>&lt;DFFormat&gt;</w:t>
      </w:r>
    </w:p>
    <w:p w14:paraId="339839D9" w14:textId="06200B34" w:rsidR="0079540A" w:rsidRDefault="0079540A" w:rsidP="0079540A">
      <w:pPr>
        <w:pStyle w:val="PL"/>
      </w:pPr>
      <w:r>
        <w:tab/>
      </w:r>
      <w:r>
        <w:tab/>
      </w:r>
      <w:r>
        <w:tab/>
      </w:r>
      <w:r>
        <w:tab/>
      </w:r>
      <w:r>
        <w:tab/>
      </w:r>
      <w:r>
        <w:tab/>
      </w:r>
      <w:r>
        <w:tab/>
        <w:t>&lt;bool/&gt;</w:t>
      </w:r>
    </w:p>
    <w:p w14:paraId="71F00D99" w14:textId="165A8A1B" w:rsidR="0079540A" w:rsidRDefault="0079540A" w:rsidP="0079540A">
      <w:pPr>
        <w:pStyle w:val="PL"/>
      </w:pPr>
      <w:r>
        <w:tab/>
      </w:r>
      <w:r>
        <w:tab/>
      </w:r>
      <w:r>
        <w:tab/>
      </w:r>
      <w:r>
        <w:tab/>
      </w:r>
      <w:r>
        <w:tab/>
      </w:r>
      <w:r>
        <w:tab/>
        <w:t>&lt;/DFFormat&gt;</w:t>
      </w:r>
    </w:p>
    <w:p w14:paraId="2146A9A2" w14:textId="2A70FAD6" w:rsidR="0079540A" w:rsidRDefault="0079540A" w:rsidP="0079540A">
      <w:pPr>
        <w:pStyle w:val="PL"/>
      </w:pPr>
      <w:r>
        <w:tab/>
      </w:r>
      <w:r>
        <w:tab/>
      </w:r>
      <w:r>
        <w:tab/>
      </w:r>
      <w:r>
        <w:tab/>
      </w:r>
      <w:r>
        <w:tab/>
      </w:r>
      <w:r>
        <w:tab/>
        <w:t>&lt;Occurrence&gt;</w:t>
      </w:r>
    </w:p>
    <w:p w14:paraId="2EE679DA" w14:textId="4B53B317" w:rsidR="0079540A" w:rsidRDefault="0079540A" w:rsidP="0079540A">
      <w:pPr>
        <w:pStyle w:val="PL"/>
      </w:pPr>
      <w:r>
        <w:tab/>
      </w:r>
      <w:r>
        <w:tab/>
      </w:r>
      <w:r>
        <w:tab/>
      </w:r>
      <w:r>
        <w:tab/>
      </w:r>
      <w:r>
        <w:tab/>
      </w:r>
      <w:r>
        <w:tab/>
      </w:r>
      <w:r>
        <w:tab/>
        <w:t>&lt;ZeroOrOne/&gt;</w:t>
      </w:r>
    </w:p>
    <w:p w14:paraId="7E20D71E" w14:textId="31754D0C" w:rsidR="0079540A" w:rsidRDefault="0079540A" w:rsidP="0079540A">
      <w:pPr>
        <w:pStyle w:val="PL"/>
      </w:pPr>
      <w:r>
        <w:tab/>
      </w:r>
      <w:r>
        <w:tab/>
      </w:r>
      <w:r>
        <w:tab/>
      </w:r>
      <w:r>
        <w:tab/>
      </w:r>
      <w:r>
        <w:tab/>
      </w:r>
      <w:r>
        <w:tab/>
        <w:t>&lt;/Occurrence&gt;</w:t>
      </w:r>
      <w:r>
        <w:tab/>
      </w:r>
      <w:r>
        <w:tab/>
      </w:r>
      <w:r>
        <w:tab/>
      </w:r>
      <w:r>
        <w:tab/>
      </w:r>
      <w:r>
        <w:tab/>
      </w:r>
      <w:r>
        <w:tab/>
        <w:t>&lt;Scope&gt;</w:t>
      </w:r>
    </w:p>
    <w:p w14:paraId="4CE9A005" w14:textId="7C19862B" w:rsidR="0079540A" w:rsidRDefault="0079540A" w:rsidP="0079540A">
      <w:pPr>
        <w:pStyle w:val="PL"/>
      </w:pPr>
      <w:r>
        <w:tab/>
      </w:r>
      <w:r>
        <w:tab/>
      </w:r>
      <w:r>
        <w:tab/>
      </w:r>
      <w:r>
        <w:tab/>
      </w:r>
      <w:r>
        <w:tab/>
      </w:r>
      <w:r>
        <w:tab/>
      </w:r>
      <w:r>
        <w:tab/>
        <w:t>&lt;Dynamic/&gt;</w:t>
      </w:r>
    </w:p>
    <w:p w14:paraId="39ACBF0D" w14:textId="7A3D2464" w:rsidR="0079540A" w:rsidRDefault="0079540A" w:rsidP="0079540A">
      <w:pPr>
        <w:pStyle w:val="PL"/>
      </w:pPr>
      <w:r>
        <w:tab/>
      </w:r>
      <w:r>
        <w:tab/>
      </w:r>
      <w:r>
        <w:tab/>
      </w:r>
      <w:r>
        <w:tab/>
      </w:r>
      <w:r>
        <w:tab/>
      </w:r>
      <w:r>
        <w:tab/>
        <w:t>&lt;/Scope&gt;</w:t>
      </w:r>
    </w:p>
    <w:p w14:paraId="332A2A65" w14:textId="16AA0B70" w:rsidR="0079540A" w:rsidRDefault="0079540A" w:rsidP="0079540A">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for a UE with the selected PLMN subscription in non-subscribed SNPN.&lt;/DFTitle&gt;</w:t>
      </w:r>
    </w:p>
    <w:p w14:paraId="73A921E8" w14:textId="14858BF3" w:rsidR="0079540A" w:rsidRDefault="0079540A" w:rsidP="0079540A">
      <w:pPr>
        <w:pStyle w:val="PL"/>
      </w:pPr>
      <w:r>
        <w:tab/>
      </w:r>
      <w:r>
        <w:tab/>
      </w:r>
      <w:r>
        <w:tab/>
      </w:r>
      <w:r>
        <w:tab/>
      </w:r>
      <w:r>
        <w:tab/>
      </w:r>
      <w:r>
        <w:tab/>
        <w:t>&lt;DFType&gt;</w:t>
      </w:r>
    </w:p>
    <w:p w14:paraId="3A86AA7B" w14:textId="6256AEF5" w:rsidR="0079540A" w:rsidRDefault="0079540A" w:rsidP="0079540A">
      <w:pPr>
        <w:pStyle w:val="PL"/>
      </w:pPr>
      <w:r>
        <w:tab/>
      </w:r>
      <w:r>
        <w:tab/>
      </w:r>
      <w:r>
        <w:tab/>
      </w:r>
      <w:r>
        <w:tab/>
      </w:r>
      <w:r>
        <w:tab/>
      </w:r>
      <w:r>
        <w:tab/>
      </w:r>
      <w:r>
        <w:tab/>
        <w:t>&lt;MIME&gt;text/plain&lt;/MIME&gt;</w:t>
      </w:r>
    </w:p>
    <w:p w14:paraId="5B470B6C" w14:textId="3282EA5C" w:rsidR="0079540A" w:rsidRDefault="0079540A" w:rsidP="0079540A">
      <w:pPr>
        <w:pStyle w:val="PL"/>
      </w:pPr>
      <w:r>
        <w:tab/>
      </w:r>
      <w:r>
        <w:tab/>
      </w:r>
      <w:r>
        <w:tab/>
      </w:r>
      <w:r>
        <w:tab/>
      </w:r>
      <w:r>
        <w:tab/>
      </w:r>
      <w:r>
        <w:tab/>
        <w:t>&lt;/DFType&gt;</w:t>
      </w:r>
    </w:p>
    <w:p w14:paraId="4F8E06CD" w14:textId="6365A0D7" w:rsidR="0079540A" w:rsidRDefault="0079540A" w:rsidP="0079540A">
      <w:pPr>
        <w:pStyle w:val="PL"/>
      </w:pPr>
      <w:r>
        <w:tab/>
      </w:r>
      <w:r>
        <w:tab/>
      </w:r>
      <w:r>
        <w:tab/>
      </w:r>
      <w:r>
        <w:tab/>
      </w:r>
      <w:r>
        <w:tab/>
        <w:t>&lt;/DFProperties&gt;</w:t>
      </w:r>
    </w:p>
    <w:p w14:paraId="55113F18" w14:textId="4CD834A4" w:rsidR="0053428C" w:rsidRDefault="0079540A" w:rsidP="0053428C">
      <w:pPr>
        <w:pStyle w:val="PL"/>
      </w:pPr>
      <w:r>
        <w:tab/>
      </w:r>
      <w:r>
        <w:tab/>
      </w:r>
      <w:r>
        <w:tab/>
      </w:r>
      <w:r>
        <w:tab/>
        <w:t>&lt;/Node&gt;</w:t>
      </w:r>
    </w:p>
    <w:p w14:paraId="11AE71F5" w14:textId="1D685DEF" w:rsidR="0053428C" w:rsidRDefault="0053428C" w:rsidP="0053428C">
      <w:pPr>
        <w:pStyle w:val="PL"/>
      </w:pPr>
      <w:r>
        <w:tab/>
      </w:r>
      <w:r>
        <w:tab/>
      </w:r>
      <w:r>
        <w:tab/>
        <w:t>&lt;/Node&gt;</w:t>
      </w:r>
    </w:p>
    <w:p w14:paraId="6C568F9B" w14:textId="77777777" w:rsidR="0053428C" w:rsidRDefault="0053428C" w:rsidP="0053428C">
      <w:pPr>
        <w:pStyle w:val="PL"/>
      </w:pPr>
    </w:p>
    <w:p w14:paraId="4FD011B6" w14:textId="47E851F2" w:rsidR="0053428C" w:rsidRDefault="0053428C" w:rsidP="0053428C">
      <w:pPr>
        <w:pStyle w:val="PL"/>
      </w:pPr>
      <w:r>
        <w:tab/>
      </w:r>
      <w:r>
        <w:tab/>
        <w:t>&lt;/Node&gt;</w:t>
      </w:r>
    </w:p>
    <w:p w14:paraId="7C445C3D" w14:textId="77777777" w:rsidR="0053428C" w:rsidRDefault="0053428C" w:rsidP="0053428C">
      <w:pPr>
        <w:pStyle w:val="PL"/>
      </w:pPr>
      <w:r>
        <w:tab/>
      </w:r>
      <w:r>
        <w:tab/>
        <w:t>&lt;Node&gt;</w:t>
      </w:r>
    </w:p>
    <w:p w14:paraId="65938A4B" w14:textId="77777777" w:rsidR="0053428C" w:rsidRDefault="0053428C" w:rsidP="0053428C">
      <w:pPr>
        <w:pStyle w:val="PL"/>
      </w:pPr>
      <w:r>
        <w:tab/>
      </w:r>
      <w:r>
        <w:tab/>
      </w:r>
      <w:r>
        <w:tab/>
        <w:t>&lt;NodeName&gt;EARFCNList&lt;/NodeName&gt;</w:t>
      </w:r>
    </w:p>
    <w:p w14:paraId="682D3C15" w14:textId="77777777" w:rsidR="0053428C" w:rsidRDefault="0053428C" w:rsidP="0053428C">
      <w:pPr>
        <w:pStyle w:val="PL"/>
      </w:pPr>
      <w:r>
        <w:tab/>
      </w:r>
      <w:r>
        <w:tab/>
      </w:r>
      <w:r>
        <w:tab/>
        <w:t>&lt;DFProperties&gt;</w:t>
      </w:r>
    </w:p>
    <w:p w14:paraId="2A66CD7E" w14:textId="77777777" w:rsidR="0053428C" w:rsidRDefault="0053428C" w:rsidP="0053428C">
      <w:pPr>
        <w:pStyle w:val="PL"/>
      </w:pPr>
      <w:r>
        <w:tab/>
      </w:r>
      <w:r>
        <w:tab/>
      </w:r>
      <w:r>
        <w:tab/>
      </w:r>
      <w:r>
        <w:tab/>
        <w:t>&lt;AccessType&gt;</w:t>
      </w:r>
    </w:p>
    <w:p w14:paraId="44E628C6" w14:textId="77777777" w:rsidR="0053428C" w:rsidRDefault="0053428C" w:rsidP="0053428C">
      <w:pPr>
        <w:pStyle w:val="PL"/>
      </w:pPr>
      <w:r>
        <w:tab/>
      </w:r>
      <w:r>
        <w:tab/>
      </w:r>
      <w:r>
        <w:tab/>
      </w:r>
      <w:r>
        <w:tab/>
      </w:r>
      <w:r>
        <w:tab/>
        <w:t>&lt;Get/&gt;</w:t>
      </w:r>
    </w:p>
    <w:p w14:paraId="4CB71124" w14:textId="77777777" w:rsidR="0053428C" w:rsidRPr="001816A6" w:rsidRDefault="0053428C" w:rsidP="0053428C">
      <w:pPr>
        <w:pStyle w:val="PL"/>
        <w:rPr>
          <w:lang w:val="fr-FR"/>
        </w:rPr>
      </w:pPr>
      <w:r>
        <w:tab/>
      </w:r>
      <w:r>
        <w:tab/>
      </w:r>
      <w:r>
        <w:tab/>
      </w:r>
      <w:r>
        <w:tab/>
      </w:r>
      <w:r>
        <w:tab/>
      </w:r>
      <w:r w:rsidRPr="001816A6">
        <w:rPr>
          <w:lang w:val="fr-FR"/>
        </w:rPr>
        <w:t>&lt;Replace/&gt;</w:t>
      </w:r>
    </w:p>
    <w:p w14:paraId="26196A6C"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t>&lt;/AccessType&gt;</w:t>
      </w:r>
    </w:p>
    <w:p w14:paraId="38146AA1"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t>&lt;DFFormat&gt;</w:t>
      </w:r>
    </w:p>
    <w:p w14:paraId="024B8194"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&lt;node/&gt;</w:t>
      </w:r>
    </w:p>
    <w:p w14:paraId="25B6AB23"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t>&lt;/DFFormat&gt;</w:t>
      </w:r>
    </w:p>
    <w:p w14:paraId="6BD0232C" w14:textId="77777777" w:rsidR="0053428C" w:rsidRPr="00A61950" w:rsidRDefault="0053428C" w:rsidP="0053428C">
      <w:pPr>
        <w:pStyle w:val="PL"/>
      </w:pPr>
      <w:r w:rsidRPr="001816A6">
        <w:rPr>
          <w:lang w:val="fr-FR"/>
        </w:rPr>
        <w:tab/>
      </w:r>
      <w:r w:rsidRPr="001816A6">
        <w:rPr>
          <w:lang w:val="fr-FR"/>
        </w:rPr>
        <w:tab/>
      </w:r>
      <w:r w:rsidRPr="001816A6">
        <w:rPr>
          <w:lang w:val="fr-FR"/>
        </w:rPr>
        <w:tab/>
      </w:r>
      <w:r w:rsidRPr="001816A6">
        <w:rPr>
          <w:lang w:val="fr-FR"/>
        </w:rPr>
        <w:tab/>
      </w:r>
      <w:r w:rsidRPr="00A61950">
        <w:t>&lt;Occurrence&gt;</w:t>
      </w:r>
    </w:p>
    <w:p w14:paraId="2AE24E70" w14:textId="77777777" w:rsidR="0053428C" w:rsidRDefault="0053428C" w:rsidP="0053428C">
      <w:pPr>
        <w:pStyle w:val="PL"/>
      </w:pPr>
      <w:r w:rsidRPr="00A61950">
        <w:tab/>
      </w:r>
      <w:r w:rsidRPr="00A61950">
        <w:tab/>
      </w:r>
      <w:r w:rsidRPr="00A61950">
        <w:tab/>
      </w:r>
      <w:r w:rsidRPr="00A61950">
        <w:tab/>
      </w:r>
      <w:r w:rsidRPr="00A61950">
        <w:tab/>
      </w:r>
      <w:r>
        <w:t>&lt;ZeroOrOne/&gt;</w:t>
      </w:r>
    </w:p>
    <w:p w14:paraId="46E7F77A" w14:textId="77777777" w:rsidR="0053428C" w:rsidRDefault="0053428C" w:rsidP="0053428C">
      <w:pPr>
        <w:pStyle w:val="PL"/>
      </w:pPr>
      <w:r>
        <w:tab/>
      </w:r>
      <w:r>
        <w:tab/>
      </w:r>
      <w:r>
        <w:tab/>
      </w:r>
      <w:r>
        <w:tab/>
        <w:t>&lt;/Occurrence&gt;</w:t>
      </w:r>
    </w:p>
    <w:p w14:paraId="4C0DE686" w14:textId="77777777" w:rsidR="0053428C" w:rsidRDefault="0053428C" w:rsidP="0053428C">
      <w:pPr>
        <w:pStyle w:val="PL"/>
      </w:pPr>
      <w:r>
        <w:tab/>
      </w:r>
      <w:r>
        <w:tab/>
      </w:r>
      <w:r>
        <w:tab/>
      </w:r>
      <w:r>
        <w:tab/>
        <w:t>&lt;Scope&gt;</w:t>
      </w:r>
    </w:p>
    <w:p w14:paraId="4C518F66" w14:textId="77777777" w:rsidR="0053428C" w:rsidRDefault="0053428C" w:rsidP="0053428C">
      <w:pPr>
        <w:pStyle w:val="PL"/>
      </w:pPr>
      <w:r>
        <w:tab/>
      </w:r>
      <w:r>
        <w:tab/>
      </w:r>
      <w:r>
        <w:tab/>
      </w:r>
      <w:r>
        <w:tab/>
      </w:r>
      <w:r>
        <w:tab/>
        <w:t>&lt;Dynamic/&gt;</w:t>
      </w:r>
    </w:p>
    <w:p w14:paraId="6FF72B65" w14:textId="77777777" w:rsidR="0053428C" w:rsidRDefault="0053428C" w:rsidP="0053428C">
      <w:pPr>
        <w:pStyle w:val="PL"/>
      </w:pPr>
      <w:r>
        <w:tab/>
      </w:r>
      <w:r>
        <w:tab/>
      </w:r>
      <w:r>
        <w:tab/>
      </w:r>
      <w:r>
        <w:tab/>
        <w:t>&lt;/Scope&gt;</w:t>
      </w:r>
    </w:p>
    <w:p w14:paraId="7848BEBE" w14:textId="77777777" w:rsidR="0053428C" w:rsidRDefault="0053428C" w:rsidP="0053428C">
      <w:pPr>
        <w:pStyle w:val="PL"/>
      </w:pPr>
      <w:r>
        <w:tab/>
      </w:r>
      <w:r>
        <w:tab/>
      </w:r>
      <w:r>
        <w:tab/>
      </w:r>
      <w:r>
        <w:tab/>
        <w:t>&lt;DFTitle&gt;List of EARFCN for initial cell search of MTC carrier or NB-IoT carrier.&lt;/DFTitle&gt;</w:t>
      </w:r>
    </w:p>
    <w:p w14:paraId="19CA855F" w14:textId="77777777" w:rsidR="0053428C" w:rsidRPr="00F1526B" w:rsidRDefault="0053428C" w:rsidP="0053428C">
      <w:pPr>
        <w:pStyle w:val="PL"/>
        <w:rPr>
          <w:lang w:val="nl-NL"/>
        </w:rPr>
      </w:pPr>
      <w:r>
        <w:tab/>
      </w:r>
      <w:r>
        <w:tab/>
      </w:r>
      <w:r>
        <w:tab/>
      </w:r>
      <w:r>
        <w:tab/>
      </w:r>
      <w:r w:rsidRPr="00F1526B">
        <w:rPr>
          <w:lang w:val="nl-NL"/>
        </w:rPr>
        <w:t>&lt;DFType&gt;</w:t>
      </w:r>
    </w:p>
    <w:p w14:paraId="096B5B3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6970E5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1C0D224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3EE7CF96" w14:textId="77777777" w:rsidR="0053428C" w:rsidRPr="00F1526B" w:rsidRDefault="0053428C" w:rsidP="0053428C">
      <w:pPr>
        <w:pStyle w:val="PL"/>
        <w:rPr>
          <w:lang w:val="nl-NL"/>
        </w:rPr>
      </w:pPr>
    </w:p>
    <w:p w14:paraId="5E137B4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2C6CCE6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535F737"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6259D79D" w14:textId="77777777" w:rsidR="0053428C" w:rsidRDefault="0053428C" w:rsidP="0053428C">
      <w:pPr>
        <w:pStyle w:val="PL"/>
      </w:pPr>
      <w:r>
        <w:tab/>
      </w:r>
      <w:r>
        <w:tab/>
      </w:r>
      <w:r>
        <w:tab/>
      </w:r>
      <w:r>
        <w:tab/>
      </w:r>
      <w:r>
        <w:tab/>
        <w:t>&lt;AccessType&gt;</w:t>
      </w:r>
    </w:p>
    <w:p w14:paraId="2BB18BB0" w14:textId="77777777" w:rsidR="0053428C" w:rsidRDefault="0053428C" w:rsidP="0053428C">
      <w:pPr>
        <w:pStyle w:val="PL"/>
      </w:pPr>
      <w:r>
        <w:tab/>
      </w:r>
      <w:r>
        <w:tab/>
      </w:r>
      <w:r>
        <w:tab/>
      </w:r>
      <w:r>
        <w:tab/>
      </w:r>
      <w:r>
        <w:tab/>
      </w:r>
      <w:r>
        <w:tab/>
        <w:t>&lt;Get/&gt;</w:t>
      </w:r>
    </w:p>
    <w:p w14:paraId="554896C2" w14:textId="77777777" w:rsidR="0053428C" w:rsidRDefault="0053428C" w:rsidP="0053428C">
      <w:pPr>
        <w:pStyle w:val="PL"/>
      </w:pPr>
      <w:r>
        <w:tab/>
      </w:r>
      <w:r>
        <w:tab/>
      </w:r>
      <w:r>
        <w:tab/>
      </w:r>
      <w:r>
        <w:tab/>
      </w:r>
      <w:r>
        <w:tab/>
      </w:r>
      <w:r>
        <w:tab/>
        <w:t>&lt;Replace/&gt;</w:t>
      </w:r>
    </w:p>
    <w:p w14:paraId="5CCC76AD" w14:textId="77777777" w:rsidR="0053428C" w:rsidRDefault="0053428C" w:rsidP="0053428C">
      <w:pPr>
        <w:pStyle w:val="PL"/>
      </w:pPr>
      <w:r>
        <w:tab/>
      </w:r>
      <w:r>
        <w:tab/>
      </w:r>
      <w:r>
        <w:tab/>
      </w:r>
      <w:r>
        <w:tab/>
      </w:r>
      <w:r>
        <w:tab/>
        <w:t>&lt;/AccessType&gt;</w:t>
      </w:r>
    </w:p>
    <w:p w14:paraId="2AF1C1C3" w14:textId="77777777" w:rsidR="0053428C" w:rsidRDefault="0053428C" w:rsidP="0053428C">
      <w:pPr>
        <w:pStyle w:val="PL"/>
      </w:pPr>
      <w:r>
        <w:tab/>
      </w:r>
      <w:r>
        <w:tab/>
      </w:r>
      <w:r>
        <w:tab/>
      </w:r>
      <w:r>
        <w:tab/>
      </w:r>
      <w:r>
        <w:tab/>
        <w:t>&lt;DFFormat&gt;</w:t>
      </w:r>
    </w:p>
    <w:p w14:paraId="17A3136F" w14:textId="77777777" w:rsidR="0053428C" w:rsidRDefault="0053428C" w:rsidP="0053428C">
      <w:pPr>
        <w:pStyle w:val="PL"/>
      </w:pPr>
      <w:r>
        <w:tab/>
      </w:r>
      <w:r>
        <w:tab/>
      </w:r>
      <w:r>
        <w:tab/>
      </w:r>
      <w:r>
        <w:tab/>
      </w:r>
      <w:r>
        <w:tab/>
      </w:r>
      <w:r>
        <w:tab/>
        <w:t>&lt;node/&gt;</w:t>
      </w:r>
    </w:p>
    <w:p w14:paraId="662D48A3" w14:textId="77777777" w:rsidR="0053428C" w:rsidRDefault="0053428C" w:rsidP="0053428C">
      <w:pPr>
        <w:pStyle w:val="PL"/>
      </w:pPr>
      <w:r>
        <w:tab/>
      </w:r>
      <w:r>
        <w:tab/>
      </w:r>
      <w:r>
        <w:tab/>
      </w:r>
      <w:r>
        <w:tab/>
      </w:r>
      <w:r>
        <w:tab/>
        <w:t>&lt;/DFFormat&gt;</w:t>
      </w:r>
    </w:p>
    <w:p w14:paraId="724881B5" w14:textId="77777777" w:rsidR="0053428C" w:rsidRDefault="0053428C" w:rsidP="0053428C">
      <w:pPr>
        <w:pStyle w:val="PL"/>
      </w:pPr>
      <w:r>
        <w:tab/>
      </w:r>
      <w:r>
        <w:tab/>
      </w:r>
      <w:r>
        <w:tab/>
      </w:r>
      <w:r>
        <w:tab/>
      </w:r>
      <w:r>
        <w:tab/>
        <w:t>&lt;Occurrence&gt;</w:t>
      </w:r>
    </w:p>
    <w:p w14:paraId="62A4FD8E" w14:textId="77777777" w:rsidR="0053428C" w:rsidRDefault="0053428C" w:rsidP="0053428C">
      <w:pPr>
        <w:pStyle w:val="PL"/>
      </w:pPr>
      <w:r>
        <w:tab/>
      </w:r>
      <w:r>
        <w:tab/>
      </w:r>
      <w:r>
        <w:tab/>
      </w:r>
      <w:r>
        <w:tab/>
      </w:r>
      <w:r>
        <w:tab/>
      </w:r>
      <w:r>
        <w:tab/>
        <w:t>&lt;OneOrMore/&gt;</w:t>
      </w:r>
    </w:p>
    <w:p w14:paraId="6EA013B7" w14:textId="77777777" w:rsidR="0053428C" w:rsidRDefault="0053428C" w:rsidP="0053428C">
      <w:pPr>
        <w:pStyle w:val="PL"/>
      </w:pPr>
      <w:r>
        <w:tab/>
      </w:r>
      <w:r>
        <w:tab/>
      </w:r>
      <w:r>
        <w:tab/>
      </w:r>
      <w:r>
        <w:tab/>
      </w:r>
      <w:r>
        <w:tab/>
        <w:t>&lt;/Occurrence&gt;</w:t>
      </w:r>
    </w:p>
    <w:p w14:paraId="0E21393D" w14:textId="77777777" w:rsidR="0053428C" w:rsidRDefault="0053428C" w:rsidP="0053428C">
      <w:pPr>
        <w:pStyle w:val="PL"/>
      </w:pPr>
      <w:r>
        <w:tab/>
      </w:r>
      <w:r>
        <w:tab/>
      </w:r>
      <w:r>
        <w:tab/>
      </w:r>
      <w:r>
        <w:tab/>
      </w:r>
      <w:r>
        <w:tab/>
        <w:t>&lt;Scope&gt;</w:t>
      </w:r>
    </w:p>
    <w:p w14:paraId="2B9D800D" w14:textId="77777777" w:rsidR="0053428C" w:rsidRDefault="0053428C" w:rsidP="0053428C">
      <w:pPr>
        <w:pStyle w:val="PL"/>
      </w:pPr>
      <w:r>
        <w:tab/>
      </w:r>
      <w:r>
        <w:tab/>
      </w:r>
      <w:r>
        <w:tab/>
      </w:r>
      <w:r>
        <w:tab/>
      </w:r>
      <w:r>
        <w:tab/>
      </w:r>
      <w:r>
        <w:tab/>
        <w:t>&lt;Dynamic/&gt;</w:t>
      </w:r>
    </w:p>
    <w:p w14:paraId="5446309D" w14:textId="77777777" w:rsidR="0053428C" w:rsidRDefault="0053428C" w:rsidP="0053428C">
      <w:pPr>
        <w:pStyle w:val="PL"/>
      </w:pPr>
      <w:r>
        <w:tab/>
      </w:r>
      <w:r>
        <w:tab/>
      </w:r>
      <w:r>
        <w:tab/>
      </w:r>
      <w:r>
        <w:tab/>
      </w:r>
      <w:r>
        <w:tab/>
        <w:t>&lt;/Scope&gt;</w:t>
      </w:r>
    </w:p>
    <w:p w14:paraId="23C3D23A" w14:textId="77777777" w:rsidR="0053428C" w:rsidRDefault="0053428C" w:rsidP="0053428C">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2A64B0B8" w14:textId="77777777" w:rsidR="0053428C" w:rsidRPr="00F1526B" w:rsidRDefault="0053428C" w:rsidP="0053428C">
      <w:pPr>
        <w:pStyle w:val="PL"/>
        <w:rPr>
          <w:lang w:val="nl-NL"/>
        </w:rPr>
      </w:pPr>
      <w:r>
        <w:tab/>
      </w:r>
      <w:r>
        <w:tab/>
      </w:r>
      <w:r>
        <w:tab/>
      </w:r>
      <w:r>
        <w:tab/>
      </w:r>
      <w:r>
        <w:tab/>
      </w:r>
      <w:r w:rsidRPr="00F1526B">
        <w:rPr>
          <w:lang w:val="nl-NL"/>
        </w:rPr>
        <w:t>&lt;DFType&gt;</w:t>
      </w:r>
    </w:p>
    <w:p w14:paraId="73DC5EC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82CF39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1F8B1A5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367F4870" w14:textId="77777777" w:rsidR="0053428C" w:rsidRPr="00F1526B" w:rsidRDefault="0053428C" w:rsidP="0053428C">
      <w:pPr>
        <w:pStyle w:val="PL"/>
        <w:rPr>
          <w:lang w:val="nl-NL"/>
        </w:rPr>
      </w:pPr>
    </w:p>
    <w:p w14:paraId="4C0AC4AF"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542838CD"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EARFCN</w:t>
      </w:r>
      <w:r w:rsidRPr="00F1526B">
        <w:rPr>
          <w:lang w:val="nl-NL"/>
        </w:rPr>
        <w:t>&lt;/NodeName&gt;</w:t>
      </w:r>
    </w:p>
    <w:p w14:paraId="2617F866"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0A1386D"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3FE5922"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FAE354A"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93EFED9"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0C38FB0"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96C505F"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B5402AF"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0F7D9EE"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F7037BC"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F16EA95"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D323451"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5A0DC743"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DA24C40"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654173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30B0B9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C7A62B" w14:textId="77777777" w:rsidR="0053428C" w:rsidRPr="001542EE" w:rsidRDefault="0053428C" w:rsidP="0053428C">
      <w:pPr>
        <w:pStyle w:val="PL"/>
      </w:pPr>
      <w:r>
        <w:tab/>
      </w:r>
      <w:r>
        <w:rPr>
          <w:rFonts w:hint="eastAsia"/>
          <w:lang w:eastAsia="ko-KR"/>
        </w:rPr>
        <w:tab/>
      </w:r>
      <w:r w:rsidRPr="001542EE">
        <w:tab/>
      </w:r>
      <w:r w:rsidRPr="001542EE">
        <w:tab/>
        <w:t>&lt;/Node&gt;</w:t>
      </w:r>
    </w:p>
    <w:p w14:paraId="2B3EC06D" w14:textId="77777777" w:rsidR="0053428C" w:rsidRDefault="0053428C" w:rsidP="0053428C">
      <w:pPr>
        <w:pStyle w:val="PL"/>
      </w:pPr>
    </w:p>
    <w:p w14:paraId="2168D24B" w14:textId="77777777" w:rsidR="0053428C" w:rsidRPr="001542EE" w:rsidRDefault="0053428C" w:rsidP="0053428C">
      <w:pPr>
        <w:pStyle w:val="PL"/>
      </w:pPr>
      <w:r w:rsidRPr="001542EE">
        <w:tab/>
      </w:r>
      <w:r w:rsidRPr="001542EE">
        <w:tab/>
      </w:r>
      <w:r w:rsidRPr="001542EE">
        <w:tab/>
      </w:r>
      <w:r>
        <w:tab/>
      </w:r>
      <w:r w:rsidRPr="001542EE">
        <w:t>&lt;Node&gt;</w:t>
      </w:r>
    </w:p>
    <w:p w14:paraId="4D583FA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4D8F5458"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0EA389EA"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32EE9699"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06143517" w14:textId="77777777" w:rsidR="0053428C" w:rsidRPr="001816A6" w:rsidRDefault="0053428C" w:rsidP="0053428C">
      <w:pPr>
        <w:pStyle w:val="PL"/>
      </w:pPr>
      <w:r w:rsidRPr="001542EE">
        <w:tab/>
      </w:r>
      <w:r w:rsidRPr="001542EE">
        <w:tab/>
      </w:r>
      <w:r>
        <w:tab/>
      </w:r>
      <w:r w:rsidRPr="001542EE">
        <w:tab/>
      </w:r>
      <w:r w:rsidRPr="001542EE">
        <w:tab/>
      </w:r>
      <w:r w:rsidRPr="001542EE">
        <w:tab/>
      </w:r>
      <w:r w:rsidRPr="001542EE">
        <w:tab/>
      </w:r>
      <w:r w:rsidRPr="001816A6">
        <w:t>&lt;Replace/&gt;</w:t>
      </w:r>
    </w:p>
    <w:p w14:paraId="50456E19"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&lt;/AccessType&gt;</w:t>
      </w:r>
    </w:p>
    <w:p w14:paraId="129D9E82"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43D6AA82"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t>&lt;</w:t>
      </w:r>
      <w:r w:rsidRPr="001816A6">
        <w:rPr>
          <w:rFonts w:hint="eastAsia"/>
          <w:lang w:eastAsia="ko-KR"/>
        </w:rPr>
        <w:t>node</w:t>
      </w:r>
      <w:r w:rsidRPr="001816A6">
        <w:t>/&gt;</w:t>
      </w:r>
    </w:p>
    <w:p w14:paraId="1D58096E" w14:textId="77777777" w:rsidR="0053428C" w:rsidRPr="001816A6" w:rsidRDefault="0053428C" w:rsidP="0053428C">
      <w:pPr>
        <w:pStyle w:val="PL"/>
      </w:pPr>
      <w:r w:rsidRPr="001816A6">
        <w:lastRenderedPageBreak/>
        <w:tab/>
      </w:r>
      <w:r w:rsidRPr="001816A6">
        <w:tab/>
      </w:r>
      <w:r w:rsidRPr="001816A6">
        <w:tab/>
      </w:r>
      <w:r w:rsidRPr="001816A6">
        <w:tab/>
      </w:r>
      <w:r w:rsidRPr="001816A6">
        <w:tab/>
      </w:r>
      <w:r w:rsidRPr="001816A6">
        <w:tab/>
        <w:t>&lt;/DFFormat&gt;</w:t>
      </w:r>
    </w:p>
    <w:p w14:paraId="556E9062" w14:textId="77777777" w:rsidR="0053428C" w:rsidRPr="001542EE" w:rsidRDefault="0053428C" w:rsidP="0053428C">
      <w:pPr>
        <w:pStyle w:val="PL"/>
      </w:pPr>
      <w:r w:rsidRPr="001816A6">
        <w:tab/>
      </w:r>
      <w:r w:rsidRPr="001816A6">
        <w:tab/>
      </w:r>
      <w:r w:rsidRPr="001816A6">
        <w:tab/>
      </w:r>
      <w:r w:rsidRPr="001816A6">
        <w:tab/>
      </w:r>
      <w:r w:rsidRPr="001816A6">
        <w:tab/>
      </w:r>
      <w:r w:rsidRPr="001816A6">
        <w:tab/>
      </w:r>
      <w:r w:rsidRPr="001542EE">
        <w:t>&lt;Occurrence&gt;</w:t>
      </w:r>
    </w:p>
    <w:p w14:paraId="0DA5EE2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31ACF208"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52CDDD6B"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3EB43AC5"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233F7CC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&lt;MIME&gt;text/plain&lt;/MIME&gt;</w:t>
      </w:r>
    </w:p>
    <w:p w14:paraId="55A360CB"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77C53EE8" w14:textId="77777777" w:rsidR="0053428C" w:rsidRPr="001542EE" w:rsidRDefault="0053428C" w:rsidP="0053428C">
      <w:pPr>
        <w:pStyle w:val="PL"/>
      </w:pPr>
      <w:r>
        <w:tab/>
      </w:r>
      <w:r w:rsidRPr="001542EE">
        <w:tab/>
      </w:r>
      <w:r w:rsidRPr="001542EE">
        <w:tab/>
      </w:r>
      <w:r w:rsidRPr="001542EE">
        <w:tab/>
      </w:r>
      <w:r w:rsidRPr="001542EE">
        <w:tab/>
        <w:t>&lt;/DFProperties&gt;</w:t>
      </w:r>
    </w:p>
    <w:p w14:paraId="650B5173" w14:textId="77777777" w:rsidR="0053428C" w:rsidRDefault="0053428C" w:rsidP="0053428C">
      <w:pPr>
        <w:pStyle w:val="PL"/>
        <w:rPr>
          <w:lang w:eastAsia="ko-KR"/>
        </w:rPr>
      </w:pPr>
    </w:p>
    <w:p w14:paraId="7E409CB0" w14:textId="77777777" w:rsidR="0053428C" w:rsidRPr="001542EE" w:rsidRDefault="0053428C" w:rsidP="0053428C">
      <w:pPr>
        <w:pStyle w:val="PL"/>
      </w:pPr>
      <w:r>
        <w:rPr>
          <w:rFonts w:hint="eastAsia"/>
          <w:lang w:eastAsia="ko-KR"/>
        </w:rPr>
        <w:tab/>
      </w:r>
      <w:r w:rsidRPr="001542EE">
        <w:tab/>
      </w:r>
      <w:r w:rsidRPr="001542EE">
        <w:tab/>
      </w:r>
      <w:r w:rsidRPr="001542EE">
        <w:tab/>
      </w:r>
      <w:r>
        <w:tab/>
      </w:r>
      <w:r w:rsidRPr="001542EE">
        <w:t>&lt;Node&gt;</w:t>
      </w:r>
    </w:p>
    <w:p w14:paraId="0FC80C11" w14:textId="77777777" w:rsidR="0053428C" w:rsidRPr="001542EE" w:rsidRDefault="0053428C" w:rsidP="0053428C">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0883B308"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t>&lt;DFProperties&gt;</w:t>
      </w:r>
    </w:p>
    <w:p w14:paraId="3F77FEFE" w14:textId="77777777" w:rsidR="0053428C" w:rsidRPr="001542EE" w:rsidRDefault="0053428C" w:rsidP="0053428C">
      <w:pPr>
        <w:pStyle w:val="PL"/>
      </w:pPr>
      <w:r>
        <w:tab/>
      </w:r>
      <w:r w:rsidRPr="001542EE">
        <w:tab/>
      </w:r>
      <w:r w:rsidRPr="001542EE">
        <w:tab/>
      </w:r>
      <w:r>
        <w:rPr>
          <w:rFonts w:hint="eastAsia"/>
          <w:lang w:eastAsia="ko-KR"/>
        </w:rPr>
        <w:tab/>
      </w:r>
      <w:r w:rsidRPr="001542EE">
        <w:tab/>
      </w:r>
      <w:r w:rsidRPr="001542EE">
        <w:tab/>
      </w:r>
      <w:r w:rsidRPr="001542EE">
        <w:tab/>
        <w:t>&lt;AccessType&gt;</w:t>
      </w:r>
    </w:p>
    <w:p w14:paraId="797E1BE1"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6007D1F" w14:textId="77777777" w:rsidR="0053428C" w:rsidRPr="00F1526B" w:rsidRDefault="0053428C" w:rsidP="0053428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F1526B">
        <w:t>&lt;Replace/&gt;</w:t>
      </w:r>
    </w:p>
    <w:p w14:paraId="0BCD0E2B"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rPr>
          <w:rFonts w:hint="eastAsia"/>
          <w:lang w:eastAsia="ko-KR"/>
        </w:rPr>
        <w:tab/>
      </w:r>
      <w:r w:rsidRPr="00F1526B">
        <w:t>&lt;/AccessType&gt;</w:t>
      </w:r>
    </w:p>
    <w:p w14:paraId="54A53D7E" w14:textId="77777777" w:rsidR="0053428C" w:rsidRPr="00F1526B" w:rsidRDefault="0053428C" w:rsidP="0053428C">
      <w:pPr>
        <w:pStyle w:val="PL"/>
      </w:pPr>
      <w:r w:rsidRPr="00F1526B">
        <w:tab/>
      </w:r>
      <w:r w:rsidRPr="00F1526B">
        <w:tab/>
      </w:r>
      <w:r w:rsidRPr="00F1526B">
        <w:rPr>
          <w:rFonts w:hint="eastAsia"/>
          <w:lang w:eastAsia="ko-KR"/>
        </w:rPr>
        <w:tab/>
      </w:r>
      <w:r w:rsidRPr="00F1526B">
        <w:tab/>
      </w:r>
      <w:r w:rsidRPr="00F1526B">
        <w:tab/>
      </w:r>
      <w:r w:rsidRPr="00F1526B">
        <w:tab/>
      </w:r>
      <w:r w:rsidRPr="00F1526B">
        <w:tab/>
        <w:t>&lt;DFFormat&gt;</w:t>
      </w:r>
    </w:p>
    <w:p w14:paraId="6234FB9D" w14:textId="77777777" w:rsidR="0053428C" w:rsidRPr="00F1526B" w:rsidRDefault="0053428C" w:rsidP="0053428C">
      <w:pPr>
        <w:pStyle w:val="PL"/>
      </w:pPr>
      <w:r w:rsidRPr="00F1526B">
        <w:tab/>
      </w:r>
      <w:r w:rsidRPr="00F1526B">
        <w:tab/>
      </w:r>
      <w:r w:rsidRPr="00F1526B">
        <w:tab/>
      </w:r>
      <w:r w:rsidRPr="00F1526B">
        <w:rPr>
          <w:rFonts w:hint="eastAsia"/>
          <w:lang w:eastAsia="ko-KR"/>
        </w:rPr>
        <w:tab/>
      </w:r>
      <w:r w:rsidRPr="00F1526B">
        <w:tab/>
      </w:r>
      <w:r w:rsidRPr="00F1526B">
        <w:tab/>
      </w:r>
      <w:r w:rsidRPr="00F1526B">
        <w:tab/>
      </w:r>
      <w:r w:rsidRPr="00F1526B">
        <w:tab/>
        <w:t>&lt;</w:t>
      </w:r>
      <w:r w:rsidRPr="00F1526B">
        <w:rPr>
          <w:rFonts w:hint="eastAsia"/>
          <w:lang w:eastAsia="ko-KR"/>
        </w:rPr>
        <w:t>node</w:t>
      </w:r>
      <w:r w:rsidRPr="00F1526B">
        <w:t>/&gt;</w:t>
      </w:r>
    </w:p>
    <w:p w14:paraId="25A5A502" w14:textId="77777777" w:rsidR="0053428C" w:rsidRPr="00F1526B" w:rsidRDefault="0053428C" w:rsidP="0053428C">
      <w:pPr>
        <w:pStyle w:val="PL"/>
      </w:pPr>
      <w:r w:rsidRPr="00F1526B">
        <w:tab/>
      </w:r>
      <w:r w:rsidRPr="00F1526B">
        <w:tab/>
      </w:r>
      <w:r w:rsidRPr="00F1526B">
        <w:tab/>
      </w:r>
      <w:r w:rsidRPr="00F1526B">
        <w:tab/>
      </w:r>
      <w:r w:rsidRPr="00F1526B">
        <w:rPr>
          <w:rFonts w:hint="eastAsia"/>
          <w:lang w:eastAsia="ko-KR"/>
        </w:rPr>
        <w:tab/>
      </w:r>
      <w:r w:rsidRPr="00F1526B">
        <w:tab/>
      </w:r>
      <w:r w:rsidRPr="00F1526B">
        <w:tab/>
        <w:t>&lt;/DFFormat&gt;</w:t>
      </w:r>
    </w:p>
    <w:p w14:paraId="5EB7F193" w14:textId="77777777" w:rsidR="0053428C" w:rsidRPr="001542EE" w:rsidRDefault="0053428C" w:rsidP="0053428C">
      <w:pPr>
        <w:pStyle w:val="PL"/>
      </w:pPr>
      <w:r w:rsidRPr="00F1526B">
        <w:tab/>
      </w:r>
      <w:r w:rsidRPr="00F1526B">
        <w:tab/>
      </w:r>
      <w:r w:rsidRPr="00F1526B">
        <w:tab/>
      </w:r>
      <w:r w:rsidRPr="00F1526B">
        <w:tab/>
      </w:r>
      <w:r w:rsidRPr="00F1526B">
        <w:tab/>
      </w:r>
      <w:r w:rsidRPr="00F1526B">
        <w:rPr>
          <w:rFonts w:hint="eastAsia"/>
          <w:lang w:eastAsia="ko-KR"/>
        </w:rPr>
        <w:tab/>
      </w:r>
      <w:r w:rsidRPr="00F1526B">
        <w:tab/>
      </w:r>
      <w:r w:rsidRPr="001542EE">
        <w:t>&lt;Occurrence&gt;</w:t>
      </w:r>
    </w:p>
    <w:p w14:paraId="51BB88EA"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2806428" w14:textId="77777777" w:rsidR="0053428C" w:rsidRPr="001542EE" w:rsidRDefault="0053428C" w:rsidP="0053428C">
      <w:pPr>
        <w:pStyle w:val="PL"/>
      </w:pPr>
      <w:r w:rsidRPr="001542EE">
        <w:tab/>
      </w:r>
      <w:r w:rsidRPr="001542EE">
        <w:tab/>
      </w:r>
      <w:r>
        <w:rPr>
          <w:rFonts w:hint="eastAsia"/>
          <w:lang w:eastAsia="ko-KR"/>
        </w:rPr>
        <w:tab/>
      </w:r>
      <w:r>
        <w:tab/>
      </w:r>
      <w:r w:rsidRPr="001542EE">
        <w:tab/>
      </w:r>
      <w:r w:rsidRPr="001542EE">
        <w:tab/>
      </w:r>
      <w:r w:rsidRPr="001542EE">
        <w:tab/>
        <w:t>&lt;/Occurrence&gt;</w:t>
      </w:r>
    </w:p>
    <w:p w14:paraId="328F22A1" w14:textId="77777777" w:rsidR="0053428C" w:rsidRPr="001542EE" w:rsidRDefault="0053428C" w:rsidP="0053428C">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8305AFF" w14:textId="77777777" w:rsidR="0053428C" w:rsidRPr="00F1526B" w:rsidRDefault="0053428C" w:rsidP="0053428C">
      <w:pPr>
        <w:pStyle w:val="PL"/>
        <w:rPr>
          <w:lang w:val="nl-NL"/>
        </w:rPr>
      </w:pPr>
      <w:r w:rsidRPr="001542EE">
        <w:tab/>
      </w:r>
      <w:r w:rsidRPr="001542EE">
        <w:tab/>
      </w:r>
      <w:r>
        <w:rPr>
          <w:rFonts w:hint="eastAsia"/>
          <w:lang w:eastAsia="ko-KR"/>
        </w:rPr>
        <w:tab/>
      </w:r>
      <w:r w:rsidRPr="001542EE">
        <w:tab/>
      </w:r>
      <w:r w:rsidRPr="001542EE">
        <w:tab/>
      </w:r>
      <w:r>
        <w:tab/>
      </w:r>
      <w:r w:rsidRPr="001542EE">
        <w:tab/>
      </w:r>
      <w:r w:rsidRPr="00F1526B">
        <w:rPr>
          <w:lang w:val="nl-NL"/>
        </w:rPr>
        <w:t>&lt;DFType&gt;</w:t>
      </w:r>
    </w:p>
    <w:p w14:paraId="321FC0AE"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w:t>
      </w:r>
      <w:r w:rsidRPr="00F1526B">
        <w:rPr>
          <w:rFonts w:hint="eastAsia"/>
          <w:lang w:val="nl-NL" w:eastAsia="ko-KR"/>
        </w:rPr>
        <w:t>DDFName/</w:t>
      </w:r>
      <w:r w:rsidRPr="00F1526B">
        <w:rPr>
          <w:lang w:val="nl-NL"/>
        </w:rPr>
        <w:t>&gt;</w:t>
      </w:r>
    </w:p>
    <w:p w14:paraId="072F971A"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&lt;/DFType&gt;</w:t>
      </w:r>
    </w:p>
    <w:p w14:paraId="47C46349"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5421D31E" w14:textId="77777777" w:rsidR="0053428C" w:rsidRPr="00F1526B" w:rsidRDefault="0053428C" w:rsidP="0053428C">
      <w:pPr>
        <w:pStyle w:val="PL"/>
        <w:rPr>
          <w:lang w:val="nl-NL" w:eastAsia="ko-KR"/>
        </w:rPr>
      </w:pPr>
    </w:p>
    <w:p w14:paraId="30ACF972"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&lt;Node&gt;</w:t>
      </w:r>
    </w:p>
    <w:p w14:paraId="76EA523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&lt;NodeName&gt;&lt;/NodeName&gt;</w:t>
      </w:r>
    </w:p>
    <w:p w14:paraId="16602275" w14:textId="77777777" w:rsidR="0053428C" w:rsidRPr="00BB69C2" w:rsidRDefault="0053428C" w:rsidP="0053428C">
      <w:pPr>
        <w:pStyle w:val="PL"/>
      </w:pP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BB69C2">
        <w:t>&lt;DFProperties&gt;</w:t>
      </w:r>
    </w:p>
    <w:p w14:paraId="01169157" w14:textId="77777777" w:rsidR="0053428C" w:rsidRPr="00BB69C2" w:rsidRDefault="0053428C" w:rsidP="0053428C">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59D257DF"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7581F8BA" w14:textId="77777777" w:rsidR="0053428C" w:rsidRPr="00D8102E" w:rsidRDefault="0053428C" w:rsidP="0053428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62FE066" w14:textId="77777777" w:rsidR="0053428C" w:rsidRPr="00D8102E" w:rsidRDefault="0053428C" w:rsidP="0053428C">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5C06107" w14:textId="77777777" w:rsidR="0053428C" w:rsidRPr="00D8102E" w:rsidRDefault="0053428C" w:rsidP="0053428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0571753" w14:textId="77777777" w:rsidR="0053428C" w:rsidRPr="00D8102E" w:rsidRDefault="0053428C" w:rsidP="0053428C">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8266D19" w14:textId="77777777" w:rsidR="0053428C" w:rsidRPr="00D8102E" w:rsidRDefault="0053428C" w:rsidP="0053428C">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6534166C" w14:textId="77777777" w:rsidR="0053428C" w:rsidRPr="00BB69C2" w:rsidRDefault="0053428C" w:rsidP="0053428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1A4D1A42"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AF51478"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471F05CD"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0C2E6AE2"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BC718AC"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500A5DA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38B750CB" w14:textId="77777777" w:rsidR="0053428C" w:rsidRDefault="0053428C" w:rsidP="0053428C">
      <w:pPr>
        <w:pStyle w:val="PL"/>
        <w:rPr>
          <w:lang w:eastAsia="ko-KR"/>
        </w:rPr>
      </w:pPr>
    </w:p>
    <w:p w14:paraId="6BA34B05"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7281DF65"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B642B23"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D7CAE3" w14:textId="77777777" w:rsidR="0053428C" w:rsidRPr="00BB69C2" w:rsidRDefault="0053428C" w:rsidP="0053428C">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D8F32F8"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49A31907"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1103FF95"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6170A908"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3A1170B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A1D3FD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F28145E"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FA2497F"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2FEA3D77" w14:textId="77777777" w:rsidR="0053428C" w:rsidRPr="00BB69C2" w:rsidRDefault="0053428C" w:rsidP="0053428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4844DE23" w14:textId="77777777" w:rsidR="0053428C" w:rsidRPr="00BB69C2" w:rsidRDefault="0053428C" w:rsidP="0053428C">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50AD1BD"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B1CFE26"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24EE461"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79C1849"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A5C6118" w14:textId="77777777" w:rsidR="0053428C" w:rsidRDefault="0053428C" w:rsidP="0053428C">
      <w:pPr>
        <w:pStyle w:val="PL"/>
        <w:rPr>
          <w:lang w:eastAsia="ko-KR"/>
        </w:rPr>
      </w:pPr>
    </w:p>
    <w:p w14:paraId="3505A58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4ABA3F4" w14:textId="77777777" w:rsidR="0053428C" w:rsidRPr="00BB69C2" w:rsidRDefault="0053428C" w:rsidP="0053428C">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37BD89CE" w14:textId="77777777" w:rsidR="0053428C" w:rsidRPr="00BB69C2" w:rsidRDefault="0053428C" w:rsidP="0053428C">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7D5C6638" w14:textId="77777777" w:rsidR="0053428C" w:rsidRPr="00BB69C2" w:rsidRDefault="0053428C" w:rsidP="0053428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CCA6FFF"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5D377B00" w14:textId="77777777" w:rsidR="0053428C" w:rsidRPr="00D8102E"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476A863" w14:textId="77777777" w:rsidR="0053428C" w:rsidRPr="001816A6" w:rsidRDefault="0053428C" w:rsidP="0053428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1816A6">
        <w:t>&lt;/AccessType&gt;</w:t>
      </w:r>
    </w:p>
    <w:p w14:paraId="47269B55"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&lt;DFFormat&gt;</w:t>
      </w:r>
    </w:p>
    <w:p w14:paraId="2F21DCA7"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&lt;node/&gt;</w:t>
      </w:r>
    </w:p>
    <w:p w14:paraId="411AC52A"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t>&lt;/DFFormat&gt;</w:t>
      </w:r>
    </w:p>
    <w:p w14:paraId="3B0AB593"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t>&lt;Occurrence&gt;</w:t>
      </w:r>
    </w:p>
    <w:p w14:paraId="24E48FA9" w14:textId="77777777" w:rsidR="0053428C" w:rsidRPr="00BB69C2" w:rsidRDefault="0053428C" w:rsidP="0053428C">
      <w:pPr>
        <w:pStyle w:val="PL"/>
      </w:pPr>
      <w:r w:rsidRPr="001816A6">
        <w:rPr>
          <w:rFonts w:hint="eastAsia"/>
          <w:lang w:eastAsia="ko-KR"/>
        </w:rPr>
        <w:tab/>
      </w: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r>
      <w:r w:rsidRPr="00BB69C2">
        <w:t>&lt;OneOrMore/&gt;</w:t>
      </w:r>
    </w:p>
    <w:p w14:paraId="6F681644" w14:textId="77777777" w:rsidR="0053428C" w:rsidRPr="00BB69C2" w:rsidRDefault="0053428C" w:rsidP="0053428C">
      <w:pPr>
        <w:pStyle w:val="PL"/>
      </w:pPr>
      <w:r w:rsidRPr="00BB69C2">
        <w:lastRenderedPageBreak/>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72B20AC"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1C91249A"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735F1AE" w14:textId="77777777" w:rsidR="0053428C" w:rsidRPr="00F1526B" w:rsidRDefault="0053428C" w:rsidP="0053428C">
      <w:pPr>
        <w:pStyle w:val="PL"/>
        <w:rPr>
          <w:lang w:val="nl-NL"/>
        </w:rPr>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F1526B">
        <w:rPr>
          <w:lang w:val="nl-NL"/>
        </w:rPr>
        <w:t>&lt;/DFType&gt;</w:t>
      </w:r>
    </w:p>
    <w:p w14:paraId="3B85497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03616A34" w14:textId="77777777" w:rsidR="0053428C" w:rsidRPr="00F1526B" w:rsidRDefault="0053428C" w:rsidP="0053428C">
      <w:pPr>
        <w:pStyle w:val="PL"/>
        <w:rPr>
          <w:lang w:val="nl-NL" w:eastAsia="ko-KR"/>
        </w:rPr>
      </w:pPr>
    </w:p>
    <w:p w14:paraId="4B33F0EE"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&lt;Node&gt;</w:t>
      </w:r>
    </w:p>
    <w:p w14:paraId="22AEC277"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&lt;NodeName&gt;Latitude&lt;/NodeName&gt;</w:t>
      </w:r>
    </w:p>
    <w:p w14:paraId="25670734" w14:textId="77777777" w:rsidR="0053428C" w:rsidRPr="00BB69C2" w:rsidRDefault="0053428C" w:rsidP="0053428C">
      <w:pPr>
        <w:pStyle w:val="PL"/>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BB69C2">
        <w:t>&lt;DFProperties&gt;</w:t>
      </w:r>
    </w:p>
    <w:p w14:paraId="7C8C23AA" w14:textId="77777777" w:rsidR="0053428C" w:rsidRPr="00BB69C2"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27411F6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085F7D61" w14:textId="77777777" w:rsidR="0053428C" w:rsidRPr="00B10E2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259B17A"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55FA7AD9"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547B565"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2B06A003" w14:textId="77777777" w:rsidR="0053428C" w:rsidRPr="00B10E22" w:rsidRDefault="0053428C" w:rsidP="0053428C">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8354F09" w14:textId="77777777" w:rsidR="0053428C" w:rsidRPr="00BB69C2" w:rsidRDefault="0053428C" w:rsidP="0053428C">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7025CBBB"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7505BF5D"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88B4B7E" w14:textId="77777777" w:rsidR="0053428C" w:rsidRPr="00BB69C2" w:rsidRDefault="0053428C" w:rsidP="0053428C">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12DC1298"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1FC20166"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70BC7806"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09557372"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E3A9A3B"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3B9DA8" w14:textId="77777777" w:rsidR="0053428C" w:rsidRDefault="0053428C" w:rsidP="0053428C">
      <w:pPr>
        <w:pStyle w:val="PL"/>
      </w:pPr>
    </w:p>
    <w:p w14:paraId="1F1BEFC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DCB670A"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4F3C9CC2"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6356AC2B" w14:textId="77777777" w:rsidR="0053428C" w:rsidRPr="00BB69C2" w:rsidRDefault="0053428C" w:rsidP="0053428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F17EAD4" w14:textId="77777777" w:rsidR="0053428C" w:rsidRPr="00BB69C2" w:rsidRDefault="0053428C" w:rsidP="0053428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3988E80"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2E9F82EB"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386E309D"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64BB63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199A116"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0DC5ABD3"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735D8787" w14:textId="77777777" w:rsidR="0053428C" w:rsidRPr="00BB69C2" w:rsidRDefault="0053428C" w:rsidP="0053428C">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662549FD"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F946A2B" w14:textId="77777777" w:rsidR="0053428C" w:rsidRPr="00BB69C2" w:rsidRDefault="0053428C" w:rsidP="0053428C">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3BB9C5BE" w14:textId="77777777" w:rsidR="0053428C" w:rsidRPr="001816A6" w:rsidRDefault="0053428C" w:rsidP="0053428C">
      <w:pPr>
        <w:pStyle w:val="PL"/>
        <w:rPr>
          <w:lang w:val="fr-FR"/>
        </w:rPr>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1816A6">
        <w:rPr>
          <w:lang w:val="fr-FR"/>
        </w:rPr>
        <w:t>&lt;DFType&gt;</w:t>
      </w:r>
    </w:p>
    <w:p w14:paraId="60E3E6DC"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&lt;MIME&gt;text/plain&lt;/MIME&gt;</w:t>
      </w:r>
    </w:p>
    <w:p w14:paraId="221C61C9"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t>&lt;/DFType&gt;</w:t>
      </w:r>
    </w:p>
    <w:p w14:paraId="35E02A05"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t>&lt;/DFProperties&gt;</w:t>
      </w:r>
    </w:p>
    <w:p w14:paraId="73B8DF06"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t>&lt;/Node&gt;</w:t>
      </w:r>
    </w:p>
    <w:p w14:paraId="1650E7E3" w14:textId="77777777" w:rsidR="0053428C" w:rsidRPr="001816A6" w:rsidRDefault="0053428C" w:rsidP="0053428C">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38DCA8F0" w14:textId="77777777" w:rsidR="0053428C" w:rsidRPr="001816A6" w:rsidRDefault="0053428C" w:rsidP="0053428C">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0449BEE1" w14:textId="77777777" w:rsidR="0053428C" w:rsidRPr="00F1526B" w:rsidRDefault="0053428C" w:rsidP="0053428C">
      <w:pPr>
        <w:pStyle w:val="PL"/>
        <w:rPr>
          <w:lang w:val="nl-NL" w:eastAsia="ko-KR"/>
        </w:rPr>
      </w:pP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F1526B">
        <w:rPr>
          <w:lang w:val="nl-NL"/>
        </w:rPr>
        <w:t>&lt;/Node&gt;</w:t>
      </w:r>
    </w:p>
    <w:p w14:paraId="1C2C805A" w14:textId="77777777" w:rsidR="0053428C" w:rsidRPr="00F1526B" w:rsidRDefault="0053428C" w:rsidP="0053428C">
      <w:pPr>
        <w:pStyle w:val="PL"/>
        <w:rPr>
          <w:lang w:val="nl-NL" w:eastAsia="ko-KR"/>
        </w:rPr>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7244C28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52E799F8"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1A0AB2B6" w14:textId="77777777" w:rsidR="0053428C" w:rsidRPr="00F1526B" w:rsidRDefault="0053428C" w:rsidP="0053428C">
      <w:pPr>
        <w:pStyle w:val="PL"/>
        <w:rPr>
          <w:lang w:val="nl-NL"/>
        </w:rPr>
      </w:pPr>
      <w:r w:rsidRPr="00F1526B">
        <w:rPr>
          <w:lang w:val="nl-NL"/>
        </w:rPr>
        <w:tab/>
      </w:r>
      <w:r w:rsidRPr="00F1526B">
        <w:rPr>
          <w:lang w:val="nl-NL"/>
        </w:rPr>
        <w:tab/>
        <w:t>&lt;/Node&gt;</w:t>
      </w:r>
    </w:p>
    <w:p w14:paraId="2776AE03" w14:textId="77777777" w:rsidR="0053428C" w:rsidRPr="00F1526B" w:rsidRDefault="0053428C" w:rsidP="0053428C">
      <w:pPr>
        <w:pStyle w:val="PL"/>
        <w:rPr>
          <w:lang w:val="nl-NL"/>
        </w:rPr>
      </w:pPr>
    </w:p>
    <w:p w14:paraId="0EFE5DEB" w14:textId="77777777" w:rsidR="0053428C" w:rsidRDefault="0053428C" w:rsidP="0053428C">
      <w:pPr>
        <w:pStyle w:val="PL"/>
      </w:pPr>
      <w:r w:rsidRPr="00F1526B">
        <w:rPr>
          <w:lang w:val="nl-NL"/>
        </w:rPr>
        <w:tab/>
      </w:r>
      <w:r w:rsidRPr="00F1526B">
        <w:rPr>
          <w:lang w:val="nl-NL"/>
        </w:rPr>
        <w:tab/>
      </w:r>
      <w:r>
        <w:t>&lt;Node&gt;</w:t>
      </w:r>
    </w:p>
    <w:p w14:paraId="4F65B605" w14:textId="77777777" w:rsidR="0053428C" w:rsidRDefault="0053428C" w:rsidP="0053428C">
      <w:pPr>
        <w:pStyle w:val="PL"/>
      </w:pPr>
      <w:r>
        <w:tab/>
      </w:r>
      <w:r>
        <w:tab/>
      </w:r>
      <w:r>
        <w:tab/>
        <w:t>&lt;NodeName&gt;RLOSPreferredPLMNList&lt;/NodeName&gt;</w:t>
      </w:r>
    </w:p>
    <w:p w14:paraId="0C04B9C2" w14:textId="77777777" w:rsidR="0053428C" w:rsidRDefault="0053428C" w:rsidP="0053428C">
      <w:pPr>
        <w:pStyle w:val="PL"/>
      </w:pPr>
      <w:r>
        <w:tab/>
      </w:r>
      <w:r>
        <w:tab/>
      </w:r>
      <w:r>
        <w:tab/>
        <w:t>&lt;DFProperties&gt;</w:t>
      </w:r>
    </w:p>
    <w:p w14:paraId="2C56F615" w14:textId="77777777" w:rsidR="0053428C" w:rsidRDefault="0053428C" w:rsidP="0053428C">
      <w:pPr>
        <w:pStyle w:val="PL"/>
      </w:pPr>
      <w:r>
        <w:tab/>
      </w:r>
      <w:r>
        <w:tab/>
      </w:r>
      <w:r>
        <w:tab/>
      </w:r>
      <w:r>
        <w:tab/>
        <w:t>&lt;AccessType&gt;</w:t>
      </w:r>
    </w:p>
    <w:p w14:paraId="1F2B5CB9" w14:textId="77777777" w:rsidR="0053428C" w:rsidRDefault="0053428C" w:rsidP="0053428C">
      <w:pPr>
        <w:pStyle w:val="PL"/>
      </w:pPr>
      <w:r>
        <w:tab/>
      </w:r>
      <w:r>
        <w:tab/>
      </w:r>
      <w:r>
        <w:tab/>
      </w:r>
      <w:r>
        <w:tab/>
      </w:r>
      <w:r>
        <w:tab/>
        <w:t>&lt;Get/&gt;</w:t>
      </w:r>
    </w:p>
    <w:p w14:paraId="5D90D78F" w14:textId="77777777" w:rsidR="0053428C" w:rsidRPr="001816A6" w:rsidRDefault="0053428C" w:rsidP="0053428C">
      <w:pPr>
        <w:pStyle w:val="PL"/>
      </w:pPr>
      <w:r>
        <w:tab/>
      </w:r>
      <w:r>
        <w:tab/>
      </w:r>
      <w:r>
        <w:tab/>
      </w:r>
      <w:r>
        <w:tab/>
      </w:r>
      <w:r>
        <w:tab/>
      </w:r>
      <w:r w:rsidRPr="001816A6">
        <w:t>&lt;Replace/&gt;</w:t>
      </w:r>
    </w:p>
    <w:p w14:paraId="18AA6530" w14:textId="77777777" w:rsidR="0053428C" w:rsidRPr="001816A6" w:rsidRDefault="0053428C" w:rsidP="0053428C">
      <w:pPr>
        <w:pStyle w:val="PL"/>
      </w:pPr>
      <w:r w:rsidRPr="001816A6">
        <w:tab/>
      </w:r>
      <w:r w:rsidRPr="001816A6">
        <w:tab/>
      </w:r>
      <w:r w:rsidRPr="001816A6">
        <w:tab/>
      </w:r>
      <w:r w:rsidRPr="001816A6">
        <w:tab/>
        <w:t>&lt;/AccessType&gt;</w:t>
      </w:r>
    </w:p>
    <w:p w14:paraId="5BF8ACEA" w14:textId="77777777" w:rsidR="0053428C" w:rsidRPr="001816A6" w:rsidRDefault="0053428C" w:rsidP="0053428C">
      <w:pPr>
        <w:pStyle w:val="PL"/>
      </w:pPr>
      <w:r w:rsidRPr="001816A6">
        <w:tab/>
      </w:r>
      <w:r w:rsidRPr="001816A6">
        <w:tab/>
      </w:r>
      <w:r w:rsidRPr="001816A6">
        <w:tab/>
      </w:r>
      <w:r w:rsidRPr="001816A6">
        <w:tab/>
        <w:t>&lt;DFFormat&gt;</w:t>
      </w:r>
    </w:p>
    <w:p w14:paraId="6E0E7BF9"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3CB70009" w14:textId="77777777" w:rsidR="0053428C" w:rsidRPr="001816A6" w:rsidRDefault="0053428C" w:rsidP="0053428C">
      <w:pPr>
        <w:pStyle w:val="PL"/>
      </w:pPr>
      <w:r w:rsidRPr="001816A6">
        <w:tab/>
      </w:r>
      <w:r w:rsidRPr="001816A6">
        <w:tab/>
      </w:r>
      <w:r w:rsidRPr="001816A6">
        <w:tab/>
      </w:r>
      <w:r w:rsidRPr="001816A6">
        <w:tab/>
        <w:t>&lt;/DFFormat&gt;</w:t>
      </w:r>
    </w:p>
    <w:p w14:paraId="5389276B" w14:textId="77777777" w:rsidR="0053428C" w:rsidRPr="000A1513" w:rsidRDefault="0053428C" w:rsidP="0053428C">
      <w:pPr>
        <w:pStyle w:val="PL"/>
      </w:pPr>
      <w:r w:rsidRPr="001816A6">
        <w:tab/>
      </w:r>
      <w:r w:rsidRPr="001816A6">
        <w:tab/>
      </w:r>
      <w:r w:rsidRPr="001816A6">
        <w:tab/>
      </w:r>
      <w:r w:rsidRPr="001816A6">
        <w:tab/>
      </w:r>
      <w:r w:rsidRPr="000A1513">
        <w:t>&lt;Occurrence&gt;</w:t>
      </w:r>
    </w:p>
    <w:p w14:paraId="4FBA1F05" w14:textId="77777777" w:rsidR="0053428C" w:rsidRDefault="0053428C" w:rsidP="0053428C">
      <w:pPr>
        <w:pStyle w:val="PL"/>
      </w:pPr>
      <w:r w:rsidRPr="000A1513">
        <w:tab/>
      </w:r>
      <w:r w:rsidRPr="000A1513">
        <w:tab/>
      </w:r>
      <w:r w:rsidRPr="000A1513">
        <w:tab/>
      </w:r>
      <w:r w:rsidRPr="000A1513">
        <w:tab/>
      </w:r>
      <w:r w:rsidRPr="000A1513">
        <w:tab/>
      </w:r>
      <w:r>
        <w:t>&lt;ZeroOrOne/&gt;</w:t>
      </w:r>
    </w:p>
    <w:p w14:paraId="3244D2EA" w14:textId="77777777" w:rsidR="0053428C" w:rsidRDefault="0053428C" w:rsidP="0053428C">
      <w:pPr>
        <w:pStyle w:val="PL"/>
      </w:pPr>
      <w:r>
        <w:tab/>
      </w:r>
      <w:r>
        <w:tab/>
      </w:r>
      <w:r>
        <w:tab/>
      </w:r>
      <w:r>
        <w:tab/>
        <w:t>&lt;/Occurrence&gt;</w:t>
      </w:r>
    </w:p>
    <w:p w14:paraId="155C3B85" w14:textId="77777777" w:rsidR="0053428C" w:rsidRDefault="0053428C" w:rsidP="0053428C">
      <w:pPr>
        <w:pStyle w:val="PL"/>
      </w:pPr>
      <w:r>
        <w:tab/>
      </w:r>
      <w:r>
        <w:tab/>
      </w:r>
      <w:r>
        <w:tab/>
      </w:r>
      <w:r>
        <w:tab/>
        <w:t>&lt;Scope&gt;</w:t>
      </w:r>
    </w:p>
    <w:p w14:paraId="0E640EFF" w14:textId="77777777" w:rsidR="0053428C" w:rsidRDefault="0053428C" w:rsidP="0053428C">
      <w:pPr>
        <w:pStyle w:val="PL"/>
      </w:pPr>
      <w:r>
        <w:tab/>
      </w:r>
      <w:r>
        <w:tab/>
      </w:r>
      <w:r>
        <w:tab/>
      </w:r>
      <w:r>
        <w:tab/>
      </w:r>
      <w:r>
        <w:tab/>
        <w:t>&lt;Dynamic/&gt;</w:t>
      </w:r>
    </w:p>
    <w:p w14:paraId="2FA01086" w14:textId="77777777" w:rsidR="0053428C" w:rsidRDefault="0053428C" w:rsidP="0053428C">
      <w:pPr>
        <w:pStyle w:val="PL"/>
      </w:pPr>
      <w:r>
        <w:tab/>
      </w:r>
      <w:r>
        <w:tab/>
      </w:r>
      <w:r>
        <w:tab/>
      </w:r>
      <w:r>
        <w:tab/>
        <w:t>&lt;/Scope&gt;</w:t>
      </w:r>
    </w:p>
    <w:p w14:paraId="2AA6ADE3" w14:textId="77777777" w:rsidR="0053428C" w:rsidRDefault="0053428C" w:rsidP="0053428C">
      <w:pPr>
        <w:pStyle w:val="PL"/>
      </w:pPr>
      <w:r>
        <w:tab/>
      </w:r>
      <w:r>
        <w:tab/>
      </w:r>
      <w:r>
        <w:tab/>
      </w:r>
      <w:r>
        <w:tab/>
        <w:t>&lt;DFTitle&gt;List of RLOS preferred PLMNs.&lt;/DFTitle&gt;</w:t>
      </w:r>
    </w:p>
    <w:p w14:paraId="5769A2B3" w14:textId="77777777" w:rsidR="0053428C" w:rsidRPr="00F1526B" w:rsidRDefault="0053428C" w:rsidP="0053428C">
      <w:pPr>
        <w:pStyle w:val="PL"/>
        <w:rPr>
          <w:lang w:val="nl-NL"/>
        </w:rPr>
      </w:pPr>
      <w:r>
        <w:tab/>
      </w:r>
      <w:r>
        <w:tab/>
      </w:r>
      <w:r>
        <w:tab/>
      </w:r>
      <w:r>
        <w:tab/>
      </w:r>
      <w:r w:rsidRPr="00F1526B">
        <w:rPr>
          <w:lang w:val="nl-NL"/>
        </w:rPr>
        <w:t>&lt;DFType&gt;</w:t>
      </w:r>
    </w:p>
    <w:p w14:paraId="0A93809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57B84F2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54C2985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485BFCE7" w14:textId="77777777" w:rsidR="0053428C" w:rsidRPr="00F1526B" w:rsidRDefault="0053428C" w:rsidP="0053428C">
      <w:pPr>
        <w:pStyle w:val="PL"/>
        <w:rPr>
          <w:lang w:val="nl-NL"/>
        </w:rPr>
      </w:pPr>
    </w:p>
    <w:p w14:paraId="0C0210F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4650E46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285686F4"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1A840214" w14:textId="77777777" w:rsidR="0053428C" w:rsidRDefault="0053428C" w:rsidP="0053428C">
      <w:pPr>
        <w:pStyle w:val="PL"/>
      </w:pPr>
      <w:r>
        <w:lastRenderedPageBreak/>
        <w:tab/>
      </w:r>
      <w:r>
        <w:tab/>
      </w:r>
      <w:r>
        <w:tab/>
      </w:r>
      <w:r>
        <w:tab/>
      </w:r>
      <w:r>
        <w:tab/>
        <w:t>&lt;AccessType&gt;</w:t>
      </w:r>
    </w:p>
    <w:p w14:paraId="55507F06" w14:textId="77777777" w:rsidR="0053428C" w:rsidRDefault="0053428C" w:rsidP="0053428C">
      <w:pPr>
        <w:pStyle w:val="PL"/>
      </w:pPr>
      <w:r>
        <w:tab/>
      </w:r>
      <w:r>
        <w:tab/>
      </w:r>
      <w:r>
        <w:tab/>
      </w:r>
      <w:r>
        <w:tab/>
      </w:r>
      <w:r>
        <w:tab/>
      </w:r>
      <w:r>
        <w:tab/>
        <w:t>&lt;Get/&gt;</w:t>
      </w:r>
    </w:p>
    <w:p w14:paraId="0C25E725" w14:textId="77777777" w:rsidR="0053428C" w:rsidRDefault="0053428C" w:rsidP="0053428C">
      <w:pPr>
        <w:pStyle w:val="PL"/>
      </w:pPr>
      <w:r>
        <w:tab/>
      </w:r>
      <w:r>
        <w:tab/>
      </w:r>
      <w:r>
        <w:tab/>
      </w:r>
      <w:r>
        <w:tab/>
      </w:r>
      <w:r>
        <w:tab/>
      </w:r>
      <w:r>
        <w:tab/>
        <w:t>&lt;Replace/&gt;</w:t>
      </w:r>
    </w:p>
    <w:p w14:paraId="25212161" w14:textId="77777777" w:rsidR="0053428C" w:rsidRDefault="0053428C" w:rsidP="0053428C">
      <w:pPr>
        <w:pStyle w:val="PL"/>
      </w:pPr>
      <w:r>
        <w:tab/>
      </w:r>
      <w:r>
        <w:tab/>
      </w:r>
      <w:r>
        <w:tab/>
      </w:r>
      <w:r>
        <w:tab/>
      </w:r>
      <w:r>
        <w:tab/>
        <w:t>&lt;/AccessType&gt;</w:t>
      </w:r>
    </w:p>
    <w:p w14:paraId="030A3CCA" w14:textId="77777777" w:rsidR="0053428C" w:rsidRDefault="0053428C" w:rsidP="0053428C">
      <w:pPr>
        <w:pStyle w:val="PL"/>
      </w:pPr>
      <w:r>
        <w:tab/>
      </w:r>
      <w:r>
        <w:tab/>
      </w:r>
      <w:r>
        <w:tab/>
      </w:r>
      <w:r>
        <w:tab/>
      </w:r>
      <w:r>
        <w:tab/>
        <w:t>&lt;DFFormat&gt;</w:t>
      </w:r>
    </w:p>
    <w:p w14:paraId="3ACACDDA" w14:textId="77777777" w:rsidR="0053428C" w:rsidRDefault="0053428C" w:rsidP="0053428C">
      <w:pPr>
        <w:pStyle w:val="PL"/>
      </w:pPr>
      <w:r>
        <w:tab/>
      </w:r>
      <w:r>
        <w:tab/>
      </w:r>
      <w:r>
        <w:tab/>
      </w:r>
      <w:r>
        <w:tab/>
      </w:r>
      <w:r>
        <w:tab/>
      </w:r>
      <w:r>
        <w:tab/>
        <w:t>&lt;node/&gt;</w:t>
      </w:r>
    </w:p>
    <w:p w14:paraId="1147EE15" w14:textId="77777777" w:rsidR="0053428C" w:rsidRDefault="0053428C" w:rsidP="0053428C">
      <w:pPr>
        <w:pStyle w:val="PL"/>
      </w:pPr>
      <w:r>
        <w:tab/>
      </w:r>
      <w:r>
        <w:tab/>
      </w:r>
      <w:r>
        <w:tab/>
      </w:r>
      <w:r>
        <w:tab/>
      </w:r>
      <w:r>
        <w:tab/>
        <w:t>&lt;/DFFormat&gt;</w:t>
      </w:r>
    </w:p>
    <w:p w14:paraId="0F85437E" w14:textId="77777777" w:rsidR="0053428C" w:rsidRDefault="0053428C" w:rsidP="0053428C">
      <w:pPr>
        <w:pStyle w:val="PL"/>
      </w:pPr>
      <w:r>
        <w:tab/>
      </w:r>
      <w:r>
        <w:tab/>
      </w:r>
      <w:r>
        <w:tab/>
      </w:r>
      <w:r>
        <w:tab/>
      </w:r>
      <w:r>
        <w:tab/>
        <w:t>&lt;Occurrence&gt;</w:t>
      </w:r>
    </w:p>
    <w:p w14:paraId="067B0488" w14:textId="77777777" w:rsidR="0053428C" w:rsidRDefault="0053428C" w:rsidP="0053428C">
      <w:pPr>
        <w:pStyle w:val="PL"/>
      </w:pPr>
      <w:r>
        <w:tab/>
      </w:r>
      <w:r>
        <w:tab/>
      </w:r>
      <w:r>
        <w:tab/>
      </w:r>
      <w:r>
        <w:tab/>
      </w:r>
      <w:r>
        <w:tab/>
      </w:r>
      <w:r>
        <w:tab/>
        <w:t>&lt;OneOrMore/&gt;</w:t>
      </w:r>
    </w:p>
    <w:p w14:paraId="38697B05" w14:textId="77777777" w:rsidR="0053428C" w:rsidRDefault="0053428C" w:rsidP="0053428C">
      <w:pPr>
        <w:pStyle w:val="PL"/>
      </w:pPr>
      <w:r>
        <w:tab/>
      </w:r>
      <w:r>
        <w:tab/>
      </w:r>
      <w:r>
        <w:tab/>
      </w:r>
      <w:r>
        <w:tab/>
      </w:r>
      <w:r>
        <w:tab/>
        <w:t>&lt;/Occurrence&gt;</w:t>
      </w:r>
    </w:p>
    <w:p w14:paraId="41A14FB3" w14:textId="77777777" w:rsidR="0053428C" w:rsidRDefault="0053428C" w:rsidP="0053428C">
      <w:pPr>
        <w:pStyle w:val="PL"/>
      </w:pPr>
      <w:r>
        <w:tab/>
      </w:r>
      <w:r>
        <w:tab/>
      </w:r>
      <w:r>
        <w:tab/>
      </w:r>
      <w:r>
        <w:tab/>
      </w:r>
      <w:r>
        <w:tab/>
        <w:t>&lt;Scope&gt;</w:t>
      </w:r>
    </w:p>
    <w:p w14:paraId="647B5A8B" w14:textId="77777777" w:rsidR="0053428C" w:rsidRDefault="0053428C" w:rsidP="0053428C">
      <w:pPr>
        <w:pStyle w:val="PL"/>
      </w:pPr>
      <w:r>
        <w:tab/>
      </w:r>
      <w:r>
        <w:tab/>
      </w:r>
      <w:r>
        <w:tab/>
      </w:r>
      <w:r>
        <w:tab/>
      </w:r>
      <w:r>
        <w:tab/>
      </w:r>
      <w:r>
        <w:tab/>
        <w:t>&lt;Dynamic/&gt;</w:t>
      </w:r>
    </w:p>
    <w:p w14:paraId="6B4D8280" w14:textId="77777777" w:rsidR="0053428C" w:rsidRDefault="0053428C" w:rsidP="0053428C">
      <w:pPr>
        <w:pStyle w:val="PL"/>
      </w:pPr>
      <w:r>
        <w:tab/>
      </w:r>
      <w:r>
        <w:tab/>
      </w:r>
      <w:r>
        <w:tab/>
      </w:r>
      <w:r>
        <w:tab/>
      </w:r>
      <w:r>
        <w:tab/>
        <w:t>&lt;/Scope&gt;</w:t>
      </w:r>
    </w:p>
    <w:p w14:paraId="179459F2" w14:textId="77777777" w:rsidR="0053428C" w:rsidRDefault="0053428C" w:rsidP="0053428C">
      <w:pPr>
        <w:pStyle w:val="PL"/>
      </w:pPr>
      <w:r>
        <w:tab/>
      </w:r>
      <w:r>
        <w:tab/>
      </w:r>
      <w:r>
        <w:tab/>
      </w:r>
      <w:r>
        <w:tab/>
      </w:r>
      <w:r>
        <w:tab/>
        <w:t>&lt;DFTitle&gt;</w:t>
      </w:r>
      <w:r w:rsidRPr="00976C05">
        <w:t xml:space="preserve"> </w:t>
      </w:r>
      <w:r>
        <w:t>List of RLOS preferred PLMNs and associated priority.&lt;/DFTitle&gt;</w:t>
      </w:r>
    </w:p>
    <w:p w14:paraId="314B4CB1" w14:textId="77777777" w:rsidR="0053428C" w:rsidRPr="00F1526B" w:rsidRDefault="0053428C" w:rsidP="0053428C">
      <w:pPr>
        <w:pStyle w:val="PL"/>
        <w:rPr>
          <w:lang w:val="nl-NL"/>
        </w:rPr>
      </w:pPr>
      <w:r>
        <w:tab/>
      </w:r>
      <w:r>
        <w:tab/>
      </w:r>
      <w:r>
        <w:tab/>
      </w:r>
      <w:r>
        <w:tab/>
      </w:r>
      <w:r>
        <w:tab/>
      </w:r>
      <w:r w:rsidRPr="00F1526B">
        <w:rPr>
          <w:lang w:val="nl-NL"/>
        </w:rPr>
        <w:t>&lt;DFType&gt;</w:t>
      </w:r>
    </w:p>
    <w:p w14:paraId="30C9E97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D0F02F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3F11A5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638D45D0" w14:textId="77777777" w:rsidR="0053428C" w:rsidRPr="00F1526B" w:rsidRDefault="0053428C" w:rsidP="0053428C">
      <w:pPr>
        <w:pStyle w:val="PL"/>
        <w:rPr>
          <w:lang w:val="nl-NL"/>
        </w:rPr>
      </w:pPr>
    </w:p>
    <w:p w14:paraId="3DBC2936"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7685BEA0"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PLMN</w:t>
      </w:r>
      <w:r w:rsidRPr="00F1526B">
        <w:rPr>
          <w:lang w:val="nl-NL"/>
        </w:rPr>
        <w:t>&lt;/NodeName&gt;</w:t>
      </w:r>
    </w:p>
    <w:p w14:paraId="03EF014E"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311C683"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BF93367"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235EFE2"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A40661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398D0DA"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89125E4"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3678ED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6DFC757"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1EF2A67"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F3A6412"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E1DD84A"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79FF48E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19BA9D7"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CF8FAB"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4C788E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5DC1ACD" w14:textId="77777777" w:rsidR="0053428C" w:rsidRPr="001542EE" w:rsidRDefault="0053428C" w:rsidP="0053428C">
      <w:pPr>
        <w:pStyle w:val="PL"/>
      </w:pPr>
      <w:r>
        <w:tab/>
      </w:r>
      <w:r>
        <w:rPr>
          <w:rFonts w:hint="eastAsia"/>
          <w:lang w:eastAsia="ko-KR"/>
        </w:rPr>
        <w:tab/>
      </w:r>
      <w:r w:rsidRPr="001542EE">
        <w:tab/>
      </w:r>
      <w:r w:rsidRPr="001542EE">
        <w:tab/>
        <w:t>&lt;/Node&gt;</w:t>
      </w:r>
    </w:p>
    <w:p w14:paraId="57FD013D" w14:textId="77777777" w:rsidR="0053428C" w:rsidRDefault="0053428C" w:rsidP="0053428C">
      <w:pPr>
        <w:pStyle w:val="PL"/>
      </w:pPr>
    </w:p>
    <w:p w14:paraId="2025680A" w14:textId="77777777" w:rsidR="0053428C" w:rsidRPr="001542EE" w:rsidRDefault="0053428C" w:rsidP="0053428C">
      <w:pPr>
        <w:pStyle w:val="PL"/>
      </w:pPr>
      <w:r w:rsidRPr="001542EE">
        <w:tab/>
      </w:r>
      <w:r w:rsidRPr="001542EE">
        <w:tab/>
      </w:r>
      <w:r w:rsidRPr="001542EE">
        <w:tab/>
      </w:r>
      <w:r>
        <w:tab/>
      </w:r>
      <w:r w:rsidRPr="001542EE">
        <w:t>&lt;Node&gt;</w:t>
      </w:r>
    </w:p>
    <w:p w14:paraId="56150A2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033F8DA"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64DE85E1"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47C2FBE8"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1E46BC1D" w14:textId="77777777" w:rsidR="0053428C" w:rsidRPr="001542EE" w:rsidRDefault="0053428C" w:rsidP="0053428C">
      <w:pPr>
        <w:pStyle w:val="PL"/>
      </w:pPr>
      <w:r w:rsidRPr="001542EE">
        <w:tab/>
      </w:r>
      <w:r w:rsidRPr="001542EE">
        <w:tab/>
      </w:r>
      <w:r>
        <w:tab/>
      </w:r>
      <w:r w:rsidRPr="001542EE">
        <w:tab/>
      </w:r>
      <w:r w:rsidRPr="001542EE">
        <w:tab/>
      </w:r>
      <w:r w:rsidRPr="001542EE">
        <w:tab/>
      </w:r>
      <w:r w:rsidRPr="001542EE">
        <w:tab/>
        <w:t>&lt;Replace/&gt;</w:t>
      </w:r>
    </w:p>
    <w:p w14:paraId="1AAB6D4B" w14:textId="77777777" w:rsidR="0053428C" w:rsidRPr="001542EE" w:rsidRDefault="0053428C" w:rsidP="0053428C">
      <w:pPr>
        <w:pStyle w:val="PL"/>
      </w:pPr>
      <w:r w:rsidRPr="001542EE">
        <w:tab/>
      </w:r>
      <w:r w:rsidRPr="001542EE">
        <w:tab/>
      </w:r>
      <w:r w:rsidRPr="001542EE">
        <w:tab/>
      </w:r>
      <w:r>
        <w:tab/>
      </w:r>
      <w:r w:rsidRPr="001542EE">
        <w:tab/>
      </w:r>
      <w:r w:rsidRPr="001542EE">
        <w:tab/>
        <w:t>&lt;/AccessType&gt;</w:t>
      </w:r>
    </w:p>
    <w:p w14:paraId="3D8C9809" w14:textId="77777777" w:rsidR="0053428C" w:rsidRPr="001542EE" w:rsidRDefault="0053428C" w:rsidP="0053428C">
      <w:pPr>
        <w:pStyle w:val="PL"/>
      </w:pPr>
      <w:r w:rsidRPr="001542EE">
        <w:tab/>
      </w:r>
      <w:r w:rsidRPr="001542EE">
        <w:tab/>
      </w:r>
      <w:r w:rsidRPr="001542EE">
        <w:tab/>
      </w:r>
      <w:r w:rsidRPr="001542EE">
        <w:tab/>
      </w:r>
      <w:r>
        <w:tab/>
      </w:r>
      <w:r w:rsidRPr="001542EE">
        <w:tab/>
        <w:t>&lt;DFFormat&gt;</w:t>
      </w:r>
    </w:p>
    <w:p w14:paraId="55B1572D"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F6A453F"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&lt;/DFFormat&gt;</w:t>
      </w:r>
    </w:p>
    <w:p w14:paraId="7AEF4AF0" w14:textId="77777777" w:rsidR="0053428C" w:rsidRPr="001542EE" w:rsidRDefault="0053428C" w:rsidP="0053428C">
      <w:pPr>
        <w:pStyle w:val="PL"/>
      </w:pPr>
      <w:r>
        <w:tab/>
      </w:r>
      <w:r w:rsidRPr="001542EE">
        <w:tab/>
      </w:r>
      <w:r w:rsidRPr="001542EE">
        <w:tab/>
      </w:r>
      <w:r w:rsidRPr="001542EE">
        <w:tab/>
      </w:r>
      <w:r w:rsidRPr="001542EE">
        <w:tab/>
      </w:r>
      <w:r w:rsidRPr="001542EE">
        <w:tab/>
        <w:t>&lt;Occurrence&gt;</w:t>
      </w:r>
    </w:p>
    <w:p w14:paraId="491ADD36"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26A53C8E"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2C10E88E"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1FB668AE"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33DA8D9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275A98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6F650B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4282D1FF"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2FBEFDDA"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4D1D6258" w14:textId="77777777" w:rsidR="0053428C" w:rsidRPr="00F1526B" w:rsidRDefault="0053428C" w:rsidP="0053428C">
      <w:pPr>
        <w:pStyle w:val="PL"/>
        <w:rPr>
          <w:lang w:val="nl-NL"/>
        </w:rPr>
      </w:pPr>
      <w:r w:rsidRPr="00F1526B">
        <w:rPr>
          <w:lang w:val="nl-NL"/>
        </w:rPr>
        <w:tab/>
      </w:r>
      <w:r w:rsidRPr="00F1526B">
        <w:rPr>
          <w:lang w:val="nl-NL"/>
        </w:rPr>
        <w:tab/>
        <w:t>&lt;/Node&gt;</w:t>
      </w:r>
    </w:p>
    <w:p w14:paraId="7B52B51D" w14:textId="77777777" w:rsidR="0053428C" w:rsidRPr="00F1526B" w:rsidRDefault="0053428C" w:rsidP="0053428C">
      <w:pPr>
        <w:pStyle w:val="PL"/>
        <w:rPr>
          <w:lang w:val="nl-NL"/>
        </w:rPr>
      </w:pPr>
    </w:p>
    <w:p w14:paraId="2EFB1000" w14:textId="77777777" w:rsidR="0053428C" w:rsidRDefault="0053428C" w:rsidP="0053428C">
      <w:pPr>
        <w:pStyle w:val="PL"/>
      </w:pPr>
      <w:r w:rsidRPr="00F1526B">
        <w:rPr>
          <w:lang w:val="nl-NL"/>
        </w:rPr>
        <w:tab/>
      </w:r>
      <w:r w:rsidRPr="00F1526B">
        <w:rPr>
          <w:lang w:val="nl-NL"/>
        </w:rPr>
        <w:tab/>
      </w:r>
      <w:r>
        <w:t>&lt;Node&gt;</w:t>
      </w:r>
    </w:p>
    <w:p w14:paraId="70A18A37" w14:textId="77777777" w:rsidR="0053428C" w:rsidRDefault="0053428C" w:rsidP="0053428C">
      <w:pPr>
        <w:pStyle w:val="PL"/>
      </w:pPr>
      <w:r>
        <w:tab/>
      </w:r>
      <w:r>
        <w:tab/>
      </w:r>
      <w:r>
        <w:tab/>
        <w:t>&lt;NodeName&gt;MfgAssignUERadioCapId&lt;/NodeName&gt;</w:t>
      </w:r>
    </w:p>
    <w:p w14:paraId="0040655B" w14:textId="77777777" w:rsidR="0053428C" w:rsidRDefault="0053428C" w:rsidP="0053428C">
      <w:pPr>
        <w:pStyle w:val="PL"/>
      </w:pPr>
      <w:r>
        <w:tab/>
      </w:r>
      <w:r>
        <w:tab/>
      </w:r>
      <w:r>
        <w:tab/>
        <w:t>&lt;DFProperties&gt;</w:t>
      </w:r>
    </w:p>
    <w:p w14:paraId="417D13D3" w14:textId="77777777" w:rsidR="0053428C" w:rsidRDefault="0053428C" w:rsidP="0053428C">
      <w:pPr>
        <w:pStyle w:val="PL"/>
      </w:pPr>
      <w:r>
        <w:tab/>
      </w:r>
      <w:r>
        <w:tab/>
      </w:r>
      <w:r>
        <w:tab/>
      </w:r>
      <w:r>
        <w:tab/>
        <w:t>&lt;AccessType&gt;</w:t>
      </w:r>
    </w:p>
    <w:p w14:paraId="766E4F3B" w14:textId="77777777" w:rsidR="0053428C" w:rsidRDefault="0053428C" w:rsidP="0053428C">
      <w:pPr>
        <w:pStyle w:val="PL"/>
      </w:pPr>
      <w:r>
        <w:tab/>
      </w:r>
      <w:r>
        <w:tab/>
      </w:r>
      <w:r>
        <w:tab/>
      </w:r>
      <w:r>
        <w:tab/>
      </w:r>
      <w:r>
        <w:tab/>
        <w:t>&lt;Get/&gt;</w:t>
      </w:r>
    </w:p>
    <w:p w14:paraId="00E280E6" w14:textId="77777777" w:rsidR="0053428C" w:rsidRDefault="0053428C" w:rsidP="0053428C">
      <w:pPr>
        <w:pStyle w:val="PL"/>
      </w:pPr>
      <w:r>
        <w:tab/>
      </w:r>
      <w:r>
        <w:tab/>
      </w:r>
      <w:r>
        <w:tab/>
      </w:r>
      <w:r>
        <w:tab/>
      </w:r>
      <w:r>
        <w:tab/>
        <w:t>&lt;Replace/&gt;</w:t>
      </w:r>
    </w:p>
    <w:p w14:paraId="0C77B1C7" w14:textId="77777777" w:rsidR="0053428C" w:rsidRPr="001816A6" w:rsidRDefault="0053428C" w:rsidP="0053428C">
      <w:pPr>
        <w:pStyle w:val="PL"/>
      </w:pPr>
      <w:r>
        <w:tab/>
      </w:r>
      <w:r>
        <w:tab/>
      </w:r>
      <w:r>
        <w:tab/>
      </w:r>
      <w:r>
        <w:tab/>
      </w:r>
      <w:r w:rsidRPr="001816A6">
        <w:t>&lt;/AccessType&gt;</w:t>
      </w:r>
    </w:p>
    <w:p w14:paraId="66EBD7F0" w14:textId="77777777" w:rsidR="0053428C" w:rsidRPr="001816A6" w:rsidRDefault="0053428C" w:rsidP="0053428C">
      <w:pPr>
        <w:pStyle w:val="PL"/>
      </w:pPr>
      <w:r w:rsidRPr="001816A6">
        <w:tab/>
      </w:r>
      <w:r w:rsidRPr="001816A6">
        <w:tab/>
      </w:r>
      <w:r w:rsidRPr="001816A6">
        <w:tab/>
      </w:r>
      <w:r w:rsidRPr="001816A6">
        <w:tab/>
        <w:t>&lt;DFFormat&gt;</w:t>
      </w:r>
    </w:p>
    <w:p w14:paraId="00C803D2"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14474132" w14:textId="77777777" w:rsidR="0053428C" w:rsidRPr="001816A6" w:rsidRDefault="0053428C" w:rsidP="0053428C">
      <w:pPr>
        <w:pStyle w:val="PL"/>
      </w:pPr>
      <w:r w:rsidRPr="001816A6">
        <w:tab/>
      </w:r>
      <w:r w:rsidRPr="001816A6">
        <w:tab/>
      </w:r>
      <w:r w:rsidRPr="001816A6">
        <w:tab/>
      </w:r>
      <w:r w:rsidRPr="001816A6">
        <w:tab/>
        <w:t>&lt;/DFFormat&gt;</w:t>
      </w:r>
    </w:p>
    <w:p w14:paraId="0C9CCD98" w14:textId="77777777" w:rsidR="0053428C" w:rsidRPr="001816A6" w:rsidRDefault="0053428C" w:rsidP="0053428C">
      <w:pPr>
        <w:pStyle w:val="PL"/>
      </w:pPr>
      <w:r w:rsidRPr="001816A6">
        <w:tab/>
      </w:r>
      <w:r w:rsidRPr="001816A6">
        <w:tab/>
      </w:r>
      <w:r w:rsidRPr="001816A6">
        <w:tab/>
      </w:r>
      <w:r w:rsidRPr="001816A6">
        <w:tab/>
        <w:t>&lt;Occurrence&gt;</w:t>
      </w:r>
    </w:p>
    <w:p w14:paraId="7688088F" w14:textId="77777777" w:rsidR="0053428C" w:rsidRDefault="0053428C" w:rsidP="0053428C">
      <w:pPr>
        <w:pStyle w:val="PL"/>
      </w:pPr>
      <w:r w:rsidRPr="001816A6">
        <w:tab/>
      </w:r>
      <w:r w:rsidRPr="001816A6">
        <w:tab/>
      </w:r>
      <w:r w:rsidRPr="001816A6">
        <w:tab/>
      </w:r>
      <w:r w:rsidRPr="001816A6">
        <w:tab/>
      </w:r>
      <w:r w:rsidRPr="001816A6">
        <w:tab/>
      </w:r>
      <w:r>
        <w:t>&lt;ZeroOrOne/&gt;</w:t>
      </w:r>
    </w:p>
    <w:p w14:paraId="5BBD5151" w14:textId="77777777" w:rsidR="0053428C" w:rsidRDefault="0053428C" w:rsidP="0053428C">
      <w:pPr>
        <w:pStyle w:val="PL"/>
      </w:pPr>
      <w:r>
        <w:tab/>
      </w:r>
      <w:r>
        <w:tab/>
      </w:r>
      <w:r>
        <w:tab/>
      </w:r>
      <w:r>
        <w:tab/>
        <w:t>&lt;/Occurrence&gt;</w:t>
      </w:r>
    </w:p>
    <w:p w14:paraId="08E5804C" w14:textId="77777777" w:rsidR="0053428C" w:rsidRDefault="0053428C" w:rsidP="0053428C">
      <w:pPr>
        <w:pStyle w:val="PL"/>
      </w:pPr>
      <w:r>
        <w:tab/>
      </w:r>
      <w:r>
        <w:tab/>
      </w:r>
      <w:r>
        <w:tab/>
      </w:r>
      <w:r>
        <w:tab/>
        <w:t>&lt;Scope&gt;</w:t>
      </w:r>
    </w:p>
    <w:p w14:paraId="67779E5A" w14:textId="77777777" w:rsidR="0053428C" w:rsidRDefault="0053428C" w:rsidP="0053428C">
      <w:pPr>
        <w:pStyle w:val="PL"/>
      </w:pPr>
      <w:r>
        <w:tab/>
      </w:r>
      <w:r>
        <w:tab/>
      </w:r>
      <w:r>
        <w:tab/>
      </w:r>
      <w:r>
        <w:tab/>
      </w:r>
      <w:r>
        <w:tab/>
        <w:t>&lt;Dynamic/&gt;</w:t>
      </w:r>
    </w:p>
    <w:p w14:paraId="7302CC1E" w14:textId="77777777" w:rsidR="0053428C" w:rsidRDefault="0053428C" w:rsidP="0053428C">
      <w:pPr>
        <w:pStyle w:val="PL"/>
      </w:pPr>
      <w:r>
        <w:tab/>
      </w:r>
      <w:r>
        <w:tab/>
      </w:r>
      <w:r>
        <w:tab/>
      </w:r>
      <w:r>
        <w:tab/>
        <w:t>&lt;/Scope&gt;</w:t>
      </w:r>
    </w:p>
    <w:p w14:paraId="4D5D8A8B" w14:textId="77777777" w:rsidR="0053428C" w:rsidRDefault="0053428C" w:rsidP="0053428C">
      <w:pPr>
        <w:pStyle w:val="PL"/>
      </w:pPr>
      <w:r>
        <w:tab/>
      </w:r>
      <w:r>
        <w:tab/>
      </w:r>
      <w:r>
        <w:tab/>
      </w:r>
      <w:r>
        <w:tab/>
        <w:t>&lt;DFTitle&gt;List of manufacturer-assigned UE radio capability IDs.&lt;/DFTitle&gt;</w:t>
      </w:r>
    </w:p>
    <w:p w14:paraId="1898C2DA" w14:textId="77777777" w:rsidR="0053428C" w:rsidRPr="00F1526B" w:rsidRDefault="0053428C" w:rsidP="0053428C">
      <w:pPr>
        <w:pStyle w:val="PL"/>
        <w:rPr>
          <w:lang w:val="nl-NL"/>
        </w:rPr>
      </w:pPr>
      <w:r>
        <w:lastRenderedPageBreak/>
        <w:tab/>
      </w:r>
      <w:r>
        <w:tab/>
      </w:r>
      <w:r>
        <w:tab/>
      </w:r>
      <w:r>
        <w:tab/>
      </w:r>
      <w:r w:rsidRPr="00F1526B">
        <w:rPr>
          <w:lang w:val="nl-NL"/>
        </w:rPr>
        <w:t>&lt;DFType&gt;</w:t>
      </w:r>
    </w:p>
    <w:p w14:paraId="3777DC32"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C472A1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212618C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4D91907D" w14:textId="77777777" w:rsidR="0053428C" w:rsidRPr="00F1526B" w:rsidRDefault="0053428C" w:rsidP="0053428C">
      <w:pPr>
        <w:pStyle w:val="PL"/>
        <w:rPr>
          <w:lang w:val="nl-NL"/>
        </w:rPr>
      </w:pPr>
    </w:p>
    <w:p w14:paraId="6460F176"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761C24D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&lt;NodeName&gt;Vendor ID&lt;/NodeName&gt;</w:t>
      </w:r>
    </w:p>
    <w:p w14:paraId="30BE384E"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C82C6E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10155919"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E07CB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C03C4A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279CD620"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6CF42B8"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83F766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55AEBE1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BBF3C51"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6279BF99"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73B8380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7D4B6B5E"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162DFC5"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92F74B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C9C61E7"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666485DA" w14:textId="77777777" w:rsidR="0053428C" w:rsidRPr="001542EE" w:rsidRDefault="0053428C" w:rsidP="0053428C">
      <w:pPr>
        <w:pStyle w:val="PL"/>
      </w:pPr>
      <w:r>
        <w:rPr>
          <w:rFonts w:hint="eastAsia"/>
          <w:lang w:eastAsia="ko-KR"/>
        </w:rPr>
        <w:tab/>
      </w:r>
      <w:r w:rsidRPr="001542EE">
        <w:tab/>
      </w:r>
      <w:r w:rsidRPr="001542EE">
        <w:tab/>
        <w:t>&lt;/Node&gt;</w:t>
      </w:r>
    </w:p>
    <w:p w14:paraId="396FD91B" w14:textId="77777777" w:rsidR="0053428C" w:rsidRDefault="0053428C" w:rsidP="0053428C">
      <w:pPr>
        <w:pStyle w:val="PL"/>
      </w:pPr>
    </w:p>
    <w:p w14:paraId="12E8C3A4" w14:textId="77777777" w:rsidR="0053428C" w:rsidRDefault="0053428C" w:rsidP="0053428C">
      <w:pPr>
        <w:pStyle w:val="PL"/>
      </w:pPr>
      <w:r>
        <w:tab/>
      </w:r>
      <w:r>
        <w:tab/>
      </w:r>
      <w:r>
        <w:tab/>
        <w:t>&lt;Node&gt;</w:t>
      </w:r>
    </w:p>
    <w:p w14:paraId="06A63476" w14:textId="77777777" w:rsidR="0053428C" w:rsidRDefault="0053428C" w:rsidP="0053428C">
      <w:pPr>
        <w:pStyle w:val="PL"/>
      </w:pPr>
      <w:r>
        <w:tab/>
      </w:r>
      <w:r>
        <w:tab/>
      </w:r>
      <w:r>
        <w:tab/>
      </w:r>
      <w:r>
        <w:tab/>
        <w:t>&lt;NodeName&gt;&lt;/NodeName&gt;</w:t>
      </w:r>
    </w:p>
    <w:p w14:paraId="31374A17" w14:textId="77777777" w:rsidR="0053428C" w:rsidRDefault="0053428C" w:rsidP="0053428C">
      <w:pPr>
        <w:pStyle w:val="PL"/>
      </w:pPr>
      <w:r>
        <w:tab/>
      </w:r>
      <w:r>
        <w:tab/>
      </w:r>
      <w:r>
        <w:tab/>
      </w:r>
      <w:r>
        <w:tab/>
        <w:t>&lt;DFProperties&gt;</w:t>
      </w:r>
    </w:p>
    <w:p w14:paraId="3122292D" w14:textId="77777777" w:rsidR="0053428C" w:rsidRDefault="0053428C" w:rsidP="0053428C">
      <w:pPr>
        <w:pStyle w:val="PL"/>
      </w:pPr>
      <w:r>
        <w:tab/>
      </w:r>
      <w:r>
        <w:tab/>
      </w:r>
      <w:r>
        <w:tab/>
      </w:r>
      <w:r>
        <w:tab/>
      </w:r>
      <w:r>
        <w:tab/>
        <w:t>&lt;AccessType&gt;</w:t>
      </w:r>
    </w:p>
    <w:p w14:paraId="06926E81" w14:textId="77777777" w:rsidR="0053428C" w:rsidRDefault="0053428C" w:rsidP="0053428C">
      <w:pPr>
        <w:pStyle w:val="PL"/>
      </w:pPr>
      <w:r>
        <w:tab/>
      </w:r>
      <w:r>
        <w:tab/>
      </w:r>
      <w:r>
        <w:tab/>
      </w:r>
      <w:r>
        <w:tab/>
      </w:r>
      <w:r>
        <w:tab/>
      </w:r>
      <w:r>
        <w:tab/>
        <w:t>&lt;Get/&gt;</w:t>
      </w:r>
    </w:p>
    <w:p w14:paraId="3AA60575" w14:textId="77777777" w:rsidR="0053428C" w:rsidRPr="001816A6" w:rsidRDefault="0053428C" w:rsidP="0053428C">
      <w:pPr>
        <w:pStyle w:val="PL"/>
        <w:rPr>
          <w:lang w:val="fr-FR"/>
        </w:rPr>
      </w:pPr>
      <w:r>
        <w:tab/>
      </w:r>
      <w:r>
        <w:tab/>
      </w:r>
      <w:r>
        <w:tab/>
      </w:r>
      <w:r>
        <w:tab/>
      </w:r>
      <w:r>
        <w:tab/>
      </w:r>
      <w:r>
        <w:tab/>
      </w:r>
      <w:r w:rsidRPr="001816A6">
        <w:rPr>
          <w:lang w:val="fr-FR"/>
        </w:rPr>
        <w:t>&lt;Replace/&gt;</w:t>
      </w:r>
    </w:p>
    <w:p w14:paraId="0E2C34FF"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&lt;/AccessType&gt;</w:t>
      </w:r>
    </w:p>
    <w:p w14:paraId="50F9C5CB"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&lt;DFFormat&gt;</w:t>
      </w:r>
    </w:p>
    <w:p w14:paraId="1925EE91"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&lt;node/&gt;</w:t>
      </w:r>
    </w:p>
    <w:p w14:paraId="5F3DE0C7"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&lt;/DFFormat&gt;</w:t>
      </w:r>
    </w:p>
    <w:p w14:paraId="63E523A8" w14:textId="77777777" w:rsidR="0053428C" w:rsidRDefault="0053428C" w:rsidP="0053428C">
      <w:pPr>
        <w:pStyle w:val="PL"/>
      </w:pPr>
      <w:r w:rsidRPr="001816A6">
        <w:rPr>
          <w:lang w:val="fr-FR"/>
        </w:rPr>
        <w:tab/>
      </w:r>
      <w:r w:rsidRPr="001816A6">
        <w:rPr>
          <w:lang w:val="fr-FR"/>
        </w:rPr>
        <w:tab/>
      </w:r>
      <w:r w:rsidRPr="001816A6">
        <w:rPr>
          <w:lang w:val="fr-FR"/>
        </w:rPr>
        <w:tab/>
      </w:r>
      <w:r w:rsidRPr="001816A6">
        <w:rPr>
          <w:lang w:val="fr-FR"/>
        </w:rPr>
        <w:tab/>
      </w:r>
      <w:r w:rsidRPr="001816A6">
        <w:rPr>
          <w:lang w:val="fr-FR"/>
        </w:rPr>
        <w:tab/>
      </w:r>
      <w:r>
        <w:t>&lt;Occurrence&gt;</w:t>
      </w:r>
    </w:p>
    <w:p w14:paraId="6895DD6A" w14:textId="77777777" w:rsidR="0053428C" w:rsidRDefault="0053428C" w:rsidP="0053428C">
      <w:pPr>
        <w:pStyle w:val="PL"/>
      </w:pPr>
      <w:r>
        <w:tab/>
      </w:r>
      <w:r>
        <w:tab/>
      </w:r>
      <w:r>
        <w:tab/>
      </w:r>
      <w:r>
        <w:tab/>
      </w:r>
      <w:r>
        <w:tab/>
      </w:r>
      <w:r>
        <w:tab/>
        <w:t>&lt;OneOrMore/&gt;</w:t>
      </w:r>
    </w:p>
    <w:p w14:paraId="585C0F3C" w14:textId="77777777" w:rsidR="0053428C" w:rsidRDefault="0053428C" w:rsidP="0053428C">
      <w:pPr>
        <w:pStyle w:val="PL"/>
      </w:pPr>
      <w:r>
        <w:tab/>
      </w:r>
      <w:r>
        <w:tab/>
      </w:r>
      <w:r>
        <w:tab/>
      </w:r>
      <w:r>
        <w:tab/>
      </w:r>
      <w:r>
        <w:tab/>
        <w:t>&lt;/Occurrence&gt;</w:t>
      </w:r>
    </w:p>
    <w:p w14:paraId="5EC167EE" w14:textId="77777777" w:rsidR="0053428C" w:rsidRDefault="0053428C" w:rsidP="0053428C">
      <w:pPr>
        <w:pStyle w:val="PL"/>
      </w:pPr>
      <w:r>
        <w:tab/>
      </w:r>
      <w:r>
        <w:tab/>
      </w:r>
      <w:r>
        <w:tab/>
      </w:r>
      <w:r>
        <w:tab/>
      </w:r>
      <w:r>
        <w:tab/>
        <w:t>&lt;Scope&gt;</w:t>
      </w:r>
    </w:p>
    <w:p w14:paraId="3CBD0E52" w14:textId="77777777" w:rsidR="0053428C" w:rsidRDefault="0053428C" w:rsidP="0053428C">
      <w:pPr>
        <w:pStyle w:val="PL"/>
      </w:pPr>
      <w:r>
        <w:tab/>
      </w:r>
      <w:r>
        <w:tab/>
      </w:r>
      <w:r>
        <w:tab/>
      </w:r>
      <w:r>
        <w:tab/>
      </w:r>
      <w:r>
        <w:tab/>
      </w:r>
      <w:r>
        <w:tab/>
        <w:t>&lt;Dynamic/&gt;</w:t>
      </w:r>
    </w:p>
    <w:p w14:paraId="3BDB391B" w14:textId="77777777" w:rsidR="0053428C" w:rsidRDefault="0053428C" w:rsidP="0053428C">
      <w:pPr>
        <w:pStyle w:val="PL"/>
      </w:pPr>
      <w:r>
        <w:tab/>
      </w:r>
      <w:r>
        <w:tab/>
      </w:r>
      <w:r>
        <w:tab/>
      </w:r>
      <w:r>
        <w:tab/>
      </w:r>
      <w:r>
        <w:tab/>
        <w:t>&lt;/Scope&gt;</w:t>
      </w:r>
    </w:p>
    <w:p w14:paraId="642A8810" w14:textId="77777777" w:rsidR="0053428C" w:rsidRDefault="0053428C" w:rsidP="0053428C">
      <w:pPr>
        <w:pStyle w:val="PL"/>
      </w:pPr>
      <w:r>
        <w:tab/>
      </w:r>
      <w:r>
        <w:tab/>
      </w:r>
      <w:r>
        <w:tab/>
      </w:r>
      <w:r>
        <w:tab/>
      </w:r>
      <w:r>
        <w:tab/>
        <w:t>&lt;DFTitle&gt;</w:t>
      </w:r>
      <w:r w:rsidRPr="00976C05">
        <w:t xml:space="preserve"> </w:t>
      </w:r>
      <w:r>
        <w:t>List of manufacturer-assigned UE radio capability IDs and associated radio configurations.&lt;/DFTitle&gt;</w:t>
      </w:r>
    </w:p>
    <w:p w14:paraId="4EB2C40C" w14:textId="77777777" w:rsidR="0053428C" w:rsidRPr="00F1526B" w:rsidRDefault="0053428C" w:rsidP="0053428C">
      <w:pPr>
        <w:pStyle w:val="PL"/>
        <w:rPr>
          <w:lang w:val="nl-NL"/>
        </w:rPr>
      </w:pPr>
      <w:r>
        <w:tab/>
      </w:r>
      <w:r>
        <w:tab/>
      </w:r>
      <w:r>
        <w:tab/>
      </w:r>
      <w:r>
        <w:tab/>
      </w:r>
      <w:r>
        <w:tab/>
      </w:r>
      <w:r w:rsidRPr="00F1526B">
        <w:rPr>
          <w:lang w:val="nl-NL"/>
        </w:rPr>
        <w:t>&lt;DFType&gt;</w:t>
      </w:r>
    </w:p>
    <w:p w14:paraId="3B17F25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0B83E8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744B6B6"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022237E4" w14:textId="77777777" w:rsidR="0053428C" w:rsidRPr="00F1526B" w:rsidRDefault="0053428C" w:rsidP="0053428C">
      <w:pPr>
        <w:pStyle w:val="PL"/>
        <w:rPr>
          <w:lang w:val="nl-NL"/>
        </w:rPr>
      </w:pPr>
    </w:p>
    <w:p w14:paraId="75C6DC26"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68F89218"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&lt;NodeName&gt;RCI&lt;/NodeName&gt;</w:t>
      </w:r>
    </w:p>
    <w:p w14:paraId="2309900B"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40E7A9FF"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27177B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60AD71D" w14:textId="77777777" w:rsidR="0053428C" w:rsidRPr="001816A6" w:rsidRDefault="0053428C" w:rsidP="0053428C">
      <w:pPr>
        <w:pStyle w:val="PL"/>
        <w:rPr>
          <w:lang w:val="fr-FR"/>
        </w:rPr>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08EB4463" w14:textId="77777777" w:rsidR="0053428C" w:rsidRPr="001816A6" w:rsidRDefault="0053428C" w:rsidP="0053428C">
      <w:pPr>
        <w:pStyle w:val="PL"/>
        <w:rPr>
          <w:lang w:val="fr-FR"/>
        </w:rPr>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t>&lt;/AccessType&gt;</w:t>
      </w:r>
    </w:p>
    <w:p w14:paraId="44AB3D11" w14:textId="77777777" w:rsidR="0053428C" w:rsidRPr="001816A6" w:rsidRDefault="0053428C" w:rsidP="0053428C">
      <w:pPr>
        <w:pStyle w:val="PL"/>
        <w:rPr>
          <w:lang w:val="fr-FR"/>
        </w:rPr>
      </w:pP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1816A6">
        <w:rPr>
          <w:rFonts w:hint="eastAsia"/>
          <w:lang w:val="fr-FR" w:eastAsia="ko-KR"/>
        </w:rPr>
        <w:tab/>
      </w:r>
      <w:r w:rsidRPr="001816A6">
        <w:rPr>
          <w:lang w:val="fr-FR"/>
        </w:rPr>
        <w:t>&lt;DFFormat&gt;</w:t>
      </w:r>
    </w:p>
    <w:p w14:paraId="78528A5E" w14:textId="77777777" w:rsidR="0053428C" w:rsidRPr="001816A6" w:rsidRDefault="0053428C" w:rsidP="0053428C">
      <w:pPr>
        <w:pStyle w:val="PL"/>
        <w:rPr>
          <w:lang w:val="fr-FR"/>
        </w:rPr>
      </w:pP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lang w:val="fr-FR"/>
        </w:rPr>
        <w:t>&lt;</w:t>
      </w:r>
      <w:r w:rsidRPr="001816A6">
        <w:rPr>
          <w:rFonts w:hint="eastAsia"/>
          <w:lang w:val="fr-FR" w:eastAsia="ko-KR"/>
        </w:rPr>
        <w:t>chr</w:t>
      </w:r>
      <w:r w:rsidRPr="001816A6">
        <w:rPr>
          <w:lang w:val="fr-FR"/>
        </w:rPr>
        <w:t>/&gt;</w:t>
      </w:r>
    </w:p>
    <w:p w14:paraId="11932625" w14:textId="77777777" w:rsidR="0053428C" w:rsidRPr="001816A6" w:rsidRDefault="0053428C" w:rsidP="0053428C">
      <w:pPr>
        <w:pStyle w:val="PL"/>
        <w:rPr>
          <w:lang w:val="fr-F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&lt;/DFFormat&gt;</w:t>
      </w:r>
    </w:p>
    <w:p w14:paraId="552B25CB" w14:textId="77777777" w:rsidR="0053428C" w:rsidRPr="001542EE" w:rsidRDefault="0053428C" w:rsidP="0053428C">
      <w:pPr>
        <w:pStyle w:val="PL"/>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542EE">
        <w:t>&lt;Occurrence&gt;</w:t>
      </w:r>
    </w:p>
    <w:p w14:paraId="7355BA1B"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3AD1841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2C51796"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2E2695E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952AD65"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3D2BEAE"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6E9DB8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24977401" w14:textId="77777777" w:rsidR="0053428C" w:rsidRPr="001542EE" w:rsidRDefault="0053428C" w:rsidP="0053428C">
      <w:pPr>
        <w:pStyle w:val="PL"/>
      </w:pPr>
      <w:r>
        <w:tab/>
      </w:r>
      <w:r>
        <w:rPr>
          <w:rFonts w:hint="eastAsia"/>
          <w:lang w:eastAsia="ko-KR"/>
        </w:rPr>
        <w:tab/>
      </w:r>
      <w:r w:rsidRPr="001542EE">
        <w:tab/>
      </w:r>
      <w:r w:rsidRPr="001542EE">
        <w:tab/>
        <w:t>&lt;/Node&gt;</w:t>
      </w:r>
    </w:p>
    <w:p w14:paraId="614A1969" w14:textId="77777777" w:rsidR="0053428C" w:rsidRDefault="0053428C" w:rsidP="0053428C">
      <w:pPr>
        <w:pStyle w:val="PL"/>
      </w:pPr>
    </w:p>
    <w:p w14:paraId="72BDC32F" w14:textId="77777777" w:rsidR="0053428C" w:rsidRPr="001542EE" w:rsidRDefault="0053428C" w:rsidP="0053428C">
      <w:pPr>
        <w:pStyle w:val="PL"/>
      </w:pPr>
      <w:r w:rsidRPr="001542EE">
        <w:tab/>
      </w:r>
      <w:r w:rsidRPr="001542EE">
        <w:tab/>
      </w:r>
      <w:r w:rsidRPr="001542EE">
        <w:tab/>
      </w:r>
      <w:r>
        <w:tab/>
      </w:r>
      <w:r w:rsidRPr="001542EE">
        <w:t>&lt;Node&gt;</w:t>
      </w:r>
    </w:p>
    <w:p w14:paraId="74F5CD72" w14:textId="77777777" w:rsidR="0053428C" w:rsidRPr="001542EE" w:rsidRDefault="0053428C" w:rsidP="0053428C">
      <w:pPr>
        <w:pStyle w:val="PL"/>
      </w:pPr>
      <w:r w:rsidRPr="001542EE">
        <w:tab/>
      </w:r>
      <w:r w:rsidRPr="001542EE">
        <w:tab/>
      </w:r>
      <w:r w:rsidRPr="001542EE">
        <w:tab/>
      </w:r>
      <w:r w:rsidRPr="001542EE">
        <w:tab/>
      </w:r>
      <w:r w:rsidRPr="001542EE">
        <w:tab/>
        <w:t>&lt;NodeName&gt;</w:t>
      </w:r>
      <w:r>
        <w:t>UERadioConfigLTE</w:t>
      </w:r>
      <w:r w:rsidRPr="001542EE">
        <w:t>&lt;/NodeName&gt;</w:t>
      </w:r>
    </w:p>
    <w:p w14:paraId="14D7737F"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287683F7"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65B15061"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5E65752C" w14:textId="77777777" w:rsidR="0053428C" w:rsidRPr="00F1526B" w:rsidRDefault="0053428C" w:rsidP="0053428C">
      <w:pPr>
        <w:pStyle w:val="PL"/>
      </w:pPr>
      <w:r w:rsidRPr="001542EE">
        <w:tab/>
      </w:r>
      <w:r w:rsidRPr="001542EE">
        <w:tab/>
      </w:r>
      <w:r>
        <w:tab/>
      </w:r>
      <w:r w:rsidRPr="001542EE">
        <w:tab/>
      </w:r>
      <w:r w:rsidRPr="001542EE">
        <w:tab/>
      </w:r>
      <w:r w:rsidRPr="001542EE">
        <w:tab/>
      </w:r>
      <w:r w:rsidRPr="001542EE">
        <w:tab/>
      </w:r>
      <w:r w:rsidRPr="00F1526B">
        <w:t>&lt;Replace/&gt;</w:t>
      </w:r>
    </w:p>
    <w:p w14:paraId="754D1450" w14:textId="77777777" w:rsidR="0053428C" w:rsidRPr="001816A6" w:rsidRDefault="0053428C" w:rsidP="0053428C">
      <w:pPr>
        <w:pStyle w:val="PL"/>
      </w:pPr>
      <w:r w:rsidRPr="00F1526B">
        <w:tab/>
      </w:r>
      <w:r w:rsidRPr="00F1526B">
        <w:tab/>
      </w:r>
      <w:r w:rsidRPr="00F1526B">
        <w:tab/>
      </w:r>
      <w:r w:rsidRPr="00F1526B">
        <w:tab/>
      </w:r>
      <w:r w:rsidRPr="00F1526B">
        <w:tab/>
      </w:r>
      <w:r w:rsidRPr="00F1526B">
        <w:tab/>
      </w:r>
      <w:r w:rsidRPr="001816A6">
        <w:t>&lt;/AccessType&gt;</w:t>
      </w:r>
    </w:p>
    <w:p w14:paraId="29114084"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15E4E0BF"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t>&lt;</w:t>
      </w:r>
      <w:r w:rsidRPr="001816A6">
        <w:rPr>
          <w:lang w:eastAsia="ko-KR"/>
        </w:rPr>
        <w:t>bin</w:t>
      </w:r>
      <w:r w:rsidRPr="001816A6">
        <w:t>/&gt;</w:t>
      </w:r>
    </w:p>
    <w:p w14:paraId="088EBC3B"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66D7E9CA" w14:textId="77777777" w:rsidR="0053428C" w:rsidRPr="001816A6" w:rsidRDefault="0053428C" w:rsidP="0053428C">
      <w:pPr>
        <w:pStyle w:val="PL"/>
      </w:pPr>
      <w:r w:rsidRPr="001816A6">
        <w:lastRenderedPageBreak/>
        <w:tab/>
      </w:r>
      <w:r w:rsidRPr="001816A6">
        <w:tab/>
      </w:r>
      <w:r w:rsidRPr="001816A6">
        <w:tab/>
      </w:r>
      <w:r w:rsidRPr="001816A6">
        <w:tab/>
      </w:r>
      <w:r w:rsidRPr="001816A6">
        <w:tab/>
      </w:r>
      <w:r w:rsidRPr="001816A6">
        <w:tab/>
        <w:t>&lt;Occurrence&gt;</w:t>
      </w:r>
    </w:p>
    <w:p w14:paraId="0430D9BB" w14:textId="77777777" w:rsidR="0053428C" w:rsidRPr="001542EE" w:rsidRDefault="0053428C" w:rsidP="0053428C">
      <w:pPr>
        <w:pStyle w:val="PL"/>
      </w:pPr>
      <w:r w:rsidRPr="001816A6">
        <w:tab/>
      </w:r>
      <w:r w:rsidRPr="001816A6">
        <w:tab/>
      </w:r>
      <w:r w:rsidRPr="001816A6">
        <w:tab/>
      </w:r>
      <w:r w:rsidRPr="001816A6">
        <w:tab/>
      </w:r>
      <w:r w:rsidRPr="001816A6">
        <w:tab/>
      </w:r>
      <w:r w:rsidRPr="001816A6">
        <w:tab/>
      </w:r>
      <w:r w:rsidRPr="001816A6">
        <w:tab/>
      </w:r>
      <w:r w:rsidRPr="001542EE">
        <w:t>&lt;</w:t>
      </w:r>
      <w:r>
        <w:t>ZeroOr</w:t>
      </w:r>
      <w:r w:rsidRPr="001542EE">
        <w:t>One/&gt;</w:t>
      </w:r>
    </w:p>
    <w:p w14:paraId="611D8B43"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45746940"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1DF682E9"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1508E32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0FE7BE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0DE4EE2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2290BA04"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253CE440" w14:textId="77777777" w:rsidR="0053428C" w:rsidRPr="00F1526B" w:rsidRDefault="0053428C" w:rsidP="0053428C">
      <w:pPr>
        <w:pStyle w:val="PL"/>
        <w:rPr>
          <w:lang w:val="nl-NL"/>
        </w:rPr>
      </w:pPr>
    </w:p>
    <w:p w14:paraId="2C0D38F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124EA9F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&lt;NodeName&gt;UERadioConfigNR&lt;/NodeName&gt;</w:t>
      </w:r>
    </w:p>
    <w:p w14:paraId="6EDBC4A4" w14:textId="77777777" w:rsidR="0053428C" w:rsidRPr="001542EE" w:rsidRDefault="0053428C" w:rsidP="0053428C">
      <w:pPr>
        <w:pStyle w:val="PL"/>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1542EE">
        <w:t>&lt;DFProperties&gt;</w:t>
      </w:r>
    </w:p>
    <w:p w14:paraId="0013CC35"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128DADDA"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60533832" w14:textId="77777777" w:rsidR="0053428C" w:rsidRPr="00F1526B" w:rsidRDefault="0053428C" w:rsidP="0053428C">
      <w:pPr>
        <w:pStyle w:val="PL"/>
      </w:pPr>
      <w:r w:rsidRPr="001542EE">
        <w:tab/>
      </w:r>
      <w:r w:rsidRPr="001542EE">
        <w:tab/>
      </w:r>
      <w:r>
        <w:tab/>
      </w:r>
      <w:r w:rsidRPr="001542EE">
        <w:tab/>
      </w:r>
      <w:r w:rsidRPr="001542EE">
        <w:tab/>
      </w:r>
      <w:r w:rsidRPr="001542EE">
        <w:tab/>
      </w:r>
      <w:r w:rsidRPr="001542EE">
        <w:tab/>
      </w:r>
      <w:r w:rsidRPr="00F1526B">
        <w:t>&lt;Replace/&gt;</w:t>
      </w:r>
    </w:p>
    <w:p w14:paraId="739FBFE7"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&lt;/AccessType&gt;</w:t>
      </w:r>
    </w:p>
    <w:p w14:paraId="52920491"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46C60E0F"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tab/>
        <w:t>&lt;</w:t>
      </w:r>
      <w:r w:rsidRPr="00F1526B">
        <w:rPr>
          <w:lang w:eastAsia="ko-KR"/>
        </w:rPr>
        <w:t>bin</w:t>
      </w:r>
      <w:r w:rsidRPr="00F1526B">
        <w:t>/&gt;</w:t>
      </w:r>
    </w:p>
    <w:p w14:paraId="3716380E"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6A714C6C" w14:textId="77777777" w:rsidR="0053428C" w:rsidRPr="001542EE" w:rsidRDefault="0053428C" w:rsidP="0053428C">
      <w:pPr>
        <w:pStyle w:val="PL"/>
      </w:pPr>
      <w:r w:rsidRPr="00F1526B">
        <w:tab/>
      </w:r>
      <w:r w:rsidRPr="00F1526B">
        <w:tab/>
      </w:r>
      <w:r w:rsidRPr="00F1526B">
        <w:tab/>
      </w:r>
      <w:r w:rsidRPr="00F1526B">
        <w:tab/>
      </w:r>
      <w:r w:rsidRPr="00F1526B">
        <w:tab/>
      </w:r>
      <w:r w:rsidRPr="00F1526B">
        <w:tab/>
      </w:r>
      <w:r w:rsidRPr="001542EE">
        <w:t>&lt;Occurrence&gt;</w:t>
      </w:r>
    </w:p>
    <w:p w14:paraId="178DB53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w:t>
      </w:r>
      <w:r>
        <w:t>ZeroOr</w:t>
      </w:r>
      <w:r w:rsidRPr="001542EE">
        <w:t>One/&gt;</w:t>
      </w:r>
    </w:p>
    <w:p w14:paraId="326C9FC5"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0C3A1E4A"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2CA8A891"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5D57988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483EC7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413F84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1D29CF6F"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68079BE8"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06F4F12C" w14:textId="77777777" w:rsidR="0053428C" w:rsidRPr="00F1526B" w:rsidRDefault="0053428C" w:rsidP="0053428C">
      <w:pPr>
        <w:pStyle w:val="PL"/>
        <w:rPr>
          <w:lang w:val="nl-NL"/>
        </w:rPr>
      </w:pPr>
      <w:r w:rsidRPr="00F1526B">
        <w:rPr>
          <w:lang w:val="nl-NL"/>
        </w:rPr>
        <w:tab/>
      </w:r>
      <w:r w:rsidRPr="00F1526B">
        <w:rPr>
          <w:lang w:val="nl-NL"/>
        </w:rPr>
        <w:tab/>
        <w:t>&lt;/Node&gt;</w:t>
      </w:r>
    </w:p>
    <w:p w14:paraId="7DD4C8F2" w14:textId="77777777" w:rsidR="0053428C" w:rsidRPr="00F1526B" w:rsidRDefault="0053428C" w:rsidP="0053428C">
      <w:pPr>
        <w:pStyle w:val="PL"/>
        <w:rPr>
          <w:lang w:val="nl-NL"/>
        </w:rPr>
      </w:pPr>
    </w:p>
    <w:p w14:paraId="672DF34F" w14:textId="77777777" w:rsidR="0053428C" w:rsidRDefault="0053428C" w:rsidP="0053428C">
      <w:pPr>
        <w:pStyle w:val="PL"/>
      </w:pPr>
      <w:r w:rsidRPr="00F1526B">
        <w:rPr>
          <w:lang w:val="nl-NL"/>
        </w:rPr>
        <w:tab/>
      </w:r>
      <w:r w:rsidRPr="00F1526B">
        <w:rPr>
          <w:lang w:val="nl-NL"/>
        </w:rPr>
        <w:tab/>
      </w:r>
      <w:r>
        <w:t>&lt;Node&gt;</w:t>
      </w:r>
    </w:p>
    <w:p w14:paraId="68DC003A" w14:textId="77777777" w:rsidR="0053428C" w:rsidRDefault="0053428C" w:rsidP="0053428C">
      <w:pPr>
        <w:pStyle w:val="PL"/>
      </w:pPr>
      <w:r>
        <w:tab/>
      </w:r>
      <w:r>
        <w:tab/>
      </w:r>
      <w:r>
        <w:tab/>
        <w:t>&lt;NodeName&gt;RLOSAllowedMCCList&lt;/NodeName&gt;</w:t>
      </w:r>
    </w:p>
    <w:p w14:paraId="5B01ABCD" w14:textId="77777777" w:rsidR="0053428C" w:rsidRDefault="0053428C" w:rsidP="0053428C">
      <w:pPr>
        <w:pStyle w:val="PL"/>
      </w:pPr>
      <w:r>
        <w:tab/>
      </w:r>
      <w:r>
        <w:tab/>
      </w:r>
      <w:r>
        <w:tab/>
        <w:t>&lt;DFProperties&gt;</w:t>
      </w:r>
    </w:p>
    <w:p w14:paraId="6A28C58A" w14:textId="77777777" w:rsidR="0053428C" w:rsidRDefault="0053428C" w:rsidP="0053428C">
      <w:pPr>
        <w:pStyle w:val="PL"/>
      </w:pPr>
      <w:r>
        <w:tab/>
      </w:r>
      <w:r>
        <w:tab/>
      </w:r>
      <w:r>
        <w:tab/>
      </w:r>
      <w:r>
        <w:tab/>
        <w:t>&lt;AccessType&gt;</w:t>
      </w:r>
    </w:p>
    <w:p w14:paraId="392F38D1" w14:textId="77777777" w:rsidR="0053428C" w:rsidRDefault="0053428C" w:rsidP="0053428C">
      <w:pPr>
        <w:pStyle w:val="PL"/>
      </w:pPr>
      <w:r>
        <w:tab/>
      </w:r>
      <w:r>
        <w:tab/>
      </w:r>
      <w:r>
        <w:tab/>
      </w:r>
      <w:r>
        <w:tab/>
      </w:r>
      <w:r>
        <w:tab/>
        <w:t>&lt;Get/&gt;</w:t>
      </w:r>
    </w:p>
    <w:p w14:paraId="63A3832A" w14:textId="77777777" w:rsidR="0053428C" w:rsidRPr="001816A6" w:rsidRDefault="0053428C" w:rsidP="0053428C">
      <w:pPr>
        <w:pStyle w:val="PL"/>
      </w:pPr>
      <w:r>
        <w:tab/>
      </w:r>
      <w:r>
        <w:tab/>
      </w:r>
      <w:r>
        <w:tab/>
      </w:r>
      <w:r>
        <w:tab/>
      </w:r>
      <w:r>
        <w:tab/>
      </w:r>
      <w:r w:rsidRPr="001816A6">
        <w:t>&lt;Replace/&gt;</w:t>
      </w:r>
    </w:p>
    <w:p w14:paraId="12EBC8EA" w14:textId="77777777" w:rsidR="0053428C" w:rsidRPr="001816A6" w:rsidRDefault="0053428C" w:rsidP="0053428C">
      <w:pPr>
        <w:pStyle w:val="PL"/>
      </w:pPr>
      <w:r w:rsidRPr="001816A6">
        <w:tab/>
      </w:r>
      <w:r w:rsidRPr="001816A6">
        <w:tab/>
      </w:r>
      <w:r w:rsidRPr="001816A6">
        <w:tab/>
      </w:r>
      <w:r w:rsidRPr="001816A6">
        <w:tab/>
        <w:t>&lt;/AccessType&gt;</w:t>
      </w:r>
    </w:p>
    <w:p w14:paraId="7A8766A3" w14:textId="77777777" w:rsidR="0053428C" w:rsidRPr="001816A6" w:rsidRDefault="0053428C" w:rsidP="0053428C">
      <w:pPr>
        <w:pStyle w:val="PL"/>
      </w:pPr>
      <w:r w:rsidRPr="001816A6">
        <w:tab/>
      </w:r>
      <w:r w:rsidRPr="001816A6">
        <w:tab/>
      </w:r>
      <w:r w:rsidRPr="001816A6">
        <w:tab/>
      </w:r>
      <w:r w:rsidRPr="001816A6">
        <w:tab/>
        <w:t>&lt;DFFormat&gt;</w:t>
      </w:r>
    </w:p>
    <w:p w14:paraId="37796CCF"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485002C3" w14:textId="77777777" w:rsidR="0053428C" w:rsidRPr="001816A6" w:rsidRDefault="0053428C" w:rsidP="0053428C">
      <w:pPr>
        <w:pStyle w:val="PL"/>
      </w:pPr>
      <w:r w:rsidRPr="001816A6">
        <w:tab/>
      </w:r>
      <w:r w:rsidRPr="001816A6">
        <w:tab/>
      </w:r>
      <w:r w:rsidRPr="001816A6">
        <w:tab/>
      </w:r>
      <w:r w:rsidRPr="001816A6">
        <w:tab/>
        <w:t>&lt;/DFFormat&gt;</w:t>
      </w:r>
    </w:p>
    <w:p w14:paraId="4086CA35" w14:textId="77777777" w:rsidR="0053428C" w:rsidRPr="000A43DF" w:rsidRDefault="0053428C" w:rsidP="0053428C">
      <w:pPr>
        <w:pStyle w:val="PL"/>
      </w:pPr>
      <w:r w:rsidRPr="001816A6">
        <w:tab/>
      </w:r>
      <w:r w:rsidRPr="001816A6">
        <w:tab/>
      </w:r>
      <w:r w:rsidRPr="001816A6">
        <w:tab/>
      </w:r>
      <w:r w:rsidRPr="001816A6">
        <w:tab/>
      </w:r>
      <w:r w:rsidRPr="000A43DF">
        <w:t>&lt;Occurrence&gt;</w:t>
      </w:r>
    </w:p>
    <w:p w14:paraId="0E082527" w14:textId="77777777" w:rsidR="0053428C" w:rsidRDefault="0053428C" w:rsidP="0053428C">
      <w:pPr>
        <w:pStyle w:val="PL"/>
      </w:pPr>
      <w:r w:rsidRPr="000A43DF">
        <w:tab/>
      </w:r>
      <w:r w:rsidRPr="000A43DF">
        <w:tab/>
      </w:r>
      <w:r w:rsidRPr="000A43DF">
        <w:tab/>
      </w:r>
      <w:r w:rsidRPr="000A43DF">
        <w:tab/>
      </w:r>
      <w:r w:rsidRPr="000A43DF">
        <w:tab/>
      </w:r>
      <w:r>
        <w:t>&lt;ZeroOrOne/&gt;</w:t>
      </w:r>
    </w:p>
    <w:p w14:paraId="69861119" w14:textId="77777777" w:rsidR="0053428C" w:rsidRDefault="0053428C" w:rsidP="0053428C">
      <w:pPr>
        <w:pStyle w:val="PL"/>
      </w:pPr>
      <w:r>
        <w:tab/>
      </w:r>
      <w:r>
        <w:tab/>
      </w:r>
      <w:r>
        <w:tab/>
      </w:r>
      <w:r>
        <w:tab/>
        <w:t>&lt;/Occurrence&gt;</w:t>
      </w:r>
    </w:p>
    <w:p w14:paraId="574AD44E" w14:textId="77777777" w:rsidR="0053428C" w:rsidRDefault="0053428C" w:rsidP="0053428C">
      <w:pPr>
        <w:pStyle w:val="PL"/>
      </w:pPr>
      <w:r>
        <w:tab/>
      </w:r>
      <w:r>
        <w:tab/>
      </w:r>
      <w:r>
        <w:tab/>
      </w:r>
      <w:r>
        <w:tab/>
        <w:t>&lt;Scope&gt;</w:t>
      </w:r>
    </w:p>
    <w:p w14:paraId="6CBFA793" w14:textId="77777777" w:rsidR="0053428C" w:rsidRDefault="0053428C" w:rsidP="0053428C">
      <w:pPr>
        <w:pStyle w:val="PL"/>
      </w:pPr>
      <w:r>
        <w:tab/>
      </w:r>
      <w:r>
        <w:tab/>
      </w:r>
      <w:r>
        <w:tab/>
      </w:r>
      <w:r>
        <w:tab/>
      </w:r>
      <w:r>
        <w:tab/>
        <w:t>&lt;Dynamic/&gt;</w:t>
      </w:r>
    </w:p>
    <w:p w14:paraId="0F8C9A2E" w14:textId="77777777" w:rsidR="0053428C" w:rsidRDefault="0053428C" w:rsidP="0053428C">
      <w:pPr>
        <w:pStyle w:val="PL"/>
      </w:pPr>
      <w:r>
        <w:tab/>
      </w:r>
      <w:r>
        <w:tab/>
      </w:r>
      <w:r>
        <w:tab/>
      </w:r>
      <w:r>
        <w:tab/>
        <w:t>&lt;/Scope&gt;</w:t>
      </w:r>
    </w:p>
    <w:p w14:paraId="2003A038" w14:textId="77777777" w:rsidR="0053428C" w:rsidRDefault="0053428C" w:rsidP="0053428C">
      <w:pPr>
        <w:pStyle w:val="PL"/>
      </w:pPr>
      <w:r>
        <w:tab/>
      </w:r>
      <w:r>
        <w:tab/>
      </w:r>
      <w:r>
        <w:tab/>
      </w:r>
      <w:r>
        <w:tab/>
        <w:t xml:space="preserve">&lt;DFTitle&gt;List of RLOS </w:t>
      </w:r>
      <w:r w:rsidRPr="002C6649">
        <w:t>allowed MCCs</w:t>
      </w:r>
      <w:r>
        <w:t>.&lt;/DFTitle&gt;</w:t>
      </w:r>
    </w:p>
    <w:p w14:paraId="46263F16" w14:textId="77777777" w:rsidR="0053428C" w:rsidRPr="00F1526B" w:rsidRDefault="0053428C" w:rsidP="0053428C">
      <w:pPr>
        <w:pStyle w:val="PL"/>
        <w:rPr>
          <w:lang w:val="nl-NL"/>
        </w:rPr>
      </w:pPr>
      <w:r>
        <w:tab/>
      </w:r>
      <w:r>
        <w:tab/>
      </w:r>
      <w:r>
        <w:tab/>
      </w:r>
      <w:r>
        <w:tab/>
      </w:r>
      <w:r w:rsidRPr="00F1526B">
        <w:rPr>
          <w:lang w:val="nl-NL"/>
        </w:rPr>
        <w:t>&lt;DFType&gt;</w:t>
      </w:r>
    </w:p>
    <w:p w14:paraId="444F186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9688A2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2A88C65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5C2EF9EF" w14:textId="77777777" w:rsidR="0053428C" w:rsidRPr="00F1526B" w:rsidRDefault="0053428C" w:rsidP="0053428C">
      <w:pPr>
        <w:pStyle w:val="PL"/>
        <w:rPr>
          <w:lang w:val="nl-NL"/>
        </w:rPr>
      </w:pPr>
    </w:p>
    <w:p w14:paraId="1137345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0DDFEAB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23D152C"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5C6221E2" w14:textId="77777777" w:rsidR="0053428C" w:rsidRDefault="0053428C" w:rsidP="0053428C">
      <w:pPr>
        <w:pStyle w:val="PL"/>
      </w:pPr>
      <w:r>
        <w:tab/>
      </w:r>
      <w:r>
        <w:tab/>
      </w:r>
      <w:r>
        <w:tab/>
      </w:r>
      <w:r>
        <w:tab/>
      </w:r>
      <w:r>
        <w:tab/>
        <w:t>&lt;AccessType&gt;</w:t>
      </w:r>
    </w:p>
    <w:p w14:paraId="3BBAC055" w14:textId="77777777" w:rsidR="0053428C" w:rsidRDefault="0053428C" w:rsidP="0053428C">
      <w:pPr>
        <w:pStyle w:val="PL"/>
      </w:pPr>
      <w:r>
        <w:tab/>
      </w:r>
      <w:r>
        <w:tab/>
      </w:r>
      <w:r>
        <w:tab/>
      </w:r>
      <w:r>
        <w:tab/>
      </w:r>
      <w:r>
        <w:tab/>
      </w:r>
      <w:r>
        <w:tab/>
        <w:t>&lt;Get/&gt;</w:t>
      </w:r>
    </w:p>
    <w:p w14:paraId="06713F92" w14:textId="77777777" w:rsidR="0053428C" w:rsidRDefault="0053428C" w:rsidP="0053428C">
      <w:pPr>
        <w:pStyle w:val="PL"/>
      </w:pPr>
      <w:r>
        <w:tab/>
      </w:r>
      <w:r>
        <w:tab/>
      </w:r>
      <w:r>
        <w:tab/>
      </w:r>
      <w:r>
        <w:tab/>
      </w:r>
      <w:r>
        <w:tab/>
      </w:r>
      <w:r>
        <w:tab/>
        <w:t>&lt;Replace/&gt;</w:t>
      </w:r>
    </w:p>
    <w:p w14:paraId="41A06A7A" w14:textId="77777777" w:rsidR="0053428C" w:rsidRDefault="0053428C" w:rsidP="0053428C">
      <w:pPr>
        <w:pStyle w:val="PL"/>
      </w:pPr>
      <w:r>
        <w:tab/>
      </w:r>
      <w:r>
        <w:tab/>
      </w:r>
      <w:r>
        <w:tab/>
      </w:r>
      <w:r>
        <w:tab/>
      </w:r>
      <w:r>
        <w:tab/>
        <w:t>&lt;/AccessType&gt;</w:t>
      </w:r>
    </w:p>
    <w:p w14:paraId="4221AB21" w14:textId="77777777" w:rsidR="0053428C" w:rsidRDefault="0053428C" w:rsidP="0053428C">
      <w:pPr>
        <w:pStyle w:val="PL"/>
      </w:pPr>
      <w:r>
        <w:tab/>
      </w:r>
      <w:r>
        <w:tab/>
      </w:r>
      <w:r>
        <w:tab/>
      </w:r>
      <w:r>
        <w:tab/>
      </w:r>
      <w:r>
        <w:tab/>
        <w:t>&lt;DFFormat&gt;</w:t>
      </w:r>
    </w:p>
    <w:p w14:paraId="20AEDE8B" w14:textId="77777777" w:rsidR="0053428C" w:rsidRDefault="0053428C" w:rsidP="0053428C">
      <w:pPr>
        <w:pStyle w:val="PL"/>
      </w:pPr>
      <w:r>
        <w:tab/>
      </w:r>
      <w:r>
        <w:tab/>
      </w:r>
      <w:r>
        <w:tab/>
      </w:r>
      <w:r>
        <w:tab/>
      </w:r>
      <w:r>
        <w:tab/>
      </w:r>
      <w:r>
        <w:tab/>
        <w:t>&lt;node/&gt;</w:t>
      </w:r>
    </w:p>
    <w:p w14:paraId="6F9C2DE5" w14:textId="77777777" w:rsidR="0053428C" w:rsidRDefault="0053428C" w:rsidP="0053428C">
      <w:pPr>
        <w:pStyle w:val="PL"/>
      </w:pPr>
      <w:r>
        <w:tab/>
      </w:r>
      <w:r>
        <w:tab/>
      </w:r>
      <w:r>
        <w:tab/>
      </w:r>
      <w:r>
        <w:tab/>
      </w:r>
      <w:r>
        <w:tab/>
        <w:t>&lt;/DFFormat&gt;</w:t>
      </w:r>
    </w:p>
    <w:p w14:paraId="55999B42" w14:textId="77777777" w:rsidR="0053428C" w:rsidRDefault="0053428C" w:rsidP="0053428C">
      <w:pPr>
        <w:pStyle w:val="PL"/>
      </w:pPr>
      <w:r>
        <w:tab/>
      </w:r>
      <w:r>
        <w:tab/>
      </w:r>
      <w:r>
        <w:tab/>
      </w:r>
      <w:r>
        <w:tab/>
      </w:r>
      <w:r>
        <w:tab/>
        <w:t>&lt;Occurrence&gt;</w:t>
      </w:r>
    </w:p>
    <w:p w14:paraId="00E61091" w14:textId="77777777" w:rsidR="0053428C" w:rsidRDefault="0053428C" w:rsidP="0053428C">
      <w:pPr>
        <w:pStyle w:val="PL"/>
      </w:pPr>
      <w:r>
        <w:tab/>
      </w:r>
      <w:r>
        <w:tab/>
      </w:r>
      <w:r>
        <w:tab/>
      </w:r>
      <w:r>
        <w:tab/>
      </w:r>
      <w:r>
        <w:tab/>
      </w:r>
      <w:r>
        <w:tab/>
        <w:t>&lt;OneOrMore/&gt;</w:t>
      </w:r>
    </w:p>
    <w:p w14:paraId="15163922" w14:textId="77777777" w:rsidR="0053428C" w:rsidRDefault="0053428C" w:rsidP="0053428C">
      <w:pPr>
        <w:pStyle w:val="PL"/>
      </w:pPr>
      <w:r>
        <w:tab/>
      </w:r>
      <w:r>
        <w:tab/>
      </w:r>
      <w:r>
        <w:tab/>
      </w:r>
      <w:r>
        <w:tab/>
      </w:r>
      <w:r>
        <w:tab/>
        <w:t>&lt;/Occurrence&gt;</w:t>
      </w:r>
    </w:p>
    <w:p w14:paraId="109A9882" w14:textId="77777777" w:rsidR="0053428C" w:rsidRDefault="0053428C" w:rsidP="0053428C">
      <w:pPr>
        <w:pStyle w:val="PL"/>
      </w:pPr>
      <w:r>
        <w:tab/>
      </w:r>
      <w:r>
        <w:tab/>
      </w:r>
      <w:r>
        <w:tab/>
      </w:r>
      <w:r>
        <w:tab/>
      </w:r>
      <w:r>
        <w:tab/>
        <w:t>&lt;Scope&gt;</w:t>
      </w:r>
    </w:p>
    <w:p w14:paraId="15D97953" w14:textId="77777777" w:rsidR="0053428C" w:rsidRDefault="0053428C" w:rsidP="0053428C">
      <w:pPr>
        <w:pStyle w:val="PL"/>
      </w:pPr>
      <w:r>
        <w:tab/>
      </w:r>
      <w:r>
        <w:tab/>
      </w:r>
      <w:r>
        <w:tab/>
      </w:r>
      <w:r>
        <w:tab/>
      </w:r>
      <w:r>
        <w:tab/>
      </w:r>
      <w:r>
        <w:tab/>
        <w:t>&lt;Dynamic/&gt;</w:t>
      </w:r>
    </w:p>
    <w:p w14:paraId="531028ED" w14:textId="77777777" w:rsidR="0053428C" w:rsidRDefault="0053428C" w:rsidP="0053428C">
      <w:pPr>
        <w:pStyle w:val="PL"/>
      </w:pPr>
      <w:r>
        <w:tab/>
      </w:r>
      <w:r>
        <w:tab/>
      </w:r>
      <w:r>
        <w:tab/>
      </w:r>
      <w:r>
        <w:tab/>
      </w:r>
      <w:r>
        <w:tab/>
        <w:t>&lt;/Scope&gt;</w:t>
      </w:r>
    </w:p>
    <w:p w14:paraId="2DFEDE08" w14:textId="77777777" w:rsidR="0053428C" w:rsidRDefault="0053428C" w:rsidP="0053428C">
      <w:pPr>
        <w:pStyle w:val="PL"/>
      </w:pPr>
      <w:r>
        <w:tab/>
      </w:r>
      <w:r>
        <w:tab/>
      </w:r>
      <w:r>
        <w:tab/>
      </w:r>
      <w:r>
        <w:tab/>
      </w:r>
      <w:r>
        <w:tab/>
        <w:t xml:space="preserve">&lt;DFTitle&gt; List of RLOS </w:t>
      </w:r>
      <w:r w:rsidRPr="002C6649">
        <w:t>allowed MCCs</w:t>
      </w:r>
      <w:r>
        <w:t>.&lt;/DFTitle&gt;</w:t>
      </w:r>
    </w:p>
    <w:p w14:paraId="2598B778" w14:textId="77777777" w:rsidR="0053428C" w:rsidRPr="00F1526B" w:rsidRDefault="0053428C" w:rsidP="0053428C">
      <w:pPr>
        <w:pStyle w:val="PL"/>
        <w:rPr>
          <w:lang w:val="nl-NL"/>
        </w:rPr>
      </w:pPr>
      <w:r>
        <w:tab/>
      </w:r>
      <w:r>
        <w:tab/>
      </w:r>
      <w:r>
        <w:tab/>
      </w:r>
      <w:r>
        <w:tab/>
      </w:r>
      <w:r>
        <w:tab/>
      </w:r>
      <w:r w:rsidRPr="00F1526B">
        <w:rPr>
          <w:lang w:val="nl-NL"/>
        </w:rPr>
        <w:t>&lt;DFType&gt;</w:t>
      </w:r>
    </w:p>
    <w:p w14:paraId="6EC332E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5184F6F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7502AE1A"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02DE15E2" w14:textId="77777777" w:rsidR="0053428C" w:rsidRPr="00F1526B" w:rsidRDefault="0053428C" w:rsidP="0053428C">
      <w:pPr>
        <w:pStyle w:val="PL"/>
        <w:rPr>
          <w:lang w:val="nl-NL"/>
        </w:rPr>
      </w:pPr>
    </w:p>
    <w:p w14:paraId="1CFA2B16" w14:textId="77777777" w:rsidR="0053428C" w:rsidRPr="00F1526B" w:rsidRDefault="0053428C" w:rsidP="0053428C">
      <w:pPr>
        <w:pStyle w:val="PL"/>
        <w:rPr>
          <w:lang w:val="nl-NL"/>
        </w:rPr>
      </w:pPr>
      <w:r w:rsidRPr="00F1526B">
        <w:rPr>
          <w:lang w:val="nl-NL" w:eastAsia="ko-KR"/>
        </w:rPr>
        <w:lastRenderedPageBreak/>
        <w:tab/>
      </w:r>
      <w:r w:rsidRPr="00F1526B">
        <w:rPr>
          <w:lang w:val="nl-NL" w:eastAsia="ko-KR"/>
        </w:rPr>
        <w:tab/>
      </w:r>
      <w:r w:rsidRPr="00F1526B">
        <w:rPr>
          <w:lang w:val="nl-NL"/>
        </w:rPr>
        <w:tab/>
      </w:r>
      <w:r w:rsidRPr="00F1526B">
        <w:rPr>
          <w:lang w:val="nl-NL"/>
        </w:rPr>
        <w:tab/>
        <w:t>&lt;Node&gt;</w:t>
      </w:r>
    </w:p>
    <w:p w14:paraId="4453B65F" w14:textId="77777777" w:rsidR="0053428C" w:rsidRPr="00F1526B" w:rsidRDefault="0053428C" w:rsidP="0053428C">
      <w:pPr>
        <w:pStyle w:val="PL"/>
        <w:rPr>
          <w:lang w:val="nl-NL"/>
        </w:rPr>
      </w:pPr>
      <w:r w:rsidRPr="00F1526B">
        <w:rPr>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MCC</w:t>
      </w:r>
      <w:r w:rsidRPr="00F1526B">
        <w:rPr>
          <w:lang w:val="nl-NL"/>
        </w:rPr>
        <w:t>&lt;/NodeName&gt;</w:t>
      </w:r>
    </w:p>
    <w:p w14:paraId="5A884103" w14:textId="77777777" w:rsidR="0053428C" w:rsidRDefault="0053428C" w:rsidP="0053428C">
      <w:pPr>
        <w:pStyle w:val="PL"/>
      </w:pPr>
      <w:r w:rsidRPr="00F1526B">
        <w:rPr>
          <w:lang w:val="nl-NL" w:eastAsia="ko-KR"/>
        </w:rPr>
        <w:tab/>
      </w:r>
      <w:r w:rsidRPr="00F1526B">
        <w:rPr>
          <w:lang w:val="nl-NL" w:eastAsia="ko-KR"/>
        </w:rPr>
        <w:tab/>
      </w:r>
      <w:r w:rsidRPr="00F1526B">
        <w:rPr>
          <w:lang w:val="nl-NL" w:eastAsia="ko-KR"/>
        </w:rPr>
        <w:tab/>
      </w:r>
      <w:r w:rsidRPr="00F1526B">
        <w:rPr>
          <w:lang w:val="nl-NL"/>
        </w:rPr>
        <w:tab/>
      </w:r>
      <w:r w:rsidRPr="00F1526B">
        <w:rPr>
          <w:lang w:val="nl-NL"/>
        </w:rPr>
        <w:tab/>
      </w:r>
      <w:r>
        <w:t>&lt;DFProperties&gt;</w:t>
      </w:r>
    </w:p>
    <w:p w14:paraId="3832FC83" w14:textId="77777777" w:rsidR="0053428C" w:rsidRDefault="0053428C" w:rsidP="0053428C">
      <w:pPr>
        <w:pStyle w:val="PL"/>
      </w:pPr>
      <w:r>
        <w:tab/>
      </w:r>
      <w:r>
        <w:tab/>
      </w:r>
      <w:r>
        <w:tab/>
      </w:r>
      <w:r>
        <w:rPr>
          <w:lang w:eastAsia="ko-KR"/>
        </w:rPr>
        <w:tab/>
      </w:r>
      <w:r>
        <w:rPr>
          <w:lang w:eastAsia="ko-KR"/>
        </w:rPr>
        <w:tab/>
      </w:r>
      <w:r>
        <w:tab/>
        <w:t>&lt;AccessType&gt;</w:t>
      </w:r>
    </w:p>
    <w:p w14:paraId="170E0110" w14:textId="77777777" w:rsidR="0053428C" w:rsidRDefault="0053428C" w:rsidP="0053428C">
      <w:pPr>
        <w:pStyle w:val="PL"/>
      </w:pPr>
      <w:r>
        <w:rPr>
          <w:lang w:eastAsia="ko-KR"/>
        </w:rPr>
        <w:tab/>
      </w:r>
      <w:r>
        <w:tab/>
      </w:r>
      <w:r>
        <w:tab/>
      </w:r>
      <w:r>
        <w:tab/>
      </w:r>
      <w:r>
        <w:tab/>
      </w:r>
      <w:r>
        <w:rPr>
          <w:lang w:eastAsia="ko-KR"/>
        </w:rPr>
        <w:tab/>
      </w:r>
      <w:r>
        <w:rPr>
          <w:lang w:eastAsia="ko-KR"/>
        </w:rPr>
        <w:tab/>
      </w:r>
      <w:r>
        <w:t>&lt;Get/&gt;</w:t>
      </w:r>
    </w:p>
    <w:p w14:paraId="0F4B83A1" w14:textId="77777777" w:rsidR="0053428C" w:rsidRDefault="0053428C" w:rsidP="0053428C">
      <w:pPr>
        <w:pStyle w:val="PL"/>
      </w:pPr>
      <w:r>
        <w:tab/>
      </w:r>
      <w:r>
        <w:rPr>
          <w:lang w:eastAsia="ko-KR"/>
        </w:rPr>
        <w:tab/>
      </w:r>
      <w:r>
        <w:tab/>
      </w:r>
      <w:r>
        <w:rPr>
          <w:lang w:eastAsia="ko-KR"/>
        </w:rPr>
        <w:tab/>
      </w:r>
      <w:r>
        <w:rPr>
          <w:lang w:eastAsia="ko-KR"/>
        </w:rPr>
        <w:tab/>
      </w:r>
      <w:r>
        <w:tab/>
      </w:r>
      <w:r>
        <w:tab/>
        <w:t>&lt;Replace/&gt;</w:t>
      </w:r>
    </w:p>
    <w:p w14:paraId="5F056F88" w14:textId="77777777" w:rsidR="0053428C" w:rsidRDefault="0053428C" w:rsidP="0053428C">
      <w:pPr>
        <w:pStyle w:val="PL"/>
      </w:pPr>
      <w:r>
        <w:rPr>
          <w:lang w:eastAsia="ko-KR"/>
        </w:rPr>
        <w:tab/>
      </w:r>
      <w:r>
        <w:tab/>
      </w:r>
      <w:r>
        <w:tab/>
      </w:r>
      <w:r>
        <w:tab/>
      </w:r>
      <w:r>
        <w:rPr>
          <w:lang w:eastAsia="ko-KR"/>
        </w:rPr>
        <w:tab/>
      </w:r>
      <w:r>
        <w:tab/>
        <w:t>&lt;/AccessType&gt;</w:t>
      </w:r>
    </w:p>
    <w:p w14:paraId="6E94AF83" w14:textId="77777777" w:rsidR="0053428C" w:rsidRDefault="0053428C" w:rsidP="0053428C">
      <w:pPr>
        <w:pStyle w:val="PL"/>
      </w:pPr>
      <w:r>
        <w:tab/>
      </w:r>
      <w:r>
        <w:rPr>
          <w:lang w:eastAsia="ko-KR"/>
        </w:rPr>
        <w:tab/>
      </w:r>
      <w:r>
        <w:rPr>
          <w:lang w:eastAsia="ko-KR"/>
        </w:rPr>
        <w:tab/>
      </w:r>
      <w:r>
        <w:tab/>
      </w:r>
      <w:r>
        <w:tab/>
      </w:r>
      <w:r>
        <w:rPr>
          <w:lang w:eastAsia="ko-KR"/>
        </w:rPr>
        <w:tab/>
      </w:r>
      <w:r>
        <w:t>&lt;DFFormat&gt;</w:t>
      </w:r>
    </w:p>
    <w:p w14:paraId="591E1F23" w14:textId="77777777" w:rsidR="0053428C" w:rsidRDefault="0053428C" w:rsidP="0053428C">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39D66F1" w14:textId="77777777" w:rsidR="0053428C" w:rsidRDefault="0053428C" w:rsidP="0053428C">
      <w:pPr>
        <w:pStyle w:val="PL"/>
      </w:pPr>
      <w:r>
        <w:tab/>
      </w:r>
      <w:r>
        <w:tab/>
      </w:r>
      <w:r>
        <w:rPr>
          <w:lang w:eastAsia="ko-KR"/>
        </w:rPr>
        <w:tab/>
      </w:r>
      <w:r>
        <w:rPr>
          <w:lang w:eastAsia="ko-KR"/>
        </w:rPr>
        <w:tab/>
      </w:r>
      <w:r>
        <w:tab/>
      </w:r>
      <w:r>
        <w:tab/>
        <w:t>&lt;/DFFormat&gt;</w:t>
      </w:r>
    </w:p>
    <w:p w14:paraId="78831499" w14:textId="77777777" w:rsidR="0053428C" w:rsidRDefault="0053428C" w:rsidP="0053428C">
      <w:pPr>
        <w:pStyle w:val="PL"/>
      </w:pPr>
      <w:r>
        <w:rPr>
          <w:lang w:eastAsia="ko-KR"/>
        </w:rPr>
        <w:tab/>
      </w:r>
      <w:r>
        <w:tab/>
      </w:r>
      <w:r>
        <w:tab/>
      </w:r>
      <w:r>
        <w:tab/>
      </w:r>
      <w:r>
        <w:rPr>
          <w:lang w:eastAsia="ko-KR"/>
        </w:rPr>
        <w:tab/>
      </w:r>
      <w:r>
        <w:rPr>
          <w:lang w:eastAsia="ko-KR"/>
        </w:rPr>
        <w:tab/>
      </w:r>
      <w:r>
        <w:t>&lt;Occurrence&gt;</w:t>
      </w:r>
    </w:p>
    <w:p w14:paraId="57BA24E5" w14:textId="77777777" w:rsidR="0053428C" w:rsidRDefault="0053428C" w:rsidP="0053428C">
      <w:pPr>
        <w:pStyle w:val="PL"/>
      </w:pPr>
      <w:r>
        <w:rPr>
          <w:lang w:eastAsia="ko-KR"/>
        </w:rPr>
        <w:tab/>
      </w:r>
      <w:r>
        <w:rPr>
          <w:lang w:eastAsia="ko-KR"/>
        </w:rPr>
        <w:tab/>
      </w:r>
      <w:r>
        <w:tab/>
      </w:r>
      <w:r>
        <w:tab/>
      </w:r>
      <w:r>
        <w:tab/>
      </w:r>
      <w:r>
        <w:tab/>
      </w:r>
      <w:r>
        <w:tab/>
        <w:t>&lt;One/&gt;</w:t>
      </w:r>
    </w:p>
    <w:p w14:paraId="1B265403" w14:textId="77777777" w:rsidR="0053428C" w:rsidRDefault="0053428C" w:rsidP="0053428C">
      <w:pPr>
        <w:pStyle w:val="PL"/>
      </w:pPr>
      <w:r>
        <w:tab/>
      </w:r>
      <w:r>
        <w:tab/>
      </w:r>
      <w:r>
        <w:rPr>
          <w:lang w:eastAsia="ko-KR"/>
        </w:rPr>
        <w:tab/>
      </w:r>
      <w:r>
        <w:rPr>
          <w:lang w:eastAsia="ko-KR"/>
        </w:rPr>
        <w:tab/>
      </w:r>
      <w:r>
        <w:tab/>
      </w:r>
      <w:r>
        <w:tab/>
        <w:t>&lt;/Occurrence&gt;</w:t>
      </w:r>
    </w:p>
    <w:p w14:paraId="2871C35E" w14:textId="77777777" w:rsidR="0053428C" w:rsidRDefault="0053428C" w:rsidP="0053428C">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2F60C38B" w14:textId="77777777" w:rsidR="0053428C" w:rsidRDefault="0053428C" w:rsidP="0053428C">
      <w:pPr>
        <w:pStyle w:val="PL"/>
      </w:pPr>
      <w:r>
        <w:rPr>
          <w:lang w:eastAsia="ko-KR"/>
        </w:rPr>
        <w:tab/>
      </w:r>
      <w:r>
        <w:rPr>
          <w:lang w:eastAsia="ko-KR"/>
        </w:rPr>
        <w:tab/>
      </w:r>
      <w:r>
        <w:rPr>
          <w:lang w:eastAsia="ko-KR"/>
        </w:rPr>
        <w:tab/>
      </w:r>
      <w:r>
        <w:rPr>
          <w:lang w:eastAsia="ko-KR"/>
        </w:rPr>
        <w:tab/>
      </w:r>
      <w:r>
        <w:tab/>
      </w:r>
      <w:r>
        <w:tab/>
        <w:t>&lt;DFType&gt;</w:t>
      </w:r>
    </w:p>
    <w:p w14:paraId="2E3A6F88" w14:textId="77777777" w:rsidR="0053428C" w:rsidRDefault="0053428C" w:rsidP="0053428C">
      <w:pPr>
        <w:pStyle w:val="PL"/>
      </w:pPr>
      <w:r>
        <w:rPr>
          <w:lang w:eastAsia="ko-KR"/>
        </w:rPr>
        <w:tab/>
      </w:r>
      <w:r>
        <w:tab/>
      </w:r>
      <w:r>
        <w:rPr>
          <w:lang w:eastAsia="ko-KR"/>
        </w:rPr>
        <w:tab/>
      </w:r>
      <w:r>
        <w:rPr>
          <w:lang w:eastAsia="ko-KR"/>
        </w:rPr>
        <w:tab/>
      </w:r>
      <w:r>
        <w:rPr>
          <w:lang w:eastAsia="ko-KR"/>
        </w:rPr>
        <w:tab/>
      </w:r>
      <w:r>
        <w:tab/>
      </w:r>
      <w:r>
        <w:tab/>
        <w:t>&lt;MIME&gt;text/plain&lt;/MIME&gt;</w:t>
      </w:r>
    </w:p>
    <w:p w14:paraId="12D58B8D" w14:textId="77777777" w:rsidR="0053428C" w:rsidRDefault="0053428C" w:rsidP="0053428C">
      <w:pPr>
        <w:pStyle w:val="PL"/>
      </w:pPr>
      <w:r>
        <w:rPr>
          <w:lang w:eastAsia="ko-KR"/>
        </w:rPr>
        <w:tab/>
      </w:r>
      <w:r>
        <w:tab/>
      </w:r>
      <w:r>
        <w:tab/>
      </w:r>
      <w:r>
        <w:rPr>
          <w:lang w:eastAsia="ko-KR"/>
        </w:rPr>
        <w:tab/>
      </w:r>
      <w:r>
        <w:rPr>
          <w:lang w:eastAsia="ko-KR"/>
        </w:rPr>
        <w:tab/>
      </w:r>
      <w:r>
        <w:rPr>
          <w:lang w:eastAsia="ko-KR"/>
        </w:rPr>
        <w:tab/>
      </w:r>
      <w:r>
        <w:t>&lt;/DFType&gt;</w:t>
      </w:r>
    </w:p>
    <w:p w14:paraId="25575D37" w14:textId="77777777" w:rsidR="0053428C" w:rsidRDefault="0053428C" w:rsidP="0053428C">
      <w:pPr>
        <w:pStyle w:val="PL"/>
      </w:pPr>
      <w:r>
        <w:tab/>
      </w:r>
      <w:r>
        <w:tab/>
      </w:r>
      <w:r>
        <w:tab/>
      </w:r>
      <w:r>
        <w:rPr>
          <w:lang w:eastAsia="ko-KR"/>
        </w:rPr>
        <w:tab/>
      </w:r>
      <w:r>
        <w:rPr>
          <w:lang w:eastAsia="ko-KR"/>
        </w:rPr>
        <w:tab/>
      </w:r>
      <w:r>
        <w:t>&lt;/DFProperties&gt;</w:t>
      </w:r>
    </w:p>
    <w:p w14:paraId="239FDB47" w14:textId="77777777" w:rsidR="0053428C" w:rsidRDefault="0053428C" w:rsidP="0053428C">
      <w:pPr>
        <w:pStyle w:val="PL"/>
      </w:pPr>
      <w:r>
        <w:tab/>
      </w:r>
      <w:r>
        <w:rPr>
          <w:lang w:eastAsia="ko-KR"/>
        </w:rPr>
        <w:tab/>
      </w:r>
      <w:r>
        <w:tab/>
      </w:r>
      <w:r>
        <w:tab/>
        <w:t>&lt;/Node&gt;</w:t>
      </w:r>
    </w:p>
    <w:p w14:paraId="46ABF388" w14:textId="77777777" w:rsidR="0053428C" w:rsidRDefault="0053428C" w:rsidP="0053428C">
      <w:pPr>
        <w:pStyle w:val="PL"/>
      </w:pPr>
      <w:r>
        <w:rPr>
          <w:lang w:eastAsia="ko-KR"/>
        </w:rPr>
        <w:tab/>
      </w:r>
      <w:r>
        <w:tab/>
      </w:r>
      <w:r>
        <w:tab/>
        <w:t>&lt;/Node&gt;</w:t>
      </w:r>
    </w:p>
    <w:p w14:paraId="4DAA7FD9" w14:textId="77777777" w:rsidR="0053428C" w:rsidRDefault="0053428C" w:rsidP="0053428C">
      <w:pPr>
        <w:pStyle w:val="PL"/>
      </w:pPr>
      <w:r>
        <w:tab/>
      </w:r>
      <w:r>
        <w:tab/>
        <w:t>&lt;/Node&gt;</w:t>
      </w:r>
    </w:p>
    <w:p w14:paraId="20F780B3" w14:textId="77777777" w:rsidR="0053428C" w:rsidRDefault="0053428C" w:rsidP="0053428C">
      <w:pPr>
        <w:pStyle w:val="PL"/>
      </w:pPr>
    </w:p>
    <w:p w14:paraId="521116D6" w14:textId="77777777" w:rsidR="0053428C" w:rsidRDefault="0053428C" w:rsidP="0053428C">
      <w:pPr>
        <w:pStyle w:val="PL"/>
      </w:pPr>
      <w:r>
        <w:tab/>
      </w:r>
      <w:r>
        <w:tab/>
        <w:t>&lt;Node&gt;</w:t>
      </w:r>
    </w:p>
    <w:p w14:paraId="74A5F857" w14:textId="77777777" w:rsidR="0053428C" w:rsidRDefault="0053428C" w:rsidP="0053428C">
      <w:pPr>
        <w:pStyle w:val="PL"/>
      </w:pPr>
      <w:r>
        <w:tab/>
      </w:r>
      <w:r>
        <w:tab/>
      </w:r>
      <w:r>
        <w:tab/>
        <w:t>&lt;NodeName&gt;SNPN_Configuration&lt;/NodeName&gt;</w:t>
      </w:r>
    </w:p>
    <w:p w14:paraId="1E351153" w14:textId="77777777" w:rsidR="0053428C" w:rsidRDefault="0053428C" w:rsidP="0053428C">
      <w:pPr>
        <w:pStyle w:val="PL"/>
      </w:pPr>
      <w:r>
        <w:tab/>
      </w:r>
      <w:r>
        <w:tab/>
      </w:r>
      <w:r>
        <w:tab/>
        <w:t>&lt;DFProperties&gt;</w:t>
      </w:r>
    </w:p>
    <w:p w14:paraId="74E67065" w14:textId="77777777" w:rsidR="0053428C" w:rsidRDefault="0053428C" w:rsidP="0053428C">
      <w:pPr>
        <w:pStyle w:val="PL"/>
      </w:pPr>
      <w:r>
        <w:tab/>
      </w:r>
      <w:r>
        <w:tab/>
      </w:r>
      <w:r>
        <w:tab/>
      </w:r>
      <w:r>
        <w:tab/>
        <w:t>&lt;AccessType&gt;</w:t>
      </w:r>
    </w:p>
    <w:p w14:paraId="4772CB53" w14:textId="77777777" w:rsidR="0053428C" w:rsidRDefault="0053428C" w:rsidP="0053428C">
      <w:pPr>
        <w:pStyle w:val="PL"/>
      </w:pPr>
      <w:r>
        <w:tab/>
      </w:r>
      <w:r>
        <w:tab/>
      </w:r>
      <w:r>
        <w:tab/>
      </w:r>
      <w:r>
        <w:tab/>
      </w:r>
      <w:r>
        <w:tab/>
        <w:t>&lt;Get/&gt;</w:t>
      </w:r>
    </w:p>
    <w:p w14:paraId="19EF1A14" w14:textId="77777777" w:rsidR="0053428C" w:rsidRDefault="0053428C" w:rsidP="0053428C">
      <w:pPr>
        <w:pStyle w:val="PL"/>
      </w:pPr>
      <w:r>
        <w:tab/>
      </w:r>
      <w:r>
        <w:tab/>
      </w:r>
      <w:r>
        <w:tab/>
      </w:r>
      <w:r>
        <w:tab/>
      </w:r>
      <w:r>
        <w:tab/>
        <w:t>&lt;Replace/&gt;</w:t>
      </w:r>
    </w:p>
    <w:p w14:paraId="04C82C77" w14:textId="77777777" w:rsidR="0053428C" w:rsidRPr="000A1513" w:rsidRDefault="0053428C" w:rsidP="0053428C">
      <w:pPr>
        <w:pStyle w:val="PL"/>
      </w:pPr>
      <w:r>
        <w:tab/>
      </w:r>
      <w:r>
        <w:tab/>
      </w:r>
      <w:r>
        <w:tab/>
      </w:r>
      <w:r>
        <w:tab/>
      </w:r>
      <w:r w:rsidRPr="000A1513">
        <w:t>&lt;/AccessType&gt;</w:t>
      </w:r>
    </w:p>
    <w:p w14:paraId="0E5E7161" w14:textId="77777777" w:rsidR="0053428C" w:rsidRPr="001816A6" w:rsidRDefault="0053428C" w:rsidP="0053428C">
      <w:pPr>
        <w:pStyle w:val="PL"/>
      </w:pPr>
      <w:r w:rsidRPr="000A1513">
        <w:tab/>
      </w:r>
      <w:r w:rsidRPr="000A1513">
        <w:tab/>
      </w:r>
      <w:r w:rsidRPr="000A1513">
        <w:tab/>
      </w:r>
      <w:r w:rsidRPr="000A1513">
        <w:tab/>
      </w:r>
      <w:r w:rsidRPr="001816A6">
        <w:t>&lt;DFFormat&gt;</w:t>
      </w:r>
    </w:p>
    <w:p w14:paraId="583046CA"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4F18A832" w14:textId="77777777" w:rsidR="0053428C" w:rsidRPr="001816A6" w:rsidRDefault="0053428C" w:rsidP="0053428C">
      <w:pPr>
        <w:pStyle w:val="PL"/>
      </w:pPr>
      <w:r w:rsidRPr="001816A6">
        <w:tab/>
      </w:r>
      <w:r w:rsidRPr="001816A6">
        <w:tab/>
      </w:r>
      <w:r w:rsidRPr="001816A6">
        <w:tab/>
      </w:r>
      <w:r w:rsidRPr="001816A6">
        <w:tab/>
        <w:t>&lt;/DFFormat&gt;</w:t>
      </w:r>
    </w:p>
    <w:p w14:paraId="7FF966D1" w14:textId="77777777" w:rsidR="0053428C" w:rsidRPr="001816A6" w:rsidRDefault="0053428C" w:rsidP="0053428C">
      <w:pPr>
        <w:pStyle w:val="PL"/>
      </w:pPr>
      <w:r w:rsidRPr="001816A6">
        <w:tab/>
      </w:r>
      <w:r w:rsidRPr="001816A6">
        <w:tab/>
      </w:r>
      <w:r w:rsidRPr="001816A6">
        <w:tab/>
      </w:r>
      <w:r w:rsidRPr="001816A6">
        <w:tab/>
        <w:t>&lt;Occurrence&gt;</w:t>
      </w:r>
    </w:p>
    <w:p w14:paraId="1DEA6C45" w14:textId="77777777" w:rsidR="0053428C" w:rsidRPr="001816A6" w:rsidRDefault="0053428C" w:rsidP="0053428C">
      <w:pPr>
        <w:pStyle w:val="PL"/>
      </w:pPr>
      <w:r w:rsidRPr="001816A6">
        <w:tab/>
      </w:r>
      <w:r w:rsidRPr="001816A6">
        <w:tab/>
      </w:r>
      <w:r w:rsidRPr="001816A6">
        <w:tab/>
      </w:r>
      <w:r w:rsidRPr="001816A6">
        <w:tab/>
      </w:r>
      <w:r w:rsidRPr="001816A6">
        <w:tab/>
        <w:t>&lt;ZeroOrOne/&gt;</w:t>
      </w:r>
    </w:p>
    <w:p w14:paraId="45484EC9" w14:textId="77777777" w:rsidR="0053428C" w:rsidRPr="001816A6" w:rsidRDefault="0053428C" w:rsidP="0053428C">
      <w:pPr>
        <w:pStyle w:val="PL"/>
      </w:pPr>
      <w:r w:rsidRPr="001816A6">
        <w:tab/>
      </w:r>
      <w:r w:rsidRPr="001816A6">
        <w:tab/>
      </w:r>
      <w:r w:rsidRPr="001816A6">
        <w:tab/>
      </w:r>
      <w:r w:rsidRPr="001816A6">
        <w:tab/>
        <w:t>&lt;/Occurrence&gt;</w:t>
      </w:r>
    </w:p>
    <w:p w14:paraId="020345F2" w14:textId="77777777" w:rsidR="0053428C" w:rsidRPr="001816A6" w:rsidRDefault="0053428C" w:rsidP="0053428C">
      <w:pPr>
        <w:pStyle w:val="PL"/>
      </w:pPr>
      <w:r w:rsidRPr="001816A6">
        <w:tab/>
      </w:r>
      <w:r w:rsidRPr="001816A6">
        <w:tab/>
      </w:r>
      <w:r w:rsidRPr="001816A6">
        <w:tab/>
      </w:r>
      <w:r w:rsidRPr="001816A6">
        <w:tab/>
        <w:t>&lt;Scope&gt;</w:t>
      </w:r>
    </w:p>
    <w:p w14:paraId="529F0EFC" w14:textId="77777777" w:rsidR="0053428C" w:rsidRPr="001816A6" w:rsidRDefault="0053428C" w:rsidP="0053428C">
      <w:pPr>
        <w:pStyle w:val="PL"/>
      </w:pPr>
      <w:r w:rsidRPr="001816A6">
        <w:tab/>
      </w:r>
      <w:r w:rsidRPr="001816A6">
        <w:tab/>
      </w:r>
      <w:r w:rsidRPr="001816A6">
        <w:tab/>
      </w:r>
      <w:r w:rsidRPr="001816A6">
        <w:tab/>
      </w:r>
      <w:r w:rsidRPr="001816A6">
        <w:tab/>
        <w:t>&lt;Dynamic/&gt;</w:t>
      </w:r>
    </w:p>
    <w:p w14:paraId="3B0EAA9F" w14:textId="77777777" w:rsidR="0053428C" w:rsidRDefault="0053428C" w:rsidP="0053428C">
      <w:pPr>
        <w:pStyle w:val="PL"/>
      </w:pPr>
      <w:r w:rsidRPr="001816A6">
        <w:tab/>
      </w:r>
      <w:r w:rsidRPr="001816A6">
        <w:tab/>
      </w:r>
      <w:r w:rsidRPr="001816A6">
        <w:tab/>
      </w:r>
      <w:r w:rsidRPr="001816A6">
        <w:tab/>
      </w:r>
      <w:r>
        <w:t>&lt;/Scope&gt;</w:t>
      </w:r>
    </w:p>
    <w:p w14:paraId="3CB474C5" w14:textId="77777777" w:rsidR="0053428C" w:rsidRDefault="0053428C" w:rsidP="0053428C">
      <w:pPr>
        <w:pStyle w:val="PL"/>
      </w:pPr>
      <w:r>
        <w:tab/>
      </w:r>
      <w:r>
        <w:tab/>
      </w:r>
      <w:r>
        <w:tab/>
      </w:r>
      <w:r>
        <w:tab/>
        <w:t>&lt;DFTitle&gt;Configuration parameters regarding a UE operating in SNPN access operation mode.&lt;/DFTitle&gt;</w:t>
      </w:r>
    </w:p>
    <w:p w14:paraId="71F08FB1" w14:textId="77777777" w:rsidR="0053428C" w:rsidRPr="00F1526B" w:rsidRDefault="0053428C" w:rsidP="0053428C">
      <w:pPr>
        <w:pStyle w:val="PL"/>
        <w:rPr>
          <w:lang w:val="nl-NL"/>
        </w:rPr>
      </w:pPr>
      <w:r>
        <w:tab/>
      </w:r>
      <w:r>
        <w:tab/>
      </w:r>
      <w:r>
        <w:tab/>
      </w:r>
      <w:r>
        <w:tab/>
      </w:r>
      <w:r w:rsidRPr="00F1526B">
        <w:rPr>
          <w:lang w:val="nl-NL"/>
        </w:rPr>
        <w:t>&lt;DFType&gt;</w:t>
      </w:r>
    </w:p>
    <w:p w14:paraId="34C5693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46357C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422A2DA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67253AE6" w14:textId="77777777" w:rsidR="0053428C" w:rsidRPr="00F1526B" w:rsidRDefault="0053428C" w:rsidP="0053428C">
      <w:pPr>
        <w:pStyle w:val="PL"/>
        <w:rPr>
          <w:lang w:val="nl-NL"/>
        </w:rPr>
      </w:pPr>
    </w:p>
    <w:p w14:paraId="1A51795A"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42A9257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E0F5A23"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5E01DFFB" w14:textId="77777777" w:rsidR="0053428C" w:rsidRDefault="0053428C" w:rsidP="0053428C">
      <w:pPr>
        <w:pStyle w:val="PL"/>
      </w:pPr>
      <w:r>
        <w:tab/>
      </w:r>
      <w:r>
        <w:tab/>
      </w:r>
      <w:r>
        <w:tab/>
      </w:r>
      <w:r>
        <w:tab/>
      </w:r>
      <w:r>
        <w:tab/>
        <w:t>&lt;AccessType&gt;</w:t>
      </w:r>
    </w:p>
    <w:p w14:paraId="08FA9659" w14:textId="77777777" w:rsidR="0053428C" w:rsidRDefault="0053428C" w:rsidP="0053428C">
      <w:pPr>
        <w:pStyle w:val="PL"/>
      </w:pPr>
      <w:r>
        <w:tab/>
      </w:r>
      <w:r>
        <w:tab/>
      </w:r>
      <w:r>
        <w:tab/>
      </w:r>
      <w:r>
        <w:tab/>
      </w:r>
      <w:r>
        <w:tab/>
      </w:r>
      <w:r>
        <w:tab/>
        <w:t>&lt;Get/&gt;</w:t>
      </w:r>
    </w:p>
    <w:p w14:paraId="106698F8" w14:textId="77777777" w:rsidR="0053428C" w:rsidRDefault="0053428C" w:rsidP="0053428C">
      <w:pPr>
        <w:pStyle w:val="PL"/>
      </w:pPr>
      <w:r>
        <w:tab/>
      </w:r>
      <w:r>
        <w:tab/>
      </w:r>
      <w:r>
        <w:tab/>
      </w:r>
      <w:r>
        <w:tab/>
      </w:r>
      <w:r>
        <w:tab/>
      </w:r>
      <w:r>
        <w:tab/>
        <w:t>&lt;Replace/&gt;</w:t>
      </w:r>
    </w:p>
    <w:p w14:paraId="4B072441" w14:textId="77777777" w:rsidR="0053428C" w:rsidRDefault="0053428C" w:rsidP="0053428C">
      <w:pPr>
        <w:pStyle w:val="PL"/>
      </w:pPr>
      <w:r>
        <w:tab/>
      </w:r>
      <w:r>
        <w:tab/>
      </w:r>
      <w:r>
        <w:tab/>
      </w:r>
      <w:r>
        <w:tab/>
      </w:r>
      <w:r>
        <w:tab/>
        <w:t>&lt;/AccessType&gt;</w:t>
      </w:r>
    </w:p>
    <w:p w14:paraId="6C06BA5C" w14:textId="77777777" w:rsidR="0053428C" w:rsidRDefault="0053428C" w:rsidP="0053428C">
      <w:pPr>
        <w:pStyle w:val="PL"/>
      </w:pPr>
      <w:r>
        <w:tab/>
      </w:r>
      <w:r>
        <w:tab/>
      </w:r>
      <w:r>
        <w:tab/>
      </w:r>
      <w:r>
        <w:tab/>
      </w:r>
      <w:r>
        <w:tab/>
        <w:t>&lt;DFFormat&gt;</w:t>
      </w:r>
    </w:p>
    <w:p w14:paraId="59285913" w14:textId="77777777" w:rsidR="0053428C" w:rsidRDefault="0053428C" w:rsidP="0053428C">
      <w:pPr>
        <w:pStyle w:val="PL"/>
      </w:pPr>
      <w:r>
        <w:tab/>
      </w:r>
      <w:r>
        <w:tab/>
      </w:r>
      <w:r>
        <w:tab/>
      </w:r>
      <w:r>
        <w:tab/>
      </w:r>
      <w:r>
        <w:tab/>
      </w:r>
      <w:r>
        <w:tab/>
        <w:t>&lt;node/&gt;</w:t>
      </w:r>
    </w:p>
    <w:p w14:paraId="7BEE1F44" w14:textId="77777777" w:rsidR="0053428C" w:rsidRDefault="0053428C" w:rsidP="0053428C">
      <w:pPr>
        <w:pStyle w:val="PL"/>
      </w:pPr>
      <w:r>
        <w:tab/>
      </w:r>
      <w:r>
        <w:tab/>
      </w:r>
      <w:r>
        <w:tab/>
      </w:r>
      <w:r>
        <w:tab/>
      </w:r>
      <w:r>
        <w:tab/>
        <w:t>&lt;/DFFormat&gt;</w:t>
      </w:r>
    </w:p>
    <w:p w14:paraId="79326D15" w14:textId="77777777" w:rsidR="0053428C" w:rsidRDefault="0053428C" w:rsidP="0053428C">
      <w:pPr>
        <w:pStyle w:val="PL"/>
      </w:pPr>
      <w:r>
        <w:tab/>
      </w:r>
      <w:r>
        <w:tab/>
      </w:r>
      <w:r>
        <w:tab/>
      </w:r>
      <w:r>
        <w:tab/>
      </w:r>
      <w:r>
        <w:tab/>
        <w:t>&lt;Occurrence&gt;</w:t>
      </w:r>
    </w:p>
    <w:p w14:paraId="1E8FC8B9" w14:textId="77777777" w:rsidR="0053428C" w:rsidRDefault="0053428C" w:rsidP="0053428C">
      <w:pPr>
        <w:pStyle w:val="PL"/>
      </w:pPr>
      <w:r>
        <w:tab/>
      </w:r>
      <w:r>
        <w:tab/>
      </w:r>
      <w:r>
        <w:tab/>
      </w:r>
      <w:r>
        <w:tab/>
      </w:r>
      <w:r>
        <w:tab/>
      </w:r>
      <w:r>
        <w:tab/>
        <w:t>&lt;OneOrMore/&gt;</w:t>
      </w:r>
    </w:p>
    <w:p w14:paraId="0D14320F" w14:textId="77777777" w:rsidR="0053428C" w:rsidRDefault="0053428C" w:rsidP="0053428C">
      <w:pPr>
        <w:pStyle w:val="PL"/>
      </w:pPr>
      <w:r>
        <w:tab/>
      </w:r>
      <w:r>
        <w:tab/>
      </w:r>
      <w:r>
        <w:tab/>
      </w:r>
      <w:r>
        <w:tab/>
      </w:r>
      <w:r>
        <w:tab/>
        <w:t>&lt;/Occurrence&gt;</w:t>
      </w:r>
    </w:p>
    <w:p w14:paraId="5AD11C8D" w14:textId="77777777" w:rsidR="0053428C" w:rsidRDefault="0053428C" w:rsidP="0053428C">
      <w:pPr>
        <w:pStyle w:val="PL"/>
      </w:pPr>
      <w:r>
        <w:tab/>
      </w:r>
      <w:r>
        <w:tab/>
      </w:r>
      <w:r>
        <w:tab/>
      </w:r>
      <w:r>
        <w:tab/>
      </w:r>
      <w:r>
        <w:tab/>
        <w:t>&lt;Scope&gt;</w:t>
      </w:r>
    </w:p>
    <w:p w14:paraId="2341226B" w14:textId="77777777" w:rsidR="0053428C" w:rsidRDefault="0053428C" w:rsidP="0053428C">
      <w:pPr>
        <w:pStyle w:val="PL"/>
      </w:pPr>
      <w:r>
        <w:tab/>
      </w:r>
      <w:r>
        <w:tab/>
      </w:r>
      <w:r>
        <w:tab/>
      </w:r>
      <w:r>
        <w:tab/>
      </w:r>
      <w:r>
        <w:tab/>
      </w:r>
      <w:r>
        <w:tab/>
        <w:t>&lt;Dynamic/&gt;</w:t>
      </w:r>
    </w:p>
    <w:p w14:paraId="14D22A81" w14:textId="77777777" w:rsidR="0053428C" w:rsidRDefault="0053428C" w:rsidP="0053428C">
      <w:pPr>
        <w:pStyle w:val="PL"/>
      </w:pPr>
      <w:r>
        <w:tab/>
      </w:r>
      <w:r>
        <w:tab/>
      </w:r>
      <w:r>
        <w:tab/>
      </w:r>
      <w:r>
        <w:tab/>
      </w:r>
      <w:r>
        <w:tab/>
        <w:t>&lt;/Scope&gt;</w:t>
      </w:r>
    </w:p>
    <w:p w14:paraId="69B807D4" w14:textId="392F2AF9" w:rsidR="00B94A7F" w:rsidRDefault="0053428C" w:rsidP="00B94A7F">
      <w:pPr>
        <w:pStyle w:val="PL"/>
      </w:pPr>
      <w:r>
        <w:tab/>
      </w:r>
      <w:r>
        <w:tab/>
      </w:r>
      <w:r>
        <w:tab/>
      </w:r>
      <w:r>
        <w:tab/>
      </w:r>
      <w:r>
        <w:tab/>
      </w:r>
      <w:r w:rsidR="00B94A7F">
        <w:t>&lt;DFTitle&gt;List of {SNPN identifier, configuration parameters regarding 3GPP PS data off and other parameters, for a UE which selected an entry of "list of subscriber data" with the subscribed SNPN identified by the SNPN identifier&lt;/DFTitle&gt;</w:t>
      </w:r>
    </w:p>
    <w:p w14:paraId="5DB56337" w14:textId="14207664" w:rsidR="0053428C" w:rsidRPr="00F1526B" w:rsidRDefault="0053428C" w:rsidP="0053428C">
      <w:pPr>
        <w:pStyle w:val="PL"/>
        <w:rPr>
          <w:lang w:val="nl-NL"/>
        </w:rPr>
      </w:pPr>
      <w:r>
        <w:tab/>
      </w:r>
      <w:r>
        <w:tab/>
      </w:r>
      <w:r>
        <w:tab/>
      </w:r>
      <w:r>
        <w:tab/>
      </w:r>
      <w:r>
        <w:tab/>
      </w:r>
      <w:r w:rsidRPr="00F1526B">
        <w:rPr>
          <w:lang w:val="nl-NL"/>
        </w:rPr>
        <w:t>&lt;DFType&gt;</w:t>
      </w:r>
    </w:p>
    <w:p w14:paraId="12AC1258"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E4879E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6D78AA9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49364F3B" w14:textId="77777777" w:rsidR="0053428C" w:rsidRPr="00F1526B" w:rsidRDefault="0053428C" w:rsidP="0053428C">
      <w:pPr>
        <w:pStyle w:val="PL"/>
        <w:rPr>
          <w:lang w:val="nl-NL"/>
        </w:rPr>
      </w:pPr>
    </w:p>
    <w:p w14:paraId="438A7090"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310D0DE5"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SNPN_identifier</w:t>
      </w:r>
      <w:r w:rsidRPr="00F1526B">
        <w:rPr>
          <w:lang w:val="nl-NL"/>
        </w:rPr>
        <w:t>&lt;/NodeName&gt;</w:t>
      </w:r>
    </w:p>
    <w:p w14:paraId="5CDACBE7"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50CD4238"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D724E5C"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5350E77"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F78CC8F"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84C8848"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B14EF38"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D2A38F8" w14:textId="77777777" w:rsidR="0053428C" w:rsidRPr="001542EE" w:rsidRDefault="0053428C" w:rsidP="0053428C">
      <w:pPr>
        <w:pStyle w:val="PL"/>
      </w:pPr>
      <w:r w:rsidRPr="001542EE">
        <w:lastRenderedPageBreak/>
        <w:tab/>
      </w:r>
      <w:r w:rsidRPr="001542EE">
        <w:tab/>
      </w:r>
      <w:r>
        <w:rPr>
          <w:rFonts w:hint="eastAsia"/>
          <w:lang w:eastAsia="ko-KR"/>
        </w:rPr>
        <w:tab/>
      </w:r>
      <w:r>
        <w:rPr>
          <w:rFonts w:hint="eastAsia"/>
          <w:lang w:eastAsia="ko-KR"/>
        </w:rPr>
        <w:tab/>
      </w:r>
      <w:r w:rsidRPr="001542EE">
        <w:tab/>
      </w:r>
      <w:r w:rsidRPr="001542EE">
        <w:tab/>
        <w:t>&lt;/DFFormat&gt;</w:t>
      </w:r>
    </w:p>
    <w:p w14:paraId="07D8653A"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3B0218A"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70358D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74024E" w14:textId="77777777" w:rsidR="0053428C" w:rsidRPr="00BA2C76" w:rsidRDefault="0053428C" w:rsidP="00534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2B8927C7"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47C7D50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84488A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83AFBA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D43996" w14:textId="77777777" w:rsidR="0053428C" w:rsidRPr="001542EE" w:rsidRDefault="0053428C" w:rsidP="0053428C">
      <w:pPr>
        <w:pStyle w:val="PL"/>
      </w:pPr>
      <w:r>
        <w:tab/>
      </w:r>
      <w:r>
        <w:rPr>
          <w:rFonts w:hint="eastAsia"/>
          <w:lang w:eastAsia="ko-KR"/>
        </w:rPr>
        <w:tab/>
      </w:r>
      <w:r w:rsidRPr="001542EE">
        <w:tab/>
      </w:r>
      <w:r w:rsidRPr="001542EE">
        <w:tab/>
        <w:t>&lt;/Node&gt;</w:t>
      </w:r>
    </w:p>
    <w:p w14:paraId="0DB21121" w14:textId="77777777" w:rsidR="0053428C" w:rsidRDefault="0053428C" w:rsidP="0053428C">
      <w:pPr>
        <w:pStyle w:val="PL"/>
      </w:pPr>
    </w:p>
    <w:p w14:paraId="0347C61B" w14:textId="77777777" w:rsidR="0053428C" w:rsidRPr="001542EE" w:rsidRDefault="0053428C" w:rsidP="0053428C">
      <w:pPr>
        <w:pStyle w:val="PL"/>
      </w:pPr>
      <w:r>
        <w:tab/>
      </w:r>
      <w:r>
        <w:rPr>
          <w:rFonts w:hint="eastAsia"/>
          <w:lang w:eastAsia="ko-KR"/>
        </w:rPr>
        <w:tab/>
      </w:r>
      <w:r w:rsidRPr="001542EE">
        <w:tab/>
      </w:r>
      <w:r w:rsidRPr="001542EE">
        <w:tab/>
        <w:t>&lt;Node&gt;</w:t>
      </w:r>
    </w:p>
    <w:p w14:paraId="7387A63D" w14:textId="77777777" w:rsidR="0053428C" w:rsidRDefault="0053428C" w:rsidP="0053428C">
      <w:pPr>
        <w:pStyle w:val="PL"/>
      </w:pPr>
      <w:r>
        <w:tab/>
      </w:r>
      <w:r>
        <w:tab/>
      </w:r>
      <w:r>
        <w:tab/>
      </w:r>
      <w:r>
        <w:tab/>
      </w:r>
      <w:r>
        <w:tab/>
        <w:t>&lt;NodeName&gt;3GPP_PS_data_off&lt;/NodeName&gt;</w:t>
      </w:r>
    </w:p>
    <w:p w14:paraId="3601675A" w14:textId="77777777" w:rsidR="0053428C" w:rsidRDefault="0053428C" w:rsidP="0053428C">
      <w:pPr>
        <w:pStyle w:val="PL"/>
      </w:pPr>
      <w:r>
        <w:tab/>
      </w:r>
      <w:r>
        <w:tab/>
      </w:r>
      <w:r>
        <w:tab/>
      </w:r>
      <w:r>
        <w:tab/>
      </w:r>
      <w:r>
        <w:tab/>
        <w:t>&lt;DFProperties&gt;</w:t>
      </w:r>
    </w:p>
    <w:p w14:paraId="6EE6B58B" w14:textId="77777777" w:rsidR="0053428C" w:rsidRDefault="0053428C" w:rsidP="0053428C">
      <w:pPr>
        <w:pStyle w:val="PL"/>
      </w:pPr>
      <w:r>
        <w:tab/>
      </w:r>
      <w:r>
        <w:tab/>
      </w:r>
      <w:r>
        <w:tab/>
      </w:r>
      <w:r>
        <w:tab/>
      </w:r>
      <w:r>
        <w:tab/>
      </w:r>
      <w:r>
        <w:tab/>
        <w:t>&lt;AccessType&gt;</w:t>
      </w:r>
    </w:p>
    <w:p w14:paraId="23CF8B23" w14:textId="77777777" w:rsidR="0053428C" w:rsidRDefault="0053428C" w:rsidP="0053428C">
      <w:pPr>
        <w:pStyle w:val="PL"/>
      </w:pPr>
      <w:r>
        <w:tab/>
      </w:r>
      <w:r>
        <w:tab/>
      </w:r>
      <w:r>
        <w:tab/>
      </w:r>
      <w:r>
        <w:tab/>
      </w:r>
      <w:r>
        <w:tab/>
      </w:r>
      <w:r>
        <w:tab/>
      </w:r>
      <w:r>
        <w:tab/>
        <w:t>&lt;Get/&gt;</w:t>
      </w:r>
    </w:p>
    <w:p w14:paraId="6C197815" w14:textId="77777777" w:rsidR="0053428C" w:rsidRPr="001816A6" w:rsidRDefault="0053428C" w:rsidP="0053428C">
      <w:pPr>
        <w:pStyle w:val="PL"/>
      </w:pPr>
      <w:r>
        <w:tab/>
      </w:r>
      <w:r>
        <w:tab/>
      </w:r>
      <w:r>
        <w:tab/>
      </w:r>
      <w:r>
        <w:tab/>
      </w:r>
      <w:r>
        <w:tab/>
      </w:r>
      <w:r>
        <w:tab/>
      </w:r>
      <w:r>
        <w:tab/>
      </w:r>
      <w:r w:rsidRPr="001816A6">
        <w:t>&lt;Replace/&gt;</w:t>
      </w:r>
    </w:p>
    <w:p w14:paraId="2820AA94"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&lt;/AccessType&gt;</w:t>
      </w:r>
    </w:p>
    <w:p w14:paraId="083CA771"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19F04BF5"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t>&lt;node/&gt;</w:t>
      </w:r>
    </w:p>
    <w:p w14:paraId="329EA86F"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0BB0672B" w14:textId="77777777" w:rsidR="0053428C" w:rsidRPr="000A1513" w:rsidRDefault="0053428C" w:rsidP="0053428C">
      <w:pPr>
        <w:pStyle w:val="PL"/>
      </w:pPr>
      <w:r w:rsidRPr="001816A6">
        <w:tab/>
      </w:r>
      <w:r w:rsidRPr="001816A6">
        <w:tab/>
      </w:r>
      <w:r w:rsidRPr="001816A6">
        <w:tab/>
      </w:r>
      <w:r w:rsidRPr="001816A6">
        <w:tab/>
      </w:r>
      <w:r w:rsidRPr="001816A6">
        <w:tab/>
      </w:r>
      <w:r w:rsidRPr="001816A6">
        <w:tab/>
      </w:r>
      <w:r w:rsidRPr="000A1513">
        <w:t>&lt;Occurrence&gt;</w:t>
      </w:r>
    </w:p>
    <w:p w14:paraId="0972A2FB" w14:textId="77777777" w:rsidR="0053428C" w:rsidRDefault="0053428C" w:rsidP="0053428C">
      <w:pPr>
        <w:pStyle w:val="PL"/>
      </w:pPr>
      <w:r>
        <w:tab/>
      </w:r>
      <w:r>
        <w:tab/>
      </w:r>
      <w:r w:rsidRPr="000A1513">
        <w:tab/>
      </w:r>
      <w:r w:rsidRPr="000A1513">
        <w:tab/>
      </w:r>
      <w:r w:rsidRPr="000A1513">
        <w:tab/>
      </w:r>
      <w:r w:rsidRPr="000A1513">
        <w:tab/>
      </w:r>
      <w:r w:rsidRPr="000A1513">
        <w:tab/>
      </w:r>
      <w:r>
        <w:t>&lt;ZeroOrOne/&gt;</w:t>
      </w:r>
    </w:p>
    <w:p w14:paraId="0DE3402B" w14:textId="77777777" w:rsidR="0053428C" w:rsidRDefault="0053428C" w:rsidP="0053428C">
      <w:pPr>
        <w:pStyle w:val="PL"/>
      </w:pPr>
      <w:r>
        <w:tab/>
      </w:r>
      <w:r>
        <w:tab/>
      </w:r>
      <w:r>
        <w:tab/>
      </w:r>
      <w:r>
        <w:tab/>
      </w:r>
      <w:r>
        <w:tab/>
      </w:r>
      <w:r>
        <w:tab/>
        <w:t>&lt;/Occurrence&gt;</w:t>
      </w:r>
    </w:p>
    <w:p w14:paraId="622161F3" w14:textId="77777777" w:rsidR="0053428C" w:rsidRDefault="0053428C" w:rsidP="0053428C">
      <w:pPr>
        <w:pStyle w:val="PL"/>
      </w:pPr>
      <w:r>
        <w:tab/>
      </w:r>
      <w:r>
        <w:tab/>
      </w:r>
      <w:r>
        <w:tab/>
      </w:r>
      <w:r>
        <w:tab/>
      </w:r>
      <w:r>
        <w:tab/>
      </w:r>
      <w:r>
        <w:tab/>
        <w:t>&lt;Scope&gt;</w:t>
      </w:r>
    </w:p>
    <w:p w14:paraId="35B78730" w14:textId="77777777" w:rsidR="0053428C" w:rsidRDefault="0053428C" w:rsidP="0053428C">
      <w:pPr>
        <w:pStyle w:val="PL"/>
      </w:pPr>
      <w:r>
        <w:tab/>
      </w:r>
      <w:r>
        <w:tab/>
      </w:r>
      <w:r>
        <w:tab/>
      </w:r>
      <w:r>
        <w:tab/>
      </w:r>
      <w:r>
        <w:tab/>
      </w:r>
      <w:r>
        <w:tab/>
      </w:r>
      <w:r>
        <w:tab/>
        <w:t>&lt;Dynamic/&gt;</w:t>
      </w:r>
    </w:p>
    <w:p w14:paraId="5CCA0318" w14:textId="77777777" w:rsidR="0053428C" w:rsidRDefault="0053428C" w:rsidP="0053428C">
      <w:pPr>
        <w:pStyle w:val="PL"/>
      </w:pPr>
      <w:r>
        <w:tab/>
      </w:r>
      <w:r>
        <w:tab/>
      </w:r>
      <w:r>
        <w:tab/>
      </w:r>
      <w:r>
        <w:tab/>
      </w:r>
      <w:r>
        <w:tab/>
      </w:r>
      <w:r>
        <w:tab/>
        <w:t>&lt;/Scope&gt;</w:t>
      </w:r>
    </w:p>
    <w:p w14:paraId="4CE59492" w14:textId="77777777" w:rsidR="0053428C" w:rsidRDefault="0053428C" w:rsidP="0053428C">
      <w:pPr>
        <w:pStyle w:val="PL"/>
      </w:pPr>
      <w:r>
        <w:tab/>
      </w:r>
      <w:r>
        <w:tab/>
      </w:r>
      <w:r>
        <w:tab/>
      </w:r>
      <w:r>
        <w:tab/>
      </w:r>
      <w:r>
        <w:tab/>
      </w:r>
      <w:r>
        <w:tab/>
        <w:t>&lt;DFTitle&gt;Configuration parameters regarding 3GPP PS data off for a UE in the SNPN identified by the SNPN_identifier leaf.&lt;/DFTitle&gt;</w:t>
      </w:r>
    </w:p>
    <w:p w14:paraId="1E81919D" w14:textId="77777777" w:rsidR="0053428C" w:rsidRDefault="0053428C" w:rsidP="0053428C">
      <w:pPr>
        <w:pStyle w:val="PL"/>
      </w:pPr>
      <w:r>
        <w:tab/>
      </w:r>
      <w:r>
        <w:tab/>
      </w:r>
      <w:r>
        <w:tab/>
      </w:r>
      <w:r>
        <w:tab/>
      </w:r>
      <w:r>
        <w:tab/>
      </w:r>
      <w:r>
        <w:tab/>
        <w:t>&lt;DFType&gt;</w:t>
      </w:r>
    </w:p>
    <w:p w14:paraId="6BBBEF14" w14:textId="77777777" w:rsidR="0053428C" w:rsidRDefault="0053428C" w:rsidP="0053428C">
      <w:pPr>
        <w:pStyle w:val="PL"/>
      </w:pPr>
      <w:r>
        <w:tab/>
      </w:r>
      <w:r>
        <w:tab/>
      </w:r>
      <w:r>
        <w:tab/>
      </w:r>
      <w:r>
        <w:tab/>
      </w:r>
      <w:r>
        <w:tab/>
      </w:r>
      <w:r>
        <w:tab/>
      </w:r>
      <w:r>
        <w:tab/>
        <w:t>&lt;DDFName/&gt;</w:t>
      </w:r>
    </w:p>
    <w:p w14:paraId="23CFB134" w14:textId="77777777" w:rsidR="0053428C" w:rsidRDefault="0053428C" w:rsidP="0053428C">
      <w:pPr>
        <w:pStyle w:val="PL"/>
      </w:pPr>
      <w:r>
        <w:tab/>
      </w:r>
      <w:r>
        <w:tab/>
      </w:r>
      <w:r>
        <w:tab/>
      </w:r>
      <w:r>
        <w:tab/>
      </w:r>
      <w:r>
        <w:tab/>
      </w:r>
      <w:r>
        <w:tab/>
        <w:t>&lt;/DFType&gt;</w:t>
      </w:r>
    </w:p>
    <w:p w14:paraId="71CDD0C2" w14:textId="77777777" w:rsidR="0053428C" w:rsidRDefault="0053428C" w:rsidP="0053428C">
      <w:pPr>
        <w:pStyle w:val="PL"/>
      </w:pPr>
      <w:r>
        <w:tab/>
      </w:r>
      <w:r>
        <w:tab/>
      </w:r>
      <w:r>
        <w:tab/>
      </w:r>
      <w:r>
        <w:tab/>
      </w:r>
      <w:r>
        <w:tab/>
        <w:t>&lt;/DFProperties&gt;</w:t>
      </w:r>
    </w:p>
    <w:p w14:paraId="7FCE9D81" w14:textId="77777777" w:rsidR="0053428C" w:rsidRDefault="0053428C" w:rsidP="0053428C">
      <w:pPr>
        <w:pStyle w:val="PL"/>
      </w:pPr>
    </w:p>
    <w:p w14:paraId="347D67F5" w14:textId="77777777" w:rsidR="0053428C" w:rsidRPr="00154A38" w:rsidRDefault="0053428C" w:rsidP="0053428C">
      <w:pPr>
        <w:pStyle w:val="PL"/>
      </w:pPr>
      <w:r>
        <w:tab/>
      </w:r>
      <w:r>
        <w:tab/>
      </w:r>
      <w:r>
        <w:tab/>
      </w:r>
      <w:r>
        <w:tab/>
      </w:r>
      <w:r>
        <w:tab/>
      </w:r>
      <w:r w:rsidRPr="00154A38">
        <w:t>&lt;Node&gt;</w:t>
      </w:r>
    </w:p>
    <w:p w14:paraId="4A09F2DA"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&lt;NodeName&gt;Exempted_service_list&lt;/NodeName&gt;</w:t>
      </w:r>
    </w:p>
    <w:p w14:paraId="7AB66EA8"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3C01E9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3C624E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226CBDA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0B3C91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C365E0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CC146B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7DC2F2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3ADB744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100792B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0D93692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B365A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1F3816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45C65BA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5B7824A"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4C0E428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A1BE3C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7AFD365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F1B39B1"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32812639" w14:textId="77777777" w:rsidR="0053428C" w:rsidRDefault="0053428C" w:rsidP="0053428C">
      <w:pPr>
        <w:pStyle w:val="PL"/>
      </w:pPr>
    </w:p>
    <w:p w14:paraId="1FA43A44" w14:textId="77777777" w:rsidR="0053428C" w:rsidRDefault="0053428C" w:rsidP="0053428C">
      <w:pPr>
        <w:pStyle w:val="PL"/>
      </w:pPr>
      <w:r>
        <w:tab/>
      </w:r>
      <w:r>
        <w:tab/>
      </w:r>
      <w:r>
        <w:tab/>
      </w:r>
      <w:r>
        <w:tab/>
      </w:r>
      <w:r>
        <w:tab/>
      </w:r>
      <w:r>
        <w:tab/>
        <w:t>&lt;Node&gt;</w:t>
      </w:r>
    </w:p>
    <w:p w14:paraId="7A5C0935" w14:textId="77777777" w:rsidR="0053428C" w:rsidRDefault="0053428C" w:rsidP="0053428C">
      <w:pPr>
        <w:pStyle w:val="PL"/>
      </w:pPr>
      <w:r>
        <w:tab/>
      </w:r>
      <w:r>
        <w:tab/>
      </w:r>
      <w:r>
        <w:tab/>
      </w:r>
      <w:r>
        <w:tab/>
      </w:r>
      <w:r>
        <w:tab/>
      </w:r>
      <w:r>
        <w:tab/>
      </w:r>
      <w:r>
        <w:tab/>
        <w:t>&lt;NodeName&gt;Device_management_over_PS&lt;/NodeName&gt;</w:t>
      </w:r>
    </w:p>
    <w:p w14:paraId="37DA3389" w14:textId="77777777" w:rsidR="0053428C" w:rsidRDefault="0053428C" w:rsidP="0053428C">
      <w:pPr>
        <w:pStyle w:val="PL"/>
      </w:pPr>
      <w:r>
        <w:tab/>
      </w:r>
      <w:r>
        <w:tab/>
      </w:r>
      <w:r>
        <w:tab/>
      </w:r>
      <w:r>
        <w:tab/>
      </w:r>
      <w:r>
        <w:tab/>
      </w:r>
      <w:r>
        <w:tab/>
      </w:r>
      <w:r>
        <w:tab/>
        <w:t>&lt;DFProperties&gt;</w:t>
      </w:r>
    </w:p>
    <w:p w14:paraId="48F7DD38" w14:textId="77777777" w:rsidR="0053428C" w:rsidRDefault="0053428C" w:rsidP="0053428C">
      <w:pPr>
        <w:pStyle w:val="PL"/>
      </w:pPr>
      <w:r>
        <w:tab/>
      </w:r>
      <w:r>
        <w:tab/>
      </w:r>
      <w:r>
        <w:tab/>
      </w:r>
      <w:r>
        <w:tab/>
      </w:r>
      <w:r>
        <w:tab/>
      </w:r>
      <w:r>
        <w:tab/>
      </w:r>
      <w:r>
        <w:tab/>
      </w:r>
      <w:r>
        <w:tab/>
        <w:t>&lt;AccessType&gt;</w:t>
      </w:r>
    </w:p>
    <w:p w14:paraId="67EE8E00" w14:textId="77777777" w:rsidR="0053428C" w:rsidRDefault="0053428C" w:rsidP="0053428C">
      <w:pPr>
        <w:pStyle w:val="PL"/>
      </w:pPr>
      <w:r>
        <w:tab/>
      </w:r>
      <w:r>
        <w:tab/>
      </w:r>
      <w:r>
        <w:tab/>
      </w:r>
      <w:r>
        <w:tab/>
      </w:r>
      <w:r>
        <w:tab/>
      </w:r>
      <w:r>
        <w:tab/>
      </w:r>
      <w:r>
        <w:tab/>
      </w:r>
      <w:r>
        <w:tab/>
      </w:r>
      <w:r>
        <w:tab/>
        <w:t>&lt;Get/&gt;</w:t>
      </w:r>
    </w:p>
    <w:p w14:paraId="45CA7BFA" w14:textId="77777777" w:rsidR="0053428C" w:rsidRDefault="0053428C" w:rsidP="0053428C">
      <w:pPr>
        <w:pStyle w:val="PL"/>
      </w:pPr>
      <w:r>
        <w:tab/>
      </w:r>
      <w:r>
        <w:tab/>
      </w:r>
      <w:r>
        <w:tab/>
      </w:r>
      <w:r>
        <w:tab/>
      </w:r>
      <w:r>
        <w:tab/>
      </w:r>
      <w:r>
        <w:tab/>
      </w:r>
      <w:r>
        <w:tab/>
      </w:r>
      <w:r>
        <w:tab/>
      </w:r>
      <w:r>
        <w:tab/>
        <w:t>&lt;Replace/&gt;</w:t>
      </w:r>
    </w:p>
    <w:p w14:paraId="040307D5" w14:textId="77777777" w:rsidR="0053428C" w:rsidRDefault="0053428C" w:rsidP="0053428C">
      <w:pPr>
        <w:pStyle w:val="PL"/>
      </w:pPr>
      <w:r>
        <w:tab/>
      </w:r>
      <w:r>
        <w:tab/>
      </w:r>
      <w:r>
        <w:tab/>
      </w:r>
      <w:r>
        <w:tab/>
      </w:r>
      <w:r>
        <w:tab/>
      </w:r>
      <w:r>
        <w:tab/>
      </w:r>
      <w:r>
        <w:tab/>
      </w:r>
      <w:r>
        <w:tab/>
        <w:t>&lt;/AccessType&gt;</w:t>
      </w:r>
    </w:p>
    <w:p w14:paraId="035019F9" w14:textId="77777777" w:rsidR="0053428C" w:rsidRDefault="0053428C" w:rsidP="0053428C">
      <w:pPr>
        <w:pStyle w:val="PL"/>
      </w:pPr>
      <w:r>
        <w:tab/>
      </w:r>
      <w:r>
        <w:tab/>
      </w:r>
      <w:r>
        <w:tab/>
      </w:r>
      <w:r>
        <w:tab/>
      </w:r>
      <w:r>
        <w:tab/>
      </w:r>
      <w:r>
        <w:tab/>
      </w:r>
      <w:r>
        <w:tab/>
      </w:r>
      <w:r>
        <w:tab/>
        <w:t>&lt;DFFormat&gt;</w:t>
      </w:r>
    </w:p>
    <w:p w14:paraId="330123A6" w14:textId="77777777" w:rsidR="0053428C" w:rsidRDefault="0053428C" w:rsidP="0053428C">
      <w:pPr>
        <w:pStyle w:val="PL"/>
      </w:pPr>
      <w:r>
        <w:tab/>
      </w:r>
      <w:r>
        <w:tab/>
      </w:r>
      <w:r>
        <w:tab/>
      </w:r>
      <w:r>
        <w:tab/>
      </w:r>
      <w:r>
        <w:tab/>
      </w:r>
      <w:r>
        <w:tab/>
      </w:r>
      <w:r>
        <w:tab/>
      </w:r>
      <w:r>
        <w:tab/>
      </w:r>
      <w:r>
        <w:tab/>
        <w:t>&lt;bool/&gt;</w:t>
      </w:r>
    </w:p>
    <w:p w14:paraId="4DC16801" w14:textId="77777777" w:rsidR="0053428C" w:rsidRDefault="0053428C" w:rsidP="0053428C">
      <w:pPr>
        <w:pStyle w:val="PL"/>
      </w:pPr>
      <w:r>
        <w:tab/>
      </w:r>
      <w:r>
        <w:tab/>
      </w:r>
      <w:r>
        <w:tab/>
      </w:r>
      <w:r>
        <w:tab/>
      </w:r>
      <w:r>
        <w:tab/>
      </w:r>
      <w:r>
        <w:tab/>
      </w:r>
      <w:r>
        <w:tab/>
      </w:r>
      <w:r>
        <w:tab/>
        <w:t>&lt;/DFFormat&gt;</w:t>
      </w:r>
    </w:p>
    <w:p w14:paraId="0FBFD0E6" w14:textId="77777777" w:rsidR="0053428C" w:rsidRDefault="0053428C" w:rsidP="0053428C">
      <w:pPr>
        <w:pStyle w:val="PL"/>
      </w:pPr>
      <w:r>
        <w:tab/>
      </w:r>
      <w:r>
        <w:tab/>
      </w:r>
      <w:r>
        <w:tab/>
      </w:r>
      <w:r>
        <w:tab/>
      </w:r>
      <w:r>
        <w:tab/>
      </w:r>
      <w:r>
        <w:tab/>
      </w:r>
      <w:r>
        <w:tab/>
      </w:r>
      <w:r>
        <w:tab/>
        <w:t>&lt;Occurrence&gt;</w:t>
      </w:r>
    </w:p>
    <w:p w14:paraId="4CBDB58F" w14:textId="77777777" w:rsidR="0053428C" w:rsidRDefault="0053428C" w:rsidP="0053428C">
      <w:pPr>
        <w:pStyle w:val="PL"/>
      </w:pPr>
      <w:r>
        <w:tab/>
      </w:r>
      <w:r>
        <w:tab/>
      </w:r>
      <w:r>
        <w:tab/>
      </w:r>
      <w:r>
        <w:tab/>
      </w:r>
      <w:r>
        <w:tab/>
      </w:r>
      <w:r>
        <w:tab/>
      </w:r>
      <w:r>
        <w:tab/>
      </w:r>
      <w:r>
        <w:tab/>
      </w:r>
      <w:r>
        <w:tab/>
        <w:t>&lt;One/&gt;</w:t>
      </w:r>
    </w:p>
    <w:p w14:paraId="24EB1D05" w14:textId="77777777" w:rsidR="0053428C" w:rsidRDefault="0053428C" w:rsidP="0053428C">
      <w:pPr>
        <w:pStyle w:val="PL"/>
      </w:pPr>
      <w:r>
        <w:tab/>
      </w:r>
      <w:r>
        <w:tab/>
      </w:r>
      <w:r>
        <w:tab/>
      </w:r>
      <w:r>
        <w:tab/>
      </w:r>
      <w:r>
        <w:tab/>
      </w:r>
      <w:r>
        <w:tab/>
      </w:r>
      <w:r>
        <w:tab/>
      </w:r>
      <w:r>
        <w:tab/>
        <w:t>&lt;/Occurrence&gt;</w:t>
      </w:r>
    </w:p>
    <w:p w14:paraId="6AC51C22" w14:textId="77777777" w:rsidR="0053428C" w:rsidRDefault="0053428C" w:rsidP="0053428C">
      <w:pPr>
        <w:pStyle w:val="PL"/>
      </w:pPr>
      <w:r>
        <w:tab/>
      </w:r>
      <w:r>
        <w:tab/>
      </w:r>
      <w:r>
        <w:tab/>
      </w:r>
      <w:r>
        <w:tab/>
      </w:r>
      <w:r>
        <w:tab/>
      </w:r>
      <w:r>
        <w:tab/>
      </w:r>
      <w:r>
        <w:tab/>
      </w:r>
      <w:r>
        <w:tab/>
        <w:t>&lt;Scope&gt;</w:t>
      </w:r>
    </w:p>
    <w:p w14:paraId="26D543F5" w14:textId="77777777" w:rsidR="0053428C" w:rsidRDefault="0053428C" w:rsidP="0053428C">
      <w:pPr>
        <w:pStyle w:val="PL"/>
      </w:pPr>
      <w:r>
        <w:tab/>
      </w:r>
      <w:r>
        <w:tab/>
      </w:r>
      <w:r>
        <w:tab/>
      </w:r>
      <w:r>
        <w:tab/>
      </w:r>
      <w:r>
        <w:tab/>
      </w:r>
      <w:r>
        <w:tab/>
      </w:r>
      <w:r>
        <w:tab/>
      </w:r>
      <w:r>
        <w:tab/>
      </w:r>
      <w:r>
        <w:tab/>
        <w:t>&lt;Dynamic/&gt;</w:t>
      </w:r>
    </w:p>
    <w:p w14:paraId="5E9CCE5E" w14:textId="77777777" w:rsidR="0053428C" w:rsidRDefault="0053428C" w:rsidP="0053428C">
      <w:pPr>
        <w:pStyle w:val="PL"/>
      </w:pPr>
      <w:r>
        <w:tab/>
      </w:r>
      <w:r>
        <w:tab/>
      </w:r>
      <w:r>
        <w:tab/>
      </w:r>
      <w:r>
        <w:tab/>
      </w:r>
      <w:r>
        <w:tab/>
      </w:r>
      <w:r>
        <w:tab/>
      </w:r>
      <w:r>
        <w:tab/>
      </w:r>
      <w:r>
        <w:tab/>
        <w:t>&lt;/Scope&gt;</w:t>
      </w:r>
    </w:p>
    <w:p w14:paraId="40A5C71D"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32D46AA5" w14:textId="77777777" w:rsidR="0053428C" w:rsidRDefault="0053428C" w:rsidP="0053428C">
      <w:pPr>
        <w:pStyle w:val="PL"/>
      </w:pPr>
      <w:r>
        <w:tab/>
      </w:r>
      <w:r>
        <w:tab/>
      </w:r>
      <w:r>
        <w:tab/>
      </w:r>
      <w:r>
        <w:tab/>
      </w:r>
      <w:r>
        <w:tab/>
      </w:r>
      <w:r>
        <w:tab/>
      </w:r>
      <w:r>
        <w:tab/>
      </w:r>
      <w:r>
        <w:tab/>
        <w:t>&lt;DFType&gt;</w:t>
      </w:r>
    </w:p>
    <w:p w14:paraId="1A0BFDE2" w14:textId="77777777" w:rsidR="0053428C" w:rsidRPr="00154A38" w:rsidRDefault="0053428C" w:rsidP="0053428C">
      <w:pPr>
        <w:pStyle w:val="PL"/>
      </w:pPr>
      <w:r>
        <w:lastRenderedPageBreak/>
        <w:tab/>
      </w:r>
      <w:r>
        <w:tab/>
      </w:r>
      <w:r>
        <w:tab/>
      </w:r>
      <w:r>
        <w:tab/>
      </w:r>
      <w:r>
        <w:tab/>
      </w:r>
      <w:r>
        <w:tab/>
      </w:r>
      <w:r>
        <w:tab/>
      </w:r>
      <w:r>
        <w:tab/>
      </w:r>
      <w:r>
        <w:tab/>
      </w:r>
      <w:r w:rsidRPr="00154A38">
        <w:t>&lt;MIME&gt;text/plain&lt;/MIME&gt;</w:t>
      </w:r>
    </w:p>
    <w:p w14:paraId="5917749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73E05BC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012DF7D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5B893058" w14:textId="77777777" w:rsidR="0053428C" w:rsidRPr="00154A38" w:rsidRDefault="0053428C" w:rsidP="0053428C">
      <w:pPr>
        <w:pStyle w:val="PL"/>
        <w:rPr>
          <w:lang w:eastAsia="ko-KR"/>
        </w:rPr>
      </w:pPr>
    </w:p>
    <w:p w14:paraId="39107FE1" w14:textId="77777777" w:rsidR="0053428C" w:rsidRDefault="0053428C" w:rsidP="0053428C">
      <w:pPr>
        <w:pStyle w:val="PL"/>
      </w:pPr>
      <w:r>
        <w:tab/>
      </w:r>
      <w:r>
        <w:tab/>
      </w:r>
      <w:r>
        <w:tab/>
      </w:r>
      <w:r>
        <w:tab/>
      </w:r>
      <w:r>
        <w:tab/>
      </w:r>
      <w:r>
        <w:tab/>
        <w:t>&lt;Node&gt;</w:t>
      </w:r>
    </w:p>
    <w:p w14:paraId="4906ACDC" w14:textId="77777777" w:rsidR="0053428C" w:rsidRDefault="0053428C" w:rsidP="0053428C">
      <w:pPr>
        <w:pStyle w:val="PL"/>
      </w:pPr>
      <w:r>
        <w:tab/>
      </w:r>
      <w:r>
        <w:tab/>
      </w:r>
      <w:r>
        <w:tab/>
      </w:r>
      <w:r>
        <w:tab/>
      </w:r>
      <w:r>
        <w:tab/>
      </w:r>
      <w:r>
        <w:tab/>
      </w:r>
      <w:r>
        <w:tab/>
        <w:t>&lt;NodeName&gt;Bearer_independent_protocol&lt;/NodeName&gt;</w:t>
      </w:r>
    </w:p>
    <w:p w14:paraId="202250C3" w14:textId="77777777" w:rsidR="0053428C" w:rsidRDefault="0053428C" w:rsidP="0053428C">
      <w:pPr>
        <w:pStyle w:val="PL"/>
      </w:pPr>
      <w:r>
        <w:tab/>
      </w:r>
      <w:r>
        <w:tab/>
      </w:r>
      <w:r>
        <w:tab/>
      </w:r>
      <w:r>
        <w:tab/>
      </w:r>
      <w:r>
        <w:tab/>
      </w:r>
      <w:r>
        <w:tab/>
      </w:r>
      <w:r>
        <w:tab/>
        <w:t>&lt;DFProperties&gt;</w:t>
      </w:r>
    </w:p>
    <w:p w14:paraId="5F80FE56" w14:textId="77777777" w:rsidR="0053428C" w:rsidRDefault="0053428C" w:rsidP="0053428C">
      <w:pPr>
        <w:pStyle w:val="PL"/>
      </w:pPr>
      <w:r>
        <w:tab/>
      </w:r>
      <w:r>
        <w:tab/>
      </w:r>
      <w:r>
        <w:tab/>
      </w:r>
      <w:r>
        <w:tab/>
      </w:r>
      <w:r>
        <w:tab/>
      </w:r>
      <w:r>
        <w:tab/>
      </w:r>
      <w:r>
        <w:tab/>
      </w:r>
      <w:r>
        <w:tab/>
        <w:t>&lt;AccessType&gt;</w:t>
      </w:r>
    </w:p>
    <w:p w14:paraId="72AA1D9A" w14:textId="77777777" w:rsidR="0053428C" w:rsidRDefault="0053428C" w:rsidP="0053428C">
      <w:pPr>
        <w:pStyle w:val="PL"/>
      </w:pPr>
      <w:r>
        <w:tab/>
      </w:r>
      <w:r>
        <w:tab/>
      </w:r>
      <w:r>
        <w:tab/>
      </w:r>
      <w:r>
        <w:tab/>
      </w:r>
      <w:r>
        <w:tab/>
      </w:r>
      <w:r>
        <w:tab/>
      </w:r>
      <w:r>
        <w:tab/>
      </w:r>
      <w:r>
        <w:tab/>
      </w:r>
      <w:r>
        <w:tab/>
        <w:t>&lt;Get/&gt;</w:t>
      </w:r>
    </w:p>
    <w:p w14:paraId="033EA086" w14:textId="77777777" w:rsidR="0053428C" w:rsidRDefault="0053428C" w:rsidP="0053428C">
      <w:pPr>
        <w:pStyle w:val="PL"/>
      </w:pPr>
      <w:r>
        <w:tab/>
      </w:r>
      <w:r>
        <w:tab/>
      </w:r>
      <w:r>
        <w:tab/>
      </w:r>
      <w:r>
        <w:tab/>
      </w:r>
      <w:r>
        <w:tab/>
      </w:r>
      <w:r>
        <w:tab/>
      </w:r>
      <w:r>
        <w:tab/>
      </w:r>
      <w:r>
        <w:tab/>
      </w:r>
      <w:r>
        <w:tab/>
        <w:t>&lt;Replace/&gt;</w:t>
      </w:r>
    </w:p>
    <w:p w14:paraId="14A0E6A9" w14:textId="77777777" w:rsidR="0053428C" w:rsidRDefault="0053428C" w:rsidP="0053428C">
      <w:pPr>
        <w:pStyle w:val="PL"/>
      </w:pPr>
      <w:r>
        <w:tab/>
      </w:r>
      <w:r>
        <w:tab/>
      </w:r>
      <w:r>
        <w:tab/>
      </w:r>
      <w:r>
        <w:tab/>
      </w:r>
      <w:r>
        <w:tab/>
      </w:r>
      <w:r>
        <w:tab/>
      </w:r>
      <w:r>
        <w:tab/>
      </w:r>
      <w:r>
        <w:tab/>
        <w:t>&lt;/AccessType&gt;</w:t>
      </w:r>
    </w:p>
    <w:p w14:paraId="7BBD9ACA" w14:textId="77777777" w:rsidR="0053428C" w:rsidRDefault="0053428C" w:rsidP="0053428C">
      <w:pPr>
        <w:pStyle w:val="PL"/>
      </w:pPr>
      <w:r>
        <w:tab/>
      </w:r>
      <w:r>
        <w:tab/>
      </w:r>
      <w:r>
        <w:tab/>
      </w:r>
      <w:r>
        <w:tab/>
      </w:r>
      <w:r>
        <w:tab/>
      </w:r>
      <w:r>
        <w:tab/>
      </w:r>
      <w:r>
        <w:tab/>
      </w:r>
      <w:r>
        <w:tab/>
        <w:t>&lt;DFFormat&gt;</w:t>
      </w:r>
    </w:p>
    <w:p w14:paraId="33E82D79" w14:textId="77777777" w:rsidR="0053428C" w:rsidRDefault="0053428C" w:rsidP="0053428C">
      <w:pPr>
        <w:pStyle w:val="PL"/>
      </w:pPr>
      <w:r>
        <w:tab/>
      </w:r>
      <w:r>
        <w:tab/>
      </w:r>
      <w:r>
        <w:tab/>
      </w:r>
      <w:r>
        <w:tab/>
      </w:r>
      <w:r>
        <w:tab/>
      </w:r>
      <w:r>
        <w:tab/>
      </w:r>
      <w:r>
        <w:tab/>
      </w:r>
      <w:r>
        <w:tab/>
      </w:r>
      <w:r>
        <w:tab/>
        <w:t>&lt;bool/&gt;</w:t>
      </w:r>
    </w:p>
    <w:p w14:paraId="6D25389F" w14:textId="77777777" w:rsidR="0053428C" w:rsidRDefault="0053428C" w:rsidP="0053428C">
      <w:pPr>
        <w:pStyle w:val="PL"/>
      </w:pPr>
      <w:r>
        <w:tab/>
      </w:r>
      <w:r>
        <w:tab/>
      </w:r>
      <w:r>
        <w:tab/>
      </w:r>
      <w:r>
        <w:tab/>
      </w:r>
      <w:r>
        <w:tab/>
      </w:r>
      <w:r>
        <w:tab/>
      </w:r>
      <w:r>
        <w:tab/>
      </w:r>
      <w:r>
        <w:tab/>
        <w:t>&lt;/DFFormat&gt;</w:t>
      </w:r>
    </w:p>
    <w:p w14:paraId="47FA1868" w14:textId="77777777" w:rsidR="0053428C" w:rsidRDefault="0053428C" w:rsidP="0053428C">
      <w:pPr>
        <w:pStyle w:val="PL"/>
      </w:pPr>
      <w:r>
        <w:tab/>
      </w:r>
      <w:r>
        <w:tab/>
      </w:r>
      <w:r>
        <w:tab/>
      </w:r>
      <w:r>
        <w:tab/>
      </w:r>
      <w:r>
        <w:tab/>
      </w:r>
      <w:r>
        <w:tab/>
      </w:r>
      <w:r>
        <w:tab/>
      </w:r>
      <w:r>
        <w:tab/>
        <w:t>&lt;Occurrence&gt;</w:t>
      </w:r>
    </w:p>
    <w:p w14:paraId="6087364E" w14:textId="77777777" w:rsidR="0053428C" w:rsidRDefault="0053428C" w:rsidP="0053428C">
      <w:pPr>
        <w:pStyle w:val="PL"/>
      </w:pPr>
      <w:r>
        <w:tab/>
      </w:r>
      <w:r>
        <w:tab/>
      </w:r>
      <w:r>
        <w:tab/>
      </w:r>
      <w:r>
        <w:tab/>
      </w:r>
      <w:r>
        <w:tab/>
      </w:r>
      <w:r>
        <w:tab/>
      </w:r>
      <w:r>
        <w:tab/>
      </w:r>
      <w:r>
        <w:tab/>
      </w:r>
      <w:r>
        <w:tab/>
        <w:t>&lt;ZeroOrOne/&gt;</w:t>
      </w:r>
    </w:p>
    <w:p w14:paraId="3E3B3716" w14:textId="77777777" w:rsidR="0053428C" w:rsidRDefault="0053428C" w:rsidP="0053428C">
      <w:pPr>
        <w:pStyle w:val="PL"/>
      </w:pPr>
      <w:r>
        <w:tab/>
      </w:r>
      <w:r>
        <w:tab/>
      </w:r>
      <w:r>
        <w:tab/>
      </w:r>
      <w:r>
        <w:tab/>
      </w:r>
      <w:r>
        <w:tab/>
      </w:r>
      <w:r>
        <w:tab/>
      </w:r>
      <w:r>
        <w:tab/>
      </w:r>
      <w:r>
        <w:tab/>
        <w:t>&lt;/Occurrence&gt;</w:t>
      </w:r>
    </w:p>
    <w:p w14:paraId="00BD1E4A" w14:textId="77777777" w:rsidR="0053428C" w:rsidRDefault="0053428C" w:rsidP="0053428C">
      <w:pPr>
        <w:pStyle w:val="PL"/>
      </w:pPr>
      <w:r>
        <w:tab/>
      </w:r>
      <w:r>
        <w:tab/>
      </w:r>
      <w:r>
        <w:tab/>
      </w:r>
      <w:r>
        <w:tab/>
      </w:r>
      <w:r>
        <w:tab/>
      </w:r>
      <w:r>
        <w:tab/>
      </w:r>
      <w:r>
        <w:tab/>
      </w:r>
      <w:r>
        <w:tab/>
        <w:t>&lt;Scope&gt;</w:t>
      </w:r>
    </w:p>
    <w:p w14:paraId="723FA172" w14:textId="77777777" w:rsidR="0053428C" w:rsidRDefault="0053428C" w:rsidP="0053428C">
      <w:pPr>
        <w:pStyle w:val="PL"/>
      </w:pPr>
      <w:r>
        <w:tab/>
      </w:r>
      <w:r>
        <w:tab/>
      </w:r>
      <w:r>
        <w:tab/>
      </w:r>
      <w:r>
        <w:tab/>
      </w:r>
      <w:r>
        <w:tab/>
      </w:r>
      <w:r>
        <w:tab/>
      </w:r>
      <w:r>
        <w:tab/>
      </w:r>
      <w:r>
        <w:tab/>
      </w:r>
      <w:r>
        <w:tab/>
        <w:t>&lt;Dynamic/&gt;</w:t>
      </w:r>
    </w:p>
    <w:p w14:paraId="0E2184D6" w14:textId="77777777" w:rsidR="0053428C" w:rsidRDefault="0053428C" w:rsidP="0053428C">
      <w:pPr>
        <w:pStyle w:val="PL"/>
      </w:pPr>
      <w:r>
        <w:tab/>
      </w:r>
      <w:r>
        <w:tab/>
      </w:r>
      <w:r>
        <w:tab/>
      </w:r>
      <w:r>
        <w:tab/>
      </w:r>
      <w:r>
        <w:tab/>
      </w:r>
      <w:r>
        <w:tab/>
      </w:r>
      <w:r>
        <w:tab/>
      </w:r>
      <w:r>
        <w:tab/>
        <w:t>&lt;/Scope&gt;</w:t>
      </w:r>
    </w:p>
    <w:p w14:paraId="36F1AC7B"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072C100" w14:textId="77777777" w:rsidR="0053428C" w:rsidRDefault="0053428C" w:rsidP="0053428C">
      <w:pPr>
        <w:pStyle w:val="PL"/>
      </w:pPr>
      <w:r>
        <w:tab/>
      </w:r>
      <w:r>
        <w:tab/>
      </w:r>
      <w:r>
        <w:tab/>
      </w:r>
      <w:r>
        <w:tab/>
      </w:r>
      <w:r>
        <w:tab/>
      </w:r>
      <w:r>
        <w:tab/>
      </w:r>
      <w:r>
        <w:tab/>
      </w:r>
      <w:r>
        <w:tab/>
        <w:t>&lt;DFType&gt;</w:t>
      </w:r>
    </w:p>
    <w:p w14:paraId="7D63006D"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A14574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5965E8A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359A698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7FCEBE8C" w14:textId="77777777" w:rsidR="0053428C" w:rsidRPr="00154A38" w:rsidRDefault="0053428C" w:rsidP="0053428C">
      <w:pPr>
        <w:pStyle w:val="PL"/>
        <w:rPr>
          <w:lang w:eastAsia="ko-KR"/>
        </w:rPr>
      </w:pPr>
    </w:p>
    <w:p w14:paraId="610490A2" w14:textId="77777777" w:rsidR="002A6241" w:rsidRDefault="002A6241" w:rsidP="002A6241">
      <w:pPr>
        <w:pStyle w:val="PL"/>
      </w:pPr>
      <w:r>
        <w:tab/>
      </w:r>
      <w:r>
        <w:tab/>
      </w:r>
      <w:r>
        <w:tab/>
      </w:r>
      <w:r>
        <w:tab/>
      </w:r>
      <w:r>
        <w:tab/>
      </w:r>
      <w:r>
        <w:tab/>
        <w:t>&lt;Node&gt;</w:t>
      </w:r>
    </w:p>
    <w:p w14:paraId="072D7B69" w14:textId="77777777" w:rsidR="002A6241" w:rsidRDefault="002A6241" w:rsidP="002A6241">
      <w:pPr>
        <w:pStyle w:val="PL"/>
      </w:pPr>
      <w:r>
        <w:tab/>
      </w:r>
      <w:r>
        <w:tab/>
      </w:r>
      <w:r>
        <w:tab/>
      </w:r>
      <w:r>
        <w:tab/>
      </w:r>
      <w:r>
        <w:tab/>
      </w:r>
      <w:r>
        <w:tab/>
      </w:r>
      <w:r>
        <w:tab/>
        <w:t>&lt;NodeName&gt;</w:t>
      </w:r>
      <w:r w:rsidRPr="00454139">
        <w:t>Location_services_over_</w:t>
      </w:r>
      <w:r>
        <w:t>LCS_UPP&lt;/NodeName&gt;</w:t>
      </w:r>
    </w:p>
    <w:p w14:paraId="76E4157A" w14:textId="77777777" w:rsidR="002A6241" w:rsidRDefault="002A6241" w:rsidP="002A6241">
      <w:pPr>
        <w:pStyle w:val="PL"/>
      </w:pPr>
      <w:r>
        <w:tab/>
      </w:r>
      <w:r>
        <w:tab/>
      </w:r>
      <w:r>
        <w:tab/>
      </w:r>
      <w:r>
        <w:tab/>
      </w:r>
      <w:r>
        <w:tab/>
      </w:r>
      <w:r>
        <w:tab/>
      </w:r>
      <w:r>
        <w:tab/>
        <w:t>&lt;DFProperties&gt;</w:t>
      </w:r>
    </w:p>
    <w:p w14:paraId="2718DB37" w14:textId="77777777" w:rsidR="002A6241" w:rsidRDefault="002A6241" w:rsidP="002A6241">
      <w:pPr>
        <w:pStyle w:val="PL"/>
      </w:pPr>
      <w:r>
        <w:tab/>
      </w:r>
      <w:r>
        <w:tab/>
      </w:r>
      <w:r>
        <w:tab/>
      </w:r>
      <w:r>
        <w:tab/>
      </w:r>
      <w:r>
        <w:tab/>
      </w:r>
      <w:r>
        <w:tab/>
      </w:r>
      <w:r>
        <w:tab/>
      </w:r>
      <w:r>
        <w:tab/>
        <w:t>&lt;AccessType&gt;</w:t>
      </w:r>
    </w:p>
    <w:p w14:paraId="7F9E840D" w14:textId="77777777" w:rsidR="002A6241" w:rsidRDefault="002A6241" w:rsidP="002A6241">
      <w:pPr>
        <w:pStyle w:val="PL"/>
      </w:pPr>
      <w:r>
        <w:tab/>
      </w:r>
      <w:r>
        <w:tab/>
      </w:r>
      <w:r>
        <w:tab/>
      </w:r>
      <w:r>
        <w:tab/>
      </w:r>
      <w:r>
        <w:tab/>
      </w:r>
      <w:r>
        <w:tab/>
      </w:r>
      <w:r>
        <w:tab/>
      </w:r>
      <w:r>
        <w:tab/>
      </w:r>
      <w:r>
        <w:tab/>
        <w:t>&lt;Get/&gt;</w:t>
      </w:r>
    </w:p>
    <w:p w14:paraId="7F3CD3F7" w14:textId="77777777" w:rsidR="002A6241" w:rsidRDefault="002A6241" w:rsidP="002A6241">
      <w:pPr>
        <w:pStyle w:val="PL"/>
      </w:pPr>
      <w:r>
        <w:tab/>
      </w:r>
      <w:r>
        <w:tab/>
      </w:r>
      <w:r>
        <w:tab/>
      </w:r>
      <w:r>
        <w:tab/>
      </w:r>
      <w:r>
        <w:tab/>
      </w:r>
      <w:r>
        <w:tab/>
      </w:r>
      <w:r>
        <w:tab/>
      </w:r>
      <w:r>
        <w:tab/>
      </w:r>
      <w:r>
        <w:tab/>
        <w:t>&lt;Replace/&gt;</w:t>
      </w:r>
    </w:p>
    <w:p w14:paraId="5B9CA4A3" w14:textId="77777777" w:rsidR="002A6241" w:rsidRDefault="002A6241" w:rsidP="002A6241">
      <w:pPr>
        <w:pStyle w:val="PL"/>
      </w:pPr>
      <w:r>
        <w:tab/>
      </w:r>
      <w:r>
        <w:tab/>
      </w:r>
      <w:r>
        <w:tab/>
      </w:r>
      <w:r>
        <w:tab/>
      </w:r>
      <w:r>
        <w:tab/>
      </w:r>
      <w:r>
        <w:tab/>
      </w:r>
      <w:r>
        <w:tab/>
      </w:r>
      <w:r>
        <w:tab/>
        <w:t>&lt;/AccessType&gt;</w:t>
      </w:r>
    </w:p>
    <w:p w14:paraId="2364EF70" w14:textId="77777777" w:rsidR="002A6241" w:rsidRDefault="002A6241" w:rsidP="002A6241">
      <w:pPr>
        <w:pStyle w:val="PL"/>
      </w:pPr>
      <w:r>
        <w:tab/>
      </w:r>
      <w:r>
        <w:tab/>
      </w:r>
      <w:r>
        <w:tab/>
      </w:r>
      <w:r>
        <w:tab/>
      </w:r>
      <w:r>
        <w:tab/>
      </w:r>
      <w:r>
        <w:tab/>
      </w:r>
      <w:r>
        <w:tab/>
      </w:r>
      <w:r>
        <w:tab/>
        <w:t>&lt;DFFormat&gt;</w:t>
      </w:r>
    </w:p>
    <w:p w14:paraId="72425694" w14:textId="77777777" w:rsidR="002A6241" w:rsidRDefault="002A6241" w:rsidP="002A6241">
      <w:pPr>
        <w:pStyle w:val="PL"/>
      </w:pPr>
      <w:r>
        <w:tab/>
      </w:r>
      <w:r>
        <w:tab/>
      </w:r>
      <w:r>
        <w:tab/>
      </w:r>
      <w:r>
        <w:tab/>
      </w:r>
      <w:r>
        <w:tab/>
      </w:r>
      <w:r>
        <w:tab/>
      </w:r>
      <w:r>
        <w:tab/>
      </w:r>
      <w:r>
        <w:tab/>
      </w:r>
      <w:r>
        <w:tab/>
        <w:t>&lt;bool/&gt;</w:t>
      </w:r>
    </w:p>
    <w:p w14:paraId="76006320" w14:textId="77777777" w:rsidR="002A6241" w:rsidRDefault="002A6241" w:rsidP="002A6241">
      <w:pPr>
        <w:pStyle w:val="PL"/>
      </w:pPr>
      <w:r>
        <w:tab/>
      </w:r>
      <w:r>
        <w:tab/>
      </w:r>
      <w:r>
        <w:tab/>
      </w:r>
      <w:r>
        <w:tab/>
      </w:r>
      <w:r>
        <w:tab/>
      </w:r>
      <w:r>
        <w:tab/>
      </w:r>
      <w:r>
        <w:tab/>
      </w:r>
      <w:r>
        <w:tab/>
        <w:t>&lt;/DFFormat&gt;</w:t>
      </w:r>
    </w:p>
    <w:p w14:paraId="07E7AA1B" w14:textId="77777777" w:rsidR="002A6241" w:rsidRDefault="002A6241" w:rsidP="002A6241">
      <w:pPr>
        <w:pStyle w:val="PL"/>
      </w:pPr>
      <w:r>
        <w:tab/>
      </w:r>
      <w:r>
        <w:tab/>
      </w:r>
      <w:r>
        <w:tab/>
      </w:r>
      <w:r>
        <w:tab/>
      </w:r>
      <w:r>
        <w:tab/>
      </w:r>
      <w:r>
        <w:tab/>
      </w:r>
      <w:r>
        <w:tab/>
      </w:r>
      <w:r>
        <w:tab/>
        <w:t>&lt;Occurrence&gt;</w:t>
      </w:r>
    </w:p>
    <w:p w14:paraId="5D757B70" w14:textId="77777777" w:rsidR="002A6241" w:rsidRDefault="002A6241" w:rsidP="002A6241">
      <w:pPr>
        <w:pStyle w:val="PL"/>
      </w:pPr>
      <w:r>
        <w:tab/>
      </w:r>
      <w:r>
        <w:tab/>
      </w:r>
      <w:r>
        <w:tab/>
      </w:r>
      <w:r>
        <w:tab/>
      </w:r>
      <w:r>
        <w:tab/>
      </w:r>
      <w:r>
        <w:tab/>
      </w:r>
      <w:r>
        <w:tab/>
      </w:r>
      <w:r>
        <w:tab/>
      </w:r>
      <w:r>
        <w:tab/>
        <w:t>&lt;ZeroOrOne/&gt;</w:t>
      </w:r>
    </w:p>
    <w:p w14:paraId="7F0D6946" w14:textId="77777777" w:rsidR="002A6241" w:rsidRDefault="002A6241" w:rsidP="002A6241">
      <w:pPr>
        <w:pStyle w:val="PL"/>
      </w:pPr>
      <w:r>
        <w:tab/>
      </w:r>
      <w:r>
        <w:tab/>
      </w:r>
      <w:r>
        <w:tab/>
      </w:r>
      <w:r>
        <w:tab/>
      </w:r>
      <w:r>
        <w:tab/>
      </w:r>
      <w:r>
        <w:tab/>
      </w:r>
      <w:r>
        <w:tab/>
      </w:r>
      <w:r>
        <w:tab/>
        <w:t>&lt;/Occurrence&gt;</w:t>
      </w:r>
    </w:p>
    <w:p w14:paraId="408CB0B8" w14:textId="77777777" w:rsidR="002A6241" w:rsidRDefault="002A6241" w:rsidP="002A6241">
      <w:pPr>
        <w:pStyle w:val="PL"/>
      </w:pPr>
      <w:r>
        <w:tab/>
      </w:r>
      <w:r>
        <w:tab/>
      </w:r>
      <w:r>
        <w:tab/>
      </w:r>
      <w:r>
        <w:tab/>
      </w:r>
      <w:r>
        <w:tab/>
      </w:r>
      <w:r>
        <w:tab/>
      </w:r>
      <w:r>
        <w:tab/>
      </w:r>
      <w:r>
        <w:tab/>
        <w:t>&lt;Scope&gt;</w:t>
      </w:r>
    </w:p>
    <w:p w14:paraId="70645A48" w14:textId="77777777" w:rsidR="002A6241" w:rsidRDefault="002A6241" w:rsidP="002A6241">
      <w:pPr>
        <w:pStyle w:val="PL"/>
      </w:pPr>
      <w:r>
        <w:tab/>
      </w:r>
      <w:r>
        <w:tab/>
      </w:r>
      <w:r>
        <w:tab/>
      </w:r>
      <w:r>
        <w:tab/>
      </w:r>
      <w:r>
        <w:tab/>
      </w:r>
      <w:r>
        <w:tab/>
      </w:r>
      <w:r>
        <w:tab/>
      </w:r>
      <w:r>
        <w:tab/>
      </w:r>
      <w:r>
        <w:tab/>
        <w:t>&lt;Dynamic/&gt;</w:t>
      </w:r>
    </w:p>
    <w:p w14:paraId="54E87B62" w14:textId="77777777" w:rsidR="002A6241" w:rsidRDefault="002A6241" w:rsidP="002A6241">
      <w:pPr>
        <w:pStyle w:val="PL"/>
      </w:pPr>
      <w:r>
        <w:tab/>
      </w:r>
      <w:r>
        <w:tab/>
      </w:r>
      <w:r>
        <w:tab/>
      </w:r>
      <w:r>
        <w:tab/>
      </w:r>
      <w:r>
        <w:tab/>
      </w:r>
      <w:r>
        <w:tab/>
      </w:r>
      <w:r>
        <w:tab/>
      </w:r>
      <w:r>
        <w:tab/>
        <w:t>&lt;/Scope&gt;</w:t>
      </w:r>
    </w:p>
    <w:p w14:paraId="75D248EC" w14:textId="77777777" w:rsidR="002A6241" w:rsidRDefault="002A6241" w:rsidP="002A6241">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the SNPN identified by the SNPN_identifier leaf.&lt;/DFTitle&gt;</w:t>
      </w:r>
    </w:p>
    <w:p w14:paraId="1F447C46" w14:textId="77777777" w:rsidR="002A6241" w:rsidRDefault="002A6241" w:rsidP="002A6241">
      <w:pPr>
        <w:pStyle w:val="PL"/>
      </w:pPr>
      <w:r>
        <w:tab/>
      </w:r>
      <w:r>
        <w:tab/>
      </w:r>
      <w:r>
        <w:tab/>
      </w:r>
      <w:r>
        <w:tab/>
      </w:r>
      <w:r>
        <w:tab/>
      </w:r>
      <w:r>
        <w:tab/>
      </w:r>
      <w:r>
        <w:tab/>
      </w:r>
      <w:r>
        <w:tab/>
        <w:t>&lt;DFType&gt;</w:t>
      </w:r>
    </w:p>
    <w:p w14:paraId="21604AB2" w14:textId="77777777" w:rsidR="002A6241" w:rsidRDefault="002A6241" w:rsidP="002A6241">
      <w:pPr>
        <w:pStyle w:val="PL"/>
      </w:pPr>
      <w:r>
        <w:tab/>
      </w:r>
      <w:r>
        <w:tab/>
      </w:r>
      <w:r>
        <w:tab/>
      </w:r>
      <w:r>
        <w:tab/>
      </w:r>
      <w:r>
        <w:tab/>
      </w:r>
      <w:r>
        <w:tab/>
      </w:r>
      <w:r>
        <w:tab/>
      </w:r>
      <w:r>
        <w:tab/>
      </w:r>
      <w:r>
        <w:tab/>
        <w:t>&lt;MIME&gt;text/plain&lt;/MIME&gt;</w:t>
      </w:r>
    </w:p>
    <w:p w14:paraId="061E4A29" w14:textId="77777777" w:rsidR="002A6241" w:rsidRDefault="002A6241" w:rsidP="002A6241">
      <w:pPr>
        <w:pStyle w:val="PL"/>
      </w:pPr>
      <w:r>
        <w:tab/>
      </w:r>
      <w:r>
        <w:tab/>
      </w:r>
      <w:r>
        <w:tab/>
      </w:r>
      <w:r>
        <w:tab/>
      </w:r>
      <w:r>
        <w:tab/>
      </w:r>
      <w:r>
        <w:tab/>
      </w:r>
      <w:r>
        <w:tab/>
      </w:r>
      <w:r>
        <w:tab/>
        <w:t>&lt;/DFType&gt;</w:t>
      </w:r>
    </w:p>
    <w:p w14:paraId="530FC2E9" w14:textId="77777777" w:rsidR="002A6241" w:rsidRDefault="002A6241" w:rsidP="002A6241">
      <w:pPr>
        <w:pStyle w:val="PL"/>
      </w:pPr>
      <w:r>
        <w:tab/>
      </w:r>
      <w:r>
        <w:tab/>
      </w:r>
      <w:r>
        <w:tab/>
      </w:r>
      <w:r>
        <w:tab/>
      </w:r>
      <w:r>
        <w:tab/>
      </w:r>
      <w:r>
        <w:tab/>
      </w:r>
      <w:r>
        <w:tab/>
        <w:t>&lt;/DFProperties&gt;</w:t>
      </w:r>
    </w:p>
    <w:p w14:paraId="1EB55171" w14:textId="77777777" w:rsidR="002A6241" w:rsidRDefault="002A6241" w:rsidP="002A6241">
      <w:pPr>
        <w:pStyle w:val="PL"/>
      </w:pPr>
      <w:r>
        <w:tab/>
      </w:r>
      <w:r>
        <w:tab/>
      </w:r>
      <w:r>
        <w:tab/>
      </w:r>
      <w:r>
        <w:tab/>
      </w:r>
      <w:r>
        <w:tab/>
      </w:r>
      <w:r>
        <w:tab/>
        <w:t>&lt;/Node&gt;</w:t>
      </w:r>
    </w:p>
    <w:p w14:paraId="2D022C00" w14:textId="77777777" w:rsidR="002A6241" w:rsidRPr="00154A38" w:rsidRDefault="002A6241" w:rsidP="002A6241">
      <w:pPr>
        <w:pStyle w:val="PL"/>
      </w:pPr>
      <w:r>
        <w:rPr>
          <w:lang w:eastAsia="ko-KR"/>
        </w:rPr>
        <w:tab/>
      </w:r>
      <w:r w:rsidRPr="00154A38">
        <w:rPr>
          <w:lang w:eastAsia="ko-KR"/>
        </w:rPr>
        <w:tab/>
      </w:r>
      <w:r w:rsidRPr="00154A38">
        <w:rPr>
          <w:lang w:eastAsia="ko-KR"/>
        </w:rPr>
        <w:tab/>
      </w:r>
      <w:r w:rsidRPr="00154A38">
        <w:tab/>
      </w:r>
      <w:r w:rsidRPr="00154A38">
        <w:tab/>
        <w:t>&lt;/Node&gt;</w:t>
      </w:r>
    </w:p>
    <w:p w14:paraId="3E26014A" w14:textId="77777777" w:rsidR="0053428C" w:rsidRPr="00154A38" w:rsidRDefault="0053428C" w:rsidP="0053428C">
      <w:pPr>
        <w:pStyle w:val="PL"/>
      </w:pPr>
    </w:p>
    <w:p w14:paraId="530C3F43" w14:textId="77777777" w:rsidR="0053428C" w:rsidRPr="00154A38" w:rsidRDefault="0053428C" w:rsidP="0053428C">
      <w:pPr>
        <w:pStyle w:val="PL"/>
      </w:pPr>
      <w:r>
        <w:tab/>
      </w:r>
      <w:r>
        <w:tab/>
      </w:r>
      <w:r>
        <w:tab/>
      </w:r>
      <w:r>
        <w:tab/>
      </w:r>
      <w:r>
        <w:tab/>
      </w:r>
      <w:r w:rsidRPr="00154A38">
        <w:t>&lt;Node&gt;</w:t>
      </w:r>
    </w:p>
    <w:p w14:paraId="17E3BCD7"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16D0533C"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5115D11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D02D38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0079545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9A5118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5C9D466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18A38A4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54FBC47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9ACF5CD"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5B5E9AE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576888A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0500D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7A2840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7544BB4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8D17B9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47803AB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1D5A0C1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228DFD3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3C37BEF5"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1A59BA3" w14:textId="77777777" w:rsidR="0053428C" w:rsidRDefault="0053428C" w:rsidP="0053428C">
      <w:pPr>
        <w:pStyle w:val="PL"/>
      </w:pPr>
    </w:p>
    <w:p w14:paraId="0950A5DE" w14:textId="77777777" w:rsidR="0053428C" w:rsidRDefault="0053428C" w:rsidP="0053428C">
      <w:pPr>
        <w:pStyle w:val="PL"/>
      </w:pPr>
      <w:r>
        <w:tab/>
      </w:r>
      <w:r>
        <w:tab/>
      </w:r>
      <w:r>
        <w:tab/>
      </w:r>
      <w:r>
        <w:tab/>
      </w:r>
      <w:r>
        <w:tab/>
      </w:r>
      <w:r>
        <w:tab/>
        <w:t>&lt;Node&gt;</w:t>
      </w:r>
    </w:p>
    <w:p w14:paraId="75F7ED78" w14:textId="77777777" w:rsidR="0053428C" w:rsidRDefault="0053428C" w:rsidP="0053428C">
      <w:pPr>
        <w:pStyle w:val="PL"/>
      </w:pPr>
      <w:r>
        <w:lastRenderedPageBreak/>
        <w:tab/>
      </w:r>
      <w:r>
        <w:tab/>
      </w:r>
      <w:r>
        <w:tab/>
      </w:r>
      <w:r>
        <w:tab/>
      </w:r>
      <w:r>
        <w:tab/>
      </w:r>
      <w:r>
        <w:tab/>
      </w:r>
      <w:r>
        <w:tab/>
        <w:t>&lt;NodeName&gt;Device_management_over_PS&lt;/NodeName&gt;</w:t>
      </w:r>
    </w:p>
    <w:p w14:paraId="435DFACC" w14:textId="77777777" w:rsidR="0053428C" w:rsidRDefault="0053428C" w:rsidP="0053428C">
      <w:pPr>
        <w:pStyle w:val="PL"/>
      </w:pPr>
      <w:r>
        <w:tab/>
      </w:r>
      <w:r>
        <w:tab/>
      </w:r>
      <w:r>
        <w:tab/>
      </w:r>
      <w:r>
        <w:tab/>
      </w:r>
      <w:r>
        <w:tab/>
      </w:r>
      <w:r>
        <w:tab/>
      </w:r>
      <w:r>
        <w:tab/>
        <w:t>&lt;DFProperties&gt;</w:t>
      </w:r>
    </w:p>
    <w:p w14:paraId="076B34A9" w14:textId="77777777" w:rsidR="0053428C" w:rsidRDefault="0053428C" w:rsidP="0053428C">
      <w:pPr>
        <w:pStyle w:val="PL"/>
      </w:pPr>
      <w:r>
        <w:tab/>
      </w:r>
      <w:r>
        <w:tab/>
      </w:r>
      <w:r>
        <w:tab/>
      </w:r>
      <w:r>
        <w:tab/>
      </w:r>
      <w:r>
        <w:tab/>
      </w:r>
      <w:r>
        <w:tab/>
      </w:r>
      <w:r>
        <w:tab/>
      </w:r>
      <w:r>
        <w:tab/>
        <w:t>&lt;AccessType&gt;</w:t>
      </w:r>
    </w:p>
    <w:p w14:paraId="36CFF4FD" w14:textId="77777777" w:rsidR="0053428C" w:rsidRDefault="0053428C" w:rsidP="0053428C">
      <w:pPr>
        <w:pStyle w:val="PL"/>
      </w:pPr>
      <w:r>
        <w:tab/>
      </w:r>
      <w:r>
        <w:tab/>
      </w:r>
      <w:r>
        <w:tab/>
      </w:r>
      <w:r>
        <w:tab/>
      </w:r>
      <w:r>
        <w:tab/>
      </w:r>
      <w:r>
        <w:tab/>
      </w:r>
      <w:r>
        <w:tab/>
      </w:r>
      <w:r>
        <w:tab/>
      </w:r>
      <w:r>
        <w:tab/>
        <w:t>&lt;Get/&gt;</w:t>
      </w:r>
    </w:p>
    <w:p w14:paraId="62F64D39" w14:textId="77777777" w:rsidR="0053428C" w:rsidRDefault="0053428C" w:rsidP="0053428C">
      <w:pPr>
        <w:pStyle w:val="PL"/>
      </w:pPr>
      <w:r>
        <w:tab/>
      </w:r>
      <w:r>
        <w:tab/>
      </w:r>
      <w:r>
        <w:tab/>
      </w:r>
      <w:r>
        <w:tab/>
      </w:r>
      <w:r>
        <w:tab/>
      </w:r>
      <w:r>
        <w:tab/>
      </w:r>
      <w:r>
        <w:tab/>
      </w:r>
      <w:r>
        <w:tab/>
      </w:r>
      <w:r>
        <w:tab/>
        <w:t>&lt;Replace/&gt;</w:t>
      </w:r>
    </w:p>
    <w:p w14:paraId="1DFD7035" w14:textId="77777777" w:rsidR="0053428C" w:rsidRDefault="0053428C" w:rsidP="0053428C">
      <w:pPr>
        <w:pStyle w:val="PL"/>
      </w:pPr>
      <w:r>
        <w:tab/>
      </w:r>
      <w:r>
        <w:tab/>
      </w:r>
      <w:r>
        <w:tab/>
      </w:r>
      <w:r>
        <w:tab/>
      </w:r>
      <w:r>
        <w:tab/>
      </w:r>
      <w:r>
        <w:tab/>
      </w:r>
      <w:r>
        <w:tab/>
      </w:r>
      <w:r>
        <w:tab/>
        <w:t>&lt;/AccessType&gt;</w:t>
      </w:r>
    </w:p>
    <w:p w14:paraId="1EC65555" w14:textId="77777777" w:rsidR="0053428C" w:rsidRDefault="0053428C" w:rsidP="0053428C">
      <w:pPr>
        <w:pStyle w:val="PL"/>
      </w:pPr>
      <w:r>
        <w:tab/>
      </w:r>
      <w:r>
        <w:tab/>
      </w:r>
      <w:r>
        <w:tab/>
      </w:r>
      <w:r>
        <w:tab/>
      </w:r>
      <w:r>
        <w:tab/>
      </w:r>
      <w:r>
        <w:tab/>
      </w:r>
      <w:r>
        <w:tab/>
      </w:r>
      <w:r>
        <w:tab/>
        <w:t>&lt;DFFormat&gt;</w:t>
      </w:r>
    </w:p>
    <w:p w14:paraId="39C45A92" w14:textId="77777777" w:rsidR="0053428C" w:rsidRDefault="0053428C" w:rsidP="0053428C">
      <w:pPr>
        <w:pStyle w:val="PL"/>
      </w:pPr>
      <w:r>
        <w:tab/>
      </w:r>
      <w:r>
        <w:tab/>
      </w:r>
      <w:r>
        <w:tab/>
      </w:r>
      <w:r>
        <w:tab/>
      </w:r>
      <w:r>
        <w:tab/>
      </w:r>
      <w:r>
        <w:tab/>
      </w:r>
      <w:r>
        <w:tab/>
      </w:r>
      <w:r>
        <w:tab/>
      </w:r>
      <w:r>
        <w:tab/>
        <w:t>&lt;bool/&gt;</w:t>
      </w:r>
    </w:p>
    <w:p w14:paraId="3CD371D3" w14:textId="77777777" w:rsidR="0053428C" w:rsidRDefault="0053428C" w:rsidP="0053428C">
      <w:pPr>
        <w:pStyle w:val="PL"/>
      </w:pPr>
      <w:r>
        <w:tab/>
      </w:r>
      <w:r>
        <w:tab/>
      </w:r>
      <w:r>
        <w:tab/>
      </w:r>
      <w:r>
        <w:tab/>
      </w:r>
      <w:r>
        <w:tab/>
      </w:r>
      <w:r>
        <w:tab/>
      </w:r>
      <w:r>
        <w:tab/>
      </w:r>
      <w:r>
        <w:tab/>
        <w:t>&lt;/DFFormat&gt;</w:t>
      </w:r>
    </w:p>
    <w:p w14:paraId="16C27CE1" w14:textId="77777777" w:rsidR="0053428C" w:rsidRDefault="0053428C" w:rsidP="0053428C">
      <w:pPr>
        <w:pStyle w:val="PL"/>
      </w:pPr>
      <w:r>
        <w:tab/>
      </w:r>
      <w:r>
        <w:tab/>
      </w:r>
      <w:r>
        <w:tab/>
      </w:r>
      <w:r>
        <w:tab/>
      </w:r>
      <w:r>
        <w:tab/>
      </w:r>
      <w:r>
        <w:tab/>
      </w:r>
      <w:r>
        <w:tab/>
      </w:r>
      <w:r>
        <w:tab/>
        <w:t>&lt;Occurrence&gt;</w:t>
      </w:r>
    </w:p>
    <w:p w14:paraId="3E3D7351" w14:textId="77777777" w:rsidR="0053428C" w:rsidRDefault="0053428C" w:rsidP="0053428C">
      <w:pPr>
        <w:pStyle w:val="PL"/>
      </w:pPr>
      <w:r>
        <w:tab/>
      </w:r>
      <w:r>
        <w:tab/>
      </w:r>
      <w:r>
        <w:tab/>
      </w:r>
      <w:r>
        <w:tab/>
      </w:r>
      <w:r>
        <w:tab/>
      </w:r>
      <w:r>
        <w:tab/>
      </w:r>
      <w:r>
        <w:tab/>
      </w:r>
      <w:r>
        <w:tab/>
      </w:r>
      <w:r>
        <w:tab/>
        <w:t>&lt;One/&gt;</w:t>
      </w:r>
    </w:p>
    <w:p w14:paraId="567DD160" w14:textId="77777777" w:rsidR="0053428C" w:rsidRDefault="0053428C" w:rsidP="0053428C">
      <w:pPr>
        <w:pStyle w:val="PL"/>
      </w:pPr>
      <w:r>
        <w:tab/>
      </w:r>
      <w:r>
        <w:tab/>
      </w:r>
      <w:r>
        <w:tab/>
      </w:r>
      <w:r>
        <w:tab/>
      </w:r>
      <w:r>
        <w:tab/>
      </w:r>
      <w:r>
        <w:tab/>
      </w:r>
      <w:r>
        <w:tab/>
      </w:r>
      <w:r>
        <w:tab/>
        <w:t>&lt;/Occurrence&gt;</w:t>
      </w:r>
    </w:p>
    <w:p w14:paraId="33D63FBE" w14:textId="77777777" w:rsidR="0053428C" w:rsidRDefault="0053428C" w:rsidP="0053428C">
      <w:pPr>
        <w:pStyle w:val="PL"/>
      </w:pPr>
      <w:r>
        <w:tab/>
      </w:r>
      <w:r>
        <w:tab/>
      </w:r>
      <w:r>
        <w:tab/>
      </w:r>
      <w:r>
        <w:tab/>
      </w:r>
      <w:r>
        <w:tab/>
      </w:r>
      <w:r>
        <w:tab/>
      </w:r>
      <w:r>
        <w:tab/>
      </w:r>
      <w:r>
        <w:tab/>
        <w:t>&lt;Scope&gt;</w:t>
      </w:r>
    </w:p>
    <w:p w14:paraId="3D583D22" w14:textId="77777777" w:rsidR="0053428C" w:rsidRDefault="0053428C" w:rsidP="0053428C">
      <w:pPr>
        <w:pStyle w:val="PL"/>
      </w:pPr>
      <w:r>
        <w:tab/>
      </w:r>
      <w:r>
        <w:tab/>
      </w:r>
      <w:r>
        <w:tab/>
      </w:r>
      <w:r>
        <w:tab/>
      </w:r>
      <w:r>
        <w:tab/>
      </w:r>
      <w:r>
        <w:tab/>
      </w:r>
      <w:r>
        <w:tab/>
      </w:r>
      <w:r>
        <w:tab/>
      </w:r>
      <w:r>
        <w:tab/>
        <w:t>&lt;Dynamic/&gt;</w:t>
      </w:r>
    </w:p>
    <w:p w14:paraId="7D2E0469" w14:textId="77777777" w:rsidR="0053428C" w:rsidRDefault="0053428C" w:rsidP="0053428C">
      <w:pPr>
        <w:pStyle w:val="PL"/>
      </w:pPr>
      <w:r>
        <w:tab/>
      </w:r>
      <w:r>
        <w:tab/>
      </w:r>
      <w:r>
        <w:tab/>
      </w:r>
      <w:r>
        <w:tab/>
      </w:r>
      <w:r>
        <w:tab/>
      </w:r>
      <w:r>
        <w:tab/>
      </w:r>
      <w:r>
        <w:tab/>
      </w:r>
      <w:r>
        <w:tab/>
        <w:t>&lt;/Scope&gt;</w:t>
      </w:r>
    </w:p>
    <w:p w14:paraId="696C1FC9"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740C54BB" w14:textId="77777777" w:rsidR="0053428C" w:rsidRDefault="0053428C" w:rsidP="0053428C">
      <w:pPr>
        <w:pStyle w:val="PL"/>
      </w:pPr>
      <w:r>
        <w:tab/>
      </w:r>
      <w:r>
        <w:tab/>
      </w:r>
      <w:r>
        <w:tab/>
      </w:r>
      <w:r>
        <w:tab/>
      </w:r>
      <w:r>
        <w:tab/>
      </w:r>
      <w:r>
        <w:tab/>
      </w:r>
      <w:r>
        <w:tab/>
      </w:r>
      <w:r>
        <w:tab/>
        <w:t>&lt;DFType&gt;</w:t>
      </w:r>
    </w:p>
    <w:p w14:paraId="181B8DA9"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74164C7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68009F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490AD3BF"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3F6A14C3" w14:textId="77777777" w:rsidR="0053428C" w:rsidRPr="00154A38" w:rsidRDefault="0053428C" w:rsidP="0053428C">
      <w:pPr>
        <w:pStyle w:val="PL"/>
        <w:rPr>
          <w:lang w:eastAsia="ko-KR"/>
        </w:rPr>
      </w:pPr>
    </w:p>
    <w:p w14:paraId="63AB5687" w14:textId="77777777" w:rsidR="0053428C" w:rsidRDefault="0053428C" w:rsidP="0053428C">
      <w:pPr>
        <w:pStyle w:val="PL"/>
      </w:pPr>
      <w:r>
        <w:tab/>
      </w:r>
      <w:r>
        <w:tab/>
      </w:r>
      <w:r>
        <w:tab/>
      </w:r>
      <w:r>
        <w:tab/>
      </w:r>
      <w:r>
        <w:tab/>
      </w:r>
      <w:r>
        <w:tab/>
        <w:t>&lt;Node&gt;</w:t>
      </w:r>
    </w:p>
    <w:p w14:paraId="3F236324" w14:textId="77777777" w:rsidR="0053428C" w:rsidRDefault="0053428C" w:rsidP="0053428C">
      <w:pPr>
        <w:pStyle w:val="PL"/>
      </w:pPr>
      <w:r>
        <w:tab/>
      </w:r>
      <w:r>
        <w:tab/>
      </w:r>
      <w:r>
        <w:tab/>
      </w:r>
      <w:r>
        <w:tab/>
      </w:r>
      <w:r>
        <w:tab/>
      </w:r>
      <w:r>
        <w:tab/>
      </w:r>
      <w:r>
        <w:tab/>
        <w:t>&lt;NodeName&gt;Bearer_independent_protocol&lt;/NodeName&gt;</w:t>
      </w:r>
    </w:p>
    <w:p w14:paraId="4B9F3DB6" w14:textId="77777777" w:rsidR="0053428C" w:rsidRDefault="0053428C" w:rsidP="0053428C">
      <w:pPr>
        <w:pStyle w:val="PL"/>
      </w:pPr>
      <w:r>
        <w:tab/>
      </w:r>
      <w:r>
        <w:tab/>
      </w:r>
      <w:r>
        <w:tab/>
      </w:r>
      <w:r>
        <w:tab/>
      </w:r>
      <w:r>
        <w:tab/>
      </w:r>
      <w:r>
        <w:tab/>
      </w:r>
      <w:r>
        <w:tab/>
        <w:t>&lt;DFProperties&gt;</w:t>
      </w:r>
    </w:p>
    <w:p w14:paraId="370F3C98" w14:textId="77777777" w:rsidR="0053428C" w:rsidRDefault="0053428C" w:rsidP="0053428C">
      <w:pPr>
        <w:pStyle w:val="PL"/>
      </w:pPr>
      <w:r>
        <w:tab/>
      </w:r>
      <w:r>
        <w:tab/>
      </w:r>
      <w:r>
        <w:tab/>
      </w:r>
      <w:r>
        <w:tab/>
      </w:r>
      <w:r>
        <w:tab/>
      </w:r>
      <w:r>
        <w:tab/>
      </w:r>
      <w:r>
        <w:tab/>
      </w:r>
      <w:r>
        <w:tab/>
        <w:t>&lt;AccessType&gt;</w:t>
      </w:r>
    </w:p>
    <w:p w14:paraId="5E946603" w14:textId="77777777" w:rsidR="0053428C" w:rsidRDefault="0053428C" w:rsidP="0053428C">
      <w:pPr>
        <w:pStyle w:val="PL"/>
      </w:pPr>
      <w:r>
        <w:tab/>
      </w:r>
      <w:r>
        <w:tab/>
      </w:r>
      <w:r>
        <w:tab/>
      </w:r>
      <w:r>
        <w:tab/>
      </w:r>
      <w:r>
        <w:tab/>
      </w:r>
      <w:r>
        <w:tab/>
      </w:r>
      <w:r>
        <w:tab/>
      </w:r>
      <w:r>
        <w:tab/>
      </w:r>
      <w:r>
        <w:tab/>
        <w:t>&lt;Get/&gt;</w:t>
      </w:r>
    </w:p>
    <w:p w14:paraId="7E1A7646" w14:textId="77777777" w:rsidR="0053428C" w:rsidRDefault="0053428C" w:rsidP="0053428C">
      <w:pPr>
        <w:pStyle w:val="PL"/>
      </w:pPr>
      <w:r>
        <w:tab/>
      </w:r>
      <w:r>
        <w:tab/>
      </w:r>
      <w:r>
        <w:tab/>
      </w:r>
      <w:r>
        <w:tab/>
      </w:r>
      <w:r>
        <w:tab/>
      </w:r>
      <w:r>
        <w:tab/>
      </w:r>
      <w:r>
        <w:tab/>
      </w:r>
      <w:r>
        <w:tab/>
      </w:r>
      <w:r>
        <w:tab/>
        <w:t>&lt;Replace/&gt;</w:t>
      </w:r>
    </w:p>
    <w:p w14:paraId="58385EED" w14:textId="77777777" w:rsidR="0053428C" w:rsidRDefault="0053428C" w:rsidP="0053428C">
      <w:pPr>
        <w:pStyle w:val="PL"/>
      </w:pPr>
      <w:r>
        <w:tab/>
      </w:r>
      <w:r>
        <w:tab/>
      </w:r>
      <w:r>
        <w:tab/>
      </w:r>
      <w:r>
        <w:tab/>
      </w:r>
      <w:r>
        <w:tab/>
      </w:r>
      <w:r>
        <w:tab/>
      </w:r>
      <w:r>
        <w:tab/>
      </w:r>
      <w:r>
        <w:tab/>
        <w:t>&lt;/AccessType&gt;</w:t>
      </w:r>
    </w:p>
    <w:p w14:paraId="059EA1E9" w14:textId="77777777" w:rsidR="0053428C" w:rsidRDefault="0053428C" w:rsidP="0053428C">
      <w:pPr>
        <w:pStyle w:val="PL"/>
      </w:pPr>
      <w:r>
        <w:tab/>
      </w:r>
      <w:r>
        <w:tab/>
      </w:r>
      <w:r>
        <w:tab/>
      </w:r>
      <w:r>
        <w:tab/>
      </w:r>
      <w:r>
        <w:tab/>
      </w:r>
      <w:r>
        <w:tab/>
      </w:r>
      <w:r>
        <w:tab/>
      </w:r>
      <w:r>
        <w:tab/>
        <w:t>&lt;DFFormat&gt;</w:t>
      </w:r>
    </w:p>
    <w:p w14:paraId="31B62C21" w14:textId="77777777" w:rsidR="0053428C" w:rsidRDefault="0053428C" w:rsidP="0053428C">
      <w:pPr>
        <w:pStyle w:val="PL"/>
      </w:pPr>
      <w:r>
        <w:tab/>
      </w:r>
      <w:r>
        <w:tab/>
      </w:r>
      <w:r>
        <w:tab/>
      </w:r>
      <w:r>
        <w:tab/>
      </w:r>
      <w:r>
        <w:tab/>
      </w:r>
      <w:r>
        <w:tab/>
      </w:r>
      <w:r>
        <w:tab/>
      </w:r>
      <w:r>
        <w:tab/>
      </w:r>
      <w:r>
        <w:tab/>
        <w:t>&lt;bool/&gt;</w:t>
      </w:r>
    </w:p>
    <w:p w14:paraId="34C7C894" w14:textId="77777777" w:rsidR="0053428C" w:rsidRDefault="0053428C" w:rsidP="0053428C">
      <w:pPr>
        <w:pStyle w:val="PL"/>
      </w:pPr>
      <w:r>
        <w:tab/>
      </w:r>
      <w:r>
        <w:tab/>
      </w:r>
      <w:r>
        <w:tab/>
      </w:r>
      <w:r>
        <w:tab/>
      </w:r>
      <w:r>
        <w:tab/>
      </w:r>
      <w:r>
        <w:tab/>
      </w:r>
      <w:r>
        <w:tab/>
      </w:r>
      <w:r>
        <w:tab/>
        <w:t>&lt;/DFFormat&gt;</w:t>
      </w:r>
    </w:p>
    <w:p w14:paraId="6F66A064" w14:textId="77777777" w:rsidR="0053428C" w:rsidRDefault="0053428C" w:rsidP="0053428C">
      <w:pPr>
        <w:pStyle w:val="PL"/>
      </w:pPr>
      <w:r>
        <w:tab/>
      </w:r>
      <w:r>
        <w:tab/>
      </w:r>
      <w:r>
        <w:tab/>
      </w:r>
      <w:r>
        <w:tab/>
      </w:r>
      <w:r>
        <w:tab/>
      </w:r>
      <w:r>
        <w:tab/>
      </w:r>
      <w:r>
        <w:tab/>
      </w:r>
      <w:r>
        <w:tab/>
        <w:t>&lt;Occurrence&gt;</w:t>
      </w:r>
    </w:p>
    <w:p w14:paraId="4F24193C" w14:textId="77777777" w:rsidR="0053428C" w:rsidRDefault="0053428C" w:rsidP="0053428C">
      <w:pPr>
        <w:pStyle w:val="PL"/>
      </w:pPr>
      <w:r>
        <w:tab/>
      </w:r>
      <w:r>
        <w:tab/>
      </w:r>
      <w:r>
        <w:tab/>
      </w:r>
      <w:r>
        <w:tab/>
      </w:r>
      <w:r>
        <w:tab/>
      </w:r>
      <w:r>
        <w:tab/>
      </w:r>
      <w:r>
        <w:tab/>
      </w:r>
      <w:r>
        <w:tab/>
      </w:r>
      <w:r>
        <w:tab/>
        <w:t>&lt;ZeroOrOne/&gt;</w:t>
      </w:r>
    </w:p>
    <w:p w14:paraId="36E8E4D8" w14:textId="77777777" w:rsidR="0053428C" w:rsidRDefault="0053428C" w:rsidP="0053428C">
      <w:pPr>
        <w:pStyle w:val="PL"/>
      </w:pPr>
      <w:r>
        <w:tab/>
      </w:r>
      <w:r>
        <w:tab/>
      </w:r>
      <w:r>
        <w:tab/>
      </w:r>
      <w:r>
        <w:tab/>
      </w:r>
      <w:r>
        <w:tab/>
      </w:r>
      <w:r>
        <w:tab/>
      </w:r>
      <w:r>
        <w:tab/>
      </w:r>
      <w:r>
        <w:tab/>
        <w:t>&lt;/Occurrence&gt;</w:t>
      </w:r>
    </w:p>
    <w:p w14:paraId="1FA00857" w14:textId="77777777" w:rsidR="0053428C" w:rsidRDefault="0053428C" w:rsidP="0053428C">
      <w:pPr>
        <w:pStyle w:val="PL"/>
      </w:pPr>
      <w:r>
        <w:tab/>
      </w:r>
      <w:r>
        <w:tab/>
      </w:r>
      <w:r>
        <w:tab/>
      </w:r>
      <w:r>
        <w:tab/>
      </w:r>
      <w:r>
        <w:tab/>
      </w:r>
      <w:r>
        <w:tab/>
      </w:r>
      <w:r>
        <w:tab/>
      </w:r>
      <w:r>
        <w:tab/>
        <w:t>&lt;Scope&gt;</w:t>
      </w:r>
    </w:p>
    <w:p w14:paraId="596CAB39" w14:textId="77777777" w:rsidR="0053428C" w:rsidRDefault="0053428C" w:rsidP="0053428C">
      <w:pPr>
        <w:pStyle w:val="PL"/>
      </w:pPr>
      <w:r>
        <w:tab/>
      </w:r>
      <w:r>
        <w:tab/>
      </w:r>
      <w:r>
        <w:tab/>
      </w:r>
      <w:r>
        <w:tab/>
      </w:r>
      <w:r>
        <w:tab/>
      </w:r>
      <w:r>
        <w:tab/>
      </w:r>
      <w:r>
        <w:tab/>
      </w:r>
      <w:r>
        <w:tab/>
      </w:r>
      <w:r>
        <w:tab/>
        <w:t>&lt;Dynamic/&gt;</w:t>
      </w:r>
    </w:p>
    <w:p w14:paraId="38F19DB2" w14:textId="77777777" w:rsidR="0053428C" w:rsidRDefault="0053428C" w:rsidP="0053428C">
      <w:pPr>
        <w:pStyle w:val="PL"/>
      </w:pPr>
      <w:r>
        <w:tab/>
      </w:r>
      <w:r>
        <w:tab/>
      </w:r>
      <w:r>
        <w:tab/>
      </w:r>
      <w:r>
        <w:tab/>
      </w:r>
      <w:r>
        <w:tab/>
      </w:r>
      <w:r>
        <w:tab/>
      </w:r>
      <w:r>
        <w:tab/>
      </w:r>
      <w:r>
        <w:tab/>
        <w:t>&lt;/Scope&gt;</w:t>
      </w:r>
    </w:p>
    <w:p w14:paraId="283B9666"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11058DA4" w14:textId="77777777" w:rsidR="0053428C" w:rsidRDefault="0053428C" w:rsidP="0053428C">
      <w:pPr>
        <w:pStyle w:val="PL"/>
      </w:pPr>
      <w:r>
        <w:tab/>
      </w:r>
      <w:r>
        <w:tab/>
      </w:r>
      <w:r>
        <w:tab/>
      </w:r>
      <w:r>
        <w:tab/>
      </w:r>
      <w:r>
        <w:tab/>
      </w:r>
      <w:r>
        <w:tab/>
      </w:r>
      <w:r>
        <w:tab/>
      </w:r>
      <w:r>
        <w:tab/>
        <w:t>&lt;DFType&gt;</w:t>
      </w:r>
    </w:p>
    <w:p w14:paraId="1D17841A"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2A33A3C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A1EC3F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295096D3"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13B6EA0E" w14:textId="77777777" w:rsidR="0053428C" w:rsidRPr="00154A38" w:rsidRDefault="0053428C" w:rsidP="0053428C">
      <w:pPr>
        <w:pStyle w:val="PL"/>
        <w:rPr>
          <w:lang w:eastAsia="ko-KR"/>
        </w:rPr>
      </w:pPr>
    </w:p>
    <w:p w14:paraId="5A1C2B19" w14:textId="77777777" w:rsidR="00910D83" w:rsidRDefault="00910D83" w:rsidP="00910D83">
      <w:pPr>
        <w:pStyle w:val="PL"/>
      </w:pPr>
      <w:r>
        <w:tab/>
      </w:r>
      <w:r>
        <w:tab/>
      </w:r>
      <w:r>
        <w:tab/>
      </w:r>
      <w:r>
        <w:tab/>
      </w:r>
      <w:r>
        <w:tab/>
      </w:r>
      <w:r>
        <w:tab/>
        <w:t>&lt;Node&gt;</w:t>
      </w:r>
    </w:p>
    <w:p w14:paraId="05AE34C7" w14:textId="77777777" w:rsidR="00910D83" w:rsidRDefault="00910D83" w:rsidP="00910D83">
      <w:pPr>
        <w:pStyle w:val="PL"/>
      </w:pPr>
      <w:r>
        <w:tab/>
      </w:r>
      <w:r>
        <w:tab/>
      </w:r>
      <w:r>
        <w:tab/>
      </w:r>
      <w:r>
        <w:tab/>
      </w:r>
      <w:r>
        <w:tab/>
      </w:r>
      <w:r>
        <w:tab/>
      </w:r>
      <w:r>
        <w:tab/>
        <w:t>&lt;NodeName&gt;</w:t>
      </w:r>
      <w:r w:rsidRPr="00197BFF">
        <w:t>Location_services_over_</w:t>
      </w:r>
      <w:r>
        <w:t>LCS_UPP&lt;/NodeName&gt;</w:t>
      </w:r>
    </w:p>
    <w:p w14:paraId="072B6FD7" w14:textId="77777777" w:rsidR="00910D83" w:rsidRDefault="00910D83" w:rsidP="00910D83">
      <w:pPr>
        <w:pStyle w:val="PL"/>
      </w:pPr>
      <w:r>
        <w:tab/>
      </w:r>
      <w:r>
        <w:tab/>
      </w:r>
      <w:r>
        <w:tab/>
      </w:r>
      <w:r>
        <w:tab/>
      </w:r>
      <w:r>
        <w:tab/>
      </w:r>
      <w:r>
        <w:tab/>
      </w:r>
      <w:r>
        <w:tab/>
        <w:t>&lt;DFProperties&gt;</w:t>
      </w:r>
    </w:p>
    <w:p w14:paraId="286E51C4" w14:textId="77777777" w:rsidR="00910D83" w:rsidRDefault="00910D83" w:rsidP="00910D83">
      <w:pPr>
        <w:pStyle w:val="PL"/>
      </w:pPr>
      <w:r>
        <w:tab/>
      </w:r>
      <w:r>
        <w:tab/>
      </w:r>
      <w:r>
        <w:tab/>
      </w:r>
      <w:r>
        <w:tab/>
      </w:r>
      <w:r>
        <w:tab/>
      </w:r>
      <w:r>
        <w:tab/>
      </w:r>
      <w:r>
        <w:tab/>
      </w:r>
      <w:r>
        <w:tab/>
        <w:t>&lt;AccessType&gt;</w:t>
      </w:r>
    </w:p>
    <w:p w14:paraId="2B438AB2" w14:textId="77777777" w:rsidR="00910D83" w:rsidRDefault="00910D83" w:rsidP="00910D83">
      <w:pPr>
        <w:pStyle w:val="PL"/>
      </w:pPr>
      <w:r>
        <w:tab/>
      </w:r>
      <w:r>
        <w:tab/>
      </w:r>
      <w:r>
        <w:tab/>
      </w:r>
      <w:r>
        <w:tab/>
      </w:r>
      <w:r>
        <w:tab/>
      </w:r>
      <w:r>
        <w:tab/>
      </w:r>
      <w:r>
        <w:tab/>
      </w:r>
      <w:r>
        <w:tab/>
      </w:r>
      <w:r>
        <w:tab/>
        <w:t>&lt;Get/&gt;</w:t>
      </w:r>
    </w:p>
    <w:p w14:paraId="592C94DF" w14:textId="77777777" w:rsidR="00910D83" w:rsidRDefault="00910D83" w:rsidP="00910D83">
      <w:pPr>
        <w:pStyle w:val="PL"/>
      </w:pPr>
      <w:r>
        <w:tab/>
      </w:r>
      <w:r>
        <w:tab/>
      </w:r>
      <w:r>
        <w:tab/>
      </w:r>
      <w:r>
        <w:tab/>
      </w:r>
      <w:r>
        <w:tab/>
      </w:r>
      <w:r>
        <w:tab/>
      </w:r>
      <w:r>
        <w:tab/>
      </w:r>
      <w:r>
        <w:tab/>
      </w:r>
      <w:r>
        <w:tab/>
        <w:t>&lt;Replace/&gt;</w:t>
      </w:r>
    </w:p>
    <w:p w14:paraId="1E58106C" w14:textId="77777777" w:rsidR="00910D83" w:rsidRDefault="00910D83" w:rsidP="00910D83">
      <w:pPr>
        <w:pStyle w:val="PL"/>
      </w:pPr>
      <w:r>
        <w:tab/>
      </w:r>
      <w:r>
        <w:tab/>
      </w:r>
      <w:r>
        <w:tab/>
      </w:r>
      <w:r>
        <w:tab/>
      </w:r>
      <w:r>
        <w:tab/>
      </w:r>
      <w:r>
        <w:tab/>
      </w:r>
      <w:r>
        <w:tab/>
      </w:r>
      <w:r>
        <w:tab/>
        <w:t>&lt;/AccessType&gt;</w:t>
      </w:r>
    </w:p>
    <w:p w14:paraId="337AB7CE" w14:textId="77777777" w:rsidR="00910D83" w:rsidRDefault="00910D83" w:rsidP="00910D83">
      <w:pPr>
        <w:pStyle w:val="PL"/>
      </w:pPr>
      <w:r>
        <w:tab/>
      </w:r>
      <w:r>
        <w:tab/>
      </w:r>
      <w:r>
        <w:tab/>
      </w:r>
      <w:r>
        <w:tab/>
      </w:r>
      <w:r>
        <w:tab/>
      </w:r>
      <w:r>
        <w:tab/>
      </w:r>
      <w:r>
        <w:tab/>
      </w:r>
      <w:r>
        <w:tab/>
        <w:t>&lt;DFFormat&gt;</w:t>
      </w:r>
    </w:p>
    <w:p w14:paraId="05EA3900" w14:textId="77777777" w:rsidR="00910D83" w:rsidRDefault="00910D83" w:rsidP="00910D83">
      <w:pPr>
        <w:pStyle w:val="PL"/>
      </w:pPr>
      <w:r>
        <w:tab/>
      </w:r>
      <w:r>
        <w:tab/>
      </w:r>
      <w:r>
        <w:tab/>
      </w:r>
      <w:r>
        <w:tab/>
      </w:r>
      <w:r>
        <w:tab/>
      </w:r>
      <w:r>
        <w:tab/>
      </w:r>
      <w:r>
        <w:tab/>
      </w:r>
      <w:r>
        <w:tab/>
      </w:r>
      <w:r>
        <w:tab/>
        <w:t>&lt;bool/&gt;</w:t>
      </w:r>
    </w:p>
    <w:p w14:paraId="05995C57" w14:textId="77777777" w:rsidR="00910D83" w:rsidRDefault="00910D83" w:rsidP="00910D83">
      <w:pPr>
        <w:pStyle w:val="PL"/>
      </w:pPr>
      <w:r>
        <w:tab/>
      </w:r>
      <w:r>
        <w:tab/>
      </w:r>
      <w:r>
        <w:tab/>
      </w:r>
      <w:r>
        <w:tab/>
      </w:r>
      <w:r>
        <w:tab/>
      </w:r>
      <w:r>
        <w:tab/>
      </w:r>
      <w:r>
        <w:tab/>
      </w:r>
      <w:r>
        <w:tab/>
        <w:t>&lt;/DFFormat&gt;</w:t>
      </w:r>
    </w:p>
    <w:p w14:paraId="677836F1" w14:textId="77777777" w:rsidR="00910D83" w:rsidRDefault="00910D83" w:rsidP="00910D83">
      <w:pPr>
        <w:pStyle w:val="PL"/>
      </w:pPr>
      <w:r>
        <w:tab/>
      </w:r>
      <w:r>
        <w:tab/>
      </w:r>
      <w:r>
        <w:tab/>
      </w:r>
      <w:r>
        <w:tab/>
      </w:r>
      <w:r>
        <w:tab/>
      </w:r>
      <w:r>
        <w:tab/>
      </w:r>
      <w:r>
        <w:tab/>
      </w:r>
      <w:r>
        <w:tab/>
        <w:t>&lt;Occurrence&gt;</w:t>
      </w:r>
    </w:p>
    <w:p w14:paraId="09E0A461" w14:textId="77777777" w:rsidR="00910D83" w:rsidRDefault="00910D83" w:rsidP="00910D83">
      <w:pPr>
        <w:pStyle w:val="PL"/>
      </w:pPr>
      <w:r>
        <w:tab/>
      </w:r>
      <w:r>
        <w:tab/>
      </w:r>
      <w:r>
        <w:tab/>
      </w:r>
      <w:r>
        <w:tab/>
      </w:r>
      <w:r>
        <w:tab/>
      </w:r>
      <w:r>
        <w:tab/>
      </w:r>
      <w:r>
        <w:tab/>
      </w:r>
      <w:r>
        <w:tab/>
      </w:r>
      <w:r>
        <w:tab/>
        <w:t>&lt;ZeroOrOne/&gt;</w:t>
      </w:r>
    </w:p>
    <w:p w14:paraId="0A0ED523" w14:textId="77777777" w:rsidR="00910D83" w:rsidRDefault="00910D83" w:rsidP="00910D83">
      <w:pPr>
        <w:pStyle w:val="PL"/>
      </w:pPr>
      <w:r>
        <w:tab/>
      </w:r>
      <w:r>
        <w:tab/>
      </w:r>
      <w:r>
        <w:tab/>
      </w:r>
      <w:r>
        <w:tab/>
      </w:r>
      <w:r>
        <w:tab/>
      </w:r>
      <w:r>
        <w:tab/>
      </w:r>
      <w:r>
        <w:tab/>
      </w:r>
      <w:r>
        <w:tab/>
        <w:t>&lt;/Occurrence&gt;</w:t>
      </w:r>
    </w:p>
    <w:p w14:paraId="76136685" w14:textId="77777777" w:rsidR="00910D83" w:rsidRDefault="00910D83" w:rsidP="00910D83">
      <w:pPr>
        <w:pStyle w:val="PL"/>
      </w:pPr>
      <w:r>
        <w:tab/>
      </w:r>
      <w:r>
        <w:tab/>
      </w:r>
      <w:r>
        <w:tab/>
      </w:r>
      <w:r>
        <w:tab/>
      </w:r>
      <w:r>
        <w:tab/>
      </w:r>
      <w:r>
        <w:tab/>
      </w:r>
      <w:r>
        <w:tab/>
      </w:r>
      <w:r>
        <w:tab/>
        <w:t>&lt;Scope&gt;</w:t>
      </w:r>
    </w:p>
    <w:p w14:paraId="6150EF1B" w14:textId="77777777" w:rsidR="00910D83" w:rsidRDefault="00910D83" w:rsidP="00910D83">
      <w:pPr>
        <w:pStyle w:val="PL"/>
      </w:pPr>
      <w:r>
        <w:tab/>
      </w:r>
      <w:r>
        <w:tab/>
      </w:r>
      <w:r>
        <w:tab/>
      </w:r>
      <w:r>
        <w:tab/>
      </w:r>
      <w:r>
        <w:tab/>
      </w:r>
      <w:r>
        <w:tab/>
      </w:r>
      <w:r>
        <w:tab/>
      </w:r>
      <w:r>
        <w:tab/>
      </w:r>
      <w:r>
        <w:tab/>
        <w:t>&lt;Dynamic/&gt;</w:t>
      </w:r>
    </w:p>
    <w:p w14:paraId="78F1C322" w14:textId="77777777" w:rsidR="00910D83" w:rsidRDefault="00910D83" w:rsidP="00910D83">
      <w:pPr>
        <w:pStyle w:val="PL"/>
      </w:pPr>
      <w:r>
        <w:tab/>
      </w:r>
      <w:r>
        <w:tab/>
      </w:r>
      <w:r>
        <w:tab/>
      </w:r>
      <w:r>
        <w:tab/>
      </w:r>
      <w:r>
        <w:tab/>
      </w:r>
      <w:r>
        <w:tab/>
      </w:r>
      <w:r>
        <w:tab/>
      </w:r>
      <w:r>
        <w:tab/>
        <w:t>&lt;/Scope&gt;</w:t>
      </w:r>
    </w:p>
    <w:p w14:paraId="6DD7F7DE" w14:textId="77777777" w:rsidR="00910D83" w:rsidRDefault="00910D83" w:rsidP="00910D83">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non-subscribed SNPN.&lt;/DFTitle&gt;</w:t>
      </w:r>
    </w:p>
    <w:p w14:paraId="114CFE0E" w14:textId="77777777" w:rsidR="00910D83" w:rsidRDefault="00910D83" w:rsidP="00910D83">
      <w:pPr>
        <w:pStyle w:val="PL"/>
      </w:pPr>
      <w:r>
        <w:tab/>
      </w:r>
      <w:r>
        <w:tab/>
      </w:r>
      <w:r>
        <w:tab/>
      </w:r>
      <w:r>
        <w:tab/>
      </w:r>
      <w:r>
        <w:tab/>
      </w:r>
      <w:r>
        <w:tab/>
      </w:r>
      <w:r>
        <w:tab/>
      </w:r>
      <w:r>
        <w:tab/>
        <w:t>&lt;DFType&gt;</w:t>
      </w:r>
    </w:p>
    <w:p w14:paraId="51BB230C" w14:textId="77777777" w:rsidR="00910D83" w:rsidRDefault="00910D83" w:rsidP="00910D83">
      <w:pPr>
        <w:pStyle w:val="PL"/>
      </w:pPr>
      <w:r>
        <w:tab/>
      </w:r>
      <w:r>
        <w:tab/>
      </w:r>
      <w:r>
        <w:tab/>
      </w:r>
      <w:r>
        <w:tab/>
      </w:r>
      <w:r>
        <w:tab/>
      </w:r>
      <w:r>
        <w:tab/>
      </w:r>
      <w:r>
        <w:tab/>
      </w:r>
      <w:r>
        <w:tab/>
      </w:r>
      <w:r>
        <w:tab/>
        <w:t>&lt;MIME&gt;text/plain&lt;/MIME&gt;</w:t>
      </w:r>
    </w:p>
    <w:p w14:paraId="133C5389" w14:textId="77777777" w:rsidR="00910D83" w:rsidRDefault="00910D83" w:rsidP="00910D83">
      <w:pPr>
        <w:pStyle w:val="PL"/>
      </w:pPr>
      <w:r>
        <w:tab/>
      </w:r>
      <w:r>
        <w:tab/>
      </w:r>
      <w:r>
        <w:tab/>
      </w:r>
      <w:r>
        <w:tab/>
      </w:r>
      <w:r>
        <w:tab/>
      </w:r>
      <w:r>
        <w:tab/>
      </w:r>
      <w:r>
        <w:tab/>
      </w:r>
      <w:r>
        <w:tab/>
        <w:t>&lt;/DFType&gt;</w:t>
      </w:r>
    </w:p>
    <w:p w14:paraId="0C5D6FE3" w14:textId="77777777" w:rsidR="00910D83" w:rsidRDefault="00910D83" w:rsidP="00910D83">
      <w:pPr>
        <w:pStyle w:val="PL"/>
      </w:pPr>
      <w:r>
        <w:tab/>
      </w:r>
      <w:r>
        <w:tab/>
      </w:r>
      <w:r>
        <w:tab/>
      </w:r>
      <w:r>
        <w:tab/>
      </w:r>
      <w:r>
        <w:tab/>
      </w:r>
      <w:r>
        <w:tab/>
      </w:r>
      <w:r>
        <w:tab/>
        <w:t>&lt;/DFProperties&gt;</w:t>
      </w:r>
    </w:p>
    <w:p w14:paraId="779A0505" w14:textId="77777777" w:rsidR="00910D83" w:rsidRDefault="00910D83" w:rsidP="00910D83">
      <w:pPr>
        <w:pStyle w:val="PL"/>
      </w:pPr>
      <w:r>
        <w:tab/>
      </w:r>
      <w:r>
        <w:tab/>
      </w:r>
      <w:r>
        <w:tab/>
      </w:r>
      <w:r>
        <w:tab/>
      </w:r>
      <w:r>
        <w:tab/>
      </w:r>
      <w:r>
        <w:tab/>
        <w:t>&lt;/Node&gt;</w:t>
      </w:r>
    </w:p>
    <w:p w14:paraId="6ABF7B70" w14:textId="77777777" w:rsidR="00910D83" w:rsidRPr="00154A38" w:rsidRDefault="00910D83" w:rsidP="00910D83">
      <w:pPr>
        <w:pStyle w:val="PL"/>
      </w:pPr>
      <w:r>
        <w:rPr>
          <w:lang w:eastAsia="ko-KR"/>
        </w:rPr>
        <w:tab/>
      </w:r>
      <w:r w:rsidRPr="00154A38">
        <w:rPr>
          <w:lang w:eastAsia="ko-KR"/>
        </w:rPr>
        <w:tab/>
      </w:r>
      <w:r w:rsidRPr="00154A38">
        <w:rPr>
          <w:lang w:eastAsia="ko-KR"/>
        </w:rPr>
        <w:tab/>
      </w:r>
      <w:r w:rsidRPr="00154A38">
        <w:tab/>
      </w:r>
      <w:r w:rsidRPr="00154A38">
        <w:tab/>
        <w:t>&lt;/Node&gt;</w:t>
      </w:r>
    </w:p>
    <w:p w14:paraId="40D071F4" w14:textId="77777777" w:rsidR="0053428C" w:rsidRPr="00154A38" w:rsidRDefault="0053428C" w:rsidP="0053428C">
      <w:pPr>
        <w:pStyle w:val="PL"/>
      </w:pPr>
    </w:p>
    <w:p w14:paraId="17B07A7B" w14:textId="77777777" w:rsidR="0053428C" w:rsidRPr="001542EE" w:rsidRDefault="0053428C" w:rsidP="0053428C">
      <w:pPr>
        <w:pStyle w:val="PL"/>
      </w:pPr>
      <w:r>
        <w:tab/>
      </w:r>
      <w:r w:rsidRPr="00154A38">
        <w:tab/>
      </w:r>
      <w:r w:rsidRPr="00154A38">
        <w:tab/>
      </w:r>
      <w:r w:rsidRPr="00154A38">
        <w:tab/>
        <w:t>&lt;/Node&gt;</w:t>
      </w:r>
    </w:p>
    <w:p w14:paraId="6857762E" w14:textId="77777777" w:rsidR="0053428C" w:rsidRDefault="0053428C" w:rsidP="0053428C">
      <w:pPr>
        <w:pStyle w:val="PL"/>
      </w:pPr>
    </w:p>
    <w:p w14:paraId="7E5DB712"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6C45311C"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3579FDE0"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40D5A36"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F4A894F" w14:textId="77777777" w:rsidR="0053428C" w:rsidRDefault="0053428C" w:rsidP="0053428C">
      <w:pPr>
        <w:pStyle w:val="PL"/>
      </w:pPr>
      <w:r>
        <w:lastRenderedPageBreak/>
        <w:tab/>
      </w:r>
      <w:r>
        <w:tab/>
      </w:r>
      <w:r w:rsidRPr="00922BB9">
        <w:tab/>
      </w:r>
      <w:r w:rsidRPr="00922BB9">
        <w:tab/>
      </w:r>
      <w:r w:rsidRPr="00922BB9">
        <w:tab/>
      </w:r>
      <w:r w:rsidRPr="00922BB9">
        <w:tab/>
      </w:r>
      <w:r w:rsidRPr="00922BB9">
        <w:tab/>
        <w:t>&lt;Get/&gt;</w:t>
      </w:r>
    </w:p>
    <w:p w14:paraId="59825E4F" w14:textId="77777777" w:rsidR="0053428C" w:rsidRPr="00F1526B" w:rsidRDefault="0053428C" w:rsidP="0053428C">
      <w:pPr>
        <w:pStyle w:val="PL"/>
      </w:pPr>
      <w:r>
        <w:tab/>
      </w:r>
      <w:r>
        <w:tab/>
      </w:r>
      <w:r>
        <w:tab/>
      </w:r>
      <w:r>
        <w:tab/>
      </w:r>
      <w:r>
        <w:tab/>
      </w:r>
      <w:r>
        <w:tab/>
      </w:r>
      <w:r>
        <w:tab/>
      </w:r>
      <w:r w:rsidRPr="00F1526B">
        <w:t>&lt;Replace/&gt;</w:t>
      </w:r>
    </w:p>
    <w:p w14:paraId="7968E8E4"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&lt;/AccessType&gt;</w:t>
      </w:r>
    </w:p>
    <w:p w14:paraId="48BB7E1F"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5BE23883"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tab/>
        <w:t>&lt;int/&gt;</w:t>
      </w:r>
    </w:p>
    <w:p w14:paraId="109EDDD9"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39B182A8" w14:textId="77777777" w:rsidR="0053428C" w:rsidRPr="0086461E" w:rsidRDefault="0053428C" w:rsidP="0053428C">
      <w:pPr>
        <w:pStyle w:val="PL"/>
        <w:rPr>
          <w:lang w:val="en-US"/>
        </w:rPr>
      </w:pPr>
      <w:r w:rsidRPr="00F1526B">
        <w:tab/>
      </w:r>
      <w:r w:rsidRPr="00F1526B">
        <w:tab/>
      </w:r>
      <w:r w:rsidRPr="00F1526B">
        <w:tab/>
      </w:r>
      <w:r w:rsidRPr="00F1526B">
        <w:tab/>
      </w:r>
      <w:r w:rsidRPr="00F1526B">
        <w:tab/>
      </w:r>
      <w:r w:rsidRPr="00F1526B">
        <w:tab/>
      </w:r>
      <w:r w:rsidRPr="0086461E">
        <w:rPr>
          <w:lang w:val="en-US"/>
        </w:rPr>
        <w:t>&lt;Occurrence&gt;</w:t>
      </w:r>
    </w:p>
    <w:p w14:paraId="69EE430A"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8ED8E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27251DCB"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5F4CDFC"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2B8F2333"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2D462F86" w14:textId="77777777" w:rsidR="0053428C" w:rsidRPr="00511EAB" w:rsidRDefault="0053428C" w:rsidP="0053428C">
      <w:pPr>
        <w:pStyle w:val="PL"/>
      </w:pPr>
      <w:r>
        <w:tab/>
      </w:r>
      <w:r>
        <w:tab/>
      </w:r>
      <w:r w:rsidRPr="00511EAB">
        <w:tab/>
      </w:r>
      <w:r w:rsidRPr="00511EAB">
        <w:tab/>
      </w:r>
      <w:r w:rsidRPr="00511EAB">
        <w:tab/>
      </w:r>
      <w:r w:rsidRPr="00511EAB">
        <w:tab/>
        <w:t>&lt;/DFType&gt;</w:t>
      </w:r>
    </w:p>
    <w:p w14:paraId="7899F2E8" w14:textId="77777777" w:rsidR="0053428C" w:rsidRPr="00511EAB" w:rsidRDefault="0053428C" w:rsidP="0053428C">
      <w:pPr>
        <w:pStyle w:val="PL"/>
      </w:pPr>
      <w:r>
        <w:tab/>
      </w:r>
      <w:r>
        <w:tab/>
      </w:r>
      <w:r w:rsidRPr="00511EAB">
        <w:tab/>
      </w:r>
      <w:r w:rsidRPr="00511EAB">
        <w:tab/>
      </w:r>
      <w:r w:rsidRPr="00511EAB">
        <w:tab/>
        <w:t>&lt;/DFProperties&gt;</w:t>
      </w:r>
    </w:p>
    <w:p w14:paraId="45089635" w14:textId="77777777" w:rsidR="0053428C" w:rsidRPr="00511EAB" w:rsidRDefault="0053428C" w:rsidP="0053428C">
      <w:pPr>
        <w:pStyle w:val="PL"/>
      </w:pPr>
      <w:r>
        <w:tab/>
      </w:r>
      <w:r>
        <w:tab/>
      </w:r>
      <w:r w:rsidRPr="00511EAB">
        <w:tab/>
      </w:r>
      <w:r w:rsidRPr="00511EAB">
        <w:tab/>
        <w:t>&lt;/Node&gt;</w:t>
      </w:r>
    </w:p>
    <w:p w14:paraId="757746B1" w14:textId="77777777" w:rsidR="0053428C" w:rsidRDefault="0053428C" w:rsidP="0053428C">
      <w:pPr>
        <w:pStyle w:val="PL"/>
      </w:pPr>
    </w:p>
    <w:p w14:paraId="7BDFF387"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598E6C5D"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47E02265"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C946B22"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4DEED83"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74AA5A9" w14:textId="77777777" w:rsidR="0053428C" w:rsidRPr="00194615" w:rsidRDefault="0053428C" w:rsidP="0053428C">
      <w:pPr>
        <w:pStyle w:val="PL"/>
      </w:pPr>
      <w:r>
        <w:tab/>
      </w:r>
      <w:r>
        <w:tab/>
      </w:r>
      <w:r>
        <w:tab/>
      </w:r>
      <w:r>
        <w:tab/>
      </w:r>
      <w:r>
        <w:tab/>
      </w:r>
      <w:r>
        <w:tab/>
      </w:r>
      <w:r>
        <w:tab/>
      </w:r>
      <w:r w:rsidRPr="00194615">
        <w:t>&lt;Replace/&gt;</w:t>
      </w:r>
    </w:p>
    <w:p w14:paraId="65C233E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&lt;/AccessType&gt;</w:t>
      </w:r>
    </w:p>
    <w:p w14:paraId="664D7017"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3D2206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r>
      <w:r w:rsidRPr="00194615">
        <w:tab/>
        <w:t>&lt;bool/&gt;</w:t>
      </w:r>
    </w:p>
    <w:p w14:paraId="6F313D5E"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F0C4352" w14:textId="77777777" w:rsidR="0053428C" w:rsidRPr="0086461E" w:rsidRDefault="0053428C" w:rsidP="0053428C">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247F8A84"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BF1A8B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10E3631C"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7E5DD3BA"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70908D5D"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748C204B" w14:textId="77777777" w:rsidR="0053428C" w:rsidRPr="00511EAB" w:rsidRDefault="0053428C" w:rsidP="0053428C">
      <w:pPr>
        <w:pStyle w:val="PL"/>
      </w:pPr>
      <w:r>
        <w:tab/>
      </w:r>
      <w:r>
        <w:tab/>
      </w:r>
      <w:r w:rsidRPr="00511EAB">
        <w:tab/>
      </w:r>
      <w:r w:rsidRPr="00511EAB">
        <w:tab/>
      </w:r>
      <w:r w:rsidRPr="00511EAB">
        <w:tab/>
      </w:r>
      <w:r w:rsidRPr="00511EAB">
        <w:tab/>
        <w:t>&lt;/DFType&gt;</w:t>
      </w:r>
    </w:p>
    <w:p w14:paraId="3EBFD2A9" w14:textId="77777777" w:rsidR="0053428C" w:rsidRPr="00511EAB" w:rsidRDefault="0053428C" w:rsidP="0053428C">
      <w:pPr>
        <w:pStyle w:val="PL"/>
      </w:pPr>
      <w:r>
        <w:tab/>
      </w:r>
      <w:r>
        <w:tab/>
      </w:r>
      <w:r w:rsidRPr="00511EAB">
        <w:tab/>
      </w:r>
      <w:r w:rsidRPr="00511EAB">
        <w:tab/>
      </w:r>
      <w:r w:rsidRPr="00511EAB">
        <w:tab/>
        <w:t>&lt;/DFProperties&gt;</w:t>
      </w:r>
    </w:p>
    <w:p w14:paraId="312BA2C9" w14:textId="4F281590" w:rsidR="0053428C" w:rsidRDefault="0053428C" w:rsidP="0053428C">
      <w:pPr>
        <w:pStyle w:val="PL"/>
      </w:pPr>
      <w:r>
        <w:tab/>
      </w:r>
      <w:r>
        <w:tab/>
      </w:r>
      <w:r w:rsidRPr="00511EAB">
        <w:tab/>
      </w:r>
      <w:r w:rsidRPr="00511EAB">
        <w:tab/>
        <w:t>&lt;/Node&gt;</w:t>
      </w:r>
    </w:p>
    <w:p w14:paraId="38F05DC5" w14:textId="77777777" w:rsidR="00700FA4" w:rsidRDefault="00700FA4" w:rsidP="00700FA4">
      <w:pPr>
        <w:pStyle w:val="PL"/>
      </w:pPr>
    </w:p>
    <w:p w14:paraId="784A0EDA"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4C28BB8E"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MPS_NAIDecoration</w:t>
      </w:r>
      <w:r w:rsidRPr="00184E6C">
        <w:rPr>
          <w:lang w:val="en-US"/>
        </w:rPr>
        <w:t>&lt;/NodeName&gt;</w:t>
      </w:r>
    </w:p>
    <w:p w14:paraId="51B001E3"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6845505B"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4628ACAB"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2174EE65" w14:textId="77777777" w:rsidR="00700FA4" w:rsidRPr="00194615" w:rsidRDefault="00700FA4" w:rsidP="00700FA4">
      <w:pPr>
        <w:pStyle w:val="PL"/>
      </w:pPr>
      <w:r>
        <w:tab/>
      </w:r>
      <w:r>
        <w:tab/>
      </w:r>
      <w:r>
        <w:tab/>
      </w:r>
      <w:r>
        <w:tab/>
      </w:r>
      <w:r>
        <w:tab/>
      </w:r>
      <w:r>
        <w:tab/>
      </w:r>
      <w:r>
        <w:tab/>
      </w:r>
      <w:r w:rsidRPr="00194615">
        <w:t>&lt;Replace/&gt;</w:t>
      </w:r>
    </w:p>
    <w:p w14:paraId="1DEA5D1A"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&lt;/AccessType&gt;</w:t>
      </w:r>
    </w:p>
    <w:p w14:paraId="43028211"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524494ED"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2C121E44"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4E1FEC32"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39B51DAB"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400B59"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58005A8E" w14:textId="77777777" w:rsidR="00700FA4" w:rsidRPr="00922BB9" w:rsidRDefault="00700FA4" w:rsidP="00700FA4">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MPS access by UE</w:t>
      </w:r>
      <w:r>
        <w:t xml:space="preserve"> operating in SNPN operating mode.</w:t>
      </w:r>
      <w:r w:rsidRPr="00922BB9">
        <w:t>&lt;/DFTitle&gt;</w:t>
      </w:r>
    </w:p>
    <w:p w14:paraId="209ED1EE" w14:textId="77777777" w:rsidR="00700FA4" w:rsidRPr="00511EAB" w:rsidRDefault="00700FA4" w:rsidP="00700FA4">
      <w:pPr>
        <w:pStyle w:val="PL"/>
      </w:pPr>
      <w:r>
        <w:tab/>
      </w:r>
      <w:r>
        <w:tab/>
      </w:r>
      <w:r w:rsidRPr="00922BB9">
        <w:tab/>
      </w:r>
      <w:r w:rsidRPr="00922BB9">
        <w:tab/>
      </w:r>
      <w:r w:rsidRPr="00922BB9">
        <w:tab/>
      </w:r>
      <w:r w:rsidRPr="00922BB9">
        <w:tab/>
      </w:r>
      <w:r w:rsidRPr="00511EAB">
        <w:t>&lt;DFType&gt;</w:t>
      </w:r>
    </w:p>
    <w:p w14:paraId="07E850DC"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7672C0A4" w14:textId="77777777" w:rsidR="00700FA4" w:rsidRPr="00511EAB" w:rsidRDefault="00700FA4" w:rsidP="00700FA4">
      <w:pPr>
        <w:pStyle w:val="PL"/>
      </w:pPr>
      <w:r>
        <w:tab/>
      </w:r>
      <w:r>
        <w:tab/>
      </w:r>
      <w:r w:rsidRPr="00511EAB">
        <w:tab/>
      </w:r>
      <w:r w:rsidRPr="00511EAB">
        <w:tab/>
      </w:r>
      <w:r w:rsidRPr="00511EAB">
        <w:tab/>
      </w:r>
      <w:r w:rsidRPr="00511EAB">
        <w:tab/>
        <w:t>&lt;/DFType&gt;</w:t>
      </w:r>
    </w:p>
    <w:p w14:paraId="2B5540AD" w14:textId="77777777" w:rsidR="00700FA4" w:rsidRPr="00511EAB" w:rsidRDefault="00700FA4" w:rsidP="00700FA4">
      <w:pPr>
        <w:pStyle w:val="PL"/>
      </w:pPr>
      <w:r>
        <w:tab/>
      </w:r>
      <w:r>
        <w:tab/>
      </w:r>
      <w:r w:rsidRPr="00511EAB">
        <w:tab/>
      </w:r>
      <w:r w:rsidRPr="00511EAB">
        <w:tab/>
      </w:r>
      <w:r w:rsidRPr="00511EAB">
        <w:tab/>
        <w:t>&lt;/DFProperties&gt;</w:t>
      </w:r>
    </w:p>
    <w:p w14:paraId="009EF24F" w14:textId="77777777" w:rsidR="00700FA4" w:rsidRDefault="00700FA4" w:rsidP="00700FA4">
      <w:pPr>
        <w:pStyle w:val="PL"/>
      </w:pPr>
      <w:r>
        <w:tab/>
      </w:r>
      <w:r>
        <w:tab/>
      </w:r>
      <w:r w:rsidRPr="00511EAB">
        <w:tab/>
      </w:r>
      <w:r w:rsidRPr="00511EAB">
        <w:tab/>
        <w:t>&lt;/Node&gt;</w:t>
      </w:r>
    </w:p>
    <w:p w14:paraId="6CC282C9" w14:textId="77777777" w:rsidR="00700FA4" w:rsidRDefault="00700FA4" w:rsidP="00700FA4">
      <w:pPr>
        <w:pStyle w:val="PL"/>
      </w:pPr>
    </w:p>
    <w:p w14:paraId="7D203ACC"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587CB17F"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p>
    <w:p w14:paraId="42B24C0C"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4D1C4C50"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51A87EBD"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48130528" w14:textId="77777777" w:rsidR="00700FA4" w:rsidRPr="00194615" w:rsidRDefault="00700FA4" w:rsidP="00700FA4">
      <w:pPr>
        <w:pStyle w:val="PL"/>
      </w:pPr>
      <w:r>
        <w:tab/>
      </w:r>
      <w:r>
        <w:tab/>
      </w:r>
      <w:r>
        <w:tab/>
      </w:r>
      <w:r>
        <w:tab/>
      </w:r>
      <w:r>
        <w:tab/>
      </w:r>
      <w:r>
        <w:tab/>
      </w:r>
      <w:r>
        <w:tab/>
      </w:r>
      <w:r w:rsidRPr="00194615">
        <w:t>&lt;Replace/&gt;</w:t>
      </w:r>
    </w:p>
    <w:p w14:paraId="1CB9A9F9"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&lt;/AccessType&gt;</w:t>
      </w:r>
    </w:p>
    <w:p w14:paraId="19BA722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20B9FA9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19CF4415"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3F738935"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4E639D34"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5E92C3C2"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3F6CCA96" w14:textId="77777777" w:rsidR="00700FA4" w:rsidRPr="00922BB9" w:rsidRDefault="00700FA4" w:rsidP="00700FA4">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w:t>
      </w:r>
      <w:r>
        <w:t>HPA</w:t>
      </w:r>
      <w:r w:rsidRPr="00347C49">
        <w:t xml:space="preserve"> access by UE</w:t>
      </w:r>
      <w:r>
        <w:t xml:space="preserve"> operating in SNPN operating mode.</w:t>
      </w:r>
      <w:r w:rsidRPr="00922BB9">
        <w:t>&lt;/DFTitle&gt;</w:t>
      </w:r>
    </w:p>
    <w:p w14:paraId="4BA49F8D" w14:textId="77777777" w:rsidR="00700FA4" w:rsidRPr="00511EAB" w:rsidRDefault="00700FA4" w:rsidP="00700FA4">
      <w:pPr>
        <w:pStyle w:val="PL"/>
      </w:pPr>
      <w:r>
        <w:tab/>
      </w:r>
      <w:r>
        <w:tab/>
      </w:r>
      <w:r w:rsidRPr="00922BB9">
        <w:tab/>
      </w:r>
      <w:r w:rsidRPr="00922BB9">
        <w:tab/>
      </w:r>
      <w:r w:rsidRPr="00922BB9">
        <w:tab/>
      </w:r>
      <w:r w:rsidRPr="00922BB9">
        <w:tab/>
      </w:r>
      <w:r w:rsidRPr="00511EAB">
        <w:t>&lt;DFType&gt;</w:t>
      </w:r>
    </w:p>
    <w:p w14:paraId="0589D3DF"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1391B7DB" w14:textId="77777777" w:rsidR="00700FA4" w:rsidRPr="00511EAB" w:rsidRDefault="00700FA4" w:rsidP="00700FA4">
      <w:pPr>
        <w:pStyle w:val="PL"/>
      </w:pPr>
      <w:r>
        <w:tab/>
      </w:r>
      <w:r>
        <w:tab/>
      </w:r>
      <w:r w:rsidRPr="00511EAB">
        <w:tab/>
      </w:r>
      <w:r w:rsidRPr="00511EAB">
        <w:tab/>
      </w:r>
      <w:r w:rsidRPr="00511EAB">
        <w:tab/>
      </w:r>
      <w:r w:rsidRPr="00511EAB">
        <w:tab/>
        <w:t>&lt;/DFType&gt;</w:t>
      </w:r>
    </w:p>
    <w:p w14:paraId="5846F59E" w14:textId="77777777" w:rsidR="00700FA4" w:rsidRPr="00511EAB" w:rsidRDefault="00700FA4" w:rsidP="00700FA4">
      <w:pPr>
        <w:pStyle w:val="PL"/>
      </w:pPr>
      <w:r>
        <w:tab/>
      </w:r>
      <w:r>
        <w:tab/>
      </w:r>
      <w:r w:rsidRPr="00511EAB">
        <w:tab/>
      </w:r>
      <w:r w:rsidRPr="00511EAB">
        <w:tab/>
      </w:r>
      <w:r w:rsidRPr="00511EAB">
        <w:tab/>
        <w:t>&lt;/DFProperties&gt;</w:t>
      </w:r>
    </w:p>
    <w:p w14:paraId="35499CEB" w14:textId="77777777" w:rsidR="00700FA4" w:rsidRDefault="00700FA4" w:rsidP="00700FA4">
      <w:pPr>
        <w:pStyle w:val="PL"/>
      </w:pPr>
      <w:r>
        <w:lastRenderedPageBreak/>
        <w:tab/>
      </w:r>
      <w:r>
        <w:tab/>
      </w:r>
      <w:r w:rsidRPr="00511EAB">
        <w:tab/>
      </w:r>
      <w:r w:rsidRPr="00511EAB">
        <w:tab/>
        <w:t>&lt;/Node&gt;</w:t>
      </w:r>
    </w:p>
    <w:p w14:paraId="7905EE6D" w14:textId="77777777" w:rsidR="00700FA4" w:rsidRDefault="00700FA4" w:rsidP="0053428C">
      <w:pPr>
        <w:pStyle w:val="PL"/>
      </w:pPr>
    </w:p>
    <w:p w14:paraId="7210B389" w14:textId="77777777" w:rsidR="0053428C" w:rsidRDefault="0053428C" w:rsidP="0053428C">
      <w:pPr>
        <w:pStyle w:val="PL"/>
      </w:pPr>
      <w:r>
        <w:tab/>
      </w:r>
      <w:r>
        <w:tab/>
      </w:r>
      <w:r>
        <w:tab/>
        <w:t>&lt;/Node&gt;</w:t>
      </w:r>
    </w:p>
    <w:p w14:paraId="05C489A8" w14:textId="77777777" w:rsidR="0053428C" w:rsidRDefault="0053428C" w:rsidP="0053428C">
      <w:pPr>
        <w:pStyle w:val="PL"/>
      </w:pPr>
    </w:p>
    <w:p w14:paraId="5FE1A14F" w14:textId="77777777" w:rsidR="0053428C" w:rsidRDefault="0053428C" w:rsidP="0053428C">
      <w:pPr>
        <w:pStyle w:val="PL"/>
      </w:pPr>
      <w:r>
        <w:tab/>
      </w:r>
      <w:r>
        <w:tab/>
        <w:t>&lt;/Node&gt;</w:t>
      </w:r>
    </w:p>
    <w:p w14:paraId="6DF64523" w14:textId="77777777" w:rsidR="0053428C" w:rsidRDefault="0053428C" w:rsidP="0053428C">
      <w:pPr>
        <w:pStyle w:val="PL"/>
      </w:pPr>
    </w:p>
    <w:p w14:paraId="1BC75012" w14:textId="77777777" w:rsidR="0053428C" w:rsidRDefault="0053428C" w:rsidP="0053428C">
      <w:pPr>
        <w:pStyle w:val="PL"/>
      </w:pPr>
      <w:r>
        <w:tab/>
      </w:r>
      <w:r>
        <w:tab/>
        <w:t>&lt;Node&gt;</w:t>
      </w:r>
    </w:p>
    <w:p w14:paraId="48577BDC" w14:textId="77777777" w:rsidR="0053428C" w:rsidRDefault="0053428C" w:rsidP="0053428C">
      <w:pPr>
        <w:pStyle w:val="PL"/>
      </w:pPr>
      <w:r>
        <w:tab/>
      </w:r>
      <w:r>
        <w:tab/>
      </w:r>
      <w:r>
        <w:tab/>
        <w:t>&lt;NodeName&gt;NoEUTRADisablingIn5GS&lt;/NodeName&gt;</w:t>
      </w:r>
    </w:p>
    <w:p w14:paraId="5F377F09" w14:textId="77777777" w:rsidR="0053428C" w:rsidRDefault="0053428C" w:rsidP="0053428C">
      <w:pPr>
        <w:pStyle w:val="PL"/>
      </w:pPr>
      <w:r>
        <w:tab/>
      </w:r>
      <w:r>
        <w:tab/>
      </w:r>
      <w:r>
        <w:tab/>
        <w:t>&lt;DFProperties&gt;</w:t>
      </w:r>
    </w:p>
    <w:p w14:paraId="6F116D7C" w14:textId="77777777" w:rsidR="0053428C" w:rsidRDefault="0053428C" w:rsidP="0053428C">
      <w:pPr>
        <w:pStyle w:val="PL"/>
      </w:pPr>
      <w:r>
        <w:tab/>
      </w:r>
      <w:r>
        <w:tab/>
      </w:r>
      <w:r>
        <w:tab/>
      </w:r>
      <w:r>
        <w:tab/>
        <w:t>&lt;AccessType&gt;</w:t>
      </w:r>
    </w:p>
    <w:p w14:paraId="0AA2197F" w14:textId="77777777" w:rsidR="0053428C" w:rsidRDefault="0053428C" w:rsidP="0053428C">
      <w:pPr>
        <w:pStyle w:val="PL"/>
      </w:pPr>
      <w:r>
        <w:tab/>
      </w:r>
      <w:r>
        <w:tab/>
      </w:r>
      <w:r>
        <w:tab/>
      </w:r>
      <w:r>
        <w:tab/>
      </w:r>
      <w:r>
        <w:tab/>
        <w:t>&lt;Get/&gt;</w:t>
      </w:r>
    </w:p>
    <w:p w14:paraId="07B8E2E6" w14:textId="77777777" w:rsidR="0053428C" w:rsidRDefault="0053428C" w:rsidP="0053428C">
      <w:pPr>
        <w:pStyle w:val="PL"/>
      </w:pPr>
      <w:r>
        <w:tab/>
      </w:r>
      <w:r>
        <w:tab/>
      </w:r>
      <w:r>
        <w:tab/>
      </w:r>
      <w:r>
        <w:tab/>
      </w:r>
      <w:r>
        <w:tab/>
        <w:t>&lt;Replace/&gt;</w:t>
      </w:r>
    </w:p>
    <w:p w14:paraId="5AE54926" w14:textId="77777777" w:rsidR="0053428C" w:rsidRDefault="0053428C" w:rsidP="0053428C">
      <w:pPr>
        <w:pStyle w:val="PL"/>
      </w:pPr>
      <w:r>
        <w:tab/>
      </w:r>
      <w:r>
        <w:tab/>
      </w:r>
      <w:r>
        <w:tab/>
      </w:r>
      <w:r>
        <w:tab/>
        <w:t>&lt;/AccessType&gt;</w:t>
      </w:r>
    </w:p>
    <w:p w14:paraId="29342E78" w14:textId="77777777" w:rsidR="0053428C" w:rsidRDefault="0053428C" w:rsidP="0053428C">
      <w:pPr>
        <w:pStyle w:val="PL"/>
      </w:pPr>
      <w:r>
        <w:tab/>
      </w:r>
      <w:r>
        <w:tab/>
      </w:r>
      <w:r>
        <w:tab/>
      </w:r>
      <w:r>
        <w:tab/>
        <w:t>&lt;DFFormat&gt;</w:t>
      </w:r>
    </w:p>
    <w:p w14:paraId="51E76824" w14:textId="77777777" w:rsidR="0053428C" w:rsidRDefault="0053428C" w:rsidP="0053428C">
      <w:pPr>
        <w:pStyle w:val="PL"/>
      </w:pPr>
      <w:r>
        <w:tab/>
      </w:r>
      <w:r>
        <w:tab/>
      </w:r>
      <w:r>
        <w:tab/>
      </w:r>
      <w:r>
        <w:tab/>
      </w:r>
      <w:r>
        <w:tab/>
        <w:t>&lt;bool/&gt;</w:t>
      </w:r>
    </w:p>
    <w:p w14:paraId="35930FE9" w14:textId="77777777" w:rsidR="0053428C" w:rsidRDefault="0053428C" w:rsidP="0053428C">
      <w:pPr>
        <w:pStyle w:val="PL"/>
      </w:pPr>
      <w:r>
        <w:tab/>
      </w:r>
      <w:r>
        <w:tab/>
      </w:r>
      <w:r>
        <w:tab/>
      </w:r>
      <w:r>
        <w:tab/>
        <w:t>&lt;/DFFormat&gt;</w:t>
      </w:r>
    </w:p>
    <w:p w14:paraId="65D62786" w14:textId="77777777" w:rsidR="0053428C" w:rsidRDefault="0053428C" w:rsidP="0053428C">
      <w:pPr>
        <w:pStyle w:val="PL"/>
      </w:pPr>
      <w:r>
        <w:tab/>
      </w:r>
      <w:r>
        <w:tab/>
      </w:r>
      <w:r>
        <w:tab/>
      </w:r>
      <w:r>
        <w:tab/>
        <w:t>&lt;Occurrence&gt;</w:t>
      </w:r>
    </w:p>
    <w:p w14:paraId="63B71D43" w14:textId="77777777" w:rsidR="0053428C" w:rsidRDefault="0053428C" w:rsidP="0053428C">
      <w:pPr>
        <w:pStyle w:val="PL"/>
      </w:pPr>
      <w:r>
        <w:tab/>
      </w:r>
      <w:r>
        <w:tab/>
      </w:r>
      <w:r>
        <w:tab/>
      </w:r>
      <w:r>
        <w:tab/>
      </w:r>
      <w:r>
        <w:tab/>
        <w:t>&lt;ZeroOrOne/&gt;</w:t>
      </w:r>
    </w:p>
    <w:p w14:paraId="02EA8E87" w14:textId="77777777" w:rsidR="0053428C" w:rsidRDefault="0053428C" w:rsidP="0053428C">
      <w:pPr>
        <w:pStyle w:val="PL"/>
      </w:pPr>
      <w:r>
        <w:tab/>
      </w:r>
      <w:r>
        <w:tab/>
      </w:r>
      <w:r>
        <w:tab/>
      </w:r>
      <w:r>
        <w:tab/>
        <w:t>&lt;/Occurrence&gt;</w:t>
      </w:r>
    </w:p>
    <w:p w14:paraId="7B6A75D4" w14:textId="77777777" w:rsidR="0053428C" w:rsidRDefault="0053428C" w:rsidP="0053428C">
      <w:pPr>
        <w:pStyle w:val="PL"/>
      </w:pPr>
      <w:r>
        <w:tab/>
      </w:r>
      <w:r>
        <w:tab/>
      </w:r>
      <w:r>
        <w:tab/>
      </w:r>
      <w:r>
        <w:tab/>
        <w:t>&lt;DFTitle&gt;</w:t>
      </w:r>
      <w:r w:rsidRPr="00CC1995">
        <w:t xml:space="preserve"> </w:t>
      </w:r>
      <w:r>
        <w:t>NoEUTRADisablingIn5GS.&lt;/DFTitle&gt;</w:t>
      </w:r>
    </w:p>
    <w:p w14:paraId="3E374D57" w14:textId="77777777" w:rsidR="0053428C" w:rsidRDefault="0053428C" w:rsidP="0053428C">
      <w:pPr>
        <w:pStyle w:val="PL"/>
      </w:pPr>
      <w:r>
        <w:tab/>
      </w:r>
      <w:r>
        <w:tab/>
      </w:r>
      <w:r>
        <w:tab/>
      </w:r>
      <w:r>
        <w:tab/>
        <w:t>&lt;DFType&gt;</w:t>
      </w:r>
    </w:p>
    <w:p w14:paraId="6A9ECECE" w14:textId="77777777" w:rsidR="0053428C" w:rsidRDefault="0053428C" w:rsidP="0053428C">
      <w:pPr>
        <w:pStyle w:val="PL"/>
      </w:pPr>
      <w:r>
        <w:tab/>
      </w:r>
      <w:r>
        <w:tab/>
      </w:r>
      <w:r>
        <w:tab/>
      </w:r>
      <w:r>
        <w:tab/>
      </w:r>
      <w:r>
        <w:tab/>
        <w:t>&lt;MIME&gt;text/plain&lt;/MIME&gt;</w:t>
      </w:r>
    </w:p>
    <w:p w14:paraId="6970AA9F" w14:textId="77777777" w:rsidR="0053428C" w:rsidRDefault="0053428C" w:rsidP="0053428C">
      <w:pPr>
        <w:pStyle w:val="PL"/>
      </w:pPr>
      <w:r>
        <w:tab/>
      </w:r>
      <w:r>
        <w:tab/>
      </w:r>
      <w:r>
        <w:tab/>
      </w:r>
      <w:r>
        <w:tab/>
        <w:t>&lt;/DFType&gt;</w:t>
      </w:r>
    </w:p>
    <w:p w14:paraId="224E8448" w14:textId="77777777" w:rsidR="0053428C" w:rsidRDefault="0053428C" w:rsidP="0053428C">
      <w:pPr>
        <w:pStyle w:val="PL"/>
      </w:pPr>
      <w:r>
        <w:tab/>
      </w:r>
      <w:r>
        <w:tab/>
      </w:r>
      <w:r>
        <w:tab/>
        <w:t>&lt;/DFProperties&gt;</w:t>
      </w:r>
    </w:p>
    <w:p w14:paraId="393594ED" w14:textId="77777777" w:rsidR="0053428C" w:rsidRDefault="0053428C" w:rsidP="0053428C">
      <w:pPr>
        <w:pStyle w:val="PL"/>
      </w:pPr>
      <w:r>
        <w:tab/>
      </w:r>
      <w:r>
        <w:tab/>
        <w:t>&lt;/Node&gt;</w:t>
      </w:r>
    </w:p>
    <w:p w14:paraId="579F089C" w14:textId="77777777" w:rsidR="0053428C" w:rsidRDefault="0053428C" w:rsidP="0053428C">
      <w:pPr>
        <w:pStyle w:val="PL"/>
      </w:pPr>
    </w:p>
    <w:p w14:paraId="0B1A3193" w14:textId="77777777" w:rsidR="0053428C" w:rsidRDefault="0053428C" w:rsidP="0053428C">
      <w:pPr>
        <w:pStyle w:val="PL"/>
      </w:pPr>
      <w:r>
        <w:tab/>
      </w:r>
      <w:r>
        <w:tab/>
        <w:t>&lt;Node&gt;</w:t>
      </w:r>
    </w:p>
    <w:p w14:paraId="06EC9345" w14:textId="77777777" w:rsidR="0053428C" w:rsidRDefault="0053428C" w:rsidP="0053428C">
      <w:pPr>
        <w:pStyle w:val="PL"/>
      </w:pPr>
      <w:r>
        <w:tab/>
      </w:r>
      <w:r>
        <w:tab/>
      </w:r>
      <w:r>
        <w:tab/>
        <w:t>&lt;NodeName&gt;</w:t>
      </w:r>
      <w:r w:rsidRPr="004024F2">
        <w:t>Re_enable_N1_upon_reattach</w:t>
      </w:r>
      <w:r>
        <w:t>&lt;/NodeName&gt;</w:t>
      </w:r>
    </w:p>
    <w:p w14:paraId="3CDA80C1" w14:textId="77777777" w:rsidR="0053428C" w:rsidRDefault="0053428C" w:rsidP="0053428C">
      <w:pPr>
        <w:pStyle w:val="PL"/>
      </w:pPr>
      <w:r>
        <w:tab/>
      </w:r>
      <w:r>
        <w:tab/>
      </w:r>
      <w:r>
        <w:tab/>
        <w:t>&lt;DFProperties&gt;</w:t>
      </w:r>
    </w:p>
    <w:p w14:paraId="258A38EB" w14:textId="77777777" w:rsidR="0053428C" w:rsidRDefault="0053428C" w:rsidP="0053428C">
      <w:pPr>
        <w:pStyle w:val="PL"/>
      </w:pPr>
      <w:r>
        <w:tab/>
      </w:r>
      <w:r>
        <w:tab/>
      </w:r>
      <w:r>
        <w:tab/>
      </w:r>
      <w:r>
        <w:tab/>
        <w:t>&lt;AccessType&gt;</w:t>
      </w:r>
    </w:p>
    <w:p w14:paraId="42B649D1" w14:textId="77777777" w:rsidR="0053428C" w:rsidRDefault="0053428C" w:rsidP="0053428C">
      <w:pPr>
        <w:pStyle w:val="PL"/>
      </w:pPr>
      <w:r>
        <w:tab/>
      </w:r>
      <w:r>
        <w:tab/>
      </w:r>
      <w:r>
        <w:tab/>
      </w:r>
      <w:r>
        <w:tab/>
      </w:r>
      <w:r>
        <w:tab/>
        <w:t>&lt;Get/&gt;</w:t>
      </w:r>
    </w:p>
    <w:p w14:paraId="663AA479" w14:textId="77777777" w:rsidR="0053428C" w:rsidRDefault="0053428C" w:rsidP="0053428C">
      <w:pPr>
        <w:pStyle w:val="PL"/>
      </w:pPr>
      <w:r>
        <w:tab/>
      </w:r>
      <w:r>
        <w:tab/>
      </w:r>
      <w:r>
        <w:tab/>
      </w:r>
      <w:r>
        <w:tab/>
      </w:r>
      <w:r>
        <w:tab/>
        <w:t>&lt;Replace/&gt;</w:t>
      </w:r>
    </w:p>
    <w:p w14:paraId="72C4B615" w14:textId="77777777" w:rsidR="0053428C" w:rsidRDefault="0053428C" w:rsidP="0053428C">
      <w:pPr>
        <w:pStyle w:val="PL"/>
      </w:pPr>
      <w:r>
        <w:tab/>
      </w:r>
      <w:r>
        <w:tab/>
      </w:r>
      <w:r>
        <w:tab/>
      </w:r>
      <w:r>
        <w:tab/>
        <w:t>&lt;/AccessType&gt;</w:t>
      </w:r>
    </w:p>
    <w:p w14:paraId="7F8A34B1" w14:textId="77777777" w:rsidR="0053428C" w:rsidRDefault="0053428C" w:rsidP="0053428C">
      <w:pPr>
        <w:pStyle w:val="PL"/>
      </w:pPr>
      <w:r>
        <w:tab/>
      </w:r>
      <w:r>
        <w:tab/>
      </w:r>
      <w:r>
        <w:tab/>
      </w:r>
      <w:r>
        <w:tab/>
        <w:t>&lt;DFFormat&gt;</w:t>
      </w:r>
    </w:p>
    <w:p w14:paraId="74146E3F" w14:textId="77777777" w:rsidR="0053428C" w:rsidRDefault="0053428C" w:rsidP="0053428C">
      <w:pPr>
        <w:pStyle w:val="PL"/>
      </w:pPr>
      <w:r>
        <w:tab/>
      </w:r>
      <w:r>
        <w:tab/>
      </w:r>
      <w:r>
        <w:tab/>
      </w:r>
      <w:r>
        <w:tab/>
      </w:r>
      <w:r>
        <w:tab/>
        <w:t>&lt;bool/&gt;</w:t>
      </w:r>
    </w:p>
    <w:p w14:paraId="4ED66225" w14:textId="77777777" w:rsidR="0053428C" w:rsidRDefault="0053428C" w:rsidP="0053428C">
      <w:pPr>
        <w:pStyle w:val="PL"/>
      </w:pPr>
      <w:r>
        <w:tab/>
      </w:r>
      <w:r>
        <w:tab/>
      </w:r>
      <w:r>
        <w:tab/>
      </w:r>
      <w:r>
        <w:tab/>
        <w:t>&lt;/DFFormat&gt;</w:t>
      </w:r>
    </w:p>
    <w:p w14:paraId="117FF7A4" w14:textId="77777777" w:rsidR="0053428C" w:rsidRDefault="0053428C" w:rsidP="0053428C">
      <w:pPr>
        <w:pStyle w:val="PL"/>
      </w:pPr>
      <w:r>
        <w:tab/>
      </w:r>
      <w:r>
        <w:tab/>
      </w:r>
      <w:r>
        <w:tab/>
      </w:r>
      <w:r>
        <w:tab/>
        <w:t>&lt;Occurrence&gt;</w:t>
      </w:r>
    </w:p>
    <w:p w14:paraId="754C0C04" w14:textId="77777777" w:rsidR="0053428C" w:rsidRDefault="0053428C" w:rsidP="0053428C">
      <w:pPr>
        <w:pStyle w:val="PL"/>
      </w:pPr>
      <w:r>
        <w:tab/>
      </w:r>
      <w:r>
        <w:tab/>
      </w:r>
      <w:r>
        <w:tab/>
      </w:r>
      <w:r>
        <w:tab/>
      </w:r>
      <w:r>
        <w:tab/>
        <w:t>&lt;ZeroOrOne/&gt;</w:t>
      </w:r>
    </w:p>
    <w:p w14:paraId="0175F390" w14:textId="77777777" w:rsidR="0053428C" w:rsidRDefault="0053428C" w:rsidP="0053428C">
      <w:pPr>
        <w:pStyle w:val="PL"/>
      </w:pPr>
      <w:r>
        <w:tab/>
      </w:r>
      <w:r>
        <w:tab/>
      </w:r>
      <w:r>
        <w:tab/>
      </w:r>
      <w:r>
        <w:tab/>
        <w:t>&lt;/Occurrence&gt;</w:t>
      </w:r>
    </w:p>
    <w:p w14:paraId="250D8367" w14:textId="77777777" w:rsidR="0053428C" w:rsidRDefault="0053428C" w:rsidP="0053428C">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1276C0B7" w14:textId="77777777" w:rsidR="0053428C" w:rsidRDefault="0053428C" w:rsidP="0053428C">
      <w:pPr>
        <w:pStyle w:val="PL"/>
      </w:pPr>
      <w:r>
        <w:tab/>
      </w:r>
      <w:r>
        <w:tab/>
      </w:r>
      <w:r>
        <w:tab/>
      </w:r>
      <w:r>
        <w:tab/>
        <w:t>&lt;DFType&gt;</w:t>
      </w:r>
    </w:p>
    <w:p w14:paraId="70CBF798" w14:textId="77777777" w:rsidR="0053428C" w:rsidRDefault="0053428C" w:rsidP="0053428C">
      <w:pPr>
        <w:pStyle w:val="PL"/>
      </w:pPr>
      <w:r>
        <w:tab/>
      </w:r>
      <w:r>
        <w:tab/>
      </w:r>
      <w:r>
        <w:tab/>
      </w:r>
      <w:r>
        <w:tab/>
      </w:r>
      <w:r>
        <w:tab/>
        <w:t>&lt;MIME&gt;text/plain&lt;/MIME&gt;</w:t>
      </w:r>
    </w:p>
    <w:p w14:paraId="5BE672DF" w14:textId="77777777" w:rsidR="0053428C" w:rsidRDefault="0053428C" w:rsidP="0053428C">
      <w:pPr>
        <w:pStyle w:val="PL"/>
      </w:pPr>
      <w:r>
        <w:tab/>
      </w:r>
      <w:r>
        <w:tab/>
      </w:r>
      <w:r>
        <w:tab/>
      </w:r>
      <w:r>
        <w:tab/>
        <w:t>&lt;/DFType&gt;</w:t>
      </w:r>
    </w:p>
    <w:p w14:paraId="32D1C5C8" w14:textId="77777777" w:rsidR="0053428C" w:rsidRDefault="0053428C" w:rsidP="0053428C">
      <w:pPr>
        <w:pStyle w:val="PL"/>
      </w:pPr>
      <w:r>
        <w:tab/>
      </w:r>
      <w:r>
        <w:tab/>
      </w:r>
      <w:r>
        <w:tab/>
        <w:t>&lt;/DFProperties&gt;</w:t>
      </w:r>
    </w:p>
    <w:p w14:paraId="349D4B4B" w14:textId="77777777" w:rsidR="0053428C" w:rsidRDefault="0053428C" w:rsidP="0053428C">
      <w:pPr>
        <w:pStyle w:val="PL"/>
      </w:pPr>
      <w:r>
        <w:tab/>
      </w:r>
      <w:r>
        <w:tab/>
        <w:t>&lt;/Node&gt;</w:t>
      </w:r>
    </w:p>
    <w:p w14:paraId="115E5A96" w14:textId="77777777" w:rsidR="0053428C" w:rsidRDefault="0053428C" w:rsidP="0053428C">
      <w:pPr>
        <w:pStyle w:val="PL"/>
      </w:pPr>
    </w:p>
    <w:p w14:paraId="6BC5D3E7" w14:textId="77777777" w:rsidR="0053428C" w:rsidRDefault="0053428C" w:rsidP="0053428C">
      <w:pPr>
        <w:pStyle w:val="PL"/>
      </w:pPr>
      <w:r>
        <w:tab/>
      </w:r>
      <w:r>
        <w:tab/>
        <w:t>&lt;Node&gt;</w:t>
      </w:r>
    </w:p>
    <w:p w14:paraId="1F5F3397" w14:textId="77777777" w:rsidR="0053428C" w:rsidRDefault="0053428C" w:rsidP="0053428C">
      <w:pPr>
        <w:pStyle w:val="PL"/>
      </w:pPr>
      <w:r>
        <w:tab/>
      </w:r>
      <w:r>
        <w:tab/>
      </w:r>
      <w:r>
        <w:tab/>
        <w:t>&lt;NodeName&gt;CustomLLFailureRetry&lt;/NodeName&gt;</w:t>
      </w:r>
    </w:p>
    <w:p w14:paraId="224AE646" w14:textId="77777777" w:rsidR="0053428C" w:rsidRDefault="0053428C" w:rsidP="0053428C">
      <w:pPr>
        <w:pStyle w:val="PL"/>
      </w:pPr>
      <w:r>
        <w:tab/>
      </w:r>
      <w:r>
        <w:tab/>
      </w:r>
      <w:r>
        <w:tab/>
        <w:t>&lt;DFProperties&gt;</w:t>
      </w:r>
    </w:p>
    <w:p w14:paraId="2E70CAAC" w14:textId="77777777" w:rsidR="0053428C" w:rsidRDefault="0053428C" w:rsidP="0053428C">
      <w:pPr>
        <w:pStyle w:val="PL"/>
      </w:pPr>
      <w:r>
        <w:tab/>
      </w:r>
      <w:r>
        <w:tab/>
      </w:r>
      <w:r>
        <w:tab/>
      </w:r>
      <w:r>
        <w:tab/>
        <w:t>&lt;AccessType&gt;</w:t>
      </w:r>
    </w:p>
    <w:p w14:paraId="381BE7A6" w14:textId="77777777" w:rsidR="0053428C" w:rsidRDefault="0053428C" w:rsidP="0053428C">
      <w:pPr>
        <w:pStyle w:val="PL"/>
      </w:pPr>
      <w:r>
        <w:tab/>
      </w:r>
      <w:r>
        <w:tab/>
      </w:r>
      <w:r>
        <w:tab/>
      </w:r>
      <w:r>
        <w:tab/>
      </w:r>
      <w:r>
        <w:tab/>
        <w:t>&lt;Get/&gt;</w:t>
      </w:r>
    </w:p>
    <w:p w14:paraId="2192A9DE" w14:textId="77777777" w:rsidR="0053428C" w:rsidRDefault="0053428C" w:rsidP="0053428C">
      <w:pPr>
        <w:pStyle w:val="PL"/>
      </w:pPr>
      <w:r>
        <w:tab/>
      </w:r>
      <w:r>
        <w:tab/>
      </w:r>
      <w:r>
        <w:tab/>
      </w:r>
      <w:r>
        <w:tab/>
      </w:r>
      <w:r>
        <w:tab/>
        <w:t>&lt;Replace/&gt;</w:t>
      </w:r>
    </w:p>
    <w:p w14:paraId="128B65F8" w14:textId="77777777" w:rsidR="0053428C" w:rsidRDefault="0053428C" w:rsidP="0053428C">
      <w:pPr>
        <w:pStyle w:val="PL"/>
      </w:pPr>
      <w:r>
        <w:tab/>
      </w:r>
      <w:r>
        <w:tab/>
      </w:r>
      <w:r>
        <w:tab/>
      </w:r>
      <w:r>
        <w:tab/>
        <w:t>&lt;/AccessType&gt;</w:t>
      </w:r>
    </w:p>
    <w:p w14:paraId="08D3970A" w14:textId="77777777" w:rsidR="0053428C" w:rsidRDefault="0053428C" w:rsidP="0053428C">
      <w:pPr>
        <w:pStyle w:val="PL"/>
      </w:pPr>
      <w:r>
        <w:tab/>
      </w:r>
      <w:r>
        <w:tab/>
      </w:r>
      <w:r>
        <w:tab/>
      </w:r>
      <w:r>
        <w:tab/>
        <w:t>&lt;DFFormat&gt;</w:t>
      </w:r>
    </w:p>
    <w:p w14:paraId="38561A19" w14:textId="77777777" w:rsidR="0053428C" w:rsidRDefault="0053428C" w:rsidP="0053428C">
      <w:pPr>
        <w:pStyle w:val="PL"/>
      </w:pPr>
      <w:r>
        <w:tab/>
      </w:r>
      <w:r>
        <w:tab/>
      </w:r>
      <w:r>
        <w:tab/>
      </w:r>
      <w:r>
        <w:tab/>
      </w:r>
      <w:r>
        <w:tab/>
        <w:t>&lt;node/&gt;</w:t>
      </w:r>
    </w:p>
    <w:p w14:paraId="5A340526" w14:textId="77777777" w:rsidR="0053428C" w:rsidRDefault="0053428C" w:rsidP="0053428C">
      <w:pPr>
        <w:pStyle w:val="PL"/>
      </w:pPr>
      <w:r>
        <w:tab/>
      </w:r>
      <w:r>
        <w:tab/>
      </w:r>
      <w:r>
        <w:tab/>
      </w:r>
      <w:r>
        <w:tab/>
        <w:t>&lt;/DFFormat&gt;</w:t>
      </w:r>
    </w:p>
    <w:p w14:paraId="18B67B5E" w14:textId="77777777" w:rsidR="0053428C" w:rsidRDefault="0053428C" w:rsidP="0053428C">
      <w:pPr>
        <w:pStyle w:val="PL"/>
      </w:pPr>
      <w:r>
        <w:tab/>
      </w:r>
      <w:r>
        <w:tab/>
      </w:r>
      <w:r>
        <w:tab/>
      </w:r>
      <w:r>
        <w:tab/>
        <w:t>&lt;Occurrence&gt;</w:t>
      </w:r>
    </w:p>
    <w:p w14:paraId="2BA78297" w14:textId="77777777" w:rsidR="0053428C" w:rsidRDefault="0053428C" w:rsidP="0053428C">
      <w:pPr>
        <w:pStyle w:val="PL"/>
      </w:pPr>
      <w:r>
        <w:tab/>
      </w:r>
      <w:r>
        <w:tab/>
      </w:r>
      <w:r>
        <w:tab/>
      </w:r>
      <w:r>
        <w:tab/>
      </w:r>
      <w:r>
        <w:tab/>
        <w:t>&lt;ZeroOrOne/&gt;</w:t>
      </w:r>
    </w:p>
    <w:p w14:paraId="5449B298" w14:textId="77777777" w:rsidR="0053428C" w:rsidRDefault="0053428C" w:rsidP="0053428C">
      <w:pPr>
        <w:pStyle w:val="PL"/>
      </w:pPr>
      <w:r>
        <w:tab/>
      </w:r>
      <w:r>
        <w:tab/>
      </w:r>
      <w:r>
        <w:tab/>
      </w:r>
      <w:r>
        <w:tab/>
        <w:t>&lt;/Occurrence&gt;</w:t>
      </w:r>
    </w:p>
    <w:p w14:paraId="2A5565F5" w14:textId="369C8CA1" w:rsidR="0053428C" w:rsidRDefault="0053428C" w:rsidP="0053428C">
      <w:pPr>
        <w:pStyle w:val="PL"/>
      </w:pPr>
      <w:r>
        <w:tab/>
      </w:r>
      <w:r>
        <w:tab/>
      </w:r>
      <w:r>
        <w:tab/>
      </w:r>
      <w:r>
        <w:tab/>
        <w:t>&lt;DFTitle&gt;Configuration parameters for custom retry in case of lower layer failure to establish the RRC connection.&lt;/DFTitle&gt;</w:t>
      </w:r>
    </w:p>
    <w:p w14:paraId="293541B2" w14:textId="77777777" w:rsidR="0053428C" w:rsidRPr="00F1526B" w:rsidRDefault="0053428C" w:rsidP="0053428C">
      <w:pPr>
        <w:pStyle w:val="PL"/>
        <w:rPr>
          <w:lang w:val="nl-NL"/>
        </w:rPr>
      </w:pPr>
      <w:r>
        <w:tab/>
      </w:r>
      <w:r>
        <w:tab/>
      </w:r>
      <w:r>
        <w:tab/>
      </w:r>
      <w:r>
        <w:tab/>
      </w:r>
      <w:r w:rsidRPr="00F1526B">
        <w:rPr>
          <w:lang w:val="nl-NL"/>
        </w:rPr>
        <w:t>&lt;DFType&gt;</w:t>
      </w:r>
    </w:p>
    <w:p w14:paraId="7B260D6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DDCE3A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1E17A47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0C0E294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16514DED" w14:textId="2ECBBC8E"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48273020"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226E09D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727CBBF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6432541" w14:textId="77777777" w:rsidR="0053428C" w:rsidRPr="001816A6" w:rsidRDefault="0053428C" w:rsidP="0053428C">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48F90FA5"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eastAsia="ko-KR"/>
        </w:rPr>
        <w:tab/>
      </w:r>
      <w:r w:rsidRPr="001816A6">
        <w:rPr>
          <w:lang w:val="fr-FR"/>
        </w:rPr>
        <w:tab/>
        <w:t>&lt;/AccessType&gt;</w:t>
      </w:r>
    </w:p>
    <w:p w14:paraId="15DA0F66" w14:textId="77777777" w:rsidR="0053428C" w:rsidRPr="001816A6" w:rsidRDefault="0053428C" w:rsidP="0053428C">
      <w:pPr>
        <w:pStyle w:val="PL"/>
        <w:rPr>
          <w:lang w:val="fr-FR"/>
        </w:rPr>
      </w:pPr>
      <w:r w:rsidRPr="001816A6">
        <w:rPr>
          <w:lang w:val="fr-FR" w:eastAsia="ko-KR"/>
        </w:rPr>
        <w:tab/>
      </w:r>
      <w:r w:rsidRPr="001816A6">
        <w:rPr>
          <w:lang w:val="fr-FR" w:eastAsia="ko-KR"/>
        </w:rPr>
        <w:tab/>
      </w:r>
      <w:r w:rsidRPr="001816A6">
        <w:rPr>
          <w:lang w:val="fr-FR"/>
        </w:rPr>
        <w:tab/>
      </w:r>
      <w:r w:rsidRPr="001816A6">
        <w:rPr>
          <w:lang w:val="fr-FR"/>
        </w:rPr>
        <w:tab/>
      </w:r>
      <w:r w:rsidRPr="001816A6">
        <w:rPr>
          <w:lang w:val="fr-FR" w:eastAsia="ko-KR"/>
        </w:rPr>
        <w:tab/>
      </w:r>
      <w:r w:rsidRPr="001816A6">
        <w:rPr>
          <w:lang w:val="fr-FR"/>
        </w:rPr>
        <w:t>&lt;DFFormat&gt;</w:t>
      </w:r>
    </w:p>
    <w:p w14:paraId="698D8974" w14:textId="77777777" w:rsidR="0053428C" w:rsidRPr="001816A6" w:rsidRDefault="0053428C" w:rsidP="0053428C">
      <w:pPr>
        <w:pStyle w:val="PL"/>
        <w:rPr>
          <w:lang w:val="fr-FR"/>
        </w:rPr>
      </w:pPr>
      <w:r w:rsidRPr="001816A6">
        <w:rPr>
          <w:lang w:val="fr-FR" w:eastAsia="ko-KR"/>
        </w:rPr>
        <w:tab/>
      </w: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eastAsia="ko-KR"/>
        </w:rPr>
        <w:tab/>
      </w:r>
      <w:r w:rsidRPr="001816A6">
        <w:rPr>
          <w:lang w:val="fr-FR"/>
        </w:rPr>
        <w:t>&lt;int/&gt;</w:t>
      </w:r>
    </w:p>
    <w:p w14:paraId="75DF1954" w14:textId="77777777" w:rsidR="0053428C" w:rsidRPr="001816A6" w:rsidRDefault="0053428C" w:rsidP="0053428C">
      <w:pPr>
        <w:pStyle w:val="PL"/>
        <w:rPr>
          <w:lang w:val="fr-FR"/>
        </w:rPr>
      </w:pP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rPr>
        <w:tab/>
        <w:t>&lt;/DFFormat&gt;</w:t>
      </w:r>
    </w:p>
    <w:p w14:paraId="0ADBA4D4" w14:textId="77777777" w:rsidR="0053428C" w:rsidRPr="001542EE" w:rsidRDefault="0053428C" w:rsidP="0053428C">
      <w:pPr>
        <w:pStyle w:val="PL"/>
      </w:pPr>
      <w:r w:rsidRPr="001816A6">
        <w:rPr>
          <w:lang w:val="fr-FR"/>
        </w:rPr>
        <w:tab/>
      </w:r>
      <w:r w:rsidRPr="001816A6">
        <w:rPr>
          <w:lang w:val="fr-FR"/>
        </w:rPr>
        <w:tab/>
      </w:r>
      <w:r w:rsidRPr="001816A6">
        <w:rPr>
          <w:lang w:val="fr-FR"/>
        </w:rPr>
        <w:tab/>
      </w:r>
      <w:r w:rsidRPr="001816A6">
        <w:rPr>
          <w:lang w:val="fr-FR" w:eastAsia="ko-KR"/>
        </w:rPr>
        <w:tab/>
      </w:r>
      <w:r w:rsidRPr="001816A6">
        <w:rPr>
          <w:lang w:val="fr-FR" w:eastAsia="ko-KR"/>
        </w:rPr>
        <w:tab/>
      </w:r>
      <w:r w:rsidRPr="001542EE">
        <w:t>&lt;Occurrence&gt;</w:t>
      </w:r>
    </w:p>
    <w:p w14:paraId="274F0F7E"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1F120A46"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1220ED6F" w14:textId="6F298E70" w:rsidR="0053428C" w:rsidRPr="001542EE" w:rsidRDefault="0053428C" w:rsidP="0053428C">
      <w:pPr>
        <w:pStyle w:val="PL"/>
      </w:pPr>
      <w:r>
        <w:rPr>
          <w:rFonts w:hint="eastAsia"/>
          <w:lang w:eastAsia="ko-KR"/>
        </w:rPr>
        <w:lastRenderedPageBreak/>
        <w:tab/>
      </w:r>
      <w:r>
        <w:rPr>
          <w:rFonts w:hint="eastAsia"/>
          <w:lang w:eastAsia="ko-KR"/>
        </w:rPr>
        <w:tab/>
      </w:r>
      <w:r>
        <w:tab/>
      </w:r>
      <w:r w:rsidRPr="001542EE">
        <w:tab/>
      </w:r>
      <w:r w:rsidRPr="001542EE">
        <w:tab/>
        <w:t>&lt;DFTitle&gt;</w:t>
      </w:r>
      <w:r w:rsidRPr="00442032">
        <w:t>MinRetryTimer</w:t>
      </w:r>
      <w:r>
        <w:t>.</w:t>
      </w:r>
      <w:r w:rsidRPr="001542EE">
        <w:t>&lt;/DFTitle&gt;</w:t>
      </w:r>
    </w:p>
    <w:p w14:paraId="1441722D"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DC5DA54"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581E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65A6B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1FBA1AAB" w14:textId="77777777" w:rsidR="0053428C" w:rsidRDefault="0053428C" w:rsidP="0053428C">
      <w:pPr>
        <w:pStyle w:val="PL"/>
      </w:pPr>
      <w:r>
        <w:rPr>
          <w:rFonts w:hint="eastAsia"/>
          <w:lang w:eastAsia="ko-KR"/>
        </w:rPr>
        <w:tab/>
      </w:r>
      <w:r w:rsidRPr="001542EE">
        <w:tab/>
      </w:r>
      <w:r w:rsidRPr="001542EE">
        <w:tab/>
        <w:t>&lt;/Node&gt;</w:t>
      </w:r>
    </w:p>
    <w:p w14:paraId="419DD794" w14:textId="77777777" w:rsidR="0053428C" w:rsidRPr="001542EE" w:rsidRDefault="0053428C" w:rsidP="0053428C">
      <w:pPr>
        <w:pStyle w:val="PL"/>
      </w:pPr>
    </w:p>
    <w:p w14:paraId="5F643137" w14:textId="77777777" w:rsidR="0053428C" w:rsidRDefault="0053428C" w:rsidP="0053428C">
      <w:pPr>
        <w:pStyle w:val="PL"/>
      </w:pPr>
      <w:r>
        <w:tab/>
      </w:r>
      <w:r>
        <w:tab/>
      </w:r>
      <w:r>
        <w:tab/>
        <w:t>&lt;Node&gt;</w:t>
      </w:r>
    </w:p>
    <w:p w14:paraId="21C0ECC4" w14:textId="284A457E" w:rsidR="0053428C" w:rsidRPr="001542EE" w:rsidRDefault="0053428C" w:rsidP="0053428C">
      <w:pPr>
        <w:pStyle w:val="PL"/>
      </w:pPr>
      <w:r w:rsidRPr="001542EE">
        <w:tab/>
      </w:r>
      <w:r w:rsidRPr="001542EE">
        <w:tab/>
      </w:r>
      <w:r w:rsidRPr="001542EE">
        <w:tab/>
      </w:r>
      <w:r w:rsidRPr="001542EE">
        <w:tab/>
        <w:t>&lt;NodeName&gt;</w:t>
      </w:r>
      <w:r>
        <w:t>Max</w:t>
      </w:r>
      <w:r w:rsidRPr="00442032">
        <w:t>RetryTimer</w:t>
      </w:r>
      <w:r w:rsidRPr="001542EE">
        <w:t>&lt;/NodeName&gt;</w:t>
      </w:r>
    </w:p>
    <w:p w14:paraId="0147D042"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3B0D182B"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0064F933"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CB8D4B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9C583B8"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495AE8C9"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FA130AD"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5D52588"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7D0D8D3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BEFB41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05DD0E9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0C861CE4" w14:textId="192528F5"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442032">
        <w:t>M</w:t>
      </w:r>
      <w:r>
        <w:t>ax</w:t>
      </w:r>
      <w:r w:rsidRPr="00442032">
        <w:t>RetryTimer</w:t>
      </w:r>
      <w:r>
        <w:t>.</w:t>
      </w:r>
      <w:r w:rsidRPr="001542EE">
        <w:t>&lt;/DFTitle&gt;</w:t>
      </w:r>
    </w:p>
    <w:p w14:paraId="100EFC5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9F47C10"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484A74"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75D196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39A49FBF" w14:textId="77777777" w:rsidR="0053428C" w:rsidRDefault="0053428C" w:rsidP="0053428C">
      <w:pPr>
        <w:pStyle w:val="PL"/>
      </w:pPr>
      <w:r>
        <w:rPr>
          <w:rFonts w:hint="eastAsia"/>
          <w:lang w:eastAsia="ko-KR"/>
        </w:rPr>
        <w:tab/>
      </w:r>
      <w:r w:rsidRPr="001542EE">
        <w:tab/>
      </w:r>
      <w:r w:rsidRPr="001542EE">
        <w:tab/>
        <w:t>&lt;/Node&gt;</w:t>
      </w:r>
    </w:p>
    <w:p w14:paraId="7B912A9D" w14:textId="77777777" w:rsidR="0053428C" w:rsidRPr="001542EE" w:rsidRDefault="0053428C" w:rsidP="0053428C">
      <w:pPr>
        <w:pStyle w:val="PL"/>
      </w:pPr>
    </w:p>
    <w:p w14:paraId="0B1CCD23" w14:textId="77777777" w:rsidR="0053428C" w:rsidRDefault="0053428C" w:rsidP="0053428C">
      <w:pPr>
        <w:pStyle w:val="PL"/>
      </w:pPr>
      <w:r>
        <w:tab/>
      </w:r>
      <w:r>
        <w:tab/>
      </w:r>
      <w:r>
        <w:tab/>
        <w:t>&lt;Node&gt;</w:t>
      </w:r>
    </w:p>
    <w:p w14:paraId="6AF6742E" w14:textId="41A10151" w:rsidR="0053428C" w:rsidRPr="001542EE" w:rsidRDefault="0053428C" w:rsidP="0053428C">
      <w:pPr>
        <w:pStyle w:val="PL"/>
      </w:pPr>
      <w:r w:rsidRPr="001542EE">
        <w:tab/>
      </w:r>
      <w:r w:rsidRPr="001542EE">
        <w:tab/>
      </w:r>
      <w:r w:rsidRPr="001542EE">
        <w:tab/>
      </w:r>
      <w:r w:rsidRPr="001542EE">
        <w:tab/>
        <w:t>&lt;NodeName&gt;</w:t>
      </w:r>
      <w:r>
        <w:t>MaxMin</w:t>
      </w:r>
      <w:r w:rsidRPr="00442032">
        <w:t>Retry</w:t>
      </w:r>
      <w:r w:rsidRPr="001542EE">
        <w:t>&lt;/NodeName&gt;</w:t>
      </w:r>
    </w:p>
    <w:p w14:paraId="0BD3F8F5"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5E02866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21E9F3A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73450C4"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D0B2A8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506C114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CE0AC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233BE4A"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0617F680"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0584944"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35FF9B75"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29FBA49B" w14:textId="4B72A4CD"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442032">
        <w:t>M</w:t>
      </w:r>
      <w:r>
        <w:t>axMin</w:t>
      </w:r>
      <w:r w:rsidRPr="00442032">
        <w:t>Retry</w:t>
      </w:r>
      <w:r>
        <w:t>.</w:t>
      </w:r>
      <w:r w:rsidRPr="001542EE">
        <w:t>&lt;/DFTitle&gt;</w:t>
      </w:r>
    </w:p>
    <w:p w14:paraId="35E6A4A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C46718D"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7F2FD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B5B7AF6"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5F89151E" w14:textId="77777777" w:rsidR="0053428C" w:rsidRDefault="0053428C" w:rsidP="0053428C">
      <w:pPr>
        <w:pStyle w:val="PL"/>
      </w:pPr>
      <w:r>
        <w:rPr>
          <w:rFonts w:hint="eastAsia"/>
          <w:lang w:eastAsia="ko-KR"/>
        </w:rPr>
        <w:tab/>
      </w:r>
      <w:r w:rsidRPr="001542EE">
        <w:tab/>
      </w:r>
      <w:r w:rsidRPr="001542EE">
        <w:tab/>
        <w:t>&lt;/Node&gt;</w:t>
      </w:r>
    </w:p>
    <w:p w14:paraId="28FC135D" w14:textId="77777777" w:rsidR="0053428C" w:rsidRDefault="0053428C" w:rsidP="0053428C">
      <w:pPr>
        <w:pStyle w:val="PL"/>
      </w:pPr>
      <w:r>
        <w:tab/>
      </w:r>
      <w:r>
        <w:tab/>
        <w:t>&lt;/Node&gt;</w:t>
      </w:r>
    </w:p>
    <w:p w14:paraId="697FAD1A" w14:textId="77777777" w:rsidR="0053428C" w:rsidRPr="001542EE" w:rsidRDefault="0053428C" w:rsidP="0053428C">
      <w:pPr>
        <w:pStyle w:val="PL"/>
      </w:pPr>
    </w:p>
    <w:p w14:paraId="6220A1E0" w14:textId="77777777" w:rsidR="0053428C" w:rsidRDefault="0053428C" w:rsidP="0053428C">
      <w:pPr>
        <w:pStyle w:val="PL"/>
      </w:pPr>
      <w:r>
        <w:tab/>
      </w:r>
      <w:r>
        <w:tab/>
        <w:t>&lt;Node&gt;</w:t>
      </w:r>
    </w:p>
    <w:p w14:paraId="18EEE9A4" w14:textId="30643C14" w:rsidR="0053428C" w:rsidRDefault="0053428C" w:rsidP="0053428C">
      <w:pPr>
        <w:pStyle w:val="PL"/>
      </w:pPr>
      <w:r>
        <w:tab/>
      </w:r>
      <w:r>
        <w:tab/>
      </w:r>
      <w:r>
        <w:tab/>
        <w:t>&lt;NodeName&gt;UE_using_SENSE&lt;/NodeName&gt;</w:t>
      </w:r>
    </w:p>
    <w:p w14:paraId="2085F533" w14:textId="77777777" w:rsidR="0053428C" w:rsidRDefault="0053428C" w:rsidP="0053428C">
      <w:pPr>
        <w:pStyle w:val="PL"/>
      </w:pPr>
      <w:r>
        <w:tab/>
      </w:r>
      <w:r>
        <w:tab/>
      </w:r>
      <w:r>
        <w:tab/>
        <w:t>&lt;DFProperties&gt;</w:t>
      </w:r>
    </w:p>
    <w:p w14:paraId="4E1C56FB" w14:textId="77777777" w:rsidR="0053428C" w:rsidRDefault="0053428C" w:rsidP="0053428C">
      <w:pPr>
        <w:pStyle w:val="PL"/>
      </w:pPr>
      <w:r>
        <w:tab/>
      </w:r>
      <w:r>
        <w:tab/>
      </w:r>
      <w:r>
        <w:tab/>
      </w:r>
      <w:r>
        <w:tab/>
        <w:t>&lt;AccessType&gt;</w:t>
      </w:r>
    </w:p>
    <w:p w14:paraId="3041B087" w14:textId="77777777" w:rsidR="0053428C" w:rsidRDefault="0053428C" w:rsidP="0053428C">
      <w:pPr>
        <w:pStyle w:val="PL"/>
      </w:pPr>
      <w:r>
        <w:tab/>
      </w:r>
      <w:r>
        <w:tab/>
      </w:r>
      <w:r>
        <w:tab/>
      </w:r>
      <w:r>
        <w:tab/>
      </w:r>
      <w:r>
        <w:tab/>
        <w:t>&lt;Get/&gt;</w:t>
      </w:r>
    </w:p>
    <w:p w14:paraId="631E009C" w14:textId="77777777" w:rsidR="0053428C" w:rsidRDefault="0053428C" w:rsidP="0053428C">
      <w:pPr>
        <w:pStyle w:val="PL"/>
      </w:pPr>
      <w:r>
        <w:tab/>
      </w:r>
      <w:r>
        <w:tab/>
      </w:r>
      <w:r>
        <w:tab/>
      </w:r>
      <w:r>
        <w:tab/>
      </w:r>
      <w:r>
        <w:tab/>
        <w:t>&lt;Replace/&gt;</w:t>
      </w:r>
    </w:p>
    <w:p w14:paraId="110A4B26" w14:textId="77777777" w:rsidR="0053428C" w:rsidRDefault="0053428C" w:rsidP="0053428C">
      <w:pPr>
        <w:pStyle w:val="PL"/>
      </w:pPr>
      <w:r>
        <w:tab/>
      </w:r>
      <w:r>
        <w:tab/>
      </w:r>
      <w:r>
        <w:tab/>
      </w:r>
      <w:r>
        <w:tab/>
        <w:t>&lt;/AccessType&gt;</w:t>
      </w:r>
    </w:p>
    <w:p w14:paraId="52F1A88D" w14:textId="77777777" w:rsidR="0053428C" w:rsidRDefault="0053428C" w:rsidP="0053428C">
      <w:pPr>
        <w:pStyle w:val="PL"/>
      </w:pPr>
      <w:r>
        <w:tab/>
      </w:r>
      <w:r>
        <w:tab/>
      </w:r>
      <w:r>
        <w:tab/>
      </w:r>
      <w:r>
        <w:tab/>
        <w:t>&lt;DFFormat&gt;</w:t>
      </w:r>
    </w:p>
    <w:p w14:paraId="1BDC0876" w14:textId="77777777" w:rsidR="0053428C" w:rsidRDefault="0053428C" w:rsidP="0053428C">
      <w:pPr>
        <w:pStyle w:val="PL"/>
      </w:pPr>
      <w:r>
        <w:tab/>
      </w:r>
      <w:r>
        <w:tab/>
      </w:r>
      <w:r>
        <w:tab/>
      </w:r>
      <w:r>
        <w:tab/>
      </w:r>
      <w:r>
        <w:tab/>
        <w:t>&lt;bool/&gt;</w:t>
      </w:r>
    </w:p>
    <w:p w14:paraId="633D452C" w14:textId="77777777" w:rsidR="0053428C" w:rsidRDefault="0053428C" w:rsidP="0053428C">
      <w:pPr>
        <w:pStyle w:val="PL"/>
      </w:pPr>
      <w:r>
        <w:tab/>
      </w:r>
      <w:r>
        <w:tab/>
      </w:r>
      <w:r>
        <w:tab/>
      </w:r>
      <w:r>
        <w:tab/>
        <w:t>&lt;/DFFormat&gt;</w:t>
      </w:r>
    </w:p>
    <w:p w14:paraId="40938C90" w14:textId="77777777" w:rsidR="0053428C" w:rsidRDefault="0053428C" w:rsidP="0053428C">
      <w:pPr>
        <w:pStyle w:val="PL"/>
      </w:pPr>
      <w:r>
        <w:tab/>
      </w:r>
      <w:r>
        <w:tab/>
      </w:r>
      <w:r>
        <w:tab/>
      </w:r>
      <w:r>
        <w:tab/>
        <w:t>&lt;Occurrence&gt;</w:t>
      </w:r>
    </w:p>
    <w:p w14:paraId="77845982" w14:textId="77777777" w:rsidR="0053428C" w:rsidRDefault="0053428C" w:rsidP="0053428C">
      <w:pPr>
        <w:pStyle w:val="PL"/>
      </w:pPr>
      <w:r>
        <w:tab/>
      </w:r>
      <w:r>
        <w:tab/>
      </w:r>
      <w:r>
        <w:tab/>
      </w:r>
      <w:r>
        <w:tab/>
      </w:r>
      <w:r>
        <w:tab/>
        <w:t>&lt;ZeroOrOne/&gt;</w:t>
      </w:r>
    </w:p>
    <w:p w14:paraId="2B6AD154" w14:textId="77777777" w:rsidR="0053428C" w:rsidRDefault="0053428C" w:rsidP="0053428C">
      <w:pPr>
        <w:pStyle w:val="PL"/>
      </w:pPr>
      <w:r>
        <w:tab/>
      </w:r>
      <w:r>
        <w:tab/>
      </w:r>
      <w:r>
        <w:tab/>
      </w:r>
      <w:r>
        <w:tab/>
        <w:t>&lt;/Occurrence&gt;</w:t>
      </w:r>
    </w:p>
    <w:p w14:paraId="3BED5C28" w14:textId="1061A9D4" w:rsidR="0053428C" w:rsidRDefault="0053428C" w:rsidP="0053428C">
      <w:pPr>
        <w:pStyle w:val="PL"/>
      </w:pPr>
      <w:r>
        <w:tab/>
      </w:r>
      <w:r>
        <w:tab/>
      </w:r>
      <w:r>
        <w:tab/>
      </w:r>
      <w:r>
        <w:tab/>
        <w:t>&lt;DFTitle&gt;UE_using_SENSE.&lt;/DFTitle&gt;</w:t>
      </w:r>
    </w:p>
    <w:p w14:paraId="1BF53FCD" w14:textId="77777777" w:rsidR="0053428C" w:rsidRDefault="0053428C" w:rsidP="0053428C">
      <w:pPr>
        <w:pStyle w:val="PL"/>
      </w:pPr>
      <w:r>
        <w:tab/>
      </w:r>
      <w:r>
        <w:tab/>
      </w:r>
      <w:r>
        <w:tab/>
      </w:r>
      <w:r>
        <w:tab/>
        <w:t>&lt;DFType&gt;</w:t>
      </w:r>
    </w:p>
    <w:p w14:paraId="2A9D6A13" w14:textId="77777777" w:rsidR="0053428C" w:rsidRDefault="0053428C" w:rsidP="0053428C">
      <w:pPr>
        <w:pStyle w:val="PL"/>
      </w:pPr>
      <w:r>
        <w:tab/>
      </w:r>
      <w:r>
        <w:tab/>
      </w:r>
      <w:r>
        <w:tab/>
      </w:r>
      <w:r>
        <w:tab/>
      </w:r>
      <w:r>
        <w:tab/>
        <w:t>&lt;MIME&gt;text/plain&lt;/MIME&gt;</w:t>
      </w:r>
    </w:p>
    <w:p w14:paraId="73FB2321" w14:textId="77777777" w:rsidR="0053428C" w:rsidRDefault="0053428C" w:rsidP="0053428C">
      <w:pPr>
        <w:pStyle w:val="PL"/>
      </w:pPr>
      <w:r>
        <w:tab/>
      </w:r>
      <w:r>
        <w:tab/>
      </w:r>
      <w:r>
        <w:tab/>
      </w:r>
      <w:r>
        <w:tab/>
        <w:t>&lt;/DFType&gt;</w:t>
      </w:r>
    </w:p>
    <w:p w14:paraId="047FAD17" w14:textId="77777777" w:rsidR="0053428C" w:rsidRDefault="0053428C" w:rsidP="0053428C">
      <w:pPr>
        <w:pStyle w:val="PL"/>
      </w:pPr>
      <w:r>
        <w:tab/>
      </w:r>
      <w:r>
        <w:tab/>
      </w:r>
      <w:r>
        <w:tab/>
        <w:t>&lt;/DFProperties&gt;</w:t>
      </w:r>
    </w:p>
    <w:p w14:paraId="312007D3" w14:textId="133E4F64" w:rsidR="0053428C" w:rsidRDefault="0053428C" w:rsidP="0053428C">
      <w:pPr>
        <w:pStyle w:val="PL"/>
      </w:pPr>
      <w:r>
        <w:tab/>
      </w:r>
      <w:r>
        <w:tab/>
        <w:t>&lt;/Node&gt;</w:t>
      </w:r>
    </w:p>
    <w:p w14:paraId="58786640" w14:textId="77777777" w:rsidR="008A3425" w:rsidRDefault="008A3425" w:rsidP="0053428C">
      <w:pPr>
        <w:pStyle w:val="PL"/>
      </w:pPr>
    </w:p>
    <w:p w14:paraId="19645613" w14:textId="21288FA1" w:rsidR="008A3425" w:rsidRDefault="006E0080" w:rsidP="008A3425">
      <w:pPr>
        <w:pStyle w:val="PL"/>
      </w:pPr>
      <w:r>
        <w:tab/>
      </w:r>
      <w:r>
        <w:tab/>
      </w:r>
      <w:r w:rsidR="008A3425">
        <w:t>&lt;Node&gt;</w:t>
      </w:r>
    </w:p>
    <w:p w14:paraId="3946E727" w14:textId="77777777" w:rsidR="008A3425" w:rsidRDefault="008A3425" w:rsidP="008A3425">
      <w:pPr>
        <w:pStyle w:val="PL"/>
      </w:pPr>
      <w:r>
        <w:tab/>
      </w:r>
      <w:r>
        <w:tab/>
      </w:r>
      <w:r>
        <w:tab/>
        <w:t>&lt;NodeName&gt;</w:t>
      </w:r>
      <w:r w:rsidRPr="00083472">
        <w:t>DefaultNSSAIInclusionMode</w:t>
      </w:r>
      <w:r>
        <w:t>&lt;/NodeName&gt;</w:t>
      </w:r>
    </w:p>
    <w:p w14:paraId="701E8B3F" w14:textId="77777777" w:rsidR="008A3425" w:rsidRDefault="008A3425" w:rsidP="008A3425">
      <w:pPr>
        <w:pStyle w:val="PL"/>
      </w:pPr>
      <w:r>
        <w:tab/>
      </w:r>
      <w:r>
        <w:tab/>
      </w:r>
      <w:r>
        <w:tab/>
        <w:t>&lt;DFProperties&gt;</w:t>
      </w:r>
    </w:p>
    <w:p w14:paraId="5ED0E60C" w14:textId="77777777" w:rsidR="008A3425" w:rsidRDefault="008A3425" w:rsidP="008A3425">
      <w:pPr>
        <w:pStyle w:val="PL"/>
      </w:pPr>
      <w:r>
        <w:tab/>
      </w:r>
      <w:r>
        <w:tab/>
      </w:r>
      <w:r>
        <w:tab/>
      </w:r>
      <w:r>
        <w:tab/>
        <w:t>&lt;AccessType&gt;</w:t>
      </w:r>
    </w:p>
    <w:p w14:paraId="0F16456F" w14:textId="77777777" w:rsidR="008A3425" w:rsidRDefault="008A3425" w:rsidP="008A3425">
      <w:pPr>
        <w:pStyle w:val="PL"/>
      </w:pPr>
      <w:r>
        <w:tab/>
      </w:r>
      <w:r>
        <w:tab/>
      </w:r>
      <w:r>
        <w:tab/>
      </w:r>
      <w:r>
        <w:tab/>
      </w:r>
      <w:r>
        <w:tab/>
        <w:t>&lt;Get/&gt;</w:t>
      </w:r>
    </w:p>
    <w:p w14:paraId="64727C74" w14:textId="77777777" w:rsidR="008A3425" w:rsidRDefault="008A3425" w:rsidP="008A3425">
      <w:pPr>
        <w:pStyle w:val="PL"/>
      </w:pPr>
      <w:r>
        <w:tab/>
      </w:r>
      <w:r>
        <w:tab/>
      </w:r>
      <w:r>
        <w:tab/>
      </w:r>
      <w:r>
        <w:tab/>
      </w:r>
      <w:r>
        <w:tab/>
        <w:t>&lt;Replace/&gt;</w:t>
      </w:r>
    </w:p>
    <w:p w14:paraId="171D52C6" w14:textId="77777777" w:rsidR="008A3425" w:rsidRDefault="008A3425" w:rsidP="008A3425">
      <w:pPr>
        <w:pStyle w:val="PL"/>
      </w:pPr>
      <w:r>
        <w:tab/>
      </w:r>
      <w:r>
        <w:tab/>
      </w:r>
      <w:r>
        <w:tab/>
      </w:r>
      <w:r>
        <w:tab/>
        <w:t>&lt;/AccessType&gt;</w:t>
      </w:r>
    </w:p>
    <w:p w14:paraId="5AFD273B" w14:textId="77777777" w:rsidR="008A3425" w:rsidRDefault="008A3425" w:rsidP="008A3425">
      <w:pPr>
        <w:pStyle w:val="PL"/>
      </w:pPr>
      <w:r>
        <w:tab/>
      </w:r>
      <w:r>
        <w:tab/>
      </w:r>
      <w:r>
        <w:tab/>
      </w:r>
      <w:r>
        <w:tab/>
        <w:t>&lt;DFFormat&gt;</w:t>
      </w:r>
    </w:p>
    <w:p w14:paraId="3CD6F034" w14:textId="77777777" w:rsidR="008A3425" w:rsidRDefault="008A3425" w:rsidP="008A3425">
      <w:pPr>
        <w:pStyle w:val="PL"/>
      </w:pPr>
      <w:r>
        <w:tab/>
      </w:r>
      <w:r>
        <w:tab/>
      </w:r>
      <w:r>
        <w:tab/>
      </w:r>
      <w:r>
        <w:tab/>
      </w:r>
      <w:r>
        <w:tab/>
        <w:t>&lt;bool/&gt;</w:t>
      </w:r>
    </w:p>
    <w:p w14:paraId="1CC9D8B4" w14:textId="77777777" w:rsidR="008A3425" w:rsidRDefault="008A3425" w:rsidP="008A3425">
      <w:pPr>
        <w:pStyle w:val="PL"/>
      </w:pPr>
      <w:r>
        <w:tab/>
      </w:r>
      <w:r>
        <w:tab/>
      </w:r>
      <w:r>
        <w:tab/>
      </w:r>
      <w:r>
        <w:tab/>
        <w:t>&lt;/DFFormat&gt;</w:t>
      </w:r>
    </w:p>
    <w:p w14:paraId="068B34C1" w14:textId="77777777" w:rsidR="008A3425" w:rsidRDefault="008A3425" w:rsidP="008A3425">
      <w:pPr>
        <w:pStyle w:val="PL"/>
      </w:pPr>
      <w:r>
        <w:lastRenderedPageBreak/>
        <w:tab/>
      </w:r>
      <w:r>
        <w:tab/>
      </w:r>
      <w:r>
        <w:tab/>
      </w:r>
      <w:r>
        <w:tab/>
        <w:t>&lt;Occurrence&gt;</w:t>
      </w:r>
    </w:p>
    <w:p w14:paraId="25738EE8" w14:textId="77777777" w:rsidR="008A3425" w:rsidRDefault="008A3425" w:rsidP="008A3425">
      <w:pPr>
        <w:pStyle w:val="PL"/>
      </w:pPr>
      <w:r>
        <w:tab/>
      </w:r>
      <w:r>
        <w:tab/>
      </w:r>
      <w:r>
        <w:tab/>
      </w:r>
      <w:r>
        <w:tab/>
      </w:r>
      <w:r>
        <w:tab/>
        <w:t>&lt;ZeroOrOne/&gt;</w:t>
      </w:r>
    </w:p>
    <w:p w14:paraId="5D3E15FF" w14:textId="77777777" w:rsidR="008A3425" w:rsidRDefault="008A3425" w:rsidP="008A3425">
      <w:pPr>
        <w:pStyle w:val="PL"/>
      </w:pPr>
      <w:r>
        <w:tab/>
      </w:r>
      <w:r>
        <w:tab/>
      </w:r>
      <w:r>
        <w:tab/>
      </w:r>
      <w:r>
        <w:tab/>
        <w:t>&lt;/Occurrence&gt;</w:t>
      </w:r>
    </w:p>
    <w:p w14:paraId="31DECEEC" w14:textId="77777777" w:rsidR="008A3425" w:rsidRDefault="008A3425" w:rsidP="008A3425">
      <w:pPr>
        <w:pStyle w:val="PL"/>
      </w:pPr>
      <w:r>
        <w:tab/>
      </w:r>
      <w:r>
        <w:tab/>
      </w:r>
      <w:r>
        <w:tab/>
      </w:r>
      <w:r>
        <w:tab/>
        <w:t>&lt;DFTitle&gt;</w:t>
      </w:r>
      <w:r w:rsidRPr="00083472">
        <w:t>DefaultNSSAIInclusionMode</w:t>
      </w:r>
      <w:r>
        <w:t>.&lt;/DFTitle&gt;</w:t>
      </w:r>
    </w:p>
    <w:p w14:paraId="4BB5142B" w14:textId="77777777" w:rsidR="008A3425" w:rsidRDefault="008A3425" w:rsidP="008A3425">
      <w:pPr>
        <w:pStyle w:val="PL"/>
      </w:pPr>
      <w:r>
        <w:tab/>
      </w:r>
      <w:r>
        <w:tab/>
      </w:r>
      <w:r>
        <w:tab/>
      </w:r>
      <w:r>
        <w:tab/>
        <w:t>&lt;DFType&gt;</w:t>
      </w:r>
    </w:p>
    <w:p w14:paraId="7CD386B1" w14:textId="77777777" w:rsidR="008A3425" w:rsidRDefault="008A3425" w:rsidP="008A3425">
      <w:pPr>
        <w:pStyle w:val="PL"/>
      </w:pPr>
      <w:r>
        <w:tab/>
      </w:r>
      <w:r>
        <w:tab/>
      </w:r>
      <w:r>
        <w:tab/>
      </w:r>
      <w:r>
        <w:tab/>
      </w:r>
      <w:r>
        <w:tab/>
        <w:t>&lt;MIME&gt;text/plain&lt;/MIME&gt;</w:t>
      </w:r>
    </w:p>
    <w:p w14:paraId="59E322AB" w14:textId="77777777" w:rsidR="008A3425" w:rsidRDefault="008A3425" w:rsidP="008A3425">
      <w:pPr>
        <w:pStyle w:val="PL"/>
      </w:pPr>
      <w:r>
        <w:tab/>
      </w:r>
      <w:r>
        <w:tab/>
      </w:r>
      <w:r>
        <w:tab/>
      </w:r>
      <w:r>
        <w:tab/>
        <w:t>&lt;/DFType&gt;</w:t>
      </w:r>
    </w:p>
    <w:p w14:paraId="79B5E963" w14:textId="77777777" w:rsidR="008A3425" w:rsidRDefault="008A3425" w:rsidP="008A3425">
      <w:pPr>
        <w:pStyle w:val="PL"/>
      </w:pPr>
      <w:r>
        <w:tab/>
      </w:r>
      <w:r>
        <w:tab/>
      </w:r>
      <w:r>
        <w:tab/>
        <w:t>&lt;/DFProperties&gt;</w:t>
      </w:r>
    </w:p>
    <w:p w14:paraId="78EF362F" w14:textId="75275CE3" w:rsidR="008A3425" w:rsidRPr="001542EE" w:rsidRDefault="008A3425" w:rsidP="0053428C">
      <w:pPr>
        <w:pStyle w:val="PL"/>
      </w:pPr>
      <w:r>
        <w:tab/>
      </w:r>
      <w:r>
        <w:tab/>
        <w:t>&lt;/Node&gt;</w:t>
      </w:r>
    </w:p>
    <w:p w14:paraId="2C05E547" w14:textId="77777777" w:rsidR="00700FA4" w:rsidRDefault="00700FA4" w:rsidP="00700FA4">
      <w:pPr>
        <w:pStyle w:val="PL"/>
      </w:pPr>
    </w:p>
    <w:p w14:paraId="79399215" w14:textId="77777777" w:rsidR="00700FA4" w:rsidRDefault="00700FA4" w:rsidP="00700FA4">
      <w:pPr>
        <w:pStyle w:val="PL"/>
      </w:pPr>
      <w:r>
        <w:tab/>
      </w:r>
      <w:r>
        <w:tab/>
        <w:t>&lt;Node&gt;</w:t>
      </w:r>
    </w:p>
    <w:p w14:paraId="30A61FCC" w14:textId="77777777" w:rsidR="00700FA4" w:rsidRDefault="00700FA4" w:rsidP="00700FA4">
      <w:pPr>
        <w:pStyle w:val="PL"/>
      </w:pPr>
      <w:r>
        <w:tab/>
      </w:r>
      <w:r>
        <w:tab/>
      </w:r>
      <w:r>
        <w:tab/>
        <w:t>&lt;NodeName&gt;MPS_NAIDecoration&lt;/NodeName&gt;</w:t>
      </w:r>
    </w:p>
    <w:p w14:paraId="701EABCC" w14:textId="77777777" w:rsidR="00700FA4" w:rsidRDefault="00700FA4" w:rsidP="00700FA4">
      <w:pPr>
        <w:pStyle w:val="PL"/>
      </w:pPr>
      <w:r>
        <w:tab/>
      </w:r>
      <w:r>
        <w:tab/>
      </w:r>
      <w:r>
        <w:tab/>
        <w:t>&lt;DFProperties&gt;</w:t>
      </w:r>
    </w:p>
    <w:p w14:paraId="63B1B761" w14:textId="77777777" w:rsidR="00700FA4" w:rsidRDefault="00700FA4" w:rsidP="00700FA4">
      <w:pPr>
        <w:pStyle w:val="PL"/>
      </w:pPr>
      <w:r>
        <w:tab/>
      </w:r>
      <w:r>
        <w:tab/>
      </w:r>
      <w:r>
        <w:tab/>
      </w:r>
      <w:r>
        <w:tab/>
        <w:t>&lt;AccessType&gt;</w:t>
      </w:r>
    </w:p>
    <w:p w14:paraId="33D4F143" w14:textId="77777777" w:rsidR="00700FA4" w:rsidRDefault="00700FA4" w:rsidP="00700FA4">
      <w:pPr>
        <w:pStyle w:val="PL"/>
      </w:pPr>
      <w:r>
        <w:tab/>
      </w:r>
      <w:r>
        <w:tab/>
      </w:r>
      <w:r>
        <w:tab/>
      </w:r>
      <w:r>
        <w:tab/>
      </w:r>
      <w:r>
        <w:tab/>
        <w:t>&lt;Get/&gt;</w:t>
      </w:r>
    </w:p>
    <w:p w14:paraId="0B3855D5" w14:textId="77777777" w:rsidR="00700FA4" w:rsidRDefault="00700FA4" w:rsidP="00700FA4">
      <w:pPr>
        <w:pStyle w:val="PL"/>
      </w:pPr>
      <w:r>
        <w:tab/>
      </w:r>
      <w:r>
        <w:tab/>
      </w:r>
      <w:r>
        <w:tab/>
      </w:r>
      <w:r>
        <w:tab/>
      </w:r>
      <w:r>
        <w:tab/>
        <w:t>&lt;Replace/&gt;</w:t>
      </w:r>
    </w:p>
    <w:p w14:paraId="0B419297" w14:textId="77777777" w:rsidR="00700FA4" w:rsidRDefault="00700FA4" w:rsidP="00700FA4">
      <w:pPr>
        <w:pStyle w:val="PL"/>
      </w:pPr>
      <w:r>
        <w:tab/>
      </w:r>
      <w:r>
        <w:tab/>
      </w:r>
      <w:r>
        <w:tab/>
      </w:r>
      <w:r>
        <w:tab/>
        <w:t>&lt;/AccessType&gt;</w:t>
      </w:r>
    </w:p>
    <w:p w14:paraId="6DA165E6" w14:textId="77777777" w:rsidR="00700FA4" w:rsidRDefault="00700FA4" w:rsidP="00700FA4">
      <w:pPr>
        <w:pStyle w:val="PL"/>
      </w:pPr>
      <w:r>
        <w:tab/>
      </w:r>
      <w:r>
        <w:tab/>
      </w:r>
      <w:r>
        <w:tab/>
      </w:r>
      <w:r>
        <w:tab/>
        <w:t>&lt;DFFormat&gt;</w:t>
      </w:r>
    </w:p>
    <w:p w14:paraId="63CF077D" w14:textId="77777777" w:rsidR="00700FA4" w:rsidRDefault="00700FA4" w:rsidP="00700FA4">
      <w:pPr>
        <w:pStyle w:val="PL"/>
      </w:pPr>
      <w:r>
        <w:tab/>
      </w:r>
      <w:r>
        <w:tab/>
      </w:r>
      <w:r>
        <w:tab/>
      </w:r>
      <w:r>
        <w:tab/>
      </w:r>
      <w:r>
        <w:tab/>
        <w:t>&lt;bool/&gt;</w:t>
      </w:r>
    </w:p>
    <w:p w14:paraId="185F25A6" w14:textId="77777777" w:rsidR="00700FA4" w:rsidRDefault="00700FA4" w:rsidP="00700FA4">
      <w:pPr>
        <w:pStyle w:val="PL"/>
      </w:pPr>
      <w:r>
        <w:tab/>
      </w:r>
      <w:r>
        <w:tab/>
      </w:r>
      <w:r>
        <w:tab/>
      </w:r>
      <w:r>
        <w:tab/>
        <w:t>&lt;/DFFormat&gt;</w:t>
      </w:r>
    </w:p>
    <w:p w14:paraId="1533FF9D" w14:textId="77777777" w:rsidR="00700FA4" w:rsidRDefault="00700FA4" w:rsidP="00700FA4">
      <w:pPr>
        <w:pStyle w:val="PL"/>
      </w:pPr>
      <w:r>
        <w:tab/>
      </w:r>
      <w:r>
        <w:tab/>
      </w:r>
      <w:r>
        <w:tab/>
      </w:r>
      <w:r>
        <w:tab/>
        <w:t>&lt;Occurrence&gt;</w:t>
      </w:r>
    </w:p>
    <w:p w14:paraId="06E1E741" w14:textId="77777777" w:rsidR="00700FA4" w:rsidRDefault="00700FA4" w:rsidP="00700FA4">
      <w:pPr>
        <w:pStyle w:val="PL"/>
      </w:pPr>
      <w:r>
        <w:tab/>
      </w:r>
      <w:r>
        <w:tab/>
      </w:r>
      <w:r>
        <w:tab/>
      </w:r>
      <w:r>
        <w:tab/>
      </w:r>
      <w:r>
        <w:tab/>
        <w:t>&lt;ZeroOrOne/&gt;</w:t>
      </w:r>
    </w:p>
    <w:p w14:paraId="23716B74" w14:textId="77777777" w:rsidR="00700FA4" w:rsidRDefault="00700FA4" w:rsidP="00700FA4">
      <w:pPr>
        <w:pStyle w:val="PL"/>
      </w:pPr>
      <w:r>
        <w:tab/>
      </w:r>
      <w:r>
        <w:tab/>
      </w:r>
      <w:r>
        <w:tab/>
      </w:r>
      <w:r>
        <w:tab/>
        <w:t>&lt;/Occurrence&gt;</w:t>
      </w:r>
    </w:p>
    <w:p w14:paraId="5133F584" w14:textId="77777777" w:rsidR="00700FA4" w:rsidRDefault="00700FA4" w:rsidP="00700FA4">
      <w:pPr>
        <w:pStyle w:val="PL"/>
      </w:pPr>
      <w:r>
        <w:tab/>
      </w:r>
      <w:r>
        <w:tab/>
      </w:r>
      <w:r>
        <w:tab/>
      </w:r>
      <w:r>
        <w:tab/>
        <w:t>&lt;DFTitle&gt;</w:t>
      </w:r>
      <w:r w:rsidRPr="00347C49">
        <w:t xml:space="preserve">NAI decoration </w:t>
      </w:r>
      <w:r>
        <w:t>for</w:t>
      </w:r>
      <w:r w:rsidRPr="00347C49">
        <w:t xml:space="preserve"> MPS access by UE</w:t>
      </w:r>
      <w:r>
        <w:t>.&lt;/DFTitle&gt;</w:t>
      </w:r>
    </w:p>
    <w:p w14:paraId="515EA185" w14:textId="77777777" w:rsidR="00700FA4" w:rsidRDefault="00700FA4" w:rsidP="00700FA4">
      <w:pPr>
        <w:pStyle w:val="PL"/>
      </w:pPr>
      <w:r>
        <w:tab/>
      </w:r>
      <w:r>
        <w:tab/>
      </w:r>
      <w:r>
        <w:tab/>
      </w:r>
      <w:r>
        <w:tab/>
        <w:t>&lt;DFType&gt;</w:t>
      </w:r>
    </w:p>
    <w:p w14:paraId="3667399E" w14:textId="77777777" w:rsidR="00700FA4" w:rsidRDefault="00700FA4" w:rsidP="00700FA4">
      <w:pPr>
        <w:pStyle w:val="PL"/>
      </w:pPr>
      <w:r>
        <w:tab/>
      </w:r>
      <w:r>
        <w:tab/>
      </w:r>
      <w:r>
        <w:tab/>
      </w:r>
      <w:r>
        <w:tab/>
      </w:r>
      <w:r>
        <w:tab/>
        <w:t>&lt;MIME&gt;text/plain&lt;/MIME&gt;</w:t>
      </w:r>
    </w:p>
    <w:p w14:paraId="311A351F" w14:textId="77777777" w:rsidR="00700FA4" w:rsidRDefault="00700FA4" w:rsidP="00700FA4">
      <w:pPr>
        <w:pStyle w:val="PL"/>
      </w:pPr>
      <w:r>
        <w:tab/>
      </w:r>
      <w:r>
        <w:tab/>
      </w:r>
      <w:r>
        <w:tab/>
      </w:r>
      <w:r>
        <w:tab/>
        <w:t>&lt;/DFType&gt;</w:t>
      </w:r>
    </w:p>
    <w:p w14:paraId="5574AE1E" w14:textId="77777777" w:rsidR="00700FA4" w:rsidRDefault="00700FA4" w:rsidP="00700FA4">
      <w:pPr>
        <w:pStyle w:val="PL"/>
      </w:pPr>
      <w:r>
        <w:tab/>
      </w:r>
      <w:r>
        <w:tab/>
      </w:r>
      <w:r>
        <w:tab/>
        <w:t>&lt;/DFProperties&gt;</w:t>
      </w:r>
    </w:p>
    <w:p w14:paraId="78489627" w14:textId="77777777" w:rsidR="00700FA4" w:rsidRDefault="00700FA4" w:rsidP="00700FA4">
      <w:pPr>
        <w:pStyle w:val="PL"/>
      </w:pPr>
      <w:r>
        <w:tab/>
      </w:r>
      <w:r>
        <w:tab/>
        <w:t>&lt;/Node&gt;</w:t>
      </w:r>
    </w:p>
    <w:p w14:paraId="13B54D88" w14:textId="77777777" w:rsidR="00700FA4" w:rsidRDefault="00700FA4" w:rsidP="00700FA4">
      <w:pPr>
        <w:pStyle w:val="PL"/>
      </w:pPr>
    </w:p>
    <w:p w14:paraId="2D6C1B85" w14:textId="77777777" w:rsidR="00700FA4" w:rsidRDefault="00700FA4" w:rsidP="00700FA4">
      <w:pPr>
        <w:pStyle w:val="PL"/>
      </w:pPr>
      <w:r>
        <w:tab/>
      </w:r>
      <w:r>
        <w:tab/>
        <w:t>&lt;Node&gt;</w:t>
      </w:r>
    </w:p>
    <w:p w14:paraId="2768913D" w14:textId="77777777" w:rsidR="00700FA4" w:rsidRDefault="00700FA4" w:rsidP="00700FA4">
      <w:pPr>
        <w:pStyle w:val="PL"/>
      </w:pPr>
      <w:r>
        <w:tab/>
      </w:r>
      <w:r>
        <w:tab/>
      </w:r>
      <w:r>
        <w:tab/>
        <w:t>&lt;NodeName&gt;HPA_NAIDecoration&lt;/NodeName&gt;</w:t>
      </w:r>
    </w:p>
    <w:p w14:paraId="7198956B" w14:textId="77777777" w:rsidR="00700FA4" w:rsidRDefault="00700FA4" w:rsidP="00700FA4">
      <w:pPr>
        <w:pStyle w:val="PL"/>
      </w:pPr>
      <w:r>
        <w:tab/>
      </w:r>
      <w:r>
        <w:tab/>
      </w:r>
      <w:r>
        <w:tab/>
        <w:t>&lt;DFProperties&gt;</w:t>
      </w:r>
    </w:p>
    <w:p w14:paraId="05A915EC" w14:textId="77777777" w:rsidR="00700FA4" w:rsidRDefault="00700FA4" w:rsidP="00700FA4">
      <w:pPr>
        <w:pStyle w:val="PL"/>
      </w:pPr>
      <w:r>
        <w:tab/>
      </w:r>
      <w:r>
        <w:tab/>
      </w:r>
      <w:r>
        <w:tab/>
      </w:r>
      <w:r>
        <w:tab/>
        <w:t>&lt;AccessType&gt;</w:t>
      </w:r>
    </w:p>
    <w:p w14:paraId="42BAAF83" w14:textId="77777777" w:rsidR="00700FA4" w:rsidRDefault="00700FA4" w:rsidP="00700FA4">
      <w:pPr>
        <w:pStyle w:val="PL"/>
      </w:pPr>
      <w:r>
        <w:tab/>
      </w:r>
      <w:r>
        <w:tab/>
      </w:r>
      <w:r>
        <w:tab/>
      </w:r>
      <w:r>
        <w:tab/>
      </w:r>
      <w:r>
        <w:tab/>
        <w:t>&lt;Get/&gt;</w:t>
      </w:r>
    </w:p>
    <w:p w14:paraId="0EEC17F3" w14:textId="77777777" w:rsidR="00700FA4" w:rsidRDefault="00700FA4" w:rsidP="00700FA4">
      <w:pPr>
        <w:pStyle w:val="PL"/>
      </w:pPr>
      <w:r>
        <w:tab/>
      </w:r>
      <w:r>
        <w:tab/>
      </w:r>
      <w:r>
        <w:tab/>
      </w:r>
      <w:r>
        <w:tab/>
      </w:r>
      <w:r>
        <w:tab/>
        <w:t>&lt;Replace/&gt;</w:t>
      </w:r>
    </w:p>
    <w:p w14:paraId="125F7336" w14:textId="77777777" w:rsidR="00700FA4" w:rsidRDefault="00700FA4" w:rsidP="00700FA4">
      <w:pPr>
        <w:pStyle w:val="PL"/>
      </w:pPr>
      <w:r>
        <w:tab/>
      </w:r>
      <w:r>
        <w:tab/>
      </w:r>
      <w:r>
        <w:tab/>
      </w:r>
      <w:r>
        <w:tab/>
        <w:t>&lt;/AccessType&gt;</w:t>
      </w:r>
    </w:p>
    <w:p w14:paraId="72D39F5A" w14:textId="77777777" w:rsidR="00700FA4" w:rsidRDefault="00700FA4" w:rsidP="00700FA4">
      <w:pPr>
        <w:pStyle w:val="PL"/>
      </w:pPr>
      <w:r>
        <w:tab/>
      </w:r>
      <w:r>
        <w:tab/>
      </w:r>
      <w:r>
        <w:tab/>
      </w:r>
      <w:r>
        <w:tab/>
        <w:t>&lt;DFFormat&gt;</w:t>
      </w:r>
    </w:p>
    <w:p w14:paraId="3B953D80" w14:textId="77777777" w:rsidR="00700FA4" w:rsidRDefault="00700FA4" w:rsidP="00700FA4">
      <w:pPr>
        <w:pStyle w:val="PL"/>
      </w:pPr>
      <w:r>
        <w:tab/>
      </w:r>
      <w:r>
        <w:tab/>
      </w:r>
      <w:r>
        <w:tab/>
      </w:r>
      <w:r>
        <w:tab/>
      </w:r>
      <w:r>
        <w:tab/>
        <w:t>&lt;bool/&gt;</w:t>
      </w:r>
    </w:p>
    <w:p w14:paraId="67653070" w14:textId="77777777" w:rsidR="00700FA4" w:rsidRDefault="00700FA4" w:rsidP="00700FA4">
      <w:pPr>
        <w:pStyle w:val="PL"/>
      </w:pPr>
      <w:r>
        <w:tab/>
      </w:r>
      <w:r>
        <w:tab/>
      </w:r>
      <w:r>
        <w:tab/>
      </w:r>
      <w:r>
        <w:tab/>
        <w:t>&lt;/DFFormat&gt;</w:t>
      </w:r>
    </w:p>
    <w:p w14:paraId="300029D5" w14:textId="77777777" w:rsidR="00700FA4" w:rsidRDefault="00700FA4" w:rsidP="00700FA4">
      <w:pPr>
        <w:pStyle w:val="PL"/>
      </w:pPr>
      <w:r>
        <w:tab/>
      </w:r>
      <w:r>
        <w:tab/>
      </w:r>
      <w:r>
        <w:tab/>
      </w:r>
      <w:r>
        <w:tab/>
        <w:t>&lt;Occurrence&gt;</w:t>
      </w:r>
    </w:p>
    <w:p w14:paraId="11518E7F" w14:textId="77777777" w:rsidR="00700FA4" w:rsidRDefault="00700FA4" w:rsidP="00700FA4">
      <w:pPr>
        <w:pStyle w:val="PL"/>
      </w:pPr>
      <w:r>
        <w:tab/>
      </w:r>
      <w:r>
        <w:tab/>
      </w:r>
      <w:r>
        <w:tab/>
      </w:r>
      <w:r>
        <w:tab/>
      </w:r>
      <w:r>
        <w:tab/>
        <w:t>&lt;ZeroOrOne/&gt;</w:t>
      </w:r>
    </w:p>
    <w:p w14:paraId="00D467DF" w14:textId="77777777" w:rsidR="00700FA4" w:rsidRDefault="00700FA4" w:rsidP="00700FA4">
      <w:pPr>
        <w:pStyle w:val="PL"/>
      </w:pPr>
      <w:r>
        <w:tab/>
      </w:r>
      <w:r>
        <w:tab/>
      </w:r>
      <w:r>
        <w:tab/>
      </w:r>
      <w:r>
        <w:tab/>
        <w:t>&lt;/Occurrence&gt;</w:t>
      </w:r>
    </w:p>
    <w:p w14:paraId="6FA17F4B" w14:textId="77777777" w:rsidR="00700FA4" w:rsidRDefault="00700FA4" w:rsidP="00700FA4">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219D63AC" w14:textId="77777777" w:rsidR="00700FA4" w:rsidRDefault="00700FA4" w:rsidP="00700FA4">
      <w:pPr>
        <w:pStyle w:val="PL"/>
      </w:pPr>
      <w:r>
        <w:tab/>
      </w:r>
      <w:r>
        <w:tab/>
      </w:r>
      <w:r>
        <w:tab/>
      </w:r>
      <w:r>
        <w:tab/>
        <w:t>&lt;DFType&gt;</w:t>
      </w:r>
    </w:p>
    <w:p w14:paraId="2E05936E" w14:textId="77777777" w:rsidR="00700FA4" w:rsidRDefault="00700FA4" w:rsidP="00700FA4">
      <w:pPr>
        <w:pStyle w:val="PL"/>
      </w:pPr>
      <w:r>
        <w:tab/>
      </w:r>
      <w:r>
        <w:tab/>
      </w:r>
      <w:r>
        <w:tab/>
      </w:r>
      <w:r>
        <w:tab/>
      </w:r>
      <w:r>
        <w:tab/>
        <w:t>&lt;MIME&gt;text/plain&lt;/MIME&gt;</w:t>
      </w:r>
    </w:p>
    <w:p w14:paraId="26F5A38D" w14:textId="77777777" w:rsidR="00700FA4" w:rsidRDefault="00700FA4" w:rsidP="00700FA4">
      <w:pPr>
        <w:pStyle w:val="PL"/>
      </w:pPr>
      <w:r>
        <w:tab/>
      </w:r>
      <w:r>
        <w:tab/>
      </w:r>
      <w:r>
        <w:tab/>
      </w:r>
      <w:r>
        <w:tab/>
        <w:t>&lt;/DFType&gt;</w:t>
      </w:r>
    </w:p>
    <w:p w14:paraId="389021BA" w14:textId="77777777" w:rsidR="00700FA4" w:rsidRDefault="00700FA4" w:rsidP="00700FA4">
      <w:pPr>
        <w:pStyle w:val="PL"/>
      </w:pPr>
      <w:r>
        <w:tab/>
      </w:r>
      <w:r>
        <w:tab/>
      </w:r>
      <w:r>
        <w:tab/>
        <w:t>&lt;/DFProperties&gt;</w:t>
      </w:r>
    </w:p>
    <w:p w14:paraId="020B0009" w14:textId="0AEBADB1" w:rsidR="00586B8B" w:rsidRDefault="00700FA4" w:rsidP="00700FA4">
      <w:pPr>
        <w:pStyle w:val="PL"/>
      </w:pPr>
      <w:r>
        <w:tab/>
      </w:r>
      <w:r>
        <w:tab/>
        <w:t>&lt;/Node&gt;</w:t>
      </w:r>
    </w:p>
    <w:p w14:paraId="6C1B0246" w14:textId="77777777" w:rsidR="00586B8B" w:rsidRDefault="00586B8B" w:rsidP="00586B8B">
      <w:pPr>
        <w:pStyle w:val="PL"/>
      </w:pPr>
    </w:p>
    <w:p w14:paraId="1DB1961B" w14:textId="77777777" w:rsidR="008F34AF" w:rsidRDefault="008F34AF" w:rsidP="008F34AF">
      <w:pPr>
        <w:pStyle w:val="PL"/>
      </w:pPr>
      <w:r>
        <w:tab/>
      </w:r>
      <w:r>
        <w:tab/>
        <w:t>&lt;Node&gt;</w:t>
      </w:r>
    </w:p>
    <w:p w14:paraId="40D85377" w14:textId="77777777" w:rsidR="008F34AF" w:rsidRDefault="008F34AF" w:rsidP="008F34AF">
      <w:pPr>
        <w:pStyle w:val="PL"/>
      </w:pPr>
      <w:r>
        <w:tab/>
      </w:r>
      <w:r>
        <w:tab/>
      </w:r>
      <w:r>
        <w:tab/>
        <w:t>&lt;NodeName&gt;</w:t>
      </w:r>
      <w:r w:rsidRPr="00180DDC">
        <w:rPr>
          <w:lang w:eastAsia="ja-JP"/>
        </w:rPr>
        <w:t>Satellite</w:t>
      </w:r>
      <w:r>
        <w:rPr>
          <w:lang w:eastAsia="ja-JP"/>
        </w:rPr>
        <w:t>_Disabling_A</w:t>
      </w:r>
      <w:r w:rsidRPr="00180DDC">
        <w:t>llowed</w:t>
      </w:r>
      <w:r>
        <w:t>_for_5GMM_cause_#15&lt;/NodeName&gt;</w:t>
      </w:r>
    </w:p>
    <w:p w14:paraId="4606C4E9" w14:textId="77777777" w:rsidR="008F34AF" w:rsidRDefault="008F34AF" w:rsidP="008F34AF">
      <w:pPr>
        <w:pStyle w:val="PL"/>
      </w:pPr>
      <w:r>
        <w:tab/>
      </w:r>
      <w:r>
        <w:tab/>
      </w:r>
      <w:r>
        <w:tab/>
        <w:t>&lt;DFProperties&gt;</w:t>
      </w:r>
    </w:p>
    <w:p w14:paraId="0CBCFFD4" w14:textId="77777777" w:rsidR="008F34AF" w:rsidRDefault="008F34AF" w:rsidP="008F34AF">
      <w:pPr>
        <w:pStyle w:val="PL"/>
      </w:pPr>
      <w:r>
        <w:tab/>
      </w:r>
      <w:r>
        <w:tab/>
      </w:r>
      <w:r>
        <w:tab/>
      </w:r>
      <w:r>
        <w:tab/>
        <w:t>&lt;AccessType&gt;</w:t>
      </w:r>
    </w:p>
    <w:p w14:paraId="49AF320B" w14:textId="77777777" w:rsidR="008F34AF" w:rsidRDefault="008F34AF" w:rsidP="008F34AF">
      <w:pPr>
        <w:pStyle w:val="PL"/>
      </w:pPr>
      <w:r>
        <w:tab/>
      </w:r>
      <w:r>
        <w:tab/>
      </w:r>
      <w:r>
        <w:tab/>
      </w:r>
      <w:r>
        <w:tab/>
      </w:r>
      <w:r>
        <w:tab/>
        <w:t>&lt;Get/&gt;</w:t>
      </w:r>
    </w:p>
    <w:p w14:paraId="611FBB84" w14:textId="77777777" w:rsidR="008F34AF" w:rsidRDefault="008F34AF" w:rsidP="008F34AF">
      <w:pPr>
        <w:pStyle w:val="PL"/>
      </w:pPr>
      <w:r>
        <w:tab/>
      </w:r>
      <w:r>
        <w:tab/>
      </w:r>
      <w:r>
        <w:tab/>
      </w:r>
      <w:r>
        <w:tab/>
      </w:r>
      <w:r>
        <w:tab/>
        <w:t>&lt;Replace/&gt;</w:t>
      </w:r>
    </w:p>
    <w:p w14:paraId="1969A9E5" w14:textId="77777777" w:rsidR="008F34AF" w:rsidRDefault="008F34AF" w:rsidP="008F34AF">
      <w:pPr>
        <w:pStyle w:val="PL"/>
      </w:pPr>
      <w:r>
        <w:tab/>
      </w:r>
      <w:r>
        <w:tab/>
      </w:r>
      <w:r>
        <w:tab/>
      </w:r>
      <w:r>
        <w:tab/>
        <w:t>&lt;/AccessType&gt;</w:t>
      </w:r>
    </w:p>
    <w:p w14:paraId="05A78219" w14:textId="77777777" w:rsidR="008F34AF" w:rsidRDefault="008F34AF" w:rsidP="008F34AF">
      <w:pPr>
        <w:pStyle w:val="PL"/>
      </w:pPr>
      <w:r>
        <w:tab/>
      </w:r>
      <w:r>
        <w:tab/>
      </w:r>
      <w:r>
        <w:tab/>
      </w:r>
      <w:r>
        <w:tab/>
        <w:t>&lt;DFFormat&gt;</w:t>
      </w:r>
    </w:p>
    <w:p w14:paraId="0636ACA3" w14:textId="77777777" w:rsidR="008F34AF" w:rsidRDefault="008F34AF" w:rsidP="008F34AF">
      <w:pPr>
        <w:pStyle w:val="PL"/>
      </w:pPr>
      <w:r>
        <w:tab/>
      </w:r>
      <w:r>
        <w:tab/>
      </w:r>
      <w:r>
        <w:tab/>
      </w:r>
      <w:r>
        <w:tab/>
      </w:r>
      <w:r>
        <w:tab/>
        <w:t>&lt;bool/&gt;</w:t>
      </w:r>
    </w:p>
    <w:p w14:paraId="7A899B7D" w14:textId="77777777" w:rsidR="008F34AF" w:rsidRDefault="008F34AF" w:rsidP="008F34AF">
      <w:pPr>
        <w:pStyle w:val="PL"/>
      </w:pPr>
      <w:r>
        <w:tab/>
      </w:r>
      <w:r>
        <w:tab/>
      </w:r>
      <w:r>
        <w:tab/>
      </w:r>
      <w:r>
        <w:tab/>
        <w:t>&lt;/DFFormat&gt;</w:t>
      </w:r>
    </w:p>
    <w:p w14:paraId="0C1F060C" w14:textId="77777777" w:rsidR="008F34AF" w:rsidRDefault="008F34AF" w:rsidP="008F34AF">
      <w:pPr>
        <w:pStyle w:val="PL"/>
      </w:pPr>
      <w:r>
        <w:tab/>
      </w:r>
      <w:r>
        <w:tab/>
      </w:r>
      <w:r>
        <w:tab/>
      </w:r>
      <w:r>
        <w:tab/>
        <w:t>&lt;Occurrence&gt;</w:t>
      </w:r>
    </w:p>
    <w:p w14:paraId="1D37A2C0" w14:textId="77777777" w:rsidR="008F34AF" w:rsidRDefault="008F34AF" w:rsidP="008F34AF">
      <w:pPr>
        <w:pStyle w:val="PL"/>
      </w:pPr>
      <w:r>
        <w:tab/>
      </w:r>
      <w:r>
        <w:tab/>
      </w:r>
      <w:r>
        <w:tab/>
      </w:r>
      <w:r>
        <w:tab/>
      </w:r>
      <w:r>
        <w:tab/>
        <w:t>&lt;ZeroOrOne/&gt;</w:t>
      </w:r>
    </w:p>
    <w:p w14:paraId="7A6B4F8D" w14:textId="77777777" w:rsidR="008F34AF" w:rsidRDefault="008F34AF" w:rsidP="008F34AF">
      <w:pPr>
        <w:pStyle w:val="PL"/>
      </w:pPr>
      <w:r>
        <w:tab/>
      </w:r>
      <w:r>
        <w:tab/>
      </w:r>
      <w:r>
        <w:tab/>
      </w:r>
      <w:r>
        <w:tab/>
        <w:t>&lt;/Occurrence&gt;</w:t>
      </w:r>
    </w:p>
    <w:p w14:paraId="01D7D015" w14:textId="77777777" w:rsidR="008F34AF" w:rsidRDefault="008F34AF" w:rsidP="008F34AF">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_for_5GMM_cause_#15.&lt;/DFTitle&gt;</w:t>
      </w:r>
    </w:p>
    <w:p w14:paraId="4F5672D8" w14:textId="77777777" w:rsidR="008F34AF" w:rsidRDefault="008F34AF" w:rsidP="008F34AF">
      <w:pPr>
        <w:pStyle w:val="PL"/>
      </w:pPr>
      <w:r>
        <w:tab/>
      </w:r>
      <w:r>
        <w:tab/>
      </w:r>
      <w:r>
        <w:tab/>
      </w:r>
      <w:r>
        <w:tab/>
        <w:t>&lt;DFType&gt;</w:t>
      </w:r>
    </w:p>
    <w:p w14:paraId="4280B1AC" w14:textId="77777777" w:rsidR="008F34AF" w:rsidRDefault="008F34AF" w:rsidP="008F34AF">
      <w:pPr>
        <w:pStyle w:val="PL"/>
      </w:pPr>
      <w:r>
        <w:tab/>
      </w:r>
      <w:r>
        <w:tab/>
      </w:r>
      <w:r>
        <w:tab/>
      </w:r>
      <w:r>
        <w:tab/>
      </w:r>
      <w:r>
        <w:tab/>
        <w:t>&lt;MIME&gt;text/plain&lt;/MIME&gt;</w:t>
      </w:r>
    </w:p>
    <w:p w14:paraId="5E2CDEDC" w14:textId="77777777" w:rsidR="008F34AF" w:rsidRDefault="008F34AF" w:rsidP="008F34AF">
      <w:pPr>
        <w:pStyle w:val="PL"/>
      </w:pPr>
      <w:r>
        <w:tab/>
      </w:r>
      <w:r>
        <w:tab/>
      </w:r>
      <w:r>
        <w:tab/>
      </w:r>
      <w:r>
        <w:tab/>
        <w:t>&lt;/DFType&gt;</w:t>
      </w:r>
    </w:p>
    <w:p w14:paraId="7A6E93C8" w14:textId="77777777" w:rsidR="008F34AF" w:rsidRDefault="008F34AF" w:rsidP="008F34AF">
      <w:pPr>
        <w:pStyle w:val="PL"/>
      </w:pPr>
      <w:r>
        <w:tab/>
      </w:r>
      <w:r>
        <w:tab/>
      </w:r>
      <w:r>
        <w:tab/>
        <w:t>&lt;/DFProperties&gt;</w:t>
      </w:r>
    </w:p>
    <w:p w14:paraId="5AE99CDE" w14:textId="1ECFD951" w:rsidR="008F34AF" w:rsidRDefault="008F34AF" w:rsidP="0053428C">
      <w:pPr>
        <w:pStyle w:val="PL"/>
      </w:pPr>
      <w:r>
        <w:tab/>
      </w:r>
      <w:r>
        <w:tab/>
        <w:t>&lt;/Node&gt;</w:t>
      </w:r>
    </w:p>
    <w:p w14:paraId="4EC8BC01" w14:textId="77777777" w:rsidR="009370B5" w:rsidRDefault="009370B5" w:rsidP="009370B5">
      <w:pPr>
        <w:pStyle w:val="PL"/>
      </w:pPr>
    </w:p>
    <w:p w14:paraId="05E1453D" w14:textId="77777777" w:rsidR="009370B5" w:rsidRDefault="009370B5" w:rsidP="009370B5">
      <w:pPr>
        <w:pStyle w:val="PL"/>
      </w:pPr>
      <w:r>
        <w:tab/>
      </w:r>
      <w:r>
        <w:tab/>
        <w:t>&lt;Node&gt;</w:t>
      </w:r>
    </w:p>
    <w:p w14:paraId="2E29E497" w14:textId="77777777" w:rsidR="009370B5" w:rsidRDefault="009370B5" w:rsidP="009370B5">
      <w:pPr>
        <w:pStyle w:val="PL"/>
      </w:pPr>
      <w:r>
        <w:tab/>
      </w:r>
      <w:r>
        <w:tab/>
      </w:r>
      <w:r>
        <w:tab/>
        <w:t>&lt;NodeName&gt;</w:t>
      </w:r>
      <w:r w:rsidRPr="00180DDC">
        <w:rPr>
          <w:lang w:eastAsia="ja-JP"/>
        </w:rPr>
        <w:t>Satellite</w:t>
      </w:r>
      <w:r>
        <w:rPr>
          <w:lang w:eastAsia="ja-JP"/>
        </w:rPr>
        <w:t>_Disabling_A</w:t>
      </w:r>
      <w:r w:rsidRPr="00180DDC">
        <w:t>llowed</w:t>
      </w:r>
      <w:r>
        <w:t>_for_EMM_cause_#15&lt;/NodeName&gt;</w:t>
      </w:r>
    </w:p>
    <w:p w14:paraId="18334DDF" w14:textId="77777777" w:rsidR="009370B5" w:rsidRDefault="009370B5" w:rsidP="009370B5">
      <w:pPr>
        <w:pStyle w:val="PL"/>
      </w:pPr>
      <w:r>
        <w:tab/>
      </w:r>
      <w:r>
        <w:tab/>
      </w:r>
      <w:r>
        <w:tab/>
        <w:t>&lt;DFProperties&gt;</w:t>
      </w:r>
    </w:p>
    <w:p w14:paraId="033F35C3" w14:textId="77777777" w:rsidR="009370B5" w:rsidRDefault="009370B5" w:rsidP="009370B5">
      <w:pPr>
        <w:pStyle w:val="PL"/>
      </w:pPr>
      <w:r>
        <w:tab/>
      </w:r>
      <w:r>
        <w:tab/>
      </w:r>
      <w:r>
        <w:tab/>
      </w:r>
      <w:r>
        <w:tab/>
        <w:t>&lt;AccessType&gt;</w:t>
      </w:r>
    </w:p>
    <w:p w14:paraId="2AFE33D6" w14:textId="77777777" w:rsidR="009370B5" w:rsidRDefault="009370B5" w:rsidP="009370B5">
      <w:pPr>
        <w:pStyle w:val="PL"/>
      </w:pPr>
      <w:r>
        <w:tab/>
      </w:r>
      <w:r>
        <w:tab/>
      </w:r>
      <w:r>
        <w:tab/>
      </w:r>
      <w:r>
        <w:tab/>
      </w:r>
      <w:r>
        <w:tab/>
        <w:t>&lt;Get/&gt;</w:t>
      </w:r>
    </w:p>
    <w:p w14:paraId="751762D8" w14:textId="77777777" w:rsidR="009370B5" w:rsidRDefault="009370B5" w:rsidP="009370B5">
      <w:pPr>
        <w:pStyle w:val="PL"/>
      </w:pPr>
      <w:r>
        <w:tab/>
      </w:r>
      <w:r>
        <w:tab/>
      </w:r>
      <w:r>
        <w:tab/>
      </w:r>
      <w:r>
        <w:tab/>
      </w:r>
      <w:r>
        <w:tab/>
        <w:t>&lt;Replace/&gt;</w:t>
      </w:r>
    </w:p>
    <w:p w14:paraId="1D3801F7" w14:textId="77777777" w:rsidR="009370B5" w:rsidRDefault="009370B5" w:rsidP="009370B5">
      <w:pPr>
        <w:pStyle w:val="PL"/>
      </w:pPr>
      <w:r>
        <w:tab/>
      </w:r>
      <w:r>
        <w:tab/>
      </w:r>
      <w:r>
        <w:tab/>
      </w:r>
      <w:r>
        <w:tab/>
        <w:t>&lt;/AccessType&gt;</w:t>
      </w:r>
    </w:p>
    <w:p w14:paraId="08B02033" w14:textId="77777777" w:rsidR="009370B5" w:rsidRDefault="009370B5" w:rsidP="009370B5">
      <w:pPr>
        <w:pStyle w:val="PL"/>
      </w:pPr>
      <w:r>
        <w:tab/>
      </w:r>
      <w:r>
        <w:tab/>
      </w:r>
      <w:r>
        <w:tab/>
      </w:r>
      <w:r>
        <w:tab/>
        <w:t>&lt;DFFormat&gt;</w:t>
      </w:r>
    </w:p>
    <w:p w14:paraId="67CFF23B" w14:textId="77777777" w:rsidR="009370B5" w:rsidRDefault="009370B5" w:rsidP="009370B5">
      <w:pPr>
        <w:pStyle w:val="PL"/>
      </w:pPr>
      <w:r>
        <w:lastRenderedPageBreak/>
        <w:tab/>
      </w:r>
      <w:r>
        <w:tab/>
      </w:r>
      <w:r>
        <w:tab/>
      </w:r>
      <w:r>
        <w:tab/>
      </w:r>
      <w:r>
        <w:tab/>
        <w:t>&lt;bool/&gt;</w:t>
      </w:r>
    </w:p>
    <w:p w14:paraId="2F8CB9FF" w14:textId="77777777" w:rsidR="009370B5" w:rsidRDefault="009370B5" w:rsidP="009370B5">
      <w:pPr>
        <w:pStyle w:val="PL"/>
      </w:pPr>
      <w:r>
        <w:tab/>
      </w:r>
      <w:r>
        <w:tab/>
      </w:r>
      <w:r>
        <w:tab/>
      </w:r>
      <w:r>
        <w:tab/>
        <w:t>&lt;/DFFormat&gt;</w:t>
      </w:r>
    </w:p>
    <w:p w14:paraId="44C82914" w14:textId="77777777" w:rsidR="009370B5" w:rsidRDefault="009370B5" w:rsidP="009370B5">
      <w:pPr>
        <w:pStyle w:val="PL"/>
      </w:pPr>
      <w:r>
        <w:tab/>
      </w:r>
      <w:r>
        <w:tab/>
      </w:r>
      <w:r>
        <w:tab/>
      </w:r>
      <w:r>
        <w:tab/>
        <w:t>&lt;Occurrence&gt;</w:t>
      </w:r>
    </w:p>
    <w:p w14:paraId="4DDCBC02" w14:textId="77777777" w:rsidR="009370B5" w:rsidRDefault="009370B5" w:rsidP="009370B5">
      <w:pPr>
        <w:pStyle w:val="PL"/>
      </w:pPr>
      <w:r>
        <w:tab/>
      </w:r>
      <w:r>
        <w:tab/>
      </w:r>
      <w:r>
        <w:tab/>
      </w:r>
      <w:r>
        <w:tab/>
      </w:r>
      <w:r>
        <w:tab/>
        <w:t>&lt;ZeroOrOne/&gt;</w:t>
      </w:r>
    </w:p>
    <w:p w14:paraId="2825671A" w14:textId="77777777" w:rsidR="009370B5" w:rsidRDefault="009370B5" w:rsidP="009370B5">
      <w:pPr>
        <w:pStyle w:val="PL"/>
      </w:pPr>
      <w:r>
        <w:tab/>
      </w:r>
      <w:r>
        <w:tab/>
      </w:r>
      <w:r>
        <w:tab/>
      </w:r>
      <w:r>
        <w:tab/>
        <w:t>&lt;/Occurrence&gt;</w:t>
      </w:r>
    </w:p>
    <w:p w14:paraId="3DF12A23" w14:textId="77777777" w:rsidR="009370B5" w:rsidRDefault="009370B5" w:rsidP="009370B5">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_for_EMM_cause_#15.&lt;/DFTitle&gt;</w:t>
      </w:r>
    </w:p>
    <w:p w14:paraId="67EA4473" w14:textId="77777777" w:rsidR="009370B5" w:rsidRDefault="009370B5" w:rsidP="009370B5">
      <w:pPr>
        <w:pStyle w:val="PL"/>
      </w:pPr>
      <w:r>
        <w:tab/>
      </w:r>
      <w:r>
        <w:tab/>
      </w:r>
      <w:r>
        <w:tab/>
      </w:r>
      <w:r>
        <w:tab/>
        <w:t>&lt;DFType&gt;</w:t>
      </w:r>
    </w:p>
    <w:p w14:paraId="2150D169" w14:textId="77777777" w:rsidR="009370B5" w:rsidRDefault="009370B5" w:rsidP="009370B5">
      <w:pPr>
        <w:pStyle w:val="PL"/>
      </w:pPr>
      <w:r>
        <w:tab/>
      </w:r>
      <w:r>
        <w:tab/>
      </w:r>
      <w:r>
        <w:tab/>
      </w:r>
      <w:r>
        <w:tab/>
      </w:r>
      <w:r>
        <w:tab/>
        <w:t>&lt;MIME&gt;text/plain&lt;/MIME&gt;</w:t>
      </w:r>
    </w:p>
    <w:p w14:paraId="347E769F" w14:textId="77777777" w:rsidR="009370B5" w:rsidRDefault="009370B5" w:rsidP="009370B5">
      <w:pPr>
        <w:pStyle w:val="PL"/>
      </w:pPr>
      <w:r>
        <w:tab/>
      </w:r>
      <w:r>
        <w:tab/>
      </w:r>
      <w:r>
        <w:tab/>
      </w:r>
      <w:r>
        <w:tab/>
        <w:t>&lt;/DFType&gt;</w:t>
      </w:r>
    </w:p>
    <w:p w14:paraId="7299848E" w14:textId="77777777" w:rsidR="009370B5" w:rsidRDefault="009370B5" w:rsidP="009370B5">
      <w:pPr>
        <w:pStyle w:val="PL"/>
      </w:pPr>
      <w:r>
        <w:tab/>
      </w:r>
      <w:r>
        <w:tab/>
      </w:r>
      <w:r>
        <w:tab/>
        <w:t>&lt;/DFProperties&gt;</w:t>
      </w:r>
    </w:p>
    <w:p w14:paraId="067F30C7" w14:textId="77777777" w:rsidR="009370B5" w:rsidRPr="001542EE" w:rsidRDefault="009370B5" w:rsidP="009370B5">
      <w:pPr>
        <w:pStyle w:val="PL"/>
      </w:pPr>
      <w:r>
        <w:tab/>
      </w:r>
      <w:r>
        <w:tab/>
        <w:t>&lt;/Node&gt;</w:t>
      </w:r>
    </w:p>
    <w:p w14:paraId="0243DE2D" w14:textId="77777777" w:rsidR="009370B5" w:rsidRDefault="009370B5" w:rsidP="0053428C">
      <w:pPr>
        <w:pStyle w:val="PL"/>
      </w:pPr>
    </w:p>
    <w:p w14:paraId="2F680317" w14:textId="77777777" w:rsidR="00516C54" w:rsidRDefault="00516C54" w:rsidP="00516C54">
      <w:pPr>
        <w:pStyle w:val="PL"/>
      </w:pPr>
      <w:r>
        <w:tab/>
      </w:r>
      <w:r>
        <w:tab/>
        <w:t>&lt;Node&gt;</w:t>
      </w:r>
    </w:p>
    <w:p w14:paraId="444B4586" w14:textId="77777777" w:rsidR="00516C54" w:rsidRDefault="00516C54" w:rsidP="00516C54">
      <w:pPr>
        <w:pStyle w:val="PL"/>
      </w:pPr>
      <w:r>
        <w:tab/>
      </w:r>
      <w:r>
        <w:tab/>
      </w:r>
      <w:r>
        <w:tab/>
        <w:t>&lt;NodeName&gt;CustomLLFailureRetry5G&lt;/NodeName&gt;</w:t>
      </w:r>
    </w:p>
    <w:p w14:paraId="16B6FA0D" w14:textId="77777777" w:rsidR="00516C54" w:rsidRDefault="00516C54" w:rsidP="00516C54">
      <w:pPr>
        <w:pStyle w:val="PL"/>
      </w:pPr>
      <w:r>
        <w:tab/>
      </w:r>
      <w:r>
        <w:tab/>
      </w:r>
      <w:r>
        <w:tab/>
        <w:t>&lt;DFProperties&gt;</w:t>
      </w:r>
    </w:p>
    <w:p w14:paraId="04A38C6F" w14:textId="77777777" w:rsidR="00516C54" w:rsidRDefault="00516C54" w:rsidP="00516C54">
      <w:pPr>
        <w:pStyle w:val="PL"/>
      </w:pPr>
      <w:r>
        <w:tab/>
      </w:r>
      <w:r>
        <w:tab/>
      </w:r>
      <w:r>
        <w:tab/>
      </w:r>
      <w:r>
        <w:tab/>
        <w:t>&lt;AccessType&gt;</w:t>
      </w:r>
    </w:p>
    <w:p w14:paraId="114F2B49" w14:textId="77777777" w:rsidR="00516C54" w:rsidRDefault="00516C54" w:rsidP="00516C54">
      <w:pPr>
        <w:pStyle w:val="PL"/>
      </w:pPr>
      <w:r>
        <w:tab/>
      </w:r>
      <w:r>
        <w:tab/>
      </w:r>
      <w:r>
        <w:tab/>
      </w:r>
      <w:r>
        <w:tab/>
      </w:r>
      <w:r>
        <w:tab/>
        <w:t>&lt;Get/&gt;</w:t>
      </w:r>
    </w:p>
    <w:p w14:paraId="253C4266" w14:textId="77777777" w:rsidR="00516C54" w:rsidRDefault="00516C54" w:rsidP="00516C54">
      <w:pPr>
        <w:pStyle w:val="PL"/>
      </w:pPr>
      <w:r>
        <w:tab/>
      </w:r>
      <w:r>
        <w:tab/>
      </w:r>
      <w:r>
        <w:tab/>
      </w:r>
      <w:r>
        <w:tab/>
      </w:r>
      <w:r>
        <w:tab/>
        <w:t>&lt;Replace/&gt;</w:t>
      </w:r>
    </w:p>
    <w:p w14:paraId="13CC0359" w14:textId="77777777" w:rsidR="00516C54" w:rsidRDefault="00516C54" w:rsidP="00516C54">
      <w:pPr>
        <w:pStyle w:val="PL"/>
      </w:pPr>
      <w:r>
        <w:tab/>
      </w:r>
      <w:r>
        <w:tab/>
      </w:r>
      <w:r>
        <w:tab/>
      </w:r>
      <w:r>
        <w:tab/>
        <w:t>&lt;/AccessType&gt;</w:t>
      </w:r>
    </w:p>
    <w:p w14:paraId="14A91AF7" w14:textId="77777777" w:rsidR="00516C54" w:rsidRDefault="00516C54" w:rsidP="00516C54">
      <w:pPr>
        <w:pStyle w:val="PL"/>
      </w:pPr>
      <w:r>
        <w:tab/>
      </w:r>
      <w:r>
        <w:tab/>
      </w:r>
      <w:r>
        <w:tab/>
      </w:r>
      <w:r>
        <w:tab/>
        <w:t>&lt;DFFormat&gt;</w:t>
      </w:r>
    </w:p>
    <w:p w14:paraId="367C40F6" w14:textId="77777777" w:rsidR="00516C54" w:rsidRDefault="00516C54" w:rsidP="00516C54">
      <w:pPr>
        <w:pStyle w:val="PL"/>
      </w:pPr>
      <w:r>
        <w:tab/>
      </w:r>
      <w:r>
        <w:tab/>
      </w:r>
      <w:r>
        <w:tab/>
      </w:r>
      <w:r>
        <w:tab/>
      </w:r>
      <w:r>
        <w:tab/>
        <w:t>&lt;node/&gt;</w:t>
      </w:r>
    </w:p>
    <w:p w14:paraId="57D4DEEE" w14:textId="77777777" w:rsidR="00516C54" w:rsidRDefault="00516C54" w:rsidP="00516C54">
      <w:pPr>
        <w:pStyle w:val="PL"/>
      </w:pPr>
      <w:r>
        <w:tab/>
      </w:r>
      <w:r>
        <w:tab/>
      </w:r>
      <w:r>
        <w:tab/>
      </w:r>
      <w:r>
        <w:tab/>
        <w:t>&lt;/DFFormat&gt;</w:t>
      </w:r>
    </w:p>
    <w:p w14:paraId="1C7927D4" w14:textId="77777777" w:rsidR="00516C54" w:rsidRDefault="00516C54" w:rsidP="00516C54">
      <w:pPr>
        <w:pStyle w:val="PL"/>
      </w:pPr>
      <w:r>
        <w:tab/>
      </w:r>
      <w:r>
        <w:tab/>
      </w:r>
      <w:r>
        <w:tab/>
      </w:r>
      <w:r>
        <w:tab/>
        <w:t>&lt;Occurrence&gt;</w:t>
      </w:r>
    </w:p>
    <w:p w14:paraId="6EF9C1E9" w14:textId="77777777" w:rsidR="00516C54" w:rsidRDefault="00516C54" w:rsidP="00516C54">
      <w:pPr>
        <w:pStyle w:val="PL"/>
      </w:pPr>
      <w:r>
        <w:tab/>
      </w:r>
      <w:r>
        <w:tab/>
      </w:r>
      <w:r>
        <w:tab/>
      </w:r>
      <w:r>
        <w:tab/>
      </w:r>
      <w:r>
        <w:tab/>
        <w:t>&lt;ZeroOrOne/&gt;</w:t>
      </w:r>
    </w:p>
    <w:p w14:paraId="7E90F5EF" w14:textId="77777777" w:rsidR="00516C54" w:rsidRDefault="00516C54" w:rsidP="00516C54">
      <w:pPr>
        <w:pStyle w:val="PL"/>
      </w:pPr>
      <w:r>
        <w:tab/>
      </w:r>
      <w:r>
        <w:tab/>
      </w:r>
      <w:r>
        <w:tab/>
      </w:r>
      <w:r>
        <w:tab/>
        <w:t>&lt;/Occurrence&gt;</w:t>
      </w:r>
    </w:p>
    <w:p w14:paraId="1A37E06A" w14:textId="77777777" w:rsidR="00516C54" w:rsidRDefault="00516C54" w:rsidP="00516C54">
      <w:pPr>
        <w:pStyle w:val="PL"/>
      </w:pPr>
      <w:r>
        <w:tab/>
      </w:r>
      <w:r>
        <w:tab/>
      </w:r>
      <w:r>
        <w:tab/>
      </w:r>
      <w:r>
        <w:tab/>
        <w:t>&lt;DFTitle&gt;Configuration parameters for custom retry in case of lower layer failure to establish the NR RRC connection.&lt;/DFTitle&gt;</w:t>
      </w:r>
    </w:p>
    <w:p w14:paraId="6CA90F75" w14:textId="77777777" w:rsidR="00516C54" w:rsidRPr="00F1526B" w:rsidRDefault="00516C54" w:rsidP="00516C54">
      <w:pPr>
        <w:pStyle w:val="PL"/>
        <w:rPr>
          <w:lang w:val="nl-NL"/>
        </w:rPr>
      </w:pPr>
      <w:r>
        <w:tab/>
      </w:r>
      <w:r>
        <w:tab/>
      </w:r>
      <w:r>
        <w:tab/>
      </w:r>
      <w:r>
        <w:tab/>
      </w:r>
      <w:r w:rsidRPr="00F1526B">
        <w:rPr>
          <w:lang w:val="nl-NL"/>
        </w:rPr>
        <w:t>&lt;DFType&gt;</w:t>
      </w:r>
    </w:p>
    <w:p w14:paraId="2CC2EA40"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CA15EB5"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65BB2E34"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t>&lt;/DFProperties&gt;</w:t>
      </w:r>
    </w:p>
    <w:p w14:paraId="58E862AC"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t>&lt;Node&gt;</w:t>
      </w:r>
    </w:p>
    <w:p w14:paraId="661E3BE5"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30ECB11C" w14:textId="77777777" w:rsidR="00516C54" w:rsidRPr="001542EE" w:rsidRDefault="00516C54" w:rsidP="00516C54">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3534EC0"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ab/>
        <w:t>&lt;AccessType&gt;</w:t>
      </w:r>
    </w:p>
    <w:p w14:paraId="2E00CB7B" w14:textId="77777777" w:rsidR="00516C54" w:rsidRPr="001542EE" w:rsidRDefault="00516C54" w:rsidP="00516C54">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F8AFC35" w14:textId="77777777" w:rsidR="00516C54" w:rsidRPr="00516C54" w:rsidRDefault="00516C54" w:rsidP="00516C54">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516C54">
        <w:rPr>
          <w:lang w:val="fr-FR"/>
        </w:rPr>
        <w:t>&lt;Replace/&gt;</w:t>
      </w:r>
    </w:p>
    <w:p w14:paraId="41FA7BE2" w14:textId="77777777" w:rsidR="00516C54" w:rsidRPr="00516C54" w:rsidRDefault="00516C54" w:rsidP="00516C54">
      <w:pPr>
        <w:pStyle w:val="PL"/>
        <w:rPr>
          <w:lang w:val="fr-FR"/>
        </w:rPr>
      </w:pPr>
      <w:r w:rsidRPr="00516C54">
        <w:rPr>
          <w:lang w:val="fr-FR"/>
        </w:rPr>
        <w:tab/>
      </w:r>
      <w:r w:rsidRPr="00516C54">
        <w:rPr>
          <w:lang w:val="fr-FR"/>
        </w:rPr>
        <w:tab/>
      </w:r>
      <w:r w:rsidRPr="00516C54">
        <w:rPr>
          <w:lang w:val="fr-FR"/>
        </w:rPr>
        <w:tab/>
      </w:r>
      <w:r w:rsidRPr="00516C54">
        <w:rPr>
          <w:lang w:val="fr-FR" w:eastAsia="ko-KR"/>
        </w:rPr>
        <w:tab/>
      </w:r>
      <w:r w:rsidRPr="00516C54">
        <w:rPr>
          <w:lang w:val="fr-FR"/>
        </w:rPr>
        <w:tab/>
        <w:t>&lt;/AccessType&gt;</w:t>
      </w:r>
    </w:p>
    <w:p w14:paraId="416F660B" w14:textId="77777777" w:rsidR="00516C54" w:rsidRPr="00516C54" w:rsidRDefault="00516C54" w:rsidP="00516C54">
      <w:pPr>
        <w:pStyle w:val="PL"/>
        <w:rPr>
          <w:lang w:val="fr-FR"/>
        </w:rPr>
      </w:pPr>
      <w:r w:rsidRPr="00516C54">
        <w:rPr>
          <w:lang w:val="fr-FR" w:eastAsia="ko-KR"/>
        </w:rPr>
        <w:tab/>
      </w:r>
      <w:r w:rsidRPr="00516C54">
        <w:rPr>
          <w:lang w:val="fr-FR" w:eastAsia="ko-KR"/>
        </w:rPr>
        <w:tab/>
      </w:r>
      <w:r w:rsidRPr="00516C54">
        <w:rPr>
          <w:lang w:val="fr-FR"/>
        </w:rPr>
        <w:tab/>
      </w:r>
      <w:r w:rsidRPr="00516C54">
        <w:rPr>
          <w:lang w:val="fr-FR"/>
        </w:rPr>
        <w:tab/>
      </w:r>
      <w:r w:rsidRPr="00516C54">
        <w:rPr>
          <w:lang w:val="fr-FR" w:eastAsia="ko-KR"/>
        </w:rPr>
        <w:tab/>
      </w:r>
      <w:r w:rsidRPr="00516C54">
        <w:rPr>
          <w:lang w:val="fr-FR"/>
        </w:rPr>
        <w:t>&lt;DFFormat&gt;</w:t>
      </w:r>
    </w:p>
    <w:p w14:paraId="69AA7EC6" w14:textId="77777777" w:rsidR="00516C54" w:rsidRPr="00516C54" w:rsidRDefault="00516C54" w:rsidP="00516C54">
      <w:pPr>
        <w:pStyle w:val="PL"/>
        <w:rPr>
          <w:lang w:val="fr-FR"/>
        </w:rPr>
      </w:pPr>
      <w:r w:rsidRPr="00516C54">
        <w:rPr>
          <w:lang w:val="fr-FR" w:eastAsia="ko-KR"/>
        </w:rPr>
        <w:tab/>
      </w: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eastAsia="ko-KR"/>
        </w:rPr>
        <w:tab/>
      </w:r>
      <w:r w:rsidRPr="00516C54">
        <w:rPr>
          <w:lang w:val="fr-FR"/>
        </w:rPr>
        <w:t>&lt;int/&gt;</w:t>
      </w:r>
    </w:p>
    <w:p w14:paraId="4CCE5668" w14:textId="77777777" w:rsidR="00516C54" w:rsidRPr="00516C54" w:rsidRDefault="00516C54" w:rsidP="00516C54">
      <w:pPr>
        <w:pStyle w:val="PL"/>
        <w:rPr>
          <w:lang w:val="fr-FR"/>
        </w:rPr>
      </w:pP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rPr>
        <w:tab/>
        <w:t>&lt;/DFFormat&gt;</w:t>
      </w:r>
    </w:p>
    <w:p w14:paraId="22D5C3E0" w14:textId="77777777" w:rsidR="00516C54" w:rsidRPr="001542EE" w:rsidRDefault="00516C54" w:rsidP="00516C54">
      <w:pPr>
        <w:pStyle w:val="PL"/>
      </w:pPr>
      <w:r w:rsidRPr="00516C54">
        <w:rPr>
          <w:lang w:val="fr-FR"/>
        </w:rPr>
        <w:tab/>
      </w:r>
      <w:r w:rsidRPr="00516C54">
        <w:rPr>
          <w:lang w:val="fr-FR"/>
        </w:rPr>
        <w:tab/>
      </w:r>
      <w:r w:rsidRPr="00516C54">
        <w:rPr>
          <w:lang w:val="fr-FR"/>
        </w:rPr>
        <w:tab/>
      </w:r>
      <w:r w:rsidRPr="00516C54">
        <w:rPr>
          <w:lang w:val="fr-FR" w:eastAsia="ko-KR"/>
        </w:rPr>
        <w:tab/>
      </w:r>
      <w:r w:rsidRPr="00516C54">
        <w:rPr>
          <w:lang w:val="fr-FR" w:eastAsia="ko-KR"/>
        </w:rPr>
        <w:tab/>
      </w:r>
      <w:r w:rsidRPr="001542EE">
        <w:t>&lt;Occurrence&gt;</w:t>
      </w:r>
    </w:p>
    <w:p w14:paraId="7DC83805" w14:textId="77777777" w:rsidR="00516C54" w:rsidRPr="001542EE" w:rsidRDefault="00516C54" w:rsidP="00516C54">
      <w:pPr>
        <w:pStyle w:val="PL"/>
      </w:pPr>
      <w:r>
        <w:rPr>
          <w:rFonts w:hint="eastAsia"/>
          <w:lang w:eastAsia="ko-KR"/>
        </w:rPr>
        <w:tab/>
      </w:r>
      <w:r w:rsidRPr="001542EE">
        <w:tab/>
      </w:r>
      <w:r w:rsidRPr="001542EE">
        <w:tab/>
      </w:r>
      <w:r w:rsidRPr="001542EE">
        <w:tab/>
      </w:r>
      <w:r w:rsidRPr="001542EE">
        <w:tab/>
      </w:r>
      <w:r w:rsidRPr="001542EE">
        <w:tab/>
        <w:t>&lt;One/&gt;</w:t>
      </w:r>
    </w:p>
    <w:p w14:paraId="051A1B3F"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&lt;/Occurrence&gt;</w:t>
      </w:r>
    </w:p>
    <w:p w14:paraId="5593E413"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sidRPr="001542EE">
        <w:tab/>
        <w:t>&lt;DFTitle&gt;</w:t>
      </w:r>
      <w:r w:rsidRPr="00442032">
        <w:t>MinRetryTimer</w:t>
      </w:r>
      <w:r>
        <w:t>.</w:t>
      </w:r>
      <w:r w:rsidRPr="001542EE">
        <w:t>&lt;/DFTitle&gt;</w:t>
      </w:r>
    </w:p>
    <w:p w14:paraId="25A1A2D7" w14:textId="77777777" w:rsidR="00516C54" w:rsidRPr="001542EE" w:rsidRDefault="00516C54" w:rsidP="00516C54">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44F0E833" w14:textId="77777777" w:rsidR="00516C54" w:rsidRPr="001542EE" w:rsidRDefault="00516C54" w:rsidP="00516C54">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908BB0D"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EFCC95A"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&lt;/DFProperties&gt;</w:t>
      </w:r>
    </w:p>
    <w:p w14:paraId="12C53D31" w14:textId="77777777" w:rsidR="00516C54" w:rsidRDefault="00516C54" w:rsidP="00516C54">
      <w:pPr>
        <w:pStyle w:val="PL"/>
      </w:pPr>
      <w:r>
        <w:rPr>
          <w:rFonts w:hint="eastAsia"/>
          <w:lang w:eastAsia="ko-KR"/>
        </w:rPr>
        <w:tab/>
      </w:r>
      <w:r w:rsidRPr="001542EE">
        <w:tab/>
      </w:r>
      <w:r w:rsidRPr="001542EE">
        <w:tab/>
        <w:t>&lt;/Node&gt;</w:t>
      </w:r>
    </w:p>
    <w:p w14:paraId="33C93CD2" w14:textId="77777777" w:rsidR="00516C54" w:rsidRPr="001542EE" w:rsidRDefault="00516C54" w:rsidP="00516C54">
      <w:pPr>
        <w:pStyle w:val="PL"/>
      </w:pPr>
    </w:p>
    <w:p w14:paraId="4A2F0AB9" w14:textId="77777777" w:rsidR="00516C54" w:rsidRDefault="00516C54" w:rsidP="00516C54">
      <w:pPr>
        <w:pStyle w:val="PL"/>
      </w:pPr>
      <w:r>
        <w:tab/>
      </w:r>
      <w:r>
        <w:tab/>
      </w:r>
      <w:r>
        <w:tab/>
        <w:t>&lt;Node&gt;</w:t>
      </w:r>
    </w:p>
    <w:p w14:paraId="09BB2B29" w14:textId="77777777" w:rsidR="00516C54" w:rsidRPr="001542EE" w:rsidRDefault="00516C54" w:rsidP="00516C54">
      <w:pPr>
        <w:pStyle w:val="PL"/>
      </w:pPr>
      <w:r w:rsidRPr="001542EE">
        <w:tab/>
      </w:r>
      <w:r w:rsidRPr="001542EE">
        <w:tab/>
      </w:r>
      <w:r w:rsidRPr="001542EE">
        <w:tab/>
      </w:r>
      <w:r w:rsidRPr="001542EE">
        <w:tab/>
        <w:t>&lt;NodeName&gt;</w:t>
      </w:r>
      <w:r>
        <w:t>Max</w:t>
      </w:r>
      <w:r w:rsidRPr="00442032">
        <w:t>RetryTimer</w:t>
      </w:r>
      <w:r w:rsidRPr="001542EE">
        <w:t>&lt;/NodeName&gt;</w:t>
      </w:r>
    </w:p>
    <w:p w14:paraId="6C73701A" w14:textId="77777777" w:rsidR="00516C54" w:rsidRPr="001542EE" w:rsidRDefault="00516C54" w:rsidP="00516C54">
      <w:pPr>
        <w:pStyle w:val="PL"/>
      </w:pPr>
      <w:r>
        <w:rPr>
          <w:rFonts w:hint="eastAsia"/>
          <w:lang w:eastAsia="ko-KR"/>
        </w:rPr>
        <w:tab/>
      </w:r>
      <w:r>
        <w:rPr>
          <w:rFonts w:hint="eastAsia"/>
          <w:lang w:eastAsia="ko-KR"/>
        </w:rPr>
        <w:tab/>
      </w:r>
      <w:r w:rsidRPr="001542EE">
        <w:tab/>
      </w:r>
      <w:r w:rsidRPr="001542EE">
        <w:tab/>
        <w:t>&lt;DFProperties&gt;</w:t>
      </w:r>
    </w:p>
    <w:p w14:paraId="23A075BB"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ab/>
        <w:t>&lt;AccessType&gt;</w:t>
      </w:r>
    </w:p>
    <w:p w14:paraId="5DD14A25" w14:textId="77777777" w:rsidR="00516C54" w:rsidRPr="001542EE" w:rsidRDefault="00516C54" w:rsidP="00516C54">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11644A8"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E54CB5C" w14:textId="77777777" w:rsidR="00516C54" w:rsidRPr="001542EE" w:rsidRDefault="00516C54" w:rsidP="00516C54">
      <w:pPr>
        <w:pStyle w:val="PL"/>
      </w:pPr>
      <w:r w:rsidRPr="001542EE">
        <w:tab/>
      </w:r>
      <w:r>
        <w:tab/>
      </w:r>
      <w:r w:rsidRPr="001542EE">
        <w:tab/>
      </w:r>
      <w:r>
        <w:rPr>
          <w:rFonts w:hint="eastAsia"/>
          <w:lang w:eastAsia="ko-KR"/>
        </w:rPr>
        <w:tab/>
      </w:r>
      <w:r w:rsidRPr="001542EE">
        <w:tab/>
        <w:t>&lt;/AccessType&gt;</w:t>
      </w:r>
    </w:p>
    <w:p w14:paraId="660A323B"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035E8E9"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1F350691"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&lt;/DFFormat&gt;</w:t>
      </w:r>
    </w:p>
    <w:p w14:paraId="5049ACEF" w14:textId="77777777" w:rsidR="00516C54" w:rsidRPr="001542EE" w:rsidRDefault="00516C54" w:rsidP="00516C54">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357C38DF" w14:textId="77777777" w:rsidR="00516C54" w:rsidRPr="001542EE" w:rsidRDefault="00516C54" w:rsidP="00516C54">
      <w:pPr>
        <w:pStyle w:val="PL"/>
      </w:pPr>
      <w:r>
        <w:rPr>
          <w:rFonts w:hint="eastAsia"/>
          <w:lang w:eastAsia="ko-KR"/>
        </w:rPr>
        <w:tab/>
      </w:r>
      <w:r w:rsidRPr="001542EE">
        <w:tab/>
      </w:r>
      <w:r w:rsidRPr="001542EE">
        <w:tab/>
      </w:r>
      <w:r w:rsidRPr="001542EE">
        <w:tab/>
      </w:r>
      <w:r w:rsidRPr="001542EE">
        <w:tab/>
      </w:r>
      <w:r w:rsidRPr="001542EE">
        <w:tab/>
        <w:t>&lt;One/&gt;</w:t>
      </w:r>
    </w:p>
    <w:p w14:paraId="799E9A00"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&lt;/Occurrence&gt;</w:t>
      </w:r>
    </w:p>
    <w:p w14:paraId="5486EDC8"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sidRPr="001542EE">
        <w:tab/>
        <w:t>&lt;DFTitle&gt;</w:t>
      </w:r>
      <w:r w:rsidRPr="00442032">
        <w:t>M</w:t>
      </w:r>
      <w:r>
        <w:t>ax</w:t>
      </w:r>
      <w:r w:rsidRPr="00442032">
        <w:t>RetryTimer</w:t>
      </w:r>
      <w:r>
        <w:t>.</w:t>
      </w:r>
      <w:r w:rsidRPr="001542EE">
        <w:t>&lt;/DFTitle&gt;</w:t>
      </w:r>
    </w:p>
    <w:p w14:paraId="575CEE31" w14:textId="77777777" w:rsidR="00516C54" w:rsidRPr="001542EE" w:rsidRDefault="00516C54" w:rsidP="00516C54">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32AB428" w14:textId="77777777" w:rsidR="00516C54" w:rsidRPr="001542EE" w:rsidRDefault="00516C54" w:rsidP="00516C54">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84E1AA7"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7615462"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&lt;/DFProperties&gt;</w:t>
      </w:r>
    </w:p>
    <w:p w14:paraId="5BEEF3AA" w14:textId="77777777" w:rsidR="00516C54" w:rsidRDefault="00516C54" w:rsidP="00516C54">
      <w:pPr>
        <w:pStyle w:val="PL"/>
      </w:pPr>
      <w:r>
        <w:rPr>
          <w:rFonts w:hint="eastAsia"/>
          <w:lang w:eastAsia="ko-KR"/>
        </w:rPr>
        <w:tab/>
      </w:r>
      <w:r w:rsidRPr="001542EE">
        <w:tab/>
      </w:r>
      <w:r w:rsidRPr="001542EE">
        <w:tab/>
        <w:t>&lt;/Node&gt;</w:t>
      </w:r>
    </w:p>
    <w:p w14:paraId="7906A635" w14:textId="77777777" w:rsidR="00516C54" w:rsidRPr="001542EE" w:rsidRDefault="00516C54" w:rsidP="00516C54">
      <w:pPr>
        <w:pStyle w:val="PL"/>
      </w:pPr>
    </w:p>
    <w:p w14:paraId="0F233D36" w14:textId="77777777" w:rsidR="00516C54" w:rsidRDefault="00516C54" w:rsidP="00516C54">
      <w:pPr>
        <w:pStyle w:val="PL"/>
      </w:pPr>
      <w:r>
        <w:tab/>
      </w:r>
      <w:r>
        <w:tab/>
      </w:r>
      <w:r>
        <w:tab/>
        <w:t>&lt;Node&gt;</w:t>
      </w:r>
    </w:p>
    <w:p w14:paraId="55F00121" w14:textId="77777777" w:rsidR="00516C54" w:rsidRPr="001542EE" w:rsidRDefault="00516C54" w:rsidP="00516C54">
      <w:pPr>
        <w:pStyle w:val="PL"/>
      </w:pPr>
      <w:r w:rsidRPr="001542EE">
        <w:tab/>
      </w:r>
      <w:r w:rsidRPr="001542EE">
        <w:tab/>
      </w:r>
      <w:r w:rsidRPr="001542EE">
        <w:tab/>
      </w:r>
      <w:r w:rsidRPr="001542EE">
        <w:tab/>
        <w:t>&lt;NodeName&gt;</w:t>
      </w:r>
      <w:r>
        <w:t>MaxMin</w:t>
      </w:r>
      <w:r w:rsidRPr="00442032">
        <w:t>Retry</w:t>
      </w:r>
      <w:r w:rsidRPr="001542EE">
        <w:t>&lt;/NodeName&gt;</w:t>
      </w:r>
    </w:p>
    <w:p w14:paraId="736837E3" w14:textId="77777777" w:rsidR="00516C54" w:rsidRPr="001542EE" w:rsidRDefault="00516C54" w:rsidP="00516C54">
      <w:pPr>
        <w:pStyle w:val="PL"/>
      </w:pPr>
      <w:r>
        <w:rPr>
          <w:rFonts w:hint="eastAsia"/>
          <w:lang w:eastAsia="ko-KR"/>
        </w:rPr>
        <w:tab/>
      </w:r>
      <w:r>
        <w:rPr>
          <w:rFonts w:hint="eastAsia"/>
          <w:lang w:eastAsia="ko-KR"/>
        </w:rPr>
        <w:tab/>
      </w:r>
      <w:r w:rsidRPr="001542EE">
        <w:tab/>
      </w:r>
      <w:r w:rsidRPr="001542EE">
        <w:tab/>
        <w:t>&lt;DFProperties&gt;</w:t>
      </w:r>
    </w:p>
    <w:p w14:paraId="0034E4B2"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ab/>
        <w:t>&lt;AccessType&gt;</w:t>
      </w:r>
    </w:p>
    <w:p w14:paraId="0836436E" w14:textId="77777777" w:rsidR="00516C54" w:rsidRPr="001542EE" w:rsidRDefault="00516C54" w:rsidP="00516C54">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4C5805F"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7DA8136" w14:textId="77777777" w:rsidR="00516C54" w:rsidRPr="001542EE" w:rsidRDefault="00516C54" w:rsidP="00516C54">
      <w:pPr>
        <w:pStyle w:val="PL"/>
      </w:pPr>
      <w:r w:rsidRPr="001542EE">
        <w:tab/>
      </w:r>
      <w:r>
        <w:tab/>
      </w:r>
      <w:r w:rsidRPr="001542EE">
        <w:tab/>
      </w:r>
      <w:r>
        <w:rPr>
          <w:rFonts w:hint="eastAsia"/>
          <w:lang w:eastAsia="ko-KR"/>
        </w:rPr>
        <w:tab/>
      </w:r>
      <w:r w:rsidRPr="001542EE">
        <w:tab/>
        <w:t>&lt;/AccessType&gt;</w:t>
      </w:r>
    </w:p>
    <w:p w14:paraId="249BD4DD" w14:textId="77777777" w:rsidR="00516C54" w:rsidRPr="001542EE" w:rsidRDefault="00516C54" w:rsidP="00516C54">
      <w:pPr>
        <w:pStyle w:val="PL"/>
      </w:pPr>
      <w:r>
        <w:rPr>
          <w:rFonts w:hint="eastAsia"/>
          <w:lang w:eastAsia="ko-KR"/>
        </w:rPr>
        <w:lastRenderedPageBreak/>
        <w:tab/>
      </w:r>
      <w:r>
        <w:rPr>
          <w:rFonts w:hint="eastAsia"/>
          <w:lang w:eastAsia="ko-KR"/>
        </w:rPr>
        <w:tab/>
      </w:r>
      <w:r>
        <w:tab/>
      </w:r>
      <w:r w:rsidRPr="001542EE">
        <w:tab/>
      </w:r>
      <w:r>
        <w:rPr>
          <w:rFonts w:hint="eastAsia"/>
          <w:lang w:eastAsia="ko-KR"/>
        </w:rPr>
        <w:tab/>
      </w:r>
      <w:r w:rsidRPr="001542EE">
        <w:t>&lt;DFFormat&gt;</w:t>
      </w:r>
    </w:p>
    <w:p w14:paraId="0941F529"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4266D553"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&lt;/DFFormat&gt;</w:t>
      </w:r>
    </w:p>
    <w:p w14:paraId="7E12AA2A" w14:textId="77777777" w:rsidR="00516C54" w:rsidRPr="001542EE" w:rsidRDefault="00516C54" w:rsidP="00516C54">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D17055F" w14:textId="77777777" w:rsidR="00516C54" w:rsidRPr="001542EE" w:rsidRDefault="00516C54" w:rsidP="00516C54">
      <w:pPr>
        <w:pStyle w:val="PL"/>
      </w:pPr>
      <w:r>
        <w:rPr>
          <w:rFonts w:hint="eastAsia"/>
          <w:lang w:eastAsia="ko-KR"/>
        </w:rPr>
        <w:tab/>
      </w:r>
      <w:r w:rsidRPr="001542EE">
        <w:tab/>
      </w:r>
      <w:r w:rsidRPr="001542EE">
        <w:tab/>
      </w:r>
      <w:r w:rsidRPr="001542EE">
        <w:tab/>
      </w:r>
      <w:r w:rsidRPr="001542EE">
        <w:tab/>
      </w:r>
      <w:r w:rsidRPr="001542EE">
        <w:tab/>
        <w:t>&lt;One/&gt;</w:t>
      </w:r>
    </w:p>
    <w:p w14:paraId="6735C794"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&lt;/Occurrence&gt;</w:t>
      </w:r>
    </w:p>
    <w:p w14:paraId="15367034"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sidRPr="001542EE">
        <w:tab/>
        <w:t>&lt;DFTitle&gt;</w:t>
      </w:r>
      <w:r w:rsidRPr="00442032">
        <w:t>M</w:t>
      </w:r>
      <w:r>
        <w:t>axMin</w:t>
      </w:r>
      <w:r w:rsidRPr="00442032">
        <w:t>Retry</w:t>
      </w:r>
      <w:r>
        <w:t>.</w:t>
      </w:r>
      <w:r w:rsidRPr="001542EE">
        <w:t>&lt;/DFTitle&gt;</w:t>
      </w:r>
    </w:p>
    <w:p w14:paraId="647B42E5" w14:textId="77777777" w:rsidR="00516C54" w:rsidRPr="001542EE" w:rsidRDefault="00516C54" w:rsidP="00516C54">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7C23A62" w14:textId="77777777" w:rsidR="00516C54" w:rsidRPr="001542EE" w:rsidRDefault="00516C54" w:rsidP="00516C54">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146B0B9"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FF66AFF"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&lt;/DFProperties&gt;</w:t>
      </w:r>
    </w:p>
    <w:p w14:paraId="1B737E8C" w14:textId="77777777" w:rsidR="00516C54" w:rsidRDefault="00516C54" w:rsidP="00516C54">
      <w:pPr>
        <w:pStyle w:val="PL"/>
      </w:pPr>
      <w:r>
        <w:rPr>
          <w:rFonts w:hint="eastAsia"/>
          <w:lang w:eastAsia="ko-KR"/>
        </w:rPr>
        <w:tab/>
      </w:r>
      <w:r w:rsidRPr="001542EE">
        <w:tab/>
      </w:r>
      <w:r w:rsidRPr="001542EE">
        <w:tab/>
        <w:t>&lt;/Node&gt;</w:t>
      </w:r>
    </w:p>
    <w:p w14:paraId="38CA8665" w14:textId="77777777" w:rsidR="00516C54" w:rsidRDefault="00516C54" w:rsidP="00516C54">
      <w:pPr>
        <w:pStyle w:val="PL"/>
      </w:pPr>
      <w:r>
        <w:tab/>
      </w:r>
      <w:r>
        <w:tab/>
        <w:t>&lt;/Node&gt;</w:t>
      </w:r>
    </w:p>
    <w:p w14:paraId="38B7D5B9" w14:textId="77777777" w:rsidR="00516C54" w:rsidRDefault="00516C54" w:rsidP="0053428C">
      <w:pPr>
        <w:pStyle w:val="PL"/>
      </w:pPr>
    </w:p>
    <w:p w14:paraId="1CC41B33" w14:textId="77777777" w:rsidR="0047387E" w:rsidRDefault="0047387E" w:rsidP="0047387E">
      <w:pPr>
        <w:pStyle w:val="PL"/>
      </w:pPr>
      <w:r>
        <w:tab/>
      </w:r>
      <w:r>
        <w:tab/>
        <w:t>&lt;Node&gt;</w:t>
      </w:r>
    </w:p>
    <w:p w14:paraId="2A543C49" w14:textId="77777777" w:rsidR="0047387E" w:rsidRDefault="0047387E" w:rsidP="0047387E">
      <w:pPr>
        <w:pStyle w:val="PL"/>
      </w:pPr>
      <w:r>
        <w:tab/>
      </w:r>
      <w:r>
        <w:tab/>
      </w:r>
      <w:r>
        <w:tab/>
        <w:t>&lt;NodeName&gt;FastserRecovery&lt;/NodeName&gt;</w:t>
      </w:r>
    </w:p>
    <w:p w14:paraId="7C997E4E" w14:textId="77777777" w:rsidR="0047387E" w:rsidRDefault="0047387E" w:rsidP="0047387E">
      <w:pPr>
        <w:pStyle w:val="PL"/>
      </w:pPr>
      <w:r>
        <w:tab/>
      </w:r>
      <w:r>
        <w:tab/>
      </w:r>
      <w:r>
        <w:tab/>
        <w:t>&lt;DFProperties&gt;</w:t>
      </w:r>
    </w:p>
    <w:p w14:paraId="278F629C" w14:textId="77777777" w:rsidR="0047387E" w:rsidRDefault="0047387E" w:rsidP="0047387E">
      <w:pPr>
        <w:pStyle w:val="PL"/>
      </w:pPr>
      <w:r>
        <w:tab/>
      </w:r>
      <w:r>
        <w:tab/>
      </w:r>
      <w:r>
        <w:tab/>
      </w:r>
      <w:r>
        <w:tab/>
        <w:t>&lt;AccessType&gt;</w:t>
      </w:r>
    </w:p>
    <w:p w14:paraId="42C6C048" w14:textId="77777777" w:rsidR="0047387E" w:rsidRDefault="0047387E" w:rsidP="0047387E">
      <w:pPr>
        <w:pStyle w:val="PL"/>
      </w:pPr>
      <w:r>
        <w:tab/>
      </w:r>
      <w:r>
        <w:tab/>
      </w:r>
      <w:r>
        <w:tab/>
      </w:r>
      <w:r>
        <w:tab/>
      </w:r>
      <w:r>
        <w:tab/>
        <w:t>&lt;Get/&gt;</w:t>
      </w:r>
    </w:p>
    <w:p w14:paraId="5DCB5A2E" w14:textId="77777777" w:rsidR="0047387E" w:rsidRDefault="0047387E" w:rsidP="0047387E">
      <w:pPr>
        <w:pStyle w:val="PL"/>
      </w:pPr>
      <w:r>
        <w:tab/>
      </w:r>
      <w:r>
        <w:tab/>
      </w:r>
      <w:r>
        <w:tab/>
      </w:r>
      <w:r>
        <w:tab/>
      </w:r>
      <w:r>
        <w:tab/>
        <w:t>&lt;Replace/&gt;</w:t>
      </w:r>
    </w:p>
    <w:p w14:paraId="5D4F7040" w14:textId="77777777" w:rsidR="0047387E" w:rsidRDefault="0047387E" w:rsidP="0047387E">
      <w:pPr>
        <w:pStyle w:val="PL"/>
      </w:pPr>
      <w:r>
        <w:tab/>
      </w:r>
      <w:r>
        <w:tab/>
      </w:r>
      <w:r>
        <w:tab/>
      </w:r>
      <w:r>
        <w:tab/>
        <w:t>&lt;/AccessType&gt;</w:t>
      </w:r>
    </w:p>
    <w:p w14:paraId="4B922369" w14:textId="77777777" w:rsidR="0047387E" w:rsidRDefault="0047387E" w:rsidP="0047387E">
      <w:pPr>
        <w:pStyle w:val="PL"/>
      </w:pPr>
      <w:r>
        <w:tab/>
      </w:r>
      <w:r>
        <w:tab/>
      </w:r>
      <w:r>
        <w:tab/>
      </w:r>
      <w:r>
        <w:tab/>
        <w:t>&lt;DFFormat&gt;</w:t>
      </w:r>
    </w:p>
    <w:p w14:paraId="40655D05" w14:textId="77777777" w:rsidR="0047387E" w:rsidRDefault="0047387E" w:rsidP="0047387E">
      <w:pPr>
        <w:pStyle w:val="PL"/>
      </w:pPr>
      <w:r>
        <w:tab/>
      </w:r>
      <w:r>
        <w:tab/>
      </w:r>
      <w:r>
        <w:tab/>
      </w:r>
      <w:r>
        <w:tab/>
      </w:r>
      <w:r>
        <w:tab/>
        <w:t>&lt;node/&gt;</w:t>
      </w:r>
    </w:p>
    <w:p w14:paraId="0BAE558C" w14:textId="77777777" w:rsidR="0047387E" w:rsidRDefault="0047387E" w:rsidP="0047387E">
      <w:pPr>
        <w:pStyle w:val="PL"/>
      </w:pPr>
      <w:r>
        <w:tab/>
      </w:r>
      <w:r>
        <w:tab/>
      </w:r>
      <w:r>
        <w:tab/>
      </w:r>
      <w:r>
        <w:tab/>
        <w:t>&lt;/DFFormat&gt;</w:t>
      </w:r>
    </w:p>
    <w:p w14:paraId="3A148F56" w14:textId="77777777" w:rsidR="0047387E" w:rsidRDefault="0047387E" w:rsidP="0047387E">
      <w:pPr>
        <w:pStyle w:val="PL"/>
      </w:pPr>
      <w:r>
        <w:tab/>
      </w:r>
      <w:r>
        <w:tab/>
      </w:r>
      <w:r>
        <w:tab/>
      </w:r>
      <w:r>
        <w:tab/>
        <w:t>&lt;Occurrence&gt;</w:t>
      </w:r>
    </w:p>
    <w:p w14:paraId="41CBA7EA" w14:textId="77777777" w:rsidR="0047387E" w:rsidRDefault="0047387E" w:rsidP="0047387E">
      <w:pPr>
        <w:pStyle w:val="PL"/>
      </w:pPr>
      <w:r>
        <w:tab/>
      </w:r>
      <w:r>
        <w:tab/>
      </w:r>
      <w:r>
        <w:tab/>
      </w:r>
      <w:r>
        <w:tab/>
      </w:r>
      <w:r>
        <w:tab/>
        <w:t>&lt;ZeroOrOne/&gt;</w:t>
      </w:r>
    </w:p>
    <w:p w14:paraId="3CF59566" w14:textId="77777777" w:rsidR="0047387E" w:rsidRDefault="0047387E" w:rsidP="0047387E">
      <w:pPr>
        <w:pStyle w:val="PL"/>
      </w:pPr>
      <w:r>
        <w:tab/>
      </w:r>
      <w:r>
        <w:tab/>
      </w:r>
      <w:r>
        <w:tab/>
      </w:r>
      <w:r>
        <w:tab/>
        <w:t>&lt;/Occurrence&gt;</w:t>
      </w:r>
    </w:p>
    <w:p w14:paraId="34713848" w14:textId="77777777" w:rsidR="0047387E" w:rsidRDefault="0047387E" w:rsidP="0047387E">
      <w:pPr>
        <w:pStyle w:val="PL"/>
      </w:pPr>
      <w:r>
        <w:tab/>
      </w:r>
      <w:r>
        <w:tab/>
      </w:r>
      <w:r>
        <w:tab/>
      </w:r>
      <w:r>
        <w:tab/>
        <w:t>&lt;DFTitle&gt; Configuration parameters for faster service recovery.&lt;/DFTitle&gt;</w:t>
      </w:r>
    </w:p>
    <w:p w14:paraId="7688EDE8" w14:textId="77777777" w:rsidR="0047387E" w:rsidRPr="00F1526B" w:rsidRDefault="0047387E" w:rsidP="0047387E">
      <w:pPr>
        <w:pStyle w:val="PL"/>
        <w:rPr>
          <w:lang w:val="nl-NL"/>
        </w:rPr>
      </w:pPr>
      <w:r>
        <w:tab/>
      </w:r>
      <w:r>
        <w:tab/>
      </w:r>
      <w:r>
        <w:tab/>
      </w:r>
      <w:r>
        <w:tab/>
      </w:r>
      <w:r w:rsidRPr="00F1526B">
        <w:rPr>
          <w:lang w:val="nl-NL"/>
        </w:rPr>
        <w:t>&lt;DFType&gt;</w:t>
      </w:r>
    </w:p>
    <w:p w14:paraId="7E1BCF9E"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BF8E7CC"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66E13946" w14:textId="77777777" w:rsidR="0047387E" w:rsidRDefault="0047387E" w:rsidP="0047387E">
      <w:pPr>
        <w:pStyle w:val="PL"/>
        <w:rPr>
          <w:lang w:val="nl-NL"/>
        </w:rPr>
      </w:pPr>
      <w:r w:rsidRPr="00F1526B">
        <w:rPr>
          <w:lang w:val="nl-NL"/>
        </w:rPr>
        <w:tab/>
      </w:r>
      <w:r w:rsidRPr="00F1526B">
        <w:rPr>
          <w:lang w:val="nl-NL"/>
        </w:rPr>
        <w:tab/>
      </w:r>
      <w:r w:rsidRPr="00F1526B">
        <w:rPr>
          <w:lang w:val="nl-NL"/>
        </w:rPr>
        <w:tab/>
        <w:t>&lt;/DFProperties&gt;</w:t>
      </w:r>
    </w:p>
    <w:p w14:paraId="695F2D29" w14:textId="77777777" w:rsidR="0047387E" w:rsidRPr="00F1526B" w:rsidRDefault="0047387E" w:rsidP="0047387E">
      <w:pPr>
        <w:pStyle w:val="PL"/>
        <w:rPr>
          <w:lang w:val="nl-NL"/>
        </w:rPr>
      </w:pPr>
    </w:p>
    <w:p w14:paraId="03546BF8"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t>&lt;Node&gt;</w:t>
      </w:r>
    </w:p>
    <w:p w14:paraId="58BEB60D"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r>
      <w:r w:rsidRPr="00F1526B">
        <w:rPr>
          <w:lang w:val="nl-NL"/>
        </w:rPr>
        <w:tab/>
        <w:t>&lt;NodeName&gt;</w:t>
      </w:r>
      <w:r>
        <w:rPr>
          <w:lang w:val="nl-NL"/>
        </w:rPr>
        <w:t>MaxNumShortTimerStop</w:t>
      </w:r>
      <w:r w:rsidRPr="00F1526B">
        <w:rPr>
          <w:lang w:val="nl-NL"/>
        </w:rPr>
        <w:t>&lt;/NodeName&gt;</w:t>
      </w:r>
    </w:p>
    <w:p w14:paraId="275AE9F7" w14:textId="77777777" w:rsidR="0047387E" w:rsidRPr="001542EE" w:rsidRDefault="0047387E" w:rsidP="0047387E">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65CE8005"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3E12311C"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AF2CB39" w14:textId="77777777" w:rsidR="0047387E" w:rsidRPr="00F1526B"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F1526B">
        <w:t>&lt;Replace/&gt;</w:t>
      </w:r>
    </w:p>
    <w:p w14:paraId="2F6B318F" w14:textId="77777777" w:rsidR="0047387E" w:rsidRPr="00F1526B" w:rsidRDefault="0047387E" w:rsidP="0047387E">
      <w:pPr>
        <w:pStyle w:val="PL"/>
      </w:pPr>
      <w:r w:rsidRPr="00F1526B">
        <w:tab/>
      </w:r>
      <w:r w:rsidRPr="00F1526B">
        <w:tab/>
      </w:r>
      <w:r w:rsidRPr="00F1526B">
        <w:tab/>
      </w:r>
      <w:r w:rsidRPr="00F1526B">
        <w:rPr>
          <w:lang w:eastAsia="ko-KR"/>
        </w:rPr>
        <w:tab/>
      </w:r>
      <w:r w:rsidRPr="00F1526B">
        <w:tab/>
        <w:t>&lt;/AccessType&gt;</w:t>
      </w:r>
    </w:p>
    <w:p w14:paraId="3E590B59" w14:textId="77777777" w:rsidR="0047387E" w:rsidRPr="00F1526B" w:rsidRDefault="0047387E" w:rsidP="0047387E">
      <w:pPr>
        <w:pStyle w:val="PL"/>
      </w:pPr>
      <w:r w:rsidRPr="00F1526B">
        <w:rPr>
          <w:lang w:eastAsia="ko-KR"/>
        </w:rPr>
        <w:tab/>
      </w:r>
      <w:r w:rsidRPr="00F1526B">
        <w:rPr>
          <w:lang w:eastAsia="ko-KR"/>
        </w:rPr>
        <w:tab/>
      </w:r>
      <w:r w:rsidRPr="00F1526B">
        <w:tab/>
      </w:r>
      <w:r w:rsidRPr="00F1526B">
        <w:tab/>
      </w:r>
      <w:r w:rsidRPr="00F1526B">
        <w:rPr>
          <w:lang w:eastAsia="ko-KR"/>
        </w:rPr>
        <w:tab/>
      </w:r>
      <w:r w:rsidRPr="00F1526B">
        <w:t>&lt;DFFormat&gt;</w:t>
      </w:r>
    </w:p>
    <w:p w14:paraId="79152B59" w14:textId="77777777" w:rsidR="0047387E" w:rsidRPr="00F1526B" w:rsidRDefault="0047387E" w:rsidP="0047387E">
      <w:pPr>
        <w:pStyle w:val="PL"/>
      </w:pPr>
      <w:r w:rsidRPr="00F1526B">
        <w:rPr>
          <w:lang w:eastAsia="ko-KR"/>
        </w:rPr>
        <w:tab/>
      </w:r>
      <w:r w:rsidRPr="00F1526B">
        <w:tab/>
      </w:r>
      <w:r w:rsidRPr="00F1526B">
        <w:rPr>
          <w:lang w:eastAsia="ko-KR"/>
        </w:rPr>
        <w:tab/>
      </w:r>
      <w:r w:rsidRPr="00F1526B">
        <w:rPr>
          <w:lang w:eastAsia="ko-KR"/>
        </w:rPr>
        <w:tab/>
      </w:r>
      <w:r w:rsidRPr="00F1526B">
        <w:tab/>
      </w:r>
      <w:r w:rsidRPr="00F1526B">
        <w:rPr>
          <w:lang w:eastAsia="ko-KR"/>
        </w:rPr>
        <w:tab/>
      </w:r>
      <w:r w:rsidRPr="00F1526B">
        <w:t>&lt;int/&gt;</w:t>
      </w:r>
    </w:p>
    <w:p w14:paraId="3C2CE341" w14:textId="77777777" w:rsidR="0047387E" w:rsidRPr="00F1526B" w:rsidRDefault="0047387E" w:rsidP="0047387E">
      <w:pPr>
        <w:pStyle w:val="PL"/>
      </w:pPr>
      <w:r w:rsidRPr="00F1526B">
        <w:tab/>
      </w:r>
      <w:r w:rsidRPr="00F1526B">
        <w:rPr>
          <w:lang w:eastAsia="ko-KR"/>
        </w:rPr>
        <w:tab/>
      </w:r>
      <w:r w:rsidRPr="00F1526B">
        <w:rPr>
          <w:lang w:eastAsia="ko-KR"/>
        </w:rPr>
        <w:tab/>
      </w:r>
      <w:r w:rsidRPr="00F1526B">
        <w:tab/>
      </w:r>
      <w:r w:rsidRPr="00F1526B">
        <w:tab/>
        <w:t>&lt;/DFFormat&gt;</w:t>
      </w:r>
    </w:p>
    <w:p w14:paraId="2116FA13" w14:textId="77777777" w:rsidR="0047387E" w:rsidRPr="001542EE" w:rsidRDefault="0047387E" w:rsidP="0047387E">
      <w:pPr>
        <w:pStyle w:val="PL"/>
      </w:pPr>
      <w:r w:rsidRPr="00F1526B">
        <w:tab/>
      </w:r>
      <w:r w:rsidRPr="00F1526B">
        <w:tab/>
      </w:r>
      <w:r w:rsidRPr="00F1526B">
        <w:tab/>
      </w:r>
      <w:r w:rsidRPr="00F1526B">
        <w:rPr>
          <w:lang w:eastAsia="ko-KR"/>
        </w:rPr>
        <w:tab/>
      </w:r>
      <w:r w:rsidRPr="00F1526B">
        <w:rPr>
          <w:lang w:eastAsia="ko-KR"/>
        </w:rPr>
        <w:tab/>
      </w:r>
      <w:r w:rsidRPr="001542EE">
        <w:t>&lt;Occurrence&gt;</w:t>
      </w:r>
    </w:p>
    <w:p w14:paraId="09846CFE"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&lt;One/&gt;</w:t>
      </w:r>
    </w:p>
    <w:p w14:paraId="385607B1"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5771ECB6"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rPr>
          <w:lang w:val="nl-NL"/>
        </w:rPr>
        <w:t>MaxNumShortTimerStop</w:t>
      </w:r>
      <w:r>
        <w:t>.</w:t>
      </w:r>
      <w:r w:rsidRPr="001542EE">
        <w:t>&lt;/DFTitle&gt;</w:t>
      </w:r>
    </w:p>
    <w:p w14:paraId="4892F309"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48826FD8"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F098790"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BA26DD7"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615C925E" w14:textId="77777777" w:rsidR="0047387E" w:rsidRDefault="0047387E" w:rsidP="0047387E">
      <w:pPr>
        <w:pStyle w:val="PL"/>
      </w:pPr>
      <w:r>
        <w:rPr>
          <w:rFonts w:hint="eastAsia"/>
          <w:lang w:eastAsia="ko-KR"/>
        </w:rPr>
        <w:tab/>
      </w:r>
      <w:r w:rsidRPr="001542EE">
        <w:tab/>
      </w:r>
      <w:r w:rsidRPr="001542EE">
        <w:tab/>
        <w:t>&lt;/Node&gt;</w:t>
      </w:r>
    </w:p>
    <w:p w14:paraId="37680201" w14:textId="77777777" w:rsidR="0047387E" w:rsidRPr="001542EE" w:rsidRDefault="0047387E" w:rsidP="0047387E">
      <w:pPr>
        <w:pStyle w:val="PL"/>
      </w:pPr>
    </w:p>
    <w:p w14:paraId="2C21C2BF" w14:textId="77777777" w:rsidR="0047387E" w:rsidRDefault="0047387E" w:rsidP="0047387E">
      <w:pPr>
        <w:pStyle w:val="PL"/>
      </w:pPr>
      <w:r>
        <w:tab/>
      </w:r>
      <w:r>
        <w:tab/>
      </w:r>
      <w:r>
        <w:tab/>
        <w:t>&lt;Node&gt;</w:t>
      </w:r>
    </w:p>
    <w:p w14:paraId="2638DFD2" w14:textId="77777777" w:rsidR="0047387E" w:rsidRPr="001542EE" w:rsidRDefault="0047387E" w:rsidP="0047387E">
      <w:pPr>
        <w:pStyle w:val="PL"/>
      </w:pPr>
      <w:r w:rsidRPr="001542EE">
        <w:tab/>
      </w:r>
      <w:r w:rsidRPr="001542EE">
        <w:tab/>
      </w:r>
      <w:r w:rsidRPr="001542EE">
        <w:tab/>
      </w:r>
      <w:r w:rsidRPr="001542EE">
        <w:tab/>
        <w:t>&lt;NodeName&gt;</w:t>
      </w:r>
      <w:r>
        <w:t>MaxNumLongTimerReg</w:t>
      </w:r>
      <w:r w:rsidRPr="001542EE">
        <w:t>&lt;/NodeName&gt;</w:t>
      </w:r>
    </w:p>
    <w:p w14:paraId="6EEF4B3C"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&lt;DFProperties&gt;</w:t>
      </w:r>
    </w:p>
    <w:p w14:paraId="6D2635BB"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6DE8275D"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E3B124B"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3B39BCA9" w14:textId="77777777" w:rsidR="0047387E" w:rsidRPr="001542EE" w:rsidRDefault="0047387E" w:rsidP="0047387E">
      <w:pPr>
        <w:pStyle w:val="PL"/>
      </w:pPr>
      <w:r w:rsidRPr="001542EE">
        <w:tab/>
      </w:r>
      <w:r>
        <w:tab/>
      </w:r>
      <w:r w:rsidRPr="001542EE">
        <w:tab/>
      </w:r>
      <w:r>
        <w:rPr>
          <w:rFonts w:hint="eastAsia"/>
          <w:lang w:eastAsia="ko-KR"/>
        </w:rPr>
        <w:tab/>
      </w:r>
      <w:r w:rsidRPr="001542EE">
        <w:tab/>
        <w:t>&lt;/AccessType&gt;</w:t>
      </w:r>
    </w:p>
    <w:p w14:paraId="31076B26"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4A65CC9"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D424589"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&lt;/DFFormat&gt;</w:t>
      </w:r>
    </w:p>
    <w:p w14:paraId="727293A6"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30974350"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&lt;One/&gt;</w:t>
      </w:r>
    </w:p>
    <w:p w14:paraId="35FE1F37"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710061EF"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t>MaxNumLongTimerReg.</w:t>
      </w:r>
      <w:r w:rsidRPr="001542EE">
        <w:t>&lt;/DFTitle&gt;</w:t>
      </w:r>
    </w:p>
    <w:p w14:paraId="36BA0FAD"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AF83172"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E8DB4D6"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5F4816"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2B5D65BC" w14:textId="77777777" w:rsidR="0047387E" w:rsidRDefault="0047387E" w:rsidP="0047387E">
      <w:pPr>
        <w:pStyle w:val="PL"/>
      </w:pPr>
      <w:r>
        <w:rPr>
          <w:rFonts w:hint="eastAsia"/>
          <w:lang w:eastAsia="ko-KR"/>
        </w:rPr>
        <w:tab/>
      </w:r>
      <w:r w:rsidRPr="001542EE">
        <w:tab/>
      </w:r>
      <w:r w:rsidRPr="001542EE">
        <w:tab/>
        <w:t>&lt;/Node&gt;</w:t>
      </w:r>
    </w:p>
    <w:p w14:paraId="3914ACCC" w14:textId="77777777" w:rsidR="0047387E" w:rsidRPr="001542EE" w:rsidRDefault="0047387E" w:rsidP="0047387E">
      <w:pPr>
        <w:pStyle w:val="PL"/>
      </w:pPr>
    </w:p>
    <w:p w14:paraId="6935DD3B" w14:textId="77777777" w:rsidR="0047387E" w:rsidRDefault="0047387E" w:rsidP="0047387E">
      <w:pPr>
        <w:pStyle w:val="PL"/>
      </w:pPr>
      <w:r>
        <w:tab/>
      </w:r>
      <w:r>
        <w:tab/>
      </w:r>
      <w:r>
        <w:tab/>
        <w:t>&lt;Node&gt;</w:t>
      </w:r>
    </w:p>
    <w:p w14:paraId="52751971" w14:textId="77777777" w:rsidR="0047387E" w:rsidRPr="001542EE" w:rsidRDefault="0047387E" w:rsidP="0047387E">
      <w:pPr>
        <w:pStyle w:val="PL"/>
      </w:pPr>
      <w:r w:rsidRPr="001542EE">
        <w:tab/>
      </w:r>
      <w:r w:rsidRPr="001542EE">
        <w:tab/>
      </w:r>
      <w:r w:rsidRPr="001542EE">
        <w:tab/>
      </w:r>
      <w:r w:rsidRPr="001542EE">
        <w:tab/>
        <w:t>&lt;NodeName&gt;</w:t>
      </w:r>
      <w:r>
        <w:t>ShortTimerEvent</w:t>
      </w:r>
      <w:r w:rsidRPr="001542EE">
        <w:t>&lt;/NodeName&gt;</w:t>
      </w:r>
    </w:p>
    <w:p w14:paraId="715DEB4D"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&lt;DFProperties&gt;</w:t>
      </w:r>
    </w:p>
    <w:p w14:paraId="3B18CE5A"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41B12365"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3A7A538" w14:textId="77777777" w:rsidR="0047387E" w:rsidRPr="001542EE" w:rsidRDefault="0047387E" w:rsidP="0047387E">
      <w:pPr>
        <w:pStyle w:val="PL"/>
      </w:pPr>
      <w:r>
        <w:rPr>
          <w:rFonts w:hint="eastAsia"/>
          <w:lang w:eastAsia="ko-KR"/>
        </w:rPr>
        <w:lastRenderedPageBreak/>
        <w:tab/>
      </w:r>
      <w:r w:rsidRPr="001542EE">
        <w:tab/>
      </w:r>
      <w:r>
        <w:rPr>
          <w:rFonts w:hint="eastAsia"/>
          <w:lang w:eastAsia="ko-KR"/>
        </w:rPr>
        <w:tab/>
      </w:r>
      <w:r>
        <w:rPr>
          <w:rFonts w:hint="eastAsia"/>
          <w:lang w:eastAsia="ko-KR"/>
        </w:rPr>
        <w:tab/>
      </w:r>
      <w:r w:rsidRPr="001542EE">
        <w:tab/>
      </w:r>
      <w:r w:rsidRPr="001542EE">
        <w:tab/>
        <w:t>&lt;Replace/&gt;</w:t>
      </w:r>
    </w:p>
    <w:p w14:paraId="117A32C8" w14:textId="77777777" w:rsidR="0047387E" w:rsidRPr="001542EE" w:rsidRDefault="0047387E" w:rsidP="0047387E">
      <w:pPr>
        <w:pStyle w:val="PL"/>
      </w:pPr>
      <w:r w:rsidRPr="001542EE">
        <w:tab/>
      </w:r>
      <w:r>
        <w:tab/>
      </w:r>
      <w:r w:rsidRPr="001542EE">
        <w:tab/>
      </w:r>
      <w:r>
        <w:rPr>
          <w:rFonts w:hint="eastAsia"/>
          <w:lang w:eastAsia="ko-KR"/>
        </w:rPr>
        <w:tab/>
      </w:r>
      <w:r w:rsidRPr="001542EE">
        <w:tab/>
        <w:t>&lt;/AccessType&gt;</w:t>
      </w:r>
    </w:p>
    <w:p w14:paraId="17FAE98B"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FDE2688"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5878E940"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&lt;/DFFormat&gt;</w:t>
      </w:r>
    </w:p>
    <w:p w14:paraId="31991EC8"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A3EB306"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w:t>
      </w:r>
      <w:r>
        <w:t>ZeroOr</w:t>
      </w:r>
      <w:r w:rsidRPr="001542EE">
        <w:t>One/&gt;</w:t>
      </w:r>
    </w:p>
    <w:p w14:paraId="3266DB40"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2EF5F992"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t>ShortTimerEvent.</w:t>
      </w:r>
      <w:r w:rsidRPr="001542EE">
        <w:t>&lt;/DFTitle&gt;</w:t>
      </w:r>
    </w:p>
    <w:p w14:paraId="2D742F48"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D469D71"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912F268"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6EA715F"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4B0C3170" w14:textId="77777777" w:rsidR="0047387E" w:rsidRDefault="0047387E" w:rsidP="0047387E">
      <w:pPr>
        <w:pStyle w:val="PL"/>
      </w:pPr>
      <w:r>
        <w:rPr>
          <w:rFonts w:hint="eastAsia"/>
          <w:lang w:eastAsia="ko-KR"/>
        </w:rPr>
        <w:tab/>
      </w:r>
      <w:r w:rsidRPr="001542EE">
        <w:tab/>
      </w:r>
      <w:r w:rsidRPr="001542EE">
        <w:tab/>
        <w:t>&lt;/Node&gt;</w:t>
      </w:r>
    </w:p>
    <w:p w14:paraId="2DD16D0E" w14:textId="77777777" w:rsidR="0047387E" w:rsidRDefault="0047387E" w:rsidP="0047387E">
      <w:pPr>
        <w:pStyle w:val="PL"/>
      </w:pPr>
    </w:p>
    <w:p w14:paraId="565183FB" w14:textId="77777777" w:rsidR="0047387E" w:rsidRDefault="0047387E" w:rsidP="0047387E">
      <w:pPr>
        <w:pStyle w:val="PL"/>
      </w:pPr>
      <w:r>
        <w:tab/>
      </w:r>
      <w:r>
        <w:tab/>
      </w:r>
      <w:r>
        <w:tab/>
        <w:t>&lt;Node&gt;</w:t>
      </w:r>
    </w:p>
    <w:p w14:paraId="1041227B" w14:textId="77777777" w:rsidR="0047387E" w:rsidRPr="001542EE" w:rsidRDefault="0047387E" w:rsidP="0047387E">
      <w:pPr>
        <w:pStyle w:val="PL"/>
      </w:pPr>
      <w:r w:rsidRPr="001542EE">
        <w:tab/>
      </w:r>
      <w:r w:rsidRPr="001542EE">
        <w:tab/>
      </w:r>
      <w:r w:rsidRPr="001542EE">
        <w:tab/>
      </w:r>
      <w:r w:rsidRPr="001542EE">
        <w:tab/>
        <w:t>&lt;NodeName&gt;</w:t>
      </w:r>
      <w:r>
        <w:t>LongTimerEvent</w:t>
      </w:r>
      <w:r w:rsidRPr="001542EE">
        <w:t>&lt;/NodeName&gt;</w:t>
      </w:r>
    </w:p>
    <w:p w14:paraId="2DD48A8C"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&lt;DFProperties&gt;</w:t>
      </w:r>
    </w:p>
    <w:p w14:paraId="4DD3E9BC"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55BAB912"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75AD754"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303B204" w14:textId="77777777" w:rsidR="0047387E" w:rsidRPr="001542EE" w:rsidRDefault="0047387E" w:rsidP="0047387E">
      <w:pPr>
        <w:pStyle w:val="PL"/>
      </w:pPr>
      <w:r w:rsidRPr="001542EE">
        <w:tab/>
      </w:r>
      <w:r>
        <w:tab/>
      </w:r>
      <w:r w:rsidRPr="001542EE">
        <w:tab/>
      </w:r>
      <w:r>
        <w:rPr>
          <w:rFonts w:hint="eastAsia"/>
          <w:lang w:eastAsia="ko-KR"/>
        </w:rPr>
        <w:tab/>
      </w:r>
      <w:r w:rsidRPr="001542EE">
        <w:tab/>
        <w:t>&lt;/AccessType&gt;</w:t>
      </w:r>
    </w:p>
    <w:p w14:paraId="6FD13112"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75475DA"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0E39FED8"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&lt;/DFFormat&gt;</w:t>
      </w:r>
    </w:p>
    <w:p w14:paraId="61F2655B"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B273970"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w:t>
      </w:r>
      <w:r>
        <w:t>ZeroOr</w:t>
      </w:r>
      <w:r w:rsidRPr="001542EE">
        <w:t>One/&gt;</w:t>
      </w:r>
    </w:p>
    <w:p w14:paraId="1AD34E50"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3770179F"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t>LongTimerEvent.</w:t>
      </w:r>
      <w:r w:rsidRPr="001542EE">
        <w:t>&lt;/DFTitle&gt;</w:t>
      </w:r>
    </w:p>
    <w:p w14:paraId="62471051"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B49E04C"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C2E9A87"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2EAFB7E"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6BBEF16E" w14:textId="77777777" w:rsidR="0047387E" w:rsidRDefault="0047387E" w:rsidP="0047387E">
      <w:pPr>
        <w:pStyle w:val="PL"/>
      </w:pPr>
      <w:r>
        <w:rPr>
          <w:rFonts w:hint="eastAsia"/>
          <w:lang w:eastAsia="ko-KR"/>
        </w:rPr>
        <w:tab/>
      </w:r>
      <w:r w:rsidRPr="001542EE">
        <w:tab/>
      </w:r>
      <w:r w:rsidRPr="001542EE">
        <w:tab/>
        <w:t>&lt;/Node&gt;</w:t>
      </w:r>
    </w:p>
    <w:p w14:paraId="1740EEF1" w14:textId="77777777" w:rsidR="0047387E" w:rsidRDefault="0047387E" w:rsidP="0047387E">
      <w:pPr>
        <w:pStyle w:val="PL"/>
      </w:pPr>
    </w:p>
    <w:p w14:paraId="311B4F45" w14:textId="77777777" w:rsidR="0047387E" w:rsidRDefault="0047387E" w:rsidP="0047387E">
      <w:pPr>
        <w:pStyle w:val="PL"/>
      </w:pPr>
      <w:r>
        <w:tab/>
      </w:r>
      <w:r>
        <w:tab/>
      </w:r>
      <w:r>
        <w:tab/>
        <w:t>&lt;Node&gt;</w:t>
      </w:r>
    </w:p>
    <w:p w14:paraId="7FBCDAFC" w14:textId="77777777" w:rsidR="0047387E" w:rsidRPr="001542EE" w:rsidRDefault="0047387E" w:rsidP="0047387E">
      <w:pPr>
        <w:pStyle w:val="PL"/>
      </w:pPr>
      <w:r w:rsidRPr="001542EE">
        <w:tab/>
      </w:r>
      <w:r w:rsidRPr="001542EE">
        <w:tab/>
      </w:r>
      <w:r w:rsidRPr="001542EE">
        <w:tab/>
      </w:r>
      <w:r w:rsidRPr="001542EE">
        <w:tab/>
        <w:t>&lt;NodeName&gt;</w:t>
      </w:r>
      <w:r>
        <w:t>AccessTechnology</w:t>
      </w:r>
      <w:r w:rsidRPr="001542EE">
        <w:t>&lt;/NodeName&gt;</w:t>
      </w:r>
    </w:p>
    <w:p w14:paraId="0B29FC59"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&lt;DFProperties&gt;</w:t>
      </w:r>
    </w:p>
    <w:p w14:paraId="64C28D1D"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16AC86E0"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3BF0415"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20C8920" w14:textId="77777777" w:rsidR="0047387E" w:rsidRPr="001542EE" w:rsidRDefault="0047387E" w:rsidP="0047387E">
      <w:pPr>
        <w:pStyle w:val="PL"/>
      </w:pPr>
      <w:r w:rsidRPr="001542EE">
        <w:tab/>
      </w:r>
      <w:r>
        <w:tab/>
      </w:r>
      <w:r w:rsidRPr="001542EE">
        <w:tab/>
      </w:r>
      <w:r>
        <w:rPr>
          <w:rFonts w:hint="eastAsia"/>
          <w:lang w:eastAsia="ko-KR"/>
        </w:rPr>
        <w:tab/>
      </w:r>
      <w:r w:rsidRPr="001542EE">
        <w:tab/>
        <w:t>&lt;/AccessType&gt;</w:t>
      </w:r>
    </w:p>
    <w:p w14:paraId="35F54EE4"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EE05880"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1FAFDE8C"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&lt;/DFFormat&gt;</w:t>
      </w:r>
    </w:p>
    <w:p w14:paraId="38F9759B"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5217F7E"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&lt;One/&gt;</w:t>
      </w:r>
    </w:p>
    <w:p w14:paraId="0124E9DB"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002C2B50"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t>AccessTechology.</w:t>
      </w:r>
      <w:r w:rsidRPr="001542EE">
        <w:t>&lt;/DFTitle&gt;</w:t>
      </w:r>
    </w:p>
    <w:p w14:paraId="39864ABF"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FEE4694"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169141"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3CF3D43"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306DF43B" w14:textId="77777777" w:rsidR="0047387E" w:rsidRDefault="0047387E" w:rsidP="0047387E">
      <w:pPr>
        <w:pStyle w:val="PL"/>
      </w:pPr>
      <w:r>
        <w:rPr>
          <w:rFonts w:hint="eastAsia"/>
          <w:lang w:eastAsia="ko-KR"/>
        </w:rPr>
        <w:tab/>
      </w:r>
      <w:r w:rsidRPr="001542EE">
        <w:tab/>
      </w:r>
      <w:r w:rsidRPr="001542EE">
        <w:tab/>
        <w:t>&lt;/Node&gt;</w:t>
      </w:r>
    </w:p>
    <w:p w14:paraId="053F3A74" w14:textId="77777777" w:rsidR="0047387E" w:rsidRDefault="0047387E" w:rsidP="0047387E">
      <w:pPr>
        <w:pStyle w:val="PL"/>
      </w:pPr>
      <w:r>
        <w:tab/>
      </w:r>
      <w:r>
        <w:tab/>
        <w:t>&lt;/Node&gt;</w:t>
      </w:r>
    </w:p>
    <w:p w14:paraId="41D32806" w14:textId="77777777" w:rsidR="0047387E" w:rsidRDefault="0047387E" w:rsidP="0053428C">
      <w:pPr>
        <w:pStyle w:val="PL"/>
      </w:pPr>
    </w:p>
    <w:p w14:paraId="020385FF" w14:textId="77777777" w:rsidR="0053428C" w:rsidRPr="00511EAB" w:rsidRDefault="0053428C" w:rsidP="0053428C">
      <w:pPr>
        <w:pStyle w:val="PL"/>
      </w:pPr>
      <w:r w:rsidRPr="00511EAB">
        <w:tab/>
      </w:r>
      <w:r w:rsidRPr="00511EAB">
        <w:tab/>
        <w:t>&lt;Node&gt;</w:t>
      </w:r>
    </w:p>
    <w:p w14:paraId="5C383617" w14:textId="77777777" w:rsidR="0053428C" w:rsidRPr="00922BB9" w:rsidRDefault="0053428C" w:rsidP="0053428C">
      <w:pPr>
        <w:pStyle w:val="PL"/>
      </w:pPr>
      <w:r w:rsidRPr="00511EAB">
        <w:tab/>
      </w:r>
      <w:r w:rsidRPr="00511EAB">
        <w:tab/>
      </w:r>
      <w:r w:rsidRPr="00511EAB">
        <w:tab/>
      </w:r>
      <w:r w:rsidRPr="00922BB9">
        <w:t>&lt;NodeName&gt;Ext&lt;/NodeName&gt;</w:t>
      </w:r>
    </w:p>
    <w:p w14:paraId="738001DF" w14:textId="77777777" w:rsidR="0053428C" w:rsidRPr="00922BB9" w:rsidRDefault="0053428C" w:rsidP="0053428C">
      <w:pPr>
        <w:pStyle w:val="PL"/>
      </w:pPr>
      <w:r w:rsidRPr="00922BB9">
        <w:tab/>
      </w:r>
      <w:r w:rsidRPr="00922BB9">
        <w:tab/>
      </w:r>
      <w:r w:rsidRPr="00922BB9">
        <w:tab/>
        <w:t>&lt;DFProperties&gt;</w:t>
      </w:r>
    </w:p>
    <w:p w14:paraId="10D4BFFA" w14:textId="77777777" w:rsidR="0053428C" w:rsidRPr="00922BB9" w:rsidRDefault="0053428C" w:rsidP="0053428C">
      <w:pPr>
        <w:pStyle w:val="PL"/>
      </w:pPr>
      <w:r w:rsidRPr="00922BB9">
        <w:tab/>
      </w:r>
      <w:r w:rsidRPr="00922BB9">
        <w:tab/>
      </w:r>
      <w:r w:rsidRPr="00922BB9">
        <w:tab/>
      </w:r>
      <w:r w:rsidRPr="00922BB9">
        <w:tab/>
        <w:t>&lt;AccessType&gt;</w:t>
      </w:r>
    </w:p>
    <w:p w14:paraId="4CD585F4" w14:textId="77777777" w:rsidR="0053428C" w:rsidRPr="00922BB9" w:rsidRDefault="0053428C" w:rsidP="0053428C">
      <w:pPr>
        <w:pStyle w:val="PL"/>
      </w:pPr>
      <w:r w:rsidRPr="00922BB9">
        <w:tab/>
      </w:r>
      <w:r w:rsidRPr="00922BB9">
        <w:tab/>
      </w:r>
      <w:r w:rsidRPr="00922BB9">
        <w:tab/>
      </w:r>
      <w:r w:rsidRPr="00922BB9">
        <w:tab/>
      </w:r>
      <w:r w:rsidRPr="00922BB9">
        <w:tab/>
        <w:t>&lt;Get/&gt;</w:t>
      </w:r>
    </w:p>
    <w:p w14:paraId="3680BAF5" w14:textId="77777777" w:rsidR="0053428C" w:rsidRPr="00E54EF2" w:rsidRDefault="0053428C" w:rsidP="0053428C">
      <w:pPr>
        <w:pStyle w:val="PL"/>
      </w:pPr>
      <w:r w:rsidRPr="00922BB9">
        <w:tab/>
      </w:r>
      <w:r w:rsidRPr="00922BB9">
        <w:tab/>
      </w:r>
      <w:r w:rsidRPr="00922BB9">
        <w:tab/>
      </w:r>
      <w:r w:rsidRPr="00922BB9">
        <w:tab/>
      </w:r>
      <w:r w:rsidRPr="00E54EF2">
        <w:t>&lt;/AccessType&gt;</w:t>
      </w:r>
    </w:p>
    <w:p w14:paraId="03911044" w14:textId="77777777" w:rsidR="0053428C" w:rsidRPr="00E54EF2" w:rsidRDefault="0053428C" w:rsidP="0053428C">
      <w:pPr>
        <w:pStyle w:val="PL"/>
      </w:pPr>
      <w:r w:rsidRPr="00E54EF2">
        <w:tab/>
      </w:r>
      <w:r w:rsidRPr="00E54EF2">
        <w:tab/>
      </w:r>
      <w:r w:rsidRPr="00E54EF2">
        <w:tab/>
      </w:r>
      <w:r w:rsidRPr="00E54EF2">
        <w:tab/>
        <w:t>&lt;DFFormat&gt;</w:t>
      </w:r>
    </w:p>
    <w:p w14:paraId="6F29AA36" w14:textId="77777777" w:rsidR="0053428C" w:rsidRPr="00E54EF2" w:rsidRDefault="0053428C" w:rsidP="0053428C">
      <w:pPr>
        <w:pStyle w:val="PL"/>
      </w:pPr>
      <w:r w:rsidRPr="00E54EF2">
        <w:tab/>
      </w:r>
      <w:r w:rsidRPr="00E54EF2">
        <w:tab/>
      </w:r>
      <w:r w:rsidRPr="00E54EF2">
        <w:tab/>
      </w:r>
      <w:r w:rsidRPr="00E54EF2">
        <w:tab/>
      </w:r>
      <w:r w:rsidRPr="00E54EF2">
        <w:tab/>
        <w:t>&lt;node/&gt;</w:t>
      </w:r>
    </w:p>
    <w:p w14:paraId="2C73CB96" w14:textId="77777777" w:rsidR="0053428C" w:rsidRPr="00E54EF2" w:rsidRDefault="0053428C" w:rsidP="0053428C">
      <w:pPr>
        <w:pStyle w:val="PL"/>
      </w:pPr>
      <w:r w:rsidRPr="00E54EF2">
        <w:tab/>
      </w:r>
      <w:r w:rsidRPr="00E54EF2">
        <w:tab/>
      </w:r>
      <w:r w:rsidRPr="00E54EF2">
        <w:tab/>
      </w:r>
      <w:r w:rsidRPr="00E54EF2">
        <w:tab/>
        <w:t>&lt;/DFFormat&gt;</w:t>
      </w:r>
    </w:p>
    <w:p w14:paraId="7155F79B" w14:textId="77777777" w:rsidR="0053428C" w:rsidRPr="00E54EF2" w:rsidRDefault="0053428C" w:rsidP="0053428C">
      <w:pPr>
        <w:pStyle w:val="PL"/>
      </w:pPr>
      <w:r w:rsidRPr="00E54EF2">
        <w:tab/>
      </w:r>
      <w:r w:rsidRPr="00E54EF2">
        <w:tab/>
      </w:r>
      <w:r w:rsidRPr="00E54EF2">
        <w:tab/>
      </w:r>
      <w:r w:rsidRPr="00E54EF2">
        <w:tab/>
        <w:t>&lt;Occurrence&gt;</w:t>
      </w:r>
    </w:p>
    <w:p w14:paraId="0A08E568" w14:textId="77777777" w:rsidR="0053428C" w:rsidRPr="00922BB9" w:rsidRDefault="0053428C" w:rsidP="0053428C">
      <w:pPr>
        <w:pStyle w:val="PL"/>
      </w:pPr>
      <w:r w:rsidRPr="00E54EF2">
        <w:tab/>
      </w:r>
      <w:r w:rsidRPr="00E54EF2">
        <w:tab/>
      </w:r>
      <w:r w:rsidRPr="00E54EF2">
        <w:tab/>
      </w:r>
      <w:r w:rsidRPr="00E54EF2">
        <w:tab/>
      </w:r>
      <w:r w:rsidRPr="00E54EF2">
        <w:tab/>
      </w:r>
      <w:r w:rsidRPr="00922BB9">
        <w:t>&lt;ZeroOrOne/&gt;</w:t>
      </w:r>
    </w:p>
    <w:p w14:paraId="12557012" w14:textId="77777777" w:rsidR="0053428C" w:rsidRPr="00922BB9" w:rsidRDefault="0053428C" w:rsidP="0053428C">
      <w:pPr>
        <w:pStyle w:val="PL"/>
      </w:pPr>
      <w:r w:rsidRPr="00922BB9">
        <w:tab/>
      </w:r>
      <w:r w:rsidRPr="00922BB9">
        <w:tab/>
      </w:r>
      <w:r w:rsidRPr="00922BB9">
        <w:tab/>
      </w:r>
      <w:r w:rsidRPr="00922BB9">
        <w:tab/>
        <w:t>&lt;/Occurrence&gt;</w:t>
      </w:r>
    </w:p>
    <w:p w14:paraId="72B9193C" w14:textId="77777777" w:rsidR="0053428C" w:rsidRPr="00922BB9" w:rsidRDefault="0053428C" w:rsidP="0053428C">
      <w:pPr>
        <w:pStyle w:val="PL"/>
      </w:pPr>
      <w:r w:rsidRPr="00922BB9">
        <w:tab/>
      </w:r>
      <w:r w:rsidRPr="00922BB9">
        <w:tab/>
      </w:r>
      <w:r w:rsidRPr="00922BB9">
        <w:tab/>
      </w:r>
      <w:r w:rsidRPr="00922BB9">
        <w:tab/>
        <w:t xml:space="preserve">&lt;DFTitle&gt;A collection of all </w:t>
      </w:r>
      <w:r>
        <w:t>e</w:t>
      </w:r>
      <w:r w:rsidRPr="00922BB9">
        <w:t>xtension objects.&lt;/DFTitle&gt;</w:t>
      </w:r>
    </w:p>
    <w:p w14:paraId="420A0390" w14:textId="77777777" w:rsidR="0053428C" w:rsidRPr="00511EAB" w:rsidRDefault="0053428C" w:rsidP="0053428C">
      <w:pPr>
        <w:pStyle w:val="PL"/>
      </w:pPr>
      <w:r w:rsidRPr="00922BB9">
        <w:tab/>
      </w:r>
      <w:r w:rsidRPr="00922BB9">
        <w:tab/>
      </w:r>
      <w:r w:rsidRPr="00922BB9">
        <w:tab/>
      </w:r>
      <w:r w:rsidRPr="00922BB9">
        <w:tab/>
      </w:r>
      <w:r w:rsidRPr="00511EAB">
        <w:t>&lt;DFType&gt;</w:t>
      </w:r>
    </w:p>
    <w:p w14:paraId="15379364" w14:textId="77777777" w:rsidR="0053428C" w:rsidRPr="00511EAB" w:rsidRDefault="0053428C" w:rsidP="0053428C">
      <w:pPr>
        <w:pStyle w:val="PL"/>
      </w:pPr>
      <w:r w:rsidRPr="00511EAB">
        <w:tab/>
      </w:r>
      <w:r w:rsidRPr="00511EAB">
        <w:tab/>
      </w:r>
      <w:r w:rsidRPr="00511EAB">
        <w:tab/>
      </w:r>
      <w:r w:rsidRPr="00511EAB">
        <w:tab/>
      </w:r>
      <w:r w:rsidRPr="00511EAB">
        <w:tab/>
        <w:t>&lt;DDFName/&gt;</w:t>
      </w:r>
    </w:p>
    <w:p w14:paraId="101E2245" w14:textId="77777777" w:rsidR="0053428C" w:rsidRPr="00511EAB" w:rsidRDefault="0053428C" w:rsidP="0053428C">
      <w:pPr>
        <w:pStyle w:val="PL"/>
      </w:pPr>
      <w:r w:rsidRPr="00511EAB">
        <w:tab/>
      </w:r>
      <w:r w:rsidRPr="00511EAB">
        <w:tab/>
      </w:r>
      <w:r w:rsidRPr="00511EAB">
        <w:tab/>
      </w:r>
      <w:r w:rsidRPr="00511EAB">
        <w:tab/>
        <w:t>&lt;/DFType&gt;</w:t>
      </w:r>
    </w:p>
    <w:p w14:paraId="6F157AB8" w14:textId="77777777" w:rsidR="0053428C" w:rsidRPr="00511EAB" w:rsidRDefault="0053428C" w:rsidP="0053428C">
      <w:pPr>
        <w:pStyle w:val="PL"/>
      </w:pPr>
      <w:r w:rsidRPr="00511EAB">
        <w:tab/>
      </w:r>
      <w:r w:rsidRPr="00511EAB">
        <w:tab/>
      </w:r>
      <w:r w:rsidRPr="00511EAB">
        <w:tab/>
        <w:t>&lt;/DFProperties&gt;</w:t>
      </w:r>
    </w:p>
    <w:p w14:paraId="2611D3E4" w14:textId="77777777" w:rsidR="0053428C" w:rsidRPr="00511EAB" w:rsidRDefault="0053428C" w:rsidP="0053428C">
      <w:pPr>
        <w:pStyle w:val="PL"/>
      </w:pPr>
      <w:r w:rsidRPr="00511EAB">
        <w:tab/>
      </w:r>
      <w:r w:rsidRPr="00511EAB">
        <w:tab/>
        <w:t>&lt;/Node&gt;</w:t>
      </w:r>
    </w:p>
    <w:p w14:paraId="14FA8CCD" w14:textId="77777777" w:rsidR="0053428C" w:rsidRPr="00511EAB" w:rsidRDefault="0053428C" w:rsidP="0053428C">
      <w:pPr>
        <w:pStyle w:val="PL"/>
      </w:pPr>
      <w:r w:rsidRPr="00511EAB">
        <w:tab/>
        <w:t>&lt;/Node&gt;</w:t>
      </w:r>
    </w:p>
    <w:p w14:paraId="6AF84613" w14:textId="77777777" w:rsidR="0053428C" w:rsidRPr="00922BB9" w:rsidRDefault="0053428C" w:rsidP="0053428C">
      <w:pPr>
        <w:pStyle w:val="PL"/>
      </w:pPr>
      <w:r w:rsidRPr="00922BB9">
        <w:t>&lt;/MgmtTree&gt;</w:t>
      </w:r>
    </w:p>
    <w:p w14:paraId="51A52A2E" w14:textId="77777777" w:rsidR="0053428C" w:rsidRDefault="0053428C" w:rsidP="0053428C">
      <w:pPr>
        <w:spacing w:after="0"/>
        <w:rPr>
          <w:noProof/>
          <w:highlight w:val="green"/>
        </w:rPr>
      </w:pPr>
    </w:p>
    <w:bookmarkEnd w:id="395"/>
    <w:bookmarkEnd w:id="396"/>
    <w:bookmarkEnd w:id="397"/>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400" w:name="_CRAnnexBinformative"/>
      <w:bookmarkStart w:id="401" w:name="historyclause"/>
      <w:bookmarkEnd w:id="400"/>
      <w:r>
        <w:br w:type="page"/>
      </w:r>
      <w:bookmarkStart w:id="402" w:name="_Toc20154910"/>
      <w:bookmarkStart w:id="403" w:name="_Toc36049375"/>
      <w:bookmarkStart w:id="404" w:name="_Toc45199160"/>
      <w:bookmarkStart w:id="405" w:name="_Toc202525541"/>
      <w:r>
        <w:lastRenderedPageBreak/>
        <w:t xml:space="preserve">Annex </w:t>
      </w:r>
      <w:r w:rsidR="00B17128">
        <w:t>B</w:t>
      </w:r>
      <w:r>
        <w:t xml:space="preserve"> (informative):</w:t>
      </w:r>
      <w:r>
        <w:br/>
        <w:t>Change history</w:t>
      </w:r>
      <w:bookmarkEnd w:id="402"/>
      <w:bookmarkEnd w:id="403"/>
      <w:bookmarkEnd w:id="404"/>
      <w:bookmarkEnd w:id="405"/>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02"/>
        <w:gridCol w:w="1124"/>
        <w:gridCol w:w="436"/>
        <w:gridCol w:w="374"/>
        <w:gridCol w:w="2800"/>
        <w:gridCol w:w="1320"/>
        <w:gridCol w:w="518"/>
        <w:gridCol w:w="7"/>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401"/>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r w:rsidR="00B62D0F" w:rsidRPr="00B62D0F">
              <w:rPr>
                <w:rFonts w:ascii="Arial" w:hAnsi="Arial"/>
                <w:snapToGrid w:val="0"/>
                <w:color w:val="000000"/>
                <w:sz w:val="16"/>
                <w:lang w:val="en-AU"/>
              </w:rPr>
              <w:t>Override_NAS_SignallingLowPriority</w:t>
            </w:r>
            <w:r>
              <w:rPr>
                <w:rFonts w:ascii="Arial" w:hAnsi="Arial"/>
                <w:snapToGrid w:val="0"/>
                <w:color w:val="000000"/>
                <w:sz w:val="16"/>
                <w:lang w:val="en-AU"/>
              </w:rPr>
              <w:t>"</w:t>
            </w:r>
            <w:r w:rsidR="00B62D0F" w:rsidRPr="00B62D0F">
              <w:rPr>
                <w:rFonts w:ascii="Arial" w:hAnsi="Arial"/>
                <w:snapToGrid w:val="0"/>
                <w:color w:val="000000"/>
                <w:sz w:val="16"/>
                <w:lang w:val="en-AU"/>
              </w:rPr>
              <w:t xml:space="preserve"> and "Override_ExtendedAccessBarring"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845"/>
        <w:gridCol w:w="1211"/>
        <w:gridCol w:w="512"/>
        <w:gridCol w:w="374"/>
        <w:gridCol w:w="429"/>
        <w:gridCol w:w="4680"/>
        <w:gridCol w:w="843"/>
      </w:tblGrid>
      <w:tr w:rsidR="007A2774" w:rsidRPr="00235394" w14:paraId="7BA0A199" w14:textId="77777777" w:rsidTr="000B1020">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lastRenderedPageBreak/>
              <w:t>Change history</w:t>
            </w:r>
          </w:p>
        </w:tc>
      </w:tr>
      <w:tr w:rsidR="00981EAB" w:rsidRPr="00235394" w14:paraId="04EE47D1" w14:textId="77777777" w:rsidTr="000B1020">
        <w:tc>
          <w:tcPr>
            <w:tcW w:w="380"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39" w:type="pct"/>
            <w:shd w:val="pct10" w:color="auto" w:fill="FFFFFF"/>
          </w:tcPr>
          <w:p w14:paraId="14C302F0" w14:textId="77777777" w:rsidR="007A2774" w:rsidRPr="00235394" w:rsidRDefault="007A2774" w:rsidP="00732181">
            <w:pPr>
              <w:pStyle w:val="TAL"/>
              <w:rPr>
                <w:b/>
                <w:sz w:val="16"/>
              </w:rPr>
            </w:pPr>
            <w:r>
              <w:rPr>
                <w:b/>
                <w:sz w:val="16"/>
              </w:rPr>
              <w:t>Meeting</w:t>
            </w:r>
          </w:p>
        </w:tc>
        <w:tc>
          <w:tcPr>
            <w:tcW w:w="629" w:type="pct"/>
            <w:shd w:val="pct10" w:color="auto" w:fill="FFFFFF"/>
          </w:tcPr>
          <w:p w14:paraId="185469FC" w14:textId="77777777" w:rsidR="007A2774" w:rsidRPr="00235394" w:rsidRDefault="007A2774" w:rsidP="00732181">
            <w:pPr>
              <w:pStyle w:val="TAL"/>
              <w:rPr>
                <w:b/>
                <w:sz w:val="16"/>
              </w:rPr>
            </w:pPr>
            <w:r w:rsidRPr="00235394">
              <w:rPr>
                <w:b/>
                <w:sz w:val="16"/>
              </w:rPr>
              <w:t>TDoc</w:t>
            </w:r>
          </w:p>
        </w:tc>
        <w:tc>
          <w:tcPr>
            <w:tcW w:w="26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194"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23" w:type="pct"/>
            <w:shd w:val="pct10" w:color="auto" w:fill="FFFFFF"/>
          </w:tcPr>
          <w:p w14:paraId="18C04152" w14:textId="77777777" w:rsidR="007A2774" w:rsidRPr="00235394" w:rsidRDefault="007A2774" w:rsidP="00732181">
            <w:pPr>
              <w:pStyle w:val="TAL"/>
              <w:rPr>
                <w:b/>
                <w:sz w:val="16"/>
              </w:rPr>
            </w:pPr>
            <w:r>
              <w:rPr>
                <w:b/>
                <w:sz w:val="16"/>
              </w:rPr>
              <w:t>Cat</w:t>
            </w:r>
          </w:p>
        </w:tc>
        <w:tc>
          <w:tcPr>
            <w:tcW w:w="2431"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438"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981EAB" w:rsidRPr="006B0D02" w14:paraId="61F33CAD" w14:textId="77777777" w:rsidTr="000B1020">
        <w:tc>
          <w:tcPr>
            <w:tcW w:w="380"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39"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629"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26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194"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23"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2431"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438"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981EAB" w:rsidRPr="006B0D02" w14:paraId="12F307C6" w14:textId="77777777" w:rsidTr="000B1020">
        <w:tc>
          <w:tcPr>
            <w:tcW w:w="380"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39" w:type="pct"/>
            <w:shd w:val="solid" w:color="FFFFFF" w:fill="auto"/>
          </w:tcPr>
          <w:p w14:paraId="7D95E5AD" w14:textId="77777777" w:rsidR="007A2774" w:rsidRDefault="007A2774" w:rsidP="00732181">
            <w:pPr>
              <w:pStyle w:val="TAC"/>
              <w:rPr>
                <w:sz w:val="16"/>
                <w:szCs w:val="16"/>
              </w:rPr>
            </w:pPr>
            <w:r>
              <w:rPr>
                <w:sz w:val="16"/>
                <w:szCs w:val="16"/>
              </w:rPr>
              <w:t>CT#75</w:t>
            </w:r>
          </w:p>
        </w:tc>
        <w:tc>
          <w:tcPr>
            <w:tcW w:w="629"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266" w:type="pct"/>
            <w:shd w:val="solid" w:color="FFFFFF" w:fill="auto"/>
          </w:tcPr>
          <w:p w14:paraId="603F3DBD" w14:textId="77777777" w:rsidR="007A2774" w:rsidRDefault="007A2774" w:rsidP="00732181">
            <w:pPr>
              <w:pStyle w:val="TAL"/>
              <w:rPr>
                <w:sz w:val="16"/>
                <w:szCs w:val="16"/>
              </w:rPr>
            </w:pPr>
            <w:r>
              <w:rPr>
                <w:sz w:val="16"/>
                <w:szCs w:val="16"/>
              </w:rPr>
              <w:t>0024</w:t>
            </w:r>
          </w:p>
        </w:tc>
        <w:tc>
          <w:tcPr>
            <w:tcW w:w="194" w:type="pct"/>
            <w:shd w:val="solid" w:color="FFFFFF" w:fill="auto"/>
          </w:tcPr>
          <w:p w14:paraId="75307112" w14:textId="77777777" w:rsidR="007A2774" w:rsidRDefault="007A2774" w:rsidP="00732181">
            <w:pPr>
              <w:pStyle w:val="TAR"/>
              <w:rPr>
                <w:sz w:val="16"/>
                <w:szCs w:val="16"/>
              </w:rPr>
            </w:pPr>
            <w:r>
              <w:rPr>
                <w:sz w:val="16"/>
                <w:szCs w:val="16"/>
              </w:rPr>
              <w:t>4</w:t>
            </w:r>
          </w:p>
        </w:tc>
        <w:tc>
          <w:tcPr>
            <w:tcW w:w="223" w:type="pct"/>
            <w:shd w:val="solid" w:color="FFFFFF" w:fill="auto"/>
          </w:tcPr>
          <w:p w14:paraId="5E6EB194" w14:textId="77777777" w:rsidR="007A2774" w:rsidRDefault="007A2774" w:rsidP="00732181">
            <w:pPr>
              <w:pStyle w:val="TAC"/>
              <w:rPr>
                <w:sz w:val="16"/>
                <w:szCs w:val="16"/>
              </w:rPr>
            </w:pPr>
            <w:r>
              <w:rPr>
                <w:sz w:val="16"/>
                <w:szCs w:val="16"/>
              </w:rPr>
              <w:t>B</w:t>
            </w:r>
          </w:p>
        </w:tc>
        <w:tc>
          <w:tcPr>
            <w:tcW w:w="2431"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438" w:type="pct"/>
            <w:shd w:val="solid" w:color="FFFFFF" w:fill="auto"/>
          </w:tcPr>
          <w:p w14:paraId="1923F176" w14:textId="77777777" w:rsidR="007A2774" w:rsidRDefault="007A2774" w:rsidP="00732181">
            <w:pPr>
              <w:pStyle w:val="TAC"/>
              <w:rPr>
                <w:sz w:val="16"/>
                <w:szCs w:val="16"/>
              </w:rPr>
            </w:pPr>
            <w:r>
              <w:rPr>
                <w:sz w:val="16"/>
                <w:szCs w:val="16"/>
              </w:rPr>
              <w:t>14.1.0</w:t>
            </w:r>
          </w:p>
        </w:tc>
      </w:tr>
      <w:tr w:rsidR="00981EAB" w:rsidRPr="006B0D02" w14:paraId="3987D5A1" w14:textId="77777777" w:rsidTr="000B1020">
        <w:tc>
          <w:tcPr>
            <w:tcW w:w="380"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39" w:type="pct"/>
            <w:shd w:val="solid" w:color="FFFFFF" w:fill="auto"/>
          </w:tcPr>
          <w:p w14:paraId="49994953" w14:textId="77777777" w:rsidR="007A2774" w:rsidRDefault="007A2774" w:rsidP="00732181">
            <w:pPr>
              <w:pStyle w:val="TAC"/>
              <w:rPr>
                <w:sz w:val="16"/>
                <w:szCs w:val="16"/>
              </w:rPr>
            </w:pPr>
            <w:r>
              <w:rPr>
                <w:sz w:val="16"/>
                <w:szCs w:val="16"/>
              </w:rPr>
              <w:t>CT#75</w:t>
            </w:r>
          </w:p>
        </w:tc>
        <w:tc>
          <w:tcPr>
            <w:tcW w:w="629"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266" w:type="pct"/>
            <w:shd w:val="solid" w:color="FFFFFF" w:fill="auto"/>
          </w:tcPr>
          <w:p w14:paraId="1EC85FD6" w14:textId="77777777" w:rsidR="007A2774" w:rsidRDefault="007A2774" w:rsidP="00732181">
            <w:pPr>
              <w:pStyle w:val="TAL"/>
              <w:rPr>
                <w:sz w:val="16"/>
                <w:szCs w:val="16"/>
              </w:rPr>
            </w:pPr>
            <w:r>
              <w:rPr>
                <w:sz w:val="16"/>
                <w:szCs w:val="16"/>
              </w:rPr>
              <w:t>0026</w:t>
            </w:r>
          </w:p>
        </w:tc>
        <w:tc>
          <w:tcPr>
            <w:tcW w:w="194" w:type="pct"/>
            <w:shd w:val="solid" w:color="FFFFFF" w:fill="auto"/>
          </w:tcPr>
          <w:p w14:paraId="08115CFA" w14:textId="77777777" w:rsidR="007A2774" w:rsidRDefault="007A2774" w:rsidP="00732181">
            <w:pPr>
              <w:pStyle w:val="TAR"/>
              <w:rPr>
                <w:sz w:val="16"/>
                <w:szCs w:val="16"/>
              </w:rPr>
            </w:pPr>
            <w:r>
              <w:rPr>
                <w:sz w:val="16"/>
                <w:szCs w:val="16"/>
              </w:rPr>
              <w:t>3</w:t>
            </w:r>
          </w:p>
        </w:tc>
        <w:tc>
          <w:tcPr>
            <w:tcW w:w="223" w:type="pct"/>
            <w:shd w:val="solid" w:color="FFFFFF" w:fill="auto"/>
          </w:tcPr>
          <w:p w14:paraId="1D289A32" w14:textId="77777777" w:rsidR="007A2774" w:rsidRDefault="007A2774" w:rsidP="00732181">
            <w:pPr>
              <w:pStyle w:val="TAC"/>
              <w:rPr>
                <w:sz w:val="16"/>
                <w:szCs w:val="16"/>
              </w:rPr>
            </w:pPr>
            <w:r>
              <w:rPr>
                <w:sz w:val="16"/>
                <w:szCs w:val="16"/>
              </w:rPr>
              <w:t>F</w:t>
            </w:r>
          </w:p>
        </w:tc>
        <w:tc>
          <w:tcPr>
            <w:tcW w:w="2431"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438" w:type="pct"/>
            <w:shd w:val="solid" w:color="FFFFFF" w:fill="auto"/>
          </w:tcPr>
          <w:p w14:paraId="36AA2CDC" w14:textId="77777777" w:rsidR="007A2774" w:rsidRDefault="007A2774" w:rsidP="00732181">
            <w:pPr>
              <w:pStyle w:val="TAC"/>
              <w:rPr>
                <w:sz w:val="16"/>
                <w:szCs w:val="16"/>
              </w:rPr>
            </w:pPr>
            <w:r>
              <w:rPr>
                <w:sz w:val="16"/>
                <w:szCs w:val="16"/>
              </w:rPr>
              <w:t>14.1.0</w:t>
            </w:r>
          </w:p>
        </w:tc>
      </w:tr>
      <w:tr w:rsidR="00981EAB" w:rsidRPr="006B0D02" w14:paraId="316172CF" w14:textId="77777777" w:rsidTr="000B1020">
        <w:tc>
          <w:tcPr>
            <w:tcW w:w="380"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39" w:type="pct"/>
            <w:shd w:val="solid" w:color="FFFFFF" w:fill="auto"/>
          </w:tcPr>
          <w:p w14:paraId="52BC8080" w14:textId="77777777" w:rsidR="007A2774" w:rsidRDefault="007A2774" w:rsidP="00732181">
            <w:pPr>
              <w:pStyle w:val="TAC"/>
              <w:rPr>
                <w:sz w:val="16"/>
                <w:szCs w:val="16"/>
              </w:rPr>
            </w:pPr>
            <w:r>
              <w:rPr>
                <w:sz w:val="16"/>
                <w:szCs w:val="16"/>
              </w:rPr>
              <w:t>CT#76</w:t>
            </w:r>
          </w:p>
        </w:tc>
        <w:tc>
          <w:tcPr>
            <w:tcW w:w="629"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266" w:type="pct"/>
            <w:shd w:val="solid" w:color="FFFFFF" w:fill="auto"/>
          </w:tcPr>
          <w:p w14:paraId="55D515A4" w14:textId="77777777" w:rsidR="007A2774" w:rsidRDefault="007A2774" w:rsidP="00732181">
            <w:pPr>
              <w:pStyle w:val="TAL"/>
              <w:rPr>
                <w:sz w:val="16"/>
                <w:szCs w:val="16"/>
              </w:rPr>
            </w:pPr>
            <w:r>
              <w:rPr>
                <w:sz w:val="16"/>
                <w:szCs w:val="16"/>
              </w:rPr>
              <w:t>0028</w:t>
            </w:r>
          </w:p>
        </w:tc>
        <w:tc>
          <w:tcPr>
            <w:tcW w:w="194" w:type="pct"/>
            <w:shd w:val="solid" w:color="FFFFFF" w:fill="auto"/>
          </w:tcPr>
          <w:p w14:paraId="6AAC17B5" w14:textId="77777777" w:rsidR="007A2774" w:rsidRDefault="007A2774" w:rsidP="00732181">
            <w:pPr>
              <w:pStyle w:val="TAR"/>
              <w:rPr>
                <w:sz w:val="16"/>
                <w:szCs w:val="16"/>
              </w:rPr>
            </w:pPr>
          </w:p>
        </w:tc>
        <w:tc>
          <w:tcPr>
            <w:tcW w:w="223" w:type="pct"/>
            <w:shd w:val="solid" w:color="FFFFFF" w:fill="auto"/>
          </w:tcPr>
          <w:p w14:paraId="67166081" w14:textId="77777777" w:rsidR="007A2774" w:rsidRDefault="007A2774" w:rsidP="00732181">
            <w:pPr>
              <w:pStyle w:val="TAC"/>
              <w:rPr>
                <w:sz w:val="16"/>
                <w:szCs w:val="16"/>
              </w:rPr>
            </w:pPr>
            <w:r>
              <w:rPr>
                <w:sz w:val="16"/>
                <w:szCs w:val="16"/>
              </w:rPr>
              <w:t>F</w:t>
            </w:r>
          </w:p>
        </w:tc>
        <w:tc>
          <w:tcPr>
            <w:tcW w:w="2431" w:type="pct"/>
            <w:shd w:val="solid" w:color="FFFFFF" w:fill="auto"/>
          </w:tcPr>
          <w:p w14:paraId="60812853" w14:textId="77777777" w:rsidR="007A2774" w:rsidRPr="000350AC" w:rsidRDefault="007A2774" w:rsidP="00732181">
            <w:pPr>
              <w:pStyle w:val="TAL"/>
              <w:rPr>
                <w:sz w:val="16"/>
                <w:szCs w:val="16"/>
              </w:rPr>
            </w:pPr>
            <w:r w:rsidRPr="00D04622">
              <w:rPr>
                <w:sz w:val="16"/>
                <w:szCs w:val="16"/>
              </w:rPr>
              <w:t>Correction on place of ExceptionDataReportingAllowed leaf</w:t>
            </w:r>
          </w:p>
        </w:tc>
        <w:tc>
          <w:tcPr>
            <w:tcW w:w="438" w:type="pct"/>
            <w:shd w:val="solid" w:color="FFFFFF" w:fill="auto"/>
          </w:tcPr>
          <w:p w14:paraId="55F4F4D5" w14:textId="77777777" w:rsidR="007A2774" w:rsidRDefault="007A2774" w:rsidP="00732181">
            <w:pPr>
              <w:pStyle w:val="TAC"/>
              <w:rPr>
                <w:sz w:val="16"/>
                <w:szCs w:val="16"/>
              </w:rPr>
            </w:pPr>
            <w:r>
              <w:rPr>
                <w:sz w:val="16"/>
                <w:szCs w:val="16"/>
              </w:rPr>
              <w:t>14.2.0</w:t>
            </w:r>
          </w:p>
        </w:tc>
      </w:tr>
      <w:tr w:rsidR="00981EAB" w:rsidRPr="006B0D02" w14:paraId="4C64BE5A" w14:textId="77777777" w:rsidTr="000B1020">
        <w:tc>
          <w:tcPr>
            <w:tcW w:w="380"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39" w:type="pct"/>
            <w:shd w:val="solid" w:color="FFFFFF" w:fill="auto"/>
          </w:tcPr>
          <w:p w14:paraId="41FB73D9" w14:textId="77777777" w:rsidR="007A2774" w:rsidRDefault="007A2774" w:rsidP="00732181">
            <w:pPr>
              <w:pStyle w:val="TAC"/>
              <w:rPr>
                <w:sz w:val="16"/>
                <w:szCs w:val="16"/>
              </w:rPr>
            </w:pPr>
            <w:r>
              <w:rPr>
                <w:sz w:val="16"/>
                <w:szCs w:val="16"/>
              </w:rPr>
              <w:t>CT#76</w:t>
            </w:r>
          </w:p>
        </w:tc>
        <w:tc>
          <w:tcPr>
            <w:tcW w:w="629"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266" w:type="pct"/>
            <w:shd w:val="solid" w:color="FFFFFF" w:fill="auto"/>
          </w:tcPr>
          <w:p w14:paraId="759C83A6" w14:textId="77777777" w:rsidR="007A2774" w:rsidRDefault="007A2774" w:rsidP="00732181">
            <w:pPr>
              <w:pStyle w:val="TAL"/>
              <w:rPr>
                <w:sz w:val="16"/>
                <w:szCs w:val="16"/>
              </w:rPr>
            </w:pPr>
            <w:r>
              <w:rPr>
                <w:sz w:val="16"/>
                <w:szCs w:val="16"/>
              </w:rPr>
              <w:t>0029</w:t>
            </w:r>
          </w:p>
        </w:tc>
        <w:tc>
          <w:tcPr>
            <w:tcW w:w="194" w:type="pct"/>
            <w:shd w:val="solid" w:color="FFFFFF" w:fill="auto"/>
          </w:tcPr>
          <w:p w14:paraId="10736A2C" w14:textId="77777777" w:rsidR="007A2774" w:rsidRDefault="007A2774" w:rsidP="00732181">
            <w:pPr>
              <w:pStyle w:val="TAR"/>
              <w:rPr>
                <w:sz w:val="16"/>
                <w:szCs w:val="16"/>
              </w:rPr>
            </w:pPr>
          </w:p>
        </w:tc>
        <w:tc>
          <w:tcPr>
            <w:tcW w:w="223" w:type="pct"/>
            <w:shd w:val="solid" w:color="FFFFFF" w:fill="auto"/>
          </w:tcPr>
          <w:p w14:paraId="36BCDEFF" w14:textId="77777777" w:rsidR="007A2774" w:rsidRDefault="007A2774" w:rsidP="00732181">
            <w:pPr>
              <w:pStyle w:val="TAC"/>
              <w:rPr>
                <w:sz w:val="16"/>
                <w:szCs w:val="16"/>
              </w:rPr>
            </w:pPr>
            <w:r>
              <w:rPr>
                <w:sz w:val="16"/>
                <w:szCs w:val="16"/>
              </w:rPr>
              <w:t>F</w:t>
            </w:r>
          </w:p>
        </w:tc>
        <w:tc>
          <w:tcPr>
            <w:tcW w:w="2431"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438" w:type="pct"/>
            <w:shd w:val="solid" w:color="FFFFFF" w:fill="auto"/>
          </w:tcPr>
          <w:p w14:paraId="1928C6F1" w14:textId="77777777" w:rsidR="007A2774" w:rsidRDefault="007A2774" w:rsidP="00732181">
            <w:pPr>
              <w:pStyle w:val="TAC"/>
              <w:rPr>
                <w:sz w:val="16"/>
                <w:szCs w:val="16"/>
              </w:rPr>
            </w:pPr>
            <w:r>
              <w:rPr>
                <w:sz w:val="16"/>
                <w:szCs w:val="16"/>
              </w:rPr>
              <w:t>14.2.0</w:t>
            </w:r>
          </w:p>
        </w:tc>
      </w:tr>
      <w:tr w:rsidR="00981EAB" w:rsidRPr="006B0D02" w14:paraId="5BF4D5B8" w14:textId="77777777" w:rsidTr="000B1020">
        <w:tc>
          <w:tcPr>
            <w:tcW w:w="380"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39" w:type="pct"/>
            <w:shd w:val="solid" w:color="FFFFFF" w:fill="auto"/>
          </w:tcPr>
          <w:p w14:paraId="7AB5FB5A" w14:textId="77777777" w:rsidR="007A2774" w:rsidRDefault="007A2774" w:rsidP="00732181">
            <w:pPr>
              <w:pStyle w:val="TAC"/>
              <w:rPr>
                <w:sz w:val="16"/>
                <w:szCs w:val="16"/>
              </w:rPr>
            </w:pPr>
            <w:r>
              <w:rPr>
                <w:sz w:val="16"/>
                <w:szCs w:val="16"/>
              </w:rPr>
              <w:t>CT#76</w:t>
            </w:r>
          </w:p>
        </w:tc>
        <w:tc>
          <w:tcPr>
            <w:tcW w:w="629"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266" w:type="pct"/>
            <w:shd w:val="solid" w:color="FFFFFF" w:fill="auto"/>
          </w:tcPr>
          <w:p w14:paraId="5828822A" w14:textId="77777777" w:rsidR="007A2774" w:rsidRDefault="007A2774" w:rsidP="00732181">
            <w:pPr>
              <w:pStyle w:val="TAL"/>
              <w:rPr>
                <w:sz w:val="16"/>
                <w:szCs w:val="16"/>
              </w:rPr>
            </w:pPr>
            <w:r>
              <w:rPr>
                <w:sz w:val="16"/>
                <w:szCs w:val="16"/>
              </w:rPr>
              <w:t>0030</w:t>
            </w:r>
          </w:p>
        </w:tc>
        <w:tc>
          <w:tcPr>
            <w:tcW w:w="194" w:type="pct"/>
            <w:shd w:val="solid" w:color="FFFFFF" w:fill="auto"/>
          </w:tcPr>
          <w:p w14:paraId="25167833" w14:textId="77777777" w:rsidR="007A2774" w:rsidRDefault="007A2774" w:rsidP="00732181">
            <w:pPr>
              <w:pStyle w:val="TAR"/>
              <w:rPr>
                <w:sz w:val="16"/>
                <w:szCs w:val="16"/>
              </w:rPr>
            </w:pPr>
            <w:r>
              <w:rPr>
                <w:sz w:val="16"/>
                <w:szCs w:val="16"/>
              </w:rPr>
              <w:t>1</w:t>
            </w:r>
          </w:p>
        </w:tc>
        <w:tc>
          <w:tcPr>
            <w:tcW w:w="223" w:type="pct"/>
            <w:shd w:val="solid" w:color="FFFFFF" w:fill="auto"/>
          </w:tcPr>
          <w:p w14:paraId="6A0E086D" w14:textId="77777777" w:rsidR="007A2774" w:rsidRDefault="007A2774" w:rsidP="00732181">
            <w:pPr>
              <w:pStyle w:val="TAC"/>
              <w:rPr>
                <w:sz w:val="16"/>
                <w:szCs w:val="16"/>
              </w:rPr>
            </w:pPr>
            <w:r>
              <w:rPr>
                <w:sz w:val="16"/>
                <w:szCs w:val="16"/>
              </w:rPr>
              <w:t>F</w:t>
            </w:r>
          </w:p>
        </w:tc>
        <w:tc>
          <w:tcPr>
            <w:tcW w:w="2431"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438" w:type="pct"/>
            <w:shd w:val="solid" w:color="FFFFFF" w:fill="auto"/>
          </w:tcPr>
          <w:p w14:paraId="68609303" w14:textId="77777777" w:rsidR="007A2774" w:rsidRDefault="007A2774" w:rsidP="00732181">
            <w:pPr>
              <w:pStyle w:val="TAC"/>
              <w:rPr>
                <w:sz w:val="16"/>
                <w:szCs w:val="16"/>
              </w:rPr>
            </w:pPr>
            <w:r>
              <w:rPr>
                <w:sz w:val="16"/>
                <w:szCs w:val="16"/>
              </w:rPr>
              <w:t>14.2.0</w:t>
            </w:r>
          </w:p>
        </w:tc>
      </w:tr>
      <w:tr w:rsidR="00981EAB" w:rsidRPr="006B0D02" w14:paraId="37659A2B" w14:textId="77777777" w:rsidTr="000B1020">
        <w:tc>
          <w:tcPr>
            <w:tcW w:w="380"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39" w:type="pct"/>
            <w:shd w:val="solid" w:color="FFFFFF" w:fill="auto"/>
          </w:tcPr>
          <w:p w14:paraId="5C6B156E" w14:textId="77777777" w:rsidR="007A2774" w:rsidRDefault="007A2774" w:rsidP="00732181">
            <w:pPr>
              <w:pStyle w:val="TAC"/>
              <w:rPr>
                <w:sz w:val="16"/>
                <w:szCs w:val="16"/>
              </w:rPr>
            </w:pPr>
            <w:r>
              <w:rPr>
                <w:sz w:val="16"/>
                <w:szCs w:val="16"/>
              </w:rPr>
              <w:t>CT#80</w:t>
            </w:r>
          </w:p>
        </w:tc>
        <w:tc>
          <w:tcPr>
            <w:tcW w:w="629"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199B616C" w14:textId="77777777" w:rsidR="007A2774" w:rsidRDefault="007A2774" w:rsidP="00732181">
            <w:pPr>
              <w:pStyle w:val="TAL"/>
              <w:rPr>
                <w:sz w:val="16"/>
                <w:szCs w:val="16"/>
              </w:rPr>
            </w:pPr>
            <w:r>
              <w:rPr>
                <w:sz w:val="16"/>
                <w:szCs w:val="16"/>
              </w:rPr>
              <w:t>0031</w:t>
            </w:r>
          </w:p>
        </w:tc>
        <w:tc>
          <w:tcPr>
            <w:tcW w:w="194" w:type="pct"/>
            <w:shd w:val="solid" w:color="FFFFFF" w:fill="auto"/>
          </w:tcPr>
          <w:p w14:paraId="78F52F24" w14:textId="77777777" w:rsidR="007A2774" w:rsidRDefault="007A2774" w:rsidP="00732181">
            <w:pPr>
              <w:pStyle w:val="TAR"/>
              <w:rPr>
                <w:sz w:val="16"/>
                <w:szCs w:val="16"/>
              </w:rPr>
            </w:pPr>
            <w:r>
              <w:rPr>
                <w:sz w:val="16"/>
                <w:szCs w:val="16"/>
              </w:rPr>
              <w:t>2</w:t>
            </w:r>
          </w:p>
        </w:tc>
        <w:tc>
          <w:tcPr>
            <w:tcW w:w="223" w:type="pct"/>
            <w:shd w:val="solid" w:color="FFFFFF" w:fill="auto"/>
          </w:tcPr>
          <w:p w14:paraId="711E8025" w14:textId="77777777" w:rsidR="007A2774" w:rsidRDefault="007A2774" w:rsidP="00732181">
            <w:pPr>
              <w:pStyle w:val="TAC"/>
              <w:rPr>
                <w:sz w:val="16"/>
                <w:szCs w:val="16"/>
              </w:rPr>
            </w:pPr>
            <w:r>
              <w:rPr>
                <w:sz w:val="16"/>
                <w:szCs w:val="16"/>
              </w:rPr>
              <w:t>F</w:t>
            </w:r>
          </w:p>
        </w:tc>
        <w:tc>
          <w:tcPr>
            <w:tcW w:w="2431"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438" w:type="pct"/>
            <w:shd w:val="solid" w:color="FFFFFF" w:fill="auto"/>
          </w:tcPr>
          <w:p w14:paraId="06279401" w14:textId="77777777" w:rsidR="007A2774" w:rsidRDefault="007A2774" w:rsidP="00732181">
            <w:pPr>
              <w:pStyle w:val="TAC"/>
              <w:rPr>
                <w:sz w:val="16"/>
                <w:szCs w:val="16"/>
              </w:rPr>
            </w:pPr>
            <w:r>
              <w:rPr>
                <w:sz w:val="16"/>
                <w:szCs w:val="16"/>
              </w:rPr>
              <w:t>14.3.0</w:t>
            </w:r>
          </w:p>
        </w:tc>
      </w:tr>
      <w:tr w:rsidR="00981EAB" w:rsidRPr="006B0D02" w14:paraId="3BDEEB5D" w14:textId="77777777" w:rsidTr="000B1020">
        <w:tc>
          <w:tcPr>
            <w:tcW w:w="380"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39" w:type="pct"/>
            <w:shd w:val="solid" w:color="FFFFFF" w:fill="auto"/>
          </w:tcPr>
          <w:p w14:paraId="3513F10A" w14:textId="77777777" w:rsidR="007A2774" w:rsidRDefault="007A2774" w:rsidP="00732181">
            <w:pPr>
              <w:pStyle w:val="TAC"/>
              <w:rPr>
                <w:sz w:val="16"/>
                <w:szCs w:val="16"/>
              </w:rPr>
            </w:pPr>
            <w:r>
              <w:rPr>
                <w:sz w:val="16"/>
                <w:szCs w:val="16"/>
              </w:rPr>
              <w:t>CT#80</w:t>
            </w:r>
          </w:p>
        </w:tc>
        <w:tc>
          <w:tcPr>
            <w:tcW w:w="629"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46627325" w14:textId="77777777" w:rsidR="007A2774" w:rsidRDefault="007A2774" w:rsidP="00732181">
            <w:pPr>
              <w:pStyle w:val="TAL"/>
              <w:rPr>
                <w:sz w:val="16"/>
                <w:szCs w:val="16"/>
              </w:rPr>
            </w:pPr>
            <w:r>
              <w:rPr>
                <w:sz w:val="16"/>
                <w:szCs w:val="16"/>
              </w:rPr>
              <w:t>0035</w:t>
            </w:r>
          </w:p>
        </w:tc>
        <w:tc>
          <w:tcPr>
            <w:tcW w:w="194" w:type="pct"/>
            <w:shd w:val="solid" w:color="FFFFFF" w:fill="auto"/>
          </w:tcPr>
          <w:p w14:paraId="49E82AA2" w14:textId="77777777" w:rsidR="007A2774" w:rsidRDefault="007A2774" w:rsidP="00732181">
            <w:pPr>
              <w:pStyle w:val="TAR"/>
              <w:rPr>
                <w:sz w:val="16"/>
                <w:szCs w:val="16"/>
              </w:rPr>
            </w:pPr>
            <w:r>
              <w:rPr>
                <w:sz w:val="16"/>
                <w:szCs w:val="16"/>
              </w:rPr>
              <w:t>1</w:t>
            </w:r>
          </w:p>
        </w:tc>
        <w:tc>
          <w:tcPr>
            <w:tcW w:w="223" w:type="pct"/>
            <w:shd w:val="solid" w:color="FFFFFF" w:fill="auto"/>
          </w:tcPr>
          <w:p w14:paraId="6AB85AAC" w14:textId="77777777" w:rsidR="007A2774" w:rsidRDefault="007A2774" w:rsidP="00732181">
            <w:pPr>
              <w:pStyle w:val="TAC"/>
              <w:rPr>
                <w:sz w:val="16"/>
                <w:szCs w:val="16"/>
              </w:rPr>
            </w:pPr>
            <w:r>
              <w:rPr>
                <w:sz w:val="16"/>
                <w:szCs w:val="16"/>
              </w:rPr>
              <w:t>F</w:t>
            </w:r>
          </w:p>
        </w:tc>
        <w:tc>
          <w:tcPr>
            <w:tcW w:w="2431" w:type="pct"/>
            <w:shd w:val="solid" w:color="FFFFFF" w:fill="auto"/>
          </w:tcPr>
          <w:p w14:paraId="3D7B5FD0" w14:textId="77777777" w:rsidR="007A2774" w:rsidRPr="00D04622" w:rsidRDefault="007A2774" w:rsidP="00732181">
            <w:pPr>
              <w:pStyle w:val="TAL"/>
              <w:rPr>
                <w:sz w:val="16"/>
                <w:szCs w:val="16"/>
              </w:rPr>
            </w:pPr>
            <w:r w:rsidRPr="004F710D">
              <w:rPr>
                <w:sz w:val="16"/>
                <w:szCs w:val="16"/>
              </w:rPr>
              <w:t>Remove the default value of Device_management_over_PS</w:t>
            </w:r>
          </w:p>
        </w:tc>
        <w:tc>
          <w:tcPr>
            <w:tcW w:w="438" w:type="pct"/>
            <w:shd w:val="solid" w:color="FFFFFF" w:fill="auto"/>
          </w:tcPr>
          <w:p w14:paraId="4117748C" w14:textId="77777777" w:rsidR="007A2774" w:rsidRDefault="007A2774" w:rsidP="00732181">
            <w:pPr>
              <w:pStyle w:val="TAC"/>
              <w:rPr>
                <w:sz w:val="16"/>
                <w:szCs w:val="16"/>
              </w:rPr>
            </w:pPr>
            <w:r>
              <w:rPr>
                <w:sz w:val="16"/>
                <w:szCs w:val="16"/>
              </w:rPr>
              <w:t>14.3.0</w:t>
            </w:r>
          </w:p>
        </w:tc>
      </w:tr>
      <w:tr w:rsidR="00981EAB" w:rsidRPr="006B0D02" w14:paraId="6ADC7F8E" w14:textId="77777777" w:rsidTr="000B1020">
        <w:tc>
          <w:tcPr>
            <w:tcW w:w="380"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39" w:type="pct"/>
            <w:shd w:val="solid" w:color="FFFFFF" w:fill="auto"/>
          </w:tcPr>
          <w:p w14:paraId="551957E1" w14:textId="77777777" w:rsidR="007A2774" w:rsidRDefault="007A2774" w:rsidP="00732181">
            <w:pPr>
              <w:pStyle w:val="TAC"/>
              <w:rPr>
                <w:sz w:val="16"/>
                <w:szCs w:val="16"/>
              </w:rPr>
            </w:pPr>
            <w:r>
              <w:rPr>
                <w:sz w:val="16"/>
                <w:szCs w:val="16"/>
              </w:rPr>
              <w:t>CT#80</w:t>
            </w:r>
          </w:p>
        </w:tc>
        <w:tc>
          <w:tcPr>
            <w:tcW w:w="629"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537A7E06" w14:textId="77777777" w:rsidR="007A2774" w:rsidRDefault="007A2774" w:rsidP="00732181">
            <w:pPr>
              <w:pStyle w:val="TAL"/>
              <w:rPr>
                <w:sz w:val="16"/>
                <w:szCs w:val="16"/>
              </w:rPr>
            </w:pPr>
            <w:r>
              <w:rPr>
                <w:sz w:val="16"/>
                <w:szCs w:val="16"/>
              </w:rPr>
              <w:t>0036</w:t>
            </w:r>
          </w:p>
        </w:tc>
        <w:tc>
          <w:tcPr>
            <w:tcW w:w="194" w:type="pct"/>
            <w:shd w:val="solid" w:color="FFFFFF" w:fill="auto"/>
          </w:tcPr>
          <w:p w14:paraId="1D418B44" w14:textId="77777777" w:rsidR="007A2774" w:rsidRDefault="007A2774" w:rsidP="00732181">
            <w:pPr>
              <w:pStyle w:val="TAR"/>
              <w:rPr>
                <w:sz w:val="16"/>
                <w:szCs w:val="16"/>
              </w:rPr>
            </w:pPr>
            <w:r>
              <w:rPr>
                <w:sz w:val="16"/>
                <w:szCs w:val="16"/>
              </w:rPr>
              <w:t>2</w:t>
            </w:r>
          </w:p>
        </w:tc>
        <w:tc>
          <w:tcPr>
            <w:tcW w:w="223" w:type="pct"/>
            <w:shd w:val="solid" w:color="FFFFFF" w:fill="auto"/>
          </w:tcPr>
          <w:p w14:paraId="7688766F" w14:textId="77777777" w:rsidR="007A2774" w:rsidRDefault="007A2774" w:rsidP="00732181">
            <w:pPr>
              <w:pStyle w:val="TAC"/>
              <w:rPr>
                <w:sz w:val="16"/>
                <w:szCs w:val="16"/>
              </w:rPr>
            </w:pPr>
            <w:r>
              <w:rPr>
                <w:sz w:val="16"/>
                <w:szCs w:val="16"/>
              </w:rPr>
              <w:t>F</w:t>
            </w:r>
          </w:p>
        </w:tc>
        <w:tc>
          <w:tcPr>
            <w:tcW w:w="2431" w:type="pct"/>
            <w:shd w:val="solid" w:color="FFFFFF" w:fill="auto"/>
          </w:tcPr>
          <w:p w14:paraId="6C346C25" w14:textId="77777777" w:rsidR="007A2774" w:rsidRPr="00D04622" w:rsidRDefault="007A2774" w:rsidP="00732181">
            <w:pPr>
              <w:pStyle w:val="TAL"/>
              <w:rPr>
                <w:sz w:val="16"/>
                <w:szCs w:val="16"/>
              </w:rPr>
            </w:pPr>
            <w:r w:rsidRPr="004F710D">
              <w:rPr>
                <w:sz w:val="16"/>
                <w:szCs w:val="16"/>
              </w:rPr>
              <w:t>Correction to Exempted_service_list sub-tree</w:t>
            </w:r>
          </w:p>
        </w:tc>
        <w:tc>
          <w:tcPr>
            <w:tcW w:w="438" w:type="pct"/>
            <w:shd w:val="solid" w:color="FFFFFF" w:fill="auto"/>
          </w:tcPr>
          <w:p w14:paraId="3225AFF8" w14:textId="77777777" w:rsidR="007A2774" w:rsidRDefault="007A2774" w:rsidP="00732181">
            <w:pPr>
              <w:pStyle w:val="TAC"/>
              <w:rPr>
                <w:sz w:val="16"/>
                <w:szCs w:val="16"/>
              </w:rPr>
            </w:pPr>
            <w:r>
              <w:rPr>
                <w:sz w:val="16"/>
                <w:szCs w:val="16"/>
              </w:rPr>
              <w:t>14.3.0</w:t>
            </w:r>
          </w:p>
        </w:tc>
      </w:tr>
      <w:tr w:rsidR="00981EAB" w:rsidRPr="006B0D02" w14:paraId="2F019AB5" w14:textId="77777777" w:rsidTr="000B1020">
        <w:tc>
          <w:tcPr>
            <w:tcW w:w="380"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39" w:type="pct"/>
            <w:shd w:val="solid" w:color="FFFFFF" w:fill="auto"/>
          </w:tcPr>
          <w:p w14:paraId="79F573C9" w14:textId="77777777" w:rsidR="007A2774" w:rsidRDefault="007A2774" w:rsidP="00732181">
            <w:pPr>
              <w:pStyle w:val="TAC"/>
              <w:rPr>
                <w:sz w:val="16"/>
                <w:szCs w:val="16"/>
              </w:rPr>
            </w:pPr>
            <w:r>
              <w:rPr>
                <w:sz w:val="16"/>
                <w:szCs w:val="16"/>
              </w:rPr>
              <w:t>CT#80</w:t>
            </w:r>
          </w:p>
        </w:tc>
        <w:tc>
          <w:tcPr>
            <w:tcW w:w="629"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266" w:type="pct"/>
            <w:shd w:val="solid" w:color="FFFFFF" w:fill="auto"/>
          </w:tcPr>
          <w:p w14:paraId="250C09A0" w14:textId="77777777" w:rsidR="007A2774" w:rsidRDefault="007A2774" w:rsidP="00732181">
            <w:pPr>
              <w:pStyle w:val="TAL"/>
              <w:rPr>
                <w:sz w:val="16"/>
                <w:szCs w:val="16"/>
              </w:rPr>
            </w:pPr>
            <w:r>
              <w:rPr>
                <w:sz w:val="16"/>
                <w:szCs w:val="16"/>
              </w:rPr>
              <w:t>0032</w:t>
            </w:r>
          </w:p>
        </w:tc>
        <w:tc>
          <w:tcPr>
            <w:tcW w:w="194" w:type="pct"/>
            <w:shd w:val="solid" w:color="FFFFFF" w:fill="auto"/>
          </w:tcPr>
          <w:p w14:paraId="59DA099A" w14:textId="77777777" w:rsidR="007A2774" w:rsidRDefault="007A2774" w:rsidP="00732181">
            <w:pPr>
              <w:pStyle w:val="TAR"/>
              <w:rPr>
                <w:sz w:val="16"/>
                <w:szCs w:val="16"/>
              </w:rPr>
            </w:pPr>
            <w:r>
              <w:rPr>
                <w:sz w:val="16"/>
                <w:szCs w:val="16"/>
              </w:rPr>
              <w:t>1</w:t>
            </w:r>
          </w:p>
        </w:tc>
        <w:tc>
          <w:tcPr>
            <w:tcW w:w="223" w:type="pct"/>
            <w:shd w:val="solid" w:color="FFFFFF" w:fill="auto"/>
          </w:tcPr>
          <w:p w14:paraId="1CAF47EB" w14:textId="77777777" w:rsidR="007A2774" w:rsidRDefault="007A2774" w:rsidP="00732181">
            <w:pPr>
              <w:pStyle w:val="TAC"/>
              <w:rPr>
                <w:sz w:val="16"/>
                <w:szCs w:val="16"/>
              </w:rPr>
            </w:pPr>
            <w:r>
              <w:rPr>
                <w:sz w:val="16"/>
                <w:szCs w:val="16"/>
              </w:rPr>
              <w:t>F</w:t>
            </w:r>
          </w:p>
        </w:tc>
        <w:tc>
          <w:tcPr>
            <w:tcW w:w="2431"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438" w:type="pct"/>
            <w:shd w:val="solid" w:color="FFFFFF" w:fill="auto"/>
          </w:tcPr>
          <w:p w14:paraId="7E6976DB" w14:textId="77777777" w:rsidR="007A2774" w:rsidRDefault="007A2774" w:rsidP="00732181">
            <w:pPr>
              <w:pStyle w:val="TAC"/>
              <w:rPr>
                <w:sz w:val="16"/>
                <w:szCs w:val="16"/>
              </w:rPr>
            </w:pPr>
            <w:r>
              <w:rPr>
                <w:sz w:val="16"/>
                <w:szCs w:val="16"/>
              </w:rPr>
              <w:t>15.0.0</w:t>
            </w:r>
          </w:p>
        </w:tc>
      </w:tr>
      <w:tr w:rsidR="00981EAB" w:rsidRPr="006B0D02" w14:paraId="378DC95B" w14:textId="77777777" w:rsidTr="000B1020">
        <w:tc>
          <w:tcPr>
            <w:tcW w:w="380"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39" w:type="pct"/>
            <w:shd w:val="solid" w:color="FFFFFF" w:fill="auto"/>
          </w:tcPr>
          <w:p w14:paraId="63230871" w14:textId="77777777" w:rsidR="007A2774" w:rsidRDefault="007A2774" w:rsidP="00732181">
            <w:pPr>
              <w:pStyle w:val="TAC"/>
              <w:rPr>
                <w:sz w:val="16"/>
                <w:szCs w:val="16"/>
              </w:rPr>
            </w:pPr>
            <w:r>
              <w:rPr>
                <w:sz w:val="16"/>
                <w:szCs w:val="16"/>
              </w:rPr>
              <w:t>CT#80</w:t>
            </w:r>
          </w:p>
        </w:tc>
        <w:tc>
          <w:tcPr>
            <w:tcW w:w="629"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266" w:type="pct"/>
            <w:shd w:val="solid" w:color="FFFFFF" w:fill="auto"/>
          </w:tcPr>
          <w:p w14:paraId="105E3B5C" w14:textId="77777777" w:rsidR="007A2774" w:rsidRDefault="007A2774" w:rsidP="00732181">
            <w:pPr>
              <w:pStyle w:val="TAL"/>
              <w:rPr>
                <w:sz w:val="16"/>
                <w:szCs w:val="16"/>
              </w:rPr>
            </w:pPr>
            <w:r>
              <w:rPr>
                <w:sz w:val="16"/>
                <w:szCs w:val="16"/>
              </w:rPr>
              <w:t>0033</w:t>
            </w:r>
          </w:p>
        </w:tc>
        <w:tc>
          <w:tcPr>
            <w:tcW w:w="194" w:type="pct"/>
            <w:shd w:val="solid" w:color="FFFFFF" w:fill="auto"/>
          </w:tcPr>
          <w:p w14:paraId="0A17F258" w14:textId="77777777" w:rsidR="007A2774" w:rsidRDefault="007A2774" w:rsidP="00732181">
            <w:pPr>
              <w:pStyle w:val="TAR"/>
              <w:rPr>
                <w:sz w:val="16"/>
                <w:szCs w:val="16"/>
              </w:rPr>
            </w:pPr>
            <w:r>
              <w:rPr>
                <w:sz w:val="16"/>
                <w:szCs w:val="16"/>
              </w:rPr>
              <w:t>3</w:t>
            </w:r>
          </w:p>
        </w:tc>
        <w:tc>
          <w:tcPr>
            <w:tcW w:w="223" w:type="pct"/>
            <w:shd w:val="solid" w:color="FFFFFF" w:fill="auto"/>
          </w:tcPr>
          <w:p w14:paraId="53B8DD1B" w14:textId="77777777" w:rsidR="007A2774" w:rsidRDefault="007A2774" w:rsidP="00732181">
            <w:pPr>
              <w:pStyle w:val="TAC"/>
              <w:rPr>
                <w:sz w:val="16"/>
                <w:szCs w:val="16"/>
              </w:rPr>
            </w:pPr>
            <w:r>
              <w:rPr>
                <w:sz w:val="16"/>
                <w:szCs w:val="16"/>
              </w:rPr>
              <w:t>B</w:t>
            </w:r>
          </w:p>
        </w:tc>
        <w:tc>
          <w:tcPr>
            <w:tcW w:w="2431"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438" w:type="pct"/>
            <w:shd w:val="solid" w:color="FFFFFF" w:fill="auto"/>
          </w:tcPr>
          <w:p w14:paraId="0B257889" w14:textId="77777777" w:rsidR="007A2774" w:rsidRDefault="007A2774" w:rsidP="00732181">
            <w:pPr>
              <w:pStyle w:val="TAC"/>
              <w:rPr>
                <w:sz w:val="16"/>
                <w:szCs w:val="16"/>
              </w:rPr>
            </w:pPr>
            <w:r>
              <w:rPr>
                <w:sz w:val="16"/>
                <w:szCs w:val="16"/>
              </w:rPr>
              <w:t>15.0.0</w:t>
            </w:r>
          </w:p>
        </w:tc>
      </w:tr>
      <w:tr w:rsidR="00981EAB" w:rsidRPr="006B0D02" w14:paraId="106B73B0" w14:textId="77777777" w:rsidTr="000B1020">
        <w:tc>
          <w:tcPr>
            <w:tcW w:w="380"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39" w:type="pct"/>
            <w:shd w:val="solid" w:color="FFFFFF" w:fill="auto"/>
          </w:tcPr>
          <w:p w14:paraId="23D752C6" w14:textId="77777777" w:rsidR="007A2774" w:rsidRDefault="007A2774" w:rsidP="00732181">
            <w:pPr>
              <w:pStyle w:val="TAC"/>
              <w:rPr>
                <w:sz w:val="16"/>
                <w:szCs w:val="16"/>
              </w:rPr>
            </w:pPr>
            <w:r>
              <w:rPr>
                <w:sz w:val="16"/>
                <w:szCs w:val="16"/>
              </w:rPr>
              <w:t>CT#81</w:t>
            </w:r>
          </w:p>
        </w:tc>
        <w:tc>
          <w:tcPr>
            <w:tcW w:w="629"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266" w:type="pct"/>
            <w:shd w:val="solid" w:color="FFFFFF" w:fill="auto"/>
          </w:tcPr>
          <w:p w14:paraId="0F8D116D" w14:textId="77777777" w:rsidR="007A2774" w:rsidRDefault="007A2774" w:rsidP="00732181">
            <w:pPr>
              <w:pStyle w:val="TAL"/>
              <w:rPr>
                <w:sz w:val="16"/>
                <w:szCs w:val="16"/>
              </w:rPr>
            </w:pPr>
            <w:r>
              <w:rPr>
                <w:sz w:val="16"/>
                <w:szCs w:val="16"/>
              </w:rPr>
              <w:t>0038</w:t>
            </w:r>
          </w:p>
        </w:tc>
        <w:tc>
          <w:tcPr>
            <w:tcW w:w="194" w:type="pct"/>
            <w:shd w:val="solid" w:color="FFFFFF" w:fill="auto"/>
          </w:tcPr>
          <w:p w14:paraId="31E24AAE" w14:textId="77777777" w:rsidR="007A2774" w:rsidRDefault="007A2774" w:rsidP="00732181">
            <w:pPr>
              <w:pStyle w:val="TAR"/>
              <w:rPr>
                <w:sz w:val="16"/>
                <w:szCs w:val="16"/>
              </w:rPr>
            </w:pPr>
          </w:p>
        </w:tc>
        <w:tc>
          <w:tcPr>
            <w:tcW w:w="223" w:type="pct"/>
            <w:shd w:val="solid" w:color="FFFFFF" w:fill="auto"/>
          </w:tcPr>
          <w:p w14:paraId="5157C502" w14:textId="77777777" w:rsidR="007A2774" w:rsidRDefault="007A2774" w:rsidP="00732181">
            <w:pPr>
              <w:pStyle w:val="TAC"/>
              <w:rPr>
                <w:sz w:val="16"/>
                <w:szCs w:val="16"/>
              </w:rPr>
            </w:pPr>
            <w:r>
              <w:rPr>
                <w:sz w:val="16"/>
                <w:szCs w:val="16"/>
              </w:rPr>
              <w:t>F</w:t>
            </w:r>
          </w:p>
        </w:tc>
        <w:tc>
          <w:tcPr>
            <w:tcW w:w="2431"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438" w:type="pct"/>
            <w:shd w:val="solid" w:color="FFFFFF" w:fill="auto"/>
          </w:tcPr>
          <w:p w14:paraId="0A7A49BC" w14:textId="77777777" w:rsidR="007A2774" w:rsidRDefault="007A2774" w:rsidP="00732181">
            <w:pPr>
              <w:pStyle w:val="TAC"/>
              <w:rPr>
                <w:sz w:val="16"/>
                <w:szCs w:val="16"/>
              </w:rPr>
            </w:pPr>
            <w:r>
              <w:rPr>
                <w:sz w:val="16"/>
                <w:szCs w:val="16"/>
              </w:rPr>
              <w:t>15.1.0</w:t>
            </w:r>
          </w:p>
        </w:tc>
      </w:tr>
      <w:tr w:rsidR="00981EAB" w:rsidRPr="006B0D02" w14:paraId="541674CB" w14:textId="77777777" w:rsidTr="000B1020">
        <w:tc>
          <w:tcPr>
            <w:tcW w:w="380"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39" w:type="pct"/>
            <w:shd w:val="solid" w:color="FFFFFF" w:fill="auto"/>
          </w:tcPr>
          <w:p w14:paraId="4A032A94" w14:textId="77777777" w:rsidR="008C28B5" w:rsidRDefault="008C28B5" w:rsidP="00732181">
            <w:pPr>
              <w:pStyle w:val="TAC"/>
              <w:rPr>
                <w:sz w:val="16"/>
                <w:szCs w:val="16"/>
              </w:rPr>
            </w:pPr>
            <w:r>
              <w:rPr>
                <w:sz w:val="16"/>
                <w:szCs w:val="16"/>
              </w:rPr>
              <w:t>CT#83</w:t>
            </w:r>
          </w:p>
        </w:tc>
        <w:tc>
          <w:tcPr>
            <w:tcW w:w="629"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266" w:type="pct"/>
            <w:shd w:val="solid" w:color="FFFFFF" w:fill="auto"/>
          </w:tcPr>
          <w:p w14:paraId="7054A8C6" w14:textId="77777777" w:rsidR="008C28B5" w:rsidRDefault="008C28B5" w:rsidP="00732181">
            <w:pPr>
              <w:pStyle w:val="TAL"/>
              <w:rPr>
                <w:sz w:val="16"/>
                <w:szCs w:val="16"/>
              </w:rPr>
            </w:pPr>
            <w:r>
              <w:rPr>
                <w:sz w:val="16"/>
                <w:szCs w:val="16"/>
              </w:rPr>
              <w:t>0040</w:t>
            </w:r>
          </w:p>
        </w:tc>
        <w:tc>
          <w:tcPr>
            <w:tcW w:w="194" w:type="pct"/>
            <w:shd w:val="solid" w:color="FFFFFF" w:fill="auto"/>
          </w:tcPr>
          <w:p w14:paraId="7ADBAAD6" w14:textId="77777777" w:rsidR="008C28B5" w:rsidRDefault="008C28B5" w:rsidP="00732181">
            <w:pPr>
              <w:pStyle w:val="TAR"/>
              <w:rPr>
                <w:sz w:val="16"/>
                <w:szCs w:val="16"/>
              </w:rPr>
            </w:pPr>
            <w:r>
              <w:rPr>
                <w:sz w:val="16"/>
                <w:szCs w:val="16"/>
              </w:rPr>
              <w:t>1</w:t>
            </w:r>
          </w:p>
        </w:tc>
        <w:tc>
          <w:tcPr>
            <w:tcW w:w="223" w:type="pct"/>
            <w:shd w:val="solid" w:color="FFFFFF" w:fill="auto"/>
          </w:tcPr>
          <w:p w14:paraId="5835DE22" w14:textId="77777777" w:rsidR="008C28B5" w:rsidRDefault="008C28B5" w:rsidP="00732181">
            <w:pPr>
              <w:pStyle w:val="TAC"/>
              <w:rPr>
                <w:sz w:val="16"/>
                <w:szCs w:val="16"/>
              </w:rPr>
            </w:pPr>
            <w:r>
              <w:rPr>
                <w:sz w:val="16"/>
                <w:szCs w:val="16"/>
              </w:rPr>
              <w:t>B</w:t>
            </w:r>
          </w:p>
        </w:tc>
        <w:tc>
          <w:tcPr>
            <w:tcW w:w="2431"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438" w:type="pct"/>
            <w:shd w:val="solid" w:color="FFFFFF" w:fill="auto"/>
          </w:tcPr>
          <w:p w14:paraId="468AC0E2" w14:textId="77777777" w:rsidR="008C28B5" w:rsidRDefault="008C28B5" w:rsidP="00732181">
            <w:pPr>
              <w:pStyle w:val="TAC"/>
              <w:rPr>
                <w:sz w:val="16"/>
                <w:szCs w:val="16"/>
              </w:rPr>
            </w:pPr>
            <w:r>
              <w:rPr>
                <w:sz w:val="16"/>
                <w:szCs w:val="16"/>
              </w:rPr>
              <w:t>16.0.0</w:t>
            </w:r>
          </w:p>
        </w:tc>
      </w:tr>
      <w:tr w:rsidR="00981EAB" w:rsidRPr="006B0D02" w14:paraId="726E31B0" w14:textId="77777777" w:rsidTr="000B1020">
        <w:tc>
          <w:tcPr>
            <w:tcW w:w="380"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39" w:type="pct"/>
            <w:shd w:val="solid" w:color="FFFFFF" w:fill="auto"/>
          </w:tcPr>
          <w:p w14:paraId="0C4746B1" w14:textId="77777777" w:rsidR="003C5764" w:rsidRDefault="003C5764" w:rsidP="00732181">
            <w:pPr>
              <w:pStyle w:val="TAC"/>
              <w:rPr>
                <w:sz w:val="16"/>
                <w:szCs w:val="16"/>
              </w:rPr>
            </w:pPr>
            <w:r>
              <w:rPr>
                <w:sz w:val="16"/>
                <w:szCs w:val="16"/>
              </w:rPr>
              <w:t>CT#84</w:t>
            </w:r>
          </w:p>
        </w:tc>
        <w:tc>
          <w:tcPr>
            <w:tcW w:w="629"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266" w:type="pct"/>
            <w:shd w:val="solid" w:color="FFFFFF" w:fill="auto"/>
          </w:tcPr>
          <w:p w14:paraId="492DBBD3" w14:textId="77777777" w:rsidR="003C5764" w:rsidRDefault="003C5764" w:rsidP="00732181">
            <w:pPr>
              <w:pStyle w:val="TAL"/>
              <w:rPr>
                <w:sz w:val="16"/>
                <w:szCs w:val="16"/>
              </w:rPr>
            </w:pPr>
            <w:r>
              <w:rPr>
                <w:sz w:val="16"/>
                <w:szCs w:val="16"/>
              </w:rPr>
              <w:t>0041</w:t>
            </w:r>
          </w:p>
        </w:tc>
        <w:tc>
          <w:tcPr>
            <w:tcW w:w="194" w:type="pct"/>
            <w:shd w:val="solid" w:color="FFFFFF" w:fill="auto"/>
          </w:tcPr>
          <w:p w14:paraId="7A8B6AEF" w14:textId="77777777" w:rsidR="003C5764" w:rsidRDefault="003C5764" w:rsidP="00732181">
            <w:pPr>
              <w:pStyle w:val="TAR"/>
              <w:rPr>
                <w:sz w:val="16"/>
                <w:szCs w:val="16"/>
              </w:rPr>
            </w:pPr>
            <w:r>
              <w:rPr>
                <w:sz w:val="16"/>
                <w:szCs w:val="16"/>
              </w:rPr>
              <w:t>1</w:t>
            </w:r>
          </w:p>
        </w:tc>
        <w:tc>
          <w:tcPr>
            <w:tcW w:w="223" w:type="pct"/>
            <w:shd w:val="solid" w:color="FFFFFF" w:fill="auto"/>
          </w:tcPr>
          <w:p w14:paraId="5192587F" w14:textId="77777777" w:rsidR="003C5764" w:rsidRDefault="003C5764" w:rsidP="00732181">
            <w:pPr>
              <w:pStyle w:val="TAC"/>
              <w:rPr>
                <w:sz w:val="16"/>
                <w:szCs w:val="16"/>
              </w:rPr>
            </w:pPr>
            <w:r>
              <w:rPr>
                <w:sz w:val="16"/>
                <w:szCs w:val="16"/>
              </w:rPr>
              <w:t>B</w:t>
            </w:r>
          </w:p>
        </w:tc>
        <w:tc>
          <w:tcPr>
            <w:tcW w:w="2431"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438" w:type="pct"/>
            <w:shd w:val="solid" w:color="FFFFFF" w:fill="auto"/>
          </w:tcPr>
          <w:p w14:paraId="70511A63" w14:textId="77777777" w:rsidR="003C5764" w:rsidRDefault="003C5764" w:rsidP="00732181">
            <w:pPr>
              <w:pStyle w:val="TAC"/>
              <w:rPr>
                <w:sz w:val="16"/>
                <w:szCs w:val="16"/>
              </w:rPr>
            </w:pPr>
            <w:r>
              <w:rPr>
                <w:sz w:val="16"/>
                <w:szCs w:val="16"/>
              </w:rPr>
              <w:t>16.1.0</w:t>
            </w:r>
          </w:p>
        </w:tc>
      </w:tr>
      <w:tr w:rsidR="00981EAB" w:rsidRPr="006B0D02" w14:paraId="220977AA" w14:textId="77777777" w:rsidTr="000B1020">
        <w:tc>
          <w:tcPr>
            <w:tcW w:w="380"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39" w:type="pct"/>
            <w:shd w:val="solid" w:color="FFFFFF" w:fill="auto"/>
          </w:tcPr>
          <w:p w14:paraId="0E46BE63" w14:textId="77777777" w:rsidR="00006CD1" w:rsidRDefault="00006CD1" w:rsidP="00006CD1">
            <w:pPr>
              <w:pStyle w:val="TAC"/>
              <w:rPr>
                <w:sz w:val="16"/>
                <w:szCs w:val="16"/>
              </w:rPr>
            </w:pPr>
            <w:r>
              <w:rPr>
                <w:sz w:val="16"/>
                <w:szCs w:val="16"/>
              </w:rPr>
              <w:t>CT#85</w:t>
            </w:r>
          </w:p>
        </w:tc>
        <w:tc>
          <w:tcPr>
            <w:tcW w:w="629"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266" w:type="pct"/>
            <w:shd w:val="solid" w:color="FFFFFF" w:fill="auto"/>
          </w:tcPr>
          <w:p w14:paraId="3B5CDE33" w14:textId="77777777" w:rsidR="00006CD1" w:rsidRDefault="00006CD1" w:rsidP="00006CD1">
            <w:pPr>
              <w:pStyle w:val="TAL"/>
              <w:rPr>
                <w:sz w:val="16"/>
                <w:szCs w:val="16"/>
              </w:rPr>
            </w:pPr>
            <w:r>
              <w:rPr>
                <w:sz w:val="16"/>
                <w:szCs w:val="16"/>
              </w:rPr>
              <w:t>0043</w:t>
            </w:r>
          </w:p>
        </w:tc>
        <w:tc>
          <w:tcPr>
            <w:tcW w:w="194" w:type="pct"/>
            <w:shd w:val="solid" w:color="FFFFFF" w:fill="auto"/>
          </w:tcPr>
          <w:p w14:paraId="74C51873" w14:textId="77777777" w:rsidR="00006CD1" w:rsidRDefault="00006CD1" w:rsidP="00006CD1">
            <w:pPr>
              <w:pStyle w:val="TAR"/>
              <w:rPr>
                <w:sz w:val="16"/>
                <w:szCs w:val="16"/>
              </w:rPr>
            </w:pPr>
            <w:r>
              <w:rPr>
                <w:sz w:val="16"/>
                <w:szCs w:val="16"/>
              </w:rPr>
              <w:t>2</w:t>
            </w:r>
          </w:p>
        </w:tc>
        <w:tc>
          <w:tcPr>
            <w:tcW w:w="223" w:type="pct"/>
            <w:shd w:val="solid" w:color="FFFFFF" w:fill="auto"/>
          </w:tcPr>
          <w:p w14:paraId="4847F062" w14:textId="77777777" w:rsidR="00006CD1" w:rsidRDefault="00006CD1" w:rsidP="00006CD1">
            <w:pPr>
              <w:pStyle w:val="TAC"/>
              <w:rPr>
                <w:sz w:val="16"/>
                <w:szCs w:val="16"/>
              </w:rPr>
            </w:pPr>
            <w:r>
              <w:rPr>
                <w:sz w:val="16"/>
                <w:szCs w:val="16"/>
              </w:rPr>
              <w:t>F</w:t>
            </w:r>
          </w:p>
        </w:tc>
        <w:tc>
          <w:tcPr>
            <w:tcW w:w="2431" w:type="pct"/>
            <w:shd w:val="solid" w:color="FFFFFF" w:fill="auto"/>
          </w:tcPr>
          <w:p w14:paraId="0ADDBC24" w14:textId="77777777" w:rsidR="00006CD1" w:rsidRPr="003C5764" w:rsidRDefault="00006CD1" w:rsidP="00006CD1">
            <w:pPr>
              <w:pStyle w:val="TAL"/>
              <w:rPr>
                <w:sz w:val="16"/>
                <w:szCs w:val="16"/>
              </w:rPr>
            </w:pPr>
            <w:r w:rsidRPr="00006CD1">
              <w:rPr>
                <w:sz w:val="16"/>
                <w:szCs w:val="16"/>
              </w:rPr>
              <w:t>5GSM cause #27 and #70 for NAS MO SM_RetryWaitTime</w:t>
            </w:r>
          </w:p>
        </w:tc>
        <w:tc>
          <w:tcPr>
            <w:tcW w:w="438" w:type="pct"/>
            <w:shd w:val="solid" w:color="FFFFFF" w:fill="auto"/>
          </w:tcPr>
          <w:p w14:paraId="77877110" w14:textId="77777777" w:rsidR="00006CD1" w:rsidRDefault="00006CD1" w:rsidP="00006CD1">
            <w:pPr>
              <w:pStyle w:val="TAC"/>
              <w:rPr>
                <w:sz w:val="16"/>
                <w:szCs w:val="16"/>
              </w:rPr>
            </w:pPr>
            <w:r>
              <w:rPr>
                <w:sz w:val="16"/>
                <w:szCs w:val="16"/>
              </w:rPr>
              <w:t>16.2.0</w:t>
            </w:r>
          </w:p>
        </w:tc>
      </w:tr>
      <w:tr w:rsidR="00981EAB" w:rsidRPr="006B0D02" w14:paraId="48CA48E7" w14:textId="77777777" w:rsidTr="000B1020">
        <w:tc>
          <w:tcPr>
            <w:tcW w:w="380"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39" w:type="pct"/>
            <w:shd w:val="solid" w:color="FFFFFF" w:fill="auto"/>
          </w:tcPr>
          <w:p w14:paraId="2236541C" w14:textId="77777777" w:rsidR="00006CD1" w:rsidRDefault="00006CD1" w:rsidP="00006CD1">
            <w:pPr>
              <w:pStyle w:val="TAC"/>
              <w:rPr>
                <w:sz w:val="16"/>
                <w:szCs w:val="16"/>
              </w:rPr>
            </w:pPr>
            <w:r>
              <w:rPr>
                <w:sz w:val="16"/>
                <w:szCs w:val="16"/>
              </w:rPr>
              <w:t>CT#85</w:t>
            </w:r>
          </w:p>
        </w:tc>
        <w:tc>
          <w:tcPr>
            <w:tcW w:w="629"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266" w:type="pct"/>
            <w:shd w:val="solid" w:color="FFFFFF" w:fill="auto"/>
          </w:tcPr>
          <w:p w14:paraId="18124A0C" w14:textId="77777777" w:rsidR="00006CD1" w:rsidRDefault="00006CD1" w:rsidP="00006CD1">
            <w:pPr>
              <w:pStyle w:val="TAL"/>
              <w:rPr>
                <w:sz w:val="16"/>
                <w:szCs w:val="16"/>
              </w:rPr>
            </w:pPr>
            <w:r>
              <w:rPr>
                <w:sz w:val="16"/>
                <w:szCs w:val="16"/>
              </w:rPr>
              <w:t>0044</w:t>
            </w:r>
          </w:p>
        </w:tc>
        <w:tc>
          <w:tcPr>
            <w:tcW w:w="194" w:type="pct"/>
            <w:shd w:val="solid" w:color="FFFFFF" w:fill="auto"/>
          </w:tcPr>
          <w:p w14:paraId="10AF6B47" w14:textId="77777777" w:rsidR="00006CD1" w:rsidRDefault="00006CD1" w:rsidP="00006CD1">
            <w:pPr>
              <w:pStyle w:val="TAR"/>
              <w:rPr>
                <w:sz w:val="16"/>
                <w:szCs w:val="16"/>
              </w:rPr>
            </w:pPr>
            <w:r>
              <w:rPr>
                <w:sz w:val="16"/>
                <w:szCs w:val="16"/>
              </w:rPr>
              <w:t>1</w:t>
            </w:r>
          </w:p>
        </w:tc>
        <w:tc>
          <w:tcPr>
            <w:tcW w:w="223" w:type="pct"/>
            <w:shd w:val="solid" w:color="FFFFFF" w:fill="auto"/>
          </w:tcPr>
          <w:p w14:paraId="34B3501F" w14:textId="77777777" w:rsidR="00006CD1" w:rsidRDefault="00006CD1" w:rsidP="00006CD1">
            <w:pPr>
              <w:pStyle w:val="TAC"/>
              <w:rPr>
                <w:sz w:val="16"/>
                <w:szCs w:val="16"/>
              </w:rPr>
            </w:pPr>
            <w:r>
              <w:rPr>
                <w:sz w:val="16"/>
                <w:szCs w:val="16"/>
              </w:rPr>
              <w:t>B</w:t>
            </w:r>
          </w:p>
        </w:tc>
        <w:tc>
          <w:tcPr>
            <w:tcW w:w="2431"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438" w:type="pct"/>
            <w:shd w:val="solid" w:color="FFFFFF" w:fill="auto"/>
          </w:tcPr>
          <w:p w14:paraId="78FACE53" w14:textId="77777777" w:rsidR="00006CD1" w:rsidRDefault="00006CD1" w:rsidP="00006CD1">
            <w:pPr>
              <w:pStyle w:val="TAC"/>
              <w:rPr>
                <w:sz w:val="16"/>
                <w:szCs w:val="16"/>
              </w:rPr>
            </w:pPr>
            <w:r>
              <w:rPr>
                <w:sz w:val="16"/>
                <w:szCs w:val="16"/>
              </w:rPr>
              <w:t>16.2.0</w:t>
            </w:r>
          </w:p>
        </w:tc>
      </w:tr>
      <w:tr w:rsidR="00981EAB" w:rsidRPr="006B0D02" w14:paraId="3B5FC539" w14:textId="77777777" w:rsidTr="000B1020">
        <w:tc>
          <w:tcPr>
            <w:tcW w:w="380"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39" w:type="pct"/>
            <w:shd w:val="solid" w:color="FFFFFF" w:fill="auto"/>
          </w:tcPr>
          <w:p w14:paraId="3CD8E97A" w14:textId="77777777" w:rsidR="00A90F51" w:rsidRDefault="00A90F51" w:rsidP="00A90F51">
            <w:pPr>
              <w:pStyle w:val="TAC"/>
              <w:rPr>
                <w:sz w:val="16"/>
                <w:szCs w:val="16"/>
              </w:rPr>
            </w:pPr>
            <w:r>
              <w:rPr>
                <w:sz w:val="16"/>
                <w:szCs w:val="16"/>
              </w:rPr>
              <w:t>CT#87e</w:t>
            </w:r>
          </w:p>
        </w:tc>
        <w:tc>
          <w:tcPr>
            <w:tcW w:w="629"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266" w:type="pct"/>
            <w:shd w:val="solid" w:color="FFFFFF" w:fill="auto"/>
          </w:tcPr>
          <w:p w14:paraId="554F46BD" w14:textId="77777777" w:rsidR="00A90F51" w:rsidRDefault="00A90F51" w:rsidP="00A90F51">
            <w:pPr>
              <w:pStyle w:val="TAL"/>
              <w:rPr>
                <w:sz w:val="16"/>
                <w:szCs w:val="16"/>
              </w:rPr>
            </w:pPr>
            <w:r>
              <w:rPr>
                <w:sz w:val="16"/>
                <w:szCs w:val="16"/>
              </w:rPr>
              <w:t>0045</w:t>
            </w:r>
          </w:p>
        </w:tc>
        <w:tc>
          <w:tcPr>
            <w:tcW w:w="194" w:type="pct"/>
            <w:shd w:val="solid" w:color="FFFFFF" w:fill="auto"/>
          </w:tcPr>
          <w:p w14:paraId="5D59A570" w14:textId="77777777" w:rsidR="00A90F51" w:rsidRDefault="00A90F51" w:rsidP="00A90F51">
            <w:pPr>
              <w:pStyle w:val="TAR"/>
              <w:rPr>
                <w:sz w:val="16"/>
                <w:szCs w:val="16"/>
              </w:rPr>
            </w:pPr>
          </w:p>
        </w:tc>
        <w:tc>
          <w:tcPr>
            <w:tcW w:w="223" w:type="pct"/>
            <w:shd w:val="solid" w:color="FFFFFF" w:fill="auto"/>
          </w:tcPr>
          <w:p w14:paraId="532C9F4A" w14:textId="77777777" w:rsidR="00A90F51" w:rsidRDefault="00A90F51" w:rsidP="00A90F51">
            <w:pPr>
              <w:pStyle w:val="TAC"/>
              <w:rPr>
                <w:sz w:val="16"/>
                <w:szCs w:val="16"/>
              </w:rPr>
            </w:pPr>
            <w:r>
              <w:rPr>
                <w:sz w:val="16"/>
                <w:szCs w:val="16"/>
              </w:rPr>
              <w:t>C</w:t>
            </w:r>
          </w:p>
        </w:tc>
        <w:tc>
          <w:tcPr>
            <w:tcW w:w="2431"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438" w:type="pct"/>
            <w:shd w:val="solid" w:color="FFFFFF" w:fill="auto"/>
          </w:tcPr>
          <w:p w14:paraId="62A6FDB4" w14:textId="77777777" w:rsidR="00A90F51" w:rsidRDefault="00A90F51" w:rsidP="00A90F51">
            <w:pPr>
              <w:pStyle w:val="TAC"/>
              <w:rPr>
                <w:sz w:val="16"/>
                <w:szCs w:val="16"/>
              </w:rPr>
            </w:pPr>
            <w:r>
              <w:rPr>
                <w:sz w:val="16"/>
                <w:szCs w:val="16"/>
              </w:rPr>
              <w:t>16.3.0</w:t>
            </w:r>
          </w:p>
        </w:tc>
      </w:tr>
      <w:tr w:rsidR="00981EAB" w:rsidRPr="006B0D02" w14:paraId="26B7886D" w14:textId="77777777" w:rsidTr="000B1020">
        <w:tc>
          <w:tcPr>
            <w:tcW w:w="380"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39" w:type="pct"/>
            <w:shd w:val="solid" w:color="FFFFFF" w:fill="auto"/>
          </w:tcPr>
          <w:p w14:paraId="69FD8913" w14:textId="77777777" w:rsidR="00A90F51" w:rsidRDefault="00A90F51" w:rsidP="00A90F51">
            <w:pPr>
              <w:pStyle w:val="TAC"/>
              <w:rPr>
                <w:sz w:val="16"/>
                <w:szCs w:val="16"/>
              </w:rPr>
            </w:pPr>
            <w:r>
              <w:rPr>
                <w:sz w:val="16"/>
                <w:szCs w:val="16"/>
              </w:rPr>
              <w:t>CT#87e</w:t>
            </w:r>
          </w:p>
        </w:tc>
        <w:tc>
          <w:tcPr>
            <w:tcW w:w="629"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266" w:type="pct"/>
            <w:shd w:val="solid" w:color="FFFFFF" w:fill="auto"/>
          </w:tcPr>
          <w:p w14:paraId="667DAC25" w14:textId="77777777" w:rsidR="00A90F51" w:rsidRDefault="00A90F51" w:rsidP="00A90F51">
            <w:pPr>
              <w:pStyle w:val="TAL"/>
              <w:rPr>
                <w:sz w:val="16"/>
                <w:szCs w:val="16"/>
              </w:rPr>
            </w:pPr>
            <w:r>
              <w:rPr>
                <w:sz w:val="16"/>
                <w:szCs w:val="16"/>
              </w:rPr>
              <w:t>0046</w:t>
            </w:r>
          </w:p>
        </w:tc>
        <w:tc>
          <w:tcPr>
            <w:tcW w:w="194" w:type="pct"/>
            <w:shd w:val="solid" w:color="FFFFFF" w:fill="auto"/>
          </w:tcPr>
          <w:p w14:paraId="7E41E865" w14:textId="77777777" w:rsidR="00A90F51" w:rsidRDefault="00A90F51" w:rsidP="00A90F51">
            <w:pPr>
              <w:pStyle w:val="TAR"/>
              <w:rPr>
                <w:sz w:val="16"/>
                <w:szCs w:val="16"/>
              </w:rPr>
            </w:pPr>
            <w:r>
              <w:rPr>
                <w:sz w:val="16"/>
                <w:szCs w:val="16"/>
              </w:rPr>
              <w:t>2</w:t>
            </w:r>
          </w:p>
        </w:tc>
        <w:tc>
          <w:tcPr>
            <w:tcW w:w="223" w:type="pct"/>
            <w:shd w:val="solid" w:color="FFFFFF" w:fill="auto"/>
          </w:tcPr>
          <w:p w14:paraId="417D6C8B" w14:textId="77777777" w:rsidR="00A90F51" w:rsidRDefault="00A90F51" w:rsidP="00A90F51">
            <w:pPr>
              <w:pStyle w:val="TAC"/>
              <w:rPr>
                <w:sz w:val="16"/>
                <w:szCs w:val="16"/>
              </w:rPr>
            </w:pPr>
            <w:r>
              <w:rPr>
                <w:sz w:val="16"/>
                <w:szCs w:val="16"/>
              </w:rPr>
              <w:t>B</w:t>
            </w:r>
          </w:p>
        </w:tc>
        <w:tc>
          <w:tcPr>
            <w:tcW w:w="2431"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438" w:type="pct"/>
            <w:shd w:val="solid" w:color="FFFFFF" w:fill="auto"/>
          </w:tcPr>
          <w:p w14:paraId="0D238525" w14:textId="77777777" w:rsidR="00A90F51" w:rsidRDefault="00A90F51" w:rsidP="00A90F51">
            <w:pPr>
              <w:pStyle w:val="TAC"/>
              <w:rPr>
                <w:sz w:val="16"/>
                <w:szCs w:val="16"/>
              </w:rPr>
            </w:pPr>
            <w:r>
              <w:rPr>
                <w:sz w:val="16"/>
                <w:szCs w:val="16"/>
              </w:rPr>
              <w:t>16.3.0</w:t>
            </w:r>
          </w:p>
        </w:tc>
      </w:tr>
      <w:tr w:rsidR="00981EAB" w:rsidRPr="006B0D02" w14:paraId="0A48E35D" w14:textId="77777777" w:rsidTr="000B1020">
        <w:tc>
          <w:tcPr>
            <w:tcW w:w="380"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39" w:type="pct"/>
            <w:shd w:val="solid" w:color="FFFFFF" w:fill="auto"/>
          </w:tcPr>
          <w:p w14:paraId="2508AE52" w14:textId="77777777" w:rsidR="00A90F51" w:rsidRDefault="00A90F51" w:rsidP="00A90F51">
            <w:pPr>
              <w:pStyle w:val="TAC"/>
              <w:rPr>
                <w:sz w:val="16"/>
                <w:szCs w:val="16"/>
              </w:rPr>
            </w:pPr>
            <w:r>
              <w:rPr>
                <w:sz w:val="16"/>
                <w:szCs w:val="16"/>
              </w:rPr>
              <w:t>CT#87e</w:t>
            </w:r>
          </w:p>
        </w:tc>
        <w:tc>
          <w:tcPr>
            <w:tcW w:w="629"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266" w:type="pct"/>
            <w:shd w:val="solid" w:color="FFFFFF" w:fill="auto"/>
          </w:tcPr>
          <w:p w14:paraId="7B2439A7" w14:textId="77777777" w:rsidR="00A90F51" w:rsidRDefault="00A11C86" w:rsidP="00A90F51">
            <w:pPr>
              <w:pStyle w:val="TAL"/>
              <w:rPr>
                <w:sz w:val="16"/>
                <w:szCs w:val="16"/>
              </w:rPr>
            </w:pPr>
            <w:r>
              <w:rPr>
                <w:sz w:val="16"/>
                <w:szCs w:val="16"/>
              </w:rPr>
              <w:t>0048</w:t>
            </w:r>
          </w:p>
        </w:tc>
        <w:tc>
          <w:tcPr>
            <w:tcW w:w="194" w:type="pct"/>
            <w:shd w:val="solid" w:color="FFFFFF" w:fill="auto"/>
          </w:tcPr>
          <w:p w14:paraId="37C4A2EC" w14:textId="77777777" w:rsidR="00A90F51" w:rsidRDefault="00A11C86" w:rsidP="00A90F51">
            <w:pPr>
              <w:pStyle w:val="TAR"/>
              <w:rPr>
                <w:sz w:val="16"/>
                <w:szCs w:val="16"/>
              </w:rPr>
            </w:pPr>
            <w:r>
              <w:rPr>
                <w:sz w:val="16"/>
                <w:szCs w:val="16"/>
              </w:rPr>
              <w:t>1</w:t>
            </w:r>
          </w:p>
        </w:tc>
        <w:tc>
          <w:tcPr>
            <w:tcW w:w="223" w:type="pct"/>
            <w:shd w:val="solid" w:color="FFFFFF" w:fill="auto"/>
          </w:tcPr>
          <w:p w14:paraId="0DAAF6E7" w14:textId="77777777" w:rsidR="00A90F51" w:rsidRDefault="00A11C86" w:rsidP="00A90F51">
            <w:pPr>
              <w:pStyle w:val="TAC"/>
              <w:rPr>
                <w:sz w:val="16"/>
                <w:szCs w:val="16"/>
              </w:rPr>
            </w:pPr>
            <w:r>
              <w:rPr>
                <w:sz w:val="16"/>
                <w:szCs w:val="16"/>
              </w:rPr>
              <w:t>C</w:t>
            </w:r>
          </w:p>
        </w:tc>
        <w:tc>
          <w:tcPr>
            <w:tcW w:w="2431"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438" w:type="pct"/>
            <w:shd w:val="solid" w:color="FFFFFF" w:fill="auto"/>
          </w:tcPr>
          <w:p w14:paraId="7EE09F36" w14:textId="77777777" w:rsidR="00A90F51" w:rsidRDefault="00A90F51" w:rsidP="00A90F51">
            <w:pPr>
              <w:pStyle w:val="TAC"/>
              <w:rPr>
                <w:sz w:val="16"/>
                <w:szCs w:val="16"/>
              </w:rPr>
            </w:pPr>
            <w:r>
              <w:rPr>
                <w:sz w:val="16"/>
                <w:szCs w:val="16"/>
              </w:rPr>
              <w:t>16.3.0</w:t>
            </w:r>
          </w:p>
        </w:tc>
      </w:tr>
      <w:tr w:rsidR="00981EAB" w:rsidRPr="006B0D02" w14:paraId="4C64B114" w14:textId="77777777" w:rsidTr="000B1020">
        <w:tc>
          <w:tcPr>
            <w:tcW w:w="380"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39" w:type="pct"/>
            <w:shd w:val="solid" w:color="FFFFFF" w:fill="auto"/>
          </w:tcPr>
          <w:p w14:paraId="2AA16D2A" w14:textId="77777777" w:rsidR="009258C8" w:rsidRDefault="009258C8" w:rsidP="00A90F51">
            <w:pPr>
              <w:pStyle w:val="TAC"/>
              <w:rPr>
                <w:sz w:val="16"/>
                <w:szCs w:val="16"/>
              </w:rPr>
            </w:pPr>
            <w:r>
              <w:rPr>
                <w:sz w:val="16"/>
                <w:szCs w:val="16"/>
              </w:rPr>
              <w:t>CT#88e</w:t>
            </w:r>
          </w:p>
        </w:tc>
        <w:tc>
          <w:tcPr>
            <w:tcW w:w="629"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266" w:type="pct"/>
            <w:shd w:val="solid" w:color="FFFFFF" w:fill="auto"/>
          </w:tcPr>
          <w:p w14:paraId="4005AA69" w14:textId="77777777" w:rsidR="009258C8" w:rsidRDefault="009258C8" w:rsidP="00A90F51">
            <w:pPr>
              <w:pStyle w:val="TAL"/>
              <w:rPr>
                <w:sz w:val="16"/>
                <w:szCs w:val="16"/>
              </w:rPr>
            </w:pPr>
            <w:r>
              <w:rPr>
                <w:sz w:val="16"/>
                <w:szCs w:val="16"/>
              </w:rPr>
              <w:t>0050</w:t>
            </w:r>
          </w:p>
        </w:tc>
        <w:tc>
          <w:tcPr>
            <w:tcW w:w="194" w:type="pct"/>
            <w:shd w:val="solid" w:color="FFFFFF" w:fill="auto"/>
          </w:tcPr>
          <w:p w14:paraId="3467641F" w14:textId="77777777" w:rsidR="009258C8" w:rsidRDefault="009258C8" w:rsidP="00A90F51">
            <w:pPr>
              <w:pStyle w:val="TAR"/>
              <w:rPr>
                <w:sz w:val="16"/>
                <w:szCs w:val="16"/>
              </w:rPr>
            </w:pPr>
          </w:p>
        </w:tc>
        <w:tc>
          <w:tcPr>
            <w:tcW w:w="223" w:type="pct"/>
            <w:shd w:val="solid" w:color="FFFFFF" w:fill="auto"/>
          </w:tcPr>
          <w:p w14:paraId="7D78DB44" w14:textId="77777777" w:rsidR="009258C8" w:rsidRDefault="009258C8" w:rsidP="00A90F51">
            <w:pPr>
              <w:pStyle w:val="TAC"/>
              <w:rPr>
                <w:sz w:val="16"/>
                <w:szCs w:val="16"/>
              </w:rPr>
            </w:pPr>
            <w:r>
              <w:rPr>
                <w:sz w:val="16"/>
                <w:szCs w:val="16"/>
              </w:rPr>
              <w:t>F</w:t>
            </w:r>
          </w:p>
        </w:tc>
        <w:tc>
          <w:tcPr>
            <w:tcW w:w="2431"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438" w:type="pct"/>
            <w:shd w:val="solid" w:color="FFFFFF" w:fill="auto"/>
          </w:tcPr>
          <w:p w14:paraId="03ED9473" w14:textId="77777777" w:rsidR="009258C8" w:rsidRDefault="009258C8" w:rsidP="00A90F51">
            <w:pPr>
              <w:pStyle w:val="TAC"/>
              <w:rPr>
                <w:sz w:val="16"/>
                <w:szCs w:val="16"/>
              </w:rPr>
            </w:pPr>
            <w:r>
              <w:rPr>
                <w:sz w:val="16"/>
                <w:szCs w:val="16"/>
              </w:rPr>
              <w:t>16.4.0</w:t>
            </w:r>
          </w:p>
        </w:tc>
      </w:tr>
      <w:tr w:rsidR="00981EAB" w:rsidRPr="006B0D02" w14:paraId="60A1D83C" w14:textId="77777777" w:rsidTr="000B1020">
        <w:tc>
          <w:tcPr>
            <w:tcW w:w="380"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39" w:type="pct"/>
            <w:shd w:val="solid" w:color="FFFFFF" w:fill="auto"/>
          </w:tcPr>
          <w:p w14:paraId="2DC14915" w14:textId="77777777" w:rsidR="009258C8" w:rsidRDefault="009258C8" w:rsidP="009258C8">
            <w:pPr>
              <w:pStyle w:val="TAC"/>
              <w:rPr>
                <w:sz w:val="16"/>
                <w:szCs w:val="16"/>
              </w:rPr>
            </w:pPr>
            <w:r>
              <w:rPr>
                <w:sz w:val="16"/>
                <w:szCs w:val="16"/>
              </w:rPr>
              <w:t>CT#88e</w:t>
            </w:r>
          </w:p>
        </w:tc>
        <w:tc>
          <w:tcPr>
            <w:tcW w:w="629"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266" w:type="pct"/>
            <w:shd w:val="solid" w:color="FFFFFF" w:fill="auto"/>
          </w:tcPr>
          <w:p w14:paraId="63116810" w14:textId="77777777" w:rsidR="009258C8" w:rsidRDefault="009258C8" w:rsidP="009258C8">
            <w:pPr>
              <w:pStyle w:val="TAL"/>
              <w:rPr>
                <w:sz w:val="16"/>
                <w:szCs w:val="16"/>
              </w:rPr>
            </w:pPr>
            <w:r>
              <w:rPr>
                <w:sz w:val="16"/>
                <w:szCs w:val="16"/>
              </w:rPr>
              <w:t>0051</w:t>
            </w:r>
          </w:p>
        </w:tc>
        <w:tc>
          <w:tcPr>
            <w:tcW w:w="194" w:type="pct"/>
            <w:shd w:val="solid" w:color="FFFFFF" w:fill="auto"/>
          </w:tcPr>
          <w:p w14:paraId="2DD2100C" w14:textId="77777777" w:rsidR="009258C8" w:rsidRDefault="009258C8" w:rsidP="009258C8">
            <w:pPr>
              <w:pStyle w:val="TAR"/>
              <w:rPr>
                <w:sz w:val="16"/>
                <w:szCs w:val="16"/>
              </w:rPr>
            </w:pPr>
            <w:r>
              <w:rPr>
                <w:sz w:val="16"/>
                <w:szCs w:val="16"/>
              </w:rPr>
              <w:t>2</w:t>
            </w:r>
          </w:p>
        </w:tc>
        <w:tc>
          <w:tcPr>
            <w:tcW w:w="223" w:type="pct"/>
            <w:shd w:val="solid" w:color="FFFFFF" w:fill="auto"/>
          </w:tcPr>
          <w:p w14:paraId="6EBE54DA" w14:textId="77777777" w:rsidR="009258C8" w:rsidRDefault="009258C8" w:rsidP="009258C8">
            <w:pPr>
              <w:pStyle w:val="TAC"/>
              <w:rPr>
                <w:sz w:val="16"/>
                <w:szCs w:val="16"/>
              </w:rPr>
            </w:pPr>
            <w:r>
              <w:rPr>
                <w:sz w:val="16"/>
                <w:szCs w:val="16"/>
              </w:rPr>
              <w:t>B</w:t>
            </w:r>
          </w:p>
        </w:tc>
        <w:tc>
          <w:tcPr>
            <w:tcW w:w="2431"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438" w:type="pct"/>
            <w:shd w:val="solid" w:color="FFFFFF" w:fill="auto"/>
          </w:tcPr>
          <w:p w14:paraId="6549F0A5" w14:textId="77777777" w:rsidR="009258C8" w:rsidRDefault="009258C8" w:rsidP="009258C8">
            <w:pPr>
              <w:pStyle w:val="TAC"/>
              <w:rPr>
                <w:sz w:val="16"/>
                <w:szCs w:val="16"/>
              </w:rPr>
            </w:pPr>
            <w:r>
              <w:rPr>
                <w:sz w:val="16"/>
                <w:szCs w:val="16"/>
              </w:rPr>
              <w:t>16.4.0</w:t>
            </w:r>
          </w:p>
        </w:tc>
      </w:tr>
      <w:tr w:rsidR="00981EAB" w:rsidRPr="006B0D02" w14:paraId="6E56BB1E" w14:textId="77777777" w:rsidTr="000B1020">
        <w:tc>
          <w:tcPr>
            <w:tcW w:w="380"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39" w:type="pct"/>
            <w:shd w:val="solid" w:color="FFFFFF" w:fill="auto"/>
          </w:tcPr>
          <w:p w14:paraId="35B0D90F" w14:textId="77777777" w:rsidR="004F0BD8" w:rsidRDefault="004F0BD8" w:rsidP="009258C8">
            <w:pPr>
              <w:pStyle w:val="TAC"/>
              <w:rPr>
                <w:sz w:val="16"/>
                <w:szCs w:val="16"/>
              </w:rPr>
            </w:pPr>
            <w:r>
              <w:rPr>
                <w:sz w:val="16"/>
                <w:szCs w:val="16"/>
              </w:rPr>
              <w:t>CT#89e</w:t>
            </w:r>
          </w:p>
        </w:tc>
        <w:tc>
          <w:tcPr>
            <w:tcW w:w="629"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266" w:type="pct"/>
            <w:shd w:val="solid" w:color="FFFFFF" w:fill="auto"/>
          </w:tcPr>
          <w:p w14:paraId="48B048B7" w14:textId="77777777" w:rsidR="004F0BD8" w:rsidRDefault="004F0BD8" w:rsidP="009258C8">
            <w:pPr>
              <w:pStyle w:val="TAL"/>
              <w:rPr>
                <w:sz w:val="16"/>
                <w:szCs w:val="16"/>
              </w:rPr>
            </w:pPr>
            <w:r>
              <w:rPr>
                <w:sz w:val="16"/>
                <w:szCs w:val="16"/>
              </w:rPr>
              <w:t>0052</w:t>
            </w:r>
          </w:p>
        </w:tc>
        <w:tc>
          <w:tcPr>
            <w:tcW w:w="194" w:type="pct"/>
            <w:shd w:val="solid" w:color="FFFFFF" w:fill="auto"/>
          </w:tcPr>
          <w:p w14:paraId="2DE26E9F" w14:textId="77777777" w:rsidR="004F0BD8" w:rsidRDefault="004F0BD8" w:rsidP="009258C8">
            <w:pPr>
              <w:pStyle w:val="TAR"/>
              <w:rPr>
                <w:sz w:val="16"/>
                <w:szCs w:val="16"/>
              </w:rPr>
            </w:pPr>
          </w:p>
        </w:tc>
        <w:tc>
          <w:tcPr>
            <w:tcW w:w="223" w:type="pct"/>
            <w:shd w:val="solid" w:color="FFFFFF" w:fill="auto"/>
          </w:tcPr>
          <w:p w14:paraId="62BA90F1" w14:textId="77777777" w:rsidR="004F0BD8" w:rsidRDefault="004F0BD8" w:rsidP="009258C8">
            <w:pPr>
              <w:pStyle w:val="TAC"/>
              <w:rPr>
                <w:sz w:val="16"/>
                <w:szCs w:val="16"/>
              </w:rPr>
            </w:pPr>
            <w:r>
              <w:rPr>
                <w:sz w:val="16"/>
                <w:szCs w:val="16"/>
              </w:rPr>
              <w:t>F</w:t>
            </w:r>
          </w:p>
        </w:tc>
        <w:tc>
          <w:tcPr>
            <w:tcW w:w="2431"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438" w:type="pct"/>
            <w:shd w:val="solid" w:color="FFFFFF" w:fill="auto"/>
          </w:tcPr>
          <w:p w14:paraId="7490B403" w14:textId="77777777" w:rsidR="004F0BD8" w:rsidRDefault="004F0BD8" w:rsidP="009258C8">
            <w:pPr>
              <w:pStyle w:val="TAC"/>
              <w:rPr>
                <w:sz w:val="16"/>
                <w:szCs w:val="16"/>
              </w:rPr>
            </w:pPr>
            <w:r>
              <w:rPr>
                <w:sz w:val="16"/>
                <w:szCs w:val="16"/>
              </w:rPr>
              <w:t>16.5.0</w:t>
            </w:r>
          </w:p>
        </w:tc>
      </w:tr>
      <w:tr w:rsidR="00981EAB" w:rsidRPr="006B0D02" w14:paraId="426B3C44" w14:textId="77777777" w:rsidTr="000B1020">
        <w:tc>
          <w:tcPr>
            <w:tcW w:w="380"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39" w:type="pct"/>
            <w:shd w:val="solid" w:color="FFFFFF" w:fill="auto"/>
          </w:tcPr>
          <w:p w14:paraId="35824ED1" w14:textId="77777777" w:rsidR="006D7095" w:rsidRDefault="006D7095" w:rsidP="009258C8">
            <w:pPr>
              <w:pStyle w:val="TAC"/>
              <w:rPr>
                <w:sz w:val="16"/>
                <w:szCs w:val="16"/>
              </w:rPr>
            </w:pPr>
            <w:r>
              <w:rPr>
                <w:sz w:val="16"/>
                <w:szCs w:val="16"/>
              </w:rPr>
              <w:t>CT#91e</w:t>
            </w:r>
          </w:p>
        </w:tc>
        <w:tc>
          <w:tcPr>
            <w:tcW w:w="629"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266" w:type="pct"/>
            <w:shd w:val="solid" w:color="FFFFFF" w:fill="auto"/>
          </w:tcPr>
          <w:p w14:paraId="720FA747" w14:textId="77777777" w:rsidR="006D7095" w:rsidRDefault="006D7095" w:rsidP="009258C8">
            <w:pPr>
              <w:pStyle w:val="TAL"/>
              <w:rPr>
                <w:sz w:val="16"/>
                <w:szCs w:val="16"/>
              </w:rPr>
            </w:pPr>
            <w:r>
              <w:rPr>
                <w:sz w:val="16"/>
                <w:szCs w:val="16"/>
              </w:rPr>
              <w:t>0053</w:t>
            </w:r>
          </w:p>
        </w:tc>
        <w:tc>
          <w:tcPr>
            <w:tcW w:w="194" w:type="pct"/>
            <w:shd w:val="solid" w:color="FFFFFF" w:fill="auto"/>
          </w:tcPr>
          <w:p w14:paraId="5D913C30" w14:textId="77777777" w:rsidR="006D7095" w:rsidRDefault="006D7095" w:rsidP="009258C8">
            <w:pPr>
              <w:pStyle w:val="TAR"/>
              <w:rPr>
                <w:sz w:val="16"/>
                <w:szCs w:val="16"/>
              </w:rPr>
            </w:pPr>
            <w:r>
              <w:rPr>
                <w:sz w:val="16"/>
                <w:szCs w:val="16"/>
              </w:rPr>
              <w:t>2</w:t>
            </w:r>
          </w:p>
        </w:tc>
        <w:tc>
          <w:tcPr>
            <w:tcW w:w="223" w:type="pct"/>
            <w:shd w:val="solid" w:color="FFFFFF" w:fill="auto"/>
          </w:tcPr>
          <w:p w14:paraId="27BEDEC5" w14:textId="77777777" w:rsidR="006D7095" w:rsidRDefault="006D7095" w:rsidP="009258C8">
            <w:pPr>
              <w:pStyle w:val="TAC"/>
              <w:rPr>
                <w:sz w:val="16"/>
                <w:szCs w:val="16"/>
              </w:rPr>
            </w:pPr>
            <w:r>
              <w:rPr>
                <w:sz w:val="16"/>
                <w:szCs w:val="16"/>
              </w:rPr>
              <w:t>F</w:t>
            </w:r>
          </w:p>
        </w:tc>
        <w:tc>
          <w:tcPr>
            <w:tcW w:w="2431"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438" w:type="pct"/>
            <w:shd w:val="solid" w:color="FFFFFF" w:fill="auto"/>
          </w:tcPr>
          <w:p w14:paraId="04155BB1" w14:textId="77777777" w:rsidR="006D7095" w:rsidRDefault="006D7095" w:rsidP="009258C8">
            <w:pPr>
              <w:pStyle w:val="TAC"/>
              <w:rPr>
                <w:sz w:val="16"/>
                <w:szCs w:val="16"/>
              </w:rPr>
            </w:pPr>
            <w:r>
              <w:rPr>
                <w:sz w:val="16"/>
                <w:szCs w:val="16"/>
              </w:rPr>
              <w:t>16.6.0</w:t>
            </w:r>
          </w:p>
        </w:tc>
      </w:tr>
      <w:tr w:rsidR="00981EAB" w:rsidRPr="006B0D02" w14:paraId="3887E55C" w14:textId="77777777" w:rsidTr="000B1020">
        <w:tc>
          <w:tcPr>
            <w:tcW w:w="380"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39" w:type="pct"/>
            <w:shd w:val="solid" w:color="FFFFFF" w:fill="auto"/>
          </w:tcPr>
          <w:p w14:paraId="70558860" w14:textId="77777777" w:rsidR="00EB0196" w:rsidRDefault="00EB0196" w:rsidP="009258C8">
            <w:pPr>
              <w:pStyle w:val="TAC"/>
              <w:rPr>
                <w:sz w:val="16"/>
                <w:szCs w:val="16"/>
              </w:rPr>
            </w:pPr>
            <w:r>
              <w:rPr>
                <w:sz w:val="16"/>
                <w:szCs w:val="16"/>
              </w:rPr>
              <w:t>CT#93e</w:t>
            </w:r>
          </w:p>
        </w:tc>
        <w:tc>
          <w:tcPr>
            <w:tcW w:w="629"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266" w:type="pct"/>
            <w:shd w:val="solid" w:color="FFFFFF" w:fill="auto"/>
          </w:tcPr>
          <w:p w14:paraId="55A64B9D" w14:textId="77777777" w:rsidR="00EB0196" w:rsidRDefault="00EB0196" w:rsidP="009258C8">
            <w:pPr>
              <w:pStyle w:val="TAL"/>
              <w:rPr>
                <w:sz w:val="16"/>
                <w:szCs w:val="16"/>
              </w:rPr>
            </w:pPr>
            <w:r>
              <w:rPr>
                <w:sz w:val="16"/>
                <w:szCs w:val="16"/>
              </w:rPr>
              <w:t>0054</w:t>
            </w:r>
          </w:p>
        </w:tc>
        <w:tc>
          <w:tcPr>
            <w:tcW w:w="194" w:type="pct"/>
            <w:shd w:val="solid" w:color="FFFFFF" w:fill="auto"/>
          </w:tcPr>
          <w:p w14:paraId="67AFB3BA" w14:textId="77777777" w:rsidR="00EB0196" w:rsidRDefault="00EB0196" w:rsidP="009258C8">
            <w:pPr>
              <w:pStyle w:val="TAR"/>
              <w:rPr>
                <w:sz w:val="16"/>
                <w:szCs w:val="16"/>
              </w:rPr>
            </w:pPr>
            <w:r>
              <w:rPr>
                <w:sz w:val="16"/>
                <w:szCs w:val="16"/>
              </w:rPr>
              <w:t>1</w:t>
            </w:r>
          </w:p>
        </w:tc>
        <w:tc>
          <w:tcPr>
            <w:tcW w:w="223" w:type="pct"/>
            <w:shd w:val="solid" w:color="FFFFFF" w:fill="auto"/>
          </w:tcPr>
          <w:p w14:paraId="5A8EE3C6" w14:textId="77777777" w:rsidR="00EB0196" w:rsidRDefault="00EB0196" w:rsidP="009258C8">
            <w:pPr>
              <w:pStyle w:val="TAC"/>
              <w:rPr>
                <w:sz w:val="16"/>
                <w:szCs w:val="16"/>
              </w:rPr>
            </w:pPr>
            <w:r>
              <w:rPr>
                <w:sz w:val="16"/>
                <w:szCs w:val="16"/>
              </w:rPr>
              <w:t>B</w:t>
            </w:r>
          </w:p>
        </w:tc>
        <w:tc>
          <w:tcPr>
            <w:tcW w:w="2431"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438"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981EAB" w:rsidRPr="006B0D02" w14:paraId="1B607D71" w14:textId="77777777" w:rsidTr="000B1020">
        <w:tc>
          <w:tcPr>
            <w:tcW w:w="380"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39"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629"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266" w:type="pct"/>
            <w:shd w:val="solid" w:color="FFFFFF" w:fill="auto"/>
          </w:tcPr>
          <w:p w14:paraId="3F6D30CD" w14:textId="77777777" w:rsidR="00D97DC4" w:rsidRDefault="00D97DC4" w:rsidP="009258C8">
            <w:pPr>
              <w:pStyle w:val="TAL"/>
              <w:rPr>
                <w:sz w:val="16"/>
                <w:szCs w:val="16"/>
              </w:rPr>
            </w:pPr>
            <w:r>
              <w:rPr>
                <w:sz w:val="16"/>
                <w:szCs w:val="16"/>
              </w:rPr>
              <w:t>0055</w:t>
            </w:r>
          </w:p>
        </w:tc>
        <w:tc>
          <w:tcPr>
            <w:tcW w:w="194" w:type="pct"/>
            <w:shd w:val="solid" w:color="FFFFFF" w:fill="auto"/>
          </w:tcPr>
          <w:p w14:paraId="5AF5EEE7" w14:textId="77777777" w:rsidR="00D97DC4" w:rsidRDefault="00D97DC4" w:rsidP="009258C8">
            <w:pPr>
              <w:pStyle w:val="TAR"/>
              <w:rPr>
                <w:sz w:val="16"/>
                <w:szCs w:val="16"/>
              </w:rPr>
            </w:pPr>
            <w:r>
              <w:rPr>
                <w:sz w:val="16"/>
                <w:szCs w:val="16"/>
              </w:rPr>
              <w:t>1</w:t>
            </w:r>
          </w:p>
        </w:tc>
        <w:tc>
          <w:tcPr>
            <w:tcW w:w="223" w:type="pct"/>
            <w:shd w:val="solid" w:color="FFFFFF" w:fill="auto"/>
          </w:tcPr>
          <w:p w14:paraId="27DB0A3B" w14:textId="77777777" w:rsidR="00D97DC4" w:rsidRDefault="00D97DC4" w:rsidP="009258C8">
            <w:pPr>
              <w:pStyle w:val="TAC"/>
              <w:rPr>
                <w:sz w:val="16"/>
                <w:szCs w:val="16"/>
              </w:rPr>
            </w:pPr>
            <w:r>
              <w:rPr>
                <w:sz w:val="16"/>
                <w:szCs w:val="16"/>
              </w:rPr>
              <w:t>F</w:t>
            </w:r>
          </w:p>
        </w:tc>
        <w:tc>
          <w:tcPr>
            <w:tcW w:w="2431"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438"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81EAB" w:rsidRPr="006B0D02" w14:paraId="500022C0" w14:textId="77777777" w:rsidTr="000B1020">
        <w:tc>
          <w:tcPr>
            <w:tcW w:w="380"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39" w:type="pct"/>
            <w:shd w:val="solid" w:color="FFFFFF" w:fill="auto"/>
          </w:tcPr>
          <w:p w14:paraId="4A8B8C29" w14:textId="26EF8D18" w:rsidR="00950705" w:rsidRDefault="00950705" w:rsidP="009258C8">
            <w:pPr>
              <w:pStyle w:val="TAC"/>
              <w:rPr>
                <w:sz w:val="16"/>
                <w:szCs w:val="16"/>
              </w:rPr>
            </w:pPr>
            <w:r>
              <w:rPr>
                <w:sz w:val="16"/>
                <w:szCs w:val="16"/>
              </w:rPr>
              <w:t>CT#95e</w:t>
            </w:r>
          </w:p>
        </w:tc>
        <w:tc>
          <w:tcPr>
            <w:tcW w:w="629"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266" w:type="pct"/>
            <w:shd w:val="solid" w:color="FFFFFF" w:fill="auto"/>
          </w:tcPr>
          <w:p w14:paraId="448DB185" w14:textId="0E0151FF" w:rsidR="00950705" w:rsidRDefault="00950705" w:rsidP="009258C8">
            <w:pPr>
              <w:pStyle w:val="TAL"/>
              <w:rPr>
                <w:sz w:val="16"/>
                <w:szCs w:val="16"/>
              </w:rPr>
            </w:pPr>
            <w:r>
              <w:rPr>
                <w:sz w:val="16"/>
                <w:szCs w:val="16"/>
              </w:rPr>
              <w:t>0058</w:t>
            </w:r>
          </w:p>
        </w:tc>
        <w:tc>
          <w:tcPr>
            <w:tcW w:w="194" w:type="pct"/>
            <w:shd w:val="solid" w:color="FFFFFF" w:fill="auto"/>
          </w:tcPr>
          <w:p w14:paraId="0AE01FCC" w14:textId="714D0EC6" w:rsidR="00950705" w:rsidRDefault="00950705" w:rsidP="009258C8">
            <w:pPr>
              <w:pStyle w:val="TAR"/>
              <w:rPr>
                <w:sz w:val="16"/>
                <w:szCs w:val="16"/>
              </w:rPr>
            </w:pPr>
            <w:r>
              <w:rPr>
                <w:sz w:val="16"/>
                <w:szCs w:val="16"/>
              </w:rPr>
              <w:t>-</w:t>
            </w:r>
          </w:p>
        </w:tc>
        <w:tc>
          <w:tcPr>
            <w:tcW w:w="223" w:type="pct"/>
            <w:shd w:val="solid" w:color="FFFFFF" w:fill="auto"/>
          </w:tcPr>
          <w:p w14:paraId="53309ED7" w14:textId="1994683D" w:rsidR="00950705" w:rsidRDefault="00950705" w:rsidP="009258C8">
            <w:pPr>
              <w:pStyle w:val="TAC"/>
              <w:rPr>
                <w:sz w:val="16"/>
                <w:szCs w:val="16"/>
              </w:rPr>
            </w:pPr>
            <w:r>
              <w:rPr>
                <w:sz w:val="16"/>
                <w:szCs w:val="16"/>
              </w:rPr>
              <w:t>F</w:t>
            </w:r>
          </w:p>
        </w:tc>
        <w:tc>
          <w:tcPr>
            <w:tcW w:w="2431"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438" w:type="pct"/>
            <w:shd w:val="solid" w:color="FFFFFF" w:fill="auto"/>
          </w:tcPr>
          <w:p w14:paraId="4161622D" w14:textId="5AFBD2E2" w:rsidR="00950705" w:rsidRDefault="00950705" w:rsidP="009258C8">
            <w:pPr>
              <w:pStyle w:val="TAC"/>
              <w:rPr>
                <w:sz w:val="16"/>
                <w:szCs w:val="16"/>
              </w:rPr>
            </w:pPr>
            <w:r>
              <w:rPr>
                <w:sz w:val="16"/>
                <w:szCs w:val="16"/>
              </w:rPr>
              <w:t>17.2.0</w:t>
            </w:r>
          </w:p>
        </w:tc>
      </w:tr>
      <w:tr w:rsidR="00981EAB" w:rsidRPr="006B0D02" w14:paraId="7D6CC345" w14:textId="77777777" w:rsidTr="000B1020">
        <w:tc>
          <w:tcPr>
            <w:tcW w:w="380"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39" w:type="pct"/>
            <w:shd w:val="solid" w:color="FFFFFF" w:fill="auto"/>
          </w:tcPr>
          <w:p w14:paraId="6269E153" w14:textId="2B39F170" w:rsidR="00A06083" w:rsidRDefault="00A06083" w:rsidP="009258C8">
            <w:pPr>
              <w:pStyle w:val="TAC"/>
              <w:rPr>
                <w:sz w:val="16"/>
                <w:szCs w:val="16"/>
              </w:rPr>
            </w:pPr>
            <w:r>
              <w:rPr>
                <w:sz w:val="16"/>
                <w:szCs w:val="16"/>
              </w:rPr>
              <w:t>CT#95e</w:t>
            </w:r>
          </w:p>
        </w:tc>
        <w:tc>
          <w:tcPr>
            <w:tcW w:w="629"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266" w:type="pct"/>
            <w:shd w:val="solid" w:color="FFFFFF" w:fill="auto"/>
          </w:tcPr>
          <w:p w14:paraId="06F507BB" w14:textId="534FE9BF" w:rsidR="00A06083" w:rsidRDefault="00A06083" w:rsidP="009258C8">
            <w:pPr>
              <w:pStyle w:val="TAL"/>
              <w:rPr>
                <w:sz w:val="16"/>
                <w:szCs w:val="16"/>
              </w:rPr>
            </w:pPr>
            <w:r>
              <w:rPr>
                <w:sz w:val="16"/>
                <w:szCs w:val="16"/>
              </w:rPr>
              <w:t>0059</w:t>
            </w:r>
          </w:p>
        </w:tc>
        <w:tc>
          <w:tcPr>
            <w:tcW w:w="194" w:type="pct"/>
            <w:shd w:val="solid" w:color="FFFFFF" w:fill="auto"/>
          </w:tcPr>
          <w:p w14:paraId="0136344E" w14:textId="6312CF64" w:rsidR="00A06083" w:rsidRDefault="00A06083" w:rsidP="009258C8">
            <w:pPr>
              <w:pStyle w:val="TAR"/>
              <w:rPr>
                <w:sz w:val="16"/>
                <w:szCs w:val="16"/>
              </w:rPr>
            </w:pPr>
            <w:r>
              <w:rPr>
                <w:sz w:val="16"/>
                <w:szCs w:val="16"/>
              </w:rPr>
              <w:t>1</w:t>
            </w:r>
          </w:p>
        </w:tc>
        <w:tc>
          <w:tcPr>
            <w:tcW w:w="223" w:type="pct"/>
            <w:shd w:val="solid" w:color="FFFFFF" w:fill="auto"/>
          </w:tcPr>
          <w:p w14:paraId="17813DA0" w14:textId="38E98A7A" w:rsidR="00A06083" w:rsidRDefault="00A06083" w:rsidP="009258C8">
            <w:pPr>
              <w:pStyle w:val="TAC"/>
              <w:rPr>
                <w:sz w:val="16"/>
                <w:szCs w:val="16"/>
              </w:rPr>
            </w:pPr>
            <w:r>
              <w:rPr>
                <w:sz w:val="16"/>
                <w:szCs w:val="16"/>
              </w:rPr>
              <w:t>F</w:t>
            </w:r>
          </w:p>
        </w:tc>
        <w:tc>
          <w:tcPr>
            <w:tcW w:w="2431"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438" w:type="pct"/>
            <w:shd w:val="solid" w:color="FFFFFF" w:fill="auto"/>
          </w:tcPr>
          <w:p w14:paraId="4B22498F" w14:textId="01AEC9BA" w:rsidR="00A06083" w:rsidRDefault="00A06083" w:rsidP="009258C8">
            <w:pPr>
              <w:pStyle w:val="TAC"/>
              <w:rPr>
                <w:sz w:val="16"/>
                <w:szCs w:val="16"/>
              </w:rPr>
            </w:pPr>
            <w:r>
              <w:rPr>
                <w:sz w:val="16"/>
                <w:szCs w:val="16"/>
              </w:rPr>
              <w:t>17.2.0</w:t>
            </w:r>
          </w:p>
        </w:tc>
      </w:tr>
      <w:tr w:rsidR="00981EAB" w:rsidRPr="006B0D02" w14:paraId="0AAD6430" w14:textId="77777777" w:rsidTr="000B1020">
        <w:tc>
          <w:tcPr>
            <w:tcW w:w="380"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39" w:type="pct"/>
            <w:shd w:val="solid" w:color="FFFFFF" w:fill="auto"/>
          </w:tcPr>
          <w:p w14:paraId="160275DD" w14:textId="68D13CCE" w:rsidR="002B558A" w:rsidRDefault="002B558A" w:rsidP="009258C8">
            <w:pPr>
              <w:pStyle w:val="TAC"/>
              <w:rPr>
                <w:sz w:val="16"/>
                <w:szCs w:val="16"/>
              </w:rPr>
            </w:pPr>
            <w:r>
              <w:rPr>
                <w:sz w:val="16"/>
                <w:szCs w:val="16"/>
              </w:rPr>
              <w:t>CT#95e</w:t>
            </w:r>
          </w:p>
        </w:tc>
        <w:tc>
          <w:tcPr>
            <w:tcW w:w="629"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266" w:type="pct"/>
            <w:shd w:val="solid" w:color="FFFFFF" w:fill="auto"/>
          </w:tcPr>
          <w:p w14:paraId="2E0F32E3" w14:textId="5A5B5752" w:rsidR="002B558A" w:rsidRDefault="002B558A" w:rsidP="009258C8">
            <w:pPr>
              <w:pStyle w:val="TAL"/>
              <w:rPr>
                <w:sz w:val="16"/>
                <w:szCs w:val="16"/>
              </w:rPr>
            </w:pPr>
            <w:r>
              <w:rPr>
                <w:sz w:val="16"/>
                <w:szCs w:val="16"/>
              </w:rPr>
              <w:t>0060</w:t>
            </w:r>
          </w:p>
        </w:tc>
        <w:tc>
          <w:tcPr>
            <w:tcW w:w="194" w:type="pct"/>
            <w:shd w:val="solid" w:color="FFFFFF" w:fill="auto"/>
          </w:tcPr>
          <w:p w14:paraId="18200AB4" w14:textId="78795783" w:rsidR="002B558A" w:rsidRDefault="002B558A" w:rsidP="009258C8">
            <w:pPr>
              <w:pStyle w:val="TAR"/>
              <w:rPr>
                <w:sz w:val="16"/>
                <w:szCs w:val="16"/>
              </w:rPr>
            </w:pPr>
            <w:r>
              <w:rPr>
                <w:sz w:val="16"/>
                <w:szCs w:val="16"/>
              </w:rPr>
              <w:t>1</w:t>
            </w:r>
          </w:p>
        </w:tc>
        <w:tc>
          <w:tcPr>
            <w:tcW w:w="223" w:type="pct"/>
            <w:shd w:val="solid" w:color="FFFFFF" w:fill="auto"/>
          </w:tcPr>
          <w:p w14:paraId="204765DF" w14:textId="60472DB4" w:rsidR="002B558A" w:rsidRDefault="002B558A" w:rsidP="009258C8">
            <w:pPr>
              <w:pStyle w:val="TAC"/>
              <w:rPr>
                <w:sz w:val="16"/>
                <w:szCs w:val="16"/>
              </w:rPr>
            </w:pPr>
            <w:r>
              <w:rPr>
                <w:sz w:val="16"/>
                <w:szCs w:val="16"/>
              </w:rPr>
              <w:t>F</w:t>
            </w:r>
          </w:p>
        </w:tc>
        <w:tc>
          <w:tcPr>
            <w:tcW w:w="2431"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438" w:type="pct"/>
            <w:shd w:val="solid" w:color="FFFFFF" w:fill="auto"/>
          </w:tcPr>
          <w:p w14:paraId="3F1E5B9D" w14:textId="522331C7" w:rsidR="002B558A" w:rsidRDefault="002B558A" w:rsidP="009258C8">
            <w:pPr>
              <w:pStyle w:val="TAC"/>
              <w:rPr>
                <w:sz w:val="16"/>
                <w:szCs w:val="16"/>
              </w:rPr>
            </w:pPr>
            <w:r>
              <w:rPr>
                <w:sz w:val="16"/>
                <w:szCs w:val="16"/>
              </w:rPr>
              <w:t>17.2.0</w:t>
            </w:r>
          </w:p>
        </w:tc>
      </w:tr>
      <w:tr w:rsidR="00981EAB" w:rsidRPr="006B0D02" w14:paraId="4C0F3434" w14:textId="77777777" w:rsidTr="000B1020">
        <w:tc>
          <w:tcPr>
            <w:tcW w:w="380"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39" w:type="pct"/>
            <w:shd w:val="solid" w:color="FFFFFF" w:fill="auto"/>
          </w:tcPr>
          <w:p w14:paraId="78D9C031" w14:textId="3E9A84CF" w:rsidR="0042243A" w:rsidRDefault="0042243A" w:rsidP="0042243A">
            <w:pPr>
              <w:pStyle w:val="TAC"/>
              <w:rPr>
                <w:sz w:val="16"/>
                <w:szCs w:val="16"/>
              </w:rPr>
            </w:pPr>
            <w:r>
              <w:rPr>
                <w:sz w:val="16"/>
                <w:szCs w:val="16"/>
              </w:rPr>
              <w:t>CT#95e</w:t>
            </w:r>
          </w:p>
        </w:tc>
        <w:tc>
          <w:tcPr>
            <w:tcW w:w="629"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266" w:type="pct"/>
            <w:shd w:val="solid" w:color="FFFFFF" w:fill="auto"/>
          </w:tcPr>
          <w:p w14:paraId="593C1282" w14:textId="7E52970A" w:rsidR="0042243A" w:rsidRDefault="0042243A" w:rsidP="0042243A">
            <w:pPr>
              <w:pStyle w:val="TAL"/>
              <w:rPr>
                <w:sz w:val="16"/>
                <w:szCs w:val="16"/>
              </w:rPr>
            </w:pPr>
            <w:r>
              <w:rPr>
                <w:sz w:val="16"/>
                <w:szCs w:val="16"/>
              </w:rPr>
              <w:t>0062</w:t>
            </w:r>
          </w:p>
        </w:tc>
        <w:tc>
          <w:tcPr>
            <w:tcW w:w="194" w:type="pct"/>
            <w:shd w:val="solid" w:color="FFFFFF" w:fill="auto"/>
          </w:tcPr>
          <w:p w14:paraId="709EFB9C" w14:textId="417946E8" w:rsidR="0042243A" w:rsidRDefault="0042243A" w:rsidP="0042243A">
            <w:pPr>
              <w:pStyle w:val="TAR"/>
              <w:rPr>
                <w:sz w:val="16"/>
                <w:szCs w:val="16"/>
              </w:rPr>
            </w:pPr>
            <w:r>
              <w:rPr>
                <w:sz w:val="16"/>
                <w:szCs w:val="16"/>
              </w:rPr>
              <w:t>1</w:t>
            </w:r>
          </w:p>
        </w:tc>
        <w:tc>
          <w:tcPr>
            <w:tcW w:w="223" w:type="pct"/>
            <w:shd w:val="solid" w:color="FFFFFF" w:fill="auto"/>
          </w:tcPr>
          <w:p w14:paraId="1E278F94" w14:textId="64A1F7E3" w:rsidR="0042243A" w:rsidRDefault="0042243A" w:rsidP="0042243A">
            <w:pPr>
              <w:pStyle w:val="TAC"/>
              <w:rPr>
                <w:sz w:val="16"/>
                <w:szCs w:val="16"/>
              </w:rPr>
            </w:pPr>
            <w:r>
              <w:rPr>
                <w:sz w:val="16"/>
                <w:szCs w:val="16"/>
              </w:rPr>
              <w:t>F</w:t>
            </w:r>
          </w:p>
        </w:tc>
        <w:tc>
          <w:tcPr>
            <w:tcW w:w="2431"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438" w:type="pct"/>
            <w:shd w:val="solid" w:color="FFFFFF" w:fill="auto"/>
          </w:tcPr>
          <w:p w14:paraId="37261C0F" w14:textId="7F64680E" w:rsidR="0042243A" w:rsidRDefault="0042243A" w:rsidP="0042243A">
            <w:pPr>
              <w:pStyle w:val="TAC"/>
              <w:rPr>
                <w:sz w:val="16"/>
                <w:szCs w:val="16"/>
              </w:rPr>
            </w:pPr>
            <w:r>
              <w:rPr>
                <w:sz w:val="16"/>
                <w:szCs w:val="16"/>
              </w:rPr>
              <w:t>17.2.0</w:t>
            </w:r>
          </w:p>
        </w:tc>
      </w:tr>
      <w:tr w:rsidR="00981EAB" w:rsidRPr="006B0D02" w14:paraId="77EF234C" w14:textId="77777777" w:rsidTr="000B1020">
        <w:tc>
          <w:tcPr>
            <w:tcW w:w="380" w:type="pct"/>
            <w:shd w:val="solid" w:color="FFFFFF" w:fill="auto"/>
          </w:tcPr>
          <w:p w14:paraId="5656013B" w14:textId="2A68A9C5" w:rsidR="00657C03" w:rsidRDefault="00657C03" w:rsidP="0042243A">
            <w:pPr>
              <w:pStyle w:val="TAC"/>
              <w:rPr>
                <w:sz w:val="16"/>
                <w:szCs w:val="16"/>
              </w:rPr>
            </w:pPr>
            <w:r>
              <w:rPr>
                <w:sz w:val="16"/>
                <w:szCs w:val="16"/>
              </w:rPr>
              <w:t>2022-0</w:t>
            </w:r>
            <w:r w:rsidR="00483049">
              <w:rPr>
                <w:sz w:val="16"/>
                <w:szCs w:val="16"/>
              </w:rPr>
              <w:t>6</w:t>
            </w:r>
          </w:p>
        </w:tc>
        <w:tc>
          <w:tcPr>
            <w:tcW w:w="439" w:type="pct"/>
            <w:shd w:val="solid" w:color="FFFFFF" w:fill="auto"/>
          </w:tcPr>
          <w:p w14:paraId="3C7A1804" w14:textId="655639C7" w:rsidR="00657C03" w:rsidRDefault="00657C03" w:rsidP="0042243A">
            <w:pPr>
              <w:pStyle w:val="TAC"/>
              <w:rPr>
                <w:sz w:val="16"/>
                <w:szCs w:val="16"/>
              </w:rPr>
            </w:pPr>
            <w:r>
              <w:rPr>
                <w:sz w:val="16"/>
                <w:szCs w:val="16"/>
              </w:rPr>
              <w:t>CT#9</w:t>
            </w:r>
            <w:r w:rsidR="00483049">
              <w:rPr>
                <w:sz w:val="16"/>
                <w:szCs w:val="16"/>
              </w:rPr>
              <w:t>6</w:t>
            </w:r>
          </w:p>
        </w:tc>
        <w:tc>
          <w:tcPr>
            <w:tcW w:w="629" w:type="pct"/>
            <w:shd w:val="solid" w:color="FFFFFF" w:fill="auto"/>
          </w:tcPr>
          <w:p w14:paraId="32F8144A" w14:textId="3BDC8C9F" w:rsidR="00657C03" w:rsidRPr="000B1020" w:rsidRDefault="00657C03" w:rsidP="000B1020">
            <w:pPr>
              <w:pStyle w:val="TAC"/>
              <w:rPr>
                <w:sz w:val="16"/>
                <w:szCs w:val="16"/>
              </w:rPr>
            </w:pPr>
            <w:r w:rsidRPr="000B1020">
              <w:rPr>
                <w:sz w:val="16"/>
                <w:szCs w:val="16"/>
              </w:rPr>
              <w:t>CP-221223</w:t>
            </w:r>
          </w:p>
        </w:tc>
        <w:tc>
          <w:tcPr>
            <w:tcW w:w="266" w:type="pct"/>
            <w:shd w:val="solid" w:color="FFFFFF" w:fill="auto"/>
          </w:tcPr>
          <w:p w14:paraId="722F359E" w14:textId="6A4C9AA0" w:rsidR="00657C03" w:rsidRDefault="00657C03" w:rsidP="0042243A">
            <w:pPr>
              <w:pStyle w:val="TAL"/>
              <w:rPr>
                <w:sz w:val="16"/>
                <w:szCs w:val="16"/>
              </w:rPr>
            </w:pPr>
            <w:r>
              <w:rPr>
                <w:sz w:val="16"/>
                <w:szCs w:val="16"/>
              </w:rPr>
              <w:t>0061</w:t>
            </w:r>
          </w:p>
        </w:tc>
        <w:tc>
          <w:tcPr>
            <w:tcW w:w="194" w:type="pct"/>
            <w:shd w:val="solid" w:color="FFFFFF" w:fill="auto"/>
          </w:tcPr>
          <w:p w14:paraId="1828ED54" w14:textId="5D3652CD" w:rsidR="00657C03" w:rsidRDefault="00657C03" w:rsidP="0042243A">
            <w:pPr>
              <w:pStyle w:val="TAR"/>
              <w:rPr>
                <w:sz w:val="16"/>
                <w:szCs w:val="16"/>
              </w:rPr>
            </w:pPr>
            <w:r>
              <w:rPr>
                <w:sz w:val="16"/>
                <w:szCs w:val="16"/>
              </w:rPr>
              <w:t>2</w:t>
            </w:r>
          </w:p>
        </w:tc>
        <w:tc>
          <w:tcPr>
            <w:tcW w:w="223" w:type="pct"/>
            <w:shd w:val="solid" w:color="FFFFFF" w:fill="auto"/>
          </w:tcPr>
          <w:p w14:paraId="75257DF6" w14:textId="6A841253" w:rsidR="00657C03" w:rsidRDefault="00657C03" w:rsidP="0042243A">
            <w:pPr>
              <w:pStyle w:val="TAC"/>
              <w:rPr>
                <w:sz w:val="16"/>
                <w:szCs w:val="16"/>
              </w:rPr>
            </w:pPr>
            <w:r>
              <w:rPr>
                <w:sz w:val="16"/>
                <w:szCs w:val="16"/>
              </w:rPr>
              <w:t>F</w:t>
            </w:r>
          </w:p>
        </w:tc>
        <w:tc>
          <w:tcPr>
            <w:tcW w:w="2431" w:type="pct"/>
            <w:shd w:val="solid" w:color="FFFFFF" w:fill="auto"/>
          </w:tcPr>
          <w:p w14:paraId="3A5E4D63" w14:textId="4AFCE658" w:rsidR="00657C03" w:rsidRDefault="00657C03" w:rsidP="0042243A">
            <w:pPr>
              <w:pStyle w:val="TAL"/>
              <w:rPr>
                <w:sz w:val="16"/>
                <w:szCs w:val="16"/>
              </w:rPr>
            </w:pPr>
            <w:r>
              <w:rPr>
                <w:sz w:val="16"/>
                <w:szCs w:val="16"/>
              </w:rPr>
              <w:t>Allow configurable attach and TAU retries for some lower layer failures</w:t>
            </w:r>
          </w:p>
        </w:tc>
        <w:tc>
          <w:tcPr>
            <w:tcW w:w="438" w:type="pct"/>
            <w:shd w:val="solid" w:color="FFFFFF" w:fill="auto"/>
          </w:tcPr>
          <w:p w14:paraId="4ECBB517" w14:textId="381C8F19" w:rsidR="00657C03" w:rsidRDefault="00657C03" w:rsidP="0042243A">
            <w:pPr>
              <w:pStyle w:val="TAC"/>
              <w:rPr>
                <w:sz w:val="16"/>
                <w:szCs w:val="16"/>
              </w:rPr>
            </w:pPr>
            <w:r>
              <w:rPr>
                <w:sz w:val="16"/>
                <w:szCs w:val="16"/>
              </w:rPr>
              <w:t>17.</w:t>
            </w:r>
            <w:r w:rsidR="00483049">
              <w:rPr>
                <w:sz w:val="16"/>
                <w:szCs w:val="16"/>
              </w:rPr>
              <w:t>3</w:t>
            </w:r>
            <w:r>
              <w:rPr>
                <w:sz w:val="16"/>
                <w:szCs w:val="16"/>
              </w:rPr>
              <w:t>.0</w:t>
            </w:r>
          </w:p>
        </w:tc>
      </w:tr>
      <w:tr w:rsidR="00981EAB" w:rsidRPr="006B0D02" w14:paraId="52C20B74" w14:textId="77777777" w:rsidTr="000B1020">
        <w:tc>
          <w:tcPr>
            <w:tcW w:w="380" w:type="pct"/>
            <w:shd w:val="solid" w:color="FFFFFF" w:fill="auto"/>
          </w:tcPr>
          <w:p w14:paraId="69580816" w14:textId="7D48A340" w:rsidR="00BF7548" w:rsidRDefault="00BF7548" w:rsidP="0042243A">
            <w:pPr>
              <w:pStyle w:val="TAC"/>
              <w:rPr>
                <w:sz w:val="16"/>
                <w:szCs w:val="16"/>
              </w:rPr>
            </w:pPr>
            <w:r>
              <w:rPr>
                <w:sz w:val="16"/>
                <w:szCs w:val="16"/>
              </w:rPr>
              <w:t>2022-12</w:t>
            </w:r>
          </w:p>
        </w:tc>
        <w:tc>
          <w:tcPr>
            <w:tcW w:w="439" w:type="pct"/>
            <w:shd w:val="solid" w:color="FFFFFF" w:fill="auto"/>
          </w:tcPr>
          <w:p w14:paraId="713B1EEA" w14:textId="42C37B18" w:rsidR="00BF7548" w:rsidRDefault="00BF7548" w:rsidP="0042243A">
            <w:pPr>
              <w:pStyle w:val="TAC"/>
              <w:rPr>
                <w:sz w:val="16"/>
                <w:szCs w:val="16"/>
              </w:rPr>
            </w:pPr>
            <w:r>
              <w:rPr>
                <w:sz w:val="16"/>
                <w:szCs w:val="16"/>
              </w:rPr>
              <w:t>CT#98e</w:t>
            </w:r>
          </w:p>
        </w:tc>
        <w:tc>
          <w:tcPr>
            <w:tcW w:w="629" w:type="pct"/>
            <w:shd w:val="solid" w:color="FFFFFF" w:fill="auto"/>
          </w:tcPr>
          <w:p w14:paraId="041DD892" w14:textId="0C0349E0" w:rsidR="00BF7548" w:rsidRPr="000B1020" w:rsidRDefault="006960B8" w:rsidP="000B1020">
            <w:pPr>
              <w:pStyle w:val="TAC"/>
              <w:rPr>
                <w:sz w:val="16"/>
                <w:szCs w:val="16"/>
              </w:rPr>
            </w:pPr>
            <w:r w:rsidRPr="000B1020">
              <w:rPr>
                <w:sz w:val="16"/>
                <w:szCs w:val="16"/>
              </w:rPr>
              <w:t>CP-223139</w:t>
            </w:r>
          </w:p>
        </w:tc>
        <w:tc>
          <w:tcPr>
            <w:tcW w:w="266" w:type="pct"/>
            <w:shd w:val="solid" w:color="FFFFFF" w:fill="auto"/>
          </w:tcPr>
          <w:p w14:paraId="0809F956" w14:textId="0A925B84" w:rsidR="00BF7548" w:rsidRDefault="00BF7548" w:rsidP="0042243A">
            <w:pPr>
              <w:pStyle w:val="TAL"/>
              <w:rPr>
                <w:sz w:val="16"/>
                <w:szCs w:val="16"/>
              </w:rPr>
            </w:pPr>
            <w:r>
              <w:rPr>
                <w:sz w:val="16"/>
                <w:szCs w:val="16"/>
              </w:rPr>
              <w:t>0065</w:t>
            </w:r>
          </w:p>
        </w:tc>
        <w:tc>
          <w:tcPr>
            <w:tcW w:w="194" w:type="pct"/>
            <w:shd w:val="solid" w:color="FFFFFF" w:fill="auto"/>
          </w:tcPr>
          <w:p w14:paraId="01AF16BD" w14:textId="264B212C" w:rsidR="00BF7548" w:rsidRDefault="00BF7548" w:rsidP="0042243A">
            <w:pPr>
              <w:pStyle w:val="TAR"/>
              <w:rPr>
                <w:sz w:val="16"/>
                <w:szCs w:val="16"/>
              </w:rPr>
            </w:pPr>
            <w:r>
              <w:rPr>
                <w:sz w:val="16"/>
                <w:szCs w:val="16"/>
              </w:rPr>
              <w:t>2</w:t>
            </w:r>
          </w:p>
        </w:tc>
        <w:tc>
          <w:tcPr>
            <w:tcW w:w="223" w:type="pct"/>
            <w:shd w:val="solid" w:color="FFFFFF" w:fill="auto"/>
          </w:tcPr>
          <w:p w14:paraId="3507F081" w14:textId="5C8ED9B9" w:rsidR="00BF7548" w:rsidRDefault="00BF7548" w:rsidP="0042243A">
            <w:pPr>
              <w:pStyle w:val="TAC"/>
              <w:rPr>
                <w:sz w:val="16"/>
                <w:szCs w:val="16"/>
              </w:rPr>
            </w:pPr>
            <w:r>
              <w:rPr>
                <w:sz w:val="16"/>
                <w:szCs w:val="16"/>
              </w:rPr>
              <w:t>B</w:t>
            </w:r>
          </w:p>
        </w:tc>
        <w:tc>
          <w:tcPr>
            <w:tcW w:w="2431" w:type="pct"/>
            <w:shd w:val="solid" w:color="FFFFFF" w:fill="auto"/>
          </w:tcPr>
          <w:p w14:paraId="0CA26647" w14:textId="5AC76512" w:rsidR="00BF7548" w:rsidRDefault="00BF7548" w:rsidP="0042243A">
            <w:pPr>
              <w:pStyle w:val="TAL"/>
              <w:rPr>
                <w:sz w:val="16"/>
                <w:szCs w:val="16"/>
              </w:rPr>
            </w:pPr>
            <w:r w:rsidRPr="00BF7548">
              <w:rPr>
                <w:sz w:val="16"/>
                <w:szCs w:val="16"/>
              </w:rPr>
              <w:t>NAS configuration MO for using SENSE</w:t>
            </w:r>
          </w:p>
        </w:tc>
        <w:tc>
          <w:tcPr>
            <w:tcW w:w="438" w:type="pct"/>
            <w:shd w:val="solid" w:color="FFFFFF" w:fill="auto"/>
          </w:tcPr>
          <w:p w14:paraId="4D3A5B01" w14:textId="488774FD" w:rsidR="00BF7548" w:rsidRDefault="00BF7548" w:rsidP="0042243A">
            <w:pPr>
              <w:pStyle w:val="TAC"/>
              <w:rPr>
                <w:sz w:val="16"/>
                <w:szCs w:val="16"/>
              </w:rPr>
            </w:pPr>
            <w:r>
              <w:rPr>
                <w:sz w:val="16"/>
                <w:szCs w:val="16"/>
              </w:rPr>
              <w:t>18.0.0</w:t>
            </w:r>
          </w:p>
        </w:tc>
      </w:tr>
      <w:tr w:rsidR="00981EAB" w:rsidRPr="006B0D02" w14:paraId="1976D97A" w14:textId="77777777" w:rsidTr="000B1020">
        <w:tc>
          <w:tcPr>
            <w:tcW w:w="380" w:type="pct"/>
            <w:shd w:val="solid" w:color="FFFFFF" w:fill="auto"/>
          </w:tcPr>
          <w:p w14:paraId="56879DB9" w14:textId="450C1E2B" w:rsidR="009F67A8" w:rsidRPr="00A04EB6" w:rsidRDefault="009F67A8" w:rsidP="0042243A">
            <w:pPr>
              <w:pStyle w:val="TAC"/>
              <w:rPr>
                <w:rFonts w:cs="Arial"/>
                <w:sz w:val="16"/>
                <w:szCs w:val="16"/>
              </w:rPr>
            </w:pPr>
            <w:r w:rsidRPr="001F13BE">
              <w:rPr>
                <w:rFonts w:cs="Arial"/>
                <w:sz w:val="16"/>
                <w:szCs w:val="16"/>
              </w:rPr>
              <w:t>202</w:t>
            </w:r>
            <w:r w:rsidRPr="00A04EB6">
              <w:rPr>
                <w:rFonts w:cs="Arial"/>
                <w:sz w:val="16"/>
                <w:szCs w:val="16"/>
              </w:rPr>
              <w:t>3-03</w:t>
            </w:r>
          </w:p>
        </w:tc>
        <w:tc>
          <w:tcPr>
            <w:tcW w:w="439" w:type="pct"/>
            <w:shd w:val="solid" w:color="FFFFFF" w:fill="auto"/>
          </w:tcPr>
          <w:p w14:paraId="2BBAAE7B" w14:textId="0AA59E25" w:rsidR="009F67A8" w:rsidRPr="00A04EB6" w:rsidRDefault="009F67A8" w:rsidP="0042243A">
            <w:pPr>
              <w:pStyle w:val="TAC"/>
              <w:rPr>
                <w:rFonts w:cs="Arial"/>
                <w:sz w:val="16"/>
                <w:szCs w:val="16"/>
              </w:rPr>
            </w:pPr>
            <w:r w:rsidRPr="00A04EB6">
              <w:rPr>
                <w:rFonts w:cs="Arial"/>
                <w:sz w:val="16"/>
                <w:szCs w:val="16"/>
              </w:rPr>
              <w:t>CT#99</w:t>
            </w:r>
          </w:p>
        </w:tc>
        <w:tc>
          <w:tcPr>
            <w:tcW w:w="629" w:type="pct"/>
            <w:shd w:val="solid" w:color="FFFFFF" w:fill="auto"/>
          </w:tcPr>
          <w:p w14:paraId="33C46A38" w14:textId="56E06588" w:rsidR="009F67A8" w:rsidRPr="000B1020" w:rsidRDefault="00E21B33" w:rsidP="000B1020">
            <w:pPr>
              <w:pStyle w:val="TAC"/>
              <w:rPr>
                <w:rFonts w:cs="Arial"/>
                <w:sz w:val="16"/>
                <w:szCs w:val="16"/>
              </w:rPr>
            </w:pPr>
            <w:hyperlink r:id="rId24" w:history="1">
              <w:r w:rsidR="009F67A8" w:rsidRPr="000B1020">
                <w:rPr>
                  <w:rStyle w:val="Hyperlink"/>
                  <w:rFonts w:cs="Arial"/>
                  <w:color w:val="auto"/>
                  <w:sz w:val="16"/>
                  <w:szCs w:val="16"/>
                  <w:u w:val="none"/>
                </w:rPr>
                <w:t>CP-230249</w:t>
              </w:r>
            </w:hyperlink>
          </w:p>
        </w:tc>
        <w:tc>
          <w:tcPr>
            <w:tcW w:w="266" w:type="pct"/>
            <w:shd w:val="solid" w:color="FFFFFF" w:fill="auto"/>
          </w:tcPr>
          <w:p w14:paraId="112BAF67" w14:textId="16639B28" w:rsidR="009F67A8" w:rsidRPr="00A04EB6" w:rsidRDefault="009F67A8" w:rsidP="0042243A">
            <w:pPr>
              <w:pStyle w:val="TAL"/>
              <w:rPr>
                <w:rFonts w:cs="Arial"/>
                <w:sz w:val="16"/>
                <w:szCs w:val="16"/>
              </w:rPr>
            </w:pPr>
            <w:r w:rsidRPr="00A04EB6">
              <w:rPr>
                <w:rFonts w:cs="Arial"/>
                <w:sz w:val="16"/>
                <w:szCs w:val="16"/>
              </w:rPr>
              <w:t>0066</w:t>
            </w:r>
          </w:p>
        </w:tc>
        <w:tc>
          <w:tcPr>
            <w:tcW w:w="194" w:type="pct"/>
            <w:shd w:val="solid" w:color="FFFFFF" w:fill="auto"/>
          </w:tcPr>
          <w:p w14:paraId="53F4B9B7" w14:textId="7999DEE3" w:rsidR="009F67A8" w:rsidRPr="00A04EB6" w:rsidRDefault="009F67A8" w:rsidP="0042243A">
            <w:pPr>
              <w:pStyle w:val="TAR"/>
              <w:rPr>
                <w:rFonts w:cs="Arial"/>
                <w:sz w:val="16"/>
                <w:szCs w:val="16"/>
              </w:rPr>
            </w:pPr>
            <w:r w:rsidRPr="00A04EB6">
              <w:rPr>
                <w:rFonts w:cs="Arial"/>
                <w:sz w:val="16"/>
                <w:szCs w:val="16"/>
              </w:rPr>
              <w:t>1</w:t>
            </w:r>
          </w:p>
        </w:tc>
        <w:tc>
          <w:tcPr>
            <w:tcW w:w="223" w:type="pct"/>
            <w:shd w:val="solid" w:color="FFFFFF" w:fill="auto"/>
          </w:tcPr>
          <w:p w14:paraId="6E857D44" w14:textId="29E45B51" w:rsidR="009F67A8" w:rsidRPr="00A04EB6" w:rsidRDefault="009F67A8" w:rsidP="0042243A">
            <w:pPr>
              <w:pStyle w:val="TAC"/>
              <w:rPr>
                <w:rFonts w:cs="Arial"/>
                <w:sz w:val="16"/>
                <w:szCs w:val="16"/>
              </w:rPr>
            </w:pPr>
            <w:r w:rsidRPr="00A04EB6">
              <w:rPr>
                <w:rFonts w:cs="Arial"/>
                <w:sz w:val="16"/>
                <w:szCs w:val="16"/>
              </w:rPr>
              <w:t>F</w:t>
            </w:r>
          </w:p>
        </w:tc>
        <w:tc>
          <w:tcPr>
            <w:tcW w:w="2431" w:type="pct"/>
            <w:shd w:val="solid" w:color="FFFFFF" w:fill="auto"/>
          </w:tcPr>
          <w:p w14:paraId="1223871A" w14:textId="062E212B" w:rsidR="009F67A8" w:rsidRPr="00A04EB6" w:rsidRDefault="009F67A8" w:rsidP="0042243A">
            <w:pPr>
              <w:pStyle w:val="TAL"/>
              <w:rPr>
                <w:rFonts w:cs="Arial"/>
                <w:sz w:val="16"/>
                <w:szCs w:val="16"/>
              </w:rPr>
            </w:pPr>
            <w:r w:rsidRPr="00A04EB6">
              <w:rPr>
                <w:rFonts w:cs="Arial"/>
                <w:sz w:val="16"/>
                <w:szCs w:val="16"/>
              </w:rPr>
              <w:t>Updates to NAS Configuration MO for SENSE</w:t>
            </w:r>
          </w:p>
        </w:tc>
        <w:tc>
          <w:tcPr>
            <w:tcW w:w="438" w:type="pct"/>
            <w:shd w:val="solid" w:color="FFFFFF" w:fill="auto"/>
          </w:tcPr>
          <w:p w14:paraId="7802AB69" w14:textId="18D990B3" w:rsidR="009F67A8" w:rsidRPr="00A04EB6" w:rsidRDefault="009F67A8" w:rsidP="0042243A">
            <w:pPr>
              <w:pStyle w:val="TAC"/>
              <w:rPr>
                <w:rFonts w:cs="Arial"/>
                <w:sz w:val="16"/>
                <w:szCs w:val="16"/>
              </w:rPr>
            </w:pPr>
            <w:r w:rsidRPr="00A04EB6">
              <w:rPr>
                <w:rFonts w:cs="Arial"/>
                <w:sz w:val="16"/>
                <w:szCs w:val="16"/>
              </w:rPr>
              <w:t>18.1.0</w:t>
            </w:r>
          </w:p>
        </w:tc>
      </w:tr>
      <w:tr w:rsidR="00981EAB" w:rsidRPr="006B0D02" w14:paraId="774A4F11" w14:textId="77777777" w:rsidTr="000B1020">
        <w:tc>
          <w:tcPr>
            <w:tcW w:w="380" w:type="pct"/>
            <w:shd w:val="solid" w:color="FFFFFF" w:fill="auto"/>
          </w:tcPr>
          <w:p w14:paraId="66C1A201" w14:textId="78C824C7" w:rsidR="002E7777" w:rsidRPr="00396892" w:rsidRDefault="002E7777" w:rsidP="0042243A">
            <w:pPr>
              <w:pStyle w:val="TAC"/>
              <w:rPr>
                <w:rFonts w:cs="Arial"/>
                <w:sz w:val="16"/>
                <w:szCs w:val="16"/>
              </w:rPr>
            </w:pPr>
            <w:r w:rsidRPr="00396892">
              <w:rPr>
                <w:rFonts w:cs="Arial"/>
                <w:sz w:val="16"/>
                <w:szCs w:val="16"/>
              </w:rPr>
              <w:t>2023-03</w:t>
            </w:r>
          </w:p>
        </w:tc>
        <w:tc>
          <w:tcPr>
            <w:tcW w:w="439" w:type="pct"/>
            <w:shd w:val="solid" w:color="FFFFFF" w:fill="auto"/>
          </w:tcPr>
          <w:p w14:paraId="2D70FAF3" w14:textId="3137CBD2" w:rsidR="002E7777" w:rsidRPr="00396892" w:rsidRDefault="002E7777" w:rsidP="0042243A">
            <w:pPr>
              <w:pStyle w:val="TAC"/>
              <w:rPr>
                <w:rFonts w:cs="Arial"/>
                <w:sz w:val="16"/>
                <w:szCs w:val="16"/>
              </w:rPr>
            </w:pPr>
            <w:r w:rsidRPr="00396892">
              <w:rPr>
                <w:rFonts w:cs="Arial"/>
                <w:sz w:val="16"/>
                <w:szCs w:val="16"/>
              </w:rPr>
              <w:t>CT#99</w:t>
            </w:r>
          </w:p>
        </w:tc>
        <w:tc>
          <w:tcPr>
            <w:tcW w:w="629" w:type="pct"/>
            <w:shd w:val="solid" w:color="FFFFFF" w:fill="auto"/>
          </w:tcPr>
          <w:p w14:paraId="6257F60C" w14:textId="15D95757" w:rsidR="002E7777" w:rsidRPr="000B1020" w:rsidRDefault="002E7777" w:rsidP="000B1020">
            <w:pPr>
              <w:pStyle w:val="TAC"/>
              <w:rPr>
                <w:rFonts w:cs="Arial"/>
                <w:sz w:val="16"/>
                <w:szCs w:val="16"/>
              </w:rPr>
            </w:pPr>
            <w:r w:rsidRPr="000B1020">
              <w:rPr>
                <w:rFonts w:cs="Arial"/>
                <w:sz w:val="16"/>
                <w:szCs w:val="16"/>
              </w:rPr>
              <w:t>CP-231232</w:t>
            </w:r>
          </w:p>
        </w:tc>
        <w:tc>
          <w:tcPr>
            <w:tcW w:w="266" w:type="pct"/>
            <w:shd w:val="solid" w:color="FFFFFF" w:fill="auto"/>
          </w:tcPr>
          <w:p w14:paraId="638705EB" w14:textId="536F8E5A" w:rsidR="002E7777" w:rsidRPr="00396892" w:rsidRDefault="002E7777" w:rsidP="0042243A">
            <w:pPr>
              <w:pStyle w:val="TAL"/>
              <w:rPr>
                <w:rFonts w:cs="Arial"/>
                <w:sz w:val="16"/>
                <w:szCs w:val="16"/>
              </w:rPr>
            </w:pPr>
            <w:r w:rsidRPr="00396892">
              <w:rPr>
                <w:rFonts w:cs="Arial"/>
                <w:sz w:val="16"/>
                <w:szCs w:val="16"/>
              </w:rPr>
              <w:t>0068</w:t>
            </w:r>
          </w:p>
        </w:tc>
        <w:tc>
          <w:tcPr>
            <w:tcW w:w="194" w:type="pct"/>
            <w:shd w:val="solid" w:color="FFFFFF" w:fill="auto"/>
          </w:tcPr>
          <w:p w14:paraId="4DFB0739" w14:textId="2FB1B51C" w:rsidR="002E7777" w:rsidRPr="00396892" w:rsidRDefault="002E7777" w:rsidP="0042243A">
            <w:pPr>
              <w:pStyle w:val="TAR"/>
              <w:rPr>
                <w:rFonts w:cs="Arial"/>
                <w:sz w:val="16"/>
                <w:szCs w:val="16"/>
              </w:rPr>
            </w:pPr>
            <w:r w:rsidRPr="00396892">
              <w:rPr>
                <w:rFonts w:cs="Arial"/>
                <w:sz w:val="16"/>
                <w:szCs w:val="16"/>
              </w:rPr>
              <w:t>-</w:t>
            </w:r>
          </w:p>
        </w:tc>
        <w:tc>
          <w:tcPr>
            <w:tcW w:w="223" w:type="pct"/>
            <w:shd w:val="solid" w:color="FFFFFF" w:fill="auto"/>
          </w:tcPr>
          <w:p w14:paraId="32510367" w14:textId="28F234F8" w:rsidR="002E7777" w:rsidRPr="00396892" w:rsidRDefault="002E7777" w:rsidP="0042243A">
            <w:pPr>
              <w:pStyle w:val="TAC"/>
              <w:rPr>
                <w:rFonts w:cs="Arial"/>
                <w:sz w:val="16"/>
                <w:szCs w:val="16"/>
              </w:rPr>
            </w:pPr>
            <w:r w:rsidRPr="00396892">
              <w:rPr>
                <w:rFonts w:cs="Arial"/>
                <w:sz w:val="16"/>
                <w:szCs w:val="16"/>
              </w:rPr>
              <w:t>F</w:t>
            </w:r>
          </w:p>
        </w:tc>
        <w:tc>
          <w:tcPr>
            <w:tcW w:w="2431" w:type="pct"/>
            <w:shd w:val="solid" w:color="FFFFFF" w:fill="auto"/>
          </w:tcPr>
          <w:p w14:paraId="68FC5D42" w14:textId="298AE273" w:rsidR="002E7777" w:rsidRPr="00396892" w:rsidRDefault="002E7777" w:rsidP="0042243A">
            <w:pPr>
              <w:pStyle w:val="TAL"/>
              <w:rPr>
                <w:rFonts w:cs="Arial"/>
                <w:sz w:val="16"/>
                <w:szCs w:val="16"/>
              </w:rPr>
            </w:pPr>
            <w:r w:rsidRPr="00396892">
              <w:rPr>
                <w:rFonts w:cs="Arial"/>
                <w:sz w:val="16"/>
                <w:szCs w:val="16"/>
              </w:rPr>
              <w:t>Correcting incorrect DDF</w:t>
            </w:r>
          </w:p>
        </w:tc>
        <w:tc>
          <w:tcPr>
            <w:tcW w:w="438" w:type="pct"/>
            <w:shd w:val="solid" w:color="FFFFFF" w:fill="auto"/>
          </w:tcPr>
          <w:p w14:paraId="34929AD3" w14:textId="1C681DF9" w:rsidR="002E7777" w:rsidRPr="00396892" w:rsidRDefault="002E7777"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981EAB" w:rsidRPr="006B0D02" w14:paraId="33A44365" w14:textId="77777777" w:rsidTr="000B1020">
        <w:tc>
          <w:tcPr>
            <w:tcW w:w="380" w:type="pct"/>
            <w:shd w:val="solid" w:color="FFFFFF" w:fill="auto"/>
          </w:tcPr>
          <w:p w14:paraId="59680E88" w14:textId="3FBA4BE3" w:rsidR="00F5708B" w:rsidRPr="00396892" w:rsidRDefault="00F5708B" w:rsidP="0042243A">
            <w:pPr>
              <w:pStyle w:val="TAC"/>
              <w:rPr>
                <w:rFonts w:cs="Arial"/>
                <w:sz w:val="16"/>
                <w:szCs w:val="16"/>
              </w:rPr>
            </w:pPr>
            <w:r w:rsidRPr="00396892">
              <w:rPr>
                <w:rFonts w:cs="Arial"/>
                <w:sz w:val="16"/>
                <w:szCs w:val="16"/>
              </w:rPr>
              <w:t>2023-03</w:t>
            </w:r>
          </w:p>
        </w:tc>
        <w:tc>
          <w:tcPr>
            <w:tcW w:w="439" w:type="pct"/>
            <w:shd w:val="solid" w:color="FFFFFF" w:fill="auto"/>
          </w:tcPr>
          <w:p w14:paraId="0802560B" w14:textId="405B8BCF" w:rsidR="00F5708B" w:rsidRPr="00396892" w:rsidRDefault="00F5708B" w:rsidP="0042243A">
            <w:pPr>
              <w:pStyle w:val="TAC"/>
              <w:rPr>
                <w:rFonts w:cs="Arial"/>
                <w:sz w:val="16"/>
                <w:szCs w:val="16"/>
              </w:rPr>
            </w:pPr>
            <w:r w:rsidRPr="00396892">
              <w:rPr>
                <w:rFonts w:cs="Arial"/>
                <w:sz w:val="16"/>
                <w:szCs w:val="16"/>
              </w:rPr>
              <w:t>CT#99</w:t>
            </w:r>
          </w:p>
        </w:tc>
        <w:tc>
          <w:tcPr>
            <w:tcW w:w="629" w:type="pct"/>
            <w:shd w:val="solid" w:color="FFFFFF" w:fill="auto"/>
          </w:tcPr>
          <w:p w14:paraId="5CABA748" w14:textId="4E34184D" w:rsidR="00F5708B" w:rsidRPr="000B1020" w:rsidRDefault="00F5708B" w:rsidP="000B1020">
            <w:pPr>
              <w:pStyle w:val="TAC"/>
              <w:rPr>
                <w:rFonts w:cs="Arial"/>
                <w:sz w:val="16"/>
                <w:szCs w:val="16"/>
              </w:rPr>
            </w:pPr>
            <w:r w:rsidRPr="000B1020">
              <w:rPr>
                <w:rFonts w:cs="Arial"/>
                <w:sz w:val="16"/>
                <w:szCs w:val="16"/>
              </w:rPr>
              <w:t>CP-231217</w:t>
            </w:r>
          </w:p>
        </w:tc>
        <w:tc>
          <w:tcPr>
            <w:tcW w:w="266" w:type="pct"/>
            <w:shd w:val="solid" w:color="FFFFFF" w:fill="auto"/>
          </w:tcPr>
          <w:p w14:paraId="403D5357" w14:textId="33471896" w:rsidR="00F5708B" w:rsidRPr="00396892" w:rsidRDefault="00F5708B" w:rsidP="0042243A">
            <w:pPr>
              <w:pStyle w:val="TAL"/>
              <w:rPr>
                <w:rFonts w:cs="Arial"/>
                <w:sz w:val="16"/>
                <w:szCs w:val="16"/>
              </w:rPr>
            </w:pPr>
            <w:r w:rsidRPr="00396892">
              <w:rPr>
                <w:rFonts w:cs="Arial"/>
                <w:sz w:val="16"/>
                <w:szCs w:val="16"/>
              </w:rPr>
              <w:t>0069</w:t>
            </w:r>
          </w:p>
        </w:tc>
        <w:tc>
          <w:tcPr>
            <w:tcW w:w="194" w:type="pct"/>
            <w:shd w:val="solid" w:color="FFFFFF" w:fill="auto"/>
          </w:tcPr>
          <w:p w14:paraId="0BB316D0" w14:textId="0CC48B12" w:rsidR="00F5708B" w:rsidRPr="00396892" w:rsidRDefault="00F5708B" w:rsidP="0042243A">
            <w:pPr>
              <w:pStyle w:val="TAR"/>
              <w:rPr>
                <w:rFonts w:cs="Arial"/>
                <w:sz w:val="16"/>
                <w:szCs w:val="16"/>
              </w:rPr>
            </w:pPr>
            <w:r w:rsidRPr="00396892">
              <w:rPr>
                <w:rFonts w:cs="Arial"/>
                <w:sz w:val="16"/>
                <w:szCs w:val="16"/>
              </w:rPr>
              <w:t>1</w:t>
            </w:r>
          </w:p>
        </w:tc>
        <w:tc>
          <w:tcPr>
            <w:tcW w:w="223" w:type="pct"/>
            <w:shd w:val="solid" w:color="FFFFFF" w:fill="auto"/>
          </w:tcPr>
          <w:p w14:paraId="707ED3BF" w14:textId="342E81F8" w:rsidR="00F5708B" w:rsidRPr="00396892" w:rsidRDefault="00F5708B" w:rsidP="0042243A">
            <w:pPr>
              <w:pStyle w:val="TAC"/>
              <w:rPr>
                <w:rFonts w:cs="Arial"/>
                <w:sz w:val="16"/>
                <w:szCs w:val="16"/>
              </w:rPr>
            </w:pPr>
            <w:r w:rsidRPr="00396892">
              <w:rPr>
                <w:rFonts w:cs="Arial"/>
                <w:sz w:val="16"/>
                <w:szCs w:val="16"/>
              </w:rPr>
              <w:t>F</w:t>
            </w:r>
          </w:p>
        </w:tc>
        <w:tc>
          <w:tcPr>
            <w:tcW w:w="2431" w:type="pct"/>
            <w:shd w:val="solid" w:color="FFFFFF" w:fill="auto"/>
          </w:tcPr>
          <w:p w14:paraId="4C8E2A57" w14:textId="2D98BA97" w:rsidR="00F5708B" w:rsidRPr="0056725D" w:rsidRDefault="00F5708B" w:rsidP="0042243A">
            <w:pPr>
              <w:pStyle w:val="TAL"/>
              <w:rPr>
                <w:rFonts w:cs="Arial"/>
                <w:sz w:val="16"/>
                <w:szCs w:val="16"/>
                <w:lang w:val="fr-FR"/>
              </w:rPr>
            </w:pPr>
            <w:r w:rsidRPr="0056725D">
              <w:rPr>
                <w:rFonts w:cs="Arial"/>
                <w:sz w:val="16"/>
                <w:szCs w:val="16"/>
                <w:lang w:val="fr-FR"/>
              </w:rPr>
              <w:t>Default NSSAI inclusion mode pre-configuration</w:t>
            </w:r>
          </w:p>
        </w:tc>
        <w:tc>
          <w:tcPr>
            <w:tcW w:w="438" w:type="pct"/>
            <w:shd w:val="solid" w:color="FFFFFF" w:fill="auto"/>
          </w:tcPr>
          <w:p w14:paraId="04FB3170" w14:textId="13A09908" w:rsidR="00F5708B" w:rsidRPr="00396892" w:rsidRDefault="00F5708B"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981EAB" w:rsidRPr="006B0D02" w14:paraId="6BD21F6E" w14:textId="77777777" w:rsidTr="000B1020">
        <w:tc>
          <w:tcPr>
            <w:tcW w:w="380" w:type="pct"/>
            <w:shd w:val="solid" w:color="FFFFFF" w:fill="auto"/>
          </w:tcPr>
          <w:p w14:paraId="3DF53D50" w14:textId="770CB904" w:rsidR="00001C91" w:rsidRPr="00396892" w:rsidRDefault="00001C91" w:rsidP="0042243A">
            <w:pPr>
              <w:pStyle w:val="TAC"/>
              <w:rPr>
                <w:rFonts w:cs="Arial"/>
                <w:sz w:val="16"/>
                <w:szCs w:val="16"/>
              </w:rPr>
            </w:pPr>
            <w:r>
              <w:rPr>
                <w:rFonts w:cs="Arial"/>
                <w:sz w:val="16"/>
                <w:szCs w:val="16"/>
              </w:rPr>
              <w:t>2024-06</w:t>
            </w:r>
          </w:p>
        </w:tc>
        <w:tc>
          <w:tcPr>
            <w:tcW w:w="439" w:type="pct"/>
            <w:shd w:val="solid" w:color="FFFFFF" w:fill="auto"/>
          </w:tcPr>
          <w:p w14:paraId="043E02C1" w14:textId="3E22CA9C" w:rsidR="00001C91" w:rsidRPr="00396892" w:rsidRDefault="00001C91" w:rsidP="0042243A">
            <w:pPr>
              <w:pStyle w:val="TAC"/>
              <w:rPr>
                <w:rFonts w:cs="Arial"/>
                <w:sz w:val="16"/>
                <w:szCs w:val="16"/>
              </w:rPr>
            </w:pPr>
            <w:r>
              <w:rPr>
                <w:rFonts w:cs="Arial"/>
                <w:sz w:val="16"/>
                <w:szCs w:val="16"/>
              </w:rPr>
              <w:t>CT#104</w:t>
            </w:r>
          </w:p>
        </w:tc>
        <w:tc>
          <w:tcPr>
            <w:tcW w:w="629" w:type="pct"/>
            <w:shd w:val="solid" w:color="FFFFFF" w:fill="auto"/>
          </w:tcPr>
          <w:p w14:paraId="59FC4DAD" w14:textId="2A2CEB7D" w:rsidR="00001C91" w:rsidRPr="000B1020" w:rsidRDefault="00001C91" w:rsidP="000B1020">
            <w:pPr>
              <w:pStyle w:val="TAC"/>
              <w:rPr>
                <w:rFonts w:cs="Arial"/>
                <w:sz w:val="16"/>
                <w:szCs w:val="16"/>
              </w:rPr>
            </w:pPr>
            <w:r w:rsidRPr="000B1020">
              <w:rPr>
                <w:rFonts w:cs="Arial"/>
                <w:sz w:val="16"/>
                <w:szCs w:val="16"/>
              </w:rPr>
              <w:t>CP-241185</w:t>
            </w:r>
          </w:p>
        </w:tc>
        <w:tc>
          <w:tcPr>
            <w:tcW w:w="266" w:type="pct"/>
            <w:shd w:val="solid" w:color="FFFFFF" w:fill="auto"/>
          </w:tcPr>
          <w:p w14:paraId="3F3CBC17" w14:textId="57C39BC3" w:rsidR="00001C91" w:rsidRPr="00396892" w:rsidRDefault="00001C91" w:rsidP="0042243A">
            <w:pPr>
              <w:pStyle w:val="TAL"/>
              <w:rPr>
                <w:rFonts w:cs="Arial"/>
                <w:sz w:val="16"/>
                <w:szCs w:val="16"/>
              </w:rPr>
            </w:pPr>
            <w:r>
              <w:rPr>
                <w:rFonts w:cs="Arial"/>
                <w:sz w:val="16"/>
                <w:szCs w:val="16"/>
              </w:rPr>
              <w:t>0072</w:t>
            </w:r>
          </w:p>
        </w:tc>
        <w:tc>
          <w:tcPr>
            <w:tcW w:w="194" w:type="pct"/>
            <w:shd w:val="solid" w:color="FFFFFF" w:fill="auto"/>
          </w:tcPr>
          <w:p w14:paraId="18089AD2" w14:textId="063B608F" w:rsidR="00001C91" w:rsidRPr="00396892" w:rsidRDefault="00001C91" w:rsidP="0042243A">
            <w:pPr>
              <w:pStyle w:val="TAR"/>
              <w:rPr>
                <w:rFonts w:cs="Arial"/>
                <w:sz w:val="16"/>
                <w:szCs w:val="16"/>
              </w:rPr>
            </w:pPr>
            <w:r>
              <w:rPr>
                <w:rFonts w:cs="Arial"/>
                <w:sz w:val="16"/>
                <w:szCs w:val="16"/>
              </w:rPr>
              <w:t>3</w:t>
            </w:r>
          </w:p>
        </w:tc>
        <w:tc>
          <w:tcPr>
            <w:tcW w:w="223" w:type="pct"/>
            <w:shd w:val="solid" w:color="FFFFFF" w:fill="auto"/>
          </w:tcPr>
          <w:p w14:paraId="1D282350" w14:textId="2EF403D3" w:rsidR="00001C91" w:rsidRPr="00396892" w:rsidRDefault="00001C91" w:rsidP="0042243A">
            <w:pPr>
              <w:pStyle w:val="TAC"/>
              <w:rPr>
                <w:rFonts w:cs="Arial"/>
                <w:sz w:val="16"/>
                <w:szCs w:val="16"/>
              </w:rPr>
            </w:pPr>
            <w:r>
              <w:rPr>
                <w:rFonts w:cs="Arial"/>
                <w:sz w:val="16"/>
                <w:szCs w:val="16"/>
              </w:rPr>
              <w:t>B</w:t>
            </w:r>
          </w:p>
        </w:tc>
        <w:tc>
          <w:tcPr>
            <w:tcW w:w="2431" w:type="pct"/>
            <w:shd w:val="solid" w:color="FFFFFF" w:fill="auto"/>
          </w:tcPr>
          <w:p w14:paraId="27DF704F" w14:textId="62438021" w:rsidR="00001C91" w:rsidRPr="00396892" w:rsidRDefault="00001C91" w:rsidP="0042243A">
            <w:pPr>
              <w:pStyle w:val="TAL"/>
              <w:rPr>
                <w:rFonts w:cs="Arial"/>
                <w:sz w:val="16"/>
                <w:szCs w:val="16"/>
              </w:rPr>
            </w:pPr>
            <w:r>
              <w:rPr>
                <w:rFonts w:cs="Arial"/>
                <w:sz w:val="16"/>
                <w:szCs w:val="16"/>
              </w:rPr>
              <w:t>MPS for WLAN NAI decoration</w:t>
            </w:r>
          </w:p>
        </w:tc>
        <w:tc>
          <w:tcPr>
            <w:tcW w:w="438" w:type="pct"/>
            <w:shd w:val="solid" w:color="FFFFFF" w:fill="auto"/>
          </w:tcPr>
          <w:p w14:paraId="41E43BAC" w14:textId="529760F5" w:rsidR="00001C91" w:rsidRPr="00396892" w:rsidRDefault="00001C91" w:rsidP="0042243A">
            <w:pPr>
              <w:pStyle w:val="TAC"/>
              <w:rPr>
                <w:rFonts w:cs="Arial"/>
                <w:sz w:val="16"/>
                <w:szCs w:val="16"/>
              </w:rPr>
            </w:pPr>
            <w:r>
              <w:rPr>
                <w:rFonts w:cs="Arial"/>
                <w:sz w:val="16"/>
                <w:szCs w:val="16"/>
              </w:rPr>
              <w:t>18.3.0</w:t>
            </w:r>
          </w:p>
        </w:tc>
      </w:tr>
      <w:tr w:rsidR="00981EAB" w:rsidRPr="006B0D02" w14:paraId="45413B4F" w14:textId="77777777" w:rsidTr="000B1020">
        <w:tc>
          <w:tcPr>
            <w:tcW w:w="380" w:type="pct"/>
            <w:shd w:val="solid" w:color="FFFFFF" w:fill="auto"/>
          </w:tcPr>
          <w:p w14:paraId="6DEE92EC" w14:textId="728D242E" w:rsidR="00CD1A60" w:rsidRDefault="00CD1A60" w:rsidP="0042243A">
            <w:pPr>
              <w:pStyle w:val="TAC"/>
              <w:rPr>
                <w:rFonts w:cs="Arial"/>
                <w:sz w:val="16"/>
                <w:szCs w:val="16"/>
              </w:rPr>
            </w:pPr>
            <w:r>
              <w:rPr>
                <w:rFonts w:cs="Arial"/>
                <w:sz w:val="16"/>
                <w:szCs w:val="16"/>
              </w:rPr>
              <w:t>2024-06</w:t>
            </w:r>
          </w:p>
        </w:tc>
        <w:tc>
          <w:tcPr>
            <w:tcW w:w="439" w:type="pct"/>
            <w:shd w:val="solid" w:color="FFFFFF" w:fill="auto"/>
          </w:tcPr>
          <w:p w14:paraId="74876C81" w14:textId="2BB1FACA" w:rsidR="00CD1A60" w:rsidRDefault="00CD1A60" w:rsidP="0042243A">
            <w:pPr>
              <w:pStyle w:val="TAC"/>
              <w:rPr>
                <w:rFonts w:cs="Arial"/>
                <w:sz w:val="16"/>
                <w:szCs w:val="16"/>
              </w:rPr>
            </w:pPr>
            <w:r>
              <w:rPr>
                <w:rFonts w:cs="Arial"/>
                <w:sz w:val="16"/>
                <w:szCs w:val="16"/>
              </w:rPr>
              <w:t>CT#104</w:t>
            </w:r>
          </w:p>
        </w:tc>
        <w:tc>
          <w:tcPr>
            <w:tcW w:w="629" w:type="pct"/>
            <w:shd w:val="solid" w:color="FFFFFF" w:fill="auto"/>
          </w:tcPr>
          <w:p w14:paraId="0A5A8BF9" w14:textId="57281DA4" w:rsidR="00CD1A60" w:rsidRPr="000B1020" w:rsidRDefault="00CD1A60" w:rsidP="000B1020">
            <w:pPr>
              <w:pStyle w:val="TAC"/>
              <w:rPr>
                <w:rFonts w:cs="Arial"/>
                <w:sz w:val="16"/>
                <w:szCs w:val="16"/>
              </w:rPr>
            </w:pPr>
            <w:r w:rsidRPr="000B1020">
              <w:rPr>
                <w:rFonts w:cs="Arial"/>
                <w:sz w:val="16"/>
                <w:szCs w:val="16"/>
              </w:rPr>
              <w:t>CP-241163</w:t>
            </w:r>
          </w:p>
        </w:tc>
        <w:tc>
          <w:tcPr>
            <w:tcW w:w="266" w:type="pct"/>
            <w:shd w:val="solid" w:color="FFFFFF" w:fill="auto"/>
          </w:tcPr>
          <w:p w14:paraId="4EB893B7" w14:textId="65EED772" w:rsidR="00CD1A60" w:rsidRDefault="00CD1A60" w:rsidP="0042243A">
            <w:pPr>
              <w:pStyle w:val="TAL"/>
              <w:rPr>
                <w:rFonts w:cs="Arial"/>
                <w:sz w:val="16"/>
                <w:szCs w:val="16"/>
              </w:rPr>
            </w:pPr>
            <w:r>
              <w:rPr>
                <w:rFonts w:cs="Arial"/>
                <w:sz w:val="16"/>
                <w:szCs w:val="16"/>
              </w:rPr>
              <w:t>0074</w:t>
            </w:r>
          </w:p>
        </w:tc>
        <w:tc>
          <w:tcPr>
            <w:tcW w:w="194" w:type="pct"/>
            <w:shd w:val="solid" w:color="FFFFFF" w:fill="auto"/>
          </w:tcPr>
          <w:p w14:paraId="1A07BF88" w14:textId="16CC15DF" w:rsidR="00CD1A60" w:rsidRDefault="00CD1A60" w:rsidP="0042243A">
            <w:pPr>
              <w:pStyle w:val="TAR"/>
              <w:rPr>
                <w:rFonts w:cs="Arial"/>
                <w:sz w:val="16"/>
                <w:szCs w:val="16"/>
              </w:rPr>
            </w:pPr>
            <w:r>
              <w:rPr>
                <w:rFonts w:cs="Arial"/>
                <w:sz w:val="16"/>
                <w:szCs w:val="16"/>
              </w:rPr>
              <w:t>1</w:t>
            </w:r>
          </w:p>
        </w:tc>
        <w:tc>
          <w:tcPr>
            <w:tcW w:w="223" w:type="pct"/>
            <w:shd w:val="solid" w:color="FFFFFF" w:fill="auto"/>
          </w:tcPr>
          <w:p w14:paraId="364B7509" w14:textId="2E6FBD3E" w:rsidR="00CD1A60" w:rsidRDefault="00CD1A60" w:rsidP="0042243A">
            <w:pPr>
              <w:pStyle w:val="TAC"/>
              <w:rPr>
                <w:rFonts w:cs="Arial"/>
                <w:sz w:val="16"/>
                <w:szCs w:val="16"/>
              </w:rPr>
            </w:pPr>
            <w:r>
              <w:rPr>
                <w:rFonts w:cs="Arial"/>
                <w:sz w:val="16"/>
                <w:szCs w:val="16"/>
              </w:rPr>
              <w:t>F</w:t>
            </w:r>
          </w:p>
        </w:tc>
        <w:tc>
          <w:tcPr>
            <w:tcW w:w="2431" w:type="pct"/>
            <w:shd w:val="solid" w:color="FFFFFF" w:fill="auto"/>
          </w:tcPr>
          <w:p w14:paraId="07D5AFB1" w14:textId="0FBBB3F7" w:rsidR="00CD1A60" w:rsidRDefault="00CD1A60" w:rsidP="0042243A">
            <w:pPr>
              <w:pStyle w:val="TAL"/>
              <w:rPr>
                <w:rFonts w:cs="Arial"/>
                <w:sz w:val="16"/>
                <w:szCs w:val="16"/>
              </w:rPr>
            </w:pPr>
            <w:r>
              <w:rPr>
                <w:rFonts w:cs="Arial"/>
                <w:sz w:val="16"/>
                <w:szCs w:val="16"/>
              </w:rPr>
              <w:t>5GMM cause code #15 indicating Satellite NG-RAN not allowed in PLMN</w:t>
            </w:r>
          </w:p>
        </w:tc>
        <w:tc>
          <w:tcPr>
            <w:tcW w:w="438" w:type="pct"/>
            <w:shd w:val="solid" w:color="FFFFFF" w:fill="auto"/>
          </w:tcPr>
          <w:p w14:paraId="2BC1CF7A" w14:textId="2EF3C64D" w:rsidR="00CD1A60" w:rsidRDefault="00CD1A60" w:rsidP="0042243A">
            <w:pPr>
              <w:pStyle w:val="TAC"/>
              <w:rPr>
                <w:rFonts w:cs="Arial"/>
                <w:sz w:val="16"/>
                <w:szCs w:val="16"/>
              </w:rPr>
            </w:pPr>
            <w:r>
              <w:rPr>
                <w:rFonts w:cs="Arial"/>
                <w:sz w:val="16"/>
                <w:szCs w:val="16"/>
              </w:rPr>
              <w:t>18.3.0</w:t>
            </w:r>
          </w:p>
        </w:tc>
      </w:tr>
      <w:tr w:rsidR="00981EAB" w:rsidRPr="006B0D02" w14:paraId="4AC73908" w14:textId="77777777" w:rsidTr="000B1020">
        <w:tc>
          <w:tcPr>
            <w:tcW w:w="380" w:type="pct"/>
            <w:shd w:val="solid" w:color="FFFFFF" w:fill="auto"/>
          </w:tcPr>
          <w:p w14:paraId="2533B4ED" w14:textId="57E3B23C" w:rsidR="00DF6330" w:rsidRDefault="00DF6330" w:rsidP="0042243A">
            <w:pPr>
              <w:pStyle w:val="TAC"/>
              <w:rPr>
                <w:rFonts w:cs="Arial"/>
                <w:sz w:val="16"/>
                <w:szCs w:val="16"/>
              </w:rPr>
            </w:pPr>
            <w:r>
              <w:rPr>
                <w:rFonts w:cs="Arial"/>
                <w:sz w:val="16"/>
                <w:szCs w:val="16"/>
              </w:rPr>
              <w:t>2024-12</w:t>
            </w:r>
          </w:p>
        </w:tc>
        <w:tc>
          <w:tcPr>
            <w:tcW w:w="439" w:type="pct"/>
            <w:shd w:val="solid" w:color="FFFFFF" w:fill="auto"/>
          </w:tcPr>
          <w:p w14:paraId="4BB0B1E7" w14:textId="553988D4" w:rsidR="00DF6330" w:rsidRDefault="00DF6330" w:rsidP="0042243A">
            <w:pPr>
              <w:pStyle w:val="TAC"/>
              <w:rPr>
                <w:rFonts w:cs="Arial"/>
                <w:sz w:val="16"/>
                <w:szCs w:val="16"/>
              </w:rPr>
            </w:pPr>
            <w:r>
              <w:rPr>
                <w:rFonts w:cs="Arial"/>
                <w:sz w:val="16"/>
                <w:szCs w:val="16"/>
              </w:rPr>
              <w:t>CT#106</w:t>
            </w:r>
          </w:p>
        </w:tc>
        <w:tc>
          <w:tcPr>
            <w:tcW w:w="629" w:type="pct"/>
            <w:shd w:val="solid" w:color="FFFFFF" w:fill="auto"/>
          </w:tcPr>
          <w:p w14:paraId="54A5C189" w14:textId="44D7AFAA" w:rsidR="00DF6330" w:rsidRPr="000B1020" w:rsidRDefault="00DF6330" w:rsidP="000B1020">
            <w:pPr>
              <w:pStyle w:val="TAC"/>
              <w:rPr>
                <w:rFonts w:cs="Arial"/>
                <w:sz w:val="16"/>
                <w:szCs w:val="16"/>
                <w:u w:val="single"/>
              </w:rPr>
            </w:pPr>
            <w:r w:rsidRPr="000B1020">
              <w:rPr>
                <w:rFonts w:cs="Arial"/>
                <w:sz w:val="16"/>
                <w:szCs w:val="16"/>
              </w:rPr>
              <w:t>CP-243200</w:t>
            </w:r>
          </w:p>
        </w:tc>
        <w:tc>
          <w:tcPr>
            <w:tcW w:w="266" w:type="pct"/>
            <w:shd w:val="solid" w:color="FFFFFF" w:fill="auto"/>
          </w:tcPr>
          <w:p w14:paraId="75FE7DB5" w14:textId="1B430F79" w:rsidR="00DF6330" w:rsidRDefault="00DF6330" w:rsidP="0042243A">
            <w:pPr>
              <w:pStyle w:val="TAL"/>
              <w:rPr>
                <w:rFonts w:cs="Arial"/>
                <w:sz w:val="16"/>
                <w:szCs w:val="16"/>
              </w:rPr>
            </w:pPr>
            <w:r>
              <w:rPr>
                <w:rFonts w:cs="Arial"/>
                <w:sz w:val="16"/>
                <w:szCs w:val="16"/>
              </w:rPr>
              <w:t>0077</w:t>
            </w:r>
          </w:p>
        </w:tc>
        <w:tc>
          <w:tcPr>
            <w:tcW w:w="194" w:type="pct"/>
            <w:shd w:val="solid" w:color="FFFFFF" w:fill="auto"/>
          </w:tcPr>
          <w:p w14:paraId="3F2979E5" w14:textId="76B5625B" w:rsidR="00DF6330" w:rsidRDefault="00DF6330" w:rsidP="0042243A">
            <w:pPr>
              <w:pStyle w:val="TAR"/>
              <w:rPr>
                <w:rFonts w:cs="Arial"/>
                <w:sz w:val="16"/>
                <w:szCs w:val="16"/>
              </w:rPr>
            </w:pPr>
            <w:r>
              <w:rPr>
                <w:rFonts w:cs="Arial"/>
                <w:sz w:val="16"/>
                <w:szCs w:val="16"/>
              </w:rPr>
              <w:t>3</w:t>
            </w:r>
          </w:p>
        </w:tc>
        <w:tc>
          <w:tcPr>
            <w:tcW w:w="223" w:type="pct"/>
            <w:shd w:val="solid" w:color="FFFFFF" w:fill="auto"/>
          </w:tcPr>
          <w:p w14:paraId="35362AD2" w14:textId="278B2F40" w:rsidR="00DF6330" w:rsidRDefault="00DF6330" w:rsidP="0042243A">
            <w:pPr>
              <w:pStyle w:val="TAC"/>
              <w:rPr>
                <w:rFonts w:cs="Arial"/>
                <w:sz w:val="16"/>
                <w:szCs w:val="16"/>
              </w:rPr>
            </w:pPr>
            <w:r>
              <w:rPr>
                <w:rFonts w:cs="Arial"/>
                <w:sz w:val="16"/>
                <w:szCs w:val="16"/>
              </w:rPr>
              <w:t>C</w:t>
            </w:r>
          </w:p>
        </w:tc>
        <w:tc>
          <w:tcPr>
            <w:tcW w:w="2431" w:type="pct"/>
            <w:shd w:val="solid" w:color="FFFFFF" w:fill="auto"/>
          </w:tcPr>
          <w:p w14:paraId="7A1591F4" w14:textId="21A07D33" w:rsidR="00DF6330" w:rsidRDefault="00DF6330" w:rsidP="0042243A">
            <w:pPr>
              <w:pStyle w:val="TAL"/>
              <w:rPr>
                <w:rFonts w:cs="Arial"/>
                <w:sz w:val="16"/>
                <w:szCs w:val="16"/>
              </w:rPr>
            </w:pPr>
            <w:r>
              <w:rPr>
                <w:rFonts w:cs="Arial"/>
                <w:sz w:val="16"/>
                <w:szCs w:val="16"/>
              </w:rPr>
              <w:t>Adding NAS configuration parameter  Satellite_Disabling_Allowed_for_EMM_cause_#15</w:t>
            </w:r>
          </w:p>
        </w:tc>
        <w:tc>
          <w:tcPr>
            <w:tcW w:w="438" w:type="pct"/>
            <w:shd w:val="solid" w:color="FFFFFF" w:fill="auto"/>
          </w:tcPr>
          <w:p w14:paraId="288D2B6A" w14:textId="24EFC3ED" w:rsidR="00DF6330" w:rsidRDefault="00DF6330" w:rsidP="0042243A">
            <w:pPr>
              <w:pStyle w:val="TAC"/>
              <w:rPr>
                <w:rFonts w:cs="Arial"/>
                <w:sz w:val="16"/>
                <w:szCs w:val="16"/>
              </w:rPr>
            </w:pPr>
            <w:r>
              <w:rPr>
                <w:rFonts w:cs="Arial"/>
                <w:sz w:val="16"/>
                <w:szCs w:val="16"/>
              </w:rPr>
              <w:t>19.0.0</w:t>
            </w:r>
          </w:p>
        </w:tc>
      </w:tr>
      <w:tr w:rsidR="0052656B" w:rsidRPr="0052656B" w14:paraId="08A8A201" w14:textId="77777777" w:rsidTr="0052656B">
        <w:tc>
          <w:tcPr>
            <w:tcW w:w="380" w:type="pct"/>
            <w:tcBorders>
              <w:top w:val="single" w:sz="6" w:space="0" w:color="auto"/>
              <w:left w:val="single" w:sz="6" w:space="0" w:color="auto"/>
              <w:bottom w:val="single" w:sz="6" w:space="0" w:color="auto"/>
              <w:right w:val="single" w:sz="6" w:space="0" w:color="auto"/>
            </w:tcBorders>
            <w:shd w:val="solid" w:color="FFFFFF" w:fill="auto"/>
          </w:tcPr>
          <w:p w14:paraId="78A63BD0" w14:textId="77777777" w:rsidR="0052656B" w:rsidRPr="0052656B" w:rsidRDefault="0052656B" w:rsidP="0052656B">
            <w:pPr>
              <w:pStyle w:val="TAC"/>
              <w:rPr>
                <w:rFonts w:cs="Arial"/>
                <w:sz w:val="16"/>
                <w:szCs w:val="16"/>
              </w:rPr>
            </w:pPr>
            <w:r w:rsidRPr="0052656B">
              <w:rPr>
                <w:rFonts w:cs="Arial"/>
                <w:sz w:val="16"/>
                <w:szCs w:val="16"/>
              </w:rPr>
              <w:t>2025-03</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1C5190A7" w14:textId="77777777" w:rsidR="0052656B" w:rsidRPr="0052656B" w:rsidRDefault="0052656B" w:rsidP="0052656B">
            <w:pPr>
              <w:pStyle w:val="TAC"/>
              <w:rPr>
                <w:rFonts w:cs="Arial"/>
                <w:sz w:val="16"/>
                <w:szCs w:val="16"/>
              </w:rPr>
            </w:pPr>
            <w:r w:rsidRPr="0052656B">
              <w:rPr>
                <w:rFonts w:cs="Arial"/>
                <w:sz w:val="16"/>
                <w:szCs w:val="16"/>
              </w:rPr>
              <w:t>CT#107</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00271457" w14:textId="77777777" w:rsidR="0052656B" w:rsidRPr="0052656B" w:rsidRDefault="0052656B" w:rsidP="0052656B">
            <w:pPr>
              <w:pStyle w:val="TAC"/>
              <w:rPr>
                <w:rFonts w:cs="Arial"/>
                <w:sz w:val="16"/>
                <w:szCs w:val="16"/>
              </w:rPr>
            </w:pPr>
            <w:r w:rsidRPr="0052656B">
              <w:rPr>
                <w:rFonts w:cs="Arial"/>
                <w:sz w:val="16"/>
                <w:szCs w:val="16"/>
              </w:rPr>
              <w:t>CP-250142</w:t>
            </w: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7643ED86" w14:textId="77777777" w:rsidR="0052656B" w:rsidRPr="0052656B" w:rsidRDefault="0052656B" w:rsidP="0052656B">
            <w:pPr>
              <w:pStyle w:val="TAL"/>
              <w:rPr>
                <w:rFonts w:cs="Arial"/>
                <w:sz w:val="16"/>
                <w:szCs w:val="16"/>
              </w:rPr>
            </w:pPr>
            <w:r w:rsidRPr="0052656B">
              <w:rPr>
                <w:rFonts w:cs="Arial"/>
                <w:sz w:val="16"/>
                <w:szCs w:val="16"/>
              </w:rPr>
              <w:t>0075</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26FC160F" w14:textId="77777777" w:rsidR="0052656B" w:rsidRPr="0052656B" w:rsidRDefault="0052656B" w:rsidP="0052656B">
            <w:pPr>
              <w:pStyle w:val="TAR"/>
              <w:rPr>
                <w:rFonts w:cs="Arial"/>
                <w:sz w:val="16"/>
                <w:szCs w:val="16"/>
              </w:rPr>
            </w:pPr>
            <w:r w:rsidRPr="0052656B">
              <w:rPr>
                <w:rFonts w:cs="Arial"/>
                <w:sz w:val="16"/>
                <w:szCs w:val="16"/>
              </w:rPr>
              <w:t>7</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FE7005D" w14:textId="77777777" w:rsidR="0052656B" w:rsidRPr="0052656B" w:rsidRDefault="0052656B" w:rsidP="0052656B">
            <w:pPr>
              <w:pStyle w:val="TAC"/>
              <w:rPr>
                <w:rFonts w:cs="Arial"/>
                <w:sz w:val="16"/>
                <w:szCs w:val="16"/>
              </w:rPr>
            </w:pPr>
            <w:r w:rsidRPr="0052656B">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4C05AB21" w14:textId="77777777" w:rsidR="0052656B" w:rsidRPr="0052656B" w:rsidRDefault="0052656B" w:rsidP="0052656B">
            <w:pPr>
              <w:pStyle w:val="TAL"/>
              <w:rPr>
                <w:rFonts w:cs="Arial"/>
                <w:sz w:val="16"/>
                <w:szCs w:val="16"/>
              </w:rPr>
            </w:pPr>
            <w:r w:rsidRPr="0052656B">
              <w:rPr>
                <w:rFonts w:cs="Arial"/>
                <w:sz w:val="16"/>
                <w:szCs w:val="16"/>
              </w:rPr>
              <w:t>Add LCS-UPP MO for PS data off</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1082E570" w14:textId="32F2F672" w:rsidR="0052656B" w:rsidRPr="0052656B" w:rsidRDefault="0052656B" w:rsidP="0052656B">
            <w:pPr>
              <w:pStyle w:val="TAC"/>
              <w:rPr>
                <w:rFonts w:cs="Arial"/>
                <w:sz w:val="16"/>
                <w:szCs w:val="16"/>
              </w:rPr>
            </w:pPr>
            <w:r>
              <w:rPr>
                <w:rFonts w:cs="Arial"/>
                <w:sz w:val="16"/>
                <w:szCs w:val="16"/>
              </w:rPr>
              <w:t>19.1.0</w:t>
            </w:r>
          </w:p>
        </w:tc>
      </w:tr>
      <w:tr w:rsidR="001816A6" w:rsidRPr="0052656B" w14:paraId="030C7362" w14:textId="77777777" w:rsidTr="0052656B">
        <w:tc>
          <w:tcPr>
            <w:tcW w:w="380" w:type="pct"/>
            <w:tcBorders>
              <w:top w:val="single" w:sz="6" w:space="0" w:color="auto"/>
              <w:left w:val="single" w:sz="6" w:space="0" w:color="auto"/>
              <w:bottom w:val="single" w:sz="6" w:space="0" w:color="auto"/>
              <w:right w:val="single" w:sz="6" w:space="0" w:color="auto"/>
            </w:tcBorders>
            <w:shd w:val="solid" w:color="FFFFFF" w:fill="auto"/>
          </w:tcPr>
          <w:p w14:paraId="4E708AA6" w14:textId="0FB33565" w:rsidR="001816A6" w:rsidRPr="0052656B" w:rsidRDefault="001816A6"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4E83F28C" w14:textId="69141F69" w:rsidR="001816A6" w:rsidRPr="0052656B" w:rsidRDefault="001816A6"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36FCC272" w14:textId="00DE0A04" w:rsidR="001816A6" w:rsidRPr="001816A6" w:rsidRDefault="001816A6" w:rsidP="001816A6">
            <w:pPr>
              <w:overflowPunct/>
              <w:autoSpaceDE/>
              <w:autoSpaceDN/>
              <w:adjustRightInd/>
              <w:spacing w:after="0"/>
              <w:jc w:val="center"/>
              <w:textAlignment w:val="auto"/>
              <w:rPr>
                <w:rFonts w:ascii="Arial" w:hAnsi="Arial" w:cs="Arial"/>
                <w:b/>
                <w:bCs/>
                <w:color w:val="0000FF"/>
                <w:sz w:val="16"/>
                <w:szCs w:val="16"/>
                <w:u w:val="single"/>
              </w:rPr>
            </w:pPr>
            <w:hyperlink r:id="rId25" w:history="1">
              <w:r>
                <w:rPr>
                  <w:rStyle w:val="Hyperlink"/>
                  <w:rFonts w:cs="Arial"/>
                  <w:b/>
                  <w:bCs/>
                  <w:color w:val="0000FF"/>
                  <w:sz w:val="16"/>
                  <w:szCs w:val="16"/>
                </w:rPr>
                <w:t>CP-251187</w:t>
              </w:r>
            </w:hyperlink>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19BC643C" w14:textId="4405E712" w:rsidR="001816A6" w:rsidRPr="0052656B" w:rsidRDefault="001816A6" w:rsidP="0052656B">
            <w:pPr>
              <w:pStyle w:val="TAL"/>
              <w:rPr>
                <w:rFonts w:cs="Arial"/>
                <w:sz w:val="16"/>
                <w:szCs w:val="16"/>
              </w:rPr>
            </w:pPr>
            <w:r>
              <w:rPr>
                <w:rFonts w:cs="Arial"/>
                <w:sz w:val="16"/>
                <w:szCs w:val="16"/>
              </w:rPr>
              <w:t>0078</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6B5E1CF3" w14:textId="317E74E8" w:rsidR="001816A6" w:rsidRPr="0052656B" w:rsidRDefault="001816A6" w:rsidP="0052656B">
            <w:pPr>
              <w:pStyle w:val="TAR"/>
              <w:rPr>
                <w:rFonts w:cs="Arial"/>
                <w:sz w:val="16"/>
                <w:szCs w:val="16"/>
              </w:rPr>
            </w:pPr>
            <w:r>
              <w:rPr>
                <w:rFonts w:cs="Arial"/>
                <w:sz w:val="16"/>
                <w:szCs w:val="16"/>
              </w:rPr>
              <w:t>3</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1489773D" w14:textId="5B57BA2D" w:rsidR="001816A6" w:rsidRPr="0052656B" w:rsidRDefault="001816A6" w:rsidP="0052656B">
            <w:pPr>
              <w:pStyle w:val="TAC"/>
              <w:rPr>
                <w:rFonts w:cs="Arial"/>
                <w:sz w:val="16"/>
                <w:szCs w:val="16"/>
              </w:rPr>
            </w:pPr>
            <w:r>
              <w:rPr>
                <w:rFonts w:cs="Arial"/>
                <w:sz w:val="16"/>
                <w:szCs w:val="16"/>
              </w:rPr>
              <w:t>B</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78B0146E" w14:textId="4F8E3EA4" w:rsidR="001816A6" w:rsidRPr="0052656B" w:rsidRDefault="001816A6" w:rsidP="0052656B">
            <w:pPr>
              <w:pStyle w:val="TAL"/>
              <w:rPr>
                <w:rFonts w:cs="Arial"/>
                <w:sz w:val="16"/>
                <w:szCs w:val="16"/>
              </w:rPr>
            </w:pPr>
            <w:r>
              <w:rPr>
                <w:rFonts w:cs="Arial"/>
                <w:sz w:val="16"/>
                <w:szCs w:val="16"/>
              </w:rPr>
              <w:t>Allow configurable 5G registration retries for some lower layer failures</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160CC5C9" w14:textId="1F0601CE" w:rsidR="001816A6" w:rsidRDefault="001816A6" w:rsidP="0052656B">
            <w:pPr>
              <w:pStyle w:val="TAC"/>
              <w:rPr>
                <w:rFonts w:cs="Arial"/>
                <w:sz w:val="16"/>
                <w:szCs w:val="16"/>
              </w:rPr>
            </w:pPr>
            <w:r>
              <w:rPr>
                <w:rFonts w:cs="Arial"/>
                <w:sz w:val="16"/>
                <w:szCs w:val="16"/>
              </w:rPr>
              <w:t>19.2.0</w:t>
            </w:r>
          </w:p>
        </w:tc>
      </w:tr>
      <w:tr w:rsidR="00727B7A" w:rsidRPr="0052656B" w14:paraId="4EE233D8" w14:textId="77777777" w:rsidTr="0052656B">
        <w:tc>
          <w:tcPr>
            <w:tcW w:w="380" w:type="pct"/>
            <w:tcBorders>
              <w:top w:val="single" w:sz="6" w:space="0" w:color="auto"/>
              <w:left w:val="single" w:sz="6" w:space="0" w:color="auto"/>
              <w:bottom w:val="single" w:sz="6" w:space="0" w:color="auto"/>
              <w:right w:val="single" w:sz="6" w:space="0" w:color="auto"/>
            </w:tcBorders>
            <w:shd w:val="solid" w:color="FFFFFF" w:fill="auto"/>
          </w:tcPr>
          <w:p w14:paraId="513A8030" w14:textId="56EBBCD6" w:rsidR="00727B7A" w:rsidRDefault="00727B7A"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4C5485CE" w14:textId="44214A90" w:rsidR="00727B7A" w:rsidRDefault="00727B7A"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619E1DE7" w14:textId="47C84530" w:rsidR="00727B7A" w:rsidRDefault="00727B7A" w:rsidP="00727B7A">
            <w:pPr>
              <w:overflowPunct/>
              <w:autoSpaceDE/>
              <w:autoSpaceDN/>
              <w:adjustRightInd/>
              <w:spacing w:after="0"/>
              <w:jc w:val="center"/>
              <w:textAlignment w:val="auto"/>
              <w:rPr>
                <w:rFonts w:ascii="Arial" w:hAnsi="Arial" w:cs="Arial"/>
                <w:b/>
                <w:bCs/>
                <w:color w:val="0000FF"/>
                <w:sz w:val="16"/>
                <w:szCs w:val="16"/>
                <w:u w:val="single"/>
              </w:rPr>
            </w:pPr>
            <w:hyperlink r:id="rId26" w:history="1">
              <w:r>
                <w:rPr>
                  <w:rStyle w:val="Hyperlink"/>
                  <w:rFonts w:cs="Arial"/>
                  <w:b/>
                  <w:bCs/>
                  <w:color w:val="0000FF"/>
                  <w:sz w:val="16"/>
                  <w:szCs w:val="16"/>
                </w:rPr>
                <w:t>CP-251190</w:t>
              </w:r>
            </w:hyperlink>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09EE209B" w14:textId="4C36461C" w:rsidR="00727B7A" w:rsidRDefault="00727B7A" w:rsidP="0052656B">
            <w:pPr>
              <w:pStyle w:val="TAL"/>
              <w:rPr>
                <w:rFonts w:cs="Arial"/>
                <w:sz w:val="16"/>
                <w:szCs w:val="16"/>
              </w:rPr>
            </w:pPr>
            <w:r>
              <w:rPr>
                <w:rFonts w:cs="Arial"/>
                <w:sz w:val="16"/>
                <w:szCs w:val="16"/>
              </w:rPr>
              <w:t>0080</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0F658D30" w14:textId="592C8B2B" w:rsidR="00727B7A" w:rsidRDefault="00727B7A" w:rsidP="0052656B">
            <w:pPr>
              <w:pStyle w:val="TAR"/>
              <w:rPr>
                <w:rFonts w:cs="Arial"/>
                <w:sz w:val="16"/>
                <w:szCs w:val="16"/>
              </w:rPr>
            </w:pPr>
            <w:r>
              <w:rPr>
                <w:rFonts w:cs="Arial"/>
                <w:sz w:val="16"/>
                <w:szCs w:val="16"/>
              </w:rPr>
              <w:t>2</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45E62ABA" w14:textId="1CE3D926" w:rsidR="00727B7A" w:rsidRDefault="00727B7A" w:rsidP="0052656B">
            <w:pPr>
              <w:pStyle w:val="TAC"/>
              <w:rPr>
                <w:rFonts w:cs="Arial"/>
                <w:sz w:val="16"/>
                <w:szCs w:val="16"/>
              </w:rPr>
            </w:pPr>
            <w:r>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2A01F591" w14:textId="6C0E4930" w:rsidR="00727B7A" w:rsidRDefault="00727B7A" w:rsidP="0052656B">
            <w:pPr>
              <w:pStyle w:val="TAL"/>
              <w:rPr>
                <w:rFonts w:cs="Arial"/>
                <w:sz w:val="16"/>
                <w:szCs w:val="16"/>
              </w:rPr>
            </w:pPr>
            <w:r>
              <w:rPr>
                <w:rFonts w:cs="Arial"/>
                <w:sz w:val="16"/>
                <w:szCs w:val="16"/>
              </w:rPr>
              <w:t xml:space="preserve">Add faster recovery configurations </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283686E8" w14:textId="7B1AB417" w:rsidR="00727B7A" w:rsidRDefault="00727B7A" w:rsidP="0052656B">
            <w:pPr>
              <w:pStyle w:val="TAC"/>
              <w:rPr>
                <w:rFonts w:cs="Arial"/>
                <w:sz w:val="16"/>
                <w:szCs w:val="16"/>
              </w:rPr>
            </w:pPr>
            <w:r>
              <w:rPr>
                <w:rFonts w:cs="Arial"/>
                <w:sz w:val="16"/>
                <w:szCs w:val="16"/>
              </w:rPr>
              <w:t>19.2.0</w:t>
            </w:r>
          </w:p>
        </w:tc>
      </w:tr>
      <w:tr w:rsidR="00FD3FE3" w:rsidRPr="0052656B" w14:paraId="308CFDD5" w14:textId="77777777" w:rsidTr="0052656B">
        <w:tc>
          <w:tcPr>
            <w:tcW w:w="380" w:type="pct"/>
            <w:tcBorders>
              <w:top w:val="single" w:sz="6" w:space="0" w:color="auto"/>
              <w:left w:val="single" w:sz="6" w:space="0" w:color="auto"/>
              <w:bottom w:val="single" w:sz="6" w:space="0" w:color="auto"/>
              <w:right w:val="single" w:sz="6" w:space="0" w:color="auto"/>
            </w:tcBorders>
            <w:shd w:val="solid" w:color="FFFFFF" w:fill="auto"/>
          </w:tcPr>
          <w:p w14:paraId="7CEB3334" w14:textId="2BF2B2CA" w:rsidR="00FD3FE3" w:rsidRDefault="00FD3FE3"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6618461A" w14:textId="64D65F05" w:rsidR="00FD3FE3" w:rsidRDefault="00FD3FE3"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4C464928" w14:textId="012E5812" w:rsidR="00FD3FE3" w:rsidRDefault="00FD3FE3" w:rsidP="00FD3FE3">
            <w:pPr>
              <w:overflowPunct/>
              <w:autoSpaceDE/>
              <w:autoSpaceDN/>
              <w:adjustRightInd/>
              <w:spacing w:after="0"/>
              <w:jc w:val="center"/>
              <w:textAlignment w:val="auto"/>
              <w:rPr>
                <w:rFonts w:ascii="Arial" w:hAnsi="Arial" w:cs="Arial"/>
                <w:b/>
                <w:bCs/>
                <w:color w:val="0000FF"/>
                <w:sz w:val="16"/>
                <w:szCs w:val="16"/>
                <w:u w:val="single"/>
              </w:rPr>
            </w:pPr>
            <w:hyperlink r:id="rId27" w:history="1">
              <w:r>
                <w:rPr>
                  <w:rStyle w:val="Hyperlink"/>
                  <w:rFonts w:cs="Arial"/>
                  <w:b/>
                  <w:bCs/>
                  <w:color w:val="0000FF"/>
                  <w:sz w:val="16"/>
                  <w:szCs w:val="16"/>
                </w:rPr>
                <w:t>CP-251160</w:t>
              </w:r>
            </w:hyperlink>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3F716B15" w14:textId="0F081D42" w:rsidR="00FD3FE3" w:rsidRDefault="00FD3FE3" w:rsidP="0052656B">
            <w:pPr>
              <w:pStyle w:val="TAL"/>
              <w:rPr>
                <w:rFonts w:cs="Arial"/>
                <w:sz w:val="16"/>
                <w:szCs w:val="16"/>
              </w:rPr>
            </w:pPr>
            <w:r>
              <w:rPr>
                <w:rFonts w:cs="Arial"/>
                <w:sz w:val="16"/>
                <w:szCs w:val="16"/>
              </w:rPr>
              <w:t>0079</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7D25DF83" w14:textId="455729AB" w:rsidR="00FD3FE3" w:rsidRDefault="00FD3FE3" w:rsidP="0052656B">
            <w:pPr>
              <w:pStyle w:val="TAR"/>
              <w:rPr>
                <w:rFonts w:cs="Arial"/>
                <w:sz w:val="16"/>
                <w:szCs w:val="16"/>
              </w:rPr>
            </w:pPr>
            <w:r>
              <w:rPr>
                <w:rFonts w:cs="Arial"/>
                <w:sz w:val="16"/>
                <w:szCs w:val="16"/>
              </w:rPr>
              <w:t>-</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30FCB175" w14:textId="3BE663E8" w:rsidR="00FD3FE3" w:rsidRDefault="00FD3FE3" w:rsidP="0052656B">
            <w:pPr>
              <w:pStyle w:val="TAC"/>
              <w:rPr>
                <w:rFonts w:cs="Arial"/>
                <w:sz w:val="16"/>
                <w:szCs w:val="16"/>
              </w:rPr>
            </w:pPr>
            <w:r>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69309B8F" w14:textId="10938C82" w:rsidR="00FD3FE3" w:rsidRDefault="00FD3FE3" w:rsidP="0052656B">
            <w:pPr>
              <w:pStyle w:val="TAL"/>
              <w:rPr>
                <w:rFonts w:cs="Arial"/>
                <w:sz w:val="16"/>
                <w:szCs w:val="16"/>
              </w:rPr>
            </w:pPr>
            <w:r>
              <w:rPr>
                <w:rFonts w:cs="Arial"/>
                <w:sz w:val="16"/>
                <w:szCs w:val="16"/>
              </w:rPr>
              <w:t>DDF corrections</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08CCB6C9" w14:textId="078206CF" w:rsidR="00FD3FE3" w:rsidRDefault="00FD3FE3" w:rsidP="0052656B">
            <w:pPr>
              <w:pStyle w:val="TAC"/>
              <w:rPr>
                <w:rFonts w:cs="Arial"/>
                <w:sz w:val="16"/>
                <w:szCs w:val="16"/>
              </w:rPr>
            </w:pPr>
            <w:r>
              <w:rPr>
                <w:rFonts w:cs="Arial"/>
                <w:sz w:val="16"/>
                <w:szCs w:val="16"/>
              </w:rPr>
              <w:t>19.2.0</w:t>
            </w:r>
          </w:p>
        </w:tc>
      </w:tr>
    </w:tbl>
    <w:p w14:paraId="5FB9284C" w14:textId="77777777" w:rsidR="007A2774" w:rsidRDefault="007A2774"/>
    <w:sectPr w:rsidR="007A277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69D5B" w14:textId="77777777" w:rsidR="0003220A" w:rsidRDefault="0003220A">
      <w:r>
        <w:separator/>
      </w:r>
    </w:p>
  </w:endnote>
  <w:endnote w:type="continuationSeparator" w:id="0">
    <w:p w14:paraId="243DB435" w14:textId="77777777" w:rsidR="0003220A" w:rsidRDefault="0003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C2BD4" w14:textId="77777777" w:rsidR="0003220A" w:rsidRDefault="0003220A">
      <w:r>
        <w:separator/>
      </w:r>
    </w:p>
  </w:footnote>
  <w:footnote w:type="continuationSeparator" w:id="0">
    <w:p w14:paraId="5B944A83" w14:textId="77777777" w:rsidR="0003220A" w:rsidRDefault="00032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3D7" w14:textId="4DBFD20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1B33">
      <w:rPr>
        <w:rFonts w:ascii="Arial" w:hAnsi="Arial" w:cs="Arial"/>
        <w:b/>
        <w:noProof/>
        <w:sz w:val="18"/>
        <w:szCs w:val="18"/>
      </w:rPr>
      <w:t>3GPP TS 24.368 V19.2.0 (2025-06)</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41C7850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1B33">
      <w:rPr>
        <w:rFonts w:ascii="Arial" w:hAnsi="Arial" w:cs="Arial"/>
        <w:b/>
        <w:noProof/>
        <w:sz w:val="18"/>
        <w:szCs w:val="18"/>
      </w:rPr>
      <w:t>Release 19</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9101256">
    <w:abstractNumId w:val="9"/>
  </w:num>
  <w:num w:numId="4" w16cid:durableId="851187821">
    <w:abstractNumId w:val="7"/>
  </w:num>
  <w:num w:numId="5" w16cid:durableId="1554468022">
    <w:abstractNumId w:val="6"/>
  </w:num>
  <w:num w:numId="6" w16cid:durableId="1883051460">
    <w:abstractNumId w:val="5"/>
  </w:num>
  <w:num w:numId="7" w16cid:durableId="420494017">
    <w:abstractNumId w:val="4"/>
  </w:num>
  <w:num w:numId="8" w16cid:durableId="1437873221">
    <w:abstractNumId w:val="8"/>
  </w:num>
  <w:num w:numId="9" w16cid:durableId="1199663627">
    <w:abstractNumId w:val="3"/>
  </w:num>
  <w:num w:numId="10" w16cid:durableId="341470923">
    <w:abstractNumId w:val="2"/>
  </w:num>
  <w:num w:numId="11" w16cid:durableId="1687321885">
    <w:abstractNumId w:val="1"/>
  </w:num>
  <w:num w:numId="12" w16cid:durableId="1448355526">
    <w:abstractNumId w:val="0"/>
  </w:num>
  <w:num w:numId="13" w16cid:durableId="241112419">
    <w:abstractNumId w:val="15"/>
  </w:num>
  <w:num w:numId="14" w16cid:durableId="1516116674">
    <w:abstractNumId w:val="16"/>
  </w:num>
  <w:num w:numId="15" w16cid:durableId="1412000268">
    <w:abstractNumId w:val="11"/>
  </w:num>
  <w:num w:numId="16" w16cid:durableId="1648120698">
    <w:abstractNumId w:val="14"/>
  </w:num>
  <w:num w:numId="17" w16cid:durableId="320275943">
    <w:abstractNumId w:val="13"/>
  </w:num>
  <w:num w:numId="18" w16cid:durableId="19156981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91"/>
    <w:rsid w:val="00006CD1"/>
    <w:rsid w:val="000115A8"/>
    <w:rsid w:val="00014EE5"/>
    <w:rsid w:val="0001657C"/>
    <w:rsid w:val="0003220A"/>
    <w:rsid w:val="000350AC"/>
    <w:rsid w:val="000366F6"/>
    <w:rsid w:val="00040095"/>
    <w:rsid w:val="000421AA"/>
    <w:rsid w:val="000424F2"/>
    <w:rsid w:val="00044EAB"/>
    <w:rsid w:val="0004620E"/>
    <w:rsid w:val="000511B0"/>
    <w:rsid w:val="00057A6A"/>
    <w:rsid w:val="00064F23"/>
    <w:rsid w:val="00071B7A"/>
    <w:rsid w:val="00080512"/>
    <w:rsid w:val="000833F6"/>
    <w:rsid w:val="00083E5B"/>
    <w:rsid w:val="000851A5"/>
    <w:rsid w:val="00090FE2"/>
    <w:rsid w:val="000A00AF"/>
    <w:rsid w:val="000A1513"/>
    <w:rsid w:val="000A43DF"/>
    <w:rsid w:val="000B1020"/>
    <w:rsid w:val="000B20F9"/>
    <w:rsid w:val="000C24DC"/>
    <w:rsid w:val="000D26F8"/>
    <w:rsid w:val="000D58AB"/>
    <w:rsid w:val="000D7E70"/>
    <w:rsid w:val="000E1E0A"/>
    <w:rsid w:val="000F2188"/>
    <w:rsid w:val="0010264F"/>
    <w:rsid w:val="00111CD1"/>
    <w:rsid w:val="00115852"/>
    <w:rsid w:val="001208E2"/>
    <w:rsid w:val="00135B51"/>
    <w:rsid w:val="00141A78"/>
    <w:rsid w:val="001608FF"/>
    <w:rsid w:val="00162128"/>
    <w:rsid w:val="00177423"/>
    <w:rsid w:val="001816A6"/>
    <w:rsid w:val="001843FA"/>
    <w:rsid w:val="00187999"/>
    <w:rsid w:val="00194615"/>
    <w:rsid w:val="001A4567"/>
    <w:rsid w:val="001C0A4B"/>
    <w:rsid w:val="001D22A0"/>
    <w:rsid w:val="001D51E1"/>
    <w:rsid w:val="001E1839"/>
    <w:rsid w:val="001E7009"/>
    <w:rsid w:val="001F168B"/>
    <w:rsid w:val="001F50C0"/>
    <w:rsid w:val="002229BC"/>
    <w:rsid w:val="00240D10"/>
    <w:rsid w:val="00247697"/>
    <w:rsid w:val="0025327B"/>
    <w:rsid w:val="00256051"/>
    <w:rsid w:val="00260C6A"/>
    <w:rsid w:val="00263F1D"/>
    <w:rsid w:val="00286B02"/>
    <w:rsid w:val="00293CD0"/>
    <w:rsid w:val="00294FBA"/>
    <w:rsid w:val="00295DD3"/>
    <w:rsid w:val="00295ED8"/>
    <w:rsid w:val="00297ECC"/>
    <w:rsid w:val="002A6241"/>
    <w:rsid w:val="002B558A"/>
    <w:rsid w:val="002B66D0"/>
    <w:rsid w:val="002C3C13"/>
    <w:rsid w:val="002C3FFE"/>
    <w:rsid w:val="002C4B0A"/>
    <w:rsid w:val="002E5B86"/>
    <w:rsid w:val="002E7777"/>
    <w:rsid w:val="002F093E"/>
    <w:rsid w:val="002F3FC5"/>
    <w:rsid w:val="002F5BB2"/>
    <w:rsid w:val="0031196B"/>
    <w:rsid w:val="00314ABD"/>
    <w:rsid w:val="00323B6E"/>
    <w:rsid w:val="00330108"/>
    <w:rsid w:val="0033256A"/>
    <w:rsid w:val="00332C35"/>
    <w:rsid w:val="003331C4"/>
    <w:rsid w:val="003452D7"/>
    <w:rsid w:val="00350F51"/>
    <w:rsid w:val="00354304"/>
    <w:rsid w:val="00364862"/>
    <w:rsid w:val="00366242"/>
    <w:rsid w:val="0037308D"/>
    <w:rsid w:val="00380E77"/>
    <w:rsid w:val="00383475"/>
    <w:rsid w:val="00396892"/>
    <w:rsid w:val="00397278"/>
    <w:rsid w:val="003A20EF"/>
    <w:rsid w:val="003A574B"/>
    <w:rsid w:val="003C05AD"/>
    <w:rsid w:val="003C5764"/>
    <w:rsid w:val="003E1616"/>
    <w:rsid w:val="003E3B5D"/>
    <w:rsid w:val="003F1F69"/>
    <w:rsid w:val="003F304F"/>
    <w:rsid w:val="00401FAB"/>
    <w:rsid w:val="0042243A"/>
    <w:rsid w:val="004252B4"/>
    <w:rsid w:val="00426C96"/>
    <w:rsid w:val="00431714"/>
    <w:rsid w:val="00433B49"/>
    <w:rsid w:val="00433D00"/>
    <w:rsid w:val="00445DCB"/>
    <w:rsid w:val="00453480"/>
    <w:rsid w:val="00463207"/>
    <w:rsid w:val="0047387E"/>
    <w:rsid w:val="00474110"/>
    <w:rsid w:val="00476422"/>
    <w:rsid w:val="00480464"/>
    <w:rsid w:val="00483049"/>
    <w:rsid w:val="004A37F8"/>
    <w:rsid w:val="004A6026"/>
    <w:rsid w:val="004A6331"/>
    <w:rsid w:val="004C0352"/>
    <w:rsid w:val="004C6215"/>
    <w:rsid w:val="004D0BEF"/>
    <w:rsid w:val="004D0C2C"/>
    <w:rsid w:val="004D46BA"/>
    <w:rsid w:val="004E135A"/>
    <w:rsid w:val="004E213A"/>
    <w:rsid w:val="004E2B97"/>
    <w:rsid w:val="004F0BD8"/>
    <w:rsid w:val="004F710D"/>
    <w:rsid w:val="00500651"/>
    <w:rsid w:val="00516C54"/>
    <w:rsid w:val="00520568"/>
    <w:rsid w:val="0052056C"/>
    <w:rsid w:val="00525DCD"/>
    <w:rsid w:val="0052656B"/>
    <w:rsid w:val="0053428C"/>
    <w:rsid w:val="00535543"/>
    <w:rsid w:val="00537F86"/>
    <w:rsid w:val="00543E6C"/>
    <w:rsid w:val="00557DE7"/>
    <w:rsid w:val="00560A3D"/>
    <w:rsid w:val="00565087"/>
    <w:rsid w:val="0056725D"/>
    <w:rsid w:val="00575C02"/>
    <w:rsid w:val="00583791"/>
    <w:rsid w:val="00586622"/>
    <w:rsid w:val="00586B8B"/>
    <w:rsid w:val="00586EDB"/>
    <w:rsid w:val="00592FFC"/>
    <w:rsid w:val="0059749B"/>
    <w:rsid w:val="005975AA"/>
    <w:rsid w:val="005A5105"/>
    <w:rsid w:val="005C2BB5"/>
    <w:rsid w:val="005C2C7F"/>
    <w:rsid w:val="005C6901"/>
    <w:rsid w:val="005D02F5"/>
    <w:rsid w:val="005D5424"/>
    <w:rsid w:val="005D6B17"/>
    <w:rsid w:val="005E7ECF"/>
    <w:rsid w:val="005F1099"/>
    <w:rsid w:val="005F6208"/>
    <w:rsid w:val="00600C9D"/>
    <w:rsid w:val="006131D3"/>
    <w:rsid w:val="00631562"/>
    <w:rsid w:val="00636D21"/>
    <w:rsid w:val="006455A8"/>
    <w:rsid w:val="00654A69"/>
    <w:rsid w:val="00657C03"/>
    <w:rsid w:val="00661AC5"/>
    <w:rsid w:val="006678AE"/>
    <w:rsid w:val="006960B8"/>
    <w:rsid w:val="00696586"/>
    <w:rsid w:val="006A07BD"/>
    <w:rsid w:val="006A11E7"/>
    <w:rsid w:val="006C0A04"/>
    <w:rsid w:val="006C4FC5"/>
    <w:rsid w:val="006D7095"/>
    <w:rsid w:val="006E0080"/>
    <w:rsid w:val="006E0BF1"/>
    <w:rsid w:val="006E506E"/>
    <w:rsid w:val="006F402F"/>
    <w:rsid w:val="00700FA4"/>
    <w:rsid w:val="007028D2"/>
    <w:rsid w:val="00702DAE"/>
    <w:rsid w:val="00727B7A"/>
    <w:rsid w:val="007301CE"/>
    <w:rsid w:val="00732181"/>
    <w:rsid w:val="0073335E"/>
    <w:rsid w:val="00734A5B"/>
    <w:rsid w:val="00744E76"/>
    <w:rsid w:val="00747BA2"/>
    <w:rsid w:val="0076176C"/>
    <w:rsid w:val="00770A84"/>
    <w:rsid w:val="007756A7"/>
    <w:rsid w:val="00777BD7"/>
    <w:rsid w:val="0079540A"/>
    <w:rsid w:val="00795E60"/>
    <w:rsid w:val="007A0FE4"/>
    <w:rsid w:val="007A2774"/>
    <w:rsid w:val="007B0F1F"/>
    <w:rsid w:val="007B7D49"/>
    <w:rsid w:val="007D222E"/>
    <w:rsid w:val="007E362B"/>
    <w:rsid w:val="007E465C"/>
    <w:rsid w:val="007F4DF6"/>
    <w:rsid w:val="00806BC9"/>
    <w:rsid w:val="008348DA"/>
    <w:rsid w:val="00841B1C"/>
    <w:rsid w:val="00854D7E"/>
    <w:rsid w:val="00857B7F"/>
    <w:rsid w:val="0086461E"/>
    <w:rsid w:val="008678B6"/>
    <w:rsid w:val="00871E8F"/>
    <w:rsid w:val="00876260"/>
    <w:rsid w:val="008A3425"/>
    <w:rsid w:val="008A34F1"/>
    <w:rsid w:val="008B0FB3"/>
    <w:rsid w:val="008B572F"/>
    <w:rsid w:val="008C28B5"/>
    <w:rsid w:val="008D4088"/>
    <w:rsid w:val="008D7EA2"/>
    <w:rsid w:val="008E25D4"/>
    <w:rsid w:val="008E5C64"/>
    <w:rsid w:val="008F34AF"/>
    <w:rsid w:val="009006E6"/>
    <w:rsid w:val="0090271F"/>
    <w:rsid w:val="00904B9B"/>
    <w:rsid w:val="00906A2F"/>
    <w:rsid w:val="00910D83"/>
    <w:rsid w:val="0092573F"/>
    <w:rsid w:val="009258C8"/>
    <w:rsid w:val="00927CAC"/>
    <w:rsid w:val="0093375E"/>
    <w:rsid w:val="009370B5"/>
    <w:rsid w:val="009371CF"/>
    <w:rsid w:val="00950705"/>
    <w:rsid w:val="0095096E"/>
    <w:rsid w:val="00952EB1"/>
    <w:rsid w:val="0095597F"/>
    <w:rsid w:val="009746DB"/>
    <w:rsid w:val="00974BA7"/>
    <w:rsid w:val="00981EAB"/>
    <w:rsid w:val="00984793"/>
    <w:rsid w:val="00987E4B"/>
    <w:rsid w:val="009A25FA"/>
    <w:rsid w:val="009B3D41"/>
    <w:rsid w:val="009B6672"/>
    <w:rsid w:val="009C7CD5"/>
    <w:rsid w:val="009E282F"/>
    <w:rsid w:val="009F1C6F"/>
    <w:rsid w:val="009F67A8"/>
    <w:rsid w:val="00A04EB6"/>
    <w:rsid w:val="00A06083"/>
    <w:rsid w:val="00A11C86"/>
    <w:rsid w:val="00A2798F"/>
    <w:rsid w:val="00A41E24"/>
    <w:rsid w:val="00A433C4"/>
    <w:rsid w:val="00A53724"/>
    <w:rsid w:val="00A61950"/>
    <w:rsid w:val="00A90F51"/>
    <w:rsid w:val="00AA2D68"/>
    <w:rsid w:val="00AA6242"/>
    <w:rsid w:val="00AB262D"/>
    <w:rsid w:val="00AB66AA"/>
    <w:rsid w:val="00AB69F4"/>
    <w:rsid w:val="00AC234F"/>
    <w:rsid w:val="00AC6D9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868ED"/>
    <w:rsid w:val="00B94A7F"/>
    <w:rsid w:val="00B95337"/>
    <w:rsid w:val="00B97F46"/>
    <w:rsid w:val="00BA0FB4"/>
    <w:rsid w:val="00BA2C76"/>
    <w:rsid w:val="00BA51F6"/>
    <w:rsid w:val="00BB73F5"/>
    <w:rsid w:val="00BC53E4"/>
    <w:rsid w:val="00BC5459"/>
    <w:rsid w:val="00BD23E2"/>
    <w:rsid w:val="00BD2FD1"/>
    <w:rsid w:val="00BD7494"/>
    <w:rsid w:val="00BF0142"/>
    <w:rsid w:val="00BF5A9D"/>
    <w:rsid w:val="00BF7548"/>
    <w:rsid w:val="00C07DD0"/>
    <w:rsid w:val="00C17D9E"/>
    <w:rsid w:val="00C21B3F"/>
    <w:rsid w:val="00C23CB5"/>
    <w:rsid w:val="00C24752"/>
    <w:rsid w:val="00C33079"/>
    <w:rsid w:val="00C44F21"/>
    <w:rsid w:val="00C5022D"/>
    <w:rsid w:val="00C57AE3"/>
    <w:rsid w:val="00C74527"/>
    <w:rsid w:val="00C76574"/>
    <w:rsid w:val="00C8264F"/>
    <w:rsid w:val="00C82CA8"/>
    <w:rsid w:val="00C910DE"/>
    <w:rsid w:val="00CA2D26"/>
    <w:rsid w:val="00CA3D0C"/>
    <w:rsid w:val="00CB1ADB"/>
    <w:rsid w:val="00CB45BB"/>
    <w:rsid w:val="00CC3D2A"/>
    <w:rsid w:val="00CC4329"/>
    <w:rsid w:val="00CD1A60"/>
    <w:rsid w:val="00CD4B2D"/>
    <w:rsid w:val="00CE5399"/>
    <w:rsid w:val="00CF6AEB"/>
    <w:rsid w:val="00D04622"/>
    <w:rsid w:val="00D41EDC"/>
    <w:rsid w:val="00D6624F"/>
    <w:rsid w:val="00D752E2"/>
    <w:rsid w:val="00D80D43"/>
    <w:rsid w:val="00D85937"/>
    <w:rsid w:val="00D87E00"/>
    <w:rsid w:val="00D97DC4"/>
    <w:rsid w:val="00DC2330"/>
    <w:rsid w:val="00DC309B"/>
    <w:rsid w:val="00DC37D4"/>
    <w:rsid w:val="00DC4DA2"/>
    <w:rsid w:val="00DE0B2A"/>
    <w:rsid w:val="00DE2A78"/>
    <w:rsid w:val="00DE3052"/>
    <w:rsid w:val="00DF45B3"/>
    <w:rsid w:val="00DF6330"/>
    <w:rsid w:val="00E05A04"/>
    <w:rsid w:val="00E13A40"/>
    <w:rsid w:val="00E14B55"/>
    <w:rsid w:val="00E21B33"/>
    <w:rsid w:val="00E32B66"/>
    <w:rsid w:val="00E47CC6"/>
    <w:rsid w:val="00E50CCE"/>
    <w:rsid w:val="00E52087"/>
    <w:rsid w:val="00E54EF2"/>
    <w:rsid w:val="00E5554E"/>
    <w:rsid w:val="00E60AF6"/>
    <w:rsid w:val="00E71413"/>
    <w:rsid w:val="00E7533B"/>
    <w:rsid w:val="00E77645"/>
    <w:rsid w:val="00E80851"/>
    <w:rsid w:val="00E9024E"/>
    <w:rsid w:val="00E93FAB"/>
    <w:rsid w:val="00E9600E"/>
    <w:rsid w:val="00EA33FB"/>
    <w:rsid w:val="00EA3AAC"/>
    <w:rsid w:val="00EB0196"/>
    <w:rsid w:val="00EB5015"/>
    <w:rsid w:val="00EC4A25"/>
    <w:rsid w:val="00EC4E9D"/>
    <w:rsid w:val="00EE04EF"/>
    <w:rsid w:val="00EE093D"/>
    <w:rsid w:val="00EE0F0C"/>
    <w:rsid w:val="00EE25D3"/>
    <w:rsid w:val="00EF48C6"/>
    <w:rsid w:val="00EF49D4"/>
    <w:rsid w:val="00F13766"/>
    <w:rsid w:val="00F1526B"/>
    <w:rsid w:val="00F219AD"/>
    <w:rsid w:val="00F3703A"/>
    <w:rsid w:val="00F5301F"/>
    <w:rsid w:val="00F538E2"/>
    <w:rsid w:val="00F56E36"/>
    <w:rsid w:val="00F5708B"/>
    <w:rsid w:val="00F60161"/>
    <w:rsid w:val="00F611BE"/>
    <w:rsid w:val="00F653B8"/>
    <w:rsid w:val="00F674FE"/>
    <w:rsid w:val="00F7518A"/>
    <w:rsid w:val="00F7636C"/>
    <w:rsid w:val="00F800AC"/>
    <w:rsid w:val="00F87012"/>
    <w:rsid w:val="00F97264"/>
    <w:rsid w:val="00FA0C84"/>
    <w:rsid w:val="00FA1266"/>
    <w:rsid w:val="00FA4AC3"/>
    <w:rsid w:val="00FC1192"/>
    <w:rsid w:val="00FC413C"/>
    <w:rsid w:val="00FC7F7F"/>
    <w:rsid w:val="00FD190F"/>
    <w:rsid w:val="00FD3FE3"/>
    <w:rsid w:val="00FD4F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link w:val="Heading1Char"/>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link w:val="Heading3Char"/>
    <w:qFormat/>
    <w:rsid w:val="00BD23E2"/>
    <w:pPr>
      <w:spacing w:before="120"/>
      <w:outlineLvl w:val="2"/>
    </w:pPr>
    <w:rPr>
      <w:sz w:val="28"/>
    </w:rPr>
  </w:style>
  <w:style w:type="paragraph" w:styleId="Heading4">
    <w:name w:val="heading 4"/>
    <w:basedOn w:val="Heading3"/>
    <w:next w:val="Normal"/>
    <w:link w:val="Heading4Char"/>
    <w:qFormat/>
    <w:rsid w:val="00BD23E2"/>
    <w:pPr>
      <w:ind w:left="1418" w:hanging="1418"/>
      <w:outlineLvl w:val="3"/>
    </w:pPr>
    <w:rPr>
      <w:sz w:val="24"/>
    </w:rPr>
  </w:style>
  <w:style w:type="paragraph" w:styleId="Heading5">
    <w:name w:val="heading 5"/>
    <w:basedOn w:val="Heading4"/>
    <w:next w:val="Normal"/>
    <w:link w:val="Heading5Char"/>
    <w:qFormat/>
    <w:rsid w:val="00BD23E2"/>
    <w:pPr>
      <w:ind w:left="1701" w:hanging="1701"/>
      <w:outlineLvl w:val="4"/>
    </w:pPr>
    <w:rPr>
      <w:sz w:val="22"/>
    </w:rPr>
  </w:style>
  <w:style w:type="paragraph" w:styleId="Heading6">
    <w:name w:val="heading 6"/>
    <w:basedOn w:val="Normal"/>
    <w:next w:val="Normal"/>
    <w:link w:val="Heading6Char"/>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link w:val="Heading7Char"/>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link w:val="Heading8Char"/>
    <w:qFormat/>
    <w:rsid w:val="00BD23E2"/>
    <w:pPr>
      <w:ind w:left="0" w:firstLine="0"/>
      <w:outlineLvl w:val="7"/>
    </w:pPr>
  </w:style>
  <w:style w:type="paragraph" w:styleId="Heading9">
    <w:name w:val="heading 9"/>
    <w:basedOn w:val="Heading8"/>
    <w:next w:val="Normal"/>
    <w:link w:val="Heading9Char"/>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link w:val="B4Char"/>
    <w:qFormat/>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style>
  <w:style w:type="paragraph" w:customStyle="1" w:styleId="NO">
    <w:name w:val="NO"/>
    <w:basedOn w:val="Normal"/>
    <w:link w:val="NOZchn"/>
    <w:qFormat/>
    <w:rsid w:val="00BD23E2"/>
    <w:pPr>
      <w:keepLines/>
      <w:ind w:left="1135" w:hanging="851"/>
    </w:pPr>
  </w:style>
  <w:style w:type="paragraph" w:customStyle="1" w:styleId="PL">
    <w:name w:val="PL"/>
    <w:link w:val="PLChar"/>
    <w:qFormat/>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380E77"/>
    <w:rPr>
      <w:rFonts w:ascii="Courier New" w:hAnsi="Courier New"/>
      <w:sz w:val="16"/>
    </w:rPr>
  </w:style>
  <w:style w:type="paragraph" w:customStyle="1" w:styleId="TAR">
    <w:name w:val="TAR"/>
    <w:basedOn w:val="TAL"/>
    <w:rsid w:val="00BD23E2"/>
    <w:pPr>
      <w:jc w:val="right"/>
    </w:pPr>
  </w:style>
  <w:style w:type="paragraph" w:customStyle="1" w:styleId="TAL">
    <w:name w:val="TAL"/>
    <w:basedOn w:val="Normal"/>
    <w:link w:val="TALZchn"/>
    <w:qFormat/>
    <w:rsid w:val="00BD23E2"/>
    <w:pPr>
      <w:keepNext/>
      <w:keepLines/>
      <w:spacing w:after="0"/>
    </w:pPr>
    <w:rPr>
      <w:rFonts w:ascii="Arial" w:hAnsi="Arial"/>
      <w:sz w:val="18"/>
    </w:rPr>
  </w:style>
  <w:style w:type="paragraph" w:customStyle="1" w:styleId="TAH">
    <w:name w:val="TAH"/>
    <w:basedOn w:val="TAC"/>
    <w:link w:val="TAHCar"/>
    <w:qFormat/>
    <w:rsid w:val="00BD23E2"/>
    <w:rPr>
      <w:b/>
    </w:rPr>
  </w:style>
  <w:style w:type="paragraph" w:customStyle="1" w:styleId="TAC">
    <w:name w:val="TAC"/>
    <w:basedOn w:val="TAL"/>
    <w:link w:val="TACChar"/>
    <w:qFormat/>
    <w:rsid w:val="00BD23E2"/>
    <w:pPr>
      <w:jc w:val="center"/>
    </w:pPr>
  </w:style>
  <w:style w:type="character" w:customStyle="1" w:styleId="TACChar">
    <w:name w:val="TAC Char"/>
    <w:link w:val="TAC"/>
    <w:qFormat/>
    <w:locked/>
    <w:rsid w:val="003C5764"/>
    <w:rPr>
      <w:rFonts w:ascii="Arial" w:hAnsi="Arial"/>
      <w:sz w:val="18"/>
    </w:rPr>
  </w:style>
  <w:style w:type="paragraph" w:customStyle="1" w:styleId="EditorsNote">
    <w:name w:val="Editor's Note"/>
    <w:aliases w:val="EN,Editor's Noteormal"/>
    <w:basedOn w:val="NO"/>
    <w:link w:val="EditorsNoteChar"/>
    <w:qFormat/>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qFormat/>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qFormat/>
    <w:rsid w:val="00BD23E2"/>
    <w:pPr>
      <w:keepNext/>
      <w:keepLines/>
      <w:spacing w:before="60"/>
      <w:jc w:val="center"/>
    </w:pPr>
    <w:rPr>
      <w:rFonts w:ascii="Arial" w:hAnsi="Arial"/>
      <w:b/>
    </w:rPr>
  </w:style>
  <w:style w:type="character" w:customStyle="1" w:styleId="THChar">
    <w:name w:val="TH Char"/>
    <w:link w:val="TH"/>
    <w:qFormat/>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qFormat/>
    <w:rsid w:val="00BD23E2"/>
    <w:pPr>
      <w:ind w:left="851" w:hanging="284"/>
      <w:contextualSpacing w:val="0"/>
    </w:pPr>
  </w:style>
  <w:style w:type="character" w:customStyle="1" w:styleId="B2Char">
    <w:name w:val="B2 Char"/>
    <w:link w:val="B2"/>
    <w:qFormat/>
    <w:rsid w:val="000350AC"/>
  </w:style>
  <w:style w:type="paragraph" w:customStyle="1" w:styleId="B3">
    <w:name w:val="B3"/>
    <w:basedOn w:val="List3"/>
    <w:link w:val="B3Car"/>
    <w:qFormat/>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 w:type="paragraph" w:styleId="BalloonText">
    <w:name w:val="Balloon Text"/>
    <w:basedOn w:val="Normal"/>
    <w:link w:val="BalloonTextChar"/>
    <w:rsid w:val="00F97264"/>
    <w:pPr>
      <w:spacing w:after="0"/>
    </w:pPr>
    <w:rPr>
      <w:rFonts w:ascii="Segoe UI" w:hAnsi="Segoe UI" w:cs="Segoe UI"/>
      <w:sz w:val="18"/>
      <w:szCs w:val="18"/>
    </w:rPr>
  </w:style>
  <w:style w:type="character" w:customStyle="1" w:styleId="BalloonTextChar">
    <w:name w:val="Balloon Text Char"/>
    <w:link w:val="BalloonText"/>
    <w:rsid w:val="00F97264"/>
    <w:rPr>
      <w:rFonts w:ascii="Segoe UI" w:hAnsi="Segoe UI" w:cs="Segoe UI"/>
      <w:sz w:val="18"/>
      <w:szCs w:val="18"/>
    </w:rPr>
  </w:style>
  <w:style w:type="paragraph" w:styleId="Bibliography">
    <w:name w:val="Bibliography"/>
    <w:basedOn w:val="Normal"/>
    <w:next w:val="Normal"/>
    <w:uiPriority w:val="37"/>
    <w:semiHidden/>
    <w:unhideWhenUsed/>
    <w:rsid w:val="00F97264"/>
  </w:style>
  <w:style w:type="paragraph" w:styleId="BlockText">
    <w:name w:val="Block Text"/>
    <w:basedOn w:val="Normal"/>
    <w:rsid w:val="00F97264"/>
    <w:pPr>
      <w:spacing w:after="120"/>
      <w:ind w:left="1440" w:right="1440"/>
    </w:pPr>
  </w:style>
  <w:style w:type="paragraph" w:styleId="BodyText2">
    <w:name w:val="Body Text 2"/>
    <w:basedOn w:val="Normal"/>
    <w:link w:val="BodyText2Char"/>
    <w:rsid w:val="00F97264"/>
    <w:pPr>
      <w:spacing w:after="120" w:line="480" w:lineRule="auto"/>
    </w:pPr>
  </w:style>
  <w:style w:type="character" w:customStyle="1" w:styleId="BodyText2Char">
    <w:name w:val="Body Text 2 Char"/>
    <w:basedOn w:val="DefaultParagraphFont"/>
    <w:link w:val="BodyText2"/>
    <w:rsid w:val="00F97264"/>
  </w:style>
  <w:style w:type="paragraph" w:styleId="BodyText3">
    <w:name w:val="Body Text 3"/>
    <w:basedOn w:val="Normal"/>
    <w:link w:val="BodyText3Char"/>
    <w:rsid w:val="00F97264"/>
    <w:pPr>
      <w:spacing w:after="120"/>
    </w:pPr>
    <w:rPr>
      <w:sz w:val="16"/>
      <w:szCs w:val="16"/>
    </w:rPr>
  </w:style>
  <w:style w:type="character" w:customStyle="1" w:styleId="BodyText3Char">
    <w:name w:val="Body Text 3 Char"/>
    <w:link w:val="BodyText3"/>
    <w:rsid w:val="00F97264"/>
    <w:rPr>
      <w:sz w:val="16"/>
      <w:szCs w:val="16"/>
    </w:rPr>
  </w:style>
  <w:style w:type="paragraph" w:styleId="BodyTextFirstIndent">
    <w:name w:val="Body Text First Indent"/>
    <w:basedOn w:val="BodyText"/>
    <w:link w:val="BodyTextFirstIndentChar"/>
    <w:rsid w:val="00F97264"/>
    <w:pPr>
      <w:ind w:firstLine="210"/>
    </w:pPr>
  </w:style>
  <w:style w:type="character" w:customStyle="1" w:styleId="BodyTextFirstIndentChar">
    <w:name w:val="Body Text First Indent Char"/>
    <w:basedOn w:val="BodyTextChar"/>
    <w:link w:val="BodyTextFirstIndent"/>
    <w:rsid w:val="00F97264"/>
  </w:style>
  <w:style w:type="paragraph" w:styleId="BodyTextIndent">
    <w:name w:val="Body Text Indent"/>
    <w:basedOn w:val="Normal"/>
    <w:link w:val="BodyTextIndentChar"/>
    <w:rsid w:val="00F97264"/>
    <w:pPr>
      <w:spacing w:after="120"/>
      <w:ind w:left="360"/>
    </w:pPr>
  </w:style>
  <w:style w:type="character" w:customStyle="1" w:styleId="BodyTextIndentChar">
    <w:name w:val="Body Text Indent Char"/>
    <w:basedOn w:val="DefaultParagraphFont"/>
    <w:link w:val="BodyTextIndent"/>
    <w:rsid w:val="00F97264"/>
  </w:style>
  <w:style w:type="paragraph" w:styleId="BodyTextFirstIndent2">
    <w:name w:val="Body Text First Indent 2"/>
    <w:basedOn w:val="BodyTextIndent"/>
    <w:link w:val="BodyTextFirstIndent2Char"/>
    <w:rsid w:val="00F97264"/>
    <w:pPr>
      <w:ind w:firstLine="210"/>
    </w:pPr>
  </w:style>
  <w:style w:type="character" w:customStyle="1" w:styleId="BodyTextFirstIndent2Char">
    <w:name w:val="Body Text First Indent 2 Char"/>
    <w:basedOn w:val="BodyTextIndentChar"/>
    <w:link w:val="BodyTextFirstIndent2"/>
    <w:rsid w:val="00F97264"/>
  </w:style>
  <w:style w:type="paragraph" w:styleId="BodyTextIndent2">
    <w:name w:val="Body Text Indent 2"/>
    <w:basedOn w:val="Normal"/>
    <w:link w:val="BodyTextIndent2Char"/>
    <w:rsid w:val="00F97264"/>
    <w:pPr>
      <w:spacing w:after="120" w:line="480" w:lineRule="auto"/>
      <w:ind w:left="360"/>
    </w:pPr>
  </w:style>
  <w:style w:type="character" w:customStyle="1" w:styleId="BodyTextIndent2Char">
    <w:name w:val="Body Text Indent 2 Char"/>
    <w:basedOn w:val="DefaultParagraphFont"/>
    <w:link w:val="BodyTextIndent2"/>
    <w:rsid w:val="00F97264"/>
  </w:style>
  <w:style w:type="paragraph" w:styleId="BodyTextIndent3">
    <w:name w:val="Body Text Indent 3"/>
    <w:basedOn w:val="Normal"/>
    <w:link w:val="BodyTextIndent3Char"/>
    <w:rsid w:val="00F97264"/>
    <w:pPr>
      <w:spacing w:after="120"/>
      <w:ind w:left="360"/>
    </w:pPr>
    <w:rPr>
      <w:sz w:val="16"/>
      <w:szCs w:val="16"/>
    </w:rPr>
  </w:style>
  <w:style w:type="character" w:customStyle="1" w:styleId="BodyTextIndent3Char">
    <w:name w:val="Body Text Indent 3 Char"/>
    <w:link w:val="BodyTextIndent3"/>
    <w:rsid w:val="00F97264"/>
    <w:rPr>
      <w:sz w:val="16"/>
      <w:szCs w:val="16"/>
    </w:rPr>
  </w:style>
  <w:style w:type="paragraph" w:styleId="Caption">
    <w:name w:val="caption"/>
    <w:basedOn w:val="Normal"/>
    <w:next w:val="Normal"/>
    <w:semiHidden/>
    <w:unhideWhenUsed/>
    <w:qFormat/>
    <w:rsid w:val="00F97264"/>
    <w:rPr>
      <w:b/>
      <w:bCs/>
    </w:rPr>
  </w:style>
  <w:style w:type="paragraph" w:styleId="Closing">
    <w:name w:val="Closing"/>
    <w:basedOn w:val="Normal"/>
    <w:link w:val="ClosingChar"/>
    <w:rsid w:val="00F97264"/>
    <w:pPr>
      <w:ind w:left="4320"/>
    </w:pPr>
  </w:style>
  <w:style w:type="character" w:customStyle="1" w:styleId="ClosingChar">
    <w:name w:val="Closing Char"/>
    <w:basedOn w:val="DefaultParagraphFont"/>
    <w:link w:val="Closing"/>
    <w:rsid w:val="00F97264"/>
  </w:style>
  <w:style w:type="paragraph" w:styleId="CommentText">
    <w:name w:val="annotation text"/>
    <w:basedOn w:val="Normal"/>
    <w:link w:val="CommentTextChar"/>
    <w:rsid w:val="00F97264"/>
  </w:style>
  <w:style w:type="character" w:customStyle="1" w:styleId="CommentTextChar">
    <w:name w:val="Comment Text Char"/>
    <w:basedOn w:val="DefaultParagraphFont"/>
    <w:link w:val="CommentText"/>
    <w:rsid w:val="00F97264"/>
  </w:style>
  <w:style w:type="paragraph" w:styleId="CommentSubject">
    <w:name w:val="annotation subject"/>
    <w:basedOn w:val="CommentText"/>
    <w:next w:val="CommentText"/>
    <w:link w:val="CommentSubjectChar"/>
    <w:rsid w:val="00F97264"/>
    <w:rPr>
      <w:b/>
      <w:bCs/>
    </w:rPr>
  </w:style>
  <w:style w:type="character" w:customStyle="1" w:styleId="CommentSubjectChar">
    <w:name w:val="Comment Subject Char"/>
    <w:link w:val="CommentSubject"/>
    <w:rsid w:val="00F97264"/>
    <w:rPr>
      <w:b/>
      <w:bCs/>
    </w:rPr>
  </w:style>
  <w:style w:type="paragraph" w:styleId="Date">
    <w:name w:val="Date"/>
    <w:basedOn w:val="Normal"/>
    <w:next w:val="Normal"/>
    <w:link w:val="DateChar"/>
    <w:rsid w:val="00F97264"/>
  </w:style>
  <w:style w:type="character" w:customStyle="1" w:styleId="DateChar">
    <w:name w:val="Date Char"/>
    <w:basedOn w:val="DefaultParagraphFont"/>
    <w:link w:val="Date"/>
    <w:rsid w:val="00F97264"/>
  </w:style>
  <w:style w:type="paragraph" w:styleId="DocumentMap">
    <w:name w:val="Document Map"/>
    <w:basedOn w:val="Normal"/>
    <w:link w:val="DocumentMapChar"/>
    <w:rsid w:val="00F97264"/>
    <w:rPr>
      <w:rFonts w:ascii="Segoe UI" w:hAnsi="Segoe UI" w:cs="Segoe UI"/>
      <w:sz w:val="16"/>
      <w:szCs w:val="16"/>
    </w:rPr>
  </w:style>
  <w:style w:type="character" w:customStyle="1" w:styleId="DocumentMapChar">
    <w:name w:val="Document Map Char"/>
    <w:link w:val="DocumentMap"/>
    <w:rsid w:val="00F97264"/>
    <w:rPr>
      <w:rFonts w:ascii="Segoe UI" w:hAnsi="Segoe UI" w:cs="Segoe UI"/>
      <w:sz w:val="16"/>
      <w:szCs w:val="16"/>
    </w:rPr>
  </w:style>
  <w:style w:type="paragraph" w:styleId="E-mailSignature">
    <w:name w:val="E-mail Signature"/>
    <w:basedOn w:val="Normal"/>
    <w:link w:val="E-mailSignatureChar"/>
    <w:rsid w:val="00F97264"/>
  </w:style>
  <w:style w:type="character" w:customStyle="1" w:styleId="E-mailSignatureChar">
    <w:name w:val="E-mail Signature Char"/>
    <w:basedOn w:val="DefaultParagraphFont"/>
    <w:link w:val="E-mailSignature"/>
    <w:rsid w:val="00F97264"/>
  </w:style>
  <w:style w:type="paragraph" w:styleId="EndnoteText">
    <w:name w:val="endnote text"/>
    <w:basedOn w:val="Normal"/>
    <w:link w:val="EndnoteTextChar"/>
    <w:rsid w:val="00F97264"/>
  </w:style>
  <w:style w:type="character" w:customStyle="1" w:styleId="EndnoteTextChar">
    <w:name w:val="Endnote Text Char"/>
    <w:basedOn w:val="DefaultParagraphFont"/>
    <w:link w:val="EndnoteText"/>
    <w:rsid w:val="00F97264"/>
  </w:style>
  <w:style w:type="paragraph" w:styleId="EnvelopeAddress">
    <w:name w:val="envelope address"/>
    <w:basedOn w:val="Normal"/>
    <w:rsid w:val="00F972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7264"/>
    <w:rPr>
      <w:rFonts w:ascii="Calibri Light" w:hAnsi="Calibri Light"/>
    </w:rPr>
  </w:style>
  <w:style w:type="paragraph" w:styleId="FootnoteText">
    <w:name w:val="footnote text"/>
    <w:basedOn w:val="Normal"/>
    <w:link w:val="FootnoteTextChar"/>
    <w:rsid w:val="00F97264"/>
  </w:style>
  <w:style w:type="character" w:customStyle="1" w:styleId="FootnoteTextChar">
    <w:name w:val="Footnote Text Char"/>
    <w:basedOn w:val="DefaultParagraphFont"/>
    <w:link w:val="FootnoteText"/>
    <w:rsid w:val="00F97264"/>
  </w:style>
  <w:style w:type="paragraph" w:styleId="HTMLAddress">
    <w:name w:val="HTML Address"/>
    <w:basedOn w:val="Normal"/>
    <w:link w:val="HTMLAddressChar"/>
    <w:rsid w:val="00F97264"/>
    <w:rPr>
      <w:i/>
      <w:iCs/>
    </w:rPr>
  </w:style>
  <w:style w:type="character" w:customStyle="1" w:styleId="HTMLAddressChar">
    <w:name w:val="HTML Address Char"/>
    <w:link w:val="HTMLAddress"/>
    <w:rsid w:val="00F97264"/>
    <w:rPr>
      <w:i/>
      <w:iCs/>
    </w:rPr>
  </w:style>
  <w:style w:type="paragraph" w:styleId="HTMLPreformatted">
    <w:name w:val="HTML Preformatted"/>
    <w:basedOn w:val="Normal"/>
    <w:link w:val="HTMLPreformattedChar"/>
    <w:rsid w:val="00F97264"/>
    <w:rPr>
      <w:rFonts w:ascii="Courier New" w:hAnsi="Courier New" w:cs="Courier New"/>
    </w:rPr>
  </w:style>
  <w:style w:type="character" w:customStyle="1" w:styleId="HTMLPreformattedChar">
    <w:name w:val="HTML Preformatted Char"/>
    <w:link w:val="HTMLPreformatted"/>
    <w:rsid w:val="00F97264"/>
    <w:rPr>
      <w:rFonts w:ascii="Courier New" w:hAnsi="Courier New" w:cs="Courier New"/>
    </w:rPr>
  </w:style>
  <w:style w:type="paragraph" w:styleId="Index2">
    <w:name w:val="index 2"/>
    <w:basedOn w:val="Normal"/>
    <w:next w:val="Normal"/>
    <w:rsid w:val="00F97264"/>
    <w:pPr>
      <w:ind w:left="400" w:hanging="200"/>
    </w:pPr>
  </w:style>
  <w:style w:type="paragraph" w:styleId="Index3">
    <w:name w:val="index 3"/>
    <w:basedOn w:val="Normal"/>
    <w:next w:val="Normal"/>
    <w:rsid w:val="00F97264"/>
    <w:pPr>
      <w:ind w:left="600" w:hanging="200"/>
    </w:pPr>
  </w:style>
  <w:style w:type="paragraph" w:styleId="Index4">
    <w:name w:val="index 4"/>
    <w:basedOn w:val="Normal"/>
    <w:next w:val="Normal"/>
    <w:rsid w:val="00F97264"/>
    <w:pPr>
      <w:ind w:left="800" w:hanging="200"/>
    </w:pPr>
  </w:style>
  <w:style w:type="paragraph" w:styleId="Index5">
    <w:name w:val="index 5"/>
    <w:basedOn w:val="Normal"/>
    <w:next w:val="Normal"/>
    <w:rsid w:val="00F97264"/>
    <w:pPr>
      <w:ind w:left="1000" w:hanging="200"/>
    </w:pPr>
  </w:style>
  <w:style w:type="paragraph" w:styleId="Index6">
    <w:name w:val="index 6"/>
    <w:basedOn w:val="Normal"/>
    <w:next w:val="Normal"/>
    <w:rsid w:val="00F97264"/>
    <w:pPr>
      <w:ind w:left="1200" w:hanging="200"/>
    </w:pPr>
  </w:style>
  <w:style w:type="paragraph" w:styleId="Index7">
    <w:name w:val="index 7"/>
    <w:basedOn w:val="Normal"/>
    <w:next w:val="Normal"/>
    <w:rsid w:val="00F97264"/>
    <w:pPr>
      <w:ind w:left="1400" w:hanging="200"/>
    </w:pPr>
  </w:style>
  <w:style w:type="paragraph" w:styleId="Index8">
    <w:name w:val="index 8"/>
    <w:basedOn w:val="Normal"/>
    <w:next w:val="Normal"/>
    <w:rsid w:val="00F97264"/>
    <w:pPr>
      <w:ind w:left="1600" w:hanging="200"/>
    </w:pPr>
  </w:style>
  <w:style w:type="paragraph" w:styleId="Index9">
    <w:name w:val="index 9"/>
    <w:basedOn w:val="Normal"/>
    <w:next w:val="Normal"/>
    <w:rsid w:val="00F97264"/>
    <w:pPr>
      <w:ind w:left="1800" w:hanging="200"/>
    </w:pPr>
  </w:style>
  <w:style w:type="paragraph" w:styleId="IndexHeading">
    <w:name w:val="index heading"/>
    <w:basedOn w:val="Normal"/>
    <w:next w:val="Index1"/>
    <w:rsid w:val="00F97264"/>
    <w:rPr>
      <w:rFonts w:ascii="Calibri Light" w:hAnsi="Calibri Light"/>
      <w:b/>
      <w:bCs/>
    </w:rPr>
  </w:style>
  <w:style w:type="paragraph" w:styleId="IntenseQuote">
    <w:name w:val="Intense Quote"/>
    <w:basedOn w:val="Normal"/>
    <w:next w:val="Normal"/>
    <w:link w:val="IntenseQuoteChar"/>
    <w:uiPriority w:val="30"/>
    <w:qFormat/>
    <w:rsid w:val="00F972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64"/>
    <w:rPr>
      <w:i/>
      <w:iCs/>
      <w:color w:val="4472C4"/>
    </w:rPr>
  </w:style>
  <w:style w:type="paragraph" w:styleId="ListBullet">
    <w:name w:val="List Bullet"/>
    <w:basedOn w:val="Normal"/>
    <w:rsid w:val="00F97264"/>
    <w:pPr>
      <w:numPr>
        <w:numId w:val="3"/>
      </w:numPr>
      <w:contextualSpacing/>
    </w:pPr>
  </w:style>
  <w:style w:type="paragraph" w:styleId="ListBullet2">
    <w:name w:val="List Bullet 2"/>
    <w:basedOn w:val="Normal"/>
    <w:rsid w:val="00F97264"/>
    <w:pPr>
      <w:numPr>
        <w:numId w:val="4"/>
      </w:numPr>
      <w:contextualSpacing/>
    </w:pPr>
  </w:style>
  <w:style w:type="paragraph" w:styleId="ListBullet3">
    <w:name w:val="List Bullet 3"/>
    <w:basedOn w:val="Normal"/>
    <w:rsid w:val="00F97264"/>
    <w:pPr>
      <w:numPr>
        <w:numId w:val="5"/>
      </w:numPr>
      <w:contextualSpacing/>
    </w:pPr>
  </w:style>
  <w:style w:type="paragraph" w:styleId="ListBullet4">
    <w:name w:val="List Bullet 4"/>
    <w:basedOn w:val="Normal"/>
    <w:rsid w:val="00F97264"/>
    <w:pPr>
      <w:numPr>
        <w:numId w:val="6"/>
      </w:numPr>
      <w:contextualSpacing/>
    </w:pPr>
  </w:style>
  <w:style w:type="paragraph" w:styleId="ListBullet5">
    <w:name w:val="List Bullet 5"/>
    <w:basedOn w:val="Normal"/>
    <w:rsid w:val="00F97264"/>
    <w:pPr>
      <w:numPr>
        <w:numId w:val="7"/>
      </w:numPr>
      <w:contextualSpacing/>
    </w:pPr>
  </w:style>
  <w:style w:type="paragraph" w:styleId="ListContinue">
    <w:name w:val="List Continue"/>
    <w:basedOn w:val="Normal"/>
    <w:rsid w:val="00F97264"/>
    <w:pPr>
      <w:spacing w:after="120"/>
      <w:ind w:left="360"/>
      <w:contextualSpacing/>
    </w:pPr>
  </w:style>
  <w:style w:type="paragraph" w:styleId="ListContinue2">
    <w:name w:val="List Continue 2"/>
    <w:basedOn w:val="Normal"/>
    <w:rsid w:val="00F97264"/>
    <w:pPr>
      <w:spacing w:after="120"/>
      <w:ind w:left="720"/>
      <w:contextualSpacing/>
    </w:pPr>
  </w:style>
  <w:style w:type="paragraph" w:styleId="ListContinue3">
    <w:name w:val="List Continue 3"/>
    <w:basedOn w:val="Normal"/>
    <w:rsid w:val="00F97264"/>
    <w:pPr>
      <w:spacing w:after="120"/>
      <w:ind w:left="1080"/>
      <w:contextualSpacing/>
    </w:pPr>
  </w:style>
  <w:style w:type="paragraph" w:styleId="ListContinue4">
    <w:name w:val="List Continue 4"/>
    <w:basedOn w:val="Normal"/>
    <w:rsid w:val="00F97264"/>
    <w:pPr>
      <w:spacing w:after="120"/>
      <w:ind w:left="1440"/>
      <w:contextualSpacing/>
    </w:pPr>
  </w:style>
  <w:style w:type="paragraph" w:styleId="ListContinue5">
    <w:name w:val="List Continue 5"/>
    <w:basedOn w:val="Normal"/>
    <w:rsid w:val="00F97264"/>
    <w:pPr>
      <w:spacing w:after="120"/>
      <w:ind w:left="1800"/>
      <w:contextualSpacing/>
    </w:pPr>
  </w:style>
  <w:style w:type="paragraph" w:styleId="ListNumber">
    <w:name w:val="List Number"/>
    <w:basedOn w:val="Normal"/>
    <w:rsid w:val="00F97264"/>
    <w:pPr>
      <w:numPr>
        <w:numId w:val="8"/>
      </w:numPr>
      <w:contextualSpacing/>
    </w:pPr>
  </w:style>
  <w:style w:type="paragraph" w:styleId="ListNumber2">
    <w:name w:val="List Number 2"/>
    <w:basedOn w:val="Normal"/>
    <w:rsid w:val="00F97264"/>
    <w:pPr>
      <w:numPr>
        <w:numId w:val="9"/>
      </w:numPr>
      <w:contextualSpacing/>
    </w:pPr>
  </w:style>
  <w:style w:type="paragraph" w:styleId="ListNumber3">
    <w:name w:val="List Number 3"/>
    <w:basedOn w:val="Normal"/>
    <w:rsid w:val="00F97264"/>
    <w:pPr>
      <w:numPr>
        <w:numId w:val="10"/>
      </w:numPr>
      <w:contextualSpacing/>
    </w:pPr>
  </w:style>
  <w:style w:type="paragraph" w:styleId="ListNumber4">
    <w:name w:val="List Number 4"/>
    <w:basedOn w:val="Normal"/>
    <w:rsid w:val="00F97264"/>
    <w:pPr>
      <w:numPr>
        <w:numId w:val="11"/>
      </w:numPr>
      <w:contextualSpacing/>
    </w:pPr>
  </w:style>
  <w:style w:type="paragraph" w:styleId="ListNumber5">
    <w:name w:val="List Number 5"/>
    <w:basedOn w:val="Normal"/>
    <w:rsid w:val="00F97264"/>
    <w:pPr>
      <w:numPr>
        <w:numId w:val="12"/>
      </w:numPr>
      <w:contextualSpacing/>
    </w:pPr>
  </w:style>
  <w:style w:type="paragraph" w:styleId="ListParagraph">
    <w:name w:val="List Paragraph"/>
    <w:basedOn w:val="Normal"/>
    <w:uiPriority w:val="34"/>
    <w:qFormat/>
    <w:rsid w:val="00F97264"/>
    <w:pPr>
      <w:ind w:left="720"/>
    </w:pPr>
  </w:style>
  <w:style w:type="paragraph" w:styleId="MacroText">
    <w:name w:val="macro"/>
    <w:link w:val="MacroTextChar"/>
    <w:rsid w:val="00F972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64"/>
    <w:rPr>
      <w:rFonts w:ascii="Courier New" w:hAnsi="Courier New" w:cs="Courier New"/>
    </w:rPr>
  </w:style>
  <w:style w:type="paragraph" w:styleId="MessageHeader">
    <w:name w:val="Message Header"/>
    <w:basedOn w:val="Normal"/>
    <w:link w:val="MessageHeaderChar"/>
    <w:rsid w:val="00F972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97264"/>
    <w:rPr>
      <w:rFonts w:ascii="Calibri Light" w:hAnsi="Calibri Light"/>
      <w:sz w:val="24"/>
      <w:szCs w:val="24"/>
      <w:shd w:val="pct20" w:color="auto" w:fill="auto"/>
    </w:rPr>
  </w:style>
  <w:style w:type="paragraph" w:styleId="NoSpacing">
    <w:name w:val="No Spacing"/>
    <w:uiPriority w:val="1"/>
    <w:qFormat/>
    <w:rsid w:val="00F97264"/>
    <w:pPr>
      <w:overflowPunct w:val="0"/>
      <w:autoSpaceDE w:val="0"/>
      <w:autoSpaceDN w:val="0"/>
      <w:adjustRightInd w:val="0"/>
      <w:textAlignment w:val="baseline"/>
    </w:pPr>
  </w:style>
  <w:style w:type="paragraph" w:styleId="NormalWeb">
    <w:name w:val="Normal (Web)"/>
    <w:basedOn w:val="Normal"/>
    <w:rsid w:val="00F97264"/>
    <w:rPr>
      <w:sz w:val="24"/>
      <w:szCs w:val="24"/>
    </w:rPr>
  </w:style>
  <w:style w:type="paragraph" w:styleId="NormalIndent">
    <w:name w:val="Normal Indent"/>
    <w:basedOn w:val="Normal"/>
    <w:rsid w:val="00F97264"/>
    <w:pPr>
      <w:ind w:left="720"/>
    </w:pPr>
  </w:style>
  <w:style w:type="paragraph" w:styleId="NoteHeading">
    <w:name w:val="Note Heading"/>
    <w:basedOn w:val="Normal"/>
    <w:next w:val="Normal"/>
    <w:link w:val="NoteHeadingChar"/>
    <w:rsid w:val="00F97264"/>
  </w:style>
  <w:style w:type="character" w:customStyle="1" w:styleId="NoteHeadingChar">
    <w:name w:val="Note Heading Char"/>
    <w:basedOn w:val="DefaultParagraphFont"/>
    <w:link w:val="NoteHeading"/>
    <w:rsid w:val="00F97264"/>
  </w:style>
  <w:style w:type="paragraph" w:styleId="PlainText">
    <w:name w:val="Plain Text"/>
    <w:basedOn w:val="Normal"/>
    <w:link w:val="PlainTextChar"/>
    <w:rsid w:val="00F97264"/>
    <w:rPr>
      <w:rFonts w:ascii="Courier New" w:hAnsi="Courier New" w:cs="Courier New"/>
    </w:rPr>
  </w:style>
  <w:style w:type="character" w:customStyle="1" w:styleId="PlainTextChar">
    <w:name w:val="Plain Text Char"/>
    <w:link w:val="PlainText"/>
    <w:rsid w:val="00F97264"/>
    <w:rPr>
      <w:rFonts w:ascii="Courier New" w:hAnsi="Courier New" w:cs="Courier New"/>
    </w:rPr>
  </w:style>
  <w:style w:type="paragraph" w:styleId="Quote">
    <w:name w:val="Quote"/>
    <w:basedOn w:val="Normal"/>
    <w:next w:val="Normal"/>
    <w:link w:val="QuoteChar"/>
    <w:uiPriority w:val="29"/>
    <w:qFormat/>
    <w:rsid w:val="00F97264"/>
    <w:pPr>
      <w:spacing w:before="200" w:after="160"/>
      <w:ind w:left="864" w:right="864"/>
      <w:jc w:val="center"/>
    </w:pPr>
    <w:rPr>
      <w:i/>
      <w:iCs/>
      <w:color w:val="404040"/>
    </w:rPr>
  </w:style>
  <w:style w:type="character" w:customStyle="1" w:styleId="QuoteChar">
    <w:name w:val="Quote Char"/>
    <w:link w:val="Quote"/>
    <w:uiPriority w:val="29"/>
    <w:rsid w:val="00F97264"/>
    <w:rPr>
      <w:i/>
      <w:iCs/>
      <w:color w:val="404040"/>
    </w:rPr>
  </w:style>
  <w:style w:type="paragraph" w:styleId="Salutation">
    <w:name w:val="Salutation"/>
    <w:basedOn w:val="Normal"/>
    <w:next w:val="Normal"/>
    <w:link w:val="SalutationChar"/>
    <w:rsid w:val="00F97264"/>
  </w:style>
  <w:style w:type="character" w:customStyle="1" w:styleId="SalutationChar">
    <w:name w:val="Salutation Char"/>
    <w:basedOn w:val="DefaultParagraphFont"/>
    <w:link w:val="Salutation"/>
    <w:rsid w:val="00F97264"/>
  </w:style>
  <w:style w:type="paragraph" w:styleId="Signature">
    <w:name w:val="Signature"/>
    <w:basedOn w:val="Normal"/>
    <w:link w:val="SignatureChar"/>
    <w:rsid w:val="00F97264"/>
    <w:pPr>
      <w:ind w:left="4320"/>
    </w:pPr>
  </w:style>
  <w:style w:type="character" w:customStyle="1" w:styleId="SignatureChar">
    <w:name w:val="Signature Char"/>
    <w:basedOn w:val="DefaultParagraphFont"/>
    <w:link w:val="Signature"/>
    <w:rsid w:val="00F97264"/>
  </w:style>
  <w:style w:type="paragraph" w:styleId="Subtitle">
    <w:name w:val="Subtitle"/>
    <w:basedOn w:val="Normal"/>
    <w:next w:val="Normal"/>
    <w:link w:val="SubtitleChar"/>
    <w:qFormat/>
    <w:rsid w:val="00F97264"/>
    <w:pPr>
      <w:spacing w:after="60"/>
      <w:jc w:val="center"/>
      <w:outlineLvl w:val="1"/>
    </w:pPr>
    <w:rPr>
      <w:rFonts w:ascii="Calibri Light" w:hAnsi="Calibri Light"/>
      <w:sz w:val="24"/>
      <w:szCs w:val="24"/>
    </w:rPr>
  </w:style>
  <w:style w:type="character" w:customStyle="1" w:styleId="SubtitleChar">
    <w:name w:val="Subtitle Char"/>
    <w:link w:val="Subtitle"/>
    <w:rsid w:val="00F97264"/>
    <w:rPr>
      <w:rFonts w:ascii="Calibri Light" w:hAnsi="Calibri Light"/>
      <w:sz w:val="24"/>
      <w:szCs w:val="24"/>
    </w:rPr>
  </w:style>
  <w:style w:type="paragraph" w:styleId="TableofAuthorities">
    <w:name w:val="table of authorities"/>
    <w:basedOn w:val="Normal"/>
    <w:next w:val="Normal"/>
    <w:rsid w:val="00F97264"/>
    <w:pPr>
      <w:ind w:left="200" w:hanging="200"/>
    </w:pPr>
  </w:style>
  <w:style w:type="paragraph" w:styleId="TableofFigures">
    <w:name w:val="table of figures"/>
    <w:basedOn w:val="Normal"/>
    <w:next w:val="Normal"/>
    <w:rsid w:val="00F97264"/>
  </w:style>
  <w:style w:type="paragraph" w:styleId="Title">
    <w:name w:val="Title"/>
    <w:basedOn w:val="Normal"/>
    <w:next w:val="Normal"/>
    <w:link w:val="TitleChar"/>
    <w:qFormat/>
    <w:rsid w:val="00F972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7264"/>
    <w:rPr>
      <w:rFonts w:ascii="Calibri Light" w:hAnsi="Calibri Light"/>
      <w:b/>
      <w:bCs/>
      <w:kern w:val="28"/>
      <w:sz w:val="32"/>
      <w:szCs w:val="32"/>
    </w:rPr>
  </w:style>
  <w:style w:type="paragraph" w:styleId="TOAHeading">
    <w:name w:val="toa heading"/>
    <w:basedOn w:val="Normal"/>
    <w:next w:val="Normal"/>
    <w:rsid w:val="00F97264"/>
    <w:pPr>
      <w:spacing w:before="120"/>
    </w:pPr>
    <w:rPr>
      <w:rFonts w:ascii="Calibri Light" w:hAnsi="Calibri Light"/>
      <w:b/>
      <w:bCs/>
      <w:sz w:val="24"/>
      <w:szCs w:val="24"/>
    </w:rPr>
  </w:style>
  <w:style w:type="paragraph" w:styleId="TOC3">
    <w:name w:val="toc 3"/>
    <w:basedOn w:val="Normal"/>
    <w:next w:val="Normal"/>
    <w:rsid w:val="00F97264"/>
    <w:pPr>
      <w:ind w:left="400"/>
    </w:pPr>
  </w:style>
  <w:style w:type="paragraph" w:styleId="TOC4">
    <w:name w:val="toc 4"/>
    <w:basedOn w:val="Normal"/>
    <w:next w:val="Normal"/>
    <w:rsid w:val="00F97264"/>
    <w:pPr>
      <w:ind w:left="600"/>
    </w:pPr>
  </w:style>
  <w:style w:type="paragraph" w:styleId="TOC5">
    <w:name w:val="toc 5"/>
    <w:basedOn w:val="Normal"/>
    <w:next w:val="Normal"/>
    <w:rsid w:val="00F97264"/>
    <w:pPr>
      <w:ind w:left="800"/>
    </w:pPr>
  </w:style>
  <w:style w:type="paragraph" w:styleId="TOC6">
    <w:name w:val="toc 6"/>
    <w:basedOn w:val="Normal"/>
    <w:next w:val="Normal"/>
    <w:rsid w:val="00F97264"/>
    <w:pPr>
      <w:ind w:left="1000"/>
    </w:pPr>
  </w:style>
  <w:style w:type="paragraph" w:styleId="TOC7">
    <w:name w:val="toc 7"/>
    <w:basedOn w:val="Normal"/>
    <w:next w:val="Normal"/>
    <w:rsid w:val="00F97264"/>
    <w:pPr>
      <w:ind w:left="1200"/>
    </w:pPr>
  </w:style>
  <w:style w:type="paragraph" w:styleId="TOC9">
    <w:name w:val="toc 9"/>
    <w:basedOn w:val="Normal"/>
    <w:next w:val="Normal"/>
    <w:rsid w:val="00F97264"/>
    <w:pPr>
      <w:ind w:left="1600"/>
    </w:pPr>
  </w:style>
  <w:style w:type="paragraph" w:styleId="TOCHeading">
    <w:name w:val="TOC Heading"/>
    <w:basedOn w:val="Heading1"/>
    <w:next w:val="Normal"/>
    <w:uiPriority w:val="39"/>
    <w:semiHidden/>
    <w:unhideWhenUsed/>
    <w:qFormat/>
    <w:rsid w:val="00F972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F7548"/>
  </w:style>
  <w:style w:type="character" w:styleId="Hyperlink">
    <w:name w:val="Hyperlink"/>
    <w:unhideWhenUsed/>
    <w:rsid w:val="009F67A8"/>
    <w:rPr>
      <w:color w:val="0563C1"/>
      <w:u w:val="single"/>
    </w:rPr>
  </w:style>
  <w:style w:type="character" w:customStyle="1" w:styleId="Heading1Char">
    <w:name w:val="Heading 1 Char"/>
    <w:basedOn w:val="DefaultParagraphFont"/>
    <w:link w:val="Heading1"/>
    <w:rsid w:val="0053428C"/>
    <w:rPr>
      <w:rFonts w:ascii="Arial" w:hAnsi="Arial"/>
      <w:sz w:val="36"/>
    </w:rPr>
  </w:style>
  <w:style w:type="character" w:customStyle="1" w:styleId="Heading3Char">
    <w:name w:val="Heading 3 Char"/>
    <w:basedOn w:val="DefaultParagraphFont"/>
    <w:link w:val="Heading3"/>
    <w:rsid w:val="0053428C"/>
    <w:rPr>
      <w:rFonts w:ascii="Arial" w:hAnsi="Arial"/>
      <w:sz w:val="28"/>
    </w:rPr>
  </w:style>
  <w:style w:type="character" w:customStyle="1" w:styleId="Heading4Char">
    <w:name w:val="Heading 4 Char"/>
    <w:basedOn w:val="DefaultParagraphFont"/>
    <w:link w:val="Heading4"/>
    <w:rsid w:val="0053428C"/>
    <w:rPr>
      <w:rFonts w:ascii="Arial" w:hAnsi="Arial"/>
      <w:sz w:val="24"/>
    </w:rPr>
  </w:style>
  <w:style w:type="character" w:customStyle="1" w:styleId="Heading5Char">
    <w:name w:val="Heading 5 Char"/>
    <w:basedOn w:val="DefaultParagraphFont"/>
    <w:link w:val="Heading5"/>
    <w:rsid w:val="0053428C"/>
    <w:rPr>
      <w:rFonts w:ascii="Arial" w:hAnsi="Arial"/>
      <w:sz w:val="22"/>
    </w:rPr>
  </w:style>
  <w:style w:type="character" w:customStyle="1" w:styleId="Heading6Char">
    <w:name w:val="Heading 6 Char"/>
    <w:basedOn w:val="DefaultParagraphFont"/>
    <w:link w:val="Heading6"/>
    <w:rsid w:val="0053428C"/>
    <w:rPr>
      <w:rFonts w:ascii="Arial" w:hAnsi="Arial"/>
    </w:rPr>
  </w:style>
  <w:style w:type="character" w:customStyle="1" w:styleId="Heading7Char">
    <w:name w:val="Heading 7 Char"/>
    <w:basedOn w:val="DefaultParagraphFont"/>
    <w:link w:val="Heading7"/>
    <w:rsid w:val="0053428C"/>
    <w:rPr>
      <w:rFonts w:ascii="Arial" w:hAnsi="Arial"/>
    </w:rPr>
  </w:style>
  <w:style w:type="character" w:customStyle="1" w:styleId="Heading8Char">
    <w:name w:val="Heading 8 Char"/>
    <w:basedOn w:val="DefaultParagraphFont"/>
    <w:link w:val="Heading8"/>
    <w:rsid w:val="0053428C"/>
    <w:rPr>
      <w:rFonts w:ascii="Arial" w:hAnsi="Arial"/>
      <w:sz w:val="36"/>
    </w:rPr>
  </w:style>
  <w:style w:type="character" w:customStyle="1" w:styleId="Heading9Char">
    <w:name w:val="Heading 9 Char"/>
    <w:basedOn w:val="DefaultParagraphFont"/>
    <w:link w:val="Heading9"/>
    <w:rsid w:val="0053428C"/>
    <w:rPr>
      <w:rFonts w:ascii="Arial" w:hAnsi="Arial"/>
      <w:sz w:val="36"/>
    </w:rPr>
  </w:style>
  <w:style w:type="paragraph" w:customStyle="1" w:styleId="ZH">
    <w:name w:val="ZH"/>
    <w:rsid w:val="0053428C"/>
    <w:pPr>
      <w:framePr w:wrap="notBeside" w:vAnchor="page" w:hAnchor="margin" w:xAlign="center" w:y="6805"/>
      <w:widowControl w:val="0"/>
    </w:pPr>
    <w:rPr>
      <w:rFonts w:ascii="Arial" w:eastAsia="PMingLiU" w:hAnsi="Arial"/>
      <w:noProof/>
      <w:lang w:eastAsia="en-US"/>
    </w:rPr>
  </w:style>
  <w:style w:type="character" w:styleId="FootnoteReference">
    <w:name w:val="footnote reference"/>
    <w:rsid w:val="0053428C"/>
    <w:rPr>
      <w:b/>
      <w:position w:val="6"/>
      <w:sz w:val="16"/>
    </w:rPr>
  </w:style>
  <w:style w:type="paragraph" w:customStyle="1" w:styleId="ZD">
    <w:name w:val="ZD"/>
    <w:rsid w:val="0053428C"/>
    <w:pPr>
      <w:framePr w:wrap="notBeside" w:vAnchor="page" w:hAnchor="margin" w:y="15764"/>
      <w:widowControl w:val="0"/>
    </w:pPr>
    <w:rPr>
      <w:rFonts w:ascii="Arial" w:eastAsia="PMingLiU" w:hAnsi="Arial"/>
      <w:noProof/>
      <w:sz w:val="32"/>
      <w:lang w:eastAsia="en-US"/>
    </w:rPr>
  </w:style>
  <w:style w:type="paragraph" w:customStyle="1" w:styleId="ZG">
    <w:name w:val="ZG"/>
    <w:rsid w:val="0053428C"/>
    <w:pPr>
      <w:framePr w:wrap="notBeside" w:vAnchor="page" w:hAnchor="margin" w:xAlign="right" w:y="6805"/>
      <w:widowControl w:val="0"/>
      <w:jc w:val="right"/>
    </w:pPr>
    <w:rPr>
      <w:rFonts w:ascii="Arial" w:eastAsia="PMingLiU" w:hAnsi="Arial"/>
      <w:noProof/>
      <w:lang w:eastAsia="en-US"/>
    </w:rPr>
  </w:style>
  <w:style w:type="paragraph" w:customStyle="1" w:styleId="ZTD">
    <w:name w:val="ZTD"/>
    <w:basedOn w:val="ZB"/>
    <w:rsid w:val="0053428C"/>
    <w:pPr>
      <w:framePr w:hRule="auto" w:wrap="notBeside" w:y="852"/>
      <w:overflowPunct/>
      <w:autoSpaceDE/>
      <w:autoSpaceDN/>
      <w:adjustRightInd/>
      <w:textAlignment w:val="auto"/>
    </w:pPr>
    <w:rPr>
      <w:rFonts w:eastAsia="PMingLiU"/>
      <w:i w:val="0"/>
      <w:sz w:val="40"/>
      <w:lang w:eastAsia="en-US"/>
    </w:rPr>
  </w:style>
  <w:style w:type="paragraph" w:customStyle="1" w:styleId="CRCoverPage">
    <w:name w:val="CR Cover Page"/>
    <w:rsid w:val="0053428C"/>
    <w:pPr>
      <w:spacing w:after="120"/>
    </w:pPr>
    <w:rPr>
      <w:rFonts w:ascii="Arial" w:eastAsia="PMingLiU" w:hAnsi="Arial"/>
      <w:lang w:eastAsia="en-US"/>
    </w:rPr>
  </w:style>
  <w:style w:type="paragraph" w:customStyle="1" w:styleId="tdoc-header">
    <w:name w:val="tdoc-header"/>
    <w:rsid w:val="0053428C"/>
    <w:rPr>
      <w:rFonts w:ascii="Arial" w:eastAsia="PMingLiU" w:hAnsi="Arial"/>
      <w:sz w:val="24"/>
      <w:lang w:eastAsia="en-US"/>
    </w:rPr>
  </w:style>
  <w:style w:type="character" w:styleId="CommentReference">
    <w:name w:val="annotation reference"/>
    <w:rsid w:val="0053428C"/>
    <w:rPr>
      <w:sz w:val="16"/>
    </w:rPr>
  </w:style>
  <w:style w:type="character" w:styleId="FollowedHyperlink">
    <w:name w:val="FollowedHyperlink"/>
    <w:rsid w:val="0053428C"/>
    <w:rPr>
      <w:color w:val="800080"/>
      <w:u w:val="single"/>
    </w:rPr>
  </w:style>
  <w:style w:type="character" w:customStyle="1" w:styleId="TALZchn">
    <w:name w:val="TAL Zchn"/>
    <w:link w:val="TAL"/>
    <w:rsid w:val="0053428C"/>
    <w:rPr>
      <w:rFonts w:ascii="Arial" w:hAnsi="Arial"/>
      <w:sz w:val="18"/>
    </w:rPr>
  </w:style>
  <w:style w:type="character" w:customStyle="1" w:styleId="TAHCar">
    <w:name w:val="TAH Car"/>
    <w:link w:val="TAH"/>
    <w:qFormat/>
    <w:locked/>
    <w:rsid w:val="0053428C"/>
    <w:rPr>
      <w:rFonts w:ascii="Arial" w:hAnsi="Arial"/>
      <w:b/>
      <w:sz w:val="18"/>
    </w:rPr>
  </w:style>
  <w:style w:type="character" w:customStyle="1" w:styleId="TANChar">
    <w:name w:val="TAN Char"/>
    <w:link w:val="TAN"/>
    <w:rsid w:val="0053428C"/>
    <w:rPr>
      <w:rFonts w:ascii="Arial" w:hAnsi="Arial"/>
      <w:sz w:val="18"/>
    </w:rPr>
  </w:style>
  <w:style w:type="character" w:customStyle="1" w:styleId="NOZchn">
    <w:name w:val="NO Zchn"/>
    <w:link w:val="NO"/>
    <w:qFormat/>
    <w:rsid w:val="0053428C"/>
  </w:style>
  <w:style w:type="character" w:customStyle="1" w:styleId="B3Car">
    <w:name w:val="B3 Car"/>
    <w:link w:val="B3"/>
    <w:rsid w:val="0053428C"/>
  </w:style>
  <w:style w:type="character" w:customStyle="1" w:styleId="TALChar">
    <w:name w:val="TAL Char"/>
    <w:rsid w:val="0053428C"/>
    <w:rPr>
      <w:rFonts w:ascii="Arial" w:hAnsi="Arial"/>
      <w:sz w:val="18"/>
      <w:lang w:val="en-GB"/>
    </w:rPr>
  </w:style>
  <w:style w:type="character" w:customStyle="1" w:styleId="NOChar">
    <w:name w:val="NO Char"/>
    <w:rsid w:val="0053428C"/>
    <w:rPr>
      <w:rFonts w:ascii="Times New Roman" w:hAnsi="Times New Roman"/>
    </w:rPr>
  </w:style>
  <w:style w:type="character" w:customStyle="1" w:styleId="B3Char2">
    <w:name w:val="B3 Char2"/>
    <w:qFormat/>
    <w:rsid w:val="0053428C"/>
    <w:rPr>
      <w:rFonts w:eastAsia="Times New Roman"/>
      <w:lang w:val="en-GB" w:eastAsia="ja-JP"/>
    </w:rPr>
  </w:style>
  <w:style w:type="character" w:customStyle="1" w:styleId="B4Char">
    <w:name w:val="B4 Char"/>
    <w:link w:val="B4"/>
    <w:qFormat/>
    <w:rsid w:val="0053428C"/>
  </w:style>
  <w:style w:type="character" w:customStyle="1" w:styleId="EXChar">
    <w:name w:val="EX Char"/>
    <w:qFormat/>
    <w:locked/>
    <w:rsid w:val="0053428C"/>
    <w:rPr>
      <w:rFonts w:ascii="Times New Roman" w:hAnsi="Times New Roman"/>
      <w:lang w:val="en-GB" w:eastAsia="en-US"/>
    </w:rPr>
  </w:style>
  <w:style w:type="character" w:customStyle="1" w:styleId="B1Char1">
    <w:name w:val="B1 Char1"/>
    <w:rsid w:val="0053428C"/>
  </w:style>
  <w:style w:type="character" w:customStyle="1" w:styleId="EditorsNoteChar">
    <w:name w:val="Editor's Note Char"/>
    <w:aliases w:val="EN Char"/>
    <w:link w:val="EditorsNote"/>
    <w:rsid w:val="0053428C"/>
    <w:rPr>
      <w:color w:val="FF0000"/>
    </w:rPr>
  </w:style>
  <w:style w:type="character" w:customStyle="1" w:styleId="apple-converted-space">
    <w:name w:val="apple-converted-space"/>
    <w:basedOn w:val="DefaultParagraphFont"/>
    <w:rsid w:val="0053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7523">
      <w:bodyDiv w:val="1"/>
      <w:marLeft w:val="0"/>
      <w:marRight w:val="0"/>
      <w:marTop w:val="0"/>
      <w:marBottom w:val="0"/>
      <w:divBdr>
        <w:top w:val="none" w:sz="0" w:space="0" w:color="auto"/>
        <w:left w:val="none" w:sz="0" w:space="0" w:color="auto"/>
        <w:bottom w:val="none" w:sz="0" w:space="0" w:color="auto"/>
        <w:right w:val="none" w:sz="0" w:space="0" w:color="auto"/>
      </w:divBdr>
    </w:div>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397284083">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462961435">
      <w:bodyDiv w:val="1"/>
      <w:marLeft w:val="0"/>
      <w:marRight w:val="0"/>
      <w:marTop w:val="0"/>
      <w:marBottom w:val="0"/>
      <w:divBdr>
        <w:top w:val="none" w:sz="0" w:space="0" w:color="auto"/>
        <w:left w:val="none" w:sz="0" w:space="0" w:color="auto"/>
        <w:bottom w:val="none" w:sz="0" w:space="0" w:color="auto"/>
        <w:right w:val="none" w:sz="0" w:space="0" w:color="auto"/>
      </w:divBdr>
    </w:div>
    <w:div w:id="556891873">
      <w:bodyDiv w:val="1"/>
      <w:marLeft w:val="0"/>
      <w:marRight w:val="0"/>
      <w:marTop w:val="0"/>
      <w:marBottom w:val="0"/>
      <w:divBdr>
        <w:top w:val="none" w:sz="0" w:space="0" w:color="auto"/>
        <w:left w:val="none" w:sz="0" w:space="0" w:color="auto"/>
        <w:bottom w:val="none" w:sz="0" w:space="0" w:color="auto"/>
        <w:right w:val="none" w:sz="0" w:space="0" w:color="auto"/>
      </w:divBdr>
    </w:div>
    <w:div w:id="56141069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09307844">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026669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70655229">
      <w:bodyDiv w:val="1"/>
      <w:marLeft w:val="0"/>
      <w:marRight w:val="0"/>
      <w:marTop w:val="0"/>
      <w:marBottom w:val="0"/>
      <w:divBdr>
        <w:top w:val="none" w:sz="0" w:space="0" w:color="auto"/>
        <w:left w:val="none" w:sz="0" w:space="0" w:color="auto"/>
        <w:bottom w:val="none" w:sz="0" w:space="0" w:color="auto"/>
        <w:right w:val="none" w:sz="0" w:space="0" w:color="auto"/>
      </w:divBdr>
    </w:div>
    <w:div w:id="158630082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687362149">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1788815798">
      <w:bodyDiv w:val="1"/>
      <w:marLeft w:val="0"/>
      <w:marRight w:val="0"/>
      <w:marTop w:val="0"/>
      <w:marBottom w:val="0"/>
      <w:divBdr>
        <w:top w:val="none" w:sz="0" w:space="0" w:color="auto"/>
        <w:left w:val="none" w:sz="0" w:space="0" w:color="auto"/>
        <w:bottom w:val="none" w:sz="0" w:space="0" w:color="auto"/>
        <w:right w:val="none" w:sz="0" w:space="0" w:color="auto"/>
      </w:divBdr>
    </w:div>
    <w:div w:id="1999768353">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hyperlink" Target="https://portal.3gpp.org/ngppapp/CreateTdoc.aspx?mode=view&amp;contributionUid=CP-251190" TargetMode="Externa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51187"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portal.3gpp.org/ngppapp/CreateTdoc.aspx?mode=view&amp;contributionUid=CP-230249" TargetMode="External"/><Relationship Id="rId5" Type="http://schemas.openxmlformats.org/officeDocument/2006/relationships/numbering" Target="numbering.xml"/><Relationship Id="rId15" Type="http://schemas.openxmlformats.org/officeDocument/2006/relationships/package" Target="embeddings/Microsoft_Visio_Drawing12.vsdx"/><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3.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yperlink" Target="https://portal.3gpp.org/ngppapp/CreateTdoc.aspx?mode=view&amp;contributionUid=CP-251160"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12D3-9761-4E6B-8506-FBB8C7A008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63</Pages>
  <Words>11861</Words>
  <Characters>93476</Characters>
  <Application>Microsoft Office Word</Application>
  <DocSecurity>0</DocSecurity>
  <Lines>778</Lines>
  <Paragraphs>210</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105127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18)</dc:subject>
  <dc:creator>MCC Support</dc:creator>
  <cp:keywords>LTE, NAS, management</cp:keywords>
  <dc:description/>
  <cp:lastModifiedBy>MCC</cp:lastModifiedBy>
  <cp:revision>3</cp:revision>
  <dcterms:created xsi:type="dcterms:W3CDTF">2025-07-03T10:11:00Z</dcterms:created>
  <dcterms:modified xsi:type="dcterms:W3CDTF">2025-07-04T10:44:00Z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