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489665F2"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2B47E0">
              <w:t>2</w:t>
            </w:r>
            <w:r w:rsidR="00356BC0">
              <w:t>.</w:t>
            </w:r>
            <w:r w:rsidR="002B47E0">
              <w:t>0</w:t>
            </w:r>
            <w:r w:rsidR="00356BC0">
              <w:t>.0</w:t>
            </w:r>
            <w:r w:rsidRPr="004D3578">
              <w:t xml:space="preserve"> </w:t>
            </w:r>
            <w:r w:rsidRPr="00133525">
              <w:rPr>
                <w:sz w:val="32"/>
              </w:rPr>
              <w:t>(</w:t>
            </w:r>
            <w:r w:rsidR="008220F5">
              <w:rPr>
                <w:sz w:val="32"/>
              </w:rPr>
              <w:t>202</w:t>
            </w:r>
            <w:r w:rsidR="00273707">
              <w:rPr>
                <w:sz w:val="32"/>
              </w:rPr>
              <w:t>5</w:t>
            </w:r>
            <w:r w:rsidR="008220F5">
              <w:rPr>
                <w:sz w:val="32"/>
              </w:rPr>
              <w:t>-</w:t>
            </w:r>
            <w:r w:rsidR="00273707">
              <w:rPr>
                <w:sz w:val="32"/>
              </w:rPr>
              <w:t>0</w:t>
            </w:r>
            <w:r w:rsidR="000072FE">
              <w:rPr>
                <w:sz w:val="32"/>
              </w:rPr>
              <w:t>9</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2" w:name="spectype2"/>
            <w:r w:rsidRPr="008220F5">
              <w:t>Specification</w:t>
            </w:r>
            <w:bookmarkEnd w:id="2"/>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3" w:name="specTitle"/>
            <w:r w:rsidR="008220F5">
              <w:t>Core Network and Terminals</w:t>
            </w:r>
            <w:r w:rsidRPr="008220F5">
              <w:t>;</w:t>
            </w:r>
          </w:p>
          <w:bookmarkEnd w:id="3"/>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8" w:name="copyrightDate"/>
            <w:r w:rsidRPr="008220F5">
              <w:rPr>
                <w:noProof/>
                <w:sz w:val="18"/>
              </w:rPr>
              <w:t>2</w:t>
            </w:r>
            <w:r w:rsidR="008E2D68" w:rsidRPr="008220F5">
              <w:rPr>
                <w:noProof/>
                <w:sz w:val="18"/>
              </w:rPr>
              <w:t>02</w:t>
            </w:r>
            <w:bookmarkEnd w:id="8"/>
            <w:r w:rsidR="00A5233D">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AD3817A" w14:textId="7A741F12" w:rsidR="007D21CB" w:rsidRDefault="004D3578">
      <w:pPr>
        <w:pStyle w:val="TOC1"/>
        <w:rPr>
          <w:rFonts w:asciiTheme="minorHAnsi" w:eastAsiaTheme="minorEastAsia" w:hAnsiTheme="minorHAnsi" w:cstheme="minorBidi"/>
          <w:kern w:val="2"/>
          <w:sz w:val="24"/>
          <w:szCs w:val="24"/>
          <w:lang w:eastAsia="zh-CN"/>
          <w14:ligatures w14:val="standardContextual"/>
        </w:rPr>
      </w:pPr>
      <w:r w:rsidRPr="004D3578">
        <w:fldChar w:fldCharType="begin"/>
      </w:r>
      <w:r w:rsidRPr="004D3578">
        <w:instrText xml:space="preserve"> TOC \o "1-9" </w:instrText>
      </w:r>
      <w:r w:rsidRPr="004D3578">
        <w:fldChar w:fldCharType="separate"/>
      </w:r>
      <w:r w:rsidR="007D21CB">
        <w:t>Foreword</w:t>
      </w:r>
      <w:r w:rsidR="007D21CB">
        <w:tab/>
      </w:r>
      <w:r w:rsidR="007D21CB">
        <w:fldChar w:fldCharType="begin"/>
      </w:r>
      <w:r w:rsidR="007D21CB">
        <w:instrText xml:space="preserve"> PAGEREF _Toc207607565 \h </w:instrText>
      </w:r>
      <w:r w:rsidR="007D21CB">
        <w:fldChar w:fldCharType="separate"/>
      </w:r>
      <w:r w:rsidR="007D21CB">
        <w:t>12</w:t>
      </w:r>
      <w:r w:rsidR="007D21CB">
        <w:fldChar w:fldCharType="end"/>
      </w:r>
    </w:p>
    <w:p w14:paraId="3F1AE456" w14:textId="449A944E" w:rsidR="007D21CB" w:rsidRDefault="007D21CB">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r>
      <w:r>
        <w:instrText xml:space="preserve"> PAGEREF _Toc207607566 \h </w:instrText>
      </w:r>
      <w:r>
        <w:fldChar w:fldCharType="separate"/>
      </w:r>
      <w:r>
        <w:t>14</w:t>
      </w:r>
      <w:r>
        <w:fldChar w:fldCharType="end"/>
      </w:r>
    </w:p>
    <w:p w14:paraId="05B687DE" w14:textId="019A34D3" w:rsidR="007D21CB" w:rsidRDefault="007D21CB">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r>
      <w:r>
        <w:instrText xml:space="preserve"> PAGEREF _Toc207607567 \h </w:instrText>
      </w:r>
      <w:r>
        <w:fldChar w:fldCharType="separate"/>
      </w:r>
      <w:r>
        <w:t>14</w:t>
      </w:r>
      <w:r>
        <w:fldChar w:fldCharType="end"/>
      </w:r>
    </w:p>
    <w:p w14:paraId="46871435" w14:textId="73197551" w:rsidR="007D21CB" w:rsidRDefault="007D21CB">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of terms, symbols and abbreviations</w:t>
      </w:r>
      <w:r>
        <w:tab/>
      </w:r>
      <w:r>
        <w:fldChar w:fldCharType="begin"/>
      </w:r>
      <w:r>
        <w:instrText xml:space="preserve"> PAGEREF _Toc207607568 \h </w:instrText>
      </w:r>
      <w:r>
        <w:fldChar w:fldCharType="separate"/>
      </w:r>
      <w:r>
        <w:t>15</w:t>
      </w:r>
      <w:r>
        <w:fldChar w:fldCharType="end"/>
      </w:r>
    </w:p>
    <w:p w14:paraId="471F16CF" w14:textId="21A1AFB0" w:rsidR="007D21CB" w:rsidRDefault="007D21CB">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Terms</w:t>
      </w:r>
      <w:r>
        <w:tab/>
      </w:r>
      <w:r>
        <w:fldChar w:fldCharType="begin"/>
      </w:r>
      <w:r>
        <w:instrText xml:space="preserve"> PAGEREF _Toc207607569 \h </w:instrText>
      </w:r>
      <w:r>
        <w:fldChar w:fldCharType="separate"/>
      </w:r>
      <w:r>
        <w:t>15</w:t>
      </w:r>
      <w:r>
        <w:fldChar w:fldCharType="end"/>
      </w:r>
    </w:p>
    <w:p w14:paraId="0EBAF013" w14:textId="1E6549BD" w:rsidR="007D21CB" w:rsidRDefault="007D21CB">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r>
      <w:r>
        <w:instrText xml:space="preserve"> PAGEREF _Toc207607570 \h </w:instrText>
      </w:r>
      <w:r>
        <w:fldChar w:fldCharType="separate"/>
      </w:r>
      <w:r>
        <w:t>15</w:t>
      </w:r>
      <w:r>
        <w:fldChar w:fldCharType="end"/>
      </w:r>
    </w:p>
    <w:p w14:paraId="3498B975" w14:textId="2F3981FF" w:rsidR="007D21CB" w:rsidRDefault="007D21CB">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r>
      <w:r>
        <w:instrText xml:space="preserve"> PAGEREF _Toc207607571 \h </w:instrText>
      </w:r>
      <w:r>
        <w:fldChar w:fldCharType="separate"/>
      </w:r>
      <w:r>
        <w:t>15</w:t>
      </w:r>
      <w:r>
        <w:fldChar w:fldCharType="end"/>
      </w:r>
    </w:p>
    <w:p w14:paraId="620F8BF4" w14:textId="54504274" w:rsidR="007D21CB" w:rsidRDefault="007D21CB">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_Toc207607572 \h </w:instrText>
      </w:r>
      <w:r>
        <w:fldChar w:fldCharType="separate"/>
      </w:r>
      <w:r>
        <w:t>15</w:t>
      </w:r>
      <w:r>
        <w:fldChar w:fldCharType="end"/>
      </w:r>
    </w:p>
    <w:p w14:paraId="0978F04D" w14:textId="260C3492" w:rsidR="007D21CB" w:rsidRDefault="007D21CB">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r>
      <w:r>
        <w:instrText xml:space="preserve"> PAGEREF _Toc207607573 \h </w:instrText>
      </w:r>
      <w:r>
        <w:fldChar w:fldCharType="separate"/>
      </w:r>
      <w:r>
        <w:t>15</w:t>
      </w:r>
      <w:r>
        <w:fldChar w:fldCharType="end"/>
      </w:r>
    </w:p>
    <w:p w14:paraId="7FA77995" w14:textId="487B7C49" w:rsidR="007D21CB" w:rsidRDefault="007D21CB">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LMS Registration</w:t>
      </w:r>
      <w:r>
        <w:tab/>
      </w:r>
      <w:r>
        <w:fldChar w:fldCharType="begin"/>
      </w:r>
      <w:r>
        <w:instrText xml:space="preserve"> PAGEREF _Toc207607574 \h </w:instrText>
      </w:r>
      <w:r>
        <w:fldChar w:fldCharType="separate"/>
      </w:r>
      <w:r>
        <w:t>16</w:t>
      </w:r>
      <w:r>
        <w:fldChar w:fldCharType="end"/>
      </w:r>
    </w:p>
    <w:p w14:paraId="56F0517F" w14:textId="13BF67A3" w:rsidR="007D21CB" w:rsidRDefault="007D21CB">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Identities</w:t>
      </w:r>
      <w:r>
        <w:tab/>
      </w:r>
      <w:r>
        <w:fldChar w:fldCharType="begin"/>
      </w:r>
      <w:r>
        <w:instrText xml:space="preserve"> PAGEREF _Toc207607575 \h </w:instrText>
      </w:r>
      <w:r>
        <w:fldChar w:fldCharType="separate"/>
      </w:r>
      <w:r>
        <w:t>16</w:t>
      </w:r>
      <w:r>
        <w:fldChar w:fldCharType="end"/>
      </w:r>
    </w:p>
    <w:p w14:paraId="5C736574" w14:textId="268296C6" w:rsidR="007D21CB" w:rsidRDefault="007D21CB">
      <w:pPr>
        <w:pStyle w:val="TOC3"/>
        <w:rPr>
          <w:rFonts w:asciiTheme="minorHAnsi" w:eastAsiaTheme="minorEastAsia" w:hAnsiTheme="minorHAnsi" w:cstheme="minorBidi"/>
          <w:kern w:val="2"/>
          <w:sz w:val="24"/>
          <w:szCs w:val="24"/>
          <w:lang w:eastAsia="zh-CN"/>
          <w14:ligatures w14:val="standardContextual"/>
        </w:rPr>
      </w:pPr>
      <w:r>
        <w:t>4.3.1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_Toc207607576 \h </w:instrText>
      </w:r>
      <w:r>
        <w:fldChar w:fldCharType="separate"/>
      </w:r>
      <w:r>
        <w:t>16</w:t>
      </w:r>
      <w:r>
        <w:fldChar w:fldCharType="end"/>
      </w:r>
    </w:p>
    <w:p w14:paraId="5207F7B2" w14:textId="5442408C" w:rsidR="007D21CB" w:rsidRDefault="007D21CB">
      <w:pPr>
        <w:pStyle w:val="TOC3"/>
        <w:rPr>
          <w:rFonts w:asciiTheme="minorHAnsi" w:eastAsiaTheme="minorEastAsia" w:hAnsiTheme="minorHAnsi" w:cstheme="minorBidi"/>
          <w:kern w:val="2"/>
          <w:sz w:val="24"/>
          <w:szCs w:val="24"/>
          <w:lang w:eastAsia="zh-CN"/>
          <w14:ligatures w14:val="standardContextual"/>
        </w:rPr>
      </w:pPr>
      <w:r>
        <w:t>4.3.2</w:t>
      </w:r>
      <w:r>
        <w:rPr>
          <w:rFonts w:asciiTheme="minorHAnsi" w:eastAsiaTheme="minorEastAsia" w:hAnsiTheme="minorHAnsi" w:cstheme="minorBidi"/>
          <w:kern w:val="2"/>
          <w:sz w:val="24"/>
          <w:szCs w:val="24"/>
          <w:lang w:eastAsia="zh-CN"/>
          <w14:ligatures w14:val="standardContextual"/>
        </w:rPr>
        <w:tab/>
      </w:r>
      <w:r>
        <w:t>MCLOC client ID</w:t>
      </w:r>
      <w:r>
        <w:tab/>
      </w:r>
      <w:r>
        <w:fldChar w:fldCharType="begin"/>
      </w:r>
      <w:r>
        <w:instrText xml:space="preserve"> PAGEREF _Toc207607577 \h </w:instrText>
      </w:r>
      <w:r>
        <w:fldChar w:fldCharType="separate"/>
      </w:r>
      <w:r>
        <w:t>17</w:t>
      </w:r>
      <w:r>
        <w:fldChar w:fldCharType="end"/>
      </w:r>
    </w:p>
    <w:p w14:paraId="16B6385D" w14:textId="4BE63771" w:rsidR="007D21CB" w:rsidRDefault="007D21CB">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Functional entities and reference points</w:t>
      </w:r>
      <w:r>
        <w:tab/>
      </w:r>
      <w:r>
        <w:fldChar w:fldCharType="begin"/>
      </w:r>
      <w:r>
        <w:instrText xml:space="preserve"> PAGEREF _Toc207607578 \h </w:instrText>
      </w:r>
      <w:r>
        <w:fldChar w:fldCharType="separate"/>
      </w:r>
      <w:r>
        <w:t>17</w:t>
      </w:r>
      <w:r>
        <w:fldChar w:fldCharType="end"/>
      </w:r>
    </w:p>
    <w:p w14:paraId="679D1350" w14:textId="7965C3FA" w:rsidR="007D21CB" w:rsidRDefault="007D21CB">
      <w:pPr>
        <w:pStyle w:val="TOC2"/>
        <w:rPr>
          <w:rFonts w:asciiTheme="minorHAnsi" w:eastAsiaTheme="minorEastAsia" w:hAnsiTheme="minorHAnsi" w:cstheme="minorBidi"/>
          <w:kern w:val="2"/>
          <w:sz w:val="24"/>
          <w:szCs w:val="24"/>
          <w:lang w:eastAsia="zh-CN"/>
          <w14:ligatures w14:val="standardContextual"/>
        </w:rPr>
      </w:pPr>
      <w:r w:rsidRPr="0030724E">
        <w:rPr>
          <w:lang/>
        </w:rPr>
        <w:t>5.1</w:t>
      </w:r>
      <w:r>
        <w:rPr>
          <w:rFonts w:asciiTheme="minorHAnsi" w:eastAsiaTheme="minorEastAsia" w:hAnsiTheme="minorHAnsi" w:cstheme="minorBidi"/>
          <w:kern w:val="2"/>
          <w:sz w:val="24"/>
          <w:szCs w:val="24"/>
          <w:lang w:eastAsia="zh-CN"/>
          <w14:ligatures w14:val="standardContextual"/>
        </w:rPr>
        <w:tab/>
      </w:r>
      <w:r w:rsidRPr="0030724E">
        <w:rPr>
          <w:lang/>
        </w:rPr>
        <w:t>Introduction</w:t>
      </w:r>
      <w:r w:rsidRPr="0030724E">
        <w:rPr>
          <w:lang/>
        </w:rPr>
        <w:tab/>
      </w:r>
      <w:r>
        <w:fldChar w:fldCharType="begin"/>
      </w:r>
      <w:r w:rsidRPr="0030724E">
        <w:rPr>
          <w:lang/>
        </w:rPr>
        <w:instrText xml:space="preserve"> PAGEREF _Toc207607579 \h </w:instrText>
      </w:r>
      <w:r>
        <w:fldChar w:fldCharType="separate"/>
      </w:r>
      <w:r w:rsidRPr="0030724E">
        <w:rPr>
          <w:lang/>
        </w:rPr>
        <w:t>17</w:t>
      </w:r>
      <w:r>
        <w:fldChar w:fldCharType="end"/>
      </w:r>
    </w:p>
    <w:p w14:paraId="0FFAC180" w14:textId="6979C775" w:rsidR="007D21CB" w:rsidRDefault="007D21CB">
      <w:pPr>
        <w:pStyle w:val="TOC2"/>
        <w:rPr>
          <w:rFonts w:asciiTheme="minorHAnsi" w:eastAsiaTheme="minorEastAsia" w:hAnsiTheme="minorHAnsi" w:cstheme="minorBidi"/>
          <w:kern w:val="2"/>
          <w:sz w:val="24"/>
          <w:szCs w:val="24"/>
          <w:lang w:eastAsia="zh-CN"/>
          <w14:ligatures w14:val="standardContextual"/>
        </w:rPr>
      </w:pPr>
      <w:r w:rsidRPr="0030724E">
        <w:rPr>
          <w:lang/>
        </w:rPr>
        <w:t>5.2</w:t>
      </w:r>
      <w:r>
        <w:rPr>
          <w:rFonts w:asciiTheme="minorHAnsi" w:eastAsiaTheme="minorEastAsia" w:hAnsiTheme="minorHAnsi" w:cstheme="minorBidi"/>
          <w:kern w:val="2"/>
          <w:sz w:val="24"/>
          <w:szCs w:val="24"/>
          <w:lang w:eastAsia="zh-CN"/>
          <w14:ligatures w14:val="standardContextual"/>
        </w:rPr>
        <w:tab/>
      </w:r>
      <w:r w:rsidRPr="0030724E">
        <w:rPr>
          <w:lang/>
        </w:rPr>
        <w:t>Location management service functional architecture</w:t>
      </w:r>
      <w:r w:rsidRPr="0030724E">
        <w:rPr>
          <w:lang/>
        </w:rPr>
        <w:tab/>
      </w:r>
      <w:r>
        <w:fldChar w:fldCharType="begin"/>
      </w:r>
      <w:r w:rsidRPr="0030724E">
        <w:rPr>
          <w:lang/>
        </w:rPr>
        <w:instrText xml:space="preserve"> PAGEREF _Toc207607580 \h </w:instrText>
      </w:r>
      <w:r>
        <w:fldChar w:fldCharType="separate"/>
      </w:r>
      <w:r w:rsidRPr="0030724E">
        <w:rPr>
          <w:lang/>
        </w:rPr>
        <w:t>17</w:t>
      </w:r>
      <w:r>
        <w:fldChar w:fldCharType="end"/>
      </w:r>
    </w:p>
    <w:p w14:paraId="21DE1262" w14:textId="2DCF85BF" w:rsidR="007D21CB" w:rsidRDefault="007D21CB">
      <w:pPr>
        <w:pStyle w:val="TOC2"/>
        <w:rPr>
          <w:rFonts w:asciiTheme="minorHAnsi" w:eastAsiaTheme="minorEastAsia" w:hAnsiTheme="minorHAnsi" w:cstheme="minorBidi"/>
          <w:kern w:val="2"/>
          <w:sz w:val="24"/>
          <w:szCs w:val="24"/>
          <w:lang w:eastAsia="zh-CN"/>
          <w14:ligatures w14:val="standardContextual"/>
        </w:rPr>
      </w:pPr>
      <w:r w:rsidRPr="0030724E">
        <w:rPr>
          <w:lang/>
        </w:rPr>
        <w:t>5.3</w:t>
      </w:r>
      <w:r>
        <w:rPr>
          <w:rFonts w:asciiTheme="minorHAnsi" w:eastAsiaTheme="minorEastAsia" w:hAnsiTheme="minorHAnsi" w:cstheme="minorBidi"/>
          <w:kern w:val="2"/>
          <w:sz w:val="24"/>
          <w:szCs w:val="24"/>
          <w:lang w:eastAsia="zh-CN"/>
          <w14:ligatures w14:val="standardContextual"/>
        </w:rPr>
        <w:tab/>
      </w:r>
      <w:r w:rsidRPr="0030724E">
        <w:rPr>
          <w:lang/>
        </w:rPr>
        <w:t>Functional entities</w:t>
      </w:r>
      <w:r w:rsidRPr="0030724E">
        <w:rPr>
          <w:lang/>
        </w:rPr>
        <w:tab/>
      </w:r>
      <w:r>
        <w:fldChar w:fldCharType="begin"/>
      </w:r>
      <w:r w:rsidRPr="0030724E">
        <w:rPr>
          <w:lang/>
        </w:rPr>
        <w:instrText xml:space="preserve"> PAGEREF _Toc207607581 \h </w:instrText>
      </w:r>
      <w:r>
        <w:fldChar w:fldCharType="separate"/>
      </w:r>
      <w:r w:rsidRPr="0030724E">
        <w:rPr>
          <w:lang/>
        </w:rPr>
        <w:t>18</w:t>
      </w:r>
      <w:r>
        <w:fldChar w:fldCharType="end"/>
      </w:r>
    </w:p>
    <w:p w14:paraId="5F740CFF" w14:textId="098D6120"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30724E">
        <w:rPr>
          <w:lang/>
        </w:rPr>
        <w:t>5.3.1</w:t>
      </w:r>
      <w:r>
        <w:rPr>
          <w:rFonts w:asciiTheme="minorHAnsi" w:eastAsiaTheme="minorEastAsia" w:hAnsiTheme="minorHAnsi" w:cstheme="minorBidi"/>
          <w:kern w:val="2"/>
          <w:sz w:val="24"/>
          <w:szCs w:val="24"/>
          <w:lang w:eastAsia="zh-CN"/>
          <w14:ligatures w14:val="standardContextual"/>
        </w:rPr>
        <w:tab/>
      </w:r>
      <w:r w:rsidRPr="0030724E">
        <w:rPr>
          <w:lang/>
        </w:rPr>
        <w:t>MCLoc client (LMC)</w:t>
      </w:r>
      <w:r w:rsidRPr="0030724E">
        <w:rPr>
          <w:lang/>
        </w:rPr>
        <w:tab/>
      </w:r>
      <w:r>
        <w:fldChar w:fldCharType="begin"/>
      </w:r>
      <w:r w:rsidRPr="0030724E">
        <w:rPr>
          <w:lang/>
        </w:rPr>
        <w:instrText xml:space="preserve"> PAGEREF _Toc207607582 \h </w:instrText>
      </w:r>
      <w:r>
        <w:fldChar w:fldCharType="separate"/>
      </w:r>
      <w:r w:rsidRPr="0030724E">
        <w:rPr>
          <w:lang/>
        </w:rPr>
        <w:t>18</w:t>
      </w:r>
      <w:r>
        <w:fldChar w:fldCharType="end"/>
      </w:r>
    </w:p>
    <w:p w14:paraId="022372D9" w14:textId="48C74469"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30724E">
        <w:rPr>
          <w:lang/>
        </w:rPr>
        <w:t>5.3.2</w:t>
      </w:r>
      <w:r>
        <w:rPr>
          <w:rFonts w:asciiTheme="minorHAnsi" w:eastAsiaTheme="minorEastAsia" w:hAnsiTheme="minorHAnsi" w:cstheme="minorBidi"/>
          <w:kern w:val="2"/>
          <w:sz w:val="24"/>
          <w:szCs w:val="24"/>
          <w:lang w:eastAsia="zh-CN"/>
          <w14:ligatures w14:val="standardContextual"/>
        </w:rPr>
        <w:tab/>
      </w:r>
      <w:r w:rsidRPr="0030724E">
        <w:rPr>
          <w:lang/>
        </w:rPr>
        <w:t>MCLoc server (LMS)</w:t>
      </w:r>
      <w:r w:rsidRPr="0030724E">
        <w:rPr>
          <w:lang/>
        </w:rPr>
        <w:tab/>
      </w:r>
      <w:r>
        <w:fldChar w:fldCharType="begin"/>
      </w:r>
      <w:r w:rsidRPr="0030724E">
        <w:rPr>
          <w:lang/>
        </w:rPr>
        <w:instrText xml:space="preserve"> PAGEREF _Toc207607583 \h </w:instrText>
      </w:r>
      <w:r>
        <w:fldChar w:fldCharType="separate"/>
      </w:r>
      <w:r w:rsidRPr="0030724E">
        <w:rPr>
          <w:lang/>
        </w:rPr>
        <w:t>18</w:t>
      </w:r>
      <w:r>
        <w:fldChar w:fldCharType="end"/>
      </w:r>
    </w:p>
    <w:p w14:paraId="24F9AB00" w14:textId="30B71615"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30724E">
        <w:rPr>
          <w:lang/>
        </w:rPr>
        <w:t>5.3.3</w:t>
      </w:r>
      <w:r>
        <w:rPr>
          <w:rFonts w:asciiTheme="minorHAnsi" w:eastAsiaTheme="minorEastAsia" w:hAnsiTheme="minorHAnsi" w:cstheme="minorBidi"/>
          <w:kern w:val="2"/>
          <w:sz w:val="24"/>
          <w:szCs w:val="24"/>
          <w:lang w:eastAsia="zh-CN"/>
          <w14:ligatures w14:val="standardContextual"/>
        </w:rPr>
        <w:tab/>
      </w:r>
      <w:r w:rsidRPr="0030724E">
        <w:rPr>
          <w:lang/>
        </w:rPr>
        <w:t>Key management server (KMS)</w:t>
      </w:r>
      <w:r w:rsidRPr="0030724E">
        <w:rPr>
          <w:lang/>
        </w:rPr>
        <w:tab/>
      </w:r>
      <w:r>
        <w:fldChar w:fldCharType="begin"/>
      </w:r>
      <w:r w:rsidRPr="0030724E">
        <w:rPr>
          <w:lang/>
        </w:rPr>
        <w:instrText xml:space="preserve"> PAGEREF _Toc207607584 \h </w:instrText>
      </w:r>
      <w:r>
        <w:fldChar w:fldCharType="separate"/>
      </w:r>
      <w:r w:rsidRPr="0030724E">
        <w:rPr>
          <w:lang/>
        </w:rPr>
        <w:t>19</w:t>
      </w:r>
      <w:r>
        <w:fldChar w:fldCharType="end"/>
      </w:r>
    </w:p>
    <w:p w14:paraId="1921F360" w14:textId="22319403"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30724E">
        <w:rPr>
          <w:lang/>
        </w:rPr>
        <w:t>5.3.4</w:t>
      </w:r>
      <w:r>
        <w:rPr>
          <w:rFonts w:asciiTheme="minorHAnsi" w:eastAsiaTheme="minorEastAsia" w:hAnsiTheme="minorHAnsi" w:cstheme="minorBidi"/>
          <w:kern w:val="2"/>
          <w:sz w:val="24"/>
          <w:szCs w:val="24"/>
          <w:lang w:eastAsia="zh-CN"/>
          <w14:ligatures w14:val="standardContextual"/>
        </w:rPr>
        <w:tab/>
      </w:r>
      <w:r w:rsidRPr="0030724E">
        <w:rPr>
          <w:lang/>
        </w:rPr>
        <w:t>Configuration management server (CMS)</w:t>
      </w:r>
      <w:r w:rsidRPr="0030724E">
        <w:rPr>
          <w:lang/>
        </w:rPr>
        <w:tab/>
      </w:r>
      <w:r>
        <w:fldChar w:fldCharType="begin"/>
      </w:r>
      <w:r w:rsidRPr="0030724E">
        <w:rPr>
          <w:lang/>
        </w:rPr>
        <w:instrText xml:space="preserve"> PAGEREF _Toc207607585 \h </w:instrText>
      </w:r>
      <w:r>
        <w:fldChar w:fldCharType="separate"/>
      </w:r>
      <w:r w:rsidRPr="0030724E">
        <w:rPr>
          <w:lang/>
        </w:rPr>
        <w:t>19</w:t>
      </w:r>
      <w:r>
        <w:fldChar w:fldCharType="end"/>
      </w:r>
    </w:p>
    <w:p w14:paraId="46826239" w14:textId="45BDE04F" w:rsidR="007D21CB" w:rsidRDefault="007D21CB">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Reference points</w:t>
      </w:r>
      <w:r>
        <w:tab/>
      </w:r>
      <w:r>
        <w:fldChar w:fldCharType="begin"/>
      </w:r>
      <w:r>
        <w:instrText xml:space="preserve"> PAGEREF _Toc207607586 \h </w:instrText>
      </w:r>
      <w:r>
        <w:fldChar w:fldCharType="separate"/>
      </w:r>
      <w:r>
        <w:t>19</w:t>
      </w:r>
      <w:r>
        <w:fldChar w:fldCharType="end"/>
      </w:r>
    </w:p>
    <w:p w14:paraId="12FEEEF7" w14:textId="2C38A09E" w:rsidR="007D21CB" w:rsidRDefault="007D21CB">
      <w:pPr>
        <w:pStyle w:val="TOC3"/>
        <w:rPr>
          <w:rFonts w:asciiTheme="minorHAnsi" w:eastAsiaTheme="minorEastAsia" w:hAnsiTheme="minorHAnsi" w:cstheme="minorBidi"/>
          <w:kern w:val="2"/>
          <w:sz w:val="24"/>
          <w:szCs w:val="24"/>
          <w:lang w:eastAsia="zh-CN"/>
          <w14:ligatures w14:val="standardContextual"/>
        </w:rPr>
      </w:pPr>
      <w:r>
        <w:t>5.4.1</w:t>
      </w:r>
      <w:r>
        <w:rPr>
          <w:rFonts w:asciiTheme="minorHAnsi" w:eastAsiaTheme="minorEastAsia" w:hAnsiTheme="minorHAnsi" w:cstheme="minorBidi"/>
          <w:kern w:val="2"/>
          <w:sz w:val="24"/>
          <w:szCs w:val="24"/>
          <w:lang w:eastAsia="zh-CN"/>
          <w14:ligatures w14:val="standardContextual"/>
        </w:rPr>
        <w:tab/>
      </w:r>
      <w:r>
        <w:t>Reference point CSC-9 (between the LMS and the key management server)</w:t>
      </w:r>
      <w:r>
        <w:tab/>
      </w:r>
      <w:r>
        <w:fldChar w:fldCharType="begin"/>
      </w:r>
      <w:r>
        <w:instrText xml:space="preserve"> PAGEREF _Toc207607587 \h </w:instrText>
      </w:r>
      <w:r>
        <w:fldChar w:fldCharType="separate"/>
      </w:r>
      <w:r>
        <w:t>19</w:t>
      </w:r>
      <w:r>
        <w:fldChar w:fldCharType="end"/>
      </w:r>
    </w:p>
    <w:p w14:paraId="59222D6E" w14:textId="49B5A3F0" w:rsidR="007D21CB" w:rsidRDefault="007D21CB">
      <w:pPr>
        <w:pStyle w:val="TOC3"/>
        <w:rPr>
          <w:rFonts w:asciiTheme="minorHAnsi" w:eastAsiaTheme="minorEastAsia" w:hAnsiTheme="minorHAnsi" w:cstheme="minorBidi"/>
          <w:kern w:val="2"/>
          <w:sz w:val="24"/>
          <w:szCs w:val="24"/>
          <w:lang w:eastAsia="zh-CN"/>
          <w14:ligatures w14:val="standardContextual"/>
        </w:rPr>
      </w:pPr>
      <w:r>
        <w:t>5.4.2</w:t>
      </w:r>
      <w:r>
        <w:rPr>
          <w:rFonts w:asciiTheme="minorHAnsi" w:eastAsiaTheme="minorEastAsia" w:hAnsiTheme="minorHAnsi" w:cstheme="minorBidi"/>
          <w:kern w:val="2"/>
          <w:sz w:val="24"/>
          <w:szCs w:val="24"/>
          <w:lang w:eastAsia="zh-CN"/>
          <w14:ligatures w14:val="standardContextual"/>
        </w:rPr>
        <w:tab/>
      </w:r>
      <w:r>
        <w:t>Reference point CSC-14 (between the LMS and the LMC)</w:t>
      </w:r>
      <w:r>
        <w:tab/>
      </w:r>
      <w:r>
        <w:fldChar w:fldCharType="begin"/>
      </w:r>
      <w:r>
        <w:instrText xml:space="preserve"> PAGEREF _Toc207607588 \h </w:instrText>
      </w:r>
      <w:r>
        <w:fldChar w:fldCharType="separate"/>
      </w:r>
      <w:r>
        <w:t>19</w:t>
      </w:r>
      <w:r>
        <w:fldChar w:fldCharType="end"/>
      </w:r>
    </w:p>
    <w:p w14:paraId="0F35BB8B" w14:textId="4E45A2ED" w:rsidR="007D21CB" w:rsidRDefault="007D21CB">
      <w:pPr>
        <w:pStyle w:val="TOC3"/>
        <w:rPr>
          <w:rFonts w:asciiTheme="minorHAnsi" w:eastAsiaTheme="minorEastAsia" w:hAnsiTheme="minorHAnsi" w:cstheme="minorBidi"/>
          <w:kern w:val="2"/>
          <w:sz w:val="24"/>
          <w:szCs w:val="24"/>
          <w:lang w:eastAsia="zh-CN"/>
          <w14:ligatures w14:val="standardContextual"/>
        </w:rPr>
      </w:pPr>
      <w:r>
        <w:t>5.4.3</w:t>
      </w:r>
      <w:r>
        <w:rPr>
          <w:rFonts w:asciiTheme="minorHAnsi" w:eastAsiaTheme="minorEastAsia" w:hAnsiTheme="minorHAnsi" w:cstheme="minorBidi"/>
          <w:kern w:val="2"/>
          <w:sz w:val="24"/>
          <w:szCs w:val="24"/>
          <w:lang w:eastAsia="zh-CN"/>
          <w14:ligatures w14:val="standardContextual"/>
        </w:rPr>
        <w:tab/>
      </w:r>
      <w:r>
        <w:t>Reference point CSC-15 (between the LMS and the MC server)</w:t>
      </w:r>
      <w:r>
        <w:tab/>
      </w:r>
      <w:r>
        <w:fldChar w:fldCharType="begin"/>
      </w:r>
      <w:r>
        <w:instrText xml:space="preserve"> PAGEREF _Toc207607589 \h </w:instrText>
      </w:r>
      <w:r>
        <w:fldChar w:fldCharType="separate"/>
      </w:r>
      <w:r>
        <w:t>19</w:t>
      </w:r>
      <w:r>
        <w:fldChar w:fldCharType="end"/>
      </w:r>
    </w:p>
    <w:p w14:paraId="1B686A29" w14:textId="63E54EB9" w:rsidR="007D21CB" w:rsidRDefault="007D21CB">
      <w:pPr>
        <w:pStyle w:val="TOC3"/>
        <w:rPr>
          <w:rFonts w:asciiTheme="minorHAnsi" w:eastAsiaTheme="minorEastAsia" w:hAnsiTheme="minorHAnsi" w:cstheme="minorBidi"/>
          <w:kern w:val="2"/>
          <w:sz w:val="24"/>
          <w:szCs w:val="24"/>
          <w:lang w:eastAsia="zh-CN"/>
          <w14:ligatures w14:val="standardContextual"/>
        </w:rPr>
      </w:pPr>
      <w:r>
        <w:t>5.4.4</w:t>
      </w:r>
      <w:r>
        <w:rPr>
          <w:rFonts w:asciiTheme="minorHAnsi" w:eastAsiaTheme="minorEastAsia" w:hAnsiTheme="minorHAnsi" w:cstheme="minorBidi"/>
          <w:kern w:val="2"/>
          <w:sz w:val="24"/>
          <w:szCs w:val="24"/>
          <w:lang w:eastAsia="zh-CN"/>
          <w14:ligatures w14:val="standardContextual"/>
        </w:rPr>
        <w:tab/>
      </w:r>
      <w:r>
        <w:t>Reference point CSC-22 (between the LMS and another LMS)</w:t>
      </w:r>
      <w:r>
        <w:tab/>
      </w:r>
      <w:r>
        <w:fldChar w:fldCharType="begin"/>
      </w:r>
      <w:r>
        <w:instrText xml:space="preserve"> PAGEREF _Toc207607590 \h </w:instrText>
      </w:r>
      <w:r>
        <w:fldChar w:fldCharType="separate"/>
      </w:r>
      <w:r>
        <w:t>19</w:t>
      </w:r>
      <w:r>
        <w:fldChar w:fldCharType="end"/>
      </w:r>
    </w:p>
    <w:p w14:paraId="0FBD763F" w14:textId="6A4F8241" w:rsidR="007D21CB" w:rsidRDefault="007D21CB">
      <w:pPr>
        <w:pStyle w:val="TOC3"/>
        <w:rPr>
          <w:rFonts w:asciiTheme="minorHAnsi" w:eastAsiaTheme="minorEastAsia" w:hAnsiTheme="minorHAnsi" w:cstheme="minorBidi"/>
          <w:kern w:val="2"/>
          <w:sz w:val="24"/>
          <w:szCs w:val="24"/>
          <w:lang w:eastAsia="zh-CN"/>
          <w14:ligatures w14:val="standardContextual"/>
        </w:rPr>
      </w:pPr>
      <w:r>
        <w:t>5.4.5</w:t>
      </w:r>
      <w:r>
        <w:rPr>
          <w:rFonts w:asciiTheme="minorHAnsi" w:eastAsiaTheme="minorEastAsia" w:hAnsiTheme="minorHAnsi" w:cstheme="minorBidi"/>
          <w:kern w:val="2"/>
          <w:sz w:val="24"/>
          <w:szCs w:val="24"/>
          <w:lang w:eastAsia="zh-CN"/>
          <w14:ligatures w14:val="standardContextual"/>
        </w:rPr>
        <w:tab/>
      </w:r>
      <w:r>
        <w:t>Reference point CSC-24 (between the LMS and the configuration management server)</w:t>
      </w:r>
      <w:r>
        <w:tab/>
      </w:r>
      <w:r>
        <w:fldChar w:fldCharType="begin"/>
      </w:r>
      <w:r>
        <w:instrText xml:space="preserve"> PAGEREF _Toc207607591 \h </w:instrText>
      </w:r>
      <w:r>
        <w:fldChar w:fldCharType="separate"/>
      </w:r>
      <w:r>
        <w:t>19</w:t>
      </w:r>
      <w:r>
        <w:fldChar w:fldCharType="end"/>
      </w:r>
    </w:p>
    <w:p w14:paraId="726E1012" w14:textId="781E0A0C" w:rsidR="007D21CB" w:rsidRDefault="007D21CB">
      <w:pPr>
        <w:pStyle w:val="TOC3"/>
        <w:rPr>
          <w:rFonts w:asciiTheme="minorHAnsi" w:eastAsiaTheme="minorEastAsia" w:hAnsiTheme="minorHAnsi" w:cstheme="minorBidi"/>
          <w:kern w:val="2"/>
          <w:sz w:val="24"/>
          <w:szCs w:val="24"/>
          <w:lang w:eastAsia="zh-CN"/>
          <w14:ligatures w14:val="standardContextual"/>
        </w:rPr>
      </w:pPr>
      <w:r>
        <w:t>5.4.6</w:t>
      </w:r>
      <w:r>
        <w:rPr>
          <w:rFonts w:asciiTheme="minorHAnsi" w:eastAsiaTheme="minorEastAsia" w:hAnsiTheme="minorHAnsi" w:cstheme="minorBidi"/>
          <w:kern w:val="2"/>
          <w:sz w:val="24"/>
          <w:szCs w:val="24"/>
          <w:lang w:eastAsia="zh-CN"/>
          <w14:ligatures w14:val="standardContextual"/>
        </w:rPr>
        <w:tab/>
      </w:r>
      <w:r>
        <w:t>Reference point IWF-4 (between the LMS and the IWF)</w:t>
      </w:r>
      <w:r>
        <w:tab/>
      </w:r>
      <w:r>
        <w:fldChar w:fldCharType="begin"/>
      </w:r>
      <w:r>
        <w:instrText xml:space="preserve"> PAGEREF _Toc207607592 \h </w:instrText>
      </w:r>
      <w:r>
        <w:fldChar w:fldCharType="separate"/>
      </w:r>
      <w:r>
        <w:t>19</w:t>
      </w:r>
      <w:r>
        <w:fldChar w:fldCharType="end"/>
      </w:r>
    </w:p>
    <w:p w14:paraId="036B83CB" w14:textId="153B16A1" w:rsidR="007D21CB" w:rsidRDefault="007D21CB">
      <w:pPr>
        <w:pStyle w:val="TOC3"/>
        <w:rPr>
          <w:rFonts w:asciiTheme="minorHAnsi" w:eastAsiaTheme="minorEastAsia" w:hAnsiTheme="minorHAnsi" w:cstheme="minorBidi"/>
          <w:kern w:val="2"/>
          <w:sz w:val="24"/>
          <w:szCs w:val="24"/>
          <w:lang w:eastAsia="zh-CN"/>
          <w14:ligatures w14:val="standardContextual"/>
        </w:rPr>
      </w:pPr>
      <w:r>
        <w:t>5.4.7</w:t>
      </w:r>
      <w:r>
        <w:rPr>
          <w:rFonts w:asciiTheme="minorHAnsi" w:eastAsiaTheme="minorEastAsia" w:hAnsiTheme="minorHAnsi" w:cstheme="minorBidi"/>
          <w:kern w:val="2"/>
          <w:sz w:val="24"/>
          <w:szCs w:val="24"/>
          <w:lang w:eastAsia="zh-CN"/>
          <w14:ligatures w14:val="standardContextual"/>
        </w:rPr>
        <w:tab/>
      </w:r>
      <w:r>
        <w:t>Reference points HTTP-1, HTTP-2 and HTTP-3</w:t>
      </w:r>
      <w:r>
        <w:tab/>
      </w:r>
      <w:r>
        <w:fldChar w:fldCharType="begin"/>
      </w:r>
      <w:r>
        <w:instrText xml:space="preserve"> PAGEREF _Toc207607593 \h </w:instrText>
      </w:r>
      <w:r>
        <w:fldChar w:fldCharType="separate"/>
      </w:r>
      <w:r>
        <w:t>19</w:t>
      </w:r>
      <w:r>
        <w:fldChar w:fldCharType="end"/>
      </w:r>
    </w:p>
    <w:p w14:paraId="4EABC2F6" w14:textId="274F76D2" w:rsidR="007D21CB" w:rsidRDefault="007D21CB">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Services offered by the location management server</w:t>
      </w:r>
      <w:r>
        <w:tab/>
      </w:r>
      <w:r>
        <w:fldChar w:fldCharType="begin"/>
      </w:r>
      <w:r>
        <w:instrText xml:space="preserve"> PAGEREF _Toc207607594 \h </w:instrText>
      </w:r>
      <w:r>
        <w:fldChar w:fldCharType="separate"/>
      </w:r>
      <w:r>
        <w:t>20</w:t>
      </w:r>
      <w:r>
        <w:fldChar w:fldCharType="end"/>
      </w:r>
    </w:p>
    <w:p w14:paraId="2E632465" w14:textId="1E9FE1C2" w:rsidR="007D21CB" w:rsidRDefault="007D21CB">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_Toc207607595 \h </w:instrText>
      </w:r>
      <w:r>
        <w:fldChar w:fldCharType="separate"/>
      </w:r>
      <w:r>
        <w:t>20</w:t>
      </w:r>
      <w:r>
        <w:fldChar w:fldCharType="end"/>
      </w:r>
    </w:p>
    <w:p w14:paraId="2C78060B" w14:textId="2442CE25" w:rsidR="007D21CB" w:rsidRDefault="007D21CB">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LMS_Reporting service</w:t>
      </w:r>
      <w:r>
        <w:tab/>
      </w:r>
      <w:r>
        <w:fldChar w:fldCharType="begin"/>
      </w:r>
      <w:r>
        <w:instrText xml:space="preserve"> PAGEREF _Toc207607596 \h </w:instrText>
      </w:r>
      <w:r>
        <w:fldChar w:fldCharType="separate"/>
      </w:r>
      <w:r>
        <w:t>20</w:t>
      </w:r>
      <w:r>
        <w:fldChar w:fldCharType="end"/>
      </w:r>
    </w:p>
    <w:p w14:paraId="138C9530" w14:textId="263D22A0" w:rsidR="007D21CB" w:rsidRDefault="007D21CB">
      <w:pPr>
        <w:pStyle w:val="TOC3"/>
        <w:rPr>
          <w:rFonts w:asciiTheme="minorHAnsi" w:eastAsiaTheme="minorEastAsia" w:hAnsiTheme="minorHAnsi" w:cstheme="minorBidi"/>
          <w:kern w:val="2"/>
          <w:sz w:val="24"/>
          <w:szCs w:val="24"/>
          <w:lang w:eastAsia="zh-CN"/>
          <w14:ligatures w14:val="standardContextual"/>
        </w:rPr>
      </w:pPr>
      <w:r>
        <w:t>6.2.1</w:t>
      </w:r>
      <w:r>
        <w:rPr>
          <w:rFonts w:asciiTheme="minorHAnsi" w:eastAsiaTheme="minorEastAsia" w:hAnsiTheme="minorHAnsi" w:cstheme="minorBidi"/>
          <w:kern w:val="2"/>
          <w:sz w:val="24"/>
          <w:szCs w:val="24"/>
          <w:lang w:eastAsia="zh-CN"/>
          <w14:ligatures w14:val="standardContextual"/>
        </w:rPr>
        <w:tab/>
      </w:r>
      <w:r>
        <w:t>Service description</w:t>
      </w:r>
      <w:r>
        <w:tab/>
      </w:r>
      <w:r>
        <w:fldChar w:fldCharType="begin"/>
      </w:r>
      <w:r>
        <w:instrText xml:space="preserve"> PAGEREF _Toc207607597 \h </w:instrText>
      </w:r>
      <w:r>
        <w:fldChar w:fldCharType="separate"/>
      </w:r>
      <w:r>
        <w:t>20</w:t>
      </w:r>
      <w:r>
        <w:fldChar w:fldCharType="end"/>
      </w:r>
    </w:p>
    <w:p w14:paraId="134406F7" w14:textId="7393FEB2" w:rsidR="007D21CB" w:rsidRDefault="007D21CB">
      <w:pPr>
        <w:pStyle w:val="TOC3"/>
        <w:rPr>
          <w:rFonts w:asciiTheme="minorHAnsi" w:eastAsiaTheme="minorEastAsia" w:hAnsiTheme="minorHAnsi" w:cstheme="minorBidi"/>
          <w:kern w:val="2"/>
          <w:sz w:val="24"/>
          <w:szCs w:val="24"/>
          <w:lang w:eastAsia="zh-CN"/>
          <w14:ligatures w14:val="standardContextual"/>
        </w:rPr>
      </w:pPr>
      <w:r>
        <w:t>6.2.2</w:t>
      </w:r>
      <w:r>
        <w:rPr>
          <w:rFonts w:asciiTheme="minorHAnsi" w:eastAsiaTheme="minorEastAsia" w:hAnsiTheme="minorHAnsi" w:cstheme="minorBidi"/>
          <w:kern w:val="2"/>
          <w:sz w:val="24"/>
          <w:szCs w:val="24"/>
          <w:lang w:eastAsia="zh-CN"/>
          <w14:ligatures w14:val="standardContextual"/>
        </w:rPr>
        <w:tab/>
      </w:r>
      <w:r>
        <w:t>Service operations</w:t>
      </w:r>
      <w:r>
        <w:tab/>
      </w:r>
      <w:r>
        <w:fldChar w:fldCharType="begin"/>
      </w:r>
      <w:r>
        <w:instrText xml:space="preserve"> PAGEREF _Toc207607598 \h </w:instrText>
      </w:r>
      <w:r>
        <w:fldChar w:fldCharType="separate"/>
      </w:r>
      <w:r>
        <w:t>21</w:t>
      </w:r>
      <w:r>
        <w:fldChar w:fldCharType="end"/>
      </w:r>
    </w:p>
    <w:p w14:paraId="33CBF1DF" w14:textId="5D1A9FF3" w:rsidR="007D21CB" w:rsidRDefault="007D21CB">
      <w:pPr>
        <w:pStyle w:val="TOC4"/>
        <w:rPr>
          <w:rFonts w:asciiTheme="minorHAnsi" w:eastAsiaTheme="minorEastAsia" w:hAnsiTheme="minorHAnsi" w:cstheme="minorBidi"/>
          <w:kern w:val="2"/>
          <w:sz w:val="24"/>
          <w:szCs w:val="24"/>
          <w:lang w:eastAsia="zh-CN"/>
          <w14:ligatures w14:val="standardContextual"/>
        </w:rPr>
      </w:pPr>
      <w:r>
        <w:t>6.2.2.1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_Toc207607599 \h </w:instrText>
      </w:r>
      <w:r>
        <w:fldChar w:fldCharType="separate"/>
      </w:r>
      <w:r>
        <w:t>21</w:t>
      </w:r>
      <w:r>
        <w:fldChar w:fldCharType="end"/>
      </w:r>
    </w:p>
    <w:p w14:paraId="320ABE12" w14:textId="3089625A" w:rsidR="007D21CB" w:rsidRDefault="007D21CB">
      <w:pPr>
        <w:pStyle w:val="TOC4"/>
        <w:rPr>
          <w:rFonts w:asciiTheme="minorHAnsi" w:eastAsiaTheme="minorEastAsia" w:hAnsiTheme="minorHAnsi" w:cstheme="minorBidi"/>
          <w:kern w:val="2"/>
          <w:sz w:val="24"/>
          <w:szCs w:val="24"/>
          <w:lang w:eastAsia="zh-CN"/>
          <w14:ligatures w14:val="standardContextual"/>
        </w:rPr>
      </w:pPr>
      <w:r>
        <w:t>6.2.2.2</w:t>
      </w:r>
      <w:r>
        <w:rPr>
          <w:rFonts w:asciiTheme="minorHAnsi" w:eastAsiaTheme="minorEastAsia" w:hAnsiTheme="minorHAnsi" w:cstheme="minorBidi"/>
          <w:kern w:val="2"/>
          <w:sz w:val="24"/>
          <w:szCs w:val="24"/>
          <w:lang w:eastAsia="zh-CN"/>
          <w14:ligatures w14:val="standardContextual"/>
        </w:rPr>
        <w:tab/>
      </w:r>
      <w:r>
        <w:t>RegistrationRequest</w:t>
      </w:r>
      <w:r>
        <w:tab/>
      </w:r>
      <w:r>
        <w:fldChar w:fldCharType="begin"/>
      </w:r>
      <w:r>
        <w:instrText xml:space="preserve"> PAGEREF _Toc207607600 \h </w:instrText>
      </w:r>
      <w:r>
        <w:fldChar w:fldCharType="separate"/>
      </w:r>
      <w:r>
        <w:t>21</w:t>
      </w:r>
      <w:r>
        <w:fldChar w:fldCharType="end"/>
      </w:r>
    </w:p>
    <w:p w14:paraId="612A8C02" w14:textId="03EAE6BB" w:rsidR="007D21CB" w:rsidRDefault="007D21CB">
      <w:pPr>
        <w:pStyle w:val="TOC5"/>
        <w:rPr>
          <w:rFonts w:asciiTheme="minorHAnsi" w:eastAsiaTheme="minorEastAsia" w:hAnsiTheme="minorHAnsi" w:cstheme="minorBidi"/>
          <w:kern w:val="2"/>
          <w:sz w:val="24"/>
          <w:szCs w:val="24"/>
          <w:lang w:eastAsia="zh-CN"/>
          <w14:ligatures w14:val="standardContextual"/>
        </w:rPr>
      </w:pPr>
      <w:r>
        <w:t>6.2.2.2.1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_Toc207607601 \h </w:instrText>
      </w:r>
      <w:r>
        <w:fldChar w:fldCharType="separate"/>
      </w:r>
      <w:r>
        <w:t>21</w:t>
      </w:r>
      <w:r>
        <w:fldChar w:fldCharType="end"/>
      </w:r>
    </w:p>
    <w:p w14:paraId="384A0FE7" w14:textId="1C108A89" w:rsidR="007D21CB" w:rsidRDefault="007D21CB">
      <w:pPr>
        <w:pStyle w:val="TOC5"/>
        <w:rPr>
          <w:rFonts w:asciiTheme="minorHAnsi" w:eastAsiaTheme="minorEastAsia" w:hAnsiTheme="minorHAnsi" w:cstheme="minorBidi"/>
          <w:kern w:val="2"/>
          <w:sz w:val="24"/>
          <w:szCs w:val="24"/>
          <w:lang w:eastAsia="zh-CN"/>
          <w14:ligatures w14:val="standardContextual"/>
        </w:rPr>
      </w:pPr>
      <w:r>
        <w:t>6.2.2.2.2</w:t>
      </w:r>
      <w:r>
        <w:rPr>
          <w:rFonts w:asciiTheme="minorHAnsi" w:eastAsiaTheme="minorEastAsia" w:hAnsiTheme="minorHAnsi" w:cstheme="minorBidi"/>
          <w:kern w:val="2"/>
          <w:sz w:val="24"/>
          <w:szCs w:val="24"/>
          <w:lang w:eastAsia="zh-CN"/>
          <w14:ligatures w14:val="standardContextual"/>
        </w:rPr>
        <w:tab/>
      </w:r>
      <w:r>
        <w:t>LMC register to LMS using RegistrationRequest operation</w:t>
      </w:r>
      <w:r>
        <w:tab/>
      </w:r>
      <w:r>
        <w:fldChar w:fldCharType="begin"/>
      </w:r>
      <w:r>
        <w:instrText xml:space="preserve"> PAGEREF _Toc207607602 \h </w:instrText>
      </w:r>
      <w:r>
        <w:fldChar w:fldCharType="separate"/>
      </w:r>
      <w:r>
        <w:t>21</w:t>
      </w:r>
      <w:r>
        <w:fldChar w:fldCharType="end"/>
      </w:r>
    </w:p>
    <w:p w14:paraId="0C50EF55" w14:textId="1DD6BCE0" w:rsidR="007D21CB" w:rsidRDefault="007D21CB">
      <w:pPr>
        <w:pStyle w:val="TOC4"/>
        <w:rPr>
          <w:rFonts w:asciiTheme="minorHAnsi" w:eastAsiaTheme="minorEastAsia" w:hAnsiTheme="minorHAnsi" w:cstheme="minorBidi"/>
          <w:kern w:val="2"/>
          <w:sz w:val="24"/>
          <w:szCs w:val="24"/>
          <w:lang w:eastAsia="zh-CN"/>
          <w14:ligatures w14:val="standardContextual"/>
        </w:rPr>
      </w:pPr>
      <w:r>
        <w:t>6.2.2.3</w:t>
      </w:r>
      <w:r>
        <w:rPr>
          <w:rFonts w:asciiTheme="minorHAnsi" w:eastAsiaTheme="minorEastAsia" w:hAnsiTheme="minorHAnsi" w:cstheme="minorBidi"/>
          <w:kern w:val="2"/>
          <w:sz w:val="24"/>
          <w:szCs w:val="24"/>
          <w:lang w:eastAsia="zh-CN"/>
          <w14:ligatures w14:val="standardContextual"/>
        </w:rPr>
        <w:tab/>
      </w:r>
      <w:r>
        <w:t>RegistrationUpdate</w:t>
      </w:r>
      <w:r>
        <w:tab/>
      </w:r>
      <w:r>
        <w:fldChar w:fldCharType="begin"/>
      </w:r>
      <w:r>
        <w:instrText xml:space="preserve"> PAGEREF _Toc207607603 \h </w:instrText>
      </w:r>
      <w:r>
        <w:fldChar w:fldCharType="separate"/>
      </w:r>
      <w:r>
        <w:t>22</w:t>
      </w:r>
      <w:r>
        <w:fldChar w:fldCharType="end"/>
      </w:r>
    </w:p>
    <w:p w14:paraId="17FA3E43" w14:textId="14AD5F08" w:rsidR="007D21CB" w:rsidRDefault="007D21CB">
      <w:pPr>
        <w:pStyle w:val="TOC5"/>
        <w:rPr>
          <w:rFonts w:asciiTheme="minorHAnsi" w:eastAsiaTheme="minorEastAsia" w:hAnsiTheme="minorHAnsi" w:cstheme="minorBidi"/>
          <w:kern w:val="2"/>
          <w:sz w:val="24"/>
          <w:szCs w:val="24"/>
          <w:lang w:eastAsia="zh-CN"/>
          <w14:ligatures w14:val="standardContextual"/>
        </w:rPr>
      </w:pPr>
      <w:r>
        <w:t>6.2.2.3.1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_Toc207607604 \h </w:instrText>
      </w:r>
      <w:r>
        <w:fldChar w:fldCharType="separate"/>
      </w:r>
      <w:r>
        <w:t>22</w:t>
      </w:r>
      <w:r>
        <w:fldChar w:fldCharType="end"/>
      </w:r>
    </w:p>
    <w:p w14:paraId="76335486" w14:textId="1E65E58E" w:rsidR="007D21CB" w:rsidRDefault="007D21CB">
      <w:pPr>
        <w:pStyle w:val="TOC5"/>
        <w:rPr>
          <w:rFonts w:asciiTheme="minorHAnsi" w:eastAsiaTheme="minorEastAsia" w:hAnsiTheme="minorHAnsi" w:cstheme="minorBidi"/>
          <w:kern w:val="2"/>
          <w:sz w:val="24"/>
          <w:szCs w:val="24"/>
          <w:lang w:eastAsia="zh-CN"/>
          <w14:ligatures w14:val="standardContextual"/>
        </w:rPr>
      </w:pPr>
      <w:r>
        <w:t>6.2.2.3.2</w:t>
      </w:r>
      <w:r>
        <w:rPr>
          <w:rFonts w:asciiTheme="minorHAnsi" w:eastAsiaTheme="minorEastAsia" w:hAnsiTheme="minorHAnsi" w:cstheme="minorBidi"/>
          <w:kern w:val="2"/>
          <w:sz w:val="24"/>
          <w:szCs w:val="24"/>
          <w:lang w:eastAsia="zh-CN"/>
          <w14:ligatures w14:val="standardContextual"/>
        </w:rPr>
        <w:tab/>
      </w:r>
      <w:r>
        <w:t>LMC updating registration using RegistrationUpdate operation</w:t>
      </w:r>
      <w:r>
        <w:tab/>
      </w:r>
      <w:r>
        <w:fldChar w:fldCharType="begin"/>
      </w:r>
      <w:r>
        <w:instrText xml:space="preserve"> PAGEREF _Toc207607605 \h </w:instrText>
      </w:r>
      <w:r>
        <w:fldChar w:fldCharType="separate"/>
      </w:r>
      <w:r>
        <w:t>22</w:t>
      </w:r>
      <w:r>
        <w:fldChar w:fldCharType="end"/>
      </w:r>
    </w:p>
    <w:p w14:paraId="2A3E7DC2" w14:textId="79641DD0" w:rsidR="007D21CB" w:rsidRDefault="007D21CB">
      <w:pPr>
        <w:pStyle w:val="TOC4"/>
        <w:rPr>
          <w:rFonts w:asciiTheme="minorHAnsi" w:eastAsiaTheme="minorEastAsia" w:hAnsiTheme="minorHAnsi" w:cstheme="minorBidi"/>
          <w:kern w:val="2"/>
          <w:sz w:val="24"/>
          <w:szCs w:val="24"/>
          <w:lang w:eastAsia="zh-CN"/>
          <w14:ligatures w14:val="standardContextual"/>
        </w:rPr>
      </w:pPr>
      <w:r>
        <w:t>6.2.2.4</w:t>
      </w:r>
      <w:r>
        <w:rPr>
          <w:rFonts w:asciiTheme="minorHAnsi" w:eastAsiaTheme="minorEastAsia" w:hAnsiTheme="minorHAnsi" w:cstheme="minorBidi"/>
          <w:kern w:val="2"/>
          <w:sz w:val="24"/>
          <w:szCs w:val="24"/>
          <w:lang w:eastAsia="zh-CN"/>
          <w14:ligatures w14:val="standardContextual"/>
        </w:rPr>
        <w:tab/>
      </w:r>
      <w:r>
        <w:t>RegistrationDelete</w:t>
      </w:r>
      <w:r>
        <w:tab/>
      </w:r>
      <w:r>
        <w:fldChar w:fldCharType="begin"/>
      </w:r>
      <w:r>
        <w:instrText xml:space="preserve"> PAGEREF _Toc207607606 \h </w:instrText>
      </w:r>
      <w:r>
        <w:fldChar w:fldCharType="separate"/>
      </w:r>
      <w:r>
        <w:t>23</w:t>
      </w:r>
      <w:r>
        <w:fldChar w:fldCharType="end"/>
      </w:r>
    </w:p>
    <w:p w14:paraId="3A6B56AA" w14:textId="61349C0F" w:rsidR="007D21CB" w:rsidRDefault="007D21CB">
      <w:pPr>
        <w:pStyle w:val="TOC5"/>
        <w:rPr>
          <w:rFonts w:asciiTheme="minorHAnsi" w:eastAsiaTheme="minorEastAsia" w:hAnsiTheme="minorHAnsi" w:cstheme="minorBidi"/>
          <w:kern w:val="2"/>
          <w:sz w:val="24"/>
          <w:szCs w:val="24"/>
          <w:lang w:eastAsia="zh-CN"/>
          <w14:ligatures w14:val="standardContextual"/>
        </w:rPr>
      </w:pPr>
      <w:r>
        <w:t>6.2.2.4.1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_Toc207607607 \h </w:instrText>
      </w:r>
      <w:r>
        <w:fldChar w:fldCharType="separate"/>
      </w:r>
      <w:r>
        <w:t>23</w:t>
      </w:r>
      <w:r>
        <w:fldChar w:fldCharType="end"/>
      </w:r>
    </w:p>
    <w:p w14:paraId="42E893C5" w14:textId="3DDAF5FE" w:rsidR="007D21CB" w:rsidRDefault="007D21CB">
      <w:pPr>
        <w:pStyle w:val="TOC5"/>
        <w:rPr>
          <w:rFonts w:asciiTheme="minorHAnsi" w:eastAsiaTheme="minorEastAsia" w:hAnsiTheme="minorHAnsi" w:cstheme="minorBidi"/>
          <w:kern w:val="2"/>
          <w:sz w:val="24"/>
          <w:szCs w:val="24"/>
          <w:lang w:eastAsia="zh-CN"/>
          <w14:ligatures w14:val="standardContextual"/>
        </w:rPr>
      </w:pPr>
      <w:r>
        <w:t>6.2.2.4.2</w:t>
      </w:r>
      <w:r>
        <w:rPr>
          <w:rFonts w:asciiTheme="minorHAnsi" w:eastAsiaTheme="minorEastAsia" w:hAnsiTheme="minorHAnsi" w:cstheme="minorBidi"/>
          <w:kern w:val="2"/>
          <w:sz w:val="24"/>
          <w:szCs w:val="24"/>
          <w:lang w:eastAsia="zh-CN"/>
          <w14:ligatures w14:val="standardContextual"/>
        </w:rPr>
        <w:tab/>
      </w:r>
      <w:r>
        <w:t>LMC deregistering using RegistrationDelete operation</w:t>
      </w:r>
      <w:r>
        <w:tab/>
      </w:r>
      <w:r>
        <w:fldChar w:fldCharType="begin"/>
      </w:r>
      <w:r>
        <w:instrText xml:space="preserve"> PAGEREF _Toc207607608 \h </w:instrText>
      </w:r>
      <w:r>
        <w:fldChar w:fldCharType="separate"/>
      </w:r>
      <w:r>
        <w:t>23</w:t>
      </w:r>
      <w:r>
        <w:fldChar w:fldCharType="end"/>
      </w:r>
    </w:p>
    <w:p w14:paraId="6F79C880" w14:textId="0AEA0DCF" w:rsidR="007D21CB" w:rsidRDefault="007D21CB">
      <w:pPr>
        <w:pStyle w:val="TOC4"/>
        <w:rPr>
          <w:rFonts w:asciiTheme="minorHAnsi" w:eastAsiaTheme="minorEastAsia" w:hAnsiTheme="minorHAnsi" w:cstheme="minorBidi"/>
          <w:kern w:val="2"/>
          <w:sz w:val="24"/>
          <w:szCs w:val="24"/>
          <w:lang w:eastAsia="zh-CN"/>
          <w14:ligatures w14:val="standardContextual"/>
        </w:rPr>
      </w:pPr>
      <w:r>
        <w:t>6.2.2.5</w:t>
      </w:r>
      <w:r>
        <w:rPr>
          <w:rFonts w:asciiTheme="minorHAnsi" w:eastAsiaTheme="minorEastAsia" w:hAnsiTheme="minorHAnsi" w:cstheme="minorBidi"/>
          <w:kern w:val="2"/>
          <w:sz w:val="24"/>
          <w:szCs w:val="24"/>
          <w:lang w:eastAsia="zh-CN"/>
          <w14:ligatures w14:val="standardContextual"/>
        </w:rPr>
        <w:tab/>
      </w:r>
      <w:r>
        <w:t>ConfigurationNotify</w:t>
      </w:r>
      <w:r>
        <w:tab/>
      </w:r>
      <w:r>
        <w:fldChar w:fldCharType="begin"/>
      </w:r>
      <w:r>
        <w:instrText xml:space="preserve"> PAGEREF _Toc207607609 \h </w:instrText>
      </w:r>
      <w:r>
        <w:fldChar w:fldCharType="separate"/>
      </w:r>
      <w:r>
        <w:t>24</w:t>
      </w:r>
      <w:r>
        <w:fldChar w:fldCharType="end"/>
      </w:r>
    </w:p>
    <w:p w14:paraId="2E0DD1D5" w14:textId="09F1D1CA" w:rsidR="007D21CB" w:rsidRDefault="007D21CB">
      <w:pPr>
        <w:pStyle w:val="TOC5"/>
        <w:rPr>
          <w:rFonts w:asciiTheme="minorHAnsi" w:eastAsiaTheme="minorEastAsia" w:hAnsiTheme="minorHAnsi" w:cstheme="minorBidi"/>
          <w:kern w:val="2"/>
          <w:sz w:val="24"/>
          <w:szCs w:val="24"/>
          <w:lang w:eastAsia="zh-CN"/>
          <w14:ligatures w14:val="standardContextual"/>
        </w:rPr>
      </w:pPr>
      <w:r>
        <w:t>6.2.2.5.1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_Toc207607610 \h </w:instrText>
      </w:r>
      <w:r>
        <w:fldChar w:fldCharType="separate"/>
      </w:r>
      <w:r>
        <w:t>24</w:t>
      </w:r>
      <w:r>
        <w:fldChar w:fldCharType="end"/>
      </w:r>
    </w:p>
    <w:p w14:paraId="6337B19E" w14:textId="1D87F455" w:rsidR="007D21CB" w:rsidRDefault="007D21CB">
      <w:pPr>
        <w:pStyle w:val="TOC5"/>
        <w:rPr>
          <w:rFonts w:asciiTheme="minorHAnsi" w:eastAsiaTheme="minorEastAsia" w:hAnsiTheme="minorHAnsi" w:cstheme="minorBidi"/>
          <w:kern w:val="2"/>
          <w:sz w:val="24"/>
          <w:szCs w:val="24"/>
          <w:lang w:eastAsia="zh-CN"/>
          <w14:ligatures w14:val="standardContextual"/>
        </w:rPr>
      </w:pPr>
      <w:r>
        <w:t>6.2.2.5.2</w:t>
      </w:r>
      <w:r>
        <w:rPr>
          <w:rFonts w:asciiTheme="minorHAnsi" w:eastAsiaTheme="minorEastAsia" w:hAnsiTheme="minorHAnsi" w:cstheme="minorBidi"/>
          <w:kern w:val="2"/>
          <w:sz w:val="24"/>
          <w:szCs w:val="24"/>
          <w:lang w:eastAsia="zh-CN"/>
          <w14:ligatures w14:val="standardContextual"/>
        </w:rPr>
        <w:tab/>
      </w:r>
      <w:r>
        <w:t>LMS send configuration using ConfigurationNotify operation</w:t>
      </w:r>
      <w:r>
        <w:tab/>
      </w:r>
      <w:r>
        <w:fldChar w:fldCharType="begin"/>
      </w:r>
      <w:r>
        <w:instrText xml:space="preserve"> PAGEREF _Toc207607611 \h </w:instrText>
      </w:r>
      <w:r>
        <w:fldChar w:fldCharType="separate"/>
      </w:r>
      <w:r>
        <w:t>24</w:t>
      </w:r>
      <w:r>
        <w:fldChar w:fldCharType="end"/>
      </w:r>
    </w:p>
    <w:p w14:paraId="6AA5E10C" w14:textId="56F4408C" w:rsidR="007D21CB" w:rsidRDefault="007D21CB">
      <w:pPr>
        <w:pStyle w:val="TOC4"/>
        <w:rPr>
          <w:rFonts w:asciiTheme="minorHAnsi" w:eastAsiaTheme="minorEastAsia" w:hAnsiTheme="minorHAnsi" w:cstheme="minorBidi"/>
          <w:kern w:val="2"/>
          <w:sz w:val="24"/>
          <w:szCs w:val="24"/>
          <w:lang w:eastAsia="zh-CN"/>
          <w14:ligatures w14:val="standardContextual"/>
        </w:rPr>
      </w:pPr>
      <w:r>
        <w:t>6.2.2.6</w:t>
      </w:r>
      <w:r>
        <w:rPr>
          <w:rFonts w:asciiTheme="minorHAnsi" w:eastAsiaTheme="minorEastAsia" w:hAnsiTheme="minorHAnsi" w:cstheme="minorBidi"/>
          <w:kern w:val="2"/>
          <w:sz w:val="24"/>
          <w:szCs w:val="24"/>
          <w:lang w:eastAsia="zh-CN"/>
          <w14:ligatures w14:val="standardContextual"/>
        </w:rPr>
        <w:tab/>
      </w:r>
      <w:r>
        <w:t>ConfigurationRequest</w:t>
      </w:r>
      <w:r>
        <w:tab/>
      </w:r>
      <w:r>
        <w:fldChar w:fldCharType="begin"/>
      </w:r>
      <w:r>
        <w:instrText xml:space="preserve"> PAGEREF _Toc207607612 \h </w:instrText>
      </w:r>
      <w:r>
        <w:fldChar w:fldCharType="separate"/>
      </w:r>
      <w:r>
        <w:t>24</w:t>
      </w:r>
      <w:r>
        <w:fldChar w:fldCharType="end"/>
      </w:r>
    </w:p>
    <w:p w14:paraId="78B783B7" w14:textId="545D4F4B" w:rsidR="007D21CB" w:rsidRDefault="007D21CB">
      <w:pPr>
        <w:pStyle w:val="TOC5"/>
        <w:rPr>
          <w:rFonts w:asciiTheme="minorHAnsi" w:eastAsiaTheme="minorEastAsia" w:hAnsiTheme="minorHAnsi" w:cstheme="minorBidi"/>
          <w:kern w:val="2"/>
          <w:sz w:val="24"/>
          <w:szCs w:val="24"/>
          <w:lang w:eastAsia="zh-CN"/>
          <w14:ligatures w14:val="standardContextual"/>
        </w:rPr>
      </w:pPr>
      <w:r>
        <w:t>6.2.2.6.1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_Toc207607613 \h </w:instrText>
      </w:r>
      <w:r>
        <w:fldChar w:fldCharType="separate"/>
      </w:r>
      <w:r>
        <w:t>24</w:t>
      </w:r>
      <w:r>
        <w:fldChar w:fldCharType="end"/>
      </w:r>
    </w:p>
    <w:p w14:paraId="3344F513" w14:textId="1A8260A1" w:rsidR="007D21CB" w:rsidRDefault="007D21CB">
      <w:pPr>
        <w:pStyle w:val="TOC5"/>
        <w:rPr>
          <w:rFonts w:asciiTheme="minorHAnsi" w:eastAsiaTheme="minorEastAsia" w:hAnsiTheme="minorHAnsi" w:cstheme="minorBidi"/>
          <w:kern w:val="2"/>
          <w:sz w:val="24"/>
          <w:szCs w:val="24"/>
          <w:lang w:eastAsia="zh-CN"/>
          <w14:ligatures w14:val="standardContextual"/>
        </w:rPr>
      </w:pPr>
      <w:r>
        <w:t>6.2.2.6.2</w:t>
      </w:r>
      <w:r>
        <w:rPr>
          <w:rFonts w:asciiTheme="minorHAnsi" w:eastAsiaTheme="minorEastAsia" w:hAnsiTheme="minorHAnsi" w:cstheme="minorBidi"/>
          <w:kern w:val="2"/>
          <w:sz w:val="24"/>
          <w:szCs w:val="24"/>
          <w:lang w:eastAsia="zh-CN"/>
          <w14:ligatures w14:val="standardContextual"/>
        </w:rPr>
        <w:tab/>
      </w:r>
      <w:r>
        <w:t>LMC request the location configuration using ConfigurationRequest operation</w:t>
      </w:r>
      <w:r>
        <w:tab/>
      </w:r>
      <w:r>
        <w:fldChar w:fldCharType="begin"/>
      </w:r>
      <w:r>
        <w:instrText xml:space="preserve"> PAGEREF _Toc207607614 \h </w:instrText>
      </w:r>
      <w:r>
        <w:fldChar w:fldCharType="separate"/>
      </w:r>
      <w:r>
        <w:t>25</w:t>
      </w:r>
      <w:r>
        <w:fldChar w:fldCharType="end"/>
      </w:r>
    </w:p>
    <w:p w14:paraId="777A9B76" w14:textId="21528EB2" w:rsidR="007D21CB" w:rsidRDefault="007D21CB">
      <w:pPr>
        <w:pStyle w:val="TOC4"/>
        <w:rPr>
          <w:rFonts w:asciiTheme="minorHAnsi" w:eastAsiaTheme="minorEastAsia" w:hAnsiTheme="minorHAnsi" w:cstheme="minorBidi"/>
          <w:kern w:val="2"/>
          <w:sz w:val="24"/>
          <w:szCs w:val="24"/>
          <w:lang w:eastAsia="zh-CN"/>
          <w14:ligatures w14:val="standardContextual"/>
        </w:rPr>
      </w:pPr>
      <w:r>
        <w:t>6.2.2.7</w:t>
      </w:r>
      <w:r>
        <w:rPr>
          <w:rFonts w:asciiTheme="minorHAnsi" w:eastAsiaTheme="minorEastAsia" w:hAnsiTheme="minorHAnsi" w:cstheme="minorBidi"/>
          <w:kern w:val="2"/>
          <w:sz w:val="24"/>
          <w:szCs w:val="24"/>
          <w:lang w:eastAsia="zh-CN"/>
          <w14:ligatures w14:val="standardContextual"/>
        </w:rPr>
        <w:tab/>
      </w:r>
      <w:r>
        <w:t>LocationReport</w:t>
      </w:r>
      <w:r>
        <w:tab/>
      </w:r>
      <w:r>
        <w:fldChar w:fldCharType="begin"/>
      </w:r>
      <w:r>
        <w:instrText xml:space="preserve"> PAGEREF _Toc207607615 \h </w:instrText>
      </w:r>
      <w:r>
        <w:fldChar w:fldCharType="separate"/>
      </w:r>
      <w:r>
        <w:t>25</w:t>
      </w:r>
      <w:r>
        <w:fldChar w:fldCharType="end"/>
      </w:r>
    </w:p>
    <w:p w14:paraId="35AAFB99" w14:textId="62BCECEA" w:rsidR="007D21CB" w:rsidRDefault="007D21CB">
      <w:pPr>
        <w:pStyle w:val="TOC5"/>
        <w:rPr>
          <w:rFonts w:asciiTheme="minorHAnsi" w:eastAsiaTheme="minorEastAsia" w:hAnsiTheme="minorHAnsi" w:cstheme="minorBidi"/>
          <w:kern w:val="2"/>
          <w:sz w:val="24"/>
          <w:szCs w:val="24"/>
          <w:lang w:eastAsia="zh-CN"/>
          <w14:ligatures w14:val="standardContextual"/>
        </w:rPr>
      </w:pPr>
      <w:r>
        <w:t>6.2.2.7.1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_Toc207607616 \h </w:instrText>
      </w:r>
      <w:r>
        <w:fldChar w:fldCharType="separate"/>
      </w:r>
      <w:r>
        <w:t>25</w:t>
      </w:r>
      <w:r>
        <w:fldChar w:fldCharType="end"/>
      </w:r>
    </w:p>
    <w:p w14:paraId="7B82EEA0" w14:textId="3218687F" w:rsidR="007D21CB" w:rsidRDefault="007D21CB">
      <w:pPr>
        <w:pStyle w:val="TOC5"/>
        <w:rPr>
          <w:rFonts w:asciiTheme="minorHAnsi" w:eastAsiaTheme="minorEastAsia" w:hAnsiTheme="minorHAnsi" w:cstheme="minorBidi"/>
          <w:kern w:val="2"/>
          <w:sz w:val="24"/>
          <w:szCs w:val="24"/>
          <w:lang w:eastAsia="zh-CN"/>
          <w14:ligatures w14:val="standardContextual"/>
        </w:rPr>
      </w:pPr>
      <w:r>
        <w:t>6.2.2.7.2</w:t>
      </w:r>
      <w:r>
        <w:rPr>
          <w:rFonts w:asciiTheme="minorHAnsi" w:eastAsiaTheme="minorEastAsia" w:hAnsiTheme="minorHAnsi" w:cstheme="minorBidi"/>
          <w:kern w:val="2"/>
          <w:sz w:val="24"/>
          <w:szCs w:val="24"/>
          <w:lang w:eastAsia="zh-CN"/>
          <w14:ligatures w14:val="standardContextual"/>
        </w:rPr>
        <w:tab/>
      </w:r>
      <w:r>
        <w:t>LMS send location request using LocationReportRequest</w:t>
      </w:r>
      <w:r>
        <w:tab/>
      </w:r>
      <w:r>
        <w:fldChar w:fldCharType="begin"/>
      </w:r>
      <w:r>
        <w:instrText xml:space="preserve"> PAGEREF _Toc207607617 \h </w:instrText>
      </w:r>
      <w:r>
        <w:fldChar w:fldCharType="separate"/>
      </w:r>
      <w:r>
        <w:t>25</w:t>
      </w:r>
      <w:r>
        <w:fldChar w:fldCharType="end"/>
      </w:r>
    </w:p>
    <w:p w14:paraId="69096C5B" w14:textId="23F363ED" w:rsidR="007D21CB" w:rsidRDefault="007D21CB">
      <w:pPr>
        <w:pStyle w:val="TOC4"/>
        <w:rPr>
          <w:rFonts w:asciiTheme="minorHAnsi" w:eastAsiaTheme="minorEastAsia" w:hAnsiTheme="minorHAnsi" w:cstheme="minorBidi"/>
          <w:kern w:val="2"/>
          <w:sz w:val="24"/>
          <w:szCs w:val="24"/>
          <w:lang w:eastAsia="zh-CN"/>
          <w14:ligatures w14:val="standardContextual"/>
        </w:rPr>
      </w:pPr>
      <w:r>
        <w:t>6.2.2.8</w:t>
      </w:r>
      <w:r>
        <w:rPr>
          <w:rFonts w:asciiTheme="minorHAnsi" w:eastAsiaTheme="minorEastAsia" w:hAnsiTheme="minorHAnsi" w:cstheme="minorBidi"/>
          <w:kern w:val="2"/>
          <w:sz w:val="24"/>
          <w:szCs w:val="24"/>
          <w:lang w:eastAsia="zh-CN"/>
          <w14:ligatures w14:val="standardContextual"/>
        </w:rPr>
        <w:tab/>
      </w:r>
      <w:r>
        <w:t>LocationReportPublish</w:t>
      </w:r>
      <w:r>
        <w:tab/>
      </w:r>
      <w:r>
        <w:fldChar w:fldCharType="begin"/>
      </w:r>
      <w:r>
        <w:instrText xml:space="preserve"> PAGEREF _Toc207607618 \h </w:instrText>
      </w:r>
      <w:r>
        <w:fldChar w:fldCharType="separate"/>
      </w:r>
      <w:r>
        <w:t>26</w:t>
      </w:r>
      <w:r>
        <w:fldChar w:fldCharType="end"/>
      </w:r>
    </w:p>
    <w:p w14:paraId="298EBF31" w14:textId="6B3A0C7C" w:rsidR="007D21CB" w:rsidRDefault="007D21CB">
      <w:pPr>
        <w:pStyle w:val="TOC5"/>
        <w:rPr>
          <w:rFonts w:asciiTheme="minorHAnsi" w:eastAsiaTheme="minorEastAsia" w:hAnsiTheme="minorHAnsi" w:cstheme="minorBidi"/>
          <w:kern w:val="2"/>
          <w:sz w:val="24"/>
          <w:szCs w:val="24"/>
          <w:lang w:eastAsia="zh-CN"/>
          <w14:ligatures w14:val="standardContextual"/>
        </w:rPr>
      </w:pPr>
      <w:r>
        <w:lastRenderedPageBreak/>
        <w:t>6.2.2.8.1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_Toc207607619 \h </w:instrText>
      </w:r>
      <w:r>
        <w:fldChar w:fldCharType="separate"/>
      </w:r>
      <w:r>
        <w:t>26</w:t>
      </w:r>
      <w:r>
        <w:fldChar w:fldCharType="end"/>
      </w:r>
    </w:p>
    <w:p w14:paraId="6449965C" w14:textId="2431409A" w:rsidR="007D21CB" w:rsidRDefault="007D21CB">
      <w:pPr>
        <w:pStyle w:val="TOC5"/>
        <w:rPr>
          <w:rFonts w:asciiTheme="minorHAnsi" w:eastAsiaTheme="minorEastAsia" w:hAnsiTheme="minorHAnsi" w:cstheme="minorBidi"/>
          <w:kern w:val="2"/>
          <w:sz w:val="24"/>
          <w:szCs w:val="24"/>
          <w:lang w:eastAsia="zh-CN"/>
          <w14:ligatures w14:val="standardContextual"/>
        </w:rPr>
      </w:pPr>
      <w:r>
        <w:t>6.2.2.8.2</w:t>
      </w:r>
      <w:r>
        <w:rPr>
          <w:rFonts w:asciiTheme="minorHAnsi" w:eastAsiaTheme="minorEastAsia" w:hAnsiTheme="minorHAnsi" w:cstheme="minorBidi"/>
          <w:kern w:val="2"/>
          <w:sz w:val="24"/>
          <w:szCs w:val="24"/>
          <w:lang w:eastAsia="zh-CN"/>
          <w14:ligatures w14:val="standardContextual"/>
        </w:rPr>
        <w:tab/>
      </w:r>
      <w:r>
        <w:t>LMC reports to LMS using LocationReportPublish</w:t>
      </w:r>
      <w:r>
        <w:tab/>
      </w:r>
      <w:r>
        <w:fldChar w:fldCharType="begin"/>
      </w:r>
      <w:r>
        <w:instrText xml:space="preserve"> PAGEREF _Toc207607620 \h </w:instrText>
      </w:r>
      <w:r>
        <w:fldChar w:fldCharType="separate"/>
      </w:r>
      <w:r>
        <w:t>26</w:t>
      </w:r>
      <w:r>
        <w:fldChar w:fldCharType="end"/>
      </w:r>
    </w:p>
    <w:p w14:paraId="761A4646" w14:textId="5331AB1D" w:rsidR="007D21CB" w:rsidRDefault="007D21CB">
      <w:pPr>
        <w:pStyle w:val="TOC2"/>
        <w:rPr>
          <w:rFonts w:asciiTheme="minorHAnsi" w:eastAsiaTheme="minorEastAsia" w:hAnsiTheme="minorHAnsi" w:cstheme="minorBidi"/>
          <w:kern w:val="2"/>
          <w:sz w:val="24"/>
          <w:szCs w:val="24"/>
          <w:lang w:eastAsia="zh-CN"/>
          <w14:ligatures w14:val="standardContextual"/>
        </w:rPr>
      </w:pPr>
      <w:r w:rsidRPr="0030724E">
        <w:rPr>
          <w:lang w:val="fr-FR"/>
        </w:rPr>
        <w:t>6.3</w:t>
      </w:r>
      <w:r>
        <w:rPr>
          <w:rFonts w:asciiTheme="minorHAnsi" w:eastAsiaTheme="minorEastAsia" w:hAnsiTheme="minorHAnsi" w:cstheme="minorBidi"/>
          <w:kern w:val="2"/>
          <w:sz w:val="24"/>
          <w:szCs w:val="24"/>
          <w:lang w:eastAsia="zh-CN"/>
          <w14:ligatures w14:val="standardContextual"/>
        </w:rPr>
        <w:tab/>
      </w:r>
      <w:r w:rsidRPr="0030724E">
        <w:rPr>
          <w:lang w:val="fr-FR"/>
        </w:rPr>
        <w:t>LMS_Information service</w:t>
      </w:r>
      <w:r w:rsidRPr="0030724E">
        <w:rPr>
          <w:lang w:val="fr-FR"/>
        </w:rPr>
        <w:tab/>
      </w:r>
      <w:r>
        <w:fldChar w:fldCharType="begin"/>
      </w:r>
      <w:r w:rsidRPr="0030724E">
        <w:rPr>
          <w:lang w:val="fr-FR"/>
        </w:rPr>
        <w:instrText xml:space="preserve"> PAGEREF _Toc207607621 \h </w:instrText>
      </w:r>
      <w:r>
        <w:fldChar w:fldCharType="separate"/>
      </w:r>
      <w:r w:rsidRPr="0030724E">
        <w:rPr>
          <w:lang w:val="fr-FR"/>
        </w:rPr>
        <w:t>29</w:t>
      </w:r>
      <w:r>
        <w:fldChar w:fldCharType="end"/>
      </w:r>
    </w:p>
    <w:p w14:paraId="6906D91F" w14:textId="10FEB64C"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30724E">
        <w:rPr>
          <w:lang w:val="fr-FR"/>
        </w:rPr>
        <w:t>6.3.1</w:t>
      </w:r>
      <w:r>
        <w:rPr>
          <w:rFonts w:asciiTheme="minorHAnsi" w:eastAsiaTheme="minorEastAsia" w:hAnsiTheme="minorHAnsi" w:cstheme="minorBidi"/>
          <w:kern w:val="2"/>
          <w:sz w:val="24"/>
          <w:szCs w:val="24"/>
          <w:lang w:eastAsia="zh-CN"/>
          <w14:ligatures w14:val="standardContextual"/>
        </w:rPr>
        <w:tab/>
      </w:r>
      <w:r w:rsidRPr="0030724E">
        <w:rPr>
          <w:lang w:val="fr-FR"/>
        </w:rPr>
        <w:t>Service description</w:t>
      </w:r>
      <w:r w:rsidRPr="0030724E">
        <w:rPr>
          <w:lang w:val="fr-FR"/>
        </w:rPr>
        <w:tab/>
      </w:r>
      <w:r>
        <w:fldChar w:fldCharType="begin"/>
      </w:r>
      <w:r w:rsidRPr="0030724E">
        <w:rPr>
          <w:lang w:val="fr-FR"/>
        </w:rPr>
        <w:instrText xml:space="preserve"> PAGEREF _Toc207607622 \h </w:instrText>
      </w:r>
      <w:r>
        <w:fldChar w:fldCharType="separate"/>
      </w:r>
      <w:r w:rsidRPr="0030724E">
        <w:rPr>
          <w:lang w:val="fr-FR"/>
        </w:rPr>
        <w:t>29</w:t>
      </w:r>
      <w:r>
        <w:fldChar w:fldCharType="end"/>
      </w:r>
    </w:p>
    <w:p w14:paraId="46C47778" w14:textId="3847141E" w:rsidR="007D21CB" w:rsidRDefault="007D21CB">
      <w:pPr>
        <w:pStyle w:val="TOC3"/>
        <w:rPr>
          <w:rFonts w:asciiTheme="minorHAnsi" w:eastAsiaTheme="minorEastAsia" w:hAnsiTheme="minorHAnsi" w:cstheme="minorBidi"/>
          <w:kern w:val="2"/>
          <w:sz w:val="24"/>
          <w:szCs w:val="24"/>
          <w:lang w:eastAsia="zh-CN"/>
          <w14:ligatures w14:val="standardContextual"/>
        </w:rPr>
      </w:pPr>
      <w:r>
        <w:t>6.3.2</w:t>
      </w:r>
      <w:r>
        <w:rPr>
          <w:rFonts w:asciiTheme="minorHAnsi" w:eastAsiaTheme="minorEastAsia" w:hAnsiTheme="minorHAnsi" w:cstheme="minorBidi"/>
          <w:kern w:val="2"/>
          <w:sz w:val="24"/>
          <w:szCs w:val="24"/>
          <w:lang w:eastAsia="zh-CN"/>
          <w14:ligatures w14:val="standardContextual"/>
        </w:rPr>
        <w:tab/>
      </w:r>
      <w:r>
        <w:t>Service operations</w:t>
      </w:r>
      <w:r>
        <w:tab/>
      </w:r>
      <w:r>
        <w:fldChar w:fldCharType="begin"/>
      </w:r>
      <w:r>
        <w:instrText xml:space="preserve"> PAGEREF _Toc207607623 \h </w:instrText>
      </w:r>
      <w:r>
        <w:fldChar w:fldCharType="separate"/>
      </w:r>
      <w:r>
        <w:t>30</w:t>
      </w:r>
      <w:r>
        <w:fldChar w:fldCharType="end"/>
      </w:r>
    </w:p>
    <w:p w14:paraId="7A27FE12" w14:textId="171087BE" w:rsidR="007D21CB" w:rsidRDefault="007D21CB">
      <w:pPr>
        <w:pStyle w:val="TOC4"/>
        <w:rPr>
          <w:rFonts w:asciiTheme="minorHAnsi" w:eastAsiaTheme="minorEastAsia" w:hAnsiTheme="minorHAnsi" w:cstheme="minorBidi"/>
          <w:kern w:val="2"/>
          <w:sz w:val="24"/>
          <w:szCs w:val="24"/>
          <w:lang w:eastAsia="zh-CN"/>
          <w14:ligatures w14:val="standardContextual"/>
        </w:rPr>
      </w:pPr>
      <w:r>
        <w:t>6.3.2.1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_Toc207607624 \h </w:instrText>
      </w:r>
      <w:r>
        <w:fldChar w:fldCharType="separate"/>
      </w:r>
      <w:r>
        <w:t>30</w:t>
      </w:r>
      <w:r>
        <w:fldChar w:fldCharType="end"/>
      </w:r>
    </w:p>
    <w:p w14:paraId="6B4B03AE" w14:textId="20BD3E98" w:rsidR="007D21CB" w:rsidRDefault="007D21CB">
      <w:pPr>
        <w:pStyle w:val="TOC4"/>
        <w:rPr>
          <w:rFonts w:asciiTheme="minorHAnsi" w:eastAsiaTheme="minorEastAsia" w:hAnsiTheme="minorHAnsi" w:cstheme="minorBidi"/>
          <w:kern w:val="2"/>
          <w:sz w:val="24"/>
          <w:szCs w:val="24"/>
          <w:lang w:eastAsia="zh-CN"/>
          <w14:ligatures w14:val="standardContextual"/>
        </w:rPr>
      </w:pPr>
      <w:r>
        <w:t>6.3.2.2</w:t>
      </w:r>
      <w:r>
        <w:rPr>
          <w:rFonts w:asciiTheme="minorHAnsi" w:eastAsiaTheme="minorEastAsia" w:hAnsiTheme="minorHAnsi" w:cstheme="minorBidi"/>
          <w:kern w:val="2"/>
          <w:sz w:val="24"/>
          <w:szCs w:val="24"/>
          <w:lang w:eastAsia="zh-CN"/>
          <w14:ligatures w14:val="standardContextual"/>
        </w:rPr>
        <w:tab/>
      </w:r>
      <w:r>
        <w:t>LocationRequest</w:t>
      </w:r>
      <w:r>
        <w:tab/>
      </w:r>
      <w:r>
        <w:fldChar w:fldCharType="begin"/>
      </w:r>
      <w:r>
        <w:instrText xml:space="preserve"> PAGEREF _Toc207607625 \h </w:instrText>
      </w:r>
      <w:r>
        <w:fldChar w:fldCharType="separate"/>
      </w:r>
      <w:r>
        <w:t>30</w:t>
      </w:r>
      <w:r>
        <w:fldChar w:fldCharType="end"/>
      </w:r>
    </w:p>
    <w:p w14:paraId="37D90FE4" w14:textId="69F26DC8" w:rsidR="007D21CB" w:rsidRDefault="007D21CB">
      <w:pPr>
        <w:pStyle w:val="TOC5"/>
        <w:rPr>
          <w:rFonts w:asciiTheme="minorHAnsi" w:eastAsiaTheme="minorEastAsia" w:hAnsiTheme="minorHAnsi" w:cstheme="minorBidi"/>
          <w:kern w:val="2"/>
          <w:sz w:val="24"/>
          <w:szCs w:val="24"/>
          <w:lang w:eastAsia="zh-CN"/>
          <w14:ligatures w14:val="standardContextual"/>
        </w:rPr>
      </w:pPr>
      <w:r>
        <w:t>6.3.2.2.1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_Toc207607626 \h </w:instrText>
      </w:r>
      <w:r>
        <w:fldChar w:fldCharType="separate"/>
      </w:r>
      <w:r>
        <w:t>30</w:t>
      </w:r>
      <w:r>
        <w:fldChar w:fldCharType="end"/>
      </w:r>
    </w:p>
    <w:p w14:paraId="1D43640A" w14:textId="53096908" w:rsidR="007D21CB" w:rsidRDefault="007D21CB">
      <w:pPr>
        <w:pStyle w:val="TOC5"/>
        <w:rPr>
          <w:rFonts w:asciiTheme="minorHAnsi" w:eastAsiaTheme="minorEastAsia" w:hAnsiTheme="minorHAnsi" w:cstheme="minorBidi"/>
          <w:kern w:val="2"/>
          <w:sz w:val="24"/>
          <w:szCs w:val="24"/>
          <w:lang w:eastAsia="zh-CN"/>
          <w14:ligatures w14:val="standardContextual"/>
        </w:rPr>
      </w:pPr>
      <w:r>
        <w:t>6.3.2.2.2</w:t>
      </w:r>
      <w:r>
        <w:rPr>
          <w:rFonts w:asciiTheme="minorHAnsi" w:eastAsiaTheme="minorEastAsia" w:hAnsiTheme="minorHAnsi" w:cstheme="minorBidi"/>
          <w:kern w:val="2"/>
          <w:sz w:val="24"/>
          <w:szCs w:val="24"/>
          <w:lang w:eastAsia="zh-CN"/>
          <w14:ligatures w14:val="standardContextual"/>
        </w:rPr>
        <w:tab/>
      </w:r>
      <w:r>
        <w:t>Client request location information to LMS using LocationRequest operation</w:t>
      </w:r>
      <w:r>
        <w:tab/>
      </w:r>
      <w:r>
        <w:fldChar w:fldCharType="begin"/>
      </w:r>
      <w:r>
        <w:instrText xml:space="preserve"> PAGEREF _Toc207607627 \h </w:instrText>
      </w:r>
      <w:r>
        <w:fldChar w:fldCharType="separate"/>
      </w:r>
      <w:r>
        <w:t>30</w:t>
      </w:r>
      <w:r>
        <w:fldChar w:fldCharType="end"/>
      </w:r>
    </w:p>
    <w:p w14:paraId="3D618EAD" w14:textId="0047C5D3" w:rsidR="007D21CB" w:rsidRDefault="007D21CB">
      <w:pPr>
        <w:pStyle w:val="TOC4"/>
        <w:rPr>
          <w:rFonts w:asciiTheme="minorHAnsi" w:eastAsiaTheme="minorEastAsia" w:hAnsiTheme="minorHAnsi" w:cstheme="minorBidi"/>
          <w:kern w:val="2"/>
          <w:sz w:val="24"/>
          <w:szCs w:val="24"/>
          <w:lang w:eastAsia="zh-CN"/>
          <w14:ligatures w14:val="standardContextual"/>
        </w:rPr>
      </w:pPr>
      <w:r>
        <w:t>6.3.2.3</w:t>
      </w:r>
      <w:r>
        <w:rPr>
          <w:rFonts w:asciiTheme="minorHAnsi" w:eastAsiaTheme="minorEastAsia" w:hAnsiTheme="minorHAnsi" w:cstheme="minorBidi"/>
          <w:kern w:val="2"/>
          <w:sz w:val="24"/>
          <w:szCs w:val="24"/>
          <w:lang w:eastAsia="zh-CN"/>
          <w14:ligatures w14:val="standardContextual"/>
        </w:rPr>
        <w:tab/>
      </w:r>
      <w:r>
        <w:t>LocationInfoSubscribe</w:t>
      </w:r>
      <w:r>
        <w:tab/>
      </w:r>
      <w:r>
        <w:fldChar w:fldCharType="begin"/>
      </w:r>
      <w:r>
        <w:instrText xml:space="preserve"> PAGEREF _Toc207607628 \h </w:instrText>
      </w:r>
      <w:r>
        <w:fldChar w:fldCharType="separate"/>
      </w:r>
      <w:r>
        <w:t>33</w:t>
      </w:r>
      <w:r>
        <w:fldChar w:fldCharType="end"/>
      </w:r>
    </w:p>
    <w:p w14:paraId="62AB61C8" w14:textId="3AE0A02B" w:rsidR="007D21CB" w:rsidRDefault="007D21CB">
      <w:pPr>
        <w:pStyle w:val="TOC5"/>
        <w:rPr>
          <w:rFonts w:asciiTheme="minorHAnsi" w:eastAsiaTheme="minorEastAsia" w:hAnsiTheme="minorHAnsi" w:cstheme="minorBidi"/>
          <w:kern w:val="2"/>
          <w:sz w:val="24"/>
          <w:szCs w:val="24"/>
          <w:lang w:eastAsia="zh-CN"/>
          <w14:ligatures w14:val="standardContextual"/>
        </w:rPr>
      </w:pPr>
      <w:r>
        <w:t>6.3.2.3.1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_Toc207607629 \h </w:instrText>
      </w:r>
      <w:r>
        <w:fldChar w:fldCharType="separate"/>
      </w:r>
      <w:r>
        <w:t>33</w:t>
      </w:r>
      <w:r>
        <w:fldChar w:fldCharType="end"/>
      </w:r>
    </w:p>
    <w:p w14:paraId="63D314D0" w14:textId="3BF77F9D" w:rsidR="007D21CB" w:rsidRDefault="007D21CB">
      <w:pPr>
        <w:pStyle w:val="TOC5"/>
        <w:rPr>
          <w:rFonts w:asciiTheme="minorHAnsi" w:eastAsiaTheme="minorEastAsia" w:hAnsiTheme="minorHAnsi" w:cstheme="minorBidi"/>
          <w:kern w:val="2"/>
          <w:sz w:val="24"/>
          <w:szCs w:val="24"/>
          <w:lang w:eastAsia="zh-CN"/>
          <w14:ligatures w14:val="standardContextual"/>
        </w:rPr>
      </w:pPr>
      <w:r>
        <w:t>6.3.2.3.2</w:t>
      </w:r>
      <w:r>
        <w:rPr>
          <w:rFonts w:asciiTheme="minorHAnsi" w:eastAsiaTheme="minorEastAsia" w:hAnsiTheme="minorHAnsi" w:cstheme="minorBidi"/>
          <w:kern w:val="2"/>
          <w:sz w:val="24"/>
          <w:szCs w:val="24"/>
          <w:lang w:eastAsia="zh-CN"/>
          <w14:ligatures w14:val="standardContextual"/>
        </w:rPr>
        <w:tab/>
      </w:r>
      <w:r>
        <w:t>Client request subscription using LocationInfoSubscribe operation</w:t>
      </w:r>
      <w:r>
        <w:tab/>
      </w:r>
      <w:r>
        <w:fldChar w:fldCharType="begin"/>
      </w:r>
      <w:r>
        <w:instrText xml:space="preserve"> PAGEREF _Toc207607630 \h </w:instrText>
      </w:r>
      <w:r>
        <w:fldChar w:fldCharType="separate"/>
      </w:r>
      <w:r>
        <w:t>33</w:t>
      </w:r>
      <w:r>
        <w:fldChar w:fldCharType="end"/>
      </w:r>
    </w:p>
    <w:p w14:paraId="33D263A1" w14:textId="6A98D29E" w:rsidR="007D21CB" w:rsidRDefault="007D21CB">
      <w:pPr>
        <w:pStyle w:val="TOC4"/>
        <w:rPr>
          <w:rFonts w:asciiTheme="minorHAnsi" w:eastAsiaTheme="minorEastAsia" w:hAnsiTheme="minorHAnsi" w:cstheme="minorBidi"/>
          <w:kern w:val="2"/>
          <w:sz w:val="24"/>
          <w:szCs w:val="24"/>
          <w:lang w:eastAsia="zh-CN"/>
          <w14:ligatures w14:val="standardContextual"/>
        </w:rPr>
      </w:pPr>
      <w:r>
        <w:t>6.3.2.4</w:t>
      </w:r>
      <w:r>
        <w:rPr>
          <w:rFonts w:asciiTheme="minorHAnsi" w:eastAsiaTheme="minorEastAsia" w:hAnsiTheme="minorHAnsi" w:cstheme="minorBidi"/>
          <w:kern w:val="2"/>
          <w:sz w:val="24"/>
          <w:szCs w:val="24"/>
          <w:lang w:eastAsia="zh-CN"/>
          <w14:ligatures w14:val="standardContextual"/>
        </w:rPr>
        <w:tab/>
      </w:r>
      <w:r>
        <w:t>LocationInfoNotify</w:t>
      </w:r>
      <w:r>
        <w:tab/>
      </w:r>
      <w:r>
        <w:fldChar w:fldCharType="begin"/>
      </w:r>
      <w:r>
        <w:instrText xml:space="preserve"> PAGEREF _Toc207607631 \h </w:instrText>
      </w:r>
      <w:r>
        <w:fldChar w:fldCharType="separate"/>
      </w:r>
      <w:r>
        <w:t>34</w:t>
      </w:r>
      <w:r>
        <w:fldChar w:fldCharType="end"/>
      </w:r>
    </w:p>
    <w:p w14:paraId="2944D8D4" w14:textId="18B64874" w:rsidR="007D21CB" w:rsidRDefault="007D21CB">
      <w:pPr>
        <w:pStyle w:val="TOC5"/>
        <w:rPr>
          <w:rFonts w:asciiTheme="minorHAnsi" w:eastAsiaTheme="minorEastAsia" w:hAnsiTheme="minorHAnsi" w:cstheme="minorBidi"/>
          <w:kern w:val="2"/>
          <w:sz w:val="24"/>
          <w:szCs w:val="24"/>
          <w:lang w:eastAsia="zh-CN"/>
          <w14:ligatures w14:val="standardContextual"/>
        </w:rPr>
      </w:pPr>
      <w:r>
        <w:t>6.3.2.4.1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_Toc207607632 \h </w:instrText>
      </w:r>
      <w:r>
        <w:fldChar w:fldCharType="separate"/>
      </w:r>
      <w:r>
        <w:t>34</w:t>
      </w:r>
      <w:r>
        <w:fldChar w:fldCharType="end"/>
      </w:r>
    </w:p>
    <w:p w14:paraId="513EFF7A" w14:textId="1EE3E329" w:rsidR="007D21CB" w:rsidRDefault="007D21CB">
      <w:pPr>
        <w:pStyle w:val="TOC5"/>
        <w:rPr>
          <w:rFonts w:asciiTheme="minorHAnsi" w:eastAsiaTheme="minorEastAsia" w:hAnsiTheme="minorHAnsi" w:cstheme="minorBidi"/>
          <w:kern w:val="2"/>
          <w:sz w:val="24"/>
          <w:szCs w:val="24"/>
          <w:lang w:eastAsia="zh-CN"/>
          <w14:ligatures w14:val="standardContextual"/>
        </w:rPr>
      </w:pPr>
      <w:r>
        <w:t>6.3.2.4.2</w:t>
      </w:r>
      <w:r>
        <w:rPr>
          <w:rFonts w:asciiTheme="minorHAnsi" w:eastAsiaTheme="minorEastAsia" w:hAnsiTheme="minorHAnsi" w:cstheme="minorBidi"/>
          <w:kern w:val="2"/>
          <w:sz w:val="24"/>
          <w:szCs w:val="24"/>
          <w:lang w:eastAsia="zh-CN"/>
          <w14:ligatures w14:val="standardContextual"/>
        </w:rPr>
        <w:tab/>
      </w:r>
      <w:r>
        <w:t>LMS Notify clients using LocationInfoNotify operation</w:t>
      </w:r>
      <w:r>
        <w:tab/>
      </w:r>
      <w:r>
        <w:fldChar w:fldCharType="begin"/>
      </w:r>
      <w:r>
        <w:instrText xml:space="preserve"> PAGEREF _Toc207607633 \h </w:instrText>
      </w:r>
      <w:r>
        <w:fldChar w:fldCharType="separate"/>
      </w:r>
      <w:r>
        <w:t>34</w:t>
      </w:r>
      <w:r>
        <w:fldChar w:fldCharType="end"/>
      </w:r>
    </w:p>
    <w:p w14:paraId="78DBC994" w14:textId="18FDC765" w:rsidR="007D21CB" w:rsidRDefault="007D21CB">
      <w:pPr>
        <w:pStyle w:val="TOC4"/>
        <w:rPr>
          <w:rFonts w:asciiTheme="minorHAnsi" w:eastAsiaTheme="minorEastAsia" w:hAnsiTheme="minorHAnsi" w:cstheme="minorBidi"/>
          <w:kern w:val="2"/>
          <w:sz w:val="24"/>
          <w:szCs w:val="24"/>
          <w:lang w:eastAsia="zh-CN"/>
          <w14:ligatures w14:val="standardContextual"/>
        </w:rPr>
      </w:pPr>
      <w:r>
        <w:t>6.3.2.5</w:t>
      </w:r>
      <w:r>
        <w:rPr>
          <w:rFonts w:asciiTheme="minorHAnsi" w:eastAsiaTheme="minorEastAsia" w:hAnsiTheme="minorHAnsi" w:cstheme="minorBidi"/>
          <w:kern w:val="2"/>
          <w:sz w:val="24"/>
          <w:szCs w:val="24"/>
          <w:lang w:eastAsia="zh-CN"/>
          <w14:ligatures w14:val="standardContextual"/>
        </w:rPr>
        <w:tab/>
      </w:r>
      <w:r>
        <w:t>LocationInfoSubscribeUpdate</w:t>
      </w:r>
      <w:r>
        <w:tab/>
      </w:r>
      <w:r>
        <w:fldChar w:fldCharType="begin"/>
      </w:r>
      <w:r>
        <w:instrText xml:space="preserve"> PAGEREF _Toc207607634 \h </w:instrText>
      </w:r>
      <w:r>
        <w:fldChar w:fldCharType="separate"/>
      </w:r>
      <w:r>
        <w:t>35</w:t>
      </w:r>
      <w:r>
        <w:fldChar w:fldCharType="end"/>
      </w:r>
    </w:p>
    <w:p w14:paraId="22D11FF0" w14:textId="0AF4F6BA" w:rsidR="007D21CB" w:rsidRDefault="007D21CB">
      <w:pPr>
        <w:pStyle w:val="TOC5"/>
        <w:rPr>
          <w:rFonts w:asciiTheme="minorHAnsi" w:eastAsiaTheme="minorEastAsia" w:hAnsiTheme="minorHAnsi" w:cstheme="minorBidi"/>
          <w:kern w:val="2"/>
          <w:sz w:val="24"/>
          <w:szCs w:val="24"/>
          <w:lang w:eastAsia="zh-CN"/>
          <w14:ligatures w14:val="standardContextual"/>
        </w:rPr>
      </w:pPr>
      <w:r>
        <w:t>6.3.2.5.1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_Toc207607635 \h </w:instrText>
      </w:r>
      <w:r>
        <w:fldChar w:fldCharType="separate"/>
      </w:r>
      <w:r>
        <w:t>35</w:t>
      </w:r>
      <w:r>
        <w:fldChar w:fldCharType="end"/>
      </w:r>
    </w:p>
    <w:p w14:paraId="4BC306B0" w14:textId="7CCAA871" w:rsidR="007D21CB" w:rsidRDefault="007D21CB">
      <w:pPr>
        <w:pStyle w:val="TOC5"/>
        <w:rPr>
          <w:rFonts w:asciiTheme="minorHAnsi" w:eastAsiaTheme="minorEastAsia" w:hAnsiTheme="minorHAnsi" w:cstheme="minorBidi"/>
          <w:kern w:val="2"/>
          <w:sz w:val="24"/>
          <w:szCs w:val="24"/>
          <w:lang w:eastAsia="zh-CN"/>
          <w14:ligatures w14:val="standardContextual"/>
        </w:rPr>
      </w:pPr>
      <w:r>
        <w:t>6.3.2.5.2</w:t>
      </w:r>
      <w:r>
        <w:rPr>
          <w:rFonts w:asciiTheme="minorHAnsi" w:eastAsiaTheme="minorEastAsia" w:hAnsiTheme="minorHAnsi" w:cstheme="minorBidi"/>
          <w:kern w:val="2"/>
          <w:sz w:val="24"/>
          <w:szCs w:val="24"/>
          <w:lang w:eastAsia="zh-CN"/>
          <w14:ligatures w14:val="standardContextual"/>
        </w:rPr>
        <w:tab/>
      </w:r>
      <w:r>
        <w:t>Client requests update of subscription using LocationInfoSubscribeUpdate operation</w:t>
      </w:r>
      <w:r>
        <w:tab/>
      </w:r>
      <w:r>
        <w:fldChar w:fldCharType="begin"/>
      </w:r>
      <w:r>
        <w:instrText xml:space="preserve"> PAGEREF _Toc207607636 \h </w:instrText>
      </w:r>
      <w:r>
        <w:fldChar w:fldCharType="separate"/>
      </w:r>
      <w:r>
        <w:t>35</w:t>
      </w:r>
      <w:r>
        <w:fldChar w:fldCharType="end"/>
      </w:r>
    </w:p>
    <w:p w14:paraId="13E4793D" w14:textId="56B054B4" w:rsidR="007D21CB" w:rsidRDefault="007D21CB">
      <w:pPr>
        <w:pStyle w:val="TOC4"/>
        <w:rPr>
          <w:rFonts w:asciiTheme="minorHAnsi" w:eastAsiaTheme="minorEastAsia" w:hAnsiTheme="minorHAnsi" w:cstheme="minorBidi"/>
          <w:kern w:val="2"/>
          <w:sz w:val="24"/>
          <w:szCs w:val="24"/>
          <w:lang w:eastAsia="zh-CN"/>
          <w14:ligatures w14:val="standardContextual"/>
        </w:rPr>
      </w:pPr>
      <w:r>
        <w:t>6.3.2.6</w:t>
      </w:r>
      <w:r>
        <w:rPr>
          <w:rFonts w:asciiTheme="minorHAnsi" w:eastAsiaTheme="minorEastAsia" w:hAnsiTheme="minorHAnsi" w:cstheme="minorBidi"/>
          <w:kern w:val="2"/>
          <w:sz w:val="24"/>
          <w:szCs w:val="24"/>
          <w:lang w:eastAsia="zh-CN"/>
          <w14:ligatures w14:val="standardContextual"/>
        </w:rPr>
        <w:tab/>
      </w:r>
      <w:r>
        <w:t>LocationInfoSubscribeDelete</w:t>
      </w:r>
      <w:r>
        <w:tab/>
      </w:r>
      <w:r>
        <w:fldChar w:fldCharType="begin"/>
      </w:r>
      <w:r>
        <w:instrText xml:space="preserve"> PAGEREF _Toc207607637 \h </w:instrText>
      </w:r>
      <w:r>
        <w:fldChar w:fldCharType="separate"/>
      </w:r>
      <w:r>
        <w:t>36</w:t>
      </w:r>
      <w:r>
        <w:fldChar w:fldCharType="end"/>
      </w:r>
    </w:p>
    <w:p w14:paraId="3F0BD0D5" w14:textId="50B9318A" w:rsidR="007D21CB" w:rsidRDefault="007D21CB">
      <w:pPr>
        <w:pStyle w:val="TOC5"/>
        <w:rPr>
          <w:rFonts w:asciiTheme="minorHAnsi" w:eastAsiaTheme="minorEastAsia" w:hAnsiTheme="minorHAnsi" w:cstheme="minorBidi"/>
          <w:kern w:val="2"/>
          <w:sz w:val="24"/>
          <w:szCs w:val="24"/>
          <w:lang w:eastAsia="zh-CN"/>
          <w14:ligatures w14:val="standardContextual"/>
        </w:rPr>
      </w:pPr>
      <w:r>
        <w:t>6.3.2.6.1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_Toc207607638 \h </w:instrText>
      </w:r>
      <w:r>
        <w:fldChar w:fldCharType="separate"/>
      </w:r>
      <w:r>
        <w:t>36</w:t>
      </w:r>
      <w:r>
        <w:fldChar w:fldCharType="end"/>
      </w:r>
    </w:p>
    <w:p w14:paraId="435753A5" w14:textId="19EA8709" w:rsidR="007D21CB" w:rsidRDefault="007D21CB">
      <w:pPr>
        <w:pStyle w:val="TOC5"/>
        <w:rPr>
          <w:rFonts w:asciiTheme="minorHAnsi" w:eastAsiaTheme="minorEastAsia" w:hAnsiTheme="minorHAnsi" w:cstheme="minorBidi"/>
          <w:kern w:val="2"/>
          <w:sz w:val="24"/>
          <w:szCs w:val="24"/>
          <w:lang w:eastAsia="zh-CN"/>
          <w14:ligatures w14:val="standardContextual"/>
        </w:rPr>
      </w:pPr>
      <w:r>
        <w:t>6.3.2.6.2</w:t>
      </w:r>
      <w:r>
        <w:rPr>
          <w:rFonts w:asciiTheme="minorHAnsi" w:eastAsiaTheme="minorEastAsia" w:hAnsiTheme="minorHAnsi" w:cstheme="minorBidi"/>
          <w:kern w:val="2"/>
          <w:sz w:val="24"/>
          <w:szCs w:val="24"/>
          <w:lang w:eastAsia="zh-CN"/>
          <w14:ligatures w14:val="standardContextual"/>
        </w:rPr>
        <w:tab/>
      </w:r>
      <w:r>
        <w:t>Client requests unsubscribe using LMS_LocationInfoSubscribeDelete operation</w:t>
      </w:r>
      <w:r>
        <w:tab/>
      </w:r>
      <w:r>
        <w:fldChar w:fldCharType="begin"/>
      </w:r>
      <w:r>
        <w:instrText xml:space="preserve"> PAGEREF _Toc207607639 \h </w:instrText>
      </w:r>
      <w:r>
        <w:fldChar w:fldCharType="separate"/>
      </w:r>
      <w:r>
        <w:t>36</w:t>
      </w:r>
      <w:r>
        <w:fldChar w:fldCharType="end"/>
      </w:r>
    </w:p>
    <w:p w14:paraId="0830B9BC" w14:textId="411F1AEA" w:rsidR="007D21CB" w:rsidRDefault="007D21CB">
      <w:pPr>
        <w:pStyle w:val="TOC4"/>
        <w:rPr>
          <w:rFonts w:asciiTheme="minorHAnsi" w:eastAsiaTheme="minorEastAsia" w:hAnsiTheme="minorHAnsi" w:cstheme="minorBidi"/>
          <w:kern w:val="2"/>
          <w:sz w:val="24"/>
          <w:szCs w:val="24"/>
          <w:lang w:eastAsia="zh-CN"/>
          <w14:ligatures w14:val="standardContextual"/>
        </w:rPr>
      </w:pPr>
      <w:r>
        <w:t>6.3.2.7</w:t>
      </w:r>
      <w:r>
        <w:rPr>
          <w:rFonts w:asciiTheme="minorHAnsi" w:eastAsiaTheme="minorEastAsia" w:hAnsiTheme="minorHAnsi" w:cstheme="minorBidi"/>
          <w:kern w:val="2"/>
          <w:sz w:val="24"/>
          <w:szCs w:val="24"/>
          <w:lang w:eastAsia="zh-CN"/>
          <w14:ligatures w14:val="standardContextual"/>
        </w:rPr>
        <w:tab/>
      </w:r>
      <w:r>
        <w:t>LocationInfoConfigRequest</w:t>
      </w:r>
      <w:r>
        <w:tab/>
      </w:r>
      <w:r>
        <w:fldChar w:fldCharType="begin"/>
      </w:r>
      <w:r>
        <w:instrText xml:space="preserve"> PAGEREF _Toc207607640 \h </w:instrText>
      </w:r>
      <w:r>
        <w:fldChar w:fldCharType="separate"/>
      </w:r>
      <w:r>
        <w:t>37</w:t>
      </w:r>
      <w:r>
        <w:fldChar w:fldCharType="end"/>
      </w:r>
    </w:p>
    <w:p w14:paraId="50521E23" w14:textId="16E5F762" w:rsidR="007D21CB" w:rsidRDefault="007D21CB">
      <w:pPr>
        <w:pStyle w:val="TOC5"/>
        <w:rPr>
          <w:rFonts w:asciiTheme="minorHAnsi" w:eastAsiaTheme="minorEastAsia" w:hAnsiTheme="minorHAnsi" w:cstheme="minorBidi"/>
          <w:kern w:val="2"/>
          <w:sz w:val="24"/>
          <w:szCs w:val="24"/>
          <w:lang w:eastAsia="zh-CN"/>
          <w14:ligatures w14:val="standardContextual"/>
        </w:rPr>
      </w:pPr>
      <w:r>
        <w:t>6.3.2.7.1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_Toc207607641 \h </w:instrText>
      </w:r>
      <w:r>
        <w:fldChar w:fldCharType="separate"/>
      </w:r>
      <w:r>
        <w:t>37</w:t>
      </w:r>
      <w:r>
        <w:fldChar w:fldCharType="end"/>
      </w:r>
    </w:p>
    <w:p w14:paraId="795B116F" w14:textId="13EE8548" w:rsidR="007D21CB" w:rsidRDefault="007D21CB">
      <w:pPr>
        <w:pStyle w:val="TOC5"/>
        <w:rPr>
          <w:rFonts w:asciiTheme="minorHAnsi" w:eastAsiaTheme="minorEastAsia" w:hAnsiTheme="minorHAnsi" w:cstheme="minorBidi"/>
          <w:kern w:val="2"/>
          <w:sz w:val="24"/>
          <w:szCs w:val="24"/>
          <w:lang w:eastAsia="zh-CN"/>
          <w14:ligatures w14:val="standardContextual"/>
        </w:rPr>
      </w:pPr>
      <w:r>
        <w:t>6.3.2.7.2</w:t>
      </w:r>
      <w:r>
        <w:rPr>
          <w:rFonts w:asciiTheme="minorHAnsi" w:eastAsiaTheme="minorEastAsia" w:hAnsiTheme="minorHAnsi" w:cstheme="minorBidi"/>
          <w:kern w:val="2"/>
          <w:sz w:val="24"/>
          <w:szCs w:val="24"/>
          <w:lang w:eastAsia="zh-CN"/>
          <w14:ligatures w14:val="standardContextual"/>
        </w:rPr>
        <w:tab/>
      </w:r>
      <w:r>
        <w:t>Client request location configuration change for another client from LMS using LocationInfoConfigRequest operation</w:t>
      </w:r>
      <w:r>
        <w:tab/>
      </w:r>
      <w:r>
        <w:fldChar w:fldCharType="begin"/>
      </w:r>
      <w:r>
        <w:instrText xml:space="preserve"> PAGEREF _Toc207607642 \h </w:instrText>
      </w:r>
      <w:r>
        <w:fldChar w:fldCharType="separate"/>
      </w:r>
      <w:r>
        <w:t>37</w:t>
      </w:r>
      <w:r>
        <w:fldChar w:fldCharType="end"/>
      </w:r>
    </w:p>
    <w:p w14:paraId="35B8BEAB" w14:textId="6731BFDA" w:rsidR="007D21CB" w:rsidRDefault="007D21CB">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LMS API Definitions</w:t>
      </w:r>
      <w:r>
        <w:tab/>
      </w:r>
      <w:r>
        <w:fldChar w:fldCharType="begin"/>
      </w:r>
      <w:r>
        <w:instrText xml:space="preserve"> PAGEREF _Toc207607643 \h </w:instrText>
      </w:r>
      <w:r>
        <w:fldChar w:fldCharType="separate"/>
      </w:r>
      <w:r>
        <w:t>38</w:t>
      </w:r>
      <w:r>
        <w:fldChar w:fldCharType="end"/>
      </w:r>
    </w:p>
    <w:p w14:paraId="0B777CF7" w14:textId="7F9AD997" w:rsidR="007D21CB" w:rsidRDefault="007D21CB">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LMS_Reporting API</w:t>
      </w:r>
      <w:r>
        <w:tab/>
      </w:r>
      <w:r>
        <w:fldChar w:fldCharType="begin"/>
      </w:r>
      <w:r>
        <w:instrText xml:space="preserve"> PAGEREF _Toc207607644 \h </w:instrText>
      </w:r>
      <w:r>
        <w:fldChar w:fldCharType="separate"/>
      </w:r>
      <w:r>
        <w:t>38</w:t>
      </w:r>
      <w:r>
        <w:fldChar w:fldCharType="end"/>
      </w:r>
    </w:p>
    <w:p w14:paraId="0201D737" w14:textId="2A53F356" w:rsidR="007D21CB" w:rsidRDefault="007D21CB">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_Toc207607645 \h </w:instrText>
      </w:r>
      <w:r>
        <w:fldChar w:fldCharType="separate"/>
      </w:r>
      <w:r>
        <w:t>38</w:t>
      </w:r>
      <w:r>
        <w:fldChar w:fldCharType="end"/>
      </w:r>
    </w:p>
    <w:p w14:paraId="1BAA1766" w14:textId="4689852A" w:rsidR="007D21CB" w:rsidRDefault="007D21CB">
      <w:pPr>
        <w:pStyle w:val="TOC3"/>
        <w:rPr>
          <w:rFonts w:asciiTheme="minorHAnsi" w:eastAsiaTheme="minorEastAsia" w:hAnsiTheme="minorHAnsi" w:cstheme="minorBidi"/>
          <w:kern w:val="2"/>
          <w:sz w:val="24"/>
          <w:szCs w:val="24"/>
          <w:lang w:eastAsia="zh-CN"/>
          <w14:ligatures w14:val="standardContextual"/>
        </w:rPr>
      </w:pPr>
      <w:r>
        <w:t>7.1.2</w:t>
      </w:r>
      <w:r>
        <w:rPr>
          <w:rFonts w:asciiTheme="minorHAnsi" w:eastAsiaTheme="minorEastAsia" w:hAnsiTheme="minorHAnsi" w:cstheme="minorBidi"/>
          <w:kern w:val="2"/>
          <w:sz w:val="24"/>
          <w:szCs w:val="24"/>
          <w:lang w:eastAsia="zh-CN"/>
          <w14:ligatures w14:val="standardContextual"/>
        </w:rPr>
        <w:tab/>
      </w:r>
      <w:r>
        <w:t>Usage of HTTP</w:t>
      </w:r>
      <w:r>
        <w:tab/>
      </w:r>
      <w:r>
        <w:fldChar w:fldCharType="begin"/>
      </w:r>
      <w:r>
        <w:instrText xml:space="preserve"> PAGEREF _Toc207607646 \h </w:instrText>
      </w:r>
      <w:r>
        <w:fldChar w:fldCharType="separate"/>
      </w:r>
      <w:r>
        <w:t>39</w:t>
      </w:r>
      <w:r>
        <w:fldChar w:fldCharType="end"/>
      </w:r>
    </w:p>
    <w:p w14:paraId="6750634B" w14:textId="6F6ACF32" w:rsidR="007D21CB" w:rsidRDefault="007D21CB">
      <w:pPr>
        <w:pStyle w:val="TOC4"/>
        <w:rPr>
          <w:rFonts w:asciiTheme="minorHAnsi" w:eastAsiaTheme="minorEastAsia" w:hAnsiTheme="minorHAnsi" w:cstheme="minorBidi"/>
          <w:kern w:val="2"/>
          <w:sz w:val="24"/>
          <w:szCs w:val="24"/>
          <w:lang w:eastAsia="zh-CN"/>
          <w14:ligatures w14:val="standardContextual"/>
        </w:rPr>
      </w:pPr>
      <w:r>
        <w:t>7.1.2.1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_Toc207607647 \h </w:instrText>
      </w:r>
      <w:r>
        <w:fldChar w:fldCharType="separate"/>
      </w:r>
      <w:r>
        <w:t>39</w:t>
      </w:r>
      <w:r>
        <w:fldChar w:fldCharType="end"/>
      </w:r>
    </w:p>
    <w:p w14:paraId="11FE30C8" w14:textId="41A883A3" w:rsidR="007D21CB" w:rsidRDefault="007D21CB">
      <w:pPr>
        <w:pStyle w:val="TOC4"/>
        <w:rPr>
          <w:rFonts w:asciiTheme="minorHAnsi" w:eastAsiaTheme="minorEastAsia" w:hAnsiTheme="minorHAnsi" w:cstheme="minorBidi"/>
          <w:kern w:val="2"/>
          <w:sz w:val="24"/>
          <w:szCs w:val="24"/>
          <w:lang w:eastAsia="zh-CN"/>
          <w14:ligatures w14:val="standardContextual"/>
        </w:rPr>
      </w:pPr>
      <w:r>
        <w:t>7.1.2.2</w:t>
      </w:r>
      <w:r>
        <w:rPr>
          <w:rFonts w:asciiTheme="minorHAnsi" w:eastAsiaTheme="minorEastAsia" w:hAnsiTheme="minorHAnsi" w:cstheme="minorBidi"/>
          <w:kern w:val="2"/>
          <w:sz w:val="24"/>
          <w:szCs w:val="24"/>
          <w:lang w:eastAsia="zh-CN"/>
          <w14:ligatures w14:val="standardContextual"/>
        </w:rPr>
        <w:tab/>
      </w:r>
      <w:r>
        <w:t>HTTP standard headers</w:t>
      </w:r>
      <w:r>
        <w:tab/>
      </w:r>
      <w:r>
        <w:fldChar w:fldCharType="begin"/>
      </w:r>
      <w:r>
        <w:instrText xml:space="preserve"> PAGEREF _Toc207607648 \h </w:instrText>
      </w:r>
      <w:r>
        <w:fldChar w:fldCharType="separate"/>
      </w:r>
      <w:r>
        <w:t>39</w:t>
      </w:r>
      <w:r>
        <w:fldChar w:fldCharType="end"/>
      </w:r>
    </w:p>
    <w:p w14:paraId="5FA217C9" w14:textId="3590B515" w:rsidR="007D21CB" w:rsidRDefault="007D21CB">
      <w:pPr>
        <w:pStyle w:val="TOC5"/>
        <w:rPr>
          <w:rFonts w:asciiTheme="minorHAnsi" w:eastAsiaTheme="minorEastAsia" w:hAnsiTheme="minorHAnsi" w:cstheme="minorBidi"/>
          <w:kern w:val="2"/>
          <w:sz w:val="24"/>
          <w:szCs w:val="24"/>
          <w:lang w:eastAsia="zh-CN"/>
          <w14:ligatures w14:val="standardContextual"/>
        </w:rPr>
      </w:pPr>
      <w:r>
        <w:t>7.1.2.2.1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r>
      <w:r>
        <w:instrText xml:space="preserve"> PAGEREF _Toc207607649 \h </w:instrText>
      </w:r>
      <w:r>
        <w:fldChar w:fldCharType="separate"/>
      </w:r>
      <w:r>
        <w:t>39</w:t>
      </w:r>
      <w:r>
        <w:fldChar w:fldCharType="end"/>
      </w:r>
    </w:p>
    <w:p w14:paraId="68775D86" w14:textId="3F078D44" w:rsidR="007D21CB" w:rsidRDefault="007D21CB">
      <w:pPr>
        <w:pStyle w:val="TOC5"/>
        <w:rPr>
          <w:rFonts w:asciiTheme="minorHAnsi" w:eastAsiaTheme="minorEastAsia" w:hAnsiTheme="minorHAnsi" w:cstheme="minorBidi"/>
          <w:kern w:val="2"/>
          <w:sz w:val="24"/>
          <w:szCs w:val="24"/>
          <w:lang w:eastAsia="zh-CN"/>
          <w14:ligatures w14:val="standardContextual"/>
        </w:rPr>
      </w:pPr>
      <w:r>
        <w:t>7.1.2.2.2</w:t>
      </w:r>
      <w:r>
        <w:rPr>
          <w:rFonts w:asciiTheme="minorHAnsi" w:eastAsiaTheme="minorEastAsia" w:hAnsiTheme="minorHAnsi" w:cstheme="minorBidi"/>
          <w:kern w:val="2"/>
          <w:sz w:val="24"/>
          <w:szCs w:val="24"/>
          <w:lang w:eastAsia="zh-CN"/>
          <w14:ligatures w14:val="standardContextual"/>
        </w:rPr>
        <w:tab/>
      </w:r>
      <w:r>
        <w:t>Content type</w:t>
      </w:r>
      <w:r>
        <w:tab/>
      </w:r>
      <w:r>
        <w:fldChar w:fldCharType="begin"/>
      </w:r>
      <w:r>
        <w:instrText xml:space="preserve"> PAGEREF _Toc207607650 \h </w:instrText>
      </w:r>
      <w:r>
        <w:fldChar w:fldCharType="separate"/>
      </w:r>
      <w:r>
        <w:t>39</w:t>
      </w:r>
      <w:r>
        <w:fldChar w:fldCharType="end"/>
      </w:r>
    </w:p>
    <w:p w14:paraId="464BBFE9" w14:textId="20F1BDF2" w:rsidR="007D21CB" w:rsidRDefault="007D21CB">
      <w:pPr>
        <w:pStyle w:val="TOC4"/>
        <w:rPr>
          <w:rFonts w:asciiTheme="minorHAnsi" w:eastAsiaTheme="minorEastAsia" w:hAnsiTheme="minorHAnsi" w:cstheme="minorBidi"/>
          <w:kern w:val="2"/>
          <w:sz w:val="24"/>
          <w:szCs w:val="24"/>
          <w:lang w:eastAsia="zh-CN"/>
          <w14:ligatures w14:val="standardContextual"/>
        </w:rPr>
      </w:pPr>
      <w:r>
        <w:t>7.1.2.3</w:t>
      </w:r>
      <w:r>
        <w:rPr>
          <w:rFonts w:asciiTheme="minorHAnsi" w:eastAsiaTheme="minorEastAsia" w:hAnsiTheme="minorHAnsi" w:cstheme="minorBidi"/>
          <w:kern w:val="2"/>
          <w:sz w:val="24"/>
          <w:szCs w:val="24"/>
          <w:lang w:eastAsia="zh-CN"/>
          <w14:ligatures w14:val="standardContextual"/>
        </w:rPr>
        <w:tab/>
      </w:r>
      <w:r>
        <w:t>HTTP custom headers</w:t>
      </w:r>
      <w:r>
        <w:tab/>
      </w:r>
      <w:r>
        <w:fldChar w:fldCharType="begin"/>
      </w:r>
      <w:r>
        <w:instrText xml:space="preserve"> PAGEREF _Toc207607651 \h </w:instrText>
      </w:r>
      <w:r>
        <w:fldChar w:fldCharType="separate"/>
      </w:r>
      <w:r>
        <w:t>39</w:t>
      </w:r>
      <w:r>
        <w:fldChar w:fldCharType="end"/>
      </w:r>
    </w:p>
    <w:p w14:paraId="630E2C80" w14:textId="1D89441A" w:rsidR="007D21CB" w:rsidRDefault="007D21CB">
      <w:pPr>
        <w:pStyle w:val="TOC3"/>
        <w:rPr>
          <w:rFonts w:asciiTheme="minorHAnsi" w:eastAsiaTheme="minorEastAsia" w:hAnsiTheme="minorHAnsi" w:cstheme="minorBidi"/>
          <w:kern w:val="2"/>
          <w:sz w:val="24"/>
          <w:szCs w:val="24"/>
          <w:lang w:eastAsia="zh-CN"/>
          <w14:ligatures w14:val="standardContextual"/>
        </w:rPr>
      </w:pPr>
      <w:r>
        <w:t>7.1.3</w:t>
      </w:r>
      <w:r>
        <w:rPr>
          <w:rFonts w:asciiTheme="minorHAnsi" w:eastAsiaTheme="minorEastAsia" w:hAnsiTheme="minorHAnsi" w:cstheme="minorBidi"/>
          <w:kern w:val="2"/>
          <w:sz w:val="24"/>
          <w:szCs w:val="24"/>
          <w:lang w:eastAsia="zh-CN"/>
          <w14:ligatures w14:val="standardContextual"/>
        </w:rPr>
        <w:tab/>
      </w:r>
      <w:r>
        <w:t>Resources</w:t>
      </w:r>
      <w:r>
        <w:tab/>
      </w:r>
      <w:r>
        <w:fldChar w:fldCharType="begin"/>
      </w:r>
      <w:r>
        <w:instrText xml:space="preserve"> PAGEREF _Toc207607652 \h </w:instrText>
      </w:r>
      <w:r>
        <w:fldChar w:fldCharType="separate"/>
      </w:r>
      <w:r>
        <w:t>39</w:t>
      </w:r>
      <w:r>
        <w:fldChar w:fldCharType="end"/>
      </w:r>
    </w:p>
    <w:p w14:paraId="31CE290E" w14:textId="2BD5BEFE" w:rsidR="007D21CB" w:rsidRDefault="007D21CB">
      <w:pPr>
        <w:pStyle w:val="TOC4"/>
        <w:rPr>
          <w:rFonts w:asciiTheme="minorHAnsi" w:eastAsiaTheme="minorEastAsia" w:hAnsiTheme="minorHAnsi" w:cstheme="minorBidi"/>
          <w:kern w:val="2"/>
          <w:sz w:val="24"/>
          <w:szCs w:val="24"/>
          <w:lang w:eastAsia="zh-CN"/>
          <w14:ligatures w14:val="standardContextual"/>
        </w:rPr>
      </w:pPr>
      <w:r>
        <w:t>7.1.3.1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r>
      <w:r>
        <w:instrText xml:space="preserve"> PAGEREF _Toc207607653 \h </w:instrText>
      </w:r>
      <w:r>
        <w:fldChar w:fldCharType="separate"/>
      </w:r>
      <w:r>
        <w:t>39</w:t>
      </w:r>
      <w:r>
        <w:fldChar w:fldCharType="end"/>
      </w:r>
    </w:p>
    <w:p w14:paraId="4D09CFE8" w14:textId="03872FAE" w:rsidR="007D21CB" w:rsidRDefault="007D21CB">
      <w:pPr>
        <w:pStyle w:val="TOC4"/>
        <w:rPr>
          <w:rFonts w:asciiTheme="minorHAnsi" w:eastAsiaTheme="minorEastAsia" w:hAnsiTheme="minorHAnsi" w:cstheme="minorBidi"/>
          <w:kern w:val="2"/>
          <w:sz w:val="24"/>
          <w:szCs w:val="24"/>
          <w:lang w:eastAsia="zh-CN"/>
          <w14:ligatures w14:val="standardContextual"/>
        </w:rPr>
      </w:pPr>
      <w:r>
        <w:t>7.1.3.2</w:t>
      </w:r>
      <w:r>
        <w:rPr>
          <w:rFonts w:asciiTheme="minorHAnsi" w:eastAsiaTheme="minorEastAsia" w:hAnsiTheme="minorHAnsi" w:cstheme="minorBidi"/>
          <w:kern w:val="2"/>
          <w:sz w:val="24"/>
          <w:szCs w:val="24"/>
          <w:lang w:eastAsia="zh-CN"/>
          <w14:ligatures w14:val="standardContextual"/>
        </w:rPr>
        <w:tab/>
      </w:r>
      <w:r>
        <w:t>Resource: LMC Registrations</w:t>
      </w:r>
      <w:r>
        <w:tab/>
      </w:r>
      <w:r>
        <w:fldChar w:fldCharType="begin"/>
      </w:r>
      <w:r>
        <w:instrText xml:space="preserve"> PAGEREF _Toc207607654 \h </w:instrText>
      </w:r>
      <w:r>
        <w:fldChar w:fldCharType="separate"/>
      </w:r>
      <w:r>
        <w:t>41</w:t>
      </w:r>
      <w:r>
        <w:fldChar w:fldCharType="end"/>
      </w:r>
    </w:p>
    <w:p w14:paraId="0C79DE9C" w14:textId="5C6F9282" w:rsidR="007D21CB" w:rsidRDefault="007D21CB">
      <w:pPr>
        <w:pStyle w:val="TOC5"/>
        <w:rPr>
          <w:rFonts w:asciiTheme="minorHAnsi" w:eastAsiaTheme="minorEastAsia" w:hAnsiTheme="minorHAnsi" w:cstheme="minorBidi"/>
          <w:kern w:val="2"/>
          <w:sz w:val="24"/>
          <w:szCs w:val="24"/>
          <w:lang w:eastAsia="zh-CN"/>
          <w14:ligatures w14:val="standardContextual"/>
        </w:rPr>
      </w:pPr>
      <w:r>
        <w:t>7.1.3.2.1</w:t>
      </w:r>
      <w:r>
        <w:rPr>
          <w:rFonts w:asciiTheme="minorHAnsi" w:eastAsiaTheme="minorEastAsia" w:hAnsiTheme="minorHAnsi" w:cstheme="minorBidi"/>
          <w:kern w:val="2"/>
          <w:sz w:val="24"/>
          <w:szCs w:val="24"/>
          <w:lang w:eastAsia="zh-CN"/>
          <w14:ligatures w14:val="standardContextual"/>
        </w:rPr>
        <w:tab/>
      </w:r>
      <w:r>
        <w:t>Description</w:t>
      </w:r>
      <w:r>
        <w:tab/>
      </w:r>
      <w:r>
        <w:fldChar w:fldCharType="begin"/>
      </w:r>
      <w:r>
        <w:instrText xml:space="preserve"> PAGEREF _Toc207607655 \h </w:instrText>
      </w:r>
      <w:r>
        <w:fldChar w:fldCharType="separate"/>
      </w:r>
      <w:r>
        <w:t>41</w:t>
      </w:r>
      <w:r>
        <w:fldChar w:fldCharType="end"/>
      </w:r>
    </w:p>
    <w:p w14:paraId="3A5DCCA8" w14:textId="2217E920" w:rsidR="007D21CB" w:rsidRDefault="007D21CB">
      <w:pPr>
        <w:pStyle w:val="TOC5"/>
        <w:rPr>
          <w:rFonts w:asciiTheme="minorHAnsi" w:eastAsiaTheme="minorEastAsia" w:hAnsiTheme="minorHAnsi" w:cstheme="minorBidi"/>
          <w:kern w:val="2"/>
          <w:sz w:val="24"/>
          <w:szCs w:val="24"/>
          <w:lang w:eastAsia="zh-CN"/>
          <w14:ligatures w14:val="standardContextual"/>
        </w:rPr>
      </w:pPr>
      <w:r>
        <w:t>7.1.3.2.2</w:t>
      </w:r>
      <w:r>
        <w:rPr>
          <w:rFonts w:asciiTheme="minorHAnsi" w:eastAsiaTheme="minorEastAsia" w:hAnsiTheme="minorHAnsi" w:cstheme="minorBidi"/>
          <w:kern w:val="2"/>
          <w:sz w:val="24"/>
          <w:szCs w:val="24"/>
          <w:lang w:eastAsia="zh-CN"/>
          <w14:ligatures w14:val="standardContextual"/>
        </w:rPr>
        <w:tab/>
      </w:r>
      <w:r>
        <w:t>Resource Definition</w:t>
      </w:r>
      <w:r>
        <w:tab/>
      </w:r>
      <w:r>
        <w:fldChar w:fldCharType="begin"/>
      </w:r>
      <w:r>
        <w:instrText xml:space="preserve"> PAGEREF _Toc207607656 \h </w:instrText>
      </w:r>
      <w:r>
        <w:fldChar w:fldCharType="separate"/>
      </w:r>
      <w:r>
        <w:t>41</w:t>
      </w:r>
      <w:r>
        <w:fldChar w:fldCharType="end"/>
      </w:r>
    </w:p>
    <w:p w14:paraId="3B811589" w14:textId="510751F4" w:rsidR="007D21CB" w:rsidRDefault="007D21CB">
      <w:pPr>
        <w:pStyle w:val="TOC5"/>
        <w:rPr>
          <w:rFonts w:asciiTheme="minorHAnsi" w:eastAsiaTheme="minorEastAsia" w:hAnsiTheme="minorHAnsi" w:cstheme="minorBidi"/>
          <w:kern w:val="2"/>
          <w:sz w:val="24"/>
          <w:szCs w:val="24"/>
          <w:lang w:eastAsia="zh-CN"/>
          <w14:ligatures w14:val="standardContextual"/>
        </w:rPr>
      </w:pPr>
      <w:r>
        <w:t>7.1.3.2.3</w:t>
      </w:r>
      <w:r>
        <w:rPr>
          <w:rFonts w:asciiTheme="minorHAnsi" w:eastAsiaTheme="minorEastAsia" w:hAnsiTheme="minorHAnsi" w:cstheme="minorBidi"/>
          <w:kern w:val="2"/>
          <w:sz w:val="24"/>
          <w:szCs w:val="24"/>
          <w:lang w:eastAsia="zh-CN"/>
          <w14:ligatures w14:val="standardContextual"/>
        </w:rPr>
        <w:tab/>
      </w:r>
      <w:r>
        <w:t>Resource Standard Methods</w:t>
      </w:r>
      <w:r>
        <w:tab/>
      </w:r>
      <w:r>
        <w:fldChar w:fldCharType="begin"/>
      </w:r>
      <w:r>
        <w:instrText xml:space="preserve"> PAGEREF _Toc207607657 \h </w:instrText>
      </w:r>
      <w:r>
        <w:fldChar w:fldCharType="separate"/>
      </w:r>
      <w:r>
        <w:t>41</w:t>
      </w:r>
      <w:r>
        <w:fldChar w:fldCharType="end"/>
      </w:r>
    </w:p>
    <w:p w14:paraId="6223EDB4" w14:textId="4945B9BB" w:rsidR="007D21CB" w:rsidRDefault="007D21CB">
      <w:pPr>
        <w:pStyle w:val="TOC5"/>
        <w:rPr>
          <w:rFonts w:asciiTheme="minorHAnsi" w:eastAsiaTheme="minorEastAsia" w:hAnsiTheme="minorHAnsi" w:cstheme="minorBidi"/>
          <w:kern w:val="2"/>
          <w:sz w:val="24"/>
          <w:szCs w:val="24"/>
          <w:lang w:eastAsia="zh-CN"/>
          <w14:ligatures w14:val="standardContextual"/>
        </w:rPr>
      </w:pPr>
      <w:r>
        <w:t>7.1.3.2.4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_Toc207607658 \h </w:instrText>
      </w:r>
      <w:r>
        <w:fldChar w:fldCharType="separate"/>
      </w:r>
      <w:r>
        <w:t>42</w:t>
      </w:r>
      <w:r>
        <w:fldChar w:fldCharType="end"/>
      </w:r>
    </w:p>
    <w:p w14:paraId="1762F06E" w14:textId="12C6FDBA" w:rsidR="007D21CB" w:rsidRDefault="007D21CB">
      <w:pPr>
        <w:pStyle w:val="TOC4"/>
        <w:rPr>
          <w:rFonts w:asciiTheme="minorHAnsi" w:eastAsiaTheme="minorEastAsia" w:hAnsiTheme="minorHAnsi" w:cstheme="minorBidi"/>
          <w:kern w:val="2"/>
          <w:sz w:val="24"/>
          <w:szCs w:val="24"/>
          <w:lang w:eastAsia="zh-CN"/>
          <w14:ligatures w14:val="standardContextual"/>
        </w:rPr>
      </w:pPr>
      <w:r>
        <w:t>7.1.3.3</w:t>
      </w:r>
      <w:r>
        <w:rPr>
          <w:rFonts w:asciiTheme="minorHAnsi" w:eastAsiaTheme="minorEastAsia" w:hAnsiTheme="minorHAnsi" w:cstheme="minorBidi"/>
          <w:kern w:val="2"/>
          <w:sz w:val="24"/>
          <w:szCs w:val="24"/>
          <w:lang w:eastAsia="zh-CN"/>
          <w14:ligatures w14:val="standardContextual"/>
        </w:rPr>
        <w:tab/>
      </w:r>
      <w:r>
        <w:t>Resource: Individual LMC registration</w:t>
      </w:r>
      <w:r>
        <w:tab/>
      </w:r>
      <w:r>
        <w:fldChar w:fldCharType="begin"/>
      </w:r>
      <w:r>
        <w:instrText xml:space="preserve"> PAGEREF _Toc207607659 \h </w:instrText>
      </w:r>
      <w:r>
        <w:fldChar w:fldCharType="separate"/>
      </w:r>
      <w:r>
        <w:t>42</w:t>
      </w:r>
      <w:r>
        <w:fldChar w:fldCharType="end"/>
      </w:r>
    </w:p>
    <w:p w14:paraId="49AE5DDD" w14:textId="674AB98C"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7.1.3.3.1</w:t>
      </w:r>
      <w:r>
        <w:rPr>
          <w:rFonts w:asciiTheme="minorHAnsi" w:eastAsiaTheme="minorEastAsia" w:hAnsiTheme="minorHAnsi" w:cstheme="minorBidi"/>
          <w:kern w:val="2"/>
          <w:sz w:val="24"/>
          <w:szCs w:val="24"/>
          <w:lang w:eastAsia="zh-CN"/>
          <w14:ligatures w14:val="standardContextual"/>
        </w:rPr>
        <w:tab/>
      </w:r>
      <w:r>
        <w:rPr>
          <w:lang w:eastAsia="zh-CN"/>
        </w:rPr>
        <w:t>Description</w:t>
      </w:r>
      <w:r>
        <w:tab/>
      </w:r>
      <w:r>
        <w:fldChar w:fldCharType="begin"/>
      </w:r>
      <w:r>
        <w:instrText xml:space="preserve"> PAGEREF _Toc207607660 \h </w:instrText>
      </w:r>
      <w:r>
        <w:fldChar w:fldCharType="separate"/>
      </w:r>
      <w:r>
        <w:t>42</w:t>
      </w:r>
      <w:r>
        <w:fldChar w:fldCharType="end"/>
      </w:r>
    </w:p>
    <w:p w14:paraId="4153C013" w14:textId="4C3D2F3E"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7.1.3.3.2</w:t>
      </w:r>
      <w:r>
        <w:rPr>
          <w:rFonts w:asciiTheme="minorHAnsi" w:eastAsiaTheme="minorEastAsia" w:hAnsiTheme="minorHAnsi" w:cstheme="minorBidi"/>
          <w:kern w:val="2"/>
          <w:sz w:val="24"/>
          <w:szCs w:val="24"/>
          <w:lang w:eastAsia="zh-CN"/>
          <w14:ligatures w14:val="standardContextual"/>
        </w:rPr>
        <w:tab/>
      </w:r>
      <w:r>
        <w:rPr>
          <w:lang w:eastAsia="zh-CN"/>
        </w:rPr>
        <w:t>Resource Definition</w:t>
      </w:r>
      <w:r>
        <w:tab/>
      </w:r>
      <w:r>
        <w:fldChar w:fldCharType="begin"/>
      </w:r>
      <w:r>
        <w:instrText xml:space="preserve"> PAGEREF _Toc207607661 \h </w:instrText>
      </w:r>
      <w:r>
        <w:fldChar w:fldCharType="separate"/>
      </w:r>
      <w:r>
        <w:t>42</w:t>
      </w:r>
      <w:r>
        <w:fldChar w:fldCharType="end"/>
      </w:r>
    </w:p>
    <w:p w14:paraId="44FC7C1C" w14:textId="56B8DFBF"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7.1.3.3.3</w:t>
      </w:r>
      <w:r>
        <w:rPr>
          <w:rFonts w:asciiTheme="minorHAnsi" w:eastAsiaTheme="minorEastAsia" w:hAnsiTheme="minorHAnsi" w:cstheme="minorBidi"/>
          <w:kern w:val="2"/>
          <w:sz w:val="24"/>
          <w:szCs w:val="24"/>
          <w:lang w:eastAsia="zh-CN"/>
          <w14:ligatures w14:val="standardContextual"/>
        </w:rPr>
        <w:tab/>
      </w:r>
      <w:r>
        <w:rPr>
          <w:lang w:eastAsia="zh-CN"/>
        </w:rPr>
        <w:t>Resource Standard Methods</w:t>
      </w:r>
      <w:r>
        <w:tab/>
      </w:r>
      <w:r>
        <w:fldChar w:fldCharType="begin"/>
      </w:r>
      <w:r>
        <w:instrText xml:space="preserve"> PAGEREF _Toc207607662 \h </w:instrText>
      </w:r>
      <w:r>
        <w:fldChar w:fldCharType="separate"/>
      </w:r>
      <w:r>
        <w:t>42</w:t>
      </w:r>
      <w:r>
        <w:fldChar w:fldCharType="end"/>
      </w:r>
    </w:p>
    <w:p w14:paraId="25320488" w14:textId="16B5856F" w:rsidR="007D21CB" w:rsidRDefault="007D21CB">
      <w:pPr>
        <w:pStyle w:val="TOC5"/>
        <w:rPr>
          <w:rFonts w:asciiTheme="minorHAnsi" w:eastAsiaTheme="minorEastAsia" w:hAnsiTheme="minorHAnsi" w:cstheme="minorBidi"/>
          <w:kern w:val="2"/>
          <w:sz w:val="24"/>
          <w:szCs w:val="24"/>
          <w:lang w:eastAsia="zh-CN"/>
          <w14:ligatures w14:val="standardContextual"/>
        </w:rPr>
      </w:pPr>
      <w:r>
        <w:t>7.1.3.3.4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_Toc207607663 \h </w:instrText>
      </w:r>
      <w:r>
        <w:fldChar w:fldCharType="separate"/>
      </w:r>
      <w:r>
        <w:t>44</w:t>
      </w:r>
      <w:r>
        <w:fldChar w:fldCharType="end"/>
      </w:r>
    </w:p>
    <w:p w14:paraId="0AE49E64" w14:textId="639D8755" w:rsidR="007D21CB" w:rsidRDefault="007D21CB">
      <w:pPr>
        <w:pStyle w:val="TOC4"/>
        <w:rPr>
          <w:rFonts w:asciiTheme="minorHAnsi" w:eastAsiaTheme="minorEastAsia" w:hAnsiTheme="minorHAnsi" w:cstheme="minorBidi"/>
          <w:kern w:val="2"/>
          <w:sz w:val="24"/>
          <w:szCs w:val="24"/>
          <w:lang w:eastAsia="zh-CN"/>
          <w14:ligatures w14:val="standardContextual"/>
        </w:rPr>
      </w:pPr>
      <w:r>
        <w:t>7.1.3.4</w:t>
      </w:r>
      <w:r>
        <w:rPr>
          <w:rFonts w:asciiTheme="minorHAnsi" w:eastAsiaTheme="minorEastAsia" w:hAnsiTheme="minorHAnsi" w:cstheme="minorBidi"/>
          <w:kern w:val="2"/>
          <w:sz w:val="24"/>
          <w:szCs w:val="24"/>
          <w:lang w:eastAsia="zh-CN"/>
          <w14:ligatures w14:val="standardContextual"/>
        </w:rPr>
        <w:tab/>
      </w:r>
      <w:r>
        <w:t>Resource: LMC Configurations</w:t>
      </w:r>
      <w:r>
        <w:tab/>
      </w:r>
      <w:r>
        <w:fldChar w:fldCharType="begin"/>
      </w:r>
      <w:r>
        <w:instrText xml:space="preserve"> PAGEREF _Toc207607664 \h </w:instrText>
      </w:r>
      <w:r>
        <w:fldChar w:fldCharType="separate"/>
      </w:r>
      <w:r>
        <w:t>45</w:t>
      </w:r>
      <w:r>
        <w:fldChar w:fldCharType="end"/>
      </w:r>
    </w:p>
    <w:p w14:paraId="7F9D12A7" w14:textId="7C345FF6"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7.1.3.4.1</w:t>
      </w:r>
      <w:r>
        <w:rPr>
          <w:rFonts w:asciiTheme="minorHAnsi" w:eastAsiaTheme="minorEastAsia" w:hAnsiTheme="minorHAnsi" w:cstheme="minorBidi"/>
          <w:kern w:val="2"/>
          <w:sz w:val="24"/>
          <w:szCs w:val="24"/>
          <w:lang w:eastAsia="zh-CN"/>
          <w14:ligatures w14:val="standardContextual"/>
        </w:rPr>
        <w:tab/>
      </w:r>
      <w:r w:rsidRPr="0030724E">
        <w:t>Description</w:t>
      </w:r>
      <w:r>
        <w:tab/>
      </w:r>
      <w:r>
        <w:fldChar w:fldCharType="begin"/>
      </w:r>
      <w:r>
        <w:instrText xml:space="preserve"> PAGEREF _Toc207607665 \h </w:instrText>
      </w:r>
      <w:r>
        <w:fldChar w:fldCharType="separate"/>
      </w:r>
      <w:r>
        <w:t>45</w:t>
      </w:r>
      <w:r>
        <w:fldChar w:fldCharType="end"/>
      </w:r>
    </w:p>
    <w:p w14:paraId="47E196F0" w14:textId="7194E6B3" w:rsidR="007D21CB" w:rsidRDefault="007D21CB">
      <w:pPr>
        <w:pStyle w:val="TOC5"/>
        <w:rPr>
          <w:rFonts w:asciiTheme="minorHAnsi" w:eastAsiaTheme="minorEastAsia" w:hAnsiTheme="minorHAnsi" w:cstheme="minorBidi"/>
          <w:kern w:val="2"/>
          <w:sz w:val="24"/>
          <w:szCs w:val="24"/>
          <w:lang w:eastAsia="zh-CN"/>
          <w14:ligatures w14:val="standardContextual"/>
        </w:rPr>
      </w:pPr>
      <w:r>
        <w:t>7.1.3.4.2</w:t>
      </w:r>
      <w:r>
        <w:rPr>
          <w:rFonts w:asciiTheme="minorHAnsi" w:eastAsiaTheme="minorEastAsia" w:hAnsiTheme="minorHAnsi" w:cstheme="minorBidi"/>
          <w:kern w:val="2"/>
          <w:sz w:val="24"/>
          <w:szCs w:val="24"/>
          <w:lang w:eastAsia="zh-CN"/>
          <w14:ligatures w14:val="standardContextual"/>
        </w:rPr>
        <w:tab/>
      </w:r>
      <w:r>
        <w:t>Resource Definition</w:t>
      </w:r>
      <w:r>
        <w:tab/>
      </w:r>
      <w:r>
        <w:fldChar w:fldCharType="begin"/>
      </w:r>
      <w:r>
        <w:instrText xml:space="preserve"> PAGEREF _Toc207607666 \h </w:instrText>
      </w:r>
      <w:r>
        <w:fldChar w:fldCharType="separate"/>
      </w:r>
      <w:r>
        <w:t>45</w:t>
      </w:r>
      <w:r>
        <w:fldChar w:fldCharType="end"/>
      </w:r>
    </w:p>
    <w:p w14:paraId="34686236" w14:textId="15EF6781"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7.1.3.4</w:t>
      </w:r>
      <w:r>
        <w:t>.3</w:t>
      </w:r>
      <w:r>
        <w:rPr>
          <w:rFonts w:asciiTheme="minorHAnsi" w:eastAsiaTheme="minorEastAsia" w:hAnsiTheme="minorHAnsi" w:cstheme="minorBidi"/>
          <w:kern w:val="2"/>
          <w:sz w:val="24"/>
          <w:szCs w:val="24"/>
          <w:lang w:eastAsia="zh-CN"/>
          <w14:ligatures w14:val="standardContextual"/>
        </w:rPr>
        <w:tab/>
      </w:r>
      <w:r>
        <w:t>Resource Standard Methods</w:t>
      </w:r>
      <w:r>
        <w:tab/>
      </w:r>
      <w:r>
        <w:fldChar w:fldCharType="begin"/>
      </w:r>
      <w:r>
        <w:instrText xml:space="preserve"> PAGEREF _Toc207607667 \h </w:instrText>
      </w:r>
      <w:r>
        <w:fldChar w:fldCharType="separate"/>
      </w:r>
      <w:r>
        <w:t>45</w:t>
      </w:r>
      <w:r>
        <w:fldChar w:fldCharType="end"/>
      </w:r>
    </w:p>
    <w:p w14:paraId="238C701C" w14:textId="0BB576D4" w:rsidR="007D21CB" w:rsidRDefault="007D21CB">
      <w:pPr>
        <w:pStyle w:val="TOC5"/>
        <w:rPr>
          <w:rFonts w:asciiTheme="minorHAnsi" w:eastAsiaTheme="minorEastAsia" w:hAnsiTheme="minorHAnsi" w:cstheme="minorBidi"/>
          <w:kern w:val="2"/>
          <w:sz w:val="24"/>
          <w:szCs w:val="24"/>
          <w:lang w:eastAsia="zh-CN"/>
          <w14:ligatures w14:val="standardContextual"/>
        </w:rPr>
      </w:pPr>
      <w:r>
        <w:t>7.1.3.4.4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_Toc207607668 \h </w:instrText>
      </w:r>
      <w:r>
        <w:fldChar w:fldCharType="separate"/>
      </w:r>
      <w:r>
        <w:t>45</w:t>
      </w:r>
      <w:r>
        <w:fldChar w:fldCharType="end"/>
      </w:r>
    </w:p>
    <w:p w14:paraId="5DB5A861" w14:textId="4713B86E" w:rsidR="007D21CB" w:rsidRDefault="007D21CB">
      <w:pPr>
        <w:pStyle w:val="TOC4"/>
        <w:rPr>
          <w:rFonts w:asciiTheme="minorHAnsi" w:eastAsiaTheme="minorEastAsia" w:hAnsiTheme="minorHAnsi" w:cstheme="minorBidi"/>
          <w:kern w:val="2"/>
          <w:sz w:val="24"/>
          <w:szCs w:val="24"/>
          <w:lang w:eastAsia="zh-CN"/>
          <w14:ligatures w14:val="standardContextual"/>
        </w:rPr>
      </w:pPr>
      <w:r>
        <w:t>7.1.3.5</w:t>
      </w:r>
      <w:r>
        <w:rPr>
          <w:rFonts w:asciiTheme="minorHAnsi" w:eastAsiaTheme="minorEastAsia" w:hAnsiTheme="minorHAnsi" w:cstheme="minorBidi"/>
          <w:kern w:val="2"/>
          <w:sz w:val="24"/>
          <w:szCs w:val="24"/>
          <w:lang w:eastAsia="zh-CN"/>
          <w14:ligatures w14:val="standardContextual"/>
        </w:rPr>
        <w:tab/>
      </w:r>
      <w:r>
        <w:t>Resource: LMC Location Reports</w:t>
      </w:r>
      <w:r>
        <w:tab/>
      </w:r>
      <w:r>
        <w:fldChar w:fldCharType="begin"/>
      </w:r>
      <w:r>
        <w:instrText xml:space="preserve"> PAGEREF _Toc207607669 \h </w:instrText>
      </w:r>
      <w:r>
        <w:fldChar w:fldCharType="separate"/>
      </w:r>
      <w:r>
        <w:t>46</w:t>
      </w:r>
      <w:r>
        <w:fldChar w:fldCharType="end"/>
      </w:r>
    </w:p>
    <w:p w14:paraId="1D0972A6" w14:textId="738E711C"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7.1.3.5.1</w:t>
      </w:r>
      <w:r>
        <w:rPr>
          <w:rFonts w:asciiTheme="minorHAnsi" w:eastAsiaTheme="minorEastAsia" w:hAnsiTheme="minorHAnsi" w:cstheme="minorBidi"/>
          <w:kern w:val="2"/>
          <w:sz w:val="24"/>
          <w:szCs w:val="24"/>
          <w:lang w:eastAsia="zh-CN"/>
          <w14:ligatures w14:val="standardContextual"/>
        </w:rPr>
        <w:tab/>
      </w:r>
      <w:r w:rsidRPr="0030724E">
        <w:t>Description</w:t>
      </w:r>
      <w:r>
        <w:tab/>
      </w:r>
      <w:r>
        <w:fldChar w:fldCharType="begin"/>
      </w:r>
      <w:r>
        <w:instrText xml:space="preserve"> PAGEREF _Toc207607670 \h </w:instrText>
      </w:r>
      <w:r>
        <w:fldChar w:fldCharType="separate"/>
      </w:r>
      <w:r>
        <w:t>46</w:t>
      </w:r>
      <w:r>
        <w:fldChar w:fldCharType="end"/>
      </w:r>
    </w:p>
    <w:p w14:paraId="0E8002E1" w14:textId="2EAE72C8" w:rsidR="007D21CB" w:rsidRDefault="007D21CB">
      <w:pPr>
        <w:pStyle w:val="TOC5"/>
        <w:rPr>
          <w:rFonts w:asciiTheme="minorHAnsi" w:eastAsiaTheme="minorEastAsia" w:hAnsiTheme="minorHAnsi" w:cstheme="minorBidi"/>
          <w:kern w:val="2"/>
          <w:sz w:val="24"/>
          <w:szCs w:val="24"/>
          <w:lang w:eastAsia="zh-CN"/>
          <w14:ligatures w14:val="standardContextual"/>
        </w:rPr>
      </w:pPr>
      <w:r>
        <w:t>7.1.3.5.2</w:t>
      </w:r>
      <w:r>
        <w:rPr>
          <w:rFonts w:asciiTheme="minorHAnsi" w:eastAsiaTheme="minorEastAsia" w:hAnsiTheme="minorHAnsi" w:cstheme="minorBidi"/>
          <w:kern w:val="2"/>
          <w:sz w:val="24"/>
          <w:szCs w:val="24"/>
          <w:lang w:eastAsia="zh-CN"/>
          <w14:ligatures w14:val="standardContextual"/>
        </w:rPr>
        <w:tab/>
      </w:r>
      <w:r>
        <w:t>Resource Definition</w:t>
      </w:r>
      <w:r>
        <w:tab/>
      </w:r>
      <w:r>
        <w:fldChar w:fldCharType="begin"/>
      </w:r>
      <w:r>
        <w:instrText xml:space="preserve"> PAGEREF _Toc207607671 \h </w:instrText>
      </w:r>
      <w:r>
        <w:fldChar w:fldCharType="separate"/>
      </w:r>
      <w:r>
        <w:t>46</w:t>
      </w:r>
      <w:r>
        <w:fldChar w:fldCharType="end"/>
      </w:r>
    </w:p>
    <w:p w14:paraId="5FFB2A88" w14:textId="526C17C9"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7.1.3.5</w:t>
      </w:r>
      <w:r>
        <w:t>.3</w:t>
      </w:r>
      <w:r>
        <w:rPr>
          <w:rFonts w:asciiTheme="minorHAnsi" w:eastAsiaTheme="minorEastAsia" w:hAnsiTheme="minorHAnsi" w:cstheme="minorBidi"/>
          <w:kern w:val="2"/>
          <w:sz w:val="24"/>
          <w:szCs w:val="24"/>
          <w:lang w:eastAsia="zh-CN"/>
          <w14:ligatures w14:val="standardContextual"/>
        </w:rPr>
        <w:tab/>
      </w:r>
      <w:r>
        <w:t>Resource Standard Methods</w:t>
      </w:r>
      <w:r>
        <w:tab/>
      </w:r>
      <w:r>
        <w:fldChar w:fldCharType="begin"/>
      </w:r>
      <w:r>
        <w:instrText xml:space="preserve"> PAGEREF _Toc207607672 \h </w:instrText>
      </w:r>
      <w:r>
        <w:fldChar w:fldCharType="separate"/>
      </w:r>
      <w:r>
        <w:t>46</w:t>
      </w:r>
      <w:r>
        <w:fldChar w:fldCharType="end"/>
      </w:r>
    </w:p>
    <w:p w14:paraId="419B9778" w14:textId="06FFF5C5" w:rsidR="007D21CB" w:rsidRDefault="007D21CB">
      <w:pPr>
        <w:pStyle w:val="TOC5"/>
        <w:rPr>
          <w:rFonts w:asciiTheme="minorHAnsi" w:eastAsiaTheme="minorEastAsia" w:hAnsiTheme="minorHAnsi" w:cstheme="minorBidi"/>
          <w:kern w:val="2"/>
          <w:sz w:val="24"/>
          <w:szCs w:val="24"/>
          <w:lang w:eastAsia="zh-CN"/>
          <w14:ligatures w14:val="standardContextual"/>
        </w:rPr>
      </w:pPr>
      <w:r>
        <w:t>7.1.3.5.4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_Toc207607673 \h </w:instrText>
      </w:r>
      <w:r>
        <w:fldChar w:fldCharType="separate"/>
      </w:r>
      <w:r>
        <w:t>47</w:t>
      </w:r>
      <w:r>
        <w:fldChar w:fldCharType="end"/>
      </w:r>
    </w:p>
    <w:p w14:paraId="090EBE4C" w14:textId="015736CA" w:rsidR="007D21CB" w:rsidRDefault="007D21CB">
      <w:pPr>
        <w:pStyle w:val="TOC3"/>
        <w:rPr>
          <w:rFonts w:asciiTheme="minorHAnsi" w:eastAsiaTheme="minorEastAsia" w:hAnsiTheme="minorHAnsi" w:cstheme="minorBidi"/>
          <w:kern w:val="2"/>
          <w:sz w:val="24"/>
          <w:szCs w:val="24"/>
          <w:lang w:eastAsia="zh-CN"/>
          <w14:ligatures w14:val="standardContextual"/>
        </w:rPr>
      </w:pPr>
      <w:r>
        <w:t>7.1.4</w:t>
      </w:r>
      <w:r>
        <w:rPr>
          <w:rFonts w:asciiTheme="minorHAnsi" w:eastAsiaTheme="minorEastAsia" w:hAnsiTheme="minorHAnsi" w:cstheme="minorBidi"/>
          <w:kern w:val="2"/>
          <w:sz w:val="24"/>
          <w:szCs w:val="24"/>
          <w:lang w:eastAsia="zh-CN"/>
          <w14:ligatures w14:val="standardContextual"/>
        </w:rPr>
        <w:tab/>
      </w:r>
      <w:r>
        <w:t>Custom Operations without associated resources</w:t>
      </w:r>
      <w:r>
        <w:tab/>
      </w:r>
      <w:r>
        <w:fldChar w:fldCharType="begin"/>
      </w:r>
      <w:r>
        <w:instrText xml:space="preserve"> PAGEREF _Toc207607674 \h </w:instrText>
      </w:r>
      <w:r>
        <w:fldChar w:fldCharType="separate"/>
      </w:r>
      <w:r>
        <w:t>47</w:t>
      </w:r>
      <w:r>
        <w:fldChar w:fldCharType="end"/>
      </w:r>
    </w:p>
    <w:p w14:paraId="15A72C13" w14:textId="16B1B36C" w:rsidR="007D21CB" w:rsidRDefault="007D21CB">
      <w:pPr>
        <w:pStyle w:val="TOC3"/>
        <w:rPr>
          <w:rFonts w:asciiTheme="minorHAnsi" w:eastAsiaTheme="minorEastAsia" w:hAnsiTheme="minorHAnsi" w:cstheme="minorBidi"/>
          <w:kern w:val="2"/>
          <w:sz w:val="24"/>
          <w:szCs w:val="24"/>
          <w:lang w:eastAsia="zh-CN"/>
          <w14:ligatures w14:val="standardContextual"/>
        </w:rPr>
      </w:pPr>
      <w:r>
        <w:t>7.1.5</w:t>
      </w:r>
      <w:r>
        <w:rPr>
          <w:rFonts w:asciiTheme="minorHAnsi" w:eastAsiaTheme="minorEastAsia" w:hAnsiTheme="minorHAnsi" w:cstheme="minorBidi"/>
          <w:kern w:val="2"/>
          <w:sz w:val="24"/>
          <w:szCs w:val="24"/>
          <w:lang w:eastAsia="zh-CN"/>
          <w14:ligatures w14:val="standardContextual"/>
        </w:rPr>
        <w:tab/>
      </w:r>
      <w:r>
        <w:t>Notifications</w:t>
      </w:r>
      <w:r>
        <w:tab/>
      </w:r>
      <w:r>
        <w:fldChar w:fldCharType="begin"/>
      </w:r>
      <w:r>
        <w:instrText xml:space="preserve"> PAGEREF _Toc207607675 \h </w:instrText>
      </w:r>
      <w:r>
        <w:fldChar w:fldCharType="separate"/>
      </w:r>
      <w:r>
        <w:t>47</w:t>
      </w:r>
      <w:r>
        <w:fldChar w:fldCharType="end"/>
      </w:r>
    </w:p>
    <w:p w14:paraId="49528CCC" w14:textId="50EB29AD" w:rsidR="007D21CB" w:rsidRDefault="007D21CB">
      <w:pPr>
        <w:pStyle w:val="TOC4"/>
        <w:rPr>
          <w:rFonts w:asciiTheme="minorHAnsi" w:eastAsiaTheme="minorEastAsia" w:hAnsiTheme="minorHAnsi" w:cstheme="minorBidi"/>
          <w:kern w:val="2"/>
          <w:sz w:val="24"/>
          <w:szCs w:val="24"/>
          <w:lang w:eastAsia="zh-CN"/>
          <w14:ligatures w14:val="standardContextual"/>
        </w:rPr>
      </w:pPr>
      <w:r>
        <w:t>7.1.5.1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_Toc207607676 \h </w:instrText>
      </w:r>
      <w:r>
        <w:fldChar w:fldCharType="separate"/>
      </w:r>
      <w:r>
        <w:t>47</w:t>
      </w:r>
      <w:r>
        <w:fldChar w:fldCharType="end"/>
      </w:r>
    </w:p>
    <w:p w14:paraId="7EF05B47" w14:textId="78639B44" w:rsidR="007D21CB" w:rsidRDefault="007D21CB">
      <w:pPr>
        <w:pStyle w:val="TOC4"/>
        <w:rPr>
          <w:rFonts w:asciiTheme="minorHAnsi" w:eastAsiaTheme="minorEastAsia" w:hAnsiTheme="minorHAnsi" w:cstheme="minorBidi"/>
          <w:kern w:val="2"/>
          <w:sz w:val="24"/>
          <w:szCs w:val="24"/>
          <w:lang w:eastAsia="zh-CN"/>
          <w14:ligatures w14:val="standardContextual"/>
        </w:rPr>
      </w:pPr>
      <w:r>
        <w:rPr>
          <w:lang w:eastAsia="zh-CN"/>
        </w:rPr>
        <w:t>7.1.5.2</w:t>
      </w:r>
      <w:r>
        <w:rPr>
          <w:rFonts w:asciiTheme="minorHAnsi" w:eastAsiaTheme="minorEastAsia" w:hAnsiTheme="minorHAnsi" w:cstheme="minorBidi"/>
          <w:kern w:val="2"/>
          <w:sz w:val="24"/>
          <w:szCs w:val="24"/>
          <w:lang w:eastAsia="zh-CN"/>
          <w14:ligatures w14:val="standardContextual"/>
        </w:rPr>
        <w:tab/>
      </w:r>
      <w:r>
        <w:rPr>
          <w:lang w:eastAsia="zh-CN"/>
        </w:rPr>
        <w:t>ConfigurationNotify notification</w:t>
      </w:r>
      <w:r>
        <w:tab/>
      </w:r>
      <w:r>
        <w:fldChar w:fldCharType="begin"/>
      </w:r>
      <w:r>
        <w:instrText xml:space="preserve"> PAGEREF _Toc207607677 \h </w:instrText>
      </w:r>
      <w:r>
        <w:fldChar w:fldCharType="separate"/>
      </w:r>
      <w:r>
        <w:t>47</w:t>
      </w:r>
      <w:r>
        <w:fldChar w:fldCharType="end"/>
      </w:r>
    </w:p>
    <w:p w14:paraId="65EAA595" w14:textId="19E3C7A6"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7.1.5.2.1</w:t>
      </w:r>
      <w:r>
        <w:rPr>
          <w:rFonts w:asciiTheme="minorHAnsi" w:eastAsiaTheme="minorEastAsia" w:hAnsiTheme="minorHAnsi" w:cstheme="minorBidi"/>
          <w:kern w:val="2"/>
          <w:sz w:val="24"/>
          <w:szCs w:val="24"/>
          <w:lang w:eastAsia="zh-CN"/>
          <w14:ligatures w14:val="standardContextual"/>
        </w:rPr>
        <w:tab/>
      </w:r>
      <w:r>
        <w:rPr>
          <w:lang w:eastAsia="zh-CN"/>
        </w:rPr>
        <w:t>Description</w:t>
      </w:r>
      <w:r>
        <w:tab/>
      </w:r>
      <w:r>
        <w:fldChar w:fldCharType="begin"/>
      </w:r>
      <w:r>
        <w:instrText xml:space="preserve"> PAGEREF _Toc207607678 \h </w:instrText>
      </w:r>
      <w:r>
        <w:fldChar w:fldCharType="separate"/>
      </w:r>
      <w:r>
        <w:t>47</w:t>
      </w:r>
      <w:r>
        <w:fldChar w:fldCharType="end"/>
      </w:r>
    </w:p>
    <w:p w14:paraId="75DF2974" w14:textId="01881A4A"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lastRenderedPageBreak/>
        <w:t>7.1.5.2.2</w:t>
      </w:r>
      <w:r>
        <w:rPr>
          <w:rFonts w:asciiTheme="minorHAnsi" w:eastAsiaTheme="minorEastAsia" w:hAnsiTheme="minorHAnsi" w:cstheme="minorBidi"/>
          <w:kern w:val="2"/>
          <w:sz w:val="24"/>
          <w:szCs w:val="24"/>
          <w:lang w:eastAsia="zh-CN"/>
          <w14:ligatures w14:val="standardContextual"/>
        </w:rPr>
        <w:tab/>
      </w:r>
      <w:r>
        <w:rPr>
          <w:lang w:eastAsia="zh-CN"/>
        </w:rPr>
        <w:t>Target URI</w:t>
      </w:r>
      <w:r>
        <w:tab/>
      </w:r>
      <w:r>
        <w:fldChar w:fldCharType="begin"/>
      </w:r>
      <w:r>
        <w:instrText xml:space="preserve"> PAGEREF _Toc207607679 \h </w:instrText>
      </w:r>
      <w:r>
        <w:fldChar w:fldCharType="separate"/>
      </w:r>
      <w:r>
        <w:t>47</w:t>
      </w:r>
      <w:r>
        <w:fldChar w:fldCharType="end"/>
      </w:r>
    </w:p>
    <w:p w14:paraId="0D464FAA" w14:textId="1147B5E6"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7.1.5.2</w:t>
      </w:r>
      <w:r>
        <w:t>.3</w:t>
      </w:r>
      <w:r>
        <w:rPr>
          <w:rFonts w:asciiTheme="minorHAnsi" w:eastAsiaTheme="minorEastAsia" w:hAnsiTheme="minorHAnsi" w:cstheme="minorBidi"/>
          <w:kern w:val="2"/>
          <w:sz w:val="24"/>
          <w:szCs w:val="24"/>
          <w:lang w:eastAsia="zh-CN"/>
          <w14:ligatures w14:val="standardContextual"/>
        </w:rPr>
        <w:tab/>
      </w:r>
      <w:r>
        <w:t>Standard Methods</w:t>
      </w:r>
      <w:r>
        <w:tab/>
      </w:r>
      <w:r>
        <w:fldChar w:fldCharType="begin"/>
      </w:r>
      <w:r>
        <w:instrText xml:space="preserve"> PAGEREF _Toc207607680 \h </w:instrText>
      </w:r>
      <w:r>
        <w:fldChar w:fldCharType="separate"/>
      </w:r>
      <w:r>
        <w:t>47</w:t>
      </w:r>
      <w:r>
        <w:fldChar w:fldCharType="end"/>
      </w:r>
    </w:p>
    <w:p w14:paraId="5D6ADE6F" w14:textId="0880C095" w:rsidR="007D21CB" w:rsidRDefault="007D21CB">
      <w:pPr>
        <w:pStyle w:val="TOC4"/>
        <w:rPr>
          <w:rFonts w:asciiTheme="minorHAnsi" w:eastAsiaTheme="minorEastAsia" w:hAnsiTheme="minorHAnsi" w:cstheme="minorBidi"/>
          <w:kern w:val="2"/>
          <w:sz w:val="24"/>
          <w:szCs w:val="24"/>
          <w:lang w:eastAsia="zh-CN"/>
          <w14:ligatures w14:val="standardContextual"/>
        </w:rPr>
      </w:pPr>
      <w:r>
        <w:rPr>
          <w:lang w:eastAsia="zh-CN"/>
        </w:rPr>
        <w:t>7.1.5.3</w:t>
      </w:r>
      <w:r>
        <w:rPr>
          <w:rFonts w:asciiTheme="minorHAnsi" w:eastAsiaTheme="minorEastAsia" w:hAnsiTheme="minorHAnsi" w:cstheme="minorBidi"/>
          <w:kern w:val="2"/>
          <w:sz w:val="24"/>
          <w:szCs w:val="24"/>
          <w:lang w:eastAsia="zh-CN"/>
          <w14:ligatures w14:val="standardContextual"/>
        </w:rPr>
        <w:tab/>
      </w:r>
      <w:r>
        <w:rPr>
          <w:lang w:eastAsia="zh-CN"/>
        </w:rPr>
        <w:t>LocationReportRequest notification</w:t>
      </w:r>
      <w:r>
        <w:tab/>
      </w:r>
      <w:r>
        <w:fldChar w:fldCharType="begin"/>
      </w:r>
      <w:r>
        <w:instrText xml:space="preserve"> PAGEREF _Toc207607681 \h </w:instrText>
      </w:r>
      <w:r>
        <w:fldChar w:fldCharType="separate"/>
      </w:r>
      <w:r>
        <w:t>48</w:t>
      </w:r>
      <w:r>
        <w:fldChar w:fldCharType="end"/>
      </w:r>
    </w:p>
    <w:p w14:paraId="67E43292" w14:textId="24AD17C2"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7.1.5.3.1</w:t>
      </w:r>
      <w:r>
        <w:rPr>
          <w:rFonts w:asciiTheme="minorHAnsi" w:eastAsiaTheme="minorEastAsia" w:hAnsiTheme="minorHAnsi" w:cstheme="minorBidi"/>
          <w:kern w:val="2"/>
          <w:sz w:val="24"/>
          <w:szCs w:val="24"/>
          <w:lang w:eastAsia="zh-CN"/>
          <w14:ligatures w14:val="standardContextual"/>
        </w:rPr>
        <w:tab/>
      </w:r>
      <w:r>
        <w:rPr>
          <w:lang w:eastAsia="zh-CN"/>
        </w:rPr>
        <w:t>Description</w:t>
      </w:r>
      <w:r>
        <w:tab/>
      </w:r>
      <w:r>
        <w:fldChar w:fldCharType="begin"/>
      </w:r>
      <w:r>
        <w:instrText xml:space="preserve"> PAGEREF _Toc207607682 \h </w:instrText>
      </w:r>
      <w:r>
        <w:fldChar w:fldCharType="separate"/>
      </w:r>
      <w:r>
        <w:t>48</w:t>
      </w:r>
      <w:r>
        <w:fldChar w:fldCharType="end"/>
      </w:r>
    </w:p>
    <w:p w14:paraId="3874FA9C" w14:textId="6F215869"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7.1.5.3.2</w:t>
      </w:r>
      <w:r>
        <w:rPr>
          <w:rFonts w:asciiTheme="minorHAnsi" w:eastAsiaTheme="minorEastAsia" w:hAnsiTheme="minorHAnsi" w:cstheme="minorBidi"/>
          <w:kern w:val="2"/>
          <w:sz w:val="24"/>
          <w:szCs w:val="24"/>
          <w:lang w:eastAsia="zh-CN"/>
          <w14:ligatures w14:val="standardContextual"/>
        </w:rPr>
        <w:tab/>
      </w:r>
      <w:r>
        <w:rPr>
          <w:lang w:eastAsia="zh-CN"/>
        </w:rPr>
        <w:t>Target URI</w:t>
      </w:r>
      <w:r>
        <w:tab/>
      </w:r>
      <w:r>
        <w:fldChar w:fldCharType="begin"/>
      </w:r>
      <w:r>
        <w:instrText xml:space="preserve"> PAGEREF _Toc207607683 \h </w:instrText>
      </w:r>
      <w:r>
        <w:fldChar w:fldCharType="separate"/>
      </w:r>
      <w:r>
        <w:t>48</w:t>
      </w:r>
      <w:r>
        <w:fldChar w:fldCharType="end"/>
      </w:r>
    </w:p>
    <w:p w14:paraId="7ABEF7E7" w14:textId="3AE70223"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7.1.5.3</w:t>
      </w:r>
      <w:r>
        <w:t>.3</w:t>
      </w:r>
      <w:r>
        <w:rPr>
          <w:rFonts w:asciiTheme="minorHAnsi" w:eastAsiaTheme="minorEastAsia" w:hAnsiTheme="minorHAnsi" w:cstheme="minorBidi"/>
          <w:kern w:val="2"/>
          <w:sz w:val="24"/>
          <w:szCs w:val="24"/>
          <w:lang w:eastAsia="zh-CN"/>
          <w14:ligatures w14:val="standardContextual"/>
        </w:rPr>
        <w:tab/>
      </w:r>
      <w:r>
        <w:t>Standard Methods</w:t>
      </w:r>
      <w:r>
        <w:tab/>
      </w:r>
      <w:r>
        <w:fldChar w:fldCharType="begin"/>
      </w:r>
      <w:r>
        <w:instrText xml:space="preserve"> PAGEREF _Toc207607684 \h </w:instrText>
      </w:r>
      <w:r>
        <w:fldChar w:fldCharType="separate"/>
      </w:r>
      <w:r>
        <w:t>48</w:t>
      </w:r>
      <w:r>
        <w:fldChar w:fldCharType="end"/>
      </w:r>
    </w:p>
    <w:p w14:paraId="0B3952D4" w14:textId="6A8C9E57" w:rsidR="007D21CB" w:rsidRDefault="007D21CB">
      <w:pPr>
        <w:pStyle w:val="TOC3"/>
        <w:rPr>
          <w:rFonts w:asciiTheme="minorHAnsi" w:eastAsiaTheme="minorEastAsia" w:hAnsiTheme="minorHAnsi" w:cstheme="minorBidi"/>
          <w:kern w:val="2"/>
          <w:sz w:val="24"/>
          <w:szCs w:val="24"/>
          <w:lang w:eastAsia="zh-CN"/>
          <w14:ligatures w14:val="standardContextual"/>
        </w:rPr>
      </w:pPr>
      <w:r>
        <w:t>7.1.6</w:t>
      </w:r>
      <w:r>
        <w:rPr>
          <w:rFonts w:asciiTheme="minorHAnsi" w:eastAsiaTheme="minorEastAsia" w:hAnsiTheme="minorHAnsi" w:cstheme="minorBidi"/>
          <w:kern w:val="2"/>
          <w:sz w:val="24"/>
          <w:szCs w:val="24"/>
          <w:lang w:eastAsia="zh-CN"/>
          <w14:ligatures w14:val="standardContextual"/>
        </w:rPr>
        <w:tab/>
      </w:r>
      <w:r>
        <w:t>Data Model</w:t>
      </w:r>
      <w:r>
        <w:tab/>
      </w:r>
      <w:r>
        <w:fldChar w:fldCharType="begin"/>
      </w:r>
      <w:r>
        <w:instrText xml:space="preserve"> PAGEREF _Toc207607685 \h </w:instrText>
      </w:r>
      <w:r>
        <w:fldChar w:fldCharType="separate"/>
      </w:r>
      <w:r>
        <w:t>48</w:t>
      </w:r>
      <w:r>
        <w:fldChar w:fldCharType="end"/>
      </w:r>
    </w:p>
    <w:p w14:paraId="312B56E0" w14:textId="2B7B3015" w:rsidR="007D21CB" w:rsidRDefault="007D21CB">
      <w:pPr>
        <w:pStyle w:val="TOC4"/>
        <w:rPr>
          <w:rFonts w:asciiTheme="minorHAnsi" w:eastAsiaTheme="minorEastAsia" w:hAnsiTheme="minorHAnsi" w:cstheme="minorBidi"/>
          <w:kern w:val="2"/>
          <w:sz w:val="24"/>
          <w:szCs w:val="24"/>
          <w:lang w:eastAsia="zh-CN"/>
          <w14:ligatures w14:val="standardContextual"/>
        </w:rPr>
      </w:pPr>
      <w:r>
        <w:t>7.1.6.1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_Toc207607686 \h </w:instrText>
      </w:r>
      <w:r>
        <w:fldChar w:fldCharType="separate"/>
      </w:r>
      <w:r>
        <w:t>48</w:t>
      </w:r>
      <w:r>
        <w:fldChar w:fldCharType="end"/>
      </w:r>
    </w:p>
    <w:p w14:paraId="66B08A44" w14:textId="310618E9"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93443B">
        <w:rPr>
          <w:lang w:val="en-US"/>
        </w:rPr>
        <w:t>7.1.6.2</w:t>
      </w:r>
      <w:r>
        <w:rPr>
          <w:rFonts w:asciiTheme="minorHAnsi" w:eastAsiaTheme="minorEastAsia" w:hAnsiTheme="minorHAnsi" w:cstheme="minorBidi"/>
          <w:kern w:val="2"/>
          <w:sz w:val="24"/>
          <w:szCs w:val="24"/>
          <w:lang w:eastAsia="zh-CN"/>
          <w14:ligatures w14:val="standardContextual"/>
        </w:rPr>
        <w:tab/>
      </w:r>
      <w:r w:rsidRPr="0093443B">
        <w:rPr>
          <w:lang w:val="en-US"/>
        </w:rPr>
        <w:t>Structured data types</w:t>
      </w:r>
      <w:r>
        <w:tab/>
      </w:r>
      <w:r>
        <w:fldChar w:fldCharType="begin"/>
      </w:r>
      <w:r>
        <w:instrText xml:space="preserve"> PAGEREF _Toc207607687 \h </w:instrText>
      </w:r>
      <w:r>
        <w:fldChar w:fldCharType="separate"/>
      </w:r>
      <w:r>
        <w:t>49</w:t>
      </w:r>
      <w:r>
        <w:fldChar w:fldCharType="end"/>
      </w:r>
    </w:p>
    <w:p w14:paraId="1DB54A11" w14:textId="784BF021" w:rsidR="007D21CB" w:rsidRDefault="007D21CB">
      <w:pPr>
        <w:pStyle w:val="TOC5"/>
        <w:rPr>
          <w:rFonts w:asciiTheme="minorHAnsi" w:eastAsiaTheme="minorEastAsia" w:hAnsiTheme="minorHAnsi" w:cstheme="minorBidi"/>
          <w:kern w:val="2"/>
          <w:sz w:val="24"/>
          <w:szCs w:val="24"/>
          <w:lang w:eastAsia="zh-CN"/>
          <w14:ligatures w14:val="standardContextual"/>
        </w:rPr>
      </w:pPr>
      <w:r>
        <w:t>7.1.6.2.1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_Toc207607688 \h </w:instrText>
      </w:r>
      <w:r>
        <w:fldChar w:fldCharType="separate"/>
      </w:r>
      <w:r>
        <w:t>49</w:t>
      </w:r>
      <w:r>
        <w:fldChar w:fldCharType="end"/>
      </w:r>
    </w:p>
    <w:p w14:paraId="4EE72F37" w14:textId="2D68CE27" w:rsidR="007D21CB" w:rsidRDefault="007D21CB">
      <w:pPr>
        <w:pStyle w:val="TOC5"/>
        <w:rPr>
          <w:rFonts w:asciiTheme="minorHAnsi" w:eastAsiaTheme="minorEastAsia" w:hAnsiTheme="minorHAnsi" w:cstheme="minorBidi"/>
          <w:kern w:val="2"/>
          <w:sz w:val="24"/>
          <w:szCs w:val="24"/>
          <w:lang w:eastAsia="zh-CN"/>
          <w14:ligatures w14:val="standardContextual"/>
        </w:rPr>
      </w:pPr>
      <w:r>
        <w:t>7.1.6.2.2</w:t>
      </w:r>
      <w:r>
        <w:rPr>
          <w:rFonts w:asciiTheme="minorHAnsi" w:eastAsiaTheme="minorEastAsia" w:hAnsiTheme="minorHAnsi" w:cstheme="minorBidi"/>
          <w:kern w:val="2"/>
          <w:sz w:val="24"/>
          <w:szCs w:val="24"/>
          <w:lang w:eastAsia="zh-CN"/>
          <w14:ligatures w14:val="standardContextual"/>
        </w:rPr>
        <w:tab/>
      </w:r>
      <w:r>
        <w:t>Type: LMCRegistration</w:t>
      </w:r>
      <w:r>
        <w:tab/>
      </w:r>
      <w:r>
        <w:fldChar w:fldCharType="begin"/>
      </w:r>
      <w:r>
        <w:instrText xml:space="preserve"> PAGEREF _Toc207607689 \h </w:instrText>
      </w:r>
      <w:r>
        <w:fldChar w:fldCharType="separate"/>
      </w:r>
      <w:r>
        <w:t>50</w:t>
      </w:r>
      <w:r>
        <w:fldChar w:fldCharType="end"/>
      </w:r>
    </w:p>
    <w:p w14:paraId="160B1DEF" w14:textId="7083E7D1"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7.1.6.2.3</w:t>
      </w:r>
      <w:r>
        <w:rPr>
          <w:rFonts w:asciiTheme="minorHAnsi" w:eastAsiaTheme="minorEastAsia" w:hAnsiTheme="minorHAnsi" w:cstheme="minorBidi"/>
          <w:kern w:val="2"/>
          <w:sz w:val="24"/>
          <w:szCs w:val="24"/>
          <w:lang w:eastAsia="zh-CN"/>
          <w14:ligatures w14:val="standardContextual"/>
        </w:rPr>
        <w:tab/>
      </w:r>
      <w:r w:rsidRPr="0030724E">
        <w:rPr>
          <w:lang/>
        </w:rPr>
        <w:t>Type: LocationConfiguration</w:t>
      </w:r>
      <w:r w:rsidRPr="0030724E">
        <w:rPr>
          <w:lang/>
        </w:rPr>
        <w:tab/>
      </w:r>
      <w:r>
        <w:fldChar w:fldCharType="begin"/>
      </w:r>
      <w:r w:rsidRPr="0030724E">
        <w:rPr>
          <w:lang/>
        </w:rPr>
        <w:instrText xml:space="preserve"> PAGEREF _Toc207607690 \h </w:instrText>
      </w:r>
      <w:r>
        <w:fldChar w:fldCharType="separate"/>
      </w:r>
      <w:r w:rsidRPr="0030724E">
        <w:rPr>
          <w:lang/>
        </w:rPr>
        <w:t>50</w:t>
      </w:r>
      <w:r>
        <w:fldChar w:fldCharType="end"/>
      </w:r>
    </w:p>
    <w:p w14:paraId="43882234" w14:textId="216D0190"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7.1.6.2.4</w:t>
      </w:r>
      <w:r>
        <w:rPr>
          <w:rFonts w:asciiTheme="minorHAnsi" w:eastAsiaTheme="minorEastAsia" w:hAnsiTheme="minorHAnsi" w:cstheme="minorBidi"/>
          <w:kern w:val="2"/>
          <w:sz w:val="24"/>
          <w:szCs w:val="24"/>
          <w:lang w:eastAsia="zh-CN"/>
          <w14:ligatures w14:val="standardContextual"/>
        </w:rPr>
        <w:tab/>
      </w:r>
      <w:r w:rsidRPr="0030724E">
        <w:rPr>
          <w:lang/>
        </w:rPr>
        <w:t>Type: TriggeringCriteria</w:t>
      </w:r>
      <w:r w:rsidRPr="0030724E">
        <w:rPr>
          <w:lang/>
        </w:rPr>
        <w:tab/>
      </w:r>
      <w:r>
        <w:fldChar w:fldCharType="begin"/>
      </w:r>
      <w:r w:rsidRPr="0030724E">
        <w:rPr>
          <w:lang/>
        </w:rPr>
        <w:instrText xml:space="preserve"> PAGEREF _Toc207607691 \h </w:instrText>
      </w:r>
      <w:r>
        <w:fldChar w:fldCharType="separate"/>
      </w:r>
      <w:r w:rsidRPr="0030724E">
        <w:rPr>
          <w:lang/>
        </w:rPr>
        <w:t>51</w:t>
      </w:r>
      <w:r>
        <w:fldChar w:fldCharType="end"/>
      </w:r>
    </w:p>
    <w:p w14:paraId="58951090" w14:textId="04844AAC"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7.1.6.2.5</w:t>
      </w:r>
      <w:r>
        <w:rPr>
          <w:rFonts w:asciiTheme="minorHAnsi" w:eastAsiaTheme="minorEastAsia" w:hAnsiTheme="minorHAnsi" w:cstheme="minorBidi"/>
          <w:kern w:val="2"/>
          <w:sz w:val="24"/>
          <w:szCs w:val="24"/>
          <w:lang w:eastAsia="zh-CN"/>
          <w14:ligatures w14:val="standardContextual"/>
        </w:rPr>
        <w:tab/>
      </w:r>
      <w:r w:rsidRPr="0030724E">
        <w:rPr>
          <w:lang/>
        </w:rPr>
        <w:t>Type: CellChange</w:t>
      </w:r>
      <w:r w:rsidRPr="0030724E">
        <w:rPr>
          <w:lang/>
        </w:rPr>
        <w:tab/>
      </w:r>
      <w:r>
        <w:fldChar w:fldCharType="begin"/>
      </w:r>
      <w:r w:rsidRPr="0030724E">
        <w:rPr>
          <w:lang/>
        </w:rPr>
        <w:instrText xml:space="preserve"> PAGEREF _Toc207607692 \h </w:instrText>
      </w:r>
      <w:r>
        <w:fldChar w:fldCharType="separate"/>
      </w:r>
      <w:r w:rsidRPr="0030724E">
        <w:rPr>
          <w:lang/>
        </w:rPr>
        <w:t>51</w:t>
      </w:r>
      <w:r>
        <w:fldChar w:fldCharType="end"/>
      </w:r>
    </w:p>
    <w:p w14:paraId="69A93ED3" w14:textId="18B91407"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7.1.6.2.6</w:t>
      </w:r>
      <w:r>
        <w:rPr>
          <w:rFonts w:asciiTheme="minorHAnsi" w:eastAsiaTheme="minorEastAsia" w:hAnsiTheme="minorHAnsi" w:cstheme="minorBidi"/>
          <w:kern w:val="2"/>
          <w:sz w:val="24"/>
          <w:szCs w:val="24"/>
          <w:lang w:eastAsia="zh-CN"/>
          <w14:ligatures w14:val="standardContextual"/>
        </w:rPr>
        <w:tab/>
      </w:r>
      <w:r w:rsidRPr="0030724E">
        <w:rPr>
          <w:lang/>
        </w:rPr>
        <w:t>Type: AnyCellChange</w:t>
      </w:r>
      <w:r w:rsidRPr="0030724E">
        <w:rPr>
          <w:lang/>
        </w:rPr>
        <w:tab/>
      </w:r>
      <w:r>
        <w:fldChar w:fldCharType="begin"/>
      </w:r>
      <w:r w:rsidRPr="0030724E">
        <w:rPr>
          <w:lang/>
        </w:rPr>
        <w:instrText xml:space="preserve"> PAGEREF _Toc207607693 \h </w:instrText>
      </w:r>
      <w:r>
        <w:fldChar w:fldCharType="separate"/>
      </w:r>
      <w:r w:rsidRPr="0030724E">
        <w:rPr>
          <w:lang/>
        </w:rPr>
        <w:t>51</w:t>
      </w:r>
      <w:r>
        <w:fldChar w:fldCharType="end"/>
      </w:r>
    </w:p>
    <w:p w14:paraId="1CDC0EAE" w14:textId="7410F4EF"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7.1.6.2.7</w:t>
      </w:r>
      <w:r>
        <w:rPr>
          <w:rFonts w:asciiTheme="minorHAnsi" w:eastAsiaTheme="minorEastAsia" w:hAnsiTheme="minorHAnsi" w:cstheme="minorBidi"/>
          <w:kern w:val="2"/>
          <w:sz w:val="24"/>
          <w:szCs w:val="24"/>
          <w:lang w:eastAsia="zh-CN"/>
          <w14:ligatures w14:val="standardContextual"/>
        </w:rPr>
        <w:tab/>
      </w:r>
      <w:r w:rsidRPr="0030724E">
        <w:rPr>
          <w:lang/>
        </w:rPr>
        <w:t>Type: SpecificCellChange</w:t>
      </w:r>
      <w:r w:rsidRPr="0030724E">
        <w:rPr>
          <w:lang/>
        </w:rPr>
        <w:tab/>
      </w:r>
      <w:r>
        <w:fldChar w:fldCharType="begin"/>
      </w:r>
      <w:r w:rsidRPr="0030724E">
        <w:rPr>
          <w:lang/>
        </w:rPr>
        <w:instrText xml:space="preserve"> PAGEREF _Toc207607694 \h </w:instrText>
      </w:r>
      <w:r>
        <w:fldChar w:fldCharType="separate"/>
      </w:r>
      <w:r w:rsidRPr="0030724E">
        <w:rPr>
          <w:lang/>
        </w:rPr>
        <w:t>52</w:t>
      </w:r>
      <w:r>
        <w:fldChar w:fldCharType="end"/>
      </w:r>
    </w:p>
    <w:p w14:paraId="412BDD83" w14:textId="67E251BA"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7.1.6.2.8</w:t>
      </w:r>
      <w:r>
        <w:rPr>
          <w:rFonts w:asciiTheme="minorHAnsi" w:eastAsiaTheme="minorEastAsia" w:hAnsiTheme="minorHAnsi" w:cstheme="minorBidi"/>
          <w:kern w:val="2"/>
          <w:sz w:val="24"/>
          <w:szCs w:val="24"/>
          <w:lang w:eastAsia="zh-CN"/>
          <w14:ligatures w14:val="standardContextual"/>
        </w:rPr>
        <w:tab/>
      </w:r>
      <w:r w:rsidRPr="0030724E">
        <w:rPr>
          <w:lang/>
        </w:rPr>
        <w:t>Type: EutranCell</w:t>
      </w:r>
      <w:r w:rsidRPr="0030724E">
        <w:rPr>
          <w:lang/>
        </w:rPr>
        <w:tab/>
      </w:r>
      <w:r>
        <w:fldChar w:fldCharType="begin"/>
      </w:r>
      <w:r w:rsidRPr="0030724E">
        <w:rPr>
          <w:lang/>
        </w:rPr>
        <w:instrText xml:space="preserve"> PAGEREF _Toc207607695 \h </w:instrText>
      </w:r>
      <w:r>
        <w:fldChar w:fldCharType="separate"/>
      </w:r>
      <w:r w:rsidRPr="0030724E">
        <w:rPr>
          <w:lang/>
        </w:rPr>
        <w:t>52</w:t>
      </w:r>
      <w:r>
        <w:fldChar w:fldCharType="end"/>
      </w:r>
    </w:p>
    <w:p w14:paraId="4ADDBC30" w14:textId="1A3B378D"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7.1.6.2.9</w:t>
      </w:r>
      <w:r>
        <w:rPr>
          <w:rFonts w:asciiTheme="minorHAnsi" w:eastAsiaTheme="minorEastAsia" w:hAnsiTheme="minorHAnsi" w:cstheme="minorBidi"/>
          <w:kern w:val="2"/>
          <w:sz w:val="24"/>
          <w:szCs w:val="24"/>
          <w:lang w:eastAsia="zh-CN"/>
          <w14:ligatures w14:val="standardContextual"/>
        </w:rPr>
        <w:tab/>
      </w:r>
      <w:r w:rsidRPr="0030724E">
        <w:rPr>
          <w:lang/>
        </w:rPr>
        <w:t>Type: NrCell</w:t>
      </w:r>
      <w:r w:rsidRPr="0030724E">
        <w:rPr>
          <w:lang/>
        </w:rPr>
        <w:tab/>
      </w:r>
      <w:r>
        <w:fldChar w:fldCharType="begin"/>
      </w:r>
      <w:r w:rsidRPr="0030724E">
        <w:rPr>
          <w:lang/>
        </w:rPr>
        <w:instrText xml:space="preserve"> PAGEREF _Toc207607696 \h </w:instrText>
      </w:r>
      <w:r>
        <w:fldChar w:fldCharType="separate"/>
      </w:r>
      <w:r w:rsidRPr="0030724E">
        <w:rPr>
          <w:lang/>
        </w:rPr>
        <w:t>52</w:t>
      </w:r>
      <w:r>
        <w:fldChar w:fldCharType="end"/>
      </w:r>
    </w:p>
    <w:p w14:paraId="37894FDC" w14:textId="57923A36"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7.1.6.2.10</w:t>
      </w:r>
      <w:r>
        <w:rPr>
          <w:rFonts w:asciiTheme="minorHAnsi" w:eastAsiaTheme="minorEastAsia" w:hAnsiTheme="minorHAnsi" w:cstheme="minorBidi"/>
          <w:kern w:val="2"/>
          <w:sz w:val="24"/>
          <w:szCs w:val="24"/>
          <w:lang w:eastAsia="zh-CN"/>
          <w14:ligatures w14:val="standardContextual"/>
        </w:rPr>
        <w:tab/>
      </w:r>
      <w:r w:rsidRPr="0030724E">
        <w:rPr>
          <w:lang/>
        </w:rPr>
        <w:t>Type: GeographicalAreaChange</w:t>
      </w:r>
      <w:r w:rsidRPr="0030724E">
        <w:rPr>
          <w:lang/>
        </w:rPr>
        <w:tab/>
      </w:r>
      <w:r>
        <w:fldChar w:fldCharType="begin"/>
      </w:r>
      <w:r w:rsidRPr="0030724E">
        <w:rPr>
          <w:lang/>
        </w:rPr>
        <w:instrText xml:space="preserve"> PAGEREF _Toc207607697 \h </w:instrText>
      </w:r>
      <w:r>
        <w:fldChar w:fldCharType="separate"/>
      </w:r>
      <w:r w:rsidRPr="0030724E">
        <w:rPr>
          <w:lang/>
        </w:rPr>
        <w:t>52</w:t>
      </w:r>
      <w:r>
        <w:fldChar w:fldCharType="end"/>
      </w:r>
    </w:p>
    <w:p w14:paraId="29C97D45" w14:textId="0D015012"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7.1.6.2.11</w:t>
      </w:r>
      <w:r>
        <w:rPr>
          <w:rFonts w:asciiTheme="minorHAnsi" w:eastAsiaTheme="minorEastAsia" w:hAnsiTheme="minorHAnsi" w:cstheme="minorBidi"/>
          <w:kern w:val="2"/>
          <w:sz w:val="24"/>
          <w:szCs w:val="24"/>
          <w:lang w:eastAsia="zh-CN"/>
          <w14:ligatures w14:val="standardContextual"/>
        </w:rPr>
        <w:tab/>
      </w:r>
      <w:r w:rsidRPr="0030724E">
        <w:rPr>
          <w:lang/>
        </w:rPr>
        <w:t>Type: MbsfnAreaChange</w:t>
      </w:r>
      <w:r w:rsidRPr="0030724E">
        <w:rPr>
          <w:lang/>
        </w:rPr>
        <w:tab/>
      </w:r>
      <w:r>
        <w:fldChar w:fldCharType="begin"/>
      </w:r>
      <w:r w:rsidRPr="0030724E">
        <w:rPr>
          <w:lang/>
        </w:rPr>
        <w:instrText xml:space="preserve"> PAGEREF _Toc207607698 \h </w:instrText>
      </w:r>
      <w:r>
        <w:fldChar w:fldCharType="separate"/>
      </w:r>
      <w:r w:rsidRPr="0030724E">
        <w:rPr>
          <w:lang/>
        </w:rPr>
        <w:t>53</w:t>
      </w:r>
      <w:r>
        <w:fldChar w:fldCharType="end"/>
      </w:r>
    </w:p>
    <w:p w14:paraId="31D78B72" w14:textId="19AFE8CC"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7.1.6.2.12</w:t>
      </w:r>
      <w:r>
        <w:rPr>
          <w:rFonts w:asciiTheme="minorHAnsi" w:eastAsiaTheme="minorEastAsia" w:hAnsiTheme="minorHAnsi" w:cstheme="minorBidi"/>
          <w:kern w:val="2"/>
          <w:sz w:val="24"/>
          <w:szCs w:val="24"/>
          <w:lang w:eastAsia="zh-CN"/>
          <w14:ligatures w14:val="standardContextual"/>
        </w:rPr>
        <w:tab/>
      </w:r>
      <w:r w:rsidRPr="0030724E">
        <w:rPr>
          <w:lang/>
        </w:rPr>
        <w:t>Type: AnyMbsfnAreaChange</w:t>
      </w:r>
      <w:r w:rsidRPr="0030724E">
        <w:rPr>
          <w:lang/>
        </w:rPr>
        <w:tab/>
      </w:r>
      <w:r>
        <w:fldChar w:fldCharType="begin"/>
      </w:r>
      <w:r w:rsidRPr="0030724E">
        <w:rPr>
          <w:lang/>
        </w:rPr>
        <w:instrText xml:space="preserve"> PAGEREF _Toc207607699 \h </w:instrText>
      </w:r>
      <w:r>
        <w:fldChar w:fldCharType="separate"/>
      </w:r>
      <w:r w:rsidRPr="0030724E">
        <w:rPr>
          <w:lang/>
        </w:rPr>
        <w:t>53</w:t>
      </w:r>
      <w:r>
        <w:fldChar w:fldCharType="end"/>
      </w:r>
    </w:p>
    <w:p w14:paraId="350D63EA" w14:textId="0841FC60" w:rsidR="007D21CB" w:rsidRDefault="007D21CB">
      <w:pPr>
        <w:pStyle w:val="TOC5"/>
        <w:rPr>
          <w:rFonts w:asciiTheme="minorHAnsi" w:eastAsiaTheme="minorEastAsia" w:hAnsiTheme="minorHAnsi" w:cstheme="minorBidi"/>
          <w:kern w:val="2"/>
          <w:sz w:val="24"/>
          <w:szCs w:val="24"/>
          <w:lang w:eastAsia="zh-CN"/>
          <w14:ligatures w14:val="standardContextual"/>
        </w:rPr>
      </w:pPr>
      <w:r>
        <w:t>7.1.6.2.13</w:t>
      </w:r>
      <w:r>
        <w:rPr>
          <w:rFonts w:asciiTheme="minorHAnsi" w:eastAsiaTheme="minorEastAsia" w:hAnsiTheme="minorHAnsi" w:cstheme="minorBidi"/>
          <w:kern w:val="2"/>
          <w:sz w:val="24"/>
          <w:szCs w:val="24"/>
          <w:lang w:eastAsia="zh-CN"/>
          <w14:ligatures w14:val="standardContextual"/>
        </w:rPr>
        <w:tab/>
      </w:r>
      <w:r>
        <w:t>Type: SpecificMbsfnArea</w:t>
      </w:r>
      <w:r>
        <w:tab/>
      </w:r>
      <w:r>
        <w:fldChar w:fldCharType="begin"/>
      </w:r>
      <w:r>
        <w:instrText xml:space="preserve"> PAGEREF _Toc207607700 \h </w:instrText>
      </w:r>
      <w:r>
        <w:fldChar w:fldCharType="separate"/>
      </w:r>
      <w:r>
        <w:t>53</w:t>
      </w:r>
      <w:r>
        <w:fldChar w:fldCharType="end"/>
      </w:r>
    </w:p>
    <w:p w14:paraId="5DBED721" w14:textId="2E3E7D52" w:rsidR="007D21CB" w:rsidRDefault="007D21CB">
      <w:pPr>
        <w:pStyle w:val="TOC5"/>
        <w:rPr>
          <w:rFonts w:asciiTheme="minorHAnsi" w:eastAsiaTheme="minorEastAsia" w:hAnsiTheme="minorHAnsi" w:cstheme="minorBidi"/>
          <w:kern w:val="2"/>
          <w:sz w:val="24"/>
          <w:szCs w:val="24"/>
          <w:lang w:eastAsia="zh-CN"/>
          <w14:ligatures w14:val="standardContextual"/>
        </w:rPr>
      </w:pPr>
      <w:r>
        <w:t>7.1.6.2.14</w:t>
      </w:r>
      <w:r>
        <w:rPr>
          <w:rFonts w:asciiTheme="minorHAnsi" w:eastAsiaTheme="minorEastAsia" w:hAnsiTheme="minorHAnsi" w:cstheme="minorBidi"/>
          <w:kern w:val="2"/>
          <w:sz w:val="24"/>
          <w:szCs w:val="24"/>
          <w:lang w:eastAsia="zh-CN"/>
          <w14:ligatures w14:val="standardContextual"/>
        </w:rPr>
        <w:tab/>
      </w:r>
      <w:r>
        <w:t>Type: MbsfnAreaId</w:t>
      </w:r>
      <w:r>
        <w:tab/>
      </w:r>
      <w:r>
        <w:fldChar w:fldCharType="begin"/>
      </w:r>
      <w:r>
        <w:instrText xml:space="preserve"> PAGEREF _Toc207607701 \h </w:instrText>
      </w:r>
      <w:r>
        <w:fldChar w:fldCharType="separate"/>
      </w:r>
      <w:r>
        <w:t>53</w:t>
      </w:r>
      <w:r>
        <w:fldChar w:fldCharType="end"/>
      </w:r>
    </w:p>
    <w:p w14:paraId="7D5005FE" w14:textId="5F50F682" w:rsidR="007D21CB" w:rsidRDefault="007D21CB">
      <w:pPr>
        <w:pStyle w:val="TOC5"/>
        <w:rPr>
          <w:rFonts w:asciiTheme="minorHAnsi" w:eastAsiaTheme="minorEastAsia" w:hAnsiTheme="minorHAnsi" w:cstheme="minorBidi"/>
          <w:kern w:val="2"/>
          <w:sz w:val="24"/>
          <w:szCs w:val="24"/>
          <w:lang w:eastAsia="zh-CN"/>
          <w14:ligatures w14:val="standardContextual"/>
        </w:rPr>
      </w:pPr>
      <w:r>
        <w:t>7.1.6.2.15</w:t>
      </w:r>
      <w:r>
        <w:rPr>
          <w:rFonts w:asciiTheme="minorHAnsi" w:eastAsiaTheme="minorEastAsia" w:hAnsiTheme="minorHAnsi" w:cstheme="minorBidi"/>
          <w:kern w:val="2"/>
          <w:sz w:val="24"/>
          <w:szCs w:val="24"/>
          <w:lang w:eastAsia="zh-CN"/>
          <w14:ligatures w14:val="standardContextual"/>
        </w:rPr>
        <w:tab/>
      </w:r>
      <w:r>
        <w:t>Type: MbmsSaChange</w:t>
      </w:r>
      <w:r>
        <w:tab/>
      </w:r>
      <w:r>
        <w:fldChar w:fldCharType="begin"/>
      </w:r>
      <w:r>
        <w:instrText xml:space="preserve"> PAGEREF _Toc207607702 \h </w:instrText>
      </w:r>
      <w:r>
        <w:fldChar w:fldCharType="separate"/>
      </w:r>
      <w:r>
        <w:t>53</w:t>
      </w:r>
      <w:r>
        <w:fldChar w:fldCharType="end"/>
      </w:r>
    </w:p>
    <w:p w14:paraId="0202EEE4" w14:textId="6B81037B" w:rsidR="007D21CB" w:rsidRDefault="007D21CB">
      <w:pPr>
        <w:pStyle w:val="TOC5"/>
        <w:rPr>
          <w:rFonts w:asciiTheme="minorHAnsi" w:eastAsiaTheme="minorEastAsia" w:hAnsiTheme="minorHAnsi" w:cstheme="minorBidi"/>
          <w:kern w:val="2"/>
          <w:sz w:val="24"/>
          <w:szCs w:val="24"/>
          <w:lang w:eastAsia="zh-CN"/>
          <w14:ligatures w14:val="standardContextual"/>
        </w:rPr>
      </w:pPr>
      <w:r>
        <w:t>7.1.6.2.16</w:t>
      </w:r>
      <w:r>
        <w:rPr>
          <w:rFonts w:asciiTheme="minorHAnsi" w:eastAsiaTheme="minorEastAsia" w:hAnsiTheme="minorHAnsi" w:cstheme="minorBidi"/>
          <w:kern w:val="2"/>
          <w:sz w:val="24"/>
          <w:szCs w:val="24"/>
          <w:lang w:eastAsia="zh-CN"/>
          <w14:ligatures w14:val="standardContextual"/>
        </w:rPr>
        <w:tab/>
      </w:r>
      <w:r>
        <w:t>Type: AnyMbmsSaChange</w:t>
      </w:r>
      <w:r>
        <w:tab/>
      </w:r>
      <w:r>
        <w:fldChar w:fldCharType="begin"/>
      </w:r>
      <w:r>
        <w:instrText xml:space="preserve"> PAGEREF _Toc207607703 \h </w:instrText>
      </w:r>
      <w:r>
        <w:fldChar w:fldCharType="separate"/>
      </w:r>
      <w:r>
        <w:t>54</w:t>
      </w:r>
      <w:r>
        <w:fldChar w:fldCharType="end"/>
      </w:r>
    </w:p>
    <w:p w14:paraId="45935FFE" w14:textId="0042D753" w:rsidR="007D21CB" w:rsidRDefault="007D21CB">
      <w:pPr>
        <w:pStyle w:val="TOC5"/>
        <w:rPr>
          <w:rFonts w:asciiTheme="minorHAnsi" w:eastAsiaTheme="minorEastAsia" w:hAnsiTheme="minorHAnsi" w:cstheme="minorBidi"/>
          <w:kern w:val="2"/>
          <w:sz w:val="24"/>
          <w:szCs w:val="24"/>
          <w:lang w:eastAsia="zh-CN"/>
          <w14:ligatures w14:val="standardContextual"/>
        </w:rPr>
      </w:pPr>
      <w:r>
        <w:t>7.1.6.2.17</w:t>
      </w:r>
      <w:r>
        <w:rPr>
          <w:rFonts w:asciiTheme="minorHAnsi" w:eastAsiaTheme="minorEastAsia" w:hAnsiTheme="minorHAnsi" w:cstheme="minorBidi"/>
          <w:kern w:val="2"/>
          <w:sz w:val="24"/>
          <w:szCs w:val="24"/>
          <w:lang w:eastAsia="zh-CN"/>
          <w14:ligatures w14:val="standardContextual"/>
        </w:rPr>
        <w:tab/>
      </w:r>
      <w:r>
        <w:t>Type: SpecificMbmsSaIdentity</w:t>
      </w:r>
      <w:r>
        <w:tab/>
      </w:r>
      <w:r>
        <w:fldChar w:fldCharType="begin"/>
      </w:r>
      <w:r>
        <w:instrText xml:space="preserve"> PAGEREF _Toc207607704 \h </w:instrText>
      </w:r>
      <w:r>
        <w:fldChar w:fldCharType="separate"/>
      </w:r>
      <w:r>
        <w:t>54</w:t>
      </w:r>
      <w:r>
        <w:fldChar w:fldCharType="end"/>
      </w:r>
    </w:p>
    <w:p w14:paraId="41D671D6" w14:textId="256F0F80" w:rsidR="007D21CB" w:rsidRDefault="007D21CB">
      <w:pPr>
        <w:pStyle w:val="TOC5"/>
        <w:rPr>
          <w:rFonts w:asciiTheme="minorHAnsi" w:eastAsiaTheme="minorEastAsia" w:hAnsiTheme="minorHAnsi" w:cstheme="minorBidi"/>
          <w:kern w:val="2"/>
          <w:sz w:val="24"/>
          <w:szCs w:val="24"/>
          <w:lang w:eastAsia="zh-CN"/>
          <w14:ligatures w14:val="standardContextual"/>
        </w:rPr>
      </w:pPr>
      <w:r>
        <w:t>7.1.6.2.18</w:t>
      </w:r>
      <w:r>
        <w:rPr>
          <w:rFonts w:asciiTheme="minorHAnsi" w:eastAsiaTheme="minorEastAsia" w:hAnsiTheme="minorHAnsi" w:cstheme="minorBidi"/>
          <w:kern w:val="2"/>
          <w:sz w:val="24"/>
          <w:szCs w:val="24"/>
          <w:lang w:eastAsia="zh-CN"/>
          <w14:ligatures w14:val="standardContextual"/>
        </w:rPr>
        <w:tab/>
      </w:r>
      <w:r>
        <w:t>Type: MbmsSaIdentity</w:t>
      </w:r>
      <w:r>
        <w:tab/>
      </w:r>
      <w:r>
        <w:fldChar w:fldCharType="begin"/>
      </w:r>
      <w:r>
        <w:instrText xml:space="preserve"> PAGEREF _Toc207607705 \h </w:instrText>
      </w:r>
      <w:r>
        <w:fldChar w:fldCharType="separate"/>
      </w:r>
      <w:r>
        <w:t>54</w:t>
      </w:r>
      <w:r>
        <w:fldChar w:fldCharType="end"/>
      </w:r>
    </w:p>
    <w:p w14:paraId="5AD9F210" w14:textId="45672180" w:rsidR="007D21CB" w:rsidRDefault="007D21CB">
      <w:pPr>
        <w:pStyle w:val="TOC5"/>
        <w:rPr>
          <w:rFonts w:asciiTheme="minorHAnsi" w:eastAsiaTheme="minorEastAsia" w:hAnsiTheme="minorHAnsi" w:cstheme="minorBidi"/>
          <w:kern w:val="2"/>
          <w:sz w:val="24"/>
          <w:szCs w:val="24"/>
          <w:lang w:eastAsia="zh-CN"/>
          <w14:ligatures w14:val="standardContextual"/>
        </w:rPr>
      </w:pPr>
      <w:r>
        <w:t>7.1.6.2.19</w:t>
      </w:r>
      <w:r>
        <w:rPr>
          <w:rFonts w:asciiTheme="minorHAnsi" w:eastAsiaTheme="minorEastAsia" w:hAnsiTheme="minorHAnsi" w:cstheme="minorBidi"/>
          <w:kern w:val="2"/>
          <w:sz w:val="24"/>
          <w:szCs w:val="24"/>
          <w:lang w:eastAsia="zh-CN"/>
          <w14:ligatures w14:val="standardContextual"/>
        </w:rPr>
        <w:tab/>
      </w:r>
      <w:r>
        <w:t>Type: NR5GMbsfsaAreaChange</w:t>
      </w:r>
      <w:r>
        <w:tab/>
      </w:r>
      <w:r>
        <w:fldChar w:fldCharType="begin"/>
      </w:r>
      <w:r>
        <w:instrText xml:space="preserve"> PAGEREF _Toc207607706 \h </w:instrText>
      </w:r>
      <w:r>
        <w:fldChar w:fldCharType="separate"/>
      </w:r>
      <w:r>
        <w:t>54</w:t>
      </w:r>
      <w:r>
        <w:fldChar w:fldCharType="end"/>
      </w:r>
    </w:p>
    <w:p w14:paraId="7628290D" w14:textId="7670D5B7" w:rsidR="007D21CB" w:rsidRDefault="007D21CB">
      <w:pPr>
        <w:pStyle w:val="TOC5"/>
        <w:rPr>
          <w:rFonts w:asciiTheme="minorHAnsi" w:eastAsiaTheme="minorEastAsia" w:hAnsiTheme="minorHAnsi" w:cstheme="minorBidi"/>
          <w:kern w:val="2"/>
          <w:sz w:val="24"/>
          <w:szCs w:val="24"/>
          <w:lang w:eastAsia="zh-CN"/>
          <w14:ligatures w14:val="standardContextual"/>
        </w:rPr>
      </w:pPr>
      <w:r>
        <w:t>7.1.6.2.20</w:t>
      </w:r>
      <w:r>
        <w:rPr>
          <w:rFonts w:asciiTheme="minorHAnsi" w:eastAsiaTheme="minorEastAsia" w:hAnsiTheme="minorHAnsi" w:cstheme="minorBidi"/>
          <w:kern w:val="2"/>
          <w:sz w:val="24"/>
          <w:szCs w:val="24"/>
          <w:lang w:eastAsia="zh-CN"/>
          <w14:ligatures w14:val="standardContextual"/>
        </w:rPr>
        <w:tab/>
      </w:r>
      <w:r>
        <w:t>Type: AnyNR5GMbsfsaAreaChange</w:t>
      </w:r>
      <w:r>
        <w:tab/>
      </w:r>
      <w:r>
        <w:fldChar w:fldCharType="begin"/>
      </w:r>
      <w:r>
        <w:instrText xml:space="preserve"> PAGEREF _Toc207607707 \h </w:instrText>
      </w:r>
      <w:r>
        <w:fldChar w:fldCharType="separate"/>
      </w:r>
      <w:r>
        <w:t>54</w:t>
      </w:r>
      <w:r>
        <w:fldChar w:fldCharType="end"/>
      </w:r>
    </w:p>
    <w:p w14:paraId="7DBBBE5F" w14:textId="2EBC6F80" w:rsidR="007D21CB" w:rsidRDefault="007D21CB">
      <w:pPr>
        <w:pStyle w:val="TOC5"/>
        <w:rPr>
          <w:rFonts w:asciiTheme="minorHAnsi" w:eastAsiaTheme="minorEastAsia" w:hAnsiTheme="minorHAnsi" w:cstheme="minorBidi"/>
          <w:kern w:val="2"/>
          <w:sz w:val="24"/>
          <w:szCs w:val="24"/>
          <w:lang w:eastAsia="zh-CN"/>
          <w14:ligatures w14:val="standardContextual"/>
        </w:rPr>
      </w:pPr>
      <w:r>
        <w:t>7.1.6.2.21</w:t>
      </w:r>
      <w:r>
        <w:rPr>
          <w:rFonts w:asciiTheme="minorHAnsi" w:eastAsiaTheme="minorEastAsia" w:hAnsiTheme="minorHAnsi" w:cstheme="minorBidi"/>
          <w:kern w:val="2"/>
          <w:sz w:val="24"/>
          <w:szCs w:val="24"/>
          <w:lang w:eastAsia="zh-CN"/>
          <w14:ligatures w14:val="standardContextual"/>
        </w:rPr>
        <w:tab/>
      </w:r>
      <w:r>
        <w:t>Type: SpecificNR5GMbsfsaArea</w:t>
      </w:r>
      <w:r>
        <w:tab/>
      </w:r>
      <w:r>
        <w:fldChar w:fldCharType="begin"/>
      </w:r>
      <w:r>
        <w:instrText xml:space="preserve"> PAGEREF _Toc207607708 \h </w:instrText>
      </w:r>
      <w:r>
        <w:fldChar w:fldCharType="separate"/>
      </w:r>
      <w:r>
        <w:t>55</w:t>
      </w:r>
      <w:r>
        <w:fldChar w:fldCharType="end"/>
      </w:r>
    </w:p>
    <w:p w14:paraId="26833D05" w14:textId="53FEB660" w:rsidR="007D21CB" w:rsidRDefault="007D21CB">
      <w:pPr>
        <w:pStyle w:val="TOC5"/>
        <w:rPr>
          <w:rFonts w:asciiTheme="minorHAnsi" w:eastAsiaTheme="minorEastAsia" w:hAnsiTheme="minorHAnsi" w:cstheme="minorBidi"/>
          <w:kern w:val="2"/>
          <w:sz w:val="24"/>
          <w:szCs w:val="24"/>
          <w:lang w:eastAsia="zh-CN"/>
          <w14:ligatures w14:val="standardContextual"/>
        </w:rPr>
      </w:pPr>
      <w:r>
        <w:t>7.1.6.2.22</w:t>
      </w:r>
      <w:r>
        <w:rPr>
          <w:rFonts w:asciiTheme="minorHAnsi" w:eastAsiaTheme="minorEastAsia" w:hAnsiTheme="minorHAnsi" w:cstheme="minorBidi"/>
          <w:kern w:val="2"/>
          <w:sz w:val="24"/>
          <w:szCs w:val="24"/>
          <w:lang w:eastAsia="zh-CN"/>
          <w14:ligatures w14:val="standardContextual"/>
        </w:rPr>
        <w:tab/>
      </w:r>
      <w:r>
        <w:t>Type: NR5GMbsfsaAreaIdentity</w:t>
      </w:r>
      <w:r>
        <w:tab/>
      </w:r>
      <w:r>
        <w:fldChar w:fldCharType="begin"/>
      </w:r>
      <w:r>
        <w:instrText xml:space="preserve"> PAGEREF _Toc207607709 \h </w:instrText>
      </w:r>
      <w:r>
        <w:fldChar w:fldCharType="separate"/>
      </w:r>
      <w:r>
        <w:t>55</w:t>
      </w:r>
      <w:r>
        <w:fldChar w:fldCharType="end"/>
      </w:r>
    </w:p>
    <w:p w14:paraId="13C8C20F" w14:textId="4BDF2728" w:rsidR="007D21CB" w:rsidRDefault="007D21CB">
      <w:pPr>
        <w:pStyle w:val="TOC5"/>
        <w:rPr>
          <w:rFonts w:asciiTheme="minorHAnsi" w:eastAsiaTheme="minorEastAsia" w:hAnsiTheme="minorHAnsi" w:cstheme="minorBidi"/>
          <w:kern w:val="2"/>
          <w:sz w:val="24"/>
          <w:szCs w:val="24"/>
          <w:lang w:eastAsia="zh-CN"/>
          <w14:ligatures w14:val="standardContextual"/>
        </w:rPr>
      </w:pPr>
      <w:r>
        <w:t>7.1.6.2.23</w:t>
      </w:r>
      <w:r>
        <w:rPr>
          <w:rFonts w:asciiTheme="minorHAnsi" w:eastAsiaTheme="minorEastAsia" w:hAnsiTheme="minorHAnsi" w:cstheme="minorBidi"/>
          <w:kern w:val="2"/>
          <w:sz w:val="24"/>
          <w:szCs w:val="24"/>
          <w:lang w:eastAsia="zh-CN"/>
          <w14:ligatures w14:val="standardContextual"/>
        </w:rPr>
        <w:tab/>
      </w:r>
      <w:r>
        <w:t>Type: PeriodicReport</w:t>
      </w:r>
      <w:r>
        <w:tab/>
      </w:r>
      <w:r>
        <w:fldChar w:fldCharType="begin"/>
      </w:r>
      <w:r>
        <w:instrText xml:space="preserve"> PAGEREF _Toc207607710 \h </w:instrText>
      </w:r>
      <w:r>
        <w:fldChar w:fldCharType="separate"/>
      </w:r>
      <w:r>
        <w:t>55</w:t>
      </w:r>
      <w:r>
        <w:fldChar w:fldCharType="end"/>
      </w:r>
    </w:p>
    <w:p w14:paraId="17C979BE" w14:textId="27A82953" w:rsidR="007D21CB" w:rsidRDefault="007D21CB">
      <w:pPr>
        <w:pStyle w:val="TOC5"/>
        <w:rPr>
          <w:rFonts w:asciiTheme="minorHAnsi" w:eastAsiaTheme="minorEastAsia" w:hAnsiTheme="minorHAnsi" w:cstheme="minorBidi"/>
          <w:kern w:val="2"/>
          <w:sz w:val="24"/>
          <w:szCs w:val="24"/>
          <w:lang w:eastAsia="zh-CN"/>
          <w14:ligatures w14:val="standardContextual"/>
        </w:rPr>
      </w:pPr>
      <w:r>
        <w:t>7.1.6.2.24</w:t>
      </w:r>
      <w:r>
        <w:rPr>
          <w:rFonts w:asciiTheme="minorHAnsi" w:eastAsiaTheme="minorEastAsia" w:hAnsiTheme="minorHAnsi" w:cstheme="minorBidi"/>
          <w:kern w:val="2"/>
          <w:sz w:val="24"/>
          <w:szCs w:val="24"/>
          <w:lang w:eastAsia="zh-CN"/>
          <w14:ligatures w14:val="standardContextual"/>
        </w:rPr>
        <w:tab/>
      </w:r>
      <w:r>
        <w:t>Type: PlmnChange</w:t>
      </w:r>
      <w:r>
        <w:tab/>
      </w:r>
      <w:r>
        <w:fldChar w:fldCharType="begin"/>
      </w:r>
      <w:r>
        <w:instrText xml:space="preserve"> PAGEREF _Toc207607711 \h </w:instrText>
      </w:r>
      <w:r>
        <w:fldChar w:fldCharType="separate"/>
      </w:r>
      <w:r>
        <w:t>55</w:t>
      </w:r>
      <w:r>
        <w:fldChar w:fldCharType="end"/>
      </w:r>
    </w:p>
    <w:p w14:paraId="27501BA8" w14:textId="11387DF8" w:rsidR="007D21CB" w:rsidRDefault="007D21CB">
      <w:pPr>
        <w:pStyle w:val="TOC5"/>
        <w:rPr>
          <w:rFonts w:asciiTheme="minorHAnsi" w:eastAsiaTheme="minorEastAsia" w:hAnsiTheme="minorHAnsi" w:cstheme="minorBidi"/>
          <w:kern w:val="2"/>
          <w:sz w:val="24"/>
          <w:szCs w:val="24"/>
          <w:lang w:eastAsia="zh-CN"/>
          <w14:ligatures w14:val="standardContextual"/>
        </w:rPr>
      </w:pPr>
      <w:r>
        <w:t>7.1.6.2.25</w:t>
      </w:r>
      <w:r>
        <w:rPr>
          <w:rFonts w:asciiTheme="minorHAnsi" w:eastAsiaTheme="minorEastAsia" w:hAnsiTheme="minorHAnsi" w:cstheme="minorBidi"/>
          <w:kern w:val="2"/>
          <w:sz w:val="24"/>
          <w:szCs w:val="24"/>
          <w:lang w:eastAsia="zh-CN"/>
          <w14:ligatures w14:val="standardContextual"/>
        </w:rPr>
        <w:tab/>
      </w:r>
      <w:r>
        <w:t>Type: AnyPlmnChange</w:t>
      </w:r>
      <w:r>
        <w:tab/>
      </w:r>
      <w:r>
        <w:fldChar w:fldCharType="begin"/>
      </w:r>
      <w:r>
        <w:instrText xml:space="preserve"> PAGEREF _Toc207607712 \h </w:instrText>
      </w:r>
      <w:r>
        <w:fldChar w:fldCharType="separate"/>
      </w:r>
      <w:r>
        <w:t>55</w:t>
      </w:r>
      <w:r>
        <w:fldChar w:fldCharType="end"/>
      </w:r>
    </w:p>
    <w:p w14:paraId="4741C742" w14:textId="62F87AF2" w:rsidR="007D21CB" w:rsidRDefault="007D21CB">
      <w:pPr>
        <w:pStyle w:val="TOC5"/>
        <w:rPr>
          <w:rFonts w:asciiTheme="minorHAnsi" w:eastAsiaTheme="minorEastAsia" w:hAnsiTheme="minorHAnsi" w:cstheme="minorBidi"/>
          <w:kern w:val="2"/>
          <w:sz w:val="24"/>
          <w:szCs w:val="24"/>
          <w:lang w:eastAsia="zh-CN"/>
          <w14:ligatures w14:val="standardContextual"/>
        </w:rPr>
      </w:pPr>
      <w:r>
        <w:t>7.1.6.2.26</w:t>
      </w:r>
      <w:r>
        <w:rPr>
          <w:rFonts w:asciiTheme="minorHAnsi" w:eastAsiaTheme="minorEastAsia" w:hAnsiTheme="minorHAnsi" w:cstheme="minorBidi"/>
          <w:kern w:val="2"/>
          <w:sz w:val="24"/>
          <w:szCs w:val="24"/>
          <w:lang w:eastAsia="zh-CN"/>
          <w14:ligatures w14:val="standardContextual"/>
        </w:rPr>
        <w:tab/>
      </w:r>
      <w:r>
        <w:t>Type: SpecificPlmnChange</w:t>
      </w:r>
      <w:r>
        <w:tab/>
      </w:r>
      <w:r>
        <w:fldChar w:fldCharType="begin"/>
      </w:r>
      <w:r>
        <w:instrText xml:space="preserve"> PAGEREF _Toc207607713 \h </w:instrText>
      </w:r>
      <w:r>
        <w:fldChar w:fldCharType="separate"/>
      </w:r>
      <w:r>
        <w:t>56</w:t>
      </w:r>
      <w:r>
        <w:fldChar w:fldCharType="end"/>
      </w:r>
    </w:p>
    <w:p w14:paraId="418616E7" w14:textId="770B27A8" w:rsidR="007D21CB" w:rsidRDefault="007D21CB">
      <w:pPr>
        <w:pStyle w:val="TOC5"/>
        <w:rPr>
          <w:rFonts w:asciiTheme="minorHAnsi" w:eastAsiaTheme="minorEastAsia" w:hAnsiTheme="minorHAnsi" w:cstheme="minorBidi"/>
          <w:kern w:val="2"/>
          <w:sz w:val="24"/>
          <w:szCs w:val="24"/>
          <w:lang w:eastAsia="zh-CN"/>
          <w14:ligatures w14:val="standardContextual"/>
        </w:rPr>
      </w:pPr>
      <w:r>
        <w:t>7.1.6.2.27</w:t>
      </w:r>
      <w:r>
        <w:rPr>
          <w:rFonts w:asciiTheme="minorHAnsi" w:eastAsiaTheme="minorEastAsia" w:hAnsiTheme="minorHAnsi" w:cstheme="minorBidi"/>
          <w:kern w:val="2"/>
          <w:sz w:val="24"/>
          <w:szCs w:val="24"/>
          <w:lang w:eastAsia="zh-CN"/>
          <w14:ligatures w14:val="standardContextual"/>
        </w:rPr>
        <w:tab/>
      </w:r>
      <w:r>
        <w:t>Type: Plmn</w:t>
      </w:r>
      <w:r>
        <w:tab/>
      </w:r>
      <w:r>
        <w:fldChar w:fldCharType="begin"/>
      </w:r>
      <w:r>
        <w:instrText xml:space="preserve"> PAGEREF _Toc207607714 \h </w:instrText>
      </w:r>
      <w:r>
        <w:fldChar w:fldCharType="separate"/>
      </w:r>
      <w:r>
        <w:t>56</w:t>
      </w:r>
      <w:r>
        <w:fldChar w:fldCharType="end"/>
      </w:r>
    </w:p>
    <w:p w14:paraId="50297349" w14:textId="6E31D2EC" w:rsidR="007D21CB" w:rsidRDefault="007D21CB">
      <w:pPr>
        <w:pStyle w:val="TOC5"/>
        <w:rPr>
          <w:rFonts w:asciiTheme="minorHAnsi" w:eastAsiaTheme="minorEastAsia" w:hAnsiTheme="minorHAnsi" w:cstheme="minorBidi"/>
          <w:kern w:val="2"/>
          <w:sz w:val="24"/>
          <w:szCs w:val="24"/>
          <w:lang w:eastAsia="zh-CN"/>
          <w14:ligatures w14:val="standardContextual"/>
        </w:rPr>
      </w:pPr>
      <w:r>
        <w:t>7.1.6.2.28</w:t>
      </w:r>
      <w:r>
        <w:rPr>
          <w:rFonts w:asciiTheme="minorHAnsi" w:eastAsiaTheme="minorEastAsia" w:hAnsiTheme="minorHAnsi" w:cstheme="minorBidi"/>
          <w:kern w:val="2"/>
          <w:sz w:val="24"/>
          <w:szCs w:val="24"/>
          <w:lang w:eastAsia="zh-CN"/>
          <w14:ligatures w14:val="standardContextual"/>
        </w:rPr>
        <w:tab/>
      </w:r>
      <w:r>
        <w:t>Type: TrackingAreaChange</w:t>
      </w:r>
      <w:r>
        <w:tab/>
      </w:r>
      <w:r>
        <w:fldChar w:fldCharType="begin"/>
      </w:r>
      <w:r>
        <w:instrText xml:space="preserve"> PAGEREF _Toc207607715 \h </w:instrText>
      </w:r>
      <w:r>
        <w:fldChar w:fldCharType="separate"/>
      </w:r>
      <w:r>
        <w:t>56</w:t>
      </w:r>
      <w:r>
        <w:fldChar w:fldCharType="end"/>
      </w:r>
    </w:p>
    <w:p w14:paraId="6138896A" w14:textId="228DC3E6" w:rsidR="007D21CB" w:rsidRDefault="007D21CB">
      <w:pPr>
        <w:pStyle w:val="TOC5"/>
        <w:rPr>
          <w:rFonts w:asciiTheme="minorHAnsi" w:eastAsiaTheme="minorEastAsia" w:hAnsiTheme="minorHAnsi" w:cstheme="minorBidi"/>
          <w:kern w:val="2"/>
          <w:sz w:val="24"/>
          <w:szCs w:val="24"/>
          <w:lang w:eastAsia="zh-CN"/>
          <w14:ligatures w14:val="standardContextual"/>
        </w:rPr>
      </w:pPr>
      <w:r>
        <w:t>7.1.6.2.29</w:t>
      </w:r>
      <w:r>
        <w:rPr>
          <w:rFonts w:asciiTheme="minorHAnsi" w:eastAsiaTheme="minorEastAsia" w:hAnsiTheme="minorHAnsi" w:cstheme="minorBidi"/>
          <w:kern w:val="2"/>
          <w:sz w:val="24"/>
          <w:szCs w:val="24"/>
          <w:lang w:eastAsia="zh-CN"/>
          <w14:ligatures w14:val="standardContextual"/>
        </w:rPr>
        <w:tab/>
      </w:r>
      <w:r>
        <w:t>Type: AnyTrackingAreaChange</w:t>
      </w:r>
      <w:r>
        <w:tab/>
      </w:r>
      <w:r>
        <w:fldChar w:fldCharType="begin"/>
      </w:r>
      <w:r>
        <w:instrText xml:space="preserve"> PAGEREF _Toc207607716 \h </w:instrText>
      </w:r>
      <w:r>
        <w:fldChar w:fldCharType="separate"/>
      </w:r>
      <w:r>
        <w:t>56</w:t>
      </w:r>
      <w:r>
        <w:fldChar w:fldCharType="end"/>
      </w:r>
    </w:p>
    <w:p w14:paraId="50FC95CD" w14:textId="46ABF27A" w:rsidR="007D21CB" w:rsidRDefault="007D21CB">
      <w:pPr>
        <w:pStyle w:val="TOC5"/>
        <w:rPr>
          <w:rFonts w:asciiTheme="minorHAnsi" w:eastAsiaTheme="minorEastAsia" w:hAnsiTheme="minorHAnsi" w:cstheme="minorBidi"/>
          <w:kern w:val="2"/>
          <w:sz w:val="24"/>
          <w:szCs w:val="24"/>
          <w:lang w:eastAsia="zh-CN"/>
          <w14:ligatures w14:val="standardContextual"/>
        </w:rPr>
      </w:pPr>
      <w:r>
        <w:t>7.1.6.2.30</w:t>
      </w:r>
      <w:r>
        <w:rPr>
          <w:rFonts w:asciiTheme="minorHAnsi" w:eastAsiaTheme="minorEastAsia" w:hAnsiTheme="minorHAnsi" w:cstheme="minorBidi"/>
          <w:kern w:val="2"/>
          <w:sz w:val="24"/>
          <w:szCs w:val="24"/>
          <w:lang w:eastAsia="zh-CN"/>
          <w14:ligatures w14:val="standardContextual"/>
        </w:rPr>
        <w:tab/>
      </w:r>
      <w:r>
        <w:t>Type: SpecificTrackingAreaChange</w:t>
      </w:r>
      <w:r>
        <w:tab/>
      </w:r>
      <w:r>
        <w:fldChar w:fldCharType="begin"/>
      </w:r>
      <w:r>
        <w:instrText xml:space="preserve"> PAGEREF _Toc207607717 \h </w:instrText>
      </w:r>
      <w:r>
        <w:fldChar w:fldCharType="separate"/>
      </w:r>
      <w:r>
        <w:t>56</w:t>
      </w:r>
      <w:r>
        <w:fldChar w:fldCharType="end"/>
      </w:r>
    </w:p>
    <w:p w14:paraId="050BC1B4" w14:textId="13275AE7" w:rsidR="007D21CB" w:rsidRDefault="007D21CB">
      <w:pPr>
        <w:pStyle w:val="TOC5"/>
        <w:rPr>
          <w:rFonts w:asciiTheme="minorHAnsi" w:eastAsiaTheme="minorEastAsia" w:hAnsiTheme="minorHAnsi" w:cstheme="minorBidi"/>
          <w:kern w:val="2"/>
          <w:sz w:val="24"/>
          <w:szCs w:val="24"/>
          <w:lang w:eastAsia="zh-CN"/>
          <w14:ligatures w14:val="standardContextual"/>
        </w:rPr>
      </w:pPr>
      <w:r>
        <w:t>7.1.6.2.31</w:t>
      </w:r>
      <w:r>
        <w:rPr>
          <w:rFonts w:asciiTheme="minorHAnsi" w:eastAsiaTheme="minorEastAsia" w:hAnsiTheme="minorHAnsi" w:cstheme="minorBidi"/>
          <w:kern w:val="2"/>
          <w:sz w:val="24"/>
          <w:szCs w:val="24"/>
          <w:lang w:eastAsia="zh-CN"/>
          <w14:ligatures w14:val="standardContextual"/>
        </w:rPr>
        <w:tab/>
      </w:r>
      <w:r>
        <w:t>Type: TrackingArea</w:t>
      </w:r>
      <w:r>
        <w:tab/>
      </w:r>
      <w:r>
        <w:fldChar w:fldCharType="begin"/>
      </w:r>
      <w:r>
        <w:instrText xml:space="preserve"> PAGEREF _Toc207607718 \h </w:instrText>
      </w:r>
      <w:r>
        <w:fldChar w:fldCharType="separate"/>
      </w:r>
      <w:r>
        <w:t>57</w:t>
      </w:r>
      <w:r>
        <w:fldChar w:fldCharType="end"/>
      </w:r>
    </w:p>
    <w:p w14:paraId="2F12BCE8" w14:textId="408FD582" w:rsidR="007D21CB" w:rsidRDefault="007D21CB">
      <w:pPr>
        <w:pStyle w:val="TOC5"/>
        <w:rPr>
          <w:rFonts w:asciiTheme="minorHAnsi" w:eastAsiaTheme="minorEastAsia" w:hAnsiTheme="minorHAnsi" w:cstheme="minorBidi"/>
          <w:kern w:val="2"/>
          <w:sz w:val="24"/>
          <w:szCs w:val="24"/>
          <w:lang w:eastAsia="zh-CN"/>
          <w14:ligatures w14:val="standardContextual"/>
        </w:rPr>
      </w:pPr>
      <w:r>
        <w:t>7.1.6.2.32</w:t>
      </w:r>
      <w:r>
        <w:rPr>
          <w:rFonts w:asciiTheme="minorHAnsi" w:eastAsiaTheme="minorEastAsia" w:hAnsiTheme="minorHAnsi" w:cstheme="minorBidi"/>
          <w:kern w:val="2"/>
          <w:sz w:val="24"/>
          <w:szCs w:val="24"/>
          <w:lang w:eastAsia="zh-CN"/>
          <w14:ligatures w14:val="standardContextual"/>
        </w:rPr>
        <w:tab/>
      </w:r>
      <w:r>
        <w:t>Type: TravelledDistance</w:t>
      </w:r>
      <w:r>
        <w:tab/>
      </w:r>
      <w:r>
        <w:fldChar w:fldCharType="begin"/>
      </w:r>
      <w:r>
        <w:instrText xml:space="preserve"> PAGEREF _Toc207607719 \h </w:instrText>
      </w:r>
      <w:r>
        <w:fldChar w:fldCharType="separate"/>
      </w:r>
      <w:r>
        <w:t>57</w:t>
      </w:r>
      <w:r>
        <w:fldChar w:fldCharType="end"/>
      </w:r>
    </w:p>
    <w:p w14:paraId="7CE5D1B1" w14:textId="0DA726D8" w:rsidR="007D21CB" w:rsidRDefault="007D21CB">
      <w:pPr>
        <w:pStyle w:val="TOC5"/>
        <w:rPr>
          <w:rFonts w:asciiTheme="minorHAnsi" w:eastAsiaTheme="minorEastAsia" w:hAnsiTheme="minorHAnsi" w:cstheme="minorBidi"/>
          <w:kern w:val="2"/>
          <w:sz w:val="24"/>
          <w:szCs w:val="24"/>
          <w:lang w:eastAsia="zh-CN"/>
          <w14:ligatures w14:val="standardContextual"/>
        </w:rPr>
      </w:pPr>
      <w:r>
        <w:t>7.1.6.2.33</w:t>
      </w:r>
      <w:r>
        <w:rPr>
          <w:rFonts w:asciiTheme="minorHAnsi" w:eastAsiaTheme="minorEastAsia" w:hAnsiTheme="minorHAnsi" w:cstheme="minorBidi"/>
          <w:kern w:val="2"/>
          <w:sz w:val="24"/>
          <w:szCs w:val="24"/>
          <w:lang w:eastAsia="zh-CN"/>
          <w14:ligatures w14:val="standardContextual"/>
        </w:rPr>
        <w:tab/>
      </w:r>
      <w:r>
        <w:t>Type: RequestedLocationInfo</w:t>
      </w:r>
      <w:r>
        <w:tab/>
      </w:r>
      <w:r>
        <w:fldChar w:fldCharType="begin"/>
      </w:r>
      <w:r>
        <w:instrText xml:space="preserve"> PAGEREF _Toc207607720 \h </w:instrText>
      </w:r>
      <w:r>
        <w:fldChar w:fldCharType="separate"/>
      </w:r>
      <w:r>
        <w:t>57</w:t>
      </w:r>
      <w:r>
        <w:fldChar w:fldCharType="end"/>
      </w:r>
    </w:p>
    <w:p w14:paraId="17AA6319" w14:textId="251070B3" w:rsidR="007D21CB" w:rsidRDefault="007D21CB">
      <w:pPr>
        <w:pStyle w:val="TOC5"/>
        <w:rPr>
          <w:rFonts w:asciiTheme="minorHAnsi" w:eastAsiaTheme="minorEastAsia" w:hAnsiTheme="minorHAnsi" w:cstheme="minorBidi"/>
          <w:kern w:val="2"/>
          <w:sz w:val="24"/>
          <w:szCs w:val="24"/>
          <w:lang w:eastAsia="zh-CN"/>
          <w14:ligatures w14:val="standardContextual"/>
        </w:rPr>
      </w:pPr>
      <w:r>
        <w:t>7.1.6.2.34</w:t>
      </w:r>
      <w:r>
        <w:rPr>
          <w:rFonts w:asciiTheme="minorHAnsi" w:eastAsiaTheme="minorEastAsia" w:hAnsiTheme="minorHAnsi" w:cstheme="minorBidi"/>
          <w:kern w:val="2"/>
          <w:sz w:val="24"/>
          <w:szCs w:val="24"/>
          <w:lang w:eastAsia="zh-CN"/>
          <w14:ligatures w14:val="standardContextual"/>
        </w:rPr>
        <w:tab/>
      </w:r>
      <w:r>
        <w:t>Type: AdaptiveTrigger</w:t>
      </w:r>
      <w:r>
        <w:tab/>
      </w:r>
      <w:r>
        <w:fldChar w:fldCharType="begin"/>
      </w:r>
      <w:r>
        <w:instrText xml:space="preserve"> PAGEREF _Toc207607721 \h </w:instrText>
      </w:r>
      <w:r>
        <w:fldChar w:fldCharType="separate"/>
      </w:r>
      <w:r>
        <w:t>58</w:t>
      </w:r>
      <w:r>
        <w:fldChar w:fldCharType="end"/>
      </w:r>
    </w:p>
    <w:p w14:paraId="7EA869DB" w14:textId="2578C7B3" w:rsidR="007D21CB" w:rsidRDefault="007D21CB">
      <w:pPr>
        <w:pStyle w:val="TOC5"/>
        <w:rPr>
          <w:rFonts w:asciiTheme="minorHAnsi" w:eastAsiaTheme="minorEastAsia" w:hAnsiTheme="minorHAnsi" w:cstheme="minorBidi"/>
          <w:kern w:val="2"/>
          <w:sz w:val="24"/>
          <w:szCs w:val="24"/>
          <w:lang w:eastAsia="zh-CN"/>
          <w14:ligatures w14:val="standardContextual"/>
        </w:rPr>
      </w:pPr>
      <w:r>
        <w:t>7.1.6.2.35</w:t>
      </w:r>
      <w:r>
        <w:rPr>
          <w:rFonts w:asciiTheme="minorHAnsi" w:eastAsiaTheme="minorEastAsia" w:hAnsiTheme="minorHAnsi" w:cstheme="minorBidi"/>
          <w:kern w:val="2"/>
          <w:sz w:val="24"/>
          <w:szCs w:val="24"/>
          <w:lang w:eastAsia="zh-CN"/>
          <w14:ligatures w14:val="standardContextual"/>
        </w:rPr>
        <w:tab/>
      </w:r>
      <w:r>
        <w:t>Type: AnyAreaChange</w:t>
      </w:r>
      <w:r>
        <w:tab/>
      </w:r>
      <w:r>
        <w:fldChar w:fldCharType="begin"/>
      </w:r>
      <w:r>
        <w:instrText xml:space="preserve"> PAGEREF _Toc207607722 \h </w:instrText>
      </w:r>
      <w:r>
        <w:fldChar w:fldCharType="separate"/>
      </w:r>
      <w:r>
        <w:t>60</w:t>
      </w:r>
      <w:r>
        <w:fldChar w:fldCharType="end"/>
      </w:r>
    </w:p>
    <w:p w14:paraId="1DF1E41B" w14:textId="66500856" w:rsidR="007D21CB" w:rsidRDefault="007D21CB">
      <w:pPr>
        <w:pStyle w:val="TOC5"/>
        <w:rPr>
          <w:rFonts w:asciiTheme="minorHAnsi" w:eastAsiaTheme="minorEastAsia" w:hAnsiTheme="minorHAnsi" w:cstheme="minorBidi"/>
          <w:kern w:val="2"/>
          <w:sz w:val="24"/>
          <w:szCs w:val="24"/>
          <w:lang w:eastAsia="zh-CN"/>
          <w14:ligatures w14:val="standardContextual"/>
        </w:rPr>
      </w:pPr>
      <w:r>
        <w:t>7.1.6.2.36</w:t>
      </w:r>
      <w:r>
        <w:rPr>
          <w:rFonts w:asciiTheme="minorHAnsi" w:eastAsiaTheme="minorEastAsia" w:hAnsiTheme="minorHAnsi" w:cstheme="minorBidi"/>
          <w:kern w:val="2"/>
          <w:sz w:val="24"/>
          <w:szCs w:val="24"/>
          <w:lang w:eastAsia="zh-CN"/>
          <w14:ligatures w14:val="standardContextual"/>
        </w:rPr>
        <w:tab/>
      </w:r>
      <w:r>
        <w:t>Type: SpecificArea</w:t>
      </w:r>
      <w:r>
        <w:tab/>
      </w:r>
      <w:r>
        <w:fldChar w:fldCharType="begin"/>
      </w:r>
      <w:r>
        <w:instrText xml:space="preserve"> PAGEREF _Toc207607723 \h </w:instrText>
      </w:r>
      <w:r>
        <w:fldChar w:fldCharType="separate"/>
      </w:r>
      <w:r>
        <w:t>60</w:t>
      </w:r>
      <w:r>
        <w:fldChar w:fldCharType="end"/>
      </w:r>
    </w:p>
    <w:p w14:paraId="63C8A8DD" w14:textId="2D886B00" w:rsidR="007D21CB" w:rsidRDefault="007D21CB">
      <w:pPr>
        <w:pStyle w:val="TOC5"/>
        <w:rPr>
          <w:rFonts w:asciiTheme="minorHAnsi" w:eastAsiaTheme="minorEastAsia" w:hAnsiTheme="minorHAnsi" w:cstheme="minorBidi"/>
          <w:kern w:val="2"/>
          <w:sz w:val="24"/>
          <w:szCs w:val="24"/>
          <w:lang w:eastAsia="zh-CN"/>
          <w14:ligatures w14:val="standardContextual"/>
        </w:rPr>
      </w:pPr>
      <w:r>
        <w:t>7.1.6.2.37</w:t>
      </w:r>
      <w:r>
        <w:rPr>
          <w:rFonts w:asciiTheme="minorHAnsi" w:eastAsiaTheme="minorEastAsia" w:hAnsiTheme="minorHAnsi" w:cstheme="minorBidi"/>
          <w:kern w:val="2"/>
          <w:sz w:val="24"/>
          <w:szCs w:val="24"/>
          <w:lang w:eastAsia="zh-CN"/>
          <w14:ligatures w14:val="standardContextual"/>
        </w:rPr>
        <w:tab/>
      </w:r>
      <w:r>
        <w:t>Type: RatTypeChange</w:t>
      </w:r>
      <w:r>
        <w:tab/>
      </w:r>
      <w:r>
        <w:fldChar w:fldCharType="begin"/>
      </w:r>
      <w:r>
        <w:instrText xml:space="preserve"> PAGEREF _Toc207607724 \h </w:instrText>
      </w:r>
      <w:r>
        <w:fldChar w:fldCharType="separate"/>
      </w:r>
      <w:r>
        <w:t>60</w:t>
      </w:r>
      <w:r>
        <w:fldChar w:fldCharType="end"/>
      </w:r>
    </w:p>
    <w:p w14:paraId="240303F3" w14:textId="23905D20" w:rsidR="007D21CB" w:rsidRDefault="007D21CB">
      <w:pPr>
        <w:pStyle w:val="TOC5"/>
        <w:rPr>
          <w:rFonts w:asciiTheme="minorHAnsi" w:eastAsiaTheme="minorEastAsia" w:hAnsiTheme="minorHAnsi" w:cstheme="minorBidi"/>
          <w:kern w:val="2"/>
          <w:sz w:val="24"/>
          <w:szCs w:val="24"/>
          <w:lang w:eastAsia="zh-CN"/>
          <w14:ligatures w14:val="standardContextual"/>
        </w:rPr>
      </w:pPr>
      <w:r>
        <w:t>7.1.6.2.38</w:t>
      </w:r>
      <w:r>
        <w:rPr>
          <w:rFonts w:asciiTheme="minorHAnsi" w:eastAsiaTheme="minorEastAsia" w:hAnsiTheme="minorHAnsi" w:cstheme="minorBidi"/>
          <w:kern w:val="2"/>
          <w:sz w:val="24"/>
          <w:szCs w:val="24"/>
          <w:lang w:eastAsia="zh-CN"/>
          <w14:ligatures w14:val="standardContextual"/>
        </w:rPr>
        <w:tab/>
      </w:r>
      <w:r>
        <w:t>Type: AnyRatTypeChange</w:t>
      </w:r>
      <w:r>
        <w:tab/>
      </w:r>
      <w:r>
        <w:fldChar w:fldCharType="begin"/>
      </w:r>
      <w:r>
        <w:instrText xml:space="preserve"> PAGEREF _Toc207607725 \h </w:instrText>
      </w:r>
      <w:r>
        <w:fldChar w:fldCharType="separate"/>
      </w:r>
      <w:r>
        <w:t>60</w:t>
      </w:r>
      <w:r>
        <w:fldChar w:fldCharType="end"/>
      </w:r>
    </w:p>
    <w:p w14:paraId="22BB36B4" w14:textId="6DFA1719" w:rsidR="007D21CB" w:rsidRDefault="007D21CB">
      <w:pPr>
        <w:pStyle w:val="TOC5"/>
        <w:rPr>
          <w:rFonts w:asciiTheme="minorHAnsi" w:eastAsiaTheme="minorEastAsia" w:hAnsiTheme="minorHAnsi" w:cstheme="minorBidi"/>
          <w:kern w:val="2"/>
          <w:sz w:val="24"/>
          <w:szCs w:val="24"/>
          <w:lang w:eastAsia="zh-CN"/>
          <w14:ligatures w14:val="standardContextual"/>
        </w:rPr>
      </w:pPr>
      <w:r>
        <w:t>7.1.6.2.39</w:t>
      </w:r>
      <w:r>
        <w:rPr>
          <w:rFonts w:asciiTheme="minorHAnsi" w:eastAsiaTheme="minorEastAsia" w:hAnsiTheme="minorHAnsi" w:cstheme="minorBidi"/>
          <w:kern w:val="2"/>
          <w:sz w:val="24"/>
          <w:szCs w:val="24"/>
          <w:lang w:eastAsia="zh-CN"/>
          <w14:ligatures w14:val="standardContextual"/>
        </w:rPr>
        <w:tab/>
      </w:r>
      <w:r>
        <w:t>Type: AnyAreaChange</w:t>
      </w:r>
      <w:r>
        <w:tab/>
      </w:r>
      <w:r>
        <w:fldChar w:fldCharType="begin"/>
      </w:r>
      <w:r>
        <w:instrText xml:space="preserve"> PAGEREF _Toc207607726 \h </w:instrText>
      </w:r>
      <w:r>
        <w:fldChar w:fldCharType="separate"/>
      </w:r>
      <w:r>
        <w:t>60</w:t>
      </w:r>
      <w:r>
        <w:fldChar w:fldCharType="end"/>
      </w:r>
    </w:p>
    <w:p w14:paraId="032E5E6D" w14:textId="0E0160C2" w:rsidR="007D21CB" w:rsidRDefault="007D21CB">
      <w:pPr>
        <w:pStyle w:val="TOC5"/>
        <w:rPr>
          <w:rFonts w:asciiTheme="minorHAnsi" w:eastAsiaTheme="minorEastAsia" w:hAnsiTheme="minorHAnsi" w:cstheme="minorBidi"/>
          <w:kern w:val="2"/>
          <w:sz w:val="24"/>
          <w:szCs w:val="24"/>
          <w:lang w:eastAsia="zh-CN"/>
          <w14:ligatures w14:val="standardContextual"/>
        </w:rPr>
      </w:pPr>
      <w:r>
        <w:t>7.1.6.2.40</w:t>
      </w:r>
      <w:r>
        <w:rPr>
          <w:rFonts w:asciiTheme="minorHAnsi" w:eastAsiaTheme="minorEastAsia" w:hAnsiTheme="minorHAnsi" w:cstheme="minorBidi"/>
          <w:kern w:val="2"/>
          <w:sz w:val="24"/>
          <w:szCs w:val="24"/>
          <w:lang w:eastAsia="zh-CN"/>
          <w14:ligatures w14:val="standardContextual"/>
        </w:rPr>
        <w:tab/>
      </w:r>
      <w:r>
        <w:t>Type: SignallingEvent</w:t>
      </w:r>
      <w:r>
        <w:tab/>
      </w:r>
      <w:r>
        <w:fldChar w:fldCharType="begin"/>
      </w:r>
      <w:r>
        <w:instrText xml:space="preserve"> PAGEREF _Toc207607727 \h </w:instrText>
      </w:r>
      <w:r>
        <w:fldChar w:fldCharType="separate"/>
      </w:r>
      <w:r>
        <w:t>61</w:t>
      </w:r>
      <w:r>
        <w:fldChar w:fldCharType="end"/>
      </w:r>
    </w:p>
    <w:p w14:paraId="24E93691" w14:textId="50456B2A" w:rsidR="007D21CB" w:rsidRDefault="007D21CB">
      <w:pPr>
        <w:pStyle w:val="TOC5"/>
        <w:rPr>
          <w:rFonts w:asciiTheme="minorHAnsi" w:eastAsiaTheme="minorEastAsia" w:hAnsiTheme="minorHAnsi" w:cstheme="minorBidi"/>
          <w:kern w:val="2"/>
          <w:sz w:val="24"/>
          <w:szCs w:val="24"/>
          <w:lang w:eastAsia="zh-CN"/>
          <w14:ligatures w14:val="standardContextual"/>
        </w:rPr>
      </w:pPr>
      <w:r>
        <w:t>7.1.6.2.41</w:t>
      </w:r>
      <w:r>
        <w:rPr>
          <w:rFonts w:asciiTheme="minorHAnsi" w:eastAsiaTheme="minorEastAsia" w:hAnsiTheme="minorHAnsi" w:cstheme="minorBidi"/>
          <w:kern w:val="2"/>
          <w:sz w:val="24"/>
          <w:szCs w:val="24"/>
          <w:lang w:eastAsia="zh-CN"/>
          <w14:ligatures w14:val="standardContextual"/>
        </w:rPr>
        <w:tab/>
      </w:r>
      <w:r>
        <w:t>Type: FunctionalAliasActivation</w:t>
      </w:r>
      <w:r>
        <w:tab/>
      </w:r>
      <w:r>
        <w:fldChar w:fldCharType="begin"/>
      </w:r>
      <w:r>
        <w:instrText xml:space="preserve"> PAGEREF _Toc207607728 \h </w:instrText>
      </w:r>
      <w:r>
        <w:fldChar w:fldCharType="separate"/>
      </w:r>
      <w:r>
        <w:t>61</w:t>
      </w:r>
      <w:r>
        <w:fldChar w:fldCharType="end"/>
      </w:r>
    </w:p>
    <w:p w14:paraId="21DF30A5" w14:textId="6547D623" w:rsidR="007D21CB" w:rsidRDefault="007D21CB">
      <w:pPr>
        <w:pStyle w:val="TOC5"/>
        <w:rPr>
          <w:rFonts w:asciiTheme="minorHAnsi" w:eastAsiaTheme="minorEastAsia" w:hAnsiTheme="minorHAnsi" w:cstheme="minorBidi"/>
          <w:kern w:val="2"/>
          <w:sz w:val="24"/>
          <w:szCs w:val="24"/>
          <w:lang w:eastAsia="zh-CN"/>
          <w14:ligatures w14:val="standardContextual"/>
        </w:rPr>
      </w:pPr>
      <w:r>
        <w:t>7.1.6.2.42</w:t>
      </w:r>
      <w:r>
        <w:rPr>
          <w:rFonts w:asciiTheme="minorHAnsi" w:eastAsiaTheme="minorEastAsia" w:hAnsiTheme="minorHAnsi" w:cstheme="minorBidi"/>
          <w:kern w:val="2"/>
          <w:sz w:val="24"/>
          <w:szCs w:val="24"/>
          <w:lang w:eastAsia="zh-CN"/>
          <w14:ligatures w14:val="standardContextual"/>
        </w:rPr>
        <w:tab/>
      </w:r>
      <w:r>
        <w:t>Type: FunctionalAliasDeactivation</w:t>
      </w:r>
      <w:r>
        <w:tab/>
      </w:r>
      <w:r>
        <w:fldChar w:fldCharType="begin"/>
      </w:r>
      <w:r>
        <w:instrText xml:space="preserve"> PAGEREF _Toc207607729 \h </w:instrText>
      </w:r>
      <w:r>
        <w:fldChar w:fldCharType="separate"/>
      </w:r>
      <w:r>
        <w:t>61</w:t>
      </w:r>
      <w:r>
        <w:fldChar w:fldCharType="end"/>
      </w:r>
    </w:p>
    <w:p w14:paraId="0A59FDDD" w14:textId="5D8C3F00" w:rsidR="007D21CB" w:rsidRDefault="007D21CB">
      <w:pPr>
        <w:pStyle w:val="TOC5"/>
        <w:rPr>
          <w:rFonts w:asciiTheme="minorHAnsi" w:eastAsiaTheme="minorEastAsia" w:hAnsiTheme="minorHAnsi" w:cstheme="minorBidi"/>
          <w:kern w:val="2"/>
          <w:sz w:val="24"/>
          <w:szCs w:val="24"/>
          <w:lang w:eastAsia="zh-CN"/>
          <w14:ligatures w14:val="standardContextual"/>
        </w:rPr>
      </w:pPr>
      <w:r>
        <w:t>7.1.6.2.43</w:t>
      </w:r>
      <w:r>
        <w:rPr>
          <w:rFonts w:asciiTheme="minorHAnsi" w:eastAsiaTheme="minorEastAsia" w:hAnsiTheme="minorHAnsi" w:cstheme="minorBidi"/>
          <w:kern w:val="2"/>
          <w:sz w:val="24"/>
          <w:szCs w:val="24"/>
          <w:lang w:eastAsia="zh-CN"/>
          <w14:ligatures w14:val="standardContextual"/>
        </w:rPr>
        <w:tab/>
      </w:r>
      <w:r>
        <w:t>Type: InitialLogOn</w:t>
      </w:r>
      <w:r>
        <w:tab/>
      </w:r>
      <w:r>
        <w:fldChar w:fldCharType="begin"/>
      </w:r>
      <w:r>
        <w:instrText xml:space="preserve"> PAGEREF _Toc207607730 \h </w:instrText>
      </w:r>
      <w:r>
        <w:fldChar w:fldCharType="separate"/>
      </w:r>
      <w:r>
        <w:t>61</w:t>
      </w:r>
      <w:r>
        <w:fldChar w:fldCharType="end"/>
      </w:r>
    </w:p>
    <w:p w14:paraId="396CCB8C" w14:textId="572CA493" w:rsidR="007D21CB" w:rsidRDefault="007D21CB">
      <w:pPr>
        <w:pStyle w:val="TOC5"/>
        <w:rPr>
          <w:rFonts w:asciiTheme="minorHAnsi" w:eastAsiaTheme="minorEastAsia" w:hAnsiTheme="minorHAnsi" w:cstheme="minorBidi"/>
          <w:kern w:val="2"/>
          <w:sz w:val="24"/>
          <w:szCs w:val="24"/>
          <w:lang w:eastAsia="zh-CN"/>
          <w14:ligatures w14:val="standardContextual"/>
        </w:rPr>
      </w:pPr>
      <w:r>
        <w:t>7.1.6.2.44</w:t>
      </w:r>
      <w:r>
        <w:rPr>
          <w:rFonts w:asciiTheme="minorHAnsi" w:eastAsiaTheme="minorEastAsia" w:hAnsiTheme="minorHAnsi" w:cstheme="minorBidi"/>
          <w:kern w:val="2"/>
          <w:sz w:val="24"/>
          <w:szCs w:val="24"/>
          <w:lang w:eastAsia="zh-CN"/>
          <w14:ligatures w14:val="standardContextual"/>
        </w:rPr>
        <w:tab/>
      </w:r>
      <w:r>
        <w:t>Type: GroupCallNonEmergency</w:t>
      </w:r>
      <w:r>
        <w:tab/>
      </w:r>
      <w:r>
        <w:fldChar w:fldCharType="begin"/>
      </w:r>
      <w:r>
        <w:instrText xml:space="preserve"> PAGEREF _Toc207607731 \h </w:instrText>
      </w:r>
      <w:r>
        <w:fldChar w:fldCharType="separate"/>
      </w:r>
      <w:r>
        <w:t>61</w:t>
      </w:r>
      <w:r>
        <w:fldChar w:fldCharType="end"/>
      </w:r>
    </w:p>
    <w:p w14:paraId="1DC97F8C" w14:textId="6B508EC4" w:rsidR="007D21CB" w:rsidRDefault="007D21CB">
      <w:pPr>
        <w:pStyle w:val="TOC5"/>
        <w:rPr>
          <w:rFonts w:asciiTheme="minorHAnsi" w:eastAsiaTheme="minorEastAsia" w:hAnsiTheme="minorHAnsi" w:cstheme="minorBidi"/>
          <w:kern w:val="2"/>
          <w:sz w:val="24"/>
          <w:szCs w:val="24"/>
          <w:lang w:eastAsia="zh-CN"/>
          <w14:ligatures w14:val="standardContextual"/>
        </w:rPr>
      </w:pPr>
      <w:r>
        <w:t>7.1.6.2.45</w:t>
      </w:r>
      <w:r>
        <w:rPr>
          <w:rFonts w:asciiTheme="minorHAnsi" w:eastAsiaTheme="minorEastAsia" w:hAnsiTheme="minorHAnsi" w:cstheme="minorBidi"/>
          <w:kern w:val="2"/>
          <w:sz w:val="24"/>
          <w:szCs w:val="24"/>
          <w:lang w:eastAsia="zh-CN"/>
          <w14:ligatures w14:val="standardContextual"/>
        </w:rPr>
        <w:tab/>
      </w:r>
      <w:r>
        <w:t>Type: PrivateCallNonEmergency</w:t>
      </w:r>
      <w:r>
        <w:tab/>
      </w:r>
      <w:r>
        <w:fldChar w:fldCharType="begin"/>
      </w:r>
      <w:r>
        <w:instrText xml:space="preserve"> PAGEREF _Toc207607732 \h </w:instrText>
      </w:r>
      <w:r>
        <w:fldChar w:fldCharType="separate"/>
      </w:r>
      <w:r>
        <w:t>62</w:t>
      </w:r>
      <w:r>
        <w:fldChar w:fldCharType="end"/>
      </w:r>
    </w:p>
    <w:p w14:paraId="562ECE7D" w14:textId="6D606E9A" w:rsidR="007D21CB" w:rsidRDefault="007D21CB">
      <w:pPr>
        <w:pStyle w:val="TOC5"/>
        <w:rPr>
          <w:rFonts w:asciiTheme="minorHAnsi" w:eastAsiaTheme="minorEastAsia" w:hAnsiTheme="minorHAnsi" w:cstheme="minorBidi"/>
          <w:kern w:val="2"/>
          <w:sz w:val="24"/>
          <w:szCs w:val="24"/>
          <w:lang w:eastAsia="zh-CN"/>
          <w14:ligatures w14:val="standardContextual"/>
        </w:rPr>
      </w:pPr>
      <w:r>
        <w:t>7.1.6.2.46</w:t>
      </w:r>
      <w:r>
        <w:rPr>
          <w:rFonts w:asciiTheme="minorHAnsi" w:eastAsiaTheme="minorEastAsia" w:hAnsiTheme="minorHAnsi" w:cstheme="minorBidi"/>
          <w:kern w:val="2"/>
          <w:sz w:val="24"/>
          <w:szCs w:val="24"/>
          <w:lang w:eastAsia="zh-CN"/>
          <w14:ligatures w14:val="standardContextual"/>
        </w:rPr>
        <w:tab/>
      </w:r>
      <w:r>
        <w:t>Type: LocationConfigurationReceived</w:t>
      </w:r>
      <w:r>
        <w:tab/>
      </w:r>
      <w:r>
        <w:fldChar w:fldCharType="begin"/>
      </w:r>
      <w:r>
        <w:instrText xml:space="preserve"> PAGEREF _Toc207607733 \h </w:instrText>
      </w:r>
      <w:r>
        <w:fldChar w:fldCharType="separate"/>
      </w:r>
      <w:r>
        <w:t>62</w:t>
      </w:r>
      <w:r>
        <w:fldChar w:fldCharType="end"/>
      </w:r>
    </w:p>
    <w:p w14:paraId="5CB466D4" w14:textId="7437DAF6"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7.1.6.2.47</w:t>
      </w:r>
      <w:r>
        <w:rPr>
          <w:rFonts w:asciiTheme="minorHAnsi" w:eastAsiaTheme="minorEastAsia" w:hAnsiTheme="minorHAnsi" w:cstheme="minorBidi"/>
          <w:kern w:val="2"/>
          <w:sz w:val="24"/>
          <w:szCs w:val="24"/>
          <w:lang w:eastAsia="zh-CN"/>
          <w14:ligatures w14:val="standardContextual"/>
        </w:rPr>
        <w:tab/>
      </w:r>
      <w:r w:rsidRPr="0030724E">
        <w:rPr>
          <w:lang/>
        </w:rPr>
        <w:t>Type: LocationRequest</w:t>
      </w:r>
      <w:r w:rsidRPr="0030724E">
        <w:rPr>
          <w:lang/>
        </w:rPr>
        <w:tab/>
      </w:r>
      <w:r>
        <w:fldChar w:fldCharType="begin"/>
      </w:r>
      <w:r w:rsidRPr="0030724E">
        <w:rPr>
          <w:lang/>
        </w:rPr>
        <w:instrText xml:space="preserve"> PAGEREF _Toc207607734 \h </w:instrText>
      </w:r>
      <w:r>
        <w:fldChar w:fldCharType="separate"/>
      </w:r>
      <w:r w:rsidRPr="0030724E">
        <w:rPr>
          <w:lang/>
        </w:rPr>
        <w:t>62</w:t>
      </w:r>
      <w:r>
        <w:fldChar w:fldCharType="end"/>
      </w:r>
    </w:p>
    <w:p w14:paraId="0FD9AF8E" w14:textId="054A40D2"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7.1.6.2.48</w:t>
      </w:r>
      <w:r>
        <w:rPr>
          <w:rFonts w:asciiTheme="minorHAnsi" w:eastAsiaTheme="minorEastAsia" w:hAnsiTheme="minorHAnsi" w:cstheme="minorBidi"/>
          <w:kern w:val="2"/>
          <w:sz w:val="24"/>
          <w:szCs w:val="24"/>
          <w:lang w:eastAsia="zh-CN"/>
          <w14:ligatures w14:val="standardContextual"/>
        </w:rPr>
        <w:tab/>
      </w:r>
      <w:r w:rsidRPr="0030724E">
        <w:rPr>
          <w:lang/>
        </w:rPr>
        <w:t>Type: RequestLocationHistory</w:t>
      </w:r>
      <w:r w:rsidRPr="0030724E">
        <w:rPr>
          <w:lang/>
        </w:rPr>
        <w:tab/>
      </w:r>
      <w:r>
        <w:fldChar w:fldCharType="begin"/>
      </w:r>
      <w:r w:rsidRPr="0030724E">
        <w:rPr>
          <w:lang/>
        </w:rPr>
        <w:instrText xml:space="preserve"> PAGEREF _Toc207607735 \h </w:instrText>
      </w:r>
      <w:r>
        <w:fldChar w:fldCharType="separate"/>
      </w:r>
      <w:r w:rsidRPr="0030724E">
        <w:rPr>
          <w:lang/>
        </w:rPr>
        <w:t>63</w:t>
      </w:r>
      <w:r>
        <w:fldChar w:fldCharType="end"/>
      </w:r>
    </w:p>
    <w:p w14:paraId="2D309A94" w14:textId="4212A524"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7.1.6.2.49</w:t>
      </w:r>
      <w:r>
        <w:rPr>
          <w:rFonts w:asciiTheme="minorHAnsi" w:eastAsiaTheme="minorEastAsia" w:hAnsiTheme="minorHAnsi" w:cstheme="minorBidi"/>
          <w:kern w:val="2"/>
          <w:sz w:val="24"/>
          <w:szCs w:val="24"/>
          <w:lang w:eastAsia="zh-CN"/>
          <w14:ligatures w14:val="standardContextual"/>
        </w:rPr>
        <w:tab/>
      </w:r>
      <w:r w:rsidRPr="0030724E">
        <w:rPr>
          <w:lang/>
        </w:rPr>
        <w:t>Type: MCUELocation</w:t>
      </w:r>
      <w:r w:rsidRPr="0030724E">
        <w:rPr>
          <w:lang/>
        </w:rPr>
        <w:tab/>
      </w:r>
      <w:r>
        <w:fldChar w:fldCharType="begin"/>
      </w:r>
      <w:r w:rsidRPr="0030724E">
        <w:rPr>
          <w:lang/>
        </w:rPr>
        <w:instrText xml:space="preserve"> PAGEREF _Toc207607736 \h </w:instrText>
      </w:r>
      <w:r>
        <w:fldChar w:fldCharType="separate"/>
      </w:r>
      <w:r w:rsidRPr="0030724E">
        <w:rPr>
          <w:lang/>
        </w:rPr>
        <w:t>63</w:t>
      </w:r>
      <w:r>
        <w:fldChar w:fldCharType="end"/>
      </w:r>
    </w:p>
    <w:p w14:paraId="3CA6D7E3" w14:textId="65E37742"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7.1.6.2.50</w:t>
      </w:r>
      <w:r>
        <w:rPr>
          <w:rFonts w:asciiTheme="minorHAnsi" w:eastAsiaTheme="minorEastAsia" w:hAnsiTheme="minorHAnsi" w:cstheme="minorBidi"/>
          <w:kern w:val="2"/>
          <w:sz w:val="24"/>
          <w:szCs w:val="24"/>
          <w:lang w:eastAsia="zh-CN"/>
          <w14:ligatures w14:val="standardContextual"/>
        </w:rPr>
        <w:tab/>
      </w:r>
      <w:r w:rsidRPr="0030724E">
        <w:rPr>
          <w:lang/>
        </w:rPr>
        <w:t>Type: LocationInfo</w:t>
      </w:r>
      <w:r w:rsidRPr="0030724E">
        <w:rPr>
          <w:lang/>
        </w:rPr>
        <w:tab/>
      </w:r>
      <w:r>
        <w:fldChar w:fldCharType="begin"/>
      </w:r>
      <w:r w:rsidRPr="0030724E">
        <w:rPr>
          <w:lang/>
        </w:rPr>
        <w:instrText xml:space="preserve"> PAGEREF _Toc207607737 \h </w:instrText>
      </w:r>
      <w:r>
        <w:fldChar w:fldCharType="separate"/>
      </w:r>
      <w:r w:rsidRPr="0030724E">
        <w:rPr>
          <w:lang/>
        </w:rPr>
        <w:t>64</w:t>
      </w:r>
      <w:r>
        <w:fldChar w:fldCharType="end"/>
      </w:r>
    </w:p>
    <w:p w14:paraId="67B4FB2D" w14:textId="0A045AB2"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7.1.6.2.51</w:t>
      </w:r>
      <w:r>
        <w:rPr>
          <w:rFonts w:asciiTheme="minorHAnsi" w:eastAsiaTheme="minorEastAsia" w:hAnsiTheme="minorHAnsi" w:cstheme="minorBidi"/>
          <w:kern w:val="2"/>
          <w:sz w:val="24"/>
          <w:szCs w:val="24"/>
          <w:lang w:eastAsia="zh-CN"/>
          <w14:ligatures w14:val="standardContextual"/>
        </w:rPr>
        <w:tab/>
      </w:r>
      <w:r w:rsidRPr="0030724E">
        <w:rPr>
          <w:lang/>
        </w:rPr>
        <w:t>Type: CurrentCoordinate</w:t>
      </w:r>
      <w:r w:rsidRPr="0030724E">
        <w:rPr>
          <w:lang/>
        </w:rPr>
        <w:tab/>
      </w:r>
      <w:r>
        <w:fldChar w:fldCharType="begin"/>
      </w:r>
      <w:r w:rsidRPr="0030724E">
        <w:rPr>
          <w:lang/>
        </w:rPr>
        <w:instrText xml:space="preserve"> PAGEREF _Toc207607738 \h </w:instrText>
      </w:r>
      <w:r>
        <w:fldChar w:fldCharType="separate"/>
      </w:r>
      <w:r w:rsidRPr="0030724E">
        <w:rPr>
          <w:lang/>
        </w:rPr>
        <w:t>64</w:t>
      </w:r>
      <w:r>
        <w:fldChar w:fldCharType="end"/>
      </w:r>
    </w:p>
    <w:p w14:paraId="2514D3C7" w14:textId="0BD8911B"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7.1.6.2.52</w:t>
      </w:r>
      <w:r>
        <w:rPr>
          <w:rFonts w:asciiTheme="minorHAnsi" w:eastAsiaTheme="minorEastAsia" w:hAnsiTheme="minorHAnsi" w:cstheme="minorBidi"/>
          <w:kern w:val="2"/>
          <w:sz w:val="24"/>
          <w:szCs w:val="24"/>
          <w:lang w:eastAsia="zh-CN"/>
          <w14:ligatures w14:val="standardContextual"/>
        </w:rPr>
        <w:tab/>
      </w:r>
      <w:r w:rsidRPr="0030724E">
        <w:rPr>
          <w:lang/>
        </w:rPr>
        <w:t>Type: LocationHistoryData</w:t>
      </w:r>
      <w:r w:rsidRPr="0030724E">
        <w:rPr>
          <w:lang/>
        </w:rPr>
        <w:tab/>
      </w:r>
      <w:r>
        <w:fldChar w:fldCharType="begin"/>
      </w:r>
      <w:r w:rsidRPr="0030724E">
        <w:rPr>
          <w:lang/>
        </w:rPr>
        <w:instrText xml:space="preserve"> PAGEREF _Toc207607739 \h </w:instrText>
      </w:r>
      <w:r>
        <w:fldChar w:fldCharType="separate"/>
      </w:r>
      <w:r w:rsidRPr="0030724E">
        <w:rPr>
          <w:lang/>
        </w:rPr>
        <w:t>64</w:t>
      </w:r>
      <w:r>
        <w:fldChar w:fldCharType="end"/>
      </w:r>
    </w:p>
    <w:p w14:paraId="2B0D3862" w14:textId="4B8F9ED6"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7.1.6.2.53</w:t>
      </w:r>
      <w:r>
        <w:rPr>
          <w:rFonts w:asciiTheme="minorHAnsi" w:eastAsiaTheme="minorEastAsia" w:hAnsiTheme="minorHAnsi" w:cstheme="minorBidi"/>
          <w:kern w:val="2"/>
          <w:sz w:val="24"/>
          <w:szCs w:val="24"/>
          <w:lang w:eastAsia="zh-CN"/>
          <w14:ligatures w14:val="standardContextual"/>
        </w:rPr>
        <w:tab/>
      </w:r>
      <w:r w:rsidRPr="0030724E">
        <w:rPr>
          <w:lang/>
        </w:rPr>
        <w:t>Type: LocationHistoryEvent</w:t>
      </w:r>
      <w:r w:rsidRPr="0030724E">
        <w:rPr>
          <w:lang/>
        </w:rPr>
        <w:tab/>
      </w:r>
      <w:r>
        <w:fldChar w:fldCharType="begin"/>
      </w:r>
      <w:r w:rsidRPr="0030724E">
        <w:rPr>
          <w:lang/>
        </w:rPr>
        <w:instrText xml:space="preserve"> PAGEREF _Toc207607740 \h </w:instrText>
      </w:r>
      <w:r>
        <w:fldChar w:fldCharType="separate"/>
      </w:r>
      <w:r w:rsidRPr="0030724E">
        <w:rPr>
          <w:lang/>
        </w:rPr>
        <w:t>65</w:t>
      </w:r>
      <w:r>
        <w:fldChar w:fldCharType="end"/>
      </w:r>
    </w:p>
    <w:p w14:paraId="3538DF32" w14:textId="65C4D003"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lastRenderedPageBreak/>
        <w:t>7.1.6.2.54</w:t>
      </w:r>
      <w:r>
        <w:rPr>
          <w:rFonts w:asciiTheme="minorHAnsi" w:eastAsiaTheme="minorEastAsia" w:hAnsiTheme="minorHAnsi" w:cstheme="minorBidi"/>
          <w:kern w:val="2"/>
          <w:sz w:val="24"/>
          <w:szCs w:val="24"/>
          <w:lang w:eastAsia="zh-CN"/>
          <w14:ligatures w14:val="standardContextual"/>
        </w:rPr>
        <w:tab/>
      </w:r>
      <w:r w:rsidRPr="0030724E">
        <w:rPr>
          <w:lang/>
        </w:rPr>
        <w:t>Type: LocationHistoryStatus</w:t>
      </w:r>
      <w:r w:rsidRPr="0030724E">
        <w:rPr>
          <w:lang/>
        </w:rPr>
        <w:tab/>
      </w:r>
      <w:r>
        <w:fldChar w:fldCharType="begin"/>
      </w:r>
      <w:r w:rsidRPr="0030724E">
        <w:rPr>
          <w:lang/>
        </w:rPr>
        <w:instrText xml:space="preserve"> PAGEREF _Toc207607741 \h </w:instrText>
      </w:r>
      <w:r>
        <w:fldChar w:fldCharType="separate"/>
      </w:r>
      <w:r w:rsidRPr="0030724E">
        <w:rPr>
          <w:lang/>
        </w:rPr>
        <w:t>65</w:t>
      </w:r>
      <w:r>
        <w:fldChar w:fldCharType="end"/>
      </w:r>
    </w:p>
    <w:p w14:paraId="61D7419A" w14:textId="4DEB820E"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30724E">
        <w:rPr>
          <w:lang/>
        </w:rPr>
        <w:t>7.1.6.3</w:t>
      </w:r>
      <w:r>
        <w:rPr>
          <w:rFonts w:asciiTheme="minorHAnsi" w:eastAsiaTheme="minorEastAsia" w:hAnsiTheme="minorHAnsi" w:cstheme="minorBidi"/>
          <w:kern w:val="2"/>
          <w:sz w:val="24"/>
          <w:szCs w:val="24"/>
          <w:lang w:eastAsia="zh-CN"/>
          <w14:ligatures w14:val="standardContextual"/>
        </w:rPr>
        <w:tab/>
      </w:r>
      <w:r w:rsidRPr="0030724E">
        <w:rPr>
          <w:lang/>
        </w:rPr>
        <w:t>Simple data types and enumerations</w:t>
      </w:r>
      <w:r w:rsidRPr="0030724E">
        <w:rPr>
          <w:lang/>
        </w:rPr>
        <w:tab/>
      </w:r>
      <w:r>
        <w:fldChar w:fldCharType="begin"/>
      </w:r>
      <w:r w:rsidRPr="0030724E">
        <w:rPr>
          <w:lang/>
        </w:rPr>
        <w:instrText xml:space="preserve"> PAGEREF _Toc207607742 \h </w:instrText>
      </w:r>
      <w:r>
        <w:fldChar w:fldCharType="separate"/>
      </w:r>
      <w:r w:rsidRPr="0030724E">
        <w:rPr>
          <w:lang/>
        </w:rPr>
        <w:t>65</w:t>
      </w:r>
      <w:r>
        <w:fldChar w:fldCharType="end"/>
      </w:r>
    </w:p>
    <w:p w14:paraId="19FC92E1" w14:textId="321435C8" w:rsidR="007D21CB" w:rsidRDefault="007D21CB">
      <w:pPr>
        <w:pStyle w:val="TOC5"/>
        <w:rPr>
          <w:rFonts w:asciiTheme="minorHAnsi" w:eastAsiaTheme="minorEastAsia" w:hAnsiTheme="minorHAnsi" w:cstheme="minorBidi"/>
          <w:kern w:val="2"/>
          <w:sz w:val="24"/>
          <w:szCs w:val="24"/>
          <w:lang w:eastAsia="zh-CN"/>
          <w14:ligatures w14:val="standardContextual"/>
        </w:rPr>
      </w:pPr>
      <w:r>
        <w:t>7.1.6.3.1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_Toc207607743 \h </w:instrText>
      </w:r>
      <w:r>
        <w:fldChar w:fldCharType="separate"/>
      </w:r>
      <w:r>
        <w:t>65</w:t>
      </w:r>
      <w:r>
        <w:fldChar w:fldCharType="end"/>
      </w:r>
    </w:p>
    <w:p w14:paraId="099B84BA" w14:textId="18ED8DF2" w:rsidR="007D21CB" w:rsidRDefault="007D21CB">
      <w:pPr>
        <w:pStyle w:val="TOC5"/>
        <w:rPr>
          <w:rFonts w:asciiTheme="minorHAnsi" w:eastAsiaTheme="minorEastAsia" w:hAnsiTheme="minorHAnsi" w:cstheme="minorBidi"/>
          <w:kern w:val="2"/>
          <w:sz w:val="24"/>
          <w:szCs w:val="24"/>
          <w:lang w:eastAsia="zh-CN"/>
          <w14:ligatures w14:val="standardContextual"/>
        </w:rPr>
      </w:pPr>
      <w:r>
        <w:t>7.1.6.3.2</w:t>
      </w:r>
      <w:r>
        <w:rPr>
          <w:rFonts w:asciiTheme="minorHAnsi" w:eastAsiaTheme="minorEastAsia" w:hAnsiTheme="minorHAnsi" w:cstheme="minorBidi"/>
          <w:kern w:val="2"/>
          <w:sz w:val="24"/>
          <w:szCs w:val="24"/>
          <w:lang w:eastAsia="zh-CN"/>
          <w14:ligatures w14:val="standardContextual"/>
        </w:rPr>
        <w:tab/>
      </w:r>
      <w:r>
        <w:t>Simple data types</w:t>
      </w:r>
      <w:r>
        <w:tab/>
      </w:r>
      <w:r>
        <w:fldChar w:fldCharType="begin"/>
      </w:r>
      <w:r>
        <w:instrText xml:space="preserve"> PAGEREF _Toc207607744 \h </w:instrText>
      </w:r>
      <w:r>
        <w:fldChar w:fldCharType="separate"/>
      </w:r>
      <w:r>
        <w:t>65</w:t>
      </w:r>
      <w:r>
        <w:fldChar w:fldCharType="end"/>
      </w:r>
    </w:p>
    <w:p w14:paraId="2E3F95E2" w14:textId="69EC7E50" w:rsidR="007D21CB" w:rsidRDefault="007D21CB">
      <w:pPr>
        <w:pStyle w:val="TOC5"/>
        <w:rPr>
          <w:rFonts w:asciiTheme="minorHAnsi" w:eastAsiaTheme="minorEastAsia" w:hAnsiTheme="minorHAnsi" w:cstheme="minorBidi"/>
          <w:kern w:val="2"/>
          <w:sz w:val="24"/>
          <w:szCs w:val="24"/>
          <w:lang w:eastAsia="zh-CN"/>
          <w14:ligatures w14:val="standardContextual"/>
        </w:rPr>
      </w:pPr>
      <w:r>
        <w:t>7.1.6.3.3</w:t>
      </w:r>
      <w:r>
        <w:rPr>
          <w:rFonts w:asciiTheme="minorHAnsi" w:eastAsiaTheme="minorEastAsia" w:hAnsiTheme="minorHAnsi" w:cstheme="minorBidi"/>
          <w:kern w:val="2"/>
          <w:sz w:val="24"/>
          <w:szCs w:val="24"/>
          <w:lang w:eastAsia="zh-CN"/>
          <w14:ligatures w14:val="standardContextual"/>
        </w:rPr>
        <w:tab/>
      </w:r>
      <w:r>
        <w:t>Enumeration: ConfigScope</w:t>
      </w:r>
      <w:r>
        <w:tab/>
      </w:r>
      <w:r>
        <w:fldChar w:fldCharType="begin"/>
      </w:r>
      <w:r>
        <w:instrText xml:space="preserve"> PAGEREF _Toc207607745 \h </w:instrText>
      </w:r>
      <w:r>
        <w:fldChar w:fldCharType="separate"/>
      </w:r>
      <w:r>
        <w:t>65</w:t>
      </w:r>
      <w:r>
        <w:fldChar w:fldCharType="end"/>
      </w:r>
    </w:p>
    <w:p w14:paraId="5865CF6C" w14:textId="6C8AEF19"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7.1.6.3.4</w:t>
      </w:r>
      <w:r>
        <w:rPr>
          <w:rFonts w:asciiTheme="minorHAnsi" w:eastAsiaTheme="minorEastAsia" w:hAnsiTheme="minorHAnsi" w:cstheme="minorBidi"/>
          <w:kern w:val="2"/>
          <w:sz w:val="24"/>
          <w:szCs w:val="24"/>
          <w:lang w:eastAsia="zh-CN"/>
          <w14:ligatures w14:val="standardContextual"/>
        </w:rPr>
        <w:tab/>
      </w:r>
      <w:r w:rsidRPr="0030724E">
        <w:t>Enumeration: ReportType</w:t>
      </w:r>
      <w:r w:rsidRPr="0030724E">
        <w:tab/>
      </w:r>
      <w:r>
        <w:fldChar w:fldCharType="begin"/>
      </w:r>
      <w:r w:rsidRPr="0030724E">
        <w:instrText xml:space="preserve"> PAGEREF _Toc207607746 \h </w:instrText>
      </w:r>
      <w:r>
        <w:fldChar w:fldCharType="separate"/>
      </w:r>
      <w:r w:rsidRPr="0030724E">
        <w:t>66</w:t>
      </w:r>
      <w:r>
        <w:fldChar w:fldCharType="end"/>
      </w:r>
    </w:p>
    <w:p w14:paraId="54D357A5" w14:textId="094389F1"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7.1.6.3.5</w:t>
      </w:r>
      <w:r>
        <w:rPr>
          <w:rFonts w:asciiTheme="minorHAnsi" w:eastAsiaTheme="minorEastAsia" w:hAnsiTheme="minorHAnsi" w:cstheme="minorBidi"/>
          <w:kern w:val="2"/>
          <w:sz w:val="24"/>
          <w:szCs w:val="24"/>
          <w:lang w:eastAsia="zh-CN"/>
          <w14:ligatures w14:val="standardContextual"/>
        </w:rPr>
        <w:tab/>
      </w:r>
      <w:r w:rsidRPr="0030724E">
        <w:t>Enumeration: InterRatType</w:t>
      </w:r>
      <w:r w:rsidRPr="0030724E">
        <w:tab/>
      </w:r>
      <w:r>
        <w:fldChar w:fldCharType="begin"/>
      </w:r>
      <w:r w:rsidRPr="0030724E">
        <w:instrText xml:space="preserve"> PAGEREF _Toc207607747 \h </w:instrText>
      </w:r>
      <w:r>
        <w:fldChar w:fldCharType="separate"/>
      </w:r>
      <w:r w:rsidRPr="0030724E">
        <w:t>66</w:t>
      </w:r>
      <w:r>
        <w:fldChar w:fldCharType="end"/>
      </w:r>
    </w:p>
    <w:p w14:paraId="4AD646FB" w14:textId="15572C92"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30724E">
        <w:t>7.1.7</w:t>
      </w:r>
      <w:r>
        <w:rPr>
          <w:rFonts w:asciiTheme="minorHAnsi" w:eastAsiaTheme="minorEastAsia" w:hAnsiTheme="minorHAnsi" w:cstheme="minorBidi"/>
          <w:kern w:val="2"/>
          <w:sz w:val="24"/>
          <w:szCs w:val="24"/>
          <w:lang w:eastAsia="zh-CN"/>
          <w14:ligatures w14:val="standardContextual"/>
        </w:rPr>
        <w:tab/>
      </w:r>
      <w:r w:rsidRPr="0030724E">
        <w:t>Error Handling</w:t>
      </w:r>
      <w:r w:rsidRPr="0030724E">
        <w:tab/>
      </w:r>
      <w:r>
        <w:fldChar w:fldCharType="begin"/>
      </w:r>
      <w:r w:rsidRPr="0030724E">
        <w:instrText xml:space="preserve"> PAGEREF _Toc207607748 \h </w:instrText>
      </w:r>
      <w:r>
        <w:fldChar w:fldCharType="separate"/>
      </w:r>
      <w:r w:rsidRPr="0030724E">
        <w:t>66</w:t>
      </w:r>
      <w:r>
        <w:fldChar w:fldCharType="end"/>
      </w:r>
    </w:p>
    <w:p w14:paraId="196DF68F" w14:textId="098A6A25" w:rsidR="007D21CB" w:rsidRDefault="007D21CB">
      <w:pPr>
        <w:pStyle w:val="TOC4"/>
        <w:rPr>
          <w:rFonts w:asciiTheme="minorHAnsi" w:eastAsiaTheme="minorEastAsia" w:hAnsiTheme="minorHAnsi" w:cstheme="minorBidi"/>
          <w:kern w:val="2"/>
          <w:sz w:val="24"/>
          <w:szCs w:val="24"/>
          <w:lang w:eastAsia="zh-CN"/>
          <w14:ligatures w14:val="standardContextual"/>
        </w:rPr>
      </w:pPr>
      <w:r>
        <w:t>7.1.7.1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_Toc207607749 \h </w:instrText>
      </w:r>
      <w:r>
        <w:fldChar w:fldCharType="separate"/>
      </w:r>
      <w:r>
        <w:t>66</w:t>
      </w:r>
      <w:r>
        <w:fldChar w:fldCharType="end"/>
      </w:r>
    </w:p>
    <w:p w14:paraId="2A988A97" w14:textId="6C5AED5D" w:rsidR="007D21CB" w:rsidRDefault="007D21CB">
      <w:pPr>
        <w:pStyle w:val="TOC4"/>
        <w:rPr>
          <w:rFonts w:asciiTheme="minorHAnsi" w:eastAsiaTheme="minorEastAsia" w:hAnsiTheme="minorHAnsi" w:cstheme="minorBidi"/>
          <w:kern w:val="2"/>
          <w:sz w:val="24"/>
          <w:szCs w:val="24"/>
          <w:lang w:eastAsia="zh-CN"/>
          <w14:ligatures w14:val="standardContextual"/>
        </w:rPr>
      </w:pPr>
      <w:r>
        <w:t>7.1.7.2</w:t>
      </w:r>
      <w:r>
        <w:rPr>
          <w:rFonts w:asciiTheme="minorHAnsi" w:eastAsiaTheme="minorEastAsia" w:hAnsiTheme="minorHAnsi" w:cstheme="minorBidi"/>
          <w:kern w:val="2"/>
          <w:sz w:val="24"/>
          <w:szCs w:val="24"/>
          <w:lang w:eastAsia="zh-CN"/>
          <w14:ligatures w14:val="standardContextual"/>
        </w:rPr>
        <w:tab/>
      </w:r>
      <w:r>
        <w:t>Protocol Errors</w:t>
      </w:r>
      <w:r>
        <w:tab/>
      </w:r>
      <w:r>
        <w:fldChar w:fldCharType="begin"/>
      </w:r>
      <w:r>
        <w:instrText xml:space="preserve"> PAGEREF _Toc207607750 \h </w:instrText>
      </w:r>
      <w:r>
        <w:fldChar w:fldCharType="separate"/>
      </w:r>
      <w:r>
        <w:t>66</w:t>
      </w:r>
      <w:r>
        <w:fldChar w:fldCharType="end"/>
      </w:r>
    </w:p>
    <w:p w14:paraId="39099700" w14:textId="7AD2A3A7" w:rsidR="007D21CB" w:rsidRDefault="007D21CB">
      <w:pPr>
        <w:pStyle w:val="TOC4"/>
        <w:rPr>
          <w:rFonts w:asciiTheme="minorHAnsi" w:eastAsiaTheme="minorEastAsia" w:hAnsiTheme="minorHAnsi" w:cstheme="minorBidi"/>
          <w:kern w:val="2"/>
          <w:sz w:val="24"/>
          <w:szCs w:val="24"/>
          <w:lang w:eastAsia="zh-CN"/>
          <w14:ligatures w14:val="standardContextual"/>
        </w:rPr>
      </w:pPr>
      <w:r>
        <w:t>7.1.7.3</w:t>
      </w:r>
      <w:r>
        <w:rPr>
          <w:rFonts w:asciiTheme="minorHAnsi" w:eastAsiaTheme="minorEastAsia" w:hAnsiTheme="minorHAnsi" w:cstheme="minorBidi"/>
          <w:kern w:val="2"/>
          <w:sz w:val="24"/>
          <w:szCs w:val="24"/>
          <w:lang w:eastAsia="zh-CN"/>
          <w14:ligatures w14:val="standardContextual"/>
        </w:rPr>
        <w:tab/>
      </w:r>
      <w:r>
        <w:t>Application Errors</w:t>
      </w:r>
      <w:r>
        <w:tab/>
      </w:r>
      <w:r>
        <w:fldChar w:fldCharType="begin"/>
      </w:r>
      <w:r>
        <w:instrText xml:space="preserve"> PAGEREF _Toc207607751 \h </w:instrText>
      </w:r>
      <w:r>
        <w:fldChar w:fldCharType="separate"/>
      </w:r>
      <w:r>
        <w:t>66</w:t>
      </w:r>
      <w:r>
        <w:fldChar w:fldCharType="end"/>
      </w:r>
    </w:p>
    <w:p w14:paraId="3FF2B42A" w14:textId="2C985A61" w:rsidR="007D21CB" w:rsidRDefault="007D21CB">
      <w:pPr>
        <w:pStyle w:val="TOC3"/>
        <w:rPr>
          <w:rFonts w:asciiTheme="minorHAnsi" w:eastAsiaTheme="minorEastAsia" w:hAnsiTheme="minorHAnsi" w:cstheme="minorBidi"/>
          <w:kern w:val="2"/>
          <w:sz w:val="24"/>
          <w:szCs w:val="24"/>
          <w:lang w:eastAsia="zh-CN"/>
          <w14:ligatures w14:val="standardContextual"/>
        </w:rPr>
      </w:pPr>
      <w:r>
        <w:t>7.1.8</w:t>
      </w:r>
      <w:r>
        <w:rPr>
          <w:rFonts w:asciiTheme="minorHAnsi" w:eastAsiaTheme="minorEastAsia" w:hAnsiTheme="minorHAnsi" w:cstheme="minorBidi"/>
          <w:kern w:val="2"/>
          <w:sz w:val="24"/>
          <w:szCs w:val="24"/>
          <w:lang w:eastAsia="zh-CN"/>
          <w14:ligatures w14:val="standardContextual"/>
        </w:rPr>
        <w:tab/>
      </w:r>
      <w:r>
        <w:rPr>
          <w:lang w:eastAsia="zh-CN"/>
        </w:rPr>
        <w:t>Feature negotiation</w:t>
      </w:r>
      <w:r>
        <w:tab/>
      </w:r>
      <w:r>
        <w:fldChar w:fldCharType="begin"/>
      </w:r>
      <w:r>
        <w:instrText xml:space="preserve"> PAGEREF _Toc207607752 \h </w:instrText>
      </w:r>
      <w:r>
        <w:fldChar w:fldCharType="separate"/>
      </w:r>
      <w:r>
        <w:t>67</w:t>
      </w:r>
      <w:r>
        <w:fldChar w:fldCharType="end"/>
      </w:r>
    </w:p>
    <w:p w14:paraId="5CF68EF1" w14:textId="27278490" w:rsidR="007D21CB" w:rsidRDefault="007D21CB">
      <w:pPr>
        <w:pStyle w:val="TOC3"/>
        <w:rPr>
          <w:rFonts w:asciiTheme="minorHAnsi" w:eastAsiaTheme="minorEastAsia" w:hAnsiTheme="minorHAnsi" w:cstheme="minorBidi"/>
          <w:kern w:val="2"/>
          <w:sz w:val="24"/>
          <w:szCs w:val="24"/>
          <w:lang w:eastAsia="zh-CN"/>
          <w14:ligatures w14:val="standardContextual"/>
        </w:rPr>
      </w:pPr>
      <w:r>
        <w:t>7.1.9</w:t>
      </w:r>
      <w:r>
        <w:rPr>
          <w:rFonts w:asciiTheme="minorHAnsi" w:eastAsiaTheme="minorEastAsia" w:hAnsiTheme="minorHAnsi" w:cstheme="minorBidi"/>
          <w:kern w:val="2"/>
          <w:sz w:val="24"/>
          <w:szCs w:val="24"/>
          <w:lang w:eastAsia="zh-CN"/>
          <w14:ligatures w14:val="standardContextual"/>
        </w:rPr>
        <w:tab/>
      </w:r>
      <w:r>
        <w:t>Security</w:t>
      </w:r>
      <w:r>
        <w:tab/>
      </w:r>
      <w:r>
        <w:fldChar w:fldCharType="begin"/>
      </w:r>
      <w:r>
        <w:instrText xml:space="preserve"> PAGEREF _Toc207607753 \h </w:instrText>
      </w:r>
      <w:r>
        <w:fldChar w:fldCharType="separate"/>
      </w:r>
      <w:r>
        <w:t>67</w:t>
      </w:r>
      <w:r>
        <w:fldChar w:fldCharType="end"/>
      </w:r>
    </w:p>
    <w:p w14:paraId="79D68BAA" w14:textId="7649E788"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93443B">
        <w:rPr>
          <w:lang w:val="en-US"/>
        </w:rPr>
        <w:t>7.1.10</w:t>
      </w:r>
      <w:r>
        <w:rPr>
          <w:rFonts w:asciiTheme="minorHAnsi" w:eastAsiaTheme="minorEastAsia" w:hAnsiTheme="minorHAnsi" w:cstheme="minorBidi"/>
          <w:kern w:val="2"/>
          <w:sz w:val="24"/>
          <w:szCs w:val="24"/>
          <w:lang w:eastAsia="zh-CN"/>
          <w14:ligatures w14:val="standardContextual"/>
        </w:rPr>
        <w:tab/>
      </w:r>
      <w:r w:rsidRPr="0093443B">
        <w:rPr>
          <w:lang w:val="en-US"/>
        </w:rPr>
        <w:t>HTTP redirection</w:t>
      </w:r>
      <w:r>
        <w:tab/>
      </w:r>
      <w:r>
        <w:fldChar w:fldCharType="begin"/>
      </w:r>
      <w:r>
        <w:instrText xml:space="preserve"> PAGEREF _Toc207607754 \h </w:instrText>
      </w:r>
      <w:r>
        <w:fldChar w:fldCharType="separate"/>
      </w:r>
      <w:r>
        <w:t>67</w:t>
      </w:r>
      <w:r>
        <w:fldChar w:fldCharType="end"/>
      </w:r>
    </w:p>
    <w:p w14:paraId="36B8E9FA" w14:textId="31252679" w:rsidR="007D21CB" w:rsidRDefault="007D21CB">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LMS_Information API</w:t>
      </w:r>
      <w:r>
        <w:tab/>
      </w:r>
      <w:r>
        <w:fldChar w:fldCharType="begin"/>
      </w:r>
      <w:r>
        <w:instrText xml:space="preserve"> PAGEREF _Toc207607755 \h </w:instrText>
      </w:r>
      <w:r>
        <w:fldChar w:fldCharType="separate"/>
      </w:r>
      <w:r>
        <w:t>75</w:t>
      </w:r>
      <w:r>
        <w:fldChar w:fldCharType="end"/>
      </w:r>
    </w:p>
    <w:p w14:paraId="6EF4E0FA" w14:textId="6CC4BED2" w:rsidR="007D21CB" w:rsidRDefault="007D21CB">
      <w:pPr>
        <w:pStyle w:val="TOC3"/>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_Toc207607756 \h </w:instrText>
      </w:r>
      <w:r>
        <w:fldChar w:fldCharType="separate"/>
      </w:r>
      <w:r>
        <w:t>75</w:t>
      </w:r>
      <w:r>
        <w:fldChar w:fldCharType="end"/>
      </w:r>
    </w:p>
    <w:p w14:paraId="4367C9C3" w14:textId="7B388C24" w:rsidR="007D21CB" w:rsidRDefault="007D21CB">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Usage of HTTP</w:t>
      </w:r>
      <w:r>
        <w:tab/>
      </w:r>
      <w:r>
        <w:fldChar w:fldCharType="begin"/>
      </w:r>
      <w:r>
        <w:instrText xml:space="preserve"> PAGEREF _Toc207607757 \h </w:instrText>
      </w:r>
      <w:r>
        <w:fldChar w:fldCharType="separate"/>
      </w:r>
      <w:r>
        <w:t>75</w:t>
      </w:r>
      <w:r>
        <w:fldChar w:fldCharType="end"/>
      </w:r>
    </w:p>
    <w:p w14:paraId="7FB409E3" w14:textId="1C7270E8" w:rsidR="007D21CB" w:rsidRDefault="007D21CB">
      <w:pPr>
        <w:pStyle w:val="TOC4"/>
        <w:rPr>
          <w:rFonts w:asciiTheme="minorHAnsi" w:eastAsiaTheme="minorEastAsia" w:hAnsiTheme="minorHAnsi" w:cstheme="minorBidi"/>
          <w:kern w:val="2"/>
          <w:sz w:val="24"/>
          <w:szCs w:val="24"/>
          <w:lang w:eastAsia="zh-CN"/>
          <w14:ligatures w14:val="standardContextual"/>
        </w:rPr>
      </w:pPr>
      <w:r>
        <w:t>7.2.2.1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_Toc207607758 \h </w:instrText>
      </w:r>
      <w:r>
        <w:fldChar w:fldCharType="separate"/>
      </w:r>
      <w:r>
        <w:t>75</w:t>
      </w:r>
      <w:r>
        <w:fldChar w:fldCharType="end"/>
      </w:r>
    </w:p>
    <w:p w14:paraId="38EC57AE" w14:textId="6AE6A046" w:rsidR="007D21CB" w:rsidRDefault="007D21CB">
      <w:pPr>
        <w:pStyle w:val="TOC4"/>
        <w:rPr>
          <w:rFonts w:asciiTheme="minorHAnsi" w:eastAsiaTheme="minorEastAsia" w:hAnsiTheme="minorHAnsi" w:cstheme="minorBidi"/>
          <w:kern w:val="2"/>
          <w:sz w:val="24"/>
          <w:szCs w:val="24"/>
          <w:lang w:eastAsia="zh-CN"/>
          <w14:ligatures w14:val="standardContextual"/>
        </w:rPr>
      </w:pPr>
      <w:r>
        <w:t>7.2.2.2</w:t>
      </w:r>
      <w:r>
        <w:rPr>
          <w:rFonts w:asciiTheme="minorHAnsi" w:eastAsiaTheme="minorEastAsia" w:hAnsiTheme="minorHAnsi" w:cstheme="minorBidi"/>
          <w:kern w:val="2"/>
          <w:sz w:val="24"/>
          <w:szCs w:val="24"/>
          <w:lang w:eastAsia="zh-CN"/>
          <w14:ligatures w14:val="standardContextual"/>
        </w:rPr>
        <w:tab/>
      </w:r>
      <w:r>
        <w:t>HTTP standard headers</w:t>
      </w:r>
      <w:r>
        <w:tab/>
      </w:r>
      <w:r>
        <w:fldChar w:fldCharType="begin"/>
      </w:r>
      <w:r>
        <w:instrText xml:space="preserve"> PAGEREF _Toc207607759 \h </w:instrText>
      </w:r>
      <w:r>
        <w:fldChar w:fldCharType="separate"/>
      </w:r>
      <w:r>
        <w:t>75</w:t>
      </w:r>
      <w:r>
        <w:fldChar w:fldCharType="end"/>
      </w:r>
    </w:p>
    <w:p w14:paraId="5DEC7EC2" w14:textId="005879A8" w:rsidR="007D21CB" w:rsidRDefault="007D21CB">
      <w:pPr>
        <w:pStyle w:val="TOC5"/>
        <w:rPr>
          <w:rFonts w:asciiTheme="minorHAnsi" w:eastAsiaTheme="minorEastAsia" w:hAnsiTheme="minorHAnsi" w:cstheme="minorBidi"/>
          <w:kern w:val="2"/>
          <w:sz w:val="24"/>
          <w:szCs w:val="24"/>
          <w:lang w:eastAsia="zh-CN"/>
          <w14:ligatures w14:val="standardContextual"/>
        </w:rPr>
      </w:pPr>
      <w:r>
        <w:t>7.2.2.2.1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r>
      <w:r>
        <w:instrText xml:space="preserve"> PAGEREF _Toc207607760 \h </w:instrText>
      </w:r>
      <w:r>
        <w:fldChar w:fldCharType="separate"/>
      </w:r>
      <w:r>
        <w:t>75</w:t>
      </w:r>
      <w:r>
        <w:fldChar w:fldCharType="end"/>
      </w:r>
    </w:p>
    <w:p w14:paraId="54C7BC6E" w14:textId="75CC03F0" w:rsidR="007D21CB" w:rsidRDefault="007D21CB">
      <w:pPr>
        <w:pStyle w:val="TOC5"/>
        <w:rPr>
          <w:rFonts w:asciiTheme="minorHAnsi" w:eastAsiaTheme="minorEastAsia" w:hAnsiTheme="minorHAnsi" w:cstheme="minorBidi"/>
          <w:kern w:val="2"/>
          <w:sz w:val="24"/>
          <w:szCs w:val="24"/>
          <w:lang w:eastAsia="zh-CN"/>
          <w14:ligatures w14:val="standardContextual"/>
        </w:rPr>
      </w:pPr>
      <w:r>
        <w:t>7.2.2.2.2</w:t>
      </w:r>
      <w:r>
        <w:rPr>
          <w:rFonts w:asciiTheme="minorHAnsi" w:eastAsiaTheme="minorEastAsia" w:hAnsiTheme="minorHAnsi" w:cstheme="minorBidi"/>
          <w:kern w:val="2"/>
          <w:sz w:val="24"/>
          <w:szCs w:val="24"/>
          <w:lang w:eastAsia="zh-CN"/>
          <w14:ligatures w14:val="standardContextual"/>
        </w:rPr>
        <w:tab/>
      </w:r>
      <w:r>
        <w:t>Content type</w:t>
      </w:r>
      <w:r>
        <w:tab/>
      </w:r>
      <w:r>
        <w:fldChar w:fldCharType="begin"/>
      </w:r>
      <w:r>
        <w:instrText xml:space="preserve"> PAGEREF _Toc207607761 \h </w:instrText>
      </w:r>
      <w:r>
        <w:fldChar w:fldCharType="separate"/>
      </w:r>
      <w:r>
        <w:t>75</w:t>
      </w:r>
      <w:r>
        <w:fldChar w:fldCharType="end"/>
      </w:r>
    </w:p>
    <w:p w14:paraId="0D94ADA4" w14:textId="197BFE13" w:rsidR="007D21CB" w:rsidRDefault="007D21CB">
      <w:pPr>
        <w:pStyle w:val="TOC4"/>
        <w:rPr>
          <w:rFonts w:asciiTheme="minorHAnsi" w:eastAsiaTheme="minorEastAsia" w:hAnsiTheme="minorHAnsi" w:cstheme="minorBidi"/>
          <w:kern w:val="2"/>
          <w:sz w:val="24"/>
          <w:szCs w:val="24"/>
          <w:lang w:eastAsia="zh-CN"/>
          <w14:ligatures w14:val="standardContextual"/>
        </w:rPr>
      </w:pPr>
      <w:r>
        <w:t>7.2.2.3</w:t>
      </w:r>
      <w:r>
        <w:rPr>
          <w:rFonts w:asciiTheme="minorHAnsi" w:eastAsiaTheme="minorEastAsia" w:hAnsiTheme="minorHAnsi" w:cstheme="minorBidi"/>
          <w:kern w:val="2"/>
          <w:sz w:val="24"/>
          <w:szCs w:val="24"/>
          <w:lang w:eastAsia="zh-CN"/>
          <w14:ligatures w14:val="standardContextual"/>
        </w:rPr>
        <w:tab/>
      </w:r>
      <w:r>
        <w:t>HTTP custom headers</w:t>
      </w:r>
      <w:r>
        <w:tab/>
      </w:r>
      <w:r>
        <w:fldChar w:fldCharType="begin"/>
      </w:r>
      <w:r>
        <w:instrText xml:space="preserve"> PAGEREF _Toc207607762 \h </w:instrText>
      </w:r>
      <w:r>
        <w:fldChar w:fldCharType="separate"/>
      </w:r>
      <w:r>
        <w:t>75</w:t>
      </w:r>
      <w:r>
        <w:fldChar w:fldCharType="end"/>
      </w:r>
    </w:p>
    <w:p w14:paraId="1BD632B7" w14:textId="4F2730DD" w:rsidR="007D21CB" w:rsidRDefault="007D21CB">
      <w:pPr>
        <w:pStyle w:val="TOC3"/>
        <w:rPr>
          <w:rFonts w:asciiTheme="minorHAnsi" w:eastAsiaTheme="minorEastAsia" w:hAnsiTheme="minorHAnsi" w:cstheme="minorBidi"/>
          <w:kern w:val="2"/>
          <w:sz w:val="24"/>
          <w:szCs w:val="24"/>
          <w:lang w:eastAsia="zh-CN"/>
          <w14:ligatures w14:val="standardContextual"/>
        </w:rPr>
      </w:pPr>
      <w:r>
        <w:t>7.2.3</w:t>
      </w:r>
      <w:r>
        <w:rPr>
          <w:rFonts w:asciiTheme="minorHAnsi" w:eastAsiaTheme="minorEastAsia" w:hAnsiTheme="minorHAnsi" w:cstheme="minorBidi"/>
          <w:kern w:val="2"/>
          <w:sz w:val="24"/>
          <w:szCs w:val="24"/>
          <w:lang w:eastAsia="zh-CN"/>
          <w14:ligatures w14:val="standardContextual"/>
        </w:rPr>
        <w:tab/>
      </w:r>
      <w:r>
        <w:t>Resources</w:t>
      </w:r>
      <w:r>
        <w:tab/>
      </w:r>
      <w:r>
        <w:fldChar w:fldCharType="begin"/>
      </w:r>
      <w:r>
        <w:instrText xml:space="preserve"> PAGEREF _Toc207607763 \h </w:instrText>
      </w:r>
      <w:r>
        <w:fldChar w:fldCharType="separate"/>
      </w:r>
      <w:r>
        <w:t>76</w:t>
      </w:r>
      <w:r>
        <w:fldChar w:fldCharType="end"/>
      </w:r>
    </w:p>
    <w:p w14:paraId="03644A8F" w14:textId="33BAAEED" w:rsidR="007D21CB" w:rsidRDefault="007D21CB">
      <w:pPr>
        <w:pStyle w:val="TOC4"/>
        <w:rPr>
          <w:rFonts w:asciiTheme="minorHAnsi" w:eastAsiaTheme="minorEastAsia" w:hAnsiTheme="minorHAnsi" w:cstheme="minorBidi"/>
          <w:kern w:val="2"/>
          <w:sz w:val="24"/>
          <w:szCs w:val="24"/>
          <w:lang w:eastAsia="zh-CN"/>
          <w14:ligatures w14:val="standardContextual"/>
        </w:rPr>
      </w:pPr>
      <w:r>
        <w:t>7.2.3.1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r>
      <w:r>
        <w:instrText xml:space="preserve"> PAGEREF _Toc207607764 \h </w:instrText>
      </w:r>
      <w:r>
        <w:fldChar w:fldCharType="separate"/>
      </w:r>
      <w:r>
        <w:t>76</w:t>
      </w:r>
      <w:r>
        <w:fldChar w:fldCharType="end"/>
      </w:r>
    </w:p>
    <w:p w14:paraId="398D0CA4" w14:textId="682C774D"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93443B">
        <w:rPr>
          <w:lang w:val="fr-FR"/>
        </w:rPr>
        <w:t>7.2.3.2</w:t>
      </w:r>
      <w:r>
        <w:rPr>
          <w:rFonts w:asciiTheme="minorHAnsi" w:eastAsiaTheme="minorEastAsia" w:hAnsiTheme="minorHAnsi" w:cstheme="minorBidi"/>
          <w:kern w:val="2"/>
          <w:sz w:val="24"/>
          <w:szCs w:val="24"/>
          <w:lang w:eastAsia="zh-CN"/>
          <w14:ligatures w14:val="standardContextual"/>
        </w:rPr>
        <w:tab/>
      </w:r>
      <w:r w:rsidRPr="0093443B">
        <w:rPr>
          <w:lang w:val="fr-FR"/>
        </w:rPr>
        <w:t>Resource: Client location information request</w:t>
      </w:r>
      <w:r w:rsidRPr="0030724E">
        <w:rPr>
          <w:lang w:val="fr-FR"/>
        </w:rPr>
        <w:tab/>
      </w:r>
      <w:r>
        <w:fldChar w:fldCharType="begin"/>
      </w:r>
      <w:r w:rsidRPr="0030724E">
        <w:rPr>
          <w:lang w:val="fr-FR"/>
        </w:rPr>
        <w:instrText xml:space="preserve"> PAGEREF _Toc207607765 \h </w:instrText>
      </w:r>
      <w:r>
        <w:fldChar w:fldCharType="separate"/>
      </w:r>
      <w:r w:rsidRPr="0030724E">
        <w:rPr>
          <w:lang w:val="fr-FR"/>
        </w:rPr>
        <w:t>77</w:t>
      </w:r>
      <w:r>
        <w:fldChar w:fldCharType="end"/>
      </w:r>
    </w:p>
    <w:p w14:paraId="732ACE5C" w14:textId="7DD11171"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7.2.3.2.1</w:t>
      </w:r>
      <w:r>
        <w:rPr>
          <w:rFonts w:asciiTheme="minorHAnsi" w:eastAsiaTheme="minorEastAsia" w:hAnsiTheme="minorHAnsi" w:cstheme="minorBidi"/>
          <w:kern w:val="2"/>
          <w:sz w:val="24"/>
          <w:szCs w:val="24"/>
          <w:lang w:eastAsia="zh-CN"/>
          <w14:ligatures w14:val="standardContextual"/>
        </w:rPr>
        <w:tab/>
      </w:r>
      <w:r w:rsidRPr="0030724E">
        <w:t>Description</w:t>
      </w:r>
      <w:r>
        <w:tab/>
      </w:r>
      <w:r>
        <w:fldChar w:fldCharType="begin"/>
      </w:r>
      <w:r>
        <w:instrText xml:space="preserve"> PAGEREF _Toc207607766 \h </w:instrText>
      </w:r>
      <w:r>
        <w:fldChar w:fldCharType="separate"/>
      </w:r>
      <w:r>
        <w:t>77</w:t>
      </w:r>
      <w:r>
        <w:fldChar w:fldCharType="end"/>
      </w:r>
    </w:p>
    <w:p w14:paraId="4C3B9702" w14:textId="360473E1" w:rsidR="007D21CB" w:rsidRDefault="007D21CB">
      <w:pPr>
        <w:pStyle w:val="TOC5"/>
        <w:rPr>
          <w:rFonts w:asciiTheme="minorHAnsi" w:eastAsiaTheme="minorEastAsia" w:hAnsiTheme="minorHAnsi" w:cstheme="minorBidi"/>
          <w:kern w:val="2"/>
          <w:sz w:val="24"/>
          <w:szCs w:val="24"/>
          <w:lang w:eastAsia="zh-CN"/>
          <w14:ligatures w14:val="standardContextual"/>
        </w:rPr>
      </w:pPr>
      <w:r>
        <w:t>7.2.3.2.2</w:t>
      </w:r>
      <w:r>
        <w:rPr>
          <w:rFonts w:asciiTheme="minorHAnsi" w:eastAsiaTheme="minorEastAsia" w:hAnsiTheme="minorHAnsi" w:cstheme="minorBidi"/>
          <w:kern w:val="2"/>
          <w:sz w:val="24"/>
          <w:szCs w:val="24"/>
          <w:lang w:eastAsia="zh-CN"/>
          <w14:ligatures w14:val="standardContextual"/>
        </w:rPr>
        <w:tab/>
      </w:r>
      <w:r>
        <w:t>Resource Definition</w:t>
      </w:r>
      <w:r>
        <w:tab/>
      </w:r>
      <w:r>
        <w:fldChar w:fldCharType="begin"/>
      </w:r>
      <w:r>
        <w:instrText xml:space="preserve"> PAGEREF _Toc207607767 \h </w:instrText>
      </w:r>
      <w:r>
        <w:fldChar w:fldCharType="separate"/>
      </w:r>
      <w:r>
        <w:t>77</w:t>
      </w:r>
      <w:r>
        <w:fldChar w:fldCharType="end"/>
      </w:r>
    </w:p>
    <w:p w14:paraId="251CFDAC" w14:textId="61FC2E54" w:rsidR="007D21CB" w:rsidRDefault="007D21CB">
      <w:pPr>
        <w:pStyle w:val="TOC5"/>
        <w:rPr>
          <w:rFonts w:asciiTheme="minorHAnsi" w:eastAsiaTheme="minorEastAsia" w:hAnsiTheme="minorHAnsi" w:cstheme="minorBidi"/>
          <w:kern w:val="2"/>
          <w:sz w:val="24"/>
          <w:szCs w:val="24"/>
          <w:lang w:eastAsia="zh-CN"/>
          <w14:ligatures w14:val="standardContextual"/>
        </w:rPr>
      </w:pPr>
      <w:r>
        <w:t>7.2.3.2.3</w:t>
      </w:r>
      <w:r>
        <w:rPr>
          <w:rFonts w:asciiTheme="minorHAnsi" w:eastAsiaTheme="minorEastAsia" w:hAnsiTheme="minorHAnsi" w:cstheme="minorBidi"/>
          <w:kern w:val="2"/>
          <w:sz w:val="24"/>
          <w:szCs w:val="24"/>
          <w:lang w:eastAsia="zh-CN"/>
          <w14:ligatures w14:val="standardContextual"/>
        </w:rPr>
        <w:tab/>
      </w:r>
      <w:r>
        <w:t>Resource Standard Methods</w:t>
      </w:r>
      <w:r>
        <w:tab/>
      </w:r>
      <w:r>
        <w:fldChar w:fldCharType="begin"/>
      </w:r>
      <w:r>
        <w:instrText xml:space="preserve"> PAGEREF _Toc207607768 \h </w:instrText>
      </w:r>
      <w:r>
        <w:fldChar w:fldCharType="separate"/>
      </w:r>
      <w:r>
        <w:t>77</w:t>
      </w:r>
      <w:r>
        <w:fldChar w:fldCharType="end"/>
      </w:r>
    </w:p>
    <w:p w14:paraId="643C7012" w14:textId="28F1229A" w:rsidR="007D21CB" w:rsidRDefault="007D21CB">
      <w:pPr>
        <w:pStyle w:val="TOC5"/>
        <w:rPr>
          <w:rFonts w:asciiTheme="minorHAnsi" w:eastAsiaTheme="minorEastAsia" w:hAnsiTheme="minorHAnsi" w:cstheme="minorBidi"/>
          <w:kern w:val="2"/>
          <w:sz w:val="24"/>
          <w:szCs w:val="24"/>
          <w:lang w:eastAsia="zh-CN"/>
          <w14:ligatures w14:val="standardContextual"/>
        </w:rPr>
      </w:pPr>
      <w:r>
        <w:t>7.2.3.3.4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_Toc207607769 \h </w:instrText>
      </w:r>
      <w:r>
        <w:fldChar w:fldCharType="separate"/>
      </w:r>
      <w:r>
        <w:t>78</w:t>
      </w:r>
      <w:r>
        <w:fldChar w:fldCharType="end"/>
      </w:r>
    </w:p>
    <w:p w14:paraId="7DA45267" w14:textId="55246394"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30724E">
        <w:rPr>
          <w:lang w:val="fr-FR"/>
        </w:rPr>
        <w:t>7.2.3.3</w:t>
      </w:r>
      <w:r>
        <w:rPr>
          <w:rFonts w:asciiTheme="minorHAnsi" w:eastAsiaTheme="minorEastAsia" w:hAnsiTheme="minorHAnsi" w:cstheme="minorBidi"/>
          <w:kern w:val="2"/>
          <w:sz w:val="24"/>
          <w:szCs w:val="24"/>
          <w:lang w:eastAsia="zh-CN"/>
          <w14:ligatures w14:val="standardContextual"/>
        </w:rPr>
        <w:tab/>
      </w:r>
      <w:r w:rsidRPr="0030724E">
        <w:rPr>
          <w:lang w:val="fr-FR"/>
        </w:rPr>
        <w:t>Resource: Location information subscriptions</w:t>
      </w:r>
      <w:r w:rsidRPr="0030724E">
        <w:rPr>
          <w:lang w:val="fr-FR"/>
        </w:rPr>
        <w:tab/>
      </w:r>
      <w:r>
        <w:fldChar w:fldCharType="begin"/>
      </w:r>
      <w:r w:rsidRPr="0030724E">
        <w:rPr>
          <w:lang w:val="fr-FR"/>
        </w:rPr>
        <w:instrText xml:space="preserve"> PAGEREF _Toc207607770 \h </w:instrText>
      </w:r>
      <w:r>
        <w:fldChar w:fldCharType="separate"/>
      </w:r>
      <w:r w:rsidRPr="0030724E">
        <w:rPr>
          <w:lang w:val="fr-FR"/>
        </w:rPr>
        <w:t>78</w:t>
      </w:r>
      <w:r>
        <w:fldChar w:fldCharType="end"/>
      </w:r>
    </w:p>
    <w:p w14:paraId="23FA40E4" w14:textId="40AC8E28"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val="fr-FR" w:eastAsia="zh-CN"/>
        </w:rPr>
        <w:t>7.2.3.3.1</w:t>
      </w:r>
      <w:r>
        <w:rPr>
          <w:rFonts w:asciiTheme="minorHAnsi" w:eastAsiaTheme="minorEastAsia" w:hAnsiTheme="minorHAnsi" w:cstheme="minorBidi"/>
          <w:kern w:val="2"/>
          <w:sz w:val="24"/>
          <w:szCs w:val="24"/>
          <w:lang w:eastAsia="zh-CN"/>
          <w14:ligatures w14:val="standardContextual"/>
        </w:rPr>
        <w:tab/>
      </w:r>
      <w:r w:rsidRPr="0030724E">
        <w:rPr>
          <w:lang w:val="fr-FR" w:eastAsia="zh-CN"/>
        </w:rPr>
        <w:t>Description</w:t>
      </w:r>
      <w:r w:rsidRPr="0030724E">
        <w:rPr>
          <w:lang w:val="fr-FR"/>
        </w:rPr>
        <w:tab/>
      </w:r>
      <w:r>
        <w:fldChar w:fldCharType="begin"/>
      </w:r>
      <w:r w:rsidRPr="0030724E">
        <w:rPr>
          <w:lang w:val="fr-FR"/>
        </w:rPr>
        <w:instrText xml:space="preserve"> PAGEREF _Toc207607771 \h </w:instrText>
      </w:r>
      <w:r>
        <w:fldChar w:fldCharType="separate"/>
      </w:r>
      <w:r w:rsidRPr="0030724E">
        <w:rPr>
          <w:lang w:val="fr-FR"/>
        </w:rPr>
        <w:t>78</w:t>
      </w:r>
      <w:r>
        <w:fldChar w:fldCharType="end"/>
      </w:r>
    </w:p>
    <w:p w14:paraId="52982DE3" w14:textId="5CADF4AA"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7.2.3.3.2</w:t>
      </w:r>
      <w:r>
        <w:rPr>
          <w:rFonts w:asciiTheme="minorHAnsi" w:eastAsiaTheme="minorEastAsia" w:hAnsiTheme="minorHAnsi" w:cstheme="minorBidi"/>
          <w:kern w:val="2"/>
          <w:sz w:val="24"/>
          <w:szCs w:val="24"/>
          <w:lang w:eastAsia="zh-CN"/>
          <w14:ligatures w14:val="standardContextual"/>
        </w:rPr>
        <w:tab/>
      </w:r>
      <w:r>
        <w:rPr>
          <w:lang w:eastAsia="zh-CN"/>
        </w:rPr>
        <w:t>Resource Definition</w:t>
      </w:r>
      <w:r>
        <w:tab/>
      </w:r>
      <w:r>
        <w:fldChar w:fldCharType="begin"/>
      </w:r>
      <w:r>
        <w:instrText xml:space="preserve"> PAGEREF _Toc207607772 \h </w:instrText>
      </w:r>
      <w:r>
        <w:fldChar w:fldCharType="separate"/>
      </w:r>
      <w:r>
        <w:t>78</w:t>
      </w:r>
      <w:r>
        <w:fldChar w:fldCharType="end"/>
      </w:r>
    </w:p>
    <w:p w14:paraId="33254D1C" w14:textId="66AA33C9"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7.2.3.3.3</w:t>
      </w:r>
      <w:r>
        <w:rPr>
          <w:rFonts w:asciiTheme="minorHAnsi" w:eastAsiaTheme="minorEastAsia" w:hAnsiTheme="minorHAnsi" w:cstheme="minorBidi"/>
          <w:kern w:val="2"/>
          <w:sz w:val="24"/>
          <w:szCs w:val="24"/>
          <w:lang w:eastAsia="zh-CN"/>
          <w14:ligatures w14:val="standardContextual"/>
        </w:rPr>
        <w:tab/>
      </w:r>
      <w:r>
        <w:rPr>
          <w:lang w:eastAsia="zh-CN"/>
        </w:rPr>
        <w:t>Resource Standard Methods</w:t>
      </w:r>
      <w:r>
        <w:tab/>
      </w:r>
      <w:r>
        <w:fldChar w:fldCharType="begin"/>
      </w:r>
      <w:r>
        <w:instrText xml:space="preserve"> PAGEREF _Toc207607773 \h </w:instrText>
      </w:r>
      <w:r>
        <w:fldChar w:fldCharType="separate"/>
      </w:r>
      <w:r>
        <w:t>78</w:t>
      </w:r>
      <w:r>
        <w:fldChar w:fldCharType="end"/>
      </w:r>
    </w:p>
    <w:p w14:paraId="390BF760" w14:textId="2E6F43BA"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30724E">
        <w:rPr>
          <w:lang/>
        </w:rPr>
        <w:t>7.2.3.4</w:t>
      </w:r>
      <w:r>
        <w:rPr>
          <w:rFonts w:asciiTheme="minorHAnsi" w:eastAsiaTheme="minorEastAsia" w:hAnsiTheme="minorHAnsi" w:cstheme="minorBidi"/>
          <w:kern w:val="2"/>
          <w:sz w:val="24"/>
          <w:szCs w:val="24"/>
          <w:lang w:eastAsia="zh-CN"/>
          <w14:ligatures w14:val="standardContextual"/>
        </w:rPr>
        <w:tab/>
      </w:r>
      <w:r w:rsidRPr="0030724E">
        <w:rPr>
          <w:lang/>
        </w:rPr>
        <w:t>Resource: Individual location information subscription</w:t>
      </w:r>
      <w:r w:rsidRPr="0030724E">
        <w:rPr>
          <w:lang/>
        </w:rPr>
        <w:tab/>
      </w:r>
      <w:r>
        <w:fldChar w:fldCharType="begin"/>
      </w:r>
      <w:r w:rsidRPr="0030724E">
        <w:rPr>
          <w:lang/>
        </w:rPr>
        <w:instrText xml:space="preserve"> PAGEREF _Toc207607774 \h </w:instrText>
      </w:r>
      <w:r>
        <w:fldChar w:fldCharType="separate"/>
      </w:r>
      <w:r w:rsidRPr="0030724E">
        <w:rPr>
          <w:lang/>
        </w:rPr>
        <w:t>79</w:t>
      </w:r>
      <w:r>
        <w:fldChar w:fldCharType="end"/>
      </w:r>
    </w:p>
    <w:p w14:paraId="1B1DED4D" w14:textId="1B6F9AF9"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eastAsia="zh-CN"/>
        </w:rPr>
        <w:t>7.2.3.4.1</w:t>
      </w:r>
      <w:r>
        <w:rPr>
          <w:rFonts w:asciiTheme="minorHAnsi" w:eastAsiaTheme="minorEastAsia" w:hAnsiTheme="minorHAnsi" w:cstheme="minorBidi"/>
          <w:kern w:val="2"/>
          <w:sz w:val="24"/>
          <w:szCs w:val="24"/>
          <w:lang w:eastAsia="zh-CN"/>
          <w14:ligatures w14:val="standardContextual"/>
        </w:rPr>
        <w:tab/>
      </w:r>
      <w:r w:rsidRPr="0030724E">
        <w:rPr>
          <w:lang w:eastAsia="zh-CN"/>
        </w:rPr>
        <w:t>Description</w:t>
      </w:r>
      <w:r w:rsidRPr="0030724E">
        <w:rPr>
          <w:lang/>
        </w:rPr>
        <w:tab/>
      </w:r>
      <w:r>
        <w:fldChar w:fldCharType="begin"/>
      </w:r>
      <w:r w:rsidRPr="0030724E">
        <w:rPr>
          <w:lang/>
        </w:rPr>
        <w:instrText xml:space="preserve"> PAGEREF _Toc207607775 \h </w:instrText>
      </w:r>
      <w:r>
        <w:fldChar w:fldCharType="separate"/>
      </w:r>
      <w:r w:rsidRPr="0030724E">
        <w:rPr>
          <w:lang/>
        </w:rPr>
        <w:t>79</w:t>
      </w:r>
      <w:r>
        <w:fldChar w:fldCharType="end"/>
      </w:r>
    </w:p>
    <w:p w14:paraId="66256B20" w14:textId="41B77A1D"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eastAsia="zh-CN"/>
        </w:rPr>
        <w:t>7.2.3.4.2</w:t>
      </w:r>
      <w:r>
        <w:rPr>
          <w:rFonts w:asciiTheme="minorHAnsi" w:eastAsiaTheme="minorEastAsia" w:hAnsiTheme="minorHAnsi" w:cstheme="minorBidi"/>
          <w:kern w:val="2"/>
          <w:sz w:val="24"/>
          <w:szCs w:val="24"/>
          <w:lang w:eastAsia="zh-CN"/>
          <w14:ligatures w14:val="standardContextual"/>
        </w:rPr>
        <w:tab/>
      </w:r>
      <w:r w:rsidRPr="0030724E">
        <w:rPr>
          <w:lang w:eastAsia="zh-CN"/>
        </w:rPr>
        <w:t>Resource Definition</w:t>
      </w:r>
      <w:r w:rsidRPr="0030724E">
        <w:rPr>
          <w:lang/>
        </w:rPr>
        <w:tab/>
      </w:r>
      <w:r>
        <w:fldChar w:fldCharType="begin"/>
      </w:r>
      <w:r w:rsidRPr="0030724E">
        <w:rPr>
          <w:lang/>
        </w:rPr>
        <w:instrText xml:space="preserve"> PAGEREF _Toc207607776 \h </w:instrText>
      </w:r>
      <w:r>
        <w:fldChar w:fldCharType="separate"/>
      </w:r>
      <w:r w:rsidRPr="0030724E">
        <w:rPr>
          <w:lang/>
        </w:rPr>
        <w:t>79</w:t>
      </w:r>
      <w:r>
        <w:fldChar w:fldCharType="end"/>
      </w:r>
    </w:p>
    <w:p w14:paraId="448BA7C1" w14:textId="0FAE0228"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eastAsia="zh-CN"/>
        </w:rPr>
        <w:t>7.2.3.4.3</w:t>
      </w:r>
      <w:r>
        <w:rPr>
          <w:rFonts w:asciiTheme="minorHAnsi" w:eastAsiaTheme="minorEastAsia" w:hAnsiTheme="minorHAnsi" w:cstheme="minorBidi"/>
          <w:kern w:val="2"/>
          <w:sz w:val="24"/>
          <w:szCs w:val="24"/>
          <w:lang w:eastAsia="zh-CN"/>
          <w14:ligatures w14:val="standardContextual"/>
        </w:rPr>
        <w:tab/>
      </w:r>
      <w:r w:rsidRPr="0030724E">
        <w:rPr>
          <w:lang w:eastAsia="zh-CN"/>
        </w:rPr>
        <w:t>Resource Standard Methods</w:t>
      </w:r>
      <w:r w:rsidRPr="0030724E">
        <w:rPr>
          <w:lang/>
        </w:rPr>
        <w:tab/>
      </w:r>
      <w:r>
        <w:fldChar w:fldCharType="begin"/>
      </w:r>
      <w:r w:rsidRPr="0030724E">
        <w:rPr>
          <w:lang/>
        </w:rPr>
        <w:instrText xml:space="preserve"> PAGEREF _Toc207607777 \h </w:instrText>
      </w:r>
      <w:r>
        <w:fldChar w:fldCharType="separate"/>
      </w:r>
      <w:r w:rsidRPr="0030724E">
        <w:rPr>
          <w:lang/>
        </w:rPr>
        <w:t>80</w:t>
      </w:r>
      <w:r>
        <w:fldChar w:fldCharType="end"/>
      </w:r>
    </w:p>
    <w:p w14:paraId="3CAF7DFE" w14:textId="7DD8C953"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rPr>
        <w:t>7.2.3.4.4</w:t>
      </w:r>
      <w:r>
        <w:rPr>
          <w:rFonts w:asciiTheme="minorHAnsi" w:eastAsiaTheme="minorEastAsia" w:hAnsiTheme="minorHAnsi" w:cstheme="minorBidi"/>
          <w:kern w:val="2"/>
          <w:sz w:val="24"/>
          <w:szCs w:val="24"/>
          <w:lang w:eastAsia="zh-CN"/>
          <w14:ligatures w14:val="standardContextual"/>
        </w:rPr>
        <w:tab/>
      </w:r>
      <w:r w:rsidRPr="0030724E">
        <w:rPr>
          <w:lang/>
        </w:rPr>
        <w:t>Resource Custom Operations</w:t>
      </w:r>
      <w:r w:rsidRPr="0030724E">
        <w:rPr>
          <w:lang/>
        </w:rPr>
        <w:tab/>
      </w:r>
      <w:r>
        <w:fldChar w:fldCharType="begin"/>
      </w:r>
      <w:r w:rsidRPr="0030724E">
        <w:rPr>
          <w:lang/>
        </w:rPr>
        <w:instrText xml:space="preserve"> PAGEREF _Toc207607778 \h </w:instrText>
      </w:r>
      <w:r>
        <w:fldChar w:fldCharType="separate"/>
      </w:r>
      <w:r w:rsidRPr="0030724E">
        <w:rPr>
          <w:lang/>
        </w:rPr>
        <w:t>82</w:t>
      </w:r>
      <w:r>
        <w:fldChar w:fldCharType="end"/>
      </w:r>
    </w:p>
    <w:p w14:paraId="33813BD0" w14:textId="0B79427C"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30724E">
        <w:rPr>
          <w:lang/>
        </w:rPr>
        <w:t>7.2.3.5</w:t>
      </w:r>
      <w:r>
        <w:rPr>
          <w:rFonts w:asciiTheme="minorHAnsi" w:eastAsiaTheme="minorEastAsia" w:hAnsiTheme="minorHAnsi" w:cstheme="minorBidi"/>
          <w:kern w:val="2"/>
          <w:sz w:val="24"/>
          <w:szCs w:val="24"/>
          <w:lang w:eastAsia="zh-CN"/>
          <w14:ligatures w14:val="standardContextual"/>
        </w:rPr>
        <w:tab/>
      </w:r>
      <w:r w:rsidRPr="0030724E">
        <w:rPr>
          <w:lang/>
        </w:rPr>
        <w:t>Resource: Location information config request</w:t>
      </w:r>
      <w:r w:rsidRPr="0030724E">
        <w:rPr>
          <w:lang/>
        </w:rPr>
        <w:tab/>
      </w:r>
      <w:r>
        <w:fldChar w:fldCharType="begin"/>
      </w:r>
      <w:r w:rsidRPr="0030724E">
        <w:rPr>
          <w:lang/>
        </w:rPr>
        <w:instrText xml:space="preserve"> PAGEREF _Toc207607779 \h </w:instrText>
      </w:r>
      <w:r>
        <w:fldChar w:fldCharType="separate"/>
      </w:r>
      <w:r w:rsidRPr="0030724E">
        <w:rPr>
          <w:lang/>
        </w:rPr>
        <w:t>82</w:t>
      </w:r>
      <w:r>
        <w:fldChar w:fldCharType="end"/>
      </w:r>
    </w:p>
    <w:p w14:paraId="7FE0596C" w14:textId="5E5F5FE6"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eastAsia="zh-CN"/>
        </w:rPr>
        <w:t>7.2.3.5.1</w:t>
      </w:r>
      <w:r>
        <w:rPr>
          <w:rFonts w:asciiTheme="minorHAnsi" w:eastAsiaTheme="minorEastAsia" w:hAnsiTheme="minorHAnsi" w:cstheme="minorBidi"/>
          <w:kern w:val="2"/>
          <w:sz w:val="24"/>
          <w:szCs w:val="24"/>
          <w:lang w:eastAsia="zh-CN"/>
          <w14:ligatures w14:val="standardContextual"/>
        </w:rPr>
        <w:tab/>
      </w:r>
      <w:r w:rsidRPr="0030724E">
        <w:rPr>
          <w:lang w:eastAsia="zh-CN"/>
        </w:rPr>
        <w:t>Description</w:t>
      </w:r>
      <w:r w:rsidRPr="0030724E">
        <w:rPr>
          <w:lang/>
        </w:rPr>
        <w:tab/>
      </w:r>
      <w:r>
        <w:fldChar w:fldCharType="begin"/>
      </w:r>
      <w:r w:rsidRPr="0030724E">
        <w:rPr>
          <w:lang/>
        </w:rPr>
        <w:instrText xml:space="preserve"> PAGEREF _Toc207607780 \h </w:instrText>
      </w:r>
      <w:r>
        <w:fldChar w:fldCharType="separate"/>
      </w:r>
      <w:r w:rsidRPr="0030724E">
        <w:rPr>
          <w:lang/>
        </w:rPr>
        <w:t>82</w:t>
      </w:r>
      <w:r>
        <w:fldChar w:fldCharType="end"/>
      </w:r>
    </w:p>
    <w:p w14:paraId="5CD393A5" w14:textId="647696F0"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7.2.3.5.2</w:t>
      </w:r>
      <w:r>
        <w:rPr>
          <w:rFonts w:asciiTheme="minorHAnsi" w:eastAsiaTheme="minorEastAsia" w:hAnsiTheme="minorHAnsi" w:cstheme="minorBidi"/>
          <w:kern w:val="2"/>
          <w:sz w:val="24"/>
          <w:szCs w:val="24"/>
          <w:lang w:eastAsia="zh-CN"/>
          <w14:ligatures w14:val="standardContextual"/>
        </w:rPr>
        <w:tab/>
      </w:r>
      <w:r>
        <w:rPr>
          <w:lang w:eastAsia="zh-CN"/>
        </w:rPr>
        <w:t>Resource Definition</w:t>
      </w:r>
      <w:r>
        <w:tab/>
      </w:r>
      <w:r>
        <w:fldChar w:fldCharType="begin"/>
      </w:r>
      <w:r>
        <w:instrText xml:space="preserve"> PAGEREF _Toc207607781 \h </w:instrText>
      </w:r>
      <w:r>
        <w:fldChar w:fldCharType="separate"/>
      </w:r>
      <w:r>
        <w:t>82</w:t>
      </w:r>
      <w:r>
        <w:fldChar w:fldCharType="end"/>
      </w:r>
    </w:p>
    <w:p w14:paraId="3BD41442" w14:textId="174CBBCE"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7.2.3.5.3</w:t>
      </w:r>
      <w:r>
        <w:rPr>
          <w:rFonts w:asciiTheme="minorHAnsi" w:eastAsiaTheme="minorEastAsia" w:hAnsiTheme="minorHAnsi" w:cstheme="minorBidi"/>
          <w:kern w:val="2"/>
          <w:sz w:val="24"/>
          <w:szCs w:val="24"/>
          <w:lang w:eastAsia="zh-CN"/>
          <w14:ligatures w14:val="standardContextual"/>
        </w:rPr>
        <w:tab/>
      </w:r>
      <w:r>
        <w:rPr>
          <w:lang w:eastAsia="zh-CN"/>
        </w:rPr>
        <w:t>Resource Standard Methodss</w:t>
      </w:r>
      <w:r>
        <w:tab/>
      </w:r>
      <w:r>
        <w:fldChar w:fldCharType="begin"/>
      </w:r>
      <w:r>
        <w:instrText xml:space="preserve"> PAGEREF _Toc207607782 \h </w:instrText>
      </w:r>
      <w:r>
        <w:fldChar w:fldCharType="separate"/>
      </w:r>
      <w:r>
        <w:t>82</w:t>
      </w:r>
      <w:r>
        <w:fldChar w:fldCharType="end"/>
      </w:r>
    </w:p>
    <w:p w14:paraId="5219F05B" w14:textId="6B7BA27A" w:rsidR="007D21CB" w:rsidRDefault="007D21CB">
      <w:pPr>
        <w:pStyle w:val="TOC3"/>
        <w:rPr>
          <w:rFonts w:asciiTheme="minorHAnsi" w:eastAsiaTheme="minorEastAsia" w:hAnsiTheme="minorHAnsi" w:cstheme="minorBidi"/>
          <w:kern w:val="2"/>
          <w:sz w:val="24"/>
          <w:szCs w:val="24"/>
          <w:lang w:eastAsia="zh-CN"/>
          <w14:ligatures w14:val="standardContextual"/>
        </w:rPr>
      </w:pPr>
      <w:r>
        <w:t>7.2.4</w:t>
      </w:r>
      <w:r>
        <w:rPr>
          <w:rFonts w:asciiTheme="minorHAnsi" w:eastAsiaTheme="minorEastAsia" w:hAnsiTheme="minorHAnsi" w:cstheme="minorBidi"/>
          <w:kern w:val="2"/>
          <w:sz w:val="24"/>
          <w:szCs w:val="24"/>
          <w:lang w:eastAsia="zh-CN"/>
          <w14:ligatures w14:val="standardContextual"/>
        </w:rPr>
        <w:tab/>
      </w:r>
      <w:r>
        <w:t>Custom Operations without associated resources</w:t>
      </w:r>
      <w:r>
        <w:tab/>
      </w:r>
      <w:r>
        <w:fldChar w:fldCharType="begin"/>
      </w:r>
      <w:r>
        <w:instrText xml:space="preserve"> PAGEREF _Toc207607783 \h </w:instrText>
      </w:r>
      <w:r>
        <w:fldChar w:fldCharType="separate"/>
      </w:r>
      <w:r>
        <w:t>83</w:t>
      </w:r>
      <w:r>
        <w:fldChar w:fldCharType="end"/>
      </w:r>
    </w:p>
    <w:p w14:paraId="4826BEBB" w14:textId="214212CB" w:rsidR="007D21CB" w:rsidRDefault="007D21CB">
      <w:pPr>
        <w:pStyle w:val="TOC3"/>
        <w:rPr>
          <w:rFonts w:asciiTheme="minorHAnsi" w:eastAsiaTheme="minorEastAsia" w:hAnsiTheme="minorHAnsi" w:cstheme="minorBidi"/>
          <w:kern w:val="2"/>
          <w:sz w:val="24"/>
          <w:szCs w:val="24"/>
          <w:lang w:eastAsia="zh-CN"/>
          <w14:ligatures w14:val="standardContextual"/>
        </w:rPr>
      </w:pPr>
      <w:r>
        <w:t>7.2.5</w:t>
      </w:r>
      <w:r>
        <w:rPr>
          <w:rFonts w:asciiTheme="minorHAnsi" w:eastAsiaTheme="minorEastAsia" w:hAnsiTheme="minorHAnsi" w:cstheme="minorBidi"/>
          <w:kern w:val="2"/>
          <w:sz w:val="24"/>
          <w:szCs w:val="24"/>
          <w:lang w:eastAsia="zh-CN"/>
          <w14:ligatures w14:val="standardContextual"/>
        </w:rPr>
        <w:tab/>
      </w:r>
      <w:r>
        <w:t>Notifications</w:t>
      </w:r>
      <w:r>
        <w:tab/>
      </w:r>
      <w:r>
        <w:fldChar w:fldCharType="begin"/>
      </w:r>
      <w:r>
        <w:instrText xml:space="preserve"> PAGEREF _Toc207607784 \h </w:instrText>
      </w:r>
      <w:r>
        <w:fldChar w:fldCharType="separate"/>
      </w:r>
      <w:r>
        <w:t>83</w:t>
      </w:r>
      <w:r>
        <w:fldChar w:fldCharType="end"/>
      </w:r>
    </w:p>
    <w:p w14:paraId="116FE673" w14:textId="34F390D1" w:rsidR="007D21CB" w:rsidRDefault="007D21CB">
      <w:pPr>
        <w:pStyle w:val="TOC4"/>
        <w:rPr>
          <w:rFonts w:asciiTheme="minorHAnsi" w:eastAsiaTheme="minorEastAsia" w:hAnsiTheme="minorHAnsi" w:cstheme="minorBidi"/>
          <w:kern w:val="2"/>
          <w:sz w:val="24"/>
          <w:szCs w:val="24"/>
          <w:lang w:eastAsia="zh-CN"/>
          <w14:ligatures w14:val="standardContextual"/>
        </w:rPr>
      </w:pPr>
      <w:r>
        <w:t>7.2.5.1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_Toc207607785 \h </w:instrText>
      </w:r>
      <w:r>
        <w:fldChar w:fldCharType="separate"/>
      </w:r>
      <w:r>
        <w:t>83</w:t>
      </w:r>
      <w:r>
        <w:fldChar w:fldCharType="end"/>
      </w:r>
    </w:p>
    <w:p w14:paraId="0CE88D71" w14:textId="5D7FDBBC" w:rsidR="007D21CB" w:rsidRDefault="007D21CB">
      <w:pPr>
        <w:pStyle w:val="TOC4"/>
        <w:rPr>
          <w:rFonts w:asciiTheme="minorHAnsi" w:eastAsiaTheme="minorEastAsia" w:hAnsiTheme="minorHAnsi" w:cstheme="minorBidi"/>
          <w:kern w:val="2"/>
          <w:sz w:val="24"/>
          <w:szCs w:val="24"/>
          <w:lang w:eastAsia="zh-CN"/>
          <w14:ligatures w14:val="standardContextual"/>
        </w:rPr>
      </w:pPr>
      <w:r>
        <w:rPr>
          <w:lang w:eastAsia="zh-CN"/>
        </w:rPr>
        <w:t>7.2.5.2</w:t>
      </w:r>
      <w:r>
        <w:rPr>
          <w:rFonts w:asciiTheme="minorHAnsi" w:eastAsiaTheme="minorEastAsia" w:hAnsiTheme="minorHAnsi" w:cstheme="minorBidi"/>
          <w:kern w:val="2"/>
          <w:sz w:val="24"/>
          <w:szCs w:val="24"/>
          <w:lang w:eastAsia="zh-CN"/>
          <w14:ligatures w14:val="standardContextual"/>
        </w:rPr>
        <w:tab/>
      </w:r>
      <w:r>
        <w:rPr>
          <w:lang w:eastAsia="zh-CN"/>
        </w:rPr>
        <w:t>Location information no</w:t>
      </w:r>
      <w:r>
        <w:t>tification</w:t>
      </w:r>
      <w:r>
        <w:tab/>
      </w:r>
      <w:r>
        <w:fldChar w:fldCharType="begin"/>
      </w:r>
      <w:r>
        <w:instrText xml:space="preserve"> PAGEREF _Toc207607786 \h </w:instrText>
      </w:r>
      <w:r>
        <w:fldChar w:fldCharType="separate"/>
      </w:r>
      <w:r>
        <w:t>83</w:t>
      </w:r>
      <w:r>
        <w:fldChar w:fldCharType="end"/>
      </w:r>
    </w:p>
    <w:p w14:paraId="5086DC5A" w14:textId="461F8CA8"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7.2.5.2.1</w:t>
      </w:r>
      <w:r>
        <w:rPr>
          <w:rFonts w:asciiTheme="minorHAnsi" w:eastAsiaTheme="minorEastAsia" w:hAnsiTheme="minorHAnsi" w:cstheme="minorBidi"/>
          <w:kern w:val="2"/>
          <w:sz w:val="24"/>
          <w:szCs w:val="24"/>
          <w:lang w:eastAsia="zh-CN"/>
          <w14:ligatures w14:val="standardContextual"/>
        </w:rPr>
        <w:tab/>
      </w:r>
      <w:r>
        <w:rPr>
          <w:lang w:eastAsia="zh-CN"/>
        </w:rPr>
        <w:t>Description</w:t>
      </w:r>
      <w:r>
        <w:tab/>
      </w:r>
      <w:r>
        <w:fldChar w:fldCharType="begin"/>
      </w:r>
      <w:r>
        <w:instrText xml:space="preserve"> PAGEREF _Toc207607787 \h </w:instrText>
      </w:r>
      <w:r>
        <w:fldChar w:fldCharType="separate"/>
      </w:r>
      <w:r>
        <w:t>83</w:t>
      </w:r>
      <w:r>
        <w:fldChar w:fldCharType="end"/>
      </w:r>
    </w:p>
    <w:p w14:paraId="60C03A4A" w14:textId="6CC676DE"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7.2.5.2.2</w:t>
      </w:r>
      <w:r>
        <w:rPr>
          <w:rFonts w:asciiTheme="minorHAnsi" w:eastAsiaTheme="minorEastAsia" w:hAnsiTheme="minorHAnsi" w:cstheme="minorBidi"/>
          <w:kern w:val="2"/>
          <w:sz w:val="24"/>
          <w:szCs w:val="24"/>
          <w:lang w:eastAsia="zh-CN"/>
          <w14:ligatures w14:val="standardContextual"/>
        </w:rPr>
        <w:tab/>
      </w:r>
      <w:r>
        <w:rPr>
          <w:lang w:eastAsia="zh-CN"/>
        </w:rPr>
        <w:t>Target URI</w:t>
      </w:r>
      <w:r>
        <w:tab/>
      </w:r>
      <w:r>
        <w:fldChar w:fldCharType="begin"/>
      </w:r>
      <w:r>
        <w:instrText xml:space="preserve"> PAGEREF _Toc207607788 \h </w:instrText>
      </w:r>
      <w:r>
        <w:fldChar w:fldCharType="separate"/>
      </w:r>
      <w:r>
        <w:t>83</w:t>
      </w:r>
      <w:r>
        <w:fldChar w:fldCharType="end"/>
      </w:r>
    </w:p>
    <w:p w14:paraId="498921AB" w14:textId="4D80F3E9"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7.2.5.2</w:t>
      </w:r>
      <w:r>
        <w:t>.3</w:t>
      </w:r>
      <w:r>
        <w:rPr>
          <w:rFonts w:asciiTheme="minorHAnsi" w:eastAsiaTheme="minorEastAsia" w:hAnsiTheme="minorHAnsi" w:cstheme="minorBidi"/>
          <w:kern w:val="2"/>
          <w:sz w:val="24"/>
          <w:szCs w:val="24"/>
          <w:lang w:eastAsia="zh-CN"/>
          <w14:ligatures w14:val="standardContextual"/>
        </w:rPr>
        <w:tab/>
      </w:r>
      <w:r>
        <w:t>Standard Methods</w:t>
      </w:r>
      <w:r>
        <w:tab/>
      </w:r>
      <w:r>
        <w:fldChar w:fldCharType="begin"/>
      </w:r>
      <w:r>
        <w:instrText xml:space="preserve"> PAGEREF _Toc207607789 \h </w:instrText>
      </w:r>
      <w:r>
        <w:fldChar w:fldCharType="separate"/>
      </w:r>
      <w:r>
        <w:t>84</w:t>
      </w:r>
      <w:r>
        <w:fldChar w:fldCharType="end"/>
      </w:r>
    </w:p>
    <w:p w14:paraId="2CDD6F78" w14:textId="6E8D7654" w:rsidR="007D21CB" w:rsidRDefault="007D21CB">
      <w:pPr>
        <w:pStyle w:val="TOC3"/>
        <w:rPr>
          <w:rFonts w:asciiTheme="minorHAnsi" w:eastAsiaTheme="minorEastAsia" w:hAnsiTheme="minorHAnsi" w:cstheme="minorBidi"/>
          <w:kern w:val="2"/>
          <w:sz w:val="24"/>
          <w:szCs w:val="24"/>
          <w:lang w:eastAsia="zh-CN"/>
          <w14:ligatures w14:val="standardContextual"/>
        </w:rPr>
      </w:pPr>
      <w:r>
        <w:t>7.2.6</w:t>
      </w:r>
      <w:r>
        <w:rPr>
          <w:rFonts w:asciiTheme="minorHAnsi" w:eastAsiaTheme="minorEastAsia" w:hAnsiTheme="minorHAnsi" w:cstheme="minorBidi"/>
          <w:kern w:val="2"/>
          <w:sz w:val="24"/>
          <w:szCs w:val="24"/>
          <w:lang w:eastAsia="zh-CN"/>
          <w14:ligatures w14:val="standardContextual"/>
        </w:rPr>
        <w:tab/>
      </w:r>
      <w:r>
        <w:t>Data Model</w:t>
      </w:r>
      <w:r>
        <w:tab/>
      </w:r>
      <w:r>
        <w:fldChar w:fldCharType="begin"/>
      </w:r>
      <w:r>
        <w:instrText xml:space="preserve"> PAGEREF _Toc207607790 \h </w:instrText>
      </w:r>
      <w:r>
        <w:fldChar w:fldCharType="separate"/>
      </w:r>
      <w:r>
        <w:t>84</w:t>
      </w:r>
      <w:r>
        <w:fldChar w:fldCharType="end"/>
      </w:r>
    </w:p>
    <w:p w14:paraId="460A19F9" w14:textId="02559D28" w:rsidR="007D21CB" w:rsidRDefault="007D21CB">
      <w:pPr>
        <w:pStyle w:val="TOC4"/>
        <w:rPr>
          <w:rFonts w:asciiTheme="minorHAnsi" w:eastAsiaTheme="minorEastAsia" w:hAnsiTheme="minorHAnsi" w:cstheme="minorBidi"/>
          <w:kern w:val="2"/>
          <w:sz w:val="24"/>
          <w:szCs w:val="24"/>
          <w:lang w:eastAsia="zh-CN"/>
          <w14:ligatures w14:val="standardContextual"/>
        </w:rPr>
      </w:pPr>
      <w:r>
        <w:t>7.2.6.1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_Toc207607791 \h </w:instrText>
      </w:r>
      <w:r>
        <w:fldChar w:fldCharType="separate"/>
      </w:r>
      <w:r>
        <w:t>84</w:t>
      </w:r>
      <w:r>
        <w:fldChar w:fldCharType="end"/>
      </w:r>
    </w:p>
    <w:p w14:paraId="0C9334F6" w14:textId="62B8C0AB"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93443B">
        <w:rPr>
          <w:lang w:val="en-US"/>
        </w:rPr>
        <w:t>7.2.6.2</w:t>
      </w:r>
      <w:r>
        <w:rPr>
          <w:rFonts w:asciiTheme="minorHAnsi" w:eastAsiaTheme="minorEastAsia" w:hAnsiTheme="minorHAnsi" w:cstheme="minorBidi"/>
          <w:kern w:val="2"/>
          <w:sz w:val="24"/>
          <w:szCs w:val="24"/>
          <w:lang w:eastAsia="zh-CN"/>
          <w14:ligatures w14:val="standardContextual"/>
        </w:rPr>
        <w:tab/>
      </w:r>
      <w:r w:rsidRPr="0093443B">
        <w:rPr>
          <w:lang w:val="en-US"/>
        </w:rPr>
        <w:t>Structured data types</w:t>
      </w:r>
      <w:r>
        <w:tab/>
      </w:r>
      <w:r>
        <w:fldChar w:fldCharType="begin"/>
      </w:r>
      <w:r>
        <w:instrText xml:space="preserve"> PAGEREF _Toc207607792 \h </w:instrText>
      </w:r>
      <w:r>
        <w:fldChar w:fldCharType="separate"/>
      </w:r>
      <w:r>
        <w:t>84</w:t>
      </w:r>
      <w:r>
        <w:fldChar w:fldCharType="end"/>
      </w:r>
    </w:p>
    <w:p w14:paraId="06636A22" w14:textId="5A5A3CB9"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val="fr-FR"/>
        </w:rPr>
        <w:t>7.2.6.2.1</w:t>
      </w:r>
      <w:r>
        <w:rPr>
          <w:rFonts w:asciiTheme="minorHAnsi" w:eastAsiaTheme="minorEastAsia" w:hAnsiTheme="minorHAnsi" w:cstheme="minorBidi"/>
          <w:kern w:val="2"/>
          <w:sz w:val="24"/>
          <w:szCs w:val="24"/>
          <w:lang w:eastAsia="zh-CN"/>
          <w14:ligatures w14:val="standardContextual"/>
        </w:rPr>
        <w:tab/>
      </w:r>
      <w:r w:rsidRPr="0030724E">
        <w:rPr>
          <w:lang w:val="fr-FR"/>
        </w:rPr>
        <w:t>Introduction</w:t>
      </w:r>
      <w:r w:rsidRPr="0030724E">
        <w:rPr>
          <w:lang w:val="fr-FR"/>
        </w:rPr>
        <w:tab/>
      </w:r>
      <w:r>
        <w:fldChar w:fldCharType="begin"/>
      </w:r>
      <w:r w:rsidRPr="0030724E">
        <w:rPr>
          <w:lang w:val="fr-FR"/>
        </w:rPr>
        <w:instrText xml:space="preserve"> PAGEREF _Toc207607793 \h </w:instrText>
      </w:r>
      <w:r>
        <w:fldChar w:fldCharType="separate"/>
      </w:r>
      <w:r w:rsidRPr="0030724E">
        <w:rPr>
          <w:lang w:val="fr-FR"/>
        </w:rPr>
        <w:t>84</w:t>
      </w:r>
      <w:r>
        <w:fldChar w:fldCharType="end"/>
      </w:r>
    </w:p>
    <w:p w14:paraId="2EEB46A3" w14:textId="53ABCB0C"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val="fr-FR"/>
        </w:rPr>
        <w:t>7.2.6.2.2</w:t>
      </w:r>
      <w:r>
        <w:rPr>
          <w:rFonts w:asciiTheme="minorHAnsi" w:eastAsiaTheme="minorEastAsia" w:hAnsiTheme="minorHAnsi" w:cstheme="minorBidi"/>
          <w:kern w:val="2"/>
          <w:sz w:val="24"/>
          <w:szCs w:val="24"/>
          <w:lang w:eastAsia="zh-CN"/>
          <w14:ligatures w14:val="standardContextual"/>
        </w:rPr>
        <w:tab/>
      </w:r>
      <w:r w:rsidRPr="0030724E">
        <w:rPr>
          <w:lang w:val="fr-FR"/>
        </w:rPr>
        <w:t>Type: ClientOriginatingLocationRequest</w:t>
      </w:r>
      <w:r w:rsidRPr="0030724E">
        <w:rPr>
          <w:lang w:val="fr-FR"/>
        </w:rPr>
        <w:tab/>
      </w:r>
      <w:r>
        <w:fldChar w:fldCharType="begin"/>
      </w:r>
      <w:r w:rsidRPr="0030724E">
        <w:rPr>
          <w:lang w:val="fr-FR"/>
        </w:rPr>
        <w:instrText xml:space="preserve"> PAGEREF _Toc207607794 \h </w:instrText>
      </w:r>
      <w:r>
        <w:fldChar w:fldCharType="separate"/>
      </w:r>
      <w:r w:rsidRPr="0030724E">
        <w:rPr>
          <w:lang w:val="fr-FR"/>
        </w:rPr>
        <w:t>85</w:t>
      </w:r>
      <w:r>
        <w:fldChar w:fldCharType="end"/>
      </w:r>
    </w:p>
    <w:p w14:paraId="13019C1B" w14:textId="1639B94F"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val="fr-FR"/>
        </w:rPr>
        <w:t>7.2.6.2.3</w:t>
      </w:r>
      <w:r>
        <w:rPr>
          <w:rFonts w:asciiTheme="minorHAnsi" w:eastAsiaTheme="minorEastAsia" w:hAnsiTheme="minorHAnsi" w:cstheme="minorBidi"/>
          <w:kern w:val="2"/>
          <w:sz w:val="24"/>
          <w:szCs w:val="24"/>
          <w:lang w:eastAsia="zh-CN"/>
          <w14:ligatures w14:val="standardContextual"/>
        </w:rPr>
        <w:tab/>
      </w:r>
      <w:r w:rsidRPr="0030724E">
        <w:rPr>
          <w:lang w:val="fr-FR"/>
        </w:rPr>
        <w:t>Type: MCUserLocation</w:t>
      </w:r>
      <w:r w:rsidRPr="0030724E">
        <w:rPr>
          <w:lang w:val="fr-FR"/>
        </w:rPr>
        <w:tab/>
      </w:r>
      <w:r>
        <w:fldChar w:fldCharType="begin"/>
      </w:r>
      <w:r w:rsidRPr="0030724E">
        <w:rPr>
          <w:lang w:val="fr-FR"/>
        </w:rPr>
        <w:instrText xml:space="preserve"> PAGEREF _Toc207607795 \h </w:instrText>
      </w:r>
      <w:r>
        <w:fldChar w:fldCharType="separate"/>
      </w:r>
      <w:r w:rsidRPr="0030724E">
        <w:rPr>
          <w:lang w:val="fr-FR"/>
        </w:rPr>
        <w:t>85</w:t>
      </w:r>
      <w:r>
        <w:fldChar w:fldCharType="end"/>
      </w:r>
    </w:p>
    <w:p w14:paraId="3FCE76D3" w14:textId="2F893CB6" w:rsidR="007D21CB" w:rsidRDefault="007D21CB">
      <w:pPr>
        <w:pStyle w:val="TOC5"/>
        <w:rPr>
          <w:rFonts w:asciiTheme="minorHAnsi" w:eastAsiaTheme="minorEastAsia" w:hAnsiTheme="minorHAnsi" w:cstheme="minorBidi"/>
          <w:kern w:val="2"/>
          <w:sz w:val="24"/>
          <w:szCs w:val="24"/>
          <w:lang w:eastAsia="zh-CN"/>
          <w14:ligatures w14:val="standardContextual"/>
        </w:rPr>
      </w:pPr>
      <w:r>
        <w:t>7.2.6.2.4</w:t>
      </w:r>
      <w:r>
        <w:rPr>
          <w:rFonts w:asciiTheme="minorHAnsi" w:eastAsiaTheme="minorEastAsia" w:hAnsiTheme="minorHAnsi" w:cstheme="minorBidi"/>
          <w:kern w:val="2"/>
          <w:sz w:val="24"/>
          <w:szCs w:val="24"/>
          <w:lang w:eastAsia="zh-CN"/>
          <w14:ligatures w14:val="standardContextual"/>
        </w:rPr>
        <w:tab/>
      </w:r>
      <w:r>
        <w:t>Type: LocationNotification</w:t>
      </w:r>
      <w:r>
        <w:tab/>
      </w:r>
      <w:r>
        <w:fldChar w:fldCharType="begin"/>
      </w:r>
      <w:r>
        <w:instrText xml:space="preserve"> PAGEREF _Toc207607796 \h </w:instrText>
      </w:r>
      <w:r>
        <w:fldChar w:fldCharType="separate"/>
      </w:r>
      <w:r>
        <w:t>85</w:t>
      </w:r>
      <w:r>
        <w:fldChar w:fldCharType="end"/>
      </w:r>
    </w:p>
    <w:p w14:paraId="6EB14D46" w14:textId="54A49099" w:rsidR="007D21CB" w:rsidRDefault="007D21CB">
      <w:pPr>
        <w:pStyle w:val="TOC5"/>
        <w:rPr>
          <w:rFonts w:asciiTheme="minorHAnsi" w:eastAsiaTheme="minorEastAsia" w:hAnsiTheme="minorHAnsi" w:cstheme="minorBidi"/>
          <w:kern w:val="2"/>
          <w:sz w:val="24"/>
          <w:szCs w:val="24"/>
          <w:lang w:eastAsia="zh-CN"/>
          <w14:ligatures w14:val="standardContextual"/>
        </w:rPr>
      </w:pPr>
      <w:r>
        <w:t>7.2.6.2.5</w:t>
      </w:r>
      <w:r>
        <w:rPr>
          <w:rFonts w:asciiTheme="minorHAnsi" w:eastAsiaTheme="minorEastAsia" w:hAnsiTheme="minorHAnsi" w:cstheme="minorBidi"/>
          <w:kern w:val="2"/>
          <w:sz w:val="24"/>
          <w:szCs w:val="24"/>
          <w:lang w:eastAsia="zh-CN"/>
          <w14:ligatures w14:val="standardContextual"/>
        </w:rPr>
        <w:tab/>
      </w:r>
      <w:r>
        <w:t>Type: LocationSubscriptionRequest</w:t>
      </w:r>
      <w:r>
        <w:tab/>
      </w:r>
      <w:r>
        <w:fldChar w:fldCharType="begin"/>
      </w:r>
      <w:r>
        <w:instrText xml:space="preserve"> PAGEREF _Toc207607797 \h </w:instrText>
      </w:r>
      <w:r>
        <w:fldChar w:fldCharType="separate"/>
      </w:r>
      <w:r>
        <w:t>86</w:t>
      </w:r>
      <w:r>
        <w:fldChar w:fldCharType="end"/>
      </w:r>
    </w:p>
    <w:p w14:paraId="22EE615B" w14:textId="2C78A165"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93443B">
        <w:rPr>
          <w:lang w:val="en-US"/>
        </w:rPr>
        <w:t>7.2.6.3</w:t>
      </w:r>
      <w:r>
        <w:rPr>
          <w:rFonts w:asciiTheme="minorHAnsi" w:eastAsiaTheme="minorEastAsia" w:hAnsiTheme="minorHAnsi" w:cstheme="minorBidi"/>
          <w:kern w:val="2"/>
          <w:sz w:val="24"/>
          <w:szCs w:val="24"/>
          <w:lang w:eastAsia="zh-CN"/>
          <w14:ligatures w14:val="standardContextual"/>
        </w:rPr>
        <w:tab/>
      </w:r>
      <w:r w:rsidRPr="0093443B">
        <w:rPr>
          <w:lang w:val="en-US"/>
        </w:rPr>
        <w:t>Simple data types and enumerations</w:t>
      </w:r>
      <w:r>
        <w:tab/>
      </w:r>
      <w:r>
        <w:fldChar w:fldCharType="begin"/>
      </w:r>
      <w:r>
        <w:instrText xml:space="preserve"> PAGEREF _Toc207607798 \h </w:instrText>
      </w:r>
      <w:r>
        <w:fldChar w:fldCharType="separate"/>
      </w:r>
      <w:r>
        <w:t>86</w:t>
      </w:r>
      <w:r>
        <w:fldChar w:fldCharType="end"/>
      </w:r>
    </w:p>
    <w:p w14:paraId="2E199B54" w14:textId="34164A47" w:rsidR="007D21CB" w:rsidRDefault="007D21CB">
      <w:pPr>
        <w:pStyle w:val="TOC3"/>
        <w:rPr>
          <w:rFonts w:asciiTheme="minorHAnsi" w:eastAsiaTheme="minorEastAsia" w:hAnsiTheme="minorHAnsi" w:cstheme="minorBidi"/>
          <w:kern w:val="2"/>
          <w:sz w:val="24"/>
          <w:szCs w:val="24"/>
          <w:lang w:eastAsia="zh-CN"/>
          <w14:ligatures w14:val="standardContextual"/>
        </w:rPr>
      </w:pPr>
      <w:r>
        <w:t>7.2.7</w:t>
      </w:r>
      <w:r>
        <w:rPr>
          <w:rFonts w:asciiTheme="minorHAnsi" w:eastAsiaTheme="minorEastAsia" w:hAnsiTheme="minorHAnsi" w:cstheme="minorBidi"/>
          <w:kern w:val="2"/>
          <w:sz w:val="24"/>
          <w:szCs w:val="24"/>
          <w:lang w:eastAsia="zh-CN"/>
          <w14:ligatures w14:val="standardContextual"/>
        </w:rPr>
        <w:tab/>
      </w:r>
      <w:r>
        <w:t>Error Handling</w:t>
      </w:r>
      <w:r>
        <w:tab/>
      </w:r>
      <w:r>
        <w:fldChar w:fldCharType="begin"/>
      </w:r>
      <w:r>
        <w:instrText xml:space="preserve"> PAGEREF _Toc207607799 \h </w:instrText>
      </w:r>
      <w:r>
        <w:fldChar w:fldCharType="separate"/>
      </w:r>
      <w:r>
        <w:t>86</w:t>
      </w:r>
      <w:r>
        <w:fldChar w:fldCharType="end"/>
      </w:r>
    </w:p>
    <w:p w14:paraId="2768B2FE" w14:textId="7E4C87CE" w:rsidR="007D21CB" w:rsidRDefault="007D21CB">
      <w:pPr>
        <w:pStyle w:val="TOC4"/>
        <w:rPr>
          <w:rFonts w:asciiTheme="minorHAnsi" w:eastAsiaTheme="minorEastAsia" w:hAnsiTheme="minorHAnsi" w:cstheme="minorBidi"/>
          <w:kern w:val="2"/>
          <w:sz w:val="24"/>
          <w:szCs w:val="24"/>
          <w:lang w:eastAsia="zh-CN"/>
          <w14:ligatures w14:val="standardContextual"/>
        </w:rPr>
      </w:pPr>
      <w:r>
        <w:t>7.2.7.1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_Toc207607800 \h </w:instrText>
      </w:r>
      <w:r>
        <w:fldChar w:fldCharType="separate"/>
      </w:r>
      <w:r>
        <w:t>86</w:t>
      </w:r>
      <w:r>
        <w:fldChar w:fldCharType="end"/>
      </w:r>
    </w:p>
    <w:p w14:paraId="76A78D11" w14:textId="60F5E6A6" w:rsidR="007D21CB" w:rsidRDefault="007D21CB">
      <w:pPr>
        <w:pStyle w:val="TOC4"/>
        <w:rPr>
          <w:rFonts w:asciiTheme="minorHAnsi" w:eastAsiaTheme="minorEastAsia" w:hAnsiTheme="minorHAnsi" w:cstheme="minorBidi"/>
          <w:kern w:val="2"/>
          <w:sz w:val="24"/>
          <w:szCs w:val="24"/>
          <w:lang w:eastAsia="zh-CN"/>
          <w14:ligatures w14:val="standardContextual"/>
        </w:rPr>
      </w:pPr>
      <w:r>
        <w:t>7.2.7.2</w:t>
      </w:r>
      <w:r>
        <w:rPr>
          <w:rFonts w:asciiTheme="minorHAnsi" w:eastAsiaTheme="minorEastAsia" w:hAnsiTheme="minorHAnsi" w:cstheme="minorBidi"/>
          <w:kern w:val="2"/>
          <w:sz w:val="24"/>
          <w:szCs w:val="24"/>
          <w:lang w:eastAsia="zh-CN"/>
          <w14:ligatures w14:val="standardContextual"/>
        </w:rPr>
        <w:tab/>
      </w:r>
      <w:r>
        <w:t>Protocol Errors</w:t>
      </w:r>
      <w:r>
        <w:tab/>
      </w:r>
      <w:r>
        <w:fldChar w:fldCharType="begin"/>
      </w:r>
      <w:r>
        <w:instrText xml:space="preserve"> PAGEREF _Toc207607801 \h </w:instrText>
      </w:r>
      <w:r>
        <w:fldChar w:fldCharType="separate"/>
      </w:r>
      <w:r>
        <w:t>86</w:t>
      </w:r>
      <w:r>
        <w:fldChar w:fldCharType="end"/>
      </w:r>
    </w:p>
    <w:p w14:paraId="14DBBA5E" w14:textId="5B6175A6" w:rsidR="007D21CB" w:rsidRDefault="007D21CB">
      <w:pPr>
        <w:pStyle w:val="TOC4"/>
        <w:rPr>
          <w:rFonts w:asciiTheme="minorHAnsi" w:eastAsiaTheme="minorEastAsia" w:hAnsiTheme="minorHAnsi" w:cstheme="minorBidi"/>
          <w:kern w:val="2"/>
          <w:sz w:val="24"/>
          <w:szCs w:val="24"/>
          <w:lang w:eastAsia="zh-CN"/>
          <w14:ligatures w14:val="standardContextual"/>
        </w:rPr>
      </w:pPr>
      <w:r>
        <w:t>7.2.7.3</w:t>
      </w:r>
      <w:r>
        <w:rPr>
          <w:rFonts w:asciiTheme="minorHAnsi" w:eastAsiaTheme="minorEastAsia" w:hAnsiTheme="minorHAnsi" w:cstheme="minorBidi"/>
          <w:kern w:val="2"/>
          <w:sz w:val="24"/>
          <w:szCs w:val="24"/>
          <w:lang w:eastAsia="zh-CN"/>
          <w14:ligatures w14:val="standardContextual"/>
        </w:rPr>
        <w:tab/>
      </w:r>
      <w:r>
        <w:t>Application Errors</w:t>
      </w:r>
      <w:r>
        <w:tab/>
      </w:r>
      <w:r>
        <w:fldChar w:fldCharType="begin"/>
      </w:r>
      <w:r>
        <w:instrText xml:space="preserve"> PAGEREF _Toc207607802 \h </w:instrText>
      </w:r>
      <w:r>
        <w:fldChar w:fldCharType="separate"/>
      </w:r>
      <w:r>
        <w:t>86</w:t>
      </w:r>
      <w:r>
        <w:fldChar w:fldCharType="end"/>
      </w:r>
    </w:p>
    <w:p w14:paraId="4C895EEC" w14:textId="128786BE" w:rsidR="007D21CB" w:rsidRDefault="007D21CB">
      <w:pPr>
        <w:pStyle w:val="TOC3"/>
        <w:rPr>
          <w:rFonts w:asciiTheme="minorHAnsi" w:eastAsiaTheme="minorEastAsia" w:hAnsiTheme="minorHAnsi" w:cstheme="minorBidi"/>
          <w:kern w:val="2"/>
          <w:sz w:val="24"/>
          <w:szCs w:val="24"/>
          <w:lang w:eastAsia="zh-CN"/>
          <w14:ligatures w14:val="standardContextual"/>
        </w:rPr>
      </w:pPr>
      <w:r>
        <w:lastRenderedPageBreak/>
        <w:t>7.2.8</w:t>
      </w:r>
      <w:r>
        <w:rPr>
          <w:rFonts w:asciiTheme="minorHAnsi" w:eastAsiaTheme="minorEastAsia" w:hAnsiTheme="minorHAnsi" w:cstheme="minorBidi"/>
          <w:kern w:val="2"/>
          <w:sz w:val="24"/>
          <w:szCs w:val="24"/>
          <w:lang w:eastAsia="zh-CN"/>
          <w14:ligatures w14:val="standardContextual"/>
        </w:rPr>
        <w:tab/>
      </w:r>
      <w:r>
        <w:rPr>
          <w:lang w:eastAsia="zh-CN"/>
        </w:rPr>
        <w:t>Feature negotiation</w:t>
      </w:r>
      <w:r>
        <w:tab/>
      </w:r>
      <w:r>
        <w:fldChar w:fldCharType="begin"/>
      </w:r>
      <w:r>
        <w:instrText xml:space="preserve"> PAGEREF _Toc207607803 \h </w:instrText>
      </w:r>
      <w:r>
        <w:fldChar w:fldCharType="separate"/>
      </w:r>
      <w:r>
        <w:t>86</w:t>
      </w:r>
      <w:r>
        <w:fldChar w:fldCharType="end"/>
      </w:r>
    </w:p>
    <w:p w14:paraId="4D0B551B" w14:textId="299FD5ED" w:rsidR="007D21CB" w:rsidRDefault="007D21CB">
      <w:pPr>
        <w:pStyle w:val="TOC3"/>
        <w:rPr>
          <w:rFonts w:asciiTheme="minorHAnsi" w:eastAsiaTheme="minorEastAsia" w:hAnsiTheme="minorHAnsi" w:cstheme="minorBidi"/>
          <w:kern w:val="2"/>
          <w:sz w:val="24"/>
          <w:szCs w:val="24"/>
          <w:lang w:eastAsia="zh-CN"/>
          <w14:ligatures w14:val="standardContextual"/>
        </w:rPr>
      </w:pPr>
      <w:r>
        <w:t>7.2.9</w:t>
      </w:r>
      <w:r>
        <w:rPr>
          <w:rFonts w:asciiTheme="minorHAnsi" w:eastAsiaTheme="minorEastAsia" w:hAnsiTheme="minorHAnsi" w:cstheme="minorBidi"/>
          <w:kern w:val="2"/>
          <w:sz w:val="24"/>
          <w:szCs w:val="24"/>
          <w:lang w:eastAsia="zh-CN"/>
          <w14:ligatures w14:val="standardContextual"/>
        </w:rPr>
        <w:tab/>
      </w:r>
      <w:r>
        <w:t>Security</w:t>
      </w:r>
      <w:r>
        <w:tab/>
      </w:r>
      <w:r>
        <w:fldChar w:fldCharType="begin"/>
      </w:r>
      <w:r>
        <w:instrText xml:space="preserve"> PAGEREF _Toc207607804 \h </w:instrText>
      </w:r>
      <w:r>
        <w:fldChar w:fldCharType="separate"/>
      </w:r>
      <w:r>
        <w:t>87</w:t>
      </w:r>
      <w:r>
        <w:fldChar w:fldCharType="end"/>
      </w:r>
    </w:p>
    <w:p w14:paraId="46CCD0B0" w14:textId="3E2B4A17"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93443B">
        <w:rPr>
          <w:lang w:val="en-US"/>
        </w:rPr>
        <w:t>7.2.10</w:t>
      </w:r>
      <w:r>
        <w:rPr>
          <w:rFonts w:asciiTheme="minorHAnsi" w:eastAsiaTheme="minorEastAsia" w:hAnsiTheme="minorHAnsi" w:cstheme="minorBidi"/>
          <w:kern w:val="2"/>
          <w:sz w:val="24"/>
          <w:szCs w:val="24"/>
          <w:lang w:eastAsia="zh-CN"/>
          <w14:ligatures w14:val="standardContextual"/>
        </w:rPr>
        <w:tab/>
      </w:r>
      <w:r w:rsidRPr="0093443B">
        <w:rPr>
          <w:lang w:val="en-US"/>
        </w:rPr>
        <w:t>HTTP redirection</w:t>
      </w:r>
      <w:r>
        <w:tab/>
      </w:r>
      <w:r>
        <w:fldChar w:fldCharType="begin"/>
      </w:r>
      <w:r>
        <w:instrText xml:space="preserve"> PAGEREF _Toc207607805 \h </w:instrText>
      </w:r>
      <w:r>
        <w:fldChar w:fldCharType="separate"/>
      </w:r>
      <w:r>
        <w:t>87</w:t>
      </w:r>
      <w:r>
        <w:fldChar w:fldCharType="end"/>
      </w:r>
    </w:p>
    <w:p w14:paraId="3A6ECEA6" w14:textId="57FAF96B" w:rsidR="007D21CB" w:rsidRDefault="007D21CB">
      <w:pPr>
        <w:pStyle w:val="TOC8"/>
        <w:rPr>
          <w:rFonts w:asciiTheme="minorHAnsi" w:eastAsiaTheme="minorEastAsia" w:hAnsiTheme="minorHAnsi" w:cstheme="minorBidi"/>
          <w:b w:val="0"/>
          <w:kern w:val="2"/>
          <w:sz w:val="24"/>
          <w:szCs w:val="24"/>
          <w:lang w:eastAsia="zh-CN"/>
          <w14:ligatures w14:val="standardContextual"/>
        </w:rPr>
      </w:pPr>
      <w:r>
        <w:t>Annex A (normative): OpenAPI specification</w:t>
      </w:r>
      <w:r>
        <w:tab/>
      </w:r>
      <w:r>
        <w:fldChar w:fldCharType="begin"/>
      </w:r>
      <w:r>
        <w:instrText xml:space="preserve"> PAGEREF _Toc207607806 \h </w:instrText>
      </w:r>
      <w:r>
        <w:fldChar w:fldCharType="separate"/>
      </w:r>
      <w:r>
        <w:t>87</w:t>
      </w:r>
      <w:r>
        <w:fldChar w:fldCharType="end"/>
      </w:r>
    </w:p>
    <w:p w14:paraId="47FA808F" w14:textId="66F7460A" w:rsidR="007D21CB" w:rsidRDefault="007D21CB">
      <w:pPr>
        <w:pStyle w:val="TOC1"/>
        <w:rPr>
          <w:rFonts w:asciiTheme="minorHAnsi" w:eastAsiaTheme="minorEastAsia" w:hAnsiTheme="minorHAnsi" w:cstheme="minorBidi"/>
          <w:kern w:val="2"/>
          <w:sz w:val="24"/>
          <w:szCs w:val="24"/>
          <w:lang w:eastAsia="zh-CN"/>
          <w14:ligatures w14:val="standardContextual"/>
        </w:rPr>
      </w:pPr>
      <w:r>
        <w:t>A.1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_Toc207607807 \h </w:instrText>
      </w:r>
      <w:r>
        <w:fldChar w:fldCharType="separate"/>
      </w:r>
      <w:r>
        <w:t>87</w:t>
      </w:r>
      <w:r>
        <w:fldChar w:fldCharType="end"/>
      </w:r>
    </w:p>
    <w:p w14:paraId="7022C803" w14:textId="36168850" w:rsidR="007D21CB" w:rsidRDefault="007D21CB">
      <w:pPr>
        <w:pStyle w:val="TOC1"/>
        <w:rPr>
          <w:rFonts w:asciiTheme="minorHAnsi" w:eastAsiaTheme="minorEastAsia" w:hAnsiTheme="minorHAnsi" w:cstheme="minorBidi"/>
          <w:kern w:val="2"/>
          <w:sz w:val="24"/>
          <w:szCs w:val="24"/>
          <w:lang w:eastAsia="zh-CN"/>
          <w14:ligatures w14:val="standardContextual"/>
        </w:rPr>
      </w:pPr>
      <w:r>
        <w:t>A.2</w:t>
      </w:r>
      <w:r>
        <w:rPr>
          <w:rFonts w:asciiTheme="minorHAnsi" w:eastAsiaTheme="minorEastAsia" w:hAnsiTheme="minorHAnsi" w:cstheme="minorBidi"/>
          <w:kern w:val="2"/>
          <w:sz w:val="24"/>
          <w:szCs w:val="24"/>
          <w:lang w:eastAsia="zh-CN"/>
          <w14:ligatures w14:val="standardContextual"/>
        </w:rPr>
        <w:tab/>
      </w:r>
      <w:r>
        <w:t>LMS_Reporting API</w:t>
      </w:r>
      <w:r>
        <w:tab/>
      </w:r>
      <w:r>
        <w:fldChar w:fldCharType="begin"/>
      </w:r>
      <w:r>
        <w:instrText xml:space="preserve"> PAGEREF _Toc207607808 \h </w:instrText>
      </w:r>
      <w:r>
        <w:fldChar w:fldCharType="separate"/>
      </w:r>
      <w:r>
        <w:t>87</w:t>
      </w:r>
      <w:r>
        <w:fldChar w:fldCharType="end"/>
      </w:r>
    </w:p>
    <w:p w14:paraId="016001AC" w14:textId="34543E20" w:rsidR="007D21CB" w:rsidRDefault="007D21CB">
      <w:pPr>
        <w:pStyle w:val="TOC1"/>
        <w:rPr>
          <w:rFonts w:asciiTheme="minorHAnsi" w:eastAsiaTheme="minorEastAsia" w:hAnsiTheme="minorHAnsi" w:cstheme="minorBidi"/>
          <w:kern w:val="2"/>
          <w:sz w:val="24"/>
          <w:szCs w:val="24"/>
          <w:lang w:eastAsia="zh-CN"/>
          <w14:ligatures w14:val="standardContextual"/>
        </w:rPr>
      </w:pPr>
      <w:r>
        <w:t>A.3</w:t>
      </w:r>
      <w:r>
        <w:rPr>
          <w:rFonts w:asciiTheme="minorHAnsi" w:eastAsiaTheme="minorEastAsia" w:hAnsiTheme="minorHAnsi" w:cstheme="minorBidi"/>
          <w:kern w:val="2"/>
          <w:sz w:val="24"/>
          <w:szCs w:val="24"/>
          <w:lang w:eastAsia="zh-CN"/>
          <w14:ligatures w14:val="standardContextual"/>
        </w:rPr>
        <w:tab/>
      </w:r>
      <w:r>
        <w:t>LMS_Information API</w:t>
      </w:r>
      <w:r>
        <w:tab/>
      </w:r>
      <w:r>
        <w:fldChar w:fldCharType="begin"/>
      </w:r>
      <w:r>
        <w:instrText xml:space="preserve"> PAGEREF _Toc207607809 \h </w:instrText>
      </w:r>
      <w:r>
        <w:fldChar w:fldCharType="separate"/>
      </w:r>
      <w:r>
        <w:t>106</w:t>
      </w:r>
      <w:r>
        <w:fldChar w:fldCharType="end"/>
      </w:r>
    </w:p>
    <w:p w14:paraId="5B2CCA39" w14:textId="196340BB" w:rsidR="007D21CB" w:rsidRDefault="007D21CB">
      <w:pPr>
        <w:pStyle w:val="TOC8"/>
        <w:rPr>
          <w:rFonts w:asciiTheme="minorHAnsi" w:eastAsiaTheme="minorEastAsia" w:hAnsiTheme="minorHAnsi" w:cstheme="minorBidi"/>
          <w:b w:val="0"/>
          <w:kern w:val="2"/>
          <w:sz w:val="24"/>
          <w:szCs w:val="24"/>
          <w:lang w:eastAsia="zh-CN"/>
          <w14:ligatures w14:val="standardContextual"/>
        </w:rPr>
      </w:pPr>
      <w:r>
        <w:t>Annex B (informative): Change history</w:t>
      </w:r>
      <w:r>
        <w:tab/>
      </w:r>
      <w:r>
        <w:fldChar w:fldCharType="begin"/>
      </w:r>
      <w:r>
        <w:instrText xml:space="preserve"> PAGEREF _Toc207607810 \h </w:instrText>
      </w:r>
      <w:r>
        <w:fldChar w:fldCharType="separate"/>
      </w:r>
      <w:r>
        <w:t>114</w:t>
      </w:r>
      <w:r>
        <w:fldChar w:fldCharType="end"/>
      </w:r>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 w:name="foreword"/>
      <w:bookmarkStart w:id="12" w:name="_Toc207607565"/>
      <w:bookmarkEnd w:id="11"/>
      <w:r w:rsidRPr="004D3578">
        <w:t>Foreword</w:t>
      </w:r>
      <w:bookmarkEnd w:id="12"/>
    </w:p>
    <w:p w14:paraId="2511FBFA" w14:textId="75F309B3" w:rsidR="00080512" w:rsidRPr="004D3578" w:rsidRDefault="00080512">
      <w:r w:rsidRPr="004D3578">
        <w:t xml:space="preserve">This Technical </w:t>
      </w:r>
      <w:bookmarkStart w:id="13" w:name="spectype3"/>
      <w:r w:rsidRPr="008220F5">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4" w:name="introduction"/>
      <w:bookmarkStart w:id="15" w:name="scope"/>
      <w:bookmarkEnd w:id="14"/>
      <w:bookmarkEnd w:id="15"/>
      <w:r>
        <w:br w:type="page"/>
      </w:r>
    </w:p>
    <w:p w14:paraId="548A512E" w14:textId="646396E3" w:rsidR="00080512" w:rsidRPr="004D3578" w:rsidRDefault="00080512">
      <w:pPr>
        <w:pStyle w:val="Heading1"/>
      </w:pPr>
      <w:bookmarkStart w:id="16" w:name="_Toc207607566"/>
      <w:r w:rsidRPr="004D3578">
        <w:lastRenderedPageBreak/>
        <w:t>1</w:t>
      </w:r>
      <w:r w:rsidRPr="004D3578">
        <w:tab/>
        <w:t>Scope</w:t>
      </w:r>
      <w:bookmarkEnd w:id="16"/>
    </w:p>
    <w:p w14:paraId="74D7FF64" w14:textId="6E18EEBB" w:rsidR="005A00B4" w:rsidRDefault="005A00B4" w:rsidP="005A00B4">
      <w:bookmarkStart w:id="17" w:name="references"/>
      <w:bookmarkEnd w:id="17"/>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8" w:name="_Toc207607567"/>
      <w:r>
        <w:t>2</w:t>
      </w:r>
      <w:r w:rsidR="00080512"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2C94187F" w:rsidR="005A00B4" w:rsidRDefault="003548C2" w:rsidP="005A00B4">
      <w:pPr>
        <w:pStyle w:val="EX"/>
      </w:pPr>
      <w:r>
        <w:rPr>
          <w:lang w:val="en-US"/>
        </w:rPr>
        <w:t>[</w:t>
      </w:r>
      <w:r w:rsidR="00EC61CA">
        <w:rPr>
          <w:lang w:val="en-US"/>
        </w:rPr>
        <w:t>3</w:t>
      </w:r>
      <w:r>
        <w:rPr>
          <w:lang w:val="en-US"/>
        </w:rPr>
        <w:t>]</w:t>
      </w:r>
      <w:r>
        <w:rPr>
          <w:lang w:val="en-US"/>
        </w:rPr>
        <w:tab/>
      </w:r>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pPr>
      <w:r w:rsidRPr="00CB0E56">
        <w:rPr>
          <w:lang w:val="en-US"/>
        </w:rPr>
        <w:t>[</w:t>
      </w:r>
      <w:r w:rsidR="00E64FC0">
        <w:rPr>
          <w:lang w:val="en-US"/>
        </w:rPr>
        <w:t>4</w:t>
      </w:r>
      <w:r w:rsidRPr="00CB0E56">
        <w:rPr>
          <w:lang w:val="en-US"/>
        </w:rPr>
        <w:t>]</w:t>
      </w:r>
      <w:r w:rsidRPr="00CB0E56">
        <w:rPr>
          <w:lang w:val="en-US"/>
        </w:rPr>
        <w:tab/>
        <w:t>3GPP TS 23.271: "</w:t>
      </w:r>
      <w:r w:rsidRPr="00CB0E56">
        <w:t>Functional stage 2 description of Location Services (LCS)".</w:t>
      </w:r>
    </w:p>
    <w:p w14:paraId="3DBEDBA9" w14:textId="101A1E91" w:rsidR="009025AC" w:rsidRDefault="009025AC" w:rsidP="009025AC">
      <w:pPr>
        <w:pStyle w:val="EX"/>
      </w:pPr>
      <w:r>
        <w:t>[</w:t>
      </w:r>
      <w:r w:rsidR="00E64FC0">
        <w:t>5</w:t>
      </w:r>
      <w:r>
        <w:t>]</w:t>
      </w:r>
      <w:r>
        <w:tab/>
        <w:t>3GPP TS 23.273: "5G System (5GS) Location Services (LCS); Stage 2".</w:t>
      </w:r>
    </w:p>
    <w:p w14:paraId="7D79ADCF" w14:textId="3B09AA94" w:rsidR="000F63F7" w:rsidRDefault="000F63F7" w:rsidP="000F63F7">
      <w:pPr>
        <w:pStyle w:val="EX"/>
      </w:pPr>
      <w:r w:rsidRPr="00730857">
        <w:t>[</w:t>
      </w:r>
      <w:r>
        <w:t>6</w:t>
      </w:r>
      <w:r w:rsidRPr="00730857">
        <w:t>]</w:t>
      </w:r>
      <w:r w:rsidRPr="00730857">
        <w:tab/>
        <w:t>3GPP TS 23.283: "Mission Critical Communication Interworking with Land Mobile Radio Systems; Stage 2".</w:t>
      </w:r>
    </w:p>
    <w:p w14:paraId="68465DA4" w14:textId="2199CB91" w:rsidR="000207E1" w:rsidRDefault="000207E1" w:rsidP="000207E1">
      <w:pPr>
        <w:pStyle w:val="EX"/>
      </w:pPr>
      <w:r w:rsidRPr="00730857">
        <w:t>[</w:t>
      </w:r>
      <w:r w:rsidR="000F63F7">
        <w:t>7</w:t>
      </w:r>
      <w:r w:rsidRPr="00730857">
        <w:t>]</w:t>
      </w:r>
      <w:r w:rsidRPr="00730857">
        <w:tab/>
        <w:t>3GPP TS 2</w:t>
      </w:r>
      <w:r w:rsidR="00345FA1">
        <w:t>4</w:t>
      </w:r>
      <w:r w:rsidRPr="00730857">
        <w:t>.28</w:t>
      </w:r>
      <w:r>
        <w:t>1</w:t>
      </w:r>
      <w:r w:rsidRPr="00730857">
        <w:t>: "</w:t>
      </w:r>
      <w:r w:rsidRPr="009D6D95">
        <w:t>Mission Critical Video (MCVideo) signalling control; Protocol specification</w:t>
      </w:r>
      <w:r w:rsidRPr="00730857">
        <w:t>".</w:t>
      </w:r>
    </w:p>
    <w:p w14:paraId="21BC7FB0" w14:textId="366E4A5B" w:rsidR="000207E1" w:rsidRPr="00730857" w:rsidRDefault="000207E1" w:rsidP="000207E1">
      <w:pPr>
        <w:pStyle w:val="EX"/>
      </w:pPr>
      <w:r w:rsidRPr="00730857">
        <w:t>[</w:t>
      </w:r>
      <w:r w:rsidR="000F63F7">
        <w:t>8</w:t>
      </w:r>
      <w:r w:rsidRPr="00730857">
        <w:t>]</w:t>
      </w:r>
      <w:r w:rsidRPr="00730857">
        <w:tab/>
        <w:t>3GPP TS 2</w:t>
      </w:r>
      <w:r w:rsidR="00345FA1">
        <w:t>4</w:t>
      </w:r>
      <w:r w:rsidRPr="00730857">
        <w:t>.28</w:t>
      </w:r>
      <w:r>
        <w:t>2</w:t>
      </w:r>
      <w:r w:rsidRPr="00730857">
        <w:t>: "</w:t>
      </w:r>
      <w:r w:rsidRPr="0067718B">
        <w:t>Mission Critical Data (MCData) signalling control; Protocol specification</w:t>
      </w:r>
      <w:r w:rsidRPr="00730857">
        <w:t>".</w:t>
      </w:r>
    </w:p>
    <w:p w14:paraId="30092892" w14:textId="348D2D7E" w:rsidR="00E53FC5" w:rsidRDefault="00E53FC5" w:rsidP="00E53FC5">
      <w:pPr>
        <w:pStyle w:val="EX"/>
      </w:pPr>
      <w:r w:rsidRPr="002F55BD">
        <w:t>[</w:t>
      </w:r>
      <w:r w:rsidR="009C6A4E">
        <w:t>9</w:t>
      </w:r>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27170089" w:rsidR="00297A1B" w:rsidRDefault="00297A1B" w:rsidP="00E53FC5">
      <w:pPr>
        <w:pStyle w:val="EX"/>
      </w:pPr>
      <w:r>
        <w:rPr>
          <w:lang w:val="en-US"/>
        </w:rPr>
        <w:t>[</w:t>
      </w:r>
      <w:r w:rsidR="009C6A4E">
        <w:rPr>
          <w:lang w:val="en-US"/>
        </w:rPr>
        <w:t>10</w:t>
      </w:r>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386A0F83" w14:textId="387C3F5E" w:rsidR="003E6C8E" w:rsidRDefault="003E6C8E" w:rsidP="003E6C8E">
      <w:pPr>
        <w:pStyle w:val="EX"/>
      </w:pPr>
      <w:r>
        <w:t>[</w:t>
      </w:r>
      <w:r w:rsidR="009C6A4E">
        <w:t>11</w:t>
      </w:r>
      <w:r>
        <w:t>]</w:t>
      </w:r>
      <w:r>
        <w:tab/>
        <w:t>3GPP TS 24.483</w:t>
      </w:r>
      <w:r w:rsidRPr="0073469F">
        <w:t xml:space="preserve">: "Mission Critical </w:t>
      </w:r>
      <w:r>
        <w:t>Services (MCS)</w:t>
      </w:r>
      <w:r w:rsidRPr="0073469F">
        <w:t xml:space="preserve"> </w:t>
      </w:r>
      <w:r>
        <w:t>Management Object (MO)</w:t>
      </w:r>
      <w:r w:rsidRPr="0073469F">
        <w:t>".</w:t>
      </w:r>
    </w:p>
    <w:p w14:paraId="5F1CAAFE" w14:textId="1197CA73" w:rsidR="00876675" w:rsidRDefault="00876675" w:rsidP="003E6C8E">
      <w:pPr>
        <w:pStyle w:val="EX"/>
      </w:pPr>
      <w:r>
        <w:rPr>
          <w:lang w:val="en-US"/>
        </w:rPr>
        <w:t>[</w:t>
      </w:r>
      <w:r w:rsidR="00992FAA">
        <w:rPr>
          <w:lang w:val="en-US"/>
        </w:rPr>
        <w:t>1</w:t>
      </w:r>
      <w:r w:rsidR="009C6A4E">
        <w:rPr>
          <w:lang w:val="en-US"/>
        </w:rPr>
        <w:t>2</w:t>
      </w:r>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073E5454" w:rsidR="003E6C8E" w:rsidRPr="004D3578" w:rsidRDefault="003E6C8E" w:rsidP="003E6C8E">
      <w:pPr>
        <w:pStyle w:val="EX"/>
      </w:pPr>
      <w:r>
        <w:t>[</w:t>
      </w:r>
      <w:r w:rsidR="00992FAA">
        <w:t>1</w:t>
      </w:r>
      <w:r w:rsidR="009C6A4E">
        <w:t>3</w:t>
      </w:r>
      <w:r>
        <w:t>]</w:t>
      </w:r>
      <w:r>
        <w:tab/>
        <w:t>3GPP TS 29.500: "</w:t>
      </w:r>
      <w:r w:rsidRPr="0020249F">
        <w:t>5G System; Technical Realization of Service Based Architecture; Stage 3</w:t>
      </w:r>
      <w:r>
        <w:t>".</w:t>
      </w:r>
    </w:p>
    <w:p w14:paraId="72DCE0D3" w14:textId="7D35D6FB" w:rsidR="003E6C8E" w:rsidRDefault="003E6C8E" w:rsidP="003E6C8E">
      <w:pPr>
        <w:pStyle w:val="EX"/>
      </w:pPr>
      <w:r>
        <w:t>[</w:t>
      </w:r>
      <w:r w:rsidR="00195334">
        <w:t>1</w:t>
      </w:r>
      <w:r w:rsidR="009C6A4E">
        <w:t>4</w:t>
      </w:r>
      <w:r>
        <w:t>]</w:t>
      </w:r>
      <w:r>
        <w:tab/>
        <w:t>3GPP TS 29.501: "5G System; Principles and Guidelines for Services Definition; Stage 3".</w:t>
      </w:r>
    </w:p>
    <w:p w14:paraId="14B10B04" w14:textId="15854B6E" w:rsidR="003C5B2E" w:rsidRDefault="003C5B2E" w:rsidP="003C5B2E">
      <w:pPr>
        <w:pStyle w:val="EX"/>
      </w:pPr>
      <w:r>
        <w:t>[</w:t>
      </w:r>
      <w:r w:rsidR="00195334">
        <w:t>1</w:t>
      </w:r>
      <w:r w:rsidR="009C6A4E">
        <w:t>5</w:t>
      </w:r>
      <w:r>
        <w:t>]</w:t>
      </w:r>
      <w:r>
        <w:tab/>
        <w:t>3GPP TS 29.571: "5G System; Common Data Types for Service Based Interfaces; Stage 3".</w:t>
      </w:r>
    </w:p>
    <w:p w14:paraId="55A2397E" w14:textId="35AB7255" w:rsidR="003C5B2E" w:rsidRDefault="003C5B2E" w:rsidP="007C10D9">
      <w:pPr>
        <w:pStyle w:val="EX"/>
      </w:pPr>
      <w:r w:rsidRPr="00F00A7A">
        <w:rPr>
          <w:lang w:val="en-US"/>
        </w:rPr>
        <w:t>[</w:t>
      </w:r>
      <w:r w:rsidR="007C10D9">
        <w:rPr>
          <w:lang w:val="en-US"/>
        </w:rPr>
        <w:t>1</w:t>
      </w:r>
      <w:r w:rsidR="009C6A4E">
        <w:rPr>
          <w:lang w:val="en-US"/>
        </w:rPr>
        <w:t>6</w:t>
      </w:r>
      <w:r w:rsidRPr="00F00A7A">
        <w:rPr>
          <w:lang w:val="en-US"/>
        </w:rPr>
        <w:t>]</w:t>
      </w:r>
      <w:r w:rsidRPr="00F00A7A">
        <w:rPr>
          <w:lang w:val="en-US"/>
        </w:rPr>
        <w:tab/>
        <w:t xml:space="preserve">3GPP TS 29.572: "5G System; </w:t>
      </w:r>
      <w:r>
        <w:t>Location Management Services; Stage 3".</w:t>
      </w:r>
    </w:p>
    <w:p w14:paraId="5CB96D76" w14:textId="0D4E09A3" w:rsidR="00E56362" w:rsidRPr="00730857" w:rsidRDefault="008149C0" w:rsidP="008149C0">
      <w:pPr>
        <w:pStyle w:val="EX"/>
      </w:pPr>
      <w:r w:rsidRPr="00730857">
        <w:t>[</w:t>
      </w:r>
      <w:r w:rsidR="007C10D9">
        <w:t>1</w:t>
      </w:r>
      <w:r w:rsidR="00D2315A">
        <w:t>7</w:t>
      </w:r>
      <w:r w:rsidRPr="00730857">
        <w:t>]</w:t>
      </w:r>
      <w:r w:rsidRPr="00730857">
        <w:tab/>
        <w:t>3GPP TS 33.180: "Security of the mission critical service".</w:t>
      </w:r>
    </w:p>
    <w:p w14:paraId="31A7AF0F" w14:textId="05D47521" w:rsidR="0093750A" w:rsidRPr="00730857" w:rsidRDefault="0093750A" w:rsidP="004756CC">
      <w:pPr>
        <w:pStyle w:val="EX"/>
      </w:pPr>
      <w:r w:rsidRPr="00730857">
        <w:lastRenderedPageBreak/>
        <w:t>[</w:t>
      </w:r>
      <w:r w:rsidR="004041B4" w:rsidRPr="00730857">
        <w:t>1</w:t>
      </w:r>
      <w:r w:rsidR="00D2315A">
        <w:t>8</w:t>
      </w:r>
      <w:r w:rsidRPr="00730857">
        <w:t>]</w:t>
      </w:r>
      <w:r w:rsidRPr="00730857">
        <w:tab/>
        <w:t>IETF RFC </w:t>
      </w:r>
      <w:r w:rsidR="00F320AB">
        <w:rPr>
          <w:rFonts w:eastAsia="SimSun"/>
          <w:lang w:val="en-US"/>
        </w:rPr>
        <w:t>9562</w:t>
      </w:r>
      <w:r w:rsidRPr="00730857">
        <w:t>: "</w:t>
      </w:r>
      <w:r w:rsidR="006C031E" w:rsidRPr="00DF4AC4">
        <w:t>Universally Unique IDentifiers (UUIDs)</w:t>
      </w:r>
      <w:r w:rsidRPr="00730857">
        <w:t>".</w:t>
      </w:r>
    </w:p>
    <w:p w14:paraId="60A73020" w14:textId="429E2E55" w:rsidR="00925C36" w:rsidRDefault="00925C36" w:rsidP="00925C36">
      <w:pPr>
        <w:pStyle w:val="EX"/>
      </w:pPr>
      <w:r>
        <w:t>[</w:t>
      </w:r>
      <w:r w:rsidR="00824FA0">
        <w:t>1</w:t>
      </w:r>
      <w:r w:rsidR="00D2315A">
        <w:t>9</w:t>
      </w:r>
      <w:r>
        <w:t>]</w:t>
      </w:r>
      <w:r>
        <w:tab/>
      </w:r>
      <w:r w:rsidRPr="00EA26B3">
        <w:t>IETF</w:t>
      </w:r>
      <w:r>
        <w:t> </w:t>
      </w:r>
      <w:r w:rsidRPr="00EA26B3">
        <w:t>RFC</w:t>
      </w:r>
      <w:r>
        <w:t> </w:t>
      </w:r>
      <w:r w:rsidRPr="00EA26B3">
        <w:t>6750: "The OAuth 2.0 Authorization Framework: Bearer Token Usage".</w:t>
      </w:r>
    </w:p>
    <w:p w14:paraId="241F39CA" w14:textId="271109D4" w:rsidR="00B94312" w:rsidRPr="00D91CBF" w:rsidRDefault="00B94312" w:rsidP="00B94312">
      <w:pPr>
        <w:pStyle w:val="EX"/>
        <w:rPr>
          <w:lang w:eastAsia="zh-CN"/>
        </w:rPr>
      </w:pPr>
      <w:r w:rsidRPr="00D1205D">
        <w:rPr>
          <w:lang w:eastAsia="zh-CN"/>
        </w:rPr>
        <w:t>[</w:t>
      </w:r>
      <w:r w:rsidR="00D2315A">
        <w:rPr>
          <w:lang w:eastAsia="zh-CN"/>
        </w:rPr>
        <w:t>20</w:t>
      </w:r>
      <w:r w:rsidRPr="00D1205D">
        <w:rPr>
          <w:lang w:eastAsia="zh-CN"/>
        </w:rPr>
        <w:t>]</w:t>
      </w:r>
      <w:r w:rsidRPr="00D1205D">
        <w:rPr>
          <w:lang w:eastAsia="zh-CN"/>
        </w:rPr>
        <w:tab/>
      </w:r>
      <w:r w:rsidRPr="00D1205D">
        <w:t>IETF RFC 8259: "The JavaScript Object Notation (JSON) Data Interchange Format".</w:t>
      </w:r>
    </w:p>
    <w:p w14:paraId="08EE1F6F" w14:textId="0F43EC99" w:rsidR="00925C36" w:rsidRDefault="00925C36" w:rsidP="00925C36">
      <w:pPr>
        <w:pStyle w:val="EX"/>
      </w:pPr>
      <w:r>
        <w:t>[</w:t>
      </w:r>
      <w:r w:rsidR="00D2315A">
        <w:t>21</w:t>
      </w:r>
      <w:r>
        <w:t>]</w:t>
      </w:r>
      <w:r>
        <w:tab/>
      </w:r>
      <w:r w:rsidRPr="0086220A">
        <w:t>IETF RFC </w:t>
      </w:r>
      <w:r>
        <w:t>9113</w:t>
      </w:r>
      <w:r w:rsidRPr="0086220A">
        <w:t>: "HTTP/2"</w:t>
      </w:r>
      <w:r w:rsidRPr="00EA26B3">
        <w:t>.</w:t>
      </w:r>
    </w:p>
    <w:p w14:paraId="7E409326" w14:textId="3BD86659" w:rsidR="00154B99" w:rsidRPr="00A94CD5" w:rsidRDefault="00925C36" w:rsidP="004756CC">
      <w:pPr>
        <w:pStyle w:val="EX"/>
        <w:rPr>
          <w:lang w:val="en-US"/>
        </w:rPr>
      </w:pPr>
      <w:r>
        <w:t>[</w:t>
      </w:r>
      <w:r w:rsidR="00992FAA">
        <w:t>2</w:t>
      </w:r>
      <w:r w:rsidR="00D2315A">
        <w:t>2</w:t>
      </w:r>
      <w:r>
        <w:t>]</w:t>
      </w:r>
      <w:r>
        <w:tab/>
      </w:r>
      <w:bookmarkStart w:id="19"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9"/>
    </w:p>
    <w:p w14:paraId="24ACB616" w14:textId="77777777" w:rsidR="00080512" w:rsidRPr="004D3578" w:rsidRDefault="00080512">
      <w:pPr>
        <w:pStyle w:val="Heading1"/>
      </w:pPr>
      <w:bookmarkStart w:id="20" w:name="definitions"/>
      <w:bookmarkStart w:id="21" w:name="_Toc207607568"/>
      <w:bookmarkEnd w:id="20"/>
      <w:r w:rsidRPr="004D3578">
        <w:t>3</w:t>
      </w:r>
      <w:r w:rsidRPr="004D3578">
        <w:tab/>
        <w:t>Definitions</w:t>
      </w:r>
      <w:r w:rsidR="00602AEA">
        <w:t xml:space="preserve"> of terms, symbols and abbreviations</w:t>
      </w:r>
      <w:bookmarkEnd w:id="2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 w:name="_Toc207607569"/>
      <w:r w:rsidRPr="004D3578">
        <w:t>3.1</w:t>
      </w:r>
      <w:r w:rsidRPr="004D3578">
        <w:tab/>
      </w:r>
      <w:r w:rsidR="002B6339">
        <w:t>Terms</w:t>
      </w:r>
      <w:bookmarkEnd w:id="22"/>
    </w:p>
    <w:p w14:paraId="52F085A8" w14:textId="7A3C8FFA"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490D56">
        <w:t>3</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490D56">
        <w:t>3</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7DB4A15"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00FD7EB6">
        <w:t>9562 </w:t>
      </w:r>
      <w:r w:rsidRPr="00B34245">
        <w:t>[</w:t>
      </w:r>
      <w:r w:rsidR="00B21C6C">
        <w:t>1</w:t>
      </w:r>
      <w:r w:rsidR="001B00B9">
        <w:t>8</w:t>
      </w:r>
      <w:r w:rsidRPr="00B34245">
        <w:t>]</w:t>
      </w:r>
      <w:r>
        <w:t>.</w:t>
      </w:r>
    </w:p>
    <w:p w14:paraId="748FAD21" w14:textId="77777777" w:rsidR="00080512" w:rsidRPr="004D3578" w:rsidRDefault="00080512">
      <w:pPr>
        <w:pStyle w:val="Heading2"/>
      </w:pPr>
      <w:bookmarkStart w:id="23" w:name="_Toc207607570"/>
      <w:r w:rsidRPr="004D3578">
        <w:t>3.2</w:t>
      </w:r>
      <w:r w:rsidRPr="004D3578">
        <w:tab/>
        <w:t>Symbols</w:t>
      </w:r>
      <w:bookmarkEnd w:id="23"/>
    </w:p>
    <w:p w14:paraId="46F1B0F7" w14:textId="66C707FD" w:rsidR="00080512" w:rsidRPr="004D3578" w:rsidRDefault="00864B83">
      <w:pPr>
        <w:keepNext/>
      </w:pPr>
      <w:r>
        <w:t>No symbols are defined in</w:t>
      </w:r>
      <w:r w:rsidR="00080512" w:rsidRPr="004D3578">
        <w:t xml:space="preserve"> the present document</w:t>
      </w:r>
      <w:r w:rsidR="008528D7">
        <w:t>.</w:t>
      </w:r>
    </w:p>
    <w:p w14:paraId="5E81C5C1" w14:textId="77777777" w:rsidR="00080512" w:rsidRPr="004D3578" w:rsidRDefault="00080512">
      <w:pPr>
        <w:pStyle w:val="Heading2"/>
      </w:pPr>
      <w:bookmarkStart w:id="24" w:name="_Toc207607571"/>
      <w:r w:rsidRPr="004D3578">
        <w:t>3.3</w:t>
      </w:r>
      <w:r w:rsidRPr="004D3578">
        <w:tab/>
        <w:t>Abbreviations</w:t>
      </w:r>
      <w:bookmarkEnd w:id="24"/>
    </w:p>
    <w:p w14:paraId="338C6B7C" w14:textId="08B9879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490D56">
        <w:t>3</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490D56">
        <w:t>3</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207607572"/>
      <w:bookmarkEnd w:id="25"/>
      <w:r w:rsidRPr="0073469F">
        <w:t>4</w:t>
      </w:r>
      <w:r w:rsidRPr="0073469F">
        <w:tab/>
        <w:t>General</w:t>
      </w:r>
      <w:bookmarkEnd w:id="26"/>
      <w:bookmarkEnd w:id="27"/>
      <w:bookmarkEnd w:id="28"/>
      <w:bookmarkEnd w:id="29"/>
      <w:bookmarkEnd w:id="30"/>
      <w:bookmarkEnd w:id="31"/>
      <w:bookmarkEnd w:id="32"/>
    </w:p>
    <w:p w14:paraId="2B9CD544" w14:textId="22DCC032" w:rsidR="004B297E"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207607573"/>
      <w:r w:rsidRPr="0073469F">
        <w:t>4.1</w:t>
      </w:r>
      <w:r w:rsidRPr="0073469F">
        <w:tab/>
      </w:r>
      <w:bookmarkEnd w:id="33"/>
      <w:bookmarkEnd w:id="34"/>
      <w:bookmarkEnd w:id="35"/>
      <w:bookmarkEnd w:id="36"/>
      <w:bookmarkEnd w:id="37"/>
      <w:bookmarkEnd w:id="38"/>
      <w:r w:rsidR="004B297E">
        <w:t>Overview</w:t>
      </w:r>
      <w:bookmarkEnd w:id="39"/>
    </w:p>
    <w:p w14:paraId="3AAE6EEA" w14:textId="50927016"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490D56">
        <w:t>3</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lastRenderedPageBreak/>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207607574"/>
      <w:r>
        <w:t>4.2</w:t>
      </w:r>
      <w:r>
        <w:tab/>
      </w:r>
      <w:bookmarkEnd w:id="40"/>
      <w:bookmarkEnd w:id="41"/>
      <w:bookmarkEnd w:id="42"/>
      <w:bookmarkEnd w:id="43"/>
      <w:bookmarkEnd w:id="44"/>
      <w:bookmarkEnd w:id="45"/>
      <w:r w:rsidR="0086175F">
        <w:t>LMS</w:t>
      </w:r>
      <w:r w:rsidR="00480288">
        <w:t xml:space="preserve"> </w:t>
      </w:r>
      <w:r>
        <w:t>Registration</w:t>
      </w:r>
      <w:bookmarkEnd w:id="46"/>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47" w:name="_Toc207607575"/>
      <w:r>
        <w:t>4.3</w:t>
      </w:r>
      <w:r>
        <w:tab/>
        <w:t>Identities</w:t>
      </w:r>
      <w:bookmarkEnd w:id="47"/>
    </w:p>
    <w:p w14:paraId="3BB5B2C0" w14:textId="77777777" w:rsidR="009A71D6" w:rsidRDefault="009A71D6" w:rsidP="009A71D6">
      <w:pPr>
        <w:pStyle w:val="Heading3"/>
      </w:pPr>
      <w:bookmarkStart w:id="48" w:name="_Toc207607576"/>
      <w:r>
        <w:t>4.3.1</w:t>
      </w:r>
      <w:r>
        <w:tab/>
        <w:t>General</w:t>
      </w:r>
      <w:bookmarkEnd w:id="48"/>
    </w:p>
    <w:p w14:paraId="449744B8" w14:textId="32B5FB18" w:rsidR="009A71D6" w:rsidRDefault="009A71D6" w:rsidP="009A71D6">
      <w:r>
        <w:t>The LMC is provided with MC service IDs as defined 3GPPP TS 23.280 [</w:t>
      </w:r>
      <w:r w:rsidR="00490D56">
        <w:t>3</w:t>
      </w:r>
      <w:r>
        <w:t>] from the IdMS during user authentication procedure according to 3GPP TS 33.180 [</w:t>
      </w:r>
      <w:r w:rsidR="00F37A4C">
        <w:t>1</w:t>
      </w:r>
      <w:r w:rsidR="005C3796">
        <w:t>7</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lastRenderedPageBreak/>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49" w:name="_Toc207607577"/>
      <w:r>
        <w:t>4.3.2</w:t>
      </w:r>
      <w:r>
        <w:tab/>
        <w:t>MCLOC client ID</w:t>
      </w:r>
      <w:bookmarkEnd w:id="49"/>
    </w:p>
    <w:p w14:paraId="75FC74FD" w14:textId="0A6E9E1D"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00B10FAD">
        <w:t>9562 </w:t>
      </w:r>
      <w:r w:rsidRPr="00B34245">
        <w:t>[</w:t>
      </w:r>
      <w:r w:rsidR="00B21C6C">
        <w:t>1</w:t>
      </w:r>
      <w:r w:rsidR="001B00B9">
        <w:t>8</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r w:rsidRPr="00E12CFE">
        <w:t xml:space="preserve">Other network entities (e.g. IWF, MC service servers, other LMS) that consume location information shall also </w:t>
      </w:r>
      <w:r>
        <w:t>assign a MCLOC client ID to be used in the APIs defined in this specification</w:t>
      </w:r>
      <w:r w:rsidRPr="00E12CFE">
        <w:t>.</w:t>
      </w:r>
    </w:p>
    <w:p w14:paraId="3DA7E9C1" w14:textId="33D1910C" w:rsidR="0024387C" w:rsidRPr="004D3E8B" w:rsidRDefault="00362401" w:rsidP="0024387C">
      <w:pPr>
        <w:pStyle w:val="Heading1"/>
      </w:pPr>
      <w:bookmarkStart w:id="50" w:name="_Toc207607578"/>
      <w:r w:rsidRPr="004D3E8B">
        <w:t>5</w:t>
      </w:r>
      <w:r w:rsidR="0024387C" w:rsidRPr="004D3E8B">
        <w:tab/>
        <w:t>Functional entities and reference points</w:t>
      </w:r>
      <w:bookmarkEnd w:id="50"/>
    </w:p>
    <w:p w14:paraId="6DBF6A5A" w14:textId="6E257BB0" w:rsidR="0024387C" w:rsidRPr="004D3E8B" w:rsidRDefault="00362401" w:rsidP="0024387C">
      <w:pPr>
        <w:pStyle w:val="Heading2"/>
      </w:pPr>
      <w:bookmarkStart w:id="51" w:name="_Toc207607579"/>
      <w:r w:rsidRPr="004D3E8B">
        <w:t>5</w:t>
      </w:r>
      <w:r w:rsidR="0024387C" w:rsidRPr="004D3E8B">
        <w:t>.1</w:t>
      </w:r>
      <w:r w:rsidR="0024387C" w:rsidRPr="004D3E8B">
        <w:tab/>
        <w:t>Introduction</w:t>
      </w:r>
      <w:bookmarkEnd w:id="51"/>
      <w:r w:rsidR="0024387C" w:rsidRPr="004D3E8B">
        <w:t xml:space="preserve"> </w:t>
      </w:r>
    </w:p>
    <w:p w14:paraId="635FE558" w14:textId="349F9BE8"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490D56">
        <w:t>3</w:t>
      </w:r>
      <w:r w:rsidRPr="004D3E8B">
        <w:t>]).</w:t>
      </w:r>
    </w:p>
    <w:p w14:paraId="70EE5B79" w14:textId="437C1D62" w:rsidR="0024387C" w:rsidRPr="004D3E8B" w:rsidRDefault="00362401" w:rsidP="0024387C">
      <w:pPr>
        <w:pStyle w:val="Heading2"/>
      </w:pPr>
      <w:bookmarkStart w:id="52" w:name="_Toc207607580"/>
      <w:bookmarkStart w:id="53" w:name="_Toc20155509"/>
      <w:bookmarkStart w:id="54" w:name="_Toc27500664"/>
      <w:bookmarkStart w:id="55" w:name="_Toc36048789"/>
      <w:bookmarkStart w:id="56" w:name="_Toc45209552"/>
      <w:bookmarkStart w:id="57" w:name="_Toc51860377"/>
      <w:bookmarkStart w:id="58" w:name="_Toc131399675"/>
      <w:r w:rsidRPr="004D3E8B">
        <w:t>5</w:t>
      </w:r>
      <w:r w:rsidR="0024387C" w:rsidRPr="004D3E8B">
        <w:t>.2</w:t>
      </w:r>
      <w:r w:rsidR="0024387C" w:rsidRPr="004D3E8B">
        <w:tab/>
        <w:t>Location management service functional architecture</w:t>
      </w:r>
      <w:bookmarkEnd w:id="52"/>
    </w:p>
    <w:p w14:paraId="1DA8E4E2" w14:textId="6A2CF2E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490D56">
        <w:t>3</w:t>
      </w:r>
      <w:r>
        <w:t>] clause 7.3.</w:t>
      </w:r>
    </w:p>
    <w:p w14:paraId="736171CA" w14:textId="77777777" w:rsidR="0024387C" w:rsidRDefault="0024387C" w:rsidP="00A5233D">
      <w:pPr>
        <w:pStyle w:val="TH"/>
        <w:rPr>
          <w:rFonts w:eastAsia="Calibri"/>
          <w:lang w:val="nl-NL"/>
        </w:rPr>
      </w:pPr>
      <w:r>
        <w:rPr>
          <w:rFonts w:eastAsia="Calibri"/>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7pt;height:329.35pt" o:ole="">
            <v:imagedata r:id="rId14" o:title=""/>
          </v:shape>
          <o:OLEObject Type="Embed" ProgID="Visio.Drawing.15" ShapeID="_x0000_i1025" DrawAspect="Content" ObjectID="_1818615191"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59" w:name="_Toc207607581"/>
      <w:r>
        <w:t>5</w:t>
      </w:r>
      <w:r w:rsidRPr="0073469F">
        <w:t>.</w:t>
      </w:r>
      <w:r>
        <w:t>3</w:t>
      </w:r>
      <w:r w:rsidRPr="0073469F">
        <w:tab/>
      </w:r>
      <w:r>
        <w:t>Functional entities</w:t>
      </w:r>
      <w:bookmarkEnd w:id="59"/>
    </w:p>
    <w:p w14:paraId="3CFF768D" w14:textId="3B87E98A" w:rsidR="0024387C" w:rsidRPr="004D3E8B" w:rsidRDefault="00362401" w:rsidP="000F66E7">
      <w:pPr>
        <w:pStyle w:val="Heading3"/>
      </w:pPr>
      <w:bookmarkStart w:id="60" w:name="_Toc207607582"/>
      <w:r w:rsidRPr="004D3E8B">
        <w:t>5</w:t>
      </w:r>
      <w:r w:rsidR="0024387C" w:rsidRPr="004D3E8B">
        <w:t>.3</w:t>
      </w:r>
      <w:r w:rsidR="000F66E7">
        <w:t>.1</w:t>
      </w:r>
      <w:r w:rsidR="0024387C" w:rsidRPr="004D3E8B">
        <w:tab/>
        <w:t>MCLoc client</w:t>
      </w:r>
      <w:bookmarkEnd w:id="53"/>
      <w:bookmarkEnd w:id="54"/>
      <w:bookmarkEnd w:id="55"/>
      <w:bookmarkEnd w:id="56"/>
      <w:bookmarkEnd w:id="57"/>
      <w:bookmarkEnd w:id="58"/>
      <w:r w:rsidR="0024387C" w:rsidRPr="004D3E8B">
        <w:t xml:space="preserve"> (LMC)</w:t>
      </w:r>
      <w:bookmarkEnd w:id="60"/>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7EA5E7F" w:rsidR="0024387C" w:rsidRPr="004D3E8B" w:rsidRDefault="0024387C" w:rsidP="0024387C">
      <w:pPr>
        <w:pStyle w:val="B1"/>
      </w:pPr>
      <w:r w:rsidRPr="004D3E8B">
        <w:t>-</w:t>
      </w:r>
      <w:r w:rsidRPr="004D3E8B">
        <w:tab/>
        <w:t>interacts with the MCLoc server, executing procedures defined in 3GPP TS 23.280 [</w:t>
      </w:r>
      <w:r w:rsidR="00490D56">
        <w:t>3</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1" w:name="_Toc207607583"/>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61"/>
    </w:p>
    <w:p w14:paraId="37CD79EC" w14:textId="75382C3D" w:rsidR="0024387C" w:rsidRDefault="0024387C" w:rsidP="0024387C">
      <w:bookmarkStart w:id="62" w:name="_Toc20155511"/>
      <w:bookmarkStart w:id="63" w:name="_Toc27500666"/>
      <w:bookmarkStart w:id="64" w:name="_Toc36048791"/>
      <w:bookmarkStart w:id="65" w:name="_Toc45209554"/>
      <w:bookmarkStart w:id="66" w:name="_Toc51860379"/>
      <w:bookmarkStart w:id="67" w:name="_Toc131399677"/>
      <w:r>
        <w:t>The</w:t>
      </w:r>
      <w:r w:rsidRPr="0073469F">
        <w:t xml:space="preserve"> MC</w:t>
      </w:r>
      <w:r>
        <w:t>Loc</w:t>
      </w:r>
      <w:r w:rsidRPr="0073469F">
        <w:t xml:space="preserve"> </w:t>
      </w:r>
      <w:r>
        <w:t>server executes location related procedures defined in 3GPP TS 23.280 [</w:t>
      </w:r>
      <w:r w:rsidR="00490D56">
        <w:t>3</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68" w:name="_Toc207607584"/>
      <w:bookmarkStart w:id="69" w:name="_Toc468105321"/>
      <w:bookmarkStart w:id="70" w:name="_Toc468110416"/>
      <w:bookmarkStart w:id="71" w:name="_Toc131207382"/>
      <w:bookmarkEnd w:id="62"/>
      <w:bookmarkEnd w:id="63"/>
      <w:bookmarkEnd w:id="64"/>
      <w:bookmarkEnd w:id="65"/>
      <w:bookmarkEnd w:id="66"/>
      <w:bookmarkEnd w:id="67"/>
      <w:r w:rsidRPr="008243A6">
        <w:t>5</w:t>
      </w:r>
      <w:r w:rsidR="00601BB8">
        <w:t>.3.3</w:t>
      </w:r>
      <w:r w:rsidR="0024387C" w:rsidRPr="004D3E8B">
        <w:tab/>
        <w:t>Key management server (KMS)</w:t>
      </w:r>
      <w:bookmarkEnd w:id="68"/>
    </w:p>
    <w:p w14:paraId="308E847A" w14:textId="070614FA" w:rsidR="0024387C" w:rsidRPr="004D3E8B" w:rsidRDefault="0024387C" w:rsidP="0024387C">
      <w:r w:rsidRPr="004D3E8B">
        <w:t>See 3GPP TS 23.280 [</w:t>
      </w:r>
      <w:r w:rsidR="00490D56">
        <w:t>3</w:t>
      </w:r>
      <w:r w:rsidRPr="004D3E8B">
        <w:t>] clause 7.4.2.2.8.</w:t>
      </w:r>
    </w:p>
    <w:p w14:paraId="667D0FB7" w14:textId="538D934C" w:rsidR="0024387C" w:rsidRPr="0073469F" w:rsidRDefault="004D3E8B" w:rsidP="004F0C66">
      <w:pPr>
        <w:pStyle w:val="Heading3"/>
      </w:pPr>
      <w:bookmarkStart w:id="72" w:name="_Toc207607585"/>
      <w:r w:rsidRPr="008243A6">
        <w:t>5</w:t>
      </w:r>
      <w:r w:rsidR="0024387C" w:rsidRPr="004D3E8B">
        <w:t>.</w:t>
      </w:r>
      <w:r w:rsidR="00AE16EA">
        <w:t>3.4</w:t>
      </w:r>
      <w:r w:rsidR="0024387C" w:rsidRPr="004D3E8B">
        <w:tab/>
        <w:t>Configuration</w:t>
      </w:r>
      <w:r w:rsidR="0024387C">
        <w:t xml:space="preserve"> management server (CMS)</w:t>
      </w:r>
      <w:bookmarkEnd w:id="72"/>
    </w:p>
    <w:p w14:paraId="66D0CB30" w14:textId="0F5F7531" w:rsidR="0024387C" w:rsidRDefault="0024387C" w:rsidP="0024387C">
      <w:r>
        <w:t>See 3GPP TS 23.280 [</w:t>
      </w:r>
      <w:r w:rsidR="00490D56">
        <w:t>3</w:t>
      </w:r>
      <w:r>
        <w:t>] clause 7.4.2.2.2.</w:t>
      </w:r>
    </w:p>
    <w:p w14:paraId="55D1CC81" w14:textId="159ABCAA" w:rsidR="00C40830" w:rsidRPr="0073469F" w:rsidRDefault="00195E82" w:rsidP="004F0C66">
      <w:pPr>
        <w:pStyle w:val="Heading2"/>
      </w:pPr>
      <w:bookmarkStart w:id="73" w:name="_Toc207607586"/>
      <w:r>
        <w:t>5.4</w:t>
      </w:r>
      <w:r>
        <w:tab/>
        <w:t>Reference points</w:t>
      </w:r>
      <w:bookmarkEnd w:id="73"/>
    </w:p>
    <w:p w14:paraId="730FE194" w14:textId="7A1B1B65" w:rsidR="0024387C" w:rsidRPr="0023242D" w:rsidRDefault="004D3E8B" w:rsidP="005D6E0C">
      <w:pPr>
        <w:pStyle w:val="Heading3"/>
      </w:pPr>
      <w:bookmarkStart w:id="74" w:name="_Toc207607587"/>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74"/>
    </w:p>
    <w:p w14:paraId="434DCF3F" w14:textId="5C1F9F62" w:rsidR="0024387C" w:rsidRDefault="0024387C" w:rsidP="0024387C">
      <w:r w:rsidRPr="0023242D">
        <w:t>The CSC-9 reference point, which exists between the LMS and the key management server, is described in 3GPP TS 23.280</w:t>
      </w:r>
      <w:r>
        <w:t> [</w:t>
      </w:r>
      <w:r w:rsidR="00490D56">
        <w:t>3</w:t>
      </w:r>
      <w:r>
        <w:t>]</w:t>
      </w:r>
      <w:r w:rsidRPr="0023242D">
        <w:t xml:space="preserve"> clause</w:t>
      </w:r>
      <w:r>
        <w:t> </w:t>
      </w:r>
      <w:r w:rsidRPr="0023242D">
        <w:t>7.5.2.9.</w:t>
      </w:r>
    </w:p>
    <w:p w14:paraId="1B146DB2" w14:textId="35678389" w:rsidR="0024387C" w:rsidRDefault="004D3E8B" w:rsidP="005D6E0C">
      <w:pPr>
        <w:pStyle w:val="Heading3"/>
      </w:pPr>
      <w:bookmarkStart w:id="75" w:name="_Toc207607588"/>
      <w:r>
        <w:t>5</w:t>
      </w:r>
      <w:r w:rsidR="0024387C">
        <w:t>.</w:t>
      </w:r>
      <w:r w:rsidR="005D6E0C">
        <w:t>4.2</w:t>
      </w:r>
      <w:r w:rsidR="0024387C">
        <w:tab/>
        <w:t>Reference point CSC-14 (between the LMS and the LMC)</w:t>
      </w:r>
      <w:bookmarkEnd w:id="69"/>
      <w:bookmarkEnd w:id="70"/>
      <w:bookmarkEnd w:id="71"/>
      <w:bookmarkEnd w:id="75"/>
    </w:p>
    <w:p w14:paraId="79C0F5EA" w14:textId="4EB39BE0" w:rsidR="0024387C" w:rsidRDefault="0024387C" w:rsidP="0024387C">
      <w:r>
        <w:t>The CSC-14 reference point, which exists between the LMC and the LMS, is described in 3GPP TS 23.280 [</w:t>
      </w:r>
      <w:r w:rsidR="00490D56">
        <w:t>3</w:t>
      </w:r>
      <w:r>
        <w:t>] clause 7.5.2.14.</w:t>
      </w:r>
    </w:p>
    <w:p w14:paraId="7AA7114F" w14:textId="299F6DBC" w:rsidR="0024387C" w:rsidRDefault="004D3E8B" w:rsidP="005D6E0C">
      <w:pPr>
        <w:pStyle w:val="Heading3"/>
      </w:pPr>
      <w:bookmarkStart w:id="76" w:name="_Toc207607589"/>
      <w:r w:rsidRPr="008243A6">
        <w:t>5</w:t>
      </w:r>
      <w:r w:rsidR="0024387C">
        <w:t>.</w:t>
      </w:r>
      <w:r w:rsidR="005D6E0C">
        <w:t>4.3</w:t>
      </w:r>
      <w:r w:rsidR="0024387C">
        <w:tab/>
        <w:t>Reference point CSC-15 (between the LMS and the</w:t>
      </w:r>
      <w:r w:rsidR="0024387C" w:rsidRPr="00BE0D7A">
        <w:t xml:space="preserve"> </w:t>
      </w:r>
      <w:r w:rsidR="0024387C">
        <w:t>MC server)</w:t>
      </w:r>
      <w:bookmarkEnd w:id="76"/>
    </w:p>
    <w:p w14:paraId="764FF4EA" w14:textId="5B6FD2A4" w:rsidR="0024387C" w:rsidRPr="004D3E8B" w:rsidRDefault="0024387C" w:rsidP="0024387C">
      <w:r>
        <w:t>The CSC-15 reference point, which exists between the LMS and the</w:t>
      </w:r>
      <w:r w:rsidRPr="00BE0D7A">
        <w:t xml:space="preserve"> </w:t>
      </w:r>
      <w:r>
        <w:t>MC server, is described in 3GPP TS 23.280 [</w:t>
      </w:r>
      <w:r w:rsidR="00490D56">
        <w:t>3</w:t>
      </w:r>
      <w:r>
        <w:t xml:space="preserve">] </w:t>
      </w:r>
      <w:r w:rsidRPr="004D3E8B">
        <w:t>clause 7.5.2.15.</w:t>
      </w:r>
    </w:p>
    <w:p w14:paraId="7473A087" w14:textId="3FC2998C" w:rsidR="0024387C" w:rsidRDefault="004D3E8B" w:rsidP="005D6E0C">
      <w:pPr>
        <w:pStyle w:val="Heading3"/>
      </w:pPr>
      <w:bookmarkStart w:id="77" w:name="_Toc207607590"/>
      <w:r w:rsidRPr="008243A6">
        <w:t>5</w:t>
      </w:r>
      <w:r w:rsidR="0024387C" w:rsidRPr="004D3E8B">
        <w:t>.</w:t>
      </w:r>
      <w:r w:rsidR="005D6E0C">
        <w:t>4.4</w:t>
      </w:r>
      <w:r w:rsidR="0024387C" w:rsidRPr="004D3E8B">
        <w:tab/>
        <w:t>Reference point CSC-22 (between the LMS and another</w:t>
      </w:r>
      <w:r w:rsidR="0024387C">
        <w:t xml:space="preserve"> LMS)</w:t>
      </w:r>
      <w:bookmarkEnd w:id="77"/>
    </w:p>
    <w:p w14:paraId="12E24E10" w14:textId="6BF0B77D" w:rsidR="0024387C" w:rsidRDefault="0024387C" w:rsidP="0024387C">
      <w:r>
        <w:t>The CSC-22 reference point, which exists between the LMS and another LMS, is described in 3GPP TS 23.280 [</w:t>
      </w:r>
      <w:r w:rsidR="00490D56">
        <w:t>3</w:t>
      </w:r>
      <w:r>
        <w:t>] clause 7.5.2.23.</w:t>
      </w:r>
    </w:p>
    <w:p w14:paraId="0ED96866" w14:textId="75E6A9BC" w:rsidR="0024387C" w:rsidRPr="004D3E8B" w:rsidRDefault="004D3E8B" w:rsidP="005D6E0C">
      <w:pPr>
        <w:pStyle w:val="Heading3"/>
      </w:pPr>
      <w:bookmarkStart w:id="78" w:name="_Toc207607591"/>
      <w:r>
        <w:t>5</w:t>
      </w:r>
      <w:r w:rsidR="0024387C" w:rsidRPr="004D3E8B">
        <w:t>.</w:t>
      </w:r>
      <w:r w:rsidR="005D6E0C">
        <w:t>4.5</w:t>
      </w:r>
      <w:r w:rsidR="0024387C" w:rsidRPr="004D3E8B">
        <w:tab/>
        <w:t>Reference point CSC-24 (between the LMS and the configuration management server)</w:t>
      </w:r>
      <w:bookmarkEnd w:id="78"/>
    </w:p>
    <w:p w14:paraId="4586C774" w14:textId="0CBC356B" w:rsidR="0024387C" w:rsidRPr="004D3E8B" w:rsidRDefault="0024387C" w:rsidP="0024387C">
      <w:r w:rsidRPr="004D3E8B">
        <w:t>The CSC-24 reference point, which exists between the LMS and the configuration management server, is described in 3GPP TS 23.280 [</w:t>
      </w:r>
      <w:r w:rsidR="00490D56">
        <w:t>3</w:t>
      </w:r>
      <w:r w:rsidRPr="004D3E8B">
        <w:t>] clause 7.5.2.25.</w:t>
      </w:r>
    </w:p>
    <w:p w14:paraId="5E9E8208" w14:textId="5AC22A40" w:rsidR="0024387C" w:rsidRPr="004D3E8B" w:rsidRDefault="004D3E8B" w:rsidP="005D6E0C">
      <w:pPr>
        <w:pStyle w:val="Heading3"/>
      </w:pPr>
      <w:bookmarkStart w:id="79" w:name="_Toc207607592"/>
      <w:r>
        <w:t>5</w:t>
      </w:r>
      <w:r w:rsidR="0024387C" w:rsidRPr="004D3E8B">
        <w:t>.</w:t>
      </w:r>
      <w:r w:rsidR="005D6E0C">
        <w:t>4.6</w:t>
      </w:r>
      <w:r w:rsidR="0024387C" w:rsidRPr="004D3E8B">
        <w:tab/>
        <w:t>Reference point IWF-4 (between the LMS and the IWF)</w:t>
      </w:r>
      <w:bookmarkEnd w:id="79"/>
    </w:p>
    <w:p w14:paraId="01EF6565" w14:textId="2B59F8DA" w:rsidR="0024387C" w:rsidRPr="004D3E8B" w:rsidRDefault="0024387C" w:rsidP="0024387C">
      <w:r w:rsidRPr="004D3E8B">
        <w:t>The IWF-4 reference point, which exists between the LMS and the IWF, is described in 3GPP TS 23.283 [</w:t>
      </w:r>
      <w:r w:rsidR="00804B9F">
        <w:t>6</w:t>
      </w:r>
      <w:r w:rsidRPr="004D3E8B">
        <w:t>] clause 7.4.4.</w:t>
      </w:r>
    </w:p>
    <w:p w14:paraId="58118A2A" w14:textId="3784D9BB" w:rsidR="0024387C" w:rsidRDefault="004D3E8B" w:rsidP="005D6E0C">
      <w:pPr>
        <w:pStyle w:val="Heading3"/>
      </w:pPr>
      <w:bookmarkStart w:id="80" w:name="_Toc207607593"/>
      <w:r>
        <w:t>5</w:t>
      </w:r>
      <w:r w:rsidR="0024387C" w:rsidRPr="004D3E8B">
        <w:t>.</w:t>
      </w:r>
      <w:r w:rsidR="005D6E0C">
        <w:t>4.7</w:t>
      </w:r>
      <w:r w:rsidR="0024387C">
        <w:tab/>
        <w:t>Reference points HTTP-1, HTTP-2 and HTTP-3</w:t>
      </w:r>
      <w:bookmarkEnd w:id="80"/>
    </w:p>
    <w:p w14:paraId="12B8BE31" w14:textId="35AC98C4"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490D56">
        <w:t>3</w:t>
      </w:r>
      <w:r>
        <w:t>] clause 7.5.3.</w:t>
      </w:r>
    </w:p>
    <w:p w14:paraId="2CB9D21E" w14:textId="77777777" w:rsidR="00A073D9" w:rsidRDefault="00A073D9" w:rsidP="00A073D9">
      <w:pPr>
        <w:pStyle w:val="Heading1"/>
        <w:pBdr>
          <w:top w:val="none" w:sz="0" w:space="0" w:color="auto"/>
        </w:pBdr>
      </w:pPr>
      <w:bookmarkStart w:id="81" w:name="startOfAnnexes"/>
      <w:bookmarkStart w:id="82" w:name="_Toc207607594"/>
      <w:bookmarkEnd w:id="81"/>
      <w:r>
        <w:lastRenderedPageBreak/>
        <w:t>6</w:t>
      </w:r>
      <w:r w:rsidRPr="004D3578">
        <w:tab/>
      </w:r>
      <w:r>
        <w:t>Services offered by the location management server</w:t>
      </w:r>
      <w:bookmarkEnd w:id="82"/>
    </w:p>
    <w:p w14:paraId="6FBE99AB" w14:textId="77777777" w:rsidR="00A073D9" w:rsidRDefault="00A073D9" w:rsidP="00A073D9">
      <w:pPr>
        <w:pStyle w:val="Heading2"/>
      </w:pPr>
      <w:bookmarkStart w:id="83" w:name="_Toc510696586"/>
      <w:bookmarkStart w:id="84" w:name="_Toc35971378"/>
      <w:bookmarkStart w:id="85" w:name="_Toc207607595"/>
      <w:r>
        <w:t>6.1</w:t>
      </w:r>
      <w:r>
        <w:tab/>
        <w:t>Introduction</w:t>
      </w:r>
      <w:bookmarkEnd w:id="83"/>
      <w:bookmarkEnd w:id="84"/>
      <w:bookmarkEnd w:id="85"/>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shd w:val="clear" w:color="auto" w:fill="auto"/>
          </w:tcPr>
          <w:p w14:paraId="4485FAE3" w14:textId="396D5B50" w:rsidR="00920D3C" w:rsidRPr="00366EFF" w:rsidRDefault="00920D3C" w:rsidP="00C21234">
            <w:pPr>
              <w:pStyle w:val="TAL"/>
            </w:pPr>
            <w:r>
              <w:t>LMS_Reporting</w:t>
            </w:r>
          </w:p>
        </w:tc>
        <w:tc>
          <w:tcPr>
            <w:tcW w:w="2127" w:type="dxa"/>
            <w:shd w:val="clear" w:color="auto" w:fill="auto"/>
          </w:tcPr>
          <w:p w14:paraId="62F6AA62" w14:textId="3CC821C0" w:rsidR="00920D3C" w:rsidRDefault="00920D3C" w:rsidP="00C21234">
            <w:pPr>
              <w:pStyle w:val="TAL"/>
            </w:pPr>
            <w:r>
              <w:t>RegistrationRequest</w:t>
            </w:r>
          </w:p>
        </w:tc>
        <w:tc>
          <w:tcPr>
            <w:tcW w:w="2268" w:type="dxa"/>
          </w:tcPr>
          <w:p w14:paraId="2BF35C3A" w14:textId="77777777" w:rsidR="00920D3C" w:rsidRDefault="00920D3C" w:rsidP="00C21234">
            <w:pPr>
              <w:pStyle w:val="TAL"/>
            </w:pPr>
            <w:r>
              <w:t>Request/Response</w:t>
            </w:r>
          </w:p>
        </w:tc>
        <w:tc>
          <w:tcPr>
            <w:tcW w:w="2356" w:type="dxa"/>
            <w:shd w:val="clear" w:color="auto" w:fill="auto"/>
          </w:tcPr>
          <w:p w14:paraId="3225E2C1" w14:textId="77777777" w:rsidR="00920D3C" w:rsidRDefault="00920D3C" w:rsidP="00C21234">
            <w:pPr>
              <w:pStyle w:val="TAL"/>
              <w:rPr>
                <w:lang w:eastAsia="zh-CN"/>
              </w:rPr>
            </w:pPr>
            <w:r>
              <w:rPr>
                <w:lang w:eastAsia="zh-CN"/>
              </w:rPr>
              <w:t>LMC</w:t>
            </w:r>
          </w:p>
        </w:tc>
      </w:tr>
      <w:tr w:rsidR="00A74818" w14:paraId="5E3500B4" w14:textId="77777777" w:rsidTr="00920D3C">
        <w:trPr>
          <w:trHeight w:val="136"/>
          <w:jc w:val="center"/>
        </w:trPr>
        <w:tc>
          <w:tcPr>
            <w:tcW w:w="2784" w:type="dxa"/>
            <w:vMerge/>
            <w:shd w:val="clear" w:color="auto" w:fill="auto"/>
          </w:tcPr>
          <w:p w14:paraId="5F19AECE" w14:textId="77777777" w:rsidR="00A74818" w:rsidRDefault="00A74818" w:rsidP="00A74818">
            <w:pPr>
              <w:pStyle w:val="TAL"/>
            </w:pPr>
          </w:p>
        </w:tc>
        <w:tc>
          <w:tcPr>
            <w:tcW w:w="2127" w:type="dxa"/>
            <w:shd w:val="clear" w:color="auto" w:fill="auto"/>
          </w:tcPr>
          <w:p w14:paraId="775401DB" w14:textId="59FD6539" w:rsidR="00A74818" w:rsidRDefault="00A74818" w:rsidP="00A74818">
            <w:pPr>
              <w:pStyle w:val="TAL"/>
            </w:pPr>
            <w:r>
              <w:t>RegistrationUpdate</w:t>
            </w:r>
          </w:p>
        </w:tc>
        <w:tc>
          <w:tcPr>
            <w:tcW w:w="2268" w:type="dxa"/>
          </w:tcPr>
          <w:p w14:paraId="6CD81369" w14:textId="69212C22" w:rsidR="00A74818" w:rsidRDefault="00A74818" w:rsidP="00A74818">
            <w:pPr>
              <w:pStyle w:val="TAL"/>
            </w:pPr>
            <w:r>
              <w:t>Request/Response</w:t>
            </w:r>
          </w:p>
        </w:tc>
        <w:tc>
          <w:tcPr>
            <w:tcW w:w="2356" w:type="dxa"/>
            <w:shd w:val="clear" w:color="auto" w:fill="auto"/>
          </w:tcPr>
          <w:p w14:paraId="386D8FDE" w14:textId="38A71694" w:rsidR="00A74818" w:rsidRDefault="00A74818" w:rsidP="00A74818">
            <w:pPr>
              <w:pStyle w:val="TAL"/>
              <w:rPr>
                <w:lang w:eastAsia="zh-CN"/>
              </w:rPr>
            </w:pPr>
            <w:r>
              <w:rPr>
                <w:lang w:eastAsia="zh-CN"/>
              </w:rPr>
              <w:t>LMC</w:t>
            </w:r>
          </w:p>
        </w:tc>
      </w:tr>
      <w:tr w:rsidR="00A74818" w14:paraId="447458F9" w14:textId="77777777" w:rsidTr="00920D3C">
        <w:trPr>
          <w:trHeight w:val="136"/>
          <w:jc w:val="center"/>
        </w:trPr>
        <w:tc>
          <w:tcPr>
            <w:tcW w:w="2784" w:type="dxa"/>
            <w:vMerge/>
            <w:shd w:val="clear" w:color="auto" w:fill="auto"/>
          </w:tcPr>
          <w:p w14:paraId="635ABF11" w14:textId="77777777" w:rsidR="00A74818" w:rsidRDefault="00A74818" w:rsidP="00A74818">
            <w:pPr>
              <w:pStyle w:val="TAL"/>
            </w:pPr>
          </w:p>
        </w:tc>
        <w:tc>
          <w:tcPr>
            <w:tcW w:w="2127" w:type="dxa"/>
            <w:shd w:val="clear" w:color="auto" w:fill="auto"/>
          </w:tcPr>
          <w:p w14:paraId="2B60E6B0" w14:textId="7D19F9C3" w:rsidR="00A74818" w:rsidRDefault="00A74818" w:rsidP="00A74818">
            <w:pPr>
              <w:pStyle w:val="TAL"/>
            </w:pPr>
            <w:r>
              <w:t>RegistrationDelete</w:t>
            </w:r>
          </w:p>
        </w:tc>
        <w:tc>
          <w:tcPr>
            <w:tcW w:w="2268" w:type="dxa"/>
          </w:tcPr>
          <w:p w14:paraId="3F7EBCEA" w14:textId="688FB169" w:rsidR="00A74818" w:rsidRDefault="00A74818" w:rsidP="00A74818">
            <w:pPr>
              <w:pStyle w:val="TAL"/>
            </w:pPr>
            <w:r>
              <w:t>Request/Response</w:t>
            </w:r>
          </w:p>
        </w:tc>
        <w:tc>
          <w:tcPr>
            <w:tcW w:w="2356" w:type="dxa"/>
            <w:shd w:val="clear" w:color="auto" w:fill="auto"/>
          </w:tcPr>
          <w:p w14:paraId="7C2221B7" w14:textId="6B9607D9" w:rsidR="00A74818" w:rsidRDefault="00A74818" w:rsidP="00A74818">
            <w:pPr>
              <w:pStyle w:val="TAL"/>
              <w:rPr>
                <w:lang w:eastAsia="zh-CN"/>
              </w:rPr>
            </w:pPr>
            <w:r>
              <w:rPr>
                <w:lang w:eastAsia="zh-CN"/>
              </w:rPr>
              <w:t>LMC</w:t>
            </w:r>
          </w:p>
        </w:tc>
      </w:tr>
      <w:tr w:rsidR="00920D3C" w14:paraId="086A4B32" w14:textId="77777777" w:rsidTr="00920D3C">
        <w:trPr>
          <w:trHeight w:val="136"/>
          <w:jc w:val="center"/>
        </w:trPr>
        <w:tc>
          <w:tcPr>
            <w:tcW w:w="2784" w:type="dxa"/>
            <w:vMerge/>
            <w:shd w:val="clear" w:color="auto" w:fill="auto"/>
          </w:tcPr>
          <w:p w14:paraId="21C72A3B" w14:textId="77777777" w:rsidR="00920D3C" w:rsidRDefault="00920D3C" w:rsidP="00C21234">
            <w:pPr>
              <w:pStyle w:val="TAL"/>
            </w:pPr>
          </w:p>
        </w:tc>
        <w:tc>
          <w:tcPr>
            <w:tcW w:w="2127" w:type="dxa"/>
            <w:shd w:val="clear" w:color="auto" w:fill="auto"/>
          </w:tcPr>
          <w:p w14:paraId="70ABCF9B" w14:textId="3354EA2C" w:rsidR="00920D3C" w:rsidRDefault="00920D3C" w:rsidP="00C21234">
            <w:pPr>
              <w:pStyle w:val="TAL"/>
            </w:pPr>
            <w:r>
              <w:t>ConfigurationNotify</w:t>
            </w:r>
          </w:p>
        </w:tc>
        <w:tc>
          <w:tcPr>
            <w:tcW w:w="2268" w:type="dxa"/>
          </w:tcPr>
          <w:p w14:paraId="0A4853AA" w14:textId="77777777" w:rsidR="00920D3C" w:rsidRDefault="00920D3C" w:rsidP="00C21234">
            <w:pPr>
              <w:pStyle w:val="TAL"/>
            </w:pPr>
            <w:r>
              <w:t>Request/Response</w:t>
            </w:r>
          </w:p>
        </w:tc>
        <w:tc>
          <w:tcPr>
            <w:tcW w:w="2356" w:type="dxa"/>
            <w:shd w:val="clear" w:color="auto" w:fill="auto"/>
          </w:tcPr>
          <w:p w14:paraId="13BE5908" w14:textId="5BA87938" w:rsidR="00920D3C" w:rsidRDefault="00920D3C" w:rsidP="00C21234">
            <w:pPr>
              <w:pStyle w:val="TAL"/>
              <w:rPr>
                <w:lang w:eastAsia="zh-CN"/>
              </w:rPr>
            </w:pPr>
            <w:r>
              <w:rPr>
                <w:lang w:eastAsia="zh-CN"/>
              </w:rPr>
              <w:t>LMS</w:t>
            </w:r>
          </w:p>
        </w:tc>
      </w:tr>
      <w:tr w:rsidR="00920D3C" w14:paraId="1638EBDD" w14:textId="77777777" w:rsidTr="00920D3C">
        <w:trPr>
          <w:trHeight w:val="136"/>
          <w:jc w:val="center"/>
        </w:trPr>
        <w:tc>
          <w:tcPr>
            <w:tcW w:w="2784" w:type="dxa"/>
            <w:vMerge/>
            <w:shd w:val="clear" w:color="auto" w:fill="auto"/>
          </w:tcPr>
          <w:p w14:paraId="70D374FC" w14:textId="77777777" w:rsidR="00920D3C" w:rsidRDefault="00920D3C" w:rsidP="00C21234">
            <w:pPr>
              <w:pStyle w:val="TAL"/>
            </w:pPr>
          </w:p>
        </w:tc>
        <w:tc>
          <w:tcPr>
            <w:tcW w:w="2127" w:type="dxa"/>
            <w:shd w:val="clear" w:color="auto" w:fill="auto"/>
          </w:tcPr>
          <w:p w14:paraId="7B3BCDBF" w14:textId="693F2E03" w:rsidR="00920D3C" w:rsidRDefault="00920D3C" w:rsidP="00C21234">
            <w:pPr>
              <w:pStyle w:val="TAL"/>
            </w:pPr>
            <w:r>
              <w:t>ConfigurationRequest</w:t>
            </w:r>
          </w:p>
        </w:tc>
        <w:tc>
          <w:tcPr>
            <w:tcW w:w="2268" w:type="dxa"/>
          </w:tcPr>
          <w:p w14:paraId="40510F4C" w14:textId="77777777" w:rsidR="00920D3C" w:rsidRDefault="00920D3C" w:rsidP="00C21234">
            <w:pPr>
              <w:pStyle w:val="TAL"/>
            </w:pPr>
            <w:r>
              <w:t>Request/Response</w:t>
            </w:r>
          </w:p>
        </w:tc>
        <w:tc>
          <w:tcPr>
            <w:tcW w:w="2356" w:type="dxa"/>
            <w:shd w:val="clear" w:color="auto" w:fill="auto"/>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trPr>
        <w:tc>
          <w:tcPr>
            <w:tcW w:w="2784" w:type="dxa"/>
            <w:vMerge/>
            <w:shd w:val="clear" w:color="auto" w:fill="auto"/>
          </w:tcPr>
          <w:p w14:paraId="363DE640" w14:textId="77777777" w:rsidR="00920D3C" w:rsidRDefault="00920D3C" w:rsidP="00C21234">
            <w:pPr>
              <w:pStyle w:val="TAL"/>
            </w:pPr>
          </w:p>
        </w:tc>
        <w:tc>
          <w:tcPr>
            <w:tcW w:w="2127" w:type="dxa"/>
            <w:shd w:val="clear" w:color="auto" w:fill="auto"/>
          </w:tcPr>
          <w:p w14:paraId="7FB6EC81" w14:textId="16ECAB61" w:rsidR="00920D3C" w:rsidRDefault="00920D3C" w:rsidP="00C21234">
            <w:pPr>
              <w:pStyle w:val="TAL"/>
            </w:pPr>
            <w:r>
              <w:t>LocationReportRequest</w:t>
            </w:r>
          </w:p>
        </w:tc>
        <w:tc>
          <w:tcPr>
            <w:tcW w:w="2268" w:type="dxa"/>
          </w:tcPr>
          <w:p w14:paraId="279C071A" w14:textId="1B6AE500" w:rsidR="00920D3C" w:rsidRDefault="00920D3C" w:rsidP="00C21234">
            <w:pPr>
              <w:pStyle w:val="TAL"/>
            </w:pPr>
            <w:r>
              <w:t>Request/Response</w:t>
            </w:r>
          </w:p>
        </w:tc>
        <w:tc>
          <w:tcPr>
            <w:tcW w:w="2356" w:type="dxa"/>
            <w:shd w:val="clear" w:color="auto" w:fill="auto"/>
          </w:tcPr>
          <w:p w14:paraId="27C93C33" w14:textId="044EF7A5" w:rsidR="00920D3C" w:rsidRDefault="00920D3C" w:rsidP="00C21234">
            <w:pPr>
              <w:pStyle w:val="TAL"/>
              <w:rPr>
                <w:lang w:eastAsia="zh-CN"/>
              </w:rPr>
            </w:pPr>
            <w:r>
              <w:rPr>
                <w:lang w:eastAsia="zh-CN"/>
              </w:rPr>
              <w:t>LMS</w:t>
            </w:r>
          </w:p>
        </w:tc>
      </w:tr>
      <w:tr w:rsidR="00920D3C" w14:paraId="00355F2E" w14:textId="77777777" w:rsidTr="00920D3C">
        <w:trPr>
          <w:trHeight w:val="136"/>
          <w:jc w:val="center"/>
        </w:trPr>
        <w:tc>
          <w:tcPr>
            <w:tcW w:w="2784" w:type="dxa"/>
            <w:vMerge/>
            <w:shd w:val="clear" w:color="auto" w:fill="auto"/>
          </w:tcPr>
          <w:p w14:paraId="04F7B2A3" w14:textId="77777777" w:rsidR="00920D3C" w:rsidRDefault="00920D3C" w:rsidP="00920D3C">
            <w:pPr>
              <w:pStyle w:val="TAL"/>
            </w:pPr>
          </w:p>
        </w:tc>
        <w:tc>
          <w:tcPr>
            <w:tcW w:w="2127" w:type="dxa"/>
            <w:shd w:val="clear" w:color="auto" w:fill="auto"/>
          </w:tcPr>
          <w:p w14:paraId="2D8CD8C7" w14:textId="1188211C" w:rsidR="00920D3C" w:rsidRDefault="00920D3C" w:rsidP="00920D3C">
            <w:pPr>
              <w:pStyle w:val="TAL"/>
            </w:pPr>
            <w:r>
              <w:t>LocationReportPublish</w:t>
            </w:r>
          </w:p>
        </w:tc>
        <w:tc>
          <w:tcPr>
            <w:tcW w:w="2268" w:type="dxa"/>
          </w:tcPr>
          <w:p w14:paraId="0F6521AA" w14:textId="19143D9D" w:rsidR="00920D3C" w:rsidRDefault="00920D3C" w:rsidP="00920D3C">
            <w:pPr>
              <w:pStyle w:val="TAL"/>
            </w:pPr>
            <w:r>
              <w:t>Request/Response</w:t>
            </w:r>
          </w:p>
        </w:tc>
        <w:tc>
          <w:tcPr>
            <w:tcW w:w="2356" w:type="dxa"/>
            <w:shd w:val="clear" w:color="auto" w:fill="auto"/>
          </w:tcPr>
          <w:p w14:paraId="35C9224B" w14:textId="388C701A" w:rsidR="00920D3C" w:rsidRDefault="00920D3C" w:rsidP="00920D3C">
            <w:pPr>
              <w:pStyle w:val="TAL"/>
              <w:rPr>
                <w:lang w:eastAsia="zh-CN"/>
              </w:rPr>
            </w:pPr>
            <w:r>
              <w:rPr>
                <w:lang w:eastAsia="zh-CN"/>
              </w:rPr>
              <w:t>LMC</w:t>
            </w:r>
          </w:p>
        </w:tc>
      </w:tr>
      <w:tr w:rsidR="00A073D9" w14:paraId="018BCB9F" w14:textId="77777777" w:rsidTr="00920D3C">
        <w:trPr>
          <w:trHeight w:val="136"/>
          <w:jc w:val="center"/>
        </w:trPr>
        <w:tc>
          <w:tcPr>
            <w:tcW w:w="2784" w:type="dxa"/>
            <w:vMerge w:val="restart"/>
            <w:shd w:val="clear" w:color="auto" w:fill="auto"/>
          </w:tcPr>
          <w:p w14:paraId="1ACC9476" w14:textId="5CAFE20A" w:rsidR="00A073D9" w:rsidRDefault="00A073D9" w:rsidP="00C21234">
            <w:pPr>
              <w:pStyle w:val="TAL"/>
            </w:pPr>
            <w:r>
              <w:t>LMS_</w:t>
            </w:r>
            <w:r w:rsidR="005C13FB">
              <w:t>Information</w:t>
            </w:r>
          </w:p>
        </w:tc>
        <w:tc>
          <w:tcPr>
            <w:tcW w:w="2127" w:type="dxa"/>
            <w:shd w:val="clear" w:color="auto" w:fill="auto"/>
          </w:tcPr>
          <w:p w14:paraId="35682C57" w14:textId="1450E8AC" w:rsidR="00A073D9" w:rsidRDefault="00FD51AB" w:rsidP="00C21234">
            <w:pPr>
              <w:pStyle w:val="TAL"/>
            </w:pPr>
            <w:r>
              <w:t>LocationInfo</w:t>
            </w:r>
            <w:r w:rsidR="00A073D9">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9EDD4FB" w:rsidR="00A073D9" w:rsidRDefault="00521C07" w:rsidP="00C21234">
            <w:pPr>
              <w:pStyle w:val="TAL"/>
            </w:pPr>
            <w:r>
              <w:t>LocationInfo</w:t>
            </w:r>
            <w:r w:rsidR="00A073D9">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2DABE808" w:rsidR="00A073D9" w:rsidRDefault="00872013" w:rsidP="00C21234">
            <w:pPr>
              <w:pStyle w:val="TAL"/>
            </w:pPr>
            <w:r>
              <w:t>LocationInfo</w:t>
            </w:r>
            <w:r w:rsidR="00A073D9">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812275" w14:paraId="38675314" w14:textId="77777777" w:rsidTr="00920D3C">
        <w:trPr>
          <w:trHeight w:val="136"/>
          <w:jc w:val="center"/>
        </w:trPr>
        <w:tc>
          <w:tcPr>
            <w:tcW w:w="2784" w:type="dxa"/>
            <w:vMerge/>
            <w:shd w:val="clear" w:color="auto" w:fill="auto"/>
          </w:tcPr>
          <w:p w14:paraId="394CFBAB" w14:textId="77777777" w:rsidR="00812275" w:rsidRDefault="00812275" w:rsidP="00812275">
            <w:pPr>
              <w:pStyle w:val="TAL"/>
            </w:pPr>
          </w:p>
        </w:tc>
        <w:tc>
          <w:tcPr>
            <w:tcW w:w="2127" w:type="dxa"/>
            <w:shd w:val="clear" w:color="auto" w:fill="auto"/>
          </w:tcPr>
          <w:p w14:paraId="595F9541" w14:textId="5FFDDBA4" w:rsidR="00812275" w:rsidRDefault="00812275" w:rsidP="00812275">
            <w:pPr>
              <w:pStyle w:val="TAL"/>
            </w:pPr>
            <w:r>
              <w:t>LocationInfoSubscribeUpdate</w:t>
            </w:r>
          </w:p>
        </w:tc>
        <w:tc>
          <w:tcPr>
            <w:tcW w:w="2268" w:type="dxa"/>
          </w:tcPr>
          <w:p w14:paraId="42EDB90D" w14:textId="28E01D16" w:rsidR="00812275" w:rsidRPr="00DF5E9D" w:rsidRDefault="00812275" w:rsidP="00812275">
            <w:pPr>
              <w:pStyle w:val="TAL"/>
            </w:pPr>
            <w:r>
              <w:t>Subscribe/Notify</w:t>
            </w:r>
          </w:p>
        </w:tc>
        <w:tc>
          <w:tcPr>
            <w:tcW w:w="2356" w:type="dxa"/>
            <w:shd w:val="clear" w:color="auto" w:fill="auto"/>
          </w:tcPr>
          <w:p w14:paraId="34E10AC7" w14:textId="38C8AE28" w:rsidR="00812275" w:rsidRDefault="00812275" w:rsidP="00812275">
            <w:pPr>
              <w:pStyle w:val="TAL"/>
              <w:rPr>
                <w:lang w:eastAsia="zh-CN"/>
              </w:rPr>
            </w:pPr>
            <w:r>
              <w:rPr>
                <w:lang w:eastAsia="zh-CN"/>
              </w:rPr>
              <w:t>LMC, MC service server, IWF, LMS</w:t>
            </w:r>
          </w:p>
        </w:tc>
      </w:tr>
      <w:tr w:rsidR="00812275" w14:paraId="19DD9EF2" w14:textId="77777777" w:rsidTr="00920D3C">
        <w:trPr>
          <w:trHeight w:val="136"/>
          <w:jc w:val="center"/>
        </w:trPr>
        <w:tc>
          <w:tcPr>
            <w:tcW w:w="2784" w:type="dxa"/>
            <w:vMerge/>
            <w:shd w:val="clear" w:color="auto" w:fill="auto"/>
          </w:tcPr>
          <w:p w14:paraId="1463138A" w14:textId="77777777" w:rsidR="00812275" w:rsidRDefault="00812275" w:rsidP="00812275">
            <w:pPr>
              <w:pStyle w:val="TAL"/>
            </w:pPr>
          </w:p>
        </w:tc>
        <w:tc>
          <w:tcPr>
            <w:tcW w:w="2127" w:type="dxa"/>
            <w:shd w:val="clear" w:color="auto" w:fill="auto"/>
          </w:tcPr>
          <w:p w14:paraId="37F145C3" w14:textId="05CE1438" w:rsidR="00812275" w:rsidRDefault="00812275" w:rsidP="00812275">
            <w:pPr>
              <w:pStyle w:val="TAL"/>
            </w:pPr>
            <w:r>
              <w:t>LocationInfoSubscribeDelete</w:t>
            </w:r>
          </w:p>
        </w:tc>
        <w:tc>
          <w:tcPr>
            <w:tcW w:w="2268" w:type="dxa"/>
          </w:tcPr>
          <w:p w14:paraId="3E0E1F42" w14:textId="4DEA5A18" w:rsidR="00812275" w:rsidRPr="00DF5E9D" w:rsidRDefault="00812275" w:rsidP="00812275">
            <w:pPr>
              <w:pStyle w:val="TAL"/>
            </w:pPr>
            <w:r>
              <w:t>Subscribe/Notify</w:t>
            </w:r>
          </w:p>
        </w:tc>
        <w:tc>
          <w:tcPr>
            <w:tcW w:w="2356" w:type="dxa"/>
            <w:shd w:val="clear" w:color="auto" w:fill="auto"/>
          </w:tcPr>
          <w:p w14:paraId="3ED20383" w14:textId="328F3BF0" w:rsidR="00812275" w:rsidRDefault="00812275" w:rsidP="00812275">
            <w:pPr>
              <w:pStyle w:val="TAL"/>
              <w:rPr>
                <w:lang w:eastAsia="zh-CN"/>
              </w:rPr>
            </w:pPr>
            <w:r>
              <w:rPr>
                <w:lang w:eastAsia="zh-CN"/>
              </w:rPr>
              <w:t>LMC, MC service server, IWF, LMS</w:t>
            </w:r>
          </w:p>
        </w:tc>
      </w:tr>
      <w:tr w:rsidR="00A073D9" w14:paraId="1AA17845" w14:textId="77777777" w:rsidTr="00920D3C">
        <w:trPr>
          <w:trHeight w:val="136"/>
          <w:jc w:val="center"/>
        </w:trPr>
        <w:tc>
          <w:tcPr>
            <w:tcW w:w="2784"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627F774B" w:rsidR="00A073D9" w:rsidRDefault="00C97E12" w:rsidP="00C21234">
            <w:pPr>
              <w:pStyle w:val="TAL"/>
            </w:pPr>
            <w:r>
              <w:t>LocationInfoConfigRequest</w:t>
            </w:r>
          </w:p>
        </w:tc>
        <w:tc>
          <w:tcPr>
            <w:tcW w:w="2268" w:type="dxa"/>
          </w:tcPr>
          <w:p w14:paraId="398259B1" w14:textId="4F105408" w:rsidR="00A073D9" w:rsidRDefault="0059727E" w:rsidP="00C21234">
            <w:pPr>
              <w:pStyle w:val="TAL"/>
            </w:pPr>
            <w:r w:rsidRPr="00DF5E9D">
              <w:t>Request/Response</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4074A44D" w:rsidR="00A073D9" w:rsidRPr="00140838" w:rsidRDefault="00A073D9" w:rsidP="00C21234">
            <w:pPr>
              <w:pStyle w:val="TAL"/>
            </w:pPr>
            <w:r w:rsidRPr="00140838">
              <w:t>LMS_</w:t>
            </w:r>
            <w:r w:rsidR="009C7FA8">
              <w:t>Reporting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4AD7F362" w:rsidR="00A073D9" w:rsidRPr="00080A17" w:rsidRDefault="00A073D9" w:rsidP="00C21234">
            <w:pPr>
              <w:pStyle w:val="TAL"/>
            </w:pPr>
            <w:r w:rsidRPr="00080A17">
              <w:t>LMS registration</w:t>
            </w:r>
            <w:r w:rsidR="00D57C62">
              <w:t xml:space="preserve"> and reporting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50B48292" w:rsidR="00A073D9" w:rsidRPr="00080A17" w:rsidRDefault="00A073D9" w:rsidP="00C21234">
            <w:pPr>
              <w:pStyle w:val="TAL"/>
            </w:pPr>
            <w:r w:rsidRPr="00080A17">
              <w:t>TS24283_Lms_Re</w:t>
            </w:r>
            <w:r w:rsidR="000B14B8">
              <w:t>porting</w:t>
            </w:r>
            <w:r w:rsidRPr="00080A17">
              <w:t>.yaml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55CFFF4E" w:rsidR="00A073D9" w:rsidRPr="00080A17" w:rsidRDefault="00A073D9" w:rsidP="00C21234">
            <w:pPr>
              <w:pStyle w:val="TAL"/>
            </w:pPr>
            <w:r w:rsidRPr="00080A17">
              <w:rPr>
                <w:noProof/>
              </w:rPr>
              <w:t>lms-</w:t>
            </w:r>
            <w:r w:rsidR="009A2EA4">
              <w:rPr>
                <w:noProof/>
              </w:rPr>
              <w:t>reporting</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344D6179" w:rsidR="0022682A" w:rsidRPr="00140838" w:rsidRDefault="0022682A" w:rsidP="0022682A">
            <w:pPr>
              <w:pStyle w:val="TAL"/>
            </w:pPr>
            <w:r w:rsidRPr="00140838">
              <w:t>LMS_</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140838" w:rsidRDefault="0022682A" w:rsidP="0022682A">
            <w:pPr>
              <w:pStyle w:val="TAL"/>
            </w:pPr>
            <w:r>
              <w:t>7.</w:t>
            </w:r>
            <w:r w:rsidR="00342FBB">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140838" w:rsidRDefault="0022682A" w:rsidP="0022682A">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140838" w:rsidRDefault="0022682A" w:rsidP="0022682A">
            <w:pPr>
              <w:pStyle w:val="TAL"/>
            </w:pPr>
            <w:r>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140838" w:rsidRDefault="00BA2EB8" w:rsidP="0022682A">
            <w:pPr>
              <w:pStyle w:val="TAL"/>
            </w:pPr>
            <w:r>
              <w:t>l</w:t>
            </w:r>
            <w:r w:rsidR="0022682A">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140838" w:rsidRDefault="0022682A" w:rsidP="0022682A">
            <w:pPr>
              <w:pStyle w:val="TAL"/>
            </w:pPr>
            <w:r>
              <w:t>A.</w:t>
            </w:r>
            <w:r w:rsidR="0009088D">
              <w:t>3</w:t>
            </w:r>
          </w:p>
        </w:tc>
      </w:tr>
    </w:tbl>
    <w:p w14:paraId="1306C6BD" w14:textId="77777777" w:rsidR="00A073D9" w:rsidRDefault="00A073D9" w:rsidP="00A073D9">
      <w:pPr>
        <w:rPr>
          <w:lang w:val="en-US"/>
        </w:rPr>
      </w:pPr>
    </w:p>
    <w:p w14:paraId="0B7325B0" w14:textId="70F4BCA8" w:rsidR="00411677" w:rsidRDefault="00411677" w:rsidP="00411677">
      <w:pPr>
        <w:pStyle w:val="Heading2"/>
      </w:pPr>
      <w:bookmarkStart w:id="86" w:name="_Toc207607596"/>
      <w:r>
        <w:t>6.</w:t>
      </w:r>
      <w:r w:rsidR="00AE6485">
        <w:t>2</w:t>
      </w:r>
      <w:r>
        <w:tab/>
        <w:t>LMS_</w:t>
      </w:r>
      <w:r w:rsidR="004B552D">
        <w:t xml:space="preserve">Reporting </w:t>
      </w:r>
      <w:r>
        <w:t>service</w:t>
      </w:r>
      <w:bookmarkEnd w:id="86"/>
    </w:p>
    <w:p w14:paraId="5B79805E" w14:textId="33E49408" w:rsidR="00411677" w:rsidRDefault="00411677" w:rsidP="00411677">
      <w:pPr>
        <w:pStyle w:val="Heading3"/>
      </w:pPr>
      <w:bookmarkStart w:id="87" w:name="_Toc510696588"/>
      <w:bookmarkStart w:id="88" w:name="_Toc35971380"/>
      <w:bookmarkStart w:id="89" w:name="_Toc207607597"/>
      <w:r>
        <w:t>6.</w:t>
      </w:r>
      <w:r w:rsidR="00AE6485">
        <w:t>2</w:t>
      </w:r>
      <w:r>
        <w:t>.1</w:t>
      </w:r>
      <w:r>
        <w:tab/>
        <w:t>Service description</w:t>
      </w:r>
      <w:bookmarkEnd w:id="87"/>
      <w:bookmarkEnd w:id="88"/>
      <w:bookmarkEnd w:id="89"/>
    </w:p>
    <w:p w14:paraId="4661AE4A" w14:textId="6236D999" w:rsidR="00A316D0" w:rsidRDefault="00411677" w:rsidP="00411677">
      <w:bookmarkStart w:id="90" w:name="_Toc510696589"/>
      <w:bookmarkStart w:id="91" w:name="_Toc35971381"/>
      <w:r>
        <w:t>The LMS_</w:t>
      </w:r>
      <w:r w:rsidR="006A3814">
        <w:t xml:space="preserve">Reporting </w:t>
      </w:r>
      <w:r>
        <w:t>service allows the LMC to</w:t>
      </w:r>
      <w:r w:rsidR="00A316D0">
        <w:t>:</w:t>
      </w:r>
    </w:p>
    <w:p w14:paraId="30C894EA" w14:textId="6D46BFEF" w:rsidR="00F86A26" w:rsidRDefault="00A316D0" w:rsidP="00A316D0">
      <w:pPr>
        <w:pStyle w:val="B1"/>
      </w:pPr>
      <w:r>
        <w:t>-</w:t>
      </w:r>
      <w:r w:rsidR="001C2302">
        <w:tab/>
        <w:t>R</w:t>
      </w:r>
      <w:r w:rsidR="00411677">
        <w:t>egister, update the registration and to deregister in the LMS</w:t>
      </w:r>
      <w:r w:rsidR="00F86A26">
        <w:t>;</w:t>
      </w:r>
    </w:p>
    <w:p w14:paraId="564E6762" w14:textId="77777777" w:rsidR="001D7BEF" w:rsidRDefault="00F86A26" w:rsidP="001D7BEF">
      <w:pPr>
        <w:pStyle w:val="B1"/>
      </w:pPr>
      <w:r>
        <w:t>-</w:t>
      </w:r>
      <w:r>
        <w:tab/>
      </w:r>
      <w:r w:rsidR="001D7BEF">
        <w:t>Request location configuration and receive location configuration; and</w:t>
      </w:r>
    </w:p>
    <w:p w14:paraId="1087B68E" w14:textId="77777777" w:rsidR="00372693" w:rsidRDefault="001D7BEF" w:rsidP="001D7BEF">
      <w:pPr>
        <w:pStyle w:val="B1"/>
      </w:pPr>
      <w:r>
        <w:t>-</w:t>
      </w:r>
      <w:r>
        <w:tab/>
        <w:t>Receive location information requests and to send location information reports</w:t>
      </w:r>
      <w:r w:rsidR="00411677">
        <w:t xml:space="preserve">. </w:t>
      </w:r>
    </w:p>
    <w:p w14:paraId="5F3E6F29" w14:textId="4E3E2F9B" w:rsidR="00411677" w:rsidRDefault="00411677" w:rsidP="00372693">
      <w:r>
        <w:t>At registration the LMS performs the service authorization according to 3GPP TS 33.180</w:t>
      </w:r>
      <w:r w:rsidR="00A41D6F">
        <w:t> </w:t>
      </w:r>
      <w:r>
        <w:t>[</w:t>
      </w:r>
      <w:r w:rsidR="00F37A4C">
        <w:t>1</w:t>
      </w:r>
      <w:r w:rsidR="003B40D7">
        <w:t>7</w:t>
      </w:r>
      <w:r>
        <w:t>].</w:t>
      </w:r>
    </w:p>
    <w:p w14:paraId="793B7000" w14:textId="6D285A1E" w:rsidR="00411677" w:rsidRDefault="00411677" w:rsidP="00411677">
      <w:pPr>
        <w:pStyle w:val="Heading3"/>
      </w:pPr>
      <w:bookmarkStart w:id="92" w:name="_Toc207607598"/>
      <w:r>
        <w:lastRenderedPageBreak/>
        <w:t>6.</w:t>
      </w:r>
      <w:r w:rsidR="00AE6485">
        <w:t>2</w:t>
      </w:r>
      <w:r>
        <w:t>.2</w:t>
      </w:r>
      <w:r>
        <w:tab/>
        <w:t>Service operations</w:t>
      </w:r>
      <w:bookmarkEnd w:id="90"/>
      <w:bookmarkEnd w:id="91"/>
      <w:bookmarkEnd w:id="92"/>
    </w:p>
    <w:p w14:paraId="5AA955CA" w14:textId="1BBDD059" w:rsidR="00324385" w:rsidRPr="00324385" w:rsidRDefault="00CF6594" w:rsidP="00814AA4">
      <w:pPr>
        <w:pStyle w:val="Heading4"/>
      </w:pPr>
      <w:bookmarkStart w:id="93" w:name="_Toc207607599"/>
      <w:r>
        <w:t>6.2.2.1</w:t>
      </w:r>
      <w:r>
        <w:tab/>
        <w:t>Introduction</w:t>
      </w:r>
      <w:bookmarkEnd w:id="93"/>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11B2E7E" w:rsidR="00411677" w:rsidRPr="00BF35EC" w:rsidRDefault="00411677" w:rsidP="00C21234">
            <w:pPr>
              <w:pStyle w:val="TAL"/>
              <w:rPr>
                <w:highlight w:val="darkCyan"/>
              </w:rPr>
            </w:pPr>
            <w:r>
              <w:t>RegistrationRequest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627463D3" w:rsidR="00411677" w:rsidRPr="007E09F3" w:rsidRDefault="00411677" w:rsidP="00C21234">
            <w:pPr>
              <w:pStyle w:val="TAL"/>
            </w:pPr>
            <w:r>
              <w:t>RegistrationUpdate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2B839944" w:rsidR="00411677" w:rsidRPr="007E09F3" w:rsidRDefault="00411677" w:rsidP="00C21234">
            <w:pPr>
              <w:pStyle w:val="TAL"/>
            </w:pPr>
            <w:r>
              <w:t>RegistrationDe</w:t>
            </w:r>
            <w:r w:rsidR="00F82867">
              <w:t>lete</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729B9101" w:rsidR="00CE2C2C" w:rsidRPr="007E09F3" w:rsidRDefault="00CE2C2C" w:rsidP="00CE2C2C">
            <w:pPr>
              <w:pStyle w:val="TAL"/>
            </w:pPr>
            <w:r>
              <w:t>Configuration</w:t>
            </w:r>
            <w:r w:rsidR="00E06A80">
              <w:t>Notify</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D07881" w14:paraId="24FBEE3B" w14:textId="77777777" w:rsidTr="00CE2C2C">
        <w:trPr>
          <w:jc w:val="center"/>
        </w:trPr>
        <w:tc>
          <w:tcPr>
            <w:tcW w:w="3492" w:type="dxa"/>
          </w:tcPr>
          <w:p w14:paraId="2CA7D6A7" w14:textId="30300D15" w:rsidR="00D07881" w:rsidRDefault="00D07881" w:rsidP="00D07881">
            <w:pPr>
              <w:pStyle w:val="TAL"/>
            </w:pPr>
            <w:r>
              <w:t>ConfigurationRequest</w:t>
            </w:r>
          </w:p>
        </w:tc>
        <w:tc>
          <w:tcPr>
            <w:tcW w:w="4254" w:type="dxa"/>
          </w:tcPr>
          <w:p w14:paraId="3DE284F5" w14:textId="3E72BB64" w:rsidR="00D07881" w:rsidRDefault="00D07881" w:rsidP="00D07881">
            <w:pPr>
              <w:pStyle w:val="TAL"/>
            </w:pPr>
            <w:r>
              <w:t>This service operation is used by the LMC to request the location configuration.</w:t>
            </w:r>
          </w:p>
        </w:tc>
        <w:tc>
          <w:tcPr>
            <w:tcW w:w="1789" w:type="dxa"/>
          </w:tcPr>
          <w:p w14:paraId="36137F00" w14:textId="528BC039" w:rsidR="00D07881" w:rsidRDefault="00D07881" w:rsidP="00D07881">
            <w:pPr>
              <w:pStyle w:val="TAL"/>
            </w:pPr>
            <w:r>
              <w:t>LMC</w:t>
            </w:r>
          </w:p>
        </w:tc>
      </w:tr>
      <w:tr w:rsidR="00CE2C2C" w14:paraId="77964577" w14:textId="77777777" w:rsidTr="00CE2C2C">
        <w:trPr>
          <w:jc w:val="center"/>
        </w:trPr>
        <w:tc>
          <w:tcPr>
            <w:tcW w:w="3492" w:type="dxa"/>
          </w:tcPr>
          <w:p w14:paraId="24A13AEB" w14:textId="5516C242" w:rsidR="00CE2C2C" w:rsidRPr="007E09F3" w:rsidRDefault="00CE2C2C" w:rsidP="00CE2C2C">
            <w:pPr>
              <w:pStyle w:val="TAL"/>
            </w:pPr>
            <w:r>
              <w:t>Location</w:t>
            </w:r>
            <w:r w:rsidR="00C7369E">
              <w:t>Report</w:t>
            </w:r>
            <w:r>
              <w:t>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r w:rsidR="002F5FE1" w14:paraId="5DCBF5DB" w14:textId="77777777" w:rsidTr="00CE2C2C">
        <w:trPr>
          <w:jc w:val="center"/>
        </w:trPr>
        <w:tc>
          <w:tcPr>
            <w:tcW w:w="3492" w:type="dxa"/>
          </w:tcPr>
          <w:p w14:paraId="0C5F0F6A" w14:textId="0BC120F9" w:rsidR="002F5FE1" w:rsidRDefault="002F5FE1" w:rsidP="002F5FE1">
            <w:pPr>
              <w:pStyle w:val="TAL"/>
            </w:pPr>
            <w:r>
              <w:t>LocationReportPublish</w:t>
            </w:r>
          </w:p>
        </w:tc>
        <w:tc>
          <w:tcPr>
            <w:tcW w:w="4254" w:type="dxa"/>
          </w:tcPr>
          <w:p w14:paraId="35DF0995" w14:textId="0B1AB23F" w:rsidR="002F5FE1" w:rsidRDefault="002F5FE1" w:rsidP="002F5FE1">
            <w:pPr>
              <w:pStyle w:val="TAL"/>
            </w:pPr>
            <w:r>
              <w:t>This service operation is used by the LMC to report the location information of the MC UE to the LMS.</w:t>
            </w:r>
          </w:p>
        </w:tc>
        <w:tc>
          <w:tcPr>
            <w:tcW w:w="1789" w:type="dxa"/>
          </w:tcPr>
          <w:p w14:paraId="487F7C2F" w14:textId="1A34E0CC" w:rsidR="002F5FE1" w:rsidRDefault="002F5FE1" w:rsidP="002F5FE1">
            <w:pPr>
              <w:pStyle w:val="TAL"/>
            </w:pPr>
            <w:r>
              <w:t>LMC</w:t>
            </w:r>
          </w:p>
        </w:tc>
      </w:tr>
    </w:tbl>
    <w:p w14:paraId="771FC0B0" w14:textId="77777777" w:rsidR="00411677" w:rsidRPr="003A17C2" w:rsidRDefault="00411677" w:rsidP="00411677"/>
    <w:p w14:paraId="18301D85" w14:textId="2B9829FB" w:rsidR="00411677" w:rsidRDefault="00411677" w:rsidP="00411677">
      <w:pPr>
        <w:pStyle w:val="Heading4"/>
      </w:pPr>
      <w:bookmarkStart w:id="94" w:name="_Toc510696591"/>
      <w:bookmarkStart w:id="95" w:name="_Toc35971383"/>
      <w:bookmarkStart w:id="96" w:name="_Toc207607600"/>
      <w:r>
        <w:t>6.</w:t>
      </w:r>
      <w:r w:rsidR="004E311C">
        <w:t>2</w:t>
      </w:r>
      <w:r>
        <w:t>.2.2</w:t>
      </w:r>
      <w:r>
        <w:tab/>
      </w:r>
      <w:bookmarkEnd w:id="94"/>
      <w:bookmarkEnd w:id="95"/>
      <w:r>
        <w:t>RegistrationRequest</w:t>
      </w:r>
      <w:bookmarkEnd w:id="96"/>
    </w:p>
    <w:p w14:paraId="08E93B48" w14:textId="0ABB0C52" w:rsidR="00411677" w:rsidRDefault="00411677" w:rsidP="00411677">
      <w:pPr>
        <w:pStyle w:val="Heading5"/>
      </w:pPr>
      <w:bookmarkStart w:id="97" w:name="_Toc510696592"/>
      <w:bookmarkStart w:id="98" w:name="_Toc35971384"/>
      <w:bookmarkStart w:id="99" w:name="_Toc207607601"/>
      <w:r>
        <w:t>6.</w:t>
      </w:r>
      <w:r w:rsidR="004E311C">
        <w:t>2</w:t>
      </w:r>
      <w:r>
        <w:t>.2.2.1</w:t>
      </w:r>
      <w:r>
        <w:tab/>
        <w:t>General</w:t>
      </w:r>
      <w:bookmarkEnd w:id="97"/>
      <w:bookmarkEnd w:id="98"/>
      <w:bookmarkEnd w:id="99"/>
    </w:p>
    <w:p w14:paraId="7693E2F7" w14:textId="77777777" w:rsidR="00411677" w:rsidRDefault="00411677" w:rsidP="00411677">
      <w:bookmarkStart w:id="100" w:name="_Toc510696593"/>
      <w:bookmarkStart w:id="101" w:name="_Toc35971385"/>
      <w:r>
        <w:t xml:space="preserve">This service operation is used by LMC to </w:t>
      </w:r>
      <w:r w:rsidRPr="00502871">
        <w:t xml:space="preserve">register itself </w:t>
      </w:r>
      <w:r>
        <w:t xml:space="preserve">in </w:t>
      </w:r>
      <w:r w:rsidRPr="00502871">
        <w:t>a given LMS.</w:t>
      </w:r>
    </w:p>
    <w:p w14:paraId="22770535" w14:textId="41DBCDC8" w:rsidR="00411677" w:rsidRPr="00C32C9D" w:rsidRDefault="00411677" w:rsidP="00411677">
      <w:pPr>
        <w:pStyle w:val="Heading5"/>
      </w:pPr>
      <w:bookmarkStart w:id="102" w:name="_Toc207607602"/>
      <w:r>
        <w:t>6.</w:t>
      </w:r>
      <w:r w:rsidR="00FB10E8">
        <w:t>2</w:t>
      </w:r>
      <w:r w:rsidRPr="000E53F8">
        <w:t>.2.2.2</w:t>
      </w:r>
      <w:r w:rsidRPr="000E53F8">
        <w:tab/>
      </w:r>
      <w:r w:rsidRPr="00C32C9D">
        <w:t>LMC register to LMS using RegistrationRequest</w:t>
      </w:r>
      <w:bookmarkEnd w:id="100"/>
      <w:bookmarkEnd w:id="101"/>
      <w:r w:rsidRPr="00C32C9D">
        <w:t xml:space="preserve"> operation</w:t>
      </w:r>
      <w:bookmarkEnd w:id="102"/>
    </w:p>
    <w:p w14:paraId="4B0F9640" w14:textId="5621C10E" w:rsidR="00411677" w:rsidRDefault="00411677" w:rsidP="00411677">
      <w:r w:rsidRPr="00587D2A">
        <w:t>For a LMC to register in the LMS, the LMC shall send an HTTP POST message to the LMS on the LMS_</w:t>
      </w:r>
      <w:r w:rsidR="00D73049">
        <w:t>Reporting</w:t>
      </w:r>
      <w:r w:rsidR="00D73049" w:rsidRPr="00587D2A">
        <w:t xml:space="preserve"> </w:t>
      </w:r>
      <w:r w:rsidRPr="00587D2A">
        <w:t xml:space="preserve">collection resource (i.e., LMC </w:t>
      </w:r>
      <w:r w:rsidR="004C6716">
        <w:t>r</w:t>
      </w:r>
      <w:r w:rsidRPr="00587D2A">
        <w:t xml:space="preserve">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67F80A87"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C47CBD">
        <w:t>9</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29DFADAA"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w:t>
      </w:r>
    </w:p>
    <w:p w14:paraId="67523A8A" w14:textId="21273150" w:rsidR="00411677" w:rsidRDefault="00411677" w:rsidP="00411677">
      <w:pPr>
        <w:pStyle w:val="B1"/>
        <w:ind w:left="284" w:firstLine="0"/>
      </w:pPr>
      <w:r>
        <w:t>1)</w:t>
      </w:r>
      <w:r>
        <w:tab/>
      </w:r>
      <w:r w:rsidR="008D14F7">
        <w:t xml:space="preserve">shall include </w:t>
      </w:r>
      <w:r>
        <w:t>an expTime attribute containing the time and date for the registration expiry;</w:t>
      </w:r>
    </w:p>
    <w:p w14:paraId="589CB372" w14:textId="11390065" w:rsidR="00411677" w:rsidRDefault="00411677" w:rsidP="00411677">
      <w:pPr>
        <w:pStyle w:val="B1"/>
        <w:ind w:left="284" w:firstLine="0"/>
      </w:pPr>
      <w:r>
        <w:t>2)</w:t>
      </w:r>
      <w:r>
        <w:tab/>
      </w:r>
      <w:r w:rsidR="008D14F7">
        <w:t xml:space="preserve">shall include </w:t>
      </w:r>
      <w:r>
        <w:t>a mclocClientId attribute identifying the instance of the LMC;</w:t>
      </w:r>
    </w:p>
    <w:p w14:paraId="0E9D0B29" w14:textId="0516240F" w:rsidR="00411677" w:rsidRDefault="00411677" w:rsidP="00411677">
      <w:pPr>
        <w:pStyle w:val="B1"/>
        <w:ind w:left="284" w:firstLine="0"/>
      </w:pPr>
      <w:r>
        <w:t>3)</w:t>
      </w:r>
      <w:r>
        <w:tab/>
      </w:r>
      <w:r w:rsidR="008D14F7">
        <w:t xml:space="preserve">shall include </w:t>
      </w:r>
      <w:r>
        <w:t>a locationConfigUri attribute specifying the URI of the LMC to which location configuration request shall be sent to;</w:t>
      </w:r>
    </w:p>
    <w:p w14:paraId="39C1E934" w14:textId="3D7209FF" w:rsidR="00411677" w:rsidRDefault="00411677" w:rsidP="00411677">
      <w:pPr>
        <w:pStyle w:val="B1"/>
        <w:ind w:left="284" w:firstLine="0"/>
      </w:pPr>
      <w:r>
        <w:t>4)</w:t>
      </w:r>
      <w:r>
        <w:tab/>
      </w:r>
      <w:r w:rsidR="008D14F7">
        <w:t xml:space="preserve">shall include </w:t>
      </w:r>
      <w:r>
        <w:t>a locationRequestUri attribute specifying the URI of the LMC to which location request shall be sent to</w:t>
      </w:r>
      <w:r w:rsidR="008D14F7">
        <w:t>;</w:t>
      </w:r>
    </w:p>
    <w:p w14:paraId="45EAE6E9" w14:textId="77777777" w:rsidR="004A6D31" w:rsidRDefault="004B3819" w:rsidP="004A6D31">
      <w:pPr>
        <w:pStyle w:val="B1"/>
        <w:ind w:left="284" w:firstLine="0"/>
      </w:pPr>
      <w:r>
        <w:t>5)</w:t>
      </w:r>
      <w:r>
        <w:tab/>
      </w:r>
      <w:r w:rsidR="004A6D31">
        <w:t>may include a pei attribute specifying the imei of the MC UE; and</w:t>
      </w:r>
    </w:p>
    <w:p w14:paraId="46AE4318" w14:textId="7C24178D" w:rsidR="008D14F7" w:rsidRDefault="004A6D31" w:rsidP="00411677">
      <w:pPr>
        <w:pStyle w:val="B1"/>
        <w:ind w:left="284" w:firstLine="0"/>
      </w:pPr>
      <w:r>
        <w:lastRenderedPageBreak/>
        <w:t>6)</w:t>
      </w:r>
      <w:r>
        <w:tab/>
        <w:t>may include a supi attribute specifying the supi of the subscription.</w:t>
      </w:r>
    </w:p>
    <w:p w14:paraId="5F1C4A67" w14:textId="7C40DB42" w:rsidR="00411677" w:rsidRPr="00CB5C2A" w:rsidRDefault="00411677" w:rsidP="00411677">
      <w:r w:rsidRPr="00CB5C2A">
        <w:t>Upon receiving the HTTP POST message from the LMC, the LMS:</w:t>
      </w:r>
    </w:p>
    <w:p w14:paraId="5B5F3B71" w14:textId="31B8D215"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6F7838B6" w14:textId="795724A0"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Registration</w:t>
      </w:r>
      <w:r w:rsidR="008820D0">
        <w:t>R</w:t>
      </w:r>
      <w:r>
        <w:t>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1F25179F"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Configuration</w:t>
      </w:r>
      <w:r w:rsidR="00B626E7">
        <w:t>Notify</w:t>
      </w:r>
      <w:r>
        <w:t xml:space="preserve">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04132EFB" w:rsidR="00411677" w:rsidRPr="00AC7671" w:rsidRDefault="00501425" w:rsidP="00AC7671">
      <w:pPr>
        <w:pStyle w:val="B1"/>
      </w:pPr>
      <w:r>
        <w:t>1)</w:t>
      </w:r>
      <w:r>
        <w:tab/>
      </w:r>
      <w:r w:rsidR="00E56E10">
        <w:t>C</w:t>
      </w:r>
      <w:r w:rsidR="00411677" w:rsidRPr="00AC7671">
        <w:t>onfiguration</w:t>
      </w:r>
      <w:r w:rsidR="0034690E">
        <w:t>Notify</w:t>
      </w:r>
      <w:r w:rsidR="00411677" w:rsidRPr="00AC7671">
        <w:t xml:space="preserve"> as specified in clause</w:t>
      </w:r>
      <w:r w:rsidR="00C90AA2">
        <w:t> </w:t>
      </w:r>
      <w:r w:rsidR="00901FB5">
        <w:t>6.2.2</w:t>
      </w:r>
      <w:r w:rsidR="00907590">
        <w:t>.5</w:t>
      </w:r>
      <w:r w:rsidR="00411677" w:rsidRPr="00AC7671">
        <w:t>; and</w:t>
      </w:r>
    </w:p>
    <w:p w14:paraId="3521E5B3" w14:textId="187F28EC" w:rsidR="00411677" w:rsidRDefault="00501425" w:rsidP="006D0082">
      <w:pPr>
        <w:pStyle w:val="B1"/>
      </w:pPr>
      <w:r>
        <w:t>2)</w:t>
      </w:r>
      <w:r>
        <w:tab/>
      </w:r>
      <w:r w:rsidR="00411677" w:rsidRPr="00AC7671">
        <w:t>Location</w:t>
      </w:r>
      <w:r w:rsidR="009B5FE0">
        <w:t>R</w:t>
      </w:r>
      <w:r w:rsidR="00F72241">
        <w:t>eportR</w:t>
      </w:r>
      <w:r w:rsidR="00411677" w:rsidRPr="00AC7671">
        <w:t>equest as specified in clause</w:t>
      </w:r>
      <w:r w:rsidR="00C90AA2">
        <w:t> 6.2.2</w:t>
      </w:r>
      <w:r w:rsidR="00C504C9">
        <w:t>.</w:t>
      </w:r>
      <w:r w:rsidR="00A5262B">
        <w:t>7</w:t>
      </w:r>
      <w:r w:rsidR="00411677" w:rsidRPr="00AC7671">
        <w:t>.</w:t>
      </w:r>
    </w:p>
    <w:p w14:paraId="7075C596" w14:textId="3718AC9C" w:rsidR="00411677" w:rsidRDefault="00411677" w:rsidP="00411677">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C60419">
        <w:rPr>
          <w:lang w:val="en-US" w:eastAsia="zh-CN"/>
        </w:rPr>
        <w:t>R</w:t>
      </w:r>
      <w:r w:rsidRPr="002F44AF">
        <w:rPr>
          <w:lang w:val="en-US" w:eastAsia="zh-CN"/>
        </w:rPr>
        <w:t xml:space="preserve">egistration </w:t>
      </w:r>
      <w:r w:rsidR="00216E5E">
        <w:rPr>
          <w:lang w:val="en-US" w:eastAsia="zh-CN"/>
        </w:rPr>
        <w:t>U</w:t>
      </w:r>
      <w:r w:rsidRPr="002F44AF">
        <w:rPr>
          <w:lang w:val="en-US" w:eastAsia="zh-CN"/>
        </w:rPr>
        <w:t>pdate request (as described in clause </w:t>
      </w:r>
      <w:r>
        <w:rPr>
          <w:lang w:val="en-US" w:eastAsia="zh-CN"/>
        </w:rPr>
        <w:t>6.</w:t>
      </w:r>
      <w:r w:rsidR="0055667D">
        <w:rPr>
          <w:lang w:val="en-US" w:eastAsia="zh-CN"/>
        </w:rPr>
        <w:t>2</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w:t>
      </w:r>
      <w:r w:rsidR="009E4FB1">
        <w:rPr>
          <w:lang w:val="en-US" w:eastAsia="zh-CN"/>
        </w:rPr>
        <w:t>R</w:t>
      </w:r>
      <w:r w:rsidRPr="002F44AF">
        <w:rPr>
          <w:lang w:val="en-US" w:eastAsia="zh-CN"/>
        </w:rPr>
        <w:t xml:space="preserve">egistration </w:t>
      </w:r>
      <w:r w:rsidR="009E4FB1">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r>
        <w:t>The LMS may use the value of pei or supi attribute when interacting over the Le reference point to request location information from the LCS network, see reference 3GPP TS 23.271 [</w:t>
      </w:r>
      <w:r w:rsidR="00E81A06" w:rsidRPr="00E81A06">
        <w:t>4</w:t>
      </w:r>
      <w:r w:rsidRPr="00E81A06">
        <w:t>] and 3GPP TS 23.273 [</w:t>
      </w:r>
      <w:r w:rsidR="00E81A06" w:rsidRPr="00E81A06">
        <w:t>5</w:t>
      </w:r>
      <w:r w:rsidRPr="00E81A06">
        <w:t>].</w:t>
      </w:r>
    </w:p>
    <w:p w14:paraId="712A0938" w14:textId="24D0764F" w:rsidR="00411677" w:rsidRPr="000B0CEE"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207607603"/>
      <w:r>
        <w:t>6.</w:t>
      </w:r>
      <w:r w:rsidR="00570F8B">
        <w:t>2</w:t>
      </w:r>
      <w:r w:rsidRPr="000B0CEE">
        <w:t>.2.3</w:t>
      </w:r>
      <w:r w:rsidRPr="000B0CEE">
        <w:tab/>
      </w:r>
      <w:r>
        <w:t>R</w:t>
      </w:r>
      <w:r w:rsidRPr="000B0CEE">
        <w:t>egistrationUpdate</w:t>
      </w:r>
      <w:bookmarkEnd w:id="103"/>
      <w:bookmarkEnd w:id="104"/>
      <w:bookmarkEnd w:id="105"/>
      <w:bookmarkEnd w:id="106"/>
      <w:bookmarkEnd w:id="107"/>
      <w:bookmarkEnd w:id="108"/>
      <w:bookmarkEnd w:id="109"/>
    </w:p>
    <w:p w14:paraId="74B0A1C0" w14:textId="1FF10D11" w:rsidR="00411677" w:rsidRPr="000B0CEE"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207607604"/>
      <w:r>
        <w:t>6.</w:t>
      </w:r>
      <w:r w:rsidR="00570F8B">
        <w:t>2</w:t>
      </w:r>
      <w:r w:rsidRPr="000B0CEE">
        <w:t>.2.3.1</w:t>
      </w:r>
      <w:r w:rsidRPr="000B0CEE">
        <w:tab/>
        <w:t>General</w:t>
      </w:r>
      <w:bookmarkEnd w:id="110"/>
      <w:bookmarkEnd w:id="111"/>
      <w:bookmarkEnd w:id="112"/>
      <w:bookmarkEnd w:id="113"/>
      <w:bookmarkEnd w:id="114"/>
      <w:bookmarkEnd w:id="115"/>
      <w:bookmarkEnd w:id="116"/>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7F5B2E5F" w:rsidR="00411677" w:rsidRPr="00815B52"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207607605"/>
      <w:r>
        <w:t>6.</w:t>
      </w:r>
      <w:r w:rsidR="00570F8B">
        <w:t>2</w:t>
      </w:r>
      <w:r w:rsidRPr="00815B52">
        <w:t>.2.3.2</w:t>
      </w:r>
      <w:r w:rsidRPr="00815B52">
        <w:tab/>
        <w:t>LMC updating registration using RegistrationUpdate operation</w:t>
      </w:r>
      <w:bookmarkEnd w:id="117"/>
      <w:bookmarkEnd w:id="118"/>
      <w:bookmarkEnd w:id="119"/>
      <w:bookmarkEnd w:id="120"/>
      <w:bookmarkEnd w:id="121"/>
      <w:bookmarkEnd w:id="122"/>
      <w:bookmarkEnd w:id="123"/>
    </w:p>
    <w:p w14:paraId="07C2A003" w14:textId="3B4B2D82" w:rsidR="00411677" w:rsidRDefault="00411677" w:rsidP="00411677">
      <w:r w:rsidRPr="00CF116F">
        <w:t xml:space="preserve">To update the LMC registration information at the LMS, the LMC shall send an HTTP PUT message to the LMS on resource URI identifying the </w:t>
      </w:r>
      <w:r w:rsidR="007B1F8C">
        <w:t>i</w:t>
      </w:r>
      <w:r w:rsidRPr="00CF116F">
        <w:t>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E1DA3BA"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320B30">
        <w:t>9</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lastRenderedPageBreak/>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621EE5B1" w:rsidR="00411677" w:rsidRPr="001F4DED" w:rsidRDefault="00411677" w:rsidP="00AC7671">
      <w:pPr>
        <w:pStyle w:val="B1"/>
      </w:pPr>
      <w:r w:rsidRPr="001F4DED">
        <w:t>2)</w:t>
      </w:r>
      <w:r w:rsidRPr="001F4DED">
        <w:tab/>
        <w:t>a mclocClientId attribute identifying the instance of the LMC</w:t>
      </w:r>
      <w:r w:rsidR="003F7D65">
        <w:t xml:space="preserve"> as defined in </w:t>
      </w:r>
      <w:r w:rsidR="00020FD4">
        <w:t xml:space="preserve">clause </w:t>
      </w:r>
      <w:r w:rsidR="003F7D65">
        <w:t>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565EB04F"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4316B834" w14:textId="278428A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Registration</w:t>
      </w:r>
      <w:r w:rsidR="00C777FD">
        <w:t>R</w:t>
      </w:r>
      <w:r>
        <w:t>equest;</w:t>
      </w:r>
    </w:p>
    <w:p w14:paraId="59A58C9D" w14:textId="141885A8" w:rsidR="00411677" w:rsidRDefault="00411677" w:rsidP="00411677">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3036A74D"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2705F4">
        <w:rPr>
          <w:lang w:val="en-US" w:eastAsia="zh-CN"/>
        </w:rPr>
        <w:t>R</w:t>
      </w:r>
      <w:r w:rsidRPr="002F44AF">
        <w:rPr>
          <w:lang w:val="en-US" w:eastAsia="zh-CN"/>
        </w:rPr>
        <w:t>egistration</w:t>
      </w:r>
      <w:r w:rsidR="002616FE">
        <w:rPr>
          <w:lang w:val="en-US" w:eastAsia="zh-CN"/>
        </w:rPr>
        <w:t>U</w:t>
      </w:r>
      <w:r w:rsidRPr="002F44AF">
        <w:rPr>
          <w:lang w:val="en-US" w:eastAsia="zh-CN"/>
        </w:rPr>
        <w:t>pdate request prior to the expiration time</w:t>
      </w:r>
      <w:r>
        <w:rPr>
          <w:lang w:val="en-US" w:eastAsia="zh-CN"/>
        </w:rPr>
        <w:t xml:space="preserve">, to maintain the registration state. </w:t>
      </w:r>
      <w:r w:rsidRPr="002F44AF">
        <w:rPr>
          <w:lang w:val="en-US" w:eastAsia="zh-CN"/>
        </w:rPr>
        <w:t xml:space="preserve">If a successful </w:t>
      </w:r>
      <w:r w:rsidR="006953FD">
        <w:rPr>
          <w:lang w:val="en-US" w:eastAsia="zh-CN"/>
        </w:rPr>
        <w:t>R</w:t>
      </w:r>
      <w:r w:rsidRPr="002F44AF">
        <w:rPr>
          <w:lang w:val="en-US" w:eastAsia="zh-CN"/>
        </w:rPr>
        <w:t>egistration</w:t>
      </w:r>
      <w:r w:rsidR="006953FD">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w:t>
      </w:r>
      <w:r w:rsidR="007929A5">
        <w:rPr>
          <w:lang w:val="en-US" w:eastAsia="zh-CN"/>
        </w:rPr>
        <w:t>R</w:t>
      </w:r>
      <w:r w:rsidRPr="002F44AF">
        <w:rPr>
          <w:lang w:val="en-US" w:eastAsia="zh-CN"/>
        </w:rPr>
        <w:t>egistration resource.</w:t>
      </w:r>
    </w:p>
    <w:p w14:paraId="19F32A4B" w14:textId="12545ED6" w:rsidR="00411677" w:rsidRPr="00C3206F"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207607606"/>
      <w:r>
        <w:t>6.</w:t>
      </w:r>
      <w:r w:rsidR="00090524">
        <w:t>2</w:t>
      </w:r>
      <w:r w:rsidRPr="00C3206F">
        <w:t>.2.4</w:t>
      </w:r>
      <w:r w:rsidRPr="00C3206F">
        <w:tab/>
        <w:t>RegistrationDe</w:t>
      </w:r>
      <w:r w:rsidR="001F21F4">
        <w:t>lete</w:t>
      </w:r>
      <w:bookmarkEnd w:id="124"/>
      <w:bookmarkEnd w:id="125"/>
      <w:bookmarkEnd w:id="126"/>
      <w:bookmarkEnd w:id="127"/>
      <w:bookmarkEnd w:id="128"/>
      <w:bookmarkEnd w:id="129"/>
      <w:bookmarkEnd w:id="130"/>
    </w:p>
    <w:p w14:paraId="20AA4741" w14:textId="31905BE5" w:rsidR="00411677" w:rsidRPr="00C3206F"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207607607"/>
      <w:r>
        <w:t>6.</w:t>
      </w:r>
      <w:r w:rsidR="00A94DE1">
        <w:t>2</w:t>
      </w:r>
      <w:r w:rsidRPr="00C3206F">
        <w:t>.2.4.1</w:t>
      </w:r>
      <w:r w:rsidRPr="00C3206F">
        <w:tab/>
        <w:t>General</w:t>
      </w:r>
      <w:bookmarkEnd w:id="131"/>
      <w:bookmarkEnd w:id="132"/>
      <w:bookmarkEnd w:id="133"/>
      <w:bookmarkEnd w:id="134"/>
      <w:bookmarkEnd w:id="135"/>
      <w:bookmarkEnd w:id="136"/>
      <w:bookmarkEnd w:id="137"/>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6920F81F" w:rsidR="00411677" w:rsidRPr="00A5233D" w:rsidRDefault="00411677" w:rsidP="00411677">
      <w:pPr>
        <w:pStyle w:val="Heading5"/>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207607608"/>
      <w:r>
        <w:t>6.</w:t>
      </w:r>
      <w:r w:rsidR="00A94DE1">
        <w:t>2</w:t>
      </w:r>
      <w:r w:rsidRPr="00354307">
        <w:t>.2.4.2</w:t>
      </w:r>
      <w:r w:rsidRPr="00354307">
        <w:tab/>
        <w:t>LMC deregistering using RegistrationDe</w:t>
      </w:r>
      <w:r w:rsidR="00706CDE">
        <w:t>lete</w:t>
      </w:r>
      <w:r w:rsidRPr="00354307">
        <w:t xml:space="preserve"> operation</w:t>
      </w:r>
      <w:bookmarkEnd w:id="138"/>
      <w:bookmarkEnd w:id="139"/>
      <w:bookmarkEnd w:id="140"/>
      <w:bookmarkEnd w:id="141"/>
      <w:bookmarkEnd w:id="142"/>
      <w:bookmarkEnd w:id="143"/>
      <w:bookmarkEnd w:id="144"/>
    </w:p>
    <w:p w14:paraId="734998C5" w14:textId="5F4EE5BC" w:rsidR="00411677" w:rsidRDefault="00411677" w:rsidP="00411677">
      <w:r w:rsidRPr="00ED41BC">
        <w:t xml:space="preserve">To deregister itself from the LMS, the LMC shall send HTTP DELETE message to the LMS, on the resource URI identifying the </w:t>
      </w:r>
      <w:r w:rsidR="00187ED8">
        <w:t>i</w:t>
      </w:r>
      <w:r w:rsidRPr="00ED41BC">
        <w:t>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70D0358F"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320B30">
        <w:t>9</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lastRenderedPageBreak/>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7EA3AE19" w:rsidR="00D676AC" w:rsidRPr="00C3206F" w:rsidRDefault="00D676AC" w:rsidP="00D676AC">
      <w:pPr>
        <w:pStyle w:val="Heading4"/>
      </w:pPr>
      <w:bookmarkStart w:id="145" w:name="_Toc207607609"/>
      <w:r>
        <w:t>6.2</w:t>
      </w:r>
      <w:r w:rsidRPr="00C3206F">
        <w:t>.2.</w:t>
      </w:r>
      <w:r w:rsidR="007212BB">
        <w:t>5</w:t>
      </w:r>
      <w:r w:rsidRPr="00C3206F">
        <w:tab/>
      </w:r>
      <w:r>
        <w:t>Configuration</w:t>
      </w:r>
      <w:r w:rsidR="00295103">
        <w:t>Notify</w:t>
      </w:r>
      <w:bookmarkEnd w:id="145"/>
    </w:p>
    <w:p w14:paraId="20DBE8E0" w14:textId="63B1C3B9" w:rsidR="00D676AC" w:rsidRPr="00C3206F" w:rsidRDefault="00D676AC" w:rsidP="00D676AC">
      <w:pPr>
        <w:pStyle w:val="Heading5"/>
      </w:pPr>
      <w:bookmarkStart w:id="146" w:name="_Toc207607610"/>
      <w:r>
        <w:t>6.2</w:t>
      </w:r>
      <w:r w:rsidRPr="00C3206F">
        <w:t>.2.</w:t>
      </w:r>
      <w:r w:rsidR="007212BB">
        <w:t>5</w:t>
      </w:r>
      <w:r w:rsidRPr="00C3206F">
        <w:t>.1</w:t>
      </w:r>
      <w:r w:rsidRPr="00C3206F">
        <w:tab/>
        <w:t>General</w:t>
      </w:r>
      <w:bookmarkEnd w:id="146"/>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3B8A22BE" w:rsidR="00D676AC" w:rsidRPr="00A5233D" w:rsidRDefault="00D676AC" w:rsidP="00D676AC">
      <w:pPr>
        <w:pStyle w:val="Heading5"/>
      </w:pPr>
      <w:bookmarkStart w:id="147" w:name="_Toc207607611"/>
      <w:r>
        <w:t>6.2</w:t>
      </w:r>
      <w:r w:rsidRPr="00354307">
        <w:t>.2.</w:t>
      </w:r>
      <w:r w:rsidR="007212BB">
        <w:t>5</w:t>
      </w:r>
      <w:r w:rsidRPr="00354307">
        <w:t>.2</w:t>
      </w:r>
      <w:r w:rsidRPr="00354307">
        <w:tab/>
        <w:t>LM</w:t>
      </w:r>
      <w:r>
        <w:t>S</w:t>
      </w:r>
      <w:r w:rsidRPr="00354307">
        <w:t xml:space="preserve"> </w:t>
      </w:r>
      <w:r>
        <w:t xml:space="preserve">send configuration </w:t>
      </w:r>
      <w:r w:rsidRPr="00354307">
        <w:t xml:space="preserve">using </w:t>
      </w:r>
      <w:r>
        <w:t>Configuration</w:t>
      </w:r>
      <w:r w:rsidR="0045664A">
        <w:t>Notify</w:t>
      </w:r>
      <w:r w:rsidRPr="00354307">
        <w:t xml:space="preserve"> operation</w:t>
      </w:r>
      <w:bookmarkEnd w:id="147"/>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p>
    <w:p w14:paraId="79E4594C" w14:textId="051E3B7F" w:rsidR="00D676AC" w:rsidRDefault="00D676AC" w:rsidP="00D676AC">
      <w:pPr>
        <w:pStyle w:val="B1"/>
      </w:pPr>
      <w:r w:rsidRPr="00C0288E">
        <w:t>3)</w:t>
      </w:r>
      <w:r w:rsidRPr="00C0288E">
        <w:tab/>
        <w:t>may include the configScope attribute</w:t>
      </w:r>
      <w:r>
        <w:t xml:space="preserve"> set to "FULL" or "UPDATE". </w:t>
      </w:r>
      <w:bookmarkStart w:id="148"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48"/>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the minimumReportInterval</w:t>
      </w:r>
      <w:r>
        <w:rPr>
          <w:lang w:val="en-US"/>
        </w:rPr>
        <w:t xml:space="preserve"> t</w:t>
      </w:r>
      <w:r>
        <w:t>imer</w:t>
      </w:r>
      <w:r w:rsidR="003F17D7">
        <w:t>; and</w:t>
      </w:r>
    </w:p>
    <w:p w14:paraId="6EB3EAC4" w14:textId="5FC090C1" w:rsidR="00D676AC" w:rsidRDefault="00B8471F" w:rsidP="00D676AC">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00D676AC" w:rsidRPr="0073469F">
        <w:t>.</w:t>
      </w:r>
    </w:p>
    <w:p w14:paraId="50667ACB" w14:textId="2EBB73B1" w:rsidR="00170C5E" w:rsidRPr="00C3206F" w:rsidRDefault="00170C5E" w:rsidP="00170C5E">
      <w:pPr>
        <w:pStyle w:val="Heading4"/>
      </w:pPr>
      <w:bookmarkStart w:id="149" w:name="_Toc207607612"/>
      <w:r>
        <w:t>6.2</w:t>
      </w:r>
      <w:r w:rsidRPr="00C3206F">
        <w:t>.2.</w:t>
      </w:r>
      <w:r w:rsidR="00717286" w:rsidRPr="00717286">
        <w:t>6</w:t>
      </w:r>
      <w:r w:rsidRPr="00C3206F">
        <w:tab/>
      </w:r>
      <w:r>
        <w:t>ConfigurationRequest</w:t>
      </w:r>
      <w:bookmarkEnd w:id="149"/>
    </w:p>
    <w:p w14:paraId="0681A1B4" w14:textId="139711D6" w:rsidR="00170C5E" w:rsidRPr="00C3206F" w:rsidRDefault="00170C5E" w:rsidP="00170C5E">
      <w:pPr>
        <w:pStyle w:val="Heading5"/>
      </w:pPr>
      <w:bookmarkStart w:id="150" w:name="_Toc207607613"/>
      <w:r>
        <w:t>6.2</w:t>
      </w:r>
      <w:r w:rsidRPr="00C3206F">
        <w:t>.2.</w:t>
      </w:r>
      <w:r w:rsidR="00717286" w:rsidRPr="00717286">
        <w:t>6</w:t>
      </w:r>
      <w:r>
        <w:t>.</w:t>
      </w:r>
      <w:r w:rsidRPr="00C3206F">
        <w:t>1</w:t>
      </w:r>
      <w:r w:rsidRPr="00C3206F">
        <w:tab/>
        <w:t>General</w:t>
      </w:r>
      <w:bookmarkEnd w:id="150"/>
    </w:p>
    <w:p w14:paraId="362535B5" w14:textId="77777777" w:rsidR="00170C5E" w:rsidRPr="00C3206F" w:rsidRDefault="00170C5E" w:rsidP="00170C5E">
      <w:r w:rsidRPr="00C3206F">
        <w:t xml:space="preserve">This service operation is used by </w:t>
      </w:r>
      <w:r>
        <w:t>LMC</w:t>
      </w:r>
      <w:r w:rsidRPr="00C3206F">
        <w:t xml:space="preserve"> to </w:t>
      </w:r>
      <w:r>
        <w:t>request the location configuration from the LMS.</w:t>
      </w:r>
    </w:p>
    <w:p w14:paraId="4C8A26E3" w14:textId="1307953E" w:rsidR="00170C5E" w:rsidRPr="00A5233D" w:rsidRDefault="00170C5E" w:rsidP="00170C5E">
      <w:pPr>
        <w:pStyle w:val="Heading5"/>
      </w:pPr>
      <w:bookmarkStart w:id="151" w:name="_Toc207607614"/>
      <w:r>
        <w:lastRenderedPageBreak/>
        <w:t>6.2</w:t>
      </w:r>
      <w:r w:rsidRPr="00354307">
        <w:t>.2.</w:t>
      </w:r>
      <w:r w:rsidR="00717286">
        <w:t>6</w:t>
      </w:r>
      <w:r>
        <w:t>.</w:t>
      </w:r>
      <w:r w:rsidRPr="00354307">
        <w:t>2</w:t>
      </w:r>
      <w:r w:rsidRPr="00354307">
        <w:tab/>
        <w:t>LM</w:t>
      </w:r>
      <w:r>
        <w:t>C</w:t>
      </w:r>
      <w:r w:rsidRPr="00354307">
        <w:t xml:space="preserve"> </w:t>
      </w:r>
      <w:r>
        <w:t xml:space="preserve">request the location configuration </w:t>
      </w:r>
      <w:r w:rsidRPr="00354307">
        <w:t xml:space="preserve">using </w:t>
      </w:r>
      <w:r>
        <w:t>ConfigurationRequest</w:t>
      </w:r>
      <w:r w:rsidRPr="00354307">
        <w:t xml:space="preserve"> operation</w:t>
      </w:r>
      <w:bookmarkEnd w:id="151"/>
    </w:p>
    <w:p w14:paraId="6B02ACE7" w14:textId="77777777" w:rsidR="00170C5E" w:rsidRDefault="00170C5E" w:rsidP="00170C5E">
      <w:r>
        <w:t>The LMC may at any time request to download the location configuration from the LMS. The location configuration is sent to the LMC according to this procedure.</w:t>
      </w:r>
    </w:p>
    <w:p w14:paraId="60AFFCF9" w14:textId="77777777" w:rsidR="00170C5E" w:rsidRDefault="00170C5E" w:rsidP="00170C5E">
      <w:r>
        <w:t>To request the location configuration the LMC shall send HTTP GET message to the LMS</w:t>
      </w:r>
      <w:r w:rsidRPr="00A54CDD">
        <w:t xml:space="preserve"> on </w:t>
      </w:r>
      <w:r w:rsidRPr="002061B5">
        <w:t>the LMS_</w:t>
      </w:r>
      <w:r>
        <w:t>Reporting</w:t>
      </w:r>
      <w:r w:rsidRPr="002061B5">
        <w:t xml:space="preserve">  collection resource</w:t>
      </w:r>
      <w:r>
        <w:t xml:space="preserve"> (i.e., LMC configurations)</w:t>
      </w:r>
      <w:r w:rsidRPr="002061B5">
        <w:t>.</w:t>
      </w:r>
      <w:r>
        <w:t xml:space="preserve"> </w:t>
      </w:r>
    </w:p>
    <w:p w14:paraId="5A88BB64" w14:textId="77777777" w:rsidR="00170C5E" w:rsidRPr="00A54CDD" w:rsidRDefault="00170C5E" w:rsidP="00170C5E">
      <w:r>
        <w:rPr>
          <w:lang w:eastAsia="zh-CN"/>
        </w:rPr>
        <w:t xml:space="preserve">The request URI shall be set according to </w:t>
      </w:r>
      <w:r w:rsidRPr="00C97447">
        <w:rPr>
          <w:lang w:eastAsia="zh-CN"/>
        </w:rPr>
        <w:t>clause 7.1.1</w:t>
      </w:r>
      <w:r>
        <w:rPr>
          <w:lang w:eastAsia="zh-CN"/>
        </w:rPr>
        <w:t>.</w:t>
      </w:r>
    </w:p>
    <w:p w14:paraId="4A89CA7D" w14:textId="7C57306E" w:rsidR="00170C5E" w:rsidRDefault="00170C5E" w:rsidP="00170C5E">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2329EB1D" w14:textId="77777777" w:rsidR="00170C5E" w:rsidRDefault="00170C5E" w:rsidP="00170C5E">
      <w:pPr>
        <w:pStyle w:val="NO"/>
        <w:rPr>
          <w:lang w:eastAsia="zh-CN"/>
        </w:rPr>
      </w:pPr>
      <w:r>
        <w:rPr>
          <w:lang w:eastAsia="zh-CN"/>
        </w:rPr>
        <w:t>NOTE:</w:t>
      </w:r>
      <w:r>
        <w:rPr>
          <w:lang w:eastAsia="zh-CN"/>
        </w:rPr>
        <w:tab/>
        <w:t>The configuration request is relevant for all valid MC service IDs, hence the request includes all access tokens.</w:t>
      </w:r>
    </w:p>
    <w:p w14:paraId="1A2D78E0" w14:textId="77777777" w:rsidR="00170C5E" w:rsidRDefault="00170C5E" w:rsidP="00170C5E">
      <w:pPr>
        <w:rPr>
          <w:lang w:eastAsia="zh-CN"/>
        </w:rPr>
      </w:pPr>
      <w:r>
        <w:rPr>
          <w:lang w:eastAsia="zh-CN"/>
        </w:rPr>
        <w:t xml:space="preserve">Other HTTP headers shall be set according to </w:t>
      </w:r>
      <w:r w:rsidRPr="00F8528F">
        <w:rPr>
          <w:lang w:eastAsia="zh-CN"/>
        </w:rPr>
        <w:t>clause 7.1.2.2</w:t>
      </w:r>
      <w:r>
        <w:rPr>
          <w:lang w:eastAsia="zh-CN"/>
        </w:rPr>
        <w:t>.</w:t>
      </w:r>
    </w:p>
    <w:p w14:paraId="5D82EBD6" w14:textId="77777777" w:rsidR="00170C5E" w:rsidRPr="0042527F" w:rsidRDefault="00170C5E" w:rsidP="00170C5E">
      <w:r w:rsidRPr="0042527F">
        <w:t xml:space="preserve">Upon receiving the HTTP </w:t>
      </w:r>
      <w:r>
        <w:t>GET</w:t>
      </w:r>
      <w:r w:rsidRPr="0042527F">
        <w:t xml:space="preserve"> message from the LMC, the LMS:</w:t>
      </w:r>
    </w:p>
    <w:p w14:paraId="029E4F02" w14:textId="11B36867" w:rsidR="00170C5E" w:rsidRPr="00A36DFC" w:rsidRDefault="00170C5E" w:rsidP="00170C5E">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0E49A02D" w14:textId="77777777" w:rsidR="00170C5E" w:rsidRDefault="00170C5E" w:rsidP="00170C5E">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 shall send a HTTP 200 OK response message to the LMC with the body including the Locatio</w:t>
      </w:r>
      <w:r w:rsidRPr="009867C8">
        <w:rPr>
          <w:lang w:val="en-US"/>
        </w:rPr>
        <w:t>nConfiguration</w:t>
      </w:r>
      <w:r>
        <w:rPr>
          <w:lang w:val="en-US"/>
        </w:rPr>
        <w:t xml:space="preserve"> datatype set to the configuration that applies to the LMC service ID; and </w:t>
      </w:r>
    </w:p>
    <w:p w14:paraId="657F9B4A" w14:textId="0EF8D720" w:rsidR="009E4C65" w:rsidRPr="00170C5E" w:rsidRDefault="00170C5E" w:rsidP="00170C5E">
      <w:pPr>
        <w:pStyle w:val="B1"/>
        <w:rPr>
          <w:lang w:val="en-US"/>
        </w:rPr>
      </w:pPr>
      <w:r>
        <w:rPr>
          <w:lang w:val="en-US"/>
        </w:rPr>
        <w:t>3)</w:t>
      </w:r>
      <w:r>
        <w:rPr>
          <w:lang w:val="en-US"/>
        </w:rPr>
        <w:tab/>
        <w:t>If the LMC is not service authorized, the LMS shall reject the request with a HTTP 401 (Unauthorized) response.</w:t>
      </w:r>
    </w:p>
    <w:p w14:paraId="074241A4" w14:textId="4127EC5E" w:rsidR="00D676AC" w:rsidRPr="00C3206F" w:rsidRDefault="00D676AC" w:rsidP="00D676AC">
      <w:pPr>
        <w:pStyle w:val="Heading4"/>
      </w:pPr>
      <w:bookmarkStart w:id="152" w:name="_Toc207607615"/>
      <w:r>
        <w:t>6.2</w:t>
      </w:r>
      <w:r w:rsidRPr="00C3206F">
        <w:t>.2.</w:t>
      </w:r>
      <w:r w:rsidR="00950D45">
        <w:t>7</w:t>
      </w:r>
      <w:r w:rsidRPr="00C3206F">
        <w:tab/>
      </w:r>
      <w:r>
        <w:t>LocationRe</w:t>
      </w:r>
      <w:r w:rsidR="008F32D4">
        <w:t>port</w:t>
      </w:r>
      <w:bookmarkEnd w:id="152"/>
    </w:p>
    <w:p w14:paraId="13DCDB5D" w14:textId="15DAF48C" w:rsidR="00D676AC" w:rsidRPr="00C3206F" w:rsidRDefault="00D676AC" w:rsidP="00D676AC">
      <w:pPr>
        <w:pStyle w:val="Heading5"/>
      </w:pPr>
      <w:bookmarkStart w:id="153" w:name="_Toc207607616"/>
      <w:r>
        <w:t>6.2</w:t>
      </w:r>
      <w:r w:rsidRPr="00C3206F">
        <w:t>.2.</w:t>
      </w:r>
      <w:r w:rsidR="00B24ACF">
        <w:t>7</w:t>
      </w:r>
      <w:r>
        <w:t>.</w:t>
      </w:r>
      <w:r w:rsidRPr="00C3206F">
        <w:t>1</w:t>
      </w:r>
      <w:r w:rsidRPr="00C3206F">
        <w:tab/>
        <w:t>General</w:t>
      </w:r>
      <w:bookmarkEnd w:id="153"/>
    </w:p>
    <w:p w14:paraId="1AD84DC3" w14:textId="7313D2D8" w:rsidR="00D676AC" w:rsidRPr="00C3206F" w:rsidRDefault="00D676AC" w:rsidP="00D676AC">
      <w:r w:rsidRPr="00C3206F">
        <w:t xml:space="preserve">This service operation is used by </w:t>
      </w:r>
      <w:r>
        <w:t>LMS</w:t>
      </w:r>
      <w:r w:rsidRPr="00C3206F">
        <w:t xml:space="preserve"> to </w:t>
      </w:r>
      <w:r>
        <w:t>send a new location</w:t>
      </w:r>
      <w:r w:rsidR="004F694E">
        <w:t xml:space="preserve"> report</w:t>
      </w:r>
      <w:r>
        <w:t xml:space="preserve"> request to a registered LMC.</w:t>
      </w:r>
    </w:p>
    <w:p w14:paraId="772BF68C" w14:textId="0F9AE224" w:rsidR="00D676AC" w:rsidRPr="00A5233D" w:rsidRDefault="00D676AC" w:rsidP="00D676AC">
      <w:pPr>
        <w:pStyle w:val="Heading5"/>
      </w:pPr>
      <w:bookmarkStart w:id="154" w:name="_Toc207607617"/>
      <w:r>
        <w:t>6.2</w:t>
      </w:r>
      <w:r w:rsidRPr="00354307">
        <w:t>.2.</w:t>
      </w:r>
      <w:r w:rsidR="00B24ACF">
        <w:t>7</w:t>
      </w:r>
      <w:r w:rsidRPr="00354307">
        <w:t>.2</w:t>
      </w:r>
      <w:r w:rsidRPr="00354307">
        <w:tab/>
        <w:t>LM</w:t>
      </w:r>
      <w:r>
        <w:t>S</w:t>
      </w:r>
      <w:r w:rsidRPr="00354307">
        <w:t xml:space="preserve"> </w:t>
      </w:r>
      <w:r>
        <w:t xml:space="preserve">send location request </w:t>
      </w:r>
      <w:r w:rsidRPr="00354307">
        <w:t xml:space="preserve">using </w:t>
      </w:r>
      <w:r w:rsidR="00DF4421">
        <w:t>Location</w:t>
      </w:r>
      <w:r w:rsidRPr="00354307">
        <w:t>Re</w:t>
      </w:r>
      <w:r w:rsidR="004F694E">
        <w:t>port</w:t>
      </w:r>
      <w:r w:rsidR="00DF4421">
        <w:t>Request</w:t>
      </w:r>
      <w:bookmarkEnd w:id="154"/>
    </w:p>
    <w:p w14:paraId="6C9E485A" w14:textId="34DB3663" w:rsidR="00D676AC" w:rsidRDefault="00D676AC" w:rsidP="00D676AC">
      <w:r>
        <w:t>The LMS may at any time determine to send a location</w:t>
      </w:r>
      <w:r w:rsidR="00CB7171">
        <w:t xml:space="preserve"> report</w:t>
      </w:r>
      <w:r>
        <w:t xml:space="preserve"> request to a registered LMC.</w:t>
      </w:r>
    </w:p>
    <w:p w14:paraId="0F4A8954" w14:textId="7DB43864" w:rsidR="00D676AC" w:rsidRDefault="00D676AC" w:rsidP="00D676AC">
      <w:r w:rsidRPr="00ED41BC">
        <w:t xml:space="preserve">To </w:t>
      </w:r>
      <w:r>
        <w:t>request a new location report from a</w:t>
      </w:r>
      <w:r w:rsidR="00BD5DDB">
        <w:t>n</w:t>
      </w:r>
      <w:r>
        <w:t xml:space="preserve">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w:t>
      </w:r>
      <w:r w:rsidR="001777B1">
        <w:rPr>
          <w:lang w:eastAsia="zh-CN"/>
        </w:rPr>
        <w:t>3</w:t>
      </w:r>
      <w:r>
        <w:rPr>
          <w:lang w:eastAsia="zh-CN"/>
        </w:rPr>
        <w:t>.2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04F6FCC8" w:rsidR="00D676AC" w:rsidRPr="00292EBC" w:rsidRDefault="00D676AC" w:rsidP="00D676AC">
      <w:pPr>
        <w:pStyle w:val="B1"/>
      </w:pPr>
      <w:r>
        <w:t>4)</w:t>
      </w:r>
      <w:r>
        <w:tab/>
        <w:t>may include the requestingFunctionalAliasId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t>6)</w:t>
      </w:r>
      <w:r>
        <w:tab/>
        <w:t>may include the requestedLocationHistory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lastRenderedPageBreak/>
        <w:t>7)</w:t>
      </w:r>
      <w:r>
        <w:tab/>
        <w:t>may include the requestedLocationStatus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2329FB8D" w:rsidR="00D676AC" w:rsidRDefault="00D676AC" w:rsidP="00D676AC">
      <w:pPr>
        <w:pStyle w:val="B1"/>
      </w:pPr>
      <w:r w:rsidRPr="0073469F">
        <w:t>1)</w:t>
      </w:r>
      <w:r w:rsidRPr="0073469F">
        <w:tab/>
        <w:t xml:space="preserve">shall send a location report as specified in </w:t>
      </w:r>
      <w:r>
        <w:t>clause</w:t>
      </w:r>
      <w:r w:rsidRPr="0073469F">
        <w:t> </w:t>
      </w:r>
      <w:r>
        <w:t>6.</w:t>
      </w:r>
      <w:r w:rsidR="008E6794">
        <w:t>2</w:t>
      </w:r>
      <w:r>
        <w:t>.2.</w:t>
      </w:r>
      <w:r w:rsidR="008E6794">
        <w:t>8</w:t>
      </w:r>
      <w:r>
        <w:t>; and</w:t>
      </w:r>
    </w:p>
    <w:p w14:paraId="2DF75F3A" w14:textId="7BB6C1AE" w:rsidR="00D676AC" w:rsidRDefault="00D676AC" w:rsidP="00D676AC">
      <w:pPr>
        <w:pStyle w:val="B1"/>
      </w:pPr>
      <w:r>
        <w:t>2)</w:t>
      </w:r>
      <w:r>
        <w:tab/>
        <w:t>shall reset the minimumReportInterval timer</w:t>
      </w:r>
      <w:r w:rsidRPr="0073469F">
        <w:t>.</w:t>
      </w:r>
    </w:p>
    <w:p w14:paraId="01FFF48A" w14:textId="77777777" w:rsidR="002A7DC7" w:rsidRDefault="002A7DC7" w:rsidP="002A7DC7">
      <w:pPr>
        <w:pStyle w:val="Heading4"/>
      </w:pPr>
      <w:bookmarkStart w:id="155" w:name="_Toc207607618"/>
      <w:r>
        <w:t>6.2.2.8</w:t>
      </w:r>
      <w:r>
        <w:tab/>
      </w:r>
      <w:r w:rsidRPr="007E09F3">
        <w:t>LocationReport</w:t>
      </w:r>
      <w:r>
        <w:t>Publish</w:t>
      </w:r>
      <w:bookmarkEnd w:id="155"/>
    </w:p>
    <w:p w14:paraId="535514E5" w14:textId="77777777" w:rsidR="002A7DC7" w:rsidRDefault="002A7DC7" w:rsidP="002A7DC7">
      <w:pPr>
        <w:pStyle w:val="Heading5"/>
      </w:pPr>
      <w:bookmarkStart w:id="156" w:name="_Toc207607619"/>
      <w:r>
        <w:t>6.2.2.8.1</w:t>
      </w:r>
      <w:r>
        <w:tab/>
        <w:t>General</w:t>
      </w:r>
      <w:bookmarkEnd w:id="156"/>
    </w:p>
    <w:p w14:paraId="020F68F8" w14:textId="77777777" w:rsidR="002A7DC7" w:rsidRDefault="002A7DC7" w:rsidP="002A7DC7">
      <w:r>
        <w:t>This service operation is used by LMC to publish a location report to a given LMS.</w:t>
      </w:r>
    </w:p>
    <w:p w14:paraId="243A990F" w14:textId="77777777" w:rsidR="002A7DC7" w:rsidRDefault="002A7DC7" w:rsidP="002A7DC7">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770E994F" w14:textId="77777777" w:rsidR="002A7DC7" w:rsidRDefault="002A7DC7" w:rsidP="002A7DC7">
      <w:pPr>
        <w:pStyle w:val="B1"/>
      </w:pPr>
      <w:r>
        <w:t>1)</w:t>
      </w:r>
      <w:r>
        <w:tab/>
        <w:t xml:space="preserve">shall, if any of the reporting triggers are still true, send a location report as specified in </w:t>
      </w:r>
      <w:r w:rsidRPr="000A6DC9">
        <w:t>clause 6.2.2.8.2.</w:t>
      </w:r>
    </w:p>
    <w:p w14:paraId="061C59C6" w14:textId="77777777" w:rsidR="002A7DC7" w:rsidRDefault="002A7DC7" w:rsidP="002A7DC7">
      <w:r>
        <w:t>If the</w:t>
      </w:r>
      <w:r w:rsidRPr="0073469F">
        <w:t xml:space="preserve"> </w:t>
      </w:r>
      <w:r>
        <w:t>LMC</w:t>
      </w:r>
      <w:r w:rsidRPr="0073469F">
        <w:t xml:space="preserve"> receives a </w:t>
      </w:r>
      <w:r>
        <w:t>L</w:t>
      </w:r>
      <w:r w:rsidRPr="00C953C6">
        <w:t>ocation</w:t>
      </w:r>
      <w:r>
        <w:t>R</w:t>
      </w:r>
      <w:r w:rsidRPr="00C953C6">
        <w:t>eport</w:t>
      </w:r>
      <w:r>
        <w:t>R</w:t>
      </w:r>
      <w:r w:rsidRPr="00C953C6">
        <w:t>equest as sp</w:t>
      </w:r>
      <w:r w:rsidRPr="005162F9">
        <w:t xml:space="preserve">ecified in </w:t>
      </w:r>
      <w:r w:rsidRPr="003D10A8">
        <w:t>clause 7.1.5.3,</w:t>
      </w:r>
      <w:r w:rsidRPr="0073469F">
        <w:t xml:space="preserve"> the </w:t>
      </w:r>
      <w:r>
        <w:t>LMC</w:t>
      </w:r>
      <w:r w:rsidRPr="0073469F">
        <w:t xml:space="preserve"> shall send a location report</w:t>
      </w:r>
      <w:r w:rsidRPr="00FD03D6">
        <w:t xml:space="preserve"> </w:t>
      </w:r>
      <w:r>
        <w:t xml:space="preserve">as specified in </w:t>
      </w:r>
      <w:r w:rsidRPr="003D10A8">
        <w:t>clause 6.2.2.8.2.</w:t>
      </w:r>
    </w:p>
    <w:p w14:paraId="08ACADF7" w14:textId="77777777" w:rsidR="002A7DC7" w:rsidRPr="000E53F8" w:rsidRDefault="002A7DC7" w:rsidP="002A7DC7">
      <w:pPr>
        <w:pStyle w:val="Heading5"/>
      </w:pPr>
      <w:bookmarkStart w:id="157" w:name="_Toc207607620"/>
      <w:r>
        <w:t>6.2</w:t>
      </w:r>
      <w:r w:rsidRPr="000E53F8">
        <w:t>.2.</w:t>
      </w:r>
      <w:r>
        <w:t>8</w:t>
      </w:r>
      <w:r w:rsidRPr="000E53F8">
        <w:t>.2</w:t>
      </w:r>
      <w:r w:rsidRPr="000E53F8">
        <w:tab/>
        <w:t>LMC report</w:t>
      </w:r>
      <w:r>
        <w:t>s</w:t>
      </w:r>
      <w:r w:rsidRPr="000E53F8">
        <w:t xml:space="preserve"> to LMS using </w:t>
      </w:r>
      <w:r>
        <w:t>L</w:t>
      </w:r>
      <w:r w:rsidRPr="000E53F8">
        <w:t>ocationReport</w:t>
      </w:r>
      <w:r>
        <w:t>Publish</w:t>
      </w:r>
      <w:bookmarkEnd w:id="157"/>
    </w:p>
    <w:p w14:paraId="639A9693" w14:textId="77777777" w:rsidR="002A7DC7" w:rsidRDefault="002A7DC7" w:rsidP="002A7DC7">
      <w:r w:rsidRPr="00A54CDD">
        <w:t xml:space="preserve">For a LMC to </w:t>
      </w:r>
      <w:r>
        <w:t xml:space="preserve">publish a </w:t>
      </w:r>
      <w:r w:rsidRPr="00A54CDD">
        <w:t xml:space="preserve">location report to the LMS, the LMC shall send an HTTP POST message to the LMS on the </w:t>
      </w:r>
      <w:r w:rsidRPr="00186AD4">
        <w:t>LMS_Reporting collection resource (i.e., LMC location reports)</w:t>
      </w:r>
      <w:r w:rsidRPr="00A54CDD">
        <w:t xml:space="preserve"> representing the location information of the </w:t>
      </w:r>
      <w:r>
        <w:t>MC UE</w:t>
      </w:r>
      <w:r w:rsidRPr="00A54CDD">
        <w:t>.</w:t>
      </w:r>
    </w:p>
    <w:p w14:paraId="3C8F67EF" w14:textId="77777777" w:rsidR="002A7DC7" w:rsidRPr="00A54CDD" w:rsidRDefault="002A7DC7" w:rsidP="002A7DC7">
      <w:r>
        <w:rPr>
          <w:lang w:eastAsia="zh-CN"/>
        </w:rPr>
        <w:t xml:space="preserve">The request URI shall be set according to </w:t>
      </w:r>
      <w:r w:rsidRPr="00C97447">
        <w:rPr>
          <w:lang w:eastAsia="zh-CN"/>
        </w:rPr>
        <w:t>clause 7.1.1</w:t>
      </w:r>
      <w:r>
        <w:rPr>
          <w:lang w:eastAsia="zh-CN"/>
        </w:rPr>
        <w:t>.</w:t>
      </w:r>
    </w:p>
    <w:p w14:paraId="64931031" w14:textId="35479E9B" w:rsidR="002A7DC7" w:rsidRDefault="002A7DC7" w:rsidP="002A7DC7">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78E115DE" w14:textId="77777777" w:rsidR="002A7DC7" w:rsidRDefault="002A7DC7" w:rsidP="002A7DC7">
      <w:pPr>
        <w:pStyle w:val="NO"/>
        <w:rPr>
          <w:lang w:eastAsia="zh-CN"/>
        </w:rPr>
      </w:pPr>
      <w:r>
        <w:rPr>
          <w:lang w:eastAsia="zh-CN"/>
        </w:rPr>
        <w:t>NOTE:</w:t>
      </w:r>
      <w:r>
        <w:rPr>
          <w:lang w:eastAsia="zh-CN"/>
        </w:rPr>
        <w:tab/>
        <w:t>The location report is relevant for all valid MC service IDs, hence the request includes all access tokens.</w:t>
      </w:r>
    </w:p>
    <w:p w14:paraId="6E10DF54" w14:textId="77777777" w:rsidR="002A7DC7" w:rsidRDefault="002A7DC7" w:rsidP="002A7DC7">
      <w:pPr>
        <w:rPr>
          <w:lang w:eastAsia="zh-CN"/>
        </w:rPr>
      </w:pPr>
      <w:r>
        <w:rPr>
          <w:lang w:eastAsia="zh-CN"/>
        </w:rPr>
        <w:t xml:space="preserve">Other HTTP headers shall be set according to </w:t>
      </w:r>
      <w:r w:rsidRPr="00F8528F">
        <w:rPr>
          <w:lang w:eastAsia="zh-CN"/>
        </w:rPr>
        <w:t>clause 7.1.2.2</w:t>
      </w:r>
      <w:r>
        <w:rPr>
          <w:lang w:eastAsia="zh-CN"/>
        </w:rPr>
        <w:t>.</w:t>
      </w:r>
    </w:p>
    <w:p w14:paraId="1854991F" w14:textId="77777777" w:rsidR="002A7DC7" w:rsidRDefault="002A7DC7" w:rsidP="002A7DC7">
      <w:r w:rsidRPr="00A54CDD">
        <w:rPr>
          <w:lang w:eastAsia="zh-CN"/>
        </w:rPr>
        <w:t xml:space="preserve">The body of the HTTP POST message shall include the </w:t>
      </w:r>
      <w:r w:rsidRPr="00A54CDD">
        <w:t xml:space="preserve">MCUELocation </w:t>
      </w:r>
      <w:r>
        <w:t xml:space="preserve">data type </w:t>
      </w:r>
      <w:r w:rsidRPr="00A54CDD">
        <w:t xml:space="preserve">as specified in </w:t>
      </w:r>
      <w:r w:rsidRPr="003A465D">
        <w:t>clause 7.1.6.2.49</w:t>
      </w:r>
      <w:r>
        <w:t>. The MCUELocation datatype shall include:</w:t>
      </w:r>
    </w:p>
    <w:p w14:paraId="0082FAA1" w14:textId="77777777" w:rsidR="002A7DC7" w:rsidRDefault="002A7DC7" w:rsidP="002A7DC7">
      <w:pPr>
        <w:pStyle w:val="B1"/>
        <w:ind w:left="284" w:firstLine="0"/>
      </w:pPr>
      <w:r>
        <w:t>1)</w:t>
      </w:r>
      <w:r>
        <w:tab/>
        <w:t>a reportID attribute if the report was triggered by a location request, set to the value of the requestID attribute in the received request</w:t>
      </w:r>
      <w:r w:rsidRPr="0073469F">
        <w:t>;</w:t>
      </w:r>
    </w:p>
    <w:p w14:paraId="3BD5A717" w14:textId="77777777" w:rsidR="002A7DC7" w:rsidRDefault="002A7DC7" w:rsidP="002A7DC7">
      <w:pPr>
        <w:pStyle w:val="B1"/>
        <w:ind w:left="284" w:firstLine="0"/>
      </w:pPr>
      <w:r>
        <w:t>2)</w:t>
      </w:r>
      <w:r>
        <w:tab/>
        <w:t>a reportType attribute indicating if the report is sent during emergency state or not;</w:t>
      </w:r>
    </w:p>
    <w:p w14:paraId="0E77E478" w14:textId="77777777" w:rsidR="002A7DC7" w:rsidRDefault="002A7DC7" w:rsidP="002A7DC7">
      <w:pPr>
        <w:pStyle w:val="B1"/>
        <w:ind w:left="284" w:firstLine="0"/>
      </w:pPr>
      <w:r>
        <w:t>3)</w:t>
      </w:r>
      <w:r>
        <w:tab/>
        <w:t>a locTimstamp attribute set to the date and time of the location measurement;</w:t>
      </w:r>
    </w:p>
    <w:p w14:paraId="288476A2" w14:textId="77777777" w:rsidR="002A7DC7" w:rsidRDefault="002A7DC7" w:rsidP="002A7DC7">
      <w:pPr>
        <w:pStyle w:val="B1"/>
        <w:ind w:left="284" w:firstLine="0"/>
      </w:pPr>
      <w:r>
        <w:t>4)</w:t>
      </w:r>
      <w:r>
        <w:tab/>
        <w:t>an array with triggerId attributes, where each item is set to the value associated with the trigger that have fired;</w:t>
      </w:r>
    </w:p>
    <w:p w14:paraId="7CC7F0AD" w14:textId="790743A1" w:rsidR="002A7DC7" w:rsidRDefault="002A7DC7" w:rsidP="002A7DC7">
      <w:pPr>
        <w:pStyle w:val="B1"/>
        <w:ind w:left="284" w:firstLine="0"/>
      </w:pPr>
      <w:r>
        <w:t>5)</w:t>
      </w:r>
      <w:r>
        <w:tab/>
        <w:t>a mclocClientId attribute identifying the instance of the LMC; and</w:t>
      </w:r>
    </w:p>
    <w:p w14:paraId="1D691629" w14:textId="77777777" w:rsidR="002A7DC7" w:rsidRDefault="002A7DC7" w:rsidP="002A7DC7">
      <w:pPr>
        <w:pStyle w:val="B1"/>
        <w:ind w:left="284" w:firstLine="0"/>
      </w:pPr>
      <w:r>
        <w:t>6)</w:t>
      </w:r>
      <w:r>
        <w:tab/>
        <w:t>a locationData attribute including subitems corresponding to the location configuration, and shall include at least one of the following attributes:</w:t>
      </w:r>
    </w:p>
    <w:p w14:paraId="6383D95E" w14:textId="77777777" w:rsidR="002A7DC7" w:rsidRDefault="002A7DC7" w:rsidP="002A7DC7">
      <w:pPr>
        <w:pStyle w:val="B2"/>
      </w:pPr>
      <w:r>
        <w:t>a)</w:t>
      </w:r>
      <w:r>
        <w:tab/>
        <w:t xml:space="preserve">currentCoordinate, containing the </w:t>
      </w:r>
      <w:r w:rsidRPr="00232ECA">
        <w:t>geospatial coordinate</w:t>
      </w:r>
      <w:r>
        <w:t xml:space="preserve"> of the MC UE, with the following clarification:</w:t>
      </w:r>
    </w:p>
    <w:p w14:paraId="5436C702" w14:textId="101C052F" w:rsidR="002A7DC7" w:rsidRDefault="002A7DC7" w:rsidP="002A7DC7">
      <w:pPr>
        <w:pStyle w:val="B3"/>
      </w:pPr>
      <w:r>
        <w:t>i)</w:t>
      </w:r>
      <w:r>
        <w:tab/>
        <w:t>shall include the geographicalCoordinates</w:t>
      </w:r>
      <w:r w:rsidR="000013A3">
        <w:t xml:space="preserve"> </w:t>
      </w:r>
      <w:r>
        <w:t xml:space="preserve">attribute </w:t>
      </w:r>
      <w:r w:rsidRPr="0034092D">
        <w:t xml:space="preserve">coded as </w:t>
      </w:r>
      <w:r>
        <w:t xml:space="preserve">defined </w:t>
      </w:r>
      <w:r w:rsidRPr="0034092D">
        <w:t>in 3GPP TS 2</w:t>
      </w:r>
      <w:r>
        <w:t>9.572</w:t>
      </w:r>
      <w:r w:rsidRPr="0034092D">
        <w:t> [</w:t>
      </w:r>
      <w:r>
        <w:t>1</w:t>
      </w:r>
      <w:r w:rsidR="009111A3">
        <w:t>6</w:t>
      </w:r>
      <w:r w:rsidRPr="0034092D">
        <w:t>]</w:t>
      </w:r>
      <w:r>
        <w:t>;</w:t>
      </w:r>
    </w:p>
    <w:p w14:paraId="547D8C17" w14:textId="669C1B8B" w:rsidR="002A7DC7" w:rsidRDefault="002A7DC7" w:rsidP="002A7DC7">
      <w:pPr>
        <w:pStyle w:val="B3"/>
      </w:pPr>
      <w:r>
        <w:t xml:space="preserve">ii) may include </w:t>
      </w:r>
      <w:r w:rsidRPr="00105ECA">
        <w:t>altitude</w:t>
      </w:r>
      <w:r>
        <w:t xml:space="preserve"> attribute coded as defined in 3GPP TS 29.572 </w:t>
      </w:r>
      <w:r w:rsidRPr="0034092D">
        <w:t>[</w:t>
      </w:r>
      <w:r>
        <w:t>1</w:t>
      </w:r>
      <w:r w:rsidR="009111A3">
        <w:t>6</w:t>
      </w:r>
      <w:r w:rsidRPr="0034092D">
        <w:t>]</w:t>
      </w:r>
      <w:r>
        <w:t>;</w:t>
      </w:r>
    </w:p>
    <w:p w14:paraId="6F742B90" w14:textId="4974FDCE" w:rsidR="002A7DC7" w:rsidRDefault="002A7DC7" w:rsidP="002A7DC7">
      <w:pPr>
        <w:pStyle w:val="B3"/>
      </w:pPr>
      <w:r>
        <w:t>iii)</w:t>
      </w:r>
      <w:r>
        <w:tab/>
        <w:t xml:space="preserve">may include the </w:t>
      </w:r>
      <w:r w:rsidRPr="008458B3">
        <w:t>horizontalaccuracy</w:t>
      </w:r>
      <w:r>
        <w:t xml:space="preserve"> attribute </w:t>
      </w:r>
      <w:r w:rsidRPr="00FF178F">
        <w:t xml:space="preserve">coded as </w:t>
      </w:r>
      <w:r>
        <w:t>defined</w:t>
      </w:r>
      <w:r w:rsidRPr="00FF178F">
        <w:t xml:space="preserve"> in </w:t>
      </w:r>
      <w:r>
        <w:t>3GPP TS 29.572 </w:t>
      </w:r>
      <w:r w:rsidRPr="0034092D">
        <w:t>[</w:t>
      </w:r>
      <w:r>
        <w:t>1</w:t>
      </w:r>
      <w:r w:rsidR="009111A3">
        <w:t>6</w:t>
      </w:r>
      <w:r w:rsidRPr="0034092D">
        <w:t>]</w:t>
      </w:r>
      <w:r>
        <w:t>;</w:t>
      </w:r>
    </w:p>
    <w:p w14:paraId="56B83204" w14:textId="3CE9CCCA" w:rsidR="002A7DC7" w:rsidRDefault="002A7DC7" w:rsidP="002A7DC7">
      <w:pPr>
        <w:pStyle w:val="B3"/>
      </w:pPr>
      <w:r>
        <w:t>iv)</w:t>
      </w:r>
      <w:r>
        <w:tab/>
        <w:t>may include the vertical</w:t>
      </w:r>
      <w:r w:rsidRPr="008458B3">
        <w:t>accuracy</w:t>
      </w:r>
      <w:r>
        <w:t xml:space="preserve"> attribute </w:t>
      </w:r>
      <w:r w:rsidRPr="00FF178F">
        <w:t xml:space="preserve">coded as </w:t>
      </w:r>
      <w:r>
        <w:t xml:space="preserve">defined </w:t>
      </w:r>
      <w:r w:rsidRPr="00FF178F">
        <w:t xml:space="preserve">in </w:t>
      </w:r>
      <w:r>
        <w:t>3GPP TS 29.572 </w:t>
      </w:r>
      <w:r w:rsidRPr="0034092D">
        <w:t>[</w:t>
      </w:r>
      <w:r>
        <w:t>1</w:t>
      </w:r>
      <w:r w:rsidR="009111A3">
        <w:t>6</w:t>
      </w:r>
      <w:r w:rsidRPr="0034092D">
        <w:t>]</w:t>
      </w:r>
      <w:r>
        <w:t>; and</w:t>
      </w:r>
    </w:p>
    <w:p w14:paraId="7363A349" w14:textId="2152358F" w:rsidR="002A7DC7" w:rsidRDefault="002A7DC7" w:rsidP="002A7DC7">
      <w:pPr>
        <w:pStyle w:val="B3"/>
      </w:pPr>
      <w:r>
        <w:lastRenderedPageBreak/>
        <w:t>v)</w:t>
      </w:r>
      <w:r>
        <w:tab/>
        <w:t>may include the bearingAndSpeed attribute coded as defined in</w:t>
      </w:r>
      <w:r w:rsidRPr="0034092D">
        <w:t>3GPP TS 2</w:t>
      </w:r>
      <w:r>
        <w:t>9.572</w:t>
      </w:r>
      <w:r w:rsidRPr="0034092D">
        <w:t> [</w:t>
      </w:r>
      <w:r>
        <w:t>1</w:t>
      </w:r>
      <w:r w:rsidR="009111A3">
        <w:t>6</w:t>
      </w:r>
      <w:r w:rsidRPr="0034092D">
        <w:t>].</w:t>
      </w:r>
    </w:p>
    <w:p w14:paraId="507C0D92" w14:textId="77777777" w:rsidR="002A7DC7" w:rsidRDefault="002A7DC7" w:rsidP="002A7DC7">
      <w:pPr>
        <w:pStyle w:val="B2"/>
      </w:pPr>
      <w:r>
        <w:t>b)</w:t>
      </w:r>
      <w:r>
        <w:tab/>
        <w:t>ecgi attribute containing the current served EUTRAN cell;</w:t>
      </w:r>
    </w:p>
    <w:p w14:paraId="4221832A" w14:textId="77777777" w:rsidR="002A7DC7" w:rsidRDefault="002A7DC7" w:rsidP="002A7DC7">
      <w:pPr>
        <w:pStyle w:val="B2"/>
      </w:pPr>
      <w:r>
        <w:t>c)</w:t>
      </w:r>
      <w:r>
        <w:tab/>
        <w:t xml:space="preserve">neighbouringEcgi attribute containing an array of </w:t>
      </w:r>
      <w:r w:rsidRPr="00270899">
        <w:t xml:space="preserve">ECGI of any neighbouring cell the </w:t>
      </w:r>
      <w:r>
        <w:t xml:space="preserve">MC UE </w:t>
      </w:r>
      <w:r w:rsidRPr="00270899">
        <w:t>can detect</w:t>
      </w:r>
      <w:r>
        <w:t>;</w:t>
      </w:r>
    </w:p>
    <w:p w14:paraId="1AB1B608" w14:textId="77777777" w:rsidR="002A7DC7" w:rsidRDefault="002A7DC7" w:rsidP="002A7DC7">
      <w:pPr>
        <w:pStyle w:val="B2"/>
      </w:pPr>
      <w:r>
        <w:t>d)</w:t>
      </w:r>
      <w:r>
        <w:tab/>
        <w:t xml:space="preserve">mbmsSaiId attribute containing </w:t>
      </w:r>
      <w:r w:rsidRPr="00017681">
        <w:t>the MBMS Service Area Id the LMC is located in</w:t>
      </w:r>
      <w:r>
        <w:t>;</w:t>
      </w:r>
    </w:p>
    <w:p w14:paraId="2EA1073B" w14:textId="77777777" w:rsidR="002A7DC7" w:rsidRDefault="002A7DC7" w:rsidP="002A7DC7">
      <w:pPr>
        <w:pStyle w:val="B2"/>
      </w:pPr>
      <w:r>
        <w:t>e)</w:t>
      </w:r>
      <w:r>
        <w:tab/>
        <w:t xml:space="preserve">mbsfnArea attribute containing </w:t>
      </w:r>
      <w:r w:rsidRPr="006A277D">
        <w:t>the MBSFN Area the LMC is located in</w:t>
      </w:r>
      <w:r>
        <w:t>;</w:t>
      </w:r>
    </w:p>
    <w:p w14:paraId="729F305B" w14:textId="77777777" w:rsidR="002A7DC7" w:rsidRDefault="002A7DC7" w:rsidP="002A7DC7">
      <w:pPr>
        <w:pStyle w:val="B2"/>
      </w:pPr>
      <w:r>
        <w:t>f)</w:t>
      </w:r>
      <w:r>
        <w:tab/>
        <w:t>ncgi attribute containing the current served NR cell;</w:t>
      </w:r>
    </w:p>
    <w:p w14:paraId="600F0FAA" w14:textId="77777777" w:rsidR="002A7DC7" w:rsidRDefault="002A7DC7" w:rsidP="002A7DC7">
      <w:pPr>
        <w:pStyle w:val="B2"/>
      </w:pPr>
      <w:r>
        <w:t>g)</w:t>
      </w:r>
      <w:r>
        <w:tab/>
        <w:t>neighbouringNcgi attribute containing an array of N</w:t>
      </w:r>
      <w:r w:rsidRPr="00270899">
        <w:t xml:space="preserve">CGI of any neighbouring cell the </w:t>
      </w:r>
      <w:r>
        <w:t xml:space="preserve">MC UE </w:t>
      </w:r>
      <w:r w:rsidRPr="00270899">
        <w:t>can detect</w:t>
      </w:r>
      <w:r>
        <w:t>; and</w:t>
      </w:r>
    </w:p>
    <w:p w14:paraId="3CD8C94B" w14:textId="77777777" w:rsidR="002A7DC7" w:rsidRDefault="002A7DC7" w:rsidP="002A7DC7">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63AF2899" w14:textId="77777777" w:rsidR="002A7DC7" w:rsidRDefault="002A7DC7" w:rsidP="002A7DC7">
      <w:r>
        <w:t>and may include:</w:t>
      </w:r>
    </w:p>
    <w:p w14:paraId="51B55411" w14:textId="77777777" w:rsidR="002A7DC7" w:rsidRDefault="002A7DC7" w:rsidP="002A7DC7">
      <w:pPr>
        <w:pStyle w:val="B1"/>
      </w:pPr>
      <w:r>
        <w:t>1)</w:t>
      </w:r>
      <w:r>
        <w:tab/>
        <w:t xml:space="preserve">a functionalAlias attribute containing the functional alias ID related to the functional alias status change that triggered the location measurement; </w:t>
      </w:r>
    </w:p>
    <w:p w14:paraId="3466EBE4" w14:textId="77777777" w:rsidR="002A7DC7" w:rsidRDefault="002A7DC7" w:rsidP="002A7DC7">
      <w:pPr>
        <w:pStyle w:val="B1"/>
        <w:ind w:left="284" w:firstLine="0"/>
      </w:pPr>
      <w:r>
        <w:t>2)</w:t>
      </w:r>
      <w:r>
        <w:tab/>
        <w:t>an interRatType a</w:t>
      </w:r>
      <w:r w:rsidRPr="009F7960">
        <w:t>ttribute containing the inter-RAT change type</w:t>
      </w:r>
      <w:r>
        <w:t>;</w:t>
      </w:r>
    </w:p>
    <w:p w14:paraId="6B7449E4" w14:textId="77777777" w:rsidR="002A7DC7" w:rsidRDefault="002A7DC7" w:rsidP="002A7DC7">
      <w:pPr>
        <w:pStyle w:val="B1"/>
        <w:ind w:left="284" w:firstLine="0"/>
      </w:pPr>
      <w:r>
        <w:t>3)</w:t>
      </w:r>
      <w:r>
        <w:tab/>
        <w:t>an mcServiceUELabel attribute containing the MC Service UE label;</w:t>
      </w:r>
    </w:p>
    <w:p w14:paraId="67439547" w14:textId="77777777" w:rsidR="002A7DC7" w:rsidRDefault="002A7DC7" w:rsidP="002A7DC7">
      <w:pPr>
        <w:pStyle w:val="B1"/>
        <w:ind w:left="284" w:firstLine="0"/>
      </w:pPr>
      <w:r>
        <w:t>4)</w:t>
      </w:r>
      <w:r>
        <w:tab/>
        <w:t>a locationHistoryData attribute containing multiple historical location reports if the location request indicates that historical location reports shall be included; and</w:t>
      </w:r>
    </w:p>
    <w:p w14:paraId="26C2C2E6" w14:textId="77777777" w:rsidR="002A7DC7" w:rsidRDefault="002A7DC7" w:rsidP="002A7DC7">
      <w:pPr>
        <w:pStyle w:val="B1"/>
        <w:ind w:left="284" w:firstLine="0"/>
      </w:pPr>
      <w:r>
        <w:t>5)</w:t>
      </w:r>
      <w:r>
        <w:tab/>
        <w:t>a locationHistoryStatus attribute containing a location history status summary</w:t>
      </w:r>
      <w:r w:rsidRPr="009F7960">
        <w:t>.</w:t>
      </w:r>
    </w:p>
    <w:p w14:paraId="18BBBFEF" w14:textId="77777777" w:rsidR="002A7DC7" w:rsidRDefault="002A7DC7" w:rsidP="002A7DC7">
      <w:r>
        <w:t>When the Location report publish is sent the LMC shall set the minimumReportInterval timer to the minimumReportInterval time from the location configuration and start the timer.</w:t>
      </w:r>
    </w:p>
    <w:p w14:paraId="75BEE726" w14:textId="77777777" w:rsidR="002A7DC7" w:rsidRPr="0042527F" w:rsidRDefault="002A7DC7" w:rsidP="002A7DC7">
      <w:r w:rsidRPr="0042527F">
        <w:t>Upon receiving the HTTP POST message from the LMC, the LMS:</w:t>
      </w:r>
    </w:p>
    <w:p w14:paraId="37B686E7" w14:textId="78E20AB2" w:rsidR="002A7DC7" w:rsidRPr="00A36DFC" w:rsidRDefault="002A7DC7" w:rsidP="002A7DC7">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70622D8C" w14:textId="77777777" w:rsidR="002A7DC7" w:rsidRDefault="002A7DC7" w:rsidP="002A7DC7">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p>
    <w:p w14:paraId="017A47B4" w14:textId="77777777" w:rsidR="002A7DC7" w:rsidRDefault="002A7DC7" w:rsidP="002A7DC7">
      <w:pPr>
        <w:pStyle w:val="B2"/>
        <w:rPr>
          <w:lang w:val="en-US"/>
        </w:rPr>
      </w:pPr>
      <w:r>
        <w:rPr>
          <w:lang w:val="en-US"/>
        </w:rPr>
        <w:t>a)</w:t>
      </w:r>
      <w:r>
        <w:rPr>
          <w:lang w:val="en-US"/>
        </w:rPr>
        <w:tab/>
        <w:t>shall store the location information received in the location report;</w:t>
      </w:r>
    </w:p>
    <w:p w14:paraId="4B1D70F9" w14:textId="77777777" w:rsidR="002A7DC7" w:rsidRDefault="002A7DC7" w:rsidP="002A7DC7">
      <w:pPr>
        <w:pStyle w:val="B2"/>
        <w:rPr>
          <w:lang w:val="en-US"/>
        </w:rPr>
      </w:pPr>
      <w:r>
        <w:rPr>
          <w:lang w:val="en-US"/>
        </w:rPr>
        <w:t>b)</w:t>
      </w:r>
      <w:r>
        <w:rPr>
          <w:lang w:val="en-US"/>
        </w:rPr>
        <w:tab/>
      </w:r>
      <w:r>
        <w:t xml:space="preserve">shall use the location information as needed; </w:t>
      </w:r>
      <w:r>
        <w:rPr>
          <w:lang w:val="en-US"/>
        </w:rPr>
        <w:t>and</w:t>
      </w:r>
    </w:p>
    <w:p w14:paraId="4383DD38" w14:textId="77777777" w:rsidR="002A7DC7" w:rsidRDefault="002A7DC7" w:rsidP="002A7DC7">
      <w:pPr>
        <w:pStyle w:val="B2"/>
        <w:rPr>
          <w:lang w:val="en-US"/>
        </w:rPr>
      </w:pPr>
      <w:r>
        <w:rPr>
          <w:lang w:val="en-US"/>
        </w:rPr>
        <w:t>c)</w:t>
      </w:r>
      <w:r>
        <w:rPr>
          <w:lang w:val="en-US"/>
        </w:rPr>
        <w:tab/>
        <w:t>shall send a HTTP 201 Created to the LMC; and</w:t>
      </w:r>
    </w:p>
    <w:p w14:paraId="666ACAA0" w14:textId="34CA8DB4" w:rsidR="006622B6" w:rsidRDefault="002A7DC7" w:rsidP="002B4754">
      <w:pPr>
        <w:pStyle w:val="B1"/>
      </w:pPr>
      <w:r>
        <w:rPr>
          <w:lang w:val="en-US"/>
        </w:rPr>
        <w:t>3)</w:t>
      </w:r>
      <w:r>
        <w:rPr>
          <w:lang w:val="en-US"/>
        </w:rPr>
        <w:tab/>
        <w:t>If the LMC is not service authorized, the LMS shall reject the request with a HTTP 401 (Unauthorized) response.</w:t>
      </w:r>
    </w:p>
    <w:p w14:paraId="56E1B2CA" w14:textId="6FA57A09" w:rsidR="00D26D92" w:rsidRDefault="00D26D92" w:rsidP="00D26D92">
      <w:pPr>
        <w:pStyle w:val="Heading2"/>
      </w:pPr>
      <w:bookmarkStart w:id="158" w:name="_Toc180029773"/>
      <w:bookmarkStart w:id="159" w:name="_Toc207607621"/>
      <w:r>
        <w:t>6.</w:t>
      </w:r>
      <w:r w:rsidR="001E25DD">
        <w:t>3</w:t>
      </w:r>
      <w:r>
        <w:tab/>
        <w:t>LMS_Information service</w:t>
      </w:r>
      <w:bookmarkEnd w:id="158"/>
      <w:bookmarkEnd w:id="159"/>
    </w:p>
    <w:p w14:paraId="2B94CEC5" w14:textId="2E019C78" w:rsidR="00D26D92" w:rsidRDefault="00D26D92" w:rsidP="00D26D92">
      <w:pPr>
        <w:pStyle w:val="Heading3"/>
      </w:pPr>
      <w:bookmarkStart w:id="160" w:name="_Toc180029774"/>
      <w:bookmarkStart w:id="161" w:name="_Toc207607622"/>
      <w:r>
        <w:t>6.</w:t>
      </w:r>
      <w:r w:rsidR="007C3B8D">
        <w:t>3</w:t>
      </w:r>
      <w:r>
        <w:t>.1</w:t>
      </w:r>
      <w:r>
        <w:tab/>
        <w:t>Service description</w:t>
      </w:r>
      <w:bookmarkEnd w:id="160"/>
      <w:bookmarkEnd w:id="161"/>
    </w:p>
    <w:p w14:paraId="06CD17D0" w14:textId="5271291D" w:rsidR="00D26D92" w:rsidRDefault="00D26D92" w:rsidP="00D26D92">
      <w:r>
        <w:t>The LMS_Information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5A4323E3" w:rsidR="00D26D92" w:rsidRDefault="00D26D92" w:rsidP="00D26D92">
      <w:pPr>
        <w:pStyle w:val="B1"/>
      </w:pPr>
      <w:r>
        <w:t>-</w:t>
      </w:r>
      <w:r>
        <w:tab/>
        <w:t>update an existing subscription for location information notification;</w:t>
      </w:r>
    </w:p>
    <w:p w14:paraId="26A494D5" w14:textId="77777777" w:rsidR="006C5A93" w:rsidRDefault="00D26D92" w:rsidP="00D26D92">
      <w:pPr>
        <w:pStyle w:val="B1"/>
      </w:pPr>
      <w:r>
        <w:t>-</w:t>
      </w:r>
      <w:r>
        <w:tab/>
        <w:t>unsubscribe to an existing subscription for location information notifications</w:t>
      </w:r>
      <w:r w:rsidR="006C5A93">
        <w:t>; and</w:t>
      </w:r>
    </w:p>
    <w:p w14:paraId="5B758A3E" w14:textId="4AA08E4C" w:rsidR="00D26D92" w:rsidRDefault="006C5A93" w:rsidP="00D26D92">
      <w:pPr>
        <w:pStyle w:val="B1"/>
      </w:pPr>
      <w:r>
        <w:t>-</w:t>
      </w:r>
      <w:r>
        <w:tab/>
      </w:r>
      <w:r w:rsidR="007521A5">
        <w:t>change another LMC location configuration</w:t>
      </w:r>
      <w:r w:rsidR="00D26D92">
        <w:t>.</w:t>
      </w:r>
    </w:p>
    <w:p w14:paraId="47454264" w14:textId="5CC499F3" w:rsidR="00D26D92" w:rsidRDefault="00D26D92" w:rsidP="00D26D92">
      <w:pPr>
        <w:pStyle w:val="Heading3"/>
      </w:pPr>
      <w:bookmarkStart w:id="162" w:name="_Toc180029775"/>
      <w:bookmarkStart w:id="163" w:name="_Toc207607623"/>
      <w:r>
        <w:lastRenderedPageBreak/>
        <w:t>6.</w:t>
      </w:r>
      <w:r w:rsidR="007C3B8D">
        <w:t>3</w:t>
      </w:r>
      <w:r>
        <w:t>.2</w:t>
      </w:r>
      <w:r>
        <w:tab/>
        <w:t>Service operations</w:t>
      </w:r>
      <w:bookmarkEnd w:id="162"/>
      <w:bookmarkEnd w:id="163"/>
    </w:p>
    <w:p w14:paraId="4710D650" w14:textId="7CDC879B" w:rsidR="00D26D92" w:rsidRPr="00324385" w:rsidRDefault="00D26D92" w:rsidP="00D26D92">
      <w:pPr>
        <w:pStyle w:val="Heading4"/>
      </w:pPr>
      <w:bookmarkStart w:id="164" w:name="_Toc180029776"/>
      <w:bookmarkStart w:id="165" w:name="_Toc207607624"/>
      <w:r>
        <w:t>6.</w:t>
      </w:r>
      <w:r w:rsidR="007C3B8D">
        <w:t>3</w:t>
      </w:r>
      <w:r>
        <w:t>.2.1</w:t>
      </w:r>
      <w:r>
        <w:tab/>
        <w:t>Introduction</w:t>
      </w:r>
      <w:bookmarkEnd w:id="164"/>
      <w:bookmarkEnd w:id="165"/>
    </w:p>
    <w:p w14:paraId="6BFA88B0" w14:textId="258D4BD8" w:rsidR="00D26D92" w:rsidRDefault="00D26D92" w:rsidP="00D26D92">
      <w:r>
        <w:t xml:space="preserve">The service operation defined for </w:t>
      </w:r>
      <w:r>
        <w:rPr>
          <w:noProof/>
        </w:rPr>
        <w:t>LMS_</w:t>
      </w:r>
      <w:r>
        <w:t>Information service is shown in the table 6.</w:t>
      </w:r>
      <w:r w:rsidR="00D04474">
        <w:t>3</w:t>
      </w:r>
      <w:r w:rsidRPr="007E5C37">
        <w:t>.</w:t>
      </w:r>
      <w:r>
        <w:t>2.1-1.</w:t>
      </w:r>
    </w:p>
    <w:p w14:paraId="055AA8AD" w14:textId="6EEBFF7D" w:rsidR="00D26D92" w:rsidRDefault="00D26D92" w:rsidP="00D26D92">
      <w:pPr>
        <w:pStyle w:val="TH"/>
      </w:pPr>
      <w:r>
        <w:t>Table 6.</w:t>
      </w:r>
      <w:r w:rsidR="00671225">
        <w:t>3</w:t>
      </w:r>
      <w:r w:rsidRPr="007E5C37">
        <w:t>.</w:t>
      </w:r>
      <w:r>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DA0494">
        <w:trPr>
          <w:jc w:val="center"/>
        </w:trPr>
        <w:tc>
          <w:tcPr>
            <w:tcW w:w="3492" w:type="dxa"/>
            <w:shd w:val="clear" w:color="auto" w:fill="D9D9D9"/>
          </w:tcPr>
          <w:p w14:paraId="02059525" w14:textId="77777777" w:rsidR="00D26D92" w:rsidRDefault="00D26D92" w:rsidP="00BE6196">
            <w:pPr>
              <w:pStyle w:val="TAH"/>
            </w:pPr>
            <w:r>
              <w:t>Service operation name</w:t>
            </w:r>
          </w:p>
        </w:tc>
        <w:tc>
          <w:tcPr>
            <w:tcW w:w="4254"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DA0494">
        <w:trPr>
          <w:jc w:val="center"/>
        </w:trPr>
        <w:tc>
          <w:tcPr>
            <w:tcW w:w="3492" w:type="dxa"/>
          </w:tcPr>
          <w:p w14:paraId="6C27394B" w14:textId="3C945A75" w:rsidR="00D26D92" w:rsidRPr="00BF35EC" w:rsidRDefault="00D26D92" w:rsidP="00BE6196">
            <w:pPr>
              <w:pStyle w:val="TAL"/>
              <w:rPr>
                <w:highlight w:val="darkCyan"/>
              </w:rPr>
            </w:pPr>
            <w:r>
              <w:t>LocationInfoRequest</w:t>
            </w:r>
          </w:p>
        </w:tc>
        <w:tc>
          <w:tcPr>
            <w:tcW w:w="4254"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DA0494">
        <w:trPr>
          <w:jc w:val="center"/>
        </w:trPr>
        <w:tc>
          <w:tcPr>
            <w:tcW w:w="3492" w:type="dxa"/>
          </w:tcPr>
          <w:p w14:paraId="6F7D828B" w14:textId="3587FB09" w:rsidR="00D26D92" w:rsidRPr="007E09F3" w:rsidRDefault="00D26D92" w:rsidP="00BE6196">
            <w:pPr>
              <w:pStyle w:val="TAL"/>
            </w:pPr>
            <w:r>
              <w:t>LocationInfoSubscribe</w:t>
            </w:r>
          </w:p>
        </w:tc>
        <w:tc>
          <w:tcPr>
            <w:tcW w:w="4254"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DA0494">
        <w:trPr>
          <w:jc w:val="center"/>
        </w:trPr>
        <w:tc>
          <w:tcPr>
            <w:tcW w:w="3492" w:type="dxa"/>
          </w:tcPr>
          <w:p w14:paraId="6373ACD7" w14:textId="3CE711F2" w:rsidR="00D26D92" w:rsidRPr="007E09F3" w:rsidRDefault="00D26D92" w:rsidP="00BE6196">
            <w:pPr>
              <w:pStyle w:val="TAL"/>
            </w:pPr>
            <w:r>
              <w:t>LocationInfoNotify</w:t>
            </w:r>
          </w:p>
        </w:tc>
        <w:tc>
          <w:tcPr>
            <w:tcW w:w="4254"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DA0494">
        <w:trPr>
          <w:jc w:val="center"/>
        </w:trPr>
        <w:tc>
          <w:tcPr>
            <w:tcW w:w="3492" w:type="dxa"/>
          </w:tcPr>
          <w:p w14:paraId="013EFA04" w14:textId="52096451" w:rsidR="00D26D92" w:rsidRPr="007E09F3" w:rsidRDefault="00D26D92" w:rsidP="00BE6196">
            <w:pPr>
              <w:pStyle w:val="TAL"/>
            </w:pPr>
            <w:r>
              <w:t>LocationInfoSubscri</w:t>
            </w:r>
            <w:r w:rsidR="00A04A66">
              <w:t>be</w:t>
            </w:r>
            <w:r w:rsidR="006B5478">
              <w:t>Update</w:t>
            </w:r>
          </w:p>
        </w:tc>
        <w:tc>
          <w:tcPr>
            <w:tcW w:w="4254"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DA0494">
        <w:trPr>
          <w:jc w:val="center"/>
        </w:trPr>
        <w:tc>
          <w:tcPr>
            <w:tcW w:w="3492" w:type="dxa"/>
          </w:tcPr>
          <w:p w14:paraId="326DB6E8" w14:textId="20CF02A1" w:rsidR="00D26D92" w:rsidRPr="007E09F3" w:rsidRDefault="00D26D92" w:rsidP="00BE6196">
            <w:pPr>
              <w:pStyle w:val="TAL"/>
            </w:pPr>
            <w:r>
              <w:t>LocationInfo</w:t>
            </w:r>
            <w:r w:rsidR="00DA6A9E">
              <w:t>SubscribeDelete</w:t>
            </w:r>
          </w:p>
        </w:tc>
        <w:tc>
          <w:tcPr>
            <w:tcW w:w="4254"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r w:rsidR="00DA0494" w14:paraId="51844F35" w14:textId="77777777" w:rsidTr="00DA0494">
        <w:trPr>
          <w:jc w:val="center"/>
        </w:trPr>
        <w:tc>
          <w:tcPr>
            <w:tcW w:w="3492" w:type="dxa"/>
          </w:tcPr>
          <w:p w14:paraId="577E5C1F" w14:textId="4F05B51D" w:rsidR="00DA0494" w:rsidDel="0020675F" w:rsidRDefault="00DA0494" w:rsidP="00DA0494">
            <w:pPr>
              <w:pStyle w:val="TAL"/>
            </w:pPr>
            <w:r>
              <w:t>LocationInfoConfigRequest</w:t>
            </w:r>
          </w:p>
        </w:tc>
        <w:tc>
          <w:tcPr>
            <w:tcW w:w="4254" w:type="dxa"/>
          </w:tcPr>
          <w:p w14:paraId="25A108A0" w14:textId="2901FA45" w:rsidR="00DA0494" w:rsidRDefault="00DA0494" w:rsidP="00DA0494">
            <w:pPr>
              <w:pStyle w:val="TAL"/>
            </w:pPr>
            <w:r>
              <w:t>This services operation is used to change another LMC location configuration.</w:t>
            </w:r>
          </w:p>
        </w:tc>
        <w:tc>
          <w:tcPr>
            <w:tcW w:w="1789" w:type="dxa"/>
          </w:tcPr>
          <w:p w14:paraId="2DD4A32A" w14:textId="4BEAEFA6" w:rsidR="00DA0494" w:rsidRDefault="00DA0494" w:rsidP="00DA0494">
            <w:pPr>
              <w:pStyle w:val="TAL"/>
            </w:pPr>
            <w:r>
              <w:t>LMC, MC service server, IWF, LMS</w:t>
            </w:r>
          </w:p>
        </w:tc>
      </w:tr>
    </w:tbl>
    <w:p w14:paraId="25F0A513" w14:textId="77777777" w:rsidR="00D26D92" w:rsidRPr="003A17C2" w:rsidRDefault="00D26D92" w:rsidP="00D26D92"/>
    <w:p w14:paraId="1BF99522" w14:textId="3DA618E3" w:rsidR="00D26D92" w:rsidRDefault="00D26D92" w:rsidP="00D26D92">
      <w:pPr>
        <w:pStyle w:val="Heading4"/>
      </w:pPr>
      <w:bookmarkStart w:id="166" w:name="_Toc180029777"/>
      <w:bookmarkStart w:id="167" w:name="_Toc207607625"/>
      <w:r>
        <w:t>6.</w:t>
      </w:r>
      <w:r w:rsidR="006C3BCA">
        <w:t>3</w:t>
      </w:r>
      <w:r>
        <w:t>.2.2</w:t>
      </w:r>
      <w:r>
        <w:tab/>
        <w:t>LocationRequest</w:t>
      </w:r>
      <w:bookmarkEnd w:id="166"/>
      <w:bookmarkEnd w:id="167"/>
    </w:p>
    <w:p w14:paraId="50DAFAEA" w14:textId="593AC5F4" w:rsidR="00D26D92" w:rsidRDefault="00D26D92" w:rsidP="00D26D92">
      <w:pPr>
        <w:pStyle w:val="Heading5"/>
      </w:pPr>
      <w:bookmarkStart w:id="168" w:name="_Toc180029778"/>
      <w:bookmarkStart w:id="169" w:name="_Toc207607626"/>
      <w:r>
        <w:t>6.</w:t>
      </w:r>
      <w:r w:rsidR="006C3BCA">
        <w:t>3</w:t>
      </w:r>
      <w:r>
        <w:t>.2.2.1</w:t>
      </w:r>
      <w:r>
        <w:tab/>
        <w:t>General</w:t>
      </w:r>
      <w:bookmarkEnd w:id="168"/>
      <w:bookmarkEnd w:id="169"/>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473AD0D4" w:rsidR="00D26D92" w:rsidRPr="00C32C9D" w:rsidRDefault="00D26D92" w:rsidP="00D26D92">
      <w:pPr>
        <w:pStyle w:val="Heading5"/>
      </w:pPr>
      <w:bookmarkStart w:id="170" w:name="_Toc180029779"/>
      <w:bookmarkStart w:id="171" w:name="_Toc207607627"/>
      <w:r>
        <w:t>6.</w:t>
      </w:r>
      <w:r w:rsidR="006C3BCA">
        <w:t>3</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r>
        <w:t>Location</w:t>
      </w:r>
      <w:r w:rsidRPr="00C32C9D">
        <w:t>Request operation</w:t>
      </w:r>
      <w:bookmarkEnd w:id="170"/>
      <w:bookmarkEnd w:id="171"/>
    </w:p>
    <w:p w14:paraId="024061F1" w14:textId="6701A5F8"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Information collection resource (i.e., </w:t>
      </w:r>
      <w:r>
        <w:t xml:space="preserve">Client </w:t>
      </w:r>
      <w:r w:rsidR="00D3421F">
        <w:t>l</w:t>
      </w:r>
      <w:r>
        <w:t xml:space="preserve">ocation </w:t>
      </w:r>
      <w:r w:rsidR="00D3421F">
        <w:t>i</w:t>
      </w:r>
      <w:r>
        <w:t>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45490DE2" w:rsidR="00D26D92" w:rsidRPr="00587D2A" w:rsidRDefault="00D26D92" w:rsidP="00D26D92">
      <w:r>
        <w:rPr>
          <w:lang w:eastAsia="zh-CN"/>
        </w:rPr>
        <w:t>The request URI shall be set according to clause 7.</w:t>
      </w:r>
      <w:r w:rsidR="00787962">
        <w:rPr>
          <w:lang w:eastAsia="zh-CN"/>
        </w:rPr>
        <w:t>2</w:t>
      </w:r>
      <w:r>
        <w:rPr>
          <w:lang w:eastAsia="zh-CN"/>
        </w:rPr>
        <w:t>.1.</w:t>
      </w:r>
    </w:p>
    <w:p w14:paraId="636C7193" w14:textId="1EA67B6F"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524DED31" w14:textId="0F360FCB" w:rsidR="00D26D92" w:rsidRDefault="00D26D92" w:rsidP="00D26D92">
      <w:pPr>
        <w:pStyle w:val="NO"/>
        <w:rPr>
          <w:lang w:eastAsia="zh-CN"/>
        </w:rPr>
      </w:pPr>
      <w:r>
        <w:rPr>
          <w:lang w:eastAsia="zh-CN"/>
        </w:rPr>
        <w:t>NOTE:</w:t>
      </w:r>
      <w:r>
        <w:rPr>
          <w:lang w:eastAsia="zh-CN"/>
        </w:rPr>
        <w:tab/>
        <w:t>The LocationRequest is relevant for all valid MC service IDs, hence the request includes all access tokens.</w:t>
      </w:r>
    </w:p>
    <w:p w14:paraId="2EB2DC14" w14:textId="280894C5" w:rsidR="00006086" w:rsidRDefault="00006086" w:rsidP="00006086">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3D3F2B">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2915402" w14:textId="5F2818B9" w:rsidR="00D26D92" w:rsidRDefault="00D26D92" w:rsidP="00D26D92">
      <w:pPr>
        <w:rPr>
          <w:lang w:eastAsia="zh-CN"/>
        </w:rPr>
      </w:pPr>
      <w:r>
        <w:rPr>
          <w:lang w:eastAsia="zh-CN"/>
        </w:rPr>
        <w:t>Other HTTP headers shall be set according to clause 7.</w:t>
      </w:r>
      <w:r w:rsidR="004B77DF">
        <w:rPr>
          <w:lang w:eastAsia="zh-CN"/>
        </w:rPr>
        <w:t>2</w:t>
      </w:r>
      <w:r>
        <w:rPr>
          <w:lang w:eastAsia="zh-CN"/>
        </w:rPr>
        <w:t>.2.2.</w:t>
      </w:r>
    </w:p>
    <w:p w14:paraId="6C509715" w14:textId="20495C6F"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921927">
        <w:t>2</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47FAFCA4" w:rsidR="00D26D92" w:rsidRDefault="00D26D92" w:rsidP="00D26D92">
      <w:pPr>
        <w:pStyle w:val="B1"/>
        <w:ind w:left="284" w:firstLine="0"/>
      </w:pPr>
      <w:r>
        <w:t>2</w:t>
      </w:r>
      <w:r w:rsidR="004B21EE">
        <w:t>)</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lastRenderedPageBreak/>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may include the requestedLocationHistory attribute including details of what location information history events that shall be included in the location report; and</w:t>
      </w:r>
    </w:p>
    <w:p w14:paraId="0FD82DBD" w14:textId="7806AC88" w:rsidR="006C6947" w:rsidRDefault="0077049B" w:rsidP="0077049B">
      <w:pPr>
        <w:pStyle w:val="B1"/>
      </w:pPr>
      <w:r>
        <w:t>6)</w:t>
      </w:r>
      <w:r>
        <w:tab/>
        <w:t>may include the requestedLocationStatus attribute indicating that the location history status should be included in the location report</w:t>
      </w:r>
      <w:r w:rsidR="006C6947">
        <w:t>.</w:t>
      </w:r>
    </w:p>
    <w:p w14:paraId="1F9705FA" w14:textId="35B2B8CC" w:rsidR="00D26D92" w:rsidRDefault="006C6947" w:rsidP="00D9164D">
      <w:pPr>
        <w:pStyle w:val="EditorsNote"/>
      </w:pPr>
      <w:r>
        <w:t>Editor</w:t>
      </w:r>
      <w:r w:rsidRPr="002E7D6B">
        <w:rPr>
          <w:rFonts w:cs="Arial"/>
          <w:sz w:val="16"/>
          <w:szCs w:val="16"/>
        </w:rPr>
        <w:t>'</w:t>
      </w:r>
      <w:r>
        <w:t>s note: The usage of an LocationFilter attribute according to TS 24.379 is FFS.</w:t>
      </w:r>
    </w:p>
    <w:p w14:paraId="7FCD1272" w14:textId="77777777" w:rsidR="00D26D92" w:rsidRPr="00CB5C2A" w:rsidRDefault="00D26D92" w:rsidP="00D26D92">
      <w:r w:rsidRPr="00CB5C2A">
        <w:t>Upon receiving the HTTP POST message from the LMC, the LMS shall:</w:t>
      </w:r>
    </w:p>
    <w:p w14:paraId="79499C51" w14:textId="396BBF07"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17FEC7D7" w14:textId="2249C1E1" w:rsidR="00D26D92" w:rsidRDefault="00D26D92" w:rsidP="00D26D92">
      <w:pPr>
        <w:pStyle w:val="B1"/>
      </w:pPr>
      <w:r>
        <w:rPr>
          <w:lang w:val="en-US"/>
        </w:rPr>
        <w:t>2)</w:t>
      </w:r>
      <w:r>
        <w:rPr>
          <w:lang w:val="en-US"/>
        </w:rPr>
        <w:tab/>
      </w:r>
      <w:r>
        <w:t>consider the MC service IDs derived from the bearer access tokens as the identities of the sender of the Locationrequest;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29F951B"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AE20A9">
        <w:t>2</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3F88D9A9" w14:textId="77777777" w:rsidR="00407753" w:rsidRDefault="00407753" w:rsidP="00407753">
      <w:pPr>
        <w:pStyle w:val="B1"/>
        <w:rPr>
          <w:lang w:val="en-US"/>
        </w:rPr>
      </w:pPr>
      <w:r>
        <w:rPr>
          <w:lang w:val="en-US"/>
        </w:rPr>
        <w:t>6)</w:t>
      </w:r>
      <w:r>
        <w:rPr>
          <w:lang w:val="en-US"/>
        </w:rPr>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Default="006D3A9C" w:rsidP="00422579">
      <w:pPr>
        <w:pStyle w:val="B2"/>
        <w:rPr>
          <w:lang w:val="en-US"/>
        </w:rPr>
      </w:pPr>
      <w:r>
        <w:rPr>
          <w:lang w:val="en-US"/>
        </w:rPr>
        <w:t>a</w:t>
      </w:r>
      <w:r w:rsidR="00407753">
        <w:rPr>
          <w:lang w:val="en-US"/>
        </w:rPr>
        <w:t>)</w:t>
      </w:r>
      <w:r w:rsidR="00407753">
        <w:rPr>
          <w:lang w:val="en-US"/>
        </w:rPr>
        <w:tab/>
        <w:t>The initiating user's location user configuration data document according to 3GPP TS 24.484 </w:t>
      </w:r>
      <w:r w:rsidR="00407753" w:rsidRPr="008D0C21">
        <w:rPr>
          <w:lang w:val="en-US"/>
        </w:rPr>
        <w:t>[</w:t>
      </w:r>
      <w:r w:rsidR="00407753">
        <w:rPr>
          <w:lang w:val="en-US"/>
        </w:rPr>
        <w:t>1</w:t>
      </w:r>
      <w:r w:rsidR="007C5517">
        <w:rPr>
          <w:lang w:val="en-US"/>
        </w:rPr>
        <w:t>2</w:t>
      </w:r>
      <w:r w:rsidR="00407753">
        <w:rPr>
          <w:lang w:val="en-US"/>
        </w:rPr>
        <w:t>] shall include a &lt;rule&gt; element that includes:</w:t>
      </w:r>
    </w:p>
    <w:p w14:paraId="71F9641B" w14:textId="3A44A557" w:rsidR="00407753" w:rsidRDefault="003937A1" w:rsidP="00422579">
      <w:pPr>
        <w:pStyle w:val="B3"/>
        <w:rPr>
          <w:lang w:val="en-US"/>
        </w:rPr>
      </w:pPr>
      <w:r w:rsidRPr="003937A1">
        <w:rPr>
          <w:lang w:val="en-US"/>
        </w:rPr>
        <w:t>i</w:t>
      </w:r>
      <w:r w:rsidR="00407753">
        <w:rPr>
          <w:lang w:val="en-US"/>
        </w:rPr>
        <w:t>)</w:t>
      </w:r>
      <w:r w:rsidR="00407753">
        <w:rPr>
          <w:lang w:val="en-US"/>
        </w:rPr>
        <w:tab/>
        <w:t>a &lt;condition&gt; element containing an &lt;identity&gt; element that matches the MC service group ID; and</w:t>
      </w:r>
    </w:p>
    <w:p w14:paraId="07826483" w14:textId="489B91B3" w:rsidR="00407753" w:rsidRDefault="003937A1" w:rsidP="00422579">
      <w:pPr>
        <w:pStyle w:val="B3"/>
      </w:pPr>
      <w:r>
        <w:rPr>
          <w:lang w:val="en-US"/>
        </w:rPr>
        <w:t>ii</w:t>
      </w:r>
      <w:r w:rsidR="00407753">
        <w:rPr>
          <w:lang w:val="en-US"/>
        </w:rPr>
        <w:t>)</w:t>
      </w:r>
      <w:r w:rsidR="00407753">
        <w:rPr>
          <w:lang w:val="en-US"/>
        </w:rPr>
        <w:tab/>
        <w:t>an &lt;action&gt; element containing an &lt;</w:t>
      </w:r>
      <w:r w:rsidR="00407753">
        <w:t>allow-request-location-of-groups&gt; element with the value set to "true"; and</w:t>
      </w:r>
    </w:p>
    <w:p w14:paraId="3056AAB7" w14:textId="22561469" w:rsidR="00407753" w:rsidRDefault="006D3A9C" w:rsidP="00422579">
      <w:pPr>
        <w:pStyle w:val="B2"/>
        <w:rPr>
          <w:lang w:val="en-US"/>
        </w:rPr>
      </w:pPr>
      <w:r>
        <w:rPr>
          <w:lang w:val="en-US"/>
        </w:rPr>
        <w:t>b</w:t>
      </w:r>
      <w:r w:rsidR="00407753">
        <w:rPr>
          <w:lang w:val="en-US"/>
        </w:rPr>
        <w:t>)</w:t>
      </w:r>
      <w:r w:rsidR="00407753">
        <w:rPr>
          <w:lang w:val="en-US"/>
        </w:rPr>
        <w:tab/>
        <w:t xml:space="preserve">if </w:t>
      </w:r>
      <w:r w:rsidR="00407753" w:rsidRPr="00422579">
        <w:t>the</w:t>
      </w:r>
      <w:r w:rsidR="00407753">
        <w:rPr>
          <w:lang w:val="en-US"/>
        </w:rPr>
        <w:t xml:space="preserve"> item </w:t>
      </w:r>
      <w:r w:rsidR="00FB0CC2">
        <w:rPr>
          <w:lang w:val="en-US"/>
        </w:rPr>
        <w:t>a</w:t>
      </w:r>
      <w:r w:rsidR="00407753">
        <w:rPr>
          <w:lang w:val="en-US"/>
        </w:rPr>
        <w:t>) above is not fulfilled the MC service group shall be ignored in the remaining steps;</w:t>
      </w:r>
    </w:p>
    <w:p w14:paraId="07E00002" w14:textId="77777777" w:rsidR="00407753" w:rsidRDefault="00407753" w:rsidP="00407753">
      <w:pPr>
        <w:pStyle w:val="B1"/>
        <w:rPr>
          <w:lang w:val="en-US"/>
        </w:rPr>
      </w:pPr>
      <w:r>
        <w:rPr>
          <w:lang w:val="en-US"/>
        </w:rPr>
        <w:t>7)</w:t>
      </w:r>
      <w:r>
        <w:rPr>
          <w:lang w:val="en-US"/>
        </w:rPr>
        <w:tab/>
        <w:t>subscribe to group dynamic data to for each MC service group ID that passes the authorization check in step 6) according to the following:</w:t>
      </w:r>
    </w:p>
    <w:p w14:paraId="376CF1D1" w14:textId="22FD95FA" w:rsidR="00407753" w:rsidRDefault="00323AB0" w:rsidP="00407753">
      <w:pPr>
        <w:pStyle w:val="B2"/>
        <w:rPr>
          <w:lang w:val="en-US"/>
        </w:rPr>
      </w:pPr>
      <w:r>
        <w:rPr>
          <w:lang w:val="en-US"/>
        </w:rPr>
        <w:t>a</w:t>
      </w:r>
      <w:r w:rsidR="00407753">
        <w:rPr>
          <w:lang w:val="en-US"/>
        </w:rPr>
        <w:t>)</w:t>
      </w:r>
      <w:r w:rsidR="00407753">
        <w:rPr>
          <w:lang w:val="en-US"/>
        </w:rPr>
        <w:tab/>
        <w:t>if the MC service group is a MCPTT group send a SIP SUBSCRIBE request as specified in 3GPP TS 24.379 [</w:t>
      </w:r>
      <w:r w:rsidR="00173E86">
        <w:rPr>
          <w:lang w:val="en-US"/>
        </w:rPr>
        <w:t>9</w:t>
      </w:r>
      <w:r w:rsidR="00407753">
        <w:rPr>
          <w:lang w:val="en-US"/>
        </w:rPr>
        <w:t>] clause 9.2.2.2.16 where the LMS takes the role of an MCPTT server serving the initiating user;</w:t>
      </w:r>
    </w:p>
    <w:p w14:paraId="6985B564" w14:textId="2BC90307" w:rsidR="00407753" w:rsidRDefault="00323AB0" w:rsidP="00407753">
      <w:pPr>
        <w:pStyle w:val="B2"/>
        <w:rPr>
          <w:lang w:val="en-US"/>
        </w:rPr>
      </w:pPr>
      <w:r>
        <w:rPr>
          <w:lang w:val="en-US"/>
        </w:rPr>
        <w:t>b</w:t>
      </w:r>
      <w:r w:rsidR="00407753">
        <w:rPr>
          <w:lang w:val="en-US"/>
        </w:rPr>
        <w:t>)</w:t>
      </w:r>
      <w:r w:rsidR="00407753">
        <w:rPr>
          <w:lang w:val="en-US"/>
        </w:rPr>
        <w:tab/>
        <w:t>if the MC service group is a MCVideo group send a SIP SUBSCRIBE request as specified in 3GPP TS 24.281 [</w:t>
      </w:r>
      <w:r w:rsidR="00A24D85">
        <w:rPr>
          <w:lang w:val="en-US"/>
        </w:rPr>
        <w:t>7</w:t>
      </w:r>
      <w:r w:rsidR="00407753">
        <w:rPr>
          <w:lang w:val="en-US"/>
        </w:rPr>
        <w:t>] clause 8.2.2.2.16 where the LMS takes the role of an MCVideo server serving the initiating user; and</w:t>
      </w:r>
    </w:p>
    <w:p w14:paraId="7379492E" w14:textId="55641DD0" w:rsidR="007878C2" w:rsidRDefault="00323AB0" w:rsidP="007878C2">
      <w:pPr>
        <w:pStyle w:val="B2"/>
        <w:rPr>
          <w:lang w:val="en-US"/>
        </w:rPr>
      </w:pPr>
      <w:r>
        <w:t>c</w:t>
      </w:r>
      <w:r w:rsidR="00407753" w:rsidRPr="003C52E5">
        <w:t>)</w:t>
      </w:r>
      <w:r w:rsidR="00407753" w:rsidRPr="003C52E5">
        <w:tab/>
        <w:t>if the MC service group is a MCData group send a SIP SUBSCRIBE request as specified in 3GPP TS 24.282 [</w:t>
      </w:r>
      <w:r w:rsidR="00A24D85">
        <w:t>8</w:t>
      </w:r>
      <w:r w:rsidR="00407753" w:rsidRPr="003C52E5">
        <w:t>] clause 8.3.3.8 where the LMS takes the role of an MCData server serving the initiating user</w:t>
      </w:r>
      <w:r w:rsidR="00B13880" w:rsidRPr="003C52E5">
        <w:t>;</w:t>
      </w:r>
    </w:p>
    <w:p w14:paraId="6D0294BF" w14:textId="3F27E169" w:rsidR="00F66135" w:rsidRDefault="003763FC" w:rsidP="00B13880">
      <w:pPr>
        <w:pStyle w:val="B1"/>
        <w:rPr>
          <w:lang w:val="en-US"/>
        </w:rPr>
      </w:pPr>
      <w:r>
        <w:rPr>
          <w:lang w:val="en-US"/>
        </w:rPr>
        <w:lastRenderedPageBreak/>
        <w:t>8</w:t>
      </w:r>
      <w:r w:rsidR="00F66135">
        <w:rPr>
          <w:lang w:val="en-US"/>
        </w:rPr>
        <w:t>)</w:t>
      </w:r>
      <w:r w:rsidR="00F66135">
        <w:rPr>
          <w:lang w:val="en-US"/>
        </w:rPr>
        <w:tab/>
      </w:r>
      <w:r w:rsidR="00F66135" w:rsidRPr="004B2DEE">
        <w:t xml:space="preserve">identify all MC service IDs for which location information is requested, based on the following </w:t>
      </w:r>
      <w:r w:rsidR="00F66135">
        <w:t>content of</w:t>
      </w:r>
      <w:r w:rsidR="00F66135" w:rsidRPr="004B2DEE">
        <w:t xml:space="preserve"> the incoming request</w:t>
      </w:r>
      <w:r w:rsidR="00F66135">
        <w:rPr>
          <w:lang w:val="en-US"/>
        </w:rPr>
        <w:t>:</w:t>
      </w:r>
    </w:p>
    <w:p w14:paraId="64C4BFDC" w14:textId="77777777" w:rsidR="00D34256" w:rsidRDefault="00F66135" w:rsidP="00F66135">
      <w:pPr>
        <w:pStyle w:val="B2"/>
        <w:rPr>
          <w:lang w:val="en-US"/>
        </w:rPr>
      </w:pPr>
      <w:r>
        <w:rPr>
          <w:lang w:val="en-US"/>
        </w:rPr>
        <w:t>a)</w:t>
      </w:r>
      <w:r>
        <w:rPr>
          <w:lang w:val="en-US"/>
        </w:rPr>
        <w:tab/>
        <w:t>the MC service IDs from the array provided in the attribute mcServiceIDs;</w:t>
      </w:r>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0C5B00C1" w14:textId="77FF4040"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00B56806">
        <w:rPr>
          <w:lang w:val="en-US"/>
        </w:rPr>
        <w:t>9</w:t>
      </w:r>
      <w:r>
        <w:rPr>
          <w:lang w:val="en-US"/>
        </w:rPr>
        <w:t>] clause</w:t>
      </w:r>
      <w:bookmarkStart w:id="172" w:name="_Toc20155834"/>
      <w:bookmarkStart w:id="173" w:name="_Toc27500989"/>
      <w:bookmarkStart w:id="174" w:name="_Toc36049115"/>
      <w:bookmarkStart w:id="175" w:name="_Toc45209878"/>
      <w:bookmarkStart w:id="176" w:name="_Toc51860703"/>
      <w:bookmarkStart w:id="177" w:name="_Toc193390798"/>
      <w:r>
        <w:rPr>
          <w:lang w:val="en-US"/>
        </w:rPr>
        <w:t> </w:t>
      </w:r>
      <w:r>
        <w:t>9A</w:t>
      </w:r>
      <w:r w:rsidRPr="0073469F">
        <w:t>.2.1.3</w:t>
      </w:r>
      <w:bookmarkEnd w:id="172"/>
      <w:bookmarkEnd w:id="173"/>
      <w:bookmarkEnd w:id="174"/>
      <w:bookmarkEnd w:id="175"/>
      <w:bookmarkEnd w:id="176"/>
      <w:bookmarkEnd w:id="177"/>
      <w:r>
        <w:t>.</w:t>
      </w:r>
    </w:p>
    <w:p w14:paraId="637383A0" w14:textId="2CF02D39" w:rsidR="00F66135" w:rsidRDefault="00F66135" w:rsidP="005C4C29">
      <w:pPr>
        <w:pStyle w:val="B2"/>
      </w:pPr>
      <w:r>
        <w:rPr>
          <w:lang w:val="en-US"/>
        </w:rPr>
        <w:t>c)</w:t>
      </w:r>
      <w:r>
        <w:rPr>
          <w:lang w:val="en-US"/>
        </w:rPr>
        <w:tab/>
        <w:t xml:space="preserve">the MC service IDs of each MC client that have affiliated to the MC service groups </w:t>
      </w:r>
      <w:r w:rsidR="00B968FB">
        <w:rPr>
          <w:lang w:val="en-US"/>
        </w:rPr>
        <w:t>based on the notifications from the group dynamic data subscriptions;</w:t>
      </w:r>
    </w:p>
    <w:p w14:paraId="618D82B7" w14:textId="1503B9A7" w:rsidR="00F66135" w:rsidRDefault="00FB798C" w:rsidP="00F66135">
      <w:pPr>
        <w:pStyle w:val="B1"/>
      </w:pPr>
      <w:r>
        <w:t>9</w:t>
      </w:r>
      <w:r w:rsidR="00F66135">
        <w:t>)</w:t>
      </w:r>
      <w:r w:rsidR="00F66135">
        <w:tab/>
        <w:t>v</w:t>
      </w:r>
      <w:r w:rsidR="00F66135" w:rsidRPr="00D0503A">
        <w:t xml:space="preserve">erify that the initiating user is authorized to request the location of the MC service IDs </w:t>
      </w:r>
      <w:r w:rsidR="00F66135">
        <w:t>identified</w:t>
      </w:r>
      <w:r w:rsidR="00F66135" w:rsidRPr="00D0503A">
        <w:t xml:space="preserve"> in step 6, </w:t>
      </w:r>
      <w:r w:rsidR="00F66135">
        <w:t xml:space="preserve">according </w:t>
      </w:r>
      <w:r w:rsidR="008D1682">
        <w:t xml:space="preserve">to local policies or </w:t>
      </w:r>
      <w:r w:rsidR="00F66135">
        <w:t>to</w:t>
      </w:r>
      <w:r w:rsidR="00F66135" w:rsidRPr="00D0503A">
        <w:t xml:space="preserve"> the following:</w:t>
      </w:r>
    </w:p>
    <w:p w14:paraId="0CDC8E69" w14:textId="4AF5FC41" w:rsidR="00F66135" w:rsidRDefault="007F41E6" w:rsidP="007F41E6">
      <w:pPr>
        <w:pStyle w:val="B2"/>
        <w:rPr>
          <w:lang w:val="en-US"/>
        </w:rPr>
      </w:pPr>
      <w:r>
        <w:rPr>
          <w:lang w:val="en-US"/>
        </w:rPr>
        <w:t>a</w:t>
      </w:r>
      <w:r w:rsidR="00F66135">
        <w:rPr>
          <w:lang w:val="en-US"/>
        </w:rPr>
        <w:t>)</w:t>
      </w:r>
      <w:r w:rsidR="00F66135">
        <w:rPr>
          <w:lang w:val="en-US"/>
        </w:rPr>
        <w:tab/>
        <w:t>The initiating user's location user configuration data document according to 3GPP TS 24.484 </w:t>
      </w:r>
      <w:r w:rsidR="00F66135" w:rsidRPr="008D0C21">
        <w:rPr>
          <w:lang w:val="en-US"/>
        </w:rPr>
        <w:t>[</w:t>
      </w:r>
      <w:r w:rsidR="001B2C07">
        <w:rPr>
          <w:lang w:val="en-US"/>
        </w:rPr>
        <w:t>1</w:t>
      </w:r>
      <w:r w:rsidR="007C5517">
        <w:rPr>
          <w:lang w:val="en-US"/>
        </w:rPr>
        <w:t>2</w:t>
      </w:r>
      <w:r w:rsidR="00F66135">
        <w:rPr>
          <w:lang w:val="en-US"/>
        </w:rPr>
        <w:t>] shall include a &lt;rule&gt; element that include:</w:t>
      </w:r>
    </w:p>
    <w:p w14:paraId="04500327" w14:textId="72855875" w:rsidR="00F66135" w:rsidRDefault="007C2B1C" w:rsidP="007C2B1C">
      <w:pPr>
        <w:pStyle w:val="B3"/>
        <w:rPr>
          <w:lang w:val="en-US"/>
        </w:rPr>
      </w:pPr>
      <w:r>
        <w:rPr>
          <w:lang w:val="en-US"/>
        </w:rPr>
        <w:t>i</w:t>
      </w:r>
      <w:r w:rsidR="00F66135">
        <w:rPr>
          <w:lang w:val="en-US"/>
        </w:rPr>
        <w:t>)</w:t>
      </w:r>
      <w:r w:rsidR="00F66135">
        <w:rPr>
          <w:lang w:val="en-US"/>
        </w:rPr>
        <w:tab/>
        <w:t>a &lt;condition&gt; element containing an &lt;identity&gt; element that match each of identified MC service ID; and</w:t>
      </w:r>
    </w:p>
    <w:p w14:paraId="0C959AB4" w14:textId="009F7433" w:rsidR="00F66135" w:rsidRDefault="007C2B1C" w:rsidP="007C2B1C">
      <w:pPr>
        <w:pStyle w:val="B3"/>
      </w:pPr>
      <w:r>
        <w:rPr>
          <w:lang w:val="en-US"/>
        </w:rPr>
        <w:t>ii</w:t>
      </w:r>
      <w:r w:rsidR="00F66135">
        <w:rPr>
          <w:lang w:val="en-US"/>
        </w:rPr>
        <w:t>)</w:t>
      </w:r>
      <w:r w:rsidR="00F66135">
        <w:rPr>
          <w:lang w:val="en-US"/>
        </w:rPr>
        <w:tab/>
        <w:t>an &lt;action&gt; element containing an &lt;</w:t>
      </w:r>
      <w:r w:rsidR="00F66135">
        <w:t>allow-request-location-of-users&gt; element with the value set to "true"; and</w:t>
      </w:r>
    </w:p>
    <w:p w14:paraId="625CB352" w14:textId="5B711700" w:rsidR="00F66135" w:rsidRDefault="00035DE7" w:rsidP="00035DE7">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6E33CA58" w14:textId="3A0DC4A9" w:rsidR="00524429" w:rsidRDefault="00C47234" w:rsidP="00524429">
      <w:pPr>
        <w:pStyle w:val="B1"/>
      </w:pPr>
      <w:r w:rsidRPr="00C47234">
        <w:rPr>
          <w:lang w:val="en-US"/>
        </w:rPr>
        <w:t>10</w:t>
      </w:r>
      <w:r w:rsidR="00524429">
        <w:rPr>
          <w:lang w:val="en-US"/>
        </w:rPr>
        <w:t>)</w:t>
      </w:r>
      <w:r w:rsidR="00524429">
        <w:rPr>
          <w:lang w:val="en-US"/>
        </w:rPr>
        <w:tab/>
      </w:r>
      <w:r w:rsidR="00524429" w:rsidRPr="00E13FA6">
        <w:t>If any MC Service IDs identified in the steps above are not owned by the LMS, the LMS shall, in accordance with the procedure in this clause, generate a new HTTP request to the LMS that owns those MC Service IDs</w:t>
      </w:r>
      <w:r w:rsidR="00733965">
        <w:t>;</w:t>
      </w:r>
    </w:p>
    <w:p w14:paraId="68BC0C9A" w14:textId="5D0B6C16" w:rsidR="00BC6606" w:rsidRDefault="00524429" w:rsidP="00524429">
      <w:pPr>
        <w:pStyle w:val="NO"/>
        <w:rPr>
          <w:lang w:val="en-US"/>
        </w:rPr>
      </w:pPr>
      <w:r>
        <w:rPr>
          <w:lang w:val="en-US"/>
        </w:rPr>
        <w:t>NOTE 3:</w:t>
      </w:r>
      <w:r>
        <w:rPr>
          <w:lang w:val="en-US"/>
        </w:rPr>
        <w:tab/>
        <w:t>How the LMS determines the HTTP request URI of the LMS that owns those MC Service IDs is out of scope of this specification.</w:t>
      </w:r>
    </w:p>
    <w:p w14:paraId="19583904" w14:textId="59DB397B" w:rsidR="00F66135" w:rsidRDefault="00C47234" w:rsidP="00F66135">
      <w:pPr>
        <w:pStyle w:val="B1"/>
      </w:pPr>
      <w:r w:rsidRPr="00C47234">
        <w:t>11</w:t>
      </w:r>
      <w:r w:rsidR="00F66135">
        <w:t>)</w:t>
      </w:r>
      <w:r w:rsidR="00F66135">
        <w:tab/>
        <w:t xml:space="preserve">verify that each target user identified from step 7 is authorized to share the location information with the initiating MC user, according </w:t>
      </w:r>
      <w:r w:rsidR="009E1CA1">
        <w:t xml:space="preserve">to local policies or </w:t>
      </w:r>
      <w:r w:rsidR="00F66135">
        <w:t>to the following:</w:t>
      </w:r>
    </w:p>
    <w:p w14:paraId="68901B54" w14:textId="4A3904CA" w:rsidR="00F66135" w:rsidRDefault="00C639B4" w:rsidP="00C639B4">
      <w:pPr>
        <w:pStyle w:val="B2"/>
        <w:rPr>
          <w:lang w:val="en-US"/>
        </w:rPr>
      </w:pPr>
      <w:r>
        <w:rPr>
          <w:lang w:val="en-US"/>
        </w:rPr>
        <w:t>a</w:t>
      </w:r>
      <w:r w:rsidR="00F66135">
        <w:rPr>
          <w:lang w:val="en-US"/>
        </w:rPr>
        <w:t>)</w:t>
      </w:r>
      <w:r w:rsidR="00F66135">
        <w:rPr>
          <w:lang w:val="en-US"/>
        </w:rPr>
        <w:tab/>
        <w:t>Each target user's location user configuration data document according to 3GPP TS 24.484 [</w:t>
      </w:r>
      <w:r w:rsidR="00A538C7">
        <w:rPr>
          <w:lang w:val="en-US"/>
        </w:rPr>
        <w:t>1</w:t>
      </w:r>
      <w:r w:rsidR="007C5517">
        <w:rPr>
          <w:lang w:val="en-US"/>
        </w:rPr>
        <w:t>2</w:t>
      </w:r>
      <w:r w:rsidR="00F66135">
        <w:rPr>
          <w:lang w:val="en-US"/>
        </w:rPr>
        <w:t>] shall include a &lt;rule&gt; element that include:</w:t>
      </w:r>
    </w:p>
    <w:p w14:paraId="7B754D4A" w14:textId="6741DEE0" w:rsidR="00F66135" w:rsidRDefault="00EA4BD3" w:rsidP="00C639B4">
      <w:pPr>
        <w:pStyle w:val="B3"/>
        <w:rPr>
          <w:lang w:val="en-US"/>
        </w:rPr>
      </w:pPr>
      <w:r>
        <w:rPr>
          <w:lang w:val="en-US"/>
        </w:rPr>
        <w:t>i</w:t>
      </w:r>
      <w:r w:rsidR="00F66135">
        <w:rPr>
          <w:lang w:val="en-US"/>
        </w:rPr>
        <w:t>)</w:t>
      </w:r>
      <w:r w:rsidR="00F66135">
        <w:rPr>
          <w:lang w:val="en-US"/>
        </w:rPr>
        <w:tab/>
        <w:t>a &lt;condition&gt; element containing an &lt;identity&gt; element that match the identity of the initiating user MC service ID; and</w:t>
      </w:r>
    </w:p>
    <w:p w14:paraId="5E22FFAD" w14:textId="65101422" w:rsidR="00F66135" w:rsidRDefault="00EA4BD3" w:rsidP="00C639B4">
      <w:pPr>
        <w:pStyle w:val="B3"/>
      </w:pPr>
      <w:r>
        <w:rPr>
          <w:lang w:val="en-US"/>
        </w:rPr>
        <w:t>ii</w:t>
      </w:r>
      <w:r w:rsidR="00F66135">
        <w:rPr>
          <w:lang w:val="en-US"/>
        </w:rPr>
        <w:t>)</w:t>
      </w:r>
      <w:r w:rsidR="00F66135">
        <w:rPr>
          <w:lang w:val="en-US"/>
        </w:rPr>
        <w:tab/>
        <w:t>an &lt;action&gt; element containing an &lt;</w:t>
      </w:r>
      <w:r w:rsidR="00F66135">
        <w:t>allow-to-share-location-information&gt; element with the value set to "true"; and</w:t>
      </w:r>
    </w:p>
    <w:p w14:paraId="0BA66291" w14:textId="45C69202" w:rsidR="00A607C0" w:rsidRDefault="00EE6CAA" w:rsidP="00EE6CAA">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060CECAC" w14:textId="4CB742E3" w:rsidR="00D26D92" w:rsidRDefault="006E4A0F" w:rsidP="00A36B31">
      <w:pPr>
        <w:pStyle w:val="B1"/>
      </w:pPr>
      <w:r w:rsidRPr="00132902">
        <w:rPr>
          <w:lang w:val="en-US"/>
        </w:rPr>
        <w:t>1</w:t>
      </w:r>
      <w:r w:rsidR="00132902" w:rsidRPr="00132902">
        <w:rPr>
          <w:lang w:val="en-US"/>
        </w:rPr>
        <w:t>2</w:t>
      </w:r>
      <w:r w:rsidR="00A36B31">
        <w:rPr>
          <w:lang w:val="en-US"/>
        </w:rPr>
        <w:t>)</w:t>
      </w:r>
      <w:r w:rsidR="00A36B31">
        <w:rPr>
          <w:lang w:val="en-US"/>
        </w:rPr>
        <w:tab/>
        <w:t xml:space="preserve">if the refresh attribute is present and set to true, initiate </w:t>
      </w:r>
      <w:r w:rsidR="00A36B31">
        <w:t>Location</w:t>
      </w:r>
      <w:r w:rsidR="0086553C">
        <w:t>Report</w:t>
      </w:r>
      <w:r w:rsidR="00A36B31">
        <w:t>Request operations (see clause 6.2.2</w:t>
      </w:r>
      <w:r w:rsidR="00E3029E">
        <w:t>.</w:t>
      </w:r>
      <w:r w:rsidR="00EE3081">
        <w:t>7</w:t>
      </w:r>
      <w:r w:rsidR="00A36B31">
        <w:t xml:space="preserve">.2) to each LMC identified in step </w:t>
      </w:r>
      <w:r w:rsidR="00026FFE">
        <w:t>8</w:t>
      </w:r>
      <w:r w:rsidR="00A36B31">
        <w:t>).</w:t>
      </w:r>
    </w:p>
    <w:p w14:paraId="38E03297" w14:textId="30C9D8F1"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D7194D">
        <w:t>3</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12AE3265" w:rsidR="00D26D92" w:rsidRPr="000B0CEE" w:rsidRDefault="00D26D92" w:rsidP="00D26D92">
      <w:pPr>
        <w:pStyle w:val="Heading4"/>
      </w:pPr>
      <w:bookmarkStart w:id="178" w:name="_Toc180029780"/>
      <w:bookmarkStart w:id="179" w:name="_Toc207607628"/>
      <w:r>
        <w:t>6.</w:t>
      </w:r>
      <w:r w:rsidR="00B33558">
        <w:t>3</w:t>
      </w:r>
      <w:r w:rsidRPr="000B0CEE">
        <w:t>.2.3</w:t>
      </w:r>
      <w:r w:rsidRPr="000B0CEE">
        <w:tab/>
      </w:r>
      <w:bookmarkEnd w:id="178"/>
      <w:r>
        <w:t>LocationInfoSubscribe</w:t>
      </w:r>
      <w:bookmarkEnd w:id="179"/>
    </w:p>
    <w:p w14:paraId="64907AED" w14:textId="4302B0A7" w:rsidR="00D26D92" w:rsidRPr="000B0CEE" w:rsidRDefault="00D26D92" w:rsidP="00D26D92">
      <w:pPr>
        <w:pStyle w:val="Heading5"/>
      </w:pPr>
      <w:bookmarkStart w:id="180" w:name="_Toc180029781"/>
      <w:bookmarkStart w:id="181" w:name="_Toc207607629"/>
      <w:r>
        <w:t>6.</w:t>
      </w:r>
      <w:r w:rsidR="00B33558">
        <w:t>3</w:t>
      </w:r>
      <w:r w:rsidRPr="000B0CEE">
        <w:t>.2.3.1</w:t>
      </w:r>
      <w:r w:rsidRPr="000B0CEE">
        <w:tab/>
        <w:t>General</w:t>
      </w:r>
      <w:bookmarkEnd w:id="180"/>
      <w:bookmarkEnd w:id="181"/>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372204B0" w:rsidR="00D26D92" w:rsidRPr="00815B52" w:rsidRDefault="00D26D92" w:rsidP="00D26D92">
      <w:pPr>
        <w:pStyle w:val="Heading5"/>
      </w:pPr>
      <w:bookmarkStart w:id="182" w:name="_Toc180029782"/>
      <w:bookmarkStart w:id="183" w:name="_Toc207607630"/>
      <w:r>
        <w:lastRenderedPageBreak/>
        <w:t>6.</w:t>
      </w:r>
      <w:r w:rsidR="00B33558">
        <w:t>3</w:t>
      </w:r>
      <w:r w:rsidRPr="00815B52">
        <w:t>.2.3.2</w:t>
      </w:r>
      <w:r w:rsidRPr="00815B52">
        <w:tab/>
      </w:r>
      <w:r>
        <w:t>Client</w:t>
      </w:r>
      <w:r w:rsidRPr="00815B52">
        <w:t xml:space="preserve"> </w:t>
      </w:r>
      <w:r>
        <w:t xml:space="preserve">request subscription </w:t>
      </w:r>
      <w:r w:rsidRPr="00815B52">
        <w:t xml:space="preserve">using </w:t>
      </w:r>
      <w:r>
        <w:t>LocationInfoSubscribe</w:t>
      </w:r>
      <w:r w:rsidRPr="00815B52">
        <w:t xml:space="preserve"> operation</w:t>
      </w:r>
      <w:bookmarkEnd w:id="182"/>
      <w:bookmarkEnd w:id="183"/>
    </w:p>
    <w:p w14:paraId="643A1F0B" w14:textId="2DF7A0BE"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rsidR="007E72FF">
        <w:t>POST</w:t>
      </w:r>
      <w:r w:rsidR="007E72FF" w:rsidRPr="00CF116F">
        <w:t xml:space="preserve"> </w:t>
      </w:r>
      <w:r w:rsidRPr="00CF116F">
        <w:t xml:space="preserve">message to the LMS on </w:t>
      </w:r>
      <w:r w:rsidR="00693B73">
        <w:t>LMS_Information collection resource (i.e, Location</w:t>
      </w:r>
      <w:r w:rsidR="006D09B4">
        <w:t xml:space="preserve"> i</w:t>
      </w:r>
      <w:r w:rsidR="00693B73">
        <w:t>nformation</w:t>
      </w:r>
      <w:r w:rsidR="00C82D01">
        <w:t xml:space="preserve"> subscription</w:t>
      </w:r>
      <w:r w:rsidR="00693B73">
        <w:t xml:space="preserve">) to create the resources associated with the subscription in the LMS. </w:t>
      </w:r>
    </w:p>
    <w:p w14:paraId="24C5DF3C" w14:textId="0FDE714B" w:rsidR="00D26D92" w:rsidRPr="00587D2A" w:rsidRDefault="00D26D92" w:rsidP="00D26D92">
      <w:r>
        <w:rPr>
          <w:lang w:eastAsia="zh-CN"/>
        </w:rPr>
        <w:t>The request URI shall be set according to clause 7.</w:t>
      </w:r>
      <w:r w:rsidR="001E36C4">
        <w:rPr>
          <w:lang w:eastAsia="zh-CN"/>
        </w:rPr>
        <w:t>2</w:t>
      </w:r>
      <w:r>
        <w:rPr>
          <w:lang w:eastAsia="zh-CN"/>
        </w:rPr>
        <w:t>.1.</w:t>
      </w:r>
    </w:p>
    <w:p w14:paraId="5611CC66" w14:textId="63ACFCAC"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03DB4976" w14:textId="32268DA9" w:rsidR="00D26D92" w:rsidRDefault="00D26D92" w:rsidP="00D26D92">
      <w:pPr>
        <w:pStyle w:val="NO"/>
        <w:rPr>
          <w:lang w:eastAsia="zh-CN"/>
        </w:rPr>
      </w:pPr>
      <w:r>
        <w:rPr>
          <w:lang w:eastAsia="zh-CN"/>
        </w:rPr>
        <w:t>NOTE</w:t>
      </w:r>
      <w:r w:rsidR="00FA1375">
        <w:rPr>
          <w:lang w:eastAsia="zh-CN"/>
        </w:rPr>
        <w:t xml:space="preserve"> 1</w:t>
      </w:r>
      <w:r>
        <w:rPr>
          <w:lang w:eastAsia="zh-CN"/>
        </w:rPr>
        <w:t>:</w:t>
      </w:r>
      <w:r>
        <w:rPr>
          <w:lang w:eastAsia="zh-CN"/>
        </w:rPr>
        <w:tab/>
        <w:t>The LocationInfoSubscribe operation is relevant for all valid MC service IDs, hence the request includes all access tokens.</w:t>
      </w:r>
    </w:p>
    <w:p w14:paraId="134844F3" w14:textId="0C155574" w:rsidR="00FA1375" w:rsidRDefault="00FA1375" w:rsidP="00FA1375">
      <w:r w:rsidRPr="009D1FF1">
        <w:rPr>
          <w:lang w:eastAsia="zh-CN"/>
        </w:rPr>
        <w:t>If the client is a network entity (e.g. an IWF, an MC service server or another LMS) then the client shall insert an X-3GPP-Asserted-Identity header field as specified in 3GPP TS 24.482 [</w:t>
      </w:r>
      <w:r w:rsidR="00B36B1C">
        <w:rPr>
          <w:lang w:eastAsia="zh-CN"/>
        </w:rPr>
        <w:t>10</w:t>
      </w:r>
      <w:r w:rsidRPr="009D1FF1">
        <w:rPr>
          <w:lang w:eastAsia="zh-CN"/>
        </w:rPr>
        <w:t>] clause A.2.1.3. The identity in the 3GPP-Asserted-Identity header field shall be set to the public service identity of the network entity.</w:t>
      </w:r>
    </w:p>
    <w:p w14:paraId="0E9DF6A2" w14:textId="297BFA70" w:rsidR="00D26D92" w:rsidRDefault="00D26D92" w:rsidP="00D26D92">
      <w:pPr>
        <w:rPr>
          <w:lang w:eastAsia="zh-CN"/>
        </w:rPr>
      </w:pPr>
      <w:r>
        <w:rPr>
          <w:lang w:eastAsia="zh-CN"/>
        </w:rPr>
        <w:t>Other HTTP headers shall be set according to clause 7.</w:t>
      </w:r>
      <w:r w:rsidR="00B3414B">
        <w:rPr>
          <w:lang w:eastAsia="zh-CN"/>
        </w:rPr>
        <w:t>2</w:t>
      </w:r>
      <w:r>
        <w:rPr>
          <w:lang w:eastAsia="zh-CN"/>
        </w:rPr>
        <w:t>.2.2.</w:t>
      </w:r>
    </w:p>
    <w:p w14:paraId="5D0B5242" w14:textId="238D1F96" w:rsidR="00D26D92" w:rsidRDefault="00D26D92" w:rsidP="00D26D92">
      <w:r w:rsidRPr="00587D2A">
        <w:rPr>
          <w:lang w:eastAsia="zh-CN"/>
        </w:rPr>
        <w:t xml:space="preserve">The body of the HTTP </w:t>
      </w:r>
      <w:r w:rsidR="00E40747">
        <w:rPr>
          <w:lang w:eastAsia="zh-CN"/>
        </w:rPr>
        <w:t xml:space="preserve">POST </w:t>
      </w:r>
      <w:r w:rsidRPr="00587D2A">
        <w:rPr>
          <w:lang w:eastAsia="zh-CN"/>
        </w:rPr>
        <w:t xml:space="preserve">message shall include the </w:t>
      </w:r>
      <w:r w:rsidR="00F30EA8">
        <w:t xml:space="preserve">LocationSubscriptionRequest </w:t>
      </w:r>
      <w:r w:rsidRPr="00587D2A">
        <w:t>as specified in clause 7.</w:t>
      </w:r>
      <w:r w:rsidR="00B3414B">
        <w:t>2</w:t>
      </w:r>
      <w:r>
        <w:t>.6.2</w:t>
      </w:r>
      <w:r w:rsidRPr="00587D2A">
        <w:t>.</w:t>
      </w:r>
      <w:r w:rsidR="00C7234D">
        <w:t>5.</w:t>
      </w:r>
    </w:p>
    <w:p w14:paraId="0BA13A36" w14:textId="77777777" w:rsidR="00BA1282" w:rsidRDefault="00BA1282" w:rsidP="00BA1282">
      <w:r>
        <w:t>The LocationSubscriptionRequest data object shall include:</w:t>
      </w:r>
    </w:p>
    <w:p w14:paraId="1B60C115" w14:textId="77777777" w:rsidR="00F14386" w:rsidRDefault="00F14386" w:rsidP="00F14386">
      <w:pPr>
        <w:pStyle w:val="B1"/>
        <w:ind w:left="284" w:firstLine="0"/>
      </w:pPr>
      <w:r>
        <w:t>1)</w:t>
      </w:r>
      <w:r>
        <w:tab/>
        <w:t>a mclocClientId attribute identifying the instance of the LMC;</w:t>
      </w:r>
    </w:p>
    <w:p w14:paraId="69DC0D08" w14:textId="77777777" w:rsidR="00F14386" w:rsidRDefault="00F14386" w:rsidP="00F14386">
      <w:pPr>
        <w:pStyle w:val="B1"/>
        <w:ind w:left="284" w:firstLine="0"/>
      </w:pPr>
      <w:r>
        <w:t>2)</w:t>
      </w:r>
      <w:r>
        <w:tab/>
        <w:t>a locationNotificationUri attribute specifying the URI of the LMC to which location notifications shall be sent to;</w:t>
      </w:r>
    </w:p>
    <w:p w14:paraId="39ECD3E8" w14:textId="77777777" w:rsidR="00F14386" w:rsidRDefault="00F14386" w:rsidP="00F14386">
      <w:pPr>
        <w:pStyle w:val="B1"/>
        <w:ind w:left="284" w:firstLine="0"/>
      </w:pPr>
      <w:r>
        <w:t>3)</w:t>
      </w:r>
      <w:r>
        <w:tab/>
        <w:t>at least one of the following:</w:t>
      </w:r>
    </w:p>
    <w:p w14:paraId="4D8A499E" w14:textId="77777777" w:rsidR="00F14386" w:rsidRDefault="00F14386" w:rsidP="00F14386">
      <w:pPr>
        <w:pStyle w:val="B2"/>
      </w:pPr>
      <w:r>
        <w:t>a)</w:t>
      </w:r>
      <w:r>
        <w:tab/>
        <w:t>an array of MC service IDs of MC users for which location information are requested;</w:t>
      </w:r>
    </w:p>
    <w:p w14:paraId="4D37002C" w14:textId="77777777" w:rsidR="00F14386" w:rsidRDefault="00F14386" w:rsidP="00F14386">
      <w:pPr>
        <w:pStyle w:val="B2"/>
      </w:pPr>
      <w:r>
        <w:t>b)</w:t>
      </w:r>
      <w:r>
        <w:tab/>
        <w:t>an array of activated functional alias IDs used to determine MC service IDs of MC users for which location information are requested; or</w:t>
      </w:r>
    </w:p>
    <w:p w14:paraId="520E86A7" w14:textId="77777777" w:rsidR="00F14386" w:rsidRDefault="00F14386" w:rsidP="00F14386">
      <w:pPr>
        <w:pStyle w:val="B2"/>
      </w:pPr>
      <w:r>
        <w:t>c)</w:t>
      </w:r>
      <w:r>
        <w:tab/>
        <w:t>an array of MC service group IDs used to determine the MC service groups' affiliated MC service IDs of MC users for which location information are requested; and</w:t>
      </w:r>
    </w:p>
    <w:p w14:paraId="12509960" w14:textId="77777777" w:rsidR="00F14386" w:rsidRDefault="00F14386" w:rsidP="00F14386">
      <w:pPr>
        <w:pStyle w:val="B1"/>
        <w:ind w:left="284" w:firstLine="0"/>
      </w:pPr>
      <w:r>
        <w:t>4)</w:t>
      </w:r>
      <w:r>
        <w:tab/>
        <w:t>an expTime attribute containing the time and date for the subscription expiry;</w:t>
      </w:r>
    </w:p>
    <w:p w14:paraId="3918B026" w14:textId="77777777" w:rsidR="00F14386" w:rsidRDefault="00F14386" w:rsidP="00F14386">
      <w:r w:rsidRPr="00CB5C2A">
        <w:t>Upon receiving the HTTP POST message from the LMC, the LMS shall:</w:t>
      </w:r>
    </w:p>
    <w:p w14:paraId="032A6518" w14:textId="78018160" w:rsidR="00F14386" w:rsidRDefault="00F14386" w:rsidP="00F14386">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0C75018B" w14:textId="77777777" w:rsidR="00F14386" w:rsidRDefault="00F14386" w:rsidP="00F14386">
      <w:pPr>
        <w:pStyle w:val="B1"/>
      </w:pPr>
      <w:r>
        <w:rPr>
          <w:lang w:val="en-US"/>
        </w:rPr>
        <w:t>2)</w:t>
      </w:r>
      <w:r>
        <w:rPr>
          <w:lang w:val="en-US"/>
        </w:rPr>
        <w:tab/>
      </w:r>
      <w:r>
        <w:t>consider the MC service IDs derived from the bearer access tokens as the identities of the sender of the LMS_LocationInformation_request;</w:t>
      </w:r>
    </w:p>
    <w:p w14:paraId="7FC8F155" w14:textId="77777777" w:rsidR="00F14386" w:rsidRDefault="00F14386" w:rsidP="00F14386">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5ADF57C8" w14:textId="77777777" w:rsidR="00F14386" w:rsidRDefault="00F14386" w:rsidP="00F14386">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453785C6" w14:textId="77777777" w:rsidR="00F14386" w:rsidRDefault="00F14386" w:rsidP="00F14386">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7E13C8E7" w14:textId="77777777" w:rsidR="00F14386" w:rsidRDefault="00F14386" w:rsidP="00F14386">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580F4D2A" w14:textId="77777777" w:rsidR="00F14386" w:rsidRDefault="00F14386" w:rsidP="00F14386">
      <w:pPr>
        <w:pStyle w:val="B1"/>
        <w:rPr>
          <w:lang w:val="en-US"/>
        </w:rPr>
      </w:pPr>
      <w:r>
        <w:rPr>
          <w:lang w:val="en-US"/>
        </w:rPr>
        <w:t>6)</w:t>
      </w:r>
      <w:r>
        <w:rPr>
          <w:lang w:val="en-US"/>
        </w:rPr>
        <w:tab/>
        <w:t>generate a unique subscription identifier;</w:t>
      </w:r>
    </w:p>
    <w:p w14:paraId="5E1018DA" w14:textId="6CCD2F71" w:rsidR="00F14386" w:rsidRPr="00F846DD" w:rsidRDefault="00F14386" w:rsidP="00F14386">
      <w:pPr>
        <w:pStyle w:val="B1"/>
      </w:pPr>
      <w:r>
        <w:rPr>
          <w:lang w:val="en-US"/>
        </w:rPr>
        <w:t>7</w:t>
      </w:r>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r w:rsidR="003C645C">
        <w:t>2</w:t>
      </w:r>
      <w:r w:rsidRPr="00FA42E7">
        <w:t>.3.</w:t>
      </w:r>
      <w:r>
        <w:t>3.</w:t>
      </w:r>
      <w:r w:rsidRPr="00FA42E7">
        <w:t>3</w:t>
      </w:r>
      <w:r>
        <w:t xml:space="preserve">; and </w:t>
      </w:r>
    </w:p>
    <w:p w14:paraId="2A963FCF" w14:textId="77777777" w:rsidR="00F14386" w:rsidRDefault="00F14386" w:rsidP="00F14386">
      <w:pPr>
        <w:pStyle w:val="B1"/>
        <w:rPr>
          <w:lang w:val="en-US"/>
        </w:rPr>
      </w:pPr>
      <w:r>
        <w:rPr>
          <w:lang w:val="en-US"/>
        </w:rPr>
        <w:lastRenderedPageBreak/>
        <w:t>8</w:t>
      </w:r>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p>
    <w:p w14:paraId="611AAF28" w14:textId="5D29ACCB" w:rsidR="00F14386" w:rsidRDefault="00F14386" w:rsidP="00F14386">
      <w:pPr>
        <w:rPr>
          <w:lang w:val="en-US"/>
        </w:rPr>
      </w:pPr>
      <w:r>
        <w:rPr>
          <w:lang w:val="en-US"/>
        </w:rPr>
        <w:t xml:space="preserve">The LMS shall identify all MC service IDs for which the subscription request applies according to step </w:t>
      </w:r>
      <w:r w:rsidRPr="005F213F">
        <w:rPr>
          <w:lang w:val="en-US"/>
        </w:rPr>
        <w:t>6-</w:t>
      </w:r>
      <w:r w:rsidR="00BD372D" w:rsidRPr="005F213F">
        <w:rPr>
          <w:lang w:val="en-US"/>
        </w:rPr>
        <w:t>1</w:t>
      </w:r>
      <w:r w:rsidR="005F213F" w:rsidRPr="005F213F">
        <w:rPr>
          <w:lang w:val="en-US"/>
        </w:rPr>
        <w:t>1</w:t>
      </w:r>
      <w:r>
        <w:rPr>
          <w:lang w:val="en-US"/>
        </w:rPr>
        <w:t xml:space="preserve"> in the procedure for a one-time location information request as specified in clause 6.</w:t>
      </w:r>
      <w:r w:rsidR="004027B0">
        <w:rPr>
          <w:lang w:val="en-US"/>
        </w:rPr>
        <w:t>3</w:t>
      </w:r>
      <w:r>
        <w:rPr>
          <w:lang w:val="en-US"/>
        </w:rPr>
        <w:t>.2.2.2.</w:t>
      </w:r>
    </w:p>
    <w:p w14:paraId="57BE6BE5" w14:textId="22D6D8BD" w:rsidR="00F14386" w:rsidRDefault="00F14386" w:rsidP="00F14386">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DC2238">
        <w:t>3</w:t>
      </w:r>
      <w:r w:rsidRPr="00FA7234">
        <w:t xml:space="preserve">.2.4. </w:t>
      </w:r>
      <w:r>
        <w:t>Each location information notification message shall contain location information for the MC UEs of the identified MC service IDs.</w:t>
      </w:r>
    </w:p>
    <w:p w14:paraId="3F3E0C47" w14:textId="77777777" w:rsidR="00F14386" w:rsidRDefault="00F14386" w:rsidP="00F14386">
      <w:r>
        <w:t>The identified MC service IDs may change during the subscription time if the MC service IDs are determine based on affiliated group members or activated functional aliases.</w:t>
      </w:r>
    </w:p>
    <w:p w14:paraId="4A69E2B3" w14:textId="77777777" w:rsidR="00F14386" w:rsidRDefault="00F14386" w:rsidP="00F14386">
      <w:r>
        <w:t xml:space="preserve">The notifications shall be sent repeatedly until the subscription expires based on the attribute expTime or until a unsubscribe message is received. </w:t>
      </w:r>
    </w:p>
    <w:p w14:paraId="6A5769AE" w14:textId="1CB06596" w:rsidR="00D26D92" w:rsidRPr="00C3206F" w:rsidRDefault="00D26D92" w:rsidP="00D26D92">
      <w:pPr>
        <w:pStyle w:val="Heading4"/>
      </w:pPr>
      <w:bookmarkStart w:id="184" w:name="_Toc180029783"/>
      <w:bookmarkStart w:id="185" w:name="_Toc207607631"/>
      <w:r>
        <w:t>6.</w:t>
      </w:r>
      <w:r w:rsidR="00CE0F4A">
        <w:t>3</w:t>
      </w:r>
      <w:r w:rsidRPr="00C3206F">
        <w:t>.2.4</w:t>
      </w:r>
      <w:r w:rsidRPr="00C3206F">
        <w:tab/>
      </w:r>
      <w:r>
        <w:t>LocationInfo</w:t>
      </w:r>
      <w:bookmarkEnd w:id="184"/>
      <w:r>
        <w:t>Notify</w:t>
      </w:r>
      <w:bookmarkEnd w:id="185"/>
    </w:p>
    <w:p w14:paraId="367E34D1" w14:textId="73932088" w:rsidR="00D26D92" w:rsidRPr="00C3206F" w:rsidRDefault="00D26D92" w:rsidP="00D26D92">
      <w:pPr>
        <w:pStyle w:val="Heading5"/>
      </w:pPr>
      <w:bookmarkStart w:id="186" w:name="_Toc180029784"/>
      <w:bookmarkStart w:id="187" w:name="_Toc207607632"/>
      <w:r>
        <w:t>6.</w:t>
      </w:r>
      <w:r w:rsidR="00CE0F4A">
        <w:t>3</w:t>
      </w:r>
      <w:r w:rsidRPr="00C3206F">
        <w:t>.2.4.1</w:t>
      </w:r>
      <w:r w:rsidRPr="00C3206F">
        <w:tab/>
        <w:t>General</w:t>
      </w:r>
      <w:bookmarkEnd w:id="186"/>
      <w:bookmarkEnd w:id="187"/>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395D7009" w:rsidR="00D26D92" w:rsidRPr="00A5233D" w:rsidRDefault="00D26D92" w:rsidP="00D26D92">
      <w:pPr>
        <w:pStyle w:val="Heading5"/>
      </w:pPr>
      <w:bookmarkStart w:id="188" w:name="_Toc180029785"/>
      <w:bookmarkStart w:id="189" w:name="_Toc207607633"/>
      <w:r>
        <w:t>6.</w:t>
      </w:r>
      <w:r w:rsidR="00CE0F4A">
        <w:t>3</w:t>
      </w:r>
      <w:r w:rsidRPr="00354307">
        <w:t>.2.4.2</w:t>
      </w:r>
      <w:r w:rsidRPr="00354307">
        <w:tab/>
      </w:r>
      <w:r>
        <w:t xml:space="preserve">LMS Notify clients </w:t>
      </w:r>
      <w:r w:rsidRPr="00354307">
        <w:t xml:space="preserve">using </w:t>
      </w:r>
      <w:r>
        <w:t>LocationInfoNotify</w:t>
      </w:r>
      <w:r w:rsidRPr="00354307">
        <w:t xml:space="preserve"> operation</w:t>
      </w:r>
      <w:bookmarkEnd w:id="188"/>
      <w:bookmarkEnd w:id="189"/>
    </w:p>
    <w:p w14:paraId="03B92739" w14:textId="77777777" w:rsidR="00AD5E72" w:rsidRDefault="00AD5E72" w:rsidP="00AD5E72">
      <w:r>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Default="00AD5E72" w:rsidP="00AD5E72">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w:t>
      </w:r>
      <w:r w:rsidR="00900364">
        <w:rPr>
          <w:lang w:eastAsia="zh-CN"/>
        </w:rPr>
        <w:t>2</w:t>
      </w:r>
      <w:r>
        <w:rPr>
          <w:lang w:eastAsia="zh-CN"/>
        </w:rPr>
        <w:t>.5.2.2</w:t>
      </w:r>
      <w:r>
        <w:t>.</w:t>
      </w:r>
    </w:p>
    <w:p w14:paraId="505ADF8C" w14:textId="0A7E3C97" w:rsidR="00AD5E72" w:rsidRDefault="00AD5E72" w:rsidP="00AD5E72">
      <w:r w:rsidRPr="00A54CDD">
        <w:rPr>
          <w:lang w:eastAsia="zh-CN"/>
        </w:rPr>
        <w:t xml:space="preserve">The body of the HTTP POST message shall include the </w:t>
      </w:r>
      <w:r w:rsidRPr="00310D43">
        <w:t>Location</w:t>
      </w:r>
      <w:r>
        <w:t xml:space="preserve">Notification data type </w:t>
      </w:r>
      <w:r w:rsidRPr="0073469F">
        <w:t xml:space="preserve">set to the </w:t>
      </w:r>
      <w:r>
        <w:t xml:space="preserve">MC UEs location information </w:t>
      </w:r>
      <w:r w:rsidRPr="00A54CDD">
        <w:t>as specified in clause</w:t>
      </w:r>
      <w:r>
        <w:t> 7.</w:t>
      </w:r>
      <w:r w:rsidR="00900364">
        <w:t>2</w:t>
      </w:r>
      <w:r>
        <w:t>.6.2.4, and with the following clarifications:</w:t>
      </w:r>
    </w:p>
    <w:p w14:paraId="493EDDFE" w14:textId="77777777" w:rsidR="00AD5E72" w:rsidRDefault="00AD5E72" w:rsidP="00AD5E72">
      <w:pPr>
        <w:pStyle w:val="B1"/>
      </w:pPr>
      <w:r>
        <w:t>1)</w:t>
      </w:r>
      <w:r>
        <w:tab/>
        <w:t xml:space="preserve">shall include </w:t>
      </w:r>
      <w:r w:rsidRPr="00C0288E">
        <w:t xml:space="preserve">the </w:t>
      </w:r>
      <w:r>
        <w:t>requestingM</w:t>
      </w:r>
      <w:r w:rsidRPr="00C0288E">
        <w:t>cServiceId attribute set to the identity of the user requesting the location information;</w:t>
      </w:r>
    </w:p>
    <w:p w14:paraId="0BD734D7" w14:textId="77777777" w:rsidR="00AD5E72" w:rsidRDefault="00AD5E72" w:rsidP="00AD5E72">
      <w:pPr>
        <w:pStyle w:val="B1"/>
      </w:pPr>
      <w:r>
        <w:t>2)</w:t>
      </w:r>
      <w:r>
        <w:tab/>
        <w:t xml:space="preserve">may include </w:t>
      </w:r>
      <w:r w:rsidRPr="00C0288E">
        <w:t xml:space="preserve">the </w:t>
      </w:r>
      <w:r>
        <w:t>requestingfunctionalAliasId</w:t>
      </w:r>
      <w:r w:rsidRPr="00C0288E">
        <w:t xml:space="preserve"> attribute set to the </w:t>
      </w:r>
      <w:r>
        <w:t xml:space="preserve">activated functional alias </w:t>
      </w:r>
      <w:r w:rsidRPr="00C0288E">
        <w:t>identity of the user requesting the location information;</w:t>
      </w:r>
    </w:p>
    <w:p w14:paraId="5A12CE3B" w14:textId="77777777" w:rsidR="00AD5E72" w:rsidRDefault="00AD5E72" w:rsidP="00AD5E72">
      <w:pPr>
        <w:pStyle w:val="B1"/>
      </w:pPr>
      <w:r>
        <w:t>3)</w:t>
      </w:r>
      <w:r>
        <w:tab/>
        <w:t xml:space="preserve">shall include the </w:t>
      </w:r>
      <w:r w:rsidRPr="002F779B">
        <w:t>mcUserResponseList attribute set to an</w:t>
      </w:r>
      <w:r>
        <w:t xml:space="preserve"> array of MCUserLocation objects for each MC user's MC UE location.</w:t>
      </w:r>
    </w:p>
    <w:p w14:paraId="1E7E9B22" w14:textId="77777777" w:rsidR="00AD5E72" w:rsidRDefault="00AD5E72" w:rsidP="00AD5E72">
      <w:r>
        <w:t xml:space="preserve">When the LMC receives that location notification </w:t>
      </w:r>
      <w:r w:rsidRPr="0073469F">
        <w:t xml:space="preserve">then the </w:t>
      </w:r>
      <w:r>
        <w:t>LMC:</w:t>
      </w:r>
    </w:p>
    <w:p w14:paraId="7A1217D4" w14:textId="77777777" w:rsidR="00AD5E72" w:rsidRDefault="00AD5E72" w:rsidP="00AD5E72">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23290DDD" w14:textId="3470409D" w:rsidR="00AD5E72" w:rsidRPr="0073469F" w:rsidRDefault="00AD5E72" w:rsidP="00AD5E72">
      <w:pPr>
        <w:pStyle w:val="B1"/>
      </w:pPr>
      <w:r>
        <w:rPr>
          <w:lang w:val="en-US"/>
        </w:rPr>
        <w:t>2)</w:t>
      </w:r>
      <w:r>
        <w:rPr>
          <w:lang w:val="en-US"/>
        </w:rPr>
        <w:tab/>
      </w:r>
      <w:r>
        <w:t>may use the location information as desired.</w:t>
      </w:r>
    </w:p>
    <w:p w14:paraId="5A2AA186" w14:textId="43055107" w:rsidR="00D26D92" w:rsidRPr="00C3206F" w:rsidRDefault="00D26D92" w:rsidP="00D26D92">
      <w:pPr>
        <w:pStyle w:val="Heading4"/>
      </w:pPr>
      <w:bookmarkStart w:id="190" w:name="_Toc207607634"/>
      <w:r>
        <w:t>6.</w:t>
      </w:r>
      <w:r w:rsidR="0054603B">
        <w:t>3</w:t>
      </w:r>
      <w:r w:rsidRPr="00C3206F">
        <w:t>.2.</w:t>
      </w:r>
      <w:r>
        <w:t>5</w:t>
      </w:r>
      <w:r w:rsidRPr="00C3206F">
        <w:tab/>
      </w:r>
      <w:r>
        <w:t>LocationInfo</w:t>
      </w:r>
      <w:r w:rsidR="007D7AD7">
        <w:t>SubscribeUpdate</w:t>
      </w:r>
      <w:bookmarkEnd w:id="190"/>
    </w:p>
    <w:p w14:paraId="30837BA1" w14:textId="50D83F00" w:rsidR="00D26D92" w:rsidRPr="00C3206F" w:rsidRDefault="00D26D92" w:rsidP="00D26D92">
      <w:pPr>
        <w:pStyle w:val="Heading5"/>
      </w:pPr>
      <w:bookmarkStart w:id="191" w:name="_Toc207607635"/>
      <w:r>
        <w:t>6.</w:t>
      </w:r>
      <w:r w:rsidR="0054603B">
        <w:t>3</w:t>
      </w:r>
      <w:r w:rsidRPr="00C3206F">
        <w:t>.2.</w:t>
      </w:r>
      <w:r>
        <w:t>5</w:t>
      </w:r>
      <w:r w:rsidRPr="00C3206F">
        <w:t>.1</w:t>
      </w:r>
      <w:r w:rsidRPr="00C3206F">
        <w:tab/>
        <w:t>General</w:t>
      </w:r>
      <w:bookmarkEnd w:id="191"/>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139A0BFB" w:rsidR="00D26D92" w:rsidRPr="00A5233D" w:rsidRDefault="00D26D92" w:rsidP="00D26D92">
      <w:pPr>
        <w:pStyle w:val="Heading5"/>
      </w:pPr>
      <w:bookmarkStart w:id="192" w:name="_Toc207607636"/>
      <w:r>
        <w:t>6.</w:t>
      </w:r>
      <w:r w:rsidR="0054603B">
        <w:t>3</w:t>
      </w:r>
      <w:r w:rsidRPr="00354307">
        <w:t>.2.</w:t>
      </w:r>
      <w:r>
        <w:t>5</w:t>
      </w:r>
      <w:r w:rsidRPr="00354307">
        <w:t>.2</w:t>
      </w:r>
      <w:r w:rsidRPr="00354307">
        <w:tab/>
      </w:r>
      <w:r>
        <w:t xml:space="preserve">Client requests update of subscription </w:t>
      </w:r>
      <w:r w:rsidRPr="00354307">
        <w:t xml:space="preserve">using </w:t>
      </w:r>
      <w:r>
        <w:t>LocationInfo</w:t>
      </w:r>
      <w:r w:rsidR="009514F6">
        <w:t>Subs</w:t>
      </w:r>
      <w:r w:rsidR="006C0398">
        <w:t>c</w:t>
      </w:r>
      <w:r w:rsidR="009514F6">
        <w:t>ribeUpdate</w:t>
      </w:r>
      <w:r w:rsidRPr="00354307">
        <w:t xml:space="preserve"> operation</w:t>
      </w:r>
      <w:bookmarkEnd w:id="192"/>
    </w:p>
    <w:p w14:paraId="24D3D131" w14:textId="60E18FBA" w:rsidR="00981ABB" w:rsidRDefault="00981ABB" w:rsidP="00981ABB">
      <w:pPr>
        <w:rPr>
          <w:lang w:eastAsia="zh-CN"/>
        </w:rPr>
      </w:pPr>
      <w:r w:rsidRPr="008A4DBC">
        <w:t>To update an existing subscription the client shall send an HTTP PUT message to the LMS on the resource URI identifying the individual LMC subscription resource representation as specified in clause </w:t>
      </w:r>
      <w:r w:rsidRPr="008958C7">
        <w:rPr>
          <w:lang w:eastAsia="zh-CN"/>
        </w:rPr>
        <w:t>7.2.3.4.2</w:t>
      </w:r>
      <w:r w:rsidRPr="008958C7">
        <w:rPr>
          <w:lang w:val="en-IN"/>
        </w:rPr>
        <w:t xml:space="preserve">. </w:t>
      </w:r>
      <w:r w:rsidRPr="008958C7">
        <w:t>The</w:t>
      </w:r>
      <w:r w:rsidRPr="008A4DBC">
        <w:t xml:space="preserve"> HTTP PUT message shall replace all properties of the existing resource with the LMS Location information subscribe request.</w:t>
      </w:r>
    </w:p>
    <w:p w14:paraId="6D0D0C34" w14:textId="77777777" w:rsidR="00981ABB" w:rsidRPr="00587D2A" w:rsidRDefault="00981ABB" w:rsidP="00981ABB">
      <w:r>
        <w:rPr>
          <w:lang w:eastAsia="zh-CN"/>
        </w:rPr>
        <w:lastRenderedPageBreak/>
        <w:t xml:space="preserve">The request URI shall be set according to </w:t>
      </w:r>
      <w:r w:rsidRPr="008958C7">
        <w:rPr>
          <w:lang w:eastAsia="zh-CN"/>
        </w:rPr>
        <w:t>clause 7.2.1.</w:t>
      </w:r>
    </w:p>
    <w:p w14:paraId="289A2B11" w14:textId="18FBAA9D" w:rsidR="00981ABB" w:rsidRDefault="00981ABB" w:rsidP="00981ABB">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3D72EE89" w14:textId="77777777" w:rsidR="00981ABB" w:rsidRDefault="00981ABB" w:rsidP="00981ABB">
      <w:pPr>
        <w:pStyle w:val="NO"/>
        <w:rPr>
          <w:lang w:eastAsia="zh-CN"/>
        </w:rPr>
      </w:pPr>
      <w:r>
        <w:rPr>
          <w:lang w:eastAsia="zh-CN"/>
        </w:rPr>
        <w:t>NOTE 1:</w:t>
      </w:r>
      <w:r>
        <w:rPr>
          <w:lang w:eastAsia="zh-CN"/>
        </w:rPr>
        <w:tab/>
        <w:t>The LocationInfoSubscribeUpdate operation is relevant for all valid MC service IDs, hence the request includes all access tokens.</w:t>
      </w:r>
    </w:p>
    <w:p w14:paraId="7D35E2EB" w14:textId="078C3C29" w:rsidR="00981ABB" w:rsidRDefault="00981ABB" w:rsidP="00981ABB">
      <w:r w:rsidRPr="009D1FF1">
        <w:rPr>
          <w:lang w:eastAsia="zh-CN"/>
        </w:rPr>
        <w:t>If the client is a network entity (e.g. an IWF, an MC service server or another LMS) then the client shall insert an X-3GPP-Asserted-Identity header field as specified in 3GPP TS 24.482 [</w:t>
      </w:r>
      <w:r w:rsidR="00B36B1C">
        <w:rPr>
          <w:lang w:eastAsia="zh-CN"/>
        </w:rPr>
        <w:t>10</w:t>
      </w:r>
      <w:r w:rsidRPr="009D1FF1">
        <w:rPr>
          <w:lang w:eastAsia="zh-CN"/>
        </w:rPr>
        <w:t xml:space="preserve">] clause </w:t>
      </w:r>
      <w:r w:rsidRPr="00EB65C8">
        <w:rPr>
          <w:lang w:eastAsia="zh-CN"/>
        </w:rPr>
        <w:t>A.2.1.3.</w:t>
      </w:r>
      <w:r w:rsidRPr="009D1FF1">
        <w:rPr>
          <w:lang w:eastAsia="zh-CN"/>
        </w:rPr>
        <w:t xml:space="preserve"> The identity in the 3GPP-Asserted-Identity header field shall be set to the public service identity of the network entity.</w:t>
      </w:r>
    </w:p>
    <w:p w14:paraId="174F59D1" w14:textId="77777777" w:rsidR="00981ABB" w:rsidRDefault="00981ABB" w:rsidP="00981ABB">
      <w:pPr>
        <w:rPr>
          <w:lang w:eastAsia="zh-CN"/>
        </w:rPr>
      </w:pPr>
      <w:r>
        <w:rPr>
          <w:lang w:eastAsia="zh-CN"/>
        </w:rPr>
        <w:t xml:space="preserve">Other HTTP headers shall be set according to clause </w:t>
      </w:r>
      <w:r w:rsidRPr="00EB65C8">
        <w:rPr>
          <w:lang w:eastAsia="zh-CN"/>
        </w:rPr>
        <w:t>7.2.2.2.</w:t>
      </w:r>
    </w:p>
    <w:p w14:paraId="5A3577EC" w14:textId="77777777" w:rsidR="00981ABB" w:rsidRDefault="00981ABB" w:rsidP="00981ABB">
      <w:r w:rsidRPr="00587D2A">
        <w:rPr>
          <w:lang w:eastAsia="zh-CN"/>
        </w:rPr>
        <w:t xml:space="preserve">The body of the </w:t>
      </w:r>
      <w:r w:rsidRPr="001C3D64">
        <w:rPr>
          <w:lang w:eastAsia="zh-CN"/>
        </w:rPr>
        <w:t>HTTP PUT</w:t>
      </w:r>
      <w:r w:rsidRPr="00587D2A">
        <w:rPr>
          <w:lang w:eastAsia="zh-CN"/>
        </w:rPr>
        <w:t xml:space="preserve"> message shall include the </w:t>
      </w:r>
      <w:r>
        <w:t xml:space="preserve">LocationSubscriptionRequest datatype </w:t>
      </w:r>
      <w:r w:rsidRPr="00587D2A">
        <w:t xml:space="preserve">as specified in clause </w:t>
      </w:r>
      <w:r w:rsidRPr="00653CA1">
        <w:t>7.2.6.2.5.</w:t>
      </w:r>
    </w:p>
    <w:p w14:paraId="50468022" w14:textId="77777777" w:rsidR="00981ABB" w:rsidRDefault="00981ABB" w:rsidP="00981ABB">
      <w:r>
        <w:t>The LocationSubscriptionRequest data object shall include:</w:t>
      </w:r>
    </w:p>
    <w:p w14:paraId="3BAE8BAB" w14:textId="77777777" w:rsidR="00981ABB" w:rsidRDefault="00981ABB" w:rsidP="00981ABB">
      <w:pPr>
        <w:pStyle w:val="B1"/>
        <w:ind w:left="284" w:firstLine="0"/>
      </w:pPr>
      <w:r>
        <w:t>1)</w:t>
      </w:r>
      <w:r>
        <w:tab/>
        <w:t>a mclocClientId attribute identifying the instance of the LMC;</w:t>
      </w:r>
    </w:p>
    <w:p w14:paraId="3230E781" w14:textId="77777777" w:rsidR="00981ABB" w:rsidRDefault="00981ABB" w:rsidP="00981ABB">
      <w:pPr>
        <w:pStyle w:val="B1"/>
        <w:ind w:left="284" w:firstLine="0"/>
      </w:pPr>
      <w:r>
        <w:t>2)</w:t>
      </w:r>
      <w:r>
        <w:tab/>
        <w:t>a locationNotificationUri attribute specifying the URI of the LMC to which location notifications shall be sent to;</w:t>
      </w:r>
    </w:p>
    <w:p w14:paraId="192E052D" w14:textId="77777777" w:rsidR="00981ABB" w:rsidRDefault="00981ABB" w:rsidP="00981ABB">
      <w:pPr>
        <w:pStyle w:val="B1"/>
        <w:ind w:left="284" w:firstLine="0"/>
      </w:pPr>
      <w:r>
        <w:t>3)</w:t>
      </w:r>
      <w:r>
        <w:tab/>
        <w:t>at least one of the following:</w:t>
      </w:r>
    </w:p>
    <w:p w14:paraId="15894380" w14:textId="77777777" w:rsidR="00981ABB" w:rsidRDefault="00981ABB" w:rsidP="00981ABB">
      <w:pPr>
        <w:pStyle w:val="B2"/>
      </w:pPr>
      <w:r>
        <w:t>a)</w:t>
      </w:r>
      <w:r>
        <w:tab/>
        <w:t>an array of MC service IDs of MC users for which location information are requested;</w:t>
      </w:r>
    </w:p>
    <w:p w14:paraId="4DEF4929" w14:textId="77777777" w:rsidR="00981ABB" w:rsidRDefault="00981ABB" w:rsidP="00981ABB">
      <w:pPr>
        <w:pStyle w:val="B2"/>
      </w:pPr>
      <w:r>
        <w:t>b)</w:t>
      </w:r>
      <w:r>
        <w:tab/>
        <w:t>an array of activated functional alias IDs used to determine MC service IDs of MC users for which location information are requested; or</w:t>
      </w:r>
    </w:p>
    <w:p w14:paraId="6FD6848E" w14:textId="77777777" w:rsidR="00981ABB" w:rsidRDefault="00981ABB" w:rsidP="00981ABB">
      <w:pPr>
        <w:pStyle w:val="B2"/>
      </w:pPr>
      <w:r>
        <w:t>c)</w:t>
      </w:r>
      <w:r>
        <w:tab/>
        <w:t>an array of MC service group IDs used to determine the MC service groups' affiliated MC service IDs of MC users for which location information are requested; and</w:t>
      </w:r>
    </w:p>
    <w:p w14:paraId="13A8338D" w14:textId="77777777" w:rsidR="00981ABB" w:rsidRDefault="00981ABB" w:rsidP="00981ABB">
      <w:pPr>
        <w:pStyle w:val="B1"/>
        <w:ind w:left="284" w:firstLine="0"/>
      </w:pPr>
      <w:r>
        <w:t>4)</w:t>
      </w:r>
      <w:r>
        <w:tab/>
        <w:t>an expTime attribute containing the time and date for the subscription expiry;</w:t>
      </w:r>
    </w:p>
    <w:p w14:paraId="36CE545B" w14:textId="77777777" w:rsidR="00981ABB" w:rsidRDefault="00981ABB" w:rsidP="00981ABB">
      <w:r w:rsidRPr="00CB5C2A">
        <w:t xml:space="preserve">Upon receiving the HTTP </w:t>
      </w:r>
      <w:r>
        <w:t>PUT</w:t>
      </w:r>
      <w:r w:rsidRPr="00CB5C2A">
        <w:t xml:space="preserve"> message from the LMC, the LMS shall:</w:t>
      </w:r>
    </w:p>
    <w:p w14:paraId="24870060" w14:textId="1A12829E" w:rsidR="00981ABB" w:rsidRDefault="00981ABB" w:rsidP="00981ABB">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6A262A21" w14:textId="77777777" w:rsidR="00981ABB" w:rsidRDefault="00981ABB" w:rsidP="00981ABB">
      <w:pPr>
        <w:pStyle w:val="B1"/>
      </w:pPr>
      <w:r>
        <w:rPr>
          <w:lang w:val="en-US"/>
        </w:rPr>
        <w:t>2)</w:t>
      </w:r>
      <w:r>
        <w:rPr>
          <w:lang w:val="en-US"/>
        </w:rPr>
        <w:tab/>
      </w:r>
      <w:r>
        <w:t>consider the MC service IDs derived from the bearer access tokens as the identities of the sender of the LMS_LocationInformation_request;</w:t>
      </w:r>
    </w:p>
    <w:p w14:paraId="552B2A39" w14:textId="77777777" w:rsidR="00981ABB" w:rsidRDefault="00981ABB" w:rsidP="00981ABB">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73FFBEAC" w14:textId="77777777" w:rsidR="00981ABB" w:rsidRDefault="00981ABB" w:rsidP="00981ABB">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3542B0E4" w14:textId="77777777" w:rsidR="00981ABB" w:rsidRDefault="00981ABB" w:rsidP="00981ABB">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5A88DD97" w14:textId="77777777" w:rsidR="00981ABB" w:rsidRDefault="00981ABB" w:rsidP="00981ABB">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4FA9BDA0" w14:textId="77777777" w:rsidR="00981ABB" w:rsidRPr="00F846DD" w:rsidRDefault="00981ABB" w:rsidP="00981ABB">
      <w:pPr>
        <w:pStyle w:val="B1"/>
      </w:pPr>
      <w:r>
        <w:rPr>
          <w:lang w:val="en-US"/>
        </w:rPr>
        <w:t>6</w:t>
      </w:r>
      <w:r w:rsidRPr="00CB5C2A">
        <w:rPr>
          <w:lang w:val="en-US"/>
        </w:rPr>
        <w:t>)</w:t>
      </w:r>
      <w:r w:rsidRPr="00CB5C2A">
        <w:rPr>
          <w:lang w:val="en-US"/>
        </w:rPr>
        <w:tab/>
      </w:r>
      <w:r>
        <w:rPr>
          <w:lang w:val="en-US"/>
        </w:rPr>
        <w:t xml:space="preserve">update the complete subscription </w:t>
      </w:r>
      <w:r w:rsidRPr="0013546C">
        <w:t xml:space="preserve">resource with the </w:t>
      </w:r>
      <w:r>
        <w:t>location subscription information</w:t>
      </w:r>
      <w:r w:rsidRPr="0013546C">
        <w:t xml:space="preserve"> as specified in </w:t>
      </w:r>
      <w:r w:rsidRPr="00FA42E7">
        <w:t>clause </w:t>
      </w:r>
      <w:r w:rsidRPr="008303D5">
        <w:t>7.2.3.3.3;</w:t>
      </w:r>
      <w:r>
        <w:t xml:space="preserve"> and </w:t>
      </w:r>
    </w:p>
    <w:p w14:paraId="3DDC7FD0" w14:textId="77777777" w:rsidR="00981ABB" w:rsidRDefault="00981ABB" w:rsidP="00981ABB">
      <w:pPr>
        <w:pStyle w:val="B1"/>
        <w:rPr>
          <w:lang w:val="en-US"/>
        </w:rPr>
      </w:pPr>
      <w:r>
        <w:rPr>
          <w:lang w:val="en-US"/>
        </w:rPr>
        <w:t>8</w:t>
      </w:r>
      <w:r w:rsidRPr="00CB5C2A">
        <w:rPr>
          <w:lang w:val="en-US"/>
        </w:rPr>
        <w:t>)</w:t>
      </w:r>
      <w:r w:rsidRPr="00CB5C2A">
        <w:rPr>
          <w:lang w:val="en-US"/>
        </w:rPr>
        <w:tab/>
        <w:t>send a HTTP 20</w:t>
      </w:r>
      <w:r>
        <w:rPr>
          <w:lang w:val="en-US"/>
        </w:rPr>
        <w:t>4 No Content</w:t>
      </w:r>
      <w:r w:rsidRPr="00CB5C2A">
        <w:rPr>
          <w:lang w:val="en-US"/>
        </w:rPr>
        <w:t xml:space="preserve"> </w:t>
      </w:r>
      <w:r>
        <w:rPr>
          <w:lang w:val="en-US"/>
        </w:rPr>
        <w:t xml:space="preserve">response message </w:t>
      </w:r>
      <w:r w:rsidRPr="00CB5C2A">
        <w:rPr>
          <w:lang w:val="en-US"/>
        </w:rPr>
        <w:t>to the LMC</w:t>
      </w:r>
      <w:r>
        <w:rPr>
          <w:lang w:val="en-US"/>
        </w:rPr>
        <w:t>.</w:t>
      </w:r>
    </w:p>
    <w:p w14:paraId="4F201C7D" w14:textId="1A423225" w:rsidR="00981ABB" w:rsidRDefault="00981ABB" w:rsidP="00981ABB">
      <w:pPr>
        <w:rPr>
          <w:lang w:val="en-US"/>
        </w:rPr>
      </w:pPr>
      <w:r>
        <w:rPr>
          <w:lang w:val="en-US"/>
        </w:rPr>
        <w:t>The LMS shall identify all MC service IDs for which the subscription request applies according to step 6-</w:t>
      </w:r>
      <w:r w:rsidR="00263856">
        <w:rPr>
          <w:lang w:val="en-US"/>
        </w:rPr>
        <w:t>11</w:t>
      </w:r>
      <w:r>
        <w:rPr>
          <w:lang w:val="en-US"/>
        </w:rPr>
        <w:t xml:space="preserve"> in the procedure for a one-time location information request as specified in clause </w:t>
      </w:r>
      <w:r w:rsidRPr="00667D8D">
        <w:rPr>
          <w:lang w:val="en-US"/>
        </w:rPr>
        <w:t>6.3.2.2.2.</w:t>
      </w:r>
    </w:p>
    <w:p w14:paraId="1DF1BDA8" w14:textId="048D01BF" w:rsidR="00981ABB" w:rsidRDefault="00981ABB" w:rsidP="00981ABB">
      <w:r w:rsidRPr="00FA7234">
        <w:lastRenderedPageBreak/>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533125">
        <w:t>3</w:t>
      </w:r>
      <w:r w:rsidRPr="00FA7234">
        <w:t xml:space="preserve">.2.4. </w:t>
      </w:r>
      <w:r>
        <w:t>Each location information notification message shall contain location information for the MC UEs of the identified MC service IDs.</w:t>
      </w:r>
    </w:p>
    <w:p w14:paraId="5E058C21" w14:textId="77777777" w:rsidR="00981ABB" w:rsidRDefault="00981ABB" w:rsidP="00981ABB">
      <w:r>
        <w:t>The identified MC service IDs may change during the subscription time if the MC service IDs are determine based on affiliated group members or activated functional aliases.</w:t>
      </w:r>
    </w:p>
    <w:p w14:paraId="5816799D" w14:textId="4E8E1F53" w:rsidR="00D26D92" w:rsidRPr="00C3206F" w:rsidRDefault="00981ABB" w:rsidP="00D26D92">
      <w:pPr>
        <w:pStyle w:val="Heading4"/>
      </w:pPr>
      <w:r>
        <w:t xml:space="preserve">The notifications shall be sent repeatedly until the subscription expires based on the attribute expTime or until a unsubscribe message is received. </w:t>
      </w:r>
      <w:bookmarkStart w:id="193" w:name="_Toc207607637"/>
      <w:r w:rsidR="00D26D92">
        <w:t>6.</w:t>
      </w:r>
      <w:r w:rsidR="0054603B">
        <w:t>3</w:t>
      </w:r>
      <w:r w:rsidR="00D26D92" w:rsidRPr="00C3206F">
        <w:t>.2.</w:t>
      </w:r>
      <w:r w:rsidR="00D26D92">
        <w:t>6</w:t>
      </w:r>
      <w:r w:rsidR="00D26D92" w:rsidRPr="00C3206F">
        <w:tab/>
      </w:r>
      <w:r w:rsidR="00D26D92">
        <w:t>LocationInfo</w:t>
      </w:r>
      <w:r w:rsidR="00F03903">
        <w:t>SubscribeDelete</w:t>
      </w:r>
      <w:bookmarkEnd w:id="193"/>
    </w:p>
    <w:p w14:paraId="71445C04" w14:textId="43C460A8" w:rsidR="00D26D92" w:rsidRPr="00C3206F" w:rsidRDefault="00D26D92" w:rsidP="00D26D92">
      <w:pPr>
        <w:pStyle w:val="Heading5"/>
      </w:pPr>
      <w:bookmarkStart w:id="194" w:name="_Toc207607638"/>
      <w:r>
        <w:t>6.</w:t>
      </w:r>
      <w:r w:rsidR="0054603B">
        <w:t>3</w:t>
      </w:r>
      <w:r w:rsidRPr="00C3206F">
        <w:t>.2.</w:t>
      </w:r>
      <w:r>
        <w:t>6.</w:t>
      </w:r>
      <w:r w:rsidRPr="00C3206F">
        <w:t>1</w:t>
      </w:r>
      <w:r w:rsidRPr="00C3206F">
        <w:tab/>
        <w:t>General</w:t>
      </w:r>
      <w:bookmarkEnd w:id="194"/>
    </w:p>
    <w:p w14:paraId="668AF971" w14:textId="1EA828E9" w:rsidR="00D26D92" w:rsidRPr="00C3206F" w:rsidRDefault="00D26D92" w:rsidP="00D26D92">
      <w:r w:rsidRPr="00C3206F">
        <w:t xml:space="preserve">This service operation is used by </w:t>
      </w:r>
      <w:r>
        <w:t xml:space="preserve">clients to </w:t>
      </w:r>
      <w:r w:rsidR="006D448A">
        <w:t xml:space="preserve">delete </w:t>
      </w:r>
      <w:r>
        <w:t>a subscription of a location information</w:t>
      </w:r>
      <w:r w:rsidRPr="00C3206F">
        <w:t>.</w:t>
      </w:r>
    </w:p>
    <w:p w14:paraId="7C9044C8" w14:textId="749C1853" w:rsidR="00D26D92" w:rsidRPr="00A5233D" w:rsidRDefault="00D26D92" w:rsidP="00D26D92">
      <w:pPr>
        <w:pStyle w:val="Heading5"/>
      </w:pPr>
      <w:bookmarkStart w:id="195" w:name="_Toc207607639"/>
      <w:r>
        <w:t>6.</w:t>
      </w:r>
      <w:r w:rsidR="0054603B">
        <w:t>3</w:t>
      </w:r>
      <w:r w:rsidRPr="00354307">
        <w:t>.2.</w:t>
      </w:r>
      <w:r>
        <w:t>6</w:t>
      </w:r>
      <w:r w:rsidRPr="00354307">
        <w:t>.2</w:t>
      </w:r>
      <w:r w:rsidRPr="00354307">
        <w:tab/>
      </w:r>
      <w:r>
        <w:t xml:space="preserve">Client requests unsubscribe </w:t>
      </w:r>
      <w:r w:rsidRPr="00354307">
        <w:t>using LMS_</w:t>
      </w:r>
      <w:r>
        <w:t>LocationInfo</w:t>
      </w:r>
      <w:r w:rsidR="004A3CBA">
        <w:t>SubscribeDelete</w:t>
      </w:r>
      <w:r w:rsidRPr="00354307">
        <w:t xml:space="preserve"> operation</w:t>
      </w:r>
      <w:bookmarkEnd w:id="195"/>
    </w:p>
    <w:p w14:paraId="21664300" w14:textId="0A8BFA9E" w:rsidR="00671386" w:rsidRDefault="00671386" w:rsidP="00671386">
      <w:r w:rsidRPr="00ED41BC">
        <w:t xml:space="preserve">To </w:t>
      </w:r>
      <w:r>
        <w:t>delete an subscription in the</w:t>
      </w:r>
      <w:r w:rsidRPr="00ED41BC">
        <w:t xml:space="preserve"> LMS, the LMC shall send HTTP DELETE message to the LMS, on the resource URI identifying the </w:t>
      </w:r>
      <w:r>
        <w:t>i</w:t>
      </w:r>
      <w:r w:rsidRPr="00ED41BC">
        <w:t xml:space="preserve">ndividual LMC </w:t>
      </w:r>
      <w:r>
        <w:t>subscription</w:t>
      </w:r>
      <w:r w:rsidRPr="00ED41BC">
        <w:t xml:space="preserve"> resource representation as specified in </w:t>
      </w:r>
      <w:r w:rsidRPr="00ED1F5A">
        <w:t>clause </w:t>
      </w:r>
      <w:r w:rsidRPr="00ED1F5A">
        <w:rPr>
          <w:lang w:eastAsia="zh-CN"/>
        </w:rPr>
        <w:t>7.2.3.4.2</w:t>
      </w:r>
      <w:r w:rsidRPr="00ED41BC">
        <w:t>.</w:t>
      </w:r>
    </w:p>
    <w:p w14:paraId="6B2517D0" w14:textId="77777777" w:rsidR="00671386" w:rsidRPr="00ED1F5A" w:rsidRDefault="00671386" w:rsidP="00671386">
      <w:r>
        <w:rPr>
          <w:lang w:eastAsia="zh-CN"/>
        </w:rPr>
        <w:t xml:space="preserve">The request URI shall be set according to </w:t>
      </w:r>
      <w:r w:rsidRPr="00ED1F5A">
        <w:rPr>
          <w:lang w:eastAsia="zh-CN"/>
        </w:rPr>
        <w:t>clause 7.2.1.</w:t>
      </w:r>
    </w:p>
    <w:p w14:paraId="090F64FA" w14:textId="14E0DE5E" w:rsidR="00671386" w:rsidRPr="00ED1F5A" w:rsidRDefault="00671386" w:rsidP="00671386">
      <w:pPr>
        <w:rPr>
          <w:lang w:eastAsia="zh-CN"/>
        </w:rPr>
      </w:pPr>
      <w:r w:rsidRPr="00ED1F5A">
        <w:t>The HTTP request shall include an Authorization header field with the "Bearer" authentication scheme set to the access tokens of the "bearer" token type as specified in IETF RFC 6750 [1</w:t>
      </w:r>
      <w:r w:rsidR="00320B30">
        <w:t>9</w:t>
      </w:r>
      <w:r w:rsidRPr="00ED1F5A">
        <w:t>]</w:t>
      </w:r>
      <w:r w:rsidRPr="00ED1F5A">
        <w:rPr>
          <w:lang w:eastAsia="zh-CN"/>
        </w:rPr>
        <w:t>.</w:t>
      </w:r>
    </w:p>
    <w:p w14:paraId="2EA17934" w14:textId="77777777" w:rsidR="00671386" w:rsidRPr="00ED1F5A" w:rsidRDefault="00671386" w:rsidP="00671386">
      <w:pPr>
        <w:pStyle w:val="NO"/>
        <w:rPr>
          <w:lang w:eastAsia="zh-CN"/>
        </w:rPr>
      </w:pPr>
      <w:r w:rsidRPr="00ED1F5A">
        <w:rPr>
          <w:lang w:eastAsia="zh-CN"/>
        </w:rPr>
        <w:t>NOTE:</w:t>
      </w:r>
      <w:r w:rsidRPr="00ED1F5A">
        <w:rPr>
          <w:lang w:eastAsia="zh-CN"/>
        </w:rPr>
        <w:tab/>
        <w:t>The LMS subscription is relevant for all valid MC service IDs, hence the request includes all access tokens.</w:t>
      </w:r>
    </w:p>
    <w:p w14:paraId="03B38414" w14:textId="77777777" w:rsidR="00671386" w:rsidRPr="00ED41BC" w:rsidRDefault="00671386" w:rsidP="00671386">
      <w:pPr>
        <w:rPr>
          <w:lang w:eastAsia="zh-CN"/>
        </w:rPr>
      </w:pPr>
      <w:r w:rsidRPr="00ED1F5A">
        <w:rPr>
          <w:lang w:eastAsia="zh-CN"/>
        </w:rPr>
        <w:t>Other HTTP headers shall be set according to clause 7.2.2.2.</w:t>
      </w:r>
    </w:p>
    <w:p w14:paraId="18DEB1FC" w14:textId="77777777" w:rsidR="00671386" w:rsidRPr="005E1A77" w:rsidRDefault="00671386" w:rsidP="00671386">
      <w:r w:rsidRPr="00ED41BC">
        <w:t>Upon receiving the HTTP DELETE request, the LMS shall:</w:t>
      </w:r>
    </w:p>
    <w:p w14:paraId="325EC54C" w14:textId="77777777" w:rsidR="00671386" w:rsidRPr="005E1A77" w:rsidRDefault="00671386" w:rsidP="00671386">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w:t>
      </w:r>
      <w:r>
        <w:t>delete the location information subscription</w:t>
      </w:r>
      <w:r w:rsidRPr="005E1A77">
        <w:t>;</w:t>
      </w:r>
      <w:r>
        <w:t xml:space="preserve"> and</w:t>
      </w:r>
    </w:p>
    <w:p w14:paraId="78C3C9A6" w14:textId="77777777" w:rsidR="00671386" w:rsidRPr="005E1A77" w:rsidRDefault="00671386" w:rsidP="00671386">
      <w:pPr>
        <w:pStyle w:val="B1"/>
      </w:pPr>
      <w:r>
        <w:t>2</w:t>
      </w:r>
      <w:r w:rsidRPr="005E1A77">
        <w:t>)</w:t>
      </w:r>
      <w:r w:rsidRPr="005E1A77">
        <w:tab/>
        <w:t xml:space="preserve">if the </w:t>
      </w:r>
      <w:r>
        <w:t>LM</w:t>
      </w:r>
      <w:r w:rsidRPr="005E1A77">
        <w:t xml:space="preserve">C is authorized to </w:t>
      </w:r>
      <w:r>
        <w:t>delete the location</w:t>
      </w:r>
      <w:r w:rsidRPr="005E1A77">
        <w:t xml:space="preserve"> information</w:t>
      </w:r>
      <w:r>
        <w:t xml:space="preserve"> subscription</w:t>
      </w:r>
      <w:r w:rsidRPr="005E1A77">
        <w:t xml:space="preserve">, then the </w:t>
      </w:r>
      <w:r>
        <w:t>LM</w:t>
      </w:r>
      <w:r w:rsidRPr="005E1A77">
        <w:t xml:space="preserve">S shall </w:t>
      </w:r>
    </w:p>
    <w:p w14:paraId="0A1BEBBB" w14:textId="77777777" w:rsidR="00671386" w:rsidRPr="005E1A77" w:rsidRDefault="00671386" w:rsidP="00671386">
      <w:pPr>
        <w:pStyle w:val="B2"/>
      </w:pPr>
      <w:r>
        <w:t>a</w:t>
      </w:r>
      <w:r w:rsidRPr="005E1A77">
        <w:t>)</w:t>
      </w:r>
      <w:r w:rsidRPr="005E1A77">
        <w:tab/>
        <w:t xml:space="preserve">if the resource identified by </w:t>
      </w:r>
      <w:r>
        <w:t>subscription id</w:t>
      </w:r>
      <w:r w:rsidRPr="005E1A77">
        <w:t xml:space="preserve"> is not found, return "404 Not Found" error message to the </w:t>
      </w:r>
      <w:r>
        <w:t>LM</w:t>
      </w:r>
      <w:r w:rsidRPr="005E1A77">
        <w:t>C;</w:t>
      </w:r>
    </w:p>
    <w:p w14:paraId="6C2F1350" w14:textId="77777777" w:rsidR="00671386" w:rsidRPr="005E1A77" w:rsidRDefault="00671386" w:rsidP="00671386">
      <w:pPr>
        <w:pStyle w:val="B2"/>
      </w:pPr>
      <w:r>
        <w:t>b</w:t>
      </w:r>
      <w:r w:rsidRPr="005E1A77">
        <w:t>)</w:t>
      </w:r>
      <w:r w:rsidRPr="005E1A77">
        <w:tab/>
        <w:t xml:space="preserve">otherwise, </w:t>
      </w:r>
      <w:r>
        <w:t>delete the location information subscription from the</w:t>
      </w:r>
      <w:r w:rsidRPr="005E1A77">
        <w:t xml:space="preserve"> </w:t>
      </w:r>
      <w:r>
        <w:t>LM</w:t>
      </w:r>
      <w:r w:rsidRPr="005E1A77">
        <w:t xml:space="preserve">S and delete the resource representing </w:t>
      </w:r>
      <w:r>
        <w:t xml:space="preserve">location </w:t>
      </w:r>
      <w:r w:rsidRPr="005E1A77">
        <w:t>information</w:t>
      </w:r>
      <w:r>
        <w:t xml:space="preserve"> subscription</w:t>
      </w:r>
      <w:r w:rsidRPr="005E1A77">
        <w:t>; and</w:t>
      </w:r>
    </w:p>
    <w:p w14:paraId="41E74E25" w14:textId="24B0E206" w:rsidR="00D26D92" w:rsidRDefault="00671386" w:rsidP="00671386">
      <w:pPr>
        <w:pStyle w:val="B2"/>
      </w:pPr>
      <w:r>
        <w:t>c</w:t>
      </w:r>
      <w:r w:rsidRPr="005E1A77">
        <w:t>)</w:t>
      </w:r>
      <w:r w:rsidRPr="005E1A77">
        <w:tab/>
        <w:t xml:space="preserve">return the "204 No Content" message to the </w:t>
      </w:r>
      <w:r>
        <w:t>LM</w:t>
      </w:r>
      <w:r w:rsidRPr="005E1A77">
        <w:t xml:space="preserve">C, indicating the successful </w:t>
      </w:r>
      <w:r>
        <w:t>deletion</w:t>
      </w:r>
      <w:r w:rsidRPr="005E1A77">
        <w:t xml:space="preserve"> of the </w:t>
      </w:r>
      <w:r>
        <w:t>LM</w:t>
      </w:r>
      <w:r w:rsidRPr="005E1A77">
        <w:t xml:space="preserve">C </w:t>
      </w:r>
      <w:r>
        <w:t xml:space="preserve">location </w:t>
      </w:r>
      <w:r w:rsidRPr="005E1A77">
        <w:t>information</w:t>
      </w:r>
      <w:r>
        <w:t xml:space="preserve"> subscription</w:t>
      </w:r>
      <w:r w:rsidRPr="005E1A77">
        <w:t>.</w:t>
      </w:r>
    </w:p>
    <w:p w14:paraId="7F20F5F5" w14:textId="686F1C44" w:rsidR="00194828" w:rsidRPr="00283DF9" w:rsidRDefault="00194828" w:rsidP="00194828">
      <w:pPr>
        <w:pStyle w:val="Heading4"/>
      </w:pPr>
      <w:bookmarkStart w:id="196" w:name="_Toc207607640"/>
      <w:r>
        <w:t>6.3.2</w:t>
      </w:r>
      <w:r w:rsidRPr="00283DF9">
        <w:t>.</w:t>
      </w:r>
      <w:r w:rsidR="00283DF9" w:rsidRPr="00283DF9">
        <w:t>7</w:t>
      </w:r>
      <w:r w:rsidRPr="00283DF9">
        <w:tab/>
        <w:t>LocationInfoConfigRequest</w:t>
      </w:r>
      <w:bookmarkEnd w:id="196"/>
    </w:p>
    <w:p w14:paraId="2E88A2C7" w14:textId="33164BC8" w:rsidR="00194828" w:rsidRPr="00283DF9" w:rsidRDefault="00194828" w:rsidP="00194828">
      <w:pPr>
        <w:pStyle w:val="Heading5"/>
      </w:pPr>
      <w:bookmarkStart w:id="197" w:name="_Toc207607641"/>
      <w:r w:rsidRPr="00283DF9">
        <w:t>6.3.2.</w:t>
      </w:r>
      <w:r w:rsidR="00283DF9" w:rsidRPr="00283DF9">
        <w:t>7</w:t>
      </w:r>
      <w:r w:rsidRPr="00283DF9">
        <w:t>.1</w:t>
      </w:r>
      <w:r w:rsidRPr="00283DF9">
        <w:tab/>
        <w:t>General</w:t>
      </w:r>
      <w:bookmarkEnd w:id="197"/>
    </w:p>
    <w:p w14:paraId="4AD97FFD" w14:textId="77777777" w:rsidR="00194828" w:rsidRPr="00283DF9" w:rsidRDefault="00194828" w:rsidP="00194828">
      <w:r w:rsidRPr="00283DF9">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C32C9D" w:rsidRDefault="00194828" w:rsidP="00194828">
      <w:pPr>
        <w:pStyle w:val="Heading5"/>
      </w:pPr>
      <w:bookmarkStart w:id="198" w:name="_Toc207607642"/>
      <w:r w:rsidRPr="00283DF9">
        <w:t>6.3.2.</w:t>
      </w:r>
      <w:r w:rsidR="00283DF9" w:rsidRPr="00283DF9">
        <w:t>7</w:t>
      </w:r>
      <w:r w:rsidRPr="00283DF9">
        <w:t>.2</w:t>
      </w:r>
      <w:r w:rsidRPr="000E53F8">
        <w:tab/>
      </w:r>
      <w:r>
        <w:t>Client</w:t>
      </w:r>
      <w:r w:rsidRPr="00C32C9D">
        <w:t xml:space="preserve"> </w:t>
      </w:r>
      <w:r>
        <w:t xml:space="preserve">request location configuration change for another client from </w:t>
      </w:r>
      <w:r w:rsidRPr="00C32C9D">
        <w:t xml:space="preserve">LMS using </w:t>
      </w:r>
      <w:r>
        <w:t>LocationInfoConfig</w:t>
      </w:r>
      <w:r w:rsidRPr="00C32C9D">
        <w:t>Request operation</w:t>
      </w:r>
      <w:bookmarkEnd w:id="198"/>
    </w:p>
    <w:p w14:paraId="1D760C8A" w14:textId="77777777" w:rsidR="00194828" w:rsidRDefault="00194828" w:rsidP="00194828">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r w:rsidRPr="00F62C2C">
        <w:t>LMS_LocationInformation collection resource (i.e., Location Info</w:t>
      </w:r>
      <w:r>
        <w:t xml:space="preserve"> Config</w:t>
      </w:r>
      <w:r w:rsidRPr="00F62C2C">
        <w:t xml:space="preserve"> request)</w:t>
      </w:r>
      <w:r w:rsidRPr="00587D2A">
        <w:t xml:space="preserve"> </w:t>
      </w:r>
      <w:r w:rsidRPr="00587D2A">
        <w:rPr>
          <w:lang w:eastAsia="zh-CN"/>
        </w:rPr>
        <w:t xml:space="preserve">to create the resource </w:t>
      </w:r>
      <w:r w:rsidRPr="00587D2A">
        <w:t xml:space="preserve">associated to the </w:t>
      </w:r>
      <w:r>
        <w:t>request for configuration change.</w:t>
      </w:r>
    </w:p>
    <w:p w14:paraId="54CBB9A3" w14:textId="77777777" w:rsidR="00194828" w:rsidRPr="00587D2A" w:rsidRDefault="00194828" w:rsidP="00194828">
      <w:r>
        <w:rPr>
          <w:lang w:eastAsia="zh-CN"/>
        </w:rPr>
        <w:t>The request URI shall be set according to clause 7.2.2.</w:t>
      </w:r>
    </w:p>
    <w:p w14:paraId="269D8233" w14:textId="03354B78" w:rsidR="00194828" w:rsidRDefault="00194828" w:rsidP="00194828">
      <w:pPr>
        <w:rPr>
          <w:lang w:eastAsia="zh-CN"/>
        </w:rPr>
      </w:pPr>
      <w:r>
        <w:lastRenderedPageBreak/>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6F55BF">
        <w:t>9</w:t>
      </w:r>
      <w:r w:rsidRPr="00587D2A">
        <w:t>]</w:t>
      </w:r>
      <w:r w:rsidRPr="00587D2A">
        <w:rPr>
          <w:lang w:eastAsia="zh-CN"/>
        </w:rPr>
        <w:t xml:space="preserve">. </w:t>
      </w:r>
    </w:p>
    <w:p w14:paraId="0398AC28" w14:textId="77777777" w:rsidR="00194828" w:rsidRDefault="00194828" w:rsidP="00194828">
      <w:pPr>
        <w:pStyle w:val="NO"/>
        <w:rPr>
          <w:lang w:eastAsia="zh-CN"/>
        </w:rPr>
      </w:pPr>
      <w:r>
        <w:rPr>
          <w:lang w:eastAsia="zh-CN"/>
        </w:rPr>
        <w:t>NOTE:</w:t>
      </w:r>
      <w:r>
        <w:rPr>
          <w:lang w:eastAsia="zh-CN"/>
        </w:rPr>
        <w:tab/>
        <w:t>The LocationInfoConfigRequest is relevant for all valid MC service IDs, hence the request includes all access tokens.</w:t>
      </w:r>
    </w:p>
    <w:p w14:paraId="131134E7" w14:textId="5E60D464" w:rsidR="00194828" w:rsidRDefault="00194828" w:rsidP="00194828">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B36B1C">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6274881" w14:textId="77777777" w:rsidR="00194828" w:rsidRDefault="00194828" w:rsidP="00194828">
      <w:pPr>
        <w:pStyle w:val="EditorsNote"/>
      </w:pPr>
      <w:r w:rsidRPr="001D5332">
        <w:t>Editor's note:</w:t>
      </w:r>
      <w:r w:rsidRPr="001D5332">
        <w:tab/>
        <w:t>The paragraph above should be added for other service operations relevant for client in network entities.</w:t>
      </w:r>
    </w:p>
    <w:p w14:paraId="7C153462" w14:textId="77777777" w:rsidR="00194828" w:rsidRDefault="00194828" w:rsidP="00194828">
      <w:pPr>
        <w:rPr>
          <w:lang w:eastAsia="zh-CN"/>
        </w:rPr>
      </w:pPr>
      <w:r>
        <w:rPr>
          <w:lang w:eastAsia="zh-CN"/>
        </w:rPr>
        <w:t>Other HTTP headers shall be set according to clause 7.2.2.2.</w:t>
      </w:r>
    </w:p>
    <w:p w14:paraId="5487844B" w14:textId="77777777" w:rsidR="00194828" w:rsidRDefault="00194828" w:rsidP="00194828">
      <w:r w:rsidRPr="00587D2A">
        <w:rPr>
          <w:lang w:eastAsia="zh-CN"/>
        </w:rPr>
        <w:t xml:space="preserve">The body of the HTTP POST message shall include the </w:t>
      </w:r>
      <w:r>
        <w:rPr>
          <w:lang w:eastAsia="zh-CN"/>
        </w:rPr>
        <w:t>LocationConfiguration</w:t>
      </w:r>
      <w:r w:rsidRPr="00DF4F12">
        <w:t xml:space="preserve"> as</w:t>
      </w:r>
      <w:r w:rsidRPr="00587D2A">
        <w:t xml:space="preserve"> specified in </w:t>
      </w:r>
      <w:r w:rsidRPr="000D0396">
        <w:t>clau</w:t>
      </w:r>
      <w:r w:rsidRPr="00BE27CD">
        <w:t>se 7.1.6.2.3.</w:t>
      </w:r>
      <w:r w:rsidRPr="00587D2A">
        <w:t xml:space="preserve"> The </w:t>
      </w:r>
      <w:r>
        <w:t>LocationConfiguration</w:t>
      </w:r>
      <w:r w:rsidRPr="00587D2A">
        <w:t xml:space="preserve"> </w:t>
      </w:r>
      <w:r>
        <w:t>datatype shall include:</w:t>
      </w:r>
    </w:p>
    <w:p w14:paraId="6DEB1247" w14:textId="77777777" w:rsidR="00194828" w:rsidRDefault="00194828" w:rsidP="00194828">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6E29103F" w14:textId="0B1436D5" w:rsidR="00194828" w:rsidRDefault="00194828" w:rsidP="00194828">
      <w:pPr>
        <w:pStyle w:val="B1"/>
      </w:pPr>
      <w:r>
        <w:t>2)</w:t>
      </w:r>
      <w:r>
        <w:tab/>
        <w:t xml:space="preserve">shall include </w:t>
      </w:r>
      <w:r w:rsidRPr="00C0288E">
        <w:t xml:space="preserve">the mcServiceId attribute set to the identity of the </w:t>
      </w:r>
      <w:r>
        <w:t xml:space="preserve">target </w:t>
      </w:r>
      <w:r w:rsidRPr="00C0288E">
        <w:t xml:space="preserve">user </w:t>
      </w:r>
      <w:r>
        <w:t xml:space="preserve">for the </w:t>
      </w:r>
      <w:r w:rsidRPr="00C0288E">
        <w:t>location information configuration</w:t>
      </w:r>
      <w:r>
        <w:t xml:space="preserve"> update</w:t>
      </w:r>
      <w:r w:rsidRPr="00C0288E">
        <w:t>;</w:t>
      </w:r>
      <w:r w:rsidR="001440B9">
        <w:t xml:space="preserve"> and</w:t>
      </w:r>
    </w:p>
    <w:p w14:paraId="386134CD" w14:textId="77777777" w:rsidR="00194828" w:rsidRDefault="00194828" w:rsidP="00194828">
      <w:pPr>
        <w:pStyle w:val="B1"/>
      </w:pPr>
      <w:r>
        <w:t>3)</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CB5C2A" w:rsidRDefault="00194828" w:rsidP="00194828">
      <w:r w:rsidRPr="00CB5C2A">
        <w:t>Upon receiving the HTTP POST message from the LMC, the LMS shall:</w:t>
      </w:r>
    </w:p>
    <w:p w14:paraId="454EACBC" w14:textId="5EDC2F8B" w:rsidR="00194828" w:rsidRDefault="00194828" w:rsidP="00194828">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w:t>
      </w:r>
      <w:r w:rsidR="003B40D7">
        <w:t>7</w:t>
      </w:r>
      <w:r>
        <w:t>]</w:t>
      </w:r>
      <w:r w:rsidRPr="006C461B">
        <w:rPr>
          <w:lang w:val="en-US"/>
        </w:rPr>
        <w:t>;</w:t>
      </w:r>
    </w:p>
    <w:p w14:paraId="764581AF" w14:textId="77777777" w:rsidR="00194828" w:rsidRDefault="00194828" w:rsidP="00194828">
      <w:pPr>
        <w:pStyle w:val="B1"/>
      </w:pPr>
      <w:r>
        <w:rPr>
          <w:lang w:val="en-US"/>
        </w:rPr>
        <w:t>2)</w:t>
      </w:r>
      <w:r>
        <w:rPr>
          <w:lang w:val="en-US"/>
        </w:rPr>
        <w:tab/>
      </w:r>
      <w:r>
        <w:t>consider the MC service IDs derived from the bearer access tokens as the identities of the sender of the LocationInfoConfigRequest;</w:t>
      </w:r>
    </w:p>
    <w:p w14:paraId="638D0B29" w14:textId="77777777" w:rsidR="00194828" w:rsidRDefault="00194828" w:rsidP="00194828">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34F21603" w14:textId="77777777" w:rsidR="00194828" w:rsidRPr="00CB5C2A" w:rsidRDefault="00194828" w:rsidP="00194828">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46433D11" w14:textId="77777777" w:rsidR="00194828" w:rsidRDefault="00194828" w:rsidP="00194828">
      <w:pPr>
        <w:pStyle w:val="B2"/>
        <w:rPr>
          <w:lang w:val="en-US"/>
        </w:rPr>
      </w:pPr>
      <w:r w:rsidRPr="0013546C">
        <w:t>a)</w:t>
      </w:r>
      <w:r w:rsidRPr="0013546C">
        <w:tab/>
      </w:r>
      <w:r w:rsidRPr="00CB5C2A">
        <w:rPr>
          <w:lang w:val="en-US"/>
        </w:rPr>
        <w:t>shall send a HTTP 20</w:t>
      </w:r>
      <w:r>
        <w:rPr>
          <w:lang w:val="en-US"/>
        </w:rPr>
        <w:t>0 OK</w:t>
      </w:r>
      <w:r w:rsidRPr="00CB5C2A">
        <w:rPr>
          <w:lang w:val="en-US"/>
        </w:rPr>
        <w:t xml:space="preserve"> </w:t>
      </w:r>
      <w:r>
        <w:rPr>
          <w:lang w:val="en-US"/>
        </w:rPr>
        <w:t xml:space="preserve">response message </w:t>
      </w:r>
      <w:r w:rsidRPr="00CB5C2A">
        <w:rPr>
          <w:lang w:val="en-US"/>
        </w:rPr>
        <w:t>to the LMC</w:t>
      </w:r>
      <w:r>
        <w:rPr>
          <w:lang w:val="en-US"/>
        </w:rPr>
        <w:t>;</w:t>
      </w:r>
    </w:p>
    <w:p w14:paraId="1C8A9610" w14:textId="1F3B463B" w:rsidR="00194828" w:rsidRDefault="00194828" w:rsidP="00194828">
      <w:pPr>
        <w:pStyle w:val="B1"/>
        <w:rPr>
          <w:lang w:val="en-US"/>
        </w:rPr>
      </w:pPr>
      <w:r>
        <w:rPr>
          <w:lang w:val="en-US"/>
        </w:rPr>
        <w:t>5)</w:t>
      </w:r>
      <w:r>
        <w:rPr>
          <w:lang w:val="en-US"/>
        </w:rP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rPr>
          <w:lang w:val="en-US"/>
        </w:rPr>
        <w:t>the attribute mcServiceId</w:t>
      </w:r>
      <w:r w:rsidR="00F3022D">
        <w:rPr>
          <w:lang w:val="en-US"/>
        </w:rPr>
        <w:t>;</w:t>
      </w:r>
    </w:p>
    <w:p w14:paraId="0BAB91F9" w14:textId="77777777" w:rsidR="00194828" w:rsidRDefault="00194828" w:rsidP="00194828">
      <w:pPr>
        <w:pStyle w:val="B1"/>
      </w:pPr>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p>
    <w:p w14:paraId="500BACBC" w14:textId="6CF4CAEF" w:rsidR="00194828" w:rsidRDefault="00194828" w:rsidP="00194828">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w:t>
      </w:r>
      <w:r w:rsidR="00CC7D6D">
        <w:rPr>
          <w:lang w:val="en-US"/>
        </w:rPr>
        <w:t>2</w:t>
      </w:r>
      <w:r>
        <w:rPr>
          <w:lang w:val="en-US"/>
        </w:rPr>
        <w:t>] shall include a &lt;rule&gt; element that include:</w:t>
      </w:r>
    </w:p>
    <w:p w14:paraId="6AEE99BC" w14:textId="77777777" w:rsidR="00194828" w:rsidRDefault="00194828" w:rsidP="00194828">
      <w:pPr>
        <w:pStyle w:val="B3"/>
        <w:rPr>
          <w:lang w:val="en-US"/>
        </w:rPr>
      </w:pPr>
      <w:r>
        <w:rPr>
          <w:lang w:val="en-US"/>
        </w:rPr>
        <w:t>i)</w:t>
      </w:r>
      <w:r>
        <w:rPr>
          <w:lang w:val="en-US"/>
        </w:rPr>
        <w:tab/>
        <w:t>a &lt;condition&gt; element containing an &lt;identity&gt; element that matches identified MC service ID; and</w:t>
      </w:r>
    </w:p>
    <w:p w14:paraId="5E8CC1A6" w14:textId="77777777" w:rsidR="00194828" w:rsidRDefault="00194828" w:rsidP="00194828">
      <w:pPr>
        <w:pStyle w:val="B3"/>
      </w:pPr>
      <w:r>
        <w:rPr>
          <w:lang w:val="en-US"/>
        </w:rPr>
        <w:t>ii)</w:t>
      </w:r>
      <w:r>
        <w:rPr>
          <w:lang w:val="en-US"/>
        </w:rPr>
        <w:tab/>
        <w:t>an &lt;action&gt; element containing an &lt;</w:t>
      </w:r>
      <w:r w:rsidRPr="00896498">
        <w:t>allow-change-</w:t>
      </w:r>
      <w:r>
        <w:t>location-</w:t>
      </w:r>
      <w:r w:rsidRPr="00896498">
        <w:t>configuration-of-users</w:t>
      </w:r>
      <w:r>
        <w:t>&gt; element with the value set to "true"; and</w:t>
      </w:r>
    </w:p>
    <w:p w14:paraId="58EDDCFD" w14:textId="167B14A6" w:rsidR="00194828" w:rsidRDefault="00194828" w:rsidP="00F327DD">
      <w:pPr>
        <w:pStyle w:val="B2"/>
        <w:rPr>
          <w:lang w:val="en-US"/>
        </w:rPr>
      </w:pPr>
      <w:r>
        <w:rPr>
          <w:lang w:val="en-US"/>
        </w:rPr>
        <w:t>b)</w:t>
      </w:r>
      <w:r>
        <w:rPr>
          <w:lang w:val="en-US"/>
        </w:rPr>
        <w:tab/>
        <w:t xml:space="preserve">if the item </w:t>
      </w:r>
      <w:r w:rsidR="00F327DD">
        <w:rPr>
          <w:lang w:val="en-US"/>
        </w:rPr>
        <w:t>a</w:t>
      </w:r>
      <w:r>
        <w:rPr>
          <w:lang w:val="en-US"/>
        </w:rPr>
        <w:t>) above is not fulfilled the MC service ID shall be ignored in the remaining steps;</w:t>
      </w:r>
    </w:p>
    <w:p w14:paraId="3843AE07" w14:textId="121EC3A5" w:rsidR="00194828" w:rsidRDefault="00194828" w:rsidP="00194828">
      <w:pPr>
        <w:pStyle w:val="B1"/>
      </w:pPr>
      <w:r>
        <w:t>7)</w:t>
      </w:r>
      <w:r>
        <w:tab/>
        <w:t>Location information configuration for the target MC Service Id shall be updated with information LMS received in LocationConfiguration element</w:t>
      </w:r>
      <w:r w:rsidR="00566775">
        <w:t>:</w:t>
      </w:r>
    </w:p>
    <w:p w14:paraId="17780D66" w14:textId="61167984" w:rsidR="00194828" w:rsidRDefault="00194828" w:rsidP="00194828">
      <w:pPr>
        <w:pStyle w:val="B1"/>
        <w:ind w:firstLine="0"/>
      </w:pPr>
      <w:r w:rsidRPr="0013546C">
        <w:t>a)</w:t>
      </w:r>
      <w:r w:rsidRPr="0013546C">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73A6C723" w14:textId="7BD980B7" w:rsidR="00194828" w:rsidRDefault="00194828" w:rsidP="00194828">
      <w:pPr>
        <w:pStyle w:val="B1"/>
      </w:pPr>
      <w:r>
        <w:t>8)</w:t>
      </w:r>
      <w:r w:rsidR="00BE27CD">
        <w:tab/>
      </w:r>
      <w:r>
        <w:t>Upon successful completion of the previous steps, t</w:t>
      </w:r>
      <w:r w:rsidRPr="00FA7234">
        <w:t>he LMS shall</w:t>
      </w:r>
      <w:r>
        <w:t>:</w:t>
      </w:r>
    </w:p>
    <w:p w14:paraId="603275AF" w14:textId="06CCC385" w:rsidR="00194828" w:rsidRDefault="00194828" w:rsidP="00194828">
      <w:pPr>
        <w:pStyle w:val="B1"/>
        <w:ind w:firstLine="0"/>
      </w:pPr>
      <w:r>
        <w:lastRenderedPageBreak/>
        <w:t>a)</w:t>
      </w:r>
      <w:r w:rsidR="00BE27CD">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0AD9B10A" w14:textId="22FB9DA2" w:rsidR="00194828" w:rsidRDefault="00194828" w:rsidP="00194828">
      <w:pPr>
        <w:pStyle w:val="B1"/>
        <w:ind w:firstLine="0"/>
      </w:pPr>
      <w:r>
        <w:t>b</w:t>
      </w:r>
      <w:r w:rsidRPr="0013546C">
        <w:t>)</w:t>
      </w:r>
      <w:r w:rsidRPr="0013546C">
        <w:tab/>
      </w:r>
      <w:r w:rsidRPr="00FA7234">
        <w:t xml:space="preserve">create </w:t>
      </w:r>
      <w:r>
        <w:t xml:space="preserve">ConfigurationNotify </w:t>
      </w:r>
      <w:r w:rsidRPr="00FA7234">
        <w:t>message</w:t>
      </w:r>
      <w:r>
        <w:t xml:space="preserve"> using updated configuration information, also taking into account existing LMS policies</w:t>
      </w:r>
      <w:r w:rsidR="00566775">
        <w:t>.</w:t>
      </w:r>
    </w:p>
    <w:p w14:paraId="21612FAE" w14:textId="2BFC313E" w:rsidR="00C47898" w:rsidRDefault="00194828" w:rsidP="00926CD9">
      <w:pPr>
        <w:pStyle w:val="B1"/>
      </w:pPr>
      <w:r>
        <w:t xml:space="preserve">LMS shall </w:t>
      </w:r>
      <w:r w:rsidRPr="00FA7234">
        <w:t xml:space="preserve">send </w:t>
      </w:r>
      <w:r>
        <w:t xml:space="preserve">ConfigurationNotify message </w:t>
      </w:r>
      <w:r w:rsidRPr="00FA7234">
        <w:t xml:space="preserve">to the </w:t>
      </w:r>
      <w:r>
        <w:t>target</w:t>
      </w:r>
      <w:r w:rsidRPr="00FA7234">
        <w:t xml:space="preserve"> </w:t>
      </w:r>
      <w:r>
        <w:t>LMC</w:t>
      </w:r>
      <w:r w:rsidRPr="00FA7234">
        <w:t xml:space="preserve"> according to the procedure in </w:t>
      </w:r>
      <w:r w:rsidRPr="0018257B">
        <w:t>clause 6.2.2.5.</w:t>
      </w:r>
    </w:p>
    <w:p w14:paraId="0E8EF5F1" w14:textId="77777777" w:rsidR="004903A7" w:rsidRDefault="004903A7" w:rsidP="004903A7">
      <w:pPr>
        <w:pStyle w:val="Heading1"/>
        <w:pBdr>
          <w:top w:val="none" w:sz="0" w:space="0" w:color="auto"/>
        </w:pBdr>
      </w:pPr>
      <w:bookmarkStart w:id="199" w:name="_Toc207607643"/>
      <w:bookmarkStart w:id="200" w:name="_Toc130662188"/>
      <w:r>
        <w:t>7</w:t>
      </w:r>
      <w:r>
        <w:tab/>
        <w:t>LMS API Definitions</w:t>
      </w:r>
      <w:bookmarkEnd w:id="199"/>
    </w:p>
    <w:p w14:paraId="09EACEA4" w14:textId="39EEDE0F" w:rsidR="00451495" w:rsidRDefault="00451495" w:rsidP="00451495">
      <w:pPr>
        <w:pStyle w:val="Heading2"/>
      </w:pPr>
      <w:bookmarkStart w:id="201" w:name="_Toc207607644"/>
      <w:r>
        <w:t>7.</w:t>
      </w:r>
      <w:r w:rsidR="008F6F82">
        <w:t>1</w:t>
      </w:r>
      <w:r>
        <w:tab/>
        <w:t>LMS_</w:t>
      </w:r>
      <w:r w:rsidR="0041409D">
        <w:t xml:space="preserve">Reporting </w:t>
      </w:r>
      <w:r>
        <w:t>API</w:t>
      </w:r>
      <w:bookmarkEnd w:id="201"/>
    </w:p>
    <w:p w14:paraId="10061F4E" w14:textId="6F111D8F" w:rsidR="00451495" w:rsidRDefault="00451495" w:rsidP="00451495">
      <w:pPr>
        <w:pStyle w:val="Heading3"/>
      </w:pPr>
      <w:bookmarkStart w:id="202" w:name="_Toc510696599"/>
      <w:bookmarkStart w:id="203" w:name="_Toc35971391"/>
      <w:bookmarkStart w:id="204" w:name="_Toc207607645"/>
      <w:r>
        <w:t>7.</w:t>
      </w:r>
      <w:r w:rsidR="008F6F82">
        <w:t>1</w:t>
      </w:r>
      <w:r>
        <w:t>.1</w:t>
      </w:r>
      <w:r>
        <w:tab/>
        <w:t>Introduction</w:t>
      </w:r>
      <w:bookmarkEnd w:id="202"/>
      <w:bookmarkEnd w:id="203"/>
      <w:bookmarkEnd w:id="204"/>
    </w:p>
    <w:p w14:paraId="55EBAFE1" w14:textId="27D3C404" w:rsidR="00451495" w:rsidRDefault="00451495" w:rsidP="00451495">
      <w:pPr>
        <w:rPr>
          <w:noProof/>
          <w:lang w:eastAsia="zh-CN"/>
        </w:rPr>
      </w:pPr>
      <w:bookmarkStart w:id="205" w:name="_Toc510696600"/>
      <w:r w:rsidRPr="00E23840">
        <w:rPr>
          <w:noProof/>
        </w:rPr>
        <w:t>The</w:t>
      </w:r>
      <w:r>
        <w:rPr>
          <w:noProof/>
        </w:rPr>
        <w:t xml:space="preserve"> LMS_</w:t>
      </w:r>
      <w:r w:rsidR="00F361FA">
        <w:t>Reporting</w:t>
      </w:r>
      <w:r w:rsidR="00F361FA" w:rsidRPr="00E23840">
        <w:rPr>
          <w:noProof/>
        </w:rPr>
        <w:t xml:space="preserve"> </w:t>
      </w:r>
      <w:r w:rsidRPr="00E23840">
        <w:rPr>
          <w:noProof/>
        </w:rPr>
        <w:t xml:space="preserve">shall use the </w:t>
      </w:r>
      <w:r>
        <w:rPr>
          <w:noProof/>
        </w:rPr>
        <w:t>LMS_</w:t>
      </w:r>
      <w:r w:rsidR="009B4AAE">
        <w:rPr>
          <w:noProof/>
        </w:rPr>
        <w:t xml:space="preserve">Reporting </w:t>
      </w:r>
      <w:r>
        <w:rPr>
          <w:noProof/>
        </w:rPr>
        <w:t>Service</w:t>
      </w:r>
      <w:r w:rsidRPr="00E23840">
        <w:rPr>
          <w:noProof/>
        </w:rPr>
        <w:t xml:space="preserve"> </w:t>
      </w:r>
      <w:r w:rsidRPr="00E23840">
        <w:rPr>
          <w:noProof/>
          <w:lang w:eastAsia="zh-CN"/>
        </w:rPr>
        <w:t>API.</w:t>
      </w:r>
    </w:p>
    <w:p w14:paraId="4DC71B96" w14:textId="41FB13FC" w:rsidR="00451495" w:rsidRDefault="00451495" w:rsidP="00451495">
      <w:pPr>
        <w:rPr>
          <w:noProof/>
          <w:lang w:eastAsia="zh-CN"/>
        </w:rPr>
      </w:pPr>
      <w:r>
        <w:rPr>
          <w:rFonts w:hint="eastAsia"/>
          <w:noProof/>
          <w:lang w:eastAsia="zh-CN"/>
        </w:rPr>
        <w:t xml:space="preserve">The API URI of the </w:t>
      </w:r>
      <w:r>
        <w:rPr>
          <w:noProof/>
        </w:rPr>
        <w:t>LMS_</w:t>
      </w:r>
      <w:r w:rsidR="009B4AAE">
        <w:t>Reporting</w:t>
      </w:r>
      <w:r w:rsidR="009B4AAE"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583A8CDB"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7E13A3">
        <w:rPr>
          <w:noProof/>
          <w:lang w:eastAsia="zh-CN"/>
        </w:rPr>
        <w:t>4</w:t>
      </w:r>
      <w:r w:rsidR="00B744B4">
        <w:rPr>
          <w:noProof/>
          <w:lang w:eastAsia="zh-CN"/>
        </w:rPr>
        <w:t>]</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593A8406"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r w:rsidR="00CC1E76">
        <w:rPr>
          <w:noProof/>
          <w:lang w:eastAsia="zh-CN"/>
        </w:rPr>
        <w:t>11</w:t>
      </w:r>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34E7CB8C"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sidR="00073DA2" w:rsidRPr="00BC0FC5">
        <w:rPr>
          <w:noProof/>
        </w:rPr>
        <w:t>re</w:t>
      </w:r>
      <w:r w:rsidR="00073DA2">
        <w:rPr>
          <w:noProof/>
        </w:rPr>
        <w:t>porting</w:t>
      </w:r>
      <w:r w:rsidRPr="00BC0FC5">
        <w:rPr>
          <w:noProof/>
        </w:rPr>
        <w:t>".</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06" w:name="_Toc35971392"/>
      <w:bookmarkStart w:id="207" w:name="_Toc207607646"/>
      <w:r>
        <w:t>7.</w:t>
      </w:r>
      <w:r w:rsidR="00A634F8">
        <w:t>1</w:t>
      </w:r>
      <w:r>
        <w:t>.2</w:t>
      </w:r>
      <w:r>
        <w:tab/>
        <w:t>Usage of HTTP</w:t>
      </w:r>
      <w:bookmarkEnd w:id="205"/>
      <w:bookmarkEnd w:id="206"/>
      <w:bookmarkEnd w:id="207"/>
    </w:p>
    <w:p w14:paraId="373E51B6" w14:textId="42D01C2B" w:rsidR="00451495" w:rsidRPr="000C5200" w:rsidRDefault="00451495" w:rsidP="00451495">
      <w:pPr>
        <w:pStyle w:val="Heading4"/>
      </w:pPr>
      <w:bookmarkStart w:id="208" w:name="_Toc207607647"/>
      <w:r>
        <w:t>7.</w:t>
      </w:r>
      <w:r w:rsidR="00A634F8">
        <w:t>1</w:t>
      </w:r>
      <w:r>
        <w:t>.2.1</w:t>
      </w:r>
      <w:r>
        <w:tab/>
        <w:t>General</w:t>
      </w:r>
      <w:bookmarkEnd w:id="208"/>
    </w:p>
    <w:p w14:paraId="6CD17AD2" w14:textId="0B11075F"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3B61C3F9" w14:textId="275473A5"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30A800B3" w14:textId="12C45D3D" w:rsidR="00451495" w:rsidRPr="00986E88" w:rsidRDefault="00451495" w:rsidP="00451495">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w:t>
      </w:r>
      <w:r w:rsidR="008247DA">
        <w:rPr>
          <w:noProof/>
        </w:rPr>
        <w:t xml:space="preserve">Reporting </w:t>
      </w:r>
      <w:r>
        <w:rPr>
          <w:noProof/>
        </w:rPr>
        <w:t>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09" w:name="_Toc207607648"/>
      <w:r>
        <w:t>7.</w:t>
      </w:r>
      <w:r w:rsidR="00AA1A48">
        <w:t>1</w:t>
      </w:r>
      <w:r>
        <w:t>.2.2</w:t>
      </w:r>
      <w:r>
        <w:tab/>
        <w:t>HTTP standard headers</w:t>
      </w:r>
      <w:bookmarkEnd w:id="209"/>
    </w:p>
    <w:p w14:paraId="14335E6C" w14:textId="4A4B8C08" w:rsidR="00451495" w:rsidRDefault="00451495" w:rsidP="00451495">
      <w:pPr>
        <w:pStyle w:val="Heading5"/>
        <w:rPr>
          <w:lang w:eastAsia="zh-CN"/>
        </w:rPr>
      </w:pPr>
      <w:bookmarkStart w:id="210" w:name="_Toc207607649"/>
      <w:r>
        <w:t>7.</w:t>
      </w:r>
      <w:r w:rsidR="00AA1A48">
        <w:t>1</w:t>
      </w:r>
      <w:r>
        <w:t>.2.2.1</w:t>
      </w:r>
      <w:r>
        <w:rPr>
          <w:rFonts w:hint="eastAsia"/>
          <w:lang w:eastAsia="zh-CN"/>
        </w:rPr>
        <w:tab/>
      </w:r>
      <w:r>
        <w:rPr>
          <w:lang w:eastAsia="zh-CN"/>
        </w:rPr>
        <w:t>General</w:t>
      </w:r>
      <w:bookmarkEnd w:id="210"/>
    </w:p>
    <w:p w14:paraId="11BA2077" w14:textId="123996C0"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2C7C36CB" w14:textId="7DEE9BD4" w:rsidR="00451495" w:rsidRDefault="00451495" w:rsidP="00451495">
      <w:pPr>
        <w:pStyle w:val="Heading5"/>
      </w:pPr>
      <w:bookmarkStart w:id="211" w:name="_Toc207607650"/>
      <w:r>
        <w:t>7.</w:t>
      </w:r>
      <w:r w:rsidR="00AA1A48">
        <w:t>1</w:t>
      </w:r>
      <w:r>
        <w:t>.2.2.2</w:t>
      </w:r>
      <w:r>
        <w:tab/>
        <w:t>Content type</w:t>
      </w:r>
      <w:bookmarkEnd w:id="211"/>
    </w:p>
    <w:p w14:paraId="344EE11D" w14:textId="0DCC5C06" w:rsidR="00451495" w:rsidRDefault="00451495" w:rsidP="00451495">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12" w:name="_Toc207607651"/>
      <w:r>
        <w:lastRenderedPageBreak/>
        <w:t>7.</w:t>
      </w:r>
      <w:r w:rsidR="00AA1A48">
        <w:t>1</w:t>
      </w:r>
      <w:r>
        <w:t>.2.3</w:t>
      </w:r>
      <w:r>
        <w:tab/>
        <w:t>HTTP custom headers</w:t>
      </w:r>
      <w:bookmarkEnd w:id="212"/>
    </w:p>
    <w:p w14:paraId="29A15542" w14:textId="4BBCE042"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2D5086D7" w14:textId="7208A9B3" w:rsidR="00451495" w:rsidRDefault="00451495" w:rsidP="00451495">
      <w:pPr>
        <w:pStyle w:val="Heading3"/>
      </w:pPr>
      <w:bookmarkStart w:id="213" w:name="_Toc510696607"/>
      <w:bookmarkStart w:id="214" w:name="_Toc35971398"/>
      <w:bookmarkStart w:id="215" w:name="_Toc207607652"/>
      <w:r>
        <w:t>7.</w:t>
      </w:r>
      <w:r w:rsidR="00AA1A48">
        <w:t>1</w:t>
      </w:r>
      <w:r>
        <w:t>.3</w:t>
      </w:r>
      <w:r>
        <w:tab/>
        <w:t>Resources</w:t>
      </w:r>
      <w:bookmarkEnd w:id="213"/>
      <w:bookmarkEnd w:id="214"/>
      <w:bookmarkEnd w:id="215"/>
    </w:p>
    <w:p w14:paraId="0551B2FC" w14:textId="0D0D4527" w:rsidR="00451495" w:rsidRPr="000A7435" w:rsidRDefault="00451495" w:rsidP="00451495">
      <w:pPr>
        <w:pStyle w:val="Heading4"/>
      </w:pPr>
      <w:bookmarkStart w:id="216" w:name="_Toc510696608"/>
      <w:bookmarkStart w:id="217" w:name="_Toc35971399"/>
      <w:bookmarkStart w:id="218" w:name="_Toc207607653"/>
      <w:bookmarkStart w:id="219" w:name="_Toc510696609"/>
      <w:bookmarkStart w:id="220" w:name="_Toc35971400"/>
      <w:r>
        <w:t>7.</w:t>
      </w:r>
      <w:r w:rsidR="00B806E6">
        <w:t>1</w:t>
      </w:r>
      <w:r>
        <w:t>.3.1</w:t>
      </w:r>
      <w:r>
        <w:tab/>
        <w:t>Overview</w:t>
      </w:r>
      <w:bookmarkEnd w:id="216"/>
      <w:bookmarkEnd w:id="217"/>
      <w:bookmarkEnd w:id="218"/>
    </w:p>
    <w:p w14:paraId="2A4C2EF6" w14:textId="77777777" w:rsidR="00451495" w:rsidRDefault="00451495" w:rsidP="00451495">
      <w:r>
        <w:t>This clause describes the structure for the Resource URIs and the resources and methods used for the service.</w:t>
      </w:r>
    </w:p>
    <w:p w14:paraId="47B25CCC" w14:textId="27F413ED" w:rsidR="00451495" w:rsidRDefault="00451495" w:rsidP="00451495">
      <w:r>
        <w:t>Figure 7.</w:t>
      </w:r>
      <w:r w:rsidR="00B806E6">
        <w:t>1</w:t>
      </w:r>
      <w:r>
        <w:t>.3.1-1 depicts the resource URIs structure for the LMS_</w:t>
      </w:r>
      <w:r w:rsidR="00B45C36">
        <w:t>Reporting</w:t>
      </w:r>
      <w:r>
        <w:t>n API.</w:t>
      </w:r>
    </w:p>
    <w:p w14:paraId="209ED840" w14:textId="59AD3DAB" w:rsidR="00451495" w:rsidRPr="00A258AF" w:rsidRDefault="000C27EA" w:rsidP="00451495">
      <w:pPr>
        <w:pStyle w:val="TH"/>
        <w:rPr>
          <w:lang w:val="en-US"/>
        </w:rPr>
      </w:pPr>
      <w:r>
        <w:rPr>
          <w:lang w:val="en-US"/>
        </w:rPr>
        <w:object w:dxaOrig="6100" w:dyaOrig="6331" w14:anchorId="5DA8F1C1">
          <v:shape id="_x0000_i1026" type="#_x0000_t75" style="width:302.95pt;height:307.95pt" o:ole="">
            <v:imagedata r:id="rId16" o:title=""/>
          </v:shape>
          <o:OLEObject Type="Embed" ProgID="Visio.Drawing.15" ShapeID="_x0000_i1026" DrawAspect="Content" ObjectID="_1818615192" r:id="rId17"/>
        </w:object>
      </w:r>
    </w:p>
    <w:p w14:paraId="08DAD670" w14:textId="0126BDEC"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w:t>
      </w:r>
      <w:r w:rsidR="00740F80">
        <w:t>Reporting</w:t>
      </w:r>
      <w:r w:rsidR="00740F80" w:rsidRPr="008C18E3">
        <w:t xml:space="preserve"> </w:t>
      </w:r>
      <w:r w:rsidRPr="008C18E3">
        <w:t>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r w:rsidR="00FC462E">
              <w:t>.</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287C73" w:rsidRDefault="00336E0C" w:rsidP="00C21234">
            <w:pPr>
              <w:pStyle w:val="TAL"/>
            </w:pPr>
            <w:r>
              <w:t>Delete</w:t>
            </w:r>
            <w:r w:rsidRPr="00287C73">
              <w:t xml:space="preserve"> </w:t>
            </w:r>
            <w:r w:rsidR="00451495" w:rsidRPr="00287C73">
              <w:t xml:space="preserve">an existing </w:t>
            </w:r>
            <w:r w:rsidR="00451495">
              <w:t>LMC registration</w:t>
            </w:r>
            <w:r w:rsidR="00451495" w:rsidRPr="00287C73">
              <w:t xml:space="preserve"> </w:t>
            </w:r>
            <w:r w:rsidR="00451495">
              <w:t>in the LMS</w:t>
            </w:r>
            <w:r w:rsidR="00FC462E">
              <w:t>.</w:t>
            </w:r>
          </w:p>
        </w:tc>
      </w:tr>
      <w:tr w:rsidR="005B5D61" w:rsidRPr="00646838"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287C73" w:rsidRDefault="005B5D61" w:rsidP="005B5D61">
            <w:pPr>
              <w:pStyle w:val="TAL"/>
            </w:pPr>
            <w:r>
              <w:t>LMC configurations</w:t>
            </w:r>
          </w:p>
        </w:tc>
        <w:tc>
          <w:tcPr>
            <w:tcW w:w="1412" w:type="pct"/>
            <w:tcBorders>
              <w:left w:val="single" w:sz="4" w:space="0" w:color="auto"/>
              <w:right w:val="single" w:sz="4" w:space="0" w:color="auto"/>
            </w:tcBorders>
          </w:tcPr>
          <w:p w14:paraId="5EA55BA8" w14:textId="011F0211" w:rsidR="005B5D61" w:rsidRPr="00287C73" w:rsidRDefault="005B5D61" w:rsidP="005B5D61">
            <w:pPr>
              <w:pStyle w:val="TAL"/>
            </w:pPr>
            <w:r w:rsidRPr="00287C73">
              <w:t>/</w:t>
            </w:r>
            <w:r>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287C73" w:rsidRDefault="005B5D61" w:rsidP="005B5D61">
            <w:pPr>
              <w:pStyle w:val="TAL"/>
            </w:pPr>
            <w:r>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287C73" w:rsidRDefault="005B5D61" w:rsidP="005B5D61">
            <w:pPr>
              <w:pStyle w:val="TAL"/>
            </w:pPr>
            <w:r>
              <w:t>LMC request its location configuration from the LMS</w:t>
            </w:r>
            <w:r w:rsidR="00FC462E">
              <w:t>.</w:t>
            </w:r>
          </w:p>
        </w:tc>
      </w:tr>
      <w:tr w:rsidR="005B5D61" w:rsidRPr="00646838"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287C73" w:rsidRDefault="005B5D61" w:rsidP="005B5D61">
            <w:pPr>
              <w:pStyle w:val="TAL"/>
            </w:pPr>
            <w:r>
              <w:t>LMC location reports</w:t>
            </w:r>
          </w:p>
        </w:tc>
        <w:tc>
          <w:tcPr>
            <w:tcW w:w="1412" w:type="pct"/>
            <w:tcBorders>
              <w:left w:val="single" w:sz="4" w:space="0" w:color="auto"/>
              <w:right w:val="single" w:sz="4" w:space="0" w:color="auto"/>
            </w:tcBorders>
          </w:tcPr>
          <w:p w14:paraId="6D4FFA1F" w14:textId="544A6AB8" w:rsidR="005B5D61" w:rsidRPr="00287C73" w:rsidRDefault="005B5D61" w:rsidP="005B5D61">
            <w:pPr>
              <w:pStyle w:val="TAL"/>
            </w:pPr>
            <w:r>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287C73" w:rsidRDefault="005B5D61" w:rsidP="005B5D61">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287C73" w:rsidRDefault="005B5D61" w:rsidP="005B5D61">
            <w:pPr>
              <w:pStyle w:val="TAL"/>
            </w:pPr>
            <w:r>
              <w:t>LMC published its location report in the LMS</w:t>
            </w:r>
            <w:r w:rsidR="00FC462E">
              <w:t>.</w:t>
            </w:r>
          </w:p>
        </w:tc>
      </w:tr>
    </w:tbl>
    <w:p w14:paraId="29A9B4FE" w14:textId="77777777" w:rsidR="00451495" w:rsidRPr="00407648" w:rsidRDefault="00451495" w:rsidP="00451495"/>
    <w:p w14:paraId="6E913EF9" w14:textId="4AEAA890" w:rsidR="00451495" w:rsidRDefault="00451495" w:rsidP="00451495">
      <w:pPr>
        <w:pStyle w:val="Heading4"/>
      </w:pPr>
      <w:bookmarkStart w:id="221" w:name="_Toc207607654"/>
      <w:r>
        <w:lastRenderedPageBreak/>
        <w:t>7.</w:t>
      </w:r>
      <w:r w:rsidR="00076BBB">
        <w:t>1</w:t>
      </w:r>
      <w:r>
        <w:t>.3.2</w:t>
      </w:r>
      <w:r>
        <w:tab/>
        <w:t xml:space="preserve">Resource: </w:t>
      </w:r>
      <w:bookmarkEnd w:id="219"/>
      <w:bookmarkEnd w:id="220"/>
      <w:r>
        <w:t>LMC Registrations</w:t>
      </w:r>
      <w:bookmarkEnd w:id="221"/>
    </w:p>
    <w:p w14:paraId="5529DA54" w14:textId="69A4C56B" w:rsidR="00451495" w:rsidRDefault="00451495" w:rsidP="00451495">
      <w:pPr>
        <w:pStyle w:val="Heading5"/>
      </w:pPr>
      <w:bookmarkStart w:id="222" w:name="_Toc510696610"/>
      <w:bookmarkStart w:id="223" w:name="_Toc35971401"/>
      <w:bookmarkStart w:id="224" w:name="_Toc207607655"/>
      <w:r>
        <w:t>7.</w:t>
      </w:r>
      <w:r w:rsidR="00076BBB">
        <w:t>1</w:t>
      </w:r>
      <w:r>
        <w:t>.3.2.1</w:t>
      </w:r>
      <w:r>
        <w:tab/>
        <w:t>Description</w:t>
      </w:r>
      <w:bookmarkEnd w:id="222"/>
      <w:bookmarkEnd w:id="223"/>
      <w:bookmarkEnd w:id="224"/>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25" w:name="_Toc35971402"/>
      <w:bookmarkStart w:id="226" w:name="_Toc207607656"/>
      <w:bookmarkStart w:id="227" w:name="_Toc510696612"/>
      <w:bookmarkStart w:id="228" w:name="_Toc35971403"/>
      <w:r>
        <w:t>7.</w:t>
      </w:r>
      <w:r w:rsidR="00076BBB">
        <w:t>1</w:t>
      </w:r>
      <w:r>
        <w:t>.3.2.2</w:t>
      </w:r>
      <w:r>
        <w:tab/>
        <w:t>Resource Definition</w:t>
      </w:r>
      <w:bookmarkEnd w:id="225"/>
      <w:bookmarkEnd w:id="226"/>
    </w:p>
    <w:p w14:paraId="2A98CED7" w14:textId="20948BD9" w:rsidR="00451495" w:rsidRDefault="00451495" w:rsidP="00451495">
      <w:r>
        <w:t xml:space="preserve">Resource URI: </w:t>
      </w:r>
      <w:r w:rsidRPr="00E23840">
        <w:rPr>
          <w:b/>
          <w:noProof/>
        </w:rPr>
        <w:t>{apiRoot}/</w:t>
      </w:r>
      <w:r>
        <w:rPr>
          <w:b/>
          <w:noProof/>
        </w:rPr>
        <w:t>lms-</w:t>
      </w:r>
      <w:r w:rsidR="00EA0420">
        <w:rPr>
          <w:b/>
          <w:noProof/>
        </w:rPr>
        <w:t>reporting</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29" w:name="_Toc207607657"/>
      <w:r>
        <w:t>7.</w:t>
      </w:r>
      <w:r w:rsidR="00037C25">
        <w:t>1</w:t>
      </w:r>
      <w:r>
        <w:t>.3.2.3</w:t>
      </w:r>
      <w:r>
        <w:tab/>
        <w:t>Resource Standard Methods</w:t>
      </w:r>
      <w:bookmarkEnd w:id="227"/>
      <w:bookmarkEnd w:id="228"/>
      <w:bookmarkEnd w:id="229"/>
    </w:p>
    <w:p w14:paraId="3995E1A1" w14:textId="6EBFF508" w:rsidR="00451495" w:rsidRPr="00384E92" w:rsidRDefault="00451495" w:rsidP="00451495">
      <w:pPr>
        <w:pStyle w:val="H6"/>
      </w:pPr>
      <w:bookmarkStart w:id="230" w:name="_Toc510696613"/>
      <w:bookmarkStart w:id="231" w:name="_Toc35971404"/>
      <w:bookmarkStart w:id="232" w:name="_Toc510696635"/>
      <w:bookmarkStart w:id="233" w:name="_Toc35971430"/>
      <w:r>
        <w:t>7.</w:t>
      </w:r>
      <w:r w:rsidR="00037C25">
        <w:t>1</w:t>
      </w:r>
      <w:r>
        <w:t>.3.2.3</w:t>
      </w:r>
      <w:r w:rsidRPr="00384E92">
        <w:t>.1</w:t>
      </w:r>
      <w:r w:rsidRPr="00384E92">
        <w:tab/>
      </w:r>
      <w:bookmarkEnd w:id="230"/>
      <w:bookmarkEnd w:id="231"/>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7DC5B8BA"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34" w:name="_Toc207607658"/>
      <w:r>
        <w:lastRenderedPageBreak/>
        <w:t>7.</w:t>
      </w:r>
      <w:r w:rsidR="00854175">
        <w:t>1</w:t>
      </w:r>
      <w:r>
        <w:t>.3.</w:t>
      </w:r>
      <w:r w:rsidR="00605091">
        <w:t>2</w:t>
      </w:r>
      <w:r>
        <w:t>.4</w:t>
      </w:r>
      <w:r>
        <w:tab/>
        <w:t>Resource Custom Operations</w:t>
      </w:r>
      <w:bookmarkEnd w:id="234"/>
    </w:p>
    <w:p w14:paraId="66EDE65D" w14:textId="77777777" w:rsidR="00451495" w:rsidRDefault="00451495" w:rsidP="00451495">
      <w:r>
        <w:t>None.</w:t>
      </w:r>
    </w:p>
    <w:p w14:paraId="4FAB7C6A" w14:textId="4278C14F" w:rsidR="00451495" w:rsidRPr="00F35F4A"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207607659"/>
      <w:r>
        <w:t>7.</w:t>
      </w:r>
      <w:r w:rsidR="00854175">
        <w:t>1</w:t>
      </w:r>
      <w:r w:rsidRPr="00F35F4A">
        <w:t>.</w:t>
      </w:r>
      <w:r>
        <w:t>3</w:t>
      </w:r>
      <w:r w:rsidRPr="00F35F4A">
        <w:t>.3</w:t>
      </w:r>
      <w:r w:rsidRPr="00F35F4A">
        <w:tab/>
        <w:t xml:space="preserve">Resource: Individual </w:t>
      </w:r>
      <w:r>
        <w:t>LMC</w:t>
      </w:r>
      <w:r w:rsidRPr="00F35F4A">
        <w:t xml:space="preserve"> registration</w:t>
      </w:r>
      <w:bookmarkEnd w:id="235"/>
      <w:bookmarkEnd w:id="236"/>
      <w:bookmarkEnd w:id="237"/>
      <w:bookmarkEnd w:id="238"/>
      <w:bookmarkEnd w:id="239"/>
      <w:bookmarkEnd w:id="240"/>
      <w:bookmarkEnd w:id="241"/>
    </w:p>
    <w:p w14:paraId="00D0C74D" w14:textId="36B96FFA" w:rsidR="00451495" w:rsidRPr="00F35F4A"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207607660"/>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42"/>
      <w:bookmarkEnd w:id="243"/>
      <w:bookmarkEnd w:id="244"/>
      <w:bookmarkEnd w:id="245"/>
      <w:bookmarkEnd w:id="246"/>
      <w:bookmarkEnd w:id="247"/>
      <w:bookmarkEnd w:id="248"/>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207607661"/>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49"/>
      <w:bookmarkEnd w:id="250"/>
      <w:bookmarkEnd w:id="251"/>
      <w:bookmarkEnd w:id="252"/>
      <w:bookmarkEnd w:id="253"/>
      <w:bookmarkEnd w:id="254"/>
      <w:bookmarkEnd w:id="255"/>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207607662"/>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56"/>
      <w:bookmarkEnd w:id="257"/>
      <w:bookmarkEnd w:id="258"/>
      <w:bookmarkEnd w:id="259"/>
      <w:bookmarkEnd w:id="260"/>
      <w:bookmarkEnd w:id="261"/>
      <w:bookmarkEnd w:id="262"/>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lastRenderedPageBreak/>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254CC0EA"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lastRenderedPageBreak/>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0C91A8E7"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006C3BF9">
              <w:t>[13]</w:t>
            </w:r>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63" w:name="_Toc510696615"/>
      <w:bookmarkStart w:id="264" w:name="_Toc35971406"/>
      <w:bookmarkStart w:id="265" w:name="_Toc207607663"/>
      <w:r>
        <w:t>7.</w:t>
      </w:r>
      <w:r w:rsidR="00BD0A7B">
        <w:t>1</w:t>
      </w:r>
      <w:r>
        <w:t>.3.3.4</w:t>
      </w:r>
      <w:r>
        <w:tab/>
        <w:t>Resource Custom Operations</w:t>
      </w:r>
      <w:bookmarkEnd w:id="263"/>
      <w:bookmarkEnd w:id="264"/>
      <w:bookmarkEnd w:id="265"/>
    </w:p>
    <w:p w14:paraId="5439A069" w14:textId="77777777" w:rsidR="00451495" w:rsidRPr="00535331" w:rsidRDefault="00451495" w:rsidP="00451495">
      <w:r>
        <w:t>None.</w:t>
      </w:r>
    </w:p>
    <w:p w14:paraId="3652E8EB" w14:textId="77777777" w:rsidR="009C5B4E" w:rsidRPr="008705DA" w:rsidRDefault="009C5B4E" w:rsidP="009C5B4E">
      <w:pPr>
        <w:pStyle w:val="Heading4"/>
      </w:pPr>
      <w:bookmarkStart w:id="266" w:name="_Toc207607664"/>
      <w:bookmarkStart w:id="267" w:name="_Toc510696622"/>
      <w:bookmarkStart w:id="268" w:name="_Toc35971413"/>
      <w:r w:rsidRPr="008705DA">
        <w:lastRenderedPageBreak/>
        <w:t>7.1.3.4</w:t>
      </w:r>
      <w:r w:rsidRPr="008705DA">
        <w:tab/>
        <w:t>Resource: LMC Configurations</w:t>
      </w:r>
      <w:bookmarkEnd w:id="266"/>
    </w:p>
    <w:p w14:paraId="01472845" w14:textId="0999F492" w:rsidR="006E4338" w:rsidRPr="0030724E" w:rsidRDefault="006E4338" w:rsidP="006E4338">
      <w:pPr>
        <w:pStyle w:val="Heading5"/>
      </w:pPr>
      <w:bookmarkStart w:id="269" w:name="_Toc207607665"/>
      <w:r w:rsidRPr="0030724E">
        <w:t>7.1.3.</w:t>
      </w:r>
      <w:r w:rsidR="00C747E8" w:rsidRPr="0030724E">
        <w:t>4</w:t>
      </w:r>
      <w:r w:rsidRPr="0030724E">
        <w:t>.1</w:t>
      </w:r>
      <w:r w:rsidRPr="0030724E">
        <w:tab/>
        <w:t>Description</w:t>
      </w:r>
      <w:bookmarkEnd w:id="269"/>
    </w:p>
    <w:p w14:paraId="21E09E15" w14:textId="77777777" w:rsidR="006E4338" w:rsidRDefault="006E4338" w:rsidP="006E4338">
      <w:r>
        <w:t>The resource represents the LMC location reports collection.</w:t>
      </w:r>
    </w:p>
    <w:p w14:paraId="411D5C41" w14:textId="6DAF0D46" w:rsidR="006E4338" w:rsidRDefault="006E4338" w:rsidP="006E4338">
      <w:pPr>
        <w:pStyle w:val="Heading5"/>
      </w:pPr>
      <w:bookmarkStart w:id="270" w:name="_Toc207607666"/>
      <w:r w:rsidRPr="008705DA">
        <w:t>7.1.3.</w:t>
      </w:r>
      <w:r w:rsidR="00C747E8" w:rsidRPr="00C747E8">
        <w:t>4</w:t>
      </w:r>
      <w:r>
        <w:t>.2</w:t>
      </w:r>
      <w:r>
        <w:tab/>
        <w:t>Resource Definition</w:t>
      </w:r>
      <w:bookmarkEnd w:id="270"/>
    </w:p>
    <w:p w14:paraId="1E68F9AD" w14:textId="77777777" w:rsidR="006E4338" w:rsidRDefault="006E4338" w:rsidP="006E4338">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locationconfiguration</w:t>
      </w:r>
    </w:p>
    <w:p w14:paraId="3C3F2BBA" w14:textId="3194283A" w:rsidR="006E4338" w:rsidRDefault="006E4338" w:rsidP="006E4338">
      <w:pPr>
        <w:rPr>
          <w:rFonts w:ascii="Arial" w:hAnsi="Arial" w:cs="Arial"/>
        </w:rPr>
      </w:pPr>
      <w:r w:rsidRPr="00F112E4">
        <w:t>This resource shall support the resource URI variables defined in table </w:t>
      </w:r>
      <w:r w:rsidRPr="008B3C20">
        <w:t>7.1.3.</w:t>
      </w:r>
      <w:r w:rsidR="00C747E8" w:rsidRPr="00C747E8">
        <w:t>4</w:t>
      </w:r>
      <w:r w:rsidRPr="00F112E4">
        <w:t>.2-1.</w:t>
      </w:r>
    </w:p>
    <w:p w14:paraId="5E7D5C27" w14:textId="3C6D6551" w:rsidR="006E4338" w:rsidRDefault="006E4338" w:rsidP="006E4338">
      <w:pPr>
        <w:pStyle w:val="TH"/>
        <w:rPr>
          <w:rFonts w:cs="Arial"/>
        </w:rPr>
      </w:pPr>
      <w:r>
        <w:t>Table </w:t>
      </w:r>
      <w:r w:rsidRPr="008B3C20">
        <w:t>7.1.3.</w:t>
      </w:r>
      <w:r w:rsidR="00C747E8" w:rsidRPr="00C747E8">
        <w:t>4</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B54FF5"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16361A" w:rsidRDefault="006E4338"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16361A" w:rsidRDefault="006E4338"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16361A" w:rsidRDefault="006E4338" w:rsidP="00F75401">
            <w:pPr>
              <w:pStyle w:val="TAH"/>
            </w:pPr>
            <w:r w:rsidRPr="0016361A">
              <w:t>Definition</w:t>
            </w:r>
          </w:p>
        </w:tc>
      </w:tr>
      <w:tr w:rsidR="006E4338" w:rsidRPr="00B54FF5"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16361A" w:rsidRDefault="006E4338"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16361A" w:rsidRDefault="006E4338"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16361A" w:rsidRDefault="006E4338" w:rsidP="00F75401">
            <w:pPr>
              <w:pStyle w:val="TAL"/>
            </w:pPr>
            <w:r w:rsidRPr="0016361A">
              <w:t>See clause</w:t>
            </w:r>
            <w:r w:rsidRPr="0016361A">
              <w:rPr>
                <w:lang w:val="en-US" w:eastAsia="zh-CN"/>
              </w:rPr>
              <w:t> </w:t>
            </w:r>
            <w:r>
              <w:t>7.1</w:t>
            </w:r>
            <w:r w:rsidRPr="0016361A">
              <w:t>.1</w:t>
            </w:r>
          </w:p>
        </w:tc>
      </w:tr>
    </w:tbl>
    <w:p w14:paraId="3B01C7CB" w14:textId="77777777" w:rsidR="006E4338" w:rsidRPr="00384E92" w:rsidRDefault="006E4338" w:rsidP="006E4338"/>
    <w:p w14:paraId="4E5A7B15" w14:textId="3C61DB6B" w:rsidR="006E4338" w:rsidRDefault="006E4338" w:rsidP="006E4338">
      <w:pPr>
        <w:pStyle w:val="Heading5"/>
      </w:pPr>
      <w:bookmarkStart w:id="271" w:name="_Toc207607667"/>
      <w:r w:rsidRPr="008B3C20">
        <w:rPr>
          <w:lang w:val="fr-FR"/>
        </w:rPr>
        <w:t>7.</w:t>
      </w:r>
      <w:r>
        <w:rPr>
          <w:lang w:val="fr-FR"/>
        </w:rPr>
        <w:t>1</w:t>
      </w:r>
      <w:r w:rsidRPr="008B3C20">
        <w:rPr>
          <w:lang w:val="fr-FR"/>
        </w:rPr>
        <w:t>.3.</w:t>
      </w:r>
      <w:r w:rsidR="00C747E8" w:rsidRPr="002F1358">
        <w:rPr>
          <w:lang w:val="fr-FR"/>
        </w:rPr>
        <w:t>4</w:t>
      </w:r>
      <w:r>
        <w:t>.3</w:t>
      </w:r>
      <w:r>
        <w:tab/>
        <w:t>Resource Standard Methods</w:t>
      </w:r>
      <w:bookmarkEnd w:id="271"/>
    </w:p>
    <w:p w14:paraId="0030A149" w14:textId="25776C73" w:rsidR="006E4338" w:rsidRPr="00384E92" w:rsidRDefault="006E4338" w:rsidP="006E4338">
      <w:pPr>
        <w:pStyle w:val="H6"/>
      </w:pPr>
      <w:r w:rsidRPr="008B3C20">
        <w:rPr>
          <w:lang w:val="fr-FR"/>
        </w:rPr>
        <w:t>7.</w:t>
      </w:r>
      <w:r>
        <w:rPr>
          <w:lang w:val="fr-FR"/>
        </w:rPr>
        <w:t>1</w:t>
      </w:r>
      <w:r w:rsidRPr="008B3C20">
        <w:rPr>
          <w:lang w:val="fr-FR"/>
        </w:rPr>
        <w:t>.3.</w:t>
      </w:r>
      <w:r w:rsidR="00E76113" w:rsidRPr="00E76113">
        <w:rPr>
          <w:lang w:val="fr-FR"/>
        </w:rPr>
        <w:t>4</w:t>
      </w:r>
      <w:r>
        <w:t>.3</w:t>
      </w:r>
      <w:r w:rsidRPr="00384E92">
        <w:t>.1</w:t>
      </w:r>
      <w:r w:rsidRPr="00384E92">
        <w:tab/>
      </w:r>
      <w:r>
        <w:t>GET</w:t>
      </w:r>
    </w:p>
    <w:p w14:paraId="64A81A06" w14:textId="313B6206" w:rsidR="006E4338" w:rsidRDefault="006E4338" w:rsidP="006E4338">
      <w:r>
        <w:t>This method shall support the URI query parameters specified in table </w:t>
      </w:r>
      <w:r w:rsidRPr="008B3C20">
        <w:t>7.1.3.</w:t>
      </w:r>
      <w:r w:rsidR="008F41D3">
        <w:t>4</w:t>
      </w:r>
      <w:r>
        <w:t>.3.1-1.</w:t>
      </w:r>
    </w:p>
    <w:p w14:paraId="1FFB5457" w14:textId="0AB98F09" w:rsidR="006E4338" w:rsidRPr="00384E92" w:rsidRDefault="006E4338" w:rsidP="006E4338">
      <w:pPr>
        <w:pStyle w:val="TH"/>
        <w:rPr>
          <w:rFonts w:cs="Arial"/>
        </w:rPr>
      </w:pPr>
      <w:r w:rsidRPr="00384E92">
        <w:t>Table</w:t>
      </w:r>
      <w:r>
        <w:t> </w:t>
      </w:r>
      <w:r w:rsidRPr="008B3C20">
        <w:t>7.1.3.</w:t>
      </w:r>
      <w:r w:rsidR="008F41D3">
        <w:t>4</w:t>
      </w:r>
      <w:r>
        <w:t>.3.1</w:t>
      </w:r>
      <w:r w:rsidRPr="00384E92">
        <w:t>-1: URI query parameters supported by the</w:t>
      </w:r>
      <w:r>
        <w:t xml:space="preserve"> 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B54FF5" w14:paraId="67164F40" w14:textId="77777777" w:rsidTr="00F75401">
        <w:trPr>
          <w:jc w:val="center"/>
        </w:trPr>
        <w:tc>
          <w:tcPr>
            <w:tcW w:w="938" w:type="pct"/>
            <w:shd w:val="clear" w:color="auto" w:fill="C0C0C0"/>
          </w:tcPr>
          <w:p w14:paraId="07DF4EA6" w14:textId="77777777" w:rsidR="006E4338" w:rsidRPr="0016361A" w:rsidRDefault="006E4338" w:rsidP="00F75401">
            <w:pPr>
              <w:pStyle w:val="TAH"/>
            </w:pPr>
            <w:r w:rsidRPr="0016361A">
              <w:t>Name</w:t>
            </w:r>
          </w:p>
        </w:tc>
        <w:tc>
          <w:tcPr>
            <w:tcW w:w="619" w:type="pct"/>
            <w:shd w:val="clear" w:color="auto" w:fill="C0C0C0"/>
          </w:tcPr>
          <w:p w14:paraId="1CD8DCE5" w14:textId="77777777" w:rsidR="006E4338" w:rsidRPr="0016361A" w:rsidRDefault="006E4338" w:rsidP="00F75401">
            <w:pPr>
              <w:pStyle w:val="TAH"/>
            </w:pPr>
            <w:r w:rsidRPr="0016361A">
              <w:t>Data type</w:t>
            </w:r>
          </w:p>
        </w:tc>
        <w:tc>
          <w:tcPr>
            <w:tcW w:w="274" w:type="pct"/>
            <w:shd w:val="clear" w:color="auto" w:fill="C0C0C0"/>
          </w:tcPr>
          <w:p w14:paraId="469F0592" w14:textId="77777777" w:rsidR="006E4338" w:rsidRPr="0016361A" w:rsidRDefault="006E4338" w:rsidP="00F75401">
            <w:pPr>
              <w:pStyle w:val="TAH"/>
            </w:pPr>
            <w:r w:rsidRPr="0016361A">
              <w:t>P</w:t>
            </w:r>
          </w:p>
        </w:tc>
        <w:tc>
          <w:tcPr>
            <w:tcW w:w="669" w:type="pct"/>
            <w:shd w:val="clear" w:color="auto" w:fill="C0C0C0"/>
          </w:tcPr>
          <w:p w14:paraId="5DA59DB6" w14:textId="77777777" w:rsidR="006E4338" w:rsidRPr="0016361A" w:rsidRDefault="006E4338" w:rsidP="00F75401">
            <w:pPr>
              <w:pStyle w:val="TAH"/>
            </w:pPr>
            <w:r w:rsidRPr="0016361A">
              <w:t>Cardinality</w:t>
            </w:r>
          </w:p>
        </w:tc>
        <w:tc>
          <w:tcPr>
            <w:tcW w:w="1704" w:type="pct"/>
            <w:shd w:val="clear" w:color="auto" w:fill="C0C0C0"/>
            <w:vAlign w:val="center"/>
          </w:tcPr>
          <w:p w14:paraId="35A029A2" w14:textId="77777777" w:rsidR="006E4338" w:rsidRPr="0016361A" w:rsidRDefault="006E4338" w:rsidP="00F75401">
            <w:pPr>
              <w:pStyle w:val="TAH"/>
            </w:pPr>
            <w:r w:rsidRPr="0016361A">
              <w:t>Description</w:t>
            </w:r>
          </w:p>
        </w:tc>
        <w:tc>
          <w:tcPr>
            <w:tcW w:w="796" w:type="pct"/>
            <w:shd w:val="clear" w:color="auto" w:fill="C0C0C0"/>
          </w:tcPr>
          <w:p w14:paraId="5C69EF83" w14:textId="77777777" w:rsidR="006E4338" w:rsidRPr="0016361A" w:rsidRDefault="006E4338" w:rsidP="00F75401">
            <w:pPr>
              <w:pStyle w:val="TAH"/>
            </w:pPr>
            <w:r w:rsidRPr="0016361A">
              <w:t>Applicability</w:t>
            </w:r>
          </w:p>
        </w:tc>
      </w:tr>
      <w:tr w:rsidR="006E4338" w:rsidRPr="00B54FF5" w14:paraId="3FA4FC95" w14:textId="77777777" w:rsidTr="00F75401">
        <w:trPr>
          <w:jc w:val="center"/>
        </w:trPr>
        <w:tc>
          <w:tcPr>
            <w:tcW w:w="938" w:type="pct"/>
            <w:shd w:val="clear" w:color="auto" w:fill="auto"/>
          </w:tcPr>
          <w:p w14:paraId="5DEB4235" w14:textId="77777777" w:rsidR="006E4338" w:rsidRPr="0016361A" w:rsidRDefault="006E4338" w:rsidP="00F75401">
            <w:pPr>
              <w:pStyle w:val="TAL"/>
            </w:pPr>
            <w:r w:rsidRPr="0016361A">
              <w:t>n/a</w:t>
            </w:r>
          </w:p>
        </w:tc>
        <w:tc>
          <w:tcPr>
            <w:tcW w:w="619" w:type="pct"/>
          </w:tcPr>
          <w:p w14:paraId="2557E40A" w14:textId="77777777" w:rsidR="006E4338" w:rsidRPr="0016361A" w:rsidRDefault="006E4338" w:rsidP="00F75401">
            <w:pPr>
              <w:pStyle w:val="TAL"/>
            </w:pPr>
          </w:p>
        </w:tc>
        <w:tc>
          <w:tcPr>
            <w:tcW w:w="274" w:type="pct"/>
          </w:tcPr>
          <w:p w14:paraId="37D425FB" w14:textId="77777777" w:rsidR="006E4338" w:rsidRPr="0016361A" w:rsidRDefault="006E4338" w:rsidP="00F75401">
            <w:pPr>
              <w:pStyle w:val="TAC"/>
            </w:pPr>
          </w:p>
        </w:tc>
        <w:tc>
          <w:tcPr>
            <w:tcW w:w="669" w:type="pct"/>
          </w:tcPr>
          <w:p w14:paraId="60C1D98F" w14:textId="77777777" w:rsidR="006E4338" w:rsidRPr="0016361A" w:rsidRDefault="006E4338" w:rsidP="00F75401">
            <w:pPr>
              <w:pStyle w:val="TAL"/>
            </w:pPr>
          </w:p>
        </w:tc>
        <w:tc>
          <w:tcPr>
            <w:tcW w:w="1704" w:type="pct"/>
            <w:shd w:val="clear" w:color="auto" w:fill="auto"/>
            <w:vAlign w:val="center"/>
          </w:tcPr>
          <w:p w14:paraId="07C438D1" w14:textId="77777777" w:rsidR="006E4338" w:rsidRPr="0016361A" w:rsidRDefault="006E4338" w:rsidP="00F75401">
            <w:pPr>
              <w:pStyle w:val="TAL"/>
            </w:pPr>
          </w:p>
        </w:tc>
        <w:tc>
          <w:tcPr>
            <w:tcW w:w="796" w:type="pct"/>
          </w:tcPr>
          <w:p w14:paraId="0DC452B1" w14:textId="77777777" w:rsidR="006E4338" w:rsidRPr="0016361A" w:rsidRDefault="006E4338" w:rsidP="00F75401">
            <w:pPr>
              <w:pStyle w:val="TAL"/>
            </w:pPr>
          </w:p>
        </w:tc>
      </w:tr>
    </w:tbl>
    <w:p w14:paraId="377AC762" w14:textId="77777777" w:rsidR="006E4338" w:rsidRDefault="006E4338" w:rsidP="006E4338"/>
    <w:p w14:paraId="7C3FB99D" w14:textId="140F13EC" w:rsidR="006E4338" w:rsidRPr="00384E92" w:rsidRDefault="006E4338" w:rsidP="006E4338">
      <w:r>
        <w:t>This method shall support the request data structures specified in table </w:t>
      </w:r>
      <w:r w:rsidRPr="008B3C20">
        <w:t>7.1.3.</w:t>
      </w:r>
      <w:r w:rsidR="00AE5B78">
        <w:t>4</w:t>
      </w:r>
      <w:r>
        <w:t>.3.1-2 and the response data structures and response codes specified in table </w:t>
      </w:r>
      <w:r w:rsidRPr="008B3C20">
        <w:t>7.1.3.</w:t>
      </w:r>
      <w:r w:rsidR="00AE5B78">
        <w:t>4</w:t>
      </w:r>
      <w:r>
        <w:t>.3.1-3.</w:t>
      </w:r>
    </w:p>
    <w:p w14:paraId="33C0B306" w14:textId="49968653" w:rsidR="006E4338" w:rsidRPr="001769FF" w:rsidRDefault="006E4338" w:rsidP="006E4338">
      <w:pPr>
        <w:pStyle w:val="TH"/>
      </w:pPr>
      <w:r w:rsidRPr="001769FF">
        <w:t>Table</w:t>
      </w:r>
      <w:r>
        <w:t> </w:t>
      </w:r>
      <w:r w:rsidRPr="008B3C20">
        <w:t>7.1.3.</w:t>
      </w:r>
      <w:r w:rsidR="00AE5B78">
        <w:t>4</w:t>
      </w:r>
      <w:r>
        <w:t>.</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B54FF5" w14:paraId="79CD5847" w14:textId="77777777" w:rsidTr="00F75401">
        <w:trPr>
          <w:jc w:val="center"/>
        </w:trPr>
        <w:tc>
          <w:tcPr>
            <w:tcW w:w="2212" w:type="dxa"/>
            <w:shd w:val="clear" w:color="auto" w:fill="C0C0C0"/>
          </w:tcPr>
          <w:p w14:paraId="02A0B1BE" w14:textId="77777777" w:rsidR="006E4338" w:rsidRPr="0016361A" w:rsidRDefault="006E4338" w:rsidP="00F75401">
            <w:pPr>
              <w:pStyle w:val="TAH"/>
            </w:pPr>
            <w:r w:rsidRPr="0016361A">
              <w:t>Data type</w:t>
            </w:r>
          </w:p>
        </w:tc>
        <w:tc>
          <w:tcPr>
            <w:tcW w:w="426" w:type="dxa"/>
            <w:shd w:val="clear" w:color="auto" w:fill="C0C0C0"/>
          </w:tcPr>
          <w:p w14:paraId="69CF8137" w14:textId="77777777" w:rsidR="006E4338" w:rsidRPr="0016361A" w:rsidRDefault="006E4338" w:rsidP="00F75401">
            <w:pPr>
              <w:pStyle w:val="TAH"/>
            </w:pPr>
            <w:r w:rsidRPr="0016361A">
              <w:t>P</w:t>
            </w:r>
          </w:p>
        </w:tc>
        <w:tc>
          <w:tcPr>
            <w:tcW w:w="1275" w:type="dxa"/>
            <w:shd w:val="clear" w:color="auto" w:fill="C0C0C0"/>
          </w:tcPr>
          <w:p w14:paraId="589D07DA" w14:textId="77777777" w:rsidR="006E4338" w:rsidRPr="0016361A" w:rsidRDefault="006E4338" w:rsidP="00F75401">
            <w:pPr>
              <w:pStyle w:val="TAH"/>
            </w:pPr>
            <w:r w:rsidRPr="0016361A">
              <w:t>Cardinality</w:t>
            </w:r>
          </w:p>
        </w:tc>
        <w:tc>
          <w:tcPr>
            <w:tcW w:w="5614" w:type="dxa"/>
            <w:shd w:val="clear" w:color="auto" w:fill="C0C0C0"/>
            <w:vAlign w:val="center"/>
          </w:tcPr>
          <w:p w14:paraId="1B43241E" w14:textId="77777777" w:rsidR="006E4338" w:rsidRPr="0016361A" w:rsidRDefault="006E4338" w:rsidP="00F75401">
            <w:pPr>
              <w:pStyle w:val="TAH"/>
            </w:pPr>
            <w:r w:rsidRPr="0016361A">
              <w:t>Description</w:t>
            </w:r>
          </w:p>
        </w:tc>
      </w:tr>
      <w:tr w:rsidR="006E4338" w:rsidRPr="00B54FF5" w14:paraId="301962B9" w14:textId="77777777" w:rsidTr="00F75401">
        <w:trPr>
          <w:jc w:val="center"/>
        </w:trPr>
        <w:tc>
          <w:tcPr>
            <w:tcW w:w="2212" w:type="dxa"/>
            <w:shd w:val="clear" w:color="auto" w:fill="auto"/>
          </w:tcPr>
          <w:p w14:paraId="55C0A3A3" w14:textId="77777777" w:rsidR="006E4338" w:rsidRPr="00746BB9" w:rsidRDefault="006E4338" w:rsidP="00F75401">
            <w:pPr>
              <w:pStyle w:val="TAL"/>
            </w:pPr>
            <w:r>
              <w:t>n/a</w:t>
            </w:r>
          </w:p>
        </w:tc>
        <w:tc>
          <w:tcPr>
            <w:tcW w:w="426" w:type="dxa"/>
            <w:shd w:val="clear" w:color="auto" w:fill="auto"/>
          </w:tcPr>
          <w:p w14:paraId="5A528A31" w14:textId="77777777" w:rsidR="006E4338" w:rsidRPr="00746BB9" w:rsidRDefault="006E4338" w:rsidP="00F75401">
            <w:pPr>
              <w:pStyle w:val="TAC"/>
            </w:pPr>
          </w:p>
        </w:tc>
        <w:tc>
          <w:tcPr>
            <w:tcW w:w="1275" w:type="dxa"/>
            <w:shd w:val="clear" w:color="auto" w:fill="auto"/>
          </w:tcPr>
          <w:p w14:paraId="2B8C5BCF" w14:textId="77777777" w:rsidR="006E4338" w:rsidRPr="00746BB9" w:rsidRDefault="006E4338" w:rsidP="00F75401">
            <w:pPr>
              <w:pStyle w:val="TAL"/>
            </w:pPr>
          </w:p>
        </w:tc>
        <w:tc>
          <w:tcPr>
            <w:tcW w:w="5614" w:type="dxa"/>
            <w:shd w:val="clear" w:color="auto" w:fill="auto"/>
          </w:tcPr>
          <w:p w14:paraId="42AADE27" w14:textId="77777777" w:rsidR="006E4338" w:rsidRPr="00746BB9" w:rsidRDefault="006E4338" w:rsidP="00F75401">
            <w:pPr>
              <w:pStyle w:val="TAL"/>
            </w:pPr>
          </w:p>
        </w:tc>
      </w:tr>
    </w:tbl>
    <w:p w14:paraId="58ED23E7" w14:textId="77777777" w:rsidR="006E4338" w:rsidRDefault="006E4338" w:rsidP="006E4338"/>
    <w:p w14:paraId="1C8746D0" w14:textId="753CC061" w:rsidR="006E4338" w:rsidRPr="001769FF" w:rsidRDefault="006E4338" w:rsidP="006E4338">
      <w:pPr>
        <w:pStyle w:val="TH"/>
      </w:pPr>
      <w:r w:rsidRPr="001769FF">
        <w:t>Table</w:t>
      </w:r>
      <w:r>
        <w:t> </w:t>
      </w:r>
      <w:r w:rsidRPr="008B3C20">
        <w:t>7.1.3.</w:t>
      </w:r>
      <w:r w:rsidR="00AE5B78">
        <w:t>4</w:t>
      </w:r>
      <w:r>
        <w:t>.</w:t>
      </w:r>
      <w:r w:rsidRPr="001769FF">
        <w:t>3.1-</w:t>
      </w:r>
      <w:r>
        <w:t>3</w:t>
      </w:r>
      <w:r w:rsidRPr="001769FF">
        <w:t>: Data structures</w:t>
      </w:r>
      <w:r>
        <w:t xml:space="preserve"> supported by the GET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B54FF5"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16361A" w:rsidRDefault="006E4338"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16361A" w:rsidRDefault="006E4338"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16361A" w:rsidRDefault="006E4338"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16361A" w:rsidRDefault="006E4338"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16361A" w:rsidRDefault="006E4338" w:rsidP="00F75401">
            <w:pPr>
              <w:pStyle w:val="TAH"/>
            </w:pPr>
            <w:r w:rsidRPr="0016361A">
              <w:t>Description</w:t>
            </w:r>
          </w:p>
        </w:tc>
      </w:tr>
      <w:tr w:rsidR="006E4338" w:rsidRPr="00B54FF5"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D6905D6" w14:textId="77777777" w:rsidR="006E4338" w:rsidRPr="006663EC" w:rsidRDefault="006E4338" w:rsidP="00F75401">
            <w:pPr>
              <w:pStyle w:val="TAL"/>
            </w:pPr>
            <w:r>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6663EC" w:rsidRDefault="006E4338"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6663EC" w:rsidRDefault="006E4338"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6663EC" w:rsidRDefault="006E4338" w:rsidP="00F75401">
            <w:pPr>
              <w:pStyle w:val="TAL"/>
            </w:pPr>
            <w:r w:rsidRPr="006663EC">
              <w:t>20</w:t>
            </w:r>
            <w:r>
              <w:t>0</w:t>
            </w:r>
            <w:r w:rsidRPr="006663EC">
              <w:t xml:space="preserve"> </w:t>
            </w:r>
            <w:r>
              <w:t>Ok</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536C974" w14:textId="77777777" w:rsidR="006E4338" w:rsidRPr="006663EC" w:rsidRDefault="006E4338" w:rsidP="00F75401">
            <w:pPr>
              <w:pStyle w:val="TAL"/>
            </w:pPr>
            <w:r>
              <w:t xml:space="preserve">The location configuration applicable for the MC UE. </w:t>
            </w:r>
          </w:p>
        </w:tc>
      </w:tr>
      <w:tr w:rsidR="006E4338" w:rsidRPr="00B54FF5"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1F71EC4" w14:textId="5BC84C97" w:rsidR="006E4338" w:rsidRPr="0016361A" w:rsidRDefault="006E4338" w:rsidP="00F75401">
            <w:pPr>
              <w:pStyle w:val="TAN"/>
            </w:pPr>
            <w:r w:rsidRPr="0016361A">
              <w:t>NOTE:</w:t>
            </w:r>
            <w:r w:rsidRPr="0016361A">
              <w:rPr>
                <w:noProof/>
              </w:rPr>
              <w:tab/>
              <w:t xml:space="preserve">The manadatory </w:t>
            </w:r>
            <w:r w:rsidRPr="0016361A">
              <w:t>HTTP error status code for the</w:t>
            </w:r>
            <w:r>
              <w:t xml:space="preserve"> GET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37700F90" w14:textId="77777777" w:rsidR="006E4338" w:rsidRDefault="006E4338" w:rsidP="006E4338"/>
    <w:p w14:paraId="6111DE3A" w14:textId="300C89A7" w:rsidR="006E4338" w:rsidRPr="00A04126" w:rsidRDefault="006E4338" w:rsidP="006E4338">
      <w:pPr>
        <w:pStyle w:val="TH"/>
        <w:rPr>
          <w:rFonts w:cs="Arial"/>
        </w:rPr>
      </w:pPr>
      <w:r w:rsidRPr="00A04126">
        <w:t>Table</w:t>
      </w:r>
      <w:r>
        <w:t> </w:t>
      </w:r>
      <w:r w:rsidRPr="008B3C20">
        <w:t>7.1.3.</w:t>
      </w:r>
      <w:r w:rsidR="007F7EFC">
        <w:t>4</w:t>
      </w:r>
      <w:r w:rsidRPr="00A04126">
        <w:t xml:space="preserve">.3.1-4: Headers supported by the </w:t>
      </w:r>
      <w:r>
        <w:t>GET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B54FF5" w14:paraId="7A9B6F1A" w14:textId="77777777" w:rsidTr="00F75401">
        <w:trPr>
          <w:jc w:val="center"/>
        </w:trPr>
        <w:tc>
          <w:tcPr>
            <w:tcW w:w="938" w:type="pct"/>
            <w:shd w:val="clear" w:color="auto" w:fill="C0C0C0"/>
          </w:tcPr>
          <w:p w14:paraId="05874BE3" w14:textId="77777777" w:rsidR="006E4338" w:rsidRPr="0016361A" w:rsidRDefault="006E4338" w:rsidP="00F75401">
            <w:pPr>
              <w:pStyle w:val="TAH"/>
            </w:pPr>
            <w:r w:rsidRPr="0016361A">
              <w:t>Name</w:t>
            </w:r>
          </w:p>
        </w:tc>
        <w:tc>
          <w:tcPr>
            <w:tcW w:w="835" w:type="pct"/>
            <w:shd w:val="clear" w:color="auto" w:fill="C0C0C0"/>
          </w:tcPr>
          <w:p w14:paraId="3276FDC3" w14:textId="77777777" w:rsidR="006E4338" w:rsidRPr="0016361A" w:rsidRDefault="006E4338" w:rsidP="00F75401">
            <w:pPr>
              <w:pStyle w:val="TAH"/>
            </w:pPr>
            <w:r w:rsidRPr="0016361A">
              <w:t>Data type</w:t>
            </w:r>
          </w:p>
        </w:tc>
        <w:tc>
          <w:tcPr>
            <w:tcW w:w="281" w:type="pct"/>
            <w:shd w:val="clear" w:color="auto" w:fill="C0C0C0"/>
          </w:tcPr>
          <w:p w14:paraId="19F1E175" w14:textId="77777777" w:rsidR="006E4338" w:rsidRPr="0016361A" w:rsidRDefault="006E4338" w:rsidP="00F75401">
            <w:pPr>
              <w:pStyle w:val="TAH"/>
            </w:pPr>
            <w:r w:rsidRPr="0016361A">
              <w:t>P</w:t>
            </w:r>
          </w:p>
        </w:tc>
        <w:tc>
          <w:tcPr>
            <w:tcW w:w="595" w:type="pct"/>
            <w:shd w:val="clear" w:color="auto" w:fill="C0C0C0"/>
          </w:tcPr>
          <w:p w14:paraId="6F630125" w14:textId="77777777" w:rsidR="006E4338" w:rsidRPr="0016361A" w:rsidRDefault="006E4338" w:rsidP="00F75401">
            <w:pPr>
              <w:pStyle w:val="TAH"/>
            </w:pPr>
            <w:r w:rsidRPr="0016361A">
              <w:t>Cardinality</w:t>
            </w:r>
          </w:p>
        </w:tc>
        <w:tc>
          <w:tcPr>
            <w:tcW w:w="2351" w:type="pct"/>
            <w:shd w:val="clear" w:color="auto" w:fill="C0C0C0"/>
            <w:vAlign w:val="center"/>
          </w:tcPr>
          <w:p w14:paraId="442FD8C2" w14:textId="77777777" w:rsidR="006E4338" w:rsidRPr="0016361A" w:rsidRDefault="006E4338" w:rsidP="00F75401">
            <w:pPr>
              <w:pStyle w:val="TAH"/>
            </w:pPr>
            <w:r w:rsidRPr="0016361A">
              <w:t>Description</w:t>
            </w:r>
          </w:p>
        </w:tc>
      </w:tr>
      <w:tr w:rsidR="006E4338" w:rsidRPr="00B54FF5" w14:paraId="59874901" w14:textId="77777777" w:rsidTr="00F75401">
        <w:trPr>
          <w:jc w:val="center"/>
        </w:trPr>
        <w:tc>
          <w:tcPr>
            <w:tcW w:w="938" w:type="pct"/>
            <w:shd w:val="clear" w:color="auto" w:fill="auto"/>
          </w:tcPr>
          <w:p w14:paraId="3802367A" w14:textId="77777777" w:rsidR="006E4338" w:rsidRPr="00DD3793" w:rsidRDefault="006E4338" w:rsidP="00F75401">
            <w:pPr>
              <w:pStyle w:val="TAL"/>
              <w:rPr>
                <w:highlight w:val="yellow"/>
              </w:rPr>
            </w:pPr>
            <w:r w:rsidRPr="008B3A1D">
              <w:t xml:space="preserve">n/a </w:t>
            </w:r>
          </w:p>
        </w:tc>
        <w:tc>
          <w:tcPr>
            <w:tcW w:w="835" w:type="pct"/>
          </w:tcPr>
          <w:p w14:paraId="47F0ADE0" w14:textId="77777777" w:rsidR="006E4338" w:rsidRPr="00DD3793" w:rsidRDefault="006E4338" w:rsidP="00F75401">
            <w:pPr>
              <w:pStyle w:val="TAL"/>
              <w:rPr>
                <w:highlight w:val="yellow"/>
              </w:rPr>
            </w:pPr>
          </w:p>
        </w:tc>
        <w:tc>
          <w:tcPr>
            <w:tcW w:w="281" w:type="pct"/>
          </w:tcPr>
          <w:p w14:paraId="774B561E" w14:textId="77777777" w:rsidR="006E4338" w:rsidRPr="00DD3793" w:rsidRDefault="006E4338" w:rsidP="00F75401">
            <w:pPr>
              <w:pStyle w:val="TAC"/>
              <w:rPr>
                <w:highlight w:val="yellow"/>
              </w:rPr>
            </w:pPr>
          </w:p>
        </w:tc>
        <w:tc>
          <w:tcPr>
            <w:tcW w:w="595" w:type="pct"/>
          </w:tcPr>
          <w:p w14:paraId="2033C4BF" w14:textId="77777777" w:rsidR="006E4338" w:rsidRPr="00DD3793" w:rsidRDefault="006E4338" w:rsidP="00F75401">
            <w:pPr>
              <w:pStyle w:val="TAL"/>
              <w:rPr>
                <w:highlight w:val="yellow"/>
              </w:rPr>
            </w:pPr>
          </w:p>
        </w:tc>
        <w:tc>
          <w:tcPr>
            <w:tcW w:w="2351" w:type="pct"/>
            <w:shd w:val="clear" w:color="auto" w:fill="auto"/>
            <w:vAlign w:val="center"/>
          </w:tcPr>
          <w:p w14:paraId="7D0F92FF" w14:textId="77777777" w:rsidR="006E4338" w:rsidRPr="00DD3793" w:rsidRDefault="006E4338" w:rsidP="00F75401">
            <w:pPr>
              <w:pStyle w:val="TAL"/>
              <w:rPr>
                <w:highlight w:val="yellow"/>
              </w:rPr>
            </w:pPr>
          </w:p>
        </w:tc>
      </w:tr>
    </w:tbl>
    <w:p w14:paraId="36089BAF" w14:textId="77777777" w:rsidR="006E4338" w:rsidRPr="00A04126" w:rsidRDefault="006E4338" w:rsidP="006E4338"/>
    <w:p w14:paraId="034946C5" w14:textId="48B6B339" w:rsidR="006E4338" w:rsidRDefault="006E4338" w:rsidP="006E4338">
      <w:pPr>
        <w:pStyle w:val="Heading5"/>
      </w:pPr>
      <w:bookmarkStart w:id="272" w:name="_Toc207607668"/>
      <w:r w:rsidRPr="008705DA">
        <w:t>7.1.3.</w:t>
      </w:r>
      <w:r w:rsidR="007F7EFC">
        <w:t>4</w:t>
      </w:r>
      <w:r>
        <w:t>.4</w:t>
      </w:r>
      <w:r>
        <w:tab/>
        <w:t>Resource Custom Operations</w:t>
      </w:r>
      <w:bookmarkEnd w:id="272"/>
    </w:p>
    <w:p w14:paraId="25BE5803" w14:textId="5F286993" w:rsidR="009C5B4E" w:rsidRDefault="006E4338" w:rsidP="006E4338">
      <w:r>
        <w:t>None.</w:t>
      </w:r>
    </w:p>
    <w:p w14:paraId="1243405D" w14:textId="77777777" w:rsidR="009C5B4E" w:rsidRPr="00E063FF" w:rsidRDefault="009C5B4E" w:rsidP="009C5B4E">
      <w:pPr>
        <w:pStyle w:val="Heading4"/>
      </w:pPr>
      <w:bookmarkStart w:id="273" w:name="_Toc207607669"/>
      <w:r w:rsidRPr="00E063FF">
        <w:lastRenderedPageBreak/>
        <w:t>7.1.3.5</w:t>
      </w:r>
      <w:r w:rsidRPr="00E063FF">
        <w:tab/>
        <w:t>Resource: LMC Location Reports</w:t>
      </w:r>
      <w:bookmarkEnd w:id="273"/>
    </w:p>
    <w:p w14:paraId="3908D806" w14:textId="77777777" w:rsidR="009C5B4E" w:rsidRPr="008B3C20" w:rsidRDefault="009C5B4E" w:rsidP="009C5B4E">
      <w:pPr>
        <w:pStyle w:val="Heading5"/>
        <w:rPr>
          <w:lang w:val="fr-FR"/>
        </w:rPr>
      </w:pPr>
      <w:bookmarkStart w:id="274" w:name="_Toc207607670"/>
      <w:r w:rsidRPr="008B3C20">
        <w:rPr>
          <w:lang w:val="fr-FR"/>
        </w:rPr>
        <w:t>7.</w:t>
      </w:r>
      <w:r>
        <w:rPr>
          <w:lang w:val="fr-FR"/>
        </w:rPr>
        <w:t>1</w:t>
      </w:r>
      <w:r w:rsidRPr="008B3C20">
        <w:rPr>
          <w:lang w:val="fr-FR"/>
        </w:rPr>
        <w:t>.3.</w:t>
      </w:r>
      <w:r>
        <w:rPr>
          <w:lang w:val="fr-FR"/>
        </w:rPr>
        <w:t>5</w:t>
      </w:r>
      <w:r w:rsidRPr="008B3C20">
        <w:rPr>
          <w:lang w:val="fr-FR"/>
        </w:rPr>
        <w:t>.1</w:t>
      </w:r>
      <w:r w:rsidRPr="008B3C20">
        <w:rPr>
          <w:lang w:val="fr-FR"/>
        </w:rPr>
        <w:tab/>
        <w:t>Description</w:t>
      </w:r>
      <w:bookmarkEnd w:id="274"/>
    </w:p>
    <w:p w14:paraId="2354266A" w14:textId="77777777" w:rsidR="009C5B4E" w:rsidRDefault="009C5B4E" w:rsidP="009C5B4E">
      <w:r>
        <w:t>The resource represents the LMC location reports collection.</w:t>
      </w:r>
    </w:p>
    <w:p w14:paraId="6E5267E1" w14:textId="77777777" w:rsidR="009C5B4E" w:rsidRDefault="009C5B4E" w:rsidP="009C5B4E">
      <w:pPr>
        <w:pStyle w:val="Heading5"/>
      </w:pPr>
      <w:bookmarkStart w:id="275" w:name="_Toc207607671"/>
      <w:r w:rsidRPr="008705DA">
        <w:t>7.1.3.5</w:t>
      </w:r>
      <w:r>
        <w:t>.2</w:t>
      </w:r>
      <w:r>
        <w:tab/>
        <w:t>Resource Definition</w:t>
      </w:r>
      <w:bookmarkEnd w:id="275"/>
    </w:p>
    <w:p w14:paraId="6A68057E" w14:textId="77777777" w:rsidR="009C5B4E" w:rsidRDefault="009C5B4E" w:rsidP="009C5B4E">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locationreports</w:t>
      </w:r>
    </w:p>
    <w:p w14:paraId="33A79C33" w14:textId="77777777" w:rsidR="009C5B4E" w:rsidRDefault="009C5B4E" w:rsidP="009C5B4E">
      <w:pPr>
        <w:rPr>
          <w:rFonts w:ascii="Arial" w:hAnsi="Arial" w:cs="Arial"/>
        </w:rPr>
      </w:pPr>
      <w:r w:rsidRPr="00F112E4">
        <w:t>This resource shall support the resource URI variables defined in table </w:t>
      </w:r>
      <w:r w:rsidRPr="008B3C20">
        <w:t>7.1.3.5</w:t>
      </w:r>
      <w:r w:rsidRPr="00F112E4">
        <w:t>.2-1.</w:t>
      </w:r>
    </w:p>
    <w:p w14:paraId="402019CF" w14:textId="77777777" w:rsidR="009C5B4E" w:rsidRDefault="009C5B4E" w:rsidP="009C5B4E">
      <w:pPr>
        <w:pStyle w:val="TH"/>
        <w:rPr>
          <w:rFonts w:cs="Arial"/>
        </w:rPr>
      </w:pPr>
      <w:r>
        <w:t>Table </w:t>
      </w:r>
      <w:r w:rsidRPr="008B3C20">
        <w:t>7.1.3.5</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B54FF5"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16361A" w:rsidRDefault="009C5B4E"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16361A" w:rsidRDefault="009C5B4E"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16361A" w:rsidRDefault="009C5B4E" w:rsidP="00F75401">
            <w:pPr>
              <w:pStyle w:val="TAH"/>
            </w:pPr>
            <w:r w:rsidRPr="0016361A">
              <w:t>Definition</w:t>
            </w:r>
          </w:p>
        </w:tc>
      </w:tr>
      <w:tr w:rsidR="009C5B4E" w:rsidRPr="00B54FF5"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16361A" w:rsidRDefault="009C5B4E"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16361A" w:rsidRDefault="009C5B4E"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16361A" w:rsidRDefault="009C5B4E" w:rsidP="00F75401">
            <w:pPr>
              <w:pStyle w:val="TAL"/>
            </w:pPr>
            <w:r w:rsidRPr="0016361A">
              <w:t>See clause</w:t>
            </w:r>
            <w:r w:rsidRPr="0016361A">
              <w:rPr>
                <w:lang w:val="en-US" w:eastAsia="zh-CN"/>
              </w:rPr>
              <w:t> </w:t>
            </w:r>
            <w:r>
              <w:t>7.1</w:t>
            </w:r>
            <w:r w:rsidRPr="0016361A">
              <w:t>.1</w:t>
            </w:r>
          </w:p>
        </w:tc>
      </w:tr>
    </w:tbl>
    <w:p w14:paraId="2C119FCA" w14:textId="77777777" w:rsidR="009C5B4E" w:rsidRPr="00384E92" w:rsidRDefault="009C5B4E" w:rsidP="009C5B4E"/>
    <w:p w14:paraId="3B2BC646" w14:textId="77777777" w:rsidR="009C5B4E" w:rsidRDefault="009C5B4E" w:rsidP="009C5B4E">
      <w:pPr>
        <w:pStyle w:val="Heading5"/>
      </w:pPr>
      <w:bookmarkStart w:id="276" w:name="_Toc207607672"/>
      <w:r w:rsidRPr="008B3C20">
        <w:rPr>
          <w:lang w:val="fr-FR"/>
        </w:rPr>
        <w:t>7.</w:t>
      </w:r>
      <w:r>
        <w:rPr>
          <w:lang w:val="fr-FR"/>
        </w:rPr>
        <w:t>1</w:t>
      </w:r>
      <w:r w:rsidRPr="008B3C20">
        <w:rPr>
          <w:lang w:val="fr-FR"/>
        </w:rPr>
        <w:t>.3.</w:t>
      </w:r>
      <w:r>
        <w:rPr>
          <w:lang w:val="fr-FR"/>
        </w:rPr>
        <w:t>5</w:t>
      </w:r>
      <w:r>
        <w:t>.3</w:t>
      </w:r>
      <w:r>
        <w:tab/>
        <w:t>Resource Standard Methods</w:t>
      </w:r>
      <w:bookmarkEnd w:id="276"/>
    </w:p>
    <w:p w14:paraId="1962469F" w14:textId="77777777" w:rsidR="009C5B4E" w:rsidRPr="00384E92" w:rsidRDefault="009C5B4E" w:rsidP="009C5B4E">
      <w:pPr>
        <w:pStyle w:val="H6"/>
      </w:pPr>
      <w:r w:rsidRPr="008B3C20">
        <w:rPr>
          <w:lang w:val="fr-FR"/>
        </w:rPr>
        <w:t>7.</w:t>
      </w:r>
      <w:r>
        <w:rPr>
          <w:lang w:val="fr-FR"/>
        </w:rPr>
        <w:t>1</w:t>
      </w:r>
      <w:r w:rsidRPr="008B3C20">
        <w:rPr>
          <w:lang w:val="fr-FR"/>
        </w:rPr>
        <w:t>.3.</w:t>
      </w:r>
      <w:r>
        <w:rPr>
          <w:lang w:val="fr-FR"/>
        </w:rPr>
        <w:t>5</w:t>
      </w:r>
      <w:r>
        <w:t>.3</w:t>
      </w:r>
      <w:r w:rsidRPr="00384E92">
        <w:t>.1</w:t>
      </w:r>
      <w:r w:rsidRPr="00384E92">
        <w:tab/>
      </w:r>
      <w:r>
        <w:t>POST</w:t>
      </w:r>
    </w:p>
    <w:p w14:paraId="6A3BF768" w14:textId="77777777" w:rsidR="009C5B4E" w:rsidRDefault="009C5B4E" w:rsidP="009C5B4E">
      <w:r>
        <w:t>This method shall support the URI query parameters specified in table </w:t>
      </w:r>
      <w:r w:rsidRPr="008B3C20">
        <w:t>7.1.3.5</w:t>
      </w:r>
      <w:r>
        <w:t>.3.1-1.</w:t>
      </w:r>
    </w:p>
    <w:p w14:paraId="198F5316" w14:textId="77777777" w:rsidR="009C5B4E" w:rsidRPr="00384E92" w:rsidRDefault="009C5B4E" w:rsidP="009C5B4E">
      <w:pPr>
        <w:pStyle w:val="TH"/>
        <w:rPr>
          <w:rFonts w:cs="Arial"/>
        </w:rPr>
      </w:pPr>
      <w:r w:rsidRPr="00384E92">
        <w:t>Table</w:t>
      </w:r>
      <w:r>
        <w:t> </w:t>
      </w:r>
      <w:r w:rsidRPr="008B3C20">
        <w:t>7.1.3.5</w:t>
      </w:r>
      <w:r>
        <w:t>.3.1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B54FF5" w14:paraId="3C667FED" w14:textId="77777777" w:rsidTr="00F75401">
        <w:trPr>
          <w:jc w:val="center"/>
        </w:trPr>
        <w:tc>
          <w:tcPr>
            <w:tcW w:w="938" w:type="pct"/>
            <w:shd w:val="clear" w:color="auto" w:fill="C0C0C0"/>
          </w:tcPr>
          <w:p w14:paraId="2A732199" w14:textId="77777777" w:rsidR="009C5B4E" w:rsidRPr="0016361A" w:rsidRDefault="009C5B4E" w:rsidP="00F75401">
            <w:pPr>
              <w:pStyle w:val="TAH"/>
            </w:pPr>
            <w:r w:rsidRPr="0016361A">
              <w:t>Name</w:t>
            </w:r>
          </w:p>
        </w:tc>
        <w:tc>
          <w:tcPr>
            <w:tcW w:w="619" w:type="pct"/>
            <w:shd w:val="clear" w:color="auto" w:fill="C0C0C0"/>
          </w:tcPr>
          <w:p w14:paraId="1DDCC3AD" w14:textId="77777777" w:rsidR="009C5B4E" w:rsidRPr="0016361A" w:rsidRDefault="009C5B4E" w:rsidP="00F75401">
            <w:pPr>
              <w:pStyle w:val="TAH"/>
            </w:pPr>
            <w:r w:rsidRPr="0016361A">
              <w:t>Data type</w:t>
            </w:r>
          </w:p>
        </w:tc>
        <w:tc>
          <w:tcPr>
            <w:tcW w:w="274" w:type="pct"/>
            <w:shd w:val="clear" w:color="auto" w:fill="C0C0C0"/>
          </w:tcPr>
          <w:p w14:paraId="394B7633" w14:textId="77777777" w:rsidR="009C5B4E" w:rsidRPr="0016361A" w:rsidRDefault="009C5B4E" w:rsidP="00F75401">
            <w:pPr>
              <w:pStyle w:val="TAH"/>
            </w:pPr>
            <w:r w:rsidRPr="0016361A">
              <w:t>P</w:t>
            </w:r>
          </w:p>
        </w:tc>
        <w:tc>
          <w:tcPr>
            <w:tcW w:w="669" w:type="pct"/>
            <w:shd w:val="clear" w:color="auto" w:fill="C0C0C0"/>
          </w:tcPr>
          <w:p w14:paraId="1F025EC4" w14:textId="77777777" w:rsidR="009C5B4E" w:rsidRPr="0016361A" w:rsidRDefault="009C5B4E" w:rsidP="00F75401">
            <w:pPr>
              <w:pStyle w:val="TAH"/>
            </w:pPr>
            <w:r w:rsidRPr="0016361A">
              <w:t>Cardinality</w:t>
            </w:r>
          </w:p>
        </w:tc>
        <w:tc>
          <w:tcPr>
            <w:tcW w:w="1704" w:type="pct"/>
            <w:shd w:val="clear" w:color="auto" w:fill="C0C0C0"/>
            <w:vAlign w:val="center"/>
          </w:tcPr>
          <w:p w14:paraId="38FA4FAF" w14:textId="77777777" w:rsidR="009C5B4E" w:rsidRPr="0016361A" w:rsidRDefault="009C5B4E" w:rsidP="00F75401">
            <w:pPr>
              <w:pStyle w:val="TAH"/>
            </w:pPr>
            <w:r w:rsidRPr="0016361A">
              <w:t>Description</w:t>
            </w:r>
          </w:p>
        </w:tc>
        <w:tc>
          <w:tcPr>
            <w:tcW w:w="796" w:type="pct"/>
            <w:shd w:val="clear" w:color="auto" w:fill="C0C0C0"/>
          </w:tcPr>
          <w:p w14:paraId="75CFB52D" w14:textId="77777777" w:rsidR="009C5B4E" w:rsidRPr="0016361A" w:rsidRDefault="009C5B4E" w:rsidP="00F75401">
            <w:pPr>
              <w:pStyle w:val="TAH"/>
            </w:pPr>
            <w:r w:rsidRPr="0016361A">
              <w:t>Applicability</w:t>
            </w:r>
          </w:p>
        </w:tc>
      </w:tr>
      <w:tr w:rsidR="009C5B4E" w:rsidRPr="00B54FF5" w14:paraId="2A98D0F0" w14:textId="77777777" w:rsidTr="00F75401">
        <w:trPr>
          <w:jc w:val="center"/>
        </w:trPr>
        <w:tc>
          <w:tcPr>
            <w:tcW w:w="938" w:type="pct"/>
            <w:shd w:val="clear" w:color="auto" w:fill="auto"/>
          </w:tcPr>
          <w:p w14:paraId="4346753F" w14:textId="77777777" w:rsidR="009C5B4E" w:rsidRPr="0016361A" w:rsidRDefault="009C5B4E" w:rsidP="00F75401">
            <w:pPr>
              <w:pStyle w:val="TAL"/>
            </w:pPr>
            <w:r w:rsidRPr="0016361A">
              <w:t>n/a</w:t>
            </w:r>
          </w:p>
        </w:tc>
        <w:tc>
          <w:tcPr>
            <w:tcW w:w="619" w:type="pct"/>
          </w:tcPr>
          <w:p w14:paraId="010CDD0A" w14:textId="77777777" w:rsidR="009C5B4E" w:rsidRPr="0016361A" w:rsidRDefault="009C5B4E" w:rsidP="00F75401">
            <w:pPr>
              <w:pStyle w:val="TAL"/>
            </w:pPr>
          </w:p>
        </w:tc>
        <w:tc>
          <w:tcPr>
            <w:tcW w:w="274" w:type="pct"/>
          </w:tcPr>
          <w:p w14:paraId="6588725E" w14:textId="77777777" w:rsidR="009C5B4E" w:rsidRPr="0016361A" w:rsidRDefault="009C5B4E" w:rsidP="00F75401">
            <w:pPr>
              <w:pStyle w:val="TAC"/>
            </w:pPr>
          </w:p>
        </w:tc>
        <w:tc>
          <w:tcPr>
            <w:tcW w:w="669" w:type="pct"/>
          </w:tcPr>
          <w:p w14:paraId="3E9860A8" w14:textId="77777777" w:rsidR="009C5B4E" w:rsidRPr="0016361A" w:rsidRDefault="009C5B4E" w:rsidP="00F75401">
            <w:pPr>
              <w:pStyle w:val="TAL"/>
            </w:pPr>
          </w:p>
        </w:tc>
        <w:tc>
          <w:tcPr>
            <w:tcW w:w="1704" w:type="pct"/>
            <w:shd w:val="clear" w:color="auto" w:fill="auto"/>
            <w:vAlign w:val="center"/>
          </w:tcPr>
          <w:p w14:paraId="76C0F088" w14:textId="77777777" w:rsidR="009C5B4E" w:rsidRPr="0016361A" w:rsidRDefault="009C5B4E" w:rsidP="00F75401">
            <w:pPr>
              <w:pStyle w:val="TAL"/>
            </w:pPr>
          </w:p>
        </w:tc>
        <w:tc>
          <w:tcPr>
            <w:tcW w:w="796" w:type="pct"/>
          </w:tcPr>
          <w:p w14:paraId="62D89A00" w14:textId="77777777" w:rsidR="009C5B4E" w:rsidRPr="0016361A" w:rsidRDefault="009C5B4E" w:rsidP="00F75401">
            <w:pPr>
              <w:pStyle w:val="TAL"/>
            </w:pPr>
          </w:p>
        </w:tc>
      </w:tr>
    </w:tbl>
    <w:p w14:paraId="43943FFC" w14:textId="77777777" w:rsidR="009C5B4E" w:rsidRDefault="009C5B4E" w:rsidP="009C5B4E"/>
    <w:p w14:paraId="29677440" w14:textId="77777777" w:rsidR="009C5B4E" w:rsidRPr="00384E92" w:rsidRDefault="009C5B4E" w:rsidP="009C5B4E">
      <w:r>
        <w:t>This method shall support the request data structures specified in table </w:t>
      </w:r>
      <w:r w:rsidRPr="008B3C20">
        <w:t>7.1.3.5</w:t>
      </w:r>
      <w:r>
        <w:t>.3.1-2 and the response data structures and response codes specified in table </w:t>
      </w:r>
      <w:r w:rsidRPr="008B3C20">
        <w:t>7.1.3.5</w:t>
      </w:r>
      <w:r>
        <w:t>.3.1-3.</w:t>
      </w:r>
    </w:p>
    <w:p w14:paraId="00E37C97" w14:textId="77777777" w:rsidR="009C5B4E" w:rsidRPr="001769FF" w:rsidRDefault="009C5B4E" w:rsidP="009C5B4E">
      <w:pPr>
        <w:pStyle w:val="TH"/>
      </w:pPr>
      <w:r w:rsidRPr="001769FF">
        <w:t>Table</w:t>
      </w:r>
      <w:r>
        <w:t> </w:t>
      </w:r>
      <w:r w:rsidRPr="008B3C20">
        <w:t>7.1.3.5</w:t>
      </w:r>
      <w:r>
        <w:t>.</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B54FF5" w14:paraId="22C6570C" w14:textId="77777777" w:rsidTr="00F75401">
        <w:trPr>
          <w:jc w:val="center"/>
        </w:trPr>
        <w:tc>
          <w:tcPr>
            <w:tcW w:w="2212" w:type="dxa"/>
            <w:shd w:val="clear" w:color="auto" w:fill="C0C0C0"/>
          </w:tcPr>
          <w:p w14:paraId="322F6F51" w14:textId="77777777" w:rsidR="009C5B4E" w:rsidRPr="0016361A" w:rsidRDefault="009C5B4E" w:rsidP="00F75401">
            <w:pPr>
              <w:pStyle w:val="TAH"/>
            </w:pPr>
            <w:r w:rsidRPr="0016361A">
              <w:t>Data type</w:t>
            </w:r>
          </w:p>
        </w:tc>
        <w:tc>
          <w:tcPr>
            <w:tcW w:w="426" w:type="dxa"/>
            <w:shd w:val="clear" w:color="auto" w:fill="C0C0C0"/>
          </w:tcPr>
          <w:p w14:paraId="60CE54AF" w14:textId="77777777" w:rsidR="009C5B4E" w:rsidRPr="0016361A" w:rsidRDefault="009C5B4E" w:rsidP="00F75401">
            <w:pPr>
              <w:pStyle w:val="TAH"/>
            </w:pPr>
            <w:r w:rsidRPr="0016361A">
              <w:t>P</w:t>
            </w:r>
          </w:p>
        </w:tc>
        <w:tc>
          <w:tcPr>
            <w:tcW w:w="1275" w:type="dxa"/>
            <w:shd w:val="clear" w:color="auto" w:fill="C0C0C0"/>
          </w:tcPr>
          <w:p w14:paraId="6693B63F" w14:textId="77777777" w:rsidR="009C5B4E" w:rsidRPr="0016361A" w:rsidRDefault="009C5B4E" w:rsidP="00F75401">
            <w:pPr>
              <w:pStyle w:val="TAH"/>
            </w:pPr>
            <w:r w:rsidRPr="0016361A">
              <w:t>Cardinality</w:t>
            </w:r>
          </w:p>
        </w:tc>
        <w:tc>
          <w:tcPr>
            <w:tcW w:w="5614" w:type="dxa"/>
            <w:shd w:val="clear" w:color="auto" w:fill="C0C0C0"/>
            <w:vAlign w:val="center"/>
          </w:tcPr>
          <w:p w14:paraId="4BC36A00" w14:textId="77777777" w:rsidR="009C5B4E" w:rsidRPr="0016361A" w:rsidRDefault="009C5B4E" w:rsidP="00F75401">
            <w:pPr>
              <w:pStyle w:val="TAH"/>
            </w:pPr>
            <w:r w:rsidRPr="0016361A">
              <w:t>Description</w:t>
            </w:r>
          </w:p>
        </w:tc>
      </w:tr>
      <w:tr w:rsidR="009C5B4E" w:rsidRPr="00B54FF5" w14:paraId="2402251D" w14:textId="77777777" w:rsidTr="00F75401">
        <w:trPr>
          <w:jc w:val="center"/>
        </w:trPr>
        <w:tc>
          <w:tcPr>
            <w:tcW w:w="2212" w:type="dxa"/>
            <w:shd w:val="clear" w:color="auto" w:fill="auto"/>
          </w:tcPr>
          <w:p w14:paraId="2E06210E" w14:textId="77777777" w:rsidR="009C5B4E" w:rsidRPr="00746BB9" w:rsidRDefault="009C5B4E" w:rsidP="00F75401">
            <w:pPr>
              <w:pStyle w:val="TAL"/>
            </w:pPr>
            <w:r w:rsidRPr="00746BB9">
              <w:t>MCUELocation</w:t>
            </w:r>
          </w:p>
        </w:tc>
        <w:tc>
          <w:tcPr>
            <w:tcW w:w="426" w:type="dxa"/>
            <w:shd w:val="clear" w:color="auto" w:fill="auto"/>
          </w:tcPr>
          <w:p w14:paraId="3C2EEAAE" w14:textId="77777777" w:rsidR="009C5B4E" w:rsidRPr="00746BB9" w:rsidRDefault="009C5B4E" w:rsidP="00F75401">
            <w:pPr>
              <w:pStyle w:val="TAC"/>
            </w:pPr>
            <w:r w:rsidRPr="00746BB9">
              <w:t>M</w:t>
            </w:r>
          </w:p>
        </w:tc>
        <w:tc>
          <w:tcPr>
            <w:tcW w:w="1275" w:type="dxa"/>
            <w:shd w:val="clear" w:color="auto" w:fill="auto"/>
          </w:tcPr>
          <w:p w14:paraId="6EEDF1D2" w14:textId="77777777" w:rsidR="009C5B4E" w:rsidRPr="00746BB9" w:rsidRDefault="009C5B4E" w:rsidP="00F75401">
            <w:pPr>
              <w:pStyle w:val="TAL"/>
            </w:pPr>
            <w:r w:rsidRPr="00746BB9">
              <w:t>1</w:t>
            </w:r>
          </w:p>
        </w:tc>
        <w:tc>
          <w:tcPr>
            <w:tcW w:w="5614" w:type="dxa"/>
            <w:shd w:val="clear" w:color="auto" w:fill="auto"/>
          </w:tcPr>
          <w:p w14:paraId="3962F29C" w14:textId="77777777" w:rsidR="009C5B4E" w:rsidRPr="00746BB9" w:rsidRDefault="009C5B4E" w:rsidP="00F75401">
            <w:pPr>
              <w:pStyle w:val="TAL"/>
            </w:pPr>
            <w:r w:rsidRPr="00746BB9">
              <w:t>MC UE Location information</w:t>
            </w:r>
          </w:p>
        </w:tc>
      </w:tr>
    </w:tbl>
    <w:p w14:paraId="0156863B" w14:textId="77777777" w:rsidR="009C5B4E" w:rsidRDefault="009C5B4E" w:rsidP="009C5B4E"/>
    <w:p w14:paraId="6F683DDA" w14:textId="77777777" w:rsidR="009C5B4E" w:rsidRPr="001769FF" w:rsidRDefault="009C5B4E" w:rsidP="009C5B4E">
      <w:pPr>
        <w:pStyle w:val="TH"/>
      </w:pPr>
      <w:r w:rsidRPr="001769FF">
        <w:t>Table</w:t>
      </w:r>
      <w:r>
        <w:t> </w:t>
      </w:r>
      <w:r w:rsidRPr="008B3C20">
        <w:t>7.1.3.5</w:t>
      </w:r>
      <w:r>
        <w:t>.</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B54FF5"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16361A" w:rsidRDefault="009C5B4E"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16361A" w:rsidRDefault="009C5B4E"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16361A" w:rsidRDefault="009C5B4E"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16361A" w:rsidRDefault="009C5B4E"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16361A" w:rsidRDefault="009C5B4E" w:rsidP="00F75401">
            <w:pPr>
              <w:pStyle w:val="TAH"/>
            </w:pPr>
            <w:r w:rsidRPr="0016361A">
              <w:t>Description</w:t>
            </w:r>
          </w:p>
        </w:tc>
      </w:tr>
      <w:tr w:rsidR="009C5B4E" w:rsidRPr="00B54FF5"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42153C7" w14:textId="77777777" w:rsidR="009C5B4E" w:rsidRPr="006663EC" w:rsidRDefault="009C5B4E" w:rsidP="00F75401">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6663EC" w:rsidRDefault="009C5B4E"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6663EC" w:rsidRDefault="009C5B4E"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6663EC" w:rsidRDefault="009C5B4E" w:rsidP="00F75401">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4E5CC5FE" w14:textId="77777777" w:rsidR="009C5B4E" w:rsidRPr="006663EC" w:rsidRDefault="009C5B4E" w:rsidP="00F75401">
            <w:pPr>
              <w:pStyle w:val="TAL"/>
            </w:pPr>
            <w:r w:rsidRPr="006663EC">
              <w:t>MC UE Location report is successfully submitted to the LMS.</w:t>
            </w:r>
          </w:p>
          <w:p w14:paraId="58247BDC" w14:textId="77777777" w:rsidR="009C5B4E" w:rsidRDefault="009C5B4E" w:rsidP="00F75401">
            <w:pPr>
              <w:pStyle w:val="TAL"/>
            </w:pPr>
            <w:r w:rsidRPr="006663EC">
              <w:t>The LMC location data submitted to the LMS is provided in the response body.</w:t>
            </w:r>
          </w:p>
          <w:p w14:paraId="0AB097EB" w14:textId="77777777" w:rsidR="009C5B4E" w:rsidRDefault="009C5B4E" w:rsidP="00F75401">
            <w:pPr>
              <w:pStyle w:val="TAL"/>
            </w:pPr>
          </w:p>
          <w:p w14:paraId="33C0C28D" w14:textId="77777777" w:rsidR="009C5B4E" w:rsidRPr="006663EC" w:rsidRDefault="009C5B4E" w:rsidP="00F75401">
            <w:pPr>
              <w:pStyle w:val="TAL"/>
            </w:pPr>
            <w:r>
              <w:t xml:space="preserve">The URI of the created resource shall be returned in the </w:t>
            </w:r>
            <w:r w:rsidRPr="00646838">
              <w:t>"</w:t>
            </w:r>
            <w:r>
              <w:t>Location</w:t>
            </w:r>
            <w:r w:rsidRPr="00646838">
              <w:t>"</w:t>
            </w:r>
            <w:r>
              <w:t xml:space="preserve"> HTTP header. </w:t>
            </w:r>
          </w:p>
        </w:tc>
      </w:tr>
      <w:tr w:rsidR="009C5B4E" w:rsidRPr="00B54FF5"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00DE611" w14:textId="52187A2D" w:rsidR="009C5B4E" w:rsidRPr="0016361A" w:rsidRDefault="009C5B4E" w:rsidP="00F75401">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C4B1F9F" w14:textId="77777777" w:rsidR="009C5B4E" w:rsidRDefault="009C5B4E" w:rsidP="009C5B4E"/>
    <w:p w14:paraId="7908FB03" w14:textId="77777777" w:rsidR="009C5B4E" w:rsidRPr="00A04126" w:rsidRDefault="009C5B4E" w:rsidP="009C5B4E">
      <w:pPr>
        <w:pStyle w:val="TH"/>
        <w:rPr>
          <w:rFonts w:cs="Arial"/>
        </w:rPr>
      </w:pPr>
      <w:r w:rsidRPr="00A04126">
        <w:t>Table</w:t>
      </w:r>
      <w:r>
        <w:t> </w:t>
      </w:r>
      <w:r w:rsidRPr="008B3C20">
        <w:t>7.1.3.5</w:t>
      </w:r>
      <w:r w:rsidRPr="00A04126">
        <w:t xml:space="preserve">.3.1-4: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B54FF5" w14:paraId="5416DF96" w14:textId="77777777" w:rsidTr="00F75401">
        <w:trPr>
          <w:jc w:val="center"/>
        </w:trPr>
        <w:tc>
          <w:tcPr>
            <w:tcW w:w="938" w:type="pct"/>
            <w:shd w:val="clear" w:color="auto" w:fill="C0C0C0"/>
          </w:tcPr>
          <w:p w14:paraId="6892A3A4" w14:textId="77777777" w:rsidR="009C5B4E" w:rsidRPr="0016361A" w:rsidRDefault="009C5B4E" w:rsidP="00F75401">
            <w:pPr>
              <w:pStyle w:val="TAH"/>
            </w:pPr>
            <w:r w:rsidRPr="0016361A">
              <w:t>Name</w:t>
            </w:r>
          </w:p>
        </w:tc>
        <w:tc>
          <w:tcPr>
            <w:tcW w:w="835" w:type="pct"/>
            <w:shd w:val="clear" w:color="auto" w:fill="C0C0C0"/>
          </w:tcPr>
          <w:p w14:paraId="5C9CA6AA" w14:textId="77777777" w:rsidR="009C5B4E" w:rsidRPr="0016361A" w:rsidRDefault="009C5B4E" w:rsidP="00F75401">
            <w:pPr>
              <w:pStyle w:val="TAH"/>
            </w:pPr>
            <w:r w:rsidRPr="0016361A">
              <w:t>Data type</w:t>
            </w:r>
          </w:p>
        </w:tc>
        <w:tc>
          <w:tcPr>
            <w:tcW w:w="281" w:type="pct"/>
            <w:shd w:val="clear" w:color="auto" w:fill="C0C0C0"/>
          </w:tcPr>
          <w:p w14:paraId="00B2AAAB" w14:textId="77777777" w:rsidR="009C5B4E" w:rsidRPr="0016361A" w:rsidRDefault="009C5B4E" w:rsidP="00F75401">
            <w:pPr>
              <w:pStyle w:val="TAH"/>
            </w:pPr>
            <w:r w:rsidRPr="0016361A">
              <w:t>P</w:t>
            </w:r>
          </w:p>
        </w:tc>
        <w:tc>
          <w:tcPr>
            <w:tcW w:w="595" w:type="pct"/>
            <w:shd w:val="clear" w:color="auto" w:fill="C0C0C0"/>
          </w:tcPr>
          <w:p w14:paraId="614A0C9B" w14:textId="77777777" w:rsidR="009C5B4E" w:rsidRPr="0016361A" w:rsidRDefault="009C5B4E" w:rsidP="00F75401">
            <w:pPr>
              <w:pStyle w:val="TAH"/>
            </w:pPr>
            <w:r w:rsidRPr="0016361A">
              <w:t>Cardinality</w:t>
            </w:r>
          </w:p>
        </w:tc>
        <w:tc>
          <w:tcPr>
            <w:tcW w:w="2351" w:type="pct"/>
            <w:shd w:val="clear" w:color="auto" w:fill="C0C0C0"/>
            <w:vAlign w:val="center"/>
          </w:tcPr>
          <w:p w14:paraId="70D26FC6" w14:textId="77777777" w:rsidR="009C5B4E" w:rsidRPr="0016361A" w:rsidRDefault="009C5B4E" w:rsidP="00F75401">
            <w:pPr>
              <w:pStyle w:val="TAH"/>
            </w:pPr>
            <w:r w:rsidRPr="0016361A">
              <w:t>Description</w:t>
            </w:r>
          </w:p>
        </w:tc>
      </w:tr>
      <w:tr w:rsidR="009C5B4E" w:rsidRPr="00B54FF5" w14:paraId="5F6BE390" w14:textId="77777777" w:rsidTr="00F75401">
        <w:trPr>
          <w:jc w:val="center"/>
        </w:trPr>
        <w:tc>
          <w:tcPr>
            <w:tcW w:w="938" w:type="pct"/>
            <w:shd w:val="clear" w:color="auto" w:fill="auto"/>
          </w:tcPr>
          <w:p w14:paraId="0C8C639F" w14:textId="77777777" w:rsidR="009C5B4E" w:rsidRPr="00DD3793" w:rsidRDefault="009C5B4E" w:rsidP="00F75401">
            <w:pPr>
              <w:pStyle w:val="TAL"/>
              <w:rPr>
                <w:highlight w:val="yellow"/>
              </w:rPr>
            </w:pPr>
            <w:r w:rsidRPr="008B3A1D">
              <w:t xml:space="preserve">n/a </w:t>
            </w:r>
          </w:p>
        </w:tc>
        <w:tc>
          <w:tcPr>
            <w:tcW w:w="835" w:type="pct"/>
          </w:tcPr>
          <w:p w14:paraId="00D69458" w14:textId="77777777" w:rsidR="009C5B4E" w:rsidRPr="00DD3793" w:rsidRDefault="009C5B4E" w:rsidP="00F75401">
            <w:pPr>
              <w:pStyle w:val="TAL"/>
              <w:rPr>
                <w:highlight w:val="yellow"/>
              </w:rPr>
            </w:pPr>
          </w:p>
        </w:tc>
        <w:tc>
          <w:tcPr>
            <w:tcW w:w="281" w:type="pct"/>
          </w:tcPr>
          <w:p w14:paraId="4305B5AE" w14:textId="77777777" w:rsidR="009C5B4E" w:rsidRPr="00DD3793" w:rsidRDefault="009C5B4E" w:rsidP="00F75401">
            <w:pPr>
              <w:pStyle w:val="TAC"/>
              <w:rPr>
                <w:highlight w:val="yellow"/>
              </w:rPr>
            </w:pPr>
          </w:p>
        </w:tc>
        <w:tc>
          <w:tcPr>
            <w:tcW w:w="595" w:type="pct"/>
          </w:tcPr>
          <w:p w14:paraId="4D17B984" w14:textId="77777777" w:rsidR="009C5B4E" w:rsidRPr="00DD3793" w:rsidRDefault="009C5B4E" w:rsidP="00F75401">
            <w:pPr>
              <w:pStyle w:val="TAL"/>
              <w:rPr>
                <w:highlight w:val="yellow"/>
              </w:rPr>
            </w:pPr>
          </w:p>
        </w:tc>
        <w:tc>
          <w:tcPr>
            <w:tcW w:w="2351" w:type="pct"/>
            <w:shd w:val="clear" w:color="auto" w:fill="auto"/>
            <w:vAlign w:val="center"/>
          </w:tcPr>
          <w:p w14:paraId="2234D213" w14:textId="77777777" w:rsidR="009C5B4E" w:rsidRPr="00DD3793" w:rsidRDefault="009C5B4E" w:rsidP="00F75401">
            <w:pPr>
              <w:pStyle w:val="TAL"/>
              <w:rPr>
                <w:highlight w:val="yellow"/>
              </w:rPr>
            </w:pPr>
          </w:p>
        </w:tc>
      </w:tr>
    </w:tbl>
    <w:p w14:paraId="49060226" w14:textId="77777777" w:rsidR="009C5B4E" w:rsidRPr="00A04126" w:rsidRDefault="009C5B4E" w:rsidP="009C5B4E"/>
    <w:p w14:paraId="068D48CB" w14:textId="77777777" w:rsidR="009C5B4E" w:rsidRPr="00A04126" w:rsidRDefault="009C5B4E" w:rsidP="009C5B4E">
      <w:pPr>
        <w:pStyle w:val="TH"/>
        <w:rPr>
          <w:rFonts w:cs="Arial"/>
        </w:rPr>
      </w:pPr>
      <w:r w:rsidRPr="00A04126">
        <w:lastRenderedPageBreak/>
        <w:t>Table</w:t>
      </w:r>
      <w:r>
        <w:t> </w:t>
      </w:r>
      <w:r w:rsidRPr="008B3C20">
        <w:t>7.1.3.5</w:t>
      </w:r>
      <w:r w:rsidRPr="00A04126">
        <w:t xml:space="preserve">.3.1-5: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B54FF5" w14:paraId="77A1D30C" w14:textId="77777777" w:rsidTr="00F75401">
        <w:trPr>
          <w:jc w:val="center"/>
        </w:trPr>
        <w:tc>
          <w:tcPr>
            <w:tcW w:w="937" w:type="pct"/>
            <w:shd w:val="clear" w:color="auto" w:fill="C0C0C0"/>
          </w:tcPr>
          <w:p w14:paraId="752E572E" w14:textId="77777777" w:rsidR="009C5B4E" w:rsidRPr="0016361A" w:rsidRDefault="009C5B4E" w:rsidP="00F75401">
            <w:pPr>
              <w:pStyle w:val="TAH"/>
            </w:pPr>
            <w:r w:rsidRPr="0016361A">
              <w:t>Name</w:t>
            </w:r>
          </w:p>
        </w:tc>
        <w:tc>
          <w:tcPr>
            <w:tcW w:w="670" w:type="pct"/>
            <w:shd w:val="clear" w:color="auto" w:fill="C0C0C0"/>
          </w:tcPr>
          <w:p w14:paraId="0DD36BD6" w14:textId="77777777" w:rsidR="009C5B4E" w:rsidRPr="0016361A" w:rsidRDefault="009C5B4E" w:rsidP="00F75401">
            <w:pPr>
              <w:pStyle w:val="TAH"/>
            </w:pPr>
            <w:r w:rsidRPr="0016361A">
              <w:t>Data type</w:t>
            </w:r>
          </w:p>
        </w:tc>
        <w:tc>
          <w:tcPr>
            <w:tcW w:w="224" w:type="pct"/>
            <w:shd w:val="clear" w:color="auto" w:fill="C0C0C0"/>
          </w:tcPr>
          <w:p w14:paraId="02DCA86B" w14:textId="77777777" w:rsidR="009C5B4E" w:rsidRPr="0016361A" w:rsidRDefault="009C5B4E" w:rsidP="00F75401">
            <w:pPr>
              <w:pStyle w:val="TAH"/>
            </w:pPr>
            <w:r w:rsidRPr="0016361A">
              <w:t>P</w:t>
            </w:r>
          </w:p>
        </w:tc>
        <w:tc>
          <w:tcPr>
            <w:tcW w:w="669" w:type="pct"/>
            <w:shd w:val="clear" w:color="auto" w:fill="C0C0C0"/>
          </w:tcPr>
          <w:p w14:paraId="6635C2C5" w14:textId="77777777" w:rsidR="009C5B4E" w:rsidRPr="0016361A" w:rsidRDefault="009C5B4E" w:rsidP="00F75401">
            <w:pPr>
              <w:pStyle w:val="TAH"/>
            </w:pPr>
            <w:r w:rsidRPr="0016361A">
              <w:t>Cardinality</w:t>
            </w:r>
          </w:p>
        </w:tc>
        <w:tc>
          <w:tcPr>
            <w:tcW w:w="2501" w:type="pct"/>
            <w:shd w:val="clear" w:color="auto" w:fill="C0C0C0"/>
            <w:vAlign w:val="center"/>
          </w:tcPr>
          <w:p w14:paraId="377DFEB9" w14:textId="77777777" w:rsidR="009C5B4E" w:rsidRPr="0016361A" w:rsidRDefault="009C5B4E" w:rsidP="00F75401">
            <w:pPr>
              <w:pStyle w:val="TAH"/>
            </w:pPr>
            <w:r w:rsidRPr="0016361A">
              <w:t>Description</w:t>
            </w:r>
          </w:p>
        </w:tc>
      </w:tr>
      <w:tr w:rsidR="009C5B4E" w:rsidRPr="00B54FF5" w14:paraId="218970BB" w14:textId="77777777" w:rsidTr="00F75401">
        <w:trPr>
          <w:jc w:val="center"/>
        </w:trPr>
        <w:tc>
          <w:tcPr>
            <w:tcW w:w="937" w:type="pct"/>
            <w:shd w:val="clear" w:color="auto" w:fill="auto"/>
          </w:tcPr>
          <w:p w14:paraId="162A7D61" w14:textId="77777777" w:rsidR="009C5B4E" w:rsidRPr="00F94E87" w:rsidRDefault="009C5B4E" w:rsidP="00F75401">
            <w:pPr>
              <w:pStyle w:val="TAL"/>
            </w:pPr>
            <w:r>
              <w:t>Location</w:t>
            </w:r>
          </w:p>
        </w:tc>
        <w:tc>
          <w:tcPr>
            <w:tcW w:w="670" w:type="pct"/>
          </w:tcPr>
          <w:p w14:paraId="7718BC31" w14:textId="77777777" w:rsidR="009C5B4E" w:rsidRPr="00F94E87" w:rsidRDefault="009C5B4E" w:rsidP="00F75401">
            <w:pPr>
              <w:pStyle w:val="TAL"/>
            </w:pPr>
            <w:r>
              <w:t>String</w:t>
            </w:r>
          </w:p>
        </w:tc>
        <w:tc>
          <w:tcPr>
            <w:tcW w:w="224" w:type="pct"/>
          </w:tcPr>
          <w:p w14:paraId="0AF8885C" w14:textId="77777777" w:rsidR="009C5B4E" w:rsidRPr="00F94E87" w:rsidRDefault="009C5B4E" w:rsidP="00F75401">
            <w:pPr>
              <w:pStyle w:val="TAC"/>
            </w:pPr>
            <w:r>
              <w:t>M</w:t>
            </w:r>
          </w:p>
        </w:tc>
        <w:tc>
          <w:tcPr>
            <w:tcW w:w="669" w:type="pct"/>
          </w:tcPr>
          <w:p w14:paraId="7B93DBE7" w14:textId="77777777" w:rsidR="009C5B4E" w:rsidRPr="00F94E87" w:rsidRDefault="009C5B4E" w:rsidP="00F75401">
            <w:pPr>
              <w:pStyle w:val="TAL"/>
            </w:pPr>
            <w:r>
              <w:t>1</w:t>
            </w:r>
          </w:p>
        </w:tc>
        <w:tc>
          <w:tcPr>
            <w:tcW w:w="2501" w:type="pct"/>
            <w:shd w:val="clear" w:color="auto" w:fill="auto"/>
            <w:vAlign w:val="center"/>
          </w:tcPr>
          <w:p w14:paraId="72682CBE" w14:textId="77777777" w:rsidR="009C5B4E" w:rsidRPr="00F94E87" w:rsidRDefault="009C5B4E" w:rsidP="00F75401">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30B68B94" w14:textId="77777777" w:rsidR="009C5B4E" w:rsidRPr="00A04126" w:rsidRDefault="009C5B4E" w:rsidP="009C5B4E"/>
    <w:p w14:paraId="661577D7" w14:textId="77777777" w:rsidR="009C5B4E" w:rsidRDefault="009C5B4E" w:rsidP="009C5B4E">
      <w:pPr>
        <w:pStyle w:val="Heading5"/>
      </w:pPr>
      <w:bookmarkStart w:id="277" w:name="_Toc207607673"/>
      <w:r w:rsidRPr="008705DA">
        <w:t>7.1.3.5</w:t>
      </w:r>
      <w:r>
        <w:t>.4</w:t>
      </w:r>
      <w:r>
        <w:tab/>
        <w:t>Resource Custom Operations</w:t>
      </w:r>
      <w:bookmarkEnd w:id="277"/>
    </w:p>
    <w:p w14:paraId="60A37375" w14:textId="77777777" w:rsidR="009C5B4E" w:rsidRPr="00535331" w:rsidRDefault="009C5B4E" w:rsidP="009C5B4E">
      <w:r>
        <w:t>None.</w:t>
      </w:r>
    </w:p>
    <w:p w14:paraId="41CBB649" w14:textId="56804C82" w:rsidR="00451495" w:rsidRDefault="00451495" w:rsidP="00451495">
      <w:pPr>
        <w:pStyle w:val="Heading3"/>
      </w:pPr>
      <w:bookmarkStart w:id="278" w:name="_Toc207607674"/>
      <w:r>
        <w:t>7.</w:t>
      </w:r>
      <w:r w:rsidR="00BD0A7B">
        <w:t>1</w:t>
      </w:r>
      <w:r>
        <w:t>.4</w:t>
      </w:r>
      <w:r>
        <w:tab/>
        <w:t>Custom Operations without associated resources</w:t>
      </w:r>
      <w:bookmarkEnd w:id="267"/>
      <w:bookmarkEnd w:id="268"/>
      <w:bookmarkEnd w:id="278"/>
    </w:p>
    <w:p w14:paraId="3F1CD5B4" w14:textId="77777777" w:rsidR="00451495" w:rsidRDefault="00451495" w:rsidP="00451495">
      <w:r>
        <w:t>None.</w:t>
      </w:r>
    </w:p>
    <w:p w14:paraId="503F234C" w14:textId="460340F9" w:rsidR="00451495" w:rsidRDefault="00451495" w:rsidP="00451495">
      <w:pPr>
        <w:pStyle w:val="Heading3"/>
      </w:pPr>
      <w:bookmarkStart w:id="279" w:name="_Toc510696628"/>
      <w:bookmarkStart w:id="280" w:name="_Toc35971419"/>
      <w:bookmarkStart w:id="281" w:name="_Toc207607675"/>
      <w:r>
        <w:t>7.</w:t>
      </w:r>
      <w:r w:rsidR="00603236">
        <w:t>1</w:t>
      </w:r>
      <w:r>
        <w:t>.5</w:t>
      </w:r>
      <w:r>
        <w:tab/>
        <w:t>Notifications</w:t>
      </w:r>
      <w:bookmarkEnd w:id="279"/>
      <w:bookmarkEnd w:id="280"/>
      <w:bookmarkEnd w:id="281"/>
    </w:p>
    <w:p w14:paraId="2139EA56" w14:textId="15ACFA93" w:rsidR="00451495" w:rsidRPr="00AF7276"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207607676"/>
      <w:r>
        <w:t>7.</w:t>
      </w:r>
      <w:r w:rsidR="00603236">
        <w:t>1</w:t>
      </w:r>
      <w:r w:rsidRPr="00AF7276">
        <w:t>.</w:t>
      </w:r>
      <w:r>
        <w:t>5.</w:t>
      </w:r>
      <w:r w:rsidRPr="00AF7276">
        <w:t>1</w:t>
      </w:r>
      <w:r w:rsidRPr="00AF7276">
        <w:tab/>
        <w:t>General</w:t>
      </w:r>
      <w:bookmarkEnd w:id="282"/>
      <w:bookmarkEnd w:id="283"/>
      <w:bookmarkEnd w:id="284"/>
      <w:bookmarkEnd w:id="285"/>
      <w:bookmarkEnd w:id="286"/>
      <w:bookmarkEnd w:id="287"/>
      <w:bookmarkEnd w:id="288"/>
      <w:bookmarkEnd w:id="289"/>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A15F2C" w:rsidRDefault="00604D21" w:rsidP="00C21234">
            <w:pPr>
              <w:pStyle w:val="TAL"/>
            </w:pPr>
            <w:r>
              <w:t>ConfigurationNotify</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Default="00FE1730" w:rsidP="00C21234">
            <w:pPr>
              <w:pStyle w:val="TAL"/>
            </w:pPr>
            <w:r>
              <w:t>LocationReportRequest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63849834" w:rsidR="00451495"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207607677"/>
      <w:r>
        <w:rPr>
          <w:lang w:eastAsia="zh-CN"/>
        </w:rPr>
        <w:t>7.</w:t>
      </w:r>
      <w:r w:rsidR="00AB2CFD">
        <w:rPr>
          <w:lang w:eastAsia="zh-CN"/>
        </w:rPr>
        <w:t>1</w:t>
      </w:r>
      <w:r>
        <w:rPr>
          <w:lang w:eastAsia="zh-CN"/>
        </w:rPr>
        <w:t>.5.2</w:t>
      </w:r>
      <w:r>
        <w:rPr>
          <w:lang w:eastAsia="zh-CN"/>
        </w:rPr>
        <w:tab/>
      </w:r>
      <w:bookmarkEnd w:id="290"/>
      <w:r w:rsidR="00EC0D10">
        <w:rPr>
          <w:lang w:eastAsia="zh-CN"/>
        </w:rPr>
        <w:t>ConfigurationNotify notification</w:t>
      </w:r>
      <w:bookmarkEnd w:id="291"/>
      <w:bookmarkEnd w:id="292"/>
      <w:bookmarkEnd w:id="293"/>
      <w:bookmarkEnd w:id="294"/>
      <w:bookmarkEnd w:id="295"/>
      <w:bookmarkEnd w:id="296"/>
      <w:bookmarkEnd w:id="297"/>
    </w:p>
    <w:p w14:paraId="050DAD42" w14:textId="28750CDF" w:rsidR="00451495"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207607678"/>
      <w:r>
        <w:rPr>
          <w:lang w:eastAsia="zh-CN"/>
        </w:rPr>
        <w:t>7.</w:t>
      </w:r>
      <w:r w:rsidR="00AB2CFD">
        <w:rPr>
          <w:lang w:eastAsia="zh-CN"/>
        </w:rPr>
        <w:t>1</w:t>
      </w:r>
      <w:r>
        <w:rPr>
          <w:lang w:eastAsia="zh-CN"/>
        </w:rPr>
        <w:t>.5.2.1</w:t>
      </w:r>
      <w:r>
        <w:rPr>
          <w:lang w:eastAsia="zh-CN"/>
        </w:rPr>
        <w:tab/>
        <w:t>Description</w:t>
      </w:r>
      <w:bookmarkEnd w:id="298"/>
      <w:bookmarkEnd w:id="299"/>
      <w:bookmarkEnd w:id="300"/>
      <w:bookmarkEnd w:id="301"/>
      <w:bookmarkEnd w:id="302"/>
      <w:bookmarkEnd w:id="303"/>
      <w:bookmarkEnd w:id="304"/>
      <w:bookmarkEnd w:id="305"/>
    </w:p>
    <w:p w14:paraId="78BC6236" w14:textId="70CFF84D" w:rsidR="00451495" w:rsidRPr="0022068F" w:rsidRDefault="00E56CE7" w:rsidP="00451495">
      <w:pPr>
        <w:rPr>
          <w:lang w:eastAsia="zh-CN"/>
        </w:rPr>
      </w:pPr>
      <w:r>
        <w:t>ConfigurationNotify</w:t>
      </w:r>
      <w:r w:rsidR="00230B98">
        <w:t xml:space="preserve"> </w:t>
      </w:r>
      <w:r w:rsidR="00451495">
        <w:t>notification</w:t>
      </w:r>
      <w:r w:rsidR="00451495">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207607679"/>
      <w:r>
        <w:rPr>
          <w:lang w:eastAsia="zh-CN"/>
        </w:rPr>
        <w:t>7.</w:t>
      </w:r>
      <w:r w:rsidR="00AB2CFD">
        <w:rPr>
          <w:lang w:eastAsia="zh-CN"/>
        </w:rPr>
        <w:t>1</w:t>
      </w:r>
      <w:r>
        <w:rPr>
          <w:lang w:eastAsia="zh-CN"/>
        </w:rPr>
        <w:t>.5.2.2</w:t>
      </w:r>
      <w:r>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sidRPr="00F879D4">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207607680"/>
      <w:r>
        <w:rPr>
          <w:lang w:eastAsia="zh-CN"/>
        </w:rPr>
        <w:t>7.</w:t>
      </w:r>
      <w:r w:rsidR="00AB2CFD">
        <w:rPr>
          <w:lang w:eastAsia="zh-CN"/>
        </w:rPr>
        <w:t>1</w:t>
      </w:r>
      <w:r>
        <w:rPr>
          <w:lang w:eastAsia="zh-CN"/>
        </w:rPr>
        <w:t>.5.2</w:t>
      </w:r>
      <w:r w:rsidRPr="00986E88">
        <w:rPr>
          <w:noProof/>
        </w:rPr>
        <w:t>.3</w:t>
      </w:r>
      <w:r w:rsidRPr="00986E88">
        <w:rPr>
          <w:noProof/>
        </w:rPr>
        <w:tab/>
        <w:t>Standard Methods</w:t>
      </w:r>
      <w:bookmarkEnd w:id="314"/>
      <w:bookmarkEnd w:id="315"/>
      <w:bookmarkEnd w:id="316"/>
      <w:bookmarkEnd w:id="317"/>
      <w:bookmarkEnd w:id="318"/>
      <w:bookmarkEnd w:id="319"/>
      <w:bookmarkEnd w:id="320"/>
      <w:bookmarkEnd w:id="321"/>
    </w:p>
    <w:p w14:paraId="33E2D2EA" w14:textId="58C669BA" w:rsidR="00451495" w:rsidRPr="00986E88" w:rsidRDefault="00451495" w:rsidP="00451495">
      <w:pPr>
        <w:pStyle w:val="H6"/>
        <w:rPr>
          <w:noProof/>
        </w:rPr>
      </w:pPr>
      <w:bookmarkStart w:id="322" w:name="_Toc532994458"/>
      <w:bookmarkStart w:id="323"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22"/>
      <w:bookmarkEnd w:id="323"/>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lastRenderedPageBreak/>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6C3BF9">
              <w:t>[13]</w:t>
            </w:r>
            <w:r w:rsidRPr="00406C32">
              <w:t xml:space="preserve"> also</w:t>
            </w:r>
            <w:r w:rsidRPr="0016361A">
              <w:t xml:space="preserve"> apply.</w:t>
            </w:r>
          </w:p>
        </w:tc>
      </w:tr>
    </w:tbl>
    <w:p w14:paraId="4B4E44A1" w14:textId="77777777" w:rsidR="00451495" w:rsidRDefault="00451495" w:rsidP="00451495"/>
    <w:p w14:paraId="14ABAE8E" w14:textId="3ABC229D" w:rsidR="00451495" w:rsidRDefault="00451495" w:rsidP="00451495">
      <w:pPr>
        <w:pStyle w:val="Heading4"/>
        <w:rPr>
          <w:lang w:eastAsia="zh-CN"/>
        </w:rPr>
      </w:pPr>
      <w:bookmarkStart w:id="324" w:name="_Toc207607681"/>
      <w:r>
        <w:rPr>
          <w:lang w:eastAsia="zh-CN"/>
        </w:rPr>
        <w:t>7.</w:t>
      </w:r>
      <w:r w:rsidR="00FF163D">
        <w:rPr>
          <w:lang w:eastAsia="zh-CN"/>
        </w:rPr>
        <w:t>1</w:t>
      </w:r>
      <w:r>
        <w:rPr>
          <w:lang w:eastAsia="zh-CN"/>
        </w:rPr>
        <w:t>.5.3</w:t>
      </w:r>
      <w:r>
        <w:rPr>
          <w:lang w:eastAsia="zh-CN"/>
        </w:rPr>
        <w:tab/>
      </w:r>
      <w:r w:rsidR="00A676F0">
        <w:rPr>
          <w:lang w:eastAsia="zh-CN"/>
        </w:rPr>
        <w:t>LocationReportRequest notification</w:t>
      </w:r>
      <w:bookmarkEnd w:id="324"/>
    </w:p>
    <w:p w14:paraId="19543DCD" w14:textId="4B1D6D74" w:rsidR="00451495" w:rsidRDefault="00451495" w:rsidP="00451495">
      <w:pPr>
        <w:pStyle w:val="Heading5"/>
        <w:rPr>
          <w:lang w:eastAsia="zh-CN"/>
        </w:rPr>
      </w:pPr>
      <w:bookmarkStart w:id="325" w:name="_Toc207607682"/>
      <w:r>
        <w:rPr>
          <w:lang w:eastAsia="zh-CN"/>
        </w:rPr>
        <w:t>7.</w:t>
      </w:r>
      <w:r w:rsidR="00FF163D">
        <w:rPr>
          <w:lang w:eastAsia="zh-CN"/>
        </w:rPr>
        <w:t>1</w:t>
      </w:r>
      <w:r>
        <w:rPr>
          <w:lang w:eastAsia="zh-CN"/>
        </w:rPr>
        <w:t>.5.3.1</w:t>
      </w:r>
      <w:r>
        <w:rPr>
          <w:lang w:eastAsia="zh-CN"/>
        </w:rPr>
        <w:tab/>
        <w:t>Description</w:t>
      </w:r>
      <w:bookmarkEnd w:id="325"/>
    </w:p>
    <w:p w14:paraId="4FD3AE80" w14:textId="5E88ADAF" w:rsidR="00451495" w:rsidRPr="0022068F" w:rsidRDefault="00091EB0" w:rsidP="00451495">
      <w:pPr>
        <w:rPr>
          <w:lang w:eastAsia="zh-CN"/>
        </w:rPr>
      </w:pPr>
      <w:r>
        <w:rPr>
          <w:lang w:eastAsia="zh-CN"/>
        </w:rPr>
        <w:t>LocationReportRequest</w:t>
      </w:r>
      <w:r w:rsidDel="00091EB0">
        <w:t xml:space="preserve"> </w:t>
      </w:r>
      <w:r w:rsidR="00451495">
        <w:t>notification</w:t>
      </w:r>
      <w:r w:rsidR="00451495">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26" w:name="_Toc207607683"/>
      <w:r>
        <w:rPr>
          <w:lang w:eastAsia="zh-CN"/>
        </w:rPr>
        <w:t>7.</w:t>
      </w:r>
      <w:r w:rsidR="00616245">
        <w:rPr>
          <w:lang w:eastAsia="zh-CN"/>
        </w:rPr>
        <w:t>1</w:t>
      </w:r>
      <w:r>
        <w:rPr>
          <w:lang w:eastAsia="zh-CN"/>
        </w:rPr>
        <w:t>.5.3.2</w:t>
      </w:r>
      <w:r>
        <w:rPr>
          <w:lang w:eastAsia="zh-CN"/>
        </w:rPr>
        <w:tab/>
        <w:t>Target URI</w:t>
      </w:r>
      <w:bookmarkEnd w:id="326"/>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sidRPr="00F879D4">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27" w:name="_Toc207607684"/>
      <w:r>
        <w:rPr>
          <w:lang w:eastAsia="zh-CN"/>
        </w:rPr>
        <w:t>7.</w:t>
      </w:r>
      <w:r w:rsidR="00616245">
        <w:rPr>
          <w:lang w:eastAsia="zh-CN"/>
        </w:rPr>
        <w:t>1</w:t>
      </w:r>
      <w:r>
        <w:rPr>
          <w:lang w:eastAsia="zh-CN"/>
        </w:rPr>
        <w:t>.5.3</w:t>
      </w:r>
      <w:r w:rsidRPr="00986E88">
        <w:rPr>
          <w:noProof/>
        </w:rPr>
        <w:t>.3</w:t>
      </w:r>
      <w:r w:rsidRPr="00986E88">
        <w:rPr>
          <w:noProof/>
        </w:rPr>
        <w:tab/>
        <w:t>Standard Methods</w:t>
      </w:r>
      <w:bookmarkEnd w:id="327"/>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28" w:name="_Toc510696632"/>
      <w:bookmarkStart w:id="329" w:name="_Toc35971427"/>
      <w:bookmarkStart w:id="330" w:name="_Toc207607685"/>
      <w:r>
        <w:t>7.</w:t>
      </w:r>
      <w:r w:rsidR="00577DF2">
        <w:t>1</w:t>
      </w:r>
      <w:r>
        <w:t>.6</w:t>
      </w:r>
      <w:r>
        <w:tab/>
        <w:t>Data Model</w:t>
      </w:r>
      <w:bookmarkEnd w:id="328"/>
      <w:bookmarkEnd w:id="329"/>
      <w:bookmarkEnd w:id="330"/>
    </w:p>
    <w:p w14:paraId="2B6FAF71" w14:textId="37B0CE5D" w:rsidR="00451495" w:rsidRDefault="00451495" w:rsidP="00451495">
      <w:pPr>
        <w:pStyle w:val="Heading4"/>
      </w:pPr>
      <w:bookmarkStart w:id="331" w:name="_Toc510696633"/>
      <w:bookmarkStart w:id="332" w:name="_Toc35971428"/>
      <w:bookmarkStart w:id="333" w:name="_Toc207607686"/>
      <w:bookmarkStart w:id="334" w:name="_Toc510696634"/>
      <w:bookmarkStart w:id="335" w:name="_Toc35971429"/>
      <w:r>
        <w:t>7.</w:t>
      </w:r>
      <w:r w:rsidR="00577DF2">
        <w:t>1</w:t>
      </w:r>
      <w:r>
        <w:t>.6.1</w:t>
      </w:r>
      <w:r>
        <w:tab/>
        <w:t>General</w:t>
      </w:r>
      <w:bookmarkEnd w:id="331"/>
      <w:bookmarkEnd w:id="332"/>
      <w:bookmarkEnd w:id="333"/>
    </w:p>
    <w:p w14:paraId="76AA5B23" w14:textId="7DDDD9FD" w:rsidR="00451495" w:rsidRDefault="00451495" w:rsidP="00451495">
      <w:r>
        <w:t xml:space="preserve">This clause specifies the application data model supported by the </w:t>
      </w:r>
      <w:r>
        <w:rPr>
          <w:noProof/>
        </w:rPr>
        <w:t>LMS_</w:t>
      </w:r>
      <w:r w:rsidR="00177D21">
        <w:rPr>
          <w:noProof/>
        </w:rPr>
        <w:t xml:space="preserve">Reporting </w:t>
      </w:r>
      <w:r>
        <w:rPr>
          <w:noProof/>
        </w:rPr>
        <w:t>Service</w:t>
      </w:r>
      <w:r w:rsidRPr="00E23840">
        <w:rPr>
          <w:noProof/>
        </w:rPr>
        <w:t xml:space="preserve"> </w:t>
      </w:r>
      <w:r>
        <w:t>API.</w:t>
      </w:r>
    </w:p>
    <w:p w14:paraId="00774CCC" w14:textId="4300BE4A"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w:t>
      </w:r>
      <w:r w:rsidR="00177D21">
        <w:rPr>
          <w:noProof/>
        </w:rPr>
        <w:t xml:space="preserve">Reporting </w:t>
      </w:r>
      <w:r>
        <w:rPr>
          <w:noProof/>
        </w:rPr>
        <w:t>Service</w:t>
      </w:r>
      <w:r w:rsidRPr="00E23840">
        <w:rPr>
          <w:noProof/>
        </w:rPr>
        <w:t xml:space="preserve"> </w:t>
      </w:r>
      <w:r>
        <w:t>interface</w:t>
      </w:r>
      <w:r w:rsidRPr="009C4D60">
        <w:t xml:space="preserve"> protocol</w:t>
      </w:r>
      <w:r>
        <w:t>.</w:t>
      </w:r>
    </w:p>
    <w:p w14:paraId="7BC9E3FB" w14:textId="0E90EEA2" w:rsidR="00451495" w:rsidRPr="009C4D60" w:rsidRDefault="00451495" w:rsidP="00451495">
      <w:pPr>
        <w:pStyle w:val="TH"/>
      </w:pPr>
      <w:r w:rsidRPr="009C4D60">
        <w:lastRenderedPageBreak/>
        <w:t>Table</w:t>
      </w:r>
      <w:r>
        <w:t> 7.</w:t>
      </w:r>
      <w:r w:rsidR="00577DF2">
        <w:t>1</w:t>
      </w:r>
      <w:r>
        <w:t>.6.1-</w:t>
      </w:r>
      <w:r w:rsidRPr="009C4D60">
        <w:t xml:space="preserve">1: </w:t>
      </w:r>
      <w:r>
        <w:rPr>
          <w:noProof/>
        </w:rPr>
        <w:t>LMS_</w:t>
      </w:r>
      <w:r w:rsidR="00177D21">
        <w:rPr>
          <w:noProof/>
        </w:rPr>
        <w:t xml:space="preserve">Reporting </w:t>
      </w:r>
      <w:r>
        <w:rPr>
          <w:noProof/>
        </w:rPr>
        <w:t>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16361A" w:rsidRDefault="00451495" w:rsidP="00C21234">
            <w:pPr>
              <w:pStyle w:val="TAL"/>
              <w:rPr>
                <w:rFonts w:cs="Arial"/>
                <w:szCs w:val="18"/>
              </w:rPr>
            </w:pPr>
            <w:r>
              <w:rPr>
                <w:rFonts w:cs="Arial"/>
                <w:szCs w:val="18"/>
              </w:rPr>
              <w:t>Includes detail</w:t>
            </w:r>
            <w:r w:rsidR="0014488A">
              <w:rPr>
                <w:rFonts w:cs="Arial"/>
                <w:szCs w:val="18"/>
              </w:rPr>
              <w:t>s</w:t>
            </w:r>
            <w:r>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r w:rsidR="00032193" w:rsidRPr="00B54FF5"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Default="00032193" w:rsidP="00032193">
            <w:pPr>
              <w:pStyle w:val="TAL"/>
            </w:pPr>
            <w:r>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Default="00032193" w:rsidP="00032193">
            <w:pPr>
              <w:pStyle w:val="TAL"/>
            </w:pPr>
            <w:r w:rsidRPr="000D4B38">
              <w:t>7.1.6.2.4</w:t>
            </w:r>
            <w:r>
              <w:t>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Default="00032193" w:rsidP="00032193">
            <w:pPr>
              <w:pStyle w:val="TAL"/>
              <w:rPr>
                <w:rFonts w:cs="Arial"/>
                <w:szCs w:val="18"/>
              </w:rPr>
            </w:pPr>
            <w:r>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16361A" w:rsidRDefault="00032193" w:rsidP="00032193">
            <w:pPr>
              <w:pStyle w:val="TAL"/>
              <w:rPr>
                <w:rFonts w:cs="Arial"/>
                <w:szCs w:val="18"/>
              </w:rPr>
            </w:pPr>
          </w:p>
        </w:tc>
      </w:tr>
      <w:tr w:rsidR="00032193" w:rsidRPr="00B54FF5"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Default="00032193" w:rsidP="00032193">
            <w:pPr>
              <w:pStyle w:val="TAL"/>
            </w:pPr>
            <w:r w:rsidRPr="003037CB">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Default="00032193" w:rsidP="00032193">
            <w:pPr>
              <w:pStyle w:val="TAL"/>
            </w:pPr>
            <w:r w:rsidRPr="003037CB">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Default="00032193" w:rsidP="00032193">
            <w:pPr>
              <w:pStyle w:val="TAL"/>
              <w:rPr>
                <w:rFonts w:cs="Arial"/>
                <w:szCs w:val="18"/>
              </w:rPr>
            </w:pPr>
            <w:r w:rsidRPr="003037CB">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16361A" w:rsidRDefault="00032193" w:rsidP="00032193">
            <w:pPr>
              <w:pStyle w:val="TAL"/>
              <w:rPr>
                <w:rFonts w:cs="Arial"/>
                <w:szCs w:val="18"/>
              </w:rPr>
            </w:pPr>
          </w:p>
        </w:tc>
      </w:tr>
    </w:tbl>
    <w:p w14:paraId="0D845B66" w14:textId="77777777" w:rsidR="00451495" w:rsidRDefault="00451495" w:rsidP="00451495"/>
    <w:p w14:paraId="29B31BB7" w14:textId="020BBF52"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w:t>
      </w:r>
      <w:r w:rsidR="003D6404">
        <w:t xml:space="preserve">Reporting </w:t>
      </w:r>
      <w:r>
        <w:t>service based interface</w:t>
      </w:r>
      <w:r w:rsidRPr="009C4D60">
        <w:t xml:space="preserve"> protocol</w:t>
      </w:r>
      <w:r>
        <w:t xml:space="preserve"> from other specifications, including a reference to their respective specifications and when needed, a short description of their use within the LMS_</w:t>
      </w:r>
      <w:r w:rsidR="003D6404">
        <w:t xml:space="preserve">Reporting </w:t>
      </w:r>
      <w:r>
        <w:t>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67EB0" w:rsidRDefault="00BF1656" w:rsidP="00BF1656">
            <w:pPr>
              <w:pStyle w:val="TAL"/>
              <w:rPr>
                <w:rFonts w:cs="Arial"/>
              </w:rPr>
            </w:pPr>
            <w:r>
              <w:rPr>
                <w:rFonts w:cs="Arial"/>
              </w:rPr>
              <w:t xml:space="preserve">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F25C88" w:rsidRDefault="00BF1656" w:rsidP="00BF1656">
            <w:pPr>
              <w:pStyle w:val="TAL"/>
              <w:rPr>
                <w:lang w:eastAsia="zh-CN"/>
              </w:rPr>
            </w:pPr>
            <w:r w:rsidRPr="001D2CEF">
              <w:t>String with format "date-time" as defined in OpenAPI Specification </w:t>
            </w:r>
            <w:r w:rsidR="006256FB">
              <w:t>[2</w:t>
            </w:r>
            <w:r w:rsidR="00B11F9C">
              <w:t>2</w:t>
            </w:r>
            <w:r w:rsidR="006256FB">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0DCD76A3" w:rsidR="00BF1656" w:rsidRPr="00393E50" w:rsidRDefault="00BF1656" w:rsidP="00BF1656">
            <w:pPr>
              <w:pStyle w:val="TAL"/>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E965FC" w14:textId="1E4D0630" w:rsidR="002579B3" w:rsidRPr="00393E50" w:rsidRDefault="002579B3" w:rsidP="002579B3">
            <w:pPr>
              <w:pStyle w:val="TAL"/>
            </w:pPr>
            <w:r w:rsidRPr="0055373D">
              <w:t>3GPP TS 29.572 [</w:t>
            </w:r>
            <w:r w:rsidR="001536BB" w:rsidRPr="0055373D">
              <w:t>1</w:t>
            </w:r>
            <w:r w:rsidR="00A86F6F">
              <w:t>6</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0BF3110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06E18FE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pPr>
            <w:r>
              <w:t>Pei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BA72B" w14:textId="165AD156" w:rsidR="00C2129D" w:rsidRPr="00393E50" w:rsidRDefault="00C2129D"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351D951A"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pPr>
            <w:r>
              <w:t>Supi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95E9DC" w14:textId="4AEDDD83" w:rsidR="00B933F8" w:rsidRPr="00393E50" w:rsidRDefault="00B933F8"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2257C6F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67EB0" w:rsidRDefault="002579B3" w:rsidP="002579B3">
            <w:pPr>
              <w:pStyle w:val="TAL"/>
            </w:pPr>
            <w:r w:rsidRPr="00D67EB0">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r w:rsidR="00817AB1" w:rsidRPr="00B54FF5"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F25C88" w:rsidRDefault="00817AB1" w:rsidP="00817AB1">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67EB0" w:rsidRDefault="00817AB1" w:rsidP="00817AB1">
            <w:pPr>
              <w:pStyle w:val="TAL"/>
              <w:rPr>
                <w:rFonts w:cs="Arial"/>
              </w:rPr>
            </w:pPr>
            <w:r w:rsidRPr="000D6E26">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F25C88" w:rsidRDefault="00817AB1" w:rsidP="00817AB1">
            <w:pPr>
              <w:pStyle w:val="TAL"/>
              <w:rPr>
                <w:lang w:eastAsia="zh-CN"/>
              </w:rPr>
            </w:pPr>
            <w:r w:rsidRPr="000D6E26">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16361A" w:rsidRDefault="00817AB1" w:rsidP="00817AB1">
            <w:pPr>
              <w:pStyle w:val="TAL"/>
              <w:rPr>
                <w:rFonts w:cs="Arial"/>
                <w:szCs w:val="18"/>
              </w:rPr>
            </w:pPr>
          </w:p>
        </w:tc>
      </w:tr>
      <w:tr w:rsidR="00817AB1" w:rsidRPr="00B54FF5"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F25C88" w:rsidRDefault="00817AB1" w:rsidP="00817AB1">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67EB0"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F25C88" w:rsidRDefault="00817AB1" w:rsidP="00817AB1">
            <w:pPr>
              <w:pStyle w:val="TAL"/>
              <w:rPr>
                <w:lang w:eastAsia="zh-CN"/>
              </w:rPr>
            </w:pPr>
            <w:r w:rsidRPr="000D6E26">
              <w:rPr>
                <w:lang w:eastAsia="zh-CN"/>
              </w:rPr>
              <w:t xml:space="preserve">Double-precision </w:t>
            </w:r>
            <w:r>
              <w:rPr>
                <w:lang w:eastAsia="zh-CN"/>
              </w:rPr>
              <w:t>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16361A" w:rsidRDefault="00817AB1" w:rsidP="00817AB1">
            <w:pPr>
              <w:pStyle w:val="TAL"/>
              <w:rPr>
                <w:rFonts w:cs="Arial"/>
                <w:szCs w:val="18"/>
              </w:rPr>
            </w:pPr>
          </w:p>
        </w:tc>
      </w:tr>
      <w:tr w:rsidR="00817AB1" w:rsidRPr="00B54FF5"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Default="00817AB1" w:rsidP="00817AB1">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0D6E26" w:rsidRDefault="00817AB1" w:rsidP="00817AB1">
            <w:pPr>
              <w:pStyle w:val="TAL"/>
              <w:rPr>
                <w:lang w:eastAsia="zh-CN"/>
              </w:rPr>
            </w:pPr>
            <w:r w:rsidRPr="000D6E26">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16361A" w:rsidRDefault="00817AB1" w:rsidP="00817AB1">
            <w:pPr>
              <w:pStyle w:val="TAL"/>
              <w:rPr>
                <w:rFonts w:cs="Arial"/>
                <w:szCs w:val="18"/>
              </w:rPr>
            </w:pPr>
          </w:p>
        </w:tc>
      </w:tr>
      <w:tr w:rsidR="00817AB1" w:rsidRPr="00B54FF5"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412F80" w:rsidRDefault="00817AB1" w:rsidP="00817AB1">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0D6E26" w:rsidRDefault="00817AB1" w:rsidP="00817AB1">
            <w:pPr>
              <w:pStyle w:val="TAL"/>
              <w:rPr>
                <w:lang w:eastAsia="zh-CN"/>
              </w:rPr>
            </w:pPr>
            <w:r>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16361A" w:rsidRDefault="00817AB1" w:rsidP="00817AB1">
            <w:pPr>
              <w:pStyle w:val="TAL"/>
              <w:rPr>
                <w:rFonts w:cs="Arial"/>
                <w:szCs w:val="18"/>
              </w:rPr>
            </w:pPr>
          </w:p>
        </w:tc>
      </w:tr>
      <w:tr w:rsidR="00817AB1" w:rsidRPr="00B54FF5"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Default="00817AB1" w:rsidP="00817AB1">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Default="00817AB1" w:rsidP="00817AB1">
            <w:pPr>
              <w:pStyle w:val="TAL"/>
              <w:rPr>
                <w:lang w:eastAsia="zh-CN"/>
              </w:rPr>
            </w:pPr>
            <w:r>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16361A" w:rsidRDefault="00817AB1" w:rsidP="00817AB1">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36" w:name="_Toc207607687"/>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4"/>
      <w:bookmarkEnd w:id="335"/>
      <w:bookmarkEnd w:id="336"/>
    </w:p>
    <w:p w14:paraId="0A48256F" w14:textId="27243542" w:rsidR="00451495" w:rsidRDefault="00451495" w:rsidP="00451495">
      <w:pPr>
        <w:pStyle w:val="Heading5"/>
      </w:pPr>
      <w:bookmarkStart w:id="337" w:name="_Toc207607688"/>
      <w:r>
        <w:t>7.</w:t>
      </w:r>
      <w:r w:rsidR="00D80E4B">
        <w:t>1</w:t>
      </w:r>
      <w:r>
        <w:t>.6.2.1</w:t>
      </w:r>
      <w:r>
        <w:tab/>
        <w:t>Introduction</w:t>
      </w:r>
      <w:bookmarkEnd w:id="232"/>
      <w:bookmarkEnd w:id="233"/>
      <w:bookmarkEnd w:id="337"/>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38" w:name="_Toc510696636"/>
      <w:bookmarkStart w:id="339" w:name="_Toc35971431"/>
      <w:bookmarkStart w:id="340" w:name="_Toc207607689"/>
      <w:r>
        <w:lastRenderedPageBreak/>
        <w:t>7.</w:t>
      </w:r>
      <w:r w:rsidR="00D80E4B">
        <w:t>1</w:t>
      </w:r>
      <w:r>
        <w:t>.6.2.2</w:t>
      </w:r>
      <w:r>
        <w:tab/>
        <w:t xml:space="preserve">Type: </w:t>
      </w:r>
      <w:bookmarkEnd w:id="338"/>
      <w:bookmarkEnd w:id="339"/>
      <w:r>
        <w:t>LMCRegistration</w:t>
      </w:r>
      <w:bookmarkEnd w:id="340"/>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trPr>
        <w:tc>
          <w:tcPr>
            <w:tcW w:w="1929" w:type="dxa"/>
          </w:tcPr>
          <w:p w14:paraId="09B9B306" w14:textId="77777777" w:rsidR="003428A2" w:rsidRDefault="003428A2" w:rsidP="00557C26">
            <w:pPr>
              <w:pStyle w:val="TAL"/>
            </w:pPr>
            <w:r>
              <w:t>pei</w:t>
            </w:r>
          </w:p>
        </w:tc>
        <w:tc>
          <w:tcPr>
            <w:tcW w:w="1217" w:type="dxa"/>
          </w:tcPr>
          <w:p w14:paraId="3415A4ED" w14:textId="77777777" w:rsidR="003428A2" w:rsidRDefault="003428A2" w:rsidP="00557C26">
            <w:pPr>
              <w:pStyle w:val="TAL"/>
            </w:pPr>
            <w:r>
              <w:t>Pei</w:t>
            </w:r>
          </w:p>
        </w:tc>
        <w:tc>
          <w:tcPr>
            <w:tcW w:w="425" w:type="dxa"/>
          </w:tcPr>
          <w:p w14:paraId="3D64F755" w14:textId="77777777" w:rsidR="003428A2" w:rsidRDefault="003428A2" w:rsidP="00557C26">
            <w:pPr>
              <w:pStyle w:val="TAC"/>
            </w:pPr>
            <w:r>
              <w:t>O</w:t>
            </w:r>
          </w:p>
        </w:tc>
        <w:tc>
          <w:tcPr>
            <w:tcW w:w="1134" w:type="dxa"/>
          </w:tcPr>
          <w:p w14:paraId="65714C8C" w14:textId="77777777" w:rsidR="003428A2" w:rsidRDefault="003428A2" w:rsidP="00557C26">
            <w:pPr>
              <w:pStyle w:val="TAL"/>
            </w:pPr>
            <w:r>
              <w:t>0..1</w:t>
            </w:r>
          </w:p>
        </w:tc>
        <w:tc>
          <w:tcPr>
            <w:tcW w:w="3319" w:type="dxa"/>
          </w:tcPr>
          <w:p w14:paraId="46927A70" w14:textId="77777777" w:rsidR="003428A2" w:rsidRDefault="003428A2" w:rsidP="00557C26">
            <w:pPr>
              <w:pStyle w:val="TAL"/>
            </w:pPr>
            <w:r>
              <w:t>Includes the permanent equipment identity.</w:t>
            </w:r>
          </w:p>
        </w:tc>
        <w:tc>
          <w:tcPr>
            <w:tcW w:w="1503" w:type="dxa"/>
          </w:tcPr>
          <w:p w14:paraId="7C7003E2" w14:textId="77777777" w:rsidR="003428A2" w:rsidRPr="0016361A" w:rsidRDefault="003428A2" w:rsidP="00557C26">
            <w:pPr>
              <w:pStyle w:val="TAL"/>
              <w:rPr>
                <w:rFonts w:cs="Arial"/>
                <w:szCs w:val="18"/>
              </w:rPr>
            </w:pPr>
          </w:p>
        </w:tc>
      </w:tr>
      <w:tr w:rsidR="003428A2" w:rsidRPr="00B54FF5" w14:paraId="36D9E6D6" w14:textId="77777777" w:rsidTr="00557C26">
        <w:trPr>
          <w:jc w:val="center"/>
        </w:trPr>
        <w:tc>
          <w:tcPr>
            <w:tcW w:w="1929" w:type="dxa"/>
          </w:tcPr>
          <w:p w14:paraId="135F0189" w14:textId="77777777" w:rsidR="003428A2" w:rsidRDefault="003428A2" w:rsidP="00557C26">
            <w:pPr>
              <w:pStyle w:val="TAL"/>
            </w:pPr>
            <w:r>
              <w:t>supi</w:t>
            </w:r>
          </w:p>
        </w:tc>
        <w:tc>
          <w:tcPr>
            <w:tcW w:w="1217" w:type="dxa"/>
          </w:tcPr>
          <w:p w14:paraId="3ECA93C0" w14:textId="77777777" w:rsidR="003428A2" w:rsidRDefault="003428A2" w:rsidP="00557C26">
            <w:pPr>
              <w:pStyle w:val="TAL"/>
            </w:pPr>
            <w:r>
              <w:t>Supi</w:t>
            </w:r>
          </w:p>
        </w:tc>
        <w:tc>
          <w:tcPr>
            <w:tcW w:w="425" w:type="dxa"/>
          </w:tcPr>
          <w:p w14:paraId="7C930251" w14:textId="77777777" w:rsidR="003428A2" w:rsidRDefault="003428A2" w:rsidP="00557C26">
            <w:pPr>
              <w:pStyle w:val="TAC"/>
            </w:pPr>
            <w:r>
              <w:t>O</w:t>
            </w:r>
          </w:p>
        </w:tc>
        <w:tc>
          <w:tcPr>
            <w:tcW w:w="1134" w:type="dxa"/>
          </w:tcPr>
          <w:p w14:paraId="2ECCC7E6" w14:textId="77777777" w:rsidR="003428A2" w:rsidRDefault="003428A2" w:rsidP="00557C26">
            <w:pPr>
              <w:pStyle w:val="TAL"/>
            </w:pPr>
            <w:r>
              <w:t>0..1</w:t>
            </w:r>
          </w:p>
        </w:tc>
        <w:tc>
          <w:tcPr>
            <w:tcW w:w="3319" w:type="dxa"/>
          </w:tcPr>
          <w:p w14:paraId="011DA0BE" w14:textId="77777777" w:rsidR="003428A2" w:rsidRDefault="003428A2" w:rsidP="00557C26">
            <w:pPr>
              <w:pStyle w:val="TAL"/>
            </w:pPr>
            <w:r>
              <w:t>Includes the imsi number.</w:t>
            </w:r>
          </w:p>
        </w:tc>
        <w:tc>
          <w:tcPr>
            <w:tcW w:w="1503" w:type="dxa"/>
          </w:tcPr>
          <w:p w14:paraId="68AC58DC" w14:textId="77777777" w:rsidR="003428A2" w:rsidRPr="0016361A" w:rsidRDefault="003428A2" w:rsidP="00557C26">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41" w:name="_Toc207607690"/>
      <w:r>
        <w:t>7.1.6.2.</w:t>
      </w:r>
      <w:r w:rsidR="00C81DDB">
        <w:t>3</w:t>
      </w:r>
      <w:r>
        <w:tab/>
        <w:t>Type: LocationConfiguration</w:t>
      </w:r>
      <w:bookmarkEnd w:id="341"/>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1AAB9A6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r w:rsidR="00CC329A">
              <w:rPr>
                <w:rFonts w:cs="Arial"/>
                <w:szCs w:val="18"/>
              </w:rPr>
              <w:t xml:space="preserve"> or an identity of the MC user for which location configuration needs to be updated</w:t>
            </w:r>
            <w:r>
              <w:rPr>
                <w:rFonts w:cs="Arial"/>
                <w:szCs w:val="18"/>
              </w:rPr>
              <w:t>.</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r>
              <w:t>locationHistory</w:t>
            </w:r>
          </w:p>
        </w:tc>
        <w:tc>
          <w:tcPr>
            <w:tcW w:w="1217" w:type="dxa"/>
          </w:tcPr>
          <w:p w14:paraId="274E0355" w14:textId="31D367BF" w:rsidR="005A591D" w:rsidRDefault="005A591D" w:rsidP="005A591D">
            <w:pPr>
              <w:pStyle w:val="TAL"/>
            </w:pPr>
            <w:r>
              <w:t>boolean</w:t>
            </w:r>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342" w:name="_Toc207607691"/>
      <w:r>
        <w:lastRenderedPageBreak/>
        <w:t>7.1.6.2.</w:t>
      </w:r>
      <w:r w:rsidR="008B55FA">
        <w:t>4</w:t>
      </w:r>
      <w:r>
        <w:tab/>
        <w:t>Type: TriggeringCriteria</w:t>
      </w:r>
      <w:bookmarkEnd w:id="342"/>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43" w:name="_Toc207607692"/>
      <w:r>
        <w:t>7.1.6.2</w:t>
      </w:r>
      <w:r w:rsidR="008B55FA">
        <w:t>.5</w:t>
      </w:r>
      <w:r>
        <w:tab/>
        <w:t>Type: CellChange</w:t>
      </w:r>
      <w:bookmarkEnd w:id="343"/>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344" w:name="_Hlk180876734"/>
            <w:r>
              <w:t>SpecificCellChange</w:t>
            </w:r>
            <w:bookmarkEnd w:id="344"/>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45" w:name="_Toc207607693"/>
      <w:r>
        <w:t>7.1.6.2</w:t>
      </w:r>
      <w:r w:rsidR="008B55FA">
        <w:t>.6</w:t>
      </w:r>
      <w:r>
        <w:tab/>
        <w:t>Type: AnyCellChange</w:t>
      </w:r>
      <w:bookmarkEnd w:id="345"/>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46" w:name="_Toc207607694"/>
      <w:r>
        <w:lastRenderedPageBreak/>
        <w:t>7.1.6.2</w:t>
      </w:r>
      <w:r w:rsidR="008B55FA">
        <w:t>.7</w:t>
      </w:r>
      <w:r>
        <w:tab/>
        <w:t>Type: SpecificCellChange</w:t>
      </w:r>
      <w:bookmarkEnd w:id="346"/>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347" w:name="_Toc207607695"/>
      <w:r>
        <w:t>7.1.6.2</w:t>
      </w:r>
      <w:r w:rsidR="008B55FA">
        <w:t>.8</w:t>
      </w:r>
      <w:r>
        <w:tab/>
        <w:t>Type: EutranCell</w:t>
      </w:r>
      <w:bookmarkEnd w:id="347"/>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48" w:name="_Toc207607696"/>
      <w:r>
        <w:t>7.1.6.2</w:t>
      </w:r>
      <w:r w:rsidR="008B55FA">
        <w:t>.9</w:t>
      </w:r>
      <w:r>
        <w:tab/>
        <w:t>Type: NrCell</w:t>
      </w:r>
      <w:bookmarkEnd w:id="348"/>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49" w:name="_Toc207607697"/>
      <w:r>
        <w:t>7.1.6.2</w:t>
      </w:r>
      <w:r w:rsidR="008B55FA">
        <w:t>.10</w:t>
      </w:r>
      <w:r>
        <w:tab/>
        <w:t xml:space="preserve">Type: </w:t>
      </w:r>
      <w:r w:rsidRPr="00205537">
        <w:t>GeographicalAreaChange</w:t>
      </w:r>
      <w:bookmarkEnd w:id="349"/>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5C63033" w14:textId="77777777" w:rsidTr="005C64F2">
        <w:trPr>
          <w:jc w:val="center"/>
        </w:trPr>
        <w:tc>
          <w:tcPr>
            <w:tcW w:w="1930" w:type="dxa"/>
          </w:tcPr>
          <w:p w14:paraId="1F5200C4" w14:textId="77777777" w:rsidR="00151008" w:rsidRPr="0016361A" w:rsidRDefault="00151008" w:rsidP="00151008">
            <w:pPr>
              <w:pStyle w:val="TAL"/>
            </w:pPr>
            <w:r>
              <w:t>anyAreaChange</w:t>
            </w:r>
          </w:p>
        </w:tc>
        <w:tc>
          <w:tcPr>
            <w:tcW w:w="1217" w:type="dxa"/>
          </w:tcPr>
          <w:p w14:paraId="27F42437" w14:textId="30FEEC06" w:rsidR="00151008" w:rsidRPr="0016361A" w:rsidRDefault="00151008" w:rsidP="00151008">
            <w:pPr>
              <w:pStyle w:val="TAL"/>
              <w:tabs>
                <w:tab w:val="left" w:pos="398"/>
              </w:tabs>
            </w:pPr>
            <w:r>
              <w:t>AnyAreaChange</w:t>
            </w:r>
          </w:p>
        </w:tc>
        <w:tc>
          <w:tcPr>
            <w:tcW w:w="425" w:type="dxa"/>
          </w:tcPr>
          <w:p w14:paraId="5C1E109E" w14:textId="77777777" w:rsidR="00151008" w:rsidRPr="0016361A" w:rsidRDefault="00151008" w:rsidP="00151008">
            <w:pPr>
              <w:pStyle w:val="TAC"/>
            </w:pPr>
            <w:r>
              <w:t>O</w:t>
            </w:r>
          </w:p>
        </w:tc>
        <w:tc>
          <w:tcPr>
            <w:tcW w:w="1134" w:type="dxa"/>
          </w:tcPr>
          <w:p w14:paraId="087077E9" w14:textId="715A5BC7" w:rsidR="00151008" w:rsidRPr="0016361A" w:rsidRDefault="00C37FE0" w:rsidP="00151008">
            <w:pPr>
              <w:pStyle w:val="TAL"/>
            </w:pPr>
            <w:r>
              <w:t>0..</w:t>
            </w:r>
            <w:r w:rsidR="00151008">
              <w:t>1</w:t>
            </w:r>
          </w:p>
        </w:tc>
        <w:tc>
          <w:tcPr>
            <w:tcW w:w="3320" w:type="dxa"/>
          </w:tcPr>
          <w:p w14:paraId="5DB4D872" w14:textId="42EC9ED7" w:rsidR="00151008" w:rsidRPr="0016361A" w:rsidRDefault="00151008" w:rsidP="00151008">
            <w:pPr>
              <w:pStyle w:val="TAL"/>
              <w:rPr>
                <w:rFonts w:cs="Arial"/>
                <w:szCs w:val="18"/>
              </w:rPr>
            </w:pPr>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p>
        </w:tc>
        <w:tc>
          <w:tcPr>
            <w:tcW w:w="1503" w:type="dxa"/>
          </w:tcPr>
          <w:p w14:paraId="7DE06D18" w14:textId="77777777" w:rsidR="00151008" w:rsidRPr="0016361A" w:rsidRDefault="00151008" w:rsidP="00151008">
            <w:pPr>
              <w:pStyle w:val="TAL"/>
              <w:rPr>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147342D" w:rsidR="00B65C8E" w:rsidRDefault="00B65C8E" w:rsidP="00B65C8E">
      <w:pPr>
        <w:pStyle w:val="EditorsNote"/>
      </w:pPr>
      <w:r>
        <w:t>Editor's note:</w:t>
      </w:r>
      <w:r>
        <w:tab/>
      </w:r>
      <w:r w:rsidR="00237256">
        <w:t>The purpose of the datatype anyAreaChange is questionable. It is unclear how the LMC shall act on this attribute.</w:t>
      </w:r>
    </w:p>
    <w:p w14:paraId="02554F57" w14:textId="568B7655" w:rsidR="00B65C8E" w:rsidRDefault="00B65C8E" w:rsidP="00B65C8E">
      <w:pPr>
        <w:pStyle w:val="Heading5"/>
      </w:pPr>
      <w:bookmarkStart w:id="350" w:name="_Toc207607698"/>
      <w:r>
        <w:lastRenderedPageBreak/>
        <w:t>7.1.6.2</w:t>
      </w:r>
      <w:r w:rsidR="008B55FA">
        <w:t>.11</w:t>
      </w:r>
      <w:r>
        <w:tab/>
        <w:t>Type: MbsfnAreaChange</w:t>
      </w:r>
      <w:bookmarkEnd w:id="350"/>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51" w:name="_Toc207607699"/>
      <w:r>
        <w:t>7.1.6.2</w:t>
      </w:r>
      <w:r w:rsidR="008B55FA">
        <w:t>.12</w:t>
      </w:r>
      <w:r>
        <w:tab/>
        <w:t>Type: AnyMbsfnAreaChange</w:t>
      </w:r>
      <w:bookmarkEnd w:id="351"/>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52" w:name="_Toc207607700"/>
      <w:r>
        <w:t>7.1.6.2</w:t>
      </w:r>
      <w:r w:rsidR="008B55FA">
        <w:t>.13</w:t>
      </w:r>
      <w:r>
        <w:tab/>
        <w:t xml:space="preserve">Type: </w:t>
      </w:r>
      <w:r w:rsidRPr="0070535B">
        <w:t>SpecificMb</w:t>
      </w:r>
      <w:r>
        <w:t>sfnArea</w:t>
      </w:r>
      <w:bookmarkEnd w:id="352"/>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53" w:name="_Toc207607701"/>
      <w:r>
        <w:t>7.1.6.2</w:t>
      </w:r>
      <w:r w:rsidR="008B55FA">
        <w:t>.14</w:t>
      </w:r>
      <w:r>
        <w:tab/>
        <w:t>Type: MbsfnAreaId</w:t>
      </w:r>
      <w:bookmarkEnd w:id="353"/>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54" w:name="_Toc207607702"/>
      <w:r>
        <w:t>7.1.6.2</w:t>
      </w:r>
      <w:r w:rsidR="008B55FA">
        <w:t>.15</w:t>
      </w:r>
      <w:r>
        <w:tab/>
        <w:t>Type: MbmsSaChange</w:t>
      </w:r>
      <w:bookmarkEnd w:id="354"/>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55" w:name="_Toc207607703"/>
      <w:r>
        <w:lastRenderedPageBreak/>
        <w:t>7.1.6.2</w:t>
      </w:r>
      <w:r w:rsidR="008B55FA">
        <w:t>.16</w:t>
      </w:r>
      <w:r>
        <w:tab/>
        <w:t>Type: A</w:t>
      </w:r>
      <w:r w:rsidRPr="001E1D8F">
        <w:t>nyM</w:t>
      </w:r>
      <w:r>
        <w:t>bmsSa</w:t>
      </w:r>
      <w:r w:rsidRPr="001E1D8F">
        <w:t>Change</w:t>
      </w:r>
      <w:bookmarkEnd w:id="355"/>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56" w:name="_Toc207607704"/>
      <w:r>
        <w:t>7.1.6.2</w:t>
      </w:r>
      <w:r w:rsidR="008B55FA">
        <w:t>.17</w:t>
      </w:r>
      <w:r>
        <w:tab/>
        <w:t xml:space="preserve">Type: </w:t>
      </w:r>
      <w:r w:rsidRPr="00D4298C">
        <w:t>Specific</w:t>
      </w:r>
      <w:r w:rsidRPr="001E1D8F">
        <w:t>M</w:t>
      </w:r>
      <w:r>
        <w:t>bmsSaIdentity</w:t>
      </w:r>
      <w:bookmarkEnd w:id="356"/>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57" w:name="_Toc207607705"/>
      <w:r>
        <w:t>7.1.6.2</w:t>
      </w:r>
      <w:r w:rsidR="008B55FA">
        <w:t>.18</w:t>
      </w:r>
      <w:r>
        <w:tab/>
        <w:t>Type: MbmsSaIdentity</w:t>
      </w:r>
      <w:bookmarkEnd w:id="357"/>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58" w:name="_Toc207607706"/>
      <w:r>
        <w:t>7.1.6.2</w:t>
      </w:r>
      <w:r w:rsidR="008B55FA">
        <w:t>.19</w:t>
      </w:r>
      <w:r>
        <w:tab/>
        <w:t>Type: NR5G</w:t>
      </w:r>
      <w:r w:rsidRPr="00397207">
        <w:t>Mbsf</w:t>
      </w:r>
      <w:r>
        <w:t>saArea</w:t>
      </w:r>
      <w:r w:rsidRPr="00397207">
        <w:t>Change</w:t>
      </w:r>
      <w:bookmarkEnd w:id="358"/>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59" w:name="_Toc207607707"/>
      <w:r>
        <w:t>7.1.6.2</w:t>
      </w:r>
      <w:r w:rsidR="008B55FA">
        <w:t>.20</w:t>
      </w:r>
      <w:r>
        <w:tab/>
        <w:t>Type: AnyNR5G</w:t>
      </w:r>
      <w:r w:rsidRPr="00397207">
        <w:t>Mbsf</w:t>
      </w:r>
      <w:r>
        <w:t>saAreaChange</w:t>
      </w:r>
      <w:bookmarkEnd w:id="359"/>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60" w:name="_Toc207607708"/>
      <w:r>
        <w:lastRenderedPageBreak/>
        <w:t>7.1.6.2</w:t>
      </w:r>
      <w:r w:rsidR="008B55FA">
        <w:t>.21</w:t>
      </w:r>
      <w:r>
        <w:tab/>
        <w:t>Type: SpecificNR5G</w:t>
      </w:r>
      <w:r w:rsidRPr="00397207">
        <w:t>Mbsf</w:t>
      </w:r>
      <w:r>
        <w:t>saArea</w:t>
      </w:r>
      <w:bookmarkEnd w:id="360"/>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61" w:name="_Toc207607709"/>
      <w:r>
        <w:t>7.1.6.2</w:t>
      </w:r>
      <w:r w:rsidR="008B55FA">
        <w:t>.22</w:t>
      </w:r>
      <w:r>
        <w:tab/>
        <w:t>Type: NR5GMbsfsaAreaIdentity</w:t>
      </w:r>
      <w:bookmarkEnd w:id="361"/>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62" w:name="_Toc207607710"/>
      <w:r>
        <w:t>7.1.6.2</w:t>
      </w:r>
      <w:r w:rsidR="008B55FA">
        <w:t>.23</w:t>
      </w:r>
      <w:r>
        <w:tab/>
        <w:t>Type: PeriodicReport</w:t>
      </w:r>
      <w:bookmarkEnd w:id="362"/>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63" w:name="_Toc207607711"/>
      <w:r>
        <w:t>7.1.6.2</w:t>
      </w:r>
      <w:r w:rsidR="008B55FA">
        <w:t>.24</w:t>
      </w:r>
      <w:r>
        <w:tab/>
        <w:t>Type: PlmnChange</w:t>
      </w:r>
      <w:bookmarkEnd w:id="363"/>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64" w:name="_Toc207607712"/>
      <w:r>
        <w:t>7.1.6.2</w:t>
      </w:r>
      <w:r w:rsidR="008B55FA">
        <w:t>.25</w:t>
      </w:r>
      <w:r>
        <w:tab/>
        <w:t>Type: AnyPlmnChange</w:t>
      </w:r>
      <w:bookmarkEnd w:id="364"/>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65" w:name="_Toc207607713"/>
      <w:r>
        <w:lastRenderedPageBreak/>
        <w:t>7.1.6.2</w:t>
      </w:r>
      <w:r w:rsidR="008B55FA">
        <w:t>.26</w:t>
      </w:r>
      <w:r>
        <w:tab/>
        <w:t>Type: SpecificPlmnChange</w:t>
      </w:r>
      <w:bookmarkEnd w:id="365"/>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66" w:name="_Toc207607714"/>
      <w:r>
        <w:t>7.1.6.2</w:t>
      </w:r>
      <w:r w:rsidR="008B55FA">
        <w:t>.27</w:t>
      </w:r>
      <w:r>
        <w:tab/>
        <w:t>Type: Plmn</w:t>
      </w:r>
      <w:bookmarkEnd w:id="366"/>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67" w:name="_Toc207607715"/>
      <w:r>
        <w:t>7.1.6.2</w:t>
      </w:r>
      <w:r w:rsidR="00837C55">
        <w:t>.28</w:t>
      </w:r>
      <w:r>
        <w:tab/>
        <w:t>Type: TrackingAreaChange</w:t>
      </w:r>
      <w:bookmarkEnd w:id="367"/>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68" w:name="_Toc207607716"/>
      <w:r>
        <w:t>7.1.6.2</w:t>
      </w:r>
      <w:r w:rsidR="00837C55">
        <w:t>.29</w:t>
      </w:r>
      <w:r>
        <w:tab/>
        <w:t>Type: AnyTrackingAreaChange</w:t>
      </w:r>
      <w:bookmarkEnd w:id="368"/>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69" w:name="_Toc207607717"/>
      <w:r>
        <w:t>7.1.6.2</w:t>
      </w:r>
      <w:r w:rsidR="00837C55">
        <w:t>.30</w:t>
      </w:r>
      <w:r>
        <w:tab/>
        <w:t>Type: SpecificTrackingAreaChange</w:t>
      </w:r>
      <w:bookmarkEnd w:id="369"/>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70" w:name="_Toc207607718"/>
      <w:r>
        <w:lastRenderedPageBreak/>
        <w:t>7.1.6.2</w:t>
      </w:r>
      <w:r w:rsidR="00837C55">
        <w:t>.31</w:t>
      </w:r>
      <w:r>
        <w:tab/>
        <w:t>Type: TrackingArea</w:t>
      </w:r>
      <w:bookmarkEnd w:id="370"/>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71" w:name="_Toc207607719"/>
      <w:r>
        <w:t>7.1.6.2</w:t>
      </w:r>
      <w:r w:rsidR="00837C55">
        <w:t>.32</w:t>
      </w:r>
      <w:r>
        <w:tab/>
        <w:t>Type: TravelledDistance</w:t>
      </w:r>
      <w:bookmarkEnd w:id="371"/>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72" w:name="_Toc207607720"/>
      <w:r>
        <w:t>7.1.6.2</w:t>
      </w:r>
      <w:r w:rsidR="00837C55">
        <w:t>.33</w:t>
      </w:r>
      <w:r>
        <w:tab/>
        <w:t>Type: RequestedLocationInfo</w:t>
      </w:r>
      <w:bookmarkEnd w:id="372"/>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373" w:name="_Toc207607721"/>
      <w:r>
        <w:lastRenderedPageBreak/>
        <w:t>7.1.6.2.</w:t>
      </w:r>
      <w:r w:rsidR="001737EB">
        <w:t>34</w:t>
      </w:r>
      <w:r>
        <w:tab/>
        <w:t>Type: AdaptiveTrigger</w:t>
      </w:r>
      <w:bookmarkEnd w:id="373"/>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lastRenderedPageBreak/>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shd w:val="clear" w:color="auto" w:fill="auto"/>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shd w:val="clear" w:color="auto" w:fill="auto"/>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shd w:val="clear" w:color="auto" w:fill="auto"/>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shd w:val="clear" w:color="auto" w:fill="auto"/>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shd w:val="clear" w:color="auto" w:fill="auto"/>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shd w:val="clear" w:color="auto" w:fill="auto"/>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shd w:val="clear" w:color="auto" w:fill="auto"/>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shd w:val="clear" w:color="auto" w:fill="auto"/>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lastRenderedPageBreak/>
              <w:t>rrcInactiveadditionalTime</w:t>
            </w:r>
          </w:p>
        </w:tc>
        <w:tc>
          <w:tcPr>
            <w:tcW w:w="1311" w:type="dxa"/>
            <w:shd w:val="clear" w:color="auto" w:fill="auto"/>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430335A4" w:rsidR="00124602" w:rsidRDefault="00124602" w:rsidP="00124602">
      <w:pPr>
        <w:pStyle w:val="Heading5"/>
      </w:pPr>
      <w:bookmarkStart w:id="374" w:name="_Toc207607722"/>
      <w:r>
        <w:t>7.1.6.2.</w:t>
      </w:r>
      <w:r w:rsidR="001737EB">
        <w:t>35</w:t>
      </w:r>
      <w:r>
        <w:tab/>
        <w:t>Type: AnyAreaChange</w:t>
      </w:r>
      <w:bookmarkEnd w:id="374"/>
    </w:p>
    <w:p w14:paraId="75BA6DCF" w14:textId="1F5620D8" w:rsidR="00124602" w:rsidRDefault="00124602" w:rsidP="00124602">
      <w:pPr>
        <w:pStyle w:val="TH"/>
      </w:pPr>
      <w:r>
        <w:rPr>
          <w:noProof/>
        </w:rPr>
        <w:t>Table </w:t>
      </w:r>
      <w:r>
        <w:t>7.1.6.2.</w:t>
      </w:r>
      <w:r w:rsidR="00053171">
        <w:t>35</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B21043F" w14:textId="77777777" w:rsidTr="00F14909">
        <w:trPr>
          <w:jc w:val="center"/>
        </w:trPr>
        <w:tc>
          <w:tcPr>
            <w:tcW w:w="1929" w:type="dxa"/>
            <w:shd w:val="clear" w:color="auto" w:fill="C0C0C0"/>
            <w:hideMark/>
          </w:tcPr>
          <w:p w14:paraId="0C13A539" w14:textId="77777777" w:rsidR="00124602" w:rsidRPr="0016361A" w:rsidRDefault="00124602" w:rsidP="00F14909">
            <w:pPr>
              <w:pStyle w:val="TAH"/>
            </w:pPr>
            <w:r w:rsidRPr="0016361A">
              <w:t>Attribute name</w:t>
            </w:r>
          </w:p>
        </w:tc>
        <w:tc>
          <w:tcPr>
            <w:tcW w:w="1217" w:type="dxa"/>
            <w:shd w:val="clear" w:color="auto" w:fill="C0C0C0"/>
            <w:hideMark/>
          </w:tcPr>
          <w:p w14:paraId="68B63B78" w14:textId="77777777" w:rsidR="00124602" w:rsidRPr="0016361A" w:rsidRDefault="00124602" w:rsidP="00F14909">
            <w:pPr>
              <w:pStyle w:val="TAH"/>
            </w:pPr>
            <w:r w:rsidRPr="0016361A">
              <w:t>Data type</w:t>
            </w:r>
          </w:p>
        </w:tc>
        <w:tc>
          <w:tcPr>
            <w:tcW w:w="425" w:type="dxa"/>
            <w:shd w:val="clear" w:color="auto" w:fill="C0C0C0"/>
            <w:hideMark/>
          </w:tcPr>
          <w:p w14:paraId="32145A8A" w14:textId="77777777" w:rsidR="00124602" w:rsidRPr="0016361A" w:rsidRDefault="00124602" w:rsidP="00F14909">
            <w:pPr>
              <w:pStyle w:val="TAH"/>
            </w:pPr>
            <w:r w:rsidRPr="0016361A">
              <w:t>P</w:t>
            </w:r>
          </w:p>
        </w:tc>
        <w:tc>
          <w:tcPr>
            <w:tcW w:w="1134" w:type="dxa"/>
            <w:shd w:val="clear" w:color="auto" w:fill="C0C0C0"/>
          </w:tcPr>
          <w:p w14:paraId="51E221D8" w14:textId="77777777" w:rsidR="00124602" w:rsidRPr="0016361A" w:rsidRDefault="00124602" w:rsidP="00F14909">
            <w:pPr>
              <w:pStyle w:val="TAH"/>
            </w:pPr>
            <w:r w:rsidRPr="00F112E4">
              <w:t>Cardinality</w:t>
            </w:r>
          </w:p>
        </w:tc>
        <w:tc>
          <w:tcPr>
            <w:tcW w:w="3319" w:type="dxa"/>
            <w:shd w:val="clear" w:color="auto" w:fill="C0C0C0"/>
            <w:hideMark/>
          </w:tcPr>
          <w:p w14:paraId="6B3940C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E76B59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792ABBA" w14:textId="77777777" w:rsidTr="00F14909">
        <w:trPr>
          <w:jc w:val="center"/>
        </w:trPr>
        <w:tc>
          <w:tcPr>
            <w:tcW w:w="1929" w:type="dxa"/>
          </w:tcPr>
          <w:p w14:paraId="3CACCD0A" w14:textId="77777777" w:rsidR="00124602" w:rsidRPr="0016361A" w:rsidRDefault="00124602" w:rsidP="00F14909">
            <w:pPr>
              <w:pStyle w:val="TAL"/>
            </w:pPr>
            <w:r>
              <w:t>triggerId</w:t>
            </w:r>
          </w:p>
        </w:tc>
        <w:tc>
          <w:tcPr>
            <w:tcW w:w="1217" w:type="dxa"/>
          </w:tcPr>
          <w:p w14:paraId="4C42BEB1" w14:textId="77777777" w:rsidR="00124602" w:rsidRPr="0016361A" w:rsidRDefault="00124602" w:rsidP="00F14909">
            <w:pPr>
              <w:pStyle w:val="TAL"/>
              <w:tabs>
                <w:tab w:val="left" w:pos="398"/>
              </w:tabs>
            </w:pPr>
            <w:r>
              <w:t>TriggerId</w:t>
            </w:r>
          </w:p>
        </w:tc>
        <w:tc>
          <w:tcPr>
            <w:tcW w:w="425" w:type="dxa"/>
          </w:tcPr>
          <w:p w14:paraId="379A5FC6" w14:textId="77777777" w:rsidR="00124602" w:rsidRPr="0016361A" w:rsidRDefault="00124602" w:rsidP="00F14909">
            <w:pPr>
              <w:pStyle w:val="TAC"/>
            </w:pPr>
            <w:r>
              <w:t>M</w:t>
            </w:r>
          </w:p>
        </w:tc>
        <w:tc>
          <w:tcPr>
            <w:tcW w:w="1134" w:type="dxa"/>
          </w:tcPr>
          <w:p w14:paraId="3858EFBE" w14:textId="77777777" w:rsidR="00124602" w:rsidRPr="0016361A" w:rsidRDefault="00124602" w:rsidP="00F14909">
            <w:pPr>
              <w:pStyle w:val="TAL"/>
            </w:pPr>
            <w:r>
              <w:t>1</w:t>
            </w:r>
          </w:p>
        </w:tc>
        <w:tc>
          <w:tcPr>
            <w:tcW w:w="3319" w:type="dxa"/>
          </w:tcPr>
          <w:p w14:paraId="46F22A6F"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5352B911" w14:textId="77777777" w:rsidR="00124602" w:rsidRPr="0016361A" w:rsidRDefault="00124602" w:rsidP="00F14909">
            <w:pPr>
              <w:pStyle w:val="TAL"/>
              <w:rPr>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375" w:name="_Toc207607723"/>
      <w:r>
        <w:t>7.1.6.2.</w:t>
      </w:r>
      <w:r w:rsidR="00053171">
        <w:t>36</w:t>
      </w:r>
      <w:r>
        <w:tab/>
        <w:t>Type: SpecificArea</w:t>
      </w:r>
      <w:bookmarkEnd w:id="375"/>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shd w:val="clear" w:color="auto" w:fill="auto"/>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376" w:name="_Toc207607724"/>
      <w:r>
        <w:t>7.1.6.2.</w:t>
      </w:r>
      <w:r w:rsidR="007F0913">
        <w:t>37</w:t>
      </w:r>
      <w:r>
        <w:tab/>
        <w:t>Type: RatTypeChange</w:t>
      </w:r>
      <w:bookmarkEnd w:id="376"/>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377" w:name="_Toc207607725"/>
      <w:r>
        <w:t>7.1.6.2.</w:t>
      </w:r>
      <w:r w:rsidR="007F0913">
        <w:t>38</w:t>
      </w:r>
      <w:r>
        <w:tab/>
        <w:t>Type: AnyRatTypeChange</w:t>
      </w:r>
      <w:bookmarkEnd w:id="377"/>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shd w:val="clear" w:color="auto" w:fill="auto"/>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22CCDC07" w:rsidR="00124602" w:rsidRDefault="00124602" w:rsidP="00124602">
      <w:pPr>
        <w:pStyle w:val="Heading5"/>
      </w:pPr>
      <w:bookmarkStart w:id="378" w:name="_Toc207607726"/>
      <w:r>
        <w:t>7.1.6.2.</w:t>
      </w:r>
      <w:r w:rsidR="0037710A">
        <w:t>39</w:t>
      </w:r>
      <w:r>
        <w:tab/>
        <w:t>Type: AnyAreaChange</w:t>
      </w:r>
      <w:bookmarkEnd w:id="378"/>
    </w:p>
    <w:p w14:paraId="1599119E" w14:textId="53B1195B" w:rsidR="00124602" w:rsidRDefault="00124602" w:rsidP="00124602">
      <w:pPr>
        <w:pStyle w:val="TH"/>
      </w:pPr>
      <w:r>
        <w:rPr>
          <w:noProof/>
        </w:rPr>
        <w:t>Table </w:t>
      </w:r>
      <w:r>
        <w:t>7.1.6.2.</w:t>
      </w:r>
      <w:r w:rsidR="0037710A">
        <w:t>39</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07949CE4" w14:textId="77777777" w:rsidTr="00F14909">
        <w:trPr>
          <w:jc w:val="center"/>
        </w:trPr>
        <w:tc>
          <w:tcPr>
            <w:tcW w:w="1929" w:type="dxa"/>
            <w:shd w:val="clear" w:color="auto" w:fill="C0C0C0"/>
            <w:hideMark/>
          </w:tcPr>
          <w:p w14:paraId="2C45A9E6" w14:textId="77777777" w:rsidR="00124602" w:rsidRPr="0016361A" w:rsidRDefault="00124602" w:rsidP="00F14909">
            <w:pPr>
              <w:pStyle w:val="TAH"/>
            </w:pPr>
            <w:r w:rsidRPr="0016361A">
              <w:t>Attribute name</w:t>
            </w:r>
          </w:p>
        </w:tc>
        <w:tc>
          <w:tcPr>
            <w:tcW w:w="1217" w:type="dxa"/>
            <w:shd w:val="clear" w:color="auto" w:fill="C0C0C0"/>
            <w:hideMark/>
          </w:tcPr>
          <w:p w14:paraId="0793ABAF" w14:textId="77777777" w:rsidR="00124602" w:rsidRPr="0016361A" w:rsidRDefault="00124602" w:rsidP="00F14909">
            <w:pPr>
              <w:pStyle w:val="TAH"/>
            </w:pPr>
            <w:r w:rsidRPr="0016361A">
              <w:t>Data type</w:t>
            </w:r>
          </w:p>
        </w:tc>
        <w:tc>
          <w:tcPr>
            <w:tcW w:w="425" w:type="dxa"/>
            <w:shd w:val="clear" w:color="auto" w:fill="C0C0C0"/>
            <w:hideMark/>
          </w:tcPr>
          <w:p w14:paraId="472E04DB" w14:textId="77777777" w:rsidR="00124602" w:rsidRPr="0016361A" w:rsidRDefault="00124602" w:rsidP="00F14909">
            <w:pPr>
              <w:pStyle w:val="TAH"/>
            </w:pPr>
            <w:r w:rsidRPr="0016361A">
              <w:t>P</w:t>
            </w:r>
          </w:p>
        </w:tc>
        <w:tc>
          <w:tcPr>
            <w:tcW w:w="1134" w:type="dxa"/>
            <w:shd w:val="clear" w:color="auto" w:fill="C0C0C0"/>
          </w:tcPr>
          <w:p w14:paraId="4B7D2CCF" w14:textId="77777777" w:rsidR="00124602" w:rsidRPr="0016361A" w:rsidRDefault="00124602" w:rsidP="00F14909">
            <w:pPr>
              <w:pStyle w:val="TAH"/>
            </w:pPr>
            <w:r w:rsidRPr="00F112E4">
              <w:t>Cardinality</w:t>
            </w:r>
          </w:p>
        </w:tc>
        <w:tc>
          <w:tcPr>
            <w:tcW w:w="3319" w:type="dxa"/>
            <w:shd w:val="clear" w:color="auto" w:fill="C0C0C0"/>
            <w:hideMark/>
          </w:tcPr>
          <w:p w14:paraId="1C2CE69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1968C65"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688BE310" w14:textId="77777777" w:rsidTr="00F14909">
        <w:trPr>
          <w:jc w:val="center"/>
        </w:trPr>
        <w:tc>
          <w:tcPr>
            <w:tcW w:w="1929" w:type="dxa"/>
          </w:tcPr>
          <w:p w14:paraId="6B539205" w14:textId="77777777" w:rsidR="00124602" w:rsidRPr="0016361A" w:rsidRDefault="00124602" w:rsidP="00F14909">
            <w:pPr>
              <w:pStyle w:val="TAL"/>
            </w:pPr>
            <w:r>
              <w:t>triggerId</w:t>
            </w:r>
          </w:p>
        </w:tc>
        <w:tc>
          <w:tcPr>
            <w:tcW w:w="1217" w:type="dxa"/>
          </w:tcPr>
          <w:p w14:paraId="0015C231" w14:textId="77777777" w:rsidR="00124602" w:rsidRPr="0016361A" w:rsidRDefault="00124602" w:rsidP="00F14909">
            <w:pPr>
              <w:pStyle w:val="TAL"/>
              <w:tabs>
                <w:tab w:val="left" w:pos="398"/>
              </w:tabs>
            </w:pPr>
            <w:r>
              <w:t>TriggerId</w:t>
            </w:r>
          </w:p>
        </w:tc>
        <w:tc>
          <w:tcPr>
            <w:tcW w:w="425" w:type="dxa"/>
          </w:tcPr>
          <w:p w14:paraId="5DC7911D" w14:textId="77777777" w:rsidR="00124602" w:rsidRPr="0016361A" w:rsidRDefault="00124602" w:rsidP="00F14909">
            <w:pPr>
              <w:pStyle w:val="TAC"/>
            </w:pPr>
            <w:r>
              <w:t>M</w:t>
            </w:r>
          </w:p>
        </w:tc>
        <w:tc>
          <w:tcPr>
            <w:tcW w:w="1134" w:type="dxa"/>
          </w:tcPr>
          <w:p w14:paraId="4C16F208" w14:textId="77777777" w:rsidR="00124602" w:rsidRPr="0016361A" w:rsidRDefault="00124602" w:rsidP="00F14909">
            <w:pPr>
              <w:pStyle w:val="TAL"/>
            </w:pPr>
            <w:r>
              <w:t>1</w:t>
            </w:r>
          </w:p>
        </w:tc>
        <w:tc>
          <w:tcPr>
            <w:tcW w:w="3319" w:type="dxa"/>
          </w:tcPr>
          <w:p w14:paraId="275004FC"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43DBF67D" w14:textId="77777777" w:rsidR="00124602" w:rsidRPr="0016361A" w:rsidRDefault="00124602" w:rsidP="00F14909">
            <w:pPr>
              <w:pStyle w:val="TAL"/>
              <w:rPr>
                <w:rFonts w:cs="Arial"/>
                <w:szCs w:val="18"/>
              </w:rPr>
            </w:pPr>
          </w:p>
        </w:tc>
      </w:tr>
    </w:tbl>
    <w:p w14:paraId="5992CBDB" w14:textId="77777777" w:rsidR="00124602" w:rsidRDefault="00124602" w:rsidP="00124602"/>
    <w:p w14:paraId="6FA371BD" w14:textId="419F607A" w:rsidR="00124602" w:rsidRDefault="00124602" w:rsidP="00124602">
      <w:pPr>
        <w:pStyle w:val="Heading5"/>
      </w:pPr>
      <w:bookmarkStart w:id="379" w:name="_Toc207607727"/>
      <w:r>
        <w:lastRenderedPageBreak/>
        <w:t>7.1.6.2.</w:t>
      </w:r>
      <w:r w:rsidR="0037710A">
        <w:t>40</w:t>
      </w:r>
      <w:r>
        <w:tab/>
        <w:t>Type: SignallingEvent</w:t>
      </w:r>
      <w:bookmarkEnd w:id="379"/>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shd w:val="clear" w:color="auto" w:fill="auto"/>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shd w:val="clear" w:color="auto" w:fill="auto"/>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shd w:val="clear" w:color="auto" w:fill="auto"/>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shd w:val="clear" w:color="auto" w:fill="auto"/>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shd w:val="clear" w:color="auto" w:fill="auto"/>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shd w:val="clear" w:color="auto" w:fill="auto"/>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380" w:name="_Toc207607728"/>
      <w:r>
        <w:t>7.1.6.2.</w:t>
      </w:r>
      <w:r w:rsidR="0037710A">
        <w:t>41</w:t>
      </w:r>
      <w:r>
        <w:tab/>
        <w:t>Type: FunctionalAliasActivation</w:t>
      </w:r>
      <w:bookmarkEnd w:id="380"/>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381" w:name="_Toc207607729"/>
      <w:r>
        <w:t>7.1.6.2.</w:t>
      </w:r>
      <w:r w:rsidR="0037710A">
        <w:t>42</w:t>
      </w:r>
      <w:r>
        <w:tab/>
        <w:t>Type: FunctionalAliasDeactivation</w:t>
      </w:r>
      <w:bookmarkEnd w:id="381"/>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382" w:name="_Toc207607730"/>
      <w:r>
        <w:t>7.1.6.2.</w:t>
      </w:r>
      <w:r w:rsidR="0037710A">
        <w:t>43</w:t>
      </w:r>
      <w:r>
        <w:tab/>
        <w:t xml:space="preserve">Type: </w:t>
      </w:r>
      <w:r w:rsidRPr="009354AB">
        <w:t>InitialLogOn</w:t>
      </w:r>
      <w:bookmarkEnd w:id="382"/>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383" w:name="_Toc207607731"/>
      <w:r>
        <w:t>7.1.6.2.</w:t>
      </w:r>
      <w:r w:rsidR="0037710A">
        <w:t>44</w:t>
      </w:r>
      <w:r>
        <w:tab/>
        <w:t xml:space="preserve">Type: </w:t>
      </w:r>
      <w:r w:rsidRPr="009354AB">
        <w:t>GroupCallNonEmergency</w:t>
      </w:r>
      <w:bookmarkEnd w:id="383"/>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384" w:name="_Toc207607732"/>
      <w:r>
        <w:lastRenderedPageBreak/>
        <w:t>7.1.6.2.</w:t>
      </w:r>
      <w:r w:rsidR="0037710A">
        <w:t>45</w:t>
      </w:r>
      <w:r>
        <w:tab/>
        <w:t xml:space="preserve">Type: </w:t>
      </w:r>
      <w:r w:rsidRPr="009354AB">
        <w:t>PrivateCallNonEmergency</w:t>
      </w:r>
      <w:bookmarkEnd w:id="384"/>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385" w:name="_Toc207607733"/>
      <w:r>
        <w:t>7.1.6.2.</w:t>
      </w:r>
      <w:r w:rsidR="00F133D4">
        <w:t>46</w:t>
      </w:r>
      <w:r>
        <w:tab/>
        <w:t>Type: L</w:t>
      </w:r>
      <w:r w:rsidRPr="009354AB">
        <w:t>ocationConfigurationReceived</w:t>
      </w:r>
      <w:bookmarkEnd w:id="385"/>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386" w:name="_Toc207607734"/>
      <w:r>
        <w:t>7.1.6.2.</w:t>
      </w:r>
      <w:r w:rsidR="00F133D4">
        <w:t>47</w:t>
      </w:r>
      <w:r>
        <w:tab/>
        <w:t>Type: LocationRequest</w:t>
      </w:r>
      <w:bookmarkEnd w:id="386"/>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r>
              <w:t>requestLocationHistory</w:t>
            </w:r>
          </w:p>
        </w:tc>
        <w:tc>
          <w:tcPr>
            <w:tcW w:w="1169" w:type="dxa"/>
          </w:tcPr>
          <w:p w14:paraId="3DBD91AF" w14:textId="0054D58D" w:rsidR="00DD4587" w:rsidRPr="00981FAC" w:rsidRDefault="00DD4587" w:rsidP="00DD4587">
            <w:pPr>
              <w:pStyle w:val="TAL"/>
            </w:pPr>
            <w:r>
              <w:t>RequestLocationHistory</w:t>
            </w:r>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r>
              <w:t>requestHistoryStatus</w:t>
            </w:r>
          </w:p>
        </w:tc>
        <w:tc>
          <w:tcPr>
            <w:tcW w:w="1169" w:type="dxa"/>
          </w:tcPr>
          <w:p w14:paraId="345A6730" w14:textId="00B5AE46" w:rsidR="00DD4587" w:rsidRPr="00981FAC" w:rsidRDefault="00DD4587" w:rsidP="00DD4587">
            <w:pPr>
              <w:pStyle w:val="TAL"/>
            </w:pPr>
            <w:r>
              <w:t>booelan</w:t>
            </w:r>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387" w:name="_Toc207607735"/>
      <w:r>
        <w:lastRenderedPageBreak/>
        <w:t>7.1.6.2.</w:t>
      </w:r>
      <w:r w:rsidR="00AE5FFD">
        <w:t>48</w:t>
      </w:r>
      <w:r>
        <w:tab/>
        <w:t>Type: RequestLocationHistory</w:t>
      </w:r>
      <w:bookmarkEnd w:id="387"/>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r>
        <w:t>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r>
              <w:t>numberOfReports</w:t>
            </w:r>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r>
              <w:t>startTime</w:t>
            </w:r>
          </w:p>
        </w:tc>
        <w:tc>
          <w:tcPr>
            <w:tcW w:w="1217" w:type="dxa"/>
          </w:tcPr>
          <w:p w14:paraId="289E93F0" w14:textId="77777777" w:rsidR="00E8718D" w:rsidRDefault="00E8718D" w:rsidP="00BF0286">
            <w:pPr>
              <w:pStyle w:val="TAL"/>
            </w:pPr>
            <w:r>
              <w:t>DateTime</w:t>
            </w:r>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r>
              <w:t>endTime</w:t>
            </w:r>
          </w:p>
        </w:tc>
        <w:tc>
          <w:tcPr>
            <w:tcW w:w="1217" w:type="dxa"/>
          </w:tcPr>
          <w:p w14:paraId="1AB46F8B" w14:textId="77777777" w:rsidR="00E8718D" w:rsidRDefault="00E8718D" w:rsidP="00BF0286">
            <w:pPr>
              <w:pStyle w:val="TAL"/>
            </w:pPr>
            <w:r>
              <w:t>DateTime</w:t>
            </w:r>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r>
              <w:t>triggerCriteria</w:t>
            </w:r>
          </w:p>
        </w:tc>
        <w:tc>
          <w:tcPr>
            <w:tcW w:w="1217" w:type="dxa"/>
          </w:tcPr>
          <w:p w14:paraId="29B0F1BA" w14:textId="77777777" w:rsidR="00E8718D" w:rsidRDefault="00E8718D" w:rsidP="00BF0286">
            <w:pPr>
              <w:pStyle w:val="TAL"/>
            </w:pPr>
            <w:r>
              <w:t>TriggerCriteria</w:t>
            </w:r>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r>
              <w:t>minimumIntervalLength</w:t>
            </w:r>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Default="00DD4587" w:rsidP="00451495"/>
    <w:p w14:paraId="319ED94C" w14:textId="77777777" w:rsidR="00122DF5" w:rsidRDefault="00122DF5" w:rsidP="00122DF5">
      <w:pPr>
        <w:pStyle w:val="Heading5"/>
      </w:pPr>
      <w:bookmarkStart w:id="388" w:name="_Toc207607736"/>
      <w:r>
        <w:t>7.1.6.2.49</w:t>
      </w:r>
      <w:r>
        <w:tab/>
        <w:t>Type: MCUELocation</w:t>
      </w:r>
      <w:bookmarkEnd w:id="388"/>
    </w:p>
    <w:p w14:paraId="36031599" w14:textId="77777777" w:rsidR="00122DF5" w:rsidRDefault="00122DF5" w:rsidP="00122DF5">
      <w:pPr>
        <w:pStyle w:val="TH"/>
      </w:pPr>
      <w:r>
        <w:rPr>
          <w:noProof/>
        </w:rPr>
        <w:t>Table </w:t>
      </w:r>
      <w:r>
        <w:t xml:space="preserve">7.1.6.2.49-1: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1E3AF681" w14:textId="77777777" w:rsidTr="00F75401">
        <w:trPr>
          <w:jc w:val="center"/>
        </w:trPr>
        <w:tc>
          <w:tcPr>
            <w:tcW w:w="1703" w:type="dxa"/>
            <w:shd w:val="clear" w:color="auto" w:fill="C0C0C0"/>
            <w:hideMark/>
          </w:tcPr>
          <w:p w14:paraId="2F605205" w14:textId="77777777" w:rsidR="00122DF5" w:rsidRPr="0016361A" w:rsidRDefault="00122DF5" w:rsidP="00F75401">
            <w:pPr>
              <w:pStyle w:val="TAH"/>
            </w:pPr>
            <w:r w:rsidRPr="0016361A">
              <w:t>Attribute name</w:t>
            </w:r>
          </w:p>
        </w:tc>
        <w:tc>
          <w:tcPr>
            <w:tcW w:w="1444" w:type="dxa"/>
            <w:shd w:val="clear" w:color="auto" w:fill="C0C0C0"/>
            <w:hideMark/>
          </w:tcPr>
          <w:p w14:paraId="1D374F94" w14:textId="77777777" w:rsidR="00122DF5" w:rsidRPr="0016361A" w:rsidRDefault="00122DF5" w:rsidP="00F75401">
            <w:pPr>
              <w:pStyle w:val="TAH"/>
            </w:pPr>
            <w:r w:rsidRPr="0016361A">
              <w:t>Data type</w:t>
            </w:r>
          </w:p>
        </w:tc>
        <w:tc>
          <w:tcPr>
            <w:tcW w:w="425" w:type="dxa"/>
            <w:shd w:val="clear" w:color="auto" w:fill="C0C0C0"/>
            <w:hideMark/>
          </w:tcPr>
          <w:p w14:paraId="6DF4985C" w14:textId="77777777" w:rsidR="00122DF5" w:rsidRPr="0016361A" w:rsidRDefault="00122DF5" w:rsidP="00F75401">
            <w:pPr>
              <w:pStyle w:val="TAH"/>
            </w:pPr>
            <w:r w:rsidRPr="0016361A">
              <w:t>P</w:t>
            </w:r>
          </w:p>
        </w:tc>
        <w:tc>
          <w:tcPr>
            <w:tcW w:w="1134" w:type="dxa"/>
            <w:shd w:val="clear" w:color="auto" w:fill="C0C0C0"/>
          </w:tcPr>
          <w:p w14:paraId="5B85F915" w14:textId="77777777" w:rsidR="00122DF5" w:rsidRPr="0016361A" w:rsidRDefault="00122DF5" w:rsidP="00F75401">
            <w:pPr>
              <w:pStyle w:val="TAH"/>
            </w:pPr>
            <w:r w:rsidRPr="00F112E4">
              <w:t>Cardinality</w:t>
            </w:r>
          </w:p>
        </w:tc>
        <w:tc>
          <w:tcPr>
            <w:tcW w:w="3178" w:type="dxa"/>
            <w:shd w:val="clear" w:color="auto" w:fill="C0C0C0"/>
            <w:hideMark/>
          </w:tcPr>
          <w:p w14:paraId="3DB1779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5C46ABD5"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2022FF50" w14:textId="77777777" w:rsidTr="00F75401">
        <w:trPr>
          <w:jc w:val="center"/>
        </w:trPr>
        <w:tc>
          <w:tcPr>
            <w:tcW w:w="1703" w:type="dxa"/>
          </w:tcPr>
          <w:p w14:paraId="570F6A76" w14:textId="77777777" w:rsidR="00122DF5" w:rsidRPr="0016361A" w:rsidRDefault="00122DF5" w:rsidP="00F75401">
            <w:pPr>
              <w:pStyle w:val="TAL"/>
            </w:pPr>
            <w:r>
              <w:t>functionalAlias</w:t>
            </w:r>
          </w:p>
        </w:tc>
        <w:tc>
          <w:tcPr>
            <w:tcW w:w="1444" w:type="dxa"/>
          </w:tcPr>
          <w:p w14:paraId="0574022B" w14:textId="77777777" w:rsidR="00122DF5" w:rsidRPr="0016361A" w:rsidRDefault="00122DF5" w:rsidP="00F75401">
            <w:pPr>
              <w:pStyle w:val="TAL"/>
            </w:pPr>
            <w:r>
              <w:t>Uri</w:t>
            </w:r>
          </w:p>
        </w:tc>
        <w:tc>
          <w:tcPr>
            <w:tcW w:w="425" w:type="dxa"/>
          </w:tcPr>
          <w:p w14:paraId="4E83E22B" w14:textId="77777777" w:rsidR="00122DF5" w:rsidRPr="0016361A" w:rsidRDefault="00122DF5" w:rsidP="00F75401">
            <w:pPr>
              <w:pStyle w:val="TAC"/>
            </w:pPr>
            <w:r>
              <w:t>O</w:t>
            </w:r>
          </w:p>
        </w:tc>
        <w:tc>
          <w:tcPr>
            <w:tcW w:w="1134" w:type="dxa"/>
          </w:tcPr>
          <w:p w14:paraId="34886E74" w14:textId="77777777" w:rsidR="00122DF5" w:rsidRPr="0016361A" w:rsidRDefault="00122DF5" w:rsidP="00F75401">
            <w:pPr>
              <w:pStyle w:val="TAL"/>
            </w:pPr>
            <w:r>
              <w:t>0..1</w:t>
            </w:r>
          </w:p>
        </w:tc>
        <w:tc>
          <w:tcPr>
            <w:tcW w:w="3178" w:type="dxa"/>
          </w:tcPr>
          <w:p w14:paraId="71022204" w14:textId="77777777" w:rsidR="00122DF5" w:rsidRPr="0016361A" w:rsidRDefault="00122DF5" w:rsidP="00F75401">
            <w:pPr>
              <w:pStyle w:val="TAL"/>
              <w:rPr>
                <w:rFonts w:cs="Arial"/>
                <w:szCs w:val="18"/>
              </w:rPr>
            </w:pPr>
            <w:r>
              <w:rPr>
                <w:rFonts w:cs="Arial"/>
                <w:szCs w:val="18"/>
              </w:rPr>
              <w:t>Includes functional alias change that triggered the location report.</w:t>
            </w:r>
          </w:p>
        </w:tc>
        <w:tc>
          <w:tcPr>
            <w:tcW w:w="1645" w:type="dxa"/>
          </w:tcPr>
          <w:p w14:paraId="79DFF766" w14:textId="77777777" w:rsidR="00122DF5" w:rsidRPr="0016361A" w:rsidRDefault="00122DF5" w:rsidP="00F75401">
            <w:pPr>
              <w:pStyle w:val="TAL"/>
              <w:rPr>
                <w:rFonts w:cs="Arial"/>
                <w:szCs w:val="18"/>
              </w:rPr>
            </w:pPr>
          </w:p>
        </w:tc>
      </w:tr>
      <w:tr w:rsidR="00122DF5" w:rsidRPr="00B54FF5" w14:paraId="242F9C71" w14:textId="77777777" w:rsidTr="00F75401">
        <w:trPr>
          <w:jc w:val="center"/>
        </w:trPr>
        <w:tc>
          <w:tcPr>
            <w:tcW w:w="1703" w:type="dxa"/>
          </w:tcPr>
          <w:p w14:paraId="79A97241" w14:textId="77777777" w:rsidR="00122DF5" w:rsidRDefault="00122DF5" w:rsidP="00F75401">
            <w:pPr>
              <w:pStyle w:val="TAL"/>
            </w:pPr>
            <w:r>
              <w:t>interRatType</w:t>
            </w:r>
          </w:p>
        </w:tc>
        <w:tc>
          <w:tcPr>
            <w:tcW w:w="1444" w:type="dxa"/>
          </w:tcPr>
          <w:p w14:paraId="749131C7" w14:textId="77777777" w:rsidR="00122DF5" w:rsidRDefault="00122DF5" w:rsidP="00F75401">
            <w:pPr>
              <w:pStyle w:val="TAL"/>
            </w:pPr>
            <w:r>
              <w:t>InterRatType</w:t>
            </w:r>
          </w:p>
        </w:tc>
        <w:tc>
          <w:tcPr>
            <w:tcW w:w="425" w:type="dxa"/>
          </w:tcPr>
          <w:p w14:paraId="012F9D67" w14:textId="77777777" w:rsidR="00122DF5" w:rsidRDefault="00122DF5" w:rsidP="00F75401">
            <w:pPr>
              <w:pStyle w:val="TAC"/>
            </w:pPr>
            <w:r>
              <w:t>O</w:t>
            </w:r>
          </w:p>
        </w:tc>
        <w:tc>
          <w:tcPr>
            <w:tcW w:w="1134" w:type="dxa"/>
          </w:tcPr>
          <w:p w14:paraId="1AB62082" w14:textId="77777777" w:rsidR="00122DF5" w:rsidRDefault="00122DF5" w:rsidP="00F75401">
            <w:pPr>
              <w:pStyle w:val="TAL"/>
            </w:pPr>
            <w:r>
              <w:t>0..1</w:t>
            </w:r>
          </w:p>
        </w:tc>
        <w:tc>
          <w:tcPr>
            <w:tcW w:w="3178" w:type="dxa"/>
          </w:tcPr>
          <w:p w14:paraId="5809D585" w14:textId="77777777" w:rsidR="00122DF5" w:rsidRDefault="00122DF5" w:rsidP="00F75401">
            <w:pPr>
              <w:pStyle w:val="TAL"/>
              <w:rPr>
                <w:rFonts w:cs="Arial"/>
                <w:szCs w:val="18"/>
              </w:rPr>
            </w:pPr>
            <w:r>
              <w:rPr>
                <w:rFonts w:cs="Arial"/>
                <w:szCs w:val="18"/>
              </w:rPr>
              <w:t>Includes the RAT change type.</w:t>
            </w:r>
          </w:p>
        </w:tc>
        <w:tc>
          <w:tcPr>
            <w:tcW w:w="1645" w:type="dxa"/>
          </w:tcPr>
          <w:p w14:paraId="0C5140CC" w14:textId="77777777" w:rsidR="00122DF5" w:rsidRPr="0016361A" w:rsidRDefault="00122DF5" w:rsidP="00F75401">
            <w:pPr>
              <w:pStyle w:val="TAL"/>
              <w:rPr>
                <w:rFonts w:cs="Arial"/>
                <w:szCs w:val="18"/>
              </w:rPr>
            </w:pPr>
          </w:p>
        </w:tc>
      </w:tr>
      <w:tr w:rsidR="00122DF5" w:rsidRPr="00B54FF5" w14:paraId="3ABC7242" w14:textId="77777777" w:rsidTr="00F75401">
        <w:trPr>
          <w:jc w:val="center"/>
        </w:trPr>
        <w:tc>
          <w:tcPr>
            <w:tcW w:w="1703" w:type="dxa"/>
          </w:tcPr>
          <w:p w14:paraId="519155B8" w14:textId="77777777" w:rsidR="00122DF5" w:rsidRDefault="00122DF5" w:rsidP="00F75401">
            <w:pPr>
              <w:pStyle w:val="TAL"/>
            </w:pPr>
            <w:r>
              <w:t>locationData</w:t>
            </w:r>
          </w:p>
        </w:tc>
        <w:tc>
          <w:tcPr>
            <w:tcW w:w="1444" w:type="dxa"/>
          </w:tcPr>
          <w:p w14:paraId="4F92564D" w14:textId="77777777" w:rsidR="00122DF5" w:rsidRDefault="00122DF5" w:rsidP="00F75401">
            <w:pPr>
              <w:pStyle w:val="TAL"/>
            </w:pPr>
            <w:r>
              <w:t>LocationInfo</w:t>
            </w:r>
          </w:p>
        </w:tc>
        <w:tc>
          <w:tcPr>
            <w:tcW w:w="425" w:type="dxa"/>
          </w:tcPr>
          <w:p w14:paraId="3C059560" w14:textId="77777777" w:rsidR="00122DF5" w:rsidRDefault="00122DF5" w:rsidP="00F75401">
            <w:pPr>
              <w:pStyle w:val="TAC"/>
            </w:pPr>
            <w:r>
              <w:t>M</w:t>
            </w:r>
          </w:p>
        </w:tc>
        <w:tc>
          <w:tcPr>
            <w:tcW w:w="1134" w:type="dxa"/>
          </w:tcPr>
          <w:p w14:paraId="3D404FB4" w14:textId="77777777" w:rsidR="00122DF5" w:rsidRDefault="00122DF5" w:rsidP="00F75401">
            <w:pPr>
              <w:pStyle w:val="TAL"/>
            </w:pPr>
            <w:r>
              <w:t>1</w:t>
            </w:r>
          </w:p>
        </w:tc>
        <w:tc>
          <w:tcPr>
            <w:tcW w:w="3178" w:type="dxa"/>
          </w:tcPr>
          <w:p w14:paraId="673E7F56" w14:textId="77777777" w:rsidR="00122DF5" w:rsidRDefault="00122DF5" w:rsidP="00F75401">
            <w:pPr>
              <w:pStyle w:val="TAL"/>
              <w:rPr>
                <w:rFonts w:cs="Arial"/>
                <w:szCs w:val="18"/>
              </w:rPr>
            </w:pPr>
            <w:r>
              <w:rPr>
                <w:rFonts w:cs="Arial"/>
                <w:szCs w:val="18"/>
              </w:rPr>
              <w:t>Includes all location data provided in the location report.</w:t>
            </w:r>
          </w:p>
        </w:tc>
        <w:tc>
          <w:tcPr>
            <w:tcW w:w="1645" w:type="dxa"/>
          </w:tcPr>
          <w:p w14:paraId="63A7E300" w14:textId="77777777" w:rsidR="00122DF5" w:rsidRPr="0016361A" w:rsidRDefault="00122DF5" w:rsidP="00F75401">
            <w:pPr>
              <w:pStyle w:val="TAL"/>
              <w:rPr>
                <w:rFonts w:cs="Arial"/>
                <w:szCs w:val="18"/>
              </w:rPr>
            </w:pPr>
          </w:p>
        </w:tc>
      </w:tr>
      <w:tr w:rsidR="00122DF5" w:rsidRPr="00B54FF5" w14:paraId="68246BBF" w14:textId="77777777" w:rsidTr="00F75401">
        <w:trPr>
          <w:jc w:val="center"/>
        </w:trPr>
        <w:tc>
          <w:tcPr>
            <w:tcW w:w="1703" w:type="dxa"/>
          </w:tcPr>
          <w:p w14:paraId="6A782019" w14:textId="77777777" w:rsidR="00122DF5" w:rsidRDefault="00122DF5" w:rsidP="00F75401">
            <w:pPr>
              <w:pStyle w:val="TAL"/>
            </w:pPr>
            <w:r>
              <w:t>locTimestamp</w:t>
            </w:r>
          </w:p>
        </w:tc>
        <w:tc>
          <w:tcPr>
            <w:tcW w:w="1444" w:type="dxa"/>
          </w:tcPr>
          <w:p w14:paraId="1D743BEC" w14:textId="77777777" w:rsidR="00122DF5" w:rsidRDefault="00122DF5" w:rsidP="00F75401">
            <w:pPr>
              <w:pStyle w:val="TAL"/>
            </w:pPr>
            <w:r>
              <w:t>DateTime</w:t>
            </w:r>
          </w:p>
        </w:tc>
        <w:tc>
          <w:tcPr>
            <w:tcW w:w="425" w:type="dxa"/>
          </w:tcPr>
          <w:p w14:paraId="0F2B823D" w14:textId="77777777" w:rsidR="00122DF5" w:rsidRDefault="00122DF5" w:rsidP="00F75401">
            <w:pPr>
              <w:pStyle w:val="TAC"/>
            </w:pPr>
            <w:r>
              <w:t>M</w:t>
            </w:r>
          </w:p>
        </w:tc>
        <w:tc>
          <w:tcPr>
            <w:tcW w:w="1134" w:type="dxa"/>
          </w:tcPr>
          <w:p w14:paraId="133005CD" w14:textId="77777777" w:rsidR="00122DF5" w:rsidRDefault="00122DF5" w:rsidP="00F75401">
            <w:pPr>
              <w:pStyle w:val="TAL"/>
            </w:pPr>
            <w:r>
              <w:t>1</w:t>
            </w:r>
          </w:p>
        </w:tc>
        <w:tc>
          <w:tcPr>
            <w:tcW w:w="3178" w:type="dxa"/>
          </w:tcPr>
          <w:p w14:paraId="345B4052" w14:textId="77777777" w:rsidR="00122DF5" w:rsidRDefault="00122DF5" w:rsidP="00F75401">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2BBF6222" w14:textId="77777777" w:rsidR="00122DF5" w:rsidRPr="0016361A" w:rsidRDefault="00122DF5" w:rsidP="00F75401">
            <w:pPr>
              <w:pStyle w:val="TAL"/>
              <w:rPr>
                <w:rFonts w:cs="Arial"/>
                <w:szCs w:val="18"/>
              </w:rPr>
            </w:pPr>
          </w:p>
        </w:tc>
      </w:tr>
      <w:tr w:rsidR="00122DF5" w:rsidRPr="00B54FF5" w14:paraId="282F50B9" w14:textId="77777777" w:rsidTr="00F75401">
        <w:trPr>
          <w:jc w:val="center"/>
        </w:trPr>
        <w:tc>
          <w:tcPr>
            <w:tcW w:w="1703" w:type="dxa"/>
          </w:tcPr>
          <w:p w14:paraId="58465D78" w14:textId="77777777" w:rsidR="00122DF5" w:rsidRDefault="00122DF5" w:rsidP="00F75401">
            <w:pPr>
              <w:pStyle w:val="TAL"/>
            </w:pPr>
            <w:r>
              <w:t>mclocClientId</w:t>
            </w:r>
          </w:p>
        </w:tc>
        <w:tc>
          <w:tcPr>
            <w:tcW w:w="1444" w:type="dxa"/>
          </w:tcPr>
          <w:p w14:paraId="1E7CB1B1" w14:textId="77777777" w:rsidR="00122DF5" w:rsidRDefault="00122DF5" w:rsidP="00F75401">
            <w:pPr>
              <w:pStyle w:val="TAL"/>
            </w:pPr>
            <w:r>
              <w:t>MclocClientId</w:t>
            </w:r>
          </w:p>
        </w:tc>
        <w:tc>
          <w:tcPr>
            <w:tcW w:w="425" w:type="dxa"/>
          </w:tcPr>
          <w:p w14:paraId="30B998C3" w14:textId="77777777" w:rsidR="00122DF5" w:rsidRDefault="00122DF5" w:rsidP="00F75401">
            <w:pPr>
              <w:pStyle w:val="TAC"/>
            </w:pPr>
            <w:r>
              <w:t>M</w:t>
            </w:r>
          </w:p>
        </w:tc>
        <w:tc>
          <w:tcPr>
            <w:tcW w:w="1134" w:type="dxa"/>
          </w:tcPr>
          <w:p w14:paraId="5B2632ED" w14:textId="77777777" w:rsidR="00122DF5" w:rsidRDefault="00122DF5" w:rsidP="00F75401">
            <w:pPr>
              <w:pStyle w:val="TAL"/>
            </w:pPr>
            <w:r>
              <w:t>1</w:t>
            </w:r>
          </w:p>
        </w:tc>
        <w:tc>
          <w:tcPr>
            <w:tcW w:w="3178" w:type="dxa"/>
          </w:tcPr>
          <w:p w14:paraId="637C8FE1" w14:textId="77777777" w:rsidR="00122DF5" w:rsidRDefault="00122DF5" w:rsidP="00F75401">
            <w:pPr>
              <w:pStyle w:val="TAL"/>
              <w:rPr>
                <w:rFonts w:cs="Arial"/>
                <w:szCs w:val="18"/>
              </w:rPr>
            </w:pPr>
            <w:r w:rsidRPr="00FD1BB5">
              <w:rPr>
                <w:rFonts w:cs="Arial"/>
                <w:szCs w:val="18"/>
              </w:rPr>
              <w:t>Used to identify the reporting LMC</w:t>
            </w:r>
          </w:p>
        </w:tc>
        <w:tc>
          <w:tcPr>
            <w:tcW w:w="1645" w:type="dxa"/>
          </w:tcPr>
          <w:p w14:paraId="3CA88627" w14:textId="77777777" w:rsidR="00122DF5" w:rsidRPr="0016361A" w:rsidRDefault="00122DF5" w:rsidP="00F75401">
            <w:pPr>
              <w:pStyle w:val="TAL"/>
              <w:rPr>
                <w:rFonts w:cs="Arial"/>
                <w:szCs w:val="18"/>
              </w:rPr>
            </w:pPr>
          </w:p>
        </w:tc>
      </w:tr>
      <w:tr w:rsidR="00122DF5" w:rsidRPr="00B54FF5" w14:paraId="46F5DF55" w14:textId="77777777" w:rsidTr="00F75401">
        <w:trPr>
          <w:jc w:val="center"/>
        </w:trPr>
        <w:tc>
          <w:tcPr>
            <w:tcW w:w="1703" w:type="dxa"/>
          </w:tcPr>
          <w:p w14:paraId="3A3898C8" w14:textId="77777777" w:rsidR="00122DF5" w:rsidRDefault="00122DF5" w:rsidP="00F75401">
            <w:pPr>
              <w:pStyle w:val="TAL"/>
            </w:pPr>
            <w:r>
              <w:t>mcServiceUELabel</w:t>
            </w:r>
          </w:p>
        </w:tc>
        <w:tc>
          <w:tcPr>
            <w:tcW w:w="1444" w:type="dxa"/>
          </w:tcPr>
          <w:p w14:paraId="284A06C0" w14:textId="77777777" w:rsidR="00122DF5" w:rsidRDefault="00122DF5" w:rsidP="00F75401">
            <w:pPr>
              <w:pStyle w:val="TAL"/>
            </w:pPr>
            <w:r>
              <w:t>string</w:t>
            </w:r>
          </w:p>
        </w:tc>
        <w:tc>
          <w:tcPr>
            <w:tcW w:w="425" w:type="dxa"/>
          </w:tcPr>
          <w:p w14:paraId="3AF1C247" w14:textId="77777777" w:rsidR="00122DF5" w:rsidRDefault="00122DF5" w:rsidP="00F75401">
            <w:pPr>
              <w:pStyle w:val="TAC"/>
            </w:pPr>
            <w:r>
              <w:t>O</w:t>
            </w:r>
          </w:p>
        </w:tc>
        <w:tc>
          <w:tcPr>
            <w:tcW w:w="1134" w:type="dxa"/>
          </w:tcPr>
          <w:p w14:paraId="67B6DF0E" w14:textId="77777777" w:rsidR="00122DF5" w:rsidRDefault="00122DF5" w:rsidP="00F75401">
            <w:pPr>
              <w:pStyle w:val="TAL"/>
            </w:pPr>
            <w:r>
              <w:t>0..1</w:t>
            </w:r>
          </w:p>
        </w:tc>
        <w:tc>
          <w:tcPr>
            <w:tcW w:w="3178" w:type="dxa"/>
          </w:tcPr>
          <w:p w14:paraId="6D97FDF1" w14:textId="77777777" w:rsidR="00122DF5" w:rsidRPr="00FD1BB5" w:rsidRDefault="00122DF5" w:rsidP="00F75401">
            <w:pPr>
              <w:pStyle w:val="TAL"/>
              <w:rPr>
                <w:rFonts w:cs="Arial"/>
                <w:szCs w:val="18"/>
              </w:rPr>
            </w:pPr>
            <w:r>
              <w:rPr>
                <w:rFonts w:cs="Arial"/>
                <w:szCs w:val="18"/>
              </w:rPr>
              <w:t>Used to identify the MC service UE.</w:t>
            </w:r>
          </w:p>
        </w:tc>
        <w:tc>
          <w:tcPr>
            <w:tcW w:w="1645" w:type="dxa"/>
          </w:tcPr>
          <w:p w14:paraId="7AF5E8EE" w14:textId="77777777" w:rsidR="00122DF5" w:rsidRPr="0016361A" w:rsidRDefault="00122DF5" w:rsidP="00F75401">
            <w:pPr>
              <w:pStyle w:val="TAL"/>
              <w:rPr>
                <w:rFonts w:cs="Arial"/>
                <w:szCs w:val="18"/>
              </w:rPr>
            </w:pPr>
          </w:p>
        </w:tc>
      </w:tr>
      <w:tr w:rsidR="00122DF5" w:rsidRPr="00B54FF5" w14:paraId="52D7B8FF" w14:textId="77777777" w:rsidTr="00F75401">
        <w:trPr>
          <w:jc w:val="center"/>
        </w:trPr>
        <w:tc>
          <w:tcPr>
            <w:tcW w:w="1703" w:type="dxa"/>
          </w:tcPr>
          <w:p w14:paraId="618596DE" w14:textId="77777777" w:rsidR="00122DF5" w:rsidRDefault="00122DF5" w:rsidP="00F75401">
            <w:pPr>
              <w:pStyle w:val="TAL"/>
            </w:pPr>
            <w:r>
              <w:t>reportId</w:t>
            </w:r>
          </w:p>
        </w:tc>
        <w:tc>
          <w:tcPr>
            <w:tcW w:w="1444" w:type="dxa"/>
          </w:tcPr>
          <w:p w14:paraId="5CF9BE6E" w14:textId="77777777" w:rsidR="00122DF5" w:rsidRDefault="00122DF5" w:rsidP="00F75401">
            <w:pPr>
              <w:pStyle w:val="TAL"/>
            </w:pPr>
            <w:r>
              <w:t>string</w:t>
            </w:r>
          </w:p>
        </w:tc>
        <w:tc>
          <w:tcPr>
            <w:tcW w:w="425" w:type="dxa"/>
          </w:tcPr>
          <w:p w14:paraId="740B5E7F" w14:textId="77777777" w:rsidR="00122DF5" w:rsidRDefault="00122DF5" w:rsidP="00F75401">
            <w:pPr>
              <w:pStyle w:val="TAC"/>
            </w:pPr>
            <w:r>
              <w:t>O</w:t>
            </w:r>
          </w:p>
        </w:tc>
        <w:tc>
          <w:tcPr>
            <w:tcW w:w="1134" w:type="dxa"/>
          </w:tcPr>
          <w:p w14:paraId="7335147C" w14:textId="77777777" w:rsidR="00122DF5" w:rsidRDefault="00122DF5" w:rsidP="00F75401">
            <w:pPr>
              <w:pStyle w:val="TAL"/>
            </w:pPr>
            <w:r>
              <w:t>0..1</w:t>
            </w:r>
          </w:p>
        </w:tc>
        <w:tc>
          <w:tcPr>
            <w:tcW w:w="3178" w:type="dxa"/>
          </w:tcPr>
          <w:p w14:paraId="565FDE0B" w14:textId="77777777" w:rsidR="00122DF5" w:rsidRDefault="00122DF5" w:rsidP="00F75401">
            <w:pPr>
              <w:pStyle w:val="TAL"/>
              <w:rPr>
                <w:rFonts w:cs="Arial"/>
                <w:szCs w:val="18"/>
              </w:rPr>
            </w:pPr>
            <w:r>
              <w:rPr>
                <w:rFonts w:cs="Arial"/>
                <w:szCs w:val="18"/>
              </w:rPr>
              <w:t>Used to return the request id when the location report is triggered by a location request.</w:t>
            </w:r>
          </w:p>
        </w:tc>
        <w:tc>
          <w:tcPr>
            <w:tcW w:w="1645" w:type="dxa"/>
          </w:tcPr>
          <w:p w14:paraId="36D635B9" w14:textId="77777777" w:rsidR="00122DF5" w:rsidRPr="0016361A" w:rsidRDefault="00122DF5" w:rsidP="00F75401">
            <w:pPr>
              <w:pStyle w:val="TAL"/>
              <w:rPr>
                <w:rFonts w:cs="Arial"/>
                <w:szCs w:val="18"/>
              </w:rPr>
            </w:pPr>
          </w:p>
        </w:tc>
      </w:tr>
      <w:tr w:rsidR="00122DF5" w:rsidRPr="00B54FF5" w14:paraId="58F96D26" w14:textId="77777777" w:rsidTr="00F75401">
        <w:trPr>
          <w:jc w:val="center"/>
        </w:trPr>
        <w:tc>
          <w:tcPr>
            <w:tcW w:w="1703" w:type="dxa"/>
          </w:tcPr>
          <w:p w14:paraId="38E0F0B8" w14:textId="77777777" w:rsidR="00122DF5" w:rsidRPr="0016361A" w:rsidRDefault="00122DF5" w:rsidP="00F75401">
            <w:pPr>
              <w:pStyle w:val="TAL"/>
            </w:pPr>
            <w:r>
              <w:t>reportType</w:t>
            </w:r>
          </w:p>
        </w:tc>
        <w:tc>
          <w:tcPr>
            <w:tcW w:w="1444" w:type="dxa"/>
          </w:tcPr>
          <w:p w14:paraId="287F93C5" w14:textId="77777777" w:rsidR="00122DF5" w:rsidRPr="0016361A" w:rsidRDefault="00122DF5" w:rsidP="00F75401">
            <w:pPr>
              <w:pStyle w:val="TAL"/>
            </w:pPr>
            <w:r>
              <w:t>ReportType</w:t>
            </w:r>
          </w:p>
        </w:tc>
        <w:tc>
          <w:tcPr>
            <w:tcW w:w="425" w:type="dxa"/>
          </w:tcPr>
          <w:p w14:paraId="4154A6A3" w14:textId="77777777" w:rsidR="00122DF5" w:rsidRPr="0016361A" w:rsidRDefault="00122DF5" w:rsidP="00F75401">
            <w:pPr>
              <w:pStyle w:val="TAC"/>
            </w:pPr>
            <w:r>
              <w:t>M</w:t>
            </w:r>
          </w:p>
        </w:tc>
        <w:tc>
          <w:tcPr>
            <w:tcW w:w="1134" w:type="dxa"/>
          </w:tcPr>
          <w:p w14:paraId="67898C49" w14:textId="77777777" w:rsidR="00122DF5" w:rsidRPr="0016361A" w:rsidRDefault="00122DF5" w:rsidP="00F75401">
            <w:pPr>
              <w:pStyle w:val="TAL"/>
            </w:pPr>
            <w:r>
              <w:t>1</w:t>
            </w:r>
          </w:p>
        </w:tc>
        <w:tc>
          <w:tcPr>
            <w:tcW w:w="3178" w:type="dxa"/>
          </w:tcPr>
          <w:p w14:paraId="22D7BAE4" w14:textId="77777777" w:rsidR="00122DF5" w:rsidRPr="0016361A" w:rsidRDefault="00122DF5" w:rsidP="00F75401">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492985A8" w14:textId="77777777" w:rsidR="00122DF5" w:rsidRPr="0016361A" w:rsidRDefault="00122DF5" w:rsidP="00F75401">
            <w:pPr>
              <w:pStyle w:val="TAL"/>
              <w:rPr>
                <w:rFonts w:cs="Arial"/>
                <w:szCs w:val="18"/>
              </w:rPr>
            </w:pPr>
          </w:p>
        </w:tc>
      </w:tr>
      <w:tr w:rsidR="00122DF5" w:rsidRPr="00B54FF5" w14:paraId="0B06E162" w14:textId="77777777" w:rsidTr="00F75401">
        <w:trPr>
          <w:jc w:val="center"/>
        </w:trPr>
        <w:tc>
          <w:tcPr>
            <w:tcW w:w="1703" w:type="dxa"/>
          </w:tcPr>
          <w:p w14:paraId="73DD32F4" w14:textId="77777777" w:rsidR="00122DF5" w:rsidRPr="0016361A" w:rsidRDefault="00122DF5" w:rsidP="00F75401">
            <w:pPr>
              <w:pStyle w:val="TAL"/>
            </w:pPr>
            <w:r>
              <w:t>triggerId</w:t>
            </w:r>
          </w:p>
        </w:tc>
        <w:tc>
          <w:tcPr>
            <w:tcW w:w="1444" w:type="dxa"/>
          </w:tcPr>
          <w:p w14:paraId="07F8A6EA" w14:textId="77777777" w:rsidR="00122DF5" w:rsidRPr="0016361A" w:rsidRDefault="00122DF5" w:rsidP="00F75401">
            <w:pPr>
              <w:pStyle w:val="TAL"/>
            </w:pPr>
            <w:r>
              <w:t>array(string)</w:t>
            </w:r>
          </w:p>
        </w:tc>
        <w:tc>
          <w:tcPr>
            <w:tcW w:w="425" w:type="dxa"/>
          </w:tcPr>
          <w:p w14:paraId="6928249D" w14:textId="77777777" w:rsidR="00122DF5" w:rsidRPr="0016361A" w:rsidRDefault="00122DF5" w:rsidP="00F75401">
            <w:pPr>
              <w:pStyle w:val="TAC"/>
            </w:pPr>
            <w:r>
              <w:t>O</w:t>
            </w:r>
          </w:p>
        </w:tc>
        <w:tc>
          <w:tcPr>
            <w:tcW w:w="1134" w:type="dxa"/>
          </w:tcPr>
          <w:p w14:paraId="4411916C" w14:textId="77777777" w:rsidR="00122DF5" w:rsidRPr="0016361A" w:rsidRDefault="00122DF5" w:rsidP="00F75401">
            <w:pPr>
              <w:pStyle w:val="TAL"/>
            </w:pPr>
            <w:r>
              <w:t>1..N</w:t>
            </w:r>
          </w:p>
        </w:tc>
        <w:tc>
          <w:tcPr>
            <w:tcW w:w="3178" w:type="dxa"/>
          </w:tcPr>
          <w:p w14:paraId="7104B5C5" w14:textId="77777777" w:rsidR="00122DF5" w:rsidRPr="0016361A" w:rsidRDefault="00122DF5" w:rsidP="00F75401">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5CBE4917" w14:textId="77777777" w:rsidR="00122DF5" w:rsidRPr="0016361A" w:rsidRDefault="00122DF5" w:rsidP="00F75401">
            <w:pPr>
              <w:pStyle w:val="TAL"/>
              <w:rPr>
                <w:rFonts w:cs="Arial"/>
                <w:szCs w:val="18"/>
              </w:rPr>
            </w:pPr>
          </w:p>
        </w:tc>
      </w:tr>
      <w:tr w:rsidR="00122DF5" w:rsidRPr="00B54FF5" w14:paraId="3A8E15CA" w14:textId="77777777" w:rsidTr="00F75401">
        <w:trPr>
          <w:jc w:val="center"/>
        </w:trPr>
        <w:tc>
          <w:tcPr>
            <w:tcW w:w="1703" w:type="dxa"/>
          </w:tcPr>
          <w:p w14:paraId="220120E7" w14:textId="77777777" w:rsidR="00122DF5" w:rsidRDefault="00122DF5" w:rsidP="00F75401">
            <w:pPr>
              <w:pStyle w:val="TAL"/>
            </w:pPr>
            <w:r>
              <w:t>locationHistoryData</w:t>
            </w:r>
          </w:p>
        </w:tc>
        <w:tc>
          <w:tcPr>
            <w:tcW w:w="1444" w:type="dxa"/>
          </w:tcPr>
          <w:p w14:paraId="20580F84" w14:textId="77777777" w:rsidR="00122DF5" w:rsidRDefault="00122DF5" w:rsidP="00F75401">
            <w:pPr>
              <w:pStyle w:val="TAL"/>
            </w:pPr>
            <w:r>
              <w:t>LocationHistoryData</w:t>
            </w:r>
          </w:p>
        </w:tc>
        <w:tc>
          <w:tcPr>
            <w:tcW w:w="425" w:type="dxa"/>
          </w:tcPr>
          <w:p w14:paraId="6D580D5F" w14:textId="77777777" w:rsidR="00122DF5" w:rsidRDefault="00122DF5" w:rsidP="00F75401">
            <w:pPr>
              <w:pStyle w:val="TAC"/>
            </w:pPr>
            <w:r>
              <w:t>O</w:t>
            </w:r>
          </w:p>
        </w:tc>
        <w:tc>
          <w:tcPr>
            <w:tcW w:w="1134" w:type="dxa"/>
          </w:tcPr>
          <w:p w14:paraId="6605EE38" w14:textId="77777777" w:rsidR="00122DF5" w:rsidRDefault="00122DF5" w:rsidP="00F75401">
            <w:pPr>
              <w:pStyle w:val="TAL"/>
            </w:pPr>
            <w:r>
              <w:t>0..1</w:t>
            </w:r>
          </w:p>
        </w:tc>
        <w:tc>
          <w:tcPr>
            <w:tcW w:w="3178" w:type="dxa"/>
          </w:tcPr>
          <w:p w14:paraId="0C90CC2A" w14:textId="77777777" w:rsidR="00122DF5" w:rsidRPr="0065016E" w:rsidRDefault="00122DF5" w:rsidP="00F75401">
            <w:pPr>
              <w:pStyle w:val="TAL"/>
              <w:rPr>
                <w:rFonts w:cs="Arial"/>
                <w:szCs w:val="18"/>
              </w:rPr>
            </w:pPr>
            <w:r>
              <w:t>This attribute contains one or multiple time stamped location information reports.</w:t>
            </w:r>
          </w:p>
        </w:tc>
        <w:tc>
          <w:tcPr>
            <w:tcW w:w="1645" w:type="dxa"/>
          </w:tcPr>
          <w:p w14:paraId="29F5175D" w14:textId="77777777" w:rsidR="00122DF5" w:rsidRPr="0016361A" w:rsidRDefault="00122DF5" w:rsidP="00F75401">
            <w:pPr>
              <w:pStyle w:val="TAL"/>
              <w:rPr>
                <w:rFonts w:cs="Arial"/>
                <w:szCs w:val="18"/>
              </w:rPr>
            </w:pPr>
          </w:p>
        </w:tc>
      </w:tr>
      <w:tr w:rsidR="00122DF5" w:rsidRPr="00B54FF5" w14:paraId="6D67A71F" w14:textId="77777777" w:rsidTr="00F75401">
        <w:trPr>
          <w:jc w:val="center"/>
        </w:trPr>
        <w:tc>
          <w:tcPr>
            <w:tcW w:w="1703" w:type="dxa"/>
          </w:tcPr>
          <w:p w14:paraId="77E6B966" w14:textId="77777777" w:rsidR="00122DF5" w:rsidRDefault="00122DF5" w:rsidP="00F75401">
            <w:pPr>
              <w:pStyle w:val="TAL"/>
            </w:pPr>
            <w:r>
              <w:t>locationHistoryStatus</w:t>
            </w:r>
          </w:p>
        </w:tc>
        <w:tc>
          <w:tcPr>
            <w:tcW w:w="1444" w:type="dxa"/>
          </w:tcPr>
          <w:p w14:paraId="69638825" w14:textId="77777777" w:rsidR="00122DF5" w:rsidRDefault="00122DF5" w:rsidP="00F75401">
            <w:pPr>
              <w:pStyle w:val="TAL"/>
            </w:pPr>
            <w:r>
              <w:t>LocationHistroyStatus</w:t>
            </w:r>
          </w:p>
        </w:tc>
        <w:tc>
          <w:tcPr>
            <w:tcW w:w="425" w:type="dxa"/>
          </w:tcPr>
          <w:p w14:paraId="2A6AEAA7" w14:textId="77777777" w:rsidR="00122DF5" w:rsidRDefault="00122DF5" w:rsidP="00F75401">
            <w:pPr>
              <w:pStyle w:val="TAC"/>
            </w:pPr>
            <w:r>
              <w:t>O</w:t>
            </w:r>
          </w:p>
        </w:tc>
        <w:tc>
          <w:tcPr>
            <w:tcW w:w="1134" w:type="dxa"/>
          </w:tcPr>
          <w:p w14:paraId="62B8E221" w14:textId="77777777" w:rsidR="00122DF5" w:rsidRDefault="00122DF5" w:rsidP="00F75401">
            <w:pPr>
              <w:pStyle w:val="TAL"/>
            </w:pPr>
            <w:r>
              <w:t>0..1</w:t>
            </w:r>
          </w:p>
        </w:tc>
        <w:tc>
          <w:tcPr>
            <w:tcW w:w="3178" w:type="dxa"/>
          </w:tcPr>
          <w:p w14:paraId="69C8078B" w14:textId="77777777" w:rsidR="00122DF5" w:rsidRPr="0065016E" w:rsidRDefault="00122DF5" w:rsidP="00F75401">
            <w:pPr>
              <w:pStyle w:val="TAL"/>
              <w:rPr>
                <w:rFonts w:cs="Arial"/>
                <w:szCs w:val="18"/>
              </w:rPr>
            </w:pPr>
            <w:r>
              <w:t>This attribute contains a location hitstory status information.</w:t>
            </w:r>
          </w:p>
        </w:tc>
        <w:tc>
          <w:tcPr>
            <w:tcW w:w="1645" w:type="dxa"/>
          </w:tcPr>
          <w:p w14:paraId="39D64D7E" w14:textId="77777777" w:rsidR="00122DF5" w:rsidRPr="0016361A" w:rsidRDefault="00122DF5" w:rsidP="00F75401">
            <w:pPr>
              <w:pStyle w:val="TAL"/>
              <w:rPr>
                <w:rFonts w:cs="Arial"/>
                <w:szCs w:val="18"/>
              </w:rPr>
            </w:pPr>
          </w:p>
        </w:tc>
      </w:tr>
    </w:tbl>
    <w:p w14:paraId="3C8353FC" w14:textId="77777777" w:rsidR="00122DF5" w:rsidRDefault="00122DF5" w:rsidP="00122DF5">
      <w:pPr>
        <w:rPr>
          <w:lang w:val="en-US"/>
        </w:rPr>
      </w:pPr>
    </w:p>
    <w:p w14:paraId="1539D0FA" w14:textId="77777777" w:rsidR="00122DF5" w:rsidRDefault="00122DF5" w:rsidP="00122DF5">
      <w:pPr>
        <w:pStyle w:val="Heading5"/>
      </w:pPr>
      <w:bookmarkStart w:id="389" w:name="_Toc207607737"/>
      <w:r>
        <w:lastRenderedPageBreak/>
        <w:t>7.1.6.2.50</w:t>
      </w:r>
      <w:r>
        <w:tab/>
        <w:t>Type: LocationInfo</w:t>
      </w:r>
      <w:bookmarkEnd w:id="389"/>
    </w:p>
    <w:p w14:paraId="6612C5E8" w14:textId="77777777" w:rsidR="00122DF5" w:rsidRDefault="00122DF5" w:rsidP="00122DF5">
      <w:pPr>
        <w:pStyle w:val="TH"/>
      </w:pPr>
      <w:r>
        <w:rPr>
          <w:noProof/>
        </w:rPr>
        <w:t>Table </w:t>
      </w:r>
      <w:r>
        <w:t xml:space="preserve">7.1.6.2.50-1: </w:t>
      </w:r>
      <w:r>
        <w:rPr>
          <w:noProof/>
        </w:rPr>
        <w:t xml:space="preserve">Definition of type </w:t>
      </w:r>
      <w:r>
        <w:t>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45749CB9" w14:textId="77777777" w:rsidTr="00F75401">
        <w:trPr>
          <w:jc w:val="center"/>
        </w:trPr>
        <w:tc>
          <w:tcPr>
            <w:tcW w:w="1702" w:type="dxa"/>
            <w:shd w:val="clear" w:color="auto" w:fill="C0C0C0"/>
            <w:hideMark/>
          </w:tcPr>
          <w:p w14:paraId="793F533C" w14:textId="77777777" w:rsidR="00122DF5" w:rsidRPr="0016361A" w:rsidRDefault="00122DF5" w:rsidP="00F75401">
            <w:pPr>
              <w:pStyle w:val="TAH"/>
            </w:pPr>
            <w:r w:rsidRPr="0016361A">
              <w:t>Attribute name</w:t>
            </w:r>
          </w:p>
        </w:tc>
        <w:tc>
          <w:tcPr>
            <w:tcW w:w="1444" w:type="dxa"/>
            <w:shd w:val="clear" w:color="auto" w:fill="C0C0C0"/>
            <w:hideMark/>
          </w:tcPr>
          <w:p w14:paraId="0D690B9A" w14:textId="77777777" w:rsidR="00122DF5" w:rsidRPr="0016361A" w:rsidRDefault="00122DF5" w:rsidP="00F75401">
            <w:pPr>
              <w:pStyle w:val="TAH"/>
            </w:pPr>
            <w:r w:rsidRPr="0016361A">
              <w:t>Data type</w:t>
            </w:r>
          </w:p>
        </w:tc>
        <w:tc>
          <w:tcPr>
            <w:tcW w:w="425" w:type="dxa"/>
            <w:shd w:val="clear" w:color="auto" w:fill="C0C0C0"/>
            <w:hideMark/>
          </w:tcPr>
          <w:p w14:paraId="11EECE84" w14:textId="77777777" w:rsidR="00122DF5" w:rsidRPr="0016361A" w:rsidRDefault="00122DF5" w:rsidP="00F75401">
            <w:pPr>
              <w:pStyle w:val="TAH"/>
            </w:pPr>
            <w:r w:rsidRPr="0016361A">
              <w:t>P</w:t>
            </w:r>
          </w:p>
        </w:tc>
        <w:tc>
          <w:tcPr>
            <w:tcW w:w="1134" w:type="dxa"/>
            <w:shd w:val="clear" w:color="auto" w:fill="C0C0C0"/>
          </w:tcPr>
          <w:p w14:paraId="117560F1" w14:textId="77777777" w:rsidR="00122DF5" w:rsidRPr="0016361A" w:rsidRDefault="00122DF5" w:rsidP="00F75401">
            <w:pPr>
              <w:pStyle w:val="TAH"/>
            </w:pPr>
            <w:r w:rsidRPr="00F112E4">
              <w:t>Cardinality</w:t>
            </w:r>
          </w:p>
        </w:tc>
        <w:tc>
          <w:tcPr>
            <w:tcW w:w="3177" w:type="dxa"/>
            <w:shd w:val="clear" w:color="auto" w:fill="C0C0C0"/>
            <w:hideMark/>
          </w:tcPr>
          <w:p w14:paraId="5F14BFDC"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3A11519C"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44B17E3B" w14:textId="77777777" w:rsidTr="00F75401">
        <w:trPr>
          <w:jc w:val="center"/>
        </w:trPr>
        <w:tc>
          <w:tcPr>
            <w:tcW w:w="1702" w:type="dxa"/>
          </w:tcPr>
          <w:p w14:paraId="25AD30E3" w14:textId="77777777" w:rsidR="00122DF5" w:rsidRPr="0016361A" w:rsidRDefault="00122DF5" w:rsidP="00F75401">
            <w:pPr>
              <w:pStyle w:val="TAL"/>
            </w:pPr>
            <w:r>
              <w:t>currentCoordinate</w:t>
            </w:r>
          </w:p>
        </w:tc>
        <w:tc>
          <w:tcPr>
            <w:tcW w:w="1444" w:type="dxa"/>
          </w:tcPr>
          <w:p w14:paraId="0039397A" w14:textId="77777777" w:rsidR="00122DF5" w:rsidRPr="0016361A" w:rsidRDefault="00122DF5" w:rsidP="00F75401">
            <w:pPr>
              <w:pStyle w:val="TAL"/>
            </w:pPr>
            <w:r>
              <w:t>CurrentCoordinate</w:t>
            </w:r>
          </w:p>
        </w:tc>
        <w:tc>
          <w:tcPr>
            <w:tcW w:w="425" w:type="dxa"/>
          </w:tcPr>
          <w:p w14:paraId="2E5EBBF6" w14:textId="77777777" w:rsidR="00122DF5" w:rsidRPr="0016361A" w:rsidRDefault="00122DF5" w:rsidP="00F75401">
            <w:pPr>
              <w:pStyle w:val="TAC"/>
            </w:pPr>
            <w:r>
              <w:t>O</w:t>
            </w:r>
          </w:p>
        </w:tc>
        <w:tc>
          <w:tcPr>
            <w:tcW w:w="1134" w:type="dxa"/>
          </w:tcPr>
          <w:p w14:paraId="035DA084" w14:textId="77777777" w:rsidR="00122DF5" w:rsidRPr="0016361A" w:rsidRDefault="00122DF5" w:rsidP="00F75401">
            <w:pPr>
              <w:pStyle w:val="TAL"/>
            </w:pPr>
            <w:r>
              <w:t>0..1</w:t>
            </w:r>
          </w:p>
        </w:tc>
        <w:tc>
          <w:tcPr>
            <w:tcW w:w="3177" w:type="dxa"/>
          </w:tcPr>
          <w:p w14:paraId="39E3A924" w14:textId="77777777" w:rsidR="00122DF5" w:rsidRPr="0016361A" w:rsidRDefault="00122DF5" w:rsidP="00F75401">
            <w:pPr>
              <w:pStyle w:val="TAL"/>
              <w:rPr>
                <w:rFonts w:cs="Arial"/>
                <w:szCs w:val="18"/>
              </w:rPr>
            </w:pPr>
            <w:r>
              <w:rPr>
                <w:rFonts w:cs="Arial"/>
                <w:szCs w:val="18"/>
              </w:rPr>
              <w:t>Object that includes the current coordination data.</w:t>
            </w:r>
          </w:p>
        </w:tc>
        <w:tc>
          <w:tcPr>
            <w:tcW w:w="1645" w:type="dxa"/>
          </w:tcPr>
          <w:p w14:paraId="6DDCA4F7" w14:textId="77777777" w:rsidR="00122DF5" w:rsidRPr="0016361A" w:rsidRDefault="00122DF5" w:rsidP="00F75401">
            <w:pPr>
              <w:pStyle w:val="TAL"/>
              <w:rPr>
                <w:rFonts w:cs="Arial"/>
                <w:szCs w:val="18"/>
              </w:rPr>
            </w:pPr>
          </w:p>
        </w:tc>
      </w:tr>
      <w:tr w:rsidR="00122DF5" w:rsidRPr="00B54FF5" w14:paraId="76E3B462" w14:textId="77777777" w:rsidTr="00F75401">
        <w:trPr>
          <w:jc w:val="center"/>
        </w:trPr>
        <w:tc>
          <w:tcPr>
            <w:tcW w:w="1702" w:type="dxa"/>
          </w:tcPr>
          <w:p w14:paraId="684489DA" w14:textId="77777777" w:rsidR="00122DF5" w:rsidRPr="0016361A" w:rsidRDefault="00122DF5" w:rsidP="00F75401">
            <w:pPr>
              <w:pStyle w:val="TAL"/>
            </w:pPr>
            <w:r>
              <w:t>ecgi</w:t>
            </w:r>
          </w:p>
        </w:tc>
        <w:tc>
          <w:tcPr>
            <w:tcW w:w="1444" w:type="dxa"/>
          </w:tcPr>
          <w:p w14:paraId="28696A08" w14:textId="77777777" w:rsidR="00122DF5" w:rsidRPr="0016361A" w:rsidRDefault="00122DF5" w:rsidP="00F75401">
            <w:pPr>
              <w:pStyle w:val="TAL"/>
            </w:pPr>
            <w:r>
              <w:t>Ecgi</w:t>
            </w:r>
          </w:p>
        </w:tc>
        <w:tc>
          <w:tcPr>
            <w:tcW w:w="425" w:type="dxa"/>
          </w:tcPr>
          <w:p w14:paraId="6F1575B7" w14:textId="77777777" w:rsidR="00122DF5" w:rsidRPr="0016361A" w:rsidRDefault="00122DF5" w:rsidP="00F75401">
            <w:pPr>
              <w:pStyle w:val="TAC"/>
            </w:pPr>
            <w:r>
              <w:t>O</w:t>
            </w:r>
          </w:p>
        </w:tc>
        <w:tc>
          <w:tcPr>
            <w:tcW w:w="1134" w:type="dxa"/>
          </w:tcPr>
          <w:p w14:paraId="2551F241" w14:textId="77777777" w:rsidR="00122DF5" w:rsidRPr="0016361A" w:rsidRDefault="00122DF5" w:rsidP="00F75401">
            <w:pPr>
              <w:pStyle w:val="TAL"/>
            </w:pPr>
            <w:r>
              <w:t>0..1</w:t>
            </w:r>
          </w:p>
        </w:tc>
        <w:tc>
          <w:tcPr>
            <w:tcW w:w="3177" w:type="dxa"/>
          </w:tcPr>
          <w:p w14:paraId="53C77C5B" w14:textId="77777777" w:rsidR="00122DF5" w:rsidRPr="009662AC" w:rsidRDefault="00122DF5" w:rsidP="00F75401">
            <w:pPr>
              <w:pStyle w:val="TAL"/>
            </w:pPr>
            <w:r>
              <w:t>Attribute containing the ECGI that the LMC is located in.</w:t>
            </w:r>
          </w:p>
        </w:tc>
        <w:tc>
          <w:tcPr>
            <w:tcW w:w="1645" w:type="dxa"/>
          </w:tcPr>
          <w:p w14:paraId="26FA999C" w14:textId="77777777" w:rsidR="00122DF5" w:rsidRPr="0016361A" w:rsidRDefault="00122DF5" w:rsidP="00F75401">
            <w:pPr>
              <w:pStyle w:val="TAL"/>
              <w:rPr>
                <w:rFonts w:cs="Arial"/>
                <w:szCs w:val="18"/>
              </w:rPr>
            </w:pPr>
          </w:p>
        </w:tc>
      </w:tr>
      <w:tr w:rsidR="00122DF5" w:rsidRPr="00B54FF5" w14:paraId="7FFF19FC" w14:textId="77777777" w:rsidTr="00F75401">
        <w:trPr>
          <w:jc w:val="center"/>
        </w:trPr>
        <w:tc>
          <w:tcPr>
            <w:tcW w:w="1702" w:type="dxa"/>
          </w:tcPr>
          <w:p w14:paraId="188C1515" w14:textId="77777777" w:rsidR="00122DF5" w:rsidRPr="0016361A" w:rsidRDefault="00122DF5" w:rsidP="00F75401">
            <w:pPr>
              <w:pStyle w:val="TAL"/>
            </w:pPr>
            <w:r>
              <w:t>mbmsSaiId</w:t>
            </w:r>
          </w:p>
        </w:tc>
        <w:tc>
          <w:tcPr>
            <w:tcW w:w="1444" w:type="dxa"/>
          </w:tcPr>
          <w:p w14:paraId="5111754F" w14:textId="77777777" w:rsidR="00122DF5" w:rsidRPr="0016361A" w:rsidRDefault="00122DF5" w:rsidP="00F75401">
            <w:pPr>
              <w:pStyle w:val="TAL"/>
            </w:pPr>
            <w:r>
              <w:t>string</w:t>
            </w:r>
          </w:p>
        </w:tc>
        <w:tc>
          <w:tcPr>
            <w:tcW w:w="425" w:type="dxa"/>
          </w:tcPr>
          <w:p w14:paraId="25CE37C2" w14:textId="77777777" w:rsidR="00122DF5" w:rsidRPr="0016361A" w:rsidRDefault="00122DF5" w:rsidP="00F75401">
            <w:pPr>
              <w:pStyle w:val="TAC"/>
            </w:pPr>
            <w:r>
              <w:t>O</w:t>
            </w:r>
          </w:p>
        </w:tc>
        <w:tc>
          <w:tcPr>
            <w:tcW w:w="1134" w:type="dxa"/>
          </w:tcPr>
          <w:p w14:paraId="733DE211" w14:textId="77777777" w:rsidR="00122DF5" w:rsidRPr="0016361A" w:rsidRDefault="00122DF5" w:rsidP="00F75401">
            <w:pPr>
              <w:pStyle w:val="TAL"/>
            </w:pPr>
            <w:r>
              <w:t>0..1</w:t>
            </w:r>
          </w:p>
        </w:tc>
        <w:tc>
          <w:tcPr>
            <w:tcW w:w="3177" w:type="dxa"/>
          </w:tcPr>
          <w:p w14:paraId="2816A927" w14:textId="77777777" w:rsidR="00122DF5" w:rsidRPr="0016361A" w:rsidRDefault="00122DF5" w:rsidP="00F75401">
            <w:pPr>
              <w:pStyle w:val="TAL"/>
              <w:rPr>
                <w:rFonts w:cs="Arial"/>
                <w:szCs w:val="18"/>
              </w:rPr>
            </w:pPr>
            <w:r w:rsidRPr="009662AC">
              <w:rPr>
                <w:rFonts w:cs="Arial"/>
                <w:szCs w:val="18"/>
              </w:rPr>
              <w:t>Attribute containing the MBMS Service Area Id the LMC is located in.</w:t>
            </w:r>
          </w:p>
        </w:tc>
        <w:tc>
          <w:tcPr>
            <w:tcW w:w="1645" w:type="dxa"/>
          </w:tcPr>
          <w:p w14:paraId="08640421" w14:textId="77777777" w:rsidR="00122DF5" w:rsidRPr="0016361A" w:rsidRDefault="00122DF5" w:rsidP="00F75401">
            <w:pPr>
              <w:pStyle w:val="TAL"/>
              <w:rPr>
                <w:rFonts w:cs="Arial"/>
                <w:szCs w:val="18"/>
              </w:rPr>
            </w:pPr>
          </w:p>
        </w:tc>
      </w:tr>
      <w:tr w:rsidR="00122DF5" w:rsidRPr="00B54FF5" w14:paraId="21C31B2E" w14:textId="77777777" w:rsidTr="00F75401">
        <w:trPr>
          <w:jc w:val="center"/>
        </w:trPr>
        <w:tc>
          <w:tcPr>
            <w:tcW w:w="1702" w:type="dxa"/>
          </w:tcPr>
          <w:p w14:paraId="7894DAFE" w14:textId="77777777" w:rsidR="00122DF5" w:rsidRPr="0016361A" w:rsidRDefault="00122DF5" w:rsidP="00F75401">
            <w:pPr>
              <w:pStyle w:val="TAL"/>
            </w:pPr>
            <w:r>
              <w:t>mbsfnArea</w:t>
            </w:r>
          </w:p>
        </w:tc>
        <w:tc>
          <w:tcPr>
            <w:tcW w:w="1444" w:type="dxa"/>
          </w:tcPr>
          <w:p w14:paraId="01A24B9F" w14:textId="77777777" w:rsidR="00122DF5" w:rsidRPr="0016361A" w:rsidRDefault="00122DF5" w:rsidP="00F75401">
            <w:pPr>
              <w:pStyle w:val="TAL"/>
            </w:pPr>
            <w:r>
              <w:t>MbsfnArea</w:t>
            </w:r>
          </w:p>
        </w:tc>
        <w:tc>
          <w:tcPr>
            <w:tcW w:w="425" w:type="dxa"/>
          </w:tcPr>
          <w:p w14:paraId="4A3BC44A" w14:textId="77777777" w:rsidR="00122DF5" w:rsidRPr="0016361A" w:rsidRDefault="00122DF5" w:rsidP="00F75401">
            <w:pPr>
              <w:pStyle w:val="TAC"/>
            </w:pPr>
            <w:r>
              <w:t>O</w:t>
            </w:r>
          </w:p>
        </w:tc>
        <w:tc>
          <w:tcPr>
            <w:tcW w:w="1134" w:type="dxa"/>
          </w:tcPr>
          <w:p w14:paraId="71E62731" w14:textId="77777777" w:rsidR="00122DF5" w:rsidRPr="0016361A" w:rsidRDefault="00122DF5" w:rsidP="00F75401">
            <w:pPr>
              <w:pStyle w:val="TAL"/>
            </w:pPr>
            <w:r>
              <w:t>0..1</w:t>
            </w:r>
          </w:p>
        </w:tc>
        <w:tc>
          <w:tcPr>
            <w:tcW w:w="3177" w:type="dxa"/>
          </w:tcPr>
          <w:p w14:paraId="257A8614" w14:textId="77777777" w:rsidR="00122DF5" w:rsidRPr="009662AC" w:rsidRDefault="00122DF5" w:rsidP="00F75401">
            <w:pPr>
              <w:pStyle w:val="TAL"/>
              <w:rPr>
                <w:rFonts w:cs="Arial"/>
                <w:szCs w:val="18"/>
              </w:rPr>
            </w:pPr>
            <w:r w:rsidRPr="009662AC">
              <w:rPr>
                <w:rFonts w:cs="Arial"/>
                <w:szCs w:val="18"/>
              </w:rPr>
              <w:t>Attribute containing the MBSFN Area the LMC is located in.</w:t>
            </w:r>
          </w:p>
        </w:tc>
        <w:tc>
          <w:tcPr>
            <w:tcW w:w="1645" w:type="dxa"/>
          </w:tcPr>
          <w:p w14:paraId="687669BB" w14:textId="77777777" w:rsidR="00122DF5" w:rsidRPr="0016361A" w:rsidRDefault="00122DF5" w:rsidP="00F75401">
            <w:pPr>
              <w:pStyle w:val="TAL"/>
              <w:rPr>
                <w:rFonts w:cs="Arial"/>
                <w:szCs w:val="18"/>
              </w:rPr>
            </w:pPr>
          </w:p>
        </w:tc>
      </w:tr>
      <w:tr w:rsidR="00122DF5" w:rsidRPr="00B54FF5" w14:paraId="6E47574E" w14:textId="77777777" w:rsidTr="00F75401">
        <w:trPr>
          <w:jc w:val="center"/>
        </w:trPr>
        <w:tc>
          <w:tcPr>
            <w:tcW w:w="1702" w:type="dxa"/>
          </w:tcPr>
          <w:p w14:paraId="54F66AEF" w14:textId="77777777" w:rsidR="00122DF5" w:rsidRPr="0016361A" w:rsidRDefault="00122DF5" w:rsidP="00F75401">
            <w:pPr>
              <w:pStyle w:val="TAL"/>
            </w:pPr>
            <w:r>
              <w:t>ncgi</w:t>
            </w:r>
          </w:p>
        </w:tc>
        <w:tc>
          <w:tcPr>
            <w:tcW w:w="1444" w:type="dxa"/>
          </w:tcPr>
          <w:p w14:paraId="0C7127A6" w14:textId="77777777" w:rsidR="00122DF5" w:rsidRPr="0016361A" w:rsidRDefault="00122DF5" w:rsidP="00F75401">
            <w:pPr>
              <w:pStyle w:val="TAL"/>
            </w:pPr>
            <w:r>
              <w:t>Ncgi</w:t>
            </w:r>
          </w:p>
        </w:tc>
        <w:tc>
          <w:tcPr>
            <w:tcW w:w="425" w:type="dxa"/>
          </w:tcPr>
          <w:p w14:paraId="6C0AB018" w14:textId="77777777" w:rsidR="00122DF5" w:rsidRPr="0016361A" w:rsidRDefault="00122DF5" w:rsidP="00F75401">
            <w:pPr>
              <w:pStyle w:val="TAC"/>
            </w:pPr>
            <w:r>
              <w:t>O</w:t>
            </w:r>
          </w:p>
        </w:tc>
        <w:tc>
          <w:tcPr>
            <w:tcW w:w="1134" w:type="dxa"/>
          </w:tcPr>
          <w:p w14:paraId="711269AC" w14:textId="77777777" w:rsidR="00122DF5" w:rsidRPr="0016361A" w:rsidRDefault="00122DF5" w:rsidP="00F75401">
            <w:pPr>
              <w:pStyle w:val="TAL"/>
            </w:pPr>
            <w:r>
              <w:t>0..1</w:t>
            </w:r>
          </w:p>
        </w:tc>
        <w:tc>
          <w:tcPr>
            <w:tcW w:w="3177" w:type="dxa"/>
          </w:tcPr>
          <w:p w14:paraId="6A6CED7C" w14:textId="77777777" w:rsidR="00122DF5" w:rsidRPr="0016361A" w:rsidRDefault="00122DF5" w:rsidP="00F75401">
            <w:pPr>
              <w:pStyle w:val="TAL"/>
              <w:rPr>
                <w:rFonts w:cs="Arial"/>
                <w:szCs w:val="18"/>
              </w:rPr>
            </w:pPr>
            <w:r>
              <w:t>Attribute containing the NGCI that the LMC is located in.</w:t>
            </w:r>
          </w:p>
        </w:tc>
        <w:tc>
          <w:tcPr>
            <w:tcW w:w="1645" w:type="dxa"/>
          </w:tcPr>
          <w:p w14:paraId="6FDF8D94" w14:textId="77777777" w:rsidR="00122DF5" w:rsidRPr="0016361A" w:rsidRDefault="00122DF5" w:rsidP="00F75401">
            <w:pPr>
              <w:pStyle w:val="TAL"/>
              <w:rPr>
                <w:rFonts w:cs="Arial"/>
                <w:szCs w:val="18"/>
              </w:rPr>
            </w:pPr>
          </w:p>
        </w:tc>
      </w:tr>
      <w:tr w:rsidR="00122DF5" w:rsidRPr="00B54FF5" w14:paraId="079C27EE" w14:textId="77777777" w:rsidTr="00F75401">
        <w:trPr>
          <w:jc w:val="center"/>
        </w:trPr>
        <w:tc>
          <w:tcPr>
            <w:tcW w:w="1702" w:type="dxa"/>
          </w:tcPr>
          <w:p w14:paraId="41ED44F2" w14:textId="77777777" w:rsidR="00122DF5" w:rsidRDefault="00122DF5" w:rsidP="00F75401">
            <w:pPr>
              <w:pStyle w:val="TAL"/>
            </w:pPr>
            <w:r>
              <w:t>neighbouringEcgi</w:t>
            </w:r>
          </w:p>
        </w:tc>
        <w:tc>
          <w:tcPr>
            <w:tcW w:w="1444" w:type="dxa"/>
          </w:tcPr>
          <w:p w14:paraId="467ACA43" w14:textId="77777777" w:rsidR="00122DF5" w:rsidRDefault="00122DF5" w:rsidP="00F75401">
            <w:pPr>
              <w:pStyle w:val="TAL"/>
            </w:pPr>
            <w:r>
              <w:t>array(Ecgi)</w:t>
            </w:r>
          </w:p>
        </w:tc>
        <w:tc>
          <w:tcPr>
            <w:tcW w:w="425" w:type="dxa"/>
          </w:tcPr>
          <w:p w14:paraId="6FAE37B7" w14:textId="77777777" w:rsidR="00122DF5" w:rsidRDefault="00122DF5" w:rsidP="00F75401">
            <w:pPr>
              <w:pStyle w:val="TAC"/>
            </w:pPr>
            <w:r>
              <w:t>O</w:t>
            </w:r>
          </w:p>
        </w:tc>
        <w:tc>
          <w:tcPr>
            <w:tcW w:w="1134" w:type="dxa"/>
          </w:tcPr>
          <w:p w14:paraId="099C5D59" w14:textId="77777777" w:rsidR="00122DF5" w:rsidRDefault="00122DF5" w:rsidP="00F75401">
            <w:pPr>
              <w:pStyle w:val="TAL"/>
            </w:pPr>
            <w:r>
              <w:t>1..N</w:t>
            </w:r>
          </w:p>
        </w:tc>
        <w:tc>
          <w:tcPr>
            <w:tcW w:w="3177" w:type="dxa"/>
          </w:tcPr>
          <w:p w14:paraId="4EB5C82B" w14:textId="77777777" w:rsidR="00122DF5" w:rsidRDefault="00122DF5" w:rsidP="00F75401">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2ECCF33D" w14:textId="77777777" w:rsidR="00122DF5" w:rsidRPr="0016361A" w:rsidRDefault="00122DF5" w:rsidP="00F75401">
            <w:pPr>
              <w:pStyle w:val="TAL"/>
              <w:rPr>
                <w:rFonts w:cs="Arial"/>
                <w:szCs w:val="18"/>
              </w:rPr>
            </w:pPr>
          </w:p>
        </w:tc>
      </w:tr>
      <w:tr w:rsidR="00122DF5" w:rsidRPr="00B54FF5" w14:paraId="5D912A22" w14:textId="77777777" w:rsidTr="00F75401">
        <w:trPr>
          <w:jc w:val="center"/>
        </w:trPr>
        <w:tc>
          <w:tcPr>
            <w:tcW w:w="1702" w:type="dxa"/>
          </w:tcPr>
          <w:p w14:paraId="0CB494DB" w14:textId="77777777" w:rsidR="00122DF5" w:rsidRPr="0016361A" w:rsidRDefault="00122DF5" w:rsidP="00F75401">
            <w:pPr>
              <w:pStyle w:val="TAL"/>
            </w:pPr>
            <w:r>
              <w:t>neighbouringNcgi</w:t>
            </w:r>
          </w:p>
        </w:tc>
        <w:tc>
          <w:tcPr>
            <w:tcW w:w="1444" w:type="dxa"/>
          </w:tcPr>
          <w:p w14:paraId="06BF3C4D" w14:textId="77777777" w:rsidR="00122DF5" w:rsidRPr="0016361A" w:rsidRDefault="00122DF5" w:rsidP="00F75401">
            <w:pPr>
              <w:pStyle w:val="TAL"/>
            </w:pPr>
            <w:r>
              <w:t>array(Ncgi)</w:t>
            </w:r>
          </w:p>
        </w:tc>
        <w:tc>
          <w:tcPr>
            <w:tcW w:w="425" w:type="dxa"/>
          </w:tcPr>
          <w:p w14:paraId="717905ED" w14:textId="77777777" w:rsidR="00122DF5" w:rsidRPr="0016361A" w:rsidRDefault="00122DF5" w:rsidP="00F75401">
            <w:pPr>
              <w:pStyle w:val="TAC"/>
            </w:pPr>
            <w:r>
              <w:t>O</w:t>
            </w:r>
          </w:p>
        </w:tc>
        <w:tc>
          <w:tcPr>
            <w:tcW w:w="1134" w:type="dxa"/>
          </w:tcPr>
          <w:p w14:paraId="4AE53887" w14:textId="77777777" w:rsidR="00122DF5" w:rsidRPr="0016361A" w:rsidRDefault="00122DF5" w:rsidP="00F75401">
            <w:pPr>
              <w:pStyle w:val="TAL"/>
            </w:pPr>
            <w:r>
              <w:t>1..N</w:t>
            </w:r>
          </w:p>
        </w:tc>
        <w:tc>
          <w:tcPr>
            <w:tcW w:w="3177" w:type="dxa"/>
          </w:tcPr>
          <w:p w14:paraId="56B66E61" w14:textId="77777777" w:rsidR="00122DF5" w:rsidRPr="00A40C95" w:rsidRDefault="00122DF5" w:rsidP="00F75401">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2FB56930" w14:textId="77777777" w:rsidR="00122DF5" w:rsidRPr="0016361A" w:rsidRDefault="00122DF5" w:rsidP="00F75401">
            <w:pPr>
              <w:pStyle w:val="TAL"/>
              <w:rPr>
                <w:rFonts w:cs="Arial"/>
                <w:szCs w:val="18"/>
              </w:rPr>
            </w:pPr>
          </w:p>
        </w:tc>
      </w:tr>
      <w:tr w:rsidR="00122DF5" w:rsidRPr="00B54FF5" w14:paraId="4C39A889" w14:textId="77777777" w:rsidTr="00F75401">
        <w:trPr>
          <w:jc w:val="center"/>
        </w:trPr>
        <w:tc>
          <w:tcPr>
            <w:tcW w:w="1702" w:type="dxa"/>
          </w:tcPr>
          <w:p w14:paraId="250A3012" w14:textId="77777777" w:rsidR="00122DF5" w:rsidRPr="0016361A" w:rsidRDefault="00122DF5" w:rsidP="00F75401">
            <w:pPr>
              <w:pStyle w:val="TAL"/>
            </w:pPr>
            <w:r>
              <w:t>nr5GMbsfsaArea</w:t>
            </w:r>
          </w:p>
        </w:tc>
        <w:tc>
          <w:tcPr>
            <w:tcW w:w="1444" w:type="dxa"/>
          </w:tcPr>
          <w:p w14:paraId="12E2F497" w14:textId="77777777" w:rsidR="00122DF5" w:rsidRPr="0016361A" w:rsidRDefault="00122DF5" w:rsidP="00F75401">
            <w:pPr>
              <w:pStyle w:val="TAL"/>
            </w:pPr>
            <w:r>
              <w:t>MbsFsaId</w:t>
            </w:r>
          </w:p>
        </w:tc>
        <w:tc>
          <w:tcPr>
            <w:tcW w:w="425" w:type="dxa"/>
          </w:tcPr>
          <w:p w14:paraId="27CDF45D" w14:textId="77777777" w:rsidR="00122DF5" w:rsidRPr="0016361A" w:rsidRDefault="00122DF5" w:rsidP="00F75401">
            <w:pPr>
              <w:pStyle w:val="TAC"/>
            </w:pPr>
            <w:r>
              <w:t>O</w:t>
            </w:r>
          </w:p>
        </w:tc>
        <w:tc>
          <w:tcPr>
            <w:tcW w:w="1134" w:type="dxa"/>
          </w:tcPr>
          <w:p w14:paraId="23244D68" w14:textId="77777777" w:rsidR="00122DF5" w:rsidRPr="0016361A" w:rsidRDefault="00122DF5" w:rsidP="00F75401">
            <w:pPr>
              <w:pStyle w:val="TAL"/>
            </w:pPr>
            <w:r>
              <w:t>0..1</w:t>
            </w:r>
          </w:p>
        </w:tc>
        <w:tc>
          <w:tcPr>
            <w:tcW w:w="3177" w:type="dxa"/>
          </w:tcPr>
          <w:p w14:paraId="42BA5C68" w14:textId="77777777" w:rsidR="00122DF5" w:rsidRPr="0016361A" w:rsidRDefault="00122DF5" w:rsidP="00F75401">
            <w:pPr>
              <w:pStyle w:val="TAL"/>
              <w:rPr>
                <w:rFonts w:cs="Arial"/>
                <w:szCs w:val="18"/>
              </w:rPr>
            </w:pPr>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p>
        </w:tc>
        <w:tc>
          <w:tcPr>
            <w:tcW w:w="1645" w:type="dxa"/>
          </w:tcPr>
          <w:p w14:paraId="0277E285" w14:textId="77777777" w:rsidR="00122DF5" w:rsidRPr="0016361A" w:rsidRDefault="00122DF5" w:rsidP="00F75401">
            <w:pPr>
              <w:pStyle w:val="TAL"/>
              <w:rPr>
                <w:rFonts w:cs="Arial"/>
                <w:szCs w:val="18"/>
              </w:rPr>
            </w:pPr>
          </w:p>
        </w:tc>
      </w:tr>
    </w:tbl>
    <w:p w14:paraId="5B036DA8" w14:textId="77777777" w:rsidR="00122DF5" w:rsidRDefault="00122DF5" w:rsidP="00122DF5"/>
    <w:p w14:paraId="2D92A75D" w14:textId="77777777" w:rsidR="00122DF5" w:rsidRDefault="00122DF5" w:rsidP="00122DF5">
      <w:pPr>
        <w:pStyle w:val="Heading5"/>
      </w:pPr>
      <w:bookmarkStart w:id="390" w:name="_Toc207607738"/>
      <w:r>
        <w:t>7.1.6.2.51</w:t>
      </w:r>
      <w:r>
        <w:tab/>
        <w:t>Type: CurrentCoordinate</w:t>
      </w:r>
      <w:bookmarkEnd w:id="390"/>
    </w:p>
    <w:p w14:paraId="6E2B72C0" w14:textId="77777777" w:rsidR="00122DF5" w:rsidRDefault="00122DF5" w:rsidP="00122DF5">
      <w:pPr>
        <w:pStyle w:val="TH"/>
      </w:pPr>
      <w:r>
        <w:rPr>
          <w:noProof/>
        </w:rPr>
        <w:t>Table </w:t>
      </w:r>
      <w:r>
        <w:t xml:space="preserve">7.1.6.2.51-1: </w:t>
      </w:r>
      <w:r>
        <w:rPr>
          <w:noProof/>
        </w:rPr>
        <w:t>Definition of type 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B54FF5" w14:paraId="305C7E5C" w14:textId="77777777" w:rsidTr="00F75401">
        <w:trPr>
          <w:jc w:val="center"/>
        </w:trPr>
        <w:tc>
          <w:tcPr>
            <w:tcW w:w="1703" w:type="dxa"/>
            <w:shd w:val="clear" w:color="auto" w:fill="C0C0C0"/>
            <w:hideMark/>
          </w:tcPr>
          <w:p w14:paraId="13DE1308" w14:textId="77777777" w:rsidR="00122DF5" w:rsidRPr="0016361A" w:rsidRDefault="00122DF5" w:rsidP="00F75401">
            <w:pPr>
              <w:pStyle w:val="TAH"/>
            </w:pPr>
            <w:r w:rsidRPr="0016361A">
              <w:t>Attribute name</w:t>
            </w:r>
          </w:p>
        </w:tc>
        <w:tc>
          <w:tcPr>
            <w:tcW w:w="1644" w:type="dxa"/>
            <w:shd w:val="clear" w:color="auto" w:fill="C0C0C0"/>
            <w:hideMark/>
          </w:tcPr>
          <w:p w14:paraId="498CE74F" w14:textId="77777777" w:rsidR="00122DF5" w:rsidRPr="0016361A" w:rsidRDefault="00122DF5" w:rsidP="00F75401">
            <w:pPr>
              <w:pStyle w:val="TAH"/>
            </w:pPr>
            <w:r w:rsidRPr="0016361A">
              <w:t>Data type</w:t>
            </w:r>
          </w:p>
        </w:tc>
        <w:tc>
          <w:tcPr>
            <w:tcW w:w="426" w:type="dxa"/>
            <w:shd w:val="clear" w:color="auto" w:fill="C0C0C0"/>
            <w:hideMark/>
          </w:tcPr>
          <w:p w14:paraId="3D928D87" w14:textId="77777777" w:rsidR="00122DF5" w:rsidRPr="0016361A" w:rsidRDefault="00122DF5" w:rsidP="00F75401">
            <w:pPr>
              <w:pStyle w:val="TAH"/>
            </w:pPr>
            <w:r w:rsidRPr="0016361A">
              <w:t>P</w:t>
            </w:r>
          </w:p>
        </w:tc>
        <w:tc>
          <w:tcPr>
            <w:tcW w:w="1275" w:type="dxa"/>
            <w:shd w:val="clear" w:color="auto" w:fill="C0C0C0"/>
          </w:tcPr>
          <w:p w14:paraId="3A4C46FD" w14:textId="77777777" w:rsidR="00122DF5" w:rsidRPr="0016361A" w:rsidRDefault="00122DF5" w:rsidP="00F75401">
            <w:pPr>
              <w:pStyle w:val="TAH"/>
            </w:pPr>
            <w:r w:rsidRPr="00F112E4">
              <w:t>Cardinality</w:t>
            </w:r>
          </w:p>
        </w:tc>
        <w:tc>
          <w:tcPr>
            <w:tcW w:w="2978" w:type="dxa"/>
            <w:shd w:val="clear" w:color="auto" w:fill="C0C0C0"/>
            <w:hideMark/>
          </w:tcPr>
          <w:p w14:paraId="1B4C34AD" w14:textId="77777777" w:rsidR="00122DF5" w:rsidRPr="0016361A" w:rsidRDefault="00122DF5" w:rsidP="00F75401">
            <w:pPr>
              <w:pStyle w:val="TAH"/>
              <w:rPr>
                <w:rFonts w:cs="Arial"/>
                <w:szCs w:val="18"/>
              </w:rPr>
            </w:pPr>
            <w:r w:rsidRPr="0016361A">
              <w:rPr>
                <w:rFonts w:cs="Arial"/>
                <w:szCs w:val="18"/>
              </w:rPr>
              <w:t>Description</w:t>
            </w:r>
          </w:p>
        </w:tc>
        <w:tc>
          <w:tcPr>
            <w:tcW w:w="1503" w:type="dxa"/>
            <w:shd w:val="clear" w:color="auto" w:fill="C0C0C0"/>
          </w:tcPr>
          <w:p w14:paraId="558D7F61"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6998C5F7" w14:textId="77777777" w:rsidTr="00F75401">
        <w:trPr>
          <w:jc w:val="center"/>
        </w:trPr>
        <w:tc>
          <w:tcPr>
            <w:tcW w:w="1703" w:type="dxa"/>
          </w:tcPr>
          <w:p w14:paraId="67686C42" w14:textId="77777777" w:rsidR="00122DF5" w:rsidRDefault="00122DF5" w:rsidP="00F75401">
            <w:pPr>
              <w:pStyle w:val="TAL"/>
            </w:pPr>
            <w:r>
              <w:t>altitude</w:t>
            </w:r>
          </w:p>
        </w:tc>
        <w:tc>
          <w:tcPr>
            <w:tcW w:w="1644" w:type="dxa"/>
          </w:tcPr>
          <w:p w14:paraId="2C0DFBD7" w14:textId="77777777" w:rsidR="00122DF5" w:rsidRDefault="00122DF5" w:rsidP="00F75401">
            <w:pPr>
              <w:pStyle w:val="TAL"/>
            </w:pPr>
            <w:r>
              <w:t>Altitude</w:t>
            </w:r>
          </w:p>
        </w:tc>
        <w:tc>
          <w:tcPr>
            <w:tcW w:w="426" w:type="dxa"/>
          </w:tcPr>
          <w:p w14:paraId="2F83351B" w14:textId="77777777" w:rsidR="00122DF5" w:rsidRDefault="00122DF5" w:rsidP="00F75401">
            <w:pPr>
              <w:pStyle w:val="TAC"/>
            </w:pPr>
            <w:r>
              <w:t>O</w:t>
            </w:r>
          </w:p>
        </w:tc>
        <w:tc>
          <w:tcPr>
            <w:tcW w:w="1275" w:type="dxa"/>
          </w:tcPr>
          <w:p w14:paraId="57992A05" w14:textId="77777777" w:rsidR="00122DF5" w:rsidRDefault="00122DF5" w:rsidP="00F75401">
            <w:pPr>
              <w:pStyle w:val="TAL"/>
            </w:pPr>
            <w:r>
              <w:t>0..1</w:t>
            </w:r>
          </w:p>
        </w:tc>
        <w:tc>
          <w:tcPr>
            <w:tcW w:w="2978" w:type="dxa"/>
          </w:tcPr>
          <w:p w14:paraId="29EDDA29"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24D7104B" w14:textId="77777777" w:rsidR="00122DF5" w:rsidRPr="0016361A" w:rsidRDefault="00122DF5" w:rsidP="00F75401">
            <w:pPr>
              <w:pStyle w:val="TAL"/>
              <w:rPr>
                <w:rFonts w:cs="Arial"/>
                <w:szCs w:val="18"/>
              </w:rPr>
            </w:pPr>
          </w:p>
        </w:tc>
      </w:tr>
      <w:tr w:rsidR="00122DF5" w:rsidRPr="00B54FF5" w14:paraId="2ABA5C33" w14:textId="77777777" w:rsidTr="00F75401">
        <w:trPr>
          <w:jc w:val="center"/>
        </w:trPr>
        <w:tc>
          <w:tcPr>
            <w:tcW w:w="1703" w:type="dxa"/>
          </w:tcPr>
          <w:p w14:paraId="24EF81D4" w14:textId="77777777" w:rsidR="00122DF5" w:rsidRDefault="00122DF5" w:rsidP="00F75401">
            <w:pPr>
              <w:pStyle w:val="TAL"/>
            </w:pPr>
            <w:r>
              <w:t>bearingAndSpeed</w:t>
            </w:r>
          </w:p>
        </w:tc>
        <w:tc>
          <w:tcPr>
            <w:tcW w:w="1644" w:type="dxa"/>
          </w:tcPr>
          <w:p w14:paraId="1354677A" w14:textId="77777777" w:rsidR="00122DF5" w:rsidRDefault="00122DF5" w:rsidP="00F75401">
            <w:pPr>
              <w:pStyle w:val="TAL"/>
            </w:pPr>
            <w:r w:rsidRPr="00412F80">
              <w:t>HorizontalWithVerticalVelocity</w:t>
            </w:r>
          </w:p>
        </w:tc>
        <w:tc>
          <w:tcPr>
            <w:tcW w:w="426" w:type="dxa"/>
          </w:tcPr>
          <w:p w14:paraId="28127569" w14:textId="77777777" w:rsidR="00122DF5" w:rsidRDefault="00122DF5" w:rsidP="00F75401">
            <w:pPr>
              <w:pStyle w:val="TAC"/>
            </w:pPr>
            <w:r>
              <w:t>O</w:t>
            </w:r>
          </w:p>
        </w:tc>
        <w:tc>
          <w:tcPr>
            <w:tcW w:w="1275" w:type="dxa"/>
          </w:tcPr>
          <w:p w14:paraId="672EF890" w14:textId="77777777" w:rsidR="00122DF5" w:rsidRDefault="00122DF5" w:rsidP="00F75401">
            <w:pPr>
              <w:pStyle w:val="TAL"/>
            </w:pPr>
            <w:r>
              <w:t>0..1</w:t>
            </w:r>
          </w:p>
        </w:tc>
        <w:tc>
          <w:tcPr>
            <w:tcW w:w="2978" w:type="dxa"/>
          </w:tcPr>
          <w:p w14:paraId="100287BA"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4C1DB520" w14:textId="77777777" w:rsidR="00122DF5" w:rsidRPr="0016361A" w:rsidRDefault="00122DF5" w:rsidP="00F75401">
            <w:pPr>
              <w:pStyle w:val="TAL"/>
              <w:rPr>
                <w:rFonts w:cs="Arial"/>
                <w:szCs w:val="18"/>
              </w:rPr>
            </w:pPr>
          </w:p>
        </w:tc>
      </w:tr>
      <w:tr w:rsidR="00122DF5" w:rsidRPr="00B54FF5" w14:paraId="7FF5C3B3" w14:textId="77777777" w:rsidTr="00F75401">
        <w:trPr>
          <w:jc w:val="center"/>
        </w:trPr>
        <w:tc>
          <w:tcPr>
            <w:tcW w:w="1703" w:type="dxa"/>
          </w:tcPr>
          <w:p w14:paraId="4A6FE69F" w14:textId="77777777" w:rsidR="00122DF5" w:rsidRDefault="00122DF5" w:rsidP="00F75401">
            <w:pPr>
              <w:pStyle w:val="TAL"/>
            </w:pPr>
            <w:r>
              <w:t>horizonalaccuracy</w:t>
            </w:r>
          </w:p>
        </w:tc>
        <w:tc>
          <w:tcPr>
            <w:tcW w:w="1644" w:type="dxa"/>
          </w:tcPr>
          <w:p w14:paraId="41EF3049" w14:textId="77777777" w:rsidR="00122DF5" w:rsidRPr="00EC3DC8" w:rsidRDefault="00122DF5" w:rsidP="00F75401">
            <w:pPr>
              <w:pStyle w:val="TAL"/>
            </w:pPr>
            <w:r>
              <w:t>Accuracy</w:t>
            </w:r>
          </w:p>
        </w:tc>
        <w:tc>
          <w:tcPr>
            <w:tcW w:w="426" w:type="dxa"/>
          </w:tcPr>
          <w:p w14:paraId="101C4826" w14:textId="77777777" w:rsidR="00122DF5" w:rsidRDefault="00122DF5" w:rsidP="00F75401">
            <w:pPr>
              <w:pStyle w:val="TAC"/>
            </w:pPr>
            <w:r>
              <w:t>O</w:t>
            </w:r>
          </w:p>
        </w:tc>
        <w:tc>
          <w:tcPr>
            <w:tcW w:w="1275" w:type="dxa"/>
          </w:tcPr>
          <w:p w14:paraId="2808954D" w14:textId="77777777" w:rsidR="00122DF5" w:rsidRDefault="00122DF5" w:rsidP="00F75401">
            <w:pPr>
              <w:pStyle w:val="TAL"/>
            </w:pPr>
            <w:r>
              <w:t>0..1</w:t>
            </w:r>
          </w:p>
        </w:tc>
        <w:tc>
          <w:tcPr>
            <w:tcW w:w="2978" w:type="dxa"/>
          </w:tcPr>
          <w:p w14:paraId="6C5466FD" w14:textId="77777777" w:rsidR="00122DF5"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7CFFE4B4" w14:textId="77777777" w:rsidR="00122DF5" w:rsidRPr="0016361A" w:rsidRDefault="00122DF5" w:rsidP="00F75401">
            <w:pPr>
              <w:pStyle w:val="TAL"/>
              <w:rPr>
                <w:rFonts w:cs="Arial"/>
                <w:szCs w:val="18"/>
              </w:rPr>
            </w:pPr>
          </w:p>
        </w:tc>
      </w:tr>
      <w:tr w:rsidR="00122DF5" w:rsidRPr="00B54FF5" w14:paraId="66F1CC15" w14:textId="77777777" w:rsidTr="00F75401">
        <w:trPr>
          <w:jc w:val="center"/>
        </w:trPr>
        <w:tc>
          <w:tcPr>
            <w:tcW w:w="1703" w:type="dxa"/>
          </w:tcPr>
          <w:p w14:paraId="1261A30A" w14:textId="77777777" w:rsidR="00122DF5" w:rsidRPr="0016361A" w:rsidRDefault="00122DF5" w:rsidP="00F75401">
            <w:pPr>
              <w:pStyle w:val="TAL"/>
            </w:pPr>
            <w:r>
              <w:t>geographicalCoordinates</w:t>
            </w:r>
          </w:p>
        </w:tc>
        <w:tc>
          <w:tcPr>
            <w:tcW w:w="1644" w:type="dxa"/>
          </w:tcPr>
          <w:p w14:paraId="46B87798" w14:textId="77777777" w:rsidR="00122DF5" w:rsidRPr="0016361A" w:rsidRDefault="00122DF5" w:rsidP="00F75401">
            <w:pPr>
              <w:pStyle w:val="TAL"/>
            </w:pPr>
            <w:r>
              <w:t>GeographicalCoordinates</w:t>
            </w:r>
          </w:p>
        </w:tc>
        <w:tc>
          <w:tcPr>
            <w:tcW w:w="426" w:type="dxa"/>
          </w:tcPr>
          <w:p w14:paraId="2DD0EE91" w14:textId="77777777" w:rsidR="00122DF5" w:rsidRPr="0016361A" w:rsidRDefault="00122DF5" w:rsidP="00F75401">
            <w:pPr>
              <w:pStyle w:val="TAC"/>
            </w:pPr>
            <w:r>
              <w:t>M</w:t>
            </w:r>
          </w:p>
        </w:tc>
        <w:tc>
          <w:tcPr>
            <w:tcW w:w="1275" w:type="dxa"/>
          </w:tcPr>
          <w:p w14:paraId="435CFD2D" w14:textId="77777777" w:rsidR="00122DF5" w:rsidRPr="0016361A" w:rsidRDefault="00122DF5" w:rsidP="00F75401">
            <w:pPr>
              <w:pStyle w:val="TAL"/>
            </w:pPr>
            <w:r>
              <w:t>1</w:t>
            </w:r>
          </w:p>
        </w:tc>
        <w:tc>
          <w:tcPr>
            <w:tcW w:w="2978" w:type="dxa"/>
          </w:tcPr>
          <w:p w14:paraId="616992A5" w14:textId="77777777" w:rsidR="00122DF5" w:rsidRPr="0016361A" w:rsidRDefault="00122DF5" w:rsidP="00F75401">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2A2BA1FA" w14:textId="77777777" w:rsidR="00122DF5" w:rsidRPr="0016361A" w:rsidRDefault="00122DF5" w:rsidP="00F75401">
            <w:pPr>
              <w:pStyle w:val="TAL"/>
              <w:rPr>
                <w:rFonts w:cs="Arial"/>
                <w:szCs w:val="18"/>
              </w:rPr>
            </w:pPr>
          </w:p>
        </w:tc>
      </w:tr>
      <w:tr w:rsidR="00122DF5" w:rsidRPr="00B54FF5" w14:paraId="277403E3" w14:textId="77777777" w:rsidTr="00F75401">
        <w:trPr>
          <w:jc w:val="center"/>
        </w:trPr>
        <w:tc>
          <w:tcPr>
            <w:tcW w:w="1703" w:type="dxa"/>
          </w:tcPr>
          <w:p w14:paraId="652F40C8" w14:textId="77777777" w:rsidR="00122DF5" w:rsidRPr="0016361A" w:rsidRDefault="00122DF5" w:rsidP="00F75401">
            <w:pPr>
              <w:pStyle w:val="TAL"/>
            </w:pPr>
            <w:r>
              <w:t>verticalaccuracy</w:t>
            </w:r>
          </w:p>
        </w:tc>
        <w:tc>
          <w:tcPr>
            <w:tcW w:w="1644" w:type="dxa"/>
          </w:tcPr>
          <w:p w14:paraId="60D51BDC" w14:textId="77777777" w:rsidR="00122DF5" w:rsidRPr="0016361A" w:rsidRDefault="00122DF5" w:rsidP="00F75401">
            <w:pPr>
              <w:pStyle w:val="TAL"/>
            </w:pPr>
            <w:r>
              <w:t>Accuracy</w:t>
            </w:r>
          </w:p>
        </w:tc>
        <w:tc>
          <w:tcPr>
            <w:tcW w:w="426" w:type="dxa"/>
          </w:tcPr>
          <w:p w14:paraId="6A9AB3A4" w14:textId="77777777" w:rsidR="00122DF5" w:rsidRPr="0016361A" w:rsidRDefault="00122DF5" w:rsidP="00F75401">
            <w:pPr>
              <w:pStyle w:val="TAC"/>
            </w:pPr>
            <w:r>
              <w:t>O</w:t>
            </w:r>
          </w:p>
        </w:tc>
        <w:tc>
          <w:tcPr>
            <w:tcW w:w="1275" w:type="dxa"/>
          </w:tcPr>
          <w:p w14:paraId="4BEA89EC" w14:textId="77777777" w:rsidR="00122DF5" w:rsidRPr="0016361A" w:rsidRDefault="00122DF5" w:rsidP="00F75401">
            <w:pPr>
              <w:pStyle w:val="TAL"/>
            </w:pPr>
            <w:r>
              <w:t>0..1</w:t>
            </w:r>
          </w:p>
        </w:tc>
        <w:tc>
          <w:tcPr>
            <w:tcW w:w="2978" w:type="dxa"/>
          </w:tcPr>
          <w:p w14:paraId="7FB9F96C" w14:textId="77777777" w:rsidR="00122DF5" w:rsidRPr="00FE1CE1"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1CA2AA82" w14:textId="77777777" w:rsidR="00122DF5" w:rsidRPr="0016361A" w:rsidRDefault="00122DF5" w:rsidP="00F75401">
            <w:pPr>
              <w:pStyle w:val="TAL"/>
              <w:rPr>
                <w:rFonts w:cs="Arial"/>
                <w:szCs w:val="18"/>
              </w:rPr>
            </w:pPr>
          </w:p>
        </w:tc>
      </w:tr>
    </w:tbl>
    <w:p w14:paraId="28C5D9F5" w14:textId="77777777" w:rsidR="00122DF5" w:rsidRDefault="00122DF5" w:rsidP="00122DF5"/>
    <w:p w14:paraId="49475236" w14:textId="77777777" w:rsidR="00122DF5" w:rsidRDefault="00122DF5" w:rsidP="00122DF5">
      <w:pPr>
        <w:pStyle w:val="Heading5"/>
      </w:pPr>
      <w:bookmarkStart w:id="391" w:name="_Toc207607739"/>
      <w:r>
        <w:t>7.1.6.2.52</w:t>
      </w:r>
      <w:r>
        <w:tab/>
        <w:t>Type: LocationHistoryData</w:t>
      </w:r>
      <w:bookmarkEnd w:id="391"/>
    </w:p>
    <w:p w14:paraId="5029C306" w14:textId="77777777" w:rsidR="00122DF5" w:rsidRDefault="00122DF5" w:rsidP="00122DF5">
      <w:pPr>
        <w:pStyle w:val="TH"/>
      </w:pPr>
      <w:r>
        <w:rPr>
          <w:noProof/>
        </w:rPr>
        <w:t>Table </w:t>
      </w:r>
      <w:r>
        <w:t xml:space="preserve">7.1.6.2.52-1: </w:t>
      </w:r>
      <w:r>
        <w:rPr>
          <w:noProof/>
        </w:rPr>
        <w:t xml:space="preserve">Definition of type </w:t>
      </w:r>
      <w:r>
        <w:t>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702690F9" w14:textId="77777777" w:rsidTr="00F75401">
        <w:trPr>
          <w:jc w:val="center"/>
        </w:trPr>
        <w:tc>
          <w:tcPr>
            <w:tcW w:w="1702" w:type="dxa"/>
            <w:shd w:val="clear" w:color="auto" w:fill="C0C0C0"/>
            <w:hideMark/>
          </w:tcPr>
          <w:p w14:paraId="6D2B9C1D" w14:textId="77777777" w:rsidR="00122DF5" w:rsidRPr="0016361A" w:rsidRDefault="00122DF5" w:rsidP="00F75401">
            <w:pPr>
              <w:pStyle w:val="TAH"/>
            </w:pPr>
            <w:r w:rsidRPr="0016361A">
              <w:t>Attribute name</w:t>
            </w:r>
          </w:p>
        </w:tc>
        <w:tc>
          <w:tcPr>
            <w:tcW w:w="1444" w:type="dxa"/>
            <w:shd w:val="clear" w:color="auto" w:fill="C0C0C0"/>
            <w:hideMark/>
          </w:tcPr>
          <w:p w14:paraId="3D10E3B2" w14:textId="77777777" w:rsidR="00122DF5" w:rsidRPr="0016361A" w:rsidRDefault="00122DF5" w:rsidP="00F75401">
            <w:pPr>
              <w:pStyle w:val="TAH"/>
            </w:pPr>
            <w:r w:rsidRPr="0016361A">
              <w:t>Data type</w:t>
            </w:r>
          </w:p>
        </w:tc>
        <w:tc>
          <w:tcPr>
            <w:tcW w:w="425" w:type="dxa"/>
            <w:shd w:val="clear" w:color="auto" w:fill="C0C0C0"/>
            <w:hideMark/>
          </w:tcPr>
          <w:p w14:paraId="4BFBF184" w14:textId="77777777" w:rsidR="00122DF5" w:rsidRPr="0016361A" w:rsidRDefault="00122DF5" w:rsidP="00F75401">
            <w:pPr>
              <w:pStyle w:val="TAH"/>
            </w:pPr>
            <w:r w:rsidRPr="0016361A">
              <w:t>P</w:t>
            </w:r>
          </w:p>
        </w:tc>
        <w:tc>
          <w:tcPr>
            <w:tcW w:w="1134" w:type="dxa"/>
            <w:shd w:val="clear" w:color="auto" w:fill="C0C0C0"/>
          </w:tcPr>
          <w:p w14:paraId="1B6D243B" w14:textId="77777777" w:rsidR="00122DF5" w:rsidRPr="0016361A" w:rsidRDefault="00122DF5" w:rsidP="00F75401">
            <w:pPr>
              <w:pStyle w:val="TAH"/>
            </w:pPr>
            <w:r w:rsidRPr="00F112E4">
              <w:t>Cardinality</w:t>
            </w:r>
          </w:p>
        </w:tc>
        <w:tc>
          <w:tcPr>
            <w:tcW w:w="3177" w:type="dxa"/>
            <w:shd w:val="clear" w:color="auto" w:fill="C0C0C0"/>
            <w:hideMark/>
          </w:tcPr>
          <w:p w14:paraId="4513A5A7"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1DC6D6AE"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1EE2AD0C" w14:textId="77777777" w:rsidTr="00F75401">
        <w:trPr>
          <w:jc w:val="center"/>
        </w:trPr>
        <w:tc>
          <w:tcPr>
            <w:tcW w:w="1702" w:type="dxa"/>
          </w:tcPr>
          <w:p w14:paraId="12949067" w14:textId="77777777" w:rsidR="00122DF5" w:rsidRPr="0016361A" w:rsidRDefault="00122DF5" w:rsidP="00F75401">
            <w:pPr>
              <w:pStyle w:val="TAL"/>
            </w:pPr>
            <w:r>
              <w:t>locationHistoryEvent</w:t>
            </w:r>
          </w:p>
        </w:tc>
        <w:tc>
          <w:tcPr>
            <w:tcW w:w="1444" w:type="dxa"/>
          </w:tcPr>
          <w:p w14:paraId="68748147" w14:textId="77777777" w:rsidR="00122DF5" w:rsidRPr="0016361A" w:rsidRDefault="00122DF5" w:rsidP="00F75401">
            <w:pPr>
              <w:pStyle w:val="TAL"/>
            </w:pPr>
            <w:r>
              <w:t>array(LocationHistoryEvent)</w:t>
            </w:r>
          </w:p>
        </w:tc>
        <w:tc>
          <w:tcPr>
            <w:tcW w:w="425" w:type="dxa"/>
          </w:tcPr>
          <w:p w14:paraId="58907408" w14:textId="77777777" w:rsidR="00122DF5" w:rsidRPr="0016361A" w:rsidRDefault="00122DF5" w:rsidP="00F75401">
            <w:pPr>
              <w:pStyle w:val="TAC"/>
            </w:pPr>
            <w:r>
              <w:t>M</w:t>
            </w:r>
          </w:p>
        </w:tc>
        <w:tc>
          <w:tcPr>
            <w:tcW w:w="1134" w:type="dxa"/>
          </w:tcPr>
          <w:p w14:paraId="38C03EAF" w14:textId="77777777" w:rsidR="00122DF5" w:rsidRPr="0016361A" w:rsidRDefault="00122DF5" w:rsidP="00F75401">
            <w:pPr>
              <w:pStyle w:val="TAL"/>
            </w:pPr>
            <w:r>
              <w:t>1..N</w:t>
            </w:r>
          </w:p>
        </w:tc>
        <w:tc>
          <w:tcPr>
            <w:tcW w:w="3177" w:type="dxa"/>
          </w:tcPr>
          <w:p w14:paraId="42318901" w14:textId="77777777" w:rsidR="00122DF5" w:rsidRPr="0016361A" w:rsidRDefault="00122DF5" w:rsidP="00F75401">
            <w:pPr>
              <w:pStyle w:val="TAL"/>
              <w:rPr>
                <w:rFonts w:cs="Arial"/>
                <w:szCs w:val="18"/>
              </w:rPr>
            </w:pPr>
            <w:r>
              <w:t>This object contains one or multiple time stamped location information reports.</w:t>
            </w:r>
          </w:p>
        </w:tc>
        <w:tc>
          <w:tcPr>
            <w:tcW w:w="1645" w:type="dxa"/>
          </w:tcPr>
          <w:p w14:paraId="0161C582" w14:textId="77777777" w:rsidR="00122DF5" w:rsidRPr="0016361A" w:rsidRDefault="00122DF5" w:rsidP="00F75401">
            <w:pPr>
              <w:pStyle w:val="TAL"/>
              <w:rPr>
                <w:rFonts w:cs="Arial"/>
                <w:szCs w:val="18"/>
              </w:rPr>
            </w:pPr>
          </w:p>
        </w:tc>
      </w:tr>
    </w:tbl>
    <w:p w14:paraId="79156E43" w14:textId="77777777" w:rsidR="00122DF5" w:rsidRDefault="00122DF5" w:rsidP="00122DF5"/>
    <w:p w14:paraId="463401EE" w14:textId="77777777" w:rsidR="00122DF5" w:rsidRDefault="00122DF5" w:rsidP="00122DF5">
      <w:pPr>
        <w:pStyle w:val="Heading5"/>
      </w:pPr>
      <w:bookmarkStart w:id="392" w:name="_Toc207607740"/>
      <w:r>
        <w:lastRenderedPageBreak/>
        <w:t>7.1.6.2.53</w:t>
      </w:r>
      <w:r>
        <w:tab/>
        <w:t>Type: LocationHistoryEvent</w:t>
      </w:r>
      <w:bookmarkEnd w:id="392"/>
    </w:p>
    <w:p w14:paraId="543AD3D0" w14:textId="77777777" w:rsidR="00122DF5" w:rsidRDefault="00122DF5" w:rsidP="00122DF5">
      <w:pPr>
        <w:pStyle w:val="TH"/>
      </w:pPr>
      <w:r>
        <w:rPr>
          <w:noProof/>
        </w:rPr>
        <w:t>Table </w:t>
      </w:r>
      <w:r>
        <w:t xml:space="preserve">7.1.6.2.53-1: </w:t>
      </w:r>
      <w:r>
        <w:rPr>
          <w:noProof/>
        </w:rPr>
        <w:t xml:space="preserve">Definition of type </w:t>
      </w:r>
      <w:r>
        <w:t>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E38F7CF" w14:textId="77777777" w:rsidTr="00F75401">
        <w:trPr>
          <w:jc w:val="center"/>
        </w:trPr>
        <w:tc>
          <w:tcPr>
            <w:tcW w:w="1702" w:type="dxa"/>
            <w:shd w:val="clear" w:color="auto" w:fill="C0C0C0"/>
            <w:hideMark/>
          </w:tcPr>
          <w:p w14:paraId="6FDCAFEC" w14:textId="77777777" w:rsidR="00122DF5" w:rsidRPr="0016361A" w:rsidRDefault="00122DF5" w:rsidP="00F75401">
            <w:pPr>
              <w:pStyle w:val="TAH"/>
            </w:pPr>
            <w:r w:rsidRPr="0016361A">
              <w:t>Attribute name</w:t>
            </w:r>
          </w:p>
        </w:tc>
        <w:tc>
          <w:tcPr>
            <w:tcW w:w="1444" w:type="dxa"/>
            <w:shd w:val="clear" w:color="auto" w:fill="C0C0C0"/>
            <w:hideMark/>
          </w:tcPr>
          <w:p w14:paraId="0055D704" w14:textId="77777777" w:rsidR="00122DF5" w:rsidRPr="0016361A" w:rsidRDefault="00122DF5" w:rsidP="00F75401">
            <w:pPr>
              <w:pStyle w:val="TAH"/>
            </w:pPr>
            <w:r w:rsidRPr="0016361A">
              <w:t>Data type</w:t>
            </w:r>
          </w:p>
        </w:tc>
        <w:tc>
          <w:tcPr>
            <w:tcW w:w="425" w:type="dxa"/>
            <w:shd w:val="clear" w:color="auto" w:fill="C0C0C0"/>
            <w:hideMark/>
          </w:tcPr>
          <w:p w14:paraId="782665AE" w14:textId="77777777" w:rsidR="00122DF5" w:rsidRPr="0016361A" w:rsidRDefault="00122DF5" w:rsidP="00F75401">
            <w:pPr>
              <w:pStyle w:val="TAH"/>
            </w:pPr>
            <w:r w:rsidRPr="0016361A">
              <w:t>P</w:t>
            </w:r>
          </w:p>
        </w:tc>
        <w:tc>
          <w:tcPr>
            <w:tcW w:w="1134" w:type="dxa"/>
            <w:shd w:val="clear" w:color="auto" w:fill="C0C0C0"/>
          </w:tcPr>
          <w:p w14:paraId="7417AB03" w14:textId="77777777" w:rsidR="00122DF5" w:rsidRPr="0016361A" w:rsidRDefault="00122DF5" w:rsidP="00F75401">
            <w:pPr>
              <w:pStyle w:val="TAH"/>
            </w:pPr>
            <w:r w:rsidRPr="00F112E4">
              <w:t>Cardinality</w:t>
            </w:r>
          </w:p>
        </w:tc>
        <w:tc>
          <w:tcPr>
            <w:tcW w:w="3177" w:type="dxa"/>
            <w:shd w:val="clear" w:color="auto" w:fill="C0C0C0"/>
            <w:hideMark/>
          </w:tcPr>
          <w:p w14:paraId="4B088268"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207FB46A"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02FADC50" w14:textId="77777777" w:rsidTr="00F75401">
        <w:trPr>
          <w:jc w:val="center"/>
        </w:trPr>
        <w:tc>
          <w:tcPr>
            <w:tcW w:w="1702" w:type="dxa"/>
          </w:tcPr>
          <w:p w14:paraId="4A87ADF8" w14:textId="77777777" w:rsidR="00122DF5" w:rsidRPr="0016361A" w:rsidRDefault="00122DF5" w:rsidP="00F75401">
            <w:pPr>
              <w:pStyle w:val="TAL"/>
            </w:pPr>
            <w:r>
              <w:t>locationData</w:t>
            </w:r>
          </w:p>
        </w:tc>
        <w:tc>
          <w:tcPr>
            <w:tcW w:w="1444" w:type="dxa"/>
          </w:tcPr>
          <w:p w14:paraId="5229E0E7" w14:textId="77777777" w:rsidR="00122DF5" w:rsidRPr="0016361A" w:rsidRDefault="00122DF5" w:rsidP="00F75401">
            <w:pPr>
              <w:pStyle w:val="TAL"/>
            </w:pPr>
            <w:r>
              <w:t>LocationInfo</w:t>
            </w:r>
          </w:p>
        </w:tc>
        <w:tc>
          <w:tcPr>
            <w:tcW w:w="425" w:type="dxa"/>
          </w:tcPr>
          <w:p w14:paraId="2BA5E7A5" w14:textId="77777777" w:rsidR="00122DF5" w:rsidRPr="0016361A" w:rsidRDefault="00122DF5" w:rsidP="00F75401">
            <w:pPr>
              <w:pStyle w:val="TAC"/>
            </w:pPr>
            <w:r>
              <w:t>M</w:t>
            </w:r>
          </w:p>
        </w:tc>
        <w:tc>
          <w:tcPr>
            <w:tcW w:w="1134" w:type="dxa"/>
          </w:tcPr>
          <w:p w14:paraId="16B463BC" w14:textId="77777777" w:rsidR="00122DF5" w:rsidRPr="0016361A" w:rsidRDefault="00122DF5" w:rsidP="00F75401">
            <w:pPr>
              <w:pStyle w:val="TAL"/>
            </w:pPr>
            <w:r>
              <w:t>1..N</w:t>
            </w:r>
          </w:p>
        </w:tc>
        <w:tc>
          <w:tcPr>
            <w:tcW w:w="3177" w:type="dxa"/>
          </w:tcPr>
          <w:p w14:paraId="2162DF04" w14:textId="77777777" w:rsidR="00122DF5" w:rsidRPr="0016361A" w:rsidRDefault="00122DF5" w:rsidP="00F75401">
            <w:pPr>
              <w:pStyle w:val="TAL"/>
              <w:rPr>
                <w:rFonts w:cs="Arial"/>
                <w:szCs w:val="18"/>
              </w:rPr>
            </w:pPr>
            <w:r>
              <w:rPr>
                <w:rFonts w:cs="Arial"/>
                <w:szCs w:val="18"/>
              </w:rPr>
              <w:t>Includes location data provided in the historical location report.</w:t>
            </w:r>
          </w:p>
        </w:tc>
        <w:tc>
          <w:tcPr>
            <w:tcW w:w="1645" w:type="dxa"/>
          </w:tcPr>
          <w:p w14:paraId="69126D60" w14:textId="77777777" w:rsidR="00122DF5" w:rsidRPr="0016361A" w:rsidRDefault="00122DF5" w:rsidP="00F75401">
            <w:pPr>
              <w:pStyle w:val="TAL"/>
              <w:rPr>
                <w:rFonts w:cs="Arial"/>
                <w:szCs w:val="18"/>
              </w:rPr>
            </w:pPr>
          </w:p>
        </w:tc>
      </w:tr>
      <w:tr w:rsidR="00122DF5" w:rsidRPr="00B54FF5" w14:paraId="6B3CF451" w14:textId="77777777" w:rsidTr="00F75401">
        <w:trPr>
          <w:jc w:val="center"/>
        </w:trPr>
        <w:tc>
          <w:tcPr>
            <w:tcW w:w="1702" w:type="dxa"/>
          </w:tcPr>
          <w:p w14:paraId="6CE293C5" w14:textId="77777777" w:rsidR="00122DF5" w:rsidRDefault="00122DF5" w:rsidP="00F75401">
            <w:pPr>
              <w:pStyle w:val="TAL"/>
            </w:pPr>
            <w:r>
              <w:t>locTimestamp</w:t>
            </w:r>
          </w:p>
        </w:tc>
        <w:tc>
          <w:tcPr>
            <w:tcW w:w="1444" w:type="dxa"/>
          </w:tcPr>
          <w:p w14:paraId="4B4BDAF0" w14:textId="77777777" w:rsidR="00122DF5" w:rsidRDefault="00122DF5" w:rsidP="00F75401">
            <w:pPr>
              <w:pStyle w:val="TAL"/>
            </w:pPr>
            <w:r>
              <w:t>DateTime</w:t>
            </w:r>
          </w:p>
        </w:tc>
        <w:tc>
          <w:tcPr>
            <w:tcW w:w="425" w:type="dxa"/>
          </w:tcPr>
          <w:p w14:paraId="381B0906" w14:textId="77777777" w:rsidR="00122DF5" w:rsidRDefault="00122DF5" w:rsidP="00F75401">
            <w:pPr>
              <w:pStyle w:val="TAC"/>
            </w:pPr>
            <w:r>
              <w:t>M</w:t>
            </w:r>
          </w:p>
        </w:tc>
        <w:tc>
          <w:tcPr>
            <w:tcW w:w="1134" w:type="dxa"/>
          </w:tcPr>
          <w:p w14:paraId="0035EADF" w14:textId="77777777" w:rsidR="00122DF5" w:rsidRDefault="00122DF5" w:rsidP="00F75401">
            <w:pPr>
              <w:pStyle w:val="TAL"/>
            </w:pPr>
            <w:r>
              <w:t>1</w:t>
            </w:r>
          </w:p>
        </w:tc>
        <w:tc>
          <w:tcPr>
            <w:tcW w:w="3177" w:type="dxa"/>
          </w:tcPr>
          <w:p w14:paraId="2F802FA0" w14:textId="77777777" w:rsidR="00122DF5" w:rsidRDefault="00122DF5" w:rsidP="00F75401">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63AFD2F5" w14:textId="77777777" w:rsidR="00122DF5" w:rsidRPr="0016361A" w:rsidRDefault="00122DF5" w:rsidP="00F75401">
            <w:pPr>
              <w:pStyle w:val="TAL"/>
              <w:rPr>
                <w:rFonts w:cs="Arial"/>
                <w:szCs w:val="18"/>
              </w:rPr>
            </w:pPr>
          </w:p>
        </w:tc>
      </w:tr>
      <w:tr w:rsidR="00122DF5" w:rsidRPr="00B54FF5" w14:paraId="39AD9933" w14:textId="77777777" w:rsidTr="00F75401">
        <w:trPr>
          <w:jc w:val="center"/>
        </w:trPr>
        <w:tc>
          <w:tcPr>
            <w:tcW w:w="1702" w:type="dxa"/>
          </w:tcPr>
          <w:p w14:paraId="1C75B62C" w14:textId="77777777" w:rsidR="00122DF5" w:rsidRDefault="00122DF5" w:rsidP="00F75401">
            <w:pPr>
              <w:pStyle w:val="TAL"/>
            </w:pPr>
            <w:r>
              <w:t>triggerId</w:t>
            </w:r>
          </w:p>
        </w:tc>
        <w:tc>
          <w:tcPr>
            <w:tcW w:w="1444" w:type="dxa"/>
          </w:tcPr>
          <w:p w14:paraId="6ADA7B71" w14:textId="77777777" w:rsidR="00122DF5" w:rsidRDefault="00122DF5" w:rsidP="00F75401">
            <w:pPr>
              <w:pStyle w:val="TAL"/>
            </w:pPr>
            <w:r>
              <w:t>array(string)</w:t>
            </w:r>
          </w:p>
        </w:tc>
        <w:tc>
          <w:tcPr>
            <w:tcW w:w="425" w:type="dxa"/>
          </w:tcPr>
          <w:p w14:paraId="5ABE8680" w14:textId="77777777" w:rsidR="00122DF5" w:rsidRDefault="00122DF5" w:rsidP="00F75401">
            <w:pPr>
              <w:pStyle w:val="TAC"/>
            </w:pPr>
            <w:r>
              <w:t>O</w:t>
            </w:r>
          </w:p>
        </w:tc>
        <w:tc>
          <w:tcPr>
            <w:tcW w:w="1134" w:type="dxa"/>
          </w:tcPr>
          <w:p w14:paraId="5A3ABE6E" w14:textId="77777777" w:rsidR="00122DF5" w:rsidRDefault="00122DF5" w:rsidP="00F75401">
            <w:pPr>
              <w:pStyle w:val="TAL"/>
            </w:pPr>
            <w:r>
              <w:t>0..N</w:t>
            </w:r>
          </w:p>
        </w:tc>
        <w:tc>
          <w:tcPr>
            <w:tcW w:w="3177" w:type="dxa"/>
          </w:tcPr>
          <w:p w14:paraId="1AA86B50"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A299E60" w14:textId="77777777" w:rsidR="00122DF5" w:rsidRPr="0016361A" w:rsidRDefault="00122DF5" w:rsidP="00F75401">
            <w:pPr>
              <w:pStyle w:val="TAL"/>
              <w:rPr>
                <w:rFonts w:cs="Arial"/>
                <w:szCs w:val="18"/>
              </w:rPr>
            </w:pPr>
          </w:p>
        </w:tc>
      </w:tr>
    </w:tbl>
    <w:p w14:paraId="53DB0893" w14:textId="77777777" w:rsidR="00122DF5" w:rsidRDefault="00122DF5" w:rsidP="00122DF5"/>
    <w:p w14:paraId="14E4E172" w14:textId="77777777" w:rsidR="00122DF5" w:rsidRDefault="00122DF5" w:rsidP="00122DF5">
      <w:pPr>
        <w:pStyle w:val="Heading5"/>
      </w:pPr>
      <w:bookmarkStart w:id="393" w:name="_Toc207607741"/>
      <w:r>
        <w:t>7.1.6.2.54</w:t>
      </w:r>
      <w:r>
        <w:tab/>
        <w:t>Type: LocationHistoryStatus</w:t>
      </w:r>
      <w:bookmarkEnd w:id="393"/>
    </w:p>
    <w:p w14:paraId="2BA9976D" w14:textId="77777777" w:rsidR="00122DF5" w:rsidRDefault="00122DF5" w:rsidP="00122DF5">
      <w:pPr>
        <w:pStyle w:val="TH"/>
      </w:pPr>
      <w:r>
        <w:rPr>
          <w:noProof/>
        </w:rPr>
        <w:t>Table </w:t>
      </w:r>
      <w:r>
        <w:t xml:space="preserve">7.1.6.2.54-1: </w:t>
      </w:r>
      <w:r>
        <w:rPr>
          <w:noProof/>
        </w:rPr>
        <w:t xml:space="preserve">Definition of type </w:t>
      </w:r>
      <w:r>
        <w:t>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8163585" w14:textId="77777777" w:rsidTr="00F75401">
        <w:trPr>
          <w:jc w:val="center"/>
        </w:trPr>
        <w:tc>
          <w:tcPr>
            <w:tcW w:w="1702" w:type="dxa"/>
            <w:shd w:val="clear" w:color="auto" w:fill="C0C0C0"/>
            <w:hideMark/>
          </w:tcPr>
          <w:p w14:paraId="2422EF3D" w14:textId="77777777" w:rsidR="00122DF5" w:rsidRPr="0016361A" w:rsidRDefault="00122DF5" w:rsidP="00F75401">
            <w:pPr>
              <w:pStyle w:val="TAH"/>
            </w:pPr>
            <w:r w:rsidRPr="0016361A">
              <w:t>Attribute name</w:t>
            </w:r>
          </w:p>
        </w:tc>
        <w:tc>
          <w:tcPr>
            <w:tcW w:w="1444" w:type="dxa"/>
            <w:shd w:val="clear" w:color="auto" w:fill="C0C0C0"/>
            <w:hideMark/>
          </w:tcPr>
          <w:p w14:paraId="6B40CB4D" w14:textId="77777777" w:rsidR="00122DF5" w:rsidRPr="0016361A" w:rsidRDefault="00122DF5" w:rsidP="00F75401">
            <w:pPr>
              <w:pStyle w:val="TAH"/>
            </w:pPr>
            <w:r w:rsidRPr="0016361A">
              <w:t>Data type</w:t>
            </w:r>
          </w:p>
        </w:tc>
        <w:tc>
          <w:tcPr>
            <w:tcW w:w="425" w:type="dxa"/>
            <w:shd w:val="clear" w:color="auto" w:fill="C0C0C0"/>
            <w:hideMark/>
          </w:tcPr>
          <w:p w14:paraId="2FC44880" w14:textId="77777777" w:rsidR="00122DF5" w:rsidRPr="0016361A" w:rsidRDefault="00122DF5" w:rsidP="00F75401">
            <w:pPr>
              <w:pStyle w:val="TAH"/>
            </w:pPr>
            <w:r w:rsidRPr="0016361A">
              <w:t>P</w:t>
            </w:r>
          </w:p>
        </w:tc>
        <w:tc>
          <w:tcPr>
            <w:tcW w:w="1134" w:type="dxa"/>
            <w:shd w:val="clear" w:color="auto" w:fill="C0C0C0"/>
          </w:tcPr>
          <w:p w14:paraId="181E3656" w14:textId="77777777" w:rsidR="00122DF5" w:rsidRPr="0016361A" w:rsidRDefault="00122DF5" w:rsidP="00F75401">
            <w:pPr>
              <w:pStyle w:val="TAH"/>
            </w:pPr>
            <w:r w:rsidRPr="00F112E4">
              <w:t>Cardinality</w:t>
            </w:r>
          </w:p>
        </w:tc>
        <w:tc>
          <w:tcPr>
            <w:tcW w:w="3177" w:type="dxa"/>
            <w:shd w:val="clear" w:color="auto" w:fill="C0C0C0"/>
            <w:hideMark/>
          </w:tcPr>
          <w:p w14:paraId="5A1740E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4922D36F"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7F2E3E1A" w14:textId="77777777" w:rsidTr="00F75401">
        <w:trPr>
          <w:jc w:val="center"/>
        </w:trPr>
        <w:tc>
          <w:tcPr>
            <w:tcW w:w="1702" w:type="dxa"/>
          </w:tcPr>
          <w:p w14:paraId="6710143E" w14:textId="77777777" w:rsidR="00122DF5" w:rsidRPr="0016361A" w:rsidRDefault="00122DF5" w:rsidP="00F75401">
            <w:pPr>
              <w:pStyle w:val="TAL"/>
            </w:pPr>
            <w:r>
              <w:t>storedReports</w:t>
            </w:r>
          </w:p>
        </w:tc>
        <w:tc>
          <w:tcPr>
            <w:tcW w:w="1444" w:type="dxa"/>
          </w:tcPr>
          <w:p w14:paraId="6EE5820F" w14:textId="77777777" w:rsidR="00122DF5" w:rsidRPr="0016361A" w:rsidRDefault="00122DF5" w:rsidP="00F75401">
            <w:pPr>
              <w:pStyle w:val="TAL"/>
            </w:pPr>
            <w:r>
              <w:t>integer</w:t>
            </w:r>
          </w:p>
        </w:tc>
        <w:tc>
          <w:tcPr>
            <w:tcW w:w="425" w:type="dxa"/>
          </w:tcPr>
          <w:p w14:paraId="75BB7D18" w14:textId="77777777" w:rsidR="00122DF5" w:rsidRPr="0016361A" w:rsidRDefault="00122DF5" w:rsidP="00F75401">
            <w:pPr>
              <w:pStyle w:val="TAC"/>
            </w:pPr>
            <w:r>
              <w:t>M</w:t>
            </w:r>
          </w:p>
        </w:tc>
        <w:tc>
          <w:tcPr>
            <w:tcW w:w="1134" w:type="dxa"/>
          </w:tcPr>
          <w:p w14:paraId="34BB0777" w14:textId="77777777" w:rsidR="00122DF5" w:rsidRPr="0016361A" w:rsidRDefault="00122DF5" w:rsidP="00F75401">
            <w:pPr>
              <w:pStyle w:val="TAL"/>
            </w:pPr>
            <w:r>
              <w:t>1</w:t>
            </w:r>
          </w:p>
        </w:tc>
        <w:tc>
          <w:tcPr>
            <w:tcW w:w="3177" w:type="dxa"/>
          </w:tcPr>
          <w:p w14:paraId="061A42EA" w14:textId="77777777" w:rsidR="00122DF5" w:rsidRPr="0016361A" w:rsidRDefault="00122DF5" w:rsidP="00F75401">
            <w:pPr>
              <w:pStyle w:val="TAL"/>
              <w:rPr>
                <w:rFonts w:cs="Arial"/>
                <w:szCs w:val="18"/>
              </w:rPr>
            </w:pPr>
            <w:r>
              <w:rPr>
                <w:rFonts w:cs="Arial"/>
                <w:szCs w:val="18"/>
              </w:rPr>
              <w:t>Indicates the number of stored location reports that has not been reported.</w:t>
            </w:r>
          </w:p>
        </w:tc>
        <w:tc>
          <w:tcPr>
            <w:tcW w:w="1645" w:type="dxa"/>
          </w:tcPr>
          <w:p w14:paraId="3885C6F4" w14:textId="77777777" w:rsidR="00122DF5" w:rsidRPr="0016361A" w:rsidRDefault="00122DF5" w:rsidP="00F75401">
            <w:pPr>
              <w:pStyle w:val="TAL"/>
              <w:rPr>
                <w:rFonts w:cs="Arial"/>
                <w:szCs w:val="18"/>
              </w:rPr>
            </w:pPr>
          </w:p>
        </w:tc>
      </w:tr>
      <w:tr w:rsidR="00122DF5" w:rsidRPr="00B54FF5" w14:paraId="61CA2573" w14:textId="77777777" w:rsidTr="00F75401">
        <w:trPr>
          <w:jc w:val="center"/>
        </w:trPr>
        <w:tc>
          <w:tcPr>
            <w:tcW w:w="1702" w:type="dxa"/>
          </w:tcPr>
          <w:p w14:paraId="2C1165E1" w14:textId="77777777" w:rsidR="00122DF5" w:rsidRDefault="00122DF5" w:rsidP="00F75401">
            <w:pPr>
              <w:pStyle w:val="TAL"/>
            </w:pPr>
            <w:r>
              <w:t>startTime</w:t>
            </w:r>
          </w:p>
        </w:tc>
        <w:tc>
          <w:tcPr>
            <w:tcW w:w="1444" w:type="dxa"/>
          </w:tcPr>
          <w:p w14:paraId="327E3B16" w14:textId="77777777" w:rsidR="00122DF5" w:rsidRDefault="00122DF5" w:rsidP="00F75401">
            <w:pPr>
              <w:pStyle w:val="TAL"/>
            </w:pPr>
            <w:r>
              <w:t>DateTime</w:t>
            </w:r>
          </w:p>
        </w:tc>
        <w:tc>
          <w:tcPr>
            <w:tcW w:w="425" w:type="dxa"/>
          </w:tcPr>
          <w:p w14:paraId="2FAD865F" w14:textId="77777777" w:rsidR="00122DF5" w:rsidRDefault="00122DF5" w:rsidP="00F75401">
            <w:pPr>
              <w:pStyle w:val="TAC"/>
            </w:pPr>
            <w:r>
              <w:t>M</w:t>
            </w:r>
          </w:p>
        </w:tc>
        <w:tc>
          <w:tcPr>
            <w:tcW w:w="1134" w:type="dxa"/>
          </w:tcPr>
          <w:p w14:paraId="2F08BA03" w14:textId="77777777" w:rsidR="00122DF5" w:rsidRDefault="00122DF5" w:rsidP="00F75401">
            <w:pPr>
              <w:pStyle w:val="TAL"/>
            </w:pPr>
            <w:r>
              <w:t>1</w:t>
            </w:r>
          </w:p>
        </w:tc>
        <w:tc>
          <w:tcPr>
            <w:tcW w:w="3177" w:type="dxa"/>
          </w:tcPr>
          <w:p w14:paraId="7CD4D436" w14:textId="77777777" w:rsidR="00122DF5" w:rsidRDefault="00122DF5" w:rsidP="00F75401">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0BDE14A1" w14:textId="77777777" w:rsidR="00122DF5" w:rsidRPr="0016361A" w:rsidRDefault="00122DF5" w:rsidP="00F75401">
            <w:pPr>
              <w:pStyle w:val="TAL"/>
              <w:rPr>
                <w:rFonts w:cs="Arial"/>
                <w:szCs w:val="18"/>
              </w:rPr>
            </w:pPr>
          </w:p>
        </w:tc>
      </w:tr>
      <w:tr w:rsidR="00122DF5" w:rsidRPr="00B54FF5" w14:paraId="0E6EF3D4" w14:textId="77777777" w:rsidTr="00F75401">
        <w:trPr>
          <w:jc w:val="center"/>
        </w:trPr>
        <w:tc>
          <w:tcPr>
            <w:tcW w:w="1702" w:type="dxa"/>
          </w:tcPr>
          <w:p w14:paraId="230B9920" w14:textId="77777777" w:rsidR="00122DF5" w:rsidRDefault="00122DF5" w:rsidP="00F75401">
            <w:pPr>
              <w:pStyle w:val="TAL"/>
            </w:pPr>
            <w:r>
              <w:t>endTime</w:t>
            </w:r>
          </w:p>
        </w:tc>
        <w:tc>
          <w:tcPr>
            <w:tcW w:w="1444" w:type="dxa"/>
          </w:tcPr>
          <w:p w14:paraId="0EFE2D21" w14:textId="77777777" w:rsidR="00122DF5" w:rsidRDefault="00122DF5" w:rsidP="00F75401">
            <w:pPr>
              <w:pStyle w:val="TAL"/>
            </w:pPr>
            <w:r>
              <w:t>DateTime</w:t>
            </w:r>
          </w:p>
        </w:tc>
        <w:tc>
          <w:tcPr>
            <w:tcW w:w="425" w:type="dxa"/>
          </w:tcPr>
          <w:p w14:paraId="48160FEC" w14:textId="77777777" w:rsidR="00122DF5" w:rsidRDefault="00122DF5" w:rsidP="00F75401">
            <w:pPr>
              <w:pStyle w:val="TAC"/>
            </w:pPr>
            <w:r>
              <w:t>M</w:t>
            </w:r>
          </w:p>
        </w:tc>
        <w:tc>
          <w:tcPr>
            <w:tcW w:w="1134" w:type="dxa"/>
          </w:tcPr>
          <w:p w14:paraId="116DAEC6" w14:textId="77777777" w:rsidR="00122DF5" w:rsidRDefault="00122DF5" w:rsidP="00F75401">
            <w:pPr>
              <w:pStyle w:val="TAL"/>
            </w:pPr>
            <w:r>
              <w:t>1</w:t>
            </w:r>
          </w:p>
        </w:tc>
        <w:tc>
          <w:tcPr>
            <w:tcW w:w="3177" w:type="dxa"/>
          </w:tcPr>
          <w:p w14:paraId="37D693D5" w14:textId="77777777" w:rsidR="00122DF5" w:rsidRDefault="00122DF5" w:rsidP="00F75401">
            <w:pPr>
              <w:pStyle w:val="TAL"/>
              <w:rPr>
                <w:rFonts w:cs="Arial"/>
                <w:szCs w:val="18"/>
              </w:rPr>
            </w:pPr>
            <w:r>
              <w:rPr>
                <w:rFonts w:cs="Arial"/>
                <w:szCs w:val="18"/>
              </w:rPr>
              <w:t>Includes the date and time of the newest stored location report.</w:t>
            </w:r>
          </w:p>
        </w:tc>
        <w:tc>
          <w:tcPr>
            <w:tcW w:w="1645" w:type="dxa"/>
          </w:tcPr>
          <w:p w14:paraId="3DF22B2B" w14:textId="77777777" w:rsidR="00122DF5" w:rsidRPr="0016361A" w:rsidRDefault="00122DF5" w:rsidP="00F75401">
            <w:pPr>
              <w:pStyle w:val="TAL"/>
              <w:rPr>
                <w:rFonts w:cs="Arial"/>
                <w:szCs w:val="18"/>
              </w:rPr>
            </w:pPr>
          </w:p>
        </w:tc>
      </w:tr>
      <w:tr w:rsidR="00122DF5" w:rsidRPr="00B54FF5" w14:paraId="0B0B427A" w14:textId="77777777" w:rsidTr="00F75401">
        <w:trPr>
          <w:jc w:val="center"/>
        </w:trPr>
        <w:tc>
          <w:tcPr>
            <w:tcW w:w="1702" w:type="dxa"/>
          </w:tcPr>
          <w:p w14:paraId="518CD25F" w14:textId="77777777" w:rsidR="00122DF5" w:rsidRDefault="00122DF5" w:rsidP="00F75401">
            <w:pPr>
              <w:pStyle w:val="TAL"/>
            </w:pPr>
            <w:r>
              <w:t>triggerId</w:t>
            </w:r>
          </w:p>
        </w:tc>
        <w:tc>
          <w:tcPr>
            <w:tcW w:w="1444" w:type="dxa"/>
          </w:tcPr>
          <w:p w14:paraId="226F75DB" w14:textId="77777777" w:rsidR="00122DF5" w:rsidRDefault="00122DF5" w:rsidP="00F75401">
            <w:pPr>
              <w:pStyle w:val="TAL"/>
            </w:pPr>
            <w:r>
              <w:t>array(string)</w:t>
            </w:r>
          </w:p>
        </w:tc>
        <w:tc>
          <w:tcPr>
            <w:tcW w:w="425" w:type="dxa"/>
          </w:tcPr>
          <w:p w14:paraId="29092941" w14:textId="77777777" w:rsidR="00122DF5" w:rsidRDefault="00122DF5" w:rsidP="00F75401">
            <w:pPr>
              <w:pStyle w:val="TAC"/>
            </w:pPr>
            <w:r>
              <w:t>M</w:t>
            </w:r>
          </w:p>
        </w:tc>
        <w:tc>
          <w:tcPr>
            <w:tcW w:w="1134" w:type="dxa"/>
          </w:tcPr>
          <w:p w14:paraId="5F805C28" w14:textId="77777777" w:rsidR="00122DF5" w:rsidRDefault="00122DF5" w:rsidP="00F75401">
            <w:pPr>
              <w:pStyle w:val="TAL"/>
            </w:pPr>
            <w:r>
              <w:t>0..N</w:t>
            </w:r>
          </w:p>
        </w:tc>
        <w:tc>
          <w:tcPr>
            <w:tcW w:w="3177" w:type="dxa"/>
          </w:tcPr>
          <w:p w14:paraId="5A5C578D"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2397A114" w14:textId="77777777" w:rsidR="00122DF5" w:rsidRPr="0016361A" w:rsidRDefault="00122DF5" w:rsidP="00F75401">
            <w:pPr>
              <w:pStyle w:val="TAL"/>
              <w:rPr>
                <w:rFonts w:cs="Arial"/>
                <w:szCs w:val="18"/>
              </w:rPr>
            </w:pPr>
          </w:p>
        </w:tc>
      </w:tr>
    </w:tbl>
    <w:p w14:paraId="79096761" w14:textId="77777777" w:rsidR="00122DF5" w:rsidRPr="00AC7671" w:rsidRDefault="00122DF5" w:rsidP="00451495"/>
    <w:p w14:paraId="03ABF3FA" w14:textId="7B15F182" w:rsidR="00451495" w:rsidRDefault="00451495" w:rsidP="00451495">
      <w:pPr>
        <w:pStyle w:val="Heading4"/>
        <w:rPr>
          <w:lang w:val="en-US"/>
        </w:rPr>
      </w:pPr>
      <w:bookmarkStart w:id="394" w:name="_Toc510696638"/>
      <w:bookmarkStart w:id="395" w:name="_Toc35971433"/>
      <w:bookmarkStart w:id="396" w:name="_Toc207607742"/>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4"/>
      <w:bookmarkEnd w:id="395"/>
      <w:bookmarkEnd w:id="396"/>
    </w:p>
    <w:p w14:paraId="4AAA551F" w14:textId="77777777" w:rsidR="00463841" w:rsidRPr="00384E92" w:rsidRDefault="00463841" w:rsidP="00463841">
      <w:pPr>
        <w:pStyle w:val="Heading5"/>
      </w:pPr>
      <w:bookmarkStart w:id="397" w:name="_Toc207607743"/>
      <w:bookmarkStart w:id="398" w:name="_Toc510696641"/>
      <w:bookmarkStart w:id="399" w:name="_Toc35971436"/>
      <w:r>
        <w:t>7.1.6.3.1</w:t>
      </w:r>
      <w:r w:rsidRPr="00384E92">
        <w:tab/>
        <w:t>Introduction</w:t>
      </w:r>
      <w:bookmarkEnd w:id="397"/>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400" w:name="_Toc207607744"/>
      <w:r>
        <w:t>7.1.6.3.2</w:t>
      </w:r>
      <w:r w:rsidRPr="00384E92">
        <w:tab/>
        <w:t>Simple data types</w:t>
      </w:r>
      <w:bookmarkEnd w:id="400"/>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401" w:name="_Toc207607745"/>
      <w:r>
        <w:t>7.1.6.3</w:t>
      </w:r>
      <w:r w:rsidR="008F5FAD">
        <w:t>.3</w:t>
      </w:r>
      <w:r w:rsidRPr="00BC662F">
        <w:tab/>
        <w:t xml:space="preserve">Enumeration: </w:t>
      </w:r>
      <w:r>
        <w:t>ConfigScope</w:t>
      </w:r>
      <w:bookmarkEnd w:id="401"/>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lastRenderedPageBreak/>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19AB339F" w14:textId="77777777" w:rsidR="00A432E1" w:rsidRDefault="00A432E1" w:rsidP="00A432E1"/>
    <w:p w14:paraId="761B3912" w14:textId="5E951DF5" w:rsidR="00A432E1" w:rsidRPr="00BC662F" w:rsidRDefault="00A432E1" w:rsidP="00A432E1">
      <w:pPr>
        <w:pStyle w:val="Heading5"/>
      </w:pPr>
      <w:bookmarkStart w:id="402" w:name="_Toc207607746"/>
      <w:r>
        <w:t>7.1.6.3.4</w:t>
      </w:r>
      <w:r w:rsidRPr="00BC662F">
        <w:tab/>
        <w:t xml:space="preserve">Enumeration: </w:t>
      </w:r>
      <w:r>
        <w:t>ReportType</w:t>
      </w:r>
      <w:bookmarkEnd w:id="402"/>
    </w:p>
    <w:p w14:paraId="0D694F2B" w14:textId="77777777" w:rsidR="00A432E1" w:rsidRPr="00384E92" w:rsidRDefault="00A432E1" w:rsidP="00A432E1">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7.1.6.3.4</w:t>
      </w:r>
      <w:r w:rsidRPr="00384E92">
        <w:t>-1.</w:t>
      </w:r>
    </w:p>
    <w:p w14:paraId="1C0EE031" w14:textId="77777777" w:rsidR="00A432E1" w:rsidRDefault="00A432E1" w:rsidP="00A432E1">
      <w:pPr>
        <w:pStyle w:val="TH"/>
      </w:pPr>
      <w:r>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B54FF5"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16361A" w:rsidRDefault="00A432E1" w:rsidP="00F75401">
            <w:pPr>
              <w:pStyle w:val="TAH"/>
            </w:pPr>
            <w:r w:rsidRPr="0016361A">
              <w:t>Enumeration value</w:t>
            </w:r>
          </w:p>
        </w:tc>
        <w:tc>
          <w:tcPr>
            <w:tcW w:w="2671" w:type="pct"/>
            <w:shd w:val="clear" w:color="auto" w:fill="C0C0C0"/>
            <w:tcMar>
              <w:top w:w="0" w:type="dxa"/>
              <w:left w:w="108" w:type="dxa"/>
              <w:bottom w:w="0" w:type="dxa"/>
              <w:right w:w="108" w:type="dxa"/>
            </w:tcMar>
            <w:hideMark/>
          </w:tcPr>
          <w:p w14:paraId="106259B3" w14:textId="77777777" w:rsidR="00A432E1" w:rsidRPr="0016361A" w:rsidRDefault="00A432E1" w:rsidP="00F75401">
            <w:pPr>
              <w:pStyle w:val="TAH"/>
            </w:pPr>
            <w:r w:rsidRPr="0016361A">
              <w:t>Description</w:t>
            </w:r>
          </w:p>
        </w:tc>
        <w:tc>
          <w:tcPr>
            <w:tcW w:w="937" w:type="pct"/>
            <w:shd w:val="clear" w:color="auto" w:fill="C0C0C0"/>
          </w:tcPr>
          <w:p w14:paraId="2817D1FE" w14:textId="77777777" w:rsidR="00A432E1" w:rsidRPr="0016361A" w:rsidRDefault="00A432E1" w:rsidP="00F75401">
            <w:pPr>
              <w:pStyle w:val="TAH"/>
            </w:pPr>
            <w:r w:rsidRPr="0016361A">
              <w:t>Applicability</w:t>
            </w:r>
          </w:p>
        </w:tc>
      </w:tr>
      <w:tr w:rsidR="00A432E1" w:rsidRPr="00B54FF5" w14:paraId="7B79FC97" w14:textId="77777777" w:rsidTr="00F75401">
        <w:trPr>
          <w:jc w:val="center"/>
        </w:trPr>
        <w:tc>
          <w:tcPr>
            <w:tcW w:w="1392" w:type="pct"/>
            <w:tcMar>
              <w:top w:w="0" w:type="dxa"/>
              <w:left w:w="108" w:type="dxa"/>
              <w:bottom w:w="0" w:type="dxa"/>
              <w:right w:w="108" w:type="dxa"/>
            </w:tcMar>
          </w:tcPr>
          <w:p w14:paraId="06611258" w14:textId="77777777" w:rsidR="00A432E1" w:rsidRPr="0016361A" w:rsidRDefault="00A432E1" w:rsidP="00F75401">
            <w:pPr>
              <w:pStyle w:val="TAL"/>
            </w:pPr>
            <w:r>
              <w:t>EMERGENCY</w:t>
            </w:r>
          </w:p>
        </w:tc>
        <w:tc>
          <w:tcPr>
            <w:tcW w:w="2671" w:type="pct"/>
            <w:tcMar>
              <w:top w:w="0" w:type="dxa"/>
              <w:left w:w="108" w:type="dxa"/>
              <w:bottom w:w="0" w:type="dxa"/>
              <w:right w:w="108" w:type="dxa"/>
            </w:tcMar>
          </w:tcPr>
          <w:p w14:paraId="55097FCD" w14:textId="77777777" w:rsidR="00A432E1" w:rsidRPr="0016361A" w:rsidRDefault="00A432E1" w:rsidP="00F75401">
            <w:pPr>
              <w:pStyle w:val="TAL"/>
            </w:pPr>
            <w:r>
              <w:t>Indicates that the MC UE that sends the Location reports is in emergency state.</w:t>
            </w:r>
          </w:p>
        </w:tc>
        <w:tc>
          <w:tcPr>
            <w:tcW w:w="937" w:type="pct"/>
          </w:tcPr>
          <w:p w14:paraId="6878C066" w14:textId="77777777" w:rsidR="00A432E1" w:rsidRPr="0016361A" w:rsidRDefault="00A432E1" w:rsidP="00F75401">
            <w:pPr>
              <w:pStyle w:val="TAL"/>
            </w:pPr>
          </w:p>
        </w:tc>
      </w:tr>
      <w:tr w:rsidR="00A432E1" w:rsidRPr="00B54FF5" w14:paraId="1007A81D" w14:textId="77777777" w:rsidTr="00F75401">
        <w:trPr>
          <w:jc w:val="center"/>
        </w:trPr>
        <w:tc>
          <w:tcPr>
            <w:tcW w:w="1392" w:type="pct"/>
            <w:tcMar>
              <w:top w:w="0" w:type="dxa"/>
              <w:left w:w="108" w:type="dxa"/>
              <w:bottom w:w="0" w:type="dxa"/>
              <w:right w:w="108" w:type="dxa"/>
            </w:tcMar>
          </w:tcPr>
          <w:p w14:paraId="11DC3082" w14:textId="77777777" w:rsidR="00A432E1" w:rsidRDefault="00A432E1" w:rsidP="00F75401">
            <w:pPr>
              <w:pStyle w:val="TAL"/>
            </w:pPr>
            <w:r>
              <w:t>NONEMERGENCY</w:t>
            </w:r>
          </w:p>
        </w:tc>
        <w:tc>
          <w:tcPr>
            <w:tcW w:w="2671" w:type="pct"/>
            <w:tcMar>
              <w:top w:w="0" w:type="dxa"/>
              <w:left w:w="108" w:type="dxa"/>
              <w:bottom w:w="0" w:type="dxa"/>
              <w:right w:w="108" w:type="dxa"/>
            </w:tcMar>
          </w:tcPr>
          <w:p w14:paraId="473DA43F" w14:textId="77777777" w:rsidR="00A432E1" w:rsidRPr="0016361A" w:rsidRDefault="00A432E1" w:rsidP="00F75401">
            <w:pPr>
              <w:pStyle w:val="TAL"/>
            </w:pPr>
            <w:r>
              <w:t>Indicates that the MC UE that sends the Location reports is not in emergency state.</w:t>
            </w:r>
          </w:p>
        </w:tc>
        <w:tc>
          <w:tcPr>
            <w:tcW w:w="937" w:type="pct"/>
          </w:tcPr>
          <w:p w14:paraId="22D2E77F" w14:textId="77777777" w:rsidR="00A432E1" w:rsidRPr="0016361A" w:rsidRDefault="00A432E1" w:rsidP="00F75401">
            <w:pPr>
              <w:pStyle w:val="TAL"/>
            </w:pPr>
          </w:p>
        </w:tc>
      </w:tr>
    </w:tbl>
    <w:p w14:paraId="10C92420" w14:textId="77777777" w:rsidR="00A432E1" w:rsidRDefault="00A432E1" w:rsidP="00A432E1">
      <w:pPr>
        <w:rPr>
          <w:lang w:val="en-US"/>
        </w:rPr>
      </w:pPr>
    </w:p>
    <w:p w14:paraId="0F7B8CF6" w14:textId="77777777" w:rsidR="00A432E1" w:rsidRPr="00BC662F" w:rsidRDefault="00A432E1" w:rsidP="00A432E1">
      <w:pPr>
        <w:pStyle w:val="Heading5"/>
      </w:pPr>
      <w:bookmarkStart w:id="403" w:name="_Toc207607747"/>
      <w:r>
        <w:t>7.1.6.3.5</w:t>
      </w:r>
      <w:r w:rsidRPr="00BC662F">
        <w:tab/>
        <w:t xml:space="preserve">Enumeration: </w:t>
      </w:r>
      <w:r>
        <w:t>InterRatType</w:t>
      </w:r>
      <w:bookmarkEnd w:id="403"/>
    </w:p>
    <w:p w14:paraId="11DB68BA" w14:textId="77777777" w:rsidR="00A432E1" w:rsidRPr="00384E92" w:rsidRDefault="00A432E1" w:rsidP="00A432E1">
      <w:r w:rsidRPr="00384E92">
        <w:t xml:space="preserve">The enumeration </w:t>
      </w:r>
      <w:r>
        <w:t>InterRatType indicates type of inter RAT status change.</w:t>
      </w:r>
      <w:r w:rsidRPr="00384E92">
        <w:t xml:space="preserve"> It shall comply with the provisions defined in table</w:t>
      </w:r>
      <w:r>
        <w:t> 7.1.6.3.5</w:t>
      </w:r>
      <w:r w:rsidRPr="00384E92">
        <w:t>-1.</w:t>
      </w:r>
    </w:p>
    <w:p w14:paraId="294D5341" w14:textId="77777777" w:rsidR="00A432E1" w:rsidRDefault="00A432E1" w:rsidP="00A432E1">
      <w:pPr>
        <w:pStyle w:val="TH"/>
      </w:pPr>
      <w:r>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A432E1" w:rsidRPr="00B54FF5" w14:paraId="4E45F91E" w14:textId="77777777" w:rsidTr="00F75401">
        <w:trPr>
          <w:jc w:val="center"/>
        </w:trPr>
        <w:tc>
          <w:tcPr>
            <w:tcW w:w="1608" w:type="pct"/>
            <w:shd w:val="clear" w:color="auto" w:fill="C0C0C0"/>
            <w:tcMar>
              <w:top w:w="0" w:type="dxa"/>
              <w:left w:w="108" w:type="dxa"/>
              <w:bottom w:w="0" w:type="dxa"/>
              <w:right w:w="108" w:type="dxa"/>
            </w:tcMar>
            <w:hideMark/>
          </w:tcPr>
          <w:p w14:paraId="167FBA7C" w14:textId="77777777" w:rsidR="00A432E1" w:rsidRPr="0016361A" w:rsidRDefault="00A432E1" w:rsidP="00F75401">
            <w:pPr>
              <w:pStyle w:val="TAH"/>
            </w:pPr>
            <w:r w:rsidRPr="0016361A">
              <w:t>Enumeration value</w:t>
            </w:r>
          </w:p>
        </w:tc>
        <w:tc>
          <w:tcPr>
            <w:tcW w:w="2530" w:type="pct"/>
            <w:shd w:val="clear" w:color="auto" w:fill="C0C0C0"/>
            <w:tcMar>
              <w:top w:w="0" w:type="dxa"/>
              <w:left w:w="108" w:type="dxa"/>
              <w:bottom w:w="0" w:type="dxa"/>
              <w:right w:w="108" w:type="dxa"/>
            </w:tcMar>
            <w:hideMark/>
          </w:tcPr>
          <w:p w14:paraId="3D21E0AB" w14:textId="77777777" w:rsidR="00A432E1" w:rsidRPr="0016361A" w:rsidRDefault="00A432E1" w:rsidP="00F75401">
            <w:pPr>
              <w:pStyle w:val="TAH"/>
            </w:pPr>
            <w:r w:rsidRPr="0016361A">
              <w:t>Description</w:t>
            </w:r>
          </w:p>
        </w:tc>
        <w:tc>
          <w:tcPr>
            <w:tcW w:w="863" w:type="pct"/>
            <w:shd w:val="clear" w:color="auto" w:fill="C0C0C0"/>
          </w:tcPr>
          <w:p w14:paraId="57B4CDBF" w14:textId="77777777" w:rsidR="00A432E1" w:rsidRPr="0016361A" w:rsidRDefault="00A432E1" w:rsidP="00F75401">
            <w:pPr>
              <w:pStyle w:val="TAH"/>
            </w:pPr>
            <w:r w:rsidRPr="0016361A">
              <w:t>Applicability</w:t>
            </w:r>
          </w:p>
        </w:tc>
      </w:tr>
      <w:tr w:rsidR="00A432E1" w:rsidRPr="00B54FF5" w14:paraId="61F4ABF1" w14:textId="77777777" w:rsidTr="00F75401">
        <w:trPr>
          <w:jc w:val="center"/>
        </w:trPr>
        <w:tc>
          <w:tcPr>
            <w:tcW w:w="1608" w:type="pct"/>
            <w:tcMar>
              <w:top w:w="0" w:type="dxa"/>
              <w:left w:w="108" w:type="dxa"/>
              <w:bottom w:w="0" w:type="dxa"/>
              <w:right w:w="108" w:type="dxa"/>
            </w:tcMar>
          </w:tcPr>
          <w:p w14:paraId="6D72E0D7" w14:textId="77777777" w:rsidR="00A432E1" w:rsidRPr="0016361A" w:rsidRDefault="00A432E1" w:rsidP="00F75401">
            <w:pPr>
              <w:pStyle w:val="TAL"/>
            </w:pPr>
            <w:r w:rsidRPr="00150C44">
              <w:t>5G</w:t>
            </w:r>
            <w:r>
              <w:t>_</w:t>
            </w:r>
            <w:r w:rsidRPr="00150C44">
              <w:t>MBS</w:t>
            </w:r>
            <w:r>
              <w:t>_TO_</w:t>
            </w:r>
            <w:r w:rsidRPr="00150C44">
              <w:t>LTE</w:t>
            </w:r>
            <w:r>
              <w:t>_</w:t>
            </w:r>
            <w:r w:rsidRPr="00150C44">
              <w:t>MBMS</w:t>
            </w:r>
          </w:p>
        </w:tc>
        <w:tc>
          <w:tcPr>
            <w:tcW w:w="2530" w:type="pct"/>
            <w:tcMar>
              <w:top w:w="0" w:type="dxa"/>
              <w:left w:w="108" w:type="dxa"/>
              <w:bottom w:w="0" w:type="dxa"/>
              <w:right w:w="108" w:type="dxa"/>
            </w:tcMar>
          </w:tcPr>
          <w:p w14:paraId="6B289C5A" w14:textId="77777777" w:rsidR="00A432E1" w:rsidRPr="0016361A" w:rsidRDefault="00A432E1" w:rsidP="00F75401">
            <w:pPr>
              <w:pStyle w:val="TAL"/>
            </w:pPr>
            <w:r>
              <w:t>The inter RAT change is from 5G-MBS to LTE-MBMS</w:t>
            </w:r>
          </w:p>
        </w:tc>
        <w:tc>
          <w:tcPr>
            <w:tcW w:w="863" w:type="pct"/>
          </w:tcPr>
          <w:p w14:paraId="10031977" w14:textId="77777777" w:rsidR="00A432E1" w:rsidRPr="0016361A" w:rsidRDefault="00A432E1" w:rsidP="00F75401">
            <w:pPr>
              <w:pStyle w:val="TAL"/>
            </w:pPr>
          </w:p>
        </w:tc>
      </w:tr>
      <w:tr w:rsidR="00A432E1" w:rsidRPr="00B54FF5" w14:paraId="78FCD194" w14:textId="77777777" w:rsidTr="00F75401">
        <w:trPr>
          <w:jc w:val="center"/>
        </w:trPr>
        <w:tc>
          <w:tcPr>
            <w:tcW w:w="1608" w:type="pct"/>
            <w:tcMar>
              <w:top w:w="0" w:type="dxa"/>
              <w:left w:w="108" w:type="dxa"/>
              <w:bottom w:w="0" w:type="dxa"/>
              <w:right w:w="108" w:type="dxa"/>
            </w:tcMar>
          </w:tcPr>
          <w:p w14:paraId="027521DC" w14:textId="77777777" w:rsidR="00A432E1" w:rsidRDefault="00A432E1" w:rsidP="00F75401">
            <w:pPr>
              <w:pStyle w:val="TAL"/>
            </w:pPr>
            <w:r w:rsidRPr="00150C44">
              <w:t>5G</w:t>
            </w:r>
            <w:r>
              <w:t>_</w:t>
            </w:r>
            <w:r w:rsidRPr="00150C44">
              <w:t>MBS</w:t>
            </w:r>
            <w:r>
              <w:t>_TO_</w:t>
            </w:r>
            <w:r w:rsidRPr="00150C44">
              <w:t>LTE</w:t>
            </w:r>
            <w:r>
              <w:t>_UNICAST</w:t>
            </w:r>
          </w:p>
        </w:tc>
        <w:tc>
          <w:tcPr>
            <w:tcW w:w="2530" w:type="pct"/>
            <w:tcMar>
              <w:top w:w="0" w:type="dxa"/>
              <w:left w:w="108" w:type="dxa"/>
              <w:bottom w:w="0" w:type="dxa"/>
              <w:right w:w="108" w:type="dxa"/>
            </w:tcMar>
          </w:tcPr>
          <w:p w14:paraId="62A09836" w14:textId="77777777" w:rsidR="00A432E1" w:rsidRPr="0016361A" w:rsidRDefault="00A432E1" w:rsidP="00F75401">
            <w:pPr>
              <w:pStyle w:val="TAL"/>
            </w:pPr>
            <w:r>
              <w:t>The inter RAT change is from 5G-MBS to LTE-unicast</w:t>
            </w:r>
          </w:p>
        </w:tc>
        <w:tc>
          <w:tcPr>
            <w:tcW w:w="863" w:type="pct"/>
          </w:tcPr>
          <w:p w14:paraId="45FC3EAA" w14:textId="77777777" w:rsidR="00A432E1" w:rsidRPr="0016361A" w:rsidRDefault="00A432E1" w:rsidP="00F75401">
            <w:pPr>
              <w:pStyle w:val="TAL"/>
            </w:pPr>
          </w:p>
        </w:tc>
      </w:tr>
      <w:tr w:rsidR="00A432E1" w:rsidRPr="00B54FF5" w14:paraId="22FAE905" w14:textId="77777777" w:rsidTr="00F75401">
        <w:trPr>
          <w:jc w:val="center"/>
        </w:trPr>
        <w:tc>
          <w:tcPr>
            <w:tcW w:w="1608" w:type="pct"/>
            <w:tcMar>
              <w:top w:w="0" w:type="dxa"/>
              <w:left w:w="108" w:type="dxa"/>
              <w:bottom w:w="0" w:type="dxa"/>
              <w:right w:w="108" w:type="dxa"/>
            </w:tcMar>
          </w:tcPr>
          <w:p w14:paraId="16010218" w14:textId="77777777" w:rsidR="00A432E1" w:rsidRDefault="00A432E1" w:rsidP="00F75401">
            <w:pPr>
              <w:pStyle w:val="TAL"/>
            </w:pPr>
            <w:r w:rsidRPr="00150C44">
              <w:t>LTE</w:t>
            </w:r>
            <w:r>
              <w:t>_</w:t>
            </w:r>
            <w:r w:rsidRPr="00150C44">
              <w:t>MBMS</w:t>
            </w:r>
            <w:r>
              <w:t>_TO_</w:t>
            </w:r>
            <w:r w:rsidRPr="00150C44">
              <w:t>5G</w:t>
            </w:r>
            <w:r>
              <w:t>_</w:t>
            </w:r>
            <w:r w:rsidRPr="00150C44">
              <w:t>MBS</w:t>
            </w:r>
          </w:p>
        </w:tc>
        <w:tc>
          <w:tcPr>
            <w:tcW w:w="2530" w:type="pct"/>
            <w:tcMar>
              <w:top w:w="0" w:type="dxa"/>
              <w:left w:w="108" w:type="dxa"/>
              <w:bottom w:w="0" w:type="dxa"/>
              <w:right w:w="108" w:type="dxa"/>
            </w:tcMar>
          </w:tcPr>
          <w:p w14:paraId="3FBA18C7" w14:textId="77777777" w:rsidR="00A432E1" w:rsidRPr="0016361A" w:rsidRDefault="00A432E1" w:rsidP="00F75401">
            <w:pPr>
              <w:pStyle w:val="TAL"/>
            </w:pPr>
            <w:r>
              <w:t>The inter RAT change is from LTE-MBMS to 5G-MBS</w:t>
            </w:r>
          </w:p>
        </w:tc>
        <w:tc>
          <w:tcPr>
            <w:tcW w:w="863" w:type="pct"/>
          </w:tcPr>
          <w:p w14:paraId="61555DC3" w14:textId="77777777" w:rsidR="00A432E1" w:rsidRPr="0016361A" w:rsidRDefault="00A432E1" w:rsidP="00F75401">
            <w:pPr>
              <w:pStyle w:val="TAL"/>
            </w:pPr>
          </w:p>
        </w:tc>
      </w:tr>
      <w:tr w:rsidR="00A432E1" w:rsidRPr="00B54FF5" w14:paraId="561A6995" w14:textId="77777777" w:rsidTr="00F75401">
        <w:trPr>
          <w:jc w:val="center"/>
        </w:trPr>
        <w:tc>
          <w:tcPr>
            <w:tcW w:w="1608" w:type="pct"/>
            <w:tcMar>
              <w:top w:w="0" w:type="dxa"/>
              <w:left w:w="108" w:type="dxa"/>
              <w:bottom w:w="0" w:type="dxa"/>
              <w:right w:w="108" w:type="dxa"/>
            </w:tcMar>
          </w:tcPr>
          <w:p w14:paraId="0ECA1CDE" w14:textId="77777777" w:rsidR="00A432E1" w:rsidRDefault="00A432E1" w:rsidP="00F75401">
            <w:pPr>
              <w:pStyle w:val="TAL"/>
            </w:pPr>
            <w:r>
              <w:t>LTE_</w:t>
            </w:r>
            <w:r w:rsidRPr="00150C44">
              <w:t>MBMS</w:t>
            </w:r>
            <w:r>
              <w:t>_TO_</w:t>
            </w:r>
            <w:r w:rsidRPr="00150C44">
              <w:t>5G</w:t>
            </w:r>
            <w:r>
              <w:t>_UNICAST</w:t>
            </w:r>
          </w:p>
        </w:tc>
        <w:tc>
          <w:tcPr>
            <w:tcW w:w="2530" w:type="pct"/>
            <w:tcMar>
              <w:top w:w="0" w:type="dxa"/>
              <w:left w:w="108" w:type="dxa"/>
              <w:bottom w:w="0" w:type="dxa"/>
              <w:right w:w="108" w:type="dxa"/>
            </w:tcMar>
          </w:tcPr>
          <w:p w14:paraId="7AC21F07" w14:textId="77777777" w:rsidR="00A432E1" w:rsidRPr="0016361A" w:rsidRDefault="00A432E1" w:rsidP="00F75401">
            <w:pPr>
              <w:pStyle w:val="TAL"/>
            </w:pPr>
            <w:r>
              <w:t>The inter RAT change is from LTE-MBMS to 5G-unicast</w:t>
            </w:r>
          </w:p>
        </w:tc>
        <w:tc>
          <w:tcPr>
            <w:tcW w:w="863" w:type="pct"/>
          </w:tcPr>
          <w:p w14:paraId="042D3A18" w14:textId="77777777" w:rsidR="00A432E1" w:rsidRPr="0016361A" w:rsidRDefault="00A432E1" w:rsidP="00F75401">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404" w:name="_Toc510696647"/>
      <w:bookmarkStart w:id="405" w:name="_Toc35971443"/>
      <w:bookmarkStart w:id="406" w:name="_Toc207607748"/>
      <w:bookmarkEnd w:id="398"/>
      <w:bookmarkEnd w:id="399"/>
      <w:r>
        <w:t>7.</w:t>
      </w:r>
      <w:r w:rsidR="0014407A">
        <w:t>1</w:t>
      </w:r>
      <w:r>
        <w:t>.</w:t>
      </w:r>
      <w:r w:rsidRPr="002612B3">
        <w:t>7</w:t>
      </w:r>
      <w:r w:rsidRPr="002612B3">
        <w:tab/>
        <w:t>Error Handling</w:t>
      </w:r>
      <w:bookmarkEnd w:id="404"/>
      <w:bookmarkEnd w:id="405"/>
      <w:bookmarkEnd w:id="406"/>
    </w:p>
    <w:p w14:paraId="63BF24B1" w14:textId="520187F3" w:rsidR="00451495" w:rsidRPr="002612B3" w:rsidRDefault="00451495" w:rsidP="00451495">
      <w:pPr>
        <w:pStyle w:val="Heading4"/>
      </w:pPr>
      <w:bookmarkStart w:id="407" w:name="_Toc35971444"/>
      <w:bookmarkStart w:id="408" w:name="_Toc207607749"/>
      <w:r>
        <w:t>7.</w:t>
      </w:r>
      <w:r w:rsidR="0014407A">
        <w:t>1</w:t>
      </w:r>
      <w:r w:rsidRPr="002612B3">
        <w:t>.7.1</w:t>
      </w:r>
      <w:r w:rsidRPr="002612B3">
        <w:tab/>
        <w:t>General</w:t>
      </w:r>
      <w:bookmarkEnd w:id="407"/>
      <w:bookmarkEnd w:id="408"/>
    </w:p>
    <w:p w14:paraId="36EF84DA" w14:textId="2B3C3967"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w:t>
      </w:r>
      <w:r w:rsidRPr="00194230">
        <w:t>500 </w:t>
      </w:r>
      <w:r w:rsidR="006C3BF9">
        <w:t>[13]</w:t>
      </w:r>
      <w:r w:rsidRPr="00194230">
        <w:t xml:space="preserve"> shall be supported for an HTTP method if the corresponding HTTP status codes are specified as mandatory for that HTTP method in table 5.2.7.1-1 of 3GPP TS 29.500 </w:t>
      </w:r>
      <w:r w:rsidR="006C3BF9">
        <w:t>[13]</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409" w:name="_Toc35971445"/>
      <w:bookmarkStart w:id="410" w:name="_Toc207607750"/>
      <w:r>
        <w:t>7.</w:t>
      </w:r>
      <w:r w:rsidR="00884F7E">
        <w:t>1</w:t>
      </w:r>
      <w:r w:rsidRPr="002612B3">
        <w:t>.7.2</w:t>
      </w:r>
      <w:r w:rsidRPr="002612B3">
        <w:tab/>
        <w:t>Protocol Errors</w:t>
      </w:r>
      <w:bookmarkEnd w:id="409"/>
      <w:bookmarkEnd w:id="410"/>
    </w:p>
    <w:p w14:paraId="44BC7D85" w14:textId="147493F7" w:rsidR="00451495" w:rsidRPr="002612B3" w:rsidRDefault="00451495" w:rsidP="00451495">
      <w:r w:rsidRPr="002612B3">
        <w:t xml:space="preserve">No specific procedures for the </w:t>
      </w:r>
      <w:r w:rsidRPr="002612B3">
        <w:rPr>
          <w:noProof/>
        </w:rPr>
        <w:t>LMS_</w:t>
      </w:r>
      <w:r w:rsidR="00AF2334">
        <w:rPr>
          <w:noProof/>
        </w:rPr>
        <w:t>Reporting</w:t>
      </w:r>
      <w:r w:rsidR="00AF2334" w:rsidRPr="002612B3">
        <w:t xml:space="preserve"> </w:t>
      </w:r>
      <w:r w:rsidRPr="002612B3">
        <w:t>service are specified.</w:t>
      </w:r>
    </w:p>
    <w:p w14:paraId="0E283761" w14:textId="269D2379" w:rsidR="00451495" w:rsidRPr="002612B3" w:rsidRDefault="00451495" w:rsidP="00451495">
      <w:pPr>
        <w:pStyle w:val="Heading4"/>
      </w:pPr>
      <w:bookmarkStart w:id="411" w:name="_Toc35971446"/>
      <w:bookmarkStart w:id="412" w:name="_Toc207607751"/>
      <w:r>
        <w:t>7.</w:t>
      </w:r>
      <w:r w:rsidR="00884F7E">
        <w:t>1</w:t>
      </w:r>
      <w:r w:rsidRPr="002612B3">
        <w:t>.7.3</w:t>
      </w:r>
      <w:r w:rsidRPr="002612B3">
        <w:tab/>
        <w:t>Application Errors</w:t>
      </w:r>
      <w:bookmarkEnd w:id="411"/>
      <w:bookmarkEnd w:id="412"/>
    </w:p>
    <w:p w14:paraId="37E13278" w14:textId="2B6ADCC5" w:rsidR="00451495" w:rsidRPr="002612B3" w:rsidRDefault="00451495" w:rsidP="00451495">
      <w:r w:rsidRPr="002612B3">
        <w:t xml:space="preserve">The application errors defined for the </w:t>
      </w:r>
      <w:r w:rsidRPr="002612B3">
        <w:rPr>
          <w:noProof/>
        </w:rPr>
        <w:t>LMS_</w:t>
      </w:r>
      <w:r w:rsidR="00AF2334">
        <w:rPr>
          <w:noProof/>
        </w:rPr>
        <w:t>Reporting</w:t>
      </w:r>
      <w:r w:rsidR="00AF2334" w:rsidRPr="002612B3">
        <w:t xml:space="preserve"> </w:t>
      </w:r>
      <w:r w:rsidRPr="002612B3">
        <w:t xml:space="preserve">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lastRenderedPageBreak/>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413" w:name="_Toc492899751"/>
      <w:bookmarkStart w:id="414" w:name="_Toc492900030"/>
      <w:bookmarkStart w:id="415" w:name="_Toc492967832"/>
      <w:bookmarkStart w:id="416" w:name="_Toc492972920"/>
      <w:bookmarkStart w:id="417" w:name="_Toc492973140"/>
      <w:bookmarkStart w:id="418" w:name="_Toc493774060"/>
      <w:bookmarkStart w:id="419" w:name="_Toc508285804"/>
      <w:bookmarkStart w:id="420" w:name="_Toc508287269"/>
      <w:bookmarkStart w:id="421" w:name="_Toc510696648"/>
      <w:bookmarkStart w:id="422" w:name="_Toc35971447"/>
    </w:p>
    <w:p w14:paraId="0A8B6398" w14:textId="5F70AE89" w:rsidR="00451495" w:rsidRPr="006B2C68" w:rsidRDefault="00451495" w:rsidP="00451495">
      <w:pPr>
        <w:pStyle w:val="Heading3"/>
        <w:rPr>
          <w:lang w:eastAsia="zh-CN"/>
        </w:rPr>
      </w:pPr>
      <w:bookmarkStart w:id="423" w:name="_Toc207607752"/>
      <w:r>
        <w:t>7.</w:t>
      </w:r>
      <w:r w:rsidR="00884F7E">
        <w:t>1</w:t>
      </w:r>
      <w:r>
        <w:t>.</w:t>
      </w:r>
      <w:r w:rsidRPr="006B2C68">
        <w:t>8</w:t>
      </w:r>
      <w:r w:rsidRPr="006B2C68">
        <w:rPr>
          <w:lang w:eastAsia="zh-CN"/>
        </w:rPr>
        <w:tab/>
        <w:t>Feature negotiation</w:t>
      </w:r>
      <w:bookmarkEnd w:id="413"/>
      <w:bookmarkEnd w:id="414"/>
      <w:bookmarkEnd w:id="415"/>
      <w:bookmarkEnd w:id="416"/>
      <w:bookmarkEnd w:id="417"/>
      <w:bookmarkEnd w:id="418"/>
      <w:bookmarkEnd w:id="419"/>
      <w:bookmarkEnd w:id="420"/>
      <w:bookmarkEnd w:id="421"/>
      <w:bookmarkEnd w:id="422"/>
      <w:bookmarkEnd w:id="423"/>
    </w:p>
    <w:p w14:paraId="67FF5968" w14:textId="624CADB2"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r>
        <w:t>LMS_</w:t>
      </w:r>
      <w:r w:rsidR="00223472">
        <w:t xml:space="preserve">Reporting </w:t>
      </w:r>
      <w:r>
        <w:t>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424" w:name="_Toc532994477"/>
      <w:bookmarkStart w:id="425" w:name="_Toc35971448"/>
      <w:bookmarkStart w:id="426" w:name="_Toc207607753"/>
      <w:bookmarkStart w:id="427" w:name="_Toc510696649"/>
      <w:r>
        <w:t>7.</w:t>
      </w:r>
      <w:r w:rsidR="00884F7E">
        <w:t>1</w:t>
      </w:r>
      <w:r w:rsidRPr="006B2C68">
        <w:t>.9</w:t>
      </w:r>
      <w:r w:rsidRPr="006B2C68">
        <w:tab/>
        <w:t>Security</w:t>
      </w:r>
      <w:bookmarkEnd w:id="424"/>
      <w:bookmarkEnd w:id="425"/>
      <w:bookmarkEnd w:id="426"/>
    </w:p>
    <w:p w14:paraId="33A589E5" w14:textId="32B05FA7" w:rsidR="003852D0" w:rsidRPr="00820CE5" w:rsidRDefault="003852D0" w:rsidP="003852D0">
      <w:bookmarkStart w:id="428" w:name="_Toc35971449"/>
      <w:r>
        <w:t xml:space="preserve">The LMC shall send HTTP requests over TLS connection as specified for the </w:t>
      </w:r>
      <w:r w:rsidRPr="009B066B">
        <w:t>HTTP client in the UE</w:t>
      </w:r>
      <w:r>
        <w:t xml:space="preserve"> in annex A of 3GPP TS 24.482 [</w:t>
      </w:r>
      <w:r w:rsidR="00B36B1C">
        <w:t>10</w:t>
      </w:r>
      <w:r>
        <w:t>].</w:t>
      </w:r>
    </w:p>
    <w:p w14:paraId="70A7DD12" w14:textId="33526947" w:rsidR="003852D0" w:rsidRDefault="003852D0" w:rsidP="003852D0">
      <w:r>
        <w:t>Authentication and authorization shall be as specified in 3GPP TS 33.180 [1</w:t>
      </w:r>
      <w:r w:rsidR="005C3796">
        <w:t>7</w:t>
      </w:r>
      <w:r>
        <w:t>].</w:t>
      </w:r>
    </w:p>
    <w:p w14:paraId="72D8F54B" w14:textId="77777777" w:rsidR="003852D0" w:rsidRDefault="003852D0" w:rsidP="003852D0">
      <w:r>
        <w:t>The LMS shall be configured with an authorized MC service server list, containing public service identities of MC service servers.</w:t>
      </w:r>
    </w:p>
    <w:p w14:paraId="084744E5" w14:textId="7B9D99F0" w:rsidR="003852D0" w:rsidRDefault="003852D0" w:rsidP="003852D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64C81794" w14:textId="7138316B" w:rsidR="00451495" w:rsidRPr="006B2C68" w:rsidRDefault="00451495" w:rsidP="00451495">
      <w:pPr>
        <w:pStyle w:val="Heading3"/>
        <w:rPr>
          <w:lang w:val="en-US"/>
        </w:rPr>
      </w:pPr>
      <w:bookmarkStart w:id="429" w:name="_Toc207607754"/>
      <w:r>
        <w:rPr>
          <w:lang w:val="en-US"/>
        </w:rPr>
        <w:t>7.</w:t>
      </w:r>
      <w:r w:rsidR="00884F7E">
        <w:rPr>
          <w:lang w:val="en-US"/>
        </w:rPr>
        <w:t>1</w:t>
      </w:r>
      <w:r w:rsidRPr="006B2C68">
        <w:rPr>
          <w:lang w:val="en-US"/>
        </w:rPr>
        <w:t>.10</w:t>
      </w:r>
      <w:r w:rsidRPr="006B2C68">
        <w:rPr>
          <w:lang w:val="en-US"/>
        </w:rPr>
        <w:tab/>
        <w:t>HTTP redirection</w:t>
      </w:r>
      <w:bookmarkEnd w:id="429"/>
    </w:p>
    <w:bookmarkEnd w:id="427"/>
    <w:bookmarkEnd w:id="428"/>
    <w:p w14:paraId="30A779E4" w14:textId="7D9831F0" w:rsidR="003849FB" w:rsidRDefault="003849FB" w:rsidP="003849FB">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40BD5DA4" w14:textId="1C45A5D6" w:rsidR="002936AA" w:rsidRDefault="002936AA" w:rsidP="002936AA">
      <w:pPr>
        <w:pStyle w:val="Heading2"/>
      </w:pPr>
      <w:bookmarkStart w:id="430" w:name="_Toc207607755"/>
      <w:r>
        <w:t>7.</w:t>
      </w:r>
      <w:r w:rsidR="001E0F8F">
        <w:t>2</w:t>
      </w:r>
      <w:r>
        <w:tab/>
        <w:t>LMS_Information API</w:t>
      </w:r>
      <w:bookmarkEnd w:id="430"/>
    </w:p>
    <w:p w14:paraId="3BBE3FC9" w14:textId="36F7CAE6" w:rsidR="002936AA" w:rsidRDefault="002936AA" w:rsidP="002936AA">
      <w:pPr>
        <w:pStyle w:val="Heading3"/>
      </w:pPr>
      <w:bookmarkStart w:id="431" w:name="_Toc207607756"/>
      <w:r>
        <w:t>7.</w:t>
      </w:r>
      <w:r w:rsidR="001E0F8F">
        <w:t>2</w:t>
      </w:r>
      <w:r>
        <w:t>.1</w:t>
      </w:r>
      <w:r>
        <w:tab/>
        <w:t>Introduction</w:t>
      </w:r>
      <w:bookmarkEnd w:id="431"/>
    </w:p>
    <w:p w14:paraId="0CA1C861" w14:textId="4F8C20AA" w:rsidR="002936AA" w:rsidRDefault="002936AA" w:rsidP="002936AA">
      <w:pPr>
        <w:rPr>
          <w:noProof/>
          <w:lang w:eastAsia="zh-CN"/>
        </w:rPr>
      </w:pPr>
      <w:r w:rsidRPr="00E23840">
        <w:rPr>
          <w:noProof/>
        </w:rPr>
        <w:t>The</w:t>
      </w:r>
      <w:r>
        <w:rPr>
          <w:noProof/>
        </w:rPr>
        <w:t xml:space="preserve"> LMS_</w:t>
      </w:r>
      <w:r>
        <w:t>Information</w:t>
      </w:r>
      <w:r w:rsidRPr="00E23840">
        <w:rPr>
          <w:noProof/>
        </w:rPr>
        <w:t xml:space="preserve"> shall use the </w:t>
      </w:r>
      <w:r>
        <w:rPr>
          <w:noProof/>
        </w:rPr>
        <w:t>LMS_Information Service</w:t>
      </w:r>
      <w:r w:rsidRPr="00E23840">
        <w:rPr>
          <w:noProof/>
        </w:rPr>
        <w:t xml:space="preserve"> </w:t>
      </w:r>
      <w:r w:rsidRPr="00E23840">
        <w:rPr>
          <w:noProof/>
          <w:lang w:eastAsia="zh-CN"/>
        </w:rPr>
        <w:t>API.</w:t>
      </w:r>
    </w:p>
    <w:p w14:paraId="3590FA38" w14:textId="4DCE02A8" w:rsidR="002936AA" w:rsidRDefault="002936AA" w:rsidP="002936AA">
      <w:pPr>
        <w:rPr>
          <w:noProof/>
          <w:lang w:eastAsia="zh-CN"/>
        </w:rPr>
      </w:pPr>
      <w:r>
        <w:rPr>
          <w:rFonts w:hint="eastAsia"/>
          <w:noProof/>
          <w:lang w:eastAsia="zh-CN"/>
        </w:rPr>
        <w:t xml:space="preserve">The API URI of the </w:t>
      </w:r>
      <w:r>
        <w:rPr>
          <w:noProof/>
        </w:rPr>
        <w:t>LMS_</w:t>
      </w:r>
      <w:r>
        <w:t>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348CC42"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EF7414">
        <w:rPr>
          <w:noProof/>
          <w:lang w:eastAsia="zh-CN"/>
        </w:rPr>
        <w:t>4</w:t>
      </w:r>
      <w:r w:rsidR="00B744B4">
        <w:rPr>
          <w:noProof/>
          <w:lang w:eastAsia="zh-CN"/>
        </w:rPr>
        <w:t>]</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4AD0E907"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r w:rsidR="00CC1E76">
        <w:rPr>
          <w:noProof/>
          <w:lang w:eastAsia="zh-CN"/>
        </w:rPr>
        <w:t>11</w:t>
      </w:r>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4B887E7E" w:rsidR="002936AA" w:rsidRPr="00E23840" w:rsidRDefault="002936AA" w:rsidP="002936AA">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E699684"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F16BA0">
        <w:rPr>
          <w:noProof/>
        </w:rPr>
        <w:t>2</w:t>
      </w:r>
      <w:r>
        <w:rPr>
          <w:noProof/>
        </w:rPr>
        <w:t>.3</w:t>
      </w:r>
      <w:r w:rsidRPr="00E23840">
        <w:rPr>
          <w:noProof/>
        </w:rPr>
        <w:t>.</w:t>
      </w:r>
    </w:p>
    <w:p w14:paraId="2D31E67A" w14:textId="43C031A0" w:rsidR="002936AA" w:rsidRDefault="002936AA" w:rsidP="002936AA">
      <w:pPr>
        <w:pStyle w:val="Heading3"/>
      </w:pPr>
      <w:bookmarkStart w:id="432" w:name="_Toc207607757"/>
      <w:r>
        <w:t>7.</w:t>
      </w:r>
      <w:r w:rsidR="004C1B3F">
        <w:t>2</w:t>
      </w:r>
      <w:r>
        <w:t>.2</w:t>
      </w:r>
      <w:r>
        <w:tab/>
        <w:t>Usage of HTTP</w:t>
      </w:r>
      <w:bookmarkEnd w:id="432"/>
    </w:p>
    <w:p w14:paraId="6E6397A8" w14:textId="3F3CA1A4" w:rsidR="002936AA" w:rsidRPr="000C5200" w:rsidRDefault="002936AA" w:rsidP="002936AA">
      <w:pPr>
        <w:pStyle w:val="Heading4"/>
      </w:pPr>
      <w:bookmarkStart w:id="433" w:name="_Toc207607758"/>
      <w:r>
        <w:t>7.</w:t>
      </w:r>
      <w:r w:rsidR="004C1B3F">
        <w:t>2</w:t>
      </w:r>
      <w:r>
        <w:t>.2.1</w:t>
      </w:r>
      <w:r>
        <w:tab/>
        <w:t>General</w:t>
      </w:r>
      <w:bookmarkEnd w:id="433"/>
    </w:p>
    <w:p w14:paraId="7DBDF0DA" w14:textId="4D612A40"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7ACDDFE4" w14:textId="239EABAC"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4713220B" w14:textId="639531C1" w:rsidR="002936AA" w:rsidRPr="00986E88" w:rsidRDefault="002936AA" w:rsidP="002936AA">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6DA2AEF9" w:rsidR="002936AA" w:rsidRPr="000C5200" w:rsidRDefault="002936AA" w:rsidP="002936AA">
      <w:pPr>
        <w:pStyle w:val="Heading4"/>
      </w:pPr>
      <w:bookmarkStart w:id="434" w:name="_Toc207607759"/>
      <w:r>
        <w:t>7.</w:t>
      </w:r>
      <w:r w:rsidR="006648D9">
        <w:t>2</w:t>
      </w:r>
      <w:r>
        <w:t>.2.2</w:t>
      </w:r>
      <w:r>
        <w:tab/>
        <w:t>HTTP standard headers</w:t>
      </w:r>
      <w:bookmarkEnd w:id="434"/>
    </w:p>
    <w:p w14:paraId="60D84A85" w14:textId="151F7BF3" w:rsidR="002936AA" w:rsidRDefault="002936AA" w:rsidP="002936AA">
      <w:pPr>
        <w:pStyle w:val="Heading5"/>
        <w:rPr>
          <w:lang w:eastAsia="zh-CN"/>
        </w:rPr>
      </w:pPr>
      <w:bookmarkStart w:id="435" w:name="_Toc207607760"/>
      <w:r>
        <w:t>7.</w:t>
      </w:r>
      <w:r w:rsidR="006648D9">
        <w:t>2</w:t>
      </w:r>
      <w:r>
        <w:t>.2.2.1</w:t>
      </w:r>
      <w:r>
        <w:rPr>
          <w:rFonts w:hint="eastAsia"/>
          <w:lang w:eastAsia="zh-CN"/>
        </w:rPr>
        <w:tab/>
      </w:r>
      <w:r>
        <w:rPr>
          <w:lang w:eastAsia="zh-CN"/>
        </w:rPr>
        <w:t>General</w:t>
      </w:r>
      <w:bookmarkEnd w:id="435"/>
    </w:p>
    <w:p w14:paraId="64AFAB34" w14:textId="73E2C58F"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4247D065" w14:textId="5DC1E633" w:rsidR="002936AA" w:rsidRDefault="002936AA" w:rsidP="002936AA">
      <w:pPr>
        <w:pStyle w:val="Heading5"/>
      </w:pPr>
      <w:bookmarkStart w:id="436" w:name="_Toc207607761"/>
      <w:r>
        <w:t>7.</w:t>
      </w:r>
      <w:r w:rsidR="003E4872">
        <w:t>2</w:t>
      </w:r>
      <w:r>
        <w:t>.2.2.2</w:t>
      </w:r>
      <w:r>
        <w:tab/>
        <w:t>Content type</w:t>
      </w:r>
      <w:bookmarkEnd w:id="436"/>
    </w:p>
    <w:p w14:paraId="581278C0" w14:textId="6DBB2FC5" w:rsidR="002936AA" w:rsidRDefault="002936AA" w:rsidP="002936AA">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7AF3138" w14:textId="412488CF" w:rsidR="002936AA" w:rsidRPr="000C5200" w:rsidRDefault="002936AA" w:rsidP="002936AA">
      <w:pPr>
        <w:pStyle w:val="Heading4"/>
      </w:pPr>
      <w:bookmarkStart w:id="437" w:name="_Toc207607762"/>
      <w:r>
        <w:t>7.</w:t>
      </w:r>
      <w:r w:rsidR="003E4872">
        <w:t>2</w:t>
      </w:r>
      <w:r>
        <w:t>.2.3</w:t>
      </w:r>
      <w:r>
        <w:tab/>
        <w:t>HTTP custom headers</w:t>
      </w:r>
      <w:bookmarkEnd w:id="437"/>
    </w:p>
    <w:p w14:paraId="77001884" w14:textId="13C49595"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59B984BA" w14:textId="77AB3809" w:rsidR="002936AA" w:rsidRDefault="002936AA" w:rsidP="002936AA">
      <w:pPr>
        <w:pStyle w:val="Heading3"/>
      </w:pPr>
      <w:bookmarkStart w:id="438" w:name="_Toc207607763"/>
      <w:r>
        <w:t>7.</w:t>
      </w:r>
      <w:r w:rsidR="003E4872">
        <w:t>2</w:t>
      </w:r>
      <w:r>
        <w:t>.3</w:t>
      </w:r>
      <w:r>
        <w:tab/>
        <w:t>Resources</w:t>
      </w:r>
      <w:bookmarkEnd w:id="438"/>
    </w:p>
    <w:p w14:paraId="3D25A851" w14:textId="7E91B956" w:rsidR="002936AA" w:rsidRPr="000A7435" w:rsidRDefault="002936AA" w:rsidP="002936AA">
      <w:pPr>
        <w:pStyle w:val="Heading4"/>
      </w:pPr>
      <w:bookmarkStart w:id="439" w:name="_Toc207607764"/>
      <w:bookmarkStart w:id="440" w:name="_Toc67903524"/>
      <w:r>
        <w:t>7.</w:t>
      </w:r>
      <w:r w:rsidR="003E4872">
        <w:t>2</w:t>
      </w:r>
      <w:r>
        <w:t>.3.1</w:t>
      </w:r>
      <w:r>
        <w:tab/>
        <w:t>Overview</w:t>
      </w:r>
      <w:bookmarkEnd w:id="439"/>
    </w:p>
    <w:p w14:paraId="68B6EF9C" w14:textId="77777777" w:rsidR="002936AA" w:rsidRDefault="002936AA" w:rsidP="002936AA">
      <w:r>
        <w:t>This clause describes the structure for the Resource URIs and the resources and methods used for the service.</w:t>
      </w:r>
    </w:p>
    <w:p w14:paraId="4D1318C0" w14:textId="4767A879" w:rsidR="002936AA" w:rsidRDefault="002936AA" w:rsidP="002936AA">
      <w:r>
        <w:t>Figure 7.</w:t>
      </w:r>
      <w:r w:rsidR="00B37B25">
        <w:t>2</w:t>
      </w:r>
      <w:r>
        <w:t>.3.1-1 depicts the resource URIs structure for the LMS_Information API.</w:t>
      </w:r>
    </w:p>
    <w:p w14:paraId="70A958DC" w14:textId="6EB7001F" w:rsidR="002936AA" w:rsidRPr="00A258AF" w:rsidRDefault="002936AA" w:rsidP="002936AA">
      <w:pPr>
        <w:pStyle w:val="TH"/>
        <w:rPr>
          <w:lang w:val="en-US"/>
        </w:rPr>
      </w:pPr>
      <w:r w:rsidRPr="004277DC">
        <w:lastRenderedPageBreak/>
        <w:t xml:space="preserve"> </w:t>
      </w:r>
      <w:r w:rsidR="007A6E83">
        <w:object w:dxaOrig="5461" w:dyaOrig="5251" w14:anchorId="5D94C4DB">
          <v:shape id="_x0000_i1027" type="#_x0000_t75" style="width:273.05pt;height:262.35pt" o:ole="">
            <v:imagedata r:id="rId18" o:title=""/>
          </v:shape>
          <o:OLEObject Type="Embed" ProgID="Visio.Drawing.15" ShapeID="_x0000_i1027" DrawAspect="Content" ObjectID="_1818615193" r:id="rId19"/>
        </w:object>
      </w:r>
    </w:p>
    <w:p w14:paraId="2BC2EB55" w14:textId="170DDF7B" w:rsidR="002936AA" w:rsidRPr="008C18E3" w:rsidRDefault="002936AA" w:rsidP="002936AA">
      <w:pPr>
        <w:pStyle w:val="TF"/>
      </w:pPr>
      <w:r w:rsidRPr="008C18E3">
        <w:t>Figure</w:t>
      </w:r>
      <w:r>
        <w:t> 7.</w:t>
      </w:r>
      <w:r w:rsidR="00B37B25">
        <w:t>2</w:t>
      </w:r>
      <w:r>
        <w:t>.3.1</w:t>
      </w:r>
      <w:r w:rsidRPr="008C18E3">
        <w:t xml:space="preserve">-1: </w:t>
      </w:r>
      <w:r>
        <w:t xml:space="preserve">Resource </w:t>
      </w:r>
      <w:r w:rsidRPr="008C18E3">
        <w:t xml:space="preserve">URI structure of the </w:t>
      </w:r>
      <w:r>
        <w:t xml:space="preserve">LMS_Information </w:t>
      </w:r>
      <w:r w:rsidRPr="008C18E3">
        <w:t>API</w:t>
      </w:r>
    </w:p>
    <w:p w14:paraId="6FCAD5A5" w14:textId="0A433499" w:rsidR="002936AA" w:rsidRDefault="002936AA" w:rsidP="002936AA">
      <w:r>
        <w:t>Table 7.</w:t>
      </w:r>
      <w:r w:rsidR="006A123B">
        <w:t>2</w:t>
      </w:r>
      <w:r>
        <w:t>.3.1-1 provides an overview of the resources and applicable HTTP methods.</w:t>
      </w:r>
    </w:p>
    <w:p w14:paraId="53731CDE" w14:textId="4F458CED" w:rsidR="002936AA" w:rsidRDefault="002936AA" w:rsidP="002936AA">
      <w:pPr>
        <w:pStyle w:val="TH"/>
      </w:pPr>
      <w:r w:rsidRPr="00384E92">
        <w:t>Table</w:t>
      </w:r>
      <w:r>
        <w:t> 7.</w:t>
      </w:r>
      <w:r w:rsidR="006A123B">
        <w:t>2</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7C3D18" w:rsidRDefault="00953F24" w:rsidP="00BE6196">
            <w:pPr>
              <w:pStyle w:val="TAL"/>
            </w:pPr>
            <w:r>
              <w:t>Client l</w:t>
            </w:r>
            <w:r w:rsidR="002936AA" w:rsidRPr="007C3D18">
              <w:t xml:space="preserve">ocation </w:t>
            </w:r>
            <w:r w:rsidR="00A67705">
              <w:t xml:space="preserve">information </w:t>
            </w:r>
            <w:r w:rsidR="002936AA" w:rsidRPr="007C3D18">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CB0D74" w:rsidRDefault="002936AA" w:rsidP="00BE6196">
            <w:pPr>
              <w:pStyle w:val="TAL"/>
            </w:pPr>
            <w:r w:rsidRPr="00CB0D74">
              <w:t>Location</w:t>
            </w:r>
            <w:r w:rsidR="002C620C">
              <w:t xml:space="preserve"> information</w:t>
            </w:r>
            <w:r w:rsidRPr="00CB0D74">
              <w:t xml:space="preserve">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F568E2"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CB0D74" w:rsidRDefault="00F568E2" w:rsidP="00BE6196">
            <w:pPr>
              <w:pStyle w:val="TAL"/>
            </w:pPr>
            <w:r w:rsidRPr="00CB0D74">
              <w:t xml:space="preserve">Individual location </w:t>
            </w:r>
            <w:r>
              <w:t xml:space="preserve">information </w:t>
            </w:r>
            <w:r w:rsidRPr="00CB0D74">
              <w:t>subscription</w:t>
            </w:r>
          </w:p>
        </w:tc>
        <w:tc>
          <w:tcPr>
            <w:tcW w:w="1412" w:type="pct"/>
            <w:vMerge w:val="restart"/>
            <w:tcBorders>
              <w:left w:val="single" w:sz="4" w:space="0" w:color="auto"/>
              <w:right w:val="single" w:sz="4" w:space="0" w:color="auto"/>
            </w:tcBorders>
          </w:tcPr>
          <w:p w14:paraId="0D03146B" w14:textId="77777777" w:rsidR="00F568E2" w:rsidRPr="00CB0D74" w:rsidRDefault="00F568E2"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CB0D74" w:rsidRDefault="00F568E2"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CB0D74" w:rsidRDefault="00F568E2" w:rsidP="00BE6196">
            <w:pPr>
              <w:pStyle w:val="TAL"/>
            </w:pPr>
            <w:r w:rsidRPr="00CB0D74">
              <w:t>Update</w:t>
            </w:r>
            <w:r>
              <w:t xml:space="preserve"> </w:t>
            </w:r>
            <w:r w:rsidRPr="00CB0D74">
              <w:t>an existing subscription</w:t>
            </w:r>
            <w:r>
              <w:t>.</w:t>
            </w:r>
          </w:p>
        </w:tc>
      </w:tr>
      <w:tr w:rsidR="00F568E2" w:rsidRPr="00646838"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CB0D74"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CB0D74"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CB0D74" w:rsidRDefault="00F568E2" w:rsidP="00BE6196">
            <w:pPr>
              <w:pStyle w:val="TAL"/>
            </w:pPr>
            <w:r>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CB0D74" w:rsidRDefault="00F568E2" w:rsidP="00BE6196">
            <w:pPr>
              <w:pStyle w:val="TAL"/>
            </w:pPr>
            <w:r>
              <w:t>Delete an existing subscription.</w:t>
            </w:r>
          </w:p>
        </w:tc>
      </w:tr>
      <w:tr w:rsidR="00251EC8" w:rsidRPr="00646838"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CB0D74" w:rsidRDefault="00251EC8" w:rsidP="00251EC8">
            <w:pPr>
              <w:pStyle w:val="TAL"/>
            </w:pPr>
            <w:r>
              <w:t xml:space="preserve">Location </w:t>
            </w:r>
            <w:r w:rsidR="00C574D0">
              <w:t>i</w:t>
            </w:r>
            <w:r>
              <w:t xml:space="preserve">nformation </w:t>
            </w:r>
            <w:r w:rsidR="00C574D0">
              <w:t>c</w:t>
            </w:r>
            <w:r>
              <w:t xml:space="preserve">onfig </w:t>
            </w:r>
            <w:r w:rsidR="00C574D0">
              <w:t>r</w:t>
            </w:r>
            <w:r>
              <w:t>equest</w:t>
            </w:r>
          </w:p>
        </w:tc>
        <w:tc>
          <w:tcPr>
            <w:tcW w:w="1412" w:type="pct"/>
            <w:tcBorders>
              <w:left w:val="single" w:sz="4" w:space="0" w:color="auto"/>
              <w:right w:val="single" w:sz="4" w:space="0" w:color="auto"/>
            </w:tcBorders>
          </w:tcPr>
          <w:p w14:paraId="333E1135" w14:textId="4BCB6223" w:rsidR="00251EC8" w:rsidRPr="00CB0D74" w:rsidRDefault="00251EC8" w:rsidP="00251EC8">
            <w:pPr>
              <w:pStyle w:val="TAL"/>
            </w:pPr>
            <w:r>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Default="00251EC8" w:rsidP="00251EC8">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Default="00251EC8" w:rsidP="00251EC8">
            <w:pPr>
              <w:pStyle w:val="TAL"/>
            </w:pPr>
            <w:r w:rsidRPr="00481A60">
              <w:rPr>
                <w:lang w:val="en-US"/>
              </w:rPr>
              <w:t>Update location configuration information of a target</w:t>
            </w:r>
            <w:r>
              <w:rPr>
                <w:lang w:val="en-US"/>
              </w:rPr>
              <w:t xml:space="preserve"> user</w:t>
            </w:r>
          </w:p>
        </w:tc>
      </w:tr>
    </w:tbl>
    <w:p w14:paraId="5BDFF9EC" w14:textId="77777777" w:rsidR="002936AA" w:rsidRPr="00407648" w:rsidRDefault="002936AA" w:rsidP="002936AA"/>
    <w:p w14:paraId="3A83C813" w14:textId="760706ED" w:rsidR="002936AA" w:rsidRPr="00F879D4" w:rsidRDefault="00670C0F" w:rsidP="002936AA">
      <w:pPr>
        <w:pStyle w:val="Heading4"/>
        <w:rPr>
          <w:lang w:val="fr-FR"/>
        </w:rPr>
      </w:pPr>
      <w:bookmarkStart w:id="441" w:name="_Toc207607765"/>
      <w:r w:rsidRPr="00F879D4">
        <w:rPr>
          <w:lang w:val="fr-FR"/>
        </w:rPr>
        <w:t>7.</w:t>
      </w:r>
      <w:r w:rsidR="006A123B">
        <w:rPr>
          <w:lang w:val="fr-FR"/>
        </w:rPr>
        <w:t>2</w:t>
      </w:r>
      <w:r w:rsidRPr="00F879D4">
        <w:rPr>
          <w:lang w:val="fr-FR"/>
        </w:rPr>
        <w:t>.</w:t>
      </w:r>
      <w:r w:rsidR="002936AA" w:rsidRPr="00F879D4">
        <w:rPr>
          <w:lang w:val="fr-FR"/>
        </w:rPr>
        <w:t>3.2</w:t>
      </w:r>
      <w:r w:rsidR="002936AA" w:rsidRPr="00F879D4">
        <w:rPr>
          <w:lang w:val="fr-FR"/>
        </w:rPr>
        <w:tab/>
        <w:t xml:space="preserve">Resource: </w:t>
      </w:r>
      <w:bookmarkEnd w:id="440"/>
      <w:r w:rsidR="002936AA" w:rsidRPr="00F879D4">
        <w:rPr>
          <w:lang w:val="fr-FR"/>
        </w:rPr>
        <w:t xml:space="preserve">Client </w:t>
      </w:r>
      <w:r w:rsidR="000745C6">
        <w:rPr>
          <w:lang w:val="fr-FR"/>
        </w:rPr>
        <w:t>l</w:t>
      </w:r>
      <w:r w:rsidR="002936AA" w:rsidRPr="00F879D4">
        <w:rPr>
          <w:lang w:val="fr-FR"/>
        </w:rPr>
        <w:t xml:space="preserve">ocation </w:t>
      </w:r>
      <w:r w:rsidR="000745C6">
        <w:rPr>
          <w:lang w:val="fr-FR"/>
        </w:rPr>
        <w:t>i</w:t>
      </w:r>
      <w:r w:rsidR="002936AA" w:rsidRPr="00F879D4">
        <w:rPr>
          <w:lang w:val="fr-FR"/>
        </w:rPr>
        <w:t>nformation request</w:t>
      </w:r>
      <w:bookmarkEnd w:id="441"/>
    </w:p>
    <w:p w14:paraId="6C9F459C" w14:textId="06A1A591" w:rsidR="002936AA" w:rsidRPr="00F879D4" w:rsidRDefault="00670C0F" w:rsidP="002936AA">
      <w:pPr>
        <w:pStyle w:val="Heading5"/>
        <w:rPr>
          <w:lang w:val="fr-FR"/>
        </w:rPr>
      </w:pPr>
      <w:bookmarkStart w:id="442" w:name="_Toc207607766"/>
      <w:r w:rsidRPr="00F879D4">
        <w:rPr>
          <w:lang w:val="fr-FR"/>
        </w:rPr>
        <w:t>7.</w:t>
      </w:r>
      <w:r w:rsidR="006A123B">
        <w:rPr>
          <w:lang w:val="fr-FR"/>
        </w:rPr>
        <w:t>2</w:t>
      </w:r>
      <w:r w:rsidRPr="00F879D4">
        <w:rPr>
          <w:lang w:val="fr-FR"/>
        </w:rPr>
        <w:t>.</w:t>
      </w:r>
      <w:r w:rsidR="002936AA" w:rsidRPr="00F879D4">
        <w:rPr>
          <w:lang w:val="fr-FR"/>
        </w:rPr>
        <w:t>3.2.1</w:t>
      </w:r>
      <w:r w:rsidR="002936AA" w:rsidRPr="00F879D4">
        <w:rPr>
          <w:lang w:val="fr-FR"/>
        </w:rPr>
        <w:tab/>
        <w:t>Description</w:t>
      </w:r>
      <w:bookmarkEnd w:id="442"/>
    </w:p>
    <w:p w14:paraId="353E612B" w14:textId="77777777" w:rsidR="002936AA" w:rsidRDefault="002936AA" w:rsidP="002936AA">
      <w:r>
        <w:t>The resource represents all client location information request.</w:t>
      </w:r>
    </w:p>
    <w:p w14:paraId="35226CE3" w14:textId="02595BB5" w:rsidR="002936AA" w:rsidRDefault="00670C0F" w:rsidP="002936AA">
      <w:pPr>
        <w:pStyle w:val="Heading5"/>
      </w:pPr>
      <w:bookmarkStart w:id="443" w:name="_Toc207607767"/>
      <w:r>
        <w:t>7.</w:t>
      </w:r>
      <w:r w:rsidR="006A123B">
        <w:t>2</w:t>
      </w:r>
      <w:r>
        <w:t>.</w:t>
      </w:r>
      <w:r w:rsidR="002936AA">
        <w:t>3.2.2</w:t>
      </w:r>
      <w:r w:rsidR="002936AA">
        <w:tab/>
        <w:t>Resource Definition</w:t>
      </w:r>
      <w:bookmarkEnd w:id="443"/>
    </w:p>
    <w:p w14:paraId="04B81823" w14:textId="391FF2CA" w:rsidR="002936AA" w:rsidRDefault="002936AA" w:rsidP="002936AA">
      <w:r>
        <w:t xml:space="preserve">Resource URI: </w:t>
      </w:r>
      <w:r w:rsidRPr="00E23840">
        <w:rPr>
          <w:b/>
          <w:noProof/>
        </w:rPr>
        <w:t>{apiRoot}/</w:t>
      </w:r>
      <w:r>
        <w:rPr>
          <w:b/>
          <w:noProof/>
        </w:rPr>
        <w:t>lms-information</w:t>
      </w:r>
      <w:r w:rsidRPr="00E23840">
        <w:rPr>
          <w:b/>
          <w:noProof/>
        </w:rPr>
        <w:t>/</w:t>
      </w:r>
      <w:r>
        <w:rPr>
          <w:b/>
          <w:noProof/>
        </w:rPr>
        <w:t>&lt;apiVersion&gt;</w:t>
      </w:r>
      <w:r w:rsidRPr="00E23840">
        <w:rPr>
          <w:b/>
          <w:noProof/>
        </w:rPr>
        <w:t>/</w:t>
      </w:r>
      <w:r>
        <w:rPr>
          <w:b/>
          <w:noProof/>
        </w:rPr>
        <w:t>requests</w:t>
      </w:r>
    </w:p>
    <w:p w14:paraId="258297C3" w14:textId="19B20688" w:rsidR="002936AA" w:rsidRDefault="002936AA" w:rsidP="002936AA">
      <w:pPr>
        <w:rPr>
          <w:rFonts w:ascii="Arial" w:hAnsi="Arial" w:cs="Arial"/>
        </w:rPr>
      </w:pPr>
      <w:r w:rsidRPr="00F112E4">
        <w:t>This resource shall support the resource URI variables defined in table </w:t>
      </w:r>
      <w:r w:rsidR="00670C0F">
        <w:t>7.</w:t>
      </w:r>
      <w:r w:rsidR="00531A50">
        <w:t>2</w:t>
      </w:r>
      <w:r w:rsidR="00670C0F">
        <w:t>.</w:t>
      </w:r>
      <w:r w:rsidRPr="00F112E4">
        <w:t>3.2.2-1.</w:t>
      </w:r>
    </w:p>
    <w:p w14:paraId="1E04CB4A" w14:textId="5DB13D09" w:rsidR="002936AA" w:rsidRDefault="002936AA" w:rsidP="002936AA">
      <w:pPr>
        <w:pStyle w:val="TH"/>
        <w:rPr>
          <w:rFonts w:cs="Arial"/>
        </w:rPr>
      </w:pPr>
      <w:r>
        <w:t>Table </w:t>
      </w:r>
      <w:r w:rsidR="00670C0F">
        <w:t>7.</w:t>
      </w:r>
      <w:r w:rsidR="00531A50">
        <w:t>2</w:t>
      </w:r>
      <w:r w:rsidR="00670C0F">
        <w:t>.</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16361A" w:rsidRDefault="002936AA" w:rsidP="00BE6196">
            <w:pPr>
              <w:pStyle w:val="TAL"/>
            </w:pPr>
            <w:r w:rsidRPr="0016361A">
              <w:t>See clause</w:t>
            </w:r>
            <w:r w:rsidRPr="0016361A">
              <w:rPr>
                <w:lang w:val="en-US" w:eastAsia="zh-CN"/>
              </w:rPr>
              <w:t> </w:t>
            </w:r>
            <w:r w:rsidR="00670C0F">
              <w:t>7.</w:t>
            </w:r>
            <w:r w:rsidR="00531A50">
              <w:t>2</w:t>
            </w:r>
            <w:r w:rsidR="00670C0F">
              <w:t>.</w:t>
            </w:r>
            <w:r w:rsidRPr="0016361A">
              <w:t>1</w:t>
            </w:r>
          </w:p>
        </w:tc>
      </w:tr>
    </w:tbl>
    <w:p w14:paraId="2F88146D" w14:textId="77777777" w:rsidR="002936AA" w:rsidRPr="00384E92" w:rsidRDefault="002936AA" w:rsidP="002936AA"/>
    <w:p w14:paraId="12845B76" w14:textId="7B8CA6D8" w:rsidR="002936AA" w:rsidRDefault="00670C0F" w:rsidP="002936AA">
      <w:pPr>
        <w:pStyle w:val="Heading5"/>
      </w:pPr>
      <w:bookmarkStart w:id="444" w:name="_Toc207607768"/>
      <w:r>
        <w:lastRenderedPageBreak/>
        <w:t>7.</w:t>
      </w:r>
      <w:r w:rsidR="00714835">
        <w:t>2</w:t>
      </w:r>
      <w:r>
        <w:t>.</w:t>
      </w:r>
      <w:r w:rsidR="002936AA">
        <w:t>3.2.3</w:t>
      </w:r>
      <w:r w:rsidR="002936AA">
        <w:tab/>
        <w:t>Resource Standard Methods</w:t>
      </w:r>
      <w:bookmarkEnd w:id="444"/>
    </w:p>
    <w:p w14:paraId="7AB58ABE" w14:textId="5DE9AA46" w:rsidR="002936AA" w:rsidRPr="00384E92" w:rsidRDefault="00670C0F" w:rsidP="002936AA">
      <w:pPr>
        <w:pStyle w:val="H6"/>
      </w:pPr>
      <w:r>
        <w:t>7.</w:t>
      </w:r>
      <w:r w:rsidR="00714835">
        <w:t>2</w:t>
      </w:r>
      <w:r>
        <w:t>.</w:t>
      </w:r>
      <w:r w:rsidR="002936AA">
        <w:t>3.2.3</w:t>
      </w:r>
      <w:r w:rsidR="002936AA" w:rsidRPr="00384E92">
        <w:t>.1</w:t>
      </w:r>
      <w:r w:rsidR="002936AA" w:rsidRPr="00384E92">
        <w:tab/>
      </w:r>
      <w:r w:rsidR="002936AA">
        <w:t>POST</w:t>
      </w:r>
    </w:p>
    <w:p w14:paraId="219882CD" w14:textId="6836185E" w:rsidR="002936AA" w:rsidRDefault="002936AA" w:rsidP="002936AA">
      <w:r>
        <w:t>This method shall support the URI query parameters specified in table </w:t>
      </w:r>
      <w:r w:rsidR="00670C0F">
        <w:t>7.</w:t>
      </w:r>
      <w:r w:rsidR="00714835">
        <w:t>2</w:t>
      </w:r>
      <w:r w:rsidR="00670C0F">
        <w:t>.</w:t>
      </w:r>
      <w:r>
        <w:t>3.2.3.1-1.</w:t>
      </w:r>
    </w:p>
    <w:p w14:paraId="72DEBBF9" w14:textId="7E51BF49" w:rsidR="002936AA" w:rsidRPr="00384E92" w:rsidRDefault="002936AA" w:rsidP="002936AA">
      <w:pPr>
        <w:pStyle w:val="TH"/>
        <w:rPr>
          <w:rFonts w:cs="Arial"/>
        </w:rPr>
      </w:pPr>
      <w:r w:rsidRPr="00384E92">
        <w:t>Table</w:t>
      </w:r>
      <w:r>
        <w:t> </w:t>
      </w:r>
      <w:r w:rsidR="00670C0F">
        <w:t>7.</w:t>
      </w:r>
      <w:r w:rsidR="00714835">
        <w:t>2</w:t>
      </w:r>
      <w:r w:rsidR="00670C0F">
        <w:t>.</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0B44DF98" w:rsidR="002936AA" w:rsidRPr="00384E92" w:rsidRDefault="002936AA" w:rsidP="002936AA">
      <w:r>
        <w:t>This method shall support the request data structures specified in table </w:t>
      </w:r>
      <w:r w:rsidR="00670C0F">
        <w:t>7.</w:t>
      </w:r>
      <w:r w:rsidR="00714835">
        <w:t>2</w:t>
      </w:r>
      <w:r w:rsidR="00670C0F">
        <w:t>.</w:t>
      </w:r>
      <w:r>
        <w:t>3.2.3.1-2 and the response data structures and response codes specified in table </w:t>
      </w:r>
      <w:r w:rsidR="00670C0F">
        <w:t>7.</w:t>
      </w:r>
      <w:r w:rsidR="00714835">
        <w:t>2</w:t>
      </w:r>
      <w:r w:rsidR="00670C0F">
        <w:t>.</w:t>
      </w:r>
      <w:r>
        <w:t>3.2.3.1-3.</w:t>
      </w:r>
    </w:p>
    <w:p w14:paraId="576AB5D6" w14:textId="6C427A78" w:rsidR="002936AA" w:rsidRPr="001769FF" w:rsidRDefault="002936AA" w:rsidP="002936AA">
      <w:pPr>
        <w:pStyle w:val="TH"/>
      </w:pPr>
      <w:r w:rsidRPr="001769FF">
        <w:t>Table</w:t>
      </w:r>
      <w:r>
        <w:t> </w:t>
      </w:r>
      <w:r w:rsidR="00670C0F">
        <w:t>7.</w:t>
      </w:r>
      <w:r w:rsidR="00714835">
        <w:t>2</w:t>
      </w:r>
      <w:r w:rsidR="00670C0F">
        <w:t>.</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r>
              <w:t>ClientOriginatingLocationRequest</w:t>
            </w:r>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4D614CE5" w:rsidR="002936AA" w:rsidRPr="001769FF" w:rsidRDefault="002936AA" w:rsidP="002936AA">
      <w:pPr>
        <w:pStyle w:val="TH"/>
      </w:pPr>
      <w:r w:rsidRPr="001769FF">
        <w:t>Table</w:t>
      </w:r>
      <w:r>
        <w:t> </w:t>
      </w:r>
      <w:r w:rsidR="00670C0F">
        <w:t>7.</w:t>
      </w:r>
      <w:r w:rsidR="003D7E81">
        <w:t>2</w:t>
      </w:r>
      <w:r w:rsidR="00670C0F">
        <w:t>.</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28CFDE69"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31A5F7E" w14:textId="77777777" w:rsidR="002936AA" w:rsidRDefault="002936AA" w:rsidP="002936AA"/>
    <w:p w14:paraId="65CE334C" w14:textId="4994273A"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53B1C80B"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66541E04" w:rsidR="002936AA" w:rsidRDefault="00670C0F" w:rsidP="002936AA">
      <w:pPr>
        <w:pStyle w:val="Heading5"/>
      </w:pPr>
      <w:bookmarkStart w:id="445" w:name="_Toc207607769"/>
      <w:r>
        <w:t>7.</w:t>
      </w:r>
      <w:r w:rsidR="003D7E81">
        <w:t>2</w:t>
      </w:r>
      <w:r>
        <w:t>.</w:t>
      </w:r>
      <w:r w:rsidR="002936AA">
        <w:t>3.3.4</w:t>
      </w:r>
      <w:r w:rsidR="002936AA">
        <w:tab/>
        <w:t>Resource Custom Operations</w:t>
      </w:r>
      <w:bookmarkEnd w:id="445"/>
    </w:p>
    <w:p w14:paraId="1F5754FE" w14:textId="77777777" w:rsidR="002936AA" w:rsidRDefault="002936AA" w:rsidP="002936AA">
      <w:r>
        <w:t>None.</w:t>
      </w:r>
    </w:p>
    <w:p w14:paraId="7464480C" w14:textId="44107F5B" w:rsidR="002936AA" w:rsidRPr="00F35F4A" w:rsidRDefault="00670C0F" w:rsidP="002936AA">
      <w:pPr>
        <w:pStyle w:val="Heading4"/>
      </w:pPr>
      <w:bookmarkStart w:id="446" w:name="_Toc207607770"/>
      <w:r>
        <w:t>7.</w:t>
      </w:r>
      <w:r w:rsidR="003D7E81">
        <w:t>2</w:t>
      </w:r>
      <w:r>
        <w:t>.</w:t>
      </w:r>
      <w:r w:rsidR="002936AA">
        <w:t>3</w:t>
      </w:r>
      <w:r w:rsidR="002936AA" w:rsidRPr="00F35F4A">
        <w:t>.3</w:t>
      </w:r>
      <w:r w:rsidR="002936AA" w:rsidRPr="00F35F4A">
        <w:tab/>
        <w:t xml:space="preserve">Resource: </w:t>
      </w:r>
      <w:r w:rsidR="002936AA">
        <w:t>Location information subscriptions</w:t>
      </w:r>
      <w:bookmarkEnd w:id="446"/>
    </w:p>
    <w:p w14:paraId="462CE1E8" w14:textId="47F2A238" w:rsidR="002936AA" w:rsidRPr="00F35F4A" w:rsidRDefault="00670C0F" w:rsidP="002936AA">
      <w:pPr>
        <w:pStyle w:val="Heading5"/>
        <w:rPr>
          <w:lang w:eastAsia="zh-CN"/>
        </w:rPr>
      </w:pPr>
      <w:bookmarkStart w:id="447" w:name="_Toc207607771"/>
      <w:r>
        <w:rPr>
          <w:lang w:eastAsia="zh-CN"/>
        </w:rPr>
        <w:t>7.</w:t>
      </w:r>
      <w:r w:rsidR="003D7E81">
        <w:rPr>
          <w:lang w:eastAsia="zh-CN"/>
        </w:rPr>
        <w:t>2</w:t>
      </w:r>
      <w:r>
        <w:rPr>
          <w:lang w:eastAsia="zh-CN"/>
        </w:rPr>
        <w:t>.</w:t>
      </w:r>
      <w:r w:rsidR="002936AA">
        <w:rPr>
          <w:lang w:eastAsia="zh-CN"/>
        </w:rPr>
        <w:t>3</w:t>
      </w:r>
      <w:r w:rsidR="002936AA" w:rsidRPr="00F35F4A">
        <w:rPr>
          <w:lang w:eastAsia="zh-CN"/>
        </w:rPr>
        <w:t>.3.1</w:t>
      </w:r>
      <w:r w:rsidR="002936AA" w:rsidRPr="00F35F4A">
        <w:rPr>
          <w:lang w:eastAsia="zh-CN"/>
        </w:rPr>
        <w:tab/>
        <w:t>Description</w:t>
      </w:r>
      <w:bookmarkEnd w:id="447"/>
    </w:p>
    <w:p w14:paraId="42E34A56" w14:textId="77777777" w:rsidR="002936AA" w:rsidRDefault="002936AA" w:rsidP="002936AA">
      <w:r>
        <w:t>The resource represents all location information subscriptions.</w:t>
      </w:r>
    </w:p>
    <w:p w14:paraId="24A7A2E8" w14:textId="42462838" w:rsidR="002936AA" w:rsidRPr="00F35F4A" w:rsidRDefault="00670C0F" w:rsidP="002936AA">
      <w:pPr>
        <w:pStyle w:val="Heading5"/>
        <w:rPr>
          <w:lang w:eastAsia="zh-CN"/>
        </w:rPr>
      </w:pPr>
      <w:bookmarkStart w:id="448" w:name="_Toc207607772"/>
      <w:r>
        <w:rPr>
          <w:lang w:eastAsia="zh-CN"/>
        </w:rPr>
        <w:t>7.</w:t>
      </w:r>
      <w:r w:rsidR="003D7E81">
        <w:rPr>
          <w:lang w:eastAsia="zh-CN"/>
        </w:rPr>
        <w:t>2</w:t>
      </w:r>
      <w:r>
        <w:rPr>
          <w:lang w:eastAsia="zh-CN"/>
        </w:rPr>
        <w:t>.</w:t>
      </w:r>
      <w:r w:rsidR="002936AA">
        <w:rPr>
          <w:lang w:eastAsia="zh-CN"/>
        </w:rPr>
        <w:t>3</w:t>
      </w:r>
      <w:r w:rsidR="002936AA" w:rsidRPr="00F35F4A">
        <w:rPr>
          <w:lang w:eastAsia="zh-CN"/>
        </w:rPr>
        <w:t>.3.2</w:t>
      </w:r>
      <w:r w:rsidR="002936AA" w:rsidRPr="00F35F4A">
        <w:rPr>
          <w:lang w:eastAsia="zh-CN"/>
        </w:rPr>
        <w:tab/>
        <w:t>Resource Definition</w:t>
      </w:r>
      <w:bookmarkEnd w:id="448"/>
    </w:p>
    <w:p w14:paraId="4E2153B4" w14:textId="1881B913"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w:t>
      </w:r>
    </w:p>
    <w:p w14:paraId="6F950DC9" w14:textId="43A5C16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3D7E81">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443EB95A" w14:textId="48F877E9" w:rsidR="002936AA" w:rsidRPr="00F35F4A" w:rsidRDefault="002936AA" w:rsidP="002936AA">
      <w:pPr>
        <w:pStyle w:val="TH"/>
        <w:rPr>
          <w:rFonts w:cs="Arial"/>
        </w:rPr>
      </w:pPr>
      <w:r w:rsidRPr="00F35F4A">
        <w:lastRenderedPageBreak/>
        <w:t>Table </w:t>
      </w:r>
      <w:r w:rsidR="00670C0F">
        <w:rPr>
          <w:lang w:eastAsia="zh-CN"/>
        </w:rPr>
        <w:t>7.</w:t>
      </w:r>
      <w:r w:rsidR="00E10A52">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646838" w:rsidRDefault="002936AA" w:rsidP="00BE6196">
            <w:pPr>
              <w:pStyle w:val="TAL"/>
            </w:pPr>
            <w:r w:rsidRPr="00646838">
              <w:t>See clause </w:t>
            </w:r>
            <w:r w:rsidR="00670C0F">
              <w:t>7.</w:t>
            </w:r>
            <w:r w:rsidR="00D00253">
              <w:t>2</w:t>
            </w:r>
            <w:r w:rsidR="00670C0F">
              <w:t>.</w:t>
            </w:r>
            <w:r>
              <w:t>1</w:t>
            </w:r>
          </w:p>
        </w:tc>
      </w:tr>
    </w:tbl>
    <w:p w14:paraId="5D4EE2A3" w14:textId="77777777" w:rsidR="002936AA" w:rsidRDefault="002936AA" w:rsidP="002936AA">
      <w:pPr>
        <w:rPr>
          <w:lang w:val="x-none"/>
        </w:rPr>
      </w:pPr>
    </w:p>
    <w:p w14:paraId="36597A88" w14:textId="1670CA7F" w:rsidR="002936AA" w:rsidRPr="00F35F4A" w:rsidRDefault="00670C0F" w:rsidP="002936AA">
      <w:pPr>
        <w:pStyle w:val="Heading5"/>
        <w:rPr>
          <w:lang w:eastAsia="zh-CN"/>
        </w:rPr>
      </w:pPr>
      <w:bookmarkStart w:id="449" w:name="_Toc207607773"/>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49"/>
    </w:p>
    <w:p w14:paraId="21BE7BCA" w14:textId="001535E5" w:rsidR="002936AA" w:rsidRPr="00F35F4A" w:rsidRDefault="00670C0F" w:rsidP="002936AA">
      <w:pPr>
        <w:pStyle w:val="H6"/>
      </w:pPr>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48C137CE"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w:t>
      </w:r>
      <w:r w:rsidR="00E10A52">
        <w:t>2</w:t>
      </w:r>
      <w:r w:rsidR="00670C0F">
        <w:t>.</w:t>
      </w:r>
      <w:r>
        <w:t>3</w:t>
      </w:r>
      <w:r w:rsidRPr="00F35F4A">
        <w:t>.3.</w:t>
      </w:r>
      <w:r>
        <w:t>3</w:t>
      </w:r>
      <w:r w:rsidRPr="00F35F4A">
        <w:t>.1-1.</w:t>
      </w:r>
    </w:p>
    <w:p w14:paraId="41A395D0" w14:textId="3786BAB8" w:rsidR="002936AA" w:rsidRPr="00F35F4A" w:rsidRDefault="002936AA" w:rsidP="002936AA">
      <w:pPr>
        <w:pStyle w:val="TH"/>
        <w:rPr>
          <w:rFonts w:cs="Arial"/>
        </w:rPr>
      </w:pPr>
      <w:r w:rsidRPr="00F35F4A">
        <w:t xml:space="preserve">Table </w:t>
      </w:r>
      <w:r w:rsidR="00670C0F">
        <w:t>7.</w:t>
      </w:r>
      <w:r w:rsidR="00E10A52">
        <w:t>2</w:t>
      </w:r>
      <w:r w:rsidR="00670C0F">
        <w:t>.</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503762E4" w:rsidR="002936AA" w:rsidRPr="00F35F4A" w:rsidRDefault="002936AA" w:rsidP="002936AA">
      <w:r w:rsidRPr="00F35F4A">
        <w:t>This method shall support the request data structures specified in table </w:t>
      </w:r>
      <w:r w:rsidR="00670C0F">
        <w:t>7.</w:t>
      </w:r>
      <w:r w:rsidR="00E10A52">
        <w:t>2</w:t>
      </w:r>
      <w:r w:rsidR="00670C0F">
        <w:t>.</w:t>
      </w:r>
      <w:r>
        <w:t>3</w:t>
      </w:r>
      <w:r w:rsidRPr="00F35F4A">
        <w:t>.3.</w:t>
      </w:r>
      <w:r>
        <w:t>3</w:t>
      </w:r>
      <w:r w:rsidRPr="00F35F4A">
        <w:t>.1-2 and the response data structures and response codes specified in table </w:t>
      </w:r>
      <w:r w:rsidR="00670C0F">
        <w:t>7</w:t>
      </w:r>
      <w:r w:rsidR="00E10A52">
        <w:t>2</w:t>
      </w:r>
      <w:r w:rsidR="00670C0F">
        <w:t>3.</w:t>
      </w:r>
      <w:r>
        <w:t>3</w:t>
      </w:r>
      <w:r w:rsidRPr="00F35F4A">
        <w:t>.3.</w:t>
      </w:r>
      <w:r>
        <w:t>3</w:t>
      </w:r>
      <w:r w:rsidRPr="00F35F4A">
        <w:t>.1-3.</w:t>
      </w:r>
    </w:p>
    <w:p w14:paraId="221CA4C0" w14:textId="77D9A123" w:rsidR="002936AA" w:rsidRPr="00F35F4A" w:rsidRDefault="002936AA" w:rsidP="002936AA">
      <w:pPr>
        <w:pStyle w:val="TH"/>
      </w:pPr>
      <w:r w:rsidRPr="00F35F4A">
        <w:t xml:space="preserve">Table </w:t>
      </w:r>
      <w:r w:rsidR="00670C0F">
        <w:t>7.</w:t>
      </w:r>
      <w:r w:rsidR="00E10A52">
        <w:t>2</w:t>
      </w:r>
      <w:r w:rsidR="00670C0F">
        <w:t>.</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3743CF16" w:rsidR="002936AA" w:rsidRPr="00646838" w:rsidRDefault="00C02BC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48F63A3" w14:textId="7307B386" w:rsidR="002936AA" w:rsidRPr="00F35F4A" w:rsidRDefault="002936AA" w:rsidP="002936AA">
      <w:pPr>
        <w:pStyle w:val="TH"/>
      </w:pPr>
      <w:r w:rsidRPr="00F35F4A">
        <w:t xml:space="preserve">Table </w:t>
      </w:r>
      <w:r w:rsidR="00670C0F">
        <w:t>7.</w:t>
      </w:r>
      <w:r w:rsidR="0081078E">
        <w:t>2</w:t>
      </w:r>
      <w:r w:rsidR="00670C0F">
        <w:t>.</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18171BA2" w:rsidR="002936AA" w:rsidRPr="00B512DE" w:rsidRDefault="00713C91" w:rsidP="00BE6196">
            <w:pPr>
              <w:pStyle w:val="TAL"/>
            </w:pPr>
            <w:r>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097F069B" w:rsidR="002936AA" w:rsidRPr="00646838" w:rsidRDefault="002936AA" w:rsidP="00BE6196">
            <w:pPr>
              <w:pStyle w:val="TAN"/>
            </w:pPr>
            <w:r w:rsidRPr="00646838">
              <w:t>NOTE:</w:t>
            </w:r>
            <w:r w:rsidRPr="00646838">
              <w:rPr>
                <w:noProof/>
              </w:rPr>
              <w:tab/>
              <w:t xml:space="preserve">The manadatory </w:t>
            </w:r>
            <w:r w:rsidRPr="00646838">
              <w:t>HTTP error status code for the P</w:t>
            </w:r>
            <w:r w:rsidR="00713C91">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0DEEBB5C" w14:textId="77777777" w:rsidR="002936AA" w:rsidRDefault="002936AA" w:rsidP="002936AA"/>
    <w:p w14:paraId="160CBB5F" w14:textId="692D2393" w:rsidR="002936AA" w:rsidRPr="00A04126" w:rsidRDefault="002936AA" w:rsidP="002936AA">
      <w:pPr>
        <w:pStyle w:val="TH"/>
        <w:rPr>
          <w:rFonts w:cs="Arial"/>
        </w:rPr>
      </w:pPr>
      <w:r>
        <w:t xml:space="preserve">Table </w:t>
      </w:r>
      <w:r w:rsidR="00670C0F">
        <w:t>7.</w:t>
      </w:r>
      <w:r w:rsidR="0081078E">
        <w:t>2</w:t>
      </w:r>
      <w:r w:rsidR="00670C0F">
        <w:t>.</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03BAB23F" w:rsidR="002936AA" w:rsidRPr="00A04126" w:rsidRDefault="002936AA" w:rsidP="002936AA">
      <w:pPr>
        <w:pStyle w:val="TH"/>
        <w:rPr>
          <w:rFonts w:cs="Arial"/>
        </w:rPr>
      </w:pPr>
      <w:r w:rsidRPr="00A04126">
        <w:t xml:space="preserve">Table </w:t>
      </w:r>
      <w:r w:rsidR="00670C0F">
        <w:t>7.</w:t>
      </w:r>
      <w:r w:rsidR="0081078E">
        <w:t>2</w:t>
      </w:r>
      <w:r w:rsidR="00670C0F">
        <w:t>.</w:t>
      </w:r>
      <w:r>
        <w:t>3</w:t>
      </w:r>
      <w:r w:rsidRPr="00F35F4A">
        <w:t>.3.</w:t>
      </w:r>
      <w:r>
        <w:t>3</w:t>
      </w:r>
      <w:r w:rsidRPr="00F35F4A">
        <w:t>.1</w:t>
      </w:r>
      <w:r w:rsidRPr="00A04126">
        <w:t xml:space="preserve">-5: Headers supported by the </w:t>
      </w:r>
      <w:r w:rsidRPr="00ED4A19">
        <w:t>20</w:t>
      </w:r>
      <w:r w:rsidR="00CB451D">
        <w:t>1</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shd w:val="clear" w:color="auto" w:fill="auto"/>
          </w:tcPr>
          <w:p w14:paraId="5E83D4CE" w14:textId="30A155B4" w:rsidR="008F2CD2" w:rsidRPr="0016361A" w:rsidRDefault="008F2CD2" w:rsidP="008F2CD2">
            <w:pPr>
              <w:pStyle w:val="TAL"/>
            </w:pPr>
            <w:r w:rsidRPr="00E17A7A">
              <w:t>Location</w:t>
            </w:r>
            <w:r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08F3E2F5" w:rsidR="008F2CD2" w:rsidRPr="0016361A" w:rsidRDefault="008F2CD2" w:rsidP="008F2CD2">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1A7DDA7C" w14:textId="77777777" w:rsidR="002936AA" w:rsidRPr="00A04126" w:rsidRDefault="002936AA" w:rsidP="002936AA"/>
    <w:p w14:paraId="14B2F628" w14:textId="2C54C752" w:rsidR="002936AA" w:rsidRDefault="002936AA" w:rsidP="002936AA">
      <w:pPr>
        <w:pStyle w:val="TH"/>
      </w:pPr>
      <w:r>
        <w:t xml:space="preserve">Table </w:t>
      </w:r>
      <w:r w:rsidR="00670C0F">
        <w:t>7.</w:t>
      </w:r>
      <w:r w:rsidR="0081078E">
        <w:t>2</w:t>
      </w:r>
      <w:r w:rsidR="00670C0F">
        <w:t>.</w:t>
      </w:r>
      <w:r>
        <w:t>3</w:t>
      </w:r>
      <w:r w:rsidRPr="00F35F4A">
        <w:t>.3.</w:t>
      </w:r>
      <w:r>
        <w:t>3</w:t>
      </w:r>
      <w:r w:rsidRPr="00F35F4A">
        <w:t>.1</w:t>
      </w:r>
      <w:r>
        <w:t>-</w:t>
      </w:r>
      <w:r w:rsidR="00077AAF">
        <w:t>6</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4B6F639D" w:rsidR="002936AA" w:rsidRDefault="002936AA" w:rsidP="002936AA">
      <w:pPr>
        <w:pStyle w:val="TH"/>
      </w:pPr>
      <w:r>
        <w:lastRenderedPageBreak/>
        <w:t>Table</w:t>
      </w:r>
      <w:r>
        <w:rPr>
          <w:noProof/>
        </w:rPr>
        <w:t xml:space="preserve"> </w:t>
      </w:r>
      <w:r w:rsidR="00670C0F">
        <w:t>7.</w:t>
      </w:r>
      <w:r w:rsidR="0081078E">
        <w:t>2</w:t>
      </w:r>
      <w:r w:rsidR="00670C0F">
        <w:t>.</w:t>
      </w:r>
      <w:r>
        <w:t>3</w:t>
      </w:r>
      <w:r w:rsidRPr="00F35F4A">
        <w:t>.3.</w:t>
      </w:r>
      <w:r>
        <w:t>3</w:t>
      </w:r>
      <w:r w:rsidRPr="00F35F4A">
        <w:t>.1</w:t>
      </w:r>
      <w:r>
        <w:t>-</w:t>
      </w:r>
      <w:r w:rsidR="00077AAF">
        <w:t>7</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0B4D5B2D" w:rsidR="002936AA" w:rsidRPr="00F35F4A" w:rsidRDefault="00670C0F" w:rsidP="002936AA">
      <w:pPr>
        <w:pStyle w:val="Heading4"/>
      </w:pPr>
      <w:bookmarkStart w:id="450" w:name="_Toc207607774"/>
      <w:r>
        <w:t>7.</w:t>
      </w:r>
      <w:r w:rsidR="0081078E">
        <w:t>2</w:t>
      </w:r>
      <w:r>
        <w:t>.</w:t>
      </w:r>
      <w:r w:rsidR="002936AA">
        <w:t>3</w:t>
      </w:r>
      <w:r w:rsidR="002936AA" w:rsidRPr="00F35F4A">
        <w:t>.</w:t>
      </w:r>
      <w:r w:rsidR="002936AA">
        <w:t>4</w:t>
      </w:r>
      <w:r w:rsidR="002936AA" w:rsidRPr="00F35F4A">
        <w:tab/>
        <w:t xml:space="preserve">Resource: </w:t>
      </w:r>
      <w:r w:rsidR="002936AA">
        <w:t>Individual location information subscription</w:t>
      </w:r>
      <w:bookmarkEnd w:id="450"/>
    </w:p>
    <w:p w14:paraId="53B22F43" w14:textId="31AF785C" w:rsidR="002936AA" w:rsidRPr="00F35F4A" w:rsidRDefault="00670C0F" w:rsidP="002936AA">
      <w:pPr>
        <w:pStyle w:val="Heading5"/>
        <w:rPr>
          <w:lang w:eastAsia="zh-CN"/>
        </w:rPr>
      </w:pPr>
      <w:bookmarkStart w:id="451" w:name="_Toc207607775"/>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51"/>
    </w:p>
    <w:p w14:paraId="75CC069C" w14:textId="77777777" w:rsidR="002936AA" w:rsidRDefault="002936AA" w:rsidP="002936AA">
      <w:r>
        <w:t>The resource represents a location information subscription.</w:t>
      </w:r>
    </w:p>
    <w:p w14:paraId="2F2696BE" w14:textId="33A91EF0" w:rsidR="002936AA" w:rsidRPr="00F35F4A" w:rsidRDefault="00670C0F" w:rsidP="002936AA">
      <w:pPr>
        <w:pStyle w:val="Heading5"/>
        <w:rPr>
          <w:lang w:eastAsia="zh-CN"/>
        </w:rPr>
      </w:pPr>
      <w:bookmarkStart w:id="452" w:name="_Toc207607776"/>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52"/>
    </w:p>
    <w:p w14:paraId="7671CB77" w14:textId="7A14BBE5"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subscription/{subscriptionID}</w:t>
      </w:r>
    </w:p>
    <w:p w14:paraId="06978946" w14:textId="087930D0"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026A80">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7E79EB69" w14:textId="2C524F57" w:rsidR="002936AA" w:rsidRPr="00F35F4A" w:rsidRDefault="002936AA" w:rsidP="002936AA">
      <w:pPr>
        <w:pStyle w:val="TH"/>
        <w:rPr>
          <w:rFonts w:cs="Arial"/>
        </w:rPr>
      </w:pPr>
      <w:r w:rsidRPr="00F35F4A">
        <w:t>Table </w:t>
      </w:r>
      <w:r w:rsidR="00670C0F">
        <w:rPr>
          <w:lang w:eastAsia="zh-CN"/>
        </w:rPr>
        <w:t>7.</w:t>
      </w:r>
      <w:r w:rsidR="00026A80">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6CBA83C9" w:rsidR="002936AA" w:rsidRPr="00F35F4A" w:rsidRDefault="00670C0F" w:rsidP="002936AA">
      <w:pPr>
        <w:pStyle w:val="Heading5"/>
        <w:rPr>
          <w:lang w:eastAsia="zh-CN"/>
        </w:rPr>
      </w:pPr>
      <w:bookmarkStart w:id="453" w:name="_Toc207607777"/>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53"/>
    </w:p>
    <w:p w14:paraId="170CC7E1" w14:textId="4A5EA54A" w:rsidR="002936AA" w:rsidRPr="00F35F4A" w:rsidRDefault="00670C0F" w:rsidP="002936AA">
      <w:pPr>
        <w:pStyle w:val="H6"/>
      </w:pPr>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BF7D7AF"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.1-1.</w:t>
      </w:r>
    </w:p>
    <w:p w14:paraId="639B618D" w14:textId="5E1A1935"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57E6310B" w:rsidR="002936AA" w:rsidRPr="00F35F4A" w:rsidRDefault="002936AA" w:rsidP="002936AA">
      <w:r w:rsidRPr="00F35F4A">
        <w:t>This method shall support the request data structures specified in table </w:t>
      </w:r>
      <w:r w:rsidR="00670C0F">
        <w:t>7.</w:t>
      </w:r>
      <w:r w:rsidR="007751F8">
        <w:t>2</w:t>
      </w:r>
      <w:r w:rsidR="00670C0F">
        <w:t>.</w:t>
      </w:r>
      <w:r>
        <w:t>3</w:t>
      </w:r>
      <w:r w:rsidRPr="00F35F4A">
        <w:t>.</w:t>
      </w:r>
      <w:r>
        <w:t>4</w:t>
      </w:r>
      <w:r w:rsidRPr="00F35F4A">
        <w:t>.</w:t>
      </w:r>
      <w:r>
        <w:t>3</w:t>
      </w:r>
      <w:r w:rsidRPr="00F35F4A">
        <w:t>.1-2 and the response data structures and response codes specified in table </w:t>
      </w:r>
      <w:r w:rsidR="00670C0F">
        <w:t>7.</w:t>
      </w:r>
      <w:r w:rsidR="007751F8">
        <w:t>2</w:t>
      </w:r>
      <w:r w:rsidR="00670C0F">
        <w:t>.</w:t>
      </w:r>
      <w:r>
        <w:t>3</w:t>
      </w:r>
      <w:r w:rsidRPr="00F35F4A">
        <w:t>.</w:t>
      </w:r>
      <w:r>
        <w:t>4</w:t>
      </w:r>
      <w:r w:rsidRPr="00F35F4A">
        <w:t>.</w:t>
      </w:r>
      <w:r>
        <w:t>3</w:t>
      </w:r>
      <w:r w:rsidRPr="00F35F4A">
        <w:t>.1-3.</w:t>
      </w:r>
    </w:p>
    <w:p w14:paraId="68BB813A" w14:textId="34F44A4A" w:rsidR="002936AA" w:rsidRPr="00F35F4A" w:rsidRDefault="002936AA" w:rsidP="002936AA">
      <w:pPr>
        <w:pStyle w:val="TH"/>
      </w:pPr>
      <w:r w:rsidRPr="00F35F4A">
        <w:t xml:space="preserve">Table </w:t>
      </w:r>
      <w:r w:rsidR="00670C0F">
        <w:t>7.</w:t>
      </w:r>
      <w:r w:rsidR="007751F8">
        <w:t>2</w:t>
      </w:r>
      <w:r w:rsidR="00670C0F">
        <w:t>.</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6AB1A9C3" w:rsidR="002936AA" w:rsidRPr="00646838" w:rsidRDefault="00163A8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1D950E99" w14:textId="1AD2C3D0" w:rsidR="002936AA" w:rsidRPr="00F35F4A" w:rsidRDefault="002936AA" w:rsidP="002936AA">
      <w:pPr>
        <w:pStyle w:val="TH"/>
      </w:pPr>
      <w:r w:rsidRPr="00F35F4A">
        <w:lastRenderedPageBreak/>
        <w:t xml:space="preserve">Table </w:t>
      </w:r>
      <w:r w:rsidR="00670C0F">
        <w:t>7.</w:t>
      </w:r>
      <w:r w:rsidR="007751F8">
        <w:t>2</w:t>
      </w:r>
      <w:r w:rsidR="00670C0F">
        <w:t>.</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22AECE9E"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552AC094" w14:textId="77777777" w:rsidR="002936AA" w:rsidRDefault="002936AA" w:rsidP="002936AA"/>
    <w:p w14:paraId="59634988" w14:textId="273944E3" w:rsidR="002936AA" w:rsidRPr="00A04126" w:rsidRDefault="002936AA" w:rsidP="002936AA">
      <w:pPr>
        <w:pStyle w:val="TH"/>
        <w:rPr>
          <w:rFonts w:cs="Arial"/>
        </w:rPr>
      </w:pPr>
      <w:r>
        <w:t xml:space="preserve">Table </w:t>
      </w:r>
      <w:r w:rsidR="00670C0F">
        <w:t>7.</w:t>
      </w:r>
      <w:r w:rsidR="007751F8">
        <w:t>2</w:t>
      </w:r>
      <w:r w:rsidR="00670C0F">
        <w:t>.</w:t>
      </w:r>
      <w:r>
        <w:t>3</w:t>
      </w:r>
      <w:r w:rsidRPr="00F35F4A">
        <w:t>.</w:t>
      </w:r>
      <w:r>
        <w:t>4</w:t>
      </w:r>
      <w:r w:rsidRPr="00F35F4A">
        <w:t>.</w:t>
      </w:r>
      <w:r>
        <w:t>3</w:t>
      </w:r>
      <w:r w:rsidRPr="00F35F4A">
        <w:t>.1</w:t>
      </w:r>
      <w:r w:rsidRPr="00A04126">
        <w:t xml:space="preserve">-4: Headers supported by the </w:t>
      </w:r>
      <w:r w:rsidR="007C2098">
        <w:t>PUT</w:t>
      </w:r>
      <w:r w:rsidR="007C2098" w:rsidRPr="00A04126">
        <w:t xml:space="preserve"> </w:t>
      </w:r>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5B1488DD" w:rsidR="002936AA" w:rsidRPr="00A04126" w:rsidRDefault="002936AA" w:rsidP="002936AA">
      <w:pPr>
        <w:pStyle w:val="TH"/>
        <w:rPr>
          <w:rFonts w:cs="Arial"/>
        </w:rPr>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 xml:space="preserve">-5: Headers supported by the </w:t>
      </w:r>
      <w:r w:rsidRPr="00ED4A19">
        <w:t>20</w:t>
      </w:r>
      <w:r w:rsidR="00780624">
        <w:t>4</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3DD35C4E" w:rsidR="002936AA" w:rsidRPr="00A04126" w:rsidRDefault="002936AA" w:rsidP="002936AA">
      <w:pPr>
        <w:pStyle w:val="TH"/>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-6: Links supported by the 20</w:t>
      </w:r>
      <w:r w:rsidR="00780624">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7088E3E4" w:rsidR="002936AA" w:rsidRDefault="002936AA" w:rsidP="002936AA">
      <w:pPr>
        <w:pStyle w:val="TH"/>
      </w:pPr>
      <w:r>
        <w:t xml:space="preserve">Table </w:t>
      </w:r>
      <w:r w:rsidR="00670C0F">
        <w:t>7.</w:t>
      </w:r>
      <w:r w:rsidR="007751F8">
        <w:t>2</w:t>
      </w:r>
      <w:r w:rsidR="00670C0F">
        <w:t>.</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4E9B8D93" w:rsidR="002936AA" w:rsidRDefault="002936AA" w:rsidP="002936AA">
      <w:pPr>
        <w:pStyle w:val="TH"/>
      </w:pPr>
      <w:r>
        <w:t>Table</w:t>
      </w:r>
      <w:r>
        <w:rPr>
          <w:noProof/>
        </w:rPr>
        <w:t xml:space="preserve"> </w:t>
      </w:r>
      <w:r w:rsidR="00670C0F">
        <w:t>7.</w:t>
      </w:r>
      <w:r w:rsidR="007751F8">
        <w:t>2</w:t>
      </w:r>
      <w:r w:rsidR="00670C0F">
        <w:t>.</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40932209" w:rsidR="002936AA" w:rsidRPr="00F35F4A" w:rsidRDefault="00670C0F" w:rsidP="002936AA">
      <w:pPr>
        <w:pStyle w:val="H6"/>
      </w:pPr>
      <w:r>
        <w:rPr>
          <w:lang w:eastAsia="zh-CN"/>
        </w:rPr>
        <w:t>7.</w:t>
      </w:r>
      <w:r w:rsidR="007751F8">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78D80BE"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w:t>
      </w:r>
      <w:r>
        <w:t>2</w:t>
      </w:r>
      <w:r w:rsidRPr="00F35F4A">
        <w:t>-1.</w:t>
      </w:r>
    </w:p>
    <w:p w14:paraId="437951C9" w14:textId="3A90F22F"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70132BB0" w:rsidR="002936AA" w:rsidRPr="00F35F4A" w:rsidRDefault="002936AA" w:rsidP="002936AA">
      <w:r w:rsidRPr="00F35F4A">
        <w:t>This method shall support the request data structures specified in table </w:t>
      </w:r>
      <w:r w:rsidR="00670C0F">
        <w:t>7.</w:t>
      </w:r>
      <w:r w:rsidR="00AE3C2F">
        <w:t>2</w:t>
      </w:r>
      <w:r w:rsidR="00670C0F">
        <w:t>.</w:t>
      </w:r>
      <w:r>
        <w:t>3</w:t>
      </w:r>
      <w:r w:rsidRPr="00F35F4A">
        <w:t>.</w:t>
      </w:r>
      <w:r>
        <w:t>4</w:t>
      </w:r>
      <w:r w:rsidRPr="00F35F4A">
        <w:t>.</w:t>
      </w:r>
      <w:r>
        <w:t>3</w:t>
      </w:r>
      <w:r w:rsidRPr="00F35F4A">
        <w:t>.</w:t>
      </w:r>
      <w:r>
        <w:t>2</w:t>
      </w:r>
      <w:r w:rsidRPr="00F35F4A">
        <w:t>-2 and the response data structures and response codes specified in table </w:t>
      </w:r>
      <w:r w:rsidR="00670C0F">
        <w:t>7.</w:t>
      </w:r>
      <w:r w:rsidR="00AE3C2F">
        <w:t>2</w:t>
      </w:r>
      <w:r w:rsidR="00670C0F">
        <w:t>.</w:t>
      </w:r>
      <w:r>
        <w:t>3</w:t>
      </w:r>
      <w:r w:rsidRPr="00F35F4A">
        <w:t>.</w:t>
      </w:r>
      <w:r>
        <w:t>4</w:t>
      </w:r>
      <w:r w:rsidRPr="00F35F4A">
        <w:t>.</w:t>
      </w:r>
      <w:r>
        <w:t>3</w:t>
      </w:r>
      <w:r w:rsidRPr="00F35F4A">
        <w:t>.</w:t>
      </w:r>
      <w:r>
        <w:t>2</w:t>
      </w:r>
      <w:r w:rsidRPr="00F35F4A">
        <w:t>-3.</w:t>
      </w:r>
    </w:p>
    <w:p w14:paraId="554A2100" w14:textId="2A7FF6AD" w:rsidR="002936AA" w:rsidRPr="00F35F4A" w:rsidRDefault="002936AA" w:rsidP="002936AA">
      <w:pPr>
        <w:pStyle w:val="TH"/>
      </w:pPr>
      <w:r w:rsidRPr="00F35F4A">
        <w:lastRenderedPageBreak/>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0A270884" w:rsidR="002936AA" w:rsidRPr="00F35F4A" w:rsidRDefault="002936AA" w:rsidP="002936AA">
      <w:pPr>
        <w:pStyle w:val="TH"/>
      </w:pPr>
      <w:r w:rsidRPr="00F35F4A">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167E763D"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rsidR="006C3BF9">
              <w:t>[13]</w:t>
            </w:r>
            <w:r w:rsidRPr="00646838">
              <w:t xml:space="preserve"> also apply.</w:t>
            </w:r>
          </w:p>
        </w:tc>
      </w:tr>
    </w:tbl>
    <w:p w14:paraId="260A54E1" w14:textId="77777777" w:rsidR="002936AA" w:rsidRDefault="002936AA" w:rsidP="002936AA"/>
    <w:p w14:paraId="0BB1431A" w14:textId="0C8AC42D" w:rsidR="002936AA" w:rsidRPr="00A04126" w:rsidRDefault="002936AA" w:rsidP="002936AA">
      <w:pPr>
        <w:pStyle w:val="TH"/>
        <w:rPr>
          <w:rFonts w:cs="Arial"/>
        </w:rPr>
      </w:pPr>
      <w:r>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4294A6CC" w:rsidR="002936AA" w:rsidRPr="00A04126" w:rsidRDefault="002936AA" w:rsidP="002936AA">
      <w:pPr>
        <w:pStyle w:val="TH"/>
        <w:rPr>
          <w:rFonts w:cs="Arial"/>
        </w:rPr>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5BCFBFA4" w:rsidR="002936AA" w:rsidRPr="00A04126" w:rsidRDefault="002936AA" w:rsidP="002936AA">
      <w:pPr>
        <w:pStyle w:val="TH"/>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4BF7E71F" w:rsidR="002936AA" w:rsidRDefault="002936AA" w:rsidP="002936AA">
      <w:pPr>
        <w:pStyle w:val="TH"/>
      </w:pPr>
      <w:r>
        <w:t xml:space="preserve">Table </w:t>
      </w:r>
      <w:r w:rsidR="00670C0F">
        <w:t>7.</w:t>
      </w:r>
      <w:r w:rsidR="00AE3C2F">
        <w:t>2</w:t>
      </w:r>
      <w:r w:rsidR="00670C0F">
        <w:t>.</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006A635D" w:rsidR="002936AA" w:rsidRDefault="002936AA" w:rsidP="002936AA">
      <w:pPr>
        <w:pStyle w:val="TH"/>
      </w:pPr>
      <w:r>
        <w:t>Table</w:t>
      </w:r>
      <w:r>
        <w:rPr>
          <w:noProof/>
        </w:rPr>
        <w:t xml:space="preserve"> </w:t>
      </w:r>
      <w:r w:rsidR="00670C0F">
        <w:t>7.</w:t>
      </w:r>
      <w:r w:rsidR="00AE3C2F">
        <w:t>2</w:t>
      </w:r>
      <w:r w:rsidR="00670C0F">
        <w:t>.</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205BD322" w:rsidR="002936AA" w:rsidRDefault="00670C0F" w:rsidP="002936AA">
      <w:pPr>
        <w:pStyle w:val="Heading5"/>
      </w:pPr>
      <w:bookmarkStart w:id="454" w:name="_Toc207607778"/>
      <w:r>
        <w:t>7.</w:t>
      </w:r>
      <w:r w:rsidR="00AE3C2F">
        <w:t>2</w:t>
      </w:r>
      <w:r>
        <w:t>.</w:t>
      </w:r>
      <w:r w:rsidR="002936AA">
        <w:t>3.</w:t>
      </w:r>
      <w:r w:rsidR="004F24E2">
        <w:t>4</w:t>
      </w:r>
      <w:r w:rsidR="002936AA">
        <w:t>.4</w:t>
      </w:r>
      <w:r w:rsidR="002936AA">
        <w:tab/>
        <w:t>Resource Custom Operations</w:t>
      </w:r>
      <w:bookmarkEnd w:id="454"/>
    </w:p>
    <w:p w14:paraId="072AABFD" w14:textId="77777777" w:rsidR="002936AA" w:rsidRPr="00535331" w:rsidRDefault="002936AA" w:rsidP="002936AA">
      <w:r>
        <w:t>None.</w:t>
      </w:r>
    </w:p>
    <w:p w14:paraId="7602A0E0" w14:textId="79571D6F" w:rsidR="00404688" w:rsidRPr="004F24E2" w:rsidRDefault="00404688" w:rsidP="00404688">
      <w:pPr>
        <w:pStyle w:val="Heading4"/>
        <w:rPr>
          <w:lang w:val="en-US"/>
        </w:rPr>
      </w:pPr>
      <w:bookmarkStart w:id="455" w:name="_Toc207607779"/>
      <w:r w:rsidRPr="00E52ACB">
        <w:rPr>
          <w:lang w:val="en-US"/>
        </w:rPr>
        <w:lastRenderedPageBreak/>
        <w:t>7.2</w:t>
      </w:r>
      <w:r w:rsidRPr="004F24E2">
        <w:rPr>
          <w:lang w:val="en-US"/>
        </w:rPr>
        <w:t>.3.</w:t>
      </w:r>
      <w:r w:rsidR="004F24E2" w:rsidRPr="004F24E2">
        <w:rPr>
          <w:lang w:val="en-US"/>
        </w:rPr>
        <w:t>5</w:t>
      </w:r>
      <w:r w:rsidRPr="004F24E2">
        <w:rPr>
          <w:lang w:val="en-US"/>
        </w:rPr>
        <w:tab/>
        <w:t>Resource: Location information config request</w:t>
      </w:r>
      <w:bookmarkEnd w:id="455"/>
    </w:p>
    <w:p w14:paraId="5DE2B193" w14:textId="69838A4C" w:rsidR="00404688" w:rsidRPr="004F24E2" w:rsidRDefault="00404688" w:rsidP="00404688">
      <w:pPr>
        <w:pStyle w:val="Heading5"/>
        <w:rPr>
          <w:lang w:eastAsia="zh-CN"/>
        </w:rPr>
      </w:pPr>
      <w:bookmarkStart w:id="456" w:name="_Toc207607780"/>
      <w:r w:rsidRPr="004F24E2">
        <w:rPr>
          <w:lang w:eastAsia="zh-CN"/>
        </w:rPr>
        <w:t>7.2.3.</w:t>
      </w:r>
      <w:r w:rsidR="004F24E2" w:rsidRPr="004F24E2">
        <w:rPr>
          <w:lang w:eastAsia="zh-CN"/>
        </w:rPr>
        <w:t>5</w:t>
      </w:r>
      <w:r w:rsidRPr="004F24E2">
        <w:rPr>
          <w:lang w:eastAsia="zh-CN"/>
        </w:rPr>
        <w:t>.1</w:t>
      </w:r>
      <w:r w:rsidRPr="004F24E2">
        <w:rPr>
          <w:lang w:eastAsia="zh-CN"/>
        </w:rPr>
        <w:tab/>
        <w:t>Description</w:t>
      </w:r>
      <w:bookmarkEnd w:id="456"/>
    </w:p>
    <w:p w14:paraId="5CC34C83" w14:textId="77777777" w:rsidR="00404688" w:rsidRPr="004F24E2" w:rsidRDefault="00404688" w:rsidP="00404688">
      <w:r w:rsidRPr="004F24E2">
        <w:t>The resource represents all location information config requests.</w:t>
      </w:r>
    </w:p>
    <w:p w14:paraId="4B5B1DF2" w14:textId="301BBF0F" w:rsidR="00404688" w:rsidRPr="00F35F4A" w:rsidRDefault="00404688" w:rsidP="00404688">
      <w:pPr>
        <w:pStyle w:val="Heading5"/>
        <w:rPr>
          <w:lang w:eastAsia="zh-CN"/>
        </w:rPr>
      </w:pPr>
      <w:bookmarkStart w:id="457" w:name="_Toc207607781"/>
      <w:r w:rsidRPr="004F24E2">
        <w:rPr>
          <w:lang w:eastAsia="zh-CN"/>
        </w:rPr>
        <w:t>7.2.3.</w:t>
      </w:r>
      <w:r w:rsidR="004F24E2" w:rsidRPr="004F24E2">
        <w:rPr>
          <w:lang w:eastAsia="zh-CN"/>
        </w:rPr>
        <w:t>5</w:t>
      </w:r>
      <w:r w:rsidRPr="004F24E2">
        <w:rPr>
          <w:lang w:eastAsia="zh-CN"/>
        </w:rPr>
        <w:t>.2</w:t>
      </w:r>
      <w:r w:rsidRPr="00F35F4A">
        <w:rPr>
          <w:lang w:eastAsia="zh-CN"/>
        </w:rPr>
        <w:tab/>
        <w:t>Resource Definition</w:t>
      </w:r>
      <w:bookmarkEnd w:id="457"/>
    </w:p>
    <w:p w14:paraId="0198BD63" w14:textId="1ED48B9B" w:rsidR="00404688" w:rsidRPr="00AB0050" w:rsidRDefault="00404688" w:rsidP="00404688">
      <w:pPr>
        <w:rPr>
          <w:lang w:val="en-US"/>
        </w:rPr>
      </w:pPr>
      <w:r w:rsidRPr="00AB0050">
        <w:rPr>
          <w:lang w:val="en-US"/>
        </w:rPr>
        <w:t xml:space="preserve">Resource URI: </w:t>
      </w:r>
      <w:r w:rsidRPr="00AB0050">
        <w:rPr>
          <w:b/>
          <w:bCs/>
          <w:lang w:val="en-US"/>
        </w:rPr>
        <w:t>{apiRoot}/</w:t>
      </w:r>
      <w:r w:rsidRPr="00AB0050">
        <w:rPr>
          <w:b/>
          <w:noProof/>
          <w:lang w:val="en-US"/>
        </w:rPr>
        <w:t>lms-information/&lt;apiVersion&gt;/configrequ</w:t>
      </w:r>
      <w:r>
        <w:rPr>
          <w:b/>
          <w:noProof/>
          <w:lang w:val="en-US"/>
        </w:rPr>
        <w:t>est</w:t>
      </w:r>
    </w:p>
    <w:p w14:paraId="5BA624BA" w14:textId="779E3E84" w:rsidR="00404688" w:rsidRPr="00F35F4A" w:rsidRDefault="00404688" w:rsidP="00404688">
      <w:pPr>
        <w:rPr>
          <w:rFonts w:ascii="Arial" w:hAnsi="Arial" w:cs="Arial"/>
        </w:rPr>
      </w:pPr>
      <w:r w:rsidRPr="00F35F4A">
        <w:t>This resource shall support the resource URI variables defined in table </w:t>
      </w:r>
      <w:r>
        <w:rPr>
          <w:lang w:eastAsia="zh-CN"/>
        </w:rPr>
        <w:t>7.2.</w:t>
      </w:r>
      <w:r w:rsidR="00645642">
        <w:rPr>
          <w:lang w:eastAsia="zh-CN"/>
        </w:rPr>
        <w:t>3.5</w:t>
      </w:r>
      <w:r w:rsidR="00F23245">
        <w:rPr>
          <w:lang w:eastAsia="zh-CN"/>
        </w:rPr>
        <w:t>.2</w:t>
      </w:r>
      <w:r w:rsidRPr="00F35F4A">
        <w:t>-1</w:t>
      </w:r>
      <w:r w:rsidRPr="00F35F4A">
        <w:rPr>
          <w:rFonts w:ascii="Arial" w:hAnsi="Arial" w:cs="Arial"/>
        </w:rPr>
        <w:t>.</w:t>
      </w:r>
    </w:p>
    <w:p w14:paraId="0FDBE265" w14:textId="07DC304E" w:rsidR="00404688" w:rsidRPr="00F35F4A" w:rsidRDefault="00404688" w:rsidP="00404688">
      <w:pPr>
        <w:pStyle w:val="TH"/>
        <w:rPr>
          <w:rFonts w:cs="Arial"/>
        </w:rPr>
      </w:pPr>
      <w:r w:rsidRPr="00F35F4A">
        <w:t>Table </w:t>
      </w:r>
      <w:r>
        <w:rPr>
          <w:lang w:eastAsia="zh-CN"/>
        </w:rPr>
        <w:t>7.2.3</w:t>
      </w:r>
      <w:r w:rsidRPr="00F35F4A">
        <w:rPr>
          <w:lang w:eastAsia="zh-CN"/>
        </w:rPr>
        <w:t>.</w:t>
      </w:r>
      <w:r w:rsidR="00F23245">
        <w:rPr>
          <w:lang w:eastAsia="zh-CN"/>
        </w:rPr>
        <w:t>5</w:t>
      </w:r>
      <w:r w:rsidRPr="00F35F4A">
        <w:rPr>
          <w:lang w:eastAsia="zh-CN"/>
        </w:rPr>
        <w:t>.2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646838"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646838" w:rsidRDefault="00404688" w:rsidP="00F75401">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646838" w:rsidRDefault="00404688" w:rsidP="00F75401">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646838" w:rsidRDefault="00404688" w:rsidP="00F75401">
            <w:pPr>
              <w:pStyle w:val="TAH"/>
            </w:pPr>
            <w:r w:rsidRPr="00646838">
              <w:t>Definition</w:t>
            </w:r>
          </w:p>
        </w:tc>
      </w:tr>
      <w:tr w:rsidR="00404688" w:rsidRPr="00646838"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646838" w:rsidRDefault="00404688" w:rsidP="00F75401">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646838" w:rsidRDefault="00404688" w:rsidP="00F75401">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646838" w:rsidRDefault="00404688" w:rsidP="00F75401">
            <w:pPr>
              <w:pStyle w:val="TAL"/>
            </w:pPr>
            <w:r w:rsidRPr="00646838">
              <w:t>See clause </w:t>
            </w:r>
            <w:r>
              <w:t>7.2.1</w:t>
            </w:r>
          </w:p>
        </w:tc>
      </w:tr>
    </w:tbl>
    <w:p w14:paraId="561B1808" w14:textId="77777777" w:rsidR="00404688" w:rsidRDefault="00404688" w:rsidP="00404688">
      <w:pPr>
        <w:rPr>
          <w:lang w:val="x-none"/>
        </w:rPr>
      </w:pPr>
    </w:p>
    <w:p w14:paraId="6875CB09" w14:textId="7B56A727" w:rsidR="00404688" w:rsidRPr="00F35F4A" w:rsidRDefault="00404688" w:rsidP="00404688">
      <w:pPr>
        <w:pStyle w:val="Heading5"/>
        <w:rPr>
          <w:lang w:eastAsia="zh-CN"/>
        </w:rPr>
      </w:pPr>
      <w:bookmarkStart w:id="458" w:name="_Toc207607782"/>
      <w:r>
        <w:rPr>
          <w:lang w:eastAsia="zh-CN"/>
        </w:rPr>
        <w:t>7.2.3</w:t>
      </w:r>
      <w:r w:rsidRPr="00F35F4A">
        <w:rPr>
          <w:lang w:eastAsia="zh-CN"/>
        </w:rPr>
        <w:t>.</w:t>
      </w:r>
      <w:r w:rsidR="00E23C6C">
        <w:rPr>
          <w:lang w:eastAsia="zh-CN"/>
        </w:rPr>
        <w:t>5</w:t>
      </w:r>
      <w:r w:rsidRPr="00F35F4A">
        <w:rPr>
          <w:lang w:eastAsia="zh-CN"/>
        </w:rPr>
        <w:t>.</w:t>
      </w:r>
      <w:r>
        <w:rPr>
          <w:lang w:eastAsia="zh-CN"/>
        </w:rPr>
        <w:t>3</w:t>
      </w:r>
      <w:r w:rsidRPr="00F35F4A">
        <w:rPr>
          <w:lang w:eastAsia="zh-CN"/>
        </w:rPr>
        <w:tab/>
        <w:t>Resource Standard Methods</w:t>
      </w:r>
      <w:r w:rsidR="00313655">
        <w:rPr>
          <w:lang w:eastAsia="zh-CN"/>
        </w:rPr>
        <w:t>s</w:t>
      </w:r>
      <w:bookmarkEnd w:id="458"/>
    </w:p>
    <w:p w14:paraId="09FB1A33" w14:textId="00F3E931" w:rsidR="00404688" w:rsidRPr="00F35F4A" w:rsidRDefault="00404688" w:rsidP="00404688">
      <w:pPr>
        <w:pStyle w:val="H6"/>
      </w:pPr>
      <w:r>
        <w:rPr>
          <w:lang w:eastAsia="zh-CN"/>
        </w:rPr>
        <w:t>7.2.3</w:t>
      </w:r>
      <w:r w:rsidRPr="00F35F4A">
        <w:rPr>
          <w:lang w:eastAsia="zh-CN"/>
        </w:rPr>
        <w:t>.</w:t>
      </w:r>
      <w:r w:rsidR="00A97820">
        <w:rPr>
          <w:lang w:eastAsia="zh-CN"/>
        </w:rPr>
        <w:t>5.</w:t>
      </w:r>
      <w:r w:rsidRPr="00F35F4A">
        <w:rPr>
          <w:lang w:eastAsia="zh-CN"/>
        </w:rPr>
        <w:t>3.1</w:t>
      </w:r>
      <w:r w:rsidRPr="00F35F4A">
        <w:rPr>
          <w:lang w:eastAsia="zh-CN"/>
        </w:rPr>
        <w:tab/>
      </w:r>
      <w:r>
        <w:rPr>
          <w:lang w:eastAsia="zh-CN"/>
        </w:rPr>
        <w:t>POST</w:t>
      </w:r>
    </w:p>
    <w:p w14:paraId="0128C8A9" w14:textId="14C933E4" w:rsidR="00404688" w:rsidRPr="00F35F4A" w:rsidRDefault="00404688" w:rsidP="00404688">
      <w:r w:rsidRPr="00F35F4A">
        <w:t xml:space="preserve">This method </w:t>
      </w:r>
      <w:r>
        <w:t>updates</w:t>
      </w:r>
      <w:r w:rsidRPr="00F35F4A">
        <w:t xml:space="preserve"> the </w:t>
      </w:r>
      <w:r>
        <w:t>location configuration information of a target user</w:t>
      </w:r>
      <w:r w:rsidRPr="00F35F4A">
        <w:t>. This method shall support the URI query parameters specified in table </w:t>
      </w:r>
      <w:r>
        <w:t>7.2.3</w:t>
      </w:r>
      <w:r w:rsidRPr="00F35F4A">
        <w:t>.</w:t>
      </w:r>
      <w:r w:rsidR="006D212A">
        <w:t>5</w:t>
      </w:r>
      <w:r w:rsidRPr="00F35F4A">
        <w:t>.</w:t>
      </w:r>
      <w:r>
        <w:t>3</w:t>
      </w:r>
      <w:r w:rsidRPr="00F35F4A">
        <w:t>.1-1.</w:t>
      </w:r>
    </w:p>
    <w:p w14:paraId="14A69C5E" w14:textId="70AE3A1F" w:rsidR="00404688" w:rsidRPr="00F35F4A" w:rsidRDefault="00404688" w:rsidP="00404688">
      <w:pPr>
        <w:pStyle w:val="TH"/>
        <w:rPr>
          <w:rFonts w:cs="Arial"/>
        </w:rPr>
      </w:pPr>
      <w:r w:rsidRPr="00F35F4A">
        <w:t xml:space="preserve">Table </w:t>
      </w:r>
      <w:r>
        <w:t>7.2.3</w:t>
      </w:r>
      <w:r w:rsidRPr="00F35F4A">
        <w:t>.</w:t>
      </w:r>
      <w:r w:rsidR="006D212A">
        <w:t>5</w:t>
      </w:r>
      <w:r w:rsidRPr="00F35F4A">
        <w:t>.</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646838"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646838" w:rsidRDefault="00404688" w:rsidP="00F75401">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646838" w:rsidRDefault="00404688" w:rsidP="00F7540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646838" w:rsidRDefault="00404688" w:rsidP="00F75401">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646838" w:rsidRDefault="00404688" w:rsidP="00F75401">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646838" w:rsidRDefault="00404688" w:rsidP="00F75401">
            <w:pPr>
              <w:pStyle w:val="TAH"/>
            </w:pPr>
            <w:r w:rsidRPr="00646838">
              <w:t>Description</w:t>
            </w:r>
          </w:p>
        </w:tc>
      </w:tr>
      <w:tr w:rsidR="00404688" w:rsidRPr="00646838"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646838" w:rsidRDefault="00404688" w:rsidP="00F75401">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646838"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646838"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646838"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646838" w:rsidRDefault="00404688" w:rsidP="00F75401">
            <w:pPr>
              <w:pStyle w:val="TAL"/>
            </w:pPr>
          </w:p>
        </w:tc>
      </w:tr>
    </w:tbl>
    <w:p w14:paraId="4DD3F632" w14:textId="77777777" w:rsidR="00404688" w:rsidRPr="00F35F4A" w:rsidRDefault="00404688" w:rsidP="00404688"/>
    <w:p w14:paraId="5798B361" w14:textId="718365BB" w:rsidR="00404688" w:rsidRPr="00F35F4A" w:rsidRDefault="00404688" w:rsidP="00404688">
      <w:r w:rsidRPr="00F35F4A">
        <w:t>This method shall support the request data structures specified in table </w:t>
      </w:r>
      <w:r>
        <w:t>7.2.3</w:t>
      </w:r>
      <w:r w:rsidRPr="00F35F4A">
        <w:t>.</w:t>
      </w:r>
      <w:r w:rsidR="004A2486">
        <w:t>5</w:t>
      </w:r>
      <w:r w:rsidRPr="00F35F4A">
        <w:t>.</w:t>
      </w:r>
      <w:r>
        <w:t>3</w:t>
      </w:r>
      <w:r w:rsidRPr="00F35F4A">
        <w:t>.1-2 and the response data structures and response codes specified in table </w:t>
      </w:r>
      <w:r>
        <w:t>7.2.3</w:t>
      </w:r>
      <w:r w:rsidRPr="00F35F4A">
        <w:t>.</w:t>
      </w:r>
      <w:r w:rsidR="004A2486">
        <w:t>5</w:t>
      </w:r>
      <w:r w:rsidRPr="00F35F4A">
        <w:t>.</w:t>
      </w:r>
      <w:r>
        <w:t>3</w:t>
      </w:r>
      <w:r w:rsidRPr="00F35F4A">
        <w:t>.1-3.</w:t>
      </w:r>
    </w:p>
    <w:p w14:paraId="18267A90" w14:textId="2BC62C39"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646838"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646838" w:rsidRDefault="00404688" w:rsidP="00F7540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646838" w:rsidRDefault="00404688" w:rsidP="00F75401">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646838" w:rsidRDefault="00404688" w:rsidP="00F75401">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646838" w:rsidRDefault="00404688" w:rsidP="00F75401">
            <w:pPr>
              <w:pStyle w:val="TAH"/>
            </w:pPr>
            <w:r w:rsidRPr="00646838">
              <w:t>Description</w:t>
            </w:r>
          </w:p>
        </w:tc>
      </w:tr>
      <w:tr w:rsidR="00404688" w:rsidRPr="00646838"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646838" w:rsidRDefault="00404688" w:rsidP="00F75401">
            <w:pPr>
              <w:pStyle w:val="TAL"/>
            </w:pPr>
            <w:r>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646838" w:rsidRDefault="00404688" w:rsidP="00F75401">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646838" w:rsidRDefault="00404688" w:rsidP="00F75401">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646838" w:rsidRDefault="00404688" w:rsidP="00F75401">
            <w:pPr>
              <w:pStyle w:val="TAL"/>
            </w:pPr>
            <w:r>
              <w:t>Location configuration details</w:t>
            </w:r>
            <w:r w:rsidR="00D762F5">
              <w:t>.</w:t>
            </w:r>
          </w:p>
        </w:tc>
      </w:tr>
    </w:tbl>
    <w:p w14:paraId="66DDAFEE" w14:textId="77777777" w:rsidR="00404688" w:rsidRDefault="00404688" w:rsidP="00404688"/>
    <w:p w14:paraId="61B32443" w14:textId="5FCC0CDA"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646838"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646838" w:rsidRDefault="00404688" w:rsidP="00F75401">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646838" w:rsidRDefault="00404688" w:rsidP="00F75401">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646838" w:rsidRDefault="00404688" w:rsidP="00F75401">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646838" w:rsidRDefault="00404688" w:rsidP="00F75401">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646838" w:rsidRDefault="00404688" w:rsidP="00F75401">
            <w:pPr>
              <w:pStyle w:val="TAH"/>
            </w:pPr>
            <w:r w:rsidRPr="00646838">
              <w:t>Description</w:t>
            </w:r>
          </w:p>
        </w:tc>
      </w:tr>
      <w:tr w:rsidR="00404688" w:rsidRPr="00646838"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B512DE" w:rsidRDefault="00404688" w:rsidP="00F75401">
            <w:pPr>
              <w:pStyle w:val="TAL"/>
            </w:pPr>
            <w:r>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646838" w:rsidRDefault="00404688" w:rsidP="00F75401">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646838" w:rsidRDefault="00404688" w:rsidP="00F75401">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646838" w:rsidRDefault="00404688" w:rsidP="00F75401">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646838" w:rsidRDefault="00404688" w:rsidP="00F75401">
            <w:pPr>
              <w:pStyle w:val="TAL"/>
            </w:pPr>
            <w:r w:rsidRPr="00F35F4A">
              <w:t xml:space="preserve">A </w:t>
            </w:r>
            <w:r>
              <w:t xml:space="preserve">location configuration </w:t>
            </w:r>
            <w:r w:rsidRPr="00646838">
              <w:t xml:space="preserve">resource </w:t>
            </w:r>
            <w:r>
              <w:t xml:space="preserve">updated </w:t>
            </w:r>
            <w:r w:rsidRPr="00646838">
              <w:t>successfully.</w:t>
            </w:r>
          </w:p>
        </w:tc>
      </w:tr>
      <w:tr w:rsidR="00404688" w:rsidRPr="00646838"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646838" w:rsidRDefault="00404688" w:rsidP="00F75401">
            <w:pPr>
              <w:pStyle w:val="TAN"/>
            </w:pPr>
            <w:r w:rsidRPr="00646838">
              <w:t>NOTE:</w:t>
            </w:r>
            <w:r w:rsidRPr="00646838">
              <w:rPr>
                <w:noProof/>
              </w:rPr>
              <w:tab/>
              <w:t xml:space="preserve">The manadatory </w:t>
            </w:r>
            <w:r w:rsidRPr="00646838">
              <w:t>HTTP error status code for the P</w:t>
            </w:r>
            <w:r>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75176AE0" w14:textId="77777777" w:rsidR="00404688" w:rsidRDefault="00404688" w:rsidP="00404688"/>
    <w:p w14:paraId="1E6C09D7" w14:textId="6ADD6620" w:rsidR="00404688" w:rsidRPr="00A04126" w:rsidRDefault="00404688" w:rsidP="00404688">
      <w:pPr>
        <w:pStyle w:val="TH"/>
        <w:rPr>
          <w:rFonts w:cs="Arial"/>
        </w:rPr>
      </w:pPr>
      <w:r>
        <w:t>Table 7.2.3</w:t>
      </w:r>
      <w:r w:rsidRPr="00F35F4A">
        <w:t>.</w:t>
      </w:r>
      <w:r w:rsidR="004A2486">
        <w:t>5</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B54FF5"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16361A" w:rsidRDefault="00404688" w:rsidP="00F7540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16361A" w:rsidRDefault="00404688" w:rsidP="00F7540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16361A" w:rsidRDefault="00404688" w:rsidP="00F7540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16361A" w:rsidRDefault="00404688" w:rsidP="00F75401">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16361A" w:rsidRDefault="00404688" w:rsidP="00F75401">
            <w:pPr>
              <w:pStyle w:val="TAH"/>
            </w:pPr>
            <w:r w:rsidRPr="0016361A">
              <w:t>Description</w:t>
            </w:r>
          </w:p>
        </w:tc>
      </w:tr>
      <w:tr w:rsidR="00404688" w:rsidRPr="00B54FF5"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16361A" w:rsidRDefault="00404688" w:rsidP="00F7540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16361A"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16361A"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16361A"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16361A" w:rsidRDefault="00404688" w:rsidP="00F75401">
            <w:pPr>
              <w:pStyle w:val="TAL"/>
            </w:pPr>
          </w:p>
        </w:tc>
      </w:tr>
    </w:tbl>
    <w:p w14:paraId="504EF7E3" w14:textId="77777777" w:rsidR="00404688" w:rsidRPr="00535331" w:rsidRDefault="00404688" w:rsidP="002936AA"/>
    <w:p w14:paraId="13DCE15D" w14:textId="14A28402" w:rsidR="002936AA" w:rsidRDefault="00670C0F" w:rsidP="002936AA">
      <w:pPr>
        <w:pStyle w:val="Heading3"/>
      </w:pPr>
      <w:bookmarkStart w:id="459" w:name="_Toc207607783"/>
      <w:r>
        <w:t>7.</w:t>
      </w:r>
      <w:r w:rsidR="00AE3C2F">
        <w:t>2</w:t>
      </w:r>
      <w:r>
        <w:t>.</w:t>
      </w:r>
      <w:r w:rsidR="002936AA">
        <w:t>4</w:t>
      </w:r>
      <w:r w:rsidR="002936AA">
        <w:tab/>
        <w:t>Custom Operations without associated resources</w:t>
      </w:r>
      <w:bookmarkEnd w:id="459"/>
    </w:p>
    <w:p w14:paraId="1BBE583F" w14:textId="77777777" w:rsidR="002936AA" w:rsidRDefault="002936AA" w:rsidP="002936AA">
      <w:r>
        <w:t>None.</w:t>
      </w:r>
    </w:p>
    <w:p w14:paraId="704C29D9" w14:textId="39AF067C" w:rsidR="002936AA" w:rsidRDefault="00670C0F" w:rsidP="002936AA">
      <w:pPr>
        <w:pStyle w:val="Heading3"/>
      </w:pPr>
      <w:bookmarkStart w:id="460" w:name="_Toc207607784"/>
      <w:r>
        <w:lastRenderedPageBreak/>
        <w:t>7.</w:t>
      </w:r>
      <w:r w:rsidR="00FF0382">
        <w:t>2</w:t>
      </w:r>
      <w:r>
        <w:t>.</w:t>
      </w:r>
      <w:r w:rsidR="002936AA">
        <w:t>5</w:t>
      </w:r>
      <w:r w:rsidR="002936AA">
        <w:tab/>
        <w:t>Notifications</w:t>
      </w:r>
      <w:bookmarkEnd w:id="460"/>
    </w:p>
    <w:p w14:paraId="34EE562E" w14:textId="0A98A103" w:rsidR="002936AA" w:rsidRPr="00AF7276" w:rsidRDefault="00670C0F" w:rsidP="002936AA">
      <w:pPr>
        <w:pStyle w:val="Heading4"/>
      </w:pPr>
      <w:bookmarkStart w:id="461" w:name="_Toc207607785"/>
      <w:r>
        <w:t>7.</w:t>
      </w:r>
      <w:r w:rsidR="00FF0382">
        <w:t>2</w:t>
      </w:r>
      <w:r>
        <w:t>.</w:t>
      </w:r>
      <w:r w:rsidR="002936AA">
        <w:t>5.</w:t>
      </w:r>
      <w:r w:rsidR="002936AA" w:rsidRPr="00AF7276">
        <w:t>1</w:t>
      </w:r>
      <w:r w:rsidR="002936AA" w:rsidRPr="00AF7276">
        <w:tab/>
        <w:t>General</w:t>
      </w:r>
      <w:bookmarkEnd w:id="461"/>
    </w:p>
    <w:p w14:paraId="366CEF5D" w14:textId="1C659B07" w:rsidR="002936AA" w:rsidRPr="00384E92" w:rsidRDefault="002936AA" w:rsidP="002936AA">
      <w:pPr>
        <w:pStyle w:val="TH"/>
      </w:pPr>
      <w:r w:rsidRPr="00384E92">
        <w:t>Table</w:t>
      </w:r>
      <w:r>
        <w:t> </w:t>
      </w:r>
      <w:r w:rsidR="00670C0F">
        <w:t>7.</w:t>
      </w:r>
      <w:r w:rsidR="00FF0382">
        <w:t>2</w:t>
      </w:r>
      <w:r w:rsidR="00670C0F">
        <w:t>.</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079FE51" w:rsidR="002936AA" w:rsidRPr="00713737" w:rsidDel="005E0502" w:rsidRDefault="002936AA" w:rsidP="00BE6196">
            <w:pPr>
              <w:pStyle w:val="TAL"/>
            </w:pPr>
            <w:r w:rsidRPr="00713737">
              <w:t>{</w:t>
            </w:r>
            <w:r w:rsidR="00AB10DD">
              <w:t>locationNotificationUri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131E528E" w:rsidR="002936AA" w:rsidRPr="00A15F2C" w:rsidRDefault="002936AA" w:rsidP="00BE6196">
            <w:pPr>
              <w:pStyle w:val="TAL"/>
            </w:pPr>
            <w:r>
              <w:t>Notification to a client containing location information.</w:t>
            </w:r>
          </w:p>
        </w:tc>
      </w:tr>
    </w:tbl>
    <w:p w14:paraId="71D3A63E" w14:textId="77777777" w:rsidR="002936AA" w:rsidRPr="00B9045D" w:rsidRDefault="002936AA" w:rsidP="002936AA">
      <w:pPr>
        <w:rPr>
          <w:lang w:eastAsia="zh-CN"/>
        </w:rPr>
      </w:pPr>
    </w:p>
    <w:p w14:paraId="5F9D8F82" w14:textId="0D51BF12" w:rsidR="002936AA" w:rsidRDefault="00670C0F" w:rsidP="002936AA">
      <w:pPr>
        <w:pStyle w:val="Heading4"/>
        <w:rPr>
          <w:lang w:eastAsia="zh-CN"/>
        </w:rPr>
      </w:pPr>
      <w:bookmarkStart w:id="462" w:name="_Toc207607786"/>
      <w:r>
        <w:rPr>
          <w:lang w:eastAsia="zh-CN"/>
        </w:rPr>
        <w:t>7.</w:t>
      </w:r>
      <w:r w:rsidR="00BA4D13">
        <w:rPr>
          <w:lang w:eastAsia="zh-CN"/>
        </w:rPr>
        <w:t>2</w:t>
      </w:r>
      <w:r>
        <w:rPr>
          <w:lang w:eastAsia="zh-CN"/>
        </w:rPr>
        <w:t>.</w:t>
      </w:r>
      <w:r w:rsidR="002936AA">
        <w:rPr>
          <w:lang w:eastAsia="zh-CN"/>
        </w:rPr>
        <w:t>5.2</w:t>
      </w:r>
      <w:r w:rsidR="002936AA">
        <w:rPr>
          <w:lang w:eastAsia="zh-CN"/>
        </w:rPr>
        <w:tab/>
        <w:t>Location information no</w:t>
      </w:r>
      <w:r w:rsidR="002936AA" w:rsidRPr="00A15F2C">
        <w:t>tification</w:t>
      </w:r>
      <w:bookmarkEnd w:id="462"/>
    </w:p>
    <w:p w14:paraId="3A975926" w14:textId="141BD2D5" w:rsidR="002936AA" w:rsidRDefault="00670C0F" w:rsidP="002936AA">
      <w:pPr>
        <w:pStyle w:val="Heading5"/>
        <w:rPr>
          <w:lang w:eastAsia="zh-CN"/>
        </w:rPr>
      </w:pPr>
      <w:bookmarkStart w:id="463" w:name="_Toc207607787"/>
      <w:r>
        <w:rPr>
          <w:lang w:eastAsia="zh-CN"/>
        </w:rPr>
        <w:t>7.</w:t>
      </w:r>
      <w:r w:rsidR="00BA4D13">
        <w:rPr>
          <w:lang w:eastAsia="zh-CN"/>
        </w:rPr>
        <w:t>2</w:t>
      </w:r>
      <w:r>
        <w:rPr>
          <w:lang w:eastAsia="zh-CN"/>
        </w:rPr>
        <w:t>.</w:t>
      </w:r>
      <w:r w:rsidR="002936AA">
        <w:rPr>
          <w:lang w:eastAsia="zh-CN"/>
        </w:rPr>
        <w:t>5.2.1</w:t>
      </w:r>
      <w:r w:rsidR="002936AA">
        <w:rPr>
          <w:lang w:eastAsia="zh-CN"/>
        </w:rPr>
        <w:tab/>
        <w:t>Description</w:t>
      </w:r>
      <w:bookmarkEnd w:id="463"/>
    </w:p>
    <w:p w14:paraId="5B43E85C" w14:textId="0A73FF30" w:rsidR="002936AA" w:rsidRPr="0022068F" w:rsidRDefault="002936AA" w:rsidP="002936AA">
      <w:pPr>
        <w:rPr>
          <w:lang w:eastAsia="zh-CN"/>
        </w:rPr>
      </w:pPr>
      <w:r>
        <w:t>Location configuration notification</w:t>
      </w:r>
      <w:r>
        <w:rPr>
          <w:lang w:eastAsia="zh-CN"/>
        </w:rPr>
        <w:t xml:space="preserve"> is used by the LMS to notify a client on a new location information.</w:t>
      </w:r>
    </w:p>
    <w:p w14:paraId="5735FE4B" w14:textId="1F1184B2" w:rsidR="002936AA" w:rsidRDefault="00670C0F" w:rsidP="002936AA">
      <w:pPr>
        <w:pStyle w:val="Heading5"/>
        <w:rPr>
          <w:lang w:eastAsia="zh-CN"/>
        </w:rPr>
      </w:pPr>
      <w:bookmarkStart w:id="464" w:name="_Toc207607788"/>
      <w:r>
        <w:rPr>
          <w:lang w:eastAsia="zh-CN"/>
        </w:rPr>
        <w:t>7.</w:t>
      </w:r>
      <w:r w:rsidR="00BA4D13">
        <w:rPr>
          <w:lang w:eastAsia="zh-CN"/>
        </w:rPr>
        <w:t>2</w:t>
      </w:r>
      <w:r>
        <w:rPr>
          <w:lang w:eastAsia="zh-CN"/>
        </w:rPr>
        <w:t>.</w:t>
      </w:r>
      <w:r w:rsidR="002936AA">
        <w:rPr>
          <w:lang w:eastAsia="zh-CN"/>
        </w:rPr>
        <w:t>5.2.2</w:t>
      </w:r>
      <w:r w:rsidR="002936AA">
        <w:rPr>
          <w:lang w:eastAsia="zh-CN"/>
        </w:rPr>
        <w:tab/>
        <w:t>Target URI</w:t>
      </w:r>
      <w:bookmarkEnd w:id="464"/>
    </w:p>
    <w:p w14:paraId="4D695A2A" w14:textId="13C03A9B" w:rsidR="002936AA" w:rsidRPr="00986E88" w:rsidRDefault="002936AA" w:rsidP="002936AA">
      <w:pPr>
        <w:rPr>
          <w:rFonts w:ascii="Arial" w:hAnsi="Arial" w:cs="Arial"/>
          <w:noProof/>
        </w:rPr>
      </w:pPr>
      <w:r w:rsidRPr="00F112E4">
        <w:t xml:space="preserve">The Callback URI </w:t>
      </w:r>
      <w:r w:rsidRPr="00F112E4">
        <w:rPr>
          <w:b/>
        </w:rPr>
        <w:t>"{</w:t>
      </w:r>
      <w:r w:rsidR="00BA4D13">
        <w:t>locationNotificationUri</w:t>
      </w:r>
      <w:r w:rsidRPr="00F112E4">
        <w:rPr>
          <w:b/>
        </w:rPr>
        <w:t>}"</w:t>
      </w:r>
      <w:r w:rsidRPr="00F112E4">
        <w:t xml:space="preserve"> shall be used with the callback URI variables defined in table </w:t>
      </w:r>
      <w:r w:rsidR="00670C0F">
        <w:t>7.</w:t>
      </w:r>
      <w:r w:rsidR="004B59DB">
        <w:t>2</w:t>
      </w:r>
      <w:r w:rsidR="00670C0F">
        <w:t>.</w:t>
      </w:r>
      <w:r>
        <w:rPr>
          <w:lang w:eastAsia="zh-CN"/>
        </w:rPr>
        <w:t>5</w:t>
      </w:r>
      <w:r w:rsidRPr="00F112E4">
        <w:t>.2.2-1.</w:t>
      </w:r>
    </w:p>
    <w:p w14:paraId="5DB4CBB5" w14:textId="5094FD9C" w:rsidR="002936AA" w:rsidRPr="00986E88" w:rsidRDefault="002936AA" w:rsidP="002936AA">
      <w:pPr>
        <w:pStyle w:val="TH"/>
        <w:rPr>
          <w:rFonts w:cs="Arial"/>
          <w:noProof/>
        </w:rPr>
      </w:pPr>
      <w:r w:rsidRPr="00986E88">
        <w:rPr>
          <w:noProof/>
        </w:rPr>
        <w:t>Table </w:t>
      </w:r>
      <w:r w:rsidR="00670C0F">
        <w:rPr>
          <w:lang w:eastAsia="zh-CN"/>
        </w:rPr>
        <w:t>7.</w:t>
      </w:r>
      <w:r w:rsidR="004B59DB">
        <w:rPr>
          <w:lang w:eastAsia="zh-CN"/>
        </w:rPr>
        <w:t>2</w:t>
      </w:r>
      <w:r w:rsidR="00670C0F">
        <w:rPr>
          <w:lang w:eastAsia="zh-CN"/>
        </w:rPr>
        <w:t>.</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16361A" w:rsidRDefault="004B59DB" w:rsidP="00BE6196">
            <w:pPr>
              <w:pStyle w:val="TAL"/>
              <w:rPr>
                <w:noProof/>
              </w:rPr>
            </w:pPr>
            <w:r>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61A5C7DC" w:rsidR="002936AA" w:rsidRPr="00986E88" w:rsidRDefault="00670C0F" w:rsidP="002936AA">
      <w:pPr>
        <w:pStyle w:val="Heading5"/>
        <w:rPr>
          <w:noProof/>
        </w:rPr>
      </w:pPr>
      <w:bookmarkStart w:id="465" w:name="_Toc207607789"/>
      <w:r>
        <w:rPr>
          <w:lang w:eastAsia="zh-CN"/>
        </w:rPr>
        <w:t>7.</w:t>
      </w:r>
      <w:r w:rsidR="004B59DB">
        <w:rPr>
          <w:lang w:eastAsia="zh-CN"/>
        </w:rPr>
        <w:t>2</w:t>
      </w:r>
      <w:r>
        <w:rPr>
          <w:lang w:eastAsia="zh-CN"/>
        </w:rPr>
        <w:t>.</w:t>
      </w:r>
      <w:r w:rsidR="002936AA">
        <w:rPr>
          <w:lang w:eastAsia="zh-CN"/>
        </w:rPr>
        <w:t>5.2</w:t>
      </w:r>
      <w:r w:rsidR="002936AA" w:rsidRPr="00986E88">
        <w:rPr>
          <w:noProof/>
        </w:rPr>
        <w:t>.3</w:t>
      </w:r>
      <w:r w:rsidR="002936AA" w:rsidRPr="00986E88">
        <w:rPr>
          <w:noProof/>
        </w:rPr>
        <w:tab/>
        <w:t>Standard Methods</w:t>
      </w:r>
      <w:bookmarkEnd w:id="465"/>
    </w:p>
    <w:p w14:paraId="21888BC7" w14:textId="2FF12CA6" w:rsidR="002936AA" w:rsidRPr="00986E88" w:rsidRDefault="00670C0F" w:rsidP="002936AA">
      <w:pPr>
        <w:pStyle w:val="H6"/>
        <w:rPr>
          <w:noProof/>
        </w:rPr>
      </w:pPr>
      <w:r>
        <w:rPr>
          <w:lang w:eastAsia="zh-CN"/>
        </w:rPr>
        <w:t>7.</w:t>
      </w:r>
      <w:r w:rsidR="004B59DB">
        <w:rPr>
          <w:lang w:eastAsia="zh-CN"/>
        </w:rPr>
        <w:t>2</w:t>
      </w:r>
      <w:r>
        <w:rPr>
          <w:lang w:eastAsia="zh-CN"/>
        </w:rPr>
        <w:t>.</w:t>
      </w:r>
      <w:r w:rsidR="002936AA">
        <w:rPr>
          <w:lang w:eastAsia="zh-CN"/>
        </w:rPr>
        <w:t>5.2</w:t>
      </w:r>
      <w:r w:rsidR="002936AA" w:rsidRPr="00986E88">
        <w:rPr>
          <w:noProof/>
        </w:rPr>
        <w:t>.3.1</w:t>
      </w:r>
      <w:r w:rsidR="002936AA" w:rsidRPr="00986E88">
        <w:rPr>
          <w:noProof/>
        </w:rPr>
        <w:tab/>
        <w:t>POST</w:t>
      </w:r>
    </w:p>
    <w:p w14:paraId="0E671315" w14:textId="132CC9CE" w:rsidR="002936AA" w:rsidRPr="00E73566" w:rsidRDefault="002936AA" w:rsidP="002936AA">
      <w:r w:rsidRPr="00E73566">
        <w:t>This method shall support the request data structures specified in table </w:t>
      </w:r>
      <w:r>
        <w:t>7.</w:t>
      </w:r>
      <w:r w:rsidR="006B44C8">
        <w:t>2</w:t>
      </w:r>
      <w:r>
        <w:t>.5.2.3.1</w:t>
      </w:r>
      <w:r w:rsidRPr="00E73566">
        <w:t>-</w:t>
      </w:r>
      <w:r>
        <w:t>1</w:t>
      </w:r>
      <w:r w:rsidRPr="00E73566">
        <w:t xml:space="preserve"> and the response data structures and response codes specified in table </w:t>
      </w:r>
      <w:r>
        <w:t>7.</w:t>
      </w:r>
      <w:r w:rsidR="006B44C8">
        <w:t>2</w:t>
      </w:r>
      <w:r>
        <w:t>.5.2.3.1-2</w:t>
      </w:r>
      <w:r w:rsidRPr="00E73566">
        <w:t>.</w:t>
      </w:r>
    </w:p>
    <w:p w14:paraId="2353D28A" w14:textId="38468E65" w:rsidR="002936AA" w:rsidRPr="00E73566" w:rsidRDefault="002936AA" w:rsidP="002936AA">
      <w:pPr>
        <w:pStyle w:val="TH"/>
      </w:pPr>
      <w:r w:rsidRPr="00E73566">
        <w:t>Table </w:t>
      </w:r>
      <w:r>
        <w:t>7.</w:t>
      </w:r>
      <w:r w:rsidR="006B44C8">
        <w:t>2</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54EC31B2" w:rsidR="002936AA" w:rsidRPr="00E73566" w:rsidRDefault="002936AA" w:rsidP="002936AA">
      <w:pPr>
        <w:pStyle w:val="TH"/>
      </w:pPr>
      <w:r w:rsidRPr="00E73566">
        <w:t>Table </w:t>
      </w:r>
      <w:r>
        <w:t>7.</w:t>
      </w:r>
      <w:r w:rsidR="000C147B">
        <w:t>2</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612EA19" w:rsidR="002936AA" w:rsidRDefault="00670C0F" w:rsidP="002936AA">
      <w:pPr>
        <w:pStyle w:val="Heading3"/>
      </w:pPr>
      <w:bookmarkStart w:id="466" w:name="_Toc207607790"/>
      <w:r>
        <w:t>7.</w:t>
      </w:r>
      <w:r w:rsidR="00477B32">
        <w:t>2</w:t>
      </w:r>
      <w:r>
        <w:t>.</w:t>
      </w:r>
      <w:r w:rsidR="002936AA">
        <w:t>6</w:t>
      </w:r>
      <w:r w:rsidR="002936AA">
        <w:tab/>
        <w:t>Data Model</w:t>
      </w:r>
      <w:bookmarkEnd w:id="466"/>
    </w:p>
    <w:p w14:paraId="525213F6" w14:textId="4EABB033" w:rsidR="002936AA" w:rsidRDefault="00670C0F" w:rsidP="002936AA">
      <w:pPr>
        <w:pStyle w:val="Heading4"/>
      </w:pPr>
      <w:bookmarkStart w:id="467" w:name="_Toc207607791"/>
      <w:r>
        <w:t>7.</w:t>
      </w:r>
      <w:r w:rsidR="00477B32">
        <w:t>2</w:t>
      </w:r>
      <w:r>
        <w:t>.</w:t>
      </w:r>
      <w:r w:rsidR="002936AA">
        <w:t>6.1</w:t>
      </w:r>
      <w:r w:rsidR="002936AA">
        <w:tab/>
        <w:t>General</w:t>
      </w:r>
      <w:bookmarkEnd w:id="467"/>
    </w:p>
    <w:p w14:paraId="31D4A4F3" w14:textId="2B937CC1" w:rsidR="002936AA" w:rsidRDefault="002936AA" w:rsidP="002936AA">
      <w:r>
        <w:t xml:space="preserve">This clause specifies the application data model supported by the </w:t>
      </w:r>
      <w:r>
        <w:rPr>
          <w:noProof/>
        </w:rPr>
        <w:t>LMS_Information Service</w:t>
      </w:r>
      <w:r w:rsidRPr="00E23840">
        <w:rPr>
          <w:noProof/>
        </w:rPr>
        <w:t xml:space="preserve"> </w:t>
      </w:r>
      <w:r>
        <w:t>API.</w:t>
      </w:r>
    </w:p>
    <w:p w14:paraId="45C8DD49" w14:textId="480305B0" w:rsidR="002936AA" w:rsidRDefault="002936AA" w:rsidP="002936AA">
      <w:r>
        <w:t>T</w:t>
      </w:r>
      <w:r w:rsidRPr="009C4D60">
        <w:t>able</w:t>
      </w:r>
      <w:r>
        <w:t> </w:t>
      </w:r>
      <w:r w:rsidR="00670C0F">
        <w:t>7.</w:t>
      </w:r>
      <w:r w:rsidR="00477B32">
        <w:t>2</w:t>
      </w:r>
      <w:r w:rsidR="00670C0F">
        <w:t>.</w:t>
      </w:r>
      <w:r>
        <w:t xml:space="preserve">6.1-1 specifies </w:t>
      </w:r>
      <w:r w:rsidRPr="009C4D60">
        <w:t xml:space="preserve">the </w:t>
      </w:r>
      <w:r>
        <w:t>data types</w:t>
      </w:r>
      <w:r w:rsidRPr="009C4D60">
        <w:t xml:space="preserve"> defined for the </w:t>
      </w:r>
      <w:r>
        <w:rPr>
          <w:noProof/>
        </w:rPr>
        <w:t>LMS_Information Service</w:t>
      </w:r>
      <w:r w:rsidRPr="00E23840">
        <w:rPr>
          <w:noProof/>
        </w:rPr>
        <w:t xml:space="preserve"> </w:t>
      </w:r>
      <w:r>
        <w:t>interface</w:t>
      </w:r>
      <w:r w:rsidRPr="009C4D60">
        <w:t xml:space="preserve"> protocol</w:t>
      </w:r>
      <w:r>
        <w:t>.</w:t>
      </w:r>
    </w:p>
    <w:p w14:paraId="45DE1FA6" w14:textId="487AC249" w:rsidR="002936AA" w:rsidRPr="009C4D60" w:rsidRDefault="002936AA" w:rsidP="002936AA">
      <w:pPr>
        <w:pStyle w:val="TH"/>
      </w:pPr>
      <w:r w:rsidRPr="009C4D60">
        <w:lastRenderedPageBreak/>
        <w:t>Table</w:t>
      </w:r>
      <w:r>
        <w:t> </w:t>
      </w:r>
      <w:r w:rsidR="00670C0F">
        <w:t>7.</w:t>
      </w:r>
      <w:r w:rsidR="00477B32">
        <w:t>2</w:t>
      </w:r>
      <w:r w:rsidR="00670C0F">
        <w:t>.</w:t>
      </w:r>
      <w:r>
        <w:t>6.1-</w:t>
      </w:r>
      <w:r w:rsidRPr="009C4D60">
        <w:t xml:space="preserve">1: </w:t>
      </w:r>
      <w:r>
        <w:rPr>
          <w:noProof/>
        </w:rPr>
        <w:t>LMS_Information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16361A" w:rsidRDefault="00670C0F" w:rsidP="00BE6196">
            <w:pPr>
              <w:pStyle w:val="TAL"/>
            </w:pPr>
            <w:r>
              <w:t>7.</w:t>
            </w:r>
            <w:r w:rsidR="00477B32">
              <w:t>2</w:t>
            </w:r>
            <w:r>
              <w:t>.</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413CD6BA" w:rsidR="002936AA" w:rsidRDefault="002936AA" w:rsidP="002936AA">
      <w:r>
        <w:t>T</w:t>
      </w:r>
      <w:r w:rsidRPr="009C4D60">
        <w:t>able</w:t>
      </w:r>
      <w:r>
        <w:t> </w:t>
      </w:r>
      <w:r w:rsidR="00670C0F">
        <w:t>7.</w:t>
      </w:r>
      <w:r w:rsidR="00D55693">
        <w:t>2</w:t>
      </w:r>
      <w:r w:rsidR="00670C0F">
        <w:t>.</w:t>
      </w:r>
      <w:r>
        <w:t>6.1-2 specifies data types</w:t>
      </w:r>
      <w:r w:rsidRPr="009C4D60">
        <w:t xml:space="preserve"> </w:t>
      </w:r>
      <w:r>
        <w:t xml:space="preserve">re-used by </w:t>
      </w:r>
      <w:r w:rsidRPr="009C4D60">
        <w:t xml:space="preserve">the </w:t>
      </w:r>
      <w:r>
        <w:t>LMS_Information service based interface</w:t>
      </w:r>
      <w:r w:rsidRPr="009C4D60">
        <w:t xml:space="preserve"> protocol</w:t>
      </w:r>
      <w:r>
        <w:t xml:space="preserve"> from other specifications, including a reference to their respective specifications and when needed, a short description of their use within the LMS_Information service based interface.</w:t>
      </w:r>
    </w:p>
    <w:p w14:paraId="663B58C0" w14:textId="4E346A71" w:rsidR="002936AA" w:rsidRPr="009C4D60" w:rsidRDefault="002936AA" w:rsidP="002936AA">
      <w:pPr>
        <w:pStyle w:val="TH"/>
      </w:pPr>
      <w:r w:rsidRPr="009C4D60">
        <w:t>Table</w:t>
      </w:r>
      <w:r>
        <w:t> </w:t>
      </w:r>
      <w:r w:rsidR="00670C0F">
        <w:t>7.</w:t>
      </w:r>
      <w:r w:rsidR="00D55693">
        <w:t>2</w:t>
      </w:r>
      <w:r w:rsidR="00670C0F">
        <w:t>.</w:t>
      </w:r>
      <w:r>
        <w:t>6.1-2</w:t>
      </w:r>
      <w:r w:rsidRPr="009C4D60">
        <w:t xml:space="preserve">: </w:t>
      </w:r>
      <w:r>
        <w:rPr>
          <w:noProof/>
        </w:rPr>
        <w:t>LMS_Information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4BE447BE" w:rsidR="002936AA" w:rsidRDefault="00670C0F" w:rsidP="002936AA">
      <w:pPr>
        <w:pStyle w:val="Heading4"/>
        <w:rPr>
          <w:lang w:val="en-US"/>
        </w:rPr>
      </w:pPr>
      <w:bookmarkStart w:id="468" w:name="_Toc207607792"/>
      <w:r>
        <w:rPr>
          <w:lang w:val="en-US"/>
        </w:rPr>
        <w:t>7.</w:t>
      </w:r>
      <w:r w:rsidR="00045C15">
        <w:rPr>
          <w:lang w:val="en-US"/>
        </w:rPr>
        <w:t>2</w:t>
      </w:r>
      <w:r>
        <w:rPr>
          <w:lang w:val="en-US"/>
        </w:rPr>
        <w:t>.</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468"/>
    </w:p>
    <w:p w14:paraId="5BF0F001" w14:textId="0FA123EF" w:rsidR="002936AA" w:rsidRDefault="00670C0F" w:rsidP="002936AA">
      <w:pPr>
        <w:pStyle w:val="Heading5"/>
      </w:pPr>
      <w:bookmarkStart w:id="469" w:name="_Toc207607793"/>
      <w:r>
        <w:t>7.</w:t>
      </w:r>
      <w:r w:rsidR="00045C15">
        <w:t>2</w:t>
      </w:r>
      <w:r>
        <w:t>.</w:t>
      </w:r>
      <w:r w:rsidR="002936AA">
        <w:t>6.2.1</w:t>
      </w:r>
      <w:r w:rsidR="002936AA">
        <w:tab/>
        <w:t>Introduction</w:t>
      </w:r>
      <w:bookmarkEnd w:id="469"/>
    </w:p>
    <w:p w14:paraId="453436A5" w14:textId="77777777" w:rsidR="002936AA" w:rsidRDefault="002936AA" w:rsidP="002936AA">
      <w:r>
        <w:t>This clause defines the structures to be used in resource representations.</w:t>
      </w:r>
    </w:p>
    <w:p w14:paraId="7F214170" w14:textId="33EC4E7C" w:rsidR="002936AA" w:rsidRDefault="00670C0F" w:rsidP="002936AA">
      <w:pPr>
        <w:pStyle w:val="Heading5"/>
      </w:pPr>
      <w:bookmarkStart w:id="470" w:name="_Toc207607794"/>
      <w:r>
        <w:t>7.</w:t>
      </w:r>
      <w:r w:rsidR="00045C15">
        <w:t>2</w:t>
      </w:r>
      <w:r>
        <w:t>.</w:t>
      </w:r>
      <w:r w:rsidR="002936AA">
        <w:t>6.2.2</w:t>
      </w:r>
      <w:r w:rsidR="002936AA">
        <w:tab/>
        <w:t>Type: ClientOriginatingLocationRequest</w:t>
      </w:r>
      <w:bookmarkEnd w:id="470"/>
    </w:p>
    <w:p w14:paraId="39D85C4D" w14:textId="0B8BA98A" w:rsidR="002936AA" w:rsidRDefault="002936AA" w:rsidP="002936AA">
      <w:pPr>
        <w:pStyle w:val="TH"/>
      </w:pPr>
      <w:r>
        <w:rPr>
          <w:noProof/>
        </w:rPr>
        <w:t>Table </w:t>
      </w:r>
      <w:r w:rsidR="00670C0F">
        <w:t>7.</w:t>
      </w:r>
      <w:r w:rsidR="00045C15">
        <w:t>2</w:t>
      </w:r>
      <w:r w:rsidR="00670C0F">
        <w:t>.</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trPr>
        <w:tc>
          <w:tcPr>
            <w:tcW w:w="1930" w:type="dxa"/>
          </w:tcPr>
          <w:p w14:paraId="72227891" w14:textId="307B303E" w:rsidR="009E13D8" w:rsidRDefault="009E13D8" w:rsidP="009E13D8">
            <w:pPr>
              <w:pStyle w:val="TAL"/>
            </w:pPr>
            <w:r>
              <w:t>locationNotificationUri</w:t>
            </w:r>
          </w:p>
        </w:tc>
        <w:tc>
          <w:tcPr>
            <w:tcW w:w="1217" w:type="dxa"/>
          </w:tcPr>
          <w:p w14:paraId="2F78574D" w14:textId="00F68B3A" w:rsidR="009E13D8" w:rsidRDefault="009E13D8" w:rsidP="009E13D8">
            <w:pPr>
              <w:pStyle w:val="TAL"/>
            </w:pPr>
            <w:r>
              <w:t>Uri</w:t>
            </w:r>
          </w:p>
        </w:tc>
        <w:tc>
          <w:tcPr>
            <w:tcW w:w="425" w:type="dxa"/>
          </w:tcPr>
          <w:p w14:paraId="36B9EBEE" w14:textId="0D47D53D" w:rsidR="009E13D8" w:rsidRDefault="009E13D8" w:rsidP="009E13D8">
            <w:pPr>
              <w:pStyle w:val="TAC"/>
            </w:pPr>
            <w:r>
              <w:t>M</w:t>
            </w:r>
          </w:p>
        </w:tc>
        <w:tc>
          <w:tcPr>
            <w:tcW w:w="1134" w:type="dxa"/>
          </w:tcPr>
          <w:p w14:paraId="159CE3D4" w14:textId="17CC3C3D" w:rsidR="009E13D8" w:rsidRPr="00C9763D" w:rsidRDefault="009E13D8" w:rsidP="009E13D8">
            <w:pPr>
              <w:pStyle w:val="TAL"/>
            </w:pPr>
            <w:r>
              <w:t>1</w:t>
            </w:r>
          </w:p>
        </w:tc>
        <w:tc>
          <w:tcPr>
            <w:tcW w:w="3320" w:type="dxa"/>
          </w:tcPr>
          <w:p w14:paraId="3EDCF1BD" w14:textId="112F9C2F" w:rsidR="009E13D8" w:rsidRPr="00DE42AC" w:rsidRDefault="009E13D8" w:rsidP="009E13D8">
            <w:pPr>
              <w:pStyle w:val="TAL"/>
              <w:rPr>
                <w:rFonts w:cs="Arial"/>
                <w:szCs w:val="18"/>
              </w:rPr>
            </w:pPr>
            <w:r>
              <w:t>URI where the Location Notifications should be delivered to.</w:t>
            </w:r>
          </w:p>
        </w:tc>
        <w:tc>
          <w:tcPr>
            <w:tcW w:w="1503" w:type="dxa"/>
          </w:tcPr>
          <w:p w14:paraId="3D32C291" w14:textId="77777777" w:rsidR="009E13D8" w:rsidRPr="0016361A" w:rsidRDefault="009E13D8" w:rsidP="009E13D8">
            <w:pPr>
              <w:pStyle w:val="TAL"/>
              <w:rPr>
                <w:rFonts w:cs="Arial"/>
                <w:szCs w:val="18"/>
              </w:rPr>
            </w:pPr>
          </w:p>
        </w:tc>
      </w:tr>
      <w:tr w:rsidR="009E13D8" w:rsidRPr="00B54FF5" w14:paraId="6DA5B306" w14:textId="77777777" w:rsidTr="00676DC1">
        <w:trPr>
          <w:jc w:val="center"/>
        </w:trPr>
        <w:tc>
          <w:tcPr>
            <w:tcW w:w="1930" w:type="dxa"/>
          </w:tcPr>
          <w:p w14:paraId="5D8BED4F" w14:textId="6A8772C1" w:rsidR="009E13D8" w:rsidRDefault="009E13D8" w:rsidP="009E13D8">
            <w:pPr>
              <w:pStyle w:val="TAL"/>
            </w:pPr>
            <w:r>
              <w:t>mclocClientID</w:t>
            </w:r>
          </w:p>
        </w:tc>
        <w:tc>
          <w:tcPr>
            <w:tcW w:w="1217" w:type="dxa"/>
          </w:tcPr>
          <w:p w14:paraId="5C1BCEEF" w14:textId="694A36BB" w:rsidR="009E13D8" w:rsidRDefault="009E13D8" w:rsidP="009E13D8">
            <w:pPr>
              <w:pStyle w:val="TAL"/>
            </w:pPr>
            <w:r>
              <w:t>string</w:t>
            </w:r>
          </w:p>
        </w:tc>
        <w:tc>
          <w:tcPr>
            <w:tcW w:w="425" w:type="dxa"/>
          </w:tcPr>
          <w:p w14:paraId="31DE7B7F" w14:textId="5F229992" w:rsidR="009E13D8" w:rsidRDefault="009E13D8" w:rsidP="009E13D8">
            <w:pPr>
              <w:pStyle w:val="TAC"/>
            </w:pPr>
            <w:r>
              <w:t>M</w:t>
            </w:r>
          </w:p>
        </w:tc>
        <w:tc>
          <w:tcPr>
            <w:tcW w:w="1134" w:type="dxa"/>
          </w:tcPr>
          <w:p w14:paraId="3F34745A" w14:textId="4D6A569F" w:rsidR="009E13D8" w:rsidRPr="00C9763D" w:rsidRDefault="009E13D8" w:rsidP="009E13D8">
            <w:pPr>
              <w:pStyle w:val="TAL"/>
            </w:pPr>
            <w:r>
              <w:t>1</w:t>
            </w:r>
          </w:p>
        </w:tc>
        <w:tc>
          <w:tcPr>
            <w:tcW w:w="3320" w:type="dxa"/>
          </w:tcPr>
          <w:p w14:paraId="5A6089E5" w14:textId="0389F0C6" w:rsidR="009E13D8" w:rsidRPr="00DE42AC" w:rsidRDefault="009E13D8" w:rsidP="009E13D8">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4496F0EE" w14:textId="77777777" w:rsidR="009E13D8" w:rsidRPr="0016361A" w:rsidRDefault="009E13D8" w:rsidP="009E13D8">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r>
              <w:t>mcServiceGroupIds</w:t>
            </w:r>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r>
              <w:t>requestLocationHistory</w:t>
            </w:r>
          </w:p>
        </w:tc>
        <w:tc>
          <w:tcPr>
            <w:tcW w:w="1217" w:type="dxa"/>
          </w:tcPr>
          <w:p w14:paraId="14E39ED3" w14:textId="18CEE079" w:rsidR="007D5332" w:rsidRDefault="007D5332" w:rsidP="007D5332">
            <w:pPr>
              <w:pStyle w:val="TAL"/>
            </w:pPr>
            <w:r>
              <w:t>RequestLocationHistory</w:t>
            </w:r>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r>
              <w:t>requestHistoryStatus</w:t>
            </w:r>
          </w:p>
        </w:tc>
        <w:tc>
          <w:tcPr>
            <w:tcW w:w="1217" w:type="dxa"/>
          </w:tcPr>
          <w:p w14:paraId="4A3883D9" w14:textId="34BDAD3D" w:rsidR="007D5332" w:rsidRDefault="007D5332" w:rsidP="007D5332">
            <w:pPr>
              <w:pStyle w:val="TAL"/>
            </w:pPr>
            <w:r>
              <w:t>booelan</w:t>
            </w:r>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r w:rsidR="007F6115">
              <w:t>, mcServiceId</w:t>
            </w:r>
            <w:r w:rsidR="005568B7">
              <w:t>s</w:t>
            </w:r>
            <w:r>
              <w:t xml:space="preserve"> or mcService</w:t>
            </w:r>
            <w:r w:rsidR="00272A9F">
              <w:t>Group</w:t>
            </w:r>
            <w:r>
              <w:t>Ids shall be present.</w:t>
            </w:r>
          </w:p>
        </w:tc>
      </w:tr>
    </w:tbl>
    <w:p w14:paraId="1C1DC935" w14:textId="77777777" w:rsidR="002936AA" w:rsidRPr="00BB616B" w:rsidRDefault="002936AA" w:rsidP="002936AA"/>
    <w:p w14:paraId="2671F295" w14:textId="07F3D958" w:rsidR="00F25318" w:rsidRDefault="00F25318" w:rsidP="00F25318">
      <w:pPr>
        <w:pStyle w:val="Heading5"/>
      </w:pPr>
      <w:bookmarkStart w:id="471" w:name="_Toc207607795"/>
      <w:r>
        <w:t>7.</w:t>
      </w:r>
      <w:r w:rsidR="00BD052E">
        <w:t>2</w:t>
      </w:r>
      <w:r>
        <w:t>.6.2.</w:t>
      </w:r>
      <w:r w:rsidR="0019538F">
        <w:t>3</w:t>
      </w:r>
      <w:r>
        <w:tab/>
        <w:t>Type: MCUserLocation</w:t>
      </w:r>
      <w:bookmarkEnd w:id="471"/>
    </w:p>
    <w:p w14:paraId="7C73F666" w14:textId="30E5C003" w:rsidR="00F25318" w:rsidRDefault="00F25318" w:rsidP="00F25318">
      <w:pPr>
        <w:pStyle w:val="TH"/>
      </w:pPr>
      <w:r>
        <w:rPr>
          <w:noProof/>
        </w:rPr>
        <w:t>Table </w:t>
      </w:r>
      <w:r>
        <w:t>7.</w:t>
      </w:r>
      <w:r w:rsidR="00BD052E">
        <w:t>2</w:t>
      </w:r>
      <w:r>
        <w:t>.6.2.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79041205" w:rsidR="00F25318" w:rsidRDefault="00F25318" w:rsidP="00F25318">
      <w:pPr>
        <w:pStyle w:val="Heading5"/>
      </w:pPr>
      <w:bookmarkStart w:id="472" w:name="_Toc207607796"/>
      <w:r>
        <w:lastRenderedPageBreak/>
        <w:t>7.</w:t>
      </w:r>
      <w:r w:rsidR="00BD052E">
        <w:t>2</w:t>
      </w:r>
      <w:r>
        <w:t>.6.2.</w:t>
      </w:r>
      <w:r w:rsidR="009D1AC5">
        <w:t>4</w:t>
      </w:r>
      <w:r>
        <w:tab/>
        <w:t>Type: LocationNotification</w:t>
      </w:r>
      <w:bookmarkEnd w:id="472"/>
    </w:p>
    <w:p w14:paraId="5318A3AD" w14:textId="2C344F57" w:rsidR="00F25318" w:rsidRDefault="00F25318" w:rsidP="00F25318">
      <w:pPr>
        <w:pStyle w:val="TH"/>
      </w:pPr>
      <w:r>
        <w:rPr>
          <w:noProof/>
        </w:rPr>
        <w:t>Table </w:t>
      </w:r>
      <w:r>
        <w:t>7.</w:t>
      </w:r>
      <w:r w:rsidR="00BD052E">
        <w:t>2</w:t>
      </w:r>
      <w:r>
        <w:t>.6.2.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5943780" w:rsidR="00F25318" w:rsidRDefault="00F25318" w:rsidP="00F14909">
            <w:pPr>
              <w:pStyle w:val="TAL"/>
            </w:pPr>
            <w:r w:rsidRPr="00F12CBE">
              <w:t>mcU</w:t>
            </w:r>
            <w:r w:rsidR="00506BAA">
              <w:t>E</w:t>
            </w:r>
            <w:r w:rsidRPr="00F12CBE">
              <w:t>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trPr>
        <w:tc>
          <w:tcPr>
            <w:tcW w:w="1930" w:type="dxa"/>
          </w:tcPr>
          <w:p w14:paraId="5A2B7B4E" w14:textId="59570283" w:rsidR="002114C7" w:rsidRPr="00270472" w:rsidRDefault="002114C7" w:rsidP="002114C7">
            <w:pPr>
              <w:pStyle w:val="TAL"/>
            </w:pPr>
            <w:r>
              <w:t>subscriptionID</w:t>
            </w:r>
          </w:p>
        </w:tc>
        <w:tc>
          <w:tcPr>
            <w:tcW w:w="1217" w:type="dxa"/>
          </w:tcPr>
          <w:p w14:paraId="512635E1" w14:textId="7A084097" w:rsidR="002114C7" w:rsidRDefault="002114C7" w:rsidP="002114C7">
            <w:pPr>
              <w:pStyle w:val="TAL"/>
            </w:pPr>
            <w:r>
              <w:t>string</w:t>
            </w:r>
          </w:p>
        </w:tc>
        <w:tc>
          <w:tcPr>
            <w:tcW w:w="425" w:type="dxa"/>
          </w:tcPr>
          <w:p w14:paraId="41EDCAB6" w14:textId="29A2DB5D" w:rsidR="002114C7" w:rsidRDefault="002114C7" w:rsidP="002114C7">
            <w:pPr>
              <w:pStyle w:val="TAC"/>
            </w:pPr>
            <w:r>
              <w:t>O</w:t>
            </w:r>
          </w:p>
        </w:tc>
        <w:tc>
          <w:tcPr>
            <w:tcW w:w="1134" w:type="dxa"/>
          </w:tcPr>
          <w:p w14:paraId="5A867704" w14:textId="67C65806" w:rsidR="002114C7" w:rsidRDefault="002114C7" w:rsidP="002114C7">
            <w:pPr>
              <w:pStyle w:val="TAL"/>
            </w:pPr>
            <w:r>
              <w:t>0..1</w:t>
            </w:r>
          </w:p>
        </w:tc>
        <w:tc>
          <w:tcPr>
            <w:tcW w:w="3320" w:type="dxa"/>
          </w:tcPr>
          <w:p w14:paraId="7390B88E" w14:textId="3F2BC4D5" w:rsidR="002114C7" w:rsidRPr="00176E58" w:rsidRDefault="002114C7" w:rsidP="002114C7">
            <w:pPr>
              <w:pStyle w:val="TAL"/>
              <w:rPr>
                <w:rFonts w:cs="Arial"/>
                <w:szCs w:val="18"/>
              </w:rPr>
            </w:pPr>
            <w:r>
              <w:rPr>
                <w:rFonts w:cs="Arial"/>
                <w:szCs w:val="18"/>
              </w:rPr>
              <w:t>Optional a</w:t>
            </w:r>
            <w:r w:rsidRPr="001D337D">
              <w:rPr>
                <w:rFonts w:cs="Arial"/>
                <w:szCs w:val="18"/>
              </w:rPr>
              <w:t>ttribute including the subscriptionID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12051334" w14:textId="77777777" w:rsidR="002114C7" w:rsidRPr="0016361A" w:rsidRDefault="002114C7" w:rsidP="002114C7">
            <w:pPr>
              <w:pStyle w:val="TAL"/>
              <w:rPr>
                <w:rFonts w:cs="Arial"/>
                <w:szCs w:val="18"/>
              </w:rPr>
            </w:pPr>
          </w:p>
        </w:tc>
      </w:tr>
      <w:tr w:rsidR="002114C7" w:rsidRPr="00B54FF5" w14:paraId="1EBD125E" w14:textId="77777777" w:rsidTr="00814D02">
        <w:trPr>
          <w:jc w:val="center"/>
        </w:trPr>
        <w:tc>
          <w:tcPr>
            <w:tcW w:w="9529" w:type="dxa"/>
            <w:gridSpan w:val="6"/>
          </w:tcPr>
          <w:p w14:paraId="40E4A5E5" w14:textId="6B6EDC57" w:rsidR="002114C7" w:rsidRPr="0016361A" w:rsidRDefault="003D2529" w:rsidP="002114C7">
            <w:pPr>
              <w:pStyle w:val="TAL"/>
              <w:rPr>
                <w:rFonts w:cs="Arial"/>
                <w:szCs w:val="18"/>
              </w:rPr>
            </w:pPr>
            <w:r>
              <w:rPr>
                <w:rFonts w:cs="Arial"/>
                <w:szCs w:val="18"/>
              </w:rPr>
              <w:t>NOTE: The subscriptionID is mandatory if the location notification is sent due to a location subscription.</w:t>
            </w:r>
          </w:p>
        </w:tc>
      </w:tr>
    </w:tbl>
    <w:p w14:paraId="5D0B0920" w14:textId="77777777" w:rsidR="00F25318" w:rsidRDefault="00F25318" w:rsidP="002936AA"/>
    <w:p w14:paraId="1C0D6273" w14:textId="6DD48A74" w:rsidR="00FB5DD6" w:rsidRDefault="00FB5DD6" w:rsidP="00FB5DD6">
      <w:pPr>
        <w:pStyle w:val="Heading5"/>
      </w:pPr>
      <w:bookmarkStart w:id="473" w:name="_Toc207607797"/>
      <w:r>
        <w:t>7.</w:t>
      </w:r>
      <w:r w:rsidR="00950BB1">
        <w:t>2</w:t>
      </w:r>
      <w:r>
        <w:t>.6.2.</w:t>
      </w:r>
      <w:r w:rsidR="00CE1AE5">
        <w:t>5</w:t>
      </w:r>
      <w:r>
        <w:tab/>
        <w:t>Type: LocationSubscriptionRequest</w:t>
      </w:r>
      <w:bookmarkEnd w:id="473"/>
    </w:p>
    <w:p w14:paraId="48868D4D" w14:textId="0DD079C8" w:rsidR="00FB5DD6" w:rsidRDefault="00FB5DD6" w:rsidP="00FB5DD6">
      <w:pPr>
        <w:pStyle w:val="TH"/>
      </w:pPr>
      <w:r>
        <w:rPr>
          <w:noProof/>
        </w:rPr>
        <w:t>Table </w:t>
      </w:r>
      <w:r>
        <w:t>7.</w:t>
      </w:r>
      <w:r w:rsidR="00950BB1">
        <w:t>2</w:t>
      </w:r>
      <w:r>
        <w:t>.6.2.</w:t>
      </w:r>
      <w:r w:rsidR="00CE1AE5">
        <w:t>5</w:t>
      </w:r>
      <w:r>
        <w:t xml:space="preserve">-1: </w:t>
      </w:r>
      <w:r>
        <w:rPr>
          <w:noProof/>
        </w:rPr>
        <w:t xml:space="preserve">Definition of type </w:t>
      </w:r>
      <w:r>
        <w:t>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trPr>
        <w:tc>
          <w:tcPr>
            <w:tcW w:w="1929" w:type="dxa"/>
            <w:shd w:val="clear" w:color="auto" w:fill="C0C0C0"/>
            <w:hideMark/>
          </w:tcPr>
          <w:p w14:paraId="6CE78D4D" w14:textId="77777777" w:rsidR="00FB5DD6" w:rsidRPr="0016361A" w:rsidRDefault="00FB5DD6" w:rsidP="00557C26">
            <w:pPr>
              <w:pStyle w:val="TAH"/>
            </w:pPr>
            <w:r w:rsidRPr="0016361A">
              <w:t>Attribute name</w:t>
            </w:r>
          </w:p>
        </w:tc>
        <w:tc>
          <w:tcPr>
            <w:tcW w:w="1217" w:type="dxa"/>
            <w:shd w:val="clear" w:color="auto" w:fill="C0C0C0"/>
            <w:hideMark/>
          </w:tcPr>
          <w:p w14:paraId="0A24A402" w14:textId="77777777" w:rsidR="00FB5DD6" w:rsidRPr="0016361A" w:rsidRDefault="00FB5DD6" w:rsidP="00557C26">
            <w:pPr>
              <w:pStyle w:val="TAH"/>
            </w:pPr>
            <w:r w:rsidRPr="0016361A">
              <w:t>Data type</w:t>
            </w:r>
          </w:p>
        </w:tc>
        <w:tc>
          <w:tcPr>
            <w:tcW w:w="425" w:type="dxa"/>
            <w:shd w:val="clear" w:color="auto" w:fill="C0C0C0"/>
            <w:hideMark/>
          </w:tcPr>
          <w:p w14:paraId="3AB49CE5" w14:textId="77777777" w:rsidR="00FB5DD6" w:rsidRPr="0016361A" w:rsidRDefault="00FB5DD6" w:rsidP="00557C26">
            <w:pPr>
              <w:pStyle w:val="TAH"/>
            </w:pPr>
            <w:r w:rsidRPr="0016361A">
              <w:t>P</w:t>
            </w:r>
          </w:p>
        </w:tc>
        <w:tc>
          <w:tcPr>
            <w:tcW w:w="1134" w:type="dxa"/>
            <w:shd w:val="clear" w:color="auto" w:fill="C0C0C0"/>
          </w:tcPr>
          <w:p w14:paraId="3DF3D190" w14:textId="77777777" w:rsidR="00FB5DD6" w:rsidRPr="0016361A" w:rsidRDefault="00FB5DD6" w:rsidP="00557C26">
            <w:pPr>
              <w:pStyle w:val="TAH"/>
            </w:pPr>
            <w:r w:rsidRPr="00F112E4">
              <w:t>Cardinality</w:t>
            </w:r>
          </w:p>
        </w:tc>
        <w:tc>
          <w:tcPr>
            <w:tcW w:w="3319" w:type="dxa"/>
            <w:shd w:val="clear" w:color="auto" w:fill="C0C0C0"/>
            <w:hideMark/>
          </w:tcPr>
          <w:p w14:paraId="4DBB4905" w14:textId="77777777" w:rsidR="00FB5DD6" w:rsidRPr="0016361A" w:rsidRDefault="00FB5DD6" w:rsidP="00557C26">
            <w:pPr>
              <w:pStyle w:val="TAH"/>
              <w:rPr>
                <w:rFonts w:cs="Arial"/>
                <w:szCs w:val="18"/>
              </w:rPr>
            </w:pPr>
            <w:r w:rsidRPr="0016361A">
              <w:rPr>
                <w:rFonts w:cs="Arial"/>
                <w:szCs w:val="18"/>
              </w:rPr>
              <w:t>Description</w:t>
            </w:r>
          </w:p>
        </w:tc>
        <w:tc>
          <w:tcPr>
            <w:tcW w:w="1503" w:type="dxa"/>
            <w:shd w:val="clear" w:color="auto" w:fill="C0C0C0"/>
          </w:tcPr>
          <w:p w14:paraId="24ED1823" w14:textId="77777777" w:rsidR="00FB5DD6" w:rsidRPr="0016361A" w:rsidRDefault="00FB5DD6" w:rsidP="00557C26">
            <w:pPr>
              <w:pStyle w:val="TAH"/>
              <w:rPr>
                <w:rFonts w:cs="Arial"/>
                <w:szCs w:val="18"/>
              </w:rPr>
            </w:pPr>
            <w:r w:rsidRPr="0016361A">
              <w:rPr>
                <w:rFonts w:cs="Arial"/>
                <w:szCs w:val="18"/>
              </w:rPr>
              <w:t>Applicability</w:t>
            </w:r>
          </w:p>
        </w:tc>
      </w:tr>
      <w:tr w:rsidR="00FB5DD6" w:rsidRPr="00B54FF5" w14:paraId="71DEB3AB" w14:textId="77777777" w:rsidTr="00557C26">
        <w:trPr>
          <w:jc w:val="center"/>
        </w:trPr>
        <w:tc>
          <w:tcPr>
            <w:tcW w:w="1929" w:type="dxa"/>
            <w:shd w:val="clear" w:color="auto" w:fill="C0C0C0"/>
          </w:tcPr>
          <w:p w14:paraId="110DAA4C" w14:textId="77777777" w:rsidR="00FB5DD6" w:rsidRDefault="00FB5DD6" w:rsidP="00557C26">
            <w:pPr>
              <w:pStyle w:val="TAL"/>
            </w:pPr>
            <w:r>
              <w:t>expTime</w:t>
            </w:r>
          </w:p>
        </w:tc>
        <w:tc>
          <w:tcPr>
            <w:tcW w:w="1217" w:type="dxa"/>
            <w:shd w:val="clear" w:color="auto" w:fill="C0C0C0"/>
          </w:tcPr>
          <w:p w14:paraId="544AD33D" w14:textId="77777777" w:rsidR="00FB5DD6" w:rsidRDefault="00FB5DD6" w:rsidP="00557C26">
            <w:pPr>
              <w:pStyle w:val="TAL"/>
            </w:pPr>
            <w:r>
              <w:t>DateTime</w:t>
            </w:r>
          </w:p>
        </w:tc>
        <w:tc>
          <w:tcPr>
            <w:tcW w:w="425" w:type="dxa"/>
            <w:shd w:val="clear" w:color="auto" w:fill="C0C0C0"/>
          </w:tcPr>
          <w:p w14:paraId="5596BCC0" w14:textId="77777777" w:rsidR="00FB5DD6" w:rsidRDefault="00FB5DD6" w:rsidP="00557C26">
            <w:pPr>
              <w:pStyle w:val="TAC"/>
            </w:pPr>
            <w:r>
              <w:t>M</w:t>
            </w:r>
          </w:p>
        </w:tc>
        <w:tc>
          <w:tcPr>
            <w:tcW w:w="1134" w:type="dxa"/>
            <w:shd w:val="clear" w:color="auto" w:fill="C0C0C0"/>
          </w:tcPr>
          <w:p w14:paraId="12D3F9AE" w14:textId="77777777" w:rsidR="00FB5DD6" w:rsidRDefault="00FB5DD6" w:rsidP="00557C26">
            <w:pPr>
              <w:pStyle w:val="TAL"/>
            </w:pPr>
            <w:r>
              <w:t>1</w:t>
            </w:r>
          </w:p>
        </w:tc>
        <w:tc>
          <w:tcPr>
            <w:tcW w:w="3319" w:type="dxa"/>
            <w:shd w:val="clear" w:color="auto" w:fill="C0C0C0"/>
          </w:tcPr>
          <w:p w14:paraId="691E3936" w14:textId="77777777" w:rsidR="00FB5DD6" w:rsidRPr="00FD1BB5" w:rsidRDefault="00FB5DD6" w:rsidP="00557C26">
            <w:pPr>
              <w:pStyle w:val="TAL"/>
              <w:rPr>
                <w:rFonts w:cs="Arial"/>
                <w:szCs w:val="18"/>
              </w:rPr>
            </w:pPr>
            <w:r>
              <w:rPr>
                <w:rFonts w:cs="Arial"/>
                <w:szCs w:val="18"/>
              </w:rPr>
              <w:t>The subscription expiry time and date.</w:t>
            </w:r>
          </w:p>
        </w:tc>
        <w:tc>
          <w:tcPr>
            <w:tcW w:w="1503" w:type="dxa"/>
            <w:shd w:val="clear" w:color="auto" w:fill="C0C0C0"/>
          </w:tcPr>
          <w:p w14:paraId="4785C4E1" w14:textId="77777777" w:rsidR="00FB5DD6" w:rsidRPr="00DD3F77" w:rsidRDefault="00FB5DD6" w:rsidP="00557C26">
            <w:pPr>
              <w:pStyle w:val="TAL"/>
            </w:pPr>
          </w:p>
        </w:tc>
      </w:tr>
      <w:tr w:rsidR="00FB5DD6" w:rsidRPr="00B54FF5" w14:paraId="22F2E0D5" w14:textId="77777777" w:rsidTr="00557C26">
        <w:trPr>
          <w:jc w:val="center"/>
        </w:trPr>
        <w:tc>
          <w:tcPr>
            <w:tcW w:w="1929" w:type="dxa"/>
            <w:shd w:val="clear" w:color="auto" w:fill="C0C0C0"/>
          </w:tcPr>
          <w:p w14:paraId="079F8F5A" w14:textId="77777777" w:rsidR="00FB5DD6" w:rsidRDefault="00FB5DD6" w:rsidP="00557C26">
            <w:pPr>
              <w:pStyle w:val="TAL"/>
            </w:pPr>
            <w:r>
              <w:t>functionalAliasIds</w:t>
            </w:r>
          </w:p>
        </w:tc>
        <w:tc>
          <w:tcPr>
            <w:tcW w:w="1217" w:type="dxa"/>
            <w:shd w:val="clear" w:color="auto" w:fill="C0C0C0"/>
          </w:tcPr>
          <w:p w14:paraId="0F4B1649" w14:textId="77777777" w:rsidR="00FB5DD6" w:rsidRDefault="00FB5DD6" w:rsidP="00557C26">
            <w:pPr>
              <w:pStyle w:val="TAL"/>
            </w:pPr>
            <w:r>
              <w:t>array(Uri)</w:t>
            </w:r>
          </w:p>
        </w:tc>
        <w:tc>
          <w:tcPr>
            <w:tcW w:w="425" w:type="dxa"/>
            <w:shd w:val="clear" w:color="auto" w:fill="C0C0C0"/>
          </w:tcPr>
          <w:p w14:paraId="4EA2B6E6" w14:textId="77777777" w:rsidR="00FB5DD6" w:rsidRDefault="00FB5DD6" w:rsidP="00557C26">
            <w:pPr>
              <w:pStyle w:val="TAC"/>
            </w:pPr>
            <w:r>
              <w:t>O</w:t>
            </w:r>
          </w:p>
        </w:tc>
        <w:tc>
          <w:tcPr>
            <w:tcW w:w="1134" w:type="dxa"/>
            <w:shd w:val="clear" w:color="auto" w:fill="C0C0C0"/>
          </w:tcPr>
          <w:p w14:paraId="534F813A" w14:textId="77777777" w:rsidR="00FB5DD6" w:rsidRDefault="00FB5DD6" w:rsidP="00557C26">
            <w:pPr>
              <w:pStyle w:val="TAL"/>
            </w:pPr>
            <w:r w:rsidRPr="00C9763D">
              <w:t>1..N</w:t>
            </w:r>
          </w:p>
        </w:tc>
        <w:tc>
          <w:tcPr>
            <w:tcW w:w="3319" w:type="dxa"/>
            <w:shd w:val="clear" w:color="auto" w:fill="C0C0C0"/>
          </w:tcPr>
          <w:p w14:paraId="2C1D6896" w14:textId="77777777" w:rsidR="00FB5DD6" w:rsidRDefault="00FB5DD6" w:rsidP="00557C26">
            <w:pPr>
              <w:pStyle w:val="TAL"/>
              <w:rPr>
                <w:rFonts w:cs="Arial"/>
                <w:szCs w:val="18"/>
              </w:rPr>
            </w:pPr>
            <w:r>
              <w:t>A list of activated Functional Alias Id of subscribed MC Users. (NOTE)</w:t>
            </w:r>
          </w:p>
        </w:tc>
        <w:tc>
          <w:tcPr>
            <w:tcW w:w="1503" w:type="dxa"/>
            <w:shd w:val="clear" w:color="auto" w:fill="C0C0C0"/>
          </w:tcPr>
          <w:p w14:paraId="7F420626" w14:textId="77777777" w:rsidR="00FB5DD6" w:rsidRPr="00DD3F77" w:rsidRDefault="00FB5DD6" w:rsidP="00557C26">
            <w:pPr>
              <w:pStyle w:val="TAL"/>
            </w:pPr>
          </w:p>
        </w:tc>
      </w:tr>
      <w:tr w:rsidR="00FB5DD6" w:rsidRPr="00B54FF5" w14:paraId="1F65D422" w14:textId="77777777" w:rsidTr="00557C26">
        <w:trPr>
          <w:jc w:val="center"/>
        </w:trPr>
        <w:tc>
          <w:tcPr>
            <w:tcW w:w="1929" w:type="dxa"/>
            <w:shd w:val="clear" w:color="auto" w:fill="C0C0C0"/>
          </w:tcPr>
          <w:p w14:paraId="5AA81D20" w14:textId="77777777" w:rsidR="00FB5DD6" w:rsidRDefault="00FB5DD6" w:rsidP="00557C26">
            <w:pPr>
              <w:pStyle w:val="TAL"/>
            </w:pPr>
            <w:r>
              <w:t>locationNotificationUri</w:t>
            </w:r>
          </w:p>
        </w:tc>
        <w:tc>
          <w:tcPr>
            <w:tcW w:w="1217" w:type="dxa"/>
            <w:shd w:val="clear" w:color="auto" w:fill="C0C0C0"/>
          </w:tcPr>
          <w:p w14:paraId="7E7234FB" w14:textId="77777777" w:rsidR="00FB5DD6" w:rsidRDefault="00FB5DD6" w:rsidP="00557C26">
            <w:pPr>
              <w:pStyle w:val="TAL"/>
            </w:pPr>
            <w:r>
              <w:t>Uri</w:t>
            </w:r>
          </w:p>
        </w:tc>
        <w:tc>
          <w:tcPr>
            <w:tcW w:w="425" w:type="dxa"/>
            <w:shd w:val="clear" w:color="auto" w:fill="C0C0C0"/>
          </w:tcPr>
          <w:p w14:paraId="7E6771A6" w14:textId="77777777" w:rsidR="00FB5DD6" w:rsidRDefault="00FB5DD6" w:rsidP="00557C26">
            <w:pPr>
              <w:pStyle w:val="TAC"/>
            </w:pPr>
            <w:r>
              <w:t>M</w:t>
            </w:r>
          </w:p>
        </w:tc>
        <w:tc>
          <w:tcPr>
            <w:tcW w:w="1134" w:type="dxa"/>
            <w:shd w:val="clear" w:color="auto" w:fill="C0C0C0"/>
          </w:tcPr>
          <w:p w14:paraId="617FDFDE" w14:textId="77777777" w:rsidR="00FB5DD6" w:rsidRPr="00C9763D" w:rsidRDefault="00FB5DD6" w:rsidP="00557C26">
            <w:pPr>
              <w:pStyle w:val="TAL"/>
            </w:pPr>
            <w:r>
              <w:t>1</w:t>
            </w:r>
          </w:p>
        </w:tc>
        <w:tc>
          <w:tcPr>
            <w:tcW w:w="3319" w:type="dxa"/>
            <w:shd w:val="clear" w:color="auto" w:fill="C0C0C0"/>
          </w:tcPr>
          <w:p w14:paraId="01BC3D84" w14:textId="77777777" w:rsidR="00FB5DD6" w:rsidRDefault="00FB5DD6" w:rsidP="00557C26">
            <w:pPr>
              <w:pStyle w:val="TAL"/>
            </w:pPr>
            <w:r>
              <w:t>URI where the Location Notifications should be delivered to.</w:t>
            </w:r>
          </w:p>
        </w:tc>
        <w:tc>
          <w:tcPr>
            <w:tcW w:w="1503" w:type="dxa"/>
            <w:shd w:val="clear" w:color="auto" w:fill="C0C0C0"/>
          </w:tcPr>
          <w:p w14:paraId="2D9099B7" w14:textId="77777777" w:rsidR="00FB5DD6" w:rsidRPr="00DD3F77" w:rsidRDefault="00FB5DD6" w:rsidP="00557C26">
            <w:pPr>
              <w:pStyle w:val="TAL"/>
            </w:pPr>
          </w:p>
        </w:tc>
      </w:tr>
      <w:tr w:rsidR="00FB5DD6" w:rsidRPr="00B54FF5" w14:paraId="1AFDEFE2" w14:textId="77777777" w:rsidTr="00557C26">
        <w:trPr>
          <w:jc w:val="center"/>
        </w:trPr>
        <w:tc>
          <w:tcPr>
            <w:tcW w:w="1929" w:type="dxa"/>
            <w:shd w:val="clear" w:color="auto" w:fill="C0C0C0"/>
          </w:tcPr>
          <w:p w14:paraId="2087CDE2" w14:textId="77777777" w:rsidR="00FB5DD6" w:rsidRPr="0016361A" w:rsidRDefault="00FB5DD6" w:rsidP="00557C26">
            <w:pPr>
              <w:pStyle w:val="TAL"/>
            </w:pPr>
            <w:r>
              <w:t>mclocClientID</w:t>
            </w:r>
          </w:p>
        </w:tc>
        <w:tc>
          <w:tcPr>
            <w:tcW w:w="1217" w:type="dxa"/>
            <w:shd w:val="clear" w:color="auto" w:fill="C0C0C0"/>
          </w:tcPr>
          <w:p w14:paraId="14F20D0E" w14:textId="77777777" w:rsidR="00FB5DD6" w:rsidRPr="0016361A" w:rsidRDefault="00FB5DD6" w:rsidP="00557C26">
            <w:pPr>
              <w:pStyle w:val="TAL"/>
            </w:pPr>
            <w:r>
              <w:t>string</w:t>
            </w:r>
          </w:p>
        </w:tc>
        <w:tc>
          <w:tcPr>
            <w:tcW w:w="425" w:type="dxa"/>
            <w:shd w:val="clear" w:color="auto" w:fill="C0C0C0"/>
          </w:tcPr>
          <w:p w14:paraId="24EB7D2C" w14:textId="77777777" w:rsidR="00FB5DD6" w:rsidRPr="0016361A" w:rsidRDefault="00FB5DD6" w:rsidP="00557C26">
            <w:pPr>
              <w:pStyle w:val="TAC"/>
            </w:pPr>
            <w:r>
              <w:t>M</w:t>
            </w:r>
          </w:p>
        </w:tc>
        <w:tc>
          <w:tcPr>
            <w:tcW w:w="1134" w:type="dxa"/>
            <w:shd w:val="clear" w:color="auto" w:fill="C0C0C0"/>
          </w:tcPr>
          <w:p w14:paraId="792DC577" w14:textId="77777777" w:rsidR="00FB5DD6" w:rsidRPr="00F112E4" w:rsidRDefault="00FB5DD6" w:rsidP="00557C26">
            <w:pPr>
              <w:pStyle w:val="TAL"/>
            </w:pPr>
            <w:r>
              <w:t>1</w:t>
            </w:r>
          </w:p>
        </w:tc>
        <w:tc>
          <w:tcPr>
            <w:tcW w:w="3319" w:type="dxa"/>
            <w:shd w:val="clear" w:color="auto" w:fill="C0C0C0"/>
          </w:tcPr>
          <w:p w14:paraId="6BFD672E" w14:textId="77777777" w:rsidR="00FB5DD6" w:rsidRPr="00DD3F77" w:rsidRDefault="00FB5DD6" w:rsidP="00557C26">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736C40C6" w14:textId="77777777" w:rsidR="00FB5DD6" w:rsidRPr="00DD3F77" w:rsidRDefault="00FB5DD6" w:rsidP="00557C26">
            <w:pPr>
              <w:pStyle w:val="TAL"/>
            </w:pPr>
          </w:p>
        </w:tc>
      </w:tr>
      <w:tr w:rsidR="00FB5DD6" w:rsidRPr="00B54FF5" w14:paraId="13C79082" w14:textId="77777777" w:rsidTr="00557C26">
        <w:trPr>
          <w:jc w:val="center"/>
        </w:trPr>
        <w:tc>
          <w:tcPr>
            <w:tcW w:w="1929" w:type="dxa"/>
            <w:shd w:val="clear" w:color="auto" w:fill="C0C0C0"/>
          </w:tcPr>
          <w:p w14:paraId="1AE85FA2" w14:textId="77777777" w:rsidR="00FB5DD6" w:rsidRDefault="00FB5DD6" w:rsidP="00557C26">
            <w:pPr>
              <w:pStyle w:val="TAL"/>
            </w:pPr>
            <w:r>
              <w:t>mcServiceIds</w:t>
            </w:r>
          </w:p>
        </w:tc>
        <w:tc>
          <w:tcPr>
            <w:tcW w:w="1217" w:type="dxa"/>
            <w:shd w:val="clear" w:color="auto" w:fill="C0C0C0"/>
          </w:tcPr>
          <w:p w14:paraId="5FA99BF9" w14:textId="77777777" w:rsidR="00FB5DD6" w:rsidRDefault="00FB5DD6" w:rsidP="00557C26">
            <w:pPr>
              <w:pStyle w:val="TAL"/>
            </w:pPr>
            <w:r>
              <w:t>array(Uri)</w:t>
            </w:r>
          </w:p>
        </w:tc>
        <w:tc>
          <w:tcPr>
            <w:tcW w:w="425" w:type="dxa"/>
            <w:shd w:val="clear" w:color="auto" w:fill="C0C0C0"/>
          </w:tcPr>
          <w:p w14:paraId="08D17C4C" w14:textId="77777777" w:rsidR="00FB5DD6" w:rsidRDefault="00FB5DD6" w:rsidP="00557C26">
            <w:pPr>
              <w:pStyle w:val="TAC"/>
            </w:pPr>
            <w:r>
              <w:t>O</w:t>
            </w:r>
          </w:p>
        </w:tc>
        <w:tc>
          <w:tcPr>
            <w:tcW w:w="1134" w:type="dxa"/>
            <w:shd w:val="clear" w:color="auto" w:fill="C0C0C0"/>
          </w:tcPr>
          <w:p w14:paraId="679A251B" w14:textId="77777777" w:rsidR="00FB5DD6" w:rsidRDefault="00FB5DD6" w:rsidP="00557C26">
            <w:pPr>
              <w:pStyle w:val="TAL"/>
            </w:pPr>
            <w:r w:rsidRPr="00C9763D">
              <w:t>1..N</w:t>
            </w:r>
          </w:p>
        </w:tc>
        <w:tc>
          <w:tcPr>
            <w:tcW w:w="3319" w:type="dxa"/>
            <w:shd w:val="clear" w:color="auto" w:fill="C0C0C0"/>
          </w:tcPr>
          <w:p w14:paraId="1F8E712D" w14:textId="77777777" w:rsidR="00FB5DD6" w:rsidRPr="00FD1BB5" w:rsidRDefault="00FB5DD6" w:rsidP="00557C26">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36988232" w14:textId="77777777" w:rsidR="00FB5DD6" w:rsidRPr="00DD3F77" w:rsidRDefault="00FB5DD6" w:rsidP="00557C26">
            <w:pPr>
              <w:pStyle w:val="TAL"/>
            </w:pPr>
          </w:p>
        </w:tc>
      </w:tr>
      <w:tr w:rsidR="00FB5DD6" w:rsidRPr="00B54FF5" w14:paraId="5BA3F406" w14:textId="77777777" w:rsidTr="00557C26">
        <w:trPr>
          <w:jc w:val="center"/>
        </w:trPr>
        <w:tc>
          <w:tcPr>
            <w:tcW w:w="1929" w:type="dxa"/>
          </w:tcPr>
          <w:p w14:paraId="69FF849F" w14:textId="77777777" w:rsidR="00FB5DD6" w:rsidRDefault="00FB5DD6" w:rsidP="00557C26">
            <w:pPr>
              <w:pStyle w:val="TAL"/>
            </w:pPr>
            <w:r>
              <w:t>mcServiceGroupIds</w:t>
            </w:r>
          </w:p>
        </w:tc>
        <w:tc>
          <w:tcPr>
            <w:tcW w:w="1217" w:type="dxa"/>
          </w:tcPr>
          <w:p w14:paraId="0A8FA6D9" w14:textId="77777777" w:rsidR="00FB5DD6" w:rsidRDefault="00FB5DD6" w:rsidP="00557C26">
            <w:pPr>
              <w:pStyle w:val="TAL"/>
            </w:pPr>
            <w:r>
              <w:t>array(Uri)</w:t>
            </w:r>
          </w:p>
        </w:tc>
        <w:tc>
          <w:tcPr>
            <w:tcW w:w="425" w:type="dxa"/>
          </w:tcPr>
          <w:p w14:paraId="44009990" w14:textId="77777777" w:rsidR="00FB5DD6" w:rsidRDefault="00FB5DD6" w:rsidP="00557C26">
            <w:pPr>
              <w:pStyle w:val="TAC"/>
            </w:pPr>
            <w:r>
              <w:t>O</w:t>
            </w:r>
          </w:p>
        </w:tc>
        <w:tc>
          <w:tcPr>
            <w:tcW w:w="1134" w:type="dxa"/>
          </w:tcPr>
          <w:p w14:paraId="66101522" w14:textId="77777777" w:rsidR="00FB5DD6" w:rsidRPr="00C9763D" w:rsidRDefault="00FB5DD6" w:rsidP="00557C26">
            <w:pPr>
              <w:pStyle w:val="TAL"/>
            </w:pPr>
            <w:r>
              <w:t>1..N</w:t>
            </w:r>
          </w:p>
        </w:tc>
        <w:tc>
          <w:tcPr>
            <w:tcW w:w="3319" w:type="dxa"/>
          </w:tcPr>
          <w:p w14:paraId="1207A1CE" w14:textId="77777777" w:rsidR="00FB5DD6" w:rsidRPr="00FD1BB5" w:rsidRDefault="00FB5DD6" w:rsidP="00557C26">
            <w:pPr>
              <w:pStyle w:val="TAL"/>
              <w:rPr>
                <w:rFonts w:cs="Arial"/>
                <w:szCs w:val="18"/>
              </w:rPr>
            </w:pPr>
            <w:r>
              <w:rPr>
                <w:rFonts w:cs="Arial"/>
                <w:szCs w:val="18"/>
              </w:rPr>
              <w:t>A list of MC service group IDs of which all affiliated members' location information are subscribed. (NOTE)</w:t>
            </w:r>
          </w:p>
        </w:tc>
        <w:tc>
          <w:tcPr>
            <w:tcW w:w="1503" w:type="dxa"/>
          </w:tcPr>
          <w:p w14:paraId="49D71741" w14:textId="77777777" w:rsidR="00FB5DD6" w:rsidRPr="0016361A" w:rsidRDefault="00FB5DD6" w:rsidP="00557C26">
            <w:pPr>
              <w:pStyle w:val="TAL"/>
              <w:rPr>
                <w:rFonts w:cs="Arial"/>
                <w:szCs w:val="18"/>
              </w:rPr>
            </w:pPr>
          </w:p>
        </w:tc>
      </w:tr>
      <w:tr w:rsidR="00FB5DD6" w:rsidRPr="00B54FF5" w14:paraId="07E03DA9" w14:textId="77777777" w:rsidTr="00557C26">
        <w:trPr>
          <w:jc w:val="center"/>
        </w:trPr>
        <w:tc>
          <w:tcPr>
            <w:tcW w:w="9527" w:type="dxa"/>
            <w:gridSpan w:val="6"/>
          </w:tcPr>
          <w:p w14:paraId="3BD57B19" w14:textId="77777777" w:rsidR="00FB5DD6" w:rsidRPr="0016361A" w:rsidRDefault="00FB5DD6" w:rsidP="00557C26">
            <w:pPr>
              <w:pStyle w:val="TAL"/>
              <w:rPr>
                <w:rFonts w:cs="Arial"/>
                <w:szCs w:val="18"/>
              </w:rPr>
            </w:pPr>
            <w:bookmarkStart w:id="474" w:name="_Hlk196832464"/>
            <w:r>
              <w:rPr>
                <w:rFonts w:cs="Arial"/>
                <w:szCs w:val="18"/>
              </w:rPr>
              <w:t>NOTE:</w:t>
            </w:r>
            <w:r>
              <w:t xml:space="preserve"> </w:t>
            </w:r>
            <w:r>
              <w:tab/>
              <w:t>At least one of functionalAliasIDs, mcServiceIds or mcServiceGroupIds shall be present.</w:t>
            </w:r>
          </w:p>
        </w:tc>
      </w:tr>
      <w:bookmarkEnd w:id="474"/>
    </w:tbl>
    <w:p w14:paraId="5E4D3547" w14:textId="77777777" w:rsidR="00FB5DD6" w:rsidRPr="009D1AC5" w:rsidRDefault="00FB5DD6" w:rsidP="002936AA"/>
    <w:p w14:paraId="3DBCA8AE" w14:textId="11DCA807" w:rsidR="002936AA" w:rsidRDefault="00670C0F" w:rsidP="002936AA">
      <w:pPr>
        <w:pStyle w:val="Heading4"/>
        <w:rPr>
          <w:lang w:val="en-US"/>
        </w:rPr>
      </w:pPr>
      <w:bookmarkStart w:id="475" w:name="_Toc207607798"/>
      <w:r>
        <w:rPr>
          <w:lang w:val="en-US"/>
        </w:rPr>
        <w:t>7.</w:t>
      </w:r>
      <w:r w:rsidR="00950BB1">
        <w:rPr>
          <w:lang w:val="en-US"/>
        </w:rPr>
        <w:t>2</w:t>
      </w:r>
      <w:r>
        <w:rPr>
          <w:lang w:val="en-US"/>
        </w:rPr>
        <w:t>.</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475"/>
    </w:p>
    <w:p w14:paraId="099FFE6B" w14:textId="77777777" w:rsidR="002936AA" w:rsidRPr="00384E92" w:rsidRDefault="002936AA" w:rsidP="002936AA">
      <w:r>
        <w:t>No simple data types or enumerations defined.</w:t>
      </w:r>
    </w:p>
    <w:p w14:paraId="59F0153A" w14:textId="5926DB20" w:rsidR="002936AA" w:rsidRPr="002612B3" w:rsidRDefault="00670C0F" w:rsidP="002936AA">
      <w:pPr>
        <w:pStyle w:val="Heading3"/>
      </w:pPr>
      <w:bookmarkStart w:id="476" w:name="_Toc207607799"/>
      <w:r>
        <w:t>7.</w:t>
      </w:r>
      <w:r w:rsidR="00950BB1">
        <w:t>2</w:t>
      </w:r>
      <w:r>
        <w:t>.</w:t>
      </w:r>
      <w:r w:rsidR="002936AA" w:rsidRPr="002612B3">
        <w:t>7</w:t>
      </w:r>
      <w:r w:rsidR="002936AA" w:rsidRPr="002612B3">
        <w:tab/>
        <w:t>Error Handling</w:t>
      </w:r>
      <w:bookmarkEnd w:id="476"/>
    </w:p>
    <w:p w14:paraId="6A6B4169" w14:textId="42B13883" w:rsidR="002936AA" w:rsidRPr="002612B3" w:rsidRDefault="00670C0F" w:rsidP="002936AA">
      <w:pPr>
        <w:pStyle w:val="Heading4"/>
      </w:pPr>
      <w:bookmarkStart w:id="477" w:name="_Toc207607800"/>
      <w:r>
        <w:t>7.</w:t>
      </w:r>
      <w:r w:rsidR="00910DE9">
        <w:t>2</w:t>
      </w:r>
      <w:r>
        <w:t>.</w:t>
      </w:r>
      <w:r w:rsidR="002936AA" w:rsidRPr="002612B3">
        <w:t>7.1</w:t>
      </w:r>
      <w:r w:rsidR="002936AA" w:rsidRPr="002612B3">
        <w:tab/>
        <w:t>General</w:t>
      </w:r>
      <w:bookmarkEnd w:id="477"/>
    </w:p>
    <w:p w14:paraId="2FB95633" w14:textId="376972C7" w:rsidR="002936AA" w:rsidRPr="002612B3" w:rsidRDefault="002936AA" w:rsidP="002936AA">
      <w:r w:rsidRPr="002612B3">
        <w:t xml:space="preserve">For the </w:t>
      </w:r>
      <w:r w:rsidRPr="002612B3">
        <w:rPr>
          <w:noProof/>
        </w:rPr>
        <w:t>LMS_</w:t>
      </w:r>
      <w:r>
        <w:rPr>
          <w:noProof/>
        </w:rPr>
        <w:t>Information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29.500 </w:t>
      </w:r>
      <w:r w:rsidR="006C3BF9">
        <w:t>[13]</w:t>
      </w:r>
      <w:r w:rsidRPr="002612B3">
        <w:t xml:space="preserve"> shall be supported for an HTTP method if the corresponding HTTP status codes are specified as mandatory for that HTTP method in table 5.2.7.1-1 of 3GPP TS 29.500 </w:t>
      </w:r>
      <w:r w:rsidR="006C3BF9">
        <w:t>[13]</w:t>
      </w:r>
      <w:r w:rsidRPr="002612B3">
        <w:t>.</w:t>
      </w:r>
    </w:p>
    <w:p w14:paraId="742CC26F" w14:textId="6365081E"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Information</w:t>
      </w:r>
      <w:r w:rsidRPr="002612B3">
        <w:t xml:space="preserve"> API.</w:t>
      </w:r>
    </w:p>
    <w:p w14:paraId="742C0958" w14:textId="35F56035" w:rsidR="002936AA" w:rsidRPr="002612B3" w:rsidRDefault="00670C0F" w:rsidP="002936AA">
      <w:pPr>
        <w:pStyle w:val="Heading4"/>
      </w:pPr>
      <w:bookmarkStart w:id="478" w:name="_Toc207607801"/>
      <w:r>
        <w:t>7.</w:t>
      </w:r>
      <w:r w:rsidR="00EE3A42">
        <w:t>2</w:t>
      </w:r>
      <w:r>
        <w:t>.</w:t>
      </w:r>
      <w:r w:rsidR="002936AA" w:rsidRPr="002612B3">
        <w:t>7.2</w:t>
      </w:r>
      <w:r w:rsidR="002936AA" w:rsidRPr="002612B3">
        <w:tab/>
        <w:t>Protocol Errors</w:t>
      </w:r>
      <w:bookmarkEnd w:id="478"/>
    </w:p>
    <w:p w14:paraId="586F59E5" w14:textId="2178AE04" w:rsidR="002936AA" w:rsidRPr="002612B3" w:rsidRDefault="002936AA" w:rsidP="002936AA">
      <w:r w:rsidRPr="002612B3">
        <w:t xml:space="preserve">No specific procedures for the </w:t>
      </w:r>
      <w:r w:rsidRPr="002612B3">
        <w:rPr>
          <w:noProof/>
        </w:rPr>
        <w:t>LMS_</w:t>
      </w:r>
      <w:r>
        <w:rPr>
          <w:noProof/>
        </w:rPr>
        <w:t>Information</w:t>
      </w:r>
      <w:r w:rsidRPr="002612B3">
        <w:t xml:space="preserve"> service are specified.</w:t>
      </w:r>
    </w:p>
    <w:p w14:paraId="42D899CE" w14:textId="2DB8A459" w:rsidR="002936AA" w:rsidRPr="002612B3" w:rsidRDefault="00670C0F" w:rsidP="002936AA">
      <w:pPr>
        <w:pStyle w:val="Heading4"/>
      </w:pPr>
      <w:bookmarkStart w:id="479" w:name="_Toc207607802"/>
      <w:r>
        <w:t>7.</w:t>
      </w:r>
      <w:r w:rsidR="00EE3A42">
        <w:t>2</w:t>
      </w:r>
      <w:r>
        <w:t>.</w:t>
      </w:r>
      <w:r w:rsidR="002936AA" w:rsidRPr="002612B3">
        <w:t>7.3</w:t>
      </w:r>
      <w:r w:rsidR="002936AA" w:rsidRPr="002612B3">
        <w:tab/>
        <w:t>Application Errors</w:t>
      </w:r>
      <w:bookmarkEnd w:id="479"/>
    </w:p>
    <w:p w14:paraId="0A915818" w14:textId="689B8AFA" w:rsidR="002936AA" w:rsidRPr="002612B3" w:rsidRDefault="002936AA" w:rsidP="002936AA">
      <w:r w:rsidRPr="002612B3">
        <w:t xml:space="preserve">The application errors defined for the </w:t>
      </w:r>
      <w:r w:rsidRPr="002612B3">
        <w:rPr>
          <w:noProof/>
        </w:rPr>
        <w:t>LMS_</w:t>
      </w:r>
      <w:r>
        <w:rPr>
          <w:noProof/>
        </w:rPr>
        <w:t>Information</w:t>
      </w:r>
      <w:r w:rsidRPr="002612B3">
        <w:t xml:space="preserve"> service are listed in </w:t>
      </w:r>
      <w:r>
        <w:t>t</w:t>
      </w:r>
      <w:r w:rsidRPr="002612B3">
        <w:t>able </w:t>
      </w:r>
      <w:r w:rsidR="00670C0F">
        <w:t>7.</w:t>
      </w:r>
      <w:r w:rsidR="00910DE9">
        <w:t>2</w:t>
      </w:r>
      <w:r w:rsidR="00670C0F">
        <w:t>.</w:t>
      </w:r>
      <w:r w:rsidRPr="002612B3">
        <w:t>7.3-1.</w:t>
      </w:r>
    </w:p>
    <w:p w14:paraId="04ED458C" w14:textId="322F74AF" w:rsidR="002936AA" w:rsidRPr="002612B3" w:rsidRDefault="002936AA" w:rsidP="002936AA">
      <w:pPr>
        <w:pStyle w:val="TH"/>
      </w:pPr>
      <w:r w:rsidRPr="002612B3">
        <w:lastRenderedPageBreak/>
        <w:t>Table </w:t>
      </w:r>
      <w:r w:rsidR="00670C0F">
        <w:t>7.</w:t>
      </w:r>
      <w:r w:rsidR="00910DE9">
        <w:t>2</w:t>
      </w:r>
      <w:r w:rsidR="00670C0F">
        <w:t>.</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19C2B93" w:rsidR="002936AA" w:rsidRPr="006B2C68" w:rsidRDefault="00670C0F" w:rsidP="002936AA">
      <w:pPr>
        <w:pStyle w:val="Heading3"/>
        <w:rPr>
          <w:lang w:eastAsia="zh-CN"/>
        </w:rPr>
      </w:pPr>
      <w:bookmarkStart w:id="480" w:name="_Toc207607803"/>
      <w:r>
        <w:t>7.</w:t>
      </w:r>
      <w:r w:rsidR="00863F16">
        <w:t>2</w:t>
      </w:r>
      <w:r>
        <w:t>.</w:t>
      </w:r>
      <w:r w:rsidR="002936AA" w:rsidRPr="006B2C68">
        <w:t>8</w:t>
      </w:r>
      <w:r w:rsidR="002936AA" w:rsidRPr="006B2C68">
        <w:rPr>
          <w:lang w:eastAsia="zh-CN"/>
        </w:rPr>
        <w:tab/>
        <w:t>Feature negotiation</w:t>
      </w:r>
      <w:bookmarkEnd w:id="480"/>
    </w:p>
    <w:p w14:paraId="68B7AFF7" w14:textId="64C9A0A2"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sidR="00521E43">
        <w:rPr>
          <w:lang w:eastAsia="en-GB"/>
        </w:rPr>
        <w:t>2</w:t>
      </w:r>
      <w:r w:rsidRPr="008F0DB6">
        <w:rPr>
          <w:lang w:eastAsia="en-GB"/>
        </w:rPr>
        <w:t xml:space="preserve">.8-1 defines the features supported by the </w:t>
      </w:r>
      <w:r>
        <w:t>LMS_Information 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262445F0"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sidR="00521E43">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589BCEEB" w:rsidR="002936AA" w:rsidRPr="006B2C68" w:rsidRDefault="00670C0F" w:rsidP="002936AA">
      <w:pPr>
        <w:pStyle w:val="Heading3"/>
      </w:pPr>
      <w:bookmarkStart w:id="481" w:name="_Toc207607804"/>
      <w:r>
        <w:t>7.</w:t>
      </w:r>
      <w:r w:rsidR="00521E43">
        <w:t>2</w:t>
      </w:r>
      <w:r>
        <w:t>.</w:t>
      </w:r>
      <w:r w:rsidR="002936AA" w:rsidRPr="006B2C68">
        <w:t>9</w:t>
      </w:r>
      <w:r w:rsidR="002936AA" w:rsidRPr="006B2C68">
        <w:tab/>
        <w:t>Security</w:t>
      </w:r>
      <w:bookmarkEnd w:id="481"/>
    </w:p>
    <w:p w14:paraId="5F5C4730" w14:textId="6C5DF931" w:rsidR="00A45D00" w:rsidRPr="00820CE5" w:rsidRDefault="00A45D00" w:rsidP="00A45D00">
      <w:r>
        <w:t xml:space="preserve">The LMC shall send HTTP requests over TLS connection as specified for the </w:t>
      </w:r>
      <w:r w:rsidRPr="009B066B">
        <w:t>HTTP client in the UE</w:t>
      </w:r>
      <w:r>
        <w:t xml:space="preserve"> in annex A of 3GPP TS 24.482 [</w:t>
      </w:r>
      <w:r w:rsidR="00B711A0">
        <w:t>10</w:t>
      </w:r>
      <w:r>
        <w:t>].</w:t>
      </w:r>
    </w:p>
    <w:p w14:paraId="7223D6F3" w14:textId="6C2DB540" w:rsidR="00A45D00" w:rsidRDefault="00A45D00" w:rsidP="00A45D00">
      <w:r>
        <w:t>Authentication and authorization shall be as specified in 3GPP TS 33.180 [1</w:t>
      </w:r>
      <w:r w:rsidR="005C3796">
        <w:t>7</w:t>
      </w:r>
      <w:r>
        <w:t>].</w:t>
      </w:r>
    </w:p>
    <w:p w14:paraId="63FA124D" w14:textId="77777777" w:rsidR="00A45D00" w:rsidRDefault="00A45D00" w:rsidP="00A45D00">
      <w:r>
        <w:t>The LMS shall be configured with an authorized MC service server list, containing public service identities of MC service servers.</w:t>
      </w:r>
    </w:p>
    <w:p w14:paraId="0B9CEEB7" w14:textId="308F3A2F" w:rsidR="00A45D00" w:rsidRDefault="00A45D00" w:rsidP="00A45D0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7E7C5B4C" w14:textId="01B7E024" w:rsidR="002936AA" w:rsidRPr="006B2C68" w:rsidRDefault="00670C0F" w:rsidP="002936AA">
      <w:pPr>
        <w:pStyle w:val="Heading3"/>
        <w:rPr>
          <w:lang w:val="en-US"/>
        </w:rPr>
      </w:pPr>
      <w:bookmarkStart w:id="482" w:name="_Toc207607805"/>
      <w:r>
        <w:rPr>
          <w:lang w:val="en-US"/>
        </w:rPr>
        <w:t>7.</w:t>
      </w:r>
      <w:r w:rsidR="00521E43">
        <w:rPr>
          <w:lang w:val="en-US"/>
        </w:rPr>
        <w:t>2</w:t>
      </w:r>
      <w:r>
        <w:rPr>
          <w:lang w:val="en-US"/>
        </w:rPr>
        <w:t>.</w:t>
      </w:r>
      <w:r w:rsidR="002936AA" w:rsidRPr="006B2C68">
        <w:rPr>
          <w:lang w:val="en-US"/>
        </w:rPr>
        <w:t>10</w:t>
      </w:r>
      <w:r w:rsidR="002936AA" w:rsidRPr="006B2C68">
        <w:rPr>
          <w:lang w:val="en-US"/>
        </w:rPr>
        <w:tab/>
        <w:t>HTTP redirection</w:t>
      </w:r>
      <w:bookmarkEnd w:id="482"/>
    </w:p>
    <w:p w14:paraId="3EA89A86" w14:textId="6F7B3F17" w:rsidR="006250A6" w:rsidRDefault="006250A6" w:rsidP="006250A6">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144350F4" w14:textId="77777777" w:rsidR="001F1ED1" w:rsidRDefault="001F1ED1" w:rsidP="00A5233D">
      <w:pPr>
        <w:pStyle w:val="Heading8"/>
      </w:pPr>
      <w:bookmarkStart w:id="483" w:name="_Toc207607806"/>
      <w:r w:rsidRPr="004D3578">
        <w:t>Annex A (normative):</w:t>
      </w:r>
      <w:r w:rsidRPr="004D3578">
        <w:br/>
      </w:r>
      <w:r>
        <w:t>OpenAPI specification</w:t>
      </w:r>
      <w:bookmarkEnd w:id="483"/>
    </w:p>
    <w:p w14:paraId="75855191" w14:textId="77777777" w:rsidR="001F1ED1" w:rsidRDefault="001F1ED1" w:rsidP="001F1ED1">
      <w:pPr>
        <w:pStyle w:val="Heading1"/>
        <w:pBdr>
          <w:top w:val="none" w:sz="0" w:space="0" w:color="auto"/>
        </w:pBdr>
      </w:pPr>
      <w:bookmarkStart w:id="484" w:name="_Toc510696651"/>
      <w:bookmarkStart w:id="485" w:name="_Toc35971451"/>
      <w:bookmarkStart w:id="486" w:name="_Toc207607807"/>
      <w:r>
        <w:t>A.1</w:t>
      </w:r>
      <w:r>
        <w:tab/>
        <w:t>General</w:t>
      </w:r>
      <w:bookmarkEnd w:id="484"/>
      <w:bookmarkEnd w:id="485"/>
      <w:bookmarkEnd w:id="486"/>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66304B37" w:rsidR="001F1ED1" w:rsidRPr="006D6534" w:rsidRDefault="001F1ED1" w:rsidP="001F1ED1">
      <w:r w:rsidRPr="00D27A4B">
        <w:lastRenderedPageBreak/>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B744B4">
        <w:rPr>
          <w:noProof/>
          <w:lang w:eastAsia="zh-CN"/>
        </w:rPr>
        <w:t>[1</w:t>
      </w:r>
      <w:r w:rsidR="00EF7414">
        <w:rPr>
          <w:noProof/>
          <w:lang w:eastAsia="zh-CN"/>
        </w:rPr>
        <w:t>4</w:t>
      </w:r>
      <w:r w:rsidR="00B744B4">
        <w:rPr>
          <w:noProof/>
          <w:lang w:eastAsia="zh-CN"/>
        </w:rPr>
        <w:t>]</w:t>
      </w:r>
      <w:r>
        <w:t xml:space="preserve"> and clause 5B of 3GPP TR 21.900 [</w:t>
      </w:r>
      <w:r w:rsidR="00B158A3">
        <w:t>1</w:t>
      </w:r>
      <w:r>
        <w:t>]).</w:t>
      </w:r>
    </w:p>
    <w:p w14:paraId="74AA6B08" w14:textId="65C2728A" w:rsidR="004C556D" w:rsidRDefault="004C556D" w:rsidP="004C556D">
      <w:pPr>
        <w:pStyle w:val="Heading1"/>
        <w:pBdr>
          <w:top w:val="none" w:sz="0" w:space="0" w:color="auto"/>
        </w:pBdr>
      </w:pPr>
      <w:bookmarkStart w:id="487" w:name="_Toc207607808"/>
      <w:r>
        <w:t>A.</w:t>
      </w:r>
      <w:r w:rsidR="00D21412">
        <w:t>2</w:t>
      </w:r>
      <w:r>
        <w:tab/>
        <w:t>LMS_</w:t>
      </w:r>
      <w:r w:rsidR="00456CCE">
        <w:t>Reporting</w:t>
      </w:r>
      <w:r>
        <w:t xml:space="preserve"> API</w:t>
      </w:r>
      <w:bookmarkEnd w:id="487"/>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6FB1181C" w:rsidR="004C556D" w:rsidRDefault="004C556D" w:rsidP="004C556D">
      <w:pPr>
        <w:pStyle w:val="PL"/>
      </w:pPr>
      <w:r>
        <w:t xml:space="preserve">  title: LMS_</w:t>
      </w:r>
      <w:r w:rsidR="00456CCE">
        <w:t>Reporting</w:t>
      </w:r>
    </w:p>
    <w:p w14:paraId="63393390" w14:textId="5C1C84D5" w:rsidR="004C556D" w:rsidRDefault="004C556D" w:rsidP="004C556D">
      <w:pPr>
        <w:pStyle w:val="PL"/>
      </w:pPr>
      <w:r>
        <w:t xml:space="preserve">  version: 1.0.0-alpha.</w:t>
      </w:r>
      <w:r w:rsidR="001C5D97">
        <w:t>8</w:t>
      </w:r>
    </w:p>
    <w:p w14:paraId="247BFB73" w14:textId="77777777" w:rsidR="004C556D" w:rsidRDefault="004C556D" w:rsidP="004C556D">
      <w:pPr>
        <w:pStyle w:val="PL"/>
      </w:pPr>
      <w:r>
        <w:t xml:space="preserve">  description: |</w:t>
      </w:r>
    </w:p>
    <w:p w14:paraId="436A1FFA" w14:textId="398689FB" w:rsidR="004C556D" w:rsidRDefault="004C556D" w:rsidP="004C556D">
      <w:pPr>
        <w:pStyle w:val="PL"/>
      </w:pPr>
      <w:r>
        <w:t xml:space="preserve">    API for Registration </w:t>
      </w:r>
      <w:r w:rsidR="00BB20B1">
        <w:t xml:space="preserve">and location reporting </w:t>
      </w:r>
      <w:r>
        <w:t xml:space="preserve">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Pr="0030724E" w:rsidRDefault="004C556D" w:rsidP="004C556D">
      <w:pPr>
        <w:pStyle w:val="PL"/>
      </w:pPr>
      <w:r w:rsidRPr="0030724E">
        <w:t>externalDocs:</w:t>
      </w:r>
    </w:p>
    <w:p w14:paraId="472FB607" w14:textId="011B0E52" w:rsidR="004C556D" w:rsidRPr="0030724E" w:rsidRDefault="004C556D" w:rsidP="004C556D">
      <w:pPr>
        <w:pStyle w:val="PL"/>
      </w:pPr>
      <w:r w:rsidRPr="0030724E">
        <w:t xml:space="preserve">  description: 3GPP TS 24.283 V</w:t>
      </w:r>
      <w:r w:rsidR="001C5D97" w:rsidRPr="0030724E">
        <w:t>2.0</w:t>
      </w:r>
      <w:r w:rsidRPr="0030724E">
        <w:t>.0; Mission Critical Location Management (MCLoc).</w:t>
      </w:r>
    </w:p>
    <w:p w14:paraId="0C671039" w14:textId="77777777" w:rsidR="004C556D" w:rsidRPr="0030724E" w:rsidRDefault="004C556D" w:rsidP="004C556D">
      <w:pPr>
        <w:pStyle w:val="PL"/>
      </w:pPr>
      <w:r w:rsidRPr="0030724E">
        <w:t xml:space="preserve">  url: http://www.3gpp.org/ftp/Specs/archive/24_series/24.283/</w:t>
      </w:r>
    </w:p>
    <w:p w14:paraId="68E620D6" w14:textId="77777777" w:rsidR="004C556D" w:rsidRPr="0030724E" w:rsidRDefault="004C556D" w:rsidP="004C556D">
      <w:pPr>
        <w:pStyle w:val="PL"/>
      </w:pPr>
    </w:p>
    <w:p w14:paraId="5F86B28B" w14:textId="77777777" w:rsidR="004C556D" w:rsidRPr="0030724E" w:rsidRDefault="004C556D" w:rsidP="004C556D">
      <w:pPr>
        <w:pStyle w:val="PL"/>
      </w:pPr>
      <w:r w:rsidRPr="0030724E">
        <w:t>servers:</w:t>
      </w:r>
    </w:p>
    <w:p w14:paraId="4D7C618D" w14:textId="6CA5D49D" w:rsidR="004C556D" w:rsidRPr="0030724E" w:rsidRDefault="004C556D" w:rsidP="004C556D">
      <w:pPr>
        <w:pStyle w:val="PL"/>
      </w:pPr>
      <w:r w:rsidRPr="0030724E">
        <w:t xml:space="preserve">  - url: '{apiRoot}/lms-</w:t>
      </w:r>
      <w:r w:rsidR="00EE0866" w:rsidRPr="0030724E">
        <w:t>reporting</w:t>
      </w:r>
      <w:r w:rsidRPr="0030724E">
        <w:t>/v1'</w:t>
      </w:r>
    </w:p>
    <w:p w14:paraId="37B73D02" w14:textId="77777777" w:rsidR="004C556D" w:rsidRDefault="004C556D" w:rsidP="004C556D">
      <w:pPr>
        <w:pStyle w:val="PL"/>
      </w:pPr>
      <w:r w:rsidRPr="0030724E">
        <w:t xml:space="preserve">    </w:t>
      </w:r>
      <w:r>
        <w:t>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lastRenderedPageBreak/>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F879D4" w:rsidRDefault="004C556D" w:rsidP="004C556D">
      <w:pPr>
        <w:pStyle w:val="PL"/>
      </w:pPr>
      <w:r w:rsidRPr="005061DC">
        <w:t xml:space="preserve">        </w:t>
      </w:r>
      <w:r>
        <w:t>locationC</w:t>
      </w:r>
      <w:r w:rsidRPr="00F879D4">
        <w:t>onfiguration:</w:t>
      </w:r>
    </w:p>
    <w:p w14:paraId="2D175F98" w14:textId="77777777" w:rsidR="004C556D" w:rsidRPr="00F879D4" w:rsidRDefault="004C556D" w:rsidP="004C556D">
      <w:pPr>
        <w:pStyle w:val="PL"/>
      </w:pPr>
      <w:r w:rsidRPr="00F879D4">
        <w:t xml:space="preserve">          '{request.body#/</w:t>
      </w:r>
      <w:r>
        <w:t>locationConfig</w:t>
      </w:r>
      <w:r w:rsidRPr="00F25C88">
        <w:t>Uri</w:t>
      </w:r>
      <w:r w:rsidRPr="00F879D4">
        <w:t>}':</w:t>
      </w:r>
    </w:p>
    <w:p w14:paraId="74BB1033" w14:textId="77777777" w:rsidR="004C556D" w:rsidRPr="005061DC" w:rsidRDefault="004C556D" w:rsidP="004C556D">
      <w:pPr>
        <w:pStyle w:val="PL"/>
      </w:pPr>
      <w:r w:rsidRPr="00F879D4">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F879D4" w:rsidRDefault="004C556D" w:rsidP="004C556D">
      <w:pPr>
        <w:pStyle w:val="PL"/>
      </w:pPr>
      <w:r w:rsidRPr="005061DC">
        <w:t xml:space="preserve">        </w:t>
      </w:r>
      <w:r>
        <w:t>locationRequest</w:t>
      </w:r>
      <w:r w:rsidRPr="00F879D4">
        <w:t>:</w:t>
      </w:r>
    </w:p>
    <w:p w14:paraId="70E2A2D9" w14:textId="77777777" w:rsidR="004C556D" w:rsidRPr="00F879D4" w:rsidRDefault="004C556D" w:rsidP="004C556D">
      <w:pPr>
        <w:pStyle w:val="PL"/>
      </w:pPr>
      <w:r w:rsidRPr="00F879D4">
        <w:t xml:space="preserve">          '{request.body#/locationRequest</w:t>
      </w:r>
      <w:r w:rsidRPr="00F25C88">
        <w:t>Uri</w:t>
      </w:r>
      <w:r w:rsidRPr="00F879D4">
        <w:t>}':</w:t>
      </w:r>
    </w:p>
    <w:p w14:paraId="418E5957" w14:textId="77777777" w:rsidR="004C556D" w:rsidRPr="005061DC" w:rsidRDefault="004C556D" w:rsidP="004C556D">
      <w:pPr>
        <w:pStyle w:val="PL"/>
      </w:pPr>
      <w:r w:rsidRPr="00F879D4">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3D46EF7F" w:rsidR="004C556D" w:rsidRPr="00310D43" w:rsidRDefault="004C556D" w:rsidP="004C556D">
      <w:pPr>
        <w:pStyle w:val="PL"/>
      </w:pPr>
      <w:r w:rsidRPr="00310D43">
        <w:t xml:space="preserve">                        $ref: '</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lastRenderedPageBreak/>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lastRenderedPageBreak/>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3A2CE2C9" w14:textId="77777777" w:rsidR="00002066" w:rsidRDefault="00002066" w:rsidP="009532E5">
      <w:pPr>
        <w:pStyle w:val="PL"/>
      </w:pPr>
    </w:p>
    <w:p w14:paraId="2FBC1CB9" w14:textId="54B4E11C" w:rsidR="009532E5" w:rsidRDefault="009532E5" w:rsidP="009532E5">
      <w:pPr>
        <w:pStyle w:val="PL"/>
      </w:pPr>
      <w:r>
        <w:t xml:space="preserve">  /locationreports:</w:t>
      </w:r>
    </w:p>
    <w:p w14:paraId="5EA6A75E" w14:textId="77777777" w:rsidR="009532E5" w:rsidRDefault="009532E5" w:rsidP="009532E5">
      <w:pPr>
        <w:pStyle w:val="PL"/>
      </w:pPr>
      <w:r>
        <w:t xml:space="preserve">    post:</w:t>
      </w:r>
    </w:p>
    <w:p w14:paraId="3A6FA9E6" w14:textId="77777777" w:rsidR="009532E5" w:rsidRDefault="009532E5" w:rsidP="009532E5">
      <w:pPr>
        <w:pStyle w:val="PL"/>
      </w:pPr>
      <w:r>
        <w:t xml:space="preserve">      summary: submit a MC UE location report</w:t>
      </w:r>
    </w:p>
    <w:p w14:paraId="68D5B3D8" w14:textId="77777777" w:rsidR="009532E5" w:rsidRDefault="009532E5" w:rsidP="009532E5">
      <w:pPr>
        <w:pStyle w:val="PL"/>
      </w:pPr>
      <w:r>
        <w:t xml:space="preserve">      </w:t>
      </w:r>
      <w:r>
        <w:rPr>
          <w:rStyle w:val="hljs-attr"/>
        </w:rPr>
        <w:t>security:</w:t>
      </w:r>
      <w:r>
        <w:t xml:space="preserve"> </w:t>
      </w:r>
    </w:p>
    <w:p w14:paraId="696156C2" w14:textId="77777777" w:rsidR="009532E5" w:rsidRDefault="009532E5" w:rsidP="009532E5">
      <w:pPr>
        <w:pStyle w:val="PL"/>
      </w:pPr>
      <w:r>
        <w:t xml:space="preserve">        </w:t>
      </w:r>
      <w:r>
        <w:rPr>
          <w:rStyle w:val="hljs-bullet"/>
        </w:rPr>
        <w:t>-</w:t>
      </w:r>
      <w:r>
        <w:t xml:space="preserve"> </w:t>
      </w:r>
      <w:r>
        <w:rPr>
          <w:rStyle w:val="hljs-attr"/>
        </w:rPr>
        <w:t>BearerAuth:</w:t>
      </w:r>
      <w:r>
        <w:t xml:space="preserve"> []</w:t>
      </w:r>
    </w:p>
    <w:p w14:paraId="564A42E4" w14:textId="77777777" w:rsidR="009532E5" w:rsidRDefault="009532E5" w:rsidP="009532E5">
      <w:pPr>
        <w:pStyle w:val="PL"/>
      </w:pPr>
      <w:r>
        <w:t xml:space="preserve">      operationId: submitLocationReport</w:t>
      </w:r>
    </w:p>
    <w:p w14:paraId="79F50CAD" w14:textId="77777777" w:rsidR="009532E5" w:rsidRDefault="009532E5" w:rsidP="009532E5">
      <w:pPr>
        <w:pStyle w:val="PL"/>
      </w:pPr>
      <w:r>
        <w:t xml:space="preserve">      tags:</w:t>
      </w:r>
    </w:p>
    <w:p w14:paraId="48F43F9C" w14:textId="77777777" w:rsidR="009532E5" w:rsidRDefault="009532E5" w:rsidP="009532E5">
      <w:pPr>
        <w:pStyle w:val="PL"/>
      </w:pPr>
      <w:r>
        <w:t xml:space="preserve">        - MC UE Location Report (Collection)</w:t>
      </w:r>
    </w:p>
    <w:p w14:paraId="5D3919C3" w14:textId="77777777" w:rsidR="009532E5" w:rsidRDefault="009532E5" w:rsidP="009532E5">
      <w:pPr>
        <w:pStyle w:val="PL"/>
      </w:pPr>
      <w:r>
        <w:t xml:space="preserve">      requestBody:</w:t>
      </w:r>
    </w:p>
    <w:p w14:paraId="729E42BA" w14:textId="77777777" w:rsidR="009532E5" w:rsidRDefault="009532E5" w:rsidP="009532E5">
      <w:pPr>
        <w:pStyle w:val="PL"/>
      </w:pPr>
      <w:r>
        <w:t xml:space="preserve">        required: true</w:t>
      </w:r>
    </w:p>
    <w:p w14:paraId="3C72C132" w14:textId="77777777" w:rsidR="009532E5" w:rsidRDefault="009532E5" w:rsidP="009532E5">
      <w:pPr>
        <w:pStyle w:val="PL"/>
      </w:pPr>
      <w:r>
        <w:t xml:space="preserve">        content:</w:t>
      </w:r>
    </w:p>
    <w:p w14:paraId="196A7D19" w14:textId="77777777" w:rsidR="009532E5" w:rsidRDefault="009532E5" w:rsidP="009532E5">
      <w:pPr>
        <w:pStyle w:val="PL"/>
      </w:pPr>
      <w:r>
        <w:t xml:space="preserve">          application/json:</w:t>
      </w:r>
    </w:p>
    <w:p w14:paraId="254DEB12" w14:textId="77777777" w:rsidR="009532E5" w:rsidRDefault="009532E5" w:rsidP="009532E5">
      <w:pPr>
        <w:pStyle w:val="PL"/>
      </w:pPr>
      <w:r>
        <w:t xml:space="preserve">            schema:</w:t>
      </w:r>
    </w:p>
    <w:p w14:paraId="393FD3DA" w14:textId="77777777" w:rsidR="009532E5" w:rsidRDefault="009532E5" w:rsidP="009532E5">
      <w:pPr>
        <w:pStyle w:val="PL"/>
      </w:pPr>
      <w:r>
        <w:t xml:space="preserve">              $ref: '#/components/schemas/MCUELocation'</w:t>
      </w:r>
    </w:p>
    <w:p w14:paraId="60AF2284" w14:textId="77777777" w:rsidR="009532E5" w:rsidRDefault="009532E5" w:rsidP="009532E5">
      <w:pPr>
        <w:pStyle w:val="PL"/>
      </w:pPr>
      <w:r>
        <w:t xml:space="preserve">      responses:</w:t>
      </w:r>
    </w:p>
    <w:p w14:paraId="39CC175E" w14:textId="77777777" w:rsidR="009532E5" w:rsidRDefault="009532E5" w:rsidP="009532E5">
      <w:pPr>
        <w:pStyle w:val="PL"/>
      </w:pPr>
      <w:r>
        <w:t xml:space="preserve">        '201':</w:t>
      </w:r>
    </w:p>
    <w:p w14:paraId="65A93CD3" w14:textId="77777777" w:rsidR="009532E5" w:rsidRDefault="009532E5" w:rsidP="009532E5">
      <w:pPr>
        <w:pStyle w:val="PL"/>
      </w:pPr>
      <w:r>
        <w:t xml:space="preserve">          description: Successful submission of location report.</w:t>
      </w:r>
    </w:p>
    <w:p w14:paraId="288F5607" w14:textId="77777777" w:rsidR="009532E5" w:rsidRDefault="009532E5" w:rsidP="009532E5">
      <w:pPr>
        <w:pStyle w:val="PL"/>
      </w:pPr>
      <w:r>
        <w:t xml:space="preserve">          content:</w:t>
      </w:r>
    </w:p>
    <w:p w14:paraId="1DE4092F" w14:textId="77777777" w:rsidR="009532E5" w:rsidRDefault="009532E5" w:rsidP="009532E5">
      <w:pPr>
        <w:pStyle w:val="PL"/>
      </w:pPr>
      <w:r>
        <w:t xml:space="preserve">            application/json:</w:t>
      </w:r>
    </w:p>
    <w:p w14:paraId="50412438" w14:textId="77777777" w:rsidR="009532E5" w:rsidRDefault="009532E5" w:rsidP="009532E5">
      <w:pPr>
        <w:pStyle w:val="PL"/>
      </w:pPr>
      <w:r>
        <w:t xml:space="preserve">              schema:</w:t>
      </w:r>
    </w:p>
    <w:p w14:paraId="6E175182" w14:textId="77777777" w:rsidR="009532E5" w:rsidRDefault="009532E5" w:rsidP="009532E5">
      <w:pPr>
        <w:pStyle w:val="PL"/>
      </w:pPr>
      <w:r>
        <w:t xml:space="preserve">                $ref: '#/components/schemas/MCUELocation'</w:t>
      </w:r>
    </w:p>
    <w:p w14:paraId="0F9EC7EA" w14:textId="77777777" w:rsidR="009532E5" w:rsidRDefault="009532E5" w:rsidP="009532E5">
      <w:pPr>
        <w:pStyle w:val="PL"/>
      </w:pPr>
      <w:r>
        <w:t xml:space="preserve">        '400':</w:t>
      </w:r>
    </w:p>
    <w:p w14:paraId="59680DD5" w14:textId="77777777" w:rsidR="009532E5" w:rsidRDefault="009532E5" w:rsidP="009532E5">
      <w:pPr>
        <w:pStyle w:val="PL"/>
      </w:pPr>
      <w:r>
        <w:t xml:space="preserve">          $ref: 'TS29571_CommonData.yaml#/components/responses/400'</w:t>
      </w:r>
    </w:p>
    <w:p w14:paraId="07E79C91" w14:textId="77777777" w:rsidR="009532E5" w:rsidRDefault="009532E5" w:rsidP="009532E5">
      <w:pPr>
        <w:pStyle w:val="PL"/>
      </w:pPr>
      <w:r>
        <w:t xml:space="preserve">        '401':</w:t>
      </w:r>
    </w:p>
    <w:p w14:paraId="5B6E27A3" w14:textId="77777777" w:rsidR="009532E5" w:rsidRDefault="009532E5" w:rsidP="009532E5">
      <w:pPr>
        <w:pStyle w:val="PL"/>
      </w:pPr>
      <w:r>
        <w:t xml:space="preserve">          $ref: 'TS29571_CommonData.yaml#/components/responses/401'</w:t>
      </w:r>
    </w:p>
    <w:p w14:paraId="2BF38490" w14:textId="77777777" w:rsidR="009532E5" w:rsidRDefault="009532E5" w:rsidP="009532E5">
      <w:pPr>
        <w:pStyle w:val="PL"/>
      </w:pPr>
      <w:r>
        <w:t xml:space="preserve">        '403':</w:t>
      </w:r>
    </w:p>
    <w:p w14:paraId="383154D1" w14:textId="77777777" w:rsidR="009532E5" w:rsidRDefault="009532E5" w:rsidP="009532E5">
      <w:pPr>
        <w:pStyle w:val="PL"/>
      </w:pPr>
      <w:r>
        <w:t xml:space="preserve">          $ref: 'TS29571_CommonData.yaml#/components/responses/403'</w:t>
      </w:r>
    </w:p>
    <w:p w14:paraId="578F9ADC" w14:textId="77777777" w:rsidR="009532E5" w:rsidRDefault="009532E5" w:rsidP="009532E5">
      <w:pPr>
        <w:pStyle w:val="PL"/>
      </w:pPr>
      <w:r>
        <w:t xml:space="preserve">        '404':</w:t>
      </w:r>
    </w:p>
    <w:p w14:paraId="3B34C7F5" w14:textId="77777777" w:rsidR="009532E5" w:rsidRDefault="009532E5" w:rsidP="009532E5">
      <w:pPr>
        <w:pStyle w:val="PL"/>
      </w:pPr>
      <w:r>
        <w:t xml:space="preserve">          $ref: 'TS29571_CommonData.yaml#/components/responses/404'</w:t>
      </w:r>
    </w:p>
    <w:p w14:paraId="72E7DA44" w14:textId="77777777" w:rsidR="009532E5" w:rsidRDefault="009532E5" w:rsidP="009532E5">
      <w:pPr>
        <w:pStyle w:val="PL"/>
      </w:pPr>
      <w:r>
        <w:t xml:space="preserve">        '411':</w:t>
      </w:r>
    </w:p>
    <w:p w14:paraId="43AD61DB" w14:textId="77777777" w:rsidR="009532E5" w:rsidRDefault="009532E5" w:rsidP="009532E5">
      <w:pPr>
        <w:pStyle w:val="PL"/>
      </w:pPr>
      <w:r>
        <w:t xml:space="preserve">          $ref: 'TS29571_CommonData.yaml#/components/responses/411'</w:t>
      </w:r>
    </w:p>
    <w:p w14:paraId="6D8FF1D6" w14:textId="77777777" w:rsidR="009532E5" w:rsidRDefault="009532E5" w:rsidP="009532E5">
      <w:pPr>
        <w:pStyle w:val="PL"/>
      </w:pPr>
      <w:r>
        <w:t xml:space="preserve">        '413':</w:t>
      </w:r>
    </w:p>
    <w:p w14:paraId="463D926E" w14:textId="77777777" w:rsidR="009532E5" w:rsidRDefault="009532E5" w:rsidP="009532E5">
      <w:pPr>
        <w:pStyle w:val="PL"/>
      </w:pPr>
      <w:r>
        <w:t xml:space="preserve">          $ref: 'TS29571_CommonData.yaml#/components/responses/413'</w:t>
      </w:r>
    </w:p>
    <w:p w14:paraId="4327712F" w14:textId="77777777" w:rsidR="009532E5" w:rsidRDefault="009532E5" w:rsidP="009532E5">
      <w:pPr>
        <w:pStyle w:val="PL"/>
      </w:pPr>
      <w:r>
        <w:t xml:space="preserve">        '415':</w:t>
      </w:r>
    </w:p>
    <w:p w14:paraId="5B2DEF24" w14:textId="77777777" w:rsidR="009532E5" w:rsidRDefault="009532E5" w:rsidP="009532E5">
      <w:pPr>
        <w:pStyle w:val="PL"/>
      </w:pPr>
      <w:r>
        <w:t xml:space="preserve">          $ref: 'TS29571_CommonData.yaml#/components/responses/415'</w:t>
      </w:r>
    </w:p>
    <w:p w14:paraId="0C3C1478" w14:textId="77777777" w:rsidR="009532E5" w:rsidRDefault="009532E5" w:rsidP="009532E5">
      <w:pPr>
        <w:pStyle w:val="PL"/>
      </w:pPr>
      <w:r>
        <w:t xml:space="preserve">        '429':</w:t>
      </w:r>
    </w:p>
    <w:p w14:paraId="77E9F1A5" w14:textId="77777777" w:rsidR="009532E5" w:rsidRDefault="009532E5" w:rsidP="009532E5">
      <w:pPr>
        <w:pStyle w:val="PL"/>
      </w:pPr>
      <w:r>
        <w:t xml:space="preserve">          $ref: 'TS29571_CommonData.yaml#/components/responses/429'</w:t>
      </w:r>
    </w:p>
    <w:p w14:paraId="64E82DAB" w14:textId="77777777" w:rsidR="009532E5" w:rsidRDefault="009532E5" w:rsidP="009532E5">
      <w:pPr>
        <w:pStyle w:val="PL"/>
      </w:pPr>
      <w:r>
        <w:t xml:space="preserve">        '500':</w:t>
      </w:r>
    </w:p>
    <w:p w14:paraId="3A2CD429" w14:textId="77777777" w:rsidR="009532E5" w:rsidRDefault="009532E5" w:rsidP="009532E5">
      <w:pPr>
        <w:pStyle w:val="PL"/>
      </w:pPr>
      <w:r>
        <w:t xml:space="preserve">          $ref: 'TS29571_CommonData.yaml#/components/responses/500'</w:t>
      </w:r>
    </w:p>
    <w:p w14:paraId="64D3F6F8" w14:textId="77777777" w:rsidR="009532E5" w:rsidRDefault="009532E5" w:rsidP="009532E5">
      <w:pPr>
        <w:pStyle w:val="PL"/>
      </w:pPr>
      <w:r>
        <w:t xml:space="preserve">        '503':</w:t>
      </w:r>
    </w:p>
    <w:p w14:paraId="32B66C46" w14:textId="77777777" w:rsidR="009532E5" w:rsidRDefault="009532E5" w:rsidP="009532E5">
      <w:pPr>
        <w:pStyle w:val="PL"/>
      </w:pPr>
      <w:r>
        <w:t xml:space="preserve">          $ref: 'TS29571_CommonData.yaml#/components/responses/503'</w:t>
      </w:r>
    </w:p>
    <w:p w14:paraId="1B648DA7" w14:textId="77777777" w:rsidR="009532E5" w:rsidRDefault="009532E5" w:rsidP="009532E5">
      <w:pPr>
        <w:pStyle w:val="PL"/>
      </w:pPr>
      <w:r>
        <w:t xml:space="preserve">        default:</w:t>
      </w:r>
    </w:p>
    <w:p w14:paraId="7B9AF96F" w14:textId="77777777" w:rsidR="009532E5" w:rsidRDefault="009532E5" w:rsidP="009532E5">
      <w:pPr>
        <w:pStyle w:val="PL"/>
      </w:pPr>
      <w:r>
        <w:t xml:space="preserve">          $ref: 'TS29571_CommonData.yaml#/components/responses/default'</w:t>
      </w:r>
    </w:p>
    <w:p w14:paraId="67812D4B" w14:textId="77777777" w:rsidR="004C556D" w:rsidRDefault="004C556D" w:rsidP="004C556D">
      <w:pPr>
        <w:pStyle w:val="PL"/>
      </w:pPr>
    </w:p>
    <w:p w14:paraId="36BECBFB" w14:textId="33103534" w:rsidR="008531E5" w:rsidRDefault="00801295" w:rsidP="008531E5">
      <w:pPr>
        <w:pStyle w:val="PL"/>
      </w:pPr>
      <w:r>
        <w:t xml:space="preserve">  </w:t>
      </w:r>
      <w:r w:rsidR="008531E5">
        <w:t>/configurations:</w:t>
      </w:r>
    </w:p>
    <w:p w14:paraId="50A420E4" w14:textId="77777777" w:rsidR="008531E5" w:rsidRDefault="008531E5" w:rsidP="008531E5">
      <w:pPr>
        <w:pStyle w:val="PL"/>
      </w:pPr>
      <w:r>
        <w:t xml:space="preserve">    get:</w:t>
      </w:r>
    </w:p>
    <w:p w14:paraId="438EBA52" w14:textId="77777777" w:rsidR="008531E5" w:rsidRDefault="008531E5" w:rsidP="008531E5">
      <w:pPr>
        <w:pStyle w:val="PL"/>
      </w:pPr>
      <w:r>
        <w:t xml:space="preserve">      summary: request to download the location configuration</w:t>
      </w:r>
    </w:p>
    <w:p w14:paraId="558EC06B" w14:textId="77777777" w:rsidR="008531E5" w:rsidRDefault="008531E5" w:rsidP="008531E5">
      <w:pPr>
        <w:pStyle w:val="PL"/>
      </w:pPr>
      <w:r>
        <w:t xml:space="preserve">      </w:t>
      </w:r>
      <w:r>
        <w:rPr>
          <w:rStyle w:val="hljs-attr"/>
        </w:rPr>
        <w:t>security:</w:t>
      </w:r>
      <w:r>
        <w:t xml:space="preserve"> </w:t>
      </w:r>
    </w:p>
    <w:p w14:paraId="6078A089" w14:textId="77777777" w:rsidR="008531E5" w:rsidRDefault="008531E5" w:rsidP="008531E5">
      <w:pPr>
        <w:pStyle w:val="PL"/>
      </w:pPr>
      <w:r>
        <w:t xml:space="preserve">        </w:t>
      </w:r>
      <w:r>
        <w:rPr>
          <w:rStyle w:val="hljs-bullet"/>
        </w:rPr>
        <w:t>-</w:t>
      </w:r>
      <w:r>
        <w:t xml:space="preserve"> </w:t>
      </w:r>
      <w:r>
        <w:rPr>
          <w:rStyle w:val="hljs-attr"/>
        </w:rPr>
        <w:t>BearerAuth:</w:t>
      </w:r>
      <w:r>
        <w:t xml:space="preserve"> []</w:t>
      </w:r>
    </w:p>
    <w:p w14:paraId="0EB3958B" w14:textId="77777777" w:rsidR="008531E5" w:rsidRDefault="008531E5" w:rsidP="008531E5">
      <w:pPr>
        <w:pStyle w:val="PL"/>
      </w:pPr>
      <w:r>
        <w:t xml:space="preserve">      operationId: ConfigurationRequest</w:t>
      </w:r>
    </w:p>
    <w:p w14:paraId="1A7CACF2" w14:textId="77777777" w:rsidR="008531E5" w:rsidRDefault="008531E5" w:rsidP="008531E5">
      <w:pPr>
        <w:pStyle w:val="PL"/>
      </w:pPr>
      <w:r>
        <w:t xml:space="preserve">      tags:</w:t>
      </w:r>
    </w:p>
    <w:p w14:paraId="3C038346" w14:textId="77777777" w:rsidR="008531E5" w:rsidRDefault="008531E5" w:rsidP="008531E5">
      <w:pPr>
        <w:pStyle w:val="PL"/>
      </w:pPr>
      <w:r>
        <w:t xml:space="preserve">        - LMC configurations (Collection)</w:t>
      </w:r>
    </w:p>
    <w:p w14:paraId="6DCFF995" w14:textId="77777777" w:rsidR="008531E5" w:rsidRDefault="008531E5" w:rsidP="008531E5">
      <w:pPr>
        <w:pStyle w:val="PL"/>
      </w:pPr>
      <w:r>
        <w:t xml:space="preserve">      responses:</w:t>
      </w:r>
    </w:p>
    <w:p w14:paraId="5EA6AB35" w14:textId="77777777" w:rsidR="008531E5" w:rsidRDefault="008531E5" w:rsidP="008531E5">
      <w:pPr>
        <w:pStyle w:val="PL"/>
      </w:pPr>
      <w:r>
        <w:t xml:space="preserve">        '200':</w:t>
      </w:r>
    </w:p>
    <w:p w14:paraId="3B03079E" w14:textId="77777777" w:rsidR="008531E5" w:rsidRDefault="008531E5" w:rsidP="008531E5">
      <w:pPr>
        <w:pStyle w:val="PL"/>
      </w:pPr>
      <w:r>
        <w:t xml:space="preserve">          description: Successful submission of location report.</w:t>
      </w:r>
    </w:p>
    <w:p w14:paraId="7E47F96F" w14:textId="77777777" w:rsidR="008531E5" w:rsidRDefault="008531E5" w:rsidP="008531E5">
      <w:pPr>
        <w:pStyle w:val="PL"/>
      </w:pPr>
      <w:r>
        <w:lastRenderedPageBreak/>
        <w:t xml:space="preserve">          content:</w:t>
      </w:r>
    </w:p>
    <w:p w14:paraId="2A390AA4" w14:textId="77777777" w:rsidR="008531E5" w:rsidRDefault="008531E5" w:rsidP="008531E5">
      <w:pPr>
        <w:pStyle w:val="PL"/>
      </w:pPr>
      <w:r>
        <w:t xml:space="preserve">            application/json:</w:t>
      </w:r>
    </w:p>
    <w:p w14:paraId="6959FE08" w14:textId="77777777" w:rsidR="008531E5" w:rsidRDefault="008531E5" w:rsidP="008531E5">
      <w:pPr>
        <w:pStyle w:val="PL"/>
      </w:pPr>
      <w:r>
        <w:t xml:space="preserve">              schema:</w:t>
      </w:r>
    </w:p>
    <w:p w14:paraId="3C736B8C" w14:textId="77777777" w:rsidR="008531E5" w:rsidRDefault="008531E5" w:rsidP="008531E5">
      <w:pPr>
        <w:pStyle w:val="PL"/>
      </w:pPr>
      <w:r>
        <w:t xml:space="preserve">                $ref: '#/components/schemas/LocationConfiguration'</w:t>
      </w:r>
    </w:p>
    <w:p w14:paraId="32F1B041" w14:textId="77777777" w:rsidR="008531E5" w:rsidRDefault="008531E5" w:rsidP="008531E5">
      <w:pPr>
        <w:pStyle w:val="PL"/>
      </w:pPr>
      <w:r>
        <w:t xml:space="preserve">        '307':</w:t>
      </w:r>
    </w:p>
    <w:p w14:paraId="7D0371A5" w14:textId="77777777" w:rsidR="008531E5" w:rsidRDefault="008531E5" w:rsidP="008531E5">
      <w:pPr>
        <w:pStyle w:val="PL"/>
      </w:pPr>
      <w:r>
        <w:t xml:space="preserve">          $ref: 'TS29571_CommonData.yaml#/components/responses/307'</w:t>
      </w:r>
    </w:p>
    <w:p w14:paraId="082BC473" w14:textId="77777777" w:rsidR="008531E5" w:rsidRDefault="008531E5" w:rsidP="008531E5">
      <w:pPr>
        <w:pStyle w:val="PL"/>
      </w:pPr>
      <w:r>
        <w:t xml:space="preserve">        '308':</w:t>
      </w:r>
    </w:p>
    <w:p w14:paraId="121C2CD9" w14:textId="77777777" w:rsidR="008531E5" w:rsidRDefault="008531E5" w:rsidP="008531E5">
      <w:pPr>
        <w:pStyle w:val="PL"/>
      </w:pPr>
      <w:r>
        <w:t xml:space="preserve">          $ref: 'TS29571_CommonData.yaml#/components/responses/308'</w:t>
      </w:r>
    </w:p>
    <w:p w14:paraId="5DF135BB" w14:textId="77777777" w:rsidR="008531E5" w:rsidRDefault="008531E5" w:rsidP="008531E5">
      <w:pPr>
        <w:pStyle w:val="PL"/>
      </w:pPr>
      <w:r>
        <w:t xml:space="preserve">        '400':</w:t>
      </w:r>
    </w:p>
    <w:p w14:paraId="09A729EB" w14:textId="77777777" w:rsidR="008531E5" w:rsidRDefault="008531E5" w:rsidP="008531E5">
      <w:pPr>
        <w:pStyle w:val="PL"/>
      </w:pPr>
      <w:r>
        <w:t xml:space="preserve">          $ref: 'TS29571_CommonData.yaml#/components/responses/400'</w:t>
      </w:r>
    </w:p>
    <w:p w14:paraId="6CFFCDD2" w14:textId="77777777" w:rsidR="008531E5" w:rsidRDefault="008531E5" w:rsidP="008531E5">
      <w:pPr>
        <w:pStyle w:val="PL"/>
      </w:pPr>
      <w:r>
        <w:t xml:space="preserve">        '401':</w:t>
      </w:r>
    </w:p>
    <w:p w14:paraId="2C87ECFF" w14:textId="77777777" w:rsidR="008531E5" w:rsidRDefault="008531E5" w:rsidP="008531E5">
      <w:pPr>
        <w:pStyle w:val="PL"/>
      </w:pPr>
      <w:r>
        <w:t xml:space="preserve">          $ref: 'TS29571_CommonData.yaml#/components/responses/401'</w:t>
      </w:r>
    </w:p>
    <w:p w14:paraId="759BC847" w14:textId="77777777" w:rsidR="008531E5" w:rsidRDefault="008531E5" w:rsidP="008531E5">
      <w:pPr>
        <w:pStyle w:val="PL"/>
      </w:pPr>
      <w:r>
        <w:t xml:space="preserve">        '403':</w:t>
      </w:r>
    </w:p>
    <w:p w14:paraId="745F3D3B" w14:textId="77777777" w:rsidR="008531E5" w:rsidRDefault="008531E5" w:rsidP="008531E5">
      <w:pPr>
        <w:pStyle w:val="PL"/>
      </w:pPr>
      <w:r>
        <w:t xml:space="preserve">          $ref: 'TS29571_CommonData.yaml#/components/responses/403'</w:t>
      </w:r>
    </w:p>
    <w:p w14:paraId="04BD00F1" w14:textId="77777777" w:rsidR="008531E5" w:rsidRDefault="008531E5" w:rsidP="008531E5">
      <w:pPr>
        <w:pStyle w:val="PL"/>
      </w:pPr>
      <w:r>
        <w:t xml:space="preserve">        '404':</w:t>
      </w:r>
    </w:p>
    <w:p w14:paraId="61D9BE71" w14:textId="77777777" w:rsidR="008531E5" w:rsidRDefault="008531E5" w:rsidP="008531E5">
      <w:pPr>
        <w:pStyle w:val="PL"/>
      </w:pPr>
      <w:r>
        <w:t xml:space="preserve">          $ref: 'TS29571_CommonData.yaml#/components/responses/404'</w:t>
      </w:r>
    </w:p>
    <w:p w14:paraId="796BEB49" w14:textId="77777777" w:rsidR="008531E5" w:rsidRDefault="008531E5" w:rsidP="008531E5">
      <w:pPr>
        <w:pStyle w:val="PL"/>
      </w:pPr>
      <w:r>
        <w:t xml:space="preserve">        '406':</w:t>
      </w:r>
    </w:p>
    <w:p w14:paraId="3C2E417C" w14:textId="77777777" w:rsidR="008531E5" w:rsidRDefault="008531E5" w:rsidP="008531E5">
      <w:pPr>
        <w:pStyle w:val="PL"/>
      </w:pPr>
      <w:r>
        <w:t xml:space="preserve">          $ref: 'TS29571_CommonData.yaml#/components/responses/406'</w:t>
      </w:r>
    </w:p>
    <w:p w14:paraId="55931686" w14:textId="77777777" w:rsidR="008531E5" w:rsidRDefault="008531E5" w:rsidP="008531E5">
      <w:pPr>
        <w:pStyle w:val="PL"/>
      </w:pPr>
      <w:r>
        <w:t xml:space="preserve">        '429':</w:t>
      </w:r>
    </w:p>
    <w:p w14:paraId="06D402C7" w14:textId="77777777" w:rsidR="008531E5" w:rsidRDefault="008531E5" w:rsidP="008531E5">
      <w:pPr>
        <w:pStyle w:val="PL"/>
      </w:pPr>
      <w:r>
        <w:t xml:space="preserve">          $ref: 'TS29571_CommonData.yaml#/components/responses/429'</w:t>
      </w:r>
    </w:p>
    <w:p w14:paraId="0E7B3595" w14:textId="77777777" w:rsidR="008531E5" w:rsidRDefault="008531E5" w:rsidP="008531E5">
      <w:pPr>
        <w:pStyle w:val="PL"/>
      </w:pPr>
      <w:r>
        <w:t xml:space="preserve">        '500':</w:t>
      </w:r>
    </w:p>
    <w:p w14:paraId="27C34BD4" w14:textId="77777777" w:rsidR="008531E5" w:rsidRDefault="008531E5" w:rsidP="008531E5">
      <w:pPr>
        <w:pStyle w:val="PL"/>
      </w:pPr>
      <w:r>
        <w:t xml:space="preserve">          $ref: 'TS29571_CommonData.yaml#/components/responses/500'</w:t>
      </w:r>
    </w:p>
    <w:p w14:paraId="0A40CE6C" w14:textId="77777777" w:rsidR="008531E5" w:rsidRDefault="008531E5" w:rsidP="008531E5">
      <w:pPr>
        <w:pStyle w:val="PL"/>
      </w:pPr>
      <w:r>
        <w:t xml:space="preserve">        '503':</w:t>
      </w:r>
    </w:p>
    <w:p w14:paraId="733BC6DE" w14:textId="77777777" w:rsidR="008531E5" w:rsidRDefault="008531E5" w:rsidP="008531E5">
      <w:pPr>
        <w:pStyle w:val="PL"/>
      </w:pPr>
      <w:r>
        <w:t xml:space="preserve">          $ref: 'TS29571_CommonData.yaml#/components/responses/503'</w:t>
      </w:r>
    </w:p>
    <w:p w14:paraId="57493758" w14:textId="77777777" w:rsidR="008531E5" w:rsidRDefault="008531E5" w:rsidP="008531E5">
      <w:pPr>
        <w:pStyle w:val="PL"/>
      </w:pPr>
      <w:r>
        <w:t xml:space="preserve">        default:</w:t>
      </w:r>
    </w:p>
    <w:p w14:paraId="2EDD1F2F" w14:textId="77777777" w:rsidR="008531E5" w:rsidRDefault="008531E5" w:rsidP="008531E5">
      <w:pPr>
        <w:pStyle w:val="PL"/>
      </w:pPr>
      <w:r>
        <w:t xml:space="preserve">          $ref: 'TS29571_CommonData.yaml#/components/responses/default'</w:t>
      </w:r>
    </w:p>
    <w:p w14:paraId="74021D58" w14:textId="77777777" w:rsidR="008531E5" w:rsidRDefault="008531E5" w:rsidP="008531E5">
      <w:pPr>
        <w:pStyle w:val="PL"/>
      </w:pPr>
    </w:p>
    <w:p w14:paraId="04E2A3D5" w14:textId="77777777" w:rsidR="008531E5" w:rsidRDefault="008531E5"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1CFF302B" w14:textId="77777777" w:rsidR="00AE0D2F" w:rsidRDefault="00AE0D2F" w:rsidP="00AE0D2F">
      <w:pPr>
        <w:pStyle w:val="PL"/>
      </w:pPr>
      <w:r>
        <w:t xml:space="preserve">        pei:</w:t>
      </w:r>
    </w:p>
    <w:p w14:paraId="02B7058D" w14:textId="77777777" w:rsidR="008155DA" w:rsidRDefault="00AE0D2F" w:rsidP="00AE0D2F">
      <w:pPr>
        <w:pStyle w:val="PL"/>
      </w:pPr>
      <w:r>
        <w:t xml:space="preserve">          </w:t>
      </w:r>
      <w:r w:rsidRPr="00F25C88">
        <w:t>$ref: 'TS29571_CommonData.yaml#/components/schemas/</w:t>
      </w:r>
      <w:r>
        <w:t>Pei</w:t>
      </w:r>
      <w:r w:rsidRPr="00F25C88">
        <w:t>'</w:t>
      </w:r>
    </w:p>
    <w:p w14:paraId="04E79C12" w14:textId="650B6F3B" w:rsidR="00AE0D2F" w:rsidRDefault="00AE0D2F" w:rsidP="00AE0D2F">
      <w:pPr>
        <w:pStyle w:val="PL"/>
      </w:pPr>
      <w:r>
        <w:t xml:space="preserve">        supi:</w:t>
      </w:r>
    </w:p>
    <w:p w14:paraId="4B50405C" w14:textId="445B05BA" w:rsidR="00AE0D2F" w:rsidRDefault="00AE0D2F" w:rsidP="00AE0D2F">
      <w:pPr>
        <w:pStyle w:val="PL"/>
      </w:pPr>
      <w:r>
        <w:t xml:space="preserve">          </w:t>
      </w:r>
      <w:r w:rsidRPr="00F25C88">
        <w:t>$ref: 'TS29571_CommonData.yaml#/components/schemas/</w:t>
      </w:r>
      <w:r>
        <w:t>Supi</w:t>
      </w:r>
      <w:r w:rsidRPr="00F25C88">
        <w:t>'</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lastRenderedPageBreak/>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lastRenderedPageBreak/>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lastRenderedPageBreak/>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6A565E84" w14:textId="77777777" w:rsidR="00547DF5" w:rsidRDefault="00547DF5" w:rsidP="00547DF5">
      <w:pPr>
        <w:pStyle w:val="PL"/>
      </w:pPr>
      <w:r>
        <w:t xml:space="preserve">          $ref: '#/components/schemas/AnyAreaChange'</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77777777" w:rsidR="00940CC6" w:rsidRDefault="00940CC6" w:rsidP="00940CC6">
      <w:pPr>
        <w:pStyle w:val="PL"/>
      </w:pPr>
      <w:r>
        <w:t xml:space="preserve">    AnyAreaChange:</w:t>
      </w:r>
    </w:p>
    <w:p w14:paraId="04BFF12B" w14:textId="77777777" w:rsidR="00940CC6" w:rsidRDefault="00940CC6" w:rsidP="00940CC6">
      <w:pPr>
        <w:pStyle w:val="PL"/>
      </w:pPr>
      <w:r>
        <w:t xml:space="preserve">      description: The presence of this attribute specifies that any area change</w:t>
      </w:r>
    </w:p>
    <w:p w14:paraId="5293B565" w14:textId="77777777" w:rsidR="00940CC6" w:rsidRDefault="00940CC6" w:rsidP="00940CC6">
      <w:pPr>
        <w:pStyle w:val="PL"/>
      </w:pPr>
      <w:r>
        <w:t xml:space="preserve">        is a trigger for location reporting.</w:t>
      </w:r>
    </w:p>
    <w:p w14:paraId="07A2B511" w14:textId="77777777" w:rsidR="00940CC6" w:rsidRDefault="00940CC6" w:rsidP="00940CC6">
      <w:pPr>
        <w:pStyle w:val="PL"/>
      </w:pPr>
      <w:r>
        <w:t xml:space="preserve">      type: object</w:t>
      </w:r>
    </w:p>
    <w:p w14:paraId="08090AB2" w14:textId="77777777" w:rsidR="00940CC6" w:rsidRDefault="00940CC6" w:rsidP="00940CC6">
      <w:pPr>
        <w:pStyle w:val="PL"/>
      </w:pPr>
      <w:r>
        <w:t xml:space="preserve">      properties:</w:t>
      </w:r>
    </w:p>
    <w:p w14:paraId="5DEC0702" w14:textId="77777777" w:rsidR="00940CC6" w:rsidRDefault="00940CC6" w:rsidP="00940CC6">
      <w:pPr>
        <w:pStyle w:val="PL"/>
      </w:pPr>
      <w:r>
        <w:t xml:space="preserve">        triggerId:</w:t>
      </w:r>
    </w:p>
    <w:p w14:paraId="42D5C858" w14:textId="77777777" w:rsidR="00940CC6" w:rsidRDefault="00940CC6" w:rsidP="00940CC6">
      <w:pPr>
        <w:pStyle w:val="PL"/>
      </w:pPr>
      <w:r>
        <w:t xml:space="preserve">          $ref: '#/components/schemas/TriggerId'</w:t>
      </w: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lastRenderedPageBreak/>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lastRenderedPageBreak/>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lastRenderedPageBreak/>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lastRenderedPageBreak/>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488" w:name="_Hlk192151950"/>
      <w:r>
        <w:t>requestLocationHistory</w:t>
      </w:r>
      <w:bookmarkEnd w:id="488"/>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lastRenderedPageBreak/>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73C2E48C" w14:textId="77777777" w:rsidR="00483F39" w:rsidRDefault="00483F39" w:rsidP="00483F39">
      <w:pPr>
        <w:pStyle w:val="PL"/>
      </w:pPr>
    </w:p>
    <w:p w14:paraId="4FA694A1" w14:textId="77777777" w:rsidR="00483F39" w:rsidRDefault="00483F39" w:rsidP="00483F39">
      <w:pPr>
        <w:pStyle w:val="PL"/>
      </w:pPr>
    </w:p>
    <w:p w14:paraId="62F1D542" w14:textId="74BE9D54" w:rsidR="00483F39" w:rsidRDefault="00483F39" w:rsidP="00483F39">
      <w:pPr>
        <w:pStyle w:val="PL"/>
      </w:pPr>
      <w:r>
        <w:t xml:space="preserve">    MCUELocation:</w:t>
      </w:r>
    </w:p>
    <w:p w14:paraId="728F282E" w14:textId="77777777" w:rsidR="00483F39" w:rsidRDefault="00483F39" w:rsidP="00483F39">
      <w:pPr>
        <w:pStyle w:val="PL"/>
      </w:pPr>
      <w:r>
        <w:t xml:space="preserve">      description: Describes the parameters to perform LMS Location reports.</w:t>
      </w:r>
    </w:p>
    <w:p w14:paraId="7905596E" w14:textId="77777777" w:rsidR="00483F39" w:rsidRDefault="00483F39" w:rsidP="00483F39">
      <w:pPr>
        <w:pStyle w:val="PL"/>
      </w:pPr>
      <w:r>
        <w:t xml:space="preserve">      type: object</w:t>
      </w:r>
    </w:p>
    <w:p w14:paraId="5D44C061" w14:textId="77777777" w:rsidR="00483F39" w:rsidRDefault="00483F39" w:rsidP="00483F39">
      <w:pPr>
        <w:pStyle w:val="PL"/>
      </w:pPr>
      <w:r>
        <w:t xml:space="preserve">      properties:</w:t>
      </w:r>
    </w:p>
    <w:p w14:paraId="319526FA" w14:textId="77777777" w:rsidR="00483F39" w:rsidRPr="002736A8" w:rsidRDefault="00483F39" w:rsidP="00483F39">
      <w:pPr>
        <w:pStyle w:val="PL"/>
      </w:pPr>
      <w:r>
        <w:t xml:space="preserve">        functionalAlias:</w:t>
      </w:r>
    </w:p>
    <w:p w14:paraId="42050136"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550C5DE4" w14:textId="77777777" w:rsidR="00483F39" w:rsidRDefault="00483F39" w:rsidP="00483F39">
      <w:pPr>
        <w:pStyle w:val="PL"/>
      </w:pPr>
      <w:r>
        <w:t xml:space="preserve">        interRatType:</w:t>
      </w:r>
    </w:p>
    <w:p w14:paraId="567AD589" w14:textId="77777777" w:rsidR="00483F39" w:rsidRDefault="00483F39" w:rsidP="00483F39">
      <w:pPr>
        <w:pStyle w:val="PL"/>
      </w:pPr>
      <w:r>
        <w:t xml:space="preserve">          $ref: '#/components/schemas/InterRatType'</w:t>
      </w:r>
    </w:p>
    <w:p w14:paraId="415EBD37" w14:textId="77777777" w:rsidR="00483F39" w:rsidRDefault="00483F39" w:rsidP="00483F39">
      <w:pPr>
        <w:pStyle w:val="PL"/>
      </w:pPr>
      <w:r w:rsidRPr="00397845">
        <w:t xml:space="preserve">        </w:t>
      </w:r>
      <w:r>
        <w:t>l</w:t>
      </w:r>
      <w:r w:rsidRPr="00397845">
        <w:t>ocation</w:t>
      </w:r>
      <w:r>
        <w:t>Data</w:t>
      </w:r>
      <w:r w:rsidRPr="00397845">
        <w:t>:</w:t>
      </w:r>
    </w:p>
    <w:p w14:paraId="6A8DB5A7" w14:textId="77777777" w:rsidR="00483F39" w:rsidRDefault="00483F39" w:rsidP="00483F39">
      <w:pPr>
        <w:pStyle w:val="PL"/>
      </w:pPr>
      <w:r>
        <w:t xml:space="preserve">          $ref: '#/components/schemas/LocationInfo'</w:t>
      </w:r>
    </w:p>
    <w:p w14:paraId="597EBD3B" w14:textId="77777777" w:rsidR="00483F39" w:rsidRDefault="00483F39" w:rsidP="00483F39">
      <w:pPr>
        <w:pStyle w:val="PL"/>
      </w:pPr>
      <w:r>
        <w:t xml:space="preserve">        locTimestamp:</w:t>
      </w:r>
    </w:p>
    <w:p w14:paraId="6E2E5A0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0341617E" w14:textId="77777777" w:rsidR="00483F39" w:rsidRDefault="00483F39" w:rsidP="00483F39">
      <w:pPr>
        <w:pStyle w:val="PL"/>
      </w:pPr>
      <w:r>
        <w:t xml:space="preserve">        mclocClientId:</w:t>
      </w:r>
    </w:p>
    <w:p w14:paraId="7E45DE3C" w14:textId="77777777" w:rsidR="00483F39" w:rsidRDefault="00483F39" w:rsidP="00483F39">
      <w:pPr>
        <w:pStyle w:val="PL"/>
      </w:pPr>
      <w:r>
        <w:t xml:space="preserve">          $ref: '#/components/schemas/MclocClientId'</w:t>
      </w:r>
    </w:p>
    <w:p w14:paraId="596B9E3B" w14:textId="77777777" w:rsidR="00483F39" w:rsidRDefault="00483F39" w:rsidP="00483F39">
      <w:pPr>
        <w:pStyle w:val="PL"/>
      </w:pPr>
      <w:r>
        <w:t xml:space="preserve">        mcServiceUELabel:</w:t>
      </w:r>
    </w:p>
    <w:p w14:paraId="10A226B6" w14:textId="77777777" w:rsidR="00483F39" w:rsidRDefault="00483F39" w:rsidP="00483F39">
      <w:pPr>
        <w:pStyle w:val="PL"/>
      </w:pPr>
      <w:r>
        <w:t xml:space="preserve">          type: string</w:t>
      </w:r>
    </w:p>
    <w:p w14:paraId="37B3CF76" w14:textId="77777777" w:rsidR="00483F39" w:rsidRDefault="00483F39" w:rsidP="00483F39">
      <w:pPr>
        <w:pStyle w:val="PL"/>
      </w:pPr>
      <w:r>
        <w:t xml:space="preserve">          description: U</w:t>
      </w:r>
      <w:r w:rsidRPr="00397845">
        <w:t xml:space="preserve">sed to identify the reporting </w:t>
      </w:r>
      <w:r>
        <w:t>MC UE for the end users</w:t>
      </w:r>
      <w:r w:rsidRPr="00397845">
        <w:t xml:space="preserve">, this </w:t>
      </w:r>
      <w:r>
        <w:t>may be used</w:t>
      </w:r>
    </w:p>
    <w:p w14:paraId="082AB651" w14:textId="77777777" w:rsidR="00483F39" w:rsidRDefault="00483F39" w:rsidP="00483F39">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69A0E9BC" w14:textId="77777777" w:rsidR="00483F39" w:rsidRDefault="00483F39" w:rsidP="00483F39">
      <w:pPr>
        <w:pStyle w:val="PL"/>
      </w:pPr>
      <w:r>
        <w:t xml:space="preserve">        reportId:</w:t>
      </w:r>
    </w:p>
    <w:p w14:paraId="5D33C6DC" w14:textId="77777777" w:rsidR="00483F39" w:rsidRDefault="00483F39" w:rsidP="00483F39">
      <w:pPr>
        <w:pStyle w:val="PL"/>
      </w:pPr>
      <w:r>
        <w:t xml:space="preserve">          type: string</w:t>
      </w:r>
    </w:p>
    <w:p w14:paraId="2660BF8A" w14:textId="77777777" w:rsidR="00483F39" w:rsidRDefault="00483F39" w:rsidP="00483F39">
      <w:pPr>
        <w:pStyle w:val="PL"/>
      </w:pPr>
      <w:r>
        <w:t xml:space="preserve">          description: Attribute is used to return the value in the RequestId attribute </w:t>
      </w:r>
    </w:p>
    <w:p w14:paraId="68A0CDE6" w14:textId="77777777" w:rsidR="00483F39" w:rsidRDefault="00483F39" w:rsidP="00483F39">
      <w:pPr>
        <w:pStyle w:val="PL"/>
      </w:pPr>
      <w:r>
        <w:t xml:space="preserve">            in the an Location Request.</w:t>
      </w:r>
    </w:p>
    <w:p w14:paraId="7C07D64E" w14:textId="77777777" w:rsidR="00483F39" w:rsidRDefault="00483F39" w:rsidP="00483F39">
      <w:pPr>
        <w:pStyle w:val="PL"/>
      </w:pPr>
      <w:r>
        <w:t xml:space="preserve">        reportType:</w:t>
      </w:r>
    </w:p>
    <w:p w14:paraId="53B561CD" w14:textId="77777777" w:rsidR="00483F39" w:rsidRDefault="00483F39" w:rsidP="00483F39">
      <w:pPr>
        <w:pStyle w:val="PL"/>
      </w:pPr>
      <w:r>
        <w:t xml:space="preserve">          $ref: '#/components/schemas/ReportType'</w:t>
      </w:r>
    </w:p>
    <w:p w14:paraId="7075CBDD" w14:textId="77777777" w:rsidR="00483F39" w:rsidRDefault="00483F39" w:rsidP="00483F39">
      <w:pPr>
        <w:pStyle w:val="PL"/>
      </w:pPr>
      <w:r>
        <w:t xml:space="preserve">        triggerId:</w:t>
      </w:r>
    </w:p>
    <w:p w14:paraId="721AC7AE" w14:textId="77777777" w:rsidR="00483F39" w:rsidRDefault="00483F39" w:rsidP="00483F39">
      <w:pPr>
        <w:pStyle w:val="PL"/>
      </w:pPr>
      <w:r>
        <w:t xml:space="preserve">          type: array</w:t>
      </w:r>
    </w:p>
    <w:p w14:paraId="086B5BB8" w14:textId="77777777" w:rsidR="00483F39" w:rsidRDefault="00483F39" w:rsidP="00483F39">
      <w:pPr>
        <w:pStyle w:val="PL"/>
      </w:pPr>
      <w:r>
        <w:t xml:space="preserve">          items:</w:t>
      </w:r>
    </w:p>
    <w:p w14:paraId="19AA5EEA" w14:textId="77777777" w:rsidR="00483F39" w:rsidRDefault="00483F39" w:rsidP="00483F39">
      <w:pPr>
        <w:pStyle w:val="PL"/>
      </w:pPr>
      <w:r>
        <w:t xml:space="preserve">            type: string</w:t>
      </w:r>
    </w:p>
    <w:p w14:paraId="3807EBE8" w14:textId="77777777" w:rsidR="00483F39" w:rsidRDefault="00483F39" w:rsidP="00483F39">
      <w:pPr>
        <w:pStyle w:val="PL"/>
      </w:pPr>
      <w:r>
        <w:t xml:space="preserve">            description: Attribute</w:t>
      </w:r>
      <w:r w:rsidRPr="00434226">
        <w:t xml:space="preserve"> which can occur multiple times that contain the value </w:t>
      </w:r>
    </w:p>
    <w:p w14:paraId="22F20643"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39E71028" w14:textId="77777777" w:rsidR="00483F39" w:rsidRDefault="00483F39" w:rsidP="00483F39">
      <w:pPr>
        <w:pStyle w:val="PL"/>
      </w:pPr>
      <w:r>
        <w:t xml:space="preserve">        locationHistoryData:</w:t>
      </w:r>
    </w:p>
    <w:p w14:paraId="7063A3DF" w14:textId="77777777" w:rsidR="00483F39" w:rsidRDefault="00483F39" w:rsidP="00483F39">
      <w:pPr>
        <w:pStyle w:val="PL"/>
      </w:pPr>
      <w:r>
        <w:t xml:space="preserve">          $ref: '#/components/schemas/LocationHistoryData'</w:t>
      </w:r>
    </w:p>
    <w:p w14:paraId="39929DF2" w14:textId="77777777" w:rsidR="00483F39" w:rsidRDefault="00483F39" w:rsidP="00483F39">
      <w:pPr>
        <w:pStyle w:val="PL"/>
      </w:pPr>
      <w:r>
        <w:t xml:space="preserve">        locationHistoryStatus:</w:t>
      </w:r>
    </w:p>
    <w:p w14:paraId="48C2112C" w14:textId="77777777" w:rsidR="00483F39" w:rsidRDefault="00483F39" w:rsidP="00483F39">
      <w:pPr>
        <w:pStyle w:val="PL"/>
      </w:pPr>
      <w:r>
        <w:t xml:space="preserve">          $ref: '#/components/schemas/LocationHistoryStatus'</w:t>
      </w:r>
    </w:p>
    <w:p w14:paraId="5819B108" w14:textId="77777777" w:rsidR="00483F39" w:rsidRDefault="00483F39" w:rsidP="00483F39">
      <w:pPr>
        <w:pStyle w:val="PL"/>
      </w:pPr>
      <w:r>
        <w:t xml:space="preserve">    MclocClientId:</w:t>
      </w:r>
    </w:p>
    <w:p w14:paraId="6CA956E5" w14:textId="77777777" w:rsidR="00483F39" w:rsidRDefault="00483F39" w:rsidP="00483F39">
      <w:pPr>
        <w:pStyle w:val="PL"/>
      </w:pPr>
      <w:r>
        <w:t xml:space="preserve">      type: string</w:t>
      </w:r>
    </w:p>
    <w:p w14:paraId="37778AF9" w14:textId="77777777" w:rsidR="00483F39" w:rsidRDefault="00483F39" w:rsidP="00483F39">
      <w:pPr>
        <w:pStyle w:val="PL"/>
      </w:pPr>
      <w:r>
        <w:t xml:space="preserve">      format: uuid</w:t>
      </w:r>
    </w:p>
    <w:p w14:paraId="001B4EFF" w14:textId="77777777" w:rsidR="00483F39" w:rsidRDefault="00483F39" w:rsidP="00483F39">
      <w:pPr>
        <w:pStyle w:val="PL"/>
      </w:pPr>
      <w:r>
        <w:t xml:space="preserve">      description: U</w:t>
      </w:r>
      <w:r w:rsidRPr="00397845">
        <w:t>sed to identify the reporting LMC, this is required when multiple location</w:t>
      </w:r>
    </w:p>
    <w:p w14:paraId="32B24CA0" w14:textId="77777777" w:rsidR="00483F39" w:rsidRDefault="00483F39" w:rsidP="00483F39">
      <w:pPr>
        <w:pStyle w:val="PL"/>
      </w:pPr>
      <w:r>
        <w:t xml:space="preserve">        </w:t>
      </w:r>
      <w:r w:rsidRPr="00397845">
        <w:t xml:space="preserve">information responses for different requested </w:t>
      </w:r>
      <w:r>
        <w:t>LMC</w:t>
      </w:r>
      <w:r w:rsidRPr="00397845">
        <w:t xml:space="preserve"> are sent.</w:t>
      </w:r>
    </w:p>
    <w:p w14:paraId="7D32749C" w14:textId="77777777" w:rsidR="00483F39" w:rsidRDefault="00483F39" w:rsidP="00483F39">
      <w:pPr>
        <w:pStyle w:val="PL"/>
      </w:pPr>
    </w:p>
    <w:p w14:paraId="13B06EC6" w14:textId="77777777" w:rsidR="00483F39" w:rsidRDefault="00483F39" w:rsidP="00483F39">
      <w:pPr>
        <w:pStyle w:val="PL"/>
      </w:pPr>
      <w:r>
        <w:t xml:space="preserve">    LocationInfo:</w:t>
      </w:r>
    </w:p>
    <w:p w14:paraId="72965D32" w14:textId="77777777" w:rsidR="00483F39" w:rsidRDefault="00483F39" w:rsidP="00483F39">
      <w:pPr>
        <w:pStyle w:val="PL"/>
      </w:pPr>
      <w:r>
        <w:t xml:space="preserve">      description: </w:t>
      </w:r>
      <w:r w:rsidRPr="00201A95">
        <w:t>object that includes coordinates typically obtained from GPS.</w:t>
      </w:r>
    </w:p>
    <w:p w14:paraId="0D823B02" w14:textId="77777777" w:rsidR="00483F39" w:rsidRDefault="00483F39" w:rsidP="00483F39">
      <w:pPr>
        <w:pStyle w:val="PL"/>
      </w:pPr>
      <w:r>
        <w:t xml:space="preserve">      type: object</w:t>
      </w:r>
    </w:p>
    <w:p w14:paraId="581E684F" w14:textId="77777777" w:rsidR="00483F39" w:rsidRDefault="00483F39" w:rsidP="00483F39">
      <w:pPr>
        <w:pStyle w:val="PL"/>
      </w:pPr>
      <w:r>
        <w:t xml:space="preserve">      properties:</w:t>
      </w:r>
    </w:p>
    <w:p w14:paraId="21947B76" w14:textId="77777777" w:rsidR="00483F39" w:rsidRDefault="00483F39" w:rsidP="00483F39">
      <w:pPr>
        <w:pStyle w:val="PL"/>
      </w:pPr>
      <w:r>
        <w:t xml:space="preserve">        currentCoordinate:</w:t>
      </w:r>
    </w:p>
    <w:p w14:paraId="585132C3" w14:textId="77777777" w:rsidR="00483F39" w:rsidRDefault="00483F39" w:rsidP="00483F39">
      <w:pPr>
        <w:pStyle w:val="PL"/>
      </w:pPr>
      <w:r>
        <w:t xml:space="preserve">          $ref: '#/components/schemas/CurrentCoordinate'</w:t>
      </w:r>
    </w:p>
    <w:p w14:paraId="3E1534F6" w14:textId="77777777" w:rsidR="00483F39" w:rsidRPr="00AC7671" w:rsidRDefault="00483F39" w:rsidP="00483F39">
      <w:pPr>
        <w:pStyle w:val="PL"/>
        <w:rPr>
          <w:lang w:val="en-US"/>
        </w:rPr>
      </w:pPr>
      <w:r>
        <w:t xml:space="preserve">        </w:t>
      </w:r>
      <w:r w:rsidRPr="00AC7671">
        <w:rPr>
          <w:lang w:val="en-US"/>
        </w:rPr>
        <w:t>ecgi:</w:t>
      </w:r>
    </w:p>
    <w:p w14:paraId="4E9D9E34" w14:textId="77777777" w:rsidR="00483F39" w:rsidRDefault="00483F39" w:rsidP="00483F39">
      <w:pPr>
        <w:pStyle w:val="PL"/>
      </w:pPr>
      <w:r w:rsidRPr="0092088B">
        <w:lastRenderedPageBreak/>
        <w:t xml:space="preserve">          $ref: 'TS29571_CommonData.yaml#/components/schemas/Ecgi'</w:t>
      </w:r>
    </w:p>
    <w:p w14:paraId="0FCB0CC2" w14:textId="77777777" w:rsidR="00483F39" w:rsidRPr="00856F8E" w:rsidRDefault="00483F39" w:rsidP="00483F39">
      <w:pPr>
        <w:pStyle w:val="PL"/>
      </w:pPr>
      <w:r w:rsidRPr="00856F8E">
        <w:t xml:space="preserve">        mbmsSaiId:</w:t>
      </w:r>
    </w:p>
    <w:p w14:paraId="7BB5161C" w14:textId="77777777" w:rsidR="00483F39" w:rsidRPr="00856F8E" w:rsidRDefault="00483F39" w:rsidP="00483F39">
      <w:pPr>
        <w:pStyle w:val="PL"/>
      </w:pPr>
      <w:r w:rsidRPr="00856F8E">
        <w:t xml:space="preserve">          type: </w:t>
      </w:r>
      <w:r>
        <w:t>integer</w:t>
      </w:r>
    </w:p>
    <w:p w14:paraId="6D1E33BE" w14:textId="77777777" w:rsidR="00483F39" w:rsidRDefault="00483F39" w:rsidP="00483F39">
      <w:pPr>
        <w:pStyle w:val="PL"/>
      </w:pPr>
      <w:r>
        <w:t xml:space="preserve">          minimum: 0</w:t>
      </w:r>
    </w:p>
    <w:p w14:paraId="3AB3FEBA" w14:textId="77777777" w:rsidR="00483F39" w:rsidRDefault="00483F39" w:rsidP="00483F39">
      <w:pPr>
        <w:pStyle w:val="PL"/>
      </w:pPr>
      <w:r>
        <w:t xml:space="preserve">          maximum: 65535</w:t>
      </w:r>
    </w:p>
    <w:p w14:paraId="26400568" w14:textId="77777777" w:rsidR="00483F39" w:rsidRPr="00856F8E" w:rsidRDefault="00483F39" w:rsidP="00483F39">
      <w:pPr>
        <w:pStyle w:val="PL"/>
      </w:pPr>
      <w:r w:rsidRPr="00856F8E">
        <w:t xml:space="preserve">          description: Attribute containing the MBMS Service Area Id the LMC is located in</w:t>
      </w:r>
      <w:r>
        <w:t>.</w:t>
      </w:r>
    </w:p>
    <w:p w14:paraId="011C2679" w14:textId="77777777" w:rsidR="00483F39" w:rsidRPr="00856F8E" w:rsidRDefault="00483F39" w:rsidP="00483F39">
      <w:pPr>
        <w:pStyle w:val="PL"/>
      </w:pPr>
      <w:r w:rsidRPr="00856F8E">
        <w:t xml:space="preserve">        mbsfnArea:</w:t>
      </w:r>
    </w:p>
    <w:p w14:paraId="2FFCB292" w14:textId="77777777" w:rsidR="00483F39" w:rsidRPr="00F11966"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0C5B50E0" w14:textId="77777777" w:rsidR="00483F39" w:rsidRPr="00AC7671" w:rsidRDefault="00483F39" w:rsidP="00483F39">
      <w:pPr>
        <w:pStyle w:val="PL"/>
        <w:rPr>
          <w:lang w:val="en-US"/>
        </w:rPr>
      </w:pPr>
      <w:r w:rsidRPr="002E03EA">
        <w:rPr>
          <w:lang w:val="en-US"/>
        </w:rPr>
        <w:t xml:space="preserve">        </w:t>
      </w:r>
      <w:r w:rsidRPr="00AC7671">
        <w:rPr>
          <w:lang w:val="en-US"/>
        </w:rPr>
        <w:t>ncgi:</w:t>
      </w:r>
    </w:p>
    <w:p w14:paraId="263A6B72" w14:textId="77777777" w:rsidR="00483F39" w:rsidRDefault="00483F39" w:rsidP="00483F39">
      <w:pPr>
        <w:pStyle w:val="PL"/>
      </w:pPr>
      <w:r w:rsidRPr="00767BC6">
        <w:t xml:space="preserve">          $ref: 'TS29571_CommonData.yaml#/components/schemas/Ncgi'</w:t>
      </w:r>
    </w:p>
    <w:p w14:paraId="2A38A9E1" w14:textId="77777777" w:rsidR="00483F39" w:rsidRDefault="00483F39" w:rsidP="00483F39">
      <w:pPr>
        <w:pStyle w:val="PL"/>
      </w:pPr>
      <w:r>
        <w:t xml:space="preserve">        neighbouringEcgi:</w:t>
      </w:r>
    </w:p>
    <w:p w14:paraId="5AD9D412" w14:textId="77777777" w:rsidR="00483F39" w:rsidRDefault="00483F39" w:rsidP="00483F39">
      <w:pPr>
        <w:pStyle w:val="PL"/>
      </w:pPr>
      <w:r>
        <w:t xml:space="preserve">          type: array</w:t>
      </w:r>
    </w:p>
    <w:p w14:paraId="71A9A8FD" w14:textId="77777777" w:rsidR="00483F39" w:rsidRDefault="00483F39" w:rsidP="00483F39">
      <w:pPr>
        <w:pStyle w:val="PL"/>
      </w:pPr>
      <w:r>
        <w:t xml:space="preserve">          items:</w:t>
      </w:r>
    </w:p>
    <w:p w14:paraId="14C4F064" w14:textId="77777777" w:rsidR="00483F39" w:rsidRPr="00767BC6" w:rsidRDefault="00483F39" w:rsidP="00483F39">
      <w:pPr>
        <w:pStyle w:val="PL"/>
      </w:pPr>
      <w:r w:rsidRPr="00767BC6">
        <w:t xml:space="preserve">            $ref: 'TS29571_CommonData.yaml#/components/schemas/Ecgi'</w:t>
      </w:r>
    </w:p>
    <w:p w14:paraId="6246F72E" w14:textId="77777777" w:rsidR="00483F39" w:rsidRDefault="00483F39" w:rsidP="00483F39">
      <w:pPr>
        <w:pStyle w:val="PL"/>
      </w:pPr>
      <w:r>
        <w:t xml:space="preserve">        neighbouringNcgi:</w:t>
      </w:r>
    </w:p>
    <w:p w14:paraId="57858B28" w14:textId="77777777" w:rsidR="00483F39" w:rsidRDefault="00483F39" w:rsidP="00483F39">
      <w:pPr>
        <w:pStyle w:val="PL"/>
      </w:pPr>
      <w:r>
        <w:t xml:space="preserve">          type: array</w:t>
      </w:r>
    </w:p>
    <w:p w14:paraId="39386981" w14:textId="77777777" w:rsidR="00483F39" w:rsidRDefault="00483F39" w:rsidP="00483F39">
      <w:pPr>
        <w:pStyle w:val="PL"/>
      </w:pPr>
      <w:r>
        <w:t xml:space="preserve">          items:</w:t>
      </w:r>
    </w:p>
    <w:p w14:paraId="443449E3" w14:textId="77777777" w:rsidR="00483F39" w:rsidRPr="00767BC6" w:rsidRDefault="00483F39" w:rsidP="00483F39">
      <w:pPr>
        <w:pStyle w:val="PL"/>
      </w:pPr>
      <w:r w:rsidRPr="00767BC6">
        <w:t xml:space="preserve">            $ref: 'TS29571_CommonData.yaml#/components/schemas/Ncgi'</w:t>
      </w:r>
    </w:p>
    <w:p w14:paraId="25036302" w14:textId="77777777" w:rsidR="00483F39" w:rsidRPr="00856F8E" w:rsidRDefault="00483F39" w:rsidP="00483F39">
      <w:pPr>
        <w:pStyle w:val="PL"/>
      </w:pPr>
      <w:r w:rsidRPr="00856F8E">
        <w:t xml:space="preserve">        </w:t>
      </w:r>
      <w:r>
        <w:t>nr</w:t>
      </w:r>
      <w:r w:rsidRPr="00EA5413">
        <w:t>5GMbsfsaArea</w:t>
      </w:r>
      <w:r w:rsidRPr="00856F8E">
        <w:t>:</w:t>
      </w:r>
    </w:p>
    <w:p w14:paraId="0DF9F987" w14:textId="77777777" w:rsidR="00483F39" w:rsidRPr="00767BC6" w:rsidRDefault="00483F39" w:rsidP="00483F39">
      <w:pPr>
        <w:pStyle w:val="PL"/>
      </w:pPr>
      <w:r w:rsidRPr="00767BC6">
        <w:t xml:space="preserve">          $ref: 'TS29571_CommonData.yaml#/components/schemas/</w:t>
      </w:r>
      <w:r>
        <w:t>MbsFsaId</w:t>
      </w:r>
      <w:r w:rsidRPr="00052626">
        <w:t>'</w:t>
      </w:r>
    </w:p>
    <w:p w14:paraId="49E6738E" w14:textId="77777777" w:rsidR="00483F39" w:rsidRPr="00856F8E" w:rsidRDefault="00483F39" w:rsidP="00483F39">
      <w:pPr>
        <w:pStyle w:val="PL"/>
      </w:pPr>
    </w:p>
    <w:p w14:paraId="28EBDB50" w14:textId="77777777" w:rsidR="00483F39" w:rsidRDefault="00483F39" w:rsidP="00483F39">
      <w:pPr>
        <w:pStyle w:val="PL"/>
      </w:pPr>
      <w:r>
        <w:t xml:space="preserve">    CurrentCoordinate:</w:t>
      </w:r>
    </w:p>
    <w:p w14:paraId="7B4965E6" w14:textId="77777777" w:rsidR="00483F39" w:rsidRDefault="00483F39" w:rsidP="00483F39">
      <w:pPr>
        <w:pStyle w:val="PL"/>
      </w:pPr>
      <w:r>
        <w:t xml:space="preserve">      description: This object contains one specific location point, speed and bearing (e.g., </w:t>
      </w:r>
    </w:p>
    <w:p w14:paraId="49D72097" w14:textId="77777777" w:rsidR="00483F39" w:rsidRDefault="00483F39" w:rsidP="00483F39">
      <w:pPr>
        <w:pStyle w:val="PL"/>
      </w:pPr>
      <w:r>
        <w:t xml:space="preserve">        received from a GPS reciever).</w:t>
      </w:r>
    </w:p>
    <w:p w14:paraId="5D0A1A65" w14:textId="77777777" w:rsidR="00483F39" w:rsidRDefault="00483F39" w:rsidP="00483F39">
      <w:pPr>
        <w:pStyle w:val="PL"/>
      </w:pPr>
      <w:r>
        <w:t xml:space="preserve">      type: object</w:t>
      </w:r>
    </w:p>
    <w:p w14:paraId="67A370DA" w14:textId="77777777" w:rsidR="00483F39" w:rsidRDefault="00483F39" w:rsidP="00483F39">
      <w:pPr>
        <w:pStyle w:val="PL"/>
      </w:pPr>
      <w:r>
        <w:t xml:space="preserve">      properties:</w:t>
      </w:r>
    </w:p>
    <w:p w14:paraId="042D4513" w14:textId="77777777" w:rsidR="00483F39" w:rsidRDefault="00483F39" w:rsidP="00483F39">
      <w:pPr>
        <w:pStyle w:val="PL"/>
      </w:pPr>
      <w:r>
        <w:t xml:space="preserve">        altitude:</w:t>
      </w:r>
    </w:p>
    <w:p w14:paraId="57BF9044" w14:textId="77777777" w:rsidR="00483F39" w:rsidRDefault="00483F39" w:rsidP="00483F39">
      <w:pPr>
        <w:pStyle w:val="PL"/>
      </w:pPr>
      <w:r>
        <w:t xml:space="preserve">          anyOf:</w:t>
      </w:r>
    </w:p>
    <w:p w14:paraId="6B0E5A8A" w14:textId="77777777" w:rsidR="00483F39" w:rsidRDefault="00483F39" w:rsidP="00483F39">
      <w:pPr>
        <w:pStyle w:val="PL"/>
      </w:pPr>
      <w:r>
        <w:t xml:space="preserve">            - $ref: '</w:t>
      </w:r>
      <w:r w:rsidRPr="00767BC6">
        <w:t>TS2957</w:t>
      </w:r>
      <w:r>
        <w:t>2</w:t>
      </w:r>
      <w:r w:rsidRPr="0066062C">
        <w:t>_Nlmf_Location</w:t>
      </w:r>
      <w:r w:rsidRPr="00767BC6">
        <w:t>.yaml</w:t>
      </w:r>
      <w:r>
        <w:t>#/components/schemas/Altitude'</w:t>
      </w:r>
    </w:p>
    <w:p w14:paraId="20B4582C" w14:textId="77777777" w:rsidR="00483F39" w:rsidRDefault="00483F39" w:rsidP="00483F39">
      <w:pPr>
        <w:pStyle w:val="PL"/>
      </w:pPr>
      <w:r>
        <w:t xml:space="preserve">        bearingAndSpeed:</w:t>
      </w:r>
    </w:p>
    <w:p w14:paraId="41A74329" w14:textId="77777777" w:rsidR="00483F39" w:rsidRDefault="00483F39" w:rsidP="00483F39">
      <w:pPr>
        <w:pStyle w:val="PL"/>
      </w:pPr>
      <w:r>
        <w:t xml:space="preserve">          anyOf:</w:t>
      </w:r>
    </w:p>
    <w:p w14:paraId="48C8580E"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HorizontalWithVerticalVelocity'</w:t>
      </w:r>
    </w:p>
    <w:p w14:paraId="48E6FAF6" w14:textId="77777777" w:rsidR="00483F39" w:rsidRDefault="00483F39" w:rsidP="00483F39">
      <w:pPr>
        <w:pStyle w:val="PL"/>
      </w:pPr>
      <w:r>
        <w:t xml:space="preserve">        geographicalCoordinate:</w:t>
      </w:r>
    </w:p>
    <w:p w14:paraId="60367C18" w14:textId="77777777" w:rsidR="00483F39" w:rsidRDefault="00483F39" w:rsidP="00483F39">
      <w:pPr>
        <w:pStyle w:val="PL"/>
      </w:pPr>
      <w:r>
        <w:t xml:space="preserve">          anyOf:</w:t>
      </w:r>
    </w:p>
    <w:p w14:paraId="25437E8F" w14:textId="77777777" w:rsidR="00483F39" w:rsidRDefault="00483F39" w:rsidP="00483F39">
      <w:pPr>
        <w:pStyle w:val="PL"/>
      </w:pPr>
      <w:r>
        <w:t xml:space="preserve">            - $ref: </w:t>
      </w:r>
      <w:r w:rsidRPr="00767BC6">
        <w:t>'TS2957</w:t>
      </w:r>
      <w:r>
        <w:t>2</w:t>
      </w:r>
      <w:r w:rsidRPr="0066062C">
        <w:t>_Nlmf_Location</w:t>
      </w:r>
      <w:r w:rsidRPr="00767BC6">
        <w:t>.yaml#/components/schemas</w:t>
      </w:r>
      <w:r>
        <w:t>/GeographicalCoordinates'</w:t>
      </w:r>
    </w:p>
    <w:p w14:paraId="295B059F" w14:textId="77777777" w:rsidR="00483F39" w:rsidRDefault="00483F39" w:rsidP="00483F39">
      <w:pPr>
        <w:pStyle w:val="PL"/>
      </w:pPr>
      <w:r>
        <w:t xml:space="preserve">        </w:t>
      </w:r>
      <w:r w:rsidRPr="000E0A07">
        <w:t>horizontalaccuracy</w:t>
      </w:r>
      <w:r>
        <w:t>:</w:t>
      </w:r>
    </w:p>
    <w:p w14:paraId="23F37E27" w14:textId="77777777" w:rsidR="00483F39" w:rsidRDefault="00483F39" w:rsidP="00483F39">
      <w:pPr>
        <w:pStyle w:val="PL"/>
      </w:pPr>
      <w:r>
        <w:t xml:space="preserve">          anyOf:</w:t>
      </w:r>
    </w:p>
    <w:p w14:paraId="4F3B6C64"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35BA2A72" w14:textId="77777777" w:rsidR="00483F39" w:rsidRDefault="00483F39" w:rsidP="00483F39">
      <w:pPr>
        <w:pStyle w:val="PL"/>
      </w:pPr>
      <w:r>
        <w:t xml:space="preserve">        vertical</w:t>
      </w:r>
      <w:r w:rsidRPr="000E0A07">
        <w:t>accuracy</w:t>
      </w:r>
      <w:r>
        <w:t>:</w:t>
      </w:r>
    </w:p>
    <w:p w14:paraId="41FB2364" w14:textId="77777777" w:rsidR="00483F39" w:rsidRDefault="00483F39" w:rsidP="00483F39">
      <w:pPr>
        <w:pStyle w:val="PL"/>
      </w:pPr>
      <w:r>
        <w:t xml:space="preserve">          anyOf:</w:t>
      </w:r>
    </w:p>
    <w:p w14:paraId="5A899436"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6B07B022" w14:textId="77777777" w:rsidR="00483F39" w:rsidRDefault="00483F39" w:rsidP="00483F39">
      <w:pPr>
        <w:pStyle w:val="PL"/>
      </w:pPr>
    </w:p>
    <w:p w14:paraId="20FD045C" w14:textId="77777777" w:rsidR="00483F39" w:rsidRDefault="00483F39" w:rsidP="00483F39">
      <w:pPr>
        <w:pStyle w:val="PL"/>
      </w:pPr>
    </w:p>
    <w:p w14:paraId="259D0894" w14:textId="77777777" w:rsidR="00483F39" w:rsidRDefault="00483F39" w:rsidP="00483F39">
      <w:pPr>
        <w:pStyle w:val="PL"/>
      </w:pPr>
    </w:p>
    <w:p w14:paraId="145ED05D" w14:textId="77777777" w:rsidR="00483F39" w:rsidRDefault="00483F39" w:rsidP="00483F39">
      <w:pPr>
        <w:pStyle w:val="PL"/>
      </w:pPr>
      <w:r>
        <w:t xml:space="preserve">    LocationHistoryData:</w:t>
      </w:r>
    </w:p>
    <w:p w14:paraId="146C34EA" w14:textId="77777777" w:rsidR="00483F39" w:rsidRDefault="00483F39" w:rsidP="00483F39">
      <w:pPr>
        <w:pStyle w:val="PL"/>
      </w:pPr>
      <w:r>
        <w:t xml:space="preserve">      description: This object contains one or multiple time stamped location information reports.</w:t>
      </w:r>
    </w:p>
    <w:p w14:paraId="1636A02B" w14:textId="77777777" w:rsidR="00483F39" w:rsidRDefault="00483F39" w:rsidP="00483F39">
      <w:pPr>
        <w:pStyle w:val="PL"/>
      </w:pPr>
      <w:r>
        <w:t xml:space="preserve">      type: array</w:t>
      </w:r>
    </w:p>
    <w:p w14:paraId="48AB5D13" w14:textId="77777777" w:rsidR="00483F39" w:rsidRDefault="00483F39" w:rsidP="00483F39">
      <w:pPr>
        <w:pStyle w:val="PL"/>
      </w:pPr>
      <w:r>
        <w:t xml:space="preserve">      items: </w:t>
      </w:r>
    </w:p>
    <w:p w14:paraId="711E785E" w14:textId="77777777" w:rsidR="00483F39" w:rsidRDefault="00483F39" w:rsidP="00483F39">
      <w:pPr>
        <w:pStyle w:val="PL"/>
      </w:pPr>
      <w:r>
        <w:t xml:space="preserve">        $ref: '#/components/schemas/LocationHistoryEvent'</w:t>
      </w:r>
    </w:p>
    <w:p w14:paraId="38FC9F84" w14:textId="77777777" w:rsidR="00483F39" w:rsidRDefault="00483F39" w:rsidP="00483F39">
      <w:pPr>
        <w:pStyle w:val="PL"/>
      </w:pPr>
    </w:p>
    <w:p w14:paraId="4E805E0C" w14:textId="77777777" w:rsidR="00483F39" w:rsidRDefault="00483F39" w:rsidP="00483F39">
      <w:pPr>
        <w:pStyle w:val="PL"/>
      </w:pPr>
    </w:p>
    <w:p w14:paraId="2DA4DD0F" w14:textId="77777777" w:rsidR="00483F39" w:rsidRDefault="00483F39" w:rsidP="00483F39">
      <w:pPr>
        <w:pStyle w:val="PL"/>
      </w:pPr>
      <w:r>
        <w:t xml:space="preserve">    LocationHistoryEvent:</w:t>
      </w:r>
    </w:p>
    <w:p w14:paraId="28C1551A" w14:textId="77777777" w:rsidR="00483F39" w:rsidRDefault="00483F39" w:rsidP="00483F39">
      <w:pPr>
        <w:pStyle w:val="PL"/>
      </w:pPr>
      <w:r>
        <w:t xml:space="preserve">      description: This object respresents a single location information report that has been </w:t>
      </w:r>
    </w:p>
    <w:p w14:paraId="1BEA9952" w14:textId="77777777" w:rsidR="00483F39" w:rsidRDefault="00483F39" w:rsidP="00483F39">
      <w:pPr>
        <w:pStyle w:val="PL"/>
      </w:pPr>
      <w:r>
        <w:t xml:space="preserve">        stored in the LMC.</w:t>
      </w:r>
    </w:p>
    <w:p w14:paraId="12088E39" w14:textId="77777777" w:rsidR="00483F39" w:rsidRDefault="00483F39" w:rsidP="00483F39">
      <w:pPr>
        <w:pStyle w:val="PL"/>
      </w:pPr>
      <w:r>
        <w:t xml:space="preserve">      type: object</w:t>
      </w:r>
    </w:p>
    <w:p w14:paraId="6D44D35B" w14:textId="77777777" w:rsidR="00483F39" w:rsidRDefault="00483F39" w:rsidP="00483F39">
      <w:pPr>
        <w:pStyle w:val="PL"/>
      </w:pPr>
      <w:r>
        <w:t xml:space="preserve">      properties:</w:t>
      </w:r>
    </w:p>
    <w:p w14:paraId="046D422C" w14:textId="77777777" w:rsidR="00483F39" w:rsidRDefault="00483F39" w:rsidP="00483F39">
      <w:pPr>
        <w:pStyle w:val="PL"/>
      </w:pPr>
      <w:r w:rsidRPr="00397845">
        <w:t xml:space="preserve">        </w:t>
      </w:r>
      <w:r>
        <w:t>l</w:t>
      </w:r>
      <w:r w:rsidRPr="00397845">
        <w:t>ocation</w:t>
      </w:r>
      <w:r>
        <w:t>Data</w:t>
      </w:r>
      <w:r w:rsidRPr="00397845">
        <w:t>:</w:t>
      </w:r>
    </w:p>
    <w:p w14:paraId="6E904C0D" w14:textId="77777777" w:rsidR="00483F39" w:rsidRDefault="00483F39" w:rsidP="00483F39">
      <w:pPr>
        <w:pStyle w:val="PL"/>
      </w:pPr>
      <w:r>
        <w:t xml:space="preserve">          $ref: '#/components/schemas/LocationInfo'</w:t>
      </w:r>
    </w:p>
    <w:p w14:paraId="30C28629" w14:textId="77777777" w:rsidR="00483F39" w:rsidRDefault="00483F39" w:rsidP="00483F39">
      <w:pPr>
        <w:pStyle w:val="PL"/>
      </w:pPr>
      <w:r>
        <w:t xml:space="preserve">        locTimestamp:</w:t>
      </w:r>
    </w:p>
    <w:p w14:paraId="31A19B0D"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1FC6187E" w14:textId="77777777" w:rsidR="00483F39" w:rsidRDefault="00483F39" w:rsidP="00483F39">
      <w:pPr>
        <w:pStyle w:val="PL"/>
      </w:pPr>
      <w:r>
        <w:t xml:space="preserve">        triggerId:</w:t>
      </w:r>
    </w:p>
    <w:p w14:paraId="0DA65A4A" w14:textId="77777777" w:rsidR="00483F39" w:rsidRDefault="00483F39" w:rsidP="00483F39">
      <w:pPr>
        <w:pStyle w:val="PL"/>
      </w:pPr>
      <w:r>
        <w:t xml:space="preserve">          type: array</w:t>
      </w:r>
    </w:p>
    <w:p w14:paraId="41E28B6B" w14:textId="77777777" w:rsidR="00483F39" w:rsidRDefault="00483F39" w:rsidP="00483F39">
      <w:pPr>
        <w:pStyle w:val="PL"/>
      </w:pPr>
      <w:r>
        <w:t xml:space="preserve">          items:</w:t>
      </w:r>
    </w:p>
    <w:p w14:paraId="2B0B6D1A" w14:textId="77777777" w:rsidR="00483F39" w:rsidRDefault="00483F39" w:rsidP="00483F39">
      <w:pPr>
        <w:pStyle w:val="PL"/>
      </w:pPr>
      <w:r>
        <w:t xml:space="preserve">            type: string</w:t>
      </w:r>
    </w:p>
    <w:p w14:paraId="70654121" w14:textId="77777777" w:rsidR="00483F39" w:rsidRDefault="00483F39" w:rsidP="00483F39">
      <w:pPr>
        <w:pStyle w:val="PL"/>
      </w:pPr>
      <w:r>
        <w:t xml:space="preserve">            description: Attribute</w:t>
      </w:r>
      <w:r w:rsidRPr="00434226">
        <w:t xml:space="preserve"> which can occur multiple times that contain the value </w:t>
      </w:r>
    </w:p>
    <w:p w14:paraId="77808226"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180DF30E" w14:textId="77777777" w:rsidR="00483F39" w:rsidRDefault="00483F39" w:rsidP="00483F39">
      <w:pPr>
        <w:pStyle w:val="PL"/>
      </w:pPr>
    </w:p>
    <w:p w14:paraId="6A320E50" w14:textId="77777777" w:rsidR="00483F39" w:rsidRDefault="00483F39" w:rsidP="00483F39">
      <w:pPr>
        <w:pStyle w:val="PL"/>
      </w:pPr>
    </w:p>
    <w:p w14:paraId="1D5C160A" w14:textId="77777777" w:rsidR="00483F39" w:rsidRDefault="00483F39" w:rsidP="00483F39">
      <w:pPr>
        <w:pStyle w:val="PL"/>
      </w:pPr>
    </w:p>
    <w:p w14:paraId="70C64496" w14:textId="77777777" w:rsidR="00483F39" w:rsidRDefault="00483F39" w:rsidP="00483F39">
      <w:pPr>
        <w:pStyle w:val="PL"/>
      </w:pPr>
      <w:r>
        <w:t xml:space="preserve">    LocationHistoryStatus:</w:t>
      </w:r>
    </w:p>
    <w:p w14:paraId="01422F39" w14:textId="77777777" w:rsidR="00483F39" w:rsidRDefault="00483F39" w:rsidP="00483F39">
      <w:pPr>
        <w:pStyle w:val="PL"/>
      </w:pPr>
      <w:r>
        <w:t xml:space="preserve">      description: This object respresents Location history summary status of the location reports</w:t>
      </w:r>
    </w:p>
    <w:p w14:paraId="631A5394" w14:textId="77777777" w:rsidR="00483F39" w:rsidRDefault="00483F39" w:rsidP="00483F39">
      <w:pPr>
        <w:pStyle w:val="PL"/>
      </w:pPr>
      <w:r>
        <w:t xml:space="preserve">        that has been stored in the LMC and has not yet been reporeted.</w:t>
      </w:r>
    </w:p>
    <w:p w14:paraId="0405459D" w14:textId="77777777" w:rsidR="00483F39" w:rsidRDefault="00483F39" w:rsidP="00483F39">
      <w:pPr>
        <w:pStyle w:val="PL"/>
      </w:pPr>
      <w:r>
        <w:t xml:space="preserve">      type: object</w:t>
      </w:r>
    </w:p>
    <w:p w14:paraId="594C45BD" w14:textId="77777777" w:rsidR="00483F39" w:rsidRDefault="00483F39" w:rsidP="00483F39">
      <w:pPr>
        <w:pStyle w:val="PL"/>
      </w:pPr>
      <w:r>
        <w:t xml:space="preserve">      properties:</w:t>
      </w:r>
    </w:p>
    <w:p w14:paraId="5E1C5C38" w14:textId="77777777" w:rsidR="00483F39" w:rsidRDefault="00483F39" w:rsidP="00483F39">
      <w:pPr>
        <w:pStyle w:val="PL"/>
      </w:pPr>
      <w:r w:rsidRPr="00397845">
        <w:t xml:space="preserve">        </w:t>
      </w:r>
      <w:r>
        <w:t>storedReports</w:t>
      </w:r>
      <w:r w:rsidRPr="00397845">
        <w:t>:</w:t>
      </w:r>
    </w:p>
    <w:p w14:paraId="010AB427" w14:textId="77777777" w:rsidR="00483F39" w:rsidRDefault="00483F39" w:rsidP="00483F39">
      <w:pPr>
        <w:pStyle w:val="PL"/>
      </w:pPr>
      <w:r>
        <w:t xml:space="preserve">          type: integer</w:t>
      </w:r>
    </w:p>
    <w:p w14:paraId="12ADED8C" w14:textId="77777777" w:rsidR="00483F39" w:rsidRDefault="00483F39" w:rsidP="00483F39">
      <w:pPr>
        <w:pStyle w:val="PL"/>
      </w:pPr>
      <w:r>
        <w:t xml:space="preserve">          description: set to the number of stored reports.</w:t>
      </w:r>
    </w:p>
    <w:p w14:paraId="357EE23D" w14:textId="77777777" w:rsidR="00483F39" w:rsidRDefault="00483F39" w:rsidP="00483F39">
      <w:pPr>
        <w:pStyle w:val="PL"/>
      </w:pPr>
      <w:r>
        <w:t xml:space="preserve">        startTime:</w:t>
      </w:r>
    </w:p>
    <w:p w14:paraId="5FB9FCFC" w14:textId="77777777" w:rsidR="00483F39" w:rsidRDefault="00483F39" w:rsidP="00483F39">
      <w:pPr>
        <w:pStyle w:val="PL"/>
        <w:rPr>
          <w:rFonts w:eastAsia="SimSun"/>
          <w:lang w:val="en-US"/>
        </w:rPr>
      </w:pPr>
      <w:r w:rsidRPr="00F11966">
        <w:rPr>
          <w:rFonts w:eastAsia="SimSun"/>
          <w:lang w:val="en-US"/>
        </w:rPr>
        <w:lastRenderedPageBreak/>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D2B4854" w14:textId="77777777" w:rsidR="00483F39" w:rsidRDefault="00483F39" w:rsidP="00483F39">
      <w:pPr>
        <w:pStyle w:val="PL"/>
      </w:pPr>
      <w:r>
        <w:t xml:space="preserve">        endTime:</w:t>
      </w:r>
    </w:p>
    <w:p w14:paraId="0082B73B"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31BBF786" w14:textId="77777777" w:rsidR="00483F39" w:rsidRDefault="00483F39" w:rsidP="00483F39">
      <w:pPr>
        <w:pStyle w:val="PL"/>
      </w:pPr>
      <w:r>
        <w:t xml:space="preserve">        triggerId:</w:t>
      </w:r>
    </w:p>
    <w:p w14:paraId="1313A627" w14:textId="77777777" w:rsidR="00483F39" w:rsidRDefault="00483F39" w:rsidP="00483F39">
      <w:pPr>
        <w:pStyle w:val="PL"/>
      </w:pPr>
      <w:r>
        <w:t xml:space="preserve">          type: array</w:t>
      </w:r>
    </w:p>
    <w:p w14:paraId="73D9D64E" w14:textId="77777777" w:rsidR="00483F39" w:rsidRDefault="00483F39" w:rsidP="00483F39">
      <w:pPr>
        <w:pStyle w:val="PL"/>
      </w:pPr>
      <w:r>
        <w:t xml:space="preserve">          items:</w:t>
      </w:r>
    </w:p>
    <w:p w14:paraId="06FF765F" w14:textId="77777777" w:rsidR="00483F39" w:rsidRDefault="00483F39" w:rsidP="00483F39">
      <w:pPr>
        <w:pStyle w:val="PL"/>
      </w:pPr>
      <w:r>
        <w:t xml:space="preserve">            type: string</w:t>
      </w:r>
    </w:p>
    <w:p w14:paraId="116CD855" w14:textId="77777777" w:rsidR="00483F39" w:rsidRDefault="00483F39" w:rsidP="00483F39">
      <w:pPr>
        <w:pStyle w:val="PL"/>
      </w:pPr>
      <w:r>
        <w:t xml:space="preserve">            description: Attribute</w:t>
      </w:r>
      <w:r w:rsidRPr="00434226">
        <w:t xml:space="preserve"> which can occur multiple times that contain the value </w:t>
      </w:r>
    </w:p>
    <w:p w14:paraId="17B3E2BD"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6B0E266D" w14:textId="77777777" w:rsidR="00483F39" w:rsidRDefault="00483F39" w:rsidP="00483F39">
      <w:pPr>
        <w:pStyle w:val="PL"/>
      </w:pPr>
    </w:p>
    <w:p w14:paraId="18E52587" w14:textId="77777777" w:rsidR="00483F39" w:rsidRDefault="00483F39" w:rsidP="00483F39">
      <w:pPr>
        <w:pStyle w:val="PL"/>
      </w:pPr>
    </w:p>
    <w:p w14:paraId="29DD5E52" w14:textId="77777777" w:rsidR="00483F39" w:rsidRPr="00254116" w:rsidRDefault="00483F39" w:rsidP="00483F39">
      <w:pPr>
        <w:pStyle w:val="PL"/>
      </w:pPr>
      <w:r w:rsidRPr="00254116">
        <w:t>#</w:t>
      </w:r>
    </w:p>
    <w:p w14:paraId="2C78450F" w14:textId="77777777" w:rsidR="00483F39" w:rsidRPr="00254116" w:rsidRDefault="00483F39" w:rsidP="00483F39">
      <w:pPr>
        <w:pStyle w:val="PL"/>
      </w:pPr>
      <w:r w:rsidRPr="00254116">
        <w:t xml:space="preserve"># </w:t>
      </w:r>
      <w:r>
        <w:t>Simple Types</w:t>
      </w:r>
      <w:r w:rsidRPr="00254116">
        <w:t>:</w:t>
      </w:r>
    </w:p>
    <w:p w14:paraId="1CFE1F0D" w14:textId="77777777" w:rsidR="00483F39" w:rsidRPr="00254116" w:rsidRDefault="00483F39" w:rsidP="00483F39">
      <w:pPr>
        <w:pStyle w:val="PL"/>
      </w:pPr>
      <w:r w:rsidRPr="00254116">
        <w:t>#</w:t>
      </w:r>
    </w:p>
    <w:p w14:paraId="5BF9FDF4" w14:textId="77777777" w:rsidR="00483F39" w:rsidRPr="00254116" w:rsidRDefault="00483F39" w:rsidP="00483F39">
      <w:pPr>
        <w:pStyle w:val="PL"/>
      </w:pPr>
    </w:p>
    <w:p w14:paraId="20905761" w14:textId="77777777" w:rsidR="00483F39" w:rsidRDefault="00483F39" w:rsidP="00483F39">
      <w:pPr>
        <w:pStyle w:val="PL"/>
      </w:pPr>
    </w:p>
    <w:p w14:paraId="5C74E0A1" w14:textId="77777777" w:rsidR="00483F39" w:rsidRDefault="00483F39" w:rsidP="00483F39">
      <w:pPr>
        <w:pStyle w:val="PL"/>
      </w:pPr>
      <w:r>
        <w:t>#</w:t>
      </w:r>
    </w:p>
    <w:p w14:paraId="0ADA69C4" w14:textId="77777777" w:rsidR="00483F39" w:rsidRDefault="00483F39" w:rsidP="00483F39">
      <w:pPr>
        <w:pStyle w:val="PL"/>
      </w:pPr>
      <w:r>
        <w:t># Enumeration data types</w:t>
      </w:r>
    </w:p>
    <w:p w14:paraId="78183F8B" w14:textId="77777777" w:rsidR="00483F39" w:rsidRDefault="00483F39" w:rsidP="00483F39">
      <w:pPr>
        <w:pStyle w:val="PL"/>
      </w:pPr>
      <w:r>
        <w:t>#</w:t>
      </w:r>
    </w:p>
    <w:p w14:paraId="554AB24D" w14:textId="77777777" w:rsidR="00483F39" w:rsidRDefault="00483F39" w:rsidP="00483F39">
      <w:pPr>
        <w:pStyle w:val="PL"/>
      </w:pPr>
      <w:r>
        <w:t xml:space="preserve">    InterRatType:</w:t>
      </w:r>
    </w:p>
    <w:p w14:paraId="2DA72916" w14:textId="77777777" w:rsidR="00483F39" w:rsidRDefault="00483F39" w:rsidP="00483F39">
      <w:pPr>
        <w:pStyle w:val="PL"/>
      </w:pPr>
      <w:r>
        <w:t xml:space="preserve">      description: Attribute </w:t>
      </w:r>
      <w:r w:rsidRPr="00180799">
        <w:t>containing the inter-RAT change type.</w:t>
      </w:r>
    </w:p>
    <w:p w14:paraId="00E0072A" w14:textId="77777777" w:rsidR="00483F39" w:rsidRDefault="00483F39" w:rsidP="00483F39">
      <w:pPr>
        <w:pStyle w:val="PL"/>
      </w:pPr>
      <w:r>
        <w:t xml:space="preserve">      anyOf:</w:t>
      </w:r>
    </w:p>
    <w:p w14:paraId="2D7F8564" w14:textId="77777777" w:rsidR="00483F39" w:rsidRDefault="00483F39" w:rsidP="00483F39">
      <w:pPr>
        <w:pStyle w:val="PL"/>
      </w:pPr>
      <w:r>
        <w:t xml:space="preserve">        - type: string</w:t>
      </w:r>
    </w:p>
    <w:p w14:paraId="102D0A79" w14:textId="77777777" w:rsidR="00483F39" w:rsidRDefault="00483F39" w:rsidP="00483F39">
      <w:pPr>
        <w:pStyle w:val="PL"/>
      </w:pPr>
      <w:r>
        <w:t xml:space="preserve">          enum: </w:t>
      </w:r>
    </w:p>
    <w:p w14:paraId="2AF78B54" w14:textId="77777777" w:rsidR="00483F39" w:rsidRPr="00150C44" w:rsidRDefault="00483F39" w:rsidP="00483F39">
      <w:pPr>
        <w:pStyle w:val="PL"/>
      </w:pPr>
      <w:r>
        <w:t xml:space="preserve">            </w:t>
      </w:r>
      <w:r w:rsidRPr="00150C44">
        <w:t>- 5G</w:t>
      </w:r>
      <w:r>
        <w:t>_</w:t>
      </w:r>
      <w:r w:rsidRPr="00150C44">
        <w:t>MBS</w:t>
      </w:r>
      <w:r>
        <w:t>_TO_</w:t>
      </w:r>
      <w:r w:rsidRPr="00150C44">
        <w:t>LTE</w:t>
      </w:r>
      <w:r>
        <w:t>_</w:t>
      </w:r>
      <w:r w:rsidRPr="00150C44">
        <w:t>MBMS</w:t>
      </w:r>
    </w:p>
    <w:p w14:paraId="75A8DCA8" w14:textId="77777777" w:rsidR="00483F39" w:rsidRPr="00150C44" w:rsidRDefault="00483F39" w:rsidP="00483F39">
      <w:pPr>
        <w:pStyle w:val="PL"/>
      </w:pPr>
      <w:r w:rsidRPr="00150C44">
        <w:t xml:space="preserve">        </w:t>
      </w:r>
      <w:r>
        <w:t xml:space="preserve"> </w:t>
      </w:r>
      <w:r w:rsidRPr="00150C44">
        <w:t xml:space="preserve">   - 5G</w:t>
      </w:r>
      <w:r>
        <w:t>_</w:t>
      </w:r>
      <w:r w:rsidRPr="00150C44">
        <w:t>MBS</w:t>
      </w:r>
      <w:r>
        <w:t>_TO_</w:t>
      </w:r>
      <w:r w:rsidRPr="00150C44">
        <w:t>LTE</w:t>
      </w:r>
      <w:r>
        <w:t>_UNICAST</w:t>
      </w:r>
    </w:p>
    <w:p w14:paraId="6A2617FF" w14:textId="77777777" w:rsidR="00483F39" w:rsidRPr="00150C44"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w:t>
      </w:r>
      <w:r w:rsidRPr="00150C44">
        <w:t>MBS</w:t>
      </w:r>
    </w:p>
    <w:p w14:paraId="527376B7" w14:textId="77777777" w:rsidR="00483F39"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_UNICAST</w:t>
      </w:r>
    </w:p>
    <w:p w14:paraId="329E2598" w14:textId="77777777" w:rsidR="00483F39" w:rsidRDefault="00483F39" w:rsidP="00483F39">
      <w:pPr>
        <w:pStyle w:val="PL"/>
      </w:pPr>
      <w:r>
        <w:t xml:space="preserve">        - type: string</w:t>
      </w:r>
    </w:p>
    <w:p w14:paraId="78150D42" w14:textId="77777777" w:rsidR="00483F39" w:rsidRDefault="00483F39" w:rsidP="00483F39">
      <w:pPr>
        <w:pStyle w:val="PL"/>
      </w:pPr>
      <w:r>
        <w:t xml:space="preserve">          description: This string provides forward-compatibility with future extensions to the</w:t>
      </w:r>
    </w:p>
    <w:p w14:paraId="5AAAA366" w14:textId="77777777" w:rsidR="00483F39" w:rsidRDefault="00483F39" w:rsidP="00483F39">
      <w:pPr>
        <w:pStyle w:val="PL"/>
      </w:pPr>
      <w:r>
        <w:t xml:space="preserve">            enumeration and is not used to encode content defined in the present version</w:t>
      </w:r>
    </w:p>
    <w:p w14:paraId="5F4B54CC" w14:textId="77777777" w:rsidR="00483F39" w:rsidRDefault="00483F39" w:rsidP="00483F39">
      <w:pPr>
        <w:pStyle w:val="PL"/>
      </w:pPr>
      <w:r>
        <w:t xml:space="preserve">            of this API.</w:t>
      </w:r>
    </w:p>
    <w:p w14:paraId="680100A8" w14:textId="77777777" w:rsidR="00483F39" w:rsidRDefault="00483F39" w:rsidP="00483F39">
      <w:pPr>
        <w:pStyle w:val="PL"/>
      </w:pPr>
    </w:p>
    <w:p w14:paraId="0983121D" w14:textId="77777777" w:rsidR="00483F39" w:rsidRDefault="00483F39" w:rsidP="00483F39">
      <w:pPr>
        <w:pStyle w:val="PL"/>
      </w:pPr>
      <w:r>
        <w:t xml:space="preserve">    ReportType:</w:t>
      </w:r>
    </w:p>
    <w:p w14:paraId="045A974A" w14:textId="77777777" w:rsidR="00483F39" w:rsidRDefault="00483F39" w:rsidP="00483F39">
      <w:pPr>
        <w:pStyle w:val="PL"/>
      </w:pPr>
      <w:r>
        <w:t xml:space="preserve">      description: Used to inform whether the LMC is sending the report in an emergency</w:t>
      </w:r>
    </w:p>
    <w:p w14:paraId="226AA091" w14:textId="77777777" w:rsidR="00483F39" w:rsidRDefault="00483F39" w:rsidP="00483F39">
      <w:pPr>
        <w:pStyle w:val="PL"/>
      </w:pPr>
      <w:r>
        <w:t xml:space="preserve">        situation or not.</w:t>
      </w:r>
    </w:p>
    <w:p w14:paraId="6F9E945E" w14:textId="77777777" w:rsidR="00483F39" w:rsidRDefault="00483F39" w:rsidP="00483F39">
      <w:pPr>
        <w:pStyle w:val="PL"/>
      </w:pPr>
      <w:r>
        <w:t xml:space="preserve">      anyOf:</w:t>
      </w:r>
    </w:p>
    <w:p w14:paraId="31AED51B" w14:textId="77777777" w:rsidR="00483F39" w:rsidRDefault="00483F39" w:rsidP="00483F39">
      <w:pPr>
        <w:pStyle w:val="PL"/>
      </w:pPr>
      <w:r>
        <w:t xml:space="preserve">        - type: string</w:t>
      </w:r>
    </w:p>
    <w:p w14:paraId="1B32497F" w14:textId="77777777" w:rsidR="00483F39" w:rsidRDefault="00483F39" w:rsidP="00483F39">
      <w:pPr>
        <w:pStyle w:val="PL"/>
      </w:pPr>
      <w:r>
        <w:t xml:space="preserve">          enum: </w:t>
      </w:r>
    </w:p>
    <w:p w14:paraId="733A5B0F" w14:textId="77777777" w:rsidR="00483F39" w:rsidRDefault="00483F39" w:rsidP="00483F39">
      <w:pPr>
        <w:pStyle w:val="PL"/>
      </w:pPr>
      <w:r>
        <w:t xml:space="preserve">            - EMERGENCY</w:t>
      </w:r>
    </w:p>
    <w:p w14:paraId="20C44B0F" w14:textId="77777777" w:rsidR="00483F39" w:rsidRDefault="00483F39" w:rsidP="00483F39">
      <w:pPr>
        <w:pStyle w:val="PL"/>
      </w:pPr>
      <w:r>
        <w:t xml:space="preserve">            - NONEMERGENCY</w:t>
      </w:r>
    </w:p>
    <w:p w14:paraId="258034A0" w14:textId="77777777" w:rsidR="00483F39" w:rsidRDefault="00483F39" w:rsidP="00483F39">
      <w:pPr>
        <w:pStyle w:val="PL"/>
      </w:pPr>
      <w:r>
        <w:t xml:space="preserve">        - type: string</w:t>
      </w:r>
    </w:p>
    <w:p w14:paraId="426F9E1D" w14:textId="77777777" w:rsidR="00483F39" w:rsidRDefault="00483F39" w:rsidP="00483F39">
      <w:pPr>
        <w:pStyle w:val="PL"/>
      </w:pPr>
      <w:r>
        <w:t xml:space="preserve">          description: This string provides forward-compatibility with future extensions to the</w:t>
      </w:r>
    </w:p>
    <w:p w14:paraId="4F119D05" w14:textId="77777777" w:rsidR="00483F39" w:rsidRDefault="00483F39" w:rsidP="00483F39">
      <w:pPr>
        <w:pStyle w:val="PL"/>
      </w:pPr>
      <w:r>
        <w:t xml:space="preserve">            enumeration and is not used to encode content defined in the present version</w:t>
      </w:r>
    </w:p>
    <w:p w14:paraId="71C1A487" w14:textId="77777777" w:rsidR="00483F39" w:rsidRDefault="00483F39" w:rsidP="00483F39">
      <w:pPr>
        <w:pStyle w:val="PL"/>
      </w:pPr>
      <w:r>
        <w:t xml:space="preserve">            of this API.</w:t>
      </w:r>
    </w:p>
    <w:p w14:paraId="6995378E" w14:textId="77777777" w:rsidR="00C20A2F" w:rsidRDefault="00C20A2F" w:rsidP="00124FA0">
      <w:pPr>
        <w:pStyle w:val="PL"/>
      </w:pPr>
    </w:p>
    <w:p w14:paraId="34F4BC7A" w14:textId="77777777" w:rsidR="00D402CE" w:rsidRDefault="00D402CE" w:rsidP="004C556D">
      <w:pPr>
        <w:pStyle w:val="PL"/>
      </w:pPr>
    </w:p>
    <w:p w14:paraId="6AC8B9D0" w14:textId="77777777" w:rsidR="00E45F7E" w:rsidRDefault="00E45F7E" w:rsidP="00E45F7E">
      <w:pPr>
        <w:pStyle w:val="PL"/>
      </w:pPr>
    </w:p>
    <w:p w14:paraId="5773DA94" w14:textId="5D9C548E" w:rsidR="00D80D5B" w:rsidRDefault="00D80D5B" w:rsidP="00D80D5B">
      <w:pPr>
        <w:pStyle w:val="Heading1"/>
        <w:pBdr>
          <w:top w:val="none" w:sz="0" w:space="0" w:color="auto"/>
        </w:pBdr>
      </w:pPr>
      <w:bookmarkStart w:id="489" w:name="_Toc207607809"/>
      <w:r>
        <w:t>A.</w:t>
      </w:r>
      <w:r w:rsidR="00D42F2E">
        <w:t>3</w:t>
      </w:r>
      <w:r>
        <w:tab/>
        <w:t>LMS_Information API</w:t>
      </w:r>
      <w:bookmarkEnd w:id="489"/>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5164B40A" w:rsidR="00D80D5B" w:rsidRDefault="00D80D5B" w:rsidP="00D80D5B">
      <w:pPr>
        <w:pStyle w:val="PL"/>
      </w:pPr>
      <w:r>
        <w:t xml:space="preserve">  title: LMS_Information</w:t>
      </w:r>
    </w:p>
    <w:p w14:paraId="423191E0" w14:textId="06011691" w:rsidR="00D80D5B" w:rsidRDefault="00D80D5B" w:rsidP="00D80D5B">
      <w:pPr>
        <w:pStyle w:val="PL"/>
      </w:pPr>
      <w:r>
        <w:t xml:space="preserve">  version: 1.0.0-alpha.</w:t>
      </w:r>
      <w:r w:rsidR="001C5D97">
        <w:t>7</w:t>
      </w:r>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Pr="0030724E" w:rsidRDefault="00D80D5B" w:rsidP="00D80D5B">
      <w:pPr>
        <w:pStyle w:val="PL"/>
      </w:pPr>
      <w:r w:rsidRPr="0030724E">
        <w:t>externalDocs:</w:t>
      </w:r>
    </w:p>
    <w:p w14:paraId="19420CF4" w14:textId="7FBC1FF2" w:rsidR="00D80D5B" w:rsidRPr="0030724E" w:rsidRDefault="00D80D5B" w:rsidP="00D80D5B">
      <w:pPr>
        <w:pStyle w:val="PL"/>
      </w:pPr>
      <w:r w:rsidRPr="0030724E">
        <w:t xml:space="preserve">  description: 3GPP TS 24.283 V</w:t>
      </w:r>
      <w:r w:rsidR="001C5D97" w:rsidRPr="0030724E">
        <w:t>2.0</w:t>
      </w:r>
      <w:r w:rsidRPr="0030724E">
        <w:t>.0; Mission Critical Location Management (MCLoc).</w:t>
      </w:r>
    </w:p>
    <w:p w14:paraId="15F7A43E" w14:textId="77777777" w:rsidR="00D80D5B" w:rsidRPr="0030724E" w:rsidRDefault="00D80D5B" w:rsidP="00D80D5B">
      <w:pPr>
        <w:pStyle w:val="PL"/>
      </w:pPr>
      <w:r w:rsidRPr="0030724E">
        <w:t xml:space="preserve">  url: http://www.3gpp.org/ftp/Specs/archive/24_series/24.283/</w:t>
      </w:r>
    </w:p>
    <w:p w14:paraId="58648975" w14:textId="77777777" w:rsidR="00D80D5B" w:rsidRPr="0030724E" w:rsidRDefault="00D80D5B" w:rsidP="00D80D5B">
      <w:pPr>
        <w:pStyle w:val="PL"/>
      </w:pPr>
    </w:p>
    <w:p w14:paraId="23FA2A6B" w14:textId="77777777" w:rsidR="00D80D5B" w:rsidRPr="0030724E" w:rsidRDefault="00D80D5B" w:rsidP="00D80D5B">
      <w:pPr>
        <w:pStyle w:val="PL"/>
      </w:pPr>
      <w:r w:rsidRPr="0030724E">
        <w:t>servers:</w:t>
      </w:r>
    </w:p>
    <w:p w14:paraId="4F3A0756" w14:textId="44CAB2B4" w:rsidR="00D80D5B" w:rsidRPr="0030724E" w:rsidRDefault="00D80D5B" w:rsidP="00D80D5B">
      <w:pPr>
        <w:pStyle w:val="PL"/>
      </w:pPr>
      <w:r w:rsidRPr="0030724E">
        <w:t xml:space="preserve">  - url: '{apiRoot}/lms-information/v1'</w:t>
      </w:r>
    </w:p>
    <w:p w14:paraId="00385E7D" w14:textId="77777777" w:rsidR="00D80D5B" w:rsidRDefault="00D80D5B" w:rsidP="00D80D5B">
      <w:pPr>
        <w:pStyle w:val="PL"/>
      </w:pPr>
      <w:r w:rsidRPr="0030724E">
        <w:t xml:space="preserve">    </w:t>
      </w:r>
      <w:r>
        <w:t>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lastRenderedPageBreak/>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F879D4" w:rsidRDefault="00D80D5B" w:rsidP="00D80D5B">
      <w:pPr>
        <w:pStyle w:val="PL"/>
      </w:pPr>
      <w:r w:rsidRPr="005061DC">
        <w:t xml:space="preserve">        </w:t>
      </w:r>
      <w:r>
        <w:t>locationRequestResponse</w:t>
      </w:r>
      <w:r w:rsidRPr="00F879D4">
        <w:t>:</w:t>
      </w:r>
    </w:p>
    <w:p w14:paraId="0A8DE56D" w14:textId="2F3672E4" w:rsidR="00D80D5B" w:rsidRPr="00F879D4" w:rsidRDefault="00D80D5B" w:rsidP="00D80D5B">
      <w:pPr>
        <w:pStyle w:val="PL"/>
      </w:pPr>
      <w:r w:rsidRPr="00F879D4">
        <w:t xml:space="preserve">          '{request.body#/</w:t>
      </w:r>
      <w:r>
        <w:t>location</w:t>
      </w:r>
      <w:r w:rsidR="00906CCE">
        <w:t>NotificationUri</w:t>
      </w:r>
      <w:r w:rsidRPr="00F879D4">
        <w:t>}':</w:t>
      </w:r>
    </w:p>
    <w:p w14:paraId="00A733A2" w14:textId="77777777" w:rsidR="00D80D5B" w:rsidRPr="005061DC" w:rsidRDefault="00D80D5B" w:rsidP="00D80D5B">
      <w:pPr>
        <w:pStyle w:val="PL"/>
      </w:pPr>
      <w:r w:rsidRPr="00F879D4">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lastRenderedPageBreak/>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pPr>
    </w:p>
    <w:p w14:paraId="09B9C53E" w14:textId="77777777" w:rsidR="0044783C" w:rsidRDefault="0044783C" w:rsidP="0044783C">
      <w:pPr>
        <w:pStyle w:val="PL"/>
      </w:pPr>
      <w:r>
        <w:t xml:space="preserve">  /subscriptions:</w:t>
      </w:r>
    </w:p>
    <w:p w14:paraId="36D08A21" w14:textId="77777777" w:rsidR="0044783C" w:rsidRDefault="0044783C" w:rsidP="0044783C">
      <w:pPr>
        <w:pStyle w:val="PL"/>
      </w:pPr>
      <w:r>
        <w:t xml:space="preserve">    post:</w:t>
      </w:r>
    </w:p>
    <w:p w14:paraId="794FED13" w14:textId="77777777" w:rsidR="0044783C" w:rsidRDefault="0044783C" w:rsidP="0044783C">
      <w:pPr>
        <w:pStyle w:val="PL"/>
      </w:pPr>
      <w:r>
        <w:t xml:space="preserve">      description: Creates a new location subscription in the LMS.</w:t>
      </w:r>
    </w:p>
    <w:p w14:paraId="0A46F0FC" w14:textId="77777777" w:rsidR="0044783C" w:rsidRDefault="0044783C" w:rsidP="0044783C">
      <w:pPr>
        <w:pStyle w:val="PL"/>
      </w:pPr>
      <w:r>
        <w:t xml:space="preserve">      </w:t>
      </w:r>
      <w:r>
        <w:rPr>
          <w:rStyle w:val="hljs-attr"/>
          <w:rFonts w:eastAsia="Batang"/>
        </w:rPr>
        <w:t>security:</w:t>
      </w:r>
      <w:r>
        <w:t xml:space="preserve"> </w:t>
      </w:r>
    </w:p>
    <w:p w14:paraId="5E97A96B" w14:textId="77777777" w:rsidR="0044783C" w:rsidRDefault="0044783C" w:rsidP="0044783C">
      <w:pPr>
        <w:pStyle w:val="PL"/>
      </w:pPr>
      <w:r>
        <w:t xml:space="preserve">        </w:t>
      </w:r>
      <w:r>
        <w:rPr>
          <w:rStyle w:val="hljs-bullet"/>
        </w:rPr>
        <w:t>-</w:t>
      </w:r>
      <w:r>
        <w:t xml:space="preserve"> </w:t>
      </w:r>
      <w:r>
        <w:rPr>
          <w:rStyle w:val="hljs-attr"/>
          <w:rFonts w:eastAsia="Batang"/>
        </w:rPr>
        <w:t>BearerAuth:</w:t>
      </w:r>
      <w:r>
        <w:t xml:space="preserve"> []</w:t>
      </w:r>
    </w:p>
    <w:p w14:paraId="7B4B5EB6" w14:textId="77777777" w:rsidR="0044783C" w:rsidRDefault="0044783C" w:rsidP="0044783C">
      <w:pPr>
        <w:pStyle w:val="PL"/>
      </w:pPr>
      <w:r>
        <w:t xml:space="preserve">      operationId: LMSsubscriptions</w:t>
      </w:r>
    </w:p>
    <w:p w14:paraId="157D5B17" w14:textId="77777777" w:rsidR="0044783C" w:rsidRDefault="0044783C" w:rsidP="0044783C">
      <w:pPr>
        <w:pStyle w:val="PL"/>
      </w:pPr>
      <w:r>
        <w:t xml:space="preserve">      tags:</w:t>
      </w:r>
    </w:p>
    <w:p w14:paraId="051C3549" w14:textId="77777777" w:rsidR="0044783C" w:rsidRDefault="0044783C" w:rsidP="0044783C">
      <w:pPr>
        <w:pStyle w:val="PL"/>
      </w:pPr>
      <w:r>
        <w:t xml:space="preserve">        - Location Subscription Request (Collection)</w:t>
      </w:r>
    </w:p>
    <w:p w14:paraId="2634E047" w14:textId="77777777" w:rsidR="0044783C" w:rsidRDefault="0044783C" w:rsidP="0044783C">
      <w:pPr>
        <w:pStyle w:val="PL"/>
      </w:pPr>
      <w:r>
        <w:t xml:space="preserve">      requestBody:</w:t>
      </w:r>
    </w:p>
    <w:p w14:paraId="558CC475" w14:textId="77777777" w:rsidR="0044783C" w:rsidRDefault="0044783C" w:rsidP="0044783C">
      <w:pPr>
        <w:pStyle w:val="PL"/>
      </w:pPr>
      <w:r>
        <w:t xml:space="preserve">        required: true</w:t>
      </w:r>
    </w:p>
    <w:p w14:paraId="14598CFB" w14:textId="77777777" w:rsidR="0044783C" w:rsidRDefault="0044783C" w:rsidP="0044783C">
      <w:pPr>
        <w:pStyle w:val="PL"/>
      </w:pPr>
      <w:r>
        <w:t xml:space="preserve">        content:</w:t>
      </w:r>
    </w:p>
    <w:p w14:paraId="4A822FCE" w14:textId="77777777" w:rsidR="0044783C" w:rsidRDefault="0044783C" w:rsidP="0044783C">
      <w:pPr>
        <w:pStyle w:val="PL"/>
      </w:pPr>
      <w:r>
        <w:t xml:space="preserve">          application/json:</w:t>
      </w:r>
    </w:p>
    <w:p w14:paraId="7F70DBA2" w14:textId="77777777" w:rsidR="0044783C" w:rsidRDefault="0044783C" w:rsidP="0044783C">
      <w:pPr>
        <w:pStyle w:val="PL"/>
      </w:pPr>
      <w:r>
        <w:t xml:space="preserve">            schema:</w:t>
      </w:r>
    </w:p>
    <w:p w14:paraId="27A6C1FA" w14:textId="77777777" w:rsidR="0044783C" w:rsidRPr="006B78C6" w:rsidRDefault="0044783C" w:rsidP="0044783C">
      <w:pPr>
        <w:pStyle w:val="PL"/>
      </w:pPr>
      <w:r>
        <w:t xml:space="preserve">              </w:t>
      </w:r>
      <w:r w:rsidRPr="006B78C6">
        <w:t>$ref: '#/components/schemas/LocationSubscriptionRequest'</w:t>
      </w:r>
    </w:p>
    <w:p w14:paraId="436C4B7E" w14:textId="77777777" w:rsidR="0044783C" w:rsidRPr="006B78C6" w:rsidRDefault="0044783C" w:rsidP="0044783C">
      <w:pPr>
        <w:pStyle w:val="PL"/>
      </w:pPr>
      <w:r w:rsidRPr="006B78C6">
        <w:t xml:space="preserve">      responses:</w:t>
      </w:r>
    </w:p>
    <w:p w14:paraId="2C98F90A" w14:textId="77777777" w:rsidR="0044783C" w:rsidRPr="006B78C6" w:rsidRDefault="0044783C" w:rsidP="0044783C">
      <w:pPr>
        <w:pStyle w:val="PL"/>
      </w:pPr>
      <w:r w:rsidRPr="006B78C6">
        <w:t xml:space="preserve">        '201':</w:t>
      </w:r>
    </w:p>
    <w:p w14:paraId="0396CD6D" w14:textId="77777777" w:rsidR="0044783C" w:rsidRPr="006B78C6" w:rsidRDefault="0044783C" w:rsidP="0044783C">
      <w:pPr>
        <w:pStyle w:val="PL"/>
      </w:pPr>
      <w:r w:rsidRPr="006B78C6">
        <w:t xml:space="preserve">          description: Successful location subscription request submitted to LMS.</w:t>
      </w:r>
    </w:p>
    <w:p w14:paraId="4B538B70" w14:textId="77777777" w:rsidR="0044783C" w:rsidRPr="006B78C6" w:rsidRDefault="0044783C" w:rsidP="0044783C">
      <w:pPr>
        <w:pStyle w:val="PL"/>
      </w:pPr>
      <w:r w:rsidRPr="006B78C6">
        <w:t xml:space="preserve">          content:</w:t>
      </w:r>
    </w:p>
    <w:p w14:paraId="5F193468" w14:textId="77777777" w:rsidR="0044783C" w:rsidRPr="006B78C6" w:rsidRDefault="0044783C" w:rsidP="0044783C">
      <w:pPr>
        <w:pStyle w:val="PL"/>
      </w:pPr>
      <w:r w:rsidRPr="006B78C6">
        <w:t xml:space="preserve">            application/json:</w:t>
      </w:r>
    </w:p>
    <w:p w14:paraId="64FC691F" w14:textId="77777777" w:rsidR="0044783C" w:rsidRPr="006B78C6" w:rsidRDefault="0044783C" w:rsidP="0044783C">
      <w:pPr>
        <w:pStyle w:val="PL"/>
      </w:pPr>
      <w:r w:rsidRPr="006B78C6">
        <w:t xml:space="preserve">              schema:</w:t>
      </w:r>
    </w:p>
    <w:p w14:paraId="4259C751" w14:textId="77777777" w:rsidR="0044783C" w:rsidRDefault="0044783C" w:rsidP="0044783C">
      <w:pPr>
        <w:pStyle w:val="PL"/>
      </w:pPr>
      <w:r w:rsidRPr="006B78C6">
        <w:t xml:space="preserve">                $ref: '#/components/schemas/LocationSubscriptionRequest'</w:t>
      </w:r>
    </w:p>
    <w:p w14:paraId="09404E56" w14:textId="77777777" w:rsidR="0044783C" w:rsidRPr="005061DC" w:rsidRDefault="0044783C" w:rsidP="0044783C">
      <w:pPr>
        <w:pStyle w:val="PL"/>
      </w:pPr>
      <w:r w:rsidRPr="005061DC">
        <w:t xml:space="preserve">          headers:</w:t>
      </w:r>
    </w:p>
    <w:p w14:paraId="0309FFE7" w14:textId="77777777" w:rsidR="0044783C" w:rsidRPr="005061DC" w:rsidRDefault="0044783C" w:rsidP="0044783C">
      <w:pPr>
        <w:pStyle w:val="PL"/>
      </w:pPr>
      <w:r w:rsidRPr="005061DC">
        <w:t xml:space="preserve">            Location:</w:t>
      </w:r>
    </w:p>
    <w:p w14:paraId="31AAFF69" w14:textId="77777777" w:rsidR="0044783C" w:rsidRPr="005061DC" w:rsidRDefault="0044783C" w:rsidP="0044783C">
      <w:pPr>
        <w:pStyle w:val="PL"/>
      </w:pPr>
      <w:r w:rsidRPr="005061DC">
        <w:t xml:space="preserve">        </w:t>
      </w:r>
      <w:r>
        <w:t xml:space="preserve">      description: </w:t>
      </w:r>
      <w:r w:rsidRPr="005061DC">
        <w:t>Contains the UR</w:t>
      </w:r>
      <w:r>
        <w:t>I of the newly created resource.</w:t>
      </w:r>
    </w:p>
    <w:p w14:paraId="0815255C" w14:textId="77777777" w:rsidR="0044783C" w:rsidRPr="005061DC" w:rsidRDefault="0044783C" w:rsidP="0044783C">
      <w:pPr>
        <w:pStyle w:val="PL"/>
      </w:pPr>
      <w:r w:rsidRPr="005061DC">
        <w:t xml:space="preserve">              required: true</w:t>
      </w:r>
    </w:p>
    <w:p w14:paraId="2E46E61B" w14:textId="77777777" w:rsidR="0044783C" w:rsidRPr="005061DC" w:rsidRDefault="0044783C" w:rsidP="0044783C">
      <w:pPr>
        <w:pStyle w:val="PL"/>
      </w:pPr>
      <w:r w:rsidRPr="005061DC">
        <w:t xml:space="preserve">              schema:</w:t>
      </w:r>
    </w:p>
    <w:p w14:paraId="70F66FAC" w14:textId="77777777" w:rsidR="0044783C" w:rsidRPr="005061DC" w:rsidRDefault="0044783C" w:rsidP="0044783C">
      <w:pPr>
        <w:pStyle w:val="PL"/>
      </w:pPr>
      <w:r w:rsidRPr="005061DC">
        <w:t xml:space="preserve">                type: string</w:t>
      </w:r>
    </w:p>
    <w:p w14:paraId="39271FD5" w14:textId="77777777" w:rsidR="0044783C" w:rsidRDefault="0044783C" w:rsidP="0044783C">
      <w:pPr>
        <w:pStyle w:val="PL"/>
      </w:pPr>
      <w:r>
        <w:t xml:space="preserve">        '400':</w:t>
      </w:r>
    </w:p>
    <w:p w14:paraId="2CFCFC15" w14:textId="77777777" w:rsidR="0044783C" w:rsidRDefault="0044783C" w:rsidP="0044783C">
      <w:pPr>
        <w:pStyle w:val="PL"/>
      </w:pPr>
      <w:r>
        <w:t xml:space="preserve">          $ref: 'TS29571_CommonData.yaml#/components/responses/400'</w:t>
      </w:r>
    </w:p>
    <w:p w14:paraId="005F72F8" w14:textId="77777777" w:rsidR="0044783C" w:rsidRDefault="0044783C" w:rsidP="0044783C">
      <w:pPr>
        <w:pStyle w:val="PL"/>
      </w:pPr>
      <w:r>
        <w:t xml:space="preserve">        '401':</w:t>
      </w:r>
    </w:p>
    <w:p w14:paraId="68CA568E" w14:textId="77777777" w:rsidR="0044783C" w:rsidRDefault="0044783C" w:rsidP="0044783C">
      <w:pPr>
        <w:pStyle w:val="PL"/>
      </w:pPr>
      <w:r>
        <w:t xml:space="preserve">          $ref: 'TS29571_CommonData.yaml#/components/responses/401'</w:t>
      </w:r>
    </w:p>
    <w:p w14:paraId="356763D9" w14:textId="77777777" w:rsidR="0044783C" w:rsidRDefault="0044783C" w:rsidP="0044783C">
      <w:pPr>
        <w:pStyle w:val="PL"/>
      </w:pPr>
      <w:r>
        <w:t xml:space="preserve">        '403':</w:t>
      </w:r>
    </w:p>
    <w:p w14:paraId="5A6E5106" w14:textId="77777777" w:rsidR="0044783C" w:rsidRDefault="0044783C" w:rsidP="0044783C">
      <w:pPr>
        <w:pStyle w:val="PL"/>
      </w:pPr>
      <w:r>
        <w:t xml:space="preserve">          $ref: 'TS29571_CommonData.yaml#/components/responses/403'</w:t>
      </w:r>
    </w:p>
    <w:p w14:paraId="5527412C" w14:textId="77777777" w:rsidR="0044783C" w:rsidRDefault="0044783C" w:rsidP="0044783C">
      <w:pPr>
        <w:pStyle w:val="PL"/>
      </w:pPr>
      <w:r>
        <w:t xml:space="preserve">        '404':</w:t>
      </w:r>
    </w:p>
    <w:p w14:paraId="5DFC27B3" w14:textId="77777777" w:rsidR="0044783C" w:rsidRDefault="0044783C" w:rsidP="0044783C">
      <w:pPr>
        <w:pStyle w:val="PL"/>
      </w:pPr>
      <w:r>
        <w:t xml:space="preserve">          $ref: 'TS29571_CommonData.yaml#/components/responses/404'</w:t>
      </w:r>
    </w:p>
    <w:p w14:paraId="2D8BDB64" w14:textId="77777777" w:rsidR="0044783C" w:rsidRDefault="0044783C" w:rsidP="0044783C">
      <w:pPr>
        <w:pStyle w:val="PL"/>
      </w:pPr>
      <w:r>
        <w:t xml:space="preserve">        '411':</w:t>
      </w:r>
    </w:p>
    <w:p w14:paraId="696C4B3D" w14:textId="77777777" w:rsidR="0044783C" w:rsidRDefault="0044783C" w:rsidP="0044783C">
      <w:pPr>
        <w:pStyle w:val="PL"/>
      </w:pPr>
      <w:r>
        <w:t xml:space="preserve">          $ref: 'TS29571_CommonData.yaml#/components/responses/411'</w:t>
      </w:r>
    </w:p>
    <w:p w14:paraId="7A8F6109" w14:textId="77777777" w:rsidR="0044783C" w:rsidRDefault="0044783C" w:rsidP="0044783C">
      <w:pPr>
        <w:pStyle w:val="PL"/>
      </w:pPr>
      <w:r>
        <w:t xml:space="preserve">        '413':</w:t>
      </w:r>
    </w:p>
    <w:p w14:paraId="698A9C77" w14:textId="77777777" w:rsidR="0044783C" w:rsidRDefault="0044783C" w:rsidP="0044783C">
      <w:pPr>
        <w:pStyle w:val="PL"/>
      </w:pPr>
      <w:r>
        <w:t xml:space="preserve">          $ref: 'TS29571_CommonData.yaml#/components/responses/413'</w:t>
      </w:r>
    </w:p>
    <w:p w14:paraId="05A1675D" w14:textId="77777777" w:rsidR="0044783C" w:rsidRDefault="0044783C" w:rsidP="0044783C">
      <w:pPr>
        <w:pStyle w:val="PL"/>
      </w:pPr>
      <w:r>
        <w:t xml:space="preserve">        '415':</w:t>
      </w:r>
    </w:p>
    <w:p w14:paraId="1C06FE01" w14:textId="77777777" w:rsidR="0044783C" w:rsidRDefault="0044783C" w:rsidP="0044783C">
      <w:pPr>
        <w:pStyle w:val="PL"/>
      </w:pPr>
      <w:r>
        <w:t xml:space="preserve">          $ref: 'TS29571_CommonData.yaml#/components/responses/415'</w:t>
      </w:r>
    </w:p>
    <w:p w14:paraId="534B2E13" w14:textId="77777777" w:rsidR="0044783C" w:rsidRDefault="0044783C" w:rsidP="0044783C">
      <w:pPr>
        <w:pStyle w:val="PL"/>
      </w:pPr>
      <w:r>
        <w:t xml:space="preserve">        '429':</w:t>
      </w:r>
    </w:p>
    <w:p w14:paraId="06337436" w14:textId="77777777" w:rsidR="0044783C" w:rsidRDefault="0044783C" w:rsidP="0044783C">
      <w:pPr>
        <w:pStyle w:val="PL"/>
      </w:pPr>
      <w:r>
        <w:t xml:space="preserve">          $ref: 'TS29571_CommonData.yaml#/components/responses/429'</w:t>
      </w:r>
    </w:p>
    <w:p w14:paraId="7EFDDEE8" w14:textId="77777777" w:rsidR="0044783C" w:rsidRDefault="0044783C" w:rsidP="0044783C">
      <w:pPr>
        <w:pStyle w:val="PL"/>
      </w:pPr>
      <w:r>
        <w:t xml:space="preserve">        '500':</w:t>
      </w:r>
    </w:p>
    <w:p w14:paraId="6C5D5953" w14:textId="77777777" w:rsidR="0044783C" w:rsidRDefault="0044783C" w:rsidP="0044783C">
      <w:pPr>
        <w:pStyle w:val="PL"/>
      </w:pPr>
      <w:r>
        <w:t xml:space="preserve">          $ref: 'TS29571_CommonData.yaml#/components/responses/500'</w:t>
      </w:r>
    </w:p>
    <w:p w14:paraId="5438A67C" w14:textId="77777777" w:rsidR="0044783C" w:rsidRDefault="0044783C" w:rsidP="0044783C">
      <w:pPr>
        <w:pStyle w:val="PL"/>
      </w:pPr>
      <w:r>
        <w:t xml:space="preserve">        '503':</w:t>
      </w:r>
    </w:p>
    <w:p w14:paraId="1C57BB17" w14:textId="77777777" w:rsidR="0044783C" w:rsidRDefault="0044783C" w:rsidP="0044783C">
      <w:pPr>
        <w:pStyle w:val="PL"/>
      </w:pPr>
      <w:r>
        <w:t xml:space="preserve">          $ref: 'TS29571_CommonData.yaml#/components/responses/503'</w:t>
      </w:r>
    </w:p>
    <w:p w14:paraId="6CB1253D" w14:textId="77777777" w:rsidR="0044783C" w:rsidRDefault="0044783C" w:rsidP="0044783C">
      <w:pPr>
        <w:pStyle w:val="PL"/>
      </w:pPr>
      <w:r>
        <w:t xml:space="preserve">        default:</w:t>
      </w:r>
    </w:p>
    <w:p w14:paraId="62EE84BA" w14:textId="77777777" w:rsidR="0044783C" w:rsidRDefault="0044783C" w:rsidP="0044783C">
      <w:pPr>
        <w:pStyle w:val="PL"/>
      </w:pPr>
      <w:r>
        <w:t xml:space="preserve">          $ref: 'TS29571_CommonData.yaml#/components/responses/default'</w:t>
      </w:r>
    </w:p>
    <w:p w14:paraId="7366BF3D" w14:textId="77777777" w:rsidR="0044783C" w:rsidRPr="005061DC" w:rsidRDefault="0044783C" w:rsidP="0044783C">
      <w:pPr>
        <w:pStyle w:val="PL"/>
      </w:pPr>
      <w:r>
        <w:t xml:space="preserve">      </w:t>
      </w:r>
      <w:r w:rsidRPr="005061DC">
        <w:t>callbacks:</w:t>
      </w:r>
    </w:p>
    <w:p w14:paraId="47C38809" w14:textId="77777777" w:rsidR="0044783C" w:rsidRPr="00F879D4" w:rsidRDefault="0044783C" w:rsidP="0044783C">
      <w:pPr>
        <w:pStyle w:val="PL"/>
      </w:pPr>
      <w:r w:rsidRPr="005061DC">
        <w:t xml:space="preserve">        </w:t>
      </w:r>
      <w:r w:rsidRPr="006B78C6">
        <w:t>subscriptionNotification</w:t>
      </w:r>
      <w:r w:rsidRPr="00F879D4">
        <w:t>:</w:t>
      </w:r>
    </w:p>
    <w:p w14:paraId="3346AB4B" w14:textId="77777777" w:rsidR="0044783C" w:rsidRPr="00F879D4" w:rsidRDefault="0044783C" w:rsidP="0044783C">
      <w:pPr>
        <w:pStyle w:val="PL"/>
      </w:pPr>
      <w:r w:rsidRPr="00F879D4">
        <w:t xml:space="preserve">          '{request.body#/</w:t>
      </w:r>
      <w:r>
        <w:t>subscriptionResponseUri</w:t>
      </w:r>
      <w:r w:rsidRPr="00F879D4">
        <w:t>}':</w:t>
      </w:r>
    </w:p>
    <w:p w14:paraId="392636E9" w14:textId="77777777" w:rsidR="0044783C" w:rsidRPr="005061DC" w:rsidRDefault="0044783C" w:rsidP="0044783C">
      <w:pPr>
        <w:pStyle w:val="PL"/>
      </w:pPr>
      <w:r w:rsidRPr="00F879D4">
        <w:t xml:space="preserve">            </w:t>
      </w:r>
      <w:r w:rsidRPr="001E6ED0">
        <w:t>post</w:t>
      </w:r>
      <w:r w:rsidRPr="005061DC">
        <w:t>:</w:t>
      </w:r>
    </w:p>
    <w:p w14:paraId="0A155A3F" w14:textId="77777777" w:rsidR="0044783C" w:rsidRPr="005061DC" w:rsidRDefault="0044783C" w:rsidP="0044783C">
      <w:pPr>
        <w:pStyle w:val="PL"/>
      </w:pPr>
      <w:r w:rsidRPr="005061DC">
        <w:t xml:space="preserve">              requestBody: </w:t>
      </w:r>
    </w:p>
    <w:p w14:paraId="7033CEF1" w14:textId="77777777" w:rsidR="0044783C" w:rsidRPr="005061DC" w:rsidRDefault="0044783C" w:rsidP="0044783C">
      <w:pPr>
        <w:pStyle w:val="PL"/>
      </w:pPr>
      <w:r w:rsidRPr="005061DC">
        <w:t xml:space="preserve">                required: true</w:t>
      </w:r>
    </w:p>
    <w:p w14:paraId="0E96EC43" w14:textId="77777777" w:rsidR="0044783C" w:rsidRPr="005061DC" w:rsidRDefault="0044783C" w:rsidP="0044783C">
      <w:pPr>
        <w:pStyle w:val="PL"/>
      </w:pPr>
      <w:r w:rsidRPr="005061DC">
        <w:t xml:space="preserve">                content:</w:t>
      </w:r>
    </w:p>
    <w:p w14:paraId="4EF291CB" w14:textId="77777777" w:rsidR="0044783C" w:rsidRPr="005061DC" w:rsidRDefault="0044783C" w:rsidP="0044783C">
      <w:pPr>
        <w:pStyle w:val="PL"/>
      </w:pPr>
      <w:r w:rsidRPr="005061DC">
        <w:t xml:space="preserve">                  application/json:</w:t>
      </w:r>
    </w:p>
    <w:p w14:paraId="4ACFEF37" w14:textId="77777777" w:rsidR="0044783C" w:rsidRPr="005061DC" w:rsidRDefault="0044783C" w:rsidP="0044783C">
      <w:pPr>
        <w:pStyle w:val="PL"/>
      </w:pPr>
      <w:r w:rsidRPr="005061DC">
        <w:t xml:space="preserve">                    schema:</w:t>
      </w:r>
    </w:p>
    <w:p w14:paraId="2618DBFC" w14:textId="77777777" w:rsidR="0044783C" w:rsidRPr="00310D43" w:rsidRDefault="0044783C" w:rsidP="0044783C">
      <w:pPr>
        <w:pStyle w:val="PL"/>
      </w:pPr>
      <w:r w:rsidRPr="005061DC">
        <w:t xml:space="preserve">                      $ref: '#/components/</w:t>
      </w:r>
      <w:r w:rsidRPr="00310D43">
        <w:t>schemas/</w:t>
      </w:r>
      <w:r>
        <w:t>Loca</w:t>
      </w:r>
      <w:r w:rsidRPr="009D776C">
        <w:t>tionNotification'</w:t>
      </w:r>
    </w:p>
    <w:p w14:paraId="22BC2592" w14:textId="77777777" w:rsidR="0044783C" w:rsidRPr="005061DC" w:rsidRDefault="0044783C" w:rsidP="0044783C">
      <w:pPr>
        <w:pStyle w:val="PL"/>
      </w:pPr>
      <w:r w:rsidRPr="00310D43">
        <w:t xml:space="preserve">              responses:</w:t>
      </w:r>
    </w:p>
    <w:p w14:paraId="26FA0F68" w14:textId="77777777" w:rsidR="0044783C" w:rsidRPr="005061DC" w:rsidRDefault="0044783C" w:rsidP="0044783C">
      <w:pPr>
        <w:pStyle w:val="PL"/>
      </w:pPr>
      <w:r w:rsidRPr="005061DC">
        <w:t xml:space="preserve">                '204':</w:t>
      </w:r>
    </w:p>
    <w:p w14:paraId="622DD98D" w14:textId="77777777" w:rsidR="0044783C" w:rsidRDefault="0044783C" w:rsidP="0044783C">
      <w:pPr>
        <w:pStyle w:val="PL"/>
      </w:pPr>
      <w:r w:rsidRPr="005061DC">
        <w:t xml:space="preserve">                  description: No Content (The receipt of the </w:t>
      </w:r>
      <w:r>
        <w:t>subscription notification</w:t>
      </w:r>
    </w:p>
    <w:p w14:paraId="13FFEF16" w14:textId="77777777" w:rsidR="0044783C" w:rsidRPr="005061DC" w:rsidRDefault="0044783C" w:rsidP="0044783C">
      <w:pPr>
        <w:pStyle w:val="PL"/>
      </w:pPr>
      <w:r>
        <w:t xml:space="preserve">                   </w:t>
      </w:r>
      <w:r w:rsidRPr="005061DC">
        <w:t xml:space="preserve"> is acknowledged)</w:t>
      </w:r>
      <w:r>
        <w:t>.</w:t>
      </w:r>
    </w:p>
    <w:p w14:paraId="5C83D1F1" w14:textId="77777777" w:rsidR="0044783C" w:rsidRPr="005061DC" w:rsidRDefault="0044783C" w:rsidP="0044783C">
      <w:pPr>
        <w:pStyle w:val="PL"/>
      </w:pPr>
      <w:r w:rsidRPr="005061DC">
        <w:t xml:space="preserve">                '307':</w:t>
      </w:r>
    </w:p>
    <w:p w14:paraId="4819F82C" w14:textId="77777777" w:rsidR="0044783C" w:rsidRPr="005061DC" w:rsidRDefault="0044783C" w:rsidP="0044783C">
      <w:pPr>
        <w:pStyle w:val="PL"/>
      </w:pPr>
      <w:r w:rsidRPr="005061DC">
        <w:t xml:space="preserve">                  $ref: '</w:t>
      </w:r>
      <w:r>
        <w:t>TS29571</w:t>
      </w:r>
      <w:r w:rsidRPr="005061DC">
        <w:t>_CommonData.yaml#/components/responses/307'</w:t>
      </w:r>
    </w:p>
    <w:p w14:paraId="27527FDC" w14:textId="77777777" w:rsidR="0044783C" w:rsidRPr="005061DC" w:rsidRDefault="0044783C" w:rsidP="0044783C">
      <w:pPr>
        <w:pStyle w:val="PL"/>
      </w:pPr>
      <w:r w:rsidRPr="005061DC">
        <w:t xml:space="preserve">                '308':</w:t>
      </w:r>
    </w:p>
    <w:p w14:paraId="22FFE687" w14:textId="77777777" w:rsidR="0044783C" w:rsidRPr="005061DC" w:rsidRDefault="0044783C" w:rsidP="0044783C">
      <w:pPr>
        <w:pStyle w:val="PL"/>
      </w:pPr>
      <w:r w:rsidRPr="005061DC">
        <w:t xml:space="preserve">                  $ref: '</w:t>
      </w:r>
      <w:r>
        <w:t>TS29571</w:t>
      </w:r>
      <w:r w:rsidRPr="005061DC">
        <w:t>_CommonData.yaml#/components/responses/308'</w:t>
      </w:r>
    </w:p>
    <w:p w14:paraId="4E3B8715" w14:textId="77777777" w:rsidR="0044783C" w:rsidRPr="005061DC" w:rsidRDefault="0044783C" w:rsidP="0044783C">
      <w:pPr>
        <w:pStyle w:val="PL"/>
      </w:pPr>
      <w:r w:rsidRPr="005061DC">
        <w:t xml:space="preserve">                '400':</w:t>
      </w:r>
    </w:p>
    <w:p w14:paraId="5CBA19C0" w14:textId="77777777" w:rsidR="0044783C" w:rsidRPr="005061DC" w:rsidRDefault="0044783C" w:rsidP="0044783C">
      <w:pPr>
        <w:pStyle w:val="PL"/>
      </w:pPr>
      <w:r w:rsidRPr="005061DC">
        <w:lastRenderedPageBreak/>
        <w:t xml:space="preserve">                  $ref: '</w:t>
      </w:r>
      <w:r>
        <w:t>TS29571</w:t>
      </w:r>
      <w:r w:rsidRPr="005061DC">
        <w:t>_CommonData.yaml#/components/responses/400'</w:t>
      </w:r>
    </w:p>
    <w:p w14:paraId="6A7AD4E1" w14:textId="77777777" w:rsidR="0044783C" w:rsidRPr="005061DC" w:rsidRDefault="0044783C" w:rsidP="0044783C">
      <w:pPr>
        <w:pStyle w:val="PL"/>
      </w:pPr>
      <w:r w:rsidRPr="005061DC">
        <w:t xml:space="preserve">                '401':</w:t>
      </w:r>
    </w:p>
    <w:p w14:paraId="0545BECB" w14:textId="77777777" w:rsidR="0044783C" w:rsidRPr="005061DC" w:rsidRDefault="0044783C" w:rsidP="0044783C">
      <w:pPr>
        <w:pStyle w:val="PL"/>
      </w:pPr>
      <w:r w:rsidRPr="005061DC">
        <w:t xml:space="preserve">                  $ref: '</w:t>
      </w:r>
      <w:r>
        <w:t>TS29571</w:t>
      </w:r>
      <w:r w:rsidRPr="005061DC">
        <w:t>_CommonData.yaml#/components/responses/401'</w:t>
      </w:r>
    </w:p>
    <w:p w14:paraId="5FB5194E" w14:textId="77777777" w:rsidR="0044783C" w:rsidRPr="005061DC" w:rsidRDefault="0044783C" w:rsidP="0044783C">
      <w:pPr>
        <w:pStyle w:val="PL"/>
      </w:pPr>
      <w:r w:rsidRPr="005061DC">
        <w:t xml:space="preserve">                '403':</w:t>
      </w:r>
    </w:p>
    <w:p w14:paraId="4198C1F1" w14:textId="77777777" w:rsidR="0044783C" w:rsidRPr="005061DC" w:rsidRDefault="0044783C" w:rsidP="0044783C">
      <w:pPr>
        <w:pStyle w:val="PL"/>
      </w:pPr>
      <w:r w:rsidRPr="005061DC">
        <w:t xml:space="preserve">                  $ref: '</w:t>
      </w:r>
      <w:r>
        <w:t>TS29571</w:t>
      </w:r>
      <w:r w:rsidRPr="005061DC">
        <w:t>_CommonData.yaml#/components/responses/403'</w:t>
      </w:r>
    </w:p>
    <w:p w14:paraId="1C551704" w14:textId="77777777" w:rsidR="0044783C" w:rsidRPr="005061DC" w:rsidRDefault="0044783C" w:rsidP="0044783C">
      <w:pPr>
        <w:pStyle w:val="PL"/>
      </w:pPr>
      <w:r w:rsidRPr="005061DC">
        <w:t xml:space="preserve">                '404':</w:t>
      </w:r>
    </w:p>
    <w:p w14:paraId="0760AD7A" w14:textId="77777777" w:rsidR="0044783C" w:rsidRPr="005061DC" w:rsidRDefault="0044783C" w:rsidP="0044783C">
      <w:pPr>
        <w:pStyle w:val="PL"/>
      </w:pPr>
      <w:r w:rsidRPr="005061DC">
        <w:t xml:space="preserve">                  $ref: '</w:t>
      </w:r>
      <w:r>
        <w:t>TS29571</w:t>
      </w:r>
      <w:r w:rsidRPr="005061DC">
        <w:t>_CommonData.yaml#/components/responses/404'</w:t>
      </w:r>
    </w:p>
    <w:p w14:paraId="22EBDD91" w14:textId="77777777" w:rsidR="0044783C" w:rsidRPr="005061DC" w:rsidRDefault="0044783C" w:rsidP="0044783C">
      <w:pPr>
        <w:pStyle w:val="PL"/>
      </w:pPr>
      <w:r w:rsidRPr="005061DC">
        <w:t xml:space="preserve">                '411':</w:t>
      </w:r>
    </w:p>
    <w:p w14:paraId="4D9FB8A6" w14:textId="77777777" w:rsidR="0044783C" w:rsidRPr="005061DC" w:rsidRDefault="0044783C" w:rsidP="0044783C">
      <w:pPr>
        <w:pStyle w:val="PL"/>
      </w:pPr>
      <w:r w:rsidRPr="005061DC">
        <w:t xml:space="preserve">                  $ref: '</w:t>
      </w:r>
      <w:r>
        <w:t>TS29571</w:t>
      </w:r>
      <w:r w:rsidRPr="005061DC">
        <w:t>_CommonData.yaml#/components/responses/411'</w:t>
      </w:r>
    </w:p>
    <w:p w14:paraId="037BA242" w14:textId="77777777" w:rsidR="0044783C" w:rsidRPr="005061DC" w:rsidRDefault="0044783C" w:rsidP="0044783C">
      <w:pPr>
        <w:pStyle w:val="PL"/>
      </w:pPr>
      <w:r w:rsidRPr="005061DC">
        <w:t xml:space="preserve">                '413':</w:t>
      </w:r>
    </w:p>
    <w:p w14:paraId="390C6B4F" w14:textId="77777777" w:rsidR="0044783C" w:rsidRPr="005061DC" w:rsidRDefault="0044783C" w:rsidP="0044783C">
      <w:pPr>
        <w:pStyle w:val="PL"/>
      </w:pPr>
      <w:r w:rsidRPr="005061DC">
        <w:t xml:space="preserve">                  $ref: '</w:t>
      </w:r>
      <w:r>
        <w:t>TS29571</w:t>
      </w:r>
      <w:r w:rsidRPr="005061DC">
        <w:t>_CommonData.yaml#/components/responses/413'</w:t>
      </w:r>
    </w:p>
    <w:p w14:paraId="2C7D8B6B" w14:textId="77777777" w:rsidR="0044783C" w:rsidRPr="005061DC" w:rsidRDefault="0044783C" w:rsidP="0044783C">
      <w:pPr>
        <w:pStyle w:val="PL"/>
      </w:pPr>
      <w:r w:rsidRPr="005061DC">
        <w:t xml:space="preserve">                '415':</w:t>
      </w:r>
    </w:p>
    <w:p w14:paraId="675A59EA" w14:textId="77777777" w:rsidR="0044783C" w:rsidRPr="005061DC" w:rsidRDefault="0044783C" w:rsidP="0044783C">
      <w:pPr>
        <w:pStyle w:val="PL"/>
      </w:pPr>
      <w:r w:rsidRPr="005061DC">
        <w:t xml:space="preserve">                  $ref: '</w:t>
      </w:r>
      <w:r>
        <w:t>TS29571</w:t>
      </w:r>
      <w:r w:rsidRPr="005061DC">
        <w:t>_CommonData.yaml#/components/responses/415'</w:t>
      </w:r>
    </w:p>
    <w:p w14:paraId="1038623E" w14:textId="77777777" w:rsidR="0044783C" w:rsidRPr="005061DC" w:rsidRDefault="0044783C" w:rsidP="0044783C">
      <w:pPr>
        <w:pStyle w:val="PL"/>
      </w:pPr>
      <w:r w:rsidRPr="005061DC">
        <w:t xml:space="preserve">                '429':</w:t>
      </w:r>
    </w:p>
    <w:p w14:paraId="5E1D9E24" w14:textId="77777777" w:rsidR="0044783C" w:rsidRPr="005061DC" w:rsidRDefault="0044783C" w:rsidP="0044783C">
      <w:pPr>
        <w:pStyle w:val="PL"/>
      </w:pPr>
      <w:r w:rsidRPr="005061DC">
        <w:t xml:space="preserve">                  $ref: '</w:t>
      </w:r>
      <w:r>
        <w:t>TS29571</w:t>
      </w:r>
      <w:r w:rsidRPr="005061DC">
        <w:t>_CommonData.yaml#/components/responses/429'</w:t>
      </w:r>
    </w:p>
    <w:p w14:paraId="3148BF11" w14:textId="77777777" w:rsidR="0044783C" w:rsidRPr="005061DC" w:rsidRDefault="0044783C" w:rsidP="0044783C">
      <w:pPr>
        <w:pStyle w:val="PL"/>
      </w:pPr>
      <w:r w:rsidRPr="005061DC">
        <w:t xml:space="preserve">                '500':</w:t>
      </w:r>
    </w:p>
    <w:p w14:paraId="4ED6CFE8" w14:textId="77777777" w:rsidR="0044783C" w:rsidRPr="005061DC" w:rsidRDefault="0044783C" w:rsidP="0044783C">
      <w:pPr>
        <w:pStyle w:val="PL"/>
      </w:pPr>
      <w:r w:rsidRPr="005061DC">
        <w:t xml:space="preserve">                  $ref: '</w:t>
      </w:r>
      <w:r>
        <w:t>TS29571</w:t>
      </w:r>
      <w:r w:rsidRPr="005061DC">
        <w:t>_CommonData.yaml#/components/responses/500'</w:t>
      </w:r>
    </w:p>
    <w:p w14:paraId="21F2E43B" w14:textId="77777777" w:rsidR="0044783C" w:rsidRPr="005061DC" w:rsidRDefault="0044783C" w:rsidP="0044783C">
      <w:pPr>
        <w:pStyle w:val="PL"/>
      </w:pPr>
      <w:r w:rsidRPr="005061DC">
        <w:t xml:space="preserve">                '503':</w:t>
      </w:r>
    </w:p>
    <w:p w14:paraId="7E2A62F4" w14:textId="77777777" w:rsidR="0044783C" w:rsidRPr="005061DC" w:rsidRDefault="0044783C" w:rsidP="0044783C">
      <w:pPr>
        <w:pStyle w:val="PL"/>
      </w:pPr>
      <w:r w:rsidRPr="005061DC">
        <w:t xml:space="preserve">                  $ref: '</w:t>
      </w:r>
      <w:r>
        <w:t>TS29571</w:t>
      </w:r>
      <w:r w:rsidRPr="005061DC">
        <w:t>_CommonData.yaml#/components/responses/503'</w:t>
      </w:r>
    </w:p>
    <w:p w14:paraId="3B231B55" w14:textId="77777777" w:rsidR="0044783C" w:rsidRPr="005061DC" w:rsidRDefault="0044783C" w:rsidP="0044783C">
      <w:pPr>
        <w:pStyle w:val="PL"/>
      </w:pPr>
      <w:r w:rsidRPr="005061DC">
        <w:t xml:space="preserve">                default:</w:t>
      </w:r>
    </w:p>
    <w:p w14:paraId="4CDC6CE9" w14:textId="77777777" w:rsidR="0044783C" w:rsidRPr="005061DC" w:rsidRDefault="0044783C" w:rsidP="0044783C">
      <w:pPr>
        <w:pStyle w:val="PL"/>
      </w:pPr>
      <w:r w:rsidRPr="005061DC">
        <w:t xml:space="preserve">                  $ref: '</w:t>
      </w:r>
      <w:r>
        <w:t>TS29571</w:t>
      </w:r>
      <w:r w:rsidRPr="005061DC">
        <w:t>_CommonData.yaml#/components/responses/default'</w:t>
      </w:r>
    </w:p>
    <w:p w14:paraId="3F4B091A" w14:textId="77777777" w:rsidR="0044783C" w:rsidRDefault="0044783C" w:rsidP="0044783C">
      <w:pPr>
        <w:pStyle w:val="PL"/>
      </w:pPr>
    </w:p>
    <w:p w14:paraId="3CA8F7D9" w14:textId="77777777" w:rsidR="0044783C" w:rsidRDefault="0044783C" w:rsidP="0044783C">
      <w:pPr>
        <w:pStyle w:val="PL"/>
      </w:pPr>
    </w:p>
    <w:p w14:paraId="39390BA9" w14:textId="77777777" w:rsidR="0044783C" w:rsidRPr="005061DC" w:rsidRDefault="0044783C" w:rsidP="0044783C">
      <w:pPr>
        <w:pStyle w:val="PL"/>
      </w:pPr>
      <w:r w:rsidRPr="005061DC">
        <w:t xml:space="preserve">  /subscriptions/{subscriptionId}:</w:t>
      </w:r>
    </w:p>
    <w:p w14:paraId="5C812557" w14:textId="77777777" w:rsidR="0044783C" w:rsidRPr="005061DC" w:rsidRDefault="0044783C" w:rsidP="0044783C">
      <w:pPr>
        <w:pStyle w:val="PL"/>
      </w:pPr>
      <w:r w:rsidRPr="005061DC">
        <w:t xml:space="preserve">    put:</w:t>
      </w:r>
    </w:p>
    <w:p w14:paraId="6182575D" w14:textId="77777777" w:rsidR="0044783C" w:rsidRDefault="0044783C" w:rsidP="0044783C">
      <w:pPr>
        <w:pStyle w:val="PL"/>
      </w:pPr>
      <w:r w:rsidRPr="005061DC">
        <w:t xml:space="preserve">      description: </w:t>
      </w:r>
      <w:r>
        <w:t>&gt;</w:t>
      </w:r>
    </w:p>
    <w:p w14:paraId="605E860A" w14:textId="77777777" w:rsidR="0044783C" w:rsidRPr="005061DC" w:rsidRDefault="0044783C" w:rsidP="0044783C">
      <w:pPr>
        <w:pStyle w:val="PL"/>
      </w:pPr>
      <w:r>
        <w:t xml:space="preserve">        </w:t>
      </w:r>
      <w:r w:rsidRPr="005061DC">
        <w:t xml:space="preserve">Updates an existing </w:t>
      </w:r>
      <w:r>
        <w:t xml:space="preserve">location subscription </w:t>
      </w:r>
      <w:r w:rsidRPr="005061DC">
        <w:t>identified by the subscriptionId.</w:t>
      </w:r>
    </w:p>
    <w:p w14:paraId="2549261F" w14:textId="77777777" w:rsidR="0044783C" w:rsidRDefault="0044783C" w:rsidP="0044783C">
      <w:pPr>
        <w:pStyle w:val="PL"/>
      </w:pPr>
      <w:r>
        <w:t xml:space="preserve">      </w:t>
      </w:r>
      <w:r>
        <w:rPr>
          <w:rFonts w:cs="Courier New"/>
          <w:szCs w:val="16"/>
          <w:lang w:val="en-US"/>
        </w:rPr>
        <w:t>operationId: UpdateLocationSub</w:t>
      </w:r>
    </w:p>
    <w:p w14:paraId="024829BD" w14:textId="77777777" w:rsidR="0044783C" w:rsidRPr="005061DC" w:rsidRDefault="0044783C" w:rsidP="0044783C">
      <w:pPr>
        <w:pStyle w:val="PL"/>
      </w:pPr>
      <w:r w:rsidRPr="005061DC">
        <w:t xml:space="preserve">      tags:</w:t>
      </w:r>
    </w:p>
    <w:p w14:paraId="2575ED29" w14:textId="77777777" w:rsidR="0044783C" w:rsidRPr="005061DC" w:rsidRDefault="0044783C" w:rsidP="0044783C">
      <w:pPr>
        <w:pStyle w:val="PL"/>
      </w:pPr>
      <w:r w:rsidRPr="005061DC">
        <w:t xml:space="preserve">        - </w:t>
      </w:r>
      <w:r>
        <w:t>Update Location subscription (Document)</w:t>
      </w:r>
    </w:p>
    <w:p w14:paraId="38180BE6" w14:textId="77777777" w:rsidR="0044783C" w:rsidRPr="005061DC" w:rsidRDefault="0044783C" w:rsidP="0044783C">
      <w:pPr>
        <w:pStyle w:val="PL"/>
      </w:pPr>
      <w:r w:rsidRPr="005061DC">
        <w:t xml:space="preserve">      parameters:</w:t>
      </w:r>
    </w:p>
    <w:p w14:paraId="0D8D4469" w14:textId="77777777" w:rsidR="0044783C" w:rsidRPr="005061DC" w:rsidRDefault="0044783C" w:rsidP="0044783C">
      <w:pPr>
        <w:pStyle w:val="PL"/>
      </w:pPr>
      <w:r w:rsidRPr="005061DC">
        <w:t xml:space="preserve">        - name: subscriptionId</w:t>
      </w:r>
    </w:p>
    <w:p w14:paraId="7F86190D" w14:textId="77777777" w:rsidR="0044783C" w:rsidRPr="005061DC" w:rsidRDefault="0044783C" w:rsidP="0044783C">
      <w:pPr>
        <w:pStyle w:val="PL"/>
      </w:pPr>
      <w:r w:rsidRPr="005061DC">
        <w:t xml:space="preserve">          in: path</w:t>
      </w:r>
    </w:p>
    <w:p w14:paraId="567C0EAB" w14:textId="77777777" w:rsidR="0044783C" w:rsidRPr="005061DC" w:rsidRDefault="0044783C" w:rsidP="0044783C">
      <w:pPr>
        <w:pStyle w:val="PL"/>
      </w:pPr>
      <w:r w:rsidRPr="005061DC">
        <w:t xml:space="preserve">          description: Identifies an </w:t>
      </w:r>
      <w:r>
        <w:t>individual location</w:t>
      </w:r>
      <w:r w:rsidRPr="005061DC">
        <w:t xml:space="preserve"> subscription resource</w:t>
      </w:r>
      <w:r>
        <w:t>.</w:t>
      </w:r>
    </w:p>
    <w:p w14:paraId="704B9534" w14:textId="77777777" w:rsidR="0044783C" w:rsidRPr="005061DC" w:rsidRDefault="0044783C" w:rsidP="0044783C">
      <w:pPr>
        <w:pStyle w:val="PL"/>
      </w:pPr>
      <w:r w:rsidRPr="005061DC">
        <w:t xml:space="preserve">          required: true</w:t>
      </w:r>
    </w:p>
    <w:p w14:paraId="1EA7D8FD" w14:textId="77777777" w:rsidR="0044783C" w:rsidRPr="005061DC" w:rsidRDefault="0044783C" w:rsidP="0044783C">
      <w:pPr>
        <w:pStyle w:val="PL"/>
      </w:pPr>
      <w:r w:rsidRPr="005061DC">
        <w:t xml:space="preserve">          schema:</w:t>
      </w:r>
    </w:p>
    <w:p w14:paraId="283C275F" w14:textId="77777777" w:rsidR="0044783C" w:rsidRPr="005061DC" w:rsidRDefault="0044783C" w:rsidP="0044783C">
      <w:pPr>
        <w:pStyle w:val="PL"/>
      </w:pPr>
      <w:r w:rsidRPr="005061DC">
        <w:t xml:space="preserve">            type: string</w:t>
      </w:r>
    </w:p>
    <w:p w14:paraId="26BF299A" w14:textId="77777777" w:rsidR="0044783C" w:rsidRPr="005061DC" w:rsidRDefault="0044783C" w:rsidP="0044783C">
      <w:pPr>
        <w:pStyle w:val="PL"/>
      </w:pPr>
      <w:r w:rsidRPr="005061DC">
        <w:t xml:space="preserve">      requestBody:</w:t>
      </w:r>
    </w:p>
    <w:p w14:paraId="0EABB45E" w14:textId="77777777" w:rsidR="0044783C" w:rsidRPr="005061DC" w:rsidRDefault="0044783C" w:rsidP="0044783C">
      <w:pPr>
        <w:pStyle w:val="PL"/>
      </w:pPr>
      <w:r w:rsidRPr="005061DC">
        <w:t xml:space="preserve">        description: Parameters to replace the existing subscription</w:t>
      </w:r>
      <w:r>
        <w:t>.</w:t>
      </w:r>
    </w:p>
    <w:p w14:paraId="6C332F32" w14:textId="77777777" w:rsidR="0044783C" w:rsidRPr="005061DC" w:rsidRDefault="0044783C" w:rsidP="0044783C">
      <w:pPr>
        <w:pStyle w:val="PL"/>
      </w:pPr>
      <w:r w:rsidRPr="005061DC">
        <w:t xml:space="preserve">        required: true</w:t>
      </w:r>
    </w:p>
    <w:p w14:paraId="02A68216" w14:textId="77777777" w:rsidR="0044783C" w:rsidRPr="005061DC" w:rsidRDefault="0044783C" w:rsidP="0044783C">
      <w:pPr>
        <w:pStyle w:val="PL"/>
      </w:pPr>
      <w:r w:rsidRPr="005061DC">
        <w:t xml:space="preserve">        content:</w:t>
      </w:r>
    </w:p>
    <w:p w14:paraId="48D92F47" w14:textId="77777777" w:rsidR="0044783C" w:rsidRPr="005061DC" w:rsidRDefault="0044783C" w:rsidP="0044783C">
      <w:pPr>
        <w:pStyle w:val="PL"/>
      </w:pPr>
      <w:r w:rsidRPr="005061DC">
        <w:t xml:space="preserve">          application/json:</w:t>
      </w:r>
    </w:p>
    <w:p w14:paraId="4EF793DB" w14:textId="77777777" w:rsidR="0044783C" w:rsidRPr="005061DC" w:rsidRDefault="0044783C" w:rsidP="0044783C">
      <w:pPr>
        <w:pStyle w:val="PL"/>
      </w:pPr>
      <w:r w:rsidRPr="005061DC">
        <w:t xml:space="preserve">            schema:</w:t>
      </w:r>
    </w:p>
    <w:p w14:paraId="0AF019F8" w14:textId="77777777" w:rsidR="0044783C" w:rsidRPr="006B78C6" w:rsidRDefault="0044783C" w:rsidP="0044783C">
      <w:pPr>
        <w:pStyle w:val="PL"/>
      </w:pPr>
      <w:r w:rsidRPr="005061DC">
        <w:t xml:space="preserve">              $ref: '#/components/schemas/</w:t>
      </w:r>
      <w:r w:rsidRPr="006B78C6">
        <w:t>LocationSubscriptionRequest'</w:t>
      </w:r>
    </w:p>
    <w:p w14:paraId="3820F7AA" w14:textId="77777777" w:rsidR="0044783C" w:rsidRPr="006B78C6" w:rsidRDefault="0044783C" w:rsidP="0044783C">
      <w:pPr>
        <w:pStyle w:val="PL"/>
      </w:pPr>
      <w:r w:rsidRPr="006B78C6">
        <w:t xml:space="preserve">      responses:</w:t>
      </w:r>
    </w:p>
    <w:p w14:paraId="63CA13EA" w14:textId="77777777" w:rsidR="0044783C" w:rsidRPr="006B78C6" w:rsidRDefault="0044783C" w:rsidP="0044783C">
      <w:pPr>
        <w:pStyle w:val="PL"/>
      </w:pPr>
      <w:r w:rsidRPr="006B78C6">
        <w:t xml:space="preserve">        '200':</w:t>
      </w:r>
    </w:p>
    <w:p w14:paraId="5A6AEC12" w14:textId="77777777" w:rsidR="0044783C" w:rsidRPr="006B78C6" w:rsidRDefault="0044783C" w:rsidP="0044783C">
      <w:pPr>
        <w:pStyle w:val="PL"/>
      </w:pPr>
      <w:r w:rsidRPr="006B78C6">
        <w:t xml:space="preserve">          description: &gt;</w:t>
      </w:r>
    </w:p>
    <w:p w14:paraId="52EF563D" w14:textId="77777777" w:rsidR="0044783C" w:rsidRPr="006B78C6" w:rsidRDefault="0044783C" w:rsidP="0044783C">
      <w:pPr>
        <w:pStyle w:val="PL"/>
      </w:pPr>
      <w:r w:rsidRPr="006B78C6">
        <w:t xml:space="preserve">            OK. The location subcsription resource was updated successfully.</w:t>
      </w:r>
    </w:p>
    <w:p w14:paraId="42CC4AFC" w14:textId="77777777" w:rsidR="0044783C" w:rsidRPr="006B78C6" w:rsidRDefault="0044783C" w:rsidP="0044783C">
      <w:pPr>
        <w:pStyle w:val="PL"/>
      </w:pPr>
      <w:r w:rsidRPr="006B78C6">
        <w:t xml:space="preserve">          content:</w:t>
      </w:r>
    </w:p>
    <w:p w14:paraId="326583CF" w14:textId="77777777" w:rsidR="0044783C" w:rsidRPr="006B78C6" w:rsidRDefault="0044783C" w:rsidP="0044783C">
      <w:pPr>
        <w:pStyle w:val="PL"/>
      </w:pPr>
      <w:r w:rsidRPr="006B78C6">
        <w:t xml:space="preserve">            application/json:</w:t>
      </w:r>
    </w:p>
    <w:p w14:paraId="7B7E6301" w14:textId="77777777" w:rsidR="0044783C" w:rsidRPr="006B78C6" w:rsidRDefault="0044783C" w:rsidP="0044783C">
      <w:pPr>
        <w:pStyle w:val="PL"/>
      </w:pPr>
      <w:r w:rsidRPr="006B78C6">
        <w:t xml:space="preserve">              schema:</w:t>
      </w:r>
    </w:p>
    <w:p w14:paraId="3AA91027" w14:textId="77777777" w:rsidR="0044783C" w:rsidRPr="006B78C6" w:rsidRDefault="0044783C" w:rsidP="0044783C">
      <w:pPr>
        <w:pStyle w:val="PL"/>
      </w:pPr>
      <w:r w:rsidRPr="006B78C6">
        <w:t xml:space="preserve">                $ref: '#/components/schemas/LocationSubscriptionRequest'</w:t>
      </w:r>
    </w:p>
    <w:p w14:paraId="02DD8C80" w14:textId="77777777" w:rsidR="0044783C" w:rsidRPr="00B76B2B" w:rsidRDefault="0044783C" w:rsidP="0044783C">
      <w:pPr>
        <w:pStyle w:val="PL"/>
        <w:rPr>
          <w:lang w:val="en-US"/>
        </w:rPr>
      </w:pPr>
      <w:r w:rsidRPr="006B78C6">
        <w:rPr>
          <w:lang w:val="en-US"/>
        </w:rPr>
        <w:t xml:space="preserve">        '204':</w:t>
      </w:r>
    </w:p>
    <w:p w14:paraId="0863C64C" w14:textId="77777777" w:rsidR="0044783C" w:rsidRDefault="0044783C" w:rsidP="0044783C">
      <w:pPr>
        <w:pStyle w:val="PL"/>
      </w:pPr>
      <w:r>
        <w:t xml:space="preserve">          description: No Content (</w:t>
      </w:r>
      <w:r w:rsidRPr="00646838">
        <w:t>updated successfully</w:t>
      </w:r>
      <w:r>
        <w:t>).</w:t>
      </w:r>
    </w:p>
    <w:p w14:paraId="76BB0323" w14:textId="77777777" w:rsidR="0044783C" w:rsidRPr="005061DC" w:rsidRDefault="0044783C" w:rsidP="0044783C">
      <w:pPr>
        <w:pStyle w:val="PL"/>
      </w:pPr>
      <w:r w:rsidRPr="005061DC">
        <w:t xml:space="preserve">        '400':</w:t>
      </w:r>
    </w:p>
    <w:p w14:paraId="7F744904" w14:textId="77777777" w:rsidR="0044783C" w:rsidRPr="005061DC" w:rsidRDefault="0044783C" w:rsidP="0044783C">
      <w:pPr>
        <w:pStyle w:val="PL"/>
      </w:pPr>
      <w:r w:rsidRPr="005061DC">
        <w:t xml:space="preserve">          $ref: '</w:t>
      </w:r>
      <w:r>
        <w:t>TS29571</w:t>
      </w:r>
      <w:r w:rsidRPr="005061DC">
        <w:t>_CommonData.yaml#/components/responses/400'</w:t>
      </w:r>
    </w:p>
    <w:p w14:paraId="2B22245A" w14:textId="77777777" w:rsidR="0044783C" w:rsidRPr="005061DC" w:rsidRDefault="0044783C" w:rsidP="0044783C">
      <w:pPr>
        <w:pStyle w:val="PL"/>
      </w:pPr>
      <w:r w:rsidRPr="005061DC">
        <w:t xml:space="preserve">        '401':</w:t>
      </w:r>
    </w:p>
    <w:p w14:paraId="57D95AF3" w14:textId="77777777" w:rsidR="0044783C" w:rsidRPr="005061DC" w:rsidRDefault="0044783C" w:rsidP="0044783C">
      <w:pPr>
        <w:pStyle w:val="PL"/>
      </w:pPr>
      <w:r w:rsidRPr="005061DC">
        <w:t xml:space="preserve">          $ref: '</w:t>
      </w:r>
      <w:r>
        <w:t>TS29571</w:t>
      </w:r>
      <w:r w:rsidRPr="005061DC">
        <w:t>_CommonData.yaml#/components/responses/401'</w:t>
      </w:r>
    </w:p>
    <w:p w14:paraId="4882F657" w14:textId="77777777" w:rsidR="0044783C" w:rsidRPr="005061DC" w:rsidRDefault="0044783C" w:rsidP="0044783C">
      <w:pPr>
        <w:pStyle w:val="PL"/>
      </w:pPr>
      <w:r w:rsidRPr="005061DC">
        <w:t xml:space="preserve">        '403':</w:t>
      </w:r>
    </w:p>
    <w:p w14:paraId="63314E2E" w14:textId="77777777" w:rsidR="0044783C" w:rsidRPr="005061DC" w:rsidRDefault="0044783C" w:rsidP="0044783C">
      <w:pPr>
        <w:pStyle w:val="PL"/>
      </w:pPr>
      <w:r w:rsidRPr="005061DC">
        <w:t xml:space="preserve">          $ref: '</w:t>
      </w:r>
      <w:r>
        <w:t>TS29571</w:t>
      </w:r>
      <w:r w:rsidRPr="005061DC">
        <w:t>_CommonData.yaml#/components/responses/403'</w:t>
      </w:r>
    </w:p>
    <w:p w14:paraId="75912E19" w14:textId="77777777" w:rsidR="0044783C" w:rsidRPr="005061DC" w:rsidRDefault="0044783C" w:rsidP="0044783C">
      <w:pPr>
        <w:pStyle w:val="PL"/>
      </w:pPr>
      <w:r w:rsidRPr="005061DC">
        <w:t xml:space="preserve">        '404':</w:t>
      </w:r>
    </w:p>
    <w:p w14:paraId="5DA26ACB" w14:textId="77777777" w:rsidR="0044783C" w:rsidRPr="005061DC" w:rsidRDefault="0044783C" w:rsidP="0044783C">
      <w:pPr>
        <w:pStyle w:val="PL"/>
      </w:pPr>
      <w:r w:rsidRPr="005061DC">
        <w:t xml:space="preserve">          $ref: '</w:t>
      </w:r>
      <w:r>
        <w:t>TS29571</w:t>
      </w:r>
      <w:r w:rsidRPr="005061DC">
        <w:t>_CommonData.yaml#/components/responses/404'</w:t>
      </w:r>
    </w:p>
    <w:p w14:paraId="3AE7D55F" w14:textId="77777777" w:rsidR="0044783C" w:rsidRPr="005061DC" w:rsidRDefault="0044783C" w:rsidP="0044783C">
      <w:pPr>
        <w:pStyle w:val="PL"/>
      </w:pPr>
      <w:r w:rsidRPr="005061DC">
        <w:t xml:space="preserve">        '411':</w:t>
      </w:r>
    </w:p>
    <w:p w14:paraId="6AF17F5E" w14:textId="77777777" w:rsidR="0044783C" w:rsidRPr="005061DC" w:rsidRDefault="0044783C" w:rsidP="0044783C">
      <w:pPr>
        <w:pStyle w:val="PL"/>
      </w:pPr>
      <w:r w:rsidRPr="005061DC">
        <w:t xml:space="preserve">          $ref: '</w:t>
      </w:r>
      <w:r>
        <w:t>TS29571</w:t>
      </w:r>
      <w:r w:rsidRPr="005061DC">
        <w:t>_CommonData.yaml#/components/responses/411'</w:t>
      </w:r>
    </w:p>
    <w:p w14:paraId="4DB01B87" w14:textId="77777777" w:rsidR="0044783C" w:rsidRPr="005061DC" w:rsidRDefault="0044783C" w:rsidP="0044783C">
      <w:pPr>
        <w:pStyle w:val="PL"/>
      </w:pPr>
      <w:r w:rsidRPr="005061DC">
        <w:t xml:space="preserve">        '413':</w:t>
      </w:r>
    </w:p>
    <w:p w14:paraId="781CF6E9" w14:textId="77777777" w:rsidR="0044783C" w:rsidRPr="005061DC" w:rsidRDefault="0044783C" w:rsidP="0044783C">
      <w:pPr>
        <w:pStyle w:val="PL"/>
      </w:pPr>
      <w:r w:rsidRPr="005061DC">
        <w:t xml:space="preserve">          $ref: '</w:t>
      </w:r>
      <w:r>
        <w:t>TS29571</w:t>
      </w:r>
      <w:r w:rsidRPr="005061DC">
        <w:t>_CommonData.yaml#/components/responses/413'</w:t>
      </w:r>
    </w:p>
    <w:p w14:paraId="0A3945EE" w14:textId="77777777" w:rsidR="0044783C" w:rsidRPr="005061DC" w:rsidRDefault="0044783C" w:rsidP="0044783C">
      <w:pPr>
        <w:pStyle w:val="PL"/>
      </w:pPr>
      <w:r w:rsidRPr="005061DC">
        <w:t xml:space="preserve">        '415':</w:t>
      </w:r>
    </w:p>
    <w:p w14:paraId="523C638C" w14:textId="77777777" w:rsidR="0044783C" w:rsidRPr="005061DC" w:rsidRDefault="0044783C" w:rsidP="0044783C">
      <w:pPr>
        <w:pStyle w:val="PL"/>
      </w:pPr>
      <w:r w:rsidRPr="005061DC">
        <w:t xml:space="preserve">          $ref: '</w:t>
      </w:r>
      <w:r>
        <w:t>TS29571</w:t>
      </w:r>
      <w:r w:rsidRPr="005061DC">
        <w:t>_CommonData.yaml#/components/responses/415'</w:t>
      </w:r>
    </w:p>
    <w:p w14:paraId="71C3D284" w14:textId="77777777" w:rsidR="0044783C" w:rsidRPr="005061DC" w:rsidRDefault="0044783C" w:rsidP="0044783C">
      <w:pPr>
        <w:pStyle w:val="PL"/>
      </w:pPr>
      <w:r w:rsidRPr="005061DC">
        <w:t xml:space="preserve">        '429':</w:t>
      </w:r>
    </w:p>
    <w:p w14:paraId="006FF7EF" w14:textId="77777777" w:rsidR="0044783C" w:rsidRPr="005061DC" w:rsidRDefault="0044783C" w:rsidP="0044783C">
      <w:pPr>
        <w:pStyle w:val="PL"/>
      </w:pPr>
      <w:r w:rsidRPr="005061DC">
        <w:t xml:space="preserve">          $ref: '</w:t>
      </w:r>
      <w:r>
        <w:t>TS29571</w:t>
      </w:r>
      <w:r w:rsidRPr="005061DC">
        <w:t>_CommonData.yaml#/components/responses/429'</w:t>
      </w:r>
    </w:p>
    <w:p w14:paraId="6287478A" w14:textId="77777777" w:rsidR="0044783C" w:rsidRPr="005061DC" w:rsidRDefault="0044783C" w:rsidP="0044783C">
      <w:pPr>
        <w:pStyle w:val="PL"/>
      </w:pPr>
      <w:r w:rsidRPr="005061DC">
        <w:t xml:space="preserve">        '500':</w:t>
      </w:r>
    </w:p>
    <w:p w14:paraId="7AD0706B" w14:textId="77777777" w:rsidR="0044783C" w:rsidRPr="005061DC" w:rsidRDefault="0044783C" w:rsidP="0044783C">
      <w:pPr>
        <w:pStyle w:val="PL"/>
      </w:pPr>
      <w:r w:rsidRPr="005061DC">
        <w:t xml:space="preserve">          $ref: '</w:t>
      </w:r>
      <w:r>
        <w:t>TS29571</w:t>
      </w:r>
      <w:r w:rsidRPr="005061DC">
        <w:t>_CommonData.yaml#/components/responses/500'</w:t>
      </w:r>
    </w:p>
    <w:p w14:paraId="2975A4C5" w14:textId="77777777" w:rsidR="0044783C" w:rsidRPr="005061DC" w:rsidRDefault="0044783C" w:rsidP="0044783C">
      <w:pPr>
        <w:pStyle w:val="PL"/>
      </w:pPr>
      <w:r w:rsidRPr="005061DC">
        <w:t xml:space="preserve">        '503':</w:t>
      </w:r>
    </w:p>
    <w:p w14:paraId="213EE2A0" w14:textId="77777777" w:rsidR="0044783C" w:rsidRPr="005061DC" w:rsidRDefault="0044783C" w:rsidP="0044783C">
      <w:pPr>
        <w:pStyle w:val="PL"/>
      </w:pPr>
      <w:r w:rsidRPr="005061DC">
        <w:t xml:space="preserve">          $ref: '</w:t>
      </w:r>
      <w:r>
        <w:t>TS29571</w:t>
      </w:r>
      <w:r w:rsidRPr="005061DC">
        <w:t>_CommonData.yaml#/components/responses/503'</w:t>
      </w:r>
    </w:p>
    <w:p w14:paraId="0488CB6D" w14:textId="77777777" w:rsidR="0044783C" w:rsidRPr="005061DC" w:rsidRDefault="0044783C" w:rsidP="0044783C">
      <w:pPr>
        <w:pStyle w:val="PL"/>
      </w:pPr>
      <w:r w:rsidRPr="005061DC">
        <w:t xml:space="preserve">        default:</w:t>
      </w:r>
    </w:p>
    <w:p w14:paraId="0EF0CA06" w14:textId="77777777" w:rsidR="0044783C" w:rsidRPr="005061DC" w:rsidRDefault="0044783C" w:rsidP="0044783C">
      <w:pPr>
        <w:pStyle w:val="PL"/>
      </w:pPr>
      <w:r w:rsidRPr="005061DC">
        <w:t xml:space="preserve">          $ref: '</w:t>
      </w:r>
      <w:r>
        <w:t>TS29571</w:t>
      </w:r>
      <w:r w:rsidRPr="005061DC">
        <w:t>_CommonData.yaml#/components/responses/default'</w:t>
      </w:r>
    </w:p>
    <w:p w14:paraId="46830F36" w14:textId="77777777" w:rsidR="0044783C" w:rsidRPr="005061DC" w:rsidRDefault="0044783C" w:rsidP="0044783C">
      <w:pPr>
        <w:pStyle w:val="PL"/>
      </w:pPr>
    </w:p>
    <w:p w14:paraId="2CEB6BF3" w14:textId="77777777" w:rsidR="0044783C" w:rsidRPr="005061DC" w:rsidRDefault="0044783C" w:rsidP="0044783C">
      <w:pPr>
        <w:pStyle w:val="PL"/>
      </w:pPr>
      <w:r w:rsidRPr="005061DC">
        <w:t xml:space="preserve">    delete:</w:t>
      </w:r>
    </w:p>
    <w:p w14:paraId="5E99213E" w14:textId="77777777" w:rsidR="0044783C" w:rsidRDefault="0044783C" w:rsidP="0044783C">
      <w:pPr>
        <w:pStyle w:val="PL"/>
      </w:pPr>
      <w:r w:rsidRPr="005061DC">
        <w:lastRenderedPageBreak/>
        <w:t xml:space="preserve">      description: </w:t>
      </w:r>
      <w:r>
        <w:t>&gt;</w:t>
      </w:r>
    </w:p>
    <w:p w14:paraId="339D2ACE" w14:textId="77777777" w:rsidR="0044783C" w:rsidRPr="005061DC" w:rsidRDefault="0044783C" w:rsidP="0044783C">
      <w:pPr>
        <w:pStyle w:val="PL"/>
      </w:pPr>
      <w:r>
        <w:t xml:space="preserve">        </w:t>
      </w:r>
      <w:r w:rsidRPr="005061DC">
        <w:t xml:space="preserve">Deletes an </w:t>
      </w:r>
      <w:r>
        <w:t>location subscript</w:t>
      </w:r>
      <w:r w:rsidRPr="005061DC">
        <w:t>ion identified by the subscriptionId.</w:t>
      </w:r>
    </w:p>
    <w:p w14:paraId="2F7FEE2A" w14:textId="77777777" w:rsidR="0044783C" w:rsidRDefault="0044783C" w:rsidP="0044783C">
      <w:pPr>
        <w:pStyle w:val="PL"/>
      </w:pPr>
      <w:r>
        <w:t xml:space="preserve">      </w:t>
      </w:r>
      <w:r>
        <w:rPr>
          <w:rFonts w:cs="Courier New"/>
          <w:szCs w:val="16"/>
          <w:lang w:val="en-US"/>
        </w:rPr>
        <w:t>operationId: DeleteLocationSub</w:t>
      </w:r>
    </w:p>
    <w:p w14:paraId="59E0861E" w14:textId="77777777" w:rsidR="0044783C" w:rsidRPr="005061DC" w:rsidRDefault="0044783C" w:rsidP="0044783C">
      <w:pPr>
        <w:pStyle w:val="PL"/>
      </w:pPr>
      <w:r w:rsidRPr="005061DC">
        <w:t xml:space="preserve">      tags:</w:t>
      </w:r>
    </w:p>
    <w:p w14:paraId="158603F8" w14:textId="77777777" w:rsidR="0044783C" w:rsidRPr="005061DC" w:rsidRDefault="0044783C" w:rsidP="0044783C">
      <w:pPr>
        <w:pStyle w:val="PL"/>
      </w:pPr>
      <w:r w:rsidRPr="005061DC">
        <w:t xml:space="preserve">        - </w:t>
      </w:r>
      <w:r>
        <w:t xml:space="preserve">Delete location </w:t>
      </w:r>
      <w:r w:rsidRPr="005061DC">
        <w:t>Subscription</w:t>
      </w:r>
      <w:r>
        <w:t xml:space="preserve"> (Document)</w:t>
      </w:r>
    </w:p>
    <w:p w14:paraId="5152F71E" w14:textId="77777777" w:rsidR="0044783C" w:rsidRPr="005061DC" w:rsidRDefault="0044783C" w:rsidP="0044783C">
      <w:pPr>
        <w:pStyle w:val="PL"/>
      </w:pPr>
      <w:r w:rsidRPr="005061DC">
        <w:t xml:space="preserve">      parameters:</w:t>
      </w:r>
    </w:p>
    <w:p w14:paraId="76DF1250" w14:textId="77777777" w:rsidR="0044783C" w:rsidRPr="005061DC" w:rsidRDefault="0044783C" w:rsidP="0044783C">
      <w:pPr>
        <w:pStyle w:val="PL"/>
      </w:pPr>
      <w:r w:rsidRPr="005061DC">
        <w:t xml:space="preserve">        - name: subscriptionId</w:t>
      </w:r>
    </w:p>
    <w:p w14:paraId="66CE6DCA" w14:textId="77777777" w:rsidR="0044783C" w:rsidRPr="005061DC" w:rsidRDefault="0044783C" w:rsidP="0044783C">
      <w:pPr>
        <w:pStyle w:val="PL"/>
      </w:pPr>
      <w:r w:rsidRPr="005061DC">
        <w:t xml:space="preserve">          in: path</w:t>
      </w:r>
    </w:p>
    <w:p w14:paraId="1856B96C" w14:textId="77777777" w:rsidR="0044783C" w:rsidRPr="005061DC" w:rsidRDefault="0044783C" w:rsidP="0044783C">
      <w:pPr>
        <w:pStyle w:val="PL"/>
      </w:pPr>
      <w:r w:rsidRPr="005061DC">
        <w:t xml:space="preserve">          description: Identifies an individual </w:t>
      </w:r>
      <w:r>
        <w:t>location s</w:t>
      </w:r>
      <w:r w:rsidRPr="005061DC">
        <w:t>ubscription resource</w:t>
      </w:r>
      <w:r>
        <w:t>.</w:t>
      </w:r>
    </w:p>
    <w:p w14:paraId="5214324F" w14:textId="77777777" w:rsidR="0044783C" w:rsidRPr="005061DC" w:rsidRDefault="0044783C" w:rsidP="0044783C">
      <w:pPr>
        <w:pStyle w:val="PL"/>
      </w:pPr>
      <w:r w:rsidRPr="005061DC">
        <w:t xml:space="preserve">          required: true</w:t>
      </w:r>
    </w:p>
    <w:p w14:paraId="6BDAE4E0" w14:textId="77777777" w:rsidR="0044783C" w:rsidRPr="005061DC" w:rsidRDefault="0044783C" w:rsidP="0044783C">
      <w:pPr>
        <w:pStyle w:val="PL"/>
      </w:pPr>
      <w:r w:rsidRPr="005061DC">
        <w:t xml:space="preserve">          schema:</w:t>
      </w:r>
    </w:p>
    <w:p w14:paraId="478B5FF5" w14:textId="77777777" w:rsidR="0044783C" w:rsidRPr="005061DC" w:rsidRDefault="0044783C" w:rsidP="0044783C">
      <w:pPr>
        <w:pStyle w:val="PL"/>
      </w:pPr>
      <w:r w:rsidRPr="005061DC">
        <w:t xml:space="preserve">            type: string</w:t>
      </w:r>
    </w:p>
    <w:p w14:paraId="48ED1A23" w14:textId="77777777" w:rsidR="0044783C" w:rsidRPr="005061DC" w:rsidRDefault="0044783C" w:rsidP="0044783C">
      <w:pPr>
        <w:pStyle w:val="PL"/>
      </w:pPr>
      <w:r w:rsidRPr="005061DC">
        <w:t xml:space="preserve">      responses:</w:t>
      </w:r>
    </w:p>
    <w:p w14:paraId="4B108C47" w14:textId="77777777" w:rsidR="0044783C" w:rsidRPr="005061DC" w:rsidRDefault="0044783C" w:rsidP="0044783C">
      <w:pPr>
        <w:pStyle w:val="PL"/>
      </w:pPr>
      <w:r w:rsidRPr="005061DC">
        <w:t xml:space="preserve">        '204':</w:t>
      </w:r>
    </w:p>
    <w:p w14:paraId="54E25848" w14:textId="77777777" w:rsidR="0044783C" w:rsidRDefault="0044783C" w:rsidP="0044783C">
      <w:pPr>
        <w:pStyle w:val="PL"/>
      </w:pPr>
      <w:r w:rsidRPr="005061DC">
        <w:t xml:space="preserve">          description: </w:t>
      </w:r>
      <w:r>
        <w:t>&gt;</w:t>
      </w:r>
    </w:p>
    <w:p w14:paraId="0A61AFDB" w14:textId="77777777" w:rsidR="0044783C" w:rsidRPr="005061DC" w:rsidRDefault="0044783C" w:rsidP="0044783C">
      <w:pPr>
        <w:pStyle w:val="PL"/>
      </w:pPr>
      <w:r>
        <w:t xml:space="preserve">            </w:t>
      </w:r>
      <w:r w:rsidRPr="005061DC">
        <w:t>A</w:t>
      </w:r>
      <w:r>
        <w:t xml:space="preserve"> location</w:t>
      </w:r>
      <w:r w:rsidRPr="005061DC">
        <w:t xml:space="preserve"> subscription resource deleted successfully.</w:t>
      </w:r>
    </w:p>
    <w:p w14:paraId="60A41509" w14:textId="77777777" w:rsidR="0044783C" w:rsidRPr="005061DC" w:rsidRDefault="0044783C" w:rsidP="0044783C">
      <w:pPr>
        <w:pStyle w:val="PL"/>
      </w:pPr>
      <w:r w:rsidRPr="005061DC">
        <w:t xml:space="preserve">        '307':</w:t>
      </w:r>
    </w:p>
    <w:p w14:paraId="11C7E81E" w14:textId="77777777" w:rsidR="0044783C" w:rsidRPr="005061DC" w:rsidRDefault="0044783C" w:rsidP="0044783C">
      <w:pPr>
        <w:pStyle w:val="PL"/>
      </w:pPr>
      <w:r w:rsidRPr="005061DC">
        <w:t xml:space="preserve">          $ref: '</w:t>
      </w:r>
      <w:r>
        <w:t>TS29571</w:t>
      </w:r>
      <w:r w:rsidRPr="005061DC">
        <w:t>_CommonData.yaml#/components/responses/307'</w:t>
      </w:r>
    </w:p>
    <w:p w14:paraId="3D208550" w14:textId="77777777" w:rsidR="0044783C" w:rsidRPr="005061DC" w:rsidRDefault="0044783C" w:rsidP="0044783C">
      <w:pPr>
        <w:pStyle w:val="PL"/>
      </w:pPr>
      <w:r w:rsidRPr="005061DC">
        <w:t xml:space="preserve">        '308':</w:t>
      </w:r>
    </w:p>
    <w:p w14:paraId="23A733AB" w14:textId="77777777" w:rsidR="0044783C" w:rsidRPr="005061DC" w:rsidRDefault="0044783C" w:rsidP="0044783C">
      <w:pPr>
        <w:pStyle w:val="PL"/>
      </w:pPr>
      <w:r w:rsidRPr="005061DC">
        <w:t xml:space="preserve">          $ref: '</w:t>
      </w:r>
      <w:r>
        <w:t>TS29571</w:t>
      </w:r>
      <w:r w:rsidRPr="005061DC">
        <w:t>_CommonData.yaml#/components/responses/308'</w:t>
      </w:r>
    </w:p>
    <w:p w14:paraId="6075E649" w14:textId="77777777" w:rsidR="0044783C" w:rsidRPr="005061DC" w:rsidRDefault="0044783C" w:rsidP="0044783C">
      <w:pPr>
        <w:pStyle w:val="PL"/>
      </w:pPr>
      <w:r w:rsidRPr="005061DC">
        <w:t xml:space="preserve">        '400':</w:t>
      </w:r>
    </w:p>
    <w:p w14:paraId="26105D15" w14:textId="77777777" w:rsidR="0044783C" w:rsidRPr="005061DC" w:rsidRDefault="0044783C" w:rsidP="0044783C">
      <w:pPr>
        <w:pStyle w:val="PL"/>
      </w:pPr>
      <w:r w:rsidRPr="005061DC">
        <w:t xml:space="preserve">          $ref: '</w:t>
      </w:r>
      <w:r>
        <w:t>TS29571</w:t>
      </w:r>
      <w:r w:rsidRPr="005061DC">
        <w:t>_CommonData.yaml#/components/responses/400'</w:t>
      </w:r>
    </w:p>
    <w:p w14:paraId="5CCFAAF2" w14:textId="77777777" w:rsidR="0044783C" w:rsidRPr="005061DC" w:rsidRDefault="0044783C" w:rsidP="0044783C">
      <w:pPr>
        <w:pStyle w:val="PL"/>
      </w:pPr>
      <w:r w:rsidRPr="005061DC">
        <w:t xml:space="preserve">        '401':</w:t>
      </w:r>
    </w:p>
    <w:p w14:paraId="25DDE839" w14:textId="77777777" w:rsidR="0044783C" w:rsidRPr="005061DC" w:rsidRDefault="0044783C" w:rsidP="0044783C">
      <w:pPr>
        <w:pStyle w:val="PL"/>
      </w:pPr>
      <w:r w:rsidRPr="005061DC">
        <w:t xml:space="preserve">          $ref: '</w:t>
      </w:r>
      <w:r>
        <w:t>TS29571</w:t>
      </w:r>
      <w:r w:rsidRPr="005061DC">
        <w:t>_CommonData.yaml#/components/responses/401'</w:t>
      </w:r>
    </w:p>
    <w:p w14:paraId="4D22922C" w14:textId="77777777" w:rsidR="0044783C" w:rsidRPr="005061DC" w:rsidRDefault="0044783C" w:rsidP="0044783C">
      <w:pPr>
        <w:pStyle w:val="PL"/>
      </w:pPr>
      <w:r w:rsidRPr="005061DC">
        <w:t xml:space="preserve">        '403':</w:t>
      </w:r>
    </w:p>
    <w:p w14:paraId="424E760E" w14:textId="77777777" w:rsidR="0044783C" w:rsidRPr="005061DC" w:rsidRDefault="0044783C" w:rsidP="0044783C">
      <w:pPr>
        <w:pStyle w:val="PL"/>
      </w:pPr>
      <w:r w:rsidRPr="005061DC">
        <w:t xml:space="preserve">          $ref: '</w:t>
      </w:r>
      <w:r>
        <w:t>TS29571</w:t>
      </w:r>
      <w:r w:rsidRPr="005061DC">
        <w:t>_CommonData.yaml#/components/responses/403'</w:t>
      </w:r>
    </w:p>
    <w:p w14:paraId="5713C948" w14:textId="77777777" w:rsidR="0044783C" w:rsidRPr="005061DC" w:rsidRDefault="0044783C" w:rsidP="0044783C">
      <w:pPr>
        <w:pStyle w:val="PL"/>
      </w:pPr>
      <w:r w:rsidRPr="005061DC">
        <w:t xml:space="preserve">        '404':</w:t>
      </w:r>
    </w:p>
    <w:p w14:paraId="2D1DB2F6" w14:textId="77777777" w:rsidR="0044783C" w:rsidRPr="005061DC" w:rsidRDefault="0044783C" w:rsidP="0044783C">
      <w:pPr>
        <w:pStyle w:val="PL"/>
      </w:pPr>
      <w:r w:rsidRPr="005061DC">
        <w:t xml:space="preserve">          $ref: '</w:t>
      </w:r>
      <w:r>
        <w:t>TS29571</w:t>
      </w:r>
      <w:r w:rsidRPr="005061DC">
        <w:t>_CommonData.yaml#/components/responses/404'</w:t>
      </w:r>
    </w:p>
    <w:p w14:paraId="67675F1B" w14:textId="77777777" w:rsidR="0044783C" w:rsidRPr="005061DC" w:rsidRDefault="0044783C" w:rsidP="0044783C">
      <w:pPr>
        <w:pStyle w:val="PL"/>
      </w:pPr>
      <w:r w:rsidRPr="005061DC">
        <w:t xml:space="preserve">        '429':</w:t>
      </w:r>
    </w:p>
    <w:p w14:paraId="03B8838D" w14:textId="77777777" w:rsidR="0044783C" w:rsidRPr="005061DC" w:rsidRDefault="0044783C" w:rsidP="0044783C">
      <w:pPr>
        <w:pStyle w:val="PL"/>
      </w:pPr>
      <w:r w:rsidRPr="005061DC">
        <w:t xml:space="preserve">          $ref: '</w:t>
      </w:r>
      <w:r>
        <w:t>TS29571</w:t>
      </w:r>
      <w:r w:rsidRPr="005061DC">
        <w:t>_CommonData.yaml#/components/responses/429'</w:t>
      </w:r>
    </w:p>
    <w:p w14:paraId="589B6B8C" w14:textId="77777777" w:rsidR="0044783C" w:rsidRPr="005061DC" w:rsidRDefault="0044783C" w:rsidP="0044783C">
      <w:pPr>
        <w:pStyle w:val="PL"/>
      </w:pPr>
      <w:r w:rsidRPr="005061DC">
        <w:t xml:space="preserve">        '500':</w:t>
      </w:r>
    </w:p>
    <w:p w14:paraId="5D79C3F5" w14:textId="77777777" w:rsidR="0044783C" w:rsidRPr="005061DC" w:rsidRDefault="0044783C" w:rsidP="0044783C">
      <w:pPr>
        <w:pStyle w:val="PL"/>
      </w:pPr>
      <w:r w:rsidRPr="005061DC">
        <w:t xml:space="preserve">          $ref: '</w:t>
      </w:r>
      <w:r>
        <w:t>TS29571</w:t>
      </w:r>
      <w:r w:rsidRPr="005061DC">
        <w:t>_CommonData.yaml#/components/responses/500'</w:t>
      </w:r>
    </w:p>
    <w:p w14:paraId="235F6FA3" w14:textId="77777777" w:rsidR="0044783C" w:rsidRPr="005061DC" w:rsidRDefault="0044783C" w:rsidP="0044783C">
      <w:pPr>
        <w:pStyle w:val="PL"/>
      </w:pPr>
      <w:r w:rsidRPr="005061DC">
        <w:t xml:space="preserve">        '503':</w:t>
      </w:r>
    </w:p>
    <w:p w14:paraId="1F4A8DB1" w14:textId="77777777" w:rsidR="0044783C" w:rsidRPr="005061DC" w:rsidRDefault="0044783C" w:rsidP="0044783C">
      <w:pPr>
        <w:pStyle w:val="PL"/>
      </w:pPr>
      <w:r w:rsidRPr="005061DC">
        <w:t xml:space="preserve">          $ref: '</w:t>
      </w:r>
      <w:r>
        <w:t>TS29571</w:t>
      </w:r>
      <w:r w:rsidRPr="005061DC">
        <w:t>_CommonData.yaml#/components/responses/503'</w:t>
      </w:r>
    </w:p>
    <w:p w14:paraId="0A2A921A" w14:textId="77777777" w:rsidR="0044783C" w:rsidRPr="005061DC" w:rsidRDefault="0044783C" w:rsidP="0044783C">
      <w:pPr>
        <w:pStyle w:val="PL"/>
      </w:pPr>
      <w:r w:rsidRPr="005061DC">
        <w:t xml:space="preserve">        default:</w:t>
      </w:r>
    </w:p>
    <w:p w14:paraId="1E3397E9" w14:textId="77777777" w:rsidR="0044783C" w:rsidRDefault="0044783C" w:rsidP="0044783C">
      <w:pPr>
        <w:pStyle w:val="PL"/>
      </w:pPr>
      <w:r w:rsidRPr="005061DC">
        <w:t xml:space="preserve">          $ref: '</w:t>
      </w:r>
      <w:r>
        <w:t>TS29571</w:t>
      </w:r>
      <w:r w:rsidRPr="005061DC">
        <w:t>_CommonData.yaml#/components/responses/default'</w:t>
      </w:r>
    </w:p>
    <w:p w14:paraId="4535F9D4" w14:textId="77777777" w:rsidR="005B49E4" w:rsidRDefault="005B49E4" w:rsidP="005B49E4">
      <w:pPr>
        <w:pStyle w:val="PL"/>
      </w:pPr>
    </w:p>
    <w:p w14:paraId="5D72E1FF" w14:textId="3EF7D869" w:rsidR="005B49E4" w:rsidRDefault="005B49E4" w:rsidP="005B49E4">
      <w:pPr>
        <w:pStyle w:val="PL"/>
      </w:pPr>
      <w:r>
        <w:t xml:space="preserve">  /configrequest:</w:t>
      </w:r>
    </w:p>
    <w:p w14:paraId="1B54D964" w14:textId="77777777" w:rsidR="005B49E4" w:rsidRDefault="005B49E4" w:rsidP="005B49E4">
      <w:pPr>
        <w:pStyle w:val="PL"/>
      </w:pPr>
      <w:r>
        <w:t xml:space="preserve">    post:</w:t>
      </w:r>
    </w:p>
    <w:p w14:paraId="21249E6E" w14:textId="77777777" w:rsidR="005B49E4" w:rsidRDefault="005B49E4" w:rsidP="005B49E4">
      <w:pPr>
        <w:pStyle w:val="PL"/>
      </w:pPr>
      <w:r>
        <w:t xml:space="preserve">      description: Requests server to update location reporting configuraton for a target user</w:t>
      </w:r>
    </w:p>
    <w:p w14:paraId="14DEB848" w14:textId="77777777" w:rsidR="005B49E4" w:rsidRDefault="005B49E4" w:rsidP="005B49E4">
      <w:pPr>
        <w:pStyle w:val="PL"/>
      </w:pPr>
      <w:r>
        <w:t xml:space="preserve">      security: </w:t>
      </w:r>
    </w:p>
    <w:p w14:paraId="3F505F39" w14:textId="77777777" w:rsidR="005B49E4" w:rsidRDefault="005B49E4" w:rsidP="005B49E4">
      <w:pPr>
        <w:pStyle w:val="PL"/>
      </w:pPr>
      <w:r>
        <w:t xml:space="preserve">        - BearerAuth: []</w:t>
      </w:r>
    </w:p>
    <w:p w14:paraId="0961E8F9" w14:textId="77777777" w:rsidR="005B49E4" w:rsidRDefault="005B49E4" w:rsidP="005B49E4">
      <w:pPr>
        <w:pStyle w:val="PL"/>
      </w:pPr>
      <w:r>
        <w:t xml:space="preserve">      operationId: configrequestLMC</w:t>
      </w:r>
    </w:p>
    <w:p w14:paraId="0C335514" w14:textId="77777777" w:rsidR="005B49E4" w:rsidRDefault="005B49E4" w:rsidP="005B49E4">
      <w:pPr>
        <w:pStyle w:val="PL"/>
      </w:pPr>
      <w:r>
        <w:t xml:space="preserve">      tags:</w:t>
      </w:r>
    </w:p>
    <w:p w14:paraId="285391B8" w14:textId="77777777" w:rsidR="005B49E4" w:rsidRDefault="005B49E4" w:rsidP="005B49E4">
      <w:pPr>
        <w:pStyle w:val="PL"/>
      </w:pPr>
      <w:r>
        <w:t xml:space="preserve">        - LMS Location Info Config Request (Collection)</w:t>
      </w:r>
    </w:p>
    <w:p w14:paraId="290A1530" w14:textId="77777777" w:rsidR="005B49E4" w:rsidRDefault="005B49E4" w:rsidP="005B49E4">
      <w:pPr>
        <w:pStyle w:val="PL"/>
      </w:pPr>
      <w:r>
        <w:t xml:space="preserve">      requestBody:</w:t>
      </w:r>
    </w:p>
    <w:p w14:paraId="02DBA802" w14:textId="77777777" w:rsidR="005B49E4" w:rsidRDefault="005B49E4" w:rsidP="005B49E4">
      <w:pPr>
        <w:pStyle w:val="PL"/>
      </w:pPr>
      <w:r>
        <w:t xml:space="preserve">        required: true</w:t>
      </w:r>
    </w:p>
    <w:p w14:paraId="3FC918D6" w14:textId="77777777" w:rsidR="005B49E4" w:rsidRDefault="005B49E4" w:rsidP="005B49E4">
      <w:pPr>
        <w:pStyle w:val="PL"/>
      </w:pPr>
      <w:r>
        <w:t xml:space="preserve">        content:</w:t>
      </w:r>
    </w:p>
    <w:p w14:paraId="20CAA7DB" w14:textId="77777777" w:rsidR="005B49E4" w:rsidRDefault="005B49E4" w:rsidP="005B49E4">
      <w:pPr>
        <w:pStyle w:val="PL"/>
      </w:pPr>
      <w:r>
        <w:t xml:space="preserve">          application/json:</w:t>
      </w:r>
    </w:p>
    <w:p w14:paraId="19964C6F" w14:textId="77777777" w:rsidR="005B49E4" w:rsidRDefault="005B49E4" w:rsidP="005B49E4">
      <w:pPr>
        <w:pStyle w:val="PL"/>
      </w:pPr>
      <w:r>
        <w:t xml:space="preserve">            schema:</w:t>
      </w:r>
    </w:p>
    <w:p w14:paraId="35FF09EE" w14:textId="77777777" w:rsidR="005B49E4" w:rsidRDefault="005B49E4" w:rsidP="005B49E4">
      <w:pPr>
        <w:pStyle w:val="PL"/>
      </w:pPr>
      <w:r>
        <w:t xml:space="preserve">              $ref: 'TS24283_Lms_Reporting.yaml#/components/schemas/LocationConfiguration'</w:t>
      </w:r>
    </w:p>
    <w:p w14:paraId="142CAD81" w14:textId="77777777" w:rsidR="005B49E4" w:rsidRDefault="005B49E4" w:rsidP="005B49E4">
      <w:pPr>
        <w:pStyle w:val="PL"/>
      </w:pPr>
      <w:r>
        <w:t xml:space="preserve">      responses:</w:t>
      </w:r>
    </w:p>
    <w:p w14:paraId="1108F0A1" w14:textId="77777777" w:rsidR="005B49E4" w:rsidRDefault="005B49E4" w:rsidP="005B49E4">
      <w:pPr>
        <w:pStyle w:val="PL"/>
      </w:pPr>
      <w:r>
        <w:t xml:space="preserve">        '201':</w:t>
      </w:r>
    </w:p>
    <w:p w14:paraId="1F03FDE6" w14:textId="77777777" w:rsidR="005B49E4" w:rsidRDefault="005B49E4" w:rsidP="005B49E4">
      <w:pPr>
        <w:pStyle w:val="PL"/>
      </w:pPr>
      <w:r>
        <w:t xml:space="preserve">          description: Successful configuration update request submitted to LMS</w:t>
      </w:r>
    </w:p>
    <w:p w14:paraId="773016E0" w14:textId="77777777" w:rsidR="005B49E4" w:rsidRDefault="005B49E4" w:rsidP="005B49E4">
      <w:pPr>
        <w:pStyle w:val="PL"/>
      </w:pPr>
      <w:r>
        <w:t xml:space="preserve">          content:</w:t>
      </w:r>
    </w:p>
    <w:p w14:paraId="0AEA83AB" w14:textId="77777777" w:rsidR="005B49E4" w:rsidRDefault="005B49E4" w:rsidP="005B49E4">
      <w:pPr>
        <w:pStyle w:val="PL"/>
      </w:pPr>
      <w:r>
        <w:t xml:space="preserve">            application/json:</w:t>
      </w:r>
    </w:p>
    <w:p w14:paraId="61C9E700" w14:textId="77777777" w:rsidR="005B49E4" w:rsidRDefault="005B49E4" w:rsidP="005B49E4">
      <w:pPr>
        <w:pStyle w:val="PL"/>
      </w:pPr>
      <w:r>
        <w:t xml:space="preserve">              schema:</w:t>
      </w:r>
    </w:p>
    <w:p w14:paraId="19AFC777" w14:textId="77777777" w:rsidR="005B49E4" w:rsidRDefault="005B49E4" w:rsidP="005B49E4">
      <w:pPr>
        <w:pStyle w:val="PL"/>
      </w:pPr>
      <w:r>
        <w:t xml:space="preserve">                $ref: 'TS24283_Lms_Reporting.yaml#/components/schemas/LocationConfiguration'</w:t>
      </w:r>
    </w:p>
    <w:p w14:paraId="0783D941" w14:textId="77777777" w:rsidR="005B49E4" w:rsidRDefault="005B49E4" w:rsidP="005B49E4">
      <w:pPr>
        <w:pStyle w:val="PL"/>
      </w:pPr>
      <w:r>
        <w:t xml:space="preserve">        '400':</w:t>
      </w:r>
    </w:p>
    <w:p w14:paraId="68324EDA" w14:textId="77777777" w:rsidR="005B49E4" w:rsidRDefault="005B49E4" w:rsidP="005B49E4">
      <w:pPr>
        <w:pStyle w:val="PL"/>
      </w:pPr>
      <w:r>
        <w:t xml:space="preserve">          $ref: 'TS29571_CommonData.yaml#/components/responses/400'</w:t>
      </w:r>
    </w:p>
    <w:p w14:paraId="6D0802E5" w14:textId="77777777" w:rsidR="005B49E4" w:rsidRDefault="005B49E4" w:rsidP="005B49E4">
      <w:pPr>
        <w:pStyle w:val="PL"/>
      </w:pPr>
      <w:r>
        <w:t xml:space="preserve">        '401':</w:t>
      </w:r>
    </w:p>
    <w:p w14:paraId="6763F523" w14:textId="77777777" w:rsidR="005B49E4" w:rsidRDefault="005B49E4" w:rsidP="005B49E4">
      <w:pPr>
        <w:pStyle w:val="PL"/>
      </w:pPr>
      <w:r>
        <w:t xml:space="preserve">          $ref: 'TS29571_CommonData.yaml#/components/responses/401'</w:t>
      </w:r>
    </w:p>
    <w:p w14:paraId="00C039ED" w14:textId="77777777" w:rsidR="005B49E4" w:rsidRDefault="005B49E4" w:rsidP="005B49E4">
      <w:pPr>
        <w:pStyle w:val="PL"/>
      </w:pPr>
      <w:r>
        <w:t xml:space="preserve">        '403':</w:t>
      </w:r>
    </w:p>
    <w:p w14:paraId="697AF663" w14:textId="77777777" w:rsidR="005B49E4" w:rsidRDefault="005B49E4" w:rsidP="005B49E4">
      <w:pPr>
        <w:pStyle w:val="PL"/>
      </w:pPr>
      <w:r>
        <w:t xml:space="preserve">          $ref: 'TS29571_CommonData.yaml#/components/responses/403'</w:t>
      </w:r>
    </w:p>
    <w:p w14:paraId="2D4B2423" w14:textId="77777777" w:rsidR="005B49E4" w:rsidRDefault="005B49E4" w:rsidP="005B49E4">
      <w:pPr>
        <w:pStyle w:val="PL"/>
      </w:pPr>
      <w:r>
        <w:t xml:space="preserve">        '404':</w:t>
      </w:r>
    </w:p>
    <w:p w14:paraId="36B60E6F" w14:textId="77777777" w:rsidR="005B49E4" w:rsidRDefault="005B49E4" w:rsidP="005B49E4">
      <w:pPr>
        <w:pStyle w:val="PL"/>
      </w:pPr>
      <w:r>
        <w:t xml:space="preserve">          $ref: 'TS29571_CommonData.yaml#/components/responses/404'</w:t>
      </w:r>
    </w:p>
    <w:p w14:paraId="01548940" w14:textId="77777777" w:rsidR="005B49E4" w:rsidRDefault="005B49E4" w:rsidP="005B49E4">
      <w:pPr>
        <w:pStyle w:val="PL"/>
      </w:pPr>
      <w:r>
        <w:t xml:space="preserve">        '411':</w:t>
      </w:r>
    </w:p>
    <w:p w14:paraId="23221652" w14:textId="77777777" w:rsidR="005B49E4" w:rsidRDefault="005B49E4" w:rsidP="005B49E4">
      <w:pPr>
        <w:pStyle w:val="PL"/>
      </w:pPr>
      <w:r>
        <w:t xml:space="preserve">          $ref: 'TS29571_CommonData.yaml#/components/responses/411'</w:t>
      </w:r>
    </w:p>
    <w:p w14:paraId="6DBF18DC" w14:textId="77777777" w:rsidR="005B49E4" w:rsidRDefault="005B49E4" w:rsidP="005B49E4">
      <w:pPr>
        <w:pStyle w:val="PL"/>
      </w:pPr>
      <w:r>
        <w:t xml:space="preserve">        '413':</w:t>
      </w:r>
    </w:p>
    <w:p w14:paraId="5729A9CB" w14:textId="77777777" w:rsidR="005B49E4" w:rsidRDefault="005B49E4" w:rsidP="005B49E4">
      <w:pPr>
        <w:pStyle w:val="PL"/>
      </w:pPr>
      <w:r>
        <w:t xml:space="preserve">          $ref: 'TS29571_CommonData.yaml#/components/responses/413'</w:t>
      </w:r>
    </w:p>
    <w:p w14:paraId="7463A856" w14:textId="77777777" w:rsidR="005B49E4" w:rsidRDefault="005B49E4" w:rsidP="005B49E4">
      <w:pPr>
        <w:pStyle w:val="PL"/>
      </w:pPr>
      <w:r>
        <w:t xml:space="preserve">        '415':</w:t>
      </w:r>
    </w:p>
    <w:p w14:paraId="2E3DD20C" w14:textId="77777777" w:rsidR="005B49E4" w:rsidRDefault="005B49E4" w:rsidP="005B49E4">
      <w:pPr>
        <w:pStyle w:val="PL"/>
      </w:pPr>
      <w:r>
        <w:t xml:space="preserve">          $ref: 'TS29571_CommonData.yaml#/components/responses/415'</w:t>
      </w:r>
    </w:p>
    <w:p w14:paraId="14AFD1EE" w14:textId="77777777" w:rsidR="005B49E4" w:rsidRDefault="005B49E4" w:rsidP="005B49E4">
      <w:pPr>
        <w:pStyle w:val="PL"/>
      </w:pPr>
      <w:r>
        <w:t xml:space="preserve">        '429':</w:t>
      </w:r>
    </w:p>
    <w:p w14:paraId="38155A73" w14:textId="77777777" w:rsidR="005B49E4" w:rsidRDefault="005B49E4" w:rsidP="005B49E4">
      <w:pPr>
        <w:pStyle w:val="PL"/>
      </w:pPr>
      <w:r>
        <w:t xml:space="preserve">          $ref: 'TS29571_CommonData.yaml#/components/responses/429'</w:t>
      </w:r>
    </w:p>
    <w:p w14:paraId="263BB017" w14:textId="77777777" w:rsidR="005B49E4" w:rsidRDefault="005B49E4" w:rsidP="005B49E4">
      <w:pPr>
        <w:pStyle w:val="PL"/>
      </w:pPr>
      <w:r>
        <w:t xml:space="preserve">        '500':</w:t>
      </w:r>
    </w:p>
    <w:p w14:paraId="5ADF32AD" w14:textId="77777777" w:rsidR="005B49E4" w:rsidRDefault="005B49E4" w:rsidP="005B49E4">
      <w:pPr>
        <w:pStyle w:val="PL"/>
      </w:pPr>
      <w:r>
        <w:t xml:space="preserve">          $ref: 'TS29571_CommonData.yaml#/components/responses/500'</w:t>
      </w:r>
    </w:p>
    <w:p w14:paraId="3FA80C43" w14:textId="77777777" w:rsidR="005B49E4" w:rsidRDefault="005B49E4" w:rsidP="005B49E4">
      <w:pPr>
        <w:pStyle w:val="PL"/>
      </w:pPr>
      <w:r>
        <w:t xml:space="preserve">        '503':</w:t>
      </w:r>
    </w:p>
    <w:p w14:paraId="2CEB3205" w14:textId="77777777" w:rsidR="005B49E4" w:rsidRDefault="005B49E4" w:rsidP="005B49E4">
      <w:pPr>
        <w:pStyle w:val="PL"/>
      </w:pPr>
      <w:r>
        <w:t xml:space="preserve">          $ref: 'TS29571_CommonData.yaml#/components/responses/503'</w:t>
      </w:r>
    </w:p>
    <w:p w14:paraId="55EAAED3" w14:textId="77777777" w:rsidR="005B49E4" w:rsidRDefault="005B49E4" w:rsidP="005B49E4">
      <w:pPr>
        <w:pStyle w:val="PL"/>
      </w:pPr>
      <w:r>
        <w:lastRenderedPageBreak/>
        <w:t xml:space="preserve">        default:</w:t>
      </w:r>
    </w:p>
    <w:p w14:paraId="2741B9A8" w14:textId="77777777" w:rsidR="005B49E4" w:rsidRPr="000B2614" w:rsidRDefault="005B49E4" w:rsidP="005B49E4">
      <w:pPr>
        <w:pStyle w:val="PL"/>
      </w:pPr>
      <w:r>
        <w:t xml:space="preserve">          $ref: 'TS29571_CommonData.yaml#/components/responses/default'</w:t>
      </w:r>
    </w:p>
    <w:p w14:paraId="1F7C362E" w14:textId="77777777" w:rsidR="005B49E4" w:rsidRDefault="005B49E4" w:rsidP="005B49E4">
      <w:pPr>
        <w:pStyle w:val="PL"/>
      </w:pPr>
    </w:p>
    <w:p w14:paraId="3C577C6B" w14:textId="77777777" w:rsidR="0044783C" w:rsidRDefault="0044783C" w:rsidP="0044783C">
      <w:pPr>
        <w:pStyle w:val="PL"/>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pPr>
      <w:r>
        <w:t xml:space="preserve">        locationNotificationUri:</w:t>
      </w:r>
    </w:p>
    <w:p w14:paraId="1F8CB5FF" w14:textId="77777777" w:rsidR="00D51CEC" w:rsidRDefault="00D51CEC" w:rsidP="00D51CEC">
      <w:pPr>
        <w:pStyle w:val="PL"/>
      </w:pPr>
      <w:r w:rsidRPr="00F25C88">
        <w:t xml:space="preserve">          $ref: 'TS29571_CommonData.yaml#/components/schemas/Uri'</w:t>
      </w:r>
    </w:p>
    <w:p w14:paraId="742EB513" w14:textId="77777777" w:rsidR="00D51CEC" w:rsidRDefault="00D51CEC" w:rsidP="00D51CEC">
      <w:pPr>
        <w:pStyle w:val="PL"/>
      </w:pPr>
      <w:r>
        <w:t xml:space="preserve">        mclocClientID:</w:t>
      </w:r>
    </w:p>
    <w:p w14:paraId="3EE59802" w14:textId="77777777" w:rsidR="00D51CEC" w:rsidRDefault="00D51CEC" w:rsidP="00D51CEC">
      <w:pPr>
        <w:pStyle w:val="PL"/>
      </w:pPr>
      <w:r>
        <w:t xml:space="preserve">          type: string</w:t>
      </w:r>
    </w:p>
    <w:p w14:paraId="59C32EEB" w14:textId="52D8E758" w:rsidR="00D51CEC" w:rsidRPr="00310D43" w:rsidRDefault="00D51CEC" w:rsidP="00D80D5B">
      <w:pPr>
        <w:pStyle w:val="PL"/>
      </w:pPr>
      <w:r>
        <w:t xml:space="preserve">          description: Identifies the LMC of the MC UE.</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56E263F4" w:rsidR="001E1C62" w:rsidRDefault="001E1C62" w:rsidP="001E1C62">
      <w:pPr>
        <w:pStyle w:val="PL"/>
      </w:pPr>
      <w:r>
        <w:t xml:space="preserve">          $ref: '</w:t>
      </w:r>
      <w:r w:rsidRPr="00DD5A58">
        <w:t>TS24283_Lms_</w:t>
      </w:r>
      <w:r>
        <w:t>Re</w:t>
      </w:r>
      <w:r w:rsidR="00E24C6F">
        <w:t>porting</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pPr>
      <w:r>
        <w:t xml:space="preserve">      required:</w:t>
      </w:r>
    </w:p>
    <w:p w14:paraId="2ECE3DB9" w14:textId="77777777" w:rsidR="00302DC9" w:rsidRDefault="00302DC9" w:rsidP="00302DC9">
      <w:pPr>
        <w:pStyle w:val="PL"/>
      </w:pPr>
      <w:r>
        <w:t xml:space="preserve">        - mclocClientID</w:t>
      </w:r>
    </w:p>
    <w:p w14:paraId="3922A3C5" w14:textId="77777777" w:rsidR="00302DC9" w:rsidRDefault="00302DC9" w:rsidP="00302DC9">
      <w:pPr>
        <w:pStyle w:val="PL"/>
      </w:pPr>
      <w:r>
        <w:t xml:space="preserve">        - locationNotificationUri</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686C11B2" w14:textId="77777777" w:rsidR="0043280E" w:rsidRDefault="0043280E" w:rsidP="0043280E">
      <w:pPr>
        <w:pStyle w:val="PL"/>
      </w:pPr>
      <w:r>
        <w:t xml:space="preserve">    LocationSubscriptionRequest:</w:t>
      </w:r>
    </w:p>
    <w:p w14:paraId="14EFBE12" w14:textId="77777777" w:rsidR="0043280E" w:rsidRDefault="0043280E" w:rsidP="0043280E">
      <w:pPr>
        <w:pStyle w:val="PL"/>
      </w:pPr>
      <w:r>
        <w:t xml:space="preserve">      description: Represents a location subscription request.</w:t>
      </w:r>
    </w:p>
    <w:p w14:paraId="4C5B7B4D" w14:textId="77777777" w:rsidR="0043280E" w:rsidRDefault="0043280E" w:rsidP="0043280E">
      <w:pPr>
        <w:pStyle w:val="PL"/>
      </w:pPr>
      <w:r>
        <w:t xml:space="preserve">      type: object</w:t>
      </w:r>
    </w:p>
    <w:p w14:paraId="6C960CBD" w14:textId="77777777" w:rsidR="0043280E" w:rsidRDefault="0043280E" w:rsidP="0043280E">
      <w:pPr>
        <w:pStyle w:val="PL"/>
      </w:pPr>
      <w:r w:rsidRPr="00310D43">
        <w:t xml:space="preserve">      properties:</w:t>
      </w:r>
    </w:p>
    <w:p w14:paraId="5373B1B5" w14:textId="77777777" w:rsidR="0043280E" w:rsidRPr="005061DC" w:rsidRDefault="0043280E" w:rsidP="0043280E">
      <w:pPr>
        <w:pStyle w:val="PL"/>
      </w:pPr>
      <w:r w:rsidRPr="005061DC">
        <w:t xml:space="preserve">        expTime:</w:t>
      </w:r>
    </w:p>
    <w:p w14:paraId="1875611F" w14:textId="77777777" w:rsidR="0043280E" w:rsidRPr="005061DC" w:rsidRDefault="0043280E" w:rsidP="0043280E">
      <w:pPr>
        <w:pStyle w:val="PL"/>
      </w:pPr>
      <w:r w:rsidRPr="005061DC">
        <w:t xml:space="preserve">          $ref: 'TS</w:t>
      </w:r>
      <w:r>
        <w:t>29571</w:t>
      </w:r>
      <w:r w:rsidRPr="005061DC">
        <w:t>_CommonData.yaml#/components/schemas/DateTime'</w:t>
      </w:r>
    </w:p>
    <w:p w14:paraId="6A1B991B" w14:textId="77777777" w:rsidR="0043280E" w:rsidRDefault="0043280E" w:rsidP="0043280E">
      <w:pPr>
        <w:pStyle w:val="PL"/>
      </w:pPr>
      <w:r w:rsidRPr="00310D43">
        <w:t xml:space="preserve">        </w:t>
      </w:r>
      <w:r>
        <w:t>functionalAliasIds</w:t>
      </w:r>
      <w:r w:rsidRPr="00310D43">
        <w:t>:</w:t>
      </w:r>
    </w:p>
    <w:p w14:paraId="3FCD9F83" w14:textId="77777777" w:rsidR="0043280E" w:rsidRDefault="0043280E" w:rsidP="0043280E">
      <w:pPr>
        <w:pStyle w:val="PL"/>
      </w:pPr>
      <w:r>
        <w:t xml:space="preserve">          type: array</w:t>
      </w:r>
    </w:p>
    <w:p w14:paraId="4E6D4459" w14:textId="77777777" w:rsidR="0043280E" w:rsidRPr="00310D43" w:rsidRDefault="0043280E" w:rsidP="0043280E">
      <w:pPr>
        <w:pStyle w:val="PL"/>
      </w:pPr>
      <w:r>
        <w:t xml:space="preserve">          items:</w:t>
      </w:r>
    </w:p>
    <w:p w14:paraId="50E3E96A" w14:textId="77777777" w:rsidR="0043280E" w:rsidRDefault="0043280E" w:rsidP="0043280E">
      <w:pPr>
        <w:pStyle w:val="PL"/>
      </w:pPr>
      <w:r w:rsidRPr="00310D43">
        <w:t xml:space="preserve">          </w:t>
      </w:r>
      <w:r>
        <w:t xml:space="preserve">  </w:t>
      </w:r>
      <w:r w:rsidRPr="00310D43">
        <w:t>type: string</w:t>
      </w:r>
    </w:p>
    <w:p w14:paraId="527E749A" w14:textId="77777777" w:rsidR="0043280E" w:rsidRPr="00310D43" w:rsidRDefault="0043280E" w:rsidP="0043280E">
      <w:pPr>
        <w:pStyle w:val="PL"/>
      </w:pPr>
      <w:r>
        <w:t xml:space="preserve">            format: uri</w:t>
      </w:r>
    </w:p>
    <w:p w14:paraId="584C23C4" w14:textId="77777777" w:rsidR="0043280E" w:rsidRDefault="0043280E" w:rsidP="0043280E">
      <w:pPr>
        <w:pStyle w:val="PL"/>
      </w:pPr>
      <w:r w:rsidRPr="00310D43">
        <w:t xml:space="preserve">          </w:t>
      </w:r>
      <w:r>
        <w:t xml:space="preserve">  </w:t>
      </w:r>
      <w:r w:rsidRPr="00EC2AC1">
        <w:t xml:space="preserve">description: </w:t>
      </w:r>
      <w:r>
        <w:t>A list of Functional Alias Id which are actived for the MC Users</w:t>
      </w:r>
    </w:p>
    <w:p w14:paraId="7C04FEA6" w14:textId="77777777" w:rsidR="0043280E" w:rsidRPr="00310D43" w:rsidRDefault="0043280E" w:rsidP="0043280E">
      <w:pPr>
        <w:pStyle w:val="PL"/>
      </w:pPr>
      <w:r>
        <w:t xml:space="preserve">              for which location is subscribed.</w:t>
      </w:r>
    </w:p>
    <w:p w14:paraId="66AA2E73" w14:textId="77777777" w:rsidR="0043280E" w:rsidRDefault="0043280E" w:rsidP="0043280E">
      <w:pPr>
        <w:pStyle w:val="PL"/>
      </w:pPr>
      <w:r>
        <w:t xml:space="preserve">        locationNotificationUri:</w:t>
      </w:r>
    </w:p>
    <w:p w14:paraId="29C4CD44" w14:textId="77777777" w:rsidR="0043280E" w:rsidRDefault="0043280E" w:rsidP="0043280E">
      <w:pPr>
        <w:pStyle w:val="PL"/>
      </w:pPr>
      <w:r w:rsidRPr="00F25C88">
        <w:t xml:space="preserve">          $ref: 'TS29571_CommonData.yaml#/components/schemas/Uri'</w:t>
      </w:r>
    </w:p>
    <w:p w14:paraId="7E037B39" w14:textId="77777777" w:rsidR="0043280E" w:rsidRDefault="0043280E" w:rsidP="0043280E">
      <w:pPr>
        <w:pStyle w:val="PL"/>
      </w:pPr>
      <w:r>
        <w:lastRenderedPageBreak/>
        <w:t xml:space="preserve">        mclocClientID:</w:t>
      </w:r>
    </w:p>
    <w:p w14:paraId="669B2B85" w14:textId="77777777" w:rsidR="0043280E" w:rsidRDefault="0043280E" w:rsidP="0043280E">
      <w:pPr>
        <w:pStyle w:val="PL"/>
      </w:pPr>
      <w:r>
        <w:t xml:space="preserve">          type: string</w:t>
      </w:r>
    </w:p>
    <w:p w14:paraId="69E18A38" w14:textId="77777777" w:rsidR="0043280E" w:rsidRDefault="0043280E" w:rsidP="0043280E">
      <w:pPr>
        <w:pStyle w:val="PL"/>
      </w:pPr>
      <w:r>
        <w:t xml:space="preserve">          description: Identifies the LMC of the MC UE.</w:t>
      </w:r>
    </w:p>
    <w:p w14:paraId="0C807EAF" w14:textId="77777777" w:rsidR="0043280E" w:rsidRDefault="0043280E" w:rsidP="0043280E">
      <w:pPr>
        <w:pStyle w:val="PL"/>
      </w:pPr>
      <w:r w:rsidRPr="00310D43">
        <w:t xml:space="preserve">        </w:t>
      </w:r>
      <w:r>
        <w:t>mcServiceIds</w:t>
      </w:r>
      <w:r w:rsidRPr="00310D43">
        <w:t>:</w:t>
      </w:r>
    </w:p>
    <w:p w14:paraId="3888A81C" w14:textId="77777777" w:rsidR="0043280E" w:rsidRDefault="0043280E" w:rsidP="0043280E">
      <w:pPr>
        <w:pStyle w:val="PL"/>
      </w:pPr>
      <w:r>
        <w:t xml:space="preserve">          type: array</w:t>
      </w:r>
    </w:p>
    <w:p w14:paraId="6DA61E46" w14:textId="77777777" w:rsidR="0043280E" w:rsidRPr="00310D43" w:rsidRDefault="0043280E" w:rsidP="0043280E">
      <w:pPr>
        <w:pStyle w:val="PL"/>
      </w:pPr>
      <w:r>
        <w:t xml:space="preserve">          items:</w:t>
      </w:r>
    </w:p>
    <w:p w14:paraId="18E4570C" w14:textId="77777777" w:rsidR="0043280E" w:rsidRDefault="0043280E" w:rsidP="0043280E">
      <w:pPr>
        <w:pStyle w:val="PL"/>
      </w:pPr>
      <w:r w:rsidRPr="00310D43">
        <w:t xml:space="preserve">          </w:t>
      </w:r>
      <w:r>
        <w:t xml:space="preserve">  </w:t>
      </w:r>
      <w:r w:rsidRPr="00310D43">
        <w:t>type: string</w:t>
      </w:r>
    </w:p>
    <w:p w14:paraId="0AEC2554" w14:textId="77777777" w:rsidR="0043280E" w:rsidRPr="00310D43" w:rsidRDefault="0043280E" w:rsidP="0043280E">
      <w:pPr>
        <w:pStyle w:val="PL"/>
      </w:pPr>
      <w:r>
        <w:t xml:space="preserve">            format: uri</w:t>
      </w:r>
    </w:p>
    <w:p w14:paraId="2060C350" w14:textId="77777777" w:rsidR="0043280E" w:rsidRDefault="0043280E" w:rsidP="0043280E">
      <w:pPr>
        <w:pStyle w:val="PL"/>
      </w:pPr>
      <w:r w:rsidRPr="00310D43">
        <w:t xml:space="preserve">          </w:t>
      </w:r>
      <w:r>
        <w:t xml:space="preserve">  </w:t>
      </w:r>
      <w:r w:rsidRPr="00EC2AC1">
        <w:t xml:space="preserve">description: </w:t>
      </w:r>
      <w:r>
        <w:t xml:space="preserve">A list of MC service IDs of the MC users for which </w:t>
      </w:r>
    </w:p>
    <w:p w14:paraId="3B318597" w14:textId="77777777" w:rsidR="0043280E" w:rsidRDefault="0043280E" w:rsidP="0043280E">
      <w:pPr>
        <w:pStyle w:val="PL"/>
      </w:pPr>
      <w:r>
        <w:t xml:space="preserve">              location information is subscribed MC Users.</w:t>
      </w:r>
    </w:p>
    <w:p w14:paraId="75DECE2A" w14:textId="77777777" w:rsidR="0043280E" w:rsidRDefault="0043280E" w:rsidP="0043280E">
      <w:pPr>
        <w:pStyle w:val="PL"/>
      </w:pPr>
      <w:r w:rsidRPr="00310D43">
        <w:t xml:space="preserve">        </w:t>
      </w:r>
      <w:r>
        <w:t>mcServiceGroupIds</w:t>
      </w:r>
      <w:r w:rsidRPr="00310D43">
        <w:t>:</w:t>
      </w:r>
    </w:p>
    <w:p w14:paraId="7F981911" w14:textId="77777777" w:rsidR="0043280E" w:rsidRDefault="0043280E" w:rsidP="0043280E">
      <w:pPr>
        <w:pStyle w:val="PL"/>
      </w:pPr>
      <w:r>
        <w:t xml:space="preserve">          type: array</w:t>
      </w:r>
    </w:p>
    <w:p w14:paraId="09068C1A" w14:textId="77777777" w:rsidR="0043280E" w:rsidRPr="00310D43" w:rsidRDefault="0043280E" w:rsidP="0043280E">
      <w:pPr>
        <w:pStyle w:val="PL"/>
      </w:pPr>
      <w:r>
        <w:t xml:space="preserve">          items:</w:t>
      </w:r>
    </w:p>
    <w:p w14:paraId="5B397CB6" w14:textId="77777777" w:rsidR="0043280E" w:rsidRDefault="0043280E" w:rsidP="0043280E">
      <w:pPr>
        <w:pStyle w:val="PL"/>
      </w:pPr>
      <w:r w:rsidRPr="00310D43">
        <w:t xml:space="preserve">          </w:t>
      </w:r>
      <w:r>
        <w:t xml:space="preserve">  </w:t>
      </w:r>
      <w:r w:rsidRPr="00310D43">
        <w:t>type: string</w:t>
      </w:r>
    </w:p>
    <w:p w14:paraId="477245F5" w14:textId="77777777" w:rsidR="0043280E" w:rsidRPr="00310D43" w:rsidRDefault="0043280E" w:rsidP="0043280E">
      <w:pPr>
        <w:pStyle w:val="PL"/>
      </w:pPr>
      <w:r>
        <w:t xml:space="preserve">            format: uri</w:t>
      </w:r>
    </w:p>
    <w:p w14:paraId="05F29ACE" w14:textId="77777777" w:rsidR="0043280E" w:rsidRDefault="0043280E" w:rsidP="0043280E">
      <w:pPr>
        <w:pStyle w:val="PL"/>
      </w:pPr>
      <w:r w:rsidRPr="00310D43">
        <w:t xml:space="preserve">          </w:t>
      </w:r>
      <w:r>
        <w:t xml:space="preserve">  </w:t>
      </w:r>
      <w:r w:rsidRPr="00EC2AC1">
        <w:t xml:space="preserve">description: </w:t>
      </w:r>
      <w:r>
        <w:t xml:space="preserve">A list of MC service Group IDs for which </w:t>
      </w:r>
    </w:p>
    <w:p w14:paraId="4729794C" w14:textId="77777777" w:rsidR="0043280E" w:rsidRDefault="0043280E" w:rsidP="0043280E">
      <w:pPr>
        <w:pStyle w:val="PL"/>
      </w:pPr>
      <w:r>
        <w:t xml:space="preserve">              location information is subscribed for the affiliated MC Users.</w:t>
      </w:r>
    </w:p>
    <w:p w14:paraId="1D1F35BF" w14:textId="77777777" w:rsidR="0043280E" w:rsidRDefault="0043280E" w:rsidP="0043280E">
      <w:pPr>
        <w:pStyle w:val="PL"/>
      </w:pPr>
      <w:r>
        <w:t xml:space="preserve">      required: </w:t>
      </w:r>
    </w:p>
    <w:p w14:paraId="515DB1C2" w14:textId="77777777" w:rsidR="0043280E" w:rsidRDefault="0043280E" w:rsidP="0043280E">
      <w:pPr>
        <w:pStyle w:val="PL"/>
      </w:pPr>
      <w:r>
        <w:t xml:space="preserve">        - expTime</w:t>
      </w:r>
    </w:p>
    <w:p w14:paraId="1279435C" w14:textId="77777777" w:rsidR="0043280E" w:rsidRDefault="0043280E" w:rsidP="0043280E">
      <w:pPr>
        <w:pStyle w:val="PL"/>
      </w:pPr>
      <w:r>
        <w:t xml:space="preserve">        - mclocClientID</w:t>
      </w:r>
    </w:p>
    <w:p w14:paraId="5119D8C4" w14:textId="77777777" w:rsidR="0043280E" w:rsidRDefault="0043280E" w:rsidP="0043280E">
      <w:pPr>
        <w:pStyle w:val="PL"/>
      </w:pPr>
      <w:r>
        <w:t xml:space="preserve">        - locationNotificationUri</w:t>
      </w:r>
    </w:p>
    <w:p w14:paraId="679DC7D1" w14:textId="77777777" w:rsidR="0043280E" w:rsidRDefault="0043280E" w:rsidP="0043280E">
      <w:pPr>
        <w:pStyle w:val="PL"/>
      </w:pPr>
      <w:r>
        <w:t xml:space="preserve">      anyOf:</w:t>
      </w:r>
    </w:p>
    <w:p w14:paraId="2B079D5B" w14:textId="77777777" w:rsidR="0043280E" w:rsidRDefault="0043280E" w:rsidP="0043280E">
      <w:pPr>
        <w:pStyle w:val="PL"/>
      </w:pPr>
      <w:r>
        <w:t xml:space="preserve">        - required: [functionalAliasIds]</w:t>
      </w:r>
    </w:p>
    <w:p w14:paraId="5E2C6C45" w14:textId="77777777" w:rsidR="0043280E" w:rsidRDefault="0043280E" w:rsidP="0043280E">
      <w:pPr>
        <w:pStyle w:val="PL"/>
      </w:pPr>
      <w:r>
        <w:t xml:space="preserve">        - required: [mcServiceIds]</w:t>
      </w:r>
    </w:p>
    <w:p w14:paraId="69428674" w14:textId="77777777" w:rsidR="0043280E" w:rsidRPr="00310D43" w:rsidRDefault="0043280E" w:rsidP="0043280E">
      <w:pPr>
        <w:pStyle w:val="PL"/>
      </w:pPr>
      <w:r>
        <w:t xml:space="preserve">        - required: [mcServiceGroupIds]</w:t>
      </w:r>
    </w:p>
    <w:p w14:paraId="41FD4D77" w14:textId="77777777" w:rsidR="0043280E" w:rsidRDefault="0043280E"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46215A49" w:rsidR="00D80D5B" w:rsidRDefault="00712FFA" w:rsidP="00D80D5B">
      <w:pPr>
        <w:pStyle w:val="PL"/>
      </w:pPr>
      <w:r w:rsidRPr="00DD5A58">
        <w:t xml:space="preserve">          $ref: 'TS24283_Lms_Report</w:t>
      </w:r>
      <w:r w:rsidR="003C73C2">
        <w:t>ing</w:t>
      </w:r>
      <w:r w:rsidRPr="00DD5A58">
        <w: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t xml:space="preserve">            the location report.</w:t>
      </w:r>
    </w:p>
    <w:p w14:paraId="4F4D9AF7" w14:textId="77777777" w:rsidR="00D86B6D" w:rsidRDefault="00D86B6D" w:rsidP="00D86B6D">
      <w:pPr>
        <w:pStyle w:val="PL"/>
      </w:pPr>
      <w:r>
        <w:t xml:space="preserve">        subscriptionID:</w:t>
      </w:r>
    </w:p>
    <w:p w14:paraId="6F3EE4D9" w14:textId="77777777" w:rsidR="00D86B6D" w:rsidRDefault="00D86B6D" w:rsidP="00D86B6D">
      <w:pPr>
        <w:pStyle w:val="PL"/>
      </w:pPr>
      <w:r>
        <w:t xml:space="preserve">          type: string</w:t>
      </w:r>
    </w:p>
    <w:p w14:paraId="5ADE4C72" w14:textId="77777777" w:rsidR="00D86B6D" w:rsidRDefault="00D86B6D" w:rsidP="00D86B6D">
      <w:pPr>
        <w:pStyle w:val="PL"/>
      </w:pPr>
      <w:r>
        <w:t xml:space="preserve">          description: Attribute including the subscriptionID when the location notification</w:t>
      </w:r>
    </w:p>
    <w:p w14:paraId="1D2795BF" w14:textId="77777777" w:rsidR="00D86B6D" w:rsidRDefault="00D86B6D" w:rsidP="00D86B6D">
      <w:pPr>
        <w:pStyle w:val="PL"/>
      </w:pPr>
      <w:r>
        <w:t xml:space="preserve">            is related to an existing subscription.</w:t>
      </w:r>
    </w:p>
    <w:p w14:paraId="12FA6EAC" w14:textId="77777777" w:rsidR="00D86B6D" w:rsidRDefault="00D86B6D" w:rsidP="00905300">
      <w:pPr>
        <w:pStyle w:val="PL"/>
      </w:pPr>
    </w:p>
    <w:p w14:paraId="33C22580" w14:textId="77777777" w:rsidR="00D80D5B" w:rsidRDefault="00D80D5B" w:rsidP="00D80D5B">
      <w:pPr>
        <w:pStyle w:val="PL"/>
      </w:pPr>
    </w:p>
    <w:bookmarkEnd w:id="200"/>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490" w:name="_Toc207607810"/>
      <w:r w:rsidRPr="004D3578">
        <w:lastRenderedPageBreak/>
        <w:t xml:space="preserve">Annex </w:t>
      </w:r>
      <w:r w:rsidR="00044C50">
        <w:t>B</w:t>
      </w:r>
      <w:r w:rsidRPr="004D3578">
        <w:t xml:space="preserve"> (informative):</w:t>
      </w:r>
      <w:r w:rsidRPr="004D3578">
        <w:br/>
        <w:t>Change history</w:t>
      </w:r>
      <w:bookmarkEnd w:id="4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91" w:name="historyclause"/>
            <w:bookmarkEnd w:id="491"/>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6B0D02" w:rsidRDefault="00B20A69" w:rsidP="00C72833">
            <w:pPr>
              <w:pStyle w:val="TAC"/>
              <w:rPr>
                <w:sz w:val="16"/>
                <w:szCs w:val="16"/>
              </w:rPr>
            </w:pPr>
            <w:r>
              <w:rPr>
                <w:sz w:val="16"/>
                <w:szCs w:val="16"/>
              </w:rPr>
              <w:t>C1-23</w:t>
            </w:r>
            <w:r w:rsidR="002E13CF">
              <w:rPr>
                <w:sz w:val="16"/>
                <w:szCs w:val="16"/>
              </w:rPr>
              <w:t>50</w:t>
            </w:r>
            <w:r w:rsidR="006E77CE">
              <w:rPr>
                <w:sz w:val="16"/>
                <w:szCs w:val="16"/>
              </w:rPr>
              <w:t>54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F97E86">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425" w:type="dxa"/>
            <w:shd w:val="solid" w:color="FFFFFF" w:fill="auto"/>
          </w:tcPr>
          <w:p w14:paraId="54563C48" w14:textId="77777777" w:rsidR="00FA5F22" w:rsidRPr="006B0D02" w:rsidRDefault="00FA5F22" w:rsidP="00FA5F22">
            <w:pPr>
              <w:pStyle w:val="TAL"/>
              <w:rPr>
                <w:sz w:val="16"/>
                <w:szCs w:val="16"/>
              </w:rPr>
            </w:pPr>
          </w:p>
        </w:tc>
        <w:tc>
          <w:tcPr>
            <w:tcW w:w="425"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F97E86">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425" w:type="dxa"/>
            <w:shd w:val="solid" w:color="FFFFFF" w:fill="auto"/>
          </w:tcPr>
          <w:p w14:paraId="760C98AF" w14:textId="77777777" w:rsidR="00FA5F22" w:rsidRPr="006B0D02" w:rsidRDefault="00FA5F22" w:rsidP="00FA5F22">
            <w:pPr>
              <w:pStyle w:val="TAL"/>
              <w:rPr>
                <w:sz w:val="16"/>
                <w:szCs w:val="16"/>
              </w:rPr>
            </w:pPr>
          </w:p>
        </w:tc>
        <w:tc>
          <w:tcPr>
            <w:tcW w:w="425"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F97E86">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425" w:type="dxa"/>
            <w:shd w:val="solid" w:color="FFFFFF" w:fill="auto"/>
          </w:tcPr>
          <w:p w14:paraId="549FA38B" w14:textId="77777777" w:rsidR="00FA5F22" w:rsidRPr="006B0D02" w:rsidRDefault="00FA5F22" w:rsidP="00FA5F22">
            <w:pPr>
              <w:pStyle w:val="TAL"/>
              <w:rPr>
                <w:sz w:val="16"/>
                <w:szCs w:val="16"/>
              </w:rPr>
            </w:pPr>
          </w:p>
        </w:tc>
        <w:tc>
          <w:tcPr>
            <w:tcW w:w="425"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F97E86">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425" w:type="dxa"/>
            <w:shd w:val="solid" w:color="FFFFFF" w:fill="auto"/>
          </w:tcPr>
          <w:p w14:paraId="6D40A126" w14:textId="77777777" w:rsidR="00FF2793" w:rsidRPr="006B0D02" w:rsidRDefault="00FF2793" w:rsidP="00FA5F22">
            <w:pPr>
              <w:pStyle w:val="TAL"/>
              <w:rPr>
                <w:sz w:val="16"/>
                <w:szCs w:val="16"/>
              </w:rPr>
            </w:pPr>
          </w:p>
        </w:tc>
        <w:tc>
          <w:tcPr>
            <w:tcW w:w="425"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Incorporates agreed pCRs</w:t>
            </w:r>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F97E86">
        <w:tc>
          <w:tcPr>
            <w:tcW w:w="800" w:type="dxa"/>
            <w:shd w:val="solid" w:color="FFFFFF" w:fill="auto"/>
          </w:tcPr>
          <w:p w14:paraId="1EB5D408" w14:textId="371688E1" w:rsidR="00A8316F" w:rsidRDefault="00A8316F" w:rsidP="00FA5F22">
            <w:pPr>
              <w:pStyle w:val="TAC"/>
              <w:rPr>
                <w:sz w:val="16"/>
                <w:szCs w:val="16"/>
              </w:rPr>
            </w:pPr>
            <w:r>
              <w:rPr>
                <w:sz w:val="16"/>
                <w:szCs w:val="16"/>
              </w:rPr>
              <w:t>2025-05</w:t>
            </w:r>
          </w:p>
        </w:tc>
        <w:tc>
          <w:tcPr>
            <w:tcW w:w="800" w:type="dxa"/>
            <w:shd w:val="solid" w:color="FFFFFF" w:fill="auto"/>
          </w:tcPr>
          <w:p w14:paraId="4093F64C" w14:textId="5C404761" w:rsidR="00A8316F" w:rsidRDefault="00A8316F" w:rsidP="00FA5F22">
            <w:pPr>
              <w:pStyle w:val="TAC"/>
              <w:rPr>
                <w:sz w:val="16"/>
                <w:szCs w:val="16"/>
              </w:rPr>
            </w:pPr>
            <w:r>
              <w:rPr>
                <w:sz w:val="16"/>
                <w:szCs w:val="16"/>
              </w:rPr>
              <w:t>CT1#155</w:t>
            </w:r>
          </w:p>
        </w:tc>
        <w:tc>
          <w:tcPr>
            <w:tcW w:w="1094" w:type="dxa"/>
            <w:shd w:val="solid" w:color="FFFFFF" w:fill="auto"/>
          </w:tcPr>
          <w:p w14:paraId="075C8EB7" w14:textId="77777777" w:rsidR="00A8316F" w:rsidRDefault="00A8316F" w:rsidP="00FA5F22">
            <w:pPr>
              <w:pStyle w:val="TAC"/>
              <w:rPr>
                <w:sz w:val="16"/>
                <w:szCs w:val="16"/>
              </w:rPr>
            </w:pPr>
          </w:p>
        </w:tc>
        <w:tc>
          <w:tcPr>
            <w:tcW w:w="425" w:type="dxa"/>
            <w:shd w:val="solid" w:color="FFFFFF" w:fill="auto"/>
          </w:tcPr>
          <w:p w14:paraId="04DBB270" w14:textId="77777777" w:rsidR="00A8316F" w:rsidRPr="006B0D02" w:rsidRDefault="00A8316F" w:rsidP="00FA5F22">
            <w:pPr>
              <w:pStyle w:val="TAL"/>
              <w:rPr>
                <w:sz w:val="16"/>
                <w:szCs w:val="16"/>
              </w:rPr>
            </w:pPr>
          </w:p>
        </w:tc>
        <w:tc>
          <w:tcPr>
            <w:tcW w:w="425" w:type="dxa"/>
            <w:shd w:val="solid" w:color="FFFFFF" w:fill="auto"/>
          </w:tcPr>
          <w:p w14:paraId="7B592FC0" w14:textId="77777777" w:rsidR="00A8316F" w:rsidRPr="006B0D02" w:rsidRDefault="00A8316F" w:rsidP="00FA5F22">
            <w:pPr>
              <w:pStyle w:val="TAR"/>
              <w:rPr>
                <w:sz w:val="16"/>
                <w:szCs w:val="16"/>
              </w:rPr>
            </w:pPr>
          </w:p>
        </w:tc>
        <w:tc>
          <w:tcPr>
            <w:tcW w:w="425" w:type="dxa"/>
            <w:shd w:val="solid" w:color="FFFFFF" w:fill="auto"/>
          </w:tcPr>
          <w:p w14:paraId="2789DA61" w14:textId="77777777" w:rsidR="00A8316F" w:rsidRPr="006B0D02" w:rsidRDefault="00A8316F" w:rsidP="00FA5F22">
            <w:pPr>
              <w:pStyle w:val="TAC"/>
              <w:rPr>
                <w:sz w:val="16"/>
                <w:szCs w:val="16"/>
              </w:rPr>
            </w:pPr>
          </w:p>
        </w:tc>
        <w:tc>
          <w:tcPr>
            <w:tcW w:w="4962" w:type="dxa"/>
            <w:shd w:val="solid" w:color="FFFFFF" w:fill="auto"/>
          </w:tcPr>
          <w:p w14:paraId="6E8B7801" w14:textId="5C29A604" w:rsidR="00A8316F" w:rsidRDefault="00A8316F" w:rsidP="00FA5F22">
            <w:pPr>
              <w:pStyle w:val="TAL"/>
              <w:rPr>
                <w:sz w:val="16"/>
                <w:szCs w:val="16"/>
              </w:rPr>
            </w:pPr>
            <w:r>
              <w:rPr>
                <w:sz w:val="16"/>
                <w:szCs w:val="16"/>
              </w:rPr>
              <w:t>Incorporates agreed pCRs</w:t>
            </w:r>
            <w:r w:rsidR="007755A5">
              <w:rPr>
                <w:sz w:val="16"/>
                <w:szCs w:val="16"/>
              </w:rPr>
              <w:t xml:space="preserve"> </w:t>
            </w:r>
            <w:r w:rsidR="00226690">
              <w:rPr>
                <w:sz w:val="16"/>
                <w:szCs w:val="16"/>
              </w:rPr>
              <w:t>C1</w:t>
            </w:r>
            <w:r w:rsidR="00F870C1">
              <w:rPr>
                <w:sz w:val="16"/>
                <w:szCs w:val="16"/>
              </w:rPr>
              <w:t>-253124</w:t>
            </w:r>
            <w:r w:rsidR="00C30F8F">
              <w:rPr>
                <w:sz w:val="16"/>
                <w:szCs w:val="16"/>
              </w:rPr>
              <w:t>, C1</w:t>
            </w:r>
            <w:r w:rsidR="00E71FE5">
              <w:rPr>
                <w:sz w:val="16"/>
                <w:szCs w:val="16"/>
              </w:rPr>
              <w:t xml:space="preserve">-253158, </w:t>
            </w:r>
            <w:r w:rsidR="00FE23A1">
              <w:rPr>
                <w:sz w:val="16"/>
                <w:szCs w:val="16"/>
              </w:rPr>
              <w:t>C1-253</w:t>
            </w:r>
            <w:r w:rsidR="0075557A">
              <w:rPr>
                <w:sz w:val="16"/>
                <w:szCs w:val="16"/>
              </w:rPr>
              <w:t>159</w:t>
            </w:r>
            <w:r w:rsidR="004024F1">
              <w:rPr>
                <w:sz w:val="16"/>
                <w:szCs w:val="16"/>
              </w:rPr>
              <w:t>, C1-25</w:t>
            </w:r>
            <w:r w:rsidR="009A51BE">
              <w:rPr>
                <w:sz w:val="16"/>
                <w:szCs w:val="16"/>
              </w:rPr>
              <w:t>3161</w:t>
            </w:r>
            <w:r w:rsidR="00E07FEE">
              <w:rPr>
                <w:sz w:val="16"/>
                <w:szCs w:val="16"/>
              </w:rPr>
              <w:t>, C1-253773</w:t>
            </w:r>
            <w:r w:rsidR="00B031AB">
              <w:rPr>
                <w:sz w:val="16"/>
                <w:szCs w:val="16"/>
              </w:rPr>
              <w:t>, C1-25</w:t>
            </w:r>
            <w:r w:rsidR="00D13184">
              <w:rPr>
                <w:sz w:val="16"/>
                <w:szCs w:val="16"/>
              </w:rPr>
              <w:t>3776</w:t>
            </w:r>
            <w:r w:rsidR="00CC52E6">
              <w:rPr>
                <w:sz w:val="16"/>
                <w:szCs w:val="16"/>
              </w:rPr>
              <w:t>, C1-253777</w:t>
            </w:r>
          </w:p>
        </w:tc>
        <w:tc>
          <w:tcPr>
            <w:tcW w:w="708" w:type="dxa"/>
            <w:shd w:val="solid" w:color="FFFFFF" w:fill="auto"/>
          </w:tcPr>
          <w:p w14:paraId="7787A41D" w14:textId="2D82E187" w:rsidR="00A8316F" w:rsidRDefault="00412D08" w:rsidP="00FA5F22">
            <w:pPr>
              <w:pStyle w:val="TAC"/>
              <w:rPr>
                <w:sz w:val="16"/>
                <w:szCs w:val="16"/>
              </w:rPr>
            </w:pPr>
            <w:r>
              <w:rPr>
                <w:sz w:val="16"/>
                <w:szCs w:val="16"/>
              </w:rPr>
              <w:t>0.7.0</w:t>
            </w:r>
          </w:p>
        </w:tc>
      </w:tr>
      <w:tr w:rsidR="005C4616" w:rsidRPr="006B0D02" w14:paraId="27716A44" w14:textId="77777777" w:rsidTr="00F97E86">
        <w:tc>
          <w:tcPr>
            <w:tcW w:w="800" w:type="dxa"/>
            <w:shd w:val="solid" w:color="FFFFFF" w:fill="auto"/>
          </w:tcPr>
          <w:p w14:paraId="1409389F" w14:textId="4212138A" w:rsidR="005C4616" w:rsidRDefault="005C4616" w:rsidP="00FA5F22">
            <w:pPr>
              <w:pStyle w:val="TAC"/>
              <w:rPr>
                <w:sz w:val="16"/>
                <w:szCs w:val="16"/>
              </w:rPr>
            </w:pPr>
            <w:r>
              <w:rPr>
                <w:sz w:val="16"/>
                <w:szCs w:val="16"/>
              </w:rPr>
              <w:t>2025-06</w:t>
            </w:r>
          </w:p>
        </w:tc>
        <w:tc>
          <w:tcPr>
            <w:tcW w:w="800" w:type="dxa"/>
            <w:shd w:val="solid" w:color="FFFFFF" w:fill="auto"/>
          </w:tcPr>
          <w:p w14:paraId="40CDF6C4" w14:textId="57231AF1" w:rsidR="005C4616" w:rsidRDefault="005C4616" w:rsidP="00FA5F22">
            <w:pPr>
              <w:pStyle w:val="TAC"/>
              <w:rPr>
                <w:sz w:val="16"/>
                <w:szCs w:val="16"/>
              </w:rPr>
            </w:pPr>
            <w:r>
              <w:rPr>
                <w:sz w:val="16"/>
                <w:szCs w:val="16"/>
              </w:rPr>
              <w:t>CT</w:t>
            </w:r>
            <w:r w:rsidR="00E357E0">
              <w:rPr>
                <w:sz w:val="16"/>
                <w:szCs w:val="16"/>
              </w:rPr>
              <w:t>#108</w:t>
            </w:r>
          </w:p>
        </w:tc>
        <w:tc>
          <w:tcPr>
            <w:tcW w:w="1094" w:type="dxa"/>
            <w:shd w:val="solid" w:color="FFFFFF" w:fill="auto"/>
          </w:tcPr>
          <w:p w14:paraId="38809039" w14:textId="5795D354" w:rsidR="005C4616" w:rsidRDefault="00F879D4" w:rsidP="00FA5F22">
            <w:pPr>
              <w:pStyle w:val="TAC"/>
              <w:rPr>
                <w:sz w:val="16"/>
                <w:szCs w:val="16"/>
              </w:rPr>
            </w:pPr>
            <w:r w:rsidRPr="00F879D4">
              <w:rPr>
                <w:sz w:val="16"/>
                <w:szCs w:val="16"/>
              </w:rPr>
              <w:t>CP-251216</w:t>
            </w:r>
          </w:p>
        </w:tc>
        <w:tc>
          <w:tcPr>
            <w:tcW w:w="425" w:type="dxa"/>
            <w:shd w:val="solid" w:color="FFFFFF" w:fill="auto"/>
          </w:tcPr>
          <w:p w14:paraId="3729BE70" w14:textId="77777777" w:rsidR="005C4616" w:rsidRPr="006B0D02" w:rsidRDefault="005C4616" w:rsidP="00FA5F22">
            <w:pPr>
              <w:pStyle w:val="TAL"/>
              <w:rPr>
                <w:sz w:val="16"/>
                <w:szCs w:val="16"/>
              </w:rPr>
            </w:pPr>
          </w:p>
        </w:tc>
        <w:tc>
          <w:tcPr>
            <w:tcW w:w="425" w:type="dxa"/>
            <w:shd w:val="solid" w:color="FFFFFF" w:fill="auto"/>
          </w:tcPr>
          <w:p w14:paraId="577B9F76" w14:textId="77777777" w:rsidR="005C4616" w:rsidRPr="006B0D02" w:rsidRDefault="005C4616" w:rsidP="00FA5F22">
            <w:pPr>
              <w:pStyle w:val="TAR"/>
              <w:rPr>
                <w:sz w:val="16"/>
                <w:szCs w:val="16"/>
              </w:rPr>
            </w:pPr>
          </w:p>
        </w:tc>
        <w:tc>
          <w:tcPr>
            <w:tcW w:w="425" w:type="dxa"/>
            <w:shd w:val="solid" w:color="FFFFFF" w:fill="auto"/>
          </w:tcPr>
          <w:p w14:paraId="3CA1445D" w14:textId="77777777" w:rsidR="005C4616" w:rsidRPr="006B0D02" w:rsidRDefault="005C4616" w:rsidP="00FA5F22">
            <w:pPr>
              <w:pStyle w:val="TAC"/>
              <w:rPr>
                <w:sz w:val="16"/>
                <w:szCs w:val="16"/>
              </w:rPr>
            </w:pPr>
          </w:p>
        </w:tc>
        <w:tc>
          <w:tcPr>
            <w:tcW w:w="4962" w:type="dxa"/>
            <w:shd w:val="solid" w:color="FFFFFF" w:fill="auto"/>
          </w:tcPr>
          <w:p w14:paraId="11C87D1A" w14:textId="61588C9D" w:rsidR="005C4616" w:rsidRDefault="00F879D4" w:rsidP="00FA5F22">
            <w:pPr>
              <w:pStyle w:val="TAL"/>
              <w:rPr>
                <w:sz w:val="16"/>
                <w:szCs w:val="16"/>
              </w:rPr>
            </w:pPr>
            <w:r>
              <w:rPr>
                <w:sz w:val="16"/>
                <w:szCs w:val="16"/>
              </w:rPr>
              <w:t>TS presented for information in CT#108</w:t>
            </w:r>
          </w:p>
        </w:tc>
        <w:tc>
          <w:tcPr>
            <w:tcW w:w="708" w:type="dxa"/>
            <w:shd w:val="solid" w:color="FFFFFF" w:fill="auto"/>
          </w:tcPr>
          <w:p w14:paraId="537415B4" w14:textId="631B9037" w:rsidR="005C4616" w:rsidRDefault="00E357E0" w:rsidP="00FA5F22">
            <w:pPr>
              <w:pStyle w:val="TAC"/>
              <w:rPr>
                <w:sz w:val="16"/>
                <w:szCs w:val="16"/>
              </w:rPr>
            </w:pPr>
            <w:r>
              <w:rPr>
                <w:sz w:val="16"/>
                <w:szCs w:val="16"/>
              </w:rPr>
              <w:t>1.0.0</w:t>
            </w:r>
          </w:p>
        </w:tc>
      </w:tr>
      <w:tr w:rsidR="004042D5" w:rsidRPr="006B0D02" w14:paraId="2C1443A9" w14:textId="77777777" w:rsidTr="00F97E86">
        <w:tc>
          <w:tcPr>
            <w:tcW w:w="800" w:type="dxa"/>
            <w:shd w:val="solid" w:color="FFFFFF" w:fill="auto"/>
          </w:tcPr>
          <w:p w14:paraId="381BCD4A" w14:textId="040A366E" w:rsidR="004042D5" w:rsidRDefault="004042D5" w:rsidP="00FA5F22">
            <w:pPr>
              <w:pStyle w:val="TAC"/>
              <w:rPr>
                <w:sz w:val="16"/>
                <w:szCs w:val="16"/>
              </w:rPr>
            </w:pPr>
            <w:r>
              <w:rPr>
                <w:sz w:val="16"/>
                <w:szCs w:val="16"/>
              </w:rPr>
              <w:t>2025-09</w:t>
            </w:r>
          </w:p>
        </w:tc>
        <w:tc>
          <w:tcPr>
            <w:tcW w:w="800" w:type="dxa"/>
            <w:shd w:val="solid" w:color="FFFFFF" w:fill="auto"/>
          </w:tcPr>
          <w:p w14:paraId="1D9F69A6" w14:textId="3D2C4CE0" w:rsidR="004042D5" w:rsidRDefault="004042D5" w:rsidP="00FA5F22">
            <w:pPr>
              <w:pStyle w:val="TAC"/>
              <w:rPr>
                <w:sz w:val="16"/>
                <w:szCs w:val="16"/>
              </w:rPr>
            </w:pPr>
            <w:r>
              <w:rPr>
                <w:sz w:val="16"/>
                <w:szCs w:val="16"/>
              </w:rPr>
              <w:t>CT1</w:t>
            </w:r>
            <w:r w:rsidR="00D04A13">
              <w:rPr>
                <w:sz w:val="16"/>
                <w:szCs w:val="16"/>
              </w:rPr>
              <w:t>#156</w:t>
            </w:r>
          </w:p>
        </w:tc>
        <w:tc>
          <w:tcPr>
            <w:tcW w:w="1094" w:type="dxa"/>
            <w:shd w:val="solid" w:color="FFFFFF" w:fill="auto"/>
          </w:tcPr>
          <w:p w14:paraId="07A4D003" w14:textId="77777777" w:rsidR="004042D5" w:rsidRPr="00F879D4" w:rsidRDefault="004042D5" w:rsidP="00FA5F22">
            <w:pPr>
              <w:pStyle w:val="TAC"/>
              <w:rPr>
                <w:sz w:val="16"/>
                <w:szCs w:val="16"/>
              </w:rPr>
            </w:pPr>
          </w:p>
        </w:tc>
        <w:tc>
          <w:tcPr>
            <w:tcW w:w="425" w:type="dxa"/>
            <w:shd w:val="solid" w:color="FFFFFF" w:fill="auto"/>
          </w:tcPr>
          <w:p w14:paraId="58CCBA3C" w14:textId="77777777" w:rsidR="004042D5" w:rsidRPr="006B0D02" w:rsidRDefault="004042D5" w:rsidP="00FA5F22">
            <w:pPr>
              <w:pStyle w:val="TAL"/>
              <w:rPr>
                <w:sz w:val="16"/>
                <w:szCs w:val="16"/>
              </w:rPr>
            </w:pPr>
          </w:p>
        </w:tc>
        <w:tc>
          <w:tcPr>
            <w:tcW w:w="425" w:type="dxa"/>
            <w:shd w:val="solid" w:color="FFFFFF" w:fill="auto"/>
          </w:tcPr>
          <w:p w14:paraId="41118403" w14:textId="77777777" w:rsidR="004042D5" w:rsidRPr="006B0D02" w:rsidRDefault="004042D5" w:rsidP="00FA5F22">
            <w:pPr>
              <w:pStyle w:val="TAR"/>
              <w:rPr>
                <w:sz w:val="16"/>
                <w:szCs w:val="16"/>
              </w:rPr>
            </w:pPr>
          </w:p>
        </w:tc>
        <w:tc>
          <w:tcPr>
            <w:tcW w:w="425" w:type="dxa"/>
            <w:shd w:val="solid" w:color="FFFFFF" w:fill="auto"/>
          </w:tcPr>
          <w:p w14:paraId="5802365D" w14:textId="77777777" w:rsidR="004042D5" w:rsidRPr="006B0D02" w:rsidRDefault="004042D5" w:rsidP="00FA5F22">
            <w:pPr>
              <w:pStyle w:val="TAC"/>
              <w:rPr>
                <w:sz w:val="16"/>
                <w:szCs w:val="16"/>
              </w:rPr>
            </w:pPr>
          </w:p>
        </w:tc>
        <w:tc>
          <w:tcPr>
            <w:tcW w:w="4962" w:type="dxa"/>
            <w:shd w:val="solid" w:color="FFFFFF" w:fill="auto"/>
          </w:tcPr>
          <w:p w14:paraId="67EC6E5E" w14:textId="0A87773C" w:rsidR="004042D5" w:rsidRDefault="00320596" w:rsidP="00FA5F22">
            <w:pPr>
              <w:pStyle w:val="TAL"/>
              <w:rPr>
                <w:sz w:val="16"/>
                <w:szCs w:val="16"/>
              </w:rPr>
            </w:pPr>
            <w:r>
              <w:rPr>
                <w:sz w:val="16"/>
                <w:szCs w:val="16"/>
              </w:rPr>
              <w:t>Incorporates agreed pCRs</w:t>
            </w:r>
            <w:r w:rsidR="00B91788">
              <w:rPr>
                <w:sz w:val="16"/>
                <w:szCs w:val="16"/>
              </w:rPr>
              <w:t xml:space="preserve"> </w:t>
            </w:r>
            <w:r w:rsidR="00814F60">
              <w:rPr>
                <w:sz w:val="16"/>
                <w:szCs w:val="16"/>
              </w:rPr>
              <w:t>C1-254710</w:t>
            </w:r>
            <w:r w:rsidR="009551F7">
              <w:rPr>
                <w:sz w:val="16"/>
                <w:szCs w:val="16"/>
              </w:rPr>
              <w:t>, C1-254711</w:t>
            </w:r>
            <w:r w:rsidR="00BB4B49">
              <w:rPr>
                <w:sz w:val="16"/>
                <w:szCs w:val="16"/>
              </w:rPr>
              <w:t>, C1-254712</w:t>
            </w:r>
            <w:r w:rsidR="00241308">
              <w:rPr>
                <w:sz w:val="16"/>
                <w:szCs w:val="16"/>
              </w:rPr>
              <w:t>, C1-254713</w:t>
            </w:r>
            <w:r w:rsidR="00296174">
              <w:rPr>
                <w:sz w:val="16"/>
                <w:szCs w:val="16"/>
              </w:rPr>
              <w:t>, C1-254714</w:t>
            </w:r>
            <w:r w:rsidR="00002A2A">
              <w:rPr>
                <w:sz w:val="16"/>
                <w:szCs w:val="16"/>
              </w:rPr>
              <w:t>, C1-2547</w:t>
            </w:r>
            <w:r w:rsidR="00C71138">
              <w:rPr>
                <w:sz w:val="16"/>
                <w:szCs w:val="16"/>
              </w:rPr>
              <w:t>18</w:t>
            </w:r>
            <w:r w:rsidR="00AC5404">
              <w:rPr>
                <w:sz w:val="16"/>
                <w:szCs w:val="16"/>
              </w:rPr>
              <w:t>, C1-255367</w:t>
            </w:r>
            <w:r w:rsidR="00ED3D95">
              <w:rPr>
                <w:sz w:val="16"/>
                <w:szCs w:val="16"/>
              </w:rPr>
              <w:t xml:space="preserve">, C1-255369, </w:t>
            </w:r>
            <w:r w:rsidR="001A5B39">
              <w:rPr>
                <w:sz w:val="16"/>
                <w:szCs w:val="16"/>
              </w:rPr>
              <w:t>C1-255392</w:t>
            </w:r>
          </w:p>
        </w:tc>
        <w:tc>
          <w:tcPr>
            <w:tcW w:w="708" w:type="dxa"/>
            <w:shd w:val="solid" w:color="FFFFFF" w:fill="auto"/>
          </w:tcPr>
          <w:p w14:paraId="7452EB28" w14:textId="5353F46A" w:rsidR="004042D5" w:rsidRDefault="00B91788" w:rsidP="00FA5F22">
            <w:pPr>
              <w:pStyle w:val="TAC"/>
              <w:rPr>
                <w:sz w:val="16"/>
                <w:szCs w:val="16"/>
              </w:rPr>
            </w:pPr>
            <w:r>
              <w:rPr>
                <w:sz w:val="16"/>
                <w:szCs w:val="16"/>
              </w:rPr>
              <w:t>1.1.0</w:t>
            </w:r>
          </w:p>
        </w:tc>
      </w:tr>
      <w:tr w:rsidR="001C5D97" w:rsidRPr="006B0D02" w14:paraId="24223385" w14:textId="77777777" w:rsidTr="00F97E86">
        <w:tc>
          <w:tcPr>
            <w:tcW w:w="800" w:type="dxa"/>
            <w:shd w:val="solid" w:color="FFFFFF" w:fill="auto"/>
          </w:tcPr>
          <w:p w14:paraId="41398156" w14:textId="3EFE14C8" w:rsidR="001C5D97" w:rsidRDefault="001C5D97" w:rsidP="00FA5F22">
            <w:pPr>
              <w:pStyle w:val="TAC"/>
              <w:rPr>
                <w:sz w:val="16"/>
                <w:szCs w:val="16"/>
              </w:rPr>
            </w:pPr>
            <w:r>
              <w:rPr>
                <w:sz w:val="16"/>
                <w:szCs w:val="16"/>
              </w:rPr>
              <w:t>2025-09</w:t>
            </w:r>
          </w:p>
        </w:tc>
        <w:tc>
          <w:tcPr>
            <w:tcW w:w="800" w:type="dxa"/>
            <w:shd w:val="solid" w:color="FFFFFF" w:fill="auto"/>
          </w:tcPr>
          <w:p w14:paraId="5623AA44" w14:textId="769DCABC" w:rsidR="001C5D97" w:rsidRDefault="001C5D97" w:rsidP="00FA5F22">
            <w:pPr>
              <w:pStyle w:val="TAC"/>
              <w:rPr>
                <w:sz w:val="16"/>
                <w:szCs w:val="16"/>
              </w:rPr>
            </w:pPr>
            <w:r>
              <w:rPr>
                <w:sz w:val="16"/>
                <w:szCs w:val="16"/>
              </w:rPr>
              <w:t>CT</w:t>
            </w:r>
            <w:r w:rsidR="006D67BE">
              <w:rPr>
                <w:sz w:val="16"/>
                <w:szCs w:val="16"/>
              </w:rPr>
              <w:t>#109</w:t>
            </w:r>
          </w:p>
        </w:tc>
        <w:tc>
          <w:tcPr>
            <w:tcW w:w="1094" w:type="dxa"/>
            <w:shd w:val="solid" w:color="FFFFFF" w:fill="auto"/>
          </w:tcPr>
          <w:p w14:paraId="3147CD5E" w14:textId="12D238D9" w:rsidR="001C5D97" w:rsidRPr="0030724E" w:rsidRDefault="0030724E" w:rsidP="0030724E">
            <w:pPr>
              <w:pStyle w:val="TAC"/>
              <w:jc w:val="left"/>
              <w:rPr>
                <w:color w:val="000000" w:themeColor="text1"/>
                <w:sz w:val="16"/>
                <w:szCs w:val="16"/>
              </w:rPr>
            </w:pPr>
            <w:r>
              <w:rPr>
                <w:color w:val="000000" w:themeColor="text1"/>
                <w:sz w:val="16"/>
                <w:szCs w:val="16"/>
              </w:rPr>
              <w:t xml:space="preserve"> </w:t>
            </w:r>
            <w:r w:rsidRPr="0030724E">
              <w:rPr>
                <w:color w:val="000000" w:themeColor="text1"/>
                <w:sz w:val="16"/>
                <w:szCs w:val="16"/>
              </w:rPr>
              <w:t>CP-252118</w:t>
            </w:r>
          </w:p>
        </w:tc>
        <w:tc>
          <w:tcPr>
            <w:tcW w:w="425" w:type="dxa"/>
            <w:shd w:val="solid" w:color="FFFFFF" w:fill="auto"/>
          </w:tcPr>
          <w:p w14:paraId="2A9E60BF" w14:textId="77777777" w:rsidR="001C5D97" w:rsidRPr="006B0D02" w:rsidRDefault="001C5D97" w:rsidP="00FA5F22">
            <w:pPr>
              <w:pStyle w:val="TAL"/>
              <w:rPr>
                <w:sz w:val="16"/>
                <w:szCs w:val="16"/>
              </w:rPr>
            </w:pPr>
          </w:p>
        </w:tc>
        <w:tc>
          <w:tcPr>
            <w:tcW w:w="425" w:type="dxa"/>
            <w:shd w:val="solid" w:color="FFFFFF" w:fill="auto"/>
          </w:tcPr>
          <w:p w14:paraId="18F251D0" w14:textId="77777777" w:rsidR="001C5D97" w:rsidRPr="006B0D02" w:rsidRDefault="001C5D97" w:rsidP="00FA5F22">
            <w:pPr>
              <w:pStyle w:val="TAR"/>
              <w:rPr>
                <w:sz w:val="16"/>
                <w:szCs w:val="16"/>
              </w:rPr>
            </w:pPr>
          </w:p>
        </w:tc>
        <w:tc>
          <w:tcPr>
            <w:tcW w:w="425" w:type="dxa"/>
            <w:shd w:val="solid" w:color="FFFFFF" w:fill="auto"/>
          </w:tcPr>
          <w:p w14:paraId="2339448C" w14:textId="77777777" w:rsidR="001C5D97" w:rsidRPr="006B0D02" w:rsidRDefault="001C5D97" w:rsidP="00FA5F22">
            <w:pPr>
              <w:pStyle w:val="TAC"/>
              <w:rPr>
                <w:sz w:val="16"/>
                <w:szCs w:val="16"/>
              </w:rPr>
            </w:pPr>
          </w:p>
        </w:tc>
        <w:tc>
          <w:tcPr>
            <w:tcW w:w="4962" w:type="dxa"/>
            <w:shd w:val="solid" w:color="FFFFFF" w:fill="auto"/>
          </w:tcPr>
          <w:p w14:paraId="67077A3C" w14:textId="68114691" w:rsidR="001C5D97" w:rsidRDefault="0030724E" w:rsidP="00FA5F22">
            <w:pPr>
              <w:pStyle w:val="TAL"/>
              <w:rPr>
                <w:sz w:val="16"/>
                <w:szCs w:val="16"/>
              </w:rPr>
            </w:pPr>
            <w:r w:rsidRPr="00550EE5">
              <w:rPr>
                <w:sz w:val="16"/>
                <w:szCs w:val="16"/>
                <w:lang w:val="en-US"/>
              </w:rPr>
              <w:t>Presenting 3GPP TS 24.</w:t>
            </w:r>
            <w:r>
              <w:rPr>
                <w:sz w:val="16"/>
                <w:szCs w:val="16"/>
                <w:lang w:val="en-US"/>
              </w:rPr>
              <w:t>283</w:t>
            </w:r>
            <w:r w:rsidRPr="00550EE5">
              <w:rPr>
                <w:sz w:val="16"/>
                <w:szCs w:val="16"/>
                <w:lang w:val="en-US"/>
              </w:rPr>
              <w:t xml:space="preserve"> to CT#109 for </w:t>
            </w:r>
            <w:r>
              <w:rPr>
                <w:sz w:val="16"/>
                <w:szCs w:val="16"/>
                <w:lang w:val="en-US"/>
              </w:rPr>
              <w:t>approval</w:t>
            </w:r>
          </w:p>
        </w:tc>
        <w:tc>
          <w:tcPr>
            <w:tcW w:w="708" w:type="dxa"/>
            <w:shd w:val="solid" w:color="FFFFFF" w:fill="auto"/>
          </w:tcPr>
          <w:p w14:paraId="24E945A9" w14:textId="247B5198" w:rsidR="001C5D97" w:rsidRDefault="006D67BE" w:rsidP="00FA5F22">
            <w:pPr>
              <w:pStyle w:val="TAC"/>
              <w:rPr>
                <w:sz w:val="16"/>
                <w:szCs w:val="16"/>
              </w:rPr>
            </w:pPr>
            <w:r>
              <w:rPr>
                <w:sz w:val="16"/>
                <w:szCs w:val="16"/>
              </w:rPr>
              <w:t>2.0.0</w:t>
            </w:r>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1E8F9" w14:textId="77777777" w:rsidR="003E6173" w:rsidRDefault="003E6173">
      <w:r>
        <w:separator/>
      </w:r>
    </w:p>
  </w:endnote>
  <w:endnote w:type="continuationSeparator" w:id="0">
    <w:p w14:paraId="5566FE85" w14:textId="77777777" w:rsidR="003E6173" w:rsidRDefault="003E6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2B531" w14:textId="77777777" w:rsidR="003E6173" w:rsidRDefault="003E6173">
      <w:r>
        <w:separator/>
      </w:r>
    </w:p>
  </w:footnote>
  <w:footnote w:type="continuationSeparator" w:id="0">
    <w:p w14:paraId="2D8F038E" w14:textId="77777777" w:rsidR="003E6173" w:rsidRDefault="003E6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F7A63D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24E">
      <w:rPr>
        <w:rFonts w:ascii="Arial" w:hAnsi="Arial" w:cs="Arial"/>
        <w:b/>
        <w:noProof/>
        <w:sz w:val="18"/>
        <w:szCs w:val="18"/>
      </w:rPr>
      <w:t>3GPP TS 24.283 V2.0.0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5AFB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24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A97"/>
    <w:rsid w:val="00024C6B"/>
    <w:rsid w:val="00024D1D"/>
    <w:rsid w:val="00025363"/>
    <w:rsid w:val="00026A80"/>
    <w:rsid w:val="00026B27"/>
    <w:rsid w:val="00026EE9"/>
    <w:rsid w:val="00026FFE"/>
    <w:rsid w:val="000305FB"/>
    <w:rsid w:val="00032193"/>
    <w:rsid w:val="00033397"/>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2A9E"/>
    <w:rsid w:val="000B3D9F"/>
    <w:rsid w:val="000B3FD9"/>
    <w:rsid w:val="000B4351"/>
    <w:rsid w:val="000B4C3B"/>
    <w:rsid w:val="000B4C63"/>
    <w:rsid w:val="000B5547"/>
    <w:rsid w:val="000B5D58"/>
    <w:rsid w:val="000B7445"/>
    <w:rsid w:val="000C147B"/>
    <w:rsid w:val="000C27EA"/>
    <w:rsid w:val="000C47C3"/>
    <w:rsid w:val="000D00F8"/>
    <w:rsid w:val="000D10A2"/>
    <w:rsid w:val="000D1AAF"/>
    <w:rsid w:val="000D374A"/>
    <w:rsid w:val="000D3B4A"/>
    <w:rsid w:val="000D56C6"/>
    <w:rsid w:val="000D58AB"/>
    <w:rsid w:val="000E0EA0"/>
    <w:rsid w:val="000E0EE9"/>
    <w:rsid w:val="000E10AC"/>
    <w:rsid w:val="000E1281"/>
    <w:rsid w:val="000E2A15"/>
    <w:rsid w:val="000E2B1A"/>
    <w:rsid w:val="000E357F"/>
    <w:rsid w:val="000E3B35"/>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40384"/>
    <w:rsid w:val="0014407A"/>
    <w:rsid w:val="001440B9"/>
    <w:rsid w:val="0014488A"/>
    <w:rsid w:val="0014627B"/>
    <w:rsid w:val="00151008"/>
    <w:rsid w:val="00151B64"/>
    <w:rsid w:val="001536BB"/>
    <w:rsid w:val="001542A5"/>
    <w:rsid w:val="00154B99"/>
    <w:rsid w:val="00155074"/>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3121"/>
    <w:rsid w:val="00194230"/>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6637"/>
    <w:rsid w:val="001B6FAC"/>
    <w:rsid w:val="001B7716"/>
    <w:rsid w:val="001C0EA4"/>
    <w:rsid w:val="001C1099"/>
    <w:rsid w:val="001C21C3"/>
    <w:rsid w:val="001C2302"/>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4376"/>
    <w:rsid w:val="00214BF5"/>
    <w:rsid w:val="00215D63"/>
    <w:rsid w:val="00216E5E"/>
    <w:rsid w:val="00217B2A"/>
    <w:rsid w:val="00217F3D"/>
    <w:rsid w:val="00222745"/>
    <w:rsid w:val="00222DA0"/>
    <w:rsid w:val="00223472"/>
    <w:rsid w:val="00223843"/>
    <w:rsid w:val="0022410A"/>
    <w:rsid w:val="0022417E"/>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EB2"/>
    <w:rsid w:val="0024387C"/>
    <w:rsid w:val="0024561C"/>
    <w:rsid w:val="00246352"/>
    <w:rsid w:val="00246BB9"/>
    <w:rsid w:val="00250DC8"/>
    <w:rsid w:val="00251985"/>
    <w:rsid w:val="00251EC8"/>
    <w:rsid w:val="00252600"/>
    <w:rsid w:val="00254590"/>
    <w:rsid w:val="00254F7C"/>
    <w:rsid w:val="00255A4B"/>
    <w:rsid w:val="00255C28"/>
    <w:rsid w:val="002568F8"/>
    <w:rsid w:val="002578E7"/>
    <w:rsid w:val="002579B3"/>
    <w:rsid w:val="002616FE"/>
    <w:rsid w:val="00261BEA"/>
    <w:rsid w:val="00261E8C"/>
    <w:rsid w:val="00263856"/>
    <w:rsid w:val="00264B85"/>
    <w:rsid w:val="0026675B"/>
    <w:rsid w:val="002668FB"/>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1FC3"/>
    <w:rsid w:val="00302DC9"/>
    <w:rsid w:val="00302F3E"/>
    <w:rsid w:val="00303F7E"/>
    <w:rsid w:val="00304626"/>
    <w:rsid w:val="00304E4B"/>
    <w:rsid w:val="003056FE"/>
    <w:rsid w:val="00306CFC"/>
    <w:rsid w:val="0030724E"/>
    <w:rsid w:val="00307D8F"/>
    <w:rsid w:val="00310C62"/>
    <w:rsid w:val="00311C37"/>
    <w:rsid w:val="00313655"/>
    <w:rsid w:val="00316840"/>
    <w:rsid w:val="003172DC"/>
    <w:rsid w:val="003175A6"/>
    <w:rsid w:val="00317C85"/>
    <w:rsid w:val="00320596"/>
    <w:rsid w:val="00320B30"/>
    <w:rsid w:val="00323693"/>
    <w:rsid w:val="003236E7"/>
    <w:rsid w:val="003236FD"/>
    <w:rsid w:val="00323AB0"/>
    <w:rsid w:val="00323D09"/>
    <w:rsid w:val="00324385"/>
    <w:rsid w:val="00324A03"/>
    <w:rsid w:val="00325520"/>
    <w:rsid w:val="003261F8"/>
    <w:rsid w:val="00326492"/>
    <w:rsid w:val="003275B3"/>
    <w:rsid w:val="00331056"/>
    <w:rsid w:val="00331198"/>
    <w:rsid w:val="00334136"/>
    <w:rsid w:val="00334B5C"/>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96F"/>
    <w:rsid w:val="003700C1"/>
    <w:rsid w:val="00370654"/>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67E6"/>
    <w:rsid w:val="003B0008"/>
    <w:rsid w:val="003B096F"/>
    <w:rsid w:val="003B0A37"/>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96"/>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97E"/>
    <w:rsid w:val="004B2FAF"/>
    <w:rsid w:val="004B3819"/>
    <w:rsid w:val="004B552D"/>
    <w:rsid w:val="004B59DB"/>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31A50"/>
    <w:rsid w:val="00533125"/>
    <w:rsid w:val="0053388B"/>
    <w:rsid w:val="00534ADC"/>
    <w:rsid w:val="00535773"/>
    <w:rsid w:val="00535FF2"/>
    <w:rsid w:val="0053600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5DC"/>
    <w:rsid w:val="006530D6"/>
    <w:rsid w:val="00653EC8"/>
    <w:rsid w:val="006557A4"/>
    <w:rsid w:val="00655C34"/>
    <w:rsid w:val="00656C0E"/>
    <w:rsid w:val="006622B6"/>
    <w:rsid w:val="00664384"/>
    <w:rsid w:val="006648D9"/>
    <w:rsid w:val="00665833"/>
    <w:rsid w:val="00666C5F"/>
    <w:rsid w:val="00670711"/>
    <w:rsid w:val="00670C0F"/>
    <w:rsid w:val="00671225"/>
    <w:rsid w:val="00671386"/>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F0913"/>
    <w:rsid w:val="007F0F4A"/>
    <w:rsid w:val="007F214D"/>
    <w:rsid w:val="007F3806"/>
    <w:rsid w:val="007F41E6"/>
    <w:rsid w:val="007F51C4"/>
    <w:rsid w:val="007F5E34"/>
    <w:rsid w:val="007F6115"/>
    <w:rsid w:val="007F774E"/>
    <w:rsid w:val="007F7EFC"/>
    <w:rsid w:val="00801295"/>
    <w:rsid w:val="00801ACD"/>
    <w:rsid w:val="00802638"/>
    <w:rsid w:val="008028A4"/>
    <w:rsid w:val="00802CBD"/>
    <w:rsid w:val="008033FE"/>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482C"/>
    <w:rsid w:val="00965C4F"/>
    <w:rsid w:val="00970957"/>
    <w:rsid w:val="00972207"/>
    <w:rsid w:val="00973703"/>
    <w:rsid w:val="009738DD"/>
    <w:rsid w:val="00973BC7"/>
    <w:rsid w:val="00973F3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CAC"/>
    <w:rsid w:val="009A3F4D"/>
    <w:rsid w:val="009A4EFF"/>
    <w:rsid w:val="009A51BE"/>
    <w:rsid w:val="009A71D6"/>
    <w:rsid w:val="009A7822"/>
    <w:rsid w:val="009B0412"/>
    <w:rsid w:val="009B1670"/>
    <w:rsid w:val="009B367A"/>
    <w:rsid w:val="009B4AAE"/>
    <w:rsid w:val="009B5599"/>
    <w:rsid w:val="009B5FE0"/>
    <w:rsid w:val="009C2BC5"/>
    <w:rsid w:val="009C4058"/>
    <w:rsid w:val="009C5B4E"/>
    <w:rsid w:val="009C6A4E"/>
    <w:rsid w:val="009C6A50"/>
    <w:rsid w:val="009C6B15"/>
    <w:rsid w:val="009C7FA8"/>
    <w:rsid w:val="009D1AC5"/>
    <w:rsid w:val="009D226E"/>
    <w:rsid w:val="009D3713"/>
    <w:rsid w:val="009D50FC"/>
    <w:rsid w:val="009D75E7"/>
    <w:rsid w:val="009E0F13"/>
    <w:rsid w:val="009E13D8"/>
    <w:rsid w:val="009E1CA1"/>
    <w:rsid w:val="009E3511"/>
    <w:rsid w:val="009E4C65"/>
    <w:rsid w:val="009E4FB1"/>
    <w:rsid w:val="009E51CF"/>
    <w:rsid w:val="009E7D12"/>
    <w:rsid w:val="009F0B38"/>
    <w:rsid w:val="009F1DFA"/>
    <w:rsid w:val="009F2C81"/>
    <w:rsid w:val="009F37B7"/>
    <w:rsid w:val="009F46A8"/>
    <w:rsid w:val="009F6A00"/>
    <w:rsid w:val="009F70D5"/>
    <w:rsid w:val="00A01B0D"/>
    <w:rsid w:val="00A04A66"/>
    <w:rsid w:val="00A04AD4"/>
    <w:rsid w:val="00A05197"/>
    <w:rsid w:val="00A073D9"/>
    <w:rsid w:val="00A103ED"/>
    <w:rsid w:val="00A10F02"/>
    <w:rsid w:val="00A11593"/>
    <w:rsid w:val="00A13790"/>
    <w:rsid w:val="00A164B4"/>
    <w:rsid w:val="00A169F4"/>
    <w:rsid w:val="00A21FE2"/>
    <w:rsid w:val="00A22D66"/>
    <w:rsid w:val="00A24251"/>
    <w:rsid w:val="00A244C4"/>
    <w:rsid w:val="00A24A45"/>
    <w:rsid w:val="00A24D85"/>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8F9"/>
    <w:rsid w:val="00AC5404"/>
    <w:rsid w:val="00AC5A1E"/>
    <w:rsid w:val="00AC65C0"/>
    <w:rsid w:val="00AC6B4C"/>
    <w:rsid w:val="00AC6B72"/>
    <w:rsid w:val="00AC6BC6"/>
    <w:rsid w:val="00AC7671"/>
    <w:rsid w:val="00AD293C"/>
    <w:rsid w:val="00AD39CB"/>
    <w:rsid w:val="00AD453C"/>
    <w:rsid w:val="00AD5E72"/>
    <w:rsid w:val="00AD60F4"/>
    <w:rsid w:val="00AD723B"/>
    <w:rsid w:val="00AE0D2F"/>
    <w:rsid w:val="00AE16EA"/>
    <w:rsid w:val="00AE1AD4"/>
    <w:rsid w:val="00AE20A9"/>
    <w:rsid w:val="00AE371E"/>
    <w:rsid w:val="00AE3C2F"/>
    <w:rsid w:val="00AE4A62"/>
    <w:rsid w:val="00AE4FE4"/>
    <w:rsid w:val="00AE5B78"/>
    <w:rsid w:val="00AE5FFD"/>
    <w:rsid w:val="00AE6485"/>
    <w:rsid w:val="00AE65E2"/>
    <w:rsid w:val="00AE6CDE"/>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7176"/>
    <w:rsid w:val="00B47285"/>
    <w:rsid w:val="00B47AF9"/>
    <w:rsid w:val="00B50350"/>
    <w:rsid w:val="00B511CF"/>
    <w:rsid w:val="00B5129F"/>
    <w:rsid w:val="00B512DE"/>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6EAA"/>
    <w:rsid w:val="00C574D0"/>
    <w:rsid w:val="00C60419"/>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A35"/>
    <w:rsid w:val="00C83F7D"/>
    <w:rsid w:val="00C844DA"/>
    <w:rsid w:val="00C87CF7"/>
    <w:rsid w:val="00C909F9"/>
    <w:rsid w:val="00C90AA2"/>
    <w:rsid w:val="00C91962"/>
    <w:rsid w:val="00C932D1"/>
    <w:rsid w:val="00C93F40"/>
    <w:rsid w:val="00C9486F"/>
    <w:rsid w:val="00C949A2"/>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C0AA6"/>
    <w:rsid w:val="00CC0CC9"/>
    <w:rsid w:val="00CC16A1"/>
    <w:rsid w:val="00CC1E76"/>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AE5"/>
    <w:rsid w:val="00CE1C90"/>
    <w:rsid w:val="00CE22DA"/>
    <w:rsid w:val="00CE285C"/>
    <w:rsid w:val="00CE2C2C"/>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CEC"/>
    <w:rsid w:val="00D5218B"/>
    <w:rsid w:val="00D534AB"/>
    <w:rsid w:val="00D535A6"/>
    <w:rsid w:val="00D544F2"/>
    <w:rsid w:val="00D55090"/>
    <w:rsid w:val="00D55693"/>
    <w:rsid w:val="00D56289"/>
    <w:rsid w:val="00D576DD"/>
    <w:rsid w:val="00D57972"/>
    <w:rsid w:val="00D57C62"/>
    <w:rsid w:val="00D60BD7"/>
    <w:rsid w:val="00D60BFF"/>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2CC5"/>
    <w:rsid w:val="00DA3ACC"/>
    <w:rsid w:val="00DA5CAA"/>
    <w:rsid w:val="00DA5DAB"/>
    <w:rsid w:val="00DA6A9E"/>
    <w:rsid w:val="00DA7A03"/>
    <w:rsid w:val="00DB02AC"/>
    <w:rsid w:val="00DB0E68"/>
    <w:rsid w:val="00DB1818"/>
    <w:rsid w:val="00DB23FC"/>
    <w:rsid w:val="00DB2B16"/>
    <w:rsid w:val="00DB4D7D"/>
    <w:rsid w:val="00DB5681"/>
    <w:rsid w:val="00DC10EE"/>
    <w:rsid w:val="00DC1C53"/>
    <w:rsid w:val="00DC2238"/>
    <w:rsid w:val="00DC24FF"/>
    <w:rsid w:val="00DC2F48"/>
    <w:rsid w:val="00DC309B"/>
    <w:rsid w:val="00DC33B1"/>
    <w:rsid w:val="00DC4DA2"/>
    <w:rsid w:val="00DC55D7"/>
    <w:rsid w:val="00DD2AC6"/>
    <w:rsid w:val="00DD4587"/>
    <w:rsid w:val="00DD4C17"/>
    <w:rsid w:val="00DD50BC"/>
    <w:rsid w:val="00DD659A"/>
    <w:rsid w:val="00DD705E"/>
    <w:rsid w:val="00DD74A5"/>
    <w:rsid w:val="00DD7758"/>
    <w:rsid w:val="00DE1239"/>
    <w:rsid w:val="00DE25E6"/>
    <w:rsid w:val="00DE4306"/>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36E"/>
    <w:rsid w:val="00E26DB8"/>
    <w:rsid w:val="00E3029E"/>
    <w:rsid w:val="00E30E84"/>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1B93"/>
    <w:rsid w:val="00E71BD6"/>
    <w:rsid w:val="00E71FE5"/>
    <w:rsid w:val="00E76113"/>
    <w:rsid w:val="00E77645"/>
    <w:rsid w:val="00E776C3"/>
    <w:rsid w:val="00E778CE"/>
    <w:rsid w:val="00E81A06"/>
    <w:rsid w:val="00E8427A"/>
    <w:rsid w:val="00E84E02"/>
    <w:rsid w:val="00E85989"/>
    <w:rsid w:val="00E8627E"/>
    <w:rsid w:val="00E87078"/>
    <w:rsid w:val="00E8718D"/>
    <w:rsid w:val="00E9362A"/>
    <w:rsid w:val="00E93A2C"/>
    <w:rsid w:val="00E94B6B"/>
    <w:rsid w:val="00E9522E"/>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B9"/>
    <w:rsid w:val="00EF2C2E"/>
    <w:rsid w:val="00EF3006"/>
    <w:rsid w:val="00EF351E"/>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1040E"/>
    <w:rsid w:val="00F1070A"/>
    <w:rsid w:val="00F13360"/>
    <w:rsid w:val="00F133D4"/>
    <w:rsid w:val="00F14386"/>
    <w:rsid w:val="00F15087"/>
    <w:rsid w:val="00F168E9"/>
    <w:rsid w:val="00F16BA0"/>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95</Pages>
  <Words>32898</Words>
  <Characters>187522</Characters>
  <Application>Microsoft Office Word</Application>
  <DocSecurity>0</DocSecurity>
  <Lines>1562</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2025-09-01T06:24:00Z</dcterms:created>
  <dcterms:modified xsi:type="dcterms:W3CDTF">2025-09-05T20:05:00Z</dcterms:modified>
</cp:coreProperties>
</file>