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6E441397"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356BC0">
              <w:t>1.0.0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r w:rsidR="00356BC0">
              <w:rPr>
                <w:sz w:val="32"/>
              </w:rPr>
              <w:t>6</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A5233D">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602C7B32" w14:textId="73C65DBC" w:rsidR="00334B5C" w:rsidRDefault="004D3578">
      <w:pPr>
        <w:pStyle w:val="TOC1"/>
        <w:rPr>
          <w:rFonts w:asciiTheme="minorHAnsi" w:eastAsiaTheme="minorEastAsia" w:hAnsiTheme="minorHAnsi" w:cstheme="minorBidi"/>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334B5C">
        <w:t>Foreword</w:t>
      </w:r>
      <w:r w:rsidR="00334B5C">
        <w:tab/>
      </w:r>
      <w:r w:rsidR="00334B5C">
        <w:fldChar w:fldCharType="begin"/>
      </w:r>
      <w:r w:rsidR="00334B5C">
        <w:instrText xml:space="preserve"> PAGEREF _Toc198825074 \h </w:instrText>
      </w:r>
      <w:r w:rsidR="00334B5C">
        <w:fldChar w:fldCharType="separate"/>
      </w:r>
      <w:r w:rsidR="00D5218B">
        <w:t>8</w:t>
      </w:r>
      <w:r w:rsidR="00334B5C">
        <w:fldChar w:fldCharType="end"/>
      </w:r>
    </w:p>
    <w:p w14:paraId="257F2460" w14:textId="4EE5E533" w:rsidR="00334B5C" w:rsidRDefault="00334B5C">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r>
      <w:r>
        <w:instrText xml:space="preserve"> PAGEREF _Toc198825075 \h </w:instrText>
      </w:r>
      <w:r>
        <w:fldChar w:fldCharType="separate"/>
      </w:r>
      <w:r w:rsidR="00D5218B">
        <w:t>10</w:t>
      </w:r>
      <w:r>
        <w:fldChar w:fldCharType="end"/>
      </w:r>
    </w:p>
    <w:p w14:paraId="19A35058" w14:textId="040358A0" w:rsidR="00334B5C" w:rsidRDefault="00334B5C">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r>
      <w:r>
        <w:instrText xml:space="preserve"> PAGEREF _Toc198825076 \h </w:instrText>
      </w:r>
      <w:r>
        <w:fldChar w:fldCharType="separate"/>
      </w:r>
      <w:r w:rsidR="00D5218B">
        <w:t>10</w:t>
      </w:r>
      <w:r>
        <w:fldChar w:fldCharType="end"/>
      </w:r>
    </w:p>
    <w:p w14:paraId="294DEECD" w14:textId="30AB6BE2" w:rsidR="00334B5C" w:rsidRDefault="00334B5C">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of terms, symbols and abbreviations</w:t>
      </w:r>
      <w:r>
        <w:tab/>
      </w:r>
      <w:r>
        <w:fldChar w:fldCharType="begin"/>
      </w:r>
      <w:r>
        <w:instrText xml:space="preserve"> PAGEREF _Toc198825077 \h </w:instrText>
      </w:r>
      <w:r>
        <w:fldChar w:fldCharType="separate"/>
      </w:r>
      <w:r w:rsidR="00D5218B">
        <w:t>11</w:t>
      </w:r>
      <w:r>
        <w:fldChar w:fldCharType="end"/>
      </w:r>
    </w:p>
    <w:p w14:paraId="2DCEF61B" w14:textId="0453C871" w:rsidR="00334B5C" w:rsidRDefault="00334B5C">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Terms</w:t>
      </w:r>
      <w:r>
        <w:tab/>
      </w:r>
      <w:r>
        <w:fldChar w:fldCharType="begin"/>
      </w:r>
      <w:r>
        <w:instrText xml:space="preserve"> PAGEREF _Toc198825078 \h </w:instrText>
      </w:r>
      <w:r>
        <w:fldChar w:fldCharType="separate"/>
      </w:r>
      <w:r w:rsidR="00D5218B">
        <w:t>11</w:t>
      </w:r>
      <w:r>
        <w:fldChar w:fldCharType="end"/>
      </w:r>
    </w:p>
    <w:p w14:paraId="77C43628" w14:textId="53750DCF" w:rsidR="00334B5C" w:rsidRDefault="00334B5C">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r>
      <w:r>
        <w:instrText xml:space="preserve"> PAGEREF _Toc198825079 \h </w:instrText>
      </w:r>
      <w:r>
        <w:fldChar w:fldCharType="separate"/>
      </w:r>
      <w:r w:rsidR="00D5218B">
        <w:t>11</w:t>
      </w:r>
      <w:r>
        <w:fldChar w:fldCharType="end"/>
      </w:r>
    </w:p>
    <w:p w14:paraId="3D5EA041" w14:textId="22F459A9" w:rsidR="00334B5C" w:rsidRDefault="00334B5C">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r>
      <w:r>
        <w:instrText xml:space="preserve"> PAGEREF _Toc198825080 \h </w:instrText>
      </w:r>
      <w:r>
        <w:fldChar w:fldCharType="separate"/>
      </w:r>
      <w:r w:rsidR="00D5218B">
        <w:t>11</w:t>
      </w:r>
      <w:r>
        <w:fldChar w:fldCharType="end"/>
      </w:r>
    </w:p>
    <w:p w14:paraId="7236C40A" w14:textId="5B62EC54" w:rsidR="00334B5C" w:rsidRDefault="00334B5C">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_Toc198825081 \h </w:instrText>
      </w:r>
      <w:r>
        <w:fldChar w:fldCharType="separate"/>
      </w:r>
      <w:r w:rsidR="00D5218B">
        <w:t>11</w:t>
      </w:r>
      <w:r>
        <w:fldChar w:fldCharType="end"/>
      </w:r>
    </w:p>
    <w:p w14:paraId="3A0B9916" w14:textId="19E4ADF2" w:rsidR="00334B5C" w:rsidRDefault="00334B5C">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_Toc198825082 \h </w:instrText>
      </w:r>
      <w:r>
        <w:fldChar w:fldCharType="separate"/>
      </w:r>
      <w:r w:rsidR="00D5218B">
        <w:t>11</w:t>
      </w:r>
      <w:r>
        <w:fldChar w:fldCharType="end"/>
      </w:r>
    </w:p>
    <w:p w14:paraId="69FCB8BB" w14:textId="7C5E57CA" w:rsidR="00334B5C" w:rsidRDefault="00334B5C">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LMS Registration</w:t>
      </w:r>
      <w:r>
        <w:tab/>
      </w:r>
      <w:r>
        <w:fldChar w:fldCharType="begin"/>
      </w:r>
      <w:r>
        <w:instrText xml:space="preserve"> PAGEREF _Toc198825083 \h </w:instrText>
      </w:r>
      <w:r>
        <w:fldChar w:fldCharType="separate"/>
      </w:r>
      <w:r w:rsidR="00D5218B">
        <w:t>12</w:t>
      </w:r>
      <w:r>
        <w:fldChar w:fldCharType="end"/>
      </w:r>
    </w:p>
    <w:p w14:paraId="1F47D2AD" w14:textId="1A75371B" w:rsidR="00334B5C" w:rsidRDefault="00334B5C">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Identities</w:t>
      </w:r>
      <w:r>
        <w:tab/>
      </w:r>
      <w:r>
        <w:fldChar w:fldCharType="begin"/>
      </w:r>
      <w:r>
        <w:instrText xml:space="preserve"> PAGEREF _Toc198825084 \h </w:instrText>
      </w:r>
      <w:r>
        <w:fldChar w:fldCharType="separate"/>
      </w:r>
      <w:r w:rsidR="00D5218B">
        <w:t>12</w:t>
      </w:r>
      <w:r>
        <w:fldChar w:fldCharType="end"/>
      </w:r>
    </w:p>
    <w:p w14:paraId="2169EA2D" w14:textId="4646E763" w:rsidR="00334B5C" w:rsidRDefault="00334B5C">
      <w:pPr>
        <w:pStyle w:val="TOC3"/>
        <w:rPr>
          <w:rFonts w:asciiTheme="minorHAnsi" w:eastAsiaTheme="minorEastAsia" w:hAnsiTheme="minorHAnsi" w:cstheme="minorBidi"/>
          <w:kern w:val="2"/>
          <w:sz w:val="24"/>
          <w:szCs w:val="24"/>
          <w:lang w:eastAsia="zh-CN"/>
          <w14:ligatures w14:val="standardContextual"/>
        </w:rPr>
      </w:pPr>
      <w:r>
        <w:t>4.3.1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_Toc198825085 \h </w:instrText>
      </w:r>
      <w:r>
        <w:fldChar w:fldCharType="separate"/>
      </w:r>
      <w:r w:rsidR="00D5218B">
        <w:t>12</w:t>
      </w:r>
      <w:r>
        <w:fldChar w:fldCharType="end"/>
      </w:r>
    </w:p>
    <w:p w14:paraId="77498414" w14:textId="7172EB19" w:rsidR="00334B5C" w:rsidRDefault="00334B5C">
      <w:pPr>
        <w:pStyle w:val="TOC3"/>
        <w:rPr>
          <w:rFonts w:asciiTheme="minorHAnsi" w:eastAsiaTheme="minorEastAsia" w:hAnsiTheme="minorHAnsi" w:cstheme="minorBidi"/>
          <w:kern w:val="2"/>
          <w:sz w:val="24"/>
          <w:szCs w:val="24"/>
          <w:lang w:eastAsia="zh-CN"/>
          <w14:ligatures w14:val="standardContextual"/>
        </w:rPr>
      </w:pPr>
      <w:r>
        <w:t>4.3.2</w:t>
      </w:r>
      <w:r>
        <w:rPr>
          <w:rFonts w:asciiTheme="minorHAnsi" w:eastAsiaTheme="minorEastAsia" w:hAnsiTheme="minorHAnsi" w:cstheme="minorBidi"/>
          <w:kern w:val="2"/>
          <w:sz w:val="24"/>
          <w:szCs w:val="24"/>
          <w:lang w:eastAsia="zh-CN"/>
          <w14:ligatures w14:val="standardContextual"/>
        </w:rPr>
        <w:tab/>
      </w:r>
      <w:r>
        <w:t>MCLOC client ID</w:t>
      </w:r>
      <w:r>
        <w:tab/>
      </w:r>
      <w:r>
        <w:fldChar w:fldCharType="begin"/>
      </w:r>
      <w:r>
        <w:instrText xml:space="preserve"> PAGEREF _Toc198825086 \h </w:instrText>
      </w:r>
      <w:r>
        <w:fldChar w:fldCharType="separate"/>
      </w:r>
      <w:r w:rsidR="00D5218B">
        <w:t>13</w:t>
      </w:r>
      <w:r>
        <w:fldChar w:fldCharType="end"/>
      </w:r>
    </w:p>
    <w:p w14:paraId="5A5CFB42" w14:textId="29A2E67A" w:rsidR="00334B5C" w:rsidRDefault="00334B5C">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Functional entities and reference points</w:t>
      </w:r>
      <w:r>
        <w:tab/>
      </w:r>
      <w:r>
        <w:fldChar w:fldCharType="begin"/>
      </w:r>
      <w:r>
        <w:instrText xml:space="preserve"> PAGEREF _Toc198825087 \h </w:instrText>
      </w:r>
      <w:r>
        <w:fldChar w:fldCharType="separate"/>
      </w:r>
      <w:r w:rsidR="00D5218B">
        <w:t>13</w:t>
      </w:r>
      <w:r>
        <w:fldChar w:fldCharType="end"/>
      </w:r>
    </w:p>
    <w:p w14:paraId="3C2006E4" w14:textId="1F93AF91" w:rsidR="00334B5C" w:rsidRDefault="00334B5C">
      <w:pPr>
        <w:pStyle w:val="TOC2"/>
        <w:rPr>
          <w:rFonts w:asciiTheme="minorHAnsi" w:eastAsiaTheme="minorEastAsia" w:hAnsiTheme="minorHAnsi" w:cstheme="minorBidi"/>
          <w:kern w:val="2"/>
          <w:sz w:val="24"/>
          <w:szCs w:val="24"/>
          <w:lang w:eastAsia="zh-CN"/>
          <w14:ligatures w14:val="standardContextual"/>
        </w:rPr>
      </w:pPr>
      <w:r w:rsidRPr="00F879D4">
        <w:t>5.1</w:t>
      </w:r>
      <w:r>
        <w:rPr>
          <w:rFonts w:asciiTheme="minorHAnsi" w:eastAsiaTheme="minorEastAsia" w:hAnsiTheme="minorHAnsi" w:cstheme="minorBidi"/>
          <w:kern w:val="2"/>
          <w:sz w:val="24"/>
          <w:szCs w:val="24"/>
          <w:lang w:eastAsia="zh-CN"/>
          <w14:ligatures w14:val="standardContextual"/>
        </w:rPr>
        <w:tab/>
      </w:r>
      <w:r w:rsidRPr="00F879D4">
        <w:t>Introduction</w:t>
      </w:r>
      <w:r w:rsidRPr="00F879D4">
        <w:tab/>
      </w:r>
      <w:r>
        <w:fldChar w:fldCharType="begin"/>
      </w:r>
      <w:r w:rsidRPr="00F879D4">
        <w:instrText xml:space="preserve"> PAGEREF _Toc198825088 \h </w:instrText>
      </w:r>
      <w:r>
        <w:fldChar w:fldCharType="separate"/>
      </w:r>
      <w:r w:rsidR="00D5218B" w:rsidRPr="00F879D4">
        <w:t>13</w:t>
      </w:r>
      <w:r>
        <w:fldChar w:fldCharType="end"/>
      </w:r>
    </w:p>
    <w:p w14:paraId="33B53298" w14:textId="774C641F" w:rsidR="00334B5C" w:rsidRDefault="00334B5C">
      <w:pPr>
        <w:pStyle w:val="TOC2"/>
        <w:rPr>
          <w:rFonts w:asciiTheme="minorHAnsi" w:eastAsiaTheme="minorEastAsia" w:hAnsiTheme="minorHAnsi" w:cstheme="minorBidi"/>
          <w:kern w:val="2"/>
          <w:sz w:val="24"/>
          <w:szCs w:val="24"/>
          <w:lang w:eastAsia="zh-CN"/>
          <w14:ligatures w14:val="standardContextual"/>
        </w:rPr>
      </w:pPr>
      <w:r w:rsidRPr="00F879D4">
        <w:t>5.2</w:t>
      </w:r>
      <w:r>
        <w:rPr>
          <w:rFonts w:asciiTheme="minorHAnsi" w:eastAsiaTheme="minorEastAsia" w:hAnsiTheme="minorHAnsi" w:cstheme="minorBidi"/>
          <w:kern w:val="2"/>
          <w:sz w:val="24"/>
          <w:szCs w:val="24"/>
          <w:lang w:eastAsia="zh-CN"/>
          <w14:ligatures w14:val="standardContextual"/>
        </w:rPr>
        <w:tab/>
      </w:r>
      <w:r w:rsidRPr="00F879D4">
        <w:t>Location management service functional architecture</w:t>
      </w:r>
      <w:r w:rsidRPr="00F879D4">
        <w:tab/>
      </w:r>
      <w:r>
        <w:fldChar w:fldCharType="begin"/>
      </w:r>
      <w:r w:rsidRPr="00F879D4">
        <w:instrText xml:space="preserve"> PAGEREF _Toc198825089 \h </w:instrText>
      </w:r>
      <w:r>
        <w:fldChar w:fldCharType="separate"/>
      </w:r>
      <w:r w:rsidR="00D5218B" w:rsidRPr="00F879D4">
        <w:t>13</w:t>
      </w:r>
      <w:r>
        <w:fldChar w:fldCharType="end"/>
      </w:r>
    </w:p>
    <w:p w14:paraId="4962BBEC" w14:textId="3A4D2D91" w:rsidR="00334B5C" w:rsidRDefault="00334B5C">
      <w:pPr>
        <w:pStyle w:val="TOC2"/>
        <w:rPr>
          <w:rFonts w:asciiTheme="minorHAnsi" w:eastAsiaTheme="minorEastAsia" w:hAnsiTheme="minorHAnsi" w:cstheme="minorBidi"/>
          <w:kern w:val="2"/>
          <w:sz w:val="24"/>
          <w:szCs w:val="24"/>
          <w:lang w:eastAsia="zh-CN"/>
          <w14:ligatures w14:val="standardContextual"/>
        </w:rPr>
      </w:pPr>
      <w:r w:rsidRPr="00F879D4">
        <w:t>5.3</w:t>
      </w:r>
      <w:r>
        <w:rPr>
          <w:rFonts w:asciiTheme="minorHAnsi" w:eastAsiaTheme="minorEastAsia" w:hAnsiTheme="minorHAnsi" w:cstheme="minorBidi"/>
          <w:kern w:val="2"/>
          <w:sz w:val="24"/>
          <w:szCs w:val="24"/>
          <w:lang w:eastAsia="zh-CN"/>
          <w14:ligatures w14:val="standardContextual"/>
        </w:rPr>
        <w:tab/>
      </w:r>
      <w:r w:rsidRPr="00F879D4">
        <w:t>Functional entities</w:t>
      </w:r>
      <w:r w:rsidRPr="00F879D4">
        <w:tab/>
      </w:r>
      <w:r>
        <w:fldChar w:fldCharType="begin"/>
      </w:r>
      <w:r w:rsidRPr="00F879D4">
        <w:instrText xml:space="preserve"> PAGEREF _Toc198825090 \h </w:instrText>
      </w:r>
      <w:r>
        <w:fldChar w:fldCharType="separate"/>
      </w:r>
      <w:r w:rsidR="00D5218B" w:rsidRPr="00F879D4">
        <w:t>14</w:t>
      </w:r>
      <w:r>
        <w:fldChar w:fldCharType="end"/>
      </w:r>
    </w:p>
    <w:p w14:paraId="6BD02A3E" w14:textId="6B34E13D" w:rsidR="00334B5C" w:rsidRDefault="00334B5C">
      <w:pPr>
        <w:pStyle w:val="TOC3"/>
        <w:rPr>
          <w:rFonts w:asciiTheme="minorHAnsi" w:eastAsiaTheme="minorEastAsia" w:hAnsiTheme="minorHAnsi" w:cstheme="minorBidi"/>
          <w:kern w:val="2"/>
          <w:sz w:val="24"/>
          <w:szCs w:val="24"/>
          <w:lang w:eastAsia="zh-CN"/>
          <w14:ligatures w14:val="standardContextual"/>
        </w:rPr>
      </w:pPr>
      <w:r w:rsidRPr="00F879D4">
        <w:t>5.3.1</w:t>
      </w:r>
      <w:r>
        <w:rPr>
          <w:rFonts w:asciiTheme="minorHAnsi" w:eastAsiaTheme="minorEastAsia" w:hAnsiTheme="minorHAnsi" w:cstheme="minorBidi"/>
          <w:kern w:val="2"/>
          <w:sz w:val="24"/>
          <w:szCs w:val="24"/>
          <w:lang w:eastAsia="zh-CN"/>
          <w14:ligatures w14:val="standardContextual"/>
        </w:rPr>
        <w:tab/>
      </w:r>
      <w:r w:rsidRPr="00F879D4">
        <w:t>MCLoc client (LMC)</w:t>
      </w:r>
      <w:r w:rsidRPr="00F879D4">
        <w:tab/>
      </w:r>
      <w:r>
        <w:fldChar w:fldCharType="begin"/>
      </w:r>
      <w:r w:rsidRPr="00F879D4">
        <w:instrText xml:space="preserve"> PAGEREF _Toc198825091 \h </w:instrText>
      </w:r>
      <w:r>
        <w:fldChar w:fldCharType="separate"/>
      </w:r>
      <w:r w:rsidR="00D5218B" w:rsidRPr="00F879D4">
        <w:t>14</w:t>
      </w:r>
      <w:r>
        <w:fldChar w:fldCharType="end"/>
      </w:r>
    </w:p>
    <w:p w14:paraId="2BF180BD" w14:textId="4C1A9844" w:rsidR="00334B5C" w:rsidRDefault="00334B5C">
      <w:pPr>
        <w:pStyle w:val="TOC3"/>
        <w:rPr>
          <w:rFonts w:asciiTheme="minorHAnsi" w:eastAsiaTheme="minorEastAsia" w:hAnsiTheme="minorHAnsi" w:cstheme="minorBidi"/>
          <w:kern w:val="2"/>
          <w:sz w:val="24"/>
          <w:szCs w:val="24"/>
          <w:lang w:eastAsia="zh-CN"/>
          <w14:ligatures w14:val="standardContextual"/>
        </w:rPr>
      </w:pPr>
      <w:r w:rsidRPr="00F879D4">
        <w:t>5.3.2</w:t>
      </w:r>
      <w:r>
        <w:rPr>
          <w:rFonts w:asciiTheme="minorHAnsi" w:eastAsiaTheme="minorEastAsia" w:hAnsiTheme="minorHAnsi" w:cstheme="minorBidi"/>
          <w:kern w:val="2"/>
          <w:sz w:val="24"/>
          <w:szCs w:val="24"/>
          <w:lang w:eastAsia="zh-CN"/>
          <w14:ligatures w14:val="standardContextual"/>
        </w:rPr>
        <w:tab/>
      </w:r>
      <w:r w:rsidRPr="00F879D4">
        <w:t>MCLoc server (LMS)</w:t>
      </w:r>
      <w:r w:rsidRPr="00F879D4">
        <w:tab/>
      </w:r>
      <w:r>
        <w:fldChar w:fldCharType="begin"/>
      </w:r>
      <w:r w:rsidRPr="00F879D4">
        <w:instrText xml:space="preserve"> PAGEREF _Toc198825092 \h </w:instrText>
      </w:r>
      <w:r>
        <w:fldChar w:fldCharType="separate"/>
      </w:r>
      <w:r w:rsidR="00D5218B" w:rsidRPr="00F879D4">
        <w:t>14</w:t>
      </w:r>
      <w:r>
        <w:fldChar w:fldCharType="end"/>
      </w:r>
    </w:p>
    <w:p w14:paraId="6AE4A202" w14:textId="291E3FC8" w:rsidR="00334B5C" w:rsidRDefault="00334B5C">
      <w:pPr>
        <w:pStyle w:val="TOC3"/>
        <w:rPr>
          <w:rFonts w:asciiTheme="minorHAnsi" w:eastAsiaTheme="minorEastAsia" w:hAnsiTheme="minorHAnsi" w:cstheme="minorBidi"/>
          <w:kern w:val="2"/>
          <w:sz w:val="24"/>
          <w:szCs w:val="24"/>
          <w:lang w:eastAsia="zh-CN"/>
          <w14:ligatures w14:val="standardContextual"/>
        </w:rPr>
      </w:pPr>
      <w:r w:rsidRPr="00F879D4">
        <w:t>5.3.3</w:t>
      </w:r>
      <w:r>
        <w:rPr>
          <w:rFonts w:asciiTheme="minorHAnsi" w:eastAsiaTheme="minorEastAsia" w:hAnsiTheme="minorHAnsi" w:cstheme="minorBidi"/>
          <w:kern w:val="2"/>
          <w:sz w:val="24"/>
          <w:szCs w:val="24"/>
          <w:lang w:eastAsia="zh-CN"/>
          <w14:ligatures w14:val="standardContextual"/>
        </w:rPr>
        <w:tab/>
      </w:r>
      <w:r w:rsidRPr="00F879D4">
        <w:t>Key management server (KMS)</w:t>
      </w:r>
      <w:r w:rsidRPr="00F879D4">
        <w:tab/>
      </w:r>
      <w:r>
        <w:fldChar w:fldCharType="begin"/>
      </w:r>
      <w:r w:rsidRPr="00F879D4">
        <w:instrText xml:space="preserve"> PAGEREF _Toc198825093 \h </w:instrText>
      </w:r>
      <w:r>
        <w:fldChar w:fldCharType="separate"/>
      </w:r>
      <w:r w:rsidR="00D5218B" w:rsidRPr="00F879D4">
        <w:t>15</w:t>
      </w:r>
      <w:r>
        <w:fldChar w:fldCharType="end"/>
      </w:r>
    </w:p>
    <w:p w14:paraId="60280E47" w14:textId="713110EC" w:rsidR="00334B5C" w:rsidRDefault="00334B5C">
      <w:pPr>
        <w:pStyle w:val="TOC3"/>
        <w:rPr>
          <w:rFonts w:asciiTheme="minorHAnsi" w:eastAsiaTheme="minorEastAsia" w:hAnsiTheme="minorHAnsi" w:cstheme="minorBidi"/>
          <w:kern w:val="2"/>
          <w:sz w:val="24"/>
          <w:szCs w:val="24"/>
          <w:lang w:eastAsia="zh-CN"/>
          <w14:ligatures w14:val="standardContextual"/>
        </w:rPr>
      </w:pPr>
      <w:r w:rsidRPr="00F879D4">
        <w:t>5.3.4</w:t>
      </w:r>
      <w:r>
        <w:rPr>
          <w:rFonts w:asciiTheme="minorHAnsi" w:eastAsiaTheme="minorEastAsia" w:hAnsiTheme="minorHAnsi" w:cstheme="minorBidi"/>
          <w:kern w:val="2"/>
          <w:sz w:val="24"/>
          <w:szCs w:val="24"/>
          <w:lang w:eastAsia="zh-CN"/>
          <w14:ligatures w14:val="standardContextual"/>
        </w:rPr>
        <w:tab/>
      </w:r>
      <w:r w:rsidRPr="00F879D4">
        <w:t>Configuration management server (CMS)</w:t>
      </w:r>
      <w:r w:rsidRPr="00F879D4">
        <w:tab/>
      </w:r>
      <w:r>
        <w:fldChar w:fldCharType="begin"/>
      </w:r>
      <w:r w:rsidRPr="00F879D4">
        <w:instrText xml:space="preserve"> PAGEREF _Toc198825094 \h </w:instrText>
      </w:r>
      <w:r>
        <w:fldChar w:fldCharType="separate"/>
      </w:r>
      <w:r w:rsidR="00D5218B" w:rsidRPr="00F879D4">
        <w:t>15</w:t>
      </w:r>
      <w:r>
        <w:fldChar w:fldCharType="end"/>
      </w:r>
    </w:p>
    <w:p w14:paraId="7BB894D4" w14:textId="2E346C8F" w:rsidR="00334B5C" w:rsidRDefault="00334B5C">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Reference points</w:t>
      </w:r>
      <w:r>
        <w:tab/>
      </w:r>
      <w:r>
        <w:fldChar w:fldCharType="begin"/>
      </w:r>
      <w:r>
        <w:instrText xml:space="preserve"> PAGEREF _Toc198825095 \h </w:instrText>
      </w:r>
      <w:r>
        <w:fldChar w:fldCharType="separate"/>
      </w:r>
      <w:r w:rsidR="00D5218B">
        <w:t>15</w:t>
      </w:r>
      <w:r>
        <w:fldChar w:fldCharType="end"/>
      </w:r>
    </w:p>
    <w:p w14:paraId="73327D74" w14:textId="1A4A795D" w:rsidR="00334B5C" w:rsidRDefault="00334B5C">
      <w:pPr>
        <w:pStyle w:val="TOC3"/>
        <w:rPr>
          <w:rFonts w:asciiTheme="minorHAnsi" w:eastAsiaTheme="minorEastAsia" w:hAnsiTheme="minorHAnsi" w:cstheme="minorBidi"/>
          <w:kern w:val="2"/>
          <w:sz w:val="24"/>
          <w:szCs w:val="24"/>
          <w:lang w:eastAsia="zh-CN"/>
          <w14:ligatures w14:val="standardContextual"/>
        </w:rPr>
      </w:pPr>
      <w:r>
        <w:t>5.4.1</w:t>
      </w:r>
      <w:r>
        <w:rPr>
          <w:rFonts w:asciiTheme="minorHAnsi" w:eastAsiaTheme="minorEastAsia" w:hAnsiTheme="minorHAnsi" w:cstheme="minorBidi"/>
          <w:kern w:val="2"/>
          <w:sz w:val="24"/>
          <w:szCs w:val="24"/>
          <w:lang w:eastAsia="zh-CN"/>
          <w14:ligatures w14:val="standardContextual"/>
        </w:rPr>
        <w:tab/>
      </w:r>
      <w:r>
        <w:t>Reference point CSC-9 (between the LMS and the key management server)</w:t>
      </w:r>
      <w:r>
        <w:tab/>
      </w:r>
      <w:r>
        <w:fldChar w:fldCharType="begin"/>
      </w:r>
      <w:r>
        <w:instrText xml:space="preserve"> PAGEREF _Toc198825096 \h </w:instrText>
      </w:r>
      <w:r>
        <w:fldChar w:fldCharType="separate"/>
      </w:r>
      <w:r w:rsidR="00D5218B">
        <w:t>15</w:t>
      </w:r>
      <w:r>
        <w:fldChar w:fldCharType="end"/>
      </w:r>
    </w:p>
    <w:p w14:paraId="7303AF78" w14:textId="52506B25" w:rsidR="00334B5C" w:rsidRDefault="00334B5C">
      <w:pPr>
        <w:pStyle w:val="TOC3"/>
        <w:rPr>
          <w:rFonts w:asciiTheme="minorHAnsi" w:eastAsiaTheme="minorEastAsia" w:hAnsiTheme="minorHAnsi" w:cstheme="minorBidi"/>
          <w:kern w:val="2"/>
          <w:sz w:val="24"/>
          <w:szCs w:val="24"/>
          <w:lang w:eastAsia="zh-CN"/>
          <w14:ligatures w14:val="standardContextual"/>
        </w:rPr>
      </w:pPr>
      <w:r>
        <w:t>5.4.2</w:t>
      </w:r>
      <w:r>
        <w:rPr>
          <w:rFonts w:asciiTheme="minorHAnsi" w:eastAsiaTheme="minorEastAsia" w:hAnsiTheme="minorHAnsi" w:cstheme="minorBidi"/>
          <w:kern w:val="2"/>
          <w:sz w:val="24"/>
          <w:szCs w:val="24"/>
          <w:lang w:eastAsia="zh-CN"/>
          <w14:ligatures w14:val="standardContextual"/>
        </w:rPr>
        <w:tab/>
      </w:r>
      <w:r>
        <w:t>Reference point CSC-14 (between the LMS and the LMC)</w:t>
      </w:r>
      <w:r>
        <w:tab/>
      </w:r>
      <w:r>
        <w:fldChar w:fldCharType="begin"/>
      </w:r>
      <w:r>
        <w:instrText xml:space="preserve"> PAGEREF _Toc198825097 \h </w:instrText>
      </w:r>
      <w:r>
        <w:fldChar w:fldCharType="separate"/>
      </w:r>
      <w:r w:rsidR="00D5218B">
        <w:t>15</w:t>
      </w:r>
      <w:r>
        <w:fldChar w:fldCharType="end"/>
      </w:r>
    </w:p>
    <w:p w14:paraId="6F6F70D2" w14:textId="01268CFD" w:rsidR="00334B5C" w:rsidRDefault="00334B5C">
      <w:pPr>
        <w:pStyle w:val="TOC3"/>
        <w:rPr>
          <w:rFonts w:asciiTheme="minorHAnsi" w:eastAsiaTheme="minorEastAsia" w:hAnsiTheme="minorHAnsi" w:cstheme="minorBidi"/>
          <w:kern w:val="2"/>
          <w:sz w:val="24"/>
          <w:szCs w:val="24"/>
          <w:lang w:eastAsia="zh-CN"/>
          <w14:ligatures w14:val="standardContextual"/>
        </w:rPr>
      </w:pPr>
      <w:r>
        <w:t>5.4.3</w:t>
      </w:r>
      <w:r>
        <w:rPr>
          <w:rFonts w:asciiTheme="minorHAnsi" w:eastAsiaTheme="minorEastAsia" w:hAnsiTheme="minorHAnsi" w:cstheme="minorBidi"/>
          <w:kern w:val="2"/>
          <w:sz w:val="24"/>
          <w:szCs w:val="24"/>
          <w:lang w:eastAsia="zh-CN"/>
          <w14:ligatures w14:val="standardContextual"/>
        </w:rPr>
        <w:tab/>
      </w:r>
      <w:r>
        <w:t>Reference point CSC-15 (between the LMS and the MC server)</w:t>
      </w:r>
      <w:r>
        <w:tab/>
      </w:r>
      <w:r>
        <w:fldChar w:fldCharType="begin"/>
      </w:r>
      <w:r>
        <w:instrText xml:space="preserve"> PAGEREF _Toc198825098 \h </w:instrText>
      </w:r>
      <w:r>
        <w:fldChar w:fldCharType="separate"/>
      </w:r>
      <w:r w:rsidR="00D5218B">
        <w:t>15</w:t>
      </w:r>
      <w:r>
        <w:fldChar w:fldCharType="end"/>
      </w:r>
    </w:p>
    <w:p w14:paraId="21482D97" w14:textId="4E44B578" w:rsidR="00334B5C" w:rsidRDefault="00334B5C">
      <w:pPr>
        <w:pStyle w:val="TOC3"/>
        <w:rPr>
          <w:rFonts w:asciiTheme="minorHAnsi" w:eastAsiaTheme="minorEastAsia" w:hAnsiTheme="minorHAnsi" w:cstheme="minorBidi"/>
          <w:kern w:val="2"/>
          <w:sz w:val="24"/>
          <w:szCs w:val="24"/>
          <w:lang w:eastAsia="zh-CN"/>
          <w14:ligatures w14:val="standardContextual"/>
        </w:rPr>
      </w:pPr>
      <w:r>
        <w:t>5.4.4</w:t>
      </w:r>
      <w:r>
        <w:rPr>
          <w:rFonts w:asciiTheme="minorHAnsi" w:eastAsiaTheme="minorEastAsia" w:hAnsiTheme="minorHAnsi" w:cstheme="minorBidi"/>
          <w:kern w:val="2"/>
          <w:sz w:val="24"/>
          <w:szCs w:val="24"/>
          <w:lang w:eastAsia="zh-CN"/>
          <w14:ligatures w14:val="standardContextual"/>
        </w:rPr>
        <w:tab/>
      </w:r>
      <w:r>
        <w:t>Reference point CSC-22 (between the LMS and another LMS)</w:t>
      </w:r>
      <w:r>
        <w:tab/>
      </w:r>
      <w:r>
        <w:fldChar w:fldCharType="begin"/>
      </w:r>
      <w:r>
        <w:instrText xml:space="preserve"> PAGEREF _Toc198825099 \h </w:instrText>
      </w:r>
      <w:r>
        <w:fldChar w:fldCharType="separate"/>
      </w:r>
      <w:r w:rsidR="00D5218B">
        <w:t>15</w:t>
      </w:r>
      <w:r>
        <w:fldChar w:fldCharType="end"/>
      </w:r>
    </w:p>
    <w:p w14:paraId="6909B2B9" w14:textId="410097D1" w:rsidR="00334B5C" w:rsidRDefault="00334B5C">
      <w:pPr>
        <w:pStyle w:val="TOC3"/>
        <w:rPr>
          <w:rFonts w:asciiTheme="minorHAnsi" w:eastAsiaTheme="minorEastAsia" w:hAnsiTheme="minorHAnsi" w:cstheme="minorBidi"/>
          <w:kern w:val="2"/>
          <w:sz w:val="24"/>
          <w:szCs w:val="24"/>
          <w:lang w:eastAsia="zh-CN"/>
          <w14:ligatures w14:val="standardContextual"/>
        </w:rPr>
      </w:pPr>
      <w:r>
        <w:t>5.4.5</w:t>
      </w:r>
      <w:r>
        <w:rPr>
          <w:rFonts w:asciiTheme="minorHAnsi" w:eastAsiaTheme="minorEastAsia" w:hAnsiTheme="minorHAnsi" w:cstheme="minorBidi"/>
          <w:kern w:val="2"/>
          <w:sz w:val="24"/>
          <w:szCs w:val="24"/>
          <w:lang w:eastAsia="zh-CN"/>
          <w14:ligatures w14:val="standardContextual"/>
        </w:rPr>
        <w:tab/>
      </w:r>
      <w:r>
        <w:t>Reference point CSC-24 (between the LMS and the configuration management server)</w:t>
      </w:r>
      <w:r>
        <w:tab/>
      </w:r>
      <w:r>
        <w:fldChar w:fldCharType="begin"/>
      </w:r>
      <w:r>
        <w:instrText xml:space="preserve"> PAGEREF _Toc198825100 \h </w:instrText>
      </w:r>
      <w:r>
        <w:fldChar w:fldCharType="separate"/>
      </w:r>
      <w:r w:rsidR="00D5218B">
        <w:t>15</w:t>
      </w:r>
      <w:r>
        <w:fldChar w:fldCharType="end"/>
      </w:r>
    </w:p>
    <w:p w14:paraId="341A5E3E" w14:textId="2983CAA5" w:rsidR="00334B5C" w:rsidRDefault="00334B5C">
      <w:pPr>
        <w:pStyle w:val="TOC3"/>
        <w:rPr>
          <w:rFonts w:asciiTheme="minorHAnsi" w:eastAsiaTheme="minorEastAsia" w:hAnsiTheme="minorHAnsi" w:cstheme="minorBidi"/>
          <w:kern w:val="2"/>
          <w:sz w:val="24"/>
          <w:szCs w:val="24"/>
          <w:lang w:eastAsia="zh-CN"/>
          <w14:ligatures w14:val="standardContextual"/>
        </w:rPr>
      </w:pPr>
      <w:r>
        <w:t>5.4.6</w:t>
      </w:r>
      <w:r>
        <w:rPr>
          <w:rFonts w:asciiTheme="minorHAnsi" w:eastAsiaTheme="minorEastAsia" w:hAnsiTheme="minorHAnsi" w:cstheme="minorBidi"/>
          <w:kern w:val="2"/>
          <w:sz w:val="24"/>
          <w:szCs w:val="24"/>
          <w:lang w:eastAsia="zh-CN"/>
          <w14:ligatures w14:val="standardContextual"/>
        </w:rPr>
        <w:tab/>
      </w:r>
      <w:r>
        <w:t>Reference point IWF-4 (between the LMS and the IWF)</w:t>
      </w:r>
      <w:r>
        <w:tab/>
      </w:r>
      <w:r>
        <w:fldChar w:fldCharType="begin"/>
      </w:r>
      <w:r>
        <w:instrText xml:space="preserve"> PAGEREF _Toc198825101 \h </w:instrText>
      </w:r>
      <w:r>
        <w:fldChar w:fldCharType="separate"/>
      </w:r>
      <w:r w:rsidR="00D5218B">
        <w:t>15</w:t>
      </w:r>
      <w:r>
        <w:fldChar w:fldCharType="end"/>
      </w:r>
    </w:p>
    <w:p w14:paraId="729E2DBD" w14:textId="24E2FAFA" w:rsidR="00334B5C" w:rsidRDefault="00334B5C">
      <w:pPr>
        <w:pStyle w:val="TOC3"/>
        <w:rPr>
          <w:rFonts w:asciiTheme="minorHAnsi" w:eastAsiaTheme="minorEastAsia" w:hAnsiTheme="minorHAnsi" w:cstheme="minorBidi"/>
          <w:kern w:val="2"/>
          <w:sz w:val="24"/>
          <w:szCs w:val="24"/>
          <w:lang w:eastAsia="zh-CN"/>
          <w14:ligatures w14:val="standardContextual"/>
        </w:rPr>
      </w:pPr>
      <w:r>
        <w:t>5.4.7</w:t>
      </w:r>
      <w:r>
        <w:rPr>
          <w:rFonts w:asciiTheme="minorHAnsi" w:eastAsiaTheme="minorEastAsia" w:hAnsiTheme="minorHAnsi" w:cstheme="minorBidi"/>
          <w:kern w:val="2"/>
          <w:sz w:val="24"/>
          <w:szCs w:val="24"/>
          <w:lang w:eastAsia="zh-CN"/>
          <w14:ligatures w14:val="standardContextual"/>
        </w:rPr>
        <w:tab/>
      </w:r>
      <w:r>
        <w:t>Reference points HTTP-1, HTTP-2 and HTTP-3</w:t>
      </w:r>
      <w:r>
        <w:tab/>
      </w:r>
      <w:r>
        <w:fldChar w:fldCharType="begin"/>
      </w:r>
      <w:r>
        <w:instrText xml:space="preserve"> PAGEREF _Toc198825102 \h </w:instrText>
      </w:r>
      <w:r>
        <w:fldChar w:fldCharType="separate"/>
      </w:r>
      <w:r w:rsidR="00D5218B">
        <w:t>15</w:t>
      </w:r>
      <w:r>
        <w:fldChar w:fldCharType="end"/>
      </w:r>
    </w:p>
    <w:p w14:paraId="394D94DC" w14:textId="03015FFA" w:rsidR="00334B5C" w:rsidRDefault="00334B5C">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Services offered by the location management server</w:t>
      </w:r>
      <w:r>
        <w:tab/>
      </w:r>
      <w:r>
        <w:fldChar w:fldCharType="begin"/>
      </w:r>
      <w:r>
        <w:instrText xml:space="preserve"> PAGEREF _Toc198825103 \h </w:instrText>
      </w:r>
      <w:r>
        <w:fldChar w:fldCharType="separate"/>
      </w:r>
      <w:r w:rsidR="00D5218B">
        <w:t>16</w:t>
      </w:r>
      <w:r>
        <w:fldChar w:fldCharType="end"/>
      </w:r>
    </w:p>
    <w:p w14:paraId="705496A8" w14:textId="2D45BF7C" w:rsidR="00334B5C" w:rsidRDefault="00334B5C">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_Toc198825104 \h </w:instrText>
      </w:r>
      <w:r>
        <w:fldChar w:fldCharType="separate"/>
      </w:r>
      <w:r w:rsidR="00D5218B">
        <w:t>16</w:t>
      </w:r>
      <w:r>
        <w:fldChar w:fldCharType="end"/>
      </w:r>
    </w:p>
    <w:p w14:paraId="7824A9F5" w14:textId="29FBCB6A" w:rsidR="00334B5C" w:rsidRDefault="00334B5C">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LMS_Registration service</w:t>
      </w:r>
      <w:r>
        <w:tab/>
      </w:r>
      <w:r>
        <w:fldChar w:fldCharType="begin"/>
      </w:r>
      <w:r>
        <w:instrText xml:space="preserve"> PAGEREF _Toc198825105 \h </w:instrText>
      </w:r>
      <w:r>
        <w:fldChar w:fldCharType="separate"/>
      </w:r>
      <w:r w:rsidR="00D5218B">
        <w:t>16</w:t>
      </w:r>
      <w:r>
        <w:fldChar w:fldCharType="end"/>
      </w:r>
    </w:p>
    <w:p w14:paraId="319910D1" w14:textId="083AA00F" w:rsidR="00334B5C" w:rsidRDefault="00334B5C">
      <w:pPr>
        <w:pStyle w:val="TOC3"/>
        <w:rPr>
          <w:rFonts w:asciiTheme="minorHAnsi" w:eastAsiaTheme="minorEastAsia" w:hAnsiTheme="minorHAnsi" w:cstheme="minorBidi"/>
          <w:kern w:val="2"/>
          <w:sz w:val="24"/>
          <w:szCs w:val="24"/>
          <w:lang w:eastAsia="zh-CN"/>
          <w14:ligatures w14:val="standardContextual"/>
        </w:rPr>
      </w:pPr>
      <w:r>
        <w:t>6.2.1</w:t>
      </w:r>
      <w:r>
        <w:rPr>
          <w:rFonts w:asciiTheme="minorHAnsi" w:eastAsiaTheme="minorEastAsia" w:hAnsiTheme="minorHAnsi" w:cstheme="minorBidi"/>
          <w:kern w:val="2"/>
          <w:sz w:val="24"/>
          <w:szCs w:val="24"/>
          <w:lang w:eastAsia="zh-CN"/>
          <w14:ligatures w14:val="standardContextual"/>
        </w:rPr>
        <w:tab/>
      </w:r>
      <w:r>
        <w:t>Service description</w:t>
      </w:r>
      <w:r>
        <w:tab/>
      </w:r>
      <w:r>
        <w:fldChar w:fldCharType="begin"/>
      </w:r>
      <w:r>
        <w:instrText xml:space="preserve"> PAGEREF _Toc198825106 \h </w:instrText>
      </w:r>
      <w:r>
        <w:fldChar w:fldCharType="separate"/>
      </w:r>
      <w:r w:rsidR="00D5218B">
        <w:t>16</w:t>
      </w:r>
      <w:r>
        <w:fldChar w:fldCharType="end"/>
      </w:r>
    </w:p>
    <w:p w14:paraId="582702A8" w14:textId="489D3E25" w:rsidR="00334B5C" w:rsidRDefault="00334B5C">
      <w:pPr>
        <w:pStyle w:val="TOC3"/>
        <w:rPr>
          <w:rFonts w:asciiTheme="minorHAnsi" w:eastAsiaTheme="minorEastAsia" w:hAnsiTheme="minorHAnsi" w:cstheme="minorBidi"/>
          <w:kern w:val="2"/>
          <w:sz w:val="24"/>
          <w:szCs w:val="24"/>
          <w:lang w:eastAsia="zh-CN"/>
          <w14:ligatures w14:val="standardContextual"/>
        </w:rPr>
      </w:pPr>
      <w:r>
        <w:t>6.2.2</w:t>
      </w:r>
      <w:r>
        <w:rPr>
          <w:rFonts w:asciiTheme="minorHAnsi" w:eastAsiaTheme="minorEastAsia" w:hAnsiTheme="minorHAnsi" w:cstheme="minorBidi"/>
          <w:kern w:val="2"/>
          <w:sz w:val="24"/>
          <w:szCs w:val="24"/>
          <w:lang w:eastAsia="zh-CN"/>
          <w14:ligatures w14:val="standardContextual"/>
        </w:rPr>
        <w:tab/>
      </w:r>
      <w:r>
        <w:t>Service operations</w:t>
      </w:r>
      <w:r>
        <w:tab/>
      </w:r>
      <w:r>
        <w:fldChar w:fldCharType="begin"/>
      </w:r>
      <w:r>
        <w:instrText xml:space="preserve"> PAGEREF _Toc198825107 \h </w:instrText>
      </w:r>
      <w:r>
        <w:fldChar w:fldCharType="separate"/>
      </w:r>
      <w:r w:rsidR="00D5218B">
        <w:t>16</w:t>
      </w:r>
      <w:r>
        <w:fldChar w:fldCharType="end"/>
      </w:r>
    </w:p>
    <w:p w14:paraId="6B9DD3FA" w14:textId="085636F4" w:rsidR="00334B5C" w:rsidRDefault="00334B5C">
      <w:pPr>
        <w:pStyle w:val="TOC4"/>
        <w:rPr>
          <w:rFonts w:asciiTheme="minorHAnsi" w:eastAsiaTheme="minorEastAsia" w:hAnsiTheme="minorHAnsi" w:cstheme="minorBidi"/>
          <w:kern w:val="2"/>
          <w:sz w:val="24"/>
          <w:szCs w:val="24"/>
          <w:lang w:eastAsia="zh-CN"/>
          <w14:ligatures w14:val="standardContextual"/>
        </w:rPr>
      </w:pPr>
      <w:r>
        <w:t>6.2.2.1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_Toc198825108 \h </w:instrText>
      </w:r>
      <w:r>
        <w:fldChar w:fldCharType="separate"/>
      </w:r>
      <w:r w:rsidR="00D5218B">
        <w:t>16</w:t>
      </w:r>
      <w:r>
        <w:fldChar w:fldCharType="end"/>
      </w:r>
    </w:p>
    <w:p w14:paraId="20D9FBB5" w14:textId="46447A17" w:rsidR="00334B5C" w:rsidRDefault="00334B5C">
      <w:pPr>
        <w:pStyle w:val="TOC4"/>
        <w:rPr>
          <w:rFonts w:asciiTheme="minorHAnsi" w:eastAsiaTheme="minorEastAsia" w:hAnsiTheme="minorHAnsi" w:cstheme="minorBidi"/>
          <w:kern w:val="2"/>
          <w:sz w:val="24"/>
          <w:szCs w:val="24"/>
          <w:lang w:eastAsia="zh-CN"/>
          <w14:ligatures w14:val="standardContextual"/>
        </w:rPr>
      </w:pPr>
      <w:r>
        <w:t>6.2.2.2</w:t>
      </w:r>
      <w:r>
        <w:rPr>
          <w:rFonts w:asciiTheme="minorHAnsi" w:eastAsiaTheme="minorEastAsia" w:hAnsiTheme="minorHAnsi" w:cstheme="minorBidi"/>
          <w:kern w:val="2"/>
          <w:sz w:val="24"/>
          <w:szCs w:val="24"/>
          <w:lang w:eastAsia="zh-CN"/>
          <w14:ligatures w14:val="standardContextual"/>
        </w:rPr>
        <w:tab/>
      </w:r>
      <w:r>
        <w:t>LMS_Registration_Request</w:t>
      </w:r>
      <w:r>
        <w:tab/>
      </w:r>
      <w:r>
        <w:fldChar w:fldCharType="begin"/>
      </w:r>
      <w:r>
        <w:instrText xml:space="preserve"> PAGEREF _Toc198825109 \h </w:instrText>
      </w:r>
      <w:r>
        <w:fldChar w:fldCharType="separate"/>
      </w:r>
      <w:r w:rsidR="00D5218B">
        <w:t>17</w:t>
      </w:r>
      <w:r>
        <w:fldChar w:fldCharType="end"/>
      </w:r>
    </w:p>
    <w:p w14:paraId="659A1928" w14:textId="1A713D99" w:rsidR="00334B5C" w:rsidRDefault="00334B5C">
      <w:pPr>
        <w:pStyle w:val="TOC5"/>
        <w:rPr>
          <w:rFonts w:asciiTheme="minorHAnsi" w:eastAsiaTheme="minorEastAsia" w:hAnsiTheme="minorHAnsi" w:cstheme="minorBidi"/>
          <w:kern w:val="2"/>
          <w:sz w:val="24"/>
          <w:szCs w:val="24"/>
          <w:lang w:eastAsia="zh-CN"/>
          <w14:ligatures w14:val="standardContextual"/>
        </w:rPr>
      </w:pPr>
      <w:r>
        <w:t>6.2.2.2.1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_Toc198825110 \h </w:instrText>
      </w:r>
      <w:r>
        <w:fldChar w:fldCharType="separate"/>
      </w:r>
      <w:r w:rsidR="00D5218B">
        <w:t>17</w:t>
      </w:r>
      <w:r>
        <w:fldChar w:fldCharType="end"/>
      </w:r>
    </w:p>
    <w:p w14:paraId="63C3FB88" w14:textId="2356966A" w:rsidR="00334B5C" w:rsidRDefault="00334B5C">
      <w:pPr>
        <w:pStyle w:val="TOC5"/>
        <w:rPr>
          <w:rFonts w:asciiTheme="minorHAnsi" w:eastAsiaTheme="minorEastAsia" w:hAnsiTheme="minorHAnsi" w:cstheme="minorBidi"/>
          <w:kern w:val="2"/>
          <w:sz w:val="24"/>
          <w:szCs w:val="24"/>
          <w:lang w:eastAsia="zh-CN"/>
          <w14:ligatures w14:val="standardContextual"/>
        </w:rPr>
      </w:pPr>
      <w:r>
        <w:t>6.2.2.2.2</w:t>
      </w:r>
      <w:r>
        <w:rPr>
          <w:rFonts w:asciiTheme="minorHAnsi" w:eastAsiaTheme="minorEastAsia" w:hAnsiTheme="minorHAnsi" w:cstheme="minorBidi"/>
          <w:kern w:val="2"/>
          <w:sz w:val="24"/>
          <w:szCs w:val="24"/>
          <w:lang w:eastAsia="zh-CN"/>
          <w14:ligatures w14:val="standardContextual"/>
        </w:rPr>
        <w:tab/>
      </w:r>
      <w:r>
        <w:t>LMC register to LMS using LMS_Registration_Request operation</w:t>
      </w:r>
      <w:r>
        <w:tab/>
      </w:r>
      <w:r>
        <w:fldChar w:fldCharType="begin"/>
      </w:r>
      <w:r>
        <w:instrText xml:space="preserve"> PAGEREF _Toc198825111 \h </w:instrText>
      </w:r>
      <w:r>
        <w:fldChar w:fldCharType="separate"/>
      </w:r>
      <w:r w:rsidR="00D5218B">
        <w:t>17</w:t>
      </w:r>
      <w:r>
        <w:fldChar w:fldCharType="end"/>
      </w:r>
    </w:p>
    <w:p w14:paraId="70956EBD" w14:textId="493B72E8"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E97FF7">
        <w:t>6.2.2.3</w:t>
      </w:r>
      <w:r>
        <w:rPr>
          <w:rFonts w:asciiTheme="minorHAnsi" w:eastAsiaTheme="minorEastAsia" w:hAnsiTheme="minorHAnsi" w:cstheme="minorBidi"/>
          <w:kern w:val="2"/>
          <w:sz w:val="24"/>
          <w:szCs w:val="24"/>
          <w:lang w:eastAsia="zh-CN"/>
          <w14:ligatures w14:val="standardContextual"/>
        </w:rPr>
        <w:tab/>
      </w:r>
      <w:r w:rsidRPr="00E97FF7">
        <w:t>LMS_Registration_Update</w:t>
      </w:r>
      <w:r w:rsidRPr="00E97FF7">
        <w:tab/>
      </w:r>
      <w:r>
        <w:fldChar w:fldCharType="begin"/>
      </w:r>
      <w:r w:rsidRPr="00E97FF7">
        <w:instrText xml:space="preserve"> PAGEREF _Toc198825112 \h </w:instrText>
      </w:r>
      <w:r>
        <w:fldChar w:fldCharType="separate"/>
      </w:r>
      <w:r w:rsidR="00D5218B">
        <w:t>18</w:t>
      </w:r>
      <w:r>
        <w:fldChar w:fldCharType="end"/>
      </w:r>
    </w:p>
    <w:p w14:paraId="2FC63CCD" w14:textId="7F1E0E1E"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E97FF7">
        <w:t>6.2.2.3.1</w:t>
      </w:r>
      <w:r>
        <w:rPr>
          <w:rFonts w:asciiTheme="minorHAnsi" w:eastAsiaTheme="minorEastAsia" w:hAnsiTheme="minorHAnsi" w:cstheme="minorBidi"/>
          <w:kern w:val="2"/>
          <w:sz w:val="24"/>
          <w:szCs w:val="24"/>
          <w:lang w:eastAsia="zh-CN"/>
          <w14:ligatures w14:val="standardContextual"/>
        </w:rPr>
        <w:tab/>
      </w:r>
      <w:r w:rsidRPr="00E97FF7">
        <w:t>General</w:t>
      </w:r>
      <w:r w:rsidRPr="00E97FF7">
        <w:tab/>
      </w:r>
      <w:r>
        <w:fldChar w:fldCharType="begin"/>
      </w:r>
      <w:r w:rsidRPr="00E97FF7">
        <w:instrText xml:space="preserve"> PAGEREF _Toc198825113 \h </w:instrText>
      </w:r>
      <w:r>
        <w:fldChar w:fldCharType="separate"/>
      </w:r>
      <w:r w:rsidR="00D5218B">
        <w:t>18</w:t>
      </w:r>
      <w:r>
        <w:fldChar w:fldCharType="end"/>
      </w:r>
    </w:p>
    <w:p w14:paraId="63174CED" w14:textId="7A5756A3"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E97FF7">
        <w:t>6.2.2.3.2</w:t>
      </w:r>
      <w:r>
        <w:rPr>
          <w:rFonts w:asciiTheme="minorHAnsi" w:eastAsiaTheme="minorEastAsia" w:hAnsiTheme="minorHAnsi" w:cstheme="minorBidi"/>
          <w:kern w:val="2"/>
          <w:sz w:val="24"/>
          <w:szCs w:val="24"/>
          <w:lang w:eastAsia="zh-CN"/>
          <w14:ligatures w14:val="standardContextual"/>
        </w:rPr>
        <w:tab/>
      </w:r>
      <w:r w:rsidRPr="00E97FF7">
        <w:t>LMC updating registration using LMS_Registration_Update operation</w:t>
      </w:r>
      <w:r w:rsidRPr="00E97FF7">
        <w:tab/>
      </w:r>
      <w:r>
        <w:fldChar w:fldCharType="begin"/>
      </w:r>
      <w:r w:rsidRPr="00E97FF7">
        <w:instrText xml:space="preserve"> PAGEREF _Toc198825114 \h </w:instrText>
      </w:r>
      <w:r>
        <w:fldChar w:fldCharType="separate"/>
      </w:r>
      <w:r w:rsidR="00D5218B">
        <w:t>18</w:t>
      </w:r>
      <w:r>
        <w:fldChar w:fldCharType="end"/>
      </w:r>
    </w:p>
    <w:p w14:paraId="0FEF12BE" w14:textId="3844A195"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E97FF7">
        <w:t>6.2.2.4</w:t>
      </w:r>
      <w:r>
        <w:rPr>
          <w:rFonts w:asciiTheme="minorHAnsi" w:eastAsiaTheme="minorEastAsia" w:hAnsiTheme="minorHAnsi" w:cstheme="minorBidi"/>
          <w:kern w:val="2"/>
          <w:sz w:val="24"/>
          <w:szCs w:val="24"/>
          <w:lang w:eastAsia="zh-CN"/>
          <w14:ligatures w14:val="standardContextual"/>
        </w:rPr>
        <w:tab/>
      </w:r>
      <w:r w:rsidRPr="00E97FF7">
        <w:t>LMS_Registration_Deregister</w:t>
      </w:r>
      <w:r w:rsidRPr="00E97FF7">
        <w:tab/>
      </w:r>
      <w:r>
        <w:fldChar w:fldCharType="begin"/>
      </w:r>
      <w:r w:rsidRPr="00E97FF7">
        <w:instrText xml:space="preserve"> PAGEREF _Toc198825115 \h </w:instrText>
      </w:r>
      <w:r>
        <w:fldChar w:fldCharType="separate"/>
      </w:r>
      <w:r w:rsidR="00D5218B">
        <w:t>19</w:t>
      </w:r>
      <w:r>
        <w:fldChar w:fldCharType="end"/>
      </w:r>
    </w:p>
    <w:p w14:paraId="61AEB30D" w14:textId="26D9E41B"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E97FF7">
        <w:t>6.2.2.4.1</w:t>
      </w:r>
      <w:r>
        <w:rPr>
          <w:rFonts w:asciiTheme="minorHAnsi" w:eastAsiaTheme="minorEastAsia" w:hAnsiTheme="minorHAnsi" w:cstheme="minorBidi"/>
          <w:kern w:val="2"/>
          <w:sz w:val="24"/>
          <w:szCs w:val="24"/>
          <w:lang w:eastAsia="zh-CN"/>
          <w14:ligatures w14:val="standardContextual"/>
        </w:rPr>
        <w:tab/>
      </w:r>
      <w:r w:rsidRPr="00E97FF7">
        <w:t>General</w:t>
      </w:r>
      <w:r w:rsidRPr="00E97FF7">
        <w:tab/>
      </w:r>
      <w:r>
        <w:fldChar w:fldCharType="begin"/>
      </w:r>
      <w:r w:rsidRPr="00E97FF7">
        <w:instrText xml:space="preserve"> PAGEREF _Toc198825116 \h </w:instrText>
      </w:r>
      <w:r>
        <w:fldChar w:fldCharType="separate"/>
      </w:r>
      <w:r w:rsidR="00D5218B">
        <w:t>19</w:t>
      </w:r>
      <w:r>
        <w:fldChar w:fldCharType="end"/>
      </w:r>
    </w:p>
    <w:p w14:paraId="0617E420" w14:textId="6861F882"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E97FF7">
        <w:t>6.2.2.4.2</w:t>
      </w:r>
      <w:r>
        <w:rPr>
          <w:rFonts w:asciiTheme="minorHAnsi" w:eastAsiaTheme="minorEastAsia" w:hAnsiTheme="minorHAnsi" w:cstheme="minorBidi"/>
          <w:kern w:val="2"/>
          <w:sz w:val="24"/>
          <w:szCs w:val="24"/>
          <w:lang w:eastAsia="zh-CN"/>
          <w14:ligatures w14:val="standardContextual"/>
        </w:rPr>
        <w:tab/>
      </w:r>
      <w:r w:rsidRPr="00E97FF7">
        <w:t>LMC deregistering using LMS_Registration_Deregister operation</w:t>
      </w:r>
      <w:r w:rsidRPr="00E97FF7">
        <w:tab/>
      </w:r>
      <w:r>
        <w:fldChar w:fldCharType="begin"/>
      </w:r>
      <w:r w:rsidRPr="00E97FF7">
        <w:instrText xml:space="preserve"> PAGEREF _Toc198825117 \h </w:instrText>
      </w:r>
      <w:r>
        <w:fldChar w:fldCharType="separate"/>
      </w:r>
      <w:r w:rsidR="00D5218B">
        <w:t>19</w:t>
      </w:r>
      <w:r>
        <w:fldChar w:fldCharType="end"/>
      </w:r>
    </w:p>
    <w:p w14:paraId="5D975067" w14:textId="14308E30" w:rsidR="00334B5C" w:rsidRDefault="00334B5C">
      <w:pPr>
        <w:pStyle w:val="TOC4"/>
        <w:rPr>
          <w:rFonts w:asciiTheme="minorHAnsi" w:eastAsiaTheme="minorEastAsia" w:hAnsiTheme="minorHAnsi" w:cstheme="minorBidi"/>
          <w:kern w:val="2"/>
          <w:sz w:val="24"/>
          <w:szCs w:val="24"/>
          <w:lang w:eastAsia="zh-CN"/>
          <w14:ligatures w14:val="standardContextual"/>
        </w:rPr>
      </w:pPr>
      <w:r>
        <w:t>6.2.2.5</w:t>
      </w:r>
      <w:r>
        <w:rPr>
          <w:rFonts w:asciiTheme="minorHAnsi" w:eastAsiaTheme="minorEastAsia" w:hAnsiTheme="minorHAnsi" w:cstheme="minorBidi"/>
          <w:kern w:val="2"/>
          <w:sz w:val="24"/>
          <w:szCs w:val="24"/>
          <w:lang w:eastAsia="zh-CN"/>
          <w14:ligatures w14:val="standardContextual"/>
        </w:rPr>
        <w:tab/>
      </w:r>
      <w:r>
        <w:t>LMS_Configuration</w:t>
      </w:r>
      <w:r>
        <w:tab/>
      </w:r>
      <w:r>
        <w:fldChar w:fldCharType="begin"/>
      </w:r>
      <w:r>
        <w:instrText xml:space="preserve"> PAGEREF _Toc198825118 \h </w:instrText>
      </w:r>
      <w:r>
        <w:fldChar w:fldCharType="separate"/>
      </w:r>
      <w:r w:rsidR="00D5218B">
        <w:t>20</w:t>
      </w:r>
      <w:r>
        <w:fldChar w:fldCharType="end"/>
      </w:r>
    </w:p>
    <w:p w14:paraId="10F462C7" w14:textId="0903A285" w:rsidR="00334B5C" w:rsidRDefault="00334B5C">
      <w:pPr>
        <w:pStyle w:val="TOC5"/>
        <w:rPr>
          <w:rFonts w:asciiTheme="minorHAnsi" w:eastAsiaTheme="minorEastAsia" w:hAnsiTheme="minorHAnsi" w:cstheme="minorBidi"/>
          <w:kern w:val="2"/>
          <w:sz w:val="24"/>
          <w:szCs w:val="24"/>
          <w:lang w:eastAsia="zh-CN"/>
          <w14:ligatures w14:val="standardContextual"/>
        </w:rPr>
      </w:pPr>
      <w:r>
        <w:t>6.2.2.5.1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_Toc198825119 \h </w:instrText>
      </w:r>
      <w:r>
        <w:fldChar w:fldCharType="separate"/>
      </w:r>
      <w:r w:rsidR="00D5218B">
        <w:t>20</w:t>
      </w:r>
      <w:r>
        <w:fldChar w:fldCharType="end"/>
      </w:r>
    </w:p>
    <w:p w14:paraId="0A7E1A3A" w14:textId="7125EC79" w:rsidR="00334B5C" w:rsidRDefault="00334B5C">
      <w:pPr>
        <w:pStyle w:val="TOC5"/>
        <w:rPr>
          <w:rFonts w:asciiTheme="minorHAnsi" w:eastAsiaTheme="minorEastAsia" w:hAnsiTheme="minorHAnsi" w:cstheme="minorBidi"/>
          <w:kern w:val="2"/>
          <w:sz w:val="24"/>
          <w:szCs w:val="24"/>
          <w:lang w:eastAsia="zh-CN"/>
          <w14:ligatures w14:val="standardContextual"/>
        </w:rPr>
      </w:pPr>
      <w:r>
        <w:t>6.2.2.5.2</w:t>
      </w:r>
      <w:r>
        <w:rPr>
          <w:rFonts w:asciiTheme="minorHAnsi" w:eastAsiaTheme="minorEastAsia" w:hAnsiTheme="minorHAnsi" w:cstheme="minorBidi"/>
          <w:kern w:val="2"/>
          <w:sz w:val="24"/>
          <w:szCs w:val="24"/>
          <w:lang w:eastAsia="zh-CN"/>
          <w14:ligatures w14:val="standardContextual"/>
        </w:rPr>
        <w:tab/>
      </w:r>
      <w:r>
        <w:t>LMS send configuration using LMS_Configuration operation</w:t>
      </w:r>
      <w:r>
        <w:tab/>
      </w:r>
      <w:r>
        <w:fldChar w:fldCharType="begin"/>
      </w:r>
      <w:r>
        <w:instrText xml:space="preserve"> PAGEREF _Toc198825120 \h </w:instrText>
      </w:r>
      <w:r>
        <w:fldChar w:fldCharType="separate"/>
      </w:r>
      <w:r w:rsidR="00D5218B">
        <w:t>20</w:t>
      </w:r>
      <w:r>
        <w:fldChar w:fldCharType="end"/>
      </w:r>
    </w:p>
    <w:p w14:paraId="22C0E3CF" w14:textId="7B518097" w:rsidR="00334B5C" w:rsidRDefault="00334B5C">
      <w:pPr>
        <w:pStyle w:val="TOC4"/>
        <w:rPr>
          <w:rFonts w:asciiTheme="minorHAnsi" w:eastAsiaTheme="minorEastAsia" w:hAnsiTheme="minorHAnsi" w:cstheme="minorBidi"/>
          <w:kern w:val="2"/>
          <w:sz w:val="24"/>
          <w:szCs w:val="24"/>
          <w:lang w:eastAsia="zh-CN"/>
          <w14:ligatures w14:val="standardContextual"/>
        </w:rPr>
      </w:pPr>
      <w:r>
        <w:t>6.2.2.6</w:t>
      </w:r>
      <w:r>
        <w:rPr>
          <w:rFonts w:asciiTheme="minorHAnsi" w:eastAsiaTheme="minorEastAsia" w:hAnsiTheme="minorHAnsi" w:cstheme="minorBidi"/>
          <w:kern w:val="2"/>
          <w:sz w:val="24"/>
          <w:szCs w:val="24"/>
          <w:lang w:eastAsia="zh-CN"/>
          <w14:ligatures w14:val="standardContextual"/>
        </w:rPr>
        <w:tab/>
      </w:r>
      <w:r>
        <w:t>LMS_LocationRequest</w:t>
      </w:r>
      <w:r>
        <w:tab/>
      </w:r>
      <w:r>
        <w:fldChar w:fldCharType="begin"/>
      </w:r>
      <w:r>
        <w:instrText xml:space="preserve"> PAGEREF _Toc198825121 \h </w:instrText>
      </w:r>
      <w:r>
        <w:fldChar w:fldCharType="separate"/>
      </w:r>
      <w:r w:rsidR="00D5218B">
        <w:t>20</w:t>
      </w:r>
      <w:r>
        <w:fldChar w:fldCharType="end"/>
      </w:r>
    </w:p>
    <w:p w14:paraId="5CF053A4" w14:textId="3F94EBEC" w:rsidR="00334B5C" w:rsidRDefault="00334B5C">
      <w:pPr>
        <w:pStyle w:val="TOC5"/>
        <w:rPr>
          <w:rFonts w:asciiTheme="minorHAnsi" w:eastAsiaTheme="minorEastAsia" w:hAnsiTheme="minorHAnsi" w:cstheme="minorBidi"/>
          <w:kern w:val="2"/>
          <w:sz w:val="24"/>
          <w:szCs w:val="24"/>
          <w:lang w:eastAsia="zh-CN"/>
          <w14:ligatures w14:val="standardContextual"/>
        </w:rPr>
      </w:pPr>
      <w:r>
        <w:t>6.2.2.6.1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_Toc198825122 \h </w:instrText>
      </w:r>
      <w:r>
        <w:fldChar w:fldCharType="separate"/>
      </w:r>
      <w:r w:rsidR="00D5218B">
        <w:t>20</w:t>
      </w:r>
      <w:r>
        <w:fldChar w:fldCharType="end"/>
      </w:r>
    </w:p>
    <w:p w14:paraId="0AC59372" w14:textId="572AF7CE" w:rsidR="00334B5C" w:rsidRDefault="00334B5C">
      <w:pPr>
        <w:pStyle w:val="TOC5"/>
        <w:rPr>
          <w:rFonts w:asciiTheme="minorHAnsi" w:eastAsiaTheme="minorEastAsia" w:hAnsiTheme="minorHAnsi" w:cstheme="minorBidi"/>
          <w:kern w:val="2"/>
          <w:sz w:val="24"/>
          <w:szCs w:val="24"/>
          <w:lang w:eastAsia="zh-CN"/>
          <w14:ligatures w14:val="standardContextual"/>
        </w:rPr>
      </w:pPr>
      <w:r>
        <w:t>6.2.2.6.2</w:t>
      </w:r>
      <w:r>
        <w:rPr>
          <w:rFonts w:asciiTheme="minorHAnsi" w:eastAsiaTheme="minorEastAsia" w:hAnsiTheme="minorHAnsi" w:cstheme="minorBidi"/>
          <w:kern w:val="2"/>
          <w:sz w:val="24"/>
          <w:szCs w:val="24"/>
          <w:lang w:eastAsia="zh-CN"/>
          <w14:ligatures w14:val="standardContextual"/>
        </w:rPr>
        <w:tab/>
      </w:r>
      <w:r>
        <w:t>LMS send location request using LMS_Registration_operation</w:t>
      </w:r>
      <w:r>
        <w:tab/>
      </w:r>
      <w:r>
        <w:fldChar w:fldCharType="begin"/>
      </w:r>
      <w:r>
        <w:instrText xml:space="preserve"> PAGEREF _Toc198825123 \h </w:instrText>
      </w:r>
      <w:r>
        <w:fldChar w:fldCharType="separate"/>
      </w:r>
      <w:r w:rsidR="00D5218B">
        <w:t>20</w:t>
      </w:r>
      <w:r>
        <w:fldChar w:fldCharType="end"/>
      </w:r>
    </w:p>
    <w:p w14:paraId="58B64039" w14:textId="68A64E92" w:rsidR="00334B5C" w:rsidRDefault="00334B5C">
      <w:pPr>
        <w:pStyle w:val="TOC2"/>
        <w:rPr>
          <w:rFonts w:asciiTheme="minorHAnsi" w:eastAsiaTheme="minorEastAsia" w:hAnsiTheme="minorHAnsi" w:cstheme="minorBidi"/>
          <w:kern w:val="2"/>
          <w:sz w:val="24"/>
          <w:szCs w:val="24"/>
          <w:lang w:eastAsia="zh-CN"/>
          <w14:ligatures w14:val="standardContextual"/>
        </w:rPr>
      </w:pPr>
      <w:r>
        <w:t>6.3</w:t>
      </w:r>
      <w:r>
        <w:rPr>
          <w:rFonts w:asciiTheme="minorHAnsi" w:eastAsiaTheme="minorEastAsia" w:hAnsiTheme="minorHAnsi" w:cstheme="minorBidi"/>
          <w:kern w:val="2"/>
          <w:sz w:val="24"/>
          <w:szCs w:val="24"/>
          <w:lang w:eastAsia="zh-CN"/>
          <w14:ligatures w14:val="standardContextual"/>
        </w:rPr>
        <w:tab/>
      </w:r>
      <w:r>
        <w:t>LMS_LocationReport service</w:t>
      </w:r>
      <w:r>
        <w:tab/>
      </w:r>
      <w:r>
        <w:fldChar w:fldCharType="begin"/>
      </w:r>
      <w:r>
        <w:instrText xml:space="preserve"> PAGEREF _Toc198825124 \h </w:instrText>
      </w:r>
      <w:r>
        <w:fldChar w:fldCharType="separate"/>
      </w:r>
      <w:r w:rsidR="00D5218B">
        <w:t>21</w:t>
      </w:r>
      <w:r>
        <w:fldChar w:fldCharType="end"/>
      </w:r>
    </w:p>
    <w:p w14:paraId="62CAB34E" w14:textId="457CB7C9" w:rsidR="00334B5C" w:rsidRDefault="00334B5C">
      <w:pPr>
        <w:pStyle w:val="TOC3"/>
        <w:rPr>
          <w:rFonts w:asciiTheme="minorHAnsi" w:eastAsiaTheme="minorEastAsia" w:hAnsiTheme="minorHAnsi" w:cstheme="minorBidi"/>
          <w:kern w:val="2"/>
          <w:sz w:val="24"/>
          <w:szCs w:val="24"/>
          <w:lang w:eastAsia="zh-CN"/>
          <w14:ligatures w14:val="standardContextual"/>
        </w:rPr>
      </w:pPr>
      <w:r>
        <w:t>6.3.1</w:t>
      </w:r>
      <w:r>
        <w:rPr>
          <w:rFonts w:asciiTheme="minorHAnsi" w:eastAsiaTheme="minorEastAsia" w:hAnsiTheme="minorHAnsi" w:cstheme="minorBidi"/>
          <w:kern w:val="2"/>
          <w:sz w:val="24"/>
          <w:szCs w:val="24"/>
          <w:lang w:eastAsia="zh-CN"/>
          <w14:ligatures w14:val="standardContextual"/>
        </w:rPr>
        <w:tab/>
      </w:r>
      <w:r>
        <w:t>Service description</w:t>
      </w:r>
      <w:r>
        <w:tab/>
      </w:r>
      <w:r>
        <w:fldChar w:fldCharType="begin"/>
      </w:r>
      <w:r>
        <w:instrText xml:space="preserve"> PAGEREF _Toc198825125 \h </w:instrText>
      </w:r>
      <w:r>
        <w:fldChar w:fldCharType="separate"/>
      </w:r>
      <w:r w:rsidR="00D5218B">
        <w:t>21</w:t>
      </w:r>
      <w:r>
        <w:fldChar w:fldCharType="end"/>
      </w:r>
    </w:p>
    <w:p w14:paraId="154DA70F" w14:textId="05F6CCB8" w:rsidR="00334B5C" w:rsidRDefault="00334B5C">
      <w:pPr>
        <w:pStyle w:val="TOC3"/>
        <w:rPr>
          <w:rFonts w:asciiTheme="minorHAnsi" w:eastAsiaTheme="minorEastAsia" w:hAnsiTheme="minorHAnsi" w:cstheme="minorBidi"/>
          <w:kern w:val="2"/>
          <w:sz w:val="24"/>
          <w:szCs w:val="24"/>
          <w:lang w:eastAsia="zh-CN"/>
          <w14:ligatures w14:val="standardContextual"/>
        </w:rPr>
      </w:pPr>
      <w:r>
        <w:t>6.3.2</w:t>
      </w:r>
      <w:r>
        <w:rPr>
          <w:rFonts w:asciiTheme="minorHAnsi" w:eastAsiaTheme="minorEastAsia" w:hAnsiTheme="minorHAnsi" w:cstheme="minorBidi"/>
          <w:kern w:val="2"/>
          <w:sz w:val="24"/>
          <w:szCs w:val="24"/>
          <w:lang w:eastAsia="zh-CN"/>
          <w14:ligatures w14:val="standardContextual"/>
        </w:rPr>
        <w:tab/>
      </w:r>
      <w:r>
        <w:t>Service operations</w:t>
      </w:r>
      <w:r>
        <w:tab/>
      </w:r>
      <w:r>
        <w:fldChar w:fldCharType="begin"/>
      </w:r>
      <w:r>
        <w:instrText xml:space="preserve"> PAGEREF _Toc198825126 \h </w:instrText>
      </w:r>
      <w:r>
        <w:fldChar w:fldCharType="separate"/>
      </w:r>
      <w:r w:rsidR="00D5218B">
        <w:t>21</w:t>
      </w:r>
      <w:r>
        <w:fldChar w:fldCharType="end"/>
      </w:r>
    </w:p>
    <w:p w14:paraId="5F0E9741" w14:textId="0927C4FC" w:rsidR="00334B5C" w:rsidRDefault="00334B5C">
      <w:pPr>
        <w:pStyle w:val="TOC4"/>
        <w:rPr>
          <w:rFonts w:asciiTheme="minorHAnsi" w:eastAsiaTheme="minorEastAsia" w:hAnsiTheme="minorHAnsi" w:cstheme="minorBidi"/>
          <w:kern w:val="2"/>
          <w:sz w:val="24"/>
          <w:szCs w:val="24"/>
          <w:lang w:eastAsia="zh-CN"/>
          <w14:ligatures w14:val="standardContextual"/>
        </w:rPr>
      </w:pPr>
      <w:r>
        <w:t>6.3.2.1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_Toc198825127 \h </w:instrText>
      </w:r>
      <w:r>
        <w:fldChar w:fldCharType="separate"/>
      </w:r>
      <w:r w:rsidR="00D5218B">
        <w:t>21</w:t>
      </w:r>
      <w:r>
        <w:fldChar w:fldCharType="end"/>
      </w:r>
    </w:p>
    <w:p w14:paraId="4DCD8A47" w14:textId="41479EDF" w:rsidR="00334B5C" w:rsidRDefault="00334B5C">
      <w:pPr>
        <w:pStyle w:val="TOC4"/>
        <w:rPr>
          <w:rFonts w:asciiTheme="minorHAnsi" w:eastAsiaTheme="minorEastAsia" w:hAnsiTheme="minorHAnsi" w:cstheme="minorBidi"/>
          <w:kern w:val="2"/>
          <w:sz w:val="24"/>
          <w:szCs w:val="24"/>
          <w:lang w:eastAsia="zh-CN"/>
          <w14:ligatures w14:val="standardContextual"/>
        </w:rPr>
      </w:pPr>
      <w:r>
        <w:lastRenderedPageBreak/>
        <w:t>6.3.2.2</w:t>
      </w:r>
      <w:r>
        <w:rPr>
          <w:rFonts w:asciiTheme="minorHAnsi" w:eastAsiaTheme="minorEastAsia" w:hAnsiTheme="minorHAnsi" w:cstheme="minorBidi"/>
          <w:kern w:val="2"/>
          <w:sz w:val="24"/>
          <w:szCs w:val="24"/>
          <w:lang w:eastAsia="zh-CN"/>
          <w14:ligatures w14:val="standardContextual"/>
        </w:rPr>
        <w:tab/>
      </w:r>
      <w:r>
        <w:t>LMS_LocationReport_Request</w:t>
      </w:r>
      <w:r>
        <w:tab/>
      </w:r>
      <w:r>
        <w:fldChar w:fldCharType="begin"/>
      </w:r>
      <w:r>
        <w:instrText xml:space="preserve"> PAGEREF _Toc198825128 \h </w:instrText>
      </w:r>
      <w:r>
        <w:fldChar w:fldCharType="separate"/>
      </w:r>
      <w:r w:rsidR="00D5218B">
        <w:t>21</w:t>
      </w:r>
      <w:r>
        <w:fldChar w:fldCharType="end"/>
      </w:r>
    </w:p>
    <w:p w14:paraId="613EB4AF" w14:textId="59EFD625" w:rsidR="00334B5C" w:rsidRDefault="00334B5C">
      <w:pPr>
        <w:pStyle w:val="TOC5"/>
        <w:rPr>
          <w:rFonts w:asciiTheme="minorHAnsi" w:eastAsiaTheme="minorEastAsia" w:hAnsiTheme="minorHAnsi" w:cstheme="minorBidi"/>
          <w:kern w:val="2"/>
          <w:sz w:val="24"/>
          <w:szCs w:val="24"/>
          <w:lang w:eastAsia="zh-CN"/>
          <w14:ligatures w14:val="standardContextual"/>
        </w:rPr>
      </w:pPr>
      <w:r>
        <w:t>6.3.2.2.1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_Toc198825129 \h </w:instrText>
      </w:r>
      <w:r>
        <w:fldChar w:fldCharType="separate"/>
      </w:r>
      <w:r w:rsidR="00D5218B">
        <w:t>21</w:t>
      </w:r>
      <w:r>
        <w:fldChar w:fldCharType="end"/>
      </w:r>
    </w:p>
    <w:p w14:paraId="3DA6972F" w14:textId="05F43D1B" w:rsidR="00334B5C" w:rsidRDefault="00334B5C">
      <w:pPr>
        <w:pStyle w:val="TOC5"/>
        <w:rPr>
          <w:rFonts w:asciiTheme="minorHAnsi" w:eastAsiaTheme="minorEastAsia" w:hAnsiTheme="minorHAnsi" w:cstheme="minorBidi"/>
          <w:kern w:val="2"/>
          <w:sz w:val="24"/>
          <w:szCs w:val="24"/>
          <w:lang w:eastAsia="zh-CN"/>
          <w14:ligatures w14:val="standardContextual"/>
        </w:rPr>
      </w:pPr>
      <w:r>
        <w:t>6.3.2.2.2</w:t>
      </w:r>
      <w:r>
        <w:rPr>
          <w:rFonts w:asciiTheme="minorHAnsi" w:eastAsiaTheme="minorEastAsia" w:hAnsiTheme="minorHAnsi" w:cstheme="minorBidi"/>
          <w:kern w:val="2"/>
          <w:sz w:val="24"/>
          <w:szCs w:val="24"/>
          <w:lang w:eastAsia="zh-CN"/>
          <w14:ligatures w14:val="standardContextual"/>
        </w:rPr>
        <w:tab/>
      </w:r>
      <w:r>
        <w:t>LMC reporting to LMS using LMS_LocationReport_Request</w:t>
      </w:r>
      <w:r>
        <w:tab/>
      </w:r>
      <w:r>
        <w:fldChar w:fldCharType="begin"/>
      </w:r>
      <w:r>
        <w:instrText xml:space="preserve"> PAGEREF _Toc198825130 \h </w:instrText>
      </w:r>
      <w:r>
        <w:fldChar w:fldCharType="separate"/>
      </w:r>
      <w:r w:rsidR="00D5218B">
        <w:t>22</w:t>
      </w:r>
      <w:r>
        <w:fldChar w:fldCharType="end"/>
      </w:r>
    </w:p>
    <w:p w14:paraId="3B02B859" w14:textId="6CFDCE12" w:rsidR="00334B5C" w:rsidRDefault="00334B5C">
      <w:pPr>
        <w:pStyle w:val="TOC2"/>
        <w:rPr>
          <w:rFonts w:asciiTheme="minorHAnsi" w:eastAsiaTheme="minorEastAsia" w:hAnsiTheme="minorHAnsi" w:cstheme="minorBidi"/>
          <w:kern w:val="2"/>
          <w:sz w:val="24"/>
          <w:szCs w:val="24"/>
          <w:lang w:eastAsia="zh-CN"/>
          <w14:ligatures w14:val="standardContextual"/>
        </w:rPr>
      </w:pPr>
      <w:r w:rsidRPr="00F879D4">
        <w:t>6.4</w:t>
      </w:r>
      <w:r>
        <w:rPr>
          <w:rFonts w:asciiTheme="minorHAnsi" w:eastAsiaTheme="minorEastAsia" w:hAnsiTheme="minorHAnsi" w:cstheme="minorBidi"/>
          <w:kern w:val="2"/>
          <w:sz w:val="24"/>
          <w:szCs w:val="24"/>
          <w:lang w:eastAsia="zh-CN"/>
          <w14:ligatures w14:val="standardContextual"/>
        </w:rPr>
        <w:tab/>
      </w:r>
      <w:r w:rsidRPr="00F879D4">
        <w:t>LMS_LocationInformation service</w:t>
      </w:r>
      <w:r w:rsidRPr="00F879D4">
        <w:tab/>
      </w:r>
      <w:r>
        <w:fldChar w:fldCharType="begin"/>
      </w:r>
      <w:r w:rsidRPr="00F879D4">
        <w:instrText xml:space="preserve"> PAGEREF _Toc198825131 \h </w:instrText>
      </w:r>
      <w:r>
        <w:fldChar w:fldCharType="separate"/>
      </w:r>
      <w:r w:rsidR="00D5218B" w:rsidRPr="00F879D4">
        <w:t>23</w:t>
      </w:r>
      <w:r>
        <w:fldChar w:fldCharType="end"/>
      </w:r>
    </w:p>
    <w:p w14:paraId="7266F2BD" w14:textId="661C6704" w:rsidR="00334B5C" w:rsidRDefault="00334B5C">
      <w:pPr>
        <w:pStyle w:val="TOC3"/>
        <w:rPr>
          <w:rFonts w:asciiTheme="minorHAnsi" w:eastAsiaTheme="minorEastAsia" w:hAnsiTheme="minorHAnsi" w:cstheme="minorBidi"/>
          <w:kern w:val="2"/>
          <w:sz w:val="24"/>
          <w:szCs w:val="24"/>
          <w:lang w:eastAsia="zh-CN"/>
          <w14:ligatures w14:val="standardContextual"/>
        </w:rPr>
      </w:pPr>
      <w:r w:rsidRPr="00F879D4">
        <w:t>6.4.1</w:t>
      </w:r>
      <w:r>
        <w:rPr>
          <w:rFonts w:asciiTheme="minorHAnsi" w:eastAsiaTheme="minorEastAsia" w:hAnsiTheme="minorHAnsi" w:cstheme="minorBidi"/>
          <w:kern w:val="2"/>
          <w:sz w:val="24"/>
          <w:szCs w:val="24"/>
          <w:lang w:eastAsia="zh-CN"/>
          <w14:ligatures w14:val="standardContextual"/>
        </w:rPr>
        <w:tab/>
      </w:r>
      <w:r w:rsidRPr="00F879D4">
        <w:t>Service description</w:t>
      </w:r>
      <w:r w:rsidRPr="00F879D4">
        <w:tab/>
      </w:r>
      <w:r>
        <w:fldChar w:fldCharType="begin"/>
      </w:r>
      <w:r w:rsidRPr="00F879D4">
        <w:instrText xml:space="preserve"> PAGEREF _Toc198825132 \h </w:instrText>
      </w:r>
      <w:r>
        <w:fldChar w:fldCharType="separate"/>
      </w:r>
      <w:r w:rsidR="00D5218B" w:rsidRPr="00F879D4">
        <w:t>23</w:t>
      </w:r>
      <w:r>
        <w:fldChar w:fldCharType="end"/>
      </w:r>
    </w:p>
    <w:p w14:paraId="727B36A4" w14:textId="6EA92F48" w:rsidR="00334B5C" w:rsidRDefault="00334B5C">
      <w:pPr>
        <w:pStyle w:val="TOC3"/>
        <w:rPr>
          <w:rFonts w:asciiTheme="minorHAnsi" w:eastAsiaTheme="minorEastAsia" w:hAnsiTheme="minorHAnsi" w:cstheme="minorBidi"/>
          <w:kern w:val="2"/>
          <w:sz w:val="24"/>
          <w:szCs w:val="24"/>
          <w:lang w:eastAsia="zh-CN"/>
          <w14:ligatures w14:val="standardContextual"/>
        </w:rPr>
      </w:pPr>
      <w:r w:rsidRPr="00F879D4">
        <w:t>6.4.2</w:t>
      </w:r>
      <w:r>
        <w:rPr>
          <w:rFonts w:asciiTheme="minorHAnsi" w:eastAsiaTheme="minorEastAsia" w:hAnsiTheme="minorHAnsi" w:cstheme="minorBidi"/>
          <w:kern w:val="2"/>
          <w:sz w:val="24"/>
          <w:szCs w:val="24"/>
          <w:lang w:eastAsia="zh-CN"/>
          <w14:ligatures w14:val="standardContextual"/>
        </w:rPr>
        <w:tab/>
      </w:r>
      <w:r w:rsidRPr="00F879D4">
        <w:t>Service operations</w:t>
      </w:r>
      <w:r w:rsidRPr="00F879D4">
        <w:tab/>
      </w:r>
      <w:r>
        <w:fldChar w:fldCharType="begin"/>
      </w:r>
      <w:r w:rsidRPr="00F879D4">
        <w:instrText xml:space="preserve"> PAGEREF _Toc198825133 \h </w:instrText>
      </w:r>
      <w:r>
        <w:fldChar w:fldCharType="separate"/>
      </w:r>
      <w:r w:rsidR="00D5218B" w:rsidRPr="00F879D4">
        <w:t>23</w:t>
      </w:r>
      <w:r>
        <w:fldChar w:fldCharType="end"/>
      </w:r>
    </w:p>
    <w:p w14:paraId="7BEC26B0" w14:textId="54B45612"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F879D4">
        <w:t>6.4.2.1</w:t>
      </w:r>
      <w:r>
        <w:rPr>
          <w:rFonts w:asciiTheme="minorHAnsi" w:eastAsiaTheme="minorEastAsia" w:hAnsiTheme="minorHAnsi" w:cstheme="minorBidi"/>
          <w:kern w:val="2"/>
          <w:sz w:val="24"/>
          <w:szCs w:val="24"/>
          <w:lang w:eastAsia="zh-CN"/>
          <w14:ligatures w14:val="standardContextual"/>
        </w:rPr>
        <w:tab/>
      </w:r>
      <w:r w:rsidRPr="00F879D4">
        <w:t>Introduction</w:t>
      </w:r>
      <w:r w:rsidRPr="00F879D4">
        <w:tab/>
      </w:r>
      <w:r>
        <w:fldChar w:fldCharType="begin"/>
      </w:r>
      <w:r w:rsidRPr="00F879D4">
        <w:instrText xml:space="preserve"> PAGEREF _Toc198825134 \h </w:instrText>
      </w:r>
      <w:r>
        <w:fldChar w:fldCharType="separate"/>
      </w:r>
      <w:r w:rsidR="00D5218B" w:rsidRPr="00F879D4">
        <w:t>23</w:t>
      </w:r>
      <w:r>
        <w:fldChar w:fldCharType="end"/>
      </w:r>
    </w:p>
    <w:p w14:paraId="2D952A8B" w14:textId="0D2BC216"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F879D4">
        <w:t>6.4.2.2</w:t>
      </w:r>
      <w:r>
        <w:rPr>
          <w:rFonts w:asciiTheme="minorHAnsi" w:eastAsiaTheme="minorEastAsia" w:hAnsiTheme="minorHAnsi" w:cstheme="minorBidi"/>
          <w:kern w:val="2"/>
          <w:sz w:val="24"/>
          <w:szCs w:val="24"/>
          <w:lang w:eastAsia="zh-CN"/>
          <w14:ligatures w14:val="standardContextual"/>
        </w:rPr>
        <w:tab/>
      </w:r>
      <w:r w:rsidRPr="00F879D4">
        <w:t>LMS_LocationInformation_Request</w:t>
      </w:r>
      <w:r w:rsidRPr="00F879D4">
        <w:tab/>
      </w:r>
      <w:r>
        <w:fldChar w:fldCharType="begin"/>
      </w:r>
      <w:r w:rsidRPr="00F879D4">
        <w:instrText xml:space="preserve"> PAGEREF _Toc198825135 \h </w:instrText>
      </w:r>
      <w:r>
        <w:fldChar w:fldCharType="separate"/>
      </w:r>
      <w:r w:rsidR="00D5218B" w:rsidRPr="00F879D4">
        <w:t>24</w:t>
      </w:r>
      <w:r>
        <w:fldChar w:fldCharType="end"/>
      </w:r>
    </w:p>
    <w:p w14:paraId="4E8DF308" w14:textId="35016F63"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6.4.2.2.1</w:t>
      </w:r>
      <w:r>
        <w:rPr>
          <w:rFonts w:asciiTheme="minorHAnsi" w:eastAsiaTheme="minorEastAsia" w:hAnsiTheme="minorHAnsi" w:cstheme="minorBidi"/>
          <w:kern w:val="2"/>
          <w:sz w:val="24"/>
          <w:szCs w:val="24"/>
          <w:lang w:eastAsia="zh-CN"/>
          <w14:ligatures w14:val="standardContextual"/>
        </w:rPr>
        <w:tab/>
      </w:r>
      <w:r w:rsidRPr="00F879D4">
        <w:t>General</w:t>
      </w:r>
      <w:r w:rsidRPr="00F879D4">
        <w:tab/>
      </w:r>
      <w:r>
        <w:fldChar w:fldCharType="begin"/>
      </w:r>
      <w:r w:rsidRPr="00F879D4">
        <w:instrText xml:space="preserve"> PAGEREF _Toc198825136 \h </w:instrText>
      </w:r>
      <w:r>
        <w:fldChar w:fldCharType="separate"/>
      </w:r>
      <w:r w:rsidR="00D5218B" w:rsidRPr="00F879D4">
        <w:t>24</w:t>
      </w:r>
      <w:r>
        <w:fldChar w:fldCharType="end"/>
      </w:r>
    </w:p>
    <w:p w14:paraId="36B16042" w14:textId="0A48188D"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6.4.2.2.2</w:t>
      </w:r>
      <w:r>
        <w:rPr>
          <w:rFonts w:asciiTheme="minorHAnsi" w:eastAsiaTheme="minorEastAsia" w:hAnsiTheme="minorHAnsi" w:cstheme="minorBidi"/>
          <w:kern w:val="2"/>
          <w:sz w:val="24"/>
          <w:szCs w:val="24"/>
          <w:lang w:eastAsia="zh-CN"/>
          <w14:ligatures w14:val="standardContextual"/>
        </w:rPr>
        <w:tab/>
      </w:r>
      <w:r w:rsidRPr="00F879D4">
        <w:t>Client request location information to LMS using LMS_LocationInformation_Request operation</w:t>
      </w:r>
      <w:r w:rsidRPr="00F879D4">
        <w:tab/>
      </w:r>
      <w:r>
        <w:fldChar w:fldCharType="begin"/>
      </w:r>
      <w:r w:rsidRPr="00F879D4">
        <w:instrText xml:space="preserve"> PAGEREF _Toc198825137 \h </w:instrText>
      </w:r>
      <w:r>
        <w:fldChar w:fldCharType="separate"/>
      </w:r>
      <w:r w:rsidR="00D5218B" w:rsidRPr="00F879D4">
        <w:t>24</w:t>
      </w:r>
      <w:r>
        <w:fldChar w:fldCharType="end"/>
      </w:r>
    </w:p>
    <w:p w14:paraId="4DC6A276" w14:textId="318FB171" w:rsidR="00334B5C" w:rsidRDefault="00334B5C">
      <w:pPr>
        <w:pStyle w:val="TOC4"/>
        <w:rPr>
          <w:rFonts w:asciiTheme="minorHAnsi" w:eastAsiaTheme="minorEastAsia" w:hAnsiTheme="minorHAnsi" w:cstheme="minorBidi"/>
          <w:kern w:val="2"/>
          <w:sz w:val="24"/>
          <w:szCs w:val="24"/>
          <w:lang w:eastAsia="zh-CN"/>
          <w14:ligatures w14:val="standardContextual"/>
        </w:rPr>
      </w:pPr>
      <w:r>
        <w:t>6.4.2.3</w:t>
      </w:r>
      <w:r>
        <w:rPr>
          <w:rFonts w:asciiTheme="minorHAnsi" w:eastAsiaTheme="minorEastAsia" w:hAnsiTheme="minorHAnsi" w:cstheme="minorBidi"/>
          <w:kern w:val="2"/>
          <w:sz w:val="24"/>
          <w:szCs w:val="24"/>
          <w:lang w:eastAsia="zh-CN"/>
          <w14:ligatures w14:val="standardContextual"/>
        </w:rPr>
        <w:tab/>
      </w:r>
      <w:r>
        <w:t>LMS_LocationInformation_Subscribe</w:t>
      </w:r>
      <w:r>
        <w:tab/>
      </w:r>
      <w:r>
        <w:fldChar w:fldCharType="begin"/>
      </w:r>
      <w:r>
        <w:instrText xml:space="preserve"> PAGEREF _Toc198825138 \h </w:instrText>
      </w:r>
      <w:r>
        <w:fldChar w:fldCharType="separate"/>
      </w:r>
      <w:r w:rsidR="00D5218B">
        <w:t>26</w:t>
      </w:r>
      <w:r>
        <w:fldChar w:fldCharType="end"/>
      </w:r>
    </w:p>
    <w:p w14:paraId="58536494" w14:textId="6B3BCB05" w:rsidR="00334B5C" w:rsidRDefault="00334B5C">
      <w:pPr>
        <w:pStyle w:val="TOC5"/>
        <w:rPr>
          <w:rFonts w:asciiTheme="minorHAnsi" w:eastAsiaTheme="minorEastAsia" w:hAnsiTheme="minorHAnsi" w:cstheme="minorBidi"/>
          <w:kern w:val="2"/>
          <w:sz w:val="24"/>
          <w:szCs w:val="24"/>
          <w:lang w:eastAsia="zh-CN"/>
          <w14:ligatures w14:val="standardContextual"/>
        </w:rPr>
      </w:pPr>
      <w:r>
        <w:t>6.4.2.3.1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_Toc198825139 \h </w:instrText>
      </w:r>
      <w:r>
        <w:fldChar w:fldCharType="separate"/>
      </w:r>
      <w:r w:rsidR="00D5218B">
        <w:t>26</w:t>
      </w:r>
      <w:r>
        <w:fldChar w:fldCharType="end"/>
      </w:r>
    </w:p>
    <w:p w14:paraId="12466832" w14:textId="443E417F" w:rsidR="00334B5C" w:rsidRDefault="00334B5C">
      <w:pPr>
        <w:pStyle w:val="TOC5"/>
        <w:rPr>
          <w:rFonts w:asciiTheme="minorHAnsi" w:eastAsiaTheme="minorEastAsia" w:hAnsiTheme="minorHAnsi" w:cstheme="minorBidi"/>
          <w:kern w:val="2"/>
          <w:sz w:val="24"/>
          <w:szCs w:val="24"/>
          <w:lang w:eastAsia="zh-CN"/>
          <w14:ligatures w14:val="standardContextual"/>
        </w:rPr>
      </w:pPr>
      <w:r>
        <w:t>6.4.2.3.2</w:t>
      </w:r>
      <w:r>
        <w:rPr>
          <w:rFonts w:asciiTheme="minorHAnsi" w:eastAsiaTheme="minorEastAsia" w:hAnsiTheme="minorHAnsi" w:cstheme="minorBidi"/>
          <w:kern w:val="2"/>
          <w:sz w:val="24"/>
          <w:szCs w:val="24"/>
          <w:lang w:eastAsia="zh-CN"/>
          <w14:ligatures w14:val="standardContextual"/>
        </w:rPr>
        <w:tab/>
      </w:r>
      <w:r>
        <w:t>Client request subscription using LMS_LocationInformation_Subscribe operation</w:t>
      </w:r>
      <w:r>
        <w:tab/>
      </w:r>
      <w:r>
        <w:fldChar w:fldCharType="begin"/>
      </w:r>
      <w:r>
        <w:instrText xml:space="preserve"> PAGEREF _Toc198825140 \h </w:instrText>
      </w:r>
      <w:r>
        <w:fldChar w:fldCharType="separate"/>
      </w:r>
      <w:r w:rsidR="00D5218B">
        <w:t>26</w:t>
      </w:r>
      <w:r>
        <w:fldChar w:fldCharType="end"/>
      </w:r>
    </w:p>
    <w:p w14:paraId="32180541" w14:textId="3A8C942F" w:rsidR="00334B5C" w:rsidRDefault="00334B5C">
      <w:pPr>
        <w:pStyle w:val="TOC4"/>
        <w:rPr>
          <w:rFonts w:asciiTheme="minorHAnsi" w:eastAsiaTheme="minorEastAsia" w:hAnsiTheme="minorHAnsi" w:cstheme="minorBidi"/>
          <w:kern w:val="2"/>
          <w:sz w:val="24"/>
          <w:szCs w:val="24"/>
          <w:lang w:eastAsia="zh-CN"/>
          <w14:ligatures w14:val="standardContextual"/>
        </w:rPr>
      </w:pPr>
      <w:r>
        <w:t>6.4.2.4</w:t>
      </w:r>
      <w:r>
        <w:rPr>
          <w:rFonts w:asciiTheme="minorHAnsi" w:eastAsiaTheme="minorEastAsia" w:hAnsiTheme="minorHAnsi" w:cstheme="minorBidi"/>
          <w:kern w:val="2"/>
          <w:sz w:val="24"/>
          <w:szCs w:val="24"/>
          <w:lang w:eastAsia="zh-CN"/>
          <w14:ligatures w14:val="standardContextual"/>
        </w:rPr>
        <w:tab/>
      </w:r>
      <w:r>
        <w:t>LMS_LocationInformation_Notify</w:t>
      </w:r>
      <w:r>
        <w:tab/>
      </w:r>
      <w:r>
        <w:fldChar w:fldCharType="begin"/>
      </w:r>
      <w:r>
        <w:instrText xml:space="preserve"> PAGEREF _Toc198825141 \h </w:instrText>
      </w:r>
      <w:r>
        <w:fldChar w:fldCharType="separate"/>
      </w:r>
      <w:r w:rsidR="00D5218B">
        <w:t>27</w:t>
      </w:r>
      <w:r>
        <w:fldChar w:fldCharType="end"/>
      </w:r>
    </w:p>
    <w:p w14:paraId="5E8E6634" w14:textId="11423D90" w:rsidR="00334B5C" w:rsidRDefault="00334B5C">
      <w:pPr>
        <w:pStyle w:val="TOC5"/>
        <w:rPr>
          <w:rFonts w:asciiTheme="minorHAnsi" w:eastAsiaTheme="minorEastAsia" w:hAnsiTheme="minorHAnsi" w:cstheme="minorBidi"/>
          <w:kern w:val="2"/>
          <w:sz w:val="24"/>
          <w:szCs w:val="24"/>
          <w:lang w:eastAsia="zh-CN"/>
          <w14:ligatures w14:val="standardContextual"/>
        </w:rPr>
      </w:pPr>
      <w:r>
        <w:t>6.4.2.4.1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_Toc198825142 \h </w:instrText>
      </w:r>
      <w:r>
        <w:fldChar w:fldCharType="separate"/>
      </w:r>
      <w:r w:rsidR="00D5218B">
        <w:t>27</w:t>
      </w:r>
      <w:r>
        <w:fldChar w:fldCharType="end"/>
      </w:r>
    </w:p>
    <w:p w14:paraId="17F3BFB2" w14:textId="08109A92" w:rsidR="00334B5C" w:rsidRDefault="00334B5C">
      <w:pPr>
        <w:pStyle w:val="TOC5"/>
        <w:rPr>
          <w:rFonts w:asciiTheme="minorHAnsi" w:eastAsiaTheme="minorEastAsia" w:hAnsiTheme="minorHAnsi" w:cstheme="minorBidi"/>
          <w:kern w:val="2"/>
          <w:sz w:val="24"/>
          <w:szCs w:val="24"/>
          <w:lang w:eastAsia="zh-CN"/>
          <w14:ligatures w14:val="standardContextual"/>
        </w:rPr>
      </w:pPr>
      <w:r>
        <w:t>6.4.2.4.2</w:t>
      </w:r>
      <w:r>
        <w:rPr>
          <w:rFonts w:asciiTheme="minorHAnsi" w:eastAsiaTheme="minorEastAsia" w:hAnsiTheme="minorHAnsi" w:cstheme="minorBidi"/>
          <w:kern w:val="2"/>
          <w:sz w:val="24"/>
          <w:szCs w:val="24"/>
          <w:lang w:eastAsia="zh-CN"/>
          <w14:ligatures w14:val="standardContextual"/>
        </w:rPr>
        <w:tab/>
      </w:r>
      <w:r>
        <w:t>LMS Notify clients using LMS_LocationInformation_Notify operation</w:t>
      </w:r>
      <w:r>
        <w:tab/>
      </w:r>
      <w:r>
        <w:fldChar w:fldCharType="begin"/>
      </w:r>
      <w:r>
        <w:instrText xml:space="preserve"> PAGEREF _Toc198825143 \h </w:instrText>
      </w:r>
      <w:r>
        <w:fldChar w:fldCharType="separate"/>
      </w:r>
      <w:r w:rsidR="00D5218B">
        <w:t>28</w:t>
      </w:r>
      <w:r>
        <w:fldChar w:fldCharType="end"/>
      </w:r>
    </w:p>
    <w:p w14:paraId="7D0DCB3B" w14:textId="1597054D" w:rsidR="00334B5C" w:rsidRDefault="00334B5C">
      <w:pPr>
        <w:pStyle w:val="TOC4"/>
        <w:rPr>
          <w:rFonts w:asciiTheme="minorHAnsi" w:eastAsiaTheme="minorEastAsia" w:hAnsiTheme="minorHAnsi" w:cstheme="minorBidi"/>
          <w:kern w:val="2"/>
          <w:sz w:val="24"/>
          <w:szCs w:val="24"/>
          <w:lang w:eastAsia="zh-CN"/>
          <w14:ligatures w14:val="standardContextual"/>
        </w:rPr>
      </w:pPr>
      <w:r>
        <w:t>6.4.2.5</w:t>
      </w:r>
      <w:r>
        <w:rPr>
          <w:rFonts w:asciiTheme="minorHAnsi" w:eastAsiaTheme="minorEastAsia" w:hAnsiTheme="minorHAnsi" w:cstheme="minorBidi"/>
          <w:kern w:val="2"/>
          <w:sz w:val="24"/>
          <w:szCs w:val="24"/>
          <w:lang w:eastAsia="zh-CN"/>
          <w14:ligatures w14:val="standardContextual"/>
        </w:rPr>
        <w:tab/>
      </w:r>
      <w:r>
        <w:t>LMS_LocationInformation_UpdateSubscription</w:t>
      </w:r>
      <w:r>
        <w:tab/>
      </w:r>
      <w:r>
        <w:fldChar w:fldCharType="begin"/>
      </w:r>
      <w:r>
        <w:instrText xml:space="preserve"> PAGEREF _Toc198825144 \h </w:instrText>
      </w:r>
      <w:r>
        <w:fldChar w:fldCharType="separate"/>
      </w:r>
      <w:r w:rsidR="00D5218B">
        <w:t>28</w:t>
      </w:r>
      <w:r>
        <w:fldChar w:fldCharType="end"/>
      </w:r>
    </w:p>
    <w:p w14:paraId="153A7FC9" w14:textId="398EAD7C" w:rsidR="00334B5C" w:rsidRDefault="00334B5C">
      <w:pPr>
        <w:pStyle w:val="TOC5"/>
        <w:rPr>
          <w:rFonts w:asciiTheme="minorHAnsi" w:eastAsiaTheme="minorEastAsia" w:hAnsiTheme="minorHAnsi" w:cstheme="minorBidi"/>
          <w:kern w:val="2"/>
          <w:sz w:val="24"/>
          <w:szCs w:val="24"/>
          <w:lang w:eastAsia="zh-CN"/>
          <w14:ligatures w14:val="standardContextual"/>
        </w:rPr>
      </w:pPr>
      <w:r>
        <w:t>6.4.2.5.1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_Toc198825145 \h </w:instrText>
      </w:r>
      <w:r>
        <w:fldChar w:fldCharType="separate"/>
      </w:r>
      <w:r w:rsidR="00D5218B">
        <w:t>28</w:t>
      </w:r>
      <w:r>
        <w:fldChar w:fldCharType="end"/>
      </w:r>
    </w:p>
    <w:p w14:paraId="0045047C" w14:textId="38B84C21" w:rsidR="00334B5C" w:rsidRDefault="00334B5C">
      <w:pPr>
        <w:pStyle w:val="TOC5"/>
        <w:rPr>
          <w:rFonts w:asciiTheme="minorHAnsi" w:eastAsiaTheme="minorEastAsia" w:hAnsiTheme="minorHAnsi" w:cstheme="minorBidi"/>
          <w:kern w:val="2"/>
          <w:sz w:val="24"/>
          <w:szCs w:val="24"/>
          <w:lang w:eastAsia="zh-CN"/>
          <w14:ligatures w14:val="standardContextual"/>
        </w:rPr>
      </w:pPr>
      <w:r>
        <w:t>6.4.2.5.2</w:t>
      </w:r>
      <w:r>
        <w:rPr>
          <w:rFonts w:asciiTheme="minorHAnsi" w:eastAsiaTheme="minorEastAsia" w:hAnsiTheme="minorHAnsi" w:cstheme="minorBidi"/>
          <w:kern w:val="2"/>
          <w:sz w:val="24"/>
          <w:szCs w:val="24"/>
          <w:lang w:eastAsia="zh-CN"/>
          <w14:ligatures w14:val="standardContextual"/>
        </w:rPr>
        <w:tab/>
      </w:r>
      <w:r>
        <w:t>Client requests update of subscription using LMS_LocationInformation_UpdateSubscription operation</w:t>
      </w:r>
      <w:r>
        <w:tab/>
      </w:r>
      <w:r>
        <w:fldChar w:fldCharType="begin"/>
      </w:r>
      <w:r>
        <w:instrText xml:space="preserve"> PAGEREF _Toc198825146 \h </w:instrText>
      </w:r>
      <w:r>
        <w:fldChar w:fldCharType="separate"/>
      </w:r>
      <w:r w:rsidR="00D5218B">
        <w:t>28</w:t>
      </w:r>
      <w:r>
        <w:fldChar w:fldCharType="end"/>
      </w:r>
    </w:p>
    <w:p w14:paraId="72C9C0F1" w14:textId="624459CC" w:rsidR="00334B5C" w:rsidRDefault="00334B5C">
      <w:pPr>
        <w:pStyle w:val="TOC4"/>
        <w:rPr>
          <w:rFonts w:asciiTheme="minorHAnsi" w:eastAsiaTheme="minorEastAsia" w:hAnsiTheme="minorHAnsi" w:cstheme="minorBidi"/>
          <w:kern w:val="2"/>
          <w:sz w:val="24"/>
          <w:szCs w:val="24"/>
          <w:lang w:eastAsia="zh-CN"/>
          <w14:ligatures w14:val="standardContextual"/>
        </w:rPr>
      </w:pPr>
      <w:r>
        <w:t>6.4.2.6</w:t>
      </w:r>
      <w:r>
        <w:rPr>
          <w:rFonts w:asciiTheme="minorHAnsi" w:eastAsiaTheme="minorEastAsia" w:hAnsiTheme="minorHAnsi" w:cstheme="minorBidi"/>
          <w:kern w:val="2"/>
          <w:sz w:val="24"/>
          <w:szCs w:val="24"/>
          <w:lang w:eastAsia="zh-CN"/>
          <w14:ligatures w14:val="standardContextual"/>
        </w:rPr>
        <w:tab/>
      </w:r>
      <w:r>
        <w:t>LMS_LocationInformation_Unsubscribe</w:t>
      </w:r>
      <w:r>
        <w:tab/>
      </w:r>
      <w:r>
        <w:fldChar w:fldCharType="begin"/>
      </w:r>
      <w:r>
        <w:instrText xml:space="preserve"> PAGEREF _Toc198825147 \h </w:instrText>
      </w:r>
      <w:r>
        <w:fldChar w:fldCharType="separate"/>
      </w:r>
      <w:r w:rsidR="00D5218B">
        <w:t>28</w:t>
      </w:r>
      <w:r>
        <w:fldChar w:fldCharType="end"/>
      </w:r>
    </w:p>
    <w:p w14:paraId="40FBCAB9" w14:textId="72B8FF1B" w:rsidR="00334B5C" w:rsidRDefault="00334B5C">
      <w:pPr>
        <w:pStyle w:val="TOC5"/>
        <w:rPr>
          <w:rFonts w:asciiTheme="minorHAnsi" w:eastAsiaTheme="minorEastAsia" w:hAnsiTheme="minorHAnsi" w:cstheme="minorBidi"/>
          <w:kern w:val="2"/>
          <w:sz w:val="24"/>
          <w:szCs w:val="24"/>
          <w:lang w:eastAsia="zh-CN"/>
          <w14:ligatures w14:val="standardContextual"/>
        </w:rPr>
      </w:pPr>
      <w:r>
        <w:t>6.4.2.6.1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_Toc198825148 \h </w:instrText>
      </w:r>
      <w:r>
        <w:fldChar w:fldCharType="separate"/>
      </w:r>
      <w:r w:rsidR="00D5218B">
        <w:t>28</w:t>
      </w:r>
      <w:r>
        <w:fldChar w:fldCharType="end"/>
      </w:r>
    </w:p>
    <w:p w14:paraId="169CF619" w14:textId="60BD9582" w:rsidR="00334B5C" w:rsidRDefault="00334B5C">
      <w:pPr>
        <w:pStyle w:val="TOC5"/>
        <w:rPr>
          <w:rFonts w:asciiTheme="minorHAnsi" w:eastAsiaTheme="minorEastAsia" w:hAnsiTheme="minorHAnsi" w:cstheme="minorBidi"/>
          <w:kern w:val="2"/>
          <w:sz w:val="24"/>
          <w:szCs w:val="24"/>
          <w:lang w:eastAsia="zh-CN"/>
          <w14:ligatures w14:val="standardContextual"/>
        </w:rPr>
      </w:pPr>
      <w:r>
        <w:t>6.4.2.6.2</w:t>
      </w:r>
      <w:r>
        <w:rPr>
          <w:rFonts w:asciiTheme="minorHAnsi" w:eastAsiaTheme="minorEastAsia" w:hAnsiTheme="minorHAnsi" w:cstheme="minorBidi"/>
          <w:kern w:val="2"/>
          <w:sz w:val="24"/>
          <w:szCs w:val="24"/>
          <w:lang w:eastAsia="zh-CN"/>
          <w14:ligatures w14:val="standardContextual"/>
        </w:rPr>
        <w:tab/>
      </w:r>
      <w:r>
        <w:t>Client requests unsubscribe using LMS_LocationInformation_Unsubscribe operation</w:t>
      </w:r>
      <w:r>
        <w:tab/>
      </w:r>
      <w:r>
        <w:fldChar w:fldCharType="begin"/>
      </w:r>
      <w:r>
        <w:instrText xml:space="preserve"> PAGEREF _Toc198825149 \h </w:instrText>
      </w:r>
      <w:r>
        <w:fldChar w:fldCharType="separate"/>
      </w:r>
      <w:r w:rsidR="00D5218B">
        <w:t>28</w:t>
      </w:r>
      <w:r>
        <w:fldChar w:fldCharType="end"/>
      </w:r>
    </w:p>
    <w:p w14:paraId="1E99DD39" w14:textId="5AA30C33" w:rsidR="00334B5C" w:rsidRDefault="00334B5C">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LMS API Definitions</w:t>
      </w:r>
      <w:r>
        <w:tab/>
      </w:r>
      <w:r>
        <w:fldChar w:fldCharType="begin"/>
      </w:r>
      <w:r>
        <w:instrText xml:space="preserve"> PAGEREF _Toc198825150 \h </w:instrText>
      </w:r>
      <w:r>
        <w:fldChar w:fldCharType="separate"/>
      </w:r>
      <w:r w:rsidR="00D5218B">
        <w:t>28</w:t>
      </w:r>
      <w:r>
        <w:fldChar w:fldCharType="end"/>
      </w:r>
    </w:p>
    <w:p w14:paraId="0FC899C5" w14:textId="7A12BA77" w:rsidR="00334B5C" w:rsidRDefault="00334B5C">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LMS_Registration API</w:t>
      </w:r>
      <w:r>
        <w:tab/>
      </w:r>
      <w:r>
        <w:fldChar w:fldCharType="begin"/>
      </w:r>
      <w:r>
        <w:instrText xml:space="preserve"> PAGEREF _Toc198825151 \h </w:instrText>
      </w:r>
      <w:r>
        <w:fldChar w:fldCharType="separate"/>
      </w:r>
      <w:r w:rsidR="00D5218B">
        <w:t>28</w:t>
      </w:r>
      <w:r>
        <w:fldChar w:fldCharType="end"/>
      </w:r>
    </w:p>
    <w:p w14:paraId="1DBFC7AD" w14:textId="783A5E6B" w:rsidR="00334B5C" w:rsidRDefault="00334B5C">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_Toc198825152 \h </w:instrText>
      </w:r>
      <w:r>
        <w:fldChar w:fldCharType="separate"/>
      </w:r>
      <w:r w:rsidR="00D5218B">
        <w:t>28</w:t>
      </w:r>
      <w:r>
        <w:fldChar w:fldCharType="end"/>
      </w:r>
    </w:p>
    <w:p w14:paraId="615BF8A9" w14:textId="63B2D7A5" w:rsidR="00334B5C" w:rsidRDefault="00334B5C">
      <w:pPr>
        <w:pStyle w:val="TOC3"/>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Usage of HTTP</w:t>
      </w:r>
      <w:r>
        <w:tab/>
      </w:r>
      <w:r>
        <w:fldChar w:fldCharType="begin"/>
      </w:r>
      <w:r>
        <w:instrText xml:space="preserve"> PAGEREF _Toc198825153 \h </w:instrText>
      </w:r>
      <w:r>
        <w:fldChar w:fldCharType="separate"/>
      </w:r>
      <w:r w:rsidR="00D5218B">
        <w:t>29</w:t>
      </w:r>
      <w:r>
        <w:fldChar w:fldCharType="end"/>
      </w:r>
    </w:p>
    <w:p w14:paraId="205F49CE" w14:textId="46896C27" w:rsidR="00334B5C" w:rsidRDefault="00334B5C">
      <w:pPr>
        <w:pStyle w:val="TOC4"/>
        <w:rPr>
          <w:rFonts w:asciiTheme="minorHAnsi" w:eastAsiaTheme="minorEastAsia" w:hAnsiTheme="minorHAnsi" w:cstheme="minorBidi"/>
          <w:kern w:val="2"/>
          <w:sz w:val="24"/>
          <w:szCs w:val="24"/>
          <w:lang w:eastAsia="zh-CN"/>
          <w14:ligatures w14:val="standardContextual"/>
        </w:rPr>
      </w:pPr>
      <w:r>
        <w:t>7.1.2.1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_Toc198825154 \h </w:instrText>
      </w:r>
      <w:r>
        <w:fldChar w:fldCharType="separate"/>
      </w:r>
      <w:r w:rsidR="00D5218B">
        <w:t>29</w:t>
      </w:r>
      <w:r>
        <w:fldChar w:fldCharType="end"/>
      </w:r>
    </w:p>
    <w:p w14:paraId="029F3895" w14:textId="2338C524" w:rsidR="00334B5C" w:rsidRDefault="00334B5C">
      <w:pPr>
        <w:pStyle w:val="TOC4"/>
        <w:rPr>
          <w:rFonts w:asciiTheme="minorHAnsi" w:eastAsiaTheme="minorEastAsia" w:hAnsiTheme="minorHAnsi" w:cstheme="minorBidi"/>
          <w:kern w:val="2"/>
          <w:sz w:val="24"/>
          <w:szCs w:val="24"/>
          <w:lang w:eastAsia="zh-CN"/>
          <w14:ligatures w14:val="standardContextual"/>
        </w:rPr>
      </w:pPr>
      <w:r>
        <w:t>7.1.2.2</w:t>
      </w:r>
      <w:r>
        <w:rPr>
          <w:rFonts w:asciiTheme="minorHAnsi" w:eastAsiaTheme="minorEastAsia" w:hAnsiTheme="minorHAnsi" w:cstheme="minorBidi"/>
          <w:kern w:val="2"/>
          <w:sz w:val="24"/>
          <w:szCs w:val="24"/>
          <w:lang w:eastAsia="zh-CN"/>
          <w14:ligatures w14:val="standardContextual"/>
        </w:rPr>
        <w:tab/>
      </w:r>
      <w:r>
        <w:t>HTTP standard headers</w:t>
      </w:r>
      <w:r>
        <w:tab/>
      </w:r>
      <w:r>
        <w:fldChar w:fldCharType="begin"/>
      </w:r>
      <w:r>
        <w:instrText xml:space="preserve"> PAGEREF _Toc198825155 \h </w:instrText>
      </w:r>
      <w:r>
        <w:fldChar w:fldCharType="separate"/>
      </w:r>
      <w:r w:rsidR="00D5218B">
        <w:t>29</w:t>
      </w:r>
      <w:r>
        <w:fldChar w:fldCharType="end"/>
      </w:r>
    </w:p>
    <w:p w14:paraId="314A7051" w14:textId="2E146991" w:rsidR="00334B5C" w:rsidRDefault="00334B5C">
      <w:pPr>
        <w:pStyle w:val="TOC5"/>
        <w:rPr>
          <w:rFonts w:asciiTheme="minorHAnsi" w:eastAsiaTheme="minorEastAsia" w:hAnsiTheme="minorHAnsi" w:cstheme="minorBidi"/>
          <w:kern w:val="2"/>
          <w:sz w:val="24"/>
          <w:szCs w:val="24"/>
          <w:lang w:eastAsia="zh-CN"/>
          <w14:ligatures w14:val="standardContextual"/>
        </w:rPr>
      </w:pPr>
      <w:r>
        <w:t>7.1.2.2.1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r>
      <w:r>
        <w:instrText xml:space="preserve"> PAGEREF _Toc198825156 \h </w:instrText>
      </w:r>
      <w:r>
        <w:fldChar w:fldCharType="separate"/>
      </w:r>
      <w:r w:rsidR="00D5218B">
        <w:t>29</w:t>
      </w:r>
      <w:r>
        <w:fldChar w:fldCharType="end"/>
      </w:r>
    </w:p>
    <w:p w14:paraId="0FC39225" w14:textId="2E0E9BD1" w:rsidR="00334B5C" w:rsidRDefault="00334B5C">
      <w:pPr>
        <w:pStyle w:val="TOC5"/>
        <w:rPr>
          <w:rFonts w:asciiTheme="minorHAnsi" w:eastAsiaTheme="minorEastAsia" w:hAnsiTheme="minorHAnsi" w:cstheme="minorBidi"/>
          <w:kern w:val="2"/>
          <w:sz w:val="24"/>
          <w:szCs w:val="24"/>
          <w:lang w:eastAsia="zh-CN"/>
          <w14:ligatures w14:val="standardContextual"/>
        </w:rPr>
      </w:pPr>
      <w:r>
        <w:t>7.1.2.2.2</w:t>
      </w:r>
      <w:r>
        <w:rPr>
          <w:rFonts w:asciiTheme="minorHAnsi" w:eastAsiaTheme="minorEastAsia" w:hAnsiTheme="minorHAnsi" w:cstheme="minorBidi"/>
          <w:kern w:val="2"/>
          <w:sz w:val="24"/>
          <w:szCs w:val="24"/>
          <w:lang w:eastAsia="zh-CN"/>
          <w14:ligatures w14:val="standardContextual"/>
        </w:rPr>
        <w:tab/>
      </w:r>
      <w:r>
        <w:t>Content type</w:t>
      </w:r>
      <w:r>
        <w:tab/>
      </w:r>
      <w:r>
        <w:fldChar w:fldCharType="begin"/>
      </w:r>
      <w:r>
        <w:instrText xml:space="preserve"> PAGEREF _Toc198825157 \h </w:instrText>
      </w:r>
      <w:r>
        <w:fldChar w:fldCharType="separate"/>
      </w:r>
      <w:r w:rsidR="00D5218B">
        <w:t>29</w:t>
      </w:r>
      <w:r>
        <w:fldChar w:fldCharType="end"/>
      </w:r>
    </w:p>
    <w:p w14:paraId="5CCA6131" w14:textId="1F2E0680" w:rsidR="00334B5C" w:rsidRDefault="00334B5C">
      <w:pPr>
        <w:pStyle w:val="TOC4"/>
        <w:rPr>
          <w:rFonts w:asciiTheme="minorHAnsi" w:eastAsiaTheme="minorEastAsia" w:hAnsiTheme="minorHAnsi" w:cstheme="minorBidi"/>
          <w:kern w:val="2"/>
          <w:sz w:val="24"/>
          <w:szCs w:val="24"/>
          <w:lang w:eastAsia="zh-CN"/>
          <w14:ligatures w14:val="standardContextual"/>
        </w:rPr>
      </w:pPr>
      <w:r>
        <w:t>7.1.2.3</w:t>
      </w:r>
      <w:r>
        <w:rPr>
          <w:rFonts w:asciiTheme="minorHAnsi" w:eastAsiaTheme="minorEastAsia" w:hAnsiTheme="minorHAnsi" w:cstheme="minorBidi"/>
          <w:kern w:val="2"/>
          <w:sz w:val="24"/>
          <w:szCs w:val="24"/>
          <w:lang w:eastAsia="zh-CN"/>
          <w14:ligatures w14:val="standardContextual"/>
        </w:rPr>
        <w:tab/>
      </w:r>
      <w:r>
        <w:t>HTTP custom headers</w:t>
      </w:r>
      <w:r>
        <w:tab/>
      </w:r>
      <w:r>
        <w:fldChar w:fldCharType="begin"/>
      </w:r>
      <w:r>
        <w:instrText xml:space="preserve"> PAGEREF _Toc198825158 \h </w:instrText>
      </w:r>
      <w:r>
        <w:fldChar w:fldCharType="separate"/>
      </w:r>
      <w:r w:rsidR="00D5218B">
        <w:t>29</w:t>
      </w:r>
      <w:r>
        <w:fldChar w:fldCharType="end"/>
      </w:r>
    </w:p>
    <w:p w14:paraId="5AFF8724" w14:textId="20B80741" w:rsidR="00334B5C" w:rsidRDefault="00334B5C">
      <w:pPr>
        <w:pStyle w:val="TOC3"/>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Resources</w:t>
      </w:r>
      <w:r>
        <w:tab/>
      </w:r>
      <w:r>
        <w:fldChar w:fldCharType="begin"/>
      </w:r>
      <w:r>
        <w:instrText xml:space="preserve"> PAGEREF _Toc198825159 \h </w:instrText>
      </w:r>
      <w:r>
        <w:fldChar w:fldCharType="separate"/>
      </w:r>
      <w:r w:rsidR="00D5218B">
        <w:t>29</w:t>
      </w:r>
      <w:r>
        <w:fldChar w:fldCharType="end"/>
      </w:r>
    </w:p>
    <w:p w14:paraId="17F050F7" w14:textId="1101495D" w:rsidR="00334B5C" w:rsidRDefault="00334B5C">
      <w:pPr>
        <w:pStyle w:val="TOC4"/>
        <w:rPr>
          <w:rFonts w:asciiTheme="minorHAnsi" w:eastAsiaTheme="minorEastAsia" w:hAnsiTheme="minorHAnsi" w:cstheme="minorBidi"/>
          <w:kern w:val="2"/>
          <w:sz w:val="24"/>
          <w:szCs w:val="24"/>
          <w:lang w:eastAsia="zh-CN"/>
          <w14:ligatures w14:val="standardContextual"/>
        </w:rPr>
      </w:pPr>
      <w:r>
        <w:t>7.1.3.1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_Toc198825160 \h </w:instrText>
      </w:r>
      <w:r>
        <w:fldChar w:fldCharType="separate"/>
      </w:r>
      <w:r w:rsidR="00D5218B">
        <w:t>29</w:t>
      </w:r>
      <w:r>
        <w:fldChar w:fldCharType="end"/>
      </w:r>
    </w:p>
    <w:p w14:paraId="795EC1E2" w14:textId="2B1CCCAE" w:rsidR="00334B5C" w:rsidRDefault="00334B5C">
      <w:pPr>
        <w:pStyle w:val="TOC4"/>
        <w:rPr>
          <w:rFonts w:asciiTheme="minorHAnsi" w:eastAsiaTheme="minorEastAsia" w:hAnsiTheme="minorHAnsi" w:cstheme="minorBidi"/>
          <w:kern w:val="2"/>
          <w:sz w:val="24"/>
          <w:szCs w:val="24"/>
          <w:lang w:eastAsia="zh-CN"/>
          <w14:ligatures w14:val="standardContextual"/>
        </w:rPr>
      </w:pPr>
      <w:r>
        <w:t>7.1.3.2</w:t>
      </w:r>
      <w:r>
        <w:rPr>
          <w:rFonts w:asciiTheme="minorHAnsi" w:eastAsiaTheme="minorEastAsia" w:hAnsiTheme="minorHAnsi" w:cstheme="minorBidi"/>
          <w:kern w:val="2"/>
          <w:sz w:val="24"/>
          <w:szCs w:val="24"/>
          <w:lang w:eastAsia="zh-CN"/>
          <w14:ligatures w14:val="standardContextual"/>
        </w:rPr>
        <w:tab/>
      </w:r>
      <w:r>
        <w:t>Resource: LMC Registrations</w:t>
      </w:r>
      <w:r>
        <w:tab/>
      </w:r>
      <w:r>
        <w:fldChar w:fldCharType="begin"/>
      </w:r>
      <w:r>
        <w:instrText xml:space="preserve"> PAGEREF _Toc198825161 \h </w:instrText>
      </w:r>
      <w:r>
        <w:fldChar w:fldCharType="separate"/>
      </w:r>
      <w:r w:rsidR="00D5218B">
        <w:t>30</w:t>
      </w:r>
      <w:r>
        <w:fldChar w:fldCharType="end"/>
      </w:r>
    </w:p>
    <w:p w14:paraId="4340F71C" w14:textId="0AED3F33" w:rsidR="00334B5C" w:rsidRDefault="00334B5C">
      <w:pPr>
        <w:pStyle w:val="TOC5"/>
        <w:rPr>
          <w:rFonts w:asciiTheme="minorHAnsi" w:eastAsiaTheme="minorEastAsia" w:hAnsiTheme="minorHAnsi" w:cstheme="minorBidi"/>
          <w:kern w:val="2"/>
          <w:sz w:val="24"/>
          <w:szCs w:val="24"/>
          <w:lang w:eastAsia="zh-CN"/>
          <w14:ligatures w14:val="standardContextual"/>
        </w:rPr>
      </w:pPr>
      <w:r>
        <w:t>7.1.3.2.1</w:t>
      </w:r>
      <w:r>
        <w:rPr>
          <w:rFonts w:asciiTheme="minorHAnsi" w:eastAsiaTheme="minorEastAsia" w:hAnsiTheme="minorHAnsi" w:cstheme="minorBidi"/>
          <w:kern w:val="2"/>
          <w:sz w:val="24"/>
          <w:szCs w:val="24"/>
          <w:lang w:eastAsia="zh-CN"/>
          <w14:ligatures w14:val="standardContextual"/>
        </w:rPr>
        <w:tab/>
      </w:r>
      <w:r>
        <w:t>Description</w:t>
      </w:r>
      <w:r>
        <w:tab/>
      </w:r>
      <w:r>
        <w:fldChar w:fldCharType="begin"/>
      </w:r>
      <w:r>
        <w:instrText xml:space="preserve"> PAGEREF _Toc198825162 \h </w:instrText>
      </w:r>
      <w:r>
        <w:fldChar w:fldCharType="separate"/>
      </w:r>
      <w:r w:rsidR="00D5218B">
        <w:t>30</w:t>
      </w:r>
      <w:r>
        <w:fldChar w:fldCharType="end"/>
      </w:r>
    </w:p>
    <w:p w14:paraId="2E54B854" w14:textId="316D3C81" w:rsidR="00334B5C" w:rsidRDefault="00334B5C">
      <w:pPr>
        <w:pStyle w:val="TOC5"/>
        <w:rPr>
          <w:rFonts w:asciiTheme="minorHAnsi" w:eastAsiaTheme="minorEastAsia" w:hAnsiTheme="minorHAnsi" w:cstheme="minorBidi"/>
          <w:kern w:val="2"/>
          <w:sz w:val="24"/>
          <w:szCs w:val="24"/>
          <w:lang w:eastAsia="zh-CN"/>
          <w14:ligatures w14:val="standardContextual"/>
        </w:rPr>
      </w:pPr>
      <w:r>
        <w:t>7.1.3.2.2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_Toc198825163 \h </w:instrText>
      </w:r>
      <w:r>
        <w:fldChar w:fldCharType="separate"/>
      </w:r>
      <w:r w:rsidR="00D5218B">
        <w:t>30</w:t>
      </w:r>
      <w:r>
        <w:fldChar w:fldCharType="end"/>
      </w:r>
    </w:p>
    <w:p w14:paraId="0330291D" w14:textId="73B428F5" w:rsidR="00334B5C" w:rsidRDefault="00334B5C">
      <w:pPr>
        <w:pStyle w:val="TOC5"/>
        <w:rPr>
          <w:rFonts w:asciiTheme="minorHAnsi" w:eastAsiaTheme="minorEastAsia" w:hAnsiTheme="minorHAnsi" w:cstheme="minorBidi"/>
          <w:kern w:val="2"/>
          <w:sz w:val="24"/>
          <w:szCs w:val="24"/>
          <w:lang w:eastAsia="zh-CN"/>
          <w14:ligatures w14:val="standardContextual"/>
        </w:rPr>
      </w:pPr>
      <w:r>
        <w:t>7.1.3.2.3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_Toc198825164 \h </w:instrText>
      </w:r>
      <w:r>
        <w:fldChar w:fldCharType="separate"/>
      </w:r>
      <w:r w:rsidR="00D5218B">
        <w:t>30</w:t>
      </w:r>
      <w:r>
        <w:fldChar w:fldCharType="end"/>
      </w:r>
    </w:p>
    <w:p w14:paraId="69A5F2A8" w14:textId="0E8BEE8A" w:rsidR="00334B5C" w:rsidRDefault="00334B5C">
      <w:pPr>
        <w:pStyle w:val="TOC5"/>
        <w:rPr>
          <w:rFonts w:asciiTheme="minorHAnsi" w:eastAsiaTheme="minorEastAsia" w:hAnsiTheme="minorHAnsi" w:cstheme="minorBidi"/>
          <w:kern w:val="2"/>
          <w:sz w:val="24"/>
          <w:szCs w:val="24"/>
          <w:lang w:eastAsia="zh-CN"/>
          <w14:ligatures w14:val="standardContextual"/>
        </w:rPr>
      </w:pPr>
      <w:r>
        <w:t>7.1.3.2.4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_Toc198825165 \h </w:instrText>
      </w:r>
      <w:r>
        <w:fldChar w:fldCharType="separate"/>
      </w:r>
      <w:r w:rsidR="00D5218B">
        <w:t>31</w:t>
      </w:r>
      <w:r>
        <w:fldChar w:fldCharType="end"/>
      </w:r>
    </w:p>
    <w:p w14:paraId="1E5B0EEC" w14:textId="38BC9C25" w:rsidR="00334B5C" w:rsidRDefault="00334B5C">
      <w:pPr>
        <w:pStyle w:val="TOC4"/>
        <w:rPr>
          <w:rFonts w:asciiTheme="minorHAnsi" w:eastAsiaTheme="minorEastAsia" w:hAnsiTheme="minorHAnsi" w:cstheme="minorBidi"/>
          <w:kern w:val="2"/>
          <w:sz w:val="24"/>
          <w:szCs w:val="24"/>
          <w:lang w:eastAsia="zh-CN"/>
          <w14:ligatures w14:val="standardContextual"/>
        </w:rPr>
      </w:pPr>
      <w:r>
        <w:t>7.1.3.3</w:t>
      </w:r>
      <w:r>
        <w:rPr>
          <w:rFonts w:asciiTheme="minorHAnsi" w:eastAsiaTheme="minorEastAsia" w:hAnsiTheme="minorHAnsi" w:cstheme="minorBidi"/>
          <w:kern w:val="2"/>
          <w:sz w:val="24"/>
          <w:szCs w:val="24"/>
          <w:lang w:eastAsia="zh-CN"/>
          <w14:ligatures w14:val="standardContextual"/>
        </w:rPr>
        <w:tab/>
      </w:r>
      <w:r>
        <w:t>Resource: Individual LMC registration</w:t>
      </w:r>
      <w:r>
        <w:tab/>
      </w:r>
      <w:r>
        <w:fldChar w:fldCharType="begin"/>
      </w:r>
      <w:r>
        <w:instrText xml:space="preserve"> PAGEREF _Toc198825166 \h </w:instrText>
      </w:r>
      <w:r>
        <w:fldChar w:fldCharType="separate"/>
      </w:r>
      <w:r w:rsidR="00D5218B">
        <w:t>31</w:t>
      </w:r>
      <w:r>
        <w:fldChar w:fldCharType="end"/>
      </w:r>
    </w:p>
    <w:p w14:paraId="26582FD4" w14:textId="594EFC9D" w:rsidR="00334B5C" w:rsidRDefault="00334B5C">
      <w:pPr>
        <w:pStyle w:val="TOC5"/>
        <w:rPr>
          <w:rFonts w:asciiTheme="minorHAnsi" w:eastAsiaTheme="minorEastAsia" w:hAnsiTheme="minorHAnsi" w:cstheme="minorBidi"/>
          <w:kern w:val="2"/>
          <w:sz w:val="24"/>
          <w:szCs w:val="24"/>
          <w:lang w:eastAsia="zh-CN"/>
          <w14:ligatures w14:val="standardContextual"/>
        </w:rPr>
      </w:pPr>
      <w:r>
        <w:rPr>
          <w:lang w:eastAsia="zh-CN"/>
        </w:rPr>
        <w:t>7.1.3.3.1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_Toc198825167 \h </w:instrText>
      </w:r>
      <w:r>
        <w:fldChar w:fldCharType="separate"/>
      </w:r>
      <w:r w:rsidR="00D5218B">
        <w:t>31</w:t>
      </w:r>
      <w:r>
        <w:fldChar w:fldCharType="end"/>
      </w:r>
    </w:p>
    <w:p w14:paraId="202FA56B" w14:textId="5324E2FB" w:rsidR="00334B5C" w:rsidRDefault="00334B5C">
      <w:pPr>
        <w:pStyle w:val="TOC5"/>
        <w:rPr>
          <w:rFonts w:asciiTheme="minorHAnsi" w:eastAsiaTheme="minorEastAsia" w:hAnsiTheme="minorHAnsi" w:cstheme="minorBidi"/>
          <w:kern w:val="2"/>
          <w:sz w:val="24"/>
          <w:szCs w:val="24"/>
          <w:lang w:eastAsia="zh-CN"/>
          <w14:ligatures w14:val="standardContextual"/>
        </w:rPr>
      </w:pPr>
      <w:r>
        <w:rPr>
          <w:lang w:eastAsia="zh-CN"/>
        </w:rPr>
        <w:t>7.1.3.3.2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_Toc198825168 \h </w:instrText>
      </w:r>
      <w:r>
        <w:fldChar w:fldCharType="separate"/>
      </w:r>
      <w:r w:rsidR="00D5218B">
        <w:t>31</w:t>
      </w:r>
      <w:r>
        <w:fldChar w:fldCharType="end"/>
      </w:r>
    </w:p>
    <w:p w14:paraId="5EE9C5B2" w14:textId="1EC1D7FA" w:rsidR="00334B5C" w:rsidRDefault="00334B5C">
      <w:pPr>
        <w:pStyle w:val="TOC5"/>
        <w:rPr>
          <w:rFonts w:asciiTheme="minorHAnsi" w:eastAsiaTheme="minorEastAsia" w:hAnsiTheme="minorHAnsi" w:cstheme="minorBidi"/>
          <w:kern w:val="2"/>
          <w:sz w:val="24"/>
          <w:szCs w:val="24"/>
          <w:lang w:eastAsia="zh-CN"/>
          <w14:ligatures w14:val="standardContextual"/>
        </w:rPr>
      </w:pPr>
      <w:r>
        <w:rPr>
          <w:lang w:eastAsia="zh-CN"/>
        </w:rPr>
        <w:t>7.1.3.3.3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w:t>
      </w:r>
      <w:r>
        <w:tab/>
      </w:r>
      <w:r>
        <w:fldChar w:fldCharType="begin"/>
      </w:r>
      <w:r>
        <w:instrText xml:space="preserve"> PAGEREF _Toc198825169 \h </w:instrText>
      </w:r>
      <w:r>
        <w:fldChar w:fldCharType="separate"/>
      </w:r>
      <w:r w:rsidR="00D5218B">
        <w:t>31</w:t>
      </w:r>
      <w:r>
        <w:fldChar w:fldCharType="end"/>
      </w:r>
    </w:p>
    <w:p w14:paraId="495236F9" w14:textId="1D937714" w:rsidR="00334B5C" w:rsidRDefault="00334B5C">
      <w:pPr>
        <w:pStyle w:val="TOC5"/>
        <w:rPr>
          <w:rFonts w:asciiTheme="minorHAnsi" w:eastAsiaTheme="minorEastAsia" w:hAnsiTheme="minorHAnsi" w:cstheme="minorBidi"/>
          <w:kern w:val="2"/>
          <w:sz w:val="24"/>
          <w:szCs w:val="24"/>
          <w:lang w:eastAsia="zh-CN"/>
          <w14:ligatures w14:val="standardContextual"/>
        </w:rPr>
      </w:pPr>
      <w:r>
        <w:t>7.1.3.3.4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_Toc198825170 \h </w:instrText>
      </w:r>
      <w:r>
        <w:fldChar w:fldCharType="separate"/>
      </w:r>
      <w:r w:rsidR="00D5218B">
        <w:t>34</w:t>
      </w:r>
      <w:r>
        <w:fldChar w:fldCharType="end"/>
      </w:r>
    </w:p>
    <w:p w14:paraId="7213CB37" w14:textId="29675019" w:rsidR="00334B5C" w:rsidRDefault="00334B5C">
      <w:pPr>
        <w:pStyle w:val="TOC3"/>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Custom Operations without associated resources</w:t>
      </w:r>
      <w:r>
        <w:tab/>
      </w:r>
      <w:r>
        <w:fldChar w:fldCharType="begin"/>
      </w:r>
      <w:r>
        <w:instrText xml:space="preserve"> PAGEREF _Toc198825171 \h </w:instrText>
      </w:r>
      <w:r>
        <w:fldChar w:fldCharType="separate"/>
      </w:r>
      <w:r w:rsidR="00D5218B">
        <w:t>34</w:t>
      </w:r>
      <w:r>
        <w:fldChar w:fldCharType="end"/>
      </w:r>
    </w:p>
    <w:p w14:paraId="7C67F83C" w14:textId="59F05137" w:rsidR="00334B5C" w:rsidRDefault="00334B5C">
      <w:pPr>
        <w:pStyle w:val="TOC3"/>
        <w:rPr>
          <w:rFonts w:asciiTheme="minorHAnsi" w:eastAsiaTheme="minorEastAsia" w:hAnsiTheme="minorHAnsi" w:cstheme="minorBidi"/>
          <w:kern w:val="2"/>
          <w:sz w:val="24"/>
          <w:szCs w:val="24"/>
          <w:lang w:eastAsia="zh-CN"/>
          <w14:ligatures w14:val="standardContextual"/>
        </w:rPr>
      </w:pPr>
      <w:r w:rsidRPr="00F879D4">
        <w:t>7.1.5</w:t>
      </w:r>
      <w:r>
        <w:rPr>
          <w:rFonts w:asciiTheme="minorHAnsi" w:eastAsiaTheme="minorEastAsia" w:hAnsiTheme="minorHAnsi" w:cstheme="minorBidi"/>
          <w:kern w:val="2"/>
          <w:sz w:val="24"/>
          <w:szCs w:val="24"/>
          <w:lang w:eastAsia="zh-CN"/>
          <w14:ligatures w14:val="standardContextual"/>
        </w:rPr>
        <w:tab/>
      </w:r>
      <w:r w:rsidRPr="00F879D4">
        <w:t>Notifications</w:t>
      </w:r>
      <w:r w:rsidRPr="00F879D4">
        <w:tab/>
      </w:r>
      <w:r>
        <w:fldChar w:fldCharType="begin"/>
      </w:r>
      <w:r w:rsidRPr="00F879D4">
        <w:instrText xml:space="preserve"> PAGEREF _Toc198825172 \h </w:instrText>
      </w:r>
      <w:r>
        <w:fldChar w:fldCharType="separate"/>
      </w:r>
      <w:r w:rsidR="00D5218B" w:rsidRPr="00F879D4">
        <w:t>34</w:t>
      </w:r>
      <w:r>
        <w:fldChar w:fldCharType="end"/>
      </w:r>
    </w:p>
    <w:p w14:paraId="3BAB0E5B" w14:textId="0BC7BD72"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F879D4">
        <w:t>7.1.5.1</w:t>
      </w:r>
      <w:r>
        <w:rPr>
          <w:rFonts w:asciiTheme="minorHAnsi" w:eastAsiaTheme="minorEastAsia" w:hAnsiTheme="minorHAnsi" w:cstheme="minorBidi"/>
          <w:kern w:val="2"/>
          <w:sz w:val="24"/>
          <w:szCs w:val="24"/>
          <w:lang w:eastAsia="zh-CN"/>
          <w14:ligatures w14:val="standardContextual"/>
        </w:rPr>
        <w:tab/>
      </w:r>
      <w:r w:rsidRPr="00F879D4">
        <w:t>General</w:t>
      </w:r>
      <w:r w:rsidRPr="00F879D4">
        <w:tab/>
      </w:r>
      <w:r>
        <w:fldChar w:fldCharType="begin"/>
      </w:r>
      <w:r w:rsidRPr="00F879D4">
        <w:instrText xml:space="preserve"> PAGEREF _Toc198825173 \h </w:instrText>
      </w:r>
      <w:r>
        <w:fldChar w:fldCharType="separate"/>
      </w:r>
      <w:r w:rsidR="00D5218B" w:rsidRPr="00F879D4">
        <w:t>34</w:t>
      </w:r>
      <w:r>
        <w:fldChar w:fldCharType="end"/>
      </w:r>
    </w:p>
    <w:p w14:paraId="2C529CF1" w14:textId="1D48E442"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F879D4">
        <w:rPr>
          <w:lang w:eastAsia="zh-CN"/>
        </w:rPr>
        <w:t>7.1.5.2</w:t>
      </w:r>
      <w:r>
        <w:rPr>
          <w:rFonts w:asciiTheme="minorHAnsi" w:eastAsiaTheme="minorEastAsia" w:hAnsiTheme="minorHAnsi" w:cstheme="minorBidi"/>
          <w:kern w:val="2"/>
          <w:sz w:val="24"/>
          <w:szCs w:val="24"/>
          <w:lang w:eastAsia="zh-CN"/>
          <w14:ligatures w14:val="standardContextual"/>
        </w:rPr>
        <w:tab/>
      </w:r>
      <w:r w:rsidRPr="00F879D4">
        <w:rPr>
          <w:lang w:eastAsia="zh-CN"/>
        </w:rPr>
        <w:t>Location configuration no</w:t>
      </w:r>
      <w:r w:rsidRPr="00F879D4">
        <w:t>tification</w:t>
      </w:r>
      <w:r w:rsidRPr="00F879D4">
        <w:tab/>
      </w:r>
      <w:r>
        <w:fldChar w:fldCharType="begin"/>
      </w:r>
      <w:r w:rsidRPr="00F879D4">
        <w:instrText xml:space="preserve"> PAGEREF _Toc198825174 \h </w:instrText>
      </w:r>
      <w:r>
        <w:fldChar w:fldCharType="separate"/>
      </w:r>
      <w:r w:rsidR="00D5218B" w:rsidRPr="00F879D4">
        <w:t>34</w:t>
      </w:r>
      <w:r>
        <w:fldChar w:fldCharType="end"/>
      </w:r>
    </w:p>
    <w:p w14:paraId="785B81E5" w14:textId="3796CF73"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rPr>
          <w:lang w:eastAsia="zh-CN"/>
        </w:rPr>
        <w:t>7.1.5.2.1</w:t>
      </w:r>
      <w:r>
        <w:rPr>
          <w:rFonts w:asciiTheme="minorHAnsi" w:eastAsiaTheme="minorEastAsia" w:hAnsiTheme="minorHAnsi" w:cstheme="minorBidi"/>
          <w:kern w:val="2"/>
          <w:sz w:val="24"/>
          <w:szCs w:val="24"/>
          <w:lang w:eastAsia="zh-CN"/>
          <w14:ligatures w14:val="standardContextual"/>
        </w:rPr>
        <w:tab/>
      </w:r>
      <w:r w:rsidRPr="00F879D4">
        <w:rPr>
          <w:lang w:eastAsia="zh-CN"/>
        </w:rPr>
        <w:t>Description</w:t>
      </w:r>
      <w:r w:rsidRPr="00F879D4">
        <w:tab/>
      </w:r>
      <w:r>
        <w:fldChar w:fldCharType="begin"/>
      </w:r>
      <w:r w:rsidRPr="00F879D4">
        <w:instrText xml:space="preserve"> PAGEREF _Toc198825175 \h </w:instrText>
      </w:r>
      <w:r>
        <w:fldChar w:fldCharType="separate"/>
      </w:r>
      <w:r w:rsidR="00D5218B" w:rsidRPr="00F879D4">
        <w:t>34</w:t>
      </w:r>
      <w:r>
        <w:fldChar w:fldCharType="end"/>
      </w:r>
    </w:p>
    <w:p w14:paraId="69931ECE" w14:textId="5A8B1A23"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rPr>
          <w:lang w:eastAsia="zh-CN"/>
        </w:rPr>
        <w:t>7.1.5.2.2</w:t>
      </w:r>
      <w:r>
        <w:rPr>
          <w:rFonts w:asciiTheme="minorHAnsi" w:eastAsiaTheme="minorEastAsia" w:hAnsiTheme="minorHAnsi" w:cstheme="minorBidi"/>
          <w:kern w:val="2"/>
          <w:sz w:val="24"/>
          <w:szCs w:val="24"/>
          <w:lang w:eastAsia="zh-CN"/>
          <w14:ligatures w14:val="standardContextual"/>
        </w:rPr>
        <w:tab/>
      </w:r>
      <w:r w:rsidRPr="00F879D4">
        <w:rPr>
          <w:lang w:eastAsia="zh-CN"/>
        </w:rPr>
        <w:t>Target URI</w:t>
      </w:r>
      <w:r w:rsidRPr="00F879D4">
        <w:tab/>
      </w:r>
      <w:r>
        <w:fldChar w:fldCharType="begin"/>
      </w:r>
      <w:r w:rsidRPr="00F879D4">
        <w:instrText xml:space="preserve"> PAGEREF _Toc198825176 \h </w:instrText>
      </w:r>
      <w:r>
        <w:fldChar w:fldCharType="separate"/>
      </w:r>
      <w:r w:rsidR="00D5218B" w:rsidRPr="00F879D4">
        <w:t>34</w:t>
      </w:r>
      <w:r>
        <w:fldChar w:fldCharType="end"/>
      </w:r>
    </w:p>
    <w:p w14:paraId="4C11C556" w14:textId="51186AF6"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rPr>
          <w:lang w:eastAsia="zh-CN"/>
        </w:rPr>
        <w:t>7.1.5.2</w:t>
      </w:r>
      <w:r w:rsidRPr="00F879D4">
        <w:t>.3</w:t>
      </w:r>
      <w:r>
        <w:rPr>
          <w:rFonts w:asciiTheme="minorHAnsi" w:eastAsiaTheme="minorEastAsia" w:hAnsiTheme="minorHAnsi" w:cstheme="minorBidi"/>
          <w:kern w:val="2"/>
          <w:sz w:val="24"/>
          <w:szCs w:val="24"/>
          <w:lang w:eastAsia="zh-CN"/>
          <w14:ligatures w14:val="standardContextual"/>
        </w:rPr>
        <w:tab/>
      </w:r>
      <w:r w:rsidRPr="00F879D4">
        <w:t>Standard Methods</w:t>
      </w:r>
      <w:r w:rsidRPr="00F879D4">
        <w:tab/>
      </w:r>
      <w:r>
        <w:fldChar w:fldCharType="begin"/>
      </w:r>
      <w:r w:rsidRPr="00F879D4">
        <w:instrText xml:space="preserve"> PAGEREF _Toc198825177 \h </w:instrText>
      </w:r>
      <w:r>
        <w:fldChar w:fldCharType="separate"/>
      </w:r>
      <w:r w:rsidR="00D5218B" w:rsidRPr="00F879D4">
        <w:t>34</w:t>
      </w:r>
      <w:r>
        <w:fldChar w:fldCharType="end"/>
      </w:r>
    </w:p>
    <w:p w14:paraId="60CC61C9" w14:textId="285659ED"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F879D4">
        <w:rPr>
          <w:lang w:eastAsia="zh-CN"/>
        </w:rPr>
        <w:t>7.1.5.3</w:t>
      </w:r>
      <w:r>
        <w:rPr>
          <w:rFonts w:asciiTheme="minorHAnsi" w:eastAsiaTheme="minorEastAsia" w:hAnsiTheme="minorHAnsi" w:cstheme="minorBidi"/>
          <w:kern w:val="2"/>
          <w:sz w:val="24"/>
          <w:szCs w:val="24"/>
          <w:lang w:eastAsia="zh-CN"/>
          <w14:ligatures w14:val="standardContextual"/>
        </w:rPr>
        <w:tab/>
      </w:r>
      <w:r w:rsidRPr="00F879D4">
        <w:rPr>
          <w:lang w:eastAsia="zh-CN"/>
        </w:rPr>
        <w:t>Location request</w:t>
      </w:r>
      <w:r w:rsidRPr="00F879D4">
        <w:tab/>
      </w:r>
      <w:r>
        <w:fldChar w:fldCharType="begin"/>
      </w:r>
      <w:r w:rsidRPr="00F879D4">
        <w:instrText xml:space="preserve"> PAGEREF _Toc198825178 \h </w:instrText>
      </w:r>
      <w:r>
        <w:fldChar w:fldCharType="separate"/>
      </w:r>
      <w:r w:rsidR="00D5218B" w:rsidRPr="00F879D4">
        <w:t>35</w:t>
      </w:r>
      <w:r>
        <w:fldChar w:fldCharType="end"/>
      </w:r>
    </w:p>
    <w:p w14:paraId="1BD04B4A" w14:textId="76B370AD"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rPr>
          <w:lang w:eastAsia="zh-CN"/>
        </w:rPr>
        <w:t>7.1.5.3.1</w:t>
      </w:r>
      <w:r>
        <w:rPr>
          <w:rFonts w:asciiTheme="minorHAnsi" w:eastAsiaTheme="minorEastAsia" w:hAnsiTheme="minorHAnsi" w:cstheme="minorBidi"/>
          <w:kern w:val="2"/>
          <w:sz w:val="24"/>
          <w:szCs w:val="24"/>
          <w:lang w:eastAsia="zh-CN"/>
          <w14:ligatures w14:val="standardContextual"/>
        </w:rPr>
        <w:tab/>
      </w:r>
      <w:r w:rsidRPr="00F879D4">
        <w:rPr>
          <w:lang w:eastAsia="zh-CN"/>
        </w:rPr>
        <w:t>Description</w:t>
      </w:r>
      <w:r w:rsidRPr="00F879D4">
        <w:tab/>
      </w:r>
      <w:r>
        <w:fldChar w:fldCharType="begin"/>
      </w:r>
      <w:r w:rsidRPr="00F879D4">
        <w:instrText xml:space="preserve"> PAGEREF _Toc198825179 \h </w:instrText>
      </w:r>
      <w:r>
        <w:fldChar w:fldCharType="separate"/>
      </w:r>
      <w:r w:rsidR="00D5218B" w:rsidRPr="00F879D4">
        <w:t>35</w:t>
      </w:r>
      <w:r>
        <w:fldChar w:fldCharType="end"/>
      </w:r>
    </w:p>
    <w:p w14:paraId="20E5259C" w14:textId="78227970"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rPr>
          <w:lang w:eastAsia="zh-CN"/>
        </w:rPr>
        <w:t>7.1.5.3.2</w:t>
      </w:r>
      <w:r>
        <w:rPr>
          <w:rFonts w:asciiTheme="minorHAnsi" w:eastAsiaTheme="minorEastAsia" w:hAnsiTheme="minorHAnsi" w:cstheme="minorBidi"/>
          <w:kern w:val="2"/>
          <w:sz w:val="24"/>
          <w:szCs w:val="24"/>
          <w:lang w:eastAsia="zh-CN"/>
          <w14:ligatures w14:val="standardContextual"/>
        </w:rPr>
        <w:tab/>
      </w:r>
      <w:r w:rsidRPr="00F879D4">
        <w:rPr>
          <w:lang w:eastAsia="zh-CN"/>
        </w:rPr>
        <w:t>Target URI</w:t>
      </w:r>
      <w:r w:rsidRPr="00F879D4">
        <w:tab/>
      </w:r>
      <w:r>
        <w:fldChar w:fldCharType="begin"/>
      </w:r>
      <w:r w:rsidRPr="00F879D4">
        <w:instrText xml:space="preserve"> PAGEREF _Toc198825180 \h </w:instrText>
      </w:r>
      <w:r>
        <w:fldChar w:fldCharType="separate"/>
      </w:r>
      <w:r w:rsidR="00D5218B" w:rsidRPr="00F879D4">
        <w:t>35</w:t>
      </w:r>
      <w:r>
        <w:fldChar w:fldCharType="end"/>
      </w:r>
    </w:p>
    <w:p w14:paraId="11E08F57" w14:textId="6C5359F4"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rPr>
          <w:lang w:eastAsia="zh-CN"/>
        </w:rPr>
        <w:t>7.1.5.3</w:t>
      </w:r>
      <w:r w:rsidRPr="00F879D4">
        <w:t>.3</w:t>
      </w:r>
      <w:r>
        <w:rPr>
          <w:rFonts w:asciiTheme="minorHAnsi" w:eastAsiaTheme="minorEastAsia" w:hAnsiTheme="minorHAnsi" w:cstheme="minorBidi"/>
          <w:kern w:val="2"/>
          <w:sz w:val="24"/>
          <w:szCs w:val="24"/>
          <w:lang w:eastAsia="zh-CN"/>
          <w14:ligatures w14:val="standardContextual"/>
        </w:rPr>
        <w:tab/>
      </w:r>
      <w:r w:rsidRPr="00F879D4">
        <w:t>Standard Methods</w:t>
      </w:r>
      <w:r w:rsidRPr="00F879D4">
        <w:tab/>
      </w:r>
      <w:r>
        <w:fldChar w:fldCharType="begin"/>
      </w:r>
      <w:r w:rsidRPr="00F879D4">
        <w:instrText xml:space="preserve"> PAGEREF _Toc198825181 \h </w:instrText>
      </w:r>
      <w:r>
        <w:fldChar w:fldCharType="separate"/>
      </w:r>
      <w:r w:rsidR="00D5218B" w:rsidRPr="00F879D4">
        <w:t>35</w:t>
      </w:r>
      <w:r>
        <w:fldChar w:fldCharType="end"/>
      </w:r>
    </w:p>
    <w:p w14:paraId="6EE7C2E3" w14:textId="5033B526" w:rsidR="00334B5C" w:rsidRDefault="00334B5C">
      <w:pPr>
        <w:pStyle w:val="TOC3"/>
        <w:rPr>
          <w:rFonts w:asciiTheme="minorHAnsi" w:eastAsiaTheme="minorEastAsia" w:hAnsiTheme="minorHAnsi" w:cstheme="minorBidi"/>
          <w:kern w:val="2"/>
          <w:sz w:val="24"/>
          <w:szCs w:val="24"/>
          <w:lang w:eastAsia="zh-CN"/>
          <w14:ligatures w14:val="standardContextual"/>
        </w:rPr>
      </w:pPr>
      <w:r w:rsidRPr="00F879D4">
        <w:t>7.1.6</w:t>
      </w:r>
      <w:r>
        <w:rPr>
          <w:rFonts w:asciiTheme="minorHAnsi" w:eastAsiaTheme="minorEastAsia" w:hAnsiTheme="minorHAnsi" w:cstheme="minorBidi"/>
          <w:kern w:val="2"/>
          <w:sz w:val="24"/>
          <w:szCs w:val="24"/>
          <w:lang w:eastAsia="zh-CN"/>
          <w14:ligatures w14:val="standardContextual"/>
        </w:rPr>
        <w:tab/>
      </w:r>
      <w:r w:rsidRPr="00F879D4">
        <w:t>Data Model</w:t>
      </w:r>
      <w:r w:rsidRPr="00F879D4">
        <w:tab/>
      </w:r>
      <w:r>
        <w:fldChar w:fldCharType="begin"/>
      </w:r>
      <w:r w:rsidRPr="00F879D4">
        <w:instrText xml:space="preserve"> PAGEREF _Toc198825182 \h </w:instrText>
      </w:r>
      <w:r>
        <w:fldChar w:fldCharType="separate"/>
      </w:r>
      <w:r w:rsidR="00D5218B" w:rsidRPr="00F879D4">
        <w:t>35</w:t>
      </w:r>
      <w:r>
        <w:fldChar w:fldCharType="end"/>
      </w:r>
    </w:p>
    <w:p w14:paraId="4C2C66D7" w14:textId="6433AB4A"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F879D4">
        <w:t>7.1.6.1</w:t>
      </w:r>
      <w:r>
        <w:rPr>
          <w:rFonts w:asciiTheme="minorHAnsi" w:eastAsiaTheme="minorEastAsia" w:hAnsiTheme="minorHAnsi" w:cstheme="minorBidi"/>
          <w:kern w:val="2"/>
          <w:sz w:val="24"/>
          <w:szCs w:val="24"/>
          <w:lang w:eastAsia="zh-CN"/>
          <w14:ligatures w14:val="standardContextual"/>
        </w:rPr>
        <w:tab/>
      </w:r>
      <w:r w:rsidRPr="00F879D4">
        <w:t>General</w:t>
      </w:r>
      <w:r w:rsidRPr="00F879D4">
        <w:tab/>
      </w:r>
      <w:r>
        <w:fldChar w:fldCharType="begin"/>
      </w:r>
      <w:r w:rsidRPr="00F879D4">
        <w:instrText xml:space="preserve"> PAGEREF _Toc198825183 \h </w:instrText>
      </w:r>
      <w:r>
        <w:fldChar w:fldCharType="separate"/>
      </w:r>
      <w:r w:rsidR="00D5218B" w:rsidRPr="00F879D4">
        <w:t>35</w:t>
      </w:r>
      <w:r>
        <w:fldChar w:fldCharType="end"/>
      </w:r>
    </w:p>
    <w:p w14:paraId="5E7220FE" w14:textId="69F43F3A"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E46CEF">
        <w:rPr>
          <w:lang w:val="en-US"/>
        </w:rPr>
        <w:t>7.1.6.2</w:t>
      </w:r>
      <w:r>
        <w:rPr>
          <w:rFonts w:asciiTheme="minorHAnsi" w:eastAsiaTheme="minorEastAsia" w:hAnsiTheme="minorHAnsi" w:cstheme="minorBidi"/>
          <w:kern w:val="2"/>
          <w:sz w:val="24"/>
          <w:szCs w:val="24"/>
          <w:lang w:eastAsia="zh-CN"/>
          <w14:ligatures w14:val="standardContextual"/>
        </w:rPr>
        <w:tab/>
      </w:r>
      <w:r w:rsidRPr="00E46CEF">
        <w:rPr>
          <w:lang w:val="en-US"/>
        </w:rPr>
        <w:t>Structured data types</w:t>
      </w:r>
      <w:r>
        <w:tab/>
      </w:r>
      <w:r>
        <w:fldChar w:fldCharType="begin"/>
      </w:r>
      <w:r>
        <w:instrText xml:space="preserve"> PAGEREF _Toc198825184 \h </w:instrText>
      </w:r>
      <w:r>
        <w:fldChar w:fldCharType="separate"/>
      </w:r>
      <w:r w:rsidR="00D5218B">
        <w:t>36</w:t>
      </w:r>
      <w:r>
        <w:fldChar w:fldCharType="end"/>
      </w:r>
    </w:p>
    <w:p w14:paraId="5B6896C6" w14:textId="2BD25245" w:rsidR="00334B5C" w:rsidRDefault="00334B5C">
      <w:pPr>
        <w:pStyle w:val="TOC5"/>
        <w:rPr>
          <w:rFonts w:asciiTheme="minorHAnsi" w:eastAsiaTheme="minorEastAsia" w:hAnsiTheme="minorHAnsi" w:cstheme="minorBidi"/>
          <w:kern w:val="2"/>
          <w:sz w:val="24"/>
          <w:szCs w:val="24"/>
          <w:lang w:eastAsia="zh-CN"/>
          <w14:ligatures w14:val="standardContextual"/>
        </w:rPr>
      </w:pPr>
      <w:r>
        <w:t>7.1.6.2.1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_Toc198825185 \h </w:instrText>
      </w:r>
      <w:r>
        <w:fldChar w:fldCharType="separate"/>
      </w:r>
      <w:r w:rsidR="00D5218B">
        <w:t>36</w:t>
      </w:r>
      <w:r>
        <w:fldChar w:fldCharType="end"/>
      </w:r>
    </w:p>
    <w:p w14:paraId="566D165A" w14:textId="3FB3501A" w:rsidR="00334B5C" w:rsidRDefault="00334B5C">
      <w:pPr>
        <w:pStyle w:val="TOC5"/>
        <w:rPr>
          <w:rFonts w:asciiTheme="minorHAnsi" w:eastAsiaTheme="minorEastAsia" w:hAnsiTheme="minorHAnsi" w:cstheme="minorBidi"/>
          <w:kern w:val="2"/>
          <w:sz w:val="24"/>
          <w:szCs w:val="24"/>
          <w:lang w:eastAsia="zh-CN"/>
          <w14:ligatures w14:val="standardContextual"/>
        </w:rPr>
      </w:pPr>
      <w:r>
        <w:t>7.1.6.2.2</w:t>
      </w:r>
      <w:r>
        <w:rPr>
          <w:rFonts w:asciiTheme="minorHAnsi" w:eastAsiaTheme="minorEastAsia" w:hAnsiTheme="minorHAnsi" w:cstheme="minorBidi"/>
          <w:kern w:val="2"/>
          <w:sz w:val="24"/>
          <w:szCs w:val="24"/>
          <w:lang w:eastAsia="zh-CN"/>
          <w14:ligatures w14:val="standardContextual"/>
        </w:rPr>
        <w:tab/>
      </w:r>
      <w:r>
        <w:t>Type: LMCRegistration</w:t>
      </w:r>
      <w:r>
        <w:tab/>
      </w:r>
      <w:r>
        <w:fldChar w:fldCharType="begin"/>
      </w:r>
      <w:r>
        <w:instrText xml:space="preserve"> PAGEREF _Toc198825186 \h </w:instrText>
      </w:r>
      <w:r>
        <w:fldChar w:fldCharType="separate"/>
      </w:r>
      <w:r w:rsidR="00D5218B">
        <w:t>36</w:t>
      </w:r>
      <w:r>
        <w:fldChar w:fldCharType="end"/>
      </w:r>
    </w:p>
    <w:p w14:paraId="31FF4E2B" w14:textId="00F9A55C"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lastRenderedPageBreak/>
        <w:t>7.1.6.2.3</w:t>
      </w:r>
      <w:r>
        <w:rPr>
          <w:rFonts w:asciiTheme="minorHAnsi" w:eastAsiaTheme="minorEastAsia" w:hAnsiTheme="minorHAnsi" w:cstheme="minorBidi"/>
          <w:kern w:val="2"/>
          <w:sz w:val="24"/>
          <w:szCs w:val="24"/>
          <w:lang w:eastAsia="zh-CN"/>
          <w14:ligatures w14:val="standardContextual"/>
        </w:rPr>
        <w:tab/>
      </w:r>
      <w:r w:rsidRPr="00F879D4">
        <w:t>Type: LocationConfiguration</w:t>
      </w:r>
      <w:r w:rsidRPr="00F879D4">
        <w:tab/>
      </w:r>
      <w:r>
        <w:fldChar w:fldCharType="begin"/>
      </w:r>
      <w:r w:rsidRPr="00F879D4">
        <w:instrText xml:space="preserve"> PAGEREF _Toc198825187 \h </w:instrText>
      </w:r>
      <w:r>
        <w:fldChar w:fldCharType="separate"/>
      </w:r>
      <w:r w:rsidR="00D5218B" w:rsidRPr="00F879D4">
        <w:t>37</w:t>
      </w:r>
      <w:r>
        <w:fldChar w:fldCharType="end"/>
      </w:r>
    </w:p>
    <w:p w14:paraId="2A668870" w14:textId="126E26AF"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7.1.6.2.4</w:t>
      </w:r>
      <w:r>
        <w:rPr>
          <w:rFonts w:asciiTheme="minorHAnsi" w:eastAsiaTheme="minorEastAsia" w:hAnsiTheme="minorHAnsi" w:cstheme="minorBidi"/>
          <w:kern w:val="2"/>
          <w:sz w:val="24"/>
          <w:szCs w:val="24"/>
          <w:lang w:eastAsia="zh-CN"/>
          <w14:ligatures w14:val="standardContextual"/>
        </w:rPr>
        <w:tab/>
      </w:r>
      <w:r w:rsidRPr="00F879D4">
        <w:t>Type: TriggeringCriteria</w:t>
      </w:r>
      <w:r w:rsidRPr="00F879D4">
        <w:tab/>
      </w:r>
      <w:r>
        <w:fldChar w:fldCharType="begin"/>
      </w:r>
      <w:r w:rsidRPr="00F879D4">
        <w:instrText xml:space="preserve"> PAGEREF _Toc198825188 \h </w:instrText>
      </w:r>
      <w:r>
        <w:fldChar w:fldCharType="separate"/>
      </w:r>
      <w:r w:rsidR="00D5218B" w:rsidRPr="00F879D4">
        <w:t>38</w:t>
      </w:r>
      <w:r>
        <w:fldChar w:fldCharType="end"/>
      </w:r>
    </w:p>
    <w:p w14:paraId="3A8CE8BC" w14:textId="6641DA71"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7.1.6.2.5</w:t>
      </w:r>
      <w:r>
        <w:rPr>
          <w:rFonts w:asciiTheme="minorHAnsi" w:eastAsiaTheme="minorEastAsia" w:hAnsiTheme="minorHAnsi" w:cstheme="minorBidi"/>
          <w:kern w:val="2"/>
          <w:sz w:val="24"/>
          <w:szCs w:val="24"/>
          <w:lang w:eastAsia="zh-CN"/>
          <w14:ligatures w14:val="standardContextual"/>
        </w:rPr>
        <w:tab/>
      </w:r>
      <w:r w:rsidRPr="00F879D4">
        <w:t>Type: CellChange</w:t>
      </w:r>
      <w:r w:rsidRPr="00F879D4">
        <w:tab/>
      </w:r>
      <w:r>
        <w:fldChar w:fldCharType="begin"/>
      </w:r>
      <w:r w:rsidRPr="00F879D4">
        <w:instrText xml:space="preserve"> PAGEREF _Toc198825189 \h </w:instrText>
      </w:r>
      <w:r>
        <w:fldChar w:fldCharType="separate"/>
      </w:r>
      <w:r w:rsidR="00D5218B" w:rsidRPr="00F879D4">
        <w:t>38</w:t>
      </w:r>
      <w:r>
        <w:fldChar w:fldCharType="end"/>
      </w:r>
    </w:p>
    <w:p w14:paraId="4AC9490A" w14:textId="7067B6B4"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7.1.6.2.6</w:t>
      </w:r>
      <w:r>
        <w:rPr>
          <w:rFonts w:asciiTheme="minorHAnsi" w:eastAsiaTheme="minorEastAsia" w:hAnsiTheme="minorHAnsi" w:cstheme="minorBidi"/>
          <w:kern w:val="2"/>
          <w:sz w:val="24"/>
          <w:szCs w:val="24"/>
          <w:lang w:eastAsia="zh-CN"/>
          <w14:ligatures w14:val="standardContextual"/>
        </w:rPr>
        <w:tab/>
      </w:r>
      <w:r w:rsidRPr="00F879D4">
        <w:t>Type: AnyCellChange</w:t>
      </w:r>
      <w:r w:rsidRPr="00F879D4">
        <w:tab/>
      </w:r>
      <w:r>
        <w:fldChar w:fldCharType="begin"/>
      </w:r>
      <w:r w:rsidRPr="00F879D4">
        <w:instrText xml:space="preserve"> PAGEREF _Toc198825190 \h </w:instrText>
      </w:r>
      <w:r>
        <w:fldChar w:fldCharType="separate"/>
      </w:r>
      <w:r w:rsidR="00D5218B" w:rsidRPr="00F879D4">
        <w:t>38</w:t>
      </w:r>
      <w:r>
        <w:fldChar w:fldCharType="end"/>
      </w:r>
    </w:p>
    <w:p w14:paraId="2703EF2F" w14:textId="7FF2E76F"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7.1.6.2.7</w:t>
      </w:r>
      <w:r>
        <w:rPr>
          <w:rFonts w:asciiTheme="minorHAnsi" w:eastAsiaTheme="minorEastAsia" w:hAnsiTheme="minorHAnsi" w:cstheme="minorBidi"/>
          <w:kern w:val="2"/>
          <w:sz w:val="24"/>
          <w:szCs w:val="24"/>
          <w:lang w:eastAsia="zh-CN"/>
          <w14:ligatures w14:val="standardContextual"/>
        </w:rPr>
        <w:tab/>
      </w:r>
      <w:r w:rsidRPr="00F879D4">
        <w:t>Type: SpecificCellChange</w:t>
      </w:r>
      <w:r w:rsidRPr="00F879D4">
        <w:tab/>
      </w:r>
      <w:r>
        <w:fldChar w:fldCharType="begin"/>
      </w:r>
      <w:r w:rsidRPr="00F879D4">
        <w:instrText xml:space="preserve"> PAGEREF _Toc198825191 \h </w:instrText>
      </w:r>
      <w:r>
        <w:fldChar w:fldCharType="separate"/>
      </w:r>
      <w:r w:rsidR="00D5218B" w:rsidRPr="00F879D4">
        <w:t>39</w:t>
      </w:r>
      <w:r>
        <w:fldChar w:fldCharType="end"/>
      </w:r>
    </w:p>
    <w:p w14:paraId="5CFB9CCA" w14:textId="7DC32AC1"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7.1.6.2.8</w:t>
      </w:r>
      <w:r>
        <w:rPr>
          <w:rFonts w:asciiTheme="minorHAnsi" w:eastAsiaTheme="minorEastAsia" w:hAnsiTheme="minorHAnsi" w:cstheme="minorBidi"/>
          <w:kern w:val="2"/>
          <w:sz w:val="24"/>
          <w:szCs w:val="24"/>
          <w:lang w:eastAsia="zh-CN"/>
          <w14:ligatures w14:val="standardContextual"/>
        </w:rPr>
        <w:tab/>
      </w:r>
      <w:r w:rsidRPr="00F879D4">
        <w:t>Type: EutranCell</w:t>
      </w:r>
      <w:r w:rsidRPr="00F879D4">
        <w:tab/>
      </w:r>
      <w:r>
        <w:fldChar w:fldCharType="begin"/>
      </w:r>
      <w:r w:rsidRPr="00F879D4">
        <w:instrText xml:space="preserve"> PAGEREF _Toc198825192 \h </w:instrText>
      </w:r>
      <w:r>
        <w:fldChar w:fldCharType="separate"/>
      </w:r>
      <w:r w:rsidR="00D5218B" w:rsidRPr="00F879D4">
        <w:t>39</w:t>
      </w:r>
      <w:r>
        <w:fldChar w:fldCharType="end"/>
      </w:r>
    </w:p>
    <w:p w14:paraId="3BBACC7F" w14:textId="5D9F3F7A"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7.1.6.2.9</w:t>
      </w:r>
      <w:r>
        <w:rPr>
          <w:rFonts w:asciiTheme="minorHAnsi" w:eastAsiaTheme="minorEastAsia" w:hAnsiTheme="minorHAnsi" w:cstheme="minorBidi"/>
          <w:kern w:val="2"/>
          <w:sz w:val="24"/>
          <w:szCs w:val="24"/>
          <w:lang w:eastAsia="zh-CN"/>
          <w14:ligatures w14:val="standardContextual"/>
        </w:rPr>
        <w:tab/>
      </w:r>
      <w:r w:rsidRPr="00F879D4">
        <w:t>Type: NrCell</w:t>
      </w:r>
      <w:r w:rsidRPr="00F879D4">
        <w:tab/>
      </w:r>
      <w:r>
        <w:fldChar w:fldCharType="begin"/>
      </w:r>
      <w:r w:rsidRPr="00F879D4">
        <w:instrText xml:space="preserve"> PAGEREF _Toc198825193 \h </w:instrText>
      </w:r>
      <w:r>
        <w:fldChar w:fldCharType="separate"/>
      </w:r>
      <w:r w:rsidR="00D5218B" w:rsidRPr="00F879D4">
        <w:t>39</w:t>
      </w:r>
      <w:r>
        <w:fldChar w:fldCharType="end"/>
      </w:r>
    </w:p>
    <w:p w14:paraId="0843F92F" w14:textId="2C49C16B"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7.1.6.2.10</w:t>
      </w:r>
      <w:r>
        <w:rPr>
          <w:rFonts w:asciiTheme="minorHAnsi" w:eastAsiaTheme="minorEastAsia" w:hAnsiTheme="minorHAnsi" w:cstheme="minorBidi"/>
          <w:kern w:val="2"/>
          <w:sz w:val="24"/>
          <w:szCs w:val="24"/>
          <w:lang w:eastAsia="zh-CN"/>
          <w14:ligatures w14:val="standardContextual"/>
        </w:rPr>
        <w:tab/>
      </w:r>
      <w:r w:rsidRPr="00F879D4">
        <w:t>Type: GeographicalAreaChange</w:t>
      </w:r>
      <w:r w:rsidRPr="00F879D4">
        <w:tab/>
      </w:r>
      <w:r>
        <w:fldChar w:fldCharType="begin"/>
      </w:r>
      <w:r w:rsidRPr="00F879D4">
        <w:instrText xml:space="preserve"> PAGEREF _Toc198825194 \h </w:instrText>
      </w:r>
      <w:r>
        <w:fldChar w:fldCharType="separate"/>
      </w:r>
      <w:r w:rsidR="00D5218B" w:rsidRPr="00F879D4">
        <w:t>39</w:t>
      </w:r>
      <w:r>
        <w:fldChar w:fldCharType="end"/>
      </w:r>
    </w:p>
    <w:p w14:paraId="32BB39C5" w14:textId="728FC937"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7.1.6.2.11</w:t>
      </w:r>
      <w:r>
        <w:rPr>
          <w:rFonts w:asciiTheme="minorHAnsi" w:eastAsiaTheme="minorEastAsia" w:hAnsiTheme="minorHAnsi" w:cstheme="minorBidi"/>
          <w:kern w:val="2"/>
          <w:sz w:val="24"/>
          <w:szCs w:val="24"/>
          <w:lang w:eastAsia="zh-CN"/>
          <w14:ligatures w14:val="standardContextual"/>
        </w:rPr>
        <w:tab/>
      </w:r>
      <w:r w:rsidRPr="00F879D4">
        <w:t>Type: MbsfnAreaChange</w:t>
      </w:r>
      <w:r w:rsidRPr="00F879D4">
        <w:tab/>
      </w:r>
      <w:r>
        <w:fldChar w:fldCharType="begin"/>
      </w:r>
      <w:r w:rsidRPr="00F879D4">
        <w:instrText xml:space="preserve"> PAGEREF _Toc198825195 \h </w:instrText>
      </w:r>
      <w:r>
        <w:fldChar w:fldCharType="separate"/>
      </w:r>
      <w:r w:rsidR="00D5218B" w:rsidRPr="00F879D4">
        <w:t>40</w:t>
      </w:r>
      <w:r>
        <w:fldChar w:fldCharType="end"/>
      </w:r>
    </w:p>
    <w:p w14:paraId="53A40F29" w14:textId="27B6F183"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7.1.6.2.12</w:t>
      </w:r>
      <w:r>
        <w:rPr>
          <w:rFonts w:asciiTheme="minorHAnsi" w:eastAsiaTheme="minorEastAsia" w:hAnsiTheme="minorHAnsi" w:cstheme="minorBidi"/>
          <w:kern w:val="2"/>
          <w:sz w:val="24"/>
          <w:szCs w:val="24"/>
          <w:lang w:eastAsia="zh-CN"/>
          <w14:ligatures w14:val="standardContextual"/>
        </w:rPr>
        <w:tab/>
      </w:r>
      <w:r w:rsidRPr="00F879D4">
        <w:t>Type: AnyMbsfnAreaChange</w:t>
      </w:r>
      <w:r w:rsidRPr="00F879D4">
        <w:tab/>
      </w:r>
      <w:r>
        <w:fldChar w:fldCharType="begin"/>
      </w:r>
      <w:r w:rsidRPr="00F879D4">
        <w:instrText xml:space="preserve"> PAGEREF _Toc198825196 \h </w:instrText>
      </w:r>
      <w:r>
        <w:fldChar w:fldCharType="separate"/>
      </w:r>
      <w:r w:rsidR="00D5218B" w:rsidRPr="00F879D4">
        <w:t>40</w:t>
      </w:r>
      <w:r>
        <w:fldChar w:fldCharType="end"/>
      </w:r>
    </w:p>
    <w:p w14:paraId="57E67481" w14:textId="557458DD" w:rsidR="00334B5C" w:rsidRDefault="00334B5C">
      <w:pPr>
        <w:pStyle w:val="TOC5"/>
        <w:rPr>
          <w:rFonts w:asciiTheme="minorHAnsi" w:eastAsiaTheme="minorEastAsia" w:hAnsiTheme="minorHAnsi" w:cstheme="minorBidi"/>
          <w:kern w:val="2"/>
          <w:sz w:val="24"/>
          <w:szCs w:val="24"/>
          <w:lang w:eastAsia="zh-CN"/>
          <w14:ligatures w14:val="standardContextual"/>
        </w:rPr>
      </w:pPr>
      <w:r>
        <w:t>7.1.6.2.13</w:t>
      </w:r>
      <w:r>
        <w:rPr>
          <w:rFonts w:asciiTheme="minorHAnsi" w:eastAsiaTheme="minorEastAsia" w:hAnsiTheme="minorHAnsi" w:cstheme="minorBidi"/>
          <w:kern w:val="2"/>
          <w:sz w:val="24"/>
          <w:szCs w:val="24"/>
          <w:lang w:eastAsia="zh-CN"/>
          <w14:ligatures w14:val="standardContextual"/>
        </w:rPr>
        <w:tab/>
      </w:r>
      <w:r>
        <w:t>Type: SpecificMbsfnArea</w:t>
      </w:r>
      <w:r>
        <w:tab/>
      </w:r>
      <w:r>
        <w:fldChar w:fldCharType="begin"/>
      </w:r>
      <w:r>
        <w:instrText xml:space="preserve"> PAGEREF _Toc198825197 \h </w:instrText>
      </w:r>
      <w:r>
        <w:fldChar w:fldCharType="separate"/>
      </w:r>
      <w:r w:rsidR="00D5218B">
        <w:t>40</w:t>
      </w:r>
      <w:r>
        <w:fldChar w:fldCharType="end"/>
      </w:r>
    </w:p>
    <w:p w14:paraId="3F10662F" w14:textId="76C580AD" w:rsidR="00334B5C" w:rsidRDefault="00334B5C">
      <w:pPr>
        <w:pStyle w:val="TOC5"/>
        <w:rPr>
          <w:rFonts w:asciiTheme="minorHAnsi" w:eastAsiaTheme="minorEastAsia" w:hAnsiTheme="minorHAnsi" w:cstheme="minorBidi"/>
          <w:kern w:val="2"/>
          <w:sz w:val="24"/>
          <w:szCs w:val="24"/>
          <w:lang w:eastAsia="zh-CN"/>
          <w14:ligatures w14:val="standardContextual"/>
        </w:rPr>
      </w:pPr>
      <w:r>
        <w:t>7.1.6.2.14</w:t>
      </w:r>
      <w:r>
        <w:rPr>
          <w:rFonts w:asciiTheme="minorHAnsi" w:eastAsiaTheme="minorEastAsia" w:hAnsiTheme="minorHAnsi" w:cstheme="minorBidi"/>
          <w:kern w:val="2"/>
          <w:sz w:val="24"/>
          <w:szCs w:val="24"/>
          <w:lang w:eastAsia="zh-CN"/>
          <w14:ligatures w14:val="standardContextual"/>
        </w:rPr>
        <w:tab/>
      </w:r>
      <w:r>
        <w:t>Type: MbsfnAreaId</w:t>
      </w:r>
      <w:r>
        <w:tab/>
      </w:r>
      <w:r>
        <w:fldChar w:fldCharType="begin"/>
      </w:r>
      <w:r>
        <w:instrText xml:space="preserve"> PAGEREF _Toc198825198 \h </w:instrText>
      </w:r>
      <w:r>
        <w:fldChar w:fldCharType="separate"/>
      </w:r>
      <w:r w:rsidR="00D5218B">
        <w:t>40</w:t>
      </w:r>
      <w:r>
        <w:fldChar w:fldCharType="end"/>
      </w:r>
    </w:p>
    <w:p w14:paraId="732CF36F" w14:textId="4F8AE220" w:rsidR="00334B5C" w:rsidRDefault="00334B5C">
      <w:pPr>
        <w:pStyle w:val="TOC5"/>
        <w:rPr>
          <w:rFonts w:asciiTheme="minorHAnsi" w:eastAsiaTheme="minorEastAsia" w:hAnsiTheme="minorHAnsi" w:cstheme="minorBidi"/>
          <w:kern w:val="2"/>
          <w:sz w:val="24"/>
          <w:szCs w:val="24"/>
          <w:lang w:eastAsia="zh-CN"/>
          <w14:ligatures w14:val="standardContextual"/>
        </w:rPr>
      </w:pPr>
      <w:r>
        <w:t>7.1.6.2.15</w:t>
      </w:r>
      <w:r>
        <w:rPr>
          <w:rFonts w:asciiTheme="minorHAnsi" w:eastAsiaTheme="minorEastAsia" w:hAnsiTheme="minorHAnsi" w:cstheme="minorBidi"/>
          <w:kern w:val="2"/>
          <w:sz w:val="24"/>
          <w:szCs w:val="24"/>
          <w:lang w:eastAsia="zh-CN"/>
          <w14:ligatures w14:val="standardContextual"/>
        </w:rPr>
        <w:tab/>
      </w:r>
      <w:r>
        <w:t>Type: MbmsSaChange</w:t>
      </w:r>
      <w:r>
        <w:tab/>
      </w:r>
      <w:r>
        <w:fldChar w:fldCharType="begin"/>
      </w:r>
      <w:r>
        <w:instrText xml:space="preserve"> PAGEREF _Toc198825199 \h </w:instrText>
      </w:r>
      <w:r>
        <w:fldChar w:fldCharType="separate"/>
      </w:r>
      <w:r w:rsidR="00D5218B">
        <w:t>40</w:t>
      </w:r>
      <w:r>
        <w:fldChar w:fldCharType="end"/>
      </w:r>
    </w:p>
    <w:p w14:paraId="1E83EBC7" w14:textId="2A21A772" w:rsidR="00334B5C" w:rsidRDefault="00334B5C">
      <w:pPr>
        <w:pStyle w:val="TOC5"/>
        <w:rPr>
          <w:rFonts w:asciiTheme="minorHAnsi" w:eastAsiaTheme="minorEastAsia" w:hAnsiTheme="minorHAnsi" w:cstheme="minorBidi"/>
          <w:kern w:val="2"/>
          <w:sz w:val="24"/>
          <w:szCs w:val="24"/>
          <w:lang w:eastAsia="zh-CN"/>
          <w14:ligatures w14:val="standardContextual"/>
        </w:rPr>
      </w:pPr>
      <w:r>
        <w:t>7.1.6.2.16</w:t>
      </w:r>
      <w:r>
        <w:rPr>
          <w:rFonts w:asciiTheme="minorHAnsi" w:eastAsiaTheme="minorEastAsia" w:hAnsiTheme="minorHAnsi" w:cstheme="minorBidi"/>
          <w:kern w:val="2"/>
          <w:sz w:val="24"/>
          <w:szCs w:val="24"/>
          <w:lang w:eastAsia="zh-CN"/>
          <w14:ligatures w14:val="standardContextual"/>
        </w:rPr>
        <w:tab/>
      </w:r>
      <w:r>
        <w:t>Type: AnyMbmsSaChange</w:t>
      </w:r>
      <w:r>
        <w:tab/>
      </w:r>
      <w:r>
        <w:fldChar w:fldCharType="begin"/>
      </w:r>
      <w:r>
        <w:instrText xml:space="preserve"> PAGEREF _Toc198825200 \h </w:instrText>
      </w:r>
      <w:r>
        <w:fldChar w:fldCharType="separate"/>
      </w:r>
      <w:r w:rsidR="00D5218B">
        <w:t>41</w:t>
      </w:r>
      <w:r>
        <w:fldChar w:fldCharType="end"/>
      </w:r>
    </w:p>
    <w:p w14:paraId="45F8EDE9" w14:textId="6BD9E4C6" w:rsidR="00334B5C" w:rsidRDefault="00334B5C">
      <w:pPr>
        <w:pStyle w:val="TOC5"/>
        <w:rPr>
          <w:rFonts w:asciiTheme="minorHAnsi" w:eastAsiaTheme="minorEastAsia" w:hAnsiTheme="minorHAnsi" w:cstheme="minorBidi"/>
          <w:kern w:val="2"/>
          <w:sz w:val="24"/>
          <w:szCs w:val="24"/>
          <w:lang w:eastAsia="zh-CN"/>
          <w14:ligatures w14:val="standardContextual"/>
        </w:rPr>
      </w:pPr>
      <w:r>
        <w:t>7.1.6.2.17</w:t>
      </w:r>
      <w:r>
        <w:rPr>
          <w:rFonts w:asciiTheme="minorHAnsi" w:eastAsiaTheme="minorEastAsia" w:hAnsiTheme="minorHAnsi" w:cstheme="minorBidi"/>
          <w:kern w:val="2"/>
          <w:sz w:val="24"/>
          <w:szCs w:val="24"/>
          <w:lang w:eastAsia="zh-CN"/>
          <w14:ligatures w14:val="standardContextual"/>
        </w:rPr>
        <w:tab/>
      </w:r>
      <w:r>
        <w:t>Type: SpecificMbmsSaIdentity</w:t>
      </w:r>
      <w:r>
        <w:tab/>
      </w:r>
      <w:r>
        <w:fldChar w:fldCharType="begin"/>
      </w:r>
      <w:r>
        <w:instrText xml:space="preserve"> PAGEREF _Toc198825201 \h </w:instrText>
      </w:r>
      <w:r>
        <w:fldChar w:fldCharType="separate"/>
      </w:r>
      <w:r w:rsidR="00D5218B">
        <w:t>41</w:t>
      </w:r>
      <w:r>
        <w:fldChar w:fldCharType="end"/>
      </w:r>
    </w:p>
    <w:p w14:paraId="79CBDB75" w14:textId="75DE918B" w:rsidR="00334B5C" w:rsidRDefault="00334B5C">
      <w:pPr>
        <w:pStyle w:val="TOC5"/>
        <w:rPr>
          <w:rFonts w:asciiTheme="minorHAnsi" w:eastAsiaTheme="minorEastAsia" w:hAnsiTheme="minorHAnsi" w:cstheme="minorBidi"/>
          <w:kern w:val="2"/>
          <w:sz w:val="24"/>
          <w:szCs w:val="24"/>
          <w:lang w:eastAsia="zh-CN"/>
          <w14:ligatures w14:val="standardContextual"/>
        </w:rPr>
      </w:pPr>
      <w:r>
        <w:t>7.1.6.2.18</w:t>
      </w:r>
      <w:r>
        <w:rPr>
          <w:rFonts w:asciiTheme="minorHAnsi" w:eastAsiaTheme="minorEastAsia" w:hAnsiTheme="minorHAnsi" w:cstheme="minorBidi"/>
          <w:kern w:val="2"/>
          <w:sz w:val="24"/>
          <w:szCs w:val="24"/>
          <w:lang w:eastAsia="zh-CN"/>
          <w14:ligatures w14:val="standardContextual"/>
        </w:rPr>
        <w:tab/>
      </w:r>
      <w:r>
        <w:t>Type: MbmsSaIdentity</w:t>
      </w:r>
      <w:r>
        <w:tab/>
      </w:r>
      <w:r>
        <w:fldChar w:fldCharType="begin"/>
      </w:r>
      <w:r>
        <w:instrText xml:space="preserve"> PAGEREF _Toc198825202 \h </w:instrText>
      </w:r>
      <w:r>
        <w:fldChar w:fldCharType="separate"/>
      </w:r>
      <w:r w:rsidR="00D5218B">
        <w:t>41</w:t>
      </w:r>
      <w:r>
        <w:fldChar w:fldCharType="end"/>
      </w:r>
    </w:p>
    <w:p w14:paraId="1CAF1337" w14:textId="04B144A4" w:rsidR="00334B5C" w:rsidRDefault="00334B5C">
      <w:pPr>
        <w:pStyle w:val="TOC5"/>
        <w:rPr>
          <w:rFonts w:asciiTheme="minorHAnsi" w:eastAsiaTheme="minorEastAsia" w:hAnsiTheme="minorHAnsi" w:cstheme="minorBidi"/>
          <w:kern w:val="2"/>
          <w:sz w:val="24"/>
          <w:szCs w:val="24"/>
          <w:lang w:eastAsia="zh-CN"/>
          <w14:ligatures w14:val="standardContextual"/>
        </w:rPr>
      </w:pPr>
      <w:r>
        <w:t>7.1.6.2.19</w:t>
      </w:r>
      <w:r>
        <w:rPr>
          <w:rFonts w:asciiTheme="minorHAnsi" w:eastAsiaTheme="minorEastAsia" w:hAnsiTheme="minorHAnsi" w:cstheme="minorBidi"/>
          <w:kern w:val="2"/>
          <w:sz w:val="24"/>
          <w:szCs w:val="24"/>
          <w:lang w:eastAsia="zh-CN"/>
          <w14:ligatures w14:val="standardContextual"/>
        </w:rPr>
        <w:tab/>
      </w:r>
      <w:r>
        <w:t>Type: NR5GMbsfsaAreaChange</w:t>
      </w:r>
      <w:r>
        <w:tab/>
      </w:r>
      <w:r>
        <w:fldChar w:fldCharType="begin"/>
      </w:r>
      <w:r>
        <w:instrText xml:space="preserve"> PAGEREF _Toc198825203 \h </w:instrText>
      </w:r>
      <w:r>
        <w:fldChar w:fldCharType="separate"/>
      </w:r>
      <w:r w:rsidR="00D5218B">
        <w:t>41</w:t>
      </w:r>
      <w:r>
        <w:fldChar w:fldCharType="end"/>
      </w:r>
    </w:p>
    <w:p w14:paraId="0380D444" w14:textId="4BF60934" w:rsidR="00334B5C" w:rsidRDefault="00334B5C">
      <w:pPr>
        <w:pStyle w:val="TOC5"/>
        <w:rPr>
          <w:rFonts w:asciiTheme="minorHAnsi" w:eastAsiaTheme="minorEastAsia" w:hAnsiTheme="minorHAnsi" w:cstheme="minorBidi"/>
          <w:kern w:val="2"/>
          <w:sz w:val="24"/>
          <w:szCs w:val="24"/>
          <w:lang w:eastAsia="zh-CN"/>
          <w14:ligatures w14:val="standardContextual"/>
        </w:rPr>
      </w:pPr>
      <w:r>
        <w:t>7.1.6.2.20</w:t>
      </w:r>
      <w:r>
        <w:rPr>
          <w:rFonts w:asciiTheme="minorHAnsi" w:eastAsiaTheme="minorEastAsia" w:hAnsiTheme="minorHAnsi" w:cstheme="minorBidi"/>
          <w:kern w:val="2"/>
          <w:sz w:val="24"/>
          <w:szCs w:val="24"/>
          <w:lang w:eastAsia="zh-CN"/>
          <w14:ligatures w14:val="standardContextual"/>
        </w:rPr>
        <w:tab/>
      </w:r>
      <w:r>
        <w:t>Type: AnyNR5GMbsfsaAreaChange</w:t>
      </w:r>
      <w:r>
        <w:tab/>
      </w:r>
      <w:r>
        <w:fldChar w:fldCharType="begin"/>
      </w:r>
      <w:r>
        <w:instrText xml:space="preserve"> PAGEREF _Toc198825204 \h </w:instrText>
      </w:r>
      <w:r>
        <w:fldChar w:fldCharType="separate"/>
      </w:r>
      <w:r w:rsidR="00D5218B">
        <w:t>41</w:t>
      </w:r>
      <w:r>
        <w:fldChar w:fldCharType="end"/>
      </w:r>
    </w:p>
    <w:p w14:paraId="005BD96C" w14:textId="03312CD5" w:rsidR="00334B5C" w:rsidRDefault="00334B5C">
      <w:pPr>
        <w:pStyle w:val="TOC5"/>
        <w:rPr>
          <w:rFonts w:asciiTheme="minorHAnsi" w:eastAsiaTheme="minorEastAsia" w:hAnsiTheme="minorHAnsi" w:cstheme="minorBidi"/>
          <w:kern w:val="2"/>
          <w:sz w:val="24"/>
          <w:szCs w:val="24"/>
          <w:lang w:eastAsia="zh-CN"/>
          <w14:ligatures w14:val="standardContextual"/>
        </w:rPr>
      </w:pPr>
      <w:r>
        <w:t>7.1.6.2.21</w:t>
      </w:r>
      <w:r>
        <w:rPr>
          <w:rFonts w:asciiTheme="minorHAnsi" w:eastAsiaTheme="minorEastAsia" w:hAnsiTheme="minorHAnsi" w:cstheme="minorBidi"/>
          <w:kern w:val="2"/>
          <w:sz w:val="24"/>
          <w:szCs w:val="24"/>
          <w:lang w:eastAsia="zh-CN"/>
          <w14:ligatures w14:val="standardContextual"/>
        </w:rPr>
        <w:tab/>
      </w:r>
      <w:r>
        <w:t>Type: SpecificNR5GMbsfsaArea</w:t>
      </w:r>
      <w:r>
        <w:tab/>
      </w:r>
      <w:r>
        <w:fldChar w:fldCharType="begin"/>
      </w:r>
      <w:r>
        <w:instrText xml:space="preserve"> PAGEREF _Toc198825205 \h </w:instrText>
      </w:r>
      <w:r>
        <w:fldChar w:fldCharType="separate"/>
      </w:r>
      <w:r w:rsidR="00D5218B">
        <w:t>42</w:t>
      </w:r>
      <w:r>
        <w:fldChar w:fldCharType="end"/>
      </w:r>
    </w:p>
    <w:p w14:paraId="5EB0B7DC" w14:textId="3C421CFE" w:rsidR="00334B5C" w:rsidRDefault="00334B5C">
      <w:pPr>
        <w:pStyle w:val="TOC5"/>
        <w:rPr>
          <w:rFonts w:asciiTheme="minorHAnsi" w:eastAsiaTheme="minorEastAsia" w:hAnsiTheme="minorHAnsi" w:cstheme="minorBidi"/>
          <w:kern w:val="2"/>
          <w:sz w:val="24"/>
          <w:szCs w:val="24"/>
          <w:lang w:eastAsia="zh-CN"/>
          <w14:ligatures w14:val="standardContextual"/>
        </w:rPr>
      </w:pPr>
      <w:r>
        <w:t>7.1.6.2.22</w:t>
      </w:r>
      <w:r>
        <w:rPr>
          <w:rFonts w:asciiTheme="minorHAnsi" w:eastAsiaTheme="minorEastAsia" w:hAnsiTheme="minorHAnsi" w:cstheme="minorBidi"/>
          <w:kern w:val="2"/>
          <w:sz w:val="24"/>
          <w:szCs w:val="24"/>
          <w:lang w:eastAsia="zh-CN"/>
          <w14:ligatures w14:val="standardContextual"/>
        </w:rPr>
        <w:tab/>
      </w:r>
      <w:r>
        <w:t>Type: NR5GMbsfsaAreaIdentity</w:t>
      </w:r>
      <w:r>
        <w:tab/>
      </w:r>
      <w:r>
        <w:fldChar w:fldCharType="begin"/>
      </w:r>
      <w:r>
        <w:instrText xml:space="preserve"> PAGEREF _Toc198825206 \h </w:instrText>
      </w:r>
      <w:r>
        <w:fldChar w:fldCharType="separate"/>
      </w:r>
      <w:r w:rsidR="00D5218B">
        <w:t>42</w:t>
      </w:r>
      <w:r>
        <w:fldChar w:fldCharType="end"/>
      </w:r>
    </w:p>
    <w:p w14:paraId="3C8A5288" w14:textId="0E110603" w:rsidR="00334B5C" w:rsidRDefault="00334B5C">
      <w:pPr>
        <w:pStyle w:val="TOC5"/>
        <w:rPr>
          <w:rFonts w:asciiTheme="minorHAnsi" w:eastAsiaTheme="minorEastAsia" w:hAnsiTheme="minorHAnsi" w:cstheme="minorBidi"/>
          <w:kern w:val="2"/>
          <w:sz w:val="24"/>
          <w:szCs w:val="24"/>
          <w:lang w:eastAsia="zh-CN"/>
          <w14:ligatures w14:val="standardContextual"/>
        </w:rPr>
      </w:pPr>
      <w:r>
        <w:t>7.1.6.2.23</w:t>
      </w:r>
      <w:r>
        <w:rPr>
          <w:rFonts w:asciiTheme="minorHAnsi" w:eastAsiaTheme="minorEastAsia" w:hAnsiTheme="minorHAnsi" w:cstheme="minorBidi"/>
          <w:kern w:val="2"/>
          <w:sz w:val="24"/>
          <w:szCs w:val="24"/>
          <w:lang w:eastAsia="zh-CN"/>
          <w14:ligatures w14:val="standardContextual"/>
        </w:rPr>
        <w:tab/>
      </w:r>
      <w:r>
        <w:t>Type: PeriodicReport</w:t>
      </w:r>
      <w:r>
        <w:tab/>
      </w:r>
      <w:r>
        <w:fldChar w:fldCharType="begin"/>
      </w:r>
      <w:r>
        <w:instrText xml:space="preserve"> PAGEREF _Toc198825207 \h </w:instrText>
      </w:r>
      <w:r>
        <w:fldChar w:fldCharType="separate"/>
      </w:r>
      <w:r w:rsidR="00D5218B">
        <w:t>42</w:t>
      </w:r>
      <w:r>
        <w:fldChar w:fldCharType="end"/>
      </w:r>
    </w:p>
    <w:p w14:paraId="218D0AF1" w14:textId="7A47A59C" w:rsidR="00334B5C" w:rsidRDefault="00334B5C">
      <w:pPr>
        <w:pStyle w:val="TOC5"/>
        <w:rPr>
          <w:rFonts w:asciiTheme="minorHAnsi" w:eastAsiaTheme="minorEastAsia" w:hAnsiTheme="minorHAnsi" w:cstheme="minorBidi"/>
          <w:kern w:val="2"/>
          <w:sz w:val="24"/>
          <w:szCs w:val="24"/>
          <w:lang w:eastAsia="zh-CN"/>
          <w14:ligatures w14:val="standardContextual"/>
        </w:rPr>
      </w:pPr>
      <w:r>
        <w:t>7.1.6.2.24</w:t>
      </w:r>
      <w:r>
        <w:rPr>
          <w:rFonts w:asciiTheme="minorHAnsi" w:eastAsiaTheme="minorEastAsia" w:hAnsiTheme="minorHAnsi" w:cstheme="minorBidi"/>
          <w:kern w:val="2"/>
          <w:sz w:val="24"/>
          <w:szCs w:val="24"/>
          <w:lang w:eastAsia="zh-CN"/>
          <w14:ligatures w14:val="standardContextual"/>
        </w:rPr>
        <w:tab/>
      </w:r>
      <w:r>
        <w:t>Type: PlmnChange</w:t>
      </w:r>
      <w:r>
        <w:tab/>
      </w:r>
      <w:r>
        <w:fldChar w:fldCharType="begin"/>
      </w:r>
      <w:r>
        <w:instrText xml:space="preserve"> PAGEREF _Toc198825208 \h </w:instrText>
      </w:r>
      <w:r>
        <w:fldChar w:fldCharType="separate"/>
      </w:r>
      <w:r w:rsidR="00D5218B">
        <w:t>42</w:t>
      </w:r>
      <w:r>
        <w:fldChar w:fldCharType="end"/>
      </w:r>
    </w:p>
    <w:p w14:paraId="3AE989BB" w14:textId="60212B43" w:rsidR="00334B5C" w:rsidRDefault="00334B5C">
      <w:pPr>
        <w:pStyle w:val="TOC5"/>
        <w:rPr>
          <w:rFonts w:asciiTheme="minorHAnsi" w:eastAsiaTheme="minorEastAsia" w:hAnsiTheme="minorHAnsi" w:cstheme="minorBidi"/>
          <w:kern w:val="2"/>
          <w:sz w:val="24"/>
          <w:szCs w:val="24"/>
          <w:lang w:eastAsia="zh-CN"/>
          <w14:ligatures w14:val="standardContextual"/>
        </w:rPr>
      </w:pPr>
      <w:r>
        <w:t>7.1.6.2.25</w:t>
      </w:r>
      <w:r>
        <w:rPr>
          <w:rFonts w:asciiTheme="minorHAnsi" w:eastAsiaTheme="minorEastAsia" w:hAnsiTheme="minorHAnsi" w:cstheme="minorBidi"/>
          <w:kern w:val="2"/>
          <w:sz w:val="24"/>
          <w:szCs w:val="24"/>
          <w:lang w:eastAsia="zh-CN"/>
          <w14:ligatures w14:val="standardContextual"/>
        </w:rPr>
        <w:tab/>
      </w:r>
      <w:r>
        <w:t>Type: AnyPlmnChange</w:t>
      </w:r>
      <w:r>
        <w:tab/>
      </w:r>
      <w:r>
        <w:fldChar w:fldCharType="begin"/>
      </w:r>
      <w:r>
        <w:instrText xml:space="preserve"> PAGEREF _Toc198825209 \h </w:instrText>
      </w:r>
      <w:r>
        <w:fldChar w:fldCharType="separate"/>
      </w:r>
      <w:r w:rsidR="00D5218B">
        <w:t>42</w:t>
      </w:r>
      <w:r>
        <w:fldChar w:fldCharType="end"/>
      </w:r>
    </w:p>
    <w:p w14:paraId="2C559E08" w14:textId="641A6C7A" w:rsidR="00334B5C" w:rsidRDefault="00334B5C">
      <w:pPr>
        <w:pStyle w:val="TOC5"/>
        <w:rPr>
          <w:rFonts w:asciiTheme="minorHAnsi" w:eastAsiaTheme="minorEastAsia" w:hAnsiTheme="minorHAnsi" w:cstheme="minorBidi"/>
          <w:kern w:val="2"/>
          <w:sz w:val="24"/>
          <w:szCs w:val="24"/>
          <w:lang w:eastAsia="zh-CN"/>
          <w14:ligatures w14:val="standardContextual"/>
        </w:rPr>
      </w:pPr>
      <w:r>
        <w:t>7.1.6.2.26</w:t>
      </w:r>
      <w:r>
        <w:rPr>
          <w:rFonts w:asciiTheme="minorHAnsi" w:eastAsiaTheme="minorEastAsia" w:hAnsiTheme="minorHAnsi" w:cstheme="minorBidi"/>
          <w:kern w:val="2"/>
          <w:sz w:val="24"/>
          <w:szCs w:val="24"/>
          <w:lang w:eastAsia="zh-CN"/>
          <w14:ligatures w14:val="standardContextual"/>
        </w:rPr>
        <w:tab/>
      </w:r>
      <w:r>
        <w:t>Type: SpecificPlmnChange</w:t>
      </w:r>
      <w:r>
        <w:tab/>
      </w:r>
      <w:r>
        <w:fldChar w:fldCharType="begin"/>
      </w:r>
      <w:r>
        <w:instrText xml:space="preserve"> PAGEREF _Toc198825210 \h </w:instrText>
      </w:r>
      <w:r>
        <w:fldChar w:fldCharType="separate"/>
      </w:r>
      <w:r w:rsidR="00D5218B">
        <w:t>43</w:t>
      </w:r>
      <w:r>
        <w:fldChar w:fldCharType="end"/>
      </w:r>
    </w:p>
    <w:p w14:paraId="6B9C5D3D" w14:textId="4447CCCA" w:rsidR="00334B5C" w:rsidRDefault="00334B5C">
      <w:pPr>
        <w:pStyle w:val="TOC5"/>
        <w:rPr>
          <w:rFonts w:asciiTheme="minorHAnsi" w:eastAsiaTheme="minorEastAsia" w:hAnsiTheme="minorHAnsi" w:cstheme="minorBidi"/>
          <w:kern w:val="2"/>
          <w:sz w:val="24"/>
          <w:szCs w:val="24"/>
          <w:lang w:eastAsia="zh-CN"/>
          <w14:ligatures w14:val="standardContextual"/>
        </w:rPr>
      </w:pPr>
      <w:r>
        <w:t>7.1.6.2.27</w:t>
      </w:r>
      <w:r>
        <w:rPr>
          <w:rFonts w:asciiTheme="minorHAnsi" w:eastAsiaTheme="minorEastAsia" w:hAnsiTheme="minorHAnsi" w:cstheme="minorBidi"/>
          <w:kern w:val="2"/>
          <w:sz w:val="24"/>
          <w:szCs w:val="24"/>
          <w:lang w:eastAsia="zh-CN"/>
          <w14:ligatures w14:val="standardContextual"/>
        </w:rPr>
        <w:tab/>
      </w:r>
      <w:r>
        <w:t>Type: Plmn</w:t>
      </w:r>
      <w:r>
        <w:tab/>
      </w:r>
      <w:r>
        <w:fldChar w:fldCharType="begin"/>
      </w:r>
      <w:r>
        <w:instrText xml:space="preserve"> PAGEREF _Toc198825211 \h </w:instrText>
      </w:r>
      <w:r>
        <w:fldChar w:fldCharType="separate"/>
      </w:r>
      <w:r w:rsidR="00D5218B">
        <w:t>43</w:t>
      </w:r>
      <w:r>
        <w:fldChar w:fldCharType="end"/>
      </w:r>
    </w:p>
    <w:p w14:paraId="68B1E02C" w14:textId="31A85324" w:rsidR="00334B5C" w:rsidRDefault="00334B5C">
      <w:pPr>
        <w:pStyle w:val="TOC5"/>
        <w:rPr>
          <w:rFonts w:asciiTheme="minorHAnsi" w:eastAsiaTheme="minorEastAsia" w:hAnsiTheme="minorHAnsi" w:cstheme="minorBidi"/>
          <w:kern w:val="2"/>
          <w:sz w:val="24"/>
          <w:szCs w:val="24"/>
          <w:lang w:eastAsia="zh-CN"/>
          <w14:ligatures w14:val="standardContextual"/>
        </w:rPr>
      </w:pPr>
      <w:r>
        <w:t>7.1.6.2.28</w:t>
      </w:r>
      <w:r>
        <w:rPr>
          <w:rFonts w:asciiTheme="minorHAnsi" w:eastAsiaTheme="minorEastAsia" w:hAnsiTheme="minorHAnsi" w:cstheme="minorBidi"/>
          <w:kern w:val="2"/>
          <w:sz w:val="24"/>
          <w:szCs w:val="24"/>
          <w:lang w:eastAsia="zh-CN"/>
          <w14:ligatures w14:val="standardContextual"/>
        </w:rPr>
        <w:tab/>
      </w:r>
      <w:r>
        <w:t>Type: TrackingAreaChange</w:t>
      </w:r>
      <w:r>
        <w:tab/>
      </w:r>
      <w:r>
        <w:fldChar w:fldCharType="begin"/>
      </w:r>
      <w:r>
        <w:instrText xml:space="preserve"> PAGEREF _Toc198825212 \h </w:instrText>
      </w:r>
      <w:r>
        <w:fldChar w:fldCharType="separate"/>
      </w:r>
      <w:r w:rsidR="00D5218B">
        <w:t>43</w:t>
      </w:r>
      <w:r>
        <w:fldChar w:fldCharType="end"/>
      </w:r>
    </w:p>
    <w:p w14:paraId="0AF1F14C" w14:textId="52331F8C" w:rsidR="00334B5C" w:rsidRDefault="00334B5C">
      <w:pPr>
        <w:pStyle w:val="TOC5"/>
        <w:rPr>
          <w:rFonts w:asciiTheme="minorHAnsi" w:eastAsiaTheme="minorEastAsia" w:hAnsiTheme="minorHAnsi" w:cstheme="minorBidi"/>
          <w:kern w:val="2"/>
          <w:sz w:val="24"/>
          <w:szCs w:val="24"/>
          <w:lang w:eastAsia="zh-CN"/>
          <w14:ligatures w14:val="standardContextual"/>
        </w:rPr>
      </w:pPr>
      <w:r>
        <w:t>7.1.6.2.29</w:t>
      </w:r>
      <w:r>
        <w:rPr>
          <w:rFonts w:asciiTheme="minorHAnsi" w:eastAsiaTheme="minorEastAsia" w:hAnsiTheme="minorHAnsi" w:cstheme="minorBidi"/>
          <w:kern w:val="2"/>
          <w:sz w:val="24"/>
          <w:szCs w:val="24"/>
          <w:lang w:eastAsia="zh-CN"/>
          <w14:ligatures w14:val="standardContextual"/>
        </w:rPr>
        <w:tab/>
      </w:r>
      <w:r>
        <w:t>Type: AnyTrackingAreaChange</w:t>
      </w:r>
      <w:r>
        <w:tab/>
      </w:r>
      <w:r>
        <w:fldChar w:fldCharType="begin"/>
      </w:r>
      <w:r>
        <w:instrText xml:space="preserve"> PAGEREF _Toc198825213 \h </w:instrText>
      </w:r>
      <w:r>
        <w:fldChar w:fldCharType="separate"/>
      </w:r>
      <w:r w:rsidR="00D5218B">
        <w:t>43</w:t>
      </w:r>
      <w:r>
        <w:fldChar w:fldCharType="end"/>
      </w:r>
    </w:p>
    <w:p w14:paraId="7EC2A701" w14:textId="65BEF663" w:rsidR="00334B5C" w:rsidRDefault="00334B5C">
      <w:pPr>
        <w:pStyle w:val="TOC5"/>
        <w:rPr>
          <w:rFonts w:asciiTheme="minorHAnsi" w:eastAsiaTheme="minorEastAsia" w:hAnsiTheme="minorHAnsi" w:cstheme="minorBidi"/>
          <w:kern w:val="2"/>
          <w:sz w:val="24"/>
          <w:szCs w:val="24"/>
          <w:lang w:eastAsia="zh-CN"/>
          <w14:ligatures w14:val="standardContextual"/>
        </w:rPr>
      </w:pPr>
      <w:r>
        <w:t>7.1.6.2.30</w:t>
      </w:r>
      <w:r>
        <w:rPr>
          <w:rFonts w:asciiTheme="minorHAnsi" w:eastAsiaTheme="minorEastAsia" w:hAnsiTheme="minorHAnsi" w:cstheme="minorBidi"/>
          <w:kern w:val="2"/>
          <w:sz w:val="24"/>
          <w:szCs w:val="24"/>
          <w:lang w:eastAsia="zh-CN"/>
          <w14:ligatures w14:val="standardContextual"/>
        </w:rPr>
        <w:tab/>
      </w:r>
      <w:r>
        <w:t>Type: SpecificTrackingAreaChange</w:t>
      </w:r>
      <w:r>
        <w:tab/>
      </w:r>
      <w:r>
        <w:fldChar w:fldCharType="begin"/>
      </w:r>
      <w:r>
        <w:instrText xml:space="preserve"> PAGEREF _Toc198825214 \h </w:instrText>
      </w:r>
      <w:r>
        <w:fldChar w:fldCharType="separate"/>
      </w:r>
      <w:r w:rsidR="00D5218B">
        <w:t>43</w:t>
      </w:r>
      <w:r>
        <w:fldChar w:fldCharType="end"/>
      </w:r>
    </w:p>
    <w:p w14:paraId="0C8DCCA0" w14:textId="7A3718B1" w:rsidR="00334B5C" w:rsidRDefault="00334B5C">
      <w:pPr>
        <w:pStyle w:val="TOC5"/>
        <w:rPr>
          <w:rFonts w:asciiTheme="minorHAnsi" w:eastAsiaTheme="minorEastAsia" w:hAnsiTheme="minorHAnsi" w:cstheme="minorBidi"/>
          <w:kern w:val="2"/>
          <w:sz w:val="24"/>
          <w:szCs w:val="24"/>
          <w:lang w:eastAsia="zh-CN"/>
          <w14:ligatures w14:val="standardContextual"/>
        </w:rPr>
      </w:pPr>
      <w:r>
        <w:t>7.1.6.2.31</w:t>
      </w:r>
      <w:r>
        <w:rPr>
          <w:rFonts w:asciiTheme="minorHAnsi" w:eastAsiaTheme="minorEastAsia" w:hAnsiTheme="minorHAnsi" w:cstheme="minorBidi"/>
          <w:kern w:val="2"/>
          <w:sz w:val="24"/>
          <w:szCs w:val="24"/>
          <w:lang w:eastAsia="zh-CN"/>
          <w14:ligatures w14:val="standardContextual"/>
        </w:rPr>
        <w:tab/>
      </w:r>
      <w:r>
        <w:t>Type: TrackingArea</w:t>
      </w:r>
      <w:r>
        <w:tab/>
      </w:r>
      <w:r>
        <w:fldChar w:fldCharType="begin"/>
      </w:r>
      <w:r>
        <w:instrText xml:space="preserve"> PAGEREF _Toc198825215 \h </w:instrText>
      </w:r>
      <w:r>
        <w:fldChar w:fldCharType="separate"/>
      </w:r>
      <w:r w:rsidR="00D5218B">
        <w:t>44</w:t>
      </w:r>
      <w:r>
        <w:fldChar w:fldCharType="end"/>
      </w:r>
    </w:p>
    <w:p w14:paraId="36EFC1F5" w14:textId="607C2B0E" w:rsidR="00334B5C" w:rsidRDefault="00334B5C">
      <w:pPr>
        <w:pStyle w:val="TOC5"/>
        <w:rPr>
          <w:rFonts w:asciiTheme="minorHAnsi" w:eastAsiaTheme="minorEastAsia" w:hAnsiTheme="minorHAnsi" w:cstheme="minorBidi"/>
          <w:kern w:val="2"/>
          <w:sz w:val="24"/>
          <w:szCs w:val="24"/>
          <w:lang w:eastAsia="zh-CN"/>
          <w14:ligatures w14:val="standardContextual"/>
        </w:rPr>
      </w:pPr>
      <w:r>
        <w:t>7.1.6.2.32</w:t>
      </w:r>
      <w:r>
        <w:rPr>
          <w:rFonts w:asciiTheme="minorHAnsi" w:eastAsiaTheme="minorEastAsia" w:hAnsiTheme="minorHAnsi" w:cstheme="minorBidi"/>
          <w:kern w:val="2"/>
          <w:sz w:val="24"/>
          <w:szCs w:val="24"/>
          <w:lang w:eastAsia="zh-CN"/>
          <w14:ligatures w14:val="standardContextual"/>
        </w:rPr>
        <w:tab/>
      </w:r>
      <w:r>
        <w:t>Type: TravelledDistance</w:t>
      </w:r>
      <w:r>
        <w:tab/>
      </w:r>
      <w:r>
        <w:fldChar w:fldCharType="begin"/>
      </w:r>
      <w:r>
        <w:instrText xml:space="preserve"> PAGEREF _Toc198825216 \h </w:instrText>
      </w:r>
      <w:r>
        <w:fldChar w:fldCharType="separate"/>
      </w:r>
      <w:r w:rsidR="00D5218B">
        <w:t>44</w:t>
      </w:r>
      <w:r>
        <w:fldChar w:fldCharType="end"/>
      </w:r>
    </w:p>
    <w:p w14:paraId="26F0B7CF" w14:textId="2ED76872" w:rsidR="00334B5C" w:rsidRDefault="00334B5C">
      <w:pPr>
        <w:pStyle w:val="TOC5"/>
        <w:rPr>
          <w:rFonts w:asciiTheme="minorHAnsi" w:eastAsiaTheme="minorEastAsia" w:hAnsiTheme="minorHAnsi" w:cstheme="minorBidi"/>
          <w:kern w:val="2"/>
          <w:sz w:val="24"/>
          <w:szCs w:val="24"/>
          <w:lang w:eastAsia="zh-CN"/>
          <w14:ligatures w14:val="standardContextual"/>
        </w:rPr>
      </w:pPr>
      <w:r>
        <w:t>7.1.6.2.33</w:t>
      </w:r>
      <w:r>
        <w:rPr>
          <w:rFonts w:asciiTheme="minorHAnsi" w:eastAsiaTheme="minorEastAsia" w:hAnsiTheme="minorHAnsi" w:cstheme="minorBidi"/>
          <w:kern w:val="2"/>
          <w:sz w:val="24"/>
          <w:szCs w:val="24"/>
          <w:lang w:eastAsia="zh-CN"/>
          <w14:ligatures w14:val="standardContextual"/>
        </w:rPr>
        <w:tab/>
      </w:r>
      <w:r>
        <w:t>Type: RequestedLocationInfo</w:t>
      </w:r>
      <w:r>
        <w:tab/>
      </w:r>
      <w:r>
        <w:fldChar w:fldCharType="begin"/>
      </w:r>
      <w:r>
        <w:instrText xml:space="preserve"> PAGEREF _Toc198825217 \h </w:instrText>
      </w:r>
      <w:r>
        <w:fldChar w:fldCharType="separate"/>
      </w:r>
      <w:r w:rsidR="00D5218B">
        <w:t>44</w:t>
      </w:r>
      <w:r>
        <w:fldChar w:fldCharType="end"/>
      </w:r>
    </w:p>
    <w:p w14:paraId="7BC857F0" w14:textId="4AB588AD" w:rsidR="00334B5C" w:rsidRDefault="00334B5C">
      <w:pPr>
        <w:pStyle w:val="TOC5"/>
        <w:rPr>
          <w:rFonts w:asciiTheme="minorHAnsi" w:eastAsiaTheme="minorEastAsia" w:hAnsiTheme="minorHAnsi" w:cstheme="minorBidi"/>
          <w:kern w:val="2"/>
          <w:sz w:val="24"/>
          <w:szCs w:val="24"/>
          <w:lang w:eastAsia="zh-CN"/>
          <w14:ligatures w14:val="standardContextual"/>
        </w:rPr>
      </w:pPr>
      <w:r>
        <w:t>7.1.6.2.34</w:t>
      </w:r>
      <w:r>
        <w:rPr>
          <w:rFonts w:asciiTheme="minorHAnsi" w:eastAsiaTheme="minorEastAsia" w:hAnsiTheme="minorHAnsi" w:cstheme="minorBidi"/>
          <w:kern w:val="2"/>
          <w:sz w:val="24"/>
          <w:szCs w:val="24"/>
          <w:lang w:eastAsia="zh-CN"/>
          <w14:ligatures w14:val="standardContextual"/>
        </w:rPr>
        <w:tab/>
      </w:r>
      <w:r>
        <w:t>Type: AdaptiveTrigger</w:t>
      </w:r>
      <w:r>
        <w:tab/>
      </w:r>
      <w:r>
        <w:fldChar w:fldCharType="begin"/>
      </w:r>
      <w:r>
        <w:instrText xml:space="preserve"> PAGEREF _Toc198825218 \h </w:instrText>
      </w:r>
      <w:r>
        <w:fldChar w:fldCharType="separate"/>
      </w:r>
      <w:r w:rsidR="00D5218B">
        <w:t>45</w:t>
      </w:r>
      <w:r>
        <w:fldChar w:fldCharType="end"/>
      </w:r>
    </w:p>
    <w:p w14:paraId="4FE286ED" w14:textId="60E6F838" w:rsidR="00334B5C" w:rsidRDefault="00334B5C">
      <w:pPr>
        <w:pStyle w:val="TOC5"/>
        <w:rPr>
          <w:rFonts w:asciiTheme="minorHAnsi" w:eastAsiaTheme="minorEastAsia" w:hAnsiTheme="minorHAnsi" w:cstheme="minorBidi"/>
          <w:kern w:val="2"/>
          <w:sz w:val="24"/>
          <w:szCs w:val="24"/>
          <w:lang w:eastAsia="zh-CN"/>
          <w14:ligatures w14:val="standardContextual"/>
        </w:rPr>
      </w:pPr>
      <w:r>
        <w:t>7.1.6.2.35</w:t>
      </w:r>
      <w:r>
        <w:rPr>
          <w:rFonts w:asciiTheme="minorHAnsi" w:eastAsiaTheme="minorEastAsia" w:hAnsiTheme="minorHAnsi" w:cstheme="minorBidi"/>
          <w:kern w:val="2"/>
          <w:sz w:val="24"/>
          <w:szCs w:val="24"/>
          <w:lang w:eastAsia="zh-CN"/>
          <w14:ligatures w14:val="standardContextual"/>
        </w:rPr>
        <w:tab/>
      </w:r>
      <w:r>
        <w:t>Type: AnyAreaChange</w:t>
      </w:r>
      <w:r>
        <w:tab/>
      </w:r>
      <w:r>
        <w:fldChar w:fldCharType="begin"/>
      </w:r>
      <w:r>
        <w:instrText xml:space="preserve"> PAGEREF _Toc198825219 \h </w:instrText>
      </w:r>
      <w:r>
        <w:fldChar w:fldCharType="separate"/>
      </w:r>
      <w:r w:rsidR="00D5218B">
        <w:t>47</w:t>
      </w:r>
      <w:r>
        <w:fldChar w:fldCharType="end"/>
      </w:r>
    </w:p>
    <w:p w14:paraId="405F0BF0" w14:textId="3C9DED2B" w:rsidR="00334B5C" w:rsidRDefault="00334B5C">
      <w:pPr>
        <w:pStyle w:val="TOC5"/>
        <w:rPr>
          <w:rFonts w:asciiTheme="minorHAnsi" w:eastAsiaTheme="minorEastAsia" w:hAnsiTheme="minorHAnsi" w:cstheme="minorBidi"/>
          <w:kern w:val="2"/>
          <w:sz w:val="24"/>
          <w:szCs w:val="24"/>
          <w:lang w:eastAsia="zh-CN"/>
          <w14:ligatures w14:val="standardContextual"/>
        </w:rPr>
      </w:pPr>
      <w:r>
        <w:t>7.1.6.2.36</w:t>
      </w:r>
      <w:r>
        <w:rPr>
          <w:rFonts w:asciiTheme="minorHAnsi" w:eastAsiaTheme="minorEastAsia" w:hAnsiTheme="minorHAnsi" w:cstheme="minorBidi"/>
          <w:kern w:val="2"/>
          <w:sz w:val="24"/>
          <w:szCs w:val="24"/>
          <w:lang w:eastAsia="zh-CN"/>
          <w14:ligatures w14:val="standardContextual"/>
        </w:rPr>
        <w:tab/>
      </w:r>
      <w:r>
        <w:t>Type: SpecificArea</w:t>
      </w:r>
      <w:r>
        <w:tab/>
      </w:r>
      <w:r>
        <w:fldChar w:fldCharType="begin"/>
      </w:r>
      <w:r>
        <w:instrText xml:space="preserve"> PAGEREF _Toc198825220 \h </w:instrText>
      </w:r>
      <w:r>
        <w:fldChar w:fldCharType="separate"/>
      </w:r>
      <w:r w:rsidR="00D5218B">
        <w:t>47</w:t>
      </w:r>
      <w:r>
        <w:fldChar w:fldCharType="end"/>
      </w:r>
    </w:p>
    <w:p w14:paraId="1959C7DD" w14:textId="4F8E87CF" w:rsidR="00334B5C" w:rsidRDefault="00334B5C">
      <w:pPr>
        <w:pStyle w:val="TOC5"/>
        <w:rPr>
          <w:rFonts w:asciiTheme="minorHAnsi" w:eastAsiaTheme="minorEastAsia" w:hAnsiTheme="minorHAnsi" w:cstheme="minorBidi"/>
          <w:kern w:val="2"/>
          <w:sz w:val="24"/>
          <w:szCs w:val="24"/>
          <w:lang w:eastAsia="zh-CN"/>
          <w14:ligatures w14:val="standardContextual"/>
        </w:rPr>
      </w:pPr>
      <w:r>
        <w:t>7.1.6.2.37</w:t>
      </w:r>
      <w:r>
        <w:rPr>
          <w:rFonts w:asciiTheme="minorHAnsi" w:eastAsiaTheme="minorEastAsia" w:hAnsiTheme="minorHAnsi" w:cstheme="minorBidi"/>
          <w:kern w:val="2"/>
          <w:sz w:val="24"/>
          <w:szCs w:val="24"/>
          <w:lang w:eastAsia="zh-CN"/>
          <w14:ligatures w14:val="standardContextual"/>
        </w:rPr>
        <w:tab/>
      </w:r>
      <w:r>
        <w:t>Type: RatTypeChange</w:t>
      </w:r>
      <w:r>
        <w:tab/>
      </w:r>
      <w:r>
        <w:fldChar w:fldCharType="begin"/>
      </w:r>
      <w:r>
        <w:instrText xml:space="preserve"> PAGEREF _Toc198825221 \h </w:instrText>
      </w:r>
      <w:r>
        <w:fldChar w:fldCharType="separate"/>
      </w:r>
      <w:r w:rsidR="00D5218B">
        <w:t>47</w:t>
      </w:r>
      <w:r>
        <w:fldChar w:fldCharType="end"/>
      </w:r>
    </w:p>
    <w:p w14:paraId="24551C50" w14:textId="66A2B3B1" w:rsidR="00334B5C" w:rsidRDefault="00334B5C">
      <w:pPr>
        <w:pStyle w:val="TOC5"/>
        <w:rPr>
          <w:rFonts w:asciiTheme="minorHAnsi" w:eastAsiaTheme="minorEastAsia" w:hAnsiTheme="minorHAnsi" w:cstheme="minorBidi"/>
          <w:kern w:val="2"/>
          <w:sz w:val="24"/>
          <w:szCs w:val="24"/>
          <w:lang w:eastAsia="zh-CN"/>
          <w14:ligatures w14:val="standardContextual"/>
        </w:rPr>
      </w:pPr>
      <w:r>
        <w:t>7.1.6.2.38</w:t>
      </w:r>
      <w:r>
        <w:rPr>
          <w:rFonts w:asciiTheme="minorHAnsi" w:eastAsiaTheme="minorEastAsia" w:hAnsiTheme="minorHAnsi" w:cstheme="minorBidi"/>
          <w:kern w:val="2"/>
          <w:sz w:val="24"/>
          <w:szCs w:val="24"/>
          <w:lang w:eastAsia="zh-CN"/>
          <w14:ligatures w14:val="standardContextual"/>
        </w:rPr>
        <w:tab/>
      </w:r>
      <w:r>
        <w:t>Type: AnyRatTypeChange</w:t>
      </w:r>
      <w:r>
        <w:tab/>
      </w:r>
      <w:r>
        <w:fldChar w:fldCharType="begin"/>
      </w:r>
      <w:r>
        <w:instrText xml:space="preserve"> PAGEREF _Toc198825222 \h </w:instrText>
      </w:r>
      <w:r>
        <w:fldChar w:fldCharType="separate"/>
      </w:r>
      <w:r w:rsidR="00D5218B">
        <w:t>47</w:t>
      </w:r>
      <w:r>
        <w:fldChar w:fldCharType="end"/>
      </w:r>
    </w:p>
    <w:p w14:paraId="702BF749" w14:textId="134EAD31" w:rsidR="00334B5C" w:rsidRDefault="00334B5C">
      <w:pPr>
        <w:pStyle w:val="TOC5"/>
        <w:rPr>
          <w:rFonts w:asciiTheme="minorHAnsi" w:eastAsiaTheme="minorEastAsia" w:hAnsiTheme="minorHAnsi" w:cstheme="minorBidi"/>
          <w:kern w:val="2"/>
          <w:sz w:val="24"/>
          <w:szCs w:val="24"/>
          <w:lang w:eastAsia="zh-CN"/>
          <w14:ligatures w14:val="standardContextual"/>
        </w:rPr>
      </w:pPr>
      <w:r>
        <w:t>7.1.6.2.39</w:t>
      </w:r>
      <w:r>
        <w:rPr>
          <w:rFonts w:asciiTheme="minorHAnsi" w:eastAsiaTheme="minorEastAsia" w:hAnsiTheme="minorHAnsi" w:cstheme="minorBidi"/>
          <w:kern w:val="2"/>
          <w:sz w:val="24"/>
          <w:szCs w:val="24"/>
          <w:lang w:eastAsia="zh-CN"/>
          <w14:ligatures w14:val="standardContextual"/>
        </w:rPr>
        <w:tab/>
      </w:r>
      <w:r>
        <w:t>Type: AnyAreaChange</w:t>
      </w:r>
      <w:r>
        <w:tab/>
      </w:r>
      <w:r>
        <w:fldChar w:fldCharType="begin"/>
      </w:r>
      <w:r>
        <w:instrText xml:space="preserve"> PAGEREF _Toc198825223 \h </w:instrText>
      </w:r>
      <w:r>
        <w:fldChar w:fldCharType="separate"/>
      </w:r>
      <w:r w:rsidR="00D5218B">
        <w:t>47</w:t>
      </w:r>
      <w:r>
        <w:fldChar w:fldCharType="end"/>
      </w:r>
    </w:p>
    <w:p w14:paraId="61BA9DA2" w14:textId="3BF92F8B" w:rsidR="00334B5C" w:rsidRDefault="00334B5C">
      <w:pPr>
        <w:pStyle w:val="TOC5"/>
        <w:rPr>
          <w:rFonts w:asciiTheme="minorHAnsi" w:eastAsiaTheme="minorEastAsia" w:hAnsiTheme="minorHAnsi" w:cstheme="minorBidi"/>
          <w:kern w:val="2"/>
          <w:sz w:val="24"/>
          <w:szCs w:val="24"/>
          <w:lang w:eastAsia="zh-CN"/>
          <w14:ligatures w14:val="standardContextual"/>
        </w:rPr>
      </w:pPr>
      <w:r>
        <w:t>7.1.6.2.40</w:t>
      </w:r>
      <w:r>
        <w:rPr>
          <w:rFonts w:asciiTheme="minorHAnsi" w:eastAsiaTheme="minorEastAsia" w:hAnsiTheme="minorHAnsi" w:cstheme="minorBidi"/>
          <w:kern w:val="2"/>
          <w:sz w:val="24"/>
          <w:szCs w:val="24"/>
          <w:lang w:eastAsia="zh-CN"/>
          <w14:ligatures w14:val="standardContextual"/>
        </w:rPr>
        <w:tab/>
      </w:r>
      <w:r>
        <w:t>Type: SignallingEvent</w:t>
      </w:r>
      <w:r>
        <w:tab/>
      </w:r>
      <w:r>
        <w:fldChar w:fldCharType="begin"/>
      </w:r>
      <w:r>
        <w:instrText xml:space="preserve"> PAGEREF _Toc198825224 \h </w:instrText>
      </w:r>
      <w:r>
        <w:fldChar w:fldCharType="separate"/>
      </w:r>
      <w:r w:rsidR="00D5218B">
        <w:t>48</w:t>
      </w:r>
      <w:r>
        <w:fldChar w:fldCharType="end"/>
      </w:r>
    </w:p>
    <w:p w14:paraId="4F3E4244" w14:textId="15B96F76" w:rsidR="00334B5C" w:rsidRDefault="00334B5C">
      <w:pPr>
        <w:pStyle w:val="TOC5"/>
        <w:rPr>
          <w:rFonts w:asciiTheme="minorHAnsi" w:eastAsiaTheme="minorEastAsia" w:hAnsiTheme="minorHAnsi" w:cstheme="minorBidi"/>
          <w:kern w:val="2"/>
          <w:sz w:val="24"/>
          <w:szCs w:val="24"/>
          <w:lang w:eastAsia="zh-CN"/>
          <w14:ligatures w14:val="standardContextual"/>
        </w:rPr>
      </w:pPr>
      <w:r>
        <w:t>7.1.6.2.41</w:t>
      </w:r>
      <w:r>
        <w:rPr>
          <w:rFonts w:asciiTheme="minorHAnsi" w:eastAsiaTheme="minorEastAsia" w:hAnsiTheme="minorHAnsi" w:cstheme="minorBidi"/>
          <w:kern w:val="2"/>
          <w:sz w:val="24"/>
          <w:szCs w:val="24"/>
          <w:lang w:eastAsia="zh-CN"/>
          <w14:ligatures w14:val="standardContextual"/>
        </w:rPr>
        <w:tab/>
      </w:r>
      <w:r>
        <w:t>Type: FunctionalAliasActivation</w:t>
      </w:r>
      <w:r>
        <w:tab/>
      </w:r>
      <w:r>
        <w:fldChar w:fldCharType="begin"/>
      </w:r>
      <w:r>
        <w:instrText xml:space="preserve"> PAGEREF _Toc198825225 \h </w:instrText>
      </w:r>
      <w:r>
        <w:fldChar w:fldCharType="separate"/>
      </w:r>
      <w:r w:rsidR="00D5218B">
        <w:t>48</w:t>
      </w:r>
      <w:r>
        <w:fldChar w:fldCharType="end"/>
      </w:r>
    </w:p>
    <w:p w14:paraId="2281128E" w14:textId="3DED2622" w:rsidR="00334B5C" w:rsidRDefault="00334B5C">
      <w:pPr>
        <w:pStyle w:val="TOC5"/>
        <w:rPr>
          <w:rFonts w:asciiTheme="minorHAnsi" w:eastAsiaTheme="minorEastAsia" w:hAnsiTheme="minorHAnsi" w:cstheme="minorBidi"/>
          <w:kern w:val="2"/>
          <w:sz w:val="24"/>
          <w:szCs w:val="24"/>
          <w:lang w:eastAsia="zh-CN"/>
          <w14:ligatures w14:val="standardContextual"/>
        </w:rPr>
      </w:pPr>
      <w:r>
        <w:t>7.1.6.2.42</w:t>
      </w:r>
      <w:r>
        <w:rPr>
          <w:rFonts w:asciiTheme="minorHAnsi" w:eastAsiaTheme="minorEastAsia" w:hAnsiTheme="minorHAnsi" w:cstheme="minorBidi"/>
          <w:kern w:val="2"/>
          <w:sz w:val="24"/>
          <w:szCs w:val="24"/>
          <w:lang w:eastAsia="zh-CN"/>
          <w14:ligatures w14:val="standardContextual"/>
        </w:rPr>
        <w:tab/>
      </w:r>
      <w:r>
        <w:t>Type: FunctionalAliasDeactivation</w:t>
      </w:r>
      <w:r>
        <w:tab/>
      </w:r>
      <w:r>
        <w:fldChar w:fldCharType="begin"/>
      </w:r>
      <w:r>
        <w:instrText xml:space="preserve"> PAGEREF _Toc198825226 \h </w:instrText>
      </w:r>
      <w:r>
        <w:fldChar w:fldCharType="separate"/>
      </w:r>
      <w:r w:rsidR="00D5218B">
        <w:t>48</w:t>
      </w:r>
      <w:r>
        <w:fldChar w:fldCharType="end"/>
      </w:r>
    </w:p>
    <w:p w14:paraId="4CB1A1FC" w14:textId="282210D9" w:rsidR="00334B5C" w:rsidRDefault="00334B5C">
      <w:pPr>
        <w:pStyle w:val="TOC5"/>
        <w:rPr>
          <w:rFonts w:asciiTheme="minorHAnsi" w:eastAsiaTheme="minorEastAsia" w:hAnsiTheme="minorHAnsi" w:cstheme="minorBidi"/>
          <w:kern w:val="2"/>
          <w:sz w:val="24"/>
          <w:szCs w:val="24"/>
          <w:lang w:eastAsia="zh-CN"/>
          <w14:ligatures w14:val="standardContextual"/>
        </w:rPr>
      </w:pPr>
      <w:r>
        <w:t>7.1.6.2.43</w:t>
      </w:r>
      <w:r>
        <w:rPr>
          <w:rFonts w:asciiTheme="minorHAnsi" w:eastAsiaTheme="minorEastAsia" w:hAnsiTheme="minorHAnsi" w:cstheme="minorBidi"/>
          <w:kern w:val="2"/>
          <w:sz w:val="24"/>
          <w:szCs w:val="24"/>
          <w:lang w:eastAsia="zh-CN"/>
          <w14:ligatures w14:val="standardContextual"/>
        </w:rPr>
        <w:tab/>
      </w:r>
      <w:r>
        <w:t>Type: InitialLogOn</w:t>
      </w:r>
      <w:r>
        <w:tab/>
      </w:r>
      <w:r>
        <w:fldChar w:fldCharType="begin"/>
      </w:r>
      <w:r>
        <w:instrText xml:space="preserve"> PAGEREF _Toc198825227 \h </w:instrText>
      </w:r>
      <w:r>
        <w:fldChar w:fldCharType="separate"/>
      </w:r>
      <w:r w:rsidR="00D5218B">
        <w:t>48</w:t>
      </w:r>
      <w:r>
        <w:fldChar w:fldCharType="end"/>
      </w:r>
    </w:p>
    <w:p w14:paraId="55A01690" w14:textId="4A086900" w:rsidR="00334B5C" w:rsidRDefault="00334B5C">
      <w:pPr>
        <w:pStyle w:val="TOC5"/>
        <w:rPr>
          <w:rFonts w:asciiTheme="minorHAnsi" w:eastAsiaTheme="minorEastAsia" w:hAnsiTheme="minorHAnsi" w:cstheme="minorBidi"/>
          <w:kern w:val="2"/>
          <w:sz w:val="24"/>
          <w:szCs w:val="24"/>
          <w:lang w:eastAsia="zh-CN"/>
          <w14:ligatures w14:val="standardContextual"/>
        </w:rPr>
      </w:pPr>
      <w:r>
        <w:t>7.1.6.2.44</w:t>
      </w:r>
      <w:r>
        <w:rPr>
          <w:rFonts w:asciiTheme="minorHAnsi" w:eastAsiaTheme="minorEastAsia" w:hAnsiTheme="minorHAnsi" w:cstheme="minorBidi"/>
          <w:kern w:val="2"/>
          <w:sz w:val="24"/>
          <w:szCs w:val="24"/>
          <w:lang w:eastAsia="zh-CN"/>
          <w14:ligatures w14:val="standardContextual"/>
        </w:rPr>
        <w:tab/>
      </w:r>
      <w:r>
        <w:t>Type: GroupCallNonEmergency</w:t>
      </w:r>
      <w:r>
        <w:tab/>
      </w:r>
      <w:r>
        <w:fldChar w:fldCharType="begin"/>
      </w:r>
      <w:r>
        <w:instrText xml:space="preserve"> PAGEREF _Toc198825228 \h </w:instrText>
      </w:r>
      <w:r>
        <w:fldChar w:fldCharType="separate"/>
      </w:r>
      <w:r w:rsidR="00D5218B">
        <w:t>48</w:t>
      </w:r>
      <w:r>
        <w:fldChar w:fldCharType="end"/>
      </w:r>
    </w:p>
    <w:p w14:paraId="798E803B" w14:textId="0366F8B4" w:rsidR="00334B5C" w:rsidRDefault="00334B5C">
      <w:pPr>
        <w:pStyle w:val="TOC5"/>
        <w:rPr>
          <w:rFonts w:asciiTheme="minorHAnsi" w:eastAsiaTheme="minorEastAsia" w:hAnsiTheme="minorHAnsi" w:cstheme="minorBidi"/>
          <w:kern w:val="2"/>
          <w:sz w:val="24"/>
          <w:szCs w:val="24"/>
          <w:lang w:eastAsia="zh-CN"/>
          <w14:ligatures w14:val="standardContextual"/>
        </w:rPr>
      </w:pPr>
      <w:r>
        <w:t>7.1.6.2.45</w:t>
      </w:r>
      <w:r>
        <w:rPr>
          <w:rFonts w:asciiTheme="minorHAnsi" w:eastAsiaTheme="minorEastAsia" w:hAnsiTheme="minorHAnsi" w:cstheme="minorBidi"/>
          <w:kern w:val="2"/>
          <w:sz w:val="24"/>
          <w:szCs w:val="24"/>
          <w:lang w:eastAsia="zh-CN"/>
          <w14:ligatures w14:val="standardContextual"/>
        </w:rPr>
        <w:tab/>
      </w:r>
      <w:r>
        <w:t>Type: PrivateCallNonEmergency</w:t>
      </w:r>
      <w:r>
        <w:tab/>
      </w:r>
      <w:r>
        <w:fldChar w:fldCharType="begin"/>
      </w:r>
      <w:r>
        <w:instrText xml:space="preserve"> PAGEREF _Toc198825229 \h </w:instrText>
      </w:r>
      <w:r>
        <w:fldChar w:fldCharType="separate"/>
      </w:r>
      <w:r w:rsidR="00D5218B">
        <w:t>49</w:t>
      </w:r>
      <w:r>
        <w:fldChar w:fldCharType="end"/>
      </w:r>
    </w:p>
    <w:p w14:paraId="6ADA432E" w14:textId="175D8FD0" w:rsidR="00334B5C" w:rsidRDefault="00334B5C">
      <w:pPr>
        <w:pStyle w:val="TOC5"/>
        <w:rPr>
          <w:rFonts w:asciiTheme="minorHAnsi" w:eastAsiaTheme="minorEastAsia" w:hAnsiTheme="minorHAnsi" w:cstheme="minorBidi"/>
          <w:kern w:val="2"/>
          <w:sz w:val="24"/>
          <w:szCs w:val="24"/>
          <w:lang w:eastAsia="zh-CN"/>
          <w14:ligatures w14:val="standardContextual"/>
        </w:rPr>
      </w:pPr>
      <w:r>
        <w:t>7.1.6.2.46</w:t>
      </w:r>
      <w:r>
        <w:rPr>
          <w:rFonts w:asciiTheme="minorHAnsi" w:eastAsiaTheme="minorEastAsia" w:hAnsiTheme="minorHAnsi" w:cstheme="minorBidi"/>
          <w:kern w:val="2"/>
          <w:sz w:val="24"/>
          <w:szCs w:val="24"/>
          <w:lang w:eastAsia="zh-CN"/>
          <w14:ligatures w14:val="standardContextual"/>
        </w:rPr>
        <w:tab/>
      </w:r>
      <w:r>
        <w:t>Type: LocationConfigurationReceived</w:t>
      </w:r>
      <w:r>
        <w:tab/>
      </w:r>
      <w:r>
        <w:fldChar w:fldCharType="begin"/>
      </w:r>
      <w:r>
        <w:instrText xml:space="preserve"> PAGEREF _Toc198825230 \h </w:instrText>
      </w:r>
      <w:r>
        <w:fldChar w:fldCharType="separate"/>
      </w:r>
      <w:r w:rsidR="00D5218B">
        <w:t>49</w:t>
      </w:r>
      <w:r>
        <w:fldChar w:fldCharType="end"/>
      </w:r>
    </w:p>
    <w:p w14:paraId="52501D57" w14:textId="18EFBD82" w:rsidR="00334B5C" w:rsidRDefault="00334B5C">
      <w:pPr>
        <w:pStyle w:val="TOC5"/>
        <w:rPr>
          <w:rFonts w:asciiTheme="minorHAnsi" w:eastAsiaTheme="minorEastAsia" w:hAnsiTheme="minorHAnsi" w:cstheme="minorBidi"/>
          <w:kern w:val="2"/>
          <w:sz w:val="24"/>
          <w:szCs w:val="24"/>
          <w:lang w:eastAsia="zh-CN"/>
          <w14:ligatures w14:val="standardContextual"/>
        </w:rPr>
      </w:pPr>
      <w:r>
        <w:t>7.1.6.2.47</w:t>
      </w:r>
      <w:r>
        <w:rPr>
          <w:rFonts w:asciiTheme="minorHAnsi" w:eastAsiaTheme="minorEastAsia" w:hAnsiTheme="minorHAnsi" w:cstheme="minorBidi"/>
          <w:kern w:val="2"/>
          <w:sz w:val="24"/>
          <w:szCs w:val="24"/>
          <w:lang w:eastAsia="zh-CN"/>
          <w14:ligatures w14:val="standardContextual"/>
        </w:rPr>
        <w:tab/>
      </w:r>
      <w:r>
        <w:t>Type: LocationRequest</w:t>
      </w:r>
      <w:r>
        <w:tab/>
      </w:r>
      <w:r>
        <w:fldChar w:fldCharType="begin"/>
      </w:r>
      <w:r>
        <w:instrText xml:space="preserve"> PAGEREF _Toc198825231 \h </w:instrText>
      </w:r>
      <w:r>
        <w:fldChar w:fldCharType="separate"/>
      </w:r>
      <w:r w:rsidR="00D5218B">
        <w:t>49</w:t>
      </w:r>
      <w:r>
        <w:fldChar w:fldCharType="end"/>
      </w:r>
    </w:p>
    <w:p w14:paraId="66828684" w14:textId="5162B238" w:rsidR="00334B5C" w:rsidRDefault="00334B5C">
      <w:pPr>
        <w:pStyle w:val="TOC5"/>
        <w:rPr>
          <w:rFonts w:asciiTheme="minorHAnsi" w:eastAsiaTheme="minorEastAsia" w:hAnsiTheme="minorHAnsi" w:cstheme="minorBidi"/>
          <w:kern w:val="2"/>
          <w:sz w:val="24"/>
          <w:szCs w:val="24"/>
          <w:lang w:eastAsia="zh-CN"/>
          <w14:ligatures w14:val="standardContextual"/>
        </w:rPr>
      </w:pPr>
      <w:r>
        <w:t>7.1.6.2.48</w:t>
      </w:r>
      <w:r>
        <w:rPr>
          <w:rFonts w:asciiTheme="minorHAnsi" w:eastAsiaTheme="minorEastAsia" w:hAnsiTheme="minorHAnsi" w:cstheme="minorBidi"/>
          <w:kern w:val="2"/>
          <w:sz w:val="24"/>
          <w:szCs w:val="24"/>
          <w:lang w:eastAsia="zh-CN"/>
          <w14:ligatures w14:val="standardContextual"/>
        </w:rPr>
        <w:tab/>
      </w:r>
      <w:r>
        <w:t>Type: RequestLocationHistory</w:t>
      </w:r>
      <w:r>
        <w:tab/>
      </w:r>
      <w:r>
        <w:fldChar w:fldCharType="begin"/>
      </w:r>
      <w:r>
        <w:instrText xml:space="preserve"> PAGEREF _Toc198825232 \h </w:instrText>
      </w:r>
      <w:r>
        <w:fldChar w:fldCharType="separate"/>
      </w:r>
      <w:r w:rsidR="00D5218B">
        <w:t>50</w:t>
      </w:r>
      <w:r>
        <w:fldChar w:fldCharType="end"/>
      </w:r>
    </w:p>
    <w:p w14:paraId="386F7615" w14:textId="2B659F0F"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E46CEF">
        <w:rPr>
          <w:lang w:val="en-US"/>
        </w:rPr>
        <w:t>7.1.6.3</w:t>
      </w:r>
      <w:r>
        <w:rPr>
          <w:rFonts w:asciiTheme="minorHAnsi" w:eastAsiaTheme="minorEastAsia" w:hAnsiTheme="minorHAnsi" w:cstheme="minorBidi"/>
          <w:kern w:val="2"/>
          <w:sz w:val="24"/>
          <w:szCs w:val="24"/>
          <w:lang w:eastAsia="zh-CN"/>
          <w14:ligatures w14:val="standardContextual"/>
        </w:rPr>
        <w:tab/>
      </w:r>
      <w:r w:rsidRPr="00E46CEF">
        <w:rPr>
          <w:lang w:val="en-US"/>
        </w:rPr>
        <w:t>Simple data types and enumerations</w:t>
      </w:r>
      <w:r>
        <w:tab/>
      </w:r>
      <w:r>
        <w:fldChar w:fldCharType="begin"/>
      </w:r>
      <w:r>
        <w:instrText xml:space="preserve"> PAGEREF _Toc198825233 \h </w:instrText>
      </w:r>
      <w:r>
        <w:fldChar w:fldCharType="separate"/>
      </w:r>
      <w:r w:rsidR="00D5218B">
        <w:t>50</w:t>
      </w:r>
      <w:r>
        <w:fldChar w:fldCharType="end"/>
      </w:r>
    </w:p>
    <w:p w14:paraId="2711CE56" w14:textId="63384570" w:rsidR="00334B5C" w:rsidRDefault="00334B5C">
      <w:pPr>
        <w:pStyle w:val="TOC5"/>
        <w:rPr>
          <w:rFonts w:asciiTheme="minorHAnsi" w:eastAsiaTheme="minorEastAsia" w:hAnsiTheme="minorHAnsi" w:cstheme="minorBidi"/>
          <w:kern w:val="2"/>
          <w:sz w:val="24"/>
          <w:szCs w:val="24"/>
          <w:lang w:eastAsia="zh-CN"/>
          <w14:ligatures w14:val="standardContextual"/>
        </w:rPr>
      </w:pPr>
      <w:r>
        <w:t>7.1.6.3.1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_Toc198825234 \h </w:instrText>
      </w:r>
      <w:r>
        <w:fldChar w:fldCharType="separate"/>
      </w:r>
      <w:r w:rsidR="00D5218B">
        <w:t>50</w:t>
      </w:r>
      <w:r>
        <w:fldChar w:fldCharType="end"/>
      </w:r>
    </w:p>
    <w:p w14:paraId="71257063" w14:textId="4B79EC66" w:rsidR="00334B5C" w:rsidRDefault="00334B5C">
      <w:pPr>
        <w:pStyle w:val="TOC5"/>
        <w:rPr>
          <w:rFonts w:asciiTheme="minorHAnsi" w:eastAsiaTheme="minorEastAsia" w:hAnsiTheme="minorHAnsi" w:cstheme="minorBidi"/>
          <w:kern w:val="2"/>
          <w:sz w:val="24"/>
          <w:szCs w:val="24"/>
          <w:lang w:eastAsia="zh-CN"/>
          <w14:ligatures w14:val="standardContextual"/>
        </w:rPr>
      </w:pPr>
      <w:r>
        <w:t>7.1.6.3.2</w:t>
      </w:r>
      <w:r>
        <w:rPr>
          <w:rFonts w:asciiTheme="minorHAnsi" w:eastAsiaTheme="minorEastAsia" w:hAnsiTheme="minorHAnsi" w:cstheme="minorBidi"/>
          <w:kern w:val="2"/>
          <w:sz w:val="24"/>
          <w:szCs w:val="24"/>
          <w:lang w:eastAsia="zh-CN"/>
          <w14:ligatures w14:val="standardContextual"/>
        </w:rPr>
        <w:tab/>
      </w:r>
      <w:r>
        <w:t>Simple data types</w:t>
      </w:r>
      <w:r>
        <w:tab/>
      </w:r>
      <w:r>
        <w:fldChar w:fldCharType="begin"/>
      </w:r>
      <w:r>
        <w:instrText xml:space="preserve"> PAGEREF _Toc198825235 \h </w:instrText>
      </w:r>
      <w:r>
        <w:fldChar w:fldCharType="separate"/>
      </w:r>
      <w:r w:rsidR="00D5218B">
        <w:t>50</w:t>
      </w:r>
      <w:r>
        <w:fldChar w:fldCharType="end"/>
      </w:r>
    </w:p>
    <w:p w14:paraId="44557A2E" w14:textId="7D527E57" w:rsidR="00334B5C" w:rsidRDefault="00334B5C">
      <w:pPr>
        <w:pStyle w:val="TOC5"/>
        <w:rPr>
          <w:rFonts w:asciiTheme="minorHAnsi" w:eastAsiaTheme="minorEastAsia" w:hAnsiTheme="minorHAnsi" w:cstheme="minorBidi"/>
          <w:kern w:val="2"/>
          <w:sz w:val="24"/>
          <w:szCs w:val="24"/>
          <w:lang w:eastAsia="zh-CN"/>
          <w14:ligatures w14:val="standardContextual"/>
        </w:rPr>
      </w:pPr>
      <w:r>
        <w:t>7.1.6.3.3</w:t>
      </w:r>
      <w:r>
        <w:rPr>
          <w:rFonts w:asciiTheme="minorHAnsi" w:eastAsiaTheme="minorEastAsia" w:hAnsiTheme="minorHAnsi" w:cstheme="minorBidi"/>
          <w:kern w:val="2"/>
          <w:sz w:val="24"/>
          <w:szCs w:val="24"/>
          <w:lang w:eastAsia="zh-CN"/>
          <w14:ligatures w14:val="standardContextual"/>
        </w:rPr>
        <w:tab/>
      </w:r>
      <w:r>
        <w:t>Enumeration: ConfigScope</w:t>
      </w:r>
      <w:r>
        <w:tab/>
      </w:r>
      <w:r>
        <w:fldChar w:fldCharType="begin"/>
      </w:r>
      <w:r>
        <w:instrText xml:space="preserve"> PAGEREF _Toc198825236 \h </w:instrText>
      </w:r>
      <w:r>
        <w:fldChar w:fldCharType="separate"/>
      </w:r>
      <w:r w:rsidR="00D5218B">
        <w:t>50</w:t>
      </w:r>
      <w:r>
        <w:fldChar w:fldCharType="end"/>
      </w:r>
    </w:p>
    <w:p w14:paraId="1E3D0610" w14:textId="1CFC09D1" w:rsidR="00334B5C" w:rsidRDefault="00334B5C">
      <w:pPr>
        <w:pStyle w:val="TOC3"/>
        <w:rPr>
          <w:rFonts w:asciiTheme="minorHAnsi" w:eastAsiaTheme="minorEastAsia" w:hAnsiTheme="minorHAnsi" w:cstheme="minorBidi"/>
          <w:kern w:val="2"/>
          <w:sz w:val="24"/>
          <w:szCs w:val="24"/>
          <w:lang w:eastAsia="zh-CN"/>
          <w14:ligatures w14:val="standardContextual"/>
        </w:rPr>
      </w:pPr>
      <w:r>
        <w:t>7.1.7</w:t>
      </w:r>
      <w:r>
        <w:rPr>
          <w:rFonts w:asciiTheme="minorHAnsi" w:eastAsiaTheme="minorEastAsia" w:hAnsiTheme="minorHAnsi" w:cstheme="minorBidi"/>
          <w:kern w:val="2"/>
          <w:sz w:val="24"/>
          <w:szCs w:val="24"/>
          <w:lang w:eastAsia="zh-CN"/>
          <w14:ligatures w14:val="standardContextual"/>
        </w:rPr>
        <w:tab/>
      </w:r>
      <w:r>
        <w:t>Error Handling</w:t>
      </w:r>
      <w:r>
        <w:tab/>
      </w:r>
      <w:r>
        <w:fldChar w:fldCharType="begin"/>
      </w:r>
      <w:r>
        <w:instrText xml:space="preserve"> PAGEREF _Toc198825237 \h </w:instrText>
      </w:r>
      <w:r>
        <w:fldChar w:fldCharType="separate"/>
      </w:r>
      <w:r w:rsidR="00D5218B">
        <w:t>50</w:t>
      </w:r>
      <w:r>
        <w:fldChar w:fldCharType="end"/>
      </w:r>
    </w:p>
    <w:p w14:paraId="261E5501" w14:textId="115FA090" w:rsidR="00334B5C" w:rsidRDefault="00334B5C">
      <w:pPr>
        <w:pStyle w:val="TOC4"/>
        <w:rPr>
          <w:rFonts w:asciiTheme="minorHAnsi" w:eastAsiaTheme="minorEastAsia" w:hAnsiTheme="minorHAnsi" w:cstheme="minorBidi"/>
          <w:kern w:val="2"/>
          <w:sz w:val="24"/>
          <w:szCs w:val="24"/>
          <w:lang w:eastAsia="zh-CN"/>
          <w14:ligatures w14:val="standardContextual"/>
        </w:rPr>
      </w:pPr>
      <w:r>
        <w:t>7.1.7.1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_Toc198825238 \h </w:instrText>
      </w:r>
      <w:r>
        <w:fldChar w:fldCharType="separate"/>
      </w:r>
      <w:r w:rsidR="00D5218B">
        <w:t>50</w:t>
      </w:r>
      <w:r>
        <w:fldChar w:fldCharType="end"/>
      </w:r>
    </w:p>
    <w:p w14:paraId="74AFBBE3" w14:textId="2C20CDC1" w:rsidR="00334B5C" w:rsidRDefault="00334B5C">
      <w:pPr>
        <w:pStyle w:val="TOC4"/>
        <w:rPr>
          <w:rFonts w:asciiTheme="minorHAnsi" w:eastAsiaTheme="minorEastAsia" w:hAnsiTheme="minorHAnsi" w:cstheme="minorBidi"/>
          <w:kern w:val="2"/>
          <w:sz w:val="24"/>
          <w:szCs w:val="24"/>
          <w:lang w:eastAsia="zh-CN"/>
          <w14:ligatures w14:val="standardContextual"/>
        </w:rPr>
      </w:pPr>
      <w:r>
        <w:t>7.1.7.2</w:t>
      </w:r>
      <w:r>
        <w:rPr>
          <w:rFonts w:asciiTheme="minorHAnsi" w:eastAsiaTheme="minorEastAsia" w:hAnsiTheme="minorHAnsi" w:cstheme="minorBidi"/>
          <w:kern w:val="2"/>
          <w:sz w:val="24"/>
          <w:szCs w:val="24"/>
          <w:lang w:eastAsia="zh-CN"/>
          <w14:ligatures w14:val="standardContextual"/>
        </w:rPr>
        <w:tab/>
      </w:r>
      <w:r>
        <w:t>Protocol Errors</w:t>
      </w:r>
      <w:r>
        <w:tab/>
      </w:r>
      <w:r>
        <w:fldChar w:fldCharType="begin"/>
      </w:r>
      <w:r>
        <w:instrText xml:space="preserve"> PAGEREF _Toc198825239 \h </w:instrText>
      </w:r>
      <w:r>
        <w:fldChar w:fldCharType="separate"/>
      </w:r>
      <w:r w:rsidR="00D5218B">
        <w:t>51</w:t>
      </w:r>
      <w:r>
        <w:fldChar w:fldCharType="end"/>
      </w:r>
    </w:p>
    <w:p w14:paraId="14C7D9F8" w14:textId="77AB4260" w:rsidR="00334B5C" w:rsidRDefault="00334B5C">
      <w:pPr>
        <w:pStyle w:val="TOC4"/>
        <w:rPr>
          <w:rFonts w:asciiTheme="minorHAnsi" w:eastAsiaTheme="minorEastAsia" w:hAnsiTheme="minorHAnsi" w:cstheme="minorBidi"/>
          <w:kern w:val="2"/>
          <w:sz w:val="24"/>
          <w:szCs w:val="24"/>
          <w:lang w:eastAsia="zh-CN"/>
          <w14:ligatures w14:val="standardContextual"/>
        </w:rPr>
      </w:pPr>
      <w:r>
        <w:t>7.1.7.3</w:t>
      </w:r>
      <w:r>
        <w:rPr>
          <w:rFonts w:asciiTheme="minorHAnsi" w:eastAsiaTheme="minorEastAsia" w:hAnsiTheme="minorHAnsi" w:cstheme="minorBidi"/>
          <w:kern w:val="2"/>
          <w:sz w:val="24"/>
          <w:szCs w:val="24"/>
          <w:lang w:eastAsia="zh-CN"/>
          <w14:ligatures w14:val="standardContextual"/>
        </w:rPr>
        <w:tab/>
      </w:r>
      <w:r>
        <w:t>Application Errors</w:t>
      </w:r>
      <w:r>
        <w:tab/>
      </w:r>
      <w:r>
        <w:fldChar w:fldCharType="begin"/>
      </w:r>
      <w:r>
        <w:instrText xml:space="preserve"> PAGEREF _Toc198825240 \h </w:instrText>
      </w:r>
      <w:r>
        <w:fldChar w:fldCharType="separate"/>
      </w:r>
      <w:r w:rsidR="00D5218B">
        <w:t>51</w:t>
      </w:r>
      <w:r>
        <w:fldChar w:fldCharType="end"/>
      </w:r>
    </w:p>
    <w:p w14:paraId="5201C527" w14:textId="292A76DD" w:rsidR="00334B5C" w:rsidRDefault="00334B5C">
      <w:pPr>
        <w:pStyle w:val="TOC3"/>
        <w:rPr>
          <w:rFonts w:asciiTheme="minorHAnsi" w:eastAsiaTheme="minorEastAsia" w:hAnsiTheme="minorHAnsi" w:cstheme="minorBidi"/>
          <w:kern w:val="2"/>
          <w:sz w:val="24"/>
          <w:szCs w:val="24"/>
          <w:lang w:eastAsia="zh-CN"/>
          <w14:ligatures w14:val="standardContextual"/>
        </w:rPr>
      </w:pPr>
      <w:r>
        <w:t>7.1.8</w:t>
      </w:r>
      <w:r>
        <w:rPr>
          <w:rFonts w:asciiTheme="minorHAnsi" w:eastAsiaTheme="minorEastAsia" w:hAnsiTheme="minorHAnsi" w:cstheme="minorBidi"/>
          <w:kern w:val="2"/>
          <w:sz w:val="24"/>
          <w:szCs w:val="24"/>
          <w:lang w:eastAsia="zh-CN"/>
          <w14:ligatures w14:val="standardContextual"/>
        </w:rPr>
        <w:tab/>
      </w:r>
      <w:r>
        <w:rPr>
          <w:lang w:eastAsia="zh-CN"/>
        </w:rPr>
        <w:t>Feature negotiation</w:t>
      </w:r>
      <w:r>
        <w:tab/>
      </w:r>
      <w:r>
        <w:fldChar w:fldCharType="begin"/>
      </w:r>
      <w:r>
        <w:instrText xml:space="preserve"> PAGEREF _Toc198825241 \h </w:instrText>
      </w:r>
      <w:r>
        <w:fldChar w:fldCharType="separate"/>
      </w:r>
      <w:r w:rsidR="00D5218B">
        <w:t>51</w:t>
      </w:r>
      <w:r>
        <w:fldChar w:fldCharType="end"/>
      </w:r>
    </w:p>
    <w:p w14:paraId="28F53CA4" w14:textId="0203D575" w:rsidR="00334B5C" w:rsidRDefault="00334B5C">
      <w:pPr>
        <w:pStyle w:val="TOC3"/>
        <w:rPr>
          <w:rFonts w:asciiTheme="minorHAnsi" w:eastAsiaTheme="minorEastAsia" w:hAnsiTheme="minorHAnsi" w:cstheme="minorBidi"/>
          <w:kern w:val="2"/>
          <w:sz w:val="24"/>
          <w:szCs w:val="24"/>
          <w:lang w:eastAsia="zh-CN"/>
          <w14:ligatures w14:val="standardContextual"/>
        </w:rPr>
      </w:pPr>
      <w:r>
        <w:t>7.1.9</w:t>
      </w:r>
      <w:r>
        <w:rPr>
          <w:rFonts w:asciiTheme="minorHAnsi" w:eastAsiaTheme="minorEastAsia" w:hAnsiTheme="minorHAnsi" w:cstheme="minorBidi"/>
          <w:kern w:val="2"/>
          <w:sz w:val="24"/>
          <w:szCs w:val="24"/>
          <w:lang w:eastAsia="zh-CN"/>
          <w14:ligatures w14:val="standardContextual"/>
        </w:rPr>
        <w:tab/>
      </w:r>
      <w:r>
        <w:t>Security</w:t>
      </w:r>
      <w:r>
        <w:tab/>
      </w:r>
      <w:r>
        <w:fldChar w:fldCharType="begin"/>
      </w:r>
      <w:r>
        <w:instrText xml:space="preserve"> PAGEREF _Toc198825242 \h </w:instrText>
      </w:r>
      <w:r>
        <w:fldChar w:fldCharType="separate"/>
      </w:r>
      <w:r w:rsidR="00D5218B">
        <w:t>51</w:t>
      </w:r>
      <w:r>
        <w:fldChar w:fldCharType="end"/>
      </w:r>
    </w:p>
    <w:p w14:paraId="63242064" w14:textId="441F52C8" w:rsidR="00334B5C" w:rsidRDefault="00334B5C">
      <w:pPr>
        <w:pStyle w:val="TOC3"/>
        <w:rPr>
          <w:rFonts w:asciiTheme="minorHAnsi" w:eastAsiaTheme="minorEastAsia" w:hAnsiTheme="minorHAnsi" w:cstheme="minorBidi"/>
          <w:kern w:val="2"/>
          <w:sz w:val="24"/>
          <w:szCs w:val="24"/>
          <w:lang w:eastAsia="zh-CN"/>
          <w14:ligatures w14:val="standardContextual"/>
        </w:rPr>
      </w:pPr>
      <w:r w:rsidRPr="00E46CEF">
        <w:rPr>
          <w:lang w:val="en-US"/>
        </w:rPr>
        <w:t>7.1.10</w:t>
      </w:r>
      <w:r>
        <w:rPr>
          <w:rFonts w:asciiTheme="minorHAnsi" w:eastAsiaTheme="minorEastAsia" w:hAnsiTheme="minorHAnsi" w:cstheme="minorBidi"/>
          <w:kern w:val="2"/>
          <w:sz w:val="24"/>
          <w:szCs w:val="24"/>
          <w:lang w:eastAsia="zh-CN"/>
          <w14:ligatures w14:val="standardContextual"/>
        </w:rPr>
        <w:tab/>
      </w:r>
      <w:r w:rsidRPr="00E46CEF">
        <w:rPr>
          <w:lang w:val="en-US"/>
        </w:rPr>
        <w:t>HTTP redirection</w:t>
      </w:r>
      <w:r>
        <w:tab/>
      </w:r>
      <w:r>
        <w:fldChar w:fldCharType="begin"/>
      </w:r>
      <w:r>
        <w:instrText xml:space="preserve"> PAGEREF _Toc198825243 \h </w:instrText>
      </w:r>
      <w:r>
        <w:fldChar w:fldCharType="separate"/>
      </w:r>
      <w:r w:rsidR="00D5218B">
        <w:t>51</w:t>
      </w:r>
      <w:r>
        <w:fldChar w:fldCharType="end"/>
      </w:r>
    </w:p>
    <w:p w14:paraId="7BFB7ABC" w14:textId="21A1E74A" w:rsidR="00334B5C" w:rsidRDefault="00334B5C">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LMS_LocationReport API</w:t>
      </w:r>
      <w:r>
        <w:tab/>
      </w:r>
      <w:r>
        <w:fldChar w:fldCharType="begin"/>
      </w:r>
      <w:r>
        <w:instrText xml:space="preserve"> PAGEREF _Toc198825244 \h </w:instrText>
      </w:r>
      <w:r>
        <w:fldChar w:fldCharType="separate"/>
      </w:r>
      <w:r w:rsidR="00D5218B">
        <w:t>51</w:t>
      </w:r>
      <w:r>
        <w:fldChar w:fldCharType="end"/>
      </w:r>
    </w:p>
    <w:p w14:paraId="79A07967" w14:textId="470D7D6F" w:rsidR="00334B5C" w:rsidRDefault="00334B5C">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_Toc198825245 \h </w:instrText>
      </w:r>
      <w:r>
        <w:fldChar w:fldCharType="separate"/>
      </w:r>
      <w:r w:rsidR="00D5218B">
        <w:t>51</w:t>
      </w:r>
      <w:r>
        <w:fldChar w:fldCharType="end"/>
      </w:r>
    </w:p>
    <w:p w14:paraId="1C5E4F0B" w14:textId="5913D6C7" w:rsidR="00334B5C" w:rsidRDefault="00334B5C">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Usage of HTTP</w:t>
      </w:r>
      <w:r>
        <w:tab/>
      </w:r>
      <w:r>
        <w:fldChar w:fldCharType="begin"/>
      </w:r>
      <w:r>
        <w:instrText xml:space="preserve"> PAGEREF _Toc198825246 \h </w:instrText>
      </w:r>
      <w:r>
        <w:fldChar w:fldCharType="separate"/>
      </w:r>
      <w:r w:rsidR="00D5218B">
        <w:t>52</w:t>
      </w:r>
      <w:r>
        <w:fldChar w:fldCharType="end"/>
      </w:r>
    </w:p>
    <w:p w14:paraId="690B1EC1" w14:textId="130C7997" w:rsidR="00334B5C" w:rsidRDefault="00334B5C">
      <w:pPr>
        <w:pStyle w:val="TOC4"/>
        <w:rPr>
          <w:rFonts w:asciiTheme="minorHAnsi" w:eastAsiaTheme="minorEastAsia" w:hAnsiTheme="minorHAnsi" w:cstheme="minorBidi"/>
          <w:kern w:val="2"/>
          <w:sz w:val="24"/>
          <w:szCs w:val="24"/>
          <w:lang w:eastAsia="zh-CN"/>
          <w14:ligatures w14:val="standardContextual"/>
        </w:rPr>
      </w:pPr>
      <w:r>
        <w:t>7.2.2.1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_Toc198825247 \h </w:instrText>
      </w:r>
      <w:r>
        <w:fldChar w:fldCharType="separate"/>
      </w:r>
      <w:r w:rsidR="00D5218B">
        <w:t>52</w:t>
      </w:r>
      <w:r>
        <w:fldChar w:fldCharType="end"/>
      </w:r>
    </w:p>
    <w:p w14:paraId="6AA7B012" w14:textId="27110D58" w:rsidR="00334B5C" w:rsidRDefault="00334B5C">
      <w:pPr>
        <w:pStyle w:val="TOC4"/>
        <w:rPr>
          <w:rFonts w:asciiTheme="minorHAnsi" w:eastAsiaTheme="minorEastAsia" w:hAnsiTheme="minorHAnsi" w:cstheme="minorBidi"/>
          <w:kern w:val="2"/>
          <w:sz w:val="24"/>
          <w:szCs w:val="24"/>
          <w:lang w:eastAsia="zh-CN"/>
          <w14:ligatures w14:val="standardContextual"/>
        </w:rPr>
      </w:pPr>
      <w:r>
        <w:t>7.2.2.2</w:t>
      </w:r>
      <w:r>
        <w:rPr>
          <w:rFonts w:asciiTheme="minorHAnsi" w:eastAsiaTheme="minorEastAsia" w:hAnsiTheme="minorHAnsi" w:cstheme="minorBidi"/>
          <w:kern w:val="2"/>
          <w:sz w:val="24"/>
          <w:szCs w:val="24"/>
          <w:lang w:eastAsia="zh-CN"/>
          <w14:ligatures w14:val="standardContextual"/>
        </w:rPr>
        <w:tab/>
      </w:r>
      <w:r>
        <w:t>HTTP standard headers</w:t>
      </w:r>
      <w:r>
        <w:tab/>
      </w:r>
      <w:r>
        <w:fldChar w:fldCharType="begin"/>
      </w:r>
      <w:r>
        <w:instrText xml:space="preserve"> PAGEREF _Toc198825248 \h </w:instrText>
      </w:r>
      <w:r>
        <w:fldChar w:fldCharType="separate"/>
      </w:r>
      <w:r w:rsidR="00D5218B">
        <w:t>52</w:t>
      </w:r>
      <w:r>
        <w:fldChar w:fldCharType="end"/>
      </w:r>
    </w:p>
    <w:p w14:paraId="3E1A9A33" w14:textId="45FC1BFE" w:rsidR="00334B5C" w:rsidRDefault="00334B5C">
      <w:pPr>
        <w:pStyle w:val="TOC5"/>
        <w:rPr>
          <w:rFonts w:asciiTheme="minorHAnsi" w:eastAsiaTheme="minorEastAsia" w:hAnsiTheme="minorHAnsi" w:cstheme="minorBidi"/>
          <w:kern w:val="2"/>
          <w:sz w:val="24"/>
          <w:szCs w:val="24"/>
          <w:lang w:eastAsia="zh-CN"/>
          <w14:ligatures w14:val="standardContextual"/>
        </w:rPr>
      </w:pPr>
      <w:r>
        <w:lastRenderedPageBreak/>
        <w:t>7.2.2.2.1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r>
      <w:r>
        <w:instrText xml:space="preserve"> PAGEREF _Toc198825249 \h </w:instrText>
      </w:r>
      <w:r>
        <w:fldChar w:fldCharType="separate"/>
      </w:r>
      <w:r w:rsidR="00D5218B">
        <w:t>52</w:t>
      </w:r>
      <w:r>
        <w:fldChar w:fldCharType="end"/>
      </w:r>
    </w:p>
    <w:p w14:paraId="1D9A7371" w14:textId="4479D035" w:rsidR="00334B5C" w:rsidRDefault="00334B5C">
      <w:pPr>
        <w:pStyle w:val="TOC5"/>
        <w:rPr>
          <w:rFonts w:asciiTheme="minorHAnsi" w:eastAsiaTheme="minorEastAsia" w:hAnsiTheme="minorHAnsi" w:cstheme="minorBidi"/>
          <w:kern w:val="2"/>
          <w:sz w:val="24"/>
          <w:szCs w:val="24"/>
          <w:lang w:eastAsia="zh-CN"/>
          <w14:ligatures w14:val="standardContextual"/>
        </w:rPr>
      </w:pPr>
      <w:r>
        <w:t>7.2.2.2.2</w:t>
      </w:r>
      <w:r>
        <w:rPr>
          <w:rFonts w:asciiTheme="minorHAnsi" w:eastAsiaTheme="minorEastAsia" w:hAnsiTheme="minorHAnsi" w:cstheme="minorBidi"/>
          <w:kern w:val="2"/>
          <w:sz w:val="24"/>
          <w:szCs w:val="24"/>
          <w:lang w:eastAsia="zh-CN"/>
          <w14:ligatures w14:val="standardContextual"/>
        </w:rPr>
        <w:tab/>
      </w:r>
      <w:r>
        <w:t>Content type</w:t>
      </w:r>
      <w:r>
        <w:tab/>
      </w:r>
      <w:r>
        <w:fldChar w:fldCharType="begin"/>
      </w:r>
      <w:r>
        <w:instrText xml:space="preserve"> PAGEREF _Toc198825250 \h </w:instrText>
      </w:r>
      <w:r>
        <w:fldChar w:fldCharType="separate"/>
      </w:r>
      <w:r w:rsidR="00D5218B">
        <w:t>52</w:t>
      </w:r>
      <w:r>
        <w:fldChar w:fldCharType="end"/>
      </w:r>
    </w:p>
    <w:p w14:paraId="494B7285" w14:textId="6742986D" w:rsidR="00334B5C" w:rsidRDefault="00334B5C">
      <w:pPr>
        <w:pStyle w:val="TOC4"/>
        <w:rPr>
          <w:rFonts w:asciiTheme="minorHAnsi" w:eastAsiaTheme="minorEastAsia" w:hAnsiTheme="minorHAnsi" w:cstheme="minorBidi"/>
          <w:kern w:val="2"/>
          <w:sz w:val="24"/>
          <w:szCs w:val="24"/>
          <w:lang w:eastAsia="zh-CN"/>
          <w14:ligatures w14:val="standardContextual"/>
        </w:rPr>
      </w:pPr>
      <w:r>
        <w:t>7.2.2.3</w:t>
      </w:r>
      <w:r>
        <w:rPr>
          <w:rFonts w:asciiTheme="minorHAnsi" w:eastAsiaTheme="minorEastAsia" w:hAnsiTheme="minorHAnsi" w:cstheme="minorBidi"/>
          <w:kern w:val="2"/>
          <w:sz w:val="24"/>
          <w:szCs w:val="24"/>
          <w:lang w:eastAsia="zh-CN"/>
          <w14:ligatures w14:val="standardContextual"/>
        </w:rPr>
        <w:tab/>
      </w:r>
      <w:r>
        <w:t>HTTP custom headers</w:t>
      </w:r>
      <w:r>
        <w:tab/>
      </w:r>
      <w:r>
        <w:fldChar w:fldCharType="begin"/>
      </w:r>
      <w:r>
        <w:instrText xml:space="preserve"> PAGEREF _Toc198825251 \h </w:instrText>
      </w:r>
      <w:r>
        <w:fldChar w:fldCharType="separate"/>
      </w:r>
      <w:r w:rsidR="00D5218B">
        <w:t>52</w:t>
      </w:r>
      <w:r>
        <w:fldChar w:fldCharType="end"/>
      </w:r>
    </w:p>
    <w:p w14:paraId="6E752231" w14:textId="739F9267" w:rsidR="00334B5C" w:rsidRDefault="00334B5C">
      <w:pPr>
        <w:pStyle w:val="TOC3"/>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Resources</w:t>
      </w:r>
      <w:r>
        <w:tab/>
      </w:r>
      <w:r>
        <w:fldChar w:fldCharType="begin"/>
      </w:r>
      <w:r>
        <w:instrText xml:space="preserve"> PAGEREF _Toc198825252 \h </w:instrText>
      </w:r>
      <w:r>
        <w:fldChar w:fldCharType="separate"/>
      </w:r>
      <w:r w:rsidR="00D5218B">
        <w:t>52</w:t>
      </w:r>
      <w:r>
        <w:fldChar w:fldCharType="end"/>
      </w:r>
    </w:p>
    <w:p w14:paraId="1EADB5C0" w14:textId="30183C4B" w:rsidR="00334B5C" w:rsidRDefault="00334B5C">
      <w:pPr>
        <w:pStyle w:val="TOC4"/>
        <w:rPr>
          <w:rFonts w:asciiTheme="minorHAnsi" w:eastAsiaTheme="minorEastAsia" w:hAnsiTheme="minorHAnsi" w:cstheme="minorBidi"/>
          <w:kern w:val="2"/>
          <w:sz w:val="24"/>
          <w:szCs w:val="24"/>
          <w:lang w:eastAsia="zh-CN"/>
          <w14:ligatures w14:val="standardContextual"/>
        </w:rPr>
      </w:pPr>
      <w:r>
        <w:t>7.2.3.1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_Toc198825253 \h </w:instrText>
      </w:r>
      <w:r>
        <w:fldChar w:fldCharType="separate"/>
      </w:r>
      <w:r w:rsidR="00D5218B">
        <w:t>52</w:t>
      </w:r>
      <w:r>
        <w:fldChar w:fldCharType="end"/>
      </w:r>
    </w:p>
    <w:p w14:paraId="09225BA6" w14:textId="6F5D0DE1" w:rsidR="00334B5C" w:rsidRDefault="00334B5C">
      <w:pPr>
        <w:pStyle w:val="TOC4"/>
        <w:rPr>
          <w:rFonts w:asciiTheme="minorHAnsi" w:eastAsiaTheme="minorEastAsia" w:hAnsiTheme="minorHAnsi" w:cstheme="minorBidi"/>
          <w:kern w:val="2"/>
          <w:sz w:val="24"/>
          <w:szCs w:val="24"/>
          <w:lang w:eastAsia="zh-CN"/>
          <w14:ligatures w14:val="standardContextual"/>
        </w:rPr>
      </w:pPr>
      <w:r>
        <w:t>7.2.3.2</w:t>
      </w:r>
      <w:r>
        <w:rPr>
          <w:rFonts w:asciiTheme="minorHAnsi" w:eastAsiaTheme="minorEastAsia" w:hAnsiTheme="minorHAnsi" w:cstheme="minorBidi"/>
          <w:kern w:val="2"/>
          <w:sz w:val="24"/>
          <w:szCs w:val="24"/>
          <w:lang w:eastAsia="zh-CN"/>
          <w14:ligatures w14:val="standardContextual"/>
        </w:rPr>
        <w:tab/>
      </w:r>
      <w:r>
        <w:t>Resource: MC UE Location Reports</w:t>
      </w:r>
      <w:r>
        <w:tab/>
      </w:r>
      <w:r>
        <w:fldChar w:fldCharType="begin"/>
      </w:r>
      <w:r>
        <w:instrText xml:space="preserve"> PAGEREF _Toc198825254 \h </w:instrText>
      </w:r>
      <w:r>
        <w:fldChar w:fldCharType="separate"/>
      </w:r>
      <w:r w:rsidR="00D5218B">
        <w:t>53</w:t>
      </w:r>
      <w:r>
        <w:fldChar w:fldCharType="end"/>
      </w:r>
    </w:p>
    <w:p w14:paraId="06229B11" w14:textId="3F9CC3A4" w:rsidR="00334B5C" w:rsidRDefault="00334B5C">
      <w:pPr>
        <w:pStyle w:val="TOC5"/>
        <w:rPr>
          <w:rFonts w:asciiTheme="minorHAnsi" w:eastAsiaTheme="minorEastAsia" w:hAnsiTheme="minorHAnsi" w:cstheme="minorBidi"/>
          <w:kern w:val="2"/>
          <w:sz w:val="24"/>
          <w:szCs w:val="24"/>
          <w:lang w:eastAsia="zh-CN"/>
          <w14:ligatures w14:val="standardContextual"/>
        </w:rPr>
      </w:pPr>
      <w:r>
        <w:t>7.2.3.2.1</w:t>
      </w:r>
      <w:r>
        <w:rPr>
          <w:rFonts w:asciiTheme="minorHAnsi" w:eastAsiaTheme="minorEastAsia" w:hAnsiTheme="minorHAnsi" w:cstheme="minorBidi"/>
          <w:kern w:val="2"/>
          <w:sz w:val="24"/>
          <w:szCs w:val="24"/>
          <w:lang w:eastAsia="zh-CN"/>
          <w14:ligatures w14:val="standardContextual"/>
        </w:rPr>
        <w:tab/>
      </w:r>
      <w:r>
        <w:t>Description</w:t>
      </w:r>
      <w:r>
        <w:tab/>
      </w:r>
      <w:r>
        <w:fldChar w:fldCharType="begin"/>
      </w:r>
      <w:r>
        <w:instrText xml:space="preserve"> PAGEREF _Toc198825255 \h </w:instrText>
      </w:r>
      <w:r>
        <w:fldChar w:fldCharType="separate"/>
      </w:r>
      <w:r w:rsidR="00D5218B">
        <w:t>53</w:t>
      </w:r>
      <w:r>
        <w:fldChar w:fldCharType="end"/>
      </w:r>
    </w:p>
    <w:p w14:paraId="78A391A5" w14:textId="30573566" w:rsidR="00334B5C" w:rsidRDefault="00334B5C">
      <w:pPr>
        <w:pStyle w:val="TOC5"/>
        <w:rPr>
          <w:rFonts w:asciiTheme="minorHAnsi" w:eastAsiaTheme="minorEastAsia" w:hAnsiTheme="minorHAnsi" w:cstheme="minorBidi"/>
          <w:kern w:val="2"/>
          <w:sz w:val="24"/>
          <w:szCs w:val="24"/>
          <w:lang w:eastAsia="zh-CN"/>
          <w14:ligatures w14:val="standardContextual"/>
        </w:rPr>
      </w:pPr>
      <w:r>
        <w:t>7.2.3.2.2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_Toc198825256 \h </w:instrText>
      </w:r>
      <w:r>
        <w:fldChar w:fldCharType="separate"/>
      </w:r>
      <w:r w:rsidR="00D5218B">
        <w:t>53</w:t>
      </w:r>
      <w:r>
        <w:fldChar w:fldCharType="end"/>
      </w:r>
    </w:p>
    <w:p w14:paraId="3617692B" w14:textId="013B6ED1" w:rsidR="00334B5C" w:rsidRDefault="00334B5C">
      <w:pPr>
        <w:pStyle w:val="TOC5"/>
        <w:rPr>
          <w:rFonts w:asciiTheme="minorHAnsi" w:eastAsiaTheme="minorEastAsia" w:hAnsiTheme="minorHAnsi" w:cstheme="minorBidi"/>
          <w:kern w:val="2"/>
          <w:sz w:val="24"/>
          <w:szCs w:val="24"/>
          <w:lang w:eastAsia="zh-CN"/>
          <w14:ligatures w14:val="standardContextual"/>
        </w:rPr>
      </w:pPr>
      <w:r>
        <w:t>7.2.3.2.3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_Toc198825257 \h </w:instrText>
      </w:r>
      <w:r>
        <w:fldChar w:fldCharType="separate"/>
      </w:r>
      <w:r w:rsidR="00D5218B">
        <w:t>53</w:t>
      </w:r>
      <w:r>
        <w:fldChar w:fldCharType="end"/>
      </w:r>
    </w:p>
    <w:p w14:paraId="3B2A64C6" w14:textId="6EF65639" w:rsidR="00334B5C" w:rsidRDefault="00334B5C">
      <w:pPr>
        <w:pStyle w:val="TOC5"/>
        <w:rPr>
          <w:rFonts w:asciiTheme="minorHAnsi" w:eastAsiaTheme="minorEastAsia" w:hAnsiTheme="minorHAnsi" w:cstheme="minorBidi"/>
          <w:kern w:val="2"/>
          <w:sz w:val="24"/>
          <w:szCs w:val="24"/>
          <w:lang w:eastAsia="zh-CN"/>
          <w14:ligatures w14:val="standardContextual"/>
        </w:rPr>
      </w:pPr>
      <w:r>
        <w:t>7.2.3.2.4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_Toc198825258 \h </w:instrText>
      </w:r>
      <w:r>
        <w:fldChar w:fldCharType="separate"/>
      </w:r>
      <w:r w:rsidR="00D5218B">
        <w:t>54</w:t>
      </w:r>
      <w:r>
        <w:fldChar w:fldCharType="end"/>
      </w:r>
    </w:p>
    <w:p w14:paraId="6468C4B6" w14:textId="4A441187" w:rsidR="00334B5C" w:rsidRDefault="00334B5C">
      <w:pPr>
        <w:pStyle w:val="TOC3"/>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Custom Operations without associated resources</w:t>
      </w:r>
      <w:r>
        <w:tab/>
      </w:r>
      <w:r>
        <w:fldChar w:fldCharType="begin"/>
      </w:r>
      <w:r>
        <w:instrText xml:space="preserve"> PAGEREF _Toc198825259 \h </w:instrText>
      </w:r>
      <w:r>
        <w:fldChar w:fldCharType="separate"/>
      </w:r>
      <w:r w:rsidR="00D5218B">
        <w:t>54</w:t>
      </w:r>
      <w:r>
        <w:fldChar w:fldCharType="end"/>
      </w:r>
    </w:p>
    <w:p w14:paraId="224F7095" w14:textId="1F543F53" w:rsidR="00334B5C" w:rsidRDefault="00334B5C">
      <w:pPr>
        <w:pStyle w:val="TOC3"/>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Notifications</w:t>
      </w:r>
      <w:r>
        <w:tab/>
      </w:r>
      <w:r>
        <w:fldChar w:fldCharType="begin"/>
      </w:r>
      <w:r>
        <w:instrText xml:space="preserve"> PAGEREF _Toc198825260 \h </w:instrText>
      </w:r>
      <w:r>
        <w:fldChar w:fldCharType="separate"/>
      </w:r>
      <w:r w:rsidR="00D5218B">
        <w:t>54</w:t>
      </w:r>
      <w:r>
        <w:fldChar w:fldCharType="end"/>
      </w:r>
    </w:p>
    <w:p w14:paraId="5C9EBE46" w14:textId="7FD2AA19" w:rsidR="00334B5C" w:rsidRDefault="00334B5C">
      <w:pPr>
        <w:pStyle w:val="TOC3"/>
        <w:rPr>
          <w:rFonts w:asciiTheme="minorHAnsi" w:eastAsiaTheme="minorEastAsia" w:hAnsiTheme="minorHAnsi" w:cstheme="minorBidi"/>
          <w:kern w:val="2"/>
          <w:sz w:val="24"/>
          <w:szCs w:val="24"/>
          <w:lang w:eastAsia="zh-CN"/>
          <w14:ligatures w14:val="standardContextual"/>
        </w:rPr>
      </w:pPr>
      <w:r>
        <w:t>7.2.6</w:t>
      </w:r>
      <w:r>
        <w:rPr>
          <w:rFonts w:asciiTheme="minorHAnsi" w:eastAsiaTheme="minorEastAsia" w:hAnsiTheme="minorHAnsi" w:cstheme="minorBidi"/>
          <w:kern w:val="2"/>
          <w:sz w:val="24"/>
          <w:szCs w:val="24"/>
          <w:lang w:eastAsia="zh-CN"/>
          <w14:ligatures w14:val="standardContextual"/>
        </w:rPr>
        <w:tab/>
      </w:r>
      <w:r>
        <w:t>Data Model</w:t>
      </w:r>
      <w:r>
        <w:tab/>
      </w:r>
      <w:r>
        <w:fldChar w:fldCharType="begin"/>
      </w:r>
      <w:r>
        <w:instrText xml:space="preserve"> PAGEREF _Toc198825261 \h </w:instrText>
      </w:r>
      <w:r>
        <w:fldChar w:fldCharType="separate"/>
      </w:r>
      <w:r w:rsidR="00D5218B">
        <w:t>54</w:t>
      </w:r>
      <w:r>
        <w:fldChar w:fldCharType="end"/>
      </w:r>
    </w:p>
    <w:p w14:paraId="50F65B78" w14:textId="26EF1994" w:rsidR="00334B5C" w:rsidRDefault="00334B5C">
      <w:pPr>
        <w:pStyle w:val="TOC4"/>
        <w:rPr>
          <w:rFonts w:asciiTheme="minorHAnsi" w:eastAsiaTheme="minorEastAsia" w:hAnsiTheme="minorHAnsi" w:cstheme="minorBidi"/>
          <w:kern w:val="2"/>
          <w:sz w:val="24"/>
          <w:szCs w:val="24"/>
          <w:lang w:eastAsia="zh-CN"/>
          <w14:ligatures w14:val="standardContextual"/>
        </w:rPr>
      </w:pPr>
      <w:r>
        <w:t>7.2.6.1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_Toc198825262 \h </w:instrText>
      </w:r>
      <w:r>
        <w:fldChar w:fldCharType="separate"/>
      </w:r>
      <w:r w:rsidR="00D5218B">
        <w:t>54</w:t>
      </w:r>
      <w:r>
        <w:fldChar w:fldCharType="end"/>
      </w:r>
    </w:p>
    <w:p w14:paraId="161FF4D8" w14:textId="64E3FCD6"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E46CEF">
        <w:rPr>
          <w:lang w:val="en-US"/>
        </w:rPr>
        <w:t>7.2.6.2</w:t>
      </w:r>
      <w:r>
        <w:rPr>
          <w:rFonts w:asciiTheme="minorHAnsi" w:eastAsiaTheme="minorEastAsia" w:hAnsiTheme="minorHAnsi" w:cstheme="minorBidi"/>
          <w:kern w:val="2"/>
          <w:sz w:val="24"/>
          <w:szCs w:val="24"/>
          <w:lang w:eastAsia="zh-CN"/>
          <w14:ligatures w14:val="standardContextual"/>
        </w:rPr>
        <w:tab/>
      </w:r>
      <w:r w:rsidRPr="00E46CEF">
        <w:rPr>
          <w:lang w:val="en-US"/>
        </w:rPr>
        <w:t>Structured data types</w:t>
      </w:r>
      <w:r>
        <w:tab/>
      </w:r>
      <w:r>
        <w:fldChar w:fldCharType="begin"/>
      </w:r>
      <w:r>
        <w:instrText xml:space="preserve"> PAGEREF _Toc198825263 \h </w:instrText>
      </w:r>
      <w:r>
        <w:fldChar w:fldCharType="separate"/>
      </w:r>
      <w:r w:rsidR="00D5218B">
        <w:t>55</w:t>
      </w:r>
      <w:r>
        <w:fldChar w:fldCharType="end"/>
      </w:r>
    </w:p>
    <w:p w14:paraId="6300CBAC" w14:textId="34DB98D7"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7.2.6.2.1</w:t>
      </w:r>
      <w:r>
        <w:rPr>
          <w:rFonts w:asciiTheme="minorHAnsi" w:eastAsiaTheme="minorEastAsia" w:hAnsiTheme="minorHAnsi" w:cstheme="minorBidi"/>
          <w:kern w:val="2"/>
          <w:sz w:val="24"/>
          <w:szCs w:val="24"/>
          <w:lang w:eastAsia="zh-CN"/>
          <w14:ligatures w14:val="standardContextual"/>
        </w:rPr>
        <w:tab/>
      </w:r>
      <w:r w:rsidRPr="00F879D4">
        <w:t>Introduction</w:t>
      </w:r>
      <w:r w:rsidRPr="00F879D4">
        <w:tab/>
      </w:r>
      <w:r>
        <w:fldChar w:fldCharType="begin"/>
      </w:r>
      <w:r w:rsidRPr="00F879D4">
        <w:instrText xml:space="preserve"> PAGEREF _Toc198825264 \h </w:instrText>
      </w:r>
      <w:r>
        <w:fldChar w:fldCharType="separate"/>
      </w:r>
      <w:r w:rsidR="00D5218B" w:rsidRPr="00F879D4">
        <w:t>55</w:t>
      </w:r>
      <w:r>
        <w:fldChar w:fldCharType="end"/>
      </w:r>
    </w:p>
    <w:p w14:paraId="30927115" w14:textId="318AC82B"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7.2.6.2.2</w:t>
      </w:r>
      <w:r>
        <w:rPr>
          <w:rFonts w:asciiTheme="minorHAnsi" w:eastAsiaTheme="minorEastAsia" w:hAnsiTheme="minorHAnsi" w:cstheme="minorBidi"/>
          <w:kern w:val="2"/>
          <w:sz w:val="24"/>
          <w:szCs w:val="24"/>
          <w:lang w:eastAsia="zh-CN"/>
          <w14:ligatures w14:val="standardContextual"/>
        </w:rPr>
        <w:tab/>
      </w:r>
      <w:r w:rsidRPr="00F879D4">
        <w:t>Type: MCUELocation</w:t>
      </w:r>
      <w:r w:rsidRPr="00F879D4">
        <w:tab/>
      </w:r>
      <w:r>
        <w:fldChar w:fldCharType="begin"/>
      </w:r>
      <w:r w:rsidRPr="00F879D4">
        <w:instrText xml:space="preserve"> PAGEREF _Toc198825265 \h </w:instrText>
      </w:r>
      <w:r>
        <w:fldChar w:fldCharType="separate"/>
      </w:r>
      <w:r w:rsidR="00D5218B" w:rsidRPr="00F879D4">
        <w:t>56</w:t>
      </w:r>
      <w:r>
        <w:fldChar w:fldCharType="end"/>
      </w:r>
    </w:p>
    <w:p w14:paraId="7D09062C" w14:textId="5DABD809"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7.2.6.2.3</w:t>
      </w:r>
      <w:r>
        <w:rPr>
          <w:rFonts w:asciiTheme="minorHAnsi" w:eastAsiaTheme="minorEastAsia" w:hAnsiTheme="minorHAnsi" w:cstheme="minorBidi"/>
          <w:kern w:val="2"/>
          <w:sz w:val="24"/>
          <w:szCs w:val="24"/>
          <w:lang w:eastAsia="zh-CN"/>
          <w14:ligatures w14:val="standardContextual"/>
        </w:rPr>
        <w:tab/>
      </w:r>
      <w:r w:rsidRPr="00F879D4">
        <w:t>Type: LocationInfo</w:t>
      </w:r>
      <w:r w:rsidRPr="00F879D4">
        <w:tab/>
      </w:r>
      <w:r>
        <w:fldChar w:fldCharType="begin"/>
      </w:r>
      <w:r w:rsidRPr="00F879D4">
        <w:instrText xml:space="preserve"> PAGEREF _Toc198825266 \h </w:instrText>
      </w:r>
      <w:r>
        <w:fldChar w:fldCharType="separate"/>
      </w:r>
      <w:r w:rsidR="00D5218B" w:rsidRPr="00F879D4">
        <w:t>56</w:t>
      </w:r>
      <w:r>
        <w:fldChar w:fldCharType="end"/>
      </w:r>
    </w:p>
    <w:p w14:paraId="5E3EB421" w14:textId="1EBFB0DF"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7.2.6.2.4</w:t>
      </w:r>
      <w:r>
        <w:rPr>
          <w:rFonts w:asciiTheme="minorHAnsi" w:eastAsiaTheme="minorEastAsia" w:hAnsiTheme="minorHAnsi" w:cstheme="minorBidi"/>
          <w:kern w:val="2"/>
          <w:sz w:val="24"/>
          <w:szCs w:val="24"/>
          <w:lang w:eastAsia="zh-CN"/>
          <w14:ligatures w14:val="standardContextual"/>
        </w:rPr>
        <w:tab/>
      </w:r>
      <w:r w:rsidRPr="00F879D4">
        <w:t>Type: CurrentCoordinate</w:t>
      </w:r>
      <w:r w:rsidRPr="00F879D4">
        <w:tab/>
      </w:r>
      <w:r>
        <w:fldChar w:fldCharType="begin"/>
      </w:r>
      <w:r w:rsidRPr="00F879D4">
        <w:instrText xml:space="preserve"> PAGEREF _Toc198825267 \h </w:instrText>
      </w:r>
      <w:r>
        <w:fldChar w:fldCharType="separate"/>
      </w:r>
      <w:r w:rsidR="00D5218B" w:rsidRPr="00F879D4">
        <w:t>57</w:t>
      </w:r>
      <w:r>
        <w:fldChar w:fldCharType="end"/>
      </w:r>
    </w:p>
    <w:p w14:paraId="2691306E" w14:textId="4D18FF55"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7.2.6.2.5</w:t>
      </w:r>
      <w:r>
        <w:rPr>
          <w:rFonts w:asciiTheme="minorHAnsi" w:eastAsiaTheme="minorEastAsia" w:hAnsiTheme="minorHAnsi" w:cstheme="minorBidi"/>
          <w:kern w:val="2"/>
          <w:sz w:val="24"/>
          <w:szCs w:val="24"/>
          <w:lang w:eastAsia="zh-CN"/>
          <w14:ligatures w14:val="standardContextual"/>
        </w:rPr>
        <w:tab/>
      </w:r>
      <w:r w:rsidRPr="00F879D4">
        <w:t>Type: LocationHistoryData</w:t>
      </w:r>
      <w:r w:rsidRPr="00F879D4">
        <w:tab/>
      </w:r>
      <w:r>
        <w:fldChar w:fldCharType="begin"/>
      </w:r>
      <w:r w:rsidRPr="00F879D4">
        <w:instrText xml:space="preserve"> PAGEREF _Toc198825268 \h </w:instrText>
      </w:r>
      <w:r>
        <w:fldChar w:fldCharType="separate"/>
      </w:r>
      <w:r w:rsidR="00D5218B" w:rsidRPr="00F879D4">
        <w:t>57</w:t>
      </w:r>
      <w:r>
        <w:fldChar w:fldCharType="end"/>
      </w:r>
    </w:p>
    <w:p w14:paraId="2AFBA8A8" w14:textId="7CE041EB"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7.2.6.2.6</w:t>
      </w:r>
      <w:r>
        <w:rPr>
          <w:rFonts w:asciiTheme="minorHAnsi" w:eastAsiaTheme="minorEastAsia" w:hAnsiTheme="minorHAnsi" w:cstheme="minorBidi"/>
          <w:kern w:val="2"/>
          <w:sz w:val="24"/>
          <w:szCs w:val="24"/>
          <w:lang w:eastAsia="zh-CN"/>
          <w14:ligatures w14:val="standardContextual"/>
        </w:rPr>
        <w:tab/>
      </w:r>
      <w:r w:rsidRPr="00F879D4">
        <w:t>Type: LocationHistoryEvent</w:t>
      </w:r>
      <w:r w:rsidRPr="00F879D4">
        <w:tab/>
      </w:r>
      <w:r>
        <w:fldChar w:fldCharType="begin"/>
      </w:r>
      <w:r w:rsidRPr="00F879D4">
        <w:instrText xml:space="preserve"> PAGEREF _Toc198825269 \h </w:instrText>
      </w:r>
      <w:r>
        <w:fldChar w:fldCharType="separate"/>
      </w:r>
      <w:r w:rsidR="00D5218B" w:rsidRPr="00F879D4">
        <w:t>57</w:t>
      </w:r>
      <w:r>
        <w:fldChar w:fldCharType="end"/>
      </w:r>
    </w:p>
    <w:p w14:paraId="1381ED75" w14:textId="3EB5BF04"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7.2.6.2.7</w:t>
      </w:r>
      <w:r>
        <w:rPr>
          <w:rFonts w:asciiTheme="minorHAnsi" w:eastAsiaTheme="minorEastAsia" w:hAnsiTheme="minorHAnsi" w:cstheme="minorBidi"/>
          <w:kern w:val="2"/>
          <w:sz w:val="24"/>
          <w:szCs w:val="24"/>
          <w:lang w:eastAsia="zh-CN"/>
          <w14:ligatures w14:val="standardContextual"/>
        </w:rPr>
        <w:tab/>
      </w:r>
      <w:r w:rsidRPr="00F879D4">
        <w:t>Type: LocationHistoryStatus</w:t>
      </w:r>
      <w:r w:rsidRPr="00F879D4">
        <w:tab/>
      </w:r>
      <w:r>
        <w:fldChar w:fldCharType="begin"/>
      </w:r>
      <w:r w:rsidRPr="00F879D4">
        <w:instrText xml:space="preserve"> PAGEREF _Toc198825270 \h </w:instrText>
      </w:r>
      <w:r>
        <w:fldChar w:fldCharType="separate"/>
      </w:r>
      <w:r w:rsidR="00D5218B" w:rsidRPr="00F879D4">
        <w:t>57</w:t>
      </w:r>
      <w:r>
        <w:fldChar w:fldCharType="end"/>
      </w:r>
    </w:p>
    <w:p w14:paraId="7A7F4C5C" w14:textId="5775876E"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F879D4">
        <w:t>7.2.6.3</w:t>
      </w:r>
      <w:r>
        <w:rPr>
          <w:rFonts w:asciiTheme="minorHAnsi" w:eastAsiaTheme="minorEastAsia" w:hAnsiTheme="minorHAnsi" w:cstheme="minorBidi"/>
          <w:kern w:val="2"/>
          <w:sz w:val="24"/>
          <w:szCs w:val="24"/>
          <w:lang w:eastAsia="zh-CN"/>
          <w14:ligatures w14:val="standardContextual"/>
        </w:rPr>
        <w:tab/>
      </w:r>
      <w:r w:rsidRPr="00F879D4">
        <w:t>Simple data types and enumerations</w:t>
      </w:r>
      <w:r w:rsidRPr="00F879D4">
        <w:tab/>
      </w:r>
      <w:r>
        <w:fldChar w:fldCharType="begin"/>
      </w:r>
      <w:r w:rsidRPr="00F879D4">
        <w:instrText xml:space="preserve"> PAGEREF _Toc198825271 \h </w:instrText>
      </w:r>
      <w:r>
        <w:fldChar w:fldCharType="separate"/>
      </w:r>
      <w:r w:rsidR="00D5218B" w:rsidRPr="00F879D4">
        <w:t>58</w:t>
      </w:r>
      <w:r>
        <w:fldChar w:fldCharType="end"/>
      </w:r>
    </w:p>
    <w:p w14:paraId="00A161BB" w14:textId="7871C97F"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7.2.6.3.1</w:t>
      </w:r>
      <w:r>
        <w:rPr>
          <w:rFonts w:asciiTheme="minorHAnsi" w:eastAsiaTheme="minorEastAsia" w:hAnsiTheme="minorHAnsi" w:cstheme="minorBidi"/>
          <w:kern w:val="2"/>
          <w:sz w:val="24"/>
          <w:szCs w:val="24"/>
          <w:lang w:eastAsia="zh-CN"/>
          <w14:ligatures w14:val="standardContextual"/>
        </w:rPr>
        <w:tab/>
      </w:r>
      <w:r w:rsidRPr="00F879D4">
        <w:t>Introduction</w:t>
      </w:r>
      <w:r w:rsidRPr="00F879D4">
        <w:tab/>
      </w:r>
      <w:r>
        <w:fldChar w:fldCharType="begin"/>
      </w:r>
      <w:r w:rsidRPr="00F879D4">
        <w:instrText xml:space="preserve"> PAGEREF _Toc198825272 \h </w:instrText>
      </w:r>
      <w:r>
        <w:fldChar w:fldCharType="separate"/>
      </w:r>
      <w:r w:rsidR="00D5218B" w:rsidRPr="00F879D4">
        <w:t>58</w:t>
      </w:r>
      <w:r>
        <w:fldChar w:fldCharType="end"/>
      </w:r>
    </w:p>
    <w:p w14:paraId="4A2F0399" w14:textId="3D80D8C5" w:rsidR="00334B5C" w:rsidRDefault="00334B5C">
      <w:pPr>
        <w:pStyle w:val="TOC5"/>
        <w:rPr>
          <w:rFonts w:asciiTheme="minorHAnsi" w:eastAsiaTheme="minorEastAsia" w:hAnsiTheme="minorHAnsi" w:cstheme="minorBidi"/>
          <w:kern w:val="2"/>
          <w:sz w:val="24"/>
          <w:szCs w:val="24"/>
          <w:lang w:eastAsia="zh-CN"/>
          <w14:ligatures w14:val="standardContextual"/>
        </w:rPr>
      </w:pPr>
      <w:r w:rsidRPr="00F879D4">
        <w:t>7.2.6.3.2</w:t>
      </w:r>
      <w:r>
        <w:rPr>
          <w:rFonts w:asciiTheme="minorHAnsi" w:eastAsiaTheme="minorEastAsia" w:hAnsiTheme="minorHAnsi" w:cstheme="minorBidi"/>
          <w:kern w:val="2"/>
          <w:sz w:val="24"/>
          <w:szCs w:val="24"/>
          <w:lang w:eastAsia="zh-CN"/>
          <w14:ligatures w14:val="standardContextual"/>
        </w:rPr>
        <w:tab/>
      </w:r>
      <w:r w:rsidRPr="00F879D4">
        <w:t>Simple data types</w:t>
      </w:r>
      <w:r w:rsidRPr="00F879D4">
        <w:tab/>
      </w:r>
      <w:r>
        <w:fldChar w:fldCharType="begin"/>
      </w:r>
      <w:r w:rsidRPr="00F879D4">
        <w:instrText xml:space="preserve"> PAGEREF _Toc198825273 \h </w:instrText>
      </w:r>
      <w:r>
        <w:fldChar w:fldCharType="separate"/>
      </w:r>
      <w:r w:rsidR="00D5218B" w:rsidRPr="00F879D4">
        <w:t>58</w:t>
      </w:r>
      <w:r>
        <w:fldChar w:fldCharType="end"/>
      </w:r>
    </w:p>
    <w:p w14:paraId="08A9D50F" w14:textId="5293411A" w:rsidR="00334B5C" w:rsidRPr="00183077" w:rsidRDefault="00334B5C">
      <w:pPr>
        <w:pStyle w:val="TOC5"/>
        <w:rPr>
          <w:rFonts w:asciiTheme="minorHAnsi" w:eastAsiaTheme="minorEastAsia" w:hAnsiTheme="minorHAnsi" w:cstheme="minorBidi"/>
          <w:kern w:val="2"/>
          <w:sz w:val="24"/>
          <w:szCs w:val="24"/>
          <w:lang w:val="sv-SE" w:eastAsia="zh-CN"/>
          <w14:ligatures w14:val="standardContextual"/>
        </w:rPr>
      </w:pPr>
      <w:r w:rsidRPr="00F879D4">
        <w:rPr>
          <w:lang w:val="sv-SE"/>
        </w:rPr>
        <w:t>7.2.6.3.3</w:t>
      </w:r>
      <w:r w:rsidRPr="00183077">
        <w:rPr>
          <w:rFonts w:asciiTheme="minorHAnsi" w:eastAsiaTheme="minorEastAsia" w:hAnsiTheme="minorHAnsi" w:cstheme="minorBidi"/>
          <w:kern w:val="2"/>
          <w:sz w:val="24"/>
          <w:szCs w:val="24"/>
          <w:lang w:val="sv-SE" w:eastAsia="zh-CN"/>
          <w14:ligatures w14:val="standardContextual"/>
        </w:rPr>
        <w:tab/>
      </w:r>
      <w:r w:rsidRPr="00F879D4">
        <w:rPr>
          <w:lang w:val="sv-SE"/>
        </w:rPr>
        <w:t>Enumeration: ReportType</w:t>
      </w:r>
      <w:r w:rsidRPr="00F879D4">
        <w:rPr>
          <w:lang w:val="sv-SE"/>
        </w:rPr>
        <w:tab/>
      </w:r>
      <w:r>
        <w:fldChar w:fldCharType="begin"/>
      </w:r>
      <w:r w:rsidRPr="00F879D4">
        <w:rPr>
          <w:lang w:val="sv-SE"/>
        </w:rPr>
        <w:instrText xml:space="preserve"> PAGEREF _Toc198825274 \h </w:instrText>
      </w:r>
      <w:r>
        <w:fldChar w:fldCharType="separate"/>
      </w:r>
      <w:r w:rsidR="00D5218B" w:rsidRPr="00F879D4">
        <w:rPr>
          <w:lang w:val="sv-SE"/>
        </w:rPr>
        <w:t>58</w:t>
      </w:r>
      <w:r>
        <w:fldChar w:fldCharType="end"/>
      </w:r>
    </w:p>
    <w:p w14:paraId="765F6288" w14:textId="7AB47093" w:rsidR="00334B5C" w:rsidRPr="00183077" w:rsidRDefault="00334B5C">
      <w:pPr>
        <w:pStyle w:val="TOC5"/>
        <w:rPr>
          <w:rFonts w:asciiTheme="minorHAnsi" w:eastAsiaTheme="minorEastAsia" w:hAnsiTheme="minorHAnsi" w:cstheme="minorBidi"/>
          <w:kern w:val="2"/>
          <w:sz w:val="24"/>
          <w:szCs w:val="24"/>
          <w:lang w:val="sv-SE" w:eastAsia="zh-CN"/>
          <w14:ligatures w14:val="standardContextual"/>
        </w:rPr>
      </w:pPr>
      <w:r w:rsidRPr="00E97FF7">
        <w:rPr>
          <w:lang w:val="sv-SE"/>
        </w:rPr>
        <w:t>7.2.6.3.4</w:t>
      </w:r>
      <w:r w:rsidRPr="00183077">
        <w:rPr>
          <w:rFonts w:asciiTheme="minorHAnsi" w:eastAsiaTheme="minorEastAsia" w:hAnsiTheme="minorHAnsi" w:cstheme="minorBidi"/>
          <w:kern w:val="2"/>
          <w:sz w:val="24"/>
          <w:szCs w:val="24"/>
          <w:lang w:val="sv-SE" w:eastAsia="zh-CN"/>
          <w14:ligatures w14:val="standardContextual"/>
        </w:rPr>
        <w:tab/>
      </w:r>
      <w:r w:rsidRPr="00E97FF7">
        <w:rPr>
          <w:lang w:val="sv-SE"/>
        </w:rPr>
        <w:t>Enumeration: InterRatType</w:t>
      </w:r>
      <w:r w:rsidRPr="00E97FF7">
        <w:rPr>
          <w:lang w:val="sv-SE"/>
        </w:rPr>
        <w:tab/>
      </w:r>
      <w:r>
        <w:fldChar w:fldCharType="begin"/>
      </w:r>
      <w:r w:rsidRPr="00E97FF7">
        <w:rPr>
          <w:lang w:val="sv-SE"/>
        </w:rPr>
        <w:instrText xml:space="preserve"> PAGEREF _Toc198825275 \h </w:instrText>
      </w:r>
      <w:r>
        <w:fldChar w:fldCharType="separate"/>
      </w:r>
      <w:r w:rsidR="00D5218B">
        <w:rPr>
          <w:lang w:val="sv-SE"/>
        </w:rPr>
        <w:t>58</w:t>
      </w:r>
      <w:r>
        <w:fldChar w:fldCharType="end"/>
      </w:r>
    </w:p>
    <w:p w14:paraId="4454038D" w14:textId="44C2AF68" w:rsidR="00334B5C" w:rsidRPr="00183077" w:rsidRDefault="00334B5C">
      <w:pPr>
        <w:pStyle w:val="TOC3"/>
        <w:rPr>
          <w:rFonts w:asciiTheme="minorHAnsi" w:eastAsiaTheme="minorEastAsia" w:hAnsiTheme="minorHAnsi" w:cstheme="minorBidi"/>
          <w:kern w:val="2"/>
          <w:sz w:val="24"/>
          <w:szCs w:val="24"/>
          <w:lang w:val="sv-SE" w:eastAsia="zh-CN"/>
          <w14:ligatures w14:val="standardContextual"/>
        </w:rPr>
      </w:pPr>
      <w:r w:rsidRPr="00E97FF7">
        <w:rPr>
          <w:lang w:val="sv-SE"/>
        </w:rPr>
        <w:t>7.2.7</w:t>
      </w:r>
      <w:r w:rsidRPr="00183077">
        <w:rPr>
          <w:rFonts w:asciiTheme="minorHAnsi" w:eastAsiaTheme="minorEastAsia" w:hAnsiTheme="minorHAnsi" w:cstheme="minorBidi"/>
          <w:kern w:val="2"/>
          <w:sz w:val="24"/>
          <w:szCs w:val="24"/>
          <w:lang w:val="sv-SE" w:eastAsia="zh-CN"/>
          <w14:ligatures w14:val="standardContextual"/>
        </w:rPr>
        <w:tab/>
      </w:r>
      <w:r w:rsidRPr="00E97FF7">
        <w:rPr>
          <w:lang w:val="sv-SE"/>
        </w:rPr>
        <w:t>Error Handling</w:t>
      </w:r>
      <w:r w:rsidRPr="00E97FF7">
        <w:rPr>
          <w:lang w:val="sv-SE"/>
        </w:rPr>
        <w:tab/>
      </w:r>
      <w:r>
        <w:fldChar w:fldCharType="begin"/>
      </w:r>
      <w:r w:rsidRPr="00E97FF7">
        <w:rPr>
          <w:lang w:val="sv-SE"/>
        </w:rPr>
        <w:instrText xml:space="preserve"> PAGEREF _Toc198825276 \h </w:instrText>
      </w:r>
      <w:r>
        <w:fldChar w:fldCharType="separate"/>
      </w:r>
      <w:r w:rsidR="00D5218B">
        <w:rPr>
          <w:lang w:val="sv-SE"/>
        </w:rPr>
        <w:t>58</w:t>
      </w:r>
      <w:r>
        <w:fldChar w:fldCharType="end"/>
      </w:r>
    </w:p>
    <w:p w14:paraId="661913B5" w14:textId="7435741F"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F879D4">
        <w:t>7.2.7.1</w:t>
      </w:r>
      <w:r>
        <w:rPr>
          <w:rFonts w:asciiTheme="minorHAnsi" w:eastAsiaTheme="minorEastAsia" w:hAnsiTheme="minorHAnsi" w:cstheme="minorBidi"/>
          <w:kern w:val="2"/>
          <w:sz w:val="24"/>
          <w:szCs w:val="24"/>
          <w:lang w:eastAsia="zh-CN"/>
          <w14:ligatures w14:val="standardContextual"/>
        </w:rPr>
        <w:tab/>
      </w:r>
      <w:r w:rsidRPr="00F879D4">
        <w:t>General</w:t>
      </w:r>
      <w:r w:rsidRPr="00F879D4">
        <w:tab/>
      </w:r>
      <w:r>
        <w:fldChar w:fldCharType="begin"/>
      </w:r>
      <w:r w:rsidRPr="00F879D4">
        <w:instrText xml:space="preserve"> PAGEREF _Toc198825277 \h </w:instrText>
      </w:r>
      <w:r>
        <w:fldChar w:fldCharType="separate"/>
      </w:r>
      <w:r w:rsidR="00D5218B" w:rsidRPr="00F879D4">
        <w:t>58</w:t>
      </w:r>
      <w:r>
        <w:fldChar w:fldCharType="end"/>
      </w:r>
    </w:p>
    <w:p w14:paraId="6B15FEA3" w14:textId="50AA2014" w:rsidR="00334B5C" w:rsidRDefault="00334B5C">
      <w:pPr>
        <w:pStyle w:val="TOC4"/>
        <w:rPr>
          <w:rFonts w:asciiTheme="minorHAnsi" w:eastAsiaTheme="minorEastAsia" w:hAnsiTheme="minorHAnsi" w:cstheme="minorBidi"/>
          <w:kern w:val="2"/>
          <w:sz w:val="24"/>
          <w:szCs w:val="24"/>
          <w:lang w:eastAsia="zh-CN"/>
          <w14:ligatures w14:val="standardContextual"/>
        </w:rPr>
      </w:pPr>
      <w:r>
        <w:t>7.2.7.2</w:t>
      </w:r>
      <w:r>
        <w:rPr>
          <w:rFonts w:asciiTheme="minorHAnsi" w:eastAsiaTheme="minorEastAsia" w:hAnsiTheme="minorHAnsi" w:cstheme="minorBidi"/>
          <w:kern w:val="2"/>
          <w:sz w:val="24"/>
          <w:szCs w:val="24"/>
          <w:lang w:eastAsia="zh-CN"/>
          <w14:ligatures w14:val="standardContextual"/>
        </w:rPr>
        <w:tab/>
      </w:r>
      <w:r>
        <w:t>Protocol Errors</w:t>
      </w:r>
      <w:r>
        <w:tab/>
      </w:r>
      <w:r>
        <w:fldChar w:fldCharType="begin"/>
      </w:r>
      <w:r>
        <w:instrText xml:space="preserve"> PAGEREF _Toc198825278 \h </w:instrText>
      </w:r>
      <w:r>
        <w:fldChar w:fldCharType="separate"/>
      </w:r>
      <w:r w:rsidR="00D5218B">
        <w:t>58</w:t>
      </w:r>
      <w:r>
        <w:fldChar w:fldCharType="end"/>
      </w:r>
    </w:p>
    <w:p w14:paraId="45D6A508" w14:textId="1AE25F79" w:rsidR="00334B5C" w:rsidRDefault="00334B5C">
      <w:pPr>
        <w:pStyle w:val="TOC4"/>
        <w:rPr>
          <w:rFonts w:asciiTheme="minorHAnsi" w:eastAsiaTheme="minorEastAsia" w:hAnsiTheme="minorHAnsi" w:cstheme="minorBidi"/>
          <w:kern w:val="2"/>
          <w:sz w:val="24"/>
          <w:szCs w:val="24"/>
          <w:lang w:eastAsia="zh-CN"/>
          <w14:ligatures w14:val="standardContextual"/>
        </w:rPr>
      </w:pPr>
      <w:r>
        <w:t>7.2.7.3</w:t>
      </w:r>
      <w:r>
        <w:rPr>
          <w:rFonts w:asciiTheme="minorHAnsi" w:eastAsiaTheme="minorEastAsia" w:hAnsiTheme="minorHAnsi" w:cstheme="minorBidi"/>
          <w:kern w:val="2"/>
          <w:sz w:val="24"/>
          <w:szCs w:val="24"/>
          <w:lang w:eastAsia="zh-CN"/>
          <w14:ligatures w14:val="standardContextual"/>
        </w:rPr>
        <w:tab/>
      </w:r>
      <w:r>
        <w:t>Application Errors</w:t>
      </w:r>
      <w:r>
        <w:tab/>
      </w:r>
      <w:r>
        <w:fldChar w:fldCharType="begin"/>
      </w:r>
      <w:r>
        <w:instrText xml:space="preserve"> PAGEREF _Toc198825279 \h </w:instrText>
      </w:r>
      <w:r>
        <w:fldChar w:fldCharType="separate"/>
      </w:r>
      <w:r w:rsidR="00D5218B">
        <w:t>58</w:t>
      </w:r>
      <w:r>
        <w:fldChar w:fldCharType="end"/>
      </w:r>
    </w:p>
    <w:p w14:paraId="5685FA73" w14:textId="26F0BEF0" w:rsidR="00334B5C" w:rsidRDefault="00334B5C">
      <w:pPr>
        <w:pStyle w:val="TOC3"/>
        <w:rPr>
          <w:rFonts w:asciiTheme="minorHAnsi" w:eastAsiaTheme="minorEastAsia" w:hAnsiTheme="minorHAnsi" w:cstheme="minorBidi"/>
          <w:kern w:val="2"/>
          <w:sz w:val="24"/>
          <w:szCs w:val="24"/>
          <w:lang w:eastAsia="zh-CN"/>
          <w14:ligatures w14:val="standardContextual"/>
        </w:rPr>
      </w:pPr>
      <w:r>
        <w:t>7.2.8</w:t>
      </w:r>
      <w:r>
        <w:rPr>
          <w:rFonts w:asciiTheme="minorHAnsi" w:eastAsiaTheme="minorEastAsia" w:hAnsiTheme="minorHAnsi" w:cstheme="minorBidi"/>
          <w:kern w:val="2"/>
          <w:sz w:val="24"/>
          <w:szCs w:val="24"/>
          <w:lang w:eastAsia="zh-CN"/>
          <w14:ligatures w14:val="standardContextual"/>
        </w:rPr>
        <w:tab/>
      </w:r>
      <w:r>
        <w:rPr>
          <w:lang w:eastAsia="zh-CN"/>
        </w:rPr>
        <w:t>Feature negotiation</w:t>
      </w:r>
      <w:r>
        <w:tab/>
      </w:r>
      <w:r>
        <w:fldChar w:fldCharType="begin"/>
      </w:r>
      <w:r>
        <w:instrText xml:space="preserve"> PAGEREF _Toc198825280 \h </w:instrText>
      </w:r>
      <w:r>
        <w:fldChar w:fldCharType="separate"/>
      </w:r>
      <w:r w:rsidR="00D5218B">
        <w:t>59</w:t>
      </w:r>
      <w:r>
        <w:fldChar w:fldCharType="end"/>
      </w:r>
    </w:p>
    <w:p w14:paraId="6CE5DFBF" w14:textId="472A321E" w:rsidR="00334B5C" w:rsidRDefault="00334B5C">
      <w:pPr>
        <w:pStyle w:val="TOC3"/>
        <w:rPr>
          <w:rFonts w:asciiTheme="minorHAnsi" w:eastAsiaTheme="minorEastAsia" w:hAnsiTheme="minorHAnsi" w:cstheme="minorBidi"/>
          <w:kern w:val="2"/>
          <w:sz w:val="24"/>
          <w:szCs w:val="24"/>
          <w:lang w:eastAsia="zh-CN"/>
          <w14:ligatures w14:val="standardContextual"/>
        </w:rPr>
      </w:pPr>
      <w:r>
        <w:t>7.2.9</w:t>
      </w:r>
      <w:r>
        <w:rPr>
          <w:rFonts w:asciiTheme="minorHAnsi" w:eastAsiaTheme="minorEastAsia" w:hAnsiTheme="minorHAnsi" w:cstheme="minorBidi"/>
          <w:kern w:val="2"/>
          <w:sz w:val="24"/>
          <w:szCs w:val="24"/>
          <w:lang w:eastAsia="zh-CN"/>
          <w14:ligatures w14:val="standardContextual"/>
        </w:rPr>
        <w:tab/>
      </w:r>
      <w:r>
        <w:t>Security</w:t>
      </w:r>
      <w:r>
        <w:tab/>
      </w:r>
      <w:r>
        <w:fldChar w:fldCharType="begin"/>
      </w:r>
      <w:r>
        <w:instrText xml:space="preserve"> PAGEREF _Toc198825281 \h </w:instrText>
      </w:r>
      <w:r>
        <w:fldChar w:fldCharType="separate"/>
      </w:r>
      <w:r w:rsidR="00D5218B">
        <w:t>59</w:t>
      </w:r>
      <w:r>
        <w:fldChar w:fldCharType="end"/>
      </w:r>
    </w:p>
    <w:p w14:paraId="49C597A6" w14:textId="5A0CCD42" w:rsidR="00334B5C" w:rsidRDefault="00334B5C">
      <w:pPr>
        <w:pStyle w:val="TOC3"/>
        <w:rPr>
          <w:rFonts w:asciiTheme="minorHAnsi" w:eastAsiaTheme="minorEastAsia" w:hAnsiTheme="minorHAnsi" w:cstheme="minorBidi"/>
          <w:kern w:val="2"/>
          <w:sz w:val="24"/>
          <w:szCs w:val="24"/>
          <w:lang w:eastAsia="zh-CN"/>
          <w14:ligatures w14:val="standardContextual"/>
        </w:rPr>
      </w:pPr>
      <w:r w:rsidRPr="00E46CEF">
        <w:rPr>
          <w:lang w:val="en-US"/>
        </w:rPr>
        <w:t>7.2.10</w:t>
      </w:r>
      <w:r>
        <w:rPr>
          <w:rFonts w:asciiTheme="minorHAnsi" w:eastAsiaTheme="minorEastAsia" w:hAnsiTheme="minorHAnsi" w:cstheme="minorBidi"/>
          <w:kern w:val="2"/>
          <w:sz w:val="24"/>
          <w:szCs w:val="24"/>
          <w:lang w:eastAsia="zh-CN"/>
          <w14:ligatures w14:val="standardContextual"/>
        </w:rPr>
        <w:tab/>
      </w:r>
      <w:r w:rsidRPr="00E46CEF">
        <w:rPr>
          <w:lang w:val="en-US"/>
        </w:rPr>
        <w:t>HTTP redirection</w:t>
      </w:r>
      <w:r>
        <w:tab/>
      </w:r>
      <w:r>
        <w:fldChar w:fldCharType="begin"/>
      </w:r>
      <w:r>
        <w:instrText xml:space="preserve"> PAGEREF _Toc198825282 \h </w:instrText>
      </w:r>
      <w:r>
        <w:fldChar w:fldCharType="separate"/>
      </w:r>
      <w:r w:rsidR="00D5218B">
        <w:t>59</w:t>
      </w:r>
      <w:r>
        <w:fldChar w:fldCharType="end"/>
      </w:r>
    </w:p>
    <w:p w14:paraId="3C579F7C" w14:textId="7188CC0E" w:rsidR="00334B5C" w:rsidRDefault="00334B5C">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LMS_LocationInformation API</w:t>
      </w:r>
      <w:r>
        <w:tab/>
      </w:r>
      <w:r>
        <w:fldChar w:fldCharType="begin"/>
      </w:r>
      <w:r>
        <w:instrText xml:space="preserve"> PAGEREF _Toc198825283 \h </w:instrText>
      </w:r>
      <w:r>
        <w:fldChar w:fldCharType="separate"/>
      </w:r>
      <w:r w:rsidR="00D5218B">
        <w:t>59</w:t>
      </w:r>
      <w:r>
        <w:fldChar w:fldCharType="end"/>
      </w:r>
    </w:p>
    <w:p w14:paraId="088E2C45" w14:textId="018549B5" w:rsidR="00334B5C" w:rsidRDefault="00334B5C">
      <w:pPr>
        <w:pStyle w:val="TOC3"/>
        <w:rPr>
          <w:rFonts w:asciiTheme="minorHAnsi" w:eastAsiaTheme="minorEastAsia" w:hAnsiTheme="minorHAnsi" w:cstheme="minorBidi"/>
          <w:kern w:val="2"/>
          <w:sz w:val="24"/>
          <w:szCs w:val="24"/>
          <w:lang w:eastAsia="zh-CN"/>
          <w14:ligatures w14:val="standardContextual"/>
        </w:rPr>
      </w:pPr>
      <w:r>
        <w:t>7.3.1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_Toc198825284 \h </w:instrText>
      </w:r>
      <w:r>
        <w:fldChar w:fldCharType="separate"/>
      </w:r>
      <w:r w:rsidR="00D5218B">
        <w:t>59</w:t>
      </w:r>
      <w:r>
        <w:fldChar w:fldCharType="end"/>
      </w:r>
    </w:p>
    <w:p w14:paraId="51450CD6" w14:textId="7053CDA6" w:rsidR="00334B5C" w:rsidRDefault="00334B5C">
      <w:pPr>
        <w:pStyle w:val="TOC3"/>
        <w:rPr>
          <w:rFonts w:asciiTheme="minorHAnsi" w:eastAsiaTheme="minorEastAsia" w:hAnsiTheme="minorHAnsi" w:cstheme="minorBidi"/>
          <w:kern w:val="2"/>
          <w:sz w:val="24"/>
          <w:szCs w:val="24"/>
          <w:lang w:eastAsia="zh-CN"/>
          <w14:ligatures w14:val="standardContextual"/>
        </w:rPr>
      </w:pPr>
      <w:r>
        <w:t>7.3.2</w:t>
      </w:r>
      <w:r>
        <w:rPr>
          <w:rFonts w:asciiTheme="minorHAnsi" w:eastAsiaTheme="minorEastAsia" w:hAnsiTheme="minorHAnsi" w:cstheme="minorBidi"/>
          <w:kern w:val="2"/>
          <w:sz w:val="24"/>
          <w:szCs w:val="24"/>
          <w:lang w:eastAsia="zh-CN"/>
          <w14:ligatures w14:val="standardContextual"/>
        </w:rPr>
        <w:tab/>
      </w:r>
      <w:r>
        <w:t>Usage of HTTP</w:t>
      </w:r>
      <w:r>
        <w:tab/>
      </w:r>
      <w:r>
        <w:fldChar w:fldCharType="begin"/>
      </w:r>
      <w:r>
        <w:instrText xml:space="preserve"> PAGEREF _Toc198825285 \h </w:instrText>
      </w:r>
      <w:r>
        <w:fldChar w:fldCharType="separate"/>
      </w:r>
      <w:r w:rsidR="00D5218B">
        <w:t>60</w:t>
      </w:r>
      <w:r>
        <w:fldChar w:fldCharType="end"/>
      </w:r>
    </w:p>
    <w:p w14:paraId="610A494E" w14:textId="189E351E" w:rsidR="00334B5C" w:rsidRDefault="00334B5C">
      <w:pPr>
        <w:pStyle w:val="TOC4"/>
        <w:rPr>
          <w:rFonts w:asciiTheme="minorHAnsi" w:eastAsiaTheme="minorEastAsia" w:hAnsiTheme="minorHAnsi" w:cstheme="minorBidi"/>
          <w:kern w:val="2"/>
          <w:sz w:val="24"/>
          <w:szCs w:val="24"/>
          <w:lang w:eastAsia="zh-CN"/>
          <w14:ligatures w14:val="standardContextual"/>
        </w:rPr>
      </w:pPr>
      <w:r>
        <w:t>7.3.2.1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_Toc198825286 \h </w:instrText>
      </w:r>
      <w:r>
        <w:fldChar w:fldCharType="separate"/>
      </w:r>
      <w:r w:rsidR="00D5218B">
        <w:t>60</w:t>
      </w:r>
      <w:r>
        <w:fldChar w:fldCharType="end"/>
      </w:r>
    </w:p>
    <w:p w14:paraId="62AB0DD3" w14:textId="2A839706" w:rsidR="00334B5C" w:rsidRDefault="00334B5C">
      <w:pPr>
        <w:pStyle w:val="TOC4"/>
        <w:rPr>
          <w:rFonts w:asciiTheme="minorHAnsi" w:eastAsiaTheme="minorEastAsia" w:hAnsiTheme="minorHAnsi" w:cstheme="minorBidi"/>
          <w:kern w:val="2"/>
          <w:sz w:val="24"/>
          <w:szCs w:val="24"/>
          <w:lang w:eastAsia="zh-CN"/>
          <w14:ligatures w14:val="standardContextual"/>
        </w:rPr>
      </w:pPr>
      <w:r>
        <w:t>7.3.2.2</w:t>
      </w:r>
      <w:r>
        <w:rPr>
          <w:rFonts w:asciiTheme="minorHAnsi" w:eastAsiaTheme="minorEastAsia" w:hAnsiTheme="minorHAnsi" w:cstheme="minorBidi"/>
          <w:kern w:val="2"/>
          <w:sz w:val="24"/>
          <w:szCs w:val="24"/>
          <w:lang w:eastAsia="zh-CN"/>
          <w14:ligatures w14:val="standardContextual"/>
        </w:rPr>
        <w:tab/>
      </w:r>
      <w:r>
        <w:t>HTTP standard headers</w:t>
      </w:r>
      <w:r>
        <w:tab/>
      </w:r>
      <w:r>
        <w:fldChar w:fldCharType="begin"/>
      </w:r>
      <w:r>
        <w:instrText xml:space="preserve"> PAGEREF _Toc198825287 \h </w:instrText>
      </w:r>
      <w:r>
        <w:fldChar w:fldCharType="separate"/>
      </w:r>
      <w:r w:rsidR="00D5218B">
        <w:t>60</w:t>
      </w:r>
      <w:r>
        <w:fldChar w:fldCharType="end"/>
      </w:r>
    </w:p>
    <w:p w14:paraId="573E4559" w14:textId="25E97393" w:rsidR="00334B5C" w:rsidRDefault="00334B5C">
      <w:pPr>
        <w:pStyle w:val="TOC5"/>
        <w:rPr>
          <w:rFonts w:asciiTheme="minorHAnsi" w:eastAsiaTheme="minorEastAsia" w:hAnsiTheme="minorHAnsi" w:cstheme="minorBidi"/>
          <w:kern w:val="2"/>
          <w:sz w:val="24"/>
          <w:szCs w:val="24"/>
          <w:lang w:eastAsia="zh-CN"/>
          <w14:ligatures w14:val="standardContextual"/>
        </w:rPr>
      </w:pPr>
      <w:r>
        <w:t>7.3.2.2.1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r>
      <w:r>
        <w:instrText xml:space="preserve"> PAGEREF _Toc198825288 \h </w:instrText>
      </w:r>
      <w:r>
        <w:fldChar w:fldCharType="separate"/>
      </w:r>
      <w:r w:rsidR="00D5218B">
        <w:t>60</w:t>
      </w:r>
      <w:r>
        <w:fldChar w:fldCharType="end"/>
      </w:r>
    </w:p>
    <w:p w14:paraId="0AF73E2D" w14:textId="0C046A9C" w:rsidR="00334B5C" w:rsidRDefault="00334B5C">
      <w:pPr>
        <w:pStyle w:val="TOC5"/>
        <w:rPr>
          <w:rFonts w:asciiTheme="minorHAnsi" w:eastAsiaTheme="minorEastAsia" w:hAnsiTheme="minorHAnsi" w:cstheme="minorBidi"/>
          <w:kern w:val="2"/>
          <w:sz w:val="24"/>
          <w:szCs w:val="24"/>
          <w:lang w:eastAsia="zh-CN"/>
          <w14:ligatures w14:val="standardContextual"/>
        </w:rPr>
      </w:pPr>
      <w:r>
        <w:t>7.3.2.2.2</w:t>
      </w:r>
      <w:r>
        <w:rPr>
          <w:rFonts w:asciiTheme="minorHAnsi" w:eastAsiaTheme="minorEastAsia" w:hAnsiTheme="minorHAnsi" w:cstheme="minorBidi"/>
          <w:kern w:val="2"/>
          <w:sz w:val="24"/>
          <w:szCs w:val="24"/>
          <w:lang w:eastAsia="zh-CN"/>
          <w14:ligatures w14:val="standardContextual"/>
        </w:rPr>
        <w:tab/>
      </w:r>
      <w:r>
        <w:t>Content type</w:t>
      </w:r>
      <w:r>
        <w:tab/>
      </w:r>
      <w:r>
        <w:fldChar w:fldCharType="begin"/>
      </w:r>
      <w:r>
        <w:instrText xml:space="preserve"> PAGEREF _Toc198825289 \h </w:instrText>
      </w:r>
      <w:r>
        <w:fldChar w:fldCharType="separate"/>
      </w:r>
      <w:r w:rsidR="00D5218B">
        <w:t>60</w:t>
      </w:r>
      <w:r>
        <w:fldChar w:fldCharType="end"/>
      </w:r>
    </w:p>
    <w:p w14:paraId="4A190BD4" w14:textId="1940E898" w:rsidR="00334B5C" w:rsidRDefault="00334B5C">
      <w:pPr>
        <w:pStyle w:val="TOC4"/>
        <w:rPr>
          <w:rFonts w:asciiTheme="minorHAnsi" w:eastAsiaTheme="minorEastAsia" w:hAnsiTheme="minorHAnsi" w:cstheme="minorBidi"/>
          <w:kern w:val="2"/>
          <w:sz w:val="24"/>
          <w:szCs w:val="24"/>
          <w:lang w:eastAsia="zh-CN"/>
          <w14:ligatures w14:val="standardContextual"/>
        </w:rPr>
      </w:pPr>
      <w:r>
        <w:t>7.3.2.3</w:t>
      </w:r>
      <w:r>
        <w:rPr>
          <w:rFonts w:asciiTheme="minorHAnsi" w:eastAsiaTheme="minorEastAsia" w:hAnsiTheme="minorHAnsi" w:cstheme="minorBidi"/>
          <w:kern w:val="2"/>
          <w:sz w:val="24"/>
          <w:szCs w:val="24"/>
          <w:lang w:eastAsia="zh-CN"/>
          <w14:ligatures w14:val="standardContextual"/>
        </w:rPr>
        <w:tab/>
      </w:r>
      <w:r>
        <w:t>HTTP custom headers</w:t>
      </w:r>
      <w:r>
        <w:tab/>
      </w:r>
      <w:r>
        <w:fldChar w:fldCharType="begin"/>
      </w:r>
      <w:r>
        <w:instrText xml:space="preserve"> PAGEREF _Toc198825290 \h </w:instrText>
      </w:r>
      <w:r>
        <w:fldChar w:fldCharType="separate"/>
      </w:r>
      <w:r w:rsidR="00D5218B">
        <w:t>60</w:t>
      </w:r>
      <w:r>
        <w:fldChar w:fldCharType="end"/>
      </w:r>
    </w:p>
    <w:p w14:paraId="3DE7A8CB" w14:textId="11CC9F31" w:rsidR="00334B5C" w:rsidRDefault="00334B5C">
      <w:pPr>
        <w:pStyle w:val="TOC3"/>
        <w:rPr>
          <w:rFonts w:asciiTheme="minorHAnsi" w:eastAsiaTheme="minorEastAsia" w:hAnsiTheme="minorHAnsi" w:cstheme="minorBidi"/>
          <w:kern w:val="2"/>
          <w:sz w:val="24"/>
          <w:szCs w:val="24"/>
          <w:lang w:eastAsia="zh-CN"/>
          <w14:ligatures w14:val="standardContextual"/>
        </w:rPr>
      </w:pPr>
      <w:r>
        <w:t>7.3.3</w:t>
      </w:r>
      <w:r>
        <w:rPr>
          <w:rFonts w:asciiTheme="minorHAnsi" w:eastAsiaTheme="minorEastAsia" w:hAnsiTheme="minorHAnsi" w:cstheme="minorBidi"/>
          <w:kern w:val="2"/>
          <w:sz w:val="24"/>
          <w:szCs w:val="24"/>
          <w:lang w:eastAsia="zh-CN"/>
          <w14:ligatures w14:val="standardContextual"/>
        </w:rPr>
        <w:tab/>
      </w:r>
      <w:r>
        <w:t>Resources</w:t>
      </w:r>
      <w:r>
        <w:tab/>
      </w:r>
      <w:r>
        <w:fldChar w:fldCharType="begin"/>
      </w:r>
      <w:r>
        <w:instrText xml:space="preserve"> PAGEREF _Toc198825291 \h </w:instrText>
      </w:r>
      <w:r>
        <w:fldChar w:fldCharType="separate"/>
      </w:r>
      <w:r w:rsidR="00D5218B">
        <w:t>60</w:t>
      </w:r>
      <w:r>
        <w:fldChar w:fldCharType="end"/>
      </w:r>
    </w:p>
    <w:p w14:paraId="7B435958" w14:textId="1AF87E55" w:rsidR="00334B5C" w:rsidRDefault="00334B5C">
      <w:pPr>
        <w:pStyle w:val="TOC4"/>
        <w:rPr>
          <w:rFonts w:asciiTheme="minorHAnsi" w:eastAsiaTheme="minorEastAsia" w:hAnsiTheme="minorHAnsi" w:cstheme="minorBidi"/>
          <w:kern w:val="2"/>
          <w:sz w:val="24"/>
          <w:szCs w:val="24"/>
          <w:lang w:eastAsia="zh-CN"/>
          <w14:ligatures w14:val="standardContextual"/>
        </w:rPr>
      </w:pPr>
      <w:r>
        <w:t>7.3.3.1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_Toc198825292 \h </w:instrText>
      </w:r>
      <w:r>
        <w:fldChar w:fldCharType="separate"/>
      </w:r>
      <w:r w:rsidR="00D5218B">
        <w:t>60</w:t>
      </w:r>
      <w:r>
        <w:fldChar w:fldCharType="end"/>
      </w:r>
    </w:p>
    <w:p w14:paraId="61C790DC" w14:textId="60F8F19F" w:rsidR="00334B5C" w:rsidRPr="00183077" w:rsidRDefault="00334B5C">
      <w:pPr>
        <w:pStyle w:val="TOC4"/>
        <w:rPr>
          <w:rFonts w:asciiTheme="minorHAnsi" w:eastAsiaTheme="minorEastAsia" w:hAnsiTheme="minorHAnsi" w:cstheme="minorBidi"/>
          <w:kern w:val="2"/>
          <w:sz w:val="24"/>
          <w:szCs w:val="24"/>
          <w:lang w:val="fr-FR" w:eastAsia="zh-CN"/>
          <w14:ligatures w14:val="standardContextual"/>
        </w:rPr>
      </w:pPr>
      <w:r w:rsidRPr="00F879D4">
        <w:rPr>
          <w:lang w:val="fr-FR"/>
        </w:rPr>
        <w:t>7.3.3.2</w:t>
      </w:r>
      <w:r w:rsidRPr="00183077">
        <w:rPr>
          <w:rFonts w:asciiTheme="minorHAnsi" w:eastAsiaTheme="minorEastAsia" w:hAnsiTheme="minorHAnsi" w:cstheme="minorBidi"/>
          <w:kern w:val="2"/>
          <w:sz w:val="24"/>
          <w:szCs w:val="24"/>
          <w:lang w:val="fr-FR" w:eastAsia="zh-CN"/>
          <w14:ligatures w14:val="standardContextual"/>
        </w:rPr>
        <w:tab/>
      </w:r>
      <w:r w:rsidRPr="00F879D4">
        <w:rPr>
          <w:lang w:val="fr-FR"/>
        </w:rPr>
        <w:t>Resource: Client Location Information request</w:t>
      </w:r>
      <w:r w:rsidRPr="00F879D4">
        <w:rPr>
          <w:lang w:val="fr-FR"/>
        </w:rPr>
        <w:tab/>
      </w:r>
      <w:r>
        <w:fldChar w:fldCharType="begin"/>
      </w:r>
      <w:r w:rsidRPr="00F879D4">
        <w:rPr>
          <w:lang w:val="fr-FR"/>
        </w:rPr>
        <w:instrText xml:space="preserve"> PAGEREF _Toc198825293 \h </w:instrText>
      </w:r>
      <w:r>
        <w:fldChar w:fldCharType="separate"/>
      </w:r>
      <w:r w:rsidR="00D5218B" w:rsidRPr="00F879D4">
        <w:rPr>
          <w:lang w:val="fr-FR"/>
        </w:rPr>
        <w:t>61</w:t>
      </w:r>
      <w:r>
        <w:fldChar w:fldCharType="end"/>
      </w:r>
    </w:p>
    <w:p w14:paraId="400D268E" w14:textId="2855974A" w:rsidR="00334B5C" w:rsidRDefault="00334B5C">
      <w:pPr>
        <w:pStyle w:val="TOC5"/>
        <w:rPr>
          <w:rFonts w:asciiTheme="minorHAnsi" w:eastAsiaTheme="minorEastAsia" w:hAnsiTheme="minorHAnsi" w:cstheme="minorBidi"/>
          <w:kern w:val="2"/>
          <w:sz w:val="24"/>
          <w:szCs w:val="24"/>
          <w:lang w:eastAsia="zh-CN"/>
          <w14:ligatures w14:val="standardContextual"/>
        </w:rPr>
      </w:pPr>
      <w:r>
        <w:t>7.3.3.2.1</w:t>
      </w:r>
      <w:r>
        <w:rPr>
          <w:rFonts w:asciiTheme="minorHAnsi" w:eastAsiaTheme="minorEastAsia" w:hAnsiTheme="minorHAnsi" w:cstheme="minorBidi"/>
          <w:kern w:val="2"/>
          <w:sz w:val="24"/>
          <w:szCs w:val="24"/>
          <w:lang w:eastAsia="zh-CN"/>
          <w14:ligatures w14:val="standardContextual"/>
        </w:rPr>
        <w:tab/>
      </w:r>
      <w:r>
        <w:t>Description</w:t>
      </w:r>
      <w:r>
        <w:tab/>
      </w:r>
      <w:r>
        <w:fldChar w:fldCharType="begin"/>
      </w:r>
      <w:r>
        <w:instrText xml:space="preserve"> PAGEREF _Toc198825294 \h </w:instrText>
      </w:r>
      <w:r>
        <w:fldChar w:fldCharType="separate"/>
      </w:r>
      <w:r w:rsidR="00D5218B">
        <w:t>61</w:t>
      </w:r>
      <w:r>
        <w:fldChar w:fldCharType="end"/>
      </w:r>
    </w:p>
    <w:p w14:paraId="538CFF3C" w14:textId="002D034E" w:rsidR="00334B5C" w:rsidRDefault="00334B5C">
      <w:pPr>
        <w:pStyle w:val="TOC5"/>
        <w:rPr>
          <w:rFonts w:asciiTheme="minorHAnsi" w:eastAsiaTheme="minorEastAsia" w:hAnsiTheme="minorHAnsi" w:cstheme="minorBidi"/>
          <w:kern w:val="2"/>
          <w:sz w:val="24"/>
          <w:szCs w:val="24"/>
          <w:lang w:eastAsia="zh-CN"/>
          <w14:ligatures w14:val="standardContextual"/>
        </w:rPr>
      </w:pPr>
      <w:r>
        <w:t>7.3.3.2.2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_Toc198825295 \h </w:instrText>
      </w:r>
      <w:r>
        <w:fldChar w:fldCharType="separate"/>
      </w:r>
      <w:r w:rsidR="00D5218B">
        <w:t>61</w:t>
      </w:r>
      <w:r>
        <w:fldChar w:fldCharType="end"/>
      </w:r>
    </w:p>
    <w:p w14:paraId="63287EFB" w14:textId="2B7C63EE" w:rsidR="00334B5C" w:rsidRDefault="00334B5C">
      <w:pPr>
        <w:pStyle w:val="TOC5"/>
        <w:rPr>
          <w:rFonts w:asciiTheme="minorHAnsi" w:eastAsiaTheme="minorEastAsia" w:hAnsiTheme="minorHAnsi" w:cstheme="minorBidi"/>
          <w:kern w:val="2"/>
          <w:sz w:val="24"/>
          <w:szCs w:val="24"/>
          <w:lang w:eastAsia="zh-CN"/>
          <w14:ligatures w14:val="standardContextual"/>
        </w:rPr>
      </w:pPr>
      <w:r>
        <w:t>7.3.3.2.3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_Toc198825296 \h </w:instrText>
      </w:r>
      <w:r>
        <w:fldChar w:fldCharType="separate"/>
      </w:r>
      <w:r w:rsidR="00D5218B">
        <w:t>61</w:t>
      </w:r>
      <w:r>
        <w:fldChar w:fldCharType="end"/>
      </w:r>
    </w:p>
    <w:p w14:paraId="239C4963" w14:textId="037BE865" w:rsidR="00334B5C" w:rsidRDefault="00334B5C">
      <w:pPr>
        <w:pStyle w:val="TOC5"/>
        <w:rPr>
          <w:rFonts w:asciiTheme="minorHAnsi" w:eastAsiaTheme="minorEastAsia" w:hAnsiTheme="minorHAnsi" w:cstheme="minorBidi"/>
          <w:kern w:val="2"/>
          <w:sz w:val="24"/>
          <w:szCs w:val="24"/>
          <w:lang w:eastAsia="zh-CN"/>
          <w14:ligatures w14:val="standardContextual"/>
        </w:rPr>
      </w:pPr>
      <w:r>
        <w:t>7.3.3.3.4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_Toc198825297 \h </w:instrText>
      </w:r>
      <w:r>
        <w:fldChar w:fldCharType="separate"/>
      </w:r>
      <w:r w:rsidR="00D5218B">
        <w:t>62</w:t>
      </w:r>
      <w:r>
        <w:fldChar w:fldCharType="end"/>
      </w:r>
    </w:p>
    <w:p w14:paraId="3DB82B83" w14:textId="62C4BD77" w:rsidR="00334B5C" w:rsidRPr="00183077" w:rsidRDefault="00334B5C">
      <w:pPr>
        <w:pStyle w:val="TOC4"/>
        <w:rPr>
          <w:rFonts w:asciiTheme="minorHAnsi" w:eastAsiaTheme="minorEastAsia" w:hAnsiTheme="minorHAnsi" w:cstheme="minorBidi"/>
          <w:kern w:val="2"/>
          <w:sz w:val="24"/>
          <w:szCs w:val="24"/>
          <w:lang w:val="fr-FR" w:eastAsia="zh-CN"/>
          <w14:ligatures w14:val="standardContextual"/>
        </w:rPr>
      </w:pPr>
      <w:r w:rsidRPr="00F879D4">
        <w:rPr>
          <w:lang w:val="fr-FR"/>
        </w:rPr>
        <w:t>7.3.3.3</w:t>
      </w:r>
      <w:r w:rsidRPr="00183077">
        <w:rPr>
          <w:rFonts w:asciiTheme="minorHAnsi" w:eastAsiaTheme="minorEastAsia" w:hAnsiTheme="minorHAnsi" w:cstheme="minorBidi"/>
          <w:kern w:val="2"/>
          <w:sz w:val="24"/>
          <w:szCs w:val="24"/>
          <w:lang w:val="fr-FR" w:eastAsia="zh-CN"/>
          <w14:ligatures w14:val="standardContextual"/>
        </w:rPr>
        <w:tab/>
      </w:r>
      <w:r w:rsidRPr="00F879D4">
        <w:rPr>
          <w:lang w:val="fr-FR"/>
        </w:rPr>
        <w:t>Resource: Location information subscriptions</w:t>
      </w:r>
      <w:r w:rsidRPr="00F879D4">
        <w:rPr>
          <w:lang w:val="fr-FR"/>
        </w:rPr>
        <w:tab/>
      </w:r>
      <w:r>
        <w:fldChar w:fldCharType="begin"/>
      </w:r>
      <w:r w:rsidRPr="00F879D4">
        <w:rPr>
          <w:lang w:val="fr-FR"/>
        </w:rPr>
        <w:instrText xml:space="preserve"> PAGEREF _Toc198825298 \h </w:instrText>
      </w:r>
      <w:r>
        <w:fldChar w:fldCharType="separate"/>
      </w:r>
      <w:r w:rsidR="00D5218B" w:rsidRPr="00F879D4">
        <w:rPr>
          <w:lang w:val="fr-FR"/>
        </w:rPr>
        <w:t>62</w:t>
      </w:r>
      <w:r>
        <w:fldChar w:fldCharType="end"/>
      </w:r>
    </w:p>
    <w:p w14:paraId="5D6A248B" w14:textId="567A8ACF" w:rsidR="00334B5C" w:rsidRPr="00183077" w:rsidRDefault="00334B5C">
      <w:pPr>
        <w:pStyle w:val="TOC5"/>
        <w:rPr>
          <w:rFonts w:asciiTheme="minorHAnsi" w:eastAsiaTheme="minorEastAsia" w:hAnsiTheme="minorHAnsi" w:cstheme="minorBidi"/>
          <w:kern w:val="2"/>
          <w:sz w:val="24"/>
          <w:szCs w:val="24"/>
          <w:lang w:val="fr-FR" w:eastAsia="zh-CN"/>
          <w14:ligatures w14:val="standardContextual"/>
        </w:rPr>
      </w:pPr>
      <w:r w:rsidRPr="00F879D4">
        <w:rPr>
          <w:lang w:val="fr-FR" w:eastAsia="zh-CN"/>
        </w:rPr>
        <w:t>7.3.3.3.1</w:t>
      </w:r>
      <w:r w:rsidRPr="00183077">
        <w:rPr>
          <w:rFonts w:asciiTheme="minorHAnsi" w:eastAsiaTheme="minorEastAsia" w:hAnsiTheme="minorHAnsi" w:cstheme="minorBidi"/>
          <w:kern w:val="2"/>
          <w:sz w:val="24"/>
          <w:szCs w:val="24"/>
          <w:lang w:val="fr-FR" w:eastAsia="zh-CN"/>
          <w14:ligatures w14:val="standardContextual"/>
        </w:rPr>
        <w:tab/>
      </w:r>
      <w:r w:rsidRPr="00F879D4">
        <w:rPr>
          <w:lang w:val="fr-FR" w:eastAsia="zh-CN"/>
        </w:rPr>
        <w:t>Description</w:t>
      </w:r>
      <w:r w:rsidRPr="00F879D4">
        <w:rPr>
          <w:lang w:val="fr-FR"/>
        </w:rPr>
        <w:tab/>
      </w:r>
      <w:r>
        <w:fldChar w:fldCharType="begin"/>
      </w:r>
      <w:r w:rsidRPr="00F879D4">
        <w:rPr>
          <w:lang w:val="fr-FR"/>
        </w:rPr>
        <w:instrText xml:space="preserve"> PAGEREF _Toc198825299 \h </w:instrText>
      </w:r>
      <w:r>
        <w:fldChar w:fldCharType="separate"/>
      </w:r>
      <w:r w:rsidR="00D5218B" w:rsidRPr="00F879D4">
        <w:rPr>
          <w:lang w:val="fr-FR"/>
        </w:rPr>
        <w:t>62</w:t>
      </w:r>
      <w:r>
        <w:fldChar w:fldCharType="end"/>
      </w:r>
    </w:p>
    <w:p w14:paraId="4C08CE2C" w14:textId="50EBB168" w:rsidR="00334B5C" w:rsidRDefault="00334B5C">
      <w:pPr>
        <w:pStyle w:val="TOC5"/>
        <w:rPr>
          <w:rFonts w:asciiTheme="minorHAnsi" w:eastAsiaTheme="minorEastAsia" w:hAnsiTheme="minorHAnsi" w:cstheme="minorBidi"/>
          <w:kern w:val="2"/>
          <w:sz w:val="24"/>
          <w:szCs w:val="24"/>
          <w:lang w:eastAsia="zh-CN"/>
          <w14:ligatures w14:val="standardContextual"/>
        </w:rPr>
      </w:pPr>
      <w:r>
        <w:rPr>
          <w:lang w:eastAsia="zh-CN"/>
        </w:rPr>
        <w:t>7.3.3.3.2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_Toc198825300 \h </w:instrText>
      </w:r>
      <w:r>
        <w:fldChar w:fldCharType="separate"/>
      </w:r>
      <w:r w:rsidR="00D5218B">
        <w:t>62</w:t>
      </w:r>
      <w:r>
        <w:fldChar w:fldCharType="end"/>
      </w:r>
    </w:p>
    <w:p w14:paraId="08DA5A7C" w14:textId="49EF8BEE" w:rsidR="00334B5C" w:rsidRDefault="00334B5C">
      <w:pPr>
        <w:pStyle w:val="TOC5"/>
        <w:rPr>
          <w:rFonts w:asciiTheme="minorHAnsi" w:eastAsiaTheme="minorEastAsia" w:hAnsiTheme="minorHAnsi" w:cstheme="minorBidi"/>
          <w:kern w:val="2"/>
          <w:sz w:val="24"/>
          <w:szCs w:val="24"/>
          <w:lang w:eastAsia="zh-CN"/>
          <w14:ligatures w14:val="standardContextual"/>
        </w:rPr>
      </w:pPr>
      <w:r>
        <w:rPr>
          <w:lang w:eastAsia="zh-CN"/>
        </w:rPr>
        <w:t>7.3.3.3.3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w:t>
      </w:r>
      <w:r>
        <w:tab/>
      </w:r>
      <w:r>
        <w:fldChar w:fldCharType="begin"/>
      </w:r>
      <w:r>
        <w:instrText xml:space="preserve"> PAGEREF _Toc198825301 \h </w:instrText>
      </w:r>
      <w:r>
        <w:fldChar w:fldCharType="separate"/>
      </w:r>
      <w:r w:rsidR="00D5218B">
        <w:t>62</w:t>
      </w:r>
      <w:r>
        <w:fldChar w:fldCharType="end"/>
      </w:r>
    </w:p>
    <w:p w14:paraId="3BCDFB1F" w14:textId="4A11FD82" w:rsidR="00334B5C" w:rsidRDefault="00334B5C">
      <w:pPr>
        <w:pStyle w:val="TOC4"/>
        <w:rPr>
          <w:rFonts w:asciiTheme="minorHAnsi" w:eastAsiaTheme="minorEastAsia" w:hAnsiTheme="minorHAnsi" w:cstheme="minorBidi"/>
          <w:kern w:val="2"/>
          <w:sz w:val="24"/>
          <w:szCs w:val="24"/>
          <w:lang w:eastAsia="zh-CN"/>
          <w14:ligatures w14:val="standardContextual"/>
        </w:rPr>
      </w:pPr>
      <w:r>
        <w:t>7.3.3.4</w:t>
      </w:r>
      <w:r>
        <w:rPr>
          <w:rFonts w:asciiTheme="minorHAnsi" w:eastAsiaTheme="minorEastAsia" w:hAnsiTheme="minorHAnsi" w:cstheme="minorBidi"/>
          <w:kern w:val="2"/>
          <w:sz w:val="24"/>
          <w:szCs w:val="24"/>
          <w:lang w:eastAsia="zh-CN"/>
          <w14:ligatures w14:val="standardContextual"/>
        </w:rPr>
        <w:tab/>
      </w:r>
      <w:r>
        <w:t>Resource: Individual location information subscription</w:t>
      </w:r>
      <w:r>
        <w:tab/>
      </w:r>
      <w:r>
        <w:fldChar w:fldCharType="begin"/>
      </w:r>
      <w:r>
        <w:instrText xml:space="preserve"> PAGEREF _Toc198825302 \h </w:instrText>
      </w:r>
      <w:r>
        <w:fldChar w:fldCharType="separate"/>
      </w:r>
      <w:r w:rsidR="00D5218B">
        <w:t>63</w:t>
      </w:r>
      <w:r>
        <w:fldChar w:fldCharType="end"/>
      </w:r>
    </w:p>
    <w:p w14:paraId="6827B751" w14:textId="75662312" w:rsidR="00334B5C" w:rsidRDefault="00334B5C">
      <w:pPr>
        <w:pStyle w:val="TOC5"/>
        <w:rPr>
          <w:rFonts w:asciiTheme="minorHAnsi" w:eastAsiaTheme="minorEastAsia" w:hAnsiTheme="minorHAnsi" w:cstheme="minorBidi"/>
          <w:kern w:val="2"/>
          <w:sz w:val="24"/>
          <w:szCs w:val="24"/>
          <w:lang w:eastAsia="zh-CN"/>
          <w14:ligatures w14:val="standardContextual"/>
        </w:rPr>
      </w:pPr>
      <w:r>
        <w:rPr>
          <w:lang w:eastAsia="zh-CN"/>
        </w:rPr>
        <w:t>7.3.3.4.1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_Toc198825303 \h </w:instrText>
      </w:r>
      <w:r>
        <w:fldChar w:fldCharType="separate"/>
      </w:r>
      <w:r w:rsidR="00D5218B">
        <w:t>63</w:t>
      </w:r>
      <w:r>
        <w:fldChar w:fldCharType="end"/>
      </w:r>
    </w:p>
    <w:p w14:paraId="56B07D36" w14:textId="728B9B39" w:rsidR="00334B5C" w:rsidRDefault="00334B5C">
      <w:pPr>
        <w:pStyle w:val="TOC5"/>
        <w:rPr>
          <w:rFonts w:asciiTheme="minorHAnsi" w:eastAsiaTheme="minorEastAsia" w:hAnsiTheme="minorHAnsi" w:cstheme="minorBidi"/>
          <w:kern w:val="2"/>
          <w:sz w:val="24"/>
          <w:szCs w:val="24"/>
          <w:lang w:eastAsia="zh-CN"/>
          <w14:ligatures w14:val="standardContextual"/>
        </w:rPr>
      </w:pPr>
      <w:r>
        <w:rPr>
          <w:lang w:eastAsia="zh-CN"/>
        </w:rPr>
        <w:t>7.3.3.4.2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_Toc198825304 \h </w:instrText>
      </w:r>
      <w:r>
        <w:fldChar w:fldCharType="separate"/>
      </w:r>
      <w:r w:rsidR="00D5218B">
        <w:t>63</w:t>
      </w:r>
      <w:r>
        <w:fldChar w:fldCharType="end"/>
      </w:r>
    </w:p>
    <w:p w14:paraId="4BC051D7" w14:textId="464EE239" w:rsidR="00334B5C" w:rsidRDefault="00334B5C">
      <w:pPr>
        <w:pStyle w:val="TOC5"/>
        <w:rPr>
          <w:rFonts w:asciiTheme="minorHAnsi" w:eastAsiaTheme="minorEastAsia" w:hAnsiTheme="minorHAnsi" w:cstheme="minorBidi"/>
          <w:kern w:val="2"/>
          <w:sz w:val="24"/>
          <w:szCs w:val="24"/>
          <w:lang w:eastAsia="zh-CN"/>
          <w14:ligatures w14:val="standardContextual"/>
        </w:rPr>
      </w:pPr>
      <w:r>
        <w:rPr>
          <w:lang w:eastAsia="zh-CN"/>
        </w:rPr>
        <w:t>7.3.3.4.3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w:t>
      </w:r>
      <w:r>
        <w:tab/>
      </w:r>
      <w:r>
        <w:fldChar w:fldCharType="begin"/>
      </w:r>
      <w:r>
        <w:instrText xml:space="preserve"> PAGEREF _Toc198825305 \h </w:instrText>
      </w:r>
      <w:r>
        <w:fldChar w:fldCharType="separate"/>
      </w:r>
      <w:r w:rsidR="00D5218B">
        <w:t>63</w:t>
      </w:r>
      <w:r>
        <w:fldChar w:fldCharType="end"/>
      </w:r>
    </w:p>
    <w:p w14:paraId="2C107B0D" w14:textId="2CAE1C5D" w:rsidR="00334B5C" w:rsidRDefault="00334B5C">
      <w:pPr>
        <w:pStyle w:val="TOC5"/>
        <w:rPr>
          <w:rFonts w:asciiTheme="minorHAnsi" w:eastAsiaTheme="minorEastAsia" w:hAnsiTheme="minorHAnsi" w:cstheme="minorBidi"/>
          <w:kern w:val="2"/>
          <w:sz w:val="24"/>
          <w:szCs w:val="24"/>
          <w:lang w:eastAsia="zh-CN"/>
          <w14:ligatures w14:val="standardContextual"/>
        </w:rPr>
      </w:pPr>
      <w:r>
        <w:t>7.3.3.3.4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_Toc198825306 \h </w:instrText>
      </w:r>
      <w:r>
        <w:fldChar w:fldCharType="separate"/>
      </w:r>
      <w:r w:rsidR="00D5218B">
        <w:t>66</w:t>
      </w:r>
      <w:r>
        <w:fldChar w:fldCharType="end"/>
      </w:r>
    </w:p>
    <w:p w14:paraId="0F4D6250" w14:textId="6C3644EC" w:rsidR="00334B5C" w:rsidRDefault="00334B5C">
      <w:pPr>
        <w:pStyle w:val="TOC5"/>
        <w:rPr>
          <w:rFonts w:asciiTheme="minorHAnsi" w:eastAsiaTheme="minorEastAsia" w:hAnsiTheme="minorHAnsi" w:cstheme="minorBidi"/>
          <w:kern w:val="2"/>
          <w:sz w:val="24"/>
          <w:szCs w:val="24"/>
          <w:lang w:eastAsia="zh-CN"/>
          <w14:ligatures w14:val="standardContextual"/>
        </w:rPr>
      </w:pPr>
      <w:r>
        <w:t>7.3.3.3.4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_Toc198825307 \h </w:instrText>
      </w:r>
      <w:r>
        <w:fldChar w:fldCharType="separate"/>
      </w:r>
      <w:r w:rsidR="00D5218B">
        <w:t>66</w:t>
      </w:r>
      <w:r>
        <w:fldChar w:fldCharType="end"/>
      </w:r>
    </w:p>
    <w:p w14:paraId="26C16092" w14:textId="6A210FCC" w:rsidR="00334B5C" w:rsidRDefault="00334B5C">
      <w:pPr>
        <w:pStyle w:val="TOC3"/>
        <w:rPr>
          <w:rFonts w:asciiTheme="minorHAnsi" w:eastAsiaTheme="minorEastAsia" w:hAnsiTheme="minorHAnsi" w:cstheme="minorBidi"/>
          <w:kern w:val="2"/>
          <w:sz w:val="24"/>
          <w:szCs w:val="24"/>
          <w:lang w:eastAsia="zh-CN"/>
          <w14:ligatures w14:val="standardContextual"/>
        </w:rPr>
      </w:pPr>
      <w:r>
        <w:t>7.3.4</w:t>
      </w:r>
      <w:r>
        <w:rPr>
          <w:rFonts w:asciiTheme="minorHAnsi" w:eastAsiaTheme="minorEastAsia" w:hAnsiTheme="minorHAnsi" w:cstheme="minorBidi"/>
          <w:kern w:val="2"/>
          <w:sz w:val="24"/>
          <w:szCs w:val="24"/>
          <w:lang w:eastAsia="zh-CN"/>
          <w14:ligatures w14:val="standardContextual"/>
        </w:rPr>
        <w:tab/>
      </w:r>
      <w:r>
        <w:t>Custom Operations without associated resources</w:t>
      </w:r>
      <w:r>
        <w:tab/>
      </w:r>
      <w:r>
        <w:fldChar w:fldCharType="begin"/>
      </w:r>
      <w:r>
        <w:instrText xml:space="preserve"> PAGEREF _Toc198825308 \h </w:instrText>
      </w:r>
      <w:r>
        <w:fldChar w:fldCharType="separate"/>
      </w:r>
      <w:r w:rsidR="00D5218B">
        <w:t>66</w:t>
      </w:r>
      <w:r>
        <w:fldChar w:fldCharType="end"/>
      </w:r>
    </w:p>
    <w:p w14:paraId="63A27BC8" w14:textId="5CA6B67F" w:rsidR="00334B5C" w:rsidRDefault="00334B5C">
      <w:pPr>
        <w:pStyle w:val="TOC3"/>
        <w:rPr>
          <w:rFonts w:asciiTheme="minorHAnsi" w:eastAsiaTheme="minorEastAsia" w:hAnsiTheme="minorHAnsi" w:cstheme="minorBidi"/>
          <w:kern w:val="2"/>
          <w:sz w:val="24"/>
          <w:szCs w:val="24"/>
          <w:lang w:eastAsia="zh-CN"/>
          <w14:ligatures w14:val="standardContextual"/>
        </w:rPr>
      </w:pPr>
      <w:r>
        <w:t>7.3.5</w:t>
      </w:r>
      <w:r>
        <w:rPr>
          <w:rFonts w:asciiTheme="minorHAnsi" w:eastAsiaTheme="minorEastAsia" w:hAnsiTheme="minorHAnsi" w:cstheme="minorBidi"/>
          <w:kern w:val="2"/>
          <w:sz w:val="24"/>
          <w:szCs w:val="24"/>
          <w:lang w:eastAsia="zh-CN"/>
          <w14:ligatures w14:val="standardContextual"/>
        </w:rPr>
        <w:tab/>
      </w:r>
      <w:r>
        <w:t>Notifications</w:t>
      </w:r>
      <w:r>
        <w:tab/>
      </w:r>
      <w:r>
        <w:fldChar w:fldCharType="begin"/>
      </w:r>
      <w:r>
        <w:instrText xml:space="preserve"> PAGEREF _Toc198825309 \h </w:instrText>
      </w:r>
      <w:r>
        <w:fldChar w:fldCharType="separate"/>
      </w:r>
      <w:r w:rsidR="00D5218B">
        <w:t>66</w:t>
      </w:r>
      <w:r>
        <w:fldChar w:fldCharType="end"/>
      </w:r>
    </w:p>
    <w:p w14:paraId="6B739114" w14:textId="4DD4B27A" w:rsidR="00334B5C" w:rsidRDefault="00334B5C">
      <w:pPr>
        <w:pStyle w:val="TOC4"/>
        <w:rPr>
          <w:rFonts w:asciiTheme="minorHAnsi" w:eastAsiaTheme="minorEastAsia" w:hAnsiTheme="minorHAnsi" w:cstheme="minorBidi"/>
          <w:kern w:val="2"/>
          <w:sz w:val="24"/>
          <w:szCs w:val="24"/>
          <w:lang w:eastAsia="zh-CN"/>
          <w14:ligatures w14:val="standardContextual"/>
        </w:rPr>
      </w:pPr>
      <w:r>
        <w:t>7.3.5.1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_Toc198825310 \h </w:instrText>
      </w:r>
      <w:r>
        <w:fldChar w:fldCharType="separate"/>
      </w:r>
      <w:r w:rsidR="00D5218B">
        <w:t>66</w:t>
      </w:r>
      <w:r>
        <w:fldChar w:fldCharType="end"/>
      </w:r>
    </w:p>
    <w:p w14:paraId="4B919BE9" w14:textId="04A1B78A" w:rsidR="00334B5C" w:rsidRDefault="00334B5C">
      <w:pPr>
        <w:pStyle w:val="TOC4"/>
        <w:rPr>
          <w:rFonts w:asciiTheme="minorHAnsi" w:eastAsiaTheme="minorEastAsia" w:hAnsiTheme="minorHAnsi" w:cstheme="minorBidi"/>
          <w:kern w:val="2"/>
          <w:sz w:val="24"/>
          <w:szCs w:val="24"/>
          <w:lang w:eastAsia="zh-CN"/>
          <w14:ligatures w14:val="standardContextual"/>
        </w:rPr>
      </w:pPr>
      <w:r>
        <w:rPr>
          <w:lang w:eastAsia="zh-CN"/>
        </w:rPr>
        <w:lastRenderedPageBreak/>
        <w:t>7.3.5.2</w:t>
      </w:r>
      <w:r>
        <w:rPr>
          <w:rFonts w:asciiTheme="minorHAnsi" w:eastAsiaTheme="minorEastAsia" w:hAnsiTheme="minorHAnsi" w:cstheme="minorBidi"/>
          <w:kern w:val="2"/>
          <w:sz w:val="24"/>
          <w:szCs w:val="24"/>
          <w:lang w:eastAsia="zh-CN"/>
          <w14:ligatures w14:val="standardContextual"/>
        </w:rPr>
        <w:tab/>
      </w:r>
      <w:r>
        <w:rPr>
          <w:lang w:eastAsia="zh-CN"/>
        </w:rPr>
        <w:t>Location information no</w:t>
      </w:r>
      <w:r>
        <w:t>tification</w:t>
      </w:r>
      <w:r>
        <w:tab/>
      </w:r>
      <w:r>
        <w:fldChar w:fldCharType="begin"/>
      </w:r>
      <w:r>
        <w:instrText xml:space="preserve"> PAGEREF _Toc198825311 \h </w:instrText>
      </w:r>
      <w:r>
        <w:fldChar w:fldCharType="separate"/>
      </w:r>
      <w:r w:rsidR="00D5218B">
        <w:t>66</w:t>
      </w:r>
      <w:r>
        <w:fldChar w:fldCharType="end"/>
      </w:r>
    </w:p>
    <w:p w14:paraId="2C1705FF" w14:textId="7CC946CE" w:rsidR="00334B5C" w:rsidRDefault="00334B5C">
      <w:pPr>
        <w:pStyle w:val="TOC5"/>
        <w:rPr>
          <w:rFonts w:asciiTheme="minorHAnsi" w:eastAsiaTheme="minorEastAsia" w:hAnsiTheme="minorHAnsi" w:cstheme="minorBidi"/>
          <w:kern w:val="2"/>
          <w:sz w:val="24"/>
          <w:szCs w:val="24"/>
          <w:lang w:eastAsia="zh-CN"/>
          <w14:ligatures w14:val="standardContextual"/>
        </w:rPr>
      </w:pPr>
      <w:r>
        <w:rPr>
          <w:lang w:eastAsia="zh-CN"/>
        </w:rPr>
        <w:t>7.3.5.2.1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_Toc198825312 \h </w:instrText>
      </w:r>
      <w:r>
        <w:fldChar w:fldCharType="separate"/>
      </w:r>
      <w:r w:rsidR="00D5218B">
        <w:t>66</w:t>
      </w:r>
      <w:r>
        <w:fldChar w:fldCharType="end"/>
      </w:r>
    </w:p>
    <w:p w14:paraId="0A4DE500" w14:textId="46926FA0" w:rsidR="00334B5C" w:rsidRDefault="00334B5C">
      <w:pPr>
        <w:pStyle w:val="TOC5"/>
        <w:rPr>
          <w:rFonts w:asciiTheme="minorHAnsi" w:eastAsiaTheme="minorEastAsia" w:hAnsiTheme="minorHAnsi" w:cstheme="minorBidi"/>
          <w:kern w:val="2"/>
          <w:sz w:val="24"/>
          <w:szCs w:val="24"/>
          <w:lang w:eastAsia="zh-CN"/>
          <w14:ligatures w14:val="standardContextual"/>
        </w:rPr>
      </w:pPr>
      <w:r>
        <w:rPr>
          <w:lang w:eastAsia="zh-CN"/>
        </w:rPr>
        <w:t>7.3.5.2.2</w:t>
      </w:r>
      <w:r>
        <w:rPr>
          <w:rFonts w:asciiTheme="minorHAnsi" w:eastAsiaTheme="minorEastAsia" w:hAnsiTheme="minorHAnsi" w:cstheme="minorBidi"/>
          <w:kern w:val="2"/>
          <w:sz w:val="24"/>
          <w:szCs w:val="24"/>
          <w:lang w:eastAsia="zh-CN"/>
          <w14:ligatures w14:val="standardContextual"/>
        </w:rPr>
        <w:tab/>
      </w:r>
      <w:r>
        <w:rPr>
          <w:lang w:eastAsia="zh-CN"/>
        </w:rPr>
        <w:t>Target URI</w:t>
      </w:r>
      <w:r>
        <w:tab/>
      </w:r>
      <w:r>
        <w:fldChar w:fldCharType="begin"/>
      </w:r>
      <w:r>
        <w:instrText xml:space="preserve"> PAGEREF _Toc198825313 \h </w:instrText>
      </w:r>
      <w:r>
        <w:fldChar w:fldCharType="separate"/>
      </w:r>
      <w:r w:rsidR="00D5218B">
        <w:t>66</w:t>
      </w:r>
      <w:r>
        <w:fldChar w:fldCharType="end"/>
      </w:r>
    </w:p>
    <w:p w14:paraId="6956F0E9" w14:textId="456EBC4A" w:rsidR="00334B5C" w:rsidRDefault="00334B5C">
      <w:pPr>
        <w:pStyle w:val="TOC5"/>
        <w:rPr>
          <w:rFonts w:asciiTheme="minorHAnsi" w:eastAsiaTheme="minorEastAsia" w:hAnsiTheme="minorHAnsi" w:cstheme="minorBidi"/>
          <w:kern w:val="2"/>
          <w:sz w:val="24"/>
          <w:szCs w:val="24"/>
          <w:lang w:eastAsia="zh-CN"/>
          <w14:ligatures w14:val="standardContextual"/>
        </w:rPr>
      </w:pPr>
      <w:r>
        <w:rPr>
          <w:lang w:eastAsia="zh-CN"/>
        </w:rPr>
        <w:t>7.3.5.2</w:t>
      </w:r>
      <w:r>
        <w:t>.3</w:t>
      </w:r>
      <w:r>
        <w:rPr>
          <w:rFonts w:asciiTheme="minorHAnsi" w:eastAsiaTheme="minorEastAsia" w:hAnsiTheme="minorHAnsi" w:cstheme="minorBidi"/>
          <w:kern w:val="2"/>
          <w:sz w:val="24"/>
          <w:szCs w:val="24"/>
          <w:lang w:eastAsia="zh-CN"/>
          <w14:ligatures w14:val="standardContextual"/>
        </w:rPr>
        <w:tab/>
      </w:r>
      <w:r>
        <w:t>Standard Methods</w:t>
      </w:r>
      <w:r>
        <w:tab/>
      </w:r>
      <w:r>
        <w:fldChar w:fldCharType="begin"/>
      </w:r>
      <w:r>
        <w:instrText xml:space="preserve"> PAGEREF _Toc198825314 \h </w:instrText>
      </w:r>
      <w:r>
        <w:fldChar w:fldCharType="separate"/>
      </w:r>
      <w:r w:rsidR="00D5218B">
        <w:t>66</w:t>
      </w:r>
      <w:r>
        <w:fldChar w:fldCharType="end"/>
      </w:r>
    </w:p>
    <w:p w14:paraId="47651886" w14:textId="09B11173" w:rsidR="00334B5C" w:rsidRDefault="00334B5C">
      <w:pPr>
        <w:pStyle w:val="TOC3"/>
        <w:rPr>
          <w:rFonts w:asciiTheme="minorHAnsi" w:eastAsiaTheme="minorEastAsia" w:hAnsiTheme="minorHAnsi" w:cstheme="minorBidi"/>
          <w:kern w:val="2"/>
          <w:sz w:val="24"/>
          <w:szCs w:val="24"/>
          <w:lang w:eastAsia="zh-CN"/>
          <w14:ligatures w14:val="standardContextual"/>
        </w:rPr>
      </w:pPr>
      <w:r>
        <w:t>7.3.6</w:t>
      </w:r>
      <w:r>
        <w:rPr>
          <w:rFonts w:asciiTheme="minorHAnsi" w:eastAsiaTheme="minorEastAsia" w:hAnsiTheme="minorHAnsi" w:cstheme="minorBidi"/>
          <w:kern w:val="2"/>
          <w:sz w:val="24"/>
          <w:szCs w:val="24"/>
          <w:lang w:eastAsia="zh-CN"/>
          <w14:ligatures w14:val="standardContextual"/>
        </w:rPr>
        <w:tab/>
      </w:r>
      <w:r>
        <w:t>Data Model</w:t>
      </w:r>
      <w:r>
        <w:tab/>
      </w:r>
      <w:r>
        <w:fldChar w:fldCharType="begin"/>
      </w:r>
      <w:r>
        <w:instrText xml:space="preserve"> PAGEREF _Toc198825315 \h </w:instrText>
      </w:r>
      <w:r>
        <w:fldChar w:fldCharType="separate"/>
      </w:r>
      <w:r w:rsidR="00D5218B">
        <w:t>67</w:t>
      </w:r>
      <w:r>
        <w:fldChar w:fldCharType="end"/>
      </w:r>
    </w:p>
    <w:p w14:paraId="0C6AAC84" w14:textId="6DC11BBA" w:rsidR="00334B5C" w:rsidRDefault="00334B5C">
      <w:pPr>
        <w:pStyle w:val="TOC4"/>
        <w:rPr>
          <w:rFonts w:asciiTheme="minorHAnsi" w:eastAsiaTheme="minorEastAsia" w:hAnsiTheme="minorHAnsi" w:cstheme="minorBidi"/>
          <w:kern w:val="2"/>
          <w:sz w:val="24"/>
          <w:szCs w:val="24"/>
          <w:lang w:eastAsia="zh-CN"/>
          <w14:ligatures w14:val="standardContextual"/>
        </w:rPr>
      </w:pPr>
      <w:r>
        <w:t>7.3.6.1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_Toc198825316 \h </w:instrText>
      </w:r>
      <w:r>
        <w:fldChar w:fldCharType="separate"/>
      </w:r>
      <w:r w:rsidR="00D5218B">
        <w:t>67</w:t>
      </w:r>
      <w:r>
        <w:fldChar w:fldCharType="end"/>
      </w:r>
    </w:p>
    <w:p w14:paraId="736903A4" w14:textId="6B63026B"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E46CEF">
        <w:rPr>
          <w:lang w:val="en-US"/>
        </w:rPr>
        <w:t>7.3.6.2</w:t>
      </w:r>
      <w:r>
        <w:rPr>
          <w:rFonts w:asciiTheme="minorHAnsi" w:eastAsiaTheme="minorEastAsia" w:hAnsiTheme="minorHAnsi" w:cstheme="minorBidi"/>
          <w:kern w:val="2"/>
          <w:sz w:val="24"/>
          <w:szCs w:val="24"/>
          <w:lang w:eastAsia="zh-CN"/>
          <w14:ligatures w14:val="standardContextual"/>
        </w:rPr>
        <w:tab/>
      </w:r>
      <w:r w:rsidRPr="00E46CEF">
        <w:rPr>
          <w:lang w:val="en-US"/>
        </w:rPr>
        <w:t>Structured data types</w:t>
      </w:r>
      <w:r>
        <w:tab/>
      </w:r>
      <w:r>
        <w:fldChar w:fldCharType="begin"/>
      </w:r>
      <w:r>
        <w:instrText xml:space="preserve"> PAGEREF _Toc198825317 \h </w:instrText>
      </w:r>
      <w:r>
        <w:fldChar w:fldCharType="separate"/>
      </w:r>
      <w:r w:rsidR="00D5218B">
        <w:t>67</w:t>
      </w:r>
      <w:r>
        <w:fldChar w:fldCharType="end"/>
      </w:r>
    </w:p>
    <w:p w14:paraId="1EBD938E" w14:textId="27CD083F" w:rsidR="00334B5C" w:rsidRPr="00183077" w:rsidRDefault="00334B5C">
      <w:pPr>
        <w:pStyle w:val="TOC5"/>
        <w:rPr>
          <w:rFonts w:asciiTheme="minorHAnsi" w:eastAsiaTheme="minorEastAsia" w:hAnsiTheme="minorHAnsi" w:cstheme="minorBidi"/>
          <w:kern w:val="2"/>
          <w:sz w:val="24"/>
          <w:szCs w:val="24"/>
          <w:lang w:val="fr-FR" w:eastAsia="zh-CN"/>
          <w14:ligatures w14:val="standardContextual"/>
        </w:rPr>
      </w:pPr>
      <w:r w:rsidRPr="00F879D4">
        <w:rPr>
          <w:lang w:val="fr-FR"/>
        </w:rPr>
        <w:t>7.3.6.2.1</w:t>
      </w:r>
      <w:r w:rsidRPr="00183077">
        <w:rPr>
          <w:rFonts w:asciiTheme="minorHAnsi" w:eastAsiaTheme="minorEastAsia" w:hAnsiTheme="minorHAnsi" w:cstheme="minorBidi"/>
          <w:kern w:val="2"/>
          <w:sz w:val="24"/>
          <w:szCs w:val="24"/>
          <w:lang w:val="fr-FR" w:eastAsia="zh-CN"/>
          <w14:ligatures w14:val="standardContextual"/>
        </w:rPr>
        <w:tab/>
      </w:r>
      <w:r w:rsidRPr="00F879D4">
        <w:rPr>
          <w:lang w:val="fr-FR"/>
        </w:rPr>
        <w:t>Introduction</w:t>
      </w:r>
      <w:r w:rsidRPr="00F879D4">
        <w:rPr>
          <w:lang w:val="fr-FR"/>
        </w:rPr>
        <w:tab/>
      </w:r>
      <w:r>
        <w:fldChar w:fldCharType="begin"/>
      </w:r>
      <w:r w:rsidRPr="00F879D4">
        <w:rPr>
          <w:lang w:val="fr-FR"/>
        </w:rPr>
        <w:instrText xml:space="preserve"> PAGEREF _Toc198825318 \h </w:instrText>
      </w:r>
      <w:r>
        <w:fldChar w:fldCharType="separate"/>
      </w:r>
      <w:r w:rsidR="00D5218B" w:rsidRPr="00F879D4">
        <w:rPr>
          <w:lang w:val="fr-FR"/>
        </w:rPr>
        <w:t>67</w:t>
      </w:r>
      <w:r>
        <w:fldChar w:fldCharType="end"/>
      </w:r>
    </w:p>
    <w:p w14:paraId="69D2747E" w14:textId="52FF3658" w:rsidR="00334B5C" w:rsidRPr="00183077" w:rsidRDefault="00334B5C">
      <w:pPr>
        <w:pStyle w:val="TOC5"/>
        <w:rPr>
          <w:rFonts w:asciiTheme="minorHAnsi" w:eastAsiaTheme="minorEastAsia" w:hAnsiTheme="minorHAnsi" w:cstheme="minorBidi"/>
          <w:kern w:val="2"/>
          <w:sz w:val="24"/>
          <w:szCs w:val="24"/>
          <w:lang w:val="fr-FR" w:eastAsia="zh-CN"/>
          <w14:ligatures w14:val="standardContextual"/>
        </w:rPr>
      </w:pPr>
      <w:r w:rsidRPr="00F879D4">
        <w:rPr>
          <w:lang w:val="fr-FR"/>
        </w:rPr>
        <w:t>7.3.6.2.2</w:t>
      </w:r>
      <w:r w:rsidRPr="00183077">
        <w:rPr>
          <w:rFonts w:asciiTheme="minorHAnsi" w:eastAsiaTheme="minorEastAsia" w:hAnsiTheme="minorHAnsi" w:cstheme="minorBidi"/>
          <w:kern w:val="2"/>
          <w:sz w:val="24"/>
          <w:szCs w:val="24"/>
          <w:lang w:val="fr-FR" w:eastAsia="zh-CN"/>
          <w14:ligatures w14:val="standardContextual"/>
        </w:rPr>
        <w:tab/>
      </w:r>
      <w:r w:rsidRPr="00F879D4">
        <w:rPr>
          <w:lang w:val="fr-FR"/>
        </w:rPr>
        <w:t>Type: ClientOriginatingLocationRequest</w:t>
      </w:r>
      <w:r w:rsidRPr="00F879D4">
        <w:rPr>
          <w:lang w:val="fr-FR"/>
        </w:rPr>
        <w:tab/>
      </w:r>
      <w:r>
        <w:fldChar w:fldCharType="begin"/>
      </w:r>
      <w:r w:rsidRPr="00F879D4">
        <w:rPr>
          <w:lang w:val="fr-FR"/>
        </w:rPr>
        <w:instrText xml:space="preserve"> PAGEREF _Toc198825319 \h </w:instrText>
      </w:r>
      <w:r>
        <w:fldChar w:fldCharType="separate"/>
      </w:r>
      <w:r w:rsidR="00D5218B" w:rsidRPr="00F879D4">
        <w:rPr>
          <w:lang w:val="fr-FR"/>
        </w:rPr>
        <w:t>68</w:t>
      </w:r>
      <w:r>
        <w:fldChar w:fldCharType="end"/>
      </w:r>
    </w:p>
    <w:p w14:paraId="49CBF1AB" w14:textId="30AF3C71" w:rsidR="00334B5C" w:rsidRPr="00183077" w:rsidRDefault="00334B5C">
      <w:pPr>
        <w:pStyle w:val="TOC5"/>
        <w:rPr>
          <w:rFonts w:asciiTheme="minorHAnsi" w:eastAsiaTheme="minorEastAsia" w:hAnsiTheme="minorHAnsi" w:cstheme="minorBidi"/>
          <w:kern w:val="2"/>
          <w:sz w:val="24"/>
          <w:szCs w:val="24"/>
          <w:lang w:val="fr-FR" w:eastAsia="zh-CN"/>
          <w14:ligatures w14:val="standardContextual"/>
        </w:rPr>
      </w:pPr>
      <w:r w:rsidRPr="00F879D4">
        <w:rPr>
          <w:lang w:val="fr-FR"/>
        </w:rPr>
        <w:t>7.3.6.2.3</w:t>
      </w:r>
      <w:r w:rsidRPr="00183077">
        <w:rPr>
          <w:rFonts w:asciiTheme="minorHAnsi" w:eastAsiaTheme="minorEastAsia" w:hAnsiTheme="minorHAnsi" w:cstheme="minorBidi"/>
          <w:kern w:val="2"/>
          <w:sz w:val="24"/>
          <w:szCs w:val="24"/>
          <w:lang w:val="fr-FR" w:eastAsia="zh-CN"/>
          <w14:ligatures w14:val="standardContextual"/>
        </w:rPr>
        <w:tab/>
      </w:r>
      <w:r w:rsidRPr="00F879D4">
        <w:rPr>
          <w:lang w:val="fr-FR"/>
        </w:rPr>
        <w:t>Type: MCUserLocation</w:t>
      </w:r>
      <w:r w:rsidRPr="00F879D4">
        <w:rPr>
          <w:lang w:val="fr-FR"/>
        </w:rPr>
        <w:tab/>
      </w:r>
      <w:r>
        <w:fldChar w:fldCharType="begin"/>
      </w:r>
      <w:r w:rsidRPr="00F879D4">
        <w:rPr>
          <w:lang w:val="fr-FR"/>
        </w:rPr>
        <w:instrText xml:space="preserve"> PAGEREF _Toc198825320 \h </w:instrText>
      </w:r>
      <w:r>
        <w:fldChar w:fldCharType="separate"/>
      </w:r>
      <w:r w:rsidR="00D5218B" w:rsidRPr="00F879D4">
        <w:rPr>
          <w:lang w:val="fr-FR"/>
        </w:rPr>
        <w:t>68</w:t>
      </w:r>
      <w:r>
        <w:fldChar w:fldCharType="end"/>
      </w:r>
    </w:p>
    <w:p w14:paraId="30031C8A" w14:textId="3A906329" w:rsidR="00334B5C" w:rsidRDefault="00334B5C">
      <w:pPr>
        <w:pStyle w:val="TOC5"/>
        <w:rPr>
          <w:rFonts w:asciiTheme="minorHAnsi" w:eastAsiaTheme="minorEastAsia" w:hAnsiTheme="minorHAnsi" w:cstheme="minorBidi"/>
          <w:kern w:val="2"/>
          <w:sz w:val="24"/>
          <w:szCs w:val="24"/>
          <w:lang w:eastAsia="zh-CN"/>
          <w14:ligatures w14:val="standardContextual"/>
        </w:rPr>
      </w:pPr>
      <w:r>
        <w:t>7.3.6.2.4</w:t>
      </w:r>
      <w:r>
        <w:rPr>
          <w:rFonts w:asciiTheme="minorHAnsi" w:eastAsiaTheme="minorEastAsia" w:hAnsiTheme="minorHAnsi" w:cstheme="minorBidi"/>
          <w:kern w:val="2"/>
          <w:sz w:val="24"/>
          <w:szCs w:val="24"/>
          <w:lang w:eastAsia="zh-CN"/>
          <w14:ligatures w14:val="standardContextual"/>
        </w:rPr>
        <w:tab/>
      </w:r>
      <w:r>
        <w:t>Type: LocationNotification</w:t>
      </w:r>
      <w:r>
        <w:tab/>
      </w:r>
      <w:r>
        <w:fldChar w:fldCharType="begin"/>
      </w:r>
      <w:r>
        <w:instrText xml:space="preserve"> PAGEREF _Toc198825321 \h </w:instrText>
      </w:r>
      <w:r>
        <w:fldChar w:fldCharType="separate"/>
      </w:r>
      <w:r w:rsidR="00D5218B">
        <w:t>68</w:t>
      </w:r>
      <w:r>
        <w:fldChar w:fldCharType="end"/>
      </w:r>
    </w:p>
    <w:p w14:paraId="026AB7CC" w14:textId="32F04DB7" w:rsidR="00334B5C" w:rsidRDefault="00334B5C">
      <w:pPr>
        <w:pStyle w:val="TOC5"/>
        <w:rPr>
          <w:rFonts w:asciiTheme="minorHAnsi" w:eastAsiaTheme="minorEastAsia" w:hAnsiTheme="minorHAnsi" w:cstheme="minorBidi"/>
          <w:kern w:val="2"/>
          <w:sz w:val="24"/>
          <w:szCs w:val="24"/>
          <w:lang w:eastAsia="zh-CN"/>
          <w14:ligatures w14:val="standardContextual"/>
        </w:rPr>
      </w:pPr>
      <w:r>
        <w:t>7.3.6.2.5</w:t>
      </w:r>
      <w:r>
        <w:rPr>
          <w:rFonts w:asciiTheme="minorHAnsi" w:eastAsiaTheme="minorEastAsia" w:hAnsiTheme="minorHAnsi" w:cstheme="minorBidi"/>
          <w:kern w:val="2"/>
          <w:sz w:val="24"/>
          <w:szCs w:val="24"/>
          <w:lang w:eastAsia="zh-CN"/>
          <w14:ligatures w14:val="standardContextual"/>
        </w:rPr>
        <w:tab/>
      </w:r>
      <w:r>
        <w:t>Type: LocationSubscriptionRequest</w:t>
      </w:r>
      <w:r>
        <w:tab/>
      </w:r>
      <w:r>
        <w:fldChar w:fldCharType="begin"/>
      </w:r>
      <w:r>
        <w:instrText xml:space="preserve"> PAGEREF _Toc198825322 \h </w:instrText>
      </w:r>
      <w:r>
        <w:fldChar w:fldCharType="separate"/>
      </w:r>
      <w:r w:rsidR="00D5218B">
        <w:t>69</w:t>
      </w:r>
      <w:r>
        <w:fldChar w:fldCharType="end"/>
      </w:r>
    </w:p>
    <w:p w14:paraId="5319C288" w14:textId="493D3128" w:rsidR="00334B5C" w:rsidRDefault="00334B5C">
      <w:pPr>
        <w:pStyle w:val="TOC4"/>
        <w:rPr>
          <w:rFonts w:asciiTheme="minorHAnsi" w:eastAsiaTheme="minorEastAsia" w:hAnsiTheme="minorHAnsi" w:cstheme="minorBidi"/>
          <w:kern w:val="2"/>
          <w:sz w:val="24"/>
          <w:szCs w:val="24"/>
          <w:lang w:eastAsia="zh-CN"/>
          <w14:ligatures w14:val="standardContextual"/>
        </w:rPr>
      </w:pPr>
      <w:r w:rsidRPr="00E46CEF">
        <w:rPr>
          <w:lang w:val="en-US"/>
        </w:rPr>
        <w:t>7.3.6.3</w:t>
      </w:r>
      <w:r>
        <w:rPr>
          <w:rFonts w:asciiTheme="minorHAnsi" w:eastAsiaTheme="minorEastAsia" w:hAnsiTheme="minorHAnsi" w:cstheme="minorBidi"/>
          <w:kern w:val="2"/>
          <w:sz w:val="24"/>
          <w:szCs w:val="24"/>
          <w:lang w:eastAsia="zh-CN"/>
          <w14:ligatures w14:val="standardContextual"/>
        </w:rPr>
        <w:tab/>
      </w:r>
      <w:r w:rsidRPr="00E46CEF">
        <w:rPr>
          <w:lang w:val="en-US"/>
        </w:rPr>
        <w:t>Simple data types and enumerations</w:t>
      </w:r>
      <w:r>
        <w:tab/>
      </w:r>
      <w:r>
        <w:fldChar w:fldCharType="begin"/>
      </w:r>
      <w:r>
        <w:instrText xml:space="preserve"> PAGEREF _Toc198825323 \h </w:instrText>
      </w:r>
      <w:r>
        <w:fldChar w:fldCharType="separate"/>
      </w:r>
      <w:r w:rsidR="00D5218B">
        <w:t>69</w:t>
      </w:r>
      <w:r>
        <w:fldChar w:fldCharType="end"/>
      </w:r>
    </w:p>
    <w:p w14:paraId="1E48C8CE" w14:textId="7ACBB8B7" w:rsidR="00334B5C" w:rsidRDefault="00334B5C">
      <w:pPr>
        <w:pStyle w:val="TOC3"/>
        <w:rPr>
          <w:rFonts w:asciiTheme="minorHAnsi" w:eastAsiaTheme="minorEastAsia" w:hAnsiTheme="minorHAnsi" w:cstheme="minorBidi"/>
          <w:kern w:val="2"/>
          <w:sz w:val="24"/>
          <w:szCs w:val="24"/>
          <w:lang w:eastAsia="zh-CN"/>
          <w14:ligatures w14:val="standardContextual"/>
        </w:rPr>
      </w:pPr>
      <w:r>
        <w:t>7.3.7</w:t>
      </w:r>
      <w:r>
        <w:rPr>
          <w:rFonts w:asciiTheme="minorHAnsi" w:eastAsiaTheme="minorEastAsia" w:hAnsiTheme="minorHAnsi" w:cstheme="minorBidi"/>
          <w:kern w:val="2"/>
          <w:sz w:val="24"/>
          <w:szCs w:val="24"/>
          <w:lang w:eastAsia="zh-CN"/>
          <w14:ligatures w14:val="standardContextual"/>
        </w:rPr>
        <w:tab/>
      </w:r>
      <w:r>
        <w:t>Error Handling</w:t>
      </w:r>
      <w:r>
        <w:tab/>
      </w:r>
      <w:r>
        <w:fldChar w:fldCharType="begin"/>
      </w:r>
      <w:r>
        <w:instrText xml:space="preserve"> PAGEREF _Toc198825324 \h </w:instrText>
      </w:r>
      <w:r>
        <w:fldChar w:fldCharType="separate"/>
      </w:r>
      <w:r w:rsidR="00D5218B">
        <w:t>69</w:t>
      </w:r>
      <w:r>
        <w:fldChar w:fldCharType="end"/>
      </w:r>
    </w:p>
    <w:p w14:paraId="694C58CE" w14:textId="0F7658AC" w:rsidR="00334B5C" w:rsidRDefault="00334B5C">
      <w:pPr>
        <w:pStyle w:val="TOC4"/>
        <w:rPr>
          <w:rFonts w:asciiTheme="minorHAnsi" w:eastAsiaTheme="minorEastAsia" w:hAnsiTheme="minorHAnsi" w:cstheme="minorBidi"/>
          <w:kern w:val="2"/>
          <w:sz w:val="24"/>
          <w:szCs w:val="24"/>
          <w:lang w:eastAsia="zh-CN"/>
          <w14:ligatures w14:val="standardContextual"/>
        </w:rPr>
      </w:pPr>
      <w:r>
        <w:t>7.3.7.1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_Toc198825325 \h </w:instrText>
      </w:r>
      <w:r>
        <w:fldChar w:fldCharType="separate"/>
      </w:r>
      <w:r w:rsidR="00D5218B">
        <w:t>69</w:t>
      </w:r>
      <w:r>
        <w:fldChar w:fldCharType="end"/>
      </w:r>
    </w:p>
    <w:p w14:paraId="30F7CC1A" w14:textId="5A522D09" w:rsidR="00334B5C" w:rsidRDefault="00334B5C">
      <w:pPr>
        <w:pStyle w:val="TOC4"/>
        <w:rPr>
          <w:rFonts w:asciiTheme="minorHAnsi" w:eastAsiaTheme="minorEastAsia" w:hAnsiTheme="minorHAnsi" w:cstheme="minorBidi"/>
          <w:kern w:val="2"/>
          <w:sz w:val="24"/>
          <w:szCs w:val="24"/>
          <w:lang w:eastAsia="zh-CN"/>
          <w14:ligatures w14:val="standardContextual"/>
        </w:rPr>
      </w:pPr>
      <w:r>
        <w:t>7.3.7.2</w:t>
      </w:r>
      <w:r>
        <w:rPr>
          <w:rFonts w:asciiTheme="minorHAnsi" w:eastAsiaTheme="minorEastAsia" w:hAnsiTheme="minorHAnsi" w:cstheme="minorBidi"/>
          <w:kern w:val="2"/>
          <w:sz w:val="24"/>
          <w:szCs w:val="24"/>
          <w:lang w:eastAsia="zh-CN"/>
          <w14:ligatures w14:val="standardContextual"/>
        </w:rPr>
        <w:tab/>
      </w:r>
      <w:r>
        <w:t>Protocol Errors</w:t>
      </w:r>
      <w:r>
        <w:tab/>
      </w:r>
      <w:r>
        <w:fldChar w:fldCharType="begin"/>
      </w:r>
      <w:r>
        <w:instrText xml:space="preserve"> PAGEREF _Toc198825326 \h </w:instrText>
      </w:r>
      <w:r>
        <w:fldChar w:fldCharType="separate"/>
      </w:r>
      <w:r w:rsidR="00D5218B">
        <w:t>69</w:t>
      </w:r>
      <w:r>
        <w:fldChar w:fldCharType="end"/>
      </w:r>
    </w:p>
    <w:p w14:paraId="2D5DBF30" w14:textId="3691FCED" w:rsidR="00334B5C" w:rsidRDefault="00334B5C">
      <w:pPr>
        <w:pStyle w:val="TOC4"/>
        <w:rPr>
          <w:rFonts w:asciiTheme="minorHAnsi" w:eastAsiaTheme="minorEastAsia" w:hAnsiTheme="minorHAnsi" w:cstheme="minorBidi"/>
          <w:kern w:val="2"/>
          <w:sz w:val="24"/>
          <w:szCs w:val="24"/>
          <w:lang w:eastAsia="zh-CN"/>
          <w14:ligatures w14:val="standardContextual"/>
        </w:rPr>
      </w:pPr>
      <w:r>
        <w:t>7.3.7.3</w:t>
      </w:r>
      <w:r>
        <w:rPr>
          <w:rFonts w:asciiTheme="minorHAnsi" w:eastAsiaTheme="minorEastAsia" w:hAnsiTheme="minorHAnsi" w:cstheme="minorBidi"/>
          <w:kern w:val="2"/>
          <w:sz w:val="24"/>
          <w:szCs w:val="24"/>
          <w:lang w:eastAsia="zh-CN"/>
          <w14:ligatures w14:val="standardContextual"/>
        </w:rPr>
        <w:tab/>
      </w:r>
      <w:r>
        <w:t>Application Errors</w:t>
      </w:r>
      <w:r>
        <w:tab/>
      </w:r>
      <w:r>
        <w:fldChar w:fldCharType="begin"/>
      </w:r>
      <w:r>
        <w:instrText xml:space="preserve"> PAGEREF _Toc198825327 \h </w:instrText>
      </w:r>
      <w:r>
        <w:fldChar w:fldCharType="separate"/>
      </w:r>
      <w:r w:rsidR="00D5218B">
        <w:t>69</w:t>
      </w:r>
      <w:r>
        <w:fldChar w:fldCharType="end"/>
      </w:r>
    </w:p>
    <w:p w14:paraId="007C61B1" w14:textId="4D246EE5" w:rsidR="00334B5C" w:rsidRDefault="00334B5C">
      <w:pPr>
        <w:pStyle w:val="TOC3"/>
        <w:rPr>
          <w:rFonts w:asciiTheme="minorHAnsi" w:eastAsiaTheme="minorEastAsia" w:hAnsiTheme="minorHAnsi" w:cstheme="minorBidi"/>
          <w:kern w:val="2"/>
          <w:sz w:val="24"/>
          <w:szCs w:val="24"/>
          <w:lang w:eastAsia="zh-CN"/>
          <w14:ligatures w14:val="standardContextual"/>
        </w:rPr>
      </w:pPr>
      <w:r>
        <w:t>7.3.8</w:t>
      </w:r>
      <w:r>
        <w:rPr>
          <w:rFonts w:asciiTheme="minorHAnsi" w:eastAsiaTheme="minorEastAsia" w:hAnsiTheme="minorHAnsi" w:cstheme="minorBidi"/>
          <w:kern w:val="2"/>
          <w:sz w:val="24"/>
          <w:szCs w:val="24"/>
          <w:lang w:eastAsia="zh-CN"/>
          <w14:ligatures w14:val="standardContextual"/>
        </w:rPr>
        <w:tab/>
      </w:r>
      <w:r>
        <w:rPr>
          <w:lang w:eastAsia="zh-CN"/>
        </w:rPr>
        <w:t>Feature negotiation</w:t>
      </w:r>
      <w:r>
        <w:tab/>
      </w:r>
      <w:r>
        <w:fldChar w:fldCharType="begin"/>
      </w:r>
      <w:r>
        <w:instrText xml:space="preserve"> PAGEREF _Toc198825328 \h </w:instrText>
      </w:r>
      <w:r>
        <w:fldChar w:fldCharType="separate"/>
      </w:r>
      <w:r w:rsidR="00D5218B">
        <w:t>69</w:t>
      </w:r>
      <w:r>
        <w:fldChar w:fldCharType="end"/>
      </w:r>
    </w:p>
    <w:p w14:paraId="3EBC8131" w14:textId="0382CBAB" w:rsidR="00334B5C" w:rsidRDefault="00334B5C">
      <w:pPr>
        <w:pStyle w:val="TOC3"/>
        <w:rPr>
          <w:rFonts w:asciiTheme="minorHAnsi" w:eastAsiaTheme="minorEastAsia" w:hAnsiTheme="minorHAnsi" w:cstheme="minorBidi"/>
          <w:kern w:val="2"/>
          <w:sz w:val="24"/>
          <w:szCs w:val="24"/>
          <w:lang w:eastAsia="zh-CN"/>
          <w14:ligatures w14:val="standardContextual"/>
        </w:rPr>
      </w:pPr>
      <w:r>
        <w:t>7.3.9</w:t>
      </w:r>
      <w:r>
        <w:rPr>
          <w:rFonts w:asciiTheme="minorHAnsi" w:eastAsiaTheme="minorEastAsia" w:hAnsiTheme="minorHAnsi" w:cstheme="minorBidi"/>
          <w:kern w:val="2"/>
          <w:sz w:val="24"/>
          <w:szCs w:val="24"/>
          <w:lang w:eastAsia="zh-CN"/>
          <w14:ligatures w14:val="standardContextual"/>
        </w:rPr>
        <w:tab/>
      </w:r>
      <w:r>
        <w:t>Security</w:t>
      </w:r>
      <w:r>
        <w:tab/>
      </w:r>
      <w:r>
        <w:fldChar w:fldCharType="begin"/>
      </w:r>
      <w:r>
        <w:instrText xml:space="preserve"> PAGEREF _Toc198825329 \h </w:instrText>
      </w:r>
      <w:r>
        <w:fldChar w:fldCharType="separate"/>
      </w:r>
      <w:r w:rsidR="00D5218B">
        <w:t>70</w:t>
      </w:r>
      <w:r>
        <w:fldChar w:fldCharType="end"/>
      </w:r>
    </w:p>
    <w:p w14:paraId="60B50FFD" w14:textId="710EB0F0" w:rsidR="00334B5C" w:rsidRDefault="00334B5C">
      <w:pPr>
        <w:pStyle w:val="TOC3"/>
        <w:rPr>
          <w:rFonts w:asciiTheme="minorHAnsi" w:eastAsiaTheme="minorEastAsia" w:hAnsiTheme="minorHAnsi" w:cstheme="minorBidi"/>
          <w:kern w:val="2"/>
          <w:sz w:val="24"/>
          <w:szCs w:val="24"/>
          <w:lang w:eastAsia="zh-CN"/>
          <w14:ligatures w14:val="standardContextual"/>
        </w:rPr>
      </w:pPr>
      <w:r w:rsidRPr="00E46CEF">
        <w:rPr>
          <w:lang w:val="en-US"/>
        </w:rPr>
        <w:t>7.3.10</w:t>
      </w:r>
      <w:r>
        <w:rPr>
          <w:rFonts w:asciiTheme="minorHAnsi" w:eastAsiaTheme="minorEastAsia" w:hAnsiTheme="minorHAnsi" w:cstheme="minorBidi"/>
          <w:kern w:val="2"/>
          <w:sz w:val="24"/>
          <w:szCs w:val="24"/>
          <w:lang w:eastAsia="zh-CN"/>
          <w14:ligatures w14:val="standardContextual"/>
        </w:rPr>
        <w:tab/>
      </w:r>
      <w:r w:rsidRPr="00E46CEF">
        <w:rPr>
          <w:lang w:val="en-US"/>
        </w:rPr>
        <w:t>HTTP redirection</w:t>
      </w:r>
      <w:r>
        <w:tab/>
      </w:r>
      <w:r>
        <w:fldChar w:fldCharType="begin"/>
      </w:r>
      <w:r>
        <w:instrText xml:space="preserve"> PAGEREF _Toc198825330 \h </w:instrText>
      </w:r>
      <w:r>
        <w:fldChar w:fldCharType="separate"/>
      </w:r>
      <w:r w:rsidR="00D5218B">
        <w:t>70</w:t>
      </w:r>
      <w:r>
        <w:fldChar w:fldCharType="end"/>
      </w:r>
    </w:p>
    <w:p w14:paraId="1D334463" w14:textId="2BD706C9" w:rsidR="00334B5C" w:rsidRDefault="00334B5C">
      <w:pPr>
        <w:pStyle w:val="TOC8"/>
        <w:rPr>
          <w:rFonts w:asciiTheme="minorHAnsi" w:eastAsiaTheme="minorEastAsia" w:hAnsiTheme="minorHAnsi" w:cstheme="minorBidi"/>
          <w:b w:val="0"/>
          <w:kern w:val="2"/>
          <w:sz w:val="24"/>
          <w:szCs w:val="24"/>
          <w:lang w:eastAsia="zh-CN"/>
          <w14:ligatures w14:val="standardContextual"/>
        </w:rPr>
      </w:pPr>
      <w:r>
        <w:t>Annex A (normative): OpenAPI specification</w:t>
      </w:r>
      <w:r>
        <w:tab/>
      </w:r>
      <w:r>
        <w:fldChar w:fldCharType="begin"/>
      </w:r>
      <w:r>
        <w:instrText xml:space="preserve"> PAGEREF _Toc198825331 \h </w:instrText>
      </w:r>
      <w:r>
        <w:fldChar w:fldCharType="separate"/>
      </w:r>
      <w:r w:rsidR="00D5218B">
        <w:t>70</w:t>
      </w:r>
      <w:r>
        <w:fldChar w:fldCharType="end"/>
      </w:r>
    </w:p>
    <w:p w14:paraId="52D35DE2" w14:textId="7D4F14F3" w:rsidR="00334B5C" w:rsidRDefault="00334B5C">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_Toc198825332 \h </w:instrText>
      </w:r>
      <w:r>
        <w:fldChar w:fldCharType="separate"/>
      </w:r>
      <w:r w:rsidR="00D5218B">
        <w:t>70</w:t>
      </w:r>
      <w:r>
        <w:fldChar w:fldCharType="end"/>
      </w:r>
    </w:p>
    <w:p w14:paraId="11C591BA" w14:textId="7F119FD0" w:rsidR="00334B5C" w:rsidRDefault="00334B5C">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LMS_Registration API</w:t>
      </w:r>
      <w:r>
        <w:tab/>
      </w:r>
      <w:r>
        <w:fldChar w:fldCharType="begin"/>
      </w:r>
      <w:r>
        <w:instrText xml:space="preserve"> PAGEREF _Toc198825333 \h </w:instrText>
      </w:r>
      <w:r>
        <w:fldChar w:fldCharType="separate"/>
      </w:r>
      <w:r w:rsidR="00D5218B">
        <w:t>70</w:t>
      </w:r>
      <w:r>
        <w:fldChar w:fldCharType="end"/>
      </w:r>
    </w:p>
    <w:p w14:paraId="63745240" w14:textId="6E32E528" w:rsidR="00334B5C" w:rsidRDefault="00334B5C">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LMS_LocationReport API</w:t>
      </w:r>
      <w:r>
        <w:tab/>
      </w:r>
      <w:r>
        <w:fldChar w:fldCharType="begin"/>
      </w:r>
      <w:r>
        <w:instrText xml:space="preserve"> PAGEREF _Toc198825334 \h </w:instrText>
      </w:r>
      <w:r>
        <w:fldChar w:fldCharType="separate"/>
      </w:r>
      <w:r w:rsidR="00D5218B">
        <w:t>83</w:t>
      </w:r>
      <w:r>
        <w:fldChar w:fldCharType="end"/>
      </w:r>
    </w:p>
    <w:p w14:paraId="00845E9C" w14:textId="333ADA1E" w:rsidR="00334B5C" w:rsidRDefault="00334B5C">
      <w:pPr>
        <w:pStyle w:val="TOC1"/>
        <w:rPr>
          <w:rFonts w:asciiTheme="minorHAnsi" w:eastAsiaTheme="minorEastAsia" w:hAnsiTheme="minorHAnsi" w:cstheme="minorBidi"/>
          <w:kern w:val="2"/>
          <w:sz w:val="24"/>
          <w:szCs w:val="24"/>
          <w:lang w:eastAsia="zh-CN"/>
          <w14:ligatures w14:val="standardContextual"/>
        </w:rPr>
      </w:pPr>
      <w:r>
        <w:t>A.4</w:t>
      </w:r>
      <w:r>
        <w:rPr>
          <w:rFonts w:asciiTheme="minorHAnsi" w:eastAsiaTheme="minorEastAsia" w:hAnsiTheme="minorHAnsi" w:cstheme="minorBidi"/>
          <w:kern w:val="2"/>
          <w:sz w:val="24"/>
          <w:szCs w:val="24"/>
          <w:lang w:eastAsia="zh-CN"/>
          <w14:ligatures w14:val="standardContextual"/>
        </w:rPr>
        <w:tab/>
      </w:r>
      <w:r>
        <w:t>LMS_LocationInformation API</w:t>
      </w:r>
      <w:r>
        <w:tab/>
      </w:r>
      <w:r>
        <w:fldChar w:fldCharType="begin"/>
      </w:r>
      <w:r>
        <w:instrText xml:space="preserve"> PAGEREF _Toc198825335 \h </w:instrText>
      </w:r>
      <w:r>
        <w:fldChar w:fldCharType="separate"/>
      </w:r>
      <w:r w:rsidR="00D5218B">
        <w:t>86</w:t>
      </w:r>
      <w:r>
        <w:fldChar w:fldCharType="end"/>
      </w:r>
    </w:p>
    <w:p w14:paraId="712E35B9" w14:textId="52408DC7" w:rsidR="00334B5C" w:rsidRDefault="00334B5C">
      <w:pPr>
        <w:pStyle w:val="TOC8"/>
        <w:rPr>
          <w:rFonts w:asciiTheme="minorHAnsi" w:eastAsiaTheme="minorEastAsia" w:hAnsiTheme="minorHAnsi" w:cstheme="minorBidi"/>
          <w:b w:val="0"/>
          <w:kern w:val="2"/>
          <w:sz w:val="24"/>
          <w:szCs w:val="24"/>
          <w:lang w:eastAsia="zh-CN"/>
          <w14:ligatures w14:val="standardContextual"/>
        </w:rPr>
      </w:pPr>
      <w:r>
        <w:t>Annex B (informative): Change history</w:t>
      </w:r>
      <w:r>
        <w:tab/>
      </w:r>
      <w:r>
        <w:fldChar w:fldCharType="begin"/>
      </w:r>
      <w:r>
        <w:instrText xml:space="preserve"> PAGEREF _Toc198825336 \h </w:instrText>
      </w:r>
      <w:r>
        <w:fldChar w:fldCharType="separate"/>
      </w:r>
      <w:r w:rsidR="00D5218B">
        <w:t>93</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198825074"/>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198825075"/>
      <w:r w:rsidRPr="004D3578">
        <w:lastRenderedPageBreak/>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198825076"/>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Pr="00730857" w:rsidRDefault="009025AC" w:rsidP="009025AC">
      <w:pPr>
        <w:pStyle w:val="EX"/>
      </w:pPr>
      <w:r>
        <w:t>[</w:t>
      </w:r>
      <w:r w:rsidR="00E64FC0">
        <w:t>5</w:t>
      </w:r>
      <w:r>
        <w:t>]</w:t>
      </w:r>
      <w:r>
        <w:tab/>
        <w:t>3GPP TS 23.273: "5G System (5GS) Location Services (LCS); Stage 2".</w:t>
      </w:r>
    </w:p>
    <w:p w14:paraId="1549EEE3" w14:textId="487C8EA9" w:rsidR="00BE228A" w:rsidRDefault="00BE228A" w:rsidP="008149C0">
      <w:pPr>
        <w:pStyle w:val="EX"/>
      </w:pPr>
      <w:r w:rsidRPr="00730857">
        <w:t>[</w:t>
      </w:r>
      <w:r w:rsidR="000B5D58">
        <w:t>6</w:t>
      </w:r>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0092892" w14:textId="6D79D105" w:rsidR="00E53FC5" w:rsidRDefault="00E53FC5" w:rsidP="00E53FC5">
      <w:pPr>
        <w:pStyle w:val="EX"/>
      </w:pPr>
      <w:r w:rsidRPr="002F55BD">
        <w:t>[</w:t>
      </w:r>
      <w:r w:rsidR="00EA08CF">
        <w:t>7</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7E3986D2" w:rsidR="00297A1B" w:rsidRDefault="00297A1B" w:rsidP="00E53FC5">
      <w:pPr>
        <w:pStyle w:val="EX"/>
      </w:pPr>
      <w:r>
        <w:rPr>
          <w:lang w:val="en-US"/>
        </w:rPr>
        <w:t>[</w:t>
      </w:r>
      <w:r w:rsidR="00EA08CF">
        <w:rPr>
          <w:lang w:val="en-US"/>
        </w:rPr>
        <w:t>8</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75548EAB" w:rsidR="003E6C8E" w:rsidRDefault="003E6C8E" w:rsidP="003E6C8E">
      <w:pPr>
        <w:pStyle w:val="EX"/>
      </w:pPr>
      <w:r>
        <w:t>[</w:t>
      </w:r>
      <w:r w:rsidR="00992FAA">
        <w:t>9</w:t>
      </w:r>
      <w:r>
        <w:t>]</w:t>
      </w:r>
      <w:r>
        <w:tab/>
        <w:t>3GPP TS 24.483</w:t>
      </w:r>
      <w:r w:rsidRPr="0073469F">
        <w:t xml:space="preserve">: "Mission Critical </w:t>
      </w:r>
      <w:r>
        <w:t>Services (MCS)</w:t>
      </w:r>
      <w:r w:rsidRPr="0073469F">
        <w:t xml:space="preserve"> </w:t>
      </w:r>
      <w:r>
        <w:t>Management Object (MO)</w:t>
      </w:r>
      <w:r w:rsidRPr="0073469F">
        <w:t>".</w:t>
      </w:r>
    </w:p>
    <w:p w14:paraId="5F1CAAFE" w14:textId="47F23F04" w:rsidR="00876675" w:rsidRDefault="00876675" w:rsidP="003E6C8E">
      <w:pPr>
        <w:pStyle w:val="EX"/>
      </w:pPr>
      <w:r>
        <w:rPr>
          <w:lang w:val="en-US"/>
        </w:rPr>
        <w:t>[</w:t>
      </w:r>
      <w:r w:rsidR="00992FAA">
        <w:rPr>
          <w:lang w:val="en-US"/>
        </w:rPr>
        <w:t>10</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336850E6" w:rsidR="003E6C8E" w:rsidRPr="004D3578" w:rsidRDefault="003E6C8E" w:rsidP="003E6C8E">
      <w:pPr>
        <w:pStyle w:val="EX"/>
      </w:pPr>
      <w:r>
        <w:t>[</w:t>
      </w:r>
      <w:r w:rsidR="00992FAA">
        <w:t>11</w:t>
      </w:r>
      <w:r>
        <w:t>]</w:t>
      </w:r>
      <w:r>
        <w:tab/>
        <w:t>3GPP TS 29.500: "</w:t>
      </w:r>
      <w:r w:rsidRPr="0020249F">
        <w:t>5G System; Technical Realization of Service Based Architecture; Stage 3</w:t>
      </w:r>
      <w:r>
        <w:t>".</w:t>
      </w:r>
    </w:p>
    <w:p w14:paraId="72DCE0D3" w14:textId="43F4563B" w:rsidR="003E6C8E" w:rsidRDefault="003E6C8E" w:rsidP="003E6C8E">
      <w:pPr>
        <w:pStyle w:val="EX"/>
      </w:pPr>
      <w:r>
        <w:t>[</w:t>
      </w:r>
      <w:r w:rsidR="00195334">
        <w:t>1</w:t>
      </w:r>
      <w:r w:rsidR="00992FAA">
        <w:t>2</w:t>
      </w:r>
      <w:r>
        <w:t>]</w:t>
      </w:r>
      <w:r>
        <w:tab/>
        <w:t>3GPP TS 29.501: "5G System; Principles and Guidelines for Services Definition; Stage 3".</w:t>
      </w:r>
    </w:p>
    <w:p w14:paraId="14B10B04" w14:textId="0F9CE4A3" w:rsidR="003C5B2E" w:rsidRDefault="003C5B2E" w:rsidP="003C5B2E">
      <w:pPr>
        <w:pStyle w:val="EX"/>
      </w:pPr>
      <w:r>
        <w:t>[</w:t>
      </w:r>
      <w:r w:rsidR="00195334">
        <w:t>1</w:t>
      </w:r>
      <w:r w:rsidR="00992FAA">
        <w:t>3</w:t>
      </w:r>
      <w:r>
        <w:t>]</w:t>
      </w:r>
      <w:r>
        <w:tab/>
        <w:t>3GPP TS 29.571: "5G System; Common Data Types for Service Based Interfaces; Stage 3".</w:t>
      </w:r>
    </w:p>
    <w:p w14:paraId="55A2397E" w14:textId="10FBF478" w:rsidR="003C5B2E" w:rsidRDefault="003C5B2E" w:rsidP="007C10D9">
      <w:pPr>
        <w:pStyle w:val="EX"/>
      </w:pPr>
      <w:r w:rsidRPr="00F00A7A">
        <w:rPr>
          <w:lang w:val="en-US"/>
        </w:rPr>
        <w:t>[</w:t>
      </w:r>
      <w:r w:rsidR="007C10D9">
        <w:rPr>
          <w:lang w:val="en-US"/>
        </w:rPr>
        <w:t>1</w:t>
      </w:r>
      <w:r w:rsidR="00992FAA">
        <w:rPr>
          <w:lang w:val="en-US"/>
        </w:rPr>
        <w:t>4</w:t>
      </w:r>
      <w:r w:rsidRPr="00F00A7A">
        <w:rPr>
          <w:lang w:val="en-US"/>
        </w:rPr>
        <w:t>]</w:t>
      </w:r>
      <w:r w:rsidRPr="00F00A7A">
        <w:rPr>
          <w:lang w:val="en-US"/>
        </w:rPr>
        <w:tab/>
        <w:t xml:space="preserve">3GPP TS 29.572: "5G System; </w:t>
      </w:r>
      <w:r>
        <w:t>Location Management Services; Stage 3".</w:t>
      </w:r>
    </w:p>
    <w:p w14:paraId="5CB96D76" w14:textId="2CDE5C5D" w:rsidR="00E56362" w:rsidRPr="00730857" w:rsidRDefault="008149C0" w:rsidP="008149C0">
      <w:pPr>
        <w:pStyle w:val="EX"/>
      </w:pPr>
      <w:r w:rsidRPr="00730857">
        <w:t>[</w:t>
      </w:r>
      <w:r w:rsidR="007C10D9">
        <w:t>1</w:t>
      </w:r>
      <w:r w:rsidR="00992FAA">
        <w:t>5</w:t>
      </w:r>
      <w:r w:rsidRPr="00730857">
        <w:t>]</w:t>
      </w:r>
      <w:r w:rsidRPr="00730857">
        <w:tab/>
        <w:t>3GPP TS 33.180: "Security of the mission critical service".</w:t>
      </w:r>
    </w:p>
    <w:p w14:paraId="31A7AF0F" w14:textId="5037C418" w:rsidR="0093750A" w:rsidRPr="00730857" w:rsidRDefault="0093750A" w:rsidP="004756CC">
      <w:pPr>
        <w:pStyle w:val="EX"/>
      </w:pPr>
      <w:r w:rsidRPr="00730857">
        <w:t>[</w:t>
      </w:r>
      <w:r w:rsidR="004041B4" w:rsidRPr="00730857">
        <w:t>1</w:t>
      </w:r>
      <w:r w:rsidR="00992FAA">
        <w:t>6</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066AB027" w:rsidR="00925C36" w:rsidRDefault="00925C36" w:rsidP="00925C36">
      <w:pPr>
        <w:pStyle w:val="EX"/>
      </w:pPr>
      <w:r>
        <w:t>[</w:t>
      </w:r>
      <w:r w:rsidR="00824FA0">
        <w:t>1</w:t>
      </w:r>
      <w:r w:rsidR="00992FAA">
        <w:t>7</w:t>
      </w:r>
      <w:r>
        <w:t>]</w:t>
      </w:r>
      <w:r>
        <w:tab/>
      </w:r>
      <w:r w:rsidRPr="00EA26B3">
        <w:t>IETF</w:t>
      </w:r>
      <w:r>
        <w:t> </w:t>
      </w:r>
      <w:r w:rsidRPr="00EA26B3">
        <w:t>RFC</w:t>
      </w:r>
      <w:r>
        <w:t> </w:t>
      </w:r>
      <w:r w:rsidRPr="00EA26B3">
        <w:t>6750: "The OAuth 2.0 Authorization Framework: Bearer Token Usage".</w:t>
      </w:r>
    </w:p>
    <w:p w14:paraId="241F39CA" w14:textId="45F47D11" w:rsidR="00B94312" w:rsidRPr="00D91CBF" w:rsidRDefault="00B94312" w:rsidP="00B94312">
      <w:pPr>
        <w:pStyle w:val="EX"/>
        <w:rPr>
          <w:lang w:eastAsia="zh-CN"/>
        </w:rPr>
      </w:pPr>
      <w:r w:rsidRPr="00D1205D">
        <w:rPr>
          <w:lang w:eastAsia="zh-CN"/>
        </w:rPr>
        <w:lastRenderedPageBreak/>
        <w:t>[</w:t>
      </w:r>
      <w:r w:rsidR="00824FA0">
        <w:rPr>
          <w:lang w:eastAsia="zh-CN"/>
        </w:rPr>
        <w:t>1</w:t>
      </w:r>
      <w:r w:rsidR="00992FAA">
        <w:rPr>
          <w:lang w:eastAsia="zh-CN"/>
        </w:rPr>
        <w:t>8</w:t>
      </w:r>
      <w:r w:rsidRPr="00D1205D">
        <w:rPr>
          <w:lang w:eastAsia="zh-CN"/>
        </w:rPr>
        <w:t>]</w:t>
      </w:r>
      <w:r w:rsidRPr="00D1205D">
        <w:rPr>
          <w:lang w:eastAsia="zh-CN"/>
        </w:rPr>
        <w:tab/>
      </w:r>
      <w:r w:rsidRPr="00D1205D">
        <w:t>IETF RFC 8259: "The JavaScript Object Notation (JSON) Data Interchange Format".</w:t>
      </w:r>
    </w:p>
    <w:p w14:paraId="08EE1F6F" w14:textId="4F6ED828" w:rsidR="00925C36" w:rsidRDefault="00925C36" w:rsidP="00925C36">
      <w:pPr>
        <w:pStyle w:val="EX"/>
      </w:pPr>
      <w:r>
        <w:t>[</w:t>
      </w:r>
      <w:r w:rsidR="00824FA0">
        <w:t>1</w:t>
      </w:r>
      <w:r w:rsidR="00992FAA">
        <w:t>9</w:t>
      </w:r>
      <w:r>
        <w:t>]</w:t>
      </w:r>
      <w:r>
        <w:tab/>
      </w:r>
      <w:r w:rsidRPr="0086220A">
        <w:t>IETF RFC </w:t>
      </w:r>
      <w:r>
        <w:t>9113</w:t>
      </w:r>
      <w:r w:rsidRPr="0086220A">
        <w:t>: "HTTP/2"</w:t>
      </w:r>
      <w:r w:rsidRPr="00EA26B3">
        <w:t>.</w:t>
      </w:r>
    </w:p>
    <w:p w14:paraId="7E409326" w14:textId="183581AE" w:rsidR="00154B99" w:rsidRPr="00A94CD5" w:rsidRDefault="00925C36" w:rsidP="004756CC">
      <w:pPr>
        <w:pStyle w:val="EX"/>
        <w:rPr>
          <w:lang w:val="en-US"/>
        </w:rPr>
      </w:pPr>
      <w:r>
        <w:t>[</w:t>
      </w:r>
      <w:r w:rsidR="00992FAA">
        <w:t>20</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24ACB616" w14:textId="77777777" w:rsidR="00080512" w:rsidRPr="004D3578" w:rsidRDefault="00080512">
      <w:pPr>
        <w:pStyle w:val="Heading1"/>
      </w:pPr>
      <w:bookmarkStart w:id="20" w:name="definitions"/>
      <w:bookmarkStart w:id="21" w:name="_Toc198825077"/>
      <w:bookmarkEnd w:id="20"/>
      <w:r w:rsidRPr="004D3578">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198825078"/>
      <w:r w:rsidRPr="004D3578">
        <w:t>3.1</w:t>
      </w:r>
      <w:r w:rsidRPr="004D3578">
        <w:tab/>
      </w:r>
      <w:r w:rsidR="002B6339">
        <w:t>Terms</w:t>
      </w:r>
      <w:bookmarkEnd w:id="22"/>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B61CD5A"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BD4CE5">
        <w:t>6</w:t>
      </w:r>
      <w:r w:rsidRPr="00B34245">
        <w:t>]</w:t>
      </w:r>
      <w:r>
        <w:t>.</w:t>
      </w:r>
    </w:p>
    <w:p w14:paraId="748FAD21" w14:textId="77777777" w:rsidR="00080512" w:rsidRPr="004D3578" w:rsidRDefault="00080512">
      <w:pPr>
        <w:pStyle w:val="Heading2"/>
      </w:pPr>
      <w:bookmarkStart w:id="23" w:name="_Toc198825079"/>
      <w:r w:rsidRPr="004D3578">
        <w:t>3.2</w:t>
      </w:r>
      <w:r w:rsidRPr="004D3578">
        <w:tab/>
        <w:t>Symbols</w:t>
      </w:r>
      <w:bookmarkEnd w:id="23"/>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4" w:name="_Toc198825080"/>
      <w:r w:rsidRPr="004D3578">
        <w:t>3.3</w:t>
      </w:r>
      <w:r w:rsidRPr="004D3578">
        <w:tab/>
        <w:t>Abbreviations</w:t>
      </w:r>
      <w:bookmarkEnd w:id="24"/>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198825081"/>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198825082"/>
      <w:r w:rsidRPr="0073469F">
        <w:t>4.1</w:t>
      </w:r>
      <w:r w:rsidRPr="0073469F">
        <w:tab/>
      </w:r>
      <w:bookmarkEnd w:id="33"/>
      <w:bookmarkEnd w:id="34"/>
      <w:bookmarkEnd w:id="35"/>
      <w:bookmarkEnd w:id="36"/>
      <w:bookmarkEnd w:id="37"/>
      <w:bookmarkEnd w:id="38"/>
      <w:r w:rsidR="004B297E">
        <w:t>Overview</w:t>
      </w:r>
      <w:bookmarkEnd w:id="39"/>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w:t>
      </w:r>
      <w:r w:rsidR="004B297E">
        <w:lastRenderedPageBreak/>
        <w:t>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198825083"/>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198825084"/>
      <w:r>
        <w:t>4.3</w:t>
      </w:r>
      <w:r>
        <w:tab/>
        <w:t>Identities</w:t>
      </w:r>
      <w:bookmarkEnd w:id="47"/>
    </w:p>
    <w:p w14:paraId="3BB5B2C0" w14:textId="77777777" w:rsidR="009A71D6" w:rsidRDefault="009A71D6" w:rsidP="009A71D6">
      <w:pPr>
        <w:pStyle w:val="Heading3"/>
      </w:pPr>
      <w:bookmarkStart w:id="48" w:name="_Toc198825085"/>
      <w:r>
        <w:t>4.3.1</w:t>
      </w:r>
      <w:r>
        <w:tab/>
        <w:t>General</w:t>
      </w:r>
      <w:bookmarkEnd w:id="48"/>
    </w:p>
    <w:p w14:paraId="449744B8" w14:textId="5DFB3EB0"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997CC9">
        <w:t>5</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198825086"/>
      <w:r>
        <w:t>4.3.2</w:t>
      </w:r>
      <w:r>
        <w:tab/>
        <w:t>MCLOC client ID</w:t>
      </w:r>
      <w:bookmarkEnd w:id="49"/>
    </w:p>
    <w:p w14:paraId="75FC74FD" w14:textId="4B6674E7"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BD4CE5">
        <w:t>6</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0" w:name="_Toc198825087"/>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198825088"/>
      <w:r w:rsidRPr="004D3E8B">
        <w:t>5</w:t>
      </w:r>
      <w:r w:rsidR="0024387C" w:rsidRPr="004D3E8B">
        <w:t>.1</w:t>
      </w:r>
      <w:r w:rsidR="0024387C" w:rsidRPr="004D3E8B">
        <w:tab/>
        <w:t>Introduction</w:t>
      </w:r>
      <w:bookmarkEnd w:id="51"/>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2" w:name="_Toc198825089"/>
      <w:bookmarkStart w:id="53" w:name="_Toc20155509"/>
      <w:bookmarkStart w:id="54" w:name="_Toc27500664"/>
      <w:bookmarkStart w:id="55" w:name="_Toc36048789"/>
      <w:bookmarkStart w:id="56" w:name="_Toc45209552"/>
      <w:bookmarkStart w:id="57" w:name="_Toc51860377"/>
      <w:bookmarkStart w:id="58" w:name="_Toc131399675"/>
      <w:r w:rsidRPr="004D3E8B">
        <w:t>5</w:t>
      </w:r>
      <w:r w:rsidR="0024387C" w:rsidRPr="004D3E8B">
        <w:t>.2</w:t>
      </w:r>
      <w:r w:rsidR="0024387C" w:rsidRPr="004D3E8B">
        <w:tab/>
        <w:t>Location management service functional architecture</w:t>
      </w:r>
      <w:bookmarkEnd w:id="52"/>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9pt;height:329pt" o:ole="">
            <v:imagedata r:id="rId14" o:title=""/>
          </v:shape>
          <o:OLEObject Type="Embed" ProgID="Visio.Drawing.15" ShapeID="_x0000_i1025" DrawAspect="Content" ObjectID="_1810111022"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59" w:name="_Toc198825090"/>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198825091"/>
      <w:r w:rsidRPr="004D3E8B">
        <w:t>5</w:t>
      </w:r>
      <w:r w:rsidR="0024387C" w:rsidRPr="004D3E8B">
        <w:t>.3</w:t>
      </w:r>
      <w:r w:rsidR="000F66E7">
        <w:t>.1</w:t>
      </w:r>
      <w:r w:rsidR="0024387C" w:rsidRPr="004D3E8B">
        <w:tab/>
        <w:t>MCLoc client</w:t>
      </w:r>
      <w:bookmarkEnd w:id="53"/>
      <w:bookmarkEnd w:id="54"/>
      <w:bookmarkEnd w:id="55"/>
      <w:bookmarkEnd w:id="56"/>
      <w:bookmarkEnd w:id="57"/>
      <w:bookmarkEnd w:id="58"/>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198825092"/>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75382C3D"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68" w:name="_Toc198825093"/>
      <w:bookmarkStart w:id="69" w:name="_Toc468105321"/>
      <w:bookmarkStart w:id="70" w:name="_Toc468110416"/>
      <w:bookmarkStart w:id="71" w:name="_Toc131207382"/>
      <w:bookmarkEnd w:id="62"/>
      <w:bookmarkEnd w:id="63"/>
      <w:bookmarkEnd w:id="64"/>
      <w:bookmarkEnd w:id="65"/>
      <w:bookmarkEnd w:id="66"/>
      <w:bookmarkEnd w:id="67"/>
      <w:r w:rsidRPr="008243A6">
        <w:t>5</w:t>
      </w:r>
      <w:r w:rsidR="00601BB8">
        <w:t>.3.3</w:t>
      </w:r>
      <w:r w:rsidR="0024387C" w:rsidRPr="004D3E8B">
        <w:tab/>
        <w:t>Key management server (KMS)</w:t>
      </w:r>
      <w:bookmarkEnd w:id="68"/>
    </w:p>
    <w:p w14:paraId="308E847A" w14:textId="070614FA" w:rsidR="0024387C" w:rsidRPr="004D3E8B" w:rsidRDefault="0024387C" w:rsidP="0024387C">
      <w:r w:rsidRPr="004D3E8B">
        <w:t>See 3GPP TS 23.280 [</w:t>
      </w:r>
      <w:r w:rsidR="00490D56">
        <w:t>3</w:t>
      </w:r>
      <w:r w:rsidRPr="004D3E8B">
        <w:t>] clause 7.4.2.2.8.</w:t>
      </w:r>
    </w:p>
    <w:p w14:paraId="667D0FB7" w14:textId="538D934C" w:rsidR="0024387C" w:rsidRPr="0073469F" w:rsidRDefault="004D3E8B" w:rsidP="004F0C66">
      <w:pPr>
        <w:pStyle w:val="Heading3"/>
      </w:pPr>
      <w:bookmarkStart w:id="72" w:name="_Toc198825094"/>
      <w:r w:rsidRPr="008243A6">
        <w:t>5</w:t>
      </w:r>
      <w:r w:rsidR="0024387C" w:rsidRPr="004D3E8B">
        <w:t>.</w:t>
      </w:r>
      <w:r w:rsidR="00AE16EA">
        <w:t>3.4</w:t>
      </w:r>
      <w:r w:rsidR="0024387C" w:rsidRPr="004D3E8B">
        <w:tab/>
        <w:t>Configuration</w:t>
      </w:r>
      <w:r w:rsidR="0024387C">
        <w:t xml:space="preserve"> management server (CMS)</w:t>
      </w:r>
      <w:bookmarkEnd w:id="72"/>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3" w:name="_Toc198825095"/>
      <w:r>
        <w:t>5.4</w:t>
      </w:r>
      <w:r>
        <w:tab/>
        <w:t>Reference points</w:t>
      </w:r>
      <w:bookmarkEnd w:id="73"/>
    </w:p>
    <w:p w14:paraId="730FE194" w14:textId="7A1B1B65" w:rsidR="0024387C" w:rsidRPr="0023242D" w:rsidRDefault="004D3E8B" w:rsidP="005D6E0C">
      <w:pPr>
        <w:pStyle w:val="Heading3"/>
      </w:pPr>
      <w:bookmarkStart w:id="74" w:name="_Toc198825096"/>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4"/>
    </w:p>
    <w:p w14:paraId="434DCF3F" w14:textId="5C1F9F62" w:rsidR="0024387C" w:rsidRDefault="0024387C" w:rsidP="0024387C">
      <w:r w:rsidRPr="0023242D">
        <w:t>The CSC-9 reference point, which exists between the LMS and the key management server, is described in 3GPP TS 23.280</w:t>
      </w:r>
      <w:r>
        <w:t> [</w:t>
      </w:r>
      <w:r w:rsidR="00490D56">
        <w:t>3</w:t>
      </w:r>
      <w:r>
        <w:t>]</w:t>
      </w:r>
      <w:r w:rsidRPr="0023242D">
        <w:t xml:space="preserve"> clause</w:t>
      </w:r>
      <w:r>
        <w:t> </w:t>
      </w:r>
      <w:r w:rsidRPr="0023242D">
        <w:t>7.5.2.9.</w:t>
      </w:r>
    </w:p>
    <w:p w14:paraId="1B146DB2" w14:textId="35678389" w:rsidR="0024387C" w:rsidRDefault="004D3E8B" w:rsidP="005D6E0C">
      <w:pPr>
        <w:pStyle w:val="Heading3"/>
      </w:pPr>
      <w:bookmarkStart w:id="75" w:name="_Toc198825097"/>
      <w:r>
        <w:t>5</w:t>
      </w:r>
      <w:r w:rsidR="0024387C">
        <w:t>.</w:t>
      </w:r>
      <w:r w:rsidR="005D6E0C">
        <w:t>4.2</w:t>
      </w:r>
      <w:r w:rsidR="0024387C">
        <w:tab/>
        <w:t>Reference point CSC-14 (between the LMS and the LMC)</w:t>
      </w:r>
      <w:bookmarkEnd w:id="69"/>
      <w:bookmarkEnd w:id="70"/>
      <w:bookmarkEnd w:id="71"/>
      <w:bookmarkEnd w:id="75"/>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299F6DBC" w:rsidR="0024387C" w:rsidRDefault="004D3E8B" w:rsidP="005D6E0C">
      <w:pPr>
        <w:pStyle w:val="Heading3"/>
      </w:pPr>
      <w:bookmarkStart w:id="76" w:name="_Toc198825098"/>
      <w:r w:rsidRPr="008243A6">
        <w:t>5</w:t>
      </w:r>
      <w:r w:rsidR="0024387C">
        <w:t>.</w:t>
      </w:r>
      <w:r w:rsidR="005D6E0C">
        <w:t>4.3</w:t>
      </w:r>
      <w:r w:rsidR="0024387C">
        <w:tab/>
        <w:t>Reference point CSC-15 (between the LMS and the</w:t>
      </w:r>
      <w:r w:rsidR="0024387C" w:rsidRPr="00BE0D7A">
        <w:t xml:space="preserve"> </w:t>
      </w:r>
      <w:r w:rsidR="0024387C">
        <w:t>MC server)</w:t>
      </w:r>
      <w:bookmarkEnd w:id="76"/>
    </w:p>
    <w:p w14:paraId="764FF4EA" w14:textId="5B6FD2A4" w:rsidR="0024387C" w:rsidRPr="004D3E8B" w:rsidRDefault="0024387C" w:rsidP="0024387C">
      <w:r>
        <w:t>The CSC-15 reference point, which exists between the LMS and the</w:t>
      </w:r>
      <w:r w:rsidRPr="00BE0D7A">
        <w:t xml:space="preserve"> </w:t>
      </w:r>
      <w:r>
        <w:t>MC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77" w:name="_Toc198825099"/>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78" w:name="_Toc198825100"/>
      <w:r>
        <w:t>5</w:t>
      </w:r>
      <w:r w:rsidR="0024387C" w:rsidRPr="004D3E8B">
        <w:t>.</w:t>
      </w:r>
      <w:r w:rsidR="005D6E0C">
        <w:t>4.5</w:t>
      </w:r>
      <w:r w:rsidR="0024387C" w:rsidRPr="004D3E8B">
        <w:tab/>
        <w:t>Reference point CSC-24 (between the LMS and the configuration management server)</w:t>
      </w:r>
      <w:bookmarkEnd w:id="78"/>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79" w:name="_Toc198825101"/>
      <w:r>
        <w:t>5</w:t>
      </w:r>
      <w:r w:rsidR="0024387C" w:rsidRPr="004D3E8B">
        <w:t>.</w:t>
      </w:r>
      <w:r w:rsidR="005D6E0C">
        <w:t>4.6</w:t>
      </w:r>
      <w:r w:rsidR="0024387C" w:rsidRPr="004D3E8B">
        <w:tab/>
        <w:t>Reference point IWF-4 (between the LMS and the IWF)</w:t>
      </w:r>
      <w:bookmarkEnd w:id="79"/>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0" w:name="_Toc198825102"/>
      <w:r>
        <w:t>5</w:t>
      </w:r>
      <w:r w:rsidR="0024387C" w:rsidRPr="004D3E8B">
        <w:t>.</w:t>
      </w:r>
      <w:r w:rsidR="005D6E0C">
        <w:t>4.7</w:t>
      </w:r>
      <w:r w:rsidR="0024387C">
        <w:tab/>
        <w:t>Reference points HTTP-1, HTTP-2 and HTTP-3</w:t>
      </w:r>
      <w:bookmarkEnd w:id="80"/>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1" w:name="startOfAnnexes"/>
      <w:bookmarkStart w:id="82" w:name="_Toc198825103"/>
      <w:bookmarkEnd w:id="81"/>
      <w:r>
        <w:lastRenderedPageBreak/>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198825104"/>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shd w:val="clear" w:color="auto" w:fill="auto"/>
          </w:tcPr>
          <w:p w14:paraId="4485FAE3" w14:textId="396D5B50" w:rsidR="00920D3C" w:rsidRPr="00366EFF" w:rsidRDefault="00920D3C" w:rsidP="00C21234">
            <w:pPr>
              <w:pStyle w:val="TAL"/>
            </w:pPr>
            <w:r>
              <w:t>LMS_Reporting</w:t>
            </w:r>
          </w:p>
        </w:tc>
        <w:tc>
          <w:tcPr>
            <w:tcW w:w="2127" w:type="dxa"/>
            <w:shd w:val="clear" w:color="auto" w:fill="auto"/>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shd w:val="clear" w:color="auto" w:fill="auto"/>
          </w:tcPr>
          <w:p w14:paraId="3225E2C1" w14:textId="77777777" w:rsidR="00920D3C" w:rsidRDefault="00920D3C" w:rsidP="00C21234">
            <w:pPr>
              <w:pStyle w:val="TAL"/>
              <w:rPr>
                <w:lang w:eastAsia="zh-CN"/>
              </w:rPr>
            </w:pPr>
            <w:r>
              <w:rPr>
                <w:lang w:eastAsia="zh-CN"/>
              </w:rPr>
              <w:t>LMC</w:t>
            </w:r>
          </w:p>
        </w:tc>
      </w:tr>
      <w:tr w:rsidR="00920D3C" w14:paraId="086A4B32" w14:textId="77777777" w:rsidTr="00920D3C">
        <w:trPr>
          <w:trHeight w:val="136"/>
          <w:jc w:val="center"/>
        </w:trPr>
        <w:tc>
          <w:tcPr>
            <w:tcW w:w="2784" w:type="dxa"/>
            <w:vMerge/>
            <w:shd w:val="clear" w:color="auto" w:fill="auto"/>
          </w:tcPr>
          <w:p w14:paraId="21C72A3B" w14:textId="77777777" w:rsidR="00920D3C" w:rsidRDefault="00920D3C" w:rsidP="00C21234">
            <w:pPr>
              <w:pStyle w:val="TAL"/>
            </w:pPr>
          </w:p>
        </w:tc>
        <w:tc>
          <w:tcPr>
            <w:tcW w:w="2127" w:type="dxa"/>
            <w:shd w:val="clear" w:color="auto" w:fill="auto"/>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shd w:val="clear" w:color="auto" w:fill="auto"/>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shd w:val="clear" w:color="auto" w:fill="auto"/>
          </w:tcPr>
          <w:p w14:paraId="70D374FC" w14:textId="77777777" w:rsidR="00920D3C" w:rsidRDefault="00920D3C" w:rsidP="00C21234">
            <w:pPr>
              <w:pStyle w:val="TAL"/>
            </w:pPr>
          </w:p>
        </w:tc>
        <w:tc>
          <w:tcPr>
            <w:tcW w:w="2127" w:type="dxa"/>
            <w:shd w:val="clear" w:color="auto" w:fill="auto"/>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shd w:val="clear" w:color="auto" w:fill="auto"/>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shd w:val="clear" w:color="auto" w:fill="auto"/>
          </w:tcPr>
          <w:p w14:paraId="363DE640" w14:textId="77777777" w:rsidR="00920D3C" w:rsidRDefault="00920D3C" w:rsidP="00C21234">
            <w:pPr>
              <w:pStyle w:val="TAL"/>
            </w:pPr>
          </w:p>
        </w:tc>
        <w:tc>
          <w:tcPr>
            <w:tcW w:w="2127" w:type="dxa"/>
            <w:shd w:val="clear" w:color="auto" w:fill="auto"/>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shd w:val="clear" w:color="auto" w:fill="auto"/>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shd w:val="clear" w:color="auto" w:fill="auto"/>
          </w:tcPr>
          <w:p w14:paraId="04F7B2A3" w14:textId="77777777" w:rsidR="00920D3C" w:rsidRDefault="00920D3C" w:rsidP="00920D3C">
            <w:pPr>
              <w:pStyle w:val="TAL"/>
            </w:pPr>
          </w:p>
        </w:tc>
        <w:tc>
          <w:tcPr>
            <w:tcW w:w="2127" w:type="dxa"/>
            <w:shd w:val="clear" w:color="auto" w:fill="auto"/>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shd w:val="clear" w:color="auto" w:fill="auto"/>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shd w:val="clear" w:color="auto" w:fill="auto"/>
          </w:tcPr>
          <w:p w14:paraId="1ACC9476" w14:textId="5CAFE20A" w:rsidR="00A073D9" w:rsidRDefault="00A073D9" w:rsidP="00C21234">
            <w:pPr>
              <w:pStyle w:val="TAL"/>
            </w:pPr>
            <w:r>
              <w:t>LMS_</w:t>
            </w:r>
            <w:r w:rsidR="005C13FB">
              <w:t>Information</w:t>
            </w:r>
          </w:p>
        </w:tc>
        <w:tc>
          <w:tcPr>
            <w:tcW w:w="2127" w:type="dxa"/>
            <w:shd w:val="clear" w:color="auto" w:fill="auto"/>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A073D9" w14:paraId="1AA17845" w14:textId="77777777" w:rsidTr="00920D3C">
        <w:trPr>
          <w:trHeight w:val="136"/>
          <w:jc w:val="center"/>
        </w:trPr>
        <w:tc>
          <w:tcPr>
            <w:tcW w:w="2784"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BC2DF7D" w:rsidR="0022682A" w:rsidRPr="00140838" w:rsidRDefault="0022682A" w:rsidP="0022682A">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3556FA0C" w14:textId="05254895" w:rsidR="00064D2E" w:rsidRDefault="00064D2E" w:rsidP="00064D2E">
      <w:pPr>
        <w:pStyle w:val="EditorsNote"/>
      </w:pPr>
      <w:r>
        <w:rPr>
          <w:noProof/>
        </w:rPr>
        <w:t>Editor</w:t>
      </w:r>
      <w:r>
        <w:t>'</w:t>
      </w:r>
      <w:r>
        <w:rPr>
          <w:noProof/>
        </w:rPr>
        <w:t>s Note:</w:t>
      </w:r>
      <w:r>
        <w:rPr>
          <w:noProof/>
        </w:rPr>
        <w:tab/>
        <w:t>Table 6.1-1 and table 6.1-2 were updated in CT1#155. The impact on clause 6, clause 7 and annex A due to these table updates is FFS.</w:t>
      </w:r>
    </w:p>
    <w:p w14:paraId="0B7325B0" w14:textId="06F179B9" w:rsidR="00411677" w:rsidRDefault="00411677" w:rsidP="00411677">
      <w:pPr>
        <w:pStyle w:val="Heading2"/>
      </w:pPr>
      <w:bookmarkStart w:id="86" w:name="_Toc198825105"/>
      <w:r>
        <w:t>6.</w:t>
      </w:r>
      <w:r w:rsidR="00AE6485">
        <w:t>2</w:t>
      </w:r>
      <w:r>
        <w:tab/>
        <w:t>LMS_Registration service</w:t>
      </w:r>
      <w:bookmarkEnd w:id="86"/>
    </w:p>
    <w:p w14:paraId="5B79805E" w14:textId="33E49408" w:rsidR="00411677" w:rsidRDefault="00411677" w:rsidP="00411677">
      <w:pPr>
        <w:pStyle w:val="Heading3"/>
      </w:pPr>
      <w:bookmarkStart w:id="87" w:name="_Toc510696588"/>
      <w:bookmarkStart w:id="88" w:name="_Toc35971380"/>
      <w:bookmarkStart w:id="89" w:name="_Toc198825106"/>
      <w:r>
        <w:t>6.</w:t>
      </w:r>
      <w:r w:rsidR="00AE6485">
        <w:t>2</w:t>
      </w:r>
      <w:r>
        <w:t>.1</w:t>
      </w:r>
      <w:r>
        <w:tab/>
        <w:t>Service description</w:t>
      </w:r>
      <w:bookmarkEnd w:id="87"/>
      <w:bookmarkEnd w:id="88"/>
      <w:bookmarkEnd w:id="89"/>
    </w:p>
    <w:p w14:paraId="5F3E6F29" w14:textId="6A06105D" w:rsidR="00411677" w:rsidRDefault="00411677" w:rsidP="00411677">
      <w:bookmarkStart w:id="90" w:name="_Toc510696589"/>
      <w:bookmarkStart w:id="91" w:name="_Toc35971381"/>
      <w:r>
        <w:t>The LMS_Registration service allows the LMC to register, update the registration and to deregister in the LMS. At registration the LMS performs the service authorization according to 3GPP TS 33.180</w:t>
      </w:r>
      <w:r w:rsidR="00A41D6F">
        <w:t> </w:t>
      </w:r>
      <w:r>
        <w:t>[</w:t>
      </w:r>
      <w:r w:rsidR="00F37A4C">
        <w:t>1</w:t>
      </w:r>
      <w:r w:rsidR="00997CC9">
        <w:t>5</w:t>
      </w:r>
      <w:r>
        <w:t>].</w:t>
      </w:r>
    </w:p>
    <w:p w14:paraId="793B7000" w14:textId="6D285A1E" w:rsidR="00411677" w:rsidRDefault="00411677" w:rsidP="00411677">
      <w:pPr>
        <w:pStyle w:val="Heading3"/>
      </w:pPr>
      <w:bookmarkStart w:id="92" w:name="_Toc198825107"/>
      <w:r>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198825108"/>
      <w:r>
        <w:t>6.2.2.1</w:t>
      </w:r>
      <w:r>
        <w:tab/>
        <w:t>Introduction</w:t>
      </w:r>
      <w:bookmarkEnd w:id="93"/>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lastRenderedPageBreak/>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7777777" w:rsidR="00411677" w:rsidRPr="00BF35EC" w:rsidRDefault="00411677" w:rsidP="00C21234">
            <w:pPr>
              <w:pStyle w:val="TAL"/>
              <w:rPr>
                <w:highlight w:val="darkCyan"/>
              </w:rPr>
            </w:pPr>
            <w:r w:rsidRPr="007E09F3">
              <w:t>LMS_</w:t>
            </w:r>
            <w:r>
              <w:t>Registration_Request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77777777" w:rsidR="00411677" w:rsidRPr="007E09F3" w:rsidRDefault="00411677" w:rsidP="00C21234">
            <w:pPr>
              <w:pStyle w:val="TAL"/>
            </w:pPr>
            <w:r w:rsidRPr="007E09F3">
              <w:t>LMS_</w:t>
            </w:r>
            <w:r>
              <w:t>Registration_Update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77777777" w:rsidR="00411677" w:rsidRPr="007E09F3" w:rsidRDefault="00411677" w:rsidP="00C21234">
            <w:pPr>
              <w:pStyle w:val="TAL"/>
            </w:pPr>
            <w:r w:rsidRPr="007E09F3">
              <w:t>LMS_</w:t>
            </w:r>
            <w:r>
              <w:t>Registration_Deregister</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45B726D2" w:rsidR="00CE2C2C" w:rsidRPr="007E09F3" w:rsidRDefault="00CE2C2C" w:rsidP="00CE2C2C">
            <w:pPr>
              <w:pStyle w:val="TAL"/>
            </w:pPr>
            <w:r>
              <w:t>LMS_Configuration</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CE2C2C" w14:paraId="77964577" w14:textId="77777777" w:rsidTr="00CE2C2C">
        <w:trPr>
          <w:jc w:val="center"/>
        </w:trPr>
        <w:tc>
          <w:tcPr>
            <w:tcW w:w="3492" w:type="dxa"/>
          </w:tcPr>
          <w:p w14:paraId="24A13AEB" w14:textId="25DFB9E5" w:rsidR="00CE2C2C" w:rsidRPr="007E09F3" w:rsidRDefault="00CE2C2C" w:rsidP="00CE2C2C">
            <w:pPr>
              <w:pStyle w:val="TAL"/>
            </w:pPr>
            <w:r>
              <w:t>LMS_LocationRequest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bl>
    <w:p w14:paraId="771FC0B0" w14:textId="77777777" w:rsidR="00411677" w:rsidRPr="003A17C2" w:rsidRDefault="00411677" w:rsidP="00411677"/>
    <w:p w14:paraId="18301D85" w14:textId="0209B409" w:rsidR="00411677" w:rsidRDefault="00411677" w:rsidP="00411677">
      <w:pPr>
        <w:pStyle w:val="Heading4"/>
      </w:pPr>
      <w:bookmarkStart w:id="94" w:name="_Toc510696591"/>
      <w:bookmarkStart w:id="95" w:name="_Toc35971383"/>
      <w:bookmarkStart w:id="96" w:name="_Toc198825109"/>
      <w:r>
        <w:t>6.</w:t>
      </w:r>
      <w:r w:rsidR="004E311C">
        <w:t>2</w:t>
      </w:r>
      <w:r>
        <w:t>.2.2</w:t>
      </w:r>
      <w:r>
        <w:tab/>
      </w:r>
      <w:bookmarkEnd w:id="94"/>
      <w:bookmarkEnd w:id="95"/>
      <w:r w:rsidRPr="007E09F3">
        <w:t>LMS_</w:t>
      </w:r>
      <w:r>
        <w:t>Registration_Request</w:t>
      </w:r>
      <w:bookmarkEnd w:id="96"/>
    </w:p>
    <w:p w14:paraId="08E93B48" w14:textId="0ABB0C52" w:rsidR="00411677" w:rsidRDefault="00411677" w:rsidP="00411677">
      <w:pPr>
        <w:pStyle w:val="Heading5"/>
      </w:pPr>
      <w:bookmarkStart w:id="97" w:name="_Toc510696592"/>
      <w:bookmarkStart w:id="98" w:name="_Toc35971384"/>
      <w:bookmarkStart w:id="99" w:name="_Toc198825110"/>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102" w:name="_Toc198825111"/>
      <w:r>
        <w:t>6.</w:t>
      </w:r>
      <w:r w:rsidR="00FB10E8">
        <w:t>2</w:t>
      </w:r>
      <w:r w:rsidRPr="000E53F8">
        <w:t>.2.2.2</w:t>
      </w:r>
      <w:r w:rsidRPr="000E53F8">
        <w:tab/>
      </w:r>
      <w:r w:rsidRPr="00C32C9D">
        <w:t>LMC register to LMS using LMS_Registration_Request</w:t>
      </w:r>
      <w:bookmarkEnd w:id="100"/>
      <w:bookmarkEnd w:id="101"/>
      <w:r w:rsidRPr="00C32C9D">
        <w:t xml:space="preserve"> operation</w:t>
      </w:r>
      <w:bookmarkEnd w:id="102"/>
    </w:p>
    <w:p w14:paraId="4B0F9640" w14:textId="77777777" w:rsidR="00411677" w:rsidRDefault="00411677" w:rsidP="00411677">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16432B45"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BD4CE5">
        <w:t>7</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5AF65E77"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997CC9">
        <w:t>5</w:t>
      </w:r>
      <w:r>
        <w:t>]</w:t>
      </w:r>
      <w:r w:rsidRPr="006C461B">
        <w:rPr>
          <w:lang w:val="en-US"/>
        </w:rPr>
        <w:t>;</w:t>
      </w:r>
    </w:p>
    <w:p w14:paraId="6F7838B6" w14:textId="3FEE9DC8"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LMS_Registration request;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lastRenderedPageBreak/>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2CA870D4"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LocationConfiguration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546D4175" w:rsidR="00411677" w:rsidRPr="00AC7671" w:rsidRDefault="00501425" w:rsidP="00AC7671">
      <w:pPr>
        <w:pStyle w:val="B1"/>
      </w:pPr>
      <w:r>
        <w:t>1)</w:t>
      </w:r>
      <w:r>
        <w:tab/>
      </w:r>
      <w:r w:rsidR="00411677" w:rsidRPr="00AC7671">
        <w:t>Location</w:t>
      </w:r>
      <w:r w:rsidR="00705BE6">
        <w:t xml:space="preserve"> c</w:t>
      </w:r>
      <w:r w:rsidR="00411677" w:rsidRPr="00AC7671">
        <w:t>onfiguration messages as specified in clause</w:t>
      </w:r>
      <w:r w:rsidR="00C90AA2">
        <w:t> </w:t>
      </w:r>
      <w:r w:rsidR="00901FB5">
        <w:t>6.2.2</w:t>
      </w:r>
      <w:r w:rsidR="00907590">
        <w:t>.5</w:t>
      </w:r>
      <w:r w:rsidR="00411677" w:rsidRPr="00AC7671">
        <w:t>; and</w:t>
      </w:r>
    </w:p>
    <w:p w14:paraId="3521E5B3" w14:textId="3757C918" w:rsidR="00411677" w:rsidRDefault="00501425" w:rsidP="006D0082">
      <w:pPr>
        <w:pStyle w:val="B1"/>
      </w:pPr>
      <w:r>
        <w:t>2)</w:t>
      </w:r>
      <w:r>
        <w:tab/>
      </w:r>
      <w:r w:rsidR="00411677" w:rsidRPr="00AC7671">
        <w:t>Location</w:t>
      </w:r>
      <w:r w:rsidR="00705BE6">
        <w:t xml:space="preserve"> r</w:t>
      </w:r>
      <w:r w:rsidR="00411677" w:rsidRPr="00AC7671">
        <w:t>equest message as specified in clause</w:t>
      </w:r>
      <w:r w:rsidR="00C90AA2">
        <w:t> 6.2.2</w:t>
      </w:r>
      <w:r w:rsidR="00C504C9">
        <w:t>.6</w:t>
      </w:r>
      <w:r w:rsidR="00411677" w:rsidRPr="00AC7671">
        <w:t>.</w:t>
      </w:r>
    </w:p>
    <w:p w14:paraId="7075C596" w14:textId="11871ADF"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15418C6B"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198825112"/>
      <w:r>
        <w:t>6.</w:t>
      </w:r>
      <w:r w:rsidR="00570F8B">
        <w:t>2</w:t>
      </w:r>
      <w:r w:rsidRPr="000B0CEE">
        <w:t>.2.3</w:t>
      </w:r>
      <w:r w:rsidRPr="000B0CEE">
        <w:tab/>
      </w:r>
      <w:r>
        <w:t>LMS_R</w:t>
      </w:r>
      <w:r w:rsidRPr="000B0CEE">
        <w:t>egistration_Update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198825113"/>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198825114"/>
      <w:r>
        <w:t>6.</w:t>
      </w:r>
      <w:r w:rsidR="00570F8B">
        <w:t>2</w:t>
      </w:r>
      <w:r w:rsidRPr="00815B52">
        <w:t>.2.3.2</w:t>
      </w:r>
      <w:r w:rsidRPr="00815B52">
        <w:tab/>
        <w:t>LMC updating registration using LMS_Registration_Update operation</w:t>
      </w:r>
      <w:bookmarkEnd w:id="117"/>
      <w:bookmarkEnd w:id="118"/>
      <w:bookmarkEnd w:id="119"/>
      <w:bookmarkEnd w:id="120"/>
      <w:bookmarkEnd w:id="121"/>
      <w:bookmarkEnd w:id="122"/>
      <w:bookmarkEnd w:id="123"/>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3892EB79"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BD4CE5">
        <w:t>7</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79D120F6" w:rsidR="00411677" w:rsidRPr="001F4DED" w:rsidRDefault="00411677" w:rsidP="00AC7671">
      <w:pPr>
        <w:pStyle w:val="B1"/>
      </w:pPr>
      <w:r w:rsidRPr="001F4DED">
        <w:t>2)</w:t>
      </w:r>
      <w:r w:rsidRPr="001F4DED">
        <w:tab/>
        <w:t>a mclocClientId attribute identifying the instance of the LMC</w:t>
      </w:r>
      <w:r w:rsidR="003F7D65">
        <w:t xml:space="preserve"> as defined in section 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lastRenderedPageBreak/>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77605E8A"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F930D3">
        <w:t>5</w:t>
      </w:r>
      <w:r>
        <w:t>]</w:t>
      </w:r>
      <w:r w:rsidRPr="006C461B">
        <w:rPr>
          <w:lang w:val="en-US"/>
        </w:rPr>
        <w:t>;</w:t>
      </w:r>
    </w:p>
    <w:p w14:paraId="4316B834" w14:textId="4446AE2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LMS_Registration request;</w:t>
      </w:r>
    </w:p>
    <w:p w14:paraId="59A58C9D"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198825115"/>
      <w:r>
        <w:t>6.</w:t>
      </w:r>
      <w:r w:rsidR="00090524">
        <w:t>2</w:t>
      </w:r>
      <w:r w:rsidRPr="00C3206F">
        <w:t>.2.4</w:t>
      </w:r>
      <w:r w:rsidRPr="00C3206F">
        <w:tab/>
        <w:t>LMS_Registration_Deregister</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198825116"/>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A5233D"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198825117"/>
      <w:r>
        <w:t>6.</w:t>
      </w:r>
      <w:r w:rsidR="00A94DE1">
        <w:t>2</w:t>
      </w:r>
      <w:r w:rsidRPr="00354307">
        <w:t>.2.4.2</w:t>
      </w:r>
      <w:r w:rsidRPr="00354307">
        <w:tab/>
        <w:t>LMC deregistering using LMS_Registration_Deregister operation</w:t>
      </w:r>
      <w:bookmarkEnd w:id="138"/>
      <w:bookmarkEnd w:id="139"/>
      <w:bookmarkEnd w:id="140"/>
      <w:bookmarkEnd w:id="141"/>
      <w:bookmarkEnd w:id="142"/>
      <w:bookmarkEnd w:id="143"/>
      <w:bookmarkEnd w:id="144"/>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4717CF51"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BD4CE5">
        <w:t>7</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16145BB1" w:rsidR="00D676AC" w:rsidRPr="00C3206F" w:rsidRDefault="00D676AC" w:rsidP="00D676AC">
      <w:pPr>
        <w:pStyle w:val="Heading4"/>
      </w:pPr>
      <w:bookmarkStart w:id="145" w:name="_Toc198825118"/>
      <w:r>
        <w:lastRenderedPageBreak/>
        <w:t>6.2</w:t>
      </w:r>
      <w:r w:rsidRPr="00C3206F">
        <w:t>.2.</w:t>
      </w:r>
      <w:r w:rsidR="007212BB">
        <w:t>5</w:t>
      </w:r>
      <w:r w:rsidRPr="00C3206F">
        <w:tab/>
        <w:t>LMS_</w:t>
      </w:r>
      <w:r>
        <w:t>Configuration</w:t>
      </w:r>
      <w:bookmarkEnd w:id="145"/>
    </w:p>
    <w:p w14:paraId="20DBE8E0" w14:textId="63B1C3B9" w:rsidR="00D676AC" w:rsidRPr="00C3206F" w:rsidRDefault="00D676AC" w:rsidP="00D676AC">
      <w:pPr>
        <w:pStyle w:val="Heading5"/>
      </w:pPr>
      <w:bookmarkStart w:id="146" w:name="_Toc198825119"/>
      <w:r>
        <w:t>6.2</w:t>
      </w:r>
      <w:r w:rsidRPr="00C3206F">
        <w:t>.2.</w:t>
      </w:r>
      <w:r w:rsidR="007212BB">
        <w:t>5</w:t>
      </w:r>
      <w:r w:rsidRPr="00C3206F">
        <w:t>.1</w:t>
      </w:r>
      <w:r w:rsidRPr="00C3206F">
        <w:tab/>
        <w:t>General</w:t>
      </w:r>
      <w:bookmarkEnd w:id="146"/>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2CEC4830" w:rsidR="00D676AC" w:rsidRPr="00A5233D" w:rsidRDefault="00D676AC" w:rsidP="00D676AC">
      <w:pPr>
        <w:pStyle w:val="Heading5"/>
      </w:pPr>
      <w:bookmarkStart w:id="147" w:name="_Toc198825120"/>
      <w:r>
        <w:t>6.2</w:t>
      </w:r>
      <w:r w:rsidRPr="00354307">
        <w:t>.2.</w:t>
      </w:r>
      <w:r w:rsidR="007212BB">
        <w:t>5</w:t>
      </w:r>
      <w:r w:rsidRPr="00354307">
        <w:t>.2</w:t>
      </w:r>
      <w:r w:rsidRPr="00354307">
        <w:tab/>
        <w:t>LM</w:t>
      </w:r>
      <w:r>
        <w:t>S</w:t>
      </w:r>
      <w:r w:rsidRPr="00354307">
        <w:t xml:space="preserve"> </w:t>
      </w:r>
      <w:r>
        <w:t xml:space="preserve">send configuration </w:t>
      </w:r>
      <w:r w:rsidRPr="00354307">
        <w:t>using LMS_</w:t>
      </w:r>
      <w:r>
        <w:t>Configuration</w:t>
      </w:r>
      <w:r w:rsidRPr="00354307">
        <w:t xml:space="preserve"> operation</w:t>
      </w:r>
      <w:bookmarkEnd w:id="147"/>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4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074241A4" w14:textId="7BA7F588" w:rsidR="00D676AC" w:rsidRPr="00C3206F" w:rsidRDefault="00D676AC" w:rsidP="00D676AC">
      <w:pPr>
        <w:pStyle w:val="Heading4"/>
      </w:pPr>
      <w:bookmarkStart w:id="149" w:name="_Toc198825121"/>
      <w:r>
        <w:t>6.2</w:t>
      </w:r>
      <w:r w:rsidRPr="00C3206F">
        <w:t>.2.</w:t>
      </w:r>
      <w:r w:rsidR="005B7564">
        <w:t>6</w:t>
      </w:r>
      <w:r w:rsidRPr="00C3206F">
        <w:tab/>
        <w:t>LMS_</w:t>
      </w:r>
      <w:r>
        <w:t>LocationRequest</w:t>
      </w:r>
      <w:bookmarkEnd w:id="149"/>
    </w:p>
    <w:p w14:paraId="13DCDB5D" w14:textId="74F0332C" w:rsidR="00D676AC" w:rsidRPr="00C3206F" w:rsidRDefault="00D676AC" w:rsidP="00D676AC">
      <w:pPr>
        <w:pStyle w:val="Heading5"/>
      </w:pPr>
      <w:bookmarkStart w:id="150" w:name="_Toc198825122"/>
      <w:r>
        <w:t>6.2</w:t>
      </w:r>
      <w:r w:rsidRPr="00C3206F">
        <w:t>.2.</w:t>
      </w:r>
      <w:r w:rsidR="005B7564">
        <w:t>6</w:t>
      </w:r>
      <w:r>
        <w:t>.</w:t>
      </w:r>
      <w:r w:rsidRPr="00C3206F">
        <w:t>1</w:t>
      </w:r>
      <w:r w:rsidRPr="00C3206F">
        <w:tab/>
        <w:t>General</w:t>
      </w:r>
      <w:bookmarkEnd w:id="150"/>
    </w:p>
    <w:p w14:paraId="1AD84DC3" w14:textId="77777777" w:rsidR="00D676AC" w:rsidRPr="00C3206F" w:rsidRDefault="00D676AC" w:rsidP="00D676AC">
      <w:r w:rsidRPr="00C3206F">
        <w:t xml:space="preserve">This service operation is used by </w:t>
      </w:r>
      <w:r>
        <w:t>LMS</w:t>
      </w:r>
      <w:r w:rsidRPr="00C3206F">
        <w:t xml:space="preserve"> to </w:t>
      </w:r>
      <w:r>
        <w:t>send a new location request to a registered LMC.</w:t>
      </w:r>
    </w:p>
    <w:p w14:paraId="772BF68C" w14:textId="56BA8476" w:rsidR="00D676AC" w:rsidRPr="00A5233D" w:rsidRDefault="00D676AC" w:rsidP="00D676AC">
      <w:pPr>
        <w:pStyle w:val="Heading5"/>
      </w:pPr>
      <w:bookmarkStart w:id="151" w:name="_Toc198825123"/>
      <w:r>
        <w:t>6.2</w:t>
      </w:r>
      <w:r w:rsidRPr="00354307">
        <w:t>.2.</w:t>
      </w:r>
      <w:r w:rsidR="005B7564">
        <w:t>6</w:t>
      </w:r>
      <w:r w:rsidRPr="00354307">
        <w:t>.2</w:t>
      </w:r>
      <w:r w:rsidRPr="00354307">
        <w:tab/>
        <w:t>LM</w:t>
      </w:r>
      <w:r>
        <w:t>S</w:t>
      </w:r>
      <w:r w:rsidRPr="00354307">
        <w:t xml:space="preserve"> </w:t>
      </w:r>
      <w:r>
        <w:t xml:space="preserve">send location request </w:t>
      </w:r>
      <w:r w:rsidRPr="00354307">
        <w:t>using LMS_Registration_operation</w:t>
      </w:r>
      <w:bookmarkEnd w:id="151"/>
    </w:p>
    <w:p w14:paraId="6C9E485A" w14:textId="77777777" w:rsidR="00D676AC" w:rsidRDefault="00D676AC" w:rsidP="00D676AC">
      <w:r>
        <w:t>The LMS may at any time determine to send a location request to a registered LMC.</w:t>
      </w:r>
    </w:p>
    <w:p w14:paraId="0F4A8954" w14:textId="77777777" w:rsidR="00D676AC" w:rsidRDefault="00D676AC" w:rsidP="00D676AC">
      <w:r w:rsidRPr="00ED41BC">
        <w:t xml:space="preserve">To </w:t>
      </w:r>
      <w:r>
        <w:t>request a new location report from a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lastRenderedPageBreak/>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77777777" w:rsidR="00D676AC" w:rsidRDefault="00D676AC" w:rsidP="00D676AC">
      <w:pPr>
        <w:pStyle w:val="B1"/>
      </w:pPr>
      <w:r w:rsidRPr="0073469F">
        <w:t>1)</w:t>
      </w:r>
      <w:r w:rsidRPr="0073469F">
        <w:tab/>
        <w:t xml:space="preserve">shall send a location report as specified in </w:t>
      </w:r>
      <w:r>
        <w:t>clause</w:t>
      </w:r>
      <w:r w:rsidRPr="0073469F">
        <w:t> </w:t>
      </w:r>
      <w:r>
        <w:t>6.3.2.2; and</w:t>
      </w:r>
    </w:p>
    <w:p w14:paraId="2DF75F3A" w14:textId="7BB6C1AE" w:rsidR="00D676AC" w:rsidRDefault="00D676AC" w:rsidP="00D676AC">
      <w:pPr>
        <w:pStyle w:val="B1"/>
      </w:pPr>
      <w:r>
        <w:t>2)</w:t>
      </w:r>
      <w:r>
        <w:tab/>
        <w:t>shall reset the minimumReportInterval timer</w:t>
      </w:r>
      <w:r w:rsidRPr="0073469F">
        <w:t>.</w:t>
      </w:r>
    </w:p>
    <w:p w14:paraId="28E99E2A" w14:textId="52F70A81" w:rsidR="000775C1" w:rsidRDefault="000775C1" w:rsidP="000775C1">
      <w:pPr>
        <w:pStyle w:val="Heading2"/>
      </w:pPr>
      <w:bookmarkStart w:id="152" w:name="_Toc510696587"/>
      <w:bookmarkStart w:id="153" w:name="_Toc35971379"/>
      <w:bookmarkStart w:id="154" w:name="_Toc198825124"/>
      <w:r>
        <w:t>6.</w:t>
      </w:r>
      <w:r w:rsidR="00F74900">
        <w:t>3</w:t>
      </w:r>
      <w:r>
        <w:tab/>
        <w:t>LMS_LocationReport</w:t>
      </w:r>
      <w:r w:rsidRPr="00AF47A0">
        <w:t xml:space="preserve"> </w:t>
      </w:r>
      <w:r>
        <w:t>service</w:t>
      </w:r>
      <w:bookmarkEnd w:id="152"/>
      <w:bookmarkEnd w:id="153"/>
      <w:bookmarkEnd w:id="154"/>
    </w:p>
    <w:p w14:paraId="25657D3D" w14:textId="42FA0353" w:rsidR="000775C1" w:rsidRDefault="000775C1" w:rsidP="000775C1">
      <w:pPr>
        <w:pStyle w:val="Heading3"/>
      </w:pPr>
      <w:bookmarkStart w:id="155" w:name="_Toc198825125"/>
      <w:r>
        <w:t>6.</w:t>
      </w:r>
      <w:r w:rsidR="00F74900">
        <w:t>3</w:t>
      </w:r>
      <w:r>
        <w:t>.1</w:t>
      </w:r>
      <w:r>
        <w:tab/>
        <w:t>Service description</w:t>
      </w:r>
      <w:bookmarkEnd w:id="155"/>
    </w:p>
    <w:p w14:paraId="418247AE" w14:textId="77792193" w:rsidR="000775C1" w:rsidRDefault="000775C1" w:rsidP="000775C1">
      <w:r>
        <w:t>The LMS_LocationReport is defined based on the procedure for location report as defined in 3GPP TS 23.280 [</w:t>
      </w:r>
      <w:r w:rsidR="000B3D9F">
        <w:t>3</w:t>
      </w:r>
      <w:r>
        <w:t>], which allows an LMC to send a location information report to the LMS.</w:t>
      </w:r>
    </w:p>
    <w:p w14:paraId="3E04B2BB" w14:textId="1058B96A" w:rsidR="000775C1" w:rsidRDefault="000775C1" w:rsidP="000775C1">
      <w:pPr>
        <w:pStyle w:val="Heading3"/>
      </w:pPr>
      <w:bookmarkStart w:id="156" w:name="_Toc198825126"/>
      <w:r>
        <w:t>6.</w:t>
      </w:r>
      <w:r w:rsidR="00F74900">
        <w:t>3</w:t>
      </w:r>
      <w:r>
        <w:t>.2</w:t>
      </w:r>
      <w:r>
        <w:tab/>
        <w:t>Service operations</w:t>
      </w:r>
      <w:bookmarkEnd w:id="156"/>
    </w:p>
    <w:p w14:paraId="394B71B1" w14:textId="1353E84C" w:rsidR="00477875" w:rsidRPr="00477875" w:rsidRDefault="00477875" w:rsidP="00477875">
      <w:pPr>
        <w:pStyle w:val="Heading4"/>
      </w:pPr>
      <w:bookmarkStart w:id="157" w:name="_Toc198825127"/>
      <w:r>
        <w:t>6.3.2.1</w:t>
      </w:r>
      <w:r>
        <w:tab/>
        <w:t>Introduction</w:t>
      </w:r>
      <w:bookmarkEnd w:id="157"/>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r w:rsidRPr="007E09F3">
              <w:t>LMS_LocationReport</w:t>
            </w:r>
            <w:r>
              <w:t>_Request</w:t>
            </w:r>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158" w:name="_Toc198825128"/>
      <w:r>
        <w:t>6.</w:t>
      </w:r>
      <w:r w:rsidR="00477875">
        <w:t>3</w:t>
      </w:r>
      <w:r>
        <w:t>.2.2</w:t>
      </w:r>
      <w:r>
        <w:tab/>
      </w:r>
      <w:r w:rsidRPr="007E09F3">
        <w:t>LMS_LocationReport</w:t>
      </w:r>
      <w:r>
        <w:t>_Request</w:t>
      </w:r>
      <w:bookmarkEnd w:id="158"/>
    </w:p>
    <w:p w14:paraId="02B7DAF4" w14:textId="5B84E2F9" w:rsidR="000775C1" w:rsidRDefault="000775C1" w:rsidP="000775C1">
      <w:pPr>
        <w:pStyle w:val="Heading5"/>
      </w:pPr>
      <w:bookmarkStart w:id="159" w:name="_Toc198825129"/>
      <w:r>
        <w:t>6.</w:t>
      </w:r>
      <w:r w:rsidR="00C40A50">
        <w:t>3</w:t>
      </w:r>
      <w:r>
        <w:t>.2.2.1</w:t>
      </w:r>
      <w:r>
        <w:tab/>
        <w:t>General</w:t>
      </w:r>
      <w:bookmarkEnd w:id="159"/>
    </w:p>
    <w:p w14:paraId="625771B2" w14:textId="77777777" w:rsidR="000775C1" w:rsidRDefault="000775C1" w:rsidP="000775C1">
      <w:r>
        <w:t>This service operation is used by LMC to send a location report to a given LMS.</w:t>
      </w:r>
    </w:p>
    <w:p w14:paraId="6FD1E7F3" w14:textId="77777777" w:rsidR="00BF682F" w:rsidRDefault="00BF682F" w:rsidP="00BF682F">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62BC5A33" w14:textId="77777777" w:rsidR="00BF682F" w:rsidRDefault="00BF682F" w:rsidP="00BF682F">
      <w:pPr>
        <w:pStyle w:val="B1"/>
      </w:pPr>
      <w:r>
        <w:lastRenderedPageBreak/>
        <w:t>1)</w:t>
      </w:r>
      <w:r>
        <w:tab/>
        <w:t>shall, if any of the reporting triggers are still true, send a location report as specified in clause 6.3.2.2.2.</w:t>
      </w:r>
    </w:p>
    <w:p w14:paraId="7434AE77" w14:textId="67714A56" w:rsidR="00BF682F" w:rsidRDefault="00BF682F" w:rsidP="000775C1">
      <w:r>
        <w:t>If the</w:t>
      </w:r>
      <w:r w:rsidRPr="0073469F">
        <w:t xml:space="preserve"> </w:t>
      </w:r>
      <w:r>
        <w:t>LMC</w:t>
      </w:r>
      <w:r w:rsidRPr="0073469F">
        <w:t xml:space="preserve"> receives a </w:t>
      </w:r>
      <w:r w:rsidRPr="005162F9">
        <w:t>LocationRequest message as specified in clause</w:t>
      </w:r>
      <w:r>
        <w:t> </w:t>
      </w:r>
      <w:r w:rsidRPr="005162F9">
        <w:t>7.1.5.3</w:t>
      </w:r>
      <w:r w:rsidRPr="0073469F">
        <w:t xml:space="preserve">, the </w:t>
      </w:r>
      <w:r>
        <w:t>LMC</w:t>
      </w:r>
      <w:r w:rsidRPr="0073469F">
        <w:t xml:space="preserve"> shall send a location report</w:t>
      </w:r>
      <w:r w:rsidRPr="00FD03D6">
        <w:t xml:space="preserve"> </w:t>
      </w:r>
      <w:r>
        <w:t>as specified in clause 6.3.2.2.2</w:t>
      </w:r>
      <w:r w:rsidRPr="0073469F">
        <w:t>.</w:t>
      </w:r>
    </w:p>
    <w:p w14:paraId="4FB19634" w14:textId="6007E4C0" w:rsidR="000775C1" w:rsidRPr="000E53F8" w:rsidRDefault="000775C1" w:rsidP="000775C1">
      <w:pPr>
        <w:pStyle w:val="Heading5"/>
      </w:pPr>
      <w:bookmarkStart w:id="160" w:name="_Toc198825130"/>
      <w:r>
        <w:t>6.</w:t>
      </w:r>
      <w:r w:rsidR="00C40A50">
        <w:t>3</w:t>
      </w:r>
      <w:r w:rsidRPr="000E53F8">
        <w:t>.2.2.2</w:t>
      </w:r>
      <w:r w:rsidRPr="000E53F8">
        <w:tab/>
        <w:t>LMC reporting to LMS using LMS_LocationReport_Request</w:t>
      </w:r>
      <w:bookmarkEnd w:id="160"/>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7D0A0BB8" w:rsidR="000775C1" w:rsidRDefault="000775C1" w:rsidP="000775C1">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w:t>
      </w:r>
      <w:r w:rsidR="00BD4CE5">
        <w:t>7</w:t>
      </w:r>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t xml:space="preserve">The body of the HTTP POST message shall include the </w:t>
      </w:r>
      <w:r w:rsidRPr="00A54CDD">
        <w:t xml:space="preserve">MCUELocation </w:t>
      </w:r>
      <w:r>
        <w:t xml:space="preserve">data type </w:t>
      </w:r>
      <w:r w:rsidRPr="00A54CDD">
        <w:t>as specified in clause</w:t>
      </w:r>
      <w:r>
        <w:t> 7.</w:t>
      </w:r>
      <w:r w:rsidR="00362289">
        <w:t>2</w:t>
      </w:r>
      <w:r>
        <w:t>.6.2.2. The MCUELocation datatype shall include:</w:t>
      </w:r>
    </w:p>
    <w:p w14:paraId="1E29AA6C" w14:textId="77777777" w:rsidR="000775C1" w:rsidRDefault="000775C1" w:rsidP="000775C1">
      <w:pPr>
        <w:pStyle w:val="B1"/>
        <w:ind w:left="284" w:firstLine="0"/>
      </w:pPr>
      <w:r>
        <w:t>1)</w:t>
      </w:r>
      <w:r>
        <w:tab/>
        <w:t>a reportID attribute if the report was triggered by a location request, set to the value of the requestID attribute in the received request</w:t>
      </w:r>
      <w:r w:rsidRPr="0073469F">
        <w:t>;</w:t>
      </w:r>
    </w:p>
    <w:p w14:paraId="3F7BB113" w14:textId="77777777" w:rsidR="000775C1" w:rsidRDefault="000775C1" w:rsidP="000775C1">
      <w:pPr>
        <w:pStyle w:val="B1"/>
        <w:ind w:left="284" w:firstLine="0"/>
      </w:pPr>
      <w:r>
        <w:t>2)</w:t>
      </w:r>
      <w:r>
        <w:tab/>
        <w:t>a reportType attribute indicating if the report is sent during emergency state or not;</w:t>
      </w:r>
    </w:p>
    <w:p w14:paraId="0744F674" w14:textId="77777777" w:rsidR="000775C1" w:rsidRDefault="000775C1" w:rsidP="000775C1">
      <w:pPr>
        <w:pStyle w:val="B1"/>
        <w:ind w:left="284" w:firstLine="0"/>
      </w:pPr>
      <w:r>
        <w:t>3)</w:t>
      </w:r>
      <w:r>
        <w:tab/>
        <w:t>a locTimstamp attribute set to the date and time of the location measurement;</w:t>
      </w:r>
    </w:p>
    <w:p w14:paraId="7BAF7DBA" w14:textId="77777777" w:rsidR="000775C1" w:rsidRDefault="000775C1" w:rsidP="000775C1">
      <w:pPr>
        <w:pStyle w:val="B1"/>
        <w:ind w:left="284" w:firstLine="0"/>
      </w:pPr>
      <w:r>
        <w:t>4)</w:t>
      </w:r>
      <w:r>
        <w:tab/>
        <w:t>an array with triggerId attributes, where each item is set to the value associated with the trigger that have fired;</w:t>
      </w:r>
    </w:p>
    <w:p w14:paraId="1677549D" w14:textId="77777777" w:rsidR="000775C1" w:rsidRDefault="000775C1" w:rsidP="000775C1">
      <w:pPr>
        <w:pStyle w:val="B1"/>
        <w:ind w:left="284" w:firstLine="0"/>
      </w:pPr>
      <w:r>
        <w:t>5)</w:t>
      </w:r>
      <w:r>
        <w:tab/>
        <w:t>a mclocClientId attribute identifying the instance of the LMC; and</w:t>
      </w:r>
    </w:p>
    <w:p w14:paraId="7AF5D13D" w14:textId="77777777" w:rsidR="000775C1" w:rsidRDefault="000775C1" w:rsidP="000775C1">
      <w:pPr>
        <w:pStyle w:val="B1"/>
        <w:ind w:left="284" w:firstLine="0"/>
      </w:pPr>
      <w:r>
        <w:t>6)</w:t>
      </w:r>
      <w:r>
        <w:tab/>
        <w:t>a locationData attribute including subitems corresponding to the location configuration, and shall include at least one of the following attributes:</w:t>
      </w:r>
    </w:p>
    <w:p w14:paraId="436918EE" w14:textId="7D3B990F" w:rsidR="000775C1" w:rsidRDefault="000775C1" w:rsidP="000775C1">
      <w:pPr>
        <w:pStyle w:val="B2"/>
      </w:pPr>
      <w:r>
        <w:t>a)</w:t>
      </w:r>
      <w:r>
        <w:tab/>
        <w:t>c</w:t>
      </w:r>
      <w:r w:rsidR="00653EC8">
        <w:t>urrentC</w:t>
      </w:r>
      <w:r>
        <w:t xml:space="preserve">oordinate, containing the </w:t>
      </w:r>
      <w:r w:rsidRPr="00232ECA">
        <w:t>geospatial coordinate</w:t>
      </w:r>
      <w:r>
        <w:t xml:space="preserve"> of the MC UE, with the following clarification:</w:t>
      </w:r>
    </w:p>
    <w:p w14:paraId="31EE4165" w14:textId="057093D9" w:rsidR="000775C1" w:rsidRDefault="000775C1" w:rsidP="000775C1">
      <w:pPr>
        <w:pStyle w:val="B3"/>
      </w:pPr>
      <w:r>
        <w:t>i)</w:t>
      </w:r>
      <w:r>
        <w:tab/>
        <w:t xml:space="preserve">shall include the </w:t>
      </w:r>
      <w:r w:rsidR="00865A53">
        <w:t>geographicalCoordinates</w:t>
      </w:r>
      <w:r>
        <w:t xml:space="preserve">attribute </w:t>
      </w:r>
      <w:r w:rsidRPr="0034092D">
        <w:t xml:space="preserve">coded as </w:t>
      </w:r>
      <w:r w:rsidR="00C0479B">
        <w:t xml:space="preserve">defined </w:t>
      </w:r>
      <w:r w:rsidRPr="0034092D">
        <w:t>in 3GPP TS 2</w:t>
      </w:r>
      <w:r w:rsidR="00F07C67">
        <w:t>9.572</w:t>
      </w:r>
      <w:r w:rsidRPr="0034092D">
        <w:t> [</w:t>
      </w:r>
      <w:r w:rsidR="0013390D">
        <w:t>1</w:t>
      </w:r>
      <w:r w:rsidR="00E041B3">
        <w:t>4</w:t>
      </w:r>
      <w:r w:rsidRPr="0034092D">
        <w:t>]</w:t>
      </w:r>
      <w:r>
        <w:t>;</w:t>
      </w:r>
    </w:p>
    <w:p w14:paraId="358DDEE6" w14:textId="4AE4A501" w:rsidR="000775C1" w:rsidRDefault="000775C1" w:rsidP="000775C1">
      <w:pPr>
        <w:pStyle w:val="B3"/>
      </w:pPr>
      <w:r>
        <w:t xml:space="preserve">ii) may include </w:t>
      </w:r>
      <w:r w:rsidRPr="00105ECA">
        <w:t>altitude</w:t>
      </w:r>
      <w:r>
        <w:t xml:space="preserve"> attribute </w:t>
      </w:r>
      <w:r w:rsidR="00B22189">
        <w:t>coded</w:t>
      </w:r>
      <w:r w:rsidR="00BF2014">
        <w:t xml:space="preserve"> as defined </w:t>
      </w:r>
      <w:r w:rsidR="00376297">
        <w:t>in</w:t>
      </w:r>
      <w:r>
        <w:t xml:space="preserve"> 3GPP TS 2</w:t>
      </w:r>
      <w:r w:rsidR="007F51C4">
        <w:t>9.572</w:t>
      </w:r>
      <w:r>
        <w:t> </w:t>
      </w:r>
      <w:r w:rsidRPr="0034092D">
        <w:t>[</w:t>
      </w:r>
      <w:r w:rsidR="0013390D">
        <w:t>1</w:t>
      </w:r>
      <w:r w:rsidR="00E041B3">
        <w:t>4</w:t>
      </w:r>
      <w:r w:rsidRPr="0034092D">
        <w:t>]</w:t>
      </w:r>
      <w:r>
        <w:t>;</w:t>
      </w:r>
    </w:p>
    <w:p w14:paraId="1EACDEE5" w14:textId="409AE18B" w:rsidR="000775C1" w:rsidRDefault="000775C1" w:rsidP="000775C1">
      <w:pPr>
        <w:pStyle w:val="B3"/>
      </w:pPr>
      <w:r>
        <w:t>i</w:t>
      </w:r>
      <w:r w:rsidR="00683EEF">
        <w:t>ii</w:t>
      </w:r>
      <w:r>
        <w:t>)</w:t>
      </w:r>
      <w:r>
        <w:tab/>
        <w:t xml:space="preserve">may include the </w:t>
      </w:r>
      <w:r w:rsidRPr="008458B3">
        <w:t>horizontalaccuracy</w:t>
      </w:r>
      <w:r>
        <w:t xml:space="preserve"> attribute </w:t>
      </w:r>
      <w:r w:rsidRPr="00FF178F">
        <w:t xml:space="preserve">coded as </w:t>
      </w:r>
      <w:r w:rsidR="009E7D12">
        <w:t>defined</w:t>
      </w:r>
      <w:r w:rsidRPr="00FF178F">
        <w:t xml:space="preserve"> in </w:t>
      </w:r>
      <w:r>
        <w:t>3GPP TS 2</w:t>
      </w:r>
      <w:r w:rsidR="00B71B8F">
        <w:t>9.572</w:t>
      </w:r>
      <w:r>
        <w:t> </w:t>
      </w:r>
      <w:r w:rsidRPr="0034092D">
        <w:t>[</w:t>
      </w:r>
      <w:r w:rsidR="0013390D">
        <w:t>1</w:t>
      </w:r>
      <w:r w:rsidR="00E041B3">
        <w:t>4</w:t>
      </w:r>
      <w:r w:rsidRPr="0034092D">
        <w:t>]</w:t>
      </w:r>
      <w:r>
        <w:t>;</w:t>
      </w:r>
    </w:p>
    <w:p w14:paraId="68EFB9A7" w14:textId="10CB6498" w:rsidR="000775C1" w:rsidRDefault="00020F48" w:rsidP="000775C1">
      <w:pPr>
        <w:pStyle w:val="B3"/>
      </w:pPr>
      <w:r>
        <w:t>i</w:t>
      </w:r>
      <w:r w:rsidR="000775C1">
        <w:t>v)</w:t>
      </w:r>
      <w:r w:rsidR="000775C1">
        <w:tab/>
        <w:t>may include the vertical</w:t>
      </w:r>
      <w:r w:rsidR="000775C1" w:rsidRPr="008458B3">
        <w:t>accuracy</w:t>
      </w:r>
      <w:r w:rsidR="000775C1">
        <w:t xml:space="preserve"> attribute </w:t>
      </w:r>
      <w:r w:rsidR="000775C1" w:rsidRPr="00FF178F">
        <w:t xml:space="preserve">coded as </w:t>
      </w:r>
      <w:r w:rsidR="00746AAD">
        <w:t xml:space="preserve">defined </w:t>
      </w:r>
      <w:r w:rsidR="000775C1" w:rsidRPr="00FF178F">
        <w:t xml:space="preserve">in </w:t>
      </w:r>
      <w:r w:rsidR="000775C1">
        <w:t>3GPP TS</w:t>
      </w:r>
      <w:r w:rsidR="003F65CF">
        <w:t> </w:t>
      </w:r>
      <w:r w:rsidR="000775C1">
        <w:t>2</w:t>
      </w:r>
      <w:r w:rsidR="005947F7">
        <w:t>9.572</w:t>
      </w:r>
      <w:r w:rsidR="000775C1">
        <w:t> </w:t>
      </w:r>
      <w:r w:rsidR="000775C1" w:rsidRPr="0034092D">
        <w:t>[</w:t>
      </w:r>
      <w:r w:rsidR="0013390D">
        <w:t>1</w:t>
      </w:r>
      <w:r w:rsidR="00E041B3">
        <w:t>4</w:t>
      </w:r>
      <w:r w:rsidR="000775C1" w:rsidRPr="0034092D">
        <w:t>]</w:t>
      </w:r>
      <w:r w:rsidR="000775C1">
        <w:t>; and</w:t>
      </w:r>
    </w:p>
    <w:p w14:paraId="4FB219ED" w14:textId="65DEDF8D" w:rsidR="000775C1" w:rsidRDefault="000775C1" w:rsidP="000775C1">
      <w:pPr>
        <w:pStyle w:val="B3"/>
      </w:pPr>
      <w:r>
        <w:t>v)</w:t>
      </w:r>
      <w:r>
        <w:tab/>
        <w:t xml:space="preserve">may include the bearingAndSpeed attribute </w:t>
      </w:r>
      <w:r w:rsidR="001676F1">
        <w:t xml:space="preserve"> coded as defined in</w:t>
      </w:r>
      <w:r w:rsidRPr="0034092D">
        <w:t>3GPP TS 2</w:t>
      </w:r>
      <w:r w:rsidR="002668FB">
        <w:t>9.572</w:t>
      </w:r>
      <w:r w:rsidRPr="0034092D">
        <w:t> [</w:t>
      </w:r>
      <w:r w:rsidR="003175A6">
        <w:t>1</w:t>
      </w:r>
      <w:r w:rsidR="00E041B3">
        <w:t>4</w:t>
      </w:r>
      <w:r w:rsidRPr="0034092D">
        <w:t>].</w:t>
      </w:r>
    </w:p>
    <w:p w14:paraId="7E998644" w14:textId="77777777" w:rsidR="000775C1" w:rsidRDefault="000775C1" w:rsidP="000775C1">
      <w:pPr>
        <w:pStyle w:val="B2"/>
      </w:pPr>
      <w:r>
        <w:t>b)</w:t>
      </w:r>
      <w:r>
        <w:tab/>
        <w:t>ecgi attribute containing the current served EUTRAN cell;</w:t>
      </w:r>
    </w:p>
    <w:p w14:paraId="62C0D17E" w14:textId="71EA9DD4" w:rsidR="000775C1" w:rsidRDefault="000775C1" w:rsidP="000775C1">
      <w:pPr>
        <w:pStyle w:val="B2"/>
      </w:pPr>
      <w:r>
        <w:t>c)</w:t>
      </w:r>
      <w:r>
        <w:tab/>
        <w:t xml:space="preserve">neighbouringEcgi attribute </w:t>
      </w:r>
      <w:r w:rsidR="001C5031">
        <w:t>containing</w:t>
      </w:r>
      <w:r>
        <w:t xml:space="preserve"> an array of </w:t>
      </w:r>
      <w:r w:rsidRPr="00270899">
        <w:t xml:space="preserve">ECGI of any neighbouring cell the </w:t>
      </w:r>
      <w:r>
        <w:t xml:space="preserve">MC UE </w:t>
      </w:r>
      <w:r w:rsidRPr="00270899">
        <w:t>can detect</w:t>
      </w:r>
      <w:r>
        <w:t>;</w:t>
      </w:r>
    </w:p>
    <w:p w14:paraId="1A31B31B" w14:textId="77777777" w:rsidR="000775C1" w:rsidRDefault="000775C1" w:rsidP="000775C1">
      <w:pPr>
        <w:pStyle w:val="B2"/>
      </w:pPr>
      <w:r>
        <w:t>d)</w:t>
      </w:r>
      <w:r>
        <w:tab/>
        <w:t xml:space="preserve">mbmsSaiId attribute containing </w:t>
      </w:r>
      <w:r w:rsidRPr="00017681">
        <w:t>the MBMS Service Area Id the LMC is located in</w:t>
      </w:r>
      <w:r>
        <w:t>;</w:t>
      </w:r>
    </w:p>
    <w:p w14:paraId="7FB0CE99" w14:textId="77777777" w:rsidR="000775C1" w:rsidRDefault="000775C1" w:rsidP="000775C1">
      <w:pPr>
        <w:pStyle w:val="B2"/>
      </w:pPr>
      <w:r>
        <w:t>e)</w:t>
      </w:r>
      <w:r>
        <w:tab/>
        <w:t xml:space="preserve">mbsfnArea attribute containing </w:t>
      </w:r>
      <w:r w:rsidRPr="006A277D">
        <w:t>the MBSFN Area the LMC is located in</w:t>
      </w:r>
      <w:r>
        <w:t>;</w:t>
      </w:r>
    </w:p>
    <w:p w14:paraId="3CF2C1D6" w14:textId="77777777" w:rsidR="000775C1" w:rsidRDefault="000775C1" w:rsidP="000775C1">
      <w:pPr>
        <w:pStyle w:val="B2"/>
      </w:pPr>
      <w:r>
        <w:t>f)</w:t>
      </w:r>
      <w:r>
        <w:tab/>
        <w:t>ncgi attribute containing the current served NR cell;</w:t>
      </w:r>
    </w:p>
    <w:p w14:paraId="48030B21" w14:textId="2F67ED8C" w:rsidR="000775C1" w:rsidRDefault="000775C1" w:rsidP="000775C1">
      <w:pPr>
        <w:pStyle w:val="B2"/>
      </w:pPr>
      <w:r>
        <w:t>g)</w:t>
      </w:r>
      <w:r>
        <w:tab/>
        <w:t>neig</w:t>
      </w:r>
      <w:r w:rsidR="00326492">
        <w:t>h</w:t>
      </w:r>
      <w:r>
        <w:t>bouringNcgi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13115B26" w14:textId="77777777" w:rsidR="000775C1" w:rsidRDefault="000775C1" w:rsidP="000775C1">
      <w:r>
        <w:t>and may include:</w:t>
      </w:r>
    </w:p>
    <w:p w14:paraId="1BE27568" w14:textId="65CAB2BC" w:rsidR="000775C1" w:rsidRDefault="000775C1" w:rsidP="000775C1">
      <w:pPr>
        <w:pStyle w:val="B1"/>
      </w:pPr>
      <w:r>
        <w:t>1)</w:t>
      </w:r>
      <w:r>
        <w:tab/>
        <w:t xml:space="preserve">a functionalAlias </w:t>
      </w:r>
      <w:r w:rsidR="001550FB">
        <w:t>a</w:t>
      </w:r>
      <w:r>
        <w:t xml:space="preserve">ttribute containing the functional alias </w:t>
      </w:r>
      <w:r w:rsidR="006D53BF">
        <w:t xml:space="preserve">ID related to the functional alias </w:t>
      </w:r>
      <w:r>
        <w:t>status change that t</w:t>
      </w:r>
      <w:r w:rsidR="00AB48E2">
        <w:t>r</w:t>
      </w:r>
      <w:r>
        <w:t xml:space="preserve">iggered the location measurement; </w:t>
      </w:r>
    </w:p>
    <w:p w14:paraId="0A5335C5" w14:textId="09ED7277" w:rsidR="000775C1" w:rsidRDefault="000775C1" w:rsidP="000775C1">
      <w:pPr>
        <w:pStyle w:val="B1"/>
        <w:ind w:left="284" w:firstLine="0"/>
      </w:pPr>
      <w:r>
        <w:lastRenderedPageBreak/>
        <w:t>2)</w:t>
      </w:r>
      <w:r>
        <w:tab/>
        <w:t>an interRatType a</w:t>
      </w:r>
      <w:r w:rsidRPr="009F7960">
        <w:t>ttribute containing the inter-RAT change type</w:t>
      </w:r>
      <w:r>
        <w:t>;</w:t>
      </w:r>
    </w:p>
    <w:p w14:paraId="7AFB61C8" w14:textId="77777777" w:rsidR="00240DC8" w:rsidRDefault="000775C1" w:rsidP="000775C1">
      <w:pPr>
        <w:pStyle w:val="B1"/>
        <w:ind w:left="284" w:firstLine="0"/>
      </w:pPr>
      <w:r>
        <w:t>3)</w:t>
      </w:r>
      <w:r>
        <w:tab/>
        <w:t>an mcServiceUELabel attribute containing the MC Service UE label</w:t>
      </w:r>
      <w:r w:rsidR="00240DC8">
        <w:t>;</w:t>
      </w:r>
    </w:p>
    <w:p w14:paraId="2AA203A3" w14:textId="69DC5823" w:rsidR="00136B0E" w:rsidRDefault="00136B0E" w:rsidP="00136B0E">
      <w:pPr>
        <w:pStyle w:val="B1"/>
        <w:ind w:left="284" w:firstLine="0"/>
      </w:pPr>
      <w:r>
        <w:t>4)</w:t>
      </w:r>
      <w:r>
        <w:tab/>
        <w:t>a locationHistoryData attribute containing multiple historical location reports if the location request indicates that historical location reports shall be included; and</w:t>
      </w:r>
    </w:p>
    <w:p w14:paraId="3542740D" w14:textId="2DA657C0" w:rsidR="000775C1" w:rsidRDefault="00136B0E" w:rsidP="00136B0E">
      <w:pPr>
        <w:pStyle w:val="B1"/>
        <w:ind w:left="284" w:firstLine="0"/>
      </w:pPr>
      <w:r>
        <w:t>5)</w:t>
      </w:r>
      <w:r>
        <w:tab/>
        <w:t>a locationHistoryStatus attribute containing a location history status summary</w:t>
      </w:r>
      <w:r w:rsidR="000775C1" w:rsidRPr="009F7960">
        <w:t>.</w:t>
      </w:r>
    </w:p>
    <w:p w14:paraId="516AD403" w14:textId="77777777" w:rsidR="000775C1" w:rsidRDefault="000775C1" w:rsidP="000775C1">
      <w:r>
        <w:t>When the Location report request is sent the LMC shall set the minimumReportInterval timer to the minimumReportInterval time from the location configuration and start the timer.</w:t>
      </w:r>
    </w:p>
    <w:p w14:paraId="0A546743" w14:textId="67B4034E" w:rsidR="000775C1" w:rsidRPr="0042527F" w:rsidRDefault="000775C1" w:rsidP="000775C1">
      <w:r w:rsidRPr="0042527F">
        <w:t>Upon receiving the HTTP POST message from the LMC, the LMS:</w:t>
      </w:r>
    </w:p>
    <w:p w14:paraId="630A2598" w14:textId="3233173D" w:rsidR="000775C1" w:rsidRPr="00A36DFC" w:rsidRDefault="000775C1" w:rsidP="000775C1">
      <w:pPr>
        <w:pStyle w:val="B1"/>
        <w:rPr>
          <w:lang w:val="en-US"/>
        </w:rPr>
      </w:pPr>
      <w:r w:rsidRPr="00A36DFC">
        <w:t>1)</w:t>
      </w:r>
      <w:r w:rsidRPr="00A36DFC">
        <w:tab/>
      </w:r>
      <w:r w:rsidRPr="00A36DFC">
        <w:rPr>
          <w:lang w:val="en-US"/>
        </w:rPr>
        <w:t xml:space="preserve">shall perform service authorization as described in </w:t>
      </w:r>
      <w:r w:rsidRPr="00A36DFC">
        <w:t>3GPP TS 33.180 [</w:t>
      </w:r>
      <w:r w:rsidR="00FF794A">
        <w:t>1</w:t>
      </w:r>
      <w:r w:rsidR="00F930D3">
        <w:t>5</w:t>
      </w:r>
      <w:r w:rsidRPr="00A36DFC">
        <w:t>]</w:t>
      </w:r>
      <w:r w:rsidRPr="00A36DFC">
        <w:rPr>
          <w:lang w:val="en-US"/>
        </w:rPr>
        <w:t>;</w:t>
      </w:r>
    </w:p>
    <w:p w14:paraId="17511129" w14:textId="36E04B00"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sidR="005D02A8">
        <w:rPr>
          <w:lang w:val="en-US"/>
        </w:rPr>
        <w:t xml:space="preserve"> the LMS</w:t>
      </w:r>
      <w:r w:rsidRPr="00A36DFC">
        <w:rPr>
          <w:lang w:val="en-US"/>
        </w:rPr>
        <w:t>:</w:t>
      </w:r>
    </w:p>
    <w:p w14:paraId="1C0C1CAD" w14:textId="77777777" w:rsidR="000775C1" w:rsidRDefault="000775C1" w:rsidP="000775C1">
      <w:pPr>
        <w:pStyle w:val="B2"/>
        <w:rPr>
          <w:lang w:val="en-US"/>
        </w:rPr>
      </w:pPr>
      <w:r>
        <w:rPr>
          <w:lang w:val="en-US"/>
        </w:rPr>
        <w:t>a)</w:t>
      </w:r>
      <w:r>
        <w:rPr>
          <w:lang w:val="en-US"/>
        </w:rPr>
        <w:tab/>
        <w:t>shall store the location information received in the location report;</w:t>
      </w:r>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r>
        <w:rPr>
          <w:lang w:val="en-US"/>
        </w:rPr>
        <w:tab/>
        <w:t>shall send a HTTP 201 Created to the LMC; and</w:t>
      </w:r>
    </w:p>
    <w:p w14:paraId="299DFD85" w14:textId="77777777" w:rsidR="000775C1" w:rsidRDefault="000775C1" w:rsidP="000775C1">
      <w:pPr>
        <w:pStyle w:val="B1"/>
        <w:rPr>
          <w:lang w:val="en-US"/>
        </w:rPr>
      </w:pPr>
      <w:r>
        <w:rPr>
          <w:lang w:val="en-US"/>
        </w:rPr>
        <w:t>3)</w:t>
      </w:r>
      <w:r>
        <w:rPr>
          <w:lang w:val="en-US"/>
        </w:rPr>
        <w:tab/>
        <w:t>If the LMC is not service authorized, the LMS shall reject the request with a HTTP 401 (Unauthorized) response.</w:t>
      </w:r>
    </w:p>
    <w:p w14:paraId="56E1B2CA" w14:textId="4AE06C17" w:rsidR="00D26D92" w:rsidRDefault="00D26D92" w:rsidP="00D26D92">
      <w:pPr>
        <w:pStyle w:val="Heading2"/>
      </w:pPr>
      <w:bookmarkStart w:id="161" w:name="_Toc180029773"/>
      <w:bookmarkStart w:id="162" w:name="_Toc198825131"/>
      <w:r>
        <w:t>6.</w:t>
      </w:r>
      <w:r w:rsidR="00B326F9">
        <w:t>4</w:t>
      </w:r>
      <w:r>
        <w:tab/>
        <w:t>LMS_LocationInformation service</w:t>
      </w:r>
      <w:bookmarkEnd w:id="161"/>
      <w:bookmarkEnd w:id="162"/>
    </w:p>
    <w:p w14:paraId="2B94CEC5" w14:textId="2524EA93" w:rsidR="00D26D92" w:rsidRDefault="00D26D92" w:rsidP="00D26D92">
      <w:pPr>
        <w:pStyle w:val="Heading3"/>
      </w:pPr>
      <w:bookmarkStart w:id="163" w:name="_Toc180029774"/>
      <w:bookmarkStart w:id="164" w:name="_Toc198825132"/>
      <w:r>
        <w:t>6.</w:t>
      </w:r>
      <w:r w:rsidR="00B326F9">
        <w:t>4</w:t>
      </w:r>
      <w:r>
        <w:t>.1</w:t>
      </w:r>
      <w:r>
        <w:tab/>
        <w:t>Service description</w:t>
      </w:r>
      <w:bookmarkEnd w:id="163"/>
      <w:bookmarkEnd w:id="164"/>
    </w:p>
    <w:p w14:paraId="06CD17D0" w14:textId="77777777" w:rsidR="00D26D92" w:rsidRDefault="00D26D92" w:rsidP="00D26D92">
      <w:r>
        <w:t>The LMS_LocationInformation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77777777" w:rsidR="00D26D92" w:rsidRDefault="00D26D92" w:rsidP="00D26D92">
      <w:pPr>
        <w:pStyle w:val="B1"/>
      </w:pPr>
      <w:r>
        <w:t>-</w:t>
      </w:r>
      <w:r>
        <w:tab/>
        <w:t>update an existing subscription for location information notification; and</w:t>
      </w:r>
    </w:p>
    <w:p w14:paraId="5B758A3E" w14:textId="77777777" w:rsidR="00D26D92" w:rsidRDefault="00D26D92" w:rsidP="00D26D92">
      <w:pPr>
        <w:pStyle w:val="B1"/>
      </w:pPr>
      <w:r>
        <w:t>-</w:t>
      </w:r>
      <w:r>
        <w:tab/>
        <w:t>unsubscribe to an existing subscription for location information notifications.</w:t>
      </w:r>
    </w:p>
    <w:p w14:paraId="47454264" w14:textId="6BFEBA1F" w:rsidR="00D26D92" w:rsidRDefault="00D26D92" w:rsidP="00D26D92">
      <w:pPr>
        <w:pStyle w:val="Heading3"/>
      </w:pPr>
      <w:bookmarkStart w:id="165" w:name="_Toc180029775"/>
      <w:bookmarkStart w:id="166" w:name="_Toc198825133"/>
      <w:r>
        <w:t>6.</w:t>
      </w:r>
      <w:r w:rsidR="00B326F9">
        <w:t>4</w:t>
      </w:r>
      <w:r>
        <w:t>.2</w:t>
      </w:r>
      <w:r>
        <w:tab/>
        <w:t>Service operations</w:t>
      </w:r>
      <w:bookmarkEnd w:id="165"/>
      <w:bookmarkEnd w:id="166"/>
    </w:p>
    <w:p w14:paraId="4710D650" w14:textId="3F488829" w:rsidR="00D26D92" w:rsidRPr="00324385" w:rsidRDefault="00D26D92" w:rsidP="00D26D92">
      <w:pPr>
        <w:pStyle w:val="Heading4"/>
      </w:pPr>
      <w:bookmarkStart w:id="167" w:name="_Toc180029776"/>
      <w:bookmarkStart w:id="168" w:name="_Toc198825134"/>
      <w:r>
        <w:t>6.</w:t>
      </w:r>
      <w:r w:rsidR="00B326F9">
        <w:t>4</w:t>
      </w:r>
      <w:r>
        <w:t>.2.1</w:t>
      </w:r>
      <w:r>
        <w:tab/>
        <w:t>Introduction</w:t>
      </w:r>
      <w:bookmarkEnd w:id="167"/>
      <w:bookmarkEnd w:id="168"/>
    </w:p>
    <w:p w14:paraId="6BFA88B0" w14:textId="3A39B79F" w:rsidR="00D26D92" w:rsidRDefault="00D26D92" w:rsidP="00D26D92">
      <w:r>
        <w:t xml:space="preserve">The service operation defined for </w:t>
      </w:r>
      <w:r>
        <w:rPr>
          <w:noProof/>
        </w:rPr>
        <w:t>LMS_</w:t>
      </w:r>
      <w:r>
        <w:t>LocationInformation service is shown in the table 6.</w:t>
      </w:r>
      <w:r w:rsidR="00B326F9">
        <w:t>4</w:t>
      </w:r>
      <w:r w:rsidRPr="007E5C37">
        <w:t>.</w:t>
      </w:r>
      <w:r>
        <w:t>2.1-1.</w:t>
      </w:r>
    </w:p>
    <w:p w14:paraId="055AA8AD" w14:textId="60D95D26" w:rsidR="00D26D92" w:rsidRDefault="00D26D92" w:rsidP="00D26D92">
      <w:pPr>
        <w:pStyle w:val="TH"/>
      </w:pPr>
      <w:r>
        <w:t>Table 6.</w:t>
      </w:r>
      <w:r w:rsidR="008B108F">
        <w:t>4</w:t>
      </w:r>
      <w:r w:rsidRPr="007E5C37">
        <w:t>.</w:t>
      </w:r>
      <w:r>
        <w:t>2.1-1: Operations of the LMS_LocationInformation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BE6196">
        <w:trPr>
          <w:jc w:val="center"/>
        </w:trPr>
        <w:tc>
          <w:tcPr>
            <w:tcW w:w="3491" w:type="dxa"/>
            <w:shd w:val="clear" w:color="auto" w:fill="D9D9D9"/>
          </w:tcPr>
          <w:p w14:paraId="02059525" w14:textId="77777777" w:rsidR="00D26D92" w:rsidRDefault="00D26D92" w:rsidP="00BE6196">
            <w:pPr>
              <w:pStyle w:val="TAH"/>
            </w:pPr>
            <w:r>
              <w:t>Service operation name</w:t>
            </w:r>
          </w:p>
        </w:tc>
        <w:tc>
          <w:tcPr>
            <w:tcW w:w="4253"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BE6196">
        <w:trPr>
          <w:jc w:val="center"/>
        </w:trPr>
        <w:tc>
          <w:tcPr>
            <w:tcW w:w="3491" w:type="dxa"/>
          </w:tcPr>
          <w:p w14:paraId="6C27394B" w14:textId="77777777" w:rsidR="00D26D92" w:rsidRPr="00BF35EC" w:rsidRDefault="00D26D92" w:rsidP="00BE6196">
            <w:pPr>
              <w:pStyle w:val="TAL"/>
              <w:rPr>
                <w:highlight w:val="darkCyan"/>
              </w:rPr>
            </w:pPr>
            <w:r w:rsidRPr="007E09F3">
              <w:t>LMS_</w:t>
            </w:r>
            <w:r>
              <w:t>LocationInformation_Request</w:t>
            </w:r>
          </w:p>
        </w:tc>
        <w:tc>
          <w:tcPr>
            <w:tcW w:w="4253"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BE6196">
        <w:trPr>
          <w:jc w:val="center"/>
        </w:trPr>
        <w:tc>
          <w:tcPr>
            <w:tcW w:w="3491" w:type="dxa"/>
          </w:tcPr>
          <w:p w14:paraId="6F7D828B" w14:textId="77777777" w:rsidR="00D26D92" w:rsidRPr="007E09F3" w:rsidRDefault="00D26D92" w:rsidP="00BE6196">
            <w:pPr>
              <w:pStyle w:val="TAL"/>
            </w:pPr>
            <w:r w:rsidRPr="007E09F3">
              <w:t>LMS_</w:t>
            </w:r>
            <w:r>
              <w:t>LocationInformation_Subscribe</w:t>
            </w:r>
          </w:p>
        </w:tc>
        <w:tc>
          <w:tcPr>
            <w:tcW w:w="4253"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BE6196">
        <w:trPr>
          <w:jc w:val="center"/>
        </w:trPr>
        <w:tc>
          <w:tcPr>
            <w:tcW w:w="3491" w:type="dxa"/>
          </w:tcPr>
          <w:p w14:paraId="6373ACD7" w14:textId="77777777" w:rsidR="00D26D92" w:rsidRPr="007E09F3" w:rsidRDefault="00D26D92" w:rsidP="00BE6196">
            <w:pPr>
              <w:pStyle w:val="TAL"/>
            </w:pPr>
            <w:r>
              <w:t>LMS_LocationInformation_Notify</w:t>
            </w:r>
          </w:p>
        </w:tc>
        <w:tc>
          <w:tcPr>
            <w:tcW w:w="4253"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BE6196">
        <w:trPr>
          <w:jc w:val="center"/>
        </w:trPr>
        <w:tc>
          <w:tcPr>
            <w:tcW w:w="3491" w:type="dxa"/>
          </w:tcPr>
          <w:p w14:paraId="013EFA04" w14:textId="77777777" w:rsidR="00D26D92" w:rsidRPr="007E09F3" w:rsidRDefault="00D26D92" w:rsidP="00BE6196">
            <w:pPr>
              <w:pStyle w:val="TAL"/>
            </w:pPr>
            <w:r w:rsidRPr="007E09F3">
              <w:t>LMS_</w:t>
            </w:r>
            <w:r>
              <w:t>LocationInformation_UpdateSubscription</w:t>
            </w:r>
          </w:p>
        </w:tc>
        <w:tc>
          <w:tcPr>
            <w:tcW w:w="4253"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BE6196">
        <w:trPr>
          <w:jc w:val="center"/>
        </w:trPr>
        <w:tc>
          <w:tcPr>
            <w:tcW w:w="3491" w:type="dxa"/>
          </w:tcPr>
          <w:p w14:paraId="326DB6E8" w14:textId="77777777" w:rsidR="00D26D92" w:rsidRPr="007E09F3" w:rsidRDefault="00D26D92" w:rsidP="00BE6196">
            <w:pPr>
              <w:pStyle w:val="TAL"/>
            </w:pPr>
            <w:r>
              <w:t>LMS_LocationInformation_Unsubscribe</w:t>
            </w:r>
          </w:p>
        </w:tc>
        <w:tc>
          <w:tcPr>
            <w:tcW w:w="4253"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bl>
    <w:p w14:paraId="25F0A513" w14:textId="77777777" w:rsidR="00D26D92" w:rsidRPr="003A17C2" w:rsidRDefault="00D26D92" w:rsidP="00D26D92"/>
    <w:p w14:paraId="1BF99522" w14:textId="367A201E" w:rsidR="00D26D92" w:rsidRDefault="00D26D92" w:rsidP="00D26D92">
      <w:pPr>
        <w:pStyle w:val="Heading4"/>
      </w:pPr>
      <w:bookmarkStart w:id="169" w:name="_Toc180029777"/>
      <w:bookmarkStart w:id="170" w:name="_Toc198825135"/>
      <w:r>
        <w:lastRenderedPageBreak/>
        <w:t>6.</w:t>
      </w:r>
      <w:r w:rsidR="008B108F">
        <w:t>4</w:t>
      </w:r>
      <w:r>
        <w:t>.2.2</w:t>
      </w:r>
      <w:r>
        <w:tab/>
      </w:r>
      <w:r w:rsidRPr="007E09F3">
        <w:t>LMS_</w:t>
      </w:r>
      <w:r>
        <w:t>LocationInformation_Request</w:t>
      </w:r>
      <w:bookmarkEnd w:id="169"/>
      <w:bookmarkEnd w:id="170"/>
    </w:p>
    <w:p w14:paraId="50DAFAEA" w14:textId="57AE6EC2" w:rsidR="00D26D92" w:rsidRDefault="00D26D92" w:rsidP="00D26D92">
      <w:pPr>
        <w:pStyle w:val="Heading5"/>
      </w:pPr>
      <w:bookmarkStart w:id="171" w:name="_Toc180029778"/>
      <w:bookmarkStart w:id="172" w:name="_Toc198825136"/>
      <w:r>
        <w:t>6.</w:t>
      </w:r>
      <w:r w:rsidR="008B108F">
        <w:t>4</w:t>
      </w:r>
      <w:r>
        <w:t>.2.2.1</w:t>
      </w:r>
      <w:r>
        <w:tab/>
        <w:t>General</w:t>
      </w:r>
      <w:bookmarkEnd w:id="171"/>
      <w:bookmarkEnd w:id="172"/>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59B22070" w:rsidR="00D26D92" w:rsidRPr="00C32C9D" w:rsidRDefault="00D26D92" w:rsidP="00D26D92">
      <w:pPr>
        <w:pStyle w:val="Heading5"/>
      </w:pPr>
      <w:bookmarkStart w:id="173" w:name="_Toc180029779"/>
      <w:bookmarkStart w:id="174" w:name="_Toc198825137"/>
      <w:r>
        <w:t>6.</w:t>
      </w:r>
      <w:r w:rsidR="008B108F">
        <w:t>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173"/>
      <w:bookmarkEnd w:id="174"/>
    </w:p>
    <w:p w14:paraId="024061F1" w14:textId="77777777"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2B9F3B9F" w:rsidR="00D26D92" w:rsidRPr="00587D2A" w:rsidRDefault="00D26D92" w:rsidP="00D26D92">
      <w:r>
        <w:rPr>
          <w:lang w:eastAsia="zh-CN"/>
        </w:rPr>
        <w:t>The request URI shall be set according to clause 7.</w:t>
      </w:r>
      <w:r w:rsidR="00DE25E6">
        <w:rPr>
          <w:lang w:eastAsia="zh-CN"/>
        </w:rPr>
        <w:t>3</w:t>
      </w:r>
      <w:r>
        <w:rPr>
          <w:lang w:eastAsia="zh-CN"/>
        </w:rPr>
        <w:t>.1.</w:t>
      </w:r>
    </w:p>
    <w:p w14:paraId="636C7193" w14:textId="6D0F5207"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BD4CE5">
        <w:t>7</w:t>
      </w:r>
      <w:r w:rsidRPr="00587D2A">
        <w:t>]</w:t>
      </w:r>
      <w:r w:rsidRPr="00587D2A">
        <w:rPr>
          <w:lang w:eastAsia="zh-CN"/>
        </w:rPr>
        <w:t xml:space="preserve">. </w:t>
      </w:r>
    </w:p>
    <w:p w14:paraId="524DED31" w14:textId="77777777" w:rsidR="00D26D92" w:rsidRDefault="00D26D92" w:rsidP="00D26D92">
      <w:pPr>
        <w:pStyle w:val="NO"/>
        <w:rPr>
          <w:lang w:eastAsia="zh-CN"/>
        </w:rPr>
      </w:pPr>
      <w:r>
        <w:rPr>
          <w:lang w:eastAsia="zh-CN"/>
        </w:rPr>
        <w:t>NOTE:</w:t>
      </w:r>
      <w:r>
        <w:rPr>
          <w:lang w:eastAsia="zh-CN"/>
        </w:rPr>
        <w:tab/>
        <w:t>The LMS_LocationInformation_Request is relevant for all valid MC service IDs, hence the request includes all access tokens.</w:t>
      </w:r>
    </w:p>
    <w:p w14:paraId="2EB2DC14" w14:textId="4C7CAEAF"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EA08CF">
        <w:t>8</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EB1A4F6" w14:textId="77777777" w:rsidR="00006086" w:rsidRDefault="00006086" w:rsidP="00006086">
      <w:pPr>
        <w:pStyle w:val="EditorsNote"/>
      </w:pPr>
      <w:r>
        <w:t>Editor's note:</w:t>
      </w:r>
      <w:r>
        <w:tab/>
        <w:t>The paragraph above should be added for other service operations relevant for client in network entities.</w:t>
      </w:r>
    </w:p>
    <w:p w14:paraId="12915402" w14:textId="6E7E7402" w:rsidR="00D26D92" w:rsidRDefault="00D26D92" w:rsidP="00D26D92">
      <w:pPr>
        <w:rPr>
          <w:lang w:eastAsia="zh-CN"/>
        </w:rPr>
      </w:pPr>
      <w:r>
        <w:rPr>
          <w:lang w:eastAsia="zh-CN"/>
        </w:rPr>
        <w:t>Other HTTP headers shall be set according to clause 7.</w:t>
      </w:r>
      <w:r w:rsidR="00DE25E6">
        <w:rPr>
          <w:lang w:eastAsia="zh-CN"/>
        </w:rPr>
        <w:t>3</w:t>
      </w:r>
      <w:r>
        <w:rPr>
          <w:lang w:eastAsia="zh-CN"/>
        </w:rPr>
        <w:t>.2.2.</w:t>
      </w:r>
    </w:p>
    <w:p w14:paraId="6C509715" w14:textId="4C9B9F54"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DE25E6">
        <w:t>3</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7FCAD2B2"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997CC9">
        <w:t>5</w:t>
      </w:r>
      <w:r>
        <w:t>]</w:t>
      </w:r>
      <w:r w:rsidRPr="006C461B">
        <w:rPr>
          <w:lang w:val="en-US"/>
        </w:rPr>
        <w:t>;</w:t>
      </w:r>
    </w:p>
    <w:p w14:paraId="17FEC7D7" w14:textId="77777777" w:rsidR="00D26D92" w:rsidRDefault="00D26D92" w:rsidP="00D26D92">
      <w:pPr>
        <w:pStyle w:val="B1"/>
      </w:pPr>
      <w:r>
        <w:rPr>
          <w:lang w:val="en-US"/>
        </w:rPr>
        <w:lastRenderedPageBreak/>
        <w:t>2)</w:t>
      </w:r>
      <w:r>
        <w:rPr>
          <w:lang w:val="en-US"/>
        </w:rPr>
        <w:tab/>
      </w:r>
      <w:r>
        <w:t>consider the MC service IDs derived from the bearer access tokens as the identities of the sender of the LMS_LocationInformation_request;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6165366"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335C25">
        <w:t>3</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6D0294BF" w14:textId="77777777" w:rsidR="00F66135" w:rsidRDefault="00F66135" w:rsidP="00F66135">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64C4BFDC" w14:textId="77777777" w:rsidR="00D34256" w:rsidRDefault="00F66135" w:rsidP="00F66135">
      <w:pPr>
        <w:pStyle w:val="B2"/>
        <w:rPr>
          <w:lang w:val="en-US"/>
        </w:rPr>
      </w:pPr>
      <w:r>
        <w:rPr>
          <w:lang w:val="en-US"/>
        </w:rPr>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1301A2B5"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EA08CF">
        <w:rPr>
          <w:lang w:val="en-US"/>
        </w:rPr>
        <w:t>7</w:t>
      </w:r>
      <w:r>
        <w:rPr>
          <w:lang w:val="en-US"/>
        </w:rPr>
        <w:t>] clause</w:t>
      </w:r>
      <w:bookmarkStart w:id="175" w:name="_Toc20155834"/>
      <w:bookmarkStart w:id="176" w:name="_Toc27500989"/>
      <w:bookmarkStart w:id="177" w:name="_Toc36049115"/>
      <w:bookmarkStart w:id="178" w:name="_Toc45209878"/>
      <w:bookmarkStart w:id="179" w:name="_Toc51860703"/>
      <w:bookmarkStart w:id="180" w:name="_Toc193390798"/>
      <w:r>
        <w:rPr>
          <w:lang w:val="en-US"/>
        </w:rPr>
        <w:t> </w:t>
      </w:r>
      <w:r>
        <w:t>9A</w:t>
      </w:r>
      <w:r w:rsidRPr="0073469F">
        <w:t>.2.1.3</w:t>
      </w:r>
      <w:bookmarkEnd w:id="175"/>
      <w:bookmarkEnd w:id="176"/>
      <w:bookmarkEnd w:id="177"/>
      <w:bookmarkEnd w:id="178"/>
      <w:bookmarkEnd w:id="179"/>
      <w:bookmarkEnd w:id="180"/>
      <w:r>
        <w:t>.</w:t>
      </w:r>
    </w:p>
    <w:p w14:paraId="1A389A1F" w14:textId="77777777" w:rsidR="00F66135" w:rsidRDefault="00F66135" w:rsidP="00F66135">
      <w:pPr>
        <w:pStyle w:val="B2"/>
        <w:rPr>
          <w:lang w:val="en-US"/>
        </w:rPr>
      </w:pPr>
      <w:r>
        <w:rPr>
          <w:lang w:val="en-US"/>
        </w:rPr>
        <w:t>c)</w:t>
      </w:r>
      <w:r>
        <w:rPr>
          <w:lang w:val="en-US"/>
        </w:rPr>
        <w:tab/>
        <w:t>the MC service IDs of each MC client that have affiliated to the MC service groups identified by the MC service group IDs from the array provided in the attribute mcServiceGroupIds, with the following additional requirements for each MC service group ID:</w:t>
      </w:r>
    </w:p>
    <w:p w14:paraId="087D5EF9" w14:textId="40CBAF2E" w:rsidR="00F66135" w:rsidRDefault="00F66135" w:rsidP="00F66135">
      <w:pPr>
        <w:pStyle w:val="B3"/>
        <w:rPr>
          <w:lang w:val="en-US"/>
        </w:rPr>
      </w:pPr>
      <w:r>
        <w:rPr>
          <w:lang w:val="en-US"/>
        </w:rPr>
        <w:t>i)</w:t>
      </w:r>
      <w:r>
        <w:rPr>
          <w:lang w:val="en-US"/>
        </w:rPr>
        <w:tab/>
        <w:t>The initiating user's location user configuration data document according to 3GPP TS 24.484 </w:t>
      </w:r>
      <w:r w:rsidRPr="008D0C21">
        <w:rPr>
          <w:lang w:val="en-US"/>
        </w:rPr>
        <w:t>[</w:t>
      </w:r>
      <w:r w:rsidR="001B2C07">
        <w:rPr>
          <w:lang w:val="en-US"/>
        </w:rPr>
        <w:t>10</w:t>
      </w:r>
      <w:r>
        <w:rPr>
          <w:lang w:val="en-US"/>
        </w:rPr>
        <w:t>] shall include a &lt;rule&gt; element that include:</w:t>
      </w:r>
    </w:p>
    <w:p w14:paraId="4CB1236A" w14:textId="77777777" w:rsidR="00F66135" w:rsidRDefault="00F66135" w:rsidP="00F66135">
      <w:pPr>
        <w:pStyle w:val="B4"/>
        <w:rPr>
          <w:lang w:val="en-US"/>
        </w:rPr>
      </w:pPr>
      <w:r>
        <w:rPr>
          <w:lang w:val="en-US"/>
        </w:rPr>
        <w:t>A)</w:t>
      </w:r>
      <w:r>
        <w:rPr>
          <w:lang w:val="en-US"/>
        </w:rPr>
        <w:tab/>
        <w:t>a &lt;condition&gt; element containing an &lt;identity&gt; element that match the MC service group ID; and</w:t>
      </w:r>
    </w:p>
    <w:p w14:paraId="42A872BF" w14:textId="77777777" w:rsidR="00F66135" w:rsidRDefault="00F66135" w:rsidP="00F66135">
      <w:pPr>
        <w:pStyle w:val="B4"/>
      </w:pPr>
      <w:r>
        <w:rPr>
          <w:lang w:val="en-US"/>
        </w:rPr>
        <w:t>B)</w:t>
      </w:r>
      <w:r>
        <w:rPr>
          <w:lang w:val="en-US"/>
        </w:rPr>
        <w:tab/>
        <w:t>an &lt;action&gt; element containing an &lt;</w:t>
      </w:r>
      <w:r>
        <w:t>allow-request-location-of-groups&gt; element with the value set to "true"; and</w:t>
      </w:r>
    </w:p>
    <w:p w14:paraId="5346F00A" w14:textId="77777777" w:rsidR="00F66135" w:rsidRDefault="00F66135" w:rsidP="00F66135">
      <w:pPr>
        <w:pStyle w:val="B3"/>
        <w:rPr>
          <w:lang w:val="en-US"/>
        </w:rPr>
      </w:pPr>
      <w:r>
        <w:rPr>
          <w:lang w:val="en-US"/>
        </w:rPr>
        <w:t>ii)</w:t>
      </w:r>
      <w:r>
        <w:rPr>
          <w:lang w:val="en-US"/>
        </w:rPr>
        <w:tab/>
        <w:t>if the item i) above is not fulfilled the MC service group shall be ignored in the remaining steps;</w:t>
      </w:r>
    </w:p>
    <w:p w14:paraId="637383A0" w14:textId="610C3EBE" w:rsidR="00F66135" w:rsidRDefault="00F66135" w:rsidP="00F66135">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w:t>
      </w:r>
      <w:r w:rsidR="00EA08CF">
        <w:rPr>
          <w:lang w:val="en-US"/>
        </w:rPr>
        <w:t>7</w:t>
      </w:r>
      <w:r>
        <w:rPr>
          <w:lang w:val="en-US"/>
        </w:rPr>
        <w:t>] clause 9.2.1.6</w:t>
      </w:r>
      <w:r>
        <w:t>.</w:t>
      </w:r>
    </w:p>
    <w:p w14:paraId="618D82B7" w14:textId="6A0A41D9" w:rsidR="00F66135" w:rsidRDefault="00F66135" w:rsidP="00F66135">
      <w:pPr>
        <w:pStyle w:val="B1"/>
      </w:pPr>
      <w:r>
        <w:t>7)</w:t>
      </w:r>
      <w:r>
        <w:tab/>
        <w:t>v</w:t>
      </w:r>
      <w:r w:rsidRPr="00D0503A">
        <w:t xml:space="preserve">erify that the initiating user is authorized to request the location of the MC service IDs </w:t>
      </w:r>
      <w:r>
        <w:t>identified</w:t>
      </w:r>
      <w:r w:rsidRPr="00D0503A">
        <w:t xml:space="preserve"> in step 6, </w:t>
      </w:r>
      <w:r>
        <w:t xml:space="preserve">according </w:t>
      </w:r>
      <w:r w:rsidR="008D1682">
        <w:t xml:space="preserve">to local policies or </w:t>
      </w:r>
      <w:r>
        <w:t>to</w:t>
      </w:r>
      <w:r w:rsidRPr="00D0503A">
        <w:t xml:space="preserve"> the following:</w:t>
      </w:r>
    </w:p>
    <w:p w14:paraId="0CDC8E69" w14:textId="1ADEDB07"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10</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00396707"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19583904" w14:textId="01A88729" w:rsidR="00F66135" w:rsidRDefault="00F66135" w:rsidP="00F66135">
      <w:pPr>
        <w:pStyle w:val="B1"/>
      </w:pPr>
      <w:r>
        <w:t>8)</w:t>
      </w:r>
      <w:r>
        <w:tab/>
        <w:t xml:space="preserve">verify that each target user identified from step 7 is authorized to share the location information with the initiating MC user, according </w:t>
      </w:r>
      <w:r w:rsidR="009E1CA1">
        <w:t xml:space="preserve">to local policies or </w:t>
      </w:r>
      <w:r>
        <w:t>to the following:</w:t>
      </w:r>
    </w:p>
    <w:p w14:paraId="68901B54" w14:textId="603EE0C5"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10</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lastRenderedPageBreak/>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34E1579C"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DFFBB80" w:rsidR="00D26D92" w:rsidRDefault="003572BB" w:rsidP="00A36B31">
      <w:pPr>
        <w:pStyle w:val="B1"/>
      </w:pPr>
      <w:r>
        <w:rPr>
          <w:lang w:val="en-US"/>
        </w:rPr>
        <w:t>9</w:t>
      </w:r>
      <w:r w:rsidR="00A36B31">
        <w:rPr>
          <w:lang w:val="en-US"/>
        </w:rPr>
        <w:t>)</w:t>
      </w:r>
      <w:r w:rsidR="00A36B31">
        <w:rPr>
          <w:lang w:val="en-US"/>
        </w:rPr>
        <w:tab/>
        <w:t xml:space="preserve">if the refresh attribute is present and set to true, initiate </w:t>
      </w:r>
      <w:r w:rsidR="00A36B31">
        <w:t>LMS_LocationRequest operations (see clause 6.2.2</w:t>
      </w:r>
      <w:r w:rsidR="00E3029E">
        <w:t>.6</w:t>
      </w:r>
      <w:r w:rsidR="00A36B31">
        <w:t xml:space="preserve">.2) to each LMC identified in step </w:t>
      </w:r>
      <w:r w:rsidR="00026FFE">
        <w:t>8</w:t>
      </w:r>
      <w:r w:rsidR="00A36B31">
        <w:t>).</w:t>
      </w:r>
    </w:p>
    <w:p w14:paraId="5FD8EBAE" w14:textId="6AF894E5" w:rsidR="00D47429" w:rsidRPr="00D47429" w:rsidRDefault="00D47429" w:rsidP="00D47429">
      <w:pPr>
        <w:pStyle w:val="EditorsNote"/>
      </w:pPr>
      <w:r>
        <w:t>Editor's note:</w:t>
      </w:r>
      <w:r>
        <w:tab/>
        <w:t xml:space="preserve">If the request contains the MC service IDs of users homed in another system, the LMS have to send location information request(s) for those users to the interconnected system(s). How this clause needs to be modified to accommodate with LMS to LMS request is FFS. </w:t>
      </w:r>
    </w:p>
    <w:p w14:paraId="38E03297" w14:textId="1466E54C"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9237A7">
        <w:t>4</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3847ADA2" w:rsidR="00D26D92" w:rsidRPr="000B0CEE" w:rsidRDefault="00D26D92" w:rsidP="00D26D92">
      <w:pPr>
        <w:pStyle w:val="Heading4"/>
      </w:pPr>
      <w:bookmarkStart w:id="181" w:name="_Toc180029780"/>
      <w:bookmarkStart w:id="182" w:name="_Toc198825138"/>
      <w:r>
        <w:t>6.</w:t>
      </w:r>
      <w:r w:rsidR="00036DB4">
        <w:t>4</w:t>
      </w:r>
      <w:r w:rsidRPr="000B0CEE">
        <w:t>.2.3</w:t>
      </w:r>
      <w:r w:rsidRPr="000B0CEE">
        <w:tab/>
      </w:r>
      <w:bookmarkEnd w:id="181"/>
      <w:r w:rsidRPr="007E09F3">
        <w:t>LMS_</w:t>
      </w:r>
      <w:r>
        <w:t>LocationInformation_Subscribe</w:t>
      </w:r>
      <w:bookmarkEnd w:id="182"/>
    </w:p>
    <w:p w14:paraId="64907AED" w14:textId="67BC3E40" w:rsidR="00D26D92" w:rsidRPr="000B0CEE" w:rsidRDefault="00D26D92" w:rsidP="00D26D92">
      <w:pPr>
        <w:pStyle w:val="Heading5"/>
      </w:pPr>
      <w:bookmarkStart w:id="183" w:name="_Toc180029781"/>
      <w:bookmarkStart w:id="184" w:name="_Toc198825139"/>
      <w:r>
        <w:t>6.</w:t>
      </w:r>
      <w:r w:rsidR="00036DB4">
        <w:t>4</w:t>
      </w:r>
      <w:r w:rsidRPr="000B0CEE">
        <w:t>.2.3.1</w:t>
      </w:r>
      <w:r w:rsidRPr="000B0CEE">
        <w:tab/>
        <w:t>General</w:t>
      </w:r>
      <w:bookmarkEnd w:id="183"/>
      <w:bookmarkEnd w:id="184"/>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7DC1D5AE" w:rsidR="00D26D92" w:rsidRPr="00815B52" w:rsidRDefault="00D26D92" w:rsidP="00D26D92">
      <w:pPr>
        <w:pStyle w:val="Heading5"/>
      </w:pPr>
      <w:bookmarkStart w:id="185" w:name="_Toc180029782"/>
      <w:bookmarkStart w:id="186" w:name="_Toc198825140"/>
      <w:r>
        <w:t>6.</w:t>
      </w:r>
      <w:r w:rsidR="00036DB4">
        <w:t>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185"/>
      <w:bookmarkEnd w:id="186"/>
    </w:p>
    <w:p w14:paraId="643A1F0B" w14:textId="21E5C196"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 xml:space="preserve">LMS_LocationInformation collection resource (i.e, LMS LocationInformation) to create the resources associated with the subscription in the LMS. To update an existing subscription the client shall send an HTTP PUT message to the LMS on the </w:t>
      </w:r>
      <w:r w:rsidRPr="00CF116F">
        <w:t xml:space="preserve">resource URI identifying the </w:t>
      </w:r>
      <w:r w:rsidR="00390E11">
        <w:t>i</w:t>
      </w:r>
      <w:r w:rsidRPr="00CF116F">
        <w:t xml:space="preserve">ndividual LMC </w:t>
      </w:r>
      <w:r>
        <w:t>subscription</w:t>
      </w:r>
      <w:r w:rsidRPr="00CF116F">
        <w:t xml:space="preserve"> resource representation as specified in clause </w:t>
      </w:r>
      <w:r w:rsidRPr="00CF116F">
        <w:rPr>
          <w:lang w:eastAsia="zh-CN"/>
        </w:rPr>
        <w:t>7.</w:t>
      </w:r>
      <w:r w:rsidR="00036DB4">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24C5DF3C" w14:textId="1653966B" w:rsidR="00D26D92" w:rsidRPr="00587D2A" w:rsidRDefault="00D26D92" w:rsidP="00D26D92">
      <w:r>
        <w:rPr>
          <w:lang w:eastAsia="zh-CN"/>
        </w:rPr>
        <w:t>The request URI shall be set according to clause 7.</w:t>
      </w:r>
      <w:r w:rsidR="00482FA6">
        <w:rPr>
          <w:lang w:eastAsia="zh-CN"/>
        </w:rPr>
        <w:t>3</w:t>
      </w:r>
      <w:r>
        <w:rPr>
          <w:lang w:eastAsia="zh-CN"/>
        </w:rPr>
        <w:t>.1.</w:t>
      </w:r>
    </w:p>
    <w:p w14:paraId="5611CC66" w14:textId="06404CFF"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BD4CE5">
        <w:t>7</w:t>
      </w:r>
      <w:r w:rsidRPr="00587D2A">
        <w:t>]</w:t>
      </w:r>
      <w:r w:rsidRPr="00587D2A">
        <w:rPr>
          <w:lang w:eastAsia="zh-CN"/>
        </w:rPr>
        <w:t xml:space="preserve">. </w:t>
      </w:r>
    </w:p>
    <w:p w14:paraId="03DB4976" w14:textId="1E1DACA5"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LMS_LocationInfo_Subscribe operation is relevant for all valid MC service IDs, hence the request includes all access tokens.</w:t>
      </w:r>
    </w:p>
    <w:p w14:paraId="134844F3" w14:textId="0F88363D" w:rsidR="00FA1375" w:rsidRDefault="00FA1375" w:rsidP="00FA1375">
      <w:r w:rsidRPr="009D1FF1">
        <w:rPr>
          <w:lang w:eastAsia="zh-CN"/>
        </w:rPr>
        <w:t>If the client is a network entity (e.g. an IWF, an MC service server or another LMS) then the client shall insert an X-3GPP-Asserted-Identity header field as specified in 3GPP TS 24.482 [</w:t>
      </w:r>
      <w:r w:rsidR="00EA08CF">
        <w:rPr>
          <w:lang w:eastAsia="zh-CN"/>
        </w:rPr>
        <w:t>8</w:t>
      </w:r>
      <w:r w:rsidRPr="009D1FF1">
        <w:rPr>
          <w:lang w:eastAsia="zh-CN"/>
        </w:rPr>
        <w:t>] clause A.2.1.3. The identity in the 3GPP-Asserted-Identity header field shall be set to the public service identity of the network entity.</w:t>
      </w:r>
    </w:p>
    <w:p w14:paraId="0E9DF6A2" w14:textId="6720763A" w:rsidR="00D26D92" w:rsidRDefault="00D26D92" w:rsidP="00D26D92">
      <w:pPr>
        <w:rPr>
          <w:lang w:eastAsia="zh-CN"/>
        </w:rPr>
      </w:pPr>
      <w:r>
        <w:rPr>
          <w:lang w:eastAsia="zh-CN"/>
        </w:rPr>
        <w:t>Other HTTP headers shall be set according to clause 7.</w:t>
      </w:r>
      <w:r w:rsidR="00482FA6">
        <w:rPr>
          <w:lang w:eastAsia="zh-CN"/>
        </w:rPr>
        <w:t>3</w:t>
      </w:r>
      <w:r>
        <w:rPr>
          <w:lang w:eastAsia="zh-CN"/>
        </w:rPr>
        <w:t>.2.2.</w:t>
      </w:r>
    </w:p>
    <w:p w14:paraId="5D0B5242" w14:textId="4C5DC715" w:rsidR="00D26D92" w:rsidRDefault="00D26D92" w:rsidP="00D26D92">
      <w:r w:rsidRPr="00587D2A">
        <w:rPr>
          <w:lang w:eastAsia="zh-CN"/>
        </w:rPr>
        <w:t xml:space="preserve">The body of the HTTP </w:t>
      </w:r>
      <w:r w:rsidR="00E40747">
        <w:rPr>
          <w:lang w:eastAsia="zh-CN"/>
        </w:rPr>
        <w:t xml:space="preserve">POST or HTTP </w:t>
      </w:r>
      <w:r>
        <w:rPr>
          <w:lang w:eastAsia="zh-CN"/>
        </w:rPr>
        <w:t>PUT</w:t>
      </w:r>
      <w:r w:rsidRPr="00587D2A">
        <w:rPr>
          <w:lang w:eastAsia="zh-CN"/>
        </w:rPr>
        <w:t xml:space="preserve"> message shall include the </w:t>
      </w:r>
      <w:r w:rsidR="00F30EA8">
        <w:t xml:space="preserve">LocationSubscriptionRequest </w:t>
      </w:r>
      <w:r w:rsidRPr="00587D2A">
        <w:t>as specified in clause 7.</w:t>
      </w:r>
      <w:r w:rsidR="00482FA6">
        <w:t>3</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lastRenderedPageBreak/>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304F27DF"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997CC9">
        <w:t>5</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7FC8F155" w14:textId="77777777" w:rsidR="00F14386" w:rsidRDefault="00F14386" w:rsidP="00F14386">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5ADF57C8" w14:textId="77777777" w:rsidR="00F14386" w:rsidRDefault="00F14386" w:rsidP="00F14386">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453785C6" w14:textId="77777777" w:rsidR="00F14386" w:rsidRDefault="00F14386" w:rsidP="00F14386">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7E13C8E7" w14:textId="77777777" w:rsidR="00F14386" w:rsidRDefault="00F14386" w:rsidP="00F14386">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7777777" w:rsidR="00F14386" w:rsidRDefault="00F14386" w:rsidP="00F14386">
      <w:pPr>
        <w:pStyle w:val="B1"/>
        <w:rPr>
          <w:lang w:val="en-US"/>
        </w:rPr>
      </w:pPr>
      <w:r>
        <w:rPr>
          <w:lang w:val="en-US"/>
        </w:rPr>
        <w:t>6)</w:t>
      </w:r>
      <w:r>
        <w:rPr>
          <w:lang w:val="en-US"/>
        </w:rPr>
        <w:tab/>
        <w:t>generate a unique subscription identifier;</w:t>
      </w:r>
    </w:p>
    <w:p w14:paraId="5E1018DA" w14:textId="77777777" w:rsidR="00F14386" w:rsidRPr="00F846DD" w:rsidRDefault="00F14386" w:rsidP="00F14386">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t>3</w:t>
      </w:r>
      <w:r w:rsidRPr="00FA42E7">
        <w:t>.3.</w:t>
      </w:r>
      <w:r>
        <w:t>3.</w:t>
      </w:r>
      <w:r w:rsidRPr="00FA42E7">
        <w:t>3</w:t>
      </w:r>
      <w:r>
        <w:t xml:space="preserve">; and </w:t>
      </w:r>
    </w:p>
    <w:p w14:paraId="2A963FCF" w14:textId="77777777" w:rsidR="00F14386" w:rsidRDefault="00F14386" w:rsidP="00F14386">
      <w:pPr>
        <w:pStyle w:val="B1"/>
        <w:rPr>
          <w:lang w:val="en-US"/>
        </w:rPr>
      </w:pPr>
      <w:r>
        <w:rPr>
          <w:lang w:val="en-US"/>
        </w:rPr>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611AAF28" w14:textId="77777777" w:rsidR="00F14386" w:rsidRDefault="00F14386" w:rsidP="00F14386">
      <w:pPr>
        <w:rPr>
          <w:lang w:val="en-US"/>
        </w:rPr>
      </w:pPr>
      <w:r>
        <w:rPr>
          <w:lang w:val="en-US"/>
        </w:rPr>
        <w:t>The LMS shall identify all MC service IDs for which the subscription request applies according to step 6-8 in the procedure for a one-time location information request as specified in clause 6.4.2.2.2.</w:t>
      </w:r>
    </w:p>
    <w:p w14:paraId="57BE6BE5" w14:textId="77777777"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5B2ABDE0" w14:textId="77777777" w:rsidR="00F14386" w:rsidRDefault="00F14386" w:rsidP="00F14386">
      <w:r w:rsidRPr="00CB5C2A">
        <w:t xml:space="preserve">Upon receiving the HTTP </w:t>
      </w:r>
      <w:r>
        <w:t>PUT</w:t>
      </w:r>
      <w:r w:rsidRPr="00CB5C2A">
        <w:t xml:space="preserve"> message from the LMC, the LMS </w:t>
      </w:r>
      <w:r>
        <w:t>shall perform the same steps as for an HTTP POST request with the following exceptions</w:t>
      </w:r>
      <w:r w:rsidRPr="00CB5C2A">
        <w:t>:</w:t>
      </w:r>
    </w:p>
    <w:p w14:paraId="11C313D8" w14:textId="77777777" w:rsidR="00F14386" w:rsidRDefault="00F14386" w:rsidP="00F14386">
      <w:pPr>
        <w:pStyle w:val="B1"/>
      </w:pPr>
      <w:r>
        <w:t>1)</w:t>
      </w:r>
      <w:r>
        <w:tab/>
        <w:t>No new subscription id is generated;</w:t>
      </w:r>
    </w:p>
    <w:p w14:paraId="03DCF44E" w14:textId="77777777" w:rsidR="00F14386" w:rsidRDefault="00F14386" w:rsidP="00F14386">
      <w:pPr>
        <w:pStyle w:val="B1"/>
      </w:pPr>
      <w:r>
        <w:t>2)</w:t>
      </w:r>
      <w:r>
        <w:tab/>
        <w:t xml:space="preserve">The existing </w:t>
      </w:r>
      <w:r w:rsidRPr="0013546C">
        <w:t xml:space="preserve">resource with the </w:t>
      </w:r>
      <w:r>
        <w:t>location subscription is updated; and</w:t>
      </w:r>
    </w:p>
    <w:p w14:paraId="4E94F59B" w14:textId="77777777" w:rsidR="00F14386" w:rsidRDefault="00F14386" w:rsidP="00F14386">
      <w:pPr>
        <w:pStyle w:val="B1"/>
      </w:pPr>
      <w:r>
        <w:t>3)</w:t>
      </w:r>
      <w:r>
        <w:tab/>
        <w:t>The response message shall be a HTTP 204 No Content.</w:t>
      </w:r>
    </w:p>
    <w:p w14:paraId="008D150B" w14:textId="2E91399D" w:rsidR="00BA1282" w:rsidRDefault="00F14386" w:rsidP="00F14386">
      <w:pPr>
        <w:pStyle w:val="NO"/>
        <w:rPr>
          <w:lang w:eastAsia="zh-CN"/>
        </w:rPr>
      </w:pPr>
      <w:r>
        <w:rPr>
          <w:lang w:eastAsia="zh-CN"/>
        </w:rPr>
        <w:t>NOTE 2:</w:t>
      </w:r>
      <w:r>
        <w:rPr>
          <w:lang w:eastAsia="zh-CN"/>
        </w:rPr>
        <w:tab/>
        <w:t>A subscription can be deleted by updating the subscription expTime to a time in the past.</w:t>
      </w:r>
    </w:p>
    <w:p w14:paraId="6A5769AE" w14:textId="6A201DFA" w:rsidR="00D26D92" w:rsidRPr="00C3206F" w:rsidRDefault="00D26D92" w:rsidP="00D26D92">
      <w:pPr>
        <w:pStyle w:val="Heading4"/>
      </w:pPr>
      <w:bookmarkStart w:id="187" w:name="_Toc180029783"/>
      <w:bookmarkStart w:id="188" w:name="_Toc198825141"/>
      <w:r>
        <w:t>6.</w:t>
      </w:r>
      <w:r w:rsidR="00482FA6">
        <w:t>4</w:t>
      </w:r>
      <w:r w:rsidRPr="00C3206F">
        <w:t>.2.4</w:t>
      </w:r>
      <w:r w:rsidRPr="00C3206F">
        <w:tab/>
        <w:t>LMS_</w:t>
      </w:r>
      <w:r>
        <w:t>LocationInformation</w:t>
      </w:r>
      <w:r w:rsidRPr="00C3206F">
        <w:t>_</w:t>
      </w:r>
      <w:bookmarkEnd w:id="187"/>
      <w:r>
        <w:t>Notify</w:t>
      </w:r>
      <w:bookmarkEnd w:id="188"/>
    </w:p>
    <w:p w14:paraId="367E34D1" w14:textId="1036BC89" w:rsidR="00D26D92" w:rsidRPr="00C3206F" w:rsidRDefault="00D26D92" w:rsidP="00D26D92">
      <w:pPr>
        <w:pStyle w:val="Heading5"/>
      </w:pPr>
      <w:bookmarkStart w:id="189" w:name="_Toc180029784"/>
      <w:bookmarkStart w:id="190" w:name="_Toc198825142"/>
      <w:r>
        <w:t>6.</w:t>
      </w:r>
      <w:r w:rsidR="00482FA6">
        <w:t>4</w:t>
      </w:r>
      <w:r w:rsidRPr="00C3206F">
        <w:t>.2.4.1</w:t>
      </w:r>
      <w:r w:rsidRPr="00C3206F">
        <w:tab/>
        <w:t>General</w:t>
      </w:r>
      <w:bookmarkEnd w:id="189"/>
      <w:bookmarkEnd w:id="190"/>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617D1323" w:rsidR="00D26D92" w:rsidRPr="00A5233D" w:rsidRDefault="00D26D92" w:rsidP="00D26D92">
      <w:pPr>
        <w:pStyle w:val="Heading5"/>
      </w:pPr>
      <w:bookmarkStart w:id="191" w:name="_Toc180029785"/>
      <w:bookmarkStart w:id="192" w:name="_Toc198825143"/>
      <w:r>
        <w:lastRenderedPageBreak/>
        <w:t>6.</w:t>
      </w:r>
      <w:r w:rsidR="00482FA6">
        <w:t>4</w:t>
      </w:r>
      <w:r w:rsidRPr="00354307">
        <w:t>.2.4.2</w:t>
      </w:r>
      <w:r w:rsidRPr="00354307">
        <w:tab/>
      </w:r>
      <w:r>
        <w:t xml:space="preserve">LMS Notify clients </w:t>
      </w:r>
      <w:r w:rsidRPr="00354307">
        <w:t>using LMS_</w:t>
      </w:r>
      <w:r>
        <w:t>LocationInformation_Notify</w:t>
      </w:r>
      <w:r w:rsidRPr="00354307">
        <w:t xml:space="preserve"> operation</w:t>
      </w:r>
      <w:bookmarkEnd w:id="191"/>
      <w:bookmarkEnd w:id="192"/>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77777777"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7.1.5.2.2</w:t>
      </w:r>
      <w:r>
        <w:t>.</w:t>
      </w:r>
    </w:p>
    <w:p w14:paraId="505ADF8C" w14:textId="7777777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7.3.6.2.4,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7A4BCBD6" w:rsidR="00D26D92" w:rsidRPr="00C3206F" w:rsidRDefault="00D26D92" w:rsidP="00D26D92">
      <w:pPr>
        <w:pStyle w:val="Heading4"/>
      </w:pPr>
      <w:bookmarkStart w:id="193" w:name="_Toc198825144"/>
      <w:r>
        <w:t>6.</w:t>
      </w:r>
      <w:r w:rsidR="00482FA6">
        <w:t>4</w:t>
      </w:r>
      <w:r w:rsidRPr="00C3206F">
        <w:t>.2.</w:t>
      </w:r>
      <w:r>
        <w:t>5</w:t>
      </w:r>
      <w:r w:rsidRPr="00C3206F">
        <w:tab/>
        <w:t>LMS_</w:t>
      </w:r>
      <w:r>
        <w:t>LocationInformation</w:t>
      </w:r>
      <w:r w:rsidRPr="00C3206F">
        <w:t>_</w:t>
      </w:r>
      <w:r>
        <w:t>UpdateSubscription</w:t>
      </w:r>
      <w:bookmarkEnd w:id="193"/>
    </w:p>
    <w:p w14:paraId="30837BA1" w14:textId="0BFEAD47" w:rsidR="00D26D92" w:rsidRPr="00C3206F" w:rsidRDefault="00D26D92" w:rsidP="00D26D92">
      <w:pPr>
        <w:pStyle w:val="Heading5"/>
      </w:pPr>
      <w:bookmarkStart w:id="194" w:name="_Toc198825145"/>
      <w:r>
        <w:t>6.</w:t>
      </w:r>
      <w:r w:rsidR="00482FA6">
        <w:t>4</w:t>
      </w:r>
      <w:r w:rsidRPr="00C3206F">
        <w:t>.2.</w:t>
      </w:r>
      <w:r>
        <w:t>5</w:t>
      </w:r>
      <w:r w:rsidRPr="00C3206F">
        <w:t>.1</w:t>
      </w:r>
      <w:r w:rsidRPr="00C3206F">
        <w:tab/>
        <w:t>General</w:t>
      </w:r>
      <w:bookmarkEnd w:id="194"/>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7D554ED3" w:rsidR="00D26D92" w:rsidRPr="00A5233D" w:rsidRDefault="00D26D92" w:rsidP="00D26D92">
      <w:pPr>
        <w:pStyle w:val="Heading5"/>
      </w:pPr>
      <w:bookmarkStart w:id="195" w:name="_Toc198825146"/>
      <w:r>
        <w:t>6.</w:t>
      </w:r>
      <w:r w:rsidR="00482FA6">
        <w:t>4</w:t>
      </w:r>
      <w:r w:rsidRPr="00354307">
        <w:t>.2.</w:t>
      </w:r>
      <w:r>
        <w:t>5</w:t>
      </w:r>
      <w:r w:rsidRPr="00354307">
        <w:t>.2</w:t>
      </w:r>
      <w:r w:rsidRPr="00354307">
        <w:tab/>
      </w:r>
      <w:r>
        <w:t xml:space="preserve">Client requests update of subscription </w:t>
      </w:r>
      <w:r w:rsidRPr="00354307">
        <w:t>using LMS_</w:t>
      </w:r>
      <w:r>
        <w:t>LocationInformation_UpdateSubscription</w:t>
      </w:r>
      <w:r w:rsidRPr="00354307">
        <w:t xml:space="preserve"> operation</w:t>
      </w:r>
      <w:bookmarkEnd w:id="195"/>
    </w:p>
    <w:p w14:paraId="147498CC" w14:textId="77777777" w:rsidR="00D26D92" w:rsidRDefault="00D26D92" w:rsidP="00D26D92">
      <w:pPr>
        <w:pStyle w:val="EditorsNote"/>
      </w:pPr>
      <w:r>
        <w:t>Editor's note:</w:t>
      </w:r>
      <w:r>
        <w:tab/>
        <w:t>The details of this procedure is FFS.</w:t>
      </w:r>
    </w:p>
    <w:p w14:paraId="5816799D" w14:textId="56B4A750" w:rsidR="00D26D92" w:rsidRPr="00C3206F" w:rsidRDefault="00D26D92" w:rsidP="00D26D92">
      <w:pPr>
        <w:pStyle w:val="Heading4"/>
      </w:pPr>
      <w:bookmarkStart w:id="196" w:name="_Toc198825147"/>
      <w:r>
        <w:t>6.</w:t>
      </w:r>
      <w:r w:rsidR="00482FA6">
        <w:t>4</w:t>
      </w:r>
      <w:r w:rsidRPr="00C3206F">
        <w:t>.2.</w:t>
      </w:r>
      <w:r>
        <w:t>6</w:t>
      </w:r>
      <w:r w:rsidRPr="00C3206F">
        <w:tab/>
        <w:t>LMS_</w:t>
      </w:r>
      <w:r>
        <w:t>LocationInformation</w:t>
      </w:r>
      <w:r w:rsidRPr="00C3206F">
        <w:t>_</w:t>
      </w:r>
      <w:r>
        <w:t>Unsubscribe</w:t>
      </w:r>
      <w:bookmarkEnd w:id="196"/>
    </w:p>
    <w:p w14:paraId="71445C04" w14:textId="7FFD4F12" w:rsidR="00D26D92" w:rsidRPr="00C3206F" w:rsidRDefault="00D26D92" w:rsidP="00D26D92">
      <w:pPr>
        <w:pStyle w:val="Heading5"/>
      </w:pPr>
      <w:bookmarkStart w:id="197" w:name="_Toc198825148"/>
      <w:r>
        <w:t>6.</w:t>
      </w:r>
      <w:r w:rsidR="00482FA6">
        <w:t>4</w:t>
      </w:r>
      <w:r w:rsidRPr="00C3206F">
        <w:t>.2.</w:t>
      </w:r>
      <w:r>
        <w:t>6.</w:t>
      </w:r>
      <w:r w:rsidRPr="00C3206F">
        <w:t>1</w:t>
      </w:r>
      <w:r w:rsidRPr="00C3206F">
        <w:tab/>
        <w:t>General</w:t>
      </w:r>
      <w:bookmarkEnd w:id="197"/>
    </w:p>
    <w:p w14:paraId="668AF971" w14:textId="77777777" w:rsidR="00D26D92" w:rsidRPr="00C3206F" w:rsidRDefault="00D26D92" w:rsidP="00D26D92">
      <w:r w:rsidRPr="00C3206F">
        <w:t xml:space="preserve">This service operation is used by </w:t>
      </w:r>
      <w:r>
        <w:t>clients to remove a subscription of a location information</w:t>
      </w:r>
      <w:r w:rsidRPr="00C3206F">
        <w:t>.</w:t>
      </w:r>
    </w:p>
    <w:p w14:paraId="7C9044C8" w14:textId="3F957752" w:rsidR="00D26D92" w:rsidRPr="00A5233D" w:rsidRDefault="00D26D92" w:rsidP="00D26D92">
      <w:pPr>
        <w:pStyle w:val="Heading5"/>
      </w:pPr>
      <w:bookmarkStart w:id="198" w:name="_Toc198825149"/>
      <w:r>
        <w:t>6.</w:t>
      </w:r>
      <w:r w:rsidR="00482FA6">
        <w:t>4</w:t>
      </w:r>
      <w:r w:rsidRPr="00354307">
        <w:t>.2.</w:t>
      </w:r>
      <w:r>
        <w:t>6</w:t>
      </w:r>
      <w:r w:rsidRPr="00354307">
        <w:t>.2</w:t>
      </w:r>
      <w:r w:rsidRPr="00354307">
        <w:tab/>
      </w:r>
      <w:r>
        <w:t xml:space="preserve">Client requests unsubscribe </w:t>
      </w:r>
      <w:r w:rsidRPr="00354307">
        <w:t>using LMS_</w:t>
      </w:r>
      <w:r>
        <w:t>LocationInformation_Unsubs</w:t>
      </w:r>
      <w:r w:rsidR="000F6842">
        <w:t>c</w:t>
      </w:r>
      <w:r>
        <w:t>ribe</w:t>
      </w:r>
      <w:r w:rsidRPr="00354307">
        <w:t xml:space="preserve"> operation</w:t>
      </w:r>
      <w:bookmarkEnd w:id="198"/>
    </w:p>
    <w:p w14:paraId="41E74E25" w14:textId="79690417" w:rsidR="00D26D92" w:rsidRDefault="00D26D92" w:rsidP="00AC7671">
      <w:pPr>
        <w:pStyle w:val="EditorsNote"/>
      </w:pPr>
      <w:r>
        <w:t>Editor's note:</w:t>
      </w:r>
      <w:r>
        <w:tab/>
        <w:t>The details of this procedure is FFS.</w:t>
      </w:r>
    </w:p>
    <w:p w14:paraId="0E8EF5F1" w14:textId="77777777" w:rsidR="004903A7" w:rsidRDefault="004903A7" w:rsidP="004903A7">
      <w:pPr>
        <w:pStyle w:val="Heading1"/>
        <w:pBdr>
          <w:top w:val="none" w:sz="0" w:space="0" w:color="auto"/>
        </w:pBdr>
      </w:pPr>
      <w:bookmarkStart w:id="199" w:name="_Toc198825150"/>
      <w:bookmarkStart w:id="200" w:name="_Toc130662188"/>
      <w:r>
        <w:t>7</w:t>
      </w:r>
      <w:r>
        <w:tab/>
        <w:t>LMS API Definitions</w:t>
      </w:r>
      <w:bookmarkEnd w:id="199"/>
    </w:p>
    <w:p w14:paraId="09EACEA4" w14:textId="196DCC0C" w:rsidR="00451495" w:rsidRDefault="00451495" w:rsidP="00451495">
      <w:pPr>
        <w:pStyle w:val="Heading2"/>
      </w:pPr>
      <w:bookmarkStart w:id="201" w:name="_Toc198825151"/>
      <w:r>
        <w:t>7.</w:t>
      </w:r>
      <w:r w:rsidR="008F6F82">
        <w:t>1</w:t>
      </w:r>
      <w:r>
        <w:tab/>
        <w:t>LMS_Registration API</w:t>
      </w:r>
      <w:bookmarkEnd w:id="201"/>
    </w:p>
    <w:p w14:paraId="10061F4E" w14:textId="6F111D8F" w:rsidR="00451495" w:rsidRDefault="00451495" w:rsidP="00451495">
      <w:pPr>
        <w:pStyle w:val="Heading3"/>
      </w:pPr>
      <w:bookmarkStart w:id="202" w:name="_Toc510696599"/>
      <w:bookmarkStart w:id="203" w:name="_Toc35971391"/>
      <w:bookmarkStart w:id="204" w:name="_Toc198825152"/>
      <w:r>
        <w:t>7.</w:t>
      </w:r>
      <w:r w:rsidR="008F6F82">
        <w:t>1</w:t>
      </w:r>
      <w:r>
        <w:t>.1</w:t>
      </w:r>
      <w:r>
        <w:tab/>
        <w:t>Introduction</w:t>
      </w:r>
      <w:bookmarkEnd w:id="202"/>
      <w:bookmarkEnd w:id="203"/>
      <w:bookmarkEnd w:id="204"/>
    </w:p>
    <w:p w14:paraId="55EBAFE1" w14:textId="77777777" w:rsidR="00451495" w:rsidRDefault="00451495" w:rsidP="00451495">
      <w:pPr>
        <w:rPr>
          <w:noProof/>
          <w:lang w:eastAsia="zh-CN"/>
        </w:rPr>
      </w:pPr>
      <w:bookmarkStart w:id="205"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lastRenderedPageBreak/>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00A2CCD"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[12]</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31658579"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8353DD">
        <w:rPr>
          <w:noProof/>
          <w:lang w:eastAsia="zh-CN"/>
        </w:rPr>
        <w:t>9</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06" w:name="_Toc35971392"/>
      <w:bookmarkStart w:id="207" w:name="_Toc198825153"/>
      <w:r>
        <w:t>7.</w:t>
      </w:r>
      <w:r w:rsidR="00A634F8">
        <w:t>1</w:t>
      </w:r>
      <w:r>
        <w:t>.2</w:t>
      </w:r>
      <w:r>
        <w:tab/>
        <w:t>Usage of HTTP</w:t>
      </w:r>
      <w:bookmarkEnd w:id="205"/>
      <w:bookmarkEnd w:id="206"/>
      <w:bookmarkEnd w:id="207"/>
    </w:p>
    <w:p w14:paraId="373E51B6" w14:textId="42D01C2B" w:rsidR="00451495" w:rsidRPr="000C5200" w:rsidRDefault="00451495" w:rsidP="00451495">
      <w:pPr>
        <w:pStyle w:val="Heading4"/>
      </w:pPr>
      <w:bookmarkStart w:id="208" w:name="_Toc198825154"/>
      <w:r>
        <w:t>7.</w:t>
      </w:r>
      <w:r w:rsidR="00A634F8">
        <w:t>1</w:t>
      </w:r>
      <w:r>
        <w:t>.2.1</w:t>
      </w:r>
      <w:r>
        <w:tab/>
        <w:t>General</w:t>
      </w:r>
      <w:bookmarkEnd w:id="208"/>
    </w:p>
    <w:p w14:paraId="6CD17AD2" w14:textId="01DD8A98"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1C444A">
        <w:rPr>
          <w:noProof/>
          <w:lang w:eastAsia="zh-CN"/>
        </w:rPr>
        <w:t>1</w:t>
      </w:r>
      <w:r w:rsidR="00B05866">
        <w:rPr>
          <w:noProof/>
          <w:lang w:eastAsia="zh-CN"/>
        </w:rPr>
        <w:t>9</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13FE0">
        <w:rPr>
          <w:noProof/>
        </w:rPr>
        <w:t>[11]</w:t>
      </w:r>
      <w:r w:rsidRPr="00986E88">
        <w:rPr>
          <w:noProof/>
        </w:rPr>
        <w:t>.</w:t>
      </w:r>
    </w:p>
    <w:p w14:paraId="3B61C3F9" w14:textId="2B1A8B3D"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13FE0">
        <w:rPr>
          <w:noProof/>
        </w:rPr>
        <w:t>[11]</w:t>
      </w:r>
      <w:r w:rsidRPr="00986E88">
        <w:rPr>
          <w:noProof/>
        </w:rPr>
        <w:t>.</w:t>
      </w:r>
    </w:p>
    <w:p w14:paraId="30A800B3" w14:textId="345C6879" w:rsidR="00451495" w:rsidRPr="00986E88" w:rsidRDefault="00451495" w:rsidP="00451495">
      <w:pPr>
        <w:rPr>
          <w:noProof/>
        </w:rPr>
      </w:pPr>
      <w:r w:rsidRPr="00986E88">
        <w:rPr>
          <w:noProof/>
        </w:rPr>
        <w:t>The OpenAPI </w:t>
      </w:r>
      <w:r w:rsidR="006256FB">
        <w:rPr>
          <w:noProof/>
        </w:rPr>
        <w:t>[20]</w:t>
      </w:r>
      <w:r w:rsidRPr="00986E88">
        <w:rPr>
          <w:noProof/>
        </w:rPr>
        <w:t xml:space="preserve"> specification of HTTP messages and content bodies for the </w:t>
      </w:r>
      <w:r>
        <w:rPr>
          <w:noProof/>
        </w:rPr>
        <w:t>LMS_Registration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09" w:name="_Toc198825155"/>
      <w:r>
        <w:t>7.</w:t>
      </w:r>
      <w:r w:rsidR="00AA1A48">
        <w:t>1</w:t>
      </w:r>
      <w:r>
        <w:t>.2.2</w:t>
      </w:r>
      <w:r>
        <w:tab/>
        <w:t>HTTP standard headers</w:t>
      </w:r>
      <w:bookmarkEnd w:id="209"/>
    </w:p>
    <w:p w14:paraId="14335E6C" w14:textId="4A4B8C08" w:rsidR="00451495" w:rsidRDefault="00451495" w:rsidP="00451495">
      <w:pPr>
        <w:pStyle w:val="Heading5"/>
        <w:rPr>
          <w:lang w:eastAsia="zh-CN"/>
        </w:rPr>
      </w:pPr>
      <w:bookmarkStart w:id="210" w:name="_Toc198825156"/>
      <w:r>
        <w:t>7.</w:t>
      </w:r>
      <w:r w:rsidR="00AA1A48">
        <w:t>1</w:t>
      </w:r>
      <w:r>
        <w:t>.2.2.1</w:t>
      </w:r>
      <w:r>
        <w:rPr>
          <w:rFonts w:hint="eastAsia"/>
          <w:lang w:eastAsia="zh-CN"/>
        </w:rPr>
        <w:tab/>
      </w:r>
      <w:r>
        <w:rPr>
          <w:lang w:eastAsia="zh-CN"/>
        </w:rPr>
        <w:t>General</w:t>
      </w:r>
      <w:bookmarkEnd w:id="210"/>
    </w:p>
    <w:p w14:paraId="11BA2077" w14:textId="5820B51C"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13FE0">
        <w:rPr>
          <w:noProof/>
        </w:rPr>
        <w:t>[11]</w:t>
      </w:r>
      <w:r w:rsidRPr="00986E88">
        <w:rPr>
          <w:noProof/>
        </w:rPr>
        <w:t xml:space="preserve"> for the usage of HTTP standard headers.</w:t>
      </w:r>
    </w:p>
    <w:p w14:paraId="2C7C36CB" w14:textId="7DEE9BD4" w:rsidR="00451495" w:rsidRDefault="00451495" w:rsidP="00451495">
      <w:pPr>
        <w:pStyle w:val="Heading5"/>
      </w:pPr>
      <w:bookmarkStart w:id="211" w:name="_Toc198825157"/>
      <w:r>
        <w:t>7.</w:t>
      </w:r>
      <w:r w:rsidR="00AA1A48">
        <w:t>1</w:t>
      </w:r>
      <w:r>
        <w:t>.2.2.2</w:t>
      </w:r>
      <w:r>
        <w:tab/>
        <w:t>Content type</w:t>
      </w:r>
      <w:bookmarkEnd w:id="211"/>
    </w:p>
    <w:p w14:paraId="344EE11D" w14:textId="5B66D179" w:rsidR="00451495" w:rsidRDefault="00451495" w:rsidP="00451495">
      <w:r w:rsidRPr="00986E88">
        <w:rPr>
          <w:noProof/>
        </w:rPr>
        <w:t xml:space="preserve">JSON, </w:t>
      </w:r>
      <w:r w:rsidRPr="00986E88">
        <w:rPr>
          <w:noProof/>
          <w:lang w:eastAsia="zh-CN"/>
        </w:rPr>
        <w:t>IETF RFC 8259 </w:t>
      </w:r>
      <w:r w:rsidR="00A92A73">
        <w:rPr>
          <w:noProof/>
          <w:lang w:eastAsia="zh-CN"/>
        </w:rPr>
        <w:t>[1</w:t>
      </w:r>
      <w:r w:rsidR="00026B27">
        <w:rPr>
          <w:noProof/>
          <w:lang w:eastAsia="zh-CN"/>
        </w:rPr>
        <w:t>8</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13FE0">
        <w:rPr>
          <w:noProof/>
        </w:rPr>
        <w:t>[11]</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2" w:name="_Toc198825158"/>
      <w:r>
        <w:t>7.</w:t>
      </w:r>
      <w:r w:rsidR="00AA1A48">
        <w:t>1</w:t>
      </w:r>
      <w:r>
        <w:t>.2.3</w:t>
      </w:r>
      <w:r>
        <w:tab/>
        <w:t>HTTP custom headers</w:t>
      </w:r>
      <w:bookmarkEnd w:id="212"/>
    </w:p>
    <w:p w14:paraId="29A15542" w14:textId="2E3937CB"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13FE0">
        <w:rPr>
          <w:noProof/>
        </w:rPr>
        <w:t>[11]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13FE0">
        <w:rPr>
          <w:noProof/>
        </w:rPr>
        <w:t>[11]</w:t>
      </w:r>
      <w:r>
        <w:rPr>
          <w:noProof/>
        </w:rPr>
        <w:t xml:space="preserve"> may be supported.</w:t>
      </w:r>
    </w:p>
    <w:p w14:paraId="2D5086D7" w14:textId="7208A9B3" w:rsidR="00451495" w:rsidRDefault="00451495" w:rsidP="00451495">
      <w:pPr>
        <w:pStyle w:val="Heading3"/>
      </w:pPr>
      <w:bookmarkStart w:id="213" w:name="_Toc510696607"/>
      <w:bookmarkStart w:id="214" w:name="_Toc35971398"/>
      <w:bookmarkStart w:id="215" w:name="_Toc198825159"/>
      <w:r>
        <w:t>7.</w:t>
      </w:r>
      <w:r w:rsidR="00AA1A48">
        <w:t>1</w:t>
      </w:r>
      <w:r>
        <w:t>.3</w:t>
      </w:r>
      <w:r>
        <w:tab/>
        <w:t>Resources</w:t>
      </w:r>
      <w:bookmarkEnd w:id="213"/>
      <w:bookmarkEnd w:id="214"/>
      <w:bookmarkEnd w:id="215"/>
    </w:p>
    <w:p w14:paraId="0551B2FC" w14:textId="0D0D4527" w:rsidR="00451495" w:rsidRPr="000A7435" w:rsidRDefault="00451495" w:rsidP="00451495">
      <w:pPr>
        <w:pStyle w:val="Heading4"/>
      </w:pPr>
      <w:bookmarkStart w:id="216" w:name="_Toc510696608"/>
      <w:bookmarkStart w:id="217" w:name="_Toc35971399"/>
      <w:bookmarkStart w:id="218" w:name="_Toc198825160"/>
      <w:bookmarkStart w:id="219" w:name="_Toc510696609"/>
      <w:bookmarkStart w:id="220" w:name="_Toc35971400"/>
      <w:r>
        <w:t>7.</w:t>
      </w:r>
      <w:r w:rsidR="00B806E6">
        <w:t>1</w:t>
      </w:r>
      <w:r>
        <w:t>.3.1</w:t>
      </w:r>
      <w:r>
        <w:tab/>
        <w:t>Overview</w:t>
      </w:r>
      <w:bookmarkEnd w:id="216"/>
      <w:bookmarkEnd w:id="217"/>
      <w:bookmarkEnd w:id="218"/>
    </w:p>
    <w:p w14:paraId="2A4C2EF6" w14:textId="77777777" w:rsidR="00451495" w:rsidRDefault="00451495" w:rsidP="00451495">
      <w:r>
        <w:t>This clause describes the structure for the Resource URIs and the resources and methods used for the service.</w:t>
      </w:r>
    </w:p>
    <w:p w14:paraId="47B25CCC" w14:textId="70CD3A29" w:rsidR="00451495" w:rsidRDefault="00451495" w:rsidP="00451495">
      <w:r>
        <w:t>Figure 7.</w:t>
      </w:r>
      <w:r w:rsidR="00B806E6">
        <w:t>1</w:t>
      </w:r>
      <w:r>
        <w:t>.3.1-1 depicts the resource URIs structure for the LMS_Registration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7pt;height:149pt" o:ole="">
            <v:imagedata r:id="rId16" o:title=""/>
          </v:shape>
          <o:OLEObject Type="Embed" ProgID="Visio.Drawing.15" ShapeID="_x0000_i1026" DrawAspect="Content" ObjectID="_1810111023"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LMS_Registration</w:t>
      </w:r>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221" w:name="_Toc198825161"/>
      <w:r>
        <w:t>7.</w:t>
      </w:r>
      <w:r w:rsidR="00076BBB">
        <w:t>1</w:t>
      </w:r>
      <w:r>
        <w:t>.3.2</w:t>
      </w:r>
      <w:r>
        <w:tab/>
        <w:t xml:space="preserve">Resource: </w:t>
      </w:r>
      <w:bookmarkEnd w:id="219"/>
      <w:bookmarkEnd w:id="220"/>
      <w:r>
        <w:t>LMC Registrations</w:t>
      </w:r>
      <w:bookmarkEnd w:id="221"/>
    </w:p>
    <w:p w14:paraId="5529DA54" w14:textId="69A4C56B" w:rsidR="00451495" w:rsidRDefault="00451495" w:rsidP="00451495">
      <w:pPr>
        <w:pStyle w:val="Heading5"/>
      </w:pPr>
      <w:bookmarkStart w:id="222" w:name="_Toc510696610"/>
      <w:bookmarkStart w:id="223" w:name="_Toc35971401"/>
      <w:bookmarkStart w:id="224" w:name="_Toc198825162"/>
      <w:r>
        <w:t>7.</w:t>
      </w:r>
      <w:r w:rsidR="00076BBB">
        <w:t>1</w:t>
      </w:r>
      <w:r>
        <w:t>.3.2.1</w:t>
      </w:r>
      <w:r>
        <w:tab/>
        <w:t>Description</w:t>
      </w:r>
      <w:bookmarkEnd w:id="222"/>
      <w:bookmarkEnd w:id="223"/>
      <w:bookmarkEnd w:id="22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5" w:name="_Toc35971402"/>
      <w:bookmarkStart w:id="226" w:name="_Toc198825163"/>
      <w:bookmarkStart w:id="227" w:name="_Toc510696612"/>
      <w:bookmarkStart w:id="228" w:name="_Toc35971403"/>
      <w:r>
        <w:t>7.</w:t>
      </w:r>
      <w:r w:rsidR="00076BBB">
        <w:t>1</w:t>
      </w:r>
      <w:r>
        <w:t>.3.2.2</w:t>
      </w:r>
      <w:r>
        <w:tab/>
        <w:t>Resource Definition</w:t>
      </w:r>
      <w:bookmarkEnd w:id="225"/>
      <w:bookmarkEnd w:id="226"/>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29" w:name="_Toc198825164"/>
      <w:r>
        <w:t>7.</w:t>
      </w:r>
      <w:r w:rsidR="00037C25">
        <w:t>1</w:t>
      </w:r>
      <w:r>
        <w:t>.3.2.3</w:t>
      </w:r>
      <w:r>
        <w:tab/>
        <w:t>Resource Standard Methods</w:t>
      </w:r>
      <w:bookmarkEnd w:id="227"/>
      <w:bookmarkEnd w:id="228"/>
      <w:bookmarkEnd w:id="229"/>
    </w:p>
    <w:p w14:paraId="3995E1A1" w14:textId="6EBFF508" w:rsidR="00451495" w:rsidRPr="00384E92" w:rsidRDefault="00451495" w:rsidP="00451495">
      <w:pPr>
        <w:pStyle w:val="H6"/>
      </w:pPr>
      <w:bookmarkStart w:id="230" w:name="_Toc510696613"/>
      <w:bookmarkStart w:id="231" w:name="_Toc35971404"/>
      <w:bookmarkStart w:id="232" w:name="_Toc510696635"/>
      <w:bookmarkStart w:id="233" w:name="_Toc35971430"/>
      <w:r>
        <w:t>7.</w:t>
      </w:r>
      <w:r w:rsidR="00037C25">
        <w:t>1</w:t>
      </w:r>
      <w:r>
        <w:t>.3.2.3</w:t>
      </w:r>
      <w:r w:rsidRPr="00384E92">
        <w:t>.1</w:t>
      </w:r>
      <w:r w:rsidRPr="00384E92">
        <w:tab/>
      </w:r>
      <w:bookmarkEnd w:id="230"/>
      <w:bookmarkEnd w:id="23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lastRenderedPageBreak/>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641E3917"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13FE0">
              <w:t>[11]</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4" w:name="_Toc198825165"/>
      <w:r>
        <w:t>7.</w:t>
      </w:r>
      <w:r w:rsidR="00854175">
        <w:t>1</w:t>
      </w:r>
      <w:r>
        <w:t>.3.</w:t>
      </w:r>
      <w:r w:rsidR="00605091">
        <w:t>2</w:t>
      </w:r>
      <w:r>
        <w:t>.4</w:t>
      </w:r>
      <w:r>
        <w:tab/>
        <w:t>Resource Custom Operations</w:t>
      </w:r>
      <w:bookmarkEnd w:id="234"/>
    </w:p>
    <w:p w14:paraId="66EDE65D" w14:textId="77777777" w:rsidR="00451495" w:rsidRDefault="00451495" w:rsidP="00451495">
      <w:r>
        <w:t>None.</w:t>
      </w:r>
    </w:p>
    <w:p w14:paraId="4FAB7C6A" w14:textId="4278C14F" w:rsidR="00451495" w:rsidRPr="00F35F4A"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198825166"/>
      <w:r>
        <w:t>7.</w:t>
      </w:r>
      <w:r w:rsidR="00854175">
        <w:t>1</w:t>
      </w:r>
      <w:r w:rsidRPr="00F35F4A">
        <w:t>.</w:t>
      </w:r>
      <w:r>
        <w:t>3</w:t>
      </w:r>
      <w:r w:rsidRPr="00F35F4A">
        <w:t>.3</w:t>
      </w:r>
      <w:r w:rsidRPr="00F35F4A">
        <w:tab/>
        <w:t xml:space="preserve">Resource: Individual </w:t>
      </w:r>
      <w:r>
        <w:t>LMC</w:t>
      </w:r>
      <w:r w:rsidRPr="00F35F4A">
        <w:t xml:space="preserve"> registration</w:t>
      </w:r>
      <w:bookmarkEnd w:id="235"/>
      <w:bookmarkEnd w:id="236"/>
      <w:bookmarkEnd w:id="237"/>
      <w:bookmarkEnd w:id="238"/>
      <w:bookmarkEnd w:id="239"/>
      <w:bookmarkEnd w:id="240"/>
      <w:bookmarkEnd w:id="241"/>
    </w:p>
    <w:p w14:paraId="00D0C74D" w14:textId="36B96FFA" w:rsidR="00451495" w:rsidRPr="00F35F4A"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198825167"/>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2"/>
      <w:bookmarkEnd w:id="243"/>
      <w:bookmarkEnd w:id="244"/>
      <w:bookmarkEnd w:id="245"/>
      <w:bookmarkEnd w:id="246"/>
      <w:bookmarkEnd w:id="247"/>
      <w:bookmarkEnd w:id="24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198825168"/>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49"/>
      <w:bookmarkEnd w:id="250"/>
      <w:bookmarkEnd w:id="251"/>
      <w:bookmarkEnd w:id="252"/>
      <w:bookmarkEnd w:id="253"/>
      <w:bookmarkEnd w:id="254"/>
      <w:bookmarkEnd w:id="255"/>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198825169"/>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56"/>
      <w:bookmarkEnd w:id="257"/>
      <w:bookmarkEnd w:id="258"/>
      <w:bookmarkEnd w:id="259"/>
      <w:bookmarkEnd w:id="260"/>
      <w:bookmarkEnd w:id="261"/>
      <w:bookmarkEnd w:id="26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lastRenderedPageBreak/>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76811918"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13FE0">
              <w:t>[11]</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lastRenderedPageBreak/>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51ACA395"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13FE0">
              <w:t>[11]</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lastRenderedPageBreak/>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3" w:name="_Toc510696615"/>
      <w:bookmarkStart w:id="264" w:name="_Toc35971406"/>
      <w:bookmarkStart w:id="265" w:name="_Toc198825170"/>
      <w:r>
        <w:t>7.</w:t>
      </w:r>
      <w:r w:rsidR="00BD0A7B">
        <w:t>1</w:t>
      </w:r>
      <w:r>
        <w:t>.3.3.4</w:t>
      </w:r>
      <w:r>
        <w:tab/>
        <w:t>Resource Custom Operations</w:t>
      </w:r>
      <w:bookmarkEnd w:id="263"/>
      <w:bookmarkEnd w:id="264"/>
      <w:bookmarkEnd w:id="265"/>
    </w:p>
    <w:p w14:paraId="5439A069" w14:textId="77777777" w:rsidR="00451495" w:rsidRPr="00535331" w:rsidRDefault="00451495" w:rsidP="00451495">
      <w:r>
        <w:t>None.</w:t>
      </w:r>
    </w:p>
    <w:p w14:paraId="41CBB649" w14:textId="57654613" w:rsidR="00451495" w:rsidRDefault="00451495" w:rsidP="00451495">
      <w:pPr>
        <w:pStyle w:val="Heading3"/>
      </w:pPr>
      <w:bookmarkStart w:id="266" w:name="_Toc510696622"/>
      <w:bookmarkStart w:id="267" w:name="_Toc35971413"/>
      <w:bookmarkStart w:id="268" w:name="_Toc198825171"/>
      <w:r>
        <w:t>7.</w:t>
      </w:r>
      <w:r w:rsidR="00BD0A7B">
        <w:t>1</w:t>
      </w:r>
      <w:r>
        <w:t>.4</w:t>
      </w:r>
      <w:r>
        <w:tab/>
        <w:t>Custom Operations without associated resources</w:t>
      </w:r>
      <w:bookmarkEnd w:id="266"/>
      <w:bookmarkEnd w:id="267"/>
      <w:bookmarkEnd w:id="268"/>
    </w:p>
    <w:p w14:paraId="3F1CD5B4" w14:textId="77777777" w:rsidR="00451495" w:rsidRDefault="00451495" w:rsidP="00451495">
      <w:r>
        <w:t>None.</w:t>
      </w:r>
    </w:p>
    <w:p w14:paraId="503F234C" w14:textId="460340F9" w:rsidR="00451495" w:rsidRDefault="00451495" w:rsidP="00451495">
      <w:pPr>
        <w:pStyle w:val="Heading3"/>
      </w:pPr>
      <w:bookmarkStart w:id="269" w:name="_Toc510696628"/>
      <w:bookmarkStart w:id="270" w:name="_Toc35971419"/>
      <w:bookmarkStart w:id="271" w:name="_Toc198825172"/>
      <w:r>
        <w:t>7.</w:t>
      </w:r>
      <w:r w:rsidR="00603236">
        <w:t>1</w:t>
      </w:r>
      <w:r>
        <w:t>.5</w:t>
      </w:r>
      <w:r>
        <w:tab/>
        <w:t>Notifications</w:t>
      </w:r>
      <w:bookmarkEnd w:id="269"/>
      <w:bookmarkEnd w:id="270"/>
      <w:bookmarkEnd w:id="271"/>
    </w:p>
    <w:p w14:paraId="2139EA56" w14:textId="15ACFA93" w:rsidR="00451495" w:rsidRPr="00AF7276" w:rsidRDefault="00451495" w:rsidP="00451495">
      <w:pPr>
        <w:pStyle w:val="Heading4"/>
      </w:pPr>
      <w:bookmarkStart w:id="272" w:name="_Toc70160827"/>
      <w:bookmarkStart w:id="273" w:name="_Toc101529341"/>
      <w:bookmarkStart w:id="274" w:name="_Toc114864171"/>
      <w:bookmarkStart w:id="275" w:name="_Toc143871316"/>
      <w:bookmarkStart w:id="276" w:name="_Toc144134812"/>
      <w:bookmarkStart w:id="277" w:name="_Toc160609290"/>
      <w:bookmarkStart w:id="278" w:name="_Toc168502711"/>
      <w:bookmarkStart w:id="279" w:name="_Toc198825173"/>
      <w:r>
        <w:t>7.</w:t>
      </w:r>
      <w:r w:rsidR="00603236">
        <w:t>1</w:t>
      </w:r>
      <w:r w:rsidRPr="00AF7276">
        <w:t>.</w:t>
      </w:r>
      <w:r>
        <w:t>5.</w:t>
      </w:r>
      <w:r w:rsidRPr="00AF7276">
        <w:t>1</w:t>
      </w:r>
      <w:r w:rsidRPr="00AF7276">
        <w:tab/>
        <w:t>General</w:t>
      </w:r>
      <w:bookmarkEnd w:id="272"/>
      <w:bookmarkEnd w:id="273"/>
      <w:bookmarkEnd w:id="274"/>
      <w:bookmarkEnd w:id="275"/>
      <w:bookmarkEnd w:id="276"/>
      <w:bookmarkEnd w:id="277"/>
      <w:bookmarkEnd w:id="278"/>
      <w:bookmarkEnd w:id="27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280" w:name="_Toc70160828"/>
      <w:bookmarkStart w:id="281" w:name="_Toc101529342"/>
      <w:bookmarkStart w:id="282" w:name="_Toc114864172"/>
      <w:bookmarkStart w:id="283" w:name="_Toc143871317"/>
      <w:bookmarkStart w:id="284" w:name="_Toc144134813"/>
      <w:bookmarkStart w:id="285" w:name="_Toc160609291"/>
      <w:bookmarkStart w:id="286" w:name="_Toc168502712"/>
      <w:bookmarkStart w:id="287" w:name="_Toc198825174"/>
      <w:r>
        <w:rPr>
          <w:lang w:eastAsia="zh-CN"/>
        </w:rPr>
        <w:t>7.</w:t>
      </w:r>
      <w:r w:rsidR="00AB2CFD">
        <w:rPr>
          <w:lang w:eastAsia="zh-CN"/>
        </w:rPr>
        <w:t>1</w:t>
      </w:r>
      <w:r>
        <w:rPr>
          <w:lang w:eastAsia="zh-CN"/>
        </w:rPr>
        <w:t>.5.2</w:t>
      </w:r>
      <w:r>
        <w:rPr>
          <w:lang w:eastAsia="zh-CN"/>
        </w:rPr>
        <w:tab/>
      </w:r>
      <w:bookmarkEnd w:id="280"/>
      <w:r>
        <w:rPr>
          <w:lang w:eastAsia="zh-CN"/>
        </w:rPr>
        <w:t>Location configuration no</w:t>
      </w:r>
      <w:r w:rsidRPr="00A15F2C">
        <w:t>tification</w:t>
      </w:r>
      <w:bookmarkEnd w:id="281"/>
      <w:bookmarkEnd w:id="282"/>
      <w:bookmarkEnd w:id="283"/>
      <w:bookmarkEnd w:id="284"/>
      <w:bookmarkEnd w:id="285"/>
      <w:bookmarkEnd w:id="286"/>
      <w:bookmarkEnd w:id="287"/>
    </w:p>
    <w:p w14:paraId="050DAD42" w14:textId="28750CDF" w:rsidR="00451495" w:rsidRDefault="00451495" w:rsidP="00451495">
      <w:pPr>
        <w:pStyle w:val="Heading5"/>
        <w:rPr>
          <w:lang w:eastAsia="zh-CN"/>
        </w:rPr>
      </w:pPr>
      <w:bookmarkStart w:id="288" w:name="_Toc70160829"/>
      <w:bookmarkStart w:id="289" w:name="_Toc101529343"/>
      <w:bookmarkStart w:id="290" w:name="_Toc114864173"/>
      <w:bookmarkStart w:id="291" w:name="_Toc143871318"/>
      <w:bookmarkStart w:id="292" w:name="_Toc144134814"/>
      <w:bookmarkStart w:id="293" w:name="_Toc160609292"/>
      <w:bookmarkStart w:id="294" w:name="_Toc168502713"/>
      <w:bookmarkStart w:id="295" w:name="_Toc198825175"/>
      <w:r>
        <w:rPr>
          <w:lang w:eastAsia="zh-CN"/>
        </w:rPr>
        <w:t>7.</w:t>
      </w:r>
      <w:r w:rsidR="00AB2CFD">
        <w:rPr>
          <w:lang w:eastAsia="zh-CN"/>
        </w:rPr>
        <w:t>1</w:t>
      </w:r>
      <w:r>
        <w:rPr>
          <w:lang w:eastAsia="zh-CN"/>
        </w:rPr>
        <w:t>.5.2.1</w:t>
      </w:r>
      <w:r>
        <w:rPr>
          <w:lang w:eastAsia="zh-CN"/>
        </w:rPr>
        <w:tab/>
        <w:t>Description</w:t>
      </w:r>
      <w:bookmarkEnd w:id="288"/>
      <w:bookmarkEnd w:id="289"/>
      <w:bookmarkEnd w:id="290"/>
      <w:bookmarkEnd w:id="291"/>
      <w:bookmarkEnd w:id="292"/>
      <w:bookmarkEnd w:id="293"/>
      <w:bookmarkEnd w:id="294"/>
      <w:bookmarkEnd w:id="295"/>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296" w:name="_Toc70160830"/>
      <w:bookmarkStart w:id="297" w:name="_Toc101529344"/>
      <w:bookmarkStart w:id="298" w:name="_Toc114864174"/>
      <w:bookmarkStart w:id="299" w:name="_Toc143871319"/>
      <w:bookmarkStart w:id="300" w:name="_Toc144134815"/>
      <w:bookmarkStart w:id="301" w:name="_Toc160609293"/>
      <w:bookmarkStart w:id="302" w:name="_Toc168502714"/>
      <w:bookmarkStart w:id="303" w:name="_Toc198825176"/>
      <w:r>
        <w:rPr>
          <w:lang w:eastAsia="zh-CN"/>
        </w:rPr>
        <w:t>7.</w:t>
      </w:r>
      <w:r w:rsidR="00AB2CFD">
        <w:rPr>
          <w:lang w:eastAsia="zh-CN"/>
        </w:rPr>
        <w:t>1</w:t>
      </w:r>
      <w:r>
        <w:rPr>
          <w:lang w:eastAsia="zh-CN"/>
        </w:rPr>
        <w:t>.5.2.2</w:t>
      </w:r>
      <w:r>
        <w:rPr>
          <w:lang w:eastAsia="zh-CN"/>
        </w:rPr>
        <w:tab/>
        <w:t>Target URI</w:t>
      </w:r>
      <w:bookmarkEnd w:id="296"/>
      <w:bookmarkEnd w:id="297"/>
      <w:bookmarkEnd w:id="298"/>
      <w:bookmarkEnd w:id="299"/>
      <w:bookmarkEnd w:id="300"/>
      <w:bookmarkEnd w:id="301"/>
      <w:bookmarkEnd w:id="302"/>
      <w:bookmarkEnd w:id="30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04" w:name="_Toc532994457"/>
      <w:bookmarkStart w:id="305" w:name="_Toc35971424"/>
      <w:bookmarkStart w:id="306" w:name="_Toc114864175"/>
      <w:bookmarkStart w:id="307" w:name="_Toc143871320"/>
      <w:bookmarkStart w:id="308" w:name="_Toc144134816"/>
      <w:bookmarkStart w:id="309" w:name="_Toc160609294"/>
      <w:bookmarkStart w:id="310" w:name="_Toc168502715"/>
      <w:bookmarkStart w:id="311" w:name="_Toc198825177"/>
      <w:r>
        <w:rPr>
          <w:lang w:eastAsia="zh-CN"/>
        </w:rPr>
        <w:t>7.</w:t>
      </w:r>
      <w:r w:rsidR="00AB2CFD">
        <w:rPr>
          <w:lang w:eastAsia="zh-CN"/>
        </w:rPr>
        <w:t>1</w:t>
      </w:r>
      <w:r>
        <w:rPr>
          <w:lang w:eastAsia="zh-CN"/>
        </w:rPr>
        <w:t>.5.2</w:t>
      </w:r>
      <w:r w:rsidRPr="00986E88">
        <w:rPr>
          <w:noProof/>
        </w:rPr>
        <w:t>.3</w:t>
      </w:r>
      <w:r w:rsidRPr="00986E88">
        <w:rPr>
          <w:noProof/>
        </w:rPr>
        <w:tab/>
        <w:t>Standard Methods</w:t>
      </w:r>
      <w:bookmarkEnd w:id="304"/>
      <w:bookmarkEnd w:id="305"/>
      <w:bookmarkEnd w:id="306"/>
      <w:bookmarkEnd w:id="307"/>
      <w:bookmarkEnd w:id="308"/>
      <w:bookmarkEnd w:id="309"/>
      <w:bookmarkEnd w:id="310"/>
      <w:bookmarkEnd w:id="311"/>
    </w:p>
    <w:p w14:paraId="33E2D2EA" w14:textId="58C669BA" w:rsidR="00451495" w:rsidRPr="00986E88" w:rsidRDefault="00451495" w:rsidP="00451495">
      <w:pPr>
        <w:pStyle w:val="H6"/>
        <w:rPr>
          <w:noProof/>
        </w:rPr>
      </w:pPr>
      <w:bookmarkStart w:id="312" w:name="_Toc532994458"/>
      <w:bookmarkStart w:id="31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12"/>
      <w:bookmarkEnd w:id="31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lastRenderedPageBreak/>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670C5A5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13FE0">
              <w:t>[11]</w:t>
            </w:r>
            <w:r w:rsidRPr="00406C32">
              <w:t xml:space="preserve">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314" w:name="_Toc198825178"/>
      <w:r>
        <w:rPr>
          <w:lang w:eastAsia="zh-CN"/>
        </w:rPr>
        <w:t>7.</w:t>
      </w:r>
      <w:r w:rsidR="00FF163D">
        <w:rPr>
          <w:lang w:eastAsia="zh-CN"/>
        </w:rPr>
        <w:t>1</w:t>
      </w:r>
      <w:r>
        <w:rPr>
          <w:lang w:eastAsia="zh-CN"/>
        </w:rPr>
        <w:t>.5.3</w:t>
      </w:r>
      <w:r>
        <w:rPr>
          <w:lang w:eastAsia="zh-CN"/>
        </w:rPr>
        <w:tab/>
        <w:t>Location request</w:t>
      </w:r>
      <w:bookmarkEnd w:id="314"/>
    </w:p>
    <w:p w14:paraId="19543DCD" w14:textId="4B1D6D74" w:rsidR="00451495" w:rsidRDefault="00451495" w:rsidP="00451495">
      <w:pPr>
        <w:pStyle w:val="Heading5"/>
        <w:rPr>
          <w:lang w:eastAsia="zh-CN"/>
        </w:rPr>
      </w:pPr>
      <w:bookmarkStart w:id="315" w:name="_Toc198825179"/>
      <w:r>
        <w:rPr>
          <w:lang w:eastAsia="zh-CN"/>
        </w:rPr>
        <w:t>7.</w:t>
      </w:r>
      <w:r w:rsidR="00FF163D">
        <w:rPr>
          <w:lang w:eastAsia="zh-CN"/>
        </w:rPr>
        <w:t>1</w:t>
      </w:r>
      <w:r>
        <w:rPr>
          <w:lang w:eastAsia="zh-CN"/>
        </w:rPr>
        <w:t>.5.3.1</w:t>
      </w:r>
      <w:r>
        <w:rPr>
          <w:lang w:eastAsia="zh-CN"/>
        </w:rPr>
        <w:tab/>
        <w:t>Description</w:t>
      </w:r>
      <w:bookmarkEnd w:id="315"/>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16" w:name="_Toc198825180"/>
      <w:r>
        <w:rPr>
          <w:lang w:eastAsia="zh-CN"/>
        </w:rPr>
        <w:t>7.</w:t>
      </w:r>
      <w:r w:rsidR="00616245">
        <w:rPr>
          <w:lang w:eastAsia="zh-CN"/>
        </w:rPr>
        <w:t>1</w:t>
      </w:r>
      <w:r>
        <w:rPr>
          <w:lang w:eastAsia="zh-CN"/>
        </w:rPr>
        <w:t>.5.3.2</w:t>
      </w:r>
      <w:r>
        <w:rPr>
          <w:lang w:eastAsia="zh-CN"/>
        </w:rPr>
        <w:tab/>
        <w:t>Target URI</w:t>
      </w:r>
      <w:bookmarkEnd w:id="316"/>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17" w:name="_Toc198825181"/>
      <w:r>
        <w:rPr>
          <w:lang w:eastAsia="zh-CN"/>
        </w:rPr>
        <w:t>7.</w:t>
      </w:r>
      <w:r w:rsidR="00616245">
        <w:rPr>
          <w:lang w:eastAsia="zh-CN"/>
        </w:rPr>
        <w:t>1</w:t>
      </w:r>
      <w:r>
        <w:rPr>
          <w:lang w:eastAsia="zh-CN"/>
        </w:rPr>
        <w:t>.5.3</w:t>
      </w:r>
      <w:r w:rsidRPr="00986E88">
        <w:rPr>
          <w:noProof/>
        </w:rPr>
        <w:t>.3</w:t>
      </w:r>
      <w:r w:rsidRPr="00986E88">
        <w:rPr>
          <w:noProof/>
        </w:rPr>
        <w:tab/>
        <w:t>Standard Methods</w:t>
      </w:r>
      <w:bookmarkEnd w:id="31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5FF22221"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13FE0">
              <w:t>[11]</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18" w:name="_Toc510696632"/>
      <w:bookmarkStart w:id="319" w:name="_Toc35971427"/>
      <w:bookmarkStart w:id="320" w:name="_Toc198825182"/>
      <w:r>
        <w:t>7.</w:t>
      </w:r>
      <w:r w:rsidR="00577DF2">
        <w:t>1</w:t>
      </w:r>
      <w:r>
        <w:t>.6</w:t>
      </w:r>
      <w:r>
        <w:tab/>
        <w:t>Data Model</w:t>
      </w:r>
      <w:bookmarkEnd w:id="318"/>
      <w:bookmarkEnd w:id="319"/>
      <w:bookmarkEnd w:id="320"/>
    </w:p>
    <w:p w14:paraId="2B6FAF71" w14:textId="37B0CE5D" w:rsidR="00451495" w:rsidRDefault="00451495" w:rsidP="00451495">
      <w:pPr>
        <w:pStyle w:val="Heading4"/>
      </w:pPr>
      <w:bookmarkStart w:id="321" w:name="_Toc510696633"/>
      <w:bookmarkStart w:id="322" w:name="_Toc35971428"/>
      <w:bookmarkStart w:id="323" w:name="_Toc198825183"/>
      <w:bookmarkStart w:id="324" w:name="_Toc510696634"/>
      <w:bookmarkStart w:id="325" w:name="_Toc35971429"/>
      <w:r>
        <w:t>7.</w:t>
      </w:r>
      <w:r w:rsidR="00577DF2">
        <w:t>1</w:t>
      </w:r>
      <w:r>
        <w:t>.6.1</w:t>
      </w:r>
      <w:r>
        <w:tab/>
        <w:t>General</w:t>
      </w:r>
      <w:bookmarkEnd w:id="321"/>
      <w:bookmarkEnd w:id="322"/>
      <w:bookmarkEnd w:id="323"/>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lastRenderedPageBreak/>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6BDB0EC4" w:rsidR="00BF1656" w:rsidRPr="00D67EB0" w:rsidRDefault="00BF1656" w:rsidP="00BF1656">
            <w:pPr>
              <w:pStyle w:val="TAL"/>
              <w:rPr>
                <w:rFonts w:cs="Arial"/>
              </w:rPr>
            </w:pPr>
            <w:r>
              <w:rPr>
                <w:rFonts w:cs="Arial"/>
              </w:rPr>
              <w:t xml:space="preserve">3GPP TS 29.571 </w:t>
            </w:r>
            <w:r w:rsidR="00B744B4">
              <w:rPr>
                <w:rFonts w:cs="Arial"/>
              </w:rPr>
              <w:t>[13]</w:t>
            </w:r>
          </w:p>
        </w:tc>
        <w:tc>
          <w:tcPr>
            <w:tcW w:w="3970" w:type="dxa"/>
            <w:tcBorders>
              <w:top w:val="single" w:sz="4" w:space="0" w:color="auto"/>
              <w:left w:val="single" w:sz="4" w:space="0" w:color="auto"/>
              <w:bottom w:val="single" w:sz="4" w:space="0" w:color="auto"/>
              <w:right w:val="single" w:sz="4" w:space="0" w:color="auto"/>
            </w:tcBorders>
          </w:tcPr>
          <w:p w14:paraId="695DD19D" w14:textId="4DD271E2" w:rsidR="00BF1656" w:rsidRPr="00F25C88" w:rsidRDefault="00BF1656" w:rsidP="00BF1656">
            <w:pPr>
              <w:pStyle w:val="TAL"/>
              <w:rPr>
                <w:lang w:eastAsia="zh-CN"/>
              </w:rPr>
            </w:pPr>
            <w:r w:rsidRPr="001D2CEF">
              <w:t>String with format "date-time" as defined in OpenAPI Specification </w:t>
            </w:r>
            <w:r w:rsidR="006256FB">
              <w:t>[20]</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50B80D1A" w:rsidR="00BF1656" w:rsidRPr="00393E50" w:rsidRDefault="00BF1656" w:rsidP="00BF1656">
            <w:pPr>
              <w:pStyle w:val="TAL"/>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3FDB7643" w:rsidR="002579B3" w:rsidRPr="00393E50" w:rsidRDefault="002579B3" w:rsidP="002579B3">
            <w:pPr>
              <w:pStyle w:val="TAL"/>
            </w:pPr>
            <w:r w:rsidRPr="0055373D">
              <w:t>3GPP TS 29.572 [</w:t>
            </w:r>
            <w:r w:rsidR="001536BB" w:rsidRPr="0055373D">
              <w:t>1</w:t>
            </w:r>
            <w:r w:rsidR="00F81BD2">
              <w:t>4</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428E278D"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68B9D334"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BA72B" w14:textId="0667D77D" w:rsidR="00C2129D" w:rsidRPr="00393E50" w:rsidRDefault="00C2129D" w:rsidP="00557C26">
            <w:pPr>
              <w:pStyle w:val="TAL"/>
            </w:pPr>
            <w:r w:rsidRPr="00393E50">
              <w:t>3GPP TS</w:t>
            </w:r>
            <w:r>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230F5EF7"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557C26">
        <w:trPr>
          <w:jc w:val="center"/>
        </w:trPr>
        <w:tc>
          <w:tcPr>
            <w:tcW w:w="2074"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95E9DC" w14:textId="7337DEBF" w:rsidR="00B933F8" w:rsidRPr="00393E50" w:rsidRDefault="00B933F8" w:rsidP="00557C26">
            <w:pPr>
              <w:pStyle w:val="TAL"/>
            </w:pPr>
            <w:r w:rsidRPr="00393E50">
              <w:t>3GPP TS</w:t>
            </w:r>
            <w:r>
              <w:t> </w:t>
            </w:r>
            <w:r w:rsidRPr="00393E50">
              <w:t>29.571 </w:t>
            </w:r>
            <w:r w:rsidR="00B744B4">
              <w:t>[13]</w:t>
            </w:r>
          </w:p>
        </w:tc>
        <w:tc>
          <w:tcPr>
            <w:tcW w:w="3969"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337AC1A0"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EE2978D" w:rsidR="002579B3" w:rsidRPr="00D67EB0" w:rsidRDefault="002579B3" w:rsidP="002579B3">
            <w:pPr>
              <w:pStyle w:val="TAL"/>
            </w:pPr>
            <w:r w:rsidRPr="00D67EB0">
              <w:rPr>
                <w:rFonts w:cs="Arial"/>
              </w:rPr>
              <w:t>3GPP TS 29.571 </w:t>
            </w:r>
            <w:r w:rsidR="00B744B4">
              <w:rPr>
                <w:rFonts w:cs="Arial"/>
              </w:rPr>
              <w:t>[13]</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26" w:name="_Toc198825184"/>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4"/>
      <w:bookmarkEnd w:id="325"/>
      <w:bookmarkEnd w:id="326"/>
    </w:p>
    <w:p w14:paraId="0A48256F" w14:textId="27243542" w:rsidR="00451495" w:rsidRDefault="00451495" w:rsidP="00451495">
      <w:pPr>
        <w:pStyle w:val="Heading5"/>
      </w:pPr>
      <w:bookmarkStart w:id="327" w:name="_Toc198825185"/>
      <w:r>
        <w:t>7.</w:t>
      </w:r>
      <w:r w:rsidR="00D80E4B">
        <w:t>1</w:t>
      </w:r>
      <w:r>
        <w:t>.6.2.1</w:t>
      </w:r>
      <w:r>
        <w:tab/>
        <w:t>Introduction</w:t>
      </w:r>
      <w:bookmarkEnd w:id="232"/>
      <w:bookmarkEnd w:id="233"/>
      <w:bookmarkEnd w:id="32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28" w:name="_Toc510696636"/>
      <w:bookmarkStart w:id="329" w:name="_Toc35971431"/>
      <w:bookmarkStart w:id="330" w:name="_Toc198825186"/>
      <w:r>
        <w:t>7.</w:t>
      </w:r>
      <w:r w:rsidR="00D80E4B">
        <w:t>1</w:t>
      </w:r>
      <w:r>
        <w:t>.6.2.2</w:t>
      </w:r>
      <w:r>
        <w:tab/>
        <w:t xml:space="preserve">Type: </w:t>
      </w:r>
      <w:bookmarkEnd w:id="328"/>
      <w:bookmarkEnd w:id="329"/>
      <w:r>
        <w:t>LMCRegistration</w:t>
      </w:r>
      <w:bookmarkEnd w:id="330"/>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31" w:name="_Toc198825187"/>
      <w:r>
        <w:lastRenderedPageBreak/>
        <w:t>7.1.6.2.</w:t>
      </w:r>
      <w:r w:rsidR="00C81DDB">
        <w:t>3</w:t>
      </w:r>
      <w:r>
        <w:tab/>
        <w:t>Type: LocationConfiguration</w:t>
      </w:r>
      <w:bookmarkEnd w:id="331"/>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47D338D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32" w:name="_Toc198825188"/>
      <w:r>
        <w:lastRenderedPageBreak/>
        <w:t>7.1.6.2.</w:t>
      </w:r>
      <w:r w:rsidR="008B55FA">
        <w:t>4</w:t>
      </w:r>
      <w:r>
        <w:tab/>
        <w:t>Type: TriggeringCriteria</w:t>
      </w:r>
      <w:bookmarkEnd w:id="332"/>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33" w:name="_Toc198825189"/>
      <w:r>
        <w:t>7.1.6.2</w:t>
      </w:r>
      <w:r w:rsidR="008B55FA">
        <w:t>.5</w:t>
      </w:r>
      <w:r>
        <w:tab/>
        <w:t>Type: CellChange</w:t>
      </w:r>
      <w:bookmarkEnd w:id="333"/>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34" w:name="_Hlk180876734"/>
            <w:r>
              <w:t>SpecificCellChange</w:t>
            </w:r>
            <w:bookmarkEnd w:id="334"/>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35" w:name="_Toc198825190"/>
      <w:r>
        <w:t>7.1.6.2</w:t>
      </w:r>
      <w:r w:rsidR="008B55FA">
        <w:t>.6</w:t>
      </w:r>
      <w:r>
        <w:tab/>
        <w:t>Type: AnyCellChange</w:t>
      </w:r>
      <w:bookmarkEnd w:id="335"/>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36" w:name="_Toc198825191"/>
      <w:r>
        <w:lastRenderedPageBreak/>
        <w:t>7.1.6.2</w:t>
      </w:r>
      <w:r w:rsidR="008B55FA">
        <w:t>.7</w:t>
      </w:r>
      <w:r>
        <w:tab/>
        <w:t>Type: SpecificCellChange</w:t>
      </w:r>
      <w:bookmarkEnd w:id="336"/>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37" w:name="_Toc198825192"/>
      <w:r>
        <w:t>7.1.6.2</w:t>
      </w:r>
      <w:r w:rsidR="008B55FA">
        <w:t>.8</w:t>
      </w:r>
      <w:r>
        <w:tab/>
        <w:t>Type: EutranCell</w:t>
      </w:r>
      <w:bookmarkEnd w:id="337"/>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38" w:name="_Toc198825193"/>
      <w:r>
        <w:t>7.1.6.2</w:t>
      </w:r>
      <w:r w:rsidR="008B55FA">
        <w:t>.9</w:t>
      </w:r>
      <w:r>
        <w:tab/>
        <w:t>Type: NrCell</w:t>
      </w:r>
      <w:bookmarkEnd w:id="338"/>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39" w:name="_Toc198825194"/>
      <w:r>
        <w:t>7.1.6.2</w:t>
      </w:r>
      <w:r w:rsidR="008B55FA">
        <w:t>.10</w:t>
      </w:r>
      <w:r>
        <w:tab/>
        <w:t xml:space="preserve">Type: </w:t>
      </w:r>
      <w:r w:rsidRPr="00205537">
        <w:t>GeographicalAreaChange</w:t>
      </w:r>
      <w:bookmarkEnd w:id="339"/>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340" w:name="_Toc198825195"/>
      <w:r>
        <w:lastRenderedPageBreak/>
        <w:t>7.1.6.2</w:t>
      </w:r>
      <w:r w:rsidR="008B55FA">
        <w:t>.11</w:t>
      </w:r>
      <w:r>
        <w:tab/>
        <w:t>Type: MbsfnAreaChange</w:t>
      </w:r>
      <w:bookmarkEnd w:id="340"/>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41" w:name="_Toc198825196"/>
      <w:r>
        <w:t>7.1.6.2</w:t>
      </w:r>
      <w:r w:rsidR="008B55FA">
        <w:t>.12</w:t>
      </w:r>
      <w:r>
        <w:tab/>
        <w:t>Type: AnyMbsfnAreaChange</w:t>
      </w:r>
      <w:bookmarkEnd w:id="341"/>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42" w:name="_Toc198825197"/>
      <w:r>
        <w:t>7.1.6.2</w:t>
      </w:r>
      <w:r w:rsidR="008B55FA">
        <w:t>.13</w:t>
      </w:r>
      <w:r>
        <w:tab/>
        <w:t xml:space="preserve">Type: </w:t>
      </w:r>
      <w:r w:rsidRPr="0070535B">
        <w:t>SpecificMb</w:t>
      </w:r>
      <w:r>
        <w:t>sfnArea</w:t>
      </w:r>
      <w:bookmarkEnd w:id="342"/>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43" w:name="_Toc198825198"/>
      <w:r>
        <w:t>7.1.6.2</w:t>
      </w:r>
      <w:r w:rsidR="008B55FA">
        <w:t>.14</w:t>
      </w:r>
      <w:r>
        <w:tab/>
        <w:t>Type: MbsfnAreaId</w:t>
      </w:r>
      <w:bookmarkEnd w:id="343"/>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44" w:name="_Toc198825199"/>
      <w:r>
        <w:t>7.1.6.2</w:t>
      </w:r>
      <w:r w:rsidR="008B55FA">
        <w:t>.15</w:t>
      </w:r>
      <w:r>
        <w:tab/>
        <w:t>Type: MbmsSaChange</w:t>
      </w:r>
      <w:bookmarkEnd w:id="344"/>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45" w:name="_Toc198825200"/>
      <w:r>
        <w:lastRenderedPageBreak/>
        <w:t>7.1.6.2</w:t>
      </w:r>
      <w:r w:rsidR="008B55FA">
        <w:t>.16</w:t>
      </w:r>
      <w:r>
        <w:tab/>
        <w:t>Type: A</w:t>
      </w:r>
      <w:r w:rsidRPr="001E1D8F">
        <w:t>nyM</w:t>
      </w:r>
      <w:r>
        <w:t>bmsSa</w:t>
      </w:r>
      <w:r w:rsidRPr="001E1D8F">
        <w:t>Change</w:t>
      </w:r>
      <w:bookmarkEnd w:id="345"/>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46" w:name="_Toc198825201"/>
      <w:r>
        <w:t>7.1.6.2</w:t>
      </w:r>
      <w:r w:rsidR="008B55FA">
        <w:t>.17</w:t>
      </w:r>
      <w:r>
        <w:tab/>
        <w:t xml:space="preserve">Type: </w:t>
      </w:r>
      <w:r w:rsidRPr="00D4298C">
        <w:t>Specific</w:t>
      </w:r>
      <w:r w:rsidRPr="001E1D8F">
        <w:t>M</w:t>
      </w:r>
      <w:r>
        <w:t>bmsSaIdentity</w:t>
      </w:r>
      <w:bookmarkEnd w:id="346"/>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47" w:name="_Toc198825202"/>
      <w:r>
        <w:t>7.1.6.2</w:t>
      </w:r>
      <w:r w:rsidR="008B55FA">
        <w:t>.18</w:t>
      </w:r>
      <w:r>
        <w:tab/>
        <w:t>Type: MbmsSaIdentity</w:t>
      </w:r>
      <w:bookmarkEnd w:id="347"/>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48" w:name="_Toc198825203"/>
      <w:r>
        <w:t>7.1.6.2</w:t>
      </w:r>
      <w:r w:rsidR="008B55FA">
        <w:t>.19</w:t>
      </w:r>
      <w:r>
        <w:tab/>
        <w:t>Type: NR5G</w:t>
      </w:r>
      <w:r w:rsidRPr="00397207">
        <w:t>Mbsf</w:t>
      </w:r>
      <w:r>
        <w:t>saArea</w:t>
      </w:r>
      <w:r w:rsidRPr="00397207">
        <w:t>Change</w:t>
      </w:r>
      <w:bookmarkEnd w:id="348"/>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49" w:name="_Toc198825204"/>
      <w:r>
        <w:t>7.1.6.2</w:t>
      </w:r>
      <w:r w:rsidR="008B55FA">
        <w:t>.20</w:t>
      </w:r>
      <w:r>
        <w:tab/>
        <w:t>Type: AnyNR5G</w:t>
      </w:r>
      <w:r w:rsidRPr="00397207">
        <w:t>Mbsf</w:t>
      </w:r>
      <w:r>
        <w:t>saAreaChange</w:t>
      </w:r>
      <w:bookmarkEnd w:id="349"/>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50" w:name="_Toc198825205"/>
      <w:r>
        <w:lastRenderedPageBreak/>
        <w:t>7.1.6.2</w:t>
      </w:r>
      <w:r w:rsidR="008B55FA">
        <w:t>.21</w:t>
      </w:r>
      <w:r>
        <w:tab/>
        <w:t>Type: SpecificNR5G</w:t>
      </w:r>
      <w:r w:rsidRPr="00397207">
        <w:t>Mbsf</w:t>
      </w:r>
      <w:r>
        <w:t>saArea</w:t>
      </w:r>
      <w:bookmarkEnd w:id="350"/>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51" w:name="_Toc198825206"/>
      <w:r>
        <w:t>7.1.6.2</w:t>
      </w:r>
      <w:r w:rsidR="008B55FA">
        <w:t>.22</w:t>
      </w:r>
      <w:r>
        <w:tab/>
        <w:t>Type: NR5GMbsfsaAreaIdentity</w:t>
      </w:r>
      <w:bookmarkEnd w:id="351"/>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52" w:name="_Toc198825207"/>
      <w:r>
        <w:t>7.1.6.2</w:t>
      </w:r>
      <w:r w:rsidR="008B55FA">
        <w:t>.23</w:t>
      </w:r>
      <w:r>
        <w:tab/>
        <w:t>Type: PeriodicReport</w:t>
      </w:r>
      <w:bookmarkEnd w:id="352"/>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53" w:name="_Toc198825208"/>
      <w:r>
        <w:t>7.1.6.2</w:t>
      </w:r>
      <w:r w:rsidR="008B55FA">
        <w:t>.24</w:t>
      </w:r>
      <w:r>
        <w:tab/>
        <w:t>Type: PlmnChange</w:t>
      </w:r>
      <w:bookmarkEnd w:id="353"/>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54" w:name="_Toc198825209"/>
      <w:r>
        <w:t>7.1.6.2</w:t>
      </w:r>
      <w:r w:rsidR="008B55FA">
        <w:t>.25</w:t>
      </w:r>
      <w:r>
        <w:tab/>
        <w:t>Type: AnyPlmnChange</w:t>
      </w:r>
      <w:bookmarkEnd w:id="354"/>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55" w:name="_Toc198825210"/>
      <w:r>
        <w:lastRenderedPageBreak/>
        <w:t>7.1.6.2</w:t>
      </w:r>
      <w:r w:rsidR="008B55FA">
        <w:t>.26</w:t>
      </w:r>
      <w:r>
        <w:tab/>
        <w:t>Type: SpecificPlmnChange</w:t>
      </w:r>
      <w:bookmarkEnd w:id="355"/>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56" w:name="_Toc198825211"/>
      <w:r>
        <w:t>7.1.6.2</w:t>
      </w:r>
      <w:r w:rsidR="008B55FA">
        <w:t>.27</w:t>
      </w:r>
      <w:r>
        <w:tab/>
        <w:t>Type: Plmn</w:t>
      </w:r>
      <w:bookmarkEnd w:id="356"/>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57" w:name="_Toc198825212"/>
      <w:r>
        <w:t>7.1.6.2</w:t>
      </w:r>
      <w:r w:rsidR="00837C55">
        <w:t>.28</w:t>
      </w:r>
      <w:r>
        <w:tab/>
        <w:t>Type: TrackingAreaChange</w:t>
      </w:r>
      <w:bookmarkEnd w:id="357"/>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58" w:name="_Toc198825213"/>
      <w:r>
        <w:t>7.1.6.2</w:t>
      </w:r>
      <w:r w:rsidR="00837C55">
        <w:t>.29</w:t>
      </w:r>
      <w:r>
        <w:tab/>
        <w:t>Type: AnyTrackingAreaChange</w:t>
      </w:r>
      <w:bookmarkEnd w:id="358"/>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59" w:name="_Toc198825214"/>
      <w:r>
        <w:t>7.1.6.2</w:t>
      </w:r>
      <w:r w:rsidR="00837C55">
        <w:t>.30</w:t>
      </w:r>
      <w:r>
        <w:tab/>
        <w:t>Type: SpecificTrackingAreaChange</w:t>
      </w:r>
      <w:bookmarkEnd w:id="359"/>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60" w:name="_Toc198825215"/>
      <w:r>
        <w:lastRenderedPageBreak/>
        <w:t>7.1.6.2</w:t>
      </w:r>
      <w:r w:rsidR="00837C55">
        <w:t>.31</w:t>
      </w:r>
      <w:r>
        <w:tab/>
        <w:t>Type: TrackingArea</w:t>
      </w:r>
      <w:bookmarkEnd w:id="360"/>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61" w:name="_Toc198825216"/>
      <w:r>
        <w:t>7.1.6.2</w:t>
      </w:r>
      <w:r w:rsidR="00837C55">
        <w:t>.32</w:t>
      </w:r>
      <w:r>
        <w:tab/>
        <w:t>Type: TravelledDistance</w:t>
      </w:r>
      <w:bookmarkEnd w:id="361"/>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62" w:name="_Toc198825217"/>
      <w:r>
        <w:t>7.1.6.2</w:t>
      </w:r>
      <w:r w:rsidR="00837C55">
        <w:t>.33</w:t>
      </w:r>
      <w:r>
        <w:tab/>
        <w:t>Type: RequestedLocationInfo</w:t>
      </w:r>
      <w:bookmarkEnd w:id="362"/>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63" w:name="_Toc198825218"/>
      <w:r>
        <w:lastRenderedPageBreak/>
        <w:t>7.1.6.2.</w:t>
      </w:r>
      <w:r w:rsidR="001737EB">
        <w:t>34</w:t>
      </w:r>
      <w:r>
        <w:tab/>
        <w:t>Type: AdaptiveTrigger</w:t>
      </w:r>
      <w:bookmarkEnd w:id="363"/>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364" w:name="_Toc198825219"/>
      <w:r>
        <w:t>7.1.6.2.</w:t>
      </w:r>
      <w:r w:rsidR="001737EB">
        <w:t>35</w:t>
      </w:r>
      <w:r>
        <w:tab/>
        <w:t>Type: AnyAreaChange</w:t>
      </w:r>
      <w:bookmarkEnd w:id="364"/>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365" w:name="_Toc198825220"/>
      <w:r>
        <w:t>7.1.6.2.</w:t>
      </w:r>
      <w:r w:rsidR="00053171">
        <w:t>36</w:t>
      </w:r>
      <w:r>
        <w:tab/>
        <w:t>Type: SpecificArea</w:t>
      </w:r>
      <w:bookmarkEnd w:id="365"/>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66" w:name="_Toc198825221"/>
      <w:r>
        <w:t>7.1.6.2.</w:t>
      </w:r>
      <w:r w:rsidR="007F0913">
        <w:t>37</w:t>
      </w:r>
      <w:r>
        <w:tab/>
        <w:t>Type: RatTypeChange</w:t>
      </w:r>
      <w:bookmarkEnd w:id="366"/>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67" w:name="_Toc198825222"/>
      <w:r>
        <w:t>7.1.6.2.</w:t>
      </w:r>
      <w:r w:rsidR="007F0913">
        <w:t>38</w:t>
      </w:r>
      <w:r>
        <w:tab/>
        <w:t>Type: AnyRatTypeChange</w:t>
      </w:r>
      <w:bookmarkEnd w:id="367"/>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368" w:name="_Toc198825223"/>
      <w:r>
        <w:t>7.1.6.2.</w:t>
      </w:r>
      <w:r w:rsidR="0037710A">
        <w:t>39</w:t>
      </w:r>
      <w:r>
        <w:tab/>
        <w:t>Type: AnyAreaChange</w:t>
      </w:r>
      <w:bookmarkEnd w:id="368"/>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369" w:name="_Toc198825224"/>
      <w:r>
        <w:lastRenderedPageBreak/>
        <w:t>7.1.6.2.</w:t>
      </w:r>
      <w:r w:rsidR="0037710A">
        <w:t>40</w:t>
      </w:r>
      <w:r>
        <w:tab/>
        <w:t>Type: SignallingEvent</w:t>
      </w:r>
      <w:bookmarkEnd w:id="369"/>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70" w:name="_Toc198825225"/>
      <w:r>
        <w:t>7.1.6.2.</w:t>
      </w:r>
      <w:r w:rsidR="0037710A">
        <w:t>41</w:t>
      </w:r>
      <w:r>
        <w:tab/>
        <w:t>Type: FunctionalAliasActivation</w:t>
      </w:r>
      <w:bookmarkEnd w:id="370"/>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71" w:name="_Toc198825226"/>
      <w:r>
        <w:t>7.1.6.2.</w:t>
      </w:r>
      <w:r w:rsidR="0037710A">
        <w:t>42</w:t>
      </w:r>
      <w:r>
        <w:tab/>
        <w:t>Type: FunctionalAliasDeactivation</w:t>
      </w:r>
      <w:bookmarkEnd w:id="371"/>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72" w:name="_Toc198825227"/>
      <w:r>
        <w:t>7.1.6.2.</w:t>
      </w:r>
      <w:r w:rsidR="0037710A">
        <w:t>43</w:t>
      </w:r>
      <w:r>
        <w:tab/>
        <w:t xml:space="preserve">Type: </w:t>
      </w:r>
      <w:r w:rsidRPr="009354AB">
        <w:t>InitialLogOn</w:t>
      </w:r>
      <w:bookmarkEnd w:id="372"/>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73" w:name="_Toc198825228"/>
      <w:r>
        <w:t>7.1.6.2.</w:t>
      </w:r>
      <w:r w:rsidR="0037710A">
        <w:t>44</w:t>
      </w:r>
      <w:r>
        <w:tab/>
        <w:t xml:space="preserve">Type: </w:t>
      </w:r>
      <w:r w:rsidRPr="009354AB">
        <w:t>GroupCallNonEmergency</w:t>
      </w:r>
      <w:bookmarkEnd w:id="373"/>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74" w:name="_Toc198825229"/>
      <w:r>
        <w:lastRenderedPageBreak/>
        <w:t>7.1.6.2.</w:t>
      </w:r>
      <w:r w:rsidR="0037710A">
        <w:t>45</w:t>
      </w:r>
      <w:r>
        <w:tab/>
        <w:t xml:space="preserve">Type: </w:t>
      </w:r>
      <w:r w:rsidRPr="009354AB">
        <w:t>PrivateCallNonEmergency</w:t>
      </w:r>
      <w:bookmarkEnd w:id="374"/>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75" w:name="_Toc198825230"/>
      <w:r>
        <w:t>7.1.6.2.</w:t>
      </w:r>
      <w:r w:rsidR="00F133D4">
        <w:t>46</w:t>
      </w:r>
      <w:r>
        <w:tab/>
        <w:t>Type: L</w:t>
      </w:r>
      <w:r w:rsidRPr="009354AB">
        <w:t>ocationConfigurationReceived</w:t>
      </w:r>
      <w:bookmarkEnd w:id="375"/>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76" w:name="_Toc198825231"/>
      <w:r>
        <w:t>7.1.6.2.</w:t>
      </w:r>
      <w:r w:rsidR="00F133D4">
        <w:t>47</w:t>
      </w:r>
      <w:r>
        <w:tab/>
        <w:t>Type: LocationRequest</w:t>
      </w:r>
      <w:bookmarkEnd w:id="376"/>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77" w:name="_Toc198825232"/>
      <w:r>
        <w:lastRenderedPageBreak/>
        <w:t>7.1.6.2.</w:t>
      </w:r>
      <w:r w:rsidR="00AE5FFD">
        <w:t>48</w:t>
      </w:r>
      <w:r>
        <w:tab/>
        <w:t>Type: RequestLocationHistory</w:t>
      </w:r>
      <w:bookmarkEnd w:id="377"/>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Pr="00AC7671" w:rsidRDefault="00DD4587" w:rsidP="00451495"/>
    <w:p w14:paraId="03ABF3FA" w14:textId="7B15F182" w:rsidR="00451495" w:rsidRDefault="00451495" w:rsidP="00451495">
      <w:pPr>
        <w:pStyle w:val="Heading4"/>
        <w:rPr>
          <w:lang w:val="en-US"/>
        </w:rPr>
      </w:pPr>
      <w:bookmarkStart w:id="378" w:name="_Toc510696638"/>
      <w:bookmarkStart w:id="379" w:name="_Toc35971433"/>
      <w:bookmarkStart w:id="380" w:name="_Toc198825233"/>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8"/>
      <w:bookmarkEnd w:id="379"/>
      <w:bookmarkEnd w:id="380"/>
    </w:p>
    <w:p w14:paraId="4AAA551F" w14:textId="77777777" w:rsidR="00463841" w:rsidRPr="00384E92" w:rsidRDefault="00463841" w:rsidP="00463841">
      <w:pPr>
        <w:pStyle w:val="Heading5"/>
      </w:pPr>
      <w:bookmarkStart w:id="381" w:name="_Toc198825234"/>
      <w:bookmarkStart w:id="382" w:name="_Toc510696641"/>
      <w:bookmarkStart w:id="383" w:name="_Toc35971436"/>
      <w:r>
        <w:t>7.1.6.3.1</w:t>
      </w:r>
      <w:r w:rsidRPr="00384E92">
        <w:tab/>
        <w:t>Introduction</w:t>
      </w:r>
      <w:bookmarkEnd w:id="381"/>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384" w:name="_Toc198825235"/>
      <w:r>
        <w:t>7.1.6.3.2</w:t>
      </w:r>
      <w:r w:rsidRPr="00384E92">
        <w:tab/>
        <w:t>Simple data types</w:t>
      </w:r>
      <w:bookmarkEnd w:id="384"/>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385" w:name="_Toc198825236"/>
      <w:r>
        <w:t>7.1.6.3</w:t>
      </w:r>
      <w:r w:rsidR="008F5FAD">
        <w:t>.3</w:t>
      </w:r>
      <w:r w:rsidRPr="00BC662F">
        <w:tab/>
        <w:t xml:space="preserve">Enumeration: </w:t>
      </w:r>
      <w:r>
        <w:t>ConfigScope</w:t>
      </w:r>
      <w:bookmarkEnd w:id="385"/>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386" w:name="_Toc510696647"/>
      <w:bookmarkStart w:id="387" w:name="_Toc35971443"/>
      <w:bookmarkStart w:id="388" w:name="_Toc198825237"/>
      <w:bookmarkEnd w:id="382"/>
      <w:bookmarkEnd w:id="383"/>
      <w:r>
        <w:t>7.</w:t>
      </w:r>
      <w:r w:rsidR="0014407A">
        <w:t>1</w:t>
      </w:r>
      <w:r>
        <w:t>.</w:t>
      </w:r>
      <w:r w:rsidRPr="002612B3">
        <w:t>7</w:t>
      </w:r>
      <w:r w:rsidRPr="002612B3">
        <w:tab/>
        <w:t>Error Handling</w:t>
      </w:r>
      <w:bookmarkEnd w:id="386"/>
      <w:bookmarkEnd w:id="387"/>
      <w:bookmarkEnd w:id="388"/>
    </w:p>
    <w:p w14:paraId="63BF24B1" w14:textId="520187F3" w:rsidR="00451495" w:rsidRPr="002612B3" w:rsidRDefault="00451495" w:rsidP="00451495">
      <w:pPr>
        <w:pStyle w:val="Heading4"/>
      </w:pPr>
      <w:bookmarkStart w:id="389" w:name="_Toc35971444"/>
      <w:bookmarkStart w:id="390" w:name="_Toc198825238"/>
      <w:r>
        <w:t>7.</w:t>
      </w:r>
      <w:r w:rsidR="0014407A">
        <w:t>1</w:t>
      </w:r>
      <w:r w:rsidRPr="002612B3">
        <w:t>.7.1</w:t>
      </w:r>
      <w:r w:rsidRPr="002612B3">
        <w:tab/>
        <w:t>General</w:t>
      </w:r>
      <w:bookmarkEnd w:id="389"/>
      <w:bookmarkEnd w:id="390"/>
    </w:p>
    <w:p w14:paraId="36EF84DA" w14:textId="5D6BC103"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[12]</w:t>
      </w:r>
      <w:r w:rsidRPr="002612B3">
        <w:t>. Protocol errors and application errors specified in table 5.2.7.2-1 of 3GPP TS 29.</w:t>
      </w:r>
      <w:r w:rsidRPr="00194230">
        <w:t>500 </w:t>
      </w:r>
      <w:r w:rsidR="00613FE0">
        <w:t>[11]</w:t>
      </w:r>
      <w:r w:rsidRPr="00194230">
        <w:t xml:space="preserve"> shall </w:t>
      </w:r>
      <w:r w:rsidRPr="00194230">
        <w:lastRenderedPageBreak/>
        <w:t>be supported for an HTTP method if the corresponding HTTP status codes are specified as mandatory for that HTTP method in table 5.2.7.1-1 of 3GPP TS 29.500 </w:t>
      </w:r>
      <w:r w:rsidR="00613FE0">
        <w:t>[11]</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391" w:name="_Toc35971445"/>
      <w:bookmarkStart w:id="392" w:name="_Toc198825239"/>
      <w:r>
        <w:t>7.</w:t>
      </w:r>
      <w:r w:rsidR="00884F7E">
        <w:t>1</w:t>
      </w:r>
      <w:r w:rsidRPr="002612B3">
        <w:t>.7.2</w:t>
      </w:r>
      <w:r w:rsidRPr="002612B3">
        <w:tab/>
        <w:t>Protocol Errors</w:t>
      </w:r>
      <w:bookmarkEnd w:id="391"/>
      <w:bookmarkEnd w:id="392"/>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393" w:name="_Toc35971446"/>
      <w:bookmarkStart w:id="394" w:name="_Toc198825240"/>
      <w:r>
        <w:t>7.</w:t>
      </w:r>
      <w:r w:rsidR="00884F7E">
        <w:t>1</w:t>
      </w:r>
      <w:r w:rsidRPr="002612B3">
        <w:t>.7.3</w:t>
      </w:r>
      <w:r w:rsidRPr="002612B3">
        <w:tab/>
        <w:t>Application Errors</w:t>
      </w:r>
      <w:bookmarkEnd w:id="393"/>
      <w:bookmarkEnd w:id="394"/>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395" w:name="_Toc492899751"/>
      <w:bookmarkStart w:id="396" w:name="_Toc492900030"/>
      <w:bookmarkStart w:id="397" w:name="_Toc492967832"/>
      <w:bookmarkStart w:id="398" w:name="_Toc492972920"/>
      <w:bookmarkStart w:id="399" w:name="_Toc492973140"/>
      <w:bookmarkStart w:id="400" w:name="_Toc493774060"/>
      <w:bookmarkStart w:id="401" w:name="_Toc508285804"/>
      <w:bookmarkStart w:id="402" w:name="_Toc508287269"/>
      <w:bookmarkStart w:id="403" w:name="_Toc510696648"/>
      <w:bookmarkStart w:id="404" w:name="_Toc35971447"/>
    </w:p>
    <w:p w14:paraId="0A8B6398" w14:textId="5F70AE89" w:rsidR="00451495" w:rsidRPr="006B2C68" w:rsidRDefault="00451495" w:rsidP="00451495">
      <w:pPr>
        <w:pStyle w:val="Heading3"/>
        <w:rPr>
          <w:lang w:eastAsia="zh-CN"/>
        </w:rPr>
      </w:pPr>
      <w:bookmarkStart w:id="405" w:name="_Toc198825241"/>
      <w:r>
        <w:t>7.</w:t>
      </w:r>
      <w:r w:rsidR="00884F7E">
        <w:t>1</w:t>
      </w:r>
      <w:r>
        <w:t>.</w:t>
      </w:r>
      <w:r w:rsidRPr="006B2C68">
        <w:t>8</w:t>
      </w:r>
      <w:r w:rsidRPr="006B2C68">
        <w:rPr>
          <w:lang w:eastAsia="zh-CN"/>
        </w:rPr>
        <w:tab/>
        <w:t>Feature negotiation</w:t>
      </w:r>
      <w:bookmarkEnd w:id="395"/>
      <w:bookmarkEnd w:id="396"/>
      <w:bookmarkEnd w:id="397"/>
      <w:bookmarkEnd w:id="398"/>
      <w:bookmarkEnd w:id="399"/>
      <w:bookmarkEnd w:id="400"/>
      <w:bookmarkEnd w:id="401"/>
      <w:bookmarkEnd w:id="402"/>
      <w:bookmarkEnd w:id="403"/>
      <w:bookmarkEnd w:id="404"/>
      <w:bookmarkEnd w:id="405"/>
    </w:p>
    <w:p w14:paraId="67FF5968" w14:textId="09D86690"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LMS_Registration API</w:t>
      </w:r>
      <w:r w:rsidRPr="008F0DB6">
        <w:rPr>
          <w:lang w:eastAsia="zh-CN"/>
        </w:rPr>
        <w:t xml:space="preserve">. They shall be negotiated using the </w:t>
      </w:r>
      <w:r w:rsidRPr="008F0DB6">
        <w:rPr>
          <w:lang w:eastAsia="en-GB"/>
        </w:rPr>
        <w:t>extensibility mechanism defined in clause 6.6 of 3GPP TS 29.500 </w:t>
      </w:r>
      <w:r w:rsidR="00613FE0">
        <w:rPr>
          <w:lang w:eastAsia="en-GB"/>
        </w:rPr>
        <w:t>[11]</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06" w:name="_Toc532994477"/>
      <w:bookmarkStart w:id="407" w:name="_Toc35971448"/>
      <w:bookmarkStart w:id="408" w:name="_Toc198825242"/>
      <w:bookmarkStart w:id="409" w:name="_Toc510696649"/>
      <w:r>
        <w:t>7.</w:t>
      </w:r>
      <w:r w:rsidR="00884F7E">
        <w:t>1</w:t>
      </w:r>
      <w:r w:rsidRPr="006B2C68">
        <w:t>.9</w:t>
      </w:r>
      <w:r w:rsidRPr="006B2C68">
        <w:tab/>
        <w:t>Security</w:t>
      </w:r>
      <w:bookmarkEnd w:id="406"/>
      <w:bookmarkEnd w:id="407"/>
      <w:bookmarkEnd w:id="408"/>
    </w:p>
    <w:p w14:paraId="33A589E5" w14:textId="2CC33DB6" w:rsidR="003852D0" w:rsidRPr="00820CE5" w:rsidRDefault="003852D0" w:rsidP="003852D0">
      <w:bookmarkStart w:id="410" w:name="_Toc35971449"/>
      <w:r>
        <w:t xml:space="preserve">The LMC shall send HTTP requests over TLS connection as specified for the </w:t>
      </w:r>
      <w:r w:rsidRPr="009B066B">
        <w:t>HTTP client in the UE</w:t>
      </w:r>
      <w:r>
        <w:t xml:space="preserve"> in annex A of 3GPP TS 24.482 [</w:t>
      </w:r>
      <w:r w:rsidR="007626D3">
        <w:t>8</w:t>
      </w:r>
      <w:r>
        <w:t>].</w:t>
      </w:r>
    </w:p>
    <w:p w14:paraId="70A7DD12" w14:textId="44CCA11A" w:rsidR="003852D0" w:rsidRDefault="003852D0" w:rsidP="003852D0">
      <w:r>
        <w:t>Authentication and authorization shall be as specified in 3GPP TS 33.180 [1</w:t>
      </w:r>
      <w:r w:rsidR="00997CC9">
        <w:t>5</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207FDB71" w:rsidR="003852D0" w:rsidRDefault="003852D0" w:rsidP="003852D0">
      <w:r>
        <w:t>When handling an HTTP request, the LMS shall determine the identity of the sender of the HTTP request as specified in 3GPP TS 24.482 [</w:t>
      </w:r>
      <w:r w:rsidR="007626D3">
        <w:t>8</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11" w:name="_Toc198825243"/>
      <w:r>
        <w:rPr>
          <w:lang w:val="en-US"/>
        </w:rPr>
        <w:t>7.</w:t>
      </w:r>
      <w:r w:rsidR="00884F7E">
        <w:rPr>
          <w:lang w:val="en-US"/>
        </w:rPr>
        <w:t>1</w:t>
      </w:r>
      <w:r w:rsidRPr="006B2C68">
        <w:rPr>
          <w:lang w:val="en-US"/>
        </w:rPr>
        <w:t>.10</w:t>
      </w:r>
      <w:r w:rsidRPr="006B2C68">
        <w:rPr>
          <w:lang w:val="en-US"/>
        </w:rPr>
        <w:tab/>
        <w:t>HTTP redirection</w:t>
      </w:r>
      <w:bookmarkEnd w:id="411"/>
    </w:p>
    <w:bookmarkEnd w:id="409"/>
    <w:bookmarkEnd w:id="410"/>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412" w:name="_Toc510696598"/>
      <w:bookmarkStart w:id="413" w:name="_Toc35971390"/>
      <w:bookmarkStart w:id="414" w:name="_Toc198825244"/>
      <w:r>
        <w:t>7.</w:t>
      </w:r>
      <w:r w:rsidR="00884F7E">
        <w:t>2</w:t>
      </w:r>
      <w:r>
        <w:tab/>
        <w:t>LMS_LocationReport API</w:t>
      </w:r>
      <w:bookmarkEnd w:id="412"/>
      <w:bookmarkEnd w:id="413"/>
      <w:bookmarkEnd w:id="414"/>
    </w:p>
    <w:p w14:paraId="57D15BAC" w14:textId="47DCBAA3" w:rsidR="00ED3CA9" w:rsidRDefault="00ED3CA9" w:rsidP="00ED3CA9">
      <w:pPr>
        <w:pStyle w:val="Heading3"/>
      </w:pPr>
      <w:bookmarkStart w:id="415" w:name="_Toc198825245"/>
      <w:r>
        <w:t>7.</w:t>
      </w:r>
      <w:r w:rsidR="009F46A8">
        <w:t>2</w:t>
      </w:r>
      <w:r>
        <w:t>.1</w:t>
      </w:r>
      <w:r>
        <w:tab/>
        <w:t>Introduction</w:t>
      </w:r>
      <w:bookmarkEnd w:id="415"/>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060CB948" w:rsidR="00ED3CA9" w:rsidRPr="00E23840" w:rsidRDefault="00ED3CA9" w:rsidP="00ED3CA9">
      <w:pPr>
        <w:rPr>
          <w:noProof/>
          <w:lang w:eastAsia="zh-CN"/>
        </w:rPr>
      </w:pPr>
      <w:r w:rsidRPr="00E23840">
        <w:rPr>
          <w:noProof/>
          <w:lang w:eastAsia="zh-CN"/>
        </w:rPr>
        <w:lastRenderedPageBreak/>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[12]</w:t>
      </w:r>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312CBE2C" w:rsidR="00ED3CA9" w:rsidRPr="00E23840" w:rsidRDefault="00ED3CA9" w:rsidP="00ED3CA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007E58DE" w:rsidRPr="007E58DE">
        <w:rPr>
          <w:noProof/>
          <w:lang w:eastAsia="zh-CN"/>
        </w:rPr>
        <w:t>[</w:t>
      </w:r>
      <w:r w:rsidR="008353DD">
        <w:rPr>
          <w:noProof/>
          <w:lang w:eastAsia="zh-CN"/>
        </w:rPr>
        <w:t>9</w:t>
      </w:r>
      <w:r w:rsidR="007E58DE" w:rsidRPr="007E58DE">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416" w:name="_Toc198825246"/>
      <w:r>
        <w:t>7.2</w:t>
      </w:r>
      <w:r w:rsidR="00ED3CA9">
        <w:t>.2</w:t>
      </w:r>
      <w:r w:rsidR="00ED3CA9">
        <w:tab/>
        <w:t>Usage of HTTP</w:t>
      </w:r>
      <w:bookmarkEnd w:id="416"/>
    </w:p>
    <w:p w14:paraId="57FCDA60" w14:textId="0D043DC2" w:rsidR="00ED3CA9" w:rsidRPr="000C5200" w:rsidRDefault="003819E5" w:rsidP="00ED3CA9">
      <w:pPr>
        <w:pStyle w:val="Heading4"/>
      </w:pPr>
      <w:bookmarkStart w:id="417" w:name="_Toc198825247"/>
      <w:r>
        <w:t>7.2</w:t>
      </w:r>
      <w:r w:rsidR="00ED3CA9">
        <w:t>.2.1</w:t>
      </w:r>
      <w:r w:rsidR="00ED3CA9">
        <w:tab/>
        <w:t>General</w:t>
      </w:r>
      <w:bookmarkEnd w:id="417"/>
    </w:p>
    <w:p w14:paraId="1A527E14" w14:textId="39081B3B"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w:t>
      </w:r>
      <w:r w:rsidR="00B05866">
        <w:rPr>
          <w:noProof/>
          <w:lang w:eastAsia="zh-CN"/>
        </w:rPr>
        <w:t>9</w:t>
      </w:r>
      <w:r w:rsidRPr="00986E88">
        <w:rPr>
          <w:noProof/>
          <w:lang w:eastAsia="zh-CN"/>
        </w:rPr>
        <w:t xml:space="preserve">], </w:t>
      </w:r>
      <w:r w:rsidRPr="00986E88">
        <w:rPr>
          <w:noProof/>
        </w:rPr>
        <w:t>shall be used as specified in clause </w:t>
      </w:r>
      <w:r w:rsidRPr="00656C0E">
        <w:rPr>
          <w:noProof/>
        </w:rPr>
        <w:t>5 of 3GPP TS 29.500 </w:t>
      </w:r>
      <w:r w:rsidR="00613FE0">
        <w:rPr>
          <w:noProof/>
        </w:rPr>
        <w:t>[11]</w:t>
      </w:r>
      <w:r w:rsidRPr="00656C0E">
        <w:rPr>
          <w:noProof/>
        </w:rPr>
        <w:t>.</w:t>
      </w:r>
    </w:p>
    <w:p w14:paraId="69BB79A3" w14:textId="070987FE"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r w:rsidR="00613FE0">
        <w:rPr>
          <w:noProof/>
        </w:rPr>
        <w:t>[11]</w:t>
      </w:r>
      <w:r w:rsidRPr="00656C0E">
        <w:rPr>
          <w:noProof/>
        </w:rPr>
        <w:t>.</w:t>
      </w:r>
    </w:p>
    <w:p w14:paraId="58366124" w14:textId="13B2E1C9" w:rsidR="00ED3CA9" w:rsidRPr="00986E88" w:rsidRDefault="00ED3CA9" w:rsidP="00ED3CA9">
      <w:pPr>
        <w:rPr>
          <w:noProof/>
        </w:rPr>
      </w:pPr>
      <w:r w:rsidRPr="00986E88">
        <w:rPr>
          <w:noProof/>
        </w:rPr>
        <w:t>The OpenAPI </w:t>
      </w:r>
      <w:r w:rsidR="006256FB">
        <w:rPr>
          <w:noProof/>
        </w:rPr>
        <w:t>[20]</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418" w:name="_Toc198825248"/>
      <w:r>
        <w:t>7.2</w:t>
      </w:r>
      <w:r w:rsidR="00ED3CA9">
        <w:t>.2.2</w:t>
      </w:r>
      <w:r w:rsidR="00ED3CA9">
        <w:tab/>
        <w:t>HTTP standard headers</w:t>
      </w:r>
      <w:bookmarkEnd w:id="418"/>
    </w:p>
    <w:p w14:paraId="7158C9BE" w14:textId="49B7114D" w:rsidR="00ED3CA9" w:rsidRDefault="003819E5" w:rsidP="00ED3CA9">
      <w:pPr>
        <w:pStyle w:val="Heading5"/>
        <w:rPr>
          <w:lang w:eastAsia="zh-CN"/>
        </w:rPr>
      </w:pPr>
      <w:bookmarkStart w:id="419" w:name="_Toc198825249"/>
      <w:r>
        <w:t>7.2</w:t>
      </w:r>
      <w:r w:rsidR="00ED3CA9">
        <w:t>.2.2.1</w:t>
      </w:r>
      <w:r w:rsidR="00ED3CA9">
        <w:rPr>
          <w:rFonts w:hint="eastAsia"/>
          <w:lang w:eastAsia="zh-CN"/>
        </w:rPr>
        <w:tab/>
      </w:r>
      <w:r w:rsidR="00ED3CA9">
        <w:rPr>
          <w:lang w:eastAsia="zh-CN"/>
        </w:rPr>
        <w:t>General</w:t>
      </w:r>
      <w:bookmarkEnd w:id="419"/>
    </w:p>
    <w:p w14:paraId="76406C3D" w14:textId="508C8C93"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13FE0">
        <w:rPr>
          <w:noProof/>
        </w:rPr>
        <w:t>[11]</w:t>
      </w:r>
      <w:r w:rsidRPr="00986E88">
        <w:rPr>
          <w:noProof/>
        </w:rPr>
        <w:t xml:space="preserve"> for the usage of HTTP standard headers.</w:t>
      </w:r>
    </w:p>
    <w:p w14:paraId="208567DC" w14:textId="418D8763" w:rsidR="00ED3CA9" w:rsidRDefault="003819E5" w:rsidP="00ED3CA9">
      <w:pPr>
        <w:pStyle w:val="Heading5"/>
      </w:pPr>
      <w:bookmarkStart w:id="420" w:name="_Toc198825250"/>
      <w:r>
        <w:t>7.2</w:t>
      </w:r>
      <w:r w:rsidR="00ED3CA9">
        <w:t>.2.2.2</w:t>
      </w:r>
      <w:r w:rsidR="00ED3CA9">
        <w:tab/>
        <w:t>Content type</w:t>
      </w:r>
      <w:bookmarkEnd w:id="420"/>
    </w:p>
    <w:p w14:paraId="38EE149A" w14:textId="1828D8DB" w:rsidR="00ED3CA9" w:rsidRDefault="00ED3CA9" w:rsidP="00ED3CA9">
      <w:r w:rsidRPr="00986E88">
        <w:rPr>
          <w:noProof/>
        </w:rPr>
        <w:t xml:space="preserve">JSON, </w:t>
      </w:r>
      <w:r w:rsidRPr="00986E88">
        <w:rPr>
          <w:noProof/>
          <w:lang w:eastAsia="zh-CN"/>
        </w:rPr>
        <w:t>IETF RFC 8259 </w:t>
      </w:r>
      <w:r w:rsidR="00A92A73">
        <w:rPr>
          <w:noProof/>
          <w:lang w:eastAsia="zh-CN"/>
        </w:rPr>
        <w:t>[1</w:t>
      </w:r>
      <w:r w:rsidR="00026B27">
        <w:rPr>
          <w:noProof/>
          <w:lang w:eastAsia="zh-CN"/>
        </w:rPr>
        <w:t>8</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13FE0">
        <w:rPr>
          <w:noProof/>
        </w:rPr>
        <w:t>[11]</w:t>
      </w:r>
      <w:r w:rsidRPr="00986E88">
        <w:rPr>
          <w:noProof/>
        </w:rPr>
        <w:t>.</w:t>
      </w:r>
      <w:r w:rsidRPr="00F00EFD">
        <w:t xml:space="preserve"> </w:t>
      </w:r>
      <w:r>
        <w:t>The use of the JSON format shall be signalled by the content type "application/json".</w:t>
      </w:r>
    </w:p>
    <w:p w14:paraId="20991BD5" w14:textId="71C72F8F" w:rsidR="00ED3CA9" w:rsidRPr="000C5200" w:rsidRDefault="003819E5" w:rsidP="00ED3CA9">
      <w:pPr>
        <w:pStyle w:val="Heading4"/>
      </w:pPr>
      <w:bookmarkStart w:id="421" w:name="_Toc198825251"/>
      <w:r>
        <w:t>7.2</w:t>
      </w:r>
      <w:r w:rsidR="00ED3CA9">
        <w:t>.2.3</w:t>
      </w:r>
      <w:r w:rsidR="00ED3CA9">
        <w:tab/>
        <w:t>HTTP custom headers</w:t>
      </w:r>
      <w:bookmarkEnd w:id="421"/>
    </w:p>
    <w:p w14:paraId="2CCD8396" w14:textId="05B0BEFF"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B744B4">
        <w:rPr>
          <w:noProof/>
        </w:rPr>
        <w:t>[11]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B744B4">
        <w:rPr>
          <w:noProof/>
        </w:rPr>
        <w:t>[11]</w:t>
      </w:r>
      <w:r>
        <w:rPr>
          <w:noProof/>
        </w:rPr>
        <w:t xml:space="preserve"> may be supported.</w:t>
      </w:r>
    </w:p>
    <w:p w14:paraId="633DD6B9" w14:textId="702D3404" w:rsidR="00ED3CA9" w:rsidRDefault="003819E5" w:rsidP="00ED3CA9">
      <w:pPr>
        <w:pStyle w:val="Heading3"/>
      </w:pPr>
      <w:bookmarkStart w:id="422" w:name="_Toc198825252"/>
      <w:r>
        <w:t>7.2</w:t>
      </w:r>
      <w:r w:rsidR="00ED3CA9">
        <w:t>.3</w:t>
      </w:r>
      <w:r w:rsidR="00ED3CA9">
        <w:tab/>
        <w:t>Resources</w:t>
      </w:r>
      <w:bookmarkEnd w:id="422"/>
    </w:p>
    <w:p w14:paraId="5663711D" w14:textId="2FCEBE1F" w:rsidR="00ED3CA9" w:rsidRPr="000A7435" w:rsidRDefault="003819E5" w:rsidP="00ED3CA9">
      <w:pPr>
        <w:pStyle w:val="Heading4"/>
      </w:pPr>
      <w:bookmarkStart w:id="423" w:name="_Toc198825253"/>
      <w:r>
        <w:t>7.2</w:t>
      </w:r>
      <w:r w:rsidR="00ED3CA9">
        <w:t>.3.1</w:t>
      </w:r>
      <w:r w:rsidR="00ED3CA9">
        <w:tab/>
        <w:t>Overview</w:t>
      </w:r>
      <w:bookmarkEnd w:id="423"/>
    </w:p>
    <w:p w14:paraId="3FF753AE" w14:textId="77777777" w:rsidR="00ED3CA9" w:rsidRDefault="00ED3CA9" w:rsidP="00ED3CA9">
      <w:r>
        <w:t>This clause describes the structure for the Resource URIs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4in;height:127.25pt" o:ole="">
            <v:imagedata r:id="rId18" o:title=""/>
          </v:shape>
          <o:OLEObject Type="Embed" ProgID="Visio.Drawing.15" ShapeID="_x0000_i1027" DrawAspect="Content" ObjectID="_1810111024"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/locationreports</w:t>
            </w:r>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/locationreports/{locationreportId}</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424" w:name="_Toc198825254"/>
      <w:r>
        <w:t>7.2</w:t>
      </w:r>
      <w:r w:rsidR="00ED3CA9">
        <w:t>.3.2</w:t>
      </w:r>
      <w:r w:rsidR="00ED3CA9">
        <w:tab/>
        <w:t>Resource: MC UE Location Reports</w:t>
      </w:r>
      <w:bookmarkEnd w:id="424"/>
    </w:p>
    <w:p w14:paraId="6F96CC01" w14:textId="7D1379AA" w:rsidR="00ED3CA9" w:rsidRDefault="003819E5" w:rsidP="00ED3CA9">
      <w:pPr>
        <w:pStyle w:val="Heading5"/>
      </w:pPr>
      <w:bookmarkStart w:id="425" w:name="_Toc198825255"/>
      <w:r>
        <w:t>7.2</w:t>
      </w:r>
      <w:r w:rsidR="00ED3CA9">
        <w:t>.3.2.1</w:t>
      </w:r>
      <w:r w:rsidR="00ED3CA9">
        <w:tab/>
        <w:t>Description</w:t>
      </w:r>
      <w:bookmarkEnd w:id="425"/>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426" w:name="_Toc198825256"/>
      <w:r>
        <w:t>7.2</w:t>
      </w:r>
      <w:r w:rsidR="00ED3CA9">
        <w:t>.3.2.2</w:t>
      </w:r>
      <w:r w:rsidR="00ED3CA9">
        <w:tab/>
        <w:t>Resource Definition</w:t>
      </w:r>
      <w:bookmarkEnd w:id="426"/>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427" w:name="_Toc198825257"/>
      <w:r>
        <w:t>7.2</w:t>
      </w:r>
      <w:r w:rsidR="00ED3CA9">
        <w:t>.3.2.3</w:t>
      </w:r>
      <w:r w:rsidR="00ED3CA9">
        <w:tab/>
        <w:t>Resource Standard Methods</w:t>
      </w:r>
      <w:bookmarkEnd w:id="427"/>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lastRenderedPageBreak/>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r w:rsidRPr="00746BB9">
              <w:t>MCUELocation</w:t>
            </w:r>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689BE03A"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B744B4">
              <w:t>[11]</w:t>
            </w:r>
            <w:r w:rsidRPr="0016361A">
              <w:t xml:space="preserve">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428" w:name="_Toc198825258"/>
      <w:r>
        <w:t>7.2</w:t>
      </w:r>
      <w:r w:rsidR="00ED3CA9">
        <w:t>.3.2.4</w:t>
      </w:r>
      <w:r w:rsidR="00ED3CA9">
        <w:tab/>
        <w:t>Resource Custom Operations</w:t>
      </w:r>
      <w:bookmarkEnd w:id="428"/>
    </w:p>
    <w:p w14:paraId="26680621" w14:textId="77777777" w:rsidR="00ED3CA9" w:rsidRPr="00535331" w:rsidRDefault="00ED3CA9" w:rsidP="00ED3CA9">
      <w:r>
        <w:t>None.</w:t>
      </w:r>
    </w:p>
    <w:p w14:paraId="7FBFD4CF" w14:textId="70B7A5BE" w:rsidR="00ED3CA9" w:rsidRDefault="003819E5" w:rsidP="00ED3CA9">
      <w:pPr>
        <w:pStyle w:val="Heading3"/>
      </w:pPr>
      <w:bookmarkStart w:id="429" w:name="_Toc198825259"/>
      <w:r>
        <w:t>7.2</w:t>
      </w:r>
      <w:r w:rsidR="00ED3CA9">
        <w:t>.4</w:t>
      </w:r>
      <w:r w:rsidR="00ED3CA9">
        <w:tab/>
        <w:t>Custom Operations without associated resources</w:t>
      </w:r>
      <w:bookmarkEnd w:id="429"/>
    </w:p>
    <w:p w14:paraId="7D540B92" w14:textId="77777777" w:rsidR="00ED3CA9" w:rsidRDefault="00ED3CA9" w:rsidP="00ED3CA9">
      <w:r>
        <w:t>None.</w:t>
      </w:r>
    </w:p>
    <w:p w14:paraId="1C4CE258" w14:textId="64EC60A4" w:rsidR="00ED3CA9" w:rsidRDefault="003819E5" w:rsidP="00ED3CA9">
      <w:pPr>
        <w:pStyle w:val="Heading3"/>
      </w:pPr>
      <w:bookmarkStart w:id="430" w:name="_Toc198825260"/>
      <w:r>
        <w:t>7.2</w:t>
      </w:r>
      <w:r w:rsidR="00ED3CA9">
        <w:t>.5</w:t>
      </w:r>
      <w:r w:rsidR="00ED3CA9">
        <w:tab/>
        <w:t>Notifications</w:t>
      </w:r>
      <w:bookmarkEnd w:id="430"/>
    </w:p>
    <w:p w14:paraId="4C93F8A6" w14:textId="77777777" w:rsidR="00ED3CA9" w:rsidRPr="00D33C31" w:rsidRDefault="00ED3CA9" w:rsidP="00ED3CA9">
      <w:r>
        <w:t>None.</w:t>
      </w:r>
    </w:p>
    <w:p w14:paraId="63B6D85C" w14:textId="184FBF66" w:rsidR="00ED3CA9" w:rsidRDefault="003819E5" w:rsidP="00ED3CA9">
      <w:pPr>
        <w:pStyle w:val="Heading3"/>
      </w:pPr>
      <w:bookmarkStart w:id="431" w:name="_Toc198825261"/>
      <w:r>
        <w:t>7.2</w:t>
      </w:r>
      <w:r w:rsidR="00ED3CA9">
        <w:t>.6</w:t>
      </w:r>
      <w:r w:rsidR="00ED3CA9">
        <w:tab/>
        <w:t>Data Model</w:t>
      </w:r>
      <w:bookmarkEnd w:id="431"/>
    </w:p>
    <w:p w14:paraId="78973C60" w14:textId="65EF3BE5" w:rsidR="00ED3CA9" w:rsidRDefault="003819E5" w:rsidP="00ED3CA9">
      <w:pPr>
        <w:pStyle w:val="Heading4"/>
      </w:pPr>
      <w:bookmarkStart w:id="432" w:name="_Toc198825262"/>
      <w:r>
        <w:t>7.2</w:t>
      </w:r>
      <w:r w:rsidR="00ED3CA9">
        <w:t>.6.1</w:t>
      </w:r>
      <w:r w:rsidR="00ED3CA9">
        <w:tab/>
        <w:t>General</w:t>
      </w:r>
      <w:bookmarkEnd w:id="432"/>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lastRenderedPageBreak/>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14:paraId="1CA3BC1D"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75CA5BDC" w14:textId="2C34B123" w:rsidR="00ED3CA9" w:rsidRDefault="00BD7C20" w:rsidP="00C21234">
            <w:pPr>
              <w:pStyle w:val="TAL"/>
            </w:pPr>
            <w:r>
              <w:t>Current</w:t>
            </w:r>
            <w:r w:rsidR="00ED3CA9">
              <w:t>Coordinate</w:t>
            </w:r>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2"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r>
              <w:t>InterRatType</w:t>
            </w:r>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2"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r>
              <w:t>LocationData</w:t>
            </w:r>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2"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r>
              <w:t>MCUELocation</w:t>
            </w:r>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2"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bl>
    <w:p w14:paraId="31B72E30" w14:textId="77777777" w:rsidR="00ED3CA9" w:rsidRDefault="00ED3CA9" w:rsidP="00ED3CA9"/>
    <w:p w14:paraId="5B73B1B1" w14:textId="089FE692" w:rsidR="00ED3CA9" w:rsidRDefault="00ED3CA9" w:rsidP="00ED3CA9">
      <w:r>
        <w:t>T</w:t>
      </w:r>
      <w:r w:rsidRPr="009C4D60">
        <w:t>able</w:t>
      </w:r>
      <w:r>
        <w:t> </w:t>
      </w:r>
      <w:r w:rsidR="003819E5">
        <w:t>7.2</w:t>
      </w:r>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582F4D" w:rsidRPr="00B54FF5" w14:paraId="4CF355F4"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56905073" w14:textId="4EA9D8BB" w:rsidR="00582F4D" w:rsidRPr="001608B2" w:rsidRDefault="00582F4D" w:rsidP="00582F4D">
            <w:pPr>
              <w:pStyle w:val="TAL"/>
              <w:rPr>
                <w:highlight w:val="yellow"/>
              </w:rPr>
            </w:pPr>
            <w:r>
              <w:t>DateTime</w:t>
            </w:r>
          </w:p>
        </w:tc>
        <w:tc>
          <w:tcPr>
            <w:tcW w:w="1984" w:type="dxa"/>
            <w:tcBorders>
              <w:top w:val="single" w:sz="4" w:space="0" w:color="auto"/>
              <w:left w:val="single" w:sz="4" w:space="0" w:color="auto"/>
              <w:bottom w:val="single" w:sz="4" w:space="0" w:color="auto"/>
              <w:right w:val="single" w:sz="4" w:space="0" w:color="auto"/>
            </w:tcBorders>
          </w:tcPr>
          <w:p w14:paraId="796B4289" w14:textId="3D84292E"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2E47E27" w14:textId="122CA726" w:rsidR="00582F4D" w:rsidRPr="0016361A" w:rsidRDefault="00582F4D" w:rsidP="00582F4D">
            <w:pPr>
              <w:pStyle w:val="TAL"/>
              <w:rPr>
                <w:rFonts w:cs="Arial"/>
                <w:szCs w:val="18"/>
              </w:rPr>
            </w:pPr>
            <w:r w:rsidRPr="001D2CEF">
              <w:t>String with format "date-time" as defined in OpenAPI Specification </w:t>
            </w:r>
            <w:r w:rsidR="006256FB">
              <w:t>[20]</w:t>
            </w:r>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582F4D" w:rsidRPr="0016361A" w:rsidRDefault="00582F4D" w:rsidP="00582F4D">
            <w:pPr>
              <w:pStyle w:val="TAL"/>
              <w:rPr>
                <w:rFonts w:cs="Arial"/>
                <w:szCs w:val="18"/>
              </w:rPr>
            </w:pPr>
          </w:p>
        </w:tc>
      </w:tr>
      <w:tr w:rsidR="00582F4D" w:rsidRPr="00B54FF5" w14:paraId="4A9B803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13442005" w14:textId="4A91C9C4" w:rsidR="00582F4D" w:rsidRDefault="00582F4D" w:rsidP="00582F4D">
            <w:pPr>
              <w:pStyle w:val="TAL"/>
            </w:pPr>
            <w:r w:rsidRPr="00E16B95">
              <w:t>Ecgi</w:t>
            </w:r>
          </w:p>
        </w:tc>
        <w:tc>
          <w:tcPr>
            <w:tcW w:w="1984" w:type="dxa"/>
            <w:tcBorders>
              <w:top w:val="single" w:sz="4" w:space="0" w:color="auto"/>
              <w:left w:val="single" w:sz="4" w:space="0" w:color="auto"/>
              <w:bottom w:val="single" w:sz="4" w:space="0" w:color="auto"/>
              <w:right w:val="single" w:sz="4" w:space="0" w:color="auto"/>
            </w:tcBorders>
          </w:tcPr>
          <w:p w14:paraId="378D0BF3" w14:textId="18589F17"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39104298" w14:textId="644C4B6E" w:rsidR="00582F4D" w:rsidRPr="001D2CEF" w:rsidRDefault="00582F4D" w:rsidP="00582F4D">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3FD7887A" w14:textId="77777777" w:rsidR="00582F4D" w:rsidRPr="0016361A" w:rsidRDefault="00582F4D" w:rsidP="00582F4D">
            <w:pPr>
              <w:pStyle w:val="TAL"/>
              <w:rPr>
                <w:rFonts w:cs="Arial"/>
                <w:szCs w:val="18"/>
              </w:rPr>
            </w:pPr>
          </w:p>
        </w:tc>
      </w:tr>
      <w:tr w:rsidR="00582F4D" w:rsidRPr="00B54FF5" w14:paraId="149D9E1C"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6D6CDD19" w14:textId="7DC745E0" w:rsidR="00582F4D" w:rsidRPr="00E16B95" w:rsidRDefault="00582F4D" w:rsidP="00582F4D">
            <w:pPr>
              <w:pStyle w:val="TAL"/>
            </w:pPr>
            <w:r>
              <w:t>Ncgi</w:t>
            </w:r>
          </w:p>
        </w:tc>
        <w:tc>
          <w:tcPr>
            <w:tcW w:w="1984" w:type="dxa"/>
            <w:tcBorders>
              <w:top w:val="single" w:sz="4" w:space="0" w:color="auto"/>
              <w:left w:val="single" w:sz="4" w:space="0" w:color="auto"/>
              <w:bottom w:val="single" w:sz="4" w:space="0" w:color="auto"/>
              <w:right w:val="single" w:sz="4" w:space="0" w:color="auto"/>
            </w:tcBorders>
          </w:tcPr>
          <w:p w14:paraId="046AE778" w14:textId="1F36986E"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143EA2EA" w14:textId="3DD4A6B4" w:rsidR="00582F4D" w:rsidRDefault="00582F4D" w:rsidP="00582F4D">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41FCA6F3" w14:textId="77777777" w:rsidR="00582F4D" w:rsidRPr="0016361A" w:rsidRDefault="00582F4D" w:rsidP="00582F4D">
            <w:pPr>
              <w:pStyle w:val="TAL"/>
              <w:rPr>
                <w:rFonts w:cs="Arial"/>
                <w:szCs w:val="18"/>
              </w:rPr>
            </w:pPr>
          </w:p>
        </w:tc>
      </w:tr>
      <w:tr w:rsidR="00582F4D" w:rsidRPr="00B54FF5" w14:paraId="7FBBF2F5"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950DBED" w14:textId="68649BCF" w:rsidR="00582F4D" w:rsidRDefault="00582F4D" w:rsidP="00582F4D">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3E11E97E" w14:textId="617DB7A3"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50374ACF" w14:textId="639B583A" w:rsidR="00582F4D" w:rsidRDefault="00582F4D" w:rsidP="00582F4D">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743DBE57" w14:textId="77777777" w:rsidR="00582F4D" w:rsidRPr="0016361A" w:rsidRDefault="00582F4D" w:rsidP="00582F4D">
            <w:pPr>
              <w:pStyle w:val="TAL"/>
              <w:rPr>
                <w:rFonts w:cs="Arial"/>
                <w:szCs w:val="18"/>
              </w:rPr>
            </w:pPr>
          </w:p>
        </w:tc>
      </w:tr>
      <w:tr w:rsidR="00582F4D" w:rsidRPr="00B54FF5" w14:paraId="0EEFB86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B5E8E2E" w14:textId="1D82F287" w:rsidR="00582F4D" w:rsidRDefault="00582F4D" w:rsidP="00582F4D">
            <w:pPr>
              <w:pStyle w:val="TAL"/>
            </w:pPr>
            <w:r>
              <w:t>MbsFsaId</w:t>
            </w:r>
          </w:p>
        </w:tc>
        <w:tc>
          <w:tcPr>
            <w:tcW w:w="1984" w:type="dxa"/>
            <w:tcBorders>
              <w:top w:val="single" w:sz="4" w:space="0" w:color="auto"/>
              <w:left w:val="single" w:sz="4" w:space="0" w:color="auto"/>
              <w:bottom w:val="single" w:sz="4" w:space="0" w:color="auto"/>
              <w:right w:val="single" w:sz="4" w:space="0" w:color="auto"/>
            </w:tcBorders>
          </w:tcPr>
          <w:p w14:paraId="7581700C" w14:textId="18D35137"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01B46796" w14:textId="4368378F" w:rsidR="00582F4D" w:rsidRDefault="00582F4D" w:rsidP="00582F4D">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00F69646" w14:textId="77777777" w:rsidR="00582F4D" w:rsidRPr="0016361A" w:rsidRDefault="00582F4D" w:rsidP="00582F4D">
            <w:pPr>
              <w:pStyle w:val="TAL"/>
              <w:rPr>
                <w:rFonts w:cs="Arial"/>
                <w:szCs w:val="18"/>
              </w:rPr>
            </w:pPr>
          </w:p>
        </w:tc>
      </w:tr>
      <w:tr w:rsidR="00582F4D" w:rsidRPr="00B54FF5" w14:paraId="2BCF9440"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F116E23" w14:textId="55771625" w:rsidR="00582F4D" w:rsidRDefault="00582F4D" w:rsidP="00582F4D">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5ABB2DF1" w14:textId="4F4A3155" w:rsidR="00582F4D" w:rsidRPr="00922FAF" w:rsidRDefault="00582F4D" w:rsidP="00582F4D">
            <w:pPr>
              <w:pStyle w:val="TAL"/>
            </w:pPr>
            <w:r w:rsidRPr="00922FAF">
              <w:rPr>
                <w:rFonts w:cs="Arial"/>
              </w:rPr>
              <w:t>3GPP TS 29.571 </w:t>
            </w:r>
            <w:r w:rsidR="00B744B4">
              <w:rPr>
                <w:rFonts w:cs="Arial"/>
              </w:rPr>
              <w:t>[13]</w:t>
            </w:r>
          </w:p>
        </w:tc>
        <w:tc>
          <w:tcPr>
            <w:tcW w:w="3970" w:type="dxa"/>
            <w:tcBorders>
              <w:top w:val="single" w:sz="4" w:space="0" w:color="auto"/>
              <w:left w:val="single" w:sz="4" w:space="0" w:color="auto"/>
              <w:bottom w:val="single" w:sz="4" w:space="0" w:color="auto"/>
              <w:right w:val="single" w:sz="4" w:space="0" w:color="auto"/>
            </w:tcBorders>
          </w:tcPr>
          <w:p w14:paraId="59DE6B36" w14:textId="1A2F6217" w:rsidR="00582F4D" w:rsidRDefault="00582F4D" w:rsidP="00582F4D">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44C3EFB4" w14:textId="77777777" w:rsidR="00582F4D" w:rsidRPr="0016361A" w:rsidRDefault="00582F4D" w:rsidP="00582F4D">
            <w:pPr>
              <w:pStyle w:val="TAL"/>
              <w:rPr>
                <w:rFonts w:cs="Arial"/>
                <w:szCs w:val="18"/>
              </w:rPr>
            </w:pPr>
          </w:p>
        </w:tc>
      </w:tr>
      <w:tr w:rsidR="00BD7187" w:rsidRPr="00B54FF5" w14:paraId="20B2B011"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5BB0847" w14:textId="4335AEC4" w:rsidR="00BD7187" w:rsidRPr="00F25C88" w:rsidRDefault="00BD7187" w:rsidP="00BD7187">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133957A0" w14:textId="6C53606B"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9E34D36" w14:textId="76BEA76F" w:rsidR="00BD7187" w:rsidRPr="00F25C88" w:rsidRDefault="00BD7187" w:rsidP="00BD7187">
            <w:pPr>
              <w:pStyle w:val="TAL"/>
              <w:rPr>
                <w:lang w:eastAsia="zh-CN"/>
              </w:rPr>
            </w:pPr>
            <w:r>
              <w:rPr>
                <w:rFonts w:cs="Arial"/>
                <w:szCs w:val="18"/>
              </w:rPr>
              <w:t xml:space="preserve">Double-precision </w:t>
            </w:r>
            <w:r>
              <w:t>float value of the altitude, expressed in meters.</w:t>
            </w:r>
          </w:p>
        </w:tc>
        <w:tc>
          <w:tcPr>
            <w:tcW w:w="1648" w:type="dxa"/>
            <w:tcBorders>
              <w:top w:val="single" w:sz="4" w:space="0" w:color="auto"/>
              <w:left w:val="single" w:sz="4" w:space="0" w:color="auto"/>
              <w:bottom w:val="single" w:sz="4" w:space="0" w:color="auto"/>
              <w:right w:val="single" w:sz="4" w:space="0" w:color="auto"/>
            </w:tcBorders>
          </w:tcPr>
          <w:p w14:paraId="4015D5AA" w14:textId="77777777" w:rsidR="00BD7187" w:rsidRPr="0016361A" w:rsidRDefault="00BD7187" w:rsidP="00BD7187">
            <w:pPr>
              <w:pStyle w:val="TAL"/>
              <w:rPr>
                <w:rFonts w:cs="Arial"/>
                <w:szCs w:val="18"/>
              </w:rPr>
            </w:pPr>
          </w:p>
        </w:tc>
      </w:tr>
      <w:tr w:rsidR="00BD7187" w:rsidRPr="00B54FF5" w14:paraId="7EE6163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8590A90" w14:textId="0B2A32DB" w:rsidR="00BD7187" w:rsidRPr="00F25C88" w:rsidRDefault="00BD7187" w:rsidP="00BD7187">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7AF70AE7" w14:textId="55A6E134"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26A42E4" w14:textId="7618B5A9" w:rsidR="00BD7187" w:rsidRPr="00F25C88" w:rsidRDefault="00BD7187" w:rsidP="00BD7187">
            <w:pPr>
              <w:pStyle w:val="TAL"/>
              <w:rPr>
                <w:lang w:eastAsia="zh-CN"/>
              </w:rPr>
            </w:pPr>
            <w:r>
              <w:rPr>
                <w:rFonts w:cs="Arial"/>
                <w:szCs w:val="18"/>
              </w:rPr>
              <w:t>Velocity estimate including horizontal speed and bearing, and also vertical speed and vertical direction.</w:t>
            </w:r>
          </w:p>
        </w:tc>
        <w:tc>
          <w:tcPr>
            <w:tcW w:w="1648" w:type="dxa"/>
            <w:tcBorders>
              <w:top w:val="single" w:sz="4" w:space="0" w:color="auto"/>
              <w:left w:val="single" w:sz="4" w:space="0" w:color="auto"/>
              <w:bottom w:val="single" w:sz="4" w:space="0" w:color="auto"/>
              <w:right w:val="single" w:sz="4" w:space="0" w:color="auto"/>
            </w:tcBorders>
          </w:tcPr>
          <w:p w14:paraId="71951225" w14:textId="77777777" w:rsidR="00BD7187" w:rsidRPr="0016361A" w:rsidRDefault="00BD7187" w:rsidP="00BD7187">
            <w:pPr>
              <w:pStyle w:val="TAL"/>
              <w:rPr>
                <w:rFonts w:cs="Arial"/>
                <w:szCs w:val="18"/>
              </w:rPr>
            </w:pPr>
          </w:p>
        </w:tc>
      </w:tr>
      <w:tr w:rsidR="00BD7187" w:rsidRPr="00B54FF5" w14:paraId="0259843A"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3D944204" w14:textId="2CFE1918" w:rsidR="00BD7187" w:rsidRPr="00F25C88" w:rsidRDefault="00BD7187" w:rsidP="00BD7187">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7BB57874" w14:textId="7E1A7D4D"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BDAF4A5" w14:textId="72325F4F" w:rsidR="00BD7187" w:rsidRPr="00F25C88" w:rsidRDefault="00BD7187" w:rsidP="00BD7187">
            <w:pPr>
              <w:pStyle w:val="TAL"/>
              <w:rPr>
                <w:lang w:eastAsia="zh-CN"/>
              </w:rPr>
            </w:pPr>
            <w:r>
              <w:t>Geographical coordinates.</w:t>
            </w:r>
          </w:p>
        </w:tc>
        <w:tc>
          <w:tcPr>
            <w:tcW w:w="1648" w:type="dxa"/>
            <w:tcBorders>
              <w:top w:val="single" w:sz="4" w:space="0" w:color="auto"/>
              <w:left w:val="single" w:sz="4" w:space="0" w:color="auto"/>
              <w:bottom w:val="single" w:sz="4" w:space="0" w:color="auto"/>
              <w:right w:val="single" w:sz="4" w:space="0" w:color="auto"/>
            </w:tcBorders>
          </w:tcPr>
          <w:p w14:paraId="19E85D8C" w14:textId="77777777" w:rsidR="00BD7187" w:rsidRPr="0016361A" w:rsidRDefault="00BD7187" w:rsidP="00BD7187">
            <w:pPr>
              <w:pStyle w:val="TAL"/>
              <w:rPr>
                <w:rFonts w:cs="Arial"/>
                <w:szCs w:val="18"/>
              </w:rPr>
            </w:pPr>
          </w:p>
        </w:tc>
      </w:tr>
      <w:tr w:rsidR="00BD7187" w:rsidRPr="00B54FF5" w14:paraId="383D500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72FB382" w14:textId="117F60A6" w:rsidR="00BD7187" w:rsidRPr="00F25C88" w:rsidRDefault="00BD7187" w:rsidP="00BD7187">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C065C12" w14:textId="5945E503"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B06C9D8" w14:textId="734EC846" w:rsidR="00BD7187" w:rsidRPr="00F25C88" w:rsidRDefault="00BD7187" w:rsidP="00BD7187">
            <w:pPr>
              <w:pStyle w:val="TAL"/>
              <w:rPr>
                <w:lang w:eastAsia="zh-CN"/>
              </w:rPr>
            </w:pPr>
            <w:r>
              <w:t>Float value of accuracy, expressed in meters.</w:t>
            </w:r>
          </w:p>
        </w:tc>
        <w:tc>
          <w:tcPr>
            <w:tcW w:w="1648" w:type="dxa"/>
            <w:tcBorders>
              <w:top w:val="single" w:sz="4" w:space="0" w:color="auto"/>
              <w:left w:val="single" w:sz="4" w:space="0" w:color="auto"/>
              <w:bottom w:val="single" w:sz="4" w:space="0" w:color="auto"/>
              <w:right w:val="single" w:sz="4" w:space="0" w:color="auto"/>
            </w:tcBorders>
          </w:tcPr>
          <w:p w14:paraId="7E7A6338" w14:textId="77777777" w:rsidR="00BD7187" w:rsidRPr="0016361A" w:rsidRDefault="00BD7187" w:rsidP="00BD7187">
            <w:pPr>
              <w:pStyle w:val="TAL"/>
              <w:rPr>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433" w:name="_Toc198825263"/>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433"/>
    </w:p>
    <w:p w14:paraId="1E39D04C" w14:textId="64D633CC" w:rsidR="00ED3CA9" w:rsidRDefault="003819E5" w:rsidP="00ED3CA9">
      <w:pPr>
        <w:pStyle w:val="Heading5"/>
      </w:pPr>
      <w:bookmarkStart w:id="434" w:name="_Toc198825264"/>
      <w:r>
        <w:t>7.2</w:t>
      </w:r>
      <w:r w:rsidR="00ED3CA9">
        <w:t>.6.2.1</w:t>
      </w:r>
      <w:r w:rsidR="00ED3CA9">
        <w:tab/>
        <w:t>Introduction</w:t>
      </w:r>
      <w:bookmarkEnd w:id="434"/>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435" w:name="_Hlk178953143"/>
      <w:bookmarkStart w:id="436" w:name="_Toc198825265"/>
      <w:r>
        <w:lastRenderedPageBreak/>
        <w:t>7.2</w:t>
      </w:r>
      <w:r w:rsidR="00ED3CA9">
        <w:t>.6.2.2</w:t>
      </w:r>
      <w:bookmarkEnd w:id="435"/>
      <w:r w:rsidR="00ED3CA9">
        <w:tab/>
        <w:t>Type: MCUELocation</w:t>
      </w:r>
      <w:bookmarkEnd w:id="436"/>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077D0E">
        <w:trPr>
          <w:jc w:val="center"/>
        </w:trPr>
        <w:tc>
          <w:tcPr>
            <w:tcW w:w="1703"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8"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077D0E">
        <w:trPr>
          <w:jc w:val="center"/>
        </w:trPr>
        <w:tc>
          <w:tcPr>
            <w:tcW w:w="1703" w:type="dxa"/>
          </w:tcPr>
          <w:p w14:paraId="551EF969" w14:textId="77777777" w:rsidR="00ED3CA9" w:rsidRPr="0016361A" w:rsidRDefault="00ED3CA9" w:rsidP="00C21234">
            <w:pPr>
              <w:pStyle w:val="TAL"/>
            </w:pPr>
            <w:r>
              <w:t>functionalAlias</w:t>
            </w:r>
          </w:p>
        </w:tc>
        <w:tc>
          <w:tcPr>
            <w:tcW w:w="1444" w:type="dxa"/>
          </w:tcPr>
          <w:p w14:paraId="20530225" w14:textId="64EC4EDB" w:rsidR="00ED3CA9" w:rsidRPr="0016361A" w:rsidRDefault="003B096F" w:rsidP="00C21234">
            <w:pPr>
              <w:pStyle w:val="TAL"/>
            </w:pPr>
            <w:r>
              <w:t>Uri</w:t>
            </w:r>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8"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077D0E">
        <w:trPr>
          <w:jc w:val="center"/>
        </w:trPr>
        <w:tc>
          <w:tcPr>
            <w:tcW w:w="1703" w:type="dxa"/>
          </w:tcPr>
          <w:p w14:paraId="163748A2" w14:textId="77777777" w:rsidR="00ED3CA9" w:rsidRDefault="00ED3CA9" w:rsidP="00C21234">
            <w:pPr>
              <w:pStyle w:val="TAL"/>
            </w:pPr>
            <w:r>
              <w:t>interRatType</w:t>
            </w:r>
          </w:p>
        </w:tc>
        <w:tc>
          <w:tcPr>
            <w:tcW w:w="1444" w:type="dxa"/>
          </w:tcPr>
          <w:p w14:paraId="61EA2326" w14:textId="77777777" w:rsidR="00ED3CA9" w:rsidRDefault="00ED3CA9" w:rsidP="00C21234">
            <w:pPr>
              <w:pStyle w:val="TAL"/>
            </w:pPr>
            <w:r>
              <w:t>InterRatType</w:t>
            </w:r>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8"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077D0E">
        <w:trPr>
          <w:jc w:val="center"/>
        </w:trPr>
        <w:tc>
          <w:tcPr>
            <w:tcW w:w="1703" w:type="dxa"/>
          </w:tcPr>
          <w:p w14:paraId="071CE427" w14:textId="77777777" w:rsidR="00ED3CA9" w:rsidRDefault="00ED3CA9" w:rsidP="00C21234">
            <w:pPr>
              <w:pStyle w:val="TAL"/>
            </w:pPr>
            <w:r>
              <w:t>locationData</w:t>
            </w:r>
          </w:p>
        </w:tc>
        <w:tc>
          <w:tcPr>
            <w:tcW w:w="1444" w:type="dxa"/>
          </w:tcPr>
          <w:p w14:paraId="7A695873" w14:textId="06524372" w:rsidR="00ED3CA9" w:rsidRDefault="00ED3CA9" w:rsidP="00C21234">
            <w:pPr>
              <w:pStyle w:val="TAL"/>
            </w:pPr>
            <w:r>
              <w:t>Location</w:t>
            </w:r>
            <w:r w:rsidR="004C61FC">
              <w:t>Info</w:t>
            </w:r>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8"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077D0E">
        <w:trPr>
          <w:jc w:val="center"/>
        </w:trPr>
        <w:tc>
          <w:tcPr>
            <w:tcW w:w="1703" w:type="dxa"/>
          </w:tcPr>
          <w:p w14:paraId="2C92E30D" w14:textId="77777777" w:rsidR="00ED3CA9" w:rsidRDefault="00ED3CA9" w:rsidP="00C21234">
            <w:pPr>
              <w:pStyle w:val="TAL"/>
            </w:pPr>
            <w:r>
              <w:t>locTimestamp</w:t>
            </w:r>
          </w:p>
        </w:tc>
        <w:tc>
          <w:tcPr>
            <w:tcW w:w="1444" w:type="dxa"/>
          </w:tcPr>
          <w:p w14:paraId="1A1D3E8B" w14:textId="589A15A1" w:rsidR="00ED3CA9" w:rsidRDefault="00F337A4" w:rsidP="00C21234">
            <w:pPr>
              <w:pStyle w:val="TAL"/>
            </w:pPr>
            <w:r>
              <w:t>DateTime</w:t>
            </w:r>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8"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077D0E">
        <w:trPr>
          <w:jc w:val="center"/>
        </w:trPr>
        <w:tc>
          <w:tcPr>
            <w:tcW w:w="1703" w:type="dxa"/>
          </w:tcPr>
          <w:p w14:paraId="298DF75E" w14:textId="77777777" w:rsidR="00ED3CA9" w:rsidRDefault="00ED3CA9" w:rsidP="00C21234">
            <w:pPr>
              <w:pStyle w:val="TAL"/>
            </w:pPr>
            <w:r>
              <w:t>mclocClientId</w:t>
            </w:r>
          </w:p>
        </w:tc>
        <w:tc>
          <w:tcPr>
            <w:tcW w:w="1444" w:type="dxa"/>
          </w:tcPr>
          <w:p w14:paraId="4657951C" w14:textId="2A3C94CF" w:rsidR="00ED3CA9" w:rsidRDefault="00EA2B36" w:rsidP="00C21234">
            <w:pPr>
              <w:pStyle w:val="TAL"/>
            </w:pPr>
            <w:r>
              <w:t>Mcloc</w:t>
            </w:r>
            <w:r w:rsidR="00FC49F9">
              <w:t>Client</w:t>
            </w:r>
            <w:r w:rsidR="00D6211B">
              <w:t>Id</w:t>
            </w:r>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8"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077D0E">
        <w:trPr>
          <w:jc w:val="center"/>
        </w:trPr>
        <w:tc>
          <w:tcPr>
            <w:tcW w:w="1703" w:type="dxa"/>
          </w:tcPr>
          <w:p w14:paraId="53161DDA" w14:textId="77777777" w:rsidR="00ED3CA9" w:rsidRDefault="00ED3CA9" w:rsidP="00C21234">
            <w:pPr>
              <w:pStyle w:val="TAL"/>
            </w:pPr>
            <w:r>
              <w:t>mcServiceUELabel</w:t>
            </w:r>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8"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077D0E">
        <w:trPr>
          <w:jc w:val="center"/>
        </w:trPr>
        <w:tc>
          <w:tcPr>
            <w:tcW w:w="1703" w:type="dxa"/>
          </w:tcPr>
          <w:p w14:paraId="659D0E7D" w14:textId="77777777" w:rsidR="00ED3CA9" w:rsidRDefault="00ED3CA9" w:rsidP="00C21234">
            <w:pPr>
              <w:pStyle w:val="TAL"/>
            </w:pPr>
            <w:r>
              <w:t>reportId</w:t>
            </w:r>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8"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077D0E">
        <w:trPr>
          <w:jc w:val="center"/>
        </w:trPr>
        <w:tc>
          <w:tcPr>
            <w:tcW w:w="1703" w:type="dxa"/>
          </w:tcPr>
          <w:p w14:paraId="0FB28BF2" w14:textId="77777777" w:rsidR="00ED3CA9" w:rsidRPr="0016361A" w:rsidRDefault="00ED3CA9" w:rsidP="00C21234">
            <w:pPr>
              <w:pStyle w:val="TAL"/>
            </w:pPr>
            <w:r>
              <w:t>reportType</w:t>
            </w:r>
          </w:p>
        </w:tc>
        <w:tc>
          <w:tcPr>
            <w:tcW w:w="1444" w:type="dxa"/>
          </w:tcPr>
          <w:p w14:paraId="4FAF8EAA" w14:textId="77777777" w:rsidR="00ED3CA9" w:rsidRPr="0016361A" w:rsidRDefault="00ED3CA9" w:rsidP="00C21234">
            <w:pPr>
              <w:pStyle w:val="TAL"/>
            </w:pPr>
            <w:r>
              <w:t>ReportType</w:t>
            </w:r>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8" w:type="dxa"/>
          </w:tcPr>
          <w:p w14:paraId="6A1A2D3F" w14:textId="77777777" w:rsidR="00ED3CA9" w:rsidRPr="0016361A" w:rsidRDefault="00ED3CA9" w:rsidP="00C21234">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077D0E">
        <w:trPr>
          <w:jc w:val="center"/>
        </w:trPr>
        <w:tc>
          <w:tcPr>
            <w:tcW w:w="1703" w:type="dxa"/>
          </w:tcPr>
          <w:p w14:paraId="7C5E0A0D" w14:textId="77777777" w:rsidR="00ED3CA9" w:rsidRPr="0016361A" w:rsidRDefault="00ED3CA9" w:rsidP="00C21234">
            <w:pPr>
              <w:pStyle w:val="TAL"/>
            </w:pPr>
            <w:r>
              <w:t>triggerId</w:t>
            </w:r>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r>
              <w:t>1..N</w:t>
            </w:r>
          </w:p>
        </w:tc>
        <w:tc>
          <w:tcPr>
            <w:tcW w:w="3178" w:type="dxa"/>
          </w:tcPr>
          <w:p w14:paraId="6EEB25EF" w14:textId="77777777" w:rsidR="00ED3CA9" w:rsidRPr="0016361A" w:rsidRDefault="00ED3CA9" w:rsidP="00C21234">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r w:rsidR="00077D0E" w:rsidRPr="00B54FF5" w14:paraId="01040AD8" w14:textId="77777777" w:rsidTr="00077D0E">
        <w:trPr>
          <w:jc w:val="center"/>
        </w:trPr>
        <w:tc>
          <w:tcPr>
            <w:tcW w:w="1703" w:type="dxa"/>
          </w:tcPr>
          <w:p w14:paraId="53080208" w14:textId="15A191FD" w:rsidR="00077D0E" w:rsidRDefault="00077D0E" w:rsidP="00077D0E">
            <w:pPr>
              <w:pStyle w:val="TAL"/>
            </w:pPr>
            <w:r>
              <w:t>locationHistoryData</w:t>
            </w:r>
          </w:p>
        </w:tc>
        <w:tc>
          <w:tcPr>
            <w:tcW w:w="1444" w:type="dxa"/>
          </w:tcPr>
          <w:p w14:paraId="7542CBC3" w14:textId="726A601D" w:rsidR="00077D0E" w:rsidRDefault="00077D0E" w:rsidP="00077D0E">
            <w:pPr>
              <w:pStyle w:val="TAL"/>
            </w:pPr>
            <w:r>
              <w:t>LocationHistoryData</w:t>
            </w:r>
          </w:p>
        </w:tc>
        <w:tc>
          <w:tcPr>
            <w:tcW w:w="425" w:type="dxa"/>
          </w:tcPr>
          <w:p w14:paraId="1E8FF665" w14:textId="75F62421" w:rsidR="00077D0E" w:rsidRDefault="00077D0E" w:rsidP="00077D0E">
            <w:pPr>
              <w:pStyle w:val="TAC"/>
            </w:pPr>
            <w:r>
              <w:t>O</w:t>
            </w:r>
          </w:p>
        </w:tc>
        <w:tc>
          <w:tcPr>
            <w:tcW w:w="1134" w:type="dxa"/>
          </w:tcPr>
          <w:p w14:paraId="13EC5297" w14:textId="7ED4FFE5" w:rsidR="00077D0E" w:rsidRDefault="00077D0E" w:rsidP="00077D0E">
            <w:pPr>
              <w:pStyle w:val="TAL"/>
            </w:pPr>
            <w:r>
              <w:t>0..1</w:t>
            </w:r>
          </w:p>
        </w:tc>
        <w:tc>
          <w:tcPr>
            <w:tcW w:w="3178" w:type="dxa"/>
          </w:tcPr>
          <w:p w14:paraId="6C2932C9" w14:textId="4C69E269" w:rsidR="00077D0E" w:rsidRPr="0065016E" w:rsidRDefault="00077D0E" w:rsidP="00077D0E">
            <w:pPr>
              <w:pStyle w:val="TAL"/>
              <w:rPr>
                <w:rFonts w:cs="Arial"/>
                <w:szCs w:val="18"/>
              </w:rPr>
            </w:pPr>
            <w:r>
              <w:t>This attribute contains one or multiple time stamped location information reports.</w:t>
            </w:r>
          </w:p>
        </w:tc>
        <w:tc>
          <w:tcPr>
            <w:tcW w:w="1645" w:type="dxa"/>
          </w:tcPr>
          <w:p w14:paraId="038E3140" w14:textId="77777777" w:rsidR="00077D0E" w:rsidRPr="0016361A" w:rsidRDefault="00077D0E" w:rsidP="00077D0E">
            <w:pPr>
              <w:pStyle w:val="TAL"/>
              <w:rPr>
                <w:rFonts w:cs="Arial"/>
                <w:szCs w:val="18"/>
              </w:rPr>
            </w:pPr>
          </w:p>
        </w:tc>
      </w:tr>
      <w:tr w:rsidR="00077D0E" w:rsidRPr="00B54FF5" w14:paraId="70C671EB" w14:textId="77777777" w:rsidTr="00077D0E">
        <w:trPr>
          <w:jc w:val="center"/>
        </w:trPr>
        <w:tc>
          <w:tcPr>
            <w:tcW w:w="1703" w:type="dxa"/>
          </w:tcPr>
          <w:p w14:paraId="7E91640C" w14:textId="151FB77B" w:rsidR="00077D0E" w:rsidRDefault="00077D0E" w:rsidP="00077D0E">
            <w:pPr>
              <w:pStyle w:val="TAL"/>
            </w:pPr>
            <w:r>
              <w:t>locationHistoryStatus</w:t>
            </w:r>
          </w:p>
        </w:tc>
        <w:tc>
          <w:tcPr>
            <w:tcW w:w="1444" w:type="dxa"/>
          </w:tcPr>
          <w:p w14:paraId="2AB81F24" w14:textId="7CCE9B48" w:rsidR="00077D0E" w:rsidRDefault="00077D0E" w:rsidP="00077D0E">
            <w:pPr>
              <w:pStyle w:val="TAL"/>
            </w:pPr>
            <w:r>
              <w:t>LocationHistroyStatus</w:t>
            </w:r>
          </w:p>
        </w:tc>
        <w:tc>
          <w:tcPr>
            <w:tcW w:w="425" w:type="dxa"/>
          </w:tcPr>
          <w:p w14:paraId="748F73FA" w14:textId="1D2822CD" w:rsidR="00077D0E" w:rsidRDefault="00077D0E" w:rsidP="00077D0E">
            <w:pPr>
              <w:pStyle w:val="TAC"/>
            </w:pPr>
            <w:r>
              <w:t>O</w:t>
            </w:r>
          </w:p>
        </w:tc>
        <w:tc>
          <w:tcPr>
            <w:tcW w:w="1134" w:type="dxa"/>
          </w:tcPr>
          <w:p w14:paraId="3E613E19" w14:textId="27CBDFE0" w:rsidR="00077D0E" w:rsidRDefault="00077D0E" w:rsidP="00077D0E">
            <w:pPr>
              <w:pStyle w:val="TAL"/>
            </w:pPr>
            <w:r>
              <w:t>0..1</w:t>
            </w:r>
          </w:p>
        </w:tc>
        <w:tc>
          <w:tcPr>
            <w:tcW w:w="3178" w:type="dxa"/>
          </w:tcPr>
          <w:p w14:paraId="33981DB9" w14:textId="53586034" w:rsidR="00077D0E" w:rsidRPr="0065016E" w:rsidRDefault="00077D0E" w:rsidP="00077D0E">
            <w:pPr>
              <w:pStyle w:val="TAL"/>
              <w:rPr>
                <w:rFonts w:cs="Arial"/>
                <w:szCs w:val="18"/>
              </w:rPr>
            </w:pPr>
            <w:r>
              <w:t>This attribute contains a location hitstory status information.</w:t>
            </w:r>
          </w:p>
        </w:tc>
        <w:tc>
          <w:tcPr>
            <w:tcW w:w="1645" w:type="dxa"/>
          </w:tcPr>
          <w:p w14:paraId="6DB91779" w14:textId="77777777" w:rsidR="00077D0E" w:rsidRPr="0016361A" w:rsidRDefault="00077D0E" w:rsidP="00077D0E">
            <w:pPr>
              <w:pStyle w:val="TAL"/>
              <w:rPr>
                <w:rFonts w:cs="Arial"/>
                <w:szCs w:val="18"/>
              </w:rPr>
            </w:pPr>
          </w:p>
        </w:tc>
      </w:tr>
    </w:tbl>
    <w:p w14:paraId="0855B217" w14:textId="77777777" w:rsidR="00ED3CA9" w:rsidRDefault="00ED3CA9" w:rsidP="00ED3CA9">
      <w:pPr>
        <w:rPr>
          <w:lang w:val="en-US"/>
        </w:rPr>
      </w:pPr>
    </w:p>
    <w:p w14:paraId="729FB708" w14:textId="1CF22417" w:rsidR="00ED3CA9" w:rsidRDefault="003819E5" w:rsidP="00ED3CA9">
      <w:pPr>
        <w:pStyle w:val="Heading5"/>
      </w:pPr>
      <w:bookmarkStart w:id="437" w:name="_Toc510696637"/>
      <w:bookmarkStart w:id="438" w:name="_Toc35971432"/>
      <w:bookmarkStart w:id="439" w:name="_Toc198825266"/>
      <w:r>
        <w:t>7.2</w:t>
      </w:r>
      <w:r w:rsidR="00ED3CA9">
        <w:t>.6.2.3</w:t>
      </w:r>
      <w:r w:rsidR="00ED3CA9">
        <w:tab/>
        <w:t xml:space="preserve">Type: </w:t>
      </w:r>
      <w:bookmarkEnd w:id="437"/>
      <w:bookmarkEnd w:id="438"/>
      <w:r w:rsidR="00ED3CA9">
        <w:t>Location</w:t>
      </w:r>
      <w:r w:rsidR="004C61FC">
        <w:t>Info</w:t>
      </w:r>
      <w:bookmarkEnd w:id="439"/>
    </w:p>
    <w:p w14:paraId="743DA603" w14:textId="105F3843" w:rsidR="00ED3CA9" w:rsidRDefault="00ED3CA9" w:rsidP="00ED3CA9">
      <w:pPr>
        <w:pStyle w:val="TH"/>
      </w:pPr>
      <w:r>
        <w:rPr>
          <w:noProof/>
        </w:rPr>
        <w:t>Table </w:t>
      </w:r>
      <w:r w:rsidR="003819E5">
        <w:t>7.2</w:t>
      </w:r>
      <w:r>
        <w:t xml:space="preserve">.6.2.3-1: </w:t>
      </w:r>
      <w:r>
        <w:rPr>
          <w:noProof/>
        </w:rPr>
        <w:t xml:space="preserve">Definition of type </w:t>
      </w:r>
      <w:r>
        <w:t>location</w:t>
      </w:r>
      <w:r w:rsidR="00A11593">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2FCFD08D" w:rsidR="00ED3CA9" w:rsidRPr="0016361A" w:rsidRDefault="00ED3CA9" w:rsidP="00C21234">
            <w:pPr>
              <w:pStyle w:val="TAL"/>
            </w:pPr>
            <w:r>
              <w:t>c</w:t>
            </w:r>
            <w:r w:rsidR="00665833">
              <w:t>urrentC</w:t>
            </w:r>
            <w:r>
              <w:t>oordinate</w:t>
            </w:r>
          </w:p>
        </w:tc>
        <w:tc>
          <w:tcPr>
            <w:tcW w:w="1444" w:type="dxa"/>
          </w:tcPr>
          <w:p w14:paraId="1CE45815" w14:textId="0E2421A8" w:rsidR="00ED3CA9" w:rsidRPr="0016361A" w:rsidRDefault="00E04013" w:rsidP="00C21234">
            <w:pPr>
              <w:pStyle w:val="TAL"/>
            </w:pPr>
            <w:r>
              <w:t>Current</w:t>
            </w:r>
            <w:r w:rsidR="00ED3CA9">
              <w:t>Coordinate</w:t>
            </w:r>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26C96DEF" w:rsidR="00ED3CA9" w:rsidRPr="0016361A" w:rsidRDefault="00ED3CA9" w:rsidP="00C21234">
            <w:pPr>
              <w:pStyle w:val="TAL"/>
              <w:rPr>
                <w:rFonts w:cs="Arial"/>
                <w:szCs w:val="18"/>
              </w:rPr>
            </w:pPr>
            <w:r>
              <w:rPr>
                <w:rFonts w:cs="Arial"/>
                <w:szCs w:val="18"/>
              </w:rPr>
              <w:t xml:space="preserve">Object that includes </w:t>
            </w:r>
            <w:r w:rsidR="00F90DFD">
              <w:rPr>
                <w:rFonts w:cs="Arial"/>
                <w:szCs w:val="18"/>
              </w:rPr>
              <w:t xml:space="preserve">the current </w:t>
            </w:r>
            <w:r>
              <w:rPr>
                <w:rFonts w:cs="Arial"/>
                <w:szCs w:val="18"/>
              </w:rPr>
              <w:t>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r>
              <w:t>ecgi</w:t>
            </w:r>
          </w:p>
        </w:tc>
        <w:tc>
          <w:tcPr>
            <w:tcW w:w="1444" w:type="dxa"/>
          </w:tcPr>
          <w:p w14:paraId="57832827" w14:textId="2DC5C1BA" w:rsidR="00ED3CA9" w:rsidRPr="0016361A" w:rsidRDefault="002E5BEE" w:rsidP="00C21234">
            <w:pPr>
              <w:pStyle w:val="TAL"/>
            </w:pPr>
            <w:r>
              <w:t>Ecgi</w:t>
            </w:r>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r>
              <w:t>mbmsSaiId</w:t>
            </w:r>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r>
              <w:t>mbsfnArea</w:t>
            </w:r>
          </w:p>
        </w:tc>
        <w:tc>
          <w:tcPr>
            <w:tcW w:w="1444" w:type="dxa"/>
          </w:tcPr>
          <w:p w14:paraId="31AE3AC7" w14:textId="16A5C1A8" w:rsidR="00ED3CA9" w:rsidRPr="0016361A" w:rsidRDefault="00935E30" w:rsidP="00C21234">
            <w:pPr>
              <w:pStyle w:val="TAL"/>
            </w:pPr>
            <w:r>
              <w:t>MbsfnArea</w:t>
            </w:r>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r>
              <w:t>ncgi</w:t>
            </w:r>
          </w:p>
        </w:tc>
        <w:tc>
          <w:tcPr>
            <w:tcW w:w="1444" w:type="dxa"/>
          </w:tcPr>
          <w:p w14:paraId="1A253F57" w14:textId="70030FA3" w:rsidR="00ED3CA9" w:rsidRPr="0016361A" w:rsidRDefault="00EB0595" w:rsidP="00C21234">
            <w:pPr>
              <w:pStyle w:val="TAL"/>
            </w:pPr>
            <w:r>
              <w:t>Ncgi</w:t>
            </w:r>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r>
              <w:t>neighbouringEcgi</w:t>
            </w:r>
          </w:p>
        </w:tc>
        <w:tc>
          <w:tcPr>
            <w:tcW w:w="1444" w:type="dxa"/>
          </w:tcPr>
          <w:p w14:paraId="5628B243" w14:textId="407BD69A" w:rsidR="00ED3CA9" w:rsidRDefault="00ED3CA9" w:rsidP="00C21234">
            <w:pPr>
              <w:pStyle w:val="TAL"/>
            </w:pPr>
            <w:r>
              <w:t>array(</w:t>
            </w:r>
            <w:r w:rsidR="005D4C58">
              <w:t>Ecgi</w:t>
            </w:r>
            <w:r>
              <w:t>)</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r>
              <w:t>1..N</w:t>
            </w:r>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r>
              <w:t>neighbouringNcgi</w:t>
            </w:r>
          </w:p>
        </w:tc>
        <w:tc>
          <w:tcPr>
            <w:tcW w:w="1444" w:type="dxa"/>
          </w:tcPr>
          <w:p w14:paraId="1DEE9405" w14:textId="69E4AB7B" w:rsidR="00ED3CA9" w:rsidRPr="0016361A" w:rsidRDefault="00ED3CA9" w:rsidP="00C21234">
            <w:pPr>
              <w:pStyle w:val="TAL"/>
            </w:pPr>
            <w:r>
              <w:t>array(</w:t>
            </w:r>
            <w:r w:rsidR="005D4C58">
              <w:t>Ncgi</w:t>
            </w:r>
            <w:r>
              <w:t>)</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r>
              <w:t>1..N</w:t>
            </w:r>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04939036" w:rsidR="00ED3CA9" w:rsidRPr="0016361A" w:rsidRDefault="00A33BD1" w:rsidP="00C21234">
            <w:pPr>
              <w:pStyle w:val="TAL"/>
            </w:pPr>
            <w:r>
              <w:t>MbsFsaId</w:t>
            </w:r>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2C102B21" w:rsidR="00ED3CA9" w:rsidRPr="0016361A" w:rsidRDefault="00ED3CA9" w:rsidP="00C21234">
            <w:pPr>
              <w:pStyle w:val="TAL"/>
              <w:rPr>
                <w:rFonts w:cs="Arial"/>
                <w:szCs w:val="18"/>
              </w:rPr>
            </w:pPr>
            <w:r w:rsidRPr="00856F8E">
              <w:t xml:space="preserve">Attribute containing the </w:t>
            </w:r>
            <w:r>
              <w:t xml:space="preserve">5G </w:t>
            </w:r>
            <w:r w:rsidRPr="00856F8E">
              <w:t xml:space="preserve">MBS </w:t>
            </w:r>
            <w:r w:rsidR="003F7885">
              <w:rPr>
                <w:rFonts w:cs="Arial"/>
                <w:szCs w:val="18"/>
              </w:rPr>
              <w:t>Frequency Selection</w:t>
            </w:r>
            <w:r w:rsidR="003F7885" w:rsidRPr="00856F8E" w:rsidDel="003F7885">
              <w:t xml:space="preserve"> </w:t>
            </w:r>
            <w:r w:rsidRPr="00856F8E">
              <w:t>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1A430BE4" w14:textId="1625537C" w:rsidR="00ED3CA9" w:rsidRDefault="003819E5" w:rsidP="00ED3CA9">
      <w:pPr>
        <w:pStyle w:val="Heading5"/>
      </w:pPr>
      <w:bookmarkStart w:id="440" w:name="_Toc198825267"/>
      <w:r>
        <w:lastRenderedPageBreak/>
        <w:t>7.2</w:t>
      </w:r>
      <w:r w:rsidR="00ED3CA9">
        <w:t>.6.2.4</w:t>
      </w:r>
      <w:r w:rsidR="00ED3CA9">
        <w:tab/>
        <w:t xml:space="preserve">Type: </w:t>
      </w:r>
      <w:r w:rsidR="00DF26F2">
        <w:t>Current</w:t>
      </w:r>
      <w:r w:rsidR="00ED3CA9">
        <w:t>Coordinate</w:t>
      </w:r>
      <w:bookmarkEnd w:id="440"/>
    </w:p>
    <w:p w14:paraId="192BF655" w14:textId="51DF06B7" w:rsidR="00ED3CA9" w:rsidRDefault="00ED3CA9" w:rsidP="00ED3CA9">
      <w:pPr>
        <w:pStyle w:val="TH"/>
      </w:pPr>
      <w:r>
        <w:rPr>
          <w:noProof/>
        </w:rPr>
        <w:t>Table </w:t>
      </w:r>
      <w:r w:rsidR="003819E5">
        <w:t>7.2</w:t>
      </w:r>
      <w:r>
        <w:t xml:space="preserve">.6.2.4-1: </w:t>
      </w:r>
      <w:r>
        <w:rPr>
          <w:noProof/>
        </w:rPr>
        <w:t xml:space="preserve">Definition of type </w:t>
      </w:r>
      <w:r w:rsidR="00DF26F2">
        <w:rPr>
          <w:noProof/>
        </w:rPr>
        <w:t>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41740C">
        <w:trPr>
          <w:jc w:val="center"/>
        </w:trPr>
        <w:tc>
          <w:tcPr>
            <w:tcW w:w="1703"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8"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41740C">
        <w:trPr>
          <w:jc w:val="center"/>
        </w:trPr>
        <w:tc>
          <w:tcPr>
            <w:tcW w:w="1703" w:type="dxa"/>
          </w:tcPr>
          <w:p w14:paraId="013A91E6" w14:textId="77777777" w:rsidR="00ED3CA9" w:rsidRDefault="00ED3CA9" w:rsidP="00C21234">
            <w:pPr>
              <w:pStyle w:val="TAL"/>
            </w:pPr>
            <w:r>
              <w:t>altitude</w:t>
            </w:r>
          </w:p>
        </w:tc>
        <w:tc>
          <w:tcPr>
            <w:tcW w:w="1644" w:type="dxa"/>
          </w:tcPr>
          <w:p w14:paraId="3EFBD7BB" w14:textId="2FFE14C5" w:rsidR="00ED3CA9" w:rsidRDefault="00AD723B" w:rsidP="00C21234">
            <w:pPr>
              <w:pStyle w:val="TAL"/>
            </w:pPr>
            <w:r>
              <w:t>Altitude</w:t>
            </w:r>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8" w:type="dxa"/>
          </w:tcPr>
          <w:p w14:paraId="34FD3F29" w14:textId="670522A7" w:rsidR="00ED3CA9" w:rsidRPr="00C73574" w:rsidRDefault="00D576DD" w:rsidP="00C21234">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41740C">
        <w:trPr>
          <w:jc w:val="center"/>
        </w:trPr>
        <w:tc>
          <w:tcPr>
            <w:tcW w:w="1703" w:type="dxa"/>
          </w:tcPr>
          <w:p w14:paraId="17E757F1" w14:textId="77777777" w:rsidR="00ED3CA9" w:rsidRDefault="00ED3CA9" w:rsidP="00C21234">
            <w:pPr>
              <w:pStyle w:val="TAL"/>
            </w:pPr>
            <w:r>
              <w:t>bearingAndSpeed</w:t>
            </w:r>
          </w:p>
        </w:tc>
        <w:tc>
          <w:tcPr>
            <w:tcW w:w="1644" w:type="dxa"/>
          </w:tcPr>
          <w:p w14:paraId="212586EE" w14:textId="4B0F3EDA" w:rsidR="00ED3CA9" w:rsidRDefault="00807B38" w:rsidP="00C21234">
            <w:pPr>
              <w:pStyle w:val="TAL"/>
            </w:pPr>
            <w:r w:rsidRPr="00412F80">
              <w:t>HorizontalWithVerticalVelocity</w:t>
            </w:r>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8" w:type="dxa"/>
          </w:tcPr>
          <w:p w14:paraId="36174888" w14:textId="0AF4BA8B" w:rsidR="00ED3CA9" w:rsidRPr="00C73574" w:rsidRDefault="0061000A" w:rsidP="00C21234">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41740C">
        <w:trPr>
          <w:jc w:val="center"/>
        </w:trPr>
        <w:tc>
          <w:tcPr>
            <w:tcW w:w="1703" w:type="dxa"/>
          </w:tcPr>
          <w:p w14:paraId="1DFCBC62" w14:textId="77777777" w:rsidR="00ED3CA9" w:rsidRDefault="00ED3CA9" w:rsidP="00C21234">
            <w:pPr>
              <w:pStyle w:val="TAL"/>
            </w:pPr>
            <w:r>
              <w:t>horizonalaccuracy</w:t>
            </w:r>
          </w:p>
        </w:tc>
        <w:tc>
          <w:tcPr>
            <w:tcW w:w="1644" w:type="dxa"/>
          </w:tcPr>
          <w:p w14:paraId="03D3B261" w14:textId="69A53000" w:rsidR="00ED3CA9" w:rsidRPr="00EC3DC8" w:rsidRDefault="003B0A37" w:rsidP="00C21234">
            <w:pPr>
              <w:pStyle w:val="TAL"/>
            </w:pPr>
            <w:r>
              <w:t>Accuracy</w:t>
            </w:r>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8" w:type="dxa"/>
          </w:tcPr>
          <w:p w14:paraId="18B10FFD" w14:textId="4D48EDE1" w:rsidR="00ED3CA9" w:rsidRDefault="00376565"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41740C">
        <w:trPr>
          <w:jc w:val="center"/>
        </w:trPr>
        <w:tc>
          <w:tcPr>
            <w:tcW w:w="1703" w:type="dxa"/>
          </w:tcPr>
          <w:p w14:paraId="1A00B833" w14:textId="01DA9D8B" w:rsidR="00ED3CA9" w:rsidRPr="0016361A" w:rsidRDefault="00692A13" w:rsidP="00C21234">
            <w:pPr>
              <w:pStyle w:val="TAL"/>
            </w:pPr>
            <w:r>
              <w:t>geographicalCoordinates</w:t>
            </w:r>
          </w:p>
        </w:tc>
        <w:tc>
          <w:tcPr>
            <w:tcW w:w="1644" w:type="dxa"/>
          </w:tcPr>
          <w:p w14:paraId="28A74609" w14:textId="3ADA97F1" w:rsidR="00ED3CA9" w:rsidRPr="0016361A" w:rsidRDefault="00750A74" w:rsidP="00C21234">
            <w:pPr>
              <w:pStyle w:val="TAL"/>
            </w:pPr>
            <w:r>
              <w:t>GeographicalCoordinates</w:t>
            </w:r>
          </w:p>
        </w:tc>
        <w:tc>
          <w:tcPr>
            <w:tcW w:w="426" w:type="dxa"/>
          </w:tcPr>
          <w:p w14:paraId="34368204" w14:textId="6F03C61A" w:rsidR="00ED3CA9" w:rsidRPr="0016361A" w:rsidRDefault="00932CBE" w:rsidP="00C21234">
            <w:pPr>
              <w:pStyle w:val="TAC"/>
            </w:pPr>
            <w:r>
              <w:t>M</w:t>
            </w:r>
          </w:p>
        </w:tc>
        <w:tc>
          <w:tcPr>
            <w:tcW w:w="1275" w:type="dxa"/>
          </w:tcPr>
          <w:p w14:paraId="2A269684" w14:textId="7ED3C435" w:rsidR="00ED3CA9" w:rsidRPr="0016361A" w:rsidRDefault="00ED3CA9" w:rsidP="00C21234">
            <w:pPr>
              <w:pStyle w:val="TAL"/>
            </w:pPr>
            <w:r>
              <w:t>1</w:t>
            </w:r>
          </w:p>
        </w:tc>
        <w:tc>
          <w:tcPr>
            <w:tcW w:w="2978" w:type="dxa"/>
          </w:tcPr>
          <w:p w14:paraId="25690F3C" w14:textId="2DC39278" w:rsidR="00ED3CA9" w:rsidRPr="0016361A" w:rsidRDefault="009F0B38" w:rsidP="00C21234">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4A7A3D00" w14:textId="77777777" w:rsidR="00ED3CA9" w:rsidRPr="0016361A" w:rsidRDefault="00ED3CA9" w:rsidP="00C21234">
            <w:pPr>
              <w:pStyle w:val="TAL"/>
              <w:rPr>
                <w:rFonts w:cs="Arial"/>
                <w:szCs w:val="18"/>
              </w:rPr>
            </w:pPr>
          </w:p>
        </w:tc>
      </w:tr>
      <w:tr w:rsidR="00ED3CA9" w:rsidRPr="00B54FF5" w14:paraId="07EA0BCC" w14:textId="77777777" w:rsidTr="0041740C">
        <w:trPr>
          <w:jc w:val="center"/>
        </w:trPr>
        <w:tc>
          <w:tcPr>
            <w:tcW w:w="1703" w:type="dxa"/>
          </w:tcPr>
          <w:p w14:paraId="2428EF7C" w14:textId="77777777" w:rsidR="00ED3CA9" w:rsidRPr="0016361A" w:rsidRDefault="00ED3CA9" w:rsidP="00C21234">
            <w:pPr>
              <w:pStyle w:val="TAL"/>
            </w:pPr>
            <w:r>
              <w:t>verticalaccuracy</w:t>
            </w:r>
          </w:p>
        </w:tc>
        <w:tc>
          <w:tcPr>
            <w:tcW w:w="1644" w:type="dxa"/>
          </w:tcPr>
          <w:p w14:paraId="51782D5B" w14:textId="2BEDEEB3" w:rsidR="00ED3CA9" w:rsidRPr="0016361A" w:rsidRDefault="00D95DA3" w:rsidP="00C21234">
            <w:pPr>
              <w:pStyle w:val="TAL"/>
            </w:pPr>
            <w:r>
              <w:t>Accuracy</w:t>
            </w:r>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8" w:type="dxa"/>
          </w:tcPr>
          <w:p w14:paraId="4B6B057A" w14:textId="517AC9B6" w:rsidR="00ED3CA9" w:rsidRPr="00FE1CE1" w:rsidRDefault="00FC24D4"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 w14:paraId="110DF610" w14:textId="432A377A" w:rsidR="00770EB5" w:rsidRDefault="00770EB5" w:rsidP="00770EB5">
      <w:pPr>
        <w:pStyle w:val="Heading5"/>
      </w:pPr>
      <w:bookmarkStart w:id="441" w:name="_Toc198825268"/>
      <w:r>
        <w:t>7.2.6.2.</w:t>
      </w:r>
      <w:r w:rsidR="0000263D">
        <w:t>5</w:t>
      </w:r>
      <w:r>
        <w:tab/>
        <w:t>Type: LocationHistoryData</w:t>
      </w:r>
      <w:bookmarkEnd w:id="441"/>
    </w:p>
    <w:p w14:paraId="5FA58EAA" w14:textId="6FBC2E79" w:rsidR="00770EB5" w:rsidRDefault="00770EB5" w:rsidP="00770EB5">
      <w:pPr>
        <w:pStyle w:val="TH"/>
      </w:pPr>
      <w:r>
        <w:rPr>
          <w:noProof/>
        </w:rPr>
        <w:t>Table </w:t>
      </w:r>
      <w:r>
        <w:t>7.2.6.2.</w:t>
      </w:r>
      <w:r w:rsidR="0000263D">
        <w:t>5</w:t>
      </w:r>
      <w:r>
        <w:t xml:space="preserve">-1: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65AB422" w14:textId="77777777" w:rsidTr="00BF0286">
        <w:trPr>
          <w:jc w:val="center"/>
        </w:trPr>
        <w:tc>
          <w:tcPr>
            <w:tcW w:w="1702" w:type="dxa"/>
            <w:shd w:val="clear" w:color="auto" w:fill="C0C0C0"/>
            <w:hideMark/>
          </w:tcPr>
          <w:p w14:paraId="6D5EFB34" w14:textId="77777777" w:rsidR="00770EB5" w:rsidRPr="0016361A" w:rsidRDefault="00770EB5" w:rsidP="00BF0286">
            <w:pPr>
              <w:pStyle w:val="TAH"/>
            </w:pPr>
            <w:r w:rsidRPr="0016361A">
              <w:t>Attribute name</w:t>
            </w:r>
          </w:p>
        </w:tc>
        <w:tc>
          <w:tcPr>
            <w:tcW w:w="1444" w:type="dxa"/>
            <w:shd w:val="clear" w:color="auto" w:fill="C0C0C0"/>
            <w:hideMark/>
          </w:tcPr>
          <w:p w14:paraId="6FD7E5DC" w14:textId="77777777" w:rsidR="00770EB5" w:rsidRPr="0016361A" w:rsidRDefault="00770EB5" w:rsidP="00BF0286">
            <w:pPr>
              <w:pStyle w:val="TAH"/>
            </w:pPr>
            <w:r w:rsidRPr="0016361A">
              <w:t>Data type</w:t>
            </w:r>
          </w:p>
        </w:tc>
        <w:tc>
          <w:tcPr>
            <w:tcW w:w="425" w:type="dxa"/>
            <w:shd w:val="clear" w:color="auto" w:fill="C0C0C0"/>
            <w:hideMark/>
          </w:tcPr>
          <w:p w14:paraId="489A1F62" w14:textId="77777777" w:rsidR="00770EB5" w:rsidRPr="0016361A" w:rsidRDefault="00770EB5" w:rsidP="00BF0286">
            <w:pPr>
              <w:pStyle w:val="TAH"/>
            </w:pPr>
            <w:r w:rsidRPr="0016361A">
              <w:t>P</w:t>
            </w:r>
          </w:p>
        </w:tc>
        <w:tc>
          <w:tcPr>
            <w:tcW w:w="1134" w:type="dxa"/>
            <w:shd w:val="clear" w:color="auto" w:fill="C0C0C0"/>
          </w:tcPr>
          <w:p w14:paraId="5BB2D32F" w14:textId="77777777" w:rsidR="00770EB5" w:rsidRPr="0016361A" w:rsidRDefault="00770EB5" w:rsidP="00BF0286">
            <w:pPr>
              <w:pStyle w:val="TAH"/>
            </w:pPr>
            <w:r w:rsidRPr="00F112E4">
              <w:t>Cardinality</w:t>
            </w:r>
          </w:p>
        </w:tc>
        <w:tc>
          <w:tcPr>
            <w:tcW w:w="3177" w:type="dxa"/>
            <w:shd w:val="clear" w:color="auto" w:fill="C0C0C0"/>
            <w:hideMark/>
          </w:tcPr>
          <w:p w14:paraId="765C9115"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5836B8C1"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5C83C98D" w14:textId="77777777" w:rsidTr="00BF0286">
        <w:trPr>
          <w:jc w:val="center"/>
        </w:trPr>
        <w:tc>
          <w:tcPr>
            <w:tcW w:w="1702" w:type="dxa"/>
          </w:tcPr>
          <w:p w14:paraId="20BD4509" w14:textId="77777777" w:rsidR="00770EB5" w:rsidRPr="0016361A" w:rsidRDefault="00770EB5" w:rsidP="00BF0286">
            <w:pPr>
              <w:pStyle w:val="TAL"/>
            </w:pPr>
            <w:r>
              <w:t>locationHistoryEvent</w:t>
            </w:r>
          </w:p>
        </w:tc>
        <w:tc>
          <w:tcPr>
            <w:tcW w:w="1444" w:type="dxa"/>
          </w:tcPr>
          <w:p w14:paraId="180E2517" w14:textId="77777777" w:rsidR="00770EB5" w:rsidRPr="0016361A" w:rsidRDefault="00770EB5" w:rsidP="00BF0286">
            <w:pPr>
              <w:pStyle w:val="TAL"/>
            </w:pPr>
            <w:r>
              <w:t>array(LocationHistoryEvent)</w:t>
            </w:r>
          </w:p>
        </w:tc>
        <w:tc>
          <w:tcPr>
            <w:tcW w:w="425" w:type="dxa"/>
          </w:tcPr>
          <w:p w14:paraId="71B1AD62" w14:textId="77777777" w:rsidR="00770EB5" w:rsidRPr="0016361A" w:rsidRDefault="00770EB5" w:rsidP="00BF0286">
            <w:pPr>
              <w:pStyle w:val="TAC"/>
            </w:pPr>
            <w:r>
              <w:t>M</w:t>
            </w:r>
          </w:p>
        </w:tc>
        <w:tc>
          <w:tcPr>
            <w:tcW w:w="1134" w:type="dxa"/>
          </w:tcPr>
          <w:p w14:paraId="48557420" w14:textId="77777777" w:rsidR="00770EB5" w:rsidRPr="0016361A" w:rsidRDefault="00770EB5" w:rsidP="00BF0286">
            <w:pPr>
              <w:pStyle w:val="TAL"/>
            </w:pPr>
            <w:r>
              <w:t>1..N</w:t>
            </w:r>
          </w:p>
        </w:tc>
        <w:tc>
          <w:tcPr>
            <w:tcW w:w="3177" w:type="dxa"/>
          </w:tcPr>
          <w:p w14:paraId="1154BC48" w14:textId="77777777" w:rsidR="00770EB5" w:rsidRPr="0016361A" w:rsidRDefault="00770EB5" w:rsidP="00BF0286">
            <w:pPr>
              <w:pStyle w:val="TAL"/>
              <w:rPr>
                <w:rFonts w:cs="Arial"/>
                <w:szCs w:val="18"/>
              </w:rPr>
            </w:pPr>
            <w:r>
              <w:t>This object contains one or multiple time stamped location information reports.</w:t>
            </w:r>
          </w:p>
        </w:tc>
        <w:tc>
          <w:tcPr>
            <w:tcW w:w="1645" w:type="dxa"/>
          </w:tcPr>
          <w:p w14:paraId="7AC7C2A9" w14:textId="77777777" w:rsidR="00770EB5" w:rsidRPr="0016361A" w:rsidRDefault="00770EB5" w:rsidP="00BF0286">
            <w:pPr>
              <w:pStyle w:val="TAL"/>
              <w:rPr>
                <w:rFonts w:cs="Arial"/>
                <w:szCs w:val="18"/>
              </w:rPr>
            </w:pPr>
          </w:p>
        </w:tc>
      </w:tr>
    </w:tbl>
    <w:p w14:paraId="46D7FF50" w14:textId="77777777" w:rsidR="00770EB5" w:rsidRDefault="00770EB5" w:rsidP="00770EB5"/>
    <w:p w14:paraId="676A78C7" w14:textId="76B072CF" w:rsidR="00770EB5" w:rsidRDefault="00770EB5" w:rsidP="00770EB5">
      <w:pPr>
        <w:pStyle w:val="Heading5"/>
      </w:pPr>
      <w:bookmarkStart w:id="442" w:name="_Toc198825269"/>
      <w:r>
        <w:t>7.2.6.2.</w:t>
      </w:r>
      <w:r w:rsidR="0000263D">
        <w:t>6</w:t>
      </w:r>
      <w:r>
        <w:tab/>
        <w:t>Type: LocationHistoryEvent</w:t>
      </w:r>
      <w:bookmarkEnd w:id="442"/>
    </w:p>
    <w:p w14:paraId="7AA84687" w14:textId="4AC23435" w:rsidR="00770EB5" w:rsidRDefault="00770EB5" w:rsidP="00770EB5">
      <w:pPr>
        <w:pStyle w:val="TH"/>
      </w:pPr>
      <w:r>
        <w:rPr>
          <w:noProof/>
        </w:rPr>
        <w:t>Table </w:t>
      </w:r>
      <w:r>
        <w:t>7.2.6.2.</w:t>
      </w:r>
      <w:r w:rsidR="0000263D">
        <w:t>6</w:t>
      </w:r>
      <w:r>
        <w:t xml:space="preserve">-1: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C86658C" w14:textId="77777777" w:rsidTr="00BF0286">
        <w:trPr>
          <w:jc w:val="center"/>
        </w:trPr>
        <w:tc>
          <w:tcPr>
            <w:tcW w:w="1702" w:type="dxa"/>
            <w:shd w:val="clear" w:color="auto" w:fill="C0C0C0"/>
            <w:hideMark/>
          </w:tcPr>
          <w:p w14:paraId="24A699E3" w14:textId="77777777" w:rsidR="00770EB5" w:rsidRPr="0016361A" w:rsidRDefault="00770EB5" w:rsidP="00BF0286">
            <w:pPr>
              <w:pStyle w:val="TAH"/>
            </w:pPr>
            <w:r w:rsidRPr="0016361A">
              <w:t>Attribute name</w:t>
            </w:r>
          </w:p>
        </w:tc>
        <w:tc>
          <w:tcPr>
            <w:tcW w:w="1444" w:type="dxa"/>
            <w:shd w:val="clear" w:color="auto" w:fill="C0C0C0"/>
            <w:hideMark/>
          </w:tcPr>
          <w:p w14:paraId="266A6239" w14:textId="77777777" w:rsidR="00770EB5" w:rsidRPr="0016361A" w:rsidRDefault="00770EB5" w:rsidP="00BF0286">
            <w:pPr>
              <w:pStyle w:val="TAH"/>
            </w:pPr>
            <w:r w:rsidRPr="0016361A">
              <w:t>Data type</w:t>
            </w:r>
          </w:p>
        </w:tc>
        <w:tc>
          <w:tcPr>
            <w:tcW w:w="425" w:type="dxa"/>
            <w:shd w:val="clear" w:color="auto" w:fill="C0C0C0"/>
            <w:hideMark/>
          </w:tcPr>
          <w:p w14:paraId="5A46E67E" w14:textId="77777777" w:rsidR="00770EB5" w:rsidRPr="0016361A" w:rsidRDefault="00770EB5" w:rsidP="00BF0286">
            <w:pPr>
              <w:pStyle w:val="TAH"/>
            </w:pPr>
            <w:r w:rsidRPr="0016361A">
              <w:t>P</w:t>
            </w:r>
          </w:p>
        </w:tc>
        <w:tc>
          <w:tcPr>
            <w:tcW w:w="1134" w:type="dxa"/>
            <w:shd w:val="clear" w:color="auto" w:fill="C0C0C0"/>
          </w:tcPr>
          <w:p w14:paraId="6D055C0B" w14:textId="77777777" w:rsidR="00770EB5" w:rsidRPr="0016361A" w:rsidRDefault="00770EB5" w:rsidP="00BF0286">
            <w:pPr>
              <w:pStyle w:val="TAH"/>
            </w:pPr>
            <w:r w:rsidRPr="00F112E4">
              <w:t>Cardinality</w:t>
            </w:r>
          </w:p>
        </w:tc>
        <w:tc>
          <w:tcPr>
            <w:tcW w:w="3177" w:type="dxa"/>
            <w:shd w:val="clear" w:color="auto" w:fill="C0C0C0"/>
            <w:hideMark/>
          </w:tcPr>
          <w:p w14:paraId="01A8FDE6"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4B21033F"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43AAA231" w14:textId="77777777" w:rsidTr="00BF0286">
        <w:trPr>
          <w:jc w:val="center"/>
        </w:trPr>
        <w:tc>
          <w:tcPr>
            <w:tcW w:w="1702" w:type="dxa"/>
          </w:tcPr>
          <w:p w14:paraId="5AF2931C" w14:textId="77777777" w:rsidR="00770EB5" w:rsidRPr="0016361A" w:rsidRDefault="00770EB5" w:rsidP="00BF0286">
            <w:pPr>
              <w:pStyle w:val="TAL"/>
            </w:pPr>
            <w:r>
              <w:t>locationData</w:t>
            </w:r>
          </w:p>
        </w:tc>
        <w:tc>
          <w:tcPr>
            <w:tcW w:w="1444" w:type="dxa"/>
          </w:tcPr>
          <w:p w14:paraId="27027E8D" w14:textId="77777777" w:rsidR="00770EB5" w:rsidRPr="0016361A" w:rsidRDefault="00770EB5" w:rsidP="00BF0286">
            <w:pPr>
              <w:pStyle w:val="TAL"/>
            </w:pPr>
            <w:r>
              <w:t>LocationInfo</w:t>
            </w:r>
          </w:p>
        </w:tc>
        <w:tc>
          <w:tcPr>
            <w:tcW w:w="425" w:type="dxa"/>
          </w:tcPr>
          <w:p w14:paraId="25BDB7D9" w14:textId="77777777" w:rsidR="00770EB5" w:rsidRPr="0016361A" w:rsidRDefault="00770EB5" w:rsidP="00BF0286">
            <w:pPr>
              <w:pStyle w:val="TAC"/>
            </w:pPr>
            <w:r>
              <w:t>M</w:t>
            </w:r>
          </w:p>
        </w:tc>
        <w:tc>
          <w:tcPr>
            <w:tcW w:w="1134" w:type="dxa"/>
          </w:tcPr>
          <w:p w14:paraId="7A42C463" w14:textId="77777777" w:rsidR="00770EB5" w:rsidRPr="0016361A" w:rsidRDefault="00770EB5" w:rsidP="00BF0286">
            <w:pPr>
              <w:pStyle w:val="TAL"/>
            </w:pPr>
            <w:r>
              <w:t>1..N</w:t>
            </w:r>
          </w:p>
        </w:tc>
        <w:tc>
          <w:tcPr>
            <w:tcW w:w="3177" w:type="dxa"/>
          </w:tcPr>
          <w:p w14:paraId="6E7511E2" w14:textId="77777777" w:rsidR="00770EB5" w:rsidRPr="0016361A" w:rsidRDefault="00770EB5" w:rsidP="00BF0286">
            <w:pPr>
              <w:pStyle w:val="TAL"/>
              <w:rPr>
                <w:rFonts w:cs="Arial"/>
                <w:szCs w:val="18"/>
              </w:rPr>
            </w:pPr>
            <w:r>
              <w:rPr>
                <w:rFonts w:cs="Arial"/>
                <w:szCs w:val="18"/>
              </w:rPr>
              <w:t>Includes location data provided in the historical location report.</w:t>
            </w:r>
          </w:p>
        </w:tc>
        <w:tc>
          <w:tcPr>
            <w:tcW w:w="1645" w:type="dxa"/>
          </w:tcPr>
          <w:p w14:paraId="1C3BF820" w14:textId="77777777" w:rsidR="00770EB5" w:rsidRPr="0016361A" w:rsidRDefault="00770EB5" w:rsidP="00BF0286">
            <w:pPr>
              <w:pStyle w:val="TAL"/>
              <w:rPr>
                <w:rFonts w:cs="Arial"/>
                <w:szCs w:val="18"/>
              </w:rPr>
            </w:pPr>
          </w:p>
        </w:tc>
      </w:tr>
      <w:tr w:rsidR="00770EB5" w:rsidRPr="00B54FF5" w14:paraId="279F913C" w14:textId="77777777" w:rsidTr="00BF0286">
        <w:trPr>
          <w:jc w:val="center"/>
        </w:trPr>
        <w:tc>
          <w:tcPr>
            <w:tcW w:w="1702" w:type="dxa"/>
          </w:tcPr>
          <w:p w14:paraId="041CFEFB" w14:textId="77777777" w:rsidR="00770EB5" w:rsidRDefault="00770EB5" w:rsidP="00BF0286">
            <w:pPr>
              <w:pStyle w:val="TAL"/>
            </w:pPr>
            <w:r>
              <w:t>locTimestamp</w:t>
            </w:r>
          </w:p>
        </w:tc>
        <w:tc>
          <w:tcPr>
            <w:tcW w:w="1444" w:type="dxa"/>
          </w:tcPr>
          <w:p w14:paraId="676E9A1B" w14:textId="77777777" w:rsidR="00770EB5" w:rsidRDefault="00770EB5" w:rsidP="00BF0286">
            <w:pPr>
              <w:pStyle w:val="TAL"/>
            </w:pPr>
            <w:r>
              <w:t>DateTime</w:t>
            </w:r>
          </w:p>
        </w:tc>
        <w:tc>
          <w:tcPr>
            <w:tcW w:w="425" w:type="dxa"/>
          </w:tcPr>
          <w:p w14:paraId="191ADD1F" w14:textId="77777777" w:rsidR="00770EB5" w:rsidRDefault="00770EB5" w:rsidP="00BF0286">
            <w:pPr>
              <w:pStyle w:val="TAC"/>
            </w:pPr>
            <w:r>
              <w:t>M</w:t>
            </w:r>
          </w:p>
        </w:tc>
        <w:tc>
          <w:tcPr>
            <w:tcW w:w="1134" w:type="dxa"/>
          </w:tcPr>
          <w:p w14:paraId="36A1A389" w14:textId="77777777" w:rsidR="00770EB5" w:rsidRDefault="00770EB5" w:rsidP="00BF0286">
            <w:pPr>
              <w:pStyle w:val="TAL"/>
            </w:pPr>
            <w:r>
              <w:t>1</w:t>
            </w:r>
          </w:p>
        </w:tc>
        <w:tc>
          <w:tcPr>
            <w:tcW w:w="3177" w:type="dxa"/>
          </w:tcPr>
          <w:p w14:paraId="720B9E3A" w14:textId="77777777" w:rsidR="00770EB5" w:rsidRDefault="00770EB5" w:rsidP="00BF0286">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42C200A5" w14:textId="77777777" w:rsidR="00770EB5" w:rsidRPr="0016361A" w:rsidRDefault="00770EB5" w:rsidP="00BF0286">
            <w:pPr>
              <w:pStyle w:val="TAL"/>
              <w:rPr>
                <w:rFonts w:cs="Arial"/>
                <w:szCs w:val="18"/>
              </w:rPr>
            </w:pPr>
          </w:p>
        </w:tc>
      </w:tr>
      <w:tr w:rsidR="00770EB5" w:rsidRPr="00B54FF5" w14:paraId="4C8D0D6D" w14:textId="77777777" w:rsidTr="00BF0286">
        <w:trPr>
          <w:jc w:val="center"/>
        </w:trPr>
        <w:tc>
          <w:tcPr>
            <w:tcW w:w="1702" w:type="dxa"/>
          </w:tcPr>
          <w:p w14:paraId="2F9375BA" w14:textId="77777777" w:rsidR="00770EB5" w:rsidRDefault="00770EB5" w:rsidP="00BF0286">
            <w:pPr>
              <w:pStyle w:val="TAL"/>
            </w:pPr>
            <w:r>
              <w:t>triggerId</w:t>
            </w:r>
          </w:p>
        </w:tc>
        <w:tc>
          <w:tcPr>
            <w:tcW w:w="1444" w:type="dxa"/>
          </w:tcPr>
          <w:p w14:paraId="47182C9F" w14:textId="77777777" w:rsidR="00770EB5" w:rsidRDefault="00770EB5" w:rsidP="00BF0286">
            <w:pPr>
              <w:pStyle w:val="TAL"/>
            </w:pPr>
            <w:r>
              <w:t>array(string)</w:t>
            </w:r>
          </w:p>
        </w:tc>
        <w:tc>
          <w:tcPr>
            <w:tcW w:w="425" w:type="dxa"/>
          </w:tcPr>
          <w:p w14:paraId="0574B79E" w14:textId="77777777" w:rsidR="00770EB5" w:rsidRDefault="00770EB5" w:rsidP="00BF0286">
            <w:pPr>
              <w:pStyle w:val="TAC"/>
            </w:pPr>
            <w:r>
              <w:t>O</w:t>
            </w:r>
          </w:p>
        </w:tc>
        <w:tc>
          <w:tcPr>
            <w:tcW w:w="1134" w:type="dxa"/>
          </w:tcPr>
          <w:p w14:paraId="69B4D26E" w14:textId="77777777" w:rsidR="00770EB5" w:rsidRDefault="00770EB5" w:rsidP="00BF0286">
            <w:pPr>
              <w:pStyle w:val="TAL"/>
            </w:pPr>
            <w:r>
              <w:t>0..N</w:t>
            </w:r>
          </w:p>
        </w:tc>
        <w:tc>
          <w:tcPr>
            <w:tcW w:w="3177" w:type="dxa"/>
          </w:tcPr>
          <w:p w14:paraId="58F9C257" w14:textId="77777777" w:rsidR="00770EB5" w:rsidRDefault="00770EB5" w:rsidP="00BF0286">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00A17188" w14:textId="77777777" w:rsidR="00770EB5" w:rsidRPr="0016361A" w:rsidRDefault="00770EB5" w:rsidP="00BF0286">
            <w:pPr>
              <w:pStyle w:val="TAL"/>
              <w:rPr>
                <w:rFonts w:cs="Arial"/>
                <w:szCs w:val="18"/>
              </w:rPr>
            </w:pPr>
          </w:p>
        </w:tc>
      </w:tr>
    </w:tbl>
    <w:p w14:paraId="5A48F014" w14:textId="77777777" w:rsidR="00770EB5" w:rsidRDefault="00770EB5" w:rsidP="00770EB5"/>
    <w:p w14:paraId="3B2F20A2" w14:textId="2A942C26" w:rsidR="00770EB5" w:rsidRDefault="00770EB5" w:rsidP="00770EB5">
      <w:pPr>
        <w:pStyle w:val="Heading5"/>
      </w:pPr>
      <w:bookmarkStart w:id="443" w:name="_Toc198825270"/>
      <w:r>
        <w:t>7.2.6.2.</w:t>
      </w:r>
      <w:r w:rsidR="0000263D">
        <w:t>7</w:t>
      </w:r>
      <w:r>
        <w:tab/>
        <w:t>Type: LocationHistoryStatus</w:t>
      </w:r>
      <w:bookmarkEnd w:id="443"/>
    </w:p>
    <w:p w14:paraId="1A03B9E0" w14:textId="4BDC7F42" w:rsidR="00770EB5" w:rsidRDefault="00770EB5" w:rsidP="00770EB5">
      <w:pPr>
        <w:pStyle w:val="TH"/>
      </w:pPr>
      <w:r>
        <w:rPr>
          <w:noProof/>
        </w:rPr>
        <w:t>Table </w:t>
      </w:r>
      <w:r>
        <w:t>7.2.6.2.</w:t>
      </w:r>
      <w:r w:rsidR="0000263D">
        <w:t>7</w:t>
      </w:r>
      <w:r>
        <w:t xml:space="preserve">-1: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27A322ED" w14:textId="77777777" w:rsidTr="00BF0286">
        <w:trPr>
          <w:jc w:val="center"/>
        </w:trPr>
        <w:tc>
          <w:tcPr>
            <w:tcW w:w="1702" w:type="dxa"/>
            <w:shd w:val="clear" w:color="auto" w:fill="C0C0C0"/>
            <w:hideMark/>
          </w:tcPr>
          <w:p w14:paraId="1BFE83BE" w14:textId="77777777" w:rsidR="00770EB5" w:rsidRPr="0016361A" w:rsidRDefault="00770EB5" w:rsidP="00BF0286">
            <w:pPr>
              <w:pStyle w:val="TAH"/>
            </w:pPr>
            <w:r w:rsidRPr="0016361A">
              <w:t>Attribute name</w:t>
            </w:r>
          </w:p>
        </w:tc>
        <w:tc>
          <w:tcPr>
            <w:tcW w:w="1444" w:type="dxa"/>
            <w:shd w:val="clear" w:color="auto" w:fill="C0C0C0"/>
            <w:hideMark/>
          </w:tcPr>
          <w:p w14:paraId="0E10E0CD" w14:textId="77777777" w:rsidR="00770EB5" w:rsidRPr="0016361A" w:rsidRDefault="00770EB5" w:rsidP="00BF0286">
            <w:pPr>
              <w:pStyle w:val="TAH"/>
            </w:pPr>
            <w:r w:rsidRPr="0016361A">
              <w:t>Data type</w:t>
            </w:r>
          </w:p>
        </w:tc>
        <w:tc>
          <w:tcPr>
            <w:tcW w:w="425" w:type="dxa"/>
            <w:shd w:val="clear" w:color="auto" w:fill="C0C0C0"/>
            <w:hideMark/>
          </w:tcPr>
          <w:p w14:paraId="388CC49B" w14:textId="77777777" w:rsidR="00770EB5" w:rsidRPr="0016361A" w:rsidRDefault="00770EB5" w:rsidP="00BF0286">
            <w:pPr>
              <w:pStyle w:val="TAH"/>
            </w:pPr>
            <w:r w:rsidRPr="0016361A">
              <w:t>P</w:t>
            </w:r>
          </w:p>
        </w:tc>
        <w:tc>
          <w:tcPr>
            <w:tcW w:w="1134" w:type="dxa"/>
            <w:shd w:val="clear" w:color="auto" w:fill="C0C0C0"/>
          </w:tcPr>
          <w:p w14:paraId="0B5F47A0" w14:textId="77777777" w:rsidR="00770EB5" w:rsidRPr="0016361A" w:rsidRDefault="00770EB5" w:rsidP="00BF0286">
            <w:pPr>
              <w:pStyle w:val="TAH"/>
            </w:pPr>
            <w:r w:rsidRPr="00F112E4">
              <w:t>Cardinality</w:t>
            </w:r>
          </w:p>
        </w:tc>
        <w:tc>
          <w:tcPr>
            <w:tcW w:w="3177" w:type="dxa"/>
            <w:shd w:val="clear" w:color="auto" w:fill="C0C0C0"/>
            <w:hideMark/>
          </w:tcPr>
          <w:p w14:paraId="614B8C61"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2A555B7A"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665C8574" w14:textId="77777777" w:rsidTr="00BF0286">
        <w:trPr>
          <w:jc w:val="center"/>
        </w:trPr>
        <w:tc>
          <w:tcPr>
            <w:tcW w:w="1702" w:type="dxa"/>
          </w:tcPr>
          <w:p w14:paraId="387F9C24" w14:textId="77777777" w:rsidR="00770EB5" w:rsidRPr="0016361A" w:rsidRDefault="00770EB5" w:rsidP="00BF0286">
            <w:pPr>
              <w:pStyle w:val="TAL"/>
            </w:pPr>
            <w:r>
              <w:t>storedReports</w:t>
            </w:r>
          </w:p>
        </w:tc>
        <w:tc>
          <w:tcPr>
            <w:tcW w:w="1444" w:type="dxa"/>
          </w:tcPr>
          <w:p w14:paraId="1295D3D8" w14:textId="77777777" w:rsidR="00770EB5" w:rsidRPr="0016361A" w:rsidRDefault="00770EB5" w:rsidP="00BF0286">
            <w:pPr>
              <w:pStyle w:val="TAL"/>
            </w:pPr>
            <w:r>
              <w:t>integer</w:t>
            </w:r>
          </w:p>
        </w:tc>
        <w:tc>
          <w:tcPr>
            <w:tcW w:w="425" w:type="dxa"/>
          </w:tcPr>
          <w:p w14:paraId="18ECB2E1" w14:textId="77777777" w:rsidR="00770EB5" w:rsidRPr="0016361A" w:rsidRDefault="00770EB5" w:rsidP="00BF0286">
            <w:pPr>
              <w:pStyle w:val="TAC"/>
            </w:pPr>
            <w:r>
              <w:t>M</w:t>
            </w:r>
          </w:p>
        </w:tc>
        <w:tc>
          <w:tcPr>
            <w:tcW w:w="1134" w:type="dxa"/>
          </w:tcPr>
          <w:p w14:paraId="4B971810" w14:textId="77777777" w:rsidR="00770EB5" w:rsidRPr="0016361A" w:rsidRDefault="00770EB5" w:rsidP="00BF0286">
            <w:pPr>
              <w:pStyle w:val="TAL"/>
            </w:pPr>
            <w:r>
              <w:t>1</w:t>
            </w:r>
          </w:p>
        </w:tc>
        <w:tc>
          <w:tcPr>
            <w:tcW w:w="3177" w:type="dxa"/>
          </w:tcPr>
          <w:p w14:paraId="7E82EBBC" w14:textId="77777777" w:rsidR="00770EB5" w:rsidRPr="0016361A" w:rsidRDefault="00770EB5" w:rsidP="00BF0286">
            <w:pPr>
              <w:pStyle w:val="TAL"/>
              <w:rPr>
                <w:rFonts w:cs="Arial"/>
                <w:szCs w:val="18"/>
              </w:rPr>
            </w:pPr>
            <w:r>
              <w:rPr>
                <w:rFonts w:cs="Arial"/>
                <w:szCs w:val="18"/>
              </w:rPr>
              <w:t>Indicates the number of stored location reports that has not been reported.</w:t>
            </w:r>
          </w:p>
        </w:tc>
        <w:tc>
          <w:tcPr>
            <w:tcW w:w="1645" w:type="dxa"/>
          </w:tcPr>
          <w:p w14:paraId="7F9A87E6" w14:textId="77777777" w:rsidR="00770EB5" w:rsidRPr="0016361A" w:rsidRDefault="00770EB5" w:rsidP="00BF0286">
            <w:pPr>
              <w:pStyle w:val="TAL"/>
              <w:rPr>
                <w:rFonts w:cs="Arial"/>
                <w:szCs w:val="18"/>
              </w:rPr>
            </w:pPr>
          </w:p>
        </w:tc>
      </w:tr>
      <w:tr w:rsidR="00770EB5" w:rsidRPr="00B54FF5" w14:paraId="4829D6B5" w14:textId="77777777" w:rsidTr="00BF0286">
        <w:trPr>
          <w:jc w:val="center"/>
        </w:trPr>
        <w:tc>
          <w:tcPr>
            <w:tcW w:w="1702" w:type="dxa"/>
          </w:tcPr>
          <w:p w14:paraId="06789992" w14:textId="77777777" w:rsidR="00770EB5" w:rsidRDefault="00770EB5" w:rsidP="00BF0286">
            <w:pPr>
              <w:pStyle w:val="TAL"/>
            </w:pPr>
            <w:r>
              <w:t>startTime</w:t>
            </w:r>
          </w:p>
        </w:tc>
        <w:tc>
          <w:tcPr>
            <w:tcW w:w="1444" w:type="dxa"/>
          </w:tcPr>
          <w:p w14:paraId="5BA83521" w14:textId="77777777" w:rsidR="00770EB5" w:rsidRDefault="00770EB5" w:rsidP="00BF0286">
            <w:pPr>
              <w:pStyle w:val="TAL"/>
            </w:pPr>
            <w:r>
              <w:t>DateTime</w:t>
            </w:r>
          </w:p>
        </w:tc>
        <w:tc>
          <w:tcPr>
            <w:tcW w:w="425" w:type="dxa"/>
          </w:tcPr>
          <w:p w14:paraId="5F0B0A94" w14:textId="77777777" w:rsidR="00770EB5" w:rsidRDefault="00770EB5" w:rsidP="00BF0286">
            <w:pPr>
              <w:pStyle w:val="TAC"/>
            </w:pPr>
            <w:r>
              <w:t>M</w:t>
            </w:r>
          </w:p>
        </w:tc>
        <w:tc>
          <w:tcPr>
            <w:tcW w:w="1134" w:type="dxa"/>
          </w:tcPr>
          <w:p w14:paraId="45A1B691" w14:textId="77777777" w:rsidR="00770EB5" w:rsidRDefault="00770EB5" w:rsidP="00BF0286">
            <w:pPr>
              <w:pStyle w:val="TAL"/>
            </w:pPr>
            <w:r>
              <w:t>1</w:t>
            </w:r>
          </w:p>
        </w:tc>
        <w:tc>
          <w:tcPr>
            <w:tcW w:w="3177" w:type="dxa"/>
          </w:tcPr>
          <w:p w14:paraId="67E5BA9B" w14:textId="77777777" w:rsidR="00770EB5" w:rsidRDefault="00770EB5" w:rsidP="00BF0286">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7334B5A8" w14:textId="77777777" w:rsidR="00770EB5" w:rsidRPr="0016361A" w:rsidRDefault="00770EB5" w:rsidP="00BF0286">
            <w:pPr>
              <w:pStyle w:val="TAL"/>
              <w:rPr>
                <w:rFonts w:cs="Arial"/>
                <w:szCs w:val="18"/>
              </w:rPr>
            </w:pPr>
          </w:p>
        </w:tc>
      </w:tr>
      <w:tr w:rsidR="00770EB5" w:rsidRPr="00B54FF5" w14:paraId="59BFE2A0" w14:textId="77777777" w:rsidTr="00BF0286">
        <w:trPr>
          <w:jc w:val="center"/>
        </w:trPr>
        <w:tc>
          <w:tcPr>
            <w:tcW w:w="1702" w:type="dxa"/>
          </w:tcPr>
          <w:p w14:paraId="081EAE28" w14:textId="77777777" w:rsidR="00770EB5" w:rsidRDefault="00770EB5" w:rsidP="00BF0286">
            <w:pPr>
              <w:pStyle w:val="TAL"/>
            </w:pPr>
            <w:r>
              <w:t>endTime</w:t>
            </w:r>
          </w:p>
        </w:tc>
        <w:tc>
          <w:tcPr>
            <w:tcW w:w="1444" w:type="dxa"/>
          </w:tcPr>
          <w:p w14:paraId="1C0BE430" w14:textId="77777777" w:rsidR="00770EB5" w:rsidRDefault="00770EB5" w:rsidP="00BF0286">
            <w:pPr>
              <w:pStyle w:val="TAL"/>
            </w:pPr>
            <w:r>
              <w:t>DateTime</w:t>
            </w:r>
          </w:p>
        </w:tc>
        <w:tc>
          <w:tcPr>
            <w:tcW w:w="425" w:type="dxa"/>
          </w:tcPr>
          <w:p w14:paraId="0F3DCCFF" w14:textId="77777777" w:rsidR="00770EB5" w:rsidRDefault="00770EB5" w:rsidP="00BF0286">
            <w:pPr>
              <w:pStyle w:val="TAC"/>
            </w:pPr>
            <w:r>
              <w:t>M</w:t>
            </w:r>
          </w:p>
        </w:tc>
        <w:tc>
          <w:tcPr>
            <w:tcW w:w="1134" w:type="dxa"/>
          </w:tcPr>
          <w:p w14:paraId="50EE1805" w14:textId="77777777" w:rsidR="00770EB5" w:rsidRDefault="00770EB5" w:rsidP="00BF0286">
            <w:pPr>
              <w:pStyle w:val="TAL"/>
            </w:pPr>
            <w:r>
              <w:t>1</w:t>
            </w:r>
          </w:p>
        </w:tc>
        <w:tc>
          <w:tcPr>
            <w:tcW w:w="3177" w:type="dxa"/>
          </w:tcPr>
          <w:p w14:paraId="591C594C" w14:textId="77777777" w:rsidR="00770EB5" w:rsidRDefault="00770EB5" w:rsidP="00BF0286">
            <w:pPr>
              <w:pStyle w:val="TAL"/>
              <w:rPr>
                <w:rFonts w:cs="Arial"/>
                <w:szCs w:val="18"/>
              </w:rPr>
            </w:pPr>
            <w:r>
              <w:rPr>
                <w:rFonts w:cs="Arial"/>
                <w:szCs w:val="18"/>
              </w:rPr>
              <w:t>Includes the date and time of the newest stored location report.</w:t>
            </w:r>
          </w:p>
        </w:tc>
        <w:tc>
          <w:tcPr>
            <w:tcW w:w="1645" w:type="dxa"/>
          </w:tcPr>
          <w:p w14:paraId="2F9A9E83" w14:textId="77777777" w:rsidR="00770EB5" w:rsidRPr="0016361A" w:rsidRDefault="00770EB5" w:rsidP="00BF0286">
            <w:pPr>
              <w:pStyle w:val="TAL"/>
              <w:rPr>
                <w:rFonts w:cs="Arial"/>
                <w:szCs w:val="18"/>
              </w:rPr>
            </w:pPr>
          </w:p>
        </w:tc>
      </w:tr>
      <w:tr w:rsidR="00770EB5" w:rsidRPr="00B54FF5" w14:paraId="73396C32" w14:textId="77777777" w:rsidTr="00BF0286">
        <w:trPr>
          <w:jc w:val="center"/>
        </w:trPr>
        <w:tc>
          <w:tcPr>
            <w:tcW w:w="1702" w:type="dxa"/>
          </w:tcPr>
          <w:p w14:paraId="31660891" w14:textId="77777777" w:rsidR="00770EB5" w:rsidRDefault="00770EB5" w:rsidP="00BF0286">
            <w:pPr>
              <w:pStyle w:val="TAL"/>
            </w:pPr>
            <w:r>
              <w:t>triggerId</w:t>
            </w:r>
          </w:p>
        </w:tc>
        <w:tc>
          <w:tcPr>
            <w:tcW w:w="1444" w:type="dxa"/>
          </w:tcPr>
          <w:p w14:paraId="3263607E" w14:textId="77777777" w:rsidR="00770EB5" w:rsidRDefault="00770EB5" w:rsidP="00BF0286">
            <w:pPr>
              <w:pStyle w:val="TAL"/>
            </w:pPr>
            <w:r>
              <w:t>array(string)</w:t>
            </w:r>
          </w:p>
        </w:tc>
        <w:tc>
          <w:tcPr>
            <w:tcW w:w="425" w:type="dxa"/>
          </w:tcPr>
          <w:p w14:paraId="297995FF" w14:textId="77777777" w:rsidR="00770EB5" w:rsidRDefault="00770EB5" w:rsidP="00BF0286">
            <w:pPr>
              <w:pStyle w:val="TAC"/>
            </w:pPr>
            <w:r>
              <w:t>M</w:t>
            </w:r>
          </w:p>
        </w:tc>
        <w:tc>
          <w:tcPr>
            <w:tcW w:w="1134" w:type="dxa"/>
          </w:tcPr>
          <w:p w14:paraId="387C1168" w14:textId="77777777" w:rsidR="00770EB5" w:rsidRDefault="00770EB5" w:rsidP="00BF0286">
            <w:pPr>
              <w:pStyle w:val="TAL"/>
            </w:pPr>
            <w:r>
              <w:t>0..N</w:t>
            </w:r>
          </w:p>
        </w:tc>
        <w:tc>
          <w:tcPr>
            <w:tcW w:w="3177" w:type="dxa"/>
          </w:tcPr>
          <w:p w14:paraId="0AB49E59" w14:textId="77777777" w:rsidR="00770EB5" w:rsidRDefault="00770EB5" w:rsidP="00BF0286">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E2B6E75" w14:textId="77777777" w:rsidR="00770EB5" w:rsidRPr="0016361A" w:rsidRDefault="00770EB5" w:rsidP="00BF0286">
            <w:pPr>
              <w:pStyle w:val="TAL"/>
              <w:rPr>
                <w:rFonts w:cs="Arial"/>
                <w:szCs w:val="18"/>
              </w:rPr>
            </w:pPr>
          </w:p>
        </w:tc>
      </w:tr>
    </w:tbl>
    <w:p w14:paraId="161B4BD8" w14:textId="77777777" w:rsidR="00D8721F" w:rsidRDefault="00D8721F" w:rsidP="00ED3CA9"/>
    <w:p w14:paraId="73C0C794" w14:textId="2DB35A7C" w:rsidR="00ED3CA9" w:rsidRDefault="003819E5" w:rsidP="00ED3CA9">
      <w:pPr>
        <w:pStyle w:val="Heading4"/>
        <w:rPr>
          <w:lang w:val="en-US"/>
        </w:rPr>
      </w:pPr>
      <w:bookmarkStart w:id="444" w:name="_Toc198825271"/>
      <w:r>
        <w:rPr>
          <w:lang w:val="en-US"/>
        </w:rPr>
        <w:lastRenderedPageBreak/>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444"/>
    </w:p>
    <w:p w14:paraId="45B56E41" w14:textId="69C34724" w:rsidR="00ED3CA9" w:rsidRPr="00384E92" w:rsidRDefault="003819E5" w:rsidP="00ED3CA9">
      <w:pPr>
        <w:pStyle w:val="Heading5"/>
      </w:pPr>
      <w:bookmarkStart w:id="445" w:name="_Toc510696639"/>
      <w:bookmarkStart w:id="446" w:name="_Toc35971434"/>
      <w:bookmarkStart w:id="447" w:name="_Toc198825272"/>
      <w:r>
        <w:t>7.2</w:t>
      </w:r>
      <w:r w:rsidR="00ED3CA9">
        <w:t>.6.3.1</w:t>
      </w:r>
      <w:r w:rsidR="00ED3CA9" w:rsidRPr="00384E92">
        <w:tab/>
        <w:t>Introduction</w:t>
      </w:r>
      <w:bookmarkEnd w:id="445"/>
      <w:bookmarkEnd w:id="446"/>
      <w:bookmarkEnd w:id="447"/>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448" w:name="_Toc510696640"/>
      <w:bookmarkStart w:id="449" w:name="_Toc35971435"/>
      <w:bookmarkStart w:id="450" w:name="_Toc198825273"/>
      <w:r>
        <w:t>7.2</w:t>
      </w:r>
      <w:r w:rsidR="00ED3CA9">
        <w:t>.6.3.2</w:t>
      </w:r>
      <w:r w:rsidR="00ED3CA9" w:rsidRPr="00384E92">
        <w:tab/>
        <w:t>Simple data types</w:t>
      </w:r>
      <w:bookmarkEnd w:id="448"/>
      <w:bookmarkEnd w:id="449"/>
      <w:bookmarkEnd w:id="450"/>
    </w:p>
    <w:p w14:paraId="4EF79922" w14:textId="77777777" w:rsidR="004E198C" w:rsidRPr="00384E92" w:rsidRDefault="004E198C" w:rsidP="004E198C">
      <w:r>
        <w:t>No simple data types or enumerations defined.</w:t>
      </w:r>
    </w:p>
    <w:p w14:paraId="74250A36" w14:textId="77777777" w:rsidR="00ED3CA9" w:rsidRPr="00384E92" w:rsidRDefault="00ED3CA9" w:rsidP="00ED3CA9"/>
    <w:p w14:paraId="4C05A451" w14:textId="07E97D7A" w:rsidR="00ED3CA9" w:rsidRPr="00BC662F" w:rsidRDefault="003819E5" w:rsidP="00ED3CA9">
      <w:pPr>
        <w:pStyle w:val="Heading5"/>
      </w:pPr>
      <w:bookmarkStart w:id="451" w:name="_Toc198825274"/>
      <w:r>
        <w:t>7.2</w:t>
      </w:r>
      <w:r w:rsidR="00ED3CA9">
        <w:t>.6.3.3</w:t>
      </w:r>
      <w:r w:rsidR="00ED3CA9" w:rsidRPr="00BC662F">
        <w:tab/>
        <w:t xml:space="preserve">Enumeration: </w:t>
      </w:r>
      <w:r w:rsidR="00ED3CA9">
        <w:t>ReportType</w:t>
      </w:r>
      <w:bookmarkEnd w:id="451"/>
    </w:p>
    <w:p w14:paraId="0F7D8415" w14:textId="4C6B3E75" w:rsidR="00ED3CA9" w:rsidRPr="00384E92" w:rsidRDefault="00ED3CA9" w:rsidP="00ED3CA9">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t>Table </w:t>
      </w:r>
      <w:r w:rsidR="003819E5">
        <w:t>7.2</w:t>
      </w:r>
      <w:r>
        <w:t>.6.3.3-1: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452" w:name="_Toc510696642"/>
      <w:bookmarkStart w:id="453" w:name="_Toc35971437"/>
      <w:bookmarkStart w:id="454" w:name="_Toc198825275"/>
      <w:r>
        <w:t>7.2</w:t>
      </w:r>
      <w:r w:rsidR="00ED3CA9">
        <w:t>.6.3.4</w:t>
      </w:r>
      <w:r w:rsidR="00ED3CA9" w:rsidRPr="00BC662F">
        <w:tab/>
        <w:t xml:space="preserve">Enumeration: </w:t>
      </w:r>
      <w:bookmarkEnd w:id="452"/>
      <w:bookmarkEnd w:id="453"/>
      <w:r w:rsidR="00ED3CA9">
        <w:t>InterRatType</w:t>
      </w:r>
      <w:bookmarkEnd w:id="454"/>
    </w:p>
    <w:p w14:paraId="76FA5463" w14:textId="4E56A8FE" w:rsidR="00ED3CA9" w:rsidRPr="00384E92" w:rsidRDefault="00ED3CA9" w:rsidP="00ED3CA9">
      <w:r w:rsidRPr="00384E92">
        <w:t xml:space="preserve">The enumeration </w:t>
      </w:r>
      <w:r>
        <w:t>InterRatType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t>Table </w:t>
      </w:r>
      <w:r w:rsidR="003819E5">
        <w:t>7.2</w:t>
      </w:r>
      <w:r>
        <w:t>.6.3.4-1: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35A5C6EC" w:rsidR="00ED3CA9" w:rsidRPr="0016361A"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rsidRPr="00150C44">
              <w:t>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21F3829C" w:rsidR="00ED3CA9"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449F05E8" w:rsidR="00ED3CA9" w:rsidRDefault="00ED3CA9" w:rsidP="00C21234">
            <w:pPr>
              <w:pStyle w:val="TAL"/>
            </w:pPr>
            <w:r w:rsidRPr="00150C44">
              <w:t>LTE</w:t>
            </w:r>
            <w:r w:rsidR="00534ADC">
              <w:t>_</w:t>
            </w:r>
            <w:r w:rsidRPr="00150C44">
              <w:t>MBMS</w:t>
            </w:r>
            <w:r w:rsidR="00534ADC">
              <w:t>_</w:t>
            </w:r>
            <w:r>
              <w:t>TO</w:t>
            </w:r>
            <w:r w:rsidR="00534ADC">
              <w:t>_</w:t>
            </w:r>
            <w:r w:rsidRPr="00150C44">
              <w:t>5G</w:t>
            </w:r>
            <w:r w:rsidR="00534ADC">
              <w:t>_</w:t>
            </w:r>
            <w:r w:rsidRPr="00150C44">
              <w:t>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26521220" w:rsidR="00ED3CA9" w:rsidRDefault="00ED3CA9" w:rsidP="00C21234">
            <w:pPr>
              <w:pStyle w:val="TAL"/>
            </w:pPr>
            <w:r>
              <w:t>LTE</w:t>
            </w:r>
            <w:r w:rsidR="00534ADC">
              <w:t>_</w:t>
            </w:r>
            <w:r w:rsidRPr="00150C44">
              <w:t>MBMS</w:t>
            </w:r>
            <w:r w:rsidR="00534ADC">
              <w:t>_</w:t>
            </w:r>
            <w:r>
              <w:t>TO</w:t>
            </w:r>
            <w:r w:rsidR="00534ADC">
              <w:t>_</w:t>
            </w:r>
            <w:r w:rsidRPr="00150C44">
              <w:t>5G</w:t>
            </w:r>
            <w:r w:rsidR="00534ADC">
              <w:t>_</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455" w:name="_Toc198825276"/>
      <w:r>
        <w:t>7.2</w:t>
      </w:r>
      <w:r w:rsidR="00ED3CA9">
        <w:t>.</w:t>
      </w:r>
      <w:r w:rsidR="00ED3CA9" w:rsidRPr="002612B3">
        <w:t>7</w:t>
      </w:r>
      <w:r w:rsidR="00ED3CA9" w:rsidRPr="002612B3">
        <w:tab/>
        <w:t>Error Handling</w:t>
      </w:r>
      <w:bookmarkEnd w:id="455"/>
    </w:p>
    <w:p w14:paraId="0FC560DE" w14:textId="20ED9E6E" w:rsidR="00ED3CA9" w:rsidRPr="002612B3" w:rsidRDefault="003819E5" w:rsidP="00ED3CA9">
      <w:pPr>
        <w:pStyle w:val="Heading4"/>
      </w:pPr>
      <w:bookmarkStart w:id="456" w:name="_Toc198825277"/>
      <w:r>
        <w:t>7.2</w:t>
      </w:r>
      <w:r w:rsidR="00ED3CA9" w:rsidRPr="002612B3">
        <w:t>.7.1</w:t>
      </w:r>
      <w:r w:rsidR="00ED3CA9" w:rsidRPr="002612B3">
        <w:tab/>
        <w:t>General</w:t>
      </w:r>
      <w:bookmarkEnd w:id="456"/>
    </w:p>
    <w:p w14:paraId="2221E96F" w14:textId="31D2C0F0"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r w:rsidR="00B744B4">
        <w:rPr>
          <w:noProof/>
          <w:lang w:eastAsia="zh-CN"/>
        </w:rPr>
        <w:t>[12]</w:t>
      </w:r>
      <w:r w:rsidRPr="002612B3">
        <w:t xml:space="preserve">. Protocol errors and application errors </w:t>
      </w:r>
      <w:r w:rsidRPr="00807E0A">
        <w:t>specified in table 5.2.7.2-1 of 3GPP TS 29.500 </w:t>
      </w:r>
      <w:r w:rsidR="00B744B4">
        <w:t>[11]</w:t>
      </w:r>
      <w:r w:rsidRPr="00807E0A">
        <w:t xml:space="preserve"> shall be supported for an HTTP method if the corresponding HTTP status codes are specified as mandatory for that HTTP method in table 5.2.7.1-1 of 3GPP TS 29.500 </w:t>
      </w:r>
      <w:r w:rsidR="00B744B4">
        <w:t>[11]</w:t>
      </w:r>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457" w:name="_Toc198825278"/>
      <w:r>
        <w:t>7.2</w:t>
      </w:r>
      <w:r w:rsidR="00ED3CA9" w:rsidRPr="002612B3">
        <w:t>.7.2</w:t>
      </w:r>
      <w:r w:rsidR="00ED3CA9" w:rsidRPr="002612B3">
        <w:tab/>
        <w:t>Protocol Errors</w:t>
      </w:r>
      <w:bookmarkEnd w:id="457"/>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458" w:name="_Toc198825279"/>
      <w:r>
        <w:t>7.2</w:t>
      </w:r>
      <w:r w:rsidR="00ED3CA9" w:rsidRPr="002612B3">
        <w:t>.7.3</w:t>
      </w:r>
      <w:r w:rsidR="00ED3CA9" w:rsidRPr="002612B3">
        <w:tab/>
        <w:t>Application Errors</w:t>
      </w:r>
      <w:bookmarkEnd w:id="458"/>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lastRenderedPageBreak/>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459" w:name="_Toc198825280"/>
      <w:r>
        <w:t>7.2</w:t>
      </w:r>
      <w:r w:rsidR="00ED3CA9">
        <w:t>.</w:t>
      </w:r>
      <w:r w:rsidR="00ED3CA9" w:rsidRPr="006B2C68">
        <w:t>8</w:t>
      </w:r>
      <w:r w:rsidR="00ED3CA9" w:rsidRPr="006B2C68">
        <w:rPr>
          <w:lang w:eastAsia="zh-CN"/>
        </w:rPr>
        <w:tab/>
        <w:t>Feature negotiation</w:t>
      </w:r>
      <w:bookmarkEnd w:id="459"/>
    </w:p>
    <w:p w14:paraId="7B235C79" w14:textId="7D40912C" w:rsidR="00F078AB" w:rsidRPr="008F0DB6" w:rsidRDefault="00F078AB" w:rsidP="00F078AB">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Pr>
          <w:lang w:eastAsia="en-GB"/>
        </w:rPr>
        <w:t>2</w:t>
      </w:r>
      <w:r w:rsidRPr="008F0DB6">
        <w:rPr>
          <w:lang w:eastAsia="en-GB"/>
        </w:rPr>
        <w:t xml:space="preserve">.8-1 defines the features supported by the </w:t>
      </w:r>
      <w:r>
        <w:t>LMS_LocationReport API</w:t>
      </w:r>
      <w:r w:rsidRPr="008F0DB6">
        <w:rPr>
          <w:lang w:eastAsia="zh-CN"/>
        </w:rPr>
        <w:t xml:space="preserve">. They shall be negotiated using the </w:t>
      </w:r>
      <w:r w:rsidRPr="008F0DB6">
        <w:rPr>
          <w:lang w:eastAsia="en-GB"/>
        </w:rPr>
        <w:t>extensibility mechanism defined in clause 6.6 of 3GPP TS 29.500 </w:t>
      </w:r>
      <w:r w:rsidR="00B744B4">
        <w:rPr>
          <w:lang w:eastAsia="en-GB"/>
        </w:rPr>
        <w:t>[11]</w:t>
      </w:r>
      <w:r w:rsidRPr="008F0DB6">
        <w:rPr>
          <w:lang w:eastAsia="en-GB"/>
        </w:rPr>
        <w:t>.</w:t>
      </w:r>
    </w:p>
    <w:p w14:paraId="169F7702" w14:textId="77777777" w:rsidR="00F078AB" w:rsidRPr="008F0DB6" w:rsidRDefault="00F078AB" w:rsidP="00F078AB">
      <w:pPr>
        <w:overflowPunct w:val="0"/>
        <w:autoSpaceDE w:val="0"/>
        <w:autoSpaceDN w:val="0"/>
        <w:adjustRightInd w:val="0"/>
        <w:rPr>
          <w:lang w:eastAsia="en-GB"/>
        </w:rPr>
      </w:pPr>
      <w:r w:rsidRPr="008F0DB6">
        <w:rPr>
          <w:lang w:eastAsia="en-GB"/>
        </w:rPr>
        <w:t>No feature is defined in this release of the specification.</w:t>
      </w:r>
    </w:p>
    <w:p w14:paraId="7EA554AD" w14:textId="77777777" w:rsidR="00F078AB" w:rsidRPr="008F0DB6" w:rsidRDefault="00F078AB" w:rsidP="00F078AB">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F078AB" w:rsidRPr="008F0DB6" w14:paraId="138F70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27AE5F98"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67960FAD"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2E4484D"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0AB66D65"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F078AB" w:rsidRPr="008F0DB6" w14:paraId="1D97E263"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0E50A93" w14:textId="77777777" w:rsidR="00F078AB" w:rsidRPr="008F0DB6" w:rsidRDefault="00F078AB"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6DD360A9" w14:textId="77777777" w:rsidR="00F078AB" w:rsidRPr="008F0DB6" w:rsidRDefault="00F078AB"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61301EE1" w14:textId="77777777" w:rsidR="00F078AB" w:rsidRPr="008F0DB6" w:rsidRDefault="00F078AB"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E1D8584" w14:textId="77777777" w:rsidR="00F078AB" w:rsidRPr="008F0DB6" w:rsidRDefault="00F078AB" w:rsidP="00BF0286">
            <w:pPr>
              <w:keepNext/>
              <w:keepLines/>
              <w:overflowPunct w:val="0"/>
              <w:autoSpaceDE w:val="0"/>
              <w:autoSpaceDN w:val="0"/>
              <w:adjustRightInd w:val="0"/>
              <w:spacing w:after="0"/>
              <w:rPr>
                <w:rFonts w:ascii="Arial" w:hAnsi="Arial" w:cs="Arial"/>
                <w:sz w:val="18"/>
                <w:szCs w:val="18"/>
                <w:lang w:eastAsia="en-GB"/>
              </w:rPr>
            </w:pPr>
          </w:p>
        </w:tc>
      </w:tr>
    </w:tbl>
    <w:p w14:paraId="11BF520D" w14:textId="77777777" w:rsidR="00F078AB" w:rsidRDefault="00F078AB" w:rsidP="00ED3CA9">
      <w:pPr>
        <w:pStyle w:val="EditorsNote"/>
      </w:pPr>
    </w:p>
    <w:p w14:paraId="74BE41E2" w14:textId="7DF0F219" w:rsidR="00ED3CA9" w:rsidRPr="006B2C68" w:rsidRDefault="003819E5" w:rsidP="00ED3CA9">
      <w:pPr>
        <w:pStyle w:val="Heading3"/>
      </w:pPr>
      <w:bookmarkStart w:id="460" w:name="_Toc198825281"/>
      <w:r>
        <w:t>7.2</w:t>
      </w:r>
      <w:r w:rsidR="00ED3CA9" w:rsidRPr="006B2C68">
        <w:t>.9</w:t>
      </w:r>
      <w:r w:rsidR="00ED3CA9" w:rsidRPr="006B2C68">
        <w:tab/>
        <w:t>Security</w:t>
      </w:r>
      <w:bookmarkEnd w:id="460"/>
    </w:p>
    <w:p w14:paraId="7972863C" w14:textId="07037665" w:rsidR="0046238D" w:rsidRPr="00820CE5" w:rsidRDefault="0046238D" w:rsidP="0046238D">
      <w:r>
        <w:t xml:space="preserve">The LMC shall send HTTP requests over TLS connection as specified for the </w:t>
      </w:r>
      <w:r w:rsidRPr="009B066B">
        <w:t>HTTP client in the UE</w:t>
      </w:r>
      <w:r>
        <w:t xml:space="preserve"> in annex A of 3GPP TS 24.482 [</w:t>
      </w:r>
      <w:r w:rsidR="007626D3">
        <w:t>8</w:t>
      </w:r>
      <w:r>
        <w:t>].</w:t>
      </w:r>
    </w:p>
    <w:p w14:paraId="3994955F" w14:textId="5DE94572" w:rsidR="0046238D" w:rsidRDefault="0046238D" w:rsidP="0046238D">
      <w:r>
        <w:t>Authentication and authorization shall be as specified in 3GPP TS 33.180 [1</w:t>
      </w:r>
      <w:r w:rsidR="004E247A">
        <w:t>5</w:t>
      </w:r>
      <w:r>
        <w:t>].</w:t>
      </w:r>
    </w:p>
    <w:p w14:paraId="143334CE" w14:textId="77777777" w:rsidR="0046238D" w:rsidRDefault="0046238D" w:rsidP="0046238D">
      <w:r>
        <w:t>The LMS shall be configured with an authorized MC service server list, containing public service identities of MC service servers.</w:t>
      </w:r>
    </w:p>
    <w:p w14:paraId="0B7D8DC5" w14:textId="4D1D8BFD" w:rsidR="0046238D" w:rsidRPr="00DE6015" w:rsidRDefault="0046238D" w:rsidP="0046238D">
      <w:r>
        <w:t>When handling an HTTP request, the LMS shall determine the identity of the sender of the HTTP request as specified in 3GPP TS 24.482 [</w:t>
      </w:r>
      <w:r w:rsidR="007626D3">
        <w:t>8</w:t>
      </w:r>
      <w:r>
        <w:t xml:space="preserve">], and shall use the identity of the sender of the HTTP request as an </w:t>
      </w:r>
      <w:r w:rsidRPr="00527D61">
        <w:t>authenticated identity</w:t>
      </w:r>
      <w:r>
        <w:t xml:space="preserve"> when performing the authorization.</w:t>
      </w:r>
    </w:p>
    <w:p w14:paraId="0D26AB6C" w14:textId="795ADE8A" w:rsidR="00ED3CA9" w:rsidRPr="006B2C68" w:rsidRDefault="003819E5" w:rsidP="00ED3CA9">
      <w:pPr>
        <w:pStyle w:val="Heading3"/>
        <w:rPr>
          <w:lang w:val="en-US"/>
        </w:rPr>
      </w:pPr>
      <w:bookmarkStart w:id="461" w:name="_Toc198825282"/>
      <w:r>
        <w:rPr>
          <w:lang w:val="en-US"/>
        </w:rPr>
        <w:t>7.2</w:t>
      </w:r>
      <w:r w:rsidR="00ED3CA9" w:rsidRPr="006B2C68">
        <w:rPr>
          <w:lang w:val="en-US"/>
        </w:rPr>
        <w:t>.10</w:t>
      </w:r>
      <w:r w:rsidR="00ED3CA9" w:rsidRPr="006B2C68">
        <w:rPr>
          <w:lang w:val="en-US"/>
        </w:rPr>
        <w:tab/>
        <w:t>HTTP redirection</w:t>
      </w:r>
      <w:bookmarkEnd w:id="461"/>
    </w:p>
    <w:p w14:paraId="1F8B0DC7" w14:textId="77777777" w:rsidR="00ED3CA9" w:rsidRDefault="00ED3CA9" w:rsidP="00ED3CA9">
      <w:pPr>
        <w:pStyle w:val="EditorsNote"/>
      </w:pPr>
      <w:r>
        <w:t>Editor</w:t>
      </w:r>
      <w:r w:rsidRPr="002E7D6B">
        <w:rPr>
          <w:rFonts w:cs="Arial"/>
          <w:sz w:val="16"/>
          <w:szCs w:val="16"/>
        </w:rPr>
        <w:t>'</w:t>
      </w:r>
      <w:r>
        <w:t>s note:</w:t>
      </w:r>
      <w:r>
        <w:tab/>
        <w:t>FFS</w:t>
      </w:r>
    </w:p>
    <w:p w14:paraId="40BD5DA4" w14:textId="32E78C60" w:rsidR="002936AA" w:rsidRDefault="002936AA" w:rsidP="002936AA">
      <w:pPr>
        <w:pStyle w:val="Heading2"/>
      </w:pPr>
      <w:bookmarkStart w:id="462" w:name="_Toc198825283"/>
      <w:r>
        <w:t>7.</w:t>
      </w:r>
      <w:r w:rsidR="00454196">
        <w:t>3</w:t>
      </w:r>
      <w:r>
        <w:tab/>
        <w:t>LMS_LocationInformation API</w:t>
      </w:r>
      <w:bookmarkEnd w:id="462"/>
    </w:p>
    <w:p w14:paraId="3BBE3FC9" w14:textId="4BB91207" w:rsidR="002936AA" w:rsidRDefault="002936AA" w:rsidP="002936AA">
      <w:pPr>
        <w:pStyle w:val="Heading3"/>
      </w:pPr>
      <w:bookmarkStart w:id="463" w:name="_Toc198825284"/>
      <w:r>
        <w:t>7.</w:t>
      </w:r>
      <w:r w:rsidR="001E32C0">
        <w:t>3</w:t>
      </w:r>
      <w:r>
        <w:t>.1</w:t>
      </w:r>
      <w:r>
        <w:tab/>
        <w:t>Introduction</w:t>
      </w:r>
      <w:bookmarkEnd w:id="463"/>
    </w:p>
    <w:p w14:paraId="0CA1C861" w14:textId="77777777" w:rsidR="002936AA" w:rsidRDefault="002936AA" w:rsidP="002936AA">
      <w:pPr>
        <w:rPr>
          <w:noProof/>
          <w:lang w:eastAsia="zh-CN"/>
        </w:rPr>
      </w:pPr>
      <w:r w:rsidRPr="00E23840">
        <w:rPr>
          <w:noProof/>
        </w:rPr>
        <w:t>The</w:t>
      </w:r>
      <w:r>
        <w:rPr>
          <w:noProof/>
        </w:rPr>
        <w:t xml:space="preserve"> LMS_</w:t>
      </w:r>
      <w:r>
        <w:t>LocationInformation</w:t>
      </w:r>
      <w:r w:rsidRPr="00E23840">
        <w:rPr>
          <w:noProof/>
        </w:rPr>
        <w:t xml:space="preserve"> shall use the </w:t>
      </w:r>
      <w:r>
        <w:rPr>
          <w:noProof/>
        </w:rPr>
        <w:t>LMS_LocationInformation Service</w:t>
      </w:r>
      <w:r w:rsidRPr="00E23840">
        <w:rPr>
          <w:noProof/>
        </w:rPr>
        <w:t xml:space="preserve"> </w:t>
      </w:r>
      <w:r w:rsidRPr="00E23840">
        <w:rPr>
          <w:noProof/>
          <w:lang w:eastAsia="zh-CN"/>
        </w:rPr>
        <w:t>API.</w:t>
      </w:r>
    </w:p>
    <w:p w14:paraId="3590FA38" w14:textId="77777777" w:rsidR="002936AA" w:rsidRDefault="002936AA" w:rsidP="002936AA">
      <w:pPr>
        <w:rPr>
          <w:noProof/>
          <w:lang w:eastAsia="zh-CN"/>
        </w:rPr>
      </w:pPr>
      <w:r>
        <w:rPr>
          <w:rFonts w:hint="eastAsia"/>
          <w:noProof/>
          <w:lang w:eastAsia="zh-CN"/>
        </w:rPr>
        <w:t xml:space="preserve">The API URI of the </w:t>
      </w:r>
      <w:r>
        <w:rPr>
          <w:noProof/>
        </w:rPr>
        <w:t>LMS_</w:t>
      </w:r>
      <w:r>
        <w:t>LocationInformation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3FC3623D"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[12]</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59C95D4"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8353DD">
        <w:rPr>
          <w:noProof/>
          <w:lang w:eastAsia="zh-CN"/>
        </w:rPr>
        <w:t>9</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77777777"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location-information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0F1A4B7"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1E32C0">
        <w:rPr>
          <w:noProof/>
        </w:rPr>
        <w:t>3</w:t>
      </w:r>
      <w:r>
        <w:rPr>
          <w:noProof/>
        </w:rPr>
        <w:t>.3</w:t>
      </w:r>
      <w:r w:rsidRPr="00E23840">
        <w:rPr>
          <w:noProof/>
        </w:rPr>
        <w:t>.</w:t>
      </w:r>
    </w:p>
    <w:p w14:paraId="2D31E67A" w14:textId="1AD303D1" w:rsidR="002936AA" w:rsidRDefault="002936AA" w:rsidP="002936AA">
      <w:pPr>
        <w:pStyle w:val="Heading3"/>
      </w:pPr>
      <w:bookmarkStart w:id="464" w:name="_Toc198825285"/>
      <w:r>
        <w:lastRenderedPageBreak/>
        <w:t>7.</w:t>
      </w:r>
      <w:r w:rsidR="00D835F2">
        <w:t>3</w:t>
      </w:r>
      <w:r>
        <w:t>.2</w:t>
      </w:r>
      <w:r>
        <w:tab/>
        <w:t>Usage of HTTP</w:t>
      </w:r>
      <w:bookmarkEnd w:id="464"/>
    </w:p>
    <w:p w14:paraId="6E6397A8" w14:textId="1C4C5E5A" w:rsidR="002936AA" w:rsidRPr="000C5200" w:rsidRDefault="002936AA" w:rsidP="002936AA">
      <w:pPr>
        <w:pStyle w:val="Heading4"/>
      </w:pPr>
      <w:bookmarkStart w:id="465" w:name="_Toc198825286"/>
      <w:r>
        <w:t>7.</w:t>
      </w:r>
      <w:r w:rsidR="00D835F2">
        <w:t>3</w:t>
      </w:r>
      <w:r>
        <w:t>.2.1</w:t>
      </w:r>
      <w:r>
        <w:tab/>
        <w:t>General</w:t>
      </w:r>
      <w:bookmarkEnd w:id="465"/>
    </w:p>
    <w:p w14:paraId="7DBDF0DA" w14:textId="0405E60C"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w:t>
      </w:r>
      <w:r w:rsidR="00B05866">
        <w:rPr>
          <w:noProof/>
          <w:lang w:eastAsia="zh-CN"/>
        </w:rPr>
        <w:t>9</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B744B4">
        <w:rPr>
          <w:noProof/>
        </w:rPr>
        <w:t>[11]</w:t>
      </w:r>
      <w:r w:rsidRPr="00986E88">
        <w:rPr>
          <w:noProof/>
        </w:rPr>
        <w:t>.</w:t>
      </w:r>
    </w:p>
    <w:p w14:paraId="7ACDDFE4" w14:textId="71571DB8"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B744B4">
        <w:rPr>
          <w:noProof/>
        </w:rPr>
        <w:t>[11]</w:t>
      </w:r>
      <w:r w:rsidRPr="00986E88">
        <w:rPr>
          <w:noProof/>
        </w:rPr>
        <w:t>.</w:t>
      </w:r>
    </w:p>
    <w:p w14:paraId="4713220B" w14:textId="361C00FF" w:rsidR="002936AA" w:rsidRPr="00986E88" w:rsidRDefault="002936AA" w:rsidP="002936AA">
      <w:pPr>
        <w:rPr>
          <w:noProof/>
        </w:rPr>
      </w:pPr>
      <w:r w:rsidRPr="00986E88">
        <w:rPr>
          <w:noProof/>
        </w:rPr>
        <w:t>The OpenAPI </w:t>
      </w:r>
      <w:r w:rsidR="006256FB">
        <w:rPr>
          <w:noProof/>
        </w:rPr>
        <w:t>[20]</w:t>
      </w:r>
      <w:r w:rsidRPr="00986E88">
        <w:rPr>
          <w:noProof/>
        </w:rPr>
        <w:t xml:space="preserve"> specification of HTTP messages and content bodies for the </w:t>
      </w:r>
      <w:r>
        <w:rPr>
          <w:noProof/>
        </w:rPr>
        <w:t>LMS_locationInformation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18BBBA5B" w:rsidR="002936AA" w:rsidRPr="000C5200" w:rsidRDefault="002936AA" w:rsidP="002936AA">
      <w:pPr>
        <w:pStyle w:val="Heading4"/>
      </w:pPr>
      <w:bookmarkStart w:id="466" w:name="_Toc198825287"/>
      <w:r>
        <w:t>7.</w:t>
      </w:r>
      <w:r w:rsidR="00025363">
        <w:t>3</w:t>
      </w:r>
      <w:r>
        <w:t>.2.2</w:t>
      </w:r>
      <w:r>
        <w:tab/>
        <w:t>HTTP standard headers</w:t>
      </w:r>
      <w:bookmarkEnd w:id="466"/>
    </w:p>
    <w:p w14:paraId="60D84A85" w14:textId="5B0971F1" w:rsidR="002936AA" w:rsidRDefault="002936AA" w:rsidP="002936AA">
      <w:pPr>
        <w:pStyle w:val="Heading5"/>
        <w:rPr>
          <w:lang w:eastAsia="zh-CN"/>
        </w:rPr>
      </w:pPr>
      <w:bookmarkStart w:id="467" w:name="_Toc198825288"/>
      <w:r>
        <w:t>7.</w:t>
      </w:r>
      <w:r w:rsidR="00025363">
        <w:t>3</w:t>
      </w:r>
      <w:r>
        <w:t>.2.2.1</w:t>
      </w:r>
      <w:r>
        <w:rPr>
          <w:rFonts w:hint="eastAsia"/>
          <w:lang w:eastAsia="zh-CN"/>
        </w:rPr>
        <w:tab/>
      </w:r>
      <w:r>
        <w:rPr>
          <w:lang w:eastAsia="zh-CN"/>
        </w:rPr>
        <w:t>General</w:t>
      </w:r>
      <w:bookmarkEnd w:id="467"/>
    </w:p>
    <w:p w14:paraId="64AFAB34" w14:textId="6B5F18DE"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B744B4">
        <w:rPr>
          <w:noProof/>
        </w:rPr>
        <w:t>[11]</w:t>
      </w:r>
      <w:r w:rsidRPr="00986E88">
        <w:rPr>
          <w:noProof/>
        </w:rPr>
        <w:t xml:space="preserve"> for the usage of HTTP standard headers.</w:t>
      </w:r>
    </w:p>
    <w:p w14:paraId="4247D065" w14:textId="5DFEC328" w:rsidR="002936AA" w:rsidRDefault="002936AA" w:rsidP="002936AA">
      <w:pPr>
        <w:pStyle w:val="Heading5"/>
      </w:pPr>
      <w:bookmarkStart w:id="468" w:name="_Toc198825289"/>
      <w:r>
        <w:t>7.</w:t>
      </w:r>
      <w:r w:rsidR="00025363">
        <w:t>3</w:t>
      </w:r>
      <w:r>
        <w:t>.2.2.2</w:t>
      </w:r>
      <w:r>
        <w:tab/>
        <w:t>Content type</w:t>
      </w:r>
      <w:bookmarkEnd w:id="468"/>
    </w:p>
    <w:p w14:paraId="581278C0" w14:textId="3E76E291" w:rsidR="002936AA" w:rsidRDefault="002936AA" w:rsidP="002936AA">
      <w:r w:rsidRPr="00986E88">
        <w:rPr>
          <w:noProof/>
        </w:rPr>
        <w:t xml:space="preserve">JSON, </w:t>
      </w:r>
      <w:r w:rsidRPr="00986E88">
        <w:rPr>
          <w:noProof/>
          <w:lang w:eastAsia="zh-CN"/>
        </w:rPr>
        <w:t>IETF RFC 8259 </w:t>
      </w:r>
      <w:r w:rsidR="00A92A73">
        <w:rPr>
          <w:noProof/>
          <w:lang w:eastAsia="zh-CN"/>
        </w:rPr>
        <w:t>[1</w:t>
      </w:r>
      <w:r w:rsidR="00026B27">
        <w:rPr>
          <w:noProof/>
          <w:lang w:eastAsia="zh-CN"/>
        </w:rPr>
        <w:t>8</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B744B4">
        <w:rPr>
          <w:noProof/>
        </w:rPr>
        <w:t>[11]</w:t>
      </w:r>
      <w:r w:rsidRPr="00986E88">
        <w:rPr>
          <w:noProof/>
        </w:rPr>
        <w:t>.</w:t>
      </w:r>
      <w:r w:rsidRPr="00F00EFD">
        <w:t xml:space="preserve"> </w:t>
      </w:r>
      <w:r>
        <w:t>The use of the JSON format shall be signalled by the content type "application/json".</w:t>
      </w:r>
    </w:p>
    <w:p w14:paraId="57AF3138" w14:textId="13BEAECA" w:rsidR="002936AA" w:rsidRPr="000C5200" w:rsidRDefault="002936AA" w:rsidP="002936AA">
      <w:pPr>
        <w:pStyle w:val="Heading4"/>
      </w:pPr>
      <w:bookmarkStart w:id="469" w:name="_Toc198825290"/>
      <w:r>
        <w:t>7.</w:t>
      </w:r>
      <w:r w:rsidR="00025363">
        <w:t>3</w:t>
      </w:r>
      <w:r>
        <w:t>.2.3</w:t>
      </w:r>
      <w:r>
        <w:tab/>
        <w:t>HTTP custom headers</w:t>
      </w:r>
      <w:bookmarkEnd w:id="469"/>
    </w:p>
    <w:p w14:paraId="77001884" w14:textId="07BCE569"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B744B4">
        <w:rPr>
          <w:noProof/>
        </w:rPr>
        <w:t>[11]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B744B4">
        <w:rPr>
          <w:noProof/>
        </w:rPr>
        <w:t>[11]</w:t>
      </w:r>
      <w:r>
        <w:rPr>
          <w:noProof/>
        </w:rPr>
        <w:t xml:space="preserve"> may be supported.</w:t>
      </w:r>
    </w:p>
    <w:p w14:paraId="59B984BA" w14:textId="56CD7E50" w:rsidR="002936AA" w:rsidRDefault="002936AA" w:rsidP="002936AA">
      <w:pPr>
        <w:pStyle w:val="Heading3"/>
      </w:pPr>
      <w:bookmarkStart w:id="470" w:name="_Toc198825291"/>
      <w:r>
        <w:t>7.</w:t>
      </w:r>
      <w:r w:rsidR="00025363">
        <w:t>3</w:t>
      </w:r>
      <w:r>
        <w:t>.3</w:t>
      </w:r>
      <w:r>
        <w:tab/>
        <w:t>Resources</w:t>
      </w:r>
      <w:bookmarkEnd w:id="470"/>
    </w:p>
    <w:p w14:paraId="3D25A851" w14:textId="467B1938" w:rsidR="002936AA" w:rsidRPr="000A7435" w:rsidRDefault="002936AA" w:rsidP="002936AA">
      <w:pPr>
        <w:pStyle w:val="Heading4"/>
      </w:pPr>
      <w:bookmarkStart w:id="471" w:name="_Toc198825292"/>
      <w:bookmarkStart w:id="472" w:name="_Toc67903524"/>
      <w:r>
        <w:t>7.</w:t>
      </w:r>
      <w:r w:rsidR="00025363">
        <w:t>3</w:t>
      </w:r>
      <w:r>
        <w:t>.3.1</w:t>
      </w:r>
      <w:r>
        <w:tab/>
        <w:t>Overview</w:t>
      </w:r>
      <w:bookmarkEnd w:id="471"/>
    </w:p>
    <w:p w14:paraId="68B6EF9C" w14:textId="77777777" w:rsidR="002936AA" w:rsidRDefault="002936AA" w:rsidP="002936AA">
      <w:r>
        <w:t>This clause describes the structure for the Resource URIs and the resources and methods used for the service.</w:t>
      </w:r>
    </w:p>
    <w:p w14:paraId="4D1318C0" w14:textId="5FEBBE5D" w:rsidR="002936AA" w:rsidRDefault="002936AA" w:rsidP="002936AA">
      <w:r>
        <w:t>Figure 7.</w:t>
      </w:r>
      <w:r w:rsidR="00AD293C">
        <w:t>3</w:t>
      </w:r>
      <w:r>
        <w:t>.3.1-1 depicts the resource URIs structure for the LMS_LocationInformation API.</w:t>
      </w:r>
    </w:p>
    <w:p w14:paraId="70A958DC" w14:textId="74B9B3F3" w:rsidR="002936AA" w:rsidRPr="00A258AF" w:rsidRDefault="002936AA" w:rsidP="002936AA">
      <w:pPr>
        <w:pStyle w:val="TH"/>
        <w:rPr>
          <w:lang w:val="en-US"/>
        </w:rPr>
      </w:pPr>
      <w:r w:rsidRPr="004277DC">
        <w:t xml:space="preserve"> </w:t>
      </w:r>
      <w:r w:rsidR="00200E23">
        <w:object w:dxaOrig="5461" w:dyaOrig="4191" w14:anchorId="32B686EA">
          <v:shape id="_x0000_i1028" type="#_x0000_t75" style="width:272.1pt;height:209.3pt" o:ole="">
            <v:imagedata r:id="rId20" o:title=""/>
          </v:shape>
          <o:OLEObject Type="Embed" ProgID="Visio.Drawing.15" ShapeID="_x0000_i1028" DrawAspect="Content" ObjectID="_1810111025" r:id="rId21"/>
        </w:object>
      </w:r>
    </w:p>
    <w:p w14:paraId="2BC2EB55" w14:textId="3E3F0A36" w:rsidR="002936AA" w:rsidRPr="008C18E3" w:rsidRDefault="002936AA" w:rsidP="002936AA">
      <w:pPr>
        <w:pStyle w:val="TF"/>
      </w:pPr>
      <w:r w:rsidRPr="008C18E3">
        <w:t>Figure</w:t>
      </w:r>
      <w:r>
        <w:t> 7.</w:t>
      </w:r>
      <w:r w:rsidR="00AD293C">
        <w:t>3</w:t>
      </w:r>
      <w:r>
        <w:t>.3.1</w:t>
      </w:r>
      <w:r w:rsidRPr="008C18E3">
        <w:t xml:space="preserve">-1: </w:t>
      </w:r>
      <w:r>
        <w:t xml:space="preserve">Resource </w:t>
      </w:r>
      <w:r w:rsidRPr="008C18E3">
        <w:t xml:space="preserve">URI structure of the </w:t>
      </w:r>
      <w:r>
        <w:t xml:space="preserve">LMS_LocationInformation </w:t>
      </w:r>
      <w:r w:rsidRPr="008C18E3">
        <w:t>API</w:t>
      </w:r>
    </w:p>
    <w:p w14:paraId="6FCAD5A5" w14:textId="27F154CB" w:rsidR="002936AA" w:rsidRDefault="002936AA" w:rsidP="002936AA">
      <w:r>
        <w:t>Table 7.</w:t>
      </w:r>
      <w:r w:rsidR="00AD293C">
        <w:t>3</w:t>
      </w:r>
      <w:r>
        <w:t>.3.1-1 provides an overview of the resources and applicable HTTP methods.</w:t>
      </w:r>
    </w:p>
    <w:p w14:paraId="53731CDE" w14:textId="5C359DB6" w:rsidR="002936AA" w:rsidRDefault="002936AA" w:rsidP="002936AA">
      <w:pPr>
        <w:pStyle w:val="TH"/>
      </w:pPr>
      <w:r w:rsidRPr="00384E92">
        <w:lastRenderedPageBreak/>
        <w:t>Table</w:t>
      </w:r>
      <w:r>
        <w:t> 7.</w:t>
      </w:r>
      <w:r w:rsidR="00AD293C">
        <w:t>3</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77777777" w:rsidR="002936AA" w:rsidRPr="007C3D18" w:rsidRDefault="002936AA" w:rsidP="00BE6196">
            <w:pPr>
              <w:pStyle w:val="TAL"/>
            </w:pPr>
            <w:r w:rsidRPr="007C3D18">
              <w:t>Location 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77777777" w:rsidR="002936AA" w:rsidRPr="00CB0D74" w:rsidRDefault="002936AA" w:rsidP="00BE6196">
            <w:pPr>
              <w:pStyle w:val="TAL"/>
            </w:pPr>
            <w:r w:rsidRPr="00CB0D74">
              <w:t>Location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2936AA" w:rsidRPr="00646838" w14:paraId="6DC263AC" w14:textId="77777777" w:rsidTr="00BE6196">
        <w:trPr>
          <w:jc w:val="center"/>
        </w:trPr>
        <w:tc>
          <w:tcPr>
            <w:tcW w:w="1088" w:type="pct"/>
            <w:tcBorders>
              <w:left w:val="single" w:sz="4" w:space="0" w:color="auto"/>
              <w:right w:val="single" w:sz="4" w:space="0" w:color="auto"/>
            </w:tcBorders>
          </w:tcPr>
          <w:p w14:paraId="5A626D2C" w14:textId="6E9C7F0B" w:rsidR="002936AA" w:rsidRPr="00CB0D74" w:rsidRDefault="002936AA" w:rsidP="00BE6196">
            <w:pPr>
              <w:pStyle w:val="TAL"/>
            </w:pPr>
            <w:r w:rsidRPr="00CB0D74">
              <w:t>Individual location subscription</w:t>
            </w:r>
          </w:p>
        </w:tc>
        <w:tc>
          <w:tcPr>
            <w:tcW w:w="1412" w:type="pct"/>
            <w:tcBorders>
              <w:left w:val="single" w:sz="4" w:space="0" w:color="auto"/>
              <w:right w:val="single" w:sz="4" w:space="0" w:color="auto"/>
            </w:tcBorders>
          </w:tcPr>
          <w:p w14:paraId="0D03146B" w14:textId="77777777" w:rsidR="002936AA" w:rsidRPr="00CB0D74" w:rsidRDefault="002936AA"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2936AA" w:rsidRPr="00CB0D74" w:rsidRDefault="002936AA"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0AB4AC4B" w:rsidR="002936AA" w:rsidRPr="00CB0D74" w:rsidRDefault="002936AA" w:rsidP="00BE6196">
            <w:pPr>
              <w:pStyle w:val="TAL"/>
            </w:pPr>
            <w:r w:rsidRPr="00CB0D74">
              <w:t>Update</w:t>
            </w:r>
            <w:r w:rsidR="00C16B1E">
              <w:t xml:space="preserve"> or delete</w:t>
            </w:r>
            <w:r w:rsidRPr="00CB0D74">
              <w:t xml:space="preserve"> an existing subscription</w:t>
            </w:r>
            <w:r w:rsidR="00C16B1E">
              <w:t>.</w:t>
            </w:r>
          </w:p>
        </w:tc>
      </w:tr>
    </w:tbl>
    <w:p w14:paraId="5BDFF9EC" w14:textId="77777777" w:rsidR="002936AA" w:rsidRPr="00407648" w:rsidRDefault="002936AA" w:rsidP="002936AA"/>
    <w:p w14:paraId="3A83C813" w14:textId="78769022" w:rsidR="002936AA" w:rsidRPr="00F879D4" w:rsidRDefault="00670C0F" w:rsidP="002936AA">
      <w:pPr>
        <w:pStyle w:val="Heading4"/>
        <w:rPr>
          <w:lang w:val="fr-FR"/>
        </w:rPr>
      </w:pPr>
      <w:bookmarkStart w:id="473" w:name="_Toc198825293"/>
      <w:r w:rsidRPr="00F879D4">
        <w:rPr>
          <w:lang w:val="fr-FR"/>
        </w:rPr>
        <w:t>7.3.</w:t>
      </w:r>
      <w:r w:rsidR="002936AA" w:rsidRPr="00F879D4">
        <w:rPr>
          <w:lang w:val="fr-FR"/>
        </w:rPr>
        <w:t>3.2</w:t>
      </w:r>
      <w:r w:rsidR="002936AA" w:rsidRPr="00F879D4">
        <w:rPr>
          <w:lang w:val="fr-FR"/>
        </w:rPr>
        <w:tab/>
        <w:t xml:space="preserve">Resource: </w:t>
      </w:r>
      <w:bookmarkEnd w:id="472"/>
      <w:r w:rsidR="002936AA" w:rsidRPr="00F879D4">
        <w:rPr>
          <w:lang w:val="fr-FR"/>
        </w:rPr>
        <w:t>Client Location Information request</w:t>
      </w:r>
      <w:bookmarkEnd w:id="473"/>
    </w:p>
    <w:p w14:paraId="6C9F459C" w14:textId="58054C78" w:rsidR="002936AA" w:rsidRPr="00F879D4" w:rsidRDefault="00670C0F" w:rsidP="002936AA">
      <w:pPr>
        <w:pStyle w:val="Heading5"/>
        <w:rPr>
          <w:lang w:val="fr-FR"/>
        </w:rPr>
      </w:pPr>
      <w:bookmarkStart w:id="474" w:name="_Toc198825294"/>
      <w:r w:rsidRPr="00F879D4">
        <w:rPr>
          <w:lang w:val="fr-FR"/>
        </w:rPr>
        <w:t>7.3.</w:t>
      </w:r>
      <w:r w:rsidR="002936AA" w:rsidRPr="00F879D4">
        <w:rPr>
          <w:lang w:val="fr-FR"/>
        </w:rPr>
        <w:t>3.2.1</w:t>
      </w:r>
      <w:r w:rsidR="002936AA" w:rsidRPr="00F879D4">
        <w:rPr>
          <w:lang w:val="fr-FR"/>
        </w:rPr>
        <w:tab/>
        <w:t>Description</w:t>
      </w:r>
      <w:bookmarkEnd w:id="474"/>
    </w:p>
    <w:p w14:paraId="353E612B" w14:textId="77777777" w:rsidR="002936AA" w:rsidRDefault="002936AA" w:rsidP="002936AA">
      <w:r>
        <w:t>The resource represents all client location information request.</w:t>
      </w:r>
    </w:p>
    <w:p w14:paraId="35226CE3" w14:textId="16DBAEF9" w:rsidR="002936AA" w:rsidRDefault="00670C0F" w:rsidP="002936AA">
      <w:pPr>
        <w:pStyle w:val="Heading5"/>
      </w:pPr>
      <w:bookmarkStart w:id="475" w:name="_Toc198825295"/>
      <w:r>
        <w:t>7.3.</w:t>
      </w:r>
      <w:r w:rsidR="002936AA">
        <w:t>3.2.2</w:t>
      </w:r>
      <w:r w:rsidR="002936AA">
        <w:tab/>
        <w:t>Resource Definition</w:t>
      </w:r>
      <w:bookmarkEnd w:id="475"/>
    </w:p>
    <w:p w14:paraId="04B81823" w14:textId="77777777" w:rsidR="002936AA" w:rsidRDefault="002936AA" w:rsidP="002936AA">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p>
    <w:p w14:paraId="258297C3" w14:textId="0A50468A" w:rsidR="002936AA" w:rsidRDefault="002936AA" w:rsidP="002936AA">
      <w:pPr>
        <w:rPr>
          <w:rFonts w:ascii="Arial" w:hAnsi="Arial" w:cs="Arial"/>
        </w:rPr>
      </w:pPr>
      <w:r w:rsidRPr="00F112E4">
        <w:t>This resource shall support the resource URI variables defined in table </w:t>
      </w:r>
      <w:r w:rsidR="00670C0F">
        <w:t>7.3.</w:t>
      </w:r>
      <w:r w:rsidRPr="00F112E4">
        <w:t>3.2.2-1.</w:t>
      </w:r>
    </w:p>
    <w:p w14:paraId="1E04CB4A" w14:textId="33EE3487" w:rsidR="002936AA" w:rsidRDefault="002936AA" w:rsidP="002936AA">
      <w:pPr>
        <w:pStyle w:val="TH"/>
        <w:rPr>
          <w:rFonts w:cs="Arial"/>
        </w:rPr>
      </w:pPr>
      <w:r>
        <w:t>Table </w:t>
      </w:r>
      <w:r w:rsidR="00670C0F">
        <w:t>7.3.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950E3EB" w:rsidR="002936AA" w:rsidRPr="0016361A" w:rsidRDefault="002936AA" w:rsidP="00BE6196">
            <w:pPr>
              <w:pStyle w:val="TAL"/>
            </w:pPr>
            <w:r w:rsidRPr="0016361A">
              <w:t>See clause</w:t>
            </w:r>
            <w:r w:rsidRPr="0016361A">
              <w:rPr>
                <w:lang w:val="en-US" w:eastAsia="zh-CN"/>
              </w:rPr>
              <w:t> </w:t>
            </w:r>
            <w:r w:rsidR="00670C0F">
              <w:t>7.3.</w:t>
            </w:r>
            <w:r w:rsidRPr="0016361A">
              <w:t>1</w:t>
            </w:r>
          </w:p>
        </w:tc>
      </w:tr>
    </w:tbl>
    <w:p w14:paraId="2F88146D" w14:textId="77777777" w:rsidR="002936AA" w:rsidRPr="00384E92" w:rsidRDefault="002936AA" w:rsidP="002936AA"/>
    <w:p w14:paraId="12845B76" w14:textId="2C0546D6" w:rsidR="002936AA" w:rsidRDefault="00670C0F" w:rsidP="002936AA">
      <w:pPr>
        <w:pStyle w:val="Heading5"/>
      </w:pPr>
      <w:bookmarkStart w:id="476" w:name="_Toc198825296"/>
      <w:r>
        <w:t>7.3.</w:t>
      </w:r>
      <w:r w:rsidR="002936AA">
        <w:t>3.2.3</w:t>
      </w:r>
      <w:r w:rsidR="002936AA">
        <w:tab/>
        <w:t>Resource Standard Methods</w:t>
      </w:r>
      <w:bookmarkEnd w:id="476"/>
    </w:p>
    <w:p w14:paraId="7AB58ABE" w14:textId="383B46AD" w:rsidR="002936AA" w:rsidRPr="00384E92" w:rsidRDefault="00670C0F" w:rsidP="002936AA">
      <w:pPr>
        <w:pStyle w:val="H6"/>
      </w:pPr>
      <w:r>
        <w:t>7.3.</w:t>
      </w:r>
      <w:r w:rsidR="002936AA">
        <w:t>3.2.3</w:t>
      </w:r>
      <w:r w:rsidR="002936AA" w:rsidRPr="00384E92">
        <w:t>.1</w:t>
      </w:r>
      <w:r w:rsidR="002936AA" w:rsidRPr="00384E92">
        <w:tab/>
      </w:r>
      <w:r w:rsidR="002936AA">
        <w:t>POST</w:t>
      </w:r>
    </w:p>
    <w:p w14:paraId="219882CD" w14:textId="536035D2" w:rsidR="002936AA" w:rsidRDefault="002936AA" w:rsidP="002936AA">
      <w:r>
        <w:t>This method shall support the URI query parameters specified in table </w:t>
      </w:r>
      <w:r w:rsidR="00670C0F">
        <w:t>7.3.</w:t>
      </w:r>
      <w:r>
        <w:t>3.2.3.1-1.</w:t>
      </w:r>
    </w:p>
    <w:p w14:paraId="72DEBBF9" w14:textId="3F0B7630" w:rsidR="002936AA" w:rsidRPr="00384E92" w:rsidRDefault="002936AA" w:rsidP="002936AA">
      <w:pPr>
        <w:pStyle w:val="TH"/>
        <w:rPr>
          <w:rFonts w:cs="Arial"/>
        </w:rPr>
      </w:pPr>
      <w:r w:rsidRPr="00384E92">
        <w:t>Table</w:t>
      </w:r>
      <w:r>
        <w:t> </w:t>
      </w:r>
      <w:r w:rsidR="00670C0F">
        <w:t>7.3.</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58D95A19" w:rsidR="002936AA" w:rsidRPr="00384E92" w:rsidRDefault="002936AA" w:rsidP="002936AA">
      <w:r>
        <w:t>This method shall support the request data structures specified in table </w:t>
      </w:r>
      <w:r w:rsidR="00670C0F">
        <w:t>7.3.</w:t>
      </w:r>
      <w:r>
        <w:t>3.2.3.1-2 and the response data structures and response codes specified in table </w:t>
      </w:r>
      <w:r w:rsidR="00670C0F">
        <w:t>7.3.</w:t>
      </w:r>
      <w:r>
        <w:t>3.2.3.1-3.</w:t>
      </w:r>
    </w:p>
    <w:p w14:paraId="576AB5D6" w14:textId="4FC925A3" w:rsidR="002936AA" w:rsidRPr="001769FF" w:rsidRDefault="002936AA" w:rsidP="002936AA">
      <w:pPr>
        <w:pStyle w:val="TH"/>
      </w:pPr>
      <w:r w:rsidRPr="001769FF">
        <w:t>Table</w:t>
      </w:r>
      <w:r>
        <w:t> </w:t>
      </w:r>
      <w:r w:rsidR="00670C0F">
        <w:t>7.3.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637A42F7" w:rsidR="002936AA" w:rsidRPr="001769FF" w:rsidRDefault="002936AA" w:rsidP="002936AA">
      <w:pPr>
        <w:pStyle w:val="TH"/>
      </w:pPr>
      <w:r w:rsidRPr="001769FF">
        <w:t>Table</w:t>
      </w:r>
      <w:r>
        <w:t> </w:t>
      </w:r>
      <w:r w:rsidR="00670C0F">
        <w:t>7.3.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772A9284"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B744B4">
              <w:t>[11]</w:t>
            </w:r>
            <w:r w:rsidRPr="0016361A">
              <w:t xml:space="preserve"> also apply.</w:t>
            </w:r>
          </w:p>
        </w:tc>
      </w:tr>
    </w:tbl>
    <w:p w14:paraId="431A5F7E" w14:textId="77777777" w:rsidR="002936AA" w:rsidRDefault="002936AA" w:rsidP="002936AA"/>
    <w:p w14:paraId="65CE334C" w14:textId="4D5185D2" w:rsidR="002936AA" w:rsidRPr="00A04126" w:rsidRDefault="002936AA" w:rsidP="002936AA">
      <w:pPr>
        <w:pStyle w:val="TH"/>
        <w:rPr>
          <w:rFonts w:cs="Arial"/>
        </w:rPr>
      </w:pPr>
      <w:r w:rsidRPr="00A04126">
        <w:lastRenderedPageBreak/>
        <w:t>Table</w:t>
      </w:r>
      <w:r>
        <w:t> </w:t>
      </w:r>
      <w:r w:rsidR="00670C0F">
        <w:t>7.3.</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4EFE8325" w:rsidR="002936AA" w:rsidRPr="00A04126" w:rsidRDefault="002936AA" w:rsidP="002936AA">
      <w:pPr>
        <w:pStyle w:val="TH"/>
        <w:rPr>
          <w:rFonts w:cs="Arial"/>
        </w:rPr>
      </w:pPr>
      <w:r w:rsidRPr="00A04126">
        <w:t>Table</w:t>
      </w:r>
      <w:r>
        <w:t> </w:t>
      </w:r>
      <w:r w:rsidR="00670C0F">
        <w:t>7.3.</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0A9C3AEC" w:rsidR="002936AA" w:rsidRDefault="00670C0F" w:rsidP="002936AA">
      <w:pPr>
        <w:pStyle w:val="Heading5"/>
      </w:pPr>
      <w:bookmarkStart w:id="477" w:name="_Toc198825297"/>
      <w:r>
        <w:t>7.3.</w:t>
      </w:r>
      <w:r w:rsidR="002936AA">
        <w:t>3.3.4</w:t>
      </w:r>
      <w:r w:rsidR="002936AA">
        <w:tab/>
        <w:t>Resource Custom Operations</w:t>
      </w:r>
      <w:bookmarkEnd w:id="477"/>
    </w:p>
    <w:p w14:paraId="1F5754FE" w14:textId="77777777" w:rsidR="002936AA" w:rsidRDefault="002936AA" w:rsidP="002936AA">
      <w:r>
        <w:t>None.</w:t>
      </w:r>
    </w:p>
    <w:p w14:paraId="7464480C" w14:textId="7D92A786" w:rsidR="002936AA" w:rsidRPr="00F35F4A" w:rsidRDefault="00670C0F" w:rsidP="002936AA">
      <w:pPr>
        <w:pStyle w:val="Heading4"/>
      </w:pPr>
      <w:bookmarkStart w:id="478" w:name="_Toc198825298"/>
      <w:r>
        <w:t>7.3.</w:t>
      </w:r>
      <w:r w:rsidR="002936AA">
        <w:t>3</w:t>
      </w:r>
      <w:r w:rsidR="002936AA" w:rsidRPr="00F35F4A">
        <w:t>.3</w:t>
      </w:r>
      <w:r w:rsidR="002936AA" w:rsidRPr="00F35F4A">
        <w:tab/>
        <w:t xml:space="preserve">Resource: </w:t>
      </w:r>
      <w:r w:rsidR="002936AA">
        <w:t>Location information subscriptions</w:t>
      </w:r>
      <w:bookmarkEnd w:id="478"/>
    </w:p>
    <w:p w14:paraId="462CE1E8" w14:textId="725733C8" w:rsidR="002936AA" w:rsidRPr="00F35F4A" w:rsidRDefault="00670C0F" w:rsidP="002936AA">
      <w:pPr>
        <w:pStyle w:val="Heading5"/>
        <w:rPr>
          <w:lang w:eastAsia="zh-CN"/>
        </w:rPr>
      </w:pPr>
      <w:bookmarkStart w:id="479" w:name="_Toc198825299"/>
      <w:r>
        <w:rPr>
          <w:lang w:eastAsia="zh-CN"/>
        </w:rPr>
        <w:t>7.3.</w:t>
      </w:r>
      <w:r w:rsidR="002936AA">
        <w:rPr>
          <w:lang w:eastAsia="zh-CN"/>
        </w:rPr>
        <w:t>3</w:t>
      </w:r>
      <w:r w:rsidR="002936AA" w:rsidRPr="00F35F4A">
        <w:rPr>
          <w:lang w:eastAsia="zh-CN"/>
        </w:rPr>
        <w:t>.3.1</w:t>
      </w:r>
      <w:r w:rsidR="002936AA" w:rsidRPr="00F35F4A">
        <w:rPr>
          <w:lang w:eastAsia="zh-CN"/>
        </w:rPr>
        <w:tab/>
        <w:t>Description</w:t>
      </w:r>
      <w:bookmarkEnd w:id="479"/>
    </w:p>
    <w:p w14:paraId="42E34A56" w14:textId="77777777" w:rsidR="002936AA" w:rsidRDefault="002936AA" w:rsidP="002936AA">
      <w:r>
        <w:t>The resource represents all location information subscriptions.</w:t>
      </w:r>
    </w:p>
    <w:p w14:paraId="24A7A2E8" w14:textId="6271B8D9" w:rsidR="002936AA" w:rsidRPr="00F35F4A" w:rsidRDefault="00670C0F" w:rsidP="002936AA">
      <w:pPr>
        <w:pStyle w:val="Heading5"/>
        <w:rPr>
          <w:lang w:eastAsia="zh-CN"/>
        </w:rPr>
      </w:pPr>
      <w:bookmarkStart w:id="480" w:name="_Toc198825300"/>
      <w:r>
        <w:rPr>
          <w:lang w:eastAsia="zh-CN"/>
        </w:rPr>
        <w:t>7.3.</w:t>
      </w:r>
      <w:r w:rsidR="002936AA">
        <w:rPr>
          <w:lang w:eastAsia="zh-CN"/>
        </w:rPr>
        <w:t>3</w:t>
      </w:r>
      <w:r w:rsidR="002936AA" w:rsidRPr="00F35F4A">
        <w:rPr>
          <w:lang w:eastAsia="zh-CN"/>
        </w:rPr>
        <w:t>.3.2</w:t>
      </w:r>
      <w:r w:rsidR="002936AA" w:rsidRPr="00F35F4A">
        <w:rPr>
          <w:lang w:eastAsia="zh-CN"/>
        </w:rPr>
        <w:tab/>
        <w:t>Resource Definition</w:t>
      </w:r>
      <w:bookmarkEnd w:id="480"/>
    </w:p>
    <w:p w14:paraId="4E2153B4"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w:t>
      </w:r>
    </w:p>
    <w:p w14:paraId="6F950DC9" w14:textId="682A6CD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443EB95A" w14:textId="621DBDF5"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08725E39" w:rsidR="002936AA" w:rsidRPr="00646838" w:rsidRDefault="002936AA" w:rsidP="00BE6196">
            <w:pPr>
              <w:pStyle w:val="TAL"/>
            </w:pPr>
            <w:r w:rsidRPr="00646838">
              <w:t>See clause </w:t>
            </w:r>
            <w:r w:rsidR="00670C0F">
              <w:t>7.3.</w:t>
            </w:r>
            <w:r>
              <w:t>1</w:t>
            </w:r>
          </w:p>
        </w:tc>
      </w:tr>
    </w:tbl>
    <w:p w14:paraId="5D4EE2A3" w14:textId="77777777" w:rsidR="002936AA" w:rsidRDefault="002936AA" w:rsidP="002936AA">
      <w:pPr>
        <w:rPr>
          <w:lang w:val="x-none"/>
        </w:rPr>
      </w:pPr>
    </w:p>
    <w:p w14:paraId="36597A88" w14:textId="25D38305" w:rsidR="002936AA" w:rsidRPr="00F35F4A" w:rsidRDefault="00670C0F" w:rsidP="002936AA">
      <w:pPr>
        <w:pStyle w:val="Heading5"/>
        <w:rPr>
          <w:lang w:eastAsia="zh-CN"/>
        </w:rPr>
      </w:pPr>
      <w:bookmarkStart w:id="481" w:name="_Toc198825301"/>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81"/>
    </w:p>
    <w:p w14:paraId="21BE7BCA" w14:textId="102E1C06" w:rsidR="002936AA" w:rsidRPr="00F35F4A" w:rsidRDefault="00670C0F" w:rsidP="002936AA">
      <w:pPr>
        <w:pStyle w:val="H6"/>
      </w:pPr>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7D1A68FB"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7.3.</w:t>
      </w:r>
      <w:r>
        <w:t>3</w:t>
      </w:r>
      <w:r w:rsidRPr="00F35F4A">
        <w:t>.3.</w:t>
      </w:r>
      <w:r>
        <w:t>3</w:t>
      </w:r>
      <w:r w:rsidRPr="00F35F4A">
        <w:t>.1-1.</w:t>
      </w:r>
    </w:p>
    <w:p w14:paraId="41A395D0" w14:textId="4C0D1E37" w:rsidR="002936AA" w:rsidRPr="00F35F4A" w:rsidRDefault="002936AA" w:rsidP="002936AA">
      <w:pPr>
        <w:pStyle w:val="TH"/>
        <w:rPr>
          <w:rFonts w:cs="Arial"/>
        </w:rPr>
      </w:pPr>
      <w:r w:rsidRPr="00F35F4A">
        <w:t xml:space="preserve">Table </w:t>
      </w:r>
      <w:r w:rsidR="00670C0F">
        <w:t>7.3.</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659EE4F8" w:rsidR="002936AA" w:rsidRPr="00F35F4A" w:rsidRDefault="002936AA" w:rsidP="002936AA">
      <w:r w:rsidRPr="00F35F4A">
        <w:t>This method shall support the request data structures specified in table </w:t>
      </w:r>
      <w:r w:rsidR="00670C0F">
        <w:t>7.3.</w:t>
      </w:r>
      <w:r>
        <w:t>3</w:t>
      </w:r>
      <w:r w:rsidRPr="00F35F4A">
        <w:t>.3.</w:t>
      </w:r>
      <w:r>
        <w:t>3</w:t>
      </w:r>
      <w:r w:rsidRPr="00F35F4A">
        <w:t>.1-2 and the response data structures and response codes specified in table </w:t>
      </w:r>
      <w:r w:rsidR="00670C0F">
        <w:t>7.3.</w:t>
      </w:r>
      <w:r>
        <w:t>3</w:t>
      </w:r>
      <w:r w:rsidRPr="00F35F4A">
        <w:t>.3.</w:t>
      </w:r>
      <w:r>
        <w:t>3</w:t>
      </w:r>
      <w:r w:rsidRPr="00F35F4A">
        <w:t>.1-3.</w:t>
      </w:r>
    </w:p>
    <w:p w14:paraId="221CA4C0" w14:textId="07FD2485" w:rsidR="002936AA" w:rsidRPr="00F35F4A" w:rsidRDefault="002936AA" w:rsidP="002936AA">
      <w:pPr>
        <w:pStyle w:val="TH"/>
      </w:pPr>
      <w:r w:rsidRPr="00F35F4A">
        <w:t xml:space="preserve">Table </w:t>
      </w:r>
      <w:r w:rsidR="00670C0F">
        <w:t>7.3.</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2D32AF29" w:rsidR="002936AA" w:rsidRPr="00F35F4A" w:rsidRDefault="002936AA" w:rsidP="002936AA">
      <w:pPr>
        <w:pStyle w:val="TH"/>
      </w:pPr>
      <w:r w:rsidRPr="00F35F4A">
        <w:lastRenderedPageBreak/>
        <w:t xml:space="preserve">Table </w:t>
      </w:r>
      <w:r w:rsidR="00670C0F">
        <w:t>7.3.</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1574CDA3"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B744B4">
              <w:t>[11]</w:t>
            </w:r>
            <w:r w:rsidRPr="008538CC">
              <w:t xml:space="preserve"> also</w:t>
            </w:r>
            <w:r w:rsidRPr="00646838">
              <w:t xml:space="preserve"> apply.</w:t>
            </w:r>
          </w:p>
        </w:tc>
      </w:tr>
    </w:tbl>
    <w:p w14:paraId="0DEEBB5C" w14:textId="77777777" w:rsidR="002936AA" w:rsidRDefault="002936AA" w:rsidP="002936AA"/>
    <w:p w14:paraId="160CBB5F" w14:textId="30A103E9" w:rsidR="002936AA" w:rsidRPr="00A04126" w:rsidRDefault="002936AA" w:rsidP="002936AA">
      <w:pPr>
        <w:pStyle w:val="TH"/>
        <w:rPr>
          <w:rFonts w:cs="Arial"/>
        </w:rPr>
      </w:pPr>
      <w:r>
        <w:t xml:space="preserve">Table </w:t>
      </w:r>
      <w:r w:rsidR="00670C0F">
        <w:t>7.3.</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46792586" w:rsidR="002936AA" w:rsidRPr="00A04126" w:rsidRDefault="002936AA" w:rsidP="002936AA">
      <w:pPr>
        <w:pStyle w:val="TH"/>
        <w:rPr>
          <w:rFonts w:cs="Arial"/>
        </w:rPr>
      </w:pPr>
      <w:r w:rsidRPr="00A04126">
        <w:t xml:space="preserve">Table </w:t>
      </w:r>
      <w:r w:rsidR="00670C0F">
        <w:t>7.3.</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004DCE20" w:rsidR="002936AA" w:rsidRDefault="002936AA" w:rsidP="002936AA">
      <w:pPr>
        <w:pStyle w:val="TH"/>
      </w:pPr>
      <w:r>
        <w:t xml:space="preserve">Table </w:t>
      </w:r>
      <w:r w:rsidR="00670C0F">
        <w:t>7.3.</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3E95D6B" w:rsidR="002936AA" w:rsidRDefault="002936AA" w:rsidP="002936AA">
      <w:pPr>
        <w:pStyle w:val="TH"/>
      </w:pPr>
      <w:r>
        <w:t>Table</w:t>
      </w:r>
      <w:r>
        <w:rPr>
          <w:noProof/>
        </w:rPr>
        <w:t xml:space="preserve"> </w:t>
      </w:r>
      <w:r w:rsidR="00670C0F">
        <w:t>7.3.</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7B5BAC95" w:rsidR="002936AA" w:rsidRPr="00F35F4A" w:rsidRDefault="00670C0F" w:rsidP="002936AA">
      <w:pPr>
        <w:pStyle w:val="Heading4"/>
      </w:pPr>
      <w:bookmarkStart w:id="482" w:name="_Toc198825302"/>
      <w:r>
        <w:t>7.3.</w:t>
      </w:r>
      <w:r w:rsidR="002936AA">
        <w:t>3</w:t>
      </w:r>
      <w:r w:rsidR="002936AA" w:rsidRPr="00F35F4A">
        <w:t>.</w:t>
      </w:r>
      <w:r w:rsidR="002936AA">
        <w:t>4</w:t>
      </w:r>
      <w:r w:rsidR="002936AA" w:rsidRPr="00F35F4A">
        <w:tab/>
        <w:t xml:space="preserve">Resource: </w:t>
      </w:r>
      <w:r w:rsidR="002936AA">
        <w:t>Individual location information subscription</w:t>
      </w:r>
      <w:bookmarkEnd w:id="482"/>
    </w:p>
    <w:p w14:paraId="53B22F43" w14:textId="0052089B" w:rsidR="002936AA" w:rsidRPr="00F35F4A" w:rsidRDefault="00670C0F" w:rsidP="002936AA">
      <w:pPr>
        <w:pStyle w:val="Heading5"/>
        <w:rPr>
          <w:lang w:eastAsia="zh-CN"/>
        </w:rPr>
      </w:pPr>
      <w:bookmarkStart w:id="483" w:name="_Toc198825303"/>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83"/>
    </w:p>
    <w:p w14:paraId="75CC069C" w14:textId="77777777" w:rsidR="002936AA" w:rsidRDefault="002936AA" w:rsidP="002936AA">
      <w:r>
        <w:t>The resource represents a location information subscription.</w:t>
      </w:r>
    </w:p>
    <w:p w14:paraId="2F2696BE" w14:textId="6E5FFFAE" w:rsidR="002936AA" w:rsidRPr="00F35F4A" w:rsidRDefault="00670C0F" w:rsidP="002936AA">
      <w:pPr>
        <w:pStyle w:val="Heading5"/>
        <w:rPr>
          <w:lang w:eastAsia="zh-CN"/>
        </w:rPr>
      </w:pPr>
      <w:bookmarkStart w:id="484" w:name="_Toc198825304"/>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84"/>
    </w:p>
    <w:p w14:paraId="7671CB77"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p>
    <w:p w14:paraId="06978946" w14:textId="2D4DEEEE"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7E79EB69" w14:textId="07A64F5E"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0F35A22D" w:rsidR="002936AA" w:rsidRPr="00F35F4A" w:rsidRDefault="00670C0F" w:rsidP="002936AA">
      <w:pPr>
        <w:pStyle w:val="Heading5"/>
        <w:rPr>
          <w:lang w:eastAsia="zh-CN"/>
        </w:rPr>
      </w:pPr>
      <w:bookmarkStart w:id="485" w:name="_Toc198825305"/>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85"/>
    </w:p>
    <w:p w14:paraId="170CC7E1" w14:textId="7DF97B17"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A97FBDC"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.1-1.</w:t>
      </w:r>
    </w:p>
    <w:p w14:paraId="639B618D" w14:textId="7E79ECDC" w:rsidR="002936AA" w:rsidRPr="00F35F4A" w:rsidRDefault="002936AA" w:rsidP="002936AA">
      <w:pPr>
        <w:pStyle w:val="TH"/>
        <w:rPr>
          <w:rFonts w:cs="Arial"/>
        </w:rPr>
      </w:pPr>
      <w:r w:rsidRPr="00F35F4A">
        <w:lastRenderedPageBreak/>
        <w:t xml:space="preserve">Table </w:t>
      </w:r>
      <w:r w:rsidR="00670C0F">
        <w:t>7.3.</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3400872A"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.1-2 and the response data structures and response codes specified in table </w:t>
      </w:r>
      <w:r w:rsidR="00670C0F">
        <w:t>7.3.</w:t>
      </w:r>
      <w:r>
        <w:t>3</w:t>
      </w:r>
      <w:r w:rsidRPr="00F35F4A">
        <w:t>.</w:t>
      </w:r>
      <w:r>
        <w:t>4</w:t>
      </w:r>
      <w:r w:rsidRPr="00F35F4A">
        <w:t>.</w:t>
      </w:r>
      <w:r>
        <w:t>3</w:t>
      </w:r>
      <w:r w:rsidRPr="00F35F4A">
        <w:t>.1-3.</w:t>
      </w:r>
    </w:p>
    <w:p w14:paraId="68BB813A" w14:textId="2B248557"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96B477A"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3762740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B744B4">
              <w:t>[11]</w:t>
            </w:r>
            <w:r w:rsidRPr="00646838">
              <w:t xml:space="preserve"> also apply.</w:t>
            </w:r>
          </w:p>
        </w:tc>
      </w:tr>
    </w:tbl>
    <w:p w14:paraId="552AC094" w14:textId="77777777" w:rsidR="002936AA" w:rsidRDefault="002936AA" w:rsidP="002936AA"/>
    <w:p w14:paraId="59634988" w14:textId="4025F149"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0AA664A0"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2C6EFF3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36BB72EE" w:rsidR="002936AA" w:rsidRDefault="002936AA" w:rsidP="002936AA">
      <w:pPr>
        <w:pStyle w:val="TH"/>
      </w:pPr>
      <w:r>
        <w:t xml:space="preserve">Table </w:t>
      </w:r>
      <w:r w:rsidR="00670C0F">
        <w:t>7.3.</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6893727C"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075EF04D" w:rsidR="002936AA" w:rsidRPr="00F35F4A" w:rsidRDefault="00670C0F" w:rsidP="002936AA">
      <w:pPr>
        <w:pStyle w:val="H6"/>
      </w:pPr>
      <w:r>
        <w:rPr>
          <w:lang w:eastAsia="zh-CN"/>
        </w:rPr>
        <w:lastRenderedPageBreak/>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0B021F6"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w:t>
      </w:r>
      <w:r>
        <w:t>2</w:t>
      </w:r>
      <w:r w:rsidRPr="00F35F4A">
        <w:t>-1.</w:t>
      </w:r>
    </w:p>
    <w:p w14:paraId="437951C9" w14:textId="798AE413"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5777C554"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w:t>
      </w:r>
      <w:r>
        <w:t>2</w:t>
      </w:r>
      <w:r w:rsidRPr="00F35F4A">
        <w:t>-2 and the response data structures and response codes specified in table </w:t>
      </w:r>
      <w:r w:rsidR="00670C0F">
        <w:t>7.3.</w:t>
      </w:r>
      <w:r>
        <w:t>3</w:t>
      </w:r>
      <w:r w:rsidRPr="00F35F4A">
        <w:t>.</w:t>
      </w:r>
      <w:r>
        <w:t>4</w:t>
      </w:r>
      <w:r w:rsidRPr="00F35F4A">
        <w:t>.</w:t>
      </w:r>
      <w:r>
        <w:t>3</w:t>
      </w:r>
      <w:r w:rsidRPr="00F35F4A">
        <w:t>.</w:t>
      </w:r>
      <w:r>
        <w:t>2</w:t>
      </w:r>
      <w:r w:rsidRPr="00F35F4A">
        <w:t>-3.</w:t>
      </w:r>
    </w:p>
    <w:p w14:paraId="554A2100" w14:textId="33B6BF35"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4FAAE3E9"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0DFC8D1F"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B744B4">
              <w:t>[11]</w:t>
            </w:r>
            <w:r w:rsidRPr="00646838">
              <w:t xml:space="preserve"> also apply.</w:t>
            </w:r>
          </w:p>
        </w:tc>
      </w:tr>
    </w:tbl>
    <w:p w14:paraId="260A54E1" w14:textId="77777777" w:rsidR="002936AA" w:rsidRDefault="002936AA" w:rsidP="002936AA"/>
    <w:p w14:paraId="0BB1431A" w14:textId="2A5277E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25E4F61F"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27ABD85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58A12125" w:rsidR="002936AA" w:rsidRDefault="002936AA" w:rsidP="002936AA">
      <w:pPr>
        <w:pStyle w:val="TH"/>
      </w:pPr>
      <w:r>
        <w:t xml:space="preserve">Table </w:t>
      </w:r>
      <w:r w:rsidR="00670C0F">
        <w:t>7.3.</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717635E0" w:rsidR="002936AA" w:rsidRDefault="002936AA" w:rsidP="002936AA">
      <w:pPr>
        <w:pStyle w:val="TH"/>
      </w:pPr>
      <w:r>
        <w:lastRenderedPageBreak/>
        <w:t>Table</w:t>
      </w:r>
      <w:r>
        <w:rPr>
          <w:noProof/>
        </w:rPr>
        <w:t xml:space="preserve"> </w:t>
      </w:r>
      <w:r w:rsidR="00670C0F">
        <w:t>7.3.</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1C33CB63" w:rsidR="002936AA" w:rsidRDefault="00670C0F" w:rsidP="002936AA">
      <w:pPr>
        <w:pStyle w:val="Heading5"/>
      </w:pPr>
      <w:bookmarkStart w:id="486" w:name="_Toc198825306"/>
      <w:r>
        <w:t>7.3.</w:t>
      </w:r>
      <w:r w:rsidR="002936AA">
        <w:t>3.3.4</w:t>
      </w:r>
      <w:r w:rsidR="002936AA">
        <w:tab/>
        <w:t>Resource Custom Operations</w:t>
      </w:r>
      <w:bookmarkEnd w:id="486"/>
    </w:p>
    <w:p w14:paraId="072AABFD" w14:textId="77777777" w:rsidR="002936AA" w:rsidRPr="00535331" w:rsidRDefault="002936AA" w:rsidP="002936AA">
      <w:r>
        <w:t>None.</w:t>
      </w:r>
    </w:p>
    <w:p w14:paraId="0B14C4C8" w14:textId="050405FD" w:rsidR="002936AA" w:rsidRDefault="00670C0F" w:rsidP="002936AA">
      <w:pPr>
        <w:pStyle w:val="Heading5"/>
      </w:pPr>
      <w:bookmarkStart w:id="487" w:name="_Toc198825307"/>
      <w:r>
        <w:t>7.3.</w:t>
      </w:r>
      <w:r w:rsidR="002936AA">
        <w:t>3.3.4</w:t>
      </w:r>
      <w:r w:rsidR="002936AA">
        <w:tab/>
        <w:t>Resource Custom Operations</w:t>
      </w:r>
      <w:bookmarkEnd w:id="487"/>
    </w:p>
    <w:p w14:paraId="36CDE527" w14:textId="77777777" w:rsidR="002936AA" w:rsidRPr="00535331" w:rsidRDefault="002936AA" w:rsidP="002936AA">
      <w:r>
        <w:t>None.</w:t>
      </w:r>
    </w:p>
    <w:p w14:paraId="13DCE15D" w14:textId="23143690" w:rsidR="002936AA" w:rsidRDefault="00670C0F" w:rsidP="002936AA">
      <w:pPr>
        <w:pStyle w:val="Heading3"/>
      </w:pPr>
      <w:bookmarkStart w:id="488" w:name="_Toc198825308"/>
      <w:r>
        <w:t>7.3.</w:t>
      </w:r>
      <w:r w:rsidR="002936AA">
        <w:t>4</w:t>
      </w:r>
      <w:r w:rsidR="002936AA">
        <w:tab/>
        <w:t>Custom Operations without associated resources</w:t>
      </w:r>
      <w:bookmarkEnd w:id="488"/>
    </w:p>
    <w:p w14:paraId="1BBE583F" w14:textId="77777777" w:rsidR="002936AA" w:rsidRDefault="002936AA" w:rsidP="002936AA">
      <w:r>
        <w:t>None.</w:t>
      </w:r>
    </w:p>
    <w:p w14:paraId="704C29D9" w14:textId="46EAC98B" w:rsidR="002936AA" w:rsidRDefault="00670C0F" w:rsidP="002936AA">
      <w:pPr>
        <w:pStyle w:val="Heading3"/>
      </w:pPr>
      <w:bookmarkStart w:id="489" w:name="_Toc198825309"/>
      <w:r>
        <w:t>7.3.</w:t>
      </w:r>
      <w:r w:rsidR="002936AA">
        <w:t>5</w:t>
      </w:r>
      <w:r w:rsidR="002936AA">
        <w:tab/>
        <w:t>Notifications</w:t>
      </w:r>
      <w:bookmarkEnd w:id="489"/>
    </w:p>
    <w:p w14:paraId="34EE562E" w14:textId="760E6A0E" w:rsidR="002936AA" w:rsidRPr="00AF7276" w:rsidRDefault="00670C0F" w:rsidP="002936AA">
      <w:pPr>
        <w:pStyle w:val="Heading4"/>
      </w:pPr>
      <w:bookmarkStart w:id="490" w:name="_Toc198825310"/>
      <w:r>
        <w:t>7.3.</w:t>
      </w:r>
      <w:r w:rsidR="002936AA">
        <w:t>5.</w:t>
      </w:r>
      <w:r w:rsidR="002936AA" w:rsidRPr="00AF7276">
        <w:t>1</w:t>
      </w:r>
      <w:r w:rsidR="002936AA" w:rsidRPr="00AF7276">
        <w:tab/>
        <w:t>General</w:t>
      </w:r>
      <w:bookmarkEnd w:id="490"/>
    </w:p>
    <w:p w14:paraId="366CEF5D" w14:textId="3147D2FC" w:rsidR="002936AA" w:rsidRPr="00384E92" w:rsidRDefault="002936AA" w:rsidP="002936AA">
      <w:pPr>
        <w:pStyle w:val="TH"/>
      </w:pPr>
      <w:r w:rsidRPr="00384E92">
        <w:t>Table</w:t>
      </w:r>
      <w:r>
        <w:t> </w:t>
      </w:r>
      <w:r w:rsidR="00670C0F">
        <w:t>7.3.</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7777777" w:rsidR="002936AA" w:rsidRPr="00713737" w:rsidDel="005E0502" w:rsidRDefault="002936AA" w:rsidP="00BE6196">
            <w:pPr>
              <w:pStyle w:val="TAL"/>
            </w:pPr>
            <w:r w:rsidRPr="00713737">
              <w:t>{</w:t>
            </w:r>
            <w:r>
              <w:t>locationRequestResponseUri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77777777" w:rsidR="002936AA" w:rsidRPr="00A15F2C" w:rsidRDefault="002936AA" w:rsidP="00BE6196">
            <w:pPr>
              <w:pStyle w:val="TAL"/>
            </w:pPr>
            <w:r>
              <w:t>Notification to an client containing location information.</w:t>
            </w:r>
          </w:p>
        </w:tc>
      </w:tr>
    </w:tbl>
    <w:p w14:paraId="71D3A63E" w14:textId="77777777" w:rsidR="002936AA" w:rsidRPr="00B9045D" w:rsidRDefault="002936AA" w:rsidP="002936AA">
      <w:pPr>
        <w:rPr>
          <w:lang w:eastAsia="zh-CN"/>
        </w:rPr>
      </w:pPr>
    </w:p>
    <w:p w14:paraId="5F9D8F82" w14:textId="1EB36CEE" w:rsidR="002936AA" w:rsidRDefault="00670C0F" w:rsidP="002936AA">
      <w:pPr>
        <w:pStyle w:val="Heading4"/>
        <w:rPr>
          <w:lang w:eastAsia="zh-CN"/>
        </w:rPr>
      </w:pPr>
      <w:bookmarkStart w:id="491" w:name="_Toc198825311"/>
      <w:r>
        <w:rPr>
          <w:lang w:eastAsia="zh-CN"/>
        </w:rPr>
        <w:t>7.3.</w:t>
      </w:r>
      <w:r w:rsidR="002936AA">
        <w:rPr>
          <w:lang w:eastAsia="zh-CN"/>
        </w:rPr>
        <w:t>5.2</w:t>
      </w:r>
      <w:r w:rsidR="002936AA">
        <w:rPr>
          <w:lang w:eastAsia="zh-CN"/>
        </w:rPr>
        <w:tab/>
        <w:t>Location information no</w:t>
      </w:r>
      <w:r w:rsidR="002936AA" w:rsidRPr="00A15F2C">
        <w:t>tification</w:t>
      </w:r>
      <w:bookmarkEnd w:id="491"/>
    </w:p>
    <w:p w14:paraId="3A975926" w14:textId="265A6A70" w:rsidR="002936AA" w:rsidRDefault="00670C0F" w:rsidP="002936AA">
      <w:pPr>
        <w:pStyle w:val="Heading5"/>
        <w:rPr>
          <w:lang w:eastAsia="zh-CN"/>
        </w:rPr>
      </w:pPr>
      <w:bookmarkStart w:id="492" w:name="_Toc198825312"/>
      <w:r>
        <w:rPr>
          <w:lang w:eastAsia="zh-CN"/>
        </w:rPr>
        <w:t>7.3.</w:t>
      </w:r>
      <w:r w:rsidR="002936AA">
        <w:rPr>
          <w:lang w:eastAsia="zh-CN"/>
        </w:rPr>
        <w:t>5.2.1</w:t>
      </w:r>
      <w:r w:rsidR="002936AA">
        <w:rPr>
          <w:lang w:eastAsia="zh-CN"/>
        </w:rPr>
        <w:tab/>
        <w:t>Description</w:t>
      </w:r>
      <w:bookmarkEnd w:id="492"/>
    </w:p>
    <w:p w14:paraId="5B43E85C" w14:textId="77777777" w:rsidR="002936AA" w:rsidRPr="0022068F" w:rsidRDefault="002936AA" w:rsidP="002936AA">
      <w:pPr>
        <w:rPr>
          <w:lang w:eastAsia="zh-CN"/>
        </w:rPr>
      </w:pPr>
      <w:r>
        <w:t>Location configuration notification</w:t>
      </w:r>
      <w:r>
        <w:rPr>
          <w:lang w:eastAsia="zh-CN"/>
        </w:rPr>
        <w:t xml:space="preserve"> is used by the LMS to notify an client on a new location information.</w:t>
      </w:r>
    </w:p>
    <w:p w14:paraId="5735FE4B" w14:textId="19EE5C26" w:rsidR="002936AA" w:rsidRDefault="00670C0F" w:rsidP="002936AA">
      <w:pPr>
        <w:pStyle w:val="Heading5"/>
        <w:rPr>
          <w:lang w:eastAsia="zh-CN"/>
        </w:rPr>
      </w:pPr>
      <w:bookmarkStart w:id="493" w:name="_Toc198825313"/>
      <w:r>
        <w:rPr>
          <w:lang w:eastAsia="zh-CN"/>
        </w:rPr>
        <w:t>7.3.</w:t>
      </w:r>
      <w:r w:rsidR="002936AA">
        <w:rPr>
          <w:lang w:eastAsia="zh-CN"/>
        </w:rPr>
        <w:t>5.2.2</w:t>
      </w:r>
      <w:r w:rsidR="002936AA">
        <w:rPr>
          <w:lang w:eastAsia="zh-CN"/>
        </w:rPr>
        <w:tab/>
        <w:t>Target URI</w:t>
      </w:r>
      <w:bookmarkEnd w:id="493"/>
    </w:p>
    <w:p w14:paraId="4D695A2A" w14:textId="0F03E344" w:rsidR="002936AA" w:rsidRPr="00986E88" w:rsidRDefault="002936AA" w:rsidP="002936AA">
      <w:pPr>
        <w:rPr>
          <w:rFonts w:ascii="Arial" w:hAnsi="Arial" w:cs="Arial"/>
          <w:noProof/>
        </w:rPr>
      </w:pPr>
      <w:r w:rsidRPr="00F112E4">
        <w:t xml:space="preserve">The Callback URI </w:t>
      </w:r>
      <w:r w:rsidRPr="00F112E4">
        <w:rPr>
          <w:b/>
        </w:rPr>
        <w:t>"{</w:t>
      </w:r>
      <w:r>
        <w:t>locationRequestResponseUri</w:t>
      </w:r>
      <w:r w:rsidRPr="00F112E4">
        <w:rPr>
          <w:b/>
        </w:rPr>
        <w:t>}"</w:t>
      </w:r>
      <w:r w:rsidRPr="00F112E4">
        <w:t xml:space="preserve"> shall be used with the callback URI variables defined in table </w:t>
      </w:r>
      <w:r w:rsidR="00670C0F">
        <w:t>7.3.</w:t>
      </w:r>
      <w:r>
        <w:rPr>
          <w:lang w:eastAsia="zh-CN"/>
        </w:rPr>
        <w:t>5</w:t>
      </w:r>
      <w:r w:rsidRPr="00F112E4">
        <w:t>.2.2-1.</w:t>
      </w:r>
    </w:p>
    <w:p w14:paraId="5DB4CBB5" w14:textId="7AE1CA77" w:rsidR="002936AA" w:rsidRPr="00986E88" w:rsidRDefault="002936AA" w:rsidP="002936AA">
      <w:pPr>
        <w:pStyle w:val="TH"/>
        <w:rPr>
          <w:rFonts w:cs="Arial"/>
          <w:noProof/>
        </w:rPr>
      </w:pPr>
      <w:r w:rsidRPr="00986E88">
        <w:rPr>
          <w:noProof/>
        </w:rPr>
        <w:t>Table </w:t>
      </w:r>
      <w:r w:rsidR="00670C0F">
        <w:rPr>
          <w:lang w:eastAsia="zh-CN"/>
        </w:rPr>
        <w:t>7.3.</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7777777" w:rsidR="002936AA" w:rsidRPr="0016361A" w:rsidRDefault="002936AA" w:rsidP="00BE6196">
            <w:pPr>
              <w:pStyle w:val="TAL"/>
              <w:rPr>
                <w:noProof/>
              </w:rPr>
            </w:pPr>
            <w:r>
              <w:t>locationRequestResponseUri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5464DEEA" w:rsidR="002936AA" w:rsidRPr="00986E88" w:rsidRDefault="00670C0F" w:rsidP="002936AA">
      <w:pPr>
        <w:pStyle w:val="Heading5"/>
        <w:rPr>
          <w:noProof/>
        </w:rPr>
      </w:pPr>
      <w:bookmarkStart w:id="494" w:name="_Toc198825314"/>
      <w:r>
        <w:rPr>
          <w:lang w:eastAsia="zh-CN"/>
        </w:rPr>
        <w:t>7.3.</w:t>
      </w:r>
      <w:r w:rsidR="002936AA">
        <w:rPr>
          <w:lang w:eastAsia="zh-CN"/>
        </w:rPr>
        <w:t>5.2</w:t>
      </w:r>
      <w:r w:rsidR="002936AA" w:rsidRPr="00986E88">
        <w:rPr>
          <w:noProof/>
        </w:rPr>
        <w:t>.3</w:t>
      </w:r>
      <w:r w:rsidR="002936AA" w:rsidRPr="00986E88">
        <w:rPr>
          <w:noProof/>
        </w:rPr>
        <w:tab/>
        <w:t>Standard Methods</w:t>
      </w:r>
      <w:bookmarkEnd w:id="494"/>
    </w:p>
    <w:p w14:paraId="21888BC7" w14:textId="05D758C8" w:rsidR="002936AA" w:rsidRPr="00986E88" w:rsidRDefault="00670C0F" w:rsidP="002936AA">
      <w:pPr>
        <w:pStyle w:val="H6"/>
        <w:rPr>
          <w:noProof/>
        </w:rPr>
      </w:pPr>
      <w:r>
        <w:rPr>
          <w:lang w:eastAsia="zh-CN"/>
        </w:rPr>
        <w:t>7.3.</w:t>
      </w:r>
      <w:r w:rsidR="002936AA">
        <w:rPr>
          <w:lang w:eastAsia="zh-CN"/>
        </w:rPr>
        <w:t>5.2</w:t>
      </w:r>
      <w:r w:rsidR="002936AA" w:rsidRPr="00986E88">
        <w:rPr>
          <w:noProof/>
        </w:rPr>
        <w:t>.3.1</w:t>
      </w:r>
      <w:r w:rsidR="002936AA" w:rsidRPr="00986E88">
        <w:rPr>
          <w:noProof/>
        </w:rPr>
        <w:tab/>
        <w:t>POST</w:t>
      </w:r>
    </w:p>
    <w:p w14:paraId="0E671315" w14:textId="71F3E3C4" w:rsidR="002936AA" w:rsidRPr="00E73566" w:rsidRDefault="002936AA" w:rsidP="002936AA">
      <w:r w:rsidRPr="00E73566">
        <w:t>This method shall support the request data structures specified in table </w:t>
      </w:r>
      <w:r>
        <w:t>7.</w:t>
      </w:r>
      <w:r w:rsidR="00670C0F">
        <w:t>3</w:t>
      </w:r>
      <w:r>
        <w:t>.5.2.3.1</w:t>
      </w:r>
      <w:r w:rsidRPr="00E73566">
        <w:t>-</w:t>
      </w:r>
      <w:r>
        <w:t>1</w:t>
      </w:r>
      <w:r w:rsidRPr="00E73566">
        <w:t xml:space="preserve"> and the response data structures and response codes specified in table </w:t>
      </w:r>
      <w:r>
        <w:t>7.</w:t>
      </w:r>
      <w:r w:rsidR="00670C0F">
        <w:t>3</w:t>
      </w:r>
      <w:r>
        <w:t>.5.2.3.1-2</w:t>
      </w:r>
      <w:r w:rsidRPr="00E73566">
        <w:t>.</w:t>
      </w:r>
    </w:p>
    <w:p w14:paraId="2353D28A" w14:textId="350A01CA" w:rsidR="002936AA" w:rsidRPr="00E73566" w:rsidRDefault="002936AA" w:rsidP="002936AA">
      <w:pPr>
        <w:pStyle w:val="TH"/>
      </w:pPr>
      <w:r w:rsidRPr="00E73566">
        <w:lastRenderedPageBreak/>
        <w:t>Table </w:t>
      </w:r>
      <w:r>
        <w:t>7.</w:t>
      </w:r>
      <w:r w:rsidR="00670C0F">
        <w:t>3</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77777777"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31406517" w:rsidR="002936AA" w:rsidRPr="00E73566" w:rsidRDefault="002936AA" w:rsidP="002936AA">
      <w:pPr>
        <w:pStyle w:val="TH"/>
      </w:pPr>
      <w:r w:rsidRPr="00E73566">
        <w:t>Table </w:t>
      </w:r>
      <w:r>
        <w:t>7.</w:t>
      </w:r>
      <w:r w:rsidR="00670C0F">
        <w:t>3</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5E614B57"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B744B4">
              <w:t>[11]</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3FF3E81" w:rsidR="002936AA" w:rsidRDefault="00670C0F" w:rsidP="002936AA">
      <w:pPr>
        <w:pStyle w:val="Heading3"/>
      </w:pPr>
      <w:bookmarkStart w:id="495" w:name="_Toc198825315"/>
      <w:r>
        <w:t>7.3.</w:t>
      </w:r>
      <w:r w:rsidR="002936AA">
        <w:t>6</w:t>
      </w:r>
      <w:r w:rsidR="002936AA">
        <w:tab/>
        <w:t>Data Model</w:t>
      </w:r>
      <w:bookmarkEnd w:id="495"/>
    </w:p>
    <w:p w14:paraId="525213F6" w14:textId="309BE8F1" w:rsidR="002936AA" w:rsidRDefault="00670C0F" w:rsidP="002936AA">
      <w:pPr>
        <w:pStyle w:val="Heading4"/>
      </w:pPr>
      <w:bookmarkStart w:id="496" w:name="_Toc198825316"/>
      <w:r>
        <w:t>7.3.</w:t>
      </w:r>
      <w:r w:rsidR="002936AA">
        <w:t>6.1</w:t>
      </w:r>
      <w:r w:rsidR="002936AA">
        <w:tab/>
        <w:t>General</w:t>
      </w:r>
      <w:bookmarkEnd w:id="496"/>
    </w:p>
    <w:p w14:paraId="31D4A4F3" w14:textId="77777777" w:rsidR="002936AA" w:rsidRDefault="002936AA" w:rsidP="002936AA">
      <w:r>
        <w:t xml:space="preserve">This clause specifies the application data model supported by the </w:t>
      </w:r>
      <w:r>
        <w:rPr>
          <w:noProof/>
        </w:rPr>
        <w:t>LMS_LocationInformation Service</w:t>
      </w:r>
      <w:r w:rsidRPr="00E23840">
        <w:rPr>
          <w:noProof/>
        </w:rPr>
        <w:t xml:space="preserve"> </w:t>
      </w:r>
      <w:r>
        <w:t>API.</w:t>
      </w:r>
    </w:p>
    <w:p w14:paraId="45C8DD49" w14:textId="419CC84D" w:rsidR="002936AA" w:rsidRDefault="002936AA" w:rsidP="002936AA">
      <w:r>
        <w:t>T</w:t>
      </w:r>
      <w:r w:rsidRPr="009C4D60">
        <w:t>able</w:t>
      </w:r>
      <w:r>
        <w:t> </w:t>
      </w:r>
      <w:r w:rsidR="00670C0F">
        <w:t>7.3.</w:t>
      </w:r>
      <w:r>
        <w:t xml:space="preserve">6.1-1 specifies </w:t>
      </w:r>
      <w:r w:rsidRPr="009C4D60">
        <w:t xml:space="preserve">the </w:t>
      </w:r>
      <w:r>
        <w:t>data types</w:t>
      </w:r>
      <w:r w:rsidRPr="009C4D60">
        <w:t xml:space="preserve"> defined for the </w:t>
      </w:r>
      <w:r>
        <w:rPr>
          <w:noProof/>
        </w:rPr>
        <w:t>LMS_LocationInformation Service</w:t>
      </w:r>
      <w:r w:rsidRPr="00E23840">
        <w:rPr>
          <w:noProof/>
        </w:rPr>
        <w:t xml:space="preserve"> </w:t>
      </w:r>
      <w:r>
        <w:t>interface</w:t>
      </w:r>
      <w:r w:rsidRPr="009C4D60">
        <w:t xml:space="preserve"> protocol</w:t>
      </w:r>
      <w:r>
        <w:t>.</w:t>
      </w:r>
    </w:p>
    <w:p w14:paraId="45DE1FA6" w14:textId="53AECC4A" w:rsidR="002936AA" w:rsidRPr="009C4D60" w:rsidRDefault="002936AA" w:rsidP="002936AA">
      <w:pPr>
        <w:pStyle w:val="TH"/>
      </w:pPr>
      <w:r w:rsidRPr="009C4D60">
        <w:t>Table</w:t>
      </w:r>
      <w:r>
        <w:t> </w:t>
      </w:r>
      <w:r w:rsidR="00670C0F">
        <w:t>7.3.</w:t>
      </w:r>
      <w:r>
        <w:t>6.1-</w:t>
      </w:r>
      <w:r w:rsidRPr="009C4D60">
        <w:t xml:space="preserve">1: </w:t>
      </w:r>
      <w:r>
        <w:rPr>
          <w:noProof/>
        </w:rPr>
        <w:t>LMS_LocationInformation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66E86353" w:rsidR="002936AA" w:rsidRPr="0016361A" w:rsidRDefault="00670C0F" w:rsidP="00BE6196">
            <w:pPr>
              <w:pStyle w:val="TAL"/>
            </w:pPr>
            <w:r>
              <w:t>7.3.</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1CDC513D" w:rsidR="002936AA" w:rsidRDefault="002936AA" w:rsidP="002936AA">
      <w:r>
        <w:t>T</w:t>
      </w:r>
      <w:r w:rsidRPr="009C4D60">
        <w:t>able</w:t>
      </w:r>
      <w:r>
        <w:t> </w:t>
      </w:r>
      <w:r w:rsidR="00670C0F">
        <w:t>7.3.</w:t>
      </w:r>
      <w:r>
        <w:t>6.1-2 specifies data types</w:t>
      </w:r>
      <w:r w:rsidRPr="009C4D60">
        <w:t xml:space="preserve"> </w:t>
      </w:r>
      <w:r>
        <w:t xml:space="preserve">re-used by </w:t>
      </w:r>
      <w:r w:rsidRPr="009C4D60">
        <w:t xml:space="preserve">the </w:t>
      </w:r>
      <w:r>
        <w:t>LMS_LocationInformation service based interface</w:t>
      </w:r>
      <w:r w:rsidRPr="009C4D60">
        <w:t xml:space="preserve"> protocol</w:t>
      </w:r>
      <w:r>
        <w:t xml:space="preserve"> from other specifications, including a reference to their respective specifications and when needed, a short description of their use within the LMS_LocationInformation service based interface.</w:t>
      </w:r>
    </w:p>
    <w:p w14:paraId="663B58C0" w14:textId="6AAAEE0A" w:rsidR="002936AA" w:rsidRPr="009C4D60" w:rsidRDefault="002936AA" w:rsidP="002936AA">
      <w:pPr>
        <w:pStyle w:val="TH"/>
      </w:pPr>
      <w:r w:rsidRPr="009C4D60">
        <w:t>Table</w:t>
      </w:r>
      <w:r>
        <w:t> </w:t>
      </w:r>
      <w:r w:rsidR="00670C0F">
        <w:t>7.3.</w:t>
      </w:r>
      <w:r>
        <w:t>6.1-2</w:t>
      </w:r>
      <w:r w:rsidRPr="009C4D60">
        <w:t xml:space="preserve">: </w:t>
      </w:r>
      <w:r>
        <w:rPr>
          <w:noProof/>
        </w:rPr>
        <w:t>LMS_LocationInformation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113A376D" w:rsidR="002936AA" w:rsidRDefault="00670C0F" w:rsidP="002936AA">
      <w:pPr>
        <w:pStyle w:val="Heading4"/>
        <w:rPr>
          <w:lang w:val="en-US"/>
        </w:rPr>
      </w:pPr>
      <w:bookmarkStart w:id="497" w:name="_Toc198825317"/>
      <w:r>
        <w:rPr>
          <w:lang w:val="en-US"/>
        </w:rPr>
        <w:t>7.3.</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97"/>
    </w:p>
    <w:p w14:paraId="5BF0F001" w14:textId="272EBD96" w:rsidR="002936AA" w:rsidRDefault="00670C0F" w:rsidP="002936AA">
      <w:pPr>
        <w:pStyle w:val="Heading5"/>
      </w:pPr>
      <w:bookmarkStart w:id="498" w:name="_Toc198825318"/>
      <w:r>
        <w:t>7.3.</w:t>
      </w:r>
      <w:r w:rsidR="002936AA">
        <w:t>6.2.1</w:t>
      </w:r>
      <w:r w:rsidR="002936AA">
        <w:tab/>
        <w:t>Introduction</w:t>
      </w:r>
      <w:bookmarkEnd w:id="498"/>
    </w:p>
    <w:p w14:paraId="453436A5" w14:textId="77777777" w:rsidR="002936AA" w:rsidRDefault="002936AA" w:rsidP="002936AA">
      <w:r>
        <w:t>This clause defines the structures to be used in resource representations.</w:t>
      </w:r>
    </w:p>
    <w:p w14:paraId="7F214170" w14:textId="172B2D7C" w:rsidR="002936AA" w:rsidRDefault="00670C0F" w:rsidP="002936AA">
      <w:pPr>
        <w:pStyle w:val="Heading5"/>
      </w:pPr>
      <w:bookmarkStart w:id="499" w:name="_Toc198825319"/>
      <w:r>
        <w:lastRenderedPageBreak/>
        <w:t>7.3.</w:t>
      </w:r>
      <w:r w:rsidR="002936AA">
        <w:t>6.2.2</w:t>
      </w:r>
      <w:r w:rsidR="002936AA">
        <w:tab/>
        <w:t>Type: ClientOriginatingLocationRequest</w:t>
      </w:r>
      <w:bookmarkEnd w:id="499"/>
    </w:p>
    <w:p w14:paraId="39D85C4D" w14:textId="7114B14E" w:rsidR="002936AA" w:rsidRDefault="002936AA" w:rsidP="002936AA">
      <w:pPr>
        <w:pStyle w:val="TH"/>
      </w:pPr>
      <w:r>
        <w:rPr>
          <w:noProof/>
        </w:rPr>
        <w:t>Table </w:t>
      </w:r>
      <w:r w:rsidR="00670C0F">
        <w:t>7.3.</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ABE1B44" w:rsidR="00F25318" w:rsidRDefault="00F25318" w:rsidP="00F25318">
      <w:pPr>
        <w:pStyle w:val="Heading5"/>
      </w:pPr>
      <w:bookmarkStart w:id="500" w:name="_Toc198825320"/>
      <w:r>
        <w:t>7.3.6.2.</w:t>
      </w:r>
      <w:r w:rsidR="0019538F">
        <w:t>3</w:t>
      </w:r>
      <w:r>
        <w:tab/>
        <w:t>Type: MCUserLocation</w:t>
      </w:r>
      <w:bookmarkEnd w:id="500"/>
    </w:p>
    <w:p w14:paraId="7C73F666" w14:textId="0A83DE68" w:rsidR="00F25318" w:rsidRDefault="00F25318" w:rsidP="00F25318">
      <w:pPr>
        <w:pStyle w:val="TH"/>
      </w:pPr>
      <w:r>
        <w:rPr>
          <w:noProof/>
        </w:rPr>
        <w:t>Table </w:t>
      </w:r>
      <w:r>
        <w:t>7.3.6.2.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0871287E" w:rsidR="00F25318" w:rsidRDefault="00F25318" w:rsidP="00F25318">
      <w:pPr>
        <w:pStyle w:val="Heading5"/>
      </w:pPr>
      <w:bookmarkStart w:id="501" w:name="_Toc198825321"/>
      <w:r>
        <w:t>7.3.6.2.</w:t>
      </w:r>
      <w:r w:rsidR="009D1AC5">
        <w:t>4</w:t>
      </w:r>
      <w:r>
        <w:tab/>
        <w:t>Type: LocationNotification</w:t>
      </w:r>
      <w:bookmarkEnd w:id="501"/>
    </w:p>
    <w:p w14:paraId="5318A3AD" w14:textId="007BCFE8" w:rsidR="00F25318" w:rsidRDefault="00F25318" w:rsidP="00F25318">
      <w:pPr>
        <w:pStyle w:val="TH"/>
      </w:pPr>
      <w:r>
        <w:rPr>
          <w:noProof/>
        </w:rPr>
        <w:t>Table </w:t>
      </w:r>
      <w:r>
        <w:t>7.3.6.2.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29AAED4" w:rsidR="00FB5DD6" w:rsidRDefault="00FB5DD6" w:rsidP="00FB5DD6">
      <w:pPr>
        <w:pStyle w:val="Heading5"/>
      </w:pPr>
      <w:bookmarkStart w:id="502" w:name="_Toc198825322"/>
      <w:r>
        <w:lastRenderedPageBreak/>
        <w:t>7.3.6.2.</w:t>
      </w:r>
      <w:r w:rsidR="00CE1AE5">
        <w:t>5</w:t>
      </w:r>
      <w:r>
        <w:tab/>
        <w:t>Type: LocationSubscriptionRequest</w:t>
      </w:r>
      <w:bookmarkEnd w:id="502"/>
    </w:p>
    <w:p w14:paraId="48868D4D" w14:textId="0F7DD0A5" w:rsidR="00FB5DD6" w:rsidRDefault="00FB5DD6" w:rsidP="00FB5DD6">
      <w:pPr>
        <w:pStyle w:val="TH"/>
      </w:pPr>
      <w:r>
        <w:rPr>
          <w:noProof/>
        </w:rPr>
        <w:t>Table </w:t>
      </w:r>
      <w:r>
        <w:t>7.3.6.2.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503" w:name="_Hlk196832464"/>
            <w:r>
              <w:rPr>
                <w:rFonts w:cs="Arial"/>
                <w:szCs w:val="18"/>
              </w:rPr>
              <w:t>NOTE:</w:t>
            </w:r>
            <w:r>
              <w:t xml:space="preserve"> </w:t>
            </w:r>
            <w:r>
              <w:tab/>
              <w:t>At least one of functionalAliasIDs, mcServiceIds or mcServiceGroupIds shall be present.</w:t>
            </w:r>
          </w:p>
        </w:tc>
      </w:tr>
      <w:bookmarkEnd w:id="503"/>
    </w:tbl>
    <w:p w14:paraId="5E4D3547" w14:textId="77777777" w:rsidR="00FB5DD6" w:rsidRPr="009D1AC5" w:rsidRDefault="00FB5DD6" w:rsidP="002936AA"/>
    <w:p w14:paraId="3DBCA8AE" w14:textId="0280BD67" w:rsidR="002936AA" w:rsidRDefault="00670C0F" w:rsidP="002936AA">
      <w:pPr>
        <w:pStyle w:val="Heading4"/>
        <w:rPr>
          <w:lang w:val="en-US"/>
        </w:rPr>
      </w:pPr>
      <w:bookmarkStart w:id="504" w:name="_Toc198825323"/>
      <w:r>
        <w:rPr>
          <w:lang w:val="en-US"/>
        </w:rPr>
        <w:t>7.3.</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504"/>
    </w:p>
    <w:p w14:paraId="099FFE6B" w14:textId="77777777" w:rsidR="002936AA" w:rsidRPr="00384E92" w:rsidRDefault="002936AA" w:rsidP="002936AA">
      <w:r>
        <w:t>No simple data types or enumerations defined.</w:t>
      </w:r>
    </w:p>
    <w:p w14:paraId="59F0153A" w14:textId="78FFC0F0" w:rsidR="002936AA" w:rsidRPr="002612B3" w:rsidRDefault="00670C0F" w:rsidP="002936AA">
      <w:pPr>
        <w:pStyle w:val="Heading3"/>
      </w:pPr>
      <w:bookmarkStart w:id="505" w:name="_Toc198825324"/>
      <w:r>
        <w:t>7.3.</w:t>
      </w:r>
      <w:r w:rsidR="002936AA" w:rsidRPr="002612B3">
        <w:t>7</w:t>
      </w:r>
      <w:r w:rsidR="002936AA" w:rsidRPr="002612B3">
        <w:tab/>
        <w:t>Error Handling</w:t>
      </w:r>
      <w:bookmarkEnd w:id="505"/>
    </w:p>
    <w:p w14:paraId="6A6B4169" w14:textId="78AFD764" w:rsidR="002936AA" w:rsidRPr="002612B3" w:rsidRDefault="00670C0F" w:rsidP="002936AA">
      <w:pPr>
        <w:pStyle w:val="Heading4"/>
      </w:pPr>
      <w:bookmarkStart w:id="506" w:name="_Toc198825325"/>
      <w:r>
        <w:t>7.3.</w:t>
      </w:r>
      <w:r w:rsidR="002936AA" w:rsidRPr="002612B3">
        <w:t>7.1</w:t>
      </w:r>
      <w:r w:rsidR="002936AA" w:rsidRPr="002612B3">
        <w:tab/>
        <w:t>General</w:t>
      </w:r>
      <w:bookmarkEnd w:id="506"/>
    </w:p>
    <w:p w14:paraId="2FB95633" w14:textId="17B500CF" w:rsidR="002936AA" w:rsidRPr="002612B3" w:rsidRDefault="002936AA" w:rsidP="002936AA">
      <w:r w:rsidRPr="002612B3">
        <w:t xml:space="preserve">For the </w:t>
      </w:r>
      <w:r w:rsidRPr="002612B3">
        <w:rPr>
          <w:noProof/>
        </w:rPr>
        <w:t>LMS_</w:t>
      </w:r>
      <w:r>
        <w:rPr>
          <w:noProof/>
        </w:rPr>
        <w:t>LocationInformation</w:t>
      </w:r>
      <w:r w:rsidRPr="002612B3">
        <w:t xml:space="preserve"> API, HTTP error responses shall be supported as specified in clause 4.8 of 3GPP TS 29.501 </w:t>
      </w:r>
      <w:r w:rsidR="00B744B4">
        <w:rPr>
          <w:noProof/>
          <w:lang w:eastAsia="zh-CN"/>
        </w:rPr>
        <w:t>[12]</w:t>
      </w:r>
      <w:r w:rsidRPr="002612B3">
        <w:t>. Protocol errors and application errors specified in table 5.2.7.2-1 of 3GPP TS 29.500 </w:t>
      </w:r>
      <w:r w:rsidR="00B744B4">
        <w:t>[11]</w:t>
      </w:r>
      <w:r w:rsidRPr="002612B3">
        <w:t xml:space="preserve"> shall be supported for an HTTP method if the corresponding HTTP status codes are specified as mandatory for that HTTP method in table 5.2.7.1-1 of 3GPP TS 29.500 </w:t>
      </w:r>
      <w:r w:rsidR="00B744B4">
        <w:t>[11]</w:t>
      </w:r>
      <w:r w:rsidRPr="002612B3">
        <w:t>.</w:t>
      </w:r>
    </w:p>
    <w:p w14:paraId="742CC26F" w14:textId="77777777"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LocationInformation</w:t>
      </w:r>
      <w:r w:rsidRPr="002612B3">
        <w:t xml:space="preserve"> API.</w:t>
      </w:r>
    </w:p>
    <w:p w14:paraId="742C0958" w14:textId="2345C581" w:rsidR="002936AA" w:rsidRPr="002612B3" w:rsidRDefault="00670C0F" w:rsidP="002936AA">
      <w:pPr>
        <w:pStyle w:val="Heading4"/>
      </w:pPr>
      <w:bookmarkStart w:id="507" w:name="_Toc198825326"/>
      <w:r>
        <w:t>7.3.</w:t>
      </w:r>
      <w:r w:rsidR="002936AA" w:rsidRPr="002612B3">
        <w:t>7.2</w:t>
      </w:r>
      <w:r w:rsidR="002936AA" w:rsidRPr="002612B3">
        <w:tab/>
        <w:t>Protocol Errors</w:t>
      </w:r>
      <w:bookmarkEnd w:id="507"/>
    </w:p>
    <w:p w14:paraId="586F59E5" w14:textId="77777777" w:rsidR="002936AA" w:rsidRPr="002612B3" w:rsidRDefault="002936AA" w:rsidP="002936AA">
      <w:r w:rsidRPr="002612B3">
        <w:t xml:space="preserve">No specific procedures for the </w:t>
      </w:r>
      <w:r w:rsidRPr="002612B3">
        <w:rPr>
          <w:noProof/>
        </w:rPr>
        <w:t>LMS_</w:t>
      </w:r>
      <w:r>
        <w:rPr>
          <w:noProof/>
        </w:rPr>
        <w:t>LocationInformation</w:t>
      </w:r>
      <w:r w:rsidRPr="002612B3">
        <w:t xml:space="preserve"> service are specified.</w:t>
      </w:r>
    </w:p>
    <w:p w14:paraId="42D899CE" w14:textId="7DBFB07A" w:rsidR="002936AA" w:rsidRPr="002612B3" w:rsidRDefault="00670C0F" w:rsidP="002936AA">
      <w:pPr>
        <w:pStyle w:val="Heading4"/>
      </w:pPr>
      <w:bookmarkStart w:id="508" w:name="_Toc198825327"/>
      <w:r>
        <w:t>7.3.</w:t>
      </w:r>
      <w:r w:rsidR="002936AA" w:rsidRPr="002612B3">
        <w:t>7.3</w:t>
      </w:r>
      <w:r w:rsidR="002936AA" w:rsidRPr="002612B3">
        <w:tab/>
        <w:t>Application Errors</w:t>
      </w:r>
      <w:bookmarkEnd w:id="508"/>
    </w:p>
    <w:p w14:paraId="0A915818" w14:textId="097C0561" w:rsidR="002936AA" w:rsidRPr="002612B3" w:rsidRDefault="002936AA" w:rsidP="002936AA">
      <w:r w:rsidRPr="002612B3">
        <w:t xml:space="preserve">The application errors defined for the </w:t>
      </w:r>
      <w:r w:rsidRPr="002612B3">
        <w:rPr>
          <w:noProof/>
        </w:rPr>
        <w:t>LMS_</w:t>
      </w:r>
      <w:r>
        <w:rPr>
          <w:noProof/>
        </w:rPr>
        <w:t>LocationInformation</w:t>
      </w:r>
      <w:r w:rsidRPr="002612B3">
        <w:t xml:space="preserve"> service are listed in </w:t>
      </w:r>
      <w:r>
        <w:t>t</w:t>
      </w:r>
      <w:r w:rsidRPr="002612B3">
        <w:t>able </w:t>
      </w:r>
      <w:r w:rsidR="00670C0F">
        <w:t>7.3.</w:t>
      </w:r>
      <w:r w:rsidRPr="002612B3">
        <w:t>7.3-1.</w:t>
      </w:r>
    </w:p>
    <w:p w14:paraId="04ED458C" w14:textId="58C9AF06" w:rsidR="002936AA" w:rsidRPr="002612B3" w:rsidRDefault="002936AA" w:rsidP="002936AA">
      <w:pPr>
        <w:pStyle w:val="TH"/>
      </w:pPr>
      <w:r w:rsidRPr="002612B3">
        <w:t>Table </w:t>
      </w:r>
      <w:r w:rsidR="00670C0F">
        <w:t>7.3.</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F170583" w:rsidR="002936AA" w:rsidRPr="006B2C68" w:rsidRDefault="00670C0F" w:rsidP="002936AA">
      <w:pPr>
        <w:pStyle w:val="Heading3"/>
        <w:rPr>
          <w:lang w:eastAsia="zh-CN"/>
        </w:rPr>
      </w:pPr>
      <w:bookmarkStart w:id="509" w:name="_Toc198825328"/>
      <w:r>
        <w:t>7.3.</w:t>
      </w:r>
      <w:r w:rsidR="002936AA" w:rsidRPr="006B2C68">
        <w:t>8</w:t>
      </w:r>
      <w:r w:rsidR="002936AA" w:rsidRPr="006B2C68">
        <w:rPr>
          <w:lang w:eastAsia="zh-CN"/>
        </w:rPr>
        <w:tab/>
        <w:t>Feature negotiation</w:t>
      </w:r>
      <w:bookmarkEnd w:id="509"/>
    </w:p>
    <w:p w14:paraId="68B7AFF7" w14:textId="15ECB275"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Pr>
          <w:lang w:eastAsia="en-GB"/>
        </w:rPr>
        <w:t>3</w:t>
      </w:r>
      <w:r w:rsidRPr="008F0DB6">
        <w:rPr>
          <w:lang w:eastAsia="en-GB"/>
        </w:rPr>
        <w:t xml:space="preserve">.8-1 defines the features supported by the </w:t>
      </w:r>
      <w:r>
        <w:t>LMS_LocationInformation API</w:t>
      </w:r>
      <w:r w:rsidRPr="008F0DB6">
        <w:rPr>
          <w:lang w:eastAsia="zh-CN"/>
        </w:rPr>
        <w:t xml:space="preserve">. They shall be negotiated using the </w:t>
      </w:r>
      <w:r w:rsidRPr="008F0DB6">
        <w:rPr>
          <w:lang w:eastAsia="en-GB"/>
        </w:rPr>
        <w:t>extensibility mechanism defined in clause 6.6 of 3GPP TS 29.500 </w:t>
      </w:r>
      <w:r w:rsidR="00B744B4">
        <w:rPr>
          <w:lang w:eastAsia="en-GB"/>
        </w:rPr>
        <w:t>[11]</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77777777"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lastRenderedPageBreak/>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3</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22F34151" w:rsidR="002936AA" w:rsidRPr="006B2C68" w:rsidRDefault="00670C0F" w:rsidP="002936AA">
      <w:pPr>
        <w:pStyle w:val="Heading3"/>
      </w:pPr>
      <w:bookmarkStart w:id="510" w:name="_Toc198825329"/>
      <w:r>
        <w:t>7.3.</w:t>
      </w:r>
      <w:r w:rsidR="002936AA" w:rsidRPr="006B2C68">
        <w:t>9</w:t>
      </w:r>
      <w:r w:rsidR="002936AA" w:rsidRPr="006B2C68">
        <w:tab/>
        <w:t>Security</w:t>
      </w:r>
      <w:bookmarkEnd w:id="510"/>
    </w:p>
    <w:p w14:paraId="5F5C4730" w14:textId="11AC3E10"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C438CC">
        <w:t>8</w:t>
      </w:r>
      <w:r>
        <w:t>].</w:t>
      </w:r>
    </w:p>
    <w:p w14:paraId="7223D6F3" w14:textId="5A5B1286" w:rsidR="00A45D00" w:rsidRDefault="00A45D00" w:rsidP="00A45D00">
      <w:r>
        <w:t>Authentication and authorization shall be as specified in 3GPP TS 33.180 [1</w:t>
      </w:r>
      <w:r w:rsidR="004E247A">
        <w:t>5</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04E16C8C" w:rsidR="00A45D00" w:rsidRDefault="00A45D00" w:rsidP="00A45D00">
      <w:r>
        <w:t>When handling an HTTP request, the LMS shall determine the identity of the sender of the HTTP request as specified in 3GPP TS 24.482 [</w:t>
      </w:r>
      <w:r w:rsidR="00C438CC">
        <w:t>8</w:t>
      </w:r>
      <w:r>
        <w:t xml:space="preserve">], and shall use the identity of the sender of the HTTP request as an </w:t>
      </w:r>
      <w:r w:rsidRPr="00527D61">
        <w:t>authenticated identity</w:t>
      </w:r>
      <w:r>
        <w:t xml:space="preserve"> when performing the authorization.</w:t>
      </w:r>
    </w:p>
    <w:p w14:paraId="7E7C5B4C" w14:textId="344E9EBA" w:rsidR="002936AA" w:rsidRPr="006B2C68" w:rsidRDefault="00670C0F" w:rsidP="002936AA">
      <w:pPr>
        <w:pStyle w:val="Heading3"/>
        <w:rPr>
          <w:lang w:val="en-US"/>
        </w:rPr>
      </w:pPr>
      <w:bookmarkStart w:id="511" w:name="_Toc198825330"/>
      <w:r>
        <w:rPr>
          <w:lang w:val="en-US"/>
        </w:rPr>
        <w:t>7.3.</w:t>
      </w:r>
      <w:r w:rsidR="002936AA" w:rsidRPr="006B2C68">
        <w:rPr>
          <w:lang w:val="en-US"/>
        </w:rPr>
        <w:t>10</w:t>
      </w:r>
      <w:r w:rsidR="002936AA" w:rsidRPr="006B2C68">
        <w:rPr>
          <w:lang w:val="en-US"/>
        </w:rPr>
        <w:tab/>
        <w:t>HTTP redirection</w:t>
      </w:r>
      <w:bookmarkEnd w:id="511"/>
    </w:p>
    <w:p w14:paraId="41530938" w14:textId="63294C9D" w:rsidR="002936AA" w:rsidRDefault="002936AA" w:rsidP="00CA528F">
      <w:pPr>
        <w:pStyle w:val="EditorsNote"/>
      </w:pPr>
      <w:r>
        <w:t>Editor</w:t>
      </w:r>
      <w:r w:rsidRPr="002E7D6B">
        <w:rPr>
          <w:rFonts w:cs="Arial"/>
          <w:sz w:val="16"/>
          <w:szCs w:val="16"/>
        </w:rPr>
        <w:t>'</w:t>
      </w:r>
      <w:r>
        <w:t>s note:</w:t>
      </w:r>
      <w:r>
        <w:tab/>
        <w:t>FFS</w:t>
      </w:r>
    </w:p>
    <w:p w14:paraId="7048330E" w14:textId="77777777" w:rsidR="00CF5452" w:rsidRPr="006B2C68" w:rsidRDefault="00CF5452" w:rsidP="00ED3CA9">
      <w:pPr>
        <w:pStyle w:val="EditorsNote"/>
      </w:pPr>
    </w:p>
    <w:p w14:paraId="144350F4" w14:textId="77777777" w:rsidR="001F1ED1" w:rsidRDefault="001F1ED1" w:rsidP="00A5233D">
      <w:pPr>
        <w:pStyle w:val="Heading8"/>
      </w:pPr>
      <w:bookmarkStart w:id="512" w:name="_Toc198825331"/>
      <w:r w:rsidRPr="004D3578">
        <w:t>Annex A (normative):</w:t>
      </w:r>
      <w:r w:rsidRPr="004D3578">
        <w:br/>
      </w:r>
      <w:r>
        <w:t>OpenAPI specification</w:t>
      </w:r>
      <w:bookmarkEnd w:id="512"/>
    </w:p>
    <w:p w14:paraId="75855191" w14:textId="77777777" w:rsidR="001F1ED1" w:rsidRDefault="001F1ED1" w:rsidP="001F1ED1">
      <w:pPr>
        <w:pStyle w:val="Heading1"/>
        <w:pBdr>
          <w:top w:val="none" w:sz="0" w:space="0" w:color="auto"/>
        </w:pBdr>
      </w:pPr>
      <w:bookmarkStart w:id="513" w:name="_Toc510696651"/>
      <w:bookmarkStart w:id="514" w:name="_Toc35971451"/>
      <w:bookmarkStart w:id="515" w:name="_Toc198825332"/>
      <w:r>
        <w:t>A.1</w:t>
      </w:r>
      <w:r>
        <w:tab/>
        <w:t>General</w:t>
      </w:r>
      <w:bookmarkEnd w:id="513"/>
      <w:bookmarkEnd w:id="514"/>
      <w:bookmarkEnd w:id="515"/>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25264639"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[12]</w:t>
      </w:r>
      <w:r>
        <w:t xml:space="preserve"> and clause 5B of 3GPP TR 21.900 [</w:t>
      </w:r>
      <w:r w:rsidR="00B158A3">
        <w:t>1</w:t>
      </w:r>
      <w:r>
        <w:t>]).</w:t>
      </w:r>
    </w:p>
    <w:p w14:paraId="74AA6B08" w14:textId="4DD53542" w:rsidR="004C556D" w:rsidRDefault="004C556D" w:rsidP="004C556D">
      <w:pPr>
        <w:pStyle w:val="Heading1"/>
        <w:pBdr>
          <w:top w:val="none" w:sz="0" w:space="0" w:color="auto"/>
        </w:pBdr>
      </w:pPr>
      <w:bookmarkStart w:id="516" w:name="_Toc198825333"/>
      <w:r>
        <w:t>A.</w:t>
      </w:r>
      <w:r w:rsidR="00D21412">
        <w:t>2</w:t>
      </w:r>
      <w:r>
        <w:tab/>
        <w:t>LMS_Registration API</w:t>
      </w:r>
      <w:bookmarkEnd w:id="516"/>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6D50CF31" w:rsidR="004C556D" w:rsidRDefault="004C556D" w:rsidP="004C556D">
      <w:pPr>
        <w:pStyle w:val="PL"/>
      </w:pPr>
      <w:r>
        <w:t xml:space="preserve">  version: 1.0.0-alpha.</w:t>
      </w:r>
      <w:r w:rsidR="006968F1">
        <w:t>6</w:t>
      </w:r>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F879D4" w:rsidRDefault="004C556D" w:rsidP="004C556D">
      <w:pPr>
        <w:pStyle w:val="PL"/>
        <w:rPr>
          <w:lang w:val="fr-FR"/>
        </w:rPr>
      </w:pPr>
      <w:r w:rsidRPr="00F879D4">
        <w:rPr>
          <w:lang w:val="fr-FR"/>
        </w:rPr>
        <w:t>externalDocs:</w:t>
      </w:r>
    </w:p>
    <w:p w14:paraId="472FB607" w14:textId="64171F12" w:rsidR="004C556D" w:rsidRPr="00F879D4" w:rsidRDefault="004C556D" w:rsidP="004C556D">
      <w:pPr>
        <w:pStyle w:val="PL"/>
        <w:rPr>
          <w:lang w:val="fr-FR"/>
        </w:rPr>
      </w:pPr>
      <w:r w:rsidRPr="00F879D4">
        <w:rPr>
          <w:lang w:val="fr-FR"/>
        </w:rPr>
        <w:lastRenderedPageBreak/>
        <w:t xml:space="preserve">  description: 3GPP TS 24.283 V</w:t>
      </w:r>
      <w:r w:rsidR="009A4EFF" w:rsidRPr="00F879D4">
        <w:rPr>
          <w:lang w:val="fr-FR"/>
        </w:rPr>
        <w:t>1</w:t>
      </w:r>
      <w:r w:rsidRPr="00F879D4">
        <w:rPr>
          <w:lang w:val="fr-FR"/>
        </w:rPr>
        <w:t>.</w:t>
      </w:r>
      <w:r w:rsidR="009A4EFF" w:rsidRPr="00F879D4">
        <w:rPr>
          <w:lang w:val="fr-FR"/>
        </w:rPr>
        <w:t>0</w:t>
      </w:r>
      <w:r w:rsidRPr="00F879D4">
        <w:rPr>
          <w:lang w:val="fr-FR"/>
        </w:rPr>
        <w:t>.0; Mission Critical Location Management (MCLoc).</w:t>
      </w:r>
    </w:p>
    <w:p w14:paraId="0C671039" w14:textId="77777777" w:rsidR="004C556D" w:rsidRPr="00F879D4" w:rsidRDefault="004C556D" w:rsidP="004C556D">
      <w:pPr>
        <w:pStyle w:val="PL"/>
        <w:rPr>
          <w:lang w:val="fr-FR"/>
        </w:rPr>
      </w:pPr>
      <w:r w:rsidRPr="00F879D4">
        <w:rPr>
          <w:lang w:val="fr-FR"/>
        </w:rPr>
        <w:t xml:space="preserve">  url: http://www.3gpp.org/ftp/Specs/archive/24_series/24.283/</w:t>
      </w:r>
    </w:p>
    <w:p w14:paraId="68E620D6" w14:textId="77777777" w:rsidR="004C556D" w:rsidRPr="00F879D4" w:rsidRDefault="004C556D" w:rsidP="004C556D">
      <w:pPr>
        <w:pStyle w:val="PL"/>
        <w:rPr>
          <w:lang w:val="fr-FR"/>
        </w:rPr>
      </w:pPr>
    </w:p>
    <w:p w14:paraId="5F86B28B" w14:textId="77777777" w:rsidR="004C556D" w:rsidRPr="00F879D4" w:rsidRDefault="004C556D" w:rsidP="004C556D">
      <w:pPr>
        <w:pStyle w:val="PL"/>
        <w:rPr>
          <w:lang w:val="fr-FR"/>
        </w:rPr>
      </w:pPr>
      <w:r w:rsidRPr="00F879D4">
        <w:rPr>
          <w:lang w:val="fr-FR"/>
        </w:rPr>
        <w:t>servers:</w:t>
      </w:r>
    </w:p>
    <w:p w14:paraId="4D7C618D" w14:textId="77777777" w:rsidR="004C556D" w:rsidRPr="00F879D4" w:rsidRDefault="004C556D" w:rsidP="004C556D">
      <w:pPr>
        <w:pStyle w:val="PL"/>
        <w:rPr>
          <w:lang w:val="fr-FR"/>
        </w:rPr>
      </w:pPr>
      <w:r w:rsidRPr="00F879D4">
        <w:rPr>
          <w:lang w:val="fr-FR"/>
        </w:rPr>
        <w:t xml:space="preserve">  - url: '{apiRoot}/lms-registration/v1'</w:t>
      </w:r>
    </w:p>
    <w:p w14:paraId="37B73D02" w14:textId="77777777" w:rsidR="004C556D" w:rsidRDefault="004C556D" w:rsidP="004C556D">
      <w:pPr>
        <w:pStyle w:val="PL"/>
      </w:pPr>
      <w:r w:rsidRPr="00F879D4">
        <w:rPr>
          <w:lang w:val="fr-FR"/>
        </w:rPr>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lastRenderedPageBreak/>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073D8A2C" w:rsidR="004C556D" w:rsidRPr="00310D43" w:rsidRDefault="004C556D" w:rsidP="004C556D">
      <w:pPr>
        <w:pStyle w:val="PL"/>
      </w:pPr>
      <w:r w:rsidRPr="00310D43">
        <w:t xml:space="preserve">                        $ref: 'TS24283_</w:t>
      </w:r>
      <w:r w:rsidR="00D95583">
        <w:t>Lms_</w:t>
      </w:r>
      <w:r w:rsidRPr="00310D43">
        <w:t>LocationReport.yaml</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lastRenderedPageBreak/>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lastRenderedPageBreak/>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lastRenderedPageBreak/>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lastRenderedPageBreak/>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lastRenderedPageBreak/>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lastRenderedPageBreak/>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lastRenderedPageBreak/>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lastRenderedPageBreak/>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lastRenderedPageBreak/>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lastRenderedPageBreak/>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517" w:name="_Hlk192151950"/>
      <w:r>
        <w:t>requestLocationHistory</w:t>
      </w:r>
      <w:bookmarkEnd w:id="517"/>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lastRenderedPageBreak/>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6995378E" w14:textId="77777777" w:rsidR="00C20A2F" w:rsidRDefault="00C20A2F" w:rsidP="00124FA0">
      <w:pPr>
        <w:pStyle w:val="PL"/>
      </w:pPr>
    </w:p>
    <w:p w14:paraId="34F4BC7A" w14:textId="77777777" w:rsidR="00D402CE" w:rsidRDefault="00D402CE" w:rsidP="004C556D">
      <w:pPr>
        <w:pStyle w:val="PL"/>
      </w:pPr>
    </w:p>
    <w:p w14:paraId="2CCC6344" w14:textId="2118D43C" w:rsidR="00E45F7E" w:rsidRDefault="00E45F7E" w:rsidP="00E45F7E">
      <w:pPr>
        <w:pStyle w:val="Heading1"/>
        <w:pBdr>
          <w:top w:val="none" w:sz="0" w:space="0" w:color="auto"/>
        </w:pBdr>
      </w:pPr>
      <w:bookmarkStart w:id="518" w:name="_Toc198825334"/>
      <w:r>
        <w:t>A.</w:t>
      </w:r>
      <w:r w:rsidR="00E778CE">
        <w:t>3</w:t>
      </w:r>
      <w:r>
        <w:tab/>
        <w:t>LMS_LocationReport API</w:t>
      </w:r>
      <w:bookmarkEnd w:id="518"/>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660FF211" w:rsidR="00E45F7E" w:rsidRDefault="00E45F7E" w:rsidP="00E45F7E">
      <w:pPr>
        <w:pStyle w:val="PL"/>
      </w:pPr>
      <w:r>
        <w:t xml:space="preserve">  version: 1.0.0-alpha.</w:t>
      </w:r>
      <w:r w:rsidR="006968F1">
        <w:t>6</w:t>
      </w:r>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39B90664" w:rsidR="00E45F7E" w:rsidRDefault="00E45F7E" w:rsidP="00E45F7E">
      <w:pPr>
        <w:pStyle w:val="PL"/>
      </w:pPr>
      <w:r>
        <w:t xml:space="preserve">    © 202</w:t>
      </w:r>
      <w:r w:rsidR="00B201D6">
        <w:t>5</w:t>
      </w:r>
      <w:r>
        <w:t>,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34118069" w:rsidR="00E45F7E" w:rsidRDefault="00E45F7E" w:rsidP="00E45F7E">
      <w:pPr>
        <w:pStyle w:val="PL"/>
      </w:pPr>
      <w:r>
        <w:t xml:space="preserve">  description: 3GPP TS 24.283 v</w:t>
      </w:r>
      <w:r w:rsidR="006968F1">
        <w:t>1.0</w:t>
      </w:r>
      <w:r>
        <w:t>.0;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A5233D" w:rsidRDefault="00E45F7E" w:rsidP="00E45F7E">
      <w:pPr>
        <w:pStyle w:val="PL"/>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6B1479BB" w14:textId="12F46A57" w:rsidR="00AA10A3" w:rsidRPr="002736A8" w:rsidRDefault="00E45F7E" w:rsidP="00E45F7E">
      <w:pPr>
        <w:pStyle w:val="PL"/>
      </w:pPr>
      <w:r>
        <w:t xml:space="preserve">        functionalAlias:</w:t>
      </w:r>
    </w:p>
    <w:p w14:paraId="03B967D4" w14:textId="77777777" w:rsidR="003F0319" w:rsidRDefault="00CB73CC" w:rsidP="00E45F7E">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08A7082F" w14:textId="018FC65C" w:rsidR="00E45F7E" w:rsidRDefault="00E45F7E" w:rsidP="00E45F7E">
      <w:pPr>
        <w:pStyle w:val="PL"/>
      </w:pPr>
      <w:r>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2AFD585A" w14:textId="77777777" w:rsidR="001063CC" w:rsidRDefault="001063CC" w:rsidP="00E45F7E">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2EC6E90B" w14:textId="77777777" w:rsidR="00E45F7E" w:rsidRDefault="00E45F7E" w:rsidP="00E45F7E">
      <w:pPr>
        <w:pStyle w:val="PL"/>
      </w:pPr>
      <w:r>
        <w:t xml:space="preserve">        mclocClientId:</w:t>
      </w:r>
    </w:p>
    <w:p w14:paraId="3D0BB829" w14:textId="77777777" w:rsidR="00FA5047" w:rsidRDefault="00FA5047" w:rsidP="00E45F7E">
      <w:pPr>
        <w:pStyle w:val="PL"/>
      </w:pPr>
      <w:r>
        <w:t xml:space="preserve">          $ref: '#/components/schemas/MclocClientId'</w:t>
      </w:r>
    </w:p>
    <w:p w14:paraId="1B04DC75" w14:textId="77777777" w:rsidR="00E45F7E" w:rsidRDefault="00E45F7E" w:rsidP="00E45F7E">
      <w:pPr>
        <w:pStyle w:val="PL"/>
      </w:pPr>
      <w:r>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3C5E6900" w14:textId="77777777" w:rsidR="0086327F" w:rsidRDefault="0086327F" w:rsidP="0086327F">
      <w:pPr>
        <w:pStyle w:val="PL"/>
      </w:pPr>
      <w:r>
        <w:t xml:space="preserve">        locationHistoryData:</w:t>
      </w:r>
    </w:p>
    <w:p w14:paraId="0CEF0AAE" w14:textId="77777777" w:rsidR="0086327F" w:rsidRDefault="0086327F" w:rsidP="0086327F">
      <w:pPr>
        <w:pStyle w:val="PL"/>
      </w:pPr>
      <w:r>
        <w:t xml:space="preserve">          $ref: '#/components/schemas/LocationHistoryData'</w:t>
      </w:r>
    </w:p>
    <w:p w14:paraId="49797B58" w14:textId="77777777" w:rsidR="0086327F" w:rsidRDefault="0086327F" w:rsidP="0086327F">
      <w:pPr>
        <w:pStyle w:val="PL"/>
      </w:pPr>
      <w:r>
        <w:t xml:space="preserve">        locationHistoryStatus:</w:t>
      </w:r>
    </w:p>
    <w:p w14:paraId="547DB968" w14:textId="77777777" w:rsidR="0086327F" w:rsidRDefault="0086327F" w:rsidP="0086327F">
      <w:pPr>
        <w:pStyle w:val="PL"/>
      </w:pPr>
      <w:r>
        <w:t xml:space="preserve">          $ref: '#/components/schemas/LocationHistoryStatus'</w:t>
      </w:r>
    </w:p>
    <w:p w14:paraId="47E2A43E" w14:textId="77777777" w:rsidR="00C70F1D" w:rsidRDefault="00C70F1D" w:rsidP="00C70F1D">
      <w:pPr>
        <w:pStyle w:val="PL"/>
      </w:pPr>
      <w:r>
        <w:t xml:space="preserve">    MclocClientId:</w:t>
      </w:r>
    </w:p>
    <w:p w14:paraId="5CC3C7A5" w14:textId="77777777" w:rsidR="00C70F1D" w:rsidRDefault="00C70F1D" w:rsidP="00C70F1D">
      <w:pPr>
        <w:pStyle w:val="PL"/>
      </w:pPr>
      <w:r>
        <w:t xml:space="preserve">      type: string</w:t>
      </w:r>
    </w:p>
    <w:p w14:paraId="5DCEFF13" w14:textId="77777777" w:rsidR="00C70F1D" w:rsidRDefault="00C70F1D" w:rsidP="00C70F1D">
      <w:pPr>
        <w:pStyle w:val="PL"/>
      </w:pPr>
      <w:r>
        <w:t xml:space="preserve">      format: uuid</w:t>
      </w:r>
    </w:p>
    <w:p w14:paraId="691C5896" w14:textId="77777777" w:rsidR="00C70F1D" w:rsidRDefault="00C70F1D" w:rsidP="00C70F1D">
      <w:pPr>
        <w:pStyle w:val="PL"/>
      </w:pPr>
      <w:r>
        <w:t xml:space="preserve">      description: U</w:t>
      </w:r>
      <w:r w:rsidRPr="00397845">
        <w:t>sed to identify the reporting LMC, this is required when multiple location</w:t>
      </w:r>
    </w:p>
    <w:p w14:paraId="34DA39AC" w14:textId="7F7F66C7" w:rsidR="00E45F7E" w:rsidRDefault="00C70F1D" w:rsidP="00C70F1D">
      <w:pPr>
        <w:pStyle w:val="PL"/>
      </w:pPr>
      <w:r>
        <w:t xml:space="preserve">        </w:t>
      </w:r>
      <w:r w:rsidRPr="00397845">
        <w:t xml:space="preserve">information responses for different requested </w:t>
      </w:r>
      <w:r>
        <w:t>LMC</w:t>
      </w:r>
      <w:r w:rsidRPr="00397845">
        <w:t xml:space="preserve"> are sent.</w:t>
      </w:r>
    </w:p>
    <w:p w14:paraId="751D5834" w14:textId="77777777" w:rsidR="00C70F1D" w:rsidRDefault="00C70F1D" w:rsidP="00C70F1D">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t xml:space="preserve">      type: object</w:t>
      </w:r>
    </w:p>
    <w:p w14:paraId="2042567B" w14:textId="77777777" w:rsidR="00E45F7E" w:rsidRDefault="00E45F7E" w:rsidP="00E45F7E">
      <w:pPr>
        <w:pStyle w:val="PL"/>
      </w:pPr>
      <w:r>
        <w:t xml:space="preserve">      properties:</w:t>
      </w:r>
    </w:p>
    <w:p w14:paraId="2BFC7823" w14:textId="27E2A816" w:rsidR="00E45F7E" w:rsidRDefault="00E45F7E" w:rsidP="00E45F7E">
      <w:pPr>
        <w:pStyle w:val="PL"/>
      </w:pPr>
      <w:r>
        <w:t xml:space="preserve">        c</w:t>
      </w:r>
      <w:r w:rsidR="00B86EF9">
        <w:t>urrentC</w:t>
      </w:r>
      <w:r>
        <w:t>oordinate:</w:t>
      </w:r>
    </w:p>
    <w:p w14:paraId="0F99AD2F" w14:textId="31DBE0FF" w:rsidR="00E45F7E" w:rsidRDefault="00E45F7E" w:rsidP="00E45F7E">
      <w:pPr>
        <w:pStyle w:val="PL"/>
      </w:pPr>
      <w:r>
        <w:t xml:space="preserve">          $ref: '#/components/schemas/</w:t>
      </w:r>
      <w:r w:rsidR="00C17CFF">
        <w:t>Current</w:t>
      </w:r>
      <w:r>
        <w:t>Coordinate'</w:t>
      </w:r>
    </w:p>
    <w:p w14:paraId="1595AF15" w14:textId="77777777" w:rsidR="00E45F7E" w:rsidRPr="00AC7671" w:rsidRDefault="00E45F7E" w:rsidP="00E45F7E">
      <w:pPr>
        <w:pStyle w:val="PL"/>
        <w:rPr>
          <w:lang w:val="en-US"/>
        </w:rPr>
      </w:pPr>
      <w:r>
        <w:t xml:space="preserve">        </w:t>
      </w:r>
      <w:r w:rsidRPr="00AC7671">
        <w:rPr>
          <w:lang w:val="en-US"/>
        </w:rPr>
        <w:t>ecgi:</w:t>
      </w:r>
    </w:p>
    <w:p w14:paraId="2279B4E9" w14:textId="77777777" w:rsidR="003F0319" w:rsidRDefault="007830A1" w:rsidP="00E45F7E">
      <w:pPr>
        <w:pStyle w:val="PL"/>
      </w:pPr>
      <w:r w:rsidRPr="0092088B">
        <w:t xml:space="preserve">          $ref: 'TS29571_CommonData.yaml#/components/schemas/Ecgi'</w:t>
      </w:r>
    </w:p>
    <w:p w14:paraId="00D6EDAE" w14:textId="141FC949" w:rsidR="00E45F7E" w:rsidRPr="00856F8E" w:rsidRDefault="00E45F7E" w:rsidP="00E45F7E">
      <w:pPr>
        <w:pStyle w:val="PL"/>
      </w:pPr>
      <w:r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t xml:space="preserve">        mbsfnArea:</w:t>
      </w:r>
    </w:p>
    <w:p w14:paraId="2C7AEE11" w14:textId="7FF2D0E5" w:rsidR="0069178A" w:rsidRPr="00F11966" w:rsidRDefault="0069178A" w:rsidP="0069178A">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280FCF86" w14:textId="77777777" w:rsidR="00E45F7E" w:rsidRPr="00AC7671" w:rsidRDefault="00E45F7E" w:rsidP="00E45F7E">
      <w:pPr>
        <w:pStyle w:val="PL"/>
        <w:rPr>
          <w:lang w:val="en-US"/>
        </w:rPr>
      </w:pPr>
      <w:r w:rsidRPr="002E03EA">
        <w:rPr>
          <w:lang w:val="en-US"/>
        </w:rPr>
        <w:t xml:space="preserve">        </w:t>
      </w:r>
      <w:r w:rsidRPr="00AC7671">
        <w:rPr>
          <w:lang w:val="en-US"/>
        </w:rPr>
        <w:t>ncgi:</w:t>
      </w:r>
    </w:p>
    <w:p w14:paraId="4CE75461" w14:textId="77777777" w:rsidR="00D56289" w:rsidRDefault="00D56289" w:rsidP="00E45F7E">
      <w:pPr>
        <w:pStyle w:val="PL"/>
      </w:pPr>
      <w:r w:rsidRPr="00767BC6">
        <w:t xml:space="preserve">          $ref: 'TS29571_CommonData.yaml#/components/schemas/Ncgi'</w:t>
      </w:r>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3F9CDFD5" w14:textId="77777777" w:rsidR="00612B9D" w:rsidRPr="00767BC6" w:rsidRDefault="00612B9D" w:rsidP="00612B9D">
      <w:pPr>
        <w:pStyle w:val="PL"/>
      </w:pPr>
      <w:r w:rsidRPr="00767BC6">
        <w:t xml:space="preserve">            $ref: 'TS29571_CommonData.yaml#/components/schemas/Ecgi'</w:t>
      </w:r>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3F8D1E62" w14:textId="77777777" w:rsidR="006A46FF" w:rsidRPr="00767BC6" w:rsidRDefault="006A46FF" w:rsidP="006A46FF">
      <w:pPr>
        <w:pStyle w:val="PL"/>
      </w:pPr>
      <w:r w:rsidRPr="00767BC6">
        <w:t xml:space="preserve">            $ref: 'TS29571_CommonData.yaml#/components/schemas/Ncgi'</w:t>
      </w:r>
    </w:p>
    <w:p w14:paraId="19039DF6" w14:textId="77777777" w:rsidR="00E45F7E" w:rsidRPr="00856F8E" w:rsidRDefault="00E45F7E" w:rsidP="00E45F7E">
      <w:pPr>
        <w:pStyle w:val="PL"/>
      </w:pPr>
      <w:r w:rsidRPr="00856F8E">
        <w:t xml:space="preserve">        </w:t>
      </w:r>
      <w:r>
        <w:t>nr</w:t>
      </w:r>
      <w:r w:rsidRPr="00EA5413">
        <w:t>5GMbsfsaArea</w:t>
      </w:r>
      <w:r w:rsidRPr="00856F8E">
        <w:t>:</w:t>
      </w:r>
    </w:p>
    <w:p w14:paraId="7A63250D" w14:textId="77777777" w:rsidR="00167F53" w:rsidRPr="00767BC6" w:rsidRDefault="00167F53" w:rsidP="00167F53">
      <w:pPr>
        <w:pStyle w:val="PL"/>
      </w:pPr>
      <w:r w:rsidRPr="00767BC6">
        <w:t xml:space="preserve">          $ref: 'TS29571_CommonData.yaml#/components/schemas/</w:t>
      </w:r>
      <w:r>
        <w:t>MbsFsaId</w:t>
      </w:r>
      <w:r w:rsidRPr="00052626">
        <w:t>'</w:t>
      </w:r>
    </w:p>
    <w:p w14:paraId="3BAF8EAA" w14:textId="77777777" w:rsidR="00E45F7E" w:rsidRPr="00856F8E" w:rsidRDefault="00E45F7E" w:rsidP="00E45F7E">
      <w:pPr>
        <w:pStyle w:val="PL"/>
      </w:pPr>
    </w:p>
    <w:p w14:paraId="5900D883" w14:textId="5579282C" w:rsidR="00E45F7E" w:rsidRDefault="00E45F7E" w:rsidP="00E45F7E">
      <w:pPr>
        <w:pStyle w:val="PL"/>
      </w:pPr>
      <w:r>
        <w:t xml:space="preserve">    </w:t>
      </w:r>
      <w:r w:rsidR="008328C9">
        <w:t>Current</w:t>
      </w:r>
      <w:r>
        <w:t>Coordinate:</w:t>
      </w:r>
    </w:p>
    <w:p w14:paraId="107F01BE" w14:textId="77777777" w:rsidR="00E45F7E" w:rsidRDefault="00E45F7E" w:rsidP="00E45F7E">
      <w:pPr>
        <w:pStyle w:val="PL"/>
      </w:pPr>
      <w:r>
        <w:lastRenderedPageBreak/>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t xml:space="preserve">          anyOf:</w:t>
      </w:r>
    </w:p>
    <w:p w14:paraId="62A38B7D" w14:textId="71893FC6" w:rsidR="00E45F7E" w:rsidRDefault="00E45F7E" w:rsidP="00E45F7E">
      <w:pPr>
        <w:pStyle w:val="PL"/>
      </w:pPr>
      <w:r>
        <w:t xml:space="preserve">            - $ref: '</w:t>
      </w:r>
      <w:r w:rsidR="00C36BAA" w:rsidRPr="00767BC6">
        <w:t>TS2957</w:t>
      </w:r>
      <w:r w:rsidR="00C36BAA">
        <w:t>2</w:t>
      </w:r>
      <w:r w:rsidR="00C36BAA" w:rsidRPr="0066062C">
        <w:t>_Nlmf_Location</w:t>
      </w:r>
      <w:r w:rsidR="00C36BAA" w:rsidRPr="00767BC6">
        <w:t>.yaml</w:t>
      </w:r>
      <w:r>
        <w:t>#/components/schemas/</w:t>
      </w:r>
      <w:r w:rsidR="00EC73BF">
        <w:t>Altitude</w:t>
      </w:r>
      <w:r>
        <w:t>'</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3960888A" w:rsidR="00E45F7E" w:rsidRDefault="00E45F7E" w:rsidP="00E45F7E">
      <w:pPr>
        <w:pStyle w:val="PL"/>
      </w:pPr>
      <w:r>
        <w:t xml:space="preserve">            </w:t>
      </w:r>
      <w:r w:rsidRPr="00E870D5">
        <w:t>- $ref: '</w:t>
      </w:r>
      <w:r w:rsidR="00A55913" w:rsidRPr="00767BC6">
        <w:t>TS2957</w:t>
      </w:r>
      <w:r w:rsidR="00A55913">
        <w:t>2</w:t>
      </w:r>
      <w:r w:rsidR="00A55913" w:rsidRPr="0066062C">
        <w:t>_Nlmf_Location</w:t>
      </w:r>
      <w:r w:rsidR="00A55913" w:rsidRPr="00767BC6">
        <w:t>.yaml</w:t>
      </w:r>
      <w:r w:rsidRPr="00E870D5">
        <w:t>#/components/schemas/</w:t>
      </w:r>
      <w:r w:rsidR="003B56BC">
        <w:t>HorizontalWithVerticalVelocity</w:t>
      </w:r>
      <w:r>
        <w:t>'</w:t>
      </w:r>
    </w:p>
    <w:p w14:paraId="1C3422AB" w14:textId="77777777" w:rsidR="001F452A" w:rsidRDefault="001F452A" w:rsidP="001F452A">
      <w:pPr>
        <w:pStyle w:val="PL"/>
      </w:pPr>
      <w:r>
        <w:t xml:space="preserve">        geographicalCoordinate:</w:t>
      </w:r>
    </w:p>
    <w:p w14:paraId="1722BA7D" w14:textId="77777777" w:rsidR="001F452A" w:rsidRDefault="001F452A" w:rsidP="001F452A">
      <w:pPr>
        <w:pStyle w:val="PL"/>
      </w:pPr>
      <w:r>
        <w:t xml:space="preserve">          anyOf:</w:t>
      </w:r>
    </w:p>
    <w:p w14:paraId="5191E8BA" w14:textId="631884C8" w:rsidR="001F452A" w:rsidRDefault="001F452A" w:rsidP="00E45F7E">
      <w:pPr>
        <w:pStyle w:val="PL"/>
      </w:pPr>
      <w:r>
        <w:t xml:space="preserve">            - $ref: </w:t>
      </w:r>
      <w:r w:rsidRPr="00767BC6">
        <w:t>'TS2957</w:t>
      </w:r>
      <w:r>
        <w:t>2</w:t>
      </w:r>
      <w:r w:rsidRPr="0066062C">
        <w:t>_Nlmf_Location</w:t>
      </w:r>
      <w:r w:rsidRPr="00767BC6">
        <w:t>.yaml#/components/schemas</w:t>
      </w:r>
      <w:r>
        <w:t>/GeographicalCoordinates'</w:t>
      </w:r>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460BFD17" w:rsidR="00E45F7E" w:rsidRDefault="00E45F7E" w:rsidP="00E45F7E">
      <w:pPr>
        <w:pStyle w:val="PL"/>
      </w:pPr>
      <w:r>
        <w:t xml:space="preserve">            </w:t>
      </w:r>
      <w:r w:rsidRPr="00E870D5">
        <w:t>- $ref: '</w:t>
      </w:r>
      <w:r w:rsidR="000E2B1A" w:rsidRPr="00767BC6">
        <w:t>TS2957</w:t>
      </w:r>
      <w:r w:rsidR="000E2B1A">
        <w:t>2</w:t>
      </w:r>
      <w:r w:rsidR="000E2B1A" w:rsidRPr="0066062C">
        <w:t>_Nlmf_Location</w:t>
      </w:r>
      <w:r w:rsidR="000E2B1A" w:rsidRPr="00767BC6">
        <w:t>.yaml</w:t>
      </w:r>
      <w:r w:rsidRPr="00E870D5">
        <w:t>#/components/schemas/</w:t>
      </w:r>
      <w:r w:rsidR="00937487">
        <w:t>Accuracy</w:t>
      </w:r>
      <w:r>
        <w:t>'</w:t>
      </w:r>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12B0F2B4" w:rsidR="00E45F7E" w:rsidRDefault="00E45F7E" w:rsidP="00E45F7E">
      <w:pPr>
        <w:pStyle w:val="PL"/>
      </w:pPr>
      <w:r>
        <w:t xml:space="preserve">            </w:t>
      </w:r>
      <w:r w:rsidRPr="00E870D5">
        <w:t>- $ref: '</w:t>
      </w:r>
      <w:r w:rsidR="001129B6" w:rsidRPr="00767BC6">
        <w:t>TS2957</w:t>
      </w:r>
      <w:r w:rsidR="001129B6">
        <w:t>2</w:t>
      </w:r>
      <w:r w:rsidR="001129B6" w:rsidRPr="0066062C">
        <w:t>_Nlmf_Location</w:t>
      </w:r>
      <w:r w:rsidR="001129B6" w:rsidRPr="00767BC6">
        <w:t>.yaml</w:t>
      </w:r>
      <w:r w:rsidRPr="00E870D5">
        <w:t>#/components/schemas/</w:t>
      </w:r>
      <w:r w:rsidR="00E85989">
        <w:t>Accuracy</w:t>
      </w:r>
      <w:r>
        <w:t>'</w:t>
      </w:r>
    </w:p>
    <w:p w14:paraId="3D5D77AF" w14:textId="77777777" w:rsidR="00E45F7E" w:rsidRDefault="00E45F7E" w:rsidP="00E45F7E">
      <w:pPr>
        <w:pStyle w:val="PL"/>
      </w:pPr>
    </w:p>
    <w:p w14:paraId="7D83D566" w14:textId="77777777" w:rsidR="00CA5828" w:rsidRDefault="00CA5828" w:rsidP="00CA5828">
      <w:pPr>
        <w:pStyle w:val="PL"/>
      </w:pPr>
    </w:p>
    <w:p w14:paraId="2F4DAEA9" w14:textId="77777777" w:rsidR="006A2B27" w:rsidRDefault="006A2B27" w:rsidP="00CA5828">
      <w:pPr>
        <w:pStyle w:val="PL"/>
      </w:pPr>
    </w:p>
    <w:p w14:paraId="459E9F05" w14:textId="77777777" w:rsidR="00CA5828" w:rsidRDefault="00CA5828" w:rsidP="00CA5828">
      <w:pPr>
        <w:pStyle w:val="PL"/>
      </w:pPr>
      <w:r>
        <w:t xml:space="preserve">    LocationHistoryData:</w:t>
      </w:r>
    </w:p>
    <w:p w14:paraId="71474B1F" w14:textId="77777777" w:rsidR="00CA5828" w:rsidRDefault="00CA5828" w:rsidP="00CA5828">
      <w:pPr>
        <w:pStyle w:val="PL"/>
      </w:pPr>
      <w:r>
        <w:t xml:space="preserve">      description: This object contains one or multiple time stamped location information reports.</w:t>
      </w:r>
    </w:p>
    <w:p w14:paraId="5719C8F7" w14:textId="77777777" w:rsidR="00CA5828" w:rsidRDefault="00CA5828" w:rsidP="00CA5828">
      <w:pPr>
        <w:pStyle w:val="PL"/>
      </w:pPr>
      <w:r>
        <w:t xml:space="preserve">      type: array</w:t>
      </w:r>
    </w:p>
    <w:p w14:paraId="133F8A5E" w14:textId="77777777" w:rsidR="00CA5828" w:rsidRDefault="00CA5828" w:rsidP="00CA5828">
      <w:pPr>
        <w:pStyle w:val="PL"/>
      </w:pPr>
      <w:r>
        <w:t xml:space="preserve">      items: </w:t>
      </w:r>
    </w:p>
    <w:p w14:paraId="6BD9AF82" w14:textId="10C0495C" w:rsidR="00CA5828" w:rsidRDefault="00CA5828" w:rsidP="00CA5828">
      <w:pPr>
        <w:pStyle w:val="PL"/>
      </w:pPr>
      <w:r>
        <w:t xml:space="preserve">        $ref: '#/components/schemas/LocationHistoryEvent'</w:t>
      </w:r>
    </w:p>
    <w:p w14:paraId="192EF46E" w14:textId="77777777" w:rsidR="00CA5828" w:rsidRDefault="00CA5828" w:rsidP="00CA5828">
      <w:pPr>
        <w:pStyle w:val="PL"/>
      </w:pPr>
    </w:p>
    <w:p w14:paraId="3963F082" w14:textId="77777777" w:rsidR="00CA5828" w:rsidRDefault="00CA5828" w:rsidP="00CA5828">
      <w:pPr>
        <w:pStyle w:val="PL"/>
      </w:pPr>
    </w:p>
    <w:p w14:paraId="4A0E8F2E" w14:textId="77777777" w:rsidR="00CA5828" w:rsidRDefault="00CA5828" w:rsidP="00CA5828">
      <w:pPr>
        <w:pStyle w:val="PL"/>
      </w:pPr>
      <w:r>
        <w:t xml:space="preserve">    LocationHistoryEvent:</w:t>
      </w:r>
    </w:p>
    <w:p w14:paraId="2B97BD64" w14:textId="77777777" w:rsidR="00CA5828" w:rsidRDefault="00CA5828" w:rsidP="00CA5828">
      <w:pPr>
        <w:pStyle w:val="PL"/>
      </w:pPr>
      <w:r>
        <w:t xml:space="preserve">      description: This object respresents a single location information report that has been </w:t>
      </w:r>
    </w:p>
    <w:p w14:paraId="77496B75" w14:textId="77777777" w:rsidR="00CA5828" w:rsidRDefault="00CA5828" w:rsidP="00CA5828">
      <w:pPr>
        <w:pStyle w:val="PL"/>
      </w:pPr>
      <w:r>
        <w:t xml:space="preserve">        stored in the LMC.</w:t>
      </w:r>
    </w:p>
    <w:p w14:paraId="56AC684E" w14:textId="77777777" w:rsidR="00CA5828" w:rsidRDefault="00CA5828" w:rsidP="00CA5828">
      <w:pPr>
        <w:pStyle w:val="PL"/>
      </w:pPr>
      <w:r>
        <w:t xml:space="preserve">      type: object</w:t>
      </w:r>
    </w:p>
    <w:p w14:paraId="2F2A5B78" w14:textId="77777777" w:rsidR="00CA5828" w:rsidRDefault="00CA5828" w:rsidP="00CA5828">
      <w:pPr>
        <w:pStyle w:val="PL"/>
      </w:pPr>
      <w:r>
        <w:t xml:space="preserve">      properties:</w:t>
      </w:r>
    </w:p>
    <w:p w14:paraId="0703C9FD" w14:textId="77777777" w:rsidR="00CA5828" w:rsidRDefault="00CA5828" w:rsidP="00CA5828">
      <w:pPr>
        <w:pStyle w:val="PL"/>
      </w:pPr>
      <w:r w:rsidRPr="00397845">
        <w:t xml:space="preserve">        </w:t>
      </w:r>
      <w:r>
        <w:t>l</w:t>
      </w:r>
      <w:r w:rsidRPr="00397845">
        <w:t>ocation</w:t>
      </w:r>
      <w:r>
        <w:t>Data</w:t>
      </w:r>
      <w:r w:rsidRPr="00397845">
        <w:t>:</w:t>
      </w:r>
    </w:p>
    <w:p w14:paraId="376895A6" w14:textId="77777777" w:rsidR="00CA5828" w:rsidRDefault="00CA5828" w:rsidP="00CA5828">
      <w:pPr>
        <w:pStyle w:val="PL"/>
      </w:pPr>
      <w:r>
        <w:t xml:space="preserve">          $ref: '#/components/schemas/LocationInfo'</w:t>
      </w:r>
    </w:p>
    <w:p w14:paraId="4241D79F" w14:textId="77777777" w:rsidR="00CA5828" w:rsidRDefault="00CA5828" w:rsidP="00CA5828">
      <w:pPr>
        <w:pStyle w:val="PL"/>
      </w:pPr>
      <w:r>
        <w:t xml:space="preserve">        locTimestamp:</w:t>
      </w:r>
    </w:p>
    <w:p w14:paraId="72F9D230" w14:textId="77777777" w:rsidR="00CA5828" w:rsidRDefault="00CA5828" w:rsidP="00CA5828">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5017D0F" w14:textId="77777777" w:rsidR="00CA5828" w:rsidRDefault="00CA5828" w:rsidP="00CA5828">
      <w:pPr>
        <w:pStyle w:val="PL"/>
      </w:pPr>
      <w:r>
        <w:t xml:space="preserve">        triggerId:</w:t>
      </w:r>
    </w:p>
    <w:p w14:paraId="5527B1F1" w14:textId="77777777" w:rsidR="00CA5828" w:rsidRDefault="00CA5828" w:rsidP="00CA5828">
      <w:pPr>
        <w:pStyle w:val="PL"/>
      </w:pPr>
      <w:r>
        <w:t xml:space="preserve">          type: array</w:t>
      </w:r>
    </w:p>
    <w:p w14:paraId="6EE25060" w14:textId="77777777" w:rsidR="00CA5828" w:rsidRDefault="00CA5828" w:rsidP="00CA5828">
      <w:pPr>
        <w:pStyle w:val="PL"/>
      </w:pPr>
      <w:r>
        <w:t xml:space="preserve">          items:</w:t>
      </w:r>
    </w:p>
    <w:p w14:paraId="7B326D4E" w14:textId="77777777" w:rsidR="00CA5828" w:rsidRDefault="00CA5828" w:rsidP="00CA5828">
      <w:pPr>
        <w:pStyle w:val="PL"/>
      </w:pPr>
      <w:r>
        <w:t xml:space="preserve">            type: string</w:t>
      </w:r>
    </w:p>
    <w:p w14:paraId="5898420B" w14:textId="77777777" w:rsidR="00CA5828" w:rsidRDefault="00CA5828" w:rsidP="00CA5828">
      <w:pPr>
        <w:pStyle w:val="PL"/>
      </w:pPr>
      <w:r>
        <w:t xml:space="preserve">            description: Attribute</w:t>
      </w:r>
      <w:r w:rsidRPr="00434226">
        <w:t xml:space="preserve"> which can occur multiple times that contain the value </w:t>
      </w:r>
    </w:p>
    <w:p w14:paraId="642A91CF" w14:textId="77777777" w:rsidR="00CA5828" w:rsidRDefault="00CA5828" w:rsidP="00CA5828">
      <w:pPr>
        <w:pStyle w:val="PL"/>
      </w:pPr>
      <w:r>
        <w:t xml:space="preserve">              </w:t>
      </w:r>
      <w:r w:rsidRPr="00434226">
        <w:t>of the TriggerId</w:t>
      </w:r>
      <w:r>
        <w:t xml:space="preserve"> </w:t>
      </w:r>
      <w:r w:rsidRPr="00434226">
        <w:t>attribute associated with a trigger that has fired</w:t>
      </w:r>
      <w:r>
        <w:t>.</w:t>
      </w:r>
    </w:p>
    <w:p w14:paraId="5028AF07" w14:textId="77777777" w:rsidR="00CA5828" w:rsidRDefault="00CA5828" w:rsidP="00CA5828">
      <w:pPr>
        <w:pStyle w:val="PL"/>
      </w:pPr>
    </w:p>
    <w:p w14:paraId="43CF90E9" w14:textId="77777777" w:rsidR="00CA5828" w:rsidRDefault="00CA5828" w:rsidP="00CA5828">
      <w:pPr>
        <w:pStyle w:val="PL"/>
      </w:pPr>
    </w:p>
    <w:p w14:paraId="0CF70DAB" w14:textId="77777777" w:rsidR="00CA5828" w:rsidRDefault="00CA5828" w:rsidP="00CA5828">
      <w:pPr>
        <w:pStyle w:val="PL"/>
      </w:pPr>
    </w:p>
    <w:p w14:paraId="7CD4167C" w14:textId="77777777" w:rsidR="00CA5828" w:rsidRDefault="00CA5828" w:rsidP="00CA5828">
      <w:pPr>
        <w:pStyle w:val="PL"/>
      </w:pPr>
      <w:r>
        <w:t xml:space="preserve">    LocationHistoryStatus:</w:t>
      </w:r>
    </w:p>
    <w:p w14:paraId="6F6F8A2E" w14:textId="77777777" w:rsidR="00CA5828" w:rsidRDefault="00CA5828" w:rsidP="00CA5828">
      <w:pPr>
        <w:pStyle w:val="PL"/>
      </w:pPr>
      <w:r>
        <w:t xml:space="preserve">      description: This object respresents Location history summary status of the location reports</w:t>
      </w:r>
    </w:p>
    <w:p w14:paraId="2514FFB9" w14:textId="77777777" w:rsidR="00CA5828" w:rsidRDefault="00CA5828" w:rsidP="00CA5828">
      <w:pPr>
        <w:pStyle w:val="PL"/>
      </w:pPr>
      <w:r>
        <w:t xml:space="preserve">        that has been stored in the LMC and has not yet been reporeted.</w:t>
      </w:r>
    </w:p>
    <w:p w14:paraId="31A31D2C" w14:textId="77777777" w:rsidR="00CA5828" w:rsidRDefault="00CA5828" w:rsidP="00CA5828">
      <w:pPr>
        <w:pStyle w:val="PL"/>
      </w:pPr>
      <w:r>
        <w:t xml:space="preserve">      type: object</w:t>
      </w:r>
    </w:p>
    <w:p w14:paraId="59A2E6F7" w14:textId="77777777" w:rsidR="00CA5828" w:rsidRDefault="00CA5828" w:rsidP="00CA5828">
      <w:pPr>
        <w:pStyle w:val="PL"/>
      </w:pPr>
      <w:r>
        <w:t xml:space="preserve">      properties:</w:t>
      </w:r>
    </w:p>
    <w:p w14:paraId="59838498" w14:textId="77777777" w:rsidR="00CA5828" w:rsidRDefault="00CA5828" w:rsidP="00CA5828">
      <w:pPr>
        <w:pStyle w:val="PL"/>
      </w:pPr>
      <w:r w:rsidRPr="00397845">
        <w:t xml:space="preserve">        </w:t>
      </w:r>
      <w:r>
        <w:t>storedReports</w:t>
      </w:r>
      <w:r w:rsidRPr="00397845">
        <w:t>:</w:t>
      </w:r>
    </w:p>
    <w:p w14:paraId="2582A685" w14:textId="77777777" w:rsidR="00CA5828" w:rsidRDefault="00CA5828" w:rsidP="00CA5828">
      <w:pPr>
        <w:pStyle w:val="PL"/>
      </w:pPr>
      <w:r>
        <w:t xml:space="preserve">          type: integer</w:t>
      </w:r>
    </w:p>
    <w:p w14:paraId="203AF3FE" w14:textId="77777777" w:rsidR="00CA5828" w:rsidRDefault="00CA5828" w:rsidP="00CA5828">
      <w:pPr>
        <w:pStyle w:val="PL"/>
      </w:pPr>
      <w:r>
        <w:t xml:space="preserve">          description: set to the number of stored reports.</w:t>
      </w:r>
    </w:p>
    <w:p w14:paraId="10AF092E" w14:textId="77777777" w:rsidR="00CA5828" w:rsidRDefault="00CA5828" w:rsidP="00CA5828">
      <w:pPr>
        <w:pStyle w:val="PL"/>
      </w:pPr>
      <w:r>
        <w:t xml:space="preserve">        startTime:</w:t>
      </w:r>
    </w:p>
    <w:p w14:paraId="25FFDC24" w14:textId="77777777" w:rsidR="00CA5828" w:rsidRDefault="00CA5828" w:rsidP="00CA5828">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63AD0DEB" w14:textId="77777777" w:rsidR="00CA5828" w:rsidRDefault="00CA5828" w:rsidP="00CA5828">
      <w:pPr>
        <w:pStyle w:val="PL"/>
      </w:pPr>
      <w:r>
        <w:t xml:space="preserve">        endTime:</w:t>
      </w:r>
    </w:p>
    <w:p w14:paraId="00FBDD19" w14:textId="77777777" w:rsidR="00CA5828" w:rsidRDefault="00CA5828" w:rsidP="00CA5828">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595DAAB3" w14:textId="77777777" w:rsidR="00CA5828" w:rsidRDefault="00CA5828" w:rsidP="00CA5828">
      <w:pPr>
        <w:pStyle w:val="PL"/>
      </w:pPr>
      <w:r>
        <w:t xml:space="preserve">        triggerId:</w:t>
      </w:r>
    </w:p>
    <w:p w14:paraId="796A6BB8" w14:textId="77777777" w:rsidR="00CA5828" w:rsidRDefault="00CA5828" w:rsidP="00CA5828">
      <w:pPr>
        <w:pStyle w:val="PL"/>
      </w:pPr>
      <w:r>
        <w:t xml:space="preserve">          type: array</w:t>
      </w:r>
    </w:p>
    <w:p w14:paraId="02B35D38" w14:textId="77777777" w:rsidR="00CA5828" w:rsidRDefault="00CA5828" w:rsidP="00CA5828">
      <w:pPr>
        <w:pStyle w:val="PL"/>
      </w:pPr>
      <w:r>
        <w:t xml:space="preserve">          items:</w:t>
      </w:r>
    </w:p>
    <w:p w14:paraId="360BEC0F" w14:textId="77777777" w:rsidR="00CA5828" w:rsidRDefault="00CA5828" w:rsidP="00CA5828">
      <w:pPr>
        <w:pStyle w:val="PL"/>
      </w:pPr>
      <w:r>
        <w:t xml:space="preserve">            type: string</w:t>
      </w:r>
    </w:p>
    <w:p w14:paraId="026BD692" w14:textId="77777777" w:rsidR="00CA5828" w:rsidRDefault="00CA5828" w:rsidP="00CA5828">
      <w:pPr>
        <w:pStyle w:val="PL"/>
      </w:pPr>
      <w:r>
        <w:t xml:space="preserve">            description: Attribute</w:t>
      </w:r>
      <w:r w:rsidRPr="00434226">
        <w:t xml:space="preserve"> which can occur multiple times that contain the value </w:t>
      </w:r>
    </w:p>
    <w:p w14:paraId="7E133E5B" w14:textId="77777777" w:rsidR="00CA5828" w:rsidRDefault="00CA5828" w:rsidP="00CA5828">
      <w:pPr>
        <w:pStyle w:val="PL"/>
      </w:pPr>
      <w:r>
        <w:t xml:space="preserve">              </w:t>
      </w:r>
      <w:r w:rsidRPr="00434226">
        <w:t>of the TriggerId</w:t>
      </w:r>
      <w:r>
        <w:t xml:space="preserve"> </w:t>
      </w:r>
      <w:r w:rsidRPr="00434226">
        <w:t>attribute associated with a trigger that has fired</w:t>
      </w:r>
      <w:r>
        <w:t>.</w:t>
      </w:r>
    </w:p>
    <w:p w14:paraId="35EC4639" w14:textId="77777777" w:rsidR="00CA5828" w:rsidRDefault="00CA5828" w:rsidP="00E45F7E">
      <w:pPr>
        <w:pStyle w:val="PL"/>
      </w:pPr>
    </w:p>
    <w:p w14:paraId="60A8CBBE" w14:textId="77777777" w:rsidR="00CA5828" w:rsidRDefault="00CA5828"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lastRenderedPageBreak/>
        <w:t xml:space="preserve">        - type: string</w:t>
      </w:r>
    </w:p>
    <w:p w14:paraId="4A676E83" w14:textId="77777777" w:rsidR="00E45F7E" w:rsidRDefault="00E45F7E" w:rsidP="00E45F7E">
      <w:pPr>
        <w:pStyle w:val="PL"/>
      </w:pPr>
      <w:r>
        <w:t xml:space="preserve">          enum: </w:t>
      </w:r>
    </w:p>
    <w:p w14:paraId="7D076EF4" w14:textId="488C9833" w:rsidR="00E45F7E" w:rsidRPr="00150C44" w:rsidRDefault="00E45F7E" w:rsidP="00E45F7E">
      <w:pPr>
        <w:pStyle w:val="PL"/>
      </w:pPr>
      <w:r>
        <w:t xml:space="preserve">            </w:t>
      </w:r>
      <w:r w:rsidRPr="00150C44">
        <w:t>- 5G</w:t>
      </w:r>
      <w:r w:rsidR="00E37026">
        <w:t>_</w:t>
      </w:r>
      <w:r w:rsidRPr="00150C44">
        <w:t>MBS</w:t>
      </w:r>
      <w:r w:rsidR="00E37026">
        <w:t>_</w:t>
      </w:r>
      <w:r>
        <w:t>TO</w:t>
      </w:r>
      <w:r w:rsidR="00E37026">
        <w:t>_</w:t>
      </w:r>
      <w:r w:rsidRPr="00150C44">
        <w:t>LTE</w:t>
      </w:r>
      <w:r w:rsidR="00E37026">
        <w:t>_</w:t>
      </w:r>
      <w:r w:rsidRPr="00150C44">
        <w:t>MBMS</w:t>
      </w:r>
    </w:p>
    <w:p w14:paraId="21387EE7" w14:textId="7DD8B827" w:rsidR="00E45F7E" w:rsidRPr="00150C44" w:rsidRDefault="00E45F7E" w:rsidP="00E45F7E">
      <w:pPr>
        <w:pStyle w:val="PL"/>
      </w:pPr>
      <w:r w:rsidRPr="00150C44">
        <w:t xml:space="preserve">        </w:t>
      </w:r>
      <w:r>
        <w:t xml:space="preserve"> </w:t>
      </w:r>
      <w:r w:rsidRPr="00150C44">
        <w:t xml:space="preserve">   - 5G</w:t>
      </w:r>
      <w:r w:rsidR="00E37026">
        <w:t>_</w:t>
      </w:r>
      <w:r w:rsidRPr="00150C44">
        <w:t>MBS</w:t>
      </w:r>
      <w:r w:rsidR="00E37026">
        <w:t>_</w:t>
      </w:r>
      <w:r>
        <w:t>TO</w:t>
      </w:r>
      <w:r w:rsidR="00E37026">
        <w:t>_</w:t>
      </w:r>
      <w:r w:rsidRPr="00150C44">
        <w:t>LTE</w:t>
      </w:r>
      <w:r w:rsidR="00E37026">
        <w:t>_</w:t>
      </w:r>
      <w:r>
        <w:t>UNICAST</w:t>
      </w:r>
    </w:p>
    <w:p w14:paraId="0F692BED" w14:textId="2B8386AA" w:rsidR="00E45F7E" w:rsidRPr="00150C44"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rsidRPr="00150C44">
        <w:t>MBS</w:t>
      </w:r>
    </w:p>
    <w:p w14:paraId="50C6EBED" w14:textId="6188E0A3" w:rsidR="00E45F7E"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15170FC9" w14:textId="47C28514" w:rsidR="00837EDF" w:rsidRDefault="00E45F7E" w:rsidP="00FB6EEF">
      <w:pPr>
        <w:pStyle w:val="PL"/>
      </w:pPr>
      <w:r>
        <w:t xml:space="preserve">            of this API.</w:t>
      </w:r>
    </w:p>
    <w:p w14:paraId="6AC8B9D0" w14:textId="77777777" w:rsidR="00E45F7E" w:rsidRDefault="00E45F7E" w:rsidP="00E45F7E">
      <w:pPr>
        <w:pStyle w:val="PL"/>
      </w:pPr>
    </w:p>
    <w:p w14:paraId="5773DA94" w14:textId="6B82E788" w:rsidR="00D80D5B" w:rsidRDefault="00D80D5B" w:rsidP="00D80D5B">
      <w:pPr>
        <w:pStyle w:val="Heading1"/>
        <w:pBdr>
          <w:top w:val="none" w:sz="0" w:space="0" w:color="auto"/>
        </w:pBdr>
      </w:pPr>
      <w:bookmarkStart w:id="519" w:name="_Toc198825335"/>
      <w:r>
        <w:t>A.</w:t>
      </w:r>
      <w:r w:rsidR="00670C0F">
        <w:t>4</w:t>
      </w:r>
      <w:r>
        <w:tab/>
        <w:t>LMS_LocationInformation API</w:t>
      </w:r>
      <w:bookmarkEnd w:id="519"/>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77777777" w:rsidR="00D80D5B" w:rsidRDefault="00D80D5B" w:rsidP="00D80D5B">
      <w:pPr>
        <w:pStyle w:val="PL"/>
      </w:pPr>
      <w:r>
        <w:t xml:space="preserve">  title: LMS_LocationInformation</w:t>
      </w:r>
    </w:p>
    <w:p w14:paraId="423191E0" w14:textId="1E781E61" w:rsidR="00D80D5B" w:rsidRDefault="00D80D5B" w:rsidP="00D80D5B">
      <w:pPr>
        <w:pStyle w:val="PL"/>
      </w:pPr>
      <w:r>
        <w:t xml:space="preserve">  version: 1.0.0-alpha.</w:t>
      </w:r>
      <w:r w:rsidR="006968F1">
        <w:t>5</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F879D4" w:rsidRDefault="00D80D5B" w:rsidP="00D80D5B">
      <w:pPr>
        <w:pStyle w:val="PL"/>
        <w:rPr>
          <w:lang w:val="fr-FR"/>
        </w:rPr>
      </w:pPr>
      <w:r w:rsidRPr="00F879D4">
        <w:rPr>
          <w:lang w:val="fr-FR"/>
        </w:rPr>
        <w:t>externalDocs:</w:t>
      </w:r>
    </w:p>
    <w:p w14:paraId="19420CF4" w14:textId="7C2B2F7C" w:rsidR="00D80D5B" w:rsidRPr="00F879D4" w:rsidRDefault="00D80D5B" w:rsidP="00D80D5B">
      <w:pPr>
        <w:pStyle w:val="PL"/>
        <w:rPr>
          <w:lang w:val="fr-FR"/>
        </w:rPr>
      </w:pPr>
      <w:r w:rsidRPr="00F879D4">
        <w:rPr>
          <w:lang w:val="fr-FR"/>
        </w:rPr>
        <w:t xml:space="preserve">  description: 3GPP TS 24.283 V</w:t>
      </w:r>
      <w:r w:rsidR="006968F1" w:rsidRPr="00F879D4">
        <w:rPr>
          <w:lang w:val="fr-FR"/>
        </w:rPr>
        <w:t>1.</w:t>
      </w:r>
      <w:r w:rsidRPr="00F879D4">
        <w:rPr>
          <w:lang w:val="fr-FR"/>
        </w:rPr>
        <w:t>0.0; Mission Critical Location Management (MCLoc).</w:t>
      </w:r>
    </w:p>
    <w:p w14:paraId="15F7A43E" w14:textId="77777777" w:rsidR="00D80D5B" w:rsidRPr="00F879D4" w:rsidRDefault="00D80D5B" w:rsidP="00D80D5B">
      <w:pPr>
        <w:pStyle w:val="PL"/>
        <w:rPr>
          <w:lang w:val="fr-FR"/>
        </w:rPr>
      </w:pPr>
      <w:r w:rsidRPr="00F879D4">
        <w:rPr>
          <w:lang w:val="fr-FR"/>
        </w:rPr>
        <w:t xml:space="preserve">  url: http://www.3gpp.org/ftp/Specs/archive/24_series/24.283/</w:t>
      </w:r>
    </w:p>
    <w:p w14:paraId="58648975" w14:textId="77777777" w:rsidR="00D80D5B" w:rsidRPr="00F879D4" w:rsidRDefault="00D80D5B" w:rsidP="00D80D5B">
      <w:pPr>
        <w:pStyle w:val="PL"/>
        <w:rPr>
          <w:lang w:val="fr-FR"/>
        </w:rPr>
      </w:pPr>
    </w:p>
    <w:p w14:paraId="23FA2A6B" w14:textId="77777777" w:rsidR="00D80D5B" w:rsidRPr="00F879D4" w:rsidRDefault="00D80D5B" w:rsidP="00D80D5B">
      <w:pPr>
        <w:pStyle w:val="PL"/>
        <w:rPr>
          <w:lang w:val="fr-FR"/>
        </w:rPr>
      </w:pPr>
      <w:r w:rsidRPr="00F879D4">
        <w:rPr>
          <w:lang w:val="fr-FR"/>
        </w:rPr>
        <w:t>servers:</w:t>
      </w:r>
    </w:p>
    <w:p w14:paraId="4F3A0756" w14:textId="77777777" w:rsidR="00D80D5B" w:rsidRPr="00F879D4" w:rsidRDefault="00D80D5B" w:rsidP="00D80D5B">
      <w:pPr>
        <w:pStyle w:val="PL"/>
        <w:rPr>
          <w:lang w:val="fr-FR"/>
        </w:rPr>
      </w:pPr>
      <w:r w:rsidRPr="00F879D4">
        <w:rPr>
          <w:lang w:val="fr-FR"/>
        </w:rPr>
        <w:t xml:space="preserve">  - url: '{apiRoot}/lms-location-information/v1'</w:t>
      </w:r>
    </w:p>
    <w:p w14:paraId="00385E7D" w14:textId="77777777" w:rsidR="00D80D5B" w:rsidRDefault="00D80D5B" w:rsidP="00D80D5B">
      <w:pPr>
        <w:pStyle w:val="PL"/>
      </w:pPr>
      <w:r w:rsidRPr="00F879D4">
        <w:rPr>
          <w:lang w:val="fr-FR"/>
        </w:rPr>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lastRenderedPageBreak/>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77777777" w:rsidR="00D80D5B" w:rsidRPr="00F879D4" w:rsidRDefault="00D80D5B" w:rsidP="00D80D5B">
      <w:pPr>
        <w:pStyle w:val="PL"/>
      </w:pPr>
      <w:r w:rsidRPr="00F879D4">
        <w:t xml:space="preserve">          '{request.body#/</w:t>
      </w:r>
      <w:r>
        <w:t>locationRequestResponseUri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lastRenderedPageBreak/>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lastRenderedPageBreak/>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lastRenderedPageBreak/>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77777777" w:rsidR="001E1C62" w:rsidRDefault="001E1C62" w:rsidP="001E1C62">
      <w:pPr>
        <w:pStyle w:val="PL"/>
      </w:pPr>
      <w:r>
        <w:t xml:space="preserve">          $ref: '</w:t>
      </w:r>
      <w:r w:rsidRPr="00DD5A58">
        <w:t>TS24283_Lms_</w:t>
      </w:r>
      <w:r>
        <w:t>Registration</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lastRenderedPageBreak/>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054E1305" w:rsidR="00D80D5B" w:rsidRDefault="00712FFA" w:rsidP="00D80D5B">
      <w:pPr>
        <w:pStyle w:val="PL"/>
      </w:pPr>
      <w:r w:rsidRPr="00DD5A58">
        <w:t xml:space="preserve">          $ref: 'TS24283_Lms_LocationReport.yaml#/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lastRenderedPageBreak/>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200"/>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520" w:name="_Toc198825336"/>
      <w:r w:rsidRPr="004D3578">
        <w:lastRenderedPageBreak/>
        <w:t xml:space="preserve">Annex </w:t>
      </w:r>
      <w:r w:rsidR="00044C50">
        <w:t>B</w:t>
      </w:r>
      <w:r w:rsidRPr="004D3578">
        <w:t xml:space="preserve"> (informative):</w:t>
      </w:r>
      <w:r w:rsidRPr="004D3578">
        <w:br/>
        <w:t>Change history</w:t>
      </w:r>
      <w:bookmarkEnd w:id="5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1" w:name="historyclause"/>
            <w:bookmarkEnd w:id="521"/>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F97E86">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425" w:type="dxa"/>
            <w:shd w:val="solid" w:color="FFFFFF" w:fill="auto"/>
          </w:tcPr>
          <w:p w14:paraId="04DBB270" w14:textId="77777777" w:rsidR="00A8316F" w:rsidRPr="006B0D02" w:rsidRDefault="00A8316F" w:rsidP="00FA5F22">
            <w:pPr>
              <w:pStyle w:val="TAL"/>
              <w:rPr>
                <w:sz w:val="16"/>
                <w:szCs w:val="16"/>
              </w:rPr>
            </w:pPr>
          </w:p>
        </w:tc>
        <w:tc>
          <w:tcPr>
            <w:tcW w:w="425"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F97E86">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Default="00F879D4" w:rsidP="00FA5F22">
            <w:pPr>
              <w:pStyle w:val="TAC"/>
              <w:rPr>
                <w:sz w:val="16"/>
                <w:szCs w:val="16"/>
              </w:rPr>
            </w:pPr>
            <w:r w:rsidRPr="00F879D4">
              <w:rPr>
                <w:sz w:val="16"/>
                <w:szCs w:val="16"/>
              </w:rPr>
              <w:t>CP-251216</w:t>
            </w:r>
          </w:p>
        </w:tc>
        <w:tc>
          <w:tcPr>
            <w:tcW w:w="425" w:type="dxa"/>
            <w:shd w:val="solid" w:color="FFFFFF" w:fill="auto"/>
          </w:tcPr>
          <w:p w14:paraId="3729BE70" w14:textId="77777777" w:rsidR="005C4616" w:rsidRPr="006B0D02" w:rsidRDefault="005C4616" w:rsidP="00FA5F22">
            <w:pPr>
              <w:pStyle w:val="TAL"/>
              <w:rPr>
                <w:sz w:val="16"/>
                <w:szCs w:val="16"/>
              </w:rPr>
            </w:pPr>
          </w:p>
        </w:tc>
        <w:tc>
          <w:tcPr>
            <w:tcW w:w="425"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A2F5" w14:textId="77777777" w:rsidR="009B367A" w:rsidRDefault="009B367A">
      <w:r>
        <w:separator/>
      </w:r>
    </w:p>
  </w:endnote>
  <w:endnote w:type="continuationSeparator" w:id="0">
    <w:p w14:paraId="2E0DC706" w14:textId="77777777" w:rsidR="009B367A" w:rsidRDefault="009B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451F9" w14:textId="77777777" w:rsidR="009B367A" w:rsidRDefault="009B367A">
      <w:r>
        <w:separator/>
      </w:r>
    </w:p>
  </w:footnote>
  <w:footnote w:type="continuationSeparator" w:id="0">
    <w:p w14:paraId="1C4302C7" w14:textId="77777777" w:rsidR="009B367A" w:rsidRDefault="009B3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CD97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077">
      <w:rPr>
        <w:rFonts w:ascii="Arial" w:hAnsi="Arial" w:cs="Arial"/>
        <w:b/>
        <w:noProof/>
        <w:sz w:val="18"/>
        <w:szCs w:val="18"/>
      </w:rPr>
      <w:t>3GPP TS 24.283 V1.0.0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9AFE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07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65E"/>
    <w:rsid w:val="0000263D"/>
    <w:rsid w:val="0000267E"/>
    <w:rsid w:val="0000470E"/>
    <w:rsid w:val="00004742"/>
    <w:rsid w:val="00004B9E"/>
    <w:rsid w:val="00005833"/>
    <w:rsid w:val="00005F37"/>
    <w:rsid w:val="00006086"/>
    <w:rsid w:val="0001090B"/>
    <w:rsid w:val="00011F01"/>
    <w:rsid w:val="000127BF"/>
    <w:rsid w:val="000159AC"/>
    <w:rsid w:val="000205F6"/>
    <w:rsid w:val="00020CC7"/>
    <w:rsid w:val="00020F48"/>
    <w:rsid w:val="00024C6B"/>
    <w:rsid w:val="00024D1D"/>
    <w:rsid w:val="00025363"/>
    <w:rsid w:val="00026B27"/>
    <w:rsid w:val="00026EE9"/>
    <w:rsid w:val="00026FFE"/>
    <w:rsid w:val="000305FB"/>
    <w:rsid w:val="00033397"/>
    <w:rsid w:val="00033DFB"/>
    <w:rsid w:val="00033E1F"/>
    <w:rsid w:val="00034DD8"/>
    <w:rsid w:val="00034ECE"/>
    <w:rsid w:val="000358CD"/>
    <w:rsid w:val="00035DE7"/>
    <w:rsid w:val="00036D86"/>
    <w:rsid w:val="00036DB4"/>
    <w:rsid w:val="00037854"/>
    <w:rsid w:val="00037C25"/>
    <w:rsid w:val="00040095"/>
    <w:rsid w:val="000403E0"/>
    <w:rsid w:val="00043172"/>
    <w:rsid w:val="0004419C"/>
    <w:rsid w:val="00044C50"/>
    <w:rsid w:val="000455B4"/>
    <w:rsid w:val="00051135"/>
    <w:rsid w:val="00051834"/>
    <w:rsid w:val="00051C7E"/>
    <w:rsid w:val="00052DA4"/>
    <w:rsid w:val="00053171"/>
    <w:rsid w:val="00054A22"/>
    <w:rsid w:val="00054FA2"/>
    <w:rsid w:val="00062023"/>
    <w:rsid w:val="00062FFF"/>
    <w:rsid w:val="000641E7"/>
    <w:rsid w:val="00064D2E"/>
    <w:rsid w:val="00064EDA"/>
    <w:rsid w:val="000655A6"/>
    <w:rsid w:val="0006698A"/>
    <w:rsid w:val="00070165"/>
    <w:rsid w:val="000738EC"/>
    <w:rsid w:val="00076BBB"/>
    <w:rsid w:val="000775C1"/>
    <w:rsid w:val="00077A9C"/>
    <w:rsid w:val="00077AAF"/>
    <w:rsid w:val="00077D0E"/>
    <w:rsid w:val="00080512"/>
    <w:rsid w:val="00080A17"/>
    <w:rsid w:val="00081E1D"/>
    <w:rsid w:val="00086E63"/>
    <w:rsid w:val="00090524"/>
    <w:rsid w:val="0009088D"/>
    <w:rsid w:val="00096A57"/>
    <w:rsid w:val="00097BFF"/>
    <w:rsid w:val="000A25A4"/>
    <w:rsid w:val="000A387E"/>
    <w:rsid w:val="000A3B20"/>
    <w:rsid w:val="000A794F"/>
    <w:rsid w:val="000B1CB7"/>
    <w:rsid w:val="000B2A9E"/>
    <w:rsid w:val="000B3D9F"/>
    <w:rsid w:val="000B3FD9"/>
    <w:rsid w:val="000B4351"/>
    <w:rsid w:val="000B4C3B"/>
    <w:rsid w:val="000B4C63"/>
    <w:rsid w:val="000B5D58"/>
    <w:rsid w:val="000B7445"/>
    <w:rsid w:val="000C47C3"/>
    <w:rsid w:val="000D00F8"/>
    <w:rsid w:val="000D10A2"/>
    <w:rsid w:val="000D1AAF"/>
    <w:rsid w:val="000D374A"/>
    <w:rsid w:val="000D3B4A"/>
    <w:rsid w:val="000D58AB"/>
    <w:rsid w:val="000E0EA0"/>
    <w:rsid w:val="000E0EE9"/>
    <w:rsid w:val="000E10AC"/>
    <w:rsid w:val="000E2A15"/>
    <w:rsid w:val="000E2B1A"/>
    <w:rsid w:val="000E357F"/>
    <w:rsid w:val="000E3B35"/>
    <w:rsid w:val="000E4852"/>
    <w:rsid w:val="000E4A90"/>
    <w:rsid w:val="000F165E"/>
    <w:rsid w:val="000F2032"/>
    <w:rsid w:val="000F57BC"/>
    <w:rsid w:val="000F5E29"/>
    <w:rsid w:val="000F62C7"/>
    <w:rsid w:val="000F66E7"/>
    <w:rsid w:val="000F6842"/>
    <w:rsid w:val="000F7238"/>
    <w:rsid w:val="000F7855"/>
    <w:rsid w:val="000F7DEE"/>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4602"/>
    <w:rsid w:val="00124FA0"/>
    <w:rsid w:val="00130143"/>
    <w:rsid w:val="0013294A"/>
    <w:rsid w:val="00133525"/>
    <w:rsid w:val="0013390D"/>
    <w:rsid w:val="00135D55"/>
    <w:rsid w:val="00136B0E"/>
    <w:rsid w:val="00140384"/>
    <w:rsid w:val="0014407A"/>
    <w:rsid w:val="0014627B"/>
    <w:rsid w:val="00151008"/>
    <w:rsid w:val="00151B64"/>
    <w:rsid w:val="001536BB"/>
    <w:rsid w:val="001542A5"/>
    <w:rsid w:val="00154B99"/>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37EB"/>
    <w:rsid w:val="001743DC"/>
    <w:rsid w:val="00175B09"/>
    <w:rsid w:val="00177157"/>
    <w:rsid w:val="00177547"/>
    <w:rsid w:val="00180B07"/>
    <w:rsid w:val="00183077"/>
    <w:rsid w:val="00185891"/>
    <w:rsid w:val="00190804"/>
    <w:rsid w:val="00193121"/>
    <w:rsid w:val="00194230"/>
    <w:rsid w:val="00195334"/>
    <w:rsid w:val="0019538F"/>
    <w:rsid w:val="00195E82"/>
    <w:rsid w:val="001A0AE3"/>
    <w:rsid w:val="001A1905"/>
    <w:rsid w:val="001A1F41"/>
    <w:rsid w:val="001A4578"/>
    <w:rsid w:val="001A4C42"/>
    <w:rsid w:val="001A53C7"/>
    <w:rsid w:val="001A5C92"/>
    <w:rsid w:val="001A7420"/>
    <w:rsid w:val="001B00AB"/>
    <w:rsid w:val="001B2C07"/>
    <w:rsid w:val="001B3689"/>
    <w:rsid w:val="001B372C"/>
    <w:rsid w:val="001B6637"/>
    <w:rsid w:val="001B6FAC"/>
    <w:rsid w:val="001B7716"/>
    <w:rsid w:val="001C0EA4"/>
    <w:rsid w:val="001C1099"/>
    <w:rsid w:val="001C21C3"/>
    <w:rsid w:val="001C2694"/>
    <w:rsid w:val="001C444A"/>
    <w:rsid w:val="001C5031"/>
    <w:rsid w:val="001C50EE"/>
    <w:rsid w:val="001D02C2"/>
    <w:rsid w:val="001D0960"/>
    <w:rsid w:val="001D0F1A"/>
    <w:rsid w:val="001D2F89"/>
    <w:rsid w:val="001D2FAF"/>
    <w:rsid w:val="001D3CAE"/>
    <w:rsid w:val="001D4529"/>
    <w:rsid w:val="001D4C90"/>
    <w:rsid w:val="001D5F18"/>
    <w:rsid w:val="001D5F89"/>
    <w:rsid w:val="001E1C62"/>
    <w:rsid w:val="001E2165"/>
    <w:rsid w:val="001E32C0"/>
    <w:rsid w:val="001E37A4"/>
    <w:rsid w:val="001E44E5"/>
    <w:rsid w:val="001E65C9"/>
    <w:rsid w:val="001E71B4"/>
    <w:rsid w:val="001F0742"/>
    <w:rsid w:val="001F0C1D"/>
    <w:rsid w:val="001F1132"/>
    <w:rsid w:val="001F168B"/>
    <w:rsid w:val="001F1ED1"/>
    <w:rsid w:val="001F452A"/>
    <w:rsid w:val="001F4DED"/>
    <w:rsid w:val="001F66E0"/>
    <w:rsid w:val="0020071B"/>
    <w:rsid w:val="00200A41"/>
    <w:rsid w:val="00200E23"/>
    <w:rsid w:val="00200F27"/>
    <w:rsid w:val="00202A70"/>
    <w:rsid w:val="00203BD8"/>
    <w:rsid w:val="002071EC"/>
    <w:rsid w:val="002077B4"/>
    <w:rsid w:val="002101A3"/>
    <w:rsid w:val="002114C7"/>
    <w:rsid w:val="00211F2F"/>
    <w:rsid w:val="00212A68"/>
    <w:rsid w:val="00214376"/>
    <w:rsid w:val="00215D63"/>
    <w:rsid w:val="00217B2A"/>
    <w:rsid w:val="00217F3D"/>
    <w:rsid w:val="00222745"/>
    <w:rsid w:val="00222DA0"/>
    <w:rsid w:val="00223843"/>
    <w:rsid w:val="0022410A"/>
    <w:rsid w:val="0022417E"/>
    <w:rsid w:val="00226690"/>
    <w:rsid w:val="0022682A"/>
    <w:rsid w:val="0023189C"/>
    <w:rsid w:val="0023242D"/>
    <w:rsid w:val="00232895"/>
    <w:rsid w:val="002330B1"/>
    <w:rsid w:val="00233A6E"/>
    <w:rsid w:val="00233D12"/>
    <w:rsid w:val="002347A2"/>
    <w:rsid w:val="00234E5C"/>
    <w:rsid w:val="0023534D"/>
    <w:rsid w:val="00237229"/>
    <w:rsid w:val="00237256"/>
    <w:rsid w:val="00237A48"/>
    <w:rsid w:val="00237F77"/>
    <w:rsid w:val="00240DC8"/>
    <w:rsid w:val="00241479"/>
    <w:rsid w:val="00241EB2"/>
    <w:rsid w:val="0024387C"/>
    <w:rsid w:val="0024561C"/>
    <w:rsid w:val="00246352"/>
    <w:rsid w:val="00246BB9"/>
    <w:rsid w:val="00250DC8"/>
    <w:rsid w:val="00251985"/>
    <w:rsid w:val="00252600"/>
    <w:rsid w:val="00254F7C"/>
    <w:rsid w:val="00255A4B"/>
    <w:rsid w:val="00255C28"/>
    <w:rsid w:val="002568F8"/>
    <w:rsid w:val="002578E7"/>
    <w:rsid w:val="002579B3"/>
    <w:rsid w:val="00261BEA"/>
    <w:rsid w:val="00261E8C"/>
    <w:rsid w:val="00264B85"/>
    <w:rsid w:val="0026675B"/>
    <w:rsid w:val="002668FB"/>
    <w:rsid w:val="002675F0"/>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FB5"/>
    <w:rsid w:val="00284F9C"/>
    <w:rsid w:val="0028782C"/>
    <w:rsid w:val="00290E92"/>
    <w:rsid w:val="00290F01"/>
    <w:rsid w:val="002936AA"/>
    <w:rsid w:val="00295A74"/>
    <w:rsid w:val="00297A1B"/>
    <w:rsid w:val="002A115A"/>
    <w:rsid w:val="002A3E93"/>
    <w:rsid w:val="002A56C2"/>
    <w:rsid w:val="002A7030"/>
    <w:rsid w:val="002A79B3"/>
    <w:rsid w:val="002A7A4C"/>
    <w:rsid w:val="002B0DBE"/>
    <w:rsid w:val="002B1F5D"/>
    <w:rsid w:val="002B4085"/>
    <w:rsid w:val="002B6339"/>
    <w:rsid w:val="002B73F9"/>
    <w:rsid w:val="002C0B91"/>
    <w:rsid w:val="002C10F9"/>
    <w:rsid w:val="002C165B"/>
    <w:rsid w:val="002C375E"/>
    <w:rsid w:val="002C3FA3"/>
    <w:rsid w:val="002C4873"/>
    <w:rsid w:val="002C4D0C"/>
    <w:rsid w:val="002C6E71"/>
    <w:rsid w:val="002C7DBD"/>
    <w:rsid w:val="002D2707"/>
    <w:rsid w:val="002D2BA9"/>
    <w:rsid w:val="002D4C55"/>
    <w:rsid w:val="002E00EE"/>
    <w:rsid w:val="002E04EF"/>
    <w:rsid w:val="002E13CF"/>
    <w:rsid w:val="002E239E"/>
    <w:rsid w:val="002E2D5A"/>
    <w:rsid w:val="002E2DC8"/>
    <w:rsid w:val="002E5BEE"/>
    <w:rsid w:val="002F1CE1"/>
    <w:rsid w:val="002F47C5"/>
    <w:rsid w:val="002F7E7B"/>
    <w:rsid w:val="00301FC3"/>
    <w:rsid w:val="00302DC9"/>
    <w:rsid w:val="00302F3E"/>
    <w:rsid w:val="00303F7E"/>
    <w:rsid w:val="00304626"/>
    <w:rsid w:val="00304E4B"/>
    <w:rsid w:val="00306CFC"/>
    <w:rsid w:val="00307D8F"/>
    <w:rsid w:val="00310C62"/>
    <w:rsid w:val="00311C37"/>
    <w:rsid w:val="00316840"/>
    <w:rsid w:val="003172DC"/>
    <w:rsid w:val="003175A6"/>
    <w:rsid w:val="00317C85"/>
    <w:rsid w:val="00323693"/>
    <w:rsid w:val="003236FD"/>
    <w:rsid w:val="00323D09"/>
    <w:rsid w:val="00324385"/>
    <w:rsid w:val="00324A03"/>
    <w:rsid w:val="00325520"/>
    <w:rsid w:val="00326492"/>
    <w:rsid w:val="003275B3"/>
    <w:rsid w:val="00331198"/>
    <w:rsid w:val="00334B5C"/>
    <w:rsid w:val="00335C25"/>
    <w:rsid w:val="00340C54"/>
    <w:rsid w:val="00341095"/>
    <w:rsid w:val="00341C4F"/>
    <w:rsid w:val="00341CD4"/>
    <w:rsid w:val="003428A2"/>
    <w:rsid w:val="00342FBB"/>
    <w:rsid w:val="00344143"/>
    <w:rsid w:val="003448B1"/>
    <w:rsid w:val="00346087"/>
    <w:rsid w:val="00346128"/>
    <w:rsid w:val="00353A18"/>
    <w:rsid w:val="0035462D"/>
    <w:rsid w:val="003548C2"/>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3106"/>
    <w:rsid w:val="0037313D"/>
    <w:rsid w:val="003737DB"/>
    <w:rsid w:val="00373ECF"/>
    <w:rsid w:val="00373F4D"/>
    <w:rsid w:val="00376297"/>
    <w:rsid w:val="00376565"/>
    <w:rsid w:val="003765B8"/>
    <w:rsid w:val="003770EE"/>
    <w:rsid w:val="0037710A"/>
    <w:rsid w:val="00380502"/>
    <w:rsid w:val="003819E5"/>
    <w:rsid w:val="00382755"/>
    <w:rsid w:val="00383C26"/>
    <w:rsid w:val="003852D0"/>
    <w:rsid w:val="003864EF"/>
    <w:rsid w:val="00390E11"/>
    <w:rsid w:val="00393AA3"/>
    <w:rsid w:val="00393E50"/>
    <w:rsid w:val="003946CD"/>
    <w:rsid w:val="00394F07"/>
    <w:rsid w:val="003952C8"/>
    <w:rsid w:val="003A047D"/>
    <w:rsid w:val="003A2792"/>
    <w:rsid w:val="003A67E6"/>
    <w:rsid w:val="003B0008"/>
    <w:rsid w:val="003B096F"/>
    <w:rsid w:val="003B0A37"/>
    <w:rsid w:val="003B2767"/>
    <w:rsid w:val="003B29DD"/>
    <w:rsid w:val="003B4DDA"/>
    <w:rsid w:val="003B56BC"/>
    <w:rsid w:val="003B65E2"/>
    <w:rsid w:val="003B6C78"/>
    <w:rsid w:val="003C0C9A"/>
    <w:rsid w:val="003C0E4C"/>
    <w:rsid w:val="003C12E0"/>
    <w:rsid w:val="003C2B95"/>
    <w:rsid w:val="003C3971"/>
    <w:rsid w:val="003C545C"/>
    <w:rsid w:val="003C5B2E"/>
    <w:rsid w:val="003C79B9"/>
    <w:rsid w:val="003D2529"/>
    <w:rsid w:val="003D3581"/>
    <w:rsid w:val="003D5635"/>
    <w:rsid w:val="003D6FAD"/>
    <w:rsid w:val="003D7E36"/>
    <w:rsid w:val="003E18DE"/>
    <w:rsid w:val="003E4A3E"/>
    <w:rsid w:val="003E5985"/>
    <w:rsid w:val="003E69A0"/>
    <w:rsid w:val="003E6C8E"/>
    <w:rsid w:val="003F0319"/>
    <w:rsid w:val="003F0529"/>
    <w:rsid w:val="003F17D7"/>
    <w:rsid w:val="003F186F"/>
    <w:rsid w:val="003F3436"/>
    <w:rsid w:val="003F4EF0"/>
    <w:rsid w:val="003F65CF"/>
    <w:rsid w:val="003F72D9"/>
    <w:rsid w:val="003F7885"/>
    <w:rsid w:val="003F7D65"/>
    <w:rsid w:val="003F7F8F"/>
    <w:rsid w:val="004000E4"/>
    <w:rsid w:val="00401F33"/>
    <w:rsid w:val="004024F1"/>
    <w:rsid w:val="004031ED"/>
    <w:rsid w:val="00403C66"/>
    <w:rsid w:val="004041B4"/>
    <w:rsid w:val="00404D22"/>
    <w:rsid w:val="00405DAA"/>
    <w:rsid w:val="0040609E"/>
    <w:rsid w:val="00406C32"/>
    <w:rsid w:val="00411677"/>
    <w:rsid w:val="00412D08"/>
    <w:rsid w:val="004141BA"/>
    <w:rsid w:val="0041740C"/>
    <w:rsid w:val="00423334"/>
    <w:rsid w:val="004243FC"/>
    <w:rsid w:val="0042447E"/>
    <w:rsid w:val="00425CC2"/>
    <w:rsid w:val="00427EC2"/>
    <w:rsid w:val="004302FD"/>
    <w:rsid w:val="0043280E"/>
    <w:rsid w:val="004345EC"/>
    <w:rsid w:val="00434F32"/>
    <w:rsid w:val="0043527B"/>
    <w:rsid w:val="00442EDF"/>
    <w:rsid w:val="004432FD"/>
    <w:rsid w:val="00443512"/>
    <w:rsid w:val="00443F06"/>
    <w:rsid w:val="0044783C"/>
    <w:rsid w:val="00451495"/>
    <w:rsid w:val="00454196"/>
    <w:rsid w:val="0045733E"/>
    <w:rsid w:val="0046238D"/>
    <w:rsid w:val="0046332E"/>
    <w:rsid w:val="00463841"/>
    <w:rsid w:val="00464A4D"/>
    <w:rsid w:val="00465515"/>
    <w:rsid w:val="00465FD7"/>
    <w:rsid w:val="00466D68"/>
    <w:rsid w:val="00471BF7"/>
    <w:rsid w:val="004756CC"/>
    <w:rsid w:val="00477875"/>
    <w:rsid w:val="00480288"/>
    <w:rsid w:val="00482FA6"/>
    <w:rsid w:val="00487010"/>
    <w:rsid w:val="004903A7"/>
    <w:rsid w:val="00490D56"/>
    <w:rsid w:val="00491012"/>
    <w:rsid w:val="0049177F"/>
    <w:rsid w:val="00492536"/>
    <w:rsid w:val="00492C85"/>
    <w:rsid w:val="00492EB1"/>
    <w:rsid w:val="004945C8"/>
    <w:rsid w:val="00497288"/>
    <w:rsid w:val="0049751D"/>
    <w:rsid w:val="004A2201"/>
    <w:rsid w:val="004A3193"/>
    <w:rsid w:val="004A4AFB"/>
    <w:rsid w:val="004A4C2F"/>
    <w:rsid w:val="004A6D31"/>
    <w:rsid w:val="004A6F7A"/>
    <w:rsid w:val="004A7026"/>
    <w:rsid w:val="004A714A"/>
    <w:rsid w:val="004A7486"/>
    <w:rsid w:val="004A7F08"/>
    <w:rsid w:val="004B0F14"/>
    <w:rsid w:val="004B1F26"/>
    <w:rsid w:val="004B21EE"/>
    <w:rsid w:val="004B297E"/>
    <w:rsid w:val="004B2FAF"/>
    <w:rsid w:val="004B3819"/>
    <w:rsid w:val="004C0936"/>
    <w:rsid w:val="004C19F9"/>
    <w:rsid w:val="004C2DE5"/>
    <w:rsid w:val="004C30AC"/>
    <w:rsid w:val="004C38A5"/>
    <w:rsid w:val="004C4949"/>
    <w:rsid w:val="004C556D"/>
    <w:rsid w:val="004C61FC"/>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6490"/>
    <w:rsid w:val="004F04FB"/>
    <w:rsid w:val="004F0988"/>
    <w:rsid w:val="004F0C66"/>
    <w:rsid w:val="004F3340"/>
    <w:rsid w:val="004F4555"/>
    <w:rsid w:val="004F529C"/>
    <w:rsid w:val="004F58F6"/>
    <w:rsid w:val="004F6E98"/>
    <w:rsid w:val="004F7BD1"/>
    <w:rsid w:val="00501425"/>
    <w:rsid w:val="00502CE3"/>
    <w:rsid w:val="005033F4"/>
    <w:rsid w:val="00504373"/>
    <w:rsid w:val="00506BAA"/>
    <w:rsid w:val="00507333"/>
    <w:rsid w:val="0051205F"/>
    <w:rsid w:val="00513F4B"/>
    <w:rsid w:val="00517250"/>
    <w:rsid w:val="00520D0D"/>
    <w:rsid w:val="00521450"/>
    <w:rsid w:val="005215E3"/>
    <w:rsid w:val="00521C07"/>
    <w:rsid w:val="00521C9B"/>
    <w:rsid w:val="00522795"/>
    <w:rsid w:val="0052282D"/>
    <w:rsid w:val="00524261"/>
    <w:rsid w:val="005255FC"/>
    <w:rsid w:val="00525A80"/>
    <w:rsid w:val="0053388B"/>
    <w:rsid w:val="00534ADC"/>
    <w:rsid w:val="00535773"/>
    <w:rsid w:val="00535FF2"/>
    <w:rsid w:val="00536008"/>
    <w:rsid w:val="00543686"/>
    <w:rsid w:val="00543E6C"/>
    <w:rsid w:val="00545CF8"/>
    <w:rsid w:val="00546BF3"/>
    <w:rsid w:val="00547DF5"/>
    <w:rsid w:val="00550D57"/>
    <w:rsid w:val="00551634"/>
    <w:rsid w:val="00552A75"/>
    <w:rsid w:val="0055309E"/>
    <w:rsid w:val="0055373D"/>
    <w:rsid w:val="00556892"/>
    <w:rsid w:val="005568B7"/>
    <w:rsid w:val="0055703F"/>
    <w:rsid w:val="00562F93"/>
    <w:rsid w:val="00565005"/>
    <w:rsid w:val="00565087"/>
    <w:rsid w:val="00566601"/>
    <w:rsid w:val="00570F8B"/>
    <w:rsid w:val="00572F2F"/>
    <w:rsid w:val="00575CB0"/>
    <w:rsid w:val="005764F4"/>
    <w:rsid w:val="005771BE"/>
    <w:rsid w:val="00577DF2"/>
    <w:rsid w:val="005804C0"/>
    <w:rsid w:val="00582F4D"/>
    <w:rsid w:val="00584886"/>
    <w:rsid w:val="00585E77"/>
    <w:rsid w:val="0058610D"/>
    <w:rsid w:val="0058629A"/>
    <w:rsid w:val="00586E78"/>
    <w:rsid w:val="005908C2"/>
    <w:rsid w:val="00592A2B"/>
    <w:rsid w:val="00593BD3"/>
    <w:rsid w:val="005947F7"/>
    <w:rsid w:val="00594E91"/>
    <w:rsid w:val="00595651"/>
    <w:rsid w:val="00595ECE"/>
    <w:rsid w:val="0059727E"/>
    <w:rsid w:val="005974A0"/>
    <w:rsid w:val="00597B11"/>
    <w:rsid w:val="005A00AB"/>
    <w:rsid w:val="005A00B4"/>
    <w:rsid w:val="005A51D0"/>
    <w:rsid w:val="005A591D"/>
    <w:rsid w:val="005A73FD"/>
    <w:rsid w:val="005B3B3B"/>
    <w:rsid w:val="005B409C"/>
    <w:rsid w:val="005B560C"/>
    <w:rsid w:val="005B58A7"/>
    <w:rsid w:val="005B6231"/>
    <w:rsid w:val="005B6391"/>
    <w:rsid w:val="005B6573"/>
    <w:rsid w:val="005B66FC"/>
    <w:rsid w:val="005B7564"/>
    <w:rsid w:val="005B7747"/>
    <w:rsid w:val="005C13FB"/>
    <w:rsid w:val="005C1A4E"/>
    <w:rsid w:val="005C3C82"/>
    <w:rsid w:val="005C4616"/>
    <w:rsid w:val="005C52B3"/>
    <w:rsid w:val="005C64F2"/>
    <w:rsid w:val="005D02A8"/>
    <w:rsid w:val="005D0475"/>
    <w:rsid w:val="005D2E01"/>
    <w:rsid w:val="005D442D"/>
    <w:rsid w:val="005D4599"/>
    <w:rsid w:val="005D4C58"/>
    <w:rsid w:val="005D6BB7"/>
    <w:rsid w:val="005D6E0C"/>
    <w:rsid w:val="005D7526"/>
    <w:rsid w:val="005E0013"/>
    <w:rsid w:val="005E4262"/>
    <w:rsid w:val="005E4480"/>
    <w:rsid w:val="005E4BB2"/>
    <w:rsid w:val="005E7C3F"/>
    <w:rsid w:val="005F0228"/>
    <w:rsid w:val="005F191B"/>
    <w:rsid w:val="005F2320"/>
    <w:rsid w:val="005F2C20"/>
    <w:rsid w:val="005F4119"/>
    <w:rsid w:val="005F788A"/>
    <w:rsid w:val="005F7AE8"/>
    <w:rsid w:val="006012DC"/>
    <w:rsid w:val="00601BB8"/>
    <w:rsid w:val="00602AEA"/>
    <w:rsid w:val="00603236"/>
    <w:rsid w:val="00605091"/>
    <w:rsid w:val="0061000A"/>
    <w:rsid w:val="00612B9D"/>
    <w:rsid w:val="00613A1A"/>
    <w:rsid w:val="00613A33"/>
    <w:rsid w:val="00613FE0"/>
    <w:rsid w:val="00614FDF"/>
    <w:rsid w:val="00616245"/>
    <w:rsid w:val="006172E0"/>
    <w:rsid w:val="00617590"/>
    <w:rsid w:val="006204A3"/>
    <w:rsid w:val="00622485"/>
    <w:rsid w:val="00624782"/>
    <w:rsid w:val="0062536C"/>
    <w:rsid w:val="006256FB"/>
    <w:rsid w:val="00626444"/>
    <w:rsid w:val="00627B9F"/>
    <w:rsid w:val="00631B39"/>
    <w:rsid w:val="0063543D"/>
    <w:rsid w:val="00640560"/>
    <w:rsid w:val="00641B17"/>
    <w:rsid w:val="006453C8"/>
    <w:rsid w:val="0064709D"/>
    <w:rsid w:val="00647114"/>
    <w:rsid w:val="00647919"/>
    <w:rsid w:val="00651C70"/>
    <w:rsid w:val="00651D4C"/>
    <w:rsid w:val="006525DC"/>
    <w:rsid w:val="006530D6"/>
    <w:rsid w:val="00653EC8"/>
    <w:rsid w:val="006557A4"/>
    <w:rsid w:val="00656C0E"/>
    <w:rsid w:val="00664384"/>
    <w:rsid w:val="00665833"/>
    <w:rsid w:val="00666C5F"/>
    <w:rsid w:val="00670711"/>
    <w:rsid w:val="00670C0F"/>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68F1"/>
    <w:rsid w:val="00696ABB"/>
    <w:rsid w:val="006A0AD5"/>
    <w:rsid w:val="006A1F5E"/>
    <w:rsid w:val="006A2B27"/>
    <w:rsid w:val="006A323F"/>
    <w:rsid w:val="006A46FF"/>
    <w:rsid w:val="006B274D"/>
    <w:rsid w:val="006B2F0C"/>
    <w:rsid w:val="006B30D0"/>
    <w:rsid w:val="006B48DB"/>
    <w:rsid w:val="006B5D87"/>
    <w:rsid w:val="006B7D82"/>
    <w:rsid w:val="006C031E"/>
    <w:rsid w:val="006C3D95"/>
    <w:rsid w:val="006C411E"/>
    <w:rsid w:val="006C6947"/>
    <w:rsid w:val="006D0082"/>
    <w:rsid w:val="006D0DD0"/>
    <w:rsid w:val="006D340A"/>
    <w:rsid w:val="006D4C3A"/>
    <w:rsid w:val="006D53BF"/>
    <w:rsid w:val="006D55AB"/>
    <w:rsid w:val="006D5CBC"/>
    <w:rsid w:val="006D6522"/>
    <w:rsid w:val="006D6F54"/>
    <w:rsid w:val="006D7B10"/>
    <w:rsid w:val="006E0127"/>
    <w:rsid w:val="006E0788"/>
    <w:rsid w:val="006E0C56"/>
    <w:rsid w:val="006E2CD6"/>
    <w:rsid w:val="006E3031"/>
    <w:rsid w:val="006E32AB"/>
    <w:rsid w:val="006E4AC7"/>
    <w:rsid w:val="006E4DC1"/>
    <w:rsid w:val="006E5AD1"/>
    <w:rsid w:val="006E5C86"/>
    <w:rsid w:val="006E6394"/>
    <w:rsid w:val="006E77CE"/>
    <w:rsid w:val="006F3346"/>
    <w:rsid w:val="006F3CA0"/>
    <w:rsid w:val="006F55DE"/>
    <w:rsid w:val="00701116"/>
    <w:rsid w:val="0070196C"/>
    <w:rsid w:val="00704064"/>
    <w:rsid w:val="0070460B"/>
    <w:rsid w:val="0070538B"/>
    <w:rsid w:val="00705BE6"/>
    <w:rsid w:val="0070615F"/>
    <w:rsid w:val="0070753C"/>
    <w:rsid w:val="00710FE2"/>
    <w:rsid w:val="0071174C"/>
    <w:rsid w:val="0071204B"/>
    <w:rsid w:val="00712FFA"/>
    <w:rsid w:val="00713C44"/>
    <w:rsid w:val="00713C91"/>
    <w:rsid w:val="0071672D"/>
    <w:rsid w:val="0072104A"/>
    <w:rsid w:val="007212BB"/>
    <w:rsid w:val="00722360"/>
    <w:rsid w:val="00722E28"/>
    <w:rsid w:val="007234C5"/>
    <w:rsid w:val="0072414A"/>
    <w:rsid w:val="00725131"/>
    <w:rsid w:val="007304C8"/>
    <w:rsid w:val="00730857"/>
    <w:rsid w:val="0073134C"/>
    <w:rsid w:val="00731D95"/>
    <w:rsid w:val="00734A5B"/>
    <w:rsid w:val="00734BB6"/>
    <w:rsid w:val="0074026F"/>
    <w:rsid w:val="0074130D"/>
    <w:rsid w:val="00741860"/>
    <w:rsid w:val="00741974"/>
    <w:rsid w:val="007429F6"/>
    <w:rsid w:val="00744E76"/>
    <w:rsid w:val="00745110"/>
    <w:rsid w:val="00746AAD"/>
    <w:rsid w:val="00746F2B"/>
    <w:rsid w:val="00747D1F"/>
    <w:rsid w:val="00750A74"/>
    <w:rsid w:val="007539EC"/>
    <w:rsid w:val="0075557A"/>
    <w:rsid w:val="00755ADC"/>
    <w:rsid w:val="00757B33"/>
    <w:rsid w:val="007626D3"/>
    <w:rsid w:val="007654B2"/>
    <w:rsid w:val="00765EA3"/>
    <w:rsid w:val="00767DAA"/>
    <w:rsid w:val="0077049B"/>
    <w:rsid w:val="00770EB5"/>
    <w:rsid w:val="00774DA4"/>
    <w:rsid w:val="0077557D"/>
    <w:rsid w:val="007755A5"/>
    <w:rsid w:val="00775DF2"/>
    <w:rsid w:val="00780624"/>
    <w:rsid w:val="00781B4E"/>
    <w:rsid w:val="00781F0F"/>
    <w:rsid w:val="0078211C"/>
    <w:rsid w:val="007830A1"/>
    <w:rsid w:val="0078795B"/>
    <w:rsid w:val="0079001A"/>
    <w:rsid w:val="007A438B"/>
    <w:rsid w:val="007A4FD7"/>
    <w:rsid w:val="007B007C"/>
    <w:rsid w:val="007B0905"/>
    <w:rsid w:val="007B23A7"/>
    <w:rsid w:val="007B2EDB"/>
    <w:rsid w:val="007B5161"/>
    <w:rsid w:val="007B5527"/>
    <w:rsid w:val="007B600E"/>
    <w:rsid w:val="007B6037"/>
    <w:rsid w:val="007B7C45"/>
    <w:rsid w:val="007C10D9"/>
    <w:rsid w:val="007C13F1"/>
    <w:rsid w:val="007C184D"/>
    <w:rsid w:val="007C2098"/>
    <w:rsid w:val="007C2B1C"/>
    <w:rsid w:val="007C4494"/>
    <w:rsid w:val="007C4A03"/>
    <w:rsid w:val="007C4D7A"/>
    <w:rsid w:val="007C6F4C"/>
    <w:rsid w:val="007C6FFF"/>
    <w:rsid w:val="007C7A28"/>
    <w:rsid w:val="007D00AC"/>
    <w:rsid w:val="007D025E"/>
    <w:rsid w:val="007D2CAB"/>
    <w:rsid w:val="007D5332"/>
    <w:rsid w:val="007D5AA5"/>
    <w:rsid w:val="007D62E7"/>
    <w:rsid w:val="007D6AC8"/>
    <w:rsid w:val="007D6E09"/>
    <w:rsid w:val="007E0659"/>
    <w:rsid w:val="007E11D7"/>
    <w:rsid w:val="007E122D"/>
    <w:rsid w:val="007E27B6"/>
    <w:rsid w:val="007E4733"/>
    <w:rsid w:val="007E50DC"/>
    <w:rsid w:val="007E58DE"/>
    <w:rsid w:val="007E72FF"/>
    <w:rsid w:val="007F0913"/>
    <w:rsid w:val="007F0F4A"/>
    <w:rsid w:val="007F214D"/>
    <w:rsid w:val="007F3806"/>
    <w:rsid w:val="007F41E6"/>
    <w:rsid w:val="007F51C4"/>
    <w:rsid w:val="007F6115"/>
    <w:rsid w:val="007F774E"/>
    <w:rsid w:val="00801ACD"/>
    <w:rsid w:val="00802638"/>
    <w:rsid w:val="008028A4"/>
    <w:rsid w:val="00802CBD"/>
    <w:rsid w:val="008033FE"/>
    <w:rsid w:val="00804B9F"/>
    <w:rsid w:val="00805333"/>
    <w:rsid w:val="008074A3"/>
    <w:rsid w:val="00807B38"/>
    <w:rsid w:val="00807E0A"/>
    <w:rsid w:val="00812B74"/>
    <w:rsid w:val="00812D1B"/>
    <w:rsid w:val="008149C0"/>
    <w:rsid w:val="00814AA4"/>
    <w:rsid w:val="00814E8C"/>
    <w:rsid w:val="008155DA"/>
    <w:rsid w:val="00815657"/>
    <w:rsid w:val="00815C1C"/>
    <w:rsid w:val="0081777D"/>
    <w:rsid w:val="00817861"/>
    <w:rsid w:val="00820328"/>
    <w:rsid w:val="00821022"/>
    <w:rsid w:val="0082176E"/>
    <w:rsid w:val="008220F5"/>
    <w:rsid w:val="008228CA"/>
    <w:rsid w:val="008229B6"/>
    <w:rsid w:val="00823CAB"/>
    <w:rsid w:val="00824005"/>
    <w:rsid w:val="008243A6"/>
    <w:rsid w:val="00824F08"/>
    <w:rsid w:val="00824FA0"/>
    <w:rsid w:val="00830747"/>
    <w:rsid w:val="008328C9"/>
    <w:rsid w:val="00833D8F"/>
    <w:rsid w:val="008353DD"/>
    <w:rsid w:val="00837C55"/>
    <w:rsid w:val="00837EDF"/>
    <w:rsid w:val="00840489"/>
    <w:rsid w:val="00840B9D"/>
    <w:rsid w:val="008410C5"/>
    <w:rsid w:val="008415A3"/>
    <w:rsid w:val="00842FA2"/>
    <w:rsid w:val="0084504C"/>
    <w:rsid w:val="00845D4B"/>
    <w:rsid w:val="00851F2B"/>
    <w:rsid w:val="008528D7"/>
    <w:rsid w:val="008538CC"/>
    <w:rsid w:val="00854175"/>
    <w:rsid w:val="008544DE"/>
    <w:rsid w:val="00854758"/>
    <w:rsid w:val="008572F3"/>
    <w:rsid w:val="00857B7A"/>
    <w:rsid w:val="00860E3B"/>
    <w:rsid w:val="0086175F"/>
    <w:rsid w:val="00861858"/>
    <w:rsid w:val="008627CB"/>
    <w:rsid w:val="0086327F"/>
    <w:rsid w:val="0086465E"/>
    <w:rsid w:val="00864B83"/>
    <w:rsid w:val="00865536"/>
    <w:rsid w:val="00865A53"/>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80AE5"/>
    <w:rsid w:val="00880CB6"/>
    <w:rsid w:val="00880E94"/>
    <w:rsid w:val="00881B18"/>
    <w:rsid w:val="00884F7E"/>
    <w:rsid w:val="00885BA7"/>
    <w:rsid w:val="00885FE2"/>
    <w:rsid w:val="00887B39"/>
    <w:rsid w:val="00887D54"/>
    <w:rsid w:val="00891AFC"/>
    <w:rsid w:val="00891DBE"/>
    <w:rsid w:val="00895D12"/>
    <w:rsid w:val="00897273"/>
    <w:rsid w:val="008A0BCF"/>
    <w:rsid w:val="008A1BFE"/>
    <w:rsid w:val="008A283C"/>
    <w:rsid w:val="008A3C41"/>
    <w:rsid w:val="008A3C72"/>
    <w:rsid w:val="008A4434"/>
    <w:rsid w:val="008A477A"/>
    <w:rsid w:val="008A58F7"/>
    <w:rsid w:val="008A752E"/>
    <w:rsid w:val="008B108F"/>
    <w:rsid w:val="008B35FC"/>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E1238"/>
    <w:rsid w:val="008E2912"/>
    <w:rsid w:val="008E2D68"/>
    <w:rsid w:val="008E430F"/>
    <w:rsid w:val="008E484F"/>
    <w:rsid w:val="008E6545"/>
    <w:rsid w:val="008E6756"/>
    <w:rsid w:val="008E6B6C"/>
    <w:rsid w:val="008E6F62"/>
    <w:rsid w:val="008F05BE"/>
    <w:rsid w:val="008F17CB"/>
    <w:rsid w:val="008F2619"/>
    <w:rsid w:val="008F2761"/>
    <w:rsid w:val="008F2BAD"/>
    <w:rsid w:val="008F2CD2"/>
    <w:rsid w:val="008F2D53"/>
    <w:rsid w:val="008F5FAD"/>
    <w:rsid w:val="008F6177"/>
    <w:rsid w:val="008F6F82"/>
    <w:rsid w:val="00901FB5"/>
    <w:rsid w:val="009025AC"/>
    <w:rsid w:val="0090271F"/>
    <w:rsid w:val="009027CE"/>
    <w:rsid w:val="00902E23"/>
    <w:rsid w:val="00903F17"/>
    <w:rsid w:val="009047DE"/>
    <w:rsid w:val="00904EA7"/>
    <w:rsid w:val="00905300"/>
    <w:rsid w:val="00905822"/>
    <w:rsid w:val="00905D78"/>
    <w:rsid w:val="00907590"/>
    <w:rsid w:val="00907EE5"/>
    <w:rsid w:val="009114D7"/>
    <w:rsid w:val="00911A40"/>
    <w:rsid w:val="00912778"/>
    <w:rsid w:val="0091348E"/>
    <w:rsid w:val="0091494F"/>
    <w:rsid w:val="00917CCB"/>
    <w:rsid w:val="00920D3C"/>
    <w:rsid w:val="00922FAF"/>
    <w:rsid w:val="00923407"/>
    <w:rsid w:val="009237A7"/>
    <w:rsid w:val="00923F97"/>
    <w:rsid w:val="00924100"/>
    <w:rsid w:val="009243ED"/>
    <w:rsid w:val="00925C36"/>
    <w:rsid w:val="009277F0"/>
    <w:rsid w:val="00927F4F"/>
    <w:rsid w:val="009300C1"/>
    <w:rsid w:val="00932CBE"/>
    <w:rsid w:val="00933FB0"/>
    <w:rsid w:val="00935E30"/>
    <w:rsid w:val="00936069"/>
    <w:rsid w:val="00936DD1"/>
    <w:rsid w:val="00937287"/>
    <w:rsid w:val="00937487"/>
    <w:rsid w:val="0093750A"/>
    <w:rsid w:val="00940CC6"/>
    <w:rsid w:val="00941884"/>
    <w:rsid w:val="009427D6"/>
    <w:rsid w:val="00942B65"/>
    <w:rsid w:val="00942EC2"/>
    <w:rsid w:val="009446CF"/>
    <w:rsid w:val="009462A5"/>
    <w:rsid w:val="00947B61"/>
    <w:rsid w:val="009500FD"/>
    <w:rsid w:val="00952D0B"/>
    <w:rsid w:val="009533A9"/>
    <w:rsid w:val="009545E8"/>
    <w:rsid w:val="009619F2"/>
    <w:rsid w:val="0096482C"/>
    <w:rsid w:val="00965C4F"/>
    <w:rsid w:val="00972207"/>
    <w:rsid w:val="00973703"/>
    <w:rsid w:val="009738DD"/>
    <w:rsid w:val="00973BC7"/>
    <w:rsid w:val="00973F39"/>
    <w:rsid w:val="00974ADB"/>
    <w:rsid w:val="00976C5C"/>
    <w:rsid w:val="00977BA4"/>
    <w:rsid w:val="009853BB"/>
    <w:rsid w:val="00990944"/>
    <w:rsid w:val="009921C7"/>
    <w:rsid w:val="0099258B"/>
    <w:rsid w:val="00992807"/>
    <w:rsid w:val="00992FAA"/>
    <w:rsid w:val="0099589D"/>
    <w:rsid w:val="00997482"/>
    <w:rsid w:val="00997CC9"/>
    <w:rsid w:val="009A0BE1"/>
    <w:rsid w:val="009A24DF"/>
    <w:rsid w:val="009A27EE"/>
    <w:rsid w:val="009A2EA4"/>
    <w:rsid w:val="009A2FD8"/>
    <w:rsid w:val="009A3CAC"/>
    <w:rsid w:val="009A3F4D"/>
    <w:rsid w:val="009A4EFF"/>
    <w:rsid w:val="009A51BE"/>
    <w:rsid w:val="009A71D6"/>
    <w:rsid w:val="009A7822"/>
    <w:rsid w:val="009B0412"/>
    <w:rsid w:val="009B1670"/>
    <w:rsid w:val="009B367A"/>
    <w:rsid w:val="009B5599"/>
    <w:rsid w:val="009C2BC5"/>
    <w:rsid w:val="009C4058"/>
    <w:rsid w:val="009C6A50"/>
    <w:rsid w:val="009C6B15"/>
    <w:rsid w:val="009C7FA8"/>
    <w:rsid w:val="009D1AC5"/>
    <w:rsid w:val="009D226E"/>
    <w:rsid w:val="009D3713"/>
    <w:rsid w:val="009D50FC"/>
    <w:rsid w:val="009E0F13"/>
    <w:rsid w:val="009E13D8"/>
    <w:rsid w:val="009E1CA1"/>
    <w:rsid w:val="009E3511"/>
    <w:rsid w:val="009E51CF"/>
    <w:rsid w:val="009E7D12"/>
    <w:rsid w:val="009F0B38"/>
    <w:rsid w:val="009F1DFA"/>
    <w:rsid w:val="009F2C81"/>
    <w:rsid w:val="009F37B7"/>
    <w:rsid w:val="009F46A8"/>
    <w:rsid w:val="009F6A00"/>
    <w:rsid w:val="009F70D5"/>
    <w:rsid w:val="00A01B0D"/>
    <w:rsid w:val="00A04AD4"/>
    <w:rsid w:val="00A05197"/>
    <w:rsid w:val="00A073D9"/>
    <w:rsid w:val="00A103ED"/>
    <w:rsid w:val="00A10F02"/>
    <w:rsid w:val="00A11593"/>
    <w:rsid w:val="00A164B4"/>
    <w:rsid w:val="00A169F4"/>
    <w:rsid w:val="00A21FE2"/>
    <w:rsid w:val="00A22D66"/>
    <w:rsid w:val="00A24251"/>
    <w:rsid w:val="00A244C4"/>
    <w:rsid w:val="00A24A45"/>
    <w:rsid w:val="00A26877"/>
    <w:rsid w:val="00A26956"/>
    <w:rsid w:val="00A27486"/>
    <w:rsid w:val="00A3337F"/>
    <w:rsid w:val="00A33BD1"/>
    <w:rsid w:val="00A33F17"/>
    <w:rsid w:val="00A3481E"/>
    <w:rsid w:val="00A35B58"/>
    <w:rsid w:val="00A36B31"/>
    <w:rsid w:val="00A36DE6"/>
    <w:rsid w:val="00A411EA"/>
    <w:rsid w:val="00A41D6F"/>
    <w:rsid w:val="00A4241A"/>
    <w:rsid w:val="00A437D1"/>
    <w:rsid w:val="00A44566"/>
    <w:rsid w:val="00A45D00"/>
    <w:rsid w:val="00A46521"/>
    <w:rsid w:val="00A474D7"/>
    <w:rsid w:val="00A5233D"/>
    <w:rsid w:val="00A52528"/>
    <w:rsid w:val="00A53724"/>
    <w:rsid w:val="00A538C7"/>
    <w:rsid w:val="00A5476F"/>
    <w:rsid w:val="00A55913"/>
    <w:rsid w:val="00A55C55"/>
    <w:rsid w:val="00A55CF2"/>
    <w:rsid w:val="00A56066"/>
    <w:rsid w:val="00A6021F"/>
    <w:rsid w:val="00A607C0"/>
    <w:rsid w:val="00A61FD8"/>
    <w:rsid w:val="00A634F8"/>
    <w:rsid w:val="00A7055D"/>
    <w:rsid w:val="00A707AD"/>
    <w:rsid w:val="00A71FA1"/>
    <w:rsid w:val="00A72180"/>
    <w:rsid w:val="00A72256"/>
    <w:rsid w:val="00A73129"/>
    <w:rsid w:val="00A73DBA"/>
    <w:rsid w:val="00A74D26"/>
    <w:rsid w:val="00A75AE6"/>
    <w:rsid w:val="00A76289"/>
    <w:rsid w:val="00A766FB"/>
    <w:rsid w:val="00A80067"/>
    <w:rsid w:val="00A82346"/>
    <w:rsid w:val="00A8316F"/>
    <w:rsid w:val="00A83434"/>
    <w:rsid w:val="00A835BF"/>
    <w:rsid w:val="00A83F6A"/>
    <w:rsid w:val="00A84D17"/>
    <w:rsid w:val="00A855A5"/>
    <w:rsid w:val="00A92A73"/>
    <w:rsid w:val="00A92BA1"/>
    <w:rsid w:val="00A94482"/>
    <w:rsid w:val="00A94CD5"/>
    <w:rsid w:val="00A94DE1"/>
    <w:rsid w:val="00A95A32"/>
    <w:rsid w:val="00A97182"/>
    <w:rsid w:val="00AA000D"/>
    <w:rsid w:val="00AA10A3"/>
    <w:rsid w:val="00AA180A"/>
    <w:rsid w:val="00AA1A48"/>
    <w:rsid w:val="00AA2024"/>
    <w:rsid w:val="00AB1604"/>
    <w:rsid w:val="00AB2078"/>
    <w:rsid w:val="00AB2AEC"/>
    <w:rsid w:val="00AB2CFD"/>
    <w:rsid w:val="00AB3B16"/>
    <w:rsid w:val="00AB48E2"/>
    <w:rsid w:val="00AB4A5D"/>
    <w:rsid w:val="00AB550E"/>
    <w:rsid w:val="00AB67CD"/>
    <w:rsid w:val="00AB74BC"/>
    <w:rsid w:val="00AB76CC"/>
    <w:rsid w:val="00AB785C"/>
    <w:rsid w:val="00AC0428"/>
    <w:rsid w:val="00AC28F9"/>
    <w:rsid w:val="00AC5A1E"/>
    <w:rsid w:val="00AC65C0"/>
    <w:rsid w:val="00AC6B4C"/>
    <w:rsid w:val="00AC6B72"/>
    <w:rsid w:val="00AC6BC6"/>
    <w:rsid w:val="00AC7671"/>
    <w:rsid w:val="00AD293C"/>
    <w:rsid w:val="00AD39CB"/>
    <w:rsid w:val="00AD453C"/>
    <w:rsid w:val="00AD5E72"/>
    <w:rsid w:val="00AD60F4"/>
    <w:rsid w:val="00AD723B"/>
    <w:rsid w:val="00AE0D2F"/>
    <w:rsid w:val="00AE16EA"/>
    <w:rsid w:val="00AE1AD4"/>
    <w:rsid w:val="00AE371E"/>
    <w:rsid w:val="00AE4A62"/>
    <w:rsid w:val="00AE4FE4"/>
    <w:rsid w:val="00AE5FFD"/>
    <w:rsid w:val="00AE6485"/>
    <w:rsid w:val="00AE65E2"/>
    <w:rsid w:val="00AE6CDE"/>
    <w:rsid w:val="00AF1460"/>
    <w:rsid w:val="00AF193E"/>
    <w:rsid w:val="00AF694C"/>
    <w:rsid w:val="00B02B47"/>
    <w:rsid w:val="00B031AB"/>
    <w:rsid w:val="00B044D3"/>
    <w:rsid w:val="00B05866"/>
    <w:rsid w:val="00B06014"/>
    <w:rsid w:val="00B075C3"/>
    <w:rsid w:val="00B1063F"/>
    <w:rsid w:val="00B10FAD"/>
    <w:rsid w:val="00B144EC"/>
    <w:rsid w:val="00B15449"/>
    <w:rsid w:val="00B158A3"/>
    <w:rsid w:val="00B1645F"/>
    <w:rsid w:val="00B16EEE"/>
    <w:rsid w:val="00B201D6"/>
    <w:rsid w:val="00B20A69"/>
    <w:rsid w:val="00B2102E"/>
    <w:rsid w:val="00B21C6C"/>
    <w:rsid w:val="00B22189"/>
    <w:rsid w:val="00B22220"/>
    <w:rsid w:val="00B24914"/>
    <w:rsid w:val="00B25E6F"/>
    <w:rsid w:val="00B326F9"/>
    <w:rsid w:val="00B33054"/>
    <w:rsid w:val="00B34A01"/>
    <w:rsid w:val="00B371F9"/>
    <w:rsid w:val="00B40B5A"/>
    <w:rsid w:val="00B41A59"/>
    <w:rsid w:val="00B41C2F"/>
    <w:rsid w:val="00B41E7F"/>
    <w:rsid w:val="00B42318"/>
    <w:rsid w:val="00B43EBA"/>
    <w:rsid w:val="00B44450"/>
    <w:rsid w:val="00B44DDF"/>
    <w:rsid w:val="00B47176"/>
    <w:rsid w:val="00B47285"/>
    <w:rsid w:val="00B47AF9"/>
    <w:rsid w:val="00B511CF"/>
    <w:rsid w:val="00B5129F"/>
    <w:rsid w:val="00B512DE"/>
    <w:rsid w:val="00B56740"/>
    <w:rsid w:val="00B62EDB"/>
    <w:rsid w:val="00B64752"/>
    <w:rsid w:val="00B65C8E"/>
    <w:rsid w:val="00B664C6"/>
    <w:rsid w:val="00B67100"/>
    <w:rsid w:val="00B67BEB"/>
    <w:rsid w:val="00B70095"/>
    <w:rsid w:val="00B7106D"/>
    <w:rsid w:val="00B71B8F"/>
    <w:rsid w:val="00B72C80"/>
    <w:rsid w:val="00B7323E"/>
    <w:rsid w:val="00B73918"/>
    <w:rsid w:val="00B739A0"/>
    <w:rsid w:val="00B744B4"/>
    <w:rsid w:val="00B7456D"/>
    <w:rsid w:val="00B75992"/>
    <w:rsid w:val="00B762CA"/>
    <w:rsid w:val="00B804B9"/>
    <w:rsid w:val="00B806E6"/>
    <w:rsid w:val="00B82D62"/>
    <w:rsid w:val="00B83330"/>
    <w:rsid w:val="00B8471F"/>
    <w:rsid w:val="00B84978"/>
    <w:rsid w:val="00B85530"/>
    <w:rsid w:val="00B86EF9"/>
    <w:rsid w:val="00B87AB9"/>
    <w:rsid w:val="00B915DB"/>
    <w:rsid w:val="00B92198"/>
    <w:rsid w:val="00B93086"/>
    <w:rsid w:val="00B933F8"/>
    <w:rsid w:val="00B94312"/>
    <w:rsid w:val="00BA1282"/>
    <w:rsid w:val="00BA19ED"/>
    <w:rsid w:val="00BA23B2"/>
    <w:rsid w:val="00BA2EB8"/>
    <w:rsid w:val="00BA4B8D"/>
    <w:rsid w:val="00BA6CB2"/>
    <w:rsid w:val="00BB0B12"/>
    <w:rsid w:val="00BB616B"/>
    <w:rsid w:val="00BB667B"/>
    <w:rsid w:val="00BC01AF"/>
    <w:rsid w:val="00BC0F7D"/>
    <w:rsid w:val="00BC4221"/>
    <w:rsid w:val="00BC46A4"/>
    <w:rsid w:val="00BC6983"/>
    <w:rsid w:val="00BD0431"/>
    <w:rsid w:val="00BD0A7B"/>
    <w:rsid w:val="00BD4CE5"/>
    <w:rsid w:val="00BD60B3"/>
    <w:rsid w:val="00BD7187"/>
    <w:rsid w:val="00BD7265"/>
    <w:rsid w:val="00BD7C20"/>
    <w:rsid w:val="00BD7D31"/>
    <w:rsid w:val="00BE0D7A"/>
    <w:rsid w:val="00BE115A"/>
    <w:rsid w:val="00BE228A"/>
    <w:rsid w:val="00BE3255"/>
    <w:rsid w:val="00BE4328"/>
    <w:rsid w:val="00BE51B1"/>
    <w:rsid w:val="00BE5CC4"/>
    <w:rsid w:val="00BE5CD3"/>
    <w:rsid w:val="00BE6425"/>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479B"/>
    <w:rsid w:val="00C052F6"/>
    <w:rsid w:val="00C0603A"/>
    <w:rsid w:val="00C063AE"/>
    <w:rsid w:val="00C074DD"/>
    <w:rsid w:val="00C10074"/>
    <w:rsid w:val="00C1496A"/>
    <w:rsid w:val="00C16B1E"/>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830"/>
    <w:rsid w:val="00C40A50"/>
    <w:rsid w:val="00C420E7"/>
    <w:rsid w:val="00C42314"/>
    <w:rsid w:val="00C42575"/>
    <w:rsid w:val="00C438CC"/>
    <w:rsid w:val="00C442F3"/>
    <w:rsid w:val="00C44F83"/>
    <w:rsid w:val="00C451BF"/>
    <w:rsid w:val="00C45231"/>
    <w:rsid w:val="00C504C9"/>
    <w:rsid w:val="00C5235E"/>
    <w:rsid w:val="00C53C0D"/>
    <w:rsid w:val="00C551FF"/>
    <w:rsid w:val="00C552B0"/>
    <w:rsid w:val="00C56EAA"/>
    <w:rsid w:val="00C616CF"/>
    <w:rsid w:val="00C628FB"/>
    <w:rsid w:val="00C62C15"/>
    <w:rsid w:val="00C635ED"/>
    <w:rsid w:val="00C639B4"/>
    <w:rsid w:val="00C64541"/>
    <w:rsid w:val="00C654B7"/>
    <w:rsid w:val="00C67CCB"/>
    <w:rsid w:val="00C70F1D"/>
    <w:rsid w:val="00C71181"/>
    <w:rsid w:val="00C7185A"/>
    <w:rsid w:val="00C72130"/>
    <w:rsid w:val="00C7234D"/>
    <w:rsid w:val="00C72833"/>
    <w:rsid w:val="00C80F1D"/>
    <w:rsid w:val="00C81085"/>
    <w:rsid w:val="00C81717"/>
    <w:rsid w:val="00C81DDB"/>
    <w:rsid w:val="00C83A35"/>
    <w:rsid w:val="00C83F7D"/>
    <w:rsid w:val="00C844DA"/>
    <w:rsid w:val="00C87CF7"/>
    <w:rsid w:val="00C909F9"/>
    <w:rsid w:val="00C90AA2"/>
    <w:rsid w:val="00C91962"/>
    <w:rsid w:val="00C932D1"/>
    <w:rsid w:val="00C93F40"/>
    <w:rsid w:val="00C9486F"/>
    <w:rsid w:val="00C949A2"/>
    <w:rsid w:val="00C96A62"/>
    <w:rsid w:val="00C96AC2"/>
    <w:rsid w:val="00C97E12"/>
    <w:rsid w:val="00CA2151"/>
    <w:rsid w:val="00CA3D0C"/>
    <w:rsid w:val="00CA528F"/>
    <w:rsid w:val="00CA5828"/>
    <w:rsid w:val="00CA5A55"/>
    <w:rsid w:val="00CA5E0E"/>
    <w:rsid w:val="00CB08ED"/>
    <w:rsid w:val="00CB27C0"/>
    <w:rsid w:val="00CB37C2"/>
    <w:rsid w:val="00CB451D"/>
    <w:rsid w:val="00CB5EF0"/>
    <w:rsid w:val="00CB66E3"/>
    <w:rsid w:val="00CB73CC"/>
    <w:rsid w:val="00CC16A1"/>
    <w:rsid w:val="00CC2D1D"/>
    <w:rsid w:val="00CC30DE"/>
    <w:rsid w:val="00CC52E6"/>
    <w:rsid w:val="00CC6A63"/>
    <w:rsid w:val="00CD0560"/>
    <w:rsid w:val="00CD105D"/>
    <w:rsid w:val="00CD1E98"/>
    <w:rsid w:val="00CD215E"/>
    <w:rsid w:val="00CD24B1"/>
    <w:rsid w:val="00CD341F"/>
    <w:rsid w:val="00CD5670"/>
    <w:rsid w:val="00CD638C"/>
    <w:rsid w:val="00CE1AE5"/>
    <w:rsid w:val="00CE1C90"/>
    <w:rsid w:val="00CE22DA"/>
    <w:rsid w:val="00CE285C"/>
    <w:rsid w:val="00CE2C2C"/>
    <w:rsid w:val="00CE4B9B"/>
    <w:rsid w:val="00CE6810"/>
    <w:rsid w:val="00CF00B0"/>
    <w:rsid w:val="00CF5452"/>
    <w:rsid w:val="00CF545C"/>
    <w:rsid w:val="00CF6594"/>
    <w:rsid w:val="00CF66AB"/>
    <w:rsid w:val="00CF66FD"/>
    <w:rsid w:val="00CF6F5B"/>
    <w:rsid w:val="00D02498"/>
    <w:rsid w:val="00D05ACE"/>
    <w:rsid w:val="00D074C0"/>
    <w:rsid w:val="00D076F3"/>
    <w:rsid w:val="00D13184"/>
    <w:rsid w:val="00D137C7"/>
    <w:rsid w:val="00D1641E"/>
    <w:rsid w:val="00D21412"/>
    <w:rsid w:val="00D267F7"/>
    <w:rsid w:val="00D26CB8"/>
    <w:rsid w:val="00D26D92"/>
    <w:rsid w:val="00D26E1E"/>
    <w:rsid w:val="00D31677"/>
    <w:rsid w:val="00D34256"/>
    <w:rsid w:val="00D34622"/>
    <w:rsid w:val="00D3514E"/>
    <w:rsid w:val="00D36717"/>
    <w:rsid w:val="00D402CE"/>
    <w:rsid w:val="00D4030F"/>
    <w:rsid w:val="00D41F21"/>
    <w:rsid w:val="00D42F4E"/>
    <w:rsid w:val="00D4372C"/>
    <w:rsid w:val="00D43910"/>
    <w:rsid w:val="00D43CBF"/>
    <w:rsid w:val="00D46F3B"/>
    <w:rsid w:val="00D47429"/>
    <w:rsid w:val="00D50EAE"/>
    <w:rsid w:val="00D51CEC"/>
    <w:rsid w:val="00D5218B"/>
    <w:rsid w:val="00D534AB"/>
    <w:rsid w:val="00D535A6"/>
    <w:rsid w:val="00D544F2"/>
    <w:rsid w:val="00D55090"/>
    <w:rsid w:val="00D56289"/>
    <w:rsid w:val="00D576DD"/>
    <w:rsid w:val="00D57972"/>
    <w:rsid w:val="00D57C62"/>
    <w:rsid w:val="00D60BD7"/>
    <w:rsid w:val="00D60BFF"/>
    <w:rsid w:val="00D6211B"/>
    <w:rsid w:val="00D6364B"/>
    <w:rsid w:val="00D675A9"/>
    <w:rsid w:val="00D676AC"/>
    <w:rsid w:val="00D67D9D"/>
    <w:rsid w:val="00D67EB0"/>
    <w:rsid w:val="00D714A0"/>
    <w:rsid w:val="00D72922"/>
    <w:rsid w:val="00D738D6"/>
    <w:rsid w:val="00D754E9"/>
    <w:rsid w:val="00D755EB"/>
    <w:rsid w:val="00D75778"/>
    <w:rsid w:val="00D76048"/>
    <w:rsid w:val="00D7635E"/>
    <w:rsid w:val="00D80D5B"/>
    <w:rsid w:val="00D80D79"/>
    <w:rsid w:val="00D80E4B"/>
    <w:rsid w:val="00D82E6F"/>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5583"/>
    <w:rsid w:val="00D95DA3"/>
    <w:rsid w:val="00D96037"/>
    <w:rsid w:val="00D969CF"/>
    <w:rsid w:val="00D97DD6"/>
    <w:rsid w:val="00DA3ACC"/>
    <w:rsid w:val="00DA5CAA"/>
    <w:rsid w:val="00DA7A03"/>
    <w:rsid w:val="00DB02AC"/>
    <w:rsid w:val="00DB0E68"/>
    <w:rsid w:val="00DB1818"/>
    <w:rsid w:val="00DB23FC"/>
    <w:rsid w:val="00DB2B16"/>
    <w:rsid w:val="00DB4D7D"/>
    <w:rsid w:val="00DB5681"/>
    <w:rsid w:val="00DC10EE"/>
    <w:rsid w:val="00DC1C53"/>
    <w:rsid w:val="00DC24FF"/>
    <w:rsid w:val="00DC2F48"/>
    <w:rsid w:val="00DC309B"/>
    <w:rsid w:val="00DC33B1"/>
    <w:rsid w:val="00DC4DA2"/>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672"/>
    <w:rsid w:val="00DF52B8"/>
    <w:rsid w:val="00DF596E"/>
    <w:rsid w:val="00DF62CD"/>
    <w:rsid w:val="00E00EBB"/>
    <w:rsid w:val="00E02EE3"/>
    <w:rsid w:val="00E0316F"/>
    <w:rsid w:val="00E04013"/>
    <w:rsid w:val="00E041B3"/>
    <w:rsid w:val="00E04DDB"/>
    <w:rsid w:val="00E05869"/>
    <w:rsid w:val="00E05D00"/>
    <w:rsid w:val="00E07FEE"/>
    <w:rsid w:val="00E10809"/>
    <w:rsid w:val="00E130A5"/>
    <w:rsid w:val="00E1425A"/>
    <w:rsid w:val="00E147E7"/>
    <w:rsid w:val="00E14FE6"/>
    <w:rsid w:val="00E16509"/>
    <w:rsid w:val="00E20E25"/>
    <w:rsid w:val="00E21B4D"/>
    <w:rsid w:val="00E24E77"/>
    <w:rsid w:val="00E2536E"/>
    <w:rsid w:val="00E26DB8"/>
    <w:rsid w:val="00E3029E"/>
    <w:rsid w:val="00E30E84"/>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7AFB"/>
    <w:rsid w:val="00E6122E"/>
    <w:rsid w:val="00E618B6"/>
    <w:rsid w:val="00E61F80"/>
    <w:rsid w:val="00E6259B"/>
    <w:rsid w:val="00E629E0"/>
    <w:rsid w:val="00E64FC0"/>
    <w:rsid w:val="00E671FB"/>
    <w:rsid w:val="00E71B93"/>
    <w:rsid w:val="00E71BD6"/>
    <w:rsid w:val="00E71FE5"/>
    <w:rsid w:val="00E77645"/>
    <w:rsid w:val="00E776C3"/>
    <w:rsid w:val="00E778CE"/>
    <w:rsid w:val="00E81A06"/>
    <w:rsid w:val="00E8427A"/>
    <w:rsid w:val="00E84E02"/>
    <w:rsid w:val="00E85989"/>
    <w:rsid w:val="00E8627E"/>
    <w:rsid w:val="00E87078"/>
    <w:rsid w:val="00E8718D"/>
    <w:rsid w:val="00E9362A"/>
    <w:rsid w:val="00E93A2C"/>
    <w:rsid w:val="00E94B6B"/>
    <w:rsid w:val="00E9522E"/>
    <w:rsid w:val="00E97FF7"/>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66"/>
    <w:rsid w:val="00EC4A25"/>
    <w:rsid w:val="00EC4F7F"/>
    <w:rsid w:val="00EC5055"/>
    <w:rsid w:val="00EC61CA"/>
    <w:rsid w:val="00EC73BF"/>
    <w:rsid w:val="00ED0BDA"/>
    <w:rsid w:val="00ED2EBF"/>
    <w:rsid w:val="00ED34AA"/>
    <w:rsid w:val="00ED3CA9"/>
    <w:rsid w:val="00EE0FF9"/>
    <w:rsid w:val="00EE1498"/>
    <w:rsid w:val="00EE68DA"/>
    <w:rsid w:val="00EE6CAA"/>
    <w:rsid w:val="00EE7DB9"/>
    <w:rsid w:val="00EF2C2E"/>
    <w:rsid w:val="00EF3006"/>
    <w:rsid w:val="00EF351E"/>
    <w:rsid w:val="00EF608C"/>
    <w:rsid w:val="00EF65EB"/>
    <w:rsid w:val="00F00415"/>
    <w:rsid w:val="00F0071A"/>
    <w:rsid w:val="00F00A5D"/>
    <w:rsid w:val="00F025A2"/>
    <w:rsid w:val="00F02C57"/>
    <w:rsid w:val="00F04712"/>
    <w:rsid w:val="00F049D4"/>
    <w:rsid w:val="00F04D9A"/>
    <w:rsid w:val="00F06503"/>
    <w:rsid w:val="00F06509"/>
    <w:rsid w:val="00F078AB"/>
    <w:rsid w:val="00F07C67"/>
    <w:rsid w:val="00F1040E"/>
    <w:rsid w:val="00F13360"/>
    <w:rsid w:val="00F133D4"/>
    <w:rsid w:val="00F14386"/>
    <w:rsid w:val="00F15087"/>
    <w:rsid w:val="00F168E9"/>
    <w:rsid w:val="00F21AAF"/>
    <w:rsid w:val="00F22EC7"/>
    <w:rsid w:val="00F25318"/>
    <w:rsid w:val="00F26A21"/>
    <w:rsid w:val="00F30826"/>
    <w:rsid w:val="00F30EA8"/>
    <w:rsid w:val="00F30F23"/>
    <w:rsid w:val="00F320AB"/>
    <w:rsid w:val="00F325C8"/>
    <w:rsid w:val="00F329E4"/>
    <w:rsid w:val="00F337A4"/>
    <w:rsid w:val="00F33BE1"/>
    <w:rsid w:val="00F3481A"/>
    <w:rsid w:val="00F375C4"/>
    <w:rsid w:val="00F37A4C"/>
    <w:rsid w:val="00F432BE"/>
    <w:rsid w:val="00F45254"/>
    <w:rsid w:val="00F4587A"/>
    <w:rsid w:val="00F458A6"/>
    <w:rsid w:val="00F45EA0"/>
    <w:rsid w:val="00F505D7"/>
    <w:rsid w:val="00F51228"/>
    <w:rsid w:val="00F52F4A"/>
    <w:rsid w:val="00F53778"/>
    <w:rsid w:val="00F5784E"/>
    <w:rsid w:val="00F64989"/>
    <w:rsid w:val="00F653B8"/>
    <w:rsid w:val="00F65DB3"/>
    <w:rsid w:val="00F66135"/>
    <w:rsid w:val="00F67890"/>
    <w:rsid w:val="00F67B09"/>
    <w:rsid w:val="00F71483"/>
    <w:rsid w:val="00F74900"/>
    <w:rsid w:val="00F74CF6"/>
    <w:rsid w:val="00F75CD2"/>
    <w:rsid w:val="00F77991"/>
    <w:rsid w:val="00F77F5D"/>
    <w:rsid w:val="00F81BD2"/>
    <w:rsid w:val="00F8202B"/>
    <w:rsid w:val="00F82BD7"/>
    <w:rsid w:val="00F865EB"/>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D65"/>
    <w:rsid w:val="00FA393A"/>
    <w:rsid w:val="00FA5047"/>
    <w:rsid w:val="00FA52A8"/>
    <w:rsid w:val="00FA5F22"/>
    <w:rsid w:val="00FA672F"/>
    <w:rsid w:val="00FA7A33"/>
    <w:rsid w:val="00FA7CC3"/>
    <w:rsid w:val="00FB06D0"/>
    <w:rsid w:val="00FB10E8"/>
    <w:rsid w:val="00FB4248"/>
    <w:rsid w:val="00FB4C41"/>
    <w:rsid w:val="00FB54C4"/>
    <w:rsid w:val="00FB5DD6"/>
    <w:rsid w:val="00FB69C7"/>
    <w:rsid w:val="00FB6EEF"/>
    <w:rsid w:val="00FC1192"/>
    <w:rsid w:val="00FC128B"/>
    <w:rsid w:val="00FC24D4"/>
    <w:rsid w:val="00FC49F9"/>
    <w:rsid w:val="00FD01F0"/>
    <w:rsid w:val="00FD44E1"/>
    <w:rsid w:val="00FD51AB"/>
    <w:rsid w:val="00FD6537"/>
    <w:rsid w:val="00FD7EB6"/>
    <w:rsid w:val="00FE1728"/>
    <w:rsid w:val="00FE23A1"/>
    <w:rsid w:val="00FE4104"/>
    <w:rsid w:val="00FE5ED5"/>
    <w:rsid w:val="00FE6CBA"/>
    <w:rsid w:val="00FE7B6C"/>
    <w:rsid w:val="00FF163D"/>
    <w:rsid w:val="00FF2793"/>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93</Pages>
  <Words>31210</Words>
  <Characters>177899</Characters>
  <Application>Microsoft Office Word</Application>
  <DocSecurity>0</DocSecurity>
  <Lines>1482</Lines>
  <Paragraphs>417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24.543_CR0031R2_(Rel-19)_SEALDD_Ph2</cp:lastModifiedBy>
  <cp:revision>11</cp:revision>
  <cp:lastPrinted>2019-02-25T14:05:00Z</cp:lastPrinted>
  <dcterms:created xsi:type="dcterms:W3CDTF">2025-05-23T14:59:00Z</dcterms:created>
  <dcterms:modified xsi:type="dcterms:W3CDTF">2025-05-30T09:50:00Z</dcterms:modified>
</cp:coreProperties>
</file>