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525814" w:rsidRPr="00545E10" w14:paraId="61F84BB8" w14:textId="77777777" w:rsidTr="00FA2E6B">
        <w:tc>
          <w:tcPr>
            <w:tcW w:w="10423" w:type="dxa"/>
            <w:gridSpan w:val="2"/>
          </w:tcPr>
          <w:p w14:paraId="4C04748E" w14:textId="24771A71" w:rsidR="00525814" w:rsidRPr="00545E10" w:rsidRDefault="00525814" w:rsidP="004729BE">
            <w:pPr>
              <w:pStyle w:val="ZA"/>
              <w:framePr w:w="0" w:hRule="auto" w:wrap="auto" w:vAnchor="margin" w:hAnchor="text" w:yAlign="inline"/>
            </w:pPr>
            <w:bookmarkStart w:id="0" w:name="page1"/>
            <w:r w:rsidRPr="00545E10">
              <w:rPr>
                <w:sz w:val="64"/>
              </w:rPr>
              <w:t xml:space="preserve">3GPP TR 23.700-74 </w:t>
            </w:r>
            <w:r w:rsidRPr="00545E10">
              <w:t>V0.</w:t>
            </w:r>
            <w:del w:id="1" w:author="Rapporteur" w:date="2022-05-20T07:48:00Z">
              <w:r w:rsidR="00D03773" w:rsidRPr="00545E10" w:rsidDel="004729BE">
                <w:delText>2</w:delText>
              </w:r>
            </w:del>
            <w:ins w:id="2" w:author="Rapporteur" w:date="2022-05-20T07:48:00Z">
              <w:r w:rsidR="004729BE">
                <w:t>3</w:t>
              </w:r>
            </w:ins>
            <w:r w:rsidRPr="00545E10">
              <w:t xml:space="preserve">.0 </w:t>
            </w:r>
            <w:r w:rsidRPr="00545E10">
              <w:rPr>
                <w:sz w:val="32"/>
              </w:rPr>
              <w:t>(2022-</w:t>
            </w:r>
            <w:r w:rsidR="00D03773" w:rsidRPr="00545E10">
              <w:rPr>
                <w:sz w:val="32"/>
              </w:rPr>
              <w:t>0</w:t>
            </w:r>
            <w:del w:id="3" w:author="Rapporteur" w:date="2022-05-20T07:48:00Z">
              <w:r w:rsidR="00D03773" w:rsidRPr="00545E10" w:rsidDel="004729BE">
                <w:rPr>
                  <w:sz w:val="32"/>
                </w:rPr>
                <w:delText>4</w:delText>
              </w:r>
            </w:del>
            <w:ins w:id="4" w:author="Rapporteur" w:date="2022-05-20T07:49:00Z">
              <w:r w:rsidR="004729BE">
                <w:rPr>
                  <w:sz w:val="32"/>
                </w:rPr>
                <w:t>5</w:t>
              </w:r>
            </w:ins>
            <w:r w:rsidRPr="00545E10">
              <w:rPr>
                <w:sz w:val="32"/>
              </w:rPr>
              <w:t>)</w:t>
            </w:r>
          </w:p>
        </w:tc>
      </w:tr>
      <w:tr w:rsidR="00525814" w:rsidRPr="00545E10" w14:paraId="29724746" w14:textId="77777777" w:rsidTr="00FA2E6B">
        <w:trPr>
          <w:trHeight w:hRule="exact" w:val="1134"/>
        </w:trPr>
        <w:tc>
          <w:tcPr>
            <w:tcW w:w="10423" w:type="dxa"/>
            <w:gridSpan w:val="2"/>
          </w:tcPr>
          <w:p w14:paraId="0D7DAD69" w14:textId="77777777" w:rsidR="00525814" w:rsidRPr="00545E10" w:rsidRDefault="00525814" w:rsidP="00361D0C">
            <w:pPr>
              <w:pStyle w:val="TAR"/>
            </w:pPr>
            <w:r w:rsidRPr="00545E10">
              <w:t>Technical Report</w:t>
            </w:r>
          </w:p>
        </w:tc>
      </w:tr>
      <w:tr w:rsidR="00525814" w:rsidRPr="00545E10" w14:paraId="4D5F3FE4" w14:textId="77777777" w:rsidTr="00FA2E6B">
        <w:trPr>
          <w:trHeight w:hRule="exact" w:val="3685"/>
        </w:trPr>
        <w:tc>
          <w:tcPr>
            <w:tcW w:w="10423" w:type="dxa"/>
            <w:gridSpan w:val="2"/>
          </w:tcPr>
          <w:p w14:paraId="20250FC4" w14:textId="77777777" w:rsidR="00525814" w:rsidRPr="00545E10" w:rsidRDefault="00525814" w:rsidP="00361D0C">
            <w:pPr>
              <w:pStyle w:val="ZT"/>
              <w:framePr w:wrap="auto" w:hAnchor="text" w:yAlign="inline"/>
            </w:pPr>
            <w:r w:rsidRPr="00545E10">
              <w:t>3rd Generation Partnership Project;</w:t>
            </w:r>
          </w:p>
          <w:p w14:paraId="48DA82AE" w14:textId="77777777" w:rsidR="00525814" w:rsidRPr="00545E10" w:rsidRDefault="00525814" w:rsidP="00361D0C">
            <w:pPr>
              <w:pStyle w:val="ZT"/>
              <w:framePr w:wrap="auto" w:hAnchor="text" w:yAlign="inline"/>
            </w:pPr>
            <w:r w:rsidRPr="00545E10">
              <w:t>Technical Specification Group Services and System Aspects;</w:t>
            </w:r>
          </w:p>
          <w:p w14:paraId="01D43B0F" w14:textId="77777777" w:rsidR="00525814" w:rsidRPr="00545E10" w:rsidRDefault="00525814" w:rsidP="00361D0C">
            <w:pPr>
              <w:pStyle w:val="ZT"/>
              <w:framePr w:wrap="auto" w:hAnchor="text" w:yAlign="inline"/>
              <w:rPr>
                <w:rFonts w:cs="Arial"/>
              </w:rPr>
            </w:pPr>
            <w:r w:rsidRPr="00545E10">
              <w:t xml:space="preserve">Study on </w:t>
            </w:r>
            <w:r w:rsidRPr="00545E10">
              <w:rPr>
                <w:rFonts w:eastAsia="SimSun"/>
                <w:lang w:eastAsia="zh-CN"/>
              </w:rPr>
              <w:t>generic group management, exposure and communication</w:t>
            </w:r>
            <w:r w:rsidRPr="00545E10">
              <w:t xml:space="preserve"> enhancements </w:t>
            </w:r>
            <w:r w:rsidRPr="00545E10">
              <w:rPr>
                <w:rFonts w:cs="Arial"/>
              </w:rPr>
              <w:t>(GMEC)</w:t>
            </w:r>
          </w:p>
          <w:p w14:paraId="45EA6CDD" w14:textId="77777777" w:rsidR="00525814" w:rsidRPr="00545E10" w:rsidRDefault="00525814" w:rsidP="00361D0C">
            <w:pPr>
              <w:pStyle w:val="ZT"/>
              <w:framePr w:wrap="auto" w:hAnchor="text" w:yAlign="inline"/>
              <w:rPr>
                <w:i/>
                <w:sz w:val="28"/>
              </w:rPr>
            </w:pPr>
            <w:r w:rsidRPr="00545E10">
              <w:t>(</w:t>
            </w:r>
            <w:r w:rsidRPr="00545E10">
              <w:rPr>
                <w:rStyle w:val="ZGSM"/>
              </w:rPr>
              <w:t>Release 18</w:t>
            </w:r>
            <w:r w:rsidRPr="00545E10">
              <w:t>)</w:t>
            </w:r>
          </w:p>
        </w:tc>
      </w:tr>
      <w:tr w:rsidR="00525814" w:rsidRPr="00545E10" w14:paraId="07918322" w14:textId="77777777" w:rsidTr="00FA2E6B">
        <w:tc>
          <w:tcPr>
            <w:tcW w:w="10423" w:type="dxa"/>
            <w:gridSpan w:val="2"/>
          </w:tcPr>
          <w:p w14:paraId="5A22E3FF" w14:textId="77777777" w:rsidR="00525814" w:rsidRPr="00545E10" w:rsidRDefault="00525814" w:rsidP="00361D0C">
            <w:pPr>
              <w:pStyle w:val="FP"/>
            </w:pPr>
          </w:p>
        </w:tc>
      </w:tr>
      <w:tr w:rsidR="00525814" w:rsidRPr="00545E10" w14:paraId="5020054C" w14:textId="77777777" w:rsidTr="00FA2E6B">
        <w:trPr>
          <w:trHeight w:hRule="exact" w:val="1531"/>
        </w:trPr>
        <w:tc>
          <w:tcPr>
            <w:tcW w:w="4883" w:type="dxa"/>
          </w:tcPr>
          <w:p w14:paraId="74606C7D" w14:textId="2FB77891" w:rsidR="00525814" w:rsidRPr="00545E10" w:rsidRDefault="002E2825" w:rsidP="00361D0C">
            <w:pPr>
              <w:rPr>
                <w:i/>
              </w:rPr>
            </w:pPr>
            <w:r w:rsidRPr="00545E10">
              <w:rPr>
                <w:i/>
                <w:noProof/>
                <w:lang w:val="en-US" w:eastAsia="ko-KR"/>
              </w:rPr>
              <w:drawing>
                <wp:inline distT="0" distB="0" distL="0" distR="0" wp14:anchorId="14D5FAA1" wp14:editId="27EFA5C7">
                  <wp:extent cx="1289050" cy="7937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322F0001" w14:textId="5DFCE5BC" w:rsidR="00525814" w:rsidRPr="00545E10" w:rsidRDefault="002E2825" w:rsidP="00361D0C">
            <w:pPr>
              <w:jc w:val="right"/>
            </w:pPr>
            <w:r w:rsidRPr="00545E10">
              <w:rPr>
                <w:noProof/>
                <w:lang w:val="en-US" w:eastAsia="ko-KR"/>
              </w:rPr>
              <w:drawing>
                <wp:inline distT="0" distB="0" distL="0" distR="0" wp14:anchorId="6FFCB04D" wp14:editId="6D89E401">
                  <wp:extent cx="1619250" cy="946150"/>
                  <wp:effectExtent l="0" t="0" r="0" b="6350"/>
                  <wp:docPr id="3" name="图片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p>
        </w:tc>
      </w:tr>
      <w:tr w:rsidR="00525814" w:rsidRPr="00545E10" w14:paraId="549B3A44" w14:textId="77777777" w:rsidTr="00FA2E6B">
        <w:trPr>
          <w:trHeight w:hRule="exact" w:val="5783"/>
        </w:trPr>
        <w:tc>
          <w:tcPr>
            <w:tcW w:w="10423" w:type="dxa"/>
            <w:gridSpan w:val="2"/>
          </w:tcPr>
          <w:p w14:paraId="777813C4" w14:textId="77777777" w:rsidR="00525814" w:rsidRPr="00545E10" w:rsidRDefault="00525814" w:rsidP="00361D0C">
            <w:pPr>
              <w:pStyle w:val="FP"/>
              <w:rPr>
                <w:b/>
              </w:rPr>
            </w:pPr>
          </w:p>
        </w:tc>
      </w:tr>
      <w:tr w:rsidR="00525814" w:rsidRPr="00545E10" w14:paraId="3EF0A808" w14:textId="77777777" w:rsidTr="00FA2E6B">
        <w:trPr>
          <w:trHeight w:hRule="exact" w:val="964"/>
        </w:trPr>
        <w:tc>
          <w:tcPr>
            <w:tcW w:w="10423" w:type="dxa"/>
            <w:gridSpan w:val="2"/>
          </w:tcPr>
          <w:p w14:paraId="62172A7A" w14:textId="6CDAE86C" w:rsidR="00525814" w:rsidRPr="00545E10" w:rsidRDefault="00525814" w:rsidP="00361D0C">
            <w:pPr>
              <w:rPr>
                <w:sz w:val="16"/>
              </w:rPr>
            </w:pPr>
            <w:bookmarkStart w:id="5" w:name="warningNotice"/>
            <w:r w:rsidRPr="00545E10">
              <w:rPr>
                <w:sz w:val="16"/>
              </w:rPr>
              <w:t>The present document has been developed within the 3rd Generation Partnership Project (3GPP</w:t>
            </w:r>
            <w:r w:rsidRPr="00545E10">
              <w:rPr>
                <w:sz w:val="16"/>
                <w:vertAlign w:val="superscript"/>
              </w:rPr>
              <w:t xml:space="preserve"> TM</w:t>
            </w:r>
            <w:r w:rsidRPr="00545E10">
              <w:rPr>
                <w:sz w:val="16"/>
              </w:rPr>
              <w:t>) and may be further elaborated for the purposes of 3GPP.</w:t>
            </w:r>
            <w:r w:rsidRPr="00545E10">
              <w:rPr>
                <w:sz w:val="16"/>
              </w:rPr>
              <w:br/>
              <w:t>The present document has not been subject to any approval process by the 3GPP</w:t>
            </w:r>
            <w:r w:rsidRPr="00545E10">
              <w:rPr>
                <w:sz w:val="16"/>
                <w:vertAlign w:val="superscript"/>
              </w:rPr>
              <w:t xml:space="preserve"> </w:t>
            </w:r>
            <w:r w:rsidRPr="00545E10">
              <w:rPr>
                <w:sz w:val="16"/>
              </w:rPr>
              <w:t>Organizational Partners and shall not be implemented.</w:t>
            </w:r>
            <w:r w:rsidRPr="00545E10">
              <w:rPr>
                <w:sz w:val="16"/>
              </w:rPr>
              <w:br/>
              <w:t>This Specification is provided for future development work within 3GPP</w:t>
            </w:r>
            <w:r w:rsidRPr="00545E10">
              <w:rPr>
                <w:sz w:val="16"/>
                <w:vertAlign w:val="superscript"/>
              </w:rPr>
              <w:t xml:space="preserve"> </w:t>
            </w:r>
            <w:r w:rsidRPr="00545E10">
              <w:rPr>
                <w:sz w:val="16"/>
              </w:rPr>
              <w:t>only. The Organizational Partners accept no liability for any use of this Specification.</w:t>
            </w:r>
            <w:r w:rsidRPr="00545E10">
              <w:rPr>
                <w:sz w:val="16"/>
              </w:rPr>
              <w:br/>
              <w:t>Specifications and Reports for implementation of the 3GPP</w:t>
            </w:r>
            <w:r w:rsidRPr="00545E10">
              <w:rPr>
                <w:sz w:val="16"/>
                <w:vertAlign w:val="superscript"/>
              </w:rPr>
              <w:t xml:space="preserve"> TM</w:t>
            </w:r>
            <w:r w:rsidRPr="00545E10">
              <w:rPr>
                <w:sz w:val="16"/>
              </w:rPr>
              <w:t xml:space="preserve"> system should be obtained via the 3GPP Organizational Partners</w:t>
            </w:r>
            <w:r w:rsidR="00333336">
              <w:rPr>
                <w:sz w:val="16"/>
              </w:rPr>
              <w:t>'</w:t>
            </w:r>
            <w:r w:rsidRPr="00545E10">
              <w:rPr>
                <w:sz w:val="16"/>
              </w:rPr>
              <w:t xml:space="preserve"> Publications Offices.</w:t>
            </w:r>
            <w:bookmarkEnd w:id="5"/>
          </w:p>
          <w:p w14:paraId="2DC57A1D" w14:textId="77777777" w:rsidR="00525814" w:rsidRPr="00545E10" w:rsidRDefault="00525814" w:rsidP="00361D0C">
            <w:pPr>
              <w:pStyle w:val="ZV"/>
              <w:framePr w:w="0" w:wrap="auto" w:vAnchor="margin" w:hAnchor="text" w:yAlign="inline"/>
            </w:pPr>
          </w:p>
          <w:p w14:paraId="0BEA84AD" w14:textId="77777777" w:rsidR="00525814" w:rsidRPr="00545E10" w:rsidRDefault="00525814" w:rsidP="00361D0C">
            <w:pPr>
              <w:rPr>
                <w:sz w:val="16"/>
              </w:rPr>
            </w:pPr>
          </w:p>
        </w:tc>
      </w:tr>
      <w:bookmarkEnd w:id="0"/>
    </w:tbl>
    <w:p w14:paraId="316B03D0" w14:textId="77777777" w:rsidR="00525814" w:rsidRPr="00545E10" w:rsidRDefault="00525814" w:rsidP="00525814">
      <w:pPr>
        <w:sectPr w:rsidR="00525814" w:rsidRPr="00545E10"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545E10" w14:paraId="0C905E8D" w14:textId="77777777" w:rsidTr="00361D0C">
        <w:trPr>
          <w:cantSplit/>
          <w:trHeight w:hRule="exact" w:val="5669"/>
        </w:trPr>
        <w:tc>
          <w:tcPr>
            <w:tcW w:w="10423" w:type="dxa"/>
            <w:shd w:val="clear" w:color="auto" w:fill="auto"/>
          </w:tcPr>
          <w:p w14:paraId="717E1249" w14:textId="77777777" w:rsidR="00525814" w:rsidRPr="00545E10" w:rsidRDefault="00525814" w:rsidP="00361D0C">
            <w:pPr>
              <w:pStyle w:val="FP"/>
            </w:pPr>
            <w:bookmarkStart w:id="6" w:name="page2"/>
          </w:p>
        </w:tc>
      </w:tr>
      <w:tr w:rsidR="00525814" w:rsidRPr="00545E10" w14:paraId="5180F501" w14:textId="77777777" w:rsidTr="00361D0C">
        <w:trPr>
          <w:cantSplit/>
          <w:trHeight w:hRule="exact" w:val="5386"/>
        </w:trPr>
        <w:tc>
          <w:tcPr>
            <w:tcW w:w="10423" w:type="dxa"/>
            <w:shd w:val="clear" w:color="auto" w:fill="auto"/>
          </w:tcPr>
          <w:p w14:paraId="19880D95" w14:textId="77777777" w:rsidR="00525814" w:rsidRPr="00545E10" w:rsidRDefault="00525814" w:rsidP="00361D0C">
            <w:pPr>
              <w:pStyle w:val="FP"/>
              <w:spacing w:after="240"/>
              <w:ind w:left="2835" w:right="2835"/>
              <w:jc w:val="center"/>
              <w:rPr>
                <w:rFonts w:ascii="Arial" w:hAnsi="Arial"/>
                <w:b/>
                <w:i/>
                <w:noProof/>
              </w:rPr>
            </w:pPr>
            <w:bookmarkStart w:id="7" w:name="coords3gpp"/>
            <w:r w:rsidRPr="00545E10">
              <w:rPr>
                <w:rFonts w:ascii="Arial" w:hAnsi="Arial"/>
                <w:b/>
                <w:i/>
                <w:noProof/>
              </w:rPr>
              <w:t>3GPP</w:t>
            </w:r>
          </w:p>
          <w:p w14:paraId="137DD61D" w14:textId="77777777" w:rsidR="00525814" w:rsidRPr="00545E10" w:rsidRDefault="00525814" w:rsidP="00361D0C">
            <w:pPr>
              <w:pStyle w:val="FP"/>
              <w:pBdr>
                <w:bottom w:val="single" w:sz="6" w:space="1" w:color="auto"/>
              </w:pBdr>
              <w:ind w:left="2835" w:right="2835"/>
              <w:jc w:val="center"/>
              <w:rPr>
                <w:noProof/>
              </w:rPr>
            </w:pPr>
            <w:r w:rsidRPr="00545E10">
              <w:rPr>
                <w:noProof/>
              </w:rPr>
              <w:t>Postal address</w:t>
            </w:r>
          </w:p>
          <w:p w14:paraId="5D8BC6DD" w14:textId="77777777" w:rsidR="00525814" w:rsidRPr="00545E10" w:rsidRDefault="00525814" w:rsidP="00361D0C">
            <w:pPr>
              <w:pStyle w:val="FP"/>
              <w:ind w:left="2835" w:right="2835"/>
              <w:jc w:val="center"/>
              <w:rPr>
                <w:rFonts w:ascii="Arial" w:hAnsi="Arial"/>
                <w:noProof/>
                <w:sz w:val="18"/>
              </w:rPr>
            </w:pPr>
          </w:p>
          <w:p w14:paraId="5658EC31"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3GPP support office address</w:t>
            </w:r>
          </w:p>
          <w:p w14:paraId="2C6A00D3"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650 Route des Lucioles - Sophia Antipolis</w:t>
            </w:r>
          </w:p>
          <w:p w14:paraId="79AE5D24"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Valbonne - FRANCE</w:t>
            </w:r>
          </w:p>
          <w:p w14:paraId="31381AA7" w14:textId="77777777" w:rsidR="00525814" w:rsidRPr="00545E10" w:rsidRDefault="00525814" w:rsidP="00361D0C">
            <w:pPr>
              <w:pStyle w:val="FP"/>
              <w:spacing w:after="20"/>
              <w:ind w:left="2835" w:right="2835"/>
              <w:jc w:val="center"/>
              <w:rPr>
                <w:rFonts w:ascii="Arial" w:hAnsi="Arial"/>
                <w:noProof/>
                <w:sz w:val="18"/>
              </w:rPr>
            </w:pPr>
            <w:r w:rsidRPr="00545E10">
              <w:rPr>
                <w:rFonts w:ascii="Arial" w:hAnsi="Arial"/>
                <w:noProof/>
                <w:sz w:val="18"/>
              </w:rPr>
              <w:t>Tel.: +33 4 92 94 42 00 Fax: +33 4 93 65 47 16</w:t>
            </w:r>
          </w:p>
          <w:p w14:paraId="506333C9"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Internet</w:t>
            </w:r>
          </w:p>
          <w:p w14:paraId="08C68BED"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http://www.3gpp.org</w:t>
            </w:r>
            <w:bookmarkEnd w:id="7"/>
          </w:p>
          <w:p w14:paraId="43F2B7C6" w14:textId="77777777" w:rsidR="00525814" w:rsidRPr="00545E10" w:rsidRDefault="00525814" w:rsidP="00361D0C">
            <w:pPr>
              <w:rPr>
                <w:noProof/>
              </w:rPr>
            </w:pPr>
          </w:p>
        </w:tc>
      </w:tr>
      <w:tr w:rsidR="00525814" w:rsidRPr="00545E10" w14:paraId="25A062EC" w14:textId="77777777" w:rsidTr="00361D0C">
        <w:trPr>
          <w:cantSplit/>
        </w:trPr>
        <w:tc>
          <w:tcPr>
            <w:tcW w:w="10423" w:type="dxa"/>
            <w:shd w:val="clear" w:color="auto" w:fill="auto"/>
            <w:vAlign w:val="bottom"/>
          </w:tcPr>
          <w:p w14:paraId="5B440B8B" w14:textId="77777777" w:rsidR="00525814" w:rsidRPr="00545E10" w:rsidRDefault="00525814" w:rsidP="00361D0C">
            <w:pPr>
              <w:pStyle w:val="FP"/>
              <w:pBdr>
                <w:bottom w:val="single" w:sz="6" w:space="1" w:color="auto"/>
              </w:pBdr>
              <w:spacing w:after="240"/>
              <w:jc w:val="center"/>
              <w:rPr>
                <w:rFonts w:ascii="Arial" w:hAnsi="Arial"/>
                <w:b/>
                <w:i/>
                <w:noProof/>
              </w:rPr>
            </w:pPr>
            <w:bookmarkStart w:id="8" w:name="copyrightNotification"/>
            <w:r w:rsidRPr="00545E10">
              <w:rPr>
                <w:rFonts w:ascii="Arial" w:hAnsi="Arial"/>
                <w:b/>
                <w:i/>
                <w:noProof/>
              </w:rPr>
              <w:t>Copyright Notification</w:t>
            </w:r>
          </w:p>
          <w:p w14:paraId="5C7BA7B7" w14:textId="77777777" w:rsidR="00525814" w:rsidRPr="00545E10" w:rsidRDefault="00525814" w:rsidP="00361D0C">
            <w:pPr>
              <w:pStyle w:val="FP"/>
              <w:jc w:val="center"/>
              <w:rPr>
                <w:noProof/>
              </w:rPr>
            </w:pPr>
            <w:r w:rsidRPr="00545E10">
              <w:rPr>
                <w:noProof/>
              </w:rPr>
              <w:t>No part may be reproduced except as authorized by written permission.</w:t>
            </w:r>
            <w:r w:rsidRPr="00545E10">
              <w:rPr>
                <w:noProof/>
              </w:rPr>
              <w:br/>
              <w:t>The copyright and the foregoing restriction extend to reproduction in all media.</w:t>
            </w:r>
          </w:p>
          <w:p w14:paraId="0EDDF79E" w14:textId="77777777" w:rsidR="00525814" w:rsidRPr="00545E10" w:rsidRDefault="00525814" w:rsidP="00361D0C">
            <w:pPr>
              <w:pStyle w:val="FP"/>
              <w:jc w:val="center"/>
              <w:rPr>
                <w:noProof/>
              </w:rPr>
            </w:pPr>
          </w:p>
          <w:p w14:paraId="74711D98" w14:textId="77777777" w:rsidR="00525814" w:rsidRPr="00545E10" w:rsidRDefault="00525814" w:rsidP="00361D0C">
            <w:pPr>
              <w:pStyle w:val="FP"/>
              <w:jc w:val="center"/>
              <w:rPr>
                <w:noProof/>
                <w:sz w:val="18"/>
              </w:rPr>
            </w:pPr>
            <w:r w:rsidRPr="00545E10">
              <w:rPr>
                <w:noProof/>
                <w:sz w:val="18"/>
              </w:rPr>
              <w:t>© 2022, 3GPP Organizational Partners (ARIB, ATIS, CCSA, ETSI, TSDSI, TTA, TTC).</w:t>
            </w:r>
            <w:bookmarkStart w:id="9" w:name="copyrightaddon"/>
            <w:bookmarkEnd w:id="9"/>
          </w:p>
          <w:p w14:paraId="32894F13" w14:textId="77777777" w:rsidR="00525814" w:rsidRPr="00545E10" w:rsidRDefault="00525814" w:rsidP="00361D0C">
            <w:pPr>
              <w:pStyle w:val="FP"/>
              <w:jc w:val="center"/>
              <w:rPr>
                <w:noProof/>
                <w:sz w:val="18"/>
              </w:rPr>
            </w:pPr>
            <w:r w:rsidRPr="00545E10">
              <w:rPr>
                <w:noProof/>
                <w:sz w:val="18"/>
              </w:rPr>
              <w:t>All rights reserved.</w:t>
            </w:r>
          </w:p>
          <w:p w14:paraId="58AB534F" w14:textId="77777777" w:rsidR="00525814" w:rsidRPr="00545E10" w:rsidRDefault="00525814" w:rsidP="00361D0C">
            <w:pPr>
              <w:pStyle w:val="FP"/>
              <w:rPr>
                <w:noProof/>
                <w:sz w:val="18"/>
              </w:rPr>
            </w:pPr>
          </w:p>
          <w:p w14:paraId="3FA7DB83" w14:textId="77777777" w:rsidR="00525814" w:rsidRPr="00545E10" w:rsidRDefault="00525814" w:rsidP="00361D0C">
            <w:pPr>
              <w:pStyle w:val="FP"/>
              <w:rPr>
                <w:noProof/>
                <w:sz w:val="18"/>
              </w:rPr>
            </w:pPr>
            <w:r w:rsidRPr="00545E10">
              <w:rPr>
                <w:noProof/>
                <w:sz w:val="18"/>
              </w:rPr>
              <w:t>UMTS™ is a Trade Mark of ETSI registered for the benefit of its members</w:t>
            </w:r>
          </w:p>
          <w:p w14:paraId="259CF3F4" w14:textId="77777777" w:rsidR="00525814" w:rsidRPr="00545E10" w:rsidRDefault="00525814" w:rsidP="00361D0C">
            <w:pPr>
              <w:pStyle w:val="FP"/>
              <w:rPr>
                <w:noProof/>
                <w:sz w:val="18"/>
              </w:rPr>
            </w:pPr>
            <w:r w:rsidRPr="00545E10">
              <w:rPr>
                <w:noProof/>
                <w:sz w:val="18"/>
              </w:rPr>
              <w:t>3GPP™ is a Trade Mark of ETSI registered for the benefit of its Members and of the 3GPP Organizational Partners</w:t>
            </w:r>
            <w:r w:rsidRPr="00545E10">
              <w:rPr>
                <w:noProof/>
                <w:sz w:val="18"/>
              </w:rPr>
              <w:br/>
              <w:t>LTE™ is a Trade Mark of ETSI registered for the benefit of its Members and of the 3GPP Organizational Partners</w:t>
            </w:r>
          </w:p>
          <w:p w14:paraId="1147966F" w14:textId="77777777" w:rsidR="00525814" w:rsidRPr="00545E10" w:rsidRDefault="00525814" w:rsidP="00361D0C">
            <w:pPr>
              <w:pStyle w:val="FP"/>
              <w:rPr>
                <w:noProof/>
                <w:sz w:val="18"/>
              </w:rPr>
            </w:pPr>
            <w:r w:rsidRPr="00545E10">
              <w:rPr>
                <w:noProof/>
                <w:sz w:val="18"/>
              </w:rPr>
              <w:t>GSM® and the GSM logo are registered and owned by the GSM Association</w:t>
            </w:r>
            <w:bookmarkEnd w:id="8"/>
          </w:p>
          <w:p w14:paraId="0262DC0C" w14:textId="77777777" w:rsidR="00525814" w:rsidRPr="00545E10" w:rsidRDefault="00525814" w:rsidP="00361D0C"/>
        </w:tc>
      </w:tr>
      <w:bookmarkEnd w:id="6"/>
    </w:tbl>
    <w:p w14:paraId="2B3A97B5" w14:textId="14FFB1CF" w:rsidR="006041C0" w:rsidRPr="00545E10" w:rsidRDefault="00525814" w:rsidP="006041C0">
      <w:pPr>
        <w:pStyle w:val="TT"/>
      </w:pPr>
      <w:r w:rsidRPr="00545E10">
        <w:br w:type="page"/>
      </w:r>
      <w:r w:rsidR="006041C0" w:rsidRPr="00545E10">
        <w:lastRenderedPageBreak/>
        <w:t>Contents</w:t>
      </w:r>
    </w:p>
    <w:p w14:paraId="434E9A28" w14:textId="77777777" w:rsidR="00D64262" w:rsidRDefault="001226F9">
      <w:pPr>
        <w:pStyle w:val="10"/>
        <w:rPr>
          <w:ins w:id="10" w:author="Rapporteur" w:date="2022-05-24T11:41:00Z"/>
          <w:rFonts w:asciiTheme="minorHAnsi" w:eastAsiaTheme="minorEastAsia" w:hAnsiTheme="minorHAnsi" w:cstheme="minorBidi"/>
          <w:kern w:val="2"/>
          <w:sz w:val="21"/>
          <w:szCs w:val="22"/>
          <w:lang w:val="en-US" w:eastAsia="zh-CN"/>
        </w:rPr>
      </w:pPr>
      <w:r w:rsidRPr="00545E10">
        <w:fldChar w:fldCharType="begin"/>
      </w:r>
      <w:r w:rsidRPr="00545E10">
        <w:instrText xml:space="preserve"> TOC \o "1-9" </w:instrText>
      </w:r>
      <w:r w:rsidRPr="00545E10">
        <w:fldChar w:fldCharType="separate"/>
      </w:r>
      <w:ins w:id="11" w:author="Rapporteur" w:date="2022-05-24T11:41:00Z">
        <w:r w:rsidR="00D64262">
          <w:t>Foreword</w:t>
        </w:r>
        <w:r w:rsidR="00D64262">
          <w:tab/>
        </w:r>
        <w:r w:rsidR="00D64262">
          <w:fldChar w:fldCharType="begin"/>
        </w:r>
        <w:r w:rsidR="00D64262">
          <w:instrText xml:space="preserve"> PAGEREF _Toc104284894 \h </w:instrText>
        </w:r>
      </w:ins>
      <w:r w:rsidR="00D64262">
        <w:fldChar w:fldCharType="separate"/>
      </w:r>
      <w:ins w:id="12" w:author="Rapporteur" w:date="2022-05-24T11:41:00Z">
        <w:r w:rsidR="00D64262">
          <w:t>6</w:t>
        </w:r>
        <w:r w:rsidR="00D64262">
          <w:fldChar w:fldCharType="end"/>
        </w:r>
      </w:ins>
    </w:p>
    <w:p w14:paraId="397CC2CE" w14:textId="77777777" w:rsidR="00D64262" w:rsidRDefault="00D64262">
      <w:pPr>
        <w:pStyle w:val="10"/>
        <w:rPr>
          <w:ins w:id="13" w:author="Rapporteur" w:date="2022-05-24T11:41:00Z"/>
          <w:rFonts w:asciiTheme="minorHAnsi" w:eastAsiaTheme="minorEastAsia" w:hAnsiTheme="minorHAnsi" w:cstheme="minorBidi"/>
          <w:kern w:val="2"/>
          <w:sz w:val="21"/>
          <w:szCs w:val="22"/>
          <w:lang w:val="en-US" w:eastAsia="zh-CN"/>
        </w:rPr>
      </w:pPr>
      <w:ins w:id="14" w:author="Rapporteur" w:date="2022-05-24T11:4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_Toc104284895 \h </w:instrText>
        </w:r>
      </w:ins>
      <w:r>
        <w:fldChar w:fldCharType="separate"/>
      </w:r>
      <w:ins w:id="15" w:author="Rapporteur" w:date="2022-05-24T11:41:00Z">
        <w:r>
          <w:t>8</w:t>
        </w:r>
        <w:r>
          <w:fldChar w:fldCharType="end"/>
        </w:r>
      </w:ins>
    </w:p>
    <w:p w14:paraId="024A1D40" w14:textId="77777777" w:rsidR="00D64262" w:rsidRDefault="00D64262">
      <w:pPr>
        <w:pStyle w:val="10"/>
        <w:rPr>
          <w:ins w:id="16" w:author="Rapporteur" w:date="2022-05-24T11:41:00Z"/>
          <w:rFonts w:asciiTheme="minorHAnsi" w:eastAsiaTheme="minorEastAsia" w:hAnsiTheme="minorHAnsi" w:cstheme="minorBidi"/>
          <w:kern w:val="2"/>
          <w:sz w:val="21"/>
          <w:szCs w:val="22"/>
          <w:lang w:val="en-US" w:eastAsia="zh-CN"/>
        </w:rPr>
      </w:pPr>
      <w:ins w:id="17" w:author="Rapporteur" w:date="2022-05-24T11:4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_Toc104284896 \h </w:instrText>
        </w:r>
      </w:ins>
      <w:r>
        <w:fldChar w:fldCharType="separate"/>
      </w:r>
      <w:ins w:id="18" w:author="Rapporteur" w:date="2022-05-24T11:41:00Z">
        <w:r>
          <w:t>8</w:t>
        </w:r>
        <w:r>
          <w:fldChar w:fldCharType="end"/>
        </w:r>
      </w:ins>
    </w:p>
    <w:p w14:paraId="7050CD81" w14:textId="77777777" w:rsidR="00D64262" w:rsidRDefault="00D64262">
      <w:pPr>
        <w:pStyle w:val="10"/>
        <w:rPr>
          <w:ins w:id="19" w:author="Rapporteur" w:date="2022-05-24T11:41:00Z"/>
          <w:rFonts w:asciiTheme="minorHAnsi" w:eastAsiaTheme="minorEastAsia" w:hAnsiTheme="minorHAnsi" w:cstheme="minorBidi"/>
          <w:kern w:val="2"/>
          <w:sz w:val="21"/>
          <w:szCs w:val="22"/>
          <w:lang w:val="en-US" w:eastAsia="zh-CN"/>
        </w:rPr>
      </w:pPr>
      <w:ins w:id="20" w:author="Rapporteur" w:date="2022-05-24T11:41: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_Toc104284897 \h </w:instrText>
        </w:r>
      </w:ins>
      <w:r>
        <w:fldChar w:fldCharType="separate"/>
      </w:r>
      <w:ins w:id="21" w:author="Rapporteur" w:date="2022-05-24T11:41:00Z">
        <w:r>
          <w:t>8</w:t>
        </w:r>
        <w:r>
          <w:fldChar w:fldCharType="end"/>
        </w:r>
      </w:ins>
    </w:p>
    <w:p w14:paraId="66E8C2FA" w14:textId="77777777" w:rsidR="00D64262" w:rsidRDefault="00D64262">
      <w:pPr>
        <w:pStyle w:val="20"/>
        <w:rPr>
          <w:ins w:id="22" w:author="Rapporteur" w:date="2022-05-24T11:41:00Z"/>
          <w:rFonts w:asciiTheme="minorHAnsi" w:eastAsiaTheme="minorEastAsia" w:hAnsiTheme="minorHAnsi" w:cstheme="minorBidi"/>
          <w:kern w:val="2"/>
          <w:sz w:val="21"/>
          <w:szCs w:val="22"/>
          <w:lang w:val="en-US" w:eastAsia="zh-CN"/>
        </w:rPr>
      </w:pPr>
      <w:ins w:id="23" w:author="Rapporteur" w:date="2022-05-24T11:4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_Toc104284898 \h </w:instrText>
        </w:r>
      </w:ins>
      <w:r>
        <w:fldChar w:fldCharType="separate"/>
      </w:r>
      <w:ins w:id="24" w:author="Rapporteur" w:date="2022-05-24T11:41:00Z">
        <w:r>
          <w:t>8</w:t>
        </w:r>
        <w:r>
          <w:fldChar w:fldCharType="end"/>
        </w:r>
      </w:ins>
    </w:p>
    <w:p w14:paraId="0A8CDDFF" w14:textId="77777777" w:rsidR="00D64262" w:rsidRDefault="00D64262">
      <w:pPr>
        <w:pStyle w:val="20"/>
        <w:rPr>
          <w:ins w:id="25" w:author="Rapporteur" w:date="2022-05-24T11:41:00Z"/>
          <w:rFonts w:asciiTheme="minorHAnsi" w:eastAsiaTheme="minorEastAsia" w:hAnsiTheme="minorHAnsi" w:cstheme="minorBidi"/>
          <w:kern w:val="2"/>
          <w:sz w:val="21"/>
          <w:szCs w:val="22"/>
          <w:lang w:val="en-US" w:eastAsia="zh-CN"/>
        </w:rPr>
      </w:pPr>
      <w:ins w:id="26" w:author="Rapporteur" w:date="2022-05-24T11:41: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_Toc104284899 \h </w:instrText>
        </w:r>
      </w:ins>
      <w:r>
        <w:fldChar w:fldCharType="separate"/>
      </w:r>
      <w:ins w:id="27" w:author="Rapporteur" w:date="2022-05-24T11:41:00Z">
        <w:r>
          <w:t>9</w:t>
        </w:r>
        <w:r>
          <w:fldChar w:fldCharType="end"/>
        </w:r>
      </w:ins>
    </w:p>
    <w:p w14:paraId="592D25B3" w14:textId="77777777" w:rsidR="00D64262" w:rsidRDefault="00D64262">
      <w:pPr>
        <w:pStyle w:val="20"/>
        <w:rPr>
          <w:ins w:id="28" w:author="Rapporteur" w:date="2022-05-24T11:41:00Z"/>
          <w:rFonts w:asciiTheme="minorHAnsi" w:eastAsiaTheme="minorEastAsia" w:hAnsiTheme="minorHAnsi" w:cstheme="minorBidi"/>
          <w:kern w:val="2"/>
          <w:sz w:val="21"/>
          <w:szCs w:val="22"/>
          <w:lang w:val="en-US" w:eastAsia="zh-CN"/>
        </w:rPr>
      </w:pPr>
      <w:ins w:id="29" w:author="Rapporteur" w:date="2022-05-24T11:41: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_Toc104284900 \h </w:instrText>
        </w:r>
      </w:ins>
      <w:r>
        <w:fldChar w:fldCharType="separate"/>
      </w:r>
      <w:ins w:id="30" w:author="Rapporteur" w:date="2022-05-24T11:41:00Z">
        <w:r>
          <w:t>9</w:t>
        </w:r>
        <w:r>
          <w:fldChar w:fldCharType="end"/>
        </w:r>
      </w:ins>
    </w:p>
    <w:p w14:paraId="340C285B" w14:textId="77777777" w:rsidR="00D64262" w:rsidRDefault="00D64262">
      <w:pPr>
        <w:pStyle w:val="10"/>
        <w:rPr>
          <w:ins w:id="31" w:author="Rapporteur" w:date="2022-05-24T11:41:00Z"/>
          <w:rFonts w:asciiTheme="minorHAnsi" w:eastAsiaTheme="minorEastAsia" w:hAnsiTheme="minorHAnsi" w:cstheme="minorBidi"/>
          <w:kern w:val="2"/>
          <w:sz w:val="21"/>
          <w:szCs w:val="22"/>
          <w:lang w:val="en-US" w:eastAsia="zh-CN"/>
        </w:rPr>
      </w:pPr>
      <w:ins w:id="32" w:author="Rapporteur" w:date="2022-05-24T11:41: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_Toc104284901 \h </w:instrText>
        </w:r>
      </w:ins>
      <w:r>
        <w:fldChar w:fldCharType="separate"/>
      </w:r>
      <w:ins w:id="33" w:author="Rapporteur" w:date="2022-05-24T11:41:00Z">
        <w:r>
          <w:t>9</w:t>
        </w:r>
        <w:r>
          <w:fldChar w:fldCharType="end"/>
        </w:r>
      </w:ins>
    </w:p>
    <w:p w14:paraId="51750D37" w14:textId="77777777" w:rsidR="00D64262" w:rsidRDefault="00D64262">
      <w:pPr>
        <w:pStyle w:val="20"/>
        <w:rPr>
          <w:ins w:id="34" w:author="Rapporteur" w:date="2022-05-24T11:41:00Z"/>
          <w:rFonts w:asciiTheme="minorHAnsi" w:eastAsiaTheme="minorEastAsia" w:hAnsiTheme="minorHAnsi" w:cstheme="minorBidi"/>
          <w:kern w:val="2"/>
          <w:sz w:val="21"/>
          <w:szCs w:val="22"/>
          <w:lang w:val="en-US" w:eastAsia="zh-CN"/>
        </w:rPr>
      </w:pPr>
      <w:ins w:id="35" w:author="Rapporteur" w:date="2022-05-24T11:41: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_Toc104284902 \h </w:instrText>
        </w:r>
      </w:ins>
      <w:r>
        <w:fldChar w:fldCharType="separate"/>
      </w:r>
      <w:ins w:id="36" w:author="Rapporteur" w:date="2022-05-24T11:41:00Z">
        <w:r>
          <w:t>9</w:t>
        </w:r>
        <w:r>
          <w:fldChar w:fldCharType="end"/>
        </w:r>
      </w:ins>
    </w:p>
    <w:p w14:paraId="1288CEE0" w14:textId="77777777" w:rsidR="00D64262" w:rsidRDefault="00D64262">
      <w:pPr>
        <w:pStyle w:val="20"/>
        <w:rPr>
          <w:ins w:id="37" w:author="Rapporteur" w:date="2022-05-24T11:41:00Z"/>
          <w:rFonts w:asciiTheme="minorHAnsi" w:eastAsiaTheme="minorEastAsia" w:hAnsiTheme="minorHAnsi" w:cstheme="minorBidi"/>
          <w:kern w:val="2"/>
          <w:sz w:val="21"/>
          <w:szCs w:val="22"/>
          <w:lang w:val="en-US" w:eastAsia="zh-CN"/>
        </w:rPr>
      </w:pPr>
      <w:ins w:id="38" w:author="Rapporteur" w:date="2022-05-24T11:41:00Z">
        <w:r w:rsidRPr="006D3A73">
          <w:rPr>
            <w:rFonts w:eastAsia="SimSun"/>
            <w:lang w:eastAsia="zh-CN"/>
          </w:rPr>
          <w:t>4.2</w:t>
        </w:r>
        <w:r>
          <w:rPr>
            <w:rFonts w:asciiTheme="minorHAnsi" w:eastAsiaTheme="minorEastAsia" w:hAnsiTheme="minorHAnsi" w:cstheme="minorBidi"/>
            <w:kern w:val="2"/>
            <w:sz w:val="21"/>
            <w:szCs w:val="22"/>
            <w:lang w:val="en-US" w:eastAsia="zh-CN"/>
          </w:rPr>
          <w:tab/>
        </w:r>
        <w:r w:rsidRPr="006D3A73">
          <w:rPr>
            <w:rFonts w:eastAsia="SimSun"/>
            <w:lang w:eastAsia="zh-CN"/>
          </w:rPr>
          <w:t>Architectural Requirements</w:t>
        </w:r>
        <w:r>
          <w:tab/>
        </w:r>
        <w:r>
          <w:fldChar w:fldCharType="begin"/>
        </w:r>
        <w:r>
          <w:instrText xml:space="preserve"> PAGEREF _Toc104284903 \h </w:instrText>
        </w:r>
      </w:ins>
      <w:r>
        <w:fldChar w:fldCharType="separate"/>
      </w:r>
      <w:ins w:id="39" w:author="Rapporteur" w:date="2022-05-24T11:41:00Z">
        <w:r>
          <w:t>9</w:t>
        </w:r>
        <w:r>
          <w:fldChar w:fldCharType="end"/>
        </w:r>
      </w:ins>
    </w:p>
    <w:p w14:paraId="25751D53" w14:textId="77777777" w:rsidR="00D64262" w:rsidRDefault="00D64262">
      <w:pPr>
        <w:pStyle w:val="10"/>
        <w:rPr>
          <w:ins w:id="40" w:author="Rapporteur" w:date="2022-05-24T11:41:00Z"/>
          <w:rFonts w:asciiTheme="minorHAnsi" w:eastAsiaTheme="minorEastAsia" w:hAnsiTheme="minorHAnsi" w:cstheme="minorBidi"/>
          <w:kern w:val="2"/>
          <w:sz w:val="21"/>
          <w:szCs w:val="22"/>
          <w:lang w:val="en-US" w:eastAsia="zh-CN"/>
        </w:rPr>
      </w:pPr>
      <w:ins w:id="41" w:author="Rapporteur" w:date="2022-05-24T11:41: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_Toc104284904 \h </w:instrText>
        </w:r>
      </w:ins>
      <w:r>
        <w:fldChar w:fldCharType="separate"/>
      </w:r>
      <w:ins w:id="42" w:author="Rapporteur" w:date="2022-05-24T11:41:00Z">
        <w:r>
          <w:t>10</w:t>
        </w:r>
        <w:r>
          <w:fldChar w:fldCharType="end"/>
        </w:r>
      </w:ins>
    </w:p>
    <w:p w14:paraId="18F2CA9A" w14:textId="77777777" w:rsidR="00D64262" w:rsidRDefault="00D64262">
      <w:pPr>
        <w:pStyle w:val="20"/>
        <w:rPr>
          <w:ins w:id="43" w:author="Rapporteur" w:date="2022-05-24T11:41:00Z"/>
          <w:rFonts w:asciiTheme="minorHAnsi" w:eastAsiaTheme="minorEastAsia" w:hAnsiTheme="minorHAnsi" w:cstheme="minorBidi"/>
          <w:kern w:val="2"/>
          <w:sz w:val="21"/>
          <w:szCs w:val="22"/>
          <w:lang w:val="en-US" w:eastAsia="zh-CN"/>
        </w:rPr>
      </w:pPr>
      <w:ins w:id="44" w:author="Rapporteur" w:date="2022-05-24T11:41:00Z">
        <w:r>
          <w:rPr>
            <w:lang w:eastAsia="ko-KR"/>
          </w:rPr>
          <w:t>5.1</w:t>
        </w:r>
        <w:r>
          <w:rPr>
            <w:rFonts w:asciiTheme="minorHAnsi" w:eastAsiaTheme="minorEastAsia" w:hAnsiTheme="minorHAnsi" w:cstheme="minorBidi"/>
            <w:kern w:val="2"/>
            <w:sz w:val="21"/>
            <w:szCs w:val="22"/>
            <w:lang w:val="en-US" w:eastAsia="zh-CN"/>
          </w:rPr>
          <w:tab/>
        </w:r>
        <w:r>
          <w:rPr>
            <w:lang w:eastAsia="ko-KR"/>
          </w:rPr>
          <w:t xml:space="preserve">Key Issue #1: </w:t>
        </w:r>
        <w:r>
          <w:t>Enhance group attribute management</w:t>
        </w:r>
        <w:r>
          <w:tab/>
        </w:r>
        <w:r>
          <w:fldChar w:fldCharType="begin"/>
        </w:r>
        <w:r>
          <w:instrText xml:space="preserve"> PAGEREF _Toc104284905 \h </w:instrText>
        </w:r>
      </w:ins>
      <w:r>
        <w:fldChar w:fldCharType="separate"/>
      </w:r>
      <w:ins w:id="45" w:author="Rapporteur" w:date="2022-05-24T11:41:00Z">
        <w:r>
          <w:t>10</w:t>
        </w:r>
        <w:r>
          <w:fldChar w:fldCharType="end"/>
        </w:r>
      </w:ins>
    </w:p>
    <w:p w14:paraId="35533A6E" w14:textId="77777777" w:rsidR="00D64262" w:rsidRDefault="00D64262">
      <w:pPr>
        <w:pStyle w:val="30"/>
        <w:rPr>
          <w:ins w:id="46" w:author="Rapporteur" w:date="2022-05-24T11:41:00Z"/>
          <w:rFonts w:asciiTheme="minorHAnsi" w:eastAsiaTheme="minorEastAsia" w:hAnsiTheme="minorHAnsi" w:cstheme="minorBidi"/>
          <w:kern w:val="2"/>
          <w:sz w:val="21"/>
          <w:szCs w:val="22"/>
          <w:lang w:val="en-US" w:eastAsia="zh-CN"/>
        </w:rPr>
      </w:pPr>
      <w:ins w:id="47" w:author="Rapporteur" w:date="2022-05-24T11:41: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_Toc104284906 \h </w:instrText>
        </w:r>
      </w:ins>
      <w:r>
        <w:fldChar w:fldCharType="separate"/>
      </w:r>
      <w:ins w:id="48" w:author="Rapporteur" w:date="2022-05-24T11:41:00Z">
        <w:r>
          <w:t>10</w:t>
        </w:r>
        <w:r>
          <w:fldChar w:fldCharType="end"/>
        </w:r>
      </w:ins>
    </w:p>
    <w:p w14:paraId="54F5688C" w14:textId="77777777" w:rsidR="00D64262" w:rsidRDefault="00D64262">
      <w:pPr>
        <w:pStyle w:val="20"/>
        <w:rPr>
          <w:ins w:id="49" w:author="Rapporteur" w:date="2022-05-24T11:41:00Z"/>
          <w:rFonts w:asciiTheme="minorHAnsi" w:eastAsiaTheme="minorEastAsia" w:hAnsiTheme="minorHAnsi" w:cstheme="minorBidi"/>
          <w:kern w:val="2"/>
          <w:sz w:val="21"/>
          <w:szCs w:val="22"/>
          <w:lang w:val="en-US" w:eastAsia="zh-CN"/>
        </w:rPr>
      </w:pPr>
      <w:ins w:id="50" w:author="Rapporteur" w:date="2022-05-24T11:41:00Z">
        <w:r>
          <w:rPr>
            <w:lang w:eastAsia="ko-KR"/>
          </w:rPr>
          <w:t>5.2</w:t>
        </w:r>
        <w:r>
          <w:rPr>
            <w:rFonts w:asciiTheme="minorHAnsi" w:eastAsiaTheme="minorEastAsia" w:hAnsiTheme="minorHAnsi" w:cstheme="minorBidi"/>
            <w:kern w:val="2"/>
            <w:sz w:val="21"/>
            <w:szCs w:val="22"/>
            <w:lang w:val="en-US" w:eastAsia="zh-CN"/>
          </w:rPr>
          <w:tab/>
        </w:r>
        <w:r>
          <w:rPr>
            <w:lang w:eastAsia="ko-KR"/>
          </w:rPr>
          <w:t xml:space="preserve">Key Issue #2: </w:t>
        </w:r>
        <w:r>
          <w:t>Enhance group status event reporting</w:t>
        </w:r>
        <w:r>
          <w:tab/>
        </w:r>
        <w:r>
          <w:fldChar w:fldCharType="begin"/>
        </w:r>
        <w:r>
          <w:instrText xml:space="preserve"> PAGEREF _Toc104284907 \h </w:instrText>
        </w:r>
      </w:ins>
      <w:r>
        <w:fldChar w:fldCharType="separate"/>
      </w:r>
      <w:ins w:id="51" w:author="Rapporteur" w:date="2022-05-24T11:41:00Z">
        <w:r>
          <w:t>10</w:t>
        </w:r>
        <w:r>
          <w:fldChar w:fldCharType="end"/>
        </w:r>
      </w:ins>
    </w:p>
    <w:p w14:paraId="65B8B3D9" w14:textId="77777777" w:rsidR="00D64262" w:rsidRDefault="00D64262">
      <w:pPr>
        <w:pStyle w:val="30"/>
        <w:rPr>
          <w:ins w:id="52" w:author="Rapporteur" w:date="2022-05-24T11:41:00Z"/>
          <w:rFonts w:asciiTheme="minorHAnsi" w:eastAsiaTheme="minorEastAsia" w:hAnsiTheme="minorHAnsi" w:cstheme="minorBidi"/>
          <w:kern w:val="2"/>
          <w:sz w:val="21"/>
          <w:szCs w:val="22"/>
          <w:lang w:val="en-US" w:eastAsia="zh-CN"/>
        </w:rPr>
      </w:pPr>
      <w:ins w:id="53" w:author="Rapporteur" w:date="2022-05-24T11:41: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_Toc104284908 \h </w:instrText>
        </w:r>
      </w:ins>
      <w:r>
        <w:fldChar w:fldCharType="separate"/>
      </w:r>
      <w:ins w:id="54" w:author="Rapporteur" w:date="2022-05-24T11:41:00Z">
        <w:r>
          <w:t>10</w:t>
        </w:r>
        <w:r>
          <w:fldChar w:fldCharType="end"/>
        </w:r>
      </w:ins>
    </w:p>
    <w:p w14:paraId="79D888BC" w14:textId="77777777" w:rsidR="00D64262" w:rsidRDefault="00D64262">
      <w:pPr>
        <w:pStyle w:val="20"/>
        <w:rPr>
          <w:ins w:id="55" w:author="Rapporteur" w:date="2022-05-24T11:41:00Z"/>
          <w:rFonts w:asciiTheme="minorHAnsi" w:eastAsiaTheme="minorEastAsia" w:hAnsiTheme="minorHAnsi" w:cstheme="minorBidi"/>
          <w:kern w:val="2"/>
          <w:sz w:val="21"/>
          <w:szCs w:val="22"/>
          <w:lang w:val="en-US" w:eastAsia="zh-CN"/>
        </w:rPr>
      </w:pPr>
      <w:ins w:id="56" w:author="Rapporteur" w:date="2022-05-24T11:41:00Z">
        <w:r>
          <w:t>5.3</w:t>
        </w:r>
        <w:r>
          <w:rPr>
            <w:rFonts w:asciiTheme="minorHAnsi" w:eastAsiaTheme="minorEastAsia" w:hAnsiTheme="minorHAnsi" w:cstheme="minorBidi"/>
            <w:kern w:val="2"/>
            <w:sz w:val="21"/>
            <w:szCs w:val="22"/>
            <w:lang w:val="en-US" w:eastAsia="zh-CN"/>
          </w:rPr>
          <w:tab/>
        </w:r>
        <w:r>
          <w:t>Key Issue #3: NEF exposure framework for provisioning of traffic characteristics and monitoring of performance characteristics</w:t>
        </w:r>
        <w:r>
          <w:tab/>
        </w:r>
        <w:r>
          <w:fldChar w:fldCharType="begin"/>
        </w:r>
        <w:r>
          <w:instrText xml:space="preserve"> PAGEREF _Toc104284909 \h </w:instrText>
        </w:r>
      </w:ins>
      <w:r>
        <w:fldChar w:fldCharType="separate"/>
      </w:r>
      <w:ins w:id="57" w:author="Rapporteur" w:date="2022-05-24T11:41:00Z">
        <w:r>
          <w:t>11</w:t>
        </w:r>
        <w:r>
          <w:fldChar w:fldCharType="end"/>
        </w:r>
      </w:ins>
    </w:p>
    <w:p w14:paraId="03028CA3" w14:textId="77777777" w:rsidR="00D64262" w:rsidRDefault="00D64262">
      <w:pPr>
        <w:pStyle w:val="30"/>
        <w:rPr>
          <w:ins w:id="58" w:author="Rapporteur" w:date="2022-05-24T11:41:00Z"/>
          <w:rFonts w:asciiTheme="minorHAnsi" w:eastAsiaTheme="minorEastAsia" w:hAnsiTheme="minorHAnsi" w:cstheme="minorBidi"/>
          <w:kern w:val="2"/>
          <w:sz w:val="21"/>
          <w:szCs w:val="22"/>
          <w:lang w:val="en-US" w:eastAsia="zh-CN"/>
        </w:rPr>
      </w:pPr>
      <w:ins w:id="59" w:author="Rapporteur" w:date="2022-05-24T11:41:00Z">
        <w:r>
          <w:rPr>
            <w:lang w:eastAsia="ko-KR"/>
          </w:rPr>
          <w:t>5.3.1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_Toc104284910 \h </w:instrText>
        </w:r>
      </w:ins>
      <w:r>
        <w:fldChar w:fldCharType="separate"/>
      </w:r>
      <w:ins w:id="60" w:author="Rapporteur" w:date="2022-05-24T11:41:00Z">
        <w:r>
          <w:t>11</w:t>
        </w:r>
        <w:r>
          <w:fldChar w:fldCharType="end"/>
        </w:r>
      </w:ins>
    </w:p>
    <w:p w14:paraId="13D9F1E7" w14:textId="77777777" w:rsidR="00D64262" w:rsidRDefault="00D64262">
      <w:pPr>
        <w:pStyle w:val="20"/>
        <w:rPr>
          <w:ins w:id="61" w:author="Rapporteur" w:date="2022-05-24T11:41:00Z"/>
          <w:rFonts w:asciiTheme="minorHAnsi" w:eastAsiaTheme="minorEastAsia" w:hAnsiTheme="minorHAnsi" w:cstheme="minorBidi"/>
          <w:kern w:val="2"/>
          <w:sz w:val="21"/>
          <w:szCs w:val="22"/>
          <w:lang w:val="en-US" w:eastAsia="zh-CN"/>
        </w:rPr>
      </w:pPr>
      <w:ins w:id="62" w:author="Rapporteur" w:date="2022-05-24T11:41:00Z">
        <w:r>
          <w:t>5.4</w:t>
        </w:r>
        <w:r>
          <w:rPr>
            <w:rFonts w:asciiTheme="minorHAnsi" w:eastAsiaTheme="minorEastAsia" w:hAnsiTheme="minorHAnsi" w:cstheme="minorBidi"/>
            <w:kern w:val="2"/>
            <w:sz w:val="21"/>
            <w:szCs w:val="22"/>
            <w:lang w:val="en-US" w:eastAsia="zh-CN"/>
          </w:rPr>
          <w:tab/>
        </w:r>
        <w:r>
          <w:t>Key Issue #4: Multiple SMFs for VN group communication</w:t>
        </w:r>
        <w:r>
          <w:tab/>
        </w:r>
        <w:r>
          <w:fldChar w:fldCharType="begin"/>
        </w:r>
        <w:r>
          <w:instrText xml:space="preserve"> PAGEREF _Toc104284911 \h </w:instrText>
        </w:r>
      </w:ins>
      <w:r>
        <w:fldChar w:fldCharType="separate"/>
      </w:r>
      <w:ins w:id="63" w:author="Rapporteur" w:date="2022-05-24T11:41:00Z">
        <w:r>
          <w:t>11</w:t>
        </w:r>
        <w:r>
          <w:fldChar w:fldCharType="end"/>
        </w:r>
      </w:ins>
    </w:p>
    <w:p w14:paraId="2B21F699" w14:textId="77777777" w:rsidR="00D64262" w:rsidRDefault="00D64262">
      <w:pPr>
        <w:pStyle w:val="30"/>
        <w:rPr>
          <w:ins w:id="64" w:author="Rapporteur" w:date="2022-05-24T11:41:00Z"/>
          <w:rFonts w:asciiTheme="minorHAnsi" w:eastAsiaTheme="minorEastAsia" w:hAnsiTheme="minorHAnsi" w:cstheme="minorBidi"/>
          <w:kern w:val="2"/>
          <w:sz w:val="21"/>
          <w:szCs w:val="22"/>
          <w:lang w:val="en-US" w:eastAsia="zh-CN"/>
        </w:rPr>
      </w:pPr>
      <w:ins w:id="65" w:author="Rapporteur" w:date="2022-05-24T11:41:00Z">
        <w:r>
          <w:rPr>
            <w:lang w:eastAsia="ko-KR"/>
          </w:rPr>
          <w:t>5.4.1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_Toc104284912 \h </w:instrText>
        </w:r>
      </w:ins>
      <w:r>
        <w:fldChar w:fldCharType="separate"/>
      </w:r>
      <w:ins w:id="66" w:author="Rapporteur" w:date="2022-05-24T11:41:00Z">
        <w:r>
          <w:t>11</w:t>
        </w:r>
        <w:r>
          <w:fldChar w:fldCharType="end"/>
        </w:r>
      </w:ins>
    </w:p>
    <w:p w14:paraId="50FE2798" w14:textId="77777777" w:rsidR="00D64262" w:rsidRDefault="00D64262">
      <w:pPr>
        <w:pStyle w:val="20"/>
        <w:rPr>
          <w:ins w:id="67" w:author="Rapporteur" w:date="2022-05-24T11:41:00Z"/>
          <w:rFonts w:asciiTheme="minorHAnsi" w:eastAsiaTheme="minorEastAsia" w:hAnsiTheme="minorHAnsi" w:cstheme="minorBidi"/>
          <w:kern w:val="2"/>
          <w:sz w:val="21"/>
          <w:szCs w:val="22"/>
          <w:lang w:val="en-US" w:eastAsia="zh-CN"/>
        </w:rPr>
      </w:pPr>
      <w:ins w:id="68" w:author="Rapporteur" w:date="2022-05-24T11:41:00Z">
        <w:r>
          <w:rPr>
            <w:lang w:eastAsia="ko-KR"/>
          </w:rPr>
          <w:t>5.5</w:t>
        </w:r>
        <w:r>
          <w:rPr>
            <w:rFonts w:asciiTheme="minorHAnsi" w:eastAsiaTheme="minorEastAsia" w:hAnsiTheme="minorHAnsi" w:cstheme="minorBidi"/>
            <w:kern w:val="2"/>
            <w:sz w:val="21"/>
            <w:szCs w:val="22"/>
            <w:lang w:val="en-US" w:eastAsia="zh-CN"/>
          </w:rPr>
          <w:tab/>
        </w:r>
        <w:r>
          <w:rPr>
            <w:lang w:eastAsia="ko-KR"/>
          </w:rPr>
          <w:t xml:space="preserve">Key Issue #5: </w:t>
        </w:r>
        <w:r>
          <w:t>Allowing UE to simultaneously send data to different groups with different QoS policy</w:t>
        </w:r>
        <w:r>
          <w:tab/>
        </w:r>
        <w:r>
          <w:fldChar w:fldCharType="begin"/>
        </w:r>
        <w:r>
          <w:instrText xml:space="preserve"> PAGEREF _Toc104284913 \h </w:instrText>
        </w:r>
      </w:ins>
      <w:r>
        <w:fldChar w:fldCharType="separate"/>
      </w:r>
      <w:ins w:id="69" w:author="Rapporteur" w:date="2022-05-24T11:41:00Z">
        <w:r>
          <w:t>12</w:t>
        </w:r>
        <w:r>
          <w:fldChar w:fldCharType="end"/>
        </w:r>
      </w:ins>
    </w:p>
    <w:p w14:paraId="4141CE28" w14:textId="77777777" w:rsidR="00D64262" w:rsidRDefault="00D64262">
      <w:pPr>
        <w:pStyle w:val="30"/>
        <w:rPr>
          <w:ins w:id="70" w:author="Rapporteur" w:date="2022-05-24T11:41:00Z"/>
          <w:rFonts w:asciiTheme="minorHAnsi" w:eastAsiaTheme="minorEastAsia" w:hAnsiTheme="minorHAnsi" w:cstheme="minorBidi"/>
          <w:kern w:val="2"/>
          <w:sz w:val="21"/>
          <w:szCs w:val="22"/>
          <w:lang w:val="en-US" w:eastAsia="zh-CN"/>
        </w:rPr>
      </w:pPr>
      <w:ins w:id="71" w:author="Rapporteur" w:date="2022-05-24T11:41: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_Toc104284914 \h </w:instrText>
        </w:r>
      </w:ins>
      <w:r>
        <w:fldChar w:fldCharType="separate"/>
      </w:r>
      <w:ins w:id="72" w:author="Rapporteur" w:date="2022-05-24T11:41:00Z">
        <w:r>
          <w:t>12</w:t>
        </w:r>
        <w:r>
          <w:fldChar w:fldCharType="end"/>
        </w:r>
      </w:ins>
    </w:p>
    <w:p w14:paraId="148EA981" w14:textId="77777777" w:rsidR="00D64262" w:rsidRDefault="00D64262">
      <w:pPr>
        <w:pStyle w:val="10"/>
        <w:rPr>
          <w:ins w:id="73" w:author="Rapporteur" w:date="2022-05-24T11:41:00Z"/>
          <w:rFonts w:asciiTheme="minorHAnsi" w:eastAsiaTheme="minorEastAsia" w:hAnsiTheme="minorHAnsi" w:cstheme="minorBidi"/>
          <w:kern w:val="2"/>
          <w:sz w:val="21"/>
          <w:szCs w:val="22"/>
          <w:lang w:val="en-US" w:eastAsia="zh-CN"/>
        </w:rPr>
      </w:pPr>
      <w:ins w:id="74" w:author="Rapporteur" w:date="2022-05-24T11:4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_Toc104284915 \h </w:instrText>
        </w:r>
      </w:ins>
      <w:r>
        <w:fldChar w:fldCharType="separate"/>
      </w:r>
      <w:ins w:id="75" w:author="Rapporteur" w:date="2022-05-24T11:41:00Z">
        <w:r>
          <w:t>12</w:t>
        </w:r>
        <w:r>
          <w:fldChar w:fldCharType="end"/>
        </w:r>
      </w:ins>
    </w:p>
    <w:p w14:paraId="40096C97" w14:textId="77777777" w:rsidR="00D64262" w:rsidRDefault="00D64262">
      <w:pPr>
        <w:pStyle w:val="20"/>
        <w:rPr>
          <w:ins w:id="76" w:author="Rapporteur" w:date="2022-05-24T11:41:00Z"/>
          <w:rFonts w:asciiTheme="minorHAnsi" w:eastAsiaTheme="minorEastAsia" w:hAnsiTheme="minorHAnsi" w:cstheme="minorBidi"/>
          <w:kern w:val="2"/>
          <w:sz w:val="21"/>
          <w:szCs w:val="22"/>
          <w:lang w:val="en-US" w:eastAsia="zh-CN"/>
        </w:rPr>
      </w:pPr>
      <w:ins w:id="77" w:author="Rapporteur" w:date="2022-05-24T11:41: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_Toc104284916 \h </w:instrText>
        </w:r>
      </w:ins>
      <w:r>
        <w:fldChar w:fldCharType="separate"/>
      </w:r>
      <w:ins w:id="78" w:author="Rapporteur" w:date="2022-05-24T11:41:00Z">
        <w:r>
          <w:t>12</w:t>
        </w:r>
        <w:r>
          <w:fldChar w:fldCharType="end"/>
        </w:r>
      </w:ins>
    </w:p>
    <w:p w14:paraId="4497B592" w14:textId="77777777" w:rsidR="00D64262" w:rsidRDefault="00D64262">
      <w:pPr>
        <w:pStyle w:val="20"/>
        <w:rPr>
          <w:ins w:id="79" w:author="Rapporteur" w:date="2022-05-24T11:41:00Z"/>
          <w:rFonts w:asciiTheme="minorHAnsi" w:eastAsiaTheme="minorEastAsia" w:hAnsiTheme="minorHAnsi" w:cstheme="minorBidi"/>
          <w:kern w:val="2"/>
          <w:sz w:val="21"/>
          <w:szCs w:val="22"/>
          <w:lang w:val="en-US" w:eastAsia="zh-CN"/>
        </w:rPr>
      </w:pPr>
      <w:ins w:id="80" w:author="Rapporteur" w:date="2022-05-24T11:41: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xml:space="preserve">: Support for </w:t>
        </w:r>
        <w:r>
          <w:rPr>
            <w:lang w:eastAsia="zh-CN"/>
          </w:rPr>
          <w:t>service area group attribute</w:t>
        </w:r>
        <w:r>
          <w:tab/>
        </w:r>
        <w:r>
          <w:fldChar w:fldCharType="begin"/>
        </w:r>
        <w:r>
          <w:instrText xml:space="preserve"> PAGEREF _Toc104284917 \h </w:instrText>
        </w:r>
      </w:ins>
      <w:r>
        <w:fldChar w:fldCharType="separate"/>
      </w:r>
      <w:ins w:id="81" w:author="Rapporteur" w:date="2022-05-24T11:41:00Z">
        <w:r>
          <w:t>12</w:t>
        </w:r>
        <w:r>
          <w:fldChar w:fldCharType="end"/>
        </w:r>
      </w:ins>
    </w:p>
    <w:p w14:paraId="0B1D7E48" w14:textId="77777777" w:rsidR="00D64262" w:rsidRDefault="00D64262">
      <w:pPr>
        <w:pStyle w:val="30"/>
        <w:rPr>
          <w:ins w:id="82" w:author="Rapporteur" w:date="2022-05-24T11:41:00Z"/>
          <w:rFonts w:asciiTheme="minorHAnsi" w:eastAsiaTheme="minorEastAsia" w:hAnsiTheme="minorHAnsi" w:cstheme="minorBidi"/>
          <w:kern w:val="2"/>
          <w:sz w:val="21"/>
          <w:szCs w:val="22"/>
          <w:lang w:val="en-US" w:eastAsia="zh-CN"/>
        </w:rPr>
      </w:pPr>
      <w:ins w:id="83" w:author="Rapporteur" w:date="2022-05-24T11:41:00Z">
        <w:r>
          <w:rPr>
            <w:lang w:eastAsia="ko-KR"/>
          </w:rPr>
          <w:t>6.1.1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_Toc104284918 \h </w:instrText>
        </w:r>
      </w:ins>
      <w:r>
        <w:fldChar w:fldCharType="separate"/>
      </w:r>
      <w:ins w:id="84" w:author="Rapporteur" w:date="2022-05-24T11:41:00Z">
        <w:r>
          <w:t>12</w:t>
        </w:r>
        <w:r>
          <w:fldChar w:fldCharType="end"/>
        </w:r>
      </w:ins>
    </w:p>
    <w:p w14:paraId="05823447" w14:textId="77777777" w:rsidR="00D64262" w:rsidRDefault="00D64262">
      <w:pPr>
        <w:pStyle w:val="30"/>
        <w:rPr>
          <w:ins w:id="85" w:author="Rapporteur" w:date="2022-05-24T11:41:00Z"/>
          <w:rFonts w:asciiTheme="minorHAnsi" w:eastAsiaTheme="minorEastAsia" w:hAnsiTheme="minorHAnsi" w:cstheme="minorBidi"/>
          <w:kern w:val="2"/>
          <w:sz w:val="21"/>
          <w:szCs w:val="22"/>
          <w:lang w:val="en-US" w:eastAsia="zh-CN"/>
        </w:rPr>
      </w:pPr>
      <w:ins w:id="86" w:author="Rapporteur" w:date="2022-05-24T11:41:00Z">
        <w:r>
          <w:rPr>
            <w:lang w:eastAsia="ko-KR"/>
          </w:rPr>
          <w:t>6.1.2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_Toc104284919 \h </w:instrText>
        </w:r>
      </w:ins>
      <w:r>
        <w:fldChar w:fldCharType="separate"/>
      </w:r>
      <w:ins w:id="87" w:author="Rapporteur" w:date="2022-05-24T11:41:00Z">
        <w:r>
          <w:t>13</w:t>
        </w:r>
        <w:r>
          <w:fldChar w:fldCharType="end"/>
        </w:r>
      </w:ins>
    </w:p>
    <w:p w14:paraId="6F1C2A08" w14:textId="77777777" w:rsidR="00D64262" w:rsidRDefault="00D64262">
      <w:pPr>
        <w:pStyle w:val="30"/>
        <w:rPr>
          <w:ins w:id="88" w:author="Rapporteur" w:date="2022-05-24T11:41:00Z"/>
          <w:rFonts w:asciiTheme="minorHAnsi" w:eastAsiaTheme="minorEastAsia" w:hAnsiTheme="minorHAnsi" w:cstheme="minorBidi"/>
          <w:kern w:val="2"/>
          <w:sz w:val="21"/>
          <w:szCs w:val="22"/>
          <w:lang w:val="en-US" w:eastAsia="zh-CN"/>
        </w:rPr>
      </w:pPr>
      <w:ins w:id="89" w:author="Rapporteur" w:date="2022-05-24T11:41:00Z">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_Toc104284920 \h </w:instrText>
        </w:r>
      </w:ins>
      <w:r>
        <w:fldChar w:fldCharType="separate"/>
      </w:r>
      <w:ins w:id="90" w:author="Rapporteur" w:date="2022-05-24T11:41:00Z">
        <w:r>
          <w:t>14</w:t>
        </w:r>
        <w:r>
          <w:fldChar w:fldCharType="end"/>
        </w:r>
      </w:ins>
    </w:p>
    <w:p w14:paraId="2685757C" w14:textId="77777777" w:rsidR="00D64262" w:rsidRDefault="00D64262">
      <w:pPr>
        <w:pStyle w:val="30"/>
        <w:rPr>
          <w:ins w:id="91" w:author="Rapporteur" w:date="2022-05-24T11:41:00Z"/>
          <w:rFonts w:asciiTheme="minorHAnsi" w:eastAsiaTheme="minorEastAsia" w:hAnsiTheme="minorHAnsi" w:cstheme="minorBidi"/>
          <w:kern w:val="2"/>
          <w:sz w:val="21"/>
          <w:szCs w:val="22"/>
          <w:lang w:val="en-US" w:eastAsia="zh-CN"/>
        </w:rPr>
      </w:pPr>
      <w:ins w:id="92" w:author="Rapporteur" w:date="2022-05-24T11:41:00Z">
        <w:r>
          <w:t>6.1.4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_Toc104284921 \h </w:instrText>
        </w:r>
      </w:ins>
      <w:r>
        <w:fldChar w:fldCharType="separate"/>
      </w:r>
      <w:ins w:id="93" w:author="Rapporteur" w:date="2022-05-24T11:41:00Z">
        <w:r>
          <w:t>16</w:t>
        </w:r>
        <w:r>
          <w:fldChar w:fldCharType="end"/>
        </w:r>
      </w:ins>
    </w:p>
    <w:p w14:paraId="68F8E432" w14:textId="77777777" w:rsidR="00D64262" w:rsidRDefault="00D64262">
      <w:pPr>
        <w:pStyle w:val="20"/>
        <w:rPr>
          <w:ins w:id="94" w:author="Rapporteur" w:date="2022-05-24T11:41:00Z"/>
          <w:rFonts w:asciiTheme="minorHAnsi" w:eastAsiaTheme="minorEastAsia" w:hAnsiTheme="minorHAnsi" w:cstheme="minorBidi"/>
          <w:kern w:val="2"/>
          <w:sz w:val="21"/>
          <w:szCs w:val="22"/>
          <w:lang w:val="en-US" w:eastAsia="zh-CN"/>
        </w:rPr>
      </w:pPr>
      <w:ins w:id="95" w:author="Rapporteur" w:date="2022-05-24T11:41:00Z">
        <w:r>
          <w:rPr>
            <w:lang w:eastAsia="zh-CN"/>
          </w:rPr>
          <w:t>6.2</w:t>
        </w:r>
        <w:r>
          <w:rPr>
            <w:rFonts w:asciiTheme="minorHAnsi" w:eastAsiaTheme="minorEastAsia" w:hAnsiTheme="minorHAnsi" w:cstheme="minorBidi"/>
            <w:kern w:val="2"/>
            <w:sz w:val="21"/>
            <w:szCs w:val="22"/>
            <w:lang w:val="en-US" w:eastAsia="zh-CN"/>
          </w:rPr>
          <w:tab/>
        </w:r>
        <w:r>
          <w:t>Solution</w:t>
        </w:r>
        <w:r>
          <w:rPr>
            <w:lang w:eastAsia="zh-CN"/>
          </w:rPr>
          <w:t xml:space="preserve"> #2</w:t>
        </w:r>
        <w:r>
          <w:t>: New NEF service for connection management for a group</w:t>
        </w:r>
        <w:r>
          <w:tab/>
        </w:r>
        <w:r>
          <w:fldChar w:fldCharType="begin"/>
        </w:r>
        <w:r>
          <w:instrText xml:space="preserve"> PAGEREF _Toc104284922 \h </w:instrText>
        </w:r>
      </w:ins>
      <w:r>
        <w:fldChar w:fldCharType="separate"/>
      </w:r>
      <w:ins w:id="96" w:author="Rapporteur" w:date="2022-05-24T11:41:00Z">
        <w:r>
          <w:t>16</w:t>
        </w:r>
        <w:r>
          <w:fldChar w:fldCharType="end"/>
        </w:r>
      </w:ins>
    </w:p>
    <w:p w14:paraId="2F573D50" w14:textId="77777777" w:rsidR="00D64262" w:rsidRDefault="00D64262">
      <w:pPr>
        <w:pStyle w:val="30"/>
        <w:rPr>
          <w:ins w:id="97" w:author="Rapporteur" w:date="2022-05-24T11:41:00Z"/>
          <w:rFonts w:asciiTheme="minorHAnsi" w:eastAsiaTheme="minorEastAsia" w:hAnsiTheme="minorHAnsi" w:cstheme="minorBidi"/>
          <w:kern w:val="2"/>
          <w:sz w:val="21"/>
          <w:szCs w:val="22"/>
          <w:lang w:val="en-US" w:eastAsia="zh-CN"/>
        </w:rPr>
      </w:pPr>
      <w:ins w:id="98" w:author="Rapporteur" w:date="2022-05-24T11:41:00Z">
        <w:r>
          <w:rPr>
            <w:lang w:eastAsia="ko-KR"/>
          </w:rPr>
          <w:t>6.2.1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_Toc104284923 \h </w:instrText>
        </w:r>
      </w:ins>
      <w:r>
        <w:fldChar w:fldCharType="separate"/>
      </w:r>
      <w:ins w:id="99" w:author="Rapporteur" w:date="2022-05-24T11:41:00Z">
        <w:r>
          <w:t>16</w:t>
        </w:r>
        <w:r>
          <w:fldChar w:fldCharType="end"/>
        </w:r>
      </w:ins>
    </w:p>
    <w:p w14:paraId="40D7F629" w14:textId="77777777" w:rsidR="00D64262" w:rsidRDefault="00D64262">
      <w:pPr>
        <w:pStyle w:val="30"/>
        <w:rPr>
          <w:ins w:id="100" w:author="Rapporteur" w:date="2022-05-24T11:41:00Z"/>
          <w:rFonts w:asciiTheme="minorHAnsi" w:eastAsiaTheme="minorEastAsia" w:hAnsiTheme="minorHAnsi" w:cstheme="minorBidi"/>
          <w:kern w:val="2"/>
          <w:sz w:val="21"/>
          <w:szCs w:val="22"/>
          <w:lang w:val="en-US" w:eastAsia="zh-CN"/>
        </w:rPr>
      </w:pPr>
      <w:ins w:id="101" w:author="Rapporteur" w:date="2022-05-24T11:41:00Z">
        <w:r>
          <w:rPr>
            <w:lang w:eastAsia="ko-KR"/>
          </w:rPr>
          <w:t>6.2.2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_Toc104284924 \h </w:instrText>
        </w:r>
      </w:ins>
      <w:r>
        <w:fldChar w:fldCharType="separate"/>
      </w:r>
      <w:ins w:id="102" w:author="Rapporteur" w:date="2022-05-24T11:41:00Z">
        <w:r>
          <w:t>17</w:t>
        </w:r>
        <w:r>
          <w:fldChar w:fldCharType="end"/>
        </w:r>
      </w:ins>
    </w:p>
    <w:p w14:paraId="380B6367" w14:textId="77777777" w:rsidR="00D64262" w:rsidRDefault="00D64262">
      <w:pPr>
        <w:pStyle w:val="30"/>
        <w:rPr>
          <w:ins w:id="103" w:author="Rapporteur" w:date="2022-05-24T11:41:00Z"/>
          <w:rFonts w:asciiTheme="minorHAnsi" w:eastAsiaTheme="minorEastAsia" w:hAnsiTheme="minorHAnsi" w:cstheme="minorBidi"/>
          <w:kern w:val="2"/>
          <w:sz w:val="21"/>
          <w:szCs w:val="22"/>
          <w:lang w:val="en-US" w:eastAsia="zh-CN"/>
        </w:rPr>
      </w:pPr>
      <w:ins w:id="104" w:author="Rapporteur" w:date="2022-05-24T11:41: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_Toc104284925 \h </w:instrText>
        </w:r>
      </w:ins>
      <w:r>
        <w:fldChar w:fldCharType="separate"/>
      </w:r>
      <w:ins w:id="105" w:author="Rapporteur" w:date="2022-05-24T11:41:00Z">
        <w:r>
          <w:t>21</w:t>
        </w:r>
        <w:r>
          <w:fldChar w:fldCharType="end"/>
        </w:r>
      </w:ins>
    </w:p>
    <w:p w14:paraId="27F13E76" w14:textId="77777777" w:rsidR="00D64262" w:rsidRDefault="00D64262">
      <w:pPr>
        <w:pStyle w:val="30"/>
        <w:rPr>
          <w:ins w:id="106" w:author="Rapporteur" w:date="2022-05-24T11:41:00Z"/>
          <w:rFonts w:asciiTheme="minorHAnsi" w:eastAsiaTheme="minorEastAsia" w:hAnsiTheme="minorHAnsi" w:cstheme="minorBidi"/>
          <w:kern w:val="2"/>
          <w:sz w:val="21"/>
          <w:szCs w:val="22"/>
          <w:lang w:val="en-US" w:eastAsia="zh-CN"/>
        </w:rPr>
      </w:pPr>
      <w:ins w:id="107" w:author="Rapporteur" w:date="2022-05-24T11:41:00Z">
        <w:r>
          <w:t>6.2.4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_Toc104284926 \h </w:instrText>
        </w:r>
      </w:ins>
      <w:r>
        <w:fldChar w:fldCharType="separate"/>
      </w:r>
      <w:ins w:id="108" w:author="Rapporteur" w:date="2022-05-24T11:41:00Z">
        <w:r>
          <w:t>22</w:t>
        </w:r>
        <w:r>
          <w:fldChar w:fldCharType="end"/>
        </w:r>
      </w:ins>
    </w:p>
    <w:p w14:paraId="6CF5F8C0" w14:textId="77777777" w:rsidR="00D64262" w:rsidRDefault="00D64262">
      <w:pPr>
        <w:pStyle w:val="20"/>
        <w:rPr>
          <w:ins w:id="109" w:author="Rapporteur" w:date="2022-05-24T11:41:00Z"/>
          <w:rFonts w:asciiTheme="minorHAnsi" w:eastAsiaTheme="minorEastAsia" w:hAnsiTheme="minorHAnsi" w:cstheme="minorBidi"/>
          <w:kern w:val="2"/>
          <w:sz w:val="21"/>
          <w:szCs w:val="22"/>
          <w:lang w:val="en-US" w:eastAsia="zh-CN"/>
        </w:rPr>
      </w:pPr>
      <w:ins w:id="110" w:author="Rapporteur" w:date="2022-05-24T11:41:00Z">
        <w:r>
          <w:rPr>
            <w:lang w:eastAsia="zh-CN"/>
          </w:rPr>
          <w:t>6.3</w:t>
        </w:r>
        <w:r>
          <w:rPr>
            <w:rFonts w:asciiTheme="minorHAnsi" w:eastAsiaTheme="minorEastAsia" w:hAnsiTheme="minorHAnsi" w:cstheme="minorBidi"/>
            <w:kern w:val="2"/>
            <w:sz w:val="21"/>
            <w:szCs w:val="22"/>
            <w:lang w:val="en-US" w:eastAsia="zh-CN"/>
          </w:rPr>
          <w:tab/>
        </w:r>
        <w:r>
          <w:t>Solution</w:t>
        </w:r>
        <w:r>
          <w:rPr>
            <w:lang w:eastAsia="zh-CN"/>
          </w:rPr>
          <w:t xml:space="preserve"> #3</w:t>
        </w:r>
        <w:r>
          <w:t>: use of SMF sets for 5G VN group communications.</w:t>
        </w:r>
        <w:r>
          <w:tab/>
        </w:r>
        <w:r>
          <w:fldChar w:fldCharType="begin"/>
        </w:r>
        <w:r>
          <w:instrText xml:space="preserve"> PAGEREF _Toc104284927 \h </w:instrText>
        </w:r>
      </w:ins>
      <w:r>
        <w:fldChar w:fldCharType="separate"/>
      </w:r>
      <w:ins w:id="111" w:author="Rapporteur" w:date="2022-05-24T11:41:00Z">
        <w:r>
          <w:t>22</w:t>
        </w:r>
        <w:r>
          <w:fldChar w:fldCharType="end"/>
        </w:r>
      </w:ins>
    </w:p>
    <w:p w14:paraId="3354CD52" w14:textId="77777777" w:rsidR="00D64262" w:rsidRDefault="00D64262">
      <w:pPr>
        <w:pStyle w:val="30"/>
        <w:rPr>
          <w:ins w:id="112" w:author="Rapporteur" w:date="2022-05-24T11:41:00Z"/>
          <w:rFonts w:asciiTheme="minorHAnsi" w:eastAsiaTheme="minorEastAsia" w:hAnsiTheme="minorHAnsi" w:cstheme="minorBidi"/>
          <w:kern w:val="2"/>
          <w:sz w:val="21"/>
          <w:szCs w:val="22"/>
          <w:lang w:val="en-US" w:eastAsia="zh-CN"/>
        </w:rPr>
      </w:pPr>
      <w:ins w:id="113" w:author="Rapporteur" w:date="2022-05-24T11:41:00Z">
        <w:r>
          <w:rPr>
            <w:lang w:eastAsia="ko-KR"/>
          </w:rPr>
          <w:t>6.3.1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_Toc104284928 \h </w:instrText>
        </w:r>
      </w:ins>
      <w:r>
        <w:fldChar w:fldCharType="separate"/>
      </w:r>
      <w:ins w:id="114" w:author="Rapporteur" w:date="2022-05-24T11:41:00Z">
        <w:r>
          <w:t>22</w:t>
        </w:r>
        <w:r>
          <w:fldChar w:fldCharType="end"/>
        </w:r>
      </w:ins>
    </w:p>
    <w:p w14:paraId="57558819" w14:textId="77777777" w:rsidR="00D64262" w:rsidRDefault="00D64262">
      <w:pPr>
        <w:pStyle w:val="30"/>
        <w:rPr>
          <w:ins w:id="115" w:author="Rapporteur" w:date="2022-05-24T11:41:00Z"/>
          <w:rFonts w:asciiTheme="minorHAnsi" w:eastAsiaTheme="minorEastAsia" w:hAnsiTheme="minorHAnsi" w:cstheme="minorBidi"/>
          <w:kern w:val="2"/>
          <w:sz w:val="21"/>
          <w:szCs w:val="22"/>
          <w:lang w:val="en-US" w:eastAsia="zh-CN"/>
        </w:rPr>
      </w:pPr>
      <w:ins w:id="116" w:author="Rapporteur" w:date="2022-05-24T11:41:00Z">
        <w:r>
          <w:rPr>
            <w:lang w:eastAsia="ko-KR"/>
          </w:rPr>
          <w:t>6.3.2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_Toc104284929 \h </w:instrText>
        </w:r>
      </w:ins>
      <w:r>
        <w:fldChar w:fldCharType="separate"/>
      </w:r>
      <w:ins w:id="117" w:author="Rapporteur" w:date="2022-05-24T11:41:00Z">
        <w:r>
          <w:t>22</w:t>
        </w:r>
        <w:r>
          <w:fldChar w:fldCharType="end"/>
        </w:r>
      </w:ins>
    </w:p>
    <w:p w14:paraId="07530199" w14:textId="77777777" w:rsidR="00D64262" w:rsidRDefault="00D64262">
      <w:pPr>
        <w:pStyle w:val="30"/>
        <w:rPr>
          <w:ins w:id="118" w:author="Rapporteur" w:date="2022-05-24T11:41:00Z"/>
          <w:rFonts w:asciiTheme="minorHAnsi" w:eastAsiaTheme="minorEastAsia" w:hAnsiTheme="minorHAnsi" w:cstheme="minorBidi"/>
          <w:kern w:val="2"/>
          <w:sz w:val="21"/>
          <w:szCs w:val="22"/>
          <w:lang w:val="en-US" w:eastAsia="zh-CN"/>
        </w:rPr>
      </w:pPr>
      <w:ins w:id="119" w:author="Rapporteur" w:date="2022-05-24T11:41:00Z">
        <w:r>
          <w:t>6.3.3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_Toc104284930 \h </w:instrText>
        </w:r>
      </w:ins>
      <w:r>
        <w:fldChar w:fldCharType="separate"/>
      </w:r>
      <w:ins w:id="120" w:author="Rapporteur" w:date="2022-05-24T11:41:00Z">
        <w:r>
          <w:t>23</w:t>
        </w:r>
        <w:r>
          <w:fldChar w:fldCharType="end"/>
        </w:r>
      </w:ins>
    </w:p>
    <w:p w14:paraId="16710E3F" w14:textId="77777777" w:rsidR="00D64262" w:rsidRDefault="00D64262">
      <w:pPr>
        <w:pStyle w:val="30"/>
        <w:rPr>
          <w:ins w:id="121" w:author="Rapporteur" w:date="2022-05-24T11:41:00Z"/>
          <w:rFonts w:asciiTheme="minorHAnsi" w:eastAsiaTheme="minorEastAsia" w:hAnsiTheme="minorHAnsi" w:cstheme="minorBidi"/>
          <w:kern w:val="2"/>
          <w:sz w:val="21"/>
          <w:szCs w:val="22"/>
          <w:lang w:val="en-US" w:eastAsia="zh-CN"/>
        </w:rPr>
      </w:pPr>
      <w:ins w:id="122" w:author="Rapporteur" w:date="2022-05-24T11:41:00Z">
        <w:r>
          <w:t>6.3.4</w:t>
        </w:r>
        <w:r>
          <w:rPr>
            <w:rFonts w:asciiTheme="minorHAnsi" w:eastAsiaTheme="minorEastAsia" w:hAnsiTheme="minorHAnsi" w:cstheme="minorBidi"/>
            <w:kern w:val="2"/>
            <w:sz w:val="21"/>
            <w:szCs w:val="22"/>
            <w:lang w:val="en-US" w:eastAsia="zh-CN"/>
          </w:rPr>
          <w:tab/>
        </w:r>
        <w:r>
          <w:rPr>
            <w:lang w:eastAsia="ko-KR"/>
          </w:rPr>
          <w:t>Impacts</w:t>
        </w:r>
        <w:r>
          <w:t xml:space="preserve"> on existing entities and interfaces</w:t>
        </w:r>
        <w:r>
          <w:tab/>
        </w:r>
        <w:r>
          <w:fldChar w:fldCharType="begin"/>
        </w:r>
        <w:r>
          <w:instrText xml:space="preserve"> PAGEREF _Toc104284931 \h </w:instrText>
        </w:r>
      </w:ins>
      <w:r>
        <w:fldChar w:fldCharType="separate"/>
      </w:r>
      <w:ins w:id="123" w:author="Rapporteur" w:date="2022-05-24T11:41:00Z">
        <w:r>
          <w:t>24</w:t>
        </w:r>
        <w:r>
          <w:fldChar w:fldCharType="end"/>
        </w:r>
      </w:ins>
    </w:p>
    <w:p w14:paraId="0A3C3B31" w14:textId="77777777" w:rsidR="00D64262" w:rsidRDefault="00D64262">
      <w:pPr>
        <w:pStyle w:val="20"/>
        <w:rPr>
          <w:ins w:id="124" w:author="Rapporteur" w:date="2022-05-24T11:41:00Z"/>
          <w:rFonts w:asciiTheme="minorHAnsi" w:eastAsiaTheme="minorEastAsia" w:hAnsiTheme="minorHAnsi" w:cstheme="minorBidi"/>
          <w:kern w:val="2"/>
          <w:sz w:val="21"/>
          <w:szCs w:val="22"/>
          <w:lang w:val="en-US" w:eastAsia="zh-CN"/>
        </w:rPr>
      </w:pPr>
      <w:ins w:id="125" w:author="Rapporteur" w:date="2022-05-24T11:41:00Z">
        <w:r>
          <w:rPr>
            <w:lang w:eastAsia="zh-CN"/>
          </w:rPr>
          <w:t>6.4</w:t>
        </w:r>
        <w:r>
          <w:rPr>
            <w:rFonts w:asciiTheme="minorHAnsi" w:eastAsiaTheme="minorEastAsia" w:hAnsiTheme="minorHAnsi" w:cstheme="minorBidi"/>
            <w:kern w:val="2"/>
            <w:sz w:val="21"/>
            <w:szCs w:val="22"/>
            <w:lang w:val="en-US" w:eastAsia="zh-CN"/>
          </w:rPr>
          <w:tab/>
        </w:r>
        <w:r>
          <w:t>Solution</w:t>
        </w:r>
        <w:r>
          <w:rPr>
            <w:lang w:eastAsia="zh-CN"/>
          </w:rPr>
          <w:t xml:space="preserve"> #4</w:t>
        </w:r>
        <w:r>
          <w:t>: Multiple SMFs for VN group communication</w:t>
        </w:r>
        <w:r>
          <w:tab/>
        </w:r>
        <w:r>
          <w:fldChar w:fldCharType="begin"/>
        </w:r>
        <w:r>
          <w:instrText xml:space="preserve"> PAGEREF _Toc104284932 \h </w:instrText>
        </w:r>
      </w:ins>
      <w:r>
        <w:fldChar w:fldCharType="separate"/>
      </w:r>
      <w:ins w:id="126" w:author="Rapporteur" w:date="2022-05-24T11:41:00Z">
        <w:r>
          <w:t>24</w:t>
        </w:r>
        <w:r>
          <w:fldChar w:fldCharType="end"/>
        </w:r>
      </w:ins>
    </w:p>
    <w:p w14:paraId="43B77209" w14:textId="77777777" w:rsidR="00D64262" w:rsidRDefault="00D64262">
      <w:pPr>
        <w:pStyle w:val="30"/>
        <w:rPr>
          <w:ins w:id="127" w:author="Rapporteur" w:date="2022-05-24T11:41:00Z"/>
          <w:rFonts w:asciiTheme="minorHAnsi" w:eastAsiaTheme="minorEastAsia" w:hAnsiTheme="minorHAnsi" w:cstheme="minorBidi"/>
          <w:kern w:val="2"/>
          <w:sz w:val="21"/>
          <w:szCs w:val="22"/>
          <w:lang w:val="en-US" w:eastAsia="zh-CN"/>
        </w:rPr>
      </w:pPr>
      <w:ins w:id="128" w:author="Rapporteur" w:date="2022-05-24T11:41:00Z">
        <w:r>
          <w:rPr>
            <w:lang w:eastAsia="ko-KR"/>
          </w:rPr>
          <w:t>6.4.1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_Toc104284933 \h </w:instrText>
        </w:r>
      </w:ins>
      <w:r>
        <w:fldChar w:fldCharType="separate"/>
      </w:r>
      <w:ins w:id="129" w:author="Rapporteur" w:date="2022-05-24T11:41:00Z">
        <w:r>
          <w:t>24</w:t>
        </w:r>
        <w:r>
          <w:fldChar w:fldCharType="end"/>
        </w:r>
      </w:ins>
    </w:p>
    <w:p w14:paraId="6F9E95B0" w14:textId="77777777" w:rsidR="00D64262" w:rsidRDefault="00D64262">
      <w:pPr>
        <w:pStyle w:val="30"/>
        <w:rPr>
          <w:ins w:id="130" w:author="Rapporteur" w:date="2022-05-24T11:41:00Z"/>
          <w:rFonts w:asciiTheme="minorHAnsi" w:eastAsiaTheme="minorEastAsia" w:hAnsiTheme="minorHAnsi" w:cstheme="minorBidi"/>
          <w:kern w:val="2"/>
          <w:sz w:val="21"/>
          <w:szCs w:val="22"/>
          <w:lang w:val="en-US" w:eastAsia="zh-CN"/>
        </w:rPr>
      </w:pPr>
      <w:ins w:id="131" w:author="Rapporteur" w:date="2022-05-24T11:41:00Z">
        <w:r>
          <w:rPr>
            <w:lang w:eastAsia="ko-KR"/>
          </w:rPr>
          <w:t>6.4.2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_Toc104284934 \h </w:instrText>
        </w:r>
      </w:ins>
      <w:r>
        <w:fldChar w:fldCharType="separate"/>
      </w:r>
      <w:ins w:id="132" w:author="Rapporteur" w:date="2022-05-24T11:41:00Z">
        <w:r>
          <w:t>25</w:t>
        </w:r>
        <w:r>
          <w:fldChar w:fldCharType="end"/>
        </w:r>
      </w:ins>
    </w:p>
    <w:p w14:paraId="31E179A6" w14:textId="77777777" w:rsidR="00D64262" w:rsidRDefault="00D64262">
      <w:pPr>
        <w:pStyle w:val="30"/>
        <w:rPr>
          <w:ins w:id="133" w:author="Rapporteur" w:date="2022-05-24T11:41:00Z"/>
          <w:rFonts w:asciiTheme="minorHAnsi" w:eastAsiaTheme="minorEastAsia" w:hAnsiTheme="minorHAnsi" w:cstheme="minorBidi"/>
          <w:kern w:val="2"/>
          <w:sz w:val="21"/>
          <w:szCs w:val="22"/>
          <w:lang w:val="en-US" w:eastAsia="zh-CN"/>
        </w:rPr>
      </w:pPr>
      <w:ins w:id="134" w:author="Rapporteur" w:date="2022-05-24T11:41:00Z">
        <w:r>
          <w:t>6.4.3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_Toc104284935 \h </w:instrText>
        </w:r>
      </w:ins>
      <w:r>
        <w:fldChar w:fldCharType="separate"/>
      </w:r>
      <w:ins w:id="135" w:author="Rapporteur" w:date="2022-05-24T11:41:00Z">
        <w:r>
          <w:t>25</w:t>
        </w:r>
        <w:r>
          <w:fldChar w:fldCharType="end"/>
        </w:r>
      </w:ins>
    </w:p>
    <w:p w14:paraId="3204A0C2" w14:textId="77777777" w:rsidR="00D64262" w:rsidRDefault="00D64262">
      <w:pPr>
        <w:pStyle w:val="41"/>
        <w:rPr>
          <w:ins w:id="136" w:author="Rapporteur" w:date="2022-05-24T11:41:00Z"/>
          <w:rFonts w:asciiTheme="minorHAnsi" w:eastAsiaTheme="minorEastAsia" w:hAnsiTheme="minorHAnsi" w:cstheme="minorBidi"/>
          <w:kern w:val="2"/>
          <w:sz w:val="21"/>
          <w:szCs w:val="22"/>
          <w:lang w:val="en-US" w:eastAsia="zh-CN"/>
        </w:rPr>
      </w:pPr>
      <w:ins w:id="137" w:author="Rapporteur" w:date="2022-05-24T11:41:00Z">
        <w:r>
          <w:t>6.4.3.1</w:t>
        </w:r>
        <w:r>
          <w:rPr>
            <w:rFonts w:asciiTheme="minorHAnsi" w:eastAsiaTheme="minorEastAsia" w:hAnsiTheme="minorHAnsi" w:cstheme="minorBidi"/>
            <w:kern w:val="2"/>
            <w:sz w:val="21"/>
            <w:szCs w:val="22"/>
            <w:lang w:val="en-US" w:eastAsia="zh-CN"/>
          </w:rPr>
          <w:tab/>
        </w:r>
        <w:r>
          <w:t>Create the N19 tunnel between UPFs</w:t>
        </w:r>
        <w:r>
          <w:tab/>
        </w:r>
        <w:r>
          <w:fldChar w:fldCharType="begin"/>
        </w:r>
        <w:r>
          <w:instrText xml:space="preserve"> PAGEREF _Toc104284936 \h </w:instrText>
        </w:r>
      </w:ins>
      <w:r>
        <w:fldChar w:fldCharType="separate"/>
      </w:r>
      <w:ins w:id="138" w:author="Rapporteur" w:date="2022-05-24T11:41:00Z">
        <w:r>
          <w:t>25</w:t>
        </w:r>
        <w:r>
          <w:fldChar w:fldCharType="end"/>
        </w:r>
      </w:ins>
    </w:p>
    <w:p w14:paraId="769808F1" w14:textId="77777777" w:rsidR="00D64262" w:rsidRDefault="00D64262">
      <w:pPr>
        <w:pStyle w:val="41"/>
        <w:rPr>
          <w:ins w:id="139" w:author="Rapporteur" w:date="2022-05-24T11:41:00Z"/>
          <w:rFonts w:asciiTheme="minorHAnsi" w:eastAsiaTheme="minorEastAsia" w:hAnsiTheme="minorHAnsi" w:cstheme="minorBidi"/>
          <w:kern w:val="2"/>
          <w:sz w:val="21"/>
          <w:szCs w:val="22"/>
          <w:lang w:val="en-US" w:eastAsia="zh-CN"/>
        </w:rPr>
      </w:pPr>
      <w:ins w:id="140" w:author="Rapporteur" w:date="2022-05-24T11:41:00Z">
        <w:r>
          <w:t>6.4.3.2</w:t>
        </w:r>
        <w:r>
          <w:rPr>
            <w:rFonts w:asciiTheme="minorHAnsi" w:eastAsiaTheme="minorEastAsia" w:hAnsiTheme="minorHAnsi" w:cstheme="minorBidi"/>
            <w:kern w:val="2"/>
            <w:sz w:val="21"/>
            <w:szCs w:val="22"/>
            <w:lang w:val="en-US" w:eastAsia="zh-CN"/>
          </w:rPr>
          <w:tab/>
        </w:r>
        <w:r>
          <w:t>Update the N19 tunnel between UPFs</w:t>
        </w:r>
        <w:r>
          <w:tab/>
        </w:r>
        <w:r>
          <w:fldChar w:fldCharType="begin"/>
        </w:r>
        <w:r>
          <w:instrText xml:space="preserve"> PAGEREF _Toc104284937 \h </w:instrText>
        </w:r>
      </w:ins>
      <w:r>
        <w:fldChar w:fldCharType="separate"/>
      </w:r>
      <w:ins w:id="141" w:author="Rapporteur" w:date="2022-05-24T11:41:00Z">
        <w:r>
          <w:t>26</w:t>
        </w:r>
        <w:r>
          <w:fldChar w:fldCharType="end"/>
        </w:r>
      </w:ins>
    </w:p>
    <w:p w14:paraId="419BF6EB" w14:textId="77777777" w:rsidR="00D64262" w:rsidRDefault="00D64262">
      <w:pPr>
        <w:pStyle w:val="41"/>
        <w:rPr>
          <w:ins w:id="142" w:author="Rapporteur" w:date="2022-05-24T11:41:00Z"/>
          <w:rFonts w:asciiTheme="minorHAnsi" w:eastAsiaTheme="minorEastAsia" w:hAnsiTheme="minorHAnsi" w:cstheme="minorBidi"/>
          <w:kern w:val="2"/>
          <w:sz w:val="21"/>
          <w:szCs w:val="22"/>
          <w:lang w:val="en-US" w:eastAsia="zh-CN"/>
        </w:rPr>
      </w:pPr>
      <w:ins w:id="143" w:author="Rapporteur" w:date="2022-05-24T11:41:00Z">
        <w:r>
          <w:t>6.4.3.3</w:t>
        </w:r>
        <w:r>
          <w:rPr>
            <w:rFonts w:asciiTheme="minorHAnsi" w:eastAsiaTheme="minorEastAsia" w:hAnsiTheme="minorHAnsi" w:cstheme="minorBidi"/>
            <w:kern w:val="2"/>
            <w:sz w:val="21"/>
            <w:szCs w:val="22"/>
            <w:lang w:val="en-US" w:eastAsia="zh-CN"/>
          </w:rPr>
          <w:tab/>
        </w:r>
        <w:r>
          <w:t>Release the N19 tunnel between UPFs</w:t>
        </w:r>
        <w:r>
          <w:tab/>
        </w:r>
        <w:r>
          <w:fldChar w:fldCharType="begin"/>
        </w:r>
        <w:r>
          <w:instrText xml:space="preserve"> PAGEREF _Toc104284938 \h </w:instrText>
        </w:r>
      </w:ins>
      <w:r>
        <w:fldChar w:fldCharType="separate"/>
      </w:r>
      <w:ins w:id="144" w:author="Rapporteur" w:date="2022-05-24T11:41:00Z">
        <w:r>
          <w:t>27</w:t>
        </w:r>
        <w:r>
          <w:fldChar w:fldCharType="end"/>
        </w:r>
      </w:ins>
    </w:p>
    <w:p w14:paraId="175C6878" w14:textId="77777777" w:rsidR="00D64262" w:rsidRDefault="00D64262">
      <w:pPr>
        <w:pStyle w:val="30"/>
        <w:rPr>
          <w:ins w:id="145" w:author="Rapporteur" w:date="2022-05-24T11:41:00Z"/>
          <w:rFonts w:asciiTheme="minorHAnsi" w:eastAsiaTheme="minorEastAsia" w:hAnsiTheme="minorHAnsi" w:cstheme="minorBidi"/>
          <w:kern w:val="2"/>
          <w:sz w:val="21"/>
          <w:szCs w:val="22"/>
          <w:lang w:val="en-US" w:eastAsia="zh-CN"/>
        </w:rPr>
      </w:pPr>
      <w:ins w:id="146" w:author="Rapporteur" w:date="2022-05-24T11:41:00Z">
        <w:r>
          <w:t>6.4.4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_Toc104284939 \h </w:instrText>
        </w:r>
      </w:ins>
      <w:r>
        <w:fldChar w:fldCharType="separate"/>
      </w:r>
      <w:ins w:id="147" w:author="Rapporteur" w:date="2022-05-24T11:41:00Z">
        <w:r>
          <w:t>28</w:t>
        </w:r>
        <w:r>
          <w:fldChar w:fldCharType="end"/>
        </w:r>
      </w:ins>
    </w:p>
    <w:p w14:paraId="4F2087EE" w14:textId="77777777" w:rsidR="00D64262" w:rsidRDefault="00D64262">
      <w:pPr>
        <w:pStyle w:val="20"/>
        <w:rPr>
          <w:ins w:id="148" w:author="Rapporteur" w:date="2022-05-24T11:41:00Z"/>
          <w:rFonts w:asciiTheme="minorHAnsi" w:eastAsiaTheme="minorEastAsia" w:hAnsiTheme="minorHAnsi" w:cstheme="minorBidi"/>
          <w:kern w:val="2"/>
          <w:sz w:val="21"/>
          <w:szCs w:val="22"/>
          <w:lang w:val="en-US" w:eastAsia="zh-CN"/>
        </w:rPr>
      </w:pPr>
      <w:ins w:id="149" w:author="Rapporteur" w:date="2022-05-24T11:41:00Z">
        <w:r>
          <w:rPr>
            <w:lang w:eastAsia="zh-CN"/>
          </w:rPr>
          <w:t>6.5</w:t>
        </w:r>
        <w:r>
          <w:rPr>
            <w:rFonts w:asciiTheme="minorHAnsi" w:eastAsiaTheme="minorEastAsia" w:hAnsiTheme="minorHAnsi" w:cstheme="minorBidi"/>
            <w:kern w:val="2"/>
            <w:sz w:val="21"/>
            <w:szCs w:val="22"/>
            <w:lang w:val="en-US" w:eastAsia="zh-CN"/>
          </w:rPr>
          <w:tab/>
        </w:r>
        <w:r>
          <w:t>Solution</w:t>
        </w:r>
        <w:r>
          <w:rPr>
            <w:lang w:eastAsia="zh-CN"/>
          </w:rPr>
          <w:t xml:space="preserve"> #5</w:t>
        </w:r>
        <w:r>
          <w:t>: Multiple SMFs involved 5G VN group communication</w:t>
        </w:r>
        <w:r>
          <w:tab/>
        </w:r>
        <w:r>
          <w:fldChar w:fldCharType="begin"/>
        </w:r>
        <w:r>
          <w:instrText xml:space="preserve"> PAGEREF _Toc104284940 \h </w:instrText>
        </w:r>
      </w:ins>
      <w:r>
        <w:fldChar w:fldCharType="separate"/>
      </w:r>
      <w:ins w:id="150" w:author="Rapporteur" w:date="2022-05-24T11:41:00Z">
        <w:r>
          <w:t>29</w:t>
        </w:r>
        <w:r>
          <w:fldChar w:fldCharType="end"/>
        </w:r>
      </w:ins>
    </w:p>
    <w:p w14:paraId="2E0B821D" w14:textId="77777777" w:rsidR="00D64262" w:rsidRDefault="00D64262">
      <w:pPr>
        <w:pStyle w:val="30"/>
        <w:rPr>
          <w:ins w:id="151" w:author="Rapporteur" w:date="2022-05-24T11:41:00Z"/>
          <w:rFonts w:asciiTheme="minorHAnsi" w:eastAsiaTheme="minorEastAsia" w:hAnsiTheme="minorHAnsi" w:cstheme="minorBidi"/>
          <w:kern w:val="2"/>
          <w:sz w:val="21"/>
          <w:szCs w:val="22"/>
          <w:lang w:val="en-US" w:eastAsia="zh-CN"/>
        </w:rPr>
      </w:pPr>
      <w:ins w:id="152" w:author="Rapporteur" w:date="2022-05-24T11:41:00Z">
        <w:r>
          <w:rPr>
            <w:lang w:eastAsia="ko-KR"/>
          </w:rPr>
          <w:t>6.5.1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_Toc104284941 \h </w:instrText>
        </w:r>
      </w:ins>
      <w:r>
        <w:fldChar w:fldCharType="separate"/>
      </w:r>
      <w:ins w:id="153" w:author="Rapporteur" w:date="2022-05-24T11:41:00Z">
        <w:r>
          <w:t>29</w:t>
        </w:r>
        <w:r>
          <w:fldChar w:fldCharType="end"/>
        </w:r>
      </w:ins>
    </w:p>
    <w:p w14:paraId="0A8B6569" w14:textId="77777777" w:rsidR="00D64262" w:rsidRDefault="00D64262">
      <w:pPr>
        <w:pStyle w:val="30"/>
        <w:rPr>
          <w:ins w:id="154" w:author="Rapporteur" w:date="2022-05-24T11:41:00Z"/>
          <w:rFonts w:asciiTheme="minorHAnsi" w:eastAsiaTheme="minorEastAsia" w:hAnsiTheme="minorHAnsi" w:cstheme="minorBidi"/>
          <w:kern w:val="2"/>
          <w:sz w:val="21"/>
          <w:szCs w:val="22"/>
          <w:lang w:val="en-US" w:eastAsia="zh-CN"/>
        </w:rPr>
      </w:pPr>
      <w:ins w:id="155" w:author="Rapporteur" w:date="2022-05-24T11:41:00Z">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_Toc104284942 \h </w:instrText>
        </w:r>
      </w:ins>
      <w:r>
        <w:fldChar w:fldCharType="separate"/>
      </w:r>
      <w:ins w:id="156" w:author="Rapporteur" w:date="2022-05-24T11:41:00Z">
        <w:r>
          <w:t>29</w:t>
        </w:r>
        <w:r>
          <w:fldChar w:fldCharType="end"/>
        </w:r>
      </w:ins>
    </w:p>
    <w:p w14:paraId="20BE1C94" w14:textId="77777777" w:rsidR="00D64262" w:rsidRDefault="00D64262">
      <w:pPr>
        <w:pStyle w:val="30"/>
        <w:rPr>
          <w:ins w:id="157" w:author="Rapporteur" w:date="2022-05-24T11:41:00Z"/>
          <w:rFonts w:asciiTheme="minorHAnsi" w:eastAsiaTheme="minorEastAsia" w:hAnsiTheme="minorHAnsi" w:cstheme="minorBidi"/>
          <w:kern w:val="2"/>
          <w:sz w:val="21"/>
          <w:szCs w:val="22"/>
          <w:lang w:val="en-US" w:eastAsia="zh-CN"/>
        </w:rPr>
      </w:pPr>
      <w:ins w:id="158" w:author="Rapporteur" w:date="2022-05-24T11:41: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_Toc104284943 \h </w:instrText>
        </w:r>
      </w:ins>
      <w:r>
        <w:fldChar w:fldCharType="separate"/>
      </w:r>
      <w:ins w:id="159" w:author="Rapporteur" w:date="2022-05-24T11:41:00Z">
        <w:r>
          <w:t>30</w:t>
        </w:r>
        <w:r>
          <w:fldChar w:fldCharType="end"/>
        </w:r>
      </w:ins>
    </w:p>
    <w:p w14:paraId="385B0C6B" w14:textId="77777777" w:rsidR="00D64262" w:rsidRDefault="00D64262">
      <w:pPr>
        <w:pStyle w:val="41"/>
        <w:rPr>
          <w:ins w:id="160" w:author="Rapporteur" w:date="2022-05-24T11:41:00Z"/>
          <w:rFonts w:asciiTheme="minorHAnsi" w:eastAsiaTheme="minorEastAsia" w:hAnsiTheme="minorHAnsi" w:cstheme="minorBidi"/>
          <w:kern w:val="2"/>
          <w:sz w:val="21"/>
          <w:szCs w:val="22"/>
          <w:lang w:val="en-US" w:eastAsia="zh-CN"/>
        </w:rPr>
      </w:pPr>
      <w:ins w:id="161" w:author="Rapporteur" w:date="2022-05-24T11:41:00Z">
        <w:r>
          <w:t>6.5.3.1</w:t>
        </w:r>
        <w:r>
          <w:rPr>
            <w:rFonts w:asciiTheme="minorHAnsi" w:eastAsiaTheme="minorEastAsia" w:hAnsiTheme="minorHAnsi" w:cstheme="minorBidi"/>
            <w:kern w:val="2"/>
            <w:sz w:val="21"/>
            <w:szCs w:val="22"/>
            <w:lang w:val="en-US" w:eastAsia="zh-CN"/>
          </w:rPr>
          <w:tab/>
        </w:r>
        <w:r>
          <w:t>Retrieval of peer SMF</w:t>
        </w:r>
        <w:r>
          <w:tab/>
        </w:r>
        <w:r>
          <w:fldChar w:fldCharType="begin"/>
        </w:r>
        <w:r>
          <w:instrText xml:space="preserve"> PAGEREF _Toc104284944 \h </w:instrText>
        </w:r>
      </w:ins>
      <w:r>
        <w:fldChar w:fldCharType="separate"/>
      </w:r>
      <w:ins w:id="162" w:author="Rapporteur" w:date="2022-05-24T11:41:00Z">
        <w:r>
          <w:t>30</w:t>
        </w:r>
        <w:r>
          <w:fldChar w:fldCharType="end"/>
        </w:r>
      </w:ins>
    </w:p>
    <w:p w14:paraId="17F8369F" w14:textId="77777777" w:rsidR="00D64262" w:rsidRDefault="00D64262">
      <w:pPr>
        <w:pStyle w:val="41"/>
        <w:rPr>
          <w:ins w:id="163" w:author="Rapporteur" w:date="2022-05-24T11:41:00Z"/>
          <w:rFonts w:asciiTheme="minorHAnsi" w:eastAsiaTheme="minorEastAsia" w:hAnsiTheme="minorHAnsi" w:cstheme="minorBidi"/>
          <w:kern w:val="2"/>
          <w:sz w:val="21"/>
          <w:szCs w:val="22"/>
          <w:lang w:val="en-US" w:eastAsia="zh-CN"/>
        </w:rPr>
      </w:pPr>
      <w:ins w:id="164" w:author="Rapporteur" w:date="2022-05-24T11:41:00Z">
        <w:r>
          <w:t>6.5.3.2</w:t>
        </w:r>
        <w:r>
          <w:rPr>
            <w:rFonts w:asciiTheme="minorHAnsi" w:eastAsiaTheme="minorEastAsia" w:hAnsiTheme="minorHAnsi" w:cstheme="minorBidi"/>
            <w:kern w:val="2"/>
            <w:sz w:val="21"/>
            <w:szCs w:val="22"/>
            <w:lang w:val="en-US" w:eastAsia="zh-CN"/>
          </w:rPr>
          <w:tab/>
        </w:r>
        <w:r>
          <w:t>N19 tunnel management</w:t>
        </w:r>
        <w:r>
          <w:tab/>
        </w:r>
        <w:r>
          <w:fldChar w:fldCharType="begin"/>
        </w:r>
        <w:r>
          <w:instrText xml:space="preserve"> PAGEREF _Toc104284945 \h </w:instrText>
        </w:r>
      </w:ins>
      <w:r>
        <w:fldChar w:fldCharType="separate"/>
      </w:r>
      <w:ins w:id="165" w:author="Rapporteur" w:date="2022-05-24T11:41:00Z">
        <w:r>
          <w:t>32</w:t>
        </w:r>
        <w:r>
          <w:fldChar w:fldCharType="end"/>
        </w:r>
      </w:ins>
    </w:p>
    <w:p w14:paraId="28542BC2" w14:textId="77777777" w:rsidR="00D64262" w:rsidRDefault="00D64262">
      <w:pPr>
        <w:pStyle w:val="41"/>
        <w:rPr>
          <w:ins w:id="166" w:author="Rapporteur" w:date="2022-05-24T11:41:00Z"/>
          <w:rFonts w:asciiTheme="minorHAnsi" w:eastAsiaTheme="minorEastAsia" w:hAnsiTheme="minorHAnsi" w:cstheme="minorBidi"/>
          <w:kern w:val="2"/>
          <w:sz w:val="21"/>
          <w:szCs w:val="22"/>
          <w:lang w:val="en-US" w:eastAsia="zh-CN"/>
        </w:rPr>
      </w:pPr>
      <w:ins w:id="167" w:author="Rapporteur" w:date="2022-05-24T11:41:00Z">
        <w:r>
          <w:t>6.5.3.</w:t>
        </w:r>
        <w:r w:rsidRPr="006D3A73">
          <w:rPr>
            <w:lang w:val="en-US"/>
          </w:rPr>
          <w:t>3</w:t>
        </w:r>
        <w:r>
          <w:rPr>
            <w:rFonts w:asciiTheme="minorHAnsi" w:eastAsiaTheme="minorEastAsia" w:hAnsiTheme="minorHAnsi" w:cstheme="minorBidi"/>
            <w:kern w:val="2"/>
            <w:sz w:val="21"/>
            <w:szCs w:val="22"/>
            <w:lang w:val="en-US" w:eastAsia="zh-CN"/>
          </w:rPr>
          <w:tab/>
        </w:r>
        <w:r w:rsidRPr="006D3A73">
          <w:rPr>
            <w:lang w:val="en-US"/>
          </w:rPr>
          <w:t>UPF Topology</w:t>
        </w:r>
        <w:r>
          <w:t xml:space="preserve"> management</w:t>
        </w:r>
        <w:r>
          <w:tab/>
        </w:r>
        <w:r>
          <w:fldChar w:fldCharType="begin"/>
        </w:r>
        <w:r>
          <w:instrText xml:space="preserve"> PAGEREF _Toc104284946 \h </w:instrText>
        </w:r>
      </w:ins>
      <w:r>
        <w:fldChar w:fldCharType="separate"/>
      </w:r>
      <w:ins w:id="168" w:author="Rapporteur" w:date="2022-05-24T11:41:00Z">
        <w:r>
          <w:t>34</w:t>
        </w:r>
        <w:r>
          <w:fldChar w:fldCharType="end"/>
        </w:r>
      </w:ins>
    </w:p>
    <w:p w14:paraId="401F7B95" w14:textId="77777777" w:rsidR="00D64262" w:rsidRDefault="00D64262">
      <w:pPr>
        <w:pStyle w:val="30"/>
        <w:rPr>
          <w:ins w:id="169" w:author="Rapporteur" w:date="2022-05-24T11:41:00Z"/>
          <w:rFonts w:asciiTheme="minorHAnsi" w:eastAsiaTheme="minorEastAsia" w:hAnsiTheme="minorHAnsi" w:cstheme="minorBidi"/>
          <w:kern w:val="2"/>
          <w:sz w:val="21"/>
          <w:szCs w:val="22"/>
          <w:lang w:val="en-US" w:eastAsia="zh-CN"/>
        </w:rPr>
      </w:pPr>
      <w:ins w:id="170" w:author="Rapporteur" w:date="2022-05-24T11:41:00Z">
        <w:r>
          <w:t>6.5.4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_Toc104284947 \h </w:instrText>
        </w:r>
      </w:ins>
      <w:r>
        <w:fldChar w:fldCharType="separate"/>
      </w:r>
      <w:ins w:id="171" w:author="Rapporteur" w:date="2022-05-24T11:41:00Z">
        <w:r>
          <w:t>36</w:t>
        </w:r>
        <w:r>
          <w:fldChar w:fldCharType="end"/>
        </w:r>
      </w:ins>
    </w:p>
    <w:p w14:paraId="12D4CF42" w14:textId="77777777" w:rsidR="00D64262" w:rsidRDefault="00D64262">
      <w:pPr>
        <w:pStyle w:val="20"/>
        <w:rPr>
          <w:ins w:id="172" w:author="Rapporteur" w:date="2022-05-24T11:41:00Z"/>
          <w:rFonts w:asciiTheme="minorHAnsi" w:eastAsiaTheme="minorEastAsia" w:hAnsiTheme="minorHAnsi" w:cstheme="minorBidi"/>
          <w:kern w:val="2"/>
          <w:sz w:val="21"/>
          <w:szCs w:val="22"/>
          <w:lang w:val="en-US" w:eastAsia="zh-CN"/>
        </w:rPr>
      </w:pPr>
      <w:ins w:id="173" w:author="Rapporteur" w:date="2022-05-24T11:41:00Z">
        <w:r>
          <w:rPr>
            <w:lang w:eastAsia="zh-CN"/>
          </w:rPr>
          <w:t>6.6</w:t>
        </w:r>
        <w:r>
          <w:rPr>
            <w:rFonts w:asciiTheme="minorHAnsi" w:eastAsiaTheme="minorEastAsia" w:hAnsiTheme="minorHAnsi" w:cstheme="minorBidi"/>
            <w:kern w:val="2"/>
            <w:sz w:val="21"/>
            <w:szCs w:val="22"/>
            <w:lang w:val="en-US" w:eastAsia="zh-CN"/>
          </w:rPr>
          <w:tab/>
        </w:r>
        <w:r>
          <w:t>Solution</w:t>
        </w:r>
        <w:r>
          <w:rPr>
            <w:lang w:eastAsia="zh-CN"/>
          </w:rPr>
          <w:t xml:space="preserve"> #6</w:t>
        </w:r>
        <w:r>
          <w:t>: Reuse of Rel-17 QoS framework</w:t>
        </w:r>
        <w:r>
          <w:tab/>
        </w:r>
        <w:r>
          <w:fldChar w:fldCharType="begin"/>
        </w:r>
        <w:r>
          <w:instrText xml:space="preserve"> PAGEREF _Toc104284948 \h </w:instrText>
        </w:r>
      </w:ins>
      <w:r>
        <w:fldChar w:fldCharType="separate"/>
      </w:r>
      <w:ins w:id="174" w:author="Rapporteur" w:date="2022-05-24T11:41:00Z">
        <w:r>
          <w:t>37</w:t>
        </w:r>
        <w:r>
          <w:fldChar w:fldCharType="end"/>
        </w:r>
      </w:ins>
    </w:p>
    <w:p w14:paraId="091FDF70" w14:textId="77777777" w:rsidR="00D64262" w:rsidRDefault="00D64262">
      <w:pPr>
        <w:pStyle w:val="30"/>
        <w:rPr>
          <w:ins w:id="175" w:author="Rapporteur" w:date="2022-05-24T11:41:00Z"/>
          <w:rFonts w:asciiTheme="minorHAnsi" w:eastAsiaTheme="minorEastAsia" w:hAnsiTheme="minorHAnsi" w:cstheme="minorBidi"/>
          <w:kern w:val="2"/>
          <w:sz w:val="21"/>
          <w:szCs w:val="22"/>
          <w:lang w:val="en-US" w:eastAsia="zh-CN"/>
        </w:rPr>
      </w:pPr>
      <w:ins w:id="176" w:author="Rapporteur" w:date="2022-05-24T11:41:00Z">
        <w:r>
          <w:rPr>
            <w:lang w:eastAsia="ko-KR"/>
          </w:rPr>
          <w:lastRenderedPageBreak/>
          <w:t>6.6.1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_Toc104284949 \h </w:instrText>
        </w:r>
      </w:ins>
      <w:r>
        <w:fldChar w:fldCharType="separate"/>
      </w:r>
      <w:ins w:id="177" w:author="Rapporteur" w:date="2022-05-24T11:41:00Z">
        <w:r>
          <w:t>37</w:t>
        </w:r>
        <w:r>
          <w:fldChar w:fldCharType="end"/>
        </w:r>
      </w:ins>
    </w:p>
    <w:p w14:paraId="26CB719A" w14:textId="77777777" w:rsidR="00D64262" w:rsidRDefault="00D64262">
      <w:pPr>
        <w:pStyle w:val="30"/>
        <w:rPr>
          <w:ins w:id="178" w:author="Rapporteur" w:date="2022-05-24T11:41:00Z"/>
          <w:rFonts w:asciiTheme="minorHAnsi" w:eastAsiaTheme="minorEastAsia" w:hAnsiTheme="minorHAnsi" w:cstheme="minorBidi"/>
          <w:kern w:val="2"/>
          <w:sz w:val="21"/>
          <w:szCs w:val="22"/>
          <w:lang w:val="en-US" w:eastAsia="zh-CN"/>
        </w:rPr>
      </w:pPr>
      <w:ins w:id="179" w:author="Rapporteur" w:date="2022-05-24T11:41:00Z">
        <w:r>
          <w:rPr>
            <w:lang w:eastAsia="ko-KR"/>
          </w:rPr>
          <w:t>6.6.2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_Toc104284950 \h </w:instrText>
        </w:r>
      </w:ins>
      <w:r>
        <w:fldChar w:fldCharType="separate"/>
      </w:r>
      <w:ins w:id="180" w:author="Rapporteur" w:date="2022-05-24T11:41:00Z">
        <w:r>
          <w:t>37</w:t>
        </w:r>
        <w:r>
          <w:fldChar w:fldCharType="end"/>
        </w:r>
      </w:ins>
    </w:p>
    <w:p w14:paraId="65D1F756" w14:textId="77777777" w:rsidR="00D64262" w:rsidRDefault="00D64262">
      <w:pPr>
        <w:pStyle w:val="30"/>
        <w:rPr>
          <w:ins w:id="181" w:author="Rapporteur" w:date="2022-05-24T11:41:00Z"/>
          <w:rFonts w:asciiTheme="minorHAnsi" w:eastAsiaTheme="minorEastAsia" w:hAnsiTheme="minorHAnsi" w:cstheme="minorBidi"/>
          <w:kern w:val="2"/>
          <w:sz w:val="21"/>
          <w:szCs w:val="22"/>
          <w:lang w:val="en-US" w:eastAsia="zh-CN"/>
        </w:rPr>
      </w:pPr>
      <w:ins w:id="182" w:author="Rapporteur" w:date="2022-05-24T11:41: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_Toc104284951 \h </w:instrText>
        </w:r>
      </w:ins>
      <w:r>
        <w:fldChar w:fldCharType="separate"/>
      </w:r>
      <w:ins w:id="183" w:author="Rapporteur" w:date="2022-05-24T11:41:00Z">
        <w:r>
          <w:t>37</w:t>
        </w:r>
        <w:r>
          <w:fldChar w:fldCharType="end"/>
        </w:r>
      </w:ins>
    </w:p>
    <w:p w14:paraId="430A88A4" w14:textId="77777777" w:rsidR="00D64262" w:rsidRDefault="00D64262">
      <w:pPr>
        <w:pStyle w:val="30"/>
        <w:rPr>
          <w:ins w:id="184" w:author="Rapporteur" w:date="2022-05-24T11:41:00Z"/>
          <w:rFonts w:asciiTheme="minorHAnsi" w:eastAsiaTheme="minorEastAsia" w:hAnsiTheme="minorHAnsi" w:cstheme="minorBidi"/>
          <w:kern w:val="2"/>
          <w:sz w:val="21"/>
          <w:szCs w:val="22"/>
          <w:lang w:val="en-US" w:eastAsia="zh-CN"/>
        </w:rPr>
      </w:pPr>
      <w:ins w:id="185" w:author="Rapporteur" w:date="2022-05-24T11:41:00Z">
        <w:r>
          <w:t>6.6.4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_Toc104284952 \h </w:instrText>
        </w:r>
      </w:ins>
      <w:r>
        <w:fldChar w:fldCharType="separate"/>
      </w:r>
      <w:ins w:id="186" w:author="Rapporteur" w:date="2022-05-24T11:41:00Z">
        <w:r>
          <w:t>38</w:t>
        </w:r>
        <w:r>
          <w:fldChar w:fldCharType="end"/>
        </w:r>
      </w:ins>
    </w:p>
    <w:p w14:paraId="0628D2B9" w14:textId="77777777" w:rsidR="00D64262" w:rsidRDefault="00D64262">
      <w:pPr>
        <w:pStyle w:val="20"/>
        <w:rPr>
          <w:ins w:id="187" w:author="Rapporteur" w:date="2022-05-24T11:41:00Z"/>
          <w:rFonts w:asciiTheme="minorHAnsi" w:eastAsiaTheme="minorEastAsia" w:hAnsiTheme="minorHAnsi" w:cstheme="minorBidi"/>
          <w:kern w:val="2"/>
          <w:sz w:val="21"/>
          <w:szCs w:val="22"/>
          <w:lang w:val="en-US" w:eastAsia="zh-CN"/>
        </w:rPr>
      </w:pPr>
      <w:ins w:id="188" w:author="Rapporteur" w:date="2022-05-24T11:41: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A PDU Session with multiple groups</w:t>
        </w:r>
        <w:r>
          <w:tab/>
        </w:r>
        <w:r>
          <w:fldChar w:fldCharType="begin"/>
        </w:r>
        <w:r>
          <w:instrText xml:space="preserve"> PAGEREF _Toc104284953 \h </w:instrText>
        </w:r>
      </w:ins>
      <w:r>
        <w:fldChar w:fldCharType="separate"/>
      </w:r>
      <w:ins w:id="189" w:author="Rapporteur" w:date="2022-05-24T11:41:00Z">
        <w:r>
          <w:t>38</w:t>
        </w:r>
        <w:r>
          <w:fldChar w:fldCharType="end"/>
        </w:r>
      </w:ins>
    </w:p>
    <w:p w14:paraId="6728C032" w14:textId="77777777" w:rsidR="00D64262" w:rsidRDefault="00D64262">
      <w:pPr>
        <w:pStyle w:val="30"/>
        <w:rPr>
          <w:ins w:id="190" w:author="Rapporteur" w:date="2022-05-24T11:41:00Z"/>
          <w:rFonts w:asciiTheme="minorHAnsi" w:eastAsiaTheme="minorEastAsia" w:hAnsiTheme="minorHAnsi" w:cstheme="minorBidi"/>
          <w:kern w:val="2"/>
          <w:sz w:val="21"/>
          <w:szCs w:val="22"/>
          <w:lang w:val="en-US" w:eastAsia="zh-CN"/>
        </w:rPr>
      </w:pPr>
      <w:ins w:id="191" w:author="Rapporteur" w:date="2022-05-24T11:41:00Z">
        <w:r>
          <w:rPr>
            <w:lang w:eastAsia="ko-KR"/>
          </w:rPr>
          <w:t>6.7.1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_Toc104284954 \h </w:instrText>
        </w:r>
      </w:ins>
      <w:r>
        <w:fldChar w:fldCharType="separate"/>
      </w:r>
      <w:ins w:id="192" w:author="Rapporteur" w:date="2022-05-24T11:41:00Z">
        <w:r>
          <w:t>38</w:t>
        </w:r>
        <w:r>
          <w:fldChar w:fldCharType="end"/>
        </w:r>
      </w:ins>
    </w:p>
    <w:p w14:paraId="216238D3" w14:textId="77777777" w:rsidR="00D64262" w:rsidRDefault="00D64262">
      <w:pPr>
        <w:pStyle w:val="30"/>
        <w:rPr>
          <w:ins w:id="193" w:author="Rapporteur" w:date="2022-05-24T11:41:00Z"/>
          <w:rFonts w:asciiTheme="minorHAnsi" w:eastAsiaTheme="minorEastAsia" w:hAnsiTheme="minorHAnsi" w:cstheme="minorBidi"/>
          <w:kern w:val="2"/>
          <w:sz w:val="21"/>
          <w:szCs w:val="22"/>
          <w:lang w:val="en-US" w:eastAsia="zh-CN"/>
        </w:rPr>
      </w:pPr>
      <w:ins w:id="194" w:author="Rapporteur" w:date="2022-05-24T11:41:00Z">
        <w:r>
          <w:rPr>
            <w:lang w:eastAsia="ko-KR"/>
          </w:rPr>
          <w:t>6.7.2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_Toc104284955 \h </w:instrText>
        </w:r>
      </w:ins>
      <w:r>
        <w:fldChar w:fldCharType="separate"/>
      </w:r>
      <w:ins w:id="195" w:author="Rapporteur" w:date="2022-05-24T11:41:00Z">
        <w:r>
          <w:t>38</w:t>
        </w:r>
        <w:r>
          <w:fldChar w:fldCharType="end"/>
        </w:r>
      </w:ins>
    </w:p>
    <w:p w14:paraId="502AB764" w14:textId="77777777" w:rsidR="00D64262" w:rsidRDefault="00D64262">
      <w:pPr>
        <w:pStyle w:val="30"/>
        <w:rPr>
          <w:ins w:id="196" w:author="Rapporteur" w:date="2022-05-24T11:41:00Z"/>
          <w:rFonts w:asciiTheme="minorHAnsi" w:eastAsiaTheme="minorEastAsia" w:hAnsiTheme="minorHAnsi" w:cstheme="minorBidi"/>
          <w:kern w:val="2"/>
          <w:sz w:val="21"/>
          <w:szCs w:val="22"/>
          <w:lang w:val="en-US" w:eastAsia="zh-CN"/>
        </w:rPr>
      </w:pPr>
      <w:ins w:id="197" w:author="Rapporteur" w:date="2022-05-24T11:41:00Z">
        <w:r>
          <w:rPr>
            <w:lang w:eastAsia="ko-KR"/>
          </w:rPr>
          <w:t>6.7.3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_Toc104284956 \h </w:instrText>
        </w:r>
      </w:ins>
      <w:r>
        <w:fldChar w:fldCharType="separate"/>
      </w:r>
      <w:ins w:id="198" w:author="Rapporteur" w:date="2022-05-24T11:41:00Z">
        <w:r>
          <w:t>39</w:t>
        </w:r>
        <w:r>
          <w:fldChar w:fldCharType="end"/>
        </w:r>
      </w:ins>
    </w:p>
    <w:p w14:paraId="11CA4EC6" w14:textId="77777777" w:rsidR="00D64262" w:rsidRDefault="00D64262">
      <w:pPr>
        <w:pStyle w:val="30"/>
        <w:rPr>
          <w:ins w:id="199" w:author="Rapporteur" w:date="2022-05-24T11:41:00Z"/>
          <w:rFonts w:asciiTheme="minorHAnsi" w:eastAsiaTheme="minorEastAsia" w:hAnsiTheme="minorHAnsi" w:cstheme="minorBidi"/>
          <w:kern w:val="2"/>
          <w:sz w:val="21"/>
          <w:szCs w:val="22"/>
          <w:lang w:val="en-US" w:eastAsia="zh-CN"/>
        </w:rPr>
      </w:pPr>
      <w:ins w:id="200" w:author="Rapporteur" w:date="2022-05-24T11:41:00Z">
        <w:r>
          <w:t>6.7.4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_Toc104284957 \h </w:instrText>
        </w:r>
      </w:ins>
      <w:r>
        <w:fldChar w:fldCharType="separate"/>
      </w:r>
      <w:ins w:id="201" w:author="Rapporteur" w:date="2022-05-24T11:41:00Z">
        <w:r>
          <w:t>46</w:t>
        </w:r>
        <w:r>
          <w:fldChar w:fldCharType="end"/>
        </w:r>
      </w:ins>
    </w:p>
    <w:p w14:paraId="193CB46F" w14:textId="77777777" w:rsidR="00D64262" w:rsidRDefault="00D64262">
      <w:pPr>
        <w:pStyle w:val="20"/>
        <w:rPr>
          <w:ins w:id="202" w:author="Rapporteur" w:date="2022-05-24T11:41:00Z"/>
          <w:rFonts w:asciiTheme="minorHAnsi" w:eastAsiaTheme="minorEastAsia" w:hAnsiTheme="minorHAnsi" w:cstheme="minorBidi"/>
          <w:kern w:val="2"/>
          <w:sz w:val="21"/>
          <w:szCs w:val="22"/>
          <w:lang w:val="en-US" w:eastAsia="zh-CN"/>
        </w:rPr>
      </w:pPr>
      <w:ins w:id="203" w:author="Rapporteur" w:date="2022-05-24T11:41:00Z">
        <w:r>
          <w:rPr>
            <w:lang w:eastAsia="zh-CN"/>
          </w:rPr>
          <w:t>6.8</w:t>
        </w:r>
        <w:r>
          <w:rPr>
            <w:rFonts w:asciiTheme="minorHAnsi" w:eastAsiaTheme="minorEastAsia" w:hAnsiTheme="minorHAnsi" w:cstheme="minorBidi"/>
            <w:kern w:val="2"/>
            <w:sz w:val="21"/>
            <w:szCs w:val="22"/>
            <w:lang w:val="en-US" w:eastAsia="zh-CN"/>
          </w:rPr>
          <w:tab/>
        </w:r>
        <w:r>
          <w:rPr>
            <w:lang w:eastAsia="zh-CN"/>
          </w:rPr>
          <w:t>Solution #8: Support for service/LADN area and QoS provided by AF for a group</w:t>
        </w:r>
        <w:r>
          <w:tab/>
        </w:r>
        <w:r>
          <w:fldChar w:fldCharType="begin"/>
        </w:r>
        <w:r>
          <w:instrText xml:space="preserve"> PAGEREF _Toc104284958 \h </w:instrText>
        </w:r>
      </w:ins>
      <w:r>
        <w:fldChar w:fldCharType="separate"/>
      </w:r>
      <w:ins w:id="204" w:author="Rapporteur" w:date="2022-05-24T11:41:00Z">
        <w:r>
          <w:t>47</w:t>
        </w:r>
        <w:r>
          <w:fldChar w:fldCharType="end"/>
        </w:r>
      </w:ins>
    </w:p>
    <w:p w14:paraId="48E2CA22" w14:textId="77777777" w:rsidR="00D64262" w:rsidRDefault="00D64262">
      <w:pPr>
        <w:pStyle w:val="30"/>
        <w:rPr>
          <w:ins w:id="205" w:author="Rapporteur" w:date="2022-05-24T11:41:00Z"/>
          <w:rFonts w:asciiTheme="minorHAnsi" w:eastAsiaTheme="minorEastAsia" w:hAnsiTheme="minorHAnsi" w:cstheme="minorBidi"/>
          <w:kern w:val="2"/>
          <w:sz w:val="21"/>
          <w:szCs w:val="22"/>
          <w:lang w:val="en-US" w:eastAsia="zh-CN"/>
        </w:rPr>
      </w:pPr>
      <w:ins w:id="206" w:author="Rapporteur" w:date="2022-05-24T11:41:00Z">
        <w:r>
          <w:t>6.8.1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_Toc104284959 \h </w:instrText>
        </w:r>
      </w:ins>
      <w:r>
        <w:fldChar w:fldCharType="separate"/>
      </w:r>
      <w:ins w:id="207" w:author="Rapporteur" w:date="2022-05-24T11:41:00Z">
        <w:r>
          <w:t>47</w:t>
        </w:r>
        <w:r>
          <w:fldChar w:fldCharType="end"/>
        </w:r>
      </w:ins>
    </w:p>
    <w:p w14:paraId="3F7162F4" w14:textId="77777777" w:rsidR="00D64262" w:rsidRDefault="00D64262">
      <w:pPr>
        <w:pStyle w:val="30"/>
        <w:rPr>
          <w:ins w:id="208" w:author="Rapporteur" w:date="2022-05-24T11:41:00Z"/>
          <w:rFonts w:asciiTheme="minorHAnsi" w:eastAsiaTheme="minorEastAsia" w:hAnsiTheme="minorHAnsi" w:cstheme="minorBidi"/>
          <w:kern w:val="2"/>
          <w:sz w:val="21"/>
          <w:szCs w:val="22"/>
          <w:lang w:val="en-US" w:eastAsia="zh-CN"/>
        </w:rPr>
      </w:pPr>
      <w:ins w:id="209" w:author="Rapporteur" w:date="2022-05-24T11:41:00Z">
        <w:r>
          <w:rPr>
            <w:lang w:eastAsia="ko-KR"/>
          </w:rPr>
          <w:t>6.8.2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_Toc104284960 \h </w:instrText>
        </w:r>
      </w:ins>
      <w:r>
        <w:fldChar w:fldCharType="separate"/>
      </w:r>
      <w:ins w:id="210" w:author="Rapporteur" w:date="2022-05-24T11:41:00Z">
        <w:r>
          <w:t>47</w:t>
        </w:r>
        <w:r>
          <w:fldChar w:fldCharType="end"/>
        </w:r>
      </w:ins>
    </w:p>
    <w:p w14:paraId="7BEDF3FE" w14:textId="77777777" w:rsidR="00D64262" w:rsidRDefault="00D64262">
      <w:pPr>
        <w:pStyle w:val="30"/>
        <w:rPr>
          <w:ins w:id="211" w:author="Rapporteur" w:date="2022-05-24T11:41:00Z"/>
          <w:rFonts w:asciiTheme="minorHAnsi" w:eastAsiaTheme="minorEastAsia" w:hAnsiTheme="minorHAnsi" w:cstheme="minorBidi"/>
          <w:kern w:val="2"/>
          <w:sz w:val="21"/>
          <w:szCs w:val="22"/>
          <w:lang w:val="en-US" w:eastAsia="zh-CN"/>
        </w:rPr>
      </w:pPr>
      <w:ins w:id="212" w:author="Rapporteur" w:date="2022-05-24T11:41:00Z">
        <w:r>
          <w:t>6.8.3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_Toc104284961 \h </w:instrText>
        </w:r>
      </w:ins>
      <w:r>
        <w:fldChar w:fldCharType="separate"/>
      </w:r>
      <w:ins w:id="213" w:author="Rapporteur" w:date="2022-05-24T11:41:00Z">
        <w:r>
          <w:t>48</w:t>
        </w:r>
        <w:r>
          <w:fldChar w:fldCharType="end"/>
        </w:r>
      </w:ins>
    </w:p>
    <w:p w14:paraId="72B650CE" w14:textId="77777777" w:rsidR="00D64262" w:rsidRDefault="00D64262">
      <w:pPr>
        <w:pStyle w:val="30"/>
        <w:rPr>
          <w:ins w:id="214" w:author="Rapporteur" w:date="2022-05-24T11:41:00Z"/>
          <w:rFonts w:asciiTheme="minorHAnsi" w:eastAsiaTheme="minorEastAsia" w:hAnsiTheme="minorHAnsi" w:cstheme="minorBidi"/>
          <w:kern w:val="2"/>
          <w:sz w:val="21"/>
          <w:szCs w:val="22"/>
          <w:lang w:val="en-US" w:eastAsia="zh-CN"/>
        </w:rPr>
      </w:pPr>
      <w:ins w:id="215" w:author="Rapporteur" w:date="2022-05-24T11:41:00Z">
        <w:r>
          <w:t>6.8.4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_Toc104284962 \h </w:instrText>
        </w:r>
      </w:ins>
      <w:r>
        <w:fldChar w:fldCharType="separate"/>
      </w:r>
      <w:ins w:id="216" w:author="Rapporteur" w:date="2022-05-24T11:41:00Z">
        <w:r>
          <w:t>49</w:t>
        </w:r>
        <w:r>
          <w:fldChar w:fldCharType="end"/>
        </w:r>
      </w:ins>
    </w:p>
    <w:p w14:paraId="5746E0A7" w14:textId="77777777" w:rsidR="00D64262" w:rsidRDefault="00D64262">
      <w:pPr>
        <w:pStyle w:val="20"/>
        <w:rPr>
          <w:ins w:id="217" w:author="Rapporteur" w:date="2022-05-24T11:41:00Z"/>
          <w:rFonts w:asciiTheme="minorHAnsi" w:eastAsiaTheme="minorEastAsia" w:hAnsiTheme="minorHAnsi" w:cstheme="minorBidi"/>
          <w:kern w:val="2"/>
          <w:sz w:val="21"/>
          <w:szCs w:val="22"/>
          <w:lang w:val="en-US" w:eastAsia="zh-CN"/>
        </w:rPr>
      </w:pPr>
      <w:ins w:id="218" w:author="Rapporteur" w:date="2022-05-24T11:41: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w:t>
        </w:r>
        <w:r>
          <w:t xml:space="preserve">: Support for </w:t>
        </w:r>
        <w:r>
          <w:rPr>
            <w:lang w:eastAsia="zh-CN"/>
          </w:rPr>
          <w:t>service/LADN area and QoS group attributes</w:t>
        </w:r>
        <w:r>
          <w:tab/>
        </w:r>
        <w:r>
          <w:fldChar w:fldCharType="begin"/>
        </w:r>
        <w:r>
          <w:instrText xml:space="preserve"> PAGEREF _Toc104284963 \h </w:instrText>
        </w:r>
      </w:ins>
      <w:r>
        <w:fldChar w:fldCharType="separate"/>
      </w:r>
      <w:ins w:id="219" w:author="Rapporteur" w:date="2022-05-24T11:41:00Z">
        <w:r>
          <w:t>49</w:t>
        </w:r>
        <w:r>
          <w:fldChar w:fldCharType="end"/>
        </w:r>
      </w:ins>
    </w:p>
    <w:p w14:paraId="55253D36" w14:textId="77777777" w:rsidR="00D64262" w:rsidRDefault="00D64262">
      <w:pPr>
        <w:pStyle w:val="30"/>
        <w:rPr>
          <w:ins w:id="220" w:author="Rapporteur" w:date="2022-05-24T11:41:00Z"/>
          <w:rFonts w:asciiTheme="minorHAnsi" w:eastAsiaTheme="minorEastAsia" w:hAnsiTheme="minorHAnsi" w:cstheme="minorBidi"/>
          <w:kern w:val="2"/>
          <w:sz w:val="21"/>
          <w:szCs w:val="22"/>
          <w:lang w:val="en-US" w:eastAsia="zh-CN"/>
        </w:rPr>
      </w:pPr>
      <w:ins w:id="221" w:author="Rapporteur" w:date="2022-05-24T11:41:00Z">
        <w:r>
          <w:rPr>
            <w:lang w:eastAsia="ko-KR"/>
          </w:rPr>
          <w:t>6.9.1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_Toc104284964 \h </w:instrText>
        </w:r>
      </w:ins>
      <w:r>
        <w:fldChar w:fldCharType="separate"/>
      </w:r>
      <w:ins w:id="222" w:author="Rapporteur" w:date="2022-05-24T11:41:00Z">
        <w:r>
          <w:t>49</w:t>
        </w:r>
        <w:r>
          <w:fldChar w:fldCharType="end"/>
        </w:r>
      </w:ins>
    </w:p>
    <w:p w14:paraId="10AA1298" w14:textId="77777777" w:rsidR="00D64262" w:rsidRDefault="00D64262">
      <w:pPr>
        <w:pStyle w:val="30"/>
        <w:rPr>
          <w:ins w:id="223" w:author="Rapporteur" w:date="2022-05-24T11:41:00Z"/>
          <w:rFonts w:asciiTheme="minorHAnsi" w:eastAsiaTheme="minorEastAsia" w:hAnsiTheme="minorHAnsi" w:cstheme="minorBidi"/>
          <w:kern w:val="2"/>
          <w:sz w:val="21"/>
          <w:szCs w:val="22"/>
          <w:lang w:val="en-US" w:eastAsia="zh-CN"/>
        </w:rPr>
      </w:pPr>
      <w:ins w:id="224" w:author="Rapporteur" w:date="2022-05-24T11:41:00Z">
        <w:r>
          <w:rPr>
            <w:lang w:eastAsia="ko-KR"/>
          </w:rPr>
          <w:t>6.9.2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_Toc104284965 \h </w:instrText>
        </w:r>
      </w:ins>
      <w:r>
        <w:fldChar w:fldCharType="separate"/>
      </w:r>
      <w:ins w:id="225" w:author="Rapporteur" w:date="2022-05-24T11:41:00Z">
        <w:r>
          <w:t>49</w:t>
        </w:r>
        <w:r>
          <w:fldChar w:fldCharType="end"/>
        </w:r>
      </w:ins>
    </w:p>
    <w:p w14:paraId="6797F9C1" w14:textId="77777777" w:rsidR="00D64262" w:rsidRDefault="00D64262">
      <w:pPr>
        <w:pStyle w:val="30"/>
        <w:rPr>
          <w:ins w:id="226" w:author="Rapporteur" w:date="2022-05-24T11:41:00Z"/>
          <w:rFonts w:asciiTheme="minorHAnsi" w:eastAsiaTheme="minorEastAsia" w:hAnsiTheme="minorHAnsi" w:cstheme="minorBidi"/>
          <w:kern w:val="2"/>
          <w:sz w:val="21"/>
          <w:szCs w:val="22"/>
          <w:lang w:val="en-US" w:eastAsia="zh-CN"/>
        </w:rPr>
      </w:pPr>
      <w:ins w:id="227" w:author="Rapporteur" w:date="2022-05-24T11:41: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_Toc104284966 \h </w:instrText>
        </w:r>
      </w:ins>
      <w:r>
        <w:fldChar w:fldCharType="separate"/>
      </w:r>
      <w:ins w:id="228" w:author="Rapporteur" w:date="2022-05-24T11:41:00Z">
        <w:r>
          <w:t>51</w:t>
        </w:r>
        <w:r>
          <w:fldChar w:fldCharType="end"/>
        </w:r>
      </w:ins>
    </w:p>
    <w:p w14:paraId="4C554538" w14:textId="77777777" w:rsidR="00D64262" w:rsidRDefault="00D64262">
      <w:pPr>
        <w:pStyle w:val="41"/>
        <w:rPr>
          <w:ins w:id="229" w:author="Rapporteur" w:date="2022-05-24T11:41:00Z"/>
          <w:rFonts w:asciiTheme="minorHAnsi" w:eastAsiaTheme="minorEastAsia" w:hAnsiTheme="minorHAnsi" w:cstheme="minorBidi"/>
          <w:kern w:val="2"/>
          <w:sz w:val="21"/>
          <w:szCs w:val="22"/>
          <w:lang w:val="en-US" w:eastAsia="zh-CN"/>
        </w:rPr>
      </w:pPr>
      <w:ins w:id="230" w:author="Rapporteur" w:date="2022-05-24T11:41:00Z">
        <w:r>
          <w:t>6.9.3.1</w:t>
        </w:r>
        <w:r>
          <w:rPr>
            <w:rFonts w:asciiTheme="minorHAnsi" w:eastAsiaTheme="minorEastAsia" w:hAnsiTheme="minorHAnsi" w:cstheme="minorBidi"/>
            <w:kern w:val="2"/>
            <w:sz w:val="21"/>
            <w:szCs w:val="22"/>
            <w:lang w:val="en-US" w:eastAsia="zh-CN"/>
          </w:rPr>
          <w:tab/>
        </w:r>
        <w:r>
          <w:t>Procedure for exposure of Service Area group attribute</w:t>
        </w:r>
        <w:r>
          <w:tab/>
        </w:r>
        <w:r>
          <w:fldChar w:fldCharType="begin"/>
        </w:r>
        <w:r>
          <w:instrText xml:space="preserve"> PAGEREF _Toc104284967 \h </w:instrText>
        </w:r>
      </w:ins>
      <w:r>
        <w:fldChar w:fldCharType="separate"/>
      </w:r>
      <w:ins w:id="231" w:author="Rapporteur" w:date="2022-05-24T11:41:00Z">
        <w:r>
          <w:t>51</w:t>
        </w:r>
        <w:r>
          <w:fldChar w:fldCharType="end"/>
        </w:r>
      </w:ins>
    </w:p>
    <w:p w14:paraId="7E4D4297" w14:textId="77777777" w:rsidR="00D64262" w:rsidRDefault="00D64262">
      <w:pPr>
        <w:pStyle w:val="41"/>
        <w:rPr>
          <w:ins w:id="232" w:author="Rapporteur" w:date="2022-05-24T11:41:00Z"/>
          <w:rFonts w:asciiTheme="minorHAnsi" w:eastAsiaTheme="minorEastAsia" w:hAnsiTheme="minorHAnsi" w:cstheme="minorBidi"/>
          <w:kern w:val="2"/>
          <w:sz w:val="21"/>
          <w:szCs w:val="22"/>
          <w:lang w:val="en-US" w:eastAsia="zh-CN"/>
        </w:rPr>
      </w:pPr>
      <w:ins w:id="233" w:author="Rapporteur" w:date="2022-05-24T11:41:00Z">
        <w:r>
          <w:t>6.9.3.2</w:t>
        </w:r>
        <w:r>
          <w:rPr>
            <w:rFonts w:asciiTheme="minorHAnsi" w:eastAsiaTheme="minorEastAsia" w:hAnsiTheme="minorHAnsi" w:cstheme="minorBidi"/>
            <w:kern w:val="2"/>
            <w:sz w:val="21"/>
            <w:szCs w:val="22"/>
            <w:lang w:val="en-US" w:eastAsia="zh-CN"/>
          </w:rPr>
          <w:tab/>
        </w:r>
        <w:r>
          <w:t>Procedure for exposure of QoS group attribute</w:t>
        </w:r>
        <w:r>
          <w:tab/>
        </w:r>
        <w:r>
          <w:fldChar w:fldCharType="begin"/>
        </w:r>
        <w:r>
          <w:instrText xml:space="preserve"> PAGEREF _Toc104284968 \h </w:instrText>
        </w:r>
      </w:ins>
      <w:r>
        <w:fldChar w:fldCharType="separate"/>
      </w:r>
      <w:ins w:id="234" w:author="Rapporteur" w:date="2022-05-24T11:41:00Z">
        <w:r>
          <w:t>52</w:t>
        </w:r>
        <w:r>
          <w:fldChar w:fldCharType="end"/>
        </w:r>
      </w:ins>
    </w:p>
    <w:p w14:paraId="7500A578" w14:textId="77777777" w:rsidR="00D64262" w:rsidRDefault="00D64262">
      <w:pPr>
        <w:pStyle w:val="30"/>
        <w:rPr>
          <w:ins w:id="235" w:author="Rapporteur" w:date="2022-05-24T11:41:00Z"/>
          <w:rFonts w:asciiTheme="minorHAnsi" w:eastAsiaTheme="minorEastAsia" w:hAnsiTheme="minorHAnsi" w:cstheme="minorBidi"/>
          <w:kern w:val="2"/>
          <w:sz w:val="21"/>
          <w:szCs w:val="22"/>
          <w:lang w:val="en-US" w:eastAsia="zh-CN"/>
        </w:rPr>
      </w:pPr>
      <w:ins w:id="236" w:author="Rapporteur" w:date="2022-05-24T11:41:00Z">
        <w:r>
          <w:t>6.9.4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_Toc104284969 \h </w:instrText>
        </w:r>
      </w:ins>
      <w:r>
        <w:fldChar w:fldCharType="separate"/>
      </w:r>
      <w:ins w:id="237" w:author="Rapporteur" w:date="2022-05-24T11:41:00Z">
        <w:r>
          <w:t>52</w:t>
        </w:r>
        <w:r>
          <w:fldChar w:fldCharType="end"/>
        </w:r>
      </w:ins>
    </w:p>
    <w:p w14:paraId="34D8EE4C" w14:textId="77777777" w:rsidR="00D64262" w:rsidRDefault="00D64262">
      <w:pPr>
        <w:pStyle w:val="20"/>
        <w:rPr>
          <w:ins w:id="238" w:author="Rapporteur" w:date="2022-05-24T11:41:00Z"/>
          <w:rFonts w:asciiTheme="minorHAnsi" w:eastAsiaTheme="minorEastAsia" w:hAnsiTheme="minorHAnsi" w:cstheme="minorBidi"/>
          <w:kern w:val="2"/>
          <w:sz w:val="21"/>
          <w:szCs w:val="22"/>
          <w:lang w:val="en-US" w:eastAsia="zh-CN"/>
        </w:rPr>
      </w:pPr>
      <w:ins w:id="239" w:author="Rapporteur" w:date="2022-05-24T11:41:00Z">
        <w:r>
          <w:rPr>
            <w:lang w:eastAsia="zh-CN"/>
          </w:rPr>
          <w:t>6.10</w:t>
        </w:r>
        <w:r>
          <w:rPr>
            <w:rFonts w:asciiTheme="minorHAnsi" w:eastAsiaTheme="minorEastAsia" w:hAnsiTheme="minorHAnsi" w:cstheme="minorBidi"/>
            <w:kern w:val="2"/>
            <w:sz w:val="21"/>
            <w:szCs w:val="22"/>
            <w:lang w:val="en-US" w:eastAsia="zh-CN"/>
          </w:rPr>
          <w:tab/>
        </w:r>
        <w:r>
          <w:rPr>
            <w:lang w:eastAsia="zh-CN"/>
          </w:rPr>
          <w:t>Solution #10: Support 5G VN service area with LADN mechanism</w:t>
        </w:r>
        <w:r>
          <w:tab/>
        </w:r>
        <w:r>
          <w:fldChar w:fldCharType="begin"/>
        </w:r>
        <w:r>
          <w:instrText xml:space="preserve"> PAGEREF _Toc104284970 \h </w:instrText>
        </w:r>
      </w:ins>
      <w:r>
        <w:fldChar w:fldCharType="separate"/>
      </w:r>
      <w:ins w:id="240" w:author="Rapporteur" w:date="2022-05-24T11:41:00Z">
        <w:r>
          <w:t>53</w:t>
        </w:r>
        <w:r>
          <w:fldChar w:fldCharType="end"/>
        </w:r>
      </w:ins>
    </w:p>
    <w:p w14:paraId="013A9D46" w14:textId="77777777" w:rsidR="00D64262" w:rsidRDefault="00D64262">
      <w:pPr>
        <w:pStyle w:val="30"/>
        <w:rPr>
          <w:ins w:id="241" w:author="Rapporteur" w:date="2022-05-24T11:41:00Z"/>
          <w:rFonts w:asciiTheme="minorHAnsi" w:eastAsiaTheme="minorEastAsia" w:hAnsiTheme="minorHAnsi" w:cstheme="minorBidi"/>
          <w:kern w:val="2"/>
          <w:sz w:val="21"/>
          <w:szCs w:val="22"/>
          <w:lang w:val="en-US" w:eastAsia="zh-CN"/>
        </w:rPr>
      </w:pPr>
      <w:ins w:id="242" w:author="Rapporteur" w:date="2022-05-24T11:41:00Z">
        <w:r>
          <w:t>6.10.1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_Toc104284971 \h </w:instrText>
        </w:r>
      </w:ins>
      <w:r>
        <w:fldChar w:fldCharType="separate"/>
      </w:r>
      <w:ins w:id="243" w:author="Rapporteur" w:date="2022-05-24T11:41:00Z">
        <w:r>
          <w:t>53</w:t>
        </w:r>
        <w:r>
          <w:fldChar w:fldCharType="end"/>
        </w:r>
      </w:ins>
    </w:p>
    <w:p w14:paraId="40B03ABB" w14:textId="77777777" w:rsidR="00D64262" w:rsidRDefault="00D64262">
      <w:pPr>
        <w:pStyle w:val="30"/>
        <w:rPr>
          <w:ins w:id="244" w:author="Rapporteur" w:date="2022-05-24T11:41:00Z"/>
          <w:rFonts w:asciiTheme="minorHAnsi" w:eastAsiaTheme="minorEastAsia" w:hAnsiTheme="minorHAnsi" w:cstheme="minorBidi"/>
          <w:kern w:val="2"/>
          <w:sz w:val="21"/>
          <w:szCs w:val="22"/>
          <w:lang w:val="en-US" w:eastAsia="zh-CN"/>
        </w:rPr>
      </w:pPr>
      <w:ins w:id="245" w:author="Rapporteur" w:date="2022-05-24T11:41:00Z">
        <w:r>
          <w:t>6.10.2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_Toc104284972 \h </w:instrText>
        </w:r>
      </w:ins>
      <w:r>
        <w:fldChar w:fldCharType="separate"/>
      </w:r>
      <w:ins w:id="246" w:author="Rapporteur" w:date="2022-05-24T11:41:00Z">
        <w:r>
          <w:t>53</w:t>
        </w:r>
        <w:r>
          <w:fldChar w:fldCharType="end"/>
        </w:r>
      </w:ins>
    </w:p>
    <w:p w14:paraId="43C9E988" w14:textId="77777777" w:rsidR="00D64262" w:rsidRDefault="00D64262">
      <w:pPr>
        <w:pStyle w:val="30"/>
        <w:rPr>
          <w:ins w:id="247" w:author="Rapporteur" w:date="2022-05-24T11:41:00Z"/>
          <w:rFonts w:asciiTheme="minorHAnsi" w:eastAsiaTheme="minorEastAsia" w:hAnsiTheme="minorHAnsi" w:cstheme="minorBidi"/>
          <w:kern w:val="2"/>
          <w:sz w:val="21"/>
          <w:szCs w:val="22"/>
          <w:lang w:val="en-US" w:eastAsia="zh-CN"/>
        </w:rPr>
      </w:pPr>
      <w:ins w:id="248" w:author="Rapporteur" w:date="2022-05-24T11:41:00Z">
        <w:r>
          <w:t>6.10.3</w:t>
        </w:r>
        <w:r>
          <w:rPr>
            <w:rFonts w:asciiTheme="minorHAnsi" w:eastAsiaTheme="minorEastAsia" w:hAnsiTheme="minorHAnsi" w:cstheme="minorBidi"/>
            <w:kern w:val="2"/>
            <w:sz w:val="21"/>
            <w:szCs w:val="22"/>
            <w:lang w:val="en-US" w:eastAsia="zh-CN"/>
          </w:rPr>
          <w:tab/>
        </w:r>
        <w:r>
          <w:t>Procedures for support of LADN service area</w:t>
        </w:r>
        <w:r>
          <w:tab/>
        </w:r>
        <w:r>
          <w:fldChar w:fldCharType="begin"/>
        </w:r>
        <w:r>
          <w:instrText xml:space="preserve"> PAGEREF _Toc104284973 \h </w:instrText>
        </w:r>
      </w:ins>
      <w:r>
        <w:fldChar w:fldCharType="separate"/>
      </w:r>
      <w:ins w:id="249" w:author="Rapporteur" w:date="2022-05-24T11:41:00Z">
        <w:r>
          <w:t>54</w:t>
        </w:r>
        <w:r>
          <w:fldChar w:fldCharType="end"/>
        </w:r>
      </w:ins>
    </w:p>
    <w:p w14:paraId="3410E44B" w14:textId="77777777" w:rsidR="00D64262" w:rsidRDefault="00D64262">
      <w:pPr>
        <w:pStyle w:val="30"/>
        <w:rPr>
          <w:ins w:id="250" w:author="Rapporteur" w:date="2022-05-24T11:41:00Z"/>
          <w:rFonts w:asciiTheme="minorHAnsi" w:eastAsiaTheme="minorEastAsia" w:hAnsiTheme="minorHAnsi" w:cstheme="minorBidi"/>
          <w:kern w:val="2"/>
          <w:sz w:val="21"/>
          <w:szCs w:val="22"/>
          <w:lang w:val="en-US" w:eastAsia="zh-CN"/>
        </w:rPr>
      </w:pPr>
      <w:ins w:id="251" w:author="Rapporteur" w:date="2022-05-24T11:41:00Z">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_Toc104284974 \h </w:instrText>
        </w:r>
      </w:ins>
      <w:r>
        <w:fldChar w:fldCharType="separate"/>
      </w:r>
      <w:ins w:id="252" w:author="Rapporteur" w:date="2022-05-24T11:41:00Z">
        <w:r>
          <w:t>54</w:t>
        </w:r>
        <w:r>
          <w:fldChar w:fldCharType="end"/>
        </w:r>
      </w:ins>
    </w:p>
    <w:p w14:paraId="0712DB94" w14:textId="77777777" w:rsidR="00D64262" w:rsidRDefault="00D64262">
      <w:pPr>
        <w:pStyle w:val="20"/>
        <w:rPr>
          <w:ins w:id="253" w:author="Rapporteur" w:date="2022-05-24T11:41:00Z"/>
          <w:rFonts w:asciiTheme="minorHAnsi" w:eastAsiaTheme="minorEastAsia" w:hAnsiTheme="minorHAnsi" w:cstheme="minorBidi"/>
          <w:kern w:val="2"/>
          <w:sz w:val="21"/>
          <w:szCs w:val="22"/>
          <w:lang w:val="en-US" w:eastAsia="zh-CN"/>
        </w:rPr>
      </w:pPr>
      <w:ins w:id="254" w:author="Rapporteur" w:date="2022-05-24T11:41: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Support for group status event reporting</w:t>
        </w:r>
        <w:r>
          <w:tab/>
        </w:r>
        <w:r>
          <w:fldChar w:fldCharType="begin"/>
        </w:r>
        <w:r>
          <w:instrText xml:space="preserve"> PAGEREF _Toc104284975 \h </w:instrText>
        </w:r>
      </w:ins>
      <w:r>
        <w:fldChar w:fldCharType="separate"/>
      </w:r>
      <w:ins w:id="255" w:author="Rapporteur" w:date="2022-05-24T11:41:00Z">
        <w:r>
          <w:t>54</w:t>
        </w:r>
        <w:r>
          <w:fldChar w:fldCharType="end"/>
        </w:r>
      </w:ins>
    </w:p>
    <w:p w14:paraId="797E776E" w14:textId="77777777" w:rsidR="00D64262" w:rsidRDefault="00D64262">
      <w:pPr>
        <w:pStyle w:val="30"/>
        <w:rPr>
          <w:ins w:id="256" w:author="Rapporteur" w:date="2022-05-24T11:41:00Z"/>
          <w:rFonts w:asciiTheme="minorHAnsi" w:eastAsiaTheme="minorEastAsia" w:hAnsiTheme="minorHAnsi" w:cstheme="minorBidi"/>
          <w:kern w:val="2"/>
          <w:sz w:val="21"/>
          <w:szCs w:val="22"/>
          <w:lang w:val="en-US" w:eastAsia="zh-CN"/>
        </w:rPr>
      </w:pPr>
      <w:ins w:id="257" w:author="Rapporteur" w:date="2022-05-24T11:41:00Z">
        <w:r>
          <w:rPr>
            <w:lang w:eastAsia="ko-KR"/>
          </w:rPr>
          <w:t>6.11.1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_Toc104284976 \h </w:instrText>
        </w:r>
      </w:ins>
      <w:r>
        <w:fldChar w:fldCharType="separate"/>
      </w:r>
      <w:ins w:id="258" w:author="Rapporteur" w:date="2022-05-24T11:41:00Z">
        <w:r>
          <w:t>54</w:t>
        </w:r>
        <w:r>
          <w:fldChar w:fldCharType="end"/>
        </w:r>
      </w:ins>
    </w:p>
    <w:p w14:paraId="03B8BFC9" w14:textId="77777777" w:rsidR="00D64262" w:rsidRDefault="00D64262">
      <w:pPr>
        <w:pStyle w:val="30"/>
        <w:rPr>
          <w:ins w:id="259" w:author="Rapporteur" w:date="2022-05-24T11:41:00Z"/>
          <w:rFonts w:asciiTheme="minorHAnsi" w:eastAsiaTheme="minorEastAsia" w:hAnsiTheme="minorHAnsi" w:cstheme="minorBidi"/>
          <w:kern w:val="2"/>
          <w:sz w:val="21"/>
          <w:szCs w:val="22"/>
          <w:lang w:val="en-US" w:eastAsia="zh-CN"/>
        </w:rPr>
      </w:pPr>
      <w:ins w:id="260" w:author="Rapporteur" w:date="2022-05-24T11:41:00Z">
        <w:r>
          <w:rPr>
            <w:lang w:eastAsia="ko-KR"/>
          </w:rPr>
          <w:t>6.11.2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_Toc104284977 \h </w:instrText>
        </w:r>
      </w:ins>
      <w:r>
        <w:fldChar w:fldCharType="separate"/>
      </w:r>
      <w:ins w:id="261" w:author="Rapporteur" w:date="2022-05-24T11:41:00Z">
        <w:r>
          <w:t>54</w:t>
        </w:r>
        <w:r>
          <w:fldChar w:fldCharType="end"/>
        </w:r>
      </w:ins>
    </w:p>
    <w:p w14:paraId="61A22935" w14:textId="77777777" w:rsidR="00D64262" w:rsidRDefault="00D64262">
      <w:pPr>
        <w:pStyle w:val="30"/>
        <w:rPr>
          <w:ins w:id="262" w:author="Rapporteur" w:date="2022-05-24T11:41:00Z"/>
          <w:rFonts w:asciiTheme="minorHAnsi" w:eastAsiaTheme="minorEastAsia" w:hAnsiTheme="minorHAnsi" w:cstheme="minorBidi"/>
          <w:kern w:val="2"/>
          <w:sz w:val="21"/>
          <w:szCs w:val="22"/>
          <w:lang w:val="en-US" w:eastAsia="zh-CN"/>
        </w:rPr>
      </w:pPr>
      <w:ins w:id="263" w:author="Rapporteur" w:date="2022-05-24T11:41: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_Toc104284978 \h </w:instrText>
        </w:r>
      </w:ins>
      <w:r>
        <w:fldChar w:fldCharType="separate"/>
      </w:r>
      <w:ins w:id="264" w:author="Rapporteur" w:date="2022-05-24T11:41:00Z">
        <w:r>
          <w:t>55</w:t>
        </w:r>
        <w:r>
          <w:fldChar w:fldCharType="end"/>
        </w:r>
      </w:ins>
    </w:p>
    <w:p w14:paraId="2513B005" w14:textId="77777777" w:rsidR="00D64262" w:rsidRDefault="00D64262">
      <w:pPr>
        <w:pStyle w:val="30"/>
        <w:rPr>
          <w:ins w:id="265" w:author="Rapporteur" w:date="2022-05-24T11:41:00Z"/>
          <w:rFonts w:asciiTheme="minorHAnsi" w:eastAsiaTheme="minorEastAsia" w:hAnsiTheme="minorHAnsi" w:cstheme="minorBidi"/>
          <w:kern w:val="2"/>
          <w:sz w:val="21"/>
          <w:szCs w:val="22"/>
          <w:lang w:val="en-US" w:eastAsia="zh-CN"/>
        </w:rPr>
      </w:pPr>
      <w:ins w:id="266" w:author="Rapporteur" w:date="2022-05-24T11:41:00Z">
        <w:r>
          <w:t>6.11.4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_Toc104284979 \h </w:instrText>
        </w:r>
      </w:ins>
      <w:r>
        <w:fldChar w:fldCharType="separate"/>
      </w:r>
      <w:ins w:id="267" w:author="Rapporteur" w:date="2022-05-24T11:41:00Z">
        <w:r>
          <w:t>57</w:t>
        </w:r>
        <w:r>
          <w:fldChar w:fldCharType="end"/>
        </w:r>
      </w:ins>
    </w:p>
    <w:p w14:paraId="7F547A84" w14:textId="77777777" w:rsidR="00D64262" w:rsidRDefault="00D64262">
      <w:pPr>
        <w:pStyle w:val="20"/>
        <w:rPr>
          <w:ins w:id="268" w:author="Rapporteur" w:date="2022-05-24T11:41:00Z"/>
          <w:rFonts w:asciiTheme="minorHAnsi" w:eastAsiaTheme="minorEastAsia" w:hAnsiTheme="minorHAnsi" w:cstheme="minorBidi"/>
          <w:kern w:val="2"/>
          <w:sz w:val="21"/>
          <w:szCs w:val="22"/>
          <w:lang w:val="en-US" w:eastAsia="zh-CN"/>
        </w:rPr>
      </w:pPr>
      <w:ins w:id="269" w:author="Rapporteur" w:date="2022-05-24T11:41:00Z">
        <w:r>
          <w:rPr>
            <w:lang w:eastAsia="zh-CN"/>
          </w:rPr>
          <w:t>6.12</w:t>
        </w:r>
        <w:r>
          <w:rPr>
            <w:rFonts w:asciiTheme="minorHAnsi" w:eastAsiaTheme="minorEastAsia" w:hAnsiTheme="minorHAnsi" w:cstheme="minorBidi"/>
            <w:kern w:val="2"/>
            <w:sz w:val="21"/>
            <w:szCs w:val="22"/>
            <w:lang w:val="en-US" w:eastAsia="zh-CN"/>
          </w:rPr>
          <w:tab/>
        </w:r>
        <w:r>
          <w:rPr>
            <w:lang w:eastAsia="zh-CN"/>
          </w:rPr>
          <w:t>Solution #12: Support 5G VN service area restriction with SMF service area</w:t>
        </w:r>
        <w:r>
          <w:tab/>
        </w:r>
        <w:r>
          <w:fldChar w:fldCharType="begin"/>
        </w:r>
        <w:r>
          <w:instrText xml:space="preserve"> PAGEREF _Toc104284980 \h </w:instrText>
        </w:r>
      </w:ins>
      <w:r>
        <w:fldChar w:fldCharType="separate"/>
      </w:r>
      <w:ins w:id="270" w:author="Rapporteur" w:date="2022-05-24T11:41:00Z">
        <w:r>
          <w:t>57</w:t>
        </w:r>
        <w:r>
          <w:fldChar w:fldCharType="end"/>
        </w:r>
      </w:ins>
    </w:p>
    <w:p w14:paraId="66ED1DD3" w14:textId="77777777" w:rsidR="00D64262" w:rsidRDefault="00D64262">
      <w:pPr>
        <w:pStyle w:val="30"/>
        <w:rPr>
          <w:ins w:id="271" w:author="Rapporteur" w:date="2022-05-24T11:41:00Z"/>
          <w:rFonts w:asciiTheme="minorHAnsi" w:eastAsiaTheme="minorEastAsia" w:hAnsiTheme="minorHAnsi" w:cstheme="minorBidi"/>
          <w:kern w:val="2"/>
          <w:sz w:val="21"/>
          <w:szCs w:val="22"/>
          <w:lang w:val="en-US" w:eastAsia="zh-CN"/>
        </w:rPr>
      </w:pPr>
      <w:ins w:id="272" w:author="Rapporteur" w:date="2022-05-24T11:41:00Z">
        <w:r>
          <w:t>6.12.1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_Toc104284981 \h </w:instrText>
        </w:r>
      </w:ins>
      <w:r>
        <w:fldChar w:fldCharType="separate"/>
      </w:r>
      <w:ins w:id="273" w:author="Rapporteur" w:date="2022-05-24T11:41:00Z">
        <w:r>
          <w:t>57</w:t>
        </w:r>
        <w:r>
          <w:fldChar w:fldCharType="end"/>
        </w:r>
      </w:ins>
    </w:p>
    <w:p w14:paraId="319E1BDE" w14:textId="77777777" w:rsidR="00D64262" w:rsidRDefault="00D64262">
      <w:pPr>
        <w:pStyle w:val="30"/>
        <w:rPr>
          <w:ins w:id="274" w:author="Rapporteur" w:date="2022-05-24T11:41:00Z"/>
          <w:rFonts w:asciiTheme="minorHAnsi" w:eastAsiaTheme="minorEastAsia" w:hAnsiTheme="minorHAnsi" w:cstheme="minorBidi"/>
          <w:kern w:val="2"/>
          <w:sz w:val="21"/>
          <w:szCs w:val="22"/>
          <w:lang w:val="en-US" w:eastAsia="zh-CN"/>
        </w:rPr>
      </w:pPr>
      <w:ins w:id="275" w:author="Rapporteur" w:date="2022-05-24T11:41:00Z">
        <w:r>
          <w:t>6.12.2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_Toc104284982 \h </w:instrText>
        </w:r>
      </w:ins>
      <w:r>
        <w:fldChar w:fldCharType="separate"/>
      </w:r>
      <w:ins w:id="276" w:author="Rapporteur" w:date="2022-05-24T11:41:00Z">
        <w:r>
          <w:t>57</w:t>
        </w:r>
        <w:r>
          <w:fldChar w:fldCharType="end"/>
        </w:r>
      </w:ins>
    </w:p>
    <w:p w14:paraId="199FE2ED" w14:textId="77777777" w:rsidR="00D64262" w:rsidRDefault="00D64262">
      <w:pPr>
        <w:pStyle w:val="30"/>
        <w:rPr>
          <w:ins w:id="277" w:author="Rapporteur" w:date="2022-05-24T11:41:00Z"/>
          <w:rFonts w:asciiTheme="minorHAnsi" w:eastAsiaTheme="minorEastAsia" w:hAnsiTheme="minorHAnsi" w:cstheme="minorBidi"/>
          <w:kern w:val="2"/>
          <w:sz w:val="21"/>
          <w:szCs w:val="22"/>
          <w:lang w:val="en-US" w:eastAsia="zh-CN"/>
        </w:rPr>
      </w:pPr>
      <w:ins w:id="278" w:author="Rapporteur" w:date="2022-05-24T11:41:00Z">
        <w:r>
          <w:t>6.12.3</w:t>
        </w:r>
        <w:r>
          <w:rPr>
            <w:rFonts w:asciiTheme="minorHAnsi" w:eastAsiaTheme="minorEastAsia" w:hAnsiTheme="minorHAnsi" w:cstheme="minorBidi"/>
            <w:kern w:val="2"/>
            <w:sz w:val="21"/>
            <w:szCs w:val="22"/>
            <w:lang w:val="en-US" w:eastAsia="zh-CN"/>
          </w:rPr>
          <w:tab/>
        </w:r>
        <w:r>
          <w:t>Procedures for support of SMF service area</w:t>
        </w:r>
        <w:r>
          <w:tab/>
        </w:r>
        <w:r>
          <w:fldChar w:fldCharType="begin"/>
        </w:r>
        <w:r>
          <w:instrText xml:space="preserve"> PAGEREF _Toc104284983 \h </w:instrText>
        </w:r>
      </w:ins>
      <w:r>
        <w:fldChar w:fldCharType="separate"/>
      </w:r>
      <w:ins w:id="279" w:author="Rapporteur" w:date="2022-05-24T11:41:00Z">
        <w:r>
          <w:t>58</w:t>
        </w:r>
        <w:r>
          <w:fldChar w:fldCharType="end"/>
        </w:r>
      </w:ins>
    </w:p>
    <w:p w14:paraId="25D15852" w14:textId="77777777" w:rsidR="00D64262" w:rsidRDefault="00D64262">
      <w:pPr>
        <w:pStyle w:val="30"/>
        <w:rPr>
          <w:ins w:id="280" w:author="Rapporteur" w:date="2022-05-24T11:41:00Z"/>
          <w:rFonts w:asciiTheme="minorHAnsi" w:eastAsiaTheme="minorEastAsia" w:hAnsiTheme="minorHAnsi" w:cstheme="minorBidi"/>
          <w:kern w:val="2"/>
          <w:sz w:val="21"/>
          <w:szCs w:val="22"/>
          <w:lang w:val="en-US" w:eastAsia="zh-CN"/>
        </w:rPr>
      </w:pPr>
      <w:ins w:id="281" w:author="Rapporteur" w:date="2022-05-24T11:41:00Z">
        <w:r>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_Toc104284984 \h </w:instrText>
        </w:r>
      </w:ins>
      <w:r>
        <w:fldChar w:fldCharType="separate"/>
      </w:r>
      <w:ins w:id="282" w:author="Rapporteur" w:date="2022-05-24T11:41:00Z">
        <w:r>
          <w:t>59</w:t>
        </w:r>
        <w:r>
          <w:fldChar w:fldCharType="end"/>
        </w:r>
      </w:ins>
    </w:p>
    <w:p w14:paraId="6B35FA6F" w14:textId="77777777" w:rsidR="00D64262" w:rsidRDefault="00D64262">
      <w:pPr>
        <w:pStyle w:val="20"/>
        <w:rPr>
          <w:ins w:id="283" w:author="Rapporteur" w:date="2022-05-24T11:41:00Z"/>
          <w:rFonts w:asciiTheme="minorHAnsi" w:eastAsiaTheme="minorEastAsia" w:hAnsiTheme="minorHAnsi" w:cstheme="minorBidi"/>
          <w:kern w:val="2"/>
          <w:sz w:val="21"/>
          <w:szCs w:val="22"/>
          <w:lang w:val="en-US" w:eastAsia="zh-CN"/>
        </w:rPr>
      </w:pPr>
      <w:ins w:id="284" w:author="Rapporteur" w:date="2022-05-24T11:41:00Z">
        <w:r>
          <w:t xml:space="preserve">6.13 </w:t>
        </w:r>
        <w:r>
          <w:rPr>
            <w:rFonts w:asciiTheme="minorHAnsi" w:eastAsiaTheme="minorEastAsia" w:hAnsiTheme="minorHAnsi" w:cstheme="minorBidi"/>
            <w:kern w:val="2"/>
            <w:sz w:val="21"/>
            <w:szCs w:val="22"/>
            <w:lang w:val="en-US" w:eastAsia="zh-CN"/>
          </w:rPr>
          <w:tab/>
        </w:r>
        <w:r>
          <w:t>Solution</w:t>
        </w:r>
        <w:r>
          <w:rPr>
            <w:lang w:eastAsia="zh-CN"/>
          </w:rPr>
          <w:t xml:space="preserve"> #13</w:t>
        </w:r>
        <w:r>
          <w:t xml:space="preserve">: Support for </w:t>
        </w:r>
        <w:r>
          <w:rPr>
            <w:lang w:eastAsia="zh-CN"/>
          </w:rPr>
          <w:t>group attribute management</w:t>
        </w:r>
        <w:r>
          <w:tab/>
        </w:r>
        <w:r>
          <w:fldChar w:fldCharType="begin"/>
        </w:r>
        <w:r>
          <w:instrText xml:space="preserve"> PAGEREF _Toc104284985 \h </w:instrText>
        </w:r>
      </w:ins>
      <w:r>
        <w:fldChar w:fldCharType="separate"/>
      </w:r>
      <w:ins w:id="285" w:author="Rapporteur" w:date="2022-05-24T11:41:00Z">
        <w:r>
          <w:t>59</w:t>
        </w:r>
        <w:r>
          <w:fldChar w:fldCharType="end"/>
        </w:r>
      </w:ins>
    </w:p>
    <w:p w14:paraId="10D55A74" w14:textId="77777777" w:rsidR="00D64262" w:rsidRDefault="00D64262">
      <w:pPr>
        <w:pStyle w:val="30"/>
        <w:rPr>
          <w:ins w:id="286" w:author="Rapporteur" w:date="2022-05-24T11:41:00Z"/>
          <w:rFonts w:asciiTheme="minorHAnsi" w:eastAsiaTheme="minorEastAsia" w:hAnsiTheme="minorHAnsi" w:cstheme="minorBidi"/>
          <w:kern w:val="2"/>
          <w:sz w:val="21"/>
          <w:szCs w:val="22"/>
          <w:lang w:val="en-US" w:eastAsia="zh-CN"/>
        </w:rPr>
      </w:pPr>
      <w:ins w:id="287" w:author="Rapporteur" w:date="2022-05-24T11:41:00Z">
        <w:r>
          <w:rPr>
            <w:lang w:eastAsia="ko-KR"/>
          </w:rPr>
          <w:t>6.13.1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_Toc104284986 \h </w:instrText>
        </w:r>
      </w:ins>
      <w:r>
        <w:fldChar w:fldCharType="separate"/>
      </w:r>
      <w:ins w:id="288" w:author="Rapporteur" w:date="2022-05-24T11:41:00Z">
        <w:r>
          <w:t>59</w:t>
        </w:r>
        <w:r>
          <w:fldChar w:fldCharType="end"/>
        </w:r>
      </w:ins>
    </w:p>
    <w:p w14:paraId="63FBDDCB" w14:textId="77777777" w:rsidR="00D64262" w:rsidRDefault="00D64262">
      <w:pPr>
        <w:pStyle w:val="30"/>
        <w:rPr>
          <w:ins w:id="289" w:author="Rapporteur" w:date="2022-05-24T11:41:00Z"/>
          <w:rFonts w:asciiTheme="minorHAnsi" w:eastAsiaTheme="minorEastAsia" w:hAnsiTheme="minorHAnsi" w:cstheme="minorBidi"/>
          <w:kern w:val="2"/>
          <w:sz w:val="21"/>
          <w:szCs w:val="22"/>
          <w:lang w:val="en-US" w:eastAsia="zh-CN"/>
        </w:rPr>
      </w:pPr>
      <w:ins w:id="290" w:author="Rapporteur" w:date="2022-05-24T11:41:00Z">
        <w:r>
          <w:rPr>
            <w:lang w:eastAsia="ko-KR"/>
          </w:rPr>
          <w:t>6.13.2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_Toc104284987 \h </w:instrText>
        </w:r>
      </w:ins>
      <w:r>
        <w:fldChar w:fldCharType="separate"/>
      </w:r>
      <w:ins w:id="291" w:author="Rapporteur" w:date="2022-05-24T11:41:00Z">
        <w:r>
          <w:t>59</w:t>
        </w:r>
        <w:r>
          <w:fldChar w:fldCharType="end"/>
        </w:r>
      </w:ins>
    </w:p>
    <w:p w14:paraId="5078A3CA" w14:textId="77777777" w:rsidR="00D64262" w:rsidRDefault="00D64262">
      <w:pPr>
        <w:pStyle w:val="30"/>
        <w:rPr>
          <w:ins w:id="292" w:author="Rapporteur" w:date="2022-05-24T11:41:00Z"/>
          <w:rFonts w:asciiTheme="minorHAnsi" w:eastAsiaTheme="minorEastAsia" w:hAnsiTheme="minorHAnsi" w:cstheme="minorBidi"/>
          <w:kern w:val="2"/>
          <w:sz w:val="21"/>
          <w:szCs w:val="22"/>
          <w:lang w:val="en-US" w:eastAsia="zh-CN"/>
        </w:rPr>
      </w:pPr>
      <w:ins w:id="293" w:author="Rapporteur" w:date="2022-05-24T11:41:00Z">
        <w:r>
          <w:t>6.13.3</w:t>
        </w:r>
        <w:r>
          <w:rPr>
            <w:rFonts w:asciiTheme="minorHAnsi" w:eastAsiaTheme="minorEastAsia" w:hAnsiTheme="minorHAnsi" w:cstheme="minorBidi"/>
            <w:kern w:val="2"/>
            <w:sz w:val="21"/>
            <w:szCs w:val="22"/>
            <w:lang w:val="en-US" w:eastAsia="zh-CN"/>
          </w:rPr>
          <w:tab/>
        </w:r>
        <w:r>
          <w:t>Group Provisioning Procedure</w:t>
        </w:r>
        <w:r>
          <w:tab/>
        </w:r>
        <w:r>
          <w:fldChar w:fldCharType="begin"/>
        </w:r>
        <w:r>
          <w:instrText xml:space="preserve"> PAGEREF _Toc104284988 \h </w:instrText>
        </w:r>
      </w:ins>
      <w:r>
        <w:fldChar w:fldCharType="separate"/>
      </w:r>
      <w:ins w:id="294" w:author="Rapporteur" w:date="2022-05-24T11:41:00Z">
        <w:r>
          <w:t>59</w:t>
        </w:r>
        <w:r>
          <w:fldChar w:fldCharType="end"/>
        </w:r>
      </w:ins>
    </w:p>
    <w:p w14:paraId="3F305D91" w14:textId="77777777" w:rsidR="00D64262" w:rsidRDefault="00D64262">
      <w:pPr>
        <w:pStyle w:val="30"/>
        <w:rPr>
          <w:ins w:id="295" w:author="Rapporteur" w:date="2022-05-24T11:41:00Z"/>
          <w:rFonts w:asciiTheme="minorHAnsi" w:eastAsiaTheme="minorEastAsia" w:hAnsiTheme="minorHAnsi" w:cstheme="minorBidi"/>
          <w:kern w:val="2"/>
          <w:sz w:val="21"/>
          <w:szCs w:val="22"/>
          <w:lang w:val="en-US" w:eastAsia="zh-CN"/>
        </w:rPr>
      </w:pPr>
      <w:ins w:id="296" w:author="Rapporteur" w:date="2022-05-24T11:41:00Z">
        <w:r>
          <w:t>6.13.4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_Toc104284989 \h </w:instrText>
        </w:r>
      </w:ins>
      <w:r>
        <w:fldChar w:fldCharType="separate"/>
      </w:r>
      <w:ins w:id="297" w:author="Rapporteur" w:date="2022-05-24T11:41:00Z">
        <w:r>
          <w:t>60</w:t>
        </w:r>
        <w:r>
          <w:fldChar w:fldCharType="end"/>
        </w:r>
      </w:ins>
    </w:p>
    <w:p w14:paraId="3D824DB5" w14:textId="77777777" w:rsidR="00D64262" w:rsidRDefault="00D64262">
      <w:pPr>
        <w:pStyle w:val="20"/>
        <w:rPr>
          <w:ins w:id="298" w:author="Rapporteur" w:date="2022-05-24T11:41:00Z"/>
          <w:rFonts w:asciiTheme="minorHAnsi" w:eastAsiaTheme="minorEastAsia" w:hAnsiTheme="minorHAnsi" w:cstheme="minorBidi"/>
          <w:kern w:val="2"/>
          <w:sz w:val="21"/>
          <w:szCs w:val="22"/>
          <w:lang w:val="en-US" w:eastAsia="zh-CN"/>
        </w:rPr>
      </w:pPr>
      <w:ins w:id="299" w:author="Rapporteur" w:date="2022-05-24T11:41:00Z">
        <w:r>
          <w:rPr>
            <w:lang w:eastAsia="zh-CN"/>
          </w:rPr>
          <w:t>6.14</w:t>
        </w:r>
        <w:r>
          <w:rPr>
            <w:rFonts w:asciiTheme="minorHAnsi" w:eastAsiaTheme="minorEastAsia" w:hAnsiTheme="minorHAnsi" w:cstheme="minorBidi"/>
            <w:kern w:val="2"/>
            <w:sz w:val="21"/>
            <w:szCs w:val="22"/>
            <w:lang w:val="en-US" w:eastAsia="zh-CN"/>
          </w:rPr>
          <w:tab/>
        </w:r>
        <w:r>
          <w:t>Solution</w:t>
        </w:r>
        <w:r>
          <w:rPr>
            <w:lang w:eastAsia="zh-CN"/>
          </w:rPr>
          <w:t xml:space="preserve"> #14</w:t>
        </w:r>
        <w:r>
          <w:t>: Group status event reporting based on existing NEF Event Exposure service</w:t>
        </w:r>
        <w:r>
          <w:tab/>
        </w:r>
        <w:r>
          <w:fldChar w:fldCharType="begin"/>
        </w:r>
        <w:r>
          <w:instrText xml:space="preserve"> PAGEREF _Toc104284990 \h </w:instrText>
        </w:r>
      </w:ins>
      <w:r>
        <w:fldChar w:fldCharType="separate"/>
      </w:r>
      <w:ins w:id="300" w:author="Rapporteur" w:date="2022-05-24T11:41:00Z">
        <w:r>
          <w:t>61</w:t>
        </w:r>
        <w:r>
          <w:fldChar w:fldCharType="end"/>
        </w:r>
      </w:ins>
    </w:p>
    <w:p w14:paraId="4AEBDDEA" w14:textId="77777777" w:rsidR="00D64262" w:rsidRDefault="00D64262">
      <w:pPr>
        <w:pStyle w:val="30"/>
        <w:rPr>
          <w:ins w:id="301" w:author="Rapporteur" w:date="2022-05-24T11:41:00Z"/>
          <w:rFonts w:asciiTheme="minorHAnsi" w:eastAsiaTheme="minorEastAsia" w:hAnsiTheme="minorHAnsi" w:cstheme="minorBidi"/>
          <w:kern w:val="2"/>
          <w:sz w:val="21"/>
          <w:szCs w:val="22"/>
          <w:lang w:val="en-US" w:eastAsia="zh-CN"/>
        </w:rPr>
      </w:pPr>
      <w:ins w:id="302" w:author="Rapporteur" w:date="2022-05-24T11:41:00Z">
        <w:r>
          <w:rPr>
            <w:lang w:eastAsia="ko-KR"/>
          </w:rPr>
          <w:t>6.14.1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_Toc104284991 \h </w:instrText>
        </w:r>
      </w:ins>
      <w:r>
        <w:fldChar w:fldCharType="separate"/>
      </w:r>
      <w:ins w:id="303" w:author="Rapporteur" w:date="2022-05-24T11:41:00Z">
        <w:r>
          <w:t>61</w:t>
        </w:r>
        <w:r>
          <w:fldChar w:fldCharType="end"/>
        </w:r>
      </w:ins>
    </w:p>
    <w:p w14:paraId="55AD2695" w14:textId="77777777" w:rsidR="00D64262" w:rsidRDefault="00D64262">
      <w:pPr>
        <w:pStyle w:val="30"/>
        <w:rPr>
          <w:ins w:id="304" w:author="Rapporteur" w:date="2022-05-24T11:41:00Z"/>
          <w:rFonts w:asciiTheme="minorHAnsi" w:eastAsiaTheme="minorEastAsia" w:hAnsiTheme="minorHAnsi" w:cstheme="minorBidi"/>
          <w:kern w:val="2"/>
          <w:sz w:val="21"/>
          <w:szCs w:val="22"/>
          <w:lang w:val="en-US" w:eastAsia="zh-CN"/>
        </w:rPr>
      </w:pPr>
      <w:ins w:id="305" w:author="Rapporteur" w:date="2022-05-24T11:41:00Z">
        <w:r>
          <w:rPr>
            <w:lang w:eastAsia="ko-KR"/>
          </w:rPr>
          <w:t>6.14.2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_Toc104284992 \h </w:instrText>
        </w:r>
      </w:ins>
      <w:r>
        <w:fldChar w:fldCharType="separate"/>
      </w:r>
      <w:ins w:id="306" w:author="Rapporteur" w:date="2022-05-24T11:41:00Z">
        <w:r>
          <w:t>61</w:t>
        </w:r>
        <w:r>
          <w:fldChar w:fldCharType="end"/>
        </w:r>
      </w:ins>
    </w:p>
    <w:p w14:paraId="6EAE1464" w14:textId="77777777" w:rsidR="00D64262" w:rsidRDefault="00D64262">
      <w:pPr>
        <w:pStyle w:val="30"/>
        <w:rPr>
          <w:ins w:id="307" w:author="Rapporteur" w:date="2022-05-24T11:41:00Z"/>
          <w:rFonts w:asciiTheme="minorHAnsi" w:eastAsiaTheme="minorEastAsia" w:hAnsiTheme="minorHAnsi" w:cstheme="minorBidi"/>
          <w:kern w:val="2"/>
          <w:sz w:val="21"/>
          <w:szCs w:val="22"/>
          <w:lang w:val="en-US" w:eastAsia="zh-CN"/>
        </w:rPr>
      </w:pPr>
      <w:ins w:id="308" w:author="Rapporteur" w:date="2022-05-24T11:41: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_Toc104284993 \h </w:instrText>
        </w:r>
      </w:ins>
      <w:r>
        <w:fldChar w:fldCharType="separate"/>
      </w:r>
      <w:ins w:id="309" w:author="Rapporteur" w:date="2022-05-24T11:41:00Z">
        <w:r>
          <w:t>61</w:t>
        </w:r>
        <w:r>
          <w:fldChar w:fldCharType="end"/>
        </w:r>
      </w:ins>
    </w:p>
    <w:p w14:paraId="2751409B" w14:textId="77777777" w:rsidR="00D64262" w:rsidRDefault="00D64262">
      <w:pPr>
        <w:pStyle w:val="30"/>
        <w:rPr>
          <w:ins w:id="310" w:author="Rapporteur" w:date="2022-05-24T11:41:00Z"/>
          <w:rFonts w:asciiTheme="minorHAnsi" w:eastAsiaTheme="minorEastAsia" w:hAnsiTheme="minorHAnsi" w:cstheme="minorBidi"/>
          <w:kern w:val="2"/>
          <w:sz w:val="21"/>
          <w:szCs w:val="22"/>
          <w:lang w:val="en-US" w:eastAsia="zh-CN"/>
        </w:rPr>
      </w:pPr>
      <w:ins w:id="311" w:author="Rapporteur" w:date="2022-05-24T11:41:00Z">
        <w:r>
          <w:t>6.14.4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_Toc104284994 \h </w:instrText>
        </w:r>
      </w:ins>
      <w:r>
        <w:fldChar w:fldCharType="separate"/>
      </w:r>
      <w:ins w:id="312" w:author="Rapporteur" w:date="2022-05-24T11:41:00Z">
        <w:r>
          <w:t>62</w:t>
        </w:r>
        <w:r>
          <w:fldChar w:fldCharType="end"/>
        </w:r>
      </w:ins>
    </w:p>
    <w:p w14:paraId="732852F2" w14:textId="77777777" w:rsidR="00D64262" w:rsidRDefault="00D64262">
      <w:pPr>
        <w:pStyle w:val="20"/>
        <w:rPr>
          <w:ins w:id="313" w:author="Rapporteur" w:date="2022-05-24T11:41:00Z"/>
          <w:rFonts w:asciiTheme="minorHAnsi" w:eastAsiaTheme="minorEastAsia" w:hAnsiTheme="minorHAnsi" w:cstheme="minorBidi"/>
          <w:kern w:val="2"/>
          <w:sz w:val="21"/>
          <w:szCs w:val="22"/>
          <w:lang w:val="en-US" w:eastAsia="zh-CN"/>
        </w:rPr>
      </w:pPr>
      <w:ins w:id="314" w:author="Rapporteur" w:date="2022-05-24T11:41:00Z">
        <w:r>
          <w:rPr>
            <w:lang w:eastAsia="zh-CN"/>
          </w:rPr>
          <w:t>6.15</w:t>
        </w:r>
        <w:r>
          <w:rPr>
            <w:rFonts w:asciiTheme="minorHAnsi" w:eastAsiaTheme="minorEastAsia" w:hAnsiTheme="minorHAnsi" w:cstheme="minorBidi"/>
            <w:kern w:val="2"/>
            <w:sz w:val="21"/>
            <w:szCs w:val="22"/>
            <w:lang w:val="en-US" w:eastAsia="zh-CN"/>
          </w:rPr>
          <w:tab/>
        </w:r>
        <w:r>
          <w:t>Solution</w:t>
        </w:r>
        <w:r>
          <w:rPr>
            <w:lang w:eastAsia="zh-CN"/>
          </w:rPr>
          <w:t xml:space="preserve"> #15</w:t>
        </w:r>
        <w:r>
          <w:t>: Group status event reporting</w:t>
        </w:r>
        <w:r>
          <w:tab/>
        </w:r>
        <w:r>
          <w:fldChar w:fldCharType="begin"/>
        </w:r>
        <w:r>
          <w:instrText xml:space="preserve"> PAGEREF _Toc104284995 \h </w:instrText>
        </w:r>
      </w:ins>
      <w:r>
        <w:fldChar w:fldCharType="separate"/>
      </w:r>
      <w:ins w:id="315" w:author="Rapporteur" w:date="2022-05-24T11:41:00Z">
        <w:r>
          <w:t>63</w:t>
        </w:r>
        <w:r>
          <w:fldChar w:fldCharType="end"/>
        </w:r>
      </w:ins>
    </w:p>
    <w:p w14:paraId="6D03098B" w14:textId="77777777" w:rsidR="00D64262" w:rsidRDefault="00D64262">
      <w:pPr>
        <w:pStyle w:val="30"/>
        <w:rPr>
          <w:ins w:id="316" w:author="Rapporteur" w:date="2022-05-24T11:41:00Z"/>
          <w:rFonts w:asciiTheme="minorHAnsi" w:eastAsiaTheme="minorEastAsia" w:hAnsiTheme="minorHAnsi" w:cstheme="minorBidi"/>
          <w:kern w:val="2"/>
          <w:sz w:val="21"/>
          <w:szCs w:val="22"/>
          <w:lang w:val="en-US" w:eastAsia="zh-CN"/>
        </w:rPr>
      </w:pPr>
      <w:ins w:id="317" w:author="Rapporteur" w:date="2022-05-24T11:41:00Z">
        <w:r>
          <w:rPr>
            <w:lang w:eastAsia="ko-KR"/>
          </w:rPr>
          <w:t>6.15.1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_Toc104284996 \h </w:instrText>
        </w:r>
      </w:ins>
      <w:r>
        <w:fldChar w:fldCharType="separate"/>
      </w:r>
      <w:ins w:id="318" w:author="Rapporteur" w:date="2022-05-24T11:41:00Z">
        <w:r>
          <w:t>63</w:t>
        </w:r>
        <w:r>
          <w:fldChar w:fldCharType="end"/>
        </w:r>
      </w:ins>
    </w:p>
    <w:p w14:paraId="28920E9C" w14:textId="77777777" w:rsidR="00D64262" w:rsidRDefault="00D64262">
      <w:pPr>
        <w:pStyle w:val="30"/>
        <w:rPr>
          <w:ins w:id="319" w:author="Rapporteur" w:date="2022-05-24T11:41:00Z"/>
          <w:rFonts w:asciiTheme="minorHAnsi" w:eastAsiaTheme="minorEastAsia" w:hAnsiTheme="minorHAnsi" w:cstheme="minorBidi"/>
          <w:kern w:val="2"/>
          <w:sz w:val="21"/>
          <w:szCs w:val="22"/>
          <w:lang w:val="en-US" w:eastAsia="zh-CN"/>
        </w:rPr>
      </w:pPr>
      <w:ins w:id="320" w:author="Rapporteur" w:date="2022-05-24T11:41:00Z">
        <w:r>
          <w:rPr>
            <w:lang w:eastAsia="ko-KR"/>
          </w:rPr>
          <w:t>6.15.2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_Toc104284997 \h </w:instrText>
        </w:r>
      </w:ins>
      <w:r>
        <w:fldChar w:fldCharType="separate"/>
      </w:r>
      <w:ins w:id="321" w:author="Rapporteur" w:date="2022-05-24T11:41:00Z">
        <w:r>
          <w:t>63</w:t>
        </w:r>
        <w:r>
          <w:fldChar w:fldCharType="end"/>
        </w:r>
      </w:ins>
    </w:p>
    <w:p w14:paraId="06474CEB" w14:textId="77777777" w:rsidR="00D64262" w:rsidRDefault="00D64262">
      <w:pPr>
        <w:pStyle w:val="30"/>
        <w:rPr>
          <w:ins w:id="322" w:author="Rapporteur" w:date="2022-05-24T11:41:00Z"/>
          <w:rFonts w:asciiTheme="minorHAnsi" w:eastAsiaTheme="minorEastAsia" w:hAnsiTheme="minorHAnsi" w:cstheme="minorBidi"/>
          <w:kern w:val="2"/>
          <w:sz w:val="21"/>
          <w:szCs w:val="22"/>
          <w:lang w:val="en-US" w:eastAsia="zh-CN"/>
        </w:rPr>
      </w:pPr>
      <w:ins w:id="323" w:author="Rapporteur" w:date="2022-05-24T11:41: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_Toc104284998 \h </w:instrText>
        </w:r>
      </w:ins>
      <w:r>
        <w:fldChar w:fldCharType="separate"/>
      </w:r>
      <w:ins w:id="324" w:author="Rapporteur" w:date="2022-05-24T11:41:00Z">
        <w:r>
          <w:t>63</w:t>
        </w:r>
        <w:r>
          <w:fldChar w:fldCharType="end"/>
        </w:r>
      </w:ins>
    </w:p>
    <w:p w14:paraId="785E8977" w14:textId="77777777" w:rsidR="00D64262" w:rsidRDefault="00D64262">
      <w:pPr>
        <w:pStyle w:val="30"/>
        <w:rPr>
          <w:ins w:id="325" w:author="Rapporteur" w:date="2022-05-24T11:41:00Z"/>
          <w:rFonts w:asciiTheme="minorHAnsi" w:eastAsiaTheme="minorEastAsia" w:hAnsiTheme="minorHAnsi" w:cstheme="minorBidi"/>
          <w:kern w:val="2"/>
          <w:sz w:val="21"/>
          <w:szCs w:val="22"/>
          <w:lang w:val="en-US" w:eastAsia="zh-CN"/>
        </w:rPr>
      </w:pPr>
      <w:ins w:id="326" w:author="Rapporteur" w:date="2022-05-24T11:41:00Z">
        <w:r>
          <w:t>6.15.4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_Toc104284999 \h </w:instrText>
        </w:r>
      </w:ins>
      <w:r>
        <w:fldChar w:fldCharType="separate"/>
      </w:r>
      <w:ins w:id="327" w:author="Rapporteur" w:date="2022-05-24T11:41:00Z">
        <w:r>
          <w:t>64</w:t>
        </w:r>
        <w:r>
          <w:fldChar w:fldCharType="end"/>
        </w:r>
      </w:ins>
    </w:p>
    <w:p w14:paraId="5DCC9FFA" w14:textId="77777777" w:rsidR="00D64262" w:rsidRDefault="00D64262">
      <w:pPr>
        <w:pStyle w:val="20"/>
        <w:rPr>
          <w:ins w:id="328" w:author="Rapporteur" w:date="2022-05-24T11:41:00Z"/>
          <w:rFonts w:asciiTheme="minorHAnsi" w:eastAsiaTheme="minorEastAsia" w:hAnsiTheme="minorHAnsi" w:cstheme="minorBidi"/>
          <w:kern w:val="2"/>
          <w:sz w:val="21"/>
          <w:szCs w:val="22"/>
          <w:lang w:val="en-US" w:eastAsia="zh-CN"/>
        </w:rPr>
      </w:pPr>
      <w:ins w:id="329" w:author="Rapporteur" w:date="2022-05-24T11:41:00Z">
        <w:r>
          <w:rPr>
            <w:lang w:eastAsia="zh-CN"/>
          </w:rP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Use of N6 interconnect for 5G VN with multiple SMFs</w:t>
        </w:r>
        <w:r>
          <w:tab/>
        </w:r>
        <w:r>
          <w:fldChar w:fldCharType="begin"/>
        </w:r>
        <w:r>
          <w:instrText xml:space="preserve"> PAGEREF _Toc104285000 \h </w:instrText>
        </w:r>
      </w:ins>
      <w:r>
        <w:fldChar w:fldCharType="separate"/>
      </w:r>
      <w:ins w:id="330" w:author="Rapporteur" w:date="2022-05-24T11:41:00Z">
        <w:r>
          <w:t>65</w:t>
        </w:r>
        <w:r>
          <w:fldChar w:fldCharType="end"/>
        </w:r>
      </w:ins>
    </w:p>
    <w:p w14:paraId="0E221C81" w14:textId="77777777" w:rsidR="00D64262" w:rsidRDefault="00D64262">
      <w:pPr>
        <w:pStyle w:val="30"/>
        <w:rPr>
          <w:ins w:id="331" w:author="Rapporteur" w:date="2022-05-24T11:41:00Z"/>
          <w:rFonts w:asciiTheme="minorHAnsi" w:eastAsiaTheme="minorEastAsia" w:hAnsiTheme="minorHAnsi" w:cstheme="minorBidi"/>
          <w:kern w:val="2"/>
          <w:sz w:val="21"/>
          <w:szCs w:val="22"/>
          <w:lang w:val="en-US" w:eastAsia="zh-CN"/>
        </w:rPr>
      </w:pPr>
      <w:ins w:id="332" w:author="Rapporteur" w:date="2022-05-24T11:41:00Z">
        <w:r>
          <w:rPr>
            <w:lang w:eastAsia="ko-KR"/>
          </w:rPr>
          <w:t>6.16.1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_Toc104285001 \h </w:instrText>
        </w:r>
      </w:ins>
      <w:r>
        <w:fldChar w:fldCharType="separate"/>
      </w:r>
      <w:ins w:id="333" w:author="Rapporteur" w:date="2022-05-24T11:41:00Z">
        <w:r>
          <w:t>65</w:t>
        </w:r>
        <w:r>
          <w:fldChar w:fldCharType="end"/>
        </w:r>
      </w:ins>
    </w:p>
    <w:p w14:paraId="4DAC3CCE" w14:textId="77777777" w:rsidR="00D64262" w:rsidRDefault="00D64262">
      <w:pPr>
        <w:pStyle w:val="30"/>
        <w:rPr>
          <w:ins w:id="334" w:author="Rapporteur" w:date="2022-05-24T11:41:00Z"/>
          <w:rFonts w:asciiTheme="minorHAnsi" w:eastAsiaTheme="minorEastAsia" w:hAnsiTheme="minorHAnsi" w:cstheme="minorBidi"/>
          <w:kern w:val="2"/>
          <w:sz w:val="21"/>
          <w:szCs w:val="22"/>
          <w:lang w:val="en-US" w:eastAsia="zh-CN"/>
        </w:rPr>
      </w:pPr>
      <w:ins w:id="335" w:author="Rapporteur" w:date="2022-05-24T11:41:00Z">
        <w:r>
          <w:rPr>
            <w:lang w:eastAsia="ko-KR"/>
          </w:rPr>
          <w:t>6.16.2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_Toc104285002 \h </w:instrText>
        </w:r>
      </w:ins>
      <w:r>
        <w:fldChar w:fldCharType="separate"/>
      </w:r>
      <w:ins w:id="336" w:author="Rapporteur" w:date="2022-05-24T11:41:00Z">
        <w:r>
          <w:t>65</w:t>
        </w:r>
        <w:r>
          <w:fldChar w:fldCharType="end"/>
        </w:r>
      </w:ins>
    </w:p>
    <w:p w14:paraId="63A590A9" w14:textId="77777777" w:rsidR="00D64262" w:rsidRDefault="00D64262">
      <w:pPr>
        <w:pStyle w:val="41"/>
        <w:rPr>
          <w:ins w:id="337" w:author="Rapporteur" w:date="2022-05-24T11:41:00Z"/>
          <w:rFonts w:asciiTheme="minorHAnsi" w:eastAsiaTheme="minorEastAsia" w:hAnsiTheme="minorHAnsi" w:cstheme="minorBidi"/>
          <w:kern w:val="2"/>
          <w:sz w:val="21"/>
          <w:szCs w:val="22"/>
          <w:lang w:val="en-US" w:eastAsia="zh-CN"/>
        </w:rPr>
      </w:pPr>
      <w:ins w:id="338" w:author="Rapporteur" w:date="2022-05-24T11:41:00Z">
        <w:r>
          <w:t>6.16.2.1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_Toc104285003 \h </w:instrText>
        </w:r>
      </w:ins>
      <w:r>
        <w:fldChar w:fldCharType="separate"/>
      </w:r>
      <w:ins w:id="339" w:author="Rapporteur" w:date="2022-05-24T11:41:00Z">
        <w:r>
          <w:t>65</w:t>
        </w:r>
        <w:r>
          <w:fldChar w:fldCharType="end"/>
        </w:r>
      </w:ins>
    </w:p>
    <w:p w14:paraId="61AB9DD3" w14:textId="77777777" w:rsidR="00D64262" w:rsidRDefault="00D64262">
      <w:pPr>
        <w:pStyle w:val="41"/>
        <w:rPr>
          <w:ins w:id="340" w:author="Rapporteur" w:date="2022-05-24T11:41:00Z"/>
          <w:rFonts w:asciiTheme="minorHAnsi" w:eastAsiaTheme="minorEastAsia" w:hAnsiTheme="minorHAnsi" w:cstheme="minorBidi"/>
          <w:kern w:val="2"/>
          <w:sz w:val="21"/>
          <w:szCs w:val="22"/>
          <w:lang w:val="en-US" w:eastAsia="zh-CN"/>
        </w:rPr>
      </w:pPr>
      <w:ins w:id="341" w:author="Rapporteur" w:date="2022-05-24T11:41:00Z">
        <w:r>
          <w:t>6.16.2.2</w:t>
        </w:r>
        <w:r>
          <w:rPr>
            <w:rFonts w:asciiTheme="minorHAnsi" w:eastAsiaTheme="minorEastAsia" w:hAnsiTheme="minorHAnsi" w:cstheme="minorBidi"/>
            <w:kern w:val="2"/>
            <w:sz w:val="21"/>
            <w:szCs w:val="22"/>
            <w:lang w:val="en-US" w:eastAsia="zh-CN"/>
          </w:rPr>
          <w:tab/>
        </w:r>
        <w:r>
          <w:t>Native N6</w:t>
        </w:r>
        <w:r>
          <w:tab/>
        </w:r>
        <w:r>
          <w:fldChar w:fldCharType="begin"/>
        </w:r>
        <w:r>
          <w:instrText xml:space="preserve"> PAGEREF _Toc104285004 \h </w:instrText>
        </w:r>
      </w:ins>
      <w:r>
        <w:fldChar w:fldCharType="separate"/>
      </w:r>
      <w:ins w:id="342" w:author="Rapporteur" w:date="2022-05-24T11:41:00Z">
        <w:r>
          <w:t>65</w:t>
        </w:r>
        <w:r>
          <w:fldChar w:fldCharType="end"/>
        </w:r>
      </w:ins>
    </w:p>
    <w:p w14:paraId="0FD2A037" w14:textId="77777777" w:rsidR="00D64262" w:rsidRDefault="00D64262">
      <w:pPr>
        <w:pStyle w:val="41"/>
        <w:rPr>
          <w:ins w:id="343" w:author="Rapporteur" w:date="2022-05-24T11:41:00Z"/>
          <w:rFonts w:asciiTheme="minorHAnsi" w:eastAsiaTheme="minorEastAsia" w:hAnsiTheme="minorHAnsi" w:cstheme="minorBidi"/>
          <w:kern w:val="2"/>
          <w:sz w:val="21"/>
          <w:szCs w:val="22"/>
          <w:lang w:val="en-US" w:eastAsia="zh-CN"/>
        </w:rPr>
      </w:pPr>
      <w:ins w:id="344" w:author="Rapporteur" w:date="2022-05-24T11:41:00Z">
        <w:r>
          <w:t>6.16.2.3</w:t>
        </w:r>
        <w:r>
          <w:rPr>
            <w:rFonts w:asciiTheme="minorHAnsi" w:eastAsiaTheme="minorEastAsia" w:hAnsiTheme="minorHAnsi" w:cstheme="minorBidi"/>
            <w:kern w:val="2"/>
            <w:sz w:val="21"/>
            <w:szCs w:val="22"/>
            <w:lang w:val="en-US" w:eastAsia="zh-CN"/>
          </w:rPr>
          <w:tab/>
        </w:r>
        <w:r>
          <w:t>N6 overlay</w:t>
        </w:r>
        <w:r>
          <w:tab/>
        </w:r>
        <w:r>
          <w:fldChar w:fldCharType="begin"/>
        </w:r>
        <w:r>
          <w:instrText xml:space="preserve"> PAGEREF _Toc104285005 \h </w:instrText>
        </w:r>
      </w:ins>
      <w:r>
        <w:fldChar w:fldCharType="separate"/>
      </w:r>
      <w:ins w:id="345" w:author="Rapporteur" w:date="2022-05-24T11:41:00Z">
        <w:r>
          <w:t>66</w:t>
        </w:r>
        <w:r>
          <w:fldChar w:fldCharType="end"/>
        </w:r>
      </w:ins>
    </w:p>
    <w:p w14:paraId="1E591B6D" w14:textId="77777777" w:rsidR="00D64262" w:rsidRDefault="00D64262">
      <w:pPr>
        <w:pStyle w:val="41"/>
        <w:rPr>
          <w:ins w:id="346" w:author="Rapporteur" w:date="2022-05-24T11:41:00Z"/>
          <w:rFonts w:asciiTheme="minorHAnsi" w:eastAsiaTheme="minorEastAsia" w:hAnsiTheme="minorHAnsi" w:cstheme="minorBidi"/>
          <w:kern w:val="2"/>
          <w:sz w:val="21"/>
          <w:szCs w:val="22"/>
          <w:lang w:val="en-US" w:eastAsia="zh-CN"/>
        </w:rPr>
      </w:pPr>
      <w:ins w:id="347" w:author="Rapporteur" w:date="2022-05-24T11:41:00Z">
        <w:r>
          <w:t>6.16.2.4</w:t>
        </w:r>
        <w:r>
          <w:rPr>
            <w:rFonts w:asciiTheme="minorHAnsi" w:eastAsiaTheme="minorEastAsia" w:hAnsiTheme="minorHAnsi" w:cstheme="minorBidi"/>
            <w:kern w:val="2"/>
            <w:sz w:val="21"/>
            <w:szCs w:val="22"/>
            <w:lang w:val="en-US" w:eastAsia="zh-CN"/>
          </w:rPr>
          <w:tab/>
        </w:r>
        <w:r>
          <w:t>Traffic routing/forwarding</w:t>
        </w:r>
        <w:r>
          <w:tab/>
        </w:r>
        <w:r>
          <w:fldChar w:fldCharType="begin"/>
        </w:r>
        <w:r>
          <w:instrText xml:space="preserve"> PAGEREF _Toc104285006 \h </w:instrText>
        </w:r>
      </w:ins>
      <w:r>
        <w:fldChar w:fldCharType="separate"/>
      </w:r>
      <w:ins w:id="348" w:author="Rapporteur" w:date="2022-05-24T11:41:00Z">
        <w:r>
          <w:t>67</w:t>
        </w:r>
        <w:r>
          <w:fldChar w:fldCharType="end"/>
        </w:r>
      </w:ins>
    </w:p>
    <w:p w14:paraId="5B7DD5F9" w14:textId="77777777" w:rsidR="00D64262" w:rsidRDefault="00D64262">
      <w:pPr>
        <w:pStyle w:val="30"/>
        <w:rPr>
          <w:ins w:id="349" w:author="Rapporteur" w:date="2022-05-24T11:41:00Z"/>
          <w:rFonts w:asciiTheme="minorHAnsi" w:eastAsiaTheme="minorEastAsia" w:hAnsiTheme="minorHAnsi" w:cstheme="minorBidi"/>
          <w:kern w:val="2"/>
          <w:sz w:val="21"/>
          <w:szCs w:val="22"/>
          <w:lang w:val="en-US" w:eastAsia="zh-CN"/>
        </w:rPr>
      </w:pPr>
      <w:ins w:id="350" w:author="Rapporteur" w:date="2022-05-24T11:41:00Z">
        <w:r>
          <w:t>6.16.3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_Toc104285007 \h </w:instrText>
        </w:r>
      </w:ins>
      <w:r>
        <w:fldChar w:fldCharType="separate"/>
      </w:r>
      <w:ins w:id="351" w:author="Rapporteur" w:date="2022-05-24T11:41:00Z">
        <w:r>
          <w:t>67</w:t>
        </w:r>
        <w:r>
          <w:fldChar w:fldCharType="end"/>
        </w:r>
      </w:ins>
    </w:p>
    <w:p w14:paraId="0586A633" w14:textId="77777777" w:rsidR="00D64262" w:rsidRDefault="00D64262">
      <w:pPr>
        <w:pStyle w:val="30"/>
        <w:rPr>
          <w:ins w:id="352" w:author="Rapporteur" w:date="2022-05-24T11:41:00Z"/>
          <w:rFonts w:asciiTheme="minorHAnsi" w:eastAsiaTheme="minorEastAsia" w:hAnsiTheme="minorHAnsi" w:cstheme="minorBidi"/>
          <w:kern w:val="2"/>
          <w:sz w:val="21"/>
          <w:szCs w:val="22"/>
          <w:lang w:val="en-US" w:eastAsia="zh-CN"/>
        </w:rPr>
      </w:pPr>
      <w:ins w:id="353" w:author="Rapporteur" w:date="2022-05-24T11:41:00Z">
        <w:r>
          <w:t>6.16.4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_Toc104285008 \h </w:instrText>
        </w:r>
      </w:ins>
      <w:r>
        <w:fldChar w:fldCharType="separate"/>
      </w:r>
      <w:ins w:id="354" w:author="Rapporteur" w:date="2022-05-24T11:41:00Z">
        <w:r>
          <w:t>67</w:t>
        </w:r>
        <w:r>
          <w:fldChar w:fldCharType="end"/>
        </w:r>
      </w:ins>
    </w:p>
    <w:p w14:paraId="19A2A5DB" w14:textId="77777777" w:rsidR="00D64262" w:rsidRDefault="00D64262">
      <w:pPr>
        <w:pStyle w:val="20"/>
        <w:rPr>
          <w:ins w:id="355" w:author="Rapporteur" w:date="2022-05-24T11:41:00Z"/>
          <w:rFonts w:asciiTheme="minorHAnsi" w:eastAsiaTheme="minorEastAsia" w:hAnsiTheme="minorHAnsi" w:cstheme="minorBidi"/>
          <w:kern w:val="2"/>
          <w:sz w:val="21"/>
          <w:szCs w:val="22"/>
          <w:lang w:val="en-US" w:eastAsia="zh-CN"/>
        </w:rPr>
      </w:pPr>
      <w:ins w:id="356" w:author="Rapporteur" w:date="2022-05-24T11:41: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Allowing 5G VN group member UE simultaneously send data to different multicast groups with different QoS policy</w:t>
        </w:r>
        <w:r>
          <w:tab/>
        </w:r>
        <w:r>
          <w:fldChar w:fldCharType="begin"/>
        </w:r>
        <w:r>
          <w:instrText xml:space="preserve"> PAGEREF _Toc104285009 \h </w:instrText>
        </w:r>
      </w:ins>
      <w:r>
        <w:fldChar w:fldCharType="separate"/>
      </w:r>
      <w:ins w:id="357" w:author="Rapporteur" w:date="2022-05-24T11:41:00Z">
        <w:r>
          <w:t>68</w:t>
        </w:r>
        <w:r>
          <w:fldChar w:fldCharType="end"/>
        </w:r>
      </w:ins>
    </w:p>
    <w:p w14:paraId="0FC1864C" w14:textId="77777777" w:rsidR="00D64262" w:rsidRDefault="00D64262">
      <w:pPr>
        <w:pStyle w:val="30"/>
        <w:rPr>
          <w:ins w:id="358" w:author="Rapporteur" w:date="2022-05-24T11:41:00Z"/>
          <w:rFonts w:asciiTheme="minorHAnsi" w:eastAsiaTheme="minorEastAsia" w:hAnsiTheme="minorHAnsi" w:cstheme="minorBidi"/>
          <w:kern w:val="2"/>
          <w:sz w:val="21"/>
          <w:szCs w:val="22"/>
          <w:lang w:val="en-US" w:eastAsia="zh-CN"/>
        </w:rPr>
      </w:pPr>
      <w:ins w:id="359" w:author="Rapporteur" w:date="2022-05-24T11:41:00Z">
        <w:r>
          <w:rPr>
            <w:lang w:eastAsia="ko-KR"/>
          </w:rPr>
          <w:t>6.17.1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_Toc104285010 \h </w:instrText>
        </w:r>
      </w:ins>
      <w:r>
        <w:fldChar w:fldCharType="separate"/>
      </w:r>
      <w:ins w:id="360" w:author="Rapporteur" w:date="2022-05-24T11:41:00Z">
        <w:r>
          <w:t>68</w:t>
        </w:r>
        <w:r>
          <w:fldChar w:fldCharType="end"/>
        </w:r>
      </w:ins>
    </w:p>
    <w:p w14:paraId="0E49CCE2" w14:textId="77777777" w:rsidR="00D64262" w:rsidRDefault="00D64262">
      <w:pPr>
        <w:pStyle w:val="30"/>
        <w:rPr>
          <w:ins w:id="361" w:author="Rapporteur" w:date="2022-05-24T11:41:00Z"/>
          <w:rFonts w:asciiTheme="minorHAnsi" w:eastAsiaTheme="minorEastAsia" w:hAnsiTheme="minorHAnsi" w:cstheme="minorBidi"/>
          <w:kern w:val="2"/>
          <w:sz w:val="21"/>
          <w:szCs w:val="22"/>
          <w:lang w:val="en-US" w:eastAsia="zh-CN"/>
        </w:rPr>
      </w:pPr>
      <w:ins w:id="362" w:author="Rapporteur" w:date="2022-05-24T11:41:00Z">
        <w:r>
          <w:rPr>
            <w:lang w:eastAsia="ko-KR"/>
          </w:rPr>
          <w:lastRenderedPageBreak/>
          <w:t>6.17.2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_Toc104285011 \h </w:instrText>
        </w:r>
      </w:ins>
      <w:r>
        <w:fldChar w:fldCharType="separate"/>
      </w:r>
      <w:ins w:id="363" w:author="Rapporteur" w:date="2022-05-24T11:41:00Z">
        <w:r>
          <w:t>68</w:t>
        </w:r>
        <w:r>
          <w:fldChar w:fldCharType="end"/>
        </w:r>
      </w:ins>
    </w:p>
    <w:p w14:paraId="4045A137" w14:textId="77777777" w:rsidR="00D64262" w:rsidRDefault="00D64262">
      <w:pPr>
        <w:pStyle w:val="30"/>
        <w:rPr>
          <w:ins w:id="364" w:author="Rapporteur" w:date="2022-05-24T11:41:00Z"/>
          <w:rFonts w:asciiTheme="minorHAnsi" w:eastAsiaTheme="minorEastAsia" w:hAnsiTheme="minorHAnsi" w:cstheme="minorBidi"/>
          <w:kern w:val="2"/>
          <w:sz w:val="21"/>
          <w:szCs w:val="22"/>
          <w:lang w:val="en-US" w:eastAsia="zh-CN"/>
        </w:rPr>
      </w:pPr>
      <w:ins w:id="365" w:author="Rapporteur" w:date="2022-05-24T11:41:00Z">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_Toc104285012 \h </w:instrText>
        </w:r>
      </w:ins>
      <w:r>
        <w:fldChar w:fldCharType="separate"/>
      </w:r>
      <w:ins w:id="366" w:author="Rapporteur" w:date="2022-05-24T11:41:00Z">
        <w:r>
          <w:t>69</w:t>
        </w:r>
        <w:r>
          <w:fldChar w:fldCharType="end"/>
        </w:r>
      </w:ins>
    </w:p>
    <w:p w14:paraId="4A468DC7" w14:textId="77777777" w:rsidR="00D64262" w:rsidRDefault="00D64262">
      <w:pPr>
        <w:pStyle w:val="30"/>
        <w:rPr>
          <w:ins w:id="367" w:author="Rapporteur" w:date="2022-05-24T11:41:00Z"/>
          <w:rFonts w:asciiTheme="minorHAnsi" w:eastAsiaTheme="minorEastAsia" w:hAnsiTheme="minorHAnsi" w:cstheme="minorBidi"/>
          <w:kern w:val="2"/>
          <w:sz w:val="21"/>
          <w:szCs w:val="22"/>
          <w:lang w:val="en-US" w:eastAsia="zh-CN"/>
        </w:rPr>
      </w:pPr>
      <w:ins w:id="368" w:author="Rapporteur" w:date="2022-05-24T11:41:00Z">
        <w:r>
          <w:t>6.17.4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_Toc104285013 \h </w:instrText>
        </w:r>
      </w:ins>
      <w:r>
        <w:fldChar w:fldCharType="separate"/>
      </w:r>
      <w:ins w:id="369" w:author="Rapporteur" w:date="2022-05-24T11:41:00Z">
        <w:r>
          <w:t>69</w:t>
        </w:r>
        <w:r>
          <w:fldChar w:fldCharType="end"/>
        </w:r>
      </w:ins>
    </w:p>
    <w:p w14:paraId="0FB9DA1F" w14:textId="77777777" w:rsidR="00D64262" w:rsidRDefault="00D64262">
      <w:pPr>
        <w:pStyle w:val="20"/>
        <w:rPr>
          <w:ins w:id="370" w:author="Rapporteur" w:date="2022-05-24T11:41:00Z"/>
          <w:rFonts w:asciiTheme="minorHAnsi" w:eastAsiaTheme="minorEastAsia" w:hAnsiTheme="minorHAnsi" w:cstheme="minorBidi"/>
          <w:kern w:val="2"/>
          <w:sz w:val="21"/>
          <w:szCs w:val="22"/>
          <w:lang w:val="en-US" w:eastAsia="zh-CN"/>
        </w:rPr>
      </w:pPr>
      <w:ins w:id="371" w:author="Rapporteur" w:date="2022-05-24T11:41:00Z">
        <w:r>
          <w:rPr>
            <w:lang w:eastAsia="zh-CN"/>
          </w:rPr>
          <w:t>6.18</w:t>
        </w:r>
        <w:r>
          <w:rPr>
            <w:rFonts w:asciiTheme="minorHAnsi" w:eastAsiaTheme="minorEastAsia" w:hAnsiTheme="minorHAnsi" w:cstheme="minorBidi"/>
            <w:kern w:val="2"/>
            <w:sz w:val="21"/>
            <w:szCs w:val="22"/>
            <w:lang w:val="en-US" w:eastAsia="zh-CN"/>
          </w:rPr>
          <w:tab/>
        </w:r>
        <w:r>
          <w:rPr>
            <w:lang w:eastAsia="zh-CN"/>
          </w:rPr>
          <w:t>Solution #18: Support Group service area restriction with using Area of interesting</w:t>
        </w:r>
        <w:r>
          <w:tab/>
        </w:r>
        <w:r>
          <w:fldChar w:fldCharType="begin"/>
        </w:r>
        <w:r>
          <w:instrText xml:space="preserve"> PAGEREF _Toc104285014 \h </w:instrText>
        </w:r>
      </w:ins>
      <w:r>
        <w:fldChar w:fldCharType="separate"/>
      </w:r>
      <w:ins w:id="372" w:author="Rapporteur" w:date="2022-05-24T11:41:00Z">
        <w:r>
          <w:t>70</w:t>
        </w:r>
        <w:r>
          <w:fldChar w:fldCharType="end"/>
        </w:r>
      </w:ins>
    </w:p>
    <w:p w14:paraId="67F18E08" w14:textId="77777777" w:rsidR="00D64262" w:rsidRDefault="00D64262">
      <w:pPr>
        <w:pStyle w:val="30"/>
        <w:rPr>
          <w:ins w:id="373" w:author="Rapporteur" w:date="2022-05-24T11:41:00Z"/>
          <w:rFonts w:asciiTheme="minorHAnsi" w:eastAsiaTheme="minorEastAsia" w:hAnsiTheme="minorHAnsi" w:cstheme="minorBidi"/>
          <w:kern w:val="2"/>
          <w:sz w:val="21"/>
          <w:szCs w:val="22"/>
          <w:lang w:val="en-US" w:eastAsia="zh-CN"/>
        </w:rPr>
      </w:pPr>
      <w:ins w:id="374" w:author="Rapporteur" w:date="2022-05-24T11:41:00Z">
        <w:r>
          <w:rPr>
            <w:lang w:eastAsia="ko-KR"/>
          </w:rPr>
          <w:t>6.18.1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_Toc104285015 \h </w:instrText>
        </w:r>
      </w:ins>
      <w:r>
        <w:fldChar w:fldCharType="separate"/>
      </w:r>
      <w:ins w:id="375" w:author="Rapporteur" w:date="2022-05-24T11:41:00Z">
        <w:r>
          <w:t>70</w:t>
        </w:r>
        <w:r>
          <w:fldChar w:fldCharType="end"/>
        </w:r>
      </w:ins>
    </w:p>
    <w:p w14:paraId="38E2C0A4" w14:textId="77777777" w:rsidR="00D64262" w:rsidRDefault="00D64262">
      <w:pPr>
        <w:pStyle w:val="30"/>
        <w:rPr>
          <w:ins w:id="376" w:author="Rapporteur" w:date="2022-05-24T11:41:00Z"/>
          <w:rFonts w:asciiTheme="minorHAnsi" w:eastAsiaTheme="minorEastAsia" w:hAnsiTheme="minorHAnsi" w:cstheme="minorBidi"/>
          <w:kern w:val="2"/>
          <w:sz w:val="21"/>
          <w:szCs w:val="22"/>
          <w:lang w:val="en-US" w:eastAsia="zh-CN"/>
        </w:rPr>
      </w:pPr>
      <w:ins w:id="377" w:author="Rapporteur" w:date="2022-05-24T11:41:00Z">
        <w:r>
          <w:rPr>
            <w:lang w:eastAsia="ko-KR"/>
          </w:rPr>
          <w:t>6.18.2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_Toc104285016 \h </w:instrText>
        </w:r>
      </w:ins>
      <w:r>
        <w:fldChar w:fldCharType="separate"/>
      </w:r>
      <w:ins w:id="378" w:author="Rapporteur" w:date="2022-05-24T11:41:00Z">
        <w:r>
          <w:t>70</w:t>
        </w:r>
        <w:r>
          <w:fldChar w:fldCharType="end"/>
        </w:r>
      </w:ins>
    </w:p>
    <w:p w14:paraId="6E053774" w14:textId="77777777" w:rsidR="00D64262" w:rsidRDefault="00D64262">
      <w:pPr>
        <w:pStyle w:val="30"/>
        <w:rPr>
          <w:ins w:id="379" w:author="Rapporteur" w:date="2022-05-24T11:41:00Z"/>
          <w:rFonts w:asciiTheme="minorHAnsi" w:eastAsiaTheme="minorEastAsia" w:hAnsiTheme="minorHAnsi" w:cstheme="minorBidi"/>
          <w:kern w:val="2"/>
          <w:sz w:val="21"/>
          <w:szCs w:val="22"/>
          <w:lang w:val="en-US" w:eastAsia="zh-CN"/>
        </w:rPr>
      </w:pPr>
      <w:ins w:id="380" w:author="Rapporteur" w:date="2022-05-24T11:41:00Z">
        <w:r>
          <w:t>6.18.4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_Toc104285017 \h </w:instrText>
        </w:r>
      </w:ins>
      <w:r>
        <w:fldChar w:fldCharType="separate"/>
      </w:r>
      <w:ins w:id="381" w:author="Rapporteur" w:date="2022-05-24T11:41:00Z">
        <w:r>
          <w:t>71</w:t>
        </w:r>
        <w:r>
          <w:fldChar w:fldCharType="end"/>
        </w:r>
      </w:ins>
    </w:p>
    <w:p w14:paraId="592D6236" w14:textId="77777777" w:rsidR="00D64262" w:rsidRDefault="00D64262">
      <w:pPr>
        <w:pStyle w:val="20"/>
        <w:rPr>
          <w:ins w:id="382" w:author="Rapporteur" w:date="2022-05-24T11:41:00Z"/>
          <w:rFonts w:asciiTheme="minorHAnsi" w:eastAsiaTheme="minorEastAsia" w:hAnsiTheme="minorHAnsi" w:cstheme="minorBidi"/>
          <w:kern w:val="2"/>
          <w:sz w:val="21"/>
          <w:szCs w:val="22"/>
          <w:lang w:val="en-US" w:eastAsia="zh-CN"/>
        </w:rPr>
      </w:pPr>
      <w:ins w:id="383" w:author="Rapporteur" w:date="2022-05-24T11:41:00Z">
        <w:r>
          <w:rPr>
            <w:lang w:eastAsia="zh-CN"/>
          </w:rPr>
          <w:t>6.</w:t>
        </w:r>
        <w:r w:rsidRPr="006D3A73">
          <w:rPr>
            <w:lang w:val="en-US" w:eastAsia="zh-CN"/>
          </w:rPr>
          <w:t>19</w:t>
        </w:r>
        <w:r>
          <w:rPr>
            <w:rFonts w:asciiTheme="minorHAnsi" w:eastAsiaTheme="minorEastAsia" w:hAnsiTheme="minorHAnsi" w:cstheme="minorBidi"/>
            <w:kern w:val="2"/>
            <w:sz w:val="21"/>
            <w:szCs w:val="22"/>
            <w:lang w:val="en-US" w:eastAsia="zh-CN"/>
          </w:rPr>
          <w:tab/>
        </w:r>
        <w:r>
          <w:t>Solution</w:t>
        </w:r>
        <w:r>
          <w:rPr>
            <w:lang w:eastAsia="zh-CN"/>
          </w:rPr>
          <w:t xml:space="preserve"> #</w:t>
        </w:r>
        <w:r w:rsidRPr="006D3A73">
          <w:rPr>
            <w:lang w:val="en-US" w:eastAsia="zh-CN"/>
          </w:rPr>
          <w:t>19</w:t>
        </w:r>
        <w:r>
          <w:t xml:space="preserve">: </w:t>
        </w:r>
        <w:r w:rsidRPr="006D3A73">
          <w:rPr>
            <w:lang w:val="en-US"/>
          </w:rPr>
          <w:t xml:space="preserve">Solution of </w:t>
        </w:r>
        <w:r>
          <w:t xml:space="preserve">Multiple SMFs </w:t>
        </w:r>
        <w:r w:rsidRPr="006D3A73">
          <w:rPr>
            <w:lang w:val="en-US"/>
          </w:rPr>
          <w:t>for</w:t>
        </w:r>
        <w:r>
          <w:t xml:space="preserve"> VN group communication</w:t>
        </w:r>
        <w:r>
          <w:tab/>
        </w:r>
        <w:r>
          <w:fldChar w:fldCharType="begin"/>
        </w:r>
        <w:r>
          <w:instrText xml:space="preserve"> PAGEREF _Toc104285018 \h </w:instrText>
        </w:r>
      </w:ins>
      <w:r>
        <w:fldChar w:fldCharType="separate"/>
      </w:r>
      <w:ins w:id="384" w:author="Rapporteur" w:date="2022-05-24T11:41:00Z">
        <w:r>
          <w:t>71</w:t>
        </w:r>
        <w:r>
          <w:fldChar w:fldCharType="end"/>
        </w:r>
      </w:ins>
    </w:p>
    <w:p w14:paraId="3D1DA23C" w14:textId="77777777" w:rsidR="00D64262" w:rsidRDefault="00D64262">
      <w:pPr>
        <w:pStyle w:val="30"/>
        <w:rPr>
          <w:ins w:id="385" w:author="Rapporteur" w:date="2022-05-24T11:41:00Z"/>
          <w:rFonts w:asciiTheme="minorHAnsi" w:eastAsiaTheme="minorEastAsia" w:hAnsiTheme="minorHAnsi" w:cstheme="minorBidi"/>
          <w:kern w:val="2"/>
          <w:sz w:val="21"/>
          <w:szCs w:val="22"/>
          <w:lang w:val="en-US" w:eastAsia="zh-CN"/>
        </w:rPr>
      </w:pPr>
      <w:ins w:id="386" w:author="Rapporteur" w:date="2022-05-24T11:41:00Z">
        <w:r>
          <w:rPr>
            <w:lang w:eastAsia="ko-KR"/>
          </w:rPr>
          <w:t>6.</w:t>
        </w:r>
        <w:r w:rsidRPr="006D3A73">
          <w:rPr>
            <w:lang w:val="en-US" w:eastAsia="ko-KR"/>
          </w:rPr>
          <w:t>19</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_Toc104285019 \h </w:instrText>
        </w:r>
      </w:ins>
      <w:r>
        <w:fldChar w:fldCharType="separate"/>
      </w:r>
      <w:ins w:id="387" w:author="Rapporteur" w:date="2022-05-24T11:41:00Z">
        <w:r>
          <w:t>71</w:t>
        </w:r>
        <w:r>
          <w:fldChar w:fldCharType="end"/>
        </w:r>
      </w:ins>
    </w:p>
    <w:p w14:paraId="34E5B1DD" w14:textId="77777777" w:rsidR="00D64262" w:rsidRDefault="00D64262">
      <w:pPr>
        <w:pStyle w:val="30"/>
        <w:rPr>
          <w:ins w:id="388" w:author="Rapporteur" w:date="2022-05-24T11:41:00Z"/>
          <w:rFonts w:asciiTheme="minorHAnsi" w:eastAsiaTheme="minorEastAsia" w:hAnsiTheme="minorHAnsi" w:cstheme="minorBidi"/>
          <w:kern w:val="2"/>
          <w:sz w:val="21"/>
          <w:szCs w:val="22"/>
          <w:lang w:val="en-US" w:eastAsia="zh-CN"/>
        </w:rPr>
      </w:pPr>
      <w:ins w:id="389" w:author="Rapporteur" w:date="2022-05-24T11:41:00Z">
        <w:r>
          <w:rPr>
            <w:lang w:eastAsia="ko-KR"/>
          </w:rPr>
          <w:t>6.</w:t>
        </w:r>
        <w:r w:rsidRPr="006D3A73">
          <w:rPr>
            <w:lang w:val="en-US" w:eastAsia="ko-KR"/>
          </w:rPr>
          <w:t>19</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_Toc104285020 \h </w:instrText>
        </w:r>
      </w:ins>
      <w:r>
        <w:fldChar w:fldCharType="separate"/>
      </w:r>
      <w:ins w:id="390" w:author="Rapporteur" w:date="2022-05-24T11:41:00Z">
        <w:r>
          <w:t>72</w:t>
        </w:r>
        <w:r>
          <w:fldChar w:fldCharType="end"/>
        </w:r>
      </w:ins>
    </w:p>
    <w:p w14:paraId="6AE52B7F" w14:textId="77777777" w:rsidR="00D64262" w:rsidRDefault="00D64262">
      <w:pPr>
        <w:pStyle w:val="30"/>
        <w:rPr>
          <w:ins w:id="391" w:author="Rapporteur" w:date="2022-05-24T11:41:00Z"/>
          <w:rFonts w:asciiTheme="minorHAnsi" w:eastAsiaTheme="minorEastAsia" w:hAnsiTheme="minorHAnsi" w:cstheme="minorBidi"/>
          <w:kern w:val="2"/>
          <w:sz w:val="21"/>
          <w:szCs w:val="22"/>
          <w:lang w:val="en-US" w:eastAsia="zh-CN"/>
        </w:rPr>
      </w:pPr>
      <w:ins w:id="392" w:author="Rapporteur" w:date="2022-05-24T11:41:00Z">
        <w:r>
          <w:t>6.</w:t>
        </w:r>
        <w:r w:rsidRPr="006D3A73">
          <w:rPr>
            <w:lang w:val="en-US"/>
          </w:rPr>
          <w:t>19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_Toc104285021 \h </w:instrText>
        </w:r>
      </w:ins>
      <w:r>
        <w:fldChar w:fldCharType="separate"/>
      </w:r>
      <w:ins w:id="393" w:author="Rapporteur" w:date="2022-05-24T11:41:00Z">
        <w:r>
          <w:t>72</w:t>
        </w:r>
        <w:r>
          <w:fldChar w:fldCharType="end"/>
        </w:r>
      </w:ins>
    </w:p>
    <w:p w14:paraId="74C29A86" w14:textId="77777777" w:rsidR="00D64262" w:rsidRDefault="00D64262">
      <w:pPr>
        <w:pStyle w:val="30"/>
        <w:rPr>
          <w:ins w:id="394" w:author="Rapporteur" w:date="2022-05-24T11:41:00Z"/>
          <w:rFonts w:asciiTheme="minorHAnsi" w:eastAsiaTheme="minorEastAsia" w:hAnsiTheme="minorHAnsi" w:cstheme="minorBidi"/>
          <w:kern w:val="2"/>
          <w:sz w:val="21"/>
          <w:szCs w:val="22"/>
          <w:lang w:val="en-US" w:eastAsia="zh-CN"/>
        </w:rPr>
      </w:pPr>
      <w:ins w:id="395" w:author="Rapporteur" w:date="2022-05-24T11:41:00Z">
        <w:r>
          <w:t>6.</w:t>
        </w:r>
        <w:r w:rsidRPr="006D3A73">
          <w:rPr>
            <w:lang w:val="en-US"/>
          </w:rPr>
          <w:t>19</w:t>
        </w:r>
        <w:r>
          <w:t>.4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_Toc104285022 \h </w:instrText>
        </w:r>
      </w:ins>
      <w:r>
        <w:fldChar w:fldCharType="separate"/>
      </w:r>
      <w:ins w:id="396" w:author="Rapporteur" w:date="2022-05-24T11:41:00Z">
        <w:r>
          <w:t>72</w:t>
        </w:r>
        <w:r>
          <w:fldChar w:fldCharType="end"/>
        </w:r>
      </w:ins>
    </w:p>
    <w:p w14:paraId="68AEFC64" w14:textId="77777777" w:rsidR="00D64262" w:rsidRDefault="00D64262">
      <w:pPr>
        <w:pStyle w:val="20"/>
        <w:rPr>
          <w:ins w:id="397" w:author="Rapporteur" w:date="2022-05-24T11:41:00Z"/>
          <w:rFonts w:asciiTheme="minorHAnsi" w:eastAsiaTheme="minorEastAsia" w:hAnsiTheme="minorHAnsi" w:cstheme="minorBidi"/>
          <w:kern w:val="2"/>
          <w:sz w:val="21"/>
          <w:szCs w:val="22"/>
          <w:lang w:val="en-US" w:eastAsia="zh-CN"/>
        </w:rPr>
      </w:pPr>
      <w:ins w:id="398" w:author="Rapporteur" w:date="2022-05-24T11:41:00Z">
        <w:r>
          <w:rPr>
            <w:lang w:eastAsia="zh-CN"/>
          </w:rPr>
          <w:t>6.20</w:t>
        </w:r>
        <w:r>
          <w:rPr>
            <w:rFonts w:asciiTheme="minorHAnsi" w:eastAsiaTheme="minorEastAsia" w:hAnsiTheme="minorHAnsi" w:cstheme="minorBidi"/>
            <w:kern w:val="2"/>
            <w:sz w:val="21"/>
            <w:szCs w:val="22"/>
            <w:lang w:val="en-US" w:eastAsia="zh-CN"/>
          </w:rPr>
          <w:tab/>
        </w:r>
        <w:r>
          <w:rPr>
            <w:lang w:eastAsia="zh-CN"/>
          </w:rPr>
          <w:t>Solution #20: Support Group service area restriction with using Area of interesting</w:t>
        </w:r>
        <w:r>
          <w:tab/>
        </w:r>
        <w:r>
          <w:fldChar w:fldCharType="begin"/>
        </w:r>
        <w:r>
          <w:instrText xml:space="preserve"> PAGEREF _Toc104285023 \h </w:instrText>
        </w:r>
      </w:ins>
      <w:r>
        <w:fldChar w:fldCharType="separate"/>
      </w:r>
      <w:ins w:id="399" w:author="Rapporteur" w:date="2022-05-24T11:41:00Z">
        <w:r>
          <w:t>72</w:t>
        </w:r>
        <w:r>
          <w:fldChar w:fldCharType="end"/>
        </w:r>
      </w:ins>
    </w:p>
    <w:p w14:paraId="1C156FF5" w14:textId="77777777" w:rsidR="00D64262" w:rsidRDefault="00D64262">
      <w:pPr>
        <w:pStyle w:val="30"/>
        <w:rPr>
          <w:ins w:id="400" w:author="Rapporteur" w:date="2022-05-24T11:41:00Z"/>
          <w:rFonts w:asciiTheme="minorHAnsi" w:eastAsiaTheme="minorEastAsia" w:hAnsiTheme="minorHAnsi" w:cstheme="minorBidi"/>
          <w:kern w:val="2"/>
          <w:sz w:val="21"/>
          <w:szCs w:val="22"/>
          <w:lang w:val="en-US" w:eastAsia="zh-CN"/>
        </w:rPr>
      </w:pPr>
      <w:ins w:id="401" w:author="Rapporteur" w:date="2022-05-24T11:41:00Z">
        <w:r>
          <w:rPr>
            <w:lang w:eastAsia="ko-KR"/>
          </w:rPr>
          <w:t>6.20.1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_Toc104285024 \h </w:instrText>
        </w:r>
      </w:ins>
      <w:r>
        <w:fldChar w:fldCharType="separate"/>
      </w:r>
      <w:ins w:id="402" w:author="Rapporteur" w:date="2022-05-24T11:41:00Z">
        <w:r>
          <w:t>72</w:t>
        </w:r>
        <w:r>
          <w:fldChar w:fldCharType="end"/>
        </w:r>
      </w:ins>
    </w:p>
    <w:p w14:paraId="7D74C57E" w14:textId="77777777" w:rsidR="00D64262" w:rsidRDefault="00D64262">
      <w:pPr>
        <w:pStyle w:val="30"/>
        <w:rPr>
          <w:ins w:id="403" w:author="Rapporteur" w:date="2022-05-24T11:41:00Z"/>
          <w:rFonts w:asciiTheme="minorHAnsi" w:eastAsiaTheme="minorEastAsia" w:hAnsiTheme="minorHAnsi" w:cstheme="minorBidi"/>
          <w:kern w:val="2"/>
          <w:sz w:val="21"/>
          <w:szCs w:val="22"/>
          <w:lang w:val="en-US" w:eastAsia="zh-CN"/>
        </w:rPr>
      </w:pPr>
      <w:ins w:id="404" w:author="Rapporteur" w:date="2022-05-24T11:41:00Z">
        <w:r>
          <w:rPr>
            <w:lang w:eastAsia="ko-KR"/>
          </w:rPr>
          <w:t>6.20.2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_Toc104285025 \h </w:instrText>
        </w:r>
      </w:ins>
      <w:r>
        <w:fldChar w:fldCharType="separate"/>
      </w:r>
      <w:ins w:id="405" w:author="Rapporteur" w:date="2022-05-24T11:41:00Z">
        <w:r>
          <w:t>73</w:t>
        </w:r>
        <w:r>
          <w:fldChar w:fldCharType="end"/>
        </w:r>
      </w:ins>
    </w:p>
    <w:p w14:paraId="03C97B86" w14:textId="77777777" w:rsidR="00D64262" w:rsidRDefault="00D64262">
      <w:pPr>
        <w:pStyle w:val="30"/>
        <w:rPr>
          <w:ins w:id="406" w:author="Rapporteur" w:date="2022-05-24T11:41:00Z"/>
          <w:rFonts w:asciiTheme="minorHAnsi" w:eastAsiaTheme="minorEastAsia" w:hAnsiTheme="minorHAnsi" w:cstheme="minorBidi"/>
          <w:kern w:val="2"/>
          <w:sz w:val="21"/>
          <w:szCs w:val="22"/>
          <w:lang w:val="en-US" w:eastAsia="zh-CN"/>
        </w:rPr>
      </w:pPr>
      <w:ins w:id="407" w:author="Rapporteur" w:date="2022-05-24T11:41:00Z">
        <w:r>
          <w:t>6.20.4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_Toc104285026 \h </w:instrText>
        </w:r>
      </w:ins>
      <w:r>
        <w:fldChar w:fldCharType="separate"/>
      </w:r>
      <w:ins w:id="408" w:author="Rapporteur" w:date="2022-05-24T11:41:00Z">
        <w:r>
          <w:t>74</w:t>
        </w:r>
        <w:r>
          <w:fldChar w:fldCharType="end"/>
        </w:r>
      </w:ins>
    </w:p>
    <w:p w14:paraId="639463D2" w14:textId="77777777" w:rsidR="00D64262" w:rsidRDefault="00D64262">
      <w:pPr>
        <w:pStyle w:val="20"/>
        <w:rPr>
          <w:ins w:id="409" w:author="Rapporteur" w:date="2022-05-24T11:41:00Z"/>
          <w:rFonts w:asciiTheme="minorHAnsi" w:eastAsiaTheme="minorEastAsia" w:hAnsiTheme="minorHAnsi" w:cstheme="minorBidi"/>
          <w:kern w:val="2"/>
          <w:sz w:val="21"/>
          <w:szCs w:val="22"/>
          <w:lang w:val="en-US" w:eastAsia="zh-CN"/>
        </w:rPr>
      </w:pPr>
      <w:ins w:id="410" w:author="Rapporteur" w:date="2022-05-24T11:41:00Z">
        <w:r>
          <w:rPr>
            <w:lang w:eastAsia="zh-CN"/>
          </w:rPr>
          <w:t>6.21</w:t>
        </w:r>
        <w:r>
          <w:rPr>
            <w:rFonts w:asciiTheme="minorHAnsi" w:eastAsiaTheme="minorEastAsia" w:hAnsiTheme="minorHAnsi" w:cstheme="minorBidi"/>
            <w:kern w:val="2"/>
            <w:sz w:val="21"/>
            <w:szCs w:val="22"/>
            <w:lang w:val="en-US" w:eastAsia="zh-CN"/>
          </w:rPr>
          <w:tab/>
        </w:r>
        <w:r>
          <w:t>Solution #21: Support for attribute of Maximum Bit Rate for a 5G VN group</w:t>
        </w:r>
        <w:r>
          <w:tab/>
        </w:r>
        <w:r>
          <w:fldChar w:fldCharType="begin"/>
        </w:r>
        <w:r>
          <w:instrText xml:space="preserve"> PAGEREF _Toc104285027 \h </w:instrText>
        </w:r>
      </w:ins>
      <w:r>
        <w:fldChar w:fldCharType="separate"/>
      </w:r>
      <w:ins w:id="411" w:author="Rapporteur" w:date="2022-05-24T11:41:00Z">
        <w:r>
          <w:t>75</w:t>
        </w:r>
        <w:r>
          <w:fldChar w:fldCharType="end"/>
        </w:r>
      </w:ins>
    </w:p>
    <w:p w14:paraId="4EC66C92" w14:textId="77777777" w:rsidR="00D64262" w:rsidRDefault="00D64262">
      <w:pPr>
        <w:pStyle w:val="30"/>
        <w:rPr>
          <w:ins w:id="412" w:author="Rapporteur" w:date="2022-05-24T11:41:00Z"/>
          <w:rFonts w:asciiTheme="minorHAnsi" w:eastAsiaTheme="minorEastAsia" w:hAnsiTheme="minorHAnsi" w:cstheme="minorBidi"/>
          <w:kern w:val="2"/>
          <w:sz w:val="21"/>
          <w:szCs w:val="22"/>
          <w:lang w:val="en-US" w:eastAsia="zh-CN"/>
        </w:rPr>
      </w:pPr>
      <w:ins w:id="413" w:author="Rapporteur" w:date="2022-05-24T11:41:00Z">
        <w:r>
          <w:rPr>
            <w:lang w:eastAsia="ko-KR"/>
          </w:rPr>
          <w:t>6.21.1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_Toc104285028 \h </w:instrText>
        </w:r>
      </w:ins>
      <w:r>
        <w:fldChar w:fldCharType="separate"/>
      </w:r>
      <w:ins w:id="414" w:author="Rapporteur" w:date="2022-05-24T11:41:00Z">
        <w:r>
          <w:t>75</w:t>
        </w:r>
        <w:r>
          <w:fldChar w:fldCharType="end"/>
        </w:r>
      </w:ins>
    </w:p>
    <w:p w14:paraId="2D3FEB7E" w14:textId="77777777" w:rsidR="00D64262" w:rsidRDefault="00D64262">
      <w:pPr>
        <w:pStyle w:val="30"/>
        <w:rPr>
          <w:ins w:id="415" w:author="Rapporteur" w:date="2022-05-24T11:41:00Z"/>
          <w:rFonts w:asciiTheme="minorHAnsi" w:eastAsiaTheme="minorEastAsia" w:hAnsiTheme="minorHAnsi" w:cstheme="minorBidi"/>
          <w:kern w:val="2"/>
          <w:sz w:val="21"/>
          <w:szCs w:val="22"/>
          <w:lang w:val="en-US" w:eastAsia="zh-CN"/>
        </w:rPr>
      </w:pPr>
      <w:ins w:id="416" w:author="Rapporteur" w:date="2022-05-24T11:41:00Z">
        <w:r>
          <w:rPr>
            <w:lang w:eastAsia="ko-KR"/>
          </w:rPr>
          <w:t>6.21.2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_Toc104285029 \h </w:instrText>
        </w:r>
      </w:ins>
      <w:r>
        <w:fldChar w:fldCharType="separate"/>
      </w:r>
      <w:ins w:id="417" w:author="Rapporteur" w:date="2022-05-24T11:41:00Z">
        <w:r>
          <w:t>75</w:t>
        </w:r>
        <w:r>
          <w:fldChar w:fldCharType="end"/>
        </w:r>
      </w:ins>
    </w:p>
    <w:p w14:paraId="0839FB12" w14:textId="77777777" w:rsidR="00D64262" w:rsidRDefault="00D64262">
      <w:pPr>
        <w:pStyle w:val="41"/>
        <w:rPr>
          <w:ins w:id="418" w:author="Rapporteur" w:date="2022-05-24T11:41:00Z"/>
          <w:rFonts w:asciiTheme="minorHAnsi" w:eastAsiaTheme="minorEastAsia" w:hAnsiTheme="minorHAnsi" w:cstheme="minorBidi"/>
          <w:kern w:val="2"/>
          <w:sz w:val="21"/>
          <w:szCs w:val="22"/>
          <w:lang w:val="en-US" w:eastAsia="zh-CN"/>
        </w:rPr>
      </w:pPr>
      <w:ins w:id="419" w:author="Rapporteur" w:date="2022-05-24T11:41:00Z">
        <w:r>
          <w:t>6.21.2.1</w:t>
        </w:r>
        <w:r>
          <w:rPr>
            <w:rFonts w:asciiTheme="minorHAnsi" w:eastAsiaTheme="minorEastAsia" w:hAnsiTheme="minorHAnsi" w:cstheme="minorBidi"/>
            <w:kern w:val="2"/>
            <w:sz w:val="21"/>
            <w:szCs w:val="22"/>
            <w:lang w:val="en-US" w:eastAsia="zh-CN"/>
          </w:rPr>
          <w:tab/>
        </w:r>
        <w:r>
          <w:t>Attribute of Maximum Bit Rate for a 5G VN group</w:t>
        </w:r>
        <w:r>
          <w:tab/>
        </w:r>
        <w:r>
          <w:fldChar w:fldCharType="begin"/>
        </w:r>
        <w:r>
          <w:instrText xml:space="preserve"> PAGEREF _Toc104285030 \h </w:instrText>
        </w:r>
      </w:ins>
      <w:r>
        <w:fldChar w:fldCharType="separate"/>
      </w:r>
      <w:ins w:id="420" w:author="Rapporteur" w:date="2022-05-24T11:41:00Z">
        <w:r>
          <w:t>75</w:t>
        </w:r>
        <w:r>
          <w:fldChar w:fldCharType="end"/>
        </w:r>
      </w:ins>
    </w:p>
    <w:p w14:paraId="3361A127" w14:textId="77777777" w:rsidR="00D64262" w:rsidRDefault="00D64262">
      <w:pPr>
        <w:pStyle w:val="30"/>
        <w:rPr>
          <w:ins w:id="421" w:author="Rapporteur" w:date="2022-05-24T11:41:00Z"/>
          <w:rFonts w:asciiTheme="minorHAnsi" w:eastAsiaTheme="minorEastAsia" w:hAnsiTheme="minorHAnsi" w:cstheme="minorBidi"/>
          <w:kern w:val="2"/>
          <w:sz w:val="21"/>
          <w:szCs w:val="22"/>
          <w:lang w:val="en-US" w:eastAsia="zh-CN"/>
        </w:rPr>
      </w:pPr>
      <w:ins w:id="422" w:author="Rapporteur" w:date="2022-05-24T11:41:00Z">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_Toc104285031 \h </w:instrText>
        </w:r>
      </w:ins>
      <w:r>
        <w:fldChar w:fldCharType="separate"/>
      </w:r>
      <w:ins w:id="423" w:author="Rapporteur" w:date="2022-05-24T11:41:00Z">
        <w:r>
          <w:t>76</w:t>
        </w:r>
        <w:r>
          <w:fldChar w:fldCharType="end"/>
        </w:r>
      </w:ins>
    </w:p>
    <w:p w14:paraId="4370372D" w14:textId="77777777" w:rsidR="00D64262" w:rsidRDefault="00D64262">
      <w:pPr>
        <w:pStyle w:val="41"/>
        <w:rPr>
          <w:ins w:id="424" w:author="Rapporteur" w:date="2022-05-24T11:41:00Z"/>
          <w:rFonts w:asciiTheme="minorHAnsi" w:eastAsiaTheme="minorEastAsia" w:hAnsiTheme="minorHAnsi" w:cstheme="minorBidi"/>
          <w:kern w:val="2"/>
          <w:sz w:val="21"/>
          <w:szCs w:val="22"/>
          <w:lang w:val="en-US" w:eastAsia="zh-CN"/>
        </w:rPr>
      </w:pPr>
      <w:ins w:id="425" w:author="Rapporteur" w:date="2022-05-24T11:41:00Z">
        <w:r>
          <w:t>6.21.3.1</w:t>
        </w:r>
        <w:r>
          <w:rPr>
            <w:rFonts w:asciiTheme="minorHAnsi" w:eastAsiaTheme="minorEastAsia" w:hAnsiTheme="minorHAnsi" w:cstheme="minorBidi"/>
            <w:kern w:val="2"/>
            <w:sz w:val="21"/>
            <w:szCs w:val="22"/>
            <w:lang w:val="en-US" w:eastAsia="zh-CN"/>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r>
        <w:r>
          <w:instrText xml:space="preserve"> PAGEREF _Toc104285032 \h </w:instrText>
        </w:r>
      </w:ins>
      <w:r>
        <w:fldChar w:fldCharType="separate"/>
      </w:r>
      <w:ins w:id="426" w:author="Rapporteur" w:date="2022-05-24T11:41:00Z">
        <w:r>
          <w:t>76</w:t>
        </w:r>
        <w:r>
          <w:fldChar w:fldCharType="end"/>
        </w:r>
      </w:ins>
    </w:p>
    <w:p w14:paraId="4301834D" w14:textId="77777777" w:rsidR="00D64262" w:rsidRDefault="00D64262">
      <w:pPr>
        <w:pStyle w:val="41"/>
        <w:rPr>
          <w:ins w:id="427" w:author="Rapporteur" w:date="2022-05-24T11:41:00Z"/>
          <w:rFonts w:asciiTheme="minorHAnsi" w:eastAsiaTheme="minorEastAsia" w:hAnsiTheme="minorHAnsi" w:cstheme="minorBidi"/>
          <w:kern w:val="2"/>
          <w:sz w:val="21"/>
          <w:szCs w:val="22"/>
          <w:lang w:val="en-US" w:eastAsia="zh-CN"/>
        </w:rPr>
      </w:pPr>
      <w:ins w:id="428" w:author="Rapporteur" w:date="2022-05-24T11:41:00Z">
        <w:r>
          <w:t>6.21.3.2</w:t>
        </w:r>
        <w:r>
          <w:rPr>
            <w:rFonts w:asciiTheme="minorHAnsi" w:eastAsiaTheme="minorEastAsia" w:hAnsiTheme="minorHAnsi" w:cstheme="minorBidi"/>
            <w:kern w:val="2"/>
            <w:sz w:val="21"/>
            <w:szCs w:val="22"/>
            <w:lang w:val="en-US" w:eastAsia="zh-CN"/>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r>
        <w:r>
          <w:instrText xml:space="preserve"> PAGEREF _Toc104285033 \h </w:instrText>
        </w:r>
      </w:ins>
      <w:r>
        <w:fldChar w:fldCharType="separate"/>
      </w:r>
      <w:ins w:id="429" w:author="Rapporteur" w:date="2022-05-24T11:41:00Z">
        <w:r>
          <w:t>78</w:t>
        </w:r>
        <w:r>
          <w:fldChar w:fldCharType="end"/>
        </w:r>
      </w:ins>
    </w:p>
    <w:p w14:paraId="2C170587" w14:textId="77777777" w:rsidR="00D64262" w:rsidRDefault="00D64262">
      <w:pPr>
        <w:pStyle w:val="30"/>
        <w:rPr>
          <w:ins w:id="430" w:author="Rapporteur" w:date="2022-05-24T11:41:00Z"/>
          <w:rFonts w:asciiTheme="minorHAnsi" w:eastAsiaTheme="minorEastAsia" w:hAnsiTheme="minorHAnsi" w:cstheme="minorBidi"/>
          <w:kern w:val="2"/>
          <w:sz w:val="21"/>
          <w:szCs w:val="22"/>
          <w:lang w:val="en-US" w:eastAsia="zh-CN"/>
        </w:rPr>
      </w:pPr>
      <w:ins w:id="431" w:author="Rapporteur" w:date="2022-05-24T11:41:00Z">
        <w:r>
          <w:t>6.21.4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_Toc104285034 \h </w:instrText>
        </w:r>
      </w:ins>
      <w:r>
        <w:fldChar w:fldCharType="separate"/>
      </w:r>
      <w:ins w:id="432" w:author="Rapporteur" w:date="2022-05-24T11:41:00Z">
        <w:r>
          <w:t>79</w:t>
        </w:r>
        <w:r>
          <w:fldChar w:fldCharType="end"/>
        </w:r>
      </w:ins>
    </w:p>
    <w:p w14:paraId="0A3BDCBF" w14:textId="77777777" w:rsidR="00D64262" w:rsidRDefault="00D64262">
      <w:pPr>
        <w:pStyle w:val="20"/>
        <w:rPr>
          <w:ins w:id="433" w:author="Rapporteur" w:date="2022-05-24T11:41:00Z"/>
          <w:rFonts w:asciiTheme="minorHAnsi" w:eastAsiaTheme="minorEastAsia" w:hAnsiTheme="minorHAnsi" w:cstheme="minorBidi"/>
          <w:kern w:val="2"/>
          <w:sz w:val="21"/>
          <w:szCs w:val="22"/>
          <w:lang w:val="en-US" w:eastAsia="zh-CN"/>
        </w:rPr>
      </w:pPr>
      <w:ins w:id="434" w:author="Rapporteur" w:date="2022-05-24T11:41:00Z">
        <w:r>
          <w:rPr>
            <w:lang w:eastAsia="zh-CN"/>
          </w:rPr>
          <w:t>6.22</w:t>
        </w:r>
        <w:r>
          <w:rPr>
            <w:rFonts w:asciiTheme="minorHAnsi" w:eastAsiaTheme="minorEastAsia" w:hAnsiTheme="minorHAnsi" w:cstheme="minorBidi"/>
            <w:kern w:val="2"/>
            <w:sz w:val="21"/>
            <w:szCs w:val="22"/>
            <w:lang w:val="en-US" w:eastAsia="zh-CN"/>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r>
        <w:r>
          <w:instrText xml:space="preserve"> PAGEREF _Toc104285035 \h </w:instrText>
        </w:r>
      </w:ins>
      <w:r>
        <w:fldChar w:fldCharType="separate"/>
      </w:r>
      <w:ins w:id="435" w:author="Rapporteur" w:date="2022-05-24T11:41:00Z">
        <w:r>
          <w:t>79</w:t>
        </w:r>
        <w:r>
          <w:fldChar w:fldCharType="end"/>
        </w:r>
      </w:ins>
    </w:p>
    <w:p w14:paraId="3590308D" w14:textId="77777777" w:rsidR="00D64262" w:rsidRDefault="00D64262">
      <w:pPr>
        <w:pStyle w:val="30"/>
        <w:rPr>
          <w:ins w:id="436" w:author="Rapporteur" w:date="2022-05-24T11:41:00Z"/>
          <w:rFonts w:asciiTheme="minorHAnsi" w:eastAsiaTheme="minorEastAsia" w:hAnsiTheme="minorHAnsi" w:cstheme="minorBidi"/>
          <w:kern w:val="2"/>
          <w:sz w:val="21"/>
          <w:szCs w:val="22"/>
          <w:lang w:val="en-US" w:eastAsia="zh-CN"/>
        </w:rPr>
      </w:pPr>
      <w:ins w:id="437" w:author="Rapporteur" w:date="2022-05-24T11:41:00Z">
        <w:r>
          <w:rPr>
            <w:lang w:eastAsia="ko-KR"/>
          </w:rPr>
          <w:t>6.22.1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_Toc104285036 \h </w:instrText>
        </w:r>
      </w:ins>
      <w:r>
        <w:fldChar w:fldCharType="separate"/>
      </w:r>
      <w:ins w:id="438" w:author="Rapporteur" w:date="2022-05-24T11:41:00Z">
        <w:r>
          <w:t>79</w:t>
        </w:r>
        <w:r>
          <w:fldChar w:fldCharType="end"/>
        </w:r>
      </w:ins>
    </w:p>
    <w:p w14:paraId="77A36EA8" w14:textId="77777777" w:rsidR="00D64262" w:rsidRDefault="00D64262">
      <w:pPr>
        <w:pStyle w:val="30"/>
        <w:rPr>
          <w:ins w:id="439" w:author="Rapporteur" w:date="2022-05-24T11:41:00Z"/>
          <w:rFonts w:asciiTheme="minorHAnsi" w:eastAsiaTheme="minorEastAsia" w:hAnsiTheme="minorHAnsi" w:cstheme="minorBidi"/>
          <w:kern w:val="2"/>
          <w:sz w:val="21"/>
          <w:szCs w:val="22"/>
          <w:lang w:val="en-US" w:eastAsia="zh-CN"/>
        </w:rPr>
      </w:pPr>
      <w:ins w:id="440" w:author="Rapporteur" w:date="2022-05-24T11:41:00Z">
        <w:r>
          <w:rPr>
            <w:lang w:eastAsia="ko-KR"/>
          </w:rPr>
          <w:t>6.22.2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_Toc104285037 \h </w:instrText>
        </w:r>
      </w:ins>
      <w:r>
        <w:fldChar w:fldCharType="separate"/>
      </w:r>
      <w:ins w:id="441" w:author="Rapporteur" w:date="2022-05-24T11:41:00Z">
        <w:r>
          <w:t>79</w:t>
        </w:r>
        <w:r>
          <w:fldChar w:fldCharType="end"/>
        </w:r>
      </w:ins>
    </w:p>
    <w:p w14:paraId="53D91047" w14:textId="77777777" w:rsidR="00D64262" w:rsidRDefault="00D64262">
      <w:pPr>
        <w:pStyle w:val="41"/>
        <w:rPr>
          <w:ins w:id="442" w:author="Rapporteur" w:date="2022-05-24T11:41:00Z"/>
          <w:rFonts w:asciiTheme="minorHAnsi" w:eastAsiaTheme="minorEastAsia" w:hAnsiTheme="minorHAnsi" w:cstheme="minorBidi"/>
          <w:kern w:val="2"/>
          <w:sz w:val="21"/>
          <w:szCs w:val="22"/>
          <w:lang w:val="en-US" w:eastAsia="zh-CN"/>
        </w:rPr>
      </w:pPr>
      <w:ins w:id="443" w:author="Rapporteur" w:date="2022-05-24T11:41:00Z">
        <w:r>
          <w:rPr>
            <w:lang w:eastAsia="ko-KR"/>
          </w:rPr>
          <w:t>6.22.2.1</w:t>
        </w:r>
        <w:r>
          <w:rPr>
            <w:rFonts w:asciiTheme="minorHAnsi" w:eastAsiaTheme="minorEastAsia" w:hAnsiTheme="minorHAnsi" w:cstheme="minorBidi"/>
            <w:kern w:val="2"/>
            <w:sz w:val="21"/>
            <w:szCs w:val="22"/>
            <w:lang w:val="en-US" w:eastAsia="zh-CN"/>
          </w:rPr>
          <w:tab/>
        </w:r>
        <w:r>
          <w:rPr>
            <w:lang w:eastAsia="ko-KR"/>
          </w:rPr>
          <w:t>Traffic Characteristics provisioning</w:t>
        </w:r>
        <w:r>
          <w:tab/>
        </w:r>
        <w:r>
          <w:fldChar w:fldCharType="begin"/>
        </w:r>
        <w:r>
          <w:instrText xml:space="preserve"> PAGEREF _Toc104285038 \h </w:instrText>
        </w:r>
      </w:ins>
      <w:r>
        <w:fldChar w:fldCharType="separate"/>
      </w:r>
      <w:ins w:id="444" w:author="Rapporteur" w:date="2022-05-24T11:41:00Z">
        <w:r>
          <w:t>79</w:t>
        </w:r>
        <w:r>
          <w:fldChar w:fldCharType="end"/>
        </w:r>
      </w:ins>
    </w:p>
    <w:p w14:paraId="49524756" w14:textId="77777777" w:rsidR="00D64262" w:rsidRDefault="00D64262">
      <w:pPr>
        <w:pStyle w:val="41"/>
        <w:rPr>
          <w:ins w:id="445" w:author="Rapporteur" w:date="2022-05-24T11:41:00Z"/>
          <w:rFonts w:asciiTheme="minorHAnsi" w:eastAsiaTheme="minorEastAsia" w:hAnsiTheme="minorHAnsi" w:cstheme="minorBidi"/>
          <w:kern w:val="2"/>
          <w:sz w:val="21"/>
          <w:szCs w:val="22"/>
          <w:lang w:val="en-US" w:eastAsia="zh-CN"/>
        </w:rPr>
      </w:pPr>
      <w:ins w:id="446" w:author="Rapporteur" w:date="2022-05-24T11:41:00Z">
        <w:r>
          <w:t xml:space="preserve">6.22.2.2 </w:t>
        </w:r>
        <w:r>
          <w:rPr>
            <w:rFonts w:asciiTheme="minorHAnsi" w:eastAsiaTheme="minorEastAsia" w:hAnsiTheme="minorHAnsi" w:cstheme="minorBidi"/>
            <w:kern w:val="2"/>
            <w:sz w:val="21"/>
            <w:szCs w:val="22"/>
            <w:lang w:val="en-US" w:eastAsia="zh-CN"/>
          </w:rPr>
          <w:tab/>
        </w:r>
        <w:r>
          <w:t>Performance Characteristics Monitoring</w:t>
        </w:r>
        <w:r>
          <w:tab/>
        </w:r>
        <w:r>
          <w:fldChar w:fldCharType="begin"/>
        </w:r>
        <w:r>
          <w:instrText xml:space="preserve"> PAGEREF _Toc104285039 \h </w:instrText>
        </w:r>
      </w:ins>
      <w:r>
        <w:fldChar w:fldCharType="separate"/>
      </w:r>
      <w:ins w:id="447" w:author="Rapporteur" w:date="2022-05-24T11:41:00Z">
        <w:r>
          <w:t>79</w:t>
        </w:r>
        <w:r>
          <w:fldChar w:fldCharType="end"/>
        </w:r>
      </w:ins>
    </w:p>
    <w:p w14:paraId="74879C62" w14:textId="77777777" w:rsidR="00D64262" w:rsidRDefault="00D64262">
      <w:pPr>
        <w:pStyle w:val="30"/>
        <w:rPr>
          <w:ins w:id="448" w:author="Rapporteur" w:date="2022-05-24T11:41:00Z"/>
          <w:rFonts w:asciiTheme="minorHAnsi" w:eastAsiaTheme="minorEastAsia" w:hAnsiTheme="minorHAnsi" w:cstheme="minorBidi"/>
          <w:kern w:val="2"/>
          <w:sz w:val="21"/>
          <w:szCs w:val="22"/>
          <w:lang w:val="en-US" w:eastAsia="zh-CN"/>
        </w:rPr>
      </w:pPr>
      <w:ins w:id="449" w:author="Rapporteur" w:date="2022-05-24T11:41:00Z">
        <w:r>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_Toc104285040 \h </w:instrText>
        </w:r>
      </w:ins>
      <w:r>
        <w:fldChar w:fldCharType="separate"/>
      </w:r>
      <w:ins w:id="450" w:author="Rapporteur" w:date="2022-05-24T11:41:00Z">
        <w:r>
          <w:t>81</w:t>
        </w:r>
        <w:r>
          <w:fldChar w:fldCharType="end"/>
        </w:r>
      </w:ins>
    </w:p>
    <w:p w14:paraId="11875C42" w14:textId="77777777" w:rsidR="00D64262" w:rsidRDefault="00D64262">
      <w:pPr>
        <w:pStyle w:val="41"/>
        <w:rPr>
          <w:ins w:id="451" w:author="Rapporteur" w:date="2022-05-24T11:41:00Z"/>
          <w:rFonts w:asciiTheme="minorHAnsi" w:eastAsiaTheme="minorEastAsia" w:hAnsiTheme="minorHAnsi" w:cstheme="minorBidi"/>
          <w:kern w:val="2"/>
          <w:sz w:val="21"/>
          <w:szCs w:val="22"/>
          <w:lang w:val="en-US" w:eastAsia="zh-CN"/>
        </w:rPr>
      </w:pPr>
      <w:ins w:id="452" w:author="Rapporteur" w:date="2022-05-24T11:41:00Z">
        <w:r>
          <w:rPr>
            <w:lang w:eastAsia="ko-KR"/>
          </w:rPr>
          <w:t>6.22.3.1</w:t>
        </w:r>
        <w:r>
          <w:rPr>
            <w:rFonts w:asciiTheme="minorHAnsi" w:eastAsiaTheme="minorEastAsia" w:hAnsiTheme="minorHAnsi" w:cstheme="minorBidi"/>
            <w:kern w:val="2"/>
            <w:sz w:val="21"/>
            <w:szCs w:val="22"/>
            <w:lang w:val="en-US" w:eastAsia="zh-CN"/>
          </w:rPr>
          <w:tab/>
        </w:r>
        <w:r>
          <w:rPr>
            <w:lang w:eastAsia="ko-KR"/>
          </w:rPr>
          <w:t>Traffic Characteristics provisioning for non-TSC scenarios</w:t>
        </w:r>
        <w:r>
          <w:tab/>
        </w:r>
        <w:r>
          <w:fldChar w:fldCharType="begin"/>
        </w:r>
        <w:r>
          <w:instrText xml:space="preserve"> PAGEREF _Toc104285041 \h </w:instrText>
        </w:r>
      </w:ins>
      <w:r>
        <w:fldChar w:fldCharType="separate"/>
      </w:r>
      <w:ins w:id="453" w:author="Rapporteur" w:date="2022-05-24T11:41:00Z">
        <w:r>
          <w:t>81</w:t>
        </w:r>
        <w:r>
          <w:fldChar w:fldCharType="end"/>
        </w:r>
      </w:ins>
    </w:p>
    <w:p w14:paraId="10EAFECF" w14:textId="77777777" w:rsidR="00D64262" w:rsidRDefault="00D64262">
      <w:pPr>
        <w:pStyle w:val="41"/>
        <w:rPr>
          <w:ins w:id="454" w:author="Rapporteur" w:date="2022-05-24T11:41:00Z"/>
          <w:rFonts w:asciiTheme="minorHAnsi" w:eastAsiaTheme="minorEastAsia" w:hAnsiTheme="minorHAnsi" w:cstheme="minorBidi"/>
          <w:kern w:val="2"/>
          <w:sz w:val="21"/>
          <w:szCs w:val="22"/>
          <w:lang w:val="en-US" w:eastAsia="zh-CN"/>
        </w:rPr>
      </w:pPr>
      <w:ins w:id="455" w:author="Rapporteur" w:date="2022-05-24T11:41:00Z">
        <w:r>
          <w:t xml:space="preserve">6.22.3.2 </w:t>
        </w:r>
        <w:r>
          <w:rPr>
            <w:rFonts w:asciiTheme="minorHAnsi" w:eastAsiaTheme="minorEastAsia" w:hAnsiTheme="minorHAnsi" w:cstheme="minorBidi"/>
            <w:kern w:val="2"/>
            <w:sz w:val="21"/>
            <w:szCs w:val="22"/>
            <w:lang w:val="en-US" w:eastAsia="zh-CN"/>
          </w:rPr>
          <w:tab/>
        </w:r>
        <w:r>
          <w:t>Performance Characteristics Monitoring</w:t>
        </w:r>
        <w:r>
          <w:tab/>
        </w:r>
        <w:r>
          <w:fldChar w:fldCharType="begin"/>
        </w:r>
        <w:r>
          <w:instrText xml:space="preserve"> PAGEREF _Toc104285042 \h </w:instrText>
        </w:r>
      </w:ins>
      <w:r>
        <w:fldChar w:fldCharType="separate"/>
      </w:r>
      <w:ins w:id="456" w:author="Rapporteur" w:date="2022-05-24T11:41:00Z">
        <w:r>
          <w:t>82</w:t>
        </w:r>
        <w:r>
          <w:fldChar w:fldCharType="end"/>
        </w:r>
      </w:ins>
    </w:p>
    <w:p w14:paraId="223E12D5" w14:textId="77777777" w:rsidR="00D64262" w:rsidRDefault="00D64262">
      <w:pPr>
        <w:pStyle w:val="30"/>
        <w:rPr>
          <w:ins w:id="457" w:author="Rapporteur" w:date="2022-05-24T11:41:00Z"/>
          <w:rFonts w:asciiTheme="minorHAnsi" w:eastAsiaTheme="minorEastAsia" w:hAnsiTheme="minorHAnsi" w:cstheme="minorBidi"/>
          <w:kern w:val="2"/>
          <w:sz w:val="21"/>
          <w:szCs w:val="22"/>
          <w:lang w:val="en-US" w:eastAsia="zh-CN"/>
        </w:rPr>
      </w:pPr>
      <w:ins w:id="458" w:author="Rapporteur" w:date="2022-05-24T11:41:00Z">
        <w:r>
          <w:t>6.22.4</w:t>
        </w:r>
        <w:r>
          <w:rPr>
            <w:rFonts w:asciiTheme="minorHAnsi" w:eastAsiaTheme="minorEastAsia" w:hAnsiTheme="minorHAnsi" w:cstheme="minorBidi"/>
            <w:kern w:val="2"/>
            <w:sz w:val="21"/>
            <w:szCs w:val="22"/>
            <w:lang w:val="en-US" w:eastAsia="zh-CN"/>
          </w:rPr>
          <w:tab/>
        </w:r>
        <w:r>
          <w:t>Impacts on existing entities and interfaces</w:t>
        </w:r>
        <w:r>
          <w:tab/>
        </w:r>
        <w:r>
          <w:fldChar w:fldCharType="begin"/>
        </w:r>
        <w:r>
          <w:instrText xml:space="preserve"> PAGEREF _Toc104285043 \h </w:instrText>
        </w:r>
      </w:ins>
      <w:r>
        <w:fldChar w:fldCharType="separate"/>
      </w:r>
      <w:ins w:id="459" w:author="Rapporteur" w:date="2022-05-24T11:41:00Z">
        <w:r>
          <w:t>82</w:t>
        </w:r>
        <w:r>
          <w:fldChar w:fldCharType="end"/>
        </w:r>
      </w:ins>
    </w:p>
    <w:p w14:paraId="426541BB" w14:textId="77777777" w:rsidR="00D64262" w:rsidRDefault="00D64262">
      <w:pPr>
        <w:pStyle w:val="10"/>
        <w:rPr>
          <w:ins w:id="460" w:author="Rapporteur" w:date="2022-05-24T11:41:00Z"/>
          <w:rFonts w:asciiTheme="minorHAnsi" w:eastAsiaTheme="minorEastAsia" w:hAnsiTheme="minorHAnsi" w:cstheme="minorBidi"/>
          <w:kern w:val="2"/>
          <w:sz w:val="21"/>
          <w:szCs w:val="22"/>
          <w:lang w:val="en-US" w:eastAsia="zh-CN"/>
        </w:rPr>
      </w:pPr>
      <w:ins w:id="461" w:author="Rapporteur" w:date="2022-05-24T11:41: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_Toc104285044 \h </w:instrText>
        </w:r>
      </w:ins>
      <w:r>
        <w:fldChar w:fldCharType="separate"/>
      </w:r>
      <w:ins w:id="462" w:author="Rapporteur" w:date="2022-05-24T11:41:00Z">
        <w:r>
          <w:t>82</w:t>
        </w:r>
        <w:r>
          <w:fldChar w:fldCharType="end"/>
        </w:r>
      </w:ins>
    </w:p>
    <w:p w14:paraId="4197804B" w14:textId="77777777" w:rsidR="00D64262" w:rsidRDefault="00D64262">
      <w:pPr>
        <w:pStyle w:val="20"/>
        <w:rPr>
          <w:ins w:id="463" w:author="Rapporteur" w:date="2022-05-24T11:41:00Z"/>
          <w:rFonts w:asciiTheme="minorHAnsi" w:eastAsiaTheme="minorEastAsia" w:hAnsiTheme="minorHAnsi" w:cstheme="minorBidi"/>
          <w:kern w:val="2"/>
          <w:sz w:val="21"/>
          <w:szCs w:val="22"/>
          <w:lang w:val="en-US" w:eastAsia="zh-CN"/>
        </w:rPr>
      </w:pPr>
      <w:ins w:id="464" w:author="Rapporteur" w:date="2022-05-24T11:41:00Z">
        <w:r>
          <w:t>7.1</w:t>
        </w:r>
        <w:r>
          <w:rPr>
            <w:rFonts w:asciiTheme="minorHAnsi" w:eastAsiaTheme="minorEastAsia" w:hAnsiTheme="minorHAnsi" w:cstheme="minorBidi"/>
            <w:kern w:val="2"/>
            <w:sz w:val="21"/>
            <w:szCs w:val="22"/>
            <w:lang w:val="en-US" w:eastAsia="zh-CN"/>
          </w:rPr>
          <w:tab/>
        </w:r>
        <w:r>
          <w:t>Key Issue #1: Enhance group attribute management</w:t>
        </w:r>
        <w:r>
          <w:tab/>
        </w:r>
        <w:r>
          <w:fldChar w:fldCharType="begin"/>
        </w:r>
        <w:r>
          <w:instrText xml:space="preserve"> PAGEREF _Toc104285045 \h </w:instrText>
        </w:r>
      </w:ins>
      <w:r>
        <w:fldChar w:fldCharType="separate"/>
      </w:r>
      <w:ins w:id="465" w:author="Rapporteur" w:date="2022-05-24T11:41:00Z">
        <w:r>
          <w:t>82</w:t>
        </w:r>
        <w:r>
          <w:fldChar w:fldCharType="end"/>
        </w:r>
      </w:ins>
    </w:p>
    <w:p w14:paraId="6C21A385" w14:textId="77777777" w:rsidR="00D64262" w:rsidRDefault="00D64262">
      <w:pPr>
        <w:pStyle w:val="20"/>
        <w:rPr>
          <w:ins w:id="466" w:author="Rapporteur" w:date="2022-05-24T11:41:00Z"/>
          <w:rFonts w:asciiTheme="minorHAnsi" w:eastAsiaTheme="minorEastAsia" w:hAnsiTheme="minorHAnsi" w:cstheme="minorBidi"/>
          <w:kern w:val="2"/>
          <w:sz w:val="21"/>
          <w:szCs w:val="22"/>
          <w:lang w:val="en-US" w:eastAsia="zh-CN"/>
        </w:rPr>
      </w:pPr>
      <w:ins w:id="467" w:author="Rapporteur" w:date="2022-05-24T11:41:00Z">
        <w:r>
          <w:t>7.2</w:t>
        </w:r>
        <w:r>
          <w:rPr>
            <w:rFonts w:asciiTheme="minorHAnsi" w:eastAsiaTheme="minorEastAsia" w:hAnsiTheme="minorHAnsi" w:cstheme="minorBidi"/>
            <w:kern w:val="2"/>
            <w:sz w:val="21"/>
            <w:szCs w:val="22"/>
            <w:lang w:val="en-US" w:eastAsia="zh-CN"/>
          </w:rPr>
          <w:tab/>
        </w:r>
        <w:r>
          <w:rPr>
            <w:lang w:eastAsia="ko-KR"/>
          </w:rPr>
          <w:t xml:space="preserve">Key Issue #2: </w:t>
        </w:r>
        <w:r>
          <w:t>Enhance group status event reporting</w:t>
        </w:r>
        <w:r>
          <w:tab/>
        </w:r>
        <w:r>
          <w:fldChar w:fldCharType="begin"/>
        </w:r>
        <w:r>
          <w:instrText xml:space="preserve"> PAGEREF _Toc104285046 \h </w:instrText>
        </w:r>
      </w:ins>
      <w:r>
        <w:fldChar w:fldCharType="separate"/>
      </w:r>
      <w:ins w:id="468" w:author="Rapporteur" w:date="2022-05-24T11:41:00Z">
        <w:r>
          <w:t>85</w:t>
        </w:r>
        <w:r>
          <w:fldChar w:fldCharType="end"/>
        </w:r>
      </w:ins>
    </w:p>
    <w:p w14:paraId="618B2332" w14:textId="77777777" w:rsidR="00D64262" w:rsidRDefault="00D64262">
      <w:pPr>
        <w:pStyle w:val="20"/>
        <w:rPr>
          <w:ins w:id="469" w:author="Rapporteur" w:date="2022-05-24T11:41:00Z"/>
          <w:rFonts w:asciiTheme="minorHAnsi" w:eastAsiaTheme="minorEastAsia" w:hAnsiTheme="minorHAnsi" w:cstheme="minorBidi"/>
          <w:kern w:val="2"/>
          <w:sz w:val="21"/>
          <w:szCs w:val="22"/>
          <w:lang w:val="en-US" w:eastAsia="zh-CN"/>
        </w:rPr>
      </w:pPr>
      <w:ins w:id="470" w:author="Rapporteur" w:date="2022-05-24T11:41:00Z">
        <w:r>
          <w:t>7.3</w:t>
        </w:r>
        <w:r>
          <w:rPr>
            <w:rFonts w:asciiTheme="minorHAnsi" w:eastAsiaTheme="minorEastAsia" w:hAnsiTheme="minorHAnsi" w:cstheme="minorBidi"/>
            <w:kern w:val="2"/>
            <w:sz w:val="21"/>
            <w:szCs w:val="22"/>
            <w:lang w:val="en-US" w:eastAsia="zh-CN"/>
          </w:rPr>
          <w:tab/>
        </w:r>
        <w:r>
          <w:t>Key Issue #3: NEF exposure framework for provisioning of traffic characteristics and monitoring of performance characteristics</w:t>
        </w:r>
        <w:r>
          <w:tab/>
        </w:r>
        <w:r>
          <w:fldChar w:fldCharType="begin"/>
        </w:r>
        <w:r>
          <w:instrText xml:space="preserve"> PAGEREF _Toc104285047 \h </w:instrText>
        </w:r>
      </w:ins>
      <w:r>
        <w:fldChar w:fldCharType="separate"/>
      </w:r>
      <w:ins w:id="471" w:author="Rapporteur" w:date="2022-05-24T11:41:00Z">
        <w:r>
          <w:t>85</w:t>
        </w:r>
        <w:r>
          <w:fldChar w:fldCharType="end"/>
        </w:r>
      </w:ins>
    </w:p>
    <w:p w14:paraId="31D21500" w14:textId="77777777" w:rsidR="00D64262" w:rsidRDefault="00D64262">
      <w:pPr>
        <w:pStyle w:val="20"/>
        <w:rPr>
          <w:ins w:id="472" w:author="Rapporteur" w:date="2022-05-24T11:41:00Z"/>
          <w:rFonts w:asciiTheme="minorHAnsi" w:eastAsiaTheme="minorEastAsia" w:hAnsiTheme="minorHAnsi" w:cstheme="minorBidi"/>
          <w:kern w:val="2"/>
          <w:sz w:val="21"/>
          <w:szCs w:val="22"/>
          <w:lang w:val="en-US" w:eastAsia="zh-CN"/>
        </w:rPr>
      </w:pPr>
      <w:ins w:id="473" w:author="Rapporteur" w:date="2022-05-24T11:41:00Z">
        <w:r>
          <w:t>7.4</w:t>
        </w:r>
        <w:r>
          <w:rPr>
            <w:rFonts w:asciiTheme="minorHAnsi" w:eastAsiaTheme="minorEastAsia" w:hAnsiTheme="minorHAnsi" w:cstheme="minorBidi"/>
            <w:kern w:val="2"/>
            <w:sz w:val="21"/>
            <w:szCs w:val="22"/>
            <w:lang w:val="en-US" w:eastAsia="zh-CN"/>
          </w:rPr>
          <w:tab/>
        </w:r>
        <w:r>
          <w:t>Key Issue #4: Multiple SMFs for VN group communication</w:t>
        </w:r>
        <w:r>
          <w:tab/>
        </w:r>
        <w:r>
          <w:fldChar w:fldCharType="begin"/>
        </w:r>
        <w:r>
          <w:instrText xml:space="preserve"> PAGEREF _Toc104285048 \h </w:instrText>
        </w:r>
      </w:ins>
      <w:r>
        <w:fldChar w:fldCharType="separate"/>
      </w:r>
      <w:ins w:id="474" w:author="Rapporteur" w:date="2022-05-24T11:41:00Z">
        <w:r>
          <w:t>85</w:t>
        </w:r>
        <w:r>
          <w:fldChar w:fldCharType="end"/>
        </w:r>
      </w:ins>
    </w:p>
    <w:p w14:paraId="637C60B0" w14:textId="77777777" w:rsidR="00D64262" w:rsidRDefault="00D64262">
      <w:pPr>
        <w:pStyle w:val="20"/>
        <w:rPr>
          <w:ins w:id="475" w:author="Rapporteur" w:date="2022-05-24T11:41:00Z"/>
          <w:rFonts w:asciiTheme="minorHAnsi" w:eastAsiaTheme="minorEastAsia" w:hAnsiTheme="minorHAnsi" w:cstheme="minorBidi"/>
          <w:kern w:val="2"/>
          <w:sz w:val="21"/>
          <w:szCs w:val="22"/>
          <w:lang w:val="en-US" w:eastAsia="zh-CN"/>
        </w:rPr>
      </w:pPr>
      <w:ins w:id="476" w:author="Rapporteur" w:date="2022-05-24T11:41:00Z">
        <w:r>
          <w:t>7.5</w:t>
        </w:r>
        <w:r>
          <w:rPr>
            <w:rFonts w:asciiTheme="minorHAnsi" w:eastAsiaTheme="minorEastAsia" w:hAnsiTheme="minorHAnsi" w:cstheme="minorBidi"/>
            <w:kern w:val="2"/>
            <w:sz w:val="21"/>
            <w:szCs w:val="22"/>
            <w:lang w:val="en-US" w:eastAsia="zh-CN"/>
          </w:rPr>
          <w:tab/>
        </w:r>
        <w:r>
          <w:rPr>
            <w:lang w:eastAsia="ko-KR"/>
          </w:rPr>
          <w:t xml:space="preserve">Key Issue #5: </w:t>
        </w:r>
        <w:r>
          <w:t>Allowing UE to simultaneously send data to different groups with different QoS policy</w:t>
        </w:r>
        <w:r>
          <w:tab/>
        </w:r>
        <w:r>
          <w:fldChar w:fldCharType="begin"/>
        </w:r>
        <w:r>
          <w:instrText xml:space="preserve"> PAGEREF _Toc104285049 \h </w:instrText>
        </w:r>
      </w:ins>
      <w:r>
        <w:fldChar w:fldCharType="separate"/>
      </w:r>
      <w:ins w:id="477" w:author="Rapporteur" w:date="2022-05-24T11:41:00Z">
        <w:r>
          <w:t>86</w:t>
        </w:r>
        <w:r>
          <w:fldChar w:fldCharType="end"/>
        </w:r>
      </w:ins>
    </w:p>
    <w:p w14:paraId="359628EA" w14:textId="77777777" w:rsidR="00D64262" w:rsidRDefault="00D64262">
      <w:pPr>
        <w:pStyle w:val="10"/>
        <w:rPr>
          <w:ins w:id="478" w:author="Rapporteur" w:date="2022-05-24T11:41:00Z"/>
          <w:rFonts w:asciiTheme="minorHAnsi" w:eastAsiaTheme="minorEastAsia" w:hAnsiTheme="minorHAnsi" w:cstheme="minorBidi"/>
          <w:kern w:val="2"/>
          <w:sz w:val="21"/>
          <w:szCs w:val="22"/>
          <w:lang w:val="en-US" w:eastAsia="zh-CN"/>
        </w:rPr>
      </w:pPr>
      <w:ins w:id="479" w:author="Rapporteur" w:date="2022-05-24T11:4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_Toc104285050 \h </w:instrText>
        </w:r>
      </w:ins>
      <w:r>
        <w:fldChar w:fldCharType="separate"/>
      </w:r>
      <w:ins w:id="480" w:author="Rapporteur" w:date="2022-05-24T11:41:00Z">
        <w:r>
          <w:t>88</w:t>
        </w:r>
        <w:r>
          <w:fldChar w:fldCharType="end"/>
        </w:r>
      </w:ins>
    </w:p>
    <w:p w14:paraId="5CAC5ED7" w14:textId="77777777" w:rsidR="00D64262" w:rsidRDefault="00D64262">
      <w:pPr>
        <w:pStyle w:val="20"/>
        <w:rPr>
          <w:ins w:id="481" w:author="Rapporteur" w:date="2022-05-24T11:41:00Z"/>
          <w:rFonts w:asciiTheme="minorHAnsi" w:eastAsiaTheme="minorEastAsia" w:hAnsiTheme="minorHAnsi" w:cstheme="minorBidi"/>
          <w:kern w:val="2"/>
          <w:sz w:val="21"/>
          <w:szCs w:val="22"/>
          <w:lang w:val="en-US" w:eastAsia="zh-CN"/>
        </w:rPr>
      </w:pPr>
      <w:ins w:id="482" w:author="Rapporteur" w:date="2022-05-24T11:41:00Z">
        <w:r>
          <w:t>8.1</w:t>
        </w:r>
        <w:r>
          <w:rPr>
            <w:rFonts w:asciiTheme="minorHAnsi" w:eastAsiaTheme="minorEastAsia" w:hAnsiTheme="minorHAnsi" w:cstheme="minorBidi"/>
            <w:kern w:val="2"/>
            <w:sz w:val="21"/>
            <w:szCs w:val="22"/>
            <w:lang w:val="en-US" w:eastAsia="zh-CN"/>
          </w:rPr>
          <w:tab/>
        </w:r>
        <w:r>
          <w:rPr>
            <w:lang w:eastAsia="ko-KR"/>
          </w:rPr>
          <w:t xml:space="preserve">Key Issue #1: </w:t>
        </w:r>
        <w:r>
          <w:t>Enhance group attribute management</w:t>
        </w:r>
        <w:r>
          <w:tab/>
        </w:r>
        <w:r>
          <w:fldChar w:fldCharType="begin"/>
        </w:r>
        <w:r>
          <w:instrText xml:space="preserve"> PAGEREF _Toc104285051 \h </w:instrText>
        </w:r>
      </w:ins>
      <w:r>
        <w:fldChar w:fldCharType="separate"/>
      </w:r>
      <w:ins w:id="483" w:author="Rapporteur" w:date="2022-05-24T11:41:00Z">
        <w:r>
          <w:t>88</w:t>
        </w:r>
        <w:r>
          <w:fldChar w:fldCharType="end"/>
        </w:r>
      </w:ins>
    </w:p>
    <w:p w14:paraId="5BBF4308" w14:textId="77777777" w:rsidR="00D64262" w:rsidRDefault="00D64262">
      <w:pPr>
        <w:pStyle w:val="20"/>
        <w:rPr>
          <w:ins w:id="484" w:author="Rapporteur" w:date="2022-05-24T11:41:00Z"/>
          <w:rFonts w:asciiTheme="minorHAnsi" w:eastAsiaTheme="minorEastAsia" w:hAnsiTheme="minorHAnsi" w:cstheme="minorBidi"/>
          <w:kern w:val="2"/>
          <w:sz w:val="21"/>
          <w:szCs w:val="22"/>
          <w:lang w:val="en-US" w:eastAsia="zh-CN"/>
        </w:rPr>
      </w:pPr>
      <w:ins w:id="485" w:author="Rapporteur" w:date="2022-05-24T11:41:00Z">
        <w:r>
          <w:t>8.2</w:t>
        </w:r>
        <w:r>
          <w:rPr>
            <w:rFonts w:asciiTheme="minorHAnsi" w:eastAsiaTheme="minorEastAsia" w:hAnsiTheme="minorHAnsi" w:cstheme="minorBidi"/>
            <w:kern w:val="2"/>
            <w:sz w:val="21"/>
            <w:szCs w:val="22"/>
            <w:lang w:val="en-US" w:eastAsia="zh-CN"/>
          </w:rPr>
          <w:tab/>
        </w:r>
        <w:r>
          <w:rPr>
            <w:lang w:eastAsia="ko-KR"/>
          </w:rPr>
          <w:t xml:space="preserve">Key Issue #2: </w:t>
        </w:r>
        <w:r>
          <w:t>Enhance group status event reporting</w:t>
        </w:r>
        <w:r>
          <w:tab/>
        </w:r>
        <w:r>
          <w:fldChar w:fldCharType="begin"/>
        </w:r>
        <w:r>
          <w:instrText xml:space="preserve"> PAGEREF _Toc104285052 \h </w:instrText>
        </w:r>
      </w:ins>
      <w:r>
        <w:fldChar w:fldCharType="separate"/>
      </w:r>
      <w:ins w:id="486" w:author="Rapporteur" w:date="2022-05-24T11:41:00Z">
        <w:r>
          <w:t>88</w:t>
        </w:r>
        <w:r>
          <w:fldChar w:fldCharType="end"/>
        </w:r>
      </w:ins>
    </w:p>
    <w:p w14:paraId="537B7D72" w14:textId="77777777" w:rsidR="00D64262" w:rsidRDefault="00D64262">
      <w:pPr>
        <w:pStyle w:val="20"/>
        <w:rPr>
          <w:ins w:id="487" w:author="Rapporteur" w:date="2022-05-24T11:41:00Z"/>
          <w:rFonts w:asciiTheme="minorHAnsi" w:eastAsiaTheme="minorEastAsia" w:hAnsiTheme="minorHAnsi" w:cstheme="minorBidi"/>
          <w:kern w:val="2"/>
          <w:sz w:val="21"/>
          <w:szCs w:val="22"/>
          <w:lang w:val="en-US" w:eastAsia="zh-CN"/>
        </w:rPr>
      </w:pPr>
      <w:ins w:id="488" w:author="Rapporteur" w:date="2022-05-24T11:41:00Z">
        <w:r>
          <w:t>8.3</w:t>
        </w:r>
        <w:r>
          <w:rPr>
            <w:rFonts w:asciiTheme="minorHAnsi" w:eastAsiaTheme="minorEastAsia" w:hAnsiTheme="minorHAnsi" w:cstheme="minorBidi"/>
            <w:kern w:val="2"/>
            <w:sz w:val="21"/>
            <w:szCs w:val="22"/>
            <w:lang w:val="en-US" w:eastAsia="zh-CN"/>
          </w:rPr>
          <w:tab/>
        </w:r>
        <w:r>
          <w:t>Key Issue #3: NEF exposure framework for provisioning of traffic characteristics and monitoring of performance characteristics</w:t>
        </w:r>
        <w:r>
          <w:tab/>
        </w:r>
        <w:r>
          <w:fldChar w:fldCharType="begin"/>
        </w:r>
        <w:r>
          <w:instrText xml:space="preserve"> PAGEREF _Toc104285053 \h </w:instrText>
        </w:r>
      </w:ins>
      <w:r>
        <w:fldChar w:fldCharType="separate"/>
      </w:r>
      <w:ins w:id="489" w:author="Rapporteur" w:date="2022-05-24T11:41:00Z">
        <w:r>
          <w:t>88</w:t>
        </w:r>
        <w:r>
          <w:fldChar w:fldCharType="end"/>
        </w:r>
      </w:ins>
    </w:p>
    <w:p w14:paraId="43885BB3" w14:textId="77777777" w:rsidR="00D64262" w:rsidRDefault="00D64262">
      <w:pPr>
        <w:pStyle w:val="20"/>
        <w:rPr>
          <w:ins w:id="490" w:author="Rapporteur" w:date="2022-05-24T11:41:00Z"/>
          <w:rFonts w:asciiTheme="minorHAnsi" w:eastAsiaTheme="minorEastAsia" w:hAnsiTheme="minorHAnsi" w:cstheme="minorBidi"/>
          <w:kern w:val="2"/>
          <w:sz w:val="21"/>
          <w:szCs w:val="22"/>
          <w:lang w:val="en-US" w:eastAsia="zh-CN"/>
        </w:rPr>
      </w:pPr>
      <w:ins w:id="491" w:author="Rapporteur" w:date="2022-05-24T11:41:00Z">
        <w:r>
          <w:t>8.4</w:t>
        </w:r>
        <w:r>
          <w:rPr>
            <w:rFonts w:asciiTheme="minorHAnsi" w:eastAsiaTheme="minorEastAsia" w:hAnsiTheme="minorHAnsi" w:cstheme="minorBidi"/>
            <w:kern w:val="2"/>
            <w:sz w:val="21"/>
            <w:szCs w:val="22"/>
            <w:lang w:val="en-US" w:eastAsia="zh-CN"/>
          </w:rPr>
          <w:tab/>
        </w:r>
        <w:r>
          <w:t>Key Issue #4: Multiple SMFs for VN group communication</w:t>
        </w:r>
        <w:r>
          <w:tab/>
        </w:r>
        <w:r>
          <w:fldChar w:fldCharType="begin"/>
        </w:r>
        <w:r>
          <w:instrText xml:space="preserve"> PAGEREF _Toc104285054 \h </w:instrText>
        </w:r>
      </w:ins>
      <w:r>
        <w:fldChar w:fldCharType="separate"/>
      </w:r>
      <w:ins w:id="492" w:author="Rapporteur" w:date="2022-05-24T11:41:00Z">
        <w:r>
          <w:t>88</w:t>
        </w:r>
        <w:r>
          <w:fldChar w:fldCharType="end"/>
        </w:r>
      </w:ins>
    </w:p>
    <w:p w14:paraId="6132C156" w14:textId="77777777" w:rsidR="00D64262" w:rsidRDefault="00D64262">
      <w:pPr>
        <w:pStyle w:val="20"/>
        <w:rPr>
          <w:ins w:id="493" w:author="Rapporteur" w:date="2022-05-24T11:41:00Z"/>
          <w:rFonts w:asciiTheme="minorHAnsi" w:eastAsiaTheme="minorEastAsia" w:hAnsiTheme="minorHAnsi" w:cstheme="minorBidi"/>
          <w:kern w:val="2"/>
          <w:sz w:val="21"/>
          <w:szCs w:val="22"/>
          <w:lang w:val="en-US" w:eastAsia="zh-CN"/>
        </w:rPr>
      </w:pPr>
      <w:ins w:id="494" w:author="Rapporteur" w:date="2022-05-24T11:41:00Z">
        <w:r>
          <w:t>8.5</w:t>
        </w:r>
        <w:r>
          <w:rPr>
            <w:rFonts w:asciiTheme="minorHAnsi" w:eastAsiaTheme="minorEastAsia" w:hAnsiTheme="minorHAnsi" w:cstheme="minorBidi"/>
            <w:kern w:val="2"/>
            <w:sz w:val="21"/>
            <w:szCs w:val="22"/>
            <w:lang w:val="en-US" w:eastAsia="zh-CN"/>
          </w:rPr>
          <w:tab/>
        </w:r>
        <w:r>
          <w:t>Key Issue #5: Allowing UE to simultaneously send data to different groups with different QoS policy</w:t>
        </w:r>
        <w:r>
          <w:tab/>
        </w:r>
        <w:r>
          <w:fldChar w:fldCharType="begin"/>
        </w:r>
        <w:r>
          <w:instrText xml:space="preserve"> PAGEREF _Toc104285055 \h </w:instrText>
        </w:r>
      </w:ins>
      <w:r>
        <w:fldChar w:fldCharType="separate"/>
      </w:r>
      <w:ins w:id="495" w:author="Rapporteur" w:date="2022-05-24T11:41:00Z">
        <w:r>
          <w:t>88</w:t>
        </w:r>
        <w:r>
          <w:fldChar w:fldCharType="end"/>
        </w:r>
      </w:ins>
    </w:p>
    <w:p w14:paraId="732FDBE0" w14:textId="77777777" w:rsidR="00D64262" w:rsidRDefault="00D64262">
      <w:pPr>
        <w:pStyle w:val="10"/>
        <w:rPr>
          <w:ins w:id="496" w:author="Rapporteur" w:date="2022-05-24T11:41:00Z"/>
          <w:rFonts w:asciiTheme="minorHAnsi" w:eastAsiaTheme="minorEastAsia" w:hAnsiTheme="minorHAnsi" w:cstheme="minorBidi"/>
          <w:kern w:val="2"/>
          <w:sz w:val="21"/>
          <w:szCs w:val="22"/>
          <w:lang w:val="en-US" w:eastAsia="zh-CN"/>
        </w:rPr>
      </w:pPr>
      <w:ins w:id="497" w:author="Rapporteur" w:date="2022-05-24T11:41:00Z">
        <w:r>
          <w:t>Annex A (informative): Change history</w:t>
        </w:r>
        <w:r>
          <w:tab/>
        </w:r>
        <w:r>
          <w:fldChar w:fldCharType="begin"/>
        </w:r>
        <w:r>
          <w:instrText xml:space="preserve"> PAGEREF _Toc104285056 \h </w:instrText>
        </w:r>
      </w:ins>
      <w:r>
        <w:fldChar w:fldCharType="separate"/>
      </w:r>
      <w:ins w:id="498" w:author="Rapporteur" w:date="2022-05-24T11:41:00Z">
        <w:r>
          <w:t>89</w:t>
        </w:r>
        <w:r>
          <w:fldChar w:fldCharType="end"/>
        </w:r>
      </w:ins>
    </w:p>
    <w:p w14:paraId="72B3D317" w14:textId="3070E1C0" w:rsidR="009D0F46" w:rsidDel="00D64262" w:rsidRDefault="009D0F46">
      <w:pPr>
        <w:pStyle w:val="10"/>
        <w:rPr>
          <w:del w:id="499" w:author="Rapporteur" w:date="2022-05-24T11:41:00Z"/>
          <w:rFonts w:asciiTheme="minorHAnsi" w:eastAsiaTheme="minorEastAsia" w:hAnsiTheme="minorHAnsi" w:cstheme="minorBidi"/>
          <w:kern w:val="2"/>
          <w:sz w:val="20"/>
          <w:szCs w:val="22"/>
          <w:lang w:val="en-US" w:eastAsia="ko-KR"/>
        </w:rPr>
      </w:pPr>
      <w:del w:id="500" w:author="Rapporteur" w:date="2022-05-24T11:41:00Z">
        <w:r w:rsidDel="00D64262">
          <w:delText>Foreword</w:delText>
        </w:r>
        <w:r w:rsidDel="00D64262">
          <w:tab/>
          <w:delText>6</w:delText>
        </w:r>
      </w:del>
    </w:p>
    <w:p w14:paraId="77B6010E" w14:textId="00BB6A53" w:rsidR="009D0F46" w:rsidDel="00D64262" w:rsidRDefault="009D0F46">
      <w:pPr>
        <w:pStyle w:val="10"/>
        <w:rPr>
          <w:del w:id="501" w:author="Rapporteur" w:date="2022-05-24T11:41:00Z"/>
          <w:rFonts w:asciiTheme="minorHAnsi" w:eastAsiaTheme="minorEastAsia" w:hAnsiTheme="minorHAnsi" w:cstheme="minorBidi"/>
          <w:kern w:val="2"/>
          <w:sz w:val="20"/>
          <w:szCs w:val="22"/>
          <w:lang w:val="en-US" w:eastAsia="ko-KR"/>
        </w:rPr>
      </w:pPr>
      <w:del w:id="502" w:author="Rapporteur" w:date="2022-05-24T11:41:00Z">
        <w:r w:rsidDel="00D64262">
          <w:delText>1</w:delText>
        </w:r>
        <w:r w:rsidDel="00D64262">
          <w:rPr>
            <w:rFonts w:asciiTheme="minorHAnsi" w:eastAsiaTheme="minorEastAsia" w:hAnsiTheme="minorHAnsi" w:cstheme="minorBidi"/>
            <w:kern w:val="2"/>
            <w:sz w:val="20"/>
            <w:szCs w:val="22"/>
            <w:lang w:val="en-US" w:eastAsia="ko-KR"/>
          </w:rPr>
          <w:tab/>
        </w:r>
        <w:r w:rsidDel="00D64262">
          <w:delText>Scope</w:delText>
        </w:r>
        <w:r w:rsidDel="00D64262">
          <w:tab/>
          <w:delText>8</w:delText>
        </w:r>
      </w:del>
    </w:p>
    <w:p w14:paraId="1C535EEA" w14:textId="3E7C6AB4" w:rsidR="009D0F46" w:rsidDel="00D64262" w:rsidRDefault="009D0F46">
      <w:pPr>
        <w:pStyle w:val="10"/>
        <w:rPr>
          <w:del w:id="503" w:author="Rapporteur" w:date="2022-05-24T11:41:00Z"/>
          <w:rFonts w:asciiTheme="minorHAnsi" w:eastAsiaTheme="minorEastAsia" w:hAnsiTheme="minorHAnsi" w:cstheme="minorBidi"/>
          <w:kern w:val="2"/>
          <w:sz w:val="20"/>
          <w:szCs w:val="22"/>
          <w:lang w:val="en-US" w:eastAsia="ko-KR"/>
        </w:rPr>
      </w:pPr>
      <w:del w:id="504" w:author="Rapporteur" w:date="2022-05-24T11:41:00Z">
        <w:r w:rsidDel="00D64262">
          <w:delText>2</w:delText>
        </w:r>
        <w:r w:rsidDel="00D64262">
          <w:rPr>
            <w:rFonts w:asciiTheme="minorHAnsi" w:eastAsiaTheme="minorEastAsia" w:hAnsiTheme="minorHAnsi" w:cstheme="minorBidi"/>
            <w:kern w:val="2"/>
            <w:sz w:val="20"/>
            <w:szCs w:val="22"/>
            <w:lang w:val="en-US" w:eastAsia="ko-KR"/>
          </w:rPr>
          <w:tab/>
        </w:r>
        <w:r w:rsidDel="00D64262">
          <w:delText>References</w:delText>
        </w:r>
        <w:r w:rsidDel="00D64262">
          <w:tab/>
          <w:delText>8</w:delText>
        </w:r>
      </w:del>
    </w:p>
    <w:p w14:paraId="456CEEFB" w14:textId="53609150" w:rsidR="009D0F46" w:rsidDel="00D64262" w:rsidRDefault="009D0F46">
      <w:pPr>
        <w:pStyle w:val="10"/>
        <w:rPr>
          <w:del w:id="505" w:author="Rapporteur" w:date="2022-05-24T11:41:00Z"/>
          <w:rFonts w:asciiTheme="minorHAnsi" w:eastAsiaTheme="minorEastAsia" w:hAnsiTheme="minorHAnsi" w:cstheme="minorBidi"/>
          <w:kern w:val="2"/>
          <w:sz w:val="20"/>
          <w:szCs w:val="22"/>
          <w:lang w:val="en-US" w:eastAsia="ko-KR"/>
        </w:rPr>
      </w:pPr>
      <w:del w:id="506" w:author="Rapporteur" w:date="2022-05-24T11:41:00Z">
        <w:r w:rsidDel="00D64262">
          <w:delText>3</w:delText>
        </w:r>
        <w:r w:rsidDel="00D64262">
          <w:rPr>
            <w:rFonts w:asciiTheme="minorHAnsi" w:eastAsiaTheme="minorEastAsia" w:hAnsiTheme="minorHAnsi" w:cstheme="minorBidi"/>
            <w:kern w:val="2"/>
            <w:sz w:val="20"/>
            <w:szCs w:val="22"/>
            <w:lang w:val="en-US" w:eastAsia="ko-KR"/>
          </w:rPr>
          <w:tab/>
        </w:r>
        <w:r w:rsidDel="00D64262">
          <w:delText>Definitions of terms and abbreviations</w:delText>
        </w:r>
        <w:r w:rsidDel="00D64262">
          <w:tab/>
          <w:delText>8</w:delText>
        </w:r>
      </w:del>
    </w:p>
    <w:p w14:paraId="7F18E0F5" w14:textId="3209921C" w:rsidR="009D0F46" w:rsidDel="00D64262" w:rsidRDefault="009D0F46">
      <w:pPr>
        <w:pStyle w:val="20"/>
        <w:rPr>
          <w:del w:id="507" w:author="Rapporteur" w:date="2022-05-24T11:41:00Z"/>
          <w:rFonts w:asciiTheme="minorHAnsi" w:eastAsiaTheme="minorEastAsia" w:hAnsiTheme="minorHAnsi" w:cstheme="minorBidi"/>
          <w:kern w:val="2"/>
          <w:szCs w:val="22"/>
          <w:lang w:val="en-US" w:eastAsia="ko-KR"/>
        </w:rPr>
      </w:pPr>
      <w:del w:id="508" w:author="Rapporteur" w:date="2022-05-24T11:41:00Z">
        <w:r w:rsidDel="00D64262">
          <w:delText>3.1</w:delText>
        </w:r>
        <w:r w:rsidDel="00D64262">
          <w:rPr>
            <w:rFonts w:asciiTheme="minorHAnsi" w:eastAsiaTheme="minorEastAsia" w:hAnsiTheme="minorHAnsi" w:cstheme="minorBidi"/>
            <w:kern w:val="2"/>
            <w:szCs w:val="22"/>
            <w:lang w:val="en-US" w:eastAsia="ko-KR"/>
          </w:rPr>
          <w:tab/>
        </w:r>
        <w:r w:rsidDel="00D64262">
          <w:delText>Terms</w:delText>
        </w:r>
        <w:r w:rsidDel="00D64262">
          <w:tab/>
          <w:delText>8</w:delText>
        </w:r>
      </w:del>
    </w:p>
    <w:p w14:paraId="787B05AB" w14:textId="3CC3B87A" w:rsidR="009D0F46" w:rsidDel="00D64262" w:rsidRDefault="009D0F46">
      <w:pPr>
        <w:pStyle w:val="20"/>
        <w:rPr>
          <w:del w:id="509" w:author="Rapporteur" w:date="2022-05-24T11:41:00Z"/>
          <w:rFonts w:asciiTheme="minorHAnsi" w:eastAsiaTheme="minorEastAsia" w:hAnsiTheme="minorHAnsi" w:cstheme="minorBidi"/>
          <w:kern w:val="2"/>
          <w:szCs w:val="22"/>
          <w:lang w:val="en-US" w:eastAsia="ko-KR"/>
        </w:rPr>
      </w:pPr>
      <w:del w:id="510" w:author="Rapporteur" w:date="2022-05-24T11:41:00Z">
        <w:r w:rsidDel="00D64262">
          <w:delText>3.2</w:delText>
        </w:r>
        <w:r w:rsidDel="00D64262">
          <w:rPr>
            <w:rFonts w:asciiTheme="minorHAnsi" w:eastAsiaTheme="minorEastAsia" w:hAnsiTheme="minorHAnsi" w:cstheme="minorBidi"/>
            <w:kern w:val="2"/>
            <w:szCs w:val="22"/>
            <w:lang w:val="en-US" w:eastAsia="ko-KR"/>
          </w:rPr>
          <w:tab/>
        </w:r>
        <w:r w:rsidDel="00D64262">
          <w:delText>Symbols</w:delText>
        </w:r>
        <w:r w:rsidDel="00D64262">
          <w:tab/>
          <w:delText>9</w:delText>
        </w:r>
      </w:del>
    </w:p>
    <w:p w14:paraId="22957C44" w14:textId="34D24443" w:rsidR="009D0F46" w:rsidDel="00D64262" w:rsidRDefault="009D0F46">
      <w:pPr>
        <w:pStyle w:val="20"/>
        <w:rPr>
          <w:del w:id="511" w:author="Rapporteur" w:date="2022-05-24T11:41:00Z"/>
          <w:rFonts w:asciiTheme="minorHAnsi" w:eastAsiaTheme="minorEastAsia" w:hAnsiTheme="minorHAnsi" w:cstheme="minorBidi"/>
          <w:kern w:val="2"/>
          <w:szCs w:val="22"/>
          <w:lang w:val="en-US" w:eastAsia="ko-KR"/>
        </w:rPr>
      </w:pPr>
      <w:del w:id="512" w:author="Rapporteur" w:date="2022-05-24T11:41:00Z">
        <w:r w:rsidDel="00D64262">
          <w:delText>3.3</w:delText>
        </w:r>
        <w:r w:rsidDel="00D64262">
          <w:rPr>
            <w:rFonts w:asciiTheme="minorHAnsi" w:eastAsiaTheme="minorEastAsia" w:hAnsiTheme="minorHAnsi" w:cstheme="minorBidi"/>
            <w:kern w:val="2"/>
            <w:szCs w:val="22"/>
            <w:lang w:val="en-US" w:eastAsia="ko-KR"/>
          </w:rPr>
          <w:tab/>
        </w:r>
        <w:r w:rsidDel="00D64262">
          <w:delText>Abbreviations</w:delText>
        </w:r>
        <w:r w:rsidDel="00D64262">
          <w:tab/>
          <w:delText>9</w:delText>
        </w:r>
      </w:del>
    </w:p>
    <w:p w14:paraId="5BCCFC04" w14:textId="1AA89AF5" w:rsidR="009D0F46" w:rsidDel="00D64262" w:rsidRDefault="009D0F46">
      <w:pPr>
        <w:pStyle w:val="10"/>
        <w:rPr>
          <w:del w:id="513" w:author="Rapporteur" w:date="2022-05-24T11:41:00Z"/>
          <w:rFonts w:asciiTheme="minorHAnsi" w:eastAsiaTheme="minorEastAsia" w:hAnsiTheme="minorHAnsi" w:cstheme="minorBidi"/>
          <w:kern w:val="2"/>
          <w:sz w:val="20"/>
          <w:szCs w:val="22"/>
          <w:lang w:val="en-US" w:eastAsia="ko-KR"/>
        </w:rPr>
      </w:pPr>
      <w:del w:id="514" w:author="Rapporteur" w:date="2022-05-24T11:41:00Z">
        <w:r w:rsidDel="00D64262">
          <w:lastRenderedPageBreak/>
          <w:delText>4</w:delText>
        </w:r>
        <w:r w:rsidDel="00D64262">
          <w:rPr>
            <w:rFonts w:asciiTheme="minorHAnsi" w:eastAsiaTheme="minorEastAsia" w:hAnsiTheme="minorHAnsi" w:cstheme="minorBidi"/>
            <w:kern w:val="2"/>
            <w:sz w:val="20"/>
            <w:szCs w:val="22"/>
            <w:lang w:val="en-US" w:eastAsia="ko-KR"/>
          </w:rPr>
          <w:tab/>
        </w:r>
        <w:r w:rsidDel="00D64262">
          <w:delText>Architectural Assumptions and Requirements</w:delText>
        </w:r>
        <w:r w:rsidDel="00D64262">
          <w:tab/>
          <w:delText>9</w:delText>
        </w:r>
      </w:del>
    </w:p>
    <w:p w14:paraId="61ED11F3" w14:textId="77EEC085" w:rsidR="009D0F46" w:rsidDel="00D64262" w:rsidRDefault="009D0F46">
      <w:pPr>
        <w:pStyle w:val="20"/>
        <w:rPr>
          <w:del w:id="515" w:author="Rapporteur" w:date="2022-05-24T11:41:00Z"/>
          <w:rFonts w:asciiTheme="minorHAnsi" w:eastAsiaTheme="minorEastAsia" w:hAnsiTheme="minorHAnsi" w:cstheme="minorBidi"/>
          <w:kern w:val="2"/>
          <w:szCs w:val="22"/>
          <w:lang w:val="en-US" w:eastAsia="ko-KR"/>
        </w:rPr>
      </w:pPr>
      <w:del w:id="516" w:author="Rapporteur" w:date="2022-05-24T11:41:00Z">
        <w:r w:rsidDel="00D64262">
          <w:delText>4.1</w:delText>
        </w:r>
        <w:r w:rsidDel="00D64262">
          <w:rPr>
            <w:rFonts w:asciiTheme="minorHAnsi" w:eastAsiaTheme="minorEastAsia" w:hAnsiTheme="minorHAnsi" w:cstheme="minorBidi"/>
            <w:kern w:val="2"/>
            <w:szCs w:val="22"/>
            <w:lang w:val="en-US" w:eastAsia="ko-KR"/>
          </w:rPr>
          <w:tab/>
        </w:r>
        <w:r w:rsidDel="00D64262">
          <w:delText>Architectural Assumptions</w:delText>
        </w:r>
        <w:r w:rsidDel="00D64262">
          <w:tab/>
          <w:delText>9</w:delText>
        </w:r>
      </w:del>
    </w:p>
    <w:p w14:paraId="5ED671B7" w14:textId="1D23378F" w:rsidR="009D0F46" w:rsidDel="00D64262" w:rsidRDefault="009D0F46">
      <w:pPr>
        <w:pStyle w:val="20"/>
        <w:rPr>
          <w:del w:id="517" w:author="Rapporteur" w:date="2022-05-24T11:41:00Z"/>
          <w:rFonts w:asciiTheme="minorHAnsi" w:eastAsiaTheme="minorEastAsia" w:hAnsiTheme="minorHAnsi" w:cstheme="minorBidi"/>
          <w:kern w:val="2"/>
          <w:szCs w:val="22"/>
          <w:lang w:val="en-US" w:eastAsia="ko-KR"/>
        </w:rPr>
      </w:pPr>
      <w:del w:id="518" w:author="Rapporteur" w:date="2022-05-24T11:41:00Z">
        <w:r w:rsidRPr="0094237D" w:rsidDel="00D64262">
          <w:rPr>
            <w:rFonts w:eastAsia="SimSun"/>
            <w:lang w:eastAsia="zh-CN"/>
          </w:rPr>
          <w:delText>4.2</w:delText>
        </w:r>
        <w:r w:rsidDel="00D64262">
          <w:rPr>
            <w:rFonts w:asciiTheme="minorHAnsi" w:eastAsiaTheme="minorEastAsia" w:hAnsiTheme="minorHAnsi" w:cstheme="minorBidi"/>
            <w:kern w:val="2"/>
            <w:szCs w:val="22"/>
            <w:lang w:val="en-US" w:eastAsia="ko-KR"/>
          </w:rPr>
          <w:tab/>
        </w:r>
        <w:r w:rsidRPr="0094237D" w:rsidDel="00D64262">
          <w:rPr>
            <w:rFonts w:eastAsia="SimSun"/>
            <w:lang w:eastAsia="zh-CN"/>
          </w:rPr>
          <w:delText>Architectural Requirements</w:delText>
        </w:r>
        <w:r w:rsidDel="00D64262">
          <w:tab/>
          <w:delText>9</w:delText>
        </w:r>
      </w:del>
    </w:p>
    <w:p w14:paraId="63D55C89" w14:textId="2B72D2BF" w:rsidR="009D0F46" w:rsidDel="00D64262" w:rsidRDefault="009D0F46">
      <w:pPr>
        <w:pStyle w:val="10"/>
        <w:rPr>
          <w:del w:id="519" w:author="Rapporteur" w:date="2022-05-24T11:41:00Z"/>
          <w:rFonts w:asciiTheme="minorHAnsi" w:eastAsiaTheme="minorEastAsia" w:hAnsiTheme="minorHAnsi" w:cstheme="minorBidi"/>
          <w:kern w:val="2"/>
          <w:sz w:val="20"/>
          <w:szCs w:val="22"/>
          <w:lang w:val="en-US" w:eastAsia="ko-KR"/>
        </w:rPr>
      </w:pPr>
      <w:del w:id="520" w:author="Rapporteur" w:date="2022-05-24T11:41:00Z">
        <w:r w:rsidDel="00D64262">
          <w:delText>5</w:delText>
        </w:r>
        <w:r w:rsidDel="00D64262">
          <w:rPr>
            <w:rFonts w:asciiTheme="minorHAnsi" w:eastAsiaTheme="minorEastAsia" w:hAnsiTheme="minorHAnsi" w:cstheme="minorBidi"/>
            <w:kern w:val="2"/>
            <w:sz w:val="20"/>
            <w:szCs w:val="22"/>
            <w:lang w:val="en-US" w:eastAsia="ko-KR"/>
          </w:rPr>
          <w:tab/>
        </w:r>
        <w:r w:rsidDel="00D64262">
          <w:delText>Key Issues</w:delText>
        </w:r>
        <w:r w:rsidDel="00D64262">
          <w:tab/>
          <w:delText>9</w:delText>
        </w:r>
      </w:del>
    </w:p>
    <w:p w14:paraId="0B4BD28F" w14:textId="5244CCCF" w:rsidR="009D0F46" w:rsidDel="00D64262" w:rsidRDefault="009D0F46">
      <w:pPr>
        <w:pStyle w:val="20"/>
        <w:rPr>
          <w:del w:id="521" w:author="Rapporteur" w:date="2022-05-24T11:41:00Z"/>
          <w:rFonts w:asciiTheme="minorHAnsi" w:eastAsiaTheme="minorEastAsia" w:hAnsiTheme="minorHAnsi" w:cstheme="minorBidi"/>
          <w:kern w:val="2"/>
          <w:szCs w:val="22"/>
          <w:lang w:val="en-US" w:eastAsia="ko-KR"/>
        </w:rPr>
      </w:pPr>
      <w:del w:id="522" w:author="Rapporteur" w:date="2022-05-24T11:41:00Z">
        <w:r w:rsidDel="00D64262">
          <w:rPr>
            <w:lang w:eastAsia="ko-KR"/>
          </w:rPr>
          <w:delText>5.1</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#1: </w:delText>
        </w:r>
        <w:r w:rsidDel="00D64262">
          <w:delText>Enhance group attribute management</w:delText>
        </w:r>
        <w:r w:rsidDel="00D64262">
          <w:tab/>
          <w:delText>9</w:delText>
        </w:r>
      </w:del>
    </w:p>
    <w:p w14:paraId="76D962CE" w14:textId="2D765E99" w:rsidR="009D0F46" w:rsidDel="00D64262" w:rsidRDefault="009D0F46">
      <w:pPr>
        <w:pStyle w:val="30"/>
        <w:rPr>
          <w:del w:id="523" w:author="Rapporteur" w:date="2022-05-24T11:41:00Z"/>
          <w:rFonts w:asciiTheme="minorHAnsi" w:eastAsiaTheme="minorEastAsia" w:hAnsiTheme="minorHAnsi" w:cstheme="minorBidi"/>
          <w:kern w:val="2"/>
          <w:szCs w:val="22"/>
          <w:lang w:val="en-US" w:eastAsia="ko-KR"/>
        </w:rPr>
      </w:pPr>
      <w:del w:id="524" w:author="Rapporteur" w:date="2022-05-24T11:41:00Z">
        <w:r w:rsidDel="00D64262">
          <w:delText>5.1.1</w:delText>
        </w:r>
        <w:r w:rsidDel="00D64262">
          <w:rPr>
            <w:rFonts w:asciiTheme="minorHAnsi" w:eastAsiaTheme="minorEastAsia" w:hAnsiTheme="minorHAnsi" w:cstheme="minorBidi"/>
            <w:kern w:val="2"/>
            <w:szCs w:val="22"/>
            <w:lang w:val="en-US" w:eastAsia="ko-KR"/>
          </w:rPr>
          <w:tab/>
        </w:r>
        <w:r w:rsidDel="00D64262">
          <w:delText>Description</w:delText>
        </w:r>
        <w:r w:rsidDel="00D64262">
          <w:tab/>
          <w:delText>9</w:delText>
        </w:r>
      </w:del>
    </w:p>
    <w:p w14:paraId="0CB07525" w14:textId="7B11E5E9" w:rsidR="009D0F46" w:rsidDel="00D64262" w:rsidRDefault="009D0F46">
      <w:pPr>
        <w:pStyle w:val="20"/>
        <w:rPr>
          <w:del w:id="525" w:author="Rapporteur" w:date="2022-05-24T11:41:00Z"/>
          <w:rFonts w:asciiTheme="minorHAnsi" w:eastAsiaTheme="minorEastAsia" w:hAnsiTheme="minorHAnsi" w:cstheme="minorBidi"/>
          <w:kern w:val="2"/>
          <w:szCs w:val="22"/>
          <w:lang w:val="en-US" w:eastAsia="ko-KR"/>
        </w:rPr>
      </w:pPr>
      <w:del w:id="526" w:author="Rapporteur" w:date="2022-05-24T11:41:00Z">
        <w:r w:rsidDel="00D64262">
          <w:rPr>
            <w:lang w:eastAsia="ko-KR"/>
          </w:rPr>
          <w:delText>5.2</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#2: </w:delText>
        </w:r>
        <w:r w:rsidDel="00D64262">
          <w:delText>Enhance group status event reporting</w:delText>
        </w:r>
        <w:r w:rsidDel="00D64262">
          <w:tab/>
          <w:delText>10</w:delText>
        </w:r>
      </w:del>
    </w:p>
    <w:p w14:paraId="688ACD1A" w14:textId="56415C4A" w:rsidR="009D0F46" w:rsidDel="00D64262" w:rsidRDefault="009D0F46">
      <w:pPr>
        <w:pStyle w:val="30"/>
        <w:rPr>
          <w:del w:id="527" w:author="Rapporteur" w:date="2022-05-24T11:41:00Z"/>
          <w:rFonts w:asciiTheme="minorHAnsi" w:eastAsiaTheme="minorEastAsia" w:hAnsiTheme="minorHAnsi" w:cstheme="minorBidi"/>
          <w:kern w:val="2"/>
          <w:szCs w:val="22"/>
          <w:lang w:val="en-US" w:eastAsia="ko-KR"/>
        </w:rPr>
      </w:pPr>
      <w:del w:id="528" w:author="Rapporteur" w:date="2022-05-24T11:41:00Z">
        <w:r w:rsidDel="00D64262">
          <w:delText>5.2.1</w:delText>
        </w:r>
        <w:r w:rsidDel="00D64262">
          <w:rPr>
            <w:rFonts w:asciiTheme="minorHAnsi" w:eastAsiaTheme="minorEastAsia" w:hAnsiTheme="minorHAnsi" w:cstheme="minorBidi"/>
            <w:kern w:val="2"/>
            <w:szCs w:val="22"/>
            <w:lang w:val="en-US" w:eastAsia="ko-KR"/>
          </w:rPr>
          <w:tab/>
        </w:r>
        <w:r w:rsidDel="00D64262">
          <w:delText>Description</w:delText>
        </w:r>
        <w:r w:rsidDel="00D64262">
          <w:tab/>
          <w:delText>10</w:delText>
        </w:r>
      </w:del>
    </w:p>
    <w:p w14:paraId="2FEB5548" w14:textId="2F6BA368" w:rsidR="009D0F46" w:rsidDel="00D64262" w:rsidRDefault="009D0F46">
      <w:pPr>
        <w:pStyle w:val="20"/>
        <w:rPr>
          <w:del w:id="529" w:author="Rapporteur" w:date="2022-05-24T11:41:00Z"/>
          <w:rFonts w:asciiTheme="minorHAnsi" w:eastAsiaTheme="minorEastAsia" w:hAnsiTheme="minorHAnsi" w:cstheme="minorBidi"/>
          <w:kern w:val="2"/>
          <w:szCs w:val="22"/>
          <w:lang w:val="en-US" w:eastAsia="ko-KR"/>
        </w:rPr>
      </w:pPr>
      <w:del w:id="530" w:author="Rapporteur" w:date="2022-05-24T11:41:00Z">
        <w:r w:rsidDel="00D64262">
          <w:delText>5.3</w:delText>
        </w:r>
        <w:r w:rsidDel="00D64262">
          <w:rPr>
            <w:rFonts w:asciiTheme="minorHAnsi" w:eastAsiaTheme="minorEastAsia" w:hAnsiTheme="minorHAnsi" w:cstheme="minorBidi"/>
            <w:kern w:val="2"/>
            <w:szCs w:val="22"/>
            <w:lang w:val="en-US" w:eastAsia="ko-KR"/>
          </w:rPr>
          <w:tab/>
        </w:r>
        <w:r w:rsidDel="00D64262">
          <w:delText>Key Issue #3: NEF exposure framework for provisioning of traffic characteristics and monitoring of performance characteristics</w:delText>
        </w:r>
        <w:r w:rsidDel="00D64262">
          <w:tab/>
          <w:delText>10</w:delText>
        </w:r>
      </w:del>
    </w:p>
    <w:p w14:paraId="72338824" w14:textId="02FDD300" w:rsidR="009D0F46" w:rsidDel="00D64262" w:rsidRDefault="009D0F46">
      <w:pPr>
        <w:pStyle w:val="30"/>
        <w:rPr>
          <w:del w:id="531" w:author="Rapporteur" w:date="2022-05-24T11:41:00Z"/>
          <w:rFonts w:asciiTheme="minorHAnsi" w:eastAsiaTheme="minorEastAsia" w:hAnsiTheme="minorHAnsi" w:cstheme="minorBidi"/>
          <w:kern w:val="2"/>
          <w:szCs w:val="22"/>
          <w:lang w:val="en-US" w:eastAsia="ko-KR"/>
        </w:rPr>
      </w:pPr>
      <w:del w:id="532" w:author="Rapporteur" w:date="2022-05-24T11:41:00Z">
        <w:r w:rsidDel="00D64262">
          <w:rPr>
            <w:lang w:eastAsia="ko-KR"/>
          </w:rPr>
          <w:delText>5.3.1</w:delText>
        </w:r>
        <w:r w:rsidDel="00D64262">
          <w:rPr>
            <w:rFonts w:asciiTheme="minorHAnsi" w:eastAsiaTheme="minorEastAsia" w:hAnsiTheme="minorHAnsi" w:cstheme="minorBidi"/>
            <w:kern w:val="2"/>
            <w:szCs w:val="22"/>
            <w:lang w:val="en-US" w:eastAsia="ko-KR"/>
          </w:rPr>
          <w:tab/>
        </w:r>
        <w:r w:rsidDel="00D64262">
          <w:rPr>
            <w:lang w:eastAsia="ko-KR"/>
          </w:rPr>
          <w:delText>Description</w:delText>
        </w:r>
        <w:r w:rsidDel="00D64262">
          <w:tab/>
          <w:delText>10</w:delText>
        </w:r>
      </w:del>
    </w:p>
    <w:p w14:paraId="3DFAB6E1" w14:textId="66885DEA" w:rsidR="009D0F46" w:rsidDel="00D64262" w:rsidRDefault="009D0F46">
      <w:pPr>
        <w:pStyle w:val="20"/>
        <w:rPr>
          <w:del w:id="533" w:author="Rapporteur" w:date="2022-05-24T11:41:00Z"/>
          <w:rFonts w:asciiTheme="minorHAnsi" w:eastAsiaTheme="minorEastAsia" w:hAnsiTheme="minorHAnsi" w:cstheme="minorBidi"/>
          <w:kern w:val="2"/>
          <w:szCs w:val="22"/>
          <w:lang w:val="en-US" w:eastAsia="ko-KR"/>
        </w:rPr>
      </w:pPr>
      <w:del w:id="534" w:author="Rapporteur" w:date="2022-05-24T11:41:00Z">
        <w:r w:rsidDel="00D64262">
          <w:delText>5.4</w:delText>
        </w:r>
        <w:r w:rsidDel="00D64262">
          <w:rPr>
            <w:rFonts w:asciiTheme="minorHAnsi" w:eastAsiaTheme="minorEastAsia" w:hAnsiTheme="minorHAnsi" w:cstheme="minorBidi"/>
            <w:kern w:val="2"/>
            <w:szCs w:val="22"/>
            <w:lang w:val="en-US" w:eastAsia="ko-KR"/>
          </w:rPr>
          <w:tab/>
        </w:r>
        <w:r w:rsidDel="00D64262">
          <w:delText>Key Issue #4: Multiple SMFs for VN group communication</w:delText>
        </w:r>
        <w:r w:rsidDel="00D64262">
          <w:tab/>
          <w:delText>11</w:delText>
        </w:r>
      </w:del>
    </w:p>
    <w:p w14:paraId="56469B7F" w14:textId="52F9ACB4" w:rsidR="009D0F46" w:rsidDel="00D64262" w:rsidRDefault="009D0F46">
      <w:pPr>
        <w:pStyle w:val="30"/>
        <w:rPr>
          <w:del w:id="535" w:author="Rapporteur" w:date="2022-05-24T11:41:00Z"/>
          <w:rFonts w:asciiTheme="minorHAnsi" w:eastAsiaTheme="minorEastAsia" w:hAnsiTheme="minorHAnsi" w:cstheme="minorBidi"/>
          <w:kern w:val="2"/>
          <w:szCs w:val="22"/>
          <w:lang w:val="en-US" w:eastAsia="ko-KR"/>
        </w:rPr>
      </w:pPr>
      <w:del w:id="536" w:author="Rapporteur" w:date="2022-05-24T11:41:00Z">
        <w:r w:rsidDel="00D64262">
          <w:rPr>
            <w:lang w:eastAsia="ko-KR"/>
          </w:rPr>
          <w:delText>5.4.1</w:delText>
        </w:r>
        <w:r w:rsidDel="00D64262">
          <w:rPr>
            <w:rFonts w:asciiTheme="minorHAnsi" w:eastAsiaTheme="minorEastAsia" w:hAnsiTheme="minorHAnsi" w:cstheme="minorBidi"/>
            <w:kern w:val="2"/>
            <w:szCs w:val="22"/>
            <w:lang w:val="en-US" w:eastAsia="ko-KR"/>
          </w:rPr>
          <w:tab/>
        </w:r>
        <w:r w:rsidDel="00D64262">
          <w:rPr>
            <w:lang w:eastAsia="ko-KR"/>
          </w:rPr>
          <w:delText>Description</w:delText>
        </w:r>
        <w:r w:rsidDel="00D64262">
          <w:tab/>
          <w:delText>11</w:delText>
        </w:r>
      </w:del>
    </w:p>
    <w:p w14:paraId="6DC83518" w14:textId="6FC96755" w:rsidR="009D0F46" w:rsidDel="00D64262" w:rsidRDefault="009D0F46">
      <w:pPr>
        <w:pStyle w:val="20"/>
        <w:rPr>
          <w:del w:id="537" w:author="Rapporteur" w:date="2022-05-24T11:41:00Z"/>
          <w:rFonts w:asciiTheme="minorHAnsi" w:eastAsiaTheme="minorEastAsia" w:hAnsiTheme="minorHAnsi" w:cstheme="minorBidi"/>
          <w:kern w:val="2"/>
          <w:szCs w:val="22"/>
          <w:lang w:val="en-US" w:eastAsia="ko-KR"/>
        </w:rPr>
      </w:pPr>
      <w:del w:id="538" w:author="Rapporteur" w:date="2022-05-24T11:41:00Z">
        <w:r w:rsidDel="00D64262">
          <w:rPr>
            <w:lang w:eastAsia="ko-KR"/>
          </w:rPr>
          <w:delText>5.5</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#5: </w:delText>
        </w:r>
        <w:r w:rsidDel="00D64262">
          <w:delText>Allowing UE to simultaneously send data to different groups with different QoS policy</w:delText>
        </w:r>
        <w:r w:rsidDel="00D64262">
          <w:tab/>
          <w:delText>11</w:delText>
        </w:r>
      </w:del>
    </w:p>
    <w:p w14:paraId="34A9D161" w14:textId="3B417FE2" w:rsidR="009D0F46" w:rsidDel="00D64262" w:rsidRDefault="009D0F46">
      <w:pPr>
        <w:pStyle w:val="30"/>
        <w:rPr>
          <w:del w:id="539" w:author="Rapporteur" w:date="2022-05-24T11:41:00Z"/>
          <w:rFonts w:asciiTheme="minorHAnsi" w:eastAsiaTheme="minorEastAsia" w:hAnsiTheme="minorHAnsi" w:cstheme="minorBidi"/>
          <w:kern w:val="2"/>
          <w:szCs w:val="22"/>
          <w:lang w:val="en-US" w:eastAsia="ko-KR"/>
        </w:rPr>
      </w:pPr>
      <w:del w:id="540" w:author="Rapporteur" w:date="2022-05-24T11:41:00Z">
        <w:r w:rsidDel="00D64262">
          <w:delText>5.5.1</w:delText>
        </w:r>
        <w:r w:rsidDel="00D64262">
          <w:rPr>
            <w:rFonts w:asciiTheme="minorHAnsi" w:eastAsiaTheme="minorEastAsia" w:hAnsiTheme="minorHAnsi" w:cstheme="minorBidi"/>
            <w:kern w:val="2"/>
            <w:szCs w:val="22"/>
            <w:lang w:val="en-US" w:eastAsia="ko-KR"/>
          </w:rPr>
          <w:tab/>
        </w:r>
        <w:r w:rsidDel="00D64262">
          <w:delText>Description</w:delText>
        </w:r>
        <w:r w:rsidDel="00D64262">
          <w:tab/>
          <w:delText>11</w:delText>
        </w:r>
      </w:del>
    </w:p>
    <w:p w14:paraId="71D25339" w14:textId="4D359457" w:rsidR="009D0F46" w:rsidDel="00D64262" w:rsidRDefault="009D0F46">
      <w:pPr>
        <w:pStyle w:val="10"/>
        <w:rPr>
          <w:del w:id="541" w:author="Rapporteur" w:date="2022-05-24T11:41:00Z"/>
          <w:rFonts w:asciiTheme="minorHAnsi" w:eastAsiaTheme="minorEastAsia" w:hAnsiTheme="minorHAnsi" w:cstheme="minorBidi"/>
          <w:kern w:val="2"/>
          <w:sz w:val="20"/>
          <w:szCs w:val="22"/>
          <w:lang w:val="en-US" w:eastAsia="ko-KR"/>
        </w:rPr>
      </w:pPr>
      <w:del w:id="542" w:author="Rapporteur" w:date="2022-05-24T11:41:00Z">
        <w:r w:rsidDel="00D64262">
          <w:delText>6</w:delText>
        </w:r>
        <w:r w:rsidDel="00D64262">
          <w:rPr>
            <w:rFonts w:asciiTheme="minorHAnsi" w:eastAsiaTheme="minorEastAsia" w:hAnsiTheme="minorHAnsi" w:cstheme="minorBidi"/>
            <w:kern w:val="2"/>
            <w:sz w:val="20"/>
            <w:szCs w:val="22"/>
            <w:lang w:val="en-US" w:eastAsia="ko-KR"/>
          </w:rPr>
          <w:tab/>
        </w:r>
        <w:r w:rsidDel="00D64262">
          <w:delText>Solutions</w:delText>
        </w:r>
        <w:r w:rsidDel="00D64262">
          <w:tab/>
          <w:delText>12</w:delText>
        </w:r>
      </w:del>
    </w:p>
    <w:p w14:paraId="2CCF9B82" w14:textId="42C6A296" w:rsidR="009D0F46" w:rsidDel="00D64262" w:rsidRDefault="009D0F46">
      <w:pPr>
        <w:pStyle w:val="20"/>
        <w:rPr>
          <w:del w:id="543" w:author="Rapporteur" w:date="2022-05-24T11:41:00Z"/>
          <w:rFonts w:asciiTheme="minorHAnsi" w:eastAsiaTheme="minorEastAsia" w:hAnsiTheme="minorHAnsi" w:cstheme="minorBidi"/>
          <w:kern w:val="2"/>
          <w:szCs w:val="22"/>
          <w:lang w:val="en-US" w:eastAsia="ko-KR"/>
        </w:rPr>
      </w:pPr>
      <w:del w:id="544" w:author="Rapporteur" w:date="2022-05-24T11:41:00Z">
        <w:r w:rsidDel="00D64262">
          <w:rPr>
            <w:lang w:eastAsia="zh-CN"/>
          </w:rPr>
          <w:delText>6.0</w:delText>
        </w:r>
        <w:r w:rsidDel="00D64262">
          <w:rPr>
            <w:rFonts w:asciiTheme="minorHAnsi" w:eastAsiaTheme="minorEastAsia" w:hAnsiTheme="minorHAnsi" w:cstheme="minorBidi"/>
            <w:kern w:val="2"/>
            <w:szCs w:val="22"/>
            <w:lang w:val="en-US" w:eastAsia="ko-KR"/>
          </w:rPr>
          <w:tab/>
        </w:r>
        <w:r w:rsidDel="00D64262">
          <w:rPr>
            <w:lang w:eastAsia="zh-CN"/>
          </w:rPr>
          <w:delText>Mapping of Solutions to Key Issues</w:delText>
        </w:r>
        <w:r w:rsidDel="00D64262">
          <w:tab/>
          <w:delText>12</w:delText>
        </w:r>
      </w:del>
    </w:p>
    <w:p w14:paraId="338D8FFC" w14:textId="5AEDD192" w:rsidR="009D0F46" w:rsidDel="00D64262" w:rsidRDefault="009D0F46">
      <w:pPr>
        <w:pStyle w:val="20"/>
        <w:rPr>
          <w:del w:id="545" w:author="Rapporteur" w:date="2022-05-24T11:41:00Z"/>
          <w:rFonts w:asciiTheme="minorHAnsi" w:eastAsiaTheme="minorEastAsia" w:hAnsiTheme="minorHAnsi" w:cstheme="minorBidi"/>
          <w:kern w:val="2"/>
          <w:szCs w:val="22"/>
          <w:lang w:val="en-US" w:eastAsia="ko-KR"/>
        </w:rPr>
      </w:pPr>
      <w:del w:id="546" w:author="Rapporteur" w:date="2022-05-24T11:41:00Z">
        <w:r w:rsidDel="00D64262">
          <w:rPr>
            <w:lang w:eastAsia="zh-CN"/>
          </w:rPr>
          <w:delText>6.1</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w:delText>
        </w:r>
        <w:r w:rsidDel="00D64262">
          <w:delText xml:space="preserve">: Support for </w:delText>
        </w:r>
        <w:r w:rsidDel="00D64262">
          <w:rPr>
            <w:lang w:eastAsia="zh-CN"/>
          </w:rPr>
          <w:delText>service area group attribute</w:delText>
        </w:r>
        <w:r w:rsidDel="00D64262">
          <w:tab/>
          <w:delText>12</w:delText>
        </w:r>
      </w:del>
    </w:p>
    <w:p w14:paraId="58D99481" w14:textId="04E8636C" w:rsidR="009D0F46" w:rsidDel="00D64262" w:rsidRDefault="009D0F46">
      <w:pPr>
        <w:pStyle w:val="30"/>
        <w:rPr>
          <w:del w:id="547" w:author="Rapporteur" w:date="2022-05-24T11:41:00Z"/>
          <w:rFonts w:asciiTheme="minorHAnsi" w:eastAsiaTheme="minorEastAsia" w:hAnsiTheme="minorHAnsi" w:cstheme="minorBidi"/>
          <w:kern w:val="2"/>
          <w:szCs w:val="22"/>
          <w:lang w:val="en-US" w:eastAsia="ko-KR"/>
        </w:rPr>
      </w:pPr>
      <w:del w:id="548" w:author="Rapporteur" w:date="2022-05-24T11:41:00Z">
        <w:r w:rsidDel="00D64262">
          <w:rPr>
            <w:lang w:eastAsia="ko-KR"/>
          </w:rPr>
          <w:delText>6.1.1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12</w:delText>
        </w:r>
      </w:del>
    </w:p>
    <w:p w14:paraId="2E231086" w14:textId="733C6E8A" w:rsidR="009D0F46" w:rsidDel="00D64262" w:rsidRDefault="009D0F46">
      <w:pPr>
        <w:pStyle w:val="30"/>
        <w:rPr>
          <w:del w:id="549" w:author="Rapporteur" w:date="2022-05-24T11:41:00Z"/>
          <w:rFonts w:asciiTheme="minorHAnsi" w:eastAsiaTheme="minorEastAsia" w:hAnsiTheme="minorHAnsi" w:cstheme="minorBidi"/>
          <w:kern w:val="2"/>
          <w:szCs w:val="22"/>
          <w:lang w:val="en-US" w:eastAsia="ko-KR"/>
        </w:rPr>
      </w:pPr>
      <w:del w:id="550" w:author="Rapporteur" w:date="2022-05-24T11:41:00Z">
        <w:r w:rsidDel="00D64262">
          <w:rPr>
            <w:lang w:eastAsia="ko-KR"/>
          </w:rPr>
          <w:delText>6.1.2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12</w:delText>
        </w:r>
      </w:del>
    </w:p>
    <w:p w14:paraId="123DC198" w14:textId="5434F01C" w:rsidR="009D0F46" w:rsidDel="00D64262" w:rsidRDefault="009D0F46">
      <w:pPr>
        <w:pStyle w:val="30"/>
        <w:rPr>
          <w:del w:id="551" w:author="Rapporteur" w:date="2022-05-24T11:41:00Z"/>
          <w:rFonts w:asciiTheme="minorHAnsi" w:eastAsiaTheme="minorEastAsia" w:hAnsiTheme="minorHAnsi" w:cstheme="minorBidi"/>
          <w:kern w:val="2"/>
          <w:szCs w:val="22"/>
          <w:lang w:val="en-US" w:eastAsia="ko-KR"/>
        </w:rPr>
      </w:pPr>
      <w:del w:id="552" w:author="Rapporteur" w:date="2022-05-24T11:41:00Z">
        <w:r w:rsidDel="00D64262">
          <w:delText>6.1.3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13</w:delText>
        </w:r>
      </w:del>
    </w:p>
    <w:p w14:paraId="6638A0AF" w14:textId="0DA191F0" w:rsidR="009D0F46" w:rsidDel="00D64262" w:rsidRDefault="009D0F46">
      <w:pPr>
        <w:pStyle w:val="30"/>
        <w:rPr>
          <w:del w:id="553" w:author="Rapporteur" w:date="2022-05-24T11:41:00Z"/>
          <w:rFonts w:asciiTheme="minorHAnsi" w:eastAsiaTheme="minorEastAsia" w:hAnsiTheme="minorHAnsi" w:cstheme="minorBidi"/>
          <w:kern w:val="2"/>
          <w:szCs w:val="22"/>
          <w:lang w:val="en-US" w:eastAsia="ko-KR"/>
        </w:rPr>
      </w:pPr>
      <w:del w:id="554" w:author="Rapporteur" w:date="2022-05-24T11:41:00Z">
        <w:r w:rsidDel="00D64262">
          <w:delText>6.1.4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15</w:delText>
        </w:r>
      </w:del>
    </w:p>
    <w:p w14:paraId="257949D2" w14:textId="3A8F34D1" w:rsidR="009D0F46" w:rsidDel="00D64262" w:rsidRDefault="009D0F46">
      <w:pPr>
        <w:pStyle w:val="20"/>
        <w:rPr>
          <w:del w:id="555" w:author="Rapporteur" w:date="2022-05-24T11:41:00Z"/>
          <w:rFonts w:asciiTheme="minorHAnsi" w:eastAsiaTheme="minorEastAsia" w:hAnsiTheme="minorHAnsi" w:cstheme="minorBidi"/>
          <w:kern w:val="2"/>
          <w:szCs w:val="22"/>
          <w:lang w:val="en-US" w:eastAsia="ko-KR"/>
        </w:rPr>
      </w:pPr>
      <w:del w:id="556" w:author="Rapporteur" w:date="2022-05-24T11:41:00Z">
        <w:r w:rsidDel="00D64262">
          <w:rPr>
            <w:lang w:eastAsia="zh-CN"/>
          </w:rPr>
          <w:delText>6.2</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#2</w:delText>
        </w:r>
        <w:r w:rsidDel="00D64262">
          <w:delText>: New NEF service for connection management for a group</w:delText>
        </w:r>
        <w:r w:rsidDel="00D64262">
          <w:tab/>
          <w:delText>16</w:delText>
        </w:r>
      </w:del>
    </w:p>
    <w:p w14:paraId="3911B483" w14:textId="3BE8E411" w:rsidR="009D0F46" w:rsidDel="00D64262" w:rsidRDefault="009D0F46">
      <w:pPr>
        <w:pStyle w:val="30"/>
        <w:rPr>
          <w:del w:id="557" w:author="Rapporteur" w:date="2022-05-24T11:41:00Z"/>
          <w:rFonts w:asciiTheme="minorHAnsi" w:eastAsiaTheme="minorEastAsia" w:hAnsiTheme="minorHAnsi" w:cstheme="minorBidi"/>
          <w:kern w:val="2"/>
          <w:szCs w:val="22"/>
          <w:lang w:val="en-US" w:eastAsia="ko-KR"/>
        </w:rPr>
      </w:pPr>
      <w:del w:id="558" w:author="Rapporteur" w:date="2022-05-24T11:41:00Z">
        <w:r w:rsidDel="00D64262">
          <w:rPr>
            <w:lang w:eastAsia="ko-KR"/>
          </w:rPr>
          <w:delText>6.2.1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16</w:delText>
        </w:r>
      </w:del>
    </w:p>
    <w:p w14:paraId="7746DA68" w14:textId="51967499" w:rsidR="009D0F46" w:rsidDel="00D64262" w:rsidRDefault="009D0F46">
      <w:pPr>
        <w:pStyle w:val="30"/>
        <w:rPr>
          <w:del w:id="559" w:author="Rapporteur" w:date="2022-05-24T11:41:00Z"/>
          <w:rFonts w:asciiTheme="minorHAnsi" w:eastAsiaTheme="minorEastAsia" w:hAnsiTheme="minorHAnsi" w:cstheme="minorBidi"/>
          <w:kern w:val="2"/>
          <w:szCs w:val="22"/>
          <w:lang w:val="en-US" w:eastAsia="ko-KR"/>
        </w:rPr>
      </w:pPr>
      <w:del w:id="560" w:author="Rapporteur" w:date="2022-05-24T11:41:00Z">
        <w:r w:rsidDel="00D64262">
          <w:rPr>
            <w:lang w:eastAsia="ko-KR"/>
          </w:rPr>
          <w:delText>6.2.2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17</w:delText>
        </w:r>
      </w:del>
    </w:p>
    <w:p w14:paraId="7435B94B" w14:textId="4D1CBB76" w:rsidR="009D0F46" w:rsidDel="00D64262" w:rsidRDefault="009D0F46">
      <w:pPr>
        <w:pStyle w:val="30"/>
        <w:rPr>
          <w:del w:id="561" w:author="Rapporteur" w:date="2022-05-24T11:41:00Z"/>
          <w:rFonts w:asciiTheme="minorHAnsi" w:eastAsiaTheme="minorEastAsia" w:hAnsiTheme="minorHAnsi" w:cstheme="minorBidi"/>
          <w:kern w:val="2"/>
          <w:szCs w:val="22"/>
          <w:lang w:val="en-US" w:eastAsia="ko-KR"/>
        </w:rPr>
      </w:pPr>
      <w:del w:id="562" w:author="Rapporteur" w:date="2022-05-24T11:41:00Z">
        <w:r w:rsidDel="00D64262">
          <w:delText>6.2.3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19</w:delText>
        </w:r>
      </w:del>
    </w:p>
    <w:p w14:paraId="4C1279A4" w14:textId="1E8BA3F0" w:rsidR="009D0F46" w:rsidDel="00D64262" w:rsidRDefault="009D0F46">
      <w:pPr>
        <w:pStyle w:val="30"/>
        <w:rPr>
          <w:del w:id="563" w:author="Rapporteur" w:date="2022-05-24T11:41:00Z"/>
          <w:rFonts w:asciiTheme="minorHAnsi" w:eastAsiaTheme="minorEastAsia" w:hAnsiTheme="minorHAnsi" w:cstheme="minorBidi"/>
          <w:kern w:val="2"/>
          <w:szCs w:val="22"/>
          <w:lang w:val="en-US" w:eastAsia="ko-KR"/>
        </w:rPr>
      </w:pPr>
      <w:del w:id="564" w:author="Rapporteur" w:date="2022-05-24T11:41:00Z">
        <w:r w:rsidDel="00D64262">
          <w:delText>6.2.4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19</w:delText>
        </w:r>
      </w:del>
    </w:p>
    <w:p w14:paraId="7BD16B1B" w14:textId="1D3BED14" w:rsidR="009D0F46" w:rsidDel="00D64262" w:rsidRDefault="009D0F46">
      <w:pPr>
        <w:pStyle w:val="20"/>
        <w:rPr>
          <w:del w:id="565" w:author="Rapporteur" w:date="2022-05-24T11:41:00Z"/>
          <w:rFonts w:asciiTheme="minorHAnsi" w:eastAsiaTheme="minorEastAsia" w:hAnsiTheme="minorHAnsi" w:cstheme="minorBidi"/>
          <w:kern w:val="2"/>
          <w:szCs w:val="22"/>
          <w:lang w:val="en-US" w:eastAsia="ko-KR"/>
        </w:rPr>
      </w:pPr>
      <w:del w:id="566" w:author="Rapporteur" w:date="2022-05-24T11:41:00Z">
        <w:r w:rsidDel="00D64262">
          <w:rPr>
            <w:lang w:eastAsia="zh-CN"/>
          </w:rPr>
          <w:delText>6.3</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#3</w:delText>
        </w:r>
        <w:r w:rsidDel="00D64262">
          <w:delText>: use of SMF sets for 5G VN group communications.</w:delText>
        </w:r>
        <w:r w:rsidDel="00D64262">
          <w:tab/>
          <w:delText>20</w:delText>
        </w:r>
      </w:del>
    </w:p>
    <w:p w14:paraId="2C06E58B" w14:textId="3AEF040B" w:rsidR="009D0F46" w:rsidDel="00D64262" w:rsidRDefault="009D0F46">
      <w:pPr>
        <w:pStyle w:val="30"/>
        <w:rPr>
          <w:del w:id="567" w:author="Rapporteur" w:date="2022-05-24T11:41:00Z"/>
          <w:rFonts w:asciiTheme="minorHAnsi" w:eastAsiaTheme="minorEastAsia" w:hAnsiTheme="minorHAnsi" w:cstheme="minorBidi"/>
          <w:kern w:val="2"/>
          <w:szCs w:val="22"/>
          <w:lang w:val="en-US" w:eastAsia="ko-KR"/>
        </w:rPr>
      </w:pPr>
      <w:del w:id="568" w:author="Rapporteur" w:date="2022-05-24T11:41:00Z">
        <w:r w:rsidDel="00D64262">
          <w:rPr>
            <w:lang w:eastAsia="ko-KR"/>
          </w:rPr>
          <w:delText>6.3.1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20</w:delText>
        </w:r>
      </w:del>
    </w:p>
    <w:p w14:paraId="1FA0CD5B" w14:textId="013F35EC" w:rsidR="009D0F46" w:rsidDel="00D64262" w:rsidRDefault="009D0F46">
      <w:pPr>
        <w:pStyle w:val="30"/>
        <w:rPr>
          <w:del w:id="569" w:author="Rapporteur" w:date="2022-05-24T11:41:00Z"/>
          <w:rFonts w:asciiTheme="minorHAnsi" w:eastAsiaTheme="minorEastAsia" w:hAnsiTheme="minorHAnsi" w:cstheme="minorBidi"/>
          <w:kern w:val="2"/>
          <w:szCs w:val="22"/>
          <w:lang w:val="en-US" w:eastAsia="ko-KR"/>
        </w:rPr>
      </w:pPr>
      <w:del w:id="570" w:author="Rapporteur" w:date="2022-05-24T11:41:00Z">
        <w:r w:rsidDel="00D64262">
          <w:rPr>
            <w:lang w:eastAsia="ko-KR"/>
          </w:rPr>
          <w:delText>6.3.2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20</w:delText>
        </w:r>
      </w:del>
    </w:p>
    <w:p w14:paraId="76F2D6F3" w14:textId="7B8AB4E0" w:rsidR="009D0F46" w:rsidDel="00D64262" w:rsidRDefault="009D0F46">
      <w:pPr>
        <w:pStyle w:val="30"/>
        <w:rPr>
          <w:del w:id="571" w:author="Rapporteur" w:date="2022-05-24T11:41:00Z"/>
          <w:rFonts w:asciiTheme="minorHAnsi" w:eastAsiaTheme="minorEastAsia" w:hAnsiTheme="minorHAnsi" w:cstheme="minorBidi"/>
          <w:kern w:val="2"/>
          <w:szCs w:val="22"/>
          <w:lang w:val="en-US" w:eastAsia="ko-KR"/>
        </w:rPr>
      </w:pPr>
      <w:del w:id="572" w:author="Rapporteur" w:date="2022-05-24T11:41:00Z">
        <w:r w:rsidDel="00D64262">
          <w:delText>6.3.3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20</w:delText>
        </w:r>
      </w:del>
    </w:p>
    <w:p w14:paraId="5D2D1FA3" w14:textId="01C3DC0D" w:rsidR="009D0F46" w:rsidDel="00D64262" w:rsidRDefault="009D0F46">
      <w:pPr>
        <w:pStyle w:val="30"/>
        <w:rPr>
          <w:del w:id="573" w:author="Rapporteur" w:date="2022-05-24T11:41:00Z"/>
          <w:rFonts w:asciiTheme="minorHAnsi" w:eastAsiaTheme="minorEastAsia" w:hAnsiTheme="minorHAnsi" w:cstheme="minorBidi"/>
          <w:kern w:val="2"/>
          <w:szCs w:val="22"/>
          <w:lang w:val="en-US" w:eastAsia="ko-KR"/>
        </w:rPr>
      </w:pPr>
      <w:del w:id="574" w:author="Rapporteur" w:date="2022-05-24T11:41:00Z">
        <w:r w:rsidDel="00D64262">
          <w:delText>6.3.4</w:delText>
        </w:r>
        <w:r w:rsidDel="00D64262">
          <w:rPr>
            <w:rFonts w:asciiTheme="minorHAnsi" w:eastAsiaTheme="minorEastAsia" w:hAnsiTheme="minorHAnsi" w:cstheme="minorBidi"/>
            <w:kern w:val="2"/>
            <w:szCs w:val="22"/>
            <w:lang w:val="en-US" w:eastAsia="ko-KR"/>
          </w:rPr>
          <w:tab/>
        </w:r>
        <w:r w:rsidDel="00D64262">
          <w:rPr>
            <w:lang w:eastAsia="ko-KR"/>
          </w:rPr>
          <w:delText>Impacts</w:delText>
        </w:r>
        <w:r w:rsidDel="00D64262">
          <w:delText xml:space="preserve"> on existing entities and interfaces</w:delText>
        </w:r>
        <w:r w:rsidDel="00D64262">
          <w:tab/>
          <w:delText>21</w:delText>
        </w:r>
      </w:del>
    </w:p>
    <w:p w14:paraId="272397B1" w14:textId="43206B12" w:rsidR="009D0F46" w:rsidDel="00D64262" w:rsidRDefault="009D0F46">
      <w:pPr>
        <w:pStyle w:val="20"/>
        <w:rPr>
          <w:del w:id="575" w:author="Rapporteur" w:date="2022-05-24T11:41:00Z"/>
          <w:rFonts w:asciiTheme="minorHAnsi" w:eastAsiaTheme="minorEastAsia" w:hAnsiTheme="minorHAnsi" w:cstheme="minorBidi"/>
          <w:kern w:val="2"/>
          <w:szCs w:val="22"/>
          <w:lang w:val="en-US" w:eastAsia="ko-KR"/>
        </w:rPr>
      </w:pPr>
      <w:del w:id="576" w:author="Rapporteur" w:date="2022-05-24T11:41:00Z">
        <w:r w:rsidDel="00D64262">
          <w:rPr>
            <w:lang w:eastAsia="zh-CN"/>
          </w:rPr>
          <w:delText>6.4</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#4</w:delText>
        </w:r>
        <w:r w:rsidDel="00D64262">
          <w:delText>: Multiple SMFs for VN group communication</w:delText>
        </w:r>
        <w:r w:rsidDel="00D64262">
          <w:tab/>
          <w:delText>21</w:delText>
        </w:r>
      </w:del>
    </w:p>
    <w:p w14:paraId="1B7F3539" w14:textId="32B88E00" w:rsidR="009D0F46" w:rsidDel="00D64262" w:rsidRDefault="009D0F46">
      <w:pPr>
        <w:pStyle w:val="30"/>
        <w:rPr>
          <w:del w:id="577" w:author="Rapporteur" w:date="2022-05-24T11:41:00Z"/>
          <w:rFonts w:asciiTheme="minorHAnsi" w:eastAsiaTheme="minorEastAsia" w:hAnsiTheme="minorHAnsi" w:cstheme="minorBidi"/>
          <w:kern w:val="2"/>
          <w:szCs w:val="22"/>
          <w:lang w:val="en-US" w:eastAsia="ko-KR"/>
        </w:rPr>
      </w:pPr>
      <w:del w:id="578" w:author="Rapporteur" w:date="2022-05-24T11:41:00Z">
        <w:r w:rsidDel="00D64262">
          <w:rPr>
            <w:lang w:eastAsia="ko-KR"/>
          </w:rPr>
          <w:delText>6.4.1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21</w:delText>
        </w:r>
      </w:del>
    </w:p>
    <w:p w14:paraId="7A298FF7" w14:textId="2C1F2B8E" w:rsidR="009D0F46" w:rsidDel="00D64262" w:rsidRDefault="009D0F46">
      <w:pPr>
        <w:pStyle w:val="30"/>
        <w:rPr>
          <w:del w:id="579" w:author="Rapporteur" w:date="2022-05-24T11:41:00Z"/>
          <w:rFonts w:asciiTheme="minorHAnsi" w:eastAsiaTheme="minorEastAsia" w:hAnsiTheme="minorHAnsi" w:cstheme="minorBidi"/>
          <w:kern w:val="2"/>
          <w:szCs w:val="22"/>
          <w:lang w:val="en-US" w:eastAsia="ko-KR"/>
        </w:rPr>
      </w:pPr>
      <w:del w:id="580" w:author="Rapporteur" w:date="2022-05-24T11:41:00Z">
        <w:r w:rsidDel="00D64262">
          <w:rPr>
            <w:lang w:eastAsia="ko-KR"/>
          </w:rPr>
          <w:delText>6.4.2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21</w:delText>
        </w:r>
      </w:del>
    </w:p>
    <w:p w14:paraId="2784E2C7" w14:textId="32E3D936" w:rsidR="009D0F46" w:rsidDel="00D64262" w:rsidRDefault="009D0F46">
      <w:pPr>
        <w:pStyle w:val="30"/>
        <w:rPr>
          <w:del w:id="581" w:author="Rapporteur" w:date="2022-05-24T11:41:00Z"/>
          <w:rFonts w:asciiTheme="minorHAnsi" w:eastAsiaTheme="minorEastAsia" w:hAnsiTheme="minorHAnsi" w:cstheme="minorBidi"/>
          <w:kern w:val="2"/>
          <w:szCs w:val="22"/>
          <w:lang w:val="en-US" w:eastAsia="ko-KR"/>
        </w:rPr>
      </w:pPr>
      <w:del w:id="582" w:author="Rapporteur" w:date="2022-05-24T11:41:00Z">
        <w:r w:rsidDel="00D64262">
          <w:delText>6.4.3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22</w:delText>
        </w:r>
      </w:del>
    </w:p>
    <w:p w14:paraId="2FFCC370" w14:textId="6FF2AF82" w:rsidR="009D0F46" w:rsidDel="00D64262" w:rsidRDefault="009D0F46">
      <w:pPr>
        <w:pStyle w:val="30"/>
        <w:rPr>
          <w:del w:id="583" w:author="Rapporteur" w:date="2022-05-24T11:41:00Z"/>
          <w:rFonts w:asciiTheme="minorHAnsi" w:eastAsiaTheme="minorEastAsia" w:hAnsiTheme="minorHAnsi" w:cstheme="minorBidi"/>
          <w:kern w:val="2"/>
          <w:szCs w:val="22"/>
          <w:lang w:val="en-US" w:eastAsia="ko-KR"/>
        </w:rPr>
      </w:pPr>
      <w:del w:id="584" w:author="Rapporteur" w:date="2022-05-24T11:41:00Z">
        <w:r w:rsidDel="00D64262">
          <w:delText>6.4.4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25</w:delText>
        </w:r>
      </w:del>
    </w:p>
    <w:p w14:paraId="0EE25CAF" w14:textId="23B6F8D4" w:rsidR="009D0F46" w:rsidDel="00D64262" w:rsidRDefault="009D0F46">
      <w:pPr>
        <w:pStyle w:val="20"/>
        <w:rPr>
          <w:del w:id="585" w:author="Rapporteur" w:date="2022-05-24T11:41:00Z"/>
          <w:rFonts w:asciiTheme="minorHAnsi" w:eastAsiaTheme="minorEastAsia" w:hAnsiTheme="minorHAnsi" w:cstheme="minorBidi"/>
          <w:kern w:val="2"/>
          <w:szCs w:val="22"/>
          <w:lang w:val="en-US" w:eastAsia="ko-KR"/>
        </w:rPr>
      </w:pPr>
      <w:del w:id="586" w:author="Rapporteur" w:date="2022-05-24T11:41:00Z">
        <w:r w:rsidDel="00D64262">
          <w:rPr>
            <w:lang w:eastAsia="zh-CN"/>
          </w:rPr>
          <w:delText>6.5</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#5</w:delText>
        </w:r>
        <w:r w:rsidDel="00D64262">
          <w:delText>: Multiple SMFs involved 5G VN group communication</w:delText>
        </w:r>
        <w:r w:rsidDel="00D64262">
          <w:tab/>
          <w:delText>25</w:delText>
        </w:r>
      </w:del>
    </w:p>
    <w:p w14:paraId="1D0A5382" w14:textId="54CCFA18" w:rsidR="009D0F46" w:rsidDel="00D64262" w:rsidRDefault="009D0F46">
      <w:pPr>
        <w:pStyle w:val="30"/>
        <w:rPr>
          <w:del w:id="587" w:author="Rapporteur" w:date="2022-05-24T11:41:00Z"/>
          <w:rFonts w:asciiTheme="minorHAnsi" w:eastAsiaTheme="minorEastAsia" w:hAnsiTheme="minorHAnsi" w:cstheme="minorBidi"/>
          <w:kern w:val="2"/>
          <w:szCs w:val="22"/>
          <w:lang w:val="en-US" w:eastAsia="ko-KR"/>
        </w:rPr>
      </w:pPr>
      <w:del w:id="588" w:author="Rapporteur" w:date="2022-05-24T11:41:00Z">
        <w:r w:rsidDel="00D64262">
          <w:rPr>
            <w:lang w:eastAsia="ko-KR"/>
          </w:rPr>
          <w:delText>6.5.1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25</w:delText>
        </w:r>
      </w:del>
    </w:p>
    <w:p w14:paraId="303262F7" w14:textId="13DE0C86" w:rsidR="009D0F46" w:rsidDel="00D64262" w:rsidRDefault="009D0F46">
      <w:pPr>
        <w:pStyle w:val="30"/>
        <w:rPr>
          <w:del w:id="589" w:author="Rapporteur" w:date="2022-05-24T11:41:00Z"/>
          <w:rFonts w:asciiTheme="minorHAnsi" w:eastAsiaTheme="minorEastAsia" w:hAnsiTheme="minorHAnsi" w:cstheme="minorBidi"/>
          <w:kern w:val="2"/>
          <w:szCs w:val="22"/>
          <w:lang w:val="en-US" w:eastAsia="ko-KR"/>
        </w:rPr>
      </w:pPr>
      <w:del w:id="590" w:author="Rapporteur" w:date="2022-05-24T11:41:00Z">
        <w:r w:rsidDel="00D64262">
          <w:rPr>
            <w:lang w:eastAsia="ko-KR"/>
          </w:rPr>
          <w:delText>6.5.2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25</w:delText>
        </w:r>
      </w:del>
    </w:p>
    <w:p w14:paraId="180B752D" w14:textId="054E450A" w:rsidR="009D0F46" w:rsidDel="00D64262" w:rsidRDefault="009D0F46">
      <w:pPr>
        <w:pStyle w:val="30"/>
        <w:rPr>
          <w:del w:id="591" w:author="Rapporteur" w:date="2022-05-24T11:41:00Z"/>
          <w:rFonts w:asciiTheme="minorHAnsi" w:eastAsiaTheme="minorEastAsia" w:hAnsiTheme="minorHAnsi" w:cstheme="minorBidi"/>
          <w:kern w:val="2"/>
          <w:szCs w:val="22"/>
          <w:lang w:val="en-US" w:eastAsia="ko-KR"/>
        </w:rPr>
      </w:pPr>
      <w:del w:id="592" w:author="Rapporteur" w:date="2022-05-24T11:41:00Z">
        <w:r w:rsidDel="00D64262">
          <w:delText>6.5.3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27</w:delText>
        </w:r>
      </w:del>
    </w:p>
    <w:p w14:paraId="0A9AF1DA" w14:textId="1D9FCD92" w:rsidR="009D0F46" w:rsidDel="00D64262" w:rsidRDefault="009D0F46">
      <w:pPr>
        <w:pStyle w:val="41"/>
        <w:rPr>
          <w:del w:id="593" w:author="Rapporteur" w:date="2022-05-24T11:41:00Z"/>
          <w:rFonts w:asciiTheme="minorHAnsi" w:eastAsiaTheme="minorEastAsia" w:hAnsiTheme="minorHAnsi" w:cstheme="minorBidi"/>
          <w:kern w:val="2"/>
          <w:szCs w:val="22"/>
          <w:lang w:val="en-US" w:eastAsia="ko-KR"/>
        </w:rPr>
      </w:pPr>
      <w:del w:id="594" w:author="Rapporteur" w:date="2022-05-24T11:41:00Z">
        <w:r w:rsidDel="00D64262">
          <w:delText>6.5.3.1</w:delText>
        </w:r>
        <w:r w:rsidDel="00D64262">
          <w:rPr>
            <w:rFonts w:asciiTheme="minorHAnsi" w:eastAsiaTheme="minorEastAsia" w:hAnsiTheme="minorHAnsi" w:cstheme="minorBidi"/>
            <w:kern w:val="2"/>
            <w:szCs w:val="22"/>
            <w:lang w:val="en-US" w:eastAsia="ko-KR"/>
          </w:rPr>
          <w:tab/>
        </w:r>
        <w:r w:rsidDel="00D64262">
          <w:delText>Retrieval of peer SMF</w:delText>
        </w:r>
        <w:r w:rsidDel="00D64262">
          <w:tab/>
          <w:delText>27</w:delText>
        </w:r>
      </w:del>
    </w:p>
    <w:p w14:paraId="753CFC01" w14:textId="3F6911C8" w:rsidR="009D0F46" w:rsidDel="00D64262" w:rsidRDefault="009D0F46">
      <w:pPr>
        <w:pStyle w:val="41"/>
        <w:rPr>
          <w:del w:id="595" w:author="Rapporteur" w:date="2022-05-24T11:41:00Z"/>
          <w:rFonts w:asciiTheme="minorHAnsi" w:eastAsiaTheme="minorEastAsia" w:hAnsiTheme="minorHAnsi" w:cstheme="minorBidi"/>
          <w:kern w:val="2"/>
          <w:szCs w:val="22"/>
          <w:lang w:val="en-US" w:eastAsia="ko-KR"/>
        </w:rPr>
      </w:pPr>
      <w:del w:id="596" w:author="Rapporteur" w:date="2022-05-24T11:41:00Z">
        <w:r w:rsidDel="00D64262">
          <w:delText>6.5.3.2</w:delText>
        </w:r>
        <w:r w:rsidDel="00D64262">
          <w:rPr>
            <w:rFonts w:asciiTheme="minorHAnsi" w:eastAsiaTheme="minorEastAsia" w:hAnsiTheme="minorHAnsi" w:cstheme="minorBidi"/>
            <w:kern w:val="2"/>
            <w:szCs w:val="22"/>
            <w:lang w:val="en-US" w:eastAsia="ko-KR"/>
          </w:rPr>
          <w:tab/>
        </w:r>
        <w:r w:rsidDel="00D64262">
          <w:delText>N19 tunnel management</w:delText>
        </w:r>
        <w:r w:rsidDel="00D64262">
          <w:tab/>
          <w:delText>29</w:delText>
        </w:r>
      </w:del>
    </w:p>
    <w:p w14:paraId="3F9C9AF7" w14:textId="331BF2C9" w:rsidR="009D0F46" w:rsidDel="00D64262" w:rsidRDefault="009D0F46">
      <w:pPr>
        <w:pStyle w:val="41"/>
        <w:rPr>
          <w:del w:id="597" w:author="Rapporteur" w:date="2022-05-24T11:41:00Z"/>
          <w:rFonts w:asciiTheme="minorHAnsi" w:eastAsiaTheme="minorEastAsia" w:hAnsiTheme="minorHAnsi" w:cstheme="minorBidi"/>
          <w:kern w:val="2"/>
          <w:szCs w:val="22"/>
          <w:lang w:val="en-US" w:eastAsia="ko-KR"/>
        </w:rPr>
      </w:pPr>
      <w:del w:id="598" w:author="Rapporteur" w:date="2022-05-24T11:41:00Z">
        <w:r w:rsidDel="00D64262">
          <w:delText>6.5.3.</w:delText>
        </w:r>
        <w:r w:rsidRPr="0094237D" w:rsidDel="00D64262">
          <w:rPr>
            <w:lang w:val="en-US"/>
          </w:rPr>
          <w:delText>3</w:delText>
        </w:r>
        <w:r w:rsidDel="00D64262">
          <w:rPr>
            <w:rFonts w:asciiTheme="minorHAnsi" w:eastAsiaTheme="minorEastAsia" w:hAnsiTheme="minorHAnsi" w:cstheme="minorBidi"/>
            <w:kern w:val="2"/>
            <w:szCs w:val="22"/>
            <w:lang w:val="en-US" w:eastAsia="ko-KR"/>
          </w:rPr>
          <w:tab/>
        </w:r>
        <w:r w:rsidRPr="0094237D" w:rsidDel="00D64262">
          <w:rPr>
            <w:lang w:val="en-US"/>
          </w:rPr>
          <w:delText>UPF Topology</w:delText>
        </w:r>
        <w:r w:rsidDel="00D64262">
          <w:delText xml:space="preserve"> management</w:delText>
        </w:r>
        <w:r w:rsidDel="00D64262">
          <w:tab/>
          <w:delText>31</w:delText>
        </w:r>
      </w:del>
    </w:p>
    <w:p w14:paraId="75F1BF15" w14:textId="42E3B392" w:rsidR="009D0F46" w:rsidDel="00D64262" w:rsidRDefault="009D0F46">
      <w:pPr>
        <w:pStyle w:val="30"/>
        <w:rPr>
          <w:del w:id="599" w:author="Rapporteur" w:date="2022-05-24T11:41:00Z"/>
          <w:rFonts w:asciiTheme="minorHAnsi" w:eastAsiaTheme="minorEastAsia" w:hAnsiTheme="minorHAnsi" w:cstheme="minorBidi"/>
          <w:kern w:val="2"/>
          <w:szCs w:val="22"/>
          <w:lang w:val="en-US" w:eastAsia="ko-KR"/>
        </w:rPr>
      </w:pPr>
      <w:del w:id="600" w:author="Rapporteur" w:date="2022-05-24T11:41:00Z">
        <w:r w:rsidDel="00D64262">
          <w:delText>6.5.4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33</w:delText>
        </w:r>
      </w:del>
    </w:p>
    <w:p w14:paraId="563C8229" w14:textId="36766256" w:rsidR="009D0F46" w:rsidDel="00D64262" w:rsidRDefault="009D0F46">
      <w:pPr>
        <w:pStyle w:val="20"/>
        <w:rPr>
          <w:del w:id="601" w:author="Rapporteur" w:date="2022-05-24T11:41:00Z"/>
          <w:rFonts w:asciiTheme="minorHAnsi" w:eastAsiaTheme="minorEastAsia" w:hAnsiTheme="minorHAnsi" w:cstheme="minorBidi"/>
          <w:kern w:val="2"/>
          <w:szCs w:val="22"/>
          <w:lang w:val="en-US" w:eastAsia="ko-KR"/>
        </w:rPr>
      </w:pPr>
      <w:del w:id="602" w:author="Rapporteur" w:date="2022-05-24T11:41:00Z">
        <w:r w:rsidDel="00D64262">
          <w:rPr>
            <w:lang w:eastAsia="zh-CN"/>
          </w:rPr>
          <w:delText>6.6</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#6</w:delText>
        </w:r>
        <w:r w:rsidDel="00D64262">
          <w:delText>: Reuse of Rel-17 QoS framework</w:delText>
        </w:r>
        <w:r w:rsidDel="00D64262">
          <w:tab/>
          <w:delText>34</w:delText>
        </w:r>
      </w:del>
    </w:p>
    <w:p w14:paraId="6A5A50B5" w14:textId="7BE10272" w:rsidR="009D0F46" w:rsidDel="00D64262" w:rsidRDefault="009D0F46">
      <w:pPr>
        <w:pStyle w:val="30"/>
        <w:rPr>
          <w:del w:id="603" w:author="Rapporteur" w:date="2022-05-24T11:41:00Z"/>
          <w:rFonts w:asciiTheme="minorHAnsi" w:eastAsiaTheme="minorEastAsia" w:hAnsiTheme="minorHAnsi" w:cstheme="minorBidi"/>
          <w:kern w:val="2"/>
          <w:szCs w:val="22"/>
          <w:lang w:val="en-US" w:eastAsia="ko-KR"/>
        </w:rPr>
      </w:pPr>
      <w:del w:id="604" w:author="Rapporteur" w:date="2022-05-24T11:41:00Z">
        <w:r w:rsidDel="00D64262">
          <w:rPr>
            <w:lang w:eastAsia="ko-KR"/>
          </w:rPr>
          <w:delText>6.6.1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34</w:delText>
        </w:r>
      </w:del>
    </w:p>
    <w:p w14:paraId="25D72C96" w14:textId="114EB0FB" w:rsidR="009D0F46" w:rsidDel="00D64262" w:rsidRDefault="009D0F46">
      <w:pPr>
        <w:pStyle w:val="30"/>
        <w:rPr>
          <w:del w:id="605" w:author="Rapporteur" w:date="2022-05-24T11:41:00Z"/>
          <w:rFonts w:asciiTheme="minorHAnsi" w:eastAsiaTheme="minorEastAsia" w:hAnsiTheme="minorHAnsi" w:cstheme="minorBidi"/>
          <w:kern w:val="2"/>
          <w:szCs w:val="22"/>
          <w:lang w:val="en-US" w:eastAsia="ko-KR"/>
        </w:rPr>
      </w:pPr>
      <w:del w:id="606" w:author="Rapporteur" w:date="2022-05-24T11:41:00Z">
        <w:r w:rsidDel="00D64262">
          <w:rPr>
            <w:lang w:eastAsia="ko-KR"/>
          </w:rPr>
          <w:delText>6.6.2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34</w:delText>
        </w:r>
      </w:del>
    </w:p>
    <w:p w14:paraId="4AD6417F" w14:textId="7C148E73" w:rsidR="009D0F46" w:rsidDel="00D64262" w:rsidRDefault="009D0F46">
      <w:pPr>
        <w:pStyle w:val="30"/>
        <w:rPr>
          <w:del w:id="607" w:author="Rapporteur" w:date="2022-05-24T11:41:00Z"/>
          <w:rFonts w:asciiTheme="minorHAnsi" w:eastAsiaTheme="minorEastAsia" w:hAnsiTheme="minorHAnsi" w:cstheme="minorBidi"/>
          <w:kern w:val="2"/>
          <w:szCs w:val="22"/>
          <w:lang w:val="en-US" w:eastAsia="ko-KR"/>
        </w:rPr>
      </w:pPr>
      <w:del w:id="608" w:author="Rapporteur" w:date="2022-05-24T11:41:00Z">
        <w:r w:rsidDel="00D64262">
          <w:delText>6.6.3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34</w:delText>
        </w:r>
      </w:del>
    </w:p>
    <w:p w14:paraId="189B7829" w14:textId="3B8E6FFF" w:rsidR="009D0F46" w:rsidDel="00D64262" w:rsidRDefault="009D0F46">
      <w:pPr>
        <w:pStyle w:val="30"/>
        <w:rPr>
          <w:del w:id="609" w:author="Rapporteur" w:date="2022-05-24T11:41:00Z"/>
          <w:rFonts w:asciiTheme="minorHAnsi" w:eastAsiaTheme="minorEastAsia" w:hAnsiTheme="minorHAnsi" w:cstheme="minorBidi"/>
          <w:kern w:val="2"/>
          <w:szCs w:val="22"/>
          <w:lang w:val="en-US" w:eastAsia="ko-KR"/>
        </w:rPr>
      </w:pPr>
      <w:del w:id="610" w:author="Rapporteur" w:date="2022-05-24T11:41:00Z">
        <w:r w:rsidDel="00D64262">
          <w:delText>6.6.4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35</w:delText>
        </w:r>
      </w:del>
    </w:p>
    <w:p w14:paraId="1F5D7A43" w14:textId="184F375A" w:rsidR="009D0F46" w:rsidDel="00D64262" w:rsidRDefault="009D0F46">
      <w:pPr>
        <w:pStyle w:val="20"/>
        <w:rPr>
          <w:del w:id="611" w:author="Rapporteur" w:date="2022-05-24T11:41:00Z"/>
          <w:rFonts w:asciiTheme="minorHAnsi" w:eastAsiaTheme="minorEastAsia" w:hAnsiTheme="minorHAnsi" w:cstheme="minorBidi"/>
          <w:kern w:val="2"/>
          <w:szCs w:val="22"/>
          <w:lang w:val="en-US" w:eastAsia="ko-KR"/>
        </w:rPr>
      </w:pPr>
      <w:del w:id="612" w:author="Rapporteur" w:date="2022-05-24T11:41:00Z">
        <w:r w:rsidDel="00D64262">
          <w:rPr>
            <w:lang w:eastAsia="zh-CN"/>
          </w:rPr>
          <w:delText>6.7</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#7</w:delText>
        </w:r>
        <w:r w:rsidDel="00D64262">
          <w:delText>: A PDU Session with multiple groups</w:delText>
        </w:r>
        <w:r w:rsidDel="00D64262">
          <w:tab/>
          <w:delText>35</w:delText>
        </w:r>
      </w:del>
    </w:p>
    <w:p w14:paraId="60282D1C" w14:textId="39FB0DD1" w:rsidR="009D0F46" w:rsidDel="00D64262" w:rsidRDefault="009D0F46">
      <w:pPr>
        <w:pStyle w:val="30"/>
        <w:rPr>
          <w:del w:id="613" w:author="Rapporteur" w:date="2022-05-24T11:41:00Z"/>
          <w:rFonts w:asciiTheme="minorHAnsi" w:eastAsiaTheme="minorEastAsia" w:hAnsiTheme="minorHAnsi" w:cstheme="minorBidi"/>
          <w:kern w:val="2"/>
          <w:szCs w:val="22"/>
          <w:lang w:val="en-US" w:eastAsia="ko-KR"/>
        </w:rPr>
      </w:pPr>
      <w:del w:id="614" w:author="Rapporteur" w:date="2022-05-24T11:41:00Z">
        <w:r w:rsidDel="00D64262">
          <w:rPr>
            <w:lang w:eastAsia="ko-KR"/>
          </w:rPr>
          <w:delText>6.7.1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35</w:delText>
        </w:r>
      </w:del>
    </w:p>
    <w:p w14:paraId="00578409" w14:textId="349B6A99" w:rsidR="009D0F46" w:rsidDel="00D64262" w:rsidRDefault="009D0F46">
      <w:pPr>
        <w:pStyle w:val="30"/>
        <w:rPr>
          <w:del w:id="615" w:author="Rapporteur" w:date="2022-05-24T11:41:00Z"/>
          <w:rFonts w:asciiTheme="minorHAnsi" w:eastAsiaTheme="minorEastAsia" w:hAnsiTheme="minorHAnsi" w:cstheme="minorBidi"/>
          <w:kern w:val="2"/>
          <w:szCs w:val="22"/>
          <w:lang w:val="en-US" w:eastAsia="ko-KR"/>
        </w:rPr>
      </w:pPr>
      <w:del w:id="616" w:author="Rapporteur" w:date="2022-05-24T11:41:00Z">
        <w:r w:rsidDel="00D64262">
          <w:rPr>
            <w:lang w:eastAsia="ko-KR"/>
          </w:rPr>
          <w:delText>6.7.2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35</w:delText>
        </w:r>
      </w:del>
    </w:p>
    <w:p w14:paraId="38710039" w14:textId="7C6243B3" w:rsidR="009D0F46" w:rsidDel="00D64262" w:rsidRDefault="009D0F46">
      <w:pPr>
        <w:pStyle w:val="30"/>
        <w:rPr>
          <w:del w:id="617" w:author="Rapporteur" w:date="2022-05-24T11:41:00Z"/>
          <w:rFonts w:asciiTheme="minorHAnsi" w:eastAsiaTheme="minorEastAsia" w:hAnsiTheme="minorHAnsi" w:cstheme="minorBidi"/>
          <w:kern w:val="2"/>
          <w:szCs w:val="22"/>
          <w:lang w:val="en-US" w:eastAsia="ko-KR"/>
        </w:rPr>
      </w:pPr>
      <w:del w:id="618" w:author="Rapporteur" w:date="2022-05-24T11:41:00Z">
        <w:r w:rsidDel="00D64262">
          <w:rPr>
            <w:lang w:eastAsia="ko-KR"/>
          </w:rPr>
          <w:delText>6.7.3</w:delText>
        </w:r>
        <w:r w:rsidDel="00D64262">
          <w:rPr>
            <w:rFonts w:asciiTheme="minorHAnsi" w:eastAsiaTheme="minorEastAsia" w:hAnsiTheme="minorHAnsi" w:cstheme="minorBidi"/>
            <w:kern w:val="2"/>
            <w:szCs w:val="22"/>
            <w:lang w:val="en-US" w:eastAsia="ko-KR"/>
          </w:rPr>
          <w:tab/>
        </w:r>
        <w:r w:rsidDel="00D64262">
          <w:rPr>
            <w:lang w:eastAsia="ko-KR"/>
          </w:rPr>
          <w:delText>Procedures</w:delText>
        </w:r>
        <w:r w:rsidDel="00D64262">
          <w:tab/>
          <w:delText>36</w:delText>
        </w:r>
      </w:del>
    </w:p>
    <w:p w14:paraId="622251F7" w14:textId="400BD043" w:rsidR="009D0F46" w:rsidDel="00D64262" w:rsidRDefault="009D0F46">
      <w:pPr>
        <w:pStyle w:val="30"/>
        <w:rPr>
          <w:del w:id="619" w:author="Rapporteur" w:date="2022-05-24T11:41:00Z"/>
          <w:rFonts w:asciiTheme="minorHAnsi" w:eastAsiaTheme="minorEastAsia" w:hAnsiTheme="minorHAnsi" w:cstheme="minorBidi"/>
          <w:kern w:val="2"/>
          <w:szCs w:val="22"/>
          <w:lang w:val="en-US" w:eastAsia="ko-KR"/>
        </w:rPr>
      </w:pPr>
      <w:del w:id="620" w:author="Rapporteur" w:date="2022-05-24T11:41:00Z">
        <w:r w:rsidDel="00D64262">
          <w:delText>6.7.4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43</w:delText>
        </w:r>
      </w:del>
    </w:p>
    <w:p w14:paraId="59AF4EFD" w14:textId="2A4172E4" w:rsidR="009D0F46" w:rsidDel="00D64262" w:rsidRDefault="009D0F46">
      <w:pPr>
        <w:pStyle w:val="20"/>
        <w:rPr>
          <w:del w:id="621" w:author="Rapporteur" w:date="2022-05-24T11:41:00Z"/>
          <w:rFonts w:asciiTheme="minorHAnsi" w:eastAsiaTheme="minorEastAsia" w:hAnsiTheme="minorHAnsi" w:cstheme="minorBidi"/>
          <w:kern w:val="2"/>
          <w:szCs w:val="22"/>
          <w:lang w:val="en-US" w:eastAsia="ko-KR"/>
        </w:rPr>
      </w:pPr>
      <w:del w:id="622" w:author="Rapporteur" w:date="2022-05-24T11:41:00Z">
        <w:r w:rsidDel="00D64262">
          <w:rPr>
            <w:lang w:eastAsia="zh-CN"/>
          </w:rPr>
          <w:delText>6.8</w:delText>
        </w:r>
        <w:r w:rsidDel="00D64262">
          <w:rPr>
            <w:rFonts w:asciiTheme="minorHAnsi" w:eastAsiaTheme="minorEastAsia" w:hAnsiTheme="minorHAnsi" w:cstheme="minorBidi"/>
            <w:kern w:val="2"/>
            <w:szCs w:val="22"/>
            <w:lang w:val="en-US" w:eastAsia="ko-KR"/>
          </w:rPr>
          <w:tab/>
        </w:r>
        <w:r w:rsidDel="00D64262">
          <w:rPr>
            <w:lang w:eastAsia="zh-CN"/>
          </w:rPr>
          <w:delText>Solution #8: Support for service/LADN area and QoS provided by AF for a group</w:delText>
        </w:r>
        <w:r w:rsidDel="00D64262">
          <w:tab/>
          <w:delText>44</w:delText>
        </w:r>
      </w:del>
    </w:p>
    <w:p w14:paraId="35762D15" w14:textId="77D6BA9E" w:rsidR="009D0F46" w:rsidDel="00D64262" w:rsidRDefault="009D0F46">
      <w:pPr>
        <w:pStyle w:val="30"/>
        <w:rPr>
          <w:del w:id="623" w:author="Rapporteur" w:date="2022-05-24T11:41:00Z"/>
          <w:rFonts w:asciiTheme="minorHAnsi" w:eastAsiaTheme="minorEastAsia" w:hAnsiTheme="minorHAnsi" w:cstheme="minorBidi"/>
          <w:kern w:val="2"/>
          <w:szCs w:val="22"/>
          <w:lang w:val="en-US" w:eastAsia="ko-KR"/>
        </w:rPr>
      </w:pPr>
      <w:del w:id="624" w:author="Rapporteur" w:date="2022-05-24T11:41:00Z">
        <w:r w:rsidDel="00D64262">
          <w:delText>6.8.1</w:delText>
        </w:r>
        <w:r w:rsidDel="00D64262">
          <w:rPr>
            <w:rFonts w:asciiTheme="minorHAnsi" w:eastAsiaTheme="minorEastAsia" w:hAnsiTheme="minorHAnsi" w:cstheme="minorBidi"/>
            <w:kern w:val="2"/>
            <w:szCs w:val="22"/>
            <w:lang w:val="en-US" w:eastAsia="ko-KR"/>
          </w:rPr>
          <w:tab/>
        </w:r>
        <w:r w:rsidDel="00D64262">
          <w:delText>Introduction</w:delText>
        </w:r>
        <w:r w:rsidDel="00D64262">
          <w:tab/>
          <w:delText>44</w:delText>
        </w:r>
      </w:del>
    </w:p>
    <w:p w14:paraId="11AC4B0F" w14:textId="18A0BE73" w:rsidR="009D0F46" w:rsidDel="00D64262" w:rsidRDefault="009D0F46">
      <w:pPr>
        <w:pStyle w:val="30"/>
        <w:rPr>
          <w:del w:id="625" w:author="Rapporteur" w:date="2022-05-24T11:41:00Z"/>
          <w:rFonts w:asciiTheme="minorHAnsi" w:eastAsiaTheme="minorEastAsia" w:hAnsiTheme="minorHAnsi" w:cstheme="minorBidi"/>
          <w:kern w:val="2"/>
          <w:szCs w:val="22"/>
          <w:lang w:val="en-US" w:eastAsia="ko-KR"/>
        </w:rPr>
      </w:pPr>
      <w:del w:id="626" w:author="Rapporteur" w:date="2022-05-24T11:41:00Z">
        <w:r w:rsidDel="00D64262">
          <w:rPr>
            <w:lang w:eastAsia="ko-KR"/>
          </w:rPr>
          <w:delText>6.8.2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44</w:delText>
        </w:r>
      </w:del>
    </w:p>
    <w:p w14:paraId="19C83C6B" w14:textId="76A61E89" w:rsidR="009D0F46" w:rsidDel="00D64262" w:rsidRDefault="009D0F46">
      <w:pPr>
        <w:pStyle w:val="30"/>
        <w:rPr>
          <w:del w:id="627" w:author="Rapporteur" w:date="2022-05-24T11:41:00Z"/>
          <w:rFonts w:asciiTheme="minorHAnsi" w:eastAsiaTheme="minorEastAsia" w:hAnsiTheme="minorHAnsi" w:cstheme="minorBidi"/>
          <w:kern w:val="2"/>
          <w:szCs w:val="22"/>
          <w:lang w:val="en-US" w:eastAsia="ko-KR"/>
        </w:rPr>
      </w:pPr>
      <w:del w:id="628" w:author="Rapporteur" w:date="2022-05-24T11:41:00Z">
        <w:r w:rsidDel="00D64262">
          <w:delText>6.8.3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45</w:delText>
        </w:r>
      </w:del>
    </w:p>
    <w:p w14:paraId="31C290AA" w14:textId="3491EC74" w:rsidR="009D0F46" w:rsidDel="00D64262" w:rsidRDefault="009D0F46">
      <w:pPr>
        <w:pStyle w:val="30"/>
        <w:rPr>
          <w:del w:id="629" w:author="Rapporteur" w:date="2022-05-24T11:41:00Z"/>
          <w:rFonts w:asciiTheme="minorHAnsi" w:eastAsiaTheme="minorEastAsia" w:hAnsiTheme="minorHAnsi" w:cstheme="minorBidi"/>
          <w:kern w:val="2"/>
          <w:szCs w:val="22"/>
          <w:lang w:val="en-US" w:eastAsia="ko-KR"/>
        </w:rPr>
      </w:pPr>
      <w:del w:id="630" w:author="Rapporteur" w:date="2022-05-24T11:41:00Z">
        <w:r w:rsidDel="00D64262">
          <w:delText>6.8.4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46</w:delText>
        </w:r>
      </w:del>
    </w:p>
    <w:p w14:paraId="1034A1A7" w14:textId="51603547" w:rsidR="009D0F46" w:rsidDel="00D64262" w:rsidRDefault="009D0F46">
      <w:pPr>
        <w:pStyle w:val="20"/>
        <w:rPr>
          <w:del w:id="631" w:author="Rapporteur" w:date="2022-05-24T11:41:00Z"/>
          <w:rFonts w:asciiTheme="minorHAnsi" w:eastAsiaTheme="minorEastAsia" w:hAnsiTheme="minorHAnsi" w:cstheme="minorBidi"/>
          <w:kern w:val="2"/>
          <w:szCs w:val="22"/>
          <w:lang w:val="en-US" w:eastAsia="ko-KR"/>
        </w:rPr>
      </w:pPr>
      <w:del w:id="632" w:author="Rapporteur" w:date="2022-05-24T11:41:00Z">
        <w:r w:rsidDel="00D64262">
          <w:rPr>
            <w:lang w:eastAsia="zh-CN"/>
          </w:rPr>
          <w:delText>6.9</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#9</w:delText>
        </w:r>
        <w:r w:rsidDel="00D64262">
          <w:delText xml:space="preserve">: Support for </w:delText>
        </w:r>
        <w:r w:rsidDel="00D64262">
          <w:rPr>
            <w:lang w:eastAsia="zh-CN"/>
          </w:rPr>
          <w:delText>service/LADN area and QoS group attributes</w:delText>
        </w:r>
        <w:r w:rsidDel="00D64262">
          <w:tab/>
          <w:delText>46</w:delText>
        </w:r>
      </w:del>
    </w:p>
    <w:p w14:paraId="4E2A399E" w14:textId="130111D2" w:rsidR="009D0F46" w:rsidDel="00D64262" w:rsidRDefault="009D0F46">
      <w:pPr>
        <w:pStyle w:val="30"/>
        <w:rPr>
          <w:del w:id="633" w:author="Rapporteur" w:date="2022-05-24T11:41:00Z"/>
          <w:rFonts w:asciiTheme="minorHAnsi" w:eastAsiaTheme="minorEastAsia" w:hAnsiTheme="minorHAnsi" w:cstheme="minorBidi"/>
          <w:kern w:val="2"/>
          <w:szCs w:val="22"/>
          <w:lang w:val="en-US" w:eastAsia="ko-KR"/>
        </w:rPr>
      </w:pPr>
      <w:del w:id="634" w:author="Rapporteur" w:date="2022-05-24T11:41:00Z">
        <w:r w:rsidDel="00D64262">
          <w:rPr>
            <w:lang w:eastAsia="ko-KR"/>
          </w:rPr>
          <w:delText>6.9.1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46</w:delText>
        </w:r>
      </w:del>
    </w:p>
    <w:p w14:paraId="44F133D8" w14:textId="3B6E81E7" w:rsidR="009D0F46" w:rsidDel="00D64262" w:rsidRDefault="009D0F46">
      <w:pPr>
        <w:pStyle w:val="30"/>
        <w:rPr>
          <w:del w:id="635" w:author="Rapporteur" w:date="2022-05-24T11:41:00Z"/>
          <w:rFonts w:asciiTheme="minorHAnsi" w:eastAsiaTheme="minorEastAsia" w:hAnsiTheme="minorHAnsi" w:cstheme="minorBidi"/>
          <w:kern w:val="2"/>
          <w:szCs w:val="22"/>
          <w:lang w:val="en-US" w:eastAsia="ko-KR"/>
        </w:rPr>
      </w:pPr>
      <w:del w:id="636" w:author="Rapporteur" w:date="2022-05-24T11:41:00Z">
        <w:r w:rsidDel="00D64262">
          <w:rPr>
            <w:lang w:eastAsia="ko-KR"/>
          </w:rPr>
          <w:lastRenderedPageBreak/>
          <w:delText>6.9.2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46</w:delText>
        </w:r>
      </w:del>
    </w:p>
    <w:p w14:paraId="745ED050" w14:textId="184D9DA4" w:rsidR="009D0F46" w:rsidDel="00D64262" w:rsidRDefault="009D0F46">
      <w:pPr>
        <w:pStyle w:val="30"/>
        <w:rPr>
          <w:del w:id="637" w:author="Rapporteur" w:date="2022-05-24T11:41:00Z"/>
          <w:rFonts w:asciiTheme="minorHAnsi" w:eastAsiaTheme="minorEastAsia" w:hAnsiTheme="minorHAnsi" w:cstheme="minorBidi"/>
          <w:kern w:val="2"/>
          <w:szCs w:val="22"/>
          <w:lang w:val="en-US" w:eastAsia="ko-KR"/>
        </w:rPr>
      </w:pPr>
      <w:del w:id="638" w:author="Rapporteur" w:date="2022-05-24T11:41:00Z">
        <w:r w:rsidDel="00D64262">
          <w:delText>6.9.3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48</w:delText>
        </w:r>
      </w:del>
    </w:p>
    <w:p w14:paraId="746A8E03" w14:textId="393F4D15" w:rsidR="009D0F46" w:rsidDel="00D64262" w:rsidRDefault="009D0F46">
      <w:pPr>
        <w:pStyle w:val="41"/>
        <w:rPr>
          <w:del w:id="639" w:author="Rapporteur" w:date="2022-05-24T11:41:00Z"/>
          <w:rFonts w:asciiTheme="minorHAnsi" w:eastAsiaTheme="minorEastAsia" w:hAnsiTheme="minorHAnsi" w:cstheme="minorBidi"/>
          <w:kern w:val="2"/>
          <w:szCs w:val="22"/>
          <w:lang w:val="en-US" w:eastAsia="ko-KR"/>
        </w:rPr>
      </w:pPr>
      <w:del w:id="640" w:author="Rapporteur" w:date="2022-05-24T11:41:00Z">
        <w:r w:rsidDel="00D64262">
          <w:delText>6.9.3.1</w:delText>
        </w:r>
        <w:r w:rsidDel="00D64262">
          <w:rPr>
            <w:rFonts w:asciiTheme="minorHAnsi" w:eastAsiaTheme="minorEastAsia" w:hAnsiTheme="minorHAnsi" w:cstheme="minorBidi"/>
            <w:kern w:val="2"/>
            <w:szCs w:val="22"/>
            <w:lang w:val="en-US" w:eastAsia="ko-KR"/>
          </w:rPr>
          <w:tab/>
        </w:r>
        <w:r w:rsidDel="00D64262">
          <w:delText>Procedure for exposure of Service Area group attribute</w:delText>
        </w:r>
        <w:r w:rsidDel="00D64262">
          <w:tab/>
          <w:delText>48</w:delText>
        </w:r>
      </w:del>
    </w:p>
    <w:p w14:paraId="36D6FA28" w14:textId="713B6190" w:rsidR="009D0F46" w:rsidDel="00D64262" w:rsidRDefault="009D0F46">
      <w:pPr>
        <w:pStyle w:val="41"/>
        <w:rPr>
          <w:del w:id="641" w:author="Rapporteur" w:date="2022-05-24T11:41:00Z"/>
          <w:rFonts w:asciiTheme="minorHAnsi" w:eastAsiaTheme="minorEastAsia" w:hAnsiTheme="minorHAnsi" w:cstheme="minorBidi"/>
          <w:kern w:val="2"/>
          <w:szCs w:val="22"/>
          <w:lang w:val="en-US" w:eastAsia="ko-KR"/>
        </w:rPr>
      </w:pPr>
      <w:del w:id="642" w:author="Rapporteur" w:date="2022-05-24T11:41:00Z">
        <w:r w:rsidDel="00D64262">
          <w:delText>6.9.3.2</w:delText>
        </w:r>
        <w:r w:rsidDel="00D64262">
          <w:rPr>
            <w:rFonts w:asciiTheme="minorHAnsi" w:eastAsiaTheme="minorEastAsia" w:hAnsiTheme="minorHAnsi" w:cstheme="minorBidi"/>
            <w:kern w:val="2"/>
            <w:szCs w:val="22"/>
            <w:lang w:val="en-US" w:eastAsia="ko-KR"/>
          </w:rPr>
          <w:tab/>
        </w:r>
        <w:r w:rsidDel="00D64262">
          <w:delText>Procedure for exposure of QoS group attribute</w:delText>
        </w:r>
        <w:r w:rsidDel="00D64262">
          <w:tab/>
          <w:delText>49</w:delText>
        </w:r>
      </w:del>
    </w:p>
    <w:p w14:paraId="7047AE1D" w14:textId="4E755CC1" w:rsidR="009D0F46" w:rsidDel="00D64262" w:rsidRDefault="009D0F46">
      <w:pPr>
        <w:pStyle w:val="30"/>
        <w:rPr>
          <w:del w:id="643" w:author="Rapporteur" w:date="2022-05-24T11:41:00Z"/>
          <w:rFonts w:asciiTheme="minorHAnsi" w:eastAsiaTheme="minorEastAsia" w:hAnsiTheme="minorHAnsi" w:cstheme="minorBidi"/>
          <w:kern w:val="2"/>
          <w:szCs w:val="22"/>
          <w:lang w:val="en-US" w:eastAsia="ko-KR"/>
        </w:rPr>
      </w:pPr>
      <w:del w:id="644" w:author="Rapporteur" w:date="2022-05-24T11:41:00Z">
        <w:r w:rsidDel="00D64262">
          <w:delText>6.9.4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49</w:delText>
        </w:r>
      </w:del>
    </w:p>
    <w:p w14:paraId="08EF89B9" w14:textId="26DA854F" w:rsidR="009D0F46" w:rsidDel="00D64262" w:rsidRDefault="009D0F46">
      <w:pPr>
        <w:pStyle w:val="20"/>
        <w:rPr>
          <w:del w:id="645" w:author="Rapporteur" w:date="2022-05-24T11:41:00Z"/>
          <w:rFonts w:asciiTheme="minorHAnsi" w:eastAsiaTheme="minorEastAsia" w:hAnsiTheme="minorHAnsi" w:cstheme="minorBidi"/>
          <w:kern w:val="2"/>
          <w:szCs w:val="22"/>
          <w:lang w:val="en-US" w:eastAsia="ko-KR"/>
        </w:rPr>
      </w:pPr>
      <w:del w:id="646" w:author="Rapporteur" w:date="2022-05-24T11:41:00Z">
        <w:r w:rsidDel="00D64262">
          <w:rPr>
            <w:lang w:eastAsia="zh-CN"/>
          </w:rPr>
          <w:delText>6.10</w:delText>
        </w:r>
        <w:r w:rsidDel="00D64262">
          <w:rPr>
            <w:rFonts w:asciiTheme="minorHAnsi" w:eastAsiaTheme="minorEastAsia" w:hAnsiTheme="minorHAnsi" w:cstheme="minorBidi"/>
            <w:kern w:val="2"/>
            <w:szCs w:val="22"/>
            <w:lang w:val="en-US" w:eastAsia="ko-KR"/>
          </w:rPr>
          <w:tab/>
        </w:r>
        <w:r w:rsidDel="00D64262">
          <w:rPr>
            <w:lang w:eastAsia="zh-CN"/>
          </w:rPr>
          <w:delText>Solution #10: Support 5G VN service area with LADN mechanism</w:delText>
        </w:r>
        <w:r w:rsidDel="00D64262">
          <w:tab/>
          <w:delText>50</w:delText>
        </w:r>
      </w:del>
    </w:p>
    <w:p w14:paraId="688322FF" w14:textId="25E63A64" w:rsidR="009D0F46" w:rsidDel="00D64262" w:rsidRDefault="009D0F46">
      <w:pPr>
        <w:pStyle w:val="30"/>
        <w:rPr>
          <w:del w:id="647" w:author="Rapporteur" w:date="2022-05-24T11:41:00Z"/>
          <w:rFonts w:asciiTheme="minorHAnsi" w:eastAsiaTheme="minorEastAsia" w:hAnsiTheme="minorHAnsi" w:cstheme="minorBidi"/>
          <w:kern w:val="2"/>
          <w:szCs w:val="22"/>
          <w:lang w:val="en-US" w:eastAsia="ko-KR"/>
        </w:rPr>
      </w:pPr>
      <w:del w:id="648" w:author="Rapporteur" w:date="2022-05-24T11:41:00Z">
        <w:r w:rsidDel="00D64262">
          <w:delText>6.10.1</w:delText>
        </w:r>
        <w:r w:rsidDel="00D64262">
          <w:rPr>
            <w:rFonts w:asciiTheme="minorHAnsi" w:eastAsiaTheme="minorEastAsia" w:hAnsiTheme="minorHAnsi" w:cstheme="minorBidi"/>
            <w:kern w:val="2"/>
            <w:szCs w:val="22"/>
            <w:lang w:val="en-US" w:eastAsia="ko-KR"/>
          </w:rPr>
          <w:tab/>
        </w:r>
        <w:r w:rsidDel="00D64262">
          <w:delText>Key Issue mapping</w:delText>
        </w:r>
        <w:r w:rsidDel="00D64262">
          <w:tab/>
          <w:delText>50</w:delText>
        </w:r>
      </w:del>
    </w:p>
    <w:p w14:paraId="09E27199" w14:textId="0CC7F771" w:rsidR="009D0F46" w:rsidDel="00D64262" w:rsidRDefault="009D0F46">
      <w:pPr>
        <w:pStyle w:val="30"/>
        <w:rPr>
          <w:del w:id="649" w:author="Rapporteur" w:date="2022-05-24T11:41:00Z"/>
          <w:rFonts w:asciiTheme="minorHAnsi" w:eastAsiaTheme="minorEastAsia" w:hAnsiTheme="minorHAnsi" w:cstheme="minorBidi"/>
          <w:kern w:val="2"/>
          <w:szCs w:val="22"/>
          <w:lang w:val="en-US" w:eastAsia="ko-KR"/>
        </w:rPr>
      </w:pPr>
      <w:del w:id="650" w:author="Rapporteur" w:date="2022-05-24T11:41:00Z">
        <w:r w:rsidDel="00D64262">
          <w:delText>6.10.2</w:delText>
        </w:r>
        <w:r w:rsidDel="00D64262">
          <w:rPr>
            <w:rFonts w:asciiTheme="minorHAnsi" w:eastAsiaTheme="minorEastAsia" w:hAnsiTheme="minorHAnsi" w:cstheme="minorBidi"/>
            <w:kern w:val="2"/>
            <w:szCs w:val="22"/>
            <w:lang w:val="en-US" w:eastAsia="ko-KR"/>
          </w:rPr>
          <w:tab/>
        </w:r>
        <w:r w:rsidDel="00D64262">
          <w:delText>Description</w:delText>
        </w:r>
        <w:r w:rsidDel="00D64262">
          <w:tab/>
          <w:delText>50</w:delText>
        </w:r>
      </w:del>
    </w:p>
    <w:p w14:paraId="4F2CAFB5" w14:textId="09F8CAF9" w:rsidR="009D0F46" w:rsidDel="00D64262" w:rsidRDefault="009D0F46">
      <w:pPr>
        <w:pStyle w:val="30"/>
        <w:rPr>
          <w:del w:id="651" w:author="Rapporteur" w:date="2022-05-24T11:41:00Z"/>
          <w:rFonts w:asciiTheme="minorHAnsi" w:eastAsiaTheme="minorEastAsia" w:hAnsiTheme="minorHAnsi" w:cstheme="minorBidi"/>
          <w:kern w:val="2"/>
          <w:szCs w:val="22"/>
          <w:lang w:val="en-US" w:eastAsia="ko-KR"/>
        </w:rPr>
      </w:pPr>
      <w:del w:id="652" w:author="Rapporteur" w:date="2022-05-24T11:41:00Z">
        <w:r w:rsidDel="00D64262">
          <w:delText>6.10.3</w:delText>
        </w:r>
        <w:r w:rsidDel="00D64262">
          <w:rPr>
            <w:rFonts w:asciiTheme="minorHAnsi" w:eastAsiaTheme="minorEastAsia" w:hAnsiTheme="minorHAnsi" w:cstheme="minorBidi"/>
            <w:kern w:val="2"/>
            <w:szCs w:val="22"/>
            <w:lang w:val="en-US" w:eastAsia="ko-KR"/>
          </w:rPr>
          <w:tab/>
        </w:r>
        <w:r w:rsidDel="00D64262">
          <w:delText>Procedures for support of LADN service area</w:delText>
        </w:r>
        <w:r w:rsidDel="00D64262">
          <w:tab/>
          <w:delText>51</w:delText>
        </w:r>
      </w:del>
    </w:p>
    <w:p w14:paraId="005D8448" w14:textId="60B68761" w:rsidR="009D0F46" w:rsidDel="00D64262" w:rsidRDefault="009D0F46">
      <w:pPr>
        <w:pStyle w:val="30"/>
        <w:rPr>
          <w:del w:id="653" w:author="Rapporteur" w:date="2022-05-24T11:41:00Z"/>
          <w:rFonts w:asciiTheme="minorHAnsi" w:eastAsiaTheme="minorEastAsia" w:hAnsiTheme="minorHAnsi" w:cstheme="minorBidi"/>
          <w:kern w:val="2"/>
          <w:szCs w:val="22"/>
          <w:lang w:val="en-US" w:eastAsia="ko-KR"/>
        </w:rPr>
      </w:pPr>
      <w:del w:id="654" w:author="Rapporteur" w:date="2022-05-24T11:41:00Z">
        <w:r w:rsidDel="00D64262">
          <w:delText>6.10.4</w:delText>
        </w:r>
        <w:r w:rsidDel="00D64262">
          <w:rPr>
            <w:rFonts w:asciiTheme="minorHAnsi" w:eastAsiaTheme="minorEastAsia" w:hAnsiTheme="minorHAnsi" w:cstheme="minorBidi"/>
            <w:kern w:val="2"/>
            <w:szCs w:val="22"/>
            <w:lang w:val="en-US" w:eastAsia="ko-KR"/>
          </w:rPr>
          <w:tab/>
        </w:r>
        <w:r w:rsidDel="00D64262">
          <w:delText>Impacts on services, entities and interfaces</w:delText>
        </w:r>
        <w:r w:rsidDel="00D64262">
          <w:tab/>
          <w:delText>51</w:delText>
        </w:r>
      </w:del>
    </w:p>
    <w:p w14:paraId="1EA86340" w14:textId="480FABD8" w:rsidR="009D0F46" w:rsidDel="00D64262" w:rsidRDefault="009D0F46">
      <w:pPr>
        <w:pStyle w:val="20"/>
        <w:rPr>
          <w:del w:id="655" w:author="Rapporteur" w:date="2022-05-24T11:41:00Z"/>
          <w:rFonts w:asciiTheme="minorHAnsi" w:eastAsiaTheme="minorEastAsia" w:hAnsiTheme="minorHAnsi" w:cstheme="minorBidi"/>
          <w:kern w:val="2"/>
          <w:szCs w:val="22"/>
          <w:lang w:val="en-US" w:eastAsia="ko-KR"/>
        </w:rPr>
      </w:pPr>
      <w:del w:id="656" w:author="Rapporteur" w:date="2022-05-24T11:41:00Z">
        <w:r w:rsidDel="00D64262">
          <w:rPr>
            <w:lang w:eastAsia="zh-CN"/>
          </w:rPr>
          <w:delText>6.11</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#11</w:delText>
        </w:r>
        <w:r w:rsidDel="00D64262">
          <w:delText>: Support for group status event reporting</w:delText>
        </w:r>
        <w:r w:rsidDel="00D64262">
          <w:tab/>
          <w:delText>51</w:delText>
        </w:r>
      </w:del>
    </w:p>
    <w:p w14:paraId="3CF43E5B" w14:textId="08343C01" w:rsidR="009D0F46" w:rsidDel="00D64262" w:rsidRDefault="009D0F46">
      <w:pPr>
        <w:pStyle w:val="30"/>
        <w:rPr>
          <w:del w:id="657" w:author="Rapporteur" w:date="2022-05-24T11:41:00Z"/>
          <w:rFonts w:asciiTheme="minorHAnsi" w:eastAsiaTheme="minorEastAsia" w:hAnsiTheme="minorHAnsi" w:cstheme="minorBidi"/>
          <w:kern w:val="2"/>
          <w:szCs w:val="22"/>
          <w:lang w:val="en-US" w:eastAsia="ko-KR"/>
        </w:rPr>
      </w:pPr>
      <w:del w:id="658" w:author="Rapporteur" w:date="2022-05-24T11:41:00Z">
        <w:r w:rsidDel="00D64262">
          <w:rPr>
            <w:lang w:eastAsia="ko-KR"/>
          </w:rPr>
          <w:delText>6.11.1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51</w:delText>
        </w:r>
      </w:del>
    </w:p>
    <w:p w14:paraId="01090274" w14:textId="79260DFD" w:rsidR="009D0F46" w:rsidDel="00D64262" w:rsidRDefault="009D0F46">
      <w:pPr>
        <w:pStyle w:val="30"/>
        <w:rPr>
          <w:del w:id="659" w:author="Rapporteur" w:date="2022-05-24T11:41:00Z"/>
          <w:rFonts w:asciiTheme="minorHAnsi" w:eastAsiaTheme="minorEastAsia" w:hAnsiTheme="minorHAnsi" w:cstheme="minorBidi"/>
          <w:kern w:val="2"/>
          <w:szCs w:val="22"/>
          <w:lang w:val="en-US" w:eastAsia="ko-KR"/>
        </w:rPr>
      </w:pPr>
      <w:del w:id="660" w:author="Rapporteur" w:date="2022-05-24T11:41:00Z">
        <w:r w:rsidDel="00D64262">
          <w:rPr>
            <w:lang w:eastAsia="ko-KR"/>
          </w:rPr>
          <w:delText>6.11.2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51</w:delText>
        </w:r>
      </w:del>
    </w:p>
    <w:p w14:paraId="51AFC400" w14:textId="6ADB8428" w:rsidR="009D0F46" w:rsidDel="00D64262" w:rsidRDefault="009D0F46">
      <w:pPr>
        <w:pStyle w:val="30"/>
        <w:rPr>
          <w:del w:id="661" w:author="Rapporteur" w:date="2022-05-24T11:41:00Z"/>
          <w:rFonts w:asciiTheme="minorHAnsi" w:eastAsiaTheme="minorEastAsia" w:hAnsiTheme="minorHAnsi" w:cstheme="minorBidi"/>
          <w:kern w:val="2"/>
          <w:szCs w:val="22"/>
          <w:lang w:val="en-US" w:eastAsia="ko-KR"/>
        </w:rPr>
      </w:pPr>
      <w:del w:id="662" w:author="Rapporteur" w:date="2022-05-24T11:41:00Z">
        <w:r w:rsidDel="00D64262">
          <w:delText>6.11.3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52</w:delText>
        </w:r>
      </w:del>
    </w:p>
    <w:p w14:paraId="5EFF261E" w14:textId="47C8F3A9" w:rsidR="009D0F46" w:rsidDel="00D64262" w:rsidRDefault="009D0F46">
      <w:pPr>
        <w:pStyle w:val="30"/>
        <w:rPr>
          <w:del w:id="663" w:author="Rapporteur" w:date="2022-05-24T11:41:00Z"/>
          <w:rFonts w:asciiTheme="minorHAnsi" w:eastAsiaTheme="minorEastAsia" w:hAnsiTheme="minorHAnsi" w:cstheme="minorBidi"/>
          <w:kern w:val="2"/>
          <w:szCs w:val="22"/>
          <w:lang w:val="en-US" w:eastAsia="ko-KR"/>
        </w:rPr>
      </w:pPr>
      <w:del w:id="664" w:author="Rapporteur" w:date="2022-05-24T11:41:00Z">
        <w:r w:rsidDel="00D64262">
          <w:delText>6.11.4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54</w:delText>
        </w:r>
      </w:del>
    </w:p>
    <w:p w14:paraId="7D662456" w14:textId="197F85EF" w:rsidR="009D0F46" w:rsidDel="00D64262" w:rsidRDefault="009D0F46">
      <w:pPr>
        <w:pStyle w:val="20"/>
        <w:rPr>
          <w:del w:id="665" w:author="Rapporteur" w:date="2022-05-24T11:41:00Z"/>
          <w:rFonts w:asciiTheme="minorHAnsi" w:eastAsiaTheme="minorEastAsia" w:hAnsiTheme="minorHAnsi" w:cstheme="minorBidi"/>
          <w:kern w:val="2"/>
          <w:szCs w:val="22"/>
          <w:lang w:val="en-US" w:eastAsia="ko-KR"/>
        </w:rPr>
      </w:pPr>
      <w:del w:id="666" w:author="Rapporteur" w:date="2022-05-24T11:41:00Z">
        <w:r w:rsidDel="00D64262">
          <w:rPr>
            <w:lang w:eastAsia="zh-CN"/>
          </w:rPr>
          <w:delText>6.12</w:delText>
        </w:r>
        <w:r w:rsidDel="00D64262">
          <w:rPr>
            <w:rFonts w:asciiTheme="minorHAnsi" w:eastAsiaTheme="minorEastAsia" w:hAnsiTheme="minorHAnsi" w:cstheme="minorBidi"/>
            <w:kern w:val="2"/>
            <w:szCs w:val="22"/>
            <w:lang w:val="en-US" w:eastAsia="ko-KR"/>
          </w:rPr>
          <w:tab/>
        </w:r>
        <w:r w:rsidDel="00D64262">
          <w:rPr>
            <w:lang w:eastAsia="zh-CN"/>
          </w:rPr>
          <w:delText>Solution #12: Support 5G VN service area restriction with SMF service area</w:delText>
        </w:r>
        <w:r w:rsidDel="00D64262">
          <w:tab/>
          <w:delText>54</w:delText>
        </w:r>
      </w:del>
    </w:p>
    <w:p w14:paraId="528CF678" w14:textId="59B96079" w:rsidR="009D0F46" w:rsidDel="00D64262" w:rsidRDefault="009D0F46">
      <w:pPr>
        <w:pStyle w:val="30"/>
        <w:rPr>
          <w:del w:id="667" w:author="Rapporteur" w:date="2022-05-24T11:41:00Z"/>
          <w:rFonts w:asciiTheme="minorHAnsi" w:eastAsiaTheme="minorEastAsia" w:hAnsiTheme="minorHAnsi" w:cstheme="minorBidi"/>
          <w:kern w:val="2"/>
          <w:szCs w:val="22"/>
          <w:lang w:val="en-US" w:eastAsia="ko-KR"/>
        </w:rPr>
      </w:pPr>
      <w:del w:id="668" w:author="Rapporteur" w:date="2022-05-24T11:41:00Z">
        <w:r w:rsidDel="00D64262">
          <w:delText>6.12.1</w:delText>
        </w:r>
        <w:r w:rsidDel="00D64262">
          <w:rPr>
            <w:rFonts w:asciiTheme="minorHAnsi" w:eastAsiaTheme="minorEastAsia" w:hAnsiTheme="minorHAnsi" w:cstheme="minorBidi"/>
            <w:kern w:val="2"/>
            <w:szCs w:val="22"/>
            <w:lang w:val="en-US" w:eastAsia="ko-KR"/>
          </w:rPr>
          <w:tab/>
        </w:r>
        <w:r w:rsidDel="00D64262">
          <w:delText>Key Issue mapping</w:delText>
        </w:r>
        <w:r w:rsidDel="00D64262">
          <w:tab/>
          <w:delText>54</w:delText>
        </w:r>
      </w:del>
    </w:p>
    <w:p w14:paraId="04D843EC" w14:textId="3EA424B6" w:rsidR="009D0F46" w:rsidDel="00D64262" w:rsidRDefault="009D0F46">
      <w:pPr>
        <w:pStyle w:val="30"/>
        <w:rPr>
          <w:del w:id="669" w:author="Rapporteur" w:date="2022-05-24T11:41:00Z"/>
          <w:rFonts w:asciiTheme="minorHAnsi" w:eastAsiaTheme="minorEastAsia" w:hAnsiTheme="minorHAnsi" w:cstheme="minorBidi"/>
          <w:kern w:val="2"/>
          <w:szCs w:val="22"/>
          <w:lang w:val="en-US" w:eastAsia="ko-KR"/>
        </w:rPr>
      </w:pPr>
      <w:del w:id="670" w:author="Rapporteur" w:date="2022-05-24T11:41:00Z">
        <w:r w:rsidDel="00D64262">
          <w:delText>6.12.2</w:delText>
        </w:r>
        <w:r w:rsidDel="00D64262">
          <w:rPr>
            <w:rFonts w:asciiTheme="minorHAnsi" w:eastAsiaTheme="minorEastAsia" w:hAnsiTheme="minorHAnsi" w:cstheme="minorBidi"/>
            <w:kern w:val="2"/>
            <w:szCs w:val="22"/>
            <w:lang w:val="en-US" w:eastAsia="ko-KR"/>
          </w:rPr>
          <w:tab/>
        </w:r>
        <w:r w:rsidDel="00D64262">
          <w:delText>Description</w:delText>
        </w:r>
        <w:r w:rsidDel="00D64262">
          <w:tab/>
          <w:delText>54</w:delText>
        </w:r>
      </w:del>
    </w:p>
    <w:p w14:paraId="77B25E8B" w14:textId="0DDB015E" w:rsidR="009D0F46" w:rsidDel="00D64262" w:rsidRDefault="009D0F46">
      <w:pPr>
        <w:pStyle w:val="30"/>
        <w:rPr>
          <w:del w:id="671" w:author="Rapporteur" w:date="2022-05-24T11:41:00Z"/>
          <w:rFonts w:asciiTheme="minorHAnsi" w:eastAsiaTheme="minorEastAsia" w:hAnsiTheme="minorHAnsi" w:cstheme="minorBidi"/>
          <w:kern w:val="2"/>
          <w:szCs w:val="22"/>
          <w:lang w:val="en-US" w:eastAsia="ko-KR"/>
        </w:rPr>
      </w:pPr>
      <w:del w:id="672" w:author="Rapporteur" w:date="2022-05-24T11:41:00Z">
        <w:r w:rsidDel="00D64262">
          <w:delText>6.12.3</w:delText>
        </w:r>
        <w:r w:rsidDel="00D64262">
          <w:rPr>
            <w:rFonts w:asciiTheme="minorHAnsi" w:eastAsiaTheme="minorEastAsia" w:hAnsiTheme="minorHAnsi" w:cstheme="minorBidi"/>
            <w:kern w:val="2"/>
            <w:szCs w:val="22"/>
            <w:lang w:val="en-US" w:eastAsia="ko-KR"/>
          </w:rPr>
          <w:tab/>
        </w:r>
        <w:r w:rsidDel="00D64262">
          <w:delText>Procedures for support of SMF service area</w:delText>
        </w:r>
        <w:r w:rsidDel="00D64262">
          <w:tab/>
          <w:delText>55</w:delText>
        </w:r>
      </w:del>
    </w:p>
    <w:p w14:paraId="10E1E1FA" w14:textId="7289CC15" w:rsidR="009D0F46" w:rsidDel="00D64262" w:rsidRDefault="009D0F46">
      <w:pPr>
        <w:pStyle w:val="30"/>
        <w:rPr>
          <w:del w:id="673" w:author="Rapporteur" w:date="2022-05-24T11:41:00Z"/>
          <w:rFonts w:asciiTheme="minorHAnsi" w:eastAsiaTheme="minorEastAsia" w:hAnsiTheme="minorHAnsi" w:cstheme="minorBidi"/>
          <w:kern w:val="2"/>
          <w:szCs w:val="22"/>
          <w:lang w:val="en-US" w:eastAsia="ko-KR"/>
        </w:rPr>
      </w:pPr>
      <w:del w:id="674" w:author="Rapporteur" w:date="2022-05-24T11:41:00Z">
        <w:r w:rsidDel="00D64262">
          <w:delText>6.12.4</w:delText>
        </w:r>
        <w:r w:rsidDel="00D64262">
          <w:rPr>
            <w:rFonts w:asciiTheme="minorHAnsi" w:eastAsiaTheme="minorEastAsia" w:hAnsiTheme="minorHAnsi" w:cstheme="minorBidi"/>
            <w:kern w:val="2"/>
            <w:szCs w:val="22"/>
            <w:lang w:val="en-US" w:eastAsia="ko-KR"/>
          </w:rPr>
          <w:tab/>
        </w:r>
        <w:r w:rsidDel="00D64262">
          <w:delText>Impacts on services, entities and interfaces</w:delText>
        </w:r>
        <w:r w:rsidDel="00D64262">
          <w:tab/>
          <w:delText>56</w:delText>
        </w:r>
      </w:del>
    </w:p>
    <w:p w14:paraId="44A6E174" w14:textId="1613AAD3" w:rsidR="009D0F46" w:rsidDel="00D64262" w:rsidRDefault="009D0F46">
      <w:pPr>
        <w:pStyle w:val="20"/>
        <w:rPr>
          <w:del w:id="675" w:author="Rapporteur" w:date="2022-05-24T11:41:00Z"/>
          <w:rFonts w:asciiTheme="minorHAnsi" w:eastAsiaTheme="minorEastAsia" w:hAnsiTheme="minorHAnsi" w:cstheme="minorBidi"/>
          <w:kern w:val="2"/>
          <w:szCs w:val="22"/>
          <w:lang w:val="en-US" w:eastAsia="ko-KR"/>
        </w:rPr>
      </w:pPr>
      <w:del w:id="676" w:author="Rapporteur" w:date="2022-05-24T11:41:00Z">
        <w:r w:rsidDel="00D64262">
          <w:delText>6.13</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#13</w:delText>
        </w:r>
        <w:r w:rsidDel="00D64262">
          <w:delText xml:space="preserve">: Support for </w:delText>
        </w:r>
        <w:r w:rsidDel="00D64262">
          <w:rPr>
            <w:lang w:eastAsia="zh-CN"/>
          </w:rPr>
          <w:delText>group attribute management</w:delText>
        </w:r>
        <w:r w:rsidDel="00D64262">
          <w:tab/>
          <w:delText>56</w:delText>
        </w:r>
      </w:del>
    </w:p>
    <w:p w14:paraId="5123EA5E" w14:textId="2D2EEAFA" w:rsidR="009D0F46" w:rsidDel="00D64262" w:rsidRDefault="009D0F46">
      <w:pPr>
        <w:pStyle w:val="30"/>
        <w:rPr>
          <w:del w:id="677" w:author="Rapporteur" w:date="2022-05-24T11:41:00Z"/>
          <w:rFonts w:asciiTheme="minorHAnsi" w:eastAsiaTheme="minorEastAsia" w:hAnsiTheme="minorHAnsi" w:cstheme="minorBidi"/>
          <w:kern w:val="2"/>
          <w:szCs w:val="22"/>
          <w:lang w:val="en-US" w:eastAsia="ko-KR"/>
        </w:rPr>
      </w:pPr>
      <w:del w:id="678" w:author="Rapporteur" w:date="2022-05-24T11:41:00Z">
        <w:r w:rsidDel="00D64262">
          <w:rPr>
            <w:lang w:eastAsia="ko-KR"/>
          </w:rPr>
          <w:delText>6.13.1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56</w:delText>
        </w:r>
      </w:del>
    </w:p>
    <w:p w14:paraId="69E30012" w14:textId="2AC15384" w:rsidR="009D0F46" w:rsidDel="00D64262" w:rsidRDefault="009D0F46">
      <w:pPr>
        <w:pStyle w:val="30"/>
        <w:rPr>
          <w:del w:id="679" w:author="Rapporteur" w:date="2022-05-24T11:41:00Z"/>
          <w:rFonts w:asciiTheme="minorHAnsi" w:eastAsiaTheme="minorEastAsia" w:hAnsiTheme="minorHAnsi" w:cstheme="minorBidi"/>
          <w:kern w:val="2"/>
          <w:szCs w:val="22"/>
          <w:lang w:val="en-US" w:eastAsia="ko-KR"/>
        </w:rPr>
      </w:pPr>
      <w:del w:id="680" w:author="Rapporteur" w:date="2022-05-24T11:41:00Z">
        <w:r w:rsidDel="00D64262">
          <w:rPr>
            <w:lang w:eastAsia="ko-KR"/>
          </w:rPr>
          <w:delText>6.13.2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56</w:delText>
        </w:r>
      </w:del>
    </w:p>
    <w:p w14:paraId="4486B045" w14:textId="6C7D147C" w:rsidR="009D0F46" w:rsidDel="00D64262" w:rsidRDefault="009D0F46">
      <w:pPr>
        <w:pStyle w:val="30"/>
        <w:rPr>
          <w:del w:id="681" w:author="Rapporteur" w:date="2022-05-24T11:41:00Z"/>
          <w:rFonts w:asciiTheme="minorHAnsi" w:eastAsiaTheme="minorEastAsia" w:hAnsiTheme="minorHAnsi" w:cstheme="minorBidi"/>
          <w:kern w:val="2"/>
          <w:szCs w:val="22"/>
          <w:lang w:val="en-US" w:eastAsia="ko-KR"/>
        </w:rPr>
      </w:pPr>
      <w:del w:id="682" w:author="Rapporteur" w:date="2022-05-24T11:41:00Z">
        <w:r w:rsidDel="00D64262">
          <w:delText>6.13.3</w:delText>
        </w:r>
        <w:r w:rsidDel="00D64262">
          <w:rPr>
            <w:rFonts w:asciiTheme="minorHAnsi" w:eastAsiaTheme="minorEastAsia" w:hAnsiTheme="minorHAnsi" w:cstheme="minorBidi"/>
            <w:kern w:val="2"/>
            <w:szCs w:val="22"/>
            <w:lang w:val="en-US" w:eastAsia="ko-KR"/>
          </w:rPr>
          <w:tab/>
        </w:r>
        <w:r w:rsidDel="00D64262">
          <w:delText>Group Provisioning Procedure</w:delText>
        </w:r>
        <w:r w:rsidDel="00D64262">
          <w:tab/>
          <w:delText>56</w:delText>
        </w:r>
      </w:del>
    </w:p>
    <w:p w14:paraId="7E2518F6" w14:textId="6839B91A" w:rsidR="009D0F46" w:rsidDel="00D64262" w:rsidRDefault="009D0F46">
      <w:pPr>
        <w:pStyle w:val="30"/>
        <w:rPr>
          <w:del w:id="683" w:author="Rapporteur" w:date="2022-05-24T11:41:00Z"/>
          <w:rFonts w:asciiTheme="minorHAnsi" w:eastAsiaTheme="minorEastAsia" w:hAnsiTheme="minorHAnsi" w:cstheme="minorBidi"/>
          <w:kern w:val="2"/>
          <w:szCs w:val="22"/>
          <w:lang w:val="en-US" w:eastAsia="ko-KR"/>
        </w:rPr>
      </w:pPr>
      <w:del w:id="684" w:author="Rapporteur" w:date="2022-05-24T11:41:00Z">
        <w:r w:rsidDel="00D64262">
          <w:delText>6.13.4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57</w:delText>
        </w:r>
      </w:del>
    </w:p>
    <w:p w14:paraId="703B83A9" w14:textId="2999A7CE" w:rsidR="009D0F46" w:rsidDel="00D64262" w:rsidRDefault="009D0F46">
      <w:pPr>
        <w:pStyle w:val="20"/>
        <w:rPr>
          <w:del w:id="685" w:author="Rapporteur" w:date="2022-05-24T11:41:00Z"/>
          <w:rFonts w:asciiTheme="minorHAnsi" w:eastAsiaTheme="minorEastAsia" w:hAnsiTheme="minorHAnsi" w:cstheme="minorBidi"/>
          <w:kern w:val="2"/>
          <w:szCs w:val="22"/>
          <w:lang w:val="en-US" w:eastAsia="ko-KR"/>
        </w:rPr>
      </w:pPr>
      <w:del w:id="686" w:author="Rapporteur" w:date="2022-05-24T11:41:00Z">
        <w:r w:rsidDel="00D64262">
          <w:rPr>
            <w:lang w:eastAsia="zh-CN"/>
          </w:rPr>
          <w:delText>6.14</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#14</w:delText>
        </w:r>
        <w:r w:rsidDel="00D64262">
          <w:delText>: Group status event reporting based on existing NEF Event Exposure service</w:delText>
        </w:r>
        <w:r w:rsidDel="00D64262">
          <w:tab/>
          <w:delText>58</w:delText>
        </w:r>
      </w:del>
    </w:p>
    <w:p w14:paraId="3636D29F" w14:textId="4FECF881" w:rsidR="009D0F46" w:rsidDel="00D64262" w:rsidRDefault="009D0F46">
      <w:pPr>
        <w:pStyle w:val="30"/>
        <w:rPr>
          <w:del w:id="687" w:author="Rapporteur" w:date="2022-05-24T11:41:00Z"/>
          <w:rFonts w:asciiTheme="minorHAnsi" w:eastAsiaTheme="minorEastAsia" w:hAnsiTheme="minorHAnsi" w:cstheme="minorBidi"/>
          <w:kern w:val="2"/>
          <w:szCs w:val="22"/>
          <w:lang w:val="en-US" w:eastAsia="ko-KR"/>
        </w:rPr>
      </w:pPr>
      <w:del w:id="688" w:author="Rapporteur" w:date="2022-05-24T11:41:00Z">
        <w:r w:rsidDel="00D64262">
          <w:rPr>
            <w:lang w:eastAsia="ko-KR"/>
          </w:rPr>
          <w:delText>6.14.1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58</w:delText>
        </w:r>
      </w:del>
    </w:p>
    <w:p w14:paraId="703AEAB6" w14:textId="4C552638" w:rsidR="009D0F46" w:rsidDel="00D64262" w:rsidRDefault="009D0F46">
      <w:pPr>
        <w:pStyle w:val="30"/>
        <w:rPr>
          <w:del w:id="689" w:author="Rapporteur" w:date="2022-05-24T11:41:00Z"/>
          <w:rFonts w:asciiTheme="minorHAnsi" w:eastAsiaTheme="minorEastAsia" w:hAnsiTheme="minorHAnsi" w:cstheme="minorBidi"/>
          <w:kern w:val="2"/>
          <w:szCs w:val="22"/>
          <w:lang w:val="en-US" w:eastAsia="ko-KR"/>
        </w:rPr>
      </w:pPr>
      <w:del w:id="690" w:author="Rapporteur" w:date="2022-05-24T11:41:00Z">
        <w:r w:rsidDel="00D64262">
          <w:rPr>
            <w:lang w:eastAsia="ko-KR"/>
          </w:rPr>
          <w:delText>6.14.2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58</w:delText>
        </w:r>
      </w:del>
    </w:p>
    <w:p w14:paraId="1F4B36DD" w14:textId="402581BF" w:rsidR="009D0F46" w:rsidDel="00D64262" w:rsidRDefault="009D0F46">
      <w:pPr>
        <w:pStyle w:val="30"/>
        <w:rPr>
          <w:del w:id="691" w:author="Rapporteur" w:date="2022-05-24T11:41:00Z"/>
          <w:rFonts w:asciiTheme="minorHAnsi" w:eastAsiaTheme="minorEastAsia" w:hAnsiTheme="minorHAnsi" w:cstheme="minorBidi"/>
          <w:kern w:val="2"/>
          <w:szCs w:val="22"/>
          <w:lang w:val="en-US" w:eastAsia="ko-KR"/>
        </w:rPr>
      </w:pPr>
      <w:del w:id="692" w:author="Rapporteur" w:date="2022-05-24T11:41:00Z">
        <w:r w:rsidDel="00D64262">
          <w:delText>6.14.3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58</w:delText>
        </w:r>
      </w:del>
    </w:p>
    <w:p w14:paraId="238481BF" w14:textId="191BC92A" w:rsidR="009D0F46" w:rsidDel="00D64262" w:rsidRDefault="009D0F46">
      <w:pPr>
        <w:pStyle w:val="30"/>
        <w:rPr>
          <w:del w:id="693" w:author="Rapporteur" w:date="2022-05-24T11:41:00Z"/>
          <w:rFonts w:asciiTheme="minorHAnsi" w:eastAsiaTheme="minorEastAsia" w:hAnsiTheme="minorHAnsi" w:cstheme="minorBidi"/>
          <w:kern w:val="2"/>
          <w:szCs w:val="22"/>
          <w:lang w:val="en-US" w:eastAsia="ko-KR"/>
        </w:rPr>
      </w:pPr>
      <w:del w:id="694" w:author="Rapporteur" w:date="2022-05-24T11:41:00Z">
        <w:r w:rsidDel="00D64262">
          <w:delText>6.14.4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59</w:delText>
        </w:r>
      </w:del>
    </w:p>
    <w:p w14:paraId="2D723E7A" w14:textId="3D039D87" w:rsidR="009D0F46" w:rsidDel="00D64262" w:rsidRDefault="009D0F46">
      <w:pPr>
        <w:pStyle w:val="20"/>
        <w:rPr>
          <w:del w:id="695" w:author="Rapporteur" w:date="2022-05-24T11:41:00Z"/>
          <w:rFonts w:asciiTheme="minorHAnsi" w:eastAsiaTheme="minorEastAsia" w:hAnsiTheme="minorHAnsi" w:cstheme="minorBidi"/>
          <w:kern w:val="2"/>
          <w:szCs w:val="22"/>
          <w:lang w:val="en-US" w:eastAsia="ko-KR"/>
        </w:rPr>
      </w:pPr>
      <w:del w:id="696" w:author="Rapporteur" w:date="2022-05-24T11:41:00Z">
        <w:r w:rsidDel="00D64262">
          <w:rPr>
            <w:lang w:eastAsia="zh-CN"/>
          </w:rPr>
          <w:delText>6.15</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#15</w:delText>
        </w:r>
        <w:r w:rsidDel="00D64262">
          <w:delText>: Group status event reporting</w:delText>
        </w:r>
        <w:r w:rsidDel="00D64262">
          <w:tab/>
          <w:delText>60</w:delText>
        </w:r>
      </w:del>
    </w:p>
    <w:p w14:paraId="12D389BE" w14:textId="208C804F" w:rsidR="009D0F46" w:rsidDel="00D64262" w:rsidRDefault="009D0F46">
      <w:pPr>
        <w:pStyle w:val="30"/>
        <w:rPr>
          <w:del w:id="697" w:author="Rapporteur" w:date="2022-05-24T11:41:00Z"/>
          <w:rFonts w:asciiTheme="minorHAnsi" w:eastAsiaTheme="minorEastAsia" w:hAnsiTheme="minorHAnsi" w:cstheme="minorBidi"/>
          <w:kern w:val="2"/>
          <w:szCs w:val="22"/>
          <w:lang w:val="en-US" w:eastAsia="ko-KR"/>
        </w:rPr>
      </w:pPr>
      <w:del w:id="698" w:author="Rapporteur" w:date="2022-05-24T11:41:00Z">
        <w:r w:rsidDel="00D64262">
          <w:rPr>
            <w:lang w:eastAsia="ko-KR"/>
          </w:rPr>
          <w:delText>6.15.1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60</w:delText>
        </w:r>
      </w:del>
    </w:p>
    <w:p w14:paraId="5857F312" w14:textId="5004F52B" w:rsidR="009D0F46" w:rsidDel="00D64262" w:rsidRDefault="009D0F46">
      <w:pPr>
        <w:pStyle w:val="30"/>
        <w:rPr>
          <w:del w:id="699" w:author="Rapporteur" w:date="2022-05-24T11:41:00Z"/>
          <w:rFonts w:asciiTheme="minorHAnsi" w:eastAsiaTheme="minorEastAsia" w:hAnsiTheme="minorHAnsi" w:cstheme="minorBidi"/>
          <w:kern w:val="2"/>
          <w:szCs w:val="22"/>
          <w:lang w:val="en-US" w:eastAsia="ko-KR"/>
        </w:rPr>
      </w:pPr>
      <w:del w:id="700" w:author="Rapporteur" w:date="2022-05-24T11:41:00Z">
        <w:r w:rsidDel="00D64262">
          <w:rPr>
            <w:lang w:eastAsia="ko-KR"/>
          </w:rPr>
          <w:delText>6.15.2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60</w:delText>
        </w:r>
      </w:del>
    </w:p>
    <w:p w14:paraId="4114EA75" w14:textId="02E60042" w:rsidR="009D0F46" w:rsidDel="00D64262" w:rsidRDefault="009D0F46">
      <w:pPr>
        <w:pStyle w:val="30"/>
        <w:rPr>
          <w:del w:id="701" w:author="Rapporteur" w:date="2022-05-24T11:41:00Z"/>
          <w:rFonts w:asciiTheme="minorHAnsi" w:eastAsiaTheme="minorEastAsia" w:hAnsiTheme="minorHAnsi" w:cstheme="minorBidi"/>
          <w:kern w:val="2"/>
          <w:szCs w:val="22"/>
          <w:lang w:val="en-US" w:eastAsia="ko-KR"/>
        </w:rPr>
      </w:pPr>
      <w:del w:id="702" w:author="Rapporteur" w:date="2022-05-24T11:41:00Z">
        <w:r w:rsidDel="00D64262">
          <w:delText>6.15.3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60</w:delText>
        </w:r>
      </w:del>
    </w:p>
    <w:p w14:paraId="5A735A14" w14:textId="5CA23C7E" w:rsidR="009D0F46" w:rsidDel="00D64262" w:rsidRDefault="009D0F46">
      <w:pPr>
        <w:pStyle w:val="30"/>
        <w:rPr>
          <w:del w:id="703" w:author="Rapporteur" w:date="2022-05-24T11:41:00Z"/>
          <w:rFonts w:asciiTheme="minorHAnsi" w:eastAsiaTheme="minorEastAsia" w:hAnsiTheme="minorHAnsi" w:cstheme="minorBidi"/>
          <w:kern w:val="2"/>
          <w:szCs w:val="22"/>
          <w:lang w:val="en-US" w:eastAsia="ko-KR"/>
        </w:rPr>
      </w:pPr>
      <w:del w:id="704" w:author="Rapporteur" w:date="2022-05-24T11:41:00Z">
        <w:r w:rsidDel="00D64262">
          <w:delText>6.15.4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61</w:delText>
        </w:r>
      </w:del>
    </w:p>
    <w:p w14:paraId="1653875C" w14:textId="3A0F5310" w:rsidR="009D0F46" w:rsidDel="00D64262" w:rsidRDefault="009D0F46">
      <w:pPr>
        <w:pStyle w:val="20"/>
        <w:rPr>
          <w:del w:id="705" w:author="Rapporteur" w:date="2022-05-24T11:41:00Z"/>
          <w:rFonts w:asciiTheme="minorHAnsi" w:eastAsiaTheme="minorEastAsia" w:hAnsiTheme="minorHAnsi" w:cstheme="minorBidi"/>
          <w:kern w:val="2"/>
          <w:szCs w:val="22"/>
          <w:lang w:val="en-US" w:eastAsia="ko-KR"/>
        </w:rPr>
      </w:pPr>
      <w:del w:id="706" w:author="Rapporteur" w:date="2022-05-24T11:41:00Z">
        <w:r w:rsidDel="00D64262">
          <w:rPr>
            <w:lang w:eastAsia="zh-CN"/>
          </w:rPr>
          <w:delText>6.16</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#16</w:delText>
        </w:r>
        <w:r w:rsidDel="00D64262">
          <w:delText>: Use of N6 interconnect for 5G VN with multiple SMFs</w:delText>
        </w:r>
        <w:r w:rsidDel="00D64262">
          <w:tab/>
          <w:delText>62</w:delText>
        </w:r>
      </w:del>
    </w:p>
    <w:p w14:paraId="1D7CA2F3" w14:textId="77D80AB6" w:rsidR="009D0F46" w:rsidDel="00D64262" w:rsidRDefault="009D0F46">
      <w:pPr>
        <w:pStyle w:val="30"/>
        <w:rPr>
          <w:del w:id="707" w:author="Rapporteur" w:date="2022-05-24T11:41:00Z"/>
          <w:rFonts w:asciiTheme="minorHAnsi" w:eastAsiaTheme="minorEastAsia" w:hAnsiTheme="minorHAnsi" w:cstheme="minorBidi"/>
          <w:kern w:val="2"/>
          <w:szCs w:val="22"/>
          <w:lang w:val="en-US" w:eastAsia="ko-KR"/>
        </w:rPr>
      </w:pPr>
      <w:del w:id="708" w:author="Rapporteur" w:date="2022-05-24T11:41:00Z">
        <w:r w:rsidDel="00D64262">
          <w:rPr>
            <w:lang w:eastAsia="ko-KR"/>
          </w:rPr>
          <w:delText>6.16.1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62</w:delText>
        </w:r>
      </w:del>
    </w:p>
    <w:p w14:paraId="5184058A" w14:textId="61028168" w:rsidR="009D0F46" w:rsidDel="00D64262" w:rsidRDefault="009D0F46">
      <w:pPr>
        <w:pStyle w:val="30"/>
        <w:rPr>
          <w:del w:id="709" w:author="Rapporteur" w:date="2022-05-24T11:41:00Z"/>
          <w:rFonts w:asciiTheme="minorHAnsi" w:eastAsiaTheme="minorEastAsia" w:hAnsiTheme="minorHAnsi" w:cstheme="minorBidi"/>
          <w:kern w:val="2"/>
          <w:szCs w:val="22"/>
          <w:lang w:val="en-US" w:eastAsia="ko-KR"/>
        </w:rPr>
      </w:pPr>
      <w:del w:id="710" w:author="Rapporteur" w:date="2022-05-24T11:41:00Z">
        <w:r w:rsidDel="00D64262">
          <w:rPr>
            <w:lang w:eastAsia="ko-KR"/>
          </w:rPr>
          <w:delText>6.16.2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62</w:delText>
        </w:r>
      </w:del>
    </w:p>
    <w:p w14:paraId="50D560FD" w14:textId="5E07BB97" w:rsidR="009D0F46" w:rsidDel="00D64262" w:rsidRDefault="009D0F46">
      <w:pPr>
        <w:pStyle w:val="41"/>
        <w:rPr>
          <w:del w:id="711" w:author="Rapporteur" w:date="2022-05-24T11:41:00Z"/>
          <w:rFonts w:asciiTheme="minorHAnsi" w:eastAsiaTheme="minorEastAsia" w:hAnsiTheme="minorHAnsi" w:cstheme="minorBidi"/>
          <w:kern w:val="2"/>
          <w:szCs w:val="22"/>
          <w:lang w:val="en-US" w:eastAsia="ko-KR"/>
        </w:rPr>
      </w:pPr>
      <w:del w:id="712" w:author="Rapporteur" w:date="2022-05-24T11:41:00Z">
        <w:r w:rsidDel="00D64262">
          <w:delText>6.16.2.1</w:delText>
        </w:r>
        <w:r w:rsidDel="00D64262">
          <w:rPr>
            <w:rFonts w:asciiTheme="minorHAnsi" w:eastAsiaTheme="minorEastAsia" w:hAnsiTheme="minorHAnsi" w:cstheme="minorBidi"/>
            <w:kern w:val="2"/>
            <w:szCs w:val="22"/>
            <w:lang w:val="en-US" w:eastAsia="ko-KR"/>
          </w:rPr>
          <w:tab/>
        </w:r>
        <w:r w:rsidDel="00D64262">
          <w:delText>General</w:delText>
        </w:r>
        <w:r w:rsidDel="00D64262">
          <w:tab/>
          <w:delText>62</w:delText>
        </w:r>
      </w:del>
    </w:p>
    <w:p w14:paraId="24F6AC4B" w14:textId="7AFE6EDD" w:rsidR="009D0F46" w:rsidDel="00D64262" w:rsidRDefault="009D0F46">
      <w:pPr>
        <w:pStyle w:val="41"/>
        <w:rPr>
          <w:del w:id="713" w:author="Rapporteur" w:date="2022-05-24T11:41:00Z"/>
          <w:rFonts w:asciiTheme="minorHAnsi" w:eastAsiaTheme="minorEastAsia" w:hAnsiTheme="minorHAnsi" w:cstheme="minorBidi"/>
          <w:kern w:val="2"/>
          <w:szCs w:val="22"/>
          <w:lang w:val="en-US" w:eastAsia="ko-KR"/>
        </w:rPr>
      </w:pPr>
      <w:del w:id="714" w:author="Rapporteur" w:date="2022-05-24T11:41:00Z">
        <w:r w:rsidDel="00D64262">
          <w:delText>6.16.2.2</w:delText>
        </w:r>
        <w:r w:rsidDel="00D64262">
          <w:rPr>
            <w:rFonts w:asciiTheme="minorHAnsi" w:eastAsiaTheme="minorEastAsia" w:hAnsiTheme="minorHAnsi" w:cstheme="minorBidi"/>
            <w:kern w:val="2"/>
            <w:szCs w:val="22"/>
            <w:lang w:val="en-US" w:eastAsia="ko-KR"/>
          </w:rPr>
          <w:tab/>
        </w:r>
        <w:r w:rsidDel="00D64262">
          <w:delText>Native N6</w:delText>
        </w:r>
        <w:r w:rsidDel="00D64262">
          <w:tab/>
          <w:delText>62</w:delText>
        </w:r>
      </w:del>
    </w:p>
    <w:p w14:paraId="263C7FAE" w14:textId="622AD6CE" w:rsidR="009D0F46" w:rsidDel="00D64262" w:rsidRDefault="009D0F46">
      <w:pPr>
        <w:pStyle w:val="41"/>
        <w:rPr>
          <w:del w:id="715" w:author="Rapporteur" w:date="2022-05-24T11:41:00Z"/>
          <w:rFonts w:asciiTheme="minorHAnsi" w:eastAsiaTheme="minorEastAsia" w:hAnsiTheme="minorHAnsi" w:cstheme="minorBidi"/>
          <w:kern w:val="2"/>
          <w:szCs w:val="22"/>
          <w:lang w:val="en-US" w:eastAsia="ko-KR"/>
        </w:rPr>
      </w:pPr>
      <w:del w:id="716" w:author="Rapporteur" w:date="2022-05-24T11:41:00Z">
        <w:r w:rsidDel="00D64262">
          <w:delText>6.16.2.3</w:delText>
        </w:r>
        <w:r w:rsidDel="00D64262">
          <w:rPr>
            <w:rFonts w:asciiTheme="minorHAnsi" w:eastAsiaTheme="minorEastAsia" w:hAnsiTheme="minorHAnsi" w:cstheme="minorBidi"/>
            <w:kern w:val="2"/>
            <w:szCs w:val="22"/>
            <w:lang w:val="en-US" w:eastAsia="ko-KR"/>
          </w:rPr>
          <w:tab/>
        </w:r>
        <w:r w:rsidDel="00D64262">
          <w:delText>N6 overlay</w:delText>
        </w:r>
        <w:r w:rsidDel="00D64262">
          <w:tab/>
          <w:delText>63</w:delText>
        </w:r>
      </w:del>
    </w:p>
    <w:p w14:paraId="79FB0628" w14:textId="6DAB75F0" w:rsidR="009D0F46" w:rsidDel="00D64262" w:rsidRDefault="009D0F46">
      <w:pPr>
        <w:pStyle w:val="41"/>
        <w:rPr>
          <w:del w:id="717" w:author="Rapporteur" w:date="2022-05-24T11:41:00Z"/>
          <w:rFonts w:asciiTheme="minorHAnsi" w:eastAsiaTheme="minorEastAsia" w:hAnsiTheme="minorHAnsi" w:cstheme="minorBidi"/>
          <w:kern w:val="2"/>
          <w:szCs w:val="22"/>
          <w:lang w:val="en-US" w:eastAsia="ko-KR"/>
        </w:rPr>
      </w:pPr>
      <w:del w:id="718" w:author="Rapporteur" w:date="2022-05-24T11:41:00Z">
        <w:r w:rsidDel="00D64262">
          <w:delText>6.16.2.4</w:delText>
        </w:r>
        <w:r w:rsidDel="00D64262">
          <w:rPr>
            <w:rFonts w:asciiTheme="minorHAnsi" w:eastAsiaTheme="minorEastAsia" w:hAnsiTheme="minorHAnsi" w:cstheme="minorBidi"/>
            <w:kern w:val="2"/>
            <w:szCs w:val="22"/>
            <w:lang w:val="en-US" w:eastAsia="ko-KR"/>
          </w:rPr>
          <w:tab/>
        </w:r>
        <w:r w:rsidDel="00D64262">
          <w:delText>Traffic routing/forwarding</w:delText>
        </w:r>
        <w:r w:rsidDel="00D64262">
          <w:tab/>
          <w:delText>64</w:delText>
        </w:r>
      </w:del>
    </w:p>
    <w:p w14:paraId="2E282578" w14:textId="2DB7752B" w:rsidR="009D0F46" w:rsidDel="00D64262" w:rsidRDefault="009D0F46">
      <w:pPr>
        <w:pStyle w:val="30"/>
        <w:rPr>
          <w:del w:id="719" w:author="Rapporteur" w:date="2022-05-24T11:41:00Z"/>
          <w:rFonts w:asciiTheme="minorHAnsi" w:eastAsiaTheme="minorEastAsia" w:hAnsiTheme="minorHAnsi" w:cstheme="minorBidi"/>
          <w:kern w:val="2"/>
          <w:szCs w:val="22"/>
          <w:lang w:val="en-US" w:eastAsia="ko-KR"/>
        </w:rPr>
      </w:pPr>
      <w:del w:id="720" w:author="Rapporteur" w:date="2022-05-24T11:41:00Z">
        <w:r w:rsidDel="00D64262">
          <w:delText>6.16.3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64</w:delText>
        </w:r>
      </w:del>
    </w:p>
    <w:p w14:paraId="553226AA" w14:textId="075BF4BD" w:rsidR="009D0F46" w:rsidDel="00D64262" w:rsidRDefault="009D0F46">
      <w:pPr>
        <w:pStyle w:val="30"/>
        <w:rPr>
          <w:del w:id="721" w:author="Rapporteur" w:date="2022-05-24T11:41:00Z"/>
          <w:rFonts w:asciiTheme="minorHAnsi" w:eastAsiaTheme="minorEastAsia" w:hAnsiTheme="minorHAnsi" w:cstheme="minorBidi"/>
          <w:kern w:val="2"/>
          <w:szCs w:val="22"/>
          <w:lang w:val="en-US" w:eastAsia="ko-KR"/>
        </w:rPr>
      </w:pPr>
      <w:del w:id="722" w:author="Rapporteur" w:date="2022-05-24T11:41:00Z">
        <w:r w:rsidDel="00D64262">
          <w:delText>6.16.4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64</w:delText>
        </w:r>
      </w:del>
    </w:p>
    <w:p w14:paraId="000218D6" w14:textId="39999C70" w:rsidR="009D0F46" w:rsidDel="00D64262" w:rsidRDefault="009D0F46">
      <w:pPr>
        <w:pStyle w:val="20"/>
        <w:rPr>
          <w:del w:id="723" w:author="Rapporteur" w:date="2022-05-24T11:41:00Z"/>
          <w:rFonts w:asciiTheme="minorHAnsi" w:eastAsiaTheme="minorEastAsia" w:hAnsiTheme="minorHAnsi" w:cstheme="minorBidi"/>
          <w:kern w:val="2"/>
          <w:szCs w:val="22"/>
          <w:lang w:val="en-US" w:eastAsia="ko-KR"/>
        </w:rPr>
      </w:pPr>
      <w:del w:id="724" w:author="Rapporteur" w:date="2022-05-24T11:41:00Z">
        <w:r w:rsidDel="00D64262">
          <w:rPr>
            <w:lang w:eastAsia="zh-CN"/>
          </w:rPr>
          <w:delText>6.17</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#17</w:delText>
        </w:r>
        <w:r w:rsidDel="00D64262">
          <w:delText>: Allowing 5G VN group member UE simultaneously send data to different multicast groups with different QoS policy</w:delText>
        </w:r>
        <w:r w:rsidDel="00D64262">
          <w:tab/>
          <w:delText>65</w:delText>
        </w:r>
      </w:del>
    </w:p>
    <w:p w14:paraId="6B7F6B62" w14:textId="2283A92C" w:rsidR="009D0F46" w:rsidDel="00D64262" w:rsidRDefault="009D0F46">
      <w:pPr>
        <w:pStyle w:val="30"/>
        <w:rPr>
          <w:del w:id="725" w:author="Rapporteur" w:date="2022-05-24T11:41:00Z"/>
          <w:rFonts w:asciiTheme="minorHAnsi" w:eastAsiaTheme="minorEastAsia" w:hAnsiTheme="minorHAnsi" w:cstheme="minorBidi"/>
          <w:kern w:val="2"/>
          <w:szCs w:val="22"/>
          <w:lang w:val="en-US" w:eastAsia="ko-KR"/>
        </w:rPr>
      </w:pPr>
      <w:del w:id="726" w:author="Rapporteur" w:date="2022-05-24T11:41:00Z">
        <w:r w:rsidDel="00D64262">
          <w:rPr>
            <w:lang w:eastAsia="ko-KR"/>
          </w:rPr>
          <w:delText>6.17.1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65</w:delText>
        </w:r>
      </w:del>
    </w:p>
    <w:p w14:paraId="12477DCD" w14:textId="1DD608F7" w:rsidR="009D0F46" w:rsidDel="00D64262" w:rsidRDefault="009D0F46">
      <w:pPr>
        <w:pStyle w:val="30"/>
        <w:rPr>
          <w:del w:id="727" w:author="Rapporteur" w:date="2022-05-24T11:41:00Z"/>
          <w:rFonts w:asciiTheme="minorHAnsi" w:eastAsiaTheme="minorEastAsia" w:hAnsiTheme="minorHAnsi" w:cstheme="minorBidi"/>
          <w:kern w:val="2"/>
          <w:szCs w:val="22"/>
          <w:lang w:val="en-US" w:eastAsia="ko-KR"/>
        </w:rPr>
      </w:pPr>
      <w:del w:id="728" w:author="Rapporteur" w:date="2022-05-24T11:41:00Z">
        <w:r w:rsidDel="00D64262">
          <w:rPr>
            <w:lang w:eastAsia="ko-KR"/>
          </w:rPr>
          <w:delText>6.17.2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65</w:delText>
        </w:r>
      </w:del>
    </w:p>
    <w:p w14:paraId="5BB1D1CD" w14:textId="76FAA8A1" w:rsidR="009D0F46" w:rsidDel="00D64262" w:rsidRDefault="009D0F46">
      <w:pPr>
        <w:pStyle w:val="30"/>
        <w:rPr>
          <w:del w:id="729" w:author="Rapporteur" w:date="2022-05-24T11:41:00Z"/>
          <w:rFonts w:asciiTheme="minorHAnsi" w:eastAsiaTheme="minorEastAsia" w:hAnsiTheme="minorHAnsi" w:cstheme="minorBidi"/>
          <w:kern w:val="2"/>
          <w:szCs w:val="22"/>
          <w:lang w:val="en-US" w:eastAsia="ko-KR"/>
        </w:rPr>
      </w:pPr>
      <w:del w:id="730" w:author="Rapporteur" w:date="2022-05-24T11:41:00Z">
        <w:r w:rsidDel="00D64262">
          <w:delText>6.17.3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66</w:delText>
        </w:r>
      </w:del>
    </w:p>
    <w:p w14:paraId="4FCA8561" w14:textId="02490A61" w:rsidR="009D0F46" w:rsidDel="00D64262" w:rsidRDefault="009D0F46">
      <w:pPr>
        <w:pStyle w:val="30"/>
        <w:rPr>
          <w:del w:id="731" w:author="Rapporteur" w:date="2022-05-24T11:41:00Z"/>
          <w:rFonts w:asciiTheme="minorHAnsi" w:eastAsiaTheme="minorEastAsia" w:hAnsiTheme="minorHAnsi" w:cstheme="minorBidi"/>
          <w:kern w:val="2"/>
          <w:szCs w:val="22"/>
          <w:lang w:val="en-US" w:eastAsia="ko-KR"/>
        </w:rPr>
      </w:pPr>
      <w:del w:id="732" w:author="Rapporteur" w:date="2022-05-24T11:41:00Z">
        <w:r w:rsidDel="00D64262">
          <w:delText>6.17.4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66</w:delText>
        </w:r>
      </w:del>
    </w:p>
    <w:p w14:paraId="276BC743" w14:textId="68D1B3D0" w:rsidR="009D0F46" w:rsidDel="00D64262" w:rsidRDefault="009D0F46">
      <w:pPr>
        <w:pStyle w:val="20"/>
        <w:rPr>
          <w:del w:id="733" w:author="Rapporteur" w:date="2022-05-24T11:41:00Z"/>
          <w:rFonts w:asciiTheme="minorHAnsi" w:eastAsiaTheme="minorEastAsia" w:hAnsiTheme="minorHAnsi" w:cstheme="minorBidi"/>
          <w:kern w:val="2"/>
          <w:szCs w:val="22"/>
          <w:lang w:val="en-US" w:eastAsia="ko-KR"/>
        </w:rPr>
      </w:pPr>
      <w:del w:id="734" w:author="Rapporteur" w:date="2022-05-24T11:41:00Z">
        <w:r w:rsidDel="00D64262">
          <w:rPr>
            <w:lang w:eastAsia="zh-CN"/>
          </w:rPr>
          <w:delText>6.18</w:delText>
        </w:r>
        <w:r w:rsidDel="00D64262">
          <w:rPr>
            <w:rFonts w:asciiTheme="minorHAnsi" w:eastAsiaTheme="minorEastAsia" w:hAnsiTheme="minorHAnsi" w:cstheme="minorBidi"/>
            <w:kern w:val="2"/>
            <w:szCs w:val="22"/>
            <w:lang w:val="en-US" w:eastAsia="ko-KR"/>
          </w:rPr>
          <w:tab/>
        </w:r>
        <w:r w:rsidDel="00D64262">
          <w:rPr>
            <w:lang w:eastAsia="zh-CN"/>
          </w:rPr>
          <w:delText>Solution #18: Support Group service area restriction with using Area of interesting</w:delText>
        </w:r>
        <w:r w:rsidDel="00D64262">
          <w:tab/>
          <w:delText>67</w:delText>
        </w:r>
      </w:del>
    </w:p>
    <w:p w14:paraId="6CC813D4" w14:textId="09469F31" w:rsidR="009D0F46" w:rsidDel="00D64262" w:rsidRDefault="009D0F46">
      <w:pPr>
        <w:pStyle w:val="30"/>
        <w:rPr>
          <w:del w:id="735" w:author="Rapporteur" w:date="2022-05-24T11:41:00Z"/>
          <w:rFonts w:asciiTheme="minorHAnsi" w:eastAsiaTheme="minorEastAsia" w:hAnsiTheme="minorHAnsi" w:cstheme="minorBidi"/>
          <w:kern w:val="2"/>
          <w:szCs w:val="22"/>
          <w:lang w:val="en-US" w:eastAsia="ko-KR"/>
        </w:rPr>
      </w:pPr>
      <w:del w:id="736" w:author="Rapporteur" w:date="2022-05-24T11:41:00Z">
        <w:r w:rsidDel="00D64262">
          <w:rPr>
            <w:lang w:eastAsia="ko-KR"/>
          </w:rPr>
          <w:delText>6.18.1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67</w:delText>
        </w:r>
      </w:del>
    </w:p>
    <w:p w14:paraId="52AD9896" w14:textId="5A897CD5" w:rsidR="009D0F46" w:rsidDel="00D64262" w:rsidRDefault="009D0F46">
      <w:pPr>
        <w:pStyle w:val="30"/>
        <w:rPr>
          <w:del w:id="737" w:author="Rapporteur" w:date="2022-05-24T11:41:00Z"/>
          <w:rFonts w:asciiTheme="minorHAnsi" w:eastAsiaTheme="minorEastAsia" w:hAnsiTheme="minorHAnsi" w:cstheme="minorBidi"/>
          <w:kern w:val="2"/>
          <w:szCs w:val="22"/>
          <w:lang w:val="en-US" w:eastAsia="ko-KR"/>
        </w:rPr>
      </w:pPr>
      <w:del w:id="738" w:author="Rapporteur" w:date="2022-05-24T11:41:00Z">
        <w:r w:rsidDel="00D64262">
          <w:rPr>
            <w:lang w:eastAsia="ko-KR"/>
          </w:rPr>
          <w:delText>6.18.2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67</w:delText>
        </w:r>
      </w:del>
    </w:p>
    <w:p w14:paraId="68C393F9" w14:textId="63568239" w:rsidR="009D0F46" w:rsidDel="00D64262" w:rsidRDefault="009D0F46">
      <w:pPr>
        <w:pStyle w:val="30"/>
        <w:rPr>
          <w:del w:id="739" w:author="Rapporteur" w:date="2022-05-24T11:41:00Z"/>
          <w:rFonts w:asciiTheme="minorHAnsi" w:eastAsiaTheme="minorEastAsia" w:hAnsiTheme="minorHAnsi" w:cstheme="minorBidi"/>
          <w:kern w:val="2"/>
          <w:szCs w:val="22"/>
          <w:lang w:val="en-US" w:eastAsia="ko-KR"/>
        </w:rPr>
      </w:pPr>
      <w:del w:id="740" w:author="Rapporteur" w:date="2022-05-24T11:41:00Z">
        <w:r w:rsidDel="00D64262">
          <w:delText>6.18.4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68</w:delText>
        </w:r>
      </w:del>
    </w:p>
    <w:p w14:paraId="32109D5C" w14:textId="392939A4" w:rsidR="009D0F46" w:rsidDel="00D64262" w:rsidRDefault="009D0F46">
      <w:pPr>
        <w:pStyle w:val="20"/>
        <w:rPr>
          <w:del w:id="741" w:author="Rapporteur" w:date="2022-05-24T11:41:00Z"/>
          <w:rFonts w:asciiTheme="minorHAnsi" w:eastAsiaTheme="minorEastAsia" w:hAnsiTheme="minorHAnsi" w:cstheme="minorBidi"/>
          <w:kern w:val="2"/>
          <w:szCs w:val="22"/>
          <w:lang w:val="en-US" w:eastAsia="ko-KR"/>
        </w:rPr>
      </w:pPr>
      <w:del w:id="742" w:author="Rapporteur" w:date="2022-05-24T11:41:00Z">
        <w:r w:rsidDel="00D64262">
          <w:rPr>
            <w:lang w:eastAsia="zh-CN"/>
          </w:rPr>
          <w:delText>6.</w:delText>
        </w:r>
        <w:r w:rsidRPr="0094237D" w:rsidDel="00D64262">
          <w:rPr>
            <w:lang w:val="en-US" w:eastAsia="zh-CN"/>
          </w:rPr>
          <w:delText>19</w:delText>
        </w:r>
        <w:r w:rsidDel="00D64262">
          <w:rPr>
            <w:rFonts w:asciiTheme="minorHAnsi" w:eastAsiaTheme="minorEastAsia" w:hAnsiTheme="minorHAnsi" w:cstheme="minorBidi"/>
            <w:kern w:val="2"/>
            <w:szCs w:val="22"/>
            <w:lang w:val="en-US" w:eastAsia="ko-KR"/>
          </w:rPr>
          <w:tab/>
        </w:r>
        <w:r w:rsidDel="00D64262">
          <w:delText>Solution</w:delText>
        </w:r>
        <w:r w:rsidDel="00D64262">
          <w:rPr>
            <w:lang w:eastAsia="zh-CN"/>
          </w:rPr>
          <w:delText xml:space="preserve"> #</w:delText>
        </w:r>
        <w:r w:rsidRPr="0094237D" w:rsidDel="00D64262">
          <w:rPr>
            <w:lang w:val="en-US" w:eastAsia="zh-CN"/>
          </w:rPr>
          <w:delText>19</w:delText>
        </w:r>
        <w:r w:rsidDel="00D64262">
          <w:delText xml:space="preserve">: </w:delText>
        </w:r>
        <w:r w:rsidRPr="0094237D" w:rsidDel="00D64262">
          <w:rPr>
            <w:lang w:val="en-US"/>
          </w:rPr>
          <w:delText xml:space="preserve">Solution of </w:delText>
        </w:r>
        <w:r w:rsidDel="00D64262">
          <w:delText xml:space="preserve">Multiple SMFs </w:delText>
        </w:r>
        <w:r w:rsidRPr="0094237D" w:rsidDel="00D64262">
          <w:rPr>
            <w:lang w:val="en-US"/>
          </w:rPr>
          <w:delText>for</w:delText>
        </w:r>
        <w:r w:rsidDel="00D64262">
          <w:delText xml:space="preserve"> VN group communication</w:delText>
        </w:r>
        <w:r w:rsidDel="00D64262">
          <w:tab/>
          <w:delText>68</w:delText>
        </w:r>
      </w:del>
    </w:p>
    <w:p w14:paraId="4271AD76" w14:textId="39C250E8" w:rsidR="009D0F46" w:rsidDel="00D64262" w:rsidRDefault="009D0F46">
      <w:pPr>
        <w:pStyle w:val="30"/>
        <w:rPr>
          <w:del w:id="743" w:author="Rapporteur" w:date="2022-05-24T11:41:00Z"/>
          <w:rFonts w:asciiTheme="minorHAnsi" w:eastAsiaTheme="minorEastAsia" w:hAnsiTheme="minorHAnsi" w:cstheme="minorBidi"/>
          <w:kern w:val="2"/>
          <w:szCs w:val="22"/>
          <w:lang w:val="en-US" w:eastAsia="ko-KR"/>
        </w:rPr>
      </w:pPr>
      <w:del w:id="744" w:author="Rapporteur" w:date="2022-05-24T11:41:00Z">
        <w:r w:rsidDel="00D64262">
          <w:rPr>
            <w:lang w:eastAsia="ko-KR"/>
          </w:rPr>
          <w:delText>6.</w:delText>
        </w:r>
        <w:r w:rsidRPr="0094237D" w:rsidDel="00D64262">
          <w:rPr>
            <w:lang w:val="en-US" w:eastAsia="ko-KR"/>
          </w:rPr>
          <w:delText>19</w:delText>
        </w:r>
        <w:r w:rsidDel="00D64262">
          <w:rPr>
            <w:lang w:eastAsia="ko-KR"/>
          </w:rPr>
          <w:delText>.1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68</w:delText>
        </w:r>
      </w:del>
    </w:p>
    <w:p w14:paraId="1E1855F2" w14:textId="45B27B45" w:rsidR="009D0F46" w:rsidDel="00D64262" w:rsidRDefault="009D0F46">
      <w:pPr>
        <w:pStyle w:val="30"/>
        <w:rPr>
          <w:del w:id="745" w:author="Rapporteur" w:date="2022-05-24T11:41:00Z"/>
          <w:rFonts w:asciiTheme="minorHAnsi" w:eastAsiaTheme="minorEastAsia" w:hAnsiTheme="minorHAnsi" w:cstheme="minorBidi"/>
          <w:kern w:val="2"/>
          <w:szCs w:val="22"/>
          <w:lang w:val="en-US" w:eastAsia="ko-KR"/>
        </w:rPr>
      </w:pPr>
      <w:del w:id="746" w:author="Rapporteur" w:date="2022-05-24T11:41:00Z">
        <w:r w:rsidDel="00D64262">
          <w:rPr>
            <w:lang w:eastAsia="ko-KR"/>
          </w:rPr>
          <w:delText>6.</w:delText>
        </w:r>
        <w:r w:rsidRPr="0094237D" w:rsidDel="00D64262">
          <w:rPr>
            <w:lang w:val="en-US" w:eastAsia="ko-KR"/>
          </w:rPr>
          <w:delText>19</w:delText>
        </w:r>
        <w:r w:rsidDel="00D64262">
          <w:rPr>
            <w:lang w:eastAsia="ko-KR"/>
          </w:rPr>
          <w:delText>.2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69</w:delText>
        </w:r>
      </w:del>
    </w:p>
    <w:p w14:paraId="26A5E2BB" w14:textId="322E6DCD" w:rsidR="009D0F46" w:rsidDel="00D64262" w:rsidRDefault="009D0F46">
      <w:pPr>
        <w:pStyle w:val="30"/>
        <w:rPr>
          <w:del w:id="747" w:author="Rapporteur" w:date="2022-05-24T11:41:00Z"/>
          <w:rFonts w:asciiTheme="minorHAnsi" w:eastAsiaTheme="minorEastAsia" w:hAnsiTheme="minorHAnsi" w:cstheme="minorBidi"/>
          <w:kern w:val="2"/>
          <w:szCs w:val="22"/>
          <w:lang w:val="en-US" w:eastAsia="ko-KR"/>
        </w:rPr>
      </w:pPr>
      <w:del w:id="748" w:author="Rapporteur" w:date="2022-05-24T11:41:00Z">
        <w:r w:rsidDel="00D64262">
          <w:delText>6.</w:delText>
        </w:r>
        <w:r w:rsidRPr="0094237D" w:rsidDel="00D64262">
          <w:rPr>
            <w:lang w:val="en-US"/>
          </w:rPr>
          <w:delText>19</w:delText>
        </w:r>
        <w:r w:rsidDel="00D64262">
          <w:delText>.3</w:delText>
        </w:r>
        <w:r w:rsidDel="00D64262">
          <w:rPr>
            <w:rFonts w:asciiTheme="minorHAnsi" w:eastAsiaTheme="minorEastAsia" w:hAnsiTheme="minorHAnsi" w:cstheme="minorBidi"/>
            <w:kern w:val="2"/>
            <w:szCs w:val="22"/>
            <w:lang w:val="en-US" w:eastAsia="ko-KR"/>
          </w:rPr>
          <w:tab/>
        </w:r>
        <w:r w:rsidDel="00D64262">
          <w:delText>Procedures</w:delText>
        </w:r>
        <w:r w:rsidDel="00D64262">
          <w:tab/>
          <w:delText>69</w:delText>
        </w:r>
      </w:del>
    </w:p>
    <w:p w14:paraId="44F7F427" w14:textId="663983F9" w:rsidR="009D0F46" w:rsidDel="00D64262" w:rsidRDefault="009D0F46">
      <w:pPr>
        <w:pStyle w:val="30"/>
        <w:rPr>
          <w:del w:id="749" w:author="Rapporteur" w:date="2022-05-24T11:41:00Z"/>
          <w:rFonts w:asciiTheme="minorHAnsi" w:eastAsiaTheme="minorEastAsia" w:hAnsiTheme="minorHAnsi" w:cstheme="minorBidi"/>
          <w:kern w:val="2"/>
          <w:szCs w:val="22"/>
          <w:lang w:val="en-US" w:eastAsia="ko-KR"/>
        </w:rPr>
      </w:pPr>
      <w:del w:id="750" w:author="Rapporteur" w:date="2022-05-24T11:41:00Z">
        <w:r w:rsidDel="00D64262">
          <w:delText>6.</w:delText>
        </w:r>
        <w:r w:rsidRPr="0094237D" w:rsidDel="00D64262">
          <w:rPr>
            <w:lang w:val="en-US"/>
          </w:rPr>
          <w:delText>19</w:delText>
        </w:r>
        <w:r w:rsidDel="00D64262">
          <w:delText>.4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69</w:delText>
        </w:r>
      </w:del>
    </w:p>
    <w:p w14:paraId="775E5C4C" w14:textId="498822FF" w:rsidR="009D0F46" w:rsidDel="00D64262" w:rsidRDefault="009D0F46">
      <w:pPr>
        <w:pStyle w:val="20"/>
        <w:rPr>
          <w:del w:id="751" w:author="Rapporteur" w:date="2022-05-24T11:41:00Z"/>
          <w:rFonts w:asciiTheme="minorHAnsi" w:eastAsiaTheme="minorEastAsia" w:hAnsiTheme="minorHAnsi" w:cstheme="minorBidi"/>
          <w:kern w:val="2"/>
          <w:szCs w:val="22"/>
          <w:lang w:val="en-US" w:eastAsia="ko-KR"/>
        </w:rPr>
      </w:pPr>
      <w:del w:id="752" w:author="Rapporteur" w:date="2022-05-24T11:41:00Z">
        <w:r w:rsidDel="00D64262">
          <w:rPr>
            <w:lang w:eastAsia="zh-CN"/>
          </w:rPr>
          <w:delText>6.20</w:delText>
        </w:r>
        <w:r w:rsidDel="00D64262">
          <w:rPr>
            <w:rFonts w:asciiTheme="minorHAnsi" w:eastAsiaTheme="minorEastAsia" w:hAnsiTheme="minorHAnsi" w:cstheme="minorBidi"/>
            <w:kern w:val="2"/>
            <w:szCs w:val="22"/>
            <w:lang w:val="en-US" w:eastAsia="ko-KR"/>
          </w:rPr>
          <w:tab/>
        </w:r>
        <w:r w:rsidDel="00D64262">
          <w:rPr>
            <w:lang w:eastAsia="zh-CN"/>
          </w:rPr>
          <w:delText>Solution #20: Support Group service area restriction with using Area of interesting</w:delText>
        </w:r>
        <w:r w:rsidDel="00D64262">
          <w:tab/>
          <w:delText>69</w:delText>
        </w:r>
      </w:del>
    </w:p>
    <w:p w14:paraId="7A07D188" w14:textId="10CD4ECD" w:rsidR="009D0F46" w:rsidDel="00D64262" w:rsidRDefault="009D0F46">
      <w:pPr>
        <w:pStyle w:val="30"/>
        <w:rPr>
          <w:del w:id="753" w:author="Rapporteur" w:date="2022-05-24T11:41:00Z"/>
          <w:rFonts w:asciiTheme="minorHAnsi" w:eastAsiaTheme="minorEastAsia" w:hAnsiTheme="minorHAnsi" w:cstheme="minorBidi"/>
          <w:kern w:val="2"/>
          <w:szCs w:val="22"/>
          <w:lang w:val="en-US" w:eastAsia="ko-KR"/>
        </w:rPr>
      </w:pPr>
      <w:del w:id="754" w:author="Rapporteur" w:date="2022-05-24T11:41:00Z">
        <w:r w:rsidDel="00D64262">
          <w:rPr>
            <w:lang w:eastAsia="ko-KR"/>
          </w:rPr>
          <w:delText>6.20.1</w:delText>
        </w:r>
        <w:r w:rsidDel="00D64262">
          <w:rPr>
            <w:rFonts w:asciiTheme="minorHAnsi" w:eastAsiaTheme="minorEastAsia" w:hAnsiTheme="minorHAnsi" w:cstheme="minorBidi"/>
            <w:kern w:val="2"/>
            <w:szCs w:val="22"/>
            <w:lang w:val="en-US" w:eastAsia="ko-KR"/>
          </w:rPr>
          <w:tab/>
        </w:r>
        <w:r w:rsidDel="00D64262">
          <w:rPr>
            <w:lang w:eastAsia="ko-KR"/>
          </w:rPr>
          <w:delText>Introduction</w:delText>
        </w:r>
        <w:r w:rsidDel="00D64262">
          <w:tab/>
          <w:delText>69</w:delText>
        </w:r>
      </w:del>
    </w:p>
    <w:p w14:paraId="18FE4D6A" w14:textId="483C1D56" w:rsidR="009D0F46" w:rsidDel="00D64262" w:rsidRDefault="009D0F46">
      <w:pPr>
        <w:pStyle w:val="30"/>
        <w:rPr>
          <w:del w:id="755" w:author="Rapporteur" w:date="2022-05-24T11:41:00Z"/>
          <w:rFonts w:asciiTheme="minorHAnsi" w:eastAsiaTheme="minorEastAsia" w:hAnsiTheme="minorHAnsi" w:cstheme="minorBidi"/>
          <w:kern w:val="2"/>
          <w:szCs w:val="22"/>
          <w:lang w:val="en-US" w:eastAsia="ko-KR"/>
        </w:rPr>
      </w:pPr>
      <w:del w:id="756" w:author="Rapporteur" w:date="2022-05-24T11:41:00Z">
        <w:r w:rsidDel="00D64262">
          <w:rPr>
            <w:lang w:eastAsia="ko-KR"/>
          </w:rPr>
          <w:delText>6.20.2</w:delText>
        </w:r>
        <w:r w:rsidDel="00D64262">
          <w:rPr>
            <w:rFonts w:asciiTheme="minorHAnsi" w:eastAsiaTheme="minorEastAsia" w:hAnsiTheme="minorHAnsi" w:cstheme="minorBidi"/>
            <w:kern w:val="2"/>
            <w:szCs w:val="22"/>
            <w:lang w:val="en-US" w:eastAsia="ko-KR"/>
          </w:rPr>
          <w:tab/>
        </w:r>
        <w:r w:rsidDel="00D64262">
          <w:rPr>
            <w:lang w:eastAsia="ko-KR"/>
          </w:rPr>
          <w:delText>Functional Description</w:delText>
        </w:r>
        <w:r w:rsidDel="00D64262">
          <w:tab/>
          <w:delText>70</w:delText>
        </w:r>
      </w:del>
    </w:p>
    <w:p w14:paraId="6EEC8A7C" w14:textId="40DA0798" w:rsidR="009D0F46" w:rsidDel="00D64262" w:rsidRDefault="009D0F46">
      <w:pPr>
        <w:pStyle w:val="30"/>
        <w:rPr>
          <w:del w:id="757" w:author="Rapporteur" w:date="2022-05-24T11:41:00Z"/>
          <w:rFonts w:asciiTheme="minorHAnsi" w:eastAsiaTheme="minorEastAsia" w:hAnsiTheme="minorHAnsi" w:cstheme="minorBidi"/>
          <w:kern w:val="2"/>
          <w:szCs w:val="22"/>
          <w:lang w:val="en-US" w:eastAsia="ko-KR"/>
        </w:rPr>
      </w:pPr>
      <w:del w:id="758" w:author="Rapporteur" w:date="2022-05-24T11:41:00Z">
        <w:r w:rsidDel="00D64262">
          <w:delText>6.20.4</w:delText>
        </w:r>
        <w:r w:rsidDel="00D64262">
          <w:rPr>
            <w:rFonts w:asciiTheme="minorHAnsi" w:eastAsiaTheme="minorEastAsia" w:hAnsiTheme="minorHAnsi" w:cstheme="minorBidi"/>
            <w:kern w:val="2"/>
            <w:szCs w:val="22"/>
            <w:lang w:val="en-US" w:eastAsia="ko-KR"/>
          </w:rPr>
          <w:tab/>
        </w:r>
        <w:r w:rsidDel="00D64262">
          <w:delText>Impacts on existing entities and interfaces</w:delText>
        </w:r>
        <w:r w:rsidDel="00D64262">
          <w:tab/>
          <w:delText>71</w:delText>
        </w:r>
      </w:del>
    </w:p>
    <w:p w14:paraId="0389B2FB" w14:textId="726AA2C4" w:rsidR="009D0F46" w:rsidDel="00D64262" w:rsidRDefault="009D0F46">
      <w:pPr>
        <w:pStyle w:val="10"/>
        <w:rPr>
          <w:del w:id="759" w:author="Rapporteur" w:date="2022-05-24T11:41:00Z"/>
          <w:rFonts w:asciiTheme="minorHAnsi" w:eastAsiaTheme="minorEastAsia" w:hAnsiTheme="minorHAnsi" w:cstheme="minorBidi"/>
          <w:kern w:val="2"/>
          <w:sz w:val="20"/>
          <w:szCs w:val="22"/>
          <w:lang w:val="en-US" w:eastAsia="ko-KR"/>
        </w:rPr>
      </w:pPr>
      <w:del w:id="760" w:author="Rapporteur" w:date="2022-05-24T11:41:00Z">
        <w:r w:rsidDel="00D64262">
          <w:rPr>
            <w:lang w:eastAsia="zh-CN"/>
          </w:rPr>
          <w:lastRenderedPageBreak/>
          <w:delText>7</w:delText>
        </w:r>
        <w:r w:rsidDel="00D64262">
          <w:rPr>
            <w:rFonts w:asciiTheme="minorHAnsi" w:eastAsiaTheme="minorEastAsia" w:hAnsiTheme="minorHAnsi" w:cstheme="minorBidi"/>
            <w:kern w:val="2"/>
            <w:sz w:val="20"/>
            <w:szCs w:val="22"/>
            <w:lang w:val="en-US" w:eastAsia="ko-KR"/>
          </w:rPr>
          <w:tab/>
        </w:r>
        <w:r w:rsidDel="00D64262">
          <w:rPr>
            <w:lang w:eastAsia="zh-CN"/>
          </w:rPr>
          <w:delText>Overall Evaluation</w:delText>
        </w:r>
        <w:r w:rsidDel="00D64262">
          <w:tab/>
          <w:delText>72</w:delText>
        </w:r>
      </w:del>
    </w:p>
    <w:p w14:paraId="54A40B71" w14:textId="69BAF22B" w:rsidR="009D0F46" w:rsidDel="00D64262" w:rsidRDefault="009D0F46">
      <w:pPr>
        <w:pStyle w:val="20"/>
        <w:rPr>
          <w:del w:id="761" w:author="Rapporteur" w:date="2022-05-24T11:41:00Z"/>
          <w:rFonts w:asciiTheme="minorHAnsi" w:eastAsiaTheme="minorEastAsia" w:hAnsiTheme="minorHAnsi" w:cstheme="minorBidi"/>
          <w:kern w:val="2"/>
          <w:szCs w:val="22"/>
          <w:lang w:val="en-US" w:eastAsia="ko-KR"/>
        </w:rPr>
      </w:pPr>
      <w:del w:id="762" w:author="Rapporteur" w:date="2022-05-24T11:41:00Z">
        <w:r w:rsidDel="00D64262">
          <w:delText>7.1</w:delText>
        </w:r>
        <w:r w:rsidDel="00D64262">
          <w:rPr>
            <w:rFonts w:asciiTheme="minorHAnsi" w:eastAsiaTheme="minorEastAsia" w:hAnsiTheme="minorHAnsi" w:cstheme="minorBidi"/>
            <w:kern w:val="2"/>
            <w:szCs w:val="22"/>
            <w:lang w:val="en-US" w:eastAsia="ko-KR"/>
          </w:rPr>
          <w:tab/>
        </w:r>
        <w:r w:rsidDel="00D64262">
          <w:delText>Key Issue #1: Enhance group attribute management</w:delText>
        </w:r>
        <w:r w:rsidDel="00D64262">
          <w:tab/>
          <w:delText>72</w:delText>
        </w:r>
      </w:del>
    </w:p>
    <w:p w14:paraId="3457DA19" w14:textId="7379D432" w:rsidR="009D0F46" w:rsidDel="00D64262" w:rsidRDefault="009D0F46">
      <w:pPr>
        <w:pStyle w:val="20"/>
        <w:rPr>
          <w:del w:id="763" w:author="Rapporteur" w:date="2022-05-24T11:41:00Z"/>
          <w:rFonts w:asciiTheme="minorHAnsi" w:eastAsiaTheme="minorEastAsia" w:hAnsiTheme="minorHAnsi" w:cstheme="minorBidi"/>
          <w:kern w:val="2"/>
          <w:szCs w:val="22"/>
          <w:lang w:val="en-US" w:eastAsia="ko-KR"/>
        </w:rPr>
      </w:pPr>
      <w:del w:id="764" w:author="Rapporteur" w:date="2022-05-24T11:41:00Z">
        <w:r w:rsidDel="00D64262">
          <w:delText>7.2</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#2: </w:delText>
        </w:r>
        <w:r w:rsidDel="00D64262">
          <w:delText>Enhance group status event reporting</w:delText>
        </w:r>
        <w:r w:rsidDel="00D64262">
          <w:tab/>
          <w:delText>75</w:delText>
        </w:r>
      </w:del>
    </w:p>
    <w:p w14:paraId="2956C813" w14:textId="581037DC" w:rsidR="009D0F46" w:rsidDel="00D64262" w:rsidRDefault="009D0F46">
      <w:pPr>
        <w:pStyle w:val="20"/>
        <w:rPr>
          <w:del w:id="765" w:author="Rapporteur" w:date="2022-05-24T11:41:00Z"/>
          <w:rFonts w:asciiTheme="minorHAnsi" w:eastAsiaTheme="minorEastAsia" w:hAnsiTheme="minorHAnsi" w:cstheme="minorBidi"/>
          <w:kern w:val="2"/>
          <w:szCs w:val="22"/>
          <w:lang w:val="en-US" w:eastAsia="ko-KR"/>
        </w:rPr>
      </w:pPr>
      <w:del w:id="766" w:author="Rapporteur" w:date="2022-05-24T11:41:00Z">
        <w:r w:rsidDel="00D64262">
          <w:delText>7.3</w:delText>
        </w:r>
        <w:r w:rsidDel="00D64262">
          <w:rPr>
            <w:rFonts w:asciiTheme="minorHAnsi" w:eastAsiaTheme="minorEastAsia" w:hAnsiTheme="minorHAnsi" w:cstheme="minorBidi"/>
            <w:kern w:val="2"/>
            <w:szCs w:val="22"/>
            <w:lang w:val="en-US" w:eastAsia="ko-KR"/>
          </w:rPr>
          <w:tab/>
        </w:r>
        <w:r w:rsidDel="00D64262">
          <w:delText>Key Issue #3: NEF exposure framework for provisioning of traffic characteristics and monitoring of performance characteristics</w:delText>
        </w:r>
        <w:r w:rsidDel="00D64262">
          <w:tab/>
          <w:delText>75</w:delText>
        </w:r>
      </w:del>
    </w:p>
    <w:p w14:paraId="01465653" w14:textId="47016285" w:rsidR="009D0F46" w:rsidDel="00D64262" w:rsidRDefault="009D0F46">
      <w:pPr>
        <w:pStyle w:val="20"/>
        <w:rPr>
          <w:del w:id="767" w:author="Rapporteur" w:date="2022-05-24T11:41:00Z"/>
          <w:rFonts w:asciiTheme="minorHAnsi" w:eastAsiaTheme="minorEastAsia" w:hAnsiTheme="minorHAnsi" w:cstheme="minorBidi"/>
          <w:kern w:val="2"/>
          <w:szCs w:val="22"/>
          <w:lang w:val="en-US" w:eastAsia="ko-KR"/>
        </w:rPr>
      </w:pPr>
      <w:del w:id="768" w:author="Rapporteur" w:date="2022-05-24T11:41:00Z">
        <w:r w:rsidDel="00D64262">
          <w:delText>7.4</w:delText>
        </w:r>
        <w:r w:rsidDel="00D64262">
          <w:rPr>
            <w:rFonts w:asciiTheme="minorHAnsi" w:eastAsiaTheme="minorEastAsia" w:hAnsiTheme="minorHAnsi" w:cstheme="minorBidi"/>
            <w:kern w:val="2"/>
            <w:szCs w:val="22"/>
            <w:lang w:val="en-US" w:eastAsia="ko-KR"/>
          </w:rPr>
          <w:tab/>
        </w:r>
        <w:r w:rsidDel="00D64262">
          <w:delText>Key Issue #4: Multiple SMFs for VN group communication</w:delText>
        </w:r>
        <w:r w:rsidDel="00D64262">
          <w:tab/>
          <w:delText>75</w:delText>
        </w:r>
      </w:del>
    </w:p>
    <w:p w14:paraId="026A6454" w14:textId="50EF15F1" w:rsidR="009D0F46" w:rsidDel="00D64262" w:rsidRDefault="009D0F46">
      <w:pPr>
        <w:pStyle w:val="20"/>
        <w:rPr>
          <w:del w:id="769" w:author="Rapporteur" w:date="2022-05-24T11:41:00Z"/>
          <w:rFonts w:asciiTheme="minorHAnsi" w:eastAsiaTheme="minorEastAsia" w:hAnsiTheme="minorHAnsi" w:cstheme="minorBidi"/>
          <w:kern w:val="2"/>
          <w:szCs w:val="22"/>
          <w:lang w:val="en-US" w:eastAsia="ko-KR"/>
        </w:rPr>
      </w:pPr>
      <w:del w:id="770" w:author="Rapporteur" w:date="2022-05-24T11:41:00Z">
        <w:r w:rsidDel="00D64262">
          <w:delText>7.5</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#5: </w:delText>
        </w:r>
        <w:r w:rsidDel="00D64262">
          <w:delText>Allowing UE to simultaneously send data to different groups with different QoS policy</w:delText>
        </w:r>
        <w:r w:rsidDel="00D64262">
          <w:tab/>
          <w:delText>76</w:delText>
        </w:r>
      </w:del>
    </w:p>
    <w:p w14:paraId="4697AA81" w14:textId="53F1D0B5" w:rsidR="009D0F46" w:rsidDel="00D64262" w:rsidRDefault="009D0F46">
      <w:pPr>
        <w:pStyle w:val="10"/>
        <w:rPr>
          <w:del w:id="771" w:author="Rapporteur" w:date="2022-05-24T11:41:00Z"/>
          <w:rFonts w:asciiTheme="minorHAnsi" w:eastAsiaTheme="minorEastAsia" w:hAnsiTheme="minorHAnsi" w:cstheme="minorBidi"/>
          <w:kern w:val="2"/>
          <w:sz w:val="20"/>
          <w:szCs w:val="22"/>
          <w:lang w:val="en-US" w:eastAsia="ko-KR"/>
        </w:rPr>
      </w:pPr>
      <w:del w:id="772" w:author="Rapporteur" w:date="2022-05-24T11:41:00Z">
        <w:r w:rsidDel="00D64262">
          <w:delText>8</w:delText>
        </w:r>
        <w:r w:rsidDel="00D64262">
          <w:rPr>
            <w:rFonts w:asciiTheme="minorHAnsi" w:eastAsiaTheme="minorEastAsia" w:hAnsiTheme="minorHAnsi" w:cstheme="minorBidi"/>
            <w:kern w:val="2"/>
            <w:sz w:val="20"/>
            <w:szCs w:val="22"/>
            <w:lang w:val="en-US" w:eastAsia="ko-KR"/>
          </w:rPr>
          <w:tab/>
        </w:r>
        <w:r w:rsidDel="00D64262">
          <w:delText>Conclusions</w:delText>
        </w:r>
        <w:r w:rsidDel="00D64262">
          <w:tab/>
          <w:delText>78</w:delText>
        </w:r>
      </w:del>
    </w:p>
    <w:p w14:paraId="437500D9" w14:textId="6D60F011" w:rsidR="009D0F46" w:rsidDel="00D64262" w:rsidRDefault="009D0F46">
      <w:pPr>
        <w:pStyle w:val="20"/>
        <w:rPr>
          <w:del w:id="773" w:author="Rapporteur" w:date="2022-05-24T11:41:00Z"/>
          <w:rFonts w:asciiTheme="minorHAnsi" w:eastAsiaTheme="minorEastAsia" w:hAnsiTheme="minorHAnsi" w:cstheme="minorBidi"/>
          <w:kern w:val="2"/>
          <w:szCs w:val="22"/>
          <w:lang w:val="en-US" w:eastAsia="ko-KR"/>
        </w:rPr>
      </w:pPr>
      <w:del w:id="774" w:author="Rapporteur" w:date="2022-05-24T11:41:00Z">
        <w:r w:rsidDel="00D64262">
          <w:delText>8.1</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#1: </w:delText>
        </w:r>
        <w:r w:rsidDel="00D64262">
          <w:delText>Enhance group attribute management</w:delText>
        </w:r>
        <w:r w:rsidDel="00D64262">
          <w:tab/>
          <w:delText>78</w:delText>
        </w:r>
      </w:del>
    </w:p>
    <w:p w14:paraId="7AAE5839" w14:textId="617CD2F2" w:rsidR="009D0F46" w:rsidDel="00D64262" w:rsidRDefault="009D0F46">
      <w:pPr>
        <w:pStyle w:val="20"/>
        <w:rPr>
          <w:del w:id="775" w:author="Rapporteur" w:date="2022-05-24T11:41:00Z"/>
          <w:rFonts w:asciiTheme="minorHAnsi" w:eastAsiaTheme="minorEastAsia" w:hAnsiTheme="minorHAnsi" w:cstheme="minorBidi"/>
          <w:kern w:val="2"/>
          <w:szCs w:val="22"/>
          <w:lang w:val="en-US" w:eastAsia="ko-KR"/>
        </w:rPr>
      </w:pPr>
      <w:del w:id="776" w:author="Rapporteur" w:date="2022-05-24T11:41:00Z">
        <w:r w:rsidDel="00D64262">
          <w:delText>8.2</w:delText>
        </w:r>
        <w:r w:rsidDel="00D64262">
          <w:rPr>
            <w:rFonts w:asciiTheme="minorHAnsi" w:eastAsiaTheme="minorEastAsia" w:hAnsiTheme="minorHAnsi" w:cstheme="minorBidi"/>
            <w:kern w:val="2"/>
            <w:szCs w:val="22"/>
            <w:lang w:val="en-US" w:eastAsia="ko-KR"/>
          </w:rPr>
          <w:tab/>
        </w:r>
        <w:r w:rsidDel="00D64262">
          <w:rPr>
            <w:lang w:eastAsia="ko-KR"/>
          </w:rPr>
          <w:delText xml:space="preserve">Key Issue #2: </w:delText>
        </w:r>
        <w:r w:rsidDel="00D64262">
          <w:delText>Enhance group status event reporting</w:delText>
        </w:r>
        <w:r w:rsidDel="00D64262">
          <w:tab/>
          <w:delText>78</w:delText>
        </w:r>
      </w:del>
    </w:p>
    <w:p w14:paraId="0D7B8948" w14:textId="5BE9B141" w:rsidR="009D0F46" w:rsidDel="00D64262" w:rsidRDefault="009D0F46">
      <w:pPr>
        <w:pStyle w:val="20"/>
        <w:rPr>
          <w:del w:id="777" w:author="Rapporteur" w:date="2022-05-24T11:41:00Z"/>
          <w:rFonts w:asciiTheme="minorHAnsi" w:eastAsiaTheme="minorEastAsia" w:hAnsiTheme="minorHAnsi" w:cstheme="minorBidi"/>
          <w:kern w:val="2"/>
          <w:szCs w:val="22"/>
          <w:lang w:val="en-US" w:eastAsia="ko-KR"/>
        </w:rPr>
      </w:pPr>
      <w:del w:id="778" w:author="Rapporteur" w:date="2022-05-24T11:41:00Z">
        <w:r w:rsidDel="00D64262">
          <w:delText>8.3</w:delText>
        </w:r>
        <w:r w:rsidDel="00D64262">
          <w:rPr>
            <w:rFonts w:asciiTheme="minorHAnsi" w:eastAsiaTheme="minorEastAsia" w:hAnsiTheme="minorHAnsi" w:cstheme="minorBidi"/>
            <w:kern w:val="2"/>
            <w:szCs w:val="22"/>
            <w:lang w:val="en-US" w:eastAsia="ko-KR"/>
          </w:rPr>
          <w:tab/>
        </w:r>
        <w:r w:rsidDel="00D64262">
          <w:delText>Key Issue #3: NEF exposure framework for provisioning of traffic characteristics and monitoring of performance characteristics</w:delText>
        </w:r>
        <w:r w:rsidDel="00D64262">
          <w:tab/>
          <w:delText>78</w:delText>
        </w:r>
      </w:del>
    </w:p>
    <w:p w14:paraId="574E4B53" w14:textId="386B6723" w:rsidR="009D0F46" w:rsidDel="00D64262" w:rsidRDefault="009D0F46">
      <w:pPr>
        <w:pStyle w:val="20"/>
        <w:rPr>
          <w:del w:id="779" w:author="Rapporteur" w:date="2022-05-24T11:41:00Z"/>
          <w:rFonts w:asciiTheme="minorHAnsi" w:eastAsiaTheme="minorEastAsia" w:hAnsiTheme="minorHAnsi" w:cstheme="minorBidi"/>
          <w:kern w:val="2"/>
          <w:szCs w:val="22"/>
          <w:lang w:val="en-US" w:eastAsia="ko-KR"/>
        </w:rPr>
      </w:pPr>
      <w:del w:id="780" w:author="Rapporteur" w:date="2022-05-24T11:41:00Z">
        <w:r w:rsidDel="00D64262">
          <w:delText>8.4</w:delText>
        </w:r>
        <w:r w:rsidDel="00D64262">
          <w:rPr>
            <w:rFonts w:asciiTheme="minorHAnsi" w:eastAsiaTheme="minorEastAsia" w:hAnsiTheme="minorHAnsi" w:cstheme="minorBidi"/>
            <w:kern w:val="2"/>
            <w:szCs w:val="22"/>
            <w:lang w:val="en-US" w:eastAsia="ko-KR"/>
          </w:rPr>
          <w:tab/>
        </w:r>
        <w:r w:rsidDel="00D64262">
          <w:delText>Key Issue #4: Multiple SMFs for VN group communication</w:delText>
        </w:r>
        <w:r w:rsidDel="00D64262">
          <w:tab/>
          <w:delText>78</w:delText>
        </w:r>
      </w:del>
    </w:p>
    <w:p w14:paraId="71AC8385" w14:textId="21C86C2F" w:rsidR="009D0F46" w:rsidDel="00D64262" w:rsidRDefault="009D0F46">
      <w:pPr>
        <w:pStyle w:val="20"/>
        <w:rPr>
          <w:del w:id="781" w:author="Rapporteur" w:date="2022-05-24T11:41:00Z"/>
          <w:rFonts w:asciiTheme="minorHAnsi" w:eastAsiaTheme="minorEastAsia" w:hAnsiTheme="minorHAnsi" w:cstheme="minorBidi"/>
          <w:kern w:val="2"/>
          <w:szCs w:val="22"/>
          <w:lang w:val="en-US" w:eastAsia="ko-KR"/>
        </w:rPr>
      </w:pPr>
      <w:del w:id="782" w:author="Rapporteur" w:date="2022-05-24T11:41:00Z">
        <w:r w:rsidDel="00D64262">
          <w:delText>8.5</w:delText>
        </w:r>
        <w:r w:rsidDel="00D64262">
          <w:rPr>
            <w:rFonts w:asciiTheme="minorHAnsi" w:eastAsiaTheme="minorEastAsia" w:hAnsiTheme="minorHAnsi" w:cstheme="minorBidi"/>
            <w:kern w:val="2"/>
            <w:szCs w:val="22"/>
            <w:lang w:val="en-US" w:eastAsia="ko-KR"/>
          </w:rPr>
          <w:tab/>
        </w:r>
        <w:r w:rsidDel="00D64262">
          <w:delText>Key Issue #5: Allowing UE to simultaneously send data to different groups with different QoS policy</w:delText>
        </w:r>
        <w:r w:rsidDel="00D64262">
          <w:tab/>
          <w:delText>78</w:delText>
        </w:r>
      </w:del>
    </w:p>
    <w:p w14:paraId="023E7364" w14:textId="0063FB9C" w:rsidR="009D0F46" w:rsidDel="00D64262" w:rsidRDefault="009D0F46">
      <w:pPr>
        <w:pStyle w:val="80"/>
        <w:rPr>
          <w:del w:id="783" w:author="Rapporteur" w:date="2022-05-24T11:41:00Z"/>
          <w:rFonts w:asciiTheme="minorHAnsi" w:eastAsiaTheme="minorEastAsia" w:hAnsiTheme="minorHAnsi" w:cstheme="minorBidi"/>
          <w:b w:val="0"/>
          <w:kern w:val="2"/>
          <w:sz w:val="20"/>
          <w:szCs w:val="22"/>
          <w:lang w:val="en-US" w:eastAsia="ko-KR"/>
        </w:rPr>
      </w:pPr>
      <w:del w:id="784" w:author="Rapporteur" w:date="2022-05-24T11:41:00Z">
        <w:r w:rsidDel="00D64262">
          <w:delText>Annex A (informative): Change history</w:delText>
        </w:r>
        <w:r w:rsidDel="00D64262">
          <w:tab/>
          <w:delText>79</w:delText>
        </w:r>
      </w:del>
    </w:p>
    <w:p w14:paraId="16CDFC95" w14:textId="10178E1E" w:rsidR="006041C0" w:rsidRPr="00545E10" w:rsidRDefault="001226F9" w:rsidP="00F207C2">
      <w:r w:rsidRPr="00545E10">
        <w:rPr>
          <w:noProof/>
          <w:sz w:val="22"/>
        </w:rPr>
        <w:fldChar w:fldCharType="end"/>
      </w:r>
    </w:p>
    <w:p w14:paraId="775FAAE7" w14:textId="77777777" w:rsidR="006041C0" w:rsidRPr="00545E10" w:rsidRDefault="006041C0" w:rsidP="006041C0">
      <w:pPr>
        <w:pStyle w:val="1"/>
      </w:pPr>
      <w:r w:rsidRPr="00545E10">
        <w:br w:type="page"/>
      </w:r>
      <w:bookmarkStart w:id="785" w:name="_Toc22214896"/>
      <w:bookmarkStart w:id="786" w:name="_Toc92883014"/>
      <w:bookmarkStart w:id="787" w:name="_Toc104284894"/>
      <w:r w:rsidRPr="00545E10">
        <w:lastRenderedPageBreak/>
        <w:t>Foreword</w:t>
      </w:r>
      <w:bookmarkEnd w:id="785"/>
      <w:bookmarkEnd w:id="786"/>
      <w:bookmarkEnd w:id="787"/>
    </w:p>
    <w:p w14:paraId="2C2C6AC3" w14:textId="77777777" w:rsidR="006041C0" w:rsidRPr="00545E10" w:rsidRDefault="006041C0" w:rsidP="006041C0">
      <w:r w:rsidRPr="00545E10">
        <w:t xml:space="preserve">This Technical Report </w:t>
      </w:r>
      <w:r w:rsidR="00EE3936" w:rsidRPr="00545E10">
        <w:t>has been produced by the 3rd Generation Partnership Project (3GPP).</w:t>
      </w:r>
    </w:p>
    <w:p w14:paraId="3F0884A5" w14:textId="77777777" w:rsidR="006041C0" w:rsidRPr="00545E10" w:rsidRDefault="006041C0" w:rsidP="006041C0">
      <w:r w:rsidRPr="00545E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545E10" w:rsidRDefault="006041C0" w:rsidP="006041C0">
      <w:pPr>
        <w:pStyle w:val="B1"/>
      </w:pPr>
      <w:r w:rsidRPr="00545E10">
        <w:t>Version x.y.z</w:t>
      </w:r>
    </w:p>
    <w:p w14:paraId="4E4B3AE3" w14:textId="77777777" w:rsidR="006041C0" w:rsidRPr="00545E10" w:rsidRDefault="006041C0" w:rsidP="006041C0">
      <w:pPr>
        <w:pStyle w:val="B1"/>
      </w:pPr>
      <w:r w:rsidRPr="00545E10">
        <w:t>where:</w:t>
      </w:r>
    </w:p>
    <w:p w14:paraId="371F079C" w14:textId="77777777" w:rsidR="006041C0" w:rsidRPr="00545E10" w:rsidRDefault="006041C0" w:rsidP="006041C0">
      <w:pPr>
        <w:pStyle w:val="B2"/>
      </w:pPr>
      <w:r w:rsidRPr="00545E10">
        <w:t>x</w:t>
      </w:r>
      <w:r w:rsidRPr="00545E10">
        <w:tab/>
        <w:t>the first digit:</w:t>
      </w:r>
    </w:p>
    <w:p w14:paraId="3C73A9CA" w14:textId="77777777" w:rsidR="006041C0" w:rsidRPr="00545E10" w:rsidRDefault="006041C0" w:rsidP="006041C0">
      <w:pPr>
        <w:pStyle w:val="B3"/>
      </w:pPr>
      <w:r w:rsidRPr="00545E10">
        <w:t>1</w:t>
      </w:r>
      <w:r w:rsidRPr="00545E10">
        <w:tab/>
        <w:t>presented to TSG for information;</w:t>
      </w:r>
    </w:p>
    <w:p w14:paraId="3C45741D" w14:textId="77777777" w:rsidR="006041C0" w:rsidRPr="00545E10" w:rsidRDefault="006041C0" w:rsidP="006041C0">
      <w:pPr>
        <w:pStyle w:val="B3"/>
      </w:pPr>
      <w:r w:rsidRPr="00545E10">
        <w:t>2</w:t>
      </w:r>
      <w:r w:rsidRPr="00545E10">
        <w:tab/>
        <w:t>presented to TSG for approval;</w:t>
      </w:r>
    </w:p>
    <w:p w14:paraId="4F844C2F" w14:textId="77777777" w:rsidR="006041C0" w:rsidRPr="00545E10" w:rsidRDefault="006041C0" w:rsidP="006041C0">
      <w:pPr>
        <w:pStyle w:val="B3"/>
      </w:pPr>
      <w:r w:rsidRPr="00545E10">
        <w:t>3</w:t>
      </w:r>
      <w:r w:rsidRPr="00545E10">
        <w:tab/>
        <w:t>or greater indicates TSG approved document under change control.</w:t>
      </w:r>
    </w:p>
    <w:p w14:paraId="216B8423" w14:textId="77777777" w:rsidR="006041C0" w:rsidRPr="00545E10" w:rsidRDefault="006041C0" w:rsidP="006041C0">
      <w:pPr>
        <w:pStyle w:val="B2"/>
      </w:pPr>
      <w:r w:rsidRPr="00545E10">
        <w:t>y</w:t>
      </w:r>
      <w:r w:rsidRPr="00545E10">
        <w:tab/>
        <w:t>the second digit is incremented for all changes of substance, i.e. technical enhancements, corrections, updates, etc.</w:t>
      </w:r>
    </w:p>
    <w:p w14:paraId="34B8FD1F" w14:textId="77777777" w:rsidR="006041C0" w:rsidRPr="00545E10" w:rsidRDefault="006041C0" w:rsidP="006041C0">
      <w:pPr>
        <w:pStyle w:val="B2"/>
      </w:pPr>
      <w:r w:rsidRPr="00545E10">
        <w:t>z</w:t>
      </w:r>
      <w:r w:rsidRPr="00545E10">
        <w:tab/>
        <w:t>the third digit is incremented when editorial only changes have been incorporated in the document.</w:t>
      </w:r>
    </w:p>
    <w:p w14:paraId="37D34FE6" w14:textId="77777777" w:rsidR="006041C0" w:rsidRPr="00545E10" w:rsidRDefault="006041C0" w:rsidP="006041C0">
      <w:r w:rsidRPr="00545E10">
        <w:t>In the present document, certain modal verbs have the following meanings:</w:t>
      </w:r>
    </w:p>
    <w:p w14:paraId="40AD08E4" w14:textId="77777777" w:rsidR="006041C0" w:rsidRPr="00545E10" w:rsidRDefault="006041C0" w:rsidP="006041C0">
      <w:pPr>
        <w:pStyle w:val="EX"/>
      </w:pPr>
      <w:r w:rsidRPr="00545E10">
        <w:rPr>
          <w:b/>
        </w:rPr>
        <w:t>shall</w:t>
      </w:r>
      <w:r w:rsidR="00005A1D" w:rsidRPr="00545E10">
        <w:tab/>
      </w:r>
      <w:r w:rsidRPr="00545E10">
        <w:t>indicates a mandatory requirement to do something</w:t>
      </w:r>
    </w:p>
    <w:p w14:paraId="493AE09A" w14:textId="77777777" w:rsidR="006041C0" w:rsidRPr="00545E10" w:rsidRDefault="006041C0" w:rsidP="006041C0">
      <w:pPr>
        <w:pStyle w:val="EX"/>
      </w:pPr>
      <w:r w:rsidRPr="00545E10">
        <w:rPr>
          <w:b/>
        </w:rPr>
        <w:t>shall not</w:t>
      </w:r>
      <w:r w:rsidRPr="00545E10">
        <w:tab/>
        <w:t>indicates an interdiction (prohibition) to do something</w:t>
      </w:r>
    </w:p>
    <w:p w14:paraId="72C7629D" w14:textId="1651513D" w:rsidR="006041C0" w:rsidRPr="00545E10" w:rsidRDefault="006041C0" w:rsidP="00005A1D">
      <w:pPr>
        <w:pStyle w:val="NO"/>
      </w:pPr>
      <w:r w:rsidRPr="00545E10">
        <w:t>NOTE</w:t>
      </w:r>
      <w:r w:rsidR="002E5B7F" w:rsidRPr="00545E10">
        <w:t> </w:t>
      </w:r>
      <w:r w:rsidRPr="00545E10">
        <w:t>1:</w:t>
      </w:r>
      <w:r w:rsidRPr="00545E10">
        <w:tab/>
        <w:t xml:space="preserve">The constructions </w:t>
      </w:r>
      <w:r w:rsidR="00333336">
        <w:t>"</w:t>
      </w:r>
      <w:r w:rsidRPr="00545E10">
        <w:t>shall</w:t>
      </w:r>
      <w:r w:rsidR="00333336">
        <w:t>"</w:t>
      </w:r>
      <w:r w:rsidRPr="00545E10">
        <w:t xml:space="preserve"> and </w:t>
      </w:r>
      <w:r w:rsidR="00333336">
        <w:t>"</w:t>
      </w:r>
      <w:r w:rsidRPr="00545E10">
        <w:t>shall not</w:t>
      </w:r>
      <w:r w:rsidR="00333336">
        <w:t>"</w:t>
      </w:r>
      <w:r w:rsidRPr="00545E10">
        <w:t xml:space="preserve"> are confined to the context of normative provisions, and do not appear in Technical Reports.</w:t>
      </w:r>
    </w:p>
    <w:p w14:paraId="661F05BD" w14:textId="7770E3C7" w:rsidR="006041C0" w:rsidRPr="00545E10" w:rsidRDefault="006041C0" w:rsidP="00005A1D">
      <w:pPr>
        <w:pStyle w:val="NO"/>
      </w:pPr>
      <w:r w:rsidRPr="00545E10">
        <w:t>NOTE</w:t>
      </w:r>
      <w:r w:rsidR="002E5B7F" w:rsidRPr="00545E10">
        <w:t> </w:t>
      </w:r>
      <w:r w:rsidRPr="00545E10">
        <w:t>2:</w:t>
      </w:r>
      <w:r w:rsidRPr="00545E10">
        <w:tab/>
        <w:t xml:space="preserve">The constructions </w:t>
      </w:r>
      <w:r w:rsidR="00333336">
        <w:t>"</w:t>
      </w:r>
      <w:r w:rsidRPr="00545E10">
        <w:t>must</w:t>
      </w:r>
      <w:r w:rsidR="00333336">
        <w:t>"</w:t>
      </w:r>
      <w:r w:rsidRPr="00545E10">
        <w:t xml:space="preserve"> and </w:t>
      </w:r>
      <w:r w:rsidR="00333336">
        <w:t>"</w:t>
      </w:r>
      <w:r w:rsidRPr="00545E10">
        <w:t>must not</w:t>
      </w:r>
      <w:r w:rsidR="00333336">
        <w:t>"</w:t>
      </w:r>
      <w:r w:rsidRPr="00545E10">
        <w:t xml:space="preserve"> are not used as substitutes for </w:t>
      </w:r>
      <w:r w:rsidR="00333336">
        <w:t>"</w:t>
      </w:r>
      <w:r w:rsidRPr="00545E10">
        <w:t>shall</w:t>
      </w:r>
      <w:r w:rsidR="00333336">
        <w:t>"</w:t>
      </w:r>
      <w:r w:rsidRPr="00545E10">
        <w:t xml:space="preserve"> and </w:t>
      </w:r>
      <w:r w:rsidR="00333336">
        <w:t>"</w:t>
      </w:r>
      <w:r w:rsidRPr="00545E10">
        <w:t>shall not</w:t>
      </w:r>
      <w:r w:rsidR="00333336">
        <w:t>"</w:t>
      </w:r>
      <w:r w:rsidRPr="00545E1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545E10" w:rsidRDefault="006041C0" w:rsidP="006041C0">
      <w:pPr>
        <w:pStyle w:val="EX"/>
      </w:pPr>
      <w:r w:rsidRPr="00545E10">
        <w:rPr>
          <w:b/>
        </w:rPr>
        <w:t>should</w:t>
      </w:r>
      <w:r w:rsidR="00005A1D" w:rsidRPr="00545E10">
        <w:tab/>
      </w:r>
      <w:r w:rsidRPr="00545E10">
        <w:t>indicates a recommendation to do something</w:t>
      </w:r>
    </w:p>
    <w:p w14:paraId="6660E0E5" w14:textId="77777777" w:rsidR="006041C0" w:rsidRPr="00545E10" w:rsidRDefault="006041C0" w:rsidP="006041C0">
      <w:pPr>
        <w:pStyle w:val="EX"/>
      </w:pPr>
      <w:r w:rsidRPr="00545E10">
        <w:rPr>
          <w:b/>
        </w:rPr>
        <w:t>should not</w:t>
      </w:r>
      <w:r w:rsidRPr="00545E10">
        <w:tab/>
        <w:t>indicates a recommendation not to do something</w:t>
      </w:r>
    </w:p>
    <w:p w14:paraId="2DA08F61" w14:textId="77777777" w:rsidR="006041C0" w:rsidRPr="00545E10" w:rsidRDefault="006041C0" w:rsidP="006041C0">
      <w:pPr>
        <w:pStyle w:val="EX"/>
      </w:pPr>
      <w:r w:rsidRPr="00545E10">
        <w:rPr>
          <w:b/>
        </w:rPr>
        <w:t>may</w:t>
      </w:r>
      <w:r w:rsidR="00005A1D" w:rsidRPr="00545E10">
        <w:tab/>
      </w:r>
      <w:r w:rsidRPr="00545E10">
        <w:t>indicates permission to do something</w:t>
      </w:r>
    </w:p>
    <w:p w14:paraId="03A93C15" w14:textId="77777777" w:rsidR="006041C0" w:rsidRPr="00545E10" w:rsidRDefault="006041C0" w:rsidP="006041C0">
      <w:pPr>
        <w:pStyle w:val="EX"/>
      </w:pPr>
      <w:r w:rsidRPr="00545E10">
        <w:rPr>
          <w:b/>
        </w:rPr>
        <w:t>need not</w:t>
      </w:r>
      <w:r w:rsidRPr="00545E10">
        <w:tab/>
        <w:t>indicates permission not to do something</w:t>
      </w:r>
    </w:p>
    <w:p w14:paraId="0E729BD1" w14:textId="410A6F0F" w:rsidR="006041C0" w:rsidRPr="00545E10" w:rsidRDefault="006041C0" w:rsidP="00005A1D">
      <w:pPr>
        <w:pStyle w:val="NO"/>
      </w:pPr>
      <w:r w:rsidRPr="00545E10">
        <w:t>NOTE</w:t>
      </w:r>
      <w:r w:rsidR="002E5B7F" w:rsidRPr="00545E10">
        <w:t> </w:t>
      </w:r>
      <w:r w:rsidRPr="00545E10">
        <w:t>3:</w:t>
      </w:r>
      <w:r w:rsidRPr="00545E10">
        <w:tab/>
        <w:t xml:space="preserve">The construction </w:t>
      </w:r>
      <w:r w:rsidR="00333336">
        <w:t>"</w:t>
      </w:r>
      <w:r w:rsidRPr="00545E10">
        <w:t>may not</w:t>
      </w:r>
      <w:r w:rsidR="00333336">
        <w:t>"</w:t>
      </w:r>
      <w:r w:rsidRPr="00545E10">
        <w:t xml:space="preserve"> is ambiguous and is not used in normative elements. The unambiguous constructions </w:t>
      </w:r>
      <w:r w:rsidR="00333336">
        <w:t>"</w:t>
      </w:r>
      <w:r w:rsidRPr="00545E10">
        <w:t>might not</w:t>
      </w:r>
      <w:r w:rsidR="00333336">
        <w:t>"</w:t>
      </w:r>
      <w:r w:rsidRPr="00545E10">
        <w:t xml:space="preserve"> or </w:t>
      </w:r>
      <w:r w:rsidR="00333336">
        <w:t>"</w:t>
      </w:r>
      <w:r w:rsidRPr="00545E10">
        <w:t>shall not</w:t>
      </w:r>
      <w:r w:rsidR="00333336">
        <w:t>"</w:t>
      </w:r>
      <w:r w:rsidRPr="00545E10">
        <w:t xml:space="preserve"> are used instead, depending upon the meaning intended.</w:t>
      </w:r>
    </w:p>
    <w:p w14:paraId="5DD05E84" w14:textId="77777777" w:rsidR="006041C0" w:rsidRPr="00545E10" w:rsidRDefault="006041C0" w:rsidP="006041C0">
      <w:pPr>
        <w:pStyle w:val="EX"/>
      </w:pPr>
      <w:r w:rsidRPr="00545E10">
        <w:rPr>
          <w:b/>
        </w:rPr>
        <w:t>can</w:t>
      </w:r>
      <w:r w:rsidR="00005A1D" w:rsidRPr="00545E10">
        <w:tab/>
      </w:r>
      <w:r w:rsidRPr="00545E10">
        <w:t>indicates that something is possible</w:t>
      </w:r>
    </w:p>
    <w:p w14:paraId="1DC6D3A2" w14:textId="77777777" w:rsidR="006041C0" w:rsidRPr="00545E10" w:rsidRDefault="006041C0" w:rsidP="006041C0">
      <w:pPr>
        <w:pStyle w:val="EX"/>
      </w:pPr>
      <w:r w:rsidRPr="00545E10">
        <w:rPr>
          <w:b/>
        </w:rPr>
        <w:t>cannot</w:t>
      </w:r>
      <w:r w:rsidR="00005A1D" w:rsidRPr="00545E10">
        <w:tab/>
      </w:r>
      <w:r w:rsidRPr="00545E10">
        <w:t>indicates that something is impossible</w:t>
      </w:r>
    </w:p>
    <w:p w14:paraId="6FB1B3FB" w14:textId="5C149984" w:rsidR="006041C0" w:rsidRPr="00545E10" w:rsidRDefault="006041C0" w:rsidP="00005A1D">
      <w:pPr>
        <w:pStyle w:val="NO"/>
      </w:pPr>
      <w:r w:rsidRPr="00545E10">
        <w:t>NOTE</w:t>
      </w:r>
      <w:r w:rsidR="002E5B7F" w:rsidRPr="00545E10">
        <w:t> </w:t>
      </w:r>
      <w:r w:rsidRPr="00545E10">
        <w:t>4:</w:t>
      </w:r>
      <w:r w:rsidRPr="00545E10">
        <w:tab/>
        <w:t xml:space="preserve">The constructions </w:t>
      </w:r>
      <w:r w:rsidR="00333336">
        <w:t>"</w:t>
      </w:r>
      <w:r w:rsidRPr="00545E10">
        <w:t>can</w:t>
      </w:r>
      <w:r w:rsidR="00333336">
        <w:t>"</w:t>
      </w:r>
      <w:r w:rsidRPr="00545E10">
        <w:t xml:space="preserve"> and </w:t>
      </w:r>
      <w:r w:rsidR="00333336">
        <w:t>"</w:t>
      </w:r>
      <w:r w:rsidRPr="00545E10">
        <w:t>cannot</w:t>
      </w:r>
      <w:r w:rsidR="00333336">
        <w:t>"</w:t>
      </w:r>
      <w:r w:rsidRPr="00545E10">
        <w:t xml:space="preserve"> shall not to be used as substitutes for </w:t>
      </w:r>
      <w:r w:rsidR="00333336">
        <w:t>"</w:t>
      </w:r>
      <w:r w:rsidRPr="00545E10">
        <w:t>may</w:t>
      </w:r>
      <w:r w:rsidR="00333336">
        <w:t>"</w:t>
      </w:r>
      <w:r w:rsidRPr="00545E10">
        <w:t xml:space="preserve"> and </w:t>
      </w:r>
      <w:r w:rsidR="00333336">
        <w:t>"</w:t>
      </w:r>
      <w:r w:rsidRPr="00545E10">
        <w:t>need not</w:t>
      </w:r>
      <w:r w:rsidR="00333336">
        <w:t>"</w:t>
      </w:r>
      <w:r w:rsidRPr="00545E10">
        <w:t>.</w:t>
      </w:r>
    </w:p>
    <w:p w14:paraId="0F52A4FD" w14:textId="77777777" w:rsidR="006041C0" w:rsidRPr="00545E10" w:rsidRDefault="006041C0" w:rsidP="006041C0">
      <w:pPr>
        <w:pStyle w:val="EX"/>
      </w:pPr>
      <w:r w:rsidRPr="00545E10">
        <w:rPr>
          <w:b/>
        </w:rPr>
        <w:t>will</w:t>
      </w:r>
      <w:r w:rsidR="00005A1D" w:rsidRPr="00545E10">
        <w:tab/>
      </w:r>
      <w:r w:rsidRPr="00545E10">
        <w:t>indicates that something is certain or expected to happen as a result of action taken by an agency the behaviour of which is outside the scope of the present document</w:t>
      </w:r>
    </w:p>
    <w:p w14:paraId="70903AAD" w14:textId="77777777" w:rsidR="006041C0" w:rsidRPr="00545E10" w:rsidRDefault="006041C0" w:rsidP="006041C0">
      <w:pPr>
        <w:pStyle w:val="EX"/>
      </w:pPr>
      <w:r w:rsidRPr="00545E10">
        <w:rPr>
          <w:b/>
        </w:rPr>
        <w:t>will not</w:t>
      </w:r>
      <w:r w:rsidR="00005A1D" w:rsidRPr="00545E10">
        <w:tab/>
      </w:r>
      <w:r w:rsidRPr="00545E10">
        <w:t>indicates that something is certain or expected not to happen as a result of action taken by an agency the behaviour of which is outside the scope of the present document</w:t>
      </w:r>
    </w:p>
    <w:p w14:paraId="6827E499" w14:textId="77777777" w:rsidR="006041C0" w:rsidRPr="00545E10" w:rsidRDefault="006041C0" w:rsidP="006041C0">
      <w:pPr>
        <w:pStyle w:val="EX"/>
      </w:pPr>
      <w:r w:rsidRPr="00545E10">
        <w:rPr>
          <w:b/>
        </w:rPr>
        <w:t>might</w:t>
      </w:r>
      <w:r w:rsidRPr="00545E10">
        <w:tab/>
        <w:t>indicates a likelihood that something will happen as a result of action taken by some agency the behaviour of which is outside the scope of the present document</w:t>
      </w:r>
    </w:p>
    <w:p w14:paraId="5D79B532" w14:textId="77777777" w:rsidR="006041C0" w:rsidRPr="00545E10" w:rsidRDefault="006041C0" w:rsidP="006041C0">
      <w:pPr>
        <w:pStyle w:val="EX"/>
      </w:pPr>
      <w:r w:rsidRPr="00545E10">
        <w:rPr>
          <w:b/>
        </w:rPr>
        <w:t>might not</w:t>
      </w:r>
      <w:r w:rsidRPr="00545E10">
        <w:tab/>
        <w:t>indicates a likelihood that something will not happen as a result of action taken by some agency the behaviour of which is outside the scope of the present document</w:t>
      </w:r>
    </w:p>
    <w:p w14:paraId="2129236C" w14:textId="77777777" w:rsidR="006041C0" w:rsidRPr="00545E10" w:rsidRDefault="006041C0" w:rsidP="006041C0">
      <w:r w:rsidRPr="00545E10">
        <w:lastRenderedPageBreak/>
        <w:t>In addition:</w:t>
      </w:r>
    </w:p>
    <w:p w14:paraId="42409B0F" w14:textId="77777777" w:rsidR="006041C0" w:rsidRPr="00545E10" w:rsidRDefault="006041C0" w:rsidP="006041C0">
      <w:pPr>
        <w:pStyle w:val="EX"/>
      </w:pPr>
      <w:r w:rsidRPr="00545E10">
        <w:rPr>
          <w:b/>
        </w:rPr>
        <w:t>is</w:t>
      </w:r>
      <w:r w:rsidRPr="00545E10">
        <w:tab/>
        <w:t>(or any other verb in the indicative mood) indicates a statement of fact</w:t>
      </w:r>
    </w:p>
    <w:p w14:paraId="43896A76" w14:textId="77777777" w:rsidR="006041C0" w:rsidRPr="00545E10" w:rsidRDefault="006041C0" w:rsidP="006041C0">
      <w:pPr>
        <w:pStyle w:val="EX"/>
      </w:pPr>
      <w:r w:rsidRPr="00545E10">
        <w:rPr>
          <w:b/>
        </w:rPr>
        <w:t>is not</w:t>
      </w:r>
      <w:r w:rsidRPr="00545E10">
        <w:tab/>
        <w:t>(or any other negative verb in the indicative mood) indicates a statement of fact</w:t>
      </w:r>
    </w:p>
    <w:p w14:paraId="09C60CCF" w14:textId="0FBB084D" w:rsidR="006041C0" w:rsidRPr="00545E10" w:rsidRDefault="006041C0" w:rsidP="00005A1D">
      <w:pPr>
        <w:pStyle w:val="NO"/>
      </w:pPr>
      <w:r w:rsidRPr="00545E10">
        <w:t>NOTE</w:t>
      </w:r>
      <w:r w:rsidR="002E5B7F" w:rsidRPr="00545E10">
        <w:t> </w:t>
      </w:r>
      <w:r w:rsidRPr="00545E10">
        <w:t>5:</w:t>
      </w:r>
      <w:r w:rsidRPr="00545E10">
        <w:tab/>
        <w:t xml:space="preserve">The constructions </w:t>
      </w:r>
      <w:r w:rsidR="00333336">
        <w:t>"</w:t>
      </w:r>
      <w:r w:rsidRPr="00545E10">
        <w:t>is</w:t>
      </w:r>
      <w:r w:rsidR="00333336">
        <w:t>"</w:t>
      </w:r>
      <w:r w:rsidRPr="00545E10">
        <w:t xml:space="preserve"> and </w:t>
      </w:r>
      <w:r w:rsidR="00333336">
        <w:t>"</w:t>
      </w:r>
      <w:r w:rsidRPr="00545E10">
        <w:t>is not</w:t>
      </w:r>
      <w:r w:rsidR="00333336">
        <w:t>"</w:t>
      </w:r>
      <w:r w:rsidRPr="00545E10">
        <w:t xml:space="preserve"> do not indicate requirements.</w:t>
      </w:r>
    </w:p>
    <w:p w14:paraId="0DE60FCF" w14:textId="77777777" w:rsidR="008E0066" w:rsidRPr="00545E10" w:rsidRDefault="006041C0" w:rsidP="0047636C">
      <w:pPr>
        <w:pStyle w:val="1"/>
      </w:pPr>
      <w:r w:rsidRPr="00545E10">
        <w:br w:type="page"/>
      </w:r>
      <w:bookmarkStart w:id="788" w:name="_Toc104284895"/>
      <w:r w:rsidR="008E0066" w:rsidRPr="00545E10">
        <w:lastRenderedPageBreak/>
        <w:t>1</w:t>
      </w:r>
      <w:r w:rsidR="008E0066" w:rsidRPr="00545E10">
        <w:tab/>
        <w:t>Scope</w:t>
      </w:r>
      <w:bookmarkEnd w:id="788"/>
    </w:p>
    <w:p w14:paraId="4DF92AED" w14:textId="77777777" w:rsidR="0047636C" w:rsidRPr="00545E10" w:rsidRDefault="0047636C" w:rsidP="0047636C">
      <w:pPr>
        <w:rPr>
          <w:lang w:eastAsia="zh-CN"/>
        </w:rPr>
      </w:pPr>
      <w:r w:rsidRPr="00545E10">
        <w:rPr>
          <w:lang w:eastAsia="zh-CN"/>
        </w:rPr>
        <w:t>The scope of this Technical Report is to study potential enhancements on generic group management, exposure and communication. Specifically,</w:t>
      </w:r>
      <w:r w:rsidRPr="00545E10">
        <w:t xml:space="preserve"> the following aspects are in the scope of the study:</w:t>
      </w:r>
    </w:p>
    <w:p w14:paraId="01CA1CC4" w14:textId="77777777" w:rsidR="00DC4D24" w:rsidRPr="00545E10" w:rsidRDefault="00DC4D24" w:rsidP="00DC4D24">
      <w:pPr>
        <w:pStyle w:val="B1"/>
      </w:pPr>
      <w:r w:rsidRPr="00545E10">
        <w:t>-</w:t>
      </w:r>
      <w:r w:rsidRPr="00545E10">
        <w:tab/>
        <w:t>Enhance group attribute management and group status event reporting:</w:t>
      </w:r>
    </w:p>
    <w:p w14:paraId="3B6E9FC4" w14:textId="70102EFC" w:rsidR="00DC4D24" w:rsidRPr="00545E10" w:rsidRDefault="00DC4D24" w:rsidP="00DC4D24">
      <w:pPr>
        <w:pStyle w:val="B2"/>
      </w:pPr>
      <w:r w:rsidRPr="00545E10">
        <w:t>-</w:t>
      </w:r>
      <w:r w:rsidRPr="00545E10">
        <w:tab/>
        <w:t>set/modify the group attributes: provisioning of service area or QoS applicable to each UE of a given group</w:t>
      </w:r>
      <w:r w:rsidR="008E35FF" w:rsidRPr="00545E10">
        <w:t>;</w:t>
      </w:r>
    </w:p>
    <w:p w14:paraId="4D16D2EB" w14:textId="0EEA4879" w:rsidR="00DC4D24" w:rsidRPr="00545E10" w:rsidRDefault="00DC4D24" w:rsidP="00DC4D24">
      <w:pPr>
        <w:pStyle w:val="B2"/>
      </w:pPr>
      <w:r w:rsidRPr="00545E10">
        <w:t>-</w:t>
      </w:r>
      <w:r w:rsidRPr="00545E10">
        <w:tab/>
        <w:t xml:space="preserve">subscribe to group status event reporting for the event </w:t>
      </w:r>
      <w:r w:rsidR="00333336">
        <w:t>"</w:t>
      </w:r>
      <w:r w:rsidRPr="00545E10">
        <w:t>newly registered or (de)-registered group member</w:t>
      </w:r>
      <w:r w:rsidR="00333336">
        <w:t>"</w:t>
      </w:r>
      <w:r w:rsidR="008E35FF" w:rsidRPr="00545E10">
        <w:t>.</w:t>
      </w:r>
    </w:p>
    <w:p w14:paraId="2E955ACE" w14:textId="71DD214F" w:rsidR="00DC4D24" w:rsidRPr="00545E10" w:rsidRDefault="00DC4D24" w:rsidP="00DC4D24">
      <w:pPr>
        <w:pStyle w:val="B1"/>
      </w:pPr>
      <w:r w:rsidRPr="00545E10">
        <w:t>-</w:t>
      </w:r>
      <w:r w:rsidRPr="00545E10">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545E10" w:rsidRDefault="00DC4D24" w:rsidP="00DC4D24">
      <w:pPr>
        <w:pStyle w:val="B1"/>
      </w:pPr>
      <w:r w:rsidRPr="00545E10">
        <w:t>-</w:t>
      </w:r>
      <w:r w:rsidRPr="00545E10">
        <w:tab/>
        <w:t>Support group communication for a 5G VN, which supports multiple SMFs, including support of SMF redundancy for reliability of the 5G VN group communication.</w:t>
      </w:r>
    </w:p>
    <w:p w14:paraId="42C44502" w14:textId="74E708CF" w:rsidR="00DC4D24" w:rsidRPr="00545E10" w:rsidRDefault="00DC4D24" w:rsidP="00DC4D24">
      <w:pPr>
        <w:pStyle w:val="B1"/>
      </w:pPr>
      <w:r w:rsidRPr="00545E10">
        <w:t>-</w:t>
      </w:r>
      <w:r w:rsidRPr="00545E10">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545E10" w:rsidRDefault="006041C0" w:rsidP="006041C0">
      <w:pPr>
        <w:pStyle w:val="1"/>
      </w:pPr>
      <w:bookmarkStart w:id="789" w:name="_Toc22214898"/>
      <w:bookmarkStart w:id="790" w:name="_Toc92883016"/>
      <w:bookmarkStart w:id="791" w:name="_Toc104284896"/>
      <w:r w:rsidRPr="00545E10">
        <w:t>2</w:t>
      </w:r>
      <w:r w:rsidRPr="00545E10">
        <w:tab/>
        <w:t>References</w:t>
      </w:r>
      <w:bookmarkEnd w:id="789"/>
      <w:bookmarkEnd w:id="790"/>
      <w:bookmarkEnd w:id="791"/>
    </w:p>
    <w:p w14:paraId="67011292" w14:textId="77777777" w:rsidR="006041C0" w:rsidRPr="00545E10" w:rsidRDefault="006041C0" w:rsidP="006041C0">
      <w:r w:rsidRPr="00545E10">
        <w:t xml:space="preserve">The following documents contain </w:t>
      </w:r>
      <w:r w:rsidR="008F712D" w:rsidRPr="00545E10">
        <w:t>provisions, which</w:t>
      </w:r>
      <w:r w:rsidRPr="00545E10">
        <w:t>, through reference in this text, constitute provisions of the present document.</w:t>
      </w:r>
    </w:p>
    <w:p w14:paraId="2F32561D" w14:textId="77777777" w:rsidR="006041C0" w:rsidRPr="00545E10" w:rsidRDefault="006041C0" w:rsidP="006041C0">
      <w:pPr>
        <w:pStyle w:val="B1"/>
      </w:pPr>
      <w:r w:rsidRPr="00545E10">
        <w:t>-</w:t>
      </w:r>
      <w:r w:rsidRPr="00545E10">
        <w:tab/>
        <w:t>References are either specific (identified by date of publication, edition number, version number, etc.) or non</w:t>
      </w:r>
      <w:r w:rsidRPr="00545E10">
        <w:noBreakHyphen/>
        <w:t>specific.</w:t>
      </w:r>
    </w:p>
    <w:p w14:paraId="391E5FAA" w14:textId="77777777" w:rsidR="006041C0" w:rsidRPr="00545E10" w:rsidRDefault="006041C0" w:rsidP="006041C0">
      <w:pPr>
        <w:pStyle w:val="B1"/>
      </w:pPr>
      <w:r w:rsidRPr="00545E10">
        <w:t>-</w:t>
      </w:r>
      <w:r w:rsidRPr="00545E10">
        <w:tab/>
        <w:t>For a specific reference, subsequent revisions do not apply.</w:t>
      </w:r>
    </w:p>
    <w:p w14:paraId="5D48E163" w14:textId="77777777" w:rsidR="006041C0" w:rsidRPr="00545E10" w:rsidRDefault="006041C0" w:rsidP="006041C0">
      <w:pPr>
        <w:pStyle w:val="B1"/>
      </w:pPr>
      <w:r w:rsidRPr="00545E10">
        <w:t>-</w:t>
      </w:r>
      <w:r w:rsidRPr="00545E10">
        <w:tab/>
        <w:t>For a non-specific reference, the latest version applies. In the case of a reference to a 3GPP document (including a GSM document), a non-specific reference implicitly refers to the latest version of that document</w:t>
      </w:r>
      <w:r w:rsidRPr="00545E10">
        <w:rPr>
          <w:i/>
        </w:rPr>
        <w:t xml:space="preserve"> in the same Release as the present document</w:t>
      </w:r>
      <w:r w:rsidRPr="00545E10">
        <w:t>.</w:t>
      </w:r>
    </w:p>
    <w:p w14:paraId="4FFB6AA1" w14:textId="5A6FFFEA" w:rsidR="006041C0" w:rsidRPr="00545E10" w:rsidRDefault="006041C0" w:rsidP="006041C0">
      <w:pPr>
        <w:pStyle w:val="EX"/>
      </w:pPr>
      <w:r w:rsidRPr="00545E10">
        <w:t>[1]</w:t>
      </w:r>
      <w:r w:rsidRPr="00545E10">
        <w:tab/>
      </w:r>
      <w:r w:rsidR="005C588E" w:rsidRPr="00545E10">
        <w:t>3GPP</w:t>
      </w:r>
      <w:r w:rsidR="005C588E">
        <w:t> </w:t>
      </w:r>
      <w:r w:rsidR="005C588E" w:rsidRPr="00545E10">
        <w:t>TR</w:t>
      </w:r>
      <w:r w:rsidR="005C588E">
        <w:t> </w:t>
      </w:r>
      <w:r w:rsidR="005C588E" w:rsidRPr="00545E10">
        <w:t>21.905:</w:t>
      </w:r>
      <w:r w:rsidRPr="00545E10">
        <w:t xml:space="preserve"> </w:t>
      </w:r>
      <w:r w:rsidR="00333336">
        <w:t>"</w:t>
      </w:r>
      <w:r w:rsidRPr="00545E10">
        <w:t>Vocabulary for 3GPP Specifications</w:t>
      </w:r>
      <w:r w:rsidR="00333336">
        <w:t>"</w:t>
      </w:r>
      <w:r w:rsidRPr="00545E10">
        <w:t>.</w:t>
      </w:r>
    </w:p>
    <w:p w14:paraId="7B369041" w14:textId="206B0C5E" w:rsidR="00CB2AEC" w:rsidRPr="00545E10" w:rsidRDefault="00CB2AEC" w:rsidP="00CB2AEC">
      <w:pPr>
        <w:pStyle w:val="EX"/>
      </w:pPr>
      <w:r w:rsidRPr="00545E10">
        <w:t>[</w:t>
      </w:r>
      <w:r w:rsidRPr="00545E10">
        <w:rPr>
          <w:noProof/>
        </w:rPr>
        <w:t>2</w:t>
      </w:r>
      <w:r w:rsidRPr="00545E10">
        <w:t>]</w:t>
      </w:r>
      <w:r w:rsidRPr="00545E10">
        <w:tab/>
      </w:r>
      <w:r w:rsidR="005C588E" w:rsidRPr="00545E10">
        <w:t>3GPP</w:t>
      </w:r>
      <w:r w:rsidR="005C588E">
        <w:t> </w:t>
      </w:r>
      <w:r w:rsidR="005C588E" w:rsidRPr="00545E10">
        <w:t>TS</w:t>
      </w:r>
      <w:r w:rsidR="005C588E">
        <w:t> </w:t>
      </w:r>
      <w:r w:rsidR="005C588E" w:rsidRPr="00545E10">
        <w:t>23.501:</w:t>
      </w:r>
      <w:r w:rsidRPr="00545E10">
        <w:t xml:space="preserve"> </w:t>
      </w:r>
      <w:r w:rsidR="00333336">
        <w:t>"</w:t>
      </w:r>
      <w:r w:rsidRPr="00545E10">
        <w:t>System Architecture for the 5G System; Stage 2</w:t>
      </w:r>
      <w:r w:rsidR="00333336">
        <w:t>"</w:t>
      </w:r>
      <w:r w:rsidRPr="00545E10">
        <w:t>.</w:t>
      </w:r>
    </w:p>
    <w:p w14:paraId="774911C9" w14:textId="47237EEA" w:rsidR="00CB2AEC" w:rsidRPr="00545E10" w:rsidRDefault="00CB2AEC" w:rsidP="00CB2AEC">
      <w:pPr>
        <w:pStyle w:val="EX"/>
      </w:pPr>
      <w:r w:rsidRPr="00545E10">
        <w:t>[3]</w:t>
      </w:r>
      <w:r w:rsidRPr="00545E10">
        <w:tab/>
      </w:r>
      <w:r w:rsidR="005C588E" w:rsidRPr="00545E10">
        <w:t>3GPP</w:t>
      </w:r>
      <w:r w:rsidR="005C588E">
        <w:t> </w:t>
      </w:r>
      <w:r w:rsidR="005C588E" w:rsidRPr="00545E10">
        <w:t>TS</w:t>
      </w:r>
      <w:r w:rsidR="005C588E">
        <w:t> </w:t>
      </w:r>
      <w:r w:rsidR="005C588E" w:rsidRPr="00545E10">
        <w:t>23.502:</w:t>
      </w:r>
      <w:r w:rsidRPr="00545E10">
        <w:t xml:space="preserve"> </w:t>
      </w:r>
      <w:r w:rsidR="00333336">
        <w:t>"</w:t>
      </w:r>
      <w:r w:rsidRPr="00545E10">
        <w:t>Procedures for the 5G system, Stage 2</w:t>
      </w:r>
      <w:r w:rsidR="00333336">
        <w:t>"</w:t>
      </w:r>
      <w:r w:rsidRPr="00545E10">
        <w:t>.</w:t>
      </w:r>
    </w:p>
    <w:p w14:paraId="493C35BE" w14:textId="265E3FF0" w:rsidR="00CB2AEC" w:rsidRPr="00545E10" w:rsidRDefault="00CB2AEC" w:rsidP="00CB2AEC">
      <w:pPr>
        <w:pStyle w:val="EX"/>
      </w:pPr>
      <w:r w:rsidRPr="00545E10">
        <w:t>[4]</w:t>
      </w:r>
      <w:r w:rsidRPr="00545E10">
        <w:tab/>
      </w:r>
      <w:r w:rsidR="005C588E" w:rsidRPr="00545E10">
        <w:t>3GPP</w:t>
      </w:r>
      <w:r w:rsidR="005C588E">
        <w:t> </w:t>
      </w:r>
      <w:r w:rsidR="005C588E" w:rsidRPr="00545E10">
        <w:t>TS</w:t>
      </w:r>
      <w:r w:rsidR="005C588E">
        <w:t> </w:t>
      </w:r>
      <w:r w:rsidR="005C588E" w:rsidRPr="00545E10">
        <w:t>23.503:</w:t>
      </w:r>
      <w:r w:rsidRPr="00545E10">
        <w:t xml:space="preserve"> </w:t>
      </w:r>
      <w:r w:rsidR="00333336">
        <w:t>"</w:t>
      </w:r>
      <w:r w:rsidRPr="00545E10">
        <w:t>Policy and Charging Control Framework for the 5G System</w:t>
      </w:r>
      <w:r w:rsidR="00333336">
        <w:t>"</w:t>
      </w:r>
      <w:r w:rsidRPr="00545E10">
        <w:t>.</w:t>
      </w:r>
    </w:p>
    <w:p w14:paraId="25E69F41" w14:textId="0EEAF7C2" w:rsidR="00CB2AEC" w:rsidRPr="00545E10" w:rsidRDefault="004158F1" w:rsidP="007239FE">
      <w:pPr>
        <w:pStyle w:val="EX"/>
      </w:pPr>
      <w:r w:rsidRPr="00545E10">
        <w:t>[</w:t>
      </w:r>
      <w:r w:rsidR="009D1718" w:rsidRPr="00545E10">
        <w:t>5</w:t>
      </w:r>
      <w:r w:rsidRPr="00545E10">
        <w:t>]</w:t>
      </w:r>
      <w:r w:rsidRPr="00545E10">
        <w:tab/>
      </w:r>
      <w:r w:rsidR="005C588E" w:rsidRPr="00545E10">
        <w:t>3GPP</w:t>
      </w:r>
      <w:r w:rsidR="005C588E">
        <w:t> </w:t>
      </w:r>
      <w:r w:rsidR="005C588E" w:rsidRPr="00545E10">
        <w:t>TS</w:t>
      </w:r>
      <w:r w:rsidR="005C588E">
        <w:t> </w:t>
      </w:r>
      <w:r w:rsidR="005C588E" w:rsidRPr="00545E10">
        <w:t>22.104:</w:t>
      </w:r>
      <w:r w:rsidRPr="00545E10">
        <w:t xml:space="preserve"> </w:t>
      </w:r>
      <w:r w:rsidR="00333336">
        <w:t>"</w:t>
      </w:r>
      <w:r w:rsidRPr="00545E10">
        <w:t>Service requirements for cyber-physical control applications in vertical domains</w:t>
      </w:r>
      <w:r w:rsidR="00333336">
        <w:t>"</w:t>
      </w:r>
      <w:r w:rsidRPr="00545E10">
        <w:t>.</w:t>
      </w:r>
    </w:p>
    <w:p w14:paraId="1B78434D" w14:textId="5084D3B7" w:rsidR="009D1718" w:rsidRPr="00545E10" w:rsidRDefault="009D1718" w:rsidP="009D1718">
      <w:pPr>
        <w:pStyle w:val="EX"/>
      </w:pPr>
      <w:r w:rsidRPr="00545E10">
        <w:t>[6]</w:t>
      </w:r>
      <w:r w:rsidRPr="00545E10">
        <w:tab/>
      </w:r>
      <w:r w:rsidR="005C588E" w:rsidRPr="00545E10">
        <w:t>3GPP</w:t>
      </w:r>
      <w:r w:rsidR="005C588E">
        <w:t> </w:t>
      </w:r>
      <w:r w:rsidR="005C588E" w:rsidRPr="00545E10">
        <w:t>TS</w:t>
      </w:r>
      <w:r w:rsidR="005C588E">
        <w:t> </w:t>
      </w:r>
      <w:r w:rsidR="005C588E" w:rsidRPr="00545E10">
        <w:t>22.261:</w:t>
      </w:r>
      <w:r w:rsidRPr="00545E10">
        <w:t xml:space="preserve"> </w:t>
      </w:r>
      <w:r w:rsidR="00333336">
        <w:t>"</w:t>
      </w:r>
      <w:r w:rsidRPr="00545E10">
        <w:t>Service requirements for next generation new services and markets</w:t>
      </w:r>
      <w:r w:rsidR="00333336">
        <w:t>"</w:t>
      </w:r>
      <w:r w:rsidRPr="00545E10">
        <w:t>.</w:t>
      </w:r>
    </w:p>
    <w:p w14:paraId="131F8932" w14:textId="4446404A" w:rsidR="00425D19" w:rsidRDefault="00425D19" w:rsidP="00425D19">
      <w:pPr>
        <w:pStyle w:val="EX"/>
        <w:rPr>
          <w:ins w:id="792" w:author="S2-2204914" w:date="2022-05-21T07:32:00Z"/>
        </w:rPr>
      </w:pPr>
      <w:bookmarkStart w:id="793" w:name="_Toc22214899"/>
      <w:bookmarkStart w:id="794" w:name="_Toc92883017"/>
      <w:r w:rsidRPr="00545E10">
        <w:t>[</w:t>
      </w:r>
      <w:r>
        <w:t>7</w:t>
      </w:r>
      <w:r w:rsidRPr="00545E10">
        <w:t>]</w:t>
      </w:r>
      <w:r w:rsidRPr="00545E10">
        <w:tab/>
      </w:r>
      <w:r w:rsidR="005C588E" w:rsidRPr="00545E10">
        <w:t>3GPP</w:t>
      </w:r>
      <w:r w:rsidR="005C588E">
        <w:t> </w:t>
      </w:r>
      <w:r w:rsidR="005C588E">
        <w:rPr>
          <w:lang w:eastAsia="en-US"/>
        </w:rPr>
        <w:t>TS</w:t>
      </w:r>
      <w:r w:rsidR="005C588E">
        <w:t> </w:t>
      </w:r>
      <w:r w:rsidR="005C588E">
        <w:rPr>
          <w:lang w:eastAsia="en-US"/>
        </w:rPr>
        <w:t>29.503</w:t>
      </w:r>
      <w:r w:rsidR="005C588E" w:rsidRPr="00545E10">
        <w:t>:</w:t>
      </w:r>
      <w:r w:rsidRPr="00545E10">
        <w:t xml:space="preserve"> </w:t>
      </w:r>
      <w:r>
        <w:t>"5G System; Unified Data Management Services; Stage 3"</w:t>
      </w:r>
      <w:r w:rsidRPr="00545E10">
        <w:t>.</w:t>
      </w:r>
    </w:p>
    <w:p w14:paraId="561D42A1" w14:textId="4EBE544D" w:rsidR="00663545" w:rsidRPr="00545E10" w:rsidRDefault="00663545" w:rsidP="00425D19">
      <w:pPr>
        <w:pStyle w:val="EX"/>
      </w:pPr>
      <w:ins w:id="795" w:author="S2-2204914" w:date="2022-05-21T07:32:00Z">
        <w:r w:rsidRPr="00663545">
          <w:t>[</w:t>
        </w:r>
        <w:del w:id="796" w:author="Rapporteur" w:date="2022-05-21T07:33:00Z">
          <w:r w:rsidRPr="00663545" w:rsidDel="00663545">
            <w:delText>X</w:delText>
          </w:r>
        </w:del>
      </w:ins>
      <w:ins w:id="797" w:author="Rapporteur" w:date="2022-05-21T07:33:00Z">
        <w:r>
          <w:t>8</w:t>
        </w:r>
      </w:ins>
      <w:ins w:id="798" w:author="S2-2204914" w:date="2022-05-21T07:32:00Z">
        <w:r w:rsidRPr="00663545">
          <w:t xml:space="preserve">] </w:t>
        </w:r>
        <w:r w:rsidRPr="00663545">
          <w:tab/>
          <w:t>3GPP TS 23.288: "Architecture enhancements for 5G System (5GS) to support network data analytics services".</w:t>
        </w:r>
      </w:ins>
    </w:p>
    <w:p w14:paraId="68B0D135" w14:textId="77777777" w:rsidR="006041C0" w:rsidRPr="00545E10" w:rsidRDefault="006041C0" w:rsidP="006041C0">
      <w:pPr>
        <w:pStyle w:val="1"/>
      </w:pPr>
      <w:bookmarkStart w:id="799" w:name="_Toc104284897"/>
      <w:r w:rsidRPr="00545E10">
        <w:t>3</w:t>
      </w:r>
      <w:r w:rsidRPr="00545E10">
        <w:tab/>
        <w:t>Definitions of terms and abbreviations</w:t>
      </w:r>
      <w:bookmarkEnd w:id="793"/>
      <w:bookmarkEnd w:id="794"/>
      <w:bookmarkEnd w:id="799"/>
    </w:p>
    <w:p w14:paraId="6256DE61" w14:textId="77777777" w:rsidR="006041C0" w:rsidRPr="00545E10" w:rsidRDefault="006041C0" w:rsidP="006041C0">
      <w:pPr>
        <w:pStyle w:val="2"/>
      </w:pPr>
      <w:bookmarkStart w:id="800" w:name="_Toc22214900"/>
      <w:bookmarkStart w:id="801" w:name="_Toc92883018"/>
      <w:bookmarkStart w:id="802" w:name="_Toc104284898"/>
      <w:r w:rsidRPr="00545E10">
        <w:t>3.1</w:t>
      </w:r>
      <w:r w:rsidRPr="00545E10">
        <w:tab/>
        <w:t>Terms</w:t>
      </w:r>
      <w:bookmarkEnd w:id="800"/>
      <w:bookmarkEnd w:id="801"/>
      <w:bookmarkEnd w:id="802"/>
    </w:p>
    <w:p w14:paraId="399E204E" w14:textId="2B52DAA4" w:rsidR="00643B46" w:rsidRPr="00545E10" w:rsidRDefault="00DC4D24" w:rsidP="00643B46">
      <w:bookmarkStart w:id="803" w:name="_Toc22214902"/>
      <w:r w:rsidRPr="00545E10">
        <w:t xml:space="preserve">For the purposes of the present document, the terms given in </w:t>
      </w:r>
      <w:r w:rsidR="005C588E" w:rsidRPr="00545E10">
        <w:t>TR</w:t>
      </w:r>
      <w:r w:rsidR="005C588E">
        <w:t> </w:t>
      </w:r>
      <w:r w:rsidR="005C588E" w:rsidRPr="00545E10">
        <w:t>21.905</w:t>
      </w:r>
      <w:r w:rsidR="005C588E">
        <w:t> </w:t>
      </w:r>
      <w:r w:rsidR="005C588E" w:rsidRPr="00545E10">
        <w:t>[</w:t>
      </w:r>
      <w:r w:rsidRPr="00545E10">
        <w:t xml:space="preserve">1], in </w:t>
      </w:r>
      <w:r w:rsidR="005C588E" w:rsidRPr="00545E10">
        <w:t>TS</w:t>
      </w:r>
      <w:r w:rsidR="005C588E">
        <w:t> </w:t>
      </w:r>
      <w:r w:rsidR="005C588E" w:rsidRPr="00545E10">
        <w:t>23.501</w:t>
      </w:r>
      <w:r w:rsidR="005C588E">
        <w:t> </w:t>
      </w:r>
      <w:r w:rsidR="005C588E" w:rsidRPr="00545E10">
        <w:t>[</w:t>
      </w:r>
      <w:r w:rsidRPr="00545E10">
        <w:t xml:space="preserve">2] and in </w:t>
      </w:r>
      <w:r w:rsidR="005C588E" w:rsidRPr="00545E10">
        <w:t>TS</w:t>
      </w:r>
      <w:r w:rsidR="005C588E">
        <w:t> </w:t>
      </w:r>
      <w:r w:rsidR="005C588E" w:rsidRPr="00545E10">
        <w:t>23.502</w:t>
      </w:r>
      <w:r w:rsidR="005C588E">
        <w:t> </w:t>
      </w:r>
      <w:r w:rsidR="005C588E" w:rsidRPr="00545E10">
        <w:t>[</w:t>
      </w:r>
      <w:r w:rsidRPr="00545E10">
        <w:t xml:space="preserve">3] apply. A term defined in the present document takes precedence over the definition of the same term, if any, in </w:t>
      </w:r>
      <w:r w:rsidR="005C588E" w:rsidRPr="00545E10">
        <w:t>TR</w:t>
      </w:r>
      <w:r w:rsidR="005C588E">
        <w:t> </w:t>
      </w:r>
      <w:r w:rsidR="005C588E" w:rsidRPr="00545E10">
        <w:t>21.905</w:t>
      </w:r>
      <w:r w:rsidR="005C588E">
        <w:t> </w:t>
      </w:r>
      <w:r w:rsidR="005C588E" w:rsidRPr="00545E10">
        <w:t>[</w:t>
      </w:r>
      <w:r w:rsidRPr="00545E10">
        <w:t>1].</w:t>
      </w:r>
    </w:p>
    <w:p w14:paraId="024A2DDA" w14:textId="132854B7" w:rsidR="00BC4EF0" w:rsidRPr="00545E10" w:rsidRDefault="00DC4D24" w:rsidP="00BC4EF0">
      <w:bookmarkStart w:id="804" w:name="_Toc92883019"/>
      <w:bookmarkStart w:id="805" w:name="_Toc22214901"/>
      <w:bookmarkStart w:id="806" w:name="_Toc92883020"/>
      <w:r w:rsidRPr="00545E10">
        <w:lastRenderedPageBreak/>
        <w:t xml:space="preserve">The following definitions of terms are copied from </w:t>
      </w:r>
      <w:r w:rsidR="005C588E" w:rsidRPr="00545E10">
        <w:t>TS</w:t>
      </w:r>
      <w:r w:rsidR="005C588E">
        <w:t> </w:t>
      </w:r>
      <w:r w:rsidR="005C588E" w:rsidRPr="00545E10">
        <w:t>23.501</w:t>
      </w:r>
      <w:r w:rsidR="005C588E">
        <w:t> </w:t>
      </w:r>
      <w:r w:rsidR="005C588E" w:rsidRPr="00545E10">
        <w:t>[</w:t>
      </w:r>
      <w:r w:rsidRPr="00545E10">
        <w:t>2]:</w:t>
      </w:r>
    </w:p>
    <w:p w14:paraId="72CDABAE" w14:textId="77777777" w:rsidR="00BC4EF0" w:rsidRPr="00545E10" w:rsidRDefault="00BC4EF0" w:rsidP="00BC4EF0">
      <w:pPr>
        <w:keepLines/>
        <w:rPr>
          <w:lang w:eastAsia="en-US"/>
        </w:rPr>
      </w:pPr>
      <w:r w:rsidRPr="00545E10">
        <w:rPr>
          <w:b/>
        </w:rPr>
        <w:t xml:space="preserve">5G LAN-type Service: </w:t>
      </w:r>
      <w:r w:rsidRPr="00545E10">
        <w:rPr>
          <w:lang w:eastAsia="en-US"/>
        </w:rPr>
        <w:t>A service over the 5G system offering private communication using IP and/or non-IP type communications.</w:t>
      </w:r>
    </w:p>
    <w:p w14:paraId="574027D9" w14:textId="77777777" w:rsidR="00BC4EF0" w:rsidRPr="00545E10" w:rsidRDefault="00BC4EF0" w:rsidP="00BC4EF0">
      <w:pPr>
        <w:keepLines/>
      </w:pPr>
      <w:r w:rsidRPr="00545E10">
        <w:rPr>
          <w:b/>
        </w:rPr>
        <w:t xml:space="preserve">5G LAN-Virtual Network: </w:t>
      </w:r>
      <w:r w:rsidRPr="00545E10">
        <w:t>A virtual network over the 5G system capable of supporting 5G LAN-type service.</w:t>
      </w:r>
    </w:p>
    <w:p w14:paraId="5345A77E" w14:textId="77777777" w:rsidR="00BC4EF0" w:rsidRPr="00545E10" w:rsidRDefault="00BC4EF0" w:rsidP="00BC4EF0">
      <w:pPr>
        <w:keepLines/>
      </w:pPr>
      <w:r w:rsidRPr="00545E10">
        <w:rPr>
          <w:b/>
        </w:rPr>
        <w:t>5G VN Group:</w:t>
      </w:r>
      <w:r w:rsidRPr="00545E10">
        <w:t xml:space="preserve"> A set of UEs using private communication for 5G LAN-type service.</w:t>
      </w:r>
    </w:p>
    <w:p w14:paraId="323769B0" w14:textId="77777777" w:rsidR="00BC4EF0" w:rsidRPr="00545E10" w:rsidRDefault="00BC4EF0" w:rsidP="00BC4EF0">
      <w:pPr>
        <w:keepLines/>
        <w:rPr>
          <w:rFonts w:eastAsia="Calibri"/>
        </w:rPr>
      </w:pPr>
      <w:r w:rsidRPr="00545E10">
        <w:rPr>
          <w:b/>
        </w:rPr>
        <w:t xml:space="preserve">Private communication: </w:t>
      </w:r>
      <w:r w:rsidRPr="00545E10">
        <w:rPr>
          <w:rFonts w:eastAsia="Calibri"/>
        </w:rPr>
        <w:t>A communication between two or more UEs belonging to a restricted set of UEs.</w:t>
      </w:r>
    </w:p>
    <w:p w14:paraId="737FFCA8" w14:textId="77777777" w:rsidR="00643B46" w:rsidRPr="00545E10" w:rsidRDefault="00643B46" w:rsidP="00643B46">
      <w:pPr>
        <w:pStyle w:val="2"/>
      </w:pPr>
      <w:bookmarkStart w:id="807" w:name="_Toc104284899"/>
      <w:r w:rsidRPr="00545E10">
        <w:t>3.2</w:t>
      </w:r>
      <w:r w:rsidRPr="00545E10">
        <w:tab/>
        <w:t>Symbols</w:t>
      </w:r>
      <w:bookmarkEnd w:id="804"/>
      <w:bookmarkEnd w:id="807"/>
    </w:p>
    <w:p w14:paraId="100CBCFC" w14:textId="77777777" w:rsidR="00643B46" w:rsidRPr="00545E10" w:rsidRDefault="00643B46" w:rsidP="00643B46">
      <w:pPr>
        <w:keepNext/>
      </w:pPr>
      <w:r w:rsidRPr="00545E10">
        <w:t>For the purposes of the present document, the following symbols apply:</w:t>
      </w:r>
    </w:p>
    <w:p w14:paraId="3E1AD763" w14:textId="77777777" w:rsidR="00643B46" w:rsidRPr="00545E10" w:rsidRDefault="00643B46" w:rsidP="00643B46">
      <w:pPr>
        <w:pStyle w:val="EW"/>
      </w:pPr>
    </w:p>
    <w:p w14:paraId="0D750D57" w14:textId="77777777" w:rsidR="00643B46" w:rsidRPr="00545E10" w:rsidRDefault="00643B46" w:rsidP="00643B46">
      <w:pPr>
        <w:pStyle w:val="2"/>
      </w:pPr>
      <w:bookmarkStart w:id="808" w:name="_Toc104284900"/>
      <w:r w:rsidRPr="00545E10">
        <w:t>3.3</w:t>
      </w:r>
      <w:r w:rsidRPr="00545E10">
        <w:tab/>
        <w:t>Abbreviations</w:t>
      </w:r>
      <w:bookmarkEnd w:id="805"/>
      <w:bookmarkEnd w:id="806"/>
      <w:bookmarkEnd w:id="808"/>
    </w:p>
    <w:p w14:paraId="5E8D6A3E" w14:textId="6B0122F9" w:rsidR="00643B46" w:rsidRPr="00545E10" w:rsidRDefault="00DC4D24" w:rsidP="00643B46">
      <w:pPr>
        <w:keepNext/>
      </w:pPr>
      <w:r w:rsidRPr="00545E10">
        <w:t xml:space="preserve">For the purposes of the present document, the abbreviations given in </w:t>
      </w:r>
      <w:r w:rsidR="005C588E" w:rsidRPr="00545E10">
        <w:t>TR</w:t>
      </w:r>
      <w:r w:rsidR="005C588E">
        <w:t> </w:t>
      </w:r>
      <w:r w:rsidR="005C588E" w:rsidRPr="00545E10">
        <w:t>21.905</w:t>
      </w:r>
      <w:r w:rsidR="005C588E">
        <w:t> </w:t>
      </w:r>
      <w:r w:rsidR="005C588E" w:rsidRPr="00545E10">
        <w:t>[</w:t>
      </w:r>
      <w:r w:rsidRPr="00545E10">
        <w:t xml:space="preserve">1], in </w:t>
      </w:r>
      <w:r w:rsidR="005C588E" w:rsidRPr="00545E10">
        <w:t>TS</w:t>
      </w:r>
      <w:r w:rsidR="005C588E">
        <w:t> </w:t>
      </w:r>
      <w:r w:rsidR="005C588E" w:rsidRPr="00545E10">
        <w:t>23.501</w:t>
      </w:r>
      <w:r w:rsidR="005C588E">
        <w:t> </w:t>
      </w:r>
      <w:r w:rsidR="005C588E" w:rsidRPr="00545E10">
        <w:t>[</w:t>
      </w:r>
      <w:r w:rsidRPr="00545E10">
        <w:t xml:space="preserve">2] and the following apply. An abbreviation defined in the present document takes precedence over the definition of the same abbreviation, if any, in </w:t>
      </w:r>
      <w:r w:rsidR="005C588E" w:rsidRPr="00545E10">
        <w:t>TR</w:t>
      </w:r>
      <w:r w:rsidR="005C588E">
        <w:t> </w:t>
      </w:r>
      <w:r w:rsidR="005C588E" w:rsidRPr="00545E10">
        <w:t>21.905</w:t>
      </w:r>
      <w:r w:rsidR="005C588E">
        <w:t> </w:t>
      </w:r>
      <w:r w:rsidR="005C588E" w:rsidRPr="00545E10">
        <w:t>[</w:t>
      </w:r>
      <w:r w:rsidRPr="00545E10">
        <w:t>1].</w:t>
      </w:r>
    </w:p>
    <w:p w14:paraId="764969A2" w14:textId="77777777" w:rsidR="00BC4EF0" w:rsidRPr="00545E10" w:rsidRDefault="00BC4EF0" w:rsidP="00BC4EF0">
      <w:pPr>
        <w:pStyle w:val="EW"/>
        <w:rPr>
          <w:lang w:eastAsia="en-US"/>
        </w:rPr>
      </w:pPr>
      <w:r w:rsidRPr="00545E10">
        <w:t>5G LAN</w:t>
      </w:r>
      <w:r w:rsidRPr="00545E10">
        <w:tab/>
        <w:t>5G Local Area Network</w:t>
      </w:r>
    </w:p>
    <w:p w14:paraId="7966720C" w14:textId="77777777" w:rsidR="00BC4EF0" w:rsidRPr="00545E10" w:rsidRDefault="00BC4EF0" w:rsidP="00BC4EF0">
      <w:pPr>
        <w:pStyle w:val="EW"/>
      </w:pPr>
      <w:r w:rsidRPr="00545E10">
        <w:t>5G VN</w:t>
      </w:r>
      <w:r w:rsidRPr="00545E10">
        <w:tab/>
        <w:t>5G LAN-Virtual Network</w:t>
      </w:r>
    </w:p>
    <w:p w14:paraId="6A321C7C" w14:textId="77777777" w:rsidR="000B4151" w:rsidRPr="00545E10" w:rsidRDefault="000B4151" w:rsidP="00DC4D24">
      <w:pPr>
        <w:pStyle w:val="EW"/>
        <w:rPr>
          <w:rFonts w:eastAsia="SimSun"/>
          <w:lang w:eastAsia="zh-CN"/>
        </w:rPr>
      </w:pPr>
    </w:p>
    <w:p w14:paraId="1F7BB111" w14:textId="77777777" w:rsidR="006041C0" w:rsidRPr="00545E10" w:rsidRDefault="00EC4CE6" w:rsidP="006041C0">
      <w:pPr>
        <w:pStyle w:val="1"/>
      </w:pPr>
      <w:bookmarkStart w:id="809" w:name="_Toc92883021"/>
      <w:bookmarkStart w:id="810" w:name="_Toc104284901"/>
      <w:r w:rsidRPr="00545E10">
        <w:t>4</w:t>
      </w:r>
      <w:r w:rsidR="006041C0" w:rsidRPr="00545E10">
        <w:tab/>
        <w:t xml:space="preserve">Architectural Assumptions </w:t>
      </w:r>
      <w:bookmarkEnd w:id="803"/>
      <w:r w:rsidR="009D417C" w:rsidRPr="00545E10">
        <w:t>and Requirements</w:t>
      </w:r>
      <w:bookmarkEnd w:id="809"/>
      <w:bookmarkEnd w:id="810"/>
    </w:p>
    <w:p w14:paraId="4F022FBD" w14:textId="77777777" w:rsidR="00EB3AD8" w:rsidRPr="00545E10" w:rsidRDefault="00EB3AD8" w:rsidP="00EB3AD8">
      <w:pPr>
        <w:pStyle w:val="2"/>
      </w:pPr>
      <w:bookmarkStart w:id="811" w:name="_Toc92883022"/>
      <w:bookmarkStart w:id="812" w:name="_Toc104284902"/>
      <w:r w:rsidRPr="00545E10">
        <w:t>4.1</w:t>
      </w:r>
      <w:r w:rsidRPr="00545E10">
        <w:tab/>
        <w:t>Architectural Assumptions</w:t>
      </w:r>
      <w:bookmarkEnd w:id="811"/>
      <w:bookmarkEnd w:id="812"/>
    </w:p>
    <w:p w14:paraId="00798DBA" w14:textId="1CC46850" w:rsidR="00DC4D24" w:rsidRPr="00545E10" w:rsidRDefault="00DC4D24" w:rsidP="008F140E">
      <w:pPr>
        <w:rPr>
          <w:rFonts w:eastAsia="SimSun"/>
          <w:lang w:eastAsia="zh-CN"/>
        </w:rPr>
      </w:pPr>
      <w:bookmarkStart w:id="813" w:name="_Toc92883023"/>
      <w:r w:rsidRPr="00545E10">
        <w:rPr>
          <w:rFonts w:eastAsia="SimSun"/>
          <w:lang w:eastAsia="zh-CN"/>
        </w:rPr>
        <w:t xml:space="preserve">The NEF exposure framework as in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is the baseline for study of 5G capabilities exposure for industrial and automation applications.</w:t>
      </w:r>
    </w:p>
    <w:p w14:paraId="54BF7C6C" w14:textId="4DF9FFA3" w:rsidR="00DC4D24" w:rsidRPr="00545E10" w:rsidRDefault="00DC4D24" w:rsidP="008F140E">
      <w:pPr>
        <w:rPr>
          <w:rFonts w:eastAsia="SimSun"/>
          <w:lang w:eastAsia="zh-CN"/>
        </w:rPr>
      </w:pPr>
      <w:r w:rsidRPr="00545E10">
        <w:rPr>
          <w:rFonts w:eastAsia="SimSun"/>
          <w:lang w:eastAsia="zh-CN"/>
        </w:rPr>
        <w:t xml:space="preserve">The QoS and policy framework as in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is used for enforcement of QoS applicable to each UE of a given group.</w:t>
      </w:r>
    </w:p>
    <w:p w14:paraId="34880107" w14:textId="77777777" w:rsidR="00DC4D24" w:rsidRPr="00545E10" w:rsidRDefault="00DC4D24" w:rsidP="008F140E">
      <w:pPr>
        <w:rPr>
          <w:rFonts w:eastAsia="SimSun"/>
          <w:lang w:eastAsia="zh-CN"/>
        </w:rPr>
      </w:pPr>
      <w:r w:rsidRPr="00545E10">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225D3494" w:rsidR="00DC4D24" w:rsidRPr="00545E10" w:rsidRDefault="00DC4D24" w:rsidP="008F140E">
      <w:pPr>
        <w:rPr>
          <w:rFonts w:eastAsia="SimSun"/>
          <w:lang w:eastAsia="zh-CN"/>
        </w:rPr>
      </w:pPr>
      <w:r w:rsidRPr="00545E10">
        <w:rPr>
          <w:rFonts w:eastAsia="SimSun"/>
          <w:lang w:eastAsia="zh-CN"/>
        </w:rPr>
        <w:t xml:space="preserve">Architecture and functions defined for 5G LAN-type service in clauses 4.4.6, 5.8.2.13 and 5.29 of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are used as the baseline for 5G VN group communication enhancements.</w:t>
      </w:r>
    </w:p>
    <w:p w14:paraId="7C8B79EA" w14:textId="77777777" w:rsidR="00DC4D24" w:rsidRPr="00545E10" w:rsidRDefault="00DC4D24" w:rsidP="008F140E">
      <w:pPr>
        <w:rPr>
          <w:rFonts w:eastAsia="SimSun"/>
          <w:lang w:eastAsia="zh-CN"/>
        </w:rPr>
      </w:pPr>
      <w:r w:rsidRPr="00545E10">
        <w:rPr>
          <w:rFonts w:eastAsia="SimSun"/>
          <w:lang w:eastAsia="zh-CN"/>
        </w:rPr>
        <w:t>Unstructured PDU Session type is out of scope for this study.</w:t>
      </w:r>
    </w:p>
    <w:p w14:paraId="06CB6959" w14:textId="77777777" w:rsidR="00EB3AD8" w:rsidRPr="00545E10" w:rsidRDefault="00EB3AD8" w:rsidP="00443944">
      <w:pPr>
        <w:pStyle w:val="2"/>
        <w:rPr>
          <w:rFonts w:eastAsia="SimSun"/>
          <w:lang w:eastAsia="zh-CN"/>
        </w:rPr>
      </w:pPr>
      <w:bookmarkStart w:id="814" w:name="_Toc104284903"/>
      <w:r w:rsidRPr="00545E10">
        <w:rPr>
          <w:rFonts w:eastAsia="SimSun"/>
          <w:lang w:eastAsia="zh-CN"/>
        </w:rPr>
        <w:t>4.2</w:t>
      </w:r>
      <w:r w:rsidRPr="00545E10">
        <w:rPr>
          <w:rFonts w:eastAsia="SimSun"/>
          <w:lang w:eastAsia="zh-CN"/>
        </w:rPr>
        <w:tab/>
        <w:t>Architectural Requirements</w:t>
      </w:r>
      <w:bookmarkEnd w:id="813"/>
      <w:bookmarkEnd w:id="814"/>
    </w:p>
    <w:p w14:paraId="5EB47E61" w14:textId="77777777" w:rsidR="00361D0C" w:rsidRPr="00545E10" w:rsidRDefault="00361D0C" w:rsidP="00361D0C">
      <w:pPr>
        <w:rPr>
          <w:lang w:eastAsia="zh-CN"/>
        </w:rPr>
      </w:pPr>
      <w:r w:rsidRPr="00545E10">
        <w:rPr>
          <w:noProof/>
        </w:rPr>
        <w:t xml:space="preserve">The </w:t>
      </w:r>
      <w:r w:rsidRPr="00545E10">
        <w:rPr>
          <w:rFonts w:eastAsia="MS Mincho"/>
        </w:rPr>
        <w:t>solutions</w:t>
      </w:r>
      <w:r w:rsidRPr="00545E10">
        <w:rPr>
          <w:noProof/>
        </w:rPr>
        <w:t xml:space="preserve"> for this study will describe what kind of group the solution is targeting</w:t>
      </w:r>
      <w:r w:rsidRPr="00545E10">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545E10">
        <w:rPr>
          <w:noProof/>
        </w:rPr>
        <w:t>.</w:t>
      </w:r>
    </w:p>
    <w:p w14:paraId="298234C3" w14:textId="77777777" w:rsidR="006041C0" w:rsidRPr="00545E10" w:rsidRDefault="00EC4CE6" w:rsidP="006041C0">
      <w:pPr>
        <w:pStyle w:val="1"/>
      </w:pPr>
      <w:bookmarkStart w:id="815" w:name="_Toc22214903"/>
      <w:bookmarkStart w:id="816" w:name="_Toc92883024"/>
      <w:bookmarkStart w:id="817" w:name="_Toc104284904"/>
      <w:r w:rsidRPr="00545E10">
        <w:lastRenderedPageBreak/>
        <w:t>5</w:t>
      </w:r>
      <w:r w:rsidR="006041C0" w:rsidRPr="00545E10">
        <w:tab/>
        <w:t>Key Issues</w:t>
      </w:r>
      <w:bookmarkEnd w:id="815"/>
      <w:bookmarkEnd w:id="816"/>
      <w:bookmarkEnd w:id="817"/>
    </w:p>
    <w:p w14:paraId="002803E2" w14:textId="77777777" w:rsidR="00525814" w:rsidRPr="00545E10" w:rsidRDefault="00F178B7" w:rsidP="00F178B7">
      <w:pPr>
        <w:pStyle w:val="2"/>
        <w:rPr>
          <w:lang w:eastAsia="ko-KR"/>
        </w:rPr>
      </w:pPr>
      <w:bookmarkStart w:id="818" w:name="_Toc435670433"/>
      <w:bookmarkStart w:id="819" w:name="_Toc436124703"/>
      <w:bookmarkStart w:id="820" w:name="_Toc509905226"/>
      <w:bookmarkStart w:id="821" w:name="_Toc510604403"/>
      <w:bookmarkStart w:id="822" w:name="_Toc22214904"/>
      <w:bookmarkStart w:id="823" w:name="_Toc92883025"/>
      <w:bookmarkStart w:id="824" w:name="_Toc92890916"/>
      <w:bookmarkStart w:id="825" w:name="_Toc104284905"/>
      <w:bookmarkStart w:id="826" w:name="_Toc22214906"/>
      <w:r w:rsidRPr="00545E10">
        <w:rPr>
          <w:lang w:eastAsia="ko-KR"/>
        </w:rPr>
        <w:t>5.</w:t>
      </w:r>
      <w:r w:rsidR="00164C87" w:rsidRPr="00545E10">
        <w:rPr>
          <w:lang w:eastAsia="ko-KR"/>
        </w:rPr>
        <w:t>1</w:t>
      </w:r>
      <w:r w:rsidRPr="00545E10">
        <w:rPr>
          <w:lang w:eastAsia="ko-KR"/>
        </w:rPr>
        <w:tab/>
        <w:t>Key Issue #</w:t>
      </w:r>
      <w:r w:rsidR="00164C87" w:rsidRPr="00545E10">
        <w:rPr>
          <w:lang w:eastAsia="ko-KR"/>
        </w:rPr>
        <w:t>1</w:t>
      </w:r>
      <w:r w:rsidRPr="00545E10">
        <w:rPr>
          <w:lang w:eastAsia="ko-KR"/>
        </w:rPr>
        <w:t xml:space="preserve">: </w:t>
      </w:r>
      <w:bookmarkEnd w:id="818"/>
      <w:bookmarkEnd w:id="819"/>
      <w:bookmarkEnd w:id="820"/>
      <w:bookmarkEnd w:id="821"/>
      <w:bookmarkEnd w:id="822"/>
      <w:bookmarkEnd w:id="823"/>
      <w:bookmarkEnd w:id="824"/>
      <w:r w:rsidRPr="00545E10">
        <w:t>Enhance group attribute management</w:t>
      </w:r>
      <w:bookmarkStart w:id="827" w:name="_Toc22214905"/>
      <w:bookmarkStart w:id="828" w:name="_Toc92883026"/>
      <w:bookmarkStart w:id="829" w:name="_Toc92890917"/>
      <w:bookmarkEnd w:id="825"/>
    </w:p>
    <w:p w14:paraId="3916C146" w14:textId="1A2992ED" w:rsidR="00F178B7" w:rsidRPr="00545E10" w:rsidRDefault="00F178B7" w:rsidP="00F178B7">
      <w:pPr>
        <w:pStyle w:val="3"/>
      </w:pPr>
      <w:bookmarkStart w:id="830" w:name="_Toc104284906"/>
      <w:r w:rsidRPr="00545E10">
        <w:t>5.</w:t>
      </w:r>
      <w:r w:rsidR="00164C87" w:rsidRPr="00545E10">
        <w:t>1</w:t>
      </w:r>
      <w:r w:rsidRPr="00545E10">
        <w:t>.1</w:t>
      </w:r>
      <w:r w:rsidRPr="00545E10">
        <w:tab/>
        <w:t>Description</w:t>
      </w:r>
      <w:bookmarkEnd w:id="827"/>
      <w:bookmarkEnd w:id="828"/>
      <w:bookmarkEnd w:id="829"/>
      <w:bookmarkEnd w:id="830"/>
    </w:p>
    <w:p w14:paraId="39017D30" w14:textId="372481D1" w:rsidR="00F178B7" w:rsidRPr="00545E10" w:rsidRDefault="00DC4D24" w:rsidP="00F178B7">
      <w:pPr>
        <w:rPr>
          <w:bCs/>
          <w:noProof/>
        </w:rPr>
      </w:pPr>
      <w:r w:rsidRPr="00545E10">
        <w:rPr>
          <w:bCs/>
          <w:noProof/>
        </w:rPr>
        <w:t>Based on the scope of this study, a group can be set with service area or QoS that is applicable to each UE within the group.</w:t>
      </w:r>
    </w:p>
    <w:p w14:paraId="092C745B" w14:textId="77777777" w:rsidR="00F178B7" w:rsidRPr="00545E10" w:rsidRDefault="00F178B7" w:rsidP="00F178B7">
      <w:pPr>
        <w:pStyle w:val="NO"/>
        <w:rPr>
          <w:rFonts w:eastAsia="SimSun"/>
          <w:lang w:eastAsia="zh-CN"/>
        </w:rPr>
      </w:pPr>
      <w:r w:rsidRPr="00545E10">
        <w:rPr>
          <w:rFonts w:eastAsia="SimSun"/>
          <w:lang w:eastAsia="zh-CN"/>
        </w:rPr>
        <w:t>NOTE:</w:t>
      </w:r>
      <w:r w:rsidRPr="00545E10">
        <w:rPr>
          <w:rFonts w:eastAsia="SimSun"/>
          <w:lang w:eastAsia="zh-CN"/>
        </w:rPr>
        <w:tab/>
      </w:r>
      <w:r w:rsidRPr="00545E10">
        <w:rPr>
          <w:lang w:eastAsia="ko-KR"/>
        </w:rPr>
        <w:t>UE can belong to multiple groups concurrently</w:t>
      </w:r>
      <w:r w:rsidRPr="00545E10">
        <w:rPr>
          <w:rFonts w:eastAsia="SimSun"/>
          <w:lang w:eastAsia="zh-CN"/>
        </w:rPr>
        <w:t>.</w:t>
      </w:r>
    </w:p>
    <w:p w14:paraId="09787957" w14:textId="15CEE578" w:rsidR="00F178B7" w:rsidRPr="00545E10" w:rsidRDefault="00DC4D24" w:rsidP="00F178B7">
      <w:pPr>
        <w:rPr>
          <w:bCs/>
          <w:noProof/>
        </w:rPr>
      </w:pPr>
      <w:r w:rsidRPr="00545E10">
        <w:rPr>
          <w:bCs/>
          <w:noProof/>
        </w:rPr>
        <w:t xml:space="preserve">Release-17 specifications including </w:t>
      </w:r>
      <w:r w:rsidR="005C588E" w:rsidRPr="00545E10">
        <w:rPr>
          <w:bCs/>
          <w:noProof/>
        </w:rPr>
        <w:t>TS</w:t>
      </w:r>
      <w:r w:rsidR="005C588E">
        <w:rPr>
          <w:bCs/>
          <w:noProof/>
        </w:rPr>
        <w:t> </w:t>
      </w:r>
      <w:r w:rsidR="005C588E" w:rsidRPr="00545E10">
        <w:rPr>
          <w:bCs/>
          <w:noProof/>
        </w:rPr>
        <w:t>23.501</w:t>
      </w:r>
      <w:r w:rsidR="005C588E">
        <w:rPr>
          <w:bCs/>
          <w:noProof/>
        </w:rPr>
        <w:t> </w:t>
      </w:r>
      <w:r w:rsidR="005C588E" w:rsidRPr="00545E10">
        <w:rPr>
          <w:bCs/>
          <w:noProof/>
        </w:rPr>
        <w:t>[</w:t>
      </w:r>
      <w:r w:rsidRPr="00545E10">
        <w:rPr>
          <w:bCs/>
          <w:noProof/>
        </w:rPr>
        <w:t xml:space="preserve">2] and </w:t>
      </w:r>
      <w:r w:rsidR="005C588E" w:rsidRPr="00545E10">
        <w:rPr>
          <w:bCs/>
          <w:noProof/>
        </w:rPr>
        <w:t>TS</w:t>
      </w:r>
      <w:r w:rsidR="005C588E">
        <w:rPr>
          <w:bCs/>
          <w:noProof/>
        </w:rPr>
        <w:t> </w:t>
      </w:r>
      <w:r w:rsidR="005C588E" w:rsidRPr="00545E10">
        <w:rPr>
          <w:bCs/>
          <w:noProof/>
        </w:rPr>
        <w:t>23.502</w:t>
      </w:r>
      <w:r w:rsidR="005C588E">
        <w:rPr>
          <w:bCs/>
          <w:noProof/>
        </w:rPr>
        <w:t> </w:t>
      </w:r>
      <w:r w:rsidR="005C588E" w:rsidRPr="00545E10">
        <w:rPr>
          <w:bCs/>
          <w:noProof/>
        </w:rPr>
        <w:t>[</w:t>
      </w:r>
      <w:r w:rsidRPr="00545E10">
        <w:rPr>
          <w:bCs/>
          <w:noProof/>
        </w:rPr>
        <w:t xml:space="preserve">3] already provides enforcement mechanisms of </w:t>
      </w:r>
      <w:r w:rsidR="00333336">
        <w:rPr>
          <w:bCs/>
          <w:noProof/>
        </w:rPr>
        <w:t>"</w:t>
      </w:r>
      <w:r w:rsidRPr="00545E10">
        <w:rPr>
          <w:bCs/>
          <w:noProof/>
        </w:rPr>
        <w:t>Service Area</w:t>
      </w:r>
      <w:r w:rsidR="00333336">
        <w:rPr>
          <w:bCs/>
          <w:noProof/>
        </w:rPr>
        <w:t>"</w:t>
      </w:r>
      <w:r w:rsidRPr="00545E10">
        <w:rPr>
          <w:bCs/>
          <w:noProof/>
        </w:rPr>
        <w:t xml:space="preserve"> attribute and these depends on the particular service. For example:</w:t>
      </w:r>
    </w:p>
    <w:p w14:paraId="4549B0E6" w14:textId="29B53A19" w:rsidR="00DC4D24" w:rsidRPr="00545E10" w:rsidRDefault="00DC4D24" w:rsidP="00DC4D24">
      <w:pPr>
        <w:pStyle w:val="B1"/>
        <w:rPr>
          <w:noProof/>
        </w:rPr>
      </w:pPr>
      <w:r w:rsidRPr="00545E10">
        <w:rPr>
          <w:noProof/>
        </w:rPr>
        <w:t>-</w:t>
      </w:r>
      <w:r w:rsidRPr="00545E10">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5C588E" w:rsidRPr="00545E10">
        <w:rPr>
          <w:noProof/>
        </w:rPr>
        <w:t>TS</w:t>
      </w:r>
      <w:r w:rsidR="005C588E">
        <w:rPr>
          <w:noProof/>
        </w:rPr>
        <w:t> </w:t>
      </w:r>
      <w:r w:rsidR="005C588E" w:rsidRPr="00545E10">
        <w:rPr>
          <w:noProof/>
        </w:rPr>
        <w:t>23.501</w:t>
      </w:r>
      <w:r w:rsidR="005C588E">
        <w:rPr>
          <w:noProof/>
        </w:rPr>
        <w:t> </w:t>
      </w:r>
      <w:r w:rsidR="005C588E" w:rsidRPr="00545E10">
        <w:rPr>
          <w:noProof/>
        </w:rPr>
        <w:t>[</w:t>
      </w:r>
      <w:r w:rsidRPr="00545E10">
        <w:rPr>
          <w:noProof/>
        </w:rPr>
        <w:t>2].</w:t>
      </w:r>
    </w:p>
    <w:p w14:paraId="1EC7553F" w14:textId="77777777" w:rsidR="00DC4D24" w:rsidRPr="00545E10" w:rsidRDefault="00DC4D24" w:rsidP="00DC4D24">
      <w:pPr>
        <w:pStyle w:val="B1"/>
        <w:rPr>
          <w:noProof/>
        </w:rPr>
      </w:pPr>
      <w:r w:rsidRPr="00545E10">
        <w:rPr>
          <w:noProof/>
        </w:rPr>
        <w:t>-</w:t>
      </w:r>
      <w:r w:rsidRPr="00545E10">
        <w:rPr>
          <w:noProof/>
        </w:rPr>
        <w:tab/>
        <w:t>LADN: LADN service area applies to any PDU Session to the given DNN. LADN service area is enforced in SMF. The UE that is out of LADN service area cannot access any services of the given DNN.</w:t>
      </w:r>
    </w:p>
    <w:p w14:paraId="56CCD464" w14:textId="2FD9079B" w:rsidR="00DC4D24" w:rsidRPr="00545E10" w:rsidRDefault="00DC4D24" w:rsidP="00DC4D24">
      <w:pPr>
        <w:pStyle w:val="B1"/>
        <w:rPr>
          <w:noProof/>
        </w:rPr>
      </w:pPr>
      <w:r w:rsidRPr="00545E10">
        <w:rPr>
          <w:noProof/>
        </w:rPr>
        <w:t>-</w:t>
      </w:r>
      <w:r w:rsidRPr="00545E10">
        <w:rPr>
          <w:noProof/>
        </w:rPr>
        <w:tab/>
        <w:t xml:space="preserve">Spatial validity in Traffic Influence for Edge services: Spatial validity is enforced in SMF. The UE that is out of spatial validity area can access the service via C-PSA. </w:t>
      </w:r>
      <w:r w:rsidR="00333336">
        <w:rPr>
          <w:noProof/>
        </w:rPr>
        <w:t>"</w:t>
      </w:r>
      <w:r w:rsidRPr="00545E10">
        <w:rPr>
          <w:noProof/>
        </w:rPr>
        <w:t>Service Area</w:t>
      </w:r>
      <w:r w:rsidR="00333336">
        <w:rPr>
          <w:noProof/>
        </w:rPr>
        <w:t>"</w:t>
      </w:r>
      <w:r w:rsidRPr="00545E10">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545E10" w:rsidRDefault="00F178B7" w:rsidP="00F178B7">
      <w:r w:rsidRPr="00545E10">
        <w:rPr>
          <w:bCs/>
          <w:noProof/>
        </w:rPr>
        <w:t xml:space="preserve">This key issue </w:t>
      </w:r>
      <w:r w:rsidRPr="00545E10">
        <w:t>aims at addressing the following points:</w:t>
      </w:r>
    </w:p>
    <w:p w14:paraId="15E51D19" w14:textId="324F266B" w:rsidR="00F178B7" w:rsidRPr="00545E10" w:rsidRDefault="00DC4D24" w:rsidP="00F178B7">
      <w:pPr>
        <w:pStyle w:val="B1"/>
      </w:pPr>
      <w:r w:rsidRPr="00545E10">
        <w:t>-</w:t>
      </w:r>
      <w:r w:rsidRPr="00545E10">
        <w:tab/>
        <w:t>How to provision (i.e. set, modify and delete) the service area or QoS applicable to each UE of the group via exposure interface, i.e.:</w:t>
      </w:r>
    </w:p>
    <w:p w14:paraId="5215B8B7" w14:textId="77777777" w:rsidR="00DC4D24" w:rsidRPr="00545E10" w:rsidRDefault="00DC4D24" w:rsidP="00F178B7">
      <w:pPr>
        <w:pStyle w:val="B2"/>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545E10" w:rsidRDefault="00DC4D24" w:rsidP="00F178B7">
      <w:pPr>
        <w:pStyle w:val="B2"/>
      </w:pPr>
      <w:r w:rsidRPr="00545E10">
        <w:t>-</w:t>
      </w:r>
      <w:r w:rsidRPr="00545E10">
        <w:tab/>
        <w:t>What is the information that constitutes the QoS applicable to each UE of the group, and how to enforce the QoS applicable to each UE of the group using existing mechanisms.</w:t>
      </w:r>
    </w:p>
    <w:p w14:paraId="040D2A19" w14:textId="77777777" w:rsidR="00F178B7" w:rsidRPr="00545E10" w:rsidRDefault="00F178B7" w:rsidP="00F178B7">
      <w:pPr>
        <w:pStyle w:val="2"/>
        <w:rPr>
          <w:lang w:eastAsia="ko-KR"/>
        </w:rPr>
      </w:pPr>
      <w:bookmarkStart w:id="831" w:name="_Toc104284907"/>
      <w:r w:rsidRPr="00545E10">
        <w:rPr>
          <w:lang w:eastAsia="ko-KR"/>
        </w:rPr>
        <w:t>5.</w:t>
      </w:r>
      <w:r w:rsidR="00164C87" w:rsidRPr="00545E10">
        <w:rPr>
          <w:lang w:eastAsia="ko-KR"/>
        </w:rPr>
        <w:t>2</w:t>
      </w:r>
      <w:r w:rsidRPr="00545E10">
        <w:rPr>
          <w:lang w:eastAsia="ko-KR"/>
        </w:rPr>
        <w:tab/>
        <w:t>Key Issue #</w:t>
      </w:r>
      <w:r w:rsidR="00164C87" w:rsidRPr="00545E10">
        <w:rPr>
          <w:lang w:eastAsia="ko-KR"/>
        </w:rPr>
        <w:t>2</w:t>
      </w:r>
      <w:r w:rsidRPr="00545E10">
        <w:rPr>
          <w:lang w:eastAsia="ko-KR"/>
        </w:rPr>
        <w:t xml:space="preserve">: </w:t>
      </w:r>
      <w:r w:rsidRPr="00545E10">
        <w:t>Enhance group status event reporting</w:t>
      </w:r>
      <w:bookmarkEnd w:id="831"/>
    </w:p>
    <w:p w14:paraId="0814BD07" w14:textId="77777777" w:rsidR="00F178B7" w:rsidRPr="00545E10" w:rsidRDefault="00F178B7" w:rsidP="00F178B7">
      <w:pPr>
        <w:pStyle w:val="3"/>
      </w:pPr>
      <w:bookmarkStart w:id="832" w:name="_Toc104284908"/>
      <w:r w:rsidRPr="00545E10">
        <w:t>5.</w:t>
      </w:r>
      <w:r w:rsidR="00164C87" w:rsidRPr="00545E10">
        <w:t>2</w:t>
      </w:r>
      <w:r w:rsidRPr="00545E10">
        <w:t>.1</w:t>
      </w:r>
      <w:r w:rsidRPr="00545E10">
        <w:tab/>
        <w:t>Description</w:t>
      </w:r>
      <w:bookmarkEnd w:id="832"/>
    </w:p>
    <w:p w14:paraId="1EA47502" w14:textId="2BB82F08" w:rsidR="00F178B7" w:rsidRPr="00545E10" w:rsidRDefault="00DC4D24" w:rsidP="00F178B7">
      <w:r w:rsidRPr="00545E10">
        <w:t xml:space="preserve">The study item includes objectives to enhance group status event reporting in order to allow subscription to group status event reporting for the event </w:t>
      </w:r>
      <w:r w:rsidR="00333336">
        <w:t>"</w:t>
      </w:r>
      <w:r w:rsidRPr="00545E10">
        <w:t>newly registered or (de)-registered group member</w:t>
      </w:r>
      <w:r w:rsidR="00333336">
        <w:t>"</w:t>
      </w:r>
      <w:r w:rsidRPr="00545E10">
        <w:t>. To enable this, this key issue aims at addressing the following points:</w:t>
      </w:r>
    </w:p>
    <w:p w14:paraId="2629A1CC" w14:textId="4E96E2EB" w:rsidR="00F178B7" w:rsidRPr="00545E10" w:rsidRDefault="00DC4D24" w:rsidP="00F178B7">
      <w:pPr>
        <w:pStyle w:val="B1"/>
      </w:pPr>
      <w:r w:rsidRPr="00545E10">
        <w:t>-</w:t>
      </w:r>
      <w:r w:rsidRPr="00545E10">
        <w:tab/>
        <w:t>How to enable the group status event reporting via exposure interface, i.e.:</w:t>
      </w:r>
    </w:p>
    <w:p w14:paraId="68066D88" w14:textId="7E0043AC" w:rsidR="00DC4D24" w:rsidRPr="00545E10" w:rsidRDefault="00DC4D24" w:rsidP="00DC4D24">
      <w:pPr>
        <w:pStyle w:val="B2"/>
        <w:rPr>
          <w:rFonts w:eastAsia="Yu Mincho"/>
        </w:rPr>
      </w:pPr>
      <w:r w:rsidRPr="00545E10">
        <w:rPr>
          <w:rFonts w:eastAsia="Yu Mincho"/>
        </w:rPr>
        <w:t>-</w:t>
      </w:r>
      <w:r w:rsidRPr="00545E10">
        <w:rPr>
          <w:rFonts w:eastAsia="Yu Mincho"/>
        </w:rPr>
        <w:tab/>
        <w:t xml:space="preserve">What is the subscription information for the event </w:t>
      </w:r>
      <w:r w:rsidR="00333336">
        <w:rPr>
          <w:rFonts w:eastAsia="Yu Mincho"/>
        </w:rPr>
        <w:t>"</w:t>
      </w:r>
      <w:r w:rsidRPr="00545E10">
        <w:rPr>
          <w:rFonts w:eastAsia="Yu Mincho"/>
        </w:rPr>
        <w:t>newly registered or (de)-registered group member</w:t>
      </w:r>
      <w:r w:rsidR="00333336">
        <w:rPr>
          <w:rFonts w:eastAsia="Yu Mincho"/>
        </w:rPr>
        <w:t>"</w:t>
      </w:r>
      <w:r w:rsidRPr="00545E10">
        <w:rPr>
          <w:rFonts w:eastAsia="Yu Mincho"/>
        </w:rPr>
        <w:t>;</w:t>
      </w:r>
    </w:p>
    <w:p w14:paraId="264685D7"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trigger to detect such event;</w:t>
      </w:r>
    </w:p>
    <w:p w14:paraId="028EDC22"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information within the event reporting to reflect the changes of group status.</w:t>
      </w:r>
    </w:p>
    <w:p w14:paraId="37C67273" w14:textId="77777777" w:rsidR="00F178B7" w:rsidRPr="00545E10" w:rsidRDefault="00F178B7" w:rsidP="00F178B7">
      <w:pPr>
        <w:pStyle w:val="2"/>
      </w:pPr>
      <w:bookmarkStart w:id="833" w:name="_Toc104284909"/>
      <w:r w:rsidRPr="00545E10">
        <w:lastRenderedPageBreak/>
        <w:t>5.</w:t>
      </w:r>
      <w:r w:rsidR="00164C87" w:rsidRPr="00545E10">
        <w:t>3</w:t>
      </w:r>
      <w:r w:rsidRPr="00545E10">
        <w:tab/>
        <w:t>Key Issue #</w:t>
      </w:r>
      <w:r w:rsidR="00164C87" w:rsidRPr="00545E10">
        <w:t>3</w:t>
      </w:r>
      <w:r w:rsidRPr="00545E10">
        <w:t xml:space="preserve">: </w:t>
      </w:r>
      <w:r w:rsidRPr="00545E10">
        <w:rPr>
          <w:noProof/>
        </w:rPr>
        <w:t xml:space="preserve">NEF exposure framework for provisioning of traffic characteristics and monitoring of performance </w:t>
      </w:r>
      <w:r w:rsidRPr="00545E10">
        <w:t>characteristics</w:t>
      </w:r>
      <w:bookmarkEnd w:id="833"/>
    </w:p>
    <w:p w14:paraId="53216983" w14:textId="77777777" w:rsidR="00F178B7" w:rsidRPr="00545E10" w:rsidRDefault="00F178B7" w:rsidP="00F178B7">
      <w:pPr>
        <w:pStyle w:val="3"/>
        <w:rPr>
          <w:lang w:eastAsia="ko-KR"/>
        </w:rPr>
      </w:pPr>
      <w:bookmarkStart w:id="834" w:name="_Toc104284910"/>
      <w:r w:rsidRPr="00545E10">
        <w:rPr>
          <w:lang w:eastAsia="ko-KR"/>
        </w:rPr>
        <w:t>5.</w:t>
      </w:r>
      <w:r w:rsidR="00164C87" w:rsidRPr="00545E10">
        <w:rPr>
          <w:lang w:eastAsia="ko-KR"/>
        </w:rPr>
        <w:t>3</w:t>
      </w:r>
      <w:r w:rsidRPr="00545E10">
        <w:rPr>
          <w:lang w:eastAsia="ko-KR"/>
        </w:rPr>
        <w:t>.1</w:t>
      </w:r>
      <w:r w:rsidRPr="00545E10">
        <w:rPr>
          <w:lang w:eastAsia="ko-KR"/>
        </w:rPr>
        <w:tab/>
        <w:t>Description</w:t>
      </w:r>
      <w:bookmarkEnd w:id="834"/>
    </w:p>
    <w:p w14:paraId="7402924D" w14:textId="77777777" w:rsidR="00DC4D24" w:rsidRPr="00545E10" w:rsidRDefault="00DC4D24" w:rsidP="00F178B7">
      <w:pPr>
        <w:rPr>
          <w:noProof/>
        </w:rPr>
      </w:pPr>
      <w:r w:rsidRPr="00545E10">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545E10" w:rsidRDefault="00DC4D24" w:rsidP="00F178B7">
      <w:pPr>
        <w:rPr>
          <w:noProof/>
        </w:rPr>
      </w:pPr>
      <w:r w:rsidRPr="00545E10">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545E10" w:rsidRDefault="00DC4D24" w:rsidP="00F178B7">
      <w:pPr>
        <w:rPr>
          <w:noProof/>
        </w:rPr>
      </w:pPr>
      <w:r w:rsidRPr="00545E10">
        <w:rPr>
          <w:noProof/>
        </w:rPr>
        <w:t>The key issue will study:</w:t>
      </w:r>
    </w:p>
    <w:p w14:paraId="700758B7" w14:textId="77777777" w:rsidR="00DC4D24" w:rsidRPr="00545E10" w:rsidRDefault="00DC4D24" w:rsidP="00DC4D24">
      <w:pPr>
        <w:pStyle w:val="B1"/>
        <w:rPr>
          <w:noProof/>
        </w:rPr>
      </w:pPr>
      <w:r w:rsidRPr="00545E10">
        <w:rPr>
          <w:noProof/>
        </w:rPr>
        <w:t>-</w:t>
      </w:r>
      <w:r w:rsidRPr="00545E10">
        <w:rPr>
          <w:noProof/>
        </w:rPr>
        <w:tab/>
        <w:t>What enhancements are needed for the defined Network Exposure procedures and NEF Services;</w:t>
      </w:r>
    </w:p>
    <w:p w14:paraId="01724C92" w14:textId="77777777" w:rsidR="00DC4D24" w:rsidRPr="00545E10" w:rsidRDefault="00DC4D24" w:rsidP="00DC4D24">
      <w:pPr>
        <w:pStyle w:val="B1"/>
        <w:rPr>
          <w:noProof/>
        </w:rPr>
      </w:pPr>
      <w:r w:rsidRPr="00545E10">
        <w:rPr>
          <w:noProof/>
        </w:rPr>
        <w:t>-</w:t>
      </w:r>
      <w:r w:rsidRPr="00545E10">
        <w:rPr>
          <w:noProof/>
        </w:rPr>
        <w:tab/>
        <w:t>How to use the NEF exposure framework to configure traffic characteristics applicable to each UE of a given group;</w:t>
      </w:r>
    </w:p>
    <w:p w14:paraId="26254F11" w14:textId="77777777" w:rsidR="00DC4D24" w:rsidRPr="00545E10" w:rsidRDefault="00DC4D24" w:rsidP="00DC4D24">
      <w:pPr>
        <w:pStyle w:val="B1"/>
        <w:rPr>
          <w:noProof/>
        </w:rPr>
      </w:pPr>
      <w:r w:rsidRPr="00545E10">
        <w:rPr>
          <w:noProof/>
        </w:rPr>
        <w:t>-</w:t>
      </w:r>
      <w:r w:rsidRPr="00545E10">
        <w:rPr>
          <w:noProof/>
        </w:rPr>
        <w:tab/>
        <w:t>How to use the NEF exposure framework to monitor performance characteristics applicable to each UE of a given group;</w:t>
      </w:r>
    </w:p>
    <w:p w14:paraId="249ECBB6" w14:textId="77777777" w:rsidR="00DC4D24" w:rsidRPr="00545E10" w:rsidRDefault="00DC4D24" w:rsidP="00DC4D24">
      <w:pPr>
        <w:pStyle w:val="B1"/>
        <w:rPr>
          <w:noProof/>
        </w:rPr>
      </w:pPr>
      <w:r w:rsidRPr="00545E10">
        <w:rPr>
          <w:noProof/>
        </w:rPr>
        <w:t>-</w:t>
      </w:r>
      <w:r w:rsidRPr="00545E10">
        <w:rPr>
          <w:noProof/>
        </w:rPr>
        <w:tab/>
        <w:t>Which traffic characteristics (e.g. transfer interval, data volume per cycle time, average and peak date rates, silence time interval, and PDU Session Type) are relevant for 5GS;</w:t>
      </w:r>
    </w:p>
    <w:p w14:paraId="5A4252BB" w14:textId="7F59A33E" w:rsidR="00DC4D24" w:rsidRPr="00545E10" w:rsidRDefault="00DC4D24" w:rsidP="00DC4D24">
      <w:pPr>
        <w:pStyle w:val="B1"/>
        <w:rPr>
          <w:noProof/>
        </w:rPr>
      </w:pPr>
      <w:r w:rsidRPr="00545E10">
        <w:rPr>
          <w:noProof/>
        </w:rPr>
        <w:t>-</w:t>
      </w:r>
      <w:r w:rsidRPr="00545E10">
        <w:rPr>
          <w:noProof/>
        </w:rPr>
        <w:tab/>
        <w:t>Which performance characteristics (e.g. communication service availability, communication service reliability, end-to-end latency, service bit rate and packet error rate) are relevant to be monitored</w:t>
      </w:r>
      <w:r w:rsidR="00425D19">
        <w:rPr>
          <w:noProof/>
        </w:rPr>
        <w:t>.</w:t>
      </w:r>
    </w:p>
    <w:p w14:paraId="5551FD03" w14:textId="264094E5" w:rsidR="00DC4D24" w:rsidRPr="00545E10" w:rsidRDefault="00DC4D24" w:rsidP="00DC4D24">
      <w:pPr>
        <w:pStyle w:val="NO"/>
        <w:rPr>
          <w:noProof/>
        </w:rPr>
      </w:pPr>
      <w:r w:rsidRPr="00545E10">
        <w:rPr>
          <w:noProof/>
        </w:rPr>
        <w:t>NOTE 1:</w:t>
      </w:r>
      <w:r w:rsidRPr="00545E10">
        <w:rPr>
          <w:noProof/>
        </w:rPr>
        <w:tab/>
        <w:t xml:space="preserve">See 5G-ACIA White Paper (Exposure of 5G Capabilities for Connected Industries and Automation Applications, February 2021), clause 5 and Annex C of </w:t>
      </w:r>
      <w:r w:rsidR="005C588E" w:rsidRPr="00545E10">
        <w:rPr>
          <w:noProof/>
        </w:rPr>
        <w:t>TS</w:t>
      </w:r>
      <w:r w:rsidR="005C588E">
        <w:rPr>
          <w:noProof/>
        </w:rPr>
        <w:t> </w:t>
      </w:r>
      <w:r w:rsidR="005C588E" w:rsidRPr="00545E10">
        <w:rPr>
          <w:noProof/>
        </w:rPr>
        <w:t>22.104</w:t>
      </w:r>
      <w:r w:rsidR="005C588E">
        <w:rPr>
          <w:noProof/>
        </w:rPr>
        <w:t> </w:t>
      </w:r>
      <w:r w:rsidR="005C588E" w:rsidRPr="00545E10">
        <w:rPr>
          <w:noProof/>
        </w:rPr>
        <w:t>[</w:t>
      </w:r>
      <w:r w:rsidRPr="00545E10">
        <w:rPr>
          <w:noProof/>
        </w:rPr>
        <w:t>5] for more examples of traffic characteristics and performance characteristics.</w:t>
      </w:r>
    </w:p>
    <w:p w14:paraId="60E73D9E" w14:textId="7053FA0D" w:rsidR="00DC4D24" w:rsidRPr="00545E10" w:rsidRDefault="00DC4D24" w:rsidP="00DC4D24">
      <w:pPr>
        <w:pStyle w:val="NO"/>
        <w:rPr>
          <w:noProof/>
        </w:rPr>
      </w:pPr>
      <w:r w:rsidRPr="00545E10">
        <w:rPr>
          <w:noProof/>
        </w:rPr>
        <w:t>NOTE</w:t>
      </w:r>
      <w:r w:rsidR="00425D19">
        <w:rPr>
          <w:noProof/>
        </w:rPr>
        <w:t> </w:t>
      </w:r>
      <w:r w:rsidRPr="00545E10">
        <w:rPr>
          <w:noProof/>
        </w:rPr>
        <w:t>2:</w:t>
      </w:r>
      <w:r w:rsidRPr="00545E10">
        <w:rPr>
          <w:noProof/>
        </w:rPr>
        <w:tab/>
        <w:t>This key issue focuses on exposure enhancements. No new enforcement mechanisms will be specified as part of this key issue.</w:t>
      </w:r>
    </w:p>
    <w:p w14:paraId="754F563E" w14:textId="77777777" w:rsidR="00D53F79" w:rsidRPr="00545E10" w:rsidRDefault="00D53F79" w:rsidP="00D53F79">
      <w:pPr>
        <w:pStyle w:val="2"/>
      </w:pPr>
      <w:bookmarkStart w:id="835" w:name="_Toc104284911"/>
      <w:r w:rsidRPr="00545E10">
        <w:t>5.</w:t>
      </w:r>
      <w:r w:rsidR="00164C87" w:rsidRPr="00545E10">
        <w:t>4</w:t>
      </w:r>
      <w:r w:rsidRPr="00545E10">
        <w:tab/>
        <w:t>Key Issue #</w:t>
      </w:r>
      <w:r w:rsidR="00164C87" w:rsidRPr="00545E10">
        <w:t>4</w:t>
      </w:r>
      <w:r w:rsidRPr="00545E10">
        <w:t>: Multiple SMFs for VN group communication</w:t>
      </w:r>
      <w:bookmarkEnd w:id="835"/>
    </w:p>
    <w:p w14:paraId="7FAC7E3B" w14:textId="77777777" w:rsidR="00D53F79" w:rsidRPr="00545E10" w:rsidRDefault="00D53F79" w:rsidP="00D53F79">
      <w:pPr>
        <w:pStyle w:val="3"/>
        <w:rPr>
          <w:lang w:eastAsia="ko-KR"/>
        </w:rPr>
      </w:pPr>
      <w:bookmarkStart w:id="836" w:name="_Toc104284912"/>
      <w:r w:rsidRPr="00545E10">
        <w:rPr>
          <w:lang w:eastAsia="ko-KR"/>
        </w:rPr>
        <w:t>5.</w:t>
      </w:r>
      <w:r w:rsidR="00164C87" w:rsidRPr="00545E10">
        <w:rPr>
          <w:lang w:eastAsia="ko-KR"/>
        </w:rPr>
        <w:t>4</w:t>
      </w:r>
      <w:r w:rsidRPr="00545E10">
        <w:rPr>
          <w:lang w:eastAsia="ko-KR"/>
        </w:rPr>
        <w:t>.1</w:t>
      </w:r>
      <w:r w:rsidRPr="00545E10">
        <w:rPr>
          <w:lang w:eastAsia="ko-KR"/>
        </w:rPr>
        <w:tab/>
        <w:t>Description</w:t>
      </w:r>
      <w:bookmarkEnd w:id="836"/>
    </w:p>
    <w:p w14:paraId="1773AB6D" w14:textId="5EA7B37C" w:rsidR="00D53F79" w:rsidRPr="00545E10" w:rsidRDefault="00DC4D24" w:rsidP="005C588E">
      <w:pPr>
        <w:rPr>
          <w:lang w:eastAsia="zh-CN"/>
        </w:rPr>
      </w:pPr>
      <w:r w:rsidRPr="005C588E">
        <w:t xml:space="preserve">There is a restriction on the Rel-16 5G VN group communication session management, </w:t>
      </w:r>
      <w:r w:rsidR="00333336" w:rsidRPr="005C588E">
        <w:t>"</w:t>
      </w:r>
      <w:r w:rsidRPr="005C588E">
        <w:t>A dedicated SMF is responsible for all the PDU Sessions for communication of a certain 5G VN group</w:t>
      </w:r>
      <w:r w:rsidR="00333336" w:rsidRPr="005C588E">
        <w:t>"</w:t>
      </w:r>
      <w:r w:rsidRPr="005C588E">
        <w:t xml:space="preserve">.. </w:t>
      </w:r>
      <w:r w:rsidR="00545E10" w:rsidRPr="005C588E">
        <w:t>Rel-1</w:t>
      </w:r>
      <w:r w:rsidRPr="005C588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545E10" w:rsidRDefault="00DC4D24" w:rsidP="00D53F79">
      <w:r w:rsidRPr="00545E10">
        <w:t>For this Key Issue, it will be studied how to support multiple SMFs to serve PDU Sessions of a 5G VN group, including:</w:t>
      </w:r>
    </w:p>
    <w:p w14:paraId="7DF06E3E" w14:textId="77777777" w:rsidR="00DC4D24" w:rsidRPr="00545E10" w:rsidRDefault="00DC4D24" w:rsidP="00D53F79">
      <w:pPr>
        <w:pStyle w:val="B1"/>
      </w:pPr>
      <w:r w:rsidRPr="00545E10">
        <w:t>-</w:t>
      </w:r>
      <w:r w:rsidRPr="00545E10">
        <w:tab/>
        <w:t>Support of SMF redundancy for reliability of the 5G VN group communication;</w:t>
      </w:r>
    </w:p>
    <w:p w14:paraId="3695ED2E" w14:textId="77777777" w:rsidR="00DC4D24" w:rsidRPr="00545E10" w:rsidRDefault="00DC4D24" w:rsidP="00D53F79">
      <w:pPr>
        <w:pStyle w:val="B1"/>
      </w:pPr>
      <w:r w:rsidRPr="00545E10">
        <w:t>-</w:t>
      </w:r>
      <w:r w:rsidRPr="00545E10">
        <w:tab/>
        <w:t>Which architectural enhancements, if any, are needed to enable the support of multiple SMFs to serve a 5G VN group; this may include:</w:t>
      </w:r>
    </w:p>
    <w:p w14:paraId="1497215B" w14:textId="77777777" w:rsidR="00DC4D24" w:rsidRPr="00545E10" w:rsidRDefault="00DC4D24" w:rsidP="00653433">
      <w:pPr>
        <w:pStyle w:val="B2"/>
      </w:pPr>
      <w:r w:rsidRPr="00545E10">
        <w:t>-</w:t>
      </w:r>
      <w:r w:rsidRPr="00545E10">
        <w:tab/>
        <w:t>How to manage session management when multiple SMFs are involved to serve a 5G VN group where the UE group members are connected to multiple UPFs controlled by these SMFs;</w:t>
      </w:r>
    </w:p>
    <w:p w14:paraId="38CF460C" w14:textId="2C76CB08" w:rsidR="00DC4D24" w:rsidRPr="00545E10" w:rsidRDefault="00DC4D24" w:rsidP="00653433">
      <w:pPr>
        <w:pStyle w:val="B2"/>
      </w:pPr>
      <w:r w:rsidRPr="00545E10">
        <w:lastRenderedPageBreak/>
        <w:t>-</w:t>
      </w:r>
      <w:r w:rsidRPr="00545E10">
        <w:tab/>
        <w:t>How to manage communication among the UE group members when they are served by different UPFs and different SMFs including the case of UE(s) mobility</w:t>
      </w:r>
      <w:r w:rsidR="00ED7599" w:rsidRPr="00545E10">
        <w:t xml:space="preserve">, this needs to take the </w:t>
      </w:r>
      <w:r w:rsidR="00425D19" w:rsidRPr="00545E10">
        <w:t>signalling</w:t>
      </w:r>
      <w:r w:rsidR="00ED7599" w:rsidRPr="00545E10">
        <w:t xml:space="preserve"> scalability issues for large VN groups with lots of devices into account</w:t>
      </w:r>
      <w:r w:rsidRPr="00545E10">
        <w:t>.</w:t>
      </w:r>
    </w:p>
    <w:p w14:paraId="6F313C7D" w14:textId="2AB8C385" w:rsidR="00D53F79" w:rsidRPr="00545E10" w:rsidRDefault="00D53F79" w:rsidP="005C588E">
      <w:pPr>
        <w:rPr>
          <w:lang w:eastAsia="zh-CN"/>
        </w:rPr>
      </w:pPr>
      <w:r w:rsidRPr="005C588E">
        <w:t>It is assumed that each solution will describe assumptions on UPF deployment topology, if any.</w:t>
      </w:r>
      <w:ins w:id="837" w:author="S2-2204974" w:date="2022-05-20T10:08:00Z">
        <w:r w:rsidR="00442E0E">
          <w:rPr>
            <w:lang w:val="en-US"/>
          </w:rPr>
          <w:t xml:space="preserve"> </w:t>
        </w:r>
      </w:ins>
      <w:ins w:id="838" w:author="S2-2204974" w:date="2022-05-20T10:09:00Z">
        <w:r w:rsidR="00442E0E">
          <w:rPr>
            <w:lang w:val="en-US"/>
          </w:rPr>
          <w:t>N</w:t>
        </w:r>
      </w:ins>
      <w:ins w:id="839" w:author="S2-2204974" w:date="2022-05-20T10:08:00Z">
        <w:r w:rsidR="00442E0E">
          <w:rPr>
            <w:lang w:val="en-US"/>
          </w:rPr>
          <w:t xml:space="preserve">ew </w:t>
        </w:r>
        <w:r w:rsidR="00442E0E">
          <w:rPr>
            <w:rFonts w:eastAsiaTheme="minorEastAsia"/>
            <w:lang w:val="en-US" w:eastAsia="zh-CN"/>
          </w:rPr>
          <w:t xml:space="preserve">solution </w:t>
        </w:r>
      </w:ins>
      <w:ins w:id="840" w:author="S2-2204974" w:date="2022-05-20T10:09:00Z">
        <w:r w:rsidR="00442E0E">
          <w:rPr>
            <w:rFonts w:eastAsiaTheme="minorEastAsia"/>
            <w:lang w:val="en-US" w:eastAsia="zh-CN"/>
          </w:rPr>
          <w:t>targeting</w:t>
        </w:r>
      </w:ins>
      <w:ins w:id="841" w:author="S2-2204974" w:date="2022-05-20T10:08:00Z">
        <w:r w:rsidR="00442E0E">
          <w:rPr>
            <w:rFonts w:eastAsiaTheme="minorEastAsia"/>
            <w:lang w:val="en-US" w:eastAsia="zh-CN"/>
          </w:rPr>
          <w:t xml:space="preserve"> KI#4 should take the Rel-16 compatibility issue into account.</w:t>
        </w:r>
      </w:ins>
    </w:p>
    <w:p w14:paraId="134247BD" w14:textId="77777777" w:rsidR="00643409" w:rsidRPr="00545E10" w:rsidRDefault="00643409" w:rsidP="00643409">
      <w:pPr>
        <w:pStyle w:val="2"/>
        <w:rPr>
          <w:lang w:eastAsia="ko-KR"/>
        </w:rPr>
      </w:pPr>
      <w:bookmarkStart w:id="842" w:name="_Toc23254037"/>
      <w:bookmarkStart w:id="843" w:name="_Toc104284913"/>
      <w:r w:rsidRPr="00545E10">
        <w:rPr>
          <w:lang w:eastAsia="ko-KR"/>
        </w:rPr>
        <w:t>5.</w:t>
      </w:r>
      <w:r w:rsidR="00164C87" w:rsidRPr="00545E10">
        <w:rPr>
          <w:lang w:eastAsia="ko-KR"/>
        </w:rPr>
        <w:t>5</w:t>
      </w:r>
      <w:r w:rsidRPr="00545E10">
        <w:rPr>
          <w:lang w:eastAsia="ko-KR"/>
        </w:rPr>
        <w:tab/>
        <w:t>Key Issue #</w:t>
      </w:r>
      <w:r w:rsidR="00164C87" w:rsidRPr="00545E10">
        <w:rPr>
          <w:lang w:eastAsia="ko-KR"/>
        </w:rPr>
        <w:t>5</w:t>
      </w:r>
      <w:r w:rsidRPr="00545E10">
        <w:rPr>
          <w:lang w:eastAsia="ko-KR"/>
        </w:rPr>
        <w:t xml:space="preserve">: </w:t>
      </w:r>
      <w:bookmarkEnd w:id="842"/>
      <w:r w:rsidRPr="00545E10">
        <w:t>Allowing UE to simultaneously send data to different groups with different QoS policy</w:t>
      </w:r>
      <w:bookmarkEnd w:id="843"/>
    </w:p>
    <w:p w14:paraId="70C6D268" w14:textId="77777777" w:rsidR="00643409" w:rsidRPr="00545E10" w:rsidRDefault="00643409" w:rsidP="00643409">
      <w:pPr>
        <w:pStyle w:val="3"/>
      </w:pPr>
      <w:bookmarkStart w:id="844" w:name="_Toc23254038"/>
      <w:bookmarkStart w:id="845" w:name="_Toc104284914"/>
      <w:r w:rsidRPr="00545E10">
        <w:t>5.</w:t>
      </w:r>
      <w:r w:rsidR="00164C87" w:rsidRPr="00545E10">
        <w:t>5</w:t>
      </w:r>
      <w:r w:rsidRPr="00545E10">
        <w:t>.1</w:t>
      </w:r>
      <w:r w:rsidRPr="00545E10">
        <w:tab/>
        <w:t>Description</w:t>
      </w:r>
      <w:bookmarkEnd w:id="844"/>
      <w:bookmarkEnd w:id="845"/>
    </w:p>
    <w:p w14:paraId="6E5C8BBE" w14:textId="77F22E5E" w:rsidR="009D6149" w:rsidRPr="00545E10" w:rsidRDefault="009D6149" w:rsidP="009D6149">
      <w:bookmarkStart w:id="846" w:name="_Toc92883027"/>
      <w:r w:rsidRPr="00545E10">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545E10" w:rsidRDefault="00EC4CE6" w:rsidP="006041C0">
      <w:pPr>
        <w:pStyle w:val="1"/>
      </w:pPr>
      <w:bookmarkStart w:id="847" w:name="_Toc104284915"/>
      <w:r w:rsidRPr="00545E10">
        <w:t>6</w:t>
      </w:r>
      <w:r w:rsidR="006041C0" w:rsidRPr="00545E10">
        <w:tab/>
        <w:t>Solutions</w:t>
      </w:r>
      <w:bookmarkEnd w:id="826"/>
      <w:bookmarkEnd w:id="846"/>
      <w:bookmarkEnd w:id="847"/>
    </w:p>
    <w:p w14:paraId="0D9ED870" w14:textId="77777777" w:rsidR="00DC6D57" w:rsidRPr="00545E10" w:rsidRDefault="00DC6D57" w:rsidP="00DC6D57">
      <w:pPr>
        <w:pStyle w:val="2"/>
        <w:rPr>
          <w:lang w:eastAsia="zh-CN"/>
        </w:rPr>
      </w:pPr>
      <w:bookmarkStart w:id="848" w:name="_Toc22214907"/>
      <w:bookmarkStart w:id="849" w:name="_Toc92883028"/>
      <w:bookmarkStart w:id="850" w:name="_Toc104284916"/>
      <w:r w:rsidRPr="00545E10">
        <w:rPr>
          <w:lang w:eastAsia="zh-CN"/>
        </w:rPr>
        <w:t>6.</w:t>
      </w:r>
      <w:r w:rsidR="000C30E3" w:rsidRPr="00545E10">
        <w:rPr>
          <w:lang w:eastAsia="zh-CN"/>
        </w:rPr>
        <w:t>0</w:t>
      </w:r>
      <w:r w:rsidRPr="00545E10">
        <w:rPr>
          <w:lang w:eastAsia="zh-CN"/>
        </w:rPr>
        <w:tab/>
        <w:t>Mapping of Solutions to Key Issues</w:t>
      </w:r>
      <w:bookmarkEnd w:id="848"/>
      <w:bookmarkEnd w:id="849"/>
      <w:bookmarkEnd w:id="850"/>
    </w:p>
    <w:p w14:paraId="21E20805" w14:textId="77777777" w:rsidR="00213FDE" w:rsidRPr="00545E10" w:rsidRDefault="00213FDE" w:rsidP="00213FDE">
      <w:pPr>
        <w:pStyle w:val="TH"/>
        <w:rPr>
          <w:lang w:eastAsia="en-US"/>
        </w:rPr>
      </w:pPr>
      <w:r w:rsidRPr="00545E10">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545E10" w14:paraId="26F4D64E" w14:textId="77777777" w:rsidTr="0042442F">
        <w:tc>
          <w:tcPr>
            <w:tcW w:w="1038" w:type="dxa"/>
            <w:shd w:val="clear" w:color="auto" w:fill="auto"/>
          </w:tcPr>
          <w:p w14:paraId="775A7EA8" w14:textId="77777777" w:rsidR="00385118" w:rsidRPr="00545E10" w:rsidRDefault="00385118" w:rsidP="00DC4D24">
            <w:pPr>
              <w:pStyle w:val="TAH"/>
            </w:pPr>
          </w:p>
        </w:tc>
        <w:tc>
          <w:tcPr>
            <w:tcW w:w="6945" w:type="dxa"/>
            <w:gridSpan w:val="5"/>
          </w:tcPr>
          <w:p w14:paraId="65B9E0E0" w14:textId="77777777" w:rsidR="00385118" w:rsidRPr="00545E10" w:rsidRDefault="00385118" w:rsidP="00DC4D24">
            <w:pPr>
              <w:pStyle w:val="TAH"/>
            </w:pPr>
            <w:r w:rsidRPr="00545E10">
              <w:t>Key Issues</w:t>
            </w:r>
          </w:p>
        </w:tc>
      </w:tr>
      <w:tr w:rsidR="00385118" w:rsidRPr="00545E10" w14:paraId="66508A47" w14:textId="77777777" w:rsidTr="00385118">
        <w:tc>
          <w:tcPr>
            <w:tcW w:w="1038" w:type="dxa"/>
            <w:shd w:val="clear" w:color="auto" w:fill="auto"/>
          </w:tcPr>
          <w:p w14:paraId="19CE3B84" w14:textId="77777777" w:rsidR="00385118" w:rsidRPr="00545E10" w:rsidRDefault="00385118" w:rsidP="00DC4D24">
            <w:pPr>
              <w:pStyle w:val="TAH"/>
            </w:pPr>
            <w:r w:rsidRPr="00545E10">
              <w:t>Solutions</w:t>
            </w:r>
          </w:p>
        </w:tc>
        <w:tc>
          <w:tcPr>
            <w:tcW w:w="1389" w:type="dxa"/>
            <w:shd w:val="clear" w:color="auto" w:fill="auto"/>
          </w:tcPr>
          <w:p w14:paraId="17CDEDE1" w14:textId="77777777" w:rsidR="00385118" w:rsidRPr="00545E10" w:rsidRDefault="000C30E3" w:rsidP="00DC4D24">
            <w:pPr>
              <w:pStyle w:val="TAH"/>
              <w:rPr>
                <w:rFonts w:eastAsia="맑은 고딕"/>
                <w:lang w:eastAsia="ko-KR"/>
              </w:rPr>
            </w:pPr>
            <w:r w:rsidRPr="00545E10">
              <w:rPr>
                <w:rFonts w:eastAsia="맑은 고딕"/>
                <w:lang w:eastAsia="ko-KR"/>
              </w:rPr>
              <w:t>#1</w:t>
            </w:r>
          </w:p>
        </w:tc>
        <w:tc>
          <w:tcPr>
            <w:tcW w:w="1389" w:type="dxa"/>
            <w:shd w:val="clear" w:color="auto" w:fill="auto"/>
          </w:tcPr>
          <w:p w14:paraId="522B89AF" w14:textId="77777777" w:rsidR="00385118" w:rsidRPr="00545E10" w:rsidRDefault="000C30E3" w:rsidP="00DC4D24">
            <w:pPr>
              <w:pStyle w:val="TAH"/>
              <w:rPr>
                <w:rFonts w:eastAsia="맑은 고딕"/>
                <w:lang w:eastAsia="ko-KR"/>
              </w:rPr>
            </w:pPr>
            <w:r w:rsidRPr="00545E10">
              <w:rPr>
                <w:rFonts w:eastAsia="맑은 고딕"/>
                <w:lang w:eastAsia="ko-KR"/>
              </w:rPr>
              <w:t>#2</w:t>
            </w:r>
          </w:p>
        </w:tc>
        <w:tc>
          <w:tcPr>
            <w:tcW w:w="1389" w:type="dxa"/>
            <w:shd w:val="clear" w:color="auto" w:fill="auto"/>
          </w:tcPr>
          <w:p w14:paraId="6B4DDA36" w14:textId="77777777" w:rsidR="00385118" w:rsidRPr="00545E10" w:rsidRDefault="000C30E3" w:rsidP="00DC4D24">
            <w:pPr>
              <w:pStyle w:val="TAH"/>
              <w:rPr>
                <w:rFonts w:eastAsia="맑은 고딕"/>
                <w:lang w:eastAsia="ko-KR"/>
              </w:rPr>
            </w:pPr>
            <w:r w:rsidRPr="00545E10">
              <w:rPr>
                <w:rFonts w:eastAsia="맑은 고딕"/>
                <w:lang w:eastAsia="ko-KR"/>
              </w:rPr>
              <w:t>#3</w:t>
            </w:r>
          </w:p>
        </w:tc>
        <w:tc>
          <w:tcPr>
            <w:tcW w:w="1389" w:type="dxa"/>
          </w:tcPr>
          <w:p w14:paraId="24B92914" w14:textId="77777777" w:rsidR="00385118" w:rsidRPr="00545E10" w:rsidRDefault="000C30E3" w:rsidP="00DC4D24">
            <w:pPr>
              <w:pStyle w:val="TAH"/>
              <w:rPr>
                <w:rFonts w:eastAsia="맑은 고딕"/>
                <w:lang w:eastAsia="ko-KR"/>
              </w:rPr>
            </w:pPr>
            <w:r w:rsidRPr="00545E10">
              <w:rPr>
                <w:rFonts w:eastAsia="맑은 고딕"/>
                <w:lang w:eastAsia="ko-KR"/>
              </w:rPr>
              <w:t>#4</w:t>
            </w:r>
          </w:p>
        </w:tc>
        <w:tc>
          <w:tcPr>
            <w:tcW w:w="1389" w:type="dxa"/>
            <w:shd w:val="clear" w:color="auto" w:fill="auto"/>
          </w:tcPr>
          <w:p w14:paraId="6E69A7A0" w14:textId="77777777" w:rsidR="00385118" w:rsidRPr="00545E10" w:rsidRDefault="000C30E3" w:rsidP="00DC4D24">
            <w:pPr>
              <w:pStyle w:val="TAH"/>
              <w:rPr>
                <w:rFonts w:eastAsia="맑은 고딕"/>
                <w:lang w:eastAsia="ko-KR"/>
              </w:rPr>
            </w:pPr>
            <w:r w:rsidRPr="00545E10">
              <w:rPr>
                <w:rFonts w:eastAsia="맑은 고딕"/>
                <w:lang w:eastAsia="ko-KR"/>
              </w:rPr>
              <w:t>#5</w:t>
            </w:r>
          </w:p>
        </w:tc>
      </w:tr>
      <w:tr w:rsidR="00385118" w:rsidRPr="00545E10" w14:paraId="5CA4304F" w14:textId="77777777" w:rsidTr="00385118">
        <w:tc>
          <w:tcPr>
            <w:tcW w:w="1038" w:type="dxa"/>
            <w:shd w:val="clear" w:color="auto" w:fill="auto"/>
          </w:tcPr>
          <w:p w14:paraId="3AD5A806" w14:textId="77777777" w:rsidR="00385118" w:rsidRPr="00545E10" w:rsidRDefault="000C30E3" w:rsidP="00DC4D24">
            <w:pPr>
              <w:pStyle w:val="TAH"/>
              <w:rPr>
                <w:rFonts w:eastAsia="맑은 고딕"/>
                <w:lang w:eastAsia="ko-KR"/>
              </w:rPr>
            </w:pPr>
            <w:r w:rsidRPr="00545E10">
              <w:rPr>
                <w:rFonts w:eastAsia="맑은 고딕"/>
                <w:lang w:eastAsia="ko-KR"/>
              </w:rPr>
              <w:t>#1</w:t>
            </w:r>
          </w:p>
        </w:tc>
        <w:tc>
          <w:tcPr>
            <w:tcW w:w="1389" w:type="dxa"/>
            <w:shd w:val="clear" w:color="auto" w:fill="auto"/>
          </w:tcPr>
          <w:p w14:paraId="319BCD0A" w14:textId="77777777" w:rsidR="00385118" w:rsidRPr="00545E10" w:rsidRDefault="000C30E3"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4115D0D3" w14:textId="2DCAB2D0" w:rsidR="00385118" w:rsidRPr="00545E10" w:rsidRDefault="00385118" w:rsidP="00DC4D24">
            <w:pPr>
              <w:pStyle w:val="TAC"/>
              <w:rPr>
                <w:rFonts w:eastAsia="맑은 고딕"/>
                <w:lang w:eastAsia="ko-KR"/>
              </w:rPr>
            </w:pPr>
          </w:p>
        </w:tc>
        <w:tc>
          <w:tcPr>
            <w:tcW w:w="1389" w:type="dxa"/>
            <w:shd w:val="clear" w:color="auto" w:fill="auto"/>
          </w:tcPr>
          <w:p w14:paraId="7CF90078" w14:textId="77777777" w:rsidR="00385118" w:rsidRPr="00545E10" w:rsidRDefault="00385118" w:rsidP="00DC4D24">
            <w:pPr>
              <w:pStyle w:val="TAC"/>
            </w:pPr>
          </w:p>
        </w:tc>
        <w:tc>
          <w:tcPr>
            <w:tcW w:w="1389" w:type="dxa"/>
          </w:tcPr>
          <w:p w14:paraId="77940948" w14:textId="77777777" w:rsidR="00385118" w:rsidRPr="00545E10" w:rsidRDefault="00385118" w:rsidP="00DC4D24">
            <w:pPr>
              <w:pStyle w:val="TAC"/>
            </w:pPr>
          </w:p>
        </w:tc>
        <w:tc>
          <w:tcPr>
            <w:tcW w:w="1389" w:type="dxa"/>
            <w:shd w:val="clear" w:color="auto" w:fill="auto"/>
          </w:tcPr>
          <w:p w14:paraId="0534FB95" w14:textId="77777777" w:rsidR="00385118" w:rsidRPr="00545E10" w:rsidRDefault="00385118" w:rsidP="00DC4D24">
            <w:pPr>
              <w:pStyle w:val="TAC"/>
            </w:pPr>
          </w:p>
        </w:tc>
      </w:tr>
      <w:tr w:rsidR="00385118" w:rsidRPr="00545E10" w14:paraId="1F9DBFA8" w14:textId="77777777" w:rsidTr="00385118">
        <w:tc>
          <w:tcPr>
            <w:tcW w:w="1038" w:type="dxa"/>
            <w:shd w:val="clear" w:color="auto" w:fill="auto"/>
          </w:tcPr>
          <w:p w14:paraId="21DE34D9" w14:textId="77777777" w:rsidR="00385118" w:rsidRPr="00545E10" w:rsidRDefault="000C30E3" w:rsidP="00DC4D24">
            <w:pPr>
              <w:pStyle w:val="TAH"/>
              <w:rPr>
                <w:rFonts w:eastAsia="맑은 고딕"/>
                <w:lang w:eastAsia="ko-KR"/>
              </w:rPr>
            </w:pPr>
            <w:r w:rsidRPr="00545E10">
              <w:rPr>
                <w:rFonts w:eastAsia="맑은 고딕"/>
                <w:lang w:eastAsia="ko-KR"/>
              </w:rPr>
              <w:t>#2</w:t>
            </w:r>
          </w:p>
        </w:tc>
        <w:tc>
          <w:tcPr>
            <w:tcW w:w="1389" w:type="dxa"/>
            <w:shd w:val="clear" w:color="auto" w:fill="auto"/>
          </w:tcPr>
          <w:p w14:paraId="649E1CC1" w14:textId="77777777" w:rsidR="00385118" w:rsidRPr="00545E10" w:rsidRDefault="00385118" w:rsidP="00DC4D24">
            <w:pPr>
              <w:pStyle w:val="TAC"/>
            </w:pPr>
          </w:p>
        </w:tc>
        <w:tc>
          <w:tcPr>
            <w:tcW w:w="1389" w:type="dxa"/>
            <w:shd w:val="clear" w:color="auto" w:fill="auto"/>
          </w:tcPr>
          <w:p w14:paraId="20C21399" w14:textId="77777777" w:rsidR="00385118" w:rsidRPr="00545E10" w:rsidRDefault="00385118" w:rsidP="00DC4D24">
            <w:pPr>
              <w:pStyle w:val="TAC"/>
              <w:rPr>
                <w:rFonts w:eastAsia="맑은 고딕"/>
                <w:lang w:eastAsia="ko-KR"/>
              </w:rPr>
            </w:pPr>
          </w:p>
        </w:tc>
        <w:tc>
          <w:tcPr>
            <w:tcW w:w="1389" w:type="dxa"/>
            <w:shd w:val="clear" w:color="auto" w:fill="auto"/>
          </w:tcPr>
          <w:p w14:paraId="5076953F" w14:textId="77777777" w:rsidR="00385118" w:rsidRPr="00545E10" w:rsidRDefault="000C30E3" w:rsidP="00DC4D24">
            <w:pPr>
              <w:pStyle w:val="TAC"/>
              <w:rPr>
                <w:rFonts w:eastAsia="맑은 고딕"/>
                <w:lang w:eastAsia="ko-KR"/>
              </w:rPr>
            </w:pPr>
            <w:r w:rsidRPr="00545E10">
              <w:rPr>
                <w:rFonts w:eastAsia="맑은 고딕"/>
                <w:lang w:eastAsia="ko-KR"/>
              </w:rPr>
              <w:t>X</w:t>
            </w:r>
          </w:p>
        </w:tc>
        <w:tc>
          <w:tcPr>
            <w:tcW w:w="1389" w:type="dxa"/>
          </w:tcPr>
          <w:p w14:paraId="7048625B" w14:textId="77777777" w:rsidR="00385118" w:rsidRPr="00545E10" w:rsidRDefault="00385118" w:rsidP="00DC4D24">
            <w:pPr>
              <w:pStyle w:val="TAC"/>
            </w:pPr>
          </w:p>
        </w:tc>
        <w:tc>
          <w:tcPr>
            <w:tcW w:w="1389" w:type="dxa"/>
            <w:shd w:val="clear" w:color="auto" w:fill="auto"/>
          </w:tcPr>
          <w:p w14:paraId="23F24069" w14:textId="77777777" w:rsidR="00385118" w:rsidRPr="00545E10" w:rsidRDefault="00385118" w:rsidP="00DC4D24">
            <w:pPr>
              <w:pStyle w:val="TAC"/>
            </w:pPr>
          </w:p>
        </w:tc>
      </w:tr>
      <w:tr w:rsidR="00385118" w:rsidRPr="00545E10" w14:paraId="1530623F" w14:textId="77777777" w:rsidTr="00385118">
        <w:tc>
          <w:tcPr>
            <w:tcW w:w="1038" w:type="dxa"/>
            <w:shd w:val="clear" w:color="auto" w:fill="auto"/>
          </w:tcPr>
          <w:p w14:paraId="01CE5CC3" w14:textId="77777777" w:rsidR="00385118" w:rsidRPr="00545E10" w:rsidRDefault="000C30E3" w:rsidP="00DC4D24">
            <w:pPr>
              <w:pStyle w:val="TAH"/>
              <w:rPr>
                <w:rFonts w:eastAsia="맑은 고딕"/>
                <w:lang w:eastAsia="ko-KR"/>
              </w:rPr>
            </w:pPr>
            <w:r w:rsidRPr="00545E10">
              <w:rPr>
                <w:rFonts w:eastAsia="맑은 고딕"/>
                <w:lang w:eastAsia="ko-KR"/>
              </w:rPr>
              <w:t>#3</w:t>
            </w:r>
          </w:p>
        </w:tc>
        <w:tc>
          <w:tcPr>
            <w:tcW w:w="1389" w:type="dxa"/>
            <w:shd w:val="clear" w:color="auto" w:fill="auto"/>
          </w:tcPr>
          <w:p w14:paraId="64C95850" w14:textId="77777777" w:rsidR="00385118" w:rsidRPr="00545E10" w:rsidRDefault="00385118" w:rsidP="00DC4D24">
            <w:pPr>
              <w:pStyle w:val="TAC"/>
            </w:pPr>
          </w:p>
        </w:tc>
        <w:tc>
          <w:tcPr>
            <w:tcW w:w="1389" w:type="dxa"/>
            <w:shd w:val="clear" w:color="auto" w:fill="auto"/>
          </w:tcPr>
          <w:p w14:paraId="1B4DED1A" w14:textId="77777777" w:rsidR="00385118" w:rsidRPr="00545E10" w:rsidRDefault="00385118" w:rsidP="00DC4D24">
            <w:pPr>
              <w:pStyle w:val="TAC"/>
            </w:pPr>
          </w:p>
        </w:tc>
        <w:tc>
          <w:tcPr>
            <w:tcW w:w="1389" w:type="dxa"/>
            <w:shd w:val="clear" w:color="auto" w:fill="auto"/>
          </w:tcPr>
          <w:p w14:paraId="178DC87A" w14:textId="77777777" w:rsidR="00385118" w:rsidRPr="00545E10" w:rsidRDefault="00385118" w:rsidP="00DC4D24">
            <w:pPr>
              <w:pStyle w:val="TAC"/>
            </w:pPr>
          </w:p>
        </w:tc>
        <w:tc>
          <w:tcPr>
            <w:tcW w:w="1389" w:type="dxa"/>
          </w:tcPr>
          <w:p w14:paraId="3550B57B" w14:textId="77777777" w:rsidR="00385118" w:rsidRPr="00545E10" w:rsidRDefault="000C30E3"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744EFC42" w14:textId="77777777" w:rsidR="00385118" w:rsidRPr="00545E10" w:rsidRDefault="00385118" w:rsidP="00DC4D24">
            <w:pPr>
              <w:pStyle w:val="TAC"/>
            </w:pPr>
          </w:p>
        </w:tc>
      </w:tr>
      <w:tr w:rsidR="00385118" w:rsidRPr="00545E10" w14:paraId="7038AFA2" w14:textId="77777777" w:rsidTr="00385118">
        <w:tc>
          <w:tcPr>
            <w:tcW w:w="1038" w:type="dxa"/>
            <w:shd w:val="clear" w:color="auto" w:fill="auto"/>
          </w:tcPr>
          <w:p w14:paraId="7C35BE82" w14:textId="77777777" w:rsidR="00385118" w:rsidRPr="00545E10" w:rsidRDefault="000C30E3" w:rsidP="00DC4D24">
            <w:pPr>
              <w:pStyle w:val="TAH"/>
              <w:rPr>
                <w:rFonts w:eastAsia="맑은 고딕"/>
                <w:lang w:eastAsia="ko-KR"/>
              </w:rPr>
            </w:pPr>
            <w:r w:rsidRPr="00545E10">
              <w:rPr>
                <w:rFonts w:eastAsia="맑은 고딕"/>
                <w:lang w:eastAsia="ko-KR"/>
              </w:rPr>
              <w:t>#4</w:t>
            </w:r>
          </w:p>
        </w:tc>
        <w:tc>
          <w:tcPr>
            <w:tcW w:w="1389" w:type="dxa"/>
            <w:shd w:val="clear" w:color="auto" w:fill="auto"/>
          </w:tcPr>
          <w:p w14:paraId="34DA8733" w14:textId="77777777" w:rsidR="00385118" w:rsidRPr="00545E10" w:rsidRDefault="00385118" w:rsidP="00DC4D24">
            <w:pPr>
              <w:pStyle w:val="TAC"/>
            </w:pPr>
          </w:p>
        </w:tc>
        <w:tc>
          <w:tcPr>
            <w:tcW w:w="1389" w:type="dxa"/>
            <w:shd w:val="clear" w:color="auto" w:fill="auto"/>
          </w:tcPr>
          <w:p w14:paraId="3E8180AD" w14:textId="77777777" w:rsidR="00385118" w:rsidRPr="00545E10" w:rsidRDefault="00385118" w:rsidP="00DC4D24">
            <w:pPr>
              <w:pStyle w:val="TAC"/>
            </w:pPr>
          </w:p>
        </w:tc>
        <w:tc>
          <w:tcPr>
            <w:tcW w:w="1389" w:type="dxa"/>
            <w:shd w:val="clear" w:color="auto" w:fill="auto"/>
          </w:tcPr>
          <w:p w14:paraId="09323BD3" w14:textId="77777777" w:rsidR="00385118" w:rsidRPr="00545E10" w:rsidRDefault="00385118" w:rsidP="00DC4D24">
            <w:pPr>
              <w:pStyle w:val="TAC"/>
            </w:pPr>
          </w:p>
        </w:tc>
        <w:tc>
          <w:tcPr>
            <w:tcW w:w="1389" w:type="dxa"/>
          </w:tcPr>
          <w:p w14:paraId="672DD25C" w14:textId="77777777" w:rsidR="00385118" w:rsidRPr="00545E10" w:rsidRDefault="000C30E3"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63EC02EA" w14:textId="77777777" w:rsidR="00385118" w:rsidRPr="00545E10" w:rsidRDefault="00385118" w:rsidP="00DC4D24">
            <w:pPr>
              <w:pStyle w:val="TAC"/>
            </w:pPr>
          </w:p>
        </w:tc>
      </w:tr>
      <w:tr w:rsidR="00385118" w:rsidRPr="00545E10" w14:paraId="009274F3" w14:textId="77777777" w:rsidTr="00385118">
        <w:tc>
          <w:tcPr>
            <w:tcW w:w="1038" w:type="dxa"/>
            <w:shd w:val="clear" w:color="auto" w:fill="auto"/>
          </w:tcPr>
          <w:p w14:paraId="49B6D7E1" w14:textId="77777777" w:rsidR="00385118" w:rsidRPr="00545E10" w:rsidRDefault="000C30E3" w:rsidP="00DC4D24">
            <w:pPr>
              <w:pStyle w:val="TAH"/>
              <w:rPr>
                <w:rFonts w:eastAsia="맑은 고딕"/>
                <w:lang w:eastAsia="ko-KR"/>
              </w:rPr>
            </w:pPr>
            <w:r w:rsidRPr="00545E10">
              <w:rPr>
                <w:rFonts w:eastAsia="맑은 고딕"/>
                <w:lang w:eastAsia="ko-KR"/>
              </w:rPr>
              <w:t>#5</w:t>
            </w:r>
          </w:p>
        </w:tc>
        <w:tc>
          <w:tcPr>
            <w:tcW w:w="1389" w:type="dxa"/>
            <w:shd w:val="clear" w:color="auto" w:fill="auto"/>
          </w:tcPr>
          <w:p w14:paraId="0684C0A9" w14:textId="77777777" w:rsidR="00385118" w:rsidRPr="00545E10" w:rsidRDefault="00385118" w:rsidP="00DC4D24">
            <w:pPr>
              <w:pStyle w:val="TAC"/>
            </w:pPr>
          </w:p>
        </w:tc>
        <w:tc>
          <w:tcPr>
            <w:tcW w:w="1389" w:type="dxa"/>
            <w:shd w:val="clear" w:color="auto" w:fill="auto"/>
          </w:tcPr>
          <w:p w14:paraId="2DDFD8C8" w14:textId="77777777" w:rsidR="00385118" w:rsidRPr="00545E10" w:rsidRDefault="00385118" w:rsidP="00DC4D24">
            <w:pPr>
              <w:pStyle w:val="TAC"/>
            </w:pPr>
          </w:p>
        </w:tc>
        <w:tc>
          <w:tcPr>
            <w:tcW w:w="1389" w:type="dxa"/>
            <w:shd w:val="clear" w:color="auto" w:fill="auto"/>
          </w:tcPr>
          <w:p w14:paraId="7F8C2BC5" w14:textId="77777777" w:rsidR="00385118" w:rsidRPr="00545E10" w:rsidRDefault="00385118" w:rsidP="00DC4D24">
            <w:pPr>
              <w:pStyle w:val="TAC"/>
            </w:pPr>
          </w:p>
        </w:tc>
        <w:tc>
          <w:tcPr>
            <w:tcW w:w="1389" w:type="dxa"/>
          </w:tcPr>
          <w:p w14:paraId="3F7830D5" w14:textId="77777777" w:rsidR="00385118" w:rsidRPr="00545E10" w:rsidRDefault="000C30E3"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00F6366C" w14:textId="77777777" w:rsidR="00385118" w:rsidRPr="00545E10" w:rsidRDefault="00385118" w:rsidP="00DC4D24">
            <w:pPr>
              <w:pStyle w:val="TAC"/>
            </w:pPr>
          </w:p>
        </w:tc>
      </w:tr>
      <w:tr w:rsidR="00C37B50" w:rsidRPr="00545E10" w14:paraId="48D8892A" w14:textId="77777777" w:rsidTr="00385118">
        <w:tc>
          <w:tcPr>
            <w:tcW w:w="1038" w:type="dxa"/>
            <w:shd w:val="clear" w:color="auto" w:fill="auto"/>
          </w:tcPr>
          <w:p w14:paraId="0D9D4C19" w14:textId="77777777" w:rsidR="00C37B50" w:rsidRPr="00545E10" w:rsidRDefault="000C30E3" w:rsidP="00DC4D24">
            <w:pPr>
              <w:pStyle w:val="TAH"/>
              <w:rPr>
                <w:rFonts w:eastAsia="맑은 고딕"/>
                <w:lang w:eastAsia="ko-KR"/>
              </w:rPr>
            </w:pPr>
            <w:r w:rsidRPr="00545E10">
              <w:rPr>
                <w:rFonts w:eastAsia="맑은 고딕"/>
                <w:lang w:eastAsia="ko-KR"/>
              </w:rPr>
              <w:t>#6</w:t>
            </w:r>
          </w:p>
        </w:tc>
        <w:tc>
          <w:tcPr>
            <w:tcW w:w="1389" w:type="dxa"/>
            <w:shd w:val="clear" w:color="auto" w:fill="auto"/>
          </w:tcPr>
          <w:p w14:paraId="667D146F" w14:textId="77777777" w:rsidR="00C37B50" w:rsidRPr="00545E10" w:rsidRDefault="00C37B50" w:rsidP="00DC4D24">
            <w:pPr>
              <w:pStyle w:val="TAC"/>
            </w:pPr>
          </w:p>
        </w:tc>
        <w:tc>
          <w:tcPr>
            <w:tcW w:w="1389" w:type="dxa"/>
            <w:shd w:val="clear" w:color="auto" w:fill="auto"/>
          </w:tcPr>
          <w:p w14:paraId="6785E477" w14:textId="77777777" w:rsidR="00C37B50" w:rsidRPr="00545E10" w:rsidRDefault="00C37B50" w:rsidP="00DC4D24">
            <w:pPr>
              <w:pStyle w:val="TAC"/>
            </w:pPr>
          </w:p>
        </w:tc>
        <w:tc>
          <w:tcPr>
            <w:tcW w:w="1389" w:type="dxa"/>
            <w:shd w:val="clear" w:color="auto" w:fill="auto"/>
          </w:tcPr>
          <w:p w14:paraId="169A8E3D" w14:textId="77777777" w:rsidR="00C37B50" w:rsidRPr="00545E10" w:rsidRDefault="00C37B50" w:rsidP="00DC4D24">
            <w:pPr>
              <w:pStyle w:val="TAC"/>
            </w:pPr>
          </w:p>
        </w:tc>
        <w:tc>
          <w:tcPr>
            <w:tcW w:w="1389" w:type="dxa"/>
          </w:tcPr>
          <w:p w14:paraId="424F67F1" w14:textId="77777777" w:rsidR="00C37B50" w:rsidRPr="00545E10" w:rsidRDefault="00C37B50" w:rsidP="00DC4D24">
            <w:pPr>
              <w:pStyle w:val="TAC"/>
            </w:pPr>
          </w:p>
        </w:tc>
        <w:tc>
          <w:tcPr>
            <w:tcW w:w="1389" w:type="dxa"/>
            <w:shd w:val="clear" w:color="auto" w:fill="auto"/>
          </w:tcPr>
          <w:p w14:paraId="7B5361B6" w14:textId="77777777" w:rsidR="00C37B50" w:rsidRPr="00545E10" w:rsidRDefault="000C30E3" w:rsidP="00DC4D24">
            <w:pPr>
              <w:pStyle w:val="TAC"/>
              <w:rPr>
                <w:rFonts w:eastAsia="맑은 고딕"/>
                <w:lang w:eastAsia="ko-KR"/>
              </w:rPr>
            </w:pPr>
            <w:r w:rsidRPr="00545E10">
              <w:rPr>
                <w:rFonts w:eastAsia="맑은 고딕"/>
                <w:lang w:eastAsia="ko-KR"/>
              </w:rPr>
              <w:t>X</w:t>
            </w:r>
          </w:p>
        </w:tc>
      </w:tr>
      <w:tr w:rsidR="00C37B50" w:rsidRPr="00545E10" w14:paraId="25A1909C" w14:textId="77777777" w:rsidTr="00385118">
        <w:tc>
          <w:tcPr>
            <w:tcW w:w="1038" w:type="dxa"/>
            <w:shd w:val="clear" w:color="auto" w:fill="auto"/>
          </w:tcPr>
          <w:p w14:paraId="3612E873" w14:textId="77777777" w:rsidR="00C37B50" w:rsidRPr="00545E10" w:rsidRDefault="000C30E3" w:rsidP="00DC4D24">
            <w:pPr>
              <w:pStyle w:val="TAH"/>
              <w:rPr>
                <w:rFonts w:eastAsia="맑은 고딕"/>
                <w:lang w:eastAsia="ko-KR"/>
              </w:rPr>
            </w:pPr>
            <w:r w:rsidRPr="00545E10">
              <w:rPr>
                <w:rFonts w:eastAsia="맑은 고딕"/>
                <w:lang w:eastAsia="ko-KR"/>
              </w:rPr>
              <w:t>#7</w:t>
            </w:r>
          </w:p>
        </w:tc>
        <w:tc>
          <w:tcPr>
            <w:tcW w:w="1389" w:type="dxa"/>
            <w:shd w:val="clear" w:color="auto" w:fill="auto"/>
          </w:tcPr>
          <w:p w14:paraId="0E6C559A" w14:textId="77777777" w:rsidR="00C37B50" w:rsidRPr="00545E10" w:rsidRDefault="00C37B50" w:rsidP="00DC4D24">
            <w:pPr>
              <w:pStyle w:val="TAC"/>
            </w:pPr>
          </w:p>
        </w:tc>
        <w:tc>
          <w:tcPr>
            <w:tcW w:w="1389" w:type="dxa"/>
            <w:shd w:val="clear" w:color="auto" w:fill="auto"/>
          </w:tcPr>
          <w:p w14:paraId="6D1CB5E8" w14:textId="77777777" w:rsidR="00C37B50" w:rsidRPr="00545E10" w:rsidRDefault="00C37B50" w:rsidP="00DC4D24">
            <w:pPr>
              <w:pStyle w:val="TAC"/>
            </w:pPr>
          </w:p>
        </w:tc>
        <w:tc>
          <w:tcPr>
            <w:tcW w:w="1389" w:type="dxa"/>
            <w:shd w:val="clear" w:color="auto" w:fill="auto"/>
          </w:tcPr>
          <w:p w14:paraId="017B71A2" w14:textId="77777777" w:rsidR="00C37B50" w:rsidRPr="00545E10" w:rsidRDefault="00C37B50" w:rsidP="00DC4D24">
            <w:pPr>
              <w:pStyle w:val="TAC"/>
            </w:pPr>
          </w:p>
        </w:tc>
        <w:tc>
          <w:tcPr>
            <w:tcW w:w="1389" w:type="dxa"/>
          </w:tcPr>
          <w:p w14:paraId="77C2FA23" w14:textId="77777777" w:rsidR="00C37B50" w:rsidRPr="00545E10" w:rsidRDefault="00C37B50" w:rsidP="00DC4D24">
            <w:pPr>
              <w:pStyle w:val="TAC"/>
            </w:pPr>
          </w:p>
        </w:tc>
        <w:tc>
          <w:tcPr>
            <w:tcW w:w="1389" w:type="dxa"/>
            <w:shd w:val="clear" w:color="auto" w:fill="auto"/>
          </w:tcPr>
          <w:p w14:paraId="0E0309F4" w14:textId="77777777" w:rsidR="00C37B50" w:rsidRPr="00545E10" w:rsidRDefault="000C30E3" w:rsidP="00DC4D24">
            <w:pPr>
              <w:pStyle w:val="TAC"/>
              <w:rPr>
                <w:rFonts w:eastAsia="맑은 고딕"/>
                <w:lang w:eastAsia="ko-KR"/>
              </w:rPr>
            </w:pPr>
            <w:r w:rsidRPr="00545E10">
              <w:rPr>
                <w:rFonts w:eastAsia="맑은 고딕"/>
                <w:lang w:eastAsia="ko-KR"/>
              </w:rPr>
              <w:t>X</w:t>
            </w:r>
          </w:p>
        </w:tc>
      </w:tr>
      <w:tr w:rsidR="00F2174B" w:rsidRPr="00545E10" w14:paraId="7BC61513" w14:textId="77777777" w:rsidTr="00385118">
        <w:tc>
          <w:tcPr>
            <w:tcW w:w="1038" w:type="dxa"/>
            <w:shd w:val="clear" w:color="auto" w:fill="auto"/>
          </w:tcPr>
          <w:p w14:paraId="2EB04947" w14:textId="5FCA19F5" w:rsidR="00F2174B" w:rsidRPr="00545E10" w:rsidRDefault="00F2174B" w:rsidP="00DC4D24">
            <w:pPr>
              <w:pStyle w:val="TAH"/>
              <w:rPr>
                <w:rFonts w:eastAsia="맑은 고딕"/>
                <w:lang w:eastAsia="ko-KR"/>
              </w:rPr>
            </w:pPr>
            <w:r w:rsidRPr="00545E10">
              <w:rPr>
                <w:rFonts w:eastAsia="맑은 고딕"/>
                <w:lang w:eastAsia="ko-KR"/>
              </w:rPr>
              <w:t>#</w:t>
            </w:r>
            <w:r w:rsidR="0077365A" w:rsidRPr="00545E10">
              <w:rPr>
                <w:rFonts w:eastAsia="맑은 고딕"/>
                <w:lang w:eastAsia="ko-KR"/>
              </w:rPr>
              <w:t>8</w:t>
            </w:r>
          </w:p>
        </w:tc>
        <w:tc>
          <w:tcPr>
            <w:tcW w:w="1389" w:type="dxa"/>
            <w:shd w:val="clear" w:color="auto" w:fill="auto"/>
          </w:tcPr>
          <w:p w14:paraId="3BF7EB54" w14:textId="32096212" w:rsidR="00F2174B" w:rsidRPr="00545E10" w:rsidRDefault="00F2174B"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310BDABF" w14:textId="77777777" w:rsidR="00F2174B" w:rsidRPr="00545E10" w:rsidRDefault="00F2174B" w:rsidP="00DC4D24">
            <w:pPr>
              <w:pStyle w:val="TAC"/>
            </w:pPr>
          </w:p>
        </w:tc>
        <w:tc>
          <w:tcPr>
            <w:tcW w:w="1389" w:type="dxa"/>
            <w:shd w:val="clear" w:color="auto" w:fill="auto"/>
          </w:tcPr>
          <w:p w14:paraId="2ED39413" w14:textId="77777777" w:rsidR="00F2174B" w:rsidRPr="00545E10" w:rsidRDefault="00F2174B" w:rsidP="00DC4D24">
            <w:pPr>
              <w:pStyle w:val="TAC"/>
            </w:pPr>
          </w:p>
        </w:tc>
        <w:tc>
          <w:tcPr>
            <w:tcW w:w="1389" w:type="dxa"/>
          </w:tcPr>
          <w:p w14:paraId="05E469B5" w14:textId="77777777" w:rsidR="00F2174B" w:rsidRPr="00545E10" w:rsidRDefault="00F2174B" w:rsidP="00DC4D24">
            <w:pPr>
              <w:pStyle w:val="TAC"/>
            </w:pPr>
          </w:p>
        </w:tc>
        <w:tc>
          <w:tcPr>
            <w:tcW w:w="1389" w:type="dxa"/>
            <w:shd w:val="clear" w:color="auto" w:fill="auto"/>
          </w:tcPr>
          <w:p w14:paraId="26B7FF33" w14:textId="77777777" w:rsidR="00F2174B" w:rsidRPr="00545E10" w:rsidRDefault="00F2174B" w:rsidP="00DC4D24">
            <w:pPr>
              <w:pStyle w:val="TAC"/>
              <w:rPr>
                <w:rFonts w:eastAsia="맑은 고딕"/>
                <w:lang w:eastAsia="ko-KR"/>
              </w:rPr>
            </w:pPr>
          </w:p>
        </w:tc>
      </w:tr>
      <w:tr w:rsidR="00F2174B" w:rsidRPr="00545E10" w14:paraId="1DA7AA18" w14:textId="77777777" w:rsidTr="00385118">
        <w:tc>
          <w:tcPr>
            <w:tcW w:w="1038" w:type="dxa"/>
            <w:shd w:val="clear" w:color="auto" w:fill="auto"/>
          </w:tcPr>
          <w:p w14:paraId="061C9F6B" w14:textId="6ECE03C9" w:rsidR="00F2174B" w:rsidRPr="00545E10" w:rsidRDefault="00F2174B" w:rsidP="005C4C15">
            <w:pPr>
              <w:pStyle w:val="TAH"/>
              <w:rPr>
                <w:rFonts w:eastAsia="맑은 고딕"/>
                <w:lang w:eastAsia="ko-KR"/>
              </w:rPr>
            </w:pPr>
            <w:r w:rsidRPr="00545E10">
              <w:rPr>
                <w:rFonts w:eastAsia="맑은 고딕"/>
                <w:lang w:eastAsia="ko-KR"/>
              </w:rPr>
              <w:t>#</w:t>
            </w:r>
            <w:r w:rsidR="005C4C15" w:rsidRPr="00545E10">
              <w:rPr>
                <w:rFonts w:eastAsia="맑은 고딕"/>
                <w:lang w:eastAsia="ko-KR"/>
              </w:rPr>
              <w:t>9</w:t>
            </w:r>
          </w:p>
        </w:tc>
        <w:tc>
          <w:tcPr>
            <w:tcW w:w="1389" w:type="dxa"/>
            <w:shd w:val="clear" w:color="auto" w:fill="auto"/>
          </w:tcPr>
          <w:p w14:paraId="131C8EB6" w14:textId="43612F4D" w:rsidR="00F2174B" w:rsidRPr="00545E10" w:rsidRDefault="00F2174B"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499B907E" w14:textId="77777777" w:rsidR="00F2174B" w:rsidRPr="00545E10" w:rsidRDefault="00F2174B" w:rsidP="00DC4D24">
            <w:pPr>
              <w:pStyle w:val="TAC"/>
            </w:pPr>
          </w:p>
        </w:tc>
        <w:tc>
          <w:tcPr>
            <w:tcW w:w="1389" w:type="dxa"/>
            <w:shd w:val="clear" w:color="auto" w:fill="auto"/>
          </w:tcPr>
          <w:p w14:paraId="70030A56" w14:textId="77777777" w:rsidR="00F2174B" w:rsidRPr="00545E10" w:rsidRDefault="00F2174B" w:rsidP="00DC4D24">
            <w:pPr>
              <w:pStyle w:val="TAC"/>
            </w:pPr>
          </w:p>
        </w:tc>
        <w:tc>
          <w:tcPr>
            <w:tcW w:w="1389" w:type="dxa"/>
          </w:tcPr>
          <w:p w14:paraId="3FB079E8" w14:textId="77777777" w:rsidR="00F2174B" w:rsidRPr="00545E10" w:rsidRDefault="00F2174B" w:rsidP="00DC4D24">
            <w:pPr>
              <w:pStyle w:val="TAC"/>
            </w:pPr>
          </w:p>
        </w:tc>
        <w:tc>
          <w:tcPr>
            <w:tcW w:w="1389" w:type="dxa"/>
            <w:shd w:val="clear" w:color="auto" w:fill="auto"/>
          </w:tcPr>
          <w:p w14:paraId="70418C13" w14:textId="77777777" w:rsidR="00F2174B" w:rsidRPr="00545E10" w:rsidRDefault="00F2174B" w:rsidP="00DC4D24">
            <w:pPr>
              <w:pStyle w:val="TAC"/>
              <w:rPr>
                <w:rFonts w:eastAsia="맑은 고딕"/>
                <w:lang w:eastAsia="ko-KR"/>
              </w:rPr>
            </w:pPr>
          </w:p>
        </w:tc>
      </w:tr>
      <w:tr w:rsidR="00094698" w:rsidRPr="00545E10" w14:paraId="651D4BB1" w14:textId="77777777" w:rsidTr="00385118">
        <w:tc>
          <w:tcPr>
            <w:tcW w:w="1038" w:type="dxa"/>
            <w:shd w:val="clear" w:color="auto" w:fill="auto"/>
          </w:tcPr>
          <w:p w14:paraId="65A54FD7" w14:textId="6C42DA9F" w:rsidR="00094698" w:rsidRPr="00545E10" w:rsidRDefault="00094698" w:rsidP="00EA16EF">
            <w:pPr>
              <w:pStyle w:val="TAH"/>
              <w:rPr>
                <w:rFonts w:eastAsia="맑은 고딕"/>
                <w:lang w:eastAsia="ko-KR"/>
              </w:rPr>
            </w:pPr>
            <w:bookmarkStart w:id="851" w:name="_Toc250980595"/>
            <w:bookmarkStart w:id="852" w:name="_Toc326037266"/>
            <w:bookmarkStart w:id="853" w:name="_Toc510604411"/>
            <w:bookmarkStart w:id="854" w:name="_Toc22214912"/>
            <w:bookmarkStart w:id="855" w:name="_Toc310438366"/>
            <w:bookmarkStart w:id="856" w:name="_Toc324232216"/>
            <w:bookmarkStart w:id="857" w:name="_Toc326248735"/>
            <w:bookmarkStart w:id="858" w:name="_Toc510604412"/>
            <w:bookmarkStart w:id="859" w:name="historyclause"/>
            <w:r w:rsidRPr="00545E10">
              <w:rPr>
                <w:rFonts w:eastAsia="맑은 고딕"/>
                <w:lang w:eastAsia="ko-KR"/>
              </w:rPr>
              <w:t>#</w:t>
            </w:r>
            <w:r w:rsidR="00EA16EF" w:rsidRPr="00545E10">
              <w:rPr>
                <w:rFonts w:cs="Arial"/>
                <w:b w:val="0"/>
                <w:lang w:eastAsia="zh-CN"/>
              </w:rPr>
              <w:t>10</w:t>
            </w:r>
          </w:p>
        </w:tc>
        <w:tc>
          <w:tcPr>
            <w:tcW w:w="1389" w:type="dxa"/>
            <w:shd w:val="clear" w:color="auto" w:fill="auto"/>
          </w:tcPr>
          <w:p w14:paraId="11F4DD26" w14:textId="3491B9DA" w:rsidR="00094698" w:rsidRPr="00545E10" w:rsidRDefault="00094698"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79D4BFCF" w14:textId="77777777" w:rsidR="00094698" w:rsidRPr="00545E10" w:rsidRDefault="00094698" w:rsidP="00DC4D24">
            <w:pPr>
              <w:pStyle w:val="TAC"/>
            </w:pPr>
          </w:p>
        </w:tc>
        <w:tc>
          <w:tcPr>
            <w:tcW w:w="1389" w:type="dxa"/>
            <w:shd w:val="clear" w:color="auto" w:fill="auto"/>
          </w:tcPr>
          <w:p w14:paraId="71CF7390" w14:textId="77777777" w:rsidR="00094698" w:rsidRPr="00545E10" w:rsidRDefault="00094698" w:rsidP="00DC4D24">
            <w:pPr>
              <w:pStyle w:val="TAC"/>
            </w:pPr>
          </w:p>
        </w:tc>
        <w:tc>
          <w:tcPr>
            <w:tcW w:w="1389" w:type="dxa"/>
          </w:tcPr>
          <w:p w14:paraId="3E9155D2" w14:textId="77777777" w:rsidR="00094698" w:rsidRPr="00545E10" w:rsidRDefault="00094698" w:rsidP="00DC4D24">
            <w:pPr>
              <w:pStyle w:val="TAC"/>
            </w:pPr>
          </w:p>
        </w:tc>
        <w:tc>
          <w:tcPr>
            <w:tcW w:w="1389" w:type="dxa"/>
            <w:shd w:val="clear" w:color="auto" w:fill="auto"/>
          </w:tcPr>
          <w:p w14:paraId="68963287" w14:textId="77777777" w:rsidR="00094698" w:rsidRPr="00545E10" w:rsidRDefault="00094698" w:rsidP="00DC4D24">
            <w:pPr>
              <w:pStyle w:val="TAC"/>
              <w:rPr>
                <w:rFonts w:eastAsia="맑은 고딕"/>
                <w:lang w:eastAsia="ko-KR"/>
              </w:rPr>
            </w:pPr>
          </w:p>
        </w:tc>
      </w:tr>
      <w:tr w:rsidR="00592DF0" w:rsidRPr="00545E10" w14:paraId="27ACEDD1" w14:textId="77777777" w:rsidTr="00385118">
        <w:tc>
          <w:tcPr>
            <w:tcW w:w="1038" w:type="dxa"/>
            <w:shd w:val="clear" w:color="auto" w:fill="auto"/>
          </w:tcPr>
          <w:p w14:paraId="2B30213E" w14:textId="6C4F0AD9" w:rsidR="00592DF0" w:rsidRPr="00545E10" w:rsidRDefault="00592DF0" w:rsidP="008C5AD3">
            <w:pPr>
              <w:pStyle w:val="TAH"/>
              <w:rPr>
                <w:rFonts w:eastAsia="맑은 고딕"/>
                <w:lang w:eastAsia="ko-KR"/>
              </w:rPr>
            </w:pPr>
            <w:r w:rsidRPr="00545E10">
              <w:rPr>
                <w:rFonts w:eastAsia="맑은 고딕"/>
                <w:lang w:eastAsia="ko-KR"/>
              </w:rPr>
              <w:t>#</w:t>
            </w:r>
            <w:r w:rsidR="008C5AD3" w:rsidRPr="00545E10">
              <w:rPr>
                <w:rFonts w:eastAsia="맑은 고딕"/>
                <w:lang w:eastAsia="ko-KR"/>
              </w:rPr>
              <w:t>11</w:t>
            </w:r>
          </w:p>
        </w:tc>
        <w:tc>
          <w:tcPr>
            <w:tcW w:w="1389" w:type="dxa"/>
            <w:shd w:val="clear" w:color="auto" w:fill="auto"/>
          </w:tcPr>
          <w:p w14:paraId="707809AF" w14:textId="77777777" w:rsidR="00592DF0" w:rsidRPr="00545E10" w:rsidRDefault="00592DF0" w:rsidP="00DC4D24">
            <w:pPr>
              <w:pStyle w:val="TAC"/>
              <w:rPr>
                <w:rFonts w:eastAsia="맑은 고딕"/>
                <w:lang w:eastAsia="ko-KR"/>
              </w:rPr>
            </w:pPr>
          </w:p>
        </w:tc>
        <w:tc>
          <w:tcPr>
            <w:tcW w:w="1389" w:type="dxa"/>
            <w:shd w:val="clear" w:color="auto" w:fill="auto"/>
          </w:tcPr>
          <w:p w14:paraId="48186753" w14:textId="42EAE013" w:rsidR="00592DF0" w:rsidRPr="00545E10" w:rsidRDefault="00592DF0"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6B40B297" w14:textId="77777777" w:rsidR="00592DF0" w:rsidRPr="00545E10" w:rsidRDefault="00592DF0" w:rsidP="00DC4D24">
            <w:pPr>
              <w:pStyle w:val="TAC"/>
            </w:pPr>
          </w:p>
        </w:tc>
        <w:tc>
          <w:tcPr>
            <w:tcW w:w="1389" w:type="dxa"/>
          </w:tcPr>
          <w:p w14:paraId="2C104A16" w14:textId="77777777" w:rsidR="00592DF0" w:rsidRPr="00545E10" w:rsidRDefault="00592DF0" w:rsidP="00DC4D24">
            <w:pPr>
              <w:pStyle w:val="TAC"/>
            </w:pPr>
          </w:p>
        </w:tc>
        <w:tc>
          <w:tcPr>
            <w:tcW w:w="1389" w:type="dxa"/>
            <w:shd w:val="clear" w:color="auto" w:fill="auto"/>
          </w:tcPr>
          <w:p w14:paraId="07F6F1F5" w14:textId="77777777" w:rsidR="00592DF0" w:rsidRPr="00545E10" w:rsidRDefault="00592DF0" w:rsidP="00DC4D24">
            <w:pPr>
              <w:pStyle w:val="TAC"/>
              <w:rPr>
                <w:rFonts w:eastAsia="맑은 고딕"/>
                <w:lang w:eastAsia="ko-KR"/>
              </w:rPr>
            </w:pPr>
          </w:p>
        </w:tc>
      </w:tr>
      <w:tr w:rsidR="00191688" w:rsidRPr="00545E10" w14:paraId="22556E5A" w14:textId="77777777" w:rsidTr="00385118">
        <w:tc>
          <w:tcPr>
            <w:tcW w:w="1038" w:type="dxa"/>
            <w:shd w:val="clear" w:color="auto" w:fill="auto"/>
          </w:tcPr>
          <w:p w14:paraId="4292D83E" w14:textId="7D353D10" w:rsidR="00191688" w:rsidRPr="00545E10" w:rsidRDefault="00191688" w:rsidP="00DD6ECA">
            <w:pPr>
              <w:pStyle w:val="TAH"/>
              <w:rPr>
                <w:rFonts w:eastAsia="맑은 고딕"/>
                <w:lang w:eastAsia="ko-KR"/>
              </w:rPr>
            </w:pPr>
            <w:r w:rsidRPr="00545E10">
              <w:rPr>
                <w:rFonts w:eastAsia="맑은 고딕"/>
                <w:lang w:eastAsia="ko-KR"/>
              </w:rPr>
              <w:t>#</w:t>
            </w:r>
            <w:r w:rsidR="00DD6ECA" w:rsidRPr="00545E10">
              <w:rPr>
                <w:rFonts w:eastAsia="맑은 고딕"/>
                <w:lang w:eastAsia="ko-KR"/>
              </w:rPr>
              <w:t>12</w:t>
            </w:r>
          </w:p>
        </w:tc>
        <w:tc>
          <w:tcPr>
            <w:tcW w:w="1389" w:type="dxa"/>
            <w:shd w:val="clear" w:color="auto" w:fill="auto"/>
          </w:tcPr>
          <w:p w14:paraId="167EA761" w14:textId="464AF442" w:rsidR="00191688" w:rsidRPr="00545E10" w:rsidRDefault="00191688"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13E7FA73" w14:textId="77777777" w:rsidR="00191688" w:rsidRPr="00545E10" w:rsidRDefault="00191688" w:rsidP="00DC4D24">
            <w:pPr>
              <w:pStyle w:val="TAC"/>
              <w:rPr>
                <w:rFonts w:eastAsia="맑은 고딕"/>
                <w:lang w:eastAsia="ko-KR"/>
              </w:rPr>
            </w:pPr>
          </w:p>
        </w:tc>
        <w:tc>
          <w:tcPr>
            <w:tcW w:w="1389" w:type="dxa"/>
            <w:shd w:val="clear" w:color="auto" w:fill="auto"/>
          </w:tcPr>
          <w:p w14:paraId="457FC8D2" w14:textId="77777777" w:rsidR="00191688" w:rsidRPr="00545E10" w:rsidRDefault="00191688" w:rsidP="00DC4D24">
            <w:pPr>
              <w:pStyle w:val="TAC"/>
            </w:pPr>
          </w:p>
        </w:tc>
        <w:tc>
          <w:tcPr>
            <w:tcW w:w="1389" w:type="dxa"/>
          </w:tcPr>
          <w:p w14:paraId="5247FF39" w14:textId="77777777" w:rsidR="00191688" w:rsidRPr="00545E10" w:rsidRDefault="00191688" w:rsidP="00DC4D24">
            <w:pPr>
              <w:pStyle w:val="TAC"/>
            </w:pPr>
          </w:p>
        </w:tc>
        <w:tc>
          <w:tcPr>
            <w:tcW w:w="1389" w:type="dxa"/>
            <w:shd w:val="clear" w:color="auto" w:fill="auto"/>
          </w:tcPr>
          <w:p w14:paraId="2F170CDE" w14:textId="77777777" w:rsidR="00191688" w:rsidRPr="00545E10" w:rsidRDefault="00191688" w:rsidP="00DC4D24">
            <w:pPr>
              <w:pStyle w:val="TAC"/>
              <w:rPr>
                <w:rFonts w:eastAsia="맑은 고딕"/>
                <w:lang w:eastAsia="ko-KR"/>
              </w:rPr>
            </w:pPr>
          </w:p>
        </w:tc>
      </w:tr>
      <w:tr w:rsidR="0063274A" w:rsidRPr="00545E10" w14:paraId="3D1C6C45" w14:textId="77777777" w:rsidTr="00385118">
        <w:tc>
          <w:tcPr>
            <w:tcW w:w="1038" w:type="dxa"/>
            <w:shd w:val="clear" w:color="auto" w:fill="auto"/>
          </w:tcPr>
          <w:p w14:paraId="43BA1AE4" w14:textId="74D2FC54" w:rsidR="0063274A" w:rsidRPr="00545E10" w:rsidRDefault="0063274A" w:rsidP="002F7E71">
            <w:pPr>
              <w:pStyle w:val="TAH"/>
              <w:rPr>
                <w:rFonts w:eastAsia="맑은 고딕"/>
                <w:lang w:eastAsia="ko-KR"/>
              </w:rPr>
            </w:pPr>
            <w:r w:rsidRPr="00545E10">
              <w:rPr>
                <w:rFonts w:eastAsia="맑은 고딕"/>
                <w:lang w:eastAsia="ko-KR"/>
              </w:rPr>
              <w:t>#</w:t>
            </w:r>
            <w:r w:rsidR="002F7E71" w:rsidRPr="00545E10">
              <w:rPr>
                <w:rFonts w:eastAsia="맑은 고딕"/>
                <w:lang w:eastAsia="ko-KR"/>
              </w:rPr>
              <w:t>13</w:t>
            </w:r>
          </w:p>
        </w:tc>
        <w:tc>
          <w:tcPr>
            <w:tcW w:w="1389" w:type="dxa"/>
            <w:shd w:val="clear" w:color="auto" w:fill="auto"/>
          </w:tcPr>
          <w:p w14:paraId="55A6776A" w14:textId="41C47B81" w:rsidR="0063274A" w:rsidRPr="00545E10" w:rsidRDefault="0063274A"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6E400E7F" w14:textId="77777777" w:rsidR="0063274A" w:rsidRPr="00545E10" w:rsidRDefault="0063274A" w:rsidP="00DC4D24">
            <w:pPr>
              <w:pStyle w:val="TAC"/>
              <w:rPr>
                <w:rFonts w:eastAsia="맑은 고딕"/>
                <w:lang w:eastAsia="ko-KR"/>
              </w:rPr>
            </w:pPr>
          </w:p>
        </w:tc>
        <w:tc>
          <w:tcPr>
            <w:tcW w:w="1389" w:type="dxa"/>
            <w:shd w:val="clear" w:color="auto" w:fill="auto"/>
          </w:tcPr>
          <w:p w14:paraId="2A791B0B" w14:textId="77777777" w:rsidR="0063274A" w:rsidRPr="00545E10" w:rsidRDefault="0063274A" w:rsidP="00DC4D24">
            <w:pPr>
              <w:pStyle w:val="TAC"/>
            </w:pPr>
          </w:p>
        </w:tc>
        <w:tc>
          <w:tcPr>
            <w:tcW w:w="1389" w:type="dxa"/>
          </w:tcPr>
          <w:p w14:paraId="030F470C" w14:textId="77777777" w:rsidR="0063274A" w:rsidRPr="00545E10" w:rsidRDefault="0063274A" w:rsidP="00DC4D24">
            <w:pPr>
              <w:pStyle w:val="TAC"/>
            </w:pPr>
          </w:p>
        </w:tc>
        <w:tc>
          <w:tcPr>
            <w:tcW w:w="1389" w:type="dxa"/>
            <w:shd w:val="clear" w:color="auto" w:fill="auto"/>
          </w:tcPr>
          <w:p w14:paraId="7C2546DC" w14:textId="77777777" w:rsidR="0063274A" w:rsidRPr="00545E10" w:rsidRDefault="0063274A" w:rsidP="00DC4D24">
            <w:pPr>
              <w:pStyle w:val="TAC"/>
              <w:rPr>
                <w:rFonts w:eastAsia="맑은 고딕"/>
                <w:lang w:eastAsia="ko-KR"/>
              </w:rPr>
            </w:pPr>
          </w:p>
        </w:tc>
      </w:tr>
      <w:tr w:rsidR="0063274A" w:rsidRPr="00545E10" w14:paraId="32CF4DCF" w14:textId="77777777" w:rsidTr="00385118">
        <w:tc>
          <w:tcPr>
            <w:tcW w:w="1038" w:type="dxa"/>
            <w:shd w:val="clear" w:color="auto" w:fill="auto"/>
          </w:tcPr>
          <w:p w14:paraId="41D119A0" w14:textId="46EE854D" w:rsidR="0063274A" w:rsidRPr="00545E10" w:rsidRDefault="0063274A" w:rsidP="00A061B8">
            <w:pPr>
              <w:pStyle w:val="TAH"/>
              <w:rPr>
                <w:rFonts w:eastAsia="맑은 고딕"/>
                <w:lang w:eastAsia="ko-KR"/>
              </w:rPr>
            </w:pPr>
            <w:r w:rsidRPr="00545E10">
              <w:rPr>
                <w:rFonts w:eastAsia="맑은 고딕"/>
                <w:lang w:eastAsia="ko-KR"/>
              </w:rPr>
              <w:t>#</w:t>
            </w:r>
            <w:r w:rsidR="00A061B8" w:rsidRPr="00545E10">
              <w:rPr>
                <w:rFonts w:eastAsia="맑은 고딕"/>
                <w:lang w:eastAsia="ko-KR"/>
              </w:rPr>
              <w:t>14</w:t>
            </w:r>
          </w:p>
        </w:tc>
        <w:tc>
          <w:tcPr>
            <w:tcW w:w="1389" w:type="dxa"/>
            <w:shd w:val="clear" w:color="auto" w:fill="auto"/>
          </w:tcPr>
          <w:p w14:paraId="0DD0F9AD" w14:textId="77777777" w:rsidR="0063274A" w:rsidRPr="00545E10" w:rsidRDefault="0063274A" w:rsidP="00DC4D24">
            <w:pPr>
              <w:pStyle w:val="TAC"/>
              <w:rPr>
                <w:rFonts w:eastAsia="맑은 고딕"/>
                <w:lang w:eastAsia="ko-KR"/>
              </w:rPr>
            </w:pPr>
          </w:p>
        </w:tc>
        <w:tc>
          <w:tcPr>
            <w:tcW w:w="1389" w:type="dxa"/>
            <w:shd w:val="clear" w:color="auto" w:fill="auto"/>
          </w:tcPr>
          <w:p w14:paraId="25072091" w14:textId="3DE56191" w:rsidR="0063274A" w:rsidRPr="00545E10" w:rsidRDefault="0063274A"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1D790F6E" w14:textId="77777777" w:rsidR="0063274A" w:rsidRPr="00545E10" w:rsidRDefault="0063274A" w:rsidP="00DC4D24">
            <w:pPr>
              <w:pStyle w:val="TAC"/>
            </w:pPr>
          </w:p>
        </w:tc>
        <w:tc>
          <w:tcPr>
            <w:tcW w:w="1389" w:type="dxa"/>
          </w:tcPr>
          <w:p w14:paraId="48519DA4" w14:textId="77777777" w:rsidR="0063274A" w:rsidRPr="00545E10" w:rsidRDefault="0063274A" w:rsidP="00DC4D24">
            <w:pPr>
              <w:pStyle w:val="TAC"/>
            </w:pPr>
          </w:p>
        </w:tc>
        <w:tc>
          <w:tcPr>
            <w:tcW w:w="1389" w:type="dxa"/>
            <w:shd w:val="clear" w:color="auto" w:fill="auto"/>
          </w:tcPr>
          <w:p w14:paraId="7E197CA2" w14:textId="77777777" w:rsidR="0063274A" w:rsidRPr="00545E10" w:rsidRDefault="0063274A" w:rsidP="00DC4D24">
            <w:pPr>
              <w:pStyle w:val="TAC"/>
              <w:rPr>
                <w:rFonts w:eastAsia="맑은 고딕"/>
                <w:lang w:eastAsia="ko-KR"/>
              </w:rPr>
            </w:pPr>
          </w:p>
        </w:tc>
      </w:tr>
      <w:tr w:rsidR="0063274A" w:rsidRPr="00545E10" w14:paraId="06B1D955" w14:textId="77777777" w:rsidTr="00385118">
        <w:tc>
          <w:tcPr>
            <w:tcW w:w="1038" w:type="dxa"/>
            <w:shd w:val="clear" w:color="auto" w:fill="auto"/>
          </w:tcPr>
          <w:p w14:paraId="034FA442" w14:textId="107CEBFC" w:rsidR="0063274A" w:rsidRPr="00545E10" w:rsidRDefault="0063274A" w:rsidP="006532B6">
            <w:pPr>
              <w:pStyle w:val="TAH"/>
              <w:rPr>
                <w:rFonts w:eastAsia="맑은 고딕"/>
                <w:lang w:eastAsia="ko-KR"/>
              </w:rPr>
            </w:pPr>
            <w:r w:rsidRPr="00545E10">
              <w:rPr>
                <w:rFonts w:eastAsia="맑은 고딕"/>
                <w:lang w:eastAsia="ko-KR"/>
              </w:rPr>
              <w:t>#</w:t>
            </w:r>
            <w:r w:rsidR="006532B6" w:rsidRPr="00545E10">
              <w:rPr>
                <w:rFonts w:eastAsia="맑은 고딕"/>
                <w:lang w:eastAsia="ko-KR"/>
              </w:rPr>
              <w:t>15</w:t>
            </w:r>
          </w:p>
        </w:tc>
        <w:tc>
          <w:tcPr>
            <w:tcW w:w="1389" w:type="dxa"/>
            <w:shd w:val="clear" w:color="auto" w:fill="auto"/>
          </w:tcPr>
          <w:p w14:paraId="215D2A1B" w14:textId="77777777" w:rsidR="0063274A" w:rsidRPr="00545E10" w:rsidRDefault="0063274A" w:rsidP="00DC4D24">
            <w:pPr>
              <w:pStyle w:val="TAC"/>
              <w:rPr>
                <w:rFonts w:eastAsia="맑은 고딕"/>
                <w:lang w:eastAsia="ko-KR"/>
              </w:rPr>
            </w:pPr>
          </w:p>
        </w:tc>
        <w:tc>
          <w:tcPr>
            <w:tcW w:w="1389" w:type="dxa"/>
            <w:shd w:val="clear" w:color="auto" w:fill="auto"/>
          </w:tcPr>
          <w:p w14:paraId="0E251525" w14:textId="3ADF096A" w:rsidR="0063274A" w:rsidRPr="00545E10" w:rsidRDefault="0063274A"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3FA8F3EC" w14:textId="77777777" w:rsidR="0063274A" w:rsidRPr="00545E10" w:rsidRDefault="0063274A" w:rsidP="00DC4D24">
            <w:pPr>
              <w:pStyle w:val="TAC"/>
            </w:pPr>
          </w:p>
        </w:tc>
        <w:tc>
          <w:tcPr>
            <w:tcW w:w="1389" w:type="dxa"/>
          </w:tcPr>
          <w:p w14:paraId="4FA28983" w14:textId="77777777" w:rsidR="0063274A" w:rsidRPr="00545E10" w:rsidRDefault="0063274A" w:rsidP="00DC4D24">
            <w:pPr>
              <w:pStyle w:val="TAC"/>
            </w:pPr>
          </w:p>
        </w:tc>
        <w:tc>
          <w:tcPr>
            <w:tcW w:w="1389" w:type="dxa"/>
            <w:shd w:val="clear" w:color="auto" w:fill="auto"/>
          </w:tcPr>
          <w:p w14:paraId="29824C32" w14:textId="77777777" w:rsidR="0063274A" w:rsidRPr="00545E10" w:rsidRDefault="0063274A" w:rsidP="00DC4D24">
            <w:pPr>
              <w:pStyle w:val="TAC"/>
              <w:rPr>
                <w:rFonts w:eastAsia="맑은 고딕"/>
                <w:lang w:eastAsia="ko-KR"/>
              </w:rPr>
            </w:pPr>
          </w:p>
        </w:tc>
      </w:tr>
      <w:tr w:rsidR="00E1028E" w:rsidRPr="00545E10" w14:paraId="6F78C927" w14:textId="77777777" w:rsidTr="00385118">
        <w:tc>
          <w:tcPr>
            <w:tcW w:w="1038" w:type="dxa"/>
            <w:shd w:val="clear" w:color="auto" w:fill="auto"/>
          </w:tcPr>
          <w:p w14:paraId="07E4AF1A" w14:textId="0283EEDB" w:rsidR="00E1028E" w:rsidRPr="00545E10" w:rsidRDefault="00E1028E" w:rsidP="00550B16">
            <w:pPr>
              <w:pStyle w:val="TAH"/>
              <w:rPr>
                <w:rFonts w:eastAsia="맑은 고딕"/>
                <w:lang w:eastAsia="ko-KR"/>
              </w:rPr>
            </w:pPr>
            <w:r w:rsidRPr="00545E10">
              <w:rPr>
                <w:rFonts w:eastAsia="맑은 고딕"/>
                <w:lang w:eastAsia="ko-KR"/>
              </w:rPr>
              <w:t>#</w:t>
            </w:r>
            <w:r w:rsidR="00550B16" w:rsidRPr="00545E10">
              <w:rPr>
                <w:rFonts w:eastAsia="맑은 고딕"/>
                <w:lang w:eastAsia="ko-KR"/>
              </w:rPr>
              <w:t>16</w:t>
            </w:r>
          </w:p>
        </w:tc>
        <w:tc>
          <w:tcPr>
            <w:tcW w:w="1389" w:type="dxa"/>
            <w:shd w:val="clear" w:color="auto" w:fill="auto"/>
          </w:tcPr>
          <w:p w14:paraId="6B1E3A15" w14:textId="77777777" w:rsidR="00E1028E" w:rsidRPr="00545E10" w:rsidRDefault="00E1028E" w:rsidP="00DC4D24">
            <w:pPr>
              <w:pStyle w:val="TAC"/>
              <w:rPr>
                <w:rFonts w:eastAsia="맑은 고딕"/>
                <w:lang w:eastAsia="ko-KR"/>
              </w:rPr>
            </w:pPr>
          </w:p>
        </w:tc>
        <w:tc>
          <w:tcPr>
            <w:tcW w:w="1389" w:type="dxa"/>
            <w:shd w:val="clear" w:color="auto" w:fill="auto"/>
          </w:tcPr>
          <w:p w14:paraId="01A715F8" w14:textId="77777777" w:rsidR="00E1028E" w:rsidRPr="00545E10" w:rsidRDefault="00E1028E" w:rsidP="00DC4D24">
            <w:pPr>
              <w:pStyle w:val="TAC"/>
              <w:rPr>
                <w:rFonts w:eastAsia="맑은 고딕"/>
                <w:lang w:eastAsia="ko-KR"/>
              </w:rPr>
            </w:pPr>
          </w:p>
        </w:tc>
        <w:tc>
          <w:tcPr>
            <w:tcW w:w="1389" w:type="dxa"/>
            <w:shd w:val="clear" w:color="auto" w:fill="auto"/>
          </w:tcPr>
          <w:p w14:paraId="02027296" w14:textId="77777777" w:rsidR="00E1028E" w:rsidRPr="00545E10" w:rsidRDefault="00E1028E" w:rsidP="00DC4D24">
            <w:pPr>
              <w:pStyle w:val="TAC"/>
            </w:pPr>
          </w:p>
        </w:tc>
        <w:tc>
          <w:tcPr>
            <w:tcW w:w="1389" w:type="dxa"/>
          </w:tcPr>
          <w:p w14:paraId="32F28D68" w14:textId="6A555DEA" w:rsidR="00E1028E" w:rsidRPr="00545E10" w:rsidRDefault="00E1028E" w:rsidP="00DC4D24">
            <w:pPr>
              <w:pStyle w:val="TAC"/>
              <w:rPr>
                <w:rFonts w:eastAsia="맑은 고딕"/>
                <w:lang w:eastAsia="ko-KR"/>
              </w:rPr>
            </w:pPr>
            <w:r w:rsidRPr="00545E10">
              <w:rPr>
                <w:rFonts w:eastAsia="맑은 고딕"/>
                <w:lang w:eastAsia="ko-KR"/>
              </w:rPr>
              <w:t>X</w:t>
            </w:r>
          </w:p>
        </w:tc>
        <w:tc>
          <w:tcPr>
            <w:tcW w:w="1389" w:type="dxa"/>
            <w:shd w:val="clear" w:color="auto" w:fill="auto"/>
          </w:tcPr>
          <w:p w14:paraId="1E279481" w14:textId="77777777" w:rsidR="00E1028E" w:rsidRPr="00545E10" w:rsidRDefault="00E1028E" w:rsidP="00DC4D24">
            <w:pPr>
              <w:pStyle w:val="TAC"/>
              <w:rPr>
                <w:rFonts w:eastAsia="맑은 고딕"/>
                <w:lang w:eastAsia="ko-KR"/>
              </w:rPr>
            </w:pPr>
          </w:p>
        </w:tc>
      </w:tr>
      <w:tr w:rsidR="00465732" w:rsidRPr="00545E10" w14:paraId="737D9A80" w14:textId="77777777" w:rsidTr="00385118">
        <w:tc>
          <w:tcPr>
            <w:tcW w:w="1038" w:type="dxa"/>
            <w:shd w:val="clear" w:color="auto" w:fill="auto"/>
          </w:tcPr>
          <w:p w14:paraId="358583BF" w14:textId="12ABDF5F" w:rsidR="00465732" w:rsidRPr="00545E10" w:rsidRDefault="00465732" w:rsidP="00CA1A1E">
            <w:pPr>
              <w:pStyle w:val="TAH"/>
              <w:rPr>
                <w:rFonts w:eastAsia="맑은 고딕"/>
                <w:lang w:eastAsia="ko-KR"/>
              </w:rPr>
            </w:pPr>
            <w:r w:rsidRPr="00545E10">
              <w:rPr>
                <w:rFonts w:eastAsia="맑은 고딕"/>
                <w:lang w:eastAsia="ko-KR"/>
              </w:rPr>
              <w:t>#</w:t>
            </w:r>
            <w:r w:rsidR="00CA1A1E" w:rsidRPr="00545E10">
              <w:rPr>
                <w:rFonts w:eastAsia="맑은 고딕"/>
                <w:lang w:eastAsia="ko-KR"/>
              </w:rPr>
              <w:t>17</w:t>
            </w:r>
          </w:p>
        </w:tc>
        <w:tc>
          <w:tcPr>
            <w:tcW w:w="1389" w:type="dxa"/>
            <w:shd w:val="clear" w:color="auto" w:fill="auto"/>
          </w:tcPr>
          <w:p w14:paraId="5E1BFD31" w14:textId="77777777" w:rsidR="00465732" w:rsidRPr="00545E10" w:rsidRDefault="00465732" w:rsidP="00DC4D24">
            <w:pPr>
              <w:pStyle w:val="TAC"/>
              <w:rPr>
                <w:rFonts w:eastAsia="맑은 고딕"/>
                <w:lang w:eastAsia="ko-KR"/>
              </w:rPr>
            </w:pPr>
          </w:p>
        </w:tc>
        <w:tc>
          <w:tcPr>
            <w:tcW w:w="1389" w:type="dxa"/>
            <w:shd w:val="clear" w:color="auto" w:fill="auto"/>
          </w:tcPr>
          <w:p w14:paraId="72CD3397" w14:textId="77777777" w:rsidR="00465732" w:rsidRPr="00545E10" w:rsidRDefault="00465732" w:rsidP="00DC4D24">
            <w:pPr>
              <w:pStyle w:val="TAC"/>
              <w:rPr>
                <w:rFonts w:eastAsia="맑은 고딕"/>
                <w:lang w:eastAsia="ko-KR"/>
              </w:rPr>
            </w:pPr>
          </w:p>
        </w:tc>
        <w:tc>
          <w:tcPr>
            <w:tcW w:w="1389" w:type="dxa"/>
            <w:shd w:val="clear" w:color="auto" w:fill="auto"/>
          </w:tcPr>
          <w:p w14:paraId="45410C2F" w14:textId="77777777" w:rsidR="00465732" w:rsidRPr="00545E10" w:rsidRDefault="00465732" w:rsidP="00DC4D24">
            <w:pPr>
              <w:pStyle w:val="TAC"/>
            </w:pPr>
          </w:p>
        </w:tc>
        <w:tc>
          <w:tcPr>
            <w:tcW w:w="1389" w:type="dxa"/>
          </w:tcPr>
          <w:p w14:paraId="6B7D494E" w14:textId="77777777" w:rsidR="00465732" w:rsidRPr="00545E10" w:rsidRDefault="00465732" w:rsidP="00DC4D24">
            <w:pPr>
              <w:pStyle w:val="TAC"/>
              <w:rPr>
                <w:rFonts w:eastAsia="맑은 고딕"/>
                <w:lang w:eastAsia="ko-KR"/>
              </w:rPr>
            </w:pPr>
          </w:p>
        </w:tc>
        <w:tc>
          <w:tcPr>
            <w:tcW w:w="1389" w:type="dxa"/>
            <w:shd w:val="clear" w:color="auto" w:fill="auto"/>
          </w:tcPr>
          <w:p w14:paraId="40721432" w14:textId="4EED7FE5" w:rsidR="00465732" w:rsidRPr="00545E10" w:rsidRDefault="00465732" w:rsidP="00DC4D24">
            <w:pPr>
              <w:pStyle w:val="TAC"/>
              <w:rPr>
                <w:rFonts w:eastAsia="맑은 고딕"/>
                <w:lang w:eastAsia="ko-KR"/>
              </w:rPr>
            </w:pPr>
            <w:r w:rsidRPr="00545E10">
              <w:rPr>
                <w:rFonts w:eastAsia="맑은 고딕"/>
                <w:lang w:eastAsia="ko-KR"/>
              </w:rPr>
              <w:t>X</w:t>
            </w:r>
          </w:p>
        </w:tc>
      </w:tr>
      <w:tr w:rsidR="00AF15EA" w:rsidRPr="00545E10" w14:paraId="475F0587" w14:textId="77777777" w:rsidTr="00385118">
        <w:trPr>
          <w:ins w:id="860" w:author="S2-2204968" w:date="2022-05-20T08:51:00Z"/>
        </w:trPr>
        <w:tc>
          <w:tcPr>
            <w:tcW w:w="1038" w:type="dxa"/>
            <w:shd w:val="clear" w:color="auto" w:fill="auto"/>
          </w:tcPr>
          <w:p w14:paraId="05273AA2" w14:textId="3BB84062" w:rsidR="00AF15EA" w:rsidRPr="00545E10" w:rsidRDefault="00AF15EA" w:rsidP="00CA1A1E">
            <w:pPr>
              <w:pStyle w:val="TAH"/>
              <w:rPr>
                <w:ins w:id="861" w:author="S2-2204968" w:date="2022-05-20T08:51:00Z"/>
                <w:rFonts w:eastAsia="맑은 고딕"/>
                <w:lang w:eastAsia="ko-KR"/>
              </w:rPr>
            </w:pPr>
            <w:ins w:id="862" w:author="S2-2204968" w:date="2022-05-20T08:51:00Z">
              <w:r>
                <w:rPr>
                  <w:rFonts w:eastAsia="맑은 고딕" w:hint="eastAsia"/>
                  <w:lang w:eastAsia="ko-KR"/>
                </w:rPr>
                <w:t>#</w:t>
              </w:r>
            </w:ins>
            <w:ins w:id="863" w:author="Rapporteur" w:date="2022-05-20T08:52:00Z">
              <w:r>
                <w:rPr>
                  <w:rFonts w:eastAsia="맑은 고딕"/>
                  <w:lang w:eastAsia="ko-KR"/>
                </w:rPr>
                <w:t>18</w:t>
              </w:r>
            </w:ins>
          </w:p>
        </w:tc>
        <w:tc>
          <w:tcPr>
            <w:tcW w:w="1389" w:type="dxa"/>
            <w:shd w:val="clear" w:color="auto" w:fill="auto"/>
          </w:tcPr>
          <w:p w14:paraId="4D011AF0" w14:textId="446AA0A9" w:rsidR="00AF15EA" w:rsidRPr="00545E10" w:rsidRDefault="00AF15EA" w:rsidP="00DC4D24">
            <w:pPr>
              <w:pStyle w:val="TAC"/>
              <w:rPr>
                <w:ins w:id="864" w:author="S2-2204968" w:date="2022-05-20T08:51:00Z"/>
                <w:rFonts w:eastAsia="맑은 고딕"/>
                <w:lang w:eastAsia="ko-KR"/>
              </w:rPr>
            </w:pPr>
            <w:ins w:id="865" w:author="S2-2204968" w:date="2022-05-20T08:51:00Z">
              <w:r>
                <w:rPr>
                  <w:rFonts w:eastAsia="맑은 고딕" w:hint="eastAsia"/>
                  <w:lang w:eastAsia="ko-KR"/>
                </w:rPr>
                <w:t>X</w:t>
              </w:r>
            </w:ins>
          </w:p>
        </w:tc>
        <w:tc>
          <w:tcPr>
            <w:tcW w:w="1389" w:type="dxa"/>
            <w:shd w:val="clear" w:color="auto" w:fill="auto"/>
          </w:tcPr>
          <w:p w14:paraId="3E734AF8" w14:textId="77777777" w:rsidR="00AF15EA" w:rsidRPr="00545E10" w:rsidRDefault="00AF15EA" w:rsidP="00DC4D24">
            <w:pPr>
              <w:pStyle w:val="TAC"/>
              <w:rPr>
                <w:ins w:id="866" w:author="S2-2204968" w:date="2022-05-20T08:51:00Z"/>
                <w:rFonts w:eastAsia="맑은 고딕"/>
                <w:lang w:eastAsia="ko-KR"/>
              </w:rPr>
            </w:pPr>
          </w:p>
        </w:tc>
        <w:tc>
          <w:tcPr>
            <w:tcW w:w="1389" w:type="dxa"/>
            <w:shd w:val="clear" w:color="auto" w:fill="auto"/>
          </w:tcPr>
          <w:p w14:paraId="680FE781" w14:textId="77777777" w:rsidR="00AF15EA" w:rsidRPr="00545E10" w:rsidRDefault="00AF15EA" w:rsidP="00DC4D24">
            <w:pPr>
              <w:pStyle w:val="TAC"/>
              <w:rPr>
                <w:ins w:id="867" w:author="S2-2204968" w:date="2022-05-20T08:51:00Z"/>
              </w:rPr>
            </w:pPr>
          </w:p>
        </w:tc>
        <w:tc>
          <w:tcPr>
            <w:tcW w:w="1389" w:type="dxa"/>
          </w:tcPr>
          <w:p w14:paraId="453130C8" w14:textId="77777777" w:rsidR="00AF15EA" w:rsidRPr="00545E10" w:rsidRDefault="00AF15EA" w:rsidP="00DC4D24">
            <w:pPr>
              <w:pStyle w:val="TAC"/>
              <w:rPr>
                <w:ins w:id="868" w:author="S2-2204968" w:date="2022-05-20T08:51:00Z"/>
                <w:rFonts w:eastAsia="맑은 고딕"/>
                <w:lang w:eastAsia="ko-KR"/>
              </w:rPr>
            </w:pPr>
          </w:p>
        </w:tc>
        <w:tc>
          <w:tcPr>
            <w:tcW w:w="1389" w:type="dxa"/>
            <w:shd w:val="clear" w:color="auto" w:fill="auto"/>
          </w:tcPr>
          <w:p w14:paraId="0B29383C" w14:textId="77777777" w:rsidR="00AF15EA" w:rsidRPr="00545E10" w:rsidRDefault="00AF15EA" w:rsidP="00DC4D24">
            <w:pPr>
              <w:pStyle w:val="TAC"/>
              <w:rPr>
                <w:ins w:id="869" w:author="S2-2204968" w:date="2022-05-20T08:51:00Z"/>
                <w:rFonts w:eastAsia="맑은 고딕"/>
                <w:lang w:eastAsia="ko-KR"/>
              </w:rPr>
            </w:pPr>
          </w:p>
        </w:tc>
      </w:tr>
      <w:tr w:rsidR="006D7C04" w:rsidRPr="00545E10" w14:paraId="4378FDDA" w14:textId="77777777" w:rsidTr="00385118">
        <w:trPr>
          <w:ins w:id="870" w:author="Rapporteur" w:date="2022-05-20T10:06:00Z"/>
        </w:trPr>
        <w:tc>
          <w:tcPr>
            <w:tcW w:w="1038" w:type="dxa"/>
            <w:shd w:val="clear" w:color="auto" w:fill="auto"/>
          </w:tcPr>
          <w:p w14:paraId="6A9CD267" w14:textId="265AC25F" w:rsidR="006D7C04" w:rsidRDefault="006D7C04" w:rsidP="00CA1A1E">
            <w:pPr>
              <w:pStyle w:val="TAH"/>
              <w:rPr>
                <w:ins w:id="871" w:author="Rapporteur" w:date="2022-05-20T10:06:00Z"/>
                <w:rFonts w:eastAsia="맑은 고딕"/>
                <w:lang w:eastAsia="ko-KR"/>
              </w:rPr>
            </w:pPr>
            <w:ins w:id="872" w:author="Rapporteur" w:date="2022-05-20T10:06:00Z">
              <w:r>
                <w:rPr>
                  <w:rFonts w:eastAsia="맑은 고딕" w:hint="eastAsia"/>
                  <w:lang w:eastAsia="ko-KR"/>
                </w:rPr>
                <w:t>#19</w:t>
              </w:r>
            </w:ins>
          </w:p>
        </w:tc>
        <w:tc>
          <w:tcPr>
            <w:tcW w:w="1389" w:type="dxa"/>
            <w:shd w:val="clear" w:color="auto" w:fill="auto"/>
          </w:tcPr>
          <w:p w14:paraId="1D409D13" w14:textId="77777777" w:rsidR="006D7C04" w:rsidRDefault="006D7C04" w:rsidP="00DC4D24">
            <w:pPr>
              <w:pStyle w:val="TAC"/>
              <w:rPr>
                <w:ins w:id="873" w:author="Rapporteur" w:date="2022-05-20T10:06:00Z"/>
                <w:rFonts w:eastAsia="맑은 고딕"/>
                <w:lang w:eastAsia="ko-KR"/>
              </w:rPr>
            </w:pPr>
          </w:p>
        </w:tc>
        <w:tc>
          <w:tcPr>
            <w:tcW w:w="1389" w:type="dxa"/>
            <w:shd w:val="clear" w:color="auto" w:fill="auto"/>
          </w:tcPr>
          <w:p w14:paraId="52D6ABB5" w14:textId="77777777" w:rsidR="006D7C04" w:rsidRPr="00545E10" w:rsidRDefault="006D7C04" w:rsidP="00DC4D24">
            <w:pPr>
              <w:pStyle w:val="TAC"/>
              <w:rPr>
                <w:ins w:id="874" w:author="Rapporteur" w:date="2022-05-20T10:06:00Z"/>
                <w:rFonts w:eastAsia="맑은 고딕"/>
                <w:lang w:eastAsia="ko-KR"/>
              </w:rPr>
            </w:pPr>
          </w:p>
        </w:tc>
        <w:tc>
          <w:tcPr>
            <w:tcW w:w="1389" w:type="dxa"/>
            <w:shd w:val="clear" w:color="auto" w:fill="auto"/>
          </w:tcPr>
          <w:p w14:paraId="10861560" w14:textId="77777777" w:rsidR="006D7C04" w:rsidRPr="00545E10" w:rsidRDefault="006D7C04" w:rsidP="00DC4D24">
            <w:pPr>
              <w:pStyle w:val="TAC"/>
              <w:rPr>
                <w:ins w:id="875" w:author="Rapporteur" w:date="2022-05-20T10:06:00Z"/>
              </w:rPr>
            </w:pPr>
          </w:p>
        </w:tc>
        <w:tc>
          <w:tcPr>
            <w:tcW w:w="1389" w:type="dxa"/>
          </w:tcPr>
          <w:p w14:paraId="02EEB675" w14:textId="7C351E34" w:rsidR="006D7C04" w:rsidRPr="00545E10" w:rsidRDefault="006D7C04" w:rsidP="00DC4D24">
            <w:pPr>
              <w:pStyle w:val="TAC"/>
              <w:rPr>
                <w:ins w:id="876" w:author="Rapporteur" w:date="2022-05-20T10:06:00Z"/>
                <w:rFonts w:eastAsia="맑은 고딕"/>
                <w:lang w:eastAsia="ko-KR"/>
              </w:rPr>
            </w:pPr>
            <w:ins w:id="877" w:author="Rapporteur" w:date="2022-05-20T10:06:00Z">
              <w:r>
                <w:rPr>
                  <w:rFonts w:eastAsia="맑은 고딕" w:hint="eastAsia"/>
                  <w:lang w:eastAsia="ko-KR"/>
                </w:rPr>
                <w:t>X</w:t>
              </w:r>
            </w:ins>
          </w:p>
        </w:tc>
        <w:tc>
          <w:tcPr>
            <w:tcW w:w="1389" w:type="dxa"/>
            <w:shd w:val="clear" w:color="auto" w:fill="auto"/>
          </w:tcPr>
          <w:p w14:paraId="1ADA4AEC" w14:textId="77777777" w:rsidR="006D7C04" w:rsidRPr="00545E10" w:rsidRDefault="006D7C04" w:rsidP="00DC4D24">
            <w:pPr>
              <w:pStyle w:val="TAC"/>
              <w:rPr>
                <w:ins w:id="878" w:author="Rapporteur" w:date="2022-05-20T10:06:00Z"/>
                <w:rFonts w:eastAsia="맑은 고딕"/>
                <w:lang w:eastAsia="ko-KR"/>
              </w:rPr>
            </w:pPr>
          </w:p>
        </w:tc>
      </w:tr>
      <w:tr w:rsidR="00A40C73" w:rsidRPr="00545E10" w14:paraId="396E167A" w14:textId="77777777" w:rsidTr="00385118">
        <w:trPr>
          <w:ins w:id="879" w:author="S2-2204975" w:date="2022-05-20T10:21:00Z"/>
        </w:trPr>
        <w:tc>
          <w:tcPr>
            <w:tcW w:w="1038" w:type="dxa"/>
            <w:shd w:val="clear" w:color="auto" w:fill="auto"/>
          </w:tcPr>
          <w:p w14:paraId="2C100FF3" w14:textId="268AB92F" w:rsidR="00A40C73" w:rsidRDefault="00A40C73" w:rsidP="00CA1A1E">
            <w:pPr>
              <w:pStyle w:val="TAH"/>
              <w:rPr>
                <w:ins w:id="880" w:author="S2-2204975" w:date="2022-05-20T10:21:00Z"/>
                <w:rFonts w:eastAsia="맑은 고딕"/>
                <w:lang w:eastAsia="ko-KR"/>
              </w:rPr>
            </w:pPr>
            <w:ins w:id="881" w:author="S2-2204975" w:date="2022-05-20T10:21:00Z">
              <w:r>
                <w:rPr>
                  <w:rFonts w:eastAsia="맑은 고딕" w:hint="eastAsia"/>
                  <w:lang w:eastAsia="ko-KR"/>
                </w:rPr>
                <w:t>#</w:t>
              </w:r>
            </w:ins>
            <w:ins w:id="882" w:author="Rapporteur" w:date="2022-05-20T10:21:00Z">
              <w:r>
                <w:rPr>
                  <w:rFonts w:eastAsia="맑은 고딕"/>
                  <w:lang w:eastAsia="ko-KR"/>
                </w:rPr>
                <w:t>20</w:t>
              </w:r>
            </w:ins>
          </w:p>
        </w:tc>
        <w:tc>
          <w:tcPr>
            <w:tcW w:w="1389" w:type="dxa"/>
            <w:shd w:val="clear" w:color="auto" w:fill="auto"/>
          </w:tcPr>
          <w:p w14:paraId="7F40B4DD" w14:textId="77777777" w:rsidR="00A40C73" w:rsidRDefault="00A40C73" w:rsidP="00DC4D24">
            <w:pPr>
              <w:pStyle w:val="TAC"/>
              <w:rPr>
                <w:ins w:id="883" w:author="S2-2204975" w:date="2022-05-20T10:21:00Z"/>
                <w:rFonts w:eastAsia="맑은 고딕"/>
                <w:lang w:eastAsia="ko-KR"/>
              </w:rPr>
            </w:pPr>
          </w:p>
        </w:tc>
        <w:tc>
          <w:tcPr>
            <w:tcW w:w="1389" w:type="dxa"/>
            <w:shd w:val="clear" w:color="auto" w:fill="auto"/>
          </w:tcPr>
          <w:p w14:paraId="70678F73" w14:textId="77777777" w:rsidR="00A40C73" w:rsidRPr="00545E10" w:rsidRDefault="00A40C73" w:rsidP="00DC4D24">
            <w:pPr>
              <w:pStyle w:val="TAC"/>
              <w:rPr>
                <w:ins w:id="884" w:author="S2-2204975" w:date="2022-05-20T10:21:00Z"/>
                <w:rFonts w:eastAsia="맑은 고딕"/>
                <w:lang w:eastAsia="ko-KR"/>
              </w:rPr>
            </w:pPr>
          </w:p>
        </w:tc>
        <w:tc>
          <w:tcPr>
            <w:tcW w:w="1389" w:type="dxa"/>
            <w:shd w:val="clear" w:color="auto" w:fill="auto"/>
          </w:tcPr>
          <w:p w14:paraId="4FF710B5" w14:textId="77777777" w:rsidR="00A40C73" w:rsidRPr="00545E10" w:rsidRDefault="00A40C73" w:rsidP="00DC4D24">
            <w:pPr>
              <w:pStyle w:val="TAC"/>
              <w:rPr>
                <w:ins w:id="885" w:author="S2-2204975" w:date="2022-05-20T10:21:00Z"/>
              </w:rPr>
            </w:pPr>
          </w:p>
        </w:tc>
        <w:tc>
          <w:tcPr>
            <w:tcW w:w="1389" w:type="dxa"/>
          </w:tcPr>
          <w:p w14:paraId="5448D92D" w14:textId="1B141913" w:rsidR="00A40C73" w:rsidRDefault="00A40C73" w:rsidP="00DC4D24">
            <w:pPr>
              <w:pStyle w:val="TAC"/>
              <w:rPr>
                <w:ins w:id="886" w:author="S2-2204975" w:date="2022-05-20T10:21:00Z"/>
                <w:rFonts w:eastAsia="맑은 고딕"/>
                <w:lang w:eastAsia="ko-KR"/>
              </w:rPr>
            </w:pPr>
            <w:ins w:id="887" w:author="S2-2204975" w:date="2022-05-20T10:21:00Z">
              <w:r>
                <w:rPr>
                  <w:rFonts w:eastAsia="맑은 고딕" w:hint="eastAsia"/>
                  <w:lang w:eastAsia="ko-KR"/>
                </w:rPr>
                <w:t>X</w:t>
              </w:r>
            </w:ins>
          </w:p>
        </w:tc>
        <w:tc>
          <w:tcPr>
            <w:tcW w:w="1389" w:type="dxa"/>
            <w:shd w:val="clear" w:color="auto" w:fill="auto"/>
          </w:tcPr>
          <w:p w14:paraId="09C082FF" w14:textId="77777777" w:rsidR="00A40C73" w:rsidRPr="00545E10" w:rsidRDefault="00A40C73" w:rsidP="00DC4D24">
            <w:pPr>
              <w:pStyle w:val="TAC"/>
              <w:rPr>
                <w:ins w:id="888" w:author="S2-2204975" w:date="2022-05-20T10:21:00Z"/>
                <w:rFonts w:eastAsia="맑은 고딕"/>
                <w:lang w:eastAsia="ko-KR"/>
              </w:rPr>
            </w:pPr>
          </w:p>
        </w:tc>
      </w:tr>
      <w:tr w:rsidR="006526DE" w:rsidRPr="00545E10" w14:paraId="4BB5C751" w14:textId="77777777" w:rsidTr="00385118">
        <w:trPr>
          <w:ins w:id="889" w:author="S2-2204913" w:date="2022-05-21T07:21:00Z"/>
        </w:trPr>
        <w:tc>
          <w:tcPr>
            <w:tcW w:w="1038" w:type="dxa"/>
            <w:shd w:val="clear" w:color="auto" w:fill="auto"/>
          </w:tcPr>
          <w:p w14:paraId="2ACCBAA5" w14:textId="32EF01CA" w:rsidR="006526DE" w:rsidRDefault="006526DE" w:rsidP="00CA1A1E">
            <w:pPr>
              <w:pStyle w:val="TAH"/>
              <w:rPr>
                <w:ins w:id="890" w:author="S2-2204913" w:date="2022-05-21T07:21:00Z"/>
                <w:rFonts w:eastAsia="맑은 고딕"/>
                <w:lang w:eastAsia="ko-KR"/>
              </w:rPr>
            </w:pPr>
            <w:ins w:id="891" w:author="S2-2204913" w:date="2022-05-21T07:21:00Z">
              <w:r>
                <w:rPr>
                  <w:rFonts w:eastAsia="맑은 고딕" w:hint="eastAsia"/>
                  <w:lang w:eastAsia="ko-KR"/>
                </w:rPr>
                <w:t>#</w:t>
              </w:r>
            </w:ins>
            <w:ins w:id="892" w:author="Rapporteur" w:date="2022-05-21T07:22:00Z">
              <w:r>
                <w:rPr>
                  <w:rFonts w:eastAsia="맑은 고딕"/>
                  <w:lang w:eastAsia="ko-KR"/>
                </w:rPr>
                <w:t>21</w:t>
              </w:r>
            </w:ins>
          </w:p>
        </w:tc>
        <w:tc>
          <w:tcPr>
            <w:tcW w:w="1389" w:type="dxa"/>
            <w:shd w:val="clear" w:color="auto" w:fill="auto"/>
          </w:tcPr>
          <w:p w14:paraId="0B210CD5" w14:textId="5FEA218A" w:rsidR="006526DE" w:rsidRDefault="006526DE" w:rsidP="00DC4D24">
            <w:pPr>
              <w:pStyle w:val="TAC"/>
              <w:rPr>
                <w:ins w:id="893" w:author="S2-2204913" w:date="2022-05-21T07:21:00Z"/>
                <w:rFonts w:eastAsia="맑은 고딕"/>
                <w:lang w:eastAsia="ko-KR"/>
              </w:rPr>
            </w:pPr>
            <w:ins w:id="894" w:author="S2-2204913" w:date="2022-05-21T07:21:00Z">
              <w:r>
                <w:rPr>
                  <w:rFonts w:eastAsia="맑은 고딕" w:hint="eastAsia"/>
                  <w:lang w:eastAsia="ko-KR"/>
                </w:rPr>
                <w:t>X</w:t>
              </w:r>
            </w:ins>
          </w:p>
        </w:tc>
        <w:tc>
          <w:tcPr>
            <w:tcW w:w="1389" w:type="dxa"/>
            <w:shd w:val="clear" w:color="auto" w:fill="auto"/>
          </w:tcPr>
          <w:p w14:paraId="0DF60666" w14:textId="77777777" w:rsidR="006526DE" w:rsidRPr="00545E10" w:rsidRDefault="006526DE" w:rsidP="00DC4D24">
            <w:pPr>
              <w:pStyle w:val="TAC"/>
              <w:rPr>
                <w:ins w:id="895" w:author="S2-2204913" w:date="2022-05-21T07:21:00Z"/>
                <w:rFonts w:eastAsia="맑은 고딕"/>
                <w:lang w:eastAsia="ko-KR"/>
              </w:rPr>
            </w:pPr>
          </w:p>
        </w:tc>
        <w:tc>
          <w:tcPr>
            <w:tcW w:w="1389" w:type="dxa"/>
            <w:shd w:val="clear" w:color="auto" w:fill="auto"/>
          </w:tcPr>
          <w:p w14:paraId="32602151" w14:textId="77777777" w:rsidR="006526DE" w:rsidRPr="00545E10" w:rsidRDefault="006526DE" w:rsidP="00DC4D24">
            <w:pPr>
              <w:pStyle w:val="TAC"/>
              <w:rPr>
                <w:ins w:id="896" w:author="S2-2204913" w:date="2022-05-21T07:21:00Z"/>
              </w:rPr>
            </w:pPr>
          </w:p>
        </w:tc>
        <w:tc>
          <w:tcPr>
            <w:tcW w:w="1389" w:type="dxa"/>
          </w:tcPr>
          <w:p w14:paraId="2CEAE4FD" w14:textId="77777777" w:rsidR="006526DE" w:rsidRDefault="006526DE" w:rsidP="00DC4D24">
            <w:pPr>
              <w:pStyle w:val="TAC"/>
              <w:rPr>
                <w:ins w:id="897" w:author="S2-2204913" w:date="2022-05-21T07:21:00Z"/>
                <w:rFonts w:eastAsia="맑은 고딕"/>
                <w:lang w:eastAsia="ko-KR"/>
              </w:rPr>
            </w:pPr>
          </w:p>
        </w:tc>
        <w:tc>
          <w:tcPr>
            <w:tcW w:w="1389" w:type="dxa"/>
            <w:shd w:val="clear" w:color="auto" w:fill="auto"/>
          </w:tcPr>
          <w:p w14:paraId="4A5F791A" w14:textId="77777777" w:rsidR="006526DE" w:rsidRPr="00545E10" w:rsidRDefault="006526DE" w:rsidP="00DC4D24">
            <w:pPr>
              <w:pStyle w:val="TAC"/>
              <w:rPr>
                <w:ins w:id="898" w:author="S2-2204913" w:date="2022-05-21T07:21:00Z"/>
                <w:rFonts w:eastAsia="맑은 고딕"/>
                <w:lang w:eastAsia="ko-KR"/>
              </w:rPr>
            </w:pPr>
          </w:p>
        </w:tc>
      </w:tr>
      <w:tr w:rsidR="00663545" w:rsidRPr="00545E10" w14:paraId="2DB34F59" w14:textId="77777777" w:rsidTr="00385118">
        <w:trPr>
          <w:ins w:id="899" w:author="S2-2204914" w:date="2022-05-21T07:34:00Z"/>
        </w:trPr>
        <w:tc>
          <w:tcPr>
            <w:tcW w:w="1038" w:type="dxa"/>
            <w:shd w:val="clear" w:color="auto" w:fill="auto"/>
          </w:tcPr>
          <w:p w14:paraId="20BD59B3" w14:textId="16246153" w:rsidR="00663545" w:rsidRDefault="00663545" w:rsidP="00CA1A1E">
            <w:pPr>
              <w:pStyle w:val="TAH"/>
              <w:rPr>
                <w:ins w:id="900" w:author="S2-2204914" w:date="2022-05-21T07:34:00Z"/>
                <w:rFonts w:eastAsia="맑은 고딕"/>
                <w:lang w:eastAsia="ko-KR"/>
              </w:rPr>
            </w:pPr>
            <w:ins w:id="901" w:author="S2-2204914" w:date="2022-05-21T07:34:00Z">
              <w:r>
                <w:rPr>
                  <w:rFonts w:eastAsia="맑은 고딕" w:hint="eastAsia"/>
                  <w:lang w:eastAsia="ko-KR"/>
                </w:rPr>
                <w:t>#</w:t>
              </w:r>
            </w:ins>
            <w:ins w:id="902" w:author="Rapporteur" w:date="2022-05-21T07:35:00Z">
              <w:r>
                <w:rPr>
                  <w:rFonts w:eastAsia="맑은 고딕"/>
                  <w:lang w:eastAsia="ko-KR"/>
                </w:rPr>
                <w:t>22</w:t>
              </w:r>
            </w:ins>
          </w:p>
        </w:tc>
        <w:tc>
          <w:tcPr>
            <w:tcW w:w="1389" w:type="dxa"/>
            <w:shd w:val="clear" w:color="auto" w:fill="auto"/>
          </w:tcPr>
          <w:p w14:paraId="1B26EACB" w14:textId="77777777" w:rsidR="00663545" w:rsidRDefault="00663545" w:rsidP="00DC4D24">
            <w:pPr>
              <w:pStyle w:val="TAC"/>
              <w:rPr>
                <w:ins w:id="903" w:author="S2-2204914" w:date="2022-05-21T07:34:00Z"/>
                <w:rFonts w:eastAsia="맑은 고딕"/>
                <w:lang w:eastAsia="ko-KR"/>
              </w:rPr>
            </w:pPr>
          </w:p>
        </w:tc>
        <w:tc>
          <w:tcPr>
            <w:tcW w:w="1389" w:type="dxa"/>
            <w:shd w:val="clear" w:color="auto" w:fill="auto"/>
          </w:tcPr>
          <w:p w14:paraId="3F0A1B27" w14:textId="77777777" w:rsidR="00663545" w:rsidRPr="00545E10" w:rsidRDefault="00663545" w:rsidP="00DC4D24">
            <w:pPr>
              <w:pStyle w:val="TAC"/>
              <w:rPr>
                <w:ins w:id="904" w:author="S2-2204914" w:date="2022-05-21T07:34:00Z"/>
                <w:rFonts w:eastAsia="맑은 고딕"/>
                <w:lang w:eastAsia="ko-KR"/>
              </w:rPr>
            </w:pPr>
          </w:p>
        </w:tc>
        <w:tc>
          <w:tcPr>
            <w:tcW w:w="1389" w:type="dxa"/>
            <w:shd w:val="clear" w:color="auto" w:fill="auto"/>
          </w:tcPr>
          <w:p w14:paraId="01C083DC" w14:textId="64798A98" w:rsidR="00663545" w:rsidRPr="00663545" w:rsidRDefault="00663545" w:rsidP="00DC4D24">
            <w:pPr>
              <w:pStyle w:val="TAC"/>
              <w:rPr>
                <w:ins w:id="905" w:author="S2-2204914" w:date="2022-05-21T07:34:00Z"/>
              </w:rPr>
            </w:pPr>
            <w:ins w:id="906" w:author="S2-2204914" w:date="2022-05-21T07:34:00Z">
              <w:r w:rsidRPr="00663545">
                <w:rPr>
                  <w:rFonts w:eastAsia="맑은 고딕" w:hint="eastAsia"/>
                  <w:lang w:eastAsia="ko-KR"/>
                </w:rPr>
                <w:t>X</w:t>
              </w:r>
            </w:ins>
          </w:p>
        </w:tc>
        <w:tc>
          <w:tcPr>
            <w:tcW w:w="1389" w:type="dxa"/>
          </w:tcPr>
          <w:p w14:paraId="518F367C" w14:textId="77777777" w:rsidR="00663545" w:rsidRDefault="00663545" w:rsidP="00DC4D24">
            <w:pPr>
              <w:pStyle w:val="TAC"/>
              <w:rPr>
                <w:ins w:id="907" w:author="S2-2204914" w:date="2022-05-21T07:34:00Z"/>
                <w:rFonts w:eastAsia="맑은 고딕"/>
                <w:lang w:eastAsia="ko-KR"/>
              </w:rPr>
            </w:pPr>
          </w:p>
        </w:tc>
        <w:tc>
          <w:tcPr>
            <w:tcW w:w="1389" w:type="dxa"/>
            <w:shd w:val="clear" w:color="auto" w:fill="auto"/>
          </w:tcPr>
          <w:p w14:paraId="7E2A094A" w14:textId="77777777" w:rsidR="00663545" w:rsidRPr="00545E10" w:rsidRDefault="00663545" w:rsidP="00DC4D24">
            <w:pPr>
              <w:pStyle w:val="TAC"/>
              <w:rPr>
                <w:ins w:id="908" w:author="S2-2204914" w:date="2022-05-21T07:34:00Z"/>
                <w:rFonts w:eastAsia="맑은 고딕"/>
                <w:lang w:eastAsia="ko-KR"/>
              </w:rPr>
            </w:pPr>
          </w:p>
        </w:tc>
      </w:tr>
    </w:tbl>
    <w:p w14:paraId="1AC7B87F" w14:textId="77777777" w:rsidR="00005A1D" w:rsidRPr="00545E10" w:rsidRDefault="00005A1D" w:rsidP="00005A1D">
      <w:pPr>
        <w:rPr>
          <w:lang w:eastAsia="x-none"/>
        </w:rPr>
      </w:pPr>
    </w:p>
    <w:p w14:paraId="7AFDAD76" w14:textId="247FA1BE" w:rsidR="00D601D4" w:rsidRPr="00545E10" w:rsidRDefault="00D601D4" w:rsidP="00D601D4">
      <w:pPr>
        <w:pStyle w:val="2"/>
      </w:pPr>
      <w:bookmarkStart w:id="909" w:name="_Toc500949097"/>
      <w:bookmarkStart w:id="910" w:name="_Toc22214908"/>
      <w:bookmarkStart w:id="911" w:name="_Toc92883029"/>
      <w:bookmarkStart w:id="912" w:name="_Toc92890920"/>
      <w:bookmarkStart w:id="913" w:name="_Toc104284917"/>
      <w:r w:rsidRPr="00545E10">
        <w:rPr>
          <w:lang w:eastAsia="zh-CN"/>
        </w:rPr>
        <w:t>6.</w:t>
      </w:r>
      <w:r w:rsidR="000C30E3" w:rsidRPr="00545E10">
        <w:rPr>
          <w:lang w:eastAsia="zh-CN"/>
        </w:rPr>
        <w:t>1</w:t>
      </w:r>
      <w:r w:rsidRPr="00545E10">
        <w:rPr>
          <w:lang w:eastAsia="ko-KR"/>
        </w:rPr>
        <w:tab/>
      </w:r>
      <w:r w:rsidRPr="00545E10">
        <w:t>Solution</w:t>
      </w:r>
      <w:r w:rsidRPr="00545E10">
        <w:rPr>
          <w:lang w:eastAsia="zh-CN"/>
        </w:rPr>
        <w:t xml:space="preserve"> #</w:t>
      </w:r>
      <w:r w:rsidR="000C30E3" w:rsidRPr="00545E10">
        <w:rPr>
          <w:lang w:eastAsia="zh-CN"/>
        </w:rPr>
        <w:t>1</w:t>
      </w:r>
      <w:r w:rsidRPr="00545E10">
        <w:t xml:space="preserve">: </w:t>
      </w:r>
      <w:bookmarkEnd w:id="909"/>
      <w:bookmarkEnd w:id="910"/>
      <w:bookmarkEnd w:id="911"/>
      <w:bookmarkEnd w:id="912"/>
      <w:r w:rsidRPr="00545E10">
        <w:t xml:space="preserve">Support for </w:t>
      </w:r>
      <w:r w:rsidRPr="00545E10">
        <w:rPr>
          <w:lang w:eastAsia="zh-CN"/>
        </w:rPr>
        <w:t>service area group attribute</w:t>
      </w:r>
      <w:bookmarkEnd w:id="913"/>
    </w:p>
    <w:p w14:paraId="70F47316" w14:textId="77777777" w:rsidR="00D601D4" w:rsidRPr="00545E10" w:rsidRDefault="00D601D4" w:rsidP="00D601D4">
      <w:pPr>
        <w:pStyle w:val="3"/>
        <w:rPr>
          <w:lang w:eastAsia="ko-KR"/>
        </w:rPr>
      </w:pPr>
      <w:bookmarkStart w:id="914" w:name="_Toc16839383"/>
      <w:bookmarkStart w:id="915" w:name="_Toc21087542"/>
      <w:bookmarkStart w:id="916" w:name="_Toc92883030"/>
      <w:bookmarkStart w:id="917" w:name="_Toc92890921"/>
      <w:bookmarkStart w:id="918" w:name="_Toc104284918"/>
      <w:bookmarkStart w:id="919" w:name="_Toc500949099"/>
      <w:bookmarkStart w:id="920" w:name="_Toc22214909"/>
      <w:r w:rsidRPr="00545E10">
        <w:rPr>
          <w:lang w:eastAsia="ko-KR"/>
        </w:rPr>
        <w:t>6.</w:t>
      </w:r>
      <w:r w:rsidR="000C30E3" w:rsidRPr="00545E10">
        <w:rPr>
          <w:lang w:eastAsia="ko-KR"/>
        </w:rPr>
        <w:t>1</w:t>
      </w:r>
      <w:r w:rsidRPr="00545E10">
        <w:rPr>
          <w:lang w:eastAsia="ko-KR"/>
        </w:rPr>
        <w:t>.1</w:t>
      </w:r>
      <w:r w:rsidRPr="00545E10">
        <w:rPr>
          <w:lang w:eastAsia="ko-KR"/>
        </w:rPr>
        <w:tab/>
      </w:r>
      <w:bookmarkEnd w:id="914"/>
      <w:r w:rsidRPr="00545E10">
        <w:rPr>
          <w:lang w:eastAsia="ko-KR"/>
        </w:rPr>
        <w:t>Introduction</w:t>
      </w:r>
      <w:bookmarkEnd w:id="915"/>
      <w:bookmarkEnd w:id="916"/>
      <w:bookmarkEnd w:id="917"/>
      <w:bookmarkEnd w:id="918"/>
    </w:p>
    <w:p w14:paraId="50B5BB91" w14:textId="15041313" w:rsidR="00D601D4" w:rsidRPr="00545E10" w:rsidRDefault="00D601D4" w:rsidP="00D601D4">
      <w:pPr>
        <w:rPr>
          <w:rFonts w:eastAsia="SimSun"/>
          <w:lang w:eastAsia="zh-CN"/>
        </w:rPr>
      </w:pPr>
      <w:bookmarkStart w:id="921" w:name="_Toc16839384"/>
      <w:bookmarkStart w:id="922" w:name="_Toc21087543"/>
      <w:r w:rsidRPr="00545E10">
        <w:rPr>
          <w:rFonts w:eastAsia="SimSun"/>
          <w:lang w:eastAsia="zh-CN"/>
        </w:rPr>
        <w:t>This solution aims to address the key issues</w:t>
      </w:r>
      <w:r w:rsidR="00F01132" w:rsidRPr="00545E10">
        <w:rPr>
          <w:rFonts w:eastAsia="SimSun"/>
          <w:lang w:eastAsia="zh-CN"/>
        </w:rPr>
        <w:t xml:space="preserve"> #1: enhance group attribute management</w:t>
      </w:r>
      <w:r w:rsidRPr="00545E10">
        <w:rPr>
          <w:rFonts w:eastAsia="SimSun"/>
          <w:lang w:eastAsia="zh-CN"/>
        </w:rPr>
        <w:t xml:space="preserve">, it addresses particularly </w:t>
      </w:r>
      <w:r w:rsidRPr="00545E10">
        <w:rPr>
          <w:lang w:eastAsia="zh-CN"/>
        </w:rPr>
        <w:t>how to set or modify the service area group attribute for a 5G VN group</w:t>
      </w:r>
      <w:r w:rsidRPr="00545E10">
        <w:t>.</w:t>
      </w:r>
    </w:p>
    <w:p w14:paraId="27A0AE0A" w14:textId="77777777" w:rsidR="00D601D4" w:rsidRPr="00545E10" w:rsidRDefault="00D601D4" w:rsidP="00D601D4">
      <w:pPr>
        <w:pStyle w:val="3"/>
        <w:rPr>
          <w:lang w:eastAsia="ko-KR"/>
        </w:rPr>
      </w:pPr>
      <w:bookmarkStart w:id="923" w:name="_Toc92883031"/>
      <w:bookmarkStart w:id="924" w:name="_Toc92890922"/>
      <w:bookmarkStart w:id="925" w:name="_Toc104284919"/>
      <w:r w:rsidRPr="00545E10">
        <w:rPr>
          <w:lang w:eastAsia="ko-KR"/>
        </w:rPr>
        <w:lastRenderedPageBreak/>
        <w:t>6.</w:t>
      </w:r>
      <w:r w:rsidR="000C30E3" w:rsidRPr="00545E10">
        <w:rPr>
          <w:lang w:eastAsia="ko-KR"/>
        </w:rPr>
        <w:t>1</w:t>
      </w:r>
      <w:r w:rsidRPr="00545E10">
        <w:rPr>
          <w:lang w:eastAsia="ko-KR"/>
        </w:rPr>
        <w:t>.2</w:t>
      </w:r>
      <w:r w:rsidRPr="00545E10">
        <w:rPr>
          <w:lang w:eastAsia="ko-KR"/>
        </w:rPr>
        <w:tab/>
        <w:t>Functional Description</w:t>
      </w:r>
      <w:bookmarkEnd w:id="921"/>
      <w:bookmarkEnd w:id="922"/>
      <w:bookmarkEnd w:id="923"/>
      <w:bookmarkEnd w:id="924"/>
      <w:bookmarkEnd w:id="925"/>
    </w:p>
    <w:p w14:paraId="2FF39CD8" w14:textId="77777777" w:rsidR="00D601D4" w:rsidRPr="00545E10" w:rsidRDefault="00D601D4" w:rsidP="00D601D4">
      <w:pPr>
        <w:rPr>
          <w:lang w:eastAsia="zh-CN"/>
        </w:rPr>
      </w:pPr>
      <w:bookmarkStart w:id="926" w:name="_Toc16839385"/>
      <w:bookmarkStart w:id="927" w:name="_Toc21087544"/>
      <w:r w:rsidRPr="00545E10">
        <w:rPr>
          <w:rFonts w:eastAsia="SimSun"/>
          <w:lang w:eastAsia="zh-CN"/>
        </w:rPr>
        <w:t xml:space="preserve">To address </w:t>
      </w:r>
      <w:r w:rsidRPr="00545E10">
        <w:rPr>
          <w:lang w:eastAsia="zh-CN"/>
        </w:rPr>
        <w:t>how to set or modify the service area group attribute for a 5G VN group, this solution follows the principles below:</w:t>
      </w:r>
    </w:p>
    <w:p w14:paraId="25A9C5FB" w14:textId="58232BF0" w:rsidR="00F01132" w:rsidRPr="00545E10" w:rsidRDefault="00F01132" w:rsidP="00DC4D24">
      <w:pPr>
        <w:pStyle w:val="B1"/>
      </w:pPr>
      <w:r w:rsidRPr="00545E10">
        <w:t>-</w:t>
      </w:r>
      <w:r w:rsidRPr="00545E10">
        <w:tab/>
        <w:t>The parameter provisioning service can be re-used to configure or update the group membership information</w:t>
      </w:r>
      <w:r w:rsidRPr="00545E10">
        <w:rPr>
          <w:lang w:eastAsia="zh-CN"/>
        </w:rPr>
        <w:t xml:space="preserve"> of a 5G VN group</w:t>
      </w:r>
      <w:r w:rsidRPr="00545E10">
        <w:t xml:space="preserve"> as defined in </w:t>
      </w:r>
      <w:r w:rsidRPr="00545E10">
        <w:rPr>
          <w:rFonts w:eastAsia="SimSun"/>
        </w:rPr>
        <w:t xml:space="preserve">clause 4.15.6.3c of </w:t>
      </w:r>
      <w:r w:rsidR="005C588E" w:rsidRPr="00545E10">
        <w:rPr>
          <w:rFonts w:eastAsia="SimSun"/>
        </w:rPr>
        <w:t>TS</w:t>
      </w:r>
      <w:r w:rsidR="005C588E">
        <w:rPr>
          <w:rFonts w:eastAsia="SimSun"/>
        </w:rPr>
        <w:t> </w:t>
      </w:r>
      <w:r w:rsidR="005C588E" w:rsidRPr="00545E10">
        <w:rPr>
          <w:rFonts w:eastAsia="SimSun"/>
        </w:rPr>
        <w:t>23.502</w:t>
      </w:r>
      <w:r w:rsidR="005C588E">
        <w:rPr>
          <w:rFonts w:eastAsia="SimSun"/>
        </w:rPr>
        <w:t> </w:t>
      </w:r>
      <w:r w:rsidR="005C588E" w:rsidRPr="00545E10">
        <w:rPr>
          <w:rFonts w:eastAsia="SimSun"/>
        </w:rPr>
        <w:t>[</w:t>
      </w:r>
      <w:r w:rsidRPr="00545E10">
        <w:rPr>
          <w:rFonts w:eastAsia="SimSun"/>
        </w:rPr>
        <w:t xml:space="preserve">3] </w:t>
      </w:r>
      <w:r w:rsidRPr="00545E10">
        <w:t>to UDM, and UDM manages the group membership information as part of the group subscription data.</w:t>
      </w:r>
    </w:p>
    <w:p w14:paraId="1BA351B3" w14:textId="67223074" w:rsidR="00DC4D24" w:rsidRPr="00545E10" w:rsidRDefault="00DC4D24" w:rsidP="00DC4D24">
      <w:pPr>
        <w:pStyle w:val="B1"/>
      </w:pPr>
      <w:r w:rsidRPr="00545E10">
        <w:t>-</w:t>
      </w:r>
      <w:r w:rsidRPr="00545E10">
        <w:tab/>
        <w:t>Enhance the parameter provisioning service by introducing the service area information as a new input parameter, and this service area information is stored as part of the group data in group subscription data.</w:t>
      </w:r>
    </w:p>
    <w:p w14:paraId="54852E77" w14:textId="6AB21AF5" w:rsidR="00DC4D24" w:rsidRPr="00545E10" w:rsidRDefault="00DC4D24" w:rsidP="00DC4D24">
      <w:pPr>
        <w:pStyle w:val="B1"/>
      </w:pPr>
      <w:r w:rsidRPr="00545E10">
        <w:t>-</w:t>
      </w:r>
      <w:r w:rsidRPr="00545E10">
        <w:tab/>
        <w:t xml:space="preserve">AMF can retrieve from UDM </w:t>
      </w:r>
      <w:r w:rsidR="00F01132" w:rsidRPr="00545E10">
        <w:t xml:space="preserve">the group subscription data as </w:t>
      </w:r>
      <w:r w:rsidR="00333336">
        <w:t>"</w:t>
      </w:r>
      <w:r w:rsidR="00F01132" w:rsidRPr="00545E10">
        <w:t>Subscription Data, Group Data</w:t>
      </w:r>
      <w:r w:rsidR="00333336">
        <w:t>"</w:t>
      </w:r>
      <w:r w:rsidR="00F01132" w:rsidRPr="00545E10">
        <w:t xml:space="preserve"> data type using </w:t>
      </w:r>
      <w:r w:rsidR="00F01132" w:rsidRPr="00545E10">
        <w:rPr>
          <w:lang w:eastAsia="zh-CN"/>
        </w:rPr>
        <w:t>Nudm_SDM_Get,</w:t>
      </w:r>
      <w:r w:rsidR="00F01132" w:rsidRPr="00545E10">
        <w:t xml:space="preserve"> </w:t>
      </w:r>
      <w:r w:rsidRPr="00545E10">
        <w:t xml:space="preserve">or </w:t>
      </w:r>
      <w:r w:rsidR="00F01132" w:rsidRPr="00545E10">
        <w:t xml:space="preserve">the AMF can </w:t>
      </w:r>
      <w:r w:rsidRPr="00545E10">
        <w:t xml:space="preserve">be notified by UDM the group subscription data </w:t>
      </w:r>
      <w:r w:rsidR="00F01132" w:rsidRPr="00545E10">
        <w:t xml:space="preserve">as </w:t>
      </w:r>
      <w:r w:rsidR="00333336">
        <w:t>"</w:t>
      </w:r>
      <w:r w:rsidR="00F01132" w:rsidRPr="00545E10">
        <w:t>Subscription Data, Group Data</w:t>
      </w:r>
      <w:r w:rsidR="00333336">
        <w:t>"</w:t>
      </w:r>
      <w:r w:rsidR="00F01132" w:rsidRPr="00545E10">
        <w:t xml:space="preserve"> data type using </w:t>
      </w:r>
      <w:r w:rsidR="00F01132" w:rsidRPr="00545E10">
        <w:rPr>
          <w:lang w:eastAsia="zh-CN"/>
        </w:rPr>
        <w:t>Nudm_SDM_Notification</w:t>
      </w:r>
      <w:r w:rsidR="00F01132" w:rsidRPr="00545E10">
        <w:t>. With the group subscription data</w:t>
      </w:r>
      <w:r w:rsidRPr="00545E10">
        <w:t xml:space="preserve">, </w:t>
      </w:r>
      <w:r w:rsidR="00F01132" w:rsidRPr="00545E10">
        <w:t xml:space="preserve">the </w:t>
      </w:r>
      <w:r w:rsidRPr="00545E10">
        <w:t>AMF can transform the service area group attribute to service area per UE group member (Group Service Area) using the registration area of the registered UE group member.</w:t>
      </w:r>
    </w:p>
    <w:p w14:paraId="020AC0C6" w14:textId="211FDEC5" w:rsidR="00F01132" w:rsidRPr="00545E10" w:rsidRDefault="00F01132" w:rsidP="00F01132">
      <w:pPr>
        <w:pStyle w:val="EditorsNote"/>
      </w:pPr>
      <w:r w:rsidRPr="00545E10">
        <w:t>Editor</w:t>
      </w:r>
      <w:r w:rsidR="00333336">
        <w:t>'</w:t>
      </w:r>
      <w:r w:rsidRPr="00545E10">
        <w:t>s note:</w:t>
      </w:r>
      <w:r w:rsidR="00425D19">
        <w:tab/>
      </w:r>
      <w:r w:rsidRPr="00545E10">
        <w:t>It is FFS whether there are impacts to the way AMF, SMF, PCF receives the content of the group subscription data from UDM.</w:t>
      </w:r>
    </w:p>
    <w:p w14:paraId="436E0424" w14:textId="103E1F1E" w:rsidR="00DC4D24" w:rsidRPr="00545E10" w:rsidRDefault="00DC4D24" w:rsidP="00DC4D24">
      <w:pPr>
        <w:pStyle w:val="B1"/>
      </w:pPr>
      <w:r w:rsidRPr="00545E10">
        <w:t>-</w:t>
      </w:r>
      <w:r w:rsidRPr="00545E10">
        <w:tab/>
        <w:t xml:space="preserve">AMF can configure UE with the Group Service Area, and further inform SMF of whether UE is IN or OUT of the Group Service Area during PDU Session establishment or in UE mobility event notification, the UE and SMF then take actions same as Local Area Data Network (LADN) mechanism as specified in clause 5.6.5 of </w:t>
      </w:r>
      <w:r w:rsidR="005C588E" w:rsidRPr="00545E10">
        <w:t>TS</w:t>
      </w:r>
      <w:r w:rsidR="005C588E">
        <w:t> </w:t>
      </w:r>
      <w:r w:rsidR="005C588E" w:rsidRPr="00545E10">
        <w:t>23.501</w:t>
      </w:r>
      <w:r w:rsidR="005C588E">
        <w:t> </w:t>
      </w:r>
      <w:r w:rsidR="005C588E" w:rsidRPr="00545E10">
        <w:t>[</w:t>
      </w:r>
      <w:r w:rsidRPr="00545E10">
        <w:t>2].</w:t>
      </w:r>
    </w:p>
    <w:p w14:paraId="2836868A" w14:textId="58597B88" w:rsidR="00DC4D24" w:rsidRPr="00545E10" w:rsidRDefault="00DC4D24" w:rsidP="00DC4D24">
      <w:pPr>
        <w:pStyle w:val="B1"/>
      </w:pPr>
      <w:r w:rsidRPr="00545E10">
        <w:t>-</w:t>
      </w:r>
      <w:r w:rsidRPr="00545E10">
        <w:tab/>
        <w:t xml:space="preserve">AMF can determine UE presence in Group Service Area and provide the UE mobility related event reporting to SMF using UE mobility event notification as defined in clause 5.3.4.4 of </w:t>
      </w:r>
      <w:r w:rsidR="005C588E" w:rsidRPr="00545E10">
        <w:t>TS</w:t>
      </w:r>
      <w:r w:rsidR="005C588E">
        <w:t> </w:t>
      </w:r>
      <w:r w:rsidR="005C588E" w:rsidRPr="00545E10">
        <w:t>23.501</w:t>
      </w:r>
      <w:r w:rsidR="005C588E">
        <w:t> </w:t>
      </w:r>
      <w:r w:rsidR="005C588E" w:rsidRPr="00545E10">
        <w:t>[</w:t>
      </w:r>
      <w:r w:rsidRPr="00545E10">
        <w:t>2].</w:t>
      </w:r>
    </w:p>
    <w:p w14:paraId="3CA37C1A" w14:textId="2D0B6F3E" w:rsidR="00D601D4" w:rsidRPr="00545E10" w:rsidRDefault="00D601D4" w:rsidP="00D601D4">
      <w:pPr>
        <w:rPr>
          <w:lang w:eastAsia="zh-CN"/>
        </w:rPr>
      </w:pPr>
      <w:r w:rsidRPr="00545E10">
        <w:t>Figure 6.</w:t>
      </w:r>
      <w:r w:rsidR="000C30E3" w:rsidRPr="00545E10">
        <w:t>1</w:t>
      </w:r>
      <w:r w:rsidRPr="00545E10">
        <w:t xml:space="preserve">.2-1 depicts the architecture to support </w:t>
      </w:r>
      <w:r w:rsidRPr="00545E10">
        <w:rPr>
          <w:lang w:eastAsia="zh-CN"/>
        </w:rPr>
        <w:t>service area group attribute</w:t>
      </w:r>
      <w:r w:rsidRPr="00545E10">
        <w:t>:</w:t>
      </w:r>
    </w:p>
    <w:p w14:paraId="66DCBBC6" w14:textId="77777777" w:rsidR="00D601D4" w:rsidRPr="00545E10" w:rsidRDefault="00D601D4" w:rsidP="005C588E">
      <w:pPr>
        <w:pStyle w:val="TH"/>
        <w:rPr>
          <w:lang w:eastAsia="en-US"/>
        </w:rPr>
      </w:pPr>
      <w:r w:rsidRPr="005C588E">
        <w:rPr>
          <w:rFonts w:eastAsia="SimSun"/>
        </w:rPr>
        <w:object w:dxaOrig="11911" w:dyaOrig="5610" w14:anchorId="2B73D298">
          <v:shape id="_x0000_i1026" type="#_x0000_t75" style="width:424.5pt;height:201.85pt" o:ole="">
            <v:imagedata r:id="rId17" o:title=""/>
          </v:shape>
          <o:OLEObject Type="Embed" ProgID="Visio.Drawing.15" ShapeID="_x0000_i1026" DrawAspect="Content" ObjectID="_1714969893" r:id="rId18"/>
        </w:object>
      </w:r>
    </w:p>
    <w:p w14:paraId="3D1C7BF6" w14:textId="2AB760BC" w:rsidR="00D601D4" w:rsidRPr="00545E10" w:rsidRDefault="00D601D4" w:rsidP="00836CB9">
      <w:pPr>
        <w:pStyle w:val="TF"/>
        <w:rPr>
          <w:lang w:eastAsia="en-US"/>
        </w:rPr>
      </w:pPr>
      <w:r w:rsidRPr="00545E10">
        <w:t>Figure 6.</w:t>
      </w:r>
      <w:r w:rsidR="000C30E3" w:rsidRPr="00545E10">
        <w:t>1</w:t>
      </w:r>
      <w:r w:rsidRPr="00545E10">
        <w:t xml:space="preserve">.2-1: Architecture to support </w:t>
      </w:r>
      <w:r w:rsidRPr="00545E10">
        <w:rPr>
          <w:lang w:eastAsia="zh-CN"/>
        </w:rPr>
        <w:t>service area group attribute</w:t>
      </w:r>
    </w:p>
    <w:p w14:paraId="08CC6ED4" w14:textId="6ED6A6A3" w:rsidR="00D601D4" w:rsidRPr="00545E10" w:rsidRDefault="00D601D4" w:rsidP="00D601D4">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 dynamically create, update or release a group with service area group attribute</w:t>
      </w:r>
      <w:r w:rsidR="00F01132" w:rsidRPr="00545E10">
        <w:rPr>
          <w:lang w:eastAsia="zh-CN"/>
        </w:rPr>
        <w:t xml:space="preserve"> and group membership</w:t>
      </w:r>
      <w:r w:rsidRPr="00545E10">
        <w:rPr>
          <w:rFonts w:eastAsia="SimSun"/>
          <w:lang w:eastAsia="zh-CN"/>
        </w:rPr>
        <w:t>.</w:t>
      </w:r>
    </w:p>
    <w:p w14:paraId="25C4620E" w14:textId="77A63F31" w:rsidR="00D601D4" w:rsidRPr="00545E10" w:rsidRDefault="00D601D4" w:rsidP="00D601D4">
      <w:pPr>
        <w:rPr>
          <w:rFonts w:eastAsia="SimSun"/>
          <w:lang w:eastAsia="zh-CN"/>
        </w:rPr>
      </w:pPr>
      <w:r w:rsidRPr="00545E10">
        <w:rPr>
          <w:rFonts w:eastAsia="SimSun"/>
          <w:b/>
          <w:bCs/>
          <w:lang w:eastAsia="zh-CN"/>
        </w:rPr>
        <w:t>NEF:</w:t>
      </w:r>
      <w:r w:rsidRPr="00545E10">
        <w:rPr>
          <w:rFonts w:eastAsia="SimSun"/>
          <w:lang w:eastAsia="zh-CN"/>
        </w:rPr>
        <w:t xml:space="preserve"> </w:t>
      </w:r>
      <w:r w:rsidRPr="00545E10">
        <w:rPr>
          <w:lang w:eastAsia="zh-CN"/>
        </w:rPr>
        <w:t>5G capabilities exposure function that supports interacting with AF for management of a group with service area group attribute</w:t>
      </w:r>
      <w:r w:rsidR="00F01132" w:rsidRPr="00545E10">
        <w:rPr>
          <w:lang w:eastAsia="zh-CN"/>
        </w:rPr>
        <w:t xml:space="preserve"> and group membership</w:t>
      </w:r>
      <w:r w:rsidRPr="00545E10">
        <w:rPr>
          <w:lang w:eastAsia="zh-CN"/>
        </w:rPr>
        <w:t>, and interacting with UDM to update the group subscription data including service area information</w:t>
      </w:r>
      <w:r w:rsidR="00F01132" w:rsidRPr="00545E10">
        <w:rPr>
          <w:lang w:eastAsia="zh-CN"/>
        </w:rPr>
        <w:t xml:space="preserve"> and group membership</w:t>
      </w:r>
      <w:r w:rsidRPr="00545E10">
        <w:rPr>
          <w:lang w:eastAsia="zh-CN"/>
        </w:rPr>
        <w:t>. It can also transform the geographical area received from AF into a list of TAI or cell ID.</w:t>
      </w:r>
    </w:p>
    <w:p w14:paraId="79F27EE9" w14:textId="449B9397" w:rsidR="00D601D4" w:rsidRPr="00545E10" w:rsidRDefault="00D601D4" w:rsidP="00D601D4">
      <w:pPr>
        <w:rPr>
          <w:rFonts w:eastAsia="SimSun"/>
          <w:lang w:eastAsia="zh-CN"/>
        </w:rPr>
      </w:pPr>
      <w:r w:rsidRPr="00545E10">
        <w:rPr>
          <w:rFonts w:eastAsia="SimSun"/>
          <w:b/>
          <w:bCs/>
          <w:lang w:eastAsia="zh-CN"/>
        </w:rPr>
        <w:t>UDM:</w:t>
      </w:r>
      <w:r w:rsidRPr="00545E10">
        <w:rPr>
          <w:rFonts w:eastAsia="SimSun"/>
          <w:lang w:eastAsia="zh-CN"/>
        </w:rPr>
        <w:t xml:space="preserve"> </w:t>
      </w:r>
      <w:r w:rsidRPr="00545E10">
        <w:rPr>
          <w:lang w:eastAsia="zh-CN"/>
        </w:rPr>
        <w:t xml:space="preserve">Based on NEF request, it </w:t>
      </w:r>
      <w:r w:rsidRPr="00545E10">
        <w:rPr>
          <w:rFonts w:eastAsia="SimSun"/>
          <w:lang w:eastAsia="zh-CN"/>
        </w:rPr>
        <w:t>manages</w:t>
      </w:r>
      <w:r w:rsidRPr="00545E10">
        <w:rPr>
          <w:lang w:eastAsia="zh-CN"/>
        </w:rPr>
        <w:t xml:space="preserve"> the group subscription data including service area information</w:t>
      </w:r>
      <w:r w:rsidRPr="00545E10">
        <w:rPr>
          <w:rFonts w:eastAsia="SimSun"/>
          <w:lang w:eastAsia="zh-CN"/>
        </w:rPr>
        <w:t xml:space="preserve"> </w:t>
      </w:r>
      <w:r w:rsidR="00F01132" w:rsidRPr="00545E10">
        <w:rPr>
          <w:lang w:eastAsia="zh-CN"/>
        </w:rPr>
        <w:t>and group membership</w:t>
      </w:r>
      <w:r w:rsidR="00F01132" w:rsidRPr="00545E10">
        <w:rPr>
          <w:rFonts w:eastAsia="SimSun"/>
          <w:lang w:eastAsia="zh-CN"/>
        </w:rPr>
        <w:t xml:space="preserve"> </w:t>
      </w:r>
      <w:r w:rsidRPr="00545E10">
        <w:rPr>
          <w:rFonts w:eastAsia="SimSun"/>
          <w:lang w:eastAsia="zh-CN"/>
        </w:rPr>
        <w:t>via interacting with UDR</w:t>
      </w:r>
      <w:r w:rsidRPr="00545E10">
        <w:rPr>
          <w:lang w:eastAsia="zh-CN"/>
        </w:rPr>
        <w:t>. It can also provide AMF or SMF with the group subscription data including service area information</w:t>
      </w:r>
      <w:r w:rsidR="000042CD" w:rsidRPr="00545E10">
        <w:rPr>
          <w:lang w:eastAsia="zh-CN"/>
        </w:rPr>
        <w:t xml:space="preserve"> and group membership as </w:t>
      </w:r>
      <w:r w:rsidR="00333336">
        <w:t>"</w:t>
      </w:r>
      <w:r w:rsidR="000042CD" w:rsidRPr="00545E10">
        <w:t>Subscription Data, Group Data</w:t>
      </w:r>
      <w:r w:rsidR="00333336">
        <w:t>"</w:t>
      </w:r>
      <w:r w:rsidR="000042CD" w:rsidRPr="00545E10">
        <w:t xml:space="preserve"> data type via </w:t>
      </w:r>
      <w:r w:rsidR="000042CD" w:rsidRPr="00545E10">
        <w:rPr>
          <w:lang w:eastAsia="zh-CN"/>
        </w:rPr>
        <w:t>Nudm_SDM_Get or Nudm_SDM_Notification</w:t>
      </w:r>
      <w:r w:rsidRPr="00545E10">
        <w:rPr>
          <w:lang w:eastAsia="zh-CN"/>
        </w:rPr>
        <w:t>.</w:t>
      </w:r>
    </w:p>
    <w:p w14:paraId="66FBA9F4" w14:textId="2D13B5BD" w:rsidR="00D601D4" w:rsidRPr="00545E10" w:rsidRDefault="00D601D4" w:rsidP="00D601D4">
      <w:pPr>
        <w:rPr>
          <w:rFonts w:eastAsia="SimSun"/>
          <w:lang w:eastAsia="zh-CN"/>
        </w:rPr>
      </w:pPr>
      <w:r w:rsidRPr="00545E10">
        <w:rPr>
          <w:rFonts w:eastAsia="SimSun"/>
          <w:b/>
          <w:bCs/>
          <w:lang w:eastAsia="zh-CN"/>
        </w:rPr>
        <w:lastRenderedPageBreak/>
        <w:t>UDR:</w:t>
      </w:r>
      <w:r w:rsidRPr="00545E10">
        <w:rPr>
          <w:rFonts w:eastAsia="SimSun"/>
          <w:lang w:eastAsia="zh-CN"/>
        </w:rPr>
        <w:t xml:space="preserve"> Storage</w:t>
      </w:r>
      <w:r w:rsidRPr="00545E10">
        <w:rPr>
          <w:lang w:eastAsia="zh-CN"/>
        </w:rPr>
        <w:t xml:space="preserve"> of the group subscription data including service area information</w:t>
      </w:r>
      <w:r w:rsidR="000042CD" w:rsidRPr="00545E10">
        <w:rPr>
          <w:lang w:eastAsia="zh-CN"/>
        </w:rPr>
        <w:t xml:space="preserve"> and group membership. It can also provide AMF or SMF with the group subscription data</w:t>
      </w:r>
      <w:r w:rsidR="000042CD" w:rsidRPr="00545E10">
        <w:t xml:space="preserve"> as </w:t>
      </w:r>
      <w:r w:rsidR="00333336">
        <w:t>"</w:t>
      </w:r>
      <w:r w:rsidR="000042CD" w:rsidRPr="00545E10">
        <w:t>Subscription Data, Group Data</w:t>
      </w:r>
      <w:r w:rsidR="00333336">
        <w:t>"</w:t>
      </w:r>
      <w:r w:rsidR="000042CD" w:rsidRPr="00545E10">
        <w:t xml:space="preserve"> data type using </w:t>
      </w:r>
      <w:r w:rsidR="000042CD" w:rsidRPr="00545E10">
        <w:rPr>
          <w:rFonts w:eastAsia="SimSun"/>
          <w:lang w:eastAsia="zh-CN"/>
        </w:rPr>
        <w:t>Nudr_</w:t>
      </w:r>
      <w:r w:rsidR="000042CD" w:rsidRPr="00545E10">
        <w:t>DM</w:t>
      </w:r>
      <w:r w:rsidR="000042CD" w:rsidRPr="00545E10">
        <w:rPr>
          <w:rFonts w:eastAsia="SimSun"/>
          <w:lang w:eastAsia="zh-CN"/>
        </w:rPr>
        <w:t xml:space="preserve">_Query or </w:t>
      </w:r>
      <w:r w:rsidR="000042CD" w:rsidRPr="00545E10">
        <w:rPr>
          <w:lang w:eastAsia="zh-CN"/>
        </w:rPr>
        <w:t>Nudr_DM_Notify</w:t>
      </w:r>
      <w:r w:rsidRPr="00545E10">
        <w:rPr>
          <w:lang w:eastAsia="zh-CN"/>
        </w:rPr>
        <w:t>.</w:t>
      </w:r>
    </w:p>
    <w:p w14:paraId="5FB3D27A" w14:textId="0B2DC2BF" w:rsidR="00D601D4" w:rsidRPr="00545E10" w:rsidRDefault="00D601D4" w:rsidP="00D601D4">
      <w:pPr>
        <w:rPr>
          <w:rFonts w:eastAsia="SimSun"/>
          <w:lang w:eastAsia="zh-CN"/>
        </w:rPr>
      </w:pPr>
      <w:r w:rsidRPr="00545E10">
        <w:rPr>
          <w:rFonts w:eastAsia="SimSun"/>
          <w:b/>
          <w:bCs/>
          <w:lang w:eastAsia="zh-CN"/>
        </w:rPr>
        <w:t>AMF:</w:t>
      </w:r>
      <w:r w:rsidRPr="00545E10">
        <w:rPr>
          <w:rFonts w:eastAsia="SimSun"/>
          <w:lang w:eastAsia="zh-CN"/>
        </w:rPr>
        <w:t xml:space="preserve"> It is responsible to </w:t>
      </w:r>
      <w:r w:rsidRPr="00545E10">
        <w:rPr>
          <w:lang w:eastAsia="zh-CN"/>
        </w:rPr>
        <w:t xml:space="preserve">transform the service area information received in group subscription data to service area per UE group member (Group Service Area) using the registration area of the registered UE group member, and optionally configure UE with the Group Service Area. </w:t>
      </w:r>
      <w:r w:rsidRPr="00545E10">
        <w:rPr>
          <w:rFonts w:eastAsia="SimSun"/>
          <w:lang w:eastAsia="zh-CN"/>
        </w:rPr>
        <w:t xml:space="preserve">It is also responsible to detect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109E6E30" w14:textId="77777777" w:rsidR="00D601D4" w:rsidRPr="00545E10" w:rsidRDefault="00D601D4" w:rsidP="00D601D4">
      <w:pPr>
        <w:rPr>
          <w:rFonts w:eastAsia="SimSun"/>
          <w:lang w:eastAsia="zh-CN"/>
        </w:rPr>
      </w:pPr>
      <w:r w:rsidRPr="00545E10">
        <w:rPr>
          <w:rFonts w:eastAsia="SimSun"/>
          <w:b/>
          <w:bCs/>
          <w:lang w:eastAsia="zh-CN"/>
        </w:rPr>
        <w:t>UE:</w:t>
      </w:r>
      <w:r w:rsidRPr="00545E10">
        <w:rPr>
          <w:rFonts w:eastAsia="SimSun"/>
          <w:lang w:eastAsia="zh-CN"/>
        </w:rPr>
        <w:t xml:space="preserve"> It can be provisioned with the </w:t>
      </w:r>
      <w:r w:rsidRPr="00545E10">
        <w:rPr>
          <w:lang w:eastAsia="zh-CN"/>
        </w:rPr>
        <w:t xml:space="preserve">Group Service Area and </w:t>
      </w:r>
      <w:r w:rsidRPr="00545E10">
        <w:t xml:space="preserve">determines whether it is in or out of the </w:t>
      </w:r>
      <w:r w:rsidRPr="00545E10">
        <w:rPr>
          <w:lang w:eastAsia="zh-CN"/>
        </w:rPr>
        <w:t>Group Service Area. Then it takes actions as defined for LADN, i.e. UE behaviour is based on LADN as defined in Rel-17 specifications without any changes.</w:t>
      </w:r>
    </w:p>
    <w:p w14:paraId="28F5CF14" w14:textId="5759DFC1" w:rsidR="00D601D4" w:rsidRPr="00545E10" w:rsidRDefault="00D601D4" w:rsidP="00D601D4">
      <w:pPr>
        <w:rPr>
          <w:rFonts w:eastAsia="SimSun"/>
          <w:lang w:eastAsia="zh-CN"/>
        </w:rPr>
      </w:pPr>
      <w:r w:rsidRPr="00545E10">
        <w:rPr>
          <w:rFonts w:eastAsia="SimSun"/>
          <w:b/>
          <w:bCs/>
          <w:lang w:eastAsia="zh-CN"/>
        </w:rPr>
        <w:t>SMF:</w:t>
      </w:r>
      <w:r w:rsidRPr="00545E10">
        <w:rPr>
          <w:rFonts w:eastAsia="SimSun"/>
          <w:lang w:eastAsia="zh-CN"/>
        </w:rPr>
        <w:t xml:space="preserve"> SMF can be informed by AMF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via subscribing to UE mobility event notification for the corresponding group and takes actions as defined for LADN.</w:t>
      </w:r>
    </w:p>
    <w:p w14:paraId="1E3C3E07" w14:textId="77777777" w:rsidR="00D601D4" w:rsidRPr="00545E10" w:rsidRDefault="00D601D4" w:rsidP="00D601D4">
      <w:pPr>
        <w:pStyle w:val="3"/>
      </w:pPr>
      <w:bookmarkStart w:id="928" w:name="_Toc92883032"/>
      <w:bookmarkStart w:id="929" w:name="_Toc92890923"/>
      <w:bookmarkStart w:id="930" w:name="_Toc104284920"/>
      <w:r w:rsidRPr="00545E10">
        <w:t>6.</w:t>
      </w:r>
      <w:r w:rsidR="000C30E3" w:rsidRPr="00545E10">
        <w:t>1</w:t>
      </w:r>
      <w:r w:rsidRPr="00545E10">
        <w:t>.3</w:t>
      </w:r>
      <w:r w:rsidRPr="00545E10">
        <w:tab/>
        <w:t>Procedures</w:t>
      </w:r>
      <w:bookmarkEnd w:id="926"/>
      <w:bookmarkEnd w:id="927"/>
      <w:bookmarkEnd w:id="928"/>
      <w:bookmarkEnd w:id="929"/>
      <w:bookmarkEnd w:id="930"/>
    </w:p>
    <w:p w14:paraId="5DD55275" w14:textId="34487801" w:rsidR="00D601D4" w:rsidRPr="00545E10" w:rsidRDefault="00D601D4" w:rsidP="00D601D4">
      <w:pPr>
        <w:rPr>
          <w:rFonts w:eastAsia="SimSun"/>
          <w:lang w:eastAsia="zh-CN"/>
        </w:rPr>
      </w:pPr>
      <w:bookmarkStart w:id="931" w:name="_Toc16839386"/>
      <w:bookmarkStart w:id="932" w:name="_Toc21087545"/>
      <w:r w:rsidRPr="00545E10">
        <w:rPr>
          <w:lang w:eastAsia="ko-KR"/>
        </w:rPr>
        <w:t xml:space="preserve">Figure </w:t>
      </w:r>
      <w:r w:rsidRPr="00545E10">
        <w:t>6.</w:t>
      </w:r>
      <w:r w:rsidR="00836CB9" w:rsidRPr="00545E10">
        <w:t>1</w:t>
      </w:r>
      <w:r w:rsidRPr="00545E10">
        <w:t>.3-1</w:t>
      </w:r>
      <w:r w:rsidRPr="00545E10">
        <w:rPr>
          <w:lang w:eastAsia="ko-KR"/>
        </w:rPr>
        <w:t xml:space="preserve"> outlines the procedure for </w:t>
      </w:r>
      <w:r w:rsidRPr="00545E10">
        <w:t>support of s</w:t>
      </w:r>
      <w:r w:rsidRPr="00545E10">
        <w:rPr>
          <w:lang w:eastAsia="zh-CN"/>
        </w:rPr>
        <w:t>ervice area group attribute.</w:t>
      </w:r>
    </w:p>
    <w:p w14:paraId="5BC929A5" w14:textId="77777777" w:rsidR="00D601D4" w:rsidRPr="00545E10" w:rsidRDefault="00D601D4" w:rsidP="00D601D4">
      <w:pPr>
        <w:pStyle w:val="TH"/>
      </w:pPr>
      <w:r w:rsidRPr="00545E10">
        <w:rPr>
          <w:rFonts w:eastAsia="맑은 고딕"/>
        </w:rPr>
        <w:object w:dxaOrig="23926" w:dyaOrig="13276" w14:anchorId="0E45371C">
          <v:shape id="_x0000_i1027" type="#_x0000_t75" style="width:453.25pt;height:252.2pt" o:ole="">
            <v:imagedata r:id="rId19" o:title=""/>
          </v:shape>
          <o:OLEObject Type="Embed" ProgID="Visio.Drawing.11" ShapeID="_x0000_i1027" DrawAspect="Content" ObjectID="_1714969894" r:id="rId20"/>
        </w:object>
      </w:r>
    </w:p>
    <w:p w14:paraId="4F4F824C" w14:textId="5B307F06" w:rsidR="00D601D4" w:rsidRPr="00545E10" w:rsidRDefault="00D601D4" w:rsidP="00D601D4">
      <w:pPr>
        <w:pStyle w:val="TF"/>
      </w:pPr>
      <w:r w:rsidRPr="00545E10">
        <w:t>Figure 6.</w:t>
      </w:r>
      <w:r w:rsidR="000C30E3" w:rsidRPr="00545E10">
        <w:t>1</w:t>
      </w:r>
      <w:r w:rsidRPr="00545E10">
        <w:t>.3-1: Procedures for support of s</w:t>
      </w:r>
      <w:r w:rsidRPr="00545E10">
        <w:rPr>
          <w:lang w:eastAsia="zh-CN"/>
        </w:rPr>
        <w:t>ervice area group attribute</w:t>
      </w:r>
    </w:p>
    <w:p w14:paraId="50AFE1B0" w14:textId="77777777" w:rsidR="00CA5F30" w:rsidRPr="00545E10" w:rsidRDefault="00CA5F30" w:rsidP="00CA5F30">
      <w:pPr>
        <w:pStyle w:val="B1"/>
      </w:pPr>
      <w:r w:rsidRPr="00545E10">
        <w:t>1.</w:t>
      </w:r>
      <w:r w:rsidRPr="00545E10">
        <w:tab/>
        <w:t>The AF provides information (Group ID, Group Data, and Group Membership) of a group to be created or updated in Nnef_ParameterProvision_Create or Nnef_ParameterProvision_Update to create.</w:t>
      </w:r>
    </w:p>
    <w:p w14:paraId="5BA7F263" w14:textId="77777777" w:rsidR="00CA5F30" w:rsidRPr="00545E10" w:rsidRDefault="00CA5F30" w:rsidP="00CA5F30">
      <w:pPr>
        <w:pStyle w:val="B1"/>
      </w:pPr>
      <w:r w:rsidRPr="00545E10">
        <w:tab/>
        <w:t>Group ID identifies the 5G VN Group.</w:t>
      </w:r>
    </w:p>
    <w:p w14:paraId="583E004D" w14:textId="77777777" w:rsidR="00CA5F30" w:rsidRPr="00545E10" w:rsidRDefault="00CA5F30" w:rsidP="00CA5F30">
      <w:pPr>
        <w:pStyle w:val="B1"/>
      </w:pPr>
      <w:r w:rsidRPr="00545E10">
        <w:tab/>
        <w:t>Group Data contains the DNN, S-NSSAI and Service Area Information for the group.</w:t>
      </w:r>
    </w:p>
    <w:p w14:paraId="1F8D7E11" w14:textId="77777777" w:rsidR="00CA5F30" w:rsidRPr="00545E10" w:rsidRDefault="00CA5F30" w:rsidP="00CA5F30">
      <w:pPr>
        <w:pStyle w:val="B1"/>
      </w:pPr>
      <w:r w:rsidRPr="00545E10">
        <w:tab/>
        <w:t>Group Membership contains a list of UE identities that uniquely identify the group member.</w:t>
      </w:r>
    </w:p>
    <w:p w14:paraId="330C8B78" w14:textId="77777777" w:rsidR="00CA5F30" w:rsidRPr="00545E10" w:rsidRDefault="00CA5F30" w:rsidP="00CA5F30">
      <w:pPr>
        <w:pStyle w:val="B1"/>
      </w:pPr>
      <w:r w:rsidRPr="00545E10">
        <w:t>2.</w:t>
      </w:r>
      <w:r w:rsidRPr="00545E10">
        <w:tab/>
        <w:t>The NEF requests to create or update group subscription data (External Group ID, Group Data, and Group Membership) via Nudm_ParameterProvision_Create or Nudm_ParameterProvision_Update.</w:t>
      </w:r>
    </w:p>
    <w:p w14:paraId="124D9BB1" w14:textId="77777777" w:rsidR="00CA5F30" w:rsidRPr="00545E10" w:rsidRDefault="00CA5F30" w:rsidP="00CA5F30">
      <w:pPr>
        <w:pStyle w:val="B1"/>
      </w:pPr>
      <w:r w:rsidRPr="00545E10">
        <w:tab/>
        <w:t>The NEF can transform the Service Area Information expressed in geographical area into Service Area Information expressed in a list of TAI or cell ID.</w:t>
      </w:r>
    </w:p>
    <w:p w14:paraId="4A7B2CC6" w14:textId="77777777" w:rsidR="00CA5F30" w:rsidRPr="00545E10" w:rsidRDefault="00CA5F30" w:rsidP="00CA5F30">
      <w:pPr>
        <w:pStyle w:val="B1"/>
      </w:pPr>
      <w:r w:rsidRPr="00545E10">
        <w:t>3.</w:t>
      </w:r>
      <w:r w:rsidRPr="00545E10">
        <w:tab/>
        <w:t>The UDM may read from UDR, by means of Nudr_DM_Query, corresponding group subscription data in order to validate required data updates and authorize these changes for group for the corresponding AF.</w:t>
      </w:r>
    </w:p>
    <w:p w14:paraId="1EFC3305" w14:textId="77777777" w:rsidR="00CA5F30" w:rsidRPr="00545E10" w:rsidRDefault="00CA5F30" w:rsidP="00CA5F30">
      <w:pPr>
        <w:pStyle w:val="B1"/>
      </w:pPr>
      <w:r w:rsidRPr="00545E10">
        <w:t>4.</w:t>
      </w:r>
      <w:r w:rsidRPr="00545E10">
        <w:tab/>
        <w:t>The UDM updates the UE subscription data and/or group subscription data, and requests to create or update UE subscription data and/or group subscription data via Nudr_DM_Create/Update.</w:t>
      </w:r>
    </w:p>
    <w:p w14:paraId="01EB7316" w14:textId="77777777" w:rsidR="00CA5F30" w:rsidRPr="00545E10" w:rsidRDefault="00CA5F30" w:rsidP="00CA5F30">
      <w:pPr>
        <w:pStyle w:val="B1"/>
      </w:pPr>
      <w:r w:rsidRPr="00545E10">
        <w:lastRenderedPageBreak/>
        <w:t>5.</w:t>
      </w:r>
      <w:r w:rsidRPr="00545E10">
        <w:tab/>
        <w:t>The UDM responds the NEF with Nudm_ParameterProvision_Create/Update Response.</w:t>
      </w:r>
    </w:p>
    <w:p w14:paraId="0ABBEE6B" w14:textId="77777777" w:rsidR="00CA5F30" w:rsidRPr="00545E10" w:rsidRDefault="00CA5F30" w:rsidP="00CA5F30">
      <w:pPr>
        <w:pStyle w:val="B1"/>
      </w:pPr>
      <w:r w:rsidRPr="00545E10">
        <w:t>6.</w:t>
      </w:r>
      <w:r w:rsidRPr="00545E10">
        <w:tab/>
        <w:t>The NEF responds the AF with Nnef_ParameterProvision_Create/Update Response.</w:t>
      </w:r>
    </w:p>
    <w:p w14:paraId="76549666" w14:textId="022B20B8" w:rsidR="00CA5F30" w:rsidRPr="00545E10" w:rsidRDefault="00CA5F30" w:rsidP="00CA5F30">
      <w:pPr>
        <w:pStyle w:val="B1"/>
      </w:pPr>
      <w:r w:rsidRPr="00545E10">
        <w:t>7.</w:t>
      </w:r>
      <w:r w:rsidRPr="00545E10">
        <w:tab/>
        <w:t>The UDM provides group subscription data to AMF or SMF</w:t>
      </w:r>
      <w:r w:rsidR="000042CD" w:rsidRPr="00545E10">
        <w:t xml:space="preserve"> as </w:t>
      </w:r>
      <w:r w:rsidR="00333336">
        <w:t>"</w:t>
      </w:r>
      <w:r w:rsidR="000042CD" w:rsidRPr="00545E10">
        <w:t>Subscription Data, Group Data</w:t>
      </w:r>
      <w:r w:rsidR="00333336">
        <w:t>"</w:t>
      </w:r>
      <w:r w:rsidR="000042CD" w:rsidRPr="00545E10">
        <w:t xml:space="preserve"> data type</w:t>
      </w:r>
      <w:r w:rsidRPr="00545E10">
        <w:t xml:space="preserve"> via Nudm_SDM_Notification or Nudm_SDM_Get.</w:t>
      </w:r>
    </w:p>
    <w:p w14:paraId="379B7DAF" w14:textId="77777777" w:rsidR="00CA5F30" w:rsidRPr="00545E10" w:rsidRDefault="00CA5F30" w:rsidP="00CA5F30">
      <w:pPr>
        <w:pStyle w:val="B1"/>
      </w:pPr>
      <w:r w:rsidRPr="00545E10">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545E10" w:rsidRDefault="00CA5F30" w:rsidP="00CA5F30">
      <w:pPr>
        <w:pStyle w:val="B1"/>
      </w:pPr>
      <w:r w:rsidRPr="00545E10">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2DC2D96B" w:rsidR="00CA5F30" w:rsidRPr="00545E10" w:rsidRDefault="00CA5F30" w:rsidP="00CA5F30">
      <w:pPr>
        <w:pStyle w:val="B1"/>
      </w:pPr>
      <w:r w:rsidRPr="00545E10">
        <w:t>8.</w:t>
      </w:r>
      <w:r w:rsidRPr="00545E10">
        <w:tab/>
        <w:t>The UDR provides group subscription data to PCF</w:t>
      </w:r>
      <w:r w:rsidR="000042CD" w:rsidRPr="00545E10">
        <w:t xml:space="preserve"> as </w:t>
      </w:r>
      <w:r w:rsidR="00333336">
        <w:t>"</w:t>
      </w:r>
      <w:r w:rsidR="000042CD" w:rsidRPr="00545E10">
        <w:t>Subscription Data, Group Data</w:t>
      </w:r>
      <w:r w:rsidR="00333336">
        <w:t>"</w:t>
      </w:r>
      <w:r w:rsidR="000042CD" w:rsidRPr="00545E10">
        <w:t xml:space="preserve"> data type</w:t>
      </w:r>
      <w:r w:rsidRPr="00545E10">
        <w:t xml:space="preserve"> via Nudr_DM_Query or Nudr_DM_Notify. The PCF updates URSP rules to the registered UE group member, if needed.</w:t>
      </w:r>
    </w:p>
    <w:p w14:paraId="3D1D1A72" w14:textId="77777777" w:rsidR="00CA5F30" w:rsidRPr="00545E10" w:rsidRDefault="00CA5F30" w:rsidP="00CA5F30">
      <w:pPr>
        <w:pStyle w:val="B1"/>
      </w:pPr>
      <w:r w:rsidRPr="00545E10">
        <w:t>9.</w:t>
      </w:r>
      <w:r w:rsidRPr="00545E10">
        <w:tab/>
        <w:t>The AMF transforms the service area information received in group subscription data to service area per UE group member (Group Service Area, i.e. DNN, S-NSSAI, a list of TAIs) using the registration area of the registered UE group member, and configure UE with the Group Service Area via Registration or UE Configuration Update procedure.</w:t>
      </w:r>
    </w:p>
    <w:p w14:paraId="2EE6D0F2" w14:textId="4990B303" w:rsidR="00CA5F30" w:rsidRPr="00545E10" w:rsidRDefault="00CA5F30" w:rsidP="00CA5F30">
      <w:pPr>
        <w:pStyle w:val="B1"/>
      </w:pPr>
      <w:r w:rsidRPr="00545E10">
        <w:t>10.</w:t>
      </w:r>
      <w:r w:rsidRPr="00545E10">
        <w:tab/>
        <w:t xml:space="preserve">The UE behaves similar with mechanism defined for LADN as defined in clause 5.6.5 of </w:t>
      </w:r>
      <w:r w:rsidR="005C588E" w:rsidRPr="00545E10">
        <w:t>TS</w:t>
      </w:r>
      <w:r w:rsidR="005C588E">
        <w:t> </w:t>
      </w:r>
      <w:r w:rsidR="005C588E" w:rsidRPr="00545E10">
        <w:t>23.501</w:t>
      </w:r>
      <w:r w:rsidR="005C588E">
        <w:t> </w:t>
      </w:r>
      <w:r w:rsidR="005C588E" w:rsidRPr="00545E10">
        <w:t>[</w:t>
      </w:r>
      <w:r w:rsidRPr="00545E10">
        <w:t>2]. When the UE is in a Group Service Area, the UE can send NAS SM request to the network.</w:t>
      </w:r>
    </w:p>
    <w:p w14:paraId="0B94E217" w14:textId="559FECFB" w:rsidR="00D601D4" w:rsidRPr="00545E10" w:rsidRDefault="00CA5F30" w:rsidP="00CA5F30">
      <w:pPr>
        <w:pStyle w:val="B2"/>
      </w:pPr>
      <w:r w:rsidRPr="00545E10">
        <w:t>a)</w:t>
      </w:r>
      <w:r w:rsidRPr="00545E10">
        <w:tab/>
        <w:t>When the UE is out of a Group Service Area, the UE:</w:t>
      </w:r>
    </w:p>
    <w:p w14:paraId="4725C428" w14:textId="77777777" w:rsidR="00CA5F30" w:rsidRPr="00545E10" w:rsidRDefault="00CA5F30" w:rsidP="00CA5F30">
      <w:pPr>
        <w:pStyle w:val="B3"/>
      </w:pPr>
      <w:r w:rsidRPr="00545E10">
        <w:t>-</w:t>
      </w:r>
      <w:r w:rsidRPr="00545E10">
        <w:tab/>
        <w:t>shall not request to activate UP connection of a PDU Session for the corresponding DNN, S-NSSAI;</w:t>
      </w:r>
    </w:p>
    <w:p w14:paraId="3BBF0F25" w14:textId="77777777" w:rsidR="00CA5F30" w:rsidRPr="00545E10" w:rsidRDefault="00CA5F30" w:rsidP="00CA5F30">
      <w:pPr>
        <w:pStyle w:val="B3"/>
      </w:pPr>
      <w:r w:rsidRPr="00545E10">
        <w:t>-</w:t>
      </w:r>
      <w:r w:rsidRPr="00545E10">
        <w:tab/>
        <w:t>shall not establish/modify a PDU Session for the corresponding DNN, S-NSSAI (except for PS Data Off status change reporting for an established PDU Session);</w:t>
      </w:r>
    </w:p>
    <w:p w14:paraId="518FAE36" w14:textId="77777777" w:rsidR="00CA5F30" w:rsidRPr="00545E10" w:rsidRDefault="00CA5F30" w:rsidP="00CA5F30">
      <w:pPr>
        <w:pStyle w:val="B3"/>
      </w:pPr>
      <w:r w:rsidRPr="00545E10">
        <w:t>-</w:t>
      </w:r>
      <w:r w:rsidRPr="00545E10">
        <w:tab/>
        <w:t>need not release any existing PDU Session for the corresponding DNN, S-NSSAI unless UE receives explicit SM PDU Session Release Request message from the network.</w:t>
      </w:r>
    </w:p>
    <w:p w14:paraId="735340CE" w14:textId="6F00DD95" w:rsidR="00CA5F30" w:rsidRPr="00545E10" w:rsidRDefault="00CA5F30" w:rsidP="00CA5F30">
      <w:pPr>
        <w:pStyle w:val="B2"/>
      </w:pPr>
      <w:r w:rsidRPr="00545E10">
        <w:t>b)</w:t>
      </w:r>
      <w:r w:rsidRPr="00545E10">
        <w:tab/>
        <w:t>When the UE is in a Group Service Area, the UE:</w:t>
      </w:r>
    </w:p>
    <w:p w14:paraId="38766D1E" w14:textId="77777777" w:rsidR="00CA5F30" w:rsidRPr="00545E10" w:rsidRDefault="00CA5F30" w:rsidP="00CA5F30">
      <w:pPr>
        <w:pStyle w:val="B3"/>
      </w:pPr>
      <w:r w:rsidRPr="00545E10">
        <w:t>-</w:t>
      </w:r>
      <w:r w:rsidRPr="00545E10">
        <w:tab/>
        <w:t>may request a PDU Session Establishment/Modification for the corresponding DNN, S-NSSAI;</w:t>
      </w:r>
    </w:p>
    <w:p w14:paraId="171DB250" w14:textId="77777777" w:rsidR="00CA5F30" w:rsidRPr="00545E10" w:rsidRDefault="00CA5F30" w:rsidP="00CA5F30">
      <w:pPr>
        <w:pStyle w:val="B3"/>
      </w:pPr>
      <w:r w:rsidRPr="00545E10">
        <w:t>-</w:t>
      </w:r>
      <w:r w:rsidRPr="00545E10">
        <w:tab/>
        <w:t>may request to activate UP connection of the existing PDU Session for the corresponding DNN, S-NSSAI.</w:t>
      </w:r>
    </w:p>
    <w:p w14:paraId="341E1010" w14:textId="77777777" w:rsidR="00CA5F30" w:rsidRPr="00545E10" w:rsidRDefault="00CA5F30" w:rsidP="00D601D4">
      <w:pPr>
        <w:pStyle w:val="B1"/>
      </w:pPr>
      <w:r w:rsidRPr="00545E10">
        <w:t>11.</w:t>
      </w:r>
      <w:r w:rsidRPr="00545E10">
        <w:tab/>
        <w:t>When receiving NAS SM request with the DNN, S-NSSAI associated with the group, the AMF determines UE presence in Group Service Area and forwards it to the SMF.</w:t>
      </w:r>
    </w:p>
    <w:p w14:paraId="55C351E3" w14:textId="6601DE21" w:rsidR="00CA5F30" w:rsidRPr="00545E10" w:rsidRDefault="00CA5F30" w:rsidP="00D601D4">
      <w:pPr>
        <w:pStyle w:val="B1"/>
      </w:pPr>
      <w:r w:rsidRPr="00545E10">
        <w:t>12.</w:t>
      </w:r>
      <w:r w:rsidRPr="00545E10">
        <w:tab/>
        <w:t xml:space="preserve">When receiving NAS SM request with the DNN, S-NSSAI associated with the group, the SMF determines UE presence in Group Service Area based on the indication received from the AMF. The SMF shall also subscribe to </w:t>
      </w:r>
      <w:r w:rsidR="00333336">
        <w:t>"</w:t>
      </w:r>
      <w:r w:rsidRPr="00545E10">
        <w:t>UE mobility event notification</w:t>
      </w:r>
      <w:r w:rsidR="00333336">
        <w:t>"</w:t>
      </w:r>
      <w:r w:rsidRPr="00545E10">
        <w:t xml:space="preserve"> for reporting UE presence in Area of Interest by providing DNN, S-NSSAI associated with the group to the AMF as described in clauses 5.6.11 and 5.3.4.4 of </w:t>
      </w:r>
      <w:r w:rsidR="005C588E" w:rsidRPr="00545E10">
        <w:t>TS</w:t>
      </w:r>
      <w:r w:rsidR="005C588E">
        <w:t> </w:t>
      </w:r>
      <w:r w:rsidR="005C588E" w:rsidRPr="00545E10">
        <w:t>23.501</w:t>
      </w:r>
      <w:r w:rsidR="005C588E">
        <w:t> </w:t>
      </w:r>
      <w:r w:rsidR="005C588E" w:rsidRPr="00545E10">
        <w:t>[</w:t>
      </w:r>
      <w:r w:rsidRPr="00545E10">
        <w:t xml:space="preserve">2]. The UE behaves similar with mechanism defined for LADN as defined in clause 5.6.5 of </w:t>
      </w:r>
      <w:r w:rsidR="005C588E" w:rsidRPr="00545E10">
        <w:t>TS</w:t>
      </w:r>
      <w:r w:rsidR="005C588E">
        <w:t> </w:t>
      </w:r>
      <w:r w:rsidR="005C588E" w:rsidRPr="00545E10">
        <w:t>23.501</w:t>
      </w:r>
      <w:r w:rsidR="005C588E">
        <w:t> </w:t>
      </w:r>
      <w:r w:rsidR="005C588E" w:rsidRPr="00545E10">
        <w:t>[</w:t>
      </w:r>
      <w:r w:rsidRPr="00545E10">
        <w:t>2].</w:t>
      </w:r>
    </w:p>
    <w:p w14:paraId="3C4D751D" w14:textId="47C0B608" w:rsidR="00D601D4" w:rsidRPr="00545E10" w:rsidRDefault="00CA5F30" w:rsidP="00CA5F30">
      <w:pPr>
        <w:pStyle w:val="B2"/>
      </w:pPr>
      <w:r w:rsidRPr="00545E10">
        <w:t>a)</w:t>
      </w:r>
      <w:r w:rsidRPr="00545E10">
        <w:tab/>
        <w:t>When SMF is informed that the UE presence in a Group Service Area is OUT, the SMF shall:</w:t>
      </w:r>
    </w:p>
    <w:p w14:paraId="503AE2E3" w14:textId="77777777" w:rsidR="00CA5F30" w:rsidRPr="00545E10" w:rsidRDefault="00CA5F30" w:rsidP="00CA5F30">
      <w:pPr>
        <w:pStyle w:val="B3"/>
      </w:pPr>
      <w:r w:rsidRPr="00545E10">
        <w:t>-</w:t>
      </w:r>
      <w:r w:rsidRPr="00545E10">
        <w:tab/>
        <w:t>release the PDU Session immediately; or</w:t>
      </w:r>
    </w:p>
    <w:p w14:paraId="12E639E0" w14:textId="77777777" w:rsidR="00CA5F30" w:rsidRPr="00545E10" w:rsidRDefault="00CA5F30" w:rsidP="00CA5F30">
      <w:pPr>
        <w:pStyle w:val="B3"/>
      </w:pPr>
      <w:r w:rsidRPr="00545E10">
        <w:t>-</w:t>
      </w:r>
      <w:r w:rsidRPr="00545E1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545E10" w:rsidRDefault="00CA5F30" w:rsidP="00CA5F30">
      <w:pPr>
        <w:pStyle w:val="B2"/>
      </w:pPr>
      <w:r w:rsidRPr="00545E10">
        <w:t>b)</w:t>
      </w:r>
      <w:r w:rsidRPr="00545E10">
        <w:tab/>
        <w:t>When SMF is informed that the UE presence a Group Service Area is IN, the SMF shall:</w:t>
      </w:r>
    </w:p>
    <w:p w14:paraId="2C30B3E4" w14:textId="77777777" w:rsidR="00CA5F30" w:rsidRPr="00545E10" w:rsidRDefault="00CA5F30" w:rsidP="00CA5F30">
      <w:pPr>
        <w:pStyle w:val="B3"/>
      </w:pPr>
      <w:r w:rsidRPr="00545E10">
        <w:t>-</w:t>
      </w:r>
      <w:r w:rsidRPr="00545E10">
        <w:tab/>
        <w:t>ensure that Data Notification is enabled.</w:t>
      </w:r>
    </w:p>
    <w:p w14:paraId="2514A063"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131679D9" w14:textId="49FCBFD3" w:rsidR="00CA5F30" w:rsidRPr="00545E10" w:rsidRDefault="00CA5F30" w:rsidP="00CA5F30">
      <w:pPr>
        <w:pStyle w:val="B2"/>
      </w:pPr>
      <w:r w:rsidRPr="00545E10">
        <w:lastRenderedPageBreak/>
        <w:t>c)</w:t>
      </w:r>
      <w:r w:rsidRPr="00545E10">
        <w:tab/>
        <w:t>When the SMF is informed that the UE presence in a Group Service Area is UNKNOWN, the SMF may:</w:t>
      </w:r>
    </w:p>
    <w:p w14:paraId="3D9D7955" w14:textId="77777777" w:rsidR="00CA5F30" w:rsidRPr="00545E10" w:rsidRDefault="00CA5F30" w:rsidP="00CA5F30">
      <w:pPr>
        <w:pStyle w:val="B3"/>
      </w:pPr>
      <w:r w:rsidRPr="00545E10">
        <w:t>-</w:t>
      </w:r>
      <w:r w:rsidRPr="00545E10">
        <w:tab/>
        <w:t>ensure that Data Notification is enabled.</w:t>
      </w:r>
    </w:p>
    <w:p w14:paraId="2B013FDA"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0057E9CF" w14:textId="72C83AA2" w:rsidR="00CA5F30" w:rsidRPr="00545E10" w:rsidRDefault="00CA5F30" w:rsidP="00CA5F30">
      <w:pPr>
        <w:pStyle w:val="B1"/>
      </w:pPr>
      <w:r w:rsidRPr="00545E10">
        <w:t>13.</w:t>
      </w:r>
      <w:r w:rsidRPr="00545E10">
        <w:tab/>
        <w:t xml:space="preserve">Finish rest of the Session Management procedures as defined in clause 4.3 of </w:t>
      </w:r>
      <w:r w:rsidR="005C588E" w:rsidRPr="00545E10">
        <w:t>TS</w:t>
      </w:r>
      <w:r w:rsidR="005C588E">
        <w:t> </w:t>
      </w:r>
      <w:r w:rsidR="005C588E" w:rsidRPr="00545E10">
        <w:t>23.502</w:t>
      </w:r>
      <w:r w:rsidR="005C588E">
        <w:t> </w:t>
      </w:r>
      <w:r w:rsidR="005C588E" w:rsidRPr="00545E10">
        <w:t>[</w:t>
      </w:r>
      <w:r w:rsidRPr="00545E10">
        <w:t>3].</w:t>
      </w:r>
    </w:p>
    <w:p w14:paraId="6B9A712C" w14:textId="77777777" w:rsidR="00D601D4" w:rsidRPr="00545E10" w:rsidRDefault="00D601D4" w:rsidP="00D601D4">
      <w:pPr>
        <w:pStyle w:val="3"/>
      </w:pPr>
      <w:bookmarkStart w:id="933" w:name="_Toc92883033"/>
      <w:bookmarkStart w:id="934" w:name="_Toc92890924"/>
      <w:bookmarkStart w:id="935" w:name="_Toc104284921"/>
      <w:r w:rsidRPr="00545E10">
        <w:t>6.</w:t>
      </w:r>
      <w:r w:rsidR="000C30E3" w:rsidRPr="00545E10">
        <w:t>1</w:t>
      </w:r>
      <w:r w:rsidRPr="00545E10">
        <w:t>.4</w:t>
      </w:r>
      <w:r w:rsidRPr="00545E10">
        <w:tab/>
        <w:t>Impacts on existing entities and interfaces</w:t>
      </w:r>
      <w:bookmarkEnd w:id="931"/>
      <w:bookmarkEnd w:id="932"/>
      <w:bookmarkEnd w:id="933"/>
      <w:bookmarkEnd w:id="934"/>
      <w:bookmarkEnd w:id="935"/>
    </w:p>
    <w:bookmarkEnd w:id="919"/>
    <w:bookmarkEnd w:id="920"/>
    <w:p w14:paraId="60AE2C7D" w14:textId="77777777" w:rsidR="000042CD" w:rsidRPr="00545E10" w:rsidRDefault="000042CD" w:rsidP="000042CD">
      <w:pPr>
        <w:rPr>
          <w:rFonts w:eastAsia="SimSun"/>
          <w:lang w:eastAsia="zh-CN"/>
        </w:rPr>
      </w:pPr>
      <w:r w:rsidRPr="00545E10">
        <w:rPr>
          <w:rFonts w:eastAsia="SimSun"/>
          <w:lang w:eastAsia="zh-CN"/>
        </w:rPr>
        <w:t xml:space="preserve">NEF/UDM: The </w:t>
      </w:r>
      <w:r w:rsidRPr="00545E10">
        <w:t>parameter provisioning service can support service area information as a new input parameter for management of a 5G VN group.</w:t>
      </w:r>
    </w:p>
    <w:p w14:paraId="14EDA149" w14:textId="0F088911" w:rsidR="000042CD" w:rsidRPr="00545E10" w:rsidRDefault="000042CD" w:rsidP="000042CD">
      <w:pPr>
        <w:rPr>
          <w:rFonts w:eastAsia="SimSun"/>
          <w:lang w:eastAsia="zh-CN"/>
        </w:rPr>
      </w:pPr>
      <w:r w:rsidRPr="00545E10">
        <w:rPr>
          <w:rFonts w:eastAsia="SimSun"/>
          <w:lang w:eastAsia="zh-CN"/>
        </w:rPr>
        <w:t xml:space="preserve">UDM/UDR: The group subscription data can contain 5G VN group membership information and 5G VN group data including the </w:t>
      </w:r>
      <w:r w:rsidRPr="00545E10">
        <w:t>service area information.</w:t>
      </w:r>
    </w:p>
    <w:p w14:paraId="7B513A3E" w14:textId="2F6CC988" w:rsidR="000042CD" w:rsidRPr="00545E10" w:rsidRDefault="000042CD" w:rsidP="000042CD">
      <w:pPr>
        <w:rPr>
          <w:rFonts w:eastAsia="SimSun"/>
          <w:lang w:eastAsia="zh-CN"/>
        </w:rPr>
      </w:pPr>
      <w:r w:rsidRPr="00545E10">
        <w:rPr>
          <w:rFonts w:eastAsia="SimSun"/>
          <w:lang w:eastAsia="zh-CN"/>
        </w:rPr>
        <w:t xml:space="preserve">AMF: The AMF can </w:t>
      </w:r>
      <w:r w:rsidRPr="00545E10">
        <w:rPr>
          <w:lang w:eastAsia="zh-CN"/>
        </w:rPr>
        <w:t>transform the service area information received in the group subscription data to service area per UE group member (Group Service Area) using the registration area of the registered UE group member, and configure UE with the Group Service Area along with the associated DNN and S-NSSAI</w:t>
      </w:r>
      <w:r w:rsidRPr="00545E10">
        <w:t xml:space="preserve">. The AMF can </w:t>
      </w:r>
      <w:r w:rsidRPr="00545E10">
        <w:rPr>
          <w:rFonts w:eastAsia="SimSun"/>
          <w:lang w:eastAsia="zh-CN"/>
        </w:rPr>
        <w:t xml:space="preserve">detect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76345CB9" w14:textId="77777777" w:rsidR="000042CD" w:rsidRPr="00545E10" w:rsidRDefault="000042CD" w:rsidP="000042CD">
      <w:pPr>
        <w:rPr>
          <w:rFonts w:eastAsia="SimSun"/>
          <w:lang w:eastAsia="zh-CN"/>
        </w:rPr>
      </w:pPr>
      <w:r w:rsidRPr="00545E10">
        <w:rPr>
          <w:rFonts w:eastAsia="SimSun"/>
          <w:lang w:eastAsia="zh-CN"/>
        </w:rPr>
        <w:t>UE: With</w:t>
      </w:r>
      <w:r w:rsidRPr="00545E10">
        <w:rPr>
          <w:lang w:eastAsia="zh-CN"/>
        </w:rPr>
        <w:t xml:space="preserve"> the Group Service Area along with the associated DNN and S-NSSAI</w:t>
      </w:r>
      <w:r w:rsidRPr="00545E10">
        <w:t xml:space="preserve">, the UE behaves as same as </w:t>
      </w:r>
      <w:r w:rsidRPr="00545E10">
        <w:rPr>
          <w:lang w:eastAsia="zh-CN"/>
        </w:rPr>
        <w:t>Rel-17 LADN.</w:t>
      </w:r>
    </w:p>
    <w:p w14:paraId="26FF7BD0" w14:textId="7075F3FA" w:rsidR="00D601D4" w:rsidRPr="00545E10" w:rsidRDefault="000042CD" w:rsidP="000042CD">
      <w:pPr>
        <w:rPr>
          <w:lang w:eastAsia="zh-CN"/>
        </w:rPr>
      </w:pPr>
      <w:r w:rsidRPr="00545E10">
        <w:rPr>
          <w:lang w:eastAsia="zh-CN"/>
        </w:rPr>
        <w:t xml:space="preserve">SMF: </w:t>
      </w:r>
      <w:r w:rsidRPr="00545E10">
        <w:rPr>
          <w:rFonts w:eastAsia="SimSun"/>
          <w:lang w:eastAsia="zh-CN"/>
        </w:rPr>
        <w:t xml:space="preserve">With the information received from AMF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 xml:space="preserve">Group Service Area, the SMF takes actions </w:t>
      </w:r>
      <w:r w:rsidRPr="00545E10">
        <w:t xml:space="preserve">as same as </w:t>
      </w:r>
      <w:r w:rsidRPr="00545E10">
        <w:rPr>
          <w:lang w:eastAsia="zh-CN"/>
        </w:rPr>
        <w:t>Rel-17 LADN.</w:t>
      </w:r>
    </w:p>
    <w:p w14:paraId="323DB321" w14:textId="77777777" w:rsidR="004653E8" w:rsidRPr="00545E10" w:rsidRDefault="004653E8" w:rsidP="004653E8">
      <w:pPr>
        <w:pStyle w:val="2"/>
      </w:pPr>
      <w:bookmarkStart w:id="936" w:name="_Toc104284922"/>
      <w:r w:rsidRPr="00545E10">
        <w:rPr>
          <w:lang w:eastAsia="zh-CN"/>
        </w:rPr>
        <w:t>6.</w:t>
      </w:r>
      <w:r w:rsidR="0060172E" w:rsidRPr="00545E10">
        <w:rPr>
          <w:lang w:eastAsia="zh-CN"/>
        </w:rPr>
        <w:t>2</w:t>
      </w:r>
      <w:r w:rsidRPr="00545E10">
        <w:rPr>
          <w:lang w:eastAsia="ko-KR"/>
        </w:rPr>
        <w:tab/>
      </w:r>
      <w:r w:rsidRPr="00545E10">
        <w:t>Solution</w:t>
      </w:r>
      <w:r w:rsidRPr="00545E10">
        <w:rPr>
          <w:lang w:eastAsia="zh-CN"/>
        </w:rPr>
        <w:t xml:space="preserve"> #</w:t>
      </w:r>
      <w:r w:rsidR="0060172E" w:rsidRPr="00545E10">
        <w:rPr>
          <w:lang w:eastAsia="zh-CN"/>
        </w:rPr>
        <w:t>2</w:t>
      </w:r>
      <w:r w:rsidRPr="00545E10">
        <w:t>: New NEF service for connection management for a group</w:t>
      </w:r>
      <w:bookmarkEnd w:id="936"/>
    </w:p>
    <w:p w14:paraId="040DC74B" w14:textId="77777777" w:rsidR="004653E8" w:rsidRPr="00545E10" w:rsidRDefault="004653E8" w:rsidP="004653E8">
      <w:pPr>
        <w:pStyle w:val="3"/>
        <w:rPr>
          <w:lang w:eastAsia="ko-KR"/>
        </w:rPr>
      </w:pPr>
      <w:bookmarkStart w:id="937" w:name="_Toc104284923"/>
      <w:r w:rsidRPr="00545E10">
        <w:rPr>
          <w:lang w:eastAsia="ko-KR"/>
        </w:rPr>
        <w:t>6.</w:t>
      </w:r>
      <w:r w:rsidR="0060172E" w:rsidRPr="00545E10">
        <w:rPr>
          <w:lang w:eastAsia="ko-KR"/>
        </w:rPr>
        <w:t>2</w:t>
      </w:r>
      <w:r w:rsidRPr="00545E10">
        <w:rPr>
          <w:lang w:eastAsia="ko-KR"/>
        </w:rPr>
        <w:t>.1</w:t>
      </w:r>
      <w:r w:rsidRPr="00545E10">
        <w:rPr>
          <w:lang w:eastAsia="ko-KR"/>
        </w:rPr>
        <w:tab/>
        <w:t>Introduction</w:t>
      </w:r>
      <w:bookmarkEnd w:id="937"/>
    </w:p>
    <w:p w14:paraId="1FA3349B" w14:textId="334C3400" w:rsidR="004653E8" w:rsidRPr="00545E10" w:rsidDel="00FC1688" w:rsidRDefault="004653E8" w:rsidP="004653E8">
      <w:pPr>
        <w:pStyle w:val="EditorsNote"/>
        <w:rPr>
          <w:del w:id="938" w:author="S2-2204915" w:date="2022-05-21T07:48:00Z"/>
        </w:rPr>
      </w:pPr>
      <w:del w:id="939" w:author="S2-2204915" w:date="2022-05-21T07:48:00Z">
        <w:r w:rsidRPr="00545E10" w:rsidDel="00FC1688">
          <w:delText>Editor</w:delText>
        </w:r>
        <w:r w:rsidR="00333336" w:rsidDel="00FC1688">
          <w:delText>'</w:delText>
        </w:r>
        <w:r w:rsidRPr="00545E10" w:rsidDel="00FC1688">
          <w:delText xml:space="preserve">s </w:delText>
        </w:r>
        <w:r w:rsidR="00CA5F30" w:rsidRPr="00545E10" w:rsidDel="00FC1688">
          <w:delText>note</w:delText>
        </w:r>
        <w:r w:rsidRPr="00545E10" w:rsidDel="00FC1688">
          <w:delText>:</w:delText>
        </w:r>
        <w:r w:rsidRPr="00545E10" w:rsidDel="00FC1688">
          <w:tab/>
          <w:delText>This clause</w:delText>
        </w:r>
        <w:r w:rsidR="00CA5F30" w:rsidRPr="00545E10" w:rsidDel="00FC1688">
          <w:delText xml:space="preserve"> </w:delText>
        </w:r>
        <w:r w:rsidRPr="00545E10" w:rsidDel="00FC1688">
          <w:delText>briefly lists the key issue(s) addressed by this solution, and the main principles of the solution.</w:delText>
        </w:r>
      </w:del>
    </w:p>
    <w:p w14:paraId="5325E62A" w14:textId="655CD708" w:rsidR="004653E8" w:rsidRPr="00545E10" w:rsidRDefault="00CA5F30" w:rsidP="00CA5F30">
      <w:pPr>
        <w:rPr>
          <w:lang w:eastAsia="zh-CN"/>
        </w:rPr>
      </w:pPr>
      <w:r w:rsidRPr="00545E10">
        <w:rPr>
          <w:lang w:eastAsia="zh-CN"/>
        </w:rPr>
        <w:t>This solution aims to address the key issue</w:t>
      </w:r>
      <w:r w:rsidR="00E15C76" w:rsidRPr="00545E10">
        <w:rPr>
          <w:lang w:eastAsia="zh-CN"/>
        </w:rPr>
        <w:t xml:space="preserve"> </w:t>
      </w:r>
      <w:r w:rsidR="00E15C76" w:rsidRPr="00545E10">
        <w:t xml:space="preserve">#3: </w:t>
      </w:r>
      <w:r w:rsidR="00E15C76" w:rsidRPr="00545E10">
        <w:rPr>
          <w:noProof/>
        </w:rPr>
        <w:t xml:space="preserve">NEF exposure framework for provisioning of traffic characteristics and monitoring of performance </w:t>
      </w:r>
      <w:r w:rsidR="00E15C76" w:rsidRPr="00545E10">
        <w:t>characteristics</w:t>
      </w:r>
      <w:r w:rsidRPr="00545E10">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545E10" w:rsidRDefault="00E15C76" w:rsidP="00E15C76">
      <w:pPr>
        <w:rPr>
          <w:lang w:eastAsia="zh-CN"/>
        </w:rPr>
      </w:pPr>
      <w:r w:rsidRPr="00545E10">
        <w:rPr>
          <w:lang w:eastAsia="zh-CN"/>
        </w:rPr>
        <w:t>The solution assumes that the group membership information (e.g</w:t>
      </w:r>
      <w:r w:rsidR="00545E10" w:rsidRPr="00545E10">
        <w:rPr>
          <w:lang w:eastAsia="zh-CN"/>
        </w:rPr>
        <w:t>.</w:t>
      </w:r>
      <w:r w:rsidRPr="00545E10">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545E10" w:rsidRDefault="00E15C76" w:rsidP="00E15C76">
      <w:pPr>
        <w:pStyle w:val="B1"/>
      </w:pPr>
      <w:r w:rsidRPr="00545E10">
        <w:t>-</w:t>
      </w:r>
      <w:r w:rsidRPr="00545E10">
        <w:tab/>
        <w:t xml:space="preserve">Transfer interval: </w:t>
      </w:r>
      <w:r w:rsidRPr="00545E10">
        <w:rPr>
          <w:noProof/>
          <w:lang w:eastAsia="en-US"/>
        </w:rPr>
        <w:t>Time difference between two consecutive transfers of application data from an application via the service interface to 3GPP system</w:t>
      </w:r>
      <w:r w:rsidRPr="00545E10">
        <w:t>. It indicates the time elapsed between any two consecutive messages delivered by the automation application to the ingress of the 3GPP system</w:t>
      </w:r>
      <w:r w:rsidRPr="00545E10">
        <w:rPr>
          <w:lang w:eastAsia="en-US"/>
        </w:rPr>
        <w:t xml:space="preserve">. </w:t>
      </w:r>
      <w:r w:rsidRPr="00545E10">
        <w:t>Applicable only to periodic communication.</w:t>
      </w:r>
    </w:p>
    <w:p w14:paraId="0944CD7C" w14:textId="77777777" w:rsidR="00E15C76" w:rsidRPr="00545E10" w:rsidRDefault="00E15C76" w:rsidP="00E15C76">
      <w:pPr>
        <w:pStyle w:val="B1"/>
      </w:pPr>
      <w:r w:rsidRPr="00545E10">
        <w:t>-</w:t>
      </w:r>
      <w:r w:rsidRPr="00545E10">
        <w:tab/>
        <w:t>Data volume per cycle time: Largest data volume within a cycle i.e. one transmission occurred every transfer interval.</w:t>
      </w:r>
    </w:p>
    <w:p w14:paraId="2F8BD42E" w14:textId="77777777" w:rsidR="00E15C76" w:rsidRPr="00545E10" w:rsidRDefault="00E15C76" w:rsidP="00E15C76">
      <w:pPr>
        <w:pStyle w:val="B1"/>
      </w:pPr>
      <w:r w:rsidRPr="00545E10">
        <w:t>-</w:t>
      </w:r>
      <w:r w:rsidRPr="00545E10">
        <w:tab/>
      </w:r>
      <w:r w:rsidRPr="00545E10">
        <w:rPr>
          <w:lang w:eastAsia="en-US"/>
        </w:rPr>
        <w:t>Average and peak data rates</w:t>
      </w:r>
      <w:r w:rsidRPr="00545E10">
        <w:t xml:space="preserve">: </w:t>
      </w:r>
      <w:r w:rsidRPr="00545E10">
        <w:rPr>
          <w:noProof/>
        </w:rPr>
        <w:t xml:space="preserve">Indicate the </w:t>
      </w:r>
      <w:r w:rsidRPr="00545E10">
        <w:t xml:space="preserve">expected target data rate and maximum data rate of a connection </w:t>
      </w:r>
      <w:r w:rsidRPr="00545E10">
        <w:rPr>
          <w:rFonts w:eastAsia="MS Mincho"/>
        </w:rPr>
        <w:t>during a given time window</w:t>
      </w:r>
      <w:r w:rsidRPr="00545E10">
        <w:t>.</w:t>
      </w:r>
    </w:p>
    <w:p w14:paraId="2257C327" w14:textId="77777777" w:rsidR="00E15C76" w:rsidRPr="00545E10" w:rsidRDefault="00E15C76" w:rsidP="00E15C76">
      <w:pPr>
        <w:pStyle w:val="B1"/>
      </w:pPr>
      <w:r w:rsidRPr="00545E10">
        <w:t>-</w:t>
      </w:r>
      <w:r w:rsidRPr="00545E10">
        <w:tab/>
        <w:t>Silence time interval: Indicate the time period when an established connection will not carry any user payload (e.g. at night or on weekends).</w:t>
      </w:r>
    </w:p>
    <w:p w14:paraId="1BE66BDD" w14:textId="77777777" w:rsidR="00E15C76" w:rsidRPr="00545E10" w:rsidRDefault="00E15C76" w:rsidP="00E15C76">
      <w:pPr>
        <w:pStyle w:val="B1"/>
      </w:pPr>
      <w:r w:rsidRPr="00545E10">
        <w:t>-</w:t>
      </w:r>
      <w:r w:rsidRPr="00545E10">
        <w:tab/>
        <w:t>PDU Session Type: Indicate the target PDU Session Type (e.g. Ethernet or IP) for an established connection.</w:t>
      </w:r>
    </w:p>
    <w:p w14:paraId="71C4B5B4" w14:textId="77777777" w:rsidR="00E15C76" w:rsidRPr="00545E10" w:rsidRDefault="00E15C76" w:rsidP="00E15C76">
      <w:pPr>
        <w:rPr>
          <w:lang w:eastAsia="zh-CN"/>
        </w:rPr>
      </w:pPr>
      <w:r w:rsidRPr="00545E10">
        <w:rPr>
          <w:lang w:eastAsia="zh-CN"/>
        </w:rPr>
        <w:t>The solution will investigate the following performance characteristics:</w:t>
      </w:r>
    </w:p>
    <w:p w14:paraId="227BB1FA" w14:textId="77777777" w:rsidR="00E15C76" w:rsidRPr="00545E10" w:rsidRDefault="00E15C76" w:rsidP="00E15C76">
      <w:pPr>
        <w:pStyle w:val="B1"/>
      </w:pPr>
      <w:r w:rsidRPr="00545E10">
        <w:lastRenderedPageBreak/>
        <w:t>-</w:t>
      </w:r>
      <w:r w:rsidRPr="00545E10">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545E10" w:rsidRDefault="00E15C76" w:rsidP="00E15C76">
      <w:pPr>
        <w:pStyle w:val="B1"/>
      </w:pPr>
      <w:r w:rsidRPr="00545E10">
        <w:t>-</w:t>
      </w:r>
      <w:r w:rsidRPr="00545E10">
        <w:tab/>
        <w:t>Service bit rate: In the context of deterministic communication</w:t>
      </w:r>
      <w:r w:rsidRPr="00545E10">
        <w:rPr>
          <w:noProof/>
        </w:rPr>
        <w:t xml:space="preserve">, this </w:t>
      </w:r>
      <w:r w:rsidRPr="00545E10">
        <w:t>indicates committed data rate sought from the communication service. This is the minimum data rate the communication system guarantees to provide at any time.</w:t>
      </w:r>
    </w:p>
    <w:p w14:paraId="6782B4CA" w14:textId="77777777" w:rsidR="00E15C76" w:rsidRPr="00545E10" w:rsidRDefault="00E15C76" w:rsidP="00E15C76">
      <w:pPr>
        <w:pStyle w:val="B1"/>
      </w:pPr>
      <w:r w:rsidRPr="00545E10">
        <w:t>-</w:t>
      </w:r>
      <w:r w:rsidRPr="00545E10">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272F2AF4" w14:textId="77777777" w:rsidR="004653E8" w:rsidRPr="00545E10" w:rsidRDefault="004653E8" w:rsidP="004653E8">
      <w:pPr>
        <w:pStyle w:val="3"/>
        <w:rPr>
          <w:lang w:eastAsia="ko-KR"/>
        </w:rPr>
      </w:pPr>
      <w:bookmarkStart w:id="940" w:name="_Toc104284924"/>
      <w:r w:rsidRPr="00545E10">
        <w:rPr>
          <w:lang w:eastAsia="ko-KR"/>
        </w:rPr>
        <w:t>6.</w:t>
      </w:r>
      <w:r w:rsidR="0060172E" w:rsidRPr="00545E10">
        <w:rPr>
          <w:lang w:eastAsia="ko-KR"/>
        </w:rPr>
        <w:t>2</w:t>
      </w:r>
      <w:r w:rsidRPr="00545E10">
        <w:rPr>
          <w:lang w:eastAsia="ko-KR"/>
        </w:rPr>
        <w:t>.2</w:t>
      </w:r>
      <w:r w:rsidRPr="00545E10">
        <w:rPr>
          <w:lang w:eastAsia="ko-KR"/>
        </w:rPr>
        <w:tab/>
        <w:t>Functional Description</w:t>
      </w:r>
      <w:bookmarkEnd w:id="940"/>
    </w:p>
    <w:p w14:paraId="578F93C1" w14:textId="36BCA0B7" w:rsidR="004653E8" w:rsidRPr="00545E10" w:rsidDel="00FC1688" w:rsidRDefault="004653E8" w:rsidP="004653E8">
      <w:pPr>
        <w:pStyle w:val="EditorsNote"/>
        <w:rPr>
          <w:del w:id="941" w:author="S2-2204915" w:date="2022-05-21T07:49:00Z"/>
        </w:rPr>
      </w:pPr>
      <w:del w:id="942" w:author="S2-2204915" w:date="2022-05-21T07:49:00Z">
        <w:r w:rsidRPr="00545E10" w:rsidDel="00FC1688">
          <w:delText>Editor</w:delText>
        </w:r>
        <w:r w:rsidR="00333336" w:rsidDel="00FC1688">
          <w:delText>'</w:delText>
        </w:r>
        <w:r w:rsidRPr="00545E10" w:rsidDel="00FC1688">
          <w:delText xml:space="preserve">s </w:delText>
        </w:r>
        <w:r w:rsidR="00CA5F30" w:rsidRPr="00545E10" w:rsidDel="00FC1688">
          <w:delText>note</w:delText>
        </w:r>
        <w:r w:rsidRPr="00545E10" w:rsidDel="00FC1688">
          <w:delText>:</w:delText>
        </w:r>
        <w:r w:rsidRPr="00545E10" w:rsidDel="00FC1688">
          <w:tab/>
          <w:delText>This clause</w:delText>
        </w:r>
        <w:r w:rsidR="00CA5F30" w:rsidRPr="00545E10" w:rsidDel="00FC1688">
          <w:delText xml:space="preserve"> </w:delText>
        </w:r>
        <w:r w:rsidRPr="00545E10" w:rsidDel="00FC1688">
          <w:delText>further details the solution principles and any assumptions made.</w:delText>
        </w:r>
      </w:del>
    </w:p>
    <w:p w14:paraId="3A242709" w14:textId="77777777" w:rsidR="004653E8" w:rsidRPr="00545E10" w:rsidRDefault="004653E8" w:rsidP="004653E8">
      <w:r w:rsidRPr="00545E10">
        <w:rPr>
          <w:rFonts w:eastAsia="SimSun"/>
          <w:lang w:eastAsia="zh-CN"/>
        </w:rPr>
        <w:t>T</w:t>
      </w:r>
      <w:r w:rsidRPr="00545E10">
        <w:rPr>
          <w:lang w:eastAsia="zh-CN"/>
        </w:rPr>
        <w:t xml:space="preserve">his solution introduces a new NEF service, this new service supports </w:t>
      </w:r>
      <w:r w:rsidRPr="00545E10">
        <w:rPr>
          <w:noProof/>
        </w:rPr>
        <w:t xml:space="preserve">provisioning of </w:t>
      </w:r>
      <w:r w:rsidRPr="00545E10">
        <w:t xml:space="preserve">traffic characteristics applicable to each UE of a given group, and </w:t>
      </w:r>
      <w:r w:rsidRPr="00545E10">
        <w:rPr>
          <w:noProof/>
        </w:rPr>
        <w:t xml:space="preserve">monitoring of performance </w:t>
      </w:r>
      <w:r w:rsidRPr="00545E10">
        <w:t>characteristics applicable to each UE of a given group.</w:t>
      </w:r>
    </w:p>
    <w:p w14:paraId="17FA4888" w14:textId="77777777" w:rsidR="004653E8" w:rsidRPr="00545E10" w:rsidRDefault="004653E8" w:rsidP="004653E8">
      <w:r w:rsidRPr="00545E10">
        <w:t>The following are the main principles of the solution:</w:t>
      </w:r>
    </w:p>
    <w:p w14:paraId="77BD4F16" w14:textId="4E3A6D42" w:rsidR="004653E8" w:rsidRPr="00545E10" w:rsidRDefault="004653E8" w:rsidP="004653E8">
      <w:pPr>
        <w:pStyle w:val="B1"/>
      </w:pPr>
      <w:r w:rsidRPr="00545E10">
        <w:t>-</w:t>
      </w:r>
      <w:r w:rsidRPr="00545E10">
        <w:tab/>
        <w:t xml:space="preserve">Via this new NEF service, the AF can provide NEF with the information targeting to a group in order to influence the user plane connection </w:t>
      </w:r>
      <w:ins w:id="943" w:author="S2-2204915" w:date="2022-05-21T07:49:00Z">
        <w:r w:rsidR="00FC1688" w:rsidRPr="00F05371">
          <w:t>of each group member’s PDU Session</w:t>
        </w:r>
        <w:r w:rsidR="00FC1688">
          <w:t xml:space="preserve"> </w:t>
        </w:r>
      </w:ins>
      <w:r w:rsidRPr="00545E10">
        <w:t>for packet transmission within 5GC.</w:t>
      </w:r>
    </w:p>
    <w:p w14:paraId="31102517" w14:textId="41E6C6CA" w:rsidR="00AE3E37" w:rsidDel="00AE3E37" w:rsidRDefault="00AE3E37" w:rsidP="00AE3E37">
      <w:pPr>
        <w:pStyle w:val="EditorsNote"/>
        <w:rPr>
          <w:del w:id="944" w:author="S2-2204915" w:date="2022-05-21T07:57:00Z"/>
        </w:rPr>
      </w:pPr>
      <w:del w:id="945" w:author="S2-2204915" w:date="2022-05-21T07:57:00Z">
        <w:r w:rsidDel="00AE3E37">
          <w:delText>Editor's note:</w:delText>
        </w:r>
        <w:r w:rsidDel="00AE3E37">
          <w:tab/>
          <w:delText>Whether a new NEF service is justified, or existing NEF services e.g. for parameter provisioning and monitoring can be enhanced is FFS.</w:delText>
        </w:r>
      </w:del>
    </w:p>
    <w:p w14:paraId="16D879EE" w14:textId="77777777" w:rsidR="00AE3E37" w:rsidRPr="00F05371" w:rsidRDefault="00AE3E37" w:rsidP="00AE3E37">
      <w:pPr>
        <w:pStyle w:val="NO"/>
        <w:rPr>
          <w:ins w:id="946" w:author="S2-2204915" w:date="2022-05-21T07:54:00Z"/>
        </w:rPr>
      </w:pPr>
      <w:ins w:id="947" w:author="S2-2204915" w:date="2022-05-21T07:54:00Z">
        <w:r w:rsidRPr="00F05371">
          <w:t>NOTE 1:</w:t>
        </w:r>
        <w:r w:rsidRPr="00F05371">
          <w:tab/>
        </w:r>
        <w:r w:rsidRPr="00F05371">
          <w:rPr>
            <w:lang w:eastAsia="zh-CN"/>
          </w:rPr>
          <w:t xml:space="preserve">The </w:t>
        </w:r>
        <w:r w:rsidRPr="00F05371">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ins>
    </w:p>
    <w:p w14:paraId="0B28FAAF" w14:textId="2FE69C64" w:rsidR="00CA5F30" w:rsidDel="00AE3E37" w:rsidRDefault="00CA5F30" w:rsidP="004653E8">
      <w:pPr>
        <w:pStyle w:val="EditorsNote"/>
        <w:rPr>
          <w:del w:id="948" w:author="S2-2204915" w:date="2022-05-21T07:55:00Z"/>
        </w:rPr>
      </w:pPr>
      <w:del w:id="949" w:author="S2-2204915" w:date="2022-05-21T07:55:00Z">
        <w:r w:rsidRPr="00545E10" w:rsidDel="00AE3E37">
          <w:delText>Editor</w:delText>
        </w:r>
        <w:r w:rsidR="00333336" w:rsidDel="00AE3E37">
          <w:delText>'</w:delText>
        </w:r>
        <w:r w:rsidRPr="00545E10" w:rsidDel="00AE3E37">
          <w:delText>s note:</w:delText>
        </w:r>
        <w:r w:rsidRPr="00545E10" w:rsidDel="00AE3E37">
          <w:tab/>
          <w:delText xml:space="preserve">The user plane connection is mapping from </w:delText>
        </w:r>
        <w:r w:rsidR="00333336" w:rsidDel="00AE3E37">
          <w:delText>"</w:delText>
        </w:r>
        <w:r w:rsidRPr="00545E10" w:rsidDel="00AE3E37">
          <w:delText>device connectivity</w:delText>
        </w:r>
        <w:r w:rsidR="00333336" w:rsidDel="00AE3E37">
          <w:delText>"</w:delText>
        </w:r>
        <w:r w:rsidRPr="00545E10" w:rsidDel="00AE3E37">
          <w:delText xml:space="preserve"> used in 5G-ACIA White Paper (Exposure of 5G Capabilities for Connected Industries and Automation Applications, February 2021). Whether other 3GPP terms instead of </w:delText>
        </w:r>
        <w:r w:rsidR="00333336" w:rsidDel="00AE3E37">
          <w:delText>"</w:delText>
        </w:r>
        <w:r w:rsidRPr="00545E10" w:rsidDel="00AE3E37">
          <w:delText>user plane connection</w:delText>
        </w:r>
        <w:r w:rsidR="00333336" w:rsidDel="00AE3E37">
          <w:delText>"</w:delText>
        </w:r>
        <w:r w:rsidRPr="00545E10" w:rsidDel="00AE3E37">
          <w:delText xml:space="preserve"> can reflect </w:delText>
        </w:r>
        <w:r w:rsidR="00333336" w:rsidDel="00AE3E37">
          <w:delText>"</w:delText>
        </w:r>
        <w:r w:rsidRPr="00545E10" w:rsidDel="00AE3E37">
          <w:delText>device connectivity</w:delText>
        </w:r>
        <w:r w:rsidR="00333336" w:rsidDel="00AE3E37">
          <w:delText>"</w:delText>
        </w:r>
        <w:r w:rsidRPr="00545E10" w:rsidDel="00AE3E37">
          <w:delText xml:space="preserve"> more appropriately is FFS.</w:delText>
        </w:r>
      </w:del>
    </w:p>
    <w:p w14:paraId="5E125BFC" w14:textId="77777777" w:rsidR="00AE3E37" w:rsidRPr="00F05371" w:rsidRDefault="00AE3E37" w:rsidP="00AE3E37">
      <w:pPr>
        <w:pStyle w:val="NO"/>
        <w:rPr>
          <w:ins w:id="950" w:author="S2-2204915" w:date="2022-05-21T07:55:00Z"/>
        </w:rPr>
      </w:pPr>
      <w:ins w:id="951" w:author="S2-2204915" w:date="2022-05-21T07:55:00Z">
        <w:r w:rsidRPr="00F05371">
          <w:t>NOTE 2:</w:t>
        </w:r>
        <w:r w:rsidRPr="00F05371">
          <w:tab/>
          <w:t>The user plane connection for the PDU Session provides exchange of PDUs between a UE and a Data Network, and maps to UE-to-data-network (UN) type "device connectivity" used in 5G-ACIA White Paper (Exposure of 5G Capabilities for Connected Industries and Automation Applications, February 2021).</w:t>
        </w:r>
      </w:ins>
    </w:p>
    <w:p w14:paraId="3ECB7893" w14:textId="7AE9B540" w:rsidR="00AE3E37" w:rsidRDefault="004653E8" w:rsidP="00AE3E37">
      <w:pPr>
        <w:pStyle w:val="B1"/>
        <w:rPr>
          <w:ins w:id="952" w:author="S2-2204915" w:date="2022-05-21T07:58:00Z"/>
        </w:rPr>
      </w:pPr>
      <w:r w:rsidRPr="00545E10">
        <w:t>-</w:t>
      </w:r>
      <w:r w:rsidRPr="00545E10">
        <w:tab/>
        <w:t xml:space="preserve">NEF can query </w:t>
      </w:r>
      <w:ins w:id="953" w:author="S2-2204915" w:date="2022-05-21T07:57:00Z">
        <w:r w:rsidR="00AE3E37">
          <w:t>UDM/</w:t>
        </w:r>
      </w:ins>
      <w:r w:rsidRPr="00545E10">
        <w:t xml:space="preserve">UDR with the group ID to retrieve the group </w:t>
      </w:r>
      <w:ins w:id="954" w:author="S2-2204915" w:date="2022-05-21T07:58:00Z">
        <w:r w:rsidR="00AE3E37" w:rsidRPr="00F05371">
          <w:t>membership information</w:t>
        </w:r>
      </w:ins>
      <w:del w:id="955" w:author="S2-2204915" w:date="2022-05-21T07:58:00Z">
        <w:r w:rsidRPr="00545E10" w:rsidDel="00AE3E37">
          <w:delText>subscription data</w:delText>
        </w:r>
      </w:del>
      <w:r w:rsidRPr="00545E10">
        <w:t>, and then transforms the information targeting to a group (e.g. traffic characteristics to be configured or performance characteristics to be measured) to information for each UE group member.</w:t>
      </w:r>
      <w:ins w:id="956" w:author="S2-2204915" w:date="2022-05-21T07:58:00Z">
        <w:r w:rsidR="00AE3E37" w:rsidRPr="00AE3E37">
          <w:t xml:space="preserve"> </w:t>
        </w:r>
        <w:r w:rsidR="00AE3E37" w:rsidRPr="00F05371">
          <w:rPr>
            <w:lang w:val="en-US"/>
          </w:rPr>
          <w:t xml:space="preserve">Additionally, the NEF can </w:t>
        </w:r>
        <w:r w:rsidR="00AE3E37">
          <w:rPr>
            <w:lang w:val="en-US"/>
          </w:rPr>
          <w:t>send</w:t>
        </w:r>
        <w:r w:rsidR="00AE3E37" w:rsidRPr="00F05371">
          <w:rPr>
            <w:lang w:val="en-US"/>
          </w:rPr>
          <w:t xml:space="preserve"> the information</w:t>
        </w:r>
        <w:r w:rsidR="00AE3E37" w:rsidRPr="00F05371">
          <w:t xml:space="preserve"> targeting to a group as part of the group subscription data</w:t>
        </w:r>
        <w:r w:rsidR="00AE3E37">
          <w:t xml:space="preserve"> (e.g. group QoS)</w:t>
        </w:r>
        <w:r w:rsidR="00AE3E37" w:rsidRPr="00F05371">
          <w:t xml:space="preserve"> stored </w:t>
        </w:r>
        <w:r w:rsidR="00AE3E37">
          <w:t>to</w:t>
        </w:r>
        <w:r w:rsidR="00AE3E37" w:rsidRPr="00F05371">
          <w:t xml:space="preserve"> UDM</w:t>
        </w:r>
        <w:r w:rsidR="00AE3E37">
          <w:t xml:space="preserve"> for management</w:t>
        </w:r>
        <w:r w:rsidR="00AE3E37" w:rsidRPr="00F05371">
          <w:t>.</w:t>
        </w:r>
      </w:ins>
    </w:p>
    <w:p w14:paraId="7B84C9C2" w14:textId="49E42434" w:rsidR="004653E8" w:rsidRPr="00545E10" w:rsidDel="00AE3E37" w:rsidRDefault="00CA5F30" w:rsidP="0060172E">
      <w:pPr>
        <w:pStyle w:val="EditorsNote"/>
        <w:rPr>
          <w:del w:id="957" w:author="S2-2204915" w:date="2022-05-21T07:58:00Z"/>
        </w:rPr>
      </w:pPr>
      <w:del w:id="958" w:author="S2-2204915" w:date="2022-05-21T07:58:00Z">
        <w:r w:rsidRPr="00545E10" w:rsidDel="00AE3E37">
          <w:delText>Editor</w:delText>
        </w:r>
        <w:r w:rsidR="00333336" w:rsidDel="00AE3E37">
          <w:delText>'</w:delText>
        </w:r>
        <w:r w:rsidRPr="00545E10" w:rsidDel="00AE3E37">
          <w:delText>s note:</w:delText>
        </w:r>
        <w:r w:rsidRPr="00545E10" w:rsidDel="00AE3E37">
          <w:tab/>
          <w:delText>Further details on the data stored in UDR, e.g. whether it is treated as subscription data or other data type is FFS.</w:delText>
        </w:r>
      </w:del>
    </w:p>
    <w:p w14:paraId="61675D8C" w14:textId="4E85CDA8" w:rsidR="00CA5F30" w:rsidRPr="00545E10" w:rsidRDefault="00CA5F30" w:rsidP="004653E8">
      <w:pPr>
        <w:pStyle w:val="B1"/>
      </w:pPr>
      <w:r w:rsidRPr="00545E10">
        <w:t>-</w:t>
      </w:r>
      <w:r w:rsidRPr="00545E10">
        <w:tab/>
        <w:t xml:space="preserve">For traffic characteristics to be configured for each UE group member, </w:t>
      </w:r>
      <w:ins w:id="959" w:author="S2-2204915" w:date="2022-05-21T07:59:00Z">
        <w:r w:rsidR="00AE3E37" w:rsidRPr="00F05371">
          <w:t>the PCF or TSCTSF can obtain such traffic characteristics from NEF or UDM/UDR</w:t>
        </w:r>
      </w:ins>
      <w:del w:id="960" w:author="S2-2204915" w:date="2022-05-21T07:59:00Z">
        <w:r w:rsidRPr="00545E10" w:rsidDel="00AE3E37">
          <w:delText>NEF initiates the Policy Authorization request towards PCF directly or via TSCTSF</w:delText>
        </w:r>
      </w:del>
      <w:r w:rsidRPr="00545E10">
        <w:t>, the</w:t>
      </w:r>
      <w:ins w:id="961" w:author="S2-2204915" w:date="2022-05-21T07:59:00Z">
        <w:r w:rsidR="00AE3E37">
          <w:t>n</w:t>
        </w:r>
      </w:ins>
      <w:r w:rsidRPr="00545E10">
        <w:t xml:space="preserve"> PCF or TSCTSF performs mapping between the traffic characteristics to be configured and 5GS QoS parameters, and triggers PCF initiated SM Policy Association Modification/ Termination.</w:t>
      </w:r>
    </w:p>
    <w:p w14:paraId="2B8CD30C" w14:textId="77C43523" w:rsidR="00425D19" w:rsidRDefault="00425D19" w:rsidP="00E15C76">
      <w:pPr>
        <w:pStyle w:val="B2"/>
      </w:pPr>
      <w:r>
        <w:t>-</w:t>
      </w:r>
      <w:r>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5C588E">
        <w:t>TS 23.503 [</w:t>
      </w:r>
      <w:r>
        <w:t xml:space="preserve">4]. Alternatively, the AF can directly provide transfer interval to TSCTSF via NEF and then TSCTSF can map the transfer interval to periodicity, the TSCTSF can </w:t>
      </w:r>
      <w:r>
        <w:lastRenderedPageBreak/>
        <w:t xml:space="preserve">deliver the mapped periodicity in TSCAC using existing mechanism as defined in clause 5.27.2.3 of </w:t>
      </w:r>
      <w:r w:rsidR="005C588E">
        <w:t>TS 23.501 [</w:t>
      </w:r>
      <w:r>
        <w:t>2].</w:t>
      </w:r>
    </w:p>
    <w:p w14:paraId="35A945D4" w14:textId="0BE1F47C" w:rsidR="00425D19" w:rsidRDefault="00425D19" w:rsidP="00E15C76">
      <w:pPr>
        <w:pStyle w:val="B2"/>
      </w:pPr>
      <w:r>
        <w:t>-</w:t>
      </w:r>
      <w:r>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5C588E">
        <w:t>TS 23.503 [</w:t>
      </w:r>
      <w:r>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5C588E">
        <w:t>TS 23.503 [</w:t>
      </w:r>
      <w:r>
        <w:t>4].</w:t>
      </w:r>
    </w:p>
    <w:p w14:paraId="39F308F7" w14:textId="707DC839" w:rsidR="00425D19" w:rsidRDefault="00425D19" w:rsidP="00E15C76">
      <w:pPr>
        <w:pStyle w:val="B2"/>
      </w:pPr>
      <w:r>
        <w:t>-</w:t>
      </w:r>
      <w:r>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5C588E">
        <w:t>TS 23.503 [</w:t>
      </w:r>
      <w:r>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5C588E">
        <w:t>TS 23.503 [</w:t>
      </w:r>
      <w:r>
        <w:t>4].</w:t>
      </w:r>
    </w:p>
    <w:p w14:paraId="30B00F9C" w14:textId="2FDE8AB9" w:rsidR="00425D19" w:rsidRDefault="00425D19" w:rsidP="00E15C76">
      <w:pPr>
        <w:pStyle w:val="B2"/>
      </w:pPr>
      <w:r>
        <w:t>-</w:t>
      </w:r>
      <w:r>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5C588E">
        <w:t>TS 23.502 [</w:t>
      </w:r>
      <w:r>
        <w:t xml:space="preserve">3]; when the end-time is reached, the TSCTSF initiates SM Policy Association Modification so to add a new QoS Flow or activate the UP connection of a PDU Session as defined in clause 4.16.5.2 of </w:t>
      </w:r>
      <w:r w:rsidR="005C588E">
        <w:t>TS 23.502 [</w:t>
      </w:r>
      <w:r>
        <w:t>3].</w:t>
      </w:r>
    </w:p>
    <w:p w14:paraId="5B1748CF" w14:textId="311A98A5" w:rsidR="00425D19" w:rsidRDefault="00425D19" w:rsidP="00E15C76">
      <w:pPr>
        <w:pStyle w:val="B2"/>
      </w:pPr>
      <w:r>
        <w:t>-</w:t>
      </w:r>
      <w:r>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ins w:id="962" w:author="S2-2204915" w:date="2022-05-21T08:00:00Z">
        <w:r w:rsidR="00AE3E37">
          <w:t xml:space="preserve">In the case that there are more than one </w:t>
        </w:r>
        <w:r w:rsidR="00AE3E37" w:rsidRPr="00F05371">
          <w:t>PDU Session Type</w:t>
        </w:r>
        <w:r w:rsidR="00AE3E37">
          <w:t>s</w:t>
        </w:r>
        <w:r w:rsidR="00AE3E37" w:rsidRPr="00F05371">
          <w:t xml:space="preserve"> for a 5G VN group</w:t>
        </w:r>
        <w:r w:rsidR="00AE3E37">
          <w:t xml:space="preserve">, the AF can manipulate the order of the requested PDU Session Type in 5G VN group data </w:t>
        </w:r>
        <w:r w:rsidR="00AE3E37" w:rsidRPr="00F05371">
          <w:t xml:space="preserve">via </w:t>
        </w:r>
        <w:r w:rsidR="00AE3E37" w:rsidRPr="00F05371">
          <w:rPr>
            <w:rFonts w:eastAsia="SimSun"/>
          </w:rPr>
          <w:t>Nnef_ParameterProvision_Create/Nnef_ParameterProvision_Update</w:t>
        </w:r>
        <w:r w:rsidR="00AE3E37">
          <w:t xml:space="preserve"> to influence the setting with precedence value at PCF when generating URSP rules, this is to ensure that URSP rule for the requested PDU Session Type has higher precedence value than the URSP rules for other PDU Session Type(s) of the</w:t>
        </w:r>
        <w:r w:rsidR="00AE3E37" w:rsidRPr="00F05371">
          <w:t xml:space="preserve"> 5G VN group</w:t>
        </w:r>
        <w:r w:rsidR="00AE3E37">
          <w:t xml:space="preserve">. </w:t>
        </w:r>
      </w:ins>
      <w:r>
        <w:t xml:space="preserve">If the PCF/SMF receives the requests to update the PDU Session type for an ongoing PDU Session and the requested PDU Session type is </w:t>
      </w:r>
      <w:del w:id="963" w:author="S2-2204915" w:date="2022-05-21T08:00:00Z">
        <w:r w:rsidDel="00AE3E37">
          <w:delText xml:space="preserve">the only </w:delText>
        </w:r>
      </w:del>
      <w:r>
        <w:t xml:space="preserve">authorized </w:t>
      </w:r>
      <w:del w:id="964" w:author="S2-2204915" w:date="2022-05-21T08:01:00Z">
        <w:r w:rsidDel="00AE3E37">
          <w:delText xml:space="preserve">PDU Session type subscribed </w:delText>
        </w:r>
      </w:del>
      <w:r>
        <w:t>for the UE or 5G VN group, then SMF sends PDU Session Release COMMAND to UE indicating that re-establishment of the PDU Session is required, so the UE will re-establish the PDU Session using URSP rules for the requested PDU Session Type</w:t>
      </w:r>
      <w:ins w:id="965" w:author="S2-2204915" w:date="2022-05-21T08:01:00Z">
        <w:r w:rsidR="00AE3E37" w:rsidRPr="00AE3E37">
          <w:t xml:space="preserve"> </w:t>
        </w:r>
        <w:r w:rsidR="00AE3E37">
          <w:t>which has higher precedence value than the URSP rules for other PDU Session Type(s)</w:t>
        </w:r>
        <w:r w:rsidR="00AE3E37" w:rsidRPr="00057AA8">
          <w:t xml:space="preserve"> </w:t>
        </w:r>
        <w:r w:rsidR="00AE3E37">
          <w:t>of the</w:t>
        </w:r>
        <w:r w:rsidR="00AE3E37" w:rsidRPr="00F05371">
          <w:t xml:space="preserve"> 5G VN group</w:t>
        </w:r>
      </w:ins>
      <w:r>
        <w:t>.</w:t>
      </w:r>
    </w:p>
    <w:p w14:paraId="0C4AAE01" w14:textId="721527D1" w:rsidR="00E15C76" w:rsidRPr="00545E10" w:rsidRDefault="00E15C76" w:rsidP="00E15C76">
      <w:pPr>
        <w:pStyle w:val="NO"/>
      </w:pPr>
      <w:r w:rsidRPr="00545E10">
        <w:t>NOTE</w:t>
      </w:r>
      <w:ins w:id="966" w:author="S2-2204915" w:date="2022-05-21T08:01:00Z">
        <w:r w:rsidR="00AE3E37">
          <w:t xml:space="preserve"> 3</w:t>
        </w:r>
      </w:ins>
      <w:r w:rsidRPr="00545E10">
        <w:t>:</w:t>
      </w:r>
      <w:r w:rsidRPr="00545E10">
        <w:tab/>
        <w:t>There is only one subscribed PDU Session Type</w:t>
      </w:r>
      <w:ins w:id="967" w:author="S2-2204915" w:date="2022-05-21T08:02:00Z">
        <w:r w:rsidR="000D324F">
          <w:t xml:space="preserve"> in use</w:t>
        </w:r>
      </w:ins>
      <w:r w:rsidRPr="00545E10">
        <w:t xml:space="preserve"> for a 5G VN group at a time.</w:t>
      </w:r>
    </w:p>
    <w:p w14:paraId="1E10F50E" w14:textId="3F8E0849" w:rsidR="00CA5F30" w:rsidRPr="00545E10" w:rsidRDefault="00CA5F30" w:rsidP="004653E8">
      <w:pPr>
        <w:pStyle w:val="B1"/>
      </w:pPr>
      <w:r w:rsidRPr="00545E10">
        <w:t>-</w:t>
      </w:r>
      <w:r w:rsidRPr="00545E10">
        <w:tab/>
        <w:t xml:space="preserve">For performance characteristics to be measured for each UE group member, </w:t>
      </w:r>
      <w:ins w:id="968" w:author="S2-2204915" w:date="2022-05-21T08:03:00Z">
        <w:r w:rsidR="000D324F" w:rsidRPr="00F05371">
          <w:t>the PCF or TSCTSF can obtain such information from NEF or UDM/UDR</w:t>
        </w:r>
        <w:r w:rsidR="000D324F">
          <w:t>, and trigger</w:t>
        </w:r>
      </w:ins>
      <w:del w:id="969" w:author="S2-2204915" w:date="2022-05-21T08:03:00Z">
        <w:r w:rsidRPr="00545E10" w:rsidDel="000D324F">
          <w:delText>NEF initiates the Event Exposure request towards PCF or NWDAF directly or via TSCTSF</w:delText>
        </w:r>
      </w:del>
      <w:r w:rsidRPr="00545E10">
        <w:t>, e.g. for QoS Notification Control (QNC) or QoS Monitoring for URLLC.</w:t>
      </w:r>
    </w:p>
    <w:p w14:paraId="0B5DBCB8" w14:textId="77025BB9" w:rsidR="00425D19" w:rsidRDefault="00425D19" w:rsidP="00E15C76">
      <w:pPr>
        <w:pStyle w:val="B2"/>
      </w:pPr>
      <w:r>
        <w:t>-</w:t>
      </w:r>
      <w:r>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5C588E">
        <w:t>TS 23.503 [</w:t>
      </w:r>
      <w:r>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5C588E">
        <w:t>TS 23.502 [</w:t>
      </w:r>
      <w:r>
        <w:t>3]. The PCF knows that Requested PDB is to be monitored, then the PCF triggers QoS Notification Control for Requested 5GS PDB. When the Requested 5GS PDB is no longer fulfilled , the RAN reports that the " PDB can no longer be guaranteed", additionally along with the measured PDB.</w:t>
      </w:r>
    </w:p>
    <w:p w14:paraId="0A74D403" w14:textId="563D3433" w:rsidR="00425D19" w:rsidRDefault="00425D19" w:rsidP="00E15C76">
      <w:pPr>
        <w:pStyle w:val="B2"/>
      </w:pPr>
      <w:r>
        <w:t>-</w:t>
      </w:r>
      <w:r>
        <w:tab/>
        <w:t xml:space="preserve">If average end-to-end latency is one parameter within performance characteristics to be measured, QoS Monitoring for URLLC as defined in clause 6.1.3.21 of </w:t>
      </w:r>
      <w:r w:rsidR="005C588E">
        <w:t>TS 23.503 [</w:t>
      </w:r>
      <w:r>
        <w:t>4] can be re-used.</w:t>
      </w:r>
    </w:p>
    <w:p w14:paraId="7874E870" w14:textId="4842C030" w:rsidR="00425D19" w:rsidRDefault="00425D19" w:rsidP="00E15C76">
      <w:pPr>
        <w:pStyle w:val="B2"/>
      </w:pPr>
      <w:r>
        <w:lastRenderedPageBreak/>
        <w:t>-</w:t>
      </w:r>
      <w:r>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5C588E">
        <w:t>TS 23.503 [</w:t>
      </w:r>
      <w:r>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5C588E">
        <w:t>TS 23.503 [</w:t>
      </w:r>
      <w:r>
        <w:t>4]. The PCF knows that Requested Guaranteed Bitrate is to be monitored, then the PCF triggers QoS Notification Control for Requested Guaranteed Bitrate. When the Requested Guaranteed Bitrate is no longer fulfilled , the RAN reports that the "GFBR can no longer be guaranteed", additionally along with the measured flow bit rate.</w:t>
      </w:r>
    </w:p>
    <w:p w14:paraId="1B4D9853" w14:textId="3A06E906" w:rsidR="00425D19" w:rsidRDefault="00425D19" w:rsidP="00E15C76">
      <w:pPr>
        <w:pStyle w:val="B2"/>
        <w:rPr>
          <w:ins w:id="970" w:author="S2-2204915" w:date="2022-05-21T08:04:00Z"/>
        </w:rPr>
      </w:pPr>
      <w:r>
        <w:t>-</w:t>
      </w:r>
      <w:r>
        <w:tab/>
        <w:t xml:space="preserve">If packet error rate is one parameter within performance characteristics to be measured, the AF can provide the Requested packet error rate as one parameter in Individual QoS parameters as defined in clause 6.1.3.22 of </w:t>
      </w:r>
      <w:r w:rsidR="005C588E">
        <w:t>TS 23.503 [</w:t>
      </w:r>
      <w:r>
        <w:t>4]. The PCF knows that Requested packet error rate is to be monitored, then the PCF triggers QoS Notification Control for Requested packet error rate. When the Requested packet error rate is no longer fulfilled , the RAN reports that the "PER can no longer be guaranteed", additionally along with the measured packet error rate.</w:t>
      </w:r>
    </w:p>
    <w:p w14:paraId="5BA4CF5D" w14:textId="77777777" w:rsidR="000D324F" w:rsidRDefault="000D324F" w:rsidP="000D324F">
      <w:pPr>
        <w:pStyle w:val="EditorsNote"/>
        <w:rPr>
          <w:ins w:id="971" w:author="S2-2204915" w:date="2022-05-21T08:04:00Z"/>
          <w:lang w:val="en-US"/>
        </w:rPr>
      </w:pPr>
      <w:bookmarkStart w:id="972" w:name="_Hlk103765597"/>
      <w:ins w:id="973" w:author="S2-2204915" w:date="2022-05-21T08:04:00Z">
        <w:r>
          <w:rPr>
            <w:lang w:val="en-US"/>
          </w:rPr>
          <w:t>Editor’s note: It is FFS whether and how monitoring can be requested by an AF separately from a QoS request or if a request for monitoring also implies a QoS request.</w:t>
        </w:r>
      </w:ins>
    </w:p>
    <w:bookmarkEnd w:id="972"/>
    <w:p w14:paraId="5CB4059D" w14:textId="77777777" w:rsidR="000D324F" w:rsidRDefault="000D324F" w:rsidP="000D324F">
      <w:pPr>
        <w:pStyle w:val="EditorsNote"/>
        <w:rPr>
          <w:ins w:id="974" w:author="S2-2204915" w:date="2022-05-21T08:04:00Z"/>
          <w:lang w:eastAsia="ko-KR"/>
        </w:rPr>
      </w:pPr>
      <w:ins w:id="975" w:author="S2-2204915" w:date="2022-05-21T08:04:00Z">
        <w:r>
          <w:rPr>
            <w:lang w:eastAsia="ko-KR"/>
          </w:rPr>
          <w:t>Editor's note:</w:t>
        </w:r>
        <w:r>
          <w:rPr>
            <w:lang w:eastAsia="ko-KR"/>
          </w:rPr>
          <w:tab/>
          <w:t>It is FFS whether and how to re-use AQP mechanism to achieve the monitoring.</w:t>
        </w:r>
      </w:ins>
    </w:p>
    <w:p w14:paraId="4D09A961" w14:textId="77777777" w:rsidR="000D324F" w:rsidRPr="00F05371" w:rsidRDefault="000D324F" w:rsidP="000D324F">
      <w:pPr>
        <w:pStyle w:val="B1"/>
        <w:rPr>
          <w:ins w:id="976" w:author="S2-2204915" w:date="2022-05-21T08:04:00Z"/>
        </w:rPr>
      </w:pPr>
      <w:ins w:id="977" w:author="S2-2204915" w:date="2022-05-21T08:04:00Z">
        <w:r w:rsidRPr="00F05371">
          <w:t>-</w:t>
        </w:r>
        <w:r w:rsidRPr="00F05371">
          <w:tab/>
        </w:r>
        <w:r>
          <w:t xml:space="preserve">If the </w:t>
        </w:r>
        <w:r w:rsidRPr="00F05371">
          <w:t>information targeting to a group</w:t>
        </w:r>
        <w:r>
          <w:t xml:space="preserve"> is for user plan connection between two UEs, then the AF</w:t>
        </w:r>
        <w:r w:rsidRPr="003C2F46">
          <w:t xml:space="preserve"> </w:t>
        </w:r>
        <w:r>
          <w:t xml:space="preserve">can initiate or later update AF request respectively for UL UE-UE traffic and/or DL UE-UE traffic with the unmodified </w:t>
        </w:r>
        <w:r w:rsidRPr="00F05371">
          <w:t>information targeting to a group</w:t>
        </w:r>
        <w:r>
          <w:t xml:space="preserve"> except the </w:t>
        </w:r>
        <w:r w:rsidRPr="00F05371">
          <w:t>end-to-end latency</w:t>
        </w:r>
        <w:r>
          <w:t>:</w:t>
        </w:r>
      </w:ins>
    </w:p>
    <w:p w14:paraId="06B3C310" w14:textId="77777777" w:rsidR="000D324F" w:rsidRPr="00F05371" w:rsidRDefault="000D324F" w:rsidP="000D324F">
      <w:pPr>
        <w:pStyle w:val="B2"/>
        <w:rPr>
          <w:ins w:id="978" w:author="S2-2204915" w:date="2022-05-21T08:04:00Z"/>
        </w:rPr>
      </w:pPr>
      <w:ins w:id="979" w:author="S2-2204915" w:date="2022-05-21T08:04:00Z">
        <w:r w:rsidRPr="00F05371">
          <w:t>-</w:t>
        </w:r>
        <w:r w:rsidRPr="00F05371">
          <w:tab/>
        </w:r>
        <w:r>
          <w:t xml:space="preserve">The AF sets the 1/2 </w:t>
        </w:r>
        <w:r w:rsidRPr="00F05371">
          <w:t>end-to-end latency</w:t>
        </w:r>
        <w:r>
          <w:t xml:space="preserve"> as </w:t>
        </w:r>
        <w:r w:rsidRPr="00F05371">
          <w:rPr>
            <w:noProof/>
          </w:rPr>
          <w:t>Requested 5GS Delay</w:t>
        </w:r>
        <w:r>
          <w:t xml:space="preserve"> respectively for UL UE-UE traffic and/or DL UE-UE traffic.</w:t>
        </w:r>
      </w:ins>
    </w:p>
    <w:p w14:paraId="394EED11" w14:textId="77777777" w:rsidR="000D324F" w:rsidRPr="00F05371" w:rsidRDefault="000D324F" w:rsidP="000D324F">
      <w:pPr>
        <w:pStyle w:val="B2"/>
        <w:rPr>
          <w:ins w:id="980" w:author="S2-2204915" w:date="2022-05-21T08:04:00Z"/>
        </w:rPr>
      </w:pPr>
      <w:ins w:id="981" w:author="S2-2204915" w:date="2022-05-21T08:04:00Z">
        <w:r w:rsidRPr="00F05371">
          <w:t>-</w:t>
        </w:r>
        <w:r w:rsidRPr="00F05371">
          <w:tab/>
        </w:r>
        <w:r>
          <w:t xml:space="preserve">The AF subscribes to </w:t>
        </w:r>
        <w:r w:rsidRPr="00F05371">
          <w:t>QoS Notification Control (QNC) or QoS Monitoring for URLLC</w:t>
        </w:r>
        <w:r w:rsidRPr="00C50CE9">
          <w:t xml:space="preserve"> </w:t>
        </w:r>
        <w:r>
          <w:t>respectively for UL UE-UE traffic and/or DL UE-UE traffic.</w:t>
        </w:r>
      </w:ins>
    </w:p>
    <w:p w14:paraId="23E97E1E" w14:textId="77777777" w:rsidR="000D324F" w:rsidRPr="00F05371" w:rsidRDefault="000D324F" w:rsidP="000D324F">
      <w:pPr>
        <w:pStyle w:val="B2"/>
        <w:rPr>
          <w:ins w:id="982" w:author="S2-2204915" w:date="2022-05-21T08:04:00Z"/>
        </w:rPr>
      </w:pPr>
      <w:ins w:id="983" w:author="S2-2204915" w:date="2022-05-21T08:04:00Z">
        <w:r w:rsidRPr="00F05371">
          <w:t>-</w:t>
        </w:r>
        <w:r w:rsidRPr="00F05371">
          <w:tab/>
        </w:r>
        <w:r>
          <w:t xml:space="preserve">The AF adjusts the </w:t>
        </w:r>
        <w:r w:rsidRPr="00F05371">
          <w:rPr>
            <w:noProof/>
          </w:rPr>
          <w:t>Requested 5GS Delay</w:t>
        </w:r>
        <w:r>
          <w:t xml:space="preserve"> respectively for UL UE-UE traffic and/or DL UE-UE traffic based on </w:t>
        </w:r>
        <w:r w:rsidRPr="00F05371">
          <w:t>end-to-end latency</w:t>
        </w:r>
        <w:r>
          <w:t xml:space="preserve"> and the reporting for </w:t>
        </w:r>
        <w:r w:rsidRPr="00F05371">
          <w:t>QoS Notification Control (QNC) or QoS Monitoring for URLLC</w:t>
        </w:r>
        <w:r>
          <w:t>.</w:t>
        </w:r>
      </w:ins>
    </w:p>
    <w:p w14:paraId="4F980FAD" w14:textId="77777777" w:rsidR="000D324F" w:rsidRDefault="000D324F" w:rsidP="000D324F">
      <w:pPr>
        <w:pStyle w:val="EditorsNote"/>
        <w:rPr>
          <w:ins w:id="984" w:author="S2-2204915" w:date="2022-05-21T08:04:00Z"/>
          <w:lang w:eastAsia="ko-KR"/>
        </w:rPr>
      </w:pPr>
      <w:ins w:id="985" w:author="S2-2204915" w:date="2022-05-21T08:04:00Z">
        <w:r>
          <w:rPr>
            <w:lang w:eastAsia="ko-KR"/>
          </w:rPr>
          <w:t>Editor's note:</w:t>
        </w:r>
        <w:r>
          <w:rPr>
            <w:lang w:eastAsia="ko-KR"/>
          </w:rPr>
          <w:tab/>
          <w:t>It is FFS whether to handle provisioning and monitoring for traffic between two UEs in this study.</w:t>
        </w:r>
      </w:ins>
    </w:p>
    <w:p w14:paraId="5E70C406" w14:textId="0A63A28F" w:rsidR="00CA5F30" w:rsidRDefault="00CA5F30" w:rsidP="004653E8">
      <w:pPr>
        <w:pStyle w:val="B1"/>
        <w:rPr>
          <w:ins w:id="986" w:author="S2-2204915" w:date="2022-05-21T08:07:00Z"/>
        </w:rPr>
      </w:pPr>
      <w:r w:rsidRPr="00545E10">
        <w:t>-</w:t>
      </w:r>
      <w:r w:rsidRPr="00545E10">
        <w:tab/>
      </w:r>
      <w:ins w:id="987" w:author="S2-2204915" w:date="2022-05-21T08:05:00Z">
        <w:r w:rsidR="000D324F">
          <w:rPr>
            <w:lang w:eastAsia="zh-CN"/>
          </w:rPr>
          <w:t>W</w:t>
        </w:r>
        <w:r w:rsidR="000D324F" w:rsidRPr="003812FD">
          <w:rPr>
            <w:lang w:eastAsia="zh-CN"/>
          </w:rPr>
          <w:t xml:space="preserve">hen </w:t>
        </w:r>
        <w:r w:rsidR="000D324F" w:rsidRPr="00F05371">
          <w:t>performance characteristics to be measured</w:t>
        </w:r>
        <w:r w:rsidR="000D324F">
          <w:rPr>
            <w:lang w:eastAsia="zh-CN"/>
          </w:rPr>
          <w:t xml:space="preserve"> </w:t>
        </w:r>
        <w:r w:rsidR="000D324F" w:rsidRPr="003812FD">
          <w:rPr>
            <w:lang w:eastAsia="zh-CN"/>
          </w:rPr>
          <w:t xml:space="preserve">indicates </w:t>
        </w:r>
        <w:r w:rsidR="000D324F" w:rsidRPr="003812FD">
          <w:rPr>
            <w:rFonts w:eastAsia="SimSun"/>
          </w:rPr>
          <w:t>continuous reporting (e.g. periodic reporting or event based reporting) along with certain parameters (</w:t>
        </w:r>
        <w:r w:rsidR="000D324F" w:rsidRPr="003812FD">
          <w:t>periodic time interval, Group Reporting Guard time, threshold value, Maximum number of reports, or Maximum duration of reporting</w:t>
        </w:r>
        <w:r w:rsidR="000D324F" w:rsidRPr="003812FD">
          <w:rPr>
            <w:rFonts w:eastAsia="SimSun"/>
          </w:rPr>
          <w:t>),</w:t>
        </w:r>
        <w:r w:rsidR="000D324F">
          <w:rPr>
            <w:rFonts w:eastAsia="SimSun"/>
          </w:rPr>
          <w:t xml:space="preserve"> the </w:t>
        </w:r>
      </w:ins>
      <w:r w:rsidRPr="00545E10">
        <w:t xml:space="preserve">NEF performs the aggregation of the event reporting about performance characteristics to be measured for each UE group member, </w:t>
      </w:r>
      <w:ins w:id="988" w:author="S2-2204915" w:date="2022-05-21T08:06:00Z">
        <w:r w:rsidR="000D324F" w:rsidRPr="003812FD">
          <w:rPr>
            <w:lang w:eastAsia="zh-CN"/>
          </w:rPr>
          <w:t xml:space="preserve">namely NEF </w:t>
        </w:r>
        <w:r w:rsidR="000D324F" w:rsidRPr="003812FD">
          <w:t xml:space="preserve">buffers or stores the </w:t>
        </w:r>
        <w:r w:rsidR="000D324F" w:rsidRPr="003812FD">
          <w:rPr>
            <w:lang w:eastAsia="zh-CN"/>
          </w:rPr>
          <w:t>event reports</w:t>
        </w:r>
        <w:r w:rsidR="000D324F" w:rsidRPr="003812FD">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3812FD">
          <w:rPr>
            <w:lang w:eastAsia="zh-CN"/>
          </w:rPr>
          <w:t>)</w:t>
        </w:r>
        <w:r w:rsidR="000D324F">
          <w:rPr>
            <w:lang w:eastAsia="zh-CN"/>
          </w:rPr>
          <w:t xml:space="preserve">. </w:t>
        </w:r>
      </w:ins>
      <w:del w:id="989" w:author="S2-2204915" w:date="2022-05-21T08:06:00Z">
        <w:r w:rsidRPr="00545E10" w:rsidDel="000D324F">
          <w:delText xml:space="preserve">and </w:delText>
        </w:r>
      </w:del>
      <w:ins w:id="990" w:author="S2-2204915" w:date="2022-05-21T08:06:00Z">
        <w:r w:rsidR="000D324F" w:rsidRPr="003812FD">
          <w:rPr>
            <w:lang w:eastAsia="zh-CN"/>
          </w:rPr>
          <w:t>Once the certain condition is met, the NEF</w:t>
        </w:r>
        <w:r w:rsidR="000D324F" w:rsidRPr="00F05371">
          <w:t xml:space="preserve"> </w:t>
        </w:r>
      </w:ins>
      <w:r w:rsidRPr="00545E10">
        <w:t xml:space="preserve">sends this aggregated reporting </w:t>
      </w:r>
      <w:ins w:id="991" w:author="S2-2204915" w:date="2022-05-21T08:06:00Z">
        <w:r w:rsidR="000D324F">
          <w:t>(</w:t>
        </w:r>
        <w:r w:rsidR="000D324F" w:rsidRPr="003812FD">
          <w:rPr>
            <w:lang w:eastAsia="zh-CN"/>
          </w:rPr>
          <w:t>Group ID, list of UE IDs and Event Reporting information for the affected group members</w:t>
        </w:r>
        <w:r w:rsidR="000D324F">
          <w:t xml:space="preserve">) </w:t>
        </w:r>
      </w:ins>
      <w:del w:id="992" w:author="S2-2204915" w:date="2022-05-21T08:07:00Z">
        <w:r w:rsidRPr="00545E10" w:rsidDel="000D324F">
          <w:delText xml:space="preserve">is sent </w:delText>
        </w:r>
      </w:del>
      <w:r w:rsidRPr="00545E10">
        <w:t>to AF as achieved performance for performance characteristics to be measured.</w:t>
      </w:r>
    </w:p>
    <w:p w14:paraId="33641873" w14:textId="77777777" w:rsidR="000D324F" w:rsidRDefault="000D324F" w:rsidP="000D324F">
      <w:pPr>
        <w:pStyle w:val="B2"/>
        <w:rPr>
          <w:ins w:id="993" w:author="S2-2204915" w:date="2022-05-21T08:07:00Z"/>
        </w:rPr>
      </w:pPr>
      <w:ins w:id="994" w:author="S2-2204915" w:date="2022-05-21T08:07:00Z">
        <w:r w:rsidRPr="00F05371">
          <w:t>-</w:t>
        </w:r>
        <w:r w:rsidRPr="00F05371">
          <w:tab/>
        </w:r>
        <w:r w:rsidRPr="00EC51FE">
          <w:t xml:space="preserve">For example, maximum end-to-end delay including delay needs be aggregated to get the max among the aggregated data. In this case, only the maximum value is needed, so the maximum value needs to be reported to AF </w:t>
        </w:r>
        <w:r>
          <w:t>without</w:t>
        </w:r>
        <w:r w:rsidRPr="00EC51FE">
          <w:t xml:space="preserve"> the whole list end-to-end delays.</w:t>
        </w:r>
        <w:r>
          <w:t xml:space="preserve"> </w:t>
        </w:r>
        <w:r w:rsidRPr="000E0896">
          <w:t>When the AF request performance monitoring with data aggregation method and data transfer condition, the NEF provides aggregated reporting.</w:t>
        </w:r>
      </w:ins>
    </w:p>
    <w:p w14:paraId="220AB69E" w14:textId="77777777" w:rsidR="000D324F" w:rsidRPr="00F05371" w:rsidRDefault="000D324F" w:rsidP="000D324F">
      <w:pPr>
        <w:pStyle w:val="NO"/>
        <w:rPr>
          <w:ins w:id="995" w:author="S2-2204915" w:date="2022-05-21T08:07:00Z"/>
        </w:rPr>
      </w:pPr>
      <w:ins w:id="996" w:author="S2-2204915" w:date="2022-05-21T08:07:00Z">
        <w:r w:rsidRPr="00F05371">
          <w:t>NOTE</w:t>
        </w:r>
        <w:r>
          <w:t xml:space="preserve"> 4</w:t>
        </w:r>
        <w:r w:rsidRPr="00F05371">
          <w:t>:</w:t>
        </w:r>
        <w:r w:rsidRPr="00F05371">
          <w:tab/>
        </w:r>
        <w:r>
          <w:t xml:space="preserve">It is assumed that event subscription at PCF for each group member for </w:t>
        </w:r>
        <w:r w:rsidRPr="00F05371">
          <w:t xml:space="preserve">QoS Notification Control (QNC) or </w:t>
        </w:r>
        <w:r>
          <w:t xml:space="preserve">for </w:t>
        </w:r>
        <w:r w:rsidRPr="00F05371">
          <w:t>QoS Monitoring for URLLC</w:t>
        </w:r>
        <w:r>
          <w:t xml:space="preserve"> only needs immediate event based reporting (only the Event Reporting mode and the immediate reporting flag in Event Reporting Information defined in Table 4.15.1-1 of TS 23.502 [3] are applicable)</w:t>
        </w:r>
        <w:r w:rsidRPr="00F05371">
          <w:t>.</w:t>
        </w:r>
      </w:ins>
    </w:p>
    <w:p w14:paraId="17228178" w14:textId="7E30EA54" w:rsidR="00CA5F30" w:rsidRPr="00545E10" w:rsidDel="000D324F" w:rsidRDefault="00CA5F30" w:rsidP="00CA5F30">
      <w:pPr>
        <w:pStyle w:val="EditorsNote"/>
        <w:rPr>
          <w:del w:id="997" w:author="S2-2204915" w:date="2022-05-21T08:07:00Z"/>
          <w:lang w:eastAsia="ko-KR"/>
        </w:rPr>
      </w:pPr>
      <w:del w:id="998" w:author="S2-2204915" w:date="2022-05-21T08:07:00Z">
        <w:r w:rsidRPr="00545E10" w:rsidDel="000D324F">
          <w:rPr>
            <w:lang w:eastAsia="ko-KR"/>
          </w:rPr>
          <w:delText>Editor</w:delText>
        </w:r>
        <w:r w:rsidR="00333336" w:rsidDel="000D324F">
          <w:rPr>
            <w:lang w:eastAsia="ko-KR"/>
          </w:rPr>
          <w:delText>'</w:delText>
        </w:r>
        <w:r w:rsidRPr="00545E10" w:rsidDel="000D324F">
          <w:rPr>
            <w:lang w:eastAsia="ko-KR"/>
          </w:rPr>
          <w:delText>s note:</w:delText>
        </w:r>
        <w:r w:rsidRPr="00545E10" w:rsidDel="000D324F">
          <w:rPr>
            <w:lang w:eastAsia="ko-KR"/>
          </w:rPr>
          <w:tab/>
          <w:delText>Whether aggregated reporting is needed, what is the trigger and when to provide aggregated reporting are FFS.</w:delText>
        </w:r>
      </w:del>
    </w:p>
    <w:p w14:paraId="1D3DC1D8" w14:textId="755B004B" w:rsidR="00CA5F30" w:rsidRPr="00545E10" w:rsidRDefault="00CA5F30"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 xml:space="preserve">It is FFS </w:t>
      </w:r>
      <w:del w:id="999" w:author="S2-2204915" w:date="2022-05-21T08:08:00Z">
        <w:r w:rsidRPr="00545E10" w:rsidDel="000D324F">
          <w:rPr>
            <w:lang w:eastAsia="ko-KR"/>
          </w:rPr>
          <w:delText xml:space="preserve">what is information that can be provisioned as part of the traffic characteristics and what is the information that can be monitored as part of </w:delText>
        </w:r>
      </w:del>
      <w:r w:rsidRPr="00545E10">
        <w:rPr>
          <w:lang w:eastAsia="ko-KR"/>
        </w:rPr>
        <w:t xml:space="preserve">the </w:t>
      </w:r>
      <w:ins w:id="1000" w:author="S2-2204915" w:date="2022-05-21T08:08:00Z">
        <w:r w:rsidR="000D324F" w:rsidRPr="0073555A">
          <w:rPr>
            <w:rFonts w:hint="eastAsia"/>
            <w:u w:val="single"/>
            <w:lang w:eastAsia="ko-KR"/>
          </w:rPr>
          <w:t>communication service availability, communication service reliability</w:t>
        </w:r>
        <w:r w:rsidR="000D324F" w:rsidRPr="00545E10">
          <w:rPr>
            <w:lang w:eastAsia="ko-KR"/>
          </w:rPr>
          <w:t xml:space="preserve"> </w:t>
        </w:r>
      </w:ins>
      <w:r w:rsidRPr="00545E10">
        <w:rPr>
          <w:lang w:eastAsia="ko-KR"/>
        </w:rPr>
        <w:t>performance characteristics.</w:t>
      </w:r>
    </w:p>
    <w:p w14:paraId="3862FC54" w14:textId="0D983F96" w:rsidR="00CA5F30" w:rsidRPr="00545E10" w:rsidDel="000D324F" w:rsidRDefault="00CA5F30" w:rsidP="00CA5F30">
      <w:pPr>
        <w:pStyle w:val="EditorsNote"/>
        <w:rPr>
          <w:del w:id="1001" w:author="S2-2204915" w:date="2022-05-21T08:08:00Z"/>
          <w:lang w:eastAsia="ko-KR"/>
        </w:rPr>
      </w:pPr>
      <w:del w:id="1002" w:author="S2-2204915" w:date="2022-05-21T08:08:00Z">
        <w:r w:rsidRPr="00545E10" w:rsidDel="000D324F">
          <w:rPr>
            <w:lang w:eastAsia="ko-KR"/>
          </w:rPr>
          <w:lastRenderedPageBreak/>
          <w:delText>Editor</w:delText>
        </w:r>
        <w:r w:rsidR="00333336" w:rsidDel="000D324F">
          <w:rPr>
            <w:lang w:eastAsia="ko-KR"/>
          </w:rPr>
          <w:delText>'</w:delText>
        </w:r>
        <w:r w:rsidRPr="00545E10" w:rsidDel="000D324F">
          <w:rPr>
            <w:lang w:eastAsia="ko-KR"/>
          </w:rPr>
          <w:delText>s note:</w:delText>
        </w:r>
        <w:r w:rsidRPr="00545E10" w:rsidDel="000D324F">
          <w:rPr>
            <w:lang w:eastAsia="ko-KR"/>
          </w:rPr>
          <w:tab/>
          <w:delText>It is FFS whether there is a need and how to perform for event reporting aggregation for each monitored performance characteristic.</w:delText>
        </w:r>
      </w:del>
    </w:p>
    <w:p w14:paraId="01A345D0" w14:textId="3443FE90" w:rsidR="00CA5F30" w:rsidRPr="00545E10" w:rsidDel="000D324F" w:rsidRDefault="00CA5F30" w:rsidP="00CA5F30">
      <w:pPr>
        <w:pStyle w:val="EditorsNote"/>
        <w:rPr>
          <w:del w:id="1003" w:author="S2-2204915" w:date="2022-05-21T08:08:00Z"/>
          <w:lang w:eastAsia="ko-KR"/>
        </w:rPr>
      </w:pPr>
      <w:del w:id="1004" w:author="S2-2204915" w:date="2022-05-21T08:08:00Z">
        <w:r w:rsidRPr="00545E10" w:rsidDel="000D324F">
          <w:rPr>
            <w:lang w:eastAsia="ko-KR"/>
          </w:rPr>
          <w:delText>Editor</w:delText>
        </w:r>
        <w:r w:rsidR="00333336" w:rsidDel="000D324F">
          <w:rPr>
            <w:lang w:eastAsia="ko-KR"/>
          </w:rPr>
          <w:delText>'</w:delText>
        </w:r>
        <w:r w:rsidRPr="00545E10" w:rsidDel="000D324F">
          <w:rPr>
            <w:lang w:eastAsia="ko-KR"/>
          </w:rPr>
          <w:delText>s note:</w:delText>
        </w:r>
        <w:r w:rsidRPr="00545E10" w:rsidDel="000D324F">
          <w:rPr>
            <w:lang w:eastAsia="ko-KR"/>
          </w:rPr>
          <w:tab/>
          <w:delText>It is FFS how to handle provisioning and monitoring for traffic between two UEs.</w:delText>
        </w:r>
      </w:del>
    </w:p>
    <w:p w14:paraId="58AFE3FF" w14:textId="2334B0F9" w:rsidR="00E15C76" w:rsidRPr="00545E10" w:rsidRDefault="00E15C76" w:rsidP="00E15C76">
      <w:pPr>
        <w:pStyle w:val="EditorsNote"/>
        <w:rPr>
          <w:lang w:eastAsia="ko-KR"/>
        </w:rPr>
      </w:pPr>
      <w:r w:rsidRPr="00545E10">
        <w:t>Editor</w:t>
      </w:r>
      <w:r w:rsidR="00333336">
        <w:t>'</w:t>
      </w:r>
      <w:r w:rsidRPr="00545E10">
        <w:t>s note:</w:t>
      </w:r>
      <w:r w:rsidRPr="00545E10">
        <w:tab/>
      </w:r>
      <w:r w:rsidRPr="00545E10">
        <w:rPr>
          <w:lang w:eastAsia="ko-KR"/>
        </w:rPr>
        <w:t>It is FFS how to handle transfer interval with statistical deviation (aperiodic traffic).</w:t>
      </w:r>
    </w:p>
    <w:p w14:paraId="0DBC991E" w14:textId="441BBDFC" w:rsidR="00E15C76" w:rsidRPr="00545E10" w:rsidRDefault="00E15C76"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It is FFS whether NWDAF is involved and how NWDAF functions in this solution.</w:t>
      </w:r>
    </w:p>
    <w:p w14:paraId="4FF579DD" w14:textId="77777777" w:rsidR="004653E8" w:rsidRPr="00545E10" w:rsidRDefault="004653E8" w:rsidP="004653E8">
      <w:pPr>
        <w:rPr>
          <w:lang w:eastAsia="zh-CN"/>
        </w:rPr>
      </w:pPr>
      <w:r w:rsidRPr="00545E10">
        <w:t>Figure 6.</w:t>
      </w:r>
      <w:r w:rsidR="0060172E" w:rsidRPr="00545E10">
        <w:t>2</w:t>
      </w:r>
      <w:r w:rsidRPr="00545E10">
        <w:t>.2-1 depicts the architecture to support connection management for a group:</w:t>
      </w:r>
    </w:p>
    <w:p w14:paraId="175104BB" w14:textId="4409F99E" w:rsidR="0060172E" w:rsidRPr="00545E10" w:rsidRDefault="004653E8" w:rsidP="00653433">
      <w:pPr>
        <w:pStyle w:val="TH"/>
        <w:rPr>
          <w:rFonts w:ascii="Times New Roman" w:eastAsia="SimSun" w:hAnsi="Times New Roman"/>
        </w:rPr>
      </w:pPr>
      <w:del w:id="1005" w:author="S2-2204915" w:date="2022-05-21T08:09:00Z">
        <w:r w:rsidRPr="00545E10" w:rsidDel="000D324F">
          <w:rPr>
            <w:lang w:eastAsia="en-US"/>
          </w:rPr>
          <w:object w:dxaOrig="11911" w:dyaOrig="6151" w14:anchorId="1E6903C3">
            <v:shape id="_x0000_i1028" type="#_x0000_t75" style="width:422.45pt;height:218.1pt" o:ole="">
              <v:imagedata r:id="rId21" o:title=""/>
            </v:shape>
            <o:OLEObject Type="Embed" ProgID="Visio.Drawing.15" ShapeID="_x0000_i1028" DrawAspect="Content" ObjectID="_1714969895" r:id="rId22"/>
          </w:object>
        </w:r>
      </w:del>
      <w:ins w:id="1006" w:author="S2-2204915" w:date="2022-05-21T08:09:00Z">
        <w:r w:rsidR="000D324F" w:rsidRPr="00F05371">
          <w:rPr>
            <w:lang w:eastAsia="en-US"/>
          </w:rPr>
          <w:object w:dxaOrig="11911" w:dyaOrig="6151" w14:anchorId="4AFC16F8">
            <v:shape id="_x0000_i1029" type="#_x0000_t75" style="width:422.45pt;height:218.1pt" o:ole="">
              <v:imagedata r:id="rId23" o:title=""/>
            </v:shape>
            <o:OLEObject Type="Embed" ProgID="Visio.Drawing.15" ShapeID="_x0000_i1029" DrawAspect="Content" ObjectID="_1714969896" r:id="rId24"/>
          </w:object>
        </w:r>
      </w:ins>
    </w:p>
    <w:p w14:paraId="1A2F2D90" w14:textId="77777777" w:rsidR="004653E8" w:rsidRPr="00545E10" w:rsidRDefault="004653E8" w:rsidP="004653E8">
      <w:pPr>
        <w:pStyle w:val="TF"/>
        <w:rPr>
          <w:lang w:eastAsia="en-US"/>
        </w:rPr>
      </w:pPr>
      <w:r w:rsidRPr="00545E10">
        <w:t>Figure 6.</w:t>
      </w:r>
      <w:r w:rsidR="0060172E" w:rsidRPr="00545E10">
        <w:t>2</w:t>
      </w:r>
      <w:r w:rsidRPr="00545E10">
        <w:t>.2-1: Architecture to support connection management for a group</w:t>
      </w:r>
    </w:p>
    <w:p w14:paraId="491CA76F" w14:textId="6B503AA4" w:rsidR="000D324F" w:rsidRDefault="004653E8" w:rsidP="000D324F">
      <w:pPr>
        <w:rPr>
          <w:ins w:id="1007" w:author="S2-2204915" w:date="2022-05-21T08:09:00Z"/>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w:t>
      </w:r>
      <w:r w:rsidRPr="00545E10">
        <w:t xml:space="preserve"> control (establish, modify, terminate, monitor) the user plane connection </w:t>
      </w:r>
      <w:ins w:id="1008" w:author="S2-2204915" w:date="2022-05-21T08:09:00Z">
        <w:r w:rsidR="000D324F" w:rsidRPr="00F05371">
          <w:t>of each group member’s PDU Session</w:t>
        </w:r>
        <w:r w:rsidR="000D324F">
          <w:t xml:space="preserve"> </w:t>
        </w:r>
      </w:ins>
      <w:r w:rsidRPr="00545E10">
        <w:t>for packet transmission within 5GC</w:t>
      </w:r>
      <w:r w:rsidR="00836CB9" w:rsidRPr="00545E10">
        <w:t>.</w:t>
      </w:r>
      <w:ins w:id="1009" w:author="S2-2204915" w:date="2022-05-21T08:09:00Z">
        <w:r w:rsidR="000D324F" w:rsidRPr="000D324F">
          <w:t xml:space="preserve"> </w:t>
        </w:r>
        <w:r w:rsidR="000D324F">
          <w:t>AF can support division of end-to-end latency for UE-UE traffic.</w:t>
        </w:r>
        <w:r w:rsidR="000D324F" w:rsidRPr="00357916">
          <w:t xml:space="preserve"> </w:t>
        </w:r>
        <w:r w:rsidR="000D324F">
          <w:t xml:space="preserve">AF can manipulate the order of the requested PDU Session Type in 5G VN group data </w:t>
        </w:r>
        <w:r w:rsidR="000D324F" w:rsidRPr="00F05371">
          <w:t xml:space="preserve">via </w:t>
        </w:r>
        <w:r w:rsidR="000D324F" w:rsidRPr="00F05371">
          <w:rPr>
            <w:rFonts w:eastAsia="SimSun"/>
          </w:rPr>
          <w:t>Nnef_ParameterProvision_Create/Nnef_ParameterProvision_Update</w:t>
        </w:r>
        <w:r w:rsidR="000D324F">
          <w:t xml:space="preserve"> to influence the setting with precedence value at PCF when generating URSP rules.</w:t>
        </w:r>
      </w:ins>
    </w:p>
    <w:p w14:paraId="04498D1A" w14:textId="68C2E5C7" w:rsidR="004653E8" w:rsidRPr="00545E10" w:rsidRDefault="004653E8" w:rsidP="004653E8">
      <w:pPr>
        <w:rPr>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interacting with AF </w:t>
      </w:r>
      <w:r w:rsidRPr="00545E10">
        <w:t xml:space="preserve">in order for AF to influence the user plane connection </w:t>
      </w:r>
      <w:ins w:id="1010" w:author="S2-2204915" w:date="2022-05-21T08:10:00Z">
        <w:r w:rsidR="000D324F" w:rsidRPr="00F05371">
          <w:t>of each group member’s PDU Session</w:t>
        </w:r>
        <w:r w:rsidR="000D324F">
          <w:t xml:space="preserve"> </w:t>
        </w:r>
      </w:ins>
      <w:r w:rsidRPr="00545E10">
        <w:t xml:space="preserve">for packet transmission within 5GC. It can also query </w:t>
      </w:r>
      <w:ins w:id="1011" w:author="S2-2204915" w:date="2022-05-21T08:10:00Z">
        <w:r w:rsidR="000D324F">
          <w:t>UDM/</w:t>
        </w:r>
      </w:ins>
      <w:r w:rsidRPr="00545E10">
        <w:t xml:space="preserve">UDR with the group ID to retrieve the group </w:t>
      </w:r>
      <w:ins w:id="1012" w:author="S2-2204915" w:date="2022-05-21T08:11:00Z">
        <w:r w:rsidR="000D324F">
          <w:t>membership information</w:t>
        </w:r>
      </w:ins>
      <w:del w:id="1013" w:author="S2-2204915" w:date="2022-05-21T08:11:00Z">
        <w:r w:rsidRPr="00545E10" w:rsidDel="000D324F">
          <w:delText>subscription data</w:delText>
        </w:r>
      </w:del>
      <w:r w:rsidRPr="00545E10">
        <w:t xml:space="preserve">, and then transform the information target to a group to information for each UE group member, as well as interact with PCF (via TSCTSF) to request network resources for the user plane connection. It also performs the aggregation of the monitoring reports for each UE </w:t>
      </w:r>
      <w:r w:rsidRPr="00545E10">
        <w:lastRenderedPageBreak/>
        <w:t>group member.</w:t>
      </w:r>
      <w:ins w:id="1014" w:author="S2-2204915" w:date="2022-05-21T08:11:00Z">
        <w:r w:rsidR="000D324F" w:rsidRPr="000D324F">
          <w:t xml:space="preserve"> </w:t>
        </w:r>
        <w:r w:rsidR="000D324F" w:rsidRPr="003C52C5">
          <w:t xml:space="preserve">Additionally, the NEF can </w:t>
        </w:r>
        <w:r w:rsidR="000D324F">
          <w:t xml:space="preserve">send </w:t>
        </w:r>
        <w:r w:rsidR="000D324F" w:rsidRPr="003C52C5">
          <w:t xml:space="preserve">the information targeting to a group as part of the group subscription data (e.g. group QoS) </w:t>
        </w:r>
        <w:r w:rsidR="000D324F">
          <w:t>to</w:t>
        </w:r>
        <w:r w:rsidR="000D324F" w:rsidRPr="003C52C5">
          <w:t xml:space="preserve"> UDM</w:t>
        </w:r>
        <w:r w:rsidR="000D324F">
          <w:t xml:space="preserve"> for management</w:t>
        </w:r>
        <w:r w:rsidR="000D324F" w:rsidRPr="003C52C5">
          <w:t>.</w:t>
        </w:r>
      </w:ins>
    </w:p>
    <w:p w14:paraId="14B6C70F" w14:textId="66C2EFC6" w:rsidR="004653E8" w:rsidRPr="00545E10" w:rsidRDefault="000D324F" w:rsidP="004653E8">
      <w:pPr>
        <w:rPr>
          <w:rFonts w:eastAsia="SimSun"/>
          <w:lang w:eastAsia="zh-CN"/>
        </w:rPr>
      </w:pPr>
      <w:ins w:id="1015" w:author="S2-2204915" w:date="2022-05-21T08:11:00Z">
        <w:r>
          <w:rPr>
            <w:rFonts w:eastAsia="SimSun"/>
            <w:b/>
            <w:bCs/>
            <w:lang w:eastAsia="zh-CN"/>
          </w:rPr>
          <w:t>UDM/</w:t>
        </w:r>
      </w:ins>
      <w:r w:rsidR="004653E8" w:rsidRPr="00545E10">
        <w:rPr>
          <w:rFonts w:eastAsia="SimSun"/>
          <w:b/>
          <w:bCs/>
          <w:lang w:eastAsia="zh-CN"/>
        </w:rPr>
        <w:t>UDR:</w:t>
      </w:r>
      <w:r w:rsidR="004653E8" w:rsidRPr="00545E10">
        <w:rPr>
          <w:rFonts w:eastAsia="SimSun"/>
          <w:lang w:eastAsia="zh-CN"/>
        </w:rPr>
        <w:t xml:space="preserve"> Storage</w:t>
      </w:r>
      <w:r w:rsidR="004653E8" w:rsidRPr="00545E10">
        <w:rPr>
          <w:lang w:eastAsia="zh-CN"/>
        </w:rPr>
        <w:t xml:space="preserve"> of the group subscription data </w:t>
      </w:r>
      <w:del w:id="1016" w:author="S2-2204915" w:date="2022-05-21T08:12:00Z">
        <w:r w:rsidR="004653E8" w:rsidRPr="00545E10" w:rsidDel="000D324F">
          <w:rPr>
            <w:lang w:eastAsia="zh-CN"/>
          </w:rPr>
          <w:delText xml:space="preserve">including </w:delText>
        </w:r>
      </w:del>
      <w:ins w:id="1017" w:author="S2-2204915" w:date="2022-05-21T08:12:00Z">
        <w:r>
          <w:rPr>
            <w:lang w:eastAsia="zh-CN"/>
          </w:rPr>
          <w:t>and</w:t>
        </w:r>
        <w:r w:rsidRPr="00545E10">
          <w:rPr>
            <w:lang w:eastAsia="zh-CN"/>
          </w:rPr>
          <w:t xml:space="preserve"> </w:t>
        </w:r>
      </w:ins>
      <w:r w:rsidR="004653E8" w:rsidRPr="00545E10">
        <w:rPr>
          <w:lang w:eastAsia="zh-CN"/>
        </w:rPr>
        <w:t>group membership</w:t>
      </w:r>
      <w:ins w:id="1018" w:author="S2-2204915" w:date="2022-05-21T08:12:00Z">
        <w:r w:rsidRPr="000D324F">
          <w:rPr>
            <w:lang w:eastAsia="zh-CN"/>
          </w:rPr>
          <w:t xml:space="preserve"> </w:t>
        </w:r>
        <w:r>
          <w:rPr>
            <w:lang w:eastAsia="zh-CN"/>
          </w:rPr>
          <w:t>information</w:t>
        </w:r>
      </w:ins>
      <w:r w:rsidR="004653E8" w:rsidRPr="00545E10">
        <w:rPr>
          <w:lang w:eastAsia="zh-CN"/>
        </w:rPr>
        <w:t>.</w:t>
      </w:r>
    </w:p>
    <w:p w14:paraId="42FF4F29" w14:textId="77777777" w:rsidR="004653E8" w:rsidRPr="00545E10" w:rsidRDefault="004653E8" w:rsidP="004653E8">
      <w:pPr>
        <w:rPr>
          <w:rFonts w:eastAsia="SimSun"/>
          <w:lang w:eastAsia="zh-CN"/>
        </w:rPr>
      </w:pPr>
      <w:r w:rsidRPr="00545E10">
        <w:rPr>
          <w:rFonts w:eastAsia="SimSun"/>
          <w:b/>
          <w:bCs/>
          <w:lang w:eastAsia="zh-CN"/>
        </w:rPr>
        <w:t xml:space="preserve">NWDAF: </w:t>
      </w:r>
      <w:r w:rsidRPr="00545E10">
        <w:rPr>
          <w:rFonts w:eastAsia="SimSun"/>
          <w:bCs/>
          <w:lang w:eastAsia="zh-CN"/>
        </w:rPr>
        <w:t>Performs</w:t>
      </w:r>
      <w:r w:rsidRPr="00545E10">
        <w:rPr>
          <w:rFonts w:eastAsia="SimSun"/>
          <w:b/>
          <w:bCs/>
          <w:lang w:eastAsia="zh-CN"/>
        </w:rPr>
        <w:t xml:space="preserve"> </w:t>
      </w:r>
      <w:r w:rsidRPr="00545E10">
        <w:t>network data analytics and exposes the analytics to AF via NEF as requested.</w:t>
      </w:r>
    </w:p>
    <w:p w14:paraId="578CA106" w14:textId="5490A62A" w:rsidR="004653E8" w:rsidRPr="00545E10" w:rsidRDefault="004653E8" w:rsidP="004653E8">
      <w:pPr>
        <w:rPr>
          <w:rFonts w:eastAsia="SimSun"/>
          <w:lang w:eastAsia="zh-CN"/>
        </w:rPr>
      </w:pPr>
      <w:r w:rsidRPr="00545E10">
        <w:rPr>
          <w:rFonts w:eastAsia="SimSun"/>
          <w:b/>
          <w:bCs/>
          <w:lang w:eastAsia="zh-CN"/>
        </w:rPr>
        <w:t>PCF:</w:t>
      </w:r>
      <w:r w:rsidRPr="00545E10">
        <w:rPr>
          <w:rFonts w:eastAsia="SimSun"/>
          <w:lang w:eastAsia="zh-CN"/>
        </w:rPr>
        <w:t xml:space="preserve"> Perform mapping between </w:t>
      </w:r>
      <w:r w:rsidRPr="00545E10">
        <w:t>traffic characteristics to be configured and 5GS QoS parameters, and provides policy rules to Control Plane function(s) to enforce them, e.g. TSCAI, QoS Notification Control (QNC) or QoS Monitoring for URLLC.</w:t>
      </w:r>
      <w:ins w:id="1019" w:author="S2-2204915" w:date="2022-05-21T08:12:00Z">
        <w:r w:rsidR="00F73371" w:rsidRPr="00F73371">
          <w:t xml:space="preserve"> </w:t>
        </w:r>
        <w:r w:rsidR="00F73371">
          <w:t>PCF can also support setting precedence value based on order of the PDU Session Type in 5G VN group data when generating URSP rules.</w:t>
        </w:r>
      </w:ins>
    </w:p>
    <w:p w14:paraId="490A47CF" w14:textId="46C474A2" w:rsidR="004653E8" w:rsidRPr="00545E10" w:rsidRDefault="004653E8" w:rsidP="004653E8">
      <w:pPr>
        <w:rPr>
          <w:rFonts w:eastAsia="SimSun"/>
          <w:lang w:eastAsia="zh-CN"/>
        </w:rPr>
      </w:pPr>
      <w:r w:rsidRPr="00545E10">
        <w:rPr>
          <w:rFonts w:eastAsia="SimSun"/>
          <w:b/>
          <w:bCs/>
          <w:lang w:eastAsia="zh-CN"/>
        </w:rPr>
        <w:t>TSCTSF:</w:t>
      </w:r>
      <w:r w:rsidRPr="00545E10">
        <w:rPr>
          <w:rFonts w:eastAsia="SimSun"/>
          <w:lang w:eastAsia="zh-CN"/>
        </w:rPr>
        <w:t xml:space="preserve"> Provide </w:t>
      </w:r>
      <w:r w:rsidRPr="00545E10">
        <w:rPr>
          <w:lang w:eastAsia="zh-CN"/>
        </w:rPr>
        <w:t xml:space="preserve">Ntsctsf_QoSand TSCAssistance to allow </w:t>
      </w:r>
      <w:r w:rsidRPr="00545E10">
        <w:rPr>
          <w:rFonts w:eastAsia="SimSun"/>
          <w:lang w:eastAsia="zh-CN"/>
        </w:rPr>
        <w:t xml:space="preserve">handling for AF requests with </w:t>
      </w:r>
      <w:r w:rsidRPr="00545E10">
        <w:t xml:space="preserve">individual QoS parameters as described in clause 6.1.3.22 of </w:t>
      </w:r>
      <w:r w:rsidR="005C588E" w:rsidRPr="00545E10">
        <w:t>TS</w:t>
      </w:r>
      <w:r w:rsidR="005C588E">
        <w:t> </w:t>
      </w:r>
      <w:r w:rsidR="005C588E" w:rsidRPr="00545E10">
        <w:t>23.503</w:t>
      </w:r>
      <w:r w:rsidR="005C588E">
        <w:t> </w:t>
      </w:r>
      <w:r w:rsidR="005C588E" w:rsidRPr="00545E10">
        <w:t>[</w:t>
      </w:r>
      <w:r w:rsidRPr="00545E10">
        <w:t>4].</w:t>
      </w:r>
      <w:ins w:id="1020" w:author="S2-2204915" w:date="2022-05-21T08:12:00Z">
        <w:r w:rsidR="00F73371" w:rsidRPr="00F73371">
          <w:t xml:space="preserve"> </w:t>
        </w:r>
        <w:r w:rsidR="00F73371">
          <w:t xml:space="preserve">It can also map the </w:t>
        </w:r>
        <w:r w:rsidR="00F73371" w:rsidRPr="00F05371">
          <w:t>traffic characteristics to be configured</w:t>
        </w:r>
        <w:r w:rsidR="00F73371">
          <w:t xml:space="preserve"> and </w:t>
        </w:r>
        <w:r w:rsidR="00F73371" w:rsidRPr="00F05371">
          <w:t>performance characteristics to be measured</w:t>
        </w:r>
        <w:r w:rsidR="00F73371">
          <w:t xml:space="preserve"> to existing QoS parameter.</w:t>
        </w:r>
        <w:r w:rsidR="00F73371" w:rsidRPr="00557842">
          <w:t xml:space="preserve"> </w:t>
        </w:r>
        <w:r w:rsidR="00F73371">
          <w:t>It may also support division of end-to-end latency for UE-UE traffic.</w:t>
        </w:r>
      </w:ins>
    </w:p>
    <w:p w14:paraId="6541B70E" w14:textId="77777777" w:rsidR="004653E8" w:rsidRPr="00545E10" w:rsidRDefault="004653E8" w:rsidP="004653E8">
      <w:pPr>
        <w:pStyle w:val="3"/>
      </w:pPr>
      <w:bookmarkStart w:id="1021" w:name="_Toc104284925"/>
      <w:r w:rsidRPr="00545E10">
        <w:t>6.</w:t>
      </w:r>
      <w:r w:rsidR="0060172E" w:rsidRPr="00545E10">
        <w:t>2</w:t>
      </w:r>
      <w:r w:rsidRPr="00545E10">
        <w:t>.3</w:t>
      </w:r>
      <w:r w:rsidRPr="00545E10">
        <w:tab/>
        <w:t>Procedures</w:t>
      </w:r>
      <w:bookmarkEnd w:id="1021"/>
    </w:p>
    <w:p w14:paraId="251871E6" w14:textId="3157E00C" w:rsidR="004653E8" w:rsidRPr="00545E10" w:rsidDel="00F73371" w:rsidRDefault="004653E8" w:rsidP="004653E8">
      <w:pPr>
        <w:pStyle w:val="EditorsNote"/>
        <w:rPr>
          <w:del w:id="1022" w:author="S2-2204915" w:date="2022-05-21T08:13:00Z"/>
        </w:rPr>
      </w:pPr>
      <w:del w:id="1023" w:author="S2-2204915" w:date="2022-05-21T08:13:00Z">
        <w:r w:rsidRPr="00545E10" w:rsidDel="00F73371">
          <w:delText>Editor</w:delText>
        </w:r>
        <w:r w:rsidR="00333336" w:rsidDel="00F73371">
          <w:delText>'</w:delText>
        </w:r>
        <w:r w:rsidRPr="00545E10" w:rsidDel="00F73371">
          <w:delText xml:space="preserve">s </w:delText>
        </w:r>
        <w:r w:rsidR="00CA5F30" w:rsidRPr="00545E10" w:rsidDel="00F73371">
          <w:delText>note</w:delText>
        </w:r>
        <w:r w:rsidRPr="00545E10" w:rsidDel="00F73371">
          <w:delText>:</w:delText>
        </w:r>
        <w:r w:rsidR="00CA5F30" w:rsidRPr="00545E10" w:rsidDel="00F73371">
          <w:tab/>
        </w:r>
        <w:r w:rsidRPr="00545E10" w:rsidDel="00F73371">
          <w:delText>This clause</w:delText>
        </w:r>
        <w:r w:rsidR="00545E10" w:rsidDel="00F73371">
          <w:delText xml:space="preserve"> </w:delText>
        </w:r>
        <w:r w:rsidRPr="00545E10" w:rsidDel="00F73371">
          <w:delText>describes high-level procedures and information flows for the solution.</w:delText>
        </w:r>
      </w:del>
    </w:p>
    <w:p w14:paraId="0C98A362" w14:textId="77777777" w:rsidR="00F73371" w:rsidRPr="0005148D" w:rsidRDefault="00F73371" w:rsidP="00F73371">
      <w:pPr>
        <w:pStyle w:val="TH"/>
        <w:rPr>
          <w:ins w:id="1024" w:author="S2-2204915" w:date="2022-05-21T08:14:00Z"/>
        </w:rPr>
      </w:pPr>
      <w:ins w:id="1025" w:author="S2-2204915" w:date="2022-05-21T08:14:00Z">
        <w:r w:rsidRPr="0005148D">
          <w:object w:dxaOrig="21856" w:dyaOrig="10111" w14:anchorId="57F89983">
            <v:shape id="_x0000_i1030" type="#_x0000_t75" style="width:465.7pt;height:215.15pt" o:ole="">
              <v:imagedata r:id="rId25" o:title=""/>
            </v:shape>
            <o:OLEObject Type="Embed" ProgID="Visio.Drawing.11" ShapeID="_x0000_i1030" DrawAspect="Content" ObjectID="_1714969897" r:id="rId26"/>
          </w:object>
        </w:r>
      </w:ins>
    </w:p>
    <w:p w14:paraId="56C0A11F" w14:textId="77777777" w:rsidR="00F73371" w:rsidRPr="00F05371" w:rsidRDefault="00F73371" w:rsidP="00F73371">
      <w:pPr>
        <w:pStyle w:val="TF"/>
        <w:rPr>
          <w:ins w:id="1026" w:author="S2-2204915" w:date="2022-05-21T08:14:00Z"/>
          <w:lang w:eastAsia="en-US"/>
        </w:rPr>
      </w:pPr>
      <w:ins w:id="1027" w:author="S2-2204915" w:date="2022-05-21T08:14:00Z">
        <w:r w:rsidRPr="00F05371">
          <w:t>Figure 6.2.</w:t>
        </w:r>
        <w:r>
          <w:t>3</w:t>
        </w:r>
        <w:r w:rsidRPr="00F05371">
          <w:t xml:space="preserve">-1: </w:t>
        </w:r>
        <w:r>
          <w:t xml:space="preserve">Procedure </w:t>
        </w:r>
        <w:r w:rsidRPr="00F05371">
          <w:t>to support connection management for a group</w:t>
        </w:r>
      </w:ins>
    </w:p>
    <w:p w14:paraId="36F1F6C8" w14:textId="77777777" w:rsidR="00F73371" w:rsidRDefault="00F73371" w:rsidP="00F73371">
      <w:pPr>
        <w:pStyle w:val="B1"/>
        <w:rPr>
          <w:ins w:id="1028" w:author="S2-2204915" w:date="2022-05-21T08:14:00Z"/>
        </w:rPr>
      </w:pPr>
      <w:ins w:id="1029" w:author="S2-2204915" w:date="2022-05-21T08:14:00Z">
        <w:r>
          <w:t>1.</w:t>
        </w:r>
        <w:r>
          <w:tab/>
          <w:t>The AF provides</w:t>
        </w:r>
        <w:r w:rsidRPr="00F05371">
          <w:t xml:space="preserve"> information targeting to a group</w:t>
        </w:r>
        <w:r w:rsidRPr="000A7F82">
          <w:t xml:space="preserve"> </w:t>
        </w:r>
        <w:r w:rsidRPr="00F05371">
          <w:t>to influence the user plane connection of each group member’s PDU Session for packet transmission within 5GC</w:t>
        </w:r>
        <w:r>
          <w:t>.</w:t>
        </w:r>
      </w:ins>
    </w:p>
    <w:p w14:paraId="7B952C4C" w14:textId="77777777" w:rsidR="00F73371" w:rsidRDefault="00F73371" w:rsidP="00F73371">
      <w:pPr>
        <w:pStyle w:val="B1"/>
        <w:rPr>
          <w:ins w:id="1030" w:author="S2-2204915" w:date="2022-05-21T08:14:00Z"/>
        </w:rPr>
      </w:pPr>
      <w:ins w:id="1031" w:author="S2-2204915" w:date="2022-05-21T08:14:00Z">
        <w:r>
          <w:tab/>
          <w:t xml:space="preserve">The </w:t>
        </w:r>
        <w:r w:rsidRPr="00F05371">
          <w:t>information targeting to a group</w:t>
        </w:r>
        <w:r>
          <w:t xml:space="preserve"> contains the Group ID, Flow Description, </w:t>
        </w:r>
        <w:r w:rsidRPr="00F05371">
          <w:t>traffic characteristics to be configured</w:t>
        </w:r>
        <w:r>
          <w:t>,</w:t>
        </w:r>
        <w:r w:rsidRPr="00F05371">
          <w:t xml:space="preserve"> and performance characteristics to be measured</w:t>
        </w:r>
        <w:r>
          <w:t>.</w:t>
        </w:r>
      </w:ins>
    </w:p>
    <w:p w14:paraId="24D1510E" w14:textId="77777777" w:rsidR="00F73371" w:rsidRDefault="00F73371" w:rsidP="00F73371">
      <w:pPr>
        <w:pStyle w:val="EditorsNote"/>
        <w:rPr>
          <w:ins w:id="1032" w:author="S2-2204915" w:date="2022-05-21T08:14:00Z"/>
          <w:lang w:eastAsia="ko-KR"/>
        </w:rPr>
      </w:pPr>
      <w:ins w:id="1033" w:author="S2-2204915" w:date="2022-05-21T08:14:00Z">
        <w:r>
          <w:rPr>
            <w:lang w:eastAsia="ko-KR"/>
          </w:rPr>
          <w:t>Editor's note:</w:t>
        </w:r>
        <w:r>
          <w:rPr>
            <w:lang w:eastAsia="ko-KR"/>
          </w:rPr>
          <w:tab/>
          <w:t>It is FFS whether to handle provisioning and monitoring for traffic via two separate NEF service operations and one single NEF service operation.</w:t>
        </w:r>
      </w:ins>
    </w:p>
    <w:p w14:paraId="0D1F39DD" w14:textId="77777777" w:rsidR="00F73371" w:rsidRDefault="00F73371" w:rsidP="00F73371">
      <w:pPr>
        <w:pStyle w:val="B1"/>
        <w:rPr>
          <w:ins w:id="1034" w:author="S2-2204915" w:date="2022-05-21T08:14:00Z"/>
        </w:rPr>
      </w:pPr>
      <w:ins w:id="1035" w:author="S2-2204915" w:date="2022-05-21T08:14:00Z">
        <w:r>
          <w:t>2a.</w:t>
        </w:r>
        <w:r>
          <w:tab/>
          <w:t xml:space="preserve">The NEF stores the </w:t>
        </w:r>
        <w:r w:rsidRPr="00F05371">
          <w:rPr>
            <w:lang w:val="en-US"/>
          </w:rPr>
          <w:t>information</w:t>
        </w:r>
        <w:r w:rsidRPr="00F05371">
          <w:t xml:space="preserve"> targeting to a group as part of the group subscription data</w:t>
        </w:r>
        <w:r>
          <w:t xml:space="preserve"> in UDM/UDR via invoking</w:t>
        </w:r>
        <w:r w:rsidRPr="00251FC1">
          <w:rPr>
            <w:lang w:eastAsia="zh-CN"/>
          </w:rPr>
          <w:t xml:space="preserve"> </w:t>
        </w:r>
        <w:r>
          <w:rPr>
            <w:lang w:eastAsia="zh-CN"/>
          </w:rPr>
          <w:t>Nudm_SDM service</w:t>
        </w:r>
        <w:r>
          <w:t>. The TSCTSF can retrieve the group subscription data from UDM/UDR during PDU Session establishment procedure or be notified about the changes on group subscription data by UDM/UDR if the TSCTSF subscribes to changes about the group subscription data.</w:t>
        </w:r>
      </w:ins>
    </w:p>
    <w:p w14:paraId="01FB9A79" w14:textId="77777777" w:rsidR="00F73371" w:rsidRDefault="00F73371" w:rsidP="00F73371">
      <w:pPr>
        <w:pStyle w:val="B1"/>
        <w:rPr>
          <w:ins w:id="1036" w:author="S2-2204915" w:date="2022-05-21T08:14:00Z"/>
        </w:rPr>
      </w:pPr>
      <w:ins w:id="1037" w:author="S2-2204915" w:date="2022-05-21T08:14:00Z">
        <w:r>
          <w:tab/>
          <w:t>The TSCTSF maps the</w:t>
        </w:r>
        <w:r w:rsidRPr="00251FC1">
          <w:rPr>
            <w:lang w:val="en-US"/>
          </w:rPr>
          <w:t xml:space="preserve"> </w:t>
        </w:r>
        <w:r w:rsidRPr="00F05371">
          <w:rPr>
            <w:lang w:val="en-US"/>
          </w:rPr>
          <w:t>information</w:t>
        </w:r>
        <w:r w:rsidRPr="00F05371">
          <w:t xml:space="preserve"> targeting to a group</w:t>
        </w:r>
        <w:r>
          <w:t xml:space="preserve"> to information targeting to each group member using the group membership information.</w:t>
        </w:r>
      </w:ins>
    </w:p>
    <w:p w14:paraId="2C61B680" w14:textId="77777777" w:rsidR="00F73371" w:rsidRDefault="00F73371" w:rsidP="00F73371">
      <w:pPr>
        <w:pStyle w:val="B1"/>
        <w:rPr>
          <w:ins w:id="1038" w:author="S2-2204915" w:date="2022-05-21T08:14:00Z"/>
        </w:rPr>
      </w:pPr>
      <w:ins w:id="1039" w:author="S2-2204915" w:date="2022-05-21T08:14:00Z">
        <w:r>
          <w:t>2b.</w:t>
        </w:r>
        <w:r>
          <w:tab/>
          <w:t>Alternatively, the NEF obtains group subscription information from UDM/UDR using Group ID, the NEF maps the</w:t>
        </w:r>
        <w:r w:rsidRPr="00251FC1">
          <w:rPr>
            <w:lang w:val="en-US"/>
          </w:rPr>
          <w:t xml:space="preserve"> </w:t>
        </w:r>
        <w:r w:rsidRPr="00F05371">
          <w:rPr>
            <w:lang w:val="en-US"/>
          </w:rPr>
          <w:t>information</w:t>
        </w:r>
        <w:r w:rsidRPr="00F05371">
          <w:t xml:space="preserve"> targeting to a group</w:t>
        </w:r>
        <w:r>
          <w:t xml:space="preserve"> to information targeting to each group member using the group membership information. Then NEF transfers the information targeting to each group member to TSCTSF via </w:t>
        </w:r>
        <w:r w:rsidRPr="003A0B8E">
          <w:t>Ntsctsf_QoSandTSCAssistance</w:t>
        </w:r>
        <w:r>
          <w:t xml:space="preserve"> service.</w:t>
        </w:r>
      </w:ins>
    </w:p>
    <w:p w14:paraId="3BA31C3A" w14:textId="77777777" w:rsidR="00F73371" w:rsidRDefault="00F73371" w:rsidP="00F73371">
      <w:pPr>
        <w:pStyle w:val="B1"/>
        <w:rPr>
          <w:ins w:id="1040" w:author="S2-2204915" w:date="2022-05-21T08:14:00Z"/>
        </w:rPr>
      </w:pPr>
      <w:ins w:id="1041" w:author="S2-2204915" w:date="2022-05-21T08:14:00Z">
        <w:r>
          <w:lastRenderedPageBreak/>
          <w:t>3.</w:t>
        </w:r>
        <w:r>
          <w:tab/>
          <w:t xml:space="preserve">The TSCTSF invokes the </w:t>
        </w:r>
        <w:r w:rsidRPr="003A0B8E">
          <w:t>Npcf_PolicyAuthorization service</w:t>
        </w:r>
        <w:r>
          <w:t xml:space="preserve"> to transfer the </w:t>
        </w:r>
        <w:r w:rsidRPr="00F05371">
          <w:t>traffic characteristics to be configured and performance characteristics to be measured</w:t>
        </w:r>
        <w:r>
          <w:t xml:space="preserve"> to PCF.</w:t>
        </w:r>
      </w:ins>
    </w:p>
    <w:p w14:paraId="7B7EB1BC" w14:textId="77777777" w:rsidR="00F73371" w:rsidRDefault="00F73371" w:rsidP="00F73371">
      <w:pPr>
        <w:pStyle w:val="B1"/>
        <w:rPr>
          <w:ins w:id="1042" w:author="S2-2204915" w:date="2022-05-21T08:14:00Z"/>
        </w:rPr>
      </w:pPr>
      <w:ins w:id="1043" w:author="S2-2204915" w:date="2022-05-21T08:14:00Z">
        <w:r>
          <w:tab/>
          <w:t>The TSCTSF can process the</w:t>
        </w:r>
        <w:r w:rsidRPr="00E0174A">
          <w:t xml:space="preserve"> </w:t>
        </w:r>
        <w:r w:rsidRPr="00F05371">
          <w:t>traffic characteristics to be configured and performance characteristics to be measured</w:t>
        </w:r>
        <w:r>
          <w:t xml:space="preserve"> as described in clause 6.2.2.</w:t>
        </w:r>
      </w:ins>
    </w:p>
    <w:p w14:paraId="4675833D" w14:textId="77777777" w:rsidR="00F73371" w:rsidRDefault="00F73371" w:rsidP="00F73371">
      <w:pPr>
        <w:pStyle w:val="EditorsNote"/>
        <w:rPr>
          <w:ins w:id="1044" w:author="S2-2204915" w:date="2022-05-21T08:14:00Z"/>
          <w:lang w:eastAsia="ko-KR"/>
        </w:rPr>
      </w:pPr>
      <w:ins w:id="1045" w:author="S2-2204915" w:date="2022-05-21T08:14:00Z">
        <w:r>
          <w:rPr>
            <w:lang w:eastAsia="ko-KR"/>
          </w:rPr>
          <w:t>Editor's note:</w:t>
        </w:r>
        <w:r>
          <w:rPr>
            <w:lang w:eastAsia="ko-KR"/>
          </w:rPr>
          <w:tab/>
          <w:t xml:space="preserve">It is FFS how does the TSCTSF learn the UE address required in </w:t>
        </w:r>
        <w:r w:rsidRPr="003A0B8E">
          <w:t>Npcf_PolicyAuthorization service</w:t>
        </w:r>
        <w:r>
          <w:rPr>
            <w:lang w:eastAsia="ko-KR"/>
          </w:rPr>
          <w:t>.</w:t>
        </w:r>
      </w:ins>
    </w:p>
    <w:p w14:paraId="2538A470" w14:textId="77777777" w:rsidR="00F73371" w:rsidRDefault="00F73371" w:rsidP="00F73371">
      <w:pPr>
        <w:pStyle w:val="B1"/>
        <w:rPr>
          <w:ins w:id="1046" w:author="S2-2204915" w:date="2022-05-21T08:14:00Z"/>
        </w:rPr>
      </w:pPr>
      <w:ins w:id="1047" w:author="S2-2204915" w:date="2022-05-21T08:14:00Z">
        <w:r>
          <w:t>4.</w:t>
        </w:r>
        <w:r>
          <w:tab/>
          <w:t xml:space="preserve">PCF updates the PCC rules and send the PCC rules to SMF via </w:t>
        </w:r>
        <w:r w:rsidRPr="005D722F">
          <w:t>Npcf_SMPolicyControl service</w:t>
        </w:r>
        <w:r>
          <w:t>.</w:t>
        </w:r>
      </w:ins>
    </w:p>
    <w:p w14:paraId="09091809" w14:textId="77777777" w:rsidR="00F73371" w:rsidRDefault="00F73371" w:rsidP="00F73371">
      <w:pPr>
        <w:pStyle w:val="B1"/>
        <w:rPr>
          <w:ins w:id="1048" w:author="S2-2204915" w:date="2022-05-21T08:14:00Z"/>
        </w:rPr>
      </w:pPr>
      <w:ins w:id="1049" w:author="S2-2204915" w:date="2022-05-21T08:14:00Z">
        <w:r>
          <w:tab/>
          <w:t xml:space="preserve">The PCF can deduct the PCC rules (e.g. 5QI, PDB, GFBR, MFBR, MDBV, PER, TSCAC, target </w:t>
        </w:r>
        <w:r w:rsidRPr="00F05371">
          <w:t>PDU Session Type</w:t>
        </w:r>
        <w:r>
          <w:t xml:space="preserve">, </w:t>
        </w:r>
        <w:r w:rsidRPr="00F05371">
          <w:t>QoS Monitoring for URLLC</w:t>
        </w:r>
        <w:r>
          <w:t>, QNC for PBD, QNC for PER, QNC for GBR) using</w:t>
        </w:r>
        <w:r w:rsidRPr="00E0174A">
          <w:t xml:space="preserve"> </w:t>
        </w:r>
        <w:r w:rsidRPr="00F05371">
          <w:t>traffic characteristics to be configured and performance characteristics to be measured</w:t>
        </w:r>
        <w:r>
          <w:t xml:space="preserve"> received from TSCTSF.</w:t>
        </w:r>
      </w:ins>
    </w:p>
    <w:p w14:paraId="3CEBBF5A" w14:textId="77777777" w:rsidR="00F73371" w:rsidRDefault="00F73371" w:rsidP="00F73371">
      <w:pPr>
        <w:pStyle w:val="B1"/>
        <w:rPr>
          <w:ins w:id="1050" w:author="S2-2204915" w:date="2022-05-21T08:14:00Z"/>
        </w:rPr>
      </w:pPr>
      <w:ins w:id="1051" w:author="S2-2204915" w:date="2022-05-21T08:14:00Z">
        <w:r>
          <w:t>5.</w:t>
        </w:r>
        <w:r>
          <w:tab/>
          <w:t xml:space="preserve">The SMF initiates the PDU Session Modification procedure to create/update QoS Flows. If the </w:t>
        </w:r>
        <w:r w:rsidRPr="00F05371">
          <w:t>PDU Session Type</w:t>
        </w:r>
        <w:r>
          <w:t xml:space="preserve"> needs to be changed, then </w:t>
        </w:r>
        <w:r w:rsidRPr="00F05371">
          <w:t>sends PDU Session Release COMMAND to UE indicating that re-establishment of the PDU Session is required</w:t>
        </w:r>
        <w:r>
          <w:t>.</w:t>
        </w:r>
      </w:ins>
    </w:p>
    <w:p w14:paraId="3B18AE5F" w14:textId="77777777" w:rsidR="00F73371" w:rsidRDefault="00F73371" w:rsidP="00F73371">
      <w:pPr>
        <w:pStyle w:val="B1"/>
        <w:rPr>
          <w:ins w:id="1052" w:author="S2-2204915" w:date="2022-05-21T08:14:00Z"/>
        </w:rPr>
      </w:pPr>
      <w:ins w:id="1053" w:author="S2-2204915" w:date="2022-05-21T08:14:00Z">
        <w:r>
          <w:t>6.</w:t>
        </w:r>
        <w:r>
          <w:tab/>
          <w:t>The SMF can</w:t>
        </w:r>
        <w:r w:rsidRPr="00F01A84">
          <w:t xml:space="preserve"> receive the QNC </w:t>
        </w:r>
        <w:r>
          <w:t xml:space="preserve">notification (e.g. </w:t>
        </w:r>
        <w:r w:rsidRPr="00F05371">
          <w:t>"</w:t>
        </w:r>
        <w:r w:rsidRPr="00F05371">
          <w:rPr>
            <w:lang w:eastAsia="zh-CN"/>
          </w:rPr>
          <w:t>PDB</w:t>
        </w:r>
        <w:r w:rsidRPr="00F05371">
          <w:t xml:space="preserve"> can no longer be guaranteed"</w:t>
        </w:r>
        <w:r>
          <w:t xml:space="preserve">, </w:t>
        </w:r>
        <w:r w:rsidRPr="00F05371">
          <w:t>measured PDB</w:t>
        </w:r>
        <w:r>
          <w:t>)</w:t>
        </w:r>
        <w:r w:rsidRPr="00F01A84">
          <w:t xml:space="preserve"> </w:t>
        </w:r>
        <w:r>
          <w:t>or</w:t>
        </w:r>
        <w:r w:rsidRPr="00F01A84">
          <w:t xml:space="preserve"> </w:t>
        </w:r>
        <w:r>
          <w:t xml:space="preserve">notification for </w:t>
        </w:r>
        <w:r w:rsidRPr="00F01A84">
          <w:t>QoS Monitoring for URLLC</w:t>
        </w:r>
        <w:r>
          <w:t xml:space="preserve"> if corresponding QNC or </w:t>
        </w:r>
        <w:r w:rsidRPr="00F01A84">
          <w:t>QoS Monitoring for URLLC</w:t>
        </w:r>
        <w:r>
          <w:t xml:space="preserve"> is requested.</w:t>
        </w:r>
      </w:ins>
    </w:p>
    <w:p w14:paraId="3CE641B6" w14:textId="77777777" w:rsidR="00F73371" w:rsidRDefault="00F73371" w:rsidP="00F73371">
      <w:pPr>
        <w:pStyle w:val="B1"/>
        <w:rPr>
          <w:ins w:id="1054" w:author="S2-2204915" w:date="2022-05-21T08:14:00Z"/>
        </w:rPr>
      </w:pPr>
      <w:ins w:id="1055" w:author="S2-2204915" w:date="2022-05-21T08:14:00Z">
        <w:r>
          <w:t>7.</w:t>
        </w:r>
        <w:r>
          <w:tab/>
          <w:t xml:space="preserve">The SMF sends such notifications in step 6 to the PCF via </w:t>
        </w:r>
        <w:r w:rsidRPr="00F01A84">
          <w:t>Npcf_SMPolicyControl service</w:t>
        </w:r>
        <w:r>
          <w:t>.</w:t>
        </w:r>
      </w:ins>
    </w:p>
    <w:p w14:paraId="6873BCBB" w14:textId="77777777" w:rsidR="00F73371" w:rsidRDefault="00F73371" w:rsidP="00F73371">
      <w:pPr>
        <w:pStyle w:val="B1"/>
        <w:rPr>
          <w:ins w:id="1056" w:author="S2-2204915" w:date="2022-05-21T08:14:00Z"/>
        </w:rPr>
      </w:pPr>
      <w:ins w:id="1057" w:author="S2-2204915" w:date="2022-05-21T08:14:00Z">
        <w:r>
          <w:t>8.</w:t>
        </w:r>
        <w:r>
          <w:tab/>
          <w:t xml:space="preserve">The PCF sends such notifications in step 7 to the TSCTSF via </w:t>
        </w:r>
        <w:r w:rsidRPr="00F01A84">
          <w:t>Npcf_PolicyAuthorization service</w:t>
        </w:r>
        <w:r>
          <w:t>.</w:t>
        </w:r>
      </w:ins>
    </w:p>
    <w:p w14:paraId="3B1C3510" w14:textId="77777777" w:rsidR="00F73371" w:rsidRDefault="00F73371" w:rsidP="00F73371">
      <w:pPr>
        <w:pStyle w:val="B1"/>
        <w:rPr>
          <w:ins w:id="1058" w:author="S2-2204915" w:date="2022-05-21T08:14:00Z"/>
        </w:rPr>
      </w:pPr>
      <w:ins w:id="1059" w:author="S2-2204915" w:date="2022-05-21T08:14:00Z">
        <w:r>
          <w:t>9.</w:t>
        </w:r>
        <w:r>
          <w:tab/>
          <w:t xml:space="preserve">The TSCTSF sends such notifications in step 8 to the NEF via </w:t>
        </w:r>
        <w:r w:rsidRPr="00333100">
          <w:t>Ntsctsf_QoSandTSCAssistance service</w:t>
        </w:r>
        <w:r>
          <w:t xml:space="preserve">. If the </w:t>
        </w:r>
        <w:r w:rsidRPr="00F05371">
          <w:t>information targeting to a group</w:t>
        </w:r>
        <w:r>
          <w:t xml:space="preserve"> is for user plan connection between two UEs and TSCTSF performs division, the TSCTSF can react to the notifications as described in clause 6.2.2 before sending those notification to NEF.</w:t>
        </w:r>
      </w:ins>
    </w:p>
    <w:p w14:paraId="442C8C91" w14:textId="77777777" w:rsidR="00F73371" w:rsidRDefault="00F73371" w:rsidP="00F73371">
      <w:pPr>
        <w:pStyle w:val="B1"/>
        <w:rPr>
          <w:ins w:id="1060" w:author="S2-2204915" w:date="2022-05-21T08:14:00Z"/>
        </w:rPr>
      </w:pPr>
      <w:ins w:id="1061" w:author="S2-2204915" w:date="2022-05-21T08:14:00Z">
        <w:r>
          <w:t>10.</w:t>
        </w:r>
        <w:r>
          <w:tab/>
          <w:t>The NEF sends such notifications in step 9 to the AF via NEF</w:t>
        </w:r>
        <w:r w:rsidRPr="00F01A84">
          <w:t xml:space="preserve"> service</w:t>
        </w:r>
        <w:r>
          <w:t>.</w:t>
        </w:r>
      </w:ins>
    </w:p>
    <w:p w14:paraId="35D647EB" w14:textId="77777777" w:rsidR="004653E8" w:rsidRPr="00545E10" w:rsidRDefault="004653E8" w:rsidP="004653E8"/>
    <w:p w14:paraId="7891C128" w14:textId="77777777" w:rsidR="004653E8" w:rsidRPr="00545E10" w:rsidRDefault="004653E8" w:rsidP="004653E8">
      <w:pPr>
        <w:pStyle w:val="3"/>
      </w:pPr>
      <w:bookmarkStart w:id="1062" w:name="_Toc104284926"/>
      <w:r w:rsidRPr="00545E10">
        <w:t>6.</w:t>
      </w:r>
      <w:r w:rsidR="0060172E" w:rsidRPr="00545E10">
        <w:t>2</w:t>
      </w:r>
      <w:r w:rsidRPr="00545E10">
        <w:t>.4</w:t>
      </w:r>
      <w:r w:rsidRPr="00545E10">
        <w:tab/>
        <w:t>Impacts on existing entities and interfaces</w:t>
      </w:r>
      <w:bookmarkEnd w:id="1062"/>
    </w:p>
    <w:p w14:paraId="0AAC23FB" w14:textId="7D61A8AC" w:rsidR="004653E8" w:rsidRPr="00545E10" w:rsidDel="00F73371" w:rsidRDefault="004653E8" w:rsidP="00CA5F30">
      <w:pPr>
        <w:pStyle w:val="EditorsNote"/>
        <w:rPr>
          <w:del w:id="1063" w:author="S2-2204915" w:date="2022-05-21T08:14:00Z"/>
        </w:rPr>
      </w:pPr>
      <w:del w:id="1064" w:author="S2-2204915" w:date="2022-05-21T08:14:00Z">
        <w:r w:rsidRPr="00545E10" w:rsidDel="00F73371">
          <w:delText>Editor</w:delText>
        </w:r>
        <w:r w:rsidR="00333336" w:rsidDel="00F73371">
          <w:delText>'</w:delText>
        </w:r>
        <w:r w:rsidRPr="00545E10" w:rsidDel="00F73371">
          <w:delText xml:space="preserve">s </w:delText>
        </w:r>
        <w:r w:rsidR="00CA5F30" w:rsidRPr="00545E10" w:rsidDel="00F73371">
          <w:delText>note</w:delText>
        </w:r>
        <w:r w:rsidRPr="00545E10" w:rsidDel="00F73371">
          <w:delText>:</w:delText>
        </w:r>
        <w:r w:rsidR="00CA5F30" w:rsidRPr="00545E10" w:rsidDel="00F73371">
          <w:tab/>
        </w:r>
        <w:r w:rsidRPr="00545E10" w:rsidDel="00F73371">
          <w:delText>This clause lists impacts to existing entities and interfaces.</w:delText>
        </w:r>
      </w:del>
    </w:p>
    <w:p w14:paraId="4A6382E9" w14:textId="3C41DDAA" w:rsidR="00E15C76" w:rsidRPr="00545E10" w:rsidRDefault="00E15C76" w:rsidP="00E15C76">
      <w:r w:rsidRPr="00545E10">
        <w:rPr>
          <w:rFonts w:hint="eastAsia"/>
        </w:rPr>
        <w:t>A</w:t>
      </w:r>
      <w:r w:rsidRPr="00545E10">
        <w:t>F: provide the transfer interval, data volume per cycle time, the average and peak data rates, the maximum end-to-end latency, the service bit rate, Requested packet error rate, temporal invalidity condition (start-time, end-time), target PDU Type in AF request.</w:t>
      </w:r>
      <w:ins w:id="1065" w:author="S2-2204915" w:date="2022-05-21T08:14:00Z">
        <w:r w:rsidR="00F73371" w:rsidRPr="00F73371">
          <w:t xml:space="preserve"> </w:t>
        </w:r>
        <w:r w:rsidR="00F73371">
          <w:t>AF can support division of end-to-end latency for UE-UE traffic.</w:t>
        </w:r>
        <w:r w:rsidR="00F73371" w:rsidRPr="00357916">
          <w:t xml:space="preserve"> </w:t>
        </w:r>
        <w:r w:rsidR="00F73371">
          <w:t>AF can manipulate the order of the requested PDU Session Type in 5G VN group data to influence the setting with precedence value at PCF when generating URSP rules.</w:t>
        </w:r>
      </w:ins>
    </w:p>
    <w:p w14:paraId="66A20753" w14:textId="77777777" w:rsidR="00E15C76" w:rsidRPr="00545E10" w:rsidRDefault="00E15C76" w:rsidP="00E15C76">
      <w:r w:rsidRPr="00545E10">
        <w:t>NEF: query UDR with the group ID to retrieve the group subscription data, and then transform the information target to a group to information for each UE group member.</w:t>
      </w:r>
    </w:p>
    <w:p w14:paraId="70FFDD75" w14:textId="507BC946" w:rsidR="00E15C76" w:rsidRPr="00545E10" w:rsidRDefault="00E15C76" w:rsidP="00E15C76">
      <w:r w:rsidRPr="00545E10">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w:t>
      </w:r>
      <w:ins w:id="1066" w:author="S2-2204915" w:date="2022-05-21T08:14:00Z">
        <w:r w:rsidR="00F73371" w:rsidRPr="00F73371">
          <w:t xml:space="preserve"> </w:t>
        </w:r>
        <w:r w:rsidR="00F73371">
          <w:t>It may support division of end-to-end latency for UE-UE traffic.</w:t>
        </w:r>
      </w:ins>
    </w:p>
    <w:p w14:paraId="22DFB755" w14:textId="77777777" w:rsidR="00E15C76" w:rsidRPr="00545E10" w:rsidRDefault="00E15C76" w:rsidP="00E15C76">
      <w:r w:rsidRPr="00545E10">
        <w:t>SMF: authorizes the AF request to change PDU Type for the PDU Sessions of UE group member for a group. The SMF sends PDU Session Release COMMAND to UE indicating that re-establishment of the PDU Session is required.</w:t>
      </w:r>
    </w:p>
    <w:p w14:paraId="7B890C05" w14:textId="7517AAD0" w:rsidR="00E15C76" w:rsidRPr="00545E10" w:rsidRDefault="00E15C76" w:rsidP="00E15C76">
      <w:r w:rsidRPr="00545E10">
        <w:t>PCF: triggers QoS Notification Control for Requested 5GS PDB or Requested Guaranteed Bitrate or Requested packet error rate respectively.</w:t>
      </w:r>
      <w:ins w:id="1067" w:author="S2-2204915" w:date="2022-05-21T08:15:00Z">
        <w:r w:rsidR="00F73371" w:rsidRPr="00F73371">
          <w:t xml:space="preserve"> </w:t>
        </w:r>
        <w:r w:rsidR="00F73371">
          <w:t>PCF can also support setting precedence value based on order of the PDU Session Type in 5G VN group data when generating URSP rules.</w:t>
        </w:r>
      </w:ins>
    </w:p>
    <w:p w14:paraId="539F1B58" w14:textId="3E5CB721" w:rsidR="00E15C76" w:rsidRPr="00545E10" w:rsidRDefault="00E15C76" w:rsidP="00E15C76">
      <w:r w:rsidRPr="00545E10">
        <w:t xml:space="preserve">RAN: When the Requested 5GS PDB or Requested Guaranteed Bitrate or Requested packet error rate is no longer fulfilled , the RAN reports that the </w:t>
      </w:r>
      <w:r w:rsidR="00333336">
        <w:t>"</w:t>
      </w:r>
      <w:r w:rsidRPr="00545E10">
        <w:t>PDB can no longer be guaranteed</w:t>
      </w:r>
      <w:r w:rsidR="00333336">
        <w:t>"</w:t>
      </w:r>
      <w:r w:rsidRPr="00545E10">
        <w:t xml:space="preserve"> along with the measured PDB, or </w:t>
      </w:r>
      <w:r w:rsidR="00333336">
        <w:t>"</w:t>
      </w:r>
      <w:r w:rsidRPr="00545E10">
        <w:t>GBR can no longer be guaranteed</w:t>
      </w:r>
      <w:r w:rsidR="00333336">
        <w:t>"</w:t>
      </w:r>
      <w:r w:rsidRPr="00545E10">
        <w:t xml:space="preserve"> along with the measured bit rate, or </w:t>
      </w:r>
      <w:r w:rsidR="00333336">
        <w:t>"</w:t>
      </w:r>
      <w:r w:rsidRPr="00545E10">
        <w:t>PER can no longer be guaranteed</w:t>
      </w:r>
      <w:r w:rsidR="00333336">
        <w:t>"</w:t>
      </w:r>
      <w:r w:rsidRPr="00545E10">
        <w:t xml:space="preserve"> along with the measured packet error rate.</w:t>
      </w:r>
    </w:p>
    <w:p w14:paraId="06F87F55" w14:textId="0EB71B8B" w:rsidR="000A0EAA" w:rsidRPr="00545E10" w:rsidRDefault="000A0EAA" w:rsidP="000A0EAA">
      <w:pPr>
        <w:pStyle w:val="2"/>
      </w:pPr>
      <w:bookmarkStart w:id="1068" w:name="_Toc23254041"/>
      <w:bookmarkStart w:id="1069" w:name="_Toc104284927"/>
      <w:r w:rsidRPr="00545E10">
        <w:rPr>
          <w:lang w:eastAsia="zh-CN"/>
        </w:rPr>
        <w:lastRenderedPageBreak/>
        <w:t>6.3</w:t>
      </w:r>
      <w:r w:rsidRPr="00545E10">
        <w:rPr>
          <w:lang w:eastAsia="ko-KR"/>
        </w:rPr>
        <w:tab/>
      </w:r>
      <w:r w:rsidRPr="00545E10">
        <w:t>Solution</w:t>
      </w:r>
      <w:r w:rsidRPr="00545E10">
        <w:rPr>
          <w:lang w:eastAsia="zh-CN"/>
        </w:rPr>
        <w:t xml:space="preserve"> #3</w:t>
      </w:r>
      <w:r w:rsidRPr="00545E10">
        <w:t xml:space="preserve">: </w:t>
      </w:r>
      <w:bookmarkEnd w:id="1068"/>
      <w:r w:rsidRPr="00545E10">
        <w:t xml:space="preserve">use of SMF sets for 5G VN </w:t>
      </w:r>
      <w:r w:rsidRPr="00545E10">
        <w:rPr>
          <w:noProof/>
        </w:rPr>
        <w:t>group</w:t>
      </w:r>
      <w:r w:rsidRPr="00545E10">
        <w:t xml:space="preserve"> communications.</w:t>
      </w:r>
      <w:bookmarkEnd w:id="1069"/>
    </w:p>
    <w:p w14:paraId="06398679" w14:textId="29637E76" w:rsidR="000A0EAA" w:rsidRDefault="000A0EAA" w:rsidP="000A0EAA">
      <w:pPr>
        <w:pStyle w:val="3"/>
        <w:rPr>
          <w:ins w:id="1070" w:author="S2-2204916" w:date="2022-05-21T08:25:00Z"/>
          <w:lang w:eastAsia="ko-KR"/>
        </w:rPr>
      </w:pPr>
      <w:bookmarkStart w:id="1071" w:name="_Toc104284928"/>
      <w:bookmarkStart w:id="1072" w:name="_Toc500949101"/>
      <w:bookmarkStart w:id="1073" w:name="_Toc22214910"/>
      <w:r w:rsidRPr="00545E10">
        <w:rPr>
          <w:lang w:eastAsia="ko-KR"/>
        </w:rPr>
        <w:t>6.3.1</w:t>
      </w:r>
      <w:r w:rsidRPr="00545E10">
        <w:rPr>
          <w:lang w:eastAsia="ko-KR"/>
        </w:rPr>
        <w:tab/>
        <w:t>Introduction</w:t>
      </w:r>
      <w:bookmarkEnd w:id="1071"/>
    </w:p>
    <w:p w14:paraId="135E1AF6" w14:textId="77777777" w:rsidR="00CD21DA" w:rsidRPr="00321F85" w:rsidRDefault="00CD21DA" w:rsidP="00CD21DA">
      <w:pPr>
        <w:rPr>
          <w:ins w:id="1074" w:author="S2-2204916" w:date="2022-05-21T08:25:00Z"/>
          <w:lang w:eastAsia="ko-KR"/>
        </w:rPr>
      </w:pPr>
      <w:ins w:id="1075" w:author="S2-2204916" w:date="2022-05-21T08:25:00Z">
        <w:r>
          <w:rPr>
            <w:lang w:eastAsia="ko-KR"/>
          </w:rPr>
          <w:t>This solution addresses KI 4.</w:t>
        </w:r>
      </w:ins>
    </w:p>
    <w:p w14:paraId="67E871F9" w14:textId="5E69563B" w:rsidR="000A0EAA" w:rsidRPr="00545E10" w:rsidRDefault="000A0EAA" w:rsidP="00CD21DA">
      <w:pPr>
        <w:pStyle w:val="3"/>
        <w:numPr>
          <w:ilvl w:val="2"/>
          <w:numId w:val="49"/>
        </w:numPr>
        <w:rPr>
          <w:lang w:eastAsia="ko-KR"/>
        </w:rPr>
      </w:pPr>
      <w:r w:rsidRPr="00545E10">
        <w:rPr>
          <w:lang w:eastAsia="ko-KR"/>
        </w:rPr>
        <w:tab/>
      </w:r>
      <w:bookmarkStart w:id="1076" w:name="_Toc104284929"/>
      <w:r w:rsidRPr="00545E10">
        <w:rPr>
          <w:lang w:eastAsia="ko-KR"/>
        </w:rPr>
        <w:t>Functional Description</w:t>
      </w:r>
      <w:bookmarkEnd w:id="1076"/>
    </w:p>
    <w:p w14:paraId="7CFAB649" w14:textId="77777777" w:rsidR="00CD21DA" w:rsidRDefault="000A0EAA" w:rsidP="000A0EAA">
      <w:pPr>
        <w:rPr>
          <w:ins w:id="1077" w:author="S2-2204916" w:date="2022-05-21T08:27:00Z"/>
        </w:rPr>
      </w:pPr>
      <w:r w:rsidRPr="00545E10">
        <w:rPr>
          <w:noProof/>
        </w:rPr>
        <w:t xml:space="preserve">The Support of group communication for a </w:t>
      </w:r>
      <w:r w:rsidRPr="00545E10">
        <w:t xml:space="preserve">5G VN needs to ensure </w:t>
      </w:r>
    </w:p>
    <w:p w14:paraId="6DE3AC33" w14:textId="5DA16E6C" w:rsidR="00CD21DA" w:rsidRDefault="000A0EAA" w:rsidP="00CD21DA">
      <w:pPr>
        <w:pStyle w:val="B1"/>
        <w:numPr>
          <w:ilvl w:val="0"/>
          <w:numId w:val="47"/>
        </w:numPr>
        <w:ind w:left="568" w:hanging="284"/>
        <w:rPr>
          <w:ins w:id="1078" w:author="S2-2204916" w:date="2022-05-21T08:27:00Z"/>
        </w:rPr>
      </w:pPr>
      <w:r w:rsidRPr="00545E10">
        <w:t xml:space="preserve">SMF </w:t>
      </w:r>
      <w:r w:rsidRPr="00CD21DA">
        <w:rPr>
          <w:rFonts w:eastAsia="DengXian"/>
          <w:color w:val="000000"/>
          <w:lang w:eastAsia="ja-JP"/>
        </w:rPr>
        <w:t>redundancy</w:t>
      </w:r>
      <w:r w:rsidRPr="00545E10">
        <w:t xml:space="preserve"> for the reliability of the 5G VN </w:t>
      </w:r>
      <w:r w:rsidRPr="00545E10">
        <w:rPr>
          <w:noProof/>
        </w:rPr>
        <w:t>group</w:t>
      </w:r>
      <w:r w:rsidRPr="00545E10">
        <w:t xml:space="preserve"> communications</w:t>
      </w:r>
      <w:ins w:id="1079" w:author="S2-2204916" w:date="2022-05-21T08:27:00Z">
        <w:r w:rsidR="00CD21DA">
          <w:t>,</w:t>
        </w:r>
      </w:ins>
    </w:p>
    <w:p w14:paraId="5B694921" w14:textId="375D0100" w:rsidR="000A0EAA" w:rsidRPr="00545E10" w:rsidRDefault="00CD21DA" w:rsidP="00CD21DA">
      <w:pPr>
        <w:pStyle w:val="B1"/>
        <w:numPr>
          <w:ilvl w:val="0"/>
          <w:numId w:val="47"/>
        </w:numPr>
        <w:ind w:left="568" w:hanging="284"/>
      </w:pPr>
      <w:ins w:id="1080" w:author="S2-2204916" w:date="2022-05-21T08:27:00Z">
        <w:r>
          <w:t xml:space="preserve">Support of </w:t>
        </w:r>
        <w:r w:rsidRPr="00545E10">
          <w:t>5G VN groups with UE spread over a large country</w:t>
        </w:r>
      </w:ins>
      <w:r w:rsidR="000A0EAA" w:rsidRPr="00545E10">
        <w:t>.</w:t>
      </w:r>
    </w:p>
    <w:p w14:paraId="71275180" w14:textId="2E5394D2" w:rsidR="000A0EAA" w:rsidRPr="00545E10" w:rsidRDefault="000A0EAA" w:rsidP="000A0EAA">
      <w:r w:rsidRPr="00545E10">
        <w:t xml:space="preserve">Such redundancy can be provided by the SMF set feature that has been supported by 5GC since </w:t>
      </w:r>
      <w:r w:rsidR="00CA5F30" w:rsidRPr="00545E10">
        <w:t>Rel</w:t>
      </w:r>
      <w:r w:rsidRPr="00545E10">
        <w:t>-16.</w:t>
      </w:r>
    </w:p>
    <w:p w14:paraId="0C6E8587" w14:textId="77777777" w:rsidR="000A0EAA" w:rsidRPr="00545E10" w:rsidRDefault="000A0EAA" w:rsidP="000A0EAA">
      <w:r w:rsidRPr="00545E10">
        <w:t xml:space="preserve">Any inter SMF interactions related with intra SMF set co-ordination about a 5G VN </w:t>
      </w:r>
      <w:r w:rsidRPr="00545E10">
        <w:rPr>
          <w:noProof/>
        </w:rPr>
        <w:t>group</w:t>
      </w:r>
      <w:r w:rsidRPr="00545E10">
        <w:t xml:space="preserve"> ( e.g. on the control of the N19 tunnel between the UPF(s) involved in a 5G VN group communication) is left outside the scope of 3GPP specifications.</w:t>
      </w:r>
    </w:p>
    <w:p w14:paraId="0705406C" w14:textId="1E9805FB" w:rsidR="000A0EAA" w:rsidRPr="00545E10" w:rsidRDefault="00CA5F30" w:rsidP="000A0EAA">
      <w:pPr>
        <w:pStyle w:val="NO"/>
      </w:pPr>
      <w:bookmarkStart w:id="1081" w:name="_Toc23254043"/>
      <w:r w:rsidRPr="00545E10">
        <w:rPr>
          <w:lang w:eastAsia="zh-CN"/>
        </w:rPr>
        <w:t>NOTE:</w:t>
      </w:r>
      <w:r w:rsidR="000A0EAA" w:rsidRPr="00545E10">
        <w:rPr>
          <w:lang w:eastAsia="zh-CN"/>
        </w:rPr>
        <w:tab/>
        <w:t xml:space="preserve">This solution does not assume that 5G VN group communication only happens in a local area, e.g. involving the same unique data </w:t>
      </w:r>
      <w:r w:rsidR="00545E10" w:rsidRPr="00545E10">
        <w:t>centre</w:t>
      </w:r>
      <w:r w:rsidR="000A0EAA" w:rsidRPr="00545E10">
        <w:t xml:space="preserve"> as a SMF Set may be deployed across multiple sites/data </w:t>
      </w:r>
      <w:r w:rsidRPr="00545E10">
        <w:t>centres</w:t>
      </w:r>
      <w:r w:rsidR="000A0EAA" w:rsidRPr="00545E10">
        <w:t>. Furthermore, to handle 5G VN groups with UE spread over a large country, I-SMF may be used to connect remote UE(s) to the (unique) SMF set serving the 5G VN group</w:t>
      </w:r>
      <w:r w:rsidRPr="00545E10">
        <w:t>.</w:t>
      </w:r>
    </w:p>
    <w:p w14:paraId="6F85216F" w14:textId="77777777" w:rsidR="000A0EAA" w:rsidRPr="00545E10" w:rsidRDefault="000A0EAA" w:rsidP="000A0EAA">
      <w:pPr>
        <w:pStyle w:val="3"/>
      </w:pPr>
      <w:bookmarkStart w:id="1082" w:name="_Toc104284930"/>
      <w:r w:rsidRPr="00545E10">
        <w:t>6.3.3</w:t>
      </w:r>
      <w:r w:rsidRPr="00545E10">
        <w:tab/>
        <w:t>Procedures</w:t>
      </w:r>
      <w:bookmarkEnd w:id="1072"/>
      <w:bookmarkEnd w:id="1073"/>
      <w:bookmarkEnd w:id="1081"/>
      <w:bookmarkEnd w:id="1082"/>
    </w:p>
    <w:p w14:paraId="616093FC" w14:textId="46255607" w:rsidR="000A0EAA" w:rsidRPr="00545E10" w:rsidRDefault="00CA5F30" w:rsidP="000A0EAA">
      <w:bookmarkStart w:id="1083" w:name="_Toc326248711"/>
      <w:bookmarkStart w:id="1084" w:name="_Toc510604409"/>
      <w:bookmarkStart w:id="1085" w:name="_Toc22214911"/>
      <w:r w:rsidRPr="00545E10">
        <w:t xml:space="preserve">Following note of clause 5.29.3 of </w:t>
      </w:r>
      <w:r w:rsidR="005C588E">
        <w:t>TS </w:t>
      </w:r>
      <w:r w:rsidR="005C588E" w:rsidRPr="00545E10">
        <w:t>23.501</w:t>
      </w:r>
      <w:r w:rsidR="005C588E">
        <w:t> </w:t>
      </w:r>
      <w:r w:rsidR="005C588E" w:rsidRPr="00545E10">
        <w:t>[</w:t>
      </w:r>
      <w:r w:rsidRPr="00545E10">
        <w:t xml:space="preserve">2] </w:t>
      </w:r>
      <w:r w:rsidR="00333336">
        <w:t>"</w:t>
      </w:r>
      <w:r w:rsidRPr="00545E10">
        <w:t>PDU Session management</w:t>
      </w:r>
      <w:r w:rsidR="00333336">
        <w:t>"</w:t>
      </w:r>
      <w:r w:rsidRPr="00545E10">
        <w:t xml:space="preserve"> needs to be reworded to no more refer to a </w:t>
      </w:r>
      <w:r w:rsidR="00333336">
        <w:t>"</w:t>
      </w:r>
      <w:r w:rsidRPr="00545E10">
        <w:t>SMF</w:t>
      </w:r>
      <w:r w:rsidR="00333336">
        <w:t>"</w:t>
      </w:r>
      <w:r w:rsidRPr="00545E10">
        <w:t xml:space="preserve"> but to a </w:t>
      </w:r>
      <w:r w:rsidR="00333336">
        <w:t>"</w:t>
      </w:r>
      <w:r w:rsidRPr="00545E10">
        <w:t>SMF set</w:t>
      </w:r>
      <w:r w:rsidR="00333336">
        <w:t>"</w:t>
      </w:r>
      <w:r w:rsidR="00545E10">
        <w:t>.</w:t>
      </w:r>
    </w:p>
    <w:p w14:paraId="511A23B5" w14:textId="77777777" w:rsidR="000A0EAA" w:rsidRPr="00545E10" w:rsidRDefault="000A0EAA" w:rsidP="000A0EAA">
      <w:pPr>
        <w:pStyle w:val="NO"/>
        <w:rPr>
          <w:i/>
          <w:iCs/>
        </w:rPr>
      </w:pPr>
      <w:r w:rsidRPr="00545E10">
        <w:rPr>
          <w:i/>
          <w:iCs/>
        </w:rPr>
        <w:t>NOTE 1:</w:t>
      </w:r>
      <w:r w:rsidRPr="00545E10">
        <w:rPr>
          <w:i/>
          <w:iCs/>
        </w:rPr>
        <w:tab/>
        <w:t>The network is configured so that the same SMF is always selected for a certain 5G VN group, e.g. only one SMF registers on the NRF with the DNN/S-NSSAI used for a given 5G VN group.</w:t>
      </w:r>
    </w:p>
    <w:p w14:paraId="72D8A593" w14:textId="62C8AA20" w:rsidR="000A0EAA" w:rsidRPr="00545E10" w:rsidRDefault="000A0EAA" w:rsidP="000A0EAA">
      <w:pPr>
        <w:rPr>
          <w:lang w:eastAsia="x-none"/>
        </w:rPr>
      </w:pPr>
      <w:r w:rsidRPr="00545E10">
        <w:rPr>
          <w:lang w:eastAsia="x-none"/>
        </w:rPr>
        <w:t>Thus, the NOTE would read as follows</w:t>
      </w:r>
      <w:r w:rsidR="00CA5F30" w:rsidRPr="00545E10">
        <w:rPr>
          <w:lang w:eastAsia="x-none"/>
        </w:rPr>
        <w:t>:</w:t>
      </w:r>
    </w:p>
    <w:p w14:paraId="7C54FBE6" w14:textId="77777777" w:rsidR="000A0EAA" w:rsidRPr="00545E10" w:rsidRDefault="000A0EAA" w:rsidP="000A0EAA">
      <w:pPr>
        <w:pStyle w:val="NO"/>
        <w:rPr>
          <w:i/>
          <w:iCs/>
        </w:rPr>
      </w:pPr>
      <w:r w:rsidRPr="00545E10">
        <w:rPr>
          <w:i/>
          <w:iCs/>
        </w:rPr>
        <w:t>NOTE 1:</w:t>
      </w:r>
      <w:r w:rsidRPr="00545E10">
        <w:rPr>
          <w:i/>
          <w:iCs/>
        </w:rPr>
        <w:tab/>
        <w:t>The network is configured so that the same SMF *set* is always selected for a certain 5G VN group, e.g. only one SMF registers on the NRF with the DNN/S-NSSAI used for a given 5G VN group.</w:t>
      </w:r>
    </w:p>
    <w:p w14:paraId="63509E5D" w14:textId="3E4801F3" w:rsidR="000A0EAA" w:rsidRPr="00545E10" w:rsidRDefault="000A0EAA" w:rsidP="000A0EAA">
      <w:r w:rsidRPr="00545E10">
        <w:rPr>
          <w:lang w:eastAsia="x-none"/>
        </w:rPr>
        <w:t xml:space="preserve">When the UE is not located in the service area of the SMF set associated </w:t>
      </w:r>
      <w:r w:rsidRPr="00545E10">
        <w:t xml:space="preserve">with the DNN/S-NSSAI used for a 5G VN group, per 3GPP </w:t>
      </w:r>
      <w:r w:rsidR="00545E10" w:rsidRPr="00545E10">
        <w:t>Rel-1</w:t>
      </w:r>
      <w:r w:rsidRPr="00545E10">
        <w:t>6 procedures, the AMF involves an I-SMF for the PDU Session.</w:t>
      </w:r>
    </w:p>
    <w:p w14:paraId="595E1CCA" w14:textId="368D3A56" w:rsidR="00E1028E" w:rsidRPr="00545E10" w:rsidRDefault="00E1028E" w:rsidP="00E1028E">
      <w:pPr>
        <w:pStyle w:val="NO"/>
      </w:pPr>
      <w:r w:rsidRPr="00545E10">
        <w:t>NOTE</w:t>
      </w:r>
      <w:r w:rsidR="00545E10">
        <w:t> </w:t>
      </w:r>
      <w:r w:rsidRPr="00545E10">
        <w:t>1:</w:t>
      </w:r>
      <w:r w:rsidR="00545E10">
        <w:tab/>
      </w:r>
      <w:r w:rsidRPr="00545E10">
        <w:t>The SMF(s) that are part of a SMF set can collaborate via one of or a combination of following implementation dependant means:</w:t>
      </w:r>
    </w:p>
    <w:p w14:paraId="0A83605B" w14:textId="43AFD6D2" w:rsidR="00E1028E" w:rsidRPr="00545E10" w:rsidRDefault="00E1028E" w:rsidP="00545E10">
      <w:r w:rsidRPr="00545E10">
        <w:t>The SMF(s) can share contextual information associated with the 5G VN group (DNN + S-NSSAI) in the UDSF. The contextual information may e.g. relate to the N19 configuration, to the list of PDU Sessions established by 5G VN group members, etc</w:t>
      </w:r>
      <w:r w:rsidR="00545E10">
        <w:t>.</w:t>
      </w:r>
    </w:p>
    <w:p w14:paraId="6D1436E8" w14:textId="37D5BF8A" w:rsidR="00E1028E" w:rsidRPr="00545E10" w:rsidRDefault="00E1028E" w:rsidP="00545E10">
      <w:r w:rsidRPr="00545E10">
        <w:t xml:space="preserve">Implementation dependant </w:t>
      </w:r>
      <w:r w:rsidR="00545E10" w:rsidRPr="00545E10">
        <w:t>signalling</w:t>
      </w:r>
      <w:r w:rsidRPr="00545E10">
        <w:t xml:space="preserve"> can be used between SMF(s) that are part of a SMF set e.g. based on an implementation choice SMF(s) within the set can elect one SMF to control the N19 configuration</w:t>
      </w:r>
      <w:r w:rsidR="00545E10">
        <w:t>.</w:t>
      </w:r>
    </w:p>
    <w:p w14:paraId="3B8B56CC" w14:textId="066C7608" w:rsidR="00E1028E" w:rsidRPr="00545E10" w:rsidRDefault="00E1028E" w:rsidP="00E1028E">
      <w:r w:rsidRPr="00545E10">
        <w:t>The solution supports 5G VN groups with UE spread over a wide area (e.g. a whole country like China). In this case, the SMF(s) that control the PDU Session (SMF(s) that have the PCF and CHF interactions, etc</w:t>
      </w:r>
      <w:r w:rsidR="00545E10">
        <w:t>.</w:t>
      </w:r>
      <w:r w:rsidRPr="00545E10">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545E10">
        <w:t>Rel-1</w:t>
      </w:r>
      <w:r w:rsidRPr="00545E10">
        <w:t>7 specifications</w:t>
      </w:r>
      <w:r w:rsidR="00545E10">
        <w:t>.</w:t>
      </w:r>
    </w:p>
    <w:p w14:paraId="6B8D94F7" w14:textId="1FBDDDBC" w:rsidR="00E1028E" w:rsidRPr="00545E10" w:rsidRDefault="00E1028E" w:rsidP="00E1028E">
      <w:pPr>
        <w:pStyle w:val="NO"/>
      </w:pPr>
      <w:r w:rsidRPr="00545E10">
        <w:t>NOTE</w:t>
      </w:r>
      <w:r w:rsidR="00545E10">
        <w:t> </w:t>
      </w:r>
      <w:r w:rsidRPr="00545E10">
        <w:t>2:</w:t>
      </w:r>
      <w:r w:rsidR="00545E10">
        <w:tab/>
      </w:r>
      <w:r w:rsidRPr="00545E10">
        <w:t>Each 5G VN group can be associated with a specific slice, using e.g. the Slice Differentiator (SD), parameter of the S-NSSAI, to ensure that PDU Sessions of 5G VN users in the I-SMF serving areas are handled by I-UPF(s) supporting the necessary features</w:t>
      </w:r>
      <w:ins w:id="1086" w:author="S2-2204916" w:date="2022-05-21T08:30:00Z">
        <w:r w:rsidR="00CD21DA" w:rsidRPr="00CD21DA">
          <w:t xml:space="preserve"> </w:t>
        </w:r>
        <w:r w:rsidR="00CD21DA">
          <w:t>possibly including the support of a N6 interface associated with the 5G VN group</w:t>
        </w:r>
      </w:ins>
      <w:r w:rsidRPr="00545E10">
        <w:t>.</w:t>
      </w:r>
    </w:p>
    <w:p w14:paraId="0C7C8736" w14:textId="0B57AAB5" w:rsidR="00B719F8" w:rsidRPr="00545E10" w:rsidRDefault="00E1028E" w:rsidP="00685474">
      <w:pPr>
        <w:pStyle w:val="NO"/>
      </w:pPr>
      <w:r w:rsidRPr="00545E10">
        <w:lastRenderedPageBreak/>
        <w:t>NOTE</w:t>
      </w:r>
      <w:r w:rsidR="00545E10">
        <w:t> </w:t>
      </w:r>
      <w:r w:rsidRPr="00545E10">
        <w:t>3:</w:t>
      </w:r>
      <w:r w:rsidR="00545E10">
        <w:tab/>
      </w:r>
      <w:r w:rsidRPr="00545E10">
        <w:t xml:space="preserve">Even though </w:t>
      </w:r>
      <w:r w:rsidR="00545E10" w:rsidRPr="00545E10">
        <w:t>signalling</w:t>
      </w:r>
      <w:r w:rsidRPr="00545E10">
        <w:t xml:space="preserve"> between SMF(s) that are part of a SMF set is based on an implementation choice, </w:t>
      </w:r>
      <w:del w:id="1087" w:author="S2-2204916" w:date="2022-05-21T08:30:00Z">
        <w:r w:rsidRPr="00545E10" w:rsidDel="00CD21DA">
          <w:delText xml:space="preserve">but </w:delText>
        </w:r>
      </w:del>
      <w:r w:rsidRPr="00545E10">
        <w:t>the SMF set or SMF instances in SMF set need to support functionality for 5G VN group communications across SMFs.</w:t>
      </w:r>
    </w:p>
    <w:p w14:paraId="307BCBDB" w14:textId="76F69DD1" w:rsidR="00E1028E" w:rsidRPr="00545E10" w:rsidDel="00CD21DA" w:rsidRDefault="006F53FA" w:rsidP="00685474">
      <w:pPr>
        <w:pStyle w:val="EditorsNote"/>
        <w:rPr>
          <w:del w:id="1088" w:author="S2-2204916" w:date="2022-05-21T08:31:00Z"/>
        </w:rPr>
      </w:pPr>
      <w:del w:id="1089" w:author="S2-2204916" w:date="2022-05-21T08:31:00Z">
        <w:r w:rsidRPr="00545E10" w:rsidDel="00CD21DA">
          <w:delText>Editor</w:delText>
        </w:r>
        <w:r w:rsidR="00333336" w:rsidDel="00CD21DA">
          <w:delText>'</w:delText>
        </w:r>
        <w:r w:rsidRPr="00545E10" w:rsidDel="00CD21DA">
          <w:delText>s note:</w:delText>
        </w:r>
        <w:r w:rsidRPr="00545E10" w:rsidDel="00CD21DA">
          <w:tab/>
          <w:delText xml:space="preserve">It is FFS how to support local switching at I-UPFs or N19-based forwarding across I-UPFs, e.g. within one data </w:delText>
        </w:r>
        <w:r w:rsidR="00545E10" w:rsidRPr="00545E10" w:rsidDel="00CD21DA">
          <w:delText>centre</w:delText>
        </w:r>
        <w:r w:rsidRPr="00545E10" w:rsidDel="00CD21DA">
          <w:delText>, so to avoid routing traffic always to A-UPFs.</w:delText>
        </w:r>
      </w:del>
    </w:p>
    <w:p w14:paraId="60F2EF9F" w14:textId="77777777" w:rsidR="00CD21DA" w:rsidRDefault="00CD21DA" w:rsidP="00CD21DA">
      <w:pPr>
        <w:rPr>
          <w:ins w:id="1090" w:author="S2-2204916" w:date="2022-05-21T08:31:00Z"/>
        </w:rPr>
      </w:pPr>
      <w:bookmarkStart w:id="1091" w:name="_Toc23254044"/>
      <w:ins w:id="1092" w:author="S2-2204916" w:date="2022-05-21T08:31:00Z">
        <w:r>
          <w:t xml:space="preserve">N16a is updated to allow </w:t>
        </w:r>
        <w:r w:rsidRPr="00545E10">
          <w:t>the SMF that control the PDU Session (</w:t>
        </w:r>
        <w:r>
          <w:t xml:space="preserve">the </w:t>
        </w:r>
        <w:r w:rsidRPr="00545E10">
          <w:t>SMF</w:t>
        </w:r>
        <w:r>
          <w:t xml:space="preserve"> </w:t>
        </w:r>
        <w:r w:rsidRPr="00545E10">
          <w:t xml:space="preserve">that </w:t>
        </w:r>
        <w:r>
          <w:t>has</w:t>
        </w:r>
        <w:r w:rsidRPr="00545E10">
          <w:t xml:space="preserve"> the PCF interactions, etc</w:t>
        </w:r>
        <w:r>
          <w:t>.</w:t>
        </w:r>
        <w:r w:rsidRPr="00545E10">
          <w:t>)</w:t>
        </w:r>
        <w:r>
          <w:t xml:space="preserve"> to control local switching at I-UPF between members of a 5G VN group.</w:t>
        </w:r>
      </w:ins>
    </w:p>
    <w:p w14:paraId="62DFA41D" w14:textId="77777777" w:rsidR="00CD21DA" w:rsidRDefault="00CD21DA" w:rsidP="00CD21DA">
      <w:pPr>
        <w:pStyle w:val="B1"/>
        <w:rPr>
          <w:ins w:id="1093" w:author="S2-2204916" w:date="2022-05-21T08:31:00Z"/>
        </w:rPr>
      </w:pPr>
      <w:ins w:id="1094" w:author="S2-2204916" w:date="2022-05-21T08:31:00Z">
        <w:r>
          <w:t>-</w:t>
        </w:r>
        <w:r>
          <w:tab/>
          <w:t>This SMF control of local switching at I-UPF(s) reuses following capability defined in ETSUN: “SMF may then at any time invoke a Nsmf_PDUSession_Update Request to send N4 information to the I-SMF” (as defined in TS 23.502 clause 4.23.9.0)</w:t>
        </w:r>
      </w:ins>
    </w:p>
    <w:p w14:paraId="38A7E851" w14:textId="77777777" w:rsidR="00CD21DA" w:rsidRDefault="00CD21DA" w:rsidP="00CD21DA">
      <w:pPr>
        <w:pStyle w:val="B1"/>
        <w:rPr>
          <w:ins w:id="1095" w:author="S2-2204916" w:date="2022-05-21T08:31:00Z"/>
        </w:rPr>
      </w:pPr>
      <w:ins w:id="1096" w:author="S2-2204916" w:date="2022-05-21T08:31:00Z">
        <w:r>
          <w:t>-</w:t>
        </w:r>
        <w:r>
          <w:tab/>
          <w:t xml:space="preserve">But the SMF control of local switching requires N16a changes allowing the SMF to send TS 29.500 </w:t>
        </w:r>
        <w:r>
          <w:rPr>
            <w:lang w:val="en-US"/>
          </w:rPr>
          <w:t xml:space="preserve">N4Information </w:t>
        </w:r>
        <w:r>
          <w:t xml:space="preserve">that is related to </w:t>
        </w:r>
        <w:r w:rsidRPr="001B7C50">
          <w:t>"5G VN internal"</w:t>
        </w:r>
        <w:r>
          <w:t xml:space="preserve"> switching in the I-UPF(s) as defined in 23.502 clause </w:t>
        </w:r>
        <w:r w:rsidRPr="001B7C50">
          <w:t>5.8.2.13.0</w:t>
        </w:r>
        <w:r>
          <w:t xml:space="preserve"> </w:t>
        </w:r>
      </w:ins>
    </w:p>
    <w:p w14:paraId="1C8847F7" w14:textId="77777777" w:rsidR="00CD21DA" w:rsidRDefault="00CD21DA" w:rsidP="00CD21DA">
      <w:pPr>
        <w:pStyle w:val="B2"/>
        <w:rPr>
          <w:ins w:id="1097" w:author="S2-2204916" w:date="2022-05-21T08:31:00Z"/>
        </w:rPr>
      </w:pPr>
      <w:ins w:id="1098" w:author="S2-2204916" w:date="2022-05-21T08:31:00Z">
        <w:r>
          <w:t>-</w:t>
        </w:r>
        <w:r>
          <w:tab/>
          <w:t>this allows local switching in the I-UPF(s) for traffic between “local” 5G VN group members.</w:t>
        </w:r>
      </w:ins>
    </w:p>
    <w:p w14:paraId="333D8EB8" w14:textId="77777777" w:rsidR="00CD21DA" w:rsidRDefault="00CD21DA" w:rsidP="00CD21DA">
      <w:pPr>
        <w:pStyle w:val="B2"/>
        <w:rPr>
          <w:ins w:id="1099" w:author="S2-2204916" w:date="2022-05-21T08:31:00Z"/>
        </w:rPr>
      </w:pPr>
      <w:ins w:id="1100" w:author="S2-2204916" w:date="2022-05-21T08:31:00Z">
        <w:r>
          <w:t>-</w:t>
        </w:r>
        <w:r>
          <w:tab/>
          <w:t xml:space="preserve">Traffic of local 5G VN group members that is not locally switched (due to </w:t>
        </w:r>
        <w:r w:rsidRPr="001B7C50">
          <w:t>"5G VN internal"</w:t>
        </w:r>
        <w:r>
          <w:t xml:space="preserve"> switching) is sent over the N6 interface of the local UPF(s) associated with the 5G VN group. This traffic may be handled as described in solution 16. </w:t>
        </w:r>
      </w:ins>
    </w:p>
    <w:p w14:paraId="5B990754" w14:textId="77777777" w:rsidR="00CD21DA" w:rsidRPr="00CD21DA" w:rsidRDefault="00CD21DA" w:rsidP="00CD21DA">
      <w:pPr>
        <w:pStyle w:val="B2"/>
        <w:ind w:firstLine="0"/>
        <w:rPr>
          <w:ins w:id="1101" w:author="S2-2204916" w:date="2022-05-21T08:31:00Z"/>
          <w:lang w:eastAsia="zh-CN"/>
        </w:rPr>
      </w:pPr>
      <w:bookmarkStart w:id="1102" w:name="_Hlk103686650"/>
      <w:ins w:id="1103" w:author="S2-2204916" w:date="2022-05-21T08:31:00Z">
        <w:r w:rsidRPr="00CD21DA">
          <w:rPr>
            <w:lang w:eastAsia="zh-CN"/>
          </w:rPr>
          <w:t>A-SMF needs to know which UEs served by I-UPF(s) may benefit from local traffic switching and needs to be able to configure accordingly I-UPF via N4 rules sent over N16a; A-SMF does not need to know which couples of UE’s traffic is actually subject to local switching at a I-UPF as the local switching is done based on local UE addresses i.e. based on the UE addresses of the local PDU Sessions. 5G VN traffic not subject to local traffic switching is sent over N6 interface of a local PSA added by I-SMF when I-SMF receives N4 rules with “5G VN internal” on a PDU Session</w:t>
        </w:r>
        <w:bookmarkEnd w:id="1102"/>
      </w:ins>
    </w:p>
    <w:p w14:paraId="18BAFD3B" w14:textId="77777777" w:rsidR="00CD21DA" w:rsidRPr="00CD21DA" w:rsidRDefault="00CD21DA" w:rsidP="00CD21DA">
      <w:pPr>
        <w:pStyle w:val="EditorsNote"/>
        <w:rPr>
          <w:ins w:id="1104" w:author="S2-2204916" w:date="2022-05-21T08:31:00Z"/>
        </w:rPr>
      </w:pPr>
      <w:ins w:id="1105" w:author="S2-2204916" w:date="2022-05-21T08:31:00Z">
        <w:r w:rsidRPr="00CD21DA">
          <w:t>Editor's note:</w:t>
        </w:r>
        <w:r w:rsidRPr="00CD21DA">
          <w:tab/>
          <w:t>It is FFS the local UE address/local PDU Session.</w:t>
        </w:r>
      </w:ins>
    </w:p>
    <w:p w14:paraId="5891807F" w14:textId="77777777" w:rsidR="00CD21DA" w:rsidRPr="00CD21DA" w:rsidRDefault="00CD21DA" w:rsidP="00CD21DA">
      <w:pPr>
        <w:pStyle w:val="B2"/>
        <w:ind w:firstLine="0"/>
        <w:rPr>
          <w:ins w:id="1106" w:author="S2-2204916" w:date="2022-05-21T08:31:00Z"/>
          <w:lang w:eastAsia="zh-CN"/>
        </w:rPr>
      </w:pPr>
      <w:ins w:id="1107" w:author="S2-2204916" w:date="2022-05-21T08:31:00Z">
        <w:r w:rsidRPr="00CD21DA">
          <w:rPr>
            <w:lang w:eastAsia="zh-CN"/>
          </w:rPr>
          <w:t xml:space="preserve">This may be supported as follows: the SMF for the PDU session of a UE member of the 5G VN group issues following N4 rules for 5G VN (this is what is defined in clause 5.8.2.13.1 without N19 tunnels) </w:t>
        </w:r>
      </w:ins>
    </w:p>
    <w:p w14:paraId="60FB6D97" w14:textId="77777777" w:rsidR="00CD21DA" w:rsidRPr="00CD21DA" w:rsidRDefault="00CD21DA" w:rsidP="00CD21DA">
      <w:pPr>
        <w:pStyle w:val="B3"/>
        <w:rPr>
          <w:ins w:id="1108" w:author="S2-2204916" w:date="2022-05-21T08:31:00Z"/>
        </w:rPr>
      </w:pPr>
      <w:ins w:id="1109" w:author="S2-2204916" w:date="2022-05-21T08:31:00Z">
        <w:r w:rsidRPr="00CD21DA">
          <w:rPr>
            <w:lang w:eastAsia="zh-CN"/>
          </w:rPr>
          <w:t>-</w:t>
        </w:r>
        <w:r w:rsidRPr="00CD21DA">
          <w:rPr>
            <w:lang w:eastAsia="zh-CN"/>
          </w:rPr>
          <w:tab/>
          <w:t xml:space="preserve"> associate the UL traffic on the access side of the PDU Session with </w:t>
        </w:r>
        <w:r w:rsidRPr="00CD21DA">
          <w:t>"5G VN internal" switching (in FAR)</w:t>
        </w:r>
      </w:ins>
    </w:p>
    <w:p w14:paraId="28A81173" w14:textId="77777777" w:rsidR="00CD21DA" w:rsidRPr="00CD21DA" w:rsidRDefault="00CD21DA" w:rsidP="00CD21DA">
      <w:pPr>
        <w:pStyle w:val="B3"/>
        <w:rPr>
          <w:ins w:id="1110" w:author="S2-2204916" w:date="2022-05-21T08:31:00Z"/>
          <w:lang w:eastAsia="zh-CN"/>
        </w:rPr>
      </w:pPr>
      <w:ins w:id="1111" w:author="S2-2204916" w:date="2022-05-21T08:31:00Z">
        <w:r w:rsidRPr="00CD21DA">
          <w:t>-</w:t>
        </w:r>
        <w:r w:rsidRPr="00CD21DA">
          <w:tab/>
          <w:t>create a PDR with source interface “5G VN internal” , a traffic detection filter set to the address(es) of the UE on the PDU Session and a FAR referring to the DL path (N3/N9 tunnel) towards the 5G AN of the UE for the Destination Interface set to "access side</w:t>
        </w:r>
        <w:r w:rsidRPr="00CD21DA">
          <w:rPr>
            <w:lang w:eastAsia="zh-CN"/>
          </w:rPr>
          <w:t xml:space="preserve"> . </w:t>
        </w:r>
      </w:ins>
    </w:p>
    <w:p w14:paraId="52B22937" w14:textId="77777777" w:rsidR="00CD21DA" w:rsidRPr="00CD21DA" w:rsidRDefault="00CD21DA" w:rsidP="00CD21DA">
      <w:pPr>
        <w:pStyle w:val="B3"/>
        <w:rPr>
          <w:ins w:id="1112" w:author="S2-2204916" w:date="2022-05-21T08:31:00Z"/>
          <w:lang w:eastAsia="zh-CN"/>
        </w:rPr>
      </w:pPr>
      <w:ins w:id="1113" w:author="S2-2204916" w:date="2022-05-21T08:31:00Z">
        <w:r w:rsidRPr="00CD21DA">
          <w:t>-</w:t>
        </w:r>
        <w:r w:rsidRPr="00CD21DA">
          <w:tab/>
          <w:t>creates a lower priority PDR with source interface “5G VN internal” , a traffic detection filter set to ANY and a FAR referring to N6 forwarding</w:t>
        </w:r>
        <w:r w:rsidRPr="00CD21DA">
          <w:rPr>
            <w:lang w:eastAsia="zh-CN"/>
          </w:rPr>
          <w:t xml:space="preserve">. </w:t>
        </w:r>
      </w:ins>
    </w:p>
    <w:p w14:paraId="17E404EA" w14:textId="77777777" w:rsidR="00CD21DA" w:rsidRDefault="00CD21DA" w:rsidP="00CD21DA">
      <w:pPr>
        <w:pStyle w:val="EditorsNote"/>
        <w:rPr>
          <w:ins w:id="1114" w:author="S2-2204916" w:date="2022-05-21T08:31:00Z"/>
        </w:rPr>
      </w:pPr>
      <w:ins w:id="1115" w:author="S2-2204916" w:date="2022-05-21T08:31:00Z">
        <w:r w:rsidRPr="00F87E05">
          <w:t>Editor's note:</w:t>
        </w:r>
        <w:r w:rsidRPr="00F87E05">
          <w:tab/>
          <w:t xml:space="preserve">It is FFS </w:t>
        </w:r>
        <w:r>
          <w:t xml:space="preserve">whether and </w:t>
        </w:r>
        <w:r w:rsidRPr="00F87E05">
          <w:t>how to support traffic forwarding between I-UPF</w:t>
        </w:r>
        <w:r>
          <w:t>s</w:t>
        </w:r>
        <w:r w:rsidRPr="00F87E05">
          <w:t>.</w:t>
        </w:r>
      </w:ins>
    </w:p>
    <w:p w14:paraId="219D47FF" w14:textId="77777777" w:rsidR="00CD21DA" w:rsidRPr="007C761F" w:rsidRDefault="00CD21DA" w:rsidP="00CD21DA">
      <w:pPr>
        <w:pStyle w:val="EditorsNote"/>
        <w:rPr>
          <w:ins w:id="1116" w:author="S2-2204916" w:date="2022-05-21T08:31:00Z"/>
          <w:highlight w:val="yellow"/>
          <w:lang w:eastAsia="zh-CN"/>
        </w:rPr>
      </w:pPr>
      <w:ins w:id="1117" w:author="S2-2204916" w:date="2022-05-21T08:31:00Z">
        <w:r w:rsidRPr="007435E4">
          <w:t>Editor's note:</w:t>
        </w:r>
        <w:r w:rsidRPr="007435E4">
          <w:tab/>
          <w:t>It is FFS how to support traffic forwarding between I-UPF</w:t>
        </w:r>
        <w:r>
          <w:t xml:space="preserve"> and PSA-UPF when local switching at I-UPF is activated</w:t>
        </w:r>
        <w:r w:rsidRPr="007435E4">
          <w:t>.</w:t>
        </w:r>
      </w:ins>
    </w:p>
    <w:p w14:paraId="2E7297F5" w14:textId="77F49181" w:rsidR="000A0EAA" w:rsidRPr="00545E10" w:rsidRDefault="000A0EAA" w:rsidP="00685474">
      <w:pPr>
        <w:pStyle w:val="3"/>
      </w:pPr>
      <w:bookmarkStart w:id="1118" w:name="_Toc104284931"/>
      <w:r w:rsidRPr="00545E10">
        <w:t>6.3.4</w:t>
      </w:r>
      <w:r w:rsidRPr="00545E10">
        <w:tab/>
      </w:r>
      <w:r w:rsidRPr="00545E10">
        <w:rPr>
          <w:lang w:eastAsia="ko-KR"/>
        </w:rPr>
        <w:t>Impacts</w:t>
      </w:r>
      <w:r w:rsidRPr="00545E10">
        <w:t xml:space="preserve"> on existing entities and interfaces</w:t>
      </w:r>
      <w:bookmarkEnd w:id="1118"/>
    </w:p>
    <w:bookmarkEnd w:id="1083"/>
    <w:bookmarkEnd w:id="1084"/>
    <w:bookmarkEnd w:id="1085"/>
    <w:bookmarkEnd w:id="1091"/>
    <w:p w14:paraId="7D3C6073" w14:textId="1682656C" w:rsidR="000A0EAA" w:rsidRPr="00545E10" w:rsidRDefault="000A0EAA" w:rsidP="000A0EAA">
      <w:pPr>
        <w:rPr>
          <w:lang w:eastAsia="x-none"/>
        </w:rPr>
      </w:pPr>
      <w:r w:rsidRPr="00545E10">
        <w:rPr>
          <w:lang w:eastAsia="x-none"/>
        </w:rPr>
        <w:t>The solution impacts are on:</w:t>
      </w:r>
    </w:p>
    <w:p w14:paraId="2379924A" w14:textId="06AEBFBB" w:rsidR="00CA5F30" w:rsidRPr="00545E10" w:rsidRDefault="00CA5F30" w:rsidP="00CA5F30">
      <w:pPr>
        <w:pStyle w:val="B1"/>
      </w:pPr>
      <w:r w:rsidRPr="00545E10">
        <w:t>-</w:t>
      </w:r>
      <w:r w:rsidRPr="00545E10">
        <w:tab/>
        <w:t>Registering a SMF set (and not a SMF instance) as associated with the DNN + S-NSSAI representing a certain 5G VN group.</w:t>
      </w:r>
    </w:p>
    <w:p w14:paraId="741A9F39" w14:textId="25CC8F15" w:rsidR="00B719F8" w:rsidRDefault="00B719F8" w:rsidP="00B719F8">
      <w:pPr>
        <w:pStyle w:val="B1"/>
        <w:rPr>
          <w:ins w:id="1119" w:author="S2-2204916" w:date="2022-05-21T08:32:00Z"/>
        </w:rPr>
      </w:pPr>
      <w:r w:rsidRPr="00545E10">
        <w:t>-</w:t>
      </w:r>
      <w:r w:rsidRPr="00545E10">
        <w:tab/>
        <w:t>possibly associate a 5G VN group with a dedicated Slice Differentiator.</w:t>
      </w:r>
    </w:p>
    <w:p w14:paraId="6177A123" w14:textId="77777777" w:rsidR="00CD21DA" w:rsidRPr="00545E10" w:rsidRDefault="00CD21DA" w:rsidP="00CD21DA">
      <w:pPr>
        <w:pStyle w:val="B1"/>
        <w:rPr>
          <w:ins w:id="1120" w:author="S2-2204916" w:date="2022-05-21T08:32:00Z"/>
        </w:rPr>
      </w:pPr>
      <w:ins w:id="1121" w:author="S2-2204916" w:date="2022-05-21T08:32:00Z">
        <w:r>
          <w:t>-</w:t>
        </w:r>
        <w:r>
          <w:tab/>
          <w:t xml:space="preserve">N16a changes allowing the SMF to send TS 29.500 </w:t>
        </w:r>
        <w:r>
          <w:rPr>
            <w:lang w:val="en-US"/>
          </w:rPr>
          <w:t xml:space="preserve">N4Information </w:t>
        </w:r>
        <w:r>
          <w:t xml:space="preserve">that is related to </w:t>
        </w:r>
        <w:r w:rsidRPr="001B7C50">
          <w:t>"5G VN internal"</w:t>
        </w:r>
        <w:r>
          <w:t xml:space="preserve"> switching in the I-UPF(s)</w:t>
        </w:r>
        <w:r w:rsidRPr="00545E10">
          <w:t>.</w:t>
        </w:r>
      </w:ins>
    </w:p>
    <w:p w14:paraId="3399F265" w14:textId="77777777" w:rsidR="00CD21DA" w:rsidRPr="00545E10" w:rsidRDefault="00CD21DA" w:rsidP="00B719F8">
      <w:pPr>
        <w:pStyle w:val="B1"/>
      </w:pPr>
    </w:p>
    <w:p w14:paraId="0A5A37BE" w14:textId="77777777" w:rsidR="00CC0E18" w:rsidRPr="00545E10" w:rsidRDefault="00CC0E18" w:rsidP="006C5D42">
      <w:pPr>
        <w:pStyle w:val="2"/>
      </w:pPr>
      <w:bookmarkStart w:id="1122" w:name="_Toc104284932"/>
      <w:r w:rsidRPr="00545E10">
        <w:rPr>
          <w:lang w:eastAsia="zh-CN"/>
        </w:rPr>
        <w:lastRenderedPageBreak/>
        <w:t>6.4</w:t>
      </w:r>
      <w:r w:rsidRPr="00545E10">
        <w:rPr>
          <w:lang w:eastAsia="ko-KR"/>
        </w:rPr>
        <w:tab/>
      </w:r>
      <w:r w:rsidRPr="00545E10">
        <w:t>Solution</w:t>
      </w:r>
      <w:r w:rsidRPr="00545E10">
        <w:rPr>
          <w:lang w:eastAsia="zh-CN"/>
        </w:rPr>
        <w:t xml:space="preserve"> #4</w:t>
      </w:r>
      <w:r w:rsidRPr="00545E10">
        <w:t>: Multiple SMFs for VN group communication</w:t>
      </w:r>
      <w:bookmarkEnd w:id="1122"/>
    </w:p>
    <w:p w14:paraId="421935E3" w14:textId="77777777" w:rsidR="00CC0E18" w:rsidRPr="00545E10" w:rsidRDefault="00CC0E18" w:rsidP="006C5D42">
      <w:pPr>
        <w:pStyle w:val="3"/>
        <w:rPr>
          <w:lang w:eastAsia="ko-KR"/>
        </w:rPr>
      </w:pPr>
      <w:bookmarkStart w:id="1123" w:name="_Toc104284933"/>
      <w:r w:rsidRPr="00545E10">
        <w:rPr>
          <w:lang w:eastAsia="ko-KR"/>
        </w:rPr>
        <w:t>6.4.1</w:t>
      </w:r>
      <w:r w:rsidRPr="00545E10">
        <w:rPr>
          <w:lang w:eastAsia="ko-KR"/>
        </w:rPr>
        <w:tab/>
        <w:t>Introduction</w:t>
      </w:r>
      <w:bookmarkEnd w:id="1123"/>
    </w:p>
    <w:p w14:paraId="7A2E40AC" w14:textId="77777777" w:rsidR="00CA5F30" w:rsidRPr="00545E10" w:rsidRDefault="00CA5F30" w:rsidP="00CC0E18">
      <w:pPr>
        <w:rPr>
          <w:lang w:eastAsia="zh-CN"/>
        </w:rPr>
      </w:pPr>
      <w:r w:rsidRPr="00545E10">
        <w:rPr>
          <w:lang w:eastAsia="zh-CN"/>
        </w:rPr>
        <w:t>This solution is for Key Issue #4 on Multiple SMFs for VN group communication.</w:t>
      </w:r>
    </w:p>
    <w:p w14:paraId="09E725A8" w14:textId="77777777" w:rsidR="00CA5F30" w:rsidRPr="00545E10" w:rsidRDefault="00CA5F30" w:rsidP="00CC0E18">
      <w:pPr>
        <w:rPr>
          <w:lang w:eastAsia="zh-CN"/>
        </w:rPr>
      </w:pPr>
      <w:r w:rsidRPr="00545E10">
        <w:rPr>
          <w:lang w:eastAsia="zh-CN"/>
        </w:rPr>
        <w:t>Figure 6.4.1-1 depicts the architecture for the solution.</w:t>
      </w:r>
    </w:p>
    <w:p w14:paraId="4F432808" w14:textId="77777777" w:rsidR="00CC0E18" w:rsidRPr="00545E10" w:rsidRDefault="00CC0E18" w:rsidP="00CC0E18">
      <w:pPr>
        <w:pStyle w:val="TH"/>
        <w:rPr>
          <w:lang w:eastAsia="en-US"/>
        </w:rPr>
      </w:pPr>
      <w:r w:rsidRPr="00545E10">
        <w:object w:dxaOrig="8533" w:dyaOrig="4285" w14:anchorId="3DC20E68">
          <v:shape id="_x0000_i1031" type="#_x0000_t75" style="width:312.15pt;height:156.05pt" o:ole="">
            <v:imagedata r:id="rId27" o:title=""/>
          </v:shape>
          <o:OLEObject Type="Embed" ProgID="Visio.Drawing.15" ShapeID="_x0000_i1031" DrawAspect="Content" ObjectID="_1714969898" r:id="rId28"/>
        </w:object>
      </w:r>
    </w:p>
    <w:p w14:paraId="5E63950B" w14:textId="77777777" w:rsidR="00CC0E18" w:rsidRPr="00545E10" w:rsidRDefault="00CC0E18" w:rsidP="00CC0E18">
      <w:pPr>
        <w:pStyle w:val="TF"/>
      </w:pPr>
      <w:r w:rsidRPr="00545E10">
        <w:t>Figure 6.4.1-1: Architecture for multiple SMFs involved 5G VN group communication</w:t>
      </w:r>
    </w:p>
    <w:p w14:paraId="2D59B48B" w14:textId="77777777" w:rsidR="00CC0E18" w:rsidRPr="00545E10" w:rsidRDefault="00CC0E18" w:rsidP="006C5D42">
      <w:pPr>
        <w:pStyle w:val="3"/>
        <w:rPr>
          <w:lang w:eastAsia="ko-KR"/>
        </w:rPr>
      </w:pPr>
      <w:bookmarkStart w:id="1124" w:name="_Toc104284934"/>
      <w:r w:rsidRPr="00545E10">
        <w:rPr>
          <w:lang w:eastAsia="ko-KR"/>
        </w:rPr>
        <w:t>6.4.2</w:t>
      </w:r>
      <w:r w:rsidRPr="00545E10">
        <w:rPr>
          <w:lang w:eastAsia="ko-KR"/>
        </w:rPr>
        <w:tab/>
        <w:t>Functional Description</w:t>
      </w:r>
      <w:bookmarkEnd w:id="1124"/>
    </w:p>
    <w:p w14:paraId="65700166" w14:textId="223AA424" w:rsidR="00CC0E18" w:rsidRPr="00545E10" w:rsidRDefault="00CC0E18" w:rsidP="00CC0E18">
      <w:r w:rsidRPr="00545E10">
        <w:t>The main idea of this solution is as below:</w:t>
      </w:r>
    </w:p>
    <w:p w14:paraId="1855E63A" w14:textId="77777777" w:rsidR="00CA5F30" w:rsidRPr="00545E10" w:rsidRDefault="00CA5F30" w:rsidP="00CA5F30">
      <w:pPr>
        <w:pStyle w:val="B1"/>
      </w:pPr>
      <w:r w:rsidRPr="00545E10">
        <w:t>-</w:t>
      </w:r>
      <w:r w:rsidRPr="00545E10">
        <w:tab/>
        <w:t>If the SMF has established at least one PDU session for a VN, the SMF can be treated as SMF serving the VN.</w:t>
      </w:r>
    </w:p>
    <w:p w14:paraId="3F88B053" w14:textId="0CFB85C5" w:rsidR="00CA5F30" w:rsidRPr="00545E10" w:rsidRDefault="00CA5F30" w:rsidP="00CA5F30">
      <w:pPr>
        <w:pStyle w:val="B1"/>
      </w:pPr>
      <w:r w:rsidRPr="00545E10">
        <w:t>-</w:t>
      </w:r>
      <w:r w:rsidRPr="00545E10">
        <w:tab/>
        <w:t xml:space="preserve">Each SMF serving the same 5G VN group registers/update its profile in the NRF with the </w:t>
      </w:r>
      <w:r w:rsidR="00511AAE" w:rsidRPr="00545E10">
        <w:t xml:space="preserve">serving </w:t>
      </w:r>
      <w:r w:rsidRPr="00545E10">
        <w:t>5G VN group identifier.</w:t>
      </w:r>
      <w:r w:rsidR="00511AAE" w:rsidRPr="00545E10">
        <w:t xml:space="preserve"> The serving VN group identifier is the DNN/S-NSSAI used by the PDU session.</w:t>
      </w:r>
    </w:p>
    <w:p w14:paraId="7E5608B4" w14:textId="77777777" w:rsidR="00CA5F30" w:rsidRPr="00545E10" w:rsidRDefault="00CA5F30" w:rsidP="00CA5F30">
      <w:pPr>
        <w:pStyle w:val="B1"/>
      </w:pPr>
      <w:r w:rsidRPr="00545E10">
        <w:t>-</w:t>
      </w:r>
      <w:r w:rsidRPr="00545E10">
        <w:tab/>
        <w:t>Each SMF can obtain the other SMF(s) serving the same VN by querying the NRF with VN group identifier.</w:t>
      </w:r>
    </w:p>
    <w:p w14:paraId="2FC472F1" w14:textId="4D438598" w:rsidR="00CA5F30" w:rsidRDefault="00CA5F30" w:rsidP="00CA5F30">
      <w:pPr>
        <w:pStyle w:val="B1"/>
        <w:rPr>
          <w:ins w:id="1125" w:author="S2-2204555" w:date="2022-05-20T10:12:00Z"/>
        </w:rPr>
      </w:pPr>
      <w:r w:rsidRPr="00545E10">
        <w:t>-</w:t>
      </w:r>
      <w:r w:rsidRPr="00545E10">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C53614" w:rsidRDefault="00632557" w:rsidP="00632557">
      <w:pPr>
        <w:pStyle w:val="NO"/>
        <w:rPr>
          <w:ins w:id="1126" w:author="S2-2204555" w:date="2022-05-20T10:12:00Z"/>
        </w:rPr>
      </w:pPr>
      <w:ins w:id="1127" w:author="S2-2204555" w:date="2022-05-20T10:12:00Z">
        <w:r w:rsidRPr="00545E10">
          <w:t>NOTE:</w:t>
        </w:r>
        <w:r w:rsidRPr="00545E10">
          <w:tab/>
        </w:r>
        <w:r>
          <w:t xml:space="preserve">In this solution, it assume the SMF which discover the other SMFs will initiate the N19 handling. The SMFs which is notified with </w:t>
        </w:r>
        <w:r w:rsidRPr="00C53614">
          <w:t>VN group status change event</w:t>
        </w:r>
        <w:r>
          <w:t>, will locally handling the VN session and N19 locally</w:t>
        </w:r>
        <w:r w:rsidRPr="00545E10">
          <w:t>.</w:t>
        </w:r>
        <w:r>
          <w:t xml:space="preserve"> For example, when a SMF-A receives the event that SMF-B stop serving the VN, it can start a timer. If SMF-A does not receive the VN release from SMF-B until timer expires, it can release the VN session and N19 tunnel related with SMF-B locally.</w:t>
        </w:r>
      </w:ins>
    </w:p>
    <w:p w14:paraId="56A3DA42" w14:textId="02AE0C5F" w:rsidR="00CA5F30" w:rsidRPr="00545E10" w:rsidRDefault="00CA5F30" w:rsidP="00CA5F30">
      <w:pPr>
        <w:pStyle w:val="B1"/>
      </w:pPr>
      <w:r w:rsidRPr="00545E10">
        <w:t>-</w:t>
      </w:r>
      <w:r w:rsidRPr="00545E10">
        <w:tab/>
        <w:t xml:space="preserve">After SMF obtains the other SMF(s) serving the same 5G VN, it initiates the VN session requests with </w:t>
      </w:r>
      <w:r w:rsidR="00511AAE" w:rsidRPr="00545E10">
        <w:t xml:space="preserve">each of </w:t>
      </w:r>
      <w:r w:rsidRPr="00545E10">
        <w:t>other SMF</w:t>
      </w:r>
      <w:r w:rsidR="00511AAE" w:rsidRPr="00545E10">
        <w:t>s</w:t>
      </w:r>
      <w:r w:rsidRPr="00545E10">
        <w:t xml:space="preserve"> to establish the VN session and N19 tunnels between UPFs controlled by two SMFs.</w:t>
      </w:r>
    </w:p>
    <w:p w14:paraId="6FC9C7CB" w14:textId="2B8DE4B6" w:rsidR="00CA5F30" w:rsidRPr="00545E10" w:rsidRDefault="00CA5F30" w:rsidP="00CA5F30">
      <w:pPr>
        <w:pStyle w:val="B1"/>
      </w:pPr>
      <w:r w:rsidRPr="00545E10">
        <w:t>-</w:t>
      </w:r>
      <w:r w:rsidRPr="00545E10">
        <w:tab/>
        <w:t xml:space="preserve">When the SMF determines VN status has changed (e.g. a new PDU session for the VN established, a PDU session for the VN released, etc.), it sends update/release requests to the </w:t>
      </w:r>
      <w:r w:rsidR="00511AAE" w:rsidRPr="00545E10">
        <w:t xml:space="preserve">all </w:t>
      </w:r>
      <w:r w:rsidRPr="00545E10">
        <w:t>other SMF</w:t>
      </w:r>
      <w:r w:rsidR="00511AAE" w:rsidRPr="00545E10">
        <w:t>s</w:t>
      </w:r>
      <w:r w:rsidRPr="00545E10">
        <w:t xml:space="preserve"> to update the VN session (e.g. update the PDR/FAR in the UPF).</w:t>
      </w:r>
    </w:p>
    <w:p w14:paraId="7EB888AB" w14:textId="4A10F41A" w:rsidR="00511AAE" w:rsidRPr="00545E10" w:rsidRDefault="00511AAE" w:rsidP="005C588E">
      <w:pPr>
        <w:pStyle w:val="B1"/>
      </w:pPr>
      <w:r w:rsidRPr="005C588E">
        <w:t>-</w:t>
      </w:r>
      <w:r w:rsidRPr="005C588E">
        <w:tab/>
        <w:t>There is a full mesh of N19 tunnels between UPFs serving the 5G VN group controlled by different SMFs.</w:t>
      </w:r>
    </w:p>
    <w:p w14:paraId="1E0FEEAB" w14:textId="77777777" w:rsidR="00CC0E18" w:rsidRPr="00545E10" w:rsidRDefault="00CC0E18" w:rsidP="006C5D42">
      <w:pPr>
        <w:pStyle w:val="3"/>
      </w:pPr>
      <w:bookmarkStart w:id="1128" w:name="_Toc104284935"/>
      <w:r w:rsidRPr="00545E10">
        <w:t>6.4.3</w:t>
      </w:r>
      <w:r w:rsidRPr="00545E10">
        <w:tab/>
        <w:t>Procedures</w:t>
      </w:r>
      <w:bookmarkEnd w:id="1128"/>
    </w:p>
    <w:p w14:paraId="6443DD3A" w14:textId="4E52710D" w:rsidR="00CC0E18" w:rsidRPr="00545E10" w:rsidDel="00632557" w:rsidRDefault="00CC0E18" w:rsidP="00CA5F30">
      <w:pPr>
        <w:pStyle w:val="EditorsNote"/>
        <w:rPr>
          <w:del w:id="1129" w:author="S2-2204555" w:date="2022-05-20T10:13:00Z"/>
          <w:lang w:eastAsia="ko-KR"/>
        </w:rPr>
      </w:pPr>
      <w:del w:id="1130" w:author="S2-2204555" w:date="2022-05-20T10:13:00Z">
        <w:r w:rsidRPr="00545E10" w:rsidDel="00632557">
          <w:delText>Editor</w:delText>
        </w:r>
        <w:r w:rsidR="00333336" w:rsidDel="00632557">
          <w:delText>'</w:delText>
        </w:r>
        <w:r w:rsidRPr="00545E10" w:rsidDel="00632557">
          <w:delText xml:space="preserve">s </w:delText>
        </w:r>
        <w:r w:rsidR="00CA5F30" w:rsidRPr="00545E10" w:rsidDel="00632557">
          <w:delText>note:</w:delText>
        </w:r>
        <w:r w:rsidR="00CA5F30" w:rsidRPr="00545E10" w:rsidDel="00632557">
          <w:tab/>
        </w:r>
        <w:r w:rsidRPr="00545E10" w:rsidDel="00632557">
          <w:delText>This clause</w:delText>
        </w:r>
        <w:r w:rsidR="00545E10" w:rsidDel="00632557">
          <w:delText xml:space="preserve"> </w:delText>
        </w:r>
        <w:r w:rsidRPr="00545E10" w:rsidDel="00632557">
          <w:delText xml:space="preserve">describes </w:delText>
        </w:r>
        <w:r w:rsidRPr="00545E10" w:rsidDel="00632557">
          <w:rPr>
            <w:lang w:eastAsia="ko-KR"/>
          </w:rPr>
          <w:delText xml:space="preserve">high-level </w:delText>
        </w:r>
        <w:r w:rsidRPr="00545E10" w:rsidDel="00632557">
          <w:delText>procedures and information flows for the solution.</w:delText>
        </w:r>
      </w:del>
    </w:p>
    <w:p w14:paraId="54191AD7" w14:textId="77777777" w:rsidR="00632557" w:rsidRPr="00A05611" w:rsidRDefault="00632557">
      <w:pPr>
        <w:pStyle w:val="4"/>
        <w:rPr>
          <w:ins w:id="1131" w:author="S2-2204555" w:date="2022-05-20T10:13:00Z"/>
        </w:rPr>
        <w:pPrChange w:id="1132" w:author="Rapporteur" w:date="2022-05-24T09:26:00Z">
          <w:pPr>
            <w:keepNext/>
            <w:keepLines/>
            <w:spacing w:before="120"/>
            <w:ind w:left="1418" w:hanging="1418"/>
            <w:outlineLvl w:val="3"/>
          </w:pPr>
        </w:pPrChange>
      </w:pPr>
      <w:bookmarkStart w:id="1133" w:name="_Toc104284936"/>
      <w:ins w:id="1134" w:author="S2-2204555" w:date="2022-05-20T10:13:00Z">
        <w:r w:rsidRPr="00A05611">
          <w:t>6.</w:t>
        </w:r>
        <w:r>
          <w:t>4</w:t>
        </w:r>
        <w:r w:rsidRPr="00A05611">
          <w:t>.3.1</w:t>
        </w:r>
        <w:r w:rsidRPr="00A05611">
          <w:tab/>
        </w:r>
        <w:r>
          <w:t>Create the N19 tunnel between UPFs</w:t>
        </w:r>
        <w:bookmarkEnd w:id="1133"/>
      </w:ins>
    </w:p>
    <w:p w14:paraId="0665C824" w14:textId="2951A409" w:rsidR="00511AAE" w:rsidRPr="00545E10" w:rsidRDefault="00511AAE" w:rsidP="00511AAE">
      <w:r w:rsidRPr="00545E10">
        <w:t xml:space="preserve">The procedure in </w:t>
      </w:r>
      <w:r w:rsidRPr="00545E10">
        <w:rPr>
          <w:szCs w:val="24"/>
        </w:rPr>
        <w:t>Figure 6.4.3-1</w:t>
      </w:r>
      <w:r w:rsidRPr="00545E10">
        <w:t xml:space="preserve"> shows a signalling flow in which the N19 tunnel between UPFs controlled by two SMFs is created</w:t>
      </w:r>
      <w:del w:id="1135" w:author="S2-2204555" w:date="2022-05-20T10:13:00Z">
        <w:r w:rsidRPr="00545E10" w:rsidDel="00632557">
          <w:delText>/updated</w:delText>
        </w:r>
      </w:del>
      <w:r w:rsidRPr="00545E10">
        <w:t>.</w:t>
      </w:r>
    </w:p>
    <w:p w14:paraId="09BBB4DE" w14:textId="77777777" w:rsidR="00511AAE" w:rsidRPr="00545E10" w:rsidRDefault="00511AAE" w:rsidP="00545E10">
      <w:pPr>
        <w:pStyle w:val="TH"/>
      </w:pPr>
      <w:r w:rsidRPr="00545E10">
        <w:object w:dxaOrig="9853" w:dyaOrig="6553" w14:anchorId="7EC27DEC">
          <v:shape id="_x0000_i1032" type="#_x0000_t75" style="width:389.55pt;height:258.05pt" o:ole="">
            <v:imagedata r:id="rId29" o:title=""/>
          </v:shape>
          <o:OLEObject Type="Embed" ProgID="Visio.Drawing.15" ShapeID="_x0000_i1032" DrawAspect="Content" ObjectID="_1714969899" r:id="rId30"/>
        </w:object>
      </w:r>
    </w:p>
    <w:p w14:paraId="01166D70" w14:textId="197987D4" w:rsidR="00511AAE" w:rsidRPr="00545E10" w:rsidRDefault="00511AAE" w:rsidP="00511AAE">
      <w:pPr>
        <w:pStyle w:val="TF"/>
      </w:pPr>
      <w:r w:rsidRPr="00545E10">
        <w:t>Figure 6.4.3</w:t>
      </w:r>
      <w:ins w:id="1136" w:author="S2-2204555" w:date="2022-05-20T10:13:00Z">
        <w:r w:rsidR="00632557">
          <w:t>.1</w:t>
        </w:r>
      </w:ins>
      <w:r w:rsidRPr="00545E10">
        <w:t>-1: Procedure to establish the N19 between UPFs controlled by two SMFs</w:t>
      </w:r>
    </w:p>
    <w:p w14:paraId="41213539" w14:textId="3BDE75EA" w:rsidR="00511AAE" w:rsidRPr="00545E10" w:rsidDel="00632557" w:rsidRDefault="00511AAE" w:rsidP="00511AAE">
      <w:pPr>
        <w:pStyle w:val="EditorsNote"/>
        <w:rPr>
          <w:del w:id="1137" w:author="S2-2204555" w:date="2022-05-20T10:13:00Z"/>
          <w:color w:val="auto"/>
          <w:lang w:eastAsia="en-US"/>
        </w:rPr>
      </w:pPr>
      <w:del w:id="1138" w:author="S2-2204555" w:date="2022-05-20T10:13:00Z">
        <w:r w:rsidRPr="00545E10" w:rsidDel="00632557">
          <w:rPr>
            <w:lang w:eastAsia="en-US"/>
          </w:rPr>
          <w:delText>Editor</w:delText>
        </w:r>
        <w:r w:rsidR="00333336" w:rsidDel="00632557">
          <w:rPr>
            <w:lang w:eastAsia="en-US"/>
          </w:rPr>
          <w:delText>'</w:delText>
        </w:r>
        <w:r w:rsidRPr="00545E10" w:rsidDel="00632557">
          <w:rPr>
            <w:lang w:eastAsia="en-US"/>
          </w:rPr>
          <w:delText xml:space="preserve">s </w:delText>
        </w:r>
        <w:r w:rsidR="00545E10" w:rsidRPr="00545E10" w:rsidDel="00632557">
          <w:rPr>
            <w:lang w:eastAsia="en-US"/>
          </w:rPr>
          <w:delText>note</w:delText>
        </w:r>
        <w:r w:rsidRPr="00545E10" w:rsidDel="00632557">
          <w:rPr>
            <w:lang w:eastAsia="en-US"/>
          </w:rPr>
          <w:delText>:</w:delText>
        </w:r>
        <w:r w:rsidR="00545E10" w:rsidDel="00632557">
          <w:rPr>
            <w:lang w:eastAsia="en-US"/>
          </w:rPr>
          <w:tab/>
          <w:delText>I</w:delText>
        </w:r>
        <w:r w:rsidRPr="00545E10" w:rsidDel="00632557">
          <w:rPr>
            <w:lang w:eastAsia="en-US"/>
          </w:rPr>
          <w:delText xml:space="preserve">t is FFS whether the </w:delText>
        </w:r>
        <w:r w:rsidRPr="00545E10" w:rsidDel="00632557">
          <w:delText>SMF triggers a new procedure (and what the procedure is):</w:delText>
        </w:r>
      </w:del>
    </w:p>
    <w:p w14:paraId="3203AE64" w14:textId="1F70AB9F" w:rsidR="00511AAE" w:rsidRPr="00545E10" w:rsidDel="00632557" w:rsidRDefault="00545E10" w:rsidP="00545E10">
      <w:pPr>
        <w:pStyle w:val="EditorsNote"/>
        <w:rPr>
          <w:del w:id="1139" w:author="S2-2204555" w:date="2022-05-20T10:13:00Z"/>
        </w:rPr>
      </w:pPr>
      <w:del w:id="1140" w:author="S2-2204555" w:date="2022-05-20T10:13:00Z">
        <w:r w:rsidDel="00632557">
          <w:delText>-</w:delText>
        </w:r>
        <w:r w:rsidDel="00632557">
          <w:tab/>
        </w:r>
        <w:r w:rsidR="00511AAE" w:rsidRPr="00545E10" w:rsidDel="00632557">
          <w:delText>At every additional PDU Session (contact all other SMFs to inform about the new UE address)? Is Ethernet and IP based PDU Sessions handled in the same way or differently?</w:delText>
        </w:r>
      </w:del>
    </w:p>
    <w:p w14:paraId="5245EE45" w14:textId="1CFECDC3" w:rsidR="00511AAE" w:rsidRPr="00545E10" w:rsidDel="00632557" w:rsidRDefault="00545E10" w:rsidP="00545E10">
      <w:pPr>
        <w:pStyle w:val="EditorsNote"/>
        <w:rPr>
          <w:del w:id="1141" w:author="S2-2204555" w:date="2022-05-20T10:13:00Z"/>
        </w:rPr>
      </w:pPr>
      <w:del w:id="1142" w:author="S2-2204555" w:date="2022-05-20T10:13:00Z">
        <w:r w:rsidDel="00632557">
          <w:delText>-</w:delText>
        </w:r>
        <w:r w:rsidDel="00632557">
          <w:tab/>
        </w:r>
        <w:r w:rsidR="00511AAE" w:rsidRPr="00545E10" w:rsidDel="00632557">
          <w:delText>At every new MAC address detected on an Ethernet PDU Session (contact all other SMFs to inform about the new UE address)?</w:delText>
        </w:r>
      </w:del>
    </w:p>
    <w:p w14:paraId="5FD2B2E4" w14:textId="6EFE7B81" w:rsidR="00511AAE" w:rsidRPr="00545E10" w:rsidDel="00632557" w:rsidRDefault="00545E10" w:rsidP="00545E10">
      <w:pPr>
        <w:pStyle w:val="EditorsNote"/>
        <w:rPr>
          <w:del w:id="1143" w:author="S2-2204555" w:date="2022-05-20T10:13:00Z"/>
        </w:rPr>
      </w:pPr>
      <w:del w:id="1144" w:author="S2-2204555" w:date="2022-05-20T10:13:00Z">
        <w:r w:rsidDel="00632557">
          <w:delText>-</w:delText>
        </w:r>
        <w:r w:rsidDel="00632557">
          <w:tab/>
        </w:r>
        <w:r w:rsidR="00511AAE" w:rsidRPr="00545E10" w:rsidDel="00632557">
          <w:delText>At PDU Session release and when a MAC address has not been seen for a while (contact all other SMFs to inform about the removed UE address)? Same FFS about usage of Prefix Delegation or IPV6 multi Homing.</w:delText>
        </w:r>
      </w:del>
    </w:p>
    <w:p w14:paraId="3125CF43" w14:textId="5D1465FB" w:rsidR="00511AAE" w:rsidRPr="00545E10" w:rsidDel="00632557" w:rsidRDefault="00545E10" w:rsidP="00545E10">
      <w:pPr>
        <w:pStyle w:val="EditorsNote"/>
        <w:rPr>
          <w:del w:id="1145" w:author="S2-2204555" w:date="2022-05-20T10:13:00Z"/>
        </w:rPr>
      </w:pPr>
      <w:del w:id="1146" w:author="S2-2204555" w:date="2022-05-20T10:13:00Z">
        <w:r w:rsidDel="00632557">
          <w:delText>-</w:delText>
        </w:r>
        <w:r w:rsidDel="00632557">
          <w:tab/>
        </w:r>
        <w:r w:rsidR="00511AAE" w:rsidRPr="00545E10" w:rsidDel="00632557">
          <w:delText>When An UPF is removed from the list of UPF serving a 5G VN group</w:delText>
        </w:r>
        <w:r w:rsidDel="00632557">
          <w:delText>.</w:delText>
        </w:r>
      </w:del>
    </w:p>
    <w:p w14:paraId="128D0F8A" w14:textId="1990FDBD" w:rsidR="00511AAE" w:rsidRPr="00545E10" w:rsidDel="00632557" w:rsidRDefault="00545E10" w:rsidP="00545E10">
      <w:pPr>
        <w:pStyle w:val="EditorsNote"/>
        <w:rPr>
          <w:del w:id="1147" w:author="S2-2204555" w:date="2022-05-20T10:13:00Z"/>
        </w:rPr>
      </w:pPr>
      <w:del w:id="1148" w:author="S2-2204555" w:date="2022-05-20T10:13:00Z">
        <w:r w:rsidDel="00632557">
          <w:delText>-</w:delText>
        </w:r>
        <w:r w:rsidDel="00632557">
          <w:tab/>
        </w:r>
        <w:r w:rsidR="00511AAE" w:rsidRPr="00545E10" w:rsidDel="00632557">
          <w:delText>When a SMF no more serves any member of the 5G VN group</w:delText>
        </w:r>
        <w:r w:rsidDel="00632557">
          <w:delText>.</w:delText>
        </w:r>
      </w:del>
    </w:p>
    <w:p w14:paraId="06F2C238" w14:textId="77777777" w:rsidR="00545E10" w:rsidRDefault="00545E10" w:rsidP="00511AAE">
      <w:pPr>
        <w:pStyle w:val="B1"/>
      </w:pPr>
      <w:r>
        <w:t>1.</w:t>
      </w:r>
      <w:r>
        <w:tab/>
        <w:t>The SMF-1 receives the PDU session establishment request. According to the information in the request, i.e. DNN/S-NSSAI, it knows this PDU session is for the VN group.</w:t>
      </w:r>
    </w:p>
    <w:p w14:paraId="53E0CB7C" w14:textId="77777777" w:rsidR="00545E10" w:rsidRDefault="00545E10" w:rsidP="00511AAE">
      <w:pPr>
        <w:pStyle w:val="B1"/>
      </w:pPr>
      <w:r>
        <w:t>2.</w:t>
      </w:r>
      <w:r>
        <w:tab/>
        <w:t>The SMF-1 update or register its profile to NRF with serving 5G VN group identifier.</w:t>
      </w:r>
    </w:p>
    <w:p w14:paraId="65011E46" w14:textId="77777777" w:rsidR="00632557" w:rsidRPr="00C53614" w:rsidRDefault="00632557">
      <w:pPr>
        <w:pStyle w:val="B1"/>
        <w:rPr>
          <w:ins w:id="1149" w:author="S2-2204555" w:date="2022-05-20T10:14:00Z"/>
        </w:rPr>
        <w:pPrChange w:id="1150" w:author="Rapporteur" w:date="2022-05-24T09:30:00Z">
          <w:pPr>
            <w:ind w:left="568" w:hanging="284"/>
          </w:pPr>
        </w:pPrChange>
      </w:pPr>
      <w:ins w:id="1151" w:author="S2-2204555" w:date="2022-05-20T10:14:00Z">
        <w:r>
          <w:t>3</w:t>
        </w:r>
        <w:r w:rsidRPr="00C53614">
          <w:t>.</w:t>
        </w:r>
        <w:r w:rsidRPr="00C53614">
          <w:tab/>
          <w:t xml:space="preserve">The SMF-1 </w:t>
        </w:r>
        <w:r>
          <w:t>may subscribe the VN status change event with NRF for this VN session</w:t>
        </w:r>
        <w:r w:rsidRPr="00C53614">
          <w:t>.</w:t>
        </w:r>
      </w:ins>
    </w:p>
    <w:p w14:paraId="677721AF" w14:textId="457DA34E" w:rsidR="00545E10" w:rsidRDefault="00632557" w:rsidP="00511AAE">
      <w:pPr>
        <w:pStyle w:val="B1"/>
      </w:pPr>
      <w:ins w:id="1152" w:author="S2-2204555" w:date="2022-05-20T10:14:00Z">
        <w:r>
          <w:t>4</w:t>
        </w:r>
      </w:ins>
      <w:del w:id="1153" w:author="S2-2204555" w:date="2022-05-20T10:14:00Z">
        <w:r w:rsidR="00545E10" w:rsidDel="00632557">
          <w:delText>3</w:delText>
        </w:r>
      </w:del>
      <w:r w:rsidR="00545E10">
        <w:t>.</w:t>
      </w:r>
      <w:r w:rsidR="00545E10">
        <w:tab/>
        <w:t>The SMF-1 perform the SMF discovery to the NRF using the serving 5G VN group identifier. The NRF only return the SMF-1 in the response.</w:t>
      </w:r>
    </w:p>
    <w:p w14:paraId="18BDCDDE" w14:textId="3A00A104" w:rsidR="00545E10" w:rsidRDefault="00632557" w:rsidP="00511AAE">
      <w:pPr>
        <w:pStyle w:val="B1"/>
      </w:pPr>
      <w:ins w:id="1154" w:author="S2-2204555" w:date="2022-05-20T10:14:00Z">
        <w:r>
          <w:t>5</w:t>
        </w:r>
      </w:ins>
      <w:del w:id="1155" w:author="S2-2204555" w:date="2022-05-20T10:14:00Z">
        <w:r w:rsidR="00545E10" w:rsidDel="00632557">
          <w:delText>4</w:delText>
        </w:r>
      </w:del>
      <w:r w:rsidR="00545E10">
        <w:t>.</w:t>
      </w:r>
      <w:r w:rsidR="00545E10">
        <w:tab/>
        <w:t>The SMF-1 configure the PDR/FAR for this PDU session.</w:t>
      </w:r>
    </w:p>
    <w:p w14:paraId="29B1B237" w14:textId="46B66EFD" w:rsidR="00545E10" w:rsidRDefault="00632557" w:rsidP="00511AAE">
      <w:pPr>
        <w:pStyle w:val="B1"/>
      </w:pPr>
      <w:ins w:id="1156" w:author="S2-2204555" w:date="2022-05-20T10:14:00Z">
        <w:r>
          <w:t>6</w:t>
        </w:r>
      </w:ins>
      <w:del w:id="1157" w:author="S2-2204555" w:date="2022-05-20T10:14:00Z">
        <w:r w:rsidR="00545E10" w:rsidDel="00632557">
          <w:delText>5</w:delText>
        </w:r>
      </w:del>
      <w:r w:rsidR="00545E10">
        <w:t>.</w:t>
      </w:r>
      <w:r w:rsidR="00545E10">
        <w:tab/>
        <w:t>The SMF-2 receives the PDU session establishment request. According to the information in the request, i.e. DNN/S-NSSAI, it knows this PDU session is for the VN group.</w:t>
      </w:r>
    </w:p>
    <w:p w14:paraId="4E7C0378" w14:textId="68E24002" w:rsidR="00545E10" w:rsidRDefault="00632557" w:rsidP="00511AAE">
      <w:pPr>
        <w:pStyle w:val="B1"/>
      </w:pPr>
      <w:ins w:id="1158" w:author="S2-2204555" w:date="2022-05-20T10:14:00Z">
        <w:r>
          <w:t>7</w:t>
        </w:r>
      </w:ins>
      <w:del w:id="1159" w:author="S2-2204555" w:date="2022-05-20T10:14:00Z">
        <w:r w:rsidR="00545E10" w:rsidDel="00632557">
          <w:delText>6</w:delText>
        </w:r>
      </w:del>
      <w:r w:rsidR="00545E10">
        <w:t>.</w:t>
      </w:r>
      <w:r w:rsidR="00545E10">
        <w:tab/>
        <w:t>The SMF-2 update or register its profile to NRF with serving 5G VN group identifier.</w:t>
      </w:r>
    </w:p>
    <w:p w14:paraId="458DF90A" w14:textId="77777777" w:rsidR="00632557" w:rsidRPr="00C53614" w:rsidRDefault="00632557">
      <w:pPr>
        <w:pStyle w:val="B1"/>
        <w:rPr>
          <w:ins w:id="1160" w:author="S2-2204555" w:date="2022-05-20T10:15:00Z"/>
        </w:rPr>
        <w:pPrChange w:id="1161" w:author="Rapporteur" w:date="2022-05-24T09:30:00Z">
          <w:pPr>
            <w:ind w:left="568" w:hanging="284"/>
          </w:pPr>
        </w:pPrChange>
      </w:pPr>
      <w:ins w:id="1162" w:author="S2-2204555" w:date="2022-05-20T10:15:00Z">
        <w:r>
          <w:t>8</w:t>
        </w:r>
        <w:r w:rsidRPr="00C53614">
          <w:t>.</w:t>
        </w:r>
        <w:r w:rsidRPr="00C53614">
          <w:tab/>
        </w:r>
        <w:r>
          <w:t>The NRF may notify the SMF-1, the SMF-2 start to serving the VN session</w:t>
        </w:r>
        <w:r w:rsidRPr="00C53614">
          <w:t>.</w:t>
        </w:r>
      </w:ins>
    </w:p>
    <w:p w14:paraId="7297D271" w14:textId="77777777" w:rsidR="00632557" w:rsidRPr="00C53614" w:rsidRDefault="00632557">
      <w:pPr>
        <w:pStyle w:val="B1"/>
        <w:rPr>
          <w:ins w:id="1163" w:author="S2-2204555" w:date="2022-05-20T10:15:00Z"/>
        </w:rPr>
        <w:pPrChange w:id="1164" w:author="Rapporteur" w:date="2022-05-24T09:30:00Z">
          <w:pPr>
            <w:ind w:left="568" w:hanging="284"/>
          </w:pPr>
        </w:pPrChange>
      </w:pPr>
      <w:ins w:id="1165" w:author="S2-2204555" w:date="2022-05-20T10:15:00Z">
        <w:r>
          <w:t>9.</w:t>
        </w:r>
        <w:r>
          <w:tab/>
          <w:t>The SMF-2</w:t>
        </w:r>
        <w:r w:rsidRPr="00C53614">
          <w:t xml:space="preserve"> </w:t>
        </w:r>
        <w:r>
          <w:t>may subscribe the VN status change event with NRF for this VN session</w:t>
        </w:r>
        <w:r w:rsidRPr="00C53614">
          <w:t>.</w:t>
        </w:r>
      </w:ins>
    </w:p>
    <w:p w14:paraId="1392C01C" w14:textId="34CCB85F" w:rsidR="00545E10" w:rsidRDefault="00632557" w:rsidP="00511AAE">
      <w:pPr>
        <w:pStyle w:val="B1"/>
      </w:pPr>
      <w:ins w:id="1166" w:author="S2-2204555" w:date="2022-05-20T10:15:00Z">
        <w:r>
          <w:t>10</w:t>
        </w:r>
      </w:ins>
      <w:del w:id="1167" w:author="S2-2204555" w:date="2022-05-20T10:15:00Z">
        <w:r w:rsidR="00545E10" w:rsidDel="00632557">
          <w:delText>7</w:delText>
        </w:r>
      </w:del>
      <w:r w:rsidR="00545E10">
        <w:t>.</w:t>
      </w:r>
      <w:r w:rsidR="00545E10">
        <w:tab/>
        <w:t>The SMF-2 perform the SMF discovery to the NRF using the serving 5G VN group identifier. The NRF only return the SMF-1 and SMF-2 in the response.</w:t>
      </w:r>
    </w:p>
    <w:p w14:paraId="55A0EA21" w14:textId="51528FE5" w:rsidR="00511AAE" w:rsidRPr="00545E10" w:rsidDel="00632557" w:rsidRDefault="00511AAE" w:rsidP="00511AAE">
      <w:pPr>
        <w:pStyle w:val="EditorsNote"/>
        <w:rPr>
          <w:del w:id="1168" w:author="S2-2204555" w:date="2022-05-20T10:16:00Z"/>
          <w:lang w:eastAsia="en-US"/>
        </w:rPr>
      </w:pPr>
      <w:del w:id="1169" w:author="S2-2204555" w:date="2022-05-20T10:16:00Z">
        <w:r w:rsidRPr="00545E10" w:rsidDel="00632557">
          <w:rPr>
            <w:lang w:eastAsia="en-US"/>
          </w:rPr>
          <w:lastRenderedPageBreak/>
          <w:delText>Editor</w:delText>
        </w:r>
        <w:r w:rsidR="00333336" w:rsidDel="00632557">
          <w:rPr>
            <w:lang w:eastAsia="en-US"/>
          </w:rPr>
          <w:delText>'</w:delText>
        </w:r>
        <w:r w:rsidRPr="00545E10" w:rsidDel="00632557">
          <w:rPr>
            <w:lang w:eastAsia="en-US"/>
          </w:rPr>
          <w:delText xml:space="preserve">s </w:delText>
        </w:r>
        <w:r w:rsidR="00545E10" w:rsidRPr="00545E10" w:rsidDel="00632557">
          <w:rPr>
            <w:lang w:eastAsia="en-US"/>
          </w:rPr>
          <w:delText>note</w:delText>
        </w:r>
        <w:r w:rsidRPr="00545E10" w:rsidDel="00632557">
          <w:rPr>
            <w:lang w:eastAsia="en-US"/>
          </w:rPr>
          <w:delText>:</w:delText>
        </w:r>
        <w:r w:rsidR="00545E10" w:rsidDel="00632557">
          <w:rPr>
            <w:lang w:eastAsia="en-US"/>
          </w:rPr>
          <w:tab/>
          <w:delText>I</w:delText>
        </w:r>
        <w:r w:rsidRPr="00545E10" w:rsidDel="00632557">
          <w:rPr>
            <w:lang w:eastAsia="en-US"/>
          </w:rPr>
          <w:delText>t is FFS whether SMF-1 is also triggered that SMF-2 is added as a SMF supporting the group and also contacts also SMF-2 for N19 establishment</w:delText>
        </w:r>
        <w:r w:rsidR="00545E10" w:rsidDel="00632557">
          <w:rPr>
            <w:lang w:eastAsia="en-US"/>
          </w:rPr>
          <w:delText>.</w:delText>
        </w:r>
      </w:del>
    </w:p>
    <w:p w14:paraId="322FB794" w14:textId="485B396E" w:rsidR="00511AAE" w:rsidRPr="00545E10" w:rsidRDefault="00632557" w:rsidP="00511AAE">
      <w:pPr>
        <w:pStyle w:val="B1"/>
      </w:pPr>
      <w:ins w:id="1170" w:author="S2-2204555" w:date="2022-05-20T10:16:00Z">
        <w:r>
          <w:t>11</w:t>
        </w:r>
      </w:ins>
      <w:del w:id="1171" w:author="S2-2204555" w:date="2022-05-20T10:16:00Z">
        <w:r w:rsidR="00545E10" w:rsidDel="00632557">
          <w:delText>8</w:delText>
        </w:r>
      </w:del>
      <w:r w:rsidR="00545E10">
        <w:t>.</w:t>
      </w:r>
      <w:r w:rsidR="00545E10">
        <w:tab/>
        <w:t>The SMF-2 configure the PDR/FAR for this PDU session and request the UPF-2 to allocate the N19 tunnel resource information (e.g. TEID).</w:t>
      </w:r>
    </w:p>
    <w:p w14:paraId="6BA270FF" w14:textId="0C4A0D02" w:rsidR="00511AAE" w:rsidRPr="00545E10" w:rsidDel="00632557" w:rsidRDefault="00511AAE" w:rsidP="00511AAE">
      <w:pPr>
        <w:pStyle w:val="EditorsNote"/>
        <w:rPr>
          <w:del w:id="1172" w:author="S2-2204555" w:date="2022-05-20T10:16:00Z"/>
          <w:rFonts w:eastAsia="맑은 고딕"/>
        </w:rPr>
      </w:pPr>
      <w:del w:id="1173" w:author="S2-2204555" w:date="2022-05-20T10:16:00Z">
        <w:r w:rsidRPr="00545E10" w:rsidDel="00632557">
          <w:delText>Editor</w:delText>
        </w:r>
        <w:r w:rsidR="00333336" w:rsidDel="00632557">
          <w:delText>'</w:delText>
        </w:r>
        <w:r w:rsidRPr="00545E10" w:rsidDel="00632557">
          <w:delText>s note:</w:delText>
        </w:r>
        <w:r w:rsidRPr="00545E10" w:rsidDel="00632557">
          <w:tab/>
          <w:delText>It is FFS how the SMF-2UPF2 is aware of the number of tunnel end point information it needs to provide to the SMF2. Or whether the procedure needs to be run for each pair of UPF(s) served by the 2 different SMF(s)</w:delText>
        </w:r>
        <w:r w:rsidR="00545E10" w:rsidDel="00632557">
          <w:delText>.</w:delText>
        </w:r>
      </w:del>
    </w:p>
    <w:p w14:paraId="4CD3632B" w14:textId="77777777" w:rsidR="00632557" w:rsidRPr="00C53614" w:rsidRDefault="00632557" w:rsidP="00632557">
      <w:pPr>
        <w:pStyle w:val="NO"/>
        <w:rPr>
          <w:ins w:id="1174" w:author="S2-2204555" w:date="2022-05-20T10:16:00Z"/>
        </w:rPr>
      </w:pPr>
      <w:ins w:id="1175" w:author="S2-2204555" w:date="2022-05-20T10:16:00Z">
        <w:r w:rsidRPr="00545E10">
          <w:t>NOTE:</w:t>
        </w:r>
        <w:r w:rsidRPr="00545E10">
          <w:tab/>
        </w:r>
        <w:r>
          <w:t>For each UPF controlled by SMF-2, it only allocates one tunnel information, i.e. one IP address and Port to receive packet from all other UPFs.</w:t>
        </w:r>
      </w:ins>
    </w:p>
    <w:p w14:paraId="76383FF3" w14:textId="24FF9F3B" w:rsidR="00545E10" w:rsidRDefault="00632557" w:rsidP="00511AAE">
      <w:pPr>
        <w:pStyle w:val="B1"/>
      </w:pPr>
      <w:ins w:id="1176" w:author="S2-2204555" w:date="2022-05-20T10:16:00Z">
        <w:r>
          <w:t>12</w:t>
        </w:r>
      </w:ins>
      <w:del w:id="1177" w:author="S2-2204555" w:date="2022-05-20T10:16:00Z">
        <w:r w:rsidR="00545E10" w:rsidDel="00632557">
          <w:delText>9</w:delText>
        </w:r>
      </w:del>
      <w:r w:rsidR="00545E10">
        <w:t>.</w:t>
      </w:r>
      <w:r w:rsidR="00545E10">
        <w:tab/>
        <w:t xml:space="preserve">The SMF-2 sends the VN session request to SMF-1, in the request, the N19 tunnel resource </w:t>
      </w:r>
      <w:ins w:id="1178" w:author="S2-2204555" w:date="2022-05-20T10:16:00Z">
        <w:r>
          <w:t>and IP address/prefix/MAC of PDU session-2 are</w:t>
        </w:r>
      </w:ins>
      <w:del w:id="1179" w:author="S2-2204555" w:date="2022-05-20T10:16:00Z">
        <w:r w:rsidR="00545E10" w:rsidDel="00632557">
          <w:delText>is</w:delText>
        </w:r>
      </w:del>
      <w:r w:rsidR="00545E10">
        <w:t xml:space="preserve"> included.</w:t>
      </w:r>
    </w:p>
    <w:p w14:paraId="78B9DE2E" w14:textId="00A7DAC8" w:rsidR="00545E10" w:rsidRDefault="00545E10" w:rsidP="00511AAE">
      <w:pPr>
        <w:pStyle w:val="B1"/>
      </w:pPr>
      <w:r>
        <w:t>1</w:t>
      </w:r>
      <w:ins w:id="1180" w:author="S2-2204555" w:date="2022-05-20T10:17:00Z">
        <w:r w:rsidR="00632557">
          <w:t>3</w:t>
        </w:r>
      </w:ins>
      <w:del w:id="1181" w:author="S2-2204555" w:date="2022-05-20T10:17:00Z">
        <w:r w:rsidDel="00632557">
          <w:delText>0</w:delText>
        </w:r>
      </w:del>
      <w:r>
        <w:t>.</w:t>
      </w:r>
      <w:r>
        <w:tab/>
        <w:t>The SMF-1 sends the received N19 tunnel resource information to UPF-1 and request UPF-1 to allocate the N19 tunnel resource information in UPF-1 (e.g. TEID)</w:t>
      </w:r>
      <w:ins w:id="1182" w:author="S2-2204555" w:date="2022-05-20T10:17:00Z">
        <w:r w:rsidR="00632557">
          <w:t>.</w:t>
        </w:r>
        <w:r w:rsidR="00632557" w:rsidRPr="00632557">
          <w:t xml:space="preserve"> </w:t>
        </w:r>
        <w:r w:rsidR="00632557">
          <w:t>The SMF-1 also create the PDR/FAR according to the received IP address/prefix/MAC of PDU session-2.</w:t>
        </w:r>
      </w:ins>
    </w:p>
    <w:p w14:paraId="2F434CC3" w14:textId="77777777" w:rsidR="00632557" w:rsidRPr="00C53614" w:rsidRDefault="00632557" w:rsidP="00632557">
      <w:pPr>
        <w:pStyle w:val="NO"/>
        <w:rPr>
          <w:ins w:id="1183" w:author="S2-2204555" w:date="2022-05-20T10:17:00Z"/>
        </w:rPr>
      </w:pPr>
      <w:ins w:id="1184" w:author="S2-2204555" w:date="2022-05-20T10:17:00Z">
        <w:r w:rsidRPr="00545E10">
          <w:t>NOTE:</w:t>
        </w:r>
        <w:r w:rsidRPr="00545E10">
          <w:tab/>
        </w:r>
        <w:r>
          <w:t>For each UPF controlled by SMF-1, it only allocates one tunnel information, i.e. one IP address and Port to receive packet from all other UPFs.</w:t>
        </w:r>
      </w:ins>
    </w:p>
    <w:p w14:paraId="0A2843FB" w14:textId="2DF29FE3" w:rsidR="00545E10" w:rsidRDefault="00545E10" w:rsidP="00511AAE">
      <w:pPr>
        <w:pStyle w:val="B1"/>
      </w:pPr>
      <w:r>
        <w:t>1</w:t>
      </w:r>
      <w:ins w:id="1185" w:author="S2-2204555" w:date="2022-05-20T10:17:00Z">
        <w:r w:rsidR="00632557">
          <w:t>4</w:t>
        </w:r>
      </w:ins>
      <w:del w:id="1186" w:author="S2-2204555" w:date="2022-05-20T10:17:00Z">
        <w:r w:rsidDel="00632557">
          <w:delText>1</w:delText>
        </w:r>
      </w:del>
      <w:r>
        <w:t>.</w:t>
      </w:r>
      <w:r>
        <w:tab/>
        <w:t xml:space="preserve">The SMF-1 sends the VN session response to SMF-2, in the response, the N19 tunnel resource of UPF-1 </w:t>
      </w:r>
      <w:ins w:id="1187" w:author="S2-2204555" w:date="2022-05-20T10:18:00Z">
        <w:r w:rsidR="00632557">
          <w:t>and IP address/prefix/MAC of PDU session-2 are</w:t>
        </w:r>
      </w:ins>
      <w:del w:id="1188" w:author="S2-2204555" w:date="2022-05-20T10:18:00Z">
        <w:r w:rsidDel="00632557">
          <w:delText>is</w:delText>
        </w:r>
      </w:del>
      <w:r>
        <w:t xml:space="preserve"> included.</w:t>
      </w:r>
    </w:p>
    <w:p w14:paraId="27660D48" w14:textId="3B3C5349" w:rsidR="00545E10" w:rsidRDefault="00545E10" w:rsidP="00511AAE">
      <w:pPr>
        <w:pStyle w:val="B1"/>
      </w:pPr>
      <w:r>
        <w:t>1</w:t>
      </w:r>
      <w:ins w:id="1189" w:author="S2-2204555" w:date="2022-05-20T10:18:00Z">
        <w:r w:rsidR="00632557">
          <w:t>5</w:t>
        </w:r>
      </w:ins>
      <w:del w:id="1190" w:author="S2-2204555" w:date="2022-05-20T10:18:00Z">
        <w:r w:rsidDel="00632557">
          <w:delText>2</w:delText>
        </w:r>
      </w:del>
      <w:r>
        <w:t>.</w:t>
      </w:r>
      <w:r>
        <w:tab/>
        <w:t>The SMF-2 sends the N4 request to UPF-2, to inform the N19 tunnel resource information in the UPF-1.</w:t>
      </w:r>
      <w:ins w:id="1191" w:author="S2-2204555" w:date="2022-05-20T10:18:00Z">
        <w:r w:rsidR="00632557">
          <w:t xml:space="preserve"> The SMF-2 also create the PDR/FAR according to the received IP address/prefix/MAC of PDU session-1.</w:t>
        </w:r>
      </w:ins>
    </w:p>
    <w:p w14:paraId="21EB2C75" w14:textId="0269117F" w:rsidR="00511AAE" w:rsidRDefault="00545E10" w:rsidP="005C588E">
      <w:pPr>
        <w:rPr>
          <w:ins w:id="1192" w:author="S2-2204555" w:date="2022-05-20T10:19:00Z"/>
        </w:rPr>
      </w:pPr>
      <w:r w:rsidRPr="005C588E">
        <w:t>After step 12, the N19 tunnel between UPF-1 and UPF-2 is established.</w:t>
      </w:r>
    </w:p>
    <w:p w14:paraId="298AB90E" w14:textId="26DB51E7" w:rsidR="005E2490" w:rsidRPr="00A05611" w:rsidRDefault="00730005">
      <w:pPr>
        <w:pStyle w:val="4"/>
        <w:rPr>
          <w:ins w:id="1193" w:author="S2-2204555" w:date="2022-05-20T10:19:00Z"/>
        </w:rPr>
        <w:pPrChange w:id="1194" w:author="Rapporteur" w:date="2022-05-24T09:26:00Z">
          <w:pPr>
            <w:keepNext/>
            <w:keepLines/>
            <w:spacing w:before="120"/>
            <w:ind w:left="1418" w:hanging="1418"/>
            <w:outlineLvl w:val="3"/>
          </w:pPr>
        </w:pPrChange>
      </w:pPr>
      <w:bookmarkStart w:id="1195" w:name="_Toc104284937"/>
      <w:ins w:id="1196" w:author="S2-2204555" w:date="2022-05-24T09:28:00Z">
        <w:r>
          <w:t>6</w:t>
        </w:r>
      </w:ins>
      <w:ins w:id="1197" w:author="S2-2204555" w:date="2022-05-20T10:19:00Z">
        <w:r w:rsidR="005E2490" w:rsidRPr="00A05611">
          <w:t>.</w:t>
        </w:r>
        <w:r w:rsidR="005E2490">
          <w:t>4.3.2</w:t>
        </w:r>
        <w:r w:rsidR="005E2490" w:rsidRPr="00A05611">
          <w:tab/>
        </w:r>
        <w:r w:rsidR="005E2490">
          <w:t>Update the N19 tunnel between UPFs</w:t>
        </w:r>
        <w:bookmarkEnd w:id="1195"/>
      </w:ins>
    </w:p>
    <w:p w14:paraId="49EA1352" w14:textId="77777777" w:rsidR="005E2490" w:rsidRPr="00C53614" w:rsidRDefault="005E2490" w:rsidP="005E2490">
      <w:pPr>
        <w:rPr>
          <w:ins w:id="1198" w:author="S2-2204555" w:date="2022-05-20T10:19:00Z"/>
        </w:rPr>
      </w:pPr>
      <w:ins w:id="1199" w:author="S2-2204555" w:date="2022-05-20T10:19:00Z">
        <w:r w:rsidRPr="00C53614">
          <w:t xml:space="preserve">The procedure in </w:t>
        </w:r>
        <w:r w:rsidRPr="00C53614">
          <w:rPr>
            <w:szCs w:val="24"/>
          </w:rPr>
          <w:t>Figure 6.4.3</w:t>
        </w:r>
        <w:r>
          <w:rPr>
            <w:szCs w:val="24"/>
          </w:rPr>
          <w:t>.2</w:t>
        </w:r>
        <w:r w:rsidRPr="00C53614">
          <w:rPr>
            <w:szCs w:val="24"/>
          </w:rPr>
          <w:t>-1</w:t>
        </w:r>
        <w:r w:rsidRPr="00C53614">
          <w:t xml:space="preserve"> shows a signalling flow in which the N19 tunnel between UPFs controlled by two SMFs is </w:t>
        </w:r>
        <w:r>
          <w:t>updated</w:t>
        </w:r>
        <w:r w:rsidRPr="00C53614">
          <w:t>.</w:t>
        </w:r>
      </w:ins>
    </w:p>
    <w:p w14:paraId="33F40456" w14:textId="77777777" w:rsidR="005E2490" w:rsidRDefault="005E2490" w:rsidP="005E2490">
      <w:pPr>
        <w:rPr>
          <w:ins w:id="1200" w:author="S2-2204555" w:date="2022-05-20T10:19:00Z"/>
        </w:rPr>
      </w:pPr>
    </w:p>
    <w:p w14:paraId="33571F06" w14:textId="77777777" w:rsidR="005E2490" w:rsidRDefault="005E2490">
      <w:pPr>
        <w:pStyle w:val="TH"/>
        <w:rPr>
          <w:ins w:id="1201" w:author="S2-2204555" w:date="2022-05-20T10:19:00Z"/>
        </w:rPr>
        <w:pPrChange w:id="1202" w:author="Rapporteur" w:date="2022-05-24T09:30:00Z">
          <w:pPr>
            <w:jc w:val="center"/>
          </w:pPr>
        </w:pPrChange>
      </w:pPr>
      <w:ins w:id="1203" w:author="S2-2204555" w:date="2022-05-20T10:19:00Z">
        <w:r>
          <w:object w:dxaOrig="11113" w:dyaOrig="5137" w14:anchorId="51D6FA51">
            <v:shape id="_x0000_i1033" type="#_x0000_t75" style="width:402.45pt;height:186.05pt" o:ole="">
              <v:imagedata r:id="rId31" o:title=""/>
            </v:shape>
            <o:OLEObject Type="Embed" ProgID="Visio.Drawing.15" ShapeID="_x0000_i1033" DrawAspect="Content" ObjectID="_1714969900" r:id="rId32"/>
          </w:object>
        </w:r>
      </w:ins>
    </w:p>
    <w:p w14:paraId="304E0378" w14:textId="77777777" w:rsidR="005E2490" w:rsidRPr="00D827C2" w:rsidRDefault="005E2490">
      <w:pPr>
        <w:pStyle w:val="TF"/>
        <w:rPr>
          <w:ins w:id="1204" w:author="S2-2204555" w:date="2022-05-20T10:19:00Z"/>
        </w:rPr>
        <w:pPrChange w:id="1205" w:author="Rapporteur" w:date="2022-05-24T09:30:00Z">
          <w:pPr>
            <w:keepLines/>
            <w:spacing w:after="240"/>
            <w:jc w:val="center"/>
          </w:pPr>
        </w:pPrChange>
      </w:pPr>
      <w:ins w:id="1206" w:author="S2-2204555" w:date="2022-05-20T10:19:00Z">
        <w:r w:rsidRPr="00D827C2">
          <w:t>Figure 6.4.3.2-1: Procedure to update the N19 between UPFs controlled by two SMFs</w:t>
        </w:r>
      </w:ins>
    </w:p>
    <w:p w14:paraId="3BE7E7B6" w14:textId="77777777" w:rsidR="005E2490" w:rsidRPr="00C53614" w:rsidRDefault="005E2490" w:rsidP="005E2490">
      <w:pPr>
        <w:ind w:left="568" w:hanging="284"/>
        <w:rPr>
          <w:ins w:id="1207" w:author="S2-2204555" w:date="2022-05-20T10:19:00Z"/>
        </w:rPr>
      </w:pPr>
      <w:ins w:id="1208" w:author="S2-2204555" w:date="2022-05-20T10:19:00Z">
        <w:r w:rsidRPr="00C53614">
          <w:t>1.</w:t>
        </w:r>
        <w:r w:rsidRPr="00C53614">
          <w:tab/>
        </w:r>
        <w:r>
          <w:t>The VN session and N19 tunnel between SMF-1/UPF-1 and SMF-2/UPF-2 has been established</w:t>
        </w:r>
        <w:r w:rsidRPr="00C53614">
          <w:t>.</w:t>
        </w:r>
      </w:ins>
    </w:p>
    <w:p w14:paraId="4AB11825" w14:textId="77777777" w:rsidR="005E2490" w:rsidRDefault="005E2490" w:rsidP="005E2490">
      <w:pPr>
        <w:ind w:left="568" w:hanging="284"/>
        <w:rPr>
          <w:ins w:id="1209" w:author="S2-2204555" w:date="2022-05-20T10:19:00Z"/>
        </w:rPr>
      </w:pPr>
      <w:ins w:id="1210" w:author="S2-2204555" w:date="2022-05-20T10:19:00Z">
        <w:r w:rsidRPr="00C53614">
          <w:t>2.</w:t>
        </w:r>
        <w:r w:rsidRPr="00C53614">
          <w:tab/>
          <w:t xml:space="preserve">The SMF-1 </w:t>
        </w:r>
        <w:r>
          <w:t>detect there is a change on the routing information, e.g.</w:t>
        </w:r>
      </w:ins>
    </w:p>
    <w:p w14:paraId="06F813EB" w14:textId="77777777" w:rsidR="005E2490" w:rsidRDefault="005E2490" w:rsidP="005E2490">
      <w:pPr>
        <w:ind w:left="568" w:hanging="284"/>
        <w:rPr>
          <w:ins w:id="1211" w:author="S2-2204555" w:date="2022-05-20T10:19:00Z"/>
        </w:rPr>
      </w:pPr>
      <w:ins w:id="1212" w:author="S2-2204555" w:date="2022-05-20T10:19:00Z">
        <w:r>
          <w:tab/>
          <w:t>- A new PDU session is established, and anchored in the UPF-1</w:t>
        </w:r>
      </w:ins>
    </w:p>
    <w:p w14:paraId="7620D4FE" w14:textId="77777777" w:rsidR="005E2490" w:rsidRDefault="005E2490" w:rsidP="005E2490">
      <w:pPr>
        <w:ind w:left="568" w:hanging="284"/>
        <w:rPr>
          <w:ins w:id="1213" w:author="S2-2204555" w:date="2022-05-20T10:19:00Z"/>
        </w:rPr>
      </w:pPr>
      <w:ins w:id="1214" w:author="S2-2204555" w:date="2022-05-20T10:19:00Z">
        <w:r>
          <w:tab/>
          <w:t>- A new MAC address is detected, or a MAC address is removed from the existing PDU session for the VN</w:t>
        </w:r>
      </w:ins>
    </w:p>
    <w:p w14:paraId="6497FE12" w14:textId="77777777" w:rsidR="005E2490" w:rsidRPr="00C53614" w:rsidRDefault="005E2490" w:rsidP="005E2490">
      <w:pPr>
        <w:ind w:left="568" w:hanging="284"/>
        <w:rPr>
          <w:ins w:id="1215" w:author="S2-2204555" w:date="2022-05-20T10:19:00Z"/>
        </w:rPr>
      </w:pPr>
      <w:ins w:id="1216" w:author="S2-2204555" w:date="2022-05-20T10:19:00Z">
        <w:r>
          <w:lastRenderedPageBreak/>
          <w:tab/>
          <w:t>- A new PDU session is established, and anchored in the UPF-3.</w:t>
        </w:r>
      </w:ins>
    </w:p>
    <w:p w14:paraId="35FAE4A9" w14:textId="77777777" w:rsidR="005E2490" w:rsidRDefault="005E2490" w:rsidP="005E2490">
      <w:pPr>
        <w:ind w:left="568" w:hanging="284"/>
        <w:rPr>
          <w:ins w:id="1217" w:author="S2-2204555" w:date="2022-05-20T10:19:00Z"/>
        </w:rPr>
      </w:pPr>
      <w:ins w:id="1218" w:author="S2-2204555" w:date="2022-05-20T10:19:00Z">
        <w:r>
          <w:tab/>
          <w:t>- A PDU session is released which is anchored in the UPF-1.</w:t>
        </w:r>
      </w:ins>
    </w:p>
    <w:p w14:paraId="7523055A" w14:textId="77777777" w:rsidR="005E2490" w:rsidRPr="00C53614" w:rsidRDefault="005E2490" w:rsidP="005E2490">
      <w:pPr>
        <w:ind w:left="568" w:hanging="284"/>
        <w:rPr>
          <w:ins w:id="1219" w:author="S2-2204555" w:date="2022-05-20T10:19:00Z"/>
        </w:rPr>
      </w:pPr>
      <w:ins w:id="1220" w:author="S2-2204555" w:date="2022-05-20T10:19:00Z">
        <w:r>
          <w:tab/>
          <w:t>When a new PDU session is anchored in a new UPF, the SMF-1 will request thee UPF-3 to allocate the N19 tunnel information.</w:t>
        </w:r>
      </w:ins>
    </w:p>
    <w:p w14:paraId="5B91455B" w14:textId="77777777" w:rsidR="005E2490" w:rsidRPr="00C53614" w:rsidRDefault="005E2490" w:rsidP="005E2490">
      <w:pPr>
        <w:ind w:left="568" w:hanging="284"/>
        <w:rPr>
          <w:ins w:id="1221" w:author="S2-2204555" w:date="2022-05-20T10:19:00Z"/>
        </w:rPr>
      </w:pPr>
      <w:ins w:id="1222" w:author="S2-2204555" w:date="2022-05-20T10:19:00Z">
        <w:r>
          <w:t>3</w:t>
        </w:r>
        <w:r w:rsidRPr="00C53614">
          <w:t>.</w:t>
        </w:r>
        <w:r w:rsidRPr="00C53614">
          <w:tab/>
          <w:t xml:space="preserve">The SMF-1 sends the VN session </w:t>
        </w:r>
        <w:r>
          <w:t>update request to SMF-2</w:t>
        </w:r>
        <w:r w:rsidRPr="00C53614">
          <w:t xml:space="preserve">, in the request, the </w:t>
        </w:r>
        <w:r>
          <w:t xml:space="preserve">changed IP address/prefix/MAC address are included. If there is a new A-UPF, the N19 tunnel information is also </w:t>
        </w:r>
        <w:r w:rsidRPr="00C53614">
          <w:t>included.</w:t>
        </w:r>
      </w:ins>
    </w:p>
    <w:p w14:paraId="6F1E910B" w14:textId="77777777" w:rsidR="005E2490" w:rsidRPr="00C53614" w:rsidRDefault="005E2490" w:rsidP="005E2490">
      <w:pPr>
        <w:ind w:left="568" w:hanging="284"/>
        <w:rPr>
          <w:ins w:id="1223" w:author="S2-2204555" w:date="2022-05-20T10:19:00Z"/>
        </w:rPr>
      </w:pPr>
      <w:ins w:id="1224" w:author="S2-2204555" w:date="2022-05-20T10:19:00Z">
        <w:r>
          <w:t>4</w:t>
        </w:r>
        <w:r w:rsidRPr="00C53614">
          <w:t>.</w:t>
        </w:r>
        <w:r w:rsidRPr="00C53614">
          <w:tab/>
        </w:r>
        <w:r>
          <w:t>The SMF-2</w:t>
        </w:r>
        <w:r w:rsidRPr="00C53614">
          <w:t xml:space="preserve"> sends the received N19 tunn</w:t>
        </w:r>
        <w:r>
          <w:t>el resource information to UPF-2, if any. The SMF-2 also create/delete the PDR/FAR according to the received IP address/prefix/MAC change information.</w:t>
        </w:r>
      </w:ins>
    </w:p>
    <w:p w14:paraId="02AF3CCD" w14:textId="77777777" w:rsidR="005E2490" w:rsidRPr="00C53614" w:rsidRDefault="005E2490" w:rsidP="005E2490">
      <w:pPr>
        <w:ind w:left="568" w:hanging="284"/>
        <w:rPr>
          <w:ins w:id="1225" w:author="S2-2204555" w:date="2022-05-20T10:19:00Z"/>
        </w:rPr>
      </w:pPr>
      <w:ins w:id="1226" w:author="S2-2204555" w:date="2022-05-20T10:19:00Z">
        <w:r>
          <w:t>5.</w:t>
        </w:r>
        <w:r>
          <w:tab/>
          <w:t>The SMF-2</w:t>
        </w:r>
        <w:r w:rsidRPr="00C53614">
          <w:t xml:space="preserve"> </w:t>
        </w:r>
        <w:r>
          <w:t>send the VN session update response to SMF-1</w:t>
        </w:r>
        <w:r w:rsidRPr="00C53614">
          <w:t>.</w:t>
        </w:r>
      </w:ins>
    </w:p>
    <w:p w14:paraId="17BC23DF" w14:textId="77777777" w:rsidR="005E2490" w:rsidRPr="00A259D8" w:rsidRDefault="005E2490" w:rsidP="005E2490">
      <w:pPr>
        <w:ind w:left="568" w:hanging="284"/>
        <w:rPr>
          <w:ins w:id="1227" w:author="S2-2204555" w:date="2022-05-20T10:19:00Z"/>
        </w:rPr>
      </w:pPr>
      <w:ins w:id="1228" w:author="S2-2204555" w:date="2022-05-20T10:19:00Z">
        <w:r>
          <w:t>6</w:t>
        </w:r>
        <w:r w:rsidRPr="00C53614">
          <w:t>.</w:t>
        </w:r>
        <w:r w:rsidRPr="00C53614">
          <w:tab/>
          <w:t xml:space="preserve">The SMF-1 </w:t>
        </w:r>
        <w:r>
          <w:t>update the UPF-1/3 if needed</w:t>
        </w:r>
        <w:r w:rsidRPr="00C53614">
          <w:t>.</w:t>
        </w:r>
      </w:ins>
    </w:p>
    <w:p w14:paraId="79811DF8" w14:textId="77777777" w:rsidR="005E2490" w:rsidRPr="00A05611" w:rsidRDefault="005E2490">
      <w:pPr>
        <w:pStyle w:val="4"/>
        <w:rPr>
          <w:ins w:id="1229" w:author="S2-2204555" w:date="2022-05-20T10:19:00Z"/>
        </w:rPr>
        <w:pPrChange w:id="1230" w:author="Rapporteur" w:date="2022-05-24T09:26:00Z">
          <w:pPr>
            <w:keepNext/>
            <w:keepLines/>
            <w:spacing w:before="120"/>
            <w:ind w:left="1418" w:hanging="1418"/>
            <w:outlineLvl w:val="3"/>
          </w:pPr>
        </w:pPrChange>
      </w:pPr>
      <w:bookmarkStart w:id="1231" w:name="_Toc104284938"/>
      <w:ins w:id="1232" w:author="S2-2204555" w:date="2022-05-20T10:19:00Z">
        <w:r w:rsidRPr="00A05611">
          <w:t>6.</w:t>
        </w:r>
        <w:r>
          <w:t>4.3.3</w:t>
        </w:r>
        <w:r w:rsidRPr="00A05611">
          <w:tab/>
        </w:r>
        <w:r>
          <w:t>Release the N19 tunnel between UPFs</w:t>
        </w:r>
        <w:bookmarkEnd w:id="1231"/>
      </w:ins>
    </w:p>
    <w:p w14:paraId="6967AD4D" w14:textId="77777777" w:rsidR="005E2490" w:rsidRPr="00C53614" w:rsidRDefault="005E2490" w:rsidP="005E2490">
      <w:pPr>
        <w:rPr>
          <w:ins w:id="1233" w:author="S2-2204555" w:date="2022-05-20T10:19:00Z"/>
        </w:rPr>
      </w:pPr>
      <w:ins w:id="1234" w:author="S2-2204555" w:date="2022-05-20T10:19:00Z">
        <w:r w:rsidRPr="00C53614">
          <w:t xml:space="preserve">The procedure in </w:t>
        </w:r>
        <w:r w:rsidRPr="00C53614">
          <w:rPr>
            <w:szCs w:val="24"/>
          </w:rPr>
          <w:t>Figure 6.4.3</w:t>
        </w:r>
        <w:r>
          <w:rPr>
            <w:szCs w:val="24"/>
          </w:rPr>
          <w:t>.3</w:t>
        </w:r>
        <w:r w:rsidRPr="00C53614">
          <w:rPr>
            <w:szCs w:val="24"/>
          </w:rPr>
          <w:t>-1</w:t>
        </w:r>
        <w:r w:rsidRPr="00C53614">
          <w:t xml:space="preserve"> shows a signalling flow in which the N19 tunnel between UPFs controlled by two SMFs is </w:t>
        </w:r>
        <w:r>
          <w:t>released</w:t>
        </w:r>
        <w:r w:rsidRPr="00C53614">
          <w:t>.</w:t>
        </w:r>
        <w:r>
          <w:t xml:space="preserve"> If there is no N19 between </w:t>
        </w:r>
        <w:r w:rsidRPr="00C53614">
          <w:t>UPFs controlled by two SMFs</w:t>
        </w:r>
        <w:r>
          <w:t>, the VN session between SMFs is released.</w:t>
        </w:r>
      </w:ins>
    </w:p>
    <w:p w14:paraId="73553829" w14:textId="77777777" w:rsidR="005E2490" w:rsidRDefault="005E2490">
      <w:pPr>
        <w:pStyle w:val="TH"/>
        <w:rPr>
          <w:ins w:id="1235" w:author="S2-2204555" w:date="2022-05-20T10:19:00Z"/>
        </w:rPr>
        <w:pPrChange w:id="1236" w:author="Rapporteur" w:date="2022-05-24T09:31:00Z">
          <w:pPr>
            <w:jc w:val="center"/>
          </w:pPr>
        </w:pPrChange>
      </w:pPr>
      <w:ins w:id="1237" w:author="S2-2204555" w:date="2022-05-20T10:19:00Z">
        <w:r>
          <w:object w:dxaOrig="11113" w:dyaOrig="7969" w14:anchorId="3F4DDFAD">
            <v:shape id="_x0000_i1034" type="#_x0000_t75" style="width:394.55pt;height:283pt" o:ole="">
              <v:imagedata r:id="rId33" o:title=""/>
            </v:shape>
            <o:OLEObject Type="Embed" ProgID="Visio.Drawing.15" ShapeID="_x0000_i1034" DrawAspect="Content" ObjectID="_1714969901" r:id="rId34"/>
          </w:object>
        </w:r>
      </w:ins>
    </w:p>
    <w:p w14:paraId="275875C1" w14:textId="77777777" w:rsidR="005E2490" w:rsidRPr="00D827C2" w:rsidRDefault="005E2490">
      <w:pPr>
        <w:pStyle w:val="TF"/>
        <w:rPr>
          <w:ins w:id="1238" w:author="S2-2204555" w:date="2022-05-20T10:19:00Z"/>
        </w:rPr>
        <w:pPrChange w:id="1239" w:author="Rapporteur" w:date="2022-05-24T09:31:00Z">
          <w:pPr>
            <w:keepLines/>
            <w:spacing w:after="240"/>
            <w:jc w:val="center"/>
          </w:pPr>
        </w:pPrChange>
      </w:pPr>
      <w:ins w:id="1240" w:author="S2-2204555" w:date="2022-05-20T10:19:00Z">
        <w:r w:rsidRPr="00D827C2">
          <w:t>Figure 6.4.3.3-1: Procedure to release the N19 between UPFs controlled by two SMFs</w:t>
        </w:r>
      </w:ins>
    </w:p>
    <w:p w14:paraId="07AA4682" w14:textId="77777777" w:rsidR="005E2490" w:rsidRPr="00C53614" w:rsidRDefault="005E2490" w:rsidP="005E2490">
      <w:pPr>
        <w:ind w:left="568" w:hanging="284"/>
        <w:rPr>
          <w:ins w:id="1241" w:author="S2-2204555" w:date="2022-05-20T10:19:00Z"/>
        </w:rPr>
      </w:pPr>
      <w:ins w:id="1242" w:author="S2-2204555" w:date="2022-05-20T10:19:00Z">
        <w:r w:rsidRPr="00C53614">
          <w:t>1.</w:t>
        </w:r>
        <w:r w:rsidRPr="00C53614">
          <w:tab/>
        </w:r>
        <w:r>
          <w:t>The VN session and N19 tunnel between SMF-1/UPF-1/3 and SMF-2/UPF-2 has been established</w:t>
        </w:r>
        <w:r w:rsidRPr="00C53614">
          <w:t>.</w:t>
        </w:r>
      </w:ins>
    </w:p>
    <w:p w14:paraId="2A5F9117" w14:textId="77777777" w:rsidR="005E2490" w:rsidRDefault="005E2490" w:rsidP="005E2490">
      <w:pPr>
        <w:ind w:left="568" w:hanging="284"/>
        <w:rPr>
          <w:ins w:id="1243" w:author="S2-2204555" w:date="2022-05-20T10:19:00Z"/>
        </w:rPr>
      </w:pPr>
      <w:ins w:id="1244" w:author="S2-2204555" w:date="2022-05-20T10:19:00Z">
        <w:r>
          <w:t>Case 1:</w:t>
        </w:r>
      </w:ins>
    </w:p>
    <w:p w14:paraId="2F4DEB1C" w14:textId="77777777" w:rsidR="005E2490" w:rsidRDefault="005E2490" w:rsidP="005E2490">
      <w:pPr>
        <w:ind w:left="568" w:hanging="284"/>
        <w:rPr>
          <w:ins w:id="1245" w:author="S2-2204555" w:date="2022-05-20T10:19:00Z"/>
        </w:rPr>
      </w:pPr>
      <w:ins w:id="1246" w:author="S2-2204555" w:date="2022-05-20T10:19:00Z">
        <w:r w:rsidRPr="00C53614">
          <w:t>2.</w:t>
        </w:r>
        <w:r w:rsidRPr="00C53614">
          <w:tab/>
        </w:r>
        <w:r>
          <w:t>All the PDU sessions for the VN anchored in the UPF, e.g. UPF-3 are released.</w:t>
        </w:r>
      </w:ins>
    </w:p>
    <w:p w14:paraId="5B415D26" w14:textId="77777777" w:rsidR="005E2490" w:rsidRPr="00C53614" w:rsidRDefault="005E2490" w:rsidP="005E2490">
      <w:pPr>
        <w:ind w:left="568" w:hanging="284"/>
        <w:rPr>
          <w:ins w:id="1247" w:author="S2-2204555" w:date="2022-05-20T10:19:00Z"/>
        </w:rPr>
      </w:pPr>
      <w:ins w:id="1248" w:author="S2-2204555" w:date="2022-05-20T10:19:00Z">
        <w:r>
          <w:t>3</w:t>
        </w:r>
        <w:r w:rsidRPr="00C53614">
          <w:t>.</w:t>
        </w:r>
        <w:r w:rsidRPr="00C53614">
          <w:tab/>
          <w:t xml:space="preserve">The SMF-1 sends the VN session </w:t>
        </w:r>
        <w:r>
          <w:t>update request to SMF-2</w:t>
        </w:r>
        <w:r w:rsidRPr="00C53614">
          <w:t xml:space="preserve">, in the request, </w:t>
        </w:r>
        <w:r>
          <w:t>it indicates the N19 tunnel of UPF-3 are released.</w:t>
        </w:r>
      </w:ins>
    </w:p>
    <w:p w14:paraId="759F5BAF" w14:textId="77777777" w:rsidR="005E2490" w:rsidRPr="00C53614" w:rsidRDefault="005E2490" w:rsidP="005E2490">
      <w:pPr>
        <w:ind w:left="568" w:hanging="284"/>
        <w:rPr>
          <w:ins w:id="1249" w:author="S2-2204555" w:date="2022-05-20T10:19:00Z"/>
        </w:rPr>
      </w:pPr>
      <w:ins w:id="1250" w:author="S2-2204555" w:date="2022-05-20T10:19:00Z">
        <w:r>
          <w:t>4</w:t>
        </w:r>
        <w:r w:rsidRPr="00C53614">
          <w:t>.</w:t>
        </w:r>
        <w:r w:rsidRPr="00C53614">
          <w:tab/>
        </w:r>
        <w:r>
          <w:t>The SMF-2 also delete the PDR/FAR in UPF-2 which target to the N19 tunnel of UPF-3.</w:t>
        </w:r>
      </w:ins>
    </w:p>
    <w:p w14:paraId="7D8D4374" w14:textId="77777777" w:rsidR="005E2490" w:rsidRDefault="005E2490" w:rsidP="005E2490">
      <w:pPr>
        <w:ind w:left="568" w:hanging="284"/>
        <w:rPr>
          <w:ins w:id="1251" w:author="S2-2204555" w:date="2022-05-20T10:19:00Z"/>
        </w:rPr>
      </w:pPr>
      <w:ins w:id="1252" w:author="S2-2204555" w:date="2022-05-20T10:19:00Z">
        <w:r>
          <w:t>5.</w:t>
        </w:r>
        <w:r>
          <w:tab/>
          <w:t>The SMF-2</w:t>
        </w:r>
        <w:r w:rsidRPr="00C53614">
          <w:t xml:space="preserve"> </w:t>
        </w:r>
        <w:r>
          <w:t>send the VN session update response to SMF-1</w:t>
        </w:r>
        <w:r w:rsidRPr="00C53614">
          <w:t>.</w:t>
        </w:r>
      </w:ins>
    </w:p>
    <w:p w14:paraId="2F61B526" w14:textId="77777777" w:rsidR="005E2490" w:rsidRPr="00C53614" w:rsidRDefault="005E2490" w:rsidP="005E2490">
      <w:pPr>
        <w:ind w:left="568" w:hanging="284"/>
        <w:rPr>
          <w:ins w:id="1253" w:author="S2-2204555" w:date="2022-05-20T10:19:00Z"/>
        </w:rPr>
      </w:pPr>
      <w:ins w:id="1254" w:author="S2-2204555" w:date="2022-05-20T10:19:00Z">
        <w:r>
          <w:t>Case 2:</w:t>
        </w:r>
      </w:ins>
    </w:p>
    <w:p w14:paraId="526F3DF5" w14:textId="77777777" w:rsidR="005E2490" w:rsidRDefault="005E2490" w:rsidP="005E2490">
      <w:pPr>
        <w:ind w:left="568" w:hanging="284"/>
        <w:rPr>
          <w:ins w:id="1255" w:author="S2-2204555" w:date="2022-05-20T10:19:00Z"/>
        </w:rPr>
      </w:pPr>
      <w:ins w:id="1256" w:author="S2-2204555" w:date="2022-05-20T10:19:00Z">
        <w:r>
          <w:t>6</w:t>
        </w:r>
        <w:r w:rsidRPr="00C53614">
          <w:t>.</w:t>
        </w:r>
        <w:r w:rsidRPr="00C53614">
          <w:tab/>
        </w:r>
        <w:r>
          <w:t>All the PDU sessions for the VN anchored in the SMF-1</w:t>
        </w:r>
      </w:ins>
    </w:p>
    <w:p w14:paraId="10A8C0F7" w14:textId="77777777" w:rsidR="005E2490" w:rsidRPr="00C53614" w:rsidRDefault="005E2490" w:rsidP="005E2490">
      <w:pPr>
        <w:ind w:left="568" w:hanging="284"/>
        <w:rPr>
          <w:ins w:id="1257" w:author="S2-2204555" w:date="2022-05-20T10:19:00Z"/>
        </w:rPr>
      </w:pPr>
      <w:ins w:id="1258" w:author="S2-2204555" w:date="2022-05-20T10:19:00Z">
        <w:r>
          <w:lastRenderedPageBreak/>
          <w:t>7.</w:t>
        </w:r>
        <w:r>
          <w:tab/>
          <w:t xml:space="preserve">The SMF-1 update </w:t>
        </w:r>
        <w:r w:rsidRPr="00C53614">
          <w:t xml:space="preserve">its profile to NRF </w:t>
        </w:r>
        <w:r>
          <w:t>to remove the</w:t>
        </w:r>
        <w:r w:rsidRPr="00C53614">
          <w:t xml:space="preserve"> serving 5G VN group identifier.</w:t>
        </w:r>
      </w:ins>
    </w:p>
    <w:p w14:paraId="34FF78DB" w14:textId="77777777" w:rsidR="005E2490" w:rsidRPr="00A259D8" w:rsidRDefault="005E2490" w:rsidP="005E2490">
      <w:pPr>
        <w:ind w:left="568" w:hanging="284"/>
        <w:rPr>
          <w:ins w:id="1259" w:author="S2-2204555" w:date="2022-05-20T10:19:00Z"/>
        </w:rPr>
      </w:pPr>
      <w:ins w:id="1260" w:author="S2-2204555" w:date="2022-05-20T10:19:00Z">
        <w:r>
          <w:t>8</w:t>
        </w:r>
        <w:r w:rsidRPr="00C53614">
          <w:t>.</w:t>
        </w:r>
        <w:r w:rsidRPr="00C53614">
          <w:tab/>
          <w:t xml:space="preserve">The </w:t>
        </w:r>
        <w:r>
          <w:t xml:space="preserve">NRF may notify SMF-2, the </w:t>
        </w:r>
        <w:r w:rsidRPr="00C53614">
          <w:t xml:space="preserve">SMF-1 </w:t>
        </w:r>
        <w:r>
          <w:t>stop serving the VN.</w:t>
        </w:r>
      </w:ins>
    </w:p>
    <w:p w14:paraId="47CC3B15" w14:textId="77777777" w:rsidR="005E2490" w:rsidRPr="00C53614" w:rsidRDefault="005E2490" w:rsidP="005E2490">
      <w:pPr>
        <w:ind w:left="568" w:hanging="284"/>
        <w:rPr>
          <w:ins w:id="1261" w:author="S2-2204555" w:date="2022-05-20T10:19:00Z"/>
        </w:rPr>
      </w:pPr>
      <w:ins w:id="1262" w:author="S2-2204555" w:date="2022-05-20T10:19:00Z">
        <w:r>
          <w:t>9.</w:t>
        </w:r>
        <w:r>
          <w:tab/>
          <w:t>The SMF-2</w:t>
        </w:r>
        <w:r w:rsidRPr="00C53614">
          <w:t xml:space="preserve"> </w:t>
        </w:r>
        <w:r>
          <w:t>send the VN session release to SMF-1. I</w:t>
        </w:r>
        <w:r w:rsidRPr="00C53614">
          <w:t xml:space="preserve">n the request, </w:t>
        </w:r>
        <w:r>
          <w:t>it indicates the N19 tunnel of UPF-1/3 are released.</w:t>
        </w:r>
      </w:ins>
    </w:p>
    <w:p w14:paraId="01036016" w14:textId="77777777" w:rsidR="005E2490" w:rsidRPr="00A259D8" w:rsidRDefault="005E2490" w:rsidP="005E2490">
      <w:pPr>
        <w:ind w:left="568" w:hanging="284"/>
        <w:rPr>
          <w:ins w:id="1263" w:author="S2-2204555" w:date="2022-05-20T10:19:00Z"/>
        </w:rPr>
      </w:pPr>
      <w:ins w:id="1264" w:author="S2-2204555" w:date="2022-05-20T10:19:00Z">
        <w:r>
          <w:t>10</w:t>
        </w:r>
        <w:r w:rsidRPr="00C53614">
          <w:t>.</w:t>
        </w:r>
        <w:r w:rsidRPr="00C53614">
          <w:tab/>
        </w:r>
        <w:r>
          <w:t>The SMF-2 delete the PDR/FAR in UPF-2 which target to the N19 tunnel of UPF-1/3.</w:t>
        </w:r>
      </w:ins>
    </w:p>
    <w:p w14:paraId="7989DC18" w14:textId="77777777" w:rsidR="005E2490" w:rsidRDefault="005E2490" w:rsidP="005E2490">
      <w:pPr>
        <w:ind w:left="568" w:hanging="284"/>
        <w:rPr>
          <w:ins w:id="1265" w:author="S2-2204555" w:date="2022-05-20T10:19:00Z"/>
        </w:rPr>
      </w:pPr>
      <w:ins w:id="1266" w:author="S2-2204555" w:date="2022-05-20T10:19:00Z">
        <w:r>
          <w:t>11</w:t>
        </w:r>
        <w:r w:rsidRPr="00C53614">
          <w:t>.</w:t>
        </w:r>
        <w:r w:rsidRPr="00C53614">
          <w:tab/>
          <w:t xml:space="preserve">The </w:t>
        </w:r>
        <w:r>
          <w:t>SMF-2 acknowledge the VN session between SMF-1 and SMF-2 is released.</w:t>
        </w:r>
      </w:ins>
    </w:p>
    <w:p w14:paraId="5D1B2A5B" w14:textId="77777777" w:rsidR="00CC0E18" w:rsidRPr="00545E10" w:rsidRDefault="00CC0E18" w:rsidP="006C5D42">
      <w:pPr>
        <w:pStyle w:val="3"/>
      </w:pPr>
      <w:bookmarkStart w:id="1267" w:name="_Toc104284939"/>
      <w:r w:rsidRPr="00545E10">
        <w:t>6.4.4</w:t>
      </w:r>
      <w:r w:rsidRPr="00545E10">
        <w:tab/>
        <w:t>Impacts on existing entities and interfaces</w:t>
      </w:r>
      <w:bookmarkEnd w:id="1267"/>
    </w:p>
    <w:p w14:paraId="5E12007C" w14:textId="77777777" w:rsidR="00BD0AFA" w:rsidRDefault="00BD0AFA" w:rsidP="00511AAE">
      <w:pPr>
        <w:pStyle w:val="B1"/>
        <w:rPr>
          <w:lang w:eastAsia="ar-SA"/>
        </w:rPr>
      </w:pPr>
      <w:r>
        <w:rPr>
          <w:lang w:eastAsia="ar-SA"/>
        </w:rPr>
        <w:t>-</w:t>
      </w:r>
      <w:r>
        <w:rPr>
          <w:lang w:eastAsia="ar-SA"/>
        </w:rPr>
        <w:tab/>
        <w:t>NRF: adding a new IE, i.e. serving VN ID in the SMF profiles. It supports SMF discovery using serving VN ID.</w:t>
      </w:r>
    </w:p>
    <w:p w14:paraId="5C7CB9E5" w14:textId="77777777" w:rsidR="00BD0AFA" w:rsidRDefault="00BD0AFA" w:rsidP="00511AAE">
      <w:pPr>
        <w:pStyle w:val="B1"/>
        <w:rPr>
          <w:lang w:eastAsia="ar-SA"/>
        </w:rPr>
      </w:pPr>
      <w:r>
        <w:rPr>
          <w:lang w:eastAsia="ar-SA"/>
        </w:rPr>
        <w:t>-</w:t>
      </w:r>
      <w:r>
        <w:rPr>
          <w:lang w:eastAsia="ar-SA"/>
        </w:rPr>
        <w:tab/>
        <w:t>SMF: Update/Register serving VN ID to NRF. Establishes the VN session with other SMF serving the same VN group (there is a full protocol to establish the N19 (adding, removing N19 tunnels) and exchange information about UE members and their address, including addition and removal of such addresses)</w:t>
      </w:r>
    </w:p>
    <w:p w14:paraId="1D270D8C" w14:textId="0348A239" w:rsidR="00511AAE" w:rsidRPr="00545E10" w:rsidRDefault="00511AAE" w:rsidP="005C588E">
      <w:pPr>
        <w:pStyle w:val="EditorsNote"/>
        <w:rPr>
          <w:lang w:eastAsia="ko-KR"/>
        </w:rPr>
      </w:pPr>
      <w:r w:rsidRPr="005C588E">
        <w:t>Editor</w:t>
      </w:r>
      <w:r w:rsidR="00333336" w:rsidRPr="005C588E">
        <w:t>'</w:t>
      </w:r>
      <w:r w:rsidRPr="005C588E">
        <w:t>s note:</w:t>
      </w:r>
      <w:r w:rsidRPr="005C588E">
        <w:tab/>
        <w:t>Additional impact is FFS.</w:t>
      </w:r>
    </w:p>
    <w:p w14:paraId="29FA9087" w14:textId="77777777" w:rsidR="005B209E" w:rsidRPr="00545E10" w:rsidRDefault="005B209E" w:rsidP="005B209E">
      <w:pPr>
        <w:pStyle w:val="2"/>
      </w:pPr>
      <w:bookmarkStart w:id="1268" w:name="_Toc104284940"/>
      <w:r w:rsidRPr="00545E10">
        <w:rPr>
          <w:lang w:eastAsia="zh-CN"/>
        </w:rPr>
        <w:t>6.5</w:t>
      </w:r>
      <w:r w:rsidRPr="00545E10">
        <w:rPr>
          <w:lang w:eastAsia="ko-KR"/>
        </w:rPr>
        <w:tab/>
      </w:r>
      <w:r w:rsidRPr="00545E10">
        <w:t>Solution</w:t>
      </w:r>
      <w:r w:rsidRPr="00545E10">
        <w:rPr>
          <w:lang w:eastAsia="zh-CN"/>
        </w:rPr>
        <w:t xml:space="preserve"> #5</w:t>
      </w:r>
      <w:r w:rsidRPr="00545E10">
        <w:t>: Multiple SMFs involved 5G VN group communication</w:t>
      </w:r>
      <w:bookmarkEnd w:id="1268"/>
    </w:p>
    <w:p w14:paraId="0C8751B4" w14:textId="77777777" w:rsidR="005B209E" w:rsidRPr="00545E10" w:rsidRDefault="005B209E" w:rsidP="005B209E">
      <w:pPr>
        <w:pStyle w:val="3"/>
        <w:rPr>
          <w:lang w:eastAsia="ko-KR"/>
        </w:rPr>
      </w:pPr>
      <w:bookmarkStart w:id="1269" w:name="_Toc104284941"/>
      <w:r w:rsidRPr="00545E10">
        <w:rPr>
          <w:lang w:eastAsia="ko-KR"/>
        </w:rPr>
        <w:t>6.5.1</w:t>
      </w:r>
      <w:r w:rsidRPr="00545E10">
        <w:rPr>
          <w:lang w:eastAsia="ko-KR"/>
        </w:rPr>
        <w:tab/>
        <w:t>Introduction</w:t>
      </w:r>
      <w:bookmarkEnd w:id="1269"/>
    </w:p>
    <w:p w14:paraId="3E5624E2" w14:textId="77777777" w:rsidR="005B209E" w:rsidRPr="00545E10" w:rsidRDefault="005B209E" w:rsidP="005B209E">
      <w:pPr>
        <w:rPr>
          <w:rFonts w:eastAsia="SimSun"/>
          <w:lang w:eastAsia="zh-CN"/>
        </w:rPr>
      </w:pPr>
      <w:r w:rsidRPr="00545E10">
        <w:t>This solution is for Key Issue #</w:t>
      </w:r>
      <w:r w:rsidR="00BB2F13" w:rsidRPr="00545E10">
        <w:t>4</w:t>
      </w:r>
      <w:r w:rsidRPr="00545E10">
        <w:t xml:space="preserve"> on enhancements of 5G VN group communication.</w:t>
      </w:r>
    </w:p>
    <w:p w14:paraId="09D1B850" w14:textId="77777777" w:rsidR="005B209E" w:rsidRPr="00545E10" w:rsidRDefault="005B209E" w:rsidP="005B209E">
      <w:pPr>
        <w:pStyle w:val="3"/>
        <w:rPr>
          <w:lang w:eastAsia="ko-KR"/>
        </w:rPr>
      </w:pPr>
      <w:bookmarkStart w:id="1270" w:name="_Toc104284942"/>
      <w:r w:rsidRPr="00545E10">
        <w:rPr>
          <w:lang w:eastAsia="ko-KR"/>
        </w:rPr>
        <w:t>6.5.2</w:t>
      </w:r>
      <w:r w:rsidRPr="00545E10">
        <w:rPr>
          <w:lang w:eastAsia="ko-KR"/>
        </w:rPr>
        <w:tab/>
        <w:t>Functional Description</w:t>
      </w:r>
      <w:bookmarkEnd w:id="1270"/>
    </w:p>
    <w:p w14:paraId="4D98901B" w14:textId="67FE4731" w:rsidR="005B209E" w:rsidRPr="00545E10" w:rsidRDefault="005B209E" w:rsidP="005B209E">
      <w:r w:rsidRPr="00545E10">
        <w:t>The main idea of this solution is as below:</w:t>
      </w:r>
    </w:p>
    <w:p w14:paraId="0982619B" w14:textId="7824C2D3" w:rsidR="00525814" w:rsidRPr="00545E10" w:rsidRDefault="00525814" w:rsidP="00525814">
      <w:pPr>
        <w:pStyle w:val="B1"/>
      </w:pPr>
      <w:r w:rsidRPr="00545E10">
        <w:t>-</w:t>
      </w:r>
      <w:r w:rsidRPr="00545E10">
        <w:tab/>
        <w:t>Each SMF serving the same 5G VN group reports/registers its identifier and the 5G VN group identifier to the Group Session Management Function. Thus, the Group Session Management Function has the knowledge of all the SMF serving the 5G VN group.</w:t>
      </w:r>
      <w:ins w:id="1271" w:author="S2-2204972" w:date="2022-05-20T09:40:00Z">
        <w:r w:rsidR="007521A4" w:rsidRPr="007521A4">
          <w:rPr>
            <w:rFonts w:eastAsia="DengXian"/>
            <w:lang w:eastAsia="zh-CN"/>
          </w:rPr>
          <w:t xml:space="preserve"> </w:t>
        </w:r>
        <w:r w:rsidR="007521A4">
          <w:rPr>
            <w:rFonts w:eastAsia="DengXian"/>
            <w:lang w:eastAsia="zh-CN"/>
          </w:rPr>
          <w:t>T</w:t>
        </w:r>
        <w:r w:rsidR="007521A4">
          <w:t>he Group Session Management Function</w:t>
        </w:r>
        <w:r w:rsidR="007521A4">
          <w:rPr>
            <w:rFonts w:eastAsia="DengXian"/>
            <w:lang w:eastAsia="zh-CN"/>
          </w:rPr>
          <w:t xml:space="preserve"> may also receive the N19 tunnel information and UE address information from the SMF and can provide the information to other SMFs in the 5G VN group when the N19 tunnel is established.</w:t>
        </w:r>
      </w:ins>
    </w:p>
    <w:p w14:paraId="4E455547" w14:textId="77777777" w:rsidR="00525814" w:rsidRPr="00545E10" w:rsidRDefault="00525814" w:rsidP="00525814">
      <w:pPr>
        <w:pStyle w:val="B1"/>
      </w:pPr>
      <w:r w:rsidRPr="00545E10">
        <w:t>-</w:t>
      </w:r>
      <w:r w:rsidRPr="00545E10">
        <w:tab/>
        <w:t>Each SMF can be aware of other SMFs via the Group Session Management Function as following:</w:t>
      </w:r>
    </w:p>
    <w:p w14:paraId="434BC0E8" w14:textId="2A7576B1" w:rsidR="00525814" w:rsidRPr="00545E10" w:rsidRDefault="00525814" w:rsidP="00525814">
      <w:pPr>
        <w:pStyle w:val="B2"/>
      </w:pPr>
      <w:r w:rsidRPr="00545E10">
        <w:t>-</w:t>
      </w:r>
      <w:r w:rsidRPr="00545E10">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333336">
        <w:t>'</w:t>
      </w:r>
      <w:r w:rsidRPr="00545E10">
        <w:t>s identifier information to the subscribed SMF; or</w:t>
      </w:r>
    </w:p>
    <w:p w14:paraId="3C11B348" w14:textId="1E83050F" w:rsidR="00525814" w:rsidRPr="00545E10" w:rsidRDefault="00525814" w:rsidP="00525814">
      <w:pPr>
        <w:pStyle w:val="B2"/>
      </w:pPr>
      <w:r w:rsidRPr="00545E10">
        <w:t>-</w:t>
      </w:r>
      <w:r w:rsidRPr="00545E10">
        <w:tab/>
        <w:t>A SMF can query the SMF information of other group member from the Group Session Management Function.</w:t>
      </w:r>
    </w:p>
    <w:p w14:paraId="7EF9FE58" w14:textId="029F2F2B" w:rsidR="00525814" w:rsidRDefault="00525814" w:rsidP="00525814">
      <w:pPr>
        <w:pStyle w:val="B1"/>
        <w:rPr>
          <w:ins w:id="1272" w:author="S2-2204972" w:date="2022-05-20T09:40:00Z"/>
        </w:rPr>
      </w:pPr>
      <w:r w:rsidRPr="00545E10">
        <w:t>-</w:t>
      </w:r>
      <w:r w:rsidRPr="00545E10">
        <w:tab/>
        <w:t>The SMF requests a session with another SMF and these two SMFs can establish the N19 tunnels between UPFs and configure the UPFs via the session. When the SMF detects, allocates or releases an address of the UE within the 5G VN group, the SMF sends update/release requests to the other SMF via the session to update the configuration on the UPF.</w:t>
      </w:r>
    </w:p>
    <w:p w14:paraId="76F43FAF" w14:textId="77777777" w:rsidR="007521A4" w:rsidRPr="00545E10" w:rsidRDefault="007521A4" w:rsidP="007521A4">
      <w:pPr>
        <w:pStyle w:val="B2"/>
        <w:rPr>
          <w:ins w:id="1273" w:author="S2-2204972" w:date="2022-05-20T09:40:00Z"/>
        </w:rPr>
      </w:pPr>
      <w:ins w:id="1274" w:author="S2-2204972" w:date="2022-05-20T09:40:00Z">
        <w:r w:rsidRPr="00545E10">
          <w:t>-</w:t>
        </w:r>
        <w:r w:rsidRPr="00545E10">
          <w:tab/>
        </w:r>
        <w:r w:rsidRPr="001E4633">
          <w:t>When a new IP/MAC address is allocated/detected by an SMF</w:t>
        </w:r>
        <w:r>
          <w:t xml:space="preserve"> for an UPF</w:t>
        </w:r>
        <w:r w:rsidRPr="001E4633">
          <w:t xml:space="preserve">, the SMF notifies all other SMFs with </w:t>
        </w:r>
        <w:r>
          <w:t>N19 tunnel information of the UPF and the new IP/MAC address. Alternatively, the SMF registers or updates GSMF with the N19 tunnel information, active UE addresses for the corresponding UPF, the GSMF can notify this to the subscribed SMFs or allow other SMFs to query later.</w:t>
        </w:r>
      </w:ins>
    </w:p>
    <w:p w14:paraId="133C039B" w14:textId="77777777" w:rsidR="007521A4" w:rsidRDefault="007521A4" w:rsidP="007521A4">
      <w:pPr>
        <w:pStyle w:val="B2"/>
        <w:rPr>
          <w:ins w:id="1275" w:author="S2-2204972" w:date="2022-05-20T09:40:00Z"/>
        </w:rPr>
      </w:pPr>
      <w:ins w:id="1276" w:author="S2-2204972" w:date="2022-05-20T09:40:00Z">
        <w:r w:rsidRPr="00545E10">
          <w:t>-</w:t>
        </w:r>
        <w:r w:rsidRPr="00545E10">
          <w:tab/>
        </w:r>
        <w:r>
          <w:t xml:space="preserve">When a </w:t>
        </w:r>
        <w:r w:rsidRPr="001E4633">
          <w:t xml:space="preserve">IP/MAC address is </w:t>
        </w:r>
        <w:r>
          <w:t xml:space="preserve">released at </w:t>
        </w:r>
        <w:r w:rsidRPr="001E4633">
          <w:t xml:space="preserve">a SMF, the SMF notifies all other SMFs with </w:t>
        </w:r>
        <w:r>
          <w:t>N19 tunnel information of the UPF and the old IP/MAC address. Alternatively, the SMF informs the GSMF to remove the N19 tunnel information, released UE addresses for the corresponding UPF, and the GSMF can notify this to the subscribed SMFs.</w:t>
        </w:r>
      </w:ins>
    </w:p>
    <w:p w14:paraId="0062FB7F" w14:textId="77777777" w:rsidR="007521A4" w:rsidRPr="00D827C2" w:rsidRDefault="007521A4">
      <w:pPr>
        <w:pStyle w:val="EditorsNote"/>
        <w:rPr>
          <w:ins w:id="1277" w:author="S2-2204972" w:date="2022-05-20T09:40:00Z"/>
          <w:rPrChange w:id="1278" w:author="Rapporteur" w:date="2022-05-24T09:31:00Z">
            <w:rPr>
              <w:ins w:id="1279" w:author="S2-2204972" w:date="2022-05-20T09:40:00Z"/>
              <w:lang w:val="en-US"/>
            </w:rPr>
          </w:rPrChange>
        </w:rPr>
        <w:pPrChange w:id="1280" w:author="Rapporteur" w:date="2022-05-24T09:31:00Z">
          <w:pPr>
            <w:pStyle w:val="B2"/>
          </w:pPr>
        </w:pPrChange>
      </w:pPr>
      <w:ins w:id="1281" w:author="S2-2204972" w:date="2022-05-20T09:40:00Z">
        <w:r>
          <w:lastRenderedPageBreak/>
          <w:t>Editor’s Note:</w:t>
        </w:r>
        <w:r w:rsidRPr="00801568">
          <w:t xml:space="preserve"> I</w:t>
        </w:r>
        <w:r>
          <w:t xml:space="preserve">mpacts on </w:t>
        </w:r>
        <w:r w:rsidRPr="00D827C2">
          <w:rPr>
            <w:rPrChange w:id="1282" w:author="Rapporteur" w:date="2022-05-24T09:31:00Z">
              <w:rPr>
                <w:lang w:val="en-US"/>
              </w:rPr>
            </w:rPrChange>
          </w:rPr>
          <w:t>5GC</w:t>
        </w:r>
        <w:r>
          <w:t xml:space="preserve"> </w:t>
        </w:r>
        <w:r w:rsidRPr="00D827C2">
          <w:rPr>
            <w:rPrChange w:id="1283" w:author="Rapporteur" w:date="2022-05-24T09:31:00Z">
              <w:rPr>
                <w:lang w:val="en-US"/>
              </w:rPr>
            </w:rPrChange>
          </w:rPr>
          <w:t>Signaling load</w:t>
        </w:r>
        <w:r>
          <w:t xml:space="preserve"> of </w:t>
        </w:r>
        <w:r w:rsidRPr="00D827C2">
          <w:rPr>
            <w:rPrChange w:id="1284" w:author="Rapporteur" w:date="2022-05-24T09:31:00Z">
              <w:rPr>
                <w:lang w:val="en-US"/>
              </w:rPr>
            </w:rPrChange>
          </w:rPr>
          <w:t>SMF</w:t>
        </w:r>
        <w:r>
          <w:t xml:space="preserve"> having to </w:t>
        </w:r>
        <w:r w:rsidRPr="00D827C2">
          <w:rPr>
            <w:rPrChange w:id="1285" w:author="Rapporteur" w:date="2022-05-24T09:31:00Z">
              <w:rPr>
                <w:lang w:val="en-US"/>
              </w:rPr>
            </w:rPrChange>
          </w:rPr>
          <w:t>report w</w:t>
        </w:r>
        <w:r w:rsidRPr="001E4633">
          <w:t>hen a new IP/MAC address is allocated/detected</w:t>
        </w:r>
        <w:r w:rsidRPr="00D827C2">
          <w:rPr>
            <w:rPrChange w:id="1286" w:author="Rapporteur" w:date="2022-05-24T09:31:00Z">
              <w:rPr>
                <w:lang w:val="en-US"/>
              </w:rPr>
            </w:rPrChange>
          </w:rPr>
          <w:t>/released</w:t>
        </w:r>
        <w:r w:rsidRPr="001E4633">
          <w:t xml:space="preserve"> </w:t>
        </w:r>
        <w:r>
          <w:t>are FFS</w:t>
        </w:r>
        <w:r w:rsidRPr="00D827C2">
          <w:rPr>
            <w:rPrChange w:id="1287" w:author="Rapporteur" w:date="2022-05-24T09:31:00Z">
              <w:rPr>
                <w:lang w:val="en-US"/>
              </w:rPr>
            </w:rPrChange>
          </w:rPr>
          <w:t xml:space="preserve"> especially for the MAC case</w:t>
        </w:r>
      </w:ins>
    </w:p>
    <w:p w14:paraId="7056F4BA" w14:textId="77777777" w:rsidR="007521A4" w:rsidRDefault="007521A4" w:rsidP="007521A4">
      <w:pPr>
        <w:pStyle w:val="B2"/>
        <w:rPr>
          <w:ins w:id="1288" w:author="S2-2204972" w:date="2022-05-20T09:40:00Z"/>
        </w:rPr>
      </w:pPr>
      <w:ins w:id="1289" w:author="S2-2204972" w:date="2022-05-20T09:40:00Z">
        <w:r w:rsidRPr="00545E10">
          <w:t>-</w:t>
        </w:r>
        <w:r w:rsidRPr="00545E10">
          <w:tab/>
        </w:r>
        <w:r>
          <w:t xml:space="preserve">When UPF detects </w:t>
        </w:r>
        <w:r>
          <w:rPr>
            <w:sz w:val="22"/>
            <w:szCs w:val="22"/>
          </w:rPr>
          <w:t>a destination UE address it does not know</w:t>
        </w:r>
        <w:r>
          <w:t>, the UPF reports this unknown destination UE address to the SMF. If this unknown destination UE address is served by other UPFs of this SMF, the SMF can locally obtain the N19 tunnel information of the UPF controlled by this SMF. If the SMF determines that this</w:t>
        </w:r>
        <w:r w:rsidRPr="001E4633">
          <w:t xml:space="preserve"> </w:t>
        </w:r>
        <w:r>
          <w:t>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ins>
    </w:p>
    <w:p w14:paraId="2FE127B0" w14:textId="7D098388" w:rsidR="007521A4" w:rsidRPr="00545E10" w:rsidRDefault="007521A4" w:rsidP="00C20345">
      <w:pPr>
        <w:pStyle w:val="EditorsNote"/>
      </w:pPr>
      <w:ins w:id="1290" w:author="S2-2204972" w:date="2022-05-20T09:40:00Z">
        <w:r>
          <w:t>Editor’s Note:</w:t>
        </w:r>
        <w:r w:rsidRPr="00801568">
          <w:t xml:space="preserve"> I</w:t>
        </w:r>
        <w:r>
          <w:t>mpacts on UPF traffic handling performances of UPF having to query for routing instructions are FFS</w:t>
        </w:r>
      </w:ins>
    </w:p>
    <w:p w14:paraId="20FE240E" w14:textId="1EEA3856" w:rsidR="00525814" w:rsidRPr="00545E10" w:rsidDel="007521A4" w:rsidRDefault="00525814" w:rsidP="00525814">
      <w:pPr>
        <w:pStyle w:val="EditorsNote"/>
        <w:rPr>
          <w:del w:id="1291" w:author="S2-2204972" w:date="2022-05-20T09:41:00Z"/>
        </w:rPr>
      </w:pPr>
      <w:del w:id="1292" w:author="S2-2204972" w:date="2022-05-20T09:41:00Z">
        <w:r w:rsidRPr="00545E10" w:rsidDel="007521A4">
          <w:delText>Editor</w:delText>
        </w:r>
        <w:r w:rsidR="00333336" w:rsidDel="007521A4">
          <w:delText>'</w:delText>
        </w:r>
        <w:r w:rsidRPr="00545E10" w:rsidDel="007521A4">
          <w:delText>s note:</w:delText>
        </w:r>
        <w:r w:rsidRPr="00545E10" w:rsidDel="007521A4">
          <w:tab/>
        </w:r>
        <w:r w:rsidR="00BD0AFA" w:rsidRPr="00545E10" w:rsidDel="007521A4">
          <w:delText xml:space="preserve">It </w:delText>
        </w:r>
        <w:r w:rsidRPr="00545E10" w:rsidDel="007521A4">
          <w:delText>is FFS how the SMF(s) collaborate to manage the topology of N19 links (star, ring, tree, etc.).</w:delText>
        </w:r>
      </w:del>
    </w:p>
    <w:p w14:paraId="0A16308B" w14:textId="77777777" w:rsidR="007521A4" w:rsidRDefault="007521A4" w:rsidP="007521A4">
      <w:pPr>
        <w:rPr>
          <w:ins w:id="1293" w:author="S2-2204972" w:date="2022-05-20T09:42:00Z"/>
        </w:rPr>
      </w:pPr>
      <w:ins w:id="1294" w:author="S2-2204972" w:date="2022-05-20T09:42:00Z">
        <w:r>
          <w:t>The main idea of th</w:t>
        </w:r>
        <w:r>
          <w:rPr>
            <w:lang w:val="en-US"/>
          </w:rPr>
          <w:t xml:space="preserve">e UPF topology management </w:t>
        </w:r>
        <w:r>
          <w:t>is as below:</w:t>
        </w:r>
      </w:ins>
    </w:p>
    <w:p w14:paraId="1050EA1D" w14:textId="77777777" w:rsidR="007521A4" w:rsidRDefault="007521A4" w:rsidP="007521A4">
      <w:pPr>
        <w:pStyle w:val="B1"/>
        <w:rPr>
          <w:ins w:id="1295" w:author="S2-2204972" w:date="2022-05-20T09:42:00Z"/>
        </w:rPr>
      </w:pPr>
      <w:ins w:id="1296" w:author="S2-2204972" w:date="2022-05-20T09:42:00Z">
        <w:r>
          <w:t>-</w:t>
        </w:r>
        <w:r>
          <w:tab/>
          <w:t xml:space="preserve">Each SMF serving the same 5G VN group </w:t>
        </w:r>
        <w:r>
          <w:rPr>
            <w:lang w:val="en-US"/>
          </w:rPr>
          <w:t xml:space="preserve">also </w:t>
        </w:r>
        <w:r>
          <w:t xml:space="preserve">reports/registers </w:t>
        </w:r>
        <w:r>
          <w:rPr>
            <w:lang w:val="en-US"/>
          </w:rPr>
          <w:t>the selected UPF identifiers which are also serving the same 5G VN group</w:t>
        </w:r>
        <w:r>
          <w:t xml:space="preserve"> to the Group Session Management Function.</w:t>
        </w:r>
        <w:r>
          <w:rPr>
            <w:lang w:val="en-US"/>
          </w:rPr>
          <w:t xml:space="preserve"> Besides, when the SMF detects a UPF involved or released from serving the 5G VN group, the SMF sends update/reports to the </w:t>
        </w:r>
        <w:r>
          <w:t>Group Session Management Function</w:t>
        </w:r>
        <w:r>
          <w:rPr>
            <w:lang w:val="en-US"/>
          </w:rPr>
          <w:t xml:space="preserve">. </w:t>
        </w:r>
        <w:r>
          <w:t>Thus, the Group Session Management Function has the knowledge of all the SMF</w:t>
        </w:r>
        <w:r>
          <w:rPr>
            <w:lang w:val="en-US"/>
          </w:rPr>
          <w:t xml:space="preserve"> and the corresponding UPFs</w:t>
        </w:r>
        <w:r>
          <w:t xml:space="preserve"> serving the </w:t>
        </w:r>
        <w:r>
          <w:rPr>
            <w:lang w:val="en-US"/>
          </w:rPr>
          <w:t xml:space="preserve">same </w:t>
        </w:r>
        <w:r>
          <w:t>5G VN group.</w:t>
        </w:r>
      </w:ins>
    </w:p>
    <w:p w14:paraId="0B32150F" w14:textId="1E4802CB" w:rsidR="007521A4" w:rsidRDefault="007521A4" w:rsidP="007521A4">
      <w:pPr>
        <w:pStyle w:val="B1"/>
        <w:rPr>
          <w:ins w:id="1297" w:author="S2-2204972" w:date="2022-05-20T09:42:00Z"/>
          <w:lang w:val="en-US"/>
        </w:rPr>
      </w:pPr>
      <w:ins w:id="1298" w:author="S2-2204972" w:date="2022-05-20T09:42:00Z">
        <w:r>
          <w:t>-</w:t>
        </w:r>
        <w:r>
          <w:tab/>
        </w:r>
        <w:r>
          <w:rPr>
            <w:lang w:val="en-US"/>
          </w:rPr>
          <w:t>The Group Session Management Function can determines the UPF topology based on the reported/registered information from each SMF</w:t>
        </w:r>
        <w:r w:rsidRPr="007521A4">
          <w:rPr>
            <w:lang w:val="en-US"/>
          </w:rPr>
          <w:t>,</w:t>
        </w:r>
        <w:r w:rsidRPr="007521A4">
          <w:t xml:space="preserve"> it is up to GMSF to choose which topology </w:t>
        </w:r>
        <w:r w:rsidRPr="007521A4">
          <w:rPr>
            <w:lang w:val="en-US"/>
          </w:rPr>
          <w:t xml:space="preserve">(e.g. </w:t>
        </w:r>
        <w:r w:rsidRPr="007521A4">
          <w:t>star, ring, tree, etc</w:t>
        </w:r>
        <w:r w:rsidRPr="007521A4">
          <w:rPr>
            <w:lang w:val="en-US"/>
          </w:rPr>
          <w:t xml:space="preserve">) </w:t>
        </w:r>
        <w:r w:rsidRPr="007521A4">
          <w:t>to use based on network deployment or policy</w:t>
        </w:r>
        <w:r w:rsidRPr="007521A4">
          <w:rPr>
            <w:lang w:val="en-US"/>
          </w:rPr>
          <w:t>.</w:t>
        </w:r>
        <w:r>
          <w:rPr>
            <w:lang w:val="en-US"/>
          </w:rPr>
          <w:t xml:space="preserve">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ins>
    </w:p>
    <w:p w14:paraId="1B5E8E9C" w14:textId="77777777" w:rsidR="007521A4" w:rsidRDefault="007521A4" w:rsidP="007521A4">
      <w:pPr>
        <w:pStyle w:val="NO"/>
        <w:rPr>
          <w:ins w:id="1299" w:author="S2-2204972" w:date="2022-05-20T09:42:00Z"/>
          <w:lang w:val="en-US"/>
        </w:rPr>
      </w:pPr>
      <w:ins w:id="1300" w:author="S2-2204972" w:date="2022-05-20T09:42:00Z">
        <w:r>
          <w:t>NOTE 1:</w:t>
        </w:r>
        <w:r>
          <w:tab/>
        </w:r>
        <w:bookmarkStart w:id="1301" w:name="OLE_LINK2"/>
        <w:r>
          <w:rPr>
            <w:lang w:val="en-US"/>
          </w:rPr>
          <w:t>It is assumed that the SMF mentioned above can be aware of multiple SMFs are / need to be involved in certain 5G VN group communication..</w:t>
        </w:r>
        <w:bookmarkEnd w:id="1301"/>
        <w:r>
          <w:rPr>
            <w:lang w:val="en-US"/>
          </w:rPr>
          <w:t xml:space="preserve"> Once the SMF noticed that the 5G VN group can be served by single SMF, it will control the N19 tunnel establishment as Rel-16.</w:t>
        </w:r>
      </w:ins>
    </w:p>
    <w:p w14:paraId="1591A5F4" w14:textId="77777777" w:rsidR="007521A4" w:rsidRDefault="007521A4" w:rsidP="007521A4">
      <w:pPr>
        <w:pStyle w:val="B1"/>
        <w:rPr>
          <w:ins w:id="1302" w:author="S2-2204972" w:date="2022-05-20T09:42:00Z"/>
        </w:rPr>
      </w:pPr>
      <w:ins w:id="1303" w:author="S2-2204972" w:date="2022-05-20T09:42:00Z">
        <w:r>
          <w:rPr>
            <w:lang w:val="en-US"/>
          </w:rPr>
          <w:t>-</w:t>
        </w:r>
        <w:r>
          <w:rPr>
            <w:lang w:val="en-US"/>
          </w:rPr>
          <w:tab/>
        </w:r>
        <w:r>
          <w:t xml:space="preserve">Each SMF can be aware of </w:t>
        </w:r>
        <w:r>
          <w:rPr>
            <w:lang w:val="en-US"/>
          </w:rPr>
          <w:t>the UPF topology management information</w:t>
        </w:r>
        <w:r>
          <w:t xml:space="preserve"> via the Group Session Management Function as following:</w:t>
        </w:r>
      </w:ins>
    </w:p>
    <w:p w14:paraId="0F984CB9" w14:textId="77777777" w:rsidR="007521A4" w:rsidRPr="00EE5381" w:rsidRDefault="007521A4" w:rsidP="007521A4">
      <w:pPr>
        <w:pStyle w:val="B2"/>
        <w:rPr>
          <w:ins w:id="1304" w:author="S2-2204972" w:date="2022-05-20T09:42:00Z"/>
          <w:lang w:val="en-US"/>
        </w:rPr>
      </w:pPr>
      <w:ins w:id="1305" w:author="S2-2204972" w:date="2022-05-20T09:42:00Z">
        <w:r w:rsidRPr="00EE5381">
          <w:rPr>
            <w:lang w:val="en-US"/>
          </w:rPr>
          <w:t>-</w:t>
        </w:r>
        <w:r w:rsidRPr="00EE5381">
          <w:rPr>
            <w:lang w:val="en-US"/>
          </w:rPr>
          <w:tab/>
        </w:r>
        <w:r>
          <w:rPr>
            <w:lang w:val="en-US"/>
          </w:rPr>
          <w:t>Each SMF</w:t>
        </w:r>
        <w:r w:rsidRPr="00EE5381">
          <w:rPr>
            <w:lang w:val="en-US"/>
          </w:rPr>
          <w:t xml:space="preserve"> subscribes to the Group Session Management Function for the 5G VN group</w:t>
        </w:r>
        <w:r>
          <w:rPr>
            <w:lang w:val="en-US"/>
          </w:rPr>
          <w:t xml:space="preserve"> management</w:t>
        </w:r>
        <w:r w:rsidRPr="00EE5381">
          <w:rPr>
            <w:lang w:val="en-US"/>
          </w:rPr>
          <w:t xml:space="preserve"> events (e.g. </w:t>
        </w:r>
        <w:r>
          <w:rPr>
            <w:lang w:val="en-US"/>
          </w:rPr>
          <w:t>Cross SMF N19 tunnel set up or release indication.</w:t>
        </w:r>
        <w:r w:rsidRPr="00EE5381">
          <w:rPr>
            <w:lang w:val="en-US"/>
          </w:rPr>
          <w:t>). When the 5G VN group</w:t>
        </w:r>
        <w:r>
          <w:rPr>
            <w:lang w:val="en-US"/>
          </w:rPr>
          <w:t xml:space="preserve"> management</w:t>
        </w:r>
        <w:r w:rsidRPr="00EE5381">
          <w:rPr>
            <w:lang w:val="en-US"/>
          </w:rPr>
          <w:t xml:space="preserve"> events occurs, the Group Session Management Function sends a notification including the changed</w:t>
        </w:r>
        <w:r>
          <w:rPr>
            <w:lang w:val="en-US"/>
          </w:rPr>
          <w:t xml:space="preserve"> </w:t>
        </w:r>
        <w:r w:rsidRPr="00EE5381">
          <w:rPr>
            <w:lang w:val="en-US"/>
          </w:rPr>
          <w:t>information to the subscribed SMF; or</w:t>
        </w:r>
      </w:ins>
    </w:p>
    <w:p w14:paraId="60C408D5" w14:textId="77777777" w:rsidR="007521A4" w:rsidRPr="00EE5381" w:rsidRDefault="007521A4" w:rsidP="007521A4">
      <w:pPr>
        <w:pStyle w:val="B2"/>
        <w:rPr>
          <w:ins w:id="1306" w:author="S2-2204972" w:date="2022-05-20T09:42:00Z"/>
          <w:lang w:val="en-US"/>
        </w:rPr>
      </w:pPr>
      <w:ins w:id="1307" w:author="S2-2204972" w:date="2022-05-20T09:42:00Z">
        <w:r w:rsidRPr="00EE5381">
          <w:rPr>
            <w:lang w:val="en-US"/>
          </w:rPr>
          <w:t>-</w:t>
        </w:r>
        <w:r w:rsidRPr="00EE5381">
          <w:rPr>
            <w:lang w:val="en-US"/>
          </w:rPr>
          <w:tab/>
          <w:t>A SMF can query the SMF information of other group member from the Group Session Management Function.</w:t>
        </w:r>
      </w:ins>
    </w:p>
    <w:p w14:paraId="5B93B2FC" w14:textId="77777777" w:rsidR="007521A4" w:rsidRDefault="007521A4" w:rsidP="007521A4">
      <w:pPr>
        <w:pStyle w:val="B1"/>
        <w:rPr>
          <w:ins w:id="1308" w:author="S2-2204972" w:date="2022-05-20T09:42:00Z"/>
        </w:rPr>
      </w:pPr>
      <w:ins w:id="1309" w:author="S2-2204972" w:date="2022-05-20T09:42:00Z">
        <w:r>
          <w:rPr>
            <w:lang w:val="en-US"/>
          </w:rPr>
          <w:t>-</w:t>
        </w:r>
        <w:r>
          <w:rPr>
            <w:lang w:val="en-US"/>
          </w:rPr>
          <w:tab/>
        </w:r>
        <w:r>
          <w:t>The SMF requests a session with another SMF and these two SMFs can establish the N19 tunnels between UPFs and configure the UPFs via the session</w:t>
        </w:r>
        <w:r>
          <w:rPr>
            <w:lang w:val="en-US"/>
          </w:rPr>
          <w:t xml:space="preserve"> as described in </w:t>
        </w:r>
        <w:r>
          <w:t>clause 6.5.3.</w:t>
        </w:r>
        <w:r>
          <w:rPr>
            <w:lang w:val="en-US"/>
          </w:rPr>
          <w:t>2</w:t>
        </w:r>
        <w:r>
          <w:t>.</w:t>
        </w:r>
      </w:ins>
    </w:p>
    <w:p w14:paraId="56532EF9" w14:textId="47D7E050" w:rsidR="005B209E" w:rsidRPr="00545E10" w:rsidRDefault="005B209E" w:rsidP="005B209E">
      <w:pPr>
        <w:rPr>
          <w:lang w:eastAsia="zh-CN"/>
        </w:rPr>
      </w:pPr>
      <w:r w:rsidRPr="00545E10">
        <w:t>Figure 6.5.2-1 depicts the architecture for the solution.</w:t>
      </w:r>
    </w:p>
    <w:p w14:paraId="503DF9D9" w14:textId="77777777" w:rsidR="005B209E" w:rsidRPr="00545E10" w:rsidRDefault="005B209E" w:rsidP="005B209E">
      <w:pPr>
        <w:pStyle w:val="TH"/>
        <w:rPr>
          <w:lang w:eastAsia="en-US"/>
        </w:rPr>
      </w:pPr>
      <w:r w:rsidRPr="00545E10">
        <w:object w:dxaOrig="6810" w:dyaOrig="5115" w14:anchorId="58AF78F5">
          <v:shape id="_x0000_i1035" type="#_x0000_t75" style="width:242.65pt;height:181.45pt" o:ole="">
            <v:imagedata r:id="rId35" o:title=""/>
          </v:shape>
          <o:OLEObject Type="Embed" ProgID="Visio.Drawing.15" ShapeID="_x0000_i1035" DrawAspect="Content" ObjectID="_1714969902" r:id="rId36"/>
        </w:object>
      </w:r>
    </w:p>
    <w:p w14:paraId="74A6C92E" w14:textId="77777777" w:rsidR="005B209E" w:rsidRPr="00545E10" w:rsidRDefault="005B209E" w:rsidP="005B209E">
      <w:pPr>
        <w:pStyle w:val="TF"/>
      </w:pPr>
      <w:r w:rsidRPr="00545E10">
        <w:t>Figure 6.5.2-1: Architecture for multiple SMFs involved 5G VN group communication</w:t>
      </w:r>
    </w:p>
    <w:p w14:paraId="0FAA73B2" w14:textId="3B143166" w:rsidR="005A7E76" w:rsidRPr="00545E10" w:rsidRDefault="005A7E76" w:rsidP="005A7E76">
      <w:r w:rsidRPr="00545E10">
        <w:t>The Group Session Management Function is defined as a new NF.</w:t>
      </w:r>
    </w:p>
    <w:p w14:paraId="52AB97EC" w14:textId="20295E91" w:rsidR="007521A4" w:rsidRDefault="005A7E76" w:rsidP="007521A4">
      <w:pPr>
        <w:pStyle w:val="EditorsNote"/>
        <w:rPr>
          <w:ins w:id="1310" w:author="S2-2204972" w:date="2022-05-20T09:44:00Z"/>
        </w:rPr>
      </w:pPr>
      <w:del w:id="1311" w:author="S2-2204972" w:date="2022-05-20T09:44:00Z">
        <w:r w:rsidRPr="00545E10" w:rsidDel="007521A4">
          <w:delText>Editor</w:delText>
        </w:r>
        <w:r w:rsidR="00333336" w:rsidDel="007521A4">
          <w:delText>'</w:delText>
        </w:r>
        <w:r w:rsidRPr="00545E10" w:rsidDel="007521A4">
          <w:delText>s note:</w:delText>
        </w:r>
        <w:r w:rsidR="00BD0AFA" w:rsidDel="007521A4">
          <w:tab/>
        </w:r>
        <w:r w:rsidRPr="00545E10" w:rsidDel="007521A4">
          <w:delText>It is FFS whether the GSMF functionality is better handled as part of an existing NF (e.g. UDM which already has information on SMF ID and DNN/S-NSSAI for each PDU Session). This may be further analysed when the functionality of the GSMF is clearer.</w:delText>
        </w:r>
      </w:del>
    </w:p>
    <w:p w14:paraId="35169440" w14:textId="77777777" w:rsidR="007521A4" w:rsidRPr="00EC4F1C" w:rsidRDefault="007521A4" w:rsidP="007521A4">
      <w:pPr>
        <w:pStyle w:val="EditorsNote"/>
        <w:rPr>
          <w:ins w:id="1312" w:author="S2-2204972" w:date="2022-05-20T09:44:00Z"/>
        </w:rPr>
      </w:pPr>
      <w:ins w:id="1313" w:author="S2-2204972" w:date="2022-05-20T09:44:00Z">
        <w:r w:rsidRPr="00545E10">
          <w:t>Editor</w:t>
        </w:r>
        <w:r>
          <w:t>'</w:t>
        </w:r>
        <w:r w:rsidRPr="00545E10">
          <w:t>s note:</w:t>
        </w:r>
        <w:r w:rsidRPr="00545E10">
          <w:tab/>
          <w:t>It is FFS</w:t>
        </w:r>
        <w:r w:rsidRPr="007521A4">
          <w:t xml:space="preserve"> how all the SMF(s) select the GSMF and determine the same GSMF</w:t>
        </w:r>
        <w:r w:rsidRPr="00545E10">
          <w:t>.</w:t>
        </w:r>
      </w:ins>
    </w:p>
    <w:p w14:paraId="11E8D261" w14:textId="61F016E7" w:rsidR="005B209E" w:rsidRPr="00545E10" w:rsidRDefault="005B209E" w:rsidP="005B209E">
      <w:pPr>
        <w:pStyle w:val="3"/>
      </w:pPr>
      <w:bookmarkStart w:id="1314" w:name="_Toc104284943"/>
      <w:r w:rsidRPr="00545E10">
        <w:t>6.5.3</w:t>
      </w:r>
      <w:r w:rsidRPr="00545E10">
        <w:tab/>
        <w:t>Procedures</w:t>
      </w:r>
      <w:bookmarkEnd w:id="1314"/>
    </w:p>
    <w:p w14:paraId="2B9CF573" w14:textId="6B162F6F" w:rsidR="005A7E76" w:rsidRPr="00545E10" w:rsidRDefault="005A7E76" w:rsidP="005A7E76">
      <w:pPr>
        <w:pStyle w:val="4"/>
      </w:pPr>
      <w:bookmarkStart w:id="1315" w:name="_Toc100733472"/>
      <w:bookmarkStart w:id="1316" w:name="_Toc100733846"/>
      <w:bookmarkStart w:id="1317" w:name="_Toc100734460"/>
      <w:bookmarkStart w:id="1318" w:name="_Toc104284944"/>
      <w:r w:rsidRPr="00545E10">
        <w:t>6.5.3.1</w:t>
      </w:r>
      <w:r w:rsidR="007F481A" w:rsidRPr="00545E10">
        <w:tab/>
      </w:r>
      <w:r w:rsidRPr="00545E10">
        <w:t>Retrieval of peer SMF</w:t>
      </w:r>
      <w:bookmarkEnd w:id="1315"/>
      <w:bookmarkEnd w:id="1316"/>
      <w:bookmarkEnd w:id="1317"/>
      <w:bookmarkEnd w:id="1318"/>
    </w:p>
    <w:p w14:paraId="3F80F5B9" w14:textId="77777777" w:rsidR="005A7E76" w:rsidRPr="00545E10" w:rsidRDefault="005A7E76" w:rsidP="005A7E76">
      <w:r w:rsidRPr="00545E10">
        <w:t>Pre-condition/assumption:</w:t>
      </w:r>
    </w:p>
    <w:p w14:paraId="515F95D8" w14:textId="5400CE32" w:rsidR="005A7E76" w:rsidRPr="00545E10" w:rsidRDefault="00BD0AFA" w:rsidP="00BD0AFA">
      <w:pPr>
        <w:pStyle w:val="B1"/>
      </w:pPr>
      <w:r>
        <w:tab/>
      </w:r>
      <w:r w:rsidR="005A7E76" w:rsidRPr="00545E10">
        <w:t>UE1 and UE2 belongs to the same 5G VN group.</w:t>
      </w:r>
    </w:p>
    <w:p w14:paraId="5B045EED" w14:textId="61235989" w:rsidR="005A7E76" w:rsidRPr="00545E10" w:rsidRDefault="005A7E76" w:rsidP="005A7E76">
      <w:pPr>
        <w:pStyle w:val="TH"/>
      </w:pPr>
      <w:r w:rsidRPr="00545E10">
        <w:object w:dxaOrig="9960" w:dyaOrig="4651" w14:anchorId="219E0250">
          <v:shape id="_x0000_i1036" type="#_x0000_t75" style="width:481.55pt;height:225.15pt" o:ole="">
            <v:imagedata r:id="rId37" o:title=""/>
          </v:shape>
          <o:OLEObject Type="Embed" ProgID="Visio.Drawing.15" ShapeID="_x0000_i1036" DrawAspect="Content" ObjectID="_1714969903" r:id="rId38"/>
        </w:object>
      </w:r>
    </w:p>
    <w:p w14:paraId="51BA93AC" w14:textId="04047CDE" w:rsidR="005A7E76" w:rsidRPr="00545E10" w:rsidRDefault="005A7E76" w:rsidP="005A7E76">
      <w:pPr>
        <w:pStyle w:val="TF"/>
      </w:pPr>
      <w:r w:rsidRPr="00545E10">
        <w:t xml:space="preserve">Figure 6.5.3.1-1: </w:t>
      </w:r>
      <w:r w:rsidR="00BD0AFA" w:rsidRPr="00545E10">
        <w:t xml:space="preserve">Multiple </w:t>
      </w:r>
      <w:r w:rsidRPr="00545E10">
        <w:t>SMFs involved 5G VN group communication</w:t>
      </w:r>
    </w:p>
    <w:p w14:paraId="1FE9C01D" w14:textId="48D3D06B" w:rsidR="00BD0AFA" w:rsidRDefault="00BD0AFA" w:rsidP="00BD0AFA">
      <w:pPr>
        <w:pStyle w:val="B1"/>
      </w:pPr>
      <w:r>
        <w:t>1.</w:t>
      </w:r>
      <w:r>
        <w:tab/>
        <w:t xml:space="preserve">The UE1 establishes a PDU session (clause 4.3.2.2.1 of </w:t>
      </w:r>
      <w:r w:rsidR="005C588E">
        <w:t>TS 23.502 [</w:t>
      </w:r>
      <w:r>
        <w:t>3]) for getting access to a 5G VN group. In this figure, the UE1 is served by SMF1 and UPF1.</w:t>
      </w:r>
    </w:p>
    <w:p w14:paraId="485735B3" w14:textId="77777777" w:rsidR="00BD0AFA" w:rsidRDefault="00BD0AFA" w:rsidP="00BD0AFA">
      <w:pPr>
        <w:pStyle w:val="B1"/>
      </w:pPr>
      <w:r>
        <w:t>2.</w:t>
      </w:r>
      <w:r>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36FC6A7C" w14:textId="77777777" w:rsidR="00BD0AFA" w:rsidRDefault="00BD0AFA" w:rsidP="00BD0AFA">
      <w:pPr>
        <w:pStyle w:val="B1"/>
      </w:pPr>
      <w:r>
        <w:lastRenderedPageBreak/>
        <w:t>3.</w:t>
      </w:r>
      <w:r>
        <w:tab/>
        <w:t>In order to enable communication among the group members served by different SMFs, the SMF1 may subscribe to the GSMF for the 5G VN group change events (e.g. when another SMF serves the same 5GVN group or another SMF stops to serve the 5GVN group).</w:t>
      </w:r>
    </w:p>
    <w:p w14:paraId="6B619E8A" w14:textId="77777777" w:rsidR="00BD0AFA" w:rsidRDefault="00BD0AFA" w:rsidP="00BD0AFA">
      <w:pPr>
        <w:pStyle w:val="B1"/>
      </w:pPr>
      <w:r>
        <w:t>4.</w:t>
      </w:r>
      <w:r>
        <w:tab/>
        <w:t>Similar as step 1. In this figure, the UE2 is served by SMF2 and UPF2.</w:t>
      </w:r>
    </w:p>
    <w:p w14:paraId="377DEF8C" w14:textId="77777777" w:rsidR="00BD0AFA" w:rsidRDefault="00BD0AFA" w:rsidP="00BD0AFA">
      <w:pPr>
        <w:pStyle w:val="B1"/>
      </w:pPr>
      <w:r>
        <w:t>5.</w:t>
      </w:r>
      <w:r>
        <w:tab/>
        <w:t>Similar as step 2.</w:t>
      </w:r>
    </w:p>
    <w:p w14:paraId="5703FDCB" w14:textId="77777777" w:rsidR="00BD0AFA" w:rsidRDefault="00BD0AFA" w:rsidP="00BD0AFA">
      <w:pPr>
        <w:pStyle w:val="B1"/>
      </w:pPr>
      <w:r>
        <w:t>6.</w:t>
      </w:r>
      <w:r>
        <w:tab/>
        <w:t>Similar as step 3.</w:t>
      </w:r>
    </w:p>
    <w:p w14:paraId="710913DD" w14:textId="77777777" w:rsidR="00BD0AFA" w:rsidRDefault="00BD0AFA" w:rsidP="00BD0AFA">
      <w:pPr>
        <w:pStyle w:val="B1"/>
      </w:pPr>
      <w:r>
        <w:t>7.</w:t>
      </w:r>
      <w:r>
        <w:tab/>
        <w:t>The SMF1 retrieves other SMF(s) information via the following two alternatives:</w:t>
      </w:r>
    </w:p>
    <w:p w14:paraId="7CD4BF20" w14:textId="74F87C88" w:rsidR="00BD0AFA" w:rsidRDefault="00BD0AFA" w:rsidP="00BD0AFA">
      <w:pPr>
        <w:pStyle w:val="B2"/>
      </w:pPr>
      <w:r>
        <w:t>7a.</w:t>
      </w:r>
      <w:r>
        <w:tab/>
        <w:t>Corresponding to step 3, the GSMF sends a notification including the SMF2 identifier information to the subscribed SMF1 that a new SMF (i.e. the SMF2) starts to serve the 5GVN group</w:t>
      </w:r>
      <w:ins w:id="1319" w:author="S2-2204972" w:date="2022-05-20T09:46:00Z">
        <w:r w:rsidR="007521A4" w:rsidRPr="007521A4">
          <w:rPr>
            <w:rFonts w:eastAsia="SimSun"/>
            <w:lang w:eastAsia="zh-CN"/>
          </w:rPr>
          <w:t xml:space="preserve"> </w:t>
        </w:r>
        <w:r w:rsidR="007521A4">
          <w:rPr>
            <w:rFonts w:eastAsia="SimSun"/>
            <w:lang w:eastAsia="zh-CN"/>
          </w:rPr>
          <w:t>after the PDU Session of UE2 is successfully established in step 3</w:t>
        </w:r>
      </w:ins>
      <w:r>
        <w:t>.</w:t>
      </w:r>
    </w:p>
    <w:p w14:paraId="270CA734" w14:textId="1EF6F439" w:rsidR="00BD0AFA" w:rsidRDefault="00BD0AFA" w:rsidP="00BD0AFA">
      <w:pPr>
        <w:pStyle w:val="B2"/>
        <w:rPr>
          <w:ins w:id="1320" w:author="S2-2204972" w:date="2022-05-20T09:48:00Z"/>
        </w:rPr>
      </w:pPr>
      <w:r>
        <w:t>7b.</w:t>
      </w:r>
      <w:r>
        <w:tab/>
      </w:r>
      <w:ins w:id="1321" w:author="S2-2204972" w:date="2022-05-20T09:47:00Z">
        <w:r w:rsidR="007521A4">
          <w:tab/>
        </w:r>
        <w:r w:rsidR="007521A4">
          <w:rPr>
            <w:rFonts w:eastAsia="SimSun"/>
            <w:lang w:eastAsia="zh-CN"/>
          </w:rPr>
          <w:t>If in step 1the address of UE is further registered to the GSMF in step 1, the</w:t>
        </w:r>
        <w:r w:rsidR="007521A4" w:rsidRPr="009F1756">
          <w:rPr>
            <w:color w:val="000000" w:themeColor="text1"/>
          </w:rPr>
          <w:t xml:space="preserve"> </w:t>
        </w:r>
        <w:r w:rsidR="007521A4">
          <w:rPr>
            <w:rFonts w:eastAsia="DengXian"/>
            <w:color w:val="000000" w:themeColor="text1"/>
            <w:lang w:eastAsia="en-US"/>
          </w:rPr>
          <w:t xml:space="preserve">GSMF </w:t>
        </w:r>
        <w:r w:rsidR="007521A4" w:rsidRPr="009F1756">
          <w:rPr>
            <w:rFonts w:eastAsia="DengXian"/>
            <w:color w:val="000000" w:themeColor="text1"/>
            <w:lang w:eastAsia="en-US"/>
          </w:rPr>
          <w:t>has the knowledge of all the SMF</w:t>
        </w:r>
        <w:r w:rsidR="007521A4">
          <w:rPr>
            <w:rFonts w:eastAsia="DengXian"/>
            <w:color w:val="000000" w:themeColor="text1"/>
            <w:lang w:val="en-US" w:eastAsia="en-US"/>
          </w:rPr>
          <w:t>s</w:t>
        </w:r>
        <w:r w:rsidR="007521A4" w:rsidRPr="009F1756">
          <w:rPr>
            <w:rFonts w:eastAsia="DengXian"/>
            <w:color w:val="000000" w:themeColor="text1"/>
            <w:lang w:eastAsia="en-US"/>
          </w:rPr>
          <w:t xml:space="preserve"> serving the 5G VN group</w:t>
        </w:r>
        <w:r w:rsidR="007521A4">
          <w:rPr>
            <w:rFonts w:eastAsia="DengXian"/>
            <w:color w:val="000000" w:themeColor="text1"/>
            <w:lang w:eastAsia="en-US"/>
          </w:rPr>
          <w:t xml:space="preserve"> and the corresponding </w:t>
        </w:r>
        <w:r w:rsidR="007521A4">
          <w:t>list of UE address served by each SMF</w:t>
        </w:r>
        <w:r w:rsidR="007521A4">
          <w:rPr>
            <w:rFonts w:eastAsia="SimSun"/>
            <w:lang w:eastAsia="zh-CN"/>
          </w:rPr>
          <w:t xml:space="preserve">. </w:t>
        </w:r>
        <w:r w:rsidR="007521A4">
          <w:t xml:space="preserve">When the UPF1 receives a data which the UPF does not have corresponding N4 rule for the target address, the UPF1 may send a notification to the SMF1 in order to request </w:t>
        </w:r>
        <w:r w:rsidR="007521A4">
          <w:rPr>
            <w:rFonts w:eastAsia="SimSun"/>
            <w:lang w:eastAsia="zh-CN"/>
          </w:rPr>
          <w:t xml:space="preserve">N4 rule relative to N19-based forwarding. </w:t>
        </w:r>
      </w:ins>
      <w:r>
        <w:t xml:space="preserve">The SMF1 queries </w:t>
      </w:r>
      <w:ins w:id="1322" w:author="S2-2204972" w:date="2022-05-20T09:47:00Z">
        <w:r w:rsidR="007521A4">
          <w:t>the serving</w:t>
        </w:r>
      </w:ins>
      <w:del w:id="1323" w:author="S2-2204972" w:date="2022-05-20T09:47:00Z">
        <w:r w:rsidDel="007521A4">
          <w:delText>other</w:delText>
        </w:r>
      </w:del>
      <w:r>
        <w:t xml:space="preserve"> SMF</w:t>
      </w:r>
      <w:del w:id="1324" w:author="S2-2204972" w:date="2022-05-20T09:47:00Z">
        <w:r w:rsidDel="007521A4">
          <w:delText>(s)</w:delText>
        </w:r>
      </w:del>
      <w:r>
        <w:t xml:space="preserve"> information of the </w:t>
      </w:r>
      <w:del w:id="1325" w:author="S2-2204972" w:date="2022-05-20T09:47:00Z">
        <w:r w:rsidDel="007521A4">
          <w:delText xml:space="preserve">5G VN group </w:delText>
        </w:r>
      </w:del>
      <w:ins w:id="1326" w:author="S2-2204972" w:date="2022-05-20T09:47:00Z">
        <w:r w:rsidR="007521A4">
          <w:t xml:space="preserve">target UE </w:t>
        </w:r>
      </w:ins>
      <w:r>
        <w:t xml:space="preserve">from the GSMF with the group identifier </w:t>
      </w:r>
      <w:ins w:id="1327" w:author="S2-2204972" w:date="2022-05-20T09:48:00Z">
        <w:r w:rsidR="007521A4">
          <w:t xml:space="preserve">and target UE address </w:t>
        </w:r>
      </w:ins>
      <w:r>
        <w:t>in the request.</w:t>
      </w:r>
      <w:del w:id="1328" w:author="S2-2204972" w:date="2022-05-20T09:48:00Z">
        <w:r w:rsidDel="007521A4">
          <w:delText xml:space="preserve"> If the UE address is also registered to the GSMF, then the SMF1 can query the serving SMF information of a certain target UE from the GSMF with the group identifier and UE identifier in the request (e.g. this may be triggered by a data notification from the UPF).</w:delText>
        </w:r>
      </w:del>
    </w:p>
    <w:p w14:paraId="0303E376" w14:textId="4CD33FC3" w:rsidR="007521A4" w:rsidRPr="007521A4" w:rsidRDefault="007521A4" w:rsidP="007521A4">
      <w:pPr>
        <w:pStyle w:val="EditorsNote"/>
        <w:rPr>
          <w:lang w:val="en-US"/>
        </w:rPr>
      </w:pPr>
      <w:ins w:id="1329" w:author="S2-2204972" w:date="2022-05-20T09:48:00Z">
        <w:r w:rsidRPr="007521A4">
          <w:t xml:space="preserve">Editor’s note: GSMF awareness of all UE addresses for Ethernet PDU Sessions needs to be further clarified as it is not sufficient to notify GSMF at PDU Session Establishment. </w:t>
        </w:r>
      </w:ins>
    </w:p>
    <w:p w14:paraId="0E39A117" w14:textId="60399DFE" w:rsidR="005A7E76" w:rsidRPr="00545E10" w:rsidRDefault="005A7E76" w:rsidP="005A7E76">
      <w:pPr>
        <w:pStyle w:val="4"/>
      </w:pPr>
      <w:bookmarkStart w:id="1330" w:name="_Toc100733473"/>
      <w:bookmarkStart w:id="1331" w:name="_Toc100733847"/>
      <w:bookmarkStart w:id="1332" w:name="_Toc100734461"/>
      <w:bookmarkStart w:id="1333" w:name="_Toc104284945"/>
      <w:r w:rsidRPr="00545E10">
        <w:lastRenderedPageBreak/>
        <w:t>6.5.3.2</w:t>
      </w:r>
      <w:r w:rsidR="007F481A" w:rsidRPr="00545E10">
        <w:tab/>
      </w:r>
      <w:r w:rsidRPr="00545E10">
        <w:t>N19 tunnel management</w:t>
      </w:r>
      <w:bookmarkEnd w:id="1330"/>
      <w:bookmarkEnd w:id="1331"/>
      <w:bookmarkEnd w:id="1332"/>
      <w:bookmarkEnd w:id="1333"/>
    </w:p>
    <w:p w14:paraId="53E5AB26" w14:textId="6948D25C" w:rsidR="005A7E76" w:rsidRPr="00545E10" w:rsidRDefault="00F529DD" w:rsidP="005A7E76">
      <w:pPr>
        <w:pStyle w:val="TH"/>
      </w:pPr>
      <w:ins w:id="1334" w:author="S2-2204972" w:date="2022-05-20T09:50:00Z">
        <w:r>
          <w:object w:dxaOrig="9736" w:dyaOrig="11146" w14:anchorId="6C95E52A">
            <v:shape id="_x0000_i1037" type="#_x0000_t75" style="width:481.55pt;height:551.05pt" o:ole="">
              <v:imagedata r:id="rId39" o:title=""/>
            </v:shape>
            <o:OLEObject Type="Embed" ProgID="Visio.Drawing.15" ShapeID="_x0000_i1037" DrawAspect="Content" ObjectID="_1714969904" r:id="rId40"/>
          </w:object>
        </w:r>
      </w:ins>
      <w:del w:id="1335" w:author="S2-2204972" w:date="2022-05-20T09:50:00Z">
        <w:r w:rsidR="005A7E76" w:rsidRPr="00545E10" w:rsidDel="00F529DD">
          <w:object w:dxaOrig="9736" w:dyaOrig="9226" w14:anchorId="45CB843D">
            <v:shape id="_x0000_i1038" type="#_x0000_t75" style="width:481.55pt;height:456.15pt" o:ole="">
              <v:imagedata r:id="rId41" o:title=""/>
            </v:shape>
            <o:OLEObject Type="Embed" ProgID="Visio.Drawing.15" ShapeID="_x0000_i1038" DrawAspect="Content" ObjectID="_1714969905" r:id="rId42"/>
          </w:object>
        </w:r>
      </w:del>
    </w:p>
    <w:p w14:paraId="2CE3A8B2" w14:textId="77777777" w:rsidR="005A7E76" w:rsidRPr="00545E10" w:rsidRDefault="005A7E76" w:rsidP="005A7E76">
      <w:pPr>
        <w:pStyle w:val="TF"/>
      </w:pPr>
      <w:r w:rsidRPr="00545E10">
        <w:t>Figure 6.5.3.2-1: N19 tunnel management</w:t>
      </w:r>
    </w:p>
    <w:p w14:paraId="1E19A895" w14:textId="77777777" w:rsidR="00BD0AFA" w:rsidRDefault="00BD0AFA" w:rsidP="00BD0AFA">
      <w:pPr>
        <w:pStyle w:val="B1"/>
      </w:pPr>
      <w:r>
        <w:t>1.</w:t>
      </w:r>
      <w:r>
        <w:tab/>
        <w:t>The SMF1 retrieves the SMF2 information as described in clause 6.5.3.1.</w:t>
      </w:r>
    </w:p>
    <w:p w14:paraId="0346C4B1" w14:textId="022BF177" w:rsidR="00BD0AFA" w:rsidRDefault="00BD0AFA" w:rsidP="00BD0AFA">
      <w:pPr>
        <w:pStyle w:val="B1"/>
      </w:pPr>
      <w:r>
        <w:t>2.</w:t>
      </w:r>
      <w:r>
        <w:tab/>
        <w:t xml:space="preserve">Upon the received SMF2 information, the SMF1 determines to establish N19 tunnel between UPF1 controlled by SMF1 and UPF(s) controlled by SMF2. The SMF1 initiates a N4 Session </w:t>
      </w:r>
      <w:ins w:id="1336" w:author="S2-2204972" w:date="2022-05-20T09:51:00Z">
        <w:r w:rsidR="00F529DD">
          <w:t>Establishment/</w:t>
        </w:r>
      </w:ins>
      <w:r>
        <w:t>Modification to the UPF1 and the UPF1 provides tunnel information to the SMF1.</w:t>
      </w:r>
    </w:p>
    <w:p w14:paraId="35066FBA" w14:textId="373073E9" w:rsidR="00BD0AFA" w:rsidDel="00F529DD" w:rsidRDefault="00BD0AFA" w:rsidP="0096195C">
      <w:pPr>
        <w:pStyle w:val="EditorsNote"/>
        <w:rPr>
          <w:del w:id="1337" w:author="S2-2204972" w:date="2022-05-20T09:52:00Z"/>
        </w:rPr>
      </w:pPr>
      <w:del w:id="1338" w:author="S2-2204972" w:date="2022-05-20T09:52:00Z">
        <w:r w:rsidDel="00F529DD">
          <w:delText>Editor</w:delText>
        </w:r>
        <w:r w:rsidR="00333336" w:rsidDel="00F529DD">
          <w:delText>'</w:delText>
        </w:r>
        <w:r w:rsidDel="00F529DD">
          <w:delText>s note:</w:delText>
        </w:r>
        <w:r w:rsidDel="00F529DD">
          <w:tab/>
          <w:delText>It is FFS whether step 2 and beyond take place during the establishment of a PDU Session for a UE, and in that case whether they need to complete for the PDU Session establishment to with the UE to complete.</w:delText>
        </w:r>
      </w:del>
    </w:p>
    <w:p w14:paraId="0BAC27B8" w14:textId="081A3764" w:rsidR="00BD0AFA" w:rsidDel="00F529DD" w:rsidRDefault="00BD0AFA" w:rsidP="0096195C">
      <w:pPr>
        <w:pStyle w:val="EditorsNote"/>
        <w:rPr>
          <w:del w:id="1339" w:author="S2-2204972" w:date="2022-05-20T09:52:00Z"/>
        </w:rPr>
      </w:pPr>
      <w:del w:id="1340" w:author="S2-2204972" w:date="2022-05-20T09:52:00Z">
        <w:r w:rsidDel="00F529DD">
          <w:delText>Editor</w:delText>
        </w:r>
        <w:r w:rsidR="00333336" w:rsidDel="00F529DD">
          <w:delText>'</w:delText>
        </w:r>
        <w:r w:rsidDel="00F529DD">
          <w:delText>s note:</w:delText>
        </w:r>
        <w:r w:rsidDel="00F529DD">
          <w:tab/>
          <w:delText>It is FFS whether and how SMF1 and SMF2 need to know the list of UE and UE IP address served by another SMF serving the group. e.g. When the N19 tunnel is established or modified, the SMF can know the UE addresses served by other SMFs/UPFs by interaction with other SMFs directly (option 1) or querying from/notified by GSMF.</w:delText>
        </w:r>
      </w:del>
    </w:p>
    <w:p w14:paraId="48841459" w14:textId="5DF50E4A" w:rsidR="00BD0AFA" w:rsidRDefault="00BD0AFA" w:rsidP="00BD0AFA">
      <w:pPr>
        <w:rPr>
          <w:rFonts w:eastAsia="SimSun"/>
          <w:lang w:eastAsia="zh-CN"/>
        </w:rPr>
      </w:pPr>
      <w:r>
        <w:rPr>
          <w:rFonts w:eastAsia="SimSun"/>
          <w:lang w:eastAsia="zh-CN"/>
        </w:rPr>
        <w:t xml:space="preserve">The SMF1 </w:t>
      </w:r>
      <w:del w:id="1341" w:author="S2-2204972" w:date="2022-05-20T09:51:00Z">
        <w:r w:rsidDel="00F529DD">
          <w:rPr>
            <w:rFonts w:eastAsia="SimSun"/>
            <w:lang w:eastAsia="zh-CN"/>
          </w:rPr>
          <w:delText xml:space="preserve">may establish </w:delText>
        </w:r>
      </w:del>
      <w:ins w:id="1342" w:author="S2-2204972" w:date="2022-05-20T09:51:00Z">
        <w:r w:rsidR="00F529DD">
          <w:rPr>
            <w:rFonts w:eastAsia="SimSun"/>
            <w:lang w:eastAsia="zh-CN"/>
          </w:rPr>
          <w:t xml:space="preserve">manages the </w:t>
        </w:r>
      </w:ins>
      <w:r>
        <w:rPr>
          <w:rFonts w:eastAsia="SimSun"/>
          <w:lang w:eastAsia="zh-CN"/>
        </w:rPr>
        <w:t>N19 tunnel between UPF1 and UPF(s) controlled by SMF2 via either option #1 or option #2:</w:t>
      </w:r>
    </w:p>
    <w:p w14:paraId="3655305D" w14:textId="667F9787" w:rsidR="00BD0AFA" w:rsidRPr="00BD0AFA" w:rsidRDefault="00BD0AFA" w:rsidP="00BD0AFA">
      <w:pPr>
        <w:rPr>
          <w:rFonts w:eastAsia="SimSun"/>
          <w:b/>
          <w:bCs/>
          <w:lang w:eastAsia="zh-CN"/>
        </w:rPr>
      </w:pPr>
      <w:r w:rsidRPr="00BD0AFA">
        <w:rPr>
          <w:rFonts w:eastAsia="SimSun"/>
          <w:b/>
          <w:bCs/>
          <w:lang w:eastAsia="zh-CN"/>
        </w:rPr>
        <w:t>Option #1:</w:t>
      </w:r>
      <w:ins w:id="1343" w:author="S2-2204972" w:date="2022-05-20T09:52:00Z">
        <w:r w:rsidR="00F529DD">
          <w:rPr>
            <w:rFonts w:eastAsia="SimSun"/>
            <w:b/>
            <w:bCs/>
            <w:lang w:eastAsia="zh-CN"/>
          </w:rPr>
          <w:t xml:space="preserve"> </w:t>
        </w:r>
        <w:r w:rsidR="00F529DD">
          <w:rPr>
            <w:rFonts w:eastAsia="SimSun"/>
            <w:lang w:eastAsia="zh-CN"/>
          </w:rPr>
          <w:t>SMF1 communication with SMF2 directly</w:t>
        </w:r>
      </w:ins>
    </w:p>
    <w:p w14:paraId="3E08DB53" w14:textId="726994B9" w:rsidR="00BD0AFA" w:rsidRDefault="00BD0AFA" w:rsidP="00BD0AFA">
      <w:pPr>
        <w:pStyle w:val="B1"/>
        <w:rPr>
          <w:ins w:id="1344" w:author="S2-2204972" w:date="2022-05-20T09:54:00Z"/>
        </w:rPr>
      </w:pPr>
      <w:r>
        <w:t>3.</w:t>
      </w:r>
      <w:r>
        <w:tab/>
      </w:r>
      <w:ins w:id="1345" w:author="S2-2204972" w:date="2022-05-20T09:52:00Z">
        <w:r w:rsidR="00F529DD">
          <w:rPr>
            <w:rFonts w:eastAsia="SimSun"/>
            <w:lang w:eastAsia="zh-CN"/>
          </w:rPr>
          <w:t xml:space="preserve">If the session with SMF2 is already established, the step 7 is performed. </w:t>
        </w:r>
        <w:r w:rsidR="00F529DD" w:rsidRPr="00CE07F9">
          <w:t>If the session with SMF2 is not established,</w:t>
        </w:r>
        <w:r w:rsidR="00F529DD">
          <w:t xml:space="preserve"> </w:t>
        </w:r>
      </w:ins>
      <w:del w:id="1346" w:author="S2-2204972" w:date="2022-05-20T09:52:00Z">
        <w:r w:rsidDel="00F529DD">
          <w:delText>T</w:delText>
        </w:r>
      </w:del>
      <w:ins w:id="1347" w:author="S2-2204972" w:date="2022-05-20T09:52:00Z">
        <w:r w:rsidR="00F529DD">
          <w:t>t</w:t>
        </w:r>
      </w:ins>
      <w:r>
        <w:t xml:space="preserve">he SMF1 sends </w:t>
      </w:r>
      <w:ins w:id="1348" w:author="S2-2204972" w:date="2022-05-20T09:53:00Z">
        <w:r w:rsidR="00F529DD">
          <w:rPr>
            <w:rFonts w:eastAsia="SimSun"/>
            <w:lang w:eastAsia="zh-CN"/>
          </w:rPr>
          <w:t>CrossSMF</w:t>
        </w:r>
      </w:ins>
      <w:del w:id="1349" w:author="S2-2204972" w:date="2022-05-20T09:53:00Z">
        <w:r w:rsidDel="00F529DD">
          <w:delText>PDU</w:delText>
        </w:r>
      </w:del>
      <w:r>
        <w:t xml:space="preserve">Session_Create Request (5G VN group identifier, SM Context ID </w:t>
      </w:r>
      <w:r>
        <w:lastRenderedPageBreak/>
        <w:t xml:space="preserve">at SMF1, UPF1 tunnel information, </w:t>
      </w:r>
      <w:del w:id="1350" w:author="S2-2204972" w:date="2022-05-20T09:53:00Z">
        <w:r w:rsidDel="00F529DD">
          <w:delText xml:space="preserve">list of </w:delText>
        </w:r>
      </w:del>
      <w:r>
        <w:t xml:space="preserve">UE1 IP address served by UPF1) towards the SMF2 to establish a session with SMF2. The SMF2 would reject the </w:t>
      </w:r>
      <w:ins w:id="1351" w:author="S2-2204972" w:date="2022-05-20T09:53:00Z">
        <w:r w:rsidR="00F529DD">
          <w:rPr>
            <w:rFonts w:eastAsia="SimSun"/>
            <w:lang w:eastAsia="zh-CN"/>
          </w:rPr>
          <w:t>CrossSMF</w:t>
        </w:r>
      </w:ins>
      <w:del w:id="1352" w:author="S2-2204972" w:date="2022-05-20T09:53:00Z">
        <w:r w:rsidDel="00F529DD">
          <w:delText>PDU</w:delText>
        </w:r>
      </w:del>
      <w:r>
        <w:t>Session_Create Request from the SMF1 if the session already exists.</w:t>
      </w:r>
    </w:p>
    <w:p w14:paraId="577B63EF" w14:textId="67FB4539" w:rsidR="00F529DD" w:rsidRDefault="00F529DD" w:rsidP="00BD0AFA">
      <w:pPr>
        <w:pStyle w:val="B1"/>
      </w:pPr>
      <w:ins w:id="1353" w:author="S2-2204972" w:date="2022-05-20T09:54:00Z">
        <w:r>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Pr>
            <w:rFonts w:eastAsia="SimSun"/>
            <w:lang w:eastAsia="zh-CN"/>
          </w:rPr>
          <w:t>CrossSMF</w:t>
        </w:r>
        <w:r>
          <w:rPr>
            <w:rFonts w:eastAsia="DengXian"/>
            <w:lang w:eastAsia="zh-CN"/>
          </w:rPr>
          <w:t>Session_Create Request.</w:t>
        </w:r>
      </w:ins>
    </w:p>
    <w:p w14:paraId="54AB0A23" w14:textId="77777777" w:rsidR="00BD0AFA" w:rsidRDefault="00BD0AFA" w:rsidP="00BD0AFA">
      <w:pPr>
        <w:pStyle w:val="B1"/>
      </w:pPr>
      <w:r>
        <w:t>4.</w:t>
      </w:r>
      <w:r>
        <w:tab/>
        <w:t>The SMF2 initiates a N4 Session Modification to the UPF2. During this step:</w:t>
      </w:r>
    </w:p>
    <w:p w14:paraId="0F030BBC" w14:textId="6D551BEE" w:rsidR="002E2825" w:rsidRPr="00545E10" w:rsidRDefault="002E2825" w:rsidP="002E2825">
      <w:pPr>
        <w:pStyle w:val="B2"/>
      </w:pPr>
      <w:r w:rsidRPr="00545E10">
        <w:t>-</w:t>
      </w:r>
      <w:r w:rsidRPr="00545E10">
        <w:tab/>
      </w:r>
      <w:r w:rsidR="00450068" w:rsidRPr="00545E10">
        <w:t>The SMF2 installs N4 rules (e.g. PDRs and FARs related to UE1) on the UPF2.</w:t>
      </w:r>
    </w:p>
    <w:p w14:paraId="302AC29F" w14:textId="4D0AC2FC" w:rsidR="002E2825" w:rsidRDefault="002E2825" w:rsidP="002E2825">
      <w:pPr>
        <w:pStyle w:val="B2"/>
        <w:rPr>
          <w:ins w:id="1354" w:author="S2-2204972" w:date="2022-05-20T09:54:00Z"/>
        </w:rPr>
      </w:pPr>
      <w:r w:rsidRPr="00545E10">
        <w:t>-</w:t>
      </w:r>
      <w:r w:rsidRPr="00545E10">
        <w:tab/>
      </w:r>
      <w:r w:rsidR="00450068" w:rsidRPr="00545E10">
        <w:t>The UPF2 provides tunnel information to the SMF2.</w:t>
      </w:r>
    </w:p>
    <w:p w14:paraId="47F0F5A5" w14:textId="77777777" w:rsidR="00F529DD" w:rsidRPr="00CE07F9" w:rsidRDefault="00F529DD" w:rsidP="00F529DD">
      <w:pPr>
        <w:pStyle w:val="NO"/>
        <w:rPr>
          <w:ins w:id="1355" w:author="S2-2204972" w:date="2022-05-20T09:54:00Z"/>
        </w:rPr>
      </w:pPr>
      <w:ins w:id="1356" w:author="S2-2204972" w:date="2022-05-20T09:54:00Z">
        <w:r w:rsidRPr="00140E21">
          <w:rPr>
            <w:rFonts w:eastAsia="SimSun"/>
            <w:lang w:eastAsia="ko-KR"/>
          </w:rPr>
          <w:t>NOTE:</w:t>
        </w:r>
        <w:r w:rsidRPr="00140E21">
          <w:rPr>
            <w:rFonts w:eastAsia="SimSun"/>
            <w:lang w:eastAsia="ko-KR"/>
          </w:rPr>
          <w:tab/>
        </w:r>
        <w:r>
          <w:rPr>
            <w:rFonts w:eastAsiaTheme="minorEastAsia" w:hint="eastAsia"/>
            <w:lang w:eastAsia="zh-CN"/>
          </w:rPr>
          <w:t>I</w:t>
        </w:r>
        <w:r>
          <w:rPr>
            <w:rFonts w:eastAsiaTheme="minorEastAsia"/>
            <w:lang w:eastAsia="zh-CN"/>
          </w:rPr>
          <w:t>t is assumed that the UPF2 shall allocate only one N19 tunnel information for each 5G VN and all other UPFs serving the same 5G VN share the same N19 tunnel information.</w:t>
        </w:r>
      </w:ins>
    </w:p>
    <w:p w14:paraId="446B66BF" w14:textId="53BD296F" w:rsidR="005A7E76" w:rsidRPr="00545E10" w:rsidDel="00F529DD" w:rsidRDefault="005A7E76" w:rsidP="005A7E76">
      <w:pPr>
        <w:pStyle w:val="EditorsNote"/>
        <w:rPr>
          <w:del w:id="1357" w:author="S2-2204972" w:date="2022-05-20T09:54:00Z"/>
        </w:rPr>
      </w:pPr>
      <w:del w:id="1358" w:author="S2-2204972" w:date="2022-05-20T09:54:00Z">
        <w:r w:rsidRPr="00545E10" w:rsidDel="00F529DD">
          <w:delText>Editor</w:delText>
        </w:r>
        <w:r w:rsidR="00333336" w:rsidDel="00F529DD">
          <w:delText>'</w:delText>
        </w:r>
        <w:r w:rsidRPr="00545E10" w:rsidDel="00F529DD">
          <w:delText>s note:</w:delText>
        </w:r>
        <w:r w:rsidRPr="00545E10" w:rsidDel="00F529DD">
          <w:tab/>
          <w:delText>It is FFS how the UPF2 is aware of the number of tunnel end point information it needs to provide to the SMF2. Or whether the procedure needs to be run for each pair of UPF(s) served by the 2 different SMF(s)</w:delText>
        </w:r>
        <w:r w:rsidR="00BD0AFA" w:rsidDel="00F529DD">
          <w:delText>.</w:delText>
        </w:r>
      </w:del>
    </w:p>
    <w:p w14:paraId="435BECD7" w14:textId="77777777" w:rsidR="00BD0AFA" w:rsidRDefault="00BD0AFA" w:rsidP="00BD0AFA">
      <w:pPr>
        <w:pStyle w:val="B1"/>
        <w:rPr>
          <w:rFonts w:eastAsia="SimSun"/>
          <w:lang w:eastAsia="zh-CN"/>
        </w:rPr>
      </w:pPr>
      <w:r>
        <w:rPr>
          <w:rFonts w:eastAsia="SimSun"/>
          <w:lang w:eastAsia="zh-CN"/>
        </w:rPr>
        <w:t>5.</w:t>
      </w:r>
      <w:r>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Default="00BD0AFA" w:rsidP="00BD0AFA">
      <w:pPr>
        <w:pStyle w:val="B1"/>
        <w:rPr>
          <w:rFonts w:eastAsia="SimSun"/>
          <w:lang w:eastAsia="zh-CN"/>
        </w:rPr>
      </w:pPr>
      <w:r>
        <w:rPr>
          <w:rFonts w:eastAsia="SimSun"/>
          <w:lang w:eastAsia="zh-CN"/>
        </w:rPr>
        <w:t>6.</w:t>
      </w:r>
      <w:r>
        <w:rPr>
          <w:rFonts w:eastAsia="SimSun"/>
          <w:lang w:eastAsia="zh-CN"/>
        </w:rPr>
        <w:tab/>
        <w:t>The SMF1 initiates a N4 Session Modification to the UPF1 and installs N4 rules (e.g. PDRs and FARs related to UE2) on the UPF1.</w:t>
      </w:r>
    </w:p>
    <w:p w14:paraId="547010E5" w14:textId="7B7FA39F" w:rsidR="00BD0AFA" w:rsidRDefault="00BD0AFA" w:rsidP="00BD0AFA">
      <w:pPr>
        <w:pStyle w:val="B1"/>
        <w:rPr>
          <w:rFonts w:eastAsia="SimSun"/>
          <w:lang w:eastAsia="zh-CN"/>
        </w:rPr>
      </w:pPr>
      <w:r>
        <w:rPr>
          <w:rFonts w:eastAsia="SimSun"/>
          <w:lang w:eastAsia="zh-CN"/>
        </w:rPr>
        <w:t>7a.</w:t>
      </w:r>
      <w:r>
        <w:rPr>
          <w:rFonts w:eastAsia="SimSun"/>
          <w:lang w:eastAsia="zh-CN"/>
        </w:rPr>
        <w:tab/>
        <w:t xml:space="preserve">If another </w:t>
      </w:r>
      <w:ins w:id="1359" w:author="S2-2204972" w:date="2022-05-20T09:55:00Z">
        <w:r w:rsidR="00F529DD">
          <w:rPr>
            <w:rFonts w:eastAsia="SimSun"/>
            <w:lang w:eastAsia="zh-CN"/>
          </w:rPr>
          <w:t xml:space="preserve">new </w:t>
        </w:r>
      </w:ins>
      <w:r>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ins w:id="1360" w:author="S2-2204972" w:date="2022-05-20T09:55:00Z">
        <w:r w:rsidR="00F529DD">
          <w:rPr>
            <w:rFonts w:eastAsia="SimSun"/>
            <w:lang w:eastAsia="zh-CN"/>
          </w:rPr>
          <w:t>CrossSMF</w:t>
        </w:r>
      </w:ins>
      <w:del w:id="1361" w:author="S2-2204972" w:date="2022-05-20T09:55:00Z">
        <w:r w:rsidDel="00F529DD">
          <w:rPr>
            <w:rFonts w:eastAsia="SimSun"/>
            <w:lang w:eastAsia="zh-CN"/>
          </w:rPr>
          <w:delText>PDU</w:delText>
        </w:r>
      </w:del>
      <w:r>
        <w:rPr>
          <w:rFonts w:eastAsia="SimSun"/>
          <w:lang w:eastAsia="zh-CN"/>
        </w:rPr>
        <w:t>Session_Update Request (SM Context ID at SMF2, UPF3 tunnel information, UE3 IP address) towards the SMF2.</w:t>
      </w:r>
      <w:ins w:id="1362" w:author="S2-2204972" w:date="2022-05-20T09:55:00Z">
        <w:r w:rsidR="00F529DD" w:rsidRPr="00F529DD">
          <w:rPr>
            <w:rFonts w:eastAsia="SimSun"/>
            <w:lang w:eastAsia="zh-CN"/>
          </w:rPr>
          <w:t xml:space="preserve"> </w:t>
        </w:r>
        <w:r w:rsidR="00F529DD" w:rsidRPr="0026415C">
          <w:t xml:space="preserve">This step </w:t>
        </w:r>
        <w:r w:rsidR="00F529DD">
          <w:t xml:space="preserve">also </w:t>
        </w:r>
        <w:r w:rsidR="00F529DD" w:rsidRPr="0026415C">
          <w:t xml:space="preserve">can be triggered when the SMF1 detects </w:t>
        </w:r>
        <w:r w:rsidR="00F529DD">
          <w:t xml:space="preserve">the list of MAC addresses of </w:t>
        </w:r>
        <w:r w:rsidR="00F529DD" w:rsidRPr="0026415C">
          <w:t>UE member has changed (e.g. based on MAC address learning at UPF).</w:t>
        </w:r>
      </w:ins>
    </w:p>
    <w:p w14:paraId="747EA6A5" w14:textId="77777777" w:rsidR="00BD0AFA" w:rsidRDefault="00BD0AFA" w:rsidP="00BD0AFA">
      <w:pPr>
        <w:pStyle w:val="B1"/>
        <w:rPr>
          <w:rFonts w:eastAsia="SimSun"/>
          <w:lang w:eastAsia="zh-CN"/>
        </w:rPr>
      </w:pPr>
      <w:r>
        <w:rPr>
          <w:rFonts w:eastAsia="SimSun"/>
          <w:lang w:eastAsia="zh-CN"/>
        </w:rPr>
        <w:t>7b.</w:t>
      </w:r>
      <w:r>
        <w:rPr>
          <w:rFonts w:eastAsia="SimSun"/>
          <w:lang w:eastAsia="zh-CN"/>
        </w:rPr>
        <w:tab/>
        <w:t>The SMF2 initiates a N4 Session Modification to install N4 rules related to UE3 on the UPF2.</w:t>
      </w:r>
    </w:p>
    <w:p w14:paraId="5F0BB71B" w14:textId="0CB954F0" w:rsidR="00BD0AFA" w:rsidRDefault="00BD0AFA" w:rsidP="00BD0AFA">
      <w:pPr>
        <w:pStyle w:val="B1"/>
        <w:rPr>
          <w:ins w:id="1363" w:author="S2-2204972" w:date="2022-05-20T09:56:00Z"/>
          <w:rFonts w:eastAsia="SimSun"/>
          <w:lang w:eastAsia="zh-CN"/>
        </w:rPr>
      </w:pPr>
      <w:r>
        <w:rPr>
          <w:rFonts w:eastAsia="SimSun"/>
          <w:lang w:eastAsia="zh-CN"/>
        </w:rPr>
        <w:t>7c.</w:t>
      </w:r>
      <w:r>
        <w:rPr>
          <w:rFonts w:eastAsia="SimSun"/>
          <w:lang w:eastAsia="zh-CN"/>
        </w:rPr>
        <w:tab/>
        <w:t xml:space="preserve">The SMF2 sends </w:t>
      </w:r>
      <w:ins w:id="1364" w:author="S2-2204972" w:date="2022-05-20T09:56:00Z">
        <w:r w:rsidR="005F66EC">
          <w:rPr>
            <w:rFonts w:eastAsia="SimSun"/>
            <w:lang w:eastAsia="zh-CN"/>
          </w:rPr>
          <w:t>CrossSMF</w:t>
        </w:r>
      </w:ins>
      <w:del w:id="1365" w:author="S2-2204972" w:date="2022-05-20T09:56:00Z">
        <w:r w:rsidDel="005F66EC">
          <w:rPr>
            <w:rFonts w:eastAsia="SimSun"/>
            <w:lang w:eastAsia="zh-CN"/>
          </w:rPr>
          <w:delText>PDU</w:delText>
        </w:r>
      </w:del>
      <w:r>
        <w:rPr>
          <w:rFonts w:eastAsia="SimSun"/>
          <w:lang w:eastAsia="zh-CN"/>
        </w:rPr>
        <w:t>Session_Update Respond to the SMF1.</w:t>
      </w:r>
    </w:p>
    <w:p w14:paraId="34822919" w14:textId="77777777" w:rsidR="005F66EC" w:rsidRDefault="005F66EC" w:rsidP="005F66EC">
      <w:pPr>
        <w:pStyle w:val="B1"/>
        <w:rPr>
          <w:ins w:id="1366" w:author="S2-2204972" w:date="2022-05-20T09:56:00Z"/>
          <w:rFonts w:eastAsia="SimSun"/>
          <w:lang w:eastAsia="zh-CN"/>
        </w:rPr>
      </w:pPr>
      <w:ins w:id="1367" w:author="S2-2204972" w:date="2022-05-20T09:56:00Z">
        <w:r>
          <w:rPr>
            <w:rFonts w:eastAsia="SimSun" w:hint="eastAsia"/>
            <w:lang w:eastAsia="zh-CN"/>
          </w:rPr>
          <w:t>8</w:t>
        </w:r>
        <w:r>
          <w:rPr>
            <w:rFonts w:eastAsia="SimSun"/>
            <w:lang w:eastAsia="zh-CN"/>
          </w:rPr>
          <w:t xml:space="preserve">. </w:t>
        </w:r>
        <w:r>
          <w:t>When the SMF1 no more serves any member of the 5G VN group, the SMF1 releases the session with other SMF</w:t>
        </w:r>
        <w:r>
          <w:rPr>
            <w:color w:val="FF0000"/>
          </w:rPr>
          <w:t xml:space="preserve"> (e.g., SMF2). </w:t>
        </w:r>
        <w:r>
          <w:t xml:space="preserve">In order to </w:t>
        </w:r>
        <w:r>
          <w:rPr>
            <w:color w:val="FF0000"/>
          </w:rPr>
          <w:t xml:space="preserve">remove N19 tunnels between UPF(s) controlled by SMF 1 and SMF2, the SMF1 releases </w:t>
        </w:r>
        <w:r>
          <w:t xml:space="preserve">the N4 rules </w:t>
        </w:r>
        <w:r>
          <w:rPr>
            <w:rFonts w:eastAsia="SimSun"/>
            <w:lang w:eastAsia="zh-CN"/>
          </w:rPr>
          <w:t>relative to N19-based forwarding</w:t>
        </w:r>
        <w:r>
          <w:t xml:space="preserve"> on the UPF(s) served by itself and </w:t>
        </w:r>
        <w:r>
          <w:rPr>
            <w:rFonts w:eastAsia="SimSun"/>
            <w:lang w:eastAsia="zh-CN"/>
          </w:rPr>
          <w:t>sends CrossSMF</w:t>
        </w:r>
        <w:r w:rsidRPr="00A8579F">
          <w:rPr>
            <w:rFonts w:eastAsia="SimSun"/>
            <w:lang w:eastAsia="zh-CN"/>
          </w:rPr>
          <w:t>Session_</w:t>
        </w:r>
        <w:r>
          <w:rPr>
            <w:rFonts w:eastAsia="SimSun"/>
            <w:lang w:eastAsia="zh-CN"/>
          </w:rPr>
          <w:t>Release</w:t>
        </w:r>
        <w:r w:rsidRPr="00A8579F">
          <w:rPr>
            <w:rFonts w:eastAsia="SimSun"/>
            <w:lang w:eastAsia="zh-CN"/>
          </w:rPr>
          <w:t xml:space="preserve"> Request (SM Context ID</w:t>
        </w:r>
        <w:r>
          <w:rPr>
            <w:rFonts w:eastAsia="SimSun"/>
            <w:lang w:eastAsia="zh-CN"/>
          </w:rPr>
          <w:t xml:space="preserve"> at SMF2</w:t>
        </w:r>
        <w:r w:rsidRPr="00A8579F">
          <w:rPr>
            <w:rFonts w:eastAsia="SimSun"/>
            <w:lang w:eastAsia="zh-CN"/>
          </w:rPr>
          <w:t>) towards the SMF</w:t>
        </w:r>
        <w:r>
          <w:rPr>
            <w:rFonts w:eastAsia="SimSun"/>
            <w:lang w:eastAsia="zh-CN"/>
          </w:rPr>
          <w:t xml:space="preserve">2. Upon receiving the request from the SMF1, the SMF2 releases the session with SMF1 and </w:t>
        </w:r>
        <w:r w:rsidRPr="00140E21">
          <w:t xml:space="preserve">initiates a N4 Session </w:t>
        </w:r>
        <w:r>
          <w:t xml:space="preserve">Modification to the </w:t>
        </w:r>
        <w:r w:rsidRPr="00140E21">
          <w:t>UPF</w:t>
        </w:r>
        <w:r>
          <w:t>2 and delete N4 rules related to UE(s) served by SMF1</w:t>
        </w:r>
        <w:r w:rsidRPr="00140E21">
          <w:t>.</w:t>
        </w:r>
      </w:ins>
    </w:p>
    <w:p w14:paraId="5342EBBC" w14:textId="71CBC834" w:rsidR="005A7E76" w:rsidRPr="00545E10" w:rsidDel="005F66EC" w:rsidRDefault="005A7E76" w:rsidP="005C588E">
      <w:pPr>
        <w:pStyle w:val="EditorsNote"/>
        <w:rPr>
          <w:del w:id="1368" w:author="S2-2204972" w:date="2022-05-20T09:56:00Z"/>
        </w:rPr>
      </w:pPr>
      <w:del w:id="1369" w:author="S2-2204972" w:date="2022-05-20T09:56:00Z">
        <w:r w:rsidRPr="005C588E" w:rsidDel="005F66EC">
          <w:delText>Editor</w:delText>
        </w:r>
        <w:r w:rsidR="00333336" w:rsidRPr="005C588E" w:rsidDel="005F66EC">
          <w:delText>'</w:delText>
        </w:r>
        <w:r w:rsidRPr="005C588E" w:rsidDel="005F66EC">
          <w:delText>s note:</w:delText>
        </w:r>
        <w:r w:rsidRPr="005C588E" w:rsidDel="005F66EC">
          <w:tab/>
          <w:delText>It is FFS whether Nsmf_PDUSession_Create/Update fits with inter SMF information exchange about each UE served by peer SMF(s).</w:delText>
        </w:r>
      </w:del>
    </w:p>
    <w:p w14:paraId="2F1CDC67" w14:textId="5A6EA305" w:rsidR="005A7E76" w:rsidRPr="00BD0AFA" w:rsidRDefault="005A7E76" w:rsidP="005A7E76">
      <w:pPr>
        <w:rPr>
          <w:rFonts w:eastAsia="SimSun"/>
          <w:b/>
          <w:bCs/>
          <w:lang w:eastAsia="zh-CN"/>
        </w:rPr>
      </w:pPr>
      <w:r w:rsidRPr="00BD0AFA">
        <w:rPr>
          <w:rFonts w:eastAsia="SimSun"/>
          <w:b/>
          <w:bCs/>
          <w:lang w:eastAsia="zh-CN"/>
        </w:rPr>
        <w:t>Option #2:</w:t>
      </w:r>
      <w:ins w:id="1370" w:author="S2-2204972" w:date="2022-05-20T09:57:00Z">
        <w:r w:rsidR="005F66EC" w:rsidRPr="005F66EC">
          <w:rPr>
            <w:rFonts w:eastAsia="SimSun"/>
            <w:lang w:eastAsia="zh-CN"/>
          </w:rPr>
          <w:t xml:space="preserve"> </w:t>
        </w:r>
        <w:r w:rsidR="005F66EC">
          <w:rPr>
            <w:rFonts w:eastAsia="SimSun"/>
            <w:lang w:eastAsia="zh-CN"/>
          </w:rPr>
          <w:t>SMF1 communication with SMF2 via the GSMF</w:t>
        </w:r>
      </w:ins>
    </w:p>
    <w:p w14:paraId="6539ABF1" w14:textId="0A276B36" w:rsidR="00BD0AFA" w:rsidRDefault="005F66EC" w:rsidP="00BD0AFA">
      <w:pPr>
        <w:pStyle w:val="B1"/>
        <w:rPr>
          <w:ins w:id="1371" w:author="S2-2204972" w:date="2022-05-20T09:57:00Z"/>
        </w:rPr>
      </w:pPr>
      <w:ins w:id="1372" w:author="S2-2204972" w:date="2022-05-20T09:57:00Z">
        <w:r>
          <w:t>9</w:t>
        </w:r>
      </w:ins>
      <w:del w:id="1373" w:author="S2-2204972" w:date="2022-05-20T09:57:00Z">
        <w:r w:rsidR="00BD0AFA" w:rsidDel="005F66EC">
          <w:delText>8</w:delText>
        </w:r>
      </w:del>
      <w:r w:rsidR="00BD0AFA">
        <w:t>.</w:t>
      </w:r>
      <w:r w:rsidR="00BD0AFA">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Default="005F66EC" w:rsidP="00BD0AFA">
      <w:pPr>
        <w:pStyle w:val="B1"/>
      </w:pPr>
      <w:ins w:id="1374" w:author="S2-2204972" w:date="2022-05-20T09:58:00Z">
        <w:r>
          <w:rPr>
            <w:rFonts w:eastAsia="DengXian"/>
            <w:lang w:eastAsia="zh-CN"/>
          </w:rPr>
          <w:tab/>
          <w:t xml:space="preserve">If </w:t>
        </w:r>
      </w:ins>
      <w:ins w:id="1375" w:author="S2-2204972" w:date="2022-05-20T09:57:00Z">
        <w:r>
          <w:rPr>
            <w:rFonts w:eastAsia="DengXian"/>
            <w:lang w:eastAsia="zh-CN"/>
          </w:rPr>
          <w:t xml:space="preserve">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t>N19 tunnel establishment request</w:t>
        </w:r>
        <w:r>
          <w:rPr>
            <w:rFonts w:eastAsia="DengXian"/>
            <w:lang w:eastAsia="zh-CN"/>
          </w:rPr>
          <w:t>.</w:t>
        </w:r>
      </w:ins>
    </w:p>
    <w:p w14:paraId="55A463EE" w14:textId="5943E65B" w:rsidR="00BD0AFA" w:rsidRDefault="005F66EC" w:rsidP="00BD0AFA">
      <w:pPr>
        <w:pStyle w:val="B1"/>
      </w:pPr>
      <w:ins w:id="1376" w:author="S2-2204972" w:date="2022-05-20T09:57:00Z">
        <w:r>
          <w:t>10</w:t>
        </w:r>
      </w:ins>
      <w:del w:id="1377" w:author="S2-2204972" w:date="2022-05-20T09:58:00Z">
        <w:r w:rsidR="00BD0AFA" w:rsidDel="005F66EC">
          <w:delText>9</w:delText>
        </w:r>
      </w:del>
      <w:r w:rsidR="00BD0AFA">
        <w:t>.</w:t>
      </w:r>
      <w:r w:rsidR="00BD0AFA">
        <w:tab/>
        <w:t>The SMF2 initiates a N4 Session Modification to each UPF controlled by SMF2 for the same 5G VN group. During this step, taking UPF2 in the figure as an example:</w:t>
      </w:r>
    </w:p>
    <w:p w14:paraId="1B72CED7" w14:textId="168E77D8" w:rsidR="006507C0" w:rsidRPr="00545E10" w:rsidRDefault="006507C0" w:rsidP="006507C0">
      <w:pPr>
        <w:pStyle w:val="B2"/>
      </w:pPr>
      <w:r w:rsidRPr="00545E10">
        <w:t>-</w:t>
      </w:r>
      <w:r w:rsidRPr="00545E10">
        <w:tab/>
      </w:r>
      <w:r w:rsidR="007B4978" w:rsidRPr="00545E10">
        <w:t xml:space="preserve">The SMF2 installs N4 rules (e.g. PDRs and FARs related to UE1) on the </w:t>
      </w:r>
      <w:r w:rsidR="007B4978" w:rsidRPr="00545E10">
        <w:rPr>
          <w:rFonts w:eastAsia="SimSun"/>
          <w:lang w:eastAsia="zh-CN"/>
        </w:rPr>
        <w:t>UPF2</w:t>
      </w:r>
      <w:r w:rsidR="007B4978" w:rsidRPr="00545E10">
        <w:t>.</w:t>
      </w:r>
    </w:p>
    <w:p w14:paraId="1E75D37E" w14:textId="5703905C" w:rsidR="006507C0" w:rsidRPr="00545E10" w:rsidRDefault="006507C0" w:rsidP="006507C0">
      <w:pPr>
        <w:pStyle w:val="B2"/>
      </w:pPr>
      <w:r w:rsidRPr="00545E10">
        <w:t>-</w:t>
      </w:r>
      <w:r w:rsidRPr="00545E10">
        <w:tab/>
      </w:r>
      <w:r w:rsidR="007B4978" w:rsidRPr="00545E10">
        <w:t>The UPF2 provides tunnel information to the SMF2.</w:t>
      </w:r>
    </w:p>
    <w:p w14:paraId="1FB0C3CB" w14:textId="27D8BF1F" w:rsidR="00BD0AFA" w:rsidRDefault="00BD0AFA" w:rsidP="00BD0AFA">
      <w:pPr>
        <w:pStyle w:val="B1"/>
        <w:rPr>
          <w:lang w:eastAsia="en-US"/>
        </w:rPr>
      </w:pPr>
      <w:r>
        <w:rPr>
          <w:lang w:eastAsia="en-US"/>
        </w:rPr>
        <w:lastRenderedPageBreak/>
        <w:t>1</w:t>
      </w:r>
      <w:del w:id="1378" w:author="S2-2204972" w:date="2022-05-20T09:58:00Z">
        <w:r w:rsidDel="005F66EC">
          <w:rPr>
            <w:lang w:eastAsia="en-US"/>
          </w:rPr>
          <w:delText>0</w:delText>
        </w:r>
      </w:del>
      <w:ins w:id="1379" w:author="S2-2204972" w:date="2022-05-20T09:58:00Z">
        <w:r w:rsidR="005F66EC">
          <w:rPr>
            <w:lang w:eastAsia="en-US"/>
          </w:rPr>
          <w:t>1</w:t>
        </w:r>
      </w:ins>
      <w:r>
        <w:rPr>
          <w:lang w:eastAsia="en-US"/>
        </w:rPr>
        <w:t>.</w:t>
      </w:r>
      <w:r>
        <w:rPr>
          <w:lang w:eastAsia="en-US"/>
        </w:rPr>
        <w:tab/>
        <w:t>The SMF2 sends respond to the SMF1 via the GSMF, the response message includes (list of) UPF tunnel information and corresponding UE IP address(es) served by the UPF.</w:t>
      </w:r>
    </w:p>
    <w:p w14:paraId="47565E85" w14:textId="28F6D85E" w:rsidR="00BD0AFA" w:rsidRPr="005F66EC" w:rsidRDefault="00BD0AFA" w:rsidP="00BD0AFA">
      <w:pPr>
        <w:pStyle w:val="B1"/>
        <w:rPr>
          <w:lang w:eastAsia="en-US"/>
        </w:rPr>
      </w:pPr>
      <w:r>
        <w:rPr>
          <w:lang w:eastAsia="en-US"/>
        </w:rPr>
        <w:t>1</w:t>
      </w:r>
      <w:ins w:id="1380" w:author="S2-2204972" w:date="2022-05-20T09:59:00Z">
        <w:r w:rsidR="005F66EC">
          <w:rPr>
            <w:lang w:eastAsia="en-US"/>
          </w:rPr>
          <w:t>2</w:t>
        </w:r>
      </w:ins>
      <w:del w:id="1381" w:author="S2-2204972" w:date="2022-05-20T09:59:00Z">
        <w:r w:rsidDel="005F66EC">
          <w:rPr>
            <w:lang w:eastAsia="en-US"/>
          </w:rPr>
          <w:delText>1</w:delText>
        </w:r>
      </w:del>
      <w:r>
        <w:rPr>
          <w:lang w:eastAsia="en-US"/>
        </w:rPr>
        <w:t>.</w:t>
      </w:r>
      <w:r>
        <w:rPr>
          <w:lang w:eastAsia="en-US"/>
        </w:rPr>
        <w:tab/>
        <w:t>The SMF1 initiates a N4 Session Modification to the each UPF controlled by SMF1 for the same 5G VN group and installs N4 rules (e.g. PDRs and FARs related to UE2) on the UPF.</w:t>
      </w:r>
      <w:ins w:id="1382" w:author="S2-2204972" w:date="2022-05-20T09:59:00Z">
        <w:r w:rsidR="005F66EC" w:rsidRPr="005F66EC">
          <w:rPr>
            <w:lang w:eastAsia="en-US"/>
          </w:rPr>
          <w:t xml:space="preserve"> </w:t>
        </w:r>
        <w:r w:rsidR="005F66EC" w:rsidRPr="0026415C">
          <w:t>This step can be triggered when the SMF1 detect</w:t>
        </w:r>
        <w:r w:rsidR="005F66EC">
          <w:t>s the list of MAC addresses of</w:t>
        </w:r>
        <w:r w:rsidR="005F66EC" w:rsidRPr="0026415C">
          <w:t xml:space="preserve"> UE member has changed (e.g. based on MAC address learning at UPF).</w:t>
        </w:r>
      </w:ins>
    </w:p>
    <w:p w14:paraId="21C623F8" w14:textId="5B60FAC4" w:rsidR="00BD0AFA" w:rsidRDefault="00BD0AFA" w:rsidP="00BD0AFA">
      <w:pPr>
        <w:pStyle w:val="B1"/>
        <w:rPr>
          <w:lang w:eastAsia="en-US"/>
        </w:rPr>
      </w:pPr>
      <w:r>
        <w:rPr>
          <w:lang w:eastAsia="en-US"/>
        </w:rPr>
        <w:t>1</w:t>
      </w:r>
      <w:ins w:id="1383" w:author="S2-2204972" w:date="2022-05-20T09:59:00Z">
        <w:r w:rsidR="005F66EC">
          <w:rPr>
            <w:lang w:eastAsia="en-US"/>
          </w:rPr>
          <w:t>3</w:t>
        </w:r>
      </w:ins>
      <w:del w:id="1384" w:author="S2-2204972" w:date="2022-05-20T09:59:00Z">
        <w:r w:rsidDel="005F66EC">
          <w:rPr>
            <w:lang w:eastAsia="en-US"/>
          </w:rPr>
          <w:delText>2</w:delText>
        </w:r>
      </w:del>
      <w:r>
        <w:rPr>
          <w:lang w:eastAsia="en-US"/>
        </w:rPr>
        <w:t>a.</w:t>
      </w:r>
      <w:r>
        <w:rPr>
          <w:lang w:eastAsia="en-US"/>
        </w:rPr>
        <w:tab/>
        <w:t xml:space="preserve">If another </w:t>
      </w:r>
      <w:ins w:id="1385" w:author="S2-2204972" w:date="2022-05-20T09:59:00Z">
        <w:r w:rsidR="005F66EC">
          <w:rPr>
            <w:lang w:eastAsia="en-US"/>
          </w:rPr>
          <w:t xml:space="preserve">new </w:t>
        </w:r>
      </w:ins>
      <w:r>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7F94FD2" w:rsidR="00BD0AFA" w:rsidRDefault="00BD0AFA" w:rsidP="00BD0AFA">
      <w:pPr>
        <w:pStyle w:val="B1"/>
        <w:rPr>
          <w:lang w:eastAsia="en-US"/>
        </w:rPr>
      </w:pPr>
      <w:r>
        <w:rPr>
          <w:lang w:eastAsia="en-US"/>
        </w:rPr>
        <w:t>1</w:t>
      </w:r>
      <w:ins w:id="1386" w:author="S2-2204972" w:date="2022-05-20T09:59:00Z">
        <w:r w:rsidR="005F66EC">
          <w:rPr>
            <w:lang w:eastAsia="en-US"/>
          </w:rPr>
          <w:t>3</w:t>
        </w:r>
      </w:ins>
      <w:del w:id="1387" w:author="S2-2204972" w:date="2022-05-20T09:59:00Z">
        <w:r w:rsidDel="005F66EC">
          <w:rPr>
            <w:lang w:eastAsia="en-US"/>
          </w:rPr>
          <w:delText>2</w:delText>
        </w:r>
      </w:del>
      <w:r>
        <w:rPr>
          <w:lang w:eastAsia="en-US"/>
        </w:rPr>
        <w:t>b.</w:t>
      </w:r>
      <w:r>
        <w:rPr>
          <w:lang w:eastAsia="en-US"/>
        </w:rPr>
        <w:tab/>
        <w:t>The SMF2 initiates a N4 Session Modification to install N4 rules related to UE3 on the UPF2.</w:t>
      </w:r>
    </w:p>
    <w:p w14:paraId="74FFA5E7" w14:textId="3BA61DC3" w:rsidR="00BD0AFA" w:rsidRDefault="00BD0AFA" w:rsidP="00BD0AFA">
      <w:pPr>
        <w:pStyle w:val="B1"/>
        <w:rPr>
          <w:ins w:id="1388" w:author="S2-2204972" w:date="2022-05-20T09:59:00Z"/>
          <w:lang w:eastAsia="en-US"/>
        </w:rPr>
      </w:pPr>
      <w:r>
        <w:rPr>
          <w:lang w:eastAsia="en-US"/>
        </w:rPr>
        <w:t>1</w:t>
      </w:r>
      <w:ins w:id="1389" w:author="S2-2204972" w:date="2022-05-20T09:59:00Z">
        <w:r w:rsidR="005F66EC">
          <w:rPr>
            <w:lang w:eastAsia="en-US"/>
          </w:rPr>
          <w:t>3</w:t>
        </w:r>
      </w:ins>
      <w:del w:id="1390" w:author="S2-2204972" w:date="2022-05-20T09:59:00Z">
        <w:r w:rsidDel="005F66EC">
          <w:rPr>
            <w:lang w:eastAsia="en-US"/>
          </w:rPr>
          <w:delText>2</w:delText>
        </w:r>
      </w:del>
      <w:r>
        <w:rPr>
          <w:lang w:eastAsia="en-US"/>
        </w:rPr>
        <w:t>c.</w:t>
      </w:r>
      <w:r>
        <w:rPr>
          <w:lang w:eastAsia="en-US"/>
        </w:rPr>
        <w:tab/>
        <w:t>The SMF2 sends respond to the SMF1.</w:t>
      </w:r>
    </w:p>
    <w:p w14:paraId="644DBAA8" w14:textId="77777777" w:rsidR="005F66EC" w:rsidRPr="00AF79FF" w:rsidRDefault="005F66EC" w:rsidP="005F66EC">
      <w:pPr>
        <w:pStyle w:val="B1"/>
        <w:rPr>
          <w:ins w:id="1391" w:author="S2-2204972" w:date="2022-05-20T09:59:00Z"/>
          <w:lang w:eastAsia="en-US"/>
        </w:rPr>
      </w:pPr>
      <w:ins w:id="1392" w:author="S2-2204972" w:date="2022-05-20T09:59:00Z">
        <w:r>
          <w:rPr>
            <w:rFonts w:eastAsia="SimSun"/>
            <w:lang w:eastAsia="zh-CN"/>
          </w:rPr>
          <w:t xml:space="preserve">14. </w:t>
        </w:r>
        <w:r w:rsidRPr="00AF79FF">
          <w:rPr>
            <w:rFonts w:eastAsia="SimSun"/>
            <w:lang w:eastAsia="zh-CN"/>
          </w:rPr>
          <w:t xml:space="preserve">When the SMF1 no more serves any member of the 5G VN group, the SMF1 removes N19 tunnel(s) between UPFs controlled by SMF 1 and other SMFs (e.g., SMF2). The SMF1 releases the N4 rules </w:t>
        </w:r>
        <w:r>
          <w:rPr>
            <w:rFonts w:eastAsia="SimSun"/>
            <w:lang w:eastAsia="zh-CN"/>
          </w:rPr>
          <w:t>relative to N19-based forwarding</w:t>
        </w:r>
        <w:r w:rsidRPr="00AF79FF">
          <w:rPr>
            <w:rFonts w:eastAsia="SimSun"/>
            <w:lang w:eastAsia="zh-CN"/>
          </w:rPr>
          <w:t xml:space="preserve"> on the UPF(s) served by itself and </w:t>
        </w:r>
        <w:r>
          <w:rPr>
            <w:rFonts w:eastAsia="SimSun"/>
            <w:lang w:eastAsia="zh-CN"/>
          </w:rPr>
          <w:t>sends N19 tunnel release r</w:t>
        </w:r>
        <w:r w:rsidRPr="00A8579F">
          <w:rPr>
            <w:rFonts w:eastAsia="SimSun"/>
            <w:lang w:eastAsia="zh-CN"/>
          </w:rPr>
          <w:t>equest</w:t>
        </w:r>
        <w:r>
          <w:rPr>
            <w:rFonts w:eastAsia="SimSun"/>
            <w:lang w:eastAsia="zh-CN"/>
          </w:rPr>
          <w:t xml:space="preserve"> to the GSMF. The GSMF sends the N19 tunnel release request to all of other</w:t>
        </w:r>
        <w:r w:rsidRPr="00A8579F">
          <w:rPr>
            <w:rFonts w:eastAsia="SimSun"/>
            <w:lang w:eastAsia="zh-CN"/>
          </w:rPr>
          <w:t xml:space="preserve"> SMF</w:t>
        </w:r>
        <w:r>
          <w:rPr>
            <w:rFonts w:eastAsia="SimSun"/>
            <w:lang w:eastAsia="zh-CN"/>
          </w:rPr>
          <w:t xml:space="preserve"> serving the same 5G VN </w:t>
        </w:r>
        <w:r w:rsidRPr="00AF79FF">
          <w:rPr>
            <w:rFonts w:eastAsia="SimSun"/>
            <w:lang w:eastAsia="zh-CN"/>
          </w:rPr>
          <w:t>(e.g., SMF2)</w:t>
        </w:r>
        <w:r>
          <w:rPr>
            <w:rFonts w:eastAsia="SimSun"/>
            <w:lang w:eastAsia="zh-CN"/>
          </w:rPr>
          <w:t xml:space="preserve">. Upon receiving the N19 tunnel release request from the GSMF, the SMF2 </w:t>
        </w:r>
        <w:r w:rsidRPr="00AF79FF">
          <w:rPr>
            <w:rFonts w:eastAsia="SimSun"/>
            <w:lang w:eastAsia="zh-CN"/>
          </w:rPr>
          <w:t>initiates a N4 Session Modification to the UPF2 and delete N4 rules related to UE(s) served by SMF1.</w:t>
        </w:r>
      </w:ins>
    </w:p>
    <w:p w14:paraId="555A2959" w14:textId="788E1FFB" w:rsidR="005A7E76" w:rsidRPr="00545E10" w:rsidDel="005F66EC" w:rsidRDefault="005A7E76" w:rsidP="00BD0AFA">
      <w:pPr>
        <w:pStyle w:val="EditorsNote"/>
        <w:rPr>
          <w:del w:id="1393" w:author="S2-2204972" w:date="2022-05-20T10:00:00Z"/>
        </w:rPr>
      </w:pPr>
      <w:del w:id="1394" w:author="S2-2204972" w:date="2022-05-20T10:00:00Z">
        <w:r w:rsidRPr="00545E10" w:rsidDel="005F66EC">
          <w:delText>Editor</w:delText>
        </w:r>
        <w:r w:rsidR="00333336" w:rsidDel="005F66EC">
          <w:delText>'</w:delText>
        </w:r>
        <w:r w:rsidRPr="00545E10" w:rsidDel="005F66EC">
          <w:delText>s note:</w:delText>
        </w:r>
        <w:r w:rsidRPr="00545E10" w:rsidDel="005F66EC">
          <w:tab/>
          <w:delText>Call flows to remove N19 tunnels between UPF(s) controlled by different SMF(s) are FFS.</w:delText>
        </w:r>
      </w:del>
    </w:p>
    <w:p w14:paraId="7EF127F9" w14:textId="77777777" w:rsidR="005A7E76" w:rsidRPr="00545E10" w:rsidDel="005F66EC" w:rsidRDefault="005A7E76" w:rsidP="00BD0AFA">
      <w:pPr>
        <w:pStyle w:val="EditorsNote"/>
        <w:rPr>
          <w:del w:id="1395" w:author="S2-2204972" w:date="2022-05-20T10:00:00Z"/>
        </w:rPr>
      </w:pPr>
      <w:del w:id="1396" w:author="S2-2204972" w:date="2022-05-20T10:00:00Z">
        <w:r w:rsidRPr="00545E10" w:rsidDel="005F66EC">
          <w:delText>Editor</w:delText>
        </w:r>
        <w:r w:rsidR="00333336" w:rsidDel="005F66EC">
          <w:delText>'</w:delText>
        </w:r>
        <w:r w:rsidRPr="00545E10" w:rsidDel="005F66EC">
          <w:delText>s note:</w:delText>
        </w:r>
        <w:r w:rsidRPr="00545E10" w:rsidDel="005F66EC">
          <w:tab/>
        </w:r>
        <w:r w:rsidR="00BD0AFA" w:rsidRPr="00545E10" w:rsidDel="005F66EC">
          <w:delText xml:space="preserve">It </w:delText>
        </w:r>
        <w:r w:rsidRPr="00545E10" w:rsidDel="005F66EC">
          <w:delText>is FFS whether a Call flow is needed to show how each SMF serving a 5G VN group knows that that the list of MAC addresses of a UE member has changed (e.g. based on MAC address learning at UPF)</w:delText>
        </w:r>
        <w:r w:rsidR="00BD0AFA" w:rsidDel="005F66EC">
          <w:delText>.</w:delText>
        </w:r>
      </w:del>
    </w:p>
    <w:p w14:paraId="2E2D11D0" w14:textId="77777777" w:rsidR="005F66EC" w:rsidRDefault="005F66EC" w:rsidP="005F66EC">
      <w:pPr>
        <w:pStyle w:val="4"/>
        <w:rPr>
          <w:ins w:id="1397" w:author="S2-2204972" w:date="2022-05-20T10:00:00Z"/>
        </w:rPr>
      </w:pPr>
      <w:bookmarkStart w:id="1398" w:name="_Toc104284946"/>
      <w:ins w:id="1399" w:author="S2-2204972" w:date="2022-05-20T10:00:00Z">
        <w:r>
          <w:t>6.5.3.</w:t>
        </w:r>
        <w:r>
          <w:rPr>
            <w:lang w:val="en-US"/>
          </w:rPr>
          <w:t>3</w:t>
        </w:r>
        <w:r>
          <w:tab/>
        </w:r>
        <w:r>
          <w:rPr>
            <w:lang w:val="en-US"/>
          </w:rPr>
          <w:t>UPF Topology</w:t>
        </w:r>
        <w:r>
          <w:t xml:space="preserve"> management</w:t>
        </w:r>
        <w:bookmarkEnd w:id="1398"/>
      </w:ins>
    </w:p>
    <w:p w14:paraId="12111AF4" w14:textId="77777777" w:rsidR="005F66EC" w:rsidRDefault="005F66EC" w:rsidP="005F66EC">
      <w:pPr>
        <w:pStyle w:val="B1"/>
        <w:rPr>
          <w:ins w:id="1400" w:author="S2-2204972" w:date="2022-05-20T10:00:00Z"/>
        </w:rPr>
      </w:pPr>
    </w:p>
    <w:p w14:paraId="3543B392" w14:textId="77777777" w:rsidR="005F66EC" w:rsidRDefault="005F66EC" w:rsidP="005F66EC">
      <w:pPr>
        <w:rPr>
          <w:ins w:id="1401" w:author="S2-2204972" w:date="2022-05-20T10:00:00Z"/>
        </w:rPr>
      </w:pPr>
    </w:p>
    <w:p w14:paraId="014CB2F9" w14:textId="77777777" w:rsidR="005F66EC" w:rsidRDefault="005F66EC" w:rsidP="005F66EC">
      <w:pPr>
        <w:rPr>
          <w:ins w:id="1402" w:author="S2-2204972" w:date="2022-05-20T10:00:00Z"/>
        </w:rPr>
      </w:pPr>
    </w:p>
    <w:p w14:paraId="767AA025" w14:textId="77777777" w:rsidR="005F66EC" w:rsidRDefault="005F66EC" w:rsidP="005F66EC">
      <w:pPr>
        <w:pStyle w:val="TH"/>
        <w:rPr>
          <w:ins w:id="1403" w:author="S2-2204972" w:date="2022-05-20T10:00:00Z"/>
        </w:rPr>
      </w:pPr>
      <w:ins w:id="1404" w:author="S2-2204972" w:date="2022-05-20T10:00:00Z">
        <w:r>
          <w:rPr>
            <w:noProof/>
            <w:lang w:val="en-US" w:eastAsia="ko-KR"/>
          </w:rPr>
          <w:lastRenderedPageBreak/>
          <w:drawing>
            <wp:inline distT="0" distB="0" distL="114300" distR="114300" wp14:anchorId="4C891151" wp14:editId="416A3F9F">
              <wp:extent cx="6118860" cy="4929505"/>
              <wp:effectExtent l="0" t="0" r="0" b="444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43" cstate="print"/>
                      <a:stretch>
                        <a:fillRect/>
                      </a:stretch>
                    </pic:blipFill>
                    <pic:spPr>
                      <a:xfrm>
                        <a:off x="0" y="0"/>
                        <a:ext cx="6118860" cy="4929505"/>
                      </a:xfrm>
                      <a:prstGeom prst="rect">
                        <a:avLst/>
                      </a:prstGeom>
                      <a:noFill/>
                      <a:ln>
                        <a:noFill/>
                      </a:ln>
                    </pic:spPr>
                  </pic:pic>
                </a:graphicData>
              </a:graphic>
            </wp:inline>
          </w:drawing>
        </w:r>
      </w:ins>
    </w:p>
    <w:p w14:paraId="595E934B" w14:textId="77777777" w:rsidR="005F66EC" w:rsidRPr="008D7305" w:rsidRDefault="005F66EC" w:rsidP="005F66EC">
      <w:pPr>
        <w:pStyle w:val="TF"/>
        <w:rPr>
          <w:ins w:id="1405" w:author="S2-2204972" w:date="2022-05-20T10:00:00Z"/>
          <w:lang w:val="x-none"/>
        </w:rPr>
      </w:pPr>
      <w:ins w:id="1406" w:author="S2-2204972" w:date="2022-05-20T10:00:00Z">
        <w:r w:rsidRPr="008D7305">
          <w:rPr>
            <w:lang w:val="x-none"/>
          </w:rPr>
          <w:t>Figure 6.5.3.3-1:</w:t>
        </w:r>
        <w:r>
          <w:t xml:space="preserve"> </w:t>
        </w:r>
        <w:r w:rsidRPr="008D7305">
          <w:rPr>
            <w:lang w:val="x-none"/>
          </w:rPr>
          <w:t>UPF topology management</w:t>
        </w:r>
      </w:ins>
    </w:p>
    <w:p w14:paraId="1C458030" w14:textId="77777777" w:rsidR="005F66EC" w:rsidRDefault="005F66EC" w:rsidP="005F66EC">
      <w:pPr>
        <w:pStyle w:val="B1"/>
        <w:rPr>
          <w:ins w:id="1407" w:author="S2-2204972" w:date="2022-05-20T10:00:00Z"/>
        </w:rPr>
      </w:pPr>
      <w:ins w:id="1408" w:author="S2-2204972" w:date="2022-05-20T10:00:00Z">
        <w:r>
          <w:t>1.</w:t>
        </w:r>
        <w:r>
          <w:tab/>
          <w:t>The UE1 establishes a PDU session</w:t>
        </w:r>
        <w:r>
          <w:rPr>
            <w:lang w:val="en-US"/>
          </w:rPr>
          <w:t xml:space="preserve"> </w:t>
        </w:r>
        <w:r>
          <w:t>as described in clause 6.5.3.1.</w:t>
        </w:r>
        <w:r>
          <w:rPr>
            <w:lang w:val="en-US"/>
          </w:rPr>
          <w:t xml:space="preserve"> </w:t>
        </w:r>
        <w:r>
          <w:t>In this figure, the UE</w:t>
        </w:r>
        <w:r>
          <w:rPr>
            <w:lang w:val="en-US"/>
          </w:rPr>
          <w:t>1</w:t>
        </w:r>
        <w:r>
          <w:t xml:space="preserve"> is served by SMF</w:t>
        </w:r>
        <w:r>
          <w:rPr>
            <w:lang w:val="en-US"/>
          </w:rPr>
          <w:t>1</w:t>
        </w:r>
        <w:r>
          <w:t xml:space="preserve"> and UPF</w:t>
        </w:r>
        <w:r>
          <w:rPr>
            <w:lang w:val="en-US"/>
          </w:rPr>
          <w:t>1</w:t>
        </w:r>
        <w:r>
          <w:t>.</w:t>
        </w:r>
      </w:ins>
    </w:p>
    <w:p w14:paraId="3153600B" w14:textId="77777777" w:rsidR="005F66EC" w:rsidRDefault="005F66EC" w:rsidP="005F66EC">
      <w:pPr>
        <w:pStyle w:val="B1"/>
        <w:rPr>
          <w:ins w:id="1409" w:author="S2-2204972" w:date="2022-05-20T10:00:00Z"/>
        </w:rPr>
      </w:pPr>
      <w:ins w:id="1410" w:author="S2-2204972" w:date="2022-05-20T10:00:00Z">
        <w:r>
          <w:t>2.</w:t>
        </w:r>
        <w:r>
          <w:tab/>
          <w:t>SMF1 reports/registers the 5G VN group identifier</w:t>
        </w:r>
        <w:r>
          <w:rPr>
            <w:lang w:val="en-US"/>
          </w:rPr>
          <w:t xml:space="preserve"> </w:t>
        </w:r>
        <w:r>
          <w:t>of UE1</w:t>
        </w:r>
        <w:r>
          <w:rPr>
            <w:lang w:val="en-US"/>
          </w:rPr>
          <w:t xml:space="preserve">, </w:t>
        </w:r>
        <w:r>
          <w:t>SMF1 identifier</w:t>
        </w:r>
        <w:r>
          <w:rPr>
            <w:lang w:val="en-US"/>
          </w:rPr>
          <w:t xml:space="preserve"> and UPF1 identifier</w:t>
        </w:r>
        <w:r>
          <w:t xml:space="preserve"> to the GSMF (Group Session Management Function).</w:t>
        </w:r>
      </w:ins>
    </w:p>
    <w:p w14:paraId="66985F15" w14:textId="77777777" w:rsidR="005F66EC" w:rsidRDefault="005F66EC" w:rsidP="005F66EC">
      <w:pPr>
        <w:pStyle w:val="B1"/>
        <w:rPr>
          <w:ins w:id="1411" w:author="S2-2204972" w:date="2022-05-20T10:00:00Z"/>
        </w:rPr>
      </w:pPr>
      <w:ins w:id="1412" w:author="S2-2204972" w:date="2022-05-20T10:00:00Z">
        <w:r>
          <w:t>3.</w:t>
        </w:r>
        <w:r>
          <w:tab/>
          <w:t>In order to enable communication among the group members served by different SMFs, the SMF1 may subscribe to the GSMF for the 5G VN group change events</w:t>
        </w:r>
        <w:r>
          <w:rPr>
            <w:lang w:val="en-US"/>
          </w:rPr>
          <w:t xml:space="preserve"> </w:t>
        </w:r>
        <w:r>
          <w:t>as described in clause 6.5.3.1.</w:t>
        </w:r>
      </w:ins>
    </w:p>
    <w:p w14:paraId="7E84A7B4" w14:textId="77777777" w:rsidR="005F66EC" w:rsidRDefault="005F66EC" w:rsidP="005F66EC">
      <w:pPr>
        <w:pStyle w:val="B1"/>
        <w:rPr>
          <w:ins w:id="1413" w:author="S2-2204972" w:date="2022-05-20T10:00:00Z"/>
        </w:rPr>
      </w:pPr>
      <w:ins w:id="1414" w:author="S2-2204972" w:date="2022-05-20T10:00:00Z">
        <w:r>
          <w:t>4.</w:t>
        </w:r>
        <w:r>
          <w:tab/>
        </w:r>
        <w:r>
          <w:rPr>
            <w:lang w:val="en-US"/>
          </w:rPr>
          <w:t>In order to enable the 5G VN group management due to UPF topology change, the SMF1 may subscribe to the GSMF for the 5G VN group management change events. (e.g. when the GSMF decide to setup/release the N19 tunnel which is relevant to SMF1)</w:t>
        </w:r>
        <w:r>
          <w:t>.</w:t>
        </w:r>
      </w:ins>
    </w:p>
    <w:p w14:paraId="4222A6FE" w14:textId="77777777" w:rsidR="005F66EC" w:rsidRDefault="005F66EC" w:rsidP="005F66EC">
      <w:pPr>
        <w:pStyle w:val="B1"/>
        <w:rPr>
          <w:ins w:id="1415" w:author="S2-2204972" w:date="2022-05-20T10:00:00Z"/>
        </w:rPr>
      </w:pPr>
      <w:ins w:id="1416" w:author="S2-2204972" w:date="2022-05-20T10:00:00Z">
        <w:r>
          <w:t>5.</w:t>
        </w:r>
        <w:r>
          <w:tab/>
          <w:t>Similar as step </w:t>
        </w:r>
        <w:r>
          <w:rPr>
            <w:lang w:val="en-US"/>
          </w:rPr>
          <w:t>1</w:t>
        </w:r>
        <w:r>
          <w:t>.</w:t>
        </w:r>
        <w:r>
          <w:rPr>
            <w:lang w:val="en-US"/>
          </w:rPr>
          <w:t xml:space="preserve"> </w:t>
        </w:r>
        <w:r>
          <w:t>In this figure, the UE2 is served by SMF</w:t>
        </w:r>
        <w:r>
          <w:rPr>
            <w:lang w:val="en-US"/>
          </w:rPr>
          <w:t>1</w:t>
        </w:r>
        <w:r>
          <w:t xml:space="preserve"> and UPF2.</w:t>
        </w:r>
      </w:ins>
    </w:p>
    <w:p w14:paraId="466D28D4" w14:textId="77777777" w:rsidR="005F66EC" w:rsidRDefault="005F66EC" w:rsidP="005F66EC">
      <w:pPr>
        <w:pStyle w:val="B1"/>
        <w:rPr>
          <w:ins w:id="1417" w:author="S2-2204972" w:date="2022-05-20T10:00:00Z"/>
          <w:lang w:val="en-US"/>
        </w:rPr>
      </w:pPr>
      <w:ins w:id="1418" w:author="S2-2204972" w:date="2022-05-20T10:00:00Z">
        <w:r>
          <w:t>6.</w:t>
        </w:r>
        <w:r>
          <w:tab/>
          <w:t>Similar as step </w:t>
        </w:r>
        <w:r>
          <w:rPr>
            <w:lang w:val="en-US"/>
          </w:rPr>
          <w:t>2</w:t>
        </w:r>
        <w:r>
          <w:t>.</w:t>
        </w:r>
        <w:r>
          <w:rPr>
            <w:lang w:val="en-US"/>
          </w:rPr>
          <w:t xml:space="preserve"> </w:t>
        </w:r>
        <w:r>
          <w:t>SMF1 reports/registers the 5G VN group identifier</w:t>
        </w:r>
        <w:r>
          <w:rPr>
            <w:lang w:val="en-US"/>
          </w:rPr>
          <w:t xml:space="preserve"> </w:t>
        </w:r>
        <w:r>
          <w:t>of UE</w:t>
        </w:r>
        <w:r>
          <w:rPr>
            <w:lang w:val="en-US"/>
          </w:rPr>
          <w:t xml:space="preserve">2, </w:t>
        </w:r>
        <w:r>
          <w:t>SMF1 identifier</w:t>
        </w:r>
        <w:r>
          <w:rPr>
            <w:lang w:val="en-US"/>
          </w:rPr>
          <w:t xml:space="preserve"> and UPF2 identifier</w:t>
        </w:r>
        <w:r>
          <w:t xml:space="preserve"> to the GSMF (Group Session Management Function).</w:t>
        </w:r>
      </w:ins>
    </w:p>
    <w:p w14:paraId="64C41C96" w14:textId="77777777" w:rsidR="005F66EC" w:rsidRDefault="005F66EC" w:rsidP="005F66EC">
      <w:pPr>
        <w:pStyle w:val="B1"/>
        <w:rPr>
          <w:ins w:id="1419" w:author="S2-2204972" w:date="2022-05-20T10:00:00Z"/>
          <w:lang w:val="en-US"/>
        </w:rPr>
      </w:pPr>
      <w:ins w:id="1420" w:author="S2-2204972" w:date="2022-05-20T10:00:00Z">
        <w:r>
          <w:t>7.</w:t>
        </w:r>
        <w:r>
          <w:tab/>
          <w:t xml:space="preserve">The </w:t>
        </w:r>
        <w:r>
          <w:rPr>
            <w:lang w:val="en-US"/>
          </w:rPr>
          <w:t>GSMF detect that new UPF involved and multiple UPFs are served by one SMF. GSMF determines the UPF topology. In this figure, the GSMF instruct the SMF1 to setup N19 tunnel between UPF1 and UPF2.</w:t>
        </w:r>
      </w:ins>
    </w:p>
    <w:p w14:paraId="5289A2F3" w14:textId="77777777" w:rsidR="005F66EC" w:rsidRDefault="005F66EC" w:rsidP="005F66EC">
      <w:pPr>
        <w:pStyle w:val="B1"/>
        <w:rPr>
          <w:ins w:id="1421" w:author="S2-2204972" w:date="2022-05-20T10:00:00Z"/>
          <w:lang w:val="en-US"/>
        </w:rPr>
      </w:pPr>
      <w:ins w:id="1422" w:author="S2-2204972" w:date="2022-05-20T10:00:00Z">
        <w:r>
          <w:rPr>
            <w:lang w:val="en-US"/>
          </w:rPr>
          <w:t>8.</w:t>
        </w:r>
        <w:r>
          <w:rPr>
            <w:lang w:val="en-US"/>
          </w:rPr>
          <w:tab/>
          <w:t>The GSMF instruct the SMF1 to setup N19 tunnel between UPF1 and UPF2 via 5G VN group management message.</w:t>
        </w:r>
      </w:ins>
    </w:p>
    <w:p w14:paraId="053D12CE" w14:textId="77777777" w:rsidR="005F66EC" w:rsidRDefault="005F66EC" w:rsidP="005F66EC">
      <w:pPr>
        <w:pStyle w:val="B1"/>
        <w:rPr>
          <w:ins w:id="1423" w:author="S2-2204972" w:date="2022-05-20T10:00:00Z"/>
        </w:rPr>
      </w:pPr>
      <w:ins w:id="1424" w:author="S2-2204972" w:date="2022-05-20T10:00:00Z">
        <w:r>
          <w:rPr>
            <w:lang w:val="en-US"/>
          </w:rPr>
          <w:t>9.</w:t>
        </w:r>
        <w:r>
          <w:rPr>
            <w:lang w:val="en-US"/>
          </w:rPr>
          <w:tab/>
          <w:t xml:space="preserve">SMF1 set up N19 tunnel between UPF1 and UPF2. </w:t>
        </w:r>
        <w:r>
          <w:t>(clause 4.</w:t>
        </w:r>
        <w:r>
          <w:rPr>
            <w:lang w:val="en-US"/>
          </w:rPr>
          <w:t>1</w:t>
        </w:r>
        <w:r>
          <w:t>3.</w:t>
        </w:r>
        <w:r>
          <w:rPr>
            <w:lang w:val="en-US"/>
          </w:rPr>
          <w:t>8.</w:t>
        </w:r>
        <w:r>
          <w:t xml:space="preserve">2.2 of TS 23.502 [3]) </w:t>
        </w:r>
      </w:ins>
    </w:p>
    <w:p w14:paraId="13072A1A" w14:textId="77777777" w:rsidR="005F66EC" w:rsidRDefault="005F66EC" w:rsidP="005F66EC">
      <w:pPr>
        <w:pStyle w:val="B1"/>
        <w:rPr>
          <w:ins w:id="1425" w:author="S2-2204972" w:date="2022-05-20T10:00:00Z"/>
          <w:lang w:val="en-US"/>
        </w:rPr>
      </w:pPr>
      <w:ins w:id="1426" w:author="S2-2204972" w:date="2022-05-20T10:00:00Z">
        <w:r>
          <w:rPr>
            <w:lang w:val="en-US"/>
          </w:rPr>
          <w:t>10.</w:t>
        </w:r>
        <w:r>
          <w:rPr>
            <w:lang w:val="en-US"/>
          </w:rPr>
          <w:tab/>
        </w:r>
        <w:r>
          <w:t>Similar as step </w:t>
        </w:r>
        <w:r>
          <w:rPr>
            <w:lang w:val="en-US"/>
          </w:rPr>
          <w:t>1</w:t>
        </w:r>
        <w:r>
          <w:t>.</w:t>
        </w:r>
        <w:r>
          <w:rPr>
            <w:lang w:val="en-US"/>
          </w:rPr>
          <w:t xml:space="preserve"> </w:t>
        </w:r>
        <w:r>
          <w:t>In this figure, the UE</w:t>
        </w:r>
        <w:r>
          <w:rPr>
            <w:lang w:val="en-US"/>
          </w:rPr>
          <w:t>3</w:t>
        </w:r>
        <w:r>
          <w:t xml:space="preserve"> is served by SMF</w:t>
        </w:r>
        <w:r>
          <w:rPr>
            <w:lang w:val="en-US"/>
          </w:rPr>
          <w:t>2</w:t>
        </w:r>
        <w:r>
          <w:t xml:space="preserve"> and UPF</w:t>
        </w:r>
        <w:r>
          <w:rPr>
            <w:lang w:val="en-US"/>
          </w:rPr>
          <w:t>3.</w:t>
        </w:r>
      </w:ins>
    </w:p>
    <w:p w14:paraId="14E6E2F1" w14:textId="77777777" w:rsidR="005F66EC" w:rsidRDefault="005F66EC" w:rsidP="005F66EC">
      <w:pPr>
        <w:pStyle w:val="B1"/>
        <w:rPr>
          <w:ins w:id="1427" w:author="S2-2204972" w:date="2022-05-20T10:00:00Z"/>
          <w:lang w:val="en-US"/>
        </w:rPr>
      </w:pPr>
      <w:ins w:id="1428" w:author="S2-2204972" w:date="2022-05-20T10:00:00Z">
        <w:r>
          <w:rPr>
            <w:lang w:val="en-US"/>
          </w:rPr>
          <w:lastRenderedPageBreak/>
          <w:t>11.</w:t>
        </w:r>
        <w:r>
          <w:rPr>
            <w:lang w:val="en-US"/>
          </w:rPr>
          <w:tab/>
        </w:r>
        <w:r>
          <w:t>Similar as step </w:t>
        </w:r>
        <w:r>
          <w:rPr>
            <w:lang w:val="en-US"/>
          </w:rPr>
          <w:t>2</w:t>
        </w:r>
        <w:r>
          <w:t>.</w:t>
        </w:r>
        <w:r>
          <w:rPr>
            <w:lang w:val="en-US"/>
          </w:rPr>
          <w:t xml:space="preserve"> </w:t>
        </w:r>
        <w:r>
          <w:t>SMF</w:t>
        </w:r>
        <w:r>
          <w:rPr>
            <w:lang w:val="en-US"/>
          </w:rPr>
          <w:t>2</w:t>
        </w:r>
        <w:r>
          <w:t xml:space="preserve"> reports/registers the 5G VN group identifier</w:t>
        </w:r>
        <w:r>
          <w:rPr>
            <w:lang w:val="en-US"/>
          </w:rPr>
          <w:t xml:space="preserve"> </w:t>
        </w:r>
        <w:r>
          <w:t>of UE</w:t>
        </w:r>
        <w:r>
          <w:rPr>
            <w:lang w:val="en-US"/>
          </w:rPr>
          <w:t xml:space="preserve">3, </w:t>
        </w:r>
        <w:r>
          <w:t>SMF</w:t>
        </w:r>
        <w:r>
          <w:rPr>
            <w:lang w:val="en-US"/>
          </w:rPr>
          <w:t>2</w:t>
        </w:r>
        <w:r>
          <w:t xml:space="preserve"> identifier</w:t>
        </w:r>
        <w:r>
          <w:rPr>
            <w:lang w:val="en-US"/>
          </w:rPr>
          <w:t xml:space="preserve"> and UPF3 identifier</w:t>
        </w:r>
        <w:r>
          <w:t xml:space="preserve"> to the GSMF (Group Session Management Function)</w:t>
        </w:r>
        <w:r>
          <w:rPr>
            <w:lang w:val="en-US"/>
          </w:rPr>
          <w:t>.</w:t>
        </w:r>
      </w:ins>
    </w:p>
    <w:p w14:paraId="789CF391" w14:textId="77777777" w:rsidR="005F66EC" w:rsidRDefault="005F66EC" w:rsidP="005F66EC">
      <w:pPr>
        <w:pStyle w:val="B1"/>
        <w:rPr>
          <w:ins w:id="1429" w:author="S2-2204972" w:date="2022-05-20T10:00:00Z"/>
          <w:lang w:val="en-US"/>
        </w:rPr>
      </w:pPr>
      <w:ins w:id="1430" w:author="S2-2204972" w:date="2022-05-20T10:00:00Z">
        <w:r>
          <w:rPr>
            <w:lang w:val="en-US"/>
          </w:rPr>
          <w:t>12.</w:t>
        </w:r>
        <w:r>
          <w:rPr>
            <w:lang w:val="en-US"/>
          </w:rPr>
          <w:tab/>
        </w:r>
        <w:r>
          <w:t>Similar as step </w:t>
        </w:r>
        <w:r>
          <w:rPr>
            <w:lang w:val="en-US"/>
          </w:rPr>
          <w:t>3.</w:t>
        </w:r>
      </w:ins>
    </w:p>
    <w:p w14:paraId="3838EE79" w14:textId="77777777" w:rsidR="005F66EC" w:rsidRDefault="005F66EC" w:rsidP="005F66EC">
      <w:pPr>
        <w:pStyle w:val="B1"/>
        <w:rPr>
          <w:ins w:id="1431" w:author="S2-2204972" w:date="2022-05-20T10:00:00Z"/>
          <w:lang w:val="en-US"/>
        </w:rPr>
      </w:pPr>
      <w:ins w:id="1432" w:author="S2-2204972" w:date="2022-05-20T10:00:00Z">
        <w:r>
          <w:rPr>
            <w:lang w:val="en-US"/>
          </w:rPr>
          <w:t>13.</w:t>
        </w:r>
        <w:r>
          <w:rPr>
            <w:lang w:val="en-US"/>
          </w:rPr>
          <w:tab/>
        </w:r>
        <w:r>
          <w:t xml:space="preserve">The </w:t>
        </w:r>
        <w:r>
          <w:rPr>
            <w:lang w:val="en-US"/>
          </w:rPr>
          <w:t>GSMF detect that multiple SMF involved. Based on different 5G VN management strategy, GSMF determines the UPF topology. As an example, the GSMF decide to setup the N19 tunnel between UPF1 and UPF3.</w:t>
        </w:r>
      </w:ins>
    </w:p>
    <w:p w14:paraId="7B2167E7" w14:textId="77777777" w:rsidR="005F66EC" w:rsidRDefault="005F66EC" w:rsidP="005F66EC">
      <w:pPr>
        <w:pStyle w:val="B1"/>
        <w:rPr>
          <w:ins w:id="1433" w:author="S2-2204972" w:date="2022-05-20T10:00:00Z"/>
          <w:lang w:val="en-US"/>
        </w:rPr>
      </w:pPr>
      <w:ins w:id="1434" w:author="S2-2204972" w:date="2022-05-20T10:00:00Z">
        <w:r>
          <w:rPr>
            <w:lang w:val="en-US"/>
          </w:rPr>
          <w:t>14.</w:t>
        </w:r>
        <w:r>
          <w:rPr>
            <w:lang w:val="en-US"/>
          </w:rPr>
          <w:tab/>
          <w:t>The GSMF instruct the SMF1 to setup N19 tunnel between UPF1 and UPF3 via 5G VN group management message.</w:t>
        </w:r>
      </w:ins>
    </w:p>
    <w:p w14:paraId="4B9C01DA" w14:textId="77777777" w:rsidR="005F66EC" w:rsidRDefault="005F66EC" w:rsidP="005F66EC">
      <w:pPr>
        <w:pStyle w:val="B1"/>
        <w:rPr>
          <w:ins w:id="1435" w:author="S2-2204972" w:date="2022-05-20T10:00:00Z"/>
          <w:lang w:val="en-US"/>
        </w:rPr>
      </w:pPr>
      <w:ins w:id="1436" w:author="S2-2204972" w:date="2022-05-20T10:00:00Z">
        <w:r>
          <w:rPr>
            <w:lang w:val="en-US"/>
          </w:rPr>
          <w:t>15.</w:t>
        </w:r>
        <w:r>
          <w:rPr>
            <w:lang w:val="en-US"/>
          </w:rPr>
          <w:tab/>
          <w:t>(Optional) The GSMF instruct the SMF2 to setup N19 tunnel between UPF1 and UPF3 via 5G VN group management message.</w:t>
        </w:r>
      </w:ins>
    </w:p>
    <w:p w14:paraId="3AFFE8A1" w14:textId="77777777" w:rsidR="005F66EC" w:rsidRDefault="005F66EC" w:rsidP="005F66EC">
      <w:pPr>
        <w:pStyle w:val="B1"/>
        <w:rPr>
          <w:ins w:id="1437" w:author="S2-2204972" w:date="2022-05-20T10:00:00Z"/>
          <w:lang w:val="en-US"/>
        </w:rPr>
      </w:pPr>
      <w:ins w:id="1438" w:author="S2-2204972" w:date="2022-05-20T10:00:00Z">
        <w:r>
          <w:rPr>
            <w:lang w:val="en-US"/>
          </w:rPr>
          <w:t>16.</w:t>
        </w:r>
        <w:r>
          <w:rPr>
            <w:lang w:val="en-US"/>
          </w:rPr>
          <w:tab/>
          <w:t>The SMF1 or SMF2 (Optional) will setup The N19 tunnel between UPF1 and UPF3 as described in clause 6.5.3.2.</w:t>
        </w:r>
      </w:ins>
    </w:p>
    <w:p w14:paraId="068C3991" w14:textId="77777777" w:rsidR="005F66EC" w:rsidRPr="00EC4F1C" w:rsidRDefault="005F66EC">
      <w:pPr>
        <w:pStyle w:val="EditorsNote"/>
        <w:rPr>
          <w:ins w:id="1439" w:author="S2-2204972" w:date="2022-05-20T10:00:00Z"/>
        </w:rPr>
        <w:pPrChange w:id="1440" w:author="Rapporteur" w:date="2022-05-24T09:33:00Z">
          <w:pPr>
            <w:pStyle w:val="NO"/>
          </w:pPr>
        </w:pPrChange>
      </w:pPr>
      <w:ins w:id="1441" w:author="S2-2204972" w:date="2022-05-20T10:00:00Z">
        <w:r w:rsidRPr="00545E10">
          <w:t>Editor</w:t>
        </w:r>
        <w:r>
          <w:t>'</w:t>
        </w:r>
        <w:r w:rsidRPr="00545E10">
          <w:t>s note:</w:t>
        </w:r>
        <w:r w:rsidRPr="00545E10">
          <w:tab/>
        </w:r>
        <w:r w:rsidRPr="00D827C2">
          <w:rPr>
            <w:rPrChange w:id="1442" w:author="Rapporteur" w:date="2022-05-24T09:33:00Z">
              <w:rPr>
                <w:rFonts w:eastAsia="Microsoft YaHei UI"/>
                <w:sz w:val="22"/>
                <w:szCs w:val="22"/>
              </w:rPr>
            </w:rPrChange>
          </w:rPr>
          <w:t>When the GSMF sends 5G VN management instruction to SMFs to Create N19 tunnels, it is FFS how the SMF(s) know which traffic should go via which N19 link</w:t>
        </w:r>
        <w:r w:rsidRPr="00545E10">
          <w:t>.</w:t>
        </w:r>
      </w:ins>
    </w:p>
    <w:p w14:paraId="58D444BE" w14:textId="381FCA4C" w:rsidR="005B209E" w:rsidRPr="00545E10" w:rsidRDefault="005B209E" w:rsidP="005B209E">
      <w:pPr>
        <w:pStyle w:val="3"/>
      </w:pPr>
      <w:bookmarkStart w:id="1443" w:name="_Toc104284947"/>
      <w:r w:rsidRPr="00545E10">
        <w:t>6.5.4</w:t>
      </w:r>
      <w:r w:rsidRPr="00545E10">
        <w:tab/>
        <w:t>Impacts on existing entities and interfaces</w:t>
      </w:r>
      <w:bookmarkEnd w:id="1443"/>
    </w:p>
    <w:p w14:paraId="625E0D28" w14:textId="122D805E" w:rsidR="005B209E" w:rsidRPr="00545E10" w:rsidDel="00960AB3" w:rsidRDefault="005B209E" w:rsidP="00BD0AFA">
      <w:pPr>
        <w:pStyle w:val="EditorsNote"/>
        <w:rPr>
          <w:del w:id="1444" w:author="S2-2204972" w:date="2022-05-20T10:01:00Z"/>
        </w:rPr>
      </w:pPr>
      <w:del w:id="1445" w:author="S2-2204972" w:date="2022-05-20T10:01:00Z">
        <w:r w:rsidRPr="00545E10" w:rsidDel="00960AB3">
          <w:delText>Editor</w:delText>
        </w:r>
        <w:r w:rsidR="00333336" w:rsidDel="00960AB3">
          <w:delText>'</w:delText>
        </w:r>
        <w:r w:rsidRPr="00545E10" w:rsidDel="00960AB3">
          <w:delText xml:space="preserve">s </w:delText>
        </w:r>
        <w:r w:rsidR="00CA5F30" w:rsidRPr="00545E10" w:rsidDel="00960AB3">
          <w:delText>note:</w:delText>
        </w:r>
        <w:r w:rsidR="00CA5F30" w:rsidRPr="00545E10" w:rsidDel="00960AB3">
          <w:tab/>
        </w:r>
        <w:r w:rsidRPr="00545E10" w:rsidDel="00960AB3">
          <w:delText>This clause lists impacts to existing entities and interfaces.</w:delText>
        </w:r>
      </w:del>
    </w:p>
    <w:p w14:paraId="28E103AC" w14:textId="77777777" w:rsidR="00960AB3" w:rsidRDefault="00960AB3" w:rsidP="00960AB3">
      <w:pPr>
        <w:rPr>
          <w:ins w:id="1446" w:author="S2-2204972" w:date="2022-05-20T10:01:00Z"/>
          <w:lang w:eastAsia="en-US"/>
        </w:rPr>
      </w:pPr>
      <w:ins w:id="1447" w:author="S2-2204972" w:date="2022-05-20T10:01:00Z">
        <w:r>
          <w:rPr>
            <w:lang w:eastAsia="en-US"/>
          </w:rPr>
          <w:t>New capabilities are needed to discover the GSMF handling a 5G VN group.</w:t>
        </w:r>
      </w:ins>
    </w:p>
    <w:p w14:paraId="5B56B3E0" w14:textId="77777777" w:rsidR="00960AB3" w:rsidRDefault="00960AB3" w:rsidP="00960AB3">
      <w:pPr>
        <w:rPr>
          <w:ins w:id="1448" w:author="S2-2204972" w:date="2022-05-20T10:01:00Z"/>
        </w:rPr>
      </w:pPr>
      <w:ins w:id="1449" w:author="S2-2204972" w:date="2022-05-20T10:01:00Z">
        <w:r w:rsidRPr="006042A3">
          <w:rPr>
            <w:b/>
            <w:bCs/>
            <w:lang w:eastAsia="en-US"/>
          </w:rPr>
          <w:t>GSMF</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t>A</w:t>
        </w:r>
        <w:r w:rsidRPr="00545E10">
          <w:t xml:space="preserve"> new NF</w:t>
        </w:r>
        <w:r>
          <w:t xml:space="preserve"> is introduced to support retrieval of peer SMFs, </w:t>
        </w:r>
        <w:r w:rsidRPr="00545E10">
          <w:t>N19 tunnel management</w:t>
        </w:r>
        <w:r>
          <w:t xml:space="preserve"> and </w:t>
        </w:r>
        <w:r>
          <w:rPr>
            <w:lang w:val="en-US"/>
          </w:rPr>
          <w:t>UPF Topology</w:t>
        </w:r>
        <w:r>
          <w:t xml:space="preserve"> management and UE address (IP/MAC)</w:t>
        </w:r>
        <w:r w:rsidRPr="00545E10">
          <w:t>.</w:t>
        </w:r>
        <w:r>
          <w:t>.</w:t>
        </w:r>
      </w:ins>
    </w:p>
    <w:p w14:paraId="283F82C6" w14:textId="77777777" w:rsidR="00960AB3" w:rsidRDefault="00960AB3" w:rsidP="00960AB3">
      <w:pPr>
        <w:rPr>
          <w:ins w:id="1450" w:author="S2-2204972" w:date="2022-05-20T10:01:00Z"/>
        </w:rPr>
      </w:pPr>
      <w:ins w:id="1451" w:author="S2-2204972" w:date="2022-05-20T10:01:00Z">
        <w:r w:rsidRPr="006042A3">
          <w:rPr>
            <w:b/>
            <w:bCs/>
          </w:rPr>
          <w:t>SMF</w:t>
        </w:r>
        <w:r>
          <w:t>: The SMF retrieves a peer SMF information via the GSMF via two ways:  a) the SMF subscribes to the GSMF for the 5G VN group change events and receives a notification including other SMF's identifier information (but also N19 information and information on UE IP/MAC address routing) to the subscribed SMF when events occurs ; b) the SMF can query the SMF information of a specific group member UE from the GSMF.</w:t>
        </w:r>
      </w:ins>
    </w:p>
    <w:p w14:paraId="2788BD13" w14:textId="77777777" w:rsidR="00960AB3" w:rsidRDefault="00960AB3" w:rsidP="00960AB3">
      <w:pPr>
        <w:rPr>
          <w:ins w:id="1452" w:author="S2-2204972" w:date="2022-05-20T10:01:00Z"/>
        </w:rPr>
      </w:pPr>
      <w:ins w:id="1453" w:author="S2-2204972" w:date="2022-05-20T10:01:00Z">
        <w:r>
          <w:t>Based on the information retrieved from GSM the SMF needs to be able to</w:t>
        </w:r>
      </w:ins>
    </w:p>
    <w:p w14:paraId="0EECF726" w14:textId="77777777" w:rsidR="00D827C2" w:rsidRDefault="00D827C2" w:rsidP="00D827C2">
      <w:pPr>
        <w:pStyle w:val="B1"/>
        <w:rPr>
          <w:ins w:id="1454" w:author="S2-2204972" w:date="2022-05-24T09:36:00Z"/>
        </w:rPr>
      </w:pPr>
      <w:ins w:id="1455" w:author="S2-2204972" w:date="2022-05-24T09:35:00Z">
        <w:r w:rsidRPr="00545E10">
          <w:t>-</w:t>
        </w:r>
        <w:r w:rsidRPr="00545E10">
          <w:tab/>
        </w:r>
      </w:ins>
      <w:ins w:id="1456" w:author="S2-2204972" w:date="2022-05-24T09:36:00Z">
        <w:r>
          <w:t>Establish a 5GVNSM session with each other SMF(s) involved in the 5G VN group</w:t>
        </w:r>
      </w:ins>
    </w:p>
    <w:p w14:paraId="44C43748" w14:textId="77777777" w:rsidR="00D827C2" w:rsidRDefault="00D827C2" w:rsidP="00D827C2">
      <w:pPr>
        <w:pStyle w:val="B1"/>
        <w:rPr>
          <w:ins w:id="1457" w:author="S2-2204972" w:date="2022-05-24T09:36:00Z"/>
        </w:rPr>
      </w:pPr>
      <w:ins w:id="1458" w:author="S2-2204972" w:date="2022-05-24T09:35:00Z">
        <w:r w:rsidRPr="00545E10">
          <w:t>-</w:t>
        </w:r>
        <w:r w:rsidRPr="00545E10">
          <w:tab/>
        </w:r>
      </w:ins>
      <w:ins w:id="1459" w:author="S2-2204972" w:date="2022-05-24T09:36:00Z">
        <w:r>
          <w:t>Use this 5GVNSM session with each other SMF(s) involved in the 5G VN group to establish N19 tunnels as instructed by the GSMF</w:t>
        </w:r>
      </w:ins>
    </w:p>
    <w:p w14:paraId="35E75A6C" w14:textId="77777777" w:rsidR="00D827C2" w:rsidRDefault="00D827C2" w:rsidP="00D827C2">
      <w:pPr>
        <w:pStyle w:val="B1"/>
        <w:rPr>
          <w:ins w:id="1460" w:author="S2-2204972" w:date="2022-05-24T09:36:00Z"/>
        </w:rPr>
      </w:pPr>
      <w:ins w:id="1461" w:author="S2-2204972" w:date="2022-05-24T09:36:00Z">
        <w:r w:rsidRPr="00545E10">
          <w:t>-</w:t>
        </w:r>
        <w:r w:rsidRPr="00545E10">
          <w:tab/>
        </w:r>
        <w:r w:rsidRPr="00BC32E7">
          <w:t xml:space="preserve">When a SMF no more serves any member of the 5G VN group, the SMF1 removes N19 tunnel(s) between UPFs controlled by itself and other SMFs. And then this SMF releases the </w:t>
        </w:r>
        <w:r>
          <w:t>5GVNSM</w:t>
        </w:r>
        <w:r w:rsidRPr="00BC32E7">
          <w:t xml:space="preserve"> sessions with other SMF(s)</w:t>
        </w:r>
      </w:ins>
    </w:p>
    <w:p w14:paraId="1F8E7B9B" w14:textId="15C81663" w:rsidR="00D827C2" w:rsidRDefault="00D827C2" w:rsidP="00D827C2">
      <w:pPr>
        <w:pStyle w:val="B1"/>
        <w:rPr>
          <w:ins w:id="1462" w:author="S2-2204972" w:date="2022-05-24T09:36:00Z"/>
        </w:rPr>
      </w:pPr>
      <w:ins w:id="1463" w:author="S2-2204972" w:date="2022-05-24T09:36:00Z">
        <w:r w:rsidRPr="00545E10">
          <w:t>-</w:t>
        </w:r>
        <w:r w:rsidRPr="00545E10">
          <w:tab/>
        </w:r>
        <w:r>
          <w:t>Receive instructions from GSMF about which N19 tunnels need to be establish</w:t>
        </w:r>
      </w:ins>
    </w:p>
    <w:p w14:paraId="38289B23" w14:textId="6340369D" w:rsidR="00D827C2" w:rsidRDefault="00D827C2" w:rsidP="00D827C2">
      <w:pPr>
        <w:pStyle w:val="B1"/>
        <w:rPr>
          <w:ins w:id="1464" w:author="S2-2204972" w:date="2022-05-24T09:36:00Z"/>
        </w:rPr>
      </w:pPr>
      <w:ins w:id="1465" w:author="S2-2204972" w:date="2022-05-24T09:36:00Z">
        <w:r w:rsidRPr="00545E10">
          <w:t>-</w:t>
        </w:r>
        <w:r w:rsidRPr="00545E10">
          <w:tab/>
        </w:r>
        <w:r>
          <w:t>Configure UPF(s) the UPF for traffic routing for such N19 tunnels</w:t>
        </w:r>
      </w:ins>
    </w:p>
    <w:p w14:paraId="08D45F8A" w14:textId="29827460" w:rsidR="00D827C2" w:rsidRDefault="00D827C2" w:rsidP="00D827C2">
      <w:pPr>
        <w:pStyle w:val="B1"/>
        <w:rPr>
          <w:ins w:id="1466" w:author="S2-2204972" w:date="2022-05-24T09:36:00Z"/>
        </w:rPr>
      </w:pPr>
      <w:ins w:id="1467" w:author="S2-2204972" w:date="2022-05-24T09:36:00Z">
        <w:r w:rsidRPr="00545E10">
          <w:t>-</w:t>
        </w:r>
        <w:r w:rsidRPr="00545E10">
          <w:tab/>
        </w:r>
        <w:r>
          <w:t>Handle UPF reports about reports unknown destination UE address</w:t>
        </w:r>
      </w:ins>
    </w:p>
    <w:p w14:paraId="5661F218" w14:textId="4E1C2B52" w:rsidR="00D827C2" w:rsidRDefault="00D827C2" w:rsidP="00D827C2">
      <w:pPr>
        <w:pStyle w:val="B1"/>
        <w:rPr>
          <w:ins w:id="1468" w:author="S2-2204972" w:date="2022-05-24T09:36:00Z"/>
        </w:rPr>
      </w:pPr>
      <w:ins w:id="1469" w:author="S2-2204972" w:date="2022-05-24T09:36:00Z">
        <w:r w:rsidRPr="00545E10">
          <w:t>-</w:t>
        </w:r>
        <w:r w:rsidRPr="00545E10">
          <w:tab/>
        </w:r>
        <w:r>
          <w:t>If the SMF determines that this</w:t>
        </w:r>
        <w:r w:rsidRPr="001E4633">
          <w:t xml:space="preserve"> </w:t>
        </w:r>
        <w:r>
          <w:t>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ins>
    </w:p>
    <w:p w14:paraId="46464699" w14:textId="77777777" w:rsidR="00960AB3" w:rsidRDefault="00960AB3" w:rsidP="00960AB3">
      <w:pPr>
        <w:rPr>
          <w:ins w:id="1470" w:author="S2-2204972" w:date="2022-05-20T10:01:00Z"/>
          <w:lang w:eastAsia="en-US"/>
        </w:rPr>
      </w:pPr>
      <w:ins w:id="1471" w:author="S2-2204972" w:date="2022-05-20T10:01:00Z">
        <w:r w:rsidRPr="006042A3">
          <w:rPr>
            <w:b/>
            <w:bCs/>
            <w:u w:val="single"/>
            <w:lang w:eastAsia="en-US"/>
          </w:rPr>
          <w:t>UPF(s):</w:t>
        </w:r>
        <w:r>
          <w:rPr>
            <w:lang w:eastAsia="en-US"/>
          </w:rPr>
          <w:t xml:space="preserve"> </w:t>
        </w:r>
      </w:ins>
    </w:p>
    <w:p w14:paraId="698BA64E" w14:textId="0644C9FA" w:rsidR="00D827C2" w:rsidRDefault="00D827C2" w:rsidP="00D827C2">
      <w:pPr>
        <w:pStyle w:val="B1"/>
        <w:rPr>
          <w:ins w:id="1472" w:author="S2-2204972" w:date="2022-05-24T09:37:00Z"/>
        </w:rPr>
      </w:pPr>
      <w:ins w:id="1473" w:author="S2-2204972" w:date="2022-05-24T09:37:00Z">
        <w:r w:rsidRPr="00545E10">
          <w:t>-</w:t>
        </w:r>
        <w:r w:rsidRPr="00545E10">
          <w:tab/>
        </w:r>
        <w:r>
          <w:t xml:space="preserve">When UPF detects </w:t>
        </w:r>
        <w:r w:rsidRPr="006042A3">
          <w:t>a destination UE address it does not know</w:t>
        </w:r>
        <w:r>
          <w:t>, the UPF reports this unknown destination UE address to the SMF and needs to buffer the corresponding traffic.</w:t>
        </w:r>
      </w:ins>
    </w:p>
    <w:p w14:paraId="0E816D6B" w14:textId="77777777" w:rsidR="00960AB3" w:rsidRPr="00D827C2" w:rsidRDefault="00960AB3" w:rsidP="00960AB3">
      <w:pPr>
        <w:pStyle w:val="B2"/>
        <w:rPr>
          <w:ins w:id="1474" w:author="S2-2204972" w:date="2022-05-20T10:01:00Z"/>
          <w:rPrChange w:id="1475" w:author="Rapporteur" w:date="2022-05-24T09:34:00Z">
            <w:rPr>
              <w:ins w:id="1476" w:author="S2-2204972" w:date="2022-05-20T10:01:00Z"/>
              <w:lang w:val="en-US"/>
            </w:rPr>
          </w:rPrChange>
        </w:rPr>
      </w:pPr>
      <w:ins w:id="1477" w:author="S2-2204972" w:date="2022-05-20T10:01:00Z">
        <w:r w:rsidRPr="00D827C2">
          <w:rPr>
            <w:rPrChange w:id="1478" w:author="Rapporteur" w:date="2022-05-24T09:34:00Z">
              <w:rPr>
                <w:lang w:val="en-US"/>
              </w:rPr>
            </w:rPrChange>
          </w:rPr>
          <w:t>-</w:t>
        </w:r>
        <w:r w:rsidRPr="00D827C2">
          <w:rPr>
            <w:rPrChange w:id="1479" w:author="Rapporteur" w:date="2022-05-24T09:34:00Z">
              <w:rPr>
                <w:lang w:val="en-US"/>
              </w:rPr>
            </w:rPrChange>
          </w:rPr>
          <w:tab/>
          <w:t>this may entail avoiding sending a new notification while the UPF is waiting to receive the answer to its previous notification</w:t>
        </w:r>
      </w:ins>
    </w:p>
    <w:p w14:paraId="2D77E8F6" w14:textId="1052F23F" w:rsidR="00D827C2" w:rsidRDefault="00D827C2" w:rsidP="00D827C2">
      <w:pPr>
        <w:pStyle w:val="B1"/>
        <w:rPr>
          <w:ins w:id="1480" w:author="S2-2204972" w:date="2022-05-24T09:37:00Z"/>
        </w:rPr>
      </w:pPr>
      <w:ins w:id="1481" w:author="S2-2204972" w:date="2022-05-24T09:37:00Z">
        <w:r w:rsidRPr="00545E10">
          <w:t>-</w:t>
        </w:r>
        <w:r w:rsidRPr="00545E10">
          <w:tab/>
        </w:r>
        <w:r>
          <w:t xml:space="preserve">When the UPF receives a response about </w:t>
        </w:r>
        <w:r w:rsidRPr="006042A3">
          <w:t>a destination UE address it does not know</w:t>
        </w:r>
        <w:r>
          <w:t>, the UPF needs to retrieve the corresponding traffic and to send it</w:t>
        </w:r>
      </w:ins>
    </w:p>
    <w:p w14:paraId="4D2B9318" w14:textId="77777777" w:rsidR="006A3231" w:rsidRPr="00960AB3" w:rsidRDefault="006A3231" w:rsidP="00525814">
      <w:pPr>
        <w:rPr>
          <w:lang w:eastAsia="zh-CN"/>
        </w:rPr>
      </w:pPr>
    </w:p>
    <w:p w14:paraId="1BB6D836" w14:textId="0E4B57F0" w:rsidR="00E86BBB" w:rsidRPr="00545E10" w:rsidRDefault="00E86BBB" w:rsidP="00E86BBB">
      <w:pPr>
        <w:pStyle w:val="2"/>
      </w:pPr>
      <w:bookmarkStart w:id="1482" w:name="_Toc104284948"/>
      <w:r w:rsidRPr="00545E10">
        <w:rPr>
          <w:lang w:eastAsia="zh-CN"/>
        </w:rPr>
        <w:lastRenderedPageBreak/>
        <w:t>6.</w:t>
      </w:r>
      <w:r w:rsidR="00842BED" w:rsidRPr="00545E10">
        <w:rPr>
          <w:lang w:eastAsia="zh-CN"/>
        </w:rPr>
        <w:t>6</w:t>
      </w:r>
      <w:r w:rsidRPr="00545E10">
        <w:rPr>
          <w:lang w:eastAsia="ko-KR"/>
        </w:rPr>
        <w:tab/>
      </w:r>
      <w:r w:rsidRPr="00545E10">
        <w:t>Solution</w:t>
      </w:r>
      <w:r w:rsidRPr="00545E10">
        <w:rPr>
          <w:lang w:eastAsia="zh-CN"/>
        </w:rPr>
        <w:t xml:space="preserve"> #</w:t>
      </w:r>
      <w:r w:rsidR="00842BED" w:rsidRPr="00545E10">
        <w:rPr>
          <w:lang w:eastAsia="zh-CN"/>
        </w:rPr>
        <w:t>6</w:t>
      </w:r>
      <w:r w:rsidRPr="00545E10">
        <w:t xml:space="preserve">: </w:t>
      </w:r>
      <w:r w:rsidR="001D4E7A" w:rsidRPr="00545E10">
        <w:t>R</w:t>
      </w:r>
      <w:r w:rsidRPr="00545E10">
        <w:t xml:space="preserve">euse of </w:t>
      </w:r>
      <w:r w:rsidR="00545E10" w:rsidRPr="00545E10">
        <w:t>Rel-1</w:t>
      </w:r>
      <w:r w:rsidRPr="00545E10">
        <w:t>7 QoS framework</w:t>
      </w:r>
      <w:bookmarkEnd w:id="1482"/>
    </w:p>
    <w:p w14:paraId="509156F3" w14:textId="77777777" w:rsidR="00E86BBB" w:rsidRPr="00545E10" w:rsidRDefault="00E86BBB" w:rsidP="00E86BBB">
      <w:pPr>
        <w:pStyle w:val="3"/>
        <w:rPr>
          <w:lang w:eastAsia="ko-KR"/>
        </w:rPr>
      </w:pPr>
      <w:bookmarkStart w:id="1483" w:name="_Toc104284949"/>
      <w:r w:rsidRPr="00545E10">
        <w:rPr>
          <w:lang w:eastAsia="ko-KR"/>
        </w:rPr>
        <w:t>6.</w:t>
      </w:r>
      <w:r w:rsidR="00842BED" w:rsidRPr="00545E10">
        <w:rPr>
          <w:lang w:eastAsia="ko-KR"/>
        </w:rPr>
        <w:t>6</w:t>
      </w:r>
      <w:r w:rsidRPr="00545E10">
        <w:rPr>
          <w:lang w:eastAsia="ko-KR"/>
        </w:rPr>
        <w:t>.1</w:t>
      </w:r>
      <w:r w:rsidRPr="00545E10">
        <w:rPr>
          <w:lang w:eastAsia="ko-KR"/>
        </w:rPr>
        <w:tab/>
        <w:t>Introduction</w:t>
      </w:r>
      <w:bookmarkEnd w:id="1483"/>
    </w:p>
    <w:p w14:paraId="6108A36C" w14:textId="0258530D" w:rsidR="00AB7573" w:rsidRPr="00545E10" w:rsidRDefault="00AB7573" w:rsidP="00AB7573">
      <w:r w:rsidRPr="00545E10">
        <w:t xml:space="preserve">The solution targets </w:t>
      </w:r>
      <w:r w:rsidRPr="00545E10">
        <w:rPr>
          <w:lang w:eastAsia="ko-KR"/>
        </w:rPr>
        <w:t xml:space="preserve">Key Issue #5: </w:t>
      </w:r>
      <w:r w:rsidRPr="00545E10">
        <w:t>Allowing UE to simultaneously send data to different groups with different QoS policy</w:t>
      </w:r>
      <w:r w:rsidR="00BD0AFA">
        <w:t>.</w:t>
      </w:r>
    </w:p>
    <w:p w14:paraId="04368FBF" w14:textId="77777777" w:rsidR="00E86BBB" w:rsidRPr="00545E10" w:rsidRDefault="00E86BBB" w:rsidP="00E86BBB">
      <w:pPr>
        <w:pStyle w:val="3"/>
        <w:rPr>
          <w:lang w:eastAsia="ko-KR"/>
        </w:rPr>
      </w:pPr>
      <w:bookmarkStart w:id="1484" w:name="_Toc104284950"/>
      <w:r w:rsidRPr="00545E10">
        <w:rPr>
          <w:lang w:eastAsia="ko-KR"/>
        </w:rPr>
        <w:t>6.</w:t>
      </w:r>
      <w:r w:rsidR="00842BED" w:rsidRPr="00545E10">
        <w:rPr>
          <w:lang w:eastAsia="ko-KR"/>
        </w:rPr>
        <w:t>6</w:t>
      </w:r>
      <w:r w:rsidRPr="00545E10">
        <w:rPr>
          <w:lang w:eastAsia="ko-KR"/>
        </w:rPr>
        <w:t>.2</w:t>
      </w:r>
      <w:r w:rsidRPr="00545E10">
        <w:rPr>
          <w:lang w:eastAsia="ko-KR"/>
        </w:rPr>
        <w:tab/>
        <w:t>Functional Description</w:t>
      </w:r>
      <w:bookmarkEnd w:id="1484"/>
    </w:p>
    <w:p w14:paraId="646F6DD1" w14:textId="13F60867" w:rsidR="00E86BBB" w:rsidRPr="00545E10" w:rsidRDefault="00E86BBB" w:rsidP="00E86BBB">
      <w:pPr>
        <w:rPr>
          <w:lang w:eastAsia="x-none"/>
        </w:rPr>
      </w:pPr>
      <w:r w:rsidRPr="00545E10">
        <w:rPr>
          <w:lang w:eastAsia="x-none"/>
        </w:rPr>
        <w:t>It is assumed that application logic in the UE determines which data the UE needs to send towards which group</w:t>
      </w:r>
      <w:r w:rsidR="00AB7573" w:rsidRPr="00545E10">
        <w:rPr>
          <w:lang w:eastAsia="x-none"/>
        </w:rPr>
        <w:t>s</w:t>
      </w:r>
      <w:r w:rsidRPr="00545E10">
        <w:rPr>
          <w:lang w:eastAsia="x-none"/>
        </w:rPr>
        <w:t>.</w:t>
      </w:r>
      <w:r w:rsidR="00AB7573" w:rsidRPr="00545E10">
        <w:rPr>
          <w:lang w:eastAsia="x-none"/>
        </w:rPr>
        <w:t xml:space="preserve"> This may mean sending the same data to different destinations (IP addresses).</w:t>
      </w:r>
    </w:p>
    <w:p w14:paraId="21D4C837" w14:textId="4AEABEE6" w:rsidR="00E86BBB" w:rsidRPr="00545E10" w:rsidRDefault="00E86BBB" w:rsidP="00E86BBB">
      <w:r w:rsidRPr="00545E10">
        <w:rPr>
          <w:lang w:eastAsia="x-none"/>
        </w:rPr>
        <w:t>To support</w:t>
      </w:r>
      <w:r w:rsidRPr="00545E10">
        <w:t xml:space="preserve"> </w:t>
      </w:r>
      <w:r w:rsidRPr="00545E10">
        <w:rPr>
          <w:noProof/>
        </w:rPr>
        <w:t>group communication allowing UE</w:t>
      </w:r>
      <w:r w:rsidRPr="00545E10">
        <w:t xml:space="preserve"> to simultaneously send data to different groups, where each group has a different QoS policy, following </w:t>
      </w:r>
      <w:r w:rsidR="00545E10" w:rsidRPr="00545E10">
        <w:t>Rel-1</w:t>
      </w:r>
      <w:r w:rsidRPr="00545E10">
        <w:t>7 mechanisms may be used:</w:t>
      </w:r>
    </w:p>
    <w:p w14:paraId="64590D62" w14:textId="459EC0CD" w:rsidR="00525814" w:rsidRPr="00545E10" w:rsidRDefault="00525814" w:rsidP="00525814">
      <w:pPr>
        <w:pStyle w:val="B1"/>
      </w:pPr>
      <w:r w:rsidRPr="00545E10">
        <w:t>-</w:t>
      </w:r>
      <w:r w:rsidRPr="00545E10">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545E10" w:rsidRDefault="0007181E" w:rsidP="00BD0AFA">
      <w:pPr>
        <w:pStyle w:val="B1"/>
      </w:pPr>
      <w:r w:rsidRPr="00545E10">
        <w:tab/>
        <w:t xml:space="preserve">A UE member of multiple groups may per </w:t>
      </w:r>
      <w:r w:rsidR="00545E10" w:rsidRPr="00545E10">
        <w:t>Rel-1</w:t>
      </w:r>
      <w:r w:rsidRPr="00545E10">
        <w:t>7 establish one or multiple PDU Sessions.</w:t>
      </w:r>
    </w:p>
    <w:p w14:paraId="45B96F61" w14:textId="5B868D74" w:rsidR="0007181E" w:rsidRPr="00545E10" w:rsidRDefault="00BD0AFA" w:rsidP="00BD0AFA">
      <w:pPr>
        <w:pStyle w:val="B1"/>
      </w:pPr>
      <w:r>
        <w:tab/>
      </w:r>
      <w:r w:rsidR="0007181E" w:rsidRPr="00545E10">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545E10" w:rsidRDefault="00BD0AFA" w:rsidP="00BD0AFA">
      <w:pPr>
        <w:pStyle w:val="B1"/>
      </w:pPr>
      <w:r>
        <w:tab/>
      </w:r>
      <w:r w:rsidR="0007181E" w:rsidRPr="00545E10">
        <w:t>If the UE has the same data to send to different groups (thus to different destinations) it creates multiple UL packet to send (one per destination) and applies the QoS rules received from the network to each of the UL packet</w:t>
      </w:r>
      <w:r>
        <w:t>.</w:t>
      </w:r>
    </w:p>
    <w:p w14:paraId="50176803" w14:textId="5C7E5A7F" w:rsidR="00525814" w:rsidRPr="00545E10" w:rsidRDefault="00525814" w:rsidP="00525814">
      <w:pPr>
        <w:pStyle w:val="NO"/>
      </w:pPr>
      <w:r w:rsidRPr="00545E10">
        <w:t>NOTE 1:</w:t>
      </w:r>
      <w:r w:rsidRPr="00545E10">
        <w:tab/>
        <w:t xml:space="preserve">as an example, a UE can send data to different IP multicast addresses where the different IP multicast addresses are reachable over the same PDU Session. Traffic filters (received from the SMF as part of </w:t>
      </w:r>
      <w:r w:rsidR="00545E10" w:rsidRPr="00545E10">
        <w:t>Rel-1</w:t>
      </w:r>
      <w:r w:rsidRPr="00545E10">
        <w:t xml:space="preserve">7 QoS rules within NAS signalling) allow per </w:t>
      </w:r>
      <w:r w:rsidR="00545E10" w:rsidRPr="00545E10">
        <w:t>Rel-1</w:t>
      </w:r>
      <w:r w:rsidRPr="00545E10">
        <w:t>7 mechanisms the UE to perform the classification and marking of UL User plane traffic, i.e. the association of UL traffic to QoS Flows.</w:t>
      </w:r>
    </w:p>
    <w:p w14:paraId="099807E6" w14:textId="5C93E876" w:rsidR="0007181E" w:rsidRPr="00545E10" w:rsidRDefault="00525814" w:rsidP="0007181E">
      <w:pPr>
        <w:pStyle w:val="B1"/>
      </w:pPr>
      <w:r w:rsidRPr="00545E10">
        <w:t>-</w:t>
      </w:r>
      <w:r w:rsidRPr="00545E10">
        <w:tab/>
        <w:t>usage of 5G VN group communications: where each group maps to a DNN (and slice) that may be associated with its own QoS policies</w:t>
      </w:r>
      <w:r w:rsidR="00BD0AFA">
        <w:t>.</w:t>
      </w:r>
    </w:p>
    <w:p w14:paraId="72E8E3D5" w14:textId="77777777" w:rsidR="00BD0AFA" w:rsidRDefault="00BD0AFA" w:rsidP="00BD0AFA">
      <w:pPr>
        <w:pStyle w:val="B1"/>
      </w:pPr>
      <w:r>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Default="00BD0AFA" w:rsidP="00BD0AFA">
      <w:pPr>
        <w:pStyle w:val="B1"/>
      </w:pPr>
      <w:r>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Default="00BD0AFA" w:rsidP="00BD0AFA">
      <w:pPr>
        <w:pStyle w:val="B1"/>
      </w:pPr>
      <w:r>
        <w:tab/>
        <w:t>For Ethernet PDU Sessions different PDU sessions, hence different groups correspond to different values of the couple (UE MAC address, VLAN tag).</w:t>
      </w:r>
    </w:p>
    <w:p w14:paraId="61B75DEA" w14:textId="699A6626" w:rsidR="00E86BBB" w:rsidRPr="00545E10" w:rsidRDefault="00525814" w:rsidP="00525814">
      <w:pPr>
        <w:pStyle w:val="NO"/>
      </w:pPr>
      <w:r w:rsidRPr="00545E10">
        <w:t>NOTE</w:t>
      </w:r>
      <w:r w:rsidR="00BD0AFA">
        <w:t> </w:t>
      </w:r>
      <w:r w:rsidRPr="00545E10">
        <w:t>2:</w:t>
      </w:r>
      <w:r w:rsidRPr="00545E10">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2A8D9180" w:rsidR="00E86BBB" w:rsidRPr="00545E10" w:rsidRDefault="00525814" w:rsidP="00525814">
      <w:pPr>
        <w:pStyle w:val="NO"/>
      </w:pPr>
      <w:r w:rsidRPr="00545E10">
        <w:t>NOTE</w:t>
      </w:r>
      <w:r w:rsidR="00BD0AFA">
        <w:t> </w:t>
      </w:r>
      <w:r w:rsidR="00736036" w:rsidRPr="00545E10">
        <w:t>3</w:t>
      </w:r>
      <w:r w:rsidRPr="00545E10">
        <w:t>:</w:t>
      </w:r>
      <w:r w:rsidRPr="00545E10">
        <w:tab/>
        <w:t xml:space="preserve">Broadcast -multicast requirements in clause 6.13.2 of </w:t>
      </w:r>
      <w:r w:rsidR="005C588E" w:rsidRPr="00545E10">
        <w:t>TS</w:t>
      </w:r>
      <w:r w:rsidR="005C588E">
        <w:t> </w:t>
      </w:r>
      <w:r w:rsidR="005C588E" w:rsidRPr="00545E10">
        <w:t>22.261</w:t>
      </w:r>
      <w:r w:rsidR="005C588E">
        <w:t> </w:t>
      </w:r>
      <w:r w:rsidR="005C588E" w:rsidRPr="00545E10">
        <w:t>[</w:t>
      </w:r>
      <w:r w:rsidRPr="00545E10">
        <w:t>6] need to be studied in a 5MBS related study.</w:t>
      </w:r>
    </w:p>
    <w:p w14:paraId="0EBC48AB" w14:textId="77777777" w:rsidR="00E86BBB" w:rsidRPr="00545E10" w:rsidRDefault="00E86BBB" w:rsidP="00E86BBB">
      <w:pPr>
        <w:pStyle w:val="3"/>
      </w:pPr>
      <w:bookmarkStart w:id="1485" w:name="_Toc104284951"/>
      <w:r w:rsidRPr="00545E10">
        <w:t>6.</w:t>
      </w:r>
      <w:r w:rsidR="00842BED" w:rsidRPr="00545E10">
        <w:t>6</w:t>
      </w:r>
      <w:r w:rsidRPr="00545E10">
        <w:t>.3</w:t>
      </w:r>
      <w:r w:rsidRPr="00545E10">
        <w:tab/>
        <w:t>Procedures</w:t>
      </w:r>
      <w:bookmarkEnd w:id="1485"/>
    </w:p>
    <w:p w14:paraId="683C894E" w14:textId="77777777" w:rsidR="00E86BBB" w:rsidRPr="00545E10" w:rsidRDefault="00E86BBB" w:rsidP="00E86BBB">
      <w:pPr>
        <w:rPr>
          <w:lang w:eastAsia="x-none"/>
        </w:rPr>
      </w:pPr>
      <w:r w:rsidRPr="00545E10">
        <w:rPr>
          <w:lang w:eastAsia="x-none"/>
        </w:rPr>
        <w:t>No changes to existing procedures are needed.</w:t>
      </w:r>
    </w:p>
    <w:p w14:paraId="756C7696" w14:textId="77777777" w:rsidR="00E86BBB" w:rsidRPr="00545E10" w:rsidRDefault="00E86BBB" w:rsidP="00E86BBB">
      <w:pPr>
        <w:pStyle w:val="3"/>
      </w:pPr>
      <w:bookmarkStart w:id="1486" w:name="_Toc104284952"/>
      <w:r w:rsidRPr="00545E10">
        <w:lastRenderedPageBreak/>
        <w:t>6.</w:t>
      </w:r>
      <w:r w:rsidR="00842BED" w:rsidRPr="00545E10">
        <w:t>6</w:t>
      </w:r>
      <w:r w:rsidRPr="00545E10">
        <w:t>.4</w:t>
      </w:r>
      <w:r w:rsidRPr="00545E10">
        <w:tab/>
        <w:t>Impacts on existing entities and interfaces</w:t>
      </w:r>
      <w:bookmarkEnd w:id="1486"/>
    </w:p>
    <w:p w14:paraId="5D0E3EFE" w14:textId="7D832325" w:rsidR="00E86BBB" w:rsidRPr="00545E10" w:rsidRDefault="00E86BBB" w:rsidP="00E86BBB">
      <w:pPr>
        <w:rPr>
          <w:lang w:eastAsia="x-none"/>
        </w:rPr>
      </w:pPr>
      <w:r w:rsidRPr="00545E10">
        <w:rPr>
          <w:lang w:eastAsia="x-none"/>
        </w:rPr>
        <w:t>None</w:t>
      </w:r>
      <w:r w:rsidR="00425D19">
        <w:rPr>
          <w:lang w:eastAsia="x-none"/>
        </w:rPr>
        <w:t>.</w:t>
      </w:r>
    </w:p>
    <w:p w14:paraId="6409BA22" w14:textId="6D1A4C25" w:rsidR="005C51E6" w:rsidRPr="00545E10" w:rsidRDefault="005C51E6" w:rsidP="005C51E6">
      <w:pPr>
        <w:pStyle w:val="2"/>
      </w:pPr>
      <w:bookmarkStart w:id="1487" w:name="_Toc104284953"/>
      <w:r w:rsidRPr="00545E10">
        <w:rPr>
          <w:lang w:eastAsia="zh-CN"/>
        </w:rPr>
        <w:t>6.</w:t>
      </w:r>
      <w:r w:rsidR="00BB2F13" w:rsidRPr="00545E10">
        <w:rPr>
          <w:lang w:eastAsia="zh-CN"/>
        </w:rPr>
        <w:t>7</w:t>
      </w:r>
      <w:r w:rsidRPr="00545E10">
        <w:tab/>
        <w:t>Solution</w:t>
      </w:r>
      <w:r w:rsidRPr="00545E10">
        <w:rPr>
          <w:lang w:eastAsia="zh-CN"/>
        </w:rPr>
        <w:t xml:space="preserve"> #</w:t>
      </w:r>
      <w:r w:rsidR="00BB2F13" w:rsidRPr="00545E10">
        <w:rPr>
          <w:lang w:eastAsia="zh-CN"/>
        </w:rPr>
        <w:t>7</w:t>
      </w:r>
      <w:r w:rsidRPr="00545E10">
        <w:t xml:space="preserve">: A PDU </w:t>
      </w:r>
      <w:r w:rsidR="00465732" w:rsidRPr="00545E10">
        <w:t>S</w:t>
      </w:r>
      <w:r w:rsidRPr="00545E10">
        <w:t>ession with multiple groups</w:t>
      </w:r>
      <w:bookmarkEnd w:id="1487"/>
    </w:p>
    <w:p w14:paraId="64369187" w14:textId="77777777" w:rsidR="005C51E6" w:rsidRPr="00545E10" w:rsidRDefault="005C51E6" w:rsidP="005C51E6">
      <w:pPr>
        <w:pStyle w:val="3"/>
        <w:rPr>
          <w:lang w:eastAsia="ko-KR"/>
        </w:rPr>
      </w:pPr>
      <w:bookmarkStart w:id="1488" w:name="_Toc104284954"/>
      <w:r w:rsidRPr="00545E10">
        <w:rPr>
          <w:lang w:eastAsia="ko-KR"/>
        </w:rPr>
        <w:t>6.</w:t>
      </w:r>
      <w:r w:rsidR="00BB2F13" w:rsidRPr="00545E10">
        <w:rPr>
          <w:lang w:eastAsia="ko-KR"/>
        </w:rPr>
        <w:t>7</w:t>
      </w:r>
      <w:r w:rsidRPr="00545E10">
        <w:rPr>
          <w:lang w:eastAsia="ko-KR"/>
        </w:rPr>
        <w:t>.1</w:t>
      </w:r>
      <w:r w:rsidRPr="00545E10">
        <w:rPr>
          <w:lang w:eastAsia="ko-KR"/>
        </w:rPr>
        <w:tab/>
        <w:t>Introduction</w:t>
      </w:r>
      <w:bookmarkEnd w:id="1488"/>
    </w:p>
    <w:p w14:paraId="1C79C675" w14:textId="77777777" w:rsidR="005C51E6" w:rsidRPr="00545E10" w:rsidRDefault="005C51E6" w:rsidP="005C51E6">
      <w:pPr>
        <w:rPr>
          <w:lang w:eastAsia="ko-KR"/>
        </w:rPr>
      </w:pPr>
      <w:r w:rsidRPr="00545E10">
        <w:rPr>
          <w:lang w:eastAsia="ko-KR"/>
        </w:rPr>
        <w:t>This solution is Key Issue #</w:t>
      </w:r>
      <w:r w:rsidR="00BB2F13" w:rsidRPr="00545E10">
        <w:rPr>
          <w:lang w:eastAsia="ko-KR"/>
        </w:rPr>
        <w:t>5</w:t>
      </w:r>
      <w:r w:rsidRPr="00545E10">
        <w:rPr>
          <w:lang w:eastAsia="ko-KR"/>
        </w:rPr>
        <w:t xml:space="preserve"> on 5G Smart Energy and Infrastructure.</w:t>
      </w:r>
    </w:p>
    <w:p w14:paraId="06BF24E3"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.1-1 depicts the concept of the solution.</w:t>
      </w:r>
    </w:p>
    <w:p w14:paraId="6DB212A9" w14:textId="6020D552" w:rsidR="00BD0AFA" w:rsidRDefault="00BD0AFA" w:rsidP="004729BE">
      <w:pPr>
        <w:pStyle w:val="TH"/>
      </w:pPr>
      <w:r>
        <w:object w:dxaOrig="4523" w:dyaOrig="2171" w14:anchorId="6AAF99F4">
          <v:shape id="_x0000_i1039" type="#_x0000_t75" style="width:226pt;height:108.2pt" o:ole="">
            <v:imagedata r:id="rId44" o:title=""/>
          </v:shape>
          <o:OLEObject Type="Embed" ProgID="Word.Picture.8" ShapeID="_x0000_i1039" DrawAspect="Content" ObjectID="_1714969906" r:id="rId45"/>
        </w:object>
      </w:r>
    </w:p>
    <w:p w14:paraId="327BB162" w14:textId="68037BB0"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.1-1: </w:t>
      </w:r>
      <w:r w:rsidRPr="00545E10">
        <w:t>Group</w:t>
      </w:r>
      <w:r w:rsidRPr="00545E10">
        <w:rPr>
          <w:lang w:eastAsia="ko-KR"/>
        </w:rPr>
        <w:t xml:space="preserve"> </w:t>
      </w:r>
      <w:r w:rsidRPr="00545E10">
        <w:t>communication</w:t>
      </w:r>
      <w:r w:rsidRPr="00545E10">
        <w:rPr>
          <w:lang w:eastAsia="ko-KR"/>
        </w:rPr>
        <w:t xml:space="preserve"> enhancements for SEI (Smart Energy and Infrastructure)</w:t>
      </w:r>
    </w:p>
    <w:p w14:paraId="62234FB7" w14:textId="019FF060" w:rsidR="00465732" w:rsidRPr="00545E10" w:rsidRDefault="00BD0AFA" w:rsidP="00BD0AFA">
      <w:pPr>
        <w:rPr>
          <w:lang w:eastAsia="ko-KR"/>
        </w:rPr>
      </w:pPr>
      <w:r>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del w:id="1489" w:author="S2-2204976" w:date="2022-05-20T10:29:00Z">
        <w:r w:rsidDel="0041711E">
          <w:rPr>
            <w:lang w:eastAsia="ko-KR"/>
          </w:rPr>
          <w:delText xml:space="preserve">A </w:delText>
        </w:r>
      </w:del>
      <w:ins w:id="1490" w:author="S2-2204976" w:date="2022-05-20T10:29:00Z">
        <w:r w:rsidR="0041711E">
          <w:rPr>
            <w:lang w:eastAsia="ko-KR"/>
          </w:rPr>
          <w:t xml:space="preserve">1 </w:t>
        </w:r>
      </w:ins>
      <w:r>
        <w:rPr>
          <w:lang w:eastAsia="ko-KR"/>
        </w:rPr>
        <w:t>group. When the UE sends data to Region.1 group in higher QoS and to Area.</w:t>
      </w:r>
      <w:del w:id="1491" w:author="S2-2204976" w:date="2022-05-20T10:29:00Z">
        <w:r w:rsidDel="0041711E">
          <w:rPr>
            <w:lang w:eastAsia="ko-KR"/>
          </w:rPr>
          <w:delText xml:space="preserve">A </w:delText>
        </w:r>
      </w:del>
      <w:ins w:id="1492" w:author="S2-2204976" w:date="2022-05-20T10:29:00Z">
        <w:r w:rsidR="0041711E">
          <w:rPr>
            <w:lang w:eastAsia="ko-KR"/>
          </w:rPr>
          <w:t xml:space="preserve">1 </w:t>
        </w:r>
      </w:ins>
      <w:r>
        <w:rPr>
          <w:lang w:eastAsia="ko-KR"/>
        </w:rPr>
        <w:t>group in lower QoS. The other UEs which belong to Region.1 group and to Area.</w:t>
      </w:r>
      <w:del w:id="1493" w:author="S2-2204976" w:date="2022-05-20T10:29:00Z">
        <w:r w:rsidDel="0041711E">
          <w:rPr>
            <w:lang w:eastAsia="ko-KR"/>
          </w:rPr>
          <w:delText xml:space="preserve">A </w:delText>
        </w:r>
      </w:del>
      <w:ins w:id="1494" w:author="S2-2204976" w:date="2022-05-20T10:29:00Z">
        <w:r w:rsidR="0041711E">
          <w:rPr>
            <w:lang w:eastAsia="ko-KR"/>
          </w:rPr>
          <w:t xml:space="preserve">1 </w:t>
        </w:r>
      </w:ins>
      <w:r>
        <w:rPr>
          <w:lang w:eastAsia="ko-KR"/>
        </w:rPr>
        <w:t>group receive data in higher QoS. The UEs which belong to only Region.1 group receive the data in higher QoS. The UEs which belong to Area.</w:t>
      </w:r>
      <w:del w:id="1495" w:author="S2-2204976" w:date="2022-05-20T10:29:00Z">
        <w:r w:rsidDel="0041711E">
          <w:rPr>
            <w:lang w:eastAsia="ko-KR"/>
          </w:rPr>
          <w:delText xml:space="preserve">A </w:delText>
        </w:r>
      </w:del>
      <w:ins w:id="1496" w:author="S2-2204976" w:date="2022-05-20T10:29:00Z">
        <w:r w:rsidR="0041711E">
          <w:rPr>
            <w:lang w:eastAsia="ko-KR"/>
          </w:rPr>
          <w:t xml:space="preserve">1 </w:t>
        </w:r>
      </w:ins>
      <w:r>
        <w:rPr>
          <w:lang w:eastAsia="ko-KR"/>
        </w:rPr>
        <w:t>group receive the data in lower QoS. A UE which belongs to Region.1 only, sends data to UEs which belong to Region.1 group and to Area.1 group and to UEs which belong to Region.1 group. A UE which belongs to Area.</w:t>
      </w:r>
      <w:del w:id="1497" w:author="S2-2204976" w:date="2022-05-20T10:29:00Z">
        <w:r w:rsidDel="0041711E">
          <w:rPr>
            <w:lang w:eastAsia="ko-KR"/>
          </w:rPr>
          <w:delText xml:space="preserve">A </w:delText>
        </w:r>
      </w:del>
      <w:ins w:id="1498" w:author="S2-2204976" w:date="2022-05-20T10:29:00Z">
        <w:r w:rsidR="0041711E">
          <w:rPr>
            <w:lang w:eastAsia="ko-KR"/>
          </w:rPr>
          <w:t xml:space="preserve">1 </w:t>
        </w:r>
      </w:ins>
      <w:r>
        <w:rPr>
          <w:lang w:eastAsia="ko-KR"/>
        </w:rPr>
        <w:t>group olny sends data to UEs which belong to Region.1 group and to Area.1 group and to UEs which belong to Area.</w:t>
      </w:r>
      <w:del w:id="1499" w:author="S2-2204976" w:date="2022-05-20T10:29:00Z">
        <w:r w:rsidDel="0041711E">
          <w:rPr>
            <w:lang w:eastAsia="ko-KR"/>
          </w:rPr>
          <w:delText xml:space="preserve">A </w:delText>
        </w:r>
      </w:del>
      <w:ins w:id="1500" w:author="S2-2204976" w:date="2022-05-20T10:29:00Z">
        <w:r w:rsidR="0041711E">
          <w:rPr>
            <w:lang w:eastAsia="ko-KR"/>
          </w:rPr>
          <w:t xml:space="preserve">1 </w:t>
        </w:r>
      </w:ins>
      <w:r>
        <w:rPr>
          <w:lang w:eastAsia="ko-KR"/>
        </w:rPr>
        <w:t>group.</w:t>
      </w:r>
    </w:p>
    <w:p w14:paraId="0E733C66" w14:textId="77777777" w:rsidR="005C51E6" w:rsidRPr="00545E10" w:rsidRDefault="005C51E6" w:rsidP="005C51E6">
      <w:pPr>
        <w:pStyle w:val="3"/>
        <w:rPr>
          <w:lang w:eastAsia="ko-KR"/>
        </w:rPr>
      </w:pPr>
      <w:bookmarkStart w:id="1501" w:name="_Toc104284955"/>
      <w:r w:rsidRPr="00545E10">
        <w:rPr>
          <w:lang w:eastAsia="ko-KR"/>
        </w:rPr>
        <w:t>6.</w:t>
      </w:r>
      <w:r w:rsidR="00BB2F13" w:rsidRPr="00545E10">
        <w:rPr>
          <w:lang w:eastAsia="ko-KR"/>
        </w:rPr>
        <w:t>7</w:t>
      </w:r>
      <w:r w:rsidRPr="00545E10">
        <w:rPr>
          <w:lang w:eastAsia="ko-KR"/>
        </w:rPr>
        <w:t>.2</w:t>
      </w:r>
      <w:r w:rsidRPr="00545E10">
        <w:rPr>
          <w:lang w:eastAsia="ko-KR"/>
        </w:rPr>
        <w:tab/>
        <w:t>Functional Description</w:t>
      </w:r>
      <w:bookmarkEnd w:id="1501"/>
    </w:p>
    <w:p w14:paraId="75E0CAA0"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.2-1 depicts the concept of the solution.</w:t>
      </w:r>
    </w:p>
    <w:p w14:paraId="0060C8A1" w14:textId="35798167" w:rsidR="00BD0AFA" w:rsidRDefault="00BD0AFA" w:rsidP="004729BE">
      <w:pPr>
        <w:pStyle w:val="TH"/>
      </w:pPr>
      <w:r>
        <w:object w:dxaOrig="5583" w:dyaOrig="4050" w14:anchorId="659781F0">
          <v:shape id="_x0000_i1040" type="#_x0000_t75" style="width:278.45pt;height:201pt" o:ole="">
            <v:imagedata r:id="rId46" o:title=""/>
          </v:shape>
          <o:OLEObject Type="Embed" ProgID="Word.Picture.8" ShapeID="_x0000_i1040" DrawAspect="Content" ObjectID="_1714969907" r:id="rId47"/>
        </w:object>
      </w:r>
    </w:p>
    <w:p w14:paraId="2C89FCBF" w14:textId="5F3DD125"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.2-1: </w:t>
      </w:r>
      <w:r w:rsidRPr="00545E10">
        <w:t>A PDU session with multiple groups</w:t>
      </w:r>
    </w:p>
    <w:p w14:paraId="78AB1FD7" w14:textId="20B09B30" w:rsidR="005C51E6" w:rsidRPr="00545E10" w:rsidRDefault="005C51E6" w:rsidP="005C51E6">
      <w:pPr>
        <w:rPr>
          <w:lang w:eastAsia="ko-KR"/>
        </w:rPr>
      </w:pPr>
      <w:r w:rsidRPr="00545E10">
        <w:rPr>
          <w:lang w:eastAsia="ko-KR"/>
        </w:rPr>
        <w:t>The principles of this solution are like the following. The numbers of each bullet refer to those in Figure 6.</w:t>
      </w:r>
      <w:r w:rsidR="00836CB9" w:rsidRPr="00545E10">
        <w:rPr>
          <w:lang w:eastAsia="ko-KR"/>
        </w:rPr>
        <w:t>7</w:t>
      </w:r>
      <w:r w:rsidRPr="00545E10">
        <w:rPr>
          <w:lang w:eastAsia="ko-KR"/>
        </w:rPr>
        <w:t>.2-1.</w:t>
      </w:r>
    </w:p>
    <w:p w14:paraId="3846E194" w14:textId="104971BD" w:rsidR="00525814" w:rsidRDefault="00525814" w:rsidP="00525814">
      <w:pPr>
        <w:pStyle w:val="B1"/>
        <w:rPr>
          <w:ins w:id="1502" w:author="S2-2204976" w:date="2022-05-20T10:30:00Z"/>
          <w:lang w:eastAsia="ko-KR"/>
        </w:rPr>
      </w:pPr>
      <w:r w:rsidRPr="00545E10">
        <w:rPr>
          <w:lang w:eastAsia="ko-KR"/>
        </w:rPr>
        <w:lastRenderedPageBreak/>
        <w:t>-</w:t>
      </w:r>
      <w:r w:rsidRPr="00545E10">
        <w:rPr>
          <w:lang w:eastAsia="ko-KR"/>
        </w:rPr>
        <w:tab/>
        <w:t>A UE or an AF requests 5GS to configure new groups with different QoS</w:t>
      </w:r>
      <w:r w:rsidR="00333336">
        <w:rPr>
          <w:lang w:eastAsia="ko-KR"/>
        </w:rPr>
        <w:t>'</w:t>
      </w:r>
      <w:r w:rsidRPr="00545E10">
        <w:rPr>
          <w:lang w:eastAsia="ko-KR"/>
        </w:rPr>
        <w:t xml:space="preserve">s (0). UDM/UDR stores the group QoS information. SMF retrieves the information during PDU </w:t>
      </w:r>
      <w:r w:rsidR="00CA7B7B" w:rsidRPr="00545E10">
        <w:rPr>
          <w:lang w:eastAsia="ko-KR"/>
        </w:rPr>
        <w:t>S</w:t>
      </w:r>
      <w:r w:rsidRPr="00545E10">
        <w:rPr>
          <w:lang w:eastAsia="ko-KR"/>
        </w:rPr>
        <w:t>ession setup.</w:t>
      </w:r>
      <w:r w:rsidR="00CA7B7B" w:rsidRPr="00545E10">
        <w:t xml:space="preserve"> </w:t>
      </w:r>
      <w:r w:rsidR="00CA7B7B" w:rsidRPr="00545E10">
        <w:rPr>
          <w:lang w:eastAsia="ko-KR"/>
        </w:rPr>
        <w:t>AF</w:t>
      </w:r>
      <w:r w:rsidR="00CA7B7B" w:rsidRPr="00545E10">
        <w:t xml:space="preserve"> </w:t>
      </w:r>
      <w:r w:rsidR="00CA7B7B" w:rsidRPr="00545E10">
        <w:rPr>
          <w:lang w:eastAsia="ko-KR"/>
        </w:rPr>
        <w:t>can</w:t>
      </w:r>
      <w:r w:rsidR="00CA7B7B" w:rsidRPr="00545E10">
        <w:t xml:space="preserve"> </w:t>
      </w:r>
      <w:r w:rsidR="00CA7B7B" w:rsidRPr="00545E10">
        <w:rPr>
          <w:lang w:eastAsia="ko-KR"/>
        </w:rPr>
        <w:t>pre-configure</w:t>
      </w:r>
      <w:r w:rsidR="00CA7B7B" w:rsidRPr="00545E10">
        <w:t xml:space="preserve"> </w:t>
      </w:r>
      <w:r w:rsidR="00CA7B7B" w:rsidRPr="00545E10">
        <w:rPr>
          <w:lang w:eastAsia="ko-KR"/>
        </w:rPr>
        <w:t>the</w:t>
      </w:r>
      <w:r w:rsidR="00CA7B7B" w:rsidRPr="00545E10">
        <w:t xml:space="preserve"> </w:t>
      </w:r>
      <w:r w:rsidR="00CA7B7B" w:rsidRPr="00545E10">
        <w:rPr>
          <w:lang w:eastAsia="ko-KR"/>
        </w:rPr>
        <w:t>group</w:t>
      </w:r>
      <w:r w:rsidR="00CA7B7B" w:rsidRPr="00545E10">
        <w:t xml:space="preserve"> </w:t>
      </w:r>
      <w:r w:rsidR="00CA7B7B" w:rsidRPr="00545E10">
        <w:rPr>
          <w:lang w:eastAsia="ko-KR"/>
        </w:rPr>
        <w:t>and</w:t>
      </w:r>
      <w:r w:rsidR="00CA7B7B" w:rsidRPr="00545E10">
        <w:t xml:space="preserve"> </w:t>
      </w:r>
      <w:r w:rsidR="00CA7B7B" w:rsidRPr="00545E10">
        <w:rPr>
          <w:lang w:eastAsia="ko-KR"/>
        </w:rPr>
        <w:t>the</w:t>
      </w:r>
      <w:r w:rsidR="00CA7B7B" w:rsidRPr="00545E10">
        <w:t xml:space="preserve"> </w:t>
      </w:r>
      <w:r w:rsidR="00CA7B7B" w:rsidRPr="00545E10">
        <w:rPr>
          <w:lang w:eastAsia="ko-KR"/>
        </w:rPr>
        <w:t>QoS</w:t>
      </w:r>
      <w:r w:rsidR="00CA7B7B" w:rsidRPr="00545E10">
        <w:t xml:space="preserve"> </w:t>
      </w:r>
      <w:r w:rsidR="00CA7B7B" w:rsidRPr="00545E10">
        <w:rPr>
          <w:lang w:eastAsia="ko-KR"/>
        </w:rPr>
        <w:t>per</w:t>
      </w:r>
      <w:r w:rsidR="00CA7B7B" w:rsidRPr="00545E10">
        <w:t xml:space="preserve"> </w:t>
      </w:r>
      <w:r w:rsidR="00CA7B7B" w:rsidRPr="00545E10">
        <w:rPr>
          <w:lang w:eastAsia="ko-KR"/>
        </w:rPr>
        <w:t>group.</w:t>
      </w:r>
      <w:r w:rsidR="00CA7B7B" w:rsidRPr="00545E10">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545E10" w:rsidRDefault="0041711E" w:rsidP="0041711E">
      <w:pPr>
        <w:pStyle w:val="B1"/>
        <w:rPr>
          <w:ins w:id="1503" w:author="S2-2204976" w:date="2022-05-20T10:30:00Z"/>
          <w:lang w:eastAsia="ko-KR"/>
        </w:rPr>
      </w:pPr>
      <w:ins w:id="1504" w:author="S2-2204976" w:date="2022-05-20T10:30:00Z">
        <w:r w:rsidRPr="00545E10">
          <w:rPr>
            <w:lang w:eastAsia="ko-KR"/>
          </w:rPr>
          <w:tab/>
        </w:r>
        <w:r>
          <w:rPr>
            <w:lang w:eastAsia="ko-KR"/>
          </w:rPr>
          <w:t xml:space="preserve">AF can predefine GroupA which has sub-groups of Group1 and Group2. </w:t>
        </w:r>
        <w:r w:rsidRPr="002030D9">
          <w:rPr>
            <w:lang w:eastAsia="ko-KR"/>
          </w:rPr>
          <w:t xml:space="preserve">Each of </w:t>
        </w:r>
        <w:r>
          <w:rPr>
            <w:lang w:eastAsia="ko-KR"/>
          </w:rPr>
          <w:t xml:space="preserve">sub-groups </w:t>
        </w:r>
        <w:r w:rsidRPr="002030D9">
          <w:rPr>
            <w:lang w:eastAsia="ko-KR"/>
          </w:rPr>
          <w:t>keeps group data such as memb</w:t>
        </w:r>
        <w:r>
          <w:rPr>
            <w:lang w:eastAsia="ko-KR"/>
          </w:rPr>
          <w:t>e</w:t>
        </w:r>
        <w:r w:rsidRPr="002030D9">
          <w:rPr>
            <w:lang w:eastAsia="ko-KR"/>
          </w:rPr>
          <w:t>rs</w:t>
        </w:r>
        <w:r>
          <w:rPr>
            <w:lang w:eastAsia="ko-KR"/>
          </w:rPr>
          <w:t>,</w:t>
        </w:r>
        <w:r w:rsidRPr="002030D9">
          <w:rPr>
            <w:lang w:eastAsia="ko-KR"/>
          </w:rPr>
          <w:t xml:space="preserve"> QoS requirements, and so on.</w:t>
        </w:r>
      </w:ins>
    </w:p>
    <w:p w14:paraId="576AB504" w14:textId="2A19B0C6" w:rsidR="00525814" w:rsidRPr="00545E10" w:rsidRDefault="00525814" w:rsidP="00525814">
      <w:pPr>
        <w:pStyle w:val="B1"/>
        <w:rPr>
          <w:lang w:eastAsia="ko-KR"/>
        </w:rPr>
      </w:pPr>
      <w:r w:rsidRPr="00545E10">
        <w:rPr>
          <w:lang w:eastAsia="ko-KR"/>
        </w:rPr>
        <w:t>-</w:t>
      </w:r>
      <w:r w:rsidRPr="00545E10">
        <w:rPr>
          <w:lang w:eastAsia="ko-KR"/>
        </w:rPr>
        <w:tab/>
        <w:t>A UE establish</w:t>
      </w:r>
      <w:ins w:id="1505" w:author="S2-2204976" w:date="2022-05-20T10:30:00Z">
        <w:r w:rsidR="0041711E">
          <w:rPr>
            <w:lang w:eastAsia="ko-KR"/>
          </w:rPr>
          <w:t>es</w:t>
        </w:r>
      </w:ins>
      <w:r w:rsidRPr="00545E10">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77777777" w:rsidR="0041711E" w:rsidRDefault="0041711E" w:rsidP="0041711E">
      <w:pPr>
        <w:pStyle w:val="EditorsNote"/>
        <w:rPr>
          <w:ins w:id="1506" w:author="S2-2204976" w:date="2022-05-20T10:30:00Z"/>
          <w:lang w:eastAsia="ko-KR"/>
        </w:rPr>
      </w:pPr>
      <w:ins w:id="1507" w:author="S2-2204976" w:date="2022-05-20T10:30:00Z">
        <w:r>
          <w:rPr>
            <w:lang w:eastAsia="ko-KR"/>
          </w:rPr>
          <w:t>Editor's note: how pre-configuration can work and what other means refers to is FFS.</w:t>
        </w:r>
      </w:ins>
    </w:p>
    <w:p w14:paraId="6F2368AF" w14:textId="77777777" w:rsidR="0041711E" w:rsidRPr="00545E10" w:rsidRDefault="0041711E" w:rsidP="0041711E">
      <w:pPr>
        <w:pStyle w:val="B1"/>
        <w:rPr>
          <w:ins w:id="1508" w:author="S2-2204976" w:date="2022-05-20T10:30:00Z"/>
          <w:lang w:eastAsia="ko-KR"/>
        </w:rPr>
      </w:pPr>
      <w:ins w:id="1509" w:author="S2-2204976" w:date="2022-05-20T10:30:00Z">
        <w:r w:rsidRPr="00545E10">
          <w:rPr>
            <w:lang w:eastAsia="ko-KR"/>
          </w:rPr>
          <w:tab/>
        </w:r>
        <w:r>
          <w:rPr>
            <w:lang w:eastAsia="ko-KR"/>
          </w:rPr>
          <w:t>If the AF predefined GroupA which has sub-groups of Group1 and Group2, the UE can establish a PDU Session for the Group1 and Group2 by using GroupA as a group ID.</w:t>
        </w:r>
      </w:ins>
    </w:p>
    <w:p w14:paraId="0F9C01BC" w14:textId="03F3EDC5" w:rsidR="00525814" w:rsidRPr="00545E10" w:rsidRDefault="00525814" w:rsidP="00525814">
      <w:pPr>
        <w:pStyle w:val="B1"/>
        <w:rPr>
          <w:lang w:eastAsia="ko-KR"/>
        </w:rPr>
      </w:pPr>
      <w:r w:rsidRPr="00545E10">
        <w:rPr>
          <w:lang w:eastAsia="ko-KR"/>
        </w:rPr>
        <w:tab/>
        <w:t xml:space="preserve">For each group the PDU </w:t>
      </w:r>
      <w:r w:rsidR="00CA7B7B" w:rsidRPr="00545E10">
        <w:rPr>
          <w:lang w:eastAsia="ko-KR"/>
        </w:rPr>
        <w:t>S</w:t>
      </w:r>
      <w:r w:rsidRPr="00545E10">
        <w:rPr>
          <w:lang w:eastAsia="ko-KR"/>
        </w:rPr>
        <w:t>ession is accessing, there should have one QoS flow. For that, priorities among QoSs among groups are needed. It is also possible with implicit priorities when the QoS information includes priorities.</w:t>
      </w:r>
      <w:r w:rsidR="00CA7B7B" w:rsidRPr="00545E10">
        <w:rPr>
          <w:lang w:eastAsia="ko-KR"/>
        </w:rPr>
        <w:t xml:space="preserve"> Explicit</w:t>
      </w:r>
      <w:r w:rsidR="00CA7B7B" w:rsidRPr="00545E10">
        <w:t xml:space="preserve"> </w:t>
      </w:r>
      <w:r w:rsidR="00CA7B7B" w:rsidRPr="00545E10">
        <w:rPr>
          <w:lang w:eastAsia="ko-KR"/>
        </w:rPr>
        <w:t>priorities</w:t>
      </w:r>
      <w:r w:rsidR="00CA7B7B" w:rsidRPr="00545E10">
        <w:t xml:space="preserve"> (e.g. using Priority Levels) </w:t>
      </w:r>
      <w:r w:rsidR="00CA7B7B" w:rsidRPr="00545E10">
        <w:rPr>
          <w:lang w:eastAsia="ko-KR"/>
        </w:rPr>
        <w:t>are</w:t>
      </w:r>
      <w:r w:rsidR="00CA7B7B" w:rsidRPr="00545E10">
        <w:t xml:space="preserve"> </w:t>
      </w:r>
      <w:r w:rsidR="00CA7B7B" w:rsidRPr="00545E10">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545E10" w:rsidRDefault="00525814" w:rsidP="00FB0BEA">
      <w:pPr>
        <w:pStyle w:val="B1"/>
      </w:pPr>
      <w:r w:rsidRPr="00545E10">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545E10">
        <w:t xml:space="preserve"> Each UE is verified if it is allowed to communicate with a group when the PDU Session is established.</w:t>
      </w:r>
    </w:p>
    <w:p w14:paraId="5A440AAC" w14:textId="77777777" w:rsidR="0041711E" w:rsidRPr="00545E10" w:rsidRDefault="0041711E" w:rsidP="0041711E">
      <w:pPr>
        <w:pStyle w:val="B1"/>
        <w:rPr>
          <w:ins w:id="1510" w:author="S2-2204976" w:date="2022-05-20T10:31:00Z"/>
        </w:rPr>
      </w:pPr>
      <w:ins w:id="1511" w:author="S2-2204976" w:date="2022-05-20T10:31:00Z">
        <w:r w:rsidRPr="00545E10">
          <w:rPr>
            <w:lang w:eastAsia="ko-KR"/>
          </w:rPr>
          <w:tab/>
        </w:r>
        <w:r>
          <w:t xml:space="preserve">If multiple SMFs are needed to support Group1 and Group2, a SMF for Group1 may select another SMF for Group2 and </w:t>
        </w:r>
        <w:r>
          <w:rPr>
            <w:rFonts w:hint="eastAsia"/>
            <w:lang w:eastAsia="ko-KR"/>
          </w:rPr>
          <w:t xml:space="preserve">the SMFs </w:t>
        </w:r>
        <w:r>
          <w:t>signal with each other to complete the PDU Session Establishment procedure including QoS configuration. The SMFs may control inter-PSA UPF communications including QoS configuration.</w:t>
        </w:r>
      </w:ins>
    </w:p>
    <w:p w14:paraId="31DECA4A" w14:textId="0E46004A" w:rsidR="00CA7B7B" w:rsidRPr="00545E10" w:rsidRDefault="00FB0BEA" w:rsidP="00FB0BEA">
      <w:pPr>
        <w:pStyle w:val="B1"/>
        <w:rPr>
          <w:lang w:eastAsia="ko-KR"/>
        </w:rPr>
      </w:pPr>
      <w:r w:rsidRPr="00545E10">
        <w:rPr>
          <w:lang w:eastAsia="ko-KR"/>
        </w:rPr>
        <w:t>-</w:t>
      </w:r>
      <w:r w:rsidRPr="00545E10">
        <w:rPr>
          <w:lang w:eastAsia="ko-KR"/>
        </w:rPr>
        <w:tab/>
      </w:r>
      <w:r w:rsidR="00525814" w:rsidRPr="00545E10">
        <w:rPr>
          <w:lang w:eastAsia="ko-KR"/>
        </w:rPr>
        <w:t xml:space="preserve">The UE sends the traffic to the </w:t>
      </w:r>
      <w:r w:rsidR="00CA7B7B" w:rsidRPr="00545E10">
        <w:rPr>
          <w:lang w:eastAsia="ko-KR"/>
        </w:rPr>
        <w:t xml:space="preserve">PSA </w:t>
      </w:r>
      <w:r w:rsidR="00525814" w:rsidRPr="00545E10">
        <w:rPr>
          <w:lang w:eastAsia="ko-KR"/>
        </w:rPr>
        <w:t>UPF with the highest QoS of the groups. The UPF forward</w:t>
      </w:r>
      <w:r w:rsidR="00CA7B7B" w:rsidRPr="00545E10">
        <w:rPr>
          <w:lang w:eastAsia="ko-KR"/>
        </w:rPr>
        <w:t>s</w:t>
      </w:r>
      <w:r w:rsidR="00525814" w:rsidRPr="00545E10">
        <w:rPr>
          <w:lang w:eastAsia="ko-KR"/>
        </w:rPr>
        <w:t xml:space="preserve"> the traffic to the UEs of a group with the QoS requirements of the group and to the </w:t>
      </w:r>
      <w:r w:rsidR="00CA7B7B" w:rsidRPr="00545E10">
        <w:rPr>
          <w:lang w:eastAsia="ko-KR"/>
        </w:rPr>
        <w:t xml:space="preserve">other </w:t>
      </w:r>
      <w:r w:rsidR="00525814" w:rsidRPr="00545E10">
        <w:rPr>
          <w:lang w:eastAsia="ko-KR"/>
        </w:rPr>
        <w:t>UEs of another group with the dedicated QoS for the group (5)</w:t>
      </w:r>
      <w:r w:rsidR="00BD0AFA">
        <w:rPr>
          <w:lang w:eastAsia="ko-KR"/>
        </w:rPr>
        <w:t>.</w:t>
      </w:r>
      <w:r w:rsidR="00525814" w:rsidRPr="00545E10">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333336">
        <w:rPr>
          <w:lang w:eastAsia="ko-KR"/>
        </w:rPr>
        <w:t>'</w:t>
      </w:r>
      <w:r w:rsidR="00525814" w:rsidRPr="00545E10">
        <w:rPr>
          <w:lang w:eastAsia="ko-KR"/>
        </w:rPr>
        <w:t>s among groups.</w:t>
      </w:r>
      <w:r w:rsidR="00CA7B7B" w:rsidRPr="00545E10">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4CA717B5" w14:textId="1630AEA2" w:rsidR="00FB0BEA" w:rsidRPr="00545E10" w:rsidDel="0041711E" w:rsidRDefault="00CA7B7B" w:rsidP="00FB0BEA">
      <w:pPr>
        <w:pStyle w:val="EditorsNote"/>
        <w:rPr>
          <w:del w:id="1512" w:author="S2-2204976" w:date="2022-05-20T10:31:00Z"/>
          <w:lang w:eastAsia="ko-KR"/>
        </w:rPr>
      </w:pPr>
      <w:del w:id="1513" w:author="S2-2204976" w:date="2022-05-20T10:31:00Z">
        <w:r w:rsidRPr="00545E10" w:rsidDel="0041711E">
          <w:rPr>
            <w:lang w:eastAsia="ko-KR"/>
          </w:rPr>
          <w:delText>Editor</w:delText>
        </w:r>
        <w:r w:rsidR="00333336" w:rsidDel="0041711E">
          <w:rPr>
            <w:lang w:eastAsia="ko-KR"/>
          </w:rPr>
          <w:delText>'</w:delText>
        </w:r>
        <w:r w:rsidRPr="00545E10" w:rsidDel="0041711E">
          <w:rPr>
            <w:lang w:eastAsia="ko-KR"/>
          </w:rPr>
          <w:delText xml:space="preserve">s </w:delText>
        </w:r>
        <w:r w:rsidR="00BD0AFA" w:rsidRPr="00545E10" w:rsidDel="0041711E">
          <w:rPr>
            <w:lang w:eastAsia="ko-KR"/>
          </w:rPr>
          <w:delText>note</w:delText>
        </w:r>
        <w:r w:rsidRPr="00545E10" w:rsidDel="0041711E">
          <w:rPr>
            <w:lang w:eastAsia="ko-KR"/>
          </w:rPr>
          <w:delText>:</w:delText>
        </w:r>
        <w:r w:rsidRPr="00545E10" w:rsidDel="0041711E">
          <w:rPr>
            <w:lang w:eastAsia="ko-KR"/>
          </w:rPr>
          <w:tab/>
          <w:delText xml:space="preserve">As different </w:delText>
        </w:r>
        <w:r w:rsidRPr="00545E10" w:rsidDel="0041711E">
          <w:delText>5G</w:delText>
        </w:r>
        <w:r w:rsidRPr="00545E10" w:rsidDel="0041711E">
          <w:rPr>
            <w:lang w:eastAsia="ko-KR"/>
          </w:rPr>
          <w:delText xml:space="preserve"> VN groups are mapped to different (DNN, S-NSSAI)(s), the solution means that inter UPF communication needs to be set by SMF(s) controlling different DNN/S-NSSAI(s)between UPF(s) serving different DNN/S-NSSAI(s). it is FFs how this is realized.</w:delText>
        </w:r>
      </w:del>
    </w:p>
    <w:p w14:paraId="611A66D4" w14:textId="64CDF7C4" w:rsidR="005C51E6" w:rsidRPr="00545E10" w:rsidRDefault="005C51E6" w:rsidP="00FB0BEA">
      <w:pPr>
        <w:pStyle w:val="3"/>
        <w:rPr>
          <w:lang w:eastAsia="ko-KR"/>
        </w:rPr>
      </w:pPr>
      <w:bookmarkStart w:id="1514" w:name="_Toc104284956"/>
      <w:r w:rsidRPr="00545E10">
        <w:rPr>
          <w:lang w:eastAsia="ko-KR"/>
        </w:rPr>
        <w:t>6.</w:t>
      </w:r>
      <w:r w:rsidR="00BB2F13" w:rsidRPr="00545E10">
        <w:rPr>
          <w:lang w:eastAsia="ko-KR"/>
        </w:rPr>
        <w:t>7</w:t>
      </w:r>
      <w:r w:rsidRPr="00545E10">
        <w:rPr>
          <w:lang w:eastAsia="ko-KR"/>
        </w:rPr>
        <w:t>.3</w:t>
      </w:r>
      <w:r w:rsidRPr="00545E10">
        <w:rPr>
          <w:lang w:eastAsia="ko-KR"/>
        </w:rPr>
        <w:tab/>
        <w:t>Procedures</w:t>
      </w:r>
      <w:bookmarkEnd w:id="1514"/>
    </w:p>
    <w:p w14:paraId="00AEA093" w14:textId="00F07345" w:rsidR="00CA7B7B" w:rsidRPr="00545E10" w:rsidRDefault="00CA7B7B" w:rsidP="00CA7B7B">
      <w:pPr>
        <w:rPr>
          <w:rFonts w:eastAsia="SimSun"/>
          <w:lang w:eastAsia="zh-CN"/>
        </w:rPr>
      </w:pPr>
      <w:r w:rsidRPr="00545E10">
        <w:rPr>
          <w:lang w:eastAsia="ko-KR"/>
        </w:rPr>
        <w:t xml:space="preserve">Figure </w:t>
      </w:r>
      <w:r w:rsidRPr="00545E10">
        <w:t>6.7.3</w:t>
      </w:r>
      <w:del w:id="1515" w:author="S2-2204976" w:date="2022-05-20T10:31:00Z">
        <w:r w:rsidRPr="00545E10" w:rsidDel="0041711E">
          <w:delText>.1</w:delText>
        </w:r>
      </w:del>
      <w:r w:rsidRPr="00545E10">
        <w:t>-1</w:t>
      </w:r>
      <w:r w:rsidRPr="00545E10">
        <w:rPr>
          <w:lang w:eastAsia="ko-KR"/>
        </w:rPr>
        <w:t xml:space="preserve"> outlines the procedure for </w:t>
      </w:r>
      <w:r w:rsidRPr="00545E10">
        <w:t xml:space="preserve">support of a PDU Session with multiple groups </w:t>
      </w:r>
      <w:r w:rsidRPr="00545E10">
        <w:rPr>
          <w:lang w:eastAsia="ko-KR"/>
        </w:rPr>
        <w:t>when</w:t>
      </w:r>
      <w:r w:rsidRPr="00545E10">
        <w:t xml:space="preserve"> </w:t>
      </w:r>
      <w:r w:rsidRPr="00545E10">
        <w:rPr>
          <w:lang w:eastAsia="ko-KR"/>
        </w:rPr>
        <w:t>there</w:t>
      </w:r>
      <w:r w:rsidRPr="00545E10">
        <w:t xml:space="preserve"> </w:t>
      </w:r>
      <w:r w:rsidRPr="00545E10">
        <w:rPr>
          <w:lang w:eastAsia="ko-KR"/>
        </w:rPr>
        <w:t>can</w:t>
      </w:r>
      <w:r w:rsidRPr="00545E10">
        <w:t xml:space="preserve"> </w:t>
      </w:r>
      <w:r w:rsidRPr="00545E10">
        <w:rPr>
          <w:lang w:eastAsia="ko-KR"/>
        </w:rPr>
        <w:t>be</w:t>
      </w:r>
      <w:r w:rsidRPr="00545E10">
        <w:t xml:space="preserve"> </w:t>
      </w:r>
      <w:r w:rsidRPr="00545E10">
        <w:rPr>
          <w:lang w:eastAsia="ko-KR"/>
        </w:rPr>
        <w:t>one</w:t>
      </w:r>
      <w:r w:rsidRPr="00545E10">
        <w:t xml:space="preserve"> </w:t>
      </w:r>
      <w:ins w:id="1516" w:author="S2-2204976" w:date="2022-05-20T10:32:00Z">
        <w:r w:rsidR="0041711E">
          <w:t>SMF/</w:t>
        </w:r>
      </w:ins>
      <w:r w:rsidRPr="00545E10">
        <w:rPr>
          <w:lang w:eastAsia="ko-KR"/>
        </w:rPr>
        <w:t>UPF</w:t>
      </w:r>
      <w:ins w:id="1517" w:author="S2-2204976" w:date="2022-05-20T10:32:00Z">
        <w:r w:rsidR="0041711E">
          <w:rPr>
            <w:lang w:eastAsia="ko-KR"/>
          </w:rPr>
          <w:t>(s)</w:t>
        </w:r>
      </w:ins>
      <w:del w:id="1518" w:author="S2-2204976" w:date="2022-05-20T10:32:00Z">
        <w:r w:rsidRPr="00545E10" w:rsidDel="0041711E">
          <w:delText>.</w:delText>
        </w:r>
      </w:del>
    </w:p>
    <w:p w14:paraId="4652D8EE" w14:textId="5FDA6E97" w:rsidR="00CA7B7B" w:rsidRPr="0041711E" w:rsidRDefault="00CA7B7B" w:rsidP="00CA7B7B">
      <w:pPr>
        <w:pStyle w:val="TH"/>
        <w:rPr>
          <w:rFonts w:eastAsia="SimSun"/>
          <w:lang w:eastAsia="zh-CN"/>
        </w:rPr>
      </w:pPr>
      <w:del w:id="1519" w:author="S2-2204976" w:date="2022-05-20T10:32:00Z">
        <w:r w:rsidRPr="00545E10" w:rsidDel="0041711E">
          <w:object w:dxaOrig="14970" w:dyaOrig="10815" w14:anchorId="7B2CCC82">
            <v:shape id="_x0000_i1041" type="#_x0000_t75" style="width:481.1pt;height:347.5pt" o:ole="">
              <v:imagedata r:id="rId48" o:title=""/>
            </v:shape>
            <o:OLEObject Type="Embed" ProgID="Visio.Drawing.15" ShapeID="_x0000_i1041" DrawAspect="Content" ObjectID="_1714969908" r:id="rId49"/>
          </w:object>
        </w:r>
      </w:del>
      <w:ins w:id="1520" w:author="S2-2204976" w:date="2022-05-20T10:33:00Z">
        <w:r w:rsidR="0041711E">
          <w:object w:dxaOrig="15931" w:dyaOrig="10831" w14:anchorId="0B0527F4">
            <v:shape id="_x0000_i1042" type="#_x0000_t75" style="width:481.1pt;height:326.7pt" o:ole="">
              <v:imagedata r:id="rId50" o:title=""/>
            </v:shape>
            <o:OLEObject Type="Embed" ProgID="Visio.Drawing.15" ShapeID="_x0000_i1042" DrawAspect="Content" ObjectID="_1714969909" r:id="rId51"/>
          </w:object>
        </w:r>
      </w:ins>
    </w:p>
    <w:p w14:paraId="7358FEC5" w14:textId="77777777" w:rsidR="00CA7B7B" w:rsidRPr="00545E10" w:rsidRDefault="00CA7B7B" w:rsidP="00CA7B7B">
      <w:pPr>
        <w:pStyle w:val="TF"/>
        <w:rPr>
          <w:lang w:eastAsia="ko-KR"/>
        </w:rPr>
      </w:pPr>
      <w:r w:rsidRPr="00545E10">
        <w:rPr>
          <w:lang w:eastAsia="ko-KR"/>
        </w:rPr>
        <w:t>Figure 6.7.3-1: Procedure for a</w:t>
      </w:r>
      <w:r w:rsidRPr="00545E10">
        <w:t xml:space="preserve"> PDU session with multiple groups</w:t>
      </w:r>
    </w:p>
    <w:p w14:paraId="1035F0F0" w14:textId="77777777" w:rsidR="00CA7B7B" w:rsidRPr="00545E10" w:rsidRDefault="00CA7B7B" w:rsidP="00CA7B7B">
      <w:pPr>
        <w:pStyle w:val="B1"/>
        <w:rPr>
          <w:lang w:eastAsia="ko-KR"/>
        </w:rPr>
      </w:pPr>
      <w:r w:rsidRPr="00545E10">
        <w:rPr>
          <w:lang w:eastAsia="ko-KR"/>
        </w:rPr>
        <w:lastRenderedPageBreak/>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545E10" w:rsidRDefault="00CA7B7B" w:rsidP="00CA7B7B">
      <w:pPr>
        <w:pStyle w:val="B1"/>
      </w:pPr>
      <w:r w:rsidRPr="00545E10">
        <w:t>1.</w:t>
      </w:r>
      <w:r w:rsidRPr="00545E10">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F4F6C3" w14:textId="1314CDE0" w:rsidR="00CA7B7B" w:rsidRPr="00545E10" w:rsidDel="0041711E" w:rsidRDefault="00CA7B7B" w:rsidP="00CA7B7B">
      <w:pPr>
        <w:pStyle w:val="EditorsNote"/>
        <w:rPr>
          <w:del w:id="1521" w:author="S2-2204976" w:date="2022-05-20T10:33:00Z"/>
        </w:rPr>
      </w:pPr>
      <w:del w:id="1522" w:author="S2-2204976" w:date="2022-05-20T10:33:00Z">
        <w:r w:rsidRPr="00545E10" w:rsidDel="0041711E">
          <w:delText>Editor</w:delText>
        </w:r>
        <w:r w:rsidR="00333336" w:rsidDel="0041711E">
          <w:delText>'</w:delText>
        </w:r>
        <w:r w:rsidRPr="00545E10" w:rsidDel="0041711E">
          <w:delText>s note:</w:delText>
        </w:r>
        <w:r w:rsidR="00BD0AFA" w:rsidDel="0041711E">
          <w:tab/>
        </w:r>
        <w:r w:rsidRPr="00545E10" w:rsidDel="0041711E">
          <w:delText>How DNN</w:delText>
        </w:r>
        <w:r w:rsidRPr="00545E10" w:rsidDel="0041711E">
          <w:rPr>
            <w:lang w:eastAsia="ko-KR"/>
          </w:rPr>
          <w:delText>/</w:delText>
        </w:r>
        <w:r w:rsidRPr="00545E10" w:rsidDel="0041711E">
          <w:delText xml:space="preserve">S_NSSAI specific configuration and subscription data can be accommodated for PDU Sessions that have multiple DNBNs/SNSSAIs is FFS. </w:delText>
        </w:r>
        <w:r w:rsidR="00BD0AFA" w:rsidDel="0041711E">
          <w:delText>e</w:delText>
        </w:r>
        <w:r w:rsidRPr="00545E10" w:rsidDel="0041711E">
          <w:delText>.g. how to address inconsistencies, conflicts and overlaps between the respective subscription data.</w:delText>
        </w:r>
      </w:del>
    </w:p>
    <w:p w14:paraId="54AB6BA9" w14:textId="02C0872E" w:rsidR="00CA7B7B" w:rsidRPr="00545E10" w:rsidRDefault="00CA7B7B" w:rsidP="00BD0AFA">
      <w:pPr>
        <w:pStyle w:val="NO"/>
      </w:pPr>
      <w:r w:rsidRPr="00545E10">
        <w:t>NOTE:</w:t>
      </w:r>
      <w:r w:rsidR="00BD0AFA">
        <w:tab/>
      </w:r>
      <w:r w:rsidRPr="00545E10">
        <w:t>Configuration shall ensure that a SMF / UPF can support all DNNs/S-NSSAIs of the group of groups</w:t>
      </w:r>
      <w:r w:rsidR="00BD0AFA">
        <w:t>.</w:t>
      </w:r>
    </w:p>
    <w:p w14:paraId="4F4E0BEF" w14:textId="77777777" w:rsidR="00CA7B7B" w:rsidRPr="00545E10" w:rsidRDefault="00CA7B7B" w:rsidP="00CA7B7B">
      <w:pPr>
        <w:pStyle w:val="B1"/>
      </w:pPr>
      <w:r w:rsidRPr="00545E10">
        <w:t>2.</w:t>
      </w:r>
      <w:r w:rsidRPr="00545E10">
        <w:tab/>
        <w:t>The SMF checks subscription of the UE1 with the UDM and retrieves group information for Group1 and Group2 from UDM.</w:t>
      </w:r>
    </w:p>
    <w:p w14:paraId="002CABFE" w14:textId="7D8CD865" w:rsidR="00CA7B7B" w:rsidRPr="00545E10" w:rsidRDefault="0041711E" w:rsidP="0041711E">
      <w:pPr>
        <w:pStyle w:val="B1"/>
      </w:pPr>
      <w:ins w:id="1523" w:author="S2-2204976" w:date="2022-05-20T10:33:00Z">
        <w:r>
          <w:t>3</w:t>
        </w:r>
      </w:ins>
      <w:del w:id="1524" w:author="S2-2204976" w:date="2022-05-20T10:33:00Z">
        <w:r w:rsidR="00CA7B7B" w:rsidRPr="00545E10" w:rsidDel="0041711E">
          <w:delText>2a</w:delText>
        </w:r>
      </w:del>
      <w:r w:rsidR="00CA7B7B" w:rsidRPr="00545E10">
        <w:t>.</w:t>
      </w:r>
      <w:r w:rsidR="00CA7B7B" w:rsidRPr="00545E10">
        <w:tab/>
        <w:t>The SMF associates with PCF and retrieves QoS information like QoS1 for Group1 and QoS2 for Group2.</w:t>
      </w:r>
    </w:p>
    <w:p w14:paraId="4CCECC6C" w14:textId="3A7EFD8E" w:rsidR="00CA7B7B" w:rsidRPr="00545E10" w:rsidRDefault="00CA7B7B" w:rsidP="00CA7B7B">
      <w:pPr>
        <w:pStyle w:val="B1"/>
      </w:pPr>
      <w:del w:id="1525" w:author="S2-2204976" w:date="2022-05-20T10:34:00Z">
        <w:r w:rsidRPr="00545E10" w:rsidDel="0041711E">
          <w:delText>3</w:delText>
        </w:r>
      </w:del>
      <w:ins w:id="1526" w:author="S2-2204976" w:date="2022-05-20T10:34:00Z">
        <w:r w:rsidR="0041711E">
          <w:t>4/4a</w:t>
        </w:r>
      </w:ins>
      <w:r w:rsidRPr="00545E10">
        <w:t>.</w:t>
      </w:r>
      <w:r w:rsidRPr="00545E10">
        <w:tab/>
        <w:t>The SMF exchanges N4 controls with the UPF</w:t>
      </w:r>
      <w:ins w:id="1527" w:author="S2-2204976" w:date="2022-05-20T10:34:00Z">
        <w:r w:rsidR="0041711E">
          <w:t>1/UPF2</w:t>
        </w:r>
      </w:ins>
      <w:r w:rsidRPr="00545E10">
        <w:t xml:space="preserve"> for Group1 and Group2.</w:t>
      </w:r>
    </w:p>
    <w:p w14:paraId="348517F7" w14:textId="7E8A420B" w:rsidR="00CA7B7B" w:rsidRDefault="00CA7B7B" w:rsidP="00CA7B7B">
      <w:pPr>
        <w:pStyle w:val="B1"/>
        <w:rPr>
          <w:ins w:id="1528" w:author="S2-2204976" w:date="2022-05-20T10:36:00Z"/>
        </w:rPr>
      </w:pPr>
      <w:del w:id="1529" w:author="S2-2204976" w:date="2022-05-20T10:34:00Z">
        <w:r w:rsidRPr="00545E10" w:rsidDel="0041711E">
          <w:delText>4</w:delText>
        </w:r>
      </w:del>
      <w:ins w:id="1530" w:author="S2-2204976" w:date="2022-05-20T10:34:00Z">
        <w:r w:rsidR="0041711E">
          <w:t>5/5a</w:t>
        </w:r>
      </w:ins>
      <w:r w:rsidRPr="00545E10">
        <w:t>.</w:t>
      </w:r>
      <w:r w:rsidRPr="00545E10">
        <w:tab/>
      </w:r>
      <w:del w:id="1531" w:author="S2-2204976" w:date="2022-05-20T10:34:00Z">
        <w:r w:rsidRPr="00545E10" w:rsidDel="0041711E">
          <w:delText xml:space="preserve">The </w:delText>
        </w:r>
      </w:del>
      <w:r w:rsidRPr="00545E10">
        <w:t>UPF</w:t>
      </w:r>
      <w:ins w:id="1532" w:author="S2-2204976" w:date="2022-05-20T10:34:00Z">
        <w:r w:rsidR="0041711E">
          <w:t>1/UPF2</w:t>
        </w:r>
      </w:ins>
      <w:r w:rsidRPr="00545E10">
        <w:t xml:space="preserve"> setup the forwarding rules for Group1 and Group2.</w:t>
      </w:r>
    </w:p>
    <w:p w14:paraId="1960E009" w14:textId="77777777" w:rsidR="0041711E" w:rsidRDefault="0041711E" w:rsidP="0041711E">
      <w:pPr>
        <w:pStyle w:val="B1"/>
        <w:rPr>
          <w:ins w:id="1533" w:author="S2-2204976" w:date="2022-05-20T10:36:00Z"/>
        </w:rPr>
      </w:pPr>
      <w:ins w:id="1534" w:author="S2-2204976" w:date="2022-05-20T10:36:00Z">
        <w:r w:rsidRPr="00545E10">
          <w:tab/>
        </w:r>
        <w:r w:rsidRPr="00653E6D">
          <w:t>UPF</w:t>
        </w:r>
        <w:r>
          <w:t>1/UPF2</w:t>
        </w:r>
        <w:r w:rsidRPr="00653E6D">
          <w:t xml:space="preserve"> forwards the traffic from UE1 for Group1 and Group2 to UEs </w:t>
        </w:r>
        <w:r>
          <w:t xml:space="preserve">which </w:t>
        </w:r>
        <w:r w:rsidRPr="00653E6D">
          <w:t>belong to (Group1 and Group2) or to Group1 with QoS1. Then, UPF</w:t>
        </w:r>
        <w:r>
          <w:t>1/UPF2</w:t>
        </w:r>
        <w:r w:rsidRPr="00653E6D">
          <w:t xml:space="preserve"> forwards the traffic from UE1 for Group1 and Group2 to UEs </w:t>
        </w:r>
        <w:r>
          <w:t xml:space="preserve">which </w:t>
        </w:r>
        <w:r w:rsidRPr="00653E6D">
          <w:t>belong to Group2 but do not belong to Group1 with QoS2.</w:t>
        </w:r>
      </w:ins>
    </w:p>
    <w:p w14:paraId="70F52097" w14:textId="181CF506" w:rsidR="00CA7B7B" w:rsidRPr="00545E10" w:rsidDel="0041711E" w:rsidRDefault="00CA7B7B" w:rsidP="00CA7B7B">
      <w:pPr>
        <w:pStyle w:val="EditorsNote"/>
        <w:rPr>
          <w:del w:id="1535" w:author="S2-2204976" w:date="2022-05-20T10:36:00Z"/>
        </w:rPr>
      </w:pPr>
      <w:del w:id="1536" w:author="S2-2204976" w:date="2022-05-20T10:36:00Z">
        <w:r w:rsidRPr="00545E10" w:rsidDel="0041711E">
          <w:delText>Editor</w:delText>
        </w:r>
        <w:r w:rsidR="00333336" w:rsidDel="0041711E">
          <w:delText>'</w:delText>
        </w:r>
        <w:r w:rsidRPr="00545E10" w:rsidDel="0041711E">
          <w:delText xml:space="preserve">s </w:delText>
        </w:r>
        <w:r w:rsidR="00BD0AFA" w:rsidRPr="00545E10" w:rsidDel="0041711E">
          <w:delText>note</w:delText>
        </w:r>
        <w:r w:rsidRPr="00545E10" w:rsidDel="0041711E">
          <w:delText>:</w:delText>
        </w:r>
        <w:r w:rsidRPr="00545E10" w:rsidDel="0041711E">
          <w:tab/>
          <w:delText>It is FFS how to set the forwarding rules, e.g. PDR/FAR to achieve the replication of one UL packet and distribution the copies to respective group.</w:delText>
        </w:r>
      </w:del>
    </w:p>
    <w:p w14:paraId="06F03419" w14:textId="354C00DD" w:rsidR="00CA7B7B" w:rsidRPr="00545E10" w:rsidRDefault="0041711E" w:rsidP="00CA7B7B">
      <w:pPr>
        <w:pStyle w:val="B1"/>
        <w:rPr>
          <w:lang w:eastAsia="ko-KR"/>
        </w:rPr>
      </w:pPr>
      <w:ins w:id="1537" w:author="S2-2204976" w:date="2022-05-20T10:36:00Z">
        <w:r>
          <w:t>6</w:t>
        </w:r>
      </w:ins>
      <w:del w:id="1538" w:author="S2-2204976" w:date="2022-05-20T10:36:00Z">
        <w:r w:rsidR="00CA7B7B" w:rsidRPr="00545E10" w:rsidDel="0041711E">
          <w:delText>5</w:delText>
        </w:r>
      </w:del>
      <w:r w:rsidR="00CA7B7B" w:rsidRPr="00545E10">
        <w:t>.</w:t>
      </w:r>
      <w:r w:rsidR="00CA7B7B" w:rsidRPr="00545E10">
        <w:tab/>
        <w:t xml:space="preserve">The SMF sends PDU Session </w:t>
      </w:r>
      <w:del w:id="1539" w:author="S2-2204976" w:date="2022-05-20T10:37:00Z">
        <w:r w:rsidR="00CA7B7B" w:rsidRPr="00545E10" w:rsidDel="0041711E">
          <w:delText>E</w:delText>
        </w:r>
      </w:del>
      <w:ins w:id="1540" w:author="S2-2204976" w:date="2022-05-20T10:37:00Z">
        <w:r>
          <w:t>e</w:t>
        </w:r>
      </w:ins>
      <w:r w:rsidR="00CA7B7B" w:rsidRPr="00545E10">
        <w:t>stablish</w:t>
      </w:r>
      <w:ins w:id="1541" w:author="S2-2204976" w:date="2022-05-20T10:37:00Z">
        <w:r>
          <w:t>ment</w:t>
        </w:r>
      </w:ins>
      <w:r w:rsidR="00CA7B7B" w:rsidRPr="00545E10">
        <w:t xml:space="preserve"> Response for Group1 and Group2 to UE1. </w:t>
      </w:r>
      <w:r w:rsidR="00CA7B7B" w:rsidRPr="00545E10">
        <w:rPr>
          <w:lang w:eastAsia="ko-KR"/>
        </w:rPr>
        <w:t>The SMF sets QoS for the traffic for Group1 and Group2 to QoS1 if QoS1 has higher priority than QoS2.</w:t>
      </w:r>
    </w:p>
    <w:p w14:paraId="480B64A5" w14:textId="35F0A654" w:rsidR="00CA7B7B" w:rsidRPr="00545E10" w:rsidRDefault="0041711E" w:rsidP="0041711E">
      <w:pPr>
        <w:pStyle w:val="B1"/>
      </w:pPr>
      <w:ins w:id="1542" w:author="S2-2204976" w:date="2022-05-20T10:36:00Z">
        <w:r>
          <w:t>6</w:t>
        </w:r>
      </w:ins>
      <w:del w:id="1543" w:author="S2-2204976" w:date="2022-05-20T10:36:00Z">
        <w:r w:rsidR="00CA7B7B" w:rsidRPr="00545E10" w:rsidDel="0041711E">
          <w:delText>5</w:delText>
        </w:r>
      </w:del>
      <w:r w:rsidR="00CA7B7B" w:rsidRPr="00545E10">
        <w:t>a.</w:t>
      </w:r>
      <w:r w:rsidR="00CA7B7B" w:rsidRPr="00545E10">
        <w:tab/>
        <w:t>UE2, which belongs to Group1, establishes PDU Session for Group1 with QoS1</w:t>
      </w:r>
      <w:ins w:id="1544" w:author="S2-2204976" w:date="2022-05-20T10:37:00Z">
        <w:r>
          <w:t xml:space="preserve"> with UPF1</w:t>
        </w:r>
      </w:ins>
      <w:r w:rsidR="00CA7B7B" w:rsidRPr="00545E10">
        <w:t xml:space="preserve">. This includes similar steps similar to steps 1 through </w:t>
      </w:r>
      <w:del w:id="1545" w:author="S2-2204976" w:date="2022-05-20T10:36:00Z">
        <w:r w:rsidR="00CA7B7B" w:rsidRPr="00545E10" w:rsidDel="0041711E">
          <w:delText>5</w:delText>
        </w:r>
      </w:del>
      <w:ins w:id="1546" w:author="S2-2204976" w:date="2022-05-20T10:36:00Z">
        <w:r>
          <w:t>6</w:t>
        </w:r>
      </w:ins>
      <w:r w:rsidR="00CA7B7B" w:rsidRPr="00545E10">
        <w:t>.</w:t>
      </w:r>
    </w:p>
    <w:p w14:paraId="7820E54E" w14:textId="0F803940" w:rsidR="00CA7B7B" w:rsidRPr="00545E10" w:rsidRDefault="0041711E" w:rsidP="0041711E">
      <w:pPr>
        <w:pStyle w:val="B1"/>
      </w:pPr>
      <w:ins w:id="1547" w:author="S2-2204976" w:date="2022-05-20T10:36:00Z">
        <w:r>
          <w:t>6</w:t>
        </w:r>
      </w:ins>
      <w:del w:id="1548" w:author="S2-2204976" w:date="2022-05-20T10:36:00Z">
        <w:r w:rsidR="00CA7B7B" w:rsidRPr="00545E10" w:rsidDel="0041711E">
          <w:delText>5</w:delText>
        </w:r>
      </w:del>
      <w:r w:rsidR="00CA7B7B" w:rsidRPr="00545E10">
        <w:t>b.</w:t>
      </w:r>
      <w:r w:rsidR="00CA7B7B" w:rsidRPr="00545E10">
        <w:tab/>
        <w:t>UE3, which belongs to Group2, establishes PDU Session for Group2 with QoS2</w:t>
      </w:r>
      <w:ins w:id="1549" w:author="S2-2204976" w:date="2022-05-20T10:37:00Z">
        <w:r>
          <w:t xml:space="preserve"> with UPF2</w:t>
        </w:r>
      </w:ins>
      <w:r w:rsidR="00CA7B7B" w:rsidRPr="00545E10">
        <w:t xml:space="preserve">. This includes similar steps similar to steps 1 through </w:t>
      </w:r>
      <w:del w:id="1550" w:author="S2-2204976" w:date="2022-05-20T10:36:00Z">
        <w:r w:rsidR="00CA7B7B" w:rsidRPr="00545E10" w:rsidDel="0041711E">
          <w:delText>5</w:delText>
        </w:r>
      </w:del>
      <w:ins w:id="1551" w:author="S2-2204976" w:date="2022-05-20T10:36:00Z">
        <w:r>
          <w:t>6</w:t>
        </w:r>
      </w:ins>
      <w:r w:rsidR="00CA7B7B" w:rsidRPr="00545E10">
        <w:t>.</w:t>
      </w:r>
    </w:p>
    <w:p w14:paraId="2109D999" w14:textId="036D21DF" w:rsidR="00CA7B7B" w:rsidRDefault="0041711E" w:rsidP="00CA7B7B">
      <w:pPr>
        <w:pStyle w:val="B1"/>
        <w:rPr>
          <w:ins w:id="1552" w:author="S2-2204976" w:date="2022-05-20T10:37:00Z"/>
        </w:rPr>
      </w:pPr>
      <w:ins w:id="1553" w:author="S2-2204976" w:date="2022-05-20T10:37:00Z">
        <w:r>
          <w:t>7</w:t>
        </w:r>
      </w:ins>
      <w:del w:id="1554" w:author="S2-2204976" w:date="2022-05-20T10:37:00Z">
        <w:r w:rsidR="00CA7B7B" w:rsidRPr="00545E10" w:rsidDel="0041711E">
          <w:delText>6</w:delText>
        </w:r>
      </w:del>
      <w:r w:rsidR="00CA7B7B" w:rsidRPr="00545E10">
        <w:t>.</w:t>
      </w:r>
      <w:r w:rsidR="00CA7B7B" w:rsidRPr="00545E10">
        <w:tab/>
        <w:t>UE1 sends traffic for Group1 and Group2 with QoS1 to the UPF.</w:t>
      </w:r>
    </w:p>
    <w:p w14:paraId="0CB922E9" w14:textId="2AE5DCB1" w:rsidR="0041711E" w:rsidRPr="00545E10" w:rsidRDefault="0041711E" w:rsidP="0041711E">
      <w:pPr>
        <w:pStyle w:val="NO"/>
      </w:pPr>
      <w:ins w:id="1555" w:author="S2-2204976" w:date="2022-05-20T10:37:00Z">
        <w:r>
          <w:t>NOTE:</w:t>
        </w:r>
        <w:r w:rsidRPr="00545E10">
          <w:tab/>
        </w:r>
        <w:r>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ins>
    </w:p>
    <w:p w14:paraId="11ED8A97" w14:textId="55C5CB3A" w:rsidR="00CA7B7B" w:rsidRPr="00545E10" w:rsidDel="0041711E" w:rsidRDefault="00CA7B7B" w:rsidP="00FB0BEA">
      <w:pPr>
        <w:pStyle w:val="EditorsNote"/>
        <w:rPr>
          <w:del w:id="1556" w:author="S2-2204976" w:date="2022-05-20T10:38:00Z"/>
        </w:rPr>
      </w:pPr>
      <w:del w:id="1557" w:author="S2-2204976" w:date="2022-05-20T10:38:00Z">
        <w:r w:rsidRPr="00545E10" w:rsidDel="0041711E">
          <w:delText>Editor</w:delText>
        </w:r>
        <w:r w:rsidR="00333336" w:rsidDel="0041711E">
          <w:delText>'</w:delText>
        </w:r>
        <w:r w:rsidRPr="00545E10" w:rsidDel="0041711E">
          <w:delText xml:space="preserve">s </w:delText>
        </w:r>
        <w:r w:rsidR="00333336" w:rsidRPr="00545E10" w:rsidDel="0041711E">
          <w:delText>note</w:delText>
        </w:r>
        <w:r w:rsidRPr="00545E10" w:rsidDel="0041711E">
          <w:delText>:</w:delText>
        </w:r>
        <w:r w:rsidRPr="00545E10" w:rsidDel="0041711E">
          <w:tab/>
        </w:r>
        <w:r w:rsidR="00333336" w:rsidRPr="00545E10" w:rsidDel="0041711E">
          <w:delText xml:space="preserve">It </w:delText>
        </w:r>
        <w:r w:rsidRPr="00545E10" w:rsidDel="0041711E">
          <w:delText>is FFS whether any data sent to such a group (e.g. group 1) shall always be sent to the other group (e.g. group 2). if this is the case, it is questionable to create different groups for this purpose.</w:delText>
        </w:r>
      </w:del>
    </w:p>
    <w:p w14:paraId="60EA8BAF" w14:textId="21B94974" w:rsidR="00CA7B7B" w:rsidRPr="00545E10" w:rsidRDefault="0041711E" w:rsidP="00CA7B7B">
      <w:pPr>
        <w:pStyle w:val="B1"/>
      </w:pPr>
      <w:ins w:id="1558" w:author="S2-2204976" w:date="2022-05-20T10:38:00Z">
        <w:r>
          <w:t>8</w:t>
        </w:r>
      </w:ins>
      <w:del w:id="1559" w:author="S2-2204976" w:date="2022-05-20T10:38:00Z">
        <w:r w:rsidR="00CA7B7B" w:rsidRPr="00545E10" w:rsidDel="0041711E">
          <w:delText>7</w:delText>
        </w:r>
      </w:del>
      <w:r w:rsidR="00CA7B7B" w:rsidRPr="00545E10">
        <w:t>.</w:t>
      </w:r>
      <w:r w:rsidR="00CA7B7B" w:rsidRPr="00545E10">
        <w:tab/>
      </w:r>
      <w:del w:id="1560" w:author="S2-2204976" w:date="2022-05-20T10:38:00Z">
        <w:r w:rsidR="00CA7B7B" w:rsidRPr="00545E10" w:rsidDel="0041711E">
          <w:delText xml:space="preserve">The </w:delText>
        </w:r>
      </w:del>
      <w:r w:rsidR="00CA7B7B" w:rsidRPr="00545E10">
        <w:t>UPF</w:t>
      </w:r>
      <w:ins w:id="1561" w:author="S2-2204976" w:date="2022-05-20T10:38:00Z">
        <w:r>
          <w:t>1</w:t>
        </w:r>
      </w:ins>
      <w:r w:rsidR="00CA7B7B" w:rsidRPr="00545E10">
        <w:t xml:space="preserve"> forwards the traffic from UE1 for Group1 and Group2 to UEs </w:t>
      </w:r>
      <w:ins w:id="1562" w:author="S2-2204976" w:date="2022-05-20T10:38:00Z">
        <w:r>
          <w:t xml:space="preserve">which </w:t>
        </w:r>
      </w:ins>
      <w:r w:rsidR="00CA7B7B" w:rsidRPr="00545E10">
        <w:t>belong</w:t>
      </w:r>
      <w:del w:id="1563" w:author="S2-2204976" w:date="2022-05-20T10:38:00Z">
        <w:r w:rsidR="00CA7B7B" w:rsidRPr="00545E10" w:rsidDel="0041711E">
          <w:delText>s</w:delText>
        </w:r>
      </w:del>
      <w:r w:rsidR="00CA7B7B" w:rsidRPr="00545E10">
        <w:t xml:space="preserve"> to (Group1 and Group2) or to Group1.</w:t>
      </w:r>
    </w:p>
    <w:p w14:paraId="20FDA7B2" w14:textId="01ED823D" w:rsidR="00CA7B7B" w:rsidRDefault="0041711E" w:rsidP="00CA7B7B">
      <w:pPr>
        <w:pStyle w:val="B1"/>
        <w:rPr>
          <w:ins w:id="1564" w:author="S2-2204976" w:date="2022-05-20T10:39:00Z"/>
        </w:rPr>
      </w:pPr>
      <w:ins w:id="1565" w:author="S2-2204976" w:date="2022-05-20T10:38:00Z">
        <w:r>
          <w:t>9</w:t>
        </w:r>
      </w:ins>
      <w:del w:id="1566" w:author="S2-2204976" w:date="2022-05-20T10:38:00Z">
        <w:r w:rsidR="00CA7B7B" w:rsidRPr="00545E10" w:rsidDel="0041711E">
          <w:delText>8</w:delText>
        </w:r>
      </w:del>
      <w:r w:rsidR="00CA7B7B" w:rsidRPr="00545E10">
        <w:t>.</w:t>
      </w:r>
      <w:r w:rsidR="00CA7B7B" w:rsidRPr="00545E10">
        <w:tab/>
      </w:r>
      <w:del w:id="1567" w:author="S2-2204976" w:date="2022-05-20T10:38:00Z">
        <w:r w:rsidR="00CA7B7B" w:rsidRPr="00545E10" w:rsidDel="0041711E">
          <w:delText xml:space="preserve">The </w:delText>
        </w:r>
      </w:del>
      <w:r w:rsidR="00CA7B7B" w:rsidRPr="00545E10">
        <w:t>UPF</w:t>
      </w:r>
      <w:ins w:id="1568" w:author="S2-2204976" w:date="2022-05-20T10:38:00Z">
        <w:r>
          <w:t>1</w:t>
        </w:r>
      </w:ins>
      <w:r w:rsidR="00CA7B7B" w:rsidRPr="00545E10">
        <w:t xml:space="preserve"> sends traffic from UE1 for Group1 and Group2 to UE2 for Group1 with QoS1.</w:t>
      </w:r>
    </w:p>
    <w:p w14:paraId="0FAA1CE1" w14:textId="3D493038" w:rsidR="0041711E" w:rsidRPr="00545E10" w:rsidRDefault="0041711E" w:rsidP="00CA7B7B">
      <w:pPr>
        <w:pStyle w:val="B1"/>
      </w:pPr>
      <w:ins w:id="1569" w:author="S2-2204976" w:date="2022-05-20T10:39:00Z">
        <w:r w:rsidRPr="00E37221">
          <w:t>9</w:t>
        </w:r>
        <w:r>
          <w:t>a</w:t>
        </w:r>
        <w:r w:rsidRPr="00E37221">
          <w:t>.</w:t>
        </w:r>
        <w:r w:rsidRPr="00E37221">
          <w:tab/>
          <w:t xml:space="preserve">UPF1 sends traffic from UE1 for Group1 and Group2 to </w:t>
        </w:r>
        <w:r>
          <w:t>UPF2</w:t>
        </w:r>
        <w:r w:rsidRPr="00E37221">
          <w:t xml:space="preserve"> with QoS</w:t>
        </w:r>
        <w:r>
          <w:t>1</w:t>
        </w:r>
        <w:r w:rsidRPr="00E37221">
          <w:t>.</w:t>
        </w:r>
      </w:ins>
    </w:p>
    <w:p w14:paraId="3E171974" w14:textId="06C892BE" w:rsidR="00CA7B7B" w:rsidRPr="00545E10" w:rsidRDefault="009B1A22" w:rsidP="00CA7B7B">
      <w:pPr>
        <w:pStyle w:val="B1"/>
      </w:pPr>
      <w:ins w:id="1570" w:author="S2-2204976" w:date="2022-05-20T10:39:00Z">
        <w:r>
          <w:t>10</w:t>
        </w:r>
      </w:ins>
      <w:del w:id="1571" w:author="S2-2204976" w:date="2022-05-20T10:39:00Z">
        <w:r w:rsidR="00CA7B7B" w:rsidRPr="00545E10" w:rsidDel="009B1A22">
          <w:delText>9</w:delText>
        </w:r>
      </w:del>
      <w:r w:rsidR="00CA7B7B" w:rsidRPr="00545E10">
        <w:t>.</w:t>
      </w:r>
      <w:r w:rsidR="00CA7B7B" w:rsidRPr="00545E10">
        <w:tab/>
      </w:r>
      <w:del w:id="1572" w:author="S2-2204976" w:date="2022-05-20T10:39:00Z">
        <w:r w:rsidR="00CA7B7B" w:rsidRPr="00545E10" w:rsidDel="009B1A22">
          <w:delText xml:space="preserve">The </w:delText>
        </w:r>
      </w:del>
      <w:r w:rsidR="00CA7B7B" w:rsidRPr="00545E10">
        <w:t>UPF</w:t>
      </w:r>
      <w:ins w:id="1573" w:author="S2-2204976" w:date="2022-05-20T10:39:00Z">
        <w:r>
          <w:t>2</w:t>
        </w:r>
      </w:ins>
      <w:r w:rsidR="00CA7B7B" w:rsidRPr="00545E10">
        <w:t xml:space="preserve"> forwards the traffic from UE1 for Group1 and Group2 to UEs </w:t>
      </w:r>
      <w:ins w:id="1574" w:author="S2-2204976" w:date="2022-05-20T10:39:00Z">
        <w:r>
          <w:t xml:space="preserve">which </w:t>
        </w:r>
      </w:ins>
      <w:r w:rsidR="00CA7B7B" w:rsidRPr="00545E10">
        <w:t>belong</w:t>
      </w:r>
      <w:del w:id="1575" w:author="S2-2204976" w:date="2022-05-20T10:39:00Z">
        <w:r w:rsidR="00CA7B7B" w:rsidRPr="00545E10" w:rsidDel="009B1A22">
          <w:delText>s</w:delText>
        </w:r>
      </w:del>
      <w:r w:rsidR="00CA7B7B" w:rsidRPr="00545E10">
        <w:t xml:space="preserve"> to Group2 but </w:t>
      </w:r>
      <w:ins w:id="1576" w:author="S2-2204976" w:date="2022-05-20T10:39:00Z">
        <w:r>
          <w:t xml:space="preserve">do </w:t>
        </w:r>
      </w:ins>
      <w:r w:rsidR="00CA7B7B" w:rsidRPr="00545E10">
        <w:t>not belong</w:t>
      </w:r>
      <w:del w:id="1577" w:author="S2-2204976" w:date="2022-05-20T10:39:00Z">
        <w:r w:rsidR="00CA7B7B" w:rsidRPr="00545E10" w:rsidDel="009B1A22">
          <w:delText>s</w:delText>
        </w:r>
      </w:del>
      <w:r w:rsidR="00CA7B7B" w:rsidRPr="00545E10">
        <w:t xml:space="preserve"> to Group1.</w:t>
      </w:r>
    </w:p>
    <w:p w14:paraId="17383D0D" w14:textId="4BE84BE1" w:rsidR="00CA7B7B" w:rsidRDefault="00CA7B7B" w:rsidP="00333336">
      <w:pPr>
        <w:pStyle w:val="B1"/>
        <w:rPr>
          <w:ins w:id="1578" w:author="S2-2204976" w:date="2022-05-20T10:40:00Z"/>
        </w:rPr>
      </w:pPr>
      <w:r w:rsidRPr="00545E10">
        <w:t>1</w:t>
      </w:r>
      <w:del w:id="1579" w:author="S2-2204976" w:date="2022-05-20T10:40:00Z">
        <w:r w:rsidRPr="00545E10" w:rsidDel="009B1A22">
          <w:delText>0</w:delText>
        </w:r>
      </w:del>
      <w:ins w:id="1580" w:author="S2-2204976" w:date="2022-05-20T10:40:00Z">
        <w:r w:rsidR="009B1A22">
          <w:t>1</w:t>
        </w:r>
      </w:ins>
      <w:r w:rsidRPr="00545E10">
        <w:t>.</w:t>
      </w:r>
      <w:r w:rsidRPr="00545E10">
        <w:tab/>
      </w:r>
      <w:del w:id="1581" w:author="S2-2204976" w:date="2022-05-20T10:40:00Z">
        <w:r w:rsidRPr="00545E10" w:rsidDel="009B1A22">
          <w:delText xml:space="preserve">The </w:delText>
        </w:r>
      </w:del>
      <w:r w:rsidRPr="00545E10">
        <w:t>UPF</w:t>
      </w:r>
      <w:ins w:id="1582" w:author="S2-2204976" w:date="2022-05-20T10:40:00Z">
        <w:r w:rsidR="009B1A22">
          <w:t>2</w:t>
        </w:r>
      </w:ins>
      <w:r w:rsidRPr="00545E10">
        <w:t xml:space="preserve"> sends traffic from UE1 for Group1 and Group2 to UE3 for Group2 with QoS2.</w:t>
      </w:r>
    </w:p>
    <w:p w14:paraId="29B3C770" w14:textId="610F688C" w:rsidR="009B1A22" w:rsidRDefault="009B1A22" w:rsidP="00333336">
      <w:pPr>
        <w:pStyle w:val="B1"/>
        <w:rPr>
          <w:ins w:id="1583" w:author="S2-2204976" w:date="2022-05-20T10:40:00Z"/>
        </w:rPr>
      </w:pPr>
    </w:p>
    <w:p w14:paraId="5877E873" w14:textId="77777777" w:rsidR="009B1A22" w:rsidRPr="00545E10" w:rsidRDefault="009B1A22" w:rsidP="009B1A22">
      <w:pPr>
        <w:pStyle w:val="B1"/>
        <w:ind w:left="0" w:firstLine="0"/>
        <w:rPr>
          <w:ins w:id="1584" w:author="S2-2204976" w:date="2022-05-20T10:40:00Z"/>
          <w:lang w:eastAsia="ko-KR"/>
        </w:rPr>
      </w:pPr>
      <w:ins w:id="1585" w:author="S2-2204976" w:date="2022-05-20T10:40:00Z">
        <w:r>
          <w:rPr>
            <w:lang w:eastAsia="ko-KR"/>
          </w:rPr>
          <w:t xml:space="preserve">The AF can predefine GroupA which has sub-groups of Group1 and Group2. </w:t>
        </w:r>
        <w:r w:rsidRPr="00094FE0">
          <w:rPr>
            <w:lang w:eastAsia="ko-KR"/>
          </w:rPr>
          <w:t>Figure 6.7.3.1-</w:t>
        </w:r>
        <w:r>
          <w:rPr>
            <w:lang w:eastAsia="ko-KR"/>
          </w:rPr>
          <w:t>2</w:t>
        </w:r>
        <w:r w:rsidRPr="00094FE0">
          <w:rPr>
            <w:lang w:eastAsia="ko-KR"/>
          </w:rPr>
          <w:t xml:space="preserve"> outlines the procedure for support of a PDU Session with </w:t>
        </w:r>
        <w:r>
          <w:rPr>
            <w:lang w:eastAsia="ko-KR"/>
          </w:rPr>
          <w:t xml:space="preserve">GroupA including </w:t>
        </w:r>
        <w:r w:rsidRPr="00094FE0">
          <w:rPr>
            <w:lang w:eastAsia="ko-KR"/>
          </w:rPr>
          <w:t xml:space="preserve">multiple </w:t>
        </w:r>
        <w:r>
          <w:rPr>
            <w:lang w:eastAsia="ko-KR"/>
          </w:rPr>
          <w:t>sub-</w:t>
        </w:r>
        <w:r w:rsidRPr="00094FE0">
          <w:rPr>
            <w:lang w:eastAsia="ko-KR"/>
          </w:rPr>
          <w:t>groups.</w:t>
        </w:r>
      </w:ins>
    </w:p>
    <w:p w14:paraId="2FA01B4C" w14:textId="77777777" w:rsidR="00B234D3" w:rsidRDefault="009B1A22" w:rsidP="00B234D3">
      <w:pPr>
        <w:pStyle w:val="TH"/>
      </w:pPr>
      <w:ins w:id="1586" w:author="S2-2204976" w:date="2022-05-20T10:40:00Z">
        <w:r>
          <w:object w:dxaOrig="15931" w:dyaOrig="10831" w14:anchorId="0642DCCA">
            <v:shape id="_x0000_i1043" type="#_x0000_t75" style="width:481.1pt;height:326.7pt" o:ole="">
              <v:imagedata r:id="rId52" o:title=""/>
            </v:shape>
            <o:OLEObject Type="Embed" ProgID="Visio.Drawing.15" ShapeID="_x0000_i1043" DrawAspect="Content" ObjectID="_1714969910" r:id="rId53"/>
          </w:object>
        </w:r>
      </w:ins>
    </w:p>
    <w:p w14:paraId="0B1D6EA1" w14:textId="2C440FF9" w:rsidR="009B1A22" w:rsidRPr="00545E10" w:rsidRDefault="009B1A22" w:rsidP="009B1A22">
      <w:pPr>
        <w:pStyle w:val="TF"/>
        <w:rPr>
          <w:ins w:id="1587" w:author="S2-2204976" w:date="2022-05-20T10:40:00Z"/>
          <w:lang w:eastAsia="ko-KR"/>
        </w:rPr>
      </w:pPr>
      <w:ins w:id="1588" w:author="S2-2204976" w:date="2022-05-20T10:40:00Z">
        <w:r w:rsidRPr="00545E10">
          <w:rPr>
            <w:lang w:eastAsia="ko-KR"/>
          </w:rPr>
          <w:t>Figure 6.7.3-</w:t>
        </w:r>
        <w:r>
          <w:rPr>
            <w:lang w:eastAsia="ko-KR"/>
          </w:rPr>
          <w:t>2</w:t>
        </w:r>
        <w:r w:rsidRPr="00545E10">
          <w:rPr>
            <w:lang w:eastAsia="ko-KR"/>
          </w:rPr>
          <w:t>: Procedure for a</w:t>
        </w:r>
        <w:r w:rsidRPr="00545E10">
          <w:t xml:space="preserve"> PDU session with </w:t>
        </w:r>
        <w:r>
          <w:t xml:space="preserve">a predefined </w:t>
        </w:r>
        <w:r w:rsidRPr="000478A9">
          <w:t>Group including</w:t>
        </w:r>
        <w:r w:rsidRPr="00545E10">
          <w:t xml:space="preserve"> multiple </w:t>
        </w:r>
        <w:r w:rsidRPr="000478A9">
          <w:t>sub-</w:t>
        </w:r>
        <w:r w:rsidRPr="00545E10">
          <w:t>groups</w:t>
        </w:r>
      </w:ins>
    </w:p>
    <w:p w14:paraId="0329CAB8" w14:textId="77777777" w:rsidR="009B1A22" w:rsidRPr="00545E10" w:rsidRDefault="009B1A22" w:rsidP="009B1A22">
      <w:pPr>
        <w:pStyle w:val="B1"/>
        <w:rPr>
          <w:ins w:id="1589" w:author="S2-2204976" w:date="2022-05-20T10:40:00Z"/>
          <w:lang w:eastAsia="ko-KR"/>
        </w:rPr>
      </w:pPr>
      <w:ins w:id="1590" w:author="S2-2204976" w:date="2022-05-20T10:40:00Z">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r>
          <w:rPr>
            <w:rFonts w:eastAsia="SimSun"/>
          </w:rPr>
          <w:t xml:space="preserve"> The </w:t>
        </w:r>
        <w:r>
          <w:rPr>
            <w:lang w:eastAsia="ko-KR"/>
          </w:rPr>
          <w:t>AF predefines GroupA which has sub-groups of Group1 and Group2.</w:t>
        </w:r>
      </w:ins>
    </w:p>
    <w:p w14:paraId="7552991B" w14:textId="77777777" w:rsidR="009B1A22" w:rsidRDefault="009B1A22" w:rsidP="009B1A22">
      <w:pPr>
        <w:pStyle w:val="B1"/>
        <w:rPr>
          <w:ins w:id="1591" w:author="S2-2204976" w:date="2022-05-20T10:40:00Z"/>
        </w:rPr>
      </w:pPr>
      <w:ins w:id="1592" w:author="S2-2204976" w:date="2022-05-20T10:40:00Z">
        <w:r w:rsidRPr="00545E10">
          <w:t>1.</w:t>
        </w:r>
        <w:r w:rsidRPr="00545E10">
          <w:tab/>
          <w:t>UE1, which belongs to Group1 and Group2, sends PDU Session Request with Group</w:t>
        </w:r>
        <w:r>
          <w:t>A</w:t>
        </w:r>
        <w:r w:rsidRPr="00545E10">
          <w:t xml:space="preserve"> to </w:t>
        </w:r>
        <w:r>
          <w:t>a</w:t>
        </w:r>
        <w:r w:rsidRPr="00545E10">
          <w:t xml:space="preserve"> SMF. In this step, the AMF needs to select the SMF based on the information including </w:t>
        </w:r>
        <w:r>
          <w:t xml:space="preserve">GroupA which has sub-groups of </w:t>
        </w:r>
        <w:r w:rsidRPr="00545E10">
          <w:t>Group1 and Group2. UE should include DNN/S-NSSA</w:t>
        </w:r>
        <w:r>
          <w:t>I for GroupA</w:t>
        </w:r>
        <w:r w:rsidRPr="00545E10">
          <w:t xml:space="preserve"> for </w:t>
        </w:r>
        <w:r>
          <w:t>the</w:t>
        </w:r>
        <w:r w:rsidRPr="00545E10">
          <w:t xml:space="preserve"> PDU Session.</w:t>
        </w:r>
      </w:ins>
    </w:p>
    <w:p w14:paraId="7CC89DB7" w14:textId="77777777" w:rsidR="009B1A22" w:rsidRPr="00545E10" w:rsidRDefault="009B1A22" w:rsidP="009B1A22">
      <w:pPr>
        <w:pStyle w:val="NO"/>
        <w:rPr>
          <w:ins w:id="1593" w:author="S2-2204976" w:date="2022-05-20T10:40:00Z"/>
        </w:rPr>
      </w:pPr>
      <w:ins w:id="1594" w:author="S2-2204976" w:date="2022-05-20T10:40:00Z">
        <w:r w:rsidRPr="00545E10">
          <w:t>NOTE:</w:t>
        </w:r>
        <w:r>
          <w:tab/>
        </w:r>
        <w:r w:rsidRPr="00545E10">
          <w:t>Configuration shall ensure that a SMF / UPF</w:t>
        </w:r>
        <w:r>
          <w:t>(s)</w:t>
        </w:r>
        <w:r w:rsidRPr="00545E10">
          <w:t xml:space="preserve"> can support all DNNs/S-NSSAIs of </w:t>
        </w:r>
        <w:r>
          <w:t>the sub-</w:t>
        </w:r>
        <w:r w:rsidRPr="00545E10">
          <w:t>groups</w:t>
        </w:r>
        <w:r>
          <w:t>.</w:t>
        </w:r>
      </w:ins>
    </w:p>
    <w:p w14:paraId="37575E75" w14:textId="77777777" w:rsidR="009B1A22" w:rsidRPr="00545E10" w:rsidRDefault="009B1A22" w:rsidP="009B1A22">
      <w:pPr>
        <w:pStyle w:val="B1"/>
        <w:rPr>
          <w:ins w:id="1595" w:author="S2-2204976" w:date="2022-05-20T10:40:00Z"/>
        </w:rPr>
      </w:pPr>
      <w:ins w:id="1596" w:author="S2-2204976" w:date="2022-05-20T10:40:00Z">
        <w:r w:rsidRPr="00545E10">
          <w:t>2.</w:t>
        </w:r>
        <w:r w:rsidRPr="00545E10">
          <w:tab/>
          <w:t>The SMF checks subscription of the UE1 with the UDM and retrieves group information for Group1 and Group2 from UDM.</w:t>
        </w:r>
      </w:ins>
    </w:p>
    <w:p w14:paraId="2DCF746A" w14:textId="77777777" w:rsidR="009B1A22" w:rsidRPr="00545E10" w:rsidRDefault="009B1A22" w:rsidP="009B1A22">
      <w:pPr>
        <w:pStyle w:val="B1"/>
        <w:rPr>
          <w:ins w:id="1597" w:author="S2-2204976" w:date="2022-05-20T10:40:00Z"/>
        </w:rPr>
      </w:pPr>
      <w:ins w:id="1598" w:author="S2-2204976" w:date="2022-05-20T10:40:00Z">
        <w:r>
          <w:t>3</w:t>
        </w:r>
        <w:r w:rsidRPr="00545E10">
          <w:t>.</w:t>
        </w:r>
        <w:r w:rsidRPr="00545E10">
          <w:tab/>
          <w:t>The SMF associates with PCF and retrieves QoS information like QoS1 for Group1 and QoS2 for Group2.</w:t>
        </w:r>
      </w:ins>
    </w:p>
    <w:p w14:paraId="0AB1CC0B" w14:textId="77777777" w:rsidR="009B1A22" w:rsidRPr="00545E10" w:rsidRDefault="009B1A22" w:rsidP="009B1A22">
      <w:pPr>
        <w:pStyle w:val="B1"/>
        <w:rPr>
          <w:ins w:id="1599" w:author="S2-2204976" w:date="2022-05-20T10:40:00Z"/>
        </w:rPr>
      </w:pPr>
      <w:ins w:id="1600" w:author="S2-2204976" w:date="2022-05-20T10:40:00Z">
        <w:r>
          <w:t>4/4a</w:t>
        </w:r>
        <w:r w:rsidRPr="00545E10">
          <w:t>.</w:t>
        </w:r>
        <w:r w:rsidRPr="00545E10">
          <w:tab/>
          <w:t>The SMF exchanges N4 controls with the UPF</w:t>
        </w:r>
        <w:r>
          <w:t>1/UPF2</w:t>
        </w:r>
        <w:r w:rsidRPr="00545E10">
          <w:t xml:space="preserve"> for Group1 and Group2.</w:t>
        </w:r>
      </w:ins>
    </w:p>
    <w:p w14:paraId="61ED8B0D" w14:textId="77777777" w:rsidR="009B1A22" w:rsidRDefault="009B1A22" w:rsidP="009B1A22">
      <w:pPr>
        <w:pStyle w:val="B1"/>
        <w:rPr>
          <w:ins w:id="1601" w:author="S2-2204976" w:date="2022-05-20T10:40:00Z"/>
        </w:rPr>
      </w:pPr>
      <w:ins w:id="1602" w:author="S2-2204976" w:date="2022-05-20T10:40:00Z">
        <w:r>
          <w:t>5/5a</w:t>
        </w:r>
        <w:r w:rsidRPr="00545E10">
          <w:t>.</w:t>
        </w:r>
        <w:r w:rsidRPr="00545E10">
          <w:tab/>
          <w:t>UPF</w:t>
        </w:r>
        <w:r>
          <w:t>1/UPF2</w:t>
        </w:r>
        <w:r w:rsidRPr="00545E10">
          <w:t xml:space="preserve"> setup</w:t>
        </w:r>
        <w:r>
          <w:t>s</w:t>
        </w:r>
        <w:r w:rsidRPr="00545E10">
          <w:t xml:space="preserve"> the forwarding rules for Group1 and Group2.</w:t>
        </w:r>
      </w:ins>
    </w:p>
    <w:p w14:paraId="70FC4F61" w14:textId="77777777" w:rsidR="009B1A22" w:rsidRDefault="009B1A22" w:rsidP="009B1A22">
      <w:pPr>
        <w:pStyle w:val="B1"/>
        <w:rPr>
          <w:ins w:id="1603" w:author="S2-2204976" w:date="2022-05-20T10:40:00Z"/>
        </w:rPr>
      </w:pPr>
      <w:ins w:id="1604" w:author="S2-2204976" w:date="2022-05-20T10:40:00Z">
        <w:r w:rsidRPr="00545E10">
          <w:tab/>
        </w:r>
        <w:r w:rsidRPr="00653E6D">
          <w:t>UPF</w:t>
        </w:r>
        <w:r>
          <w:t>1/UPF2</w:t>
        </w:r>
        <w:r w:rsidRPr="00653E6D">
          <w:t xml:space="preserve"> forwards the traffic from UE1 for Group1 and Group2 to UEs belongs to (Group1 and Group2) or to Group1 with QoS1. Then, UPF</w:t>
        </w:r>
        <w:r>
          <w:t>1/UPF2</w:t>
        </w:r>
        <w:r w:rsidRPr="00653E6D">
          <w:t xml:space="preserve"> forwards the traffic from UE1 for Group1 and Group2 to UE(s) belong(s) to Group2 but do(es) not belong(s) to Group1 with QoS2.</w:t>
        </w:r>
      </w:ins>
    </w:p>
    <w:p w14:paraId="1A7E3E64" w14:textId="77777777" w:rsidR="009B1A22" w:rsidRPr="00545E10" w:rsidRDefault="009B1A22" w:rsidP="009B1A22">
      <w:pPr>
        <w:pStyle w:val="B1"/>
        <w:rPr>
          <w:ins w:id="1605" w:author="S2-2204976" w:date="2022-05-20T10:40:00Z"/>
          <w:lang w:eastAsia="ko-KR"/>
        </w:rPr>
      </w:pPr>
      <w:ins w:id="1606" w:author="S2-2204976" w:date="2022-05-20T10:40:00Z">
        <w:r>
          <w:t>6</w:t>
        </w:r>
        <w:r w:rsidRPr="00545E10">
          <w:t>.</w:t>
        </w:r>
        <w:r w:rsidRPr="00545E10">
          <w:tab/>
          <w:t xml:space="preserve">The SMF sends PDU Session Establish Response for </w:t>
        </w:r>
        <w:r>
          <w:t>GroupA</w:t>
        </w:r>
        <w:r w:rsidRPr="00545E10">
          <w:t xml:space="preserve"> to UE1. </w:t>
        </w:r>
        <w:r w:rsidRPr="00545E10">
          <w:rPr>
            <w:lang w:eastAsia="ko-KR"/>
          </w:rPr>
          <w:t xml:space="preserve">The SMF sets QoS for the traffic for </w:t>
        </w:r>
        <w:r>
          <w:rPr>
            <w:lang w:eastAsia="ko-KR"/>
          </w:rPr>
          <w:t>GroupA</w:t>
        </w:r>
        <w:r w:rsidRPr="00545E10">
          <w:rPr>
            <w:lang w:eastAsia="ko-KR"/>
          </w:rPr>
          <w:t xml:space="preserve"> to QoS1 if QoS1 has higher priority than QoS2.</w:t>
        </w:r>
      </w:ins>
    </w:p>
    <w:p w14:paraId="782C496F" w14:textId="77777777" w:rsidR="009B1A22" w:rsidRPr="00545E10" w:rsidRDefault="009B1A22" w:rsidP="009B1A22">
      <w:pPr>
        <w:pStyle w:val="B1"/>
        <w:rPr>
          <w:ins w:id="1607" w:author="S2-2204976" w:date="2022-05-20T10:40:00Z"/>
        </w:rPr>
      </w:pPr>
      <w:ins w:id="1608" w:author="S2-2204976" w:date="2022-05-20T10:40:00Z">
        <w:r>
          <w:t>6</w:t>
        </w:r>
        <w:r w:rsidRPr="00545E10">
          <w:t>a.</w:t>
        </w:r>
        <w:r w:rsidRPr="00545E10">
          <w:tab/>
          <w:t xml:space="preserve">UE2, which belongs to Group1, establishes PDU Session for Group1 with QoS1. This includes similar steps similar to steps 1 through </w:t>
        </w:r>
        <w:r>
          <w:t>6</w:t>
        </w:r>
        <w:r w:rsidRPr="00545E10">
          <w:t>.</w:t>
        </w:r>
      </w:ins>
    </w:p>
    <w:p w14:paraId="560A0FA0" w14:textId="77777777" w:rsidR="009B1A22" w:rsidRPr="00545E10" w:rsidRDefault="009B1A22" w:rsidP="009B1A22">
      <w:pPr>
        <w:pStyle w:val="B1"/>
        <w:rPr>
          <w:ins w:id="1609" w:author="S2-2204976" w:date="2022-05-20T10:40:00Z"/>
        </w:rPr>
      </w:pPr>
      <w:ins w:id="1610" w:author="S2-2204976" w:date="2022-05-20T10:40:00Z">
        <w:r>
          <w:t>6</w:t>
        </w:r>
        <w:r w:rsidRPr="00545E10">
          <w:t>b.</w:t>
        </w:r>
        <w:r w:rsidRPr="00545E10">
          <w:tab/>
          <w:t xml:space="preserve">UE3, which belongs to Group2, establishes PDU Session for Group2 with QoS2. This includes similar steps similar to steps 1 through </w:t>
        </w:r>
        <w:r>
          <w:t>6</w:t>
        </w:r>
        <w:r w:rsidRPr="00545E10">
          <w:t>.</w:t>
        </w:r>
      </w:ins>
    </w:p>
    <w:p w14:paraId="5B0640F8" w14:textId="77777777" w:rsidR="009B1A22" w:rsidRDefault="009B1A22" w:rsidP="009B1A22">
      <w:pPr>
        <w:pStyle w:val="B1"/>
        <w:rPr>
          <w:ins w:id="1611" w:author="S2-2204976" w:date="2022-05-20T10:40:00Z"/>
        </w:rPr>
      </w:pPr>
      <w:ins w:id="1612" w:author="S2-2204976" w:date="2022-05-20T10:40:00Z">
        <w:r>
          <w:t>7</w:t>
        </w:r>
        <w:r w:rsidRPr="00545E10">
          <w:t>.</w:t>
        </w:r>
        <w:r w:rsidRPr="00545E10">
          <w:tab/>
          <w:t xml:space="preserve">UE1 sends traffic for </w:t>
        </w:r>
        <w:r>
          <w:t>GroupA</w:t>
        </w:r>
        <w:r w:rsidRPr="00545E10">
          <w:t xml:space="preserve"> with QoS1 to the UPF.</w:t>
        </w:r>
      </w:ins>
    </w:p>
    <w:p w14:paraId="19F74DC0" w14:textId="77777777" w:rsidR="009B1A22" w:rsidRDefault="009B1A22" w:rsidP="009B1A22">
      <w:pPr>
        <w:pStyle w:val="B1"/>
        <w:ind w:left="100" w:hangingChars="50" w:hanging="100"/>
        <w:rPr>
          <w:ins w:id="1613" w:author="S2-2204976" w:date="2022-05-20T10:40:00Z"/>
        </w:rPr>
      </w:pPr>
    </w:p>
    <w:p w14:paraId="3F6E888E" w14:textId="77777777" w:rsidR="009B1A22" w:rsidRDefault="009B1A22" w:rsidP="009B1A22">
      <w:pPr>
        <w:pStyle w:val="NO"/>
        <w:rPr>
          <w:ins w:id="1614" w:author="S2-2204976" w:date="2022-05-20T10:40:00Z"/>
        </w:rPr>
      </w:pPr>
      <w:ins w:id="1615" w:author="S2-2204976" w:date="2022-05-20T10:40:00Z">
        <w:r>
          <w:t>NOTE:</w:t>
        </w:r>
        <w:r w:rsidRPr="00545E10">
          <w:tab/>
        </w:r>
        <w:r>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ins>
    </w:p>
    <w:p w14:paraId="0E798635" w14:textId="77777777" w:rsidR="009B1A22" w:rsidRPr="00545E10" w:rsidRDefault="009B1A22" w:rsidP="009B1A22">
      <w:pPr>
        <w:pStyle w:val="EditorsNote"/>
        <w:rPr>
          <w:ins w:id="1616" w:author="S2-2204976" w:date="2022-05-20T10:40:00Z"/>
        </w:rPr>
      </w:pPr>
      <w:ins w:id="1617" w:author="S2-2204976" w:date="2022-05-20T10:40:00Z">
        <w:r>
          <w:t>Editor’s Note: it needs to be clarified whether ‘the UE adds both GroupA in PDU Session request’ means some User Plane impacts</w:t>
        </w:r>
      </w:ins>
    </w:p>
    <w:p w14:paraId="671E51D4" w14:textId="77777777" w:rsidR="009B1A22" w:rsidRPr="00545E10" w:rsidRDefault="009B1A22" w:rsidP="009B1A22">
      <w:pPr>
        <w:pStyle w:val="B1"/>
        <w:rPr>
          <w:ins w:id="1618" w:author="S2-2204976" w:date="2022-05-20T10:40:00Z"/>
        </w:rPr>
      </w:pPr>
      <w:ins w:id="1619" w:author="S2-2204976" w:date="2022-05-20T10:40:00Z">
        <w:r>
          <w:t>8</w:t>
        </w:r>
        <w:r w:rsidRPr="00545E10">
          <w:t>.</w:t>
        </w:r>
        <w:r w:rsidRPr="00545E10">
          <w:tab/>
          <w:t xml:space="preserve">The UPF forwards the traffic from UE1 for </w:t>
        </w:r>
        <w:r>
          <w:t>GroupA</w:t>
        </w:r>
        <w:r w:rsidRPr="00545E10">
          <w:t xml:space="preserve"> to UEs </w:t>
        </w:r>
        <w:r>
          <w:t xml:space="preserve">which </w:t>
        </w:r>
        <w:r w:rsidRPr="00545E10">
          <w:t xml:space="preserve">belong to </w:t>
        </w:r>
        <w:r>
          <w:t>GroupA</w:t>
        </w:r>
        <w:r w:rsidRPr="00545E10">
          <w:t xml:space="preserve"> or to Group1.</w:t>
        </w:r>
      </w:ins>
    </w:p>
    <w:p w14:paraId="11362329" w14:textId="77777777" w:rsidR="009B1A22" w:rsidRPr="00545E10" w:rsidRDefault="009B1A22" w:rsidP="009B1A22">
      <w:pPr>
        <w:pStyle w:val="B1"/>
        <w:rPr>
          <w:ins w:id="1620" w:author="S2-2204976" w:date="2022-05-20T10:40:00Z"/>
        </w:rPr>
      </w:pPr>
      <w:ins w:id="1621" w:author="S2-2204976" w:date="2022-05-20T10:40:00Z">
        <w:r>
          <w:t>9</w:t>
        </w:r>
        <w:r w:rsidRPr="00545E10">
          <w:t>.</w:t>
        </w:r>
        <w:r w:rsidRPr="00545E10">
          <w:tab/>
          <w:t xml:space="preserve">The UPF sends traffic from UE1 for </w:t>
        </w:r>
        <w:r>
          <w:t>GroupA</w:t>
        </w:r>
        <w:r w:rsidRPr="00545E10">
          <w:t xml:space="preserve"> to UE2 for Group1 with QoS1.</w:t>
        </w:r>
      </w:ins>
    </w:p>
    <w:p w14:paraId="64EF9A02" w14:textId="77777777" w:rsidR="009B1A22" w:rsidRPr="00545E10" w:rsidRDefault="009B1A22" w:rsidP="009B1A22">
      <w:pPr>
        <w:pStyle w:val="B1"/>
        <w:rPr>
          <w:ins w:id="1622" w:author="S2-2204976" w:date="2022-05-20T10:40:00Z"/>
        </w:rPr>
      </w:pPr>
      <w:ins w:id="1623" w:author="S2-2204976" w:date="2022-05-20T10:40:00Z">
        <w:r>
          <w:t>10</w:t>
        </w:r>
        <w:r w:rsidRPr="00545E10">
          <w:t>.</w:t>
        </w:r>
        <w:r w:rsidRPr="00545E10">
          <w:tab/>
          <w:t xml:space="preserve">The UPF forwards the traffic from UE1 for </w:t>
        </w:r>
        <w:r>
          <w:t>GroupA</w:t>
        </w:r>
        <w:r w:rsidRPr="00545E10">
          <w:t xml:space="preserve"> to UEs </w:t>
        </w:r>
        <w:r>
          <w:t xml:space="preserve">which </w:t>
        </w:r>
        <w:r w:rsidRPr="00545E10">
          <w:t xml:space="preserve">belong to Group2 but </w:t>
        </w:r>
        <w:r>
          <w:t xml:space="preserve">do </w:t>
        </w:r>
        <w:r w:rsidRPr="00545E10">
          <w:t>not belong to Group1.</w:t>
        </w:r>
      </w:ins>
    </w:p>
    <w:p w14:paraId="56F42ED1" w14:textId="77777777" w:rsidR="009B1A22" w:rsidRDefault="009B1A22" w:rsidP="009B1A22">
      <w:pPr>
        <w:pStyle w:val="B1"/>
        <w:rPr>
          <w:ins w:id="1624" w:author="S2-2204976" w:date="2022-05-20T10:40:00Z"/>
        </w:rPr>
      </w:pPr>
      <w:ins w:id="1625" w:author="S2-2204976" w:date="2022-05-20T10:40:00Z">
        <w:r>
          <w:t>11</w:t>
        </w:r>
        <w:r w:rsidRPr="00545E10">
          <w:t>.</w:t>
        </w:r>
        <w:r w:rsidRPr="00545E10">
          <w:tab/>
          <w:t xml:space="preserve">The UPF sends traffic from UE1 for </w:t>
        </w:r>
        <w:r>
          <w:t>GroupA</w:t>
        </w:r>
        <w:r w:rsidRPr="00545E10">
          <w:t xml:space="preserve"> to UE3 for Group2 with QoS2.</w:t>
        </w:r>
      </w:ins>
    </w:p>
    <w:p w14:paraId="70B4FDEF" w14:textId="1BD82B4F" w:rsidR="009B1A22" w:rsidRPr="000478A9" w:rsidRDefault="009B1A22" w:rsidP="009B1A22">
      <w:pPr>
        <w:pStyle w:val="B1"/>
        <w:rPr>
          <w:ins w:id="1626" w:author="S2-2204976" w:date="2022-05-20T10:40:00Z"/>
          <w:rFonts w:eastAsia="MS Mincho"/>
        </w:rPr>
      </w:pPr>
    </w:p>
    <w:p w14:paraId="6A7EBD3F" w14:textId="77777777" w:rsidR="009B1A22" w:rsidRDefault="009B1A22" w:rsidP="009B1A22">
      <w:pPr>
        <w:pStyle w:val="B1"/>
        <w:ind w:left="0" w:firstLine="0"/>
        <w:rPr>
          <w:ins w:id="1627" w:author="S2-2204976" w:date="2022-05-20T10:40:00Z"/>
          <w:lang w:eastAsia="ko-KR"/>
        </w:rPr>
      </w:pPr>
      <w:ins w:id="1628" w:author="S2-2204976" w:date="2022-05-20T10:40:00Z">
        <w:r>
          <w:rPr>
            <w:lang w:eastAsia="ko-KR"/>
          </w:rPr>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ins>
    </w:p>
    <w:p w14:paraId="1B2F0ACE" w14:textId="77777777" w:rsidR="009B1A22" w:rsidRDefault="009B1A22" w:rsidP="009B1A22">
      <w:pPr>
        <w:pStyle w:val="B1"/>
        <w:ind w:left="0" w:firstLine="0"/>
        <w:rPr>
          <w:ins w:id="1629" w:author="S2-2204976" w:date="2022-05-20T10:40:00Z"/>
          <w:lang w:eastAsia="ko-KR"/>
        </w:rPr>
      </w:pPr>
      <w:ins w:id="1630" w:author="S2-2204976" w:date="2022-05-20T10:40:00Z">
        <w:r>
          <w:rPr>
            <w:lang w:eastAsia="ko-KR"/>
          </w:rPr>
          <w:t xml:space="preserve">The AMF selects SMF per DNN/S-NSSAI. Then, it sends the PDU Session Request to the SMF with the highest priority (predefined by operator, by AF or by UE), and the SMF selects the other SMFs and communicate with the other SMFs for establishing the PDU Session. </w:t>
        </w:r>
        <w:r>
          <w:rPr>
            <w:lang w:eastAsia="ko-KR"/>
          </w:rPr>
          <w:br/>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r>
          <w:rPr>
            <w:lang w:eastAsia="ko-KR"/>
          </w:rPr>
          <w:br/>
          <w:t xml:space="preserve">The final PDU Session Establishment Response singling is via the SMF that is selected first. If one of the SMFs rejects the PDU Session establishment request, the final PDU session establishment response includes this rejection. </w:t>
        </w:r>
        <w:r w:rsidRPr="00094FE0">
          <w:rPr>
            <w:lang w:eastAsia="ko-KR"/>
          </w:rPr>
          <w:t>Figure 6.7.3-</w:t>
        </w:r>
        <w:r>
          <w:rPr>
            <w:lang w:eastAsia="ko-KR"/>
          </w:rPr>
          <w:t>3</w:t>
        </w:r>
        <w:r w:rsidRPr="00094FE0">
          <w:rPr>
            <w:lang w:eastAsia="ko-KR"/>
          </w:rPr>
          <w:t xml:space="preserve"> outlines the procedure for support of a PDU Session </w:t>
        </w:r>
        <w:r>
          <w:rPr>
            <w:lang w:eastAsia="ko-KR"/>
          </w:rPr>
          <w:t>when multiple SMFs are needed.</w:t>
        </w:r>
      </w:ins>
    </w:p>
    <w:p w14:paraId="76BE5068" w14:textId="77777777" w:rsidR="009B1A22" w:rsidRPr="00545E10" w:rsidRDefault="009B1A22" w:rsidP="009B1A22">
      <w:pPr>
        <w:pStyle w:val="NO"/>
        <w:rPr>
          <w:ins w:id="1631" w:author="S2-2204976" w:date="2022-05-20T10:40:00Z"/>
        </w:rPr>
      </w:pPr>
      <w:ins w:id="1632" w:author="S2-2204976" w:date="2022-05-20T10:40:00Z">
        <w:r w:rsidRPr="00545E10">
          <w:t>NOTE:</w:t>
        </w:r>
        <w:r>
          <w:tab/>
          <w:t>This procedure can be changed in order to coordinate with the solutions for KI#4.</w:t>
        </w:r>
      </w:ins>
    </w:p>
    <w:p w14:paraId="7E1FA23C" w14:textId="77777777" w:rsidR="009B1A22" w:rsidRPr="007B5F45" w:rsidRDefault="009B1A22" w:rsidP="009B1A22">
      <w:pPr>
        <w:pStyle w:val="B1"/>
        <w:rPr>
          <w:ins w:id="1633" w:author="S2-2204976" w:date="2022-05-20T10:40:00Z"/>
          <w:rFonts w:eastAsia="MS Mincho"/>
        </w:rPr>
      </w:pPr>
    </w:p>
    <w:p w14:paraId="1E9FCCC3" w14:textId="77777777" w:rsidR="009B1A22" w:rsidRDefault="009B1A22">
      <w:pPr>
        <w:pStyle w:val="TH"/>
        <w:rPr>
          <w:ins w:id="1634" w:author="S2-2204976" w:date="2022-05-20T10:40:00Z"/>
        </w:rPr>
        <w:pPrChange w:id="1635" w:author="Rapporteur" w:date="2022-05-24T09:39:00Z">
          <w:pPr>
            <w:pStyle w:val="TF"/>
          </w:pPr>
        </w:pPrChange>
      </w:pPr>
      <w:ins w:id="1636" w:author="S2-2204976" w:date="2022-05-20T10:40:00Z">
        <w:r>
          <w:object w:dxaOrig="16770" w:dyaOrig="15960" w14:anchorId="4E1CE2E9">
            <v:shape id="_x0000_i1044" type="#_x0000_t75" style="width:481.1pt;height:458.2pt" o:ole="">
              <v:imagedata r:id="rId54" o:title=""/>
            </v:shape>
            <o:OLEObject Type="Embed" ProgID="Visio.Drawing.15" ShapeID="_x0000_i1044" DrawAspect="Content" ObjectID="_1714969911" r:id="rId55"/>
          </w:object>
        </w:r>
      </w:ins>
    </w:p>
    <w:p w14:paraId="737F1D25" w14:textId="77777777" w:rsidR="009B1A22" w:rsidRDefault="009B1A22" w:rsidP="009B1A22">
      <w:pPr>
        <w:pStyle w:val="TF"/>
        <w:rPr>
          <w:ins w:id="1637" w:author="S2-2204976" w:date="2022-05-20T10:40:00Z"/>
        </w:rPr>
      </w:pPr>
      <w:ins w:id="1638" w:author="S2-2204976" w:date="2022-05-20T10:40:00Z">
        <w:r w:rsidRPr="00545E10">
          <w:t>Figure 6.7.3-</w:t>
        </w:r>
        <w:r>
          <w:t>3</w:t>
        </w:r>
        <w:r w:rsidRPr="00545E10">
          <w:t>: Procedure for a PDU session with multiple groups</w:t>
        </w:r>
        <w:r>
          <w:t xml:space="preserve"> when multiple SMFs are needed</w:t>
        </w:r>
      </w:ins>
    </w:p>
    <w:p w14:paraId="6E8DF924" w14:textId="77777777" w:rsidR="009B1A22" w:rsidRPr="00545E10" w:rsidRDefault="009B1A22" w:rsidP="009B1A22">
      <w:pPr>
        <w:pStyle w:val="B1"/>
        <w:rPr>
          <w:ins w:id="1639" w:author="S2-2204976" w:date="2022-05-20T10:40:00Z"/>
          <w:lang w:eastAsia="ko-KR"/>
        </w:rPr>
      </w:pPr>
      <w:ins w:id="1640" w:author="S2-2204976" w:date="2022-05-20T10:40:00Z">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ins>
    </w:p>
    <w:p w14:paraId="579BDF13" w14:textId="77777777" w:rsidR="009B1A22" w:rsidRDefault="009B1A22" w:rsidP="009B1A22">
      <w:pPr>
        <w:pStyle w:val="B1"/>
        <w:rPr>
          <w:ins w:id="1641" w:author="S2-2204976" w:date="2022-05-20T10:40:00Z"/>
        </w:rPr>
      </w:pPr>
      <w:ins w:id="1642" w:author="S2-2204976" w:date="2022-05-20T10:40:00Z">
        <w:r w:rsidRPr="00545E10">
          <w:t>1.</w:t>
        </w:r>
        <w:r w:rsidRPr="00545E10">
          <w:tab/>
          <w:t xml:space="preserve">UE1, which belongs to Group1 and Group2, sends PDU Session Request with Group1 and Group2 to the </w:t>
        </w:r>
        <w:r>
          <w:t>AMF.</w:t>
        </w:r>
      </w:ins>
    </w:p>
    <w:p w14:paraId="11C9C5A1" w14:textId="77777777" w:rsidR="009B1A22" w:rsidRDefault="009B1A22" w:rsidP="009B1A22">
      <w:pPr>
        <w:pStyle w:val="B1"/>
        <w:rPr>
          <w:ins w:id="1643" w:author="S2-2204976" w:date="2022-05-20T10:40:00Z"/>
        </w:rPr>
      </w:pPr>
      <w:ins w:id="1644" w:author="S2-2204976" w:date="2022-05-20T10:40:00Z">
        <w:r>
          <w:t>1a.</w:t>
        </w:r>
        <w:r>
          <w:tab/>
          <w:t>The AMF selects SMF per DNN/S-NSSAI. Then, it sends the PDU Session request to the SMF with the highest priority (predefined by operator, by AF or by UE). In this case, the AMF selects SMF1 based on Group1.</w:t>
        </w:r>
      </w:ins>
    </w:p>
    <w:p w14:paraId="04AF7048" w14:textId="77777777" w:rsidR="009B1A22" w:rsidRDefault="009B1A22" w:rsidP="009B1A22">
      <w:pPr>
        <w:pStyle w:val="B1"/>
        <w:rPr>
          <w:ins w:id="1645" w:author="S2-2204976" w:date="2022-05-20T10:40:00Z"/>
        </w:rPr>
      </w:pPr>
      <w:ins w:id="1646" w:author="S2-2204976" w:date="2022-05-20T10:40:00Z">
        <w:r>
          <w:t>1b. The AMF sends the PDU Session request to the SMF1 with an indication that more SMFs are involved.</w:t>
        </w:r>
      </w:ins>
    </w:p>
    <w:p w14:paraId="597335DF" w14:textId="77777777" w:rsidR="009B1A22" w:rsidRDefault="009B1A22" w:rsidP="009B1A22">
      <w:pPr>
        <w:pStyle w:val="B1"/>
        <w:rPr>
          <w:ins w:id="1647" w:author="S2-2204976" w:date="2022-05-20T10:40:00Z"/>
        </w:rPr>
      </w:pPr>
      <w:ins w:id="1648" w:author="S2-2204976" w:date="2022-05-20T10:40:00Z">
        <w:r>
          <w:t>1c. SMF1 selects the other SMFs, in this case SMF2. This step may reuse solutions for KI#4.</w:t>
        </w:r>
      </w:ins>
    </w:p>
    <w:p w14:paraId="33E6A34C" w14:textId="77777777" w:rsidR="009B1A22" w:rsidRDefault="009B1A22" w:rsidP="009B1A22">
      <w:pPr>
        <w:pStyle w:val="B1"/>
        <w:rPr>
          <w:ins w:id="1649" w:author="S2-2204976" w:date="2022-05-20T10:40:00Z"/>
        </w:rPr>
      </w:pPr>
      <w:ins w:id="1650" w:author="S2-2204976" w:date="2022-05-20T10:40:00Z">
        <w:r>
          <w:t>1d. SMF1 sends PDU Session request to the other SMFs, in this case SMF2, for establishing the PDU Session.</w:t>
        </w:r>
      </w:ins>
    </w:p>
    <w:p w14:paraId="32137B0B" w14:textId="77777777" w:rsidR="009B1A22" w:rsidRDefault="009B1A22" w:rsidP="009B1A22">
      <w:pPr>
        <w:pStyle w:val="B1"/>
        <w:rPr>
          <w:ins w:id="1651" w:author="S2-2204976" w:date="2022-05-20T10:40:00Z"/>
        </w:rPr>
      </w:pPr>
      <w:ins w:id="1652" w:author="S2-2204976" w:date="2022-05-20T10:40:00Z">
        <w:r>
          <w:t xml:space="preserve">1e. SMF1 and SMF2 communicate with each other for establishing the PDU Session. </w:t>
        </w:r>
      </w:ins>
    </w:p>
    <w:p w14:paraId="30642612" w14:textId="77777777" w:rsidR="009B1A22" w:rsidRPr="00545E10" w:rsidRDefault="009B1A22" w:rsidP="009B1A22">
      <w:pPr>
        <w:pStyle w:val="B1"/>
        <w:rPr>
          <w:ins w:id="1653" w:author="S2-2204976" w:date="2022-05-20T10:40:00Z"/>
        </w:rPr>
      </w:pPr>
      <w:ins w:id="1654" w:author="S2-2204976" w:date="2022-05-20T10:40:00Z">
        <w:r w:rsidRPr="00545E10">
          <w:t>2</w:t>
        </w:r>
        <w:r>
          <w:t>/2a</w:t>
        </w:r>
        <w:r w:rsidRPr="00545E10">
          <w:t>.</w:t>
        </w:r>
        <w:r w:rsidRPr="00545E10">
          <w:tab/>
          <w:t>SMF</w:t>
        </w:r>
        <w:r>
          <w:t>1/SMF2</w:t>
        </w:r>
        <w:r w:rsidRPr="00545E10">
          <w:t xml:space="preserve"> checks subscription of UE1 with the UDM and retrieves group information for Group1 and Group2 from UDM.</w:t>
        </w:r>
        <w:r>
          <w:t xml:space="preserve"> </w:t>
        </w:r>
        <w:r w:rsidRPr="00BF3B8F">
          <w:t xml:space="preserve">If SMF1 is selected based on </w:t>
        </w:r>
        <w:r>
          <w:t>Group1</w:t>
        </w:r>
        <w:r w:rsidRPr="00BF3B8F">
          <w:t xml:space="preserve"> and SMF2 is selected based on </w:t>
        </w:r>
        <w:r>
          <w:t>Group2</w:t>
        </w:r>
        <w:r w:rsidRPr="00BF3B8F">
          <w:t>, SMF1 will get subscription data of UE</w:t>
        </w:r>
        <w:r>
          <w:t>1</w:t>
        </w:r>
        <w:r w:rsidRPr="00BF3B8F">
          <w:t xml:space="preserve"> for </w:t>
        </w:r>
        <w:r>
          <w:t>Group1</w:t>
        </w:r>
        <w:r w:rsidRPr="00BF3B8F">
          <w:t xml:space="preserve"> and</w:t>
        </w:r>
        <w:r>
          <w:t xml:space="preserve"> </w:t>
        </w:r>
        <w:r w:rsidRPr="00BF3B8F">
          <w:t>SMF2 will get subscription data of UE</w:t>
        </w:r>
        <w:r>
          <w:t>1</w:t>
        </w:r>
        <w:r w:rsidRPr="00BF3B8F">
          <w:t xml:space="preserve"> for </w:t>
        </w:r>
        <w:r>
          <w:t>Group2</w:t>
        </w:r>
        <w:r w:rsidRPr="00BF3B8F">
          <w:t>.</w:t>
        </w:r>
      </w:ins>
    </w:p>
    <w:p w14:paraId="0D15488C" w14:textId="77777777" w:rsidR="009B1A22" w:rsidRPr="00545E10" w:rsidRDefault="009B1A22" w:rsidP="009B1A22">
      <w:pPr>
        <w:pStyle w:val="B1"/>
        <w:rPr>
          <w:ins w:id="1655" w:author="S2-2204976" w:date="2022-05-20T10:40:00Z"/>
        </w:rPr>
      </w:pPr>
      <w:ins w:id="1656" w:author="S2-2204976" w:date="2022-05-20T10:40:00Z">
        <w:r>
          <w:lastRenderedPageBreak/>
          <w:t>3/3a</w:t>
        </w:r>
        <w:r w:rsidRPr="00545E10">
          <w:t>.</w:t>
        </w:r>
        <w:r w:rsidRPr="00545E10">
          <w:tab/>
          <w:t>SMF</w:t>
        </w:r>
        <w:r>
          <w:t>1/SMF2</w:t>
        </w:r>
        <w:r w:rsidRPr="00545E10">
          <w:t xml:space="preserve"> associates with PCF and retrieves QoS information like QoS1 for Group1 and QoS2 for Group2.</w:t>
        </w:r>
      </w:ins>
    </w:p>
    <w:p w14:paraId="048CEBB2" w14:textId="77777777" w:rsidR="009B1A22" w:rsidRPr="00545E10" w:rsidRDefault="009B1A22" w:rsidP="009B1A22">
      <w:pPr>
        <w:pStyle w:val="B1"/>
        <w:rPr>
          <w:ins w:id="1657" w:author="S2-2204976" w:date="2022-05-20T10:40:00Z"/>
        </w:rPr>
      </w:pPr>
      <w:ins w:id="1658" w:author="S2-2204976" w:date="2022-05-20T10:40:00Z">
        <w:r>
          <w:t>4/4a</w:t>
        </w:r>
        <w:r w:rsidRPr="00545E10">
          <w:t>.</w:t>
        </w:r>
        <w:r w:rsidRPr="00545E10">
          <w:tab/>
          <w:t>SMF</w:t>
        </w:r>
        <w:r>
          <w:t>1/SMF2</w:t>
        </w:r>
        <w:r w:rsidRPr="00545E10">
          <w:t xml:space="preserve"> exchanges N4 controls with the UPF</w:t>
        </w:r>
        <w:r>
          <w:t>1/UPF2</w:t>
        </w:r>
        <w:r w:rsidRPr="00545E10">
          <w:t xml:space="preserve"> for Group1 and Group2.</w:t>
        </w:r>
      </w:ins>
    </w:p>
    <w:p w14:paraId="2D3AAE0F" w14:textId="77777777" w:rsidR="009B1A22" w:rsidRDefault="009B1A22" w:rsidP="009B1A22">
      <w:pPr>
        <w:pStyle w:val="B1"/>
        <w:rPr>
          <w:ins w:id="1659" w:author="S2-2204976" w:date="2022-05-20T10:40:00Z"/>
        </w:rPr>
      </w:pPr>
      <w:ins w:id="1660" w:author="S2-2204976" w:date="2022-05-20T10:40:00Z">
        <w:r>
          <w:t>5/5a</w:t>
        </w:r>
        <w:r w:rsidRPr="00545E10">
          <w:t>.</w:t>
        </w:r>
        <w:r w:rsidRPr="00545E10">
          <w:tab/>
          <w:t>UPF</w:t>
        </w:r>
        <w:r>
          <w:t>1/UPF2</w:t>
        </w:r>
        <w:r w:rsidRPr="00545E10">
          <w:t xml:space="preserve"> setup</w:t>
        </w:r>
        <w:r>
          <w:t>s</w:t>
        </w:r>
        <w:r w:rsidRPr="00545E10">
          <w:t xml:space="preserve"> the forwarding rules for Group1 and Group2.</w:t>
        </w:r>
      </w:ins>
    </w:p>
    <w:p w14:paraId="3F34373D" w14:textId="77777777" w:rsidR="009B1A22" w:rsidRDefault="009B1A22" w:rsidP="009B1A22">
      <w:pPr>
        <w:pStyle w:val="B1"/>
        <w:rPr>
          <w:ins w:id="1661" w:author="S2-2204976" w:date="2022-05-20T10:40:00Z"/>
        </w:rPr>
      </w:pPr>
      <w:ins w:id="1662" w:author="S2-2204976" w:date="2022-05-20T10:40:00Z">
        <w:r w:rsidRPr="00545E10">
          <w:tab/>
        </w:r>
        <w:r w:rsidRPr="00653E6D">
          <w:t>UPF</w:t>
        </w:r>
        <w:r>
          <w:t>1/UPF2</w:t>
        </w:r>
        <w:r w:rsidRPr="00653E6D">
          <w:t xml:space="preserve"> forwards the traffic from UE1 for Group1 and Group2 to UEs </w:t>
        </w:r>
        <w:r>
          <w:t xml:space="preserve">which </w:t>
        </w:r>
        <w:r w:rsidRPr="00653E6D">
          <w:t xml:space="preserve">belong to (Group1 and Group2) or to Group1 with QoS1. Then, the UPF forwards the traffic from UE1 for Group1 and Group2 to UEs </w:t>
        </w:r>
        <w:r>
          <w:t xml:space="preserve">which </w:t>
        </w:r>
        <w:r w:rsidRPr="00653E6D">
          <w:t>belong to Group2 but do not belong to Group1 with QoS2.</w:t>
        </w:r>
      </w:ins>
    </w:p>
    <w:p w14:paraId="5137E511" w14:textId="77777777" w:rsidR="009B1A22" w:rsidRDefault="009B1A22" w:rsidP="009B1A22">
      <w:pPr>
        <w:pStyle w:val="B1"/>
        <w:rPr>
          <w:ins w:id="1663" w:author="S2-2204976" w:date="2022-05-20T10:40:00Z"/>
        </w:rPr>
      </w:pPr>
      <w:ins w:id="1664" w:author="S2-2204976" w:date="2022-05-20T10:40:00Z">
        <w:r>
          <w:tab/>
          <w:t>SMF1 and SMF2 can exchange signalling to updates the states with each other.</w:t>
        </w:r>
      </w:ins>
    </w:p>
    <w:p w14:paraId="685BA912" w14:textId="77777777" w:rsidR="009B1A22" w:rsidRPr="00545E10" w:rsidRDefault="009B1A22" w:rsidP="009B1A22">
      <w:pPr>
        <w:pStyle w:val="B1"/>
        <w:rPr>
          <w:ins w:id="1665" w:author="S2-2204976" w:date="2022-05-20T10:40:00Z"/>
          <w:lang w:eastAsia="ko-KR"/>
        </w:rPr>
      </w:pPr>
      <w:ins w:id="1666" w:author="S2-2204976" w:date="2022-05-20T10:40:00Z">
        <w:r>
          <w:t>6</w:t>
        </w:r>
        <w:r w:rsidRPr="00545E10">
          <w:t>.</w:t>
        </w:r>
        <w:r w:rsidRPr="00545E10">
          <w:tab/>
        </w:r>
        <w:r>
          <w:t xml:space="preserve">SMF2 sends PDU Session establishment response to SMF1. </w:t>
        </w:r>
        <w:r w:rsidRPr="00545E10">
          <w:t>SMF</w:t>
        </w:r>
        <w:r>
          <w:t>1</w:t>
        </w:r>
        <w:r w:rsidRPr="00545E10">
          <w:t xml:space="preserve"> sends PDU Session </w:t>
        </w:r>
        <w:r>
          <w:t>e</w:t>
        </w:r>
        <w:r w:rsidRPr="00545E10">
          <w:t>stablish</w:t>
        </w:r>
        <w:r>
          <w:t>ment</w:t>
        </w:r>
        <w:r w:rsidRPr="00545E10">
          <w:t xml:space="preserve"> Response for Group1 and Group2 to UE1. </w:t>
        </w:r>
        <w:r w:rsidRPr="00545E10">
          <w:rPr>
            <w:lang w:eastAsia="ko-KR"/>
          </w:rPr>
          <w:t>SMF</w:t>
        </w:r>
        <w:r>
          <w:rPr>
            <w:lang w:eastAsia="ko-KR"/>
          </w:rPr>
          <w:t>1/SMF2</w:t>
        </w:r>
        <w:r w:rsidRPr="00545E10">
          <w:rPr>
            <w:lang w:eastAsia="ko-KR"/>
          </w:rPr>
          <w:t xml:space="preserve"> sets QoS for the traffic for Group1 and Group2 to QoS1 if QoS1 has higher priority than QoS2.</w:t>
        </w:r>
        <w:r>
          <w:rPr>
            <w:lang w:eastAsia="ko-KR"/>
          </w:rPr>
          <w:t xml:space="preserve"> </w:t>
        </w:r>
        <w:r w:rsidRPr="00F77695">
          <w:rPr>
            <w:lang w:eastAsia="ko-KR"/>
          </w:rPr>
          <w:t>The final PDU Session Establishment Response singling is via SMF</w:t>
        </w:r>
        <w:r>
          <w:rPr>
            <w:lang w:eastAsia="ko-KR"/>
          </w:rPr>
          <w:t xml:space="preserve">1. </w:t>
        </w:r>
        <w:r w:rsidRPr="00F77695">
          <w:rPr>
            <w:lang w:eastAsia="ko-KR"/>
          </w:rPr>
          <w:t>If one of SMF</w:t>
        </w:r>
        <w:r>
          <w:rPr>
            <w:lang w:eastAsia="ko-KR"/>
          </w:rPr>
          <w:t>1 and SMF2</w:t>
        </w:r>
        <w:r w:rsidRPr="00F77695">
          <w:rPr>
            <w:lang w:eastAsia="ko-KR"/>
          </w:rPr>
          <w:t xml:space="preserve"> rejects the PDU Session establishment request, the final PDU session establishment response includes this rejection.</w:t>
        </w:r>
      </w:ins>
    </w:p>
    <w:p w14:paraId="1F7206F6" w14:textId="77777777" w:rsidR="009B1A22" w:rsidRPr="00545E10" w:rsidRDefault="009B1A22" w:rsidP="009B1A22">
      <w:pPr>
        <w:pStyle w:val="B1"/>
        <w:rPr>
          <w:ins w:id="1667" w:author="S2-2204976" w:date="2022-05-20T10:40:00Z"/>
        </w:rPr>
      </w:pPr>
      <w:ins w:id="1668" w:author="S2-2204976" w:date="2022-05-20T10:40:00Z">
        <w:r>
          <w:t>6</w:t>
        </w:r>
        <w:r w:rsidRPr="00545E10">
          <w:t>a.</w:t>
        </w:r>
        <w:r w:rsidRPr="00545E10">
          <w:tab/>
          <w:t>UE2, which belongs to Group1, establishes PDU Session for Group1 with QoS1</w:t>
        </w:r>
        <w:r>
          <w:t xml:space="preserve"> with SMF1 and UPF1</w:t>
        </w:r>
        <w:r w:rsidRPr="00545E10">
          <w:t xml:space="preserve">. This includes similar steps similar to steps 1 through </w:t>
        </w:r>
        <w:r>
          <w:t>6</w:t>
        </w:r>
        <w:r w:rsidRPr="00545E10">
          <w:t>.</w:t>
        </w:r>
      </w:ins>
    </w:p>
    <w:p w14:paraId="7481C2A9" w14:textId="77777777" w:rsidR="009B1A22" w:rsidRPr="00545E10" w:rsidRDefault="009B1A22" w:rsidP="009B1A22">
      <w:pPr>
        <w:pStyle w:val="B1"/>
        <w:rPr>
          <w:ins w:id="1669" w:author="S2-2204976" w:date="2022-05-20T10:40:00Z"/>
        </w:rPr>
      </w:pPr>
      <w:ins w:id="1670" w:author="S2-2204976" w:date="2022-05-20T10:40:00Z">
        <w:r>
          <w:t>6</w:t>
        </w:r>
        <w:r w:rsidRPr="00545E10">
          <w:t>b.</w:t>
        </w:r>
        <w:r w:rsidRPr="00545E10">
          <w:tab/>
          <w:t>UE3, which belongs to Group2, establishes PDU Session for Group2 with QoS2</w:t>
        </w:r>
        <w:r>
          <w:t xml:space="preserve"> with SMF2 and UPF2</w:t>
        </w:r>
        <w:r w:rsidRPr="00545E10">
          <w:t xml:space="preserve">. This includes similar steps similar to steps 1 through </w:t>
        </w:r>
        <w:r>
          <w:t>6</w:t>
        </w:r>
        <w:r w:rsidRPr="00545E10">
          <w:t>.</w:t>
        </w:r>
      </w:ins>
    </w:p>
    <w:p w14:paraId="3115CF8C" w14:textId="77777777" w:rsidR="009B1A22" w:rsidRDefault="009B1A22" w:rsidP="009B1A22">
      <w:pPr>
        <w:pStyle w:val="B1"/>
        <w:rPr>
          <w:ins w:id="1671" w:author="S2-2204976" w:date="2022-05-20T10:40:00Z"/>
        </w:rPr>
      </w:pPr>
      <w:ins w:id="1672" w:author="S2-2204976" w:date="2022-05-20T10:40:00Z">
        <w:r>
          <w:t>7~11</w:t>
        </w:r>
        <w:r w:rsidRPr="00545E10">
          <w:t>.</w:t>
        </w:r>
        <w:r w:rsidRPr="00545E10">
          <w:tab/>
        </w:r>
        <w:r>
          <w:t xml:space="preserve">The same as 7~11 of </w:t>
        </w:r>
        <w:r w:rsidRPr="00545E10">
          <w:t>Figure 6.7.3-</w:t>
        </w:r>
        <w:r>
          <w:t>1.</w:t>
        </w:r>
      </w:ins>
    </w:p>
    <w:p w14:paraId="2CC7F4F8" w14:textId="77777777" w:rsidR="009B1A22" w:rsidRDefault="009B1A22" w:rsidP="009B1A22">
      <w:pPr>
        <w:pStyle w:val="B1"/>
        <w:rPr>
          <w:ins w:id="1673" w:author="S2-2204976" w:date="2022-05-20T10:40:00Z"/>
          <w:rFonts w:eastAsia="MS Mincho"/>
          <w:lang w:val="x-none"/>
        </w:rPr>
      </w:pPr>
    </w:p>
    <w:p w14:paraId="0E0D9009" w14:textId="77777777" w:rsidR="009B1A22" w:rsidRDefault="009B1A22" w:rsidP="009B1A22">
      <w:pPr>
        <w:pStyle w:val="B1"/>
        <w:ind w:left="0" w:firstLine="0"/>
        <w:rPr>
          <w:ins w:id="1674" w:author="S2-2204976" w:date="2022-05-20T10:40:00Z"/>
          <w:lang w:eastAsia="ko-KR"/>
        </w:rPr>
      </w:pPr>
      <w:ins w:id="1675" w:author="S2-2204976" w:date="2022-05-20T10:40:00Z">
        <w:r>
          <w:rPr>
            <w:lang w:eastAsia="ko-KR"/>
          </w:rPr>
          <w:t xml:space="preserve">The AF can predefine GroupA which has sub-groups of Group1 and Group2. Unless configuration ensures that a SMF / UPF(s) can support all DNNs/S-NSSAIs of the sub-groups of GroupA, multiple SMFs are needed. </w:t>
        </w:r>
        <w:r w:rsidRPr="00094FE0">
          <w:rPr>
            <w:lang w:eastAsia="ko-KR"/>
          </w:rPr>
          <w:t>Figure 6.7.3-</w:t>
        </w:r>
        <w:r>
          <w:rPr>
            <w:lang w:eastAsia="ko-KR"/>
          </w:rPr>
          <w:t>4</w:t>
        </w:r>
        <w:r w:rsidRPr="00094FE0">
          <w:rPr>
            <w:lang w:eastAsia="ko-KR"/>
          </w:rPr>
          <w:t xml:space="preserve"> outlines the procedure for support of a PDU Session with </w:t>
        </w:r>
        <w:r>
          <w:rPr>
            <w:lang w:eastAsia="ko-KR"/>
          </w:rPr>
          <w:t xml:space="preserve">GroupA including </w:t>
        </w:r>
        <w:r w:rsidRPr="00094FE0">
          <w:rPr>
            <w:lang w:eastAsia="ko-KR"/>
          </w:rPr>
          <w:t xml:space="preserve">multiple </w:t>
        </w:r>
        <w:r>
          <w:rPr>
            <w:lang w:eastAsia="ko-KR"/>
          </w:rPr>
          <w:t>sub-</w:t>
        </w:r>
        <w:r w:rsidRPr="00094FE0">
          <w:rPr>
            <w:lang w:eastAsia="ko-KR"/>
          </w:rPr>
          <w:t>groups</w:t>
        </w:r>
        <w:r>
          <w:rPr>
            <w:lang w:eastAsia="ko-KR"/>
          </w:rPr>
          <w:t xml:space="preserve"> when multiple SMFs are needed</w:t>
        </w:r>
      </w:ins>
    </w:p>
    <w:p w14:paraId="395B56C0" w14:textId="77777777" w:rsidR="009B1A22" w:rsidRPr="00545E10" w:rsidRDefault="009B1A22" w:rsidP="009B1A22">
      <w:pPr>
        <w:pStyle w:val="NO"/>
        <w:rPr>
          <w:ins w:id="1676" w:author="S2-2204976" w:date="2022-05-20T10:40:00Z"/>
        </w:rPr>
      </w:pPr>
      <w:ins w:id="1677" w:author="S2-2204976" w:date="2022-05-20T10:40:00Z">
        <w:r w:rsidRPr="00545E10">
          <w:t>NOTE:</w:t>
        </w:r>
        <w:r>
          <w:tab/>
          <w:t>This procedure can be changed in order to coordinate with the solutions for KI#4.</w:t>
        </w:r>
      </w:ins>
    </w:p>
    <w:p w14:paraId="001BE769" w14:textId="77777777" w:rsidR="009B1A22" w:rsidRPr="007B5F45" w:rsidRDefault="009B1A22" w:rsidP="009B1A22">
      <w:pPr>
        <w:pStyle w:val="B1"/>
        <w:rPr>
          <w:ins w:id="1678" w:author="S2-2204976" w:date="2022-05-20T10:40:00Z"/>
          <w:rFonts w:eastAsia="MS Mincho"/>
        </w:rPr>
      </w:pPr>
    </w:p>
    <w:p w14:paraId="49894A96" w14:textId="77777777" w:rsidR="009B1A22" w:rsidRDefault="009B1A22">
      <w:pPr>
        <w:pStyle w:val="TH"/>
        <w:rPr>
          <w:ins w:id="1679" w:author="S2-2204976" w:date="2022-05-20T10:40:00Z"/>
        </w:rPr>
        <w:pPrChange w:id="1680" w:author="Rapporteur" w:date="2022-05-24T09:39:00Z">
          <w:pPr>
            <w:pStyle w:val="TF"/>
          </w:pPr>
        </w:pPrChange>
      </w:pPr>
      <w:ins w:id="1681" w:author="S2-2204976" w:date="2022-05-20T10:40:00Z">
        <w:r w:rsidRPr="00C0356C">
          <w:rPr>
            <w:lang w:val="en-US"/>
          </w:rPr>
          <w:object w:dxaOrig="16800" w:dyaOrig="15960" w14:anchorId="4539E0F5">
            <v:shape id="_x0000_i1045" type="#_x0000_t75" style="width:481.55pt;height:457.4pt" o:ole="">
              <v:imagedata r:id="rId56" o:title=""/>
            </v:shape>
            <o:OLEObject Type="Embed" ProgID="Visio.Drawing.15" ShapeID="_x0000_i1045" DrawAspect="Content" ObjectID="_1714969912" r:id="rId57"/>
          </w:object>
        </w:r>
      </w:ins>
    </w:p>
    <w:p w14:paraId="32FF331D" w14:textId="77777777" w:rsidR="009B1A22" w:rsidRDefault="009B1A22" w:rsidP="009B1A22">
      <w:pPr>
        <w:pStyle w:val="TF"/>
        <w:rPr>
          <w:ins w:id="1682" w:author="S2-2204976" w:date="2022-05-20T10:40:00Z"/>
        </w:rPr>
      </w:pPr>
      <w:ins w:id="1683" w:author="S2-2204976" w:date="2022-05-20T10:40:00Z">
        <w:r w:rsidRPr="00545E10">
          <w:t>Figure 6.7.3-</w:t>
        </w:r>
        <w:r>
          <w:t>4</w:t>
        </w:r>
        <w:r w:rsidRPr="00545E10">
          <w:t xml:space="preserve">: Procedure for a PDU session with </w:t>
        </w:r>
        <w:r>
          <w:t xml:space="preserve">a predefined </w:t>
        </w:r>
        <w:r w:rsidRPr="000478A9">
          <w:t>Group including</w:t>
        </w:r>
        <w:r w:rsidRPr="00545E10">
          <w:t xml:space="preserve"> multiple </w:t>
        </w:r>
        <w:r w:rsidRPr="000478A9">
          <w:t>sub-</w:t>
        </w:r>
        <w:r w:rsidRPr="00545E10">
          <w:t xml:space="preserve">groups </w:t>
        </w:r>
        <w:r>
          <w:t>when multiple SMFs are needed</w:t>
        </w:r>
      </w:ins>
    </w:p>
    <w:p w14:paraId="0358A081" w14:textId="77777777" w:rsidR="009B1A22" w:rsidRPr="00545E10" w:rsidRDefault="009B1A22" w:rsidP="009B1A22">
      <w:pPr>
        <w:pStyle w:val="B1"/>
        <w:rPr>
          <w:ins w:id="1684" w:author="S2-2204976" w:date="2022-05-20T10:40:00Z"/>
          <w:lang w:eastAsia="ko-KR"/>
        </w:rPr>
      </w:pPr>
      <w:ins w:id="1685" w:author="S2-2204976" w:date="2022-05-20T10:40:00Z">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r>
          <w:rPr>
            <w:rFonts w:eastAsia="SimSun"/>
          </w:rPr>
          <w:t xml:space="preserve"> The </w:t>
        </w:r>
        <w:r>
          <w:rPr>
            <w:lang w:eastAsia="ko-KR"/>
          </w:rPr>
          <w:t>AF predefines GroupA which has sub-groups of Group1 and Group2.</w:t>
        </w:r>
      </w:ins>
    </w:p>
    <w:p w14:paraId="7A12147B" w14:textId="77777777" w:rsidR="009B1A22" w:rsidRDefault="009B1A22" w:rsidP="009B1A22">
      <w:pPr>
        <w:pStyle w:val="B1"/>
        <w:rPr>
          <w:ins w:id="1686" w:author="S2-2204976" w:date="2022-05-20T10:40:00Z"/>
        </w:rPr>
      </w:pPr>
      <w:ins w:id="1687" w:author="S2-2204976" w:date="2022-05-20T10:40:00Z">
        <w:r w:rsidRPr="00545E10">
          <w:t>1.</w:t>
        </w:r>
        <w:r w:rsidRPr="00545E10">
          <w:tab/>
        </w:r>
        <w:r w:rsidRPr="00C0356C">
          <w:t xml:space="preserve">UE1, which belongs to Group1 and Group2, sends PDU Session Request with GroupA to </w:t>
        </w:r>
        <w:r>
          <w:t>the AMF.</w:t>
        </w:r>
      </w:ins>
    </w:p>
    <w:p w14:paraId="22A8A58D" w14:textId="77777777" w:rsidR="009B1A22" w:rsidRDefault="009B1A22" w:rsidP="009B1A22">
      <w:pPr>
        <w:pStyle w:val="B1"/>
        <w:rPr>
          <w:ins w:id="1688" w:author="S2-2204976" w:date="2022-05-20T10:40:00Z"/>
        </w:rPr>
      </w:pPr>
      <w:ins w:id="1689" w:author="S2-2204976" w:date="2022-05-20T10:40:00Z">
        <w:r w:rsidRPr="00545E10">
          <w:tab/>
        </w:r>
        <w:r w:rsidRPr="00C0356C">
          <w:t>In this step, the AMF needs to select the SMF based on the information including GroupA which has sub-groups of Group1 and Group2. UE should include DNN/S-NSSAI for GroupA for the PDU Session.</w:t>
        </w:r>
      </w:ins>
    </w:p>
    <w:p w14:paraId="3AE3D73B" w14:textId="77777777" w:rsidR="009B1A22" w:rsidRDefault="009B1A22" w:rsidP="009B1A22">
      <w:pPr>
        <w:pStyle w:val="B1"/>
        <w:rPr>
          <w:ins w:id="1690" w:author="S2-2204976" w:date="2022-05-20T10:40:00Z"/>
        </w:rPr>
      </w:pPr>
      <w:ins w:id="1691" w:author="S2-2204976" w:date="2022-05-20T10:40:00Z">
        <w:r>
          <w:t>1a.</w:t>
        </w:r>
        <w:r>
          <w:tab/>
          <w:t>The AMF selects SMF per DNN/S-NSSAI of GroupA. In this case, as multiple SMFs are needed, the SMF with the highest priority (predefined by operator, by AF or by UE) is selected. In this case, the AMF selects SMF1.</w:t>
        </w:r>
      </w:ins>
    </w:p>
    <w:p w14:paraId="51C4D770" w14:textId="77777777" w:rsidR="009B1A22" w:rsidRDefault="009B1A22" w:rsidP="009B1A22">
      <w:pPr>
        <w:pStyle w:val="B1"/>
        <w:rPr>
          <w:ins w:id="1692" w:author="S2-2204976" w:date="2022-05-20T10:40:00Z"/>
        </w:rPr>
      </w:pPr>
      <w:ins w:id="1693" w:author="S2-2204976" w:date="2022-05-20T10:40:00Z">
        <w:r>
          <w:t>1b. The AMF sends the PDU Session request to the SMF1 with an indication that more SMFs are involved.</w:t>
        </w:r>
      </w:ins>
    </w:p>
    <w:p w14:paraId="0789B7D6" w14:textId="77777777" w:rsidR="009B1A22" w:rsidRDefault="009B1A22" w:rsidP="009B1A22">
      <w:pPr>
        <w:pStyle w:val="B1"/>
        <w:rPr>
          <w:ins w:id="1694" w:author="S2-2204976" w:date="2022-05-20T10:40:00Z"/>
        </w:rPr>
      </w:pPr>
      <w:ins w:id="1695" w:author="S2-2204976" w:date="2022-05-20T10:40:00Z">
        <w:r>
          <w:t>1c. SMF1 selects the other SMFs, in this case SMF2. This step may reuse solutions for KI#4.</w:t>
        </w:r>
      </w:ins>
    </w:p>
    <w:p w14:paraId="495E3F8B" w14:textId="77777777" w:rsidR="009B1A22" w:rsidRDefault="009B1A22" w:rsidP="009B1A22">
      <w:pPr>
        <w:pStyle w:val="B1"/>
        <w:rPr>
          <w:ins w:id="1696" w:author="S2-2204976" w:date="2022-05-20T10:40:00Z"/>
        </w:rPr>
      </w:pPr>
      <w:ins w:id="1697" w:author="S2-2204976" w:date="2022-05-20T10:40:00Z">
        <w:r>
          <w:t>1d. SMF1 sends PDU Session request to the other SMFs, in this case SMF2, for establishing the PDU Session.</w:t>
        </w:r>
      </w:ins>
    </w:p>
    <w:p w14:paraId="3FB8972E" w14:textId="77777777" w:rsidR="009B1A22" w:rsidRDefault="009B1A22" w:rsidP="009B1A22">
      <w:pPr>
        <w:pStyle w:val="B1"/>
        <w:rPr>
          <w:ins w:id="1698" w:author="S2-2204976" w:date="2022-05-20T10:40:00Z"/>
        </w:rPr>
      </w:pPr>
      <w:ins w:id="1699" w:author="S2-2204976" w:date="2022-05-20T10:40:00Z">
        <w:r>
          <w:t>1e. SMF1 and SMF2 communicate with each other for establishing the PDU Session..</w:t>
        </w:r>
      </w:ins>
    </w:p>
    <w:p w14:paraId="278C97D4" w14:textId="77777777" w:rsidR="009B1A22" w:rsidRPr="00545E10" w:rsidRDefault="009B1A22" w:rsidP="009B1A22">
      <w:pPr>
        <w:pStyle w:val="B1"/>
        <w:rPr>
          <w:ins w:id="1700" w:author="S2-2204976" w:date="2022-05-20T10:40:00Z"/>
        </w:rPr>
      </w:pPr>
      <w:ins w:id="1701" w:author="S2-2204976" w:date="2022-05-20T10:40:00Z">
        <w:r w:rsidRPr="00545E10">
          <w:lastRenderedPageBreak/>
          <w:t>2</w:t>
        </w:r>
        <w:r>
          <w:t>/2a</w:t>
        </w:r>
        <w:r w:rsidRPr="00545E10">
          <w:t>.</w:t>
        </w:r>
        <w:r w:rsidRPr="00545E10">
          <w:tab/>
          <w:t>SMF</w:t>
        </w:r>
        <w:r>
          <w:t>1/SMF2</w:t>
        </w:r>
        <w:r w:rsidRPr="00545E10">
          <w:t xml:space="preserve"> checks subscription of UE1 with the UDM and retrieves group information for Group1 and Group2 from UDM.</w:t>
        </w:r>
        <w:r>
          <w:t xml:space="preserve"> </w:t>
        </w:r>
        <w:r w:rsidRPr="00BF3B8F">
          <w:t xml:space="preserve">If SMF1 is selected based on </w:t>
        </w:r>
        <w:r>
          <w:t>Group1</w:t>
        </w:r>
        <w:r w:rsidRPr="00BF3B8F">
          <w:t xml:space="preserve"> and SMF2 is selected based on </w:t>
        </w:r>
        <w:r>
          <w:t>Group2</w:t>
        </w:r>
        <w:r w:rsidRPr="00BF3B8F">
          <w:t>, SMF1 will get subscription data of UE</w:t>
        </w:r>
        <w:r>
          <w:t>1</w:t>
        </w:r>
        <w:r w:rsidRPr="00BF3B8F">
          <w:t xml:space="preserve"> for </w:t>
        </w:r>
        <w:r>
          <w:t>Group1</w:t>
        </w:r>
        <w:r w:rsidRPr="00BF3B8F">
          <w:t xml:space="preserve"> and</w:t>
        </w:r>
        <w:r>
          <w:t xml:space="preserve"> </w:t>
        </w:r>
        <w:r w:rsidRPr="00BF3B8F">
          <w:t>SMF2 will get subscription data of UE</w:t>
        </w:r>
        <w:r>
          <w:t>1</w:t>
        </w:r>
        <w:r w:rsidRPr="00BF3B8F">
          <w:t xml:space="preserve"> for </w:t>
        </w:r>
        <w:r>
          <w:t>Group2</w:t>
        </w:r>
        <w:r w:rsidRPr="00BF3B8F">
          <w:t>.</w:t>
        </w:r>
      </w:ins>
    </w:p>
    <w:p w14:paraId="57A96ADE" w14:textId="77777777" w:rsidR="009B1A22" w:rsidRPr="00545E10" w:rsidRDefault="009B1A22" w:rsidP="009B1A22">
      <w:pPr>
        <w:pStyle w:val="B1"/>
        <w:rPr>
          <w:ins w:id="1702" w:author="S2-2204976" w:date="2022-05-20T10:40:00Z"/>
        </w:rPr>
      </w:pPr>
      <w:ins w:id="1703" w:author="S2-2204976" w:date="2022-05-20T10:40:00Z">
        <w:r>
          <w:t>3/3a</w:t>
        </w:r>
        <w:r w:rsidRPr="00545E10">
          <w:t>.</w:t>
        </w:r>
        <w:r w:rsidRPr="00545E10">
          <w:tab/>
          <w:t>SMF</w:t>
        </w:r>
        <w:r>
          <w:t>1/SMF2</w:t>
        </w:r>
        <w:r w:rsidRPr="00545E10">
          <w:t xml:space="preserve"> associates with PCF and retrieves QoS information like QoS1 for Group1 and QoS2 for Group2.</w:t>
        </w:r>
        <w:r>
          <w:t xml:space="preserve"> </w:t>
        </w:r>
        <w:r w:rsidRPr="00BF3B8F">
          <w:t xml:space="preserve">If SMF1 is selected based on </w:t>
        </w:r>
        <w:r>
          <w:t>Group1</w:t>
        </w:r>
        <w:r w:rsidRPr="00BF3B8F">
          <w:t xml:space="preserve"> and SMF2 is selected based on </w:t>
        </w:r>
        <w:r>
          <w:t>Group2</w:t>
        </w:r>
        <w:r w:rsidRPr="00BF3B8F">
          <w:t xml:space="preserve">, SMF1 will get </w:t>
        </w:r>
        <w:r w:rsidRPr="00545E10">
          <w:t xml:space="preserve">QoS1 </w:t>
        </w:r>
        <w:r>
          <w:t xml:space="preserve">info </w:t>
        </w:r>
        <w:r w:rsidRPr="00545E10">
          <w:t xml:space="preserve">for Group1 </w:t>
        </w:r>
        <w:r w:rsidRPr="00BF3B8F">
          <w:t>and</w:t>
        </w:r>
        <w:r>
          <w:t xml:space="preserve"> </w:t>
        </w:r>
        <w:r w:rsidRPr="00BF3B8F">
          <w:t xml:space="preserve">SMF2 will </w:t>
        </w:r>
        <w:r>
          <w:t xml:space="preserve">get </w:t>
        </w:r>
        <w:r w:rsidRPr="00545E10">
          <w:t>QoS</w:t>
        </w:r>
        <w:r>
          <w:t>2</w:t>
        </w:r>
        <w:r w:rsidRPr="00545E10">
          <w:t xml:space="preserve"> for Group</w:t>
        </w:r>
        <w:r>
          <w:t>2</w:t>
        </w:r>
        <w:r w:rsidRPr="00BF3B8F">
          <w:t>.</w:t>
        </w:r>
      </w:ins>
    </w:p>
    <w:p w14:paraId="1975B219" w14:textId="77777777" w:rsidR="009B1A22" w:rsidRPr="00545E10" w:rsidRDefault="009B1A22" w:rsidP="009B1A22">
      <w:pPr>
        <w:pStyle w:val="B1"/>
        <w:rPr>
          <w:ins w:id="1704" w:author="S2-2204976" w:date="2022-05-20T10:40:00Z"/>
        </w:rPr>
      </w:pPr>
      <w:ins w:id="1705" w:author="S2-2204976" w:date="2022-05-20T10:40:00Z">
        <w:r>
          <w:t>4/4a</w:t>
        </w:r>
        <w:r w:rsidRPr="00545E10">
          <w:t>.</w:t>
        </w:r>
        <w:r w:rsidRPr="00545E10">
          <w:tab/>
          <w:t>SMF</w:t>
        </w:r>
        <w:r>
          <w:t>1/SMF2</w:t>
        </w:r>
        <w:r w:rsidRPr="00545E10">
          <w:t xml:space="preserve"> exchanges N4 controls with the UPF</w:t>
        </w:r>
        <w:r>
          <w:t>1/UPF2</w:t>
        </w:r>
        <w:r w:rsidRPr="00545E10">
          <w:t xml:space="preserve"> for Group1 and Group2.</w:t>
        </w:r>
      </w:ins>
    </w:p>
    <w:p w14:paraId="533E2EB1" w14:textId="77777777" w:rsidR="009B1A22" w:rsidRDefault="009B1A22" w:rsidP="009B1A22">
      <w:pPr>
        <w:pStyle w:val="B1"/>
        <w:rPr>
          <w:ins w:id="1706" w:author="S2-2204976" w:date="2022-05-20T10:40:00Z"/>
        </w:rPr>
      </w:pPr>
      <w:ins w:id="1707" w:author="S2-2204976" w:date="2022-05-20T10:40:00Z">
        <w:r>
          <w:t>5/5a</w:t>
        </w:r>
        <w:r w:rsidRPr="00545E10">
          <w:t>.</w:t>
        </w:r>
        <w:r w:rsidRPr="00545E10">
          <w:tab/>
          <w:t>UPF</w:t>
        </w:r>
        <w:r>
          <w:t>1/UPF2</w:t>
        </w:r>
        <w:r w:rsidRPr="00545E10">
          <w:t xml:space="preserve"> setup</w:t>
        </w:r>
        <w:r>
          <w:t>s</w:t>
        </w:r>
        <w:r w:rsidRPr="00545E10">
          <w:t xml:space="preserve"> the forwarding rules for Group1 and Group2.</w:t>
        </w:r>
      </w:ins>
    </w:p>
    <w:p w14:paraId="13920C54" w14:textId="77777777" w:rsidR="009B1A22" w:rsidRDefault="009B1A22" w:rsidP="009B1A22">
      <w:pPr>
        <w:pStyle w:val="B1"/>
        <w:rPr>
          <w:ins w:id="1708" w:author="S2-2204976" w:date="2022-05-20T10:40:00Z"/>
        </w:rPr>
      </w:pPr>
      <w:ins w:id="1709" w:author="S2-2204976" w:date="2022-05-20T10:40:00Z">
        <w:r w:rsidRPr="00545E10">
          <w:tab/>
        </w:r>
        <w:r w:rsidRPr="00653E6D">
          <w:t>UPF</w:t>
        </w:r>
        <w:r>
          <w:t>1/UPF2</w:t>
        </w:r>
        <w:r w:rsidRPr="00653E6D">
          <w:t xml:space="preserve"> forwards the traffic from UE1 for Group1 and Group2 to UEs </w:t>
        </w:r>
        <w:r>
          <w:t xml:space="preserve">which </w:t>
        </w:r>
        <w:r w:rsidRPr="00653E6D">
          <w:t xml:space="preserve">belong to (Group1 and Group2) or to Group1 with QoS1. Then, the UPF forwards the traffic from UE1 for Group1 and Group2 to UEs </w:t>
        </w:r>
        <w:r>
          <w:t xml:space="preserve">which </w:t>
        </w:r>
        <w:r w:rsidRPr="00653E6D">
          <w:t>belong to Group2 but do not belong to Group1 with QoS2.</w:t>
        </w:r>
      </w:ins>
    </w:p>
    <w:p w14:paraId="64EFA5B1" w14:textId="77777777" w:rsidR="009B1A22" w:rsidRDefault="009B1A22" w:rsidP="009B1A22">
      <w:pPr>
        <w:pStyle w:val="B1"/>
        <w:rPr>
          <w:ins w:id="1710" w:author="S2-2204976" w:date="2022-05-20T10:40:00Z"/>
        </w:rPr>
      </w:pPr>
      <w:ins w:id="1711" w:author="S2-2204976" w:date="2022-05-20T10:40:00Z">
        <w:r>
          <w:tab/>
          <w:t>SMF1 and SMF2 can exchange signalling to updates the states.</w:t>
        </w:r>
      </w:ins>
    </w:p>
    <w:p w14:paraId="58B45376" w14:textId="77777777" w:rsidR="009B1A22" w:rsidRPr="00545E10" w:rsidRDefault="009B1A22" w:rsidP="009B1A22">
      <w:pPr>
        <w:pStyle w:val="B1"/>
        <w:rPr>
          <w:ins w:id="1712" w:author="S2-2204976" w:date="2022-05-20T10:40:00Z"/>
          <w:lang w:eastAsia="ko-KR"/>
        </w:rPr>
      </w:pPr>
      <w:ins w:id="1713" w:author="S2-2204976" w:date="2022-05-20T10:40:00Z">
        <w:r>
          <w:t>6</w:t>
        </w:r>
        <w:r w:rsidRPr="00545E10">
          <w:t>.</w:t>
        </w:r>
        <w:r w:rsidRPr="00545E10">
          <w:tab/>
        </w:r>
        <w:r>
          <w:t xml:space="preserve">SMF2 sends PDU Session establishment response to SMF1. </w:t>
        </w:r>
        <w:r w:rsidRPr="00545E10">
          <w:t>SMF</w:t>
        </w:r>
        <w:r>
          <w:t>1</w:t>
        </w:r>
        <w:r w:rsidRPr="00545E10">
          <w:t xml:space="preserve"> sends PDU Session </w:t>
        </w:r>
        <w:r>
          <w:t>e</w:t>
        </w:r>
        <w:r w:rsidRPr="00545E10">
          <w:t>stablish</w:t>
        </w:r>
        <w:r>
          <w:t>ment</w:t>
        </w:r>
        <w:r w:rsidRPr="00545E10">
          <w:t xml:space="preserve"> Response for </w:t>
        </w:r>
        <w:r>
          <w:t>GroupA</w:t>
        </w:r>
        <w:r w:rsidRPr="00545E10">
          <w:t xml:space="preserve"> to UE1. </w:t>
        </w:r>
        <w:r w:rsidRPr="00545E10">
          <w:rPr>
            <w:lang w:eastAsia="ko-KR"/>
          </w:rPr>
          <w:t>SMF</w:t>
        </w:r>
        <w:r>
          <w:rPr>
            <w:lang w:eastAsia="ko-KR"/>
          </w:rPr>
          <w:t>1/SMF2</w:t>
        </w:r>
        <w:r w:rsidRPr="00545E10">
          <w:rPr>
            <w:lang w:eastAsia="ko-KR"/>
          </w:rPr>
          <w:t xml:space="preserve"> sets QoS for the traffic for Group1 and Group2 to QoS1 if QoS1 has higher priority than QoS2.</w:t>
        </w:r>
        <w:r>
          <w:rPr>
            <w:lang w:eastAsia="ko-KR"/>
          </w:rPr>
          <w:t xml:space="preserve"> </w:t>
        </w:r>
        <w:r w:rsidRPr="00F77695">
          <w:rPr>
            <w:lang w:eastAsia="ko-KR"/>
          </w:rPr>
          <w:t>If one of SMF</w:t>
        </w:r>
        <w:r>
          <w:rPr>
            <w:lang w:eastAsia="ko-KR"/>
          </w:rPr>
          <w:t>1 and SMF2</w:t>
        </w:r>
        <w:r w:rsidRPr="00F77695">
          <w:rPr>
            <w:lang w:eastAsia="ko-KR"/>
          </w:rPr>
          <w:t xml:space="preserve"> rejects the PDU Session establishment request, the final PDU session establishment response includes this rejection.</w:t>
        </w:r>
        <w:r>
          <w:rPr>
            <w:lang w:eastAsia="ko-KR"/>
          </w:rPr>
          <w:br/>
        </w:r>
        <w:r w:rsidRPr="00BF3B8F">
          <w:rPr>
            <w:lang w:eastAsia="ko-KR"/>
          </w:rPr>
          <w:t>Each SMF allocate UPF, while the first SMF allocate UE IP address. The first SMF enforces PCC rules with the coordination form the SMFs. multi-SMF case is related with the solutions for KI#4.</w:t>
        </w:r>
      </w:ins>
    </w:p>
    <w:p w14:paraId="18F2BFBE" w14:textId="77777777" w:rsidR="009B1A22" w:rsidRPr="00545E10" w:rsidRDefault="009B1A22" w:rsidP="009B1A22">
      <w:pPr>
        <w:pStyle w:val="B1"/>
        <w:rPr>
          <w:ins w:id="1714" w:author="S2-2204976" w:date="2022-05-20T10:40:00Z"/>
        </w:rPr>
      </w:pPr>
      <w:ins w:id="1715" w:author="S2-2204976" w:date="2022-05-20T10:40:00Z">
        <w:r>
          <w:t>6</w:t>
        </w:r>
        <w:r w:rsidRPr="00545E10">
          <w:t>a.</w:t>
        </w:r>
        <w:r w:rsidRPr="00545E10">
          <w:tab/>
          <w:t>UE2, which belongs to Group1, establishes PDU Session for Group1 with QoS1</w:t>
        </w:r>
        <w:r>
          <w:t xml:space="preserve"> with SMF1 and UPF1</w:t>
        </w:r>
        <w:r w:rsidRPr="00545E10">
          <w:t xml:space="preserve">. This includes similar steps similar to steps 1 through </w:t>
        </w:r>
        <w:r>
          <w:t>6</w:t>
        </w:r>
        <w:r w:rsidRPr="00545E10">
          <w:t>.</w:t>
        </w:r>
      </w:ins>
    </w:p>
    <w:p w14:paraId="33B2A8C0" w14:textId="77777777" w:rsidR="009B1A22" w:rsidRPr="00545E10" w:rsidRDefault="009B1A22" w:rsidP="009B1A22">
      <w:pPr>
        <w:pStyle w:val="B1"/>
        <w:rPr>
          <w:ins w:id="1716" w:author="S2-2204976" w:date="2022-05-20T10:40:00Z"/>
        </w:rPr>
      </w:pPr>
      <w:ins w:id="1717" w:author="S2-2204976" w:date="2022-05-20T10:40:00Z">
        <w:r>
          <w:t>6</w:t>
        </w:r>
        <w:r w:rsidRPr="00545E10">
          <w:t>b.</w:t>
        </w:r>
        <w:r w:rsidRPr="00545E10">
          <w:tab/>
          <w:t>UE3, which belongs to Group2, establishes PDU Session for Group2 with QoS2</w:t>
        </w:r>
        <w:r>
          <w:t xml:space="preserve"> with SMF2 and UPF2</w:t>
        </w:r>
        <w:r w:rsidRPr="00545E10">
          <w:t xml:space="preserve">. This includes similar steps similar to steps 1 through </w:t>
        </w:r>
        <w:r>
          <w:t>6</w:t>
        </w:r>
        <w:r w:rsidRPr="00545E10">
          <w:t>.</w:t>
        </w:r>
      </w:ins>
    </w:p>
    <w:p w14:paraId="6800A796" w14:textId="77777777" w:rsidR="009B1A22" w:rsidRDefault="009B1A22" w:rsidP="009B1A22">
      <w:pPr>
        <w:pStyle w:val="B1"/>
        <w:rPr>
          <w:ins w:id="1718" w:author="S2-2204976" w:date="2022-05-20T10:40:00Z"/>
        </w:rPr>
      </w:pPr>
      <w:ins w:id="1719" w:author="S2-2204976" w:date="2022-05-20T10:40:00Z">
        <w:r>
          <w:t>7~11</w:t>
        </w:r>
        <w:r w:rsidRPr="00545E10">
          <w:t>.</w:t>
        </w:r>
        <w:r w:rsidRPr="00545E10">
          <w:tab/>
        </w:r>
        <w:r>
          <w:t xml:space="preserve">The same as 7~11 of </w:t>
        </w:r>
        <w:r w:rsidRPr="00545E10">
          <w:t>Figure 6.7.3-</w:t>
        </w:r>
        <w:r>
          <w:t>1.</w:t>
        </w:r>
      </w:ins>
    </w:p>
    <w:p w14:paraId="272AA2D8" w14:textId="27DD4D42" w:rsidR="009B1A22" w:rsidRPr="00545E10" w:rsidRDefault="009B1A22" w:rsidP="009B1A22">
      <w:pPr>
        <w:pStyle w:val="B1"/>
        <w:ind w:left="0" w:firstLine="0"/>
      </w:pPr>
    </w:p>
    <w:p w14:paraId="76DE282E" w14:textId="77777777" w:rsidR="005C51E6" w:rsidRPr="00545E10" w:rsidRDefault="005C51E6" w:rsidP="005C51E6">
      <w:pPr>
        <w:pStyle w:val="3"/>
      </w:pPr>
      <w:bookmarkStart w:id="1720" w:name="_Toc104284957"/>
      <w:r w:rsidRPr="00545E10">
        <w:t>6.</w:t>
      </w:r>
      <w:r w:rsidR="00BB2F13" w:rsidRPr="00545E10">
        <w:t>7</w:t>
      </w:r>
      <w:r w:rsidRPr="00545E10">
        <w:t>.4</w:t>
      </w:r>
      <w:r w:rsidRPr="00545E10">
        <w:tab/>
        <w:t>Impacts on existing entities and interfaces</w:t>
      </w:r>
      <w:bookmarkEnd w:id="1720"/>
    </w:p>
    <w:p w14:paraId="1B5ADB78" w14:textId="77777777" w:rsidR="00CA7B7B" w:rsidRPr="00545E10" w:rsidRDefault="00CA7B7B" w:rsidP="00CA7B7B">
      <w:pPr>
        <w:rPr>
          <w:lang w:eastAsia="ko-KR"/>
        </w:rPr>
      </w:pPr>
      <w:r w:rsidRPr="00545E10">
        <w:rPr>
          <w:lang w:eastAsia="ko-KR"/>
        </w:rPr>
        <w:t>The impacts on the existing entities are like the following.</w:t>
      </w:r>
    </w:p>
    <w:p w14:paraId="68BF3BDD" w14:textId="1D04EB36" w:rsidR="00333336" w:rsidRDefault="00333336" w:rsidP="00333336">
      <w:pPr>
        <w:pStyle w:val="B1"/>
      </w:pPr>
      <w:r>
        <w:t>-</w:t>
      </w:r>
      <w:r>
        <w:tab/>
        <w:t xml:space="preserve">UE shall include multiple DNNs/S-NSSAIs </w:t>
      </w:r>
      <w:ins w:id="1721" w:author="S2-2204976" w:date="2022-05-20T10:42:00Z">
        <w:r w:rsidR="009B1A22">
          <w:t xml:space="preserve">or a DNN/S-NSSAI mapped to a group which has subgroups for the </w:t>
        </w:r>
        <w:r w:rsidR="009B1A22" w:rsidRPr="00DE2FD4">
          <w:t>multiple DNNs/S-NSSAIs</w:t>
        </w:r>
        <w:r w:rsidR="009B1A22">
          <w:t xml:space="preserve"> </w:t>
        </w:r>
      </w:ins>
      <w:r>
        <w:t>for a PDU Session.</w:t>
      </w:r>
      <w:ins w:id="1722" w:author="S2-2204976" w:date="2022-05-20T10:42:00Z">
        <w:r w:rsidR="009B1A22">
          <w:t xml:space="preserve"> This includes changes to NAS Transport protocol (as defined in 24.501 and </w:t>
        </w:r>
        <w:r w:rsidR="009B1A22" w:rsidRPr="001B7C50">
          <w:t xml:space="preserve">Figure 8.2.2.1-1 </w:t>
        </w:r>
        <w:r w:rsidR="009B1A22">
          <w:t>of TS 23.501) that currently handles a single DNN/S-NSSAI.</w:t>
        </w:r>
      </w:ins>
    </w:p>
    <w:p w14:paraId="426B0437" w14:textId="0CA9B129" w:rsidR="00333336" w:rsidRDefault="00333336" w:rsidP="00333336">
      <w:pPr>
        <w:pStyle w:val="B1"/>
        <w:rPr>
          <w:ins w:id="1723" w:author="S2-2204976" w:date="2022-05-20T10:43:00Z"/>
        </w:rPr>
      </w:pPr>
      <w:r>
        <w:t>-</w:t>
      </w:r>
      <w:r>
        <w:tab/>
        <w:t>AMF shall select the SMF based on the multiple DNNs/S-NSSAIs</w:t>
      </w:r>
      <w:ins w:id="1724" w:author="S2-2204976" w:date="2022-05-20T10:42:00Z">
        <w:r w:rsidR="009B1A22">
          <w:t xml:space="preserve"> or on the DNN/S-NSSAI mapped to a group which has subgroups for the </w:t>
        </w:r>
        <w:r w:rsidR="009B1A22" w:rsidRPr="00DE2FD4">
          <w:t>multiple DNNs/S-NSSAIs</w:t>
        </w:r>
      </w:ins>
      <w:r>
        <w:t>.</w:t>
      </w:r>
    </w:p>
    <w:p w14:paraId="64FE28BD" w14:textId="35EF9BE3" w:rsidR="009B1A22" w:rsidRDefault="009B1A22" w:rsidP="00333336">
      <w:pPr>
        <w:pStyle w:val="B1"/>
      </w:pPr>
      <w:ins w:id="1725" w:author="S2-2204976" w:date="2022-05-20T10:43:00Z">
        <w:r>
          <w:t>-</w:t>
        </w:r>
        <w:r>
          <w:tab/>
          <w:t>AMF needs to manage conflicts where some of the multiple DNNs/S-NSSAIs for the PDU Session are allowed by policies/subscription while DNNs/S-NSSAIs are not</w:t>
        </w:r>
      </w:ins>
    </w:p>
    <w:p w14:paraId="3753A7CC" w14:textId="77777777" w:rsidR="00333336" w:rsidRDefault="00333336" w:rsidP="00333336">
      <w:pPr>
        <w:pStyle w:val="B1"/>
      </w:pPr>
      <w:r>
        <w:t>-</w:t>
      </w:r>
      <w:r>
        <w:tab/>
        <w:t>SMF shall control the UPF(s) based on the multiple DNNs/S-NSSAIs and QoS setup considering priorities among multiple groups.</w:t>
      </w:r>
    </w:p>
    <w:p w14:paraId="540C8577" w14:textId="4565E826" w:rsidR="00333336" w:rsidRDefault="00333336" w:rsidP="00333336">
      <w:pPr>
        <w:pStyle w:val="B1"/>
      </w:pPr>
      <w:r>
        <w:t>-</w:t>
      </w:r>
      <w:r>
        <w:tab/>
        <w:t>UPF shall forwards traffic for multiple groups.</w:t>
      </w:r>
      <w:ins w:id="1726" w:author="S2-2204976" w:date="2022-05-20T10:43:00Z">
        <w:r w:rsidR="009B1A22" w:rsidRPr="009B1A22">
          <w:t xml:space="preserve"> </w:t>
        </w:r>
        <w:r w:rsidR="009B1A22">
          <w:t>This may mean SMF , N4 and UPF impacts to manage rules requiring the UE to multicast traffic towards 2 groups</w:t>
        </w:r>
      </w:ins>
    </w:p>
    <w:p w14:paraId="79151124" w14:textId="3F399DF0" w:rsidR="00333336" w:rsidRDefault="00333336" w:rsidP="00333336">
      <w:pPr>
        <w:pStyle w:val="B1"/>
        <w:rPr>
          <w:ins w:id="1727" w:author="S2-2204976" w:date="2022-05-20T10:43:00Z"/>
        </w:rPr>
      </w:pPr>
      <w:r>
        <w:t>-</w:t>
      </w:r>
      <w:r>
        <w:tab/>
        <w:t>AMF (including NAS) PCF/CHF/RAN shall support PDU Sessions with multiple DNNs/S-NSSAIs</w:t>
      </w:r>
      <w:ins w:id="1728" w:author="S2-2204976" w:date="2022-05-20T10:43:00Z">
        <w:r w:rsidR="009B1A22" w:rsidRPr="009B1A22">
          <w:t xml:space="preserve"> </w:t>
        </w:r>
        <w:r w:rsidR="009B1A22">
          <w:t xml:space="preserve">or a DNN/S-NSSAI mapped to a group which has subgroups for the </w:t>
        </w:r>
        <w:r w:rsidR="009B1A22" w:rsidRPr="00DE2FD4">
          <w:t>multiple DNNs/S-NSSAIs</w:t>
        </w:r>
      </w:ins>
      <w:r>
        <w:t>.</w:t>
      </w:r>
    </w:p>
    <w:p w14:paraId="00A0E566" w14:textId="77777777" w:rsidR="009B1A22" w:rsidRDefault="009B1A22" w:rsidP="009B1A22">
      <w:pPr>
        <w:pStyle w:val="B1"/>
        <w:rPr>
          <w:ins w:id="1729" w:author="S2-2204976" w:date="2022-05-20T10:44:00Z"/>
        </w:rPr>
      </w:pPr>
      <w:ins w:id="1730" w:author="S2-2204976" w:date="2022-05-20T10:44:00Z">
        <w:r>
          <w:t>-</w:t>
        </w:r>
        <w:r>
          <w:tab/>
        </w:r>
        <w:r w:rsidRPr="00370225">
          <w:t xml:space="preserve">UDM/UDR </w:t>
        </w:r>
        <w:r>
          <w:t xml:space="preserve">shall support </w:t>
        </w:r>
        <w:r w:rsidRPr="00370225">
          <w:t>multiple SMF(s) to register for the same PDU Session</w:t>
        </w:r>
        <w:r>
          <w:t xml:space="preserve"> if multiple SMFs are needed for the PDU Session.</w:t>
        </w:r>
      </w:ins>
    </w:p>
    <w:p w14:paraId="378D315A" w14:textId="77777777" w:rsidR="009B1A22" w:rsidRDefault="009B1A22" w:rsidP="009B1A22">
      <w:pPr>
        <w:pStyle w:val="B1"/>
        <w:rPr>
          <w:ins w:id="1731" w:author="S2-2204976" w:date="2022-05-20T10:44:00Z"/>
        </w:rPr>
      </w:pPr>
      <w:ins w:id="1732" w:author="S2-2204976" w:date="2022-05-20T10:44:00Z">
        <w:r>
          <w:t>-</w:t>
        </w:r>
        <w:r>
          <w:tab/>
        </w:r>
        <w:r w:rsidRPr="00370225">
          <w:t xml:space="preserve">PCF/CHF </w:t>
        </w:r>
        <w:r>
          <w:t>shall</w:t>
        </w:r>
        <w:r w:rsidRPr="00370225">
          <w:t xml:space="preserve"> establish </w:t>
        </w:r>
        <w:r>
          <w:t>multiple</w:t>
        </w:r>
        <w:r w:rsidRPr="00370225">
          <w:t xml:space="preserve"> Npcf or a Nchf association for the same PDU Session</w:t>
        </w:r>
        <w:r>
          <w:t xml:space="preserve"> if multiple SMFs are needed for the PDU Session. They need also to be handle potentially conflicting information received from the different SMF(s)</w:t>
        </w:r>
      </w:ins>
    </w:p>
    <w:p w14:paraId="3EAB257C" w14:textId="77777777" w:rsidR="009B1A22" w:rsidRDefault="009B1A22" w:rsidP="009B1A22">
      <w:pPr>
        <w:pStyle w:val="B1"/>
        <w:rPr>
          <w:ins w:id="1733" w:author="S2-2204976" w:date="2022-05-20T10:44:00Z"/>
        </w:rPr>
      </w:pPr>
      <w:ins w:id="1734" w:author="S2-2204976" w:date="2022-05-20T10:44:00Z">
        <w:r>
          <w:t>-</w:t>
        </w:r>
        <w:r>
          <w:tab/>
        </w:r>
        <w:r w:rsidRPr="00370225">
          <w:t xml:space="preserve">PCF/CHF </w:t>
        </w:r>
        <w:r>
          <w:t>need to handle</w:t>
        </w:r>
        <w:r w:rsidRPr="00370225">
          <w:t xml:space="preserve"> PDU Session</w:t>
        </w:r>
        <w:r>
          <w:t xml:space="preserve"> with the multiple DNNs/S-NSSAIs</w:t>
        </w:r>
      </w:ins>
    </w:p>
    <w:p w14:paraId="46C9D88B" w14:textId="77777777" w:rsidR="009B1A22" w:rsidRPr="00545E10" w:rsidRDefault="009B1A22" w:rsidP="009B1A22">
      <w:pPr>
        <w:pStyle w:val="EditorsNote"/>
        <w:rPr>
          <w:ins w:id="1735" w:author="S2-2204976" w:date="2022-05-20T10:44:00Z"/>
        </w:rPr>
      </w:pPr>
      <w:ins w:id="1736" w:author="S2-2204976" w:date="2022-05-20T10:44:00Z">
        <w:r>
          <w:lastRenderedPageBreak/>
          <w:t>Editor’s Note: it needs to be clarified whether ‘the UE adds both GroupA in PDU Session request’ means some User Plane impacts</w:t>
        </w:r>
      </w:ins>
    </w:p>
    <w:p w14:paraId="206CD216" w14:textId="77777777" w:rsidR="009B1A22" w:rsidRDefault="009B1A22" w:rsidP="00333336">
      <w:pPr>
        <w:pStyle w:val="B1"/>
      </w:pPr>
    </w:p>
    <w:p w14:paraId="498BC3B3" w14:textId="15884A6C" w:rsidR="00361D0C" w:rsidRPr="00545E10" w:rsidRDefault="00361D0C" w:rsidP="00361D0C">
      <w:pPr>
        <w:pStyle w:val="2"/>
        <w:rPr>
          <w:lang w:eastAsia="zh-CN"/>
        </w:rPr>
      </w:pPr>
      <w:bookmarkStart w:id="1737" w:name="_Toc104284958"/>
      <w:r w:rsidRPr="00545E10">
        <w:rPr>
          <w:lang w:eastAsia="zh-CN"/>
        </w:rPr>
        <w:t>6.</w:t>
      </w:r>
      <w:r w:rsidR="0077365A" w:rsidRPr="00545E10">
        <w:rPr>
          <w:lang w:eastAsia="zh-CN"/>
        </w:rPr>
        <w:t>8</w:t>
      </w:r>
      <w:r w:rsidRPr="00545E10">
        <w:rPr>
          <w:lang w:eastAsia="zh-CN"/>
        </w:rPr>
        <w:tab/>
        <w:t>Solution #</w:t>
      </w:r>
      <w:r w:rsidR="0077365A" w:rsidRPr="00545E10">
        <w:rPr>
          <w:lang w:eastAsia="zh-CN"/>
        </w:rPr>
        <w:t>8</w:t>
      </w:r>
      <w:r w:rsidRPr="00545E10">
        <w:rPr>
          <w:lang w:eastAsia="zh-CN"/>
        </w:rPr>
        <w:t>: Support for service/LADN area and QoS provided by AF for a group</w:t>
      </w:r>
      <w:bookmarkEnd w:id="1737"/>
    </w:p>
    <w:p w14:paraId="432C9614" w14:textId="77777777" w:rsidR="00333336" w:rsidRDefault="00333336" w:rsidP="00425D19">
      <w:pPr>
        <w:pStyle w:val="3"/>
      </w:pPr>
      <w:bookmarkStart w:id="1738" w:name="_Toc104284959"/>
      <w:r>
        <w:t>6.8.1</w:t>
      </w:r>
      <w:r>
        <w:tab/>
        <w:t>Introduction</w:t>
      </w:r>
      <w:bookmarkEnd w:id="1738"/>
    </w:p>
    <w:p w14:paraId="5ECB0154" w14:textId="77777777" w:rsidR="00333336" w:rsidRDefault="00333336" w:rsidP="00333336">
      <w:r>
        <w:t>This solution aims to address the KI#1.</w:t>
      </w:r>
    </w:p>
    <w:p w14:paraId="4A771B6C" w14:textId="77777777" w:rsidR="00333336" w:rsidRDefault="00333336" w:rsidP="00333336">
      <w:r>
        <w:t>This solution assumes that the LADN feature is used to enforce the "Service Area", and therefore uses the term "LADN Area" to distinguish it from the unrelated Service Area Restriction feature.</w:t>
      </w:r>
    </w:p>
    <w:p w14:paraId="5440D587" w14:textId="77777777" w:rsidR="00333336" w:rsidRDefault="00333336" w:rsidP="00333336">
      <w:r>
        <w:t>This solution re-uses the 5G VN group management API to allow an AF to create a group with an associated DNN/S-NSSAI. There is no assumption that the 5G VN group communication features (eg. N19) are used for the group.</w:t>
      </w:r>
    </w:p>
    <w:p w14:paraId="33156639" w14:textId="401F2A2D" w:rsidR="00361D0C" w:rsidRPr="00545E10" w:rsidRDefault="00361D0C" w:rsidP="00361D0C">
      <w:pPr>
        <w:pStyle w:val="3"/>
        <w:rPr>
          <w:lang w:eastAsia="ko-KR"/>
        </w:rPr>
      </w:pPr>
      <w:bookmarkStart w:id="1739" w:name="_Toc104284960"/>
      <w:r w:rsidRPr="00545E10">
        <w:rPr>
          <w:lang w:eastAsia="ko-KR"/>
        </w:rPr>
        <w:t>6.</w:t>
      </w:r>
      <w:r w:rsidR="0077365A" w:rsidRPr="00545E10">
        <w:rPr>
          <w:lang w:eastAsia="ko-KR"/>
        </w:rPr>
        <w:t>8</w:t>
      </w:r>
      <w:r w:rsidRPr="00545E10">
        <w:rPr>
          <w:lang w:eastAsia="ko-KR"/>
        </w:rPr>
        <w:t>.2</w:t>
      </w:r>
      <w:r w:rsidRPr="00545E10">
        <w:rPr>
          <w:lang w:eastAsia="ko-KR"/>
        </w:rPr>
        <w:tab/>
        <w:t>Functional Description</w:t>
      </w:r>
      <w:bookmarkEnd w:id="1739"/>
    </w:p>
    <w:p w14:paraId="56FF759E" w14:textId="77777777" w:rsidR="00361D0C" w:rsidRPr="00545E10" w:rsidRDefault="00361D0C" w:rsidP="00361D0C">
      <w:pPr>
        <w:rPr>
          <w:lang w:eastAsia="zh-CN"/>
        </w:rPr>
      </w:pPr>
      <w:r w:rsidRPr="00545E10">
        <w:rPr>
          <w:lang w:eastAsia="zh-CN"/>
        </w:rPr>
        <w:t>To address how to set or modify the LADN area and QoS for a group, this solution follows the principles below:</w:t>
      </w:r>
    </w:p>
    <w:p w14:paraId="52B56593" w14:textId="77777777" w:rsidR="00333336" w:rsidRDefault="00333336" w:rsidP="00333336">
      <w:pPr>
        <w:pStyle w:val="B1"/>
      </w:pPr>
      <w:r>
        <w:t>-</w:t>
      </w:r>
      <w:r>
        <w:tab/>
        <w:t>The 5G VN group data is extended to include LADN Area and QoS information</w:t>
      </w:r>
    </w:p>
    <w:p w14:paraId="29BBC9A9" w14:textId="77777777" w:rsidR="00333336" w:rsidRDefault="00333336" w:rsidP="00333336">
      <w:pPr>
        <w:pStyle w:val="B1"/>
      </w:pPr>
      <w:r>
        <w:t>-</w:t>
      </w:r>
      <w:r>
        <w:tab/>
        <w:t>The existing NEF parameter provisioning service for 5G VN group data provisioning is re-used, with the difference that the 5G VN group data may contain a "AF LADN Area" and QoS information as a new input parameters.</w:t>
      </w:r>
    </w:p>
    <w:p w14:paraId="63732978" w14:textId="77777777" w:rsidR="00333336" w:rsidRDefault="00333336" w:rsidP="00333336">
      <w:pPr>
        <w:pStyle w:val="B1"/>
      </w:pPr>
      <w:r>
        <w:t>-</w:t>
      </w:r>
      <w:r>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1295AB64" w14:textId="77777777" w:rsidR="00333336" w:rsidRDefault="00333336" w:rsidP="00333336">
      <w:pPr>
        <w:pStyle w:val="B1"/>
      </w:pPr>
      <w:r>
        <w:t>-</w:t>
      </w:r>
      <w:r>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5800B94A" w14:textId="3A4EC2F9" w:rsidR="00333336" w:rsidRDefault="00333336" w:rsidP="00333336">
      <w:pPr>
        <w:pStyle w:val="B1"/>
      </w:pPr>
      <w:r>
        <w:tab/>
        <w:t xml:space="preserve">It should also be noted that 5G VN solution defined in </w:t>
      </w:r>
      <w:r w:rsidR="005C588E">
        <w:t>TS 23.501 [</w:t>
      </w:r>
      <w:r w:rsidR="00425D19">
        <w:t>2]</w:t>
      </w:r>
      <w:r>
        <w:t>/</w:t>
      </w:r>
      <w:r w:rsidR="005C588E">
        <w:t>TS 23.502 [</w:t>
      </w:r>
      <w:r w:rsidR="00425D19">
        <w:t>3]</w:t>
      </w:r>
      <w:r>
        <w:t xml:space="preserve"> consists of two main parts:</w:t>
      </w:r>
    </w:p>
    <w:p w14:paraId="7F56E3FD" w14:textId="77777777" w:rsidR="00333336" w:rsidRDefault="00333336" w:rsidP="00333336">
      <w:pPr>
        <w:pStyle w:val="B2"/>
      </w:pPr>
      <w:r>
        <w:t>-</w:t>
      </w:r>
      <w:r>
        <w:tab/>
        <w:t>Group management solution where an AF can create a group of UEs and associated with a DNN/S-NSSAI representing the 5G VN group.</w:t>
      </w:r>
    </w:p>
    <w:p w14:paraId="322E6190" w14:textId="77777777" w:rsidR="00333336" w:rsidRDefault="00333336" w:rsidP="00333336">
      <w:pPr>
        <w:pStyle w:val="B2"/>
      </w:pPr>
      <w:r>
        <w:t>-</w:t>
      </w:r>
      <w:r>
        <w:tab/>
        <w:t>Group communication enhancements that can optionally be used for 5G VN, e.g, using local switch and N19 based forwarding in UPF.</w:t>
      </w:r>
    </w:p>
    <w:p w14:paraId="5C1E7EBA" w14:textId="0716548A" w:rsidR="00D02033" w:rsidRDefault="00333336" w:rsidP="00D02033">
      <w:pPr>
        <w:pStyle w:val="B1"/>
        <w:rPr>
          <w:ins w:id="1740" w:author="S2-2204967" w:date="2022-05-20T08:46:00Z"/>
        </w:rPr>
      </w:pPr>
      <w:r>
        <w:tab/>
        <w:t>In principle these two aspects are independent. I.e. a group can be created using the 5G VN NEF API without using the 5G VN communication related features</w:t>
      </w:r>
      <w:ins w:id="1741" w:author="S2-2204967" w:date="2022-05-20T08:44:00Z">
        <w:r w:rsidR="00D02033">
          <w:t>, since use of N19 and local data switching and other 5G VN specific features defined in 23.501, clause 5.8.2.13 are optional</w:t>
        </w:r>
      </w:ins>
      <w:r>
        <w:t>. Therefore, the NEF and UDM services for 5G VN group data provisioning could apply also for groups not using the specific 5G VN group communication mechanisms. This makes it possible for an AF to create and manage groups and group data that are not specifically 5G VN groups.</w:t>
      </w:r>
    </w:p>
    <w:p w14:paraId="6EA4F02F" w14:textId="77777777" w:rsidR="00D02033" w:rsidRPr="00545E10" w:rsidRDefault="00D02033" w:rsidP="00D02033">
      <w:pPr>
        <w:pStyle w:val="EditorsNote"/>
        <w:rPr>
          <w:ins w:id="1742" w:author="S2-2204967" w:date="2022-05-20T08:46:00Z"/>
        </w:rPr>
      </w:pPr>
      <w:ins w:id="1743" w:author="S2-2204967" w:date="2022-05-20T08:46:00Z">
        <w:r>
          <w:t>Editor’s note: It is FFS whether the 5G VN API can be used to provision data for non-5GVN groups.</w:t>
        </w:r>
      </w:ins>
    </w:p>
    <w:p w14:paraId="70A101CF" w14:textId="140AF6A8" w:rsidR="00361D0C" w:rsidRPr="00545E10" w:rsidRDefault="00333336" w:rsidP="00333336">
      <w:pPr>
        <w:pStyle w:val="NO"/>
      </w:pPr>
      <w:r>
        <w:t>NOTE:</w:t>
      </w:r>
      <w:r>
        <w:tab/>
        <w:t>The name of the APIs used with 5G VN groups unfortunately contain the terms 5G VN or 5G LAN. For example, the NEF API for provisioning group data is named "3gpp-5glan-pp". The NEF APIs to provision other parameters (even for groups of UEs) are named e.g. "3gpp-cp-parameter-provisioning" and "3gpp-network-parameter-configuration". Similar applies for UDM services: The UDM resource used with Nudm_ParameterProvision is named "/5g-vn-groups" and is different from the resource used for provisioning other parameters (named "/pp-data"). The resource "/pp-data" can be used to provision parameters for individual UEs as well as groups of UEs.</w:t>
      </w:r>
    </w:p>
    <w:p w14:paraId="6BCF4819" w14:textId="3F965D6A" w:rsidR="00361D0C" w:rsidRPr="00545E10" w:rsidDel="00D02033" w:rsidRDefault="00361D0C" w:rsidP="00361D0C">
      <w:pPr>
        <w:pStyle w:val="EditorsNote"/>
        <w:rPr>
          <w:del w:id="1744" w:author="S2-2204967" w:date="2022-05-20T08:46:00Z"/>
        </w:rPr>
      </w:pPr>
      <w:del w:id="1745" w:author="S2-2204967" w:date="2022-05-20T08:46:00Z">
        <w:r w:rsidRPr="00545E10" w:rsidDel="00D02033">
          <w:lastRenderedPageBreak/>
          <w:delText>Editor</w:delText>
        </w:r>
        <w:r w:rsidR="00333336" w:rsidDel="00D02033">
          <w:delText>'</w:delText>
        </w:r>
        <w:r w:rsidRPr="00545E10" w:rsidDel="00D02033">
          <w:delText>s note:</w:delText>
        </w:r>
        <w:r w:rsidR="00333336" w:rsidDel="00D02033">
          <w:tab/>
        </w:r>
        <w:r w:rsidRPr="00545E10" w:rsidDel="00D02033">
          <w:delText xml:space="preserve">It is FFS whether group management API without specific </w:delText>
        </w:r>
        <w:r w:rsidR="00333336" w:rsidDel="00D02033">
          <w:delText>"</w:delText>
        </w:r>
        <w:r w:rsidRPr="00545E10" w:rsidDel="00D02033">
          <w:delText>5G VN</w:delText>
        </w:r>
        <w:r w:rsidR="00333336" w:rsidDel="00D02033">
          <w:delText>"</w:delText>
        </w:r>
        <w:r w:rsidRPr="00545E10" w:rsidDel="00D02033">
          <w:delText xml:space="preserve"> names should be defined instead, to enable a solution separate from the 5G VN specific group management</w:delText>
        </w:r>
        <w:r w:rsidR="00333336" w:rsidDel="00D02033">
          <w:delText>.</w:delText>
        </w:r>
      </w:del>
    </w:p>
    <w:p w14:paraId="0A0DE87D" w14:textId="18EC722B" w:rsidR="00361D0C" w:rsidRPr="00545E10" w:rsidRDefault="00333336" w:rsidP="00333336">
      <w:pPr>
        <w:pStyle w:val="B1"/>
      </w:pPr>
      <w:r>
        <w:t>-</w:t>
      </w:r>
      <w:r>
        <w:tab/>
        <w:t>The provisioning of LADN Area and QoS takes place as follows:</w:t>
      </w:r>
    </w:p>
    <w:p w14:paraId="5D35A57F" w14:textId="77777777" w:rsidR="00333336" w:rsidRDefault="00333336" w:rsidP="00333336">
      <w:pPr>
        <w:pStyle w:val="B2"/>
      </w:pPr>
      <w:r>
        <w:t>-</w:t>
      </w:r>
      <w:r>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6CA7AA2" w14:textId="77777777" w:rsidR="00333336" w:rsidRDefault="00333336" w:rsidP="00333336">
      <w:pPr>
        <w:pStyle w:val="B2"/>
      </w:pPr>
      <w:r>
        <w:t>-</w:t>
      </w:r>
      <w:r>
        <w:tab/>
        <w:t>The AF LADN Area provided by the AF refers to a geographical area. The NEF maps this information to a list of TAIs.</w:t>
      </w:r>
    </w:p>
    <w:p w14:paraId="6AB9E0AB" w14:textId="77777777" w:rsidR="00333336" w:rsidRDefault="00333336" w:rsidP="00333336">
      <w:pPr>
        <w:pStyle w:val="B2"/>
      </w:pPr>
      <w:r>
        <w:t>-</w:t>
      </w:r>
      <w:r>
        <w:tab/>
        <w:t>The NEF invokes the Nudm Parameter Provision Services to provide the 5G VN group data to UDM.</w:t>
      </w:r>
    </w:p>
    <w:p w14:paraId="76814029" w14:textId="77777777" w:rsidR="00333336" w:rsidRDefault="00333336" w:rsidP="00333336">
      <w:pPr>
        <w:pStyle w:val="B2"/>
      </w:pPr>
      <w:r>
        <w:t>-</w:t>
      </w:r>
      <w:r>
        <w:tab/>
        <w:t>The UDM stores the 5G VN group data in UDR, and updates each group member's AM and SM subscription data to refer to the 5G VN group data. If Shared Data is not supported by AMF or UDM, the UDM includes the LADN Area in the regular AM subscription data.</w:t>
      </w:r>
    </w:p>
    <w:p w14:paraId="53E78959" w14:textId="77777777" w:rsidR="00D02033" w:rsidRDefault="00333336" w:rsidP="00333336">
      <w:pPr>
        <w:pStyle w:val="B2"/>
        <w:rPr>
          <w:ins w:id="1746" w:author="S2-2204967" w:date="2022-05-20T08:47:00Z"/>
        </w:rPr>
      </w:pPr>
      <w:r>
        <w:t>-</w:t>
      </w:r>
      <w:r>
        <w:tab/>
        <w:t xml:space="preserve">The AMF receives the UE's subscription data (and related 5G VN group data). The AMF applies the LADN Area as described for LADN in 23.501, with the </w:t>
      </w:r>
      <w:ins w:id="1747" w:author="S2-2204967" w:date="2022-05-20T08:46:00Z">
        <w:r w:rsidR="00D02033">
          <w:t xml:space="preserve">following </w:t>
        </w:r>
      </w:ins>
      <w:r>
        <w:t>difference</w:t>
      </w:r>
      <w:ins w:id="1748" w:author="S2-2204967" w:date="2022-05-20T08:46:00Z">
        <w:r w:rsidR="00D02033">
          <w:t>s</w:t>
        </w:r>
      </w:ins>
      <w:r>
        <w:t xml:space="preserve"> </w:t>
      </w:r>
    </w:p>
    <w:p w14:paraId="61819485" w14:textId="268BC5B6" w:rsidR="00333336" w:rsidRDefault="00D02033" w:rsidP="00C20345">
      <w:pPr>
        <w:pStyle w:val="B2"/>
        <w:ind w:left="1135"/>
        <w:rPr>
          <w:ins w:id="1749" w:author="S2-2204967" w:date="2022-05-20T08:47:00Z"/>
        </w:rPr>
      </w:pPr>
      <w:ins w:id="1750" w:author="S2-2204967" w:date="2022-05-20T08:47:00Z">
        <w:r>
          <w:t>-</w:t>
        </w:r>
        <w:r>
          <w:tab/>
        </w:r>
      </w:ins>
      <w:r w:rsidR="00333336">
        <w:t>that the LADN Area is received from UDM instead of being configured in AMF</w:t>
      </w:r>
      <w:del w:id="1751" w:author="S2-2204967" w:date="2022-05-20T08:47:00Z">
        <w:r w:rsidR="00333336" w:rsidDel="00D02033">
          <w:delText>.</w:delText>
        </w:r>
      </w:del>
    </w:p>
    <w:p w14:paraId="5B2CB17B" w14:textId="57055408" w:rsidR="00D02033" w:rsidRDefault="00D02033" w:rsidP="00C20345">
      <w:pPr>
        <w:pStyle w:val="B3"/>
      </w:pPr>
      <w:ins w:id="1752" w:author="S2-2204967" w:date="2022-05-20T08:47:00Z">
        <w:r w:rsidRPr="00F979D9">
          <w:t xml:space="preserve">-  </w:t>
        </w:r>
        <w:del w:id="1753" w:author="Rapporteur" w:date="2022-05-24T09:40:00Z">
          <w:r w:rsidDel="00392DD0">
            <w:tab/>
          </w:r>
        </w:del>
        <w:r w:rsidRPr="00F979D9">
          <w:t>that the</w:t>
        </w:r>
        <w:r>
          <w:t xml:space="preserve"> list of</w:t>
        </w:r>
        <w:r w:rsidR="00961251">
          <w:t xml:space="preserve"> TAs will be sent to UE per DNN</w:t>
        </w:r>
        <w:r>
          <w:t>.</w:t>
        </w:r>
      </w:ins>
    </w:p>
    <w:p w14:paraId="0AD1C989" w14:textId="77777777" w:rsidR="00333336" w:rsidRDefault="00333336" w:rsidP="00333336">
      <w:pPr>
        <w:pStyle w:val="B2"/>
      </w:pPr>
      <w:r>
        <w:t>- 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0A7DF73E" w14:textId="67449383" w:rsidR="00333336" w:rsidDel="006101F0" w:rsidRDefault="00333336" w:rsidP="00333336">
      <w:pPr>
        <w:pStyle w:val="EditorsNote"/>
        <w:rPr>
          <w:del w:id="1754" w:author="S2-2204967" w:date="2022-05-20T08:48:00Z"/>
        </w:rPr>
      </w:pPr>
      <w:del w:id="1755" w:author="S2-2204967" w:date="2022-05-20T08:48:00Z">
        <w:r w:rsidDel="006101F0">
          <w:delText>Editor's note:</w:delText>
        </w:r>
        <w:r w:rsidDel="006101F0">
          <w:tab/>
          <w:delText>It is FFS the purpose to create a 5G VN group without the need to use 5G VN group communication or a group other than 5G VN group.</w:delText>
        </w:r>
      </w:del>
    </w:p>
    <w:p w14:paraId="150BB6A0" w14:textId="2D5EC70B" w:rsidR="00333336" w:rsidDel="006101F0" w:rsidRDefault="00333336" w:rsidP="00333336">
      <w:pPr>
        <w:pStyle w:val="EditorsNote"/>
        <w:rPr>
          <w:del w:id="1756" w:author="S2-2204967" w:date="2022-05-20T08:48:00Z"/>
        </w:rPr>
      </w:pPr>
      <w:del w:id="1757" w:author="S2-2204967" w:date="2022-05-20T08:48:00Z">
        <w:r w:rsidDel="006101F0">
          <w:delText>Editor's note:</w:delText>
        </w:r>
        <w:r w:rsidDel="006101F0">
          <w:tab/>
          <w:delText>It is FFS whether there is need to differentiate the Parameter Provisioning API in stage 2 even though stage 3 uses different APIs to implement Parameter Provisioning service for managing a 5G VN group and Parameter Provisioning service for provisioning UE related information.</w:delText>
        </w:r>
      </w:del>
    </w:p>
    <w:p w14:paraId="4D485190" w14:textId="18A33944" w:rsidR="00333336" w:rsidDel="006101F0" w:rsidRDefault="00333336" w:rsidP="00333336">
      <w:pPr>
        <w:pStyle w:val="EditorsNote"/>
        <w:rPr>
          <w:del w:id="1758" w:author="S2-2204967" w:date="2022-05-20T08:48:00Z"/>
        </w:rPr>
      </w:pPr>
      <w:del w:id="1759" w:author="S2-2204967" w:date="2022-05-20T08:48:00Z">
        <w:r w:rsidDel="006101F0">
          <w:delText>Editor's note:</w:delText>
        </w:r>
        <w:r w:rsidDel="006101F0">
          <w:tab/>
          <w:delText xml:space="preserve">Support for Local Area Data Network is per DNN basis as described in clause 5.6.5 of </w:delText>
        </w:r>
        <w:r w:rsidR="005C588E" w:rsidDel="006101F0">
          <w:delText>TS 23.501 [</w:delText>
        </w:r>
        <w:r w:rsidDel="006101F0">
          <w:delText>2]. It is FFS how to map AF LADN Area for a 5G VN group associated with DNN/S-NSSAI to LADN Area per DNN.</w:delText>
        </w:r>
      </w:del>
    </w:p>
    <w:p w14:paraId="4B175DAA" w14:textId="56557B2C" w:rsidR="00361D0C" w:rsidRPr="00545E10" w:rsidRDefault="00361D0C" w:rsidP="00361D0C">
      <w:pPr>
        <w:pStyle w:val="3"/>
      </w:pPr>
      <w:bookmarkStart w:id="1760" w:name="_Toc104284961"/>
      <w:r w:rsidRPr="00545E10">
        <w:t>6.</w:t>
      </w:r>
      <w:r w:rsidR="0077365A" w:rsidRPr="00545E10">
        <w:t>8</w:t>
      </w:r>
      <w:r w:rsidRPr="00545E10">
        <w:t>.3</w:t>
      </w:r>
      <w:r w:rsidRPr="00545E10">
        <w:tab/>
        <w:t>Procedures</w:t>
      </w:r>
      <w:bookmarkEnd w:id="1760"/>
    </w:p>
    <w:p w14:paraId="5A7129C8" w14:textId="7A8C08AC" w:rsidR="00361D0C" w:rsidRPr="00545E10" w:rsidRDefault="00333336" w:rsidP="00333336">
      <w:pPr>
        <w:rPr>
          <w:lang w:eastAsia="zh-CN"/>
        </w:rPr>
      </w:pPr>
      <w:r>
        <w:rPr>
          <w:lang w:eastAsia="zh-CN"/>
        </w:rPr>
        <w:t>Figure 6.8.3-1 outlines the procedure for support of LADN area and QoS group attributes.</w:t>
      </w:r>
    </w:p>
    <w:p w14:paraId="7E50C2C2" w14:textId="77777777" w:rsidR="00361D0C" w:rsidRPr="00545E10" w:rsidRDefault="00361D0C" w:rsidP="00361D0C">
      <w:pPr>
        <w:pStyle w:val="TH"/>
      </w:pPr>
      <w:r w:rsidRPr="00545E10">
        <w:object w:dxaOrig="12651" w:dyaOrig="6621" w14:anchorId="3B15AC9D">
          <v:shape id="_x0000_i1046" type="#_x0000_t75" style="width:463.2pt;height:243.05pt" o:ole="">
            <v:imagedata r:id="rId58" o:title=""/>
          </v:shape>
          <o:OLEObject Type="Embed" ProgID="Visio.Drawing.15" ShapeID="_x0000_i1046" DrawAspect="Content" ObjectID="_1714969913" r:id="rId59"/>
        </w:object>
      </w:r>
    </w:p>
    <w:p w14:paraId="7B4C7646" w14:textId="088B0A59" w:rsidR="00361D0C" w:rsidRPr="00545E10" w:rsidRDefault="00361D0C" w:rsidP="00361D0C">
      <w:pPr>
        <w:pStyle w:val="TF"/>
        <w:rPr>
          <w:lang w:eastAsia="zh-CN"/>
        </w:rPr>
      </w:pPr>
      <w:r w:rsidRPr="00545E10">
        <w:t>Figure 6.</w:t>
      </w:r>
      <w:r w:rsidR="0077365A" w:rsidRPr="00545E10">
        <w:t>8.3</w:t>
      </w:r>
      <w:r w:rsidRPr="00545E10">
        <w:t>-1: Procedures for support of LADN</w:t>
      </w:r>
      <w:r w:rsidRPr="00545E10">
        <w:rPr>
          <w:lang w:eastAsia="zh-CN"/>
        </w:rPr>
        <w:t xml:space="preserve"> area and QoS group attributes</w:t>
      </w:r>
    </w:p>
    <w:p w14:paraId="3F62478D" w14:textId="77777777" w:rsidR="00361D0C" w:rsidRPr="00545E10" w:rsidRDefault="00361D0C" w:rsidP="00361D0C">
      <w:pPr>
        <w:rPr>
          <w:lang w:eastAsia="zh-CN"/>
        </w:rPr>
      </w:pPr>
      <w:r w:rsidRPr="00545E10">
        <w:rPr>
          <w:lang w:eastAsia="zh-CN"/>
        </w:rPr>
        <w:t>It is assumed that the AF has previously created the group and provided the group member information using the same API.</w:t>
      </w:r>
    </w:p>
    <w:p w14:paraId="7169090E" w14:textId="77777777" w:rsidR="00333336" w:rsidRDefault="00333336" w:rsidP="00333336">
      <w:pPr>
        <w:pStyle w:val="B1"/>
      </w:pPr>
      <w:r>
        <w:t>1.</w:t>
      </w:r>
      <w:r>
        <w:tab/>
        <w:t>The AF invokes Nnef_ParameterProvision service for 5G VN group management is used to provide the AF LADN Area and QoS information for a DNN/S-NSSAI for a group of UEs. The External Group ID identifies the group of UEs.</w:t>
      </w:r>
    </w:p>
    <w:p w14:paraId="53B2EAAE" w14:textId="67FCF4E8" w:rsidR="00333336" w:rsidRDefault="00333336" w:rsidP="00333336">
      <w:pPr>
        <w:pStyle w:val="B1"/>
      </w:pPr>
      <w:r>
        <w:t>2.</w:t>
      </w:r>
      <w:r>
        <w:tab/>
        <w:t>The NEF maps the AF LADN Area (geographical area) to a LADN Area (list of TAIs). The NEF invokes the Nudm_ParameterProvision for 5G VN group management to provide the 5G VN group data (including LADN Area and QoS information) to UDM.</w:t>
      </w:r>
      <w:ins w:id="1761" w:author="S2-2204967" w:date="2022-05-20T08:49:00Z">
        <w:r w:rsidR="004E4AE3">
          <w:t xml:space="preserve"> A Trusted AF may provide the list of TAIs (instead of geographical area) when provisioning the AF LADN Area.</w:t>
        </w:r>
      </w:ins>
    </w:p>
    <w:p w14:paraId="72527546" w14:textId="77777777" w:rsidR="00333336" w:rsidRDefault="00333336" w:rsidP="00333336">
      <w:pPr>
        <w:pStyle w:val="B1"/>
      </w:pPr>
      <w:r>
        <w:t>3.</w:t>
      </w:r>
      <w:r>
        <w:tab/>
        <w:t>The UDM stores the 5G VN group data for the DNN/S-NSSAI (including LADN Area and QoS information) in UDR.</w:t>
      </w:r>
    </w:p>
    <w:p w14:paraId="5D5D3E65" w14:textId="77777777" w:rsidR="00333336" w:rsidRDefault="00333336" w:rsidP="00333336">
      <w:pPr>
        <w:pStyle w:val="B1"/>
      </w:pPr>
      <w:r>
        <w:t>4.</w:t>
      </w:r>
      <w:r>
        <w:tab/>
        <w:t>The UDM replies to NEF.</w:t>
      </w:r>
    </w:p>
    <w:p w14:paraId="020014F9" w14:textId="77777777" w:rsidR="00333336" w:rsidRDefault="00333336" w:rsidP="00333336">
      <w:pPr>
        <w:pStyle w:val="B1"/>
      </w:pPr>
      <w:r>
        <w:t>5.</w:t>
      </w:r>
      <w:r>
        <w:tab/>
        <w:t>The NEF replies to the AF.</w:t>
      </w:r>
    </w:p>
    <w:p w14:paraId="124F5D3A" w14:textId="5F728764" w:rsidR="00333336" w:rsidRDefault="00333336" w:rsidP="00333336">
      <w:pPr>
        <w:pStyle w:val="B1"/>
      </w:pPr>
      <w:r>
        <w:t>6.</w:t>
      </w:r>
      <w:r>
        <w:tab/>
        <w:t>In case there are AMFs that have subscribed to AM subscription data updates for the UEs that are part of the group, the UDM notifies those AMFs. The AMF receives the LADN Area as part of the 5G VN group data type, or as part of the AM subscription data (if Shared Data is not supported). The AMF enforces the LADN Area using the LADN mechanism as described in</w:t>
      </w:r>
      <w:r w:rsidRPr="00333336">
        <w:t xml:space="preserve"> </w:t>
      </w:r>
      <w:r>
        <w:t xml:space="preserve">clause 5.6.5 of </w:t>
      </w:r>
      <w:r w:rsidR="005C588E">
        <w:t>TS 23.501 [</w:t>
      </w:r>
      <w:r>
        <w:t>2].</w:t>
      </w:r>
    </w:p>
    <w:p w14:paraId="206270D9" w14:textId="77777777" w:rsidR="00333336" w:rsidRDefault="00333336" w:rsidP="00333336">
      <w:pPr>
        <w:pStyle w:val="B1"/>
      </w:pPr>
      <w:r>
        <w:t>7.</w:t>
      </w:r>
      <w:r>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42D8D342" w14:textId="25D13D6D" w:rsidR="00361D0C" w:rsidRPr="00545E10" w:rsidRDefault="00361D0C" w:rsidP="00361D0C">
      <w:pPr>
        <w:pStyle w:val="3"/>
      </w:pPr>
      <w:bookmarkStart w:id="1762" w:name="_Toc104284962"/>
      <w:r w:rsidRPr="00545E10">
        <w:t>6.</w:t>
      </w:r>
      <w:r w:rsidR="0077365A" w:rsidRPr="00545E10">
        <w:t>8</w:t>
      </w:r>
      <w:r w:rsidRPr="00545E10">
        <w:t>.4</w:t>
      </w:r>
      <w:r w:rsidRPr="00545E10">
        <w:tab/>
        <w:t>Impacts on existing entities and interfaces</w:t>
      </w:r>
      <w:bookmarkEnd w:id="1762"/>
    </w:p>
    <w:p w14:paraId="132D6CC3" w14:textId="660B71C5" w:rsidR="00361D0C" w:rsidRPr="00545E10" w:rsidRDefault="00361D0C" w:rsidP="00361D0C">
      <w:pPr>
        <w:rPr>
          <w:lang w:eastAsia="zh-CN"/>
        </w:rPr>
      </w:pPr>
      <w:r w:rsidRPr="00545E10">
        <w:rPr>
          <w:b/>
          <w:bCs/>
          <w:lang w:eastAsia="zh-CN"/>
        </w:rPr>
        <w:t xml:space="preserve">General: </w:t>
      </w:r>
      <w:r w:rsidRPr="00545E10">
        <w:rPr>
          <w:lang w:eastAsia="zh-CN"/>
        </w:rPr>
        <w:t>The 5G VN group data provisioning procedure is enhanced to apply to general groups not using 5G VN specific communication mechanisms.</w:t>
      </w:r>
    </w:p>
    <w:p w14:paraId="50B229E3" w14:textId="77777777" w:rsidR="00361D0C" w:rsidRPr="00545E10" w:rsidRDefault="00361D0C" w:rsidP="00361D0C">
      <w:pPr>
        <w:rPr>
          <w:lang w:eastAsia="zh-CN"/>
        </w:rPr>
      </w:pPr>
      <w:r w:rsidRPr="00545E10">
        <w:rPr>
          <w:b/>
          <w:bCs/>
          <w:lang w:eastAsia="zh-CN"/>
        </w:rPr>
        <w:t>AF:</w:t>
      </w:r>
      <w:r w:rsidRPr="00545E10">
        <w:rPr>
          <w:lang w:eastAsia="zh-CN"/>
        </w:rPr>
        <w:t xml:space="preserve"> Support update of 5G VN group data information containing AF LADN Area and QoS information attributes.</w:t>
      </w:r>
    </w:p>
    <w:p w14:paraId="5DFDDA61" w14:textId="77777777" w:rsidR="00361D0C" w:rsidRPr="00545E10" w:rsidRDefault="00361D0C" w:rsidP="00361D0C">
      <w:pPr>
        <w:rPr>
          <w:lang w:eastAsia="zh-CN"/>
        </w:rPr>
      </w:pPr>
      <w:r w:rsidRPr="00545E10">
        <w:rPr>
          <w:b/>
          <w:bCs/>
          <w:lang w:eastAsia="zh-CN"/>
        </w:rPr>
        <w:t>NEF:</w:t>
      </w:r>
      <w:r w:rsidRPr="00545E10">
        <w:rPr>
          <w:lang w:eastAsia="zh-CN"/>
        </w:rPr>
        <w:t xml:space="preserve"> Transform the geographical area received from AF into a list of TAI. Provides the 5G VN group data (including LADN Area and QoS information) to UDM in existing Nudm_ParameterProvision service.</w:t>
      </w:r>
    </w:p>
    <w:p w14:paraId="6EAFB12C" w14:textId="77777777" w:rsidR="00361D0C" w:rsidRPr="00545E10" w:rsidRDefault="00361D0C" w:rsidP="00361D0C">
      <w:pPr>
        <w:rPr>
          <w:lang w:eastAsia="zh-CN"/>
        </w:rPr>
      </w:pPr>
      <w:r w:rsidRPr="00545E10">
        <w:rPr>
          <w:b/>
          <w:bCs/>
          <w:lang w:eastAsia="zh-CN"/>
        </w:rPr>
        <w:t>UDM:</w:t>
      </w:r>
      <w:r w:rsidRPr="00545E10">
        <w:rPr>
          <w:lang w:eastAsia="zh-CN"/>
        </w:rPr>
        <w:t xml:space="preserve"> Based on NEF request, it manages the 5G VN group data including LADN area and QoS information via interacting with UDR. It can also provide AMF with the LADN Area information based on existing UDM services.</w:t>
      </w:r>
    </w:p>
    <w:p w14:paraId="652CE170" w14:textId="77777777" w:rsidR="00361D0C" w:rsidRPr="00545E10" w:rsidRDefault="00361D0C" w:rsidP="00361D0C">
      <w:pPr>
        <w:rPr>
          <w:lang w:eastAsia="zh-CN"/>
        </w:rPr>
      </w:pPr>
      <w:r w:rsidRPr="00545E10">
        <w:rPr>
          <w:b/>
          <w:bCs/>
          <w:lang w:eastAsia="zh-CN"/>
        </w:rPr>
        <w:lastRenderedPageBreak/>
        <w:t>UDR:</w:t>
      </w:r>
      <w:r w:rsidRPr="00545E10">
        <w:rPr>
          <w:lang w:eastAsia="zh-CN"/>
        </w:rPr>
        <w:t xml:space="preserve"> Storage of the 5G VN group subscription data including LADN Area and QoS information.</w:t>
      </w:r>
    </w:p>
    <w:p w14:paraId="05D17AA8" w14:textId="77777777" w:rsidR="00361D0C" w:rsidRPr="00545E10" w:rsidRDefault="00361D0C" w:rsidP="00361D0C">
      <w:pPr>
        <w:rPr>
          <w:lang w:eastAsia="zh-CN"/>
        </w:rPr>
      </w:pPr>
      <w:r w:rsidRPr="00545E10">
        <w:rPr>
          <w:b/>
          <w:bCs/>
          <w:lang w:eastAsia="zh-CN"/>
        </w:rPr>
        <w:t>AMF:</w:t>
      </w:r>
      <w:r w:rsidRPr="00545E10">
        <w:rPr>
          <w:lang w:eastAsia="zh-CN"/>
        </w:rPr>
        <w:t xml:space="preserve"> Receive LADN Area from UDM and enforce it per UE group member.</w:t>
      </w:r>
    </w:p>
    <w:p w14:paraId="505B20E6" w14:textId="45A8258E" w:rsidR="00361D0C" w:rsidRDefault="00361D0C" w:rsidP="00361D0C">
      <w:pPr>
        <w:rPr>
          <w:ins w:id="1763" w:author="S2-2204967" w:date="2022-05-20T08:49:00Z"/>
          <w:lang w:eastAsia="zh-CN"/>
        </w:rPr>
      </w:pPr>
      <w:r w:rsidRPr="00545E10">
        <w:rPr>
          <w:b/>
          <w:bCs/>
          <w:lang w:eastAsia="zh-CN"/>
        </w:rPr>
        <w:t>PCF:</w:t>
      </w:r>
      <w:r w:rsidRPr="00545E10">
        <w:rPr>
          <w:lang w:eastAsia="zh-CN"/>
        </w:rPr>
        <w:t xml:space="preserve"> Receive 5G VN group data (including LADN Area and QoS information) and apply it when making policy decisions.</w:t>
      </w:r>
    </w:p>
    <w:p w14:paraId="5B8FF96F" w14:textId="77777777" w:rsidR="004E4AE3" w:rsidRPr="00545E10" w:rsidRDefault="004E4AE3" w:rsidP="004E4AE3">
      <w:pPr>
        <w:rPr>
          <w:ins w:id="1764" w:author="S2-2204967" w:date="2022-05-20T08:49:00Z"/>
          <w:lang w:eastAsia="zh-CN"/>
        </w:rPr>
      </w:pPr>
      <w:ins w:id="1765" w:author="S2-2204967" w:date="2022-05-20T08:49:00Z">
        <w:r w:rsidRPr="008D7305">
          <w:rPr>
            <w:b/>
            <w:bCs/>
            <w:lang w:eastAsia="zh-CN"/>
          </w:rPr>
          <w:t>UE:</w:t>
        </w:r>
        <w:r>
          <w:rPr>
            <w:lang w:eastAsia="zh-CN"/>
          </w:rPr>
          <w:t xml:space="preserve"> If LADN is enhanced to support per-DNN/S-NSSAI LADN area, the UE needs to be able to handle provisioning of LADN area per DNN/S-NSSAI. </w:t>
        </w:r>
      </w:ins>
    </w:p>
    <w:p w14:paraId="5EB5A275" w14:textId="77777777" w:rsidR="004E4AE3" w:rsidRPr="004E4AE3" w:rsidRDefault="004E4AE3" w:rsidP="00361D0C">
      <w:pPr>
        <w:rPr>
          <w:lang w:eastAsia="zh-CN"/>
        </w:rPr>
      </w:pPr>
    </w:p>
    <w:p w14:paraId="33E3ADF7" w14:textId="4445A305" w:rsidR="00F2174B" w:rsidRPr="00545E10" w:rsidRDefault="00F2174B" w:rsidP="00F2174B">
      <w:pPr>
        <w:pStyle w:val="2"/>
      </w:pPr>
      <w:bookmarkStart w:id="1766" w:name="_Toc104284963"/>
      <w:r w:rsidRPr="00545E10">
        <w:rPr>
          <w:lang w:eastAsia="zh-CN"/>
        </w:rPr>
        <w:t>6.</w:t>
      </w:r>
      <w:r w:rsidR="005C4C15" w:rsidRPr="00545E10">
        <w:rPr>
          <w:lang w:eastAsia="zh-CN"/>
        </w:rPr>
        <w:t>9</w:t>
      </w:r>
      <w:r w:rsidRPr="00545E10">
        <w:rPr>
          <w:lang w:eastAsia="ko-KR"/>
        </w:rPr>
        <w:tab/>
      </w:r>
      <w:r w:rsidRPr="00545E10">
        <w:t>Solution</w:t>
      </w:r>
      <w:r w:rsidRPr="00545E10">
        <w:rPr>
          <w:lang w:eastAsia="zh-CN"/>
        </w:rPr>
        <w:t xml:space="preserve"> #</w:t>
      </w:r>
      <w:r w:rsidR="005C4C15" w:rsidRPr="00545E10">
        <w:rPr>
          <w:lang w:eastAsia="zh-CN"/>
        </w:rPr>
        <w:t>9</w:t>
      </w:r>
      <w:r w:rsidRPr="00545E10">
        <w:t xml:space="preserve">: Support for </w:t>
      </w:r>
      <w:r w:rsidRPr="00545E10">
        <w:rPr>
          <w:lang w:eastAsia="zh-CN"/>
        </w:rPr>
        <w:t>service/LADN area and QoS group attributes</w:t>
      </w:r>
      <w:bookmarkEnd w:id="1766"/>
    </w:p>
    <w:p w14:paraId="4095990C" w14:textId="6194EEAA" w:rsidR="00F2174B" w:rsidRPr="00545E10" w:rsidRDefault="00F2174B" w:rsidP="00F2174B">
      <w:pPr>
        <w:pStyle w:val="3"/>
        <w:rPr>
          <w:lang w:eastAsia="ko-KR"/>
        </w:rPr>
      </w:pPr>
      <w:bookmarkStart w:id="1767" w:name="_Toc104284964"/>
      <w:r w:rsidRPr="00545E10">
        <w:rPr>
          <w:lang w:eastAsia="ko-KR"/>
        </w:rPr>
        <w:t>6.</w:t>
      </w:r>
      <w:r w:rsidR="005C4C15" w:rsidRPr="00545E10">
        <w:rPr>
          <w:lang w:eastAsia="ko-KR"/>
        </w:rPr>
        <w:t>9</w:t>
      </w:r>
      <w:r w:rsidRPr="00545E10">
        <w:rPr>
          <w:lang w:eastAsia="ko-KR"/>
        </w:rPr>
        <w:t>.1</w:t>
      </w:r>
      <w:r w:rsidRPr="00545E10">
        <w:rPr>
          <w:lang w:eastAsia="ko-KR"/>
        </w:rPr>
        <w:tab/>
        <w:t>Introduction</w:t>
      </w:r>
      <w:bookmarkEnd w:id="1767"/>
    </w:p>
    <w:p w14:paraId="2F15D782" w14:textId="77777777" w:rsidR="00333336" w:rsidRDefault="00333336" w:rsidP="00F2174B">
      <w:r>
        <w:t>This solution aims to address the KI#1, it addresses particularly how to set or modify the service area and QoS group attributes for a group of UEs.</w:t>
      </w:r>
    </w:p>
    <w:p w14:paraId="5979B5BB" w14:textId="77777777" w:rsidR="00333336" w:rsidRDefault="00333336" w:rsidP="00F2174B">
      <w:r>
        <w:t>This solution assumes that the LADN feature is used to enforce the "Service Area", and therefore uses the term "LADN Area" to distinguish it from the unrelated Service Area Restriction feature.</w:t>
      </w:r>
    </w:p>
    <w:p w14:paraId="4E9E6C90" w14:textId="62C37BD7" w:rsidR="00F2174B" w:rsidRPr="00545E10" w:rsidRDefault="00F2174B" w:rsidP="00F2174B">
      <w:pPr>
        <w:pStyle w:val="3"/>
        <w:rPr>
          <w:lang w:eastAsia="ko-KR"/>
        </w:rPr>
      </w:pPr>
      <w:bookmarkStart w:id="1768" w:name="_Toc104284965"/>
      <w:r w:rsidRPr="00545E10">
        <w:rPr>
          <w:lang w:eastAsia="ko-KR"/>
        </w:rPr>
        <w:t>6.</w:t>
      </w:r>
      <w:r w:rsidR="005C4C15" w:rsidRPr="00545E10">
        <w:rPr>
          <w:lang w:eastAsia="ko-KR"/>
        </w:rPr>
        <w:t>9</w:t>
      </w:r>
      <w:r w:rsidRPr="00545E10">
        <w:rPr>
          <w:lang w:eastAsia="ko-KR"/>
        </w:rPr>
        <w:t>.2</w:t>
      </w:r>
      <w:r w:rsidRPr="00545E10">
        <w:rPr>
          <w:lang w:eastAsia="ko-KR"/>
        </w:rPr>
        <w:tab/>
        <w:t>Functional Description</w:t>
      </w:r>
      <w:bookmarkEnd w:id="1768"/>
    </w:p>
    <w:p w14:paraId="2EB7A2A9" w14:textId="77777777" w:rsidR="00F2174B" w:rsidRPr="00545E10" w:rsidRDefault="00F2174B" w:rsidP="00F2174B">
      <w:pPr>
        <w:rPr>
          <w:lang w:eastAsia="zh-CN"/>
        </w:rPr>
      </w:pPr>
      <w:r w:rsidRPr="00545E10">
        <w:rPr>
          <w:lang w:eastAsia="zh-CN"/>
        </w:rPr>
        <w:t>To address how to set or modify the LADN area group attribute for a group, this solution follows the principles below:</w:t>
      </w:r>
    </w:p>
    <w:p w14:paraId="55E7F8C5" w14:textId="77777777" w:rsidR="00F2174B" w:rsidRPr="00333336" w:rsidRDefault="00F2174B" w:rsidP="00333336">
      <w:pPr>
        <w:rPr>
          <w:b/>
          <w:bCs/>
          <w:lang w:eastAsia="zh-CN"/>
        </w:rPr>
      </w:pPr>
      <w:bookmarkStart w:id="1769" w:name="_Toc100733493"/>
      <w:bookmarkStart w:id="1770" w:name="_Toc100733867"/>
      <w:bookmarkStart w:id="1771" w:name="_Toc100734481"/>
      <w:r w:rsidRPr="00333336">
        <w:rPr>
          <w:b/>
          <w:bCs/>
          <w:lang w:eastAsia="zh-CN"/>
        </w:rPr>
        <w:t>For Service Area group attribute</w:t>
      </w:r>
      <w:bookmarkEnd w:id="1769"/>
      <w:bookmarkEnd w:id="1770"/>
      <w:bookmarkEnd w:id="1771"/>
    </w:p>
    <w:p w14:paraId="34B8F1A1" w14:textId="77777777" w:rsidR="00333336" w:rsidRDefault="00333336" w:rsidP="00333336">
      <w:pPr>
        <w:pStyle w:val="B1"/>
      </w:pPr>
      <w:r>
        <w:t>-</w:t>
      </w:r>
      <w:r>
        <w:tab/>
        <w:t>Enhance the NEF and UDM Parameter Provision services by introducing LADN Area information associated to a group of UEs as a new input parameter. This LADN Area information may be stored as part of each group members' subscription data.</w:t>
      </w:r>
    </w:p>
    <w:p w14:paraId="2217719B" w14:textId="6A6D2F85" w:rsidR="00333336" w:rsidRDefault="00333336" w:rsidP="00333336">
      <w:pPr>
        <w:pStyle w:val="B1"/>
      </w:pPr>
      <w:r>
        <w:tab/>
        <w:t xml:space="preserve">Alternatively, the UDM may store the LADN Area information as Group Subscription data related to the group. For this, the Shared Data feature defined in </w:t>
      </w:r>
      <w:r w:rsidR="005C588E">
        <w:t>TS 29.503 [7</w:t>
      </w:r>
      <w:r>
        <w:t>] could be extended to allow the UDM to create/update and store (in UDR) corresponding resources related to the Group Subscription data provided by the AF.</w:t>
      </w:r>
    </w:p>
    <w:p w14:paraId="1347C8A4" w14:textId="4FFEBA75" w:rsidR="00F2174B" w:rsidRPr="00545E10" w:rsidRDefault="00F2174B" w:rsidP="005C588E">
      <w:pPr>
        <w:pStyle w:val="NO"/>
      </w:pPr>
      <w:r w:rsidRPr="005C588E">
        <w:t>NOTE:</w:t>
      </w:r>
      <w:r w:rsidR="00333336" w:rsidRPr="005C588E">
        <w:tab/>
      </w:r>
      <w:r w:rsidRPr="005C588E">
        <w:t>This can be applied not only for the newly introduced LADN Area information but also to other parameters currently supported over the Nudm_ParameterProvision service (e.g. expected UE behaviour or network configuration parameters).</w:t>
      </w:r>
    </w:p>
    <w:p w14:paraId="6D79A300" w14:textId="77777777" w:rsidR="00333336" w:rsidRDefault="00333336" w:rsidP="00333336">
      <w:pPr>
        <w:pStyle w:val="B1"/>
      </w:pPr>
      <w:r>
        <w:t>-</w:t>
      </w:r>
      <w:r>
        <w:tab/>
        <w:t>The NEF allows an AF to invoke the NEF Parameter Provisioning API to provide a "AF LADN Area" parameter for a group of UEs identified by an External Group ID. The AF also provides the DNN and S-NSSAI for which the LADN Area applies.</w:t>
      </w:r>
    </w:p>
    <w:p w14:paraId="50DA3CE1" w14:textId="77777777" w:rsidR="00333336" w:rsidRDefault="00333336" w:rsidP="00333336">
      <w:pPr>
        <w:pStyle w:val="B1"/>
      </w:pPr>
      <w:r>
        <w:t>-</w:t>
      </w:r>
      <w:r>
        <w:tab/>
        <w:t>The NEF translates the "AF LADN Area" (geographical area) into a LADN Area (TAI list)</w:t>
      </w:r>
    </w:p>
    <w:p w14:paraId="4121F4FB" w14:textId="77777777" w:rsidR="00333336" w:rsidRDefault="00333336" w:rsidP="00333336">
      <w:pPr>
        <w:pStyle w:val="B1"/>
      </w:pPr>
      <w:r>
        <w:t>-</w:t>
      </w:r>
      <w:r>
        <w:tab/>
        <w:t>The NEF invokes the Nudm Parameter Provision Services to provide the LADN Area together with the External Group ID, DNN and S-NSSAI.</w:t>
      </w:r>
    </w:p>
    <w:p w14:paraId="3449ED19" w14:textId="77777777" w:rsidR="00333336" w:rsidRDefault="00333336" w:rsidP="00333336">
      <w:pPr>
        <w:pStyle w:val="B1"/>
      </w:pPr>
      <w:r>
        <w:t>-</w:t>
      </w:r>
      <w:r>
        <w:tab/>
        <w:t>The KI#1 is applicable to general groups and is not specific to 5G VN groups. Therefore, this solution proposes to enhance the existing general NEF APIs (3gpp-cp-parameter-provisioning) to provision LADN Area, rather than enhancing the 5G VN specific NEF API (3gpp-5glan-pp). The general NEF APIs allows the AF to provision parameters for individual UEs as well as groups of UEs and allows the solution to be applied to regular subscribed DNN/S-NSSAIs.</w:t>
      </w:r>
    </w:p>
    <w:p w14:paraId="40996C1D" w14:textId="77777777" w:rsidR="00333336" w:rsidRDefault="00333336" w:rsidP="00333336">
      <w:pPr>
        <w:pStyle w:val="B1"/>
      </w:pPr>
      <w:r>
        <w:t>-</w:t>
      </w:r>
      <w:r>
        <w:tab/>
        <w:t>The UDM stores the LADN Area per DNN and S-NSSAI in each group member's Access and Mobility Subscription Data or as shared data related to the group based on local configuration.</w:t>
      </w:r>
    </w:p>
    <w:p w14:paraId="3C2B05F8" w14:textId="77777777" w:rsidR="00333336" w:rsidRDefault="00333336" w:rsidP="00333336">
      <w:pPr>
        <w:pStyle w:val="B1"/>
      </w:pPr>
      <w:r>
        <w:t>-</w:t>
      </w:r>
      <w:r>
        <w:tab/>
        <w:t>The AMF receives the LADN Area(s) as part of the UE's Access and Mobility Subscription Data if UDM stores the LADN Area per DNN and S-NSSAI in each group member's AM Subscription Data or if AMF does not support retrieval of Group Subscription data from the UDM.</w:t>
      </w:r>
    </w:p>
    <w:p w14:paraId="41774A5F" w14:textId="77777777" w:rsidR="00333336" w:rsidRDefault="00333336" w:rsidP="00333336">
      <w:pPr>
        <w:pStyle w:val="B1"/>
      </w:pPr>
      <w:r>
        <w:lastRenderedPageBreak/>
        <w:t>-</w:t>
      </w:r>
      <w:r>
        <w:tab/>
        <w:t>The Shared Data feature defined by CT4 can be used to handle the data in UDM/UDR and signalling towards AMF/SMF, in order to optimize the provisioning of subscription data that is common to many UEs (e.g. a group of UEs). In this case, if the UDM stores the LADN Area per DNN and S-NSSAAI as shared subscription data and the AMF also supports the retrieval of shared data from the UDM, the AMF receives a reference to the shared data associated to the corresponding group the UE belongs to (e.g. a sharedDataIdentifier). Then the AMF retrieves the shared data associated to the group from the UDM using the received sharedDataIdentifier.</w:t>
      </w:r>
    </w:p>
    <w:p w14:paraId="0DC8A37B" w14:textId="77777777" w:rsidR="002C24C8" w:rsidRDefault="00333336" w:rsidP="002C24C8">
      <w:pPr>
        <w:pStyle w:val="B1"/>
        <w:rPr>
          <w:ins w:id="1772" w:author="S2-2204966" w:date="2022-05-20T08:33:00Z"/>
        </w:rPr>
      </w:pPr>
      <w:r>
        <w:t>-</w:t>
      </w:r>
      <w:r>
        <w:tab/>
        <w:t>The AMF enforces the LADN area as described for the LADN feature in</w:t>
      </w:r>
      <w:r w:rsidRPr="00333336">
        <w:t xml:space="preserve"> </w:t>
      </w:r>
      <w:r>
        <w:t xml:space="preserve">clause 5.6.5 of </w:t>
      </w:r>
      <w:r w:rsidR="005C588E">
        <w:t>TS 23.501 [</w:t>
      </w:r>
      <w:r>
        <w:t>2], with the difference that the LADN Area is received form UDM rather than configured on the AMF</w:t>
      </w:r>
      <w:ins w:id="1773" w:author="S2-2204966" w:date="2022-05-20T08:33:00Z">
        <w:r w:rsidR="002C24C8">
          <w:t>, and that AMF stores the received LADN area per DNN and S-NSSAI in the UE context.</w:t>
        </w:r>
      </w:ins>
    </w:p>
    <w:p w14:paraId="6ACD1162" w14:textId="65344DC5" w:rsidR="00333336" w:rsidRDefault="002C24C8" w:rsidP="002C24C8">
      <w:pPr>
        <w:pStyle w:val="B1"/>
      </w:pPr>
      <w:ins w:id="1774" w:author="S2-2204966" w:date="2022-05-20T08:33:00Z">
        <w:r>
          <w:t xml:space="preserve">- </w:t>
        </w:r>
        <w:r>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ins>
      <w:r w:rsidR="00333336">
        <w:t>.</w:t>
      </w:r>
    </w:p>
    <w:p w14:paraId="351BED6F" w14:textId="441FA737" w:rsidR="00333336" w:rsidDel="002C24C8" w:rsidRDefault="00333336" w:rsidP="00333336">
      <w:pPr>
        <w:pStyle w:val="EditorsNote"/>
        <w:rPr>
          <w:del w:id="1775" w:author="S2-2204966" w:date="2022-05-20T08:33:00Z"/>
        </w:rPr>
      </w:pPr>
      <w:del w:id="1776" w:author="S2-2204966" w:date="2022-05-20T08:33:00Z">
        <w:r w:rsidDel="002C24C8">
          <w:delText>Editor's note:</w:delText>
        </w:r>
        <w:r w:rsidDel="002C24C8">
          <w:tab/>
          <w:delText>It is FFS the purpose to create a 5G VN group without the need to use 5G VN group communication or a group other than 5G VN group.</w:delText>
        </w:r>
      </w:del>
    </w:p>
    <w:p w14:paraId="193E2384" w14:textId="08C933EE" w:rsidR="00333336" w:rsidDel="002C24C8" w:rsidRDefault="00333336" w:rsidP="00333336">
      <w:pPr>
        <w:pStyle w:val="EditorsNote"/>
        <w:rPr>
          <w:del w:id="1777" w:author="S2-2204966" w:date="2022-05-20T08:33:00Z"/>
        </w:rPr>
      </w:pPr>
      <w:del w:id="1778" w:author="S2-2204966" w:date="2022-05-20T08:33:00Z">
        <w:r w:rsidDel="002C24C8">
          <w:delText>Editor's note:</w:delText>
        </w:r>
        <w:r w:rsidDel="002C24C8">
          <w:tab/>
          <w:delText>It is FFS whether there is need to differentiate the Parameter Provisioning API in stage 2 even though stage 3 uses different APIs to implement Parameter Provisioning service for managing a 5G VN group and Parameter Provisioning service for provisioning UE related information.</w:delText>
        </w:r>
      </w:del>
    </w:p>
    <w:p w14:paraId="1DAF3184" w14:textId="236CF1D2" w:rsidR="00333336" w:rsidDel="002C24C8" w:rsidRDefault="00333336" w:rsidP="00333336">
      <w:pPr>
        <w:pStyle w:val="EditorsNote"/>
        <w:rPr>
          <w:del w:id="1779" w:author="S2-2204966" w:date="2022-05-20T08:33:00Z"/>
        </w:rPr>
      </w:pPr>
      <w:del w:id="1780" w:author="S2-2204966" w:date="2022-05-20T08:33:00Z">
        <w:r w:rsidDel="002C24C8">
          <w:delText>Editor's note:</w:delText>
        </w:r>
        <w:r w:rsidDel="002C24C8">
          <w:tab/>
          <w:delText xml:space="preserve">Support for Local Area Data Network is per DNN basis as described in clause 5.6.5 of </w:delText>
        </w:r>
        <w:r w:rsidR="005C588E" w:rsidDel="002C24C8">
          <w:delText>TS 23.501 [</w:delText>
        </w:r>
        <w:r w:rsidDel="002C24C8">
          <w:delText>2]. It is FFS how to map AF LADN Area for a 5G VN group associated with DNN/S-NSSAI to LADN Area per DNN.</w:delText>
        </w:r>
      </w:del>
    </w:p>
    <w:p w14:paraId="72B4D52E" w14:textId="77777777" w:rsidR="00F2174B" w:rsidRPr="00333336" w:rsidRDefault="00F2174B" w:rsidP="00333336">
      <w:pPr>
        <w:rPr>
          <w:b/>
          <w:bCs/>
        </w:rPr>
      </w:pPr>
      <w:bookmarkStart w:id="1781" w:name="_Toc100733494"/>
      <w:bookmarkStart w:id="1782" w:name="_Toc100733868"/>
      <w:bookmarkStart w:id="1783" w:name="_Toc100734482"/>
      <w:r w:rsidRPr="00333336">
        <w:rPr>
          <w:b/>
          <w:bCs/>
        </w:rPr>
        <w:t>For QoS group attribute</w:t>
      </w:r>
      <w:bookmarkEnd w:id="1781"/>
      <w:bookmarkEnd w:id="1782"/>
      <w:bookmarkEnd w:id="1783"/>
    </w:p>
    <w:p w14:paraId="1E63282B" w14:textId="77777777" w:rsidR="00F2174B" w:rsidRPr="00545E10" w:rsidRDefault="00F2174B" w:rsidP="00F2174B">
      <w:pPr>
        <w:rPr>
          <w:lang w:eastAsia="zh-CN"/>
        </w:rPr>
      </w:pPr>
      <w:r w:rsidRPr="00545E10">
        <w:rPr>
          <w:lang w:eastAsia="zh-CN"/>
        </w:rPr>
        <w:t>To address how to set or modify the QoS for a group, this solution follows the principles below:</w:t>
      </w:r>
    </w:p>
    <w:p w14:paraId="722DDE0B" w14:textId="77777777" w:rsidR="00333336" w:rsidRDefault="00333336" w:rsidP="00333336">
      <w:pPr>
        <w:pStyle w:val="B1"/>
      </w:pPr>
      <w:r>
        <w:t>-</w:t>
      </w:r>
      <w:r>
        <w:tab/>
        <w:t>Enhance the NEF Service Parameter service by introducing QoS information as a new input parameter. This allows the AF to provide QoS information for a group of UEs identified by an External Group Id.</w:t>
      </w:r>
    </w:p>
    <w:p w14:paraId="3CA443F0" w14:textId="77777777" w:rsidR="00333336" w:rsidRDefault="00333336" w:rsidP="00333336">
      <w:pPr>
        <w:pStyle w:val="B1"/>
      </w:pPr>
      <w:r>
        <w:t>-</w:t>
      </w:r>
      <w:r>
        <w:tab/>
        <w:t>The QoS information contains a QoS Reference.</w:t>
      </w:r>
    </w:p>
    <w:p w14:paraId="53CEDC74" w14:textId="63965D53" w:rsidR="00F2174B" w:rsidRPr="00545E10" w:rsidDel="002C24C8" w:rsidRDefault="00F2174B" w:rsidP="00F2174B">
      <w:pPr>
        <w:pStyle w:val="EditorsNote"/>
        <w:rPr>
          <w:del w:id="1784" w:author="S2-2204966" w:date="2022-05-20T08:33:00Z"/>
        </w:rPr>
      </w:pPr>
      <w:del w:id="1785" w:author="S2-2204966" w:date="2022-05-20T08:33:00Z">
        <w:r w:rsidRPr="00545E10" w:rsidDel="002C24C8">
          <w:delText>Editor</w:delText>
        </w:r>
        <w:r w:rsidR="00333336" w:rsidDel="002C24C8">
          <w:delText>'</w:delText>
        </w:r>
        <w:r w:rsidRPr="00545E10" w:rsidDel="002C24C8">
          <w:delText>s note:</w:delText>
        </w:r>
        <w:r w:rsidR="00333336" w:rsidDel="002C24C8">
          <w:tab/>
        </w:r>
        <w:r w:rsidRPr="00545E10" w:rsidDel="002C24C8">
          <w:delText>It is FFS whether the QoS information can contain additional QoS parameters, e.g. individual QoS parameters</w:delText>
        </w:r>
        <w:r w:rsidR="00333336" w:rsidDel="002C24C8">
          <w:delText>.</w:delText>
        </w:r>
      </w:del>
    </w:p>
    <w:p w14:paraId="56D493B0" w14:textId="77777777" w:rsidR="00333336" w:rsidRDefault="00333336" w:rsidP="00333336">
      <w:pPr>
        <w:pStyle w:val="B1"/>
      </w:pPr>
      <w:r>
        <w:t>-</w:t>
      </w:r>
      <w:r>
        <w:tab/>
        <w:t>The NEF stores the QoS information in UDR as Application Data.</w:t>
      </w:r>
    </w:p>
    <w:p w14:paraId="17D586DF" w14:textId="77777777" w:rsidR="00333336" w:rsidRDefault="00333336" w:rsidP="00333336">
      <w:pPr>
        <w:pStyle w:val="B1"/>
      </w:pPr>
      <w:r>
        <w:t>-</w:t>
      </w:r>
      <w:r>
        <w:tab/>
        <w:t>The UDR provides the QoS information to the PCFs that have subscribed to notifications.</w:t>
      </w:r>
    </w:p>
    <w:p w14:paraId="4E729F0E" w14:textId="77777777" w:rsidR="00333336" w:rsidRDefault="00333336" w:rsidP="00333336">
      <w:pPr>
        <w:pStyle w:val="B1"/>
      </w:pPr>
      <w:r>
        <w:t>-</w:t>
      </w:r>
      <w:r>
        <w:tab/>
        <w:t>The PCF takes QoS information into account in its policy decisions. In particular, the PCF uses the QoS Reference to determine the QoS parameters for application traffic in the PDU Session. This is done in a similar way as when QoS References is provided in the Nnef_AFsessionWithQoS service. The PCF may provide updated PCC rules to the SMF based on the policy decision.</w:t>
      </w:r>
    </w:p>
    <w:p w14:paraId="67FF9974" w14:textId="35DBFE5B" w:rsidR="00333336" w:rsidRDefault="00333336" w:rsidP="00333336">
      <w:pPr>
        <w:pStyle w:val="B1"/>
      </w:pPr>
      <w:r>
        <w:t>-</w:t>
      </w:r>
      <w:r>
        <w:tab/>
        <w:t>The KI#1 is applicable to general groups and is not specific to 5G VN groups. The NEF Service Parameter service allows the AF to provision parameters for individual UEs as well as groups of UEs and allows the solution to be applied to regular subscribed DNN/S-NSSAIs.</w:t>
      </w:r>
      <w:ins w:id="1786" w:author="S2-2204966" w:date="2022-05-20T08:33:00Z">
        <w:r w:rsidR="002C24C8">
          <w:t xml:space="preserve"> This is similar to most other NEF Parameter Provisioning APIs, i.e. AF can provide parameters applicable to a group of UEs without any assumption that this group is a 5G VN group.</w:t>
        </w:r>
      </w:ins>
    </w:p>
    <w:p w14:paraId="3FE028B2" w14:textId="17F47504" w:rsidR="00F2174B" w:rsidRPr="00545E10" w:rsidRDefault="00F2174B" w:rsidP="00F2174B">
      <w:pPr>
        <w:pStyle w:val="EditorsNote"/>
      </w:pPr>
      <w:r w:rsidRPr="00545E10">
        <w:t>Editor</w:t>
      </w:r>
      <w:r w:rsidR="00333336">
        <w:t>'</w:t>
      </w:r>
      <w:r w:rsidRPr="00545E10">
        <w:t>s note:</w:t>
      </w:r>
      <w:r w:rsidR="00333336">
        <w:tab/>
      </w:r>
      <w:r w:rsidRPr="00545E10">
        <w:rPr>
          <w:lang w:eastAsia="ko-KR"/>
        </w:rPr>
        <w:t>It is FFS the purpose to create a group other than 5G VN group.</w:t>
      </w:r>
    </w:p>
    <w:p w14:paraId="1A56AD60" w14:textId="7F25E01C" w:rsidR="00F2174B" w:rsidRPr="00545E10" w:rsidRDefault="00F2174B" w:rsidP="00F2174B">
      <w:pPr>
        <w:pStyle w:val="3"/>
      </w:pPr>
      <w:bookmarkStart w:id="1787" w:name="_Toc104284966"/>
      <w:r w:rsidRPr="00545E10">
        <w:lastRenderedPageBreak/>
        <w:t>6.</w:t>
      </w:r>
      <w:r w:rsidR="005C4C15" w:rsidRPr="00545E10">
        <w:t>9</w:t>
      </w:r>
      <w:r w:rsidRPr="00545E10">
        <w:t>.3</w:t>
      </w:r>
      <w:r w:rsidRPr="00545E10">
        <w:tab/>
        <w:t>Procedures</w:t>
      </w:r>
      <w:bookmarkEnd w:id="1787"/>
    </w:p>
    <w:p w14:paraId="0A460588" w14:textId="01526938" w:rsidR="00F2174B" w:rsidRPr="00545E10" w:rsidRDefault="00F2174B" w:rsidP="0096195C">
      <w:pPr>
        <w:pStyle w:val="4"/>
      </w:pPr>
      <w:bookmarkStart w:id="1788" w:name="_Toc100733870"/>
      <w:bookmarkStart w:id="1789" w:name="_Toc100734484"/>
      <w:bookmarkStart w:id="1790" w:name="_Toc104284967"/>
      <w:r w:rsidRPr="00545E10">
        <w:t>6.</w:t>
      </w:r>
      <w:r w:rsidR="005C4C15" w:rsidRPr="00545E10">
        <w:t>9</w:t>
      </w:r>
      <w:r w:rsidRPr="00545E10">
        <w:t>.3.1</w:t>
      </w:r>
      <w:r w:rsidRPr="00545E10">
        <w:tab/>
        <w:t>Procedure for exposure of Service Area group attribute</w:t>
      </w:r>
      <w:bookmarkEnd w:id="1788"/>
      <w:bookmarkEnd w:id="1789"/>
      <w:bookmarkEnd w:id="1790"/>
    </w:p>
    <w:p w14:paraId="3B4EFB16" w14:textId="77777777" w:rsidR="00F2174B" w:rsidRPr="00545E10" w:rsidRDefault="00F2174B" w:rsidP="00F2174B">
      <w:pPr>
        <w:pStyle w:val="TH"/>
      </w:pPr>
      <w:r w:rsidRPr="00545E10">
        <w:object w:dxaOrig="12518" w:dyaOrig="7215" w14:anchorId="5AA7524A">
          <v:shape id="_x0000_i1047" type="#_x0000_t75" style="width:458.65pt;height:263.85pt" o:ole="">
            <v:imagedata r:id="rId60" o:title=""/>
          </v:shape>
          <o:OLEObject Type="Embed" ProgID="Visio.Drawing.15" ShapeID="_x0000_i1047" DrawAspect="Content" ObjectID="_1714969914" r:id="rId61"/>
        </w:object>
      </w:r>
    </w:p>
    <w:p w14:paraId="60035C2C" w14:textId="1398874F" w:rsidR="00F2174B" w:rsidRPr="00545E10" w:rsidRDefault="00F2174B" w:rsidP="00F2174B">
      <w:pPr>
        <w:pStyle w:val="TF"/>
      </w:pPr>
      <w:r w:rsidRPr="00545E10">
        <w:t>Figure 6.</w:t>
      </w:r>
      <w:r w:rsidR="005C4C15" w:rsidRPr="00545E10">
        <w:t>9</w:t>
      </w:r>
      <w:r w:rsidRPr="00545E10">
        <w:t>.3</w:t>
      </w:r>
      <w:r w:rsidR="005C4C15" w:rsidRPr="00545E10">
        <w:t>.1</w:t>
      </w:r>
      <w:r w:rsidRPr="00545E10">
        <w:t>-1</w:t>
      </w:r>
      <w:r w:rsidR="00333336">
        <w:t>:</w:t>
      </w:r>
      <w:r w:rsidRPr="00545E10">
        <w:t xml:space="preserve"> Procedure to support provision of LADN Area per DNN/S-NSSAI for a group of UEs</w:t>
      </w:r>
    </w:p>
    <w:p w14:paraId="42D1C30F" w14:textId="77777777" w:rsidR="00333336" w:rsidRDefault="00333336" w:rsidP="00333336">
      <w:pPr>
        <w:pStyle w:val="B1"/>
      </w:pPr>
      <w:r>
        <w:t>1.</w:t>
      </w:r>
      <w:r>
        <w:tab/>
        <w:t>The AF invokes Nnef_ParameterProvision service to provide the "AF LADN Area" for a DNN/S-NSSAI for a group of UEs. The External Group ID identifies the group of UEs.</w:t>
      </w:r>
    </w:p>
    <w:p w14:paraId="23BE2A80" w14:textId="77777777" w:rsidR="00333336" w:rsidRDefault="00333336" w:rsidP="00333336">
      <w:pPr>
        <w:pStyle w:val="B1"/>
      </w:pPr>
      <w:r>
        <w:t>2.</w:t>
      </w:r>
      <w:r>
        <w:tab/>
        <w:t>The NEF translates the "AF LADN Area" (geographical area) to a LADN Area (TAI List) and invokes the Nudm_ParameterProvision to provide the LADN Area to UDM.</w:t>
      </w:r>
    </w:p>
    <w:p w14:paraId="7CD9FB5A" w14:textId="77777777" w:rsidR="00333336" w:rsidRDefault="00333336" w:rsidP="00333336">
      <w:pPr>
        <w:pStyle w:val="B1"/>
      </w:pPr>
      <w:r>
        <w:t>3.</w:t>
      </w:r>
      <w:r>
        <w:tab/>
        <w:t>The UDM stores the LADN Area as part of each group member's subscription data or as shared data related to the group based on local configuration.</w:t>
      </w:r>
    </w:p>
    <w:p w14:paraId="1A16460D" w14:textId="34E24F3F" w:rsidR="00333336" w:rsidRDefault="00333336" w:rsidP="00333336">
      <w:pPr>
        <w:pStyle w:val="B1"/>
      </w:pPr>
      <w:r>
        <w:t>4.</w:t>
      </w:r>
      <w:r>
        <w:tab/>
        <w:t>The UDM replies to NEF.</w:t>
      </w:r>
    </w:p>
    <w:p w14:paraId="5BE100CE" w14:textId="3ECEF16D" w:rsidR="00333336" w:rsidRDefault="00333336" w:rsidP="00333336">
      <w:pPr>
        <w:pStyle w:val="B1"/>
      </w:pPr>
      <w:r>
        <w:t>5.</w:t>
      </w:r>
      <w:r>
        <w:tab/>
        <w:t>The NEF replies to the AF.</w:t>
      </w:r>
    </w:p>
    <w:p w14:paraId="387A5117" w14:textId="77777777" w:rsidR="00333336" w:rsidRDefault="00333336" w:rsidP="00333336">
      <w:pPr>
        <w:pStyle w:val="B1"/>
      </w:pPr>
      <w:r>
        <w:t>6.</w:t>
      </w:r>
      <w:r>
        <w:tab/>
        <w:t>In case there are AMFs supporting members of the group that have subscribed for AM subscription data updates for the UEs that are part of the group, the UDM notifies those AMFs either:</w:t>
      </w:r>
    </w:p>
    <w:p w14:paraId="59366614" w14:textId="77777777" w:rsidR="00333336" w:rsidRDefault="00333336" w:rsidP="00333336">
      <w:pPr>
        <w:pStyle w:val="B2"/>
      </w:pPr>
      <w:r>
        <w:t>a.</w:t>
      </w:r>
      <w:r>
        <w:tab/>
        <w:t>including the LADN Area within the AM subscription Data set of individual UE subscriptions (i.e. one notification per UE belonging to the group registered in each AMF subscribed in UDM); or</w:t>
      </w:r>
    </w:p>
    <w:p w14:paraId="32D868B4" w14:textId="77777777" w:rsidR="00333336" w:rsidRDefault="00333336" w:rsidP="00333336">
      <w:pPr>
        <w:pStyle w:val="B2"/>
      </w:pPr>
      <w:r>
        <w:t>b.</w:t>
      </w:r>
      <w:r>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7E7EEE29" w14:textId="4DB26300" w:rsidR="00F2174B" w:rsidRPr="00545E10" w:rsidRDefault="00F2174B" w:rsidP="00F2174B">
      <w:pPr>
        <w:pStyle w:val="4"/>
      </w:pPr>
      <w:bookmarkStart w:id="1791" w:name="_Toc100733871"/>
      <w:bookmarkStart w:id="1792" w:name="_Toc100734485"/>
      <w:bookmarkStart w:id="1793" w:name="_Toc104284968"/>
      <w:r w:rsidRPr="00545E10">
        <w:lastRenderedPageBreak/>
        <w:t>6.</w:t>
      </w:r>
      <w:r w:rsidR="005C4C15" w:rsidRPr="00545E10">
        <w:t>9</w:t>
      </w:r>
      <w:r w:rsidRPr="00545E10">
        <w:t>.3.2</w:t>
      </w:r>
      <w:r w:rsidRPr="00545E10">
        <w:tab/>
        <w:t>Procedure for exposure of QoS group attribute</w:t>
      </w:r>
      <w:bookmarkEnd w:id="1791"/>
      <w:bookmarkEnd w:id="1792"/>
      <w:bookmarkEnd w:id="1793"/>
    </w:p>
    <w:p w14:paraId="3A073D37" w14:textId="77777777" w:rsidR="00EF589B" w:rsidRPr="00545E10" w:rsidRDefault="00EF589B" w:rsidP="00F2174B">
      <w:pPr>
        <w:pStyle w:val="TH"/>
        <w:rPr>
          <w:rFonts w:eastAsia="맑은 고딕"/>
        </w:rPr>
      </w:pPr>
      <w:r w:rsidRPr="00545E10">
        <w:rPr>
          <w:rFonts w:eastAsia="맑은 고딕"/>
        </w:rPr>
        <w:object w:dxaOrig="18113" w:dyaOrig="8348" w14:anchorId="600CC67C">
          <v:shape id="_x0000_i1048" type="#_x0000_t75" style="width:442pt;height:203.5pt" o:ole="">
            <v:imagedata r:id="rId62" o:title=""/>
          </v:shape>
          <o:OLEObject Type="Embed" ProgID="Visio.Drawing.15" ShapeID="_x0000_i1048" DrawAspect="Content" ObjectID="_1714969915" r:id="rId63"/>
        </w:object>
      </w:r>
    </w:p>
    <w:p w14:paraId="66838A89" w14:textId="42C4397A" w:rsidR="00F2174B" w:rsidRPr="00545E10" w:rsidRDefault="00F2174B" w:rsidP="009C68B2">
      <w:pPr>
        <w:pStyle w:val="TF"/>
      </w:pPr>
      <w:r w:rsidRPr="00545E10">
        <w:t>Figure 6.</w:t>
      </w:r>
      <w:r w:rsidR="005C4C15" w:rsidRPr="00545E10">
        <w:t>9</w:t>
      </w:r>
      <w:r w:rsidRPr="00545E10">
        <w:t>.3</w:t>
      </w:r>
      <w:r w:rsidR="005C4C15" w:rsidRPr="00545E10">
        <w:t>.</w:t>
      </w:r>
      <w:r w:rsidR="00806EF6" w:rsidRPr="00545E10">
        <w:t>2</w:t>
      </w:r>
      <w:r w:rsidRPr="00545E10">
        <w:t>-</w:t>
      </w:r>
      <w:r w:rsidR="00806EF6" w:rsidRPr="00545E10">
        <w:t>1</w:t>
      </w:r>
      <w:r w:rsidRPr="00545E10">
        <w:t>: Provisioning of QoS for a group</w:t>
      </w:r>
    </w:p>
    <w:p w14:paraId="05B7E496" w14:textId="77777777" w:rsidR="00333336" w:rsidRDefault="00333336" w:rsidP="00333336">
      <w:pPr>
        <w:pStyle w:val="B1"/>
      </w:pPr>
      <w:r>
        <w:t>0.</w:t>
      </w:r>
      <w:r>
        <w:tab/>
        <w:t>A PDU Session is established, and the PCF subscribes to notifications for Application Data from UDR.</w:t>
      </w:r>
    </w:p>
    <w:p w14:paraId="11461F2A" w14:textId="11B39560" w:rsidR="00333336" w:rsidRDefault="00333336" w:rsidP="00333336">
      <w:pPr>
        <w:pStyle w:val="B1"/>
      </w:pPr>
      <w:r>
        <w:t>1.</w:t>
      </w:r>
      <w:r>
        <w:tab/>
        <w:t>The AF decides to update the QoS requested for a group of UEs identified by an External Group ID. The AF invokes the Nnef_ServiceParameter service to provide the QoS for the group</w:t>
      </w:r>
      <w:ins w:id="1794" w:author="S2-2204966" w:date="2022-05-20T08:34:00Z">
        <w:r w:rsidR="002C24C8">
          <w:t xml:space="preserve"> and the related DNN/S-NSSAI</w:t>
        </w:r>
      </w:ins>
      <w:r>
        <w:t>.</w:t>
      </w:r>
    </w:p>
    <w:p w14:paraId="46A368B0" w14:textId="6DA443AE" w:rsidR="00333336" w:rsidRDefault="00333336" w:rsidP="00333336">
      <w:pPr>
        <w:pStyle w:val="B1"/>
      </w:pPr>
      <w:r>
        <w:t>2.</w:t>
      </w:r>
      <w:r>
        <w:tab/>
        <w:t xml:space="preserve">If the QoS info is provided in relation to a DNN/S-NSSAI, the NEF checks with UDM that the members of the group are subscribed already to that DNN/S-NSSAI, as described in clause 4.15.6.10, steps 2-4 of </w:t>
      </w:r>
      <w:r w:rsidR="005C588E">
        <w:t>TS 23.502 [</w:t>
      </w:r>
      <w:r>
        <w:t xml:space="preserve">3]. </w:t>
      </w:r>
      <w:ins w:id="1795" w:author="S2-2204966" w:date="2022-05-20T08:35:00Z">
        <w:r w:rsidR="002C24C8">
          <w:t xml:space="preserve">This ensures that the AF provided request can be properly served by the 5GC (e.g. it avoids that NEF gives a positive reply to the AF in step 4, but that 5GC cannot apply the AF request since e.g. the UEs belonging to the group are not subscribed to the corresponding DNN/S-NSSAI or there are other issues with the AF request). </w:t>
        </w:r>
      </w:ins>
      <w:r>
        <w:t>If UDM authorization is successful, the UDM provides the mapping of the External Group ID to Internal Group ID in its response to the NEF.</w:t>
      </w:r>
    </w:p>
    <w:p w14:paraId="68700014" w14:textId="4A997185" w:rsidR="00333336" w:rsidDel="002C24C8" w:rsidRDefault="00333336" w:rsidP="00333336">
      <w:pPr>
        <w:pStyle w:val="EditorsNote"/>
        <w:rPr>
          <w:del w:id="1796" w:author="S2-2204966" w:date="2022-05-20T08:35:00Z"/>
        </w:rPr>
      </w:pPr>
      <w:del w:id="1797" w:author="S2-2204966" w:date="2022-05-20T08:35:00Z">
        <w:r w:rsidDel="002C24C8">
          <w:delText>Editor's note:</w:delText>
        </w:r>
        <w:r w:rsidDel="002C24C8">
          <w:tab/>
          <w:delText>It is FFS whether there is a need to provide DNN/S-NSSAI in addition to Group ID in step 1 and whether there is a need to execute step 2.</w:delText>
        </w:r>
      </w:del>
    </w:p>
    <w:p w14:paraId="7DB3078A" w14:textId="77777777" w:rsidR="00333336" w:rsidRDefault="00333336" w:rsidP="00333336">
      <w:pPr>
        <w:pStyle w:val="B1"/>
      </w:pPr>
      <w:r>
        <w:t>3.</w:t>
      </w:r>
      <w:r>
        <w:tab/>
        <w:t>The NEF invokes the Nudr_DM Create/Update/Remove to store the QoS information related to the Internal Group ID in UDR.</w:t>
      </w:r>
    </w:p>
    <w:p w14:paraId="0EC29486" w14:textId="77777777" w:rsidR="00333336" w:rsidRDefault="00333336" w:rsidP="00333336">
      <w:pPr>
        <w:pStyle w:val="B1"/>
      </w:pPr>
      <w:r>
        <w:t>4.</w:t>
      </w:r>
      <w:r>
        <w:tab/>
        <w:t>The NEF replies to the AF.</w:t>
      </w:r>
    </w:p>
    <w:p w14:paraId="4331AF5D" w14:textId="77777777" w:rsidR="00333336" w:rsidRDefault="00333336" w:rsidP="00333336">
      <w:pPr>
        <w:pStyle w:val="B1"/>
      </w:pPr>
      <w:r>
        <w:t>5.</w:t>
      </w:r>
      <w:r>
        <w:tab/>
        <w:t>The UDR notifies the PCFs that have subscribed with the QoS information for a group.</w:t>
      </w:r>
    </w:p>
    <w:p w14:paraId="712A1DEE" w14:textId="77777777" w:rsidR="00333336" w:rsidRDefault="00333336" w:rsidP="00333336">
      <w:pPr>
        <w:pStyle w:val="B1"/>
      </w:pPr>
      <w:r>
        <w:t>6.</w:t>
      </w:r>
      <w:r>
        <w:tab/>
        <w:t>The PCF may take a policy decision and may provide updated PCC rules towards SMF. This may trigger a PDU Session Modification procedure.</w:t>
      </w:r>
    </w:p>
    <w:p w14:paraId="362725D7" w14:textId="1277922E" w:rsidR="00F2174B" w:rsidRPr="00545E10" w:rsidRDefault="00F2174B" w:rsidP="00F2174B">
      <w:pPr>
        <w:pStyle w:val="3"/>
      </w:pPr>
      <w:bookmarkStart w:id="1798" w:name="_Toc104284969"/>
      <w:r w:rsidRPr="00545E10">
        <w:t>6.</w:t>
      </w:r>
      <w:r w:rsidR="005C4C15" w:rsidRPr="00545E10">
        <w:t>9</w:t>
      </w:r>
      <w:r w:rsidRPr="00545E10">
        <w:t>.4</w:t>
      </w:r>
      <w:r w:rsidRPr="00545E10">
        <w:tab/>
        <w:t>Impacts on existing entities and interfaces</w:t>
      </w:r>
      <w:bookmarkEnd w:id="1798"/>
    </w:p>
    <w:p w14:paraId="16E374DC" w14:textId="77777777" w:rsidR="00F2174B" w:rsidRPr="00545E10" w:rsidRDefault="00F2174B" w:rsidP="00F2174B">
      <w:pPr>
        <w:rPr>
          <w:lang w:eastAsia="zh-CN"/>
        </w:rPr>
      </w:pPr>
      <w:r w:rsidRPr="00545E10">
        <w:rPr>
          <w:b/>
          <w:bCs/>
          <w:lang w:eastAsia="zh-CN"/>
        </w:rPr>
        <w:t>AF:</w:t>
      </w:r>
      <w:r w:rsidRPr="00545E10">
        <w:rPr>
          <w:lang w:eastAsia="zh-CN"/>
        </w:rPr>
        <w:t xml:space="preserve"> Able to provide AF LADN Area for a DNN/S-NSSAI in the NEF Parameter Provision service. Able to provide QoS for a group of UEs in the NEF Service Parameter service.</w:t>
      </w:r>
    </w:p>
    <w:p w14:paraId="2F06E7E7" w14:textId="77777777" w:rsidR="00F2174B" w:rsidRPr="00545E10" w:rsidRDefault="00F2174B" w:rsidP="00F2174B">
      <w:pPr>
        <w:rPr>
          <w:lang w:eastAsia="zh-CN"/>
        </w:rPr>
      </w:pPr>
      <w:r w:rsidRPr="00545E10">
        <w:rPr>
          <w:b/>
          <w:bCs/>
          <w:lang w:eastAsia="zh-CN"/>
        </w:rPr>
        <w:t>NEF:</w:t>
      </w:r>
      <w:r w:rsidRPr="00545E10">
        <w:rPr>
          <w:lang w:eastAsia="zh-CN"/>
        </w:rPr>
        <w:t xml:space="preserve"> Able to map AF LADN Area to LADN Area, and provide LADN Area for a DNN/S-NSSAI in the UDM Parameter Provision service.</w:t>
      </w:r>
      <w:r w:rsidRPr="00545E10">
        <w:t xml:space="preserve"> </w:t>
      </w:r>
      <w:r w:rsidRPr="00545E10">
        <w:rPr>
          <w:lang w:eastAsia="zh-CN"/>
        </w:rPr>
        <w:t>Able to store the QoS information in UDR as Application Data.</w:t>
      </w:r>
    </w:p>
    <w:p w14:paraId="36FB4370" w14:textId="6FE6F0B6" w:rsidR="00F2174B" w:rsidRPr="00545E10" w:rsidRDefault="00F2174B" w:rsidP="00F2174B">
      <w:pPr>
        <w:rPr>
          <w:lang w:eastAsia="zh-CN"/>
        </w:rPr>
      </w:pPr>
      <w:r w:rsidRPr="00545E10">
        <w:rPr>
          <w:b/>
          <w:bCs/>
          <w:lang w:eastAsia="zh-CN"/>
        </w:rPr>
        <w:t>UDM:</w:t>
      </w:r>
      <w:r w:rsidRPr="00545E10">
        <w:rPr>
          <w:lang w:eastAsia="zh-CN"/>
        </w:rPr>
        <w:t xml:space="preserve"> Based on NEF request, it manages the UE</w:t>
      </w:r>
      <w:r w:rsidR="00333336">
        <w:rPr>
          <w:lang w:eastAsia="zh-CN"/>
        </w:rPr>
        <w:t>'</w:t>
      </w:r>
      <w:r w:rsidRPr="00545E10">
        <w:rPr>
          <w:lang w:eastAsia="zh-CN"/>
        </w:rPr>
        <w:t>s subscription data including LADN area information via interacting with UDR. Shared Data functionality as defined in CT4 specifications can be extended dynamically to create/update shared data related to the group and used to optimize the handling of subscription data common to many UEs. Potential updates to authorization of service specific parameter provisioning for a DNN/S-NSSAI.</w:t>
      </w:r>
    </w:p>
    <w:p w14:paraId="6056F434" w14:textId="50871797" w:rsidR="00F2174B" w:rsidRPr="00545E10" w:rsidRDefault="00F2174B" w:rsidP="00F2174B">
      <w:pPr>
        <w:rPr>
          <w:lang w:eastAsia="zh-CN"/>
        </w:rPr>
      </w:pPr>
      <w:r w:rsidRPr="00545E10">
        <w:rPr>
          <w:b/>
          <w:bCs/>
          <w:lang w:eastAsia="zh-CN"/>
        </w:rPr>
        <w:t>UDR:</w:t>
      </w:r>
      <w:r w:rsidRPr="00545E10">
        <w:rPr>
          <w:lang w:eastAsia="zh-CN"/>
        </w:rPr>
        <w:t xml:space="preserve"> Storage of the UE</w:t>
      </w:r>
      <w:r w:rsidR="00333336">
        <w:rPr>
          <w:lang w:eastAsia="zh-CN"/>
        </w:rPr>
        <w:t>'</w:t>
      </w:r>
      <w:r w:rsidRPr="00545E10">
        <w:rPr>
          <w:lang w:eastAsia="zh-CN"/>
        </w:rPr>
        <w:t>s subscription data including LADN Area information. Creation/Update of shared data associated to a group. Storage of the QoS information for a group of UEs.</w:t>
      </w:r>
    </w:p>
    <w:p w14:paraId="02E36AE7" w14:textId="04B2D6CB" w:rsidR="00F2174B" w:rsidRPr="00545E10" w:rsidRDefault="00F2174B" w:rsidP="00F2174B">
      <w:pPr>
        <w:rPr>
          <w:lang w:eastAsia="zh-CN"/>
        </w:rPr>
      </w:pPr>
      <w:r w:rsidRPr="00545E10">
        <w:rPr>
          <w:b/>
          <w:bCs/>
          <w:lang w:eastAsia="zh-CN"/>
        </w:rPr>
        <w:lastRenderedPageBreak/>
        <w:t>AMF:</w:t>
      </w:r>
      <w:r w:rsidRPr="00545E10">
        <w:rPr>
          <w:lang w:eastAsia="zh-CN"/>
        </w:rPr>
        <w:t xml:space="preserve"> Be able to apply the LADN Area in the UE</w:t>
      </w:r>
      <w:r w:rsidR="00333336">
        <w:rPr>
          <w:lang w:eastAsia="zh-CN"/>
        </w:rPr>
        <w:t>'</w:t>
      </w:r>
      <w:r w:rsidRPr="00545E10">
        <w:rPr>
          <w:lang w:eastAsia="zh-CN"/>
        </w:rPr>
        <w:t>s subscription data for a DNN/S-NSSAI.</w:t>
      </w:r>
    </w:p>
    <w:p w14:paraId="6988C4A1" w14:textId="77777777" w:rsidR="00F2174B" w:rsidRPr="00545E10" w:rsidRDefault="00F2174B" w:rsidP="00F2174B">
      <w:pPr>
        <w:rPr>
          <w:lang w:eastAsia="zh-CN"/>
        </w:rPr>
      </w:pPr>
      <w:r w:rsidRPr="00545E10">
        <w:rPr>
          <w:b/>
          <w:bCs/>
          <w:lang w:eastAsia="zh-CN"/>
        </w:rPr>
        <w:t>PCF:</w:t>
      </w:r>
      <w:r w:rsidRPr="00545E10">
        <w:rPr>
          <w:lang w:eastAsia="zh-CN"/>
        </w:rPr>
        <w:t xml:space="preserve"> Be able to receive the QoS information for a group of UEs from UDR and take it into account in policy decisions.</w:t>
      </w:r>
    </w:p>
    <w:p w14:paraId="22B3731A" w14:textId="15950BC7" w:rsidR="00094698" w:rsidRPr="00545E10" w:rsidRDefault="00094698" w:rsidP="007F481A">
      <w:pPr>
        <w:pStyle w:val="2"/>
        <w:rPr>
          <w:lang w:eastAsia="zh-CN"/>
        </w:rPr>
      </w:pPr>
      <w:bookmarkStart w:id="1799" w:name="_Toc92875660"/>
      <w:bookmarkStart w:id="1800" w:name="_Toc93070684"/>
      <w:bookmarkStart w:id="1801" w:name="_Toc97036718"/>
      <w:bookmarkStart w:id="1802" w:name="_Toc104284970"/>
      <w:r w:rsidRPr="00545E10">
        <w:rPr>
          <w:lang w:eastAsia="zh-CN"/>
        </w:rPr>
        <w:t>6.</w:t>
      </w:r>
      <w:r w:rsidR="00EA16EF" w:rsidRPr="00545E10">
        <w:rPr>
          <w:lang w:eastAsia="zh-CN"/>
        </w:rPr>
        <w:t>10</w:t>
      </w:r>
      <w:r w:rsidRPr="00545E10">
        <w:rPr>
          <w:lang w:eastAsia="zh-CN"/>
        </w:rPr>
        <w:tab/>
        <w:t>Solution #</w:t>
      </w:r>
      <w:r w:rsidR="00EA16EF" w:rsidRPr="00545E10">
        <w:rPr>
          <w:lang w:eastAsia="zh-CN"/>
        </w:rPr>
        <w:t>10</w:t>
      </w:r>
      <w:r w:rsidRPr="00545E10">
        <w:rPr>
          <w:lang w:eastAsia="zh-CN"/>
        </w:rPr>
        <w:t xml:space="preserve">: </w:t>
      </w:r>
      <w:bookmarkEnd w:id="1799"/>
      <w:bookmarkEnd w:id="1800"/>
      <w:bookmarkEnd w:id="1801"/>
      <w:r w:rsidRPr="00545E10">
        <w:rPr>
          <w:lang w:eastAsia="zh-CN"/>
        </w:rPr>
        <w:t>Support 5G VN service area with LADN mechanism</w:t>
      </w:r>
      <w:bookmarkEnd w:id="1802"/>
    </w:p>
    <w:p w14:paraId="59536803" w14:textId="3FBB29F2" w:rsidR="00094698" w:rsidRPr="00545E10" w:rsidRDefault="00094698" w:rsidP="007F481A">
      <w:pPr>
        <w:pStyle w:val="3"/>
      </w:pPr>
      <w:bookmarkStart w:id="1803" w:name="_Toc500949098"/>
      <w:bookmarkStart w:id="1804" w:name="_Toc92875661"/>
      <w:bookmarkStart w:id="1805" w:name="_Toc93070685"/>
      <w:bookmarkStart w:id="1806" w:name="_Toc97036719"/>
      <w:bookmarkStart w:id="1807" w:name="_Toc104284971"/>
      <w:r w:rsidRPr="00545E10">
        <w:t>6.</w:t>
      </w:r>
      <w:r w:rsidR="00EA16EF" w:rsidRPr="00545E10">
        <w:t>10</w:t>
      </w:r>
      <w:r w:rsidRPr="00545E10">
        <w:t>.1</w:t>
      </w:r>
      <w:r w:rsidRPr="00545E10">
        <w:tab/>
        <w:t>Key Issue mapping</w:t>
      </w:r>
      <w:bookmarkEnd w:id="1803"/>
      <w:bookmarkEnd w:id="1804"/>
      <w:bookmarkEnd w:id="1805"/>
      <w:bookmarkEnd w:id="1806"/>
      <w:bookmarkEnd w:id="1807"/>
    </w:p>
    <w:p w14:paraId="6FCA2470" w14:textId="77777777" w:rsidR="00094698" w:rsidRPr="00545E10" w:rsidRDefault="00094698" w:rsidP="00094698">
      <w:pPr>
        <w:rPr>
          <w:lang w:eastAsia="zh-CN"/>
        </w:rPr>
      </w:pPr>
      <w:r w:rsidRPr="00545E10">
        <w:rPr>
          <w:lang w:eastAsia="zh-CN"/>
        </w:rPr>
        <w:t>This solution is for Key Issue #1, which addresses following aspects:</w:t>
      </w:r>
    </w:p>
    <w:p w14:paraId="38E4C55D" w14:textId="77777777" w:rsidR="00094698" w:rsidRPr="00545E10" w:rsidRDefault="00094698" w:rsidP="0009469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3B74512F" w14:textId="41A65E8A" w:rsidR="00094698" w:rsidRPr="00545E10" w:rsidRDefault="00094698" w:rsidP="00094698">
      <w:pPr>
        <w:pStyle w:val="B2"/>
        <w:rPr>
          <w:rFonts w:eastAsia="맑은 고딕"/>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333336">
        <w:t>.</w:t>
      </w:r>
    </w:p>
    <w:p w14:paraId="785B4E17" w14:textId="298BA0B1" w:rsidR="00094698" w:rsidRPr="00545E10" w:rsidRDefault="00094698" w:rsidP="007F481A">
      <w:pPr>
        <w:pStyle w:val="3"/>
      </w:pPr>
      <w:bookmarkStart w:id="1808" w:name="_Toc92875662"/>
      <w:bookmarkStart w:id="1809" w:name="_Toc93070686"/>
      <w:bookmarkStart w:id="1810" w:name="_Toc97036720"/>
      <w:bookmarkStart w:id="1811" w:name="_Toc104284972"/>
      <w:r w:rsidRPr="00545E10">
        <w:t>6.</w:t>
      </w:r>
      <w:r w:rsidR="00EA16EF" w:rsidRPr="00545E10">
        <w:t>10</w:t>
      </w:r>
      <w:r w:rsidRPr="00545E10">
        <w:t>.2</w:t>
      </w:r>
      <w:r w:rsidRPr="00545E10">
        <w:tab/>
        <w:t>Description</w:t>
      </w:r>
      <w:bookmarkEnd w:id="1808"/>
      <w:bookmarkEnd w:id="1809"/>
      <w:bookmarkEnd w:id="1810"/>
      <w:bookmarkEnd w:id="1811"/>
    </w:p>
    <w:p w14:paraId="0239929A" w14:textId="77777777" w:rsidR="00333336" w:rsidRDefault="00333336" w:rsidP="00094698">
      <w:pPr>
        <w:rPr>
          <w:lang w:eastAsia="zh-CN"/>
        </w:rPr>
      </w:pPr>
      <w:bookmarkStart w:id="1812" w:name="_Toc92875663"/>
      <w:bookmarkStart w:id="1813" w:name="_Toc93070687"/>
      <w:bookmarkStart w:id="1814" w:name="_Toc97036721"/>
      <w:r>
        <w:rPr>
          <w:lang w:eastAsia="zh-CN"/>
        </w:rPr>
        <w:t>5G LAN type service may only support the UEs, which are belong to 5G VN group, when the they are located in specific service area.</w:t>
      </w:r>
    </w:p>
    <w:p w14:paraId="7506A3D1" w14:textId="77777777" w:rsidR="00333336" w:rsidRDefault="00333336" w:rsidP="00094698">
      <w:pPr>
        <w:rPr>
          <w:lang w:eastAsia="zh-CN"/>
        </w:rPr>
      </w:pPr>
      <w:r>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Default="00333336" w:rsidP="00094698">
      <w:pPr>
        <w:rPr>
          <w:lang w:eastAsia="zh-CN"/>
        </w:rPr>
      </w:pPr>
      <w:r>
        <w:rPr>
          <w:lang w:eastAsia="zh-CN"/>
        </w:rPr>
        <w:t>In this solution the LADN DNN is the same as 5G VN group DNN</w:t>
      </w:r>
      <w:ins w:id="1815" w:author="S2-2203803" w:date="2022-05-20T08:37:00Z">
        <w:r w:rsidR="006354BF">
          <w:rPr>
            <w:rFonts w:hint="eastAsia"/>
            <w:lang w:eastAsia="zh-CN"/>
          </w:rPr>
          <w:t>,</w:t>
        </w:r>
        <w:r w:rsidR="006354BF">
          <w:rPr>
            <w:lang w:eastAsia="zh-CN"/>
          </w:rPr>
          <w:t xml:space="preserve"> so the PDU Session for the LADN DNN </w:t>
        </w:r>
        <w:r w:rsidR="006354BF">
          <w:rPr>
            <w:rFonts w:hint="eastAsia"/>
            <w:lang w:eastAsia="zh-CN"/>
          </w:rPr>
          <w:t>and</w:t>
        </w:r>
        <w:r w:rsidR="006354BF">
          <w:rPr>
            <w:lang w:eastAsia="zh-CN"/>
          </w:rPr>
          <w:t xml:space="preserve"> of </w:t>
        </w:r>
        <w:r w:rsidR="006354BF">
          <w:rPr>
            <w:rFonts w:hint="eastAsia"/>
            <w:lang w:eastAsia="zh-CN"/>
          </w:rPr>
          <w:t>the</w:t>
        </w:r>
        <w:r w:rsidR="006354BF">
          <w:rPr>
            <w:lang w:eastAsia="zh-CN"/>
          </w:rPr>
          <w:t xml:space="preserve"> 5G VN group</w:t>
        </w:r>
        <w:r w:rsidR="006354BF" w:rsidRPr="00545395">
          <w:rPr>
            <w:lang w:eastAsia="zh-CN"/>
          </w:rPr>
          <w:t xml:space="preserve"> </w:t>
        </w:r>
        <w:r w:rsidR="006354BF">
          <w:rPr>
            <w:lang w:eastAsia="zh-CN"/>
          </w:rPr>
          <w:t>are the same</w:t>
        </w:r>
      </w:ins>
      <w:r>
        <w:rPr>
          <w:lang w:eastAsia="zh-CN"/>
        </w:rPr>
        <w:t>.</w:t>
      </w:r>
    </w:p>
    <w:p w14:paraId="16CF1D6A" w14:textId="0D1BCF48" w:rsidR="00333336" w:rsidRDefault="00333336" w:rsidP="00094698">
      <w:pPr>
        <w:rPr>
          <w:lang w:eastAsia="zh-CN"/>
        </w:rPr>
      </w:pPr>
      <w:r>
        <w:rPr>
          <w:lang w:eastAsia="zh-CN"/>
        </w:rPr>
        <w:t xml:space="preserve">For LADN mechanism, the AMF is configured with the LADN service area by OAM as defined in </w:t>
      </w:r>
      <w:r w:rsidR="005C588E">
        <w:rPr>
          <w:lang w:eastAsia="zh-CN"/>
        </w:rPr>
        <w:t>TS 23.501 [</w:t>
      </w:r>
      <w:r>
        <w:rPr>
          <w:lang w:eastAsia="zh-CN"/>
        </w:rPr>
        <w:t>2].</w:t>
      </w:r>
    </w:p>
    <w:p w14:paraId="58157814" w14:textId="7F8C22EF" w:rsidR="00333336" w:rsidRDefault="00333336" w:rsidP="00094698">
      <w:pPr>
        <w:rPr>
          <w:lang w:eastAsia="zh-CN"/>
        </w:rPr>
      </w:pPr>
      <w:r>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ins w:id="1816" w:author="S2-2203803" w:date="2022-05-20T08:38:00Z">
        <w:r w:rsidR="006354BF">
          <w:rPr>
            <w:lang w:eastAsia="zh-CN"/>
          </w:rPr>
          <w:t xml:space="preserve">of the 5G VN group DNN </w:t>
        </w:r>
      </w:ins>
      <w:r>
        <w:rPr>
          <w:lang w:eastAsia="zh-CN"/>
        </w:rPr>
        <w:t>has been establishment</w:t>
      </w:r>
      <w:ins w:id="1817" w:author="S2-2203803" w:date="2022-05-20T08:38:00Z">
        <w:r w:rsidR="006354BF">
          <w:rPr>
            <w:lang w:eastAsia="zh-CN"/>
          </w:rPr>
          <w:t xml:space="preserve"> or trigger the PDU S</w:t>
        </w:r>
        <w:r w:rsidR="006354BF">
          <w:rPr>
            <w:rFonts w:hint="eastAsia"/>
            <w:lang w:eastAsia="zh-CN"/>
          </w:rPr>
          <w:t>ession</w:t>
        </w:r>
        <w:r w:rsidR="006354BF">
          <w:rPr>
            <w:lang w:eastAsia="zh-CN"/>
          </w:rPr>
          <w:t xml:space="preserve"> release procedure of 5G VN group</w:t>
        </w:r>
        <w:r w:rsidR="006354BF">
          <w:rPr>
            <w:rFonts w:hint="eastAsia"/>
            <w:lang w:eastAsia="zh-CN"/>
          </w:rPr>
          <w:t xml:space="preserve"> based</w:t>
        </w:r>
        <w:r w:rsidR="006354BF">
          <w:rPr>
            <w:lang w:eastAsia="zh-CN"/>
          </w:rPr>
          <w:t xml:space="preserve"> </w:t>
        </w:r>
        <w:r w:rsidR="006354BF">
          <w:rPr>
            <w:rFonts w:hint="eastAsia"/>
            <w:lang w:eastAsia="zh-CN"/>
          </w:rPr>
          <w:t>o</w:t>
        </w:r>
        <w:r w:rsidR="006354BF">
          <w:rPr>
            <w:lang w:eastAsia="zh-CN"/>
          </w:rPr>
          <w:t>n local policy</w:t>
        </w:r>
      </w:ins>
      <w:r>
        <w:rPr>
          <w:lang w:eastAsia="zh-CN"/>
        </w:rPr>
        <w:t>.</w:t>
      </w:r>
    </w:p>
    <w:p w14:paraId="03E98B60" w14:textId="6AAE1DAC" w:rsidR="00094698" w:rsidRPr="00545E10" w:rsidDel="006354BF" w:rsidRDefault="00094698" w:rsidP="00094698">
      <w:pPr>
        <w:pStyle w:val="EditorsNote"/>
        <w:rPr>
          <w:del w:id="1818" w:author="S2-2203803" w:date="2022-05-20T08:38:00Z"/>
          <w:lang w:eastAsia="zh-CN"/>
        </w:rPr>
      </w:pPr>
      <w:del w:id="1819" w:author="S2-2203803" w:date="2022-05-20T08:38:00Z">
        <w:r w:rsidRPr="00545E10" w:rsidDel="006354BF">
          <w:rPr>
            <w:lang w:eastAsia="zh-CN"/>
          </w:rPr>
          <w:delText>Editor</w:delText>
        </w:r>
        <w:r w:rsidR="00333336" w:rsidDel="006354BF">
          <w:rPr>
            <w:lang w:eastAsia="zh-CN"/>
          </w:rPr>
          <w:delText>'</w:delText>
        </w:r>
        <w:r w:rsidRPr="00545E10" w:rsidDel="006354BF">
          <w:rPr>
            <w:lang w:eastAsia="zh-CN"/>
          </w:rPr>
          <w:delText xml:space="preserve">s </w:delText>
        </w:r>
        <w:r w:rsidR="00333336" w:rsidRPr="00545E10" w:rsidDel="006354BF">
          <w:rPr>
            <w:lang w:eastAsia="zh-CN"/>
          </w:rPr>
          <w:delText>note</w:delText>
        </w:r>
        <w:r w:rsidRPr="00545E10" w:rsidDel="006354BF">
          <w:rPr>
            <w:lang w:eastAsia="zh-CN"/>
          </w:rPr>
          <w:delText>:</w:delText>
        </w:r>
        <w:r w:rsidR="00333336" w:rsidDel="006354BF">
          <w:rPr>
            <w:lang w:eastAsia="zh-CN"/>
          </w:rPr>
          <w:tab/>
          <w:delText>W</w:delText>
        </w:r>
        <w:r w:rsidRPr="00545E10" w:rsidDel="006354BF">
          <w:rPr>
            <w:lang w:eastAsia="zh-CN"/>
          </w:rPr>
          <w:delText>hether there are other results if there is no overlapping between LADN service area and 5G VN group service area if the DNN are the same, is FFS</w:delText>
        </w:r>
        <w:r w:rsidR="00333336" w:rsidDel="006354BF">
          <w:rPr>
            <w:lang w:eastAsia="zh-CN"/>
          </w:rPr>
          <w:delText>.</w:delText>
        </w:r>
      </w:del>
    </w:p>
    <w:p w14:paraId="4618D77D" w14:textId="77777777" w:rsidR="00333336" w:rsidRDefault="00333336" w:rsidP="00094698">
      <w:pPr>
        <w:rPr>
          <w:lang w:eastAsia="zh-CN"/>
        </w:rPr>
      </w:pPr>
      <w:r>
        <w:rPr>
          <w:lang w:eastAsia="zh-CN"/>
        </w:rPr>
        <w:t>After the UE registration procedure, the UE can get the 5G LADN DNN and related LADN service area.</w:t>
      </w:r>
    </w:p>
    <w:p w14:paraId="6FF4ACE4" w14:textId="055FCF29" w:rsidR="00333336" w:rsidRDefault="00333336" w:rsidP="00094698">
      <w:pPr>
        <w:rPr>
          <w:lang w:eastAsia="zh-CN"/>
        </w:rPr>
      </w:pPr>
      <w:r>
        <w:rPr>
          <w:lang w:eastAsia="zh-CN"/>
        </w:rPr>
        <w:t xml:space="preserve">When a UE request a </w:t>
      </w:r>
      <w:del w:id="1820" w:author="S2-2203803" w:date="2022-05-20T08:38:00Z">
        <w:r w:rsidDel="006354BF">
          <w:rPr>
            <w:lang w:eastAsia="zh-CN"/>
          </w:rPr>
          <w:delText xml:space="preserve">LADN DNN </w:delText>
        </w:r>
      </w:del>
      <w:r>
        <w:rPr>
          <w:lang w:eastAsia="zh-CN"/>
        </w:rPr>
        <w:t>PDU session establishment</w:t>
      </w:r>
      <w:ins w:id="1821" w:author="S2-2203803" w:date="2022-05-20T08:39:00Z">
        <w:r w:rsidR="006354BF">
          <w:rPr>
            <w:lang w:eastAsia="zh-CN"/>
          </w:rPr>
          <w:t xml:space="preserve"> for the LADN DNN</w:t>
        </w:r>
      </w:ins>
      <w:r>
        <w:rPr>
          <w:lang w:eastAsia="zh-CN"/>
        </w:rPr>
        <w:t xml:space="preserve">, the AMF and SMF can treat the PDU session as a general </w:t>
      </w:r>
      <w:del w:id="1822" w:author="S2-2203803" w:date="2022-05-20T08:39:00Z">
        <w:r w:rsidDel="00A6208B">
          <w:rPr>
            <w:lang w:eastAsia="zh-CN"/>
          </w:rPr>
          <w:delText xml:space="preserve">LADN </w:delText>
        </w:r>
      </w:del>
      <w:r>
        <w:rPr>
          <w:lang w:eastAsia="zh-CN"/>
        </w:rPr>
        <w:t>PDU session</w:t>
      </w:r>
      <w:ins w:id="1823" w:author="S2-2203803" w:date="2022-05-20T08:39:00Z">
        <w:r w:rsidR="00A6208B">
          <w:rPr>
            <w:lang w:eastAsia="zh-CN"/>
          </w:rPr>
          <w:t xml:space="preserve"> for the LADN DNN</w:t>
        </w:r>
      </w:ins>
      <w:r>
        <w:rPr>
          <w:lang w:eastAsia="zh-CN"/>
        </w:rPr>
        <w:t>.</w:t>
      </w:r>
    </w:p>
    <w:p w14:paraId="70F8BA6C" w14:textId="4BF10F42" w:rsidR="00094698" w:rsidRPr="00545E10" w:rsidRDefault="00094698" w:rsidP="007F481A">
      <w:pPr>
        <w:pStyle w:val="3"/>
      </w:pPr>
      <w:bookmarkStart w:id="1824" w:name="_Toc104284973"/>
      <w:r w:rsidRPr="00545E10">
        <w:lastRenderedPageBreak/>
        <w:t>6.</w:t>
      </w:r>
      <w:r w:rsidR="00EA16EF" w:rsidRPr="00545E10">
        <w:t>10</w:t>
      </w:r>
      <w:r w:rsidRPr="00545E10">
        <w:t>.3</w:t>
      </w:r>
      <w:r w:rsidRPr="00545E10">
        <w:tab/>
        <w:t>Procedures</w:t>
      </w:r>
      <w:bookmarkEnd w:id="1812"/>
      <w:bookmarkEnd w:id="1813"/>
      <w:bookmarkEnd w:id="1814"/>
      <w:r w:rsidRPr="00545E10">
        <w:t xml:space="preserve"> for support of LADN service area</w:t>
      </w:r>
      <w:bookmarkEnd w:id="1824"/>
    </w:p>
    <w:p w14:paraId="4378E1EA" w14:textId="7EE1E67F" w:rsidR="00333336" w:rsidRDefault="00333336" w:rsidP="004729BE">
      <w:pPr>
        <w:pStyle w:val="TH"/>
      </w:pPr>
      <w:r>
        <w:object w:dxaOrig="9639" w:dyaOrig="3967" w14:anchorId="5F5B0FC5">
          <v:shape id="_x0000_i1049" type="#_x0000_t75" style="width:479.85pt;height:196.45pt" o:ole="">
            <v:imagedata r:id="rId64" o:title=""/>
          </v:shape>
          <o:OLEObject Type="Embed" ProgID="Word.Picture.8" ShapeID="_x0000_i1049" DrawAspect="Content" ObjectID="_1714969916" r:id="rId65"/>
        </w:object>
      </w:r>
    </w:p>
    <w:p w14:paraId="612E9B63" w14:textId="61D93448" w:rsidR="00094698" w:rsidRPr="00545E10" w:rsidRDefault="00094698" w:rsidP="009C68B2">
      <w:pPr>
        <w:pStyle w:val="TF"/>
      </w:pPr>
      <w:r w:rsidRPr="00545E10">
        <w:t>Figure 6.</w:t>
      </w:r>
      <w:r w:rsidR="00EA16EF" w:rsidRPr="00545E10">
        <w:t>10</w:t>
      </w:r>
      <w:r w:rsidRPr="00545E10">
        <w:t>.3-1: Procedures for support of LADN service area</w:t>
      </w:r>
    </w:p>
    <w:p w14:paraId="540C0014" w14:textId="7E678A14" w:rsidR="00094698" w:rsidRPr="00545E10" w:rsidRDefault="00333336" w:rsidP="00333336">
      <w:pPr>
        <w:pStyle w:val="NO"/>
      </w:pPr>
      <w:r>
        <w:t>NOTE:</w:t>
      </w:r>
      <w:r>
        <w:tab/>
        <w:t>In the following procedures, 5G VN Group DNN is the same of 5G LADN DNN.</w:t>
      </w:r>
    </w:p>
    <w:p w14:paraId="0F1B6B69" w14:textId="77777777" w:rsidR="00333336" w:rsidRDefault="00333336" w:rsidP="00333336">
      <w:pPr>
        <w:pStyle w:val="B1"/>
      </w:pPr>
      <w:r>
        <w:t>1.</w:t>
      </w:r>
      <w:r>
        <w:tab/>
        <w:t>The AF provides 5G VN group data information through NEF to UDM (GPSI, DNN, S-NSSAI and 5G VN Group service area).</w:t>
      </w:r>
    </w:p>
    <w:p w14:paraId="1E8FA362" w14:textId="77777777" w:rsidR="00333336" w:rsidRDefault="00333336" w:rsidP="00333336">
      <w:pPr>
        <w:pStyle w:val="B1"/>
      </w:pPr>
      <w:r>
        <w:t>2.</w:t>
      </w:r>
      <w:r>
        <w:tab/>
        <w:t>AMF is configured with LADN information (LADN service area, LADN DNN).</w:t>
      </w:r>
    </w:p>
    <w:p w14:paraId="07A41ECE" w14:textId="77777777" w:rsidR="00333336" w:rsidRDefault="00333336" w:rsidP="00333336">
      <w:pPr>
        <w:pStyle w:val="B1"/>
      </w:pPr>
      <w:r>
        <w:t>3.</w:t>
      </w:r>
      <w:r>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48D0099D" w:rsidR="00333336" w:rsidRDefault="00333336" w:rsidP="00333336">
      <w:pPr>
        <w:pStyle w:val="B1"/>
      </w:pPr>
      <w:r>
        <w:t>4.</w:t>
      </w:r>
      <w:r>
        <w:tab/>
        <w:t xml:space="preserve">UE has the information of LADN DNN and LADN service area (the one which the AMF send to the UE in step 3). UE can request </w:t>
      </w:r>
      <w:del w:id="1825" w:author="S2-2203803" w:date="2022-05-20T08:40:00Z">
        <w:r w:rsidDel="00A6208B">
          <w:delText xml:space="preserve">the LADN DNN </w:delText>
        </w:r>
      </w:del>
      <w:r>
        <w:t>PDU session establishment</w:t>
      </w:r>
      <w:ins w:id="1826" w:author="S2-2203803" w:date="2022-05-20T08:40:00Z">
        <w:r w:rsidR="00A6208B">
          <w:rPr>
            <w:lang w:eastAsia="zh-CN"/>
          </w:rPr>
          <w:t xml:space="preserve"> for the LADN DNN</w:t>
        </w:r>
      </w:ins>
      <w:r>
        <w:t xml:space="preserve">, and AMF and SMF handle the PDU session establishment request as </w:t>
      </w:r>
      <w:del w:id="1827" w:author="S2-2203803" w:date="2022-05-20T08:40:00Z">
        <w:r w:rsidDel="00A6208B">
          <w:delText xml:space="preserve">the LADN DNN </w:delText>
        </w:r>
      </w:del>
      <w:r>
        <w:t>PDU session</w:t>
      </w:r>
      <w:ins w:id="1828" w:author="S2-2203803" w:date="2022-05-20T08:40:00Z">
        <w:r w:rsidR="00A6208B">
          <w:rPr>
            <w:lang w:eastAsia="zh-CN"/>
          </w:rPr>
          <w:t xml:space="preserve"> for the LADN DNN</w:t>
        </w:r>
      </w:ins>
      <w:r>
        <w:t>.</w:t>
      </w:r>
    </w:p>
    <w:p w14:paraId="5C05AD65" w14:textId="1390C83A" w:rsidR="00094698" w:rsidRPr="00545E10" w:rsidRDefault="00094698" w:rsidP="007F481A">
      <w:pPr>
        <w:pStyle w:val="3"/>
      </w:pPr>
      <w:bookmarkStart w:id="1829" w:name="_Toc92875664"/>
      <w:bookmarkStart w:id="1830" w:name="_Toc93070688"/>
      <w:bookmarkStart w:id="1831" w:name="_Toc97036722"/>
      <w:bookmarkStart w:id="1832" w:name="_Toc104284974"/>
      <w:r w:rsidRPr="00545E10">
        <w:t>6.</w:t>
      </w:r>
      <w:r w:rsidR="00EA16EF" w:rsidRPr="00545E10">
        <w:t>10</w:t>
      </w:r>
      <w:r w:rsidRPr="00545E10">
        <w:t>.4</w:t>
      </w:r>
      <w:r w:rsidRPr="00545E10">
        <w:tab/>
      </w:r>
      <w:bookmarkEnd w:id="1829"/>
      <w:r w:rsidRPr="00545E10">
        <w:t>Impacts on services, entities and interfaces</w:t>
      </w:r>
      <w:bookmarkEnd w:id="1830"/>
      <w:bookmarkEnd w:id="1831"/>
      <w:bookmarkEnd w:id="1832"/>
    </w:p>
    <w:p w14:paraId="60D9D0BC" w14:textId="77777777" w:rsidR="00094698" w:rsidRPr="00545E10" w:rsidRDefault="00094698" w:rsidP="00094698">
      <w:pPr>
        <w:rPr>
          <w:lang w:eastAsia="zh-CN"/>
        </w:rPr>
      </w:pPr>
      <w:r w:rsidRPr="00545E10">
        <w:rPr>
          <w:lang w:eastAsia="zh-CN"/>
        </w:rPr>
        <w:t>AMF:</w:t>
      </w:r>
    </w:p>
    <w:p w14:paraId="1A6023A8" w14:textId="7293204D" w:rsidR="00094698" w:rsidRPr="00545E10" w:rsidRDefault="00DE4B4E" w:rsidP="009C68B2">
      <w:pPr>
        <w:pStyle w:val="B1"/>
        <w:rPr>
          <w:lang w:eastAsia="zh-CN"/>
        </w:rPr>
      </w:pPr>
      <w:r w:rsidRPr="00545E10">
        <w:rPr>
          <w:lang w:eastAsia="zh-CN"/>
        </w:rPr>
        <w:t>-</w:t>
      </w:r>
      <w:r w:rsidRPr="00545E10">
        <w:rPr>
          <w:lang w:eastAsia="zh-CN"/>
        </w:rPr>
        <w:tab/>
      </w:r>
      <w:r w:rsidR="00094698" w:rsidRPr="00545E10">
        <w:rPr>
          <w:lang w:eastAsia="zh-CN"/>
        </w:rPr>
        <w:t>Capability enhancement to compare the LADN service area and 5G VN group service area, and then generate the overlapped service area as the new LADN service area.</w:t>
      </w:r>
    </w:p>
    <w:p w14:paraId="04ACCE22" w14:textId="17080442" w:rsidR="00592DF0" w:rsidRPr="00545E10" w:rsidRDefault="00592DF0" w:rsidP="00592DF0">
      <w:pPr>
        <w:pStyle w:val="2"/>
      </w:pPr>
      <w:bookmarkStart w:id="1833" w:name="_Toc104284975"/>
      <w:r w:rsidRPr="00545E10">
        <w:rPr>
          <w:lang w:eastAsia="zh-CN"/>
        </w:rPr>
        <w:t>6.</w:t>
      </w:r>
      <w:r w:rsidR="008C5AD3" w:rsidRPr="00545E10">
        <w:rPr>
          <w:lang w:eastAsia="zh-CN"/>
        </w:rPr>
        <w:t>11</w:t>
      </w:r>
      <w:r w:rsidRPr="00545E10">
        <w:rPr>
          <w:lang w:eastAsia="ko-KR"/>
        </w:rPr>
        <w:tab/>
      </w:r>
      <w:r w:rsidRPr="00545E10">
        <w:t>Solution</w:t>
      </w:r>
      <w:r w:rsidRPr="00545E10">
        <w:rPr>
          <w:lang w:eastAsia="zh-CN"/>
        </w:rPr>
        <w:t xml:space="preserve"> #</w:t>
      </w:r>
      <w:r w:rsidR="008C5AD3" w:rsidRPr="00545E10">
        <w:rPr>
          <w:lang w:eastAsia="zh-CN"/>
        </w:rPr>
        <w:t>11</w:t>
      </w:r>
      <w:r w:rsidRPr="00545E10">
        <w:t>: Support for group status event reporting</w:t>
      </w:r>
      <w:bookmarkEnd w:id="1833"/>
    </w:p>
    <w:p w14:paraId="746CA8A5" w14:textId="7102F43B" w:rsidR="00592DF0" w:rsidRPr="00545E10" w:rsidRDefault="00592DF0" w:rsidP="00592DF0">
      <w:pPr>
        <w:pStyle w:val="3"/>
        <w:rPr>
          <w:lang w:eastAsia="ko-KR"/>
        </w:rPr>
      </w:pPr>
      <w:bookmarkStart w:id="1834" w:name="_Toc104284976"/>
      <w:r w:rsidRPr="00545E10">
        <w:rPr>
          <w:lang w:eastAsia="ko-KR"/>
        </w:rPr>
        <w:t>6.</w:t>
      </w:r>
      <w:r w:rsidR="008C5AD3" w:rsidRPr="00545E10">
        <w:rPr>
          <w:lang w:eastAsia="ko-KR"/>
        </w:rPr>
        <w:t>11</w:t>
      </w:r>
      <w:r w:rsidRPr="00545E10">
        <w:rPr>
          <w:lang w:eastAsia="ko-KR"/>
        </w:rPr>
        <w:t>.1</w:t>
      </w:r>
      <w:r w:rsidRPr="00545E10">
        <w:rPr>
          <w:lang w:eastAsia="ko-KR"/>
        </w:rPr>
        <w:tab/>
        <w:t>Introduction</w:t>
      </w:r>
      <w:bookmarkEnd w:id="1834"/>
    </w:p>
    <w:p w14:paraId="078EA7EC" w14:textId="77777777" w:rsidR="00592DF0" w:rsidRPr="00545E10" w:rsidRDefault="00592DF0" w:rsidP="00592DF0">
      <w:pPr>
        <w:rPr>
          <w:rFonts w:eastAsia="SimSun"/>
          <w:lang w:eastAsia="zh-CN"/>
        </w:rPr>
      </w:pPr>
      <w:r w:rsidRPr="00545E10">
        <w:rPr>
          <w:rFonts w:eastAsia="SimSun"/>
          <w:lang w:eastAsia="zh-CN"/>
        </w:rPr>
        <w:t xml:space="preserve">This solution aims to address the key issue #2: enhance group status event reporting, it addresses particularly </w:t>
      </w:r>
      <w:r w:rsidRPr="00545E10">
        <w:rPr>
          <w:lang w:eastAsia="zh-CN"/>
        </w:rPr>
        <w:t xml:space="preserve">how to </w:t>
      </w:r>
      <w:r w:rsidRPr="00545E10">
        <w:t>enable the 5G VN group status event reporting.</w:t>
      </w:r>
    </w:p>
    <w:p w14:paraId="06CCC475" w14:textId="390C1A0B" w:rsidR="00592DF0" w:rsidRPr="00545E10" w:rsidRDefault="00592DF0" w:rsidP="00592DF0">
      <w:pPr>
        <w:pStyle w:val="3"/>
        <w:rPr>
          <w:rFonts w:eastAsia="SimSun"/>
          <w:lang w:eastAsia="ko-KR"/>
        </w:rPr>
      </w:pPr>
      <w:bookmarkStart w:id="1835" w:name="_Toc104284977"/>
      <w:r w:rsidRPr="00545E10">
        <w:rPr>
          <w:lang w:eastAsia="ko-KR"/>
        </w:rPr>
        <w:t>6.</w:t>
      </w:r>
      <w:r w:rsidR="008C5AD3" w:rsidRPr="00545E10">
        <w:rPr>
          <w:lang w:eastAsia="ko-KR"/>
        </w:rPr>
        <w:t>11</w:t>
      </w:r>
      <w:r w:rsidRPr="00545E10">
        <w:rPr>
          <w:lang w:eastAsia="ko-KR"/>
        </w:rPr>
        <w:t>.2</w:t>
      </w:r>
      <w:r w:rsidRPr="00545E10">
        <w:rPr>
          <w:lang w:eastAsia="ko-KR"/>
        </w:rPr>
        <w:tab/>
        <w:t>Functional Description</w:t>
      </w:r>
      <w:bookmarkEnd w:id="1835"/>
    </w:p>
    <w:p w14:paraId="7899670F" w14:textId="77777777" w:rsidR="00592DF0" w:rsidRPr="00545E10" w:rsidRDefault="00592DF0" w:rsidP="00592DF0">
      <w:pPr>
        <w:rPr>
          <w:lang w:eastAsia="zh-CN"/>
        </w:rPr>
      </w:pPr>
      <w:r w:rsidRPr="00545E10">
        <w:rPr>
          <w:rFonts w:eastAsia="SimSun"/>
          <w:lang w:eastAsia="zh-CN"/>
        </w:rPr>
        <w:t xml:space="preserve">To </w:t>
      </w:r>
      <w:r w:rsidRPr="00545E10">
        <w:t>enable the 5G VN group status event reporting</w:t>
      </w:r>
      <w:r w:rsidRPr="00545E10">
        <w:rPr>
          <w:lang w:eastAsia="zh-CN"/>
        </w:rPr>
        <w:t>, this solution follows the principles or assumptions below:</w:t>
      </w:r>
    </w:p>
    <w:p w14:paraId="22D902D4" w14:textId="77777777" w:rsidR="0022167A" w:rsidRDefault="0022167A" w:rsidP="0022167A">
      <w:pPr>
        <w:pStyle w:val="B1"/>
        <w:rPr>
          <w:lang w:eastAsia="zh-CN"/>
        </w:rPr>
      </w:pPr>
      <w:r>
        <w:rPr>
          <w:lang w:eastAsia="zh-CN"/>
        </w:rPr>
        <w:t>-</w:t>
      </w:r>
      <w:r>
        <w:rPr>
          <w:lang w:eastAsia="zh-CN"/>
        </w:rPr>
        <w:tab/>
        <w:t>Enhance the event exposure service by introducing the new "group status event" monitoring event for a group.</w:t>
      </w:r>
    </w:p>
    <w:p w14:paraId="04DA0120" w14:textId="77777777" w:rsidR="0022167A" w:rsidRDefault="0022167A" w:rsidP="0022167A">
      <w:pPr>
        <w:pStyle w:val="B1"/>
        <w:rPr>
          <w:lang w:eastAsia="zh-CN"/>
        </w:rPr>
      </w:pPr>
      <w:r>
        <w:rPr>
          <w:lang w:eastAsia="zh-CN"/>
        </w:rPr>
        <w:lastRenderedPageBreak/>
        <w:t>-</w:t>
      </w:r>
      <w:r>
        <w:rPr>
          <w:lang w:eastAsia="zh-CN"/>
        </w:rPr>
        <w:tab/>
        <w:t>NEF can retrieve from UDR the group subscription data including the group membership, which can be used by NEF to transform the subscription to the "group status event" to subscription to monitoring event (s) e.g. "PDU Session Status ", "Registration state changes", "Area Of Interest", monitoring event for each UE group member.</w:t>
      </w:r>
    </w:p>
    <w:p w14:paraId="38D44840" w14:textId="0B346A96" w:rsidR="0022167A" w:rsidRDefault="0022167A" w:rsidP="0022167A">
      <w:pPr>
        <w:pStyle w:val="B1"/>
        <w:rPr>
          <w:lang w:eastAsia="zh-CN"/>
        </w:rPr>
      </w:pPr>
      <w:r>
        <w:rPr>
          <w:lang w:eastAsia="zh-CN"/>
        </w:rPr>
        <w:t>-</w:t>
      </w:r>
      <w:r>
        <w:rPr>
          <w:lang w:eastAsia="zh-CN"/>
        </w:rPr>
        <w:tab/>
        <w:t xml:space="preserve">NEF can subscribe to the notification for the corresponding mentoring event (s) for each UE group member within the 5GC using existing mechanism as defined in clause 4.15.3 of </w:t>
      </w:r>
      <w:r w:rsidR="005C588E">
        <w:rPr>
          <w:lang w:eastAsia="zh-CN"/>
        </w:rPr>
        <w:t>TS 23.502 [</w:t>
      </w:r>
      <w:r>
        <w:rPr>
          <w:lang w:eastAsia="zh-CN"/>
        </w:rPr>
        <w:t>3].</w:t>
      </w:r>
    </w:p>
    <w:p w14:paraId="7277B07A" w14:textId="77777777" w:rsidR="0022167A" w:rsidRDefault="0022167A" w:rsidP="0022167A">
      <w:pPr>
        <w:pStyle w:val="B1"/>
        <w:rPr>
          <w:lang w:eastAsia="zh-CN"/>
        </w:rPr>
      </w:pPr>
      <w:r>
        <w:rPr>
          <w:lang w:eastAsia="zh-CN"/>
        </w:rPr>
        <w:t>-</w:t>
      </w:r>
      <w:r>
        <w:rPr>
          <w:lang w:eastAsia="zh-CN"/>
        </w:rPr>
        <w:tab/>
        <w:t>When subscription to the "group status event"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"group status event" monitoring event. The notification can include the Group ID, list of UE IDs and Event Reporting information for the affected group members.</w:t>
      </w:r>
    </w:p>
    <w:p w14:paraId="300904BF" w14:textId="3213F6F1" w:rsidR="00592DF0" w:rsidRPr="00545E10" w:rsidRDefault="0022167A" w:rsidP="0022167A">
      <w:pPr>
        <w:rPr>
          <w:lang w:eastAsia="zh-CN"/>
        </w:rPr>
      </w:pPr>
      <w:r>
        <w:rPr>
          <w:lang w:eastAsia="zh-CN"/>
        </w:rPr>
        <w:t>Figure 6.11.2-1 depicts the architecture to support group status event reporting:</w:t>
      </w:r>
    </w:p>
    <w:p w14:paraId="7BBA4086" w14:textId="77777777" w:rsidR="00592DF0" w:rsidRPr="00545E10" w:rsidRDefault="00592DF0" w:rsidP="005C588E">
      <w:pPr>
        <w:pStyle w:val="TH"/>
        <w:rPr>
          <w:lang w:eastAsia="en-US"/>
        </w:rPr>
      </w:pPr>
      <w:r w:rsidRPr="005C588E">
        <w:rPr>
          <w:rFonts w:eastAsia="SimSun"/>
        </w:rPr>
        <w:object w:dxaOrig="8490" w:dyaOrig="4035" w14:anchorId="7478C267">
          <v:shape id="_x0000_i1050" type="#_x0000_t75" style="width:424.5pt;height:201.45pt" o:ole="">
            <v:imagedata r:id="rId66" o:title=""/>
          </v:shape>
          <o:OLEObject Type="Embed" ProgID="Visio.Drawing.15" ShapeID="_x0000_i1050" DrawAspect="Content" ObjectID="_1714969917" r:id="rId67"/>
        </w:object>
      </w:r>
    </w:p>
    <w:p w14:paraId="334A5376" w14:textId="2688A235" w:rsidR="00592DF0" w:rsidRPr="00545E10" w:rsidRDefault="00592DF0" w:rsidP="00592DF0">
      <w:pPr>
        <w:pStyle w:val="TF"/>
        <w:rPr>
          <w:lang w:eastAsia="en-US"/>
        </w:rPr>
      </w:pPr>
      <w:r w:rsidRPr="00545E10">
        <w:t>Figure 6.</w:t>
      </w:r>
      <w:r w:rsidR="008C5AD3" w:rsidRPr="00545E10">
        <w:t>11</w:t>
      </w:r>
      <w:r w:rsidRPr="00545E10">
        <w:t>.2-1: Architecture to support group status event reporting</w:t>
      </w:r>
    </w:p>
    <w:p w14:paraId="4570963B" w14:textId="538B0D67" w:rsidR="00592DF0" w:rsidRPr="00545E10" w:rsidRDefault="00592DF0" w:rsidP="00592DF0">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 xml:space="preserve">Application Function that interacts with NEF to subscribe to the notification of </w:t>
      </w:r>
      <w:r w:rsidR="00333336">
        <w:rPr>
          <w:lang w:eastAsia="zh-CN"/>
        </w:rPr>
        <w:t>"</w:t>
      </w:r>
      <w:r w:rsidRPr="00545E10">
        <w:t>group status event</w:t>
      </w:r>
      <w:r w:rsidR="00333336">
        <w:rPr>
          <w:lang w:eastAsia="zh-CN"/>
        </w:rPr>
        <w:t>"</w:t>
      </w:r>
      <w:r w:rsidRPr="00545E10">
        <w:t xml:space="preserve"> so as to be informed of the group status event reporting.</w:t>
      </w:r>
    </w:p>
    <w:p w14:paraId="0B403066" w14:textId="3FD632F2" w:rsidR="00592DF0" w:rsidRPr="00545E10" w:rsidRDefault="00592DF0" w:rsidP="00592DF0">
      <w:pPr>
        <w:rPr>
          <w:rFonts w:eastAsia="MS Mincho"/>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transforming the subscription for </w:t>
      </w:r>
      <w:r w:rsidR="00333336">
        <w:rPr>
          <w:lang w:eastAsia="zh-CN"/>
        </w:rPr>
        <w:t>"</w:t>
      </w:r>
      <w:r w:rsidRPr="00545E10">
        <w:t>group status event</w:t>
      </w:r>
      <w:r w:rsidR="00333336">
        <w:t>"</w:t>
      </w:r>
      <w:r w:rsidRPr="00545E10">
        <w:t xml:space="preserve"> to subscription to monitoring events (</w:t>
      </w:r>
      <w:r w:rsidRPr="00545E10">
        <w:rPr>
          <w:lang w:eastAsia="zh-CN"/>
        </w:rPr>
        <w:t xml:space="preserve">e.g. </w:t>
      </w:r>
      <w:r w:rsidR="00333336">
        <w:rPr>
          <w:lang w:eastAsia="zh-CN"/>
        </w:rPr>
        <w:t>"</w:t>
      </w:r>
      <w:r w:rsidRPr="00545E10">
        <w:rPr>
          <w:lang w:eastAsia="ko-KR"/>
        </w:rPr>
        <w:t>PDU Session Status</w:t>
      </w:r>
      <w:r w:rsidRPr="00545E10">
        <w:rPr>
          <w:lang w:eastAsia="zh-CN"/>
        </w:rPr>
        <w:t xml:space="preserve"> </w:t>
      </w:r>
      <w:r w:rsidR="00333336">
        <w:rPr>
          <w:lang w:eastAsia="zh-CN"/>
        </w:rPr>
        <w:t>"</w:t>
      </w:r>
      <w:r w:rsidRPr="00545E10">
        <w:rPr>
          <w:lang w:eastAsia="zh-CN"/>
        </w:rPr>
        <w:t xml:space="preserve">, </w:t>
      </w:r>
      <w:r w:rsidR="00333336">
        <w:rPr>
          <w:lang w:eastAsia="zh-CN"/>
        </w:rPr>
        <w:t>"</w:t>
      </w:r>
      <w:r w:rsidRPr="00545E10">
        <w:rPr>
          <w:lang w:eastAsia="zh-CN"/>
        </w:rPr>
        <w:t>Registration state changes</w:t>
      </w:r>
      <w:r w:rsidR="00333336">
        <w:rPr>
          <w:lang w:eastAsia="zh-CN"/>
        </w:rPr>
        <w:t>"</w:t>
      </w:r>
      <w:r w:rsidRPr="00545E10">
        <w:rPr>
          <w:lang w:eastAsia="zh-CN"/>
        </w:rPr>
        <w:t xml:space="preserve">, </w:t>
      </w:r>
      <w:r w:rsidR="00333336">
        <w:rPr>
          <w:lang w:eastAsia="zh-CN"/>
        </w:rPr>
        <w:t>"</w:t>
      </w:r>
      <w:r w:rsidRPr="00545E10">
        <w:rPr>
          <w:lang w:eastAsia="ko-KR"/>
        </w:rPr>
        <w:t>Area Of Interest</w:t>
      </w:r>
      <w:r w:rsidR="00333336">
        <w:rPr>
          <w:lang w:eastAsia="zh-CN"/>
        </w:rPr>
        <w:t>"</w:t>
      </w:r>
      <w:r w:rsidRPr="00545E10">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6029630D" w:rsidR="00592DF0" w:rsidRPr="00545E10" w:rsidRDefault="00592DF0" w:rsidP="00592DF0">
      <w:pPr>
        <w:rPr>
          <w:lang w:eastAsia="zh-CN"/>
        </w:rPr>
      </w:pPr>
      <w:r w:rsidRPr="00545E10">
        <w:rPr>
          <w:rFonts w:eastAsia="SimSun"/>
          <w:b/>
          <w:bCs/>
          <w:lang w:eastAsia="zh-CN"/>
        </w:rPr>
        <w:t>UDR:</w:t>
      </w:r>
      <w:r w:rsidRPr="00545E10">
        <w:rPr>
          <w:rFonts w:eastAsia="SimSun"/>
          <w:lang w:eastAsia="zh-CN"/>
        </w:rPr>
        <w:t xml:space="preserve"> Store </w:t>
      </w:r>
      <w:r w:rsidRPr="00545E10">
        <w:rPr>
          <w:lang w:eastAsia="zh-CN"/>
        </w:rPr>
        <w:t xml:space="preserve">the group subscription data including group membership. It can provide the group subscription data to NEF as the response to query request or as the notification to </w:t>
      </w:r>
      <w:r w:rsidR="00333336">
        <w:rPr>
          <w:lang w:eastAsia="zh-CN"/>
        </w:rPr>
        <w:t>"</w:t>
      </w:r>
      <w:r w:rsidRPr="00545E10">
        <w:rPr>
          <w:lang w:eastAsia="zh-CN"/>
        </w:rPr>
        <w:t>group subscription data</w:t>
      </w:r>
      <w:r w:rsidR="00333336">
        <w:rPr>
          <w:lang w:eastAsia="zh-CN"/>
        </w:rPr>
        <w:t>"</w:t>
      </w:r>
      <w:r w:rsidRPr="00545E10">
        <w:rPr>
          <w:lang w:eastAsia="zh-CN"/>
        </w:rPr>
        <w:t xml:space="preserve"> change.</w:t>
      </w:r>
    </w:p>
    <w:p w14:paraId="23878B03" w14:textId="0ECE7275" w:rsidR="00592DF0" w:rsidRPr="00545E10" w:rsidRDefault="00592DF0" w:rsidP="00592DF0">
      <w:pPr>
        <w:pStyle w:val="3"/>
      </w:pPr>
      <w:bookmarkStart w:id="1836" w:name="_Toc104284978"/>
      <w:r w:rsidRPr="00545E10">
        <w:t>6.</w:t>
      </w:r>
      <w:r w:rsidR="008C5AD3" w:rsidRPr="00545E10">
        <w:t>11</w:t>
      </w:r>
      <w:r w:rsidRPr="00545E10">
        <w:t>.3</w:t>
      </w:r>
      <w:r w:rsidRPr="00545E10">
        <w:tab/>
        <w:t>Procedures</w:t>
      </w:r>
      <w:bookmarkEnd w:id="1836"/>
    </w:p>
    <w:p w14:paraId="21ECAF62" w14:textId="6D883841" w:rsidR="00592DF0" w:rsidRPr="00545E10" w:rsidRDefault="00592DF0" w:rsidP="00592DF0">
      <w:pPr>
        <w:rPr>
          <w:rFonts w:eastAsia="SimSun"/>
          <w:lang w:eastAsia="zh-CN"/>
        </w:rPr>
      </w:pPr>
      <w:r w:rsidRPr="00545E10">
        <w:rPr>
          <w:lang w:eastAsia="ko-KR"/>
        </w:rPr>
        <w:t xml:space="preserve">Figure </w:t>
      </w:r>
      <w:r w:rsidRPr="00545E10">
        <w:t>6.</w:t>
      </w:r>
      <w:r w:rsidR="008C5AD3" w:rsidRPr="00545E10">
        <w:t>11</w:t>
      </w:r>
      <w:r w:rsidRPr="00545E10">
        <w:t>.3-1</w:t>
      </w:r>
      <w:r w:rsidRPr="00545E10">
        <w:rPr>
          <w:lang w:eastAsia="ko-KR"/>
        </w:rPr>
        <w:t xml:space="preserve"> outlines the procedure for </w:t>
      </w:r>
      <w:r w:rsidRPr="00545E10">
        <w:t>support of group status event reporting</w:t>
      </w:r>
      <w:r w:rsidRPr="00545E10">
        <w:rPr>
          <w:lang w:eastAsia="zh-CN"/>
        </w:rPr>
        <w:t>.</w:t>
      </w:r>
    </w:p>
    <w:p w14:paraId="10110C69" w14:textId="77777777" w:rsidR="00592DF0" w:rsidRPr="00545E10" w:rsidRDefault="00592DF0" w:rsidP="00592DF0">
      <w:pPr>
        <w:pStyle w:val="TH"/>
      </w:pPr>
      <w:r w:rsidRPr="00545E10">
        <w:object w:dxaOrig="7050" w:dyaOrig="4905" w14:anchorId="57C6E785">
          <v:shape id="_x0000_i1051" type="#_x0000_t75" style="width:352.5pt;height:245.55pt" o:ole="">
            <v:imagedata r:id="rId68" o:title=""/>
          </v:shape>
          <o:OLEObject Type="Embed" ProgID="Visio.Drawing.11" ShapeID="_x0000_i1051" DrawAspect="Content" ObjectID="_1714969918" r:id="rId69"/>
        </w:object>
      </w:r>
    </w:p>
    <w:p w14:paraId="7915C865" w14:textId="3485E6BD" w:rsidR="00592DF0" w:rsidRPr="00545E10" w:rsidRDefault="00592DF0" w:rsidP="00592DF0">
      <w:pPr>
        <w:pStyle w:val="TF"/>
      </w:pPr>
      <w:r w:rsidRPr="00545E10">
        <w:t>Figure 6.</w:t>
      </w:r>
      <w:r w:rsidR="008C5AD3" w:rsidRPr="00545E10">
        <w:t>11</w:t>
      </w:r>
      <w:r w:rsidRPr="00545E10">
        <w:t>.3-1: Procedures for support of group status event reporting</w:t>
      </w:r>
    </w:p>
    <w:p w14:paraId="53B5C9FE" w14:textId="1080F116" w:rsidR="00592DF0" w:rsidRPr="00545E10" w:rsidRDefault="00592DF0" w:rsidP="00592DF0">
      <w:pPr>
        <w:pStyle w:val="B1"/>
      </w:pPr>
      <w:r w:rsidRPr="00545E10">
        <w:t>1.</w:t>
      </w:r>
      <w:r w:rsidRPr="00545E10">
        <w:tab/>
        <w:t xml:space="preserve">The AF subscribes to </w:t>
      </w:r>
      <w:r w:rsidR="00333336">
        <w:t>"</w:t>
      </w:r>
      <w:r w:rsidRPr="00545E10">
        <w:t>group status event</w:t>
      </w:r>
      <w:r w:rsidR="00333336">
        <w:t>"</w:t>
      </w:r>
      <w:r w:rsidRPr="00545E10">
        <w:t xml:space="preserve"> by sending Nnef_EventExposure_Subscribe Request (Group ID, Event ID: group status event, Event Filter: Status Information, </w:t>
      </w:r>
      <w:r w:rsidRPr="00545E10">
        <w:rPr>
          <w:lang w:eastAsia="zh-CN"/>
        </w:rPr>
        <w:t>Event Reporting Information</w:t>
      </w:r>
      <w:r w:rsidRPr="00545E10">
        <w:t>).</w:t>
      </w:r>
    </w:p>
    <w:p w14:paraId="0013067F" w14:textId="77777777" w:rsidR="00592DF0" w:rsidRPr="00545E10" w:rsidRDefault="00592DF0" w:rsidP="00592DF0">
      <w:pPr>
        <w:pStyle w:val="B1"/>
      </w:pPr>
      <w:r w:rsidRPr="00545E10">
        <w:tab/>
        <w:t>Group ID identifies the target Group.</w:t>
      </w:r>
    </w:p>
    <w:p w14:paraId="74ECD4DB" w14:textId="3CC72DC3" w:rsidR="00592DF0" w:rsidRPr="00545E10" w:rsidRDefault="00592DF0" w:rsidP="00592DF0">
      <w:pPr>
        <w:pStyle w:val="B1"/>
      </w:pPr>
      <w:r w:rsidRPr="00545E10">
        <w:tab/>
        <w:t xml:space="preserve">Event ID indicates the </w:t>
      </w:r>
      <w:r w:rsidR="00333336">
        <w:t>"</w:t>
      </w:r>
      <w:r w:rsidRPr="00545E10">
        <w:t>group status event</w:t>
      </w:r>
      <w:r w:rsidR="00333336">
        <w:t>"</w:t>
      </w:r>
      <w:r w:rsidRPr="00545E10">
        <w:t xml:space="preserve"> the AF wants to subscribe to.</w:t>
      </w:r>
    </w:p>
    <w:p w14:paraId="3CAEC188" w14:textId="77777777" w:rsidR="00592DF0" w:rsidRPr="00545E10" w:rsidRDefault="00592DF0" w:rsidP="00592DF0">
      <w:pPr>
        <w:pStyle w:val="B1"/>
      </w:pPr>
      <w:r w:rsidRPr="00545E10">
        <w:tab/>
        <w:t>Event Filter indicates the exact status information (e.g. PDU Session status, Registration state, UE Presence in Group Service Area) the AF is interested in.</w:t>
      </w:r>
    </w:p>
    <w:p w14:paraId="17435C25" w14:textId="36B77D10" w:rsidR="00592DF0" w:rsidRPr="00545E10" w:rsidRDefault="00592DF0" w:rsidP="00592DF0">
      <w:pPr>
        <w:pStyle w:val="B1"/>
      </w:pPr>
      <w:r w:rsidRPr="00545E10">
        <w:tab/>
      </w:r>
      <w:r w:rsidRPr="00545E10">
        <w:rPr>
          <w:lang w:eastAsia="zh-CN"/>
        </w:rPr>
        <w:t xml:space="preserve">Event Reporting Information can include the parameters defined in clause </w:t>
      </w:r>
      <w:r w:rsidRPr="00545E10">
        <w:rPr>
          <w:rFonts w:eastAsia="SimSun"/>
        </w:rPr>
        <w:t xml:space="preserve">4.15.1 of </w:t>
      </w:r>
      <w:r w:rsidR="005C588E" w:rsidRPr="00545E10">
        <w:rPr>
          <w:rFonts w:eastAsia="SimSun"/>
        </w:rPr>
        <w:t>TS</w:t>
      </w:r>
      <w:r w:rsidR="005C588E">
        <w:rPr>
          <w:rFonts w:eastAsia="SimSun"/>
        </w:rPr>
        <w:t> </w:t>
      </w:r>
      <w:r w:rsidR="005C588E" w:rsidRPr="00545E10">
        <w:rPr>
          <w:rFonts w:eastAsia="SimSun"/>
        </w:rPr>
        <w:t>23.502</w:t>
      </w:r>
      <w:r w:rsidR="005C588E">
        <w:rPr>
          <w:rFonts w:eastAsia="SimSun"/>
        </w:rPr>
        <w:t> </w:t>
      </w:r>
      <w:r w:rsidR="005C588E" w:rsidRPr="00545E10">
        <w:rPr>
          <w:rFonts w:eastAsia="SimSun"/>
        </w:rPr>
        <w:t>[</w:t>
      </w:r>
      <w:r w:rsidRPr="00545E10">
        <w:rPr>
          <w:rFonts w:eastAsia="SimSun"/>
        </w:rPr>
        <w:t>3]</w:t>
      </w:r>
      <w:r w:rsidRPr="00545E10">
        <w:t>.</w:t>
      </w:r>
    </w:p>
    <w:p w14:paraId="0E32B3D6" w14:textId="77777777" w:rsidR="00592DF0" w:rsidRPr="00545E10" w:rsidRDefault="00592DF0" w:rsidP="00592DF0">
      <w:pPr>
        <w:pStyle w:val="B1"/>
      </w:pPr>
      <w:r w:rsidRPr="00545E10">
        <w:tab/>
        <w:t>The event reporting subscription is authorized by the NEF, the NEF records the association of the event trigger and the requester identity.</w:t>
      </w:r>
    </w:p>
    <w:p w14:paraId="4A29DBA7" w14:textId="153ED5FD" w:rsidR="00592DF0" w:rsidRPr="00545E10" w:rsidRDefault="00592DF0" w:rsidP="00592DF0">
      <w:pPr>
        <w:pStyle w:val="B1"/>
      </w:pPr>
      <w:r w:rsidRPr="00545E10">
        <w:t>2.</w:t>
      </w:r>
      <w:r w:rsidRPr="00545E10">
        <w:tab/>
        <w:t xml:space="preserve">The NEF reads from UDR, by means of Nudr_DM_Query, corresponding group subscription data in order to transform the subscription for </w:t>
      </w:r>
      <w:r w:rsidR="00333336">
        <w:t>"</w:t>
      </w:r>
      <w:r w:rsidRPr="00545E10">
        <w:t>group status event</w:t>
      </w:r>
      <w:r w:rsidR="00333336">
        <w:t>"</w:t>
      </w:r>
      <w:r w:rsidRPr="00545E10">
        <w:t xml:space="preserve"> to subscription to monitoring events (e.g. </w:t>
      </w:r>
      <w:r w:rsidR="00333336">
        <w:t>"</w:t>
      </w:r>
      <w:r w:rsidRPr="00545E10">
        <w:t>PDU Session Status</w:t>
      </w:r>
      <w:r w:rsidR="00333336">
        <w:t>"</w:t>
      </w:r>
      <w:r w:rsidRPr="00545E10">
        <w:t xml:space="preserve">, </w:t>
      </w:r>
      <w:r w:rsidR="00333336">
        <w:t>"</w:t>
      </w:r>
      <w:r w:rsidRPr="00545E10">
        <w:t>Registration state changes</w:t>
      </w:r>
      <w:r w:rsidR="00333336">
        <w:t>"</w:t>
      </w:r>
      <w:r w:rsidRPr="00545E10">
        <w:t xml:space="preserve">, </w:t>
      </w:r>
      <w:r w:rsidR="00333336">
        <w:t>"</w:t>
      </w:r>
      <w:r w:rsidRPr="00545E10">
        <w:t>Area Of Interest</w:t>
      </w:r>
      <w:r w:rsidR="00333336">
        <w:t>"</w:t>
      </w:r>
      <w:r w:rsidRPr="00545E10">
        <w:t>) for each UE group member within the group according to group subscription data received from UDR.</w:t>
      </w:r>
    </w:p>
    <w:p w14:paraId="42DC7760" w14:textId="0F88B09E" w:rsidR="00592DF0" w:rsidRPr="00545E10" w:rsidRDefault="00592DF0" w:rsidP="00592DF0">
      <w:pPr>
        <w:pStyle w:val="B1"/>
      </w:pPr>
      <w:r w:rsidRPr="00545E10">
        <w:t>3.</w:t>
      </w:r>
      <w:r w:rsidRPr="00545E10">
        <w:tab/>
        <w:t xml:space="preserve">[Conditional] If the NEF determines to subscribe to </w:t>
      </w:r>
      <w:r w:rsidR="00333336">
        <w:t>"</w:t>
      </w:r>
      <w:r w:rsidRPr="00545E10">
        <w:t>Registration state changes</w:t>
      </w:r>
      <w:r w:rsidR="00333336">
        <w:t>"</w:t>
      </w:r>
      <w:r w:rsidRPr="00545E10">
        <w:t xml:space="preserve"> monitoring event for each UE group member in the group, the NEF retrieves the serving AMF for each group member from UDM via </w:t>
      </w:r>
      <w:r w:rsidRPr="00545E10">
        <w:rPr>
          <w:lang w:eastAsia="zh-CN"/>
        </w:rPr>
        <w:t>Nudm_UECM_Get and</w:t>
      </w:r>
      <w:r w:rsidRPr="00545E10">
        <w:t xml:space="preserve"> sends for each UE group member to AMF the Namf_EventExposure_Subscribe Request with </w:t>
      </w:r>
      <w:r w:rsidR="00333336">
        <w:t>"</w:t>
      </w:r>
      <w:r w:rsidRPr="00545E10">
        <w:t>Area Of Interest</w:t>
      </w:r>
      <w:r w:rsidR="00333336">
        <w:t>"</w:t>
      </w:r>
      <w:r w:rsidRPr="00545E10">
        <w:t xml:space="preserve"> Event ID, UE ID, Group Data (DNN, S-NSSAI or Group Service Area).</w:t>
      </w:r>
    </w:p>
    <w:p w14:paraId="1EDC7252" w14:textId="77777777" w:rsidR="00592DF0" w:rsidRPr="00545E10" w:rsidRDefault="00592DF0" w:rsidP="00592DF0">
      <w:pPr>
        <w:pStyle w:val="B1"/>
      </w:pPr>
      <w:r w:rsidRPr="00545E10">
        <w:t>4.</w:t>
      </w:r>
      <w:r w:rsidRPr="00545E10">
        <w:tab/>
        <w:t>[Conditional] The AMF responds the NEF with Namf_EventExposure_Subscribe Response.</w:t>
      </w:r>
    </w:p>
    <w:p w14:paraId="0A1A8278" w14:textId="710D742E" w:rsidR="00592DF0" w:rsidRPr="00545E10" w:rsidRDefault="00592DF0" w:rsidP="00592DF0">
      <w:pPr>
        <w:pStyle w:val="B1"/>
      </w:pPr>
      <w:r w:rsidRPr="00545E10">
        <w:t>5.</w:t>
      </w:r>
      <w:r w:rsidRPr="00545E10">
        <w:tab/>
        <w:t xml:space="preserve">[Conditional] If the NEF determines to subscribe to </w:t>
      </w:r>
      <w:r w:rsidR="00333336">
        <w:t>"</w:t>
      </w:r>
      <w:r w:rsidRPr="00545E10">
        <w:t>PDU Session status</w:t>
      </w:r>
      <w:r w:rsidR="00333336">
        <w:t>"</w:t>
      </w:r>
      <w:r w:rsidRPr="00545E10">
        <w:t xml:space="preserve"> and/or </w:t>
      </w:r>
      <w:r w:rsidR="00333336">
        <w:t>"</w:t>
      </w:r>
      <w:r w:rsidRPr="00545E10">
        <w:t>Registration state</w:t>
      </w:r>
      <w:r w:rsidR="00333336">
        <w:t>"</w:t>
      </w:r>
      <w:r w:rsidRPr="00545E10">
        <w:t xml:space="preserve"> monitoring event for each UE group member in the group, the NEF sends to UDM the Numf_EventExposure_Subscribe Request with </w:t>
      </w:r>
      <w:r w:rsidR="00333336">
        <w:t>"</w:t>
      </w:r>
      <w:r w:rsidRPr="00545E10">
        <w:t>PDU Session status</w:t>
      </w:r>
      <w:r w:rsidR="00333336">
        <w:t>"</w:t>
      </w:r>
      <w:r w:rsidRPr="00545E10">
        <w:t xml:space="preserve"> and/or </w:t>
      </w:r>
      <w:r w:rsidR="00333336">
        <w:t>"</w:t>
      </w:r>
      <w:r w:rsidRPr="00545E10">
        <w:t>Registration state</w:t>
      </w:r>
      <w:r w:rsidR="00333336">
        <w:t>"</w:t>
      </w:r>
      <w:r w:rsidRPr="00545E10">
        <w:t xml:space="preserve"> Event ID, UE ID, DNN, S-NSSAI).</w:t>
      </w:r>
    </w:p>
    <w:p w14:paraId="360BDE6E" w14:textId="0842BCC1" w:rsidR="00592DF0" w:rsidRPr="00545E10" w:rsidRDefault="00592DF0" w:rsidP="00592DF0">
      <w:pPr>
        <w:pStyle w:val="B1"/>
      </w:pPr>
      <w:r w:rsidRPr="00545E10">
        <w:t>6.</w:t>
      </w:r>
      <w:r w:rsidRPr="00545E10">
        <w:tab/>
        <w:t xml:space="preserve">[Conditional] If the UDM receives the subscription to </w:t>
      </w:r>
      <w:r w:rsidR="00333336">
        <w:t>"</w:t>
      </w:r>
      <w:r w:rsidRPr="00545E10">
        <w:t>Registration state changes</w:t>
      </w:r>
      <w:r w:rsidR="00333336">
        <w:t>"</w:t>
      </w:r>
      <w:r w:rsidRPr="00545E10">
        <w:t xml:space="preserve"> monitoring event, the UDM sends to AMF the Namf_EventExposure_Subscribe Request with </w:t>
      </w:r>
      <w:r w:rsidR="00333336">
        <w:t>"</w:t>
      </w:r>
      <w:r w:rsidRPr="00545E10">
        <w:t>Registration state changes</w:t>
      </w:r>
      <w:r w:rsidR="00333336">
        <w:t>"</w:t>
      </w:r>
      <w:r w:rsidRPr="00545E10">
        <w:t xml:space="preserve"> Event ID, UE ID.</w:t>
      </w:r>
    </w:p>
    <w:p w14:paraId="0060FB94" w14:textId="77777777" w:rsidR="00592DF0" w:rsidRPr="00545E10" w:rsidRDefault="00592DF0" w:rsidP="00592DF0">
      <w:pPr>
        <w:pStyle w:val="B1"/>
      </w:pPr>
      <w:r w:rsidRPr="00545E10">
        <w:t>7.</w:t>
      </w:r>
      <w:r w:rsidRPr="00545E10">
        <w:tab/>
        <w:t>[Conditional] The AMF responds the UDM with Namf_EventExposure_Subscribe Response.</w:t>
      </w:r>
    </w:p>
    <w:p w14:paraId="23A01989" w14:textId="60562A9E" w:rsidR="00592DF0" w:rsidRPr="00545E10" w:rsidRDefault="00592DF0" w:rsidP="00592DF0">
      <w:pPr>
        <w:pStyle w:val="B1"/>
      </w:pPr>
      <w:r w:rsidRPr="00545E10">
        <w:t>8.</w:t>
      </w:r>
      <w:r w:rsidRPr="00545E10">
        <w:tab/>
        <w:t xml:space="preserve">[Conditional] If the UDM receives the subscription to </w:t>
      </w:r>
      <w:r w:rsidR="00333336">
        <w:t>"</w:t>
      </w:r>
      <w:r w:rsidRPr="00545E10">
        <w:t>PDU Session Status</w:t>
      </w:r>
      <w:r w:rsidR="00333336">
        <w:t>"</w:t>
      </w:r>
      <w:r w:rsidRPr="00545E10">
        <w:t xml:space="preserve"> monitoring event, the UDM sends to SMF the Nsmf_EventExposure_Subscribe Request with </w:t>
      </w:r>
      <w:r w:rsidR="00333336">
        <w:t>"</w:t>
      </w:r>
      <w:r w:rsidRPr="00545E10">
        <w:t>PDU Session Status</w:t>
      </w:r>
      <w:r w:rsidR="00333336">
        <w:t>"</w:t>
      </w:r>
      <w:r w:rsidRPr="00545E10">
        <w:t xml:space="preserve"> Event ID, UE ID, DNN, S-NSSAI.</w:t>
      </w:r>
    </w:p>
    <w:p w14:paraId="50005C29" w14:textId="77777777" w:rsidR="00592DF0" w:rsidRPr="00545E10" w:rsidRDefault="00592DF0" w:rsidP="00592DF0">
      <w:pPr>
        <w:pStyle w:val="B1"/>
      </w:pPr>
      <w:r w:rsidRPr="00545E10">
        <w:t>9.</w:t>
      </w:r>
      <w:r w:rsidRPr="00545E10">
        <w:tab/>
        <w:t>[Conditional] The SMF responds the UDM with Nsmf_EventExposure_Subscribe Response.</w:t>
      </w:r>
    </w:p>
    <w:p w14:paraId="38DC6C62" w14:textId="77777777" w:rsidR="00592DF0" w:rsidRPr="00545E10" w:rsidRDefault="00592DF0" w:rsidP="00592DF0">
      <w:pPr>
        <w:pStyle w:val="B1"/>
      </w:pPr>
      <w:r w:rsidRPr="00545E10">
        <w:lastRenderedPageBreak/>
        <w:t>10.</w:t>
      </w:r>
      <w:r w:rsidRPr="00545E10">
        <w:tab/>
        <w:t>[Conditional] The UDM responds the NEF with Nudm_EventExposure_Subscribe Response.</w:t>
      </w:r>
    </w:p>
    <w:p w14:paraId="7B36BD1F" w14:textId="77777777" w:rsidR="00592DF0" w:rsidRPr="00545E10" w:rsidRDefault="00592DF0" w:rsidP="00592DF0">
      <w:pPr>
        <w:pStyle w:val="B1"/>
      </w:pPr>
      <w:r w:rsidRPr="00545E10">
        <w:t>11.</w:t>
      </w:r>
      <w:r w:rsidRPr="00545E10">
        <w:tab/>
        <w:t>The NEF responds the AF with Nnef_EventExposure_Subscribe Response.</w:t>
      </w:r>
    </w:p>
    <w:p w14:paraId="7E024013" w14:textId="77777777" w:rsidR="00592DF0" w:rsidRPr="00545E10" w:rsidRDefault="00592DF0" w:rsidP="00592DF0">
      <w:pPr>
        <w:pStyle w:val="B1"/>
      </w:pPr>
      <w:r w:rsidRPr="00545E10">
        <w:t>12.</w:t>
      </w:r>
      <w:r w:rsidRPr="00545E10">
        <w:tab/>
        <w:t>[Conditional] When AMF detects the subscribed event occurs, it sends the event reporting to NEF via Namf_EventExposure_Notify or via UDM.</w:t>
      </w:r>
    </w:p>
    <w:p w14:paraId="376115CF" w14:textId="77777777" w:rsidR="00592DF0" w:rsidRPr="00545E10" w:rsidRDefault="00592DF0" w:rsidP="00592DF0">
      <w:pPr>
        <w:pStyle w:val="B1"/>
      </w:pPr>
      <w:r w:rsidRPr="00545E10">
        <w:t>13.</w:t>
      </w:r>
      <w:r w:rsidRPr="00545E10">
        <w:tab/>
        <w:t>[Conditional] When SMF detects the subscribed event occurs, it sends the event reporting to NEF via Nsmf_EventExposure_Notify or via UDM.</w:t>
      </w:r>
    </w:p>
    <w:p w14:paraId="228E783F" w14:textId="77777777" w:rsidR="00592DF0" w:rsidRPr="00545E10" w:rsidRDefault="00592DF0" w:rsidP="00592DF0">
      <w:pPr>
        <w:pStyle w:val="B1"/>
      </w:pPr>
      <w:r w:rsidRPr="00545E10">
        <w:t>14.</w:t>
      </w:r>
      <w:r w:rsidRPr="00545E10">
        <w:tab/>
        <w:t xml:space="preserve">[Conditional] Upon reception of the event reporting from AMF or SMF or UDM, the NEF can immediately send the received event reporting to AF. When </w:t>
      </w:r>
      <w:r w:rsidRPr="00545E10">
        <w:rPr>
          <w:lang w:eastAsia="zh-CN"/>
        </w:rPr>
        <w:t xml:space="preserve">Event Reporting Information indicates </w:t>
      </w:r>
      <w:r w:rsidRPr="00545E10">
        <w:rPr>
          <w:rFonts w:eastAsia="SimSun"/>
        </w:rPr>
        <w:t>continuous reporting (e.g. periodic reporting or event based reporting) along with certain parameters (</w:t>
      </w:r>
      <w:r w:rsidRPr="00545E10">
        <w:t>periodic time interval, Group Reporting Guard time, threshold value, Maximum number of reports, or Maximum duration of reporting</w:t>
      </w:r>
      <w:r w:rsidRPr="00545E10">
        <w:rPr>
          <w:rFonts w:eastAsia="SimSun"/>
        </w:rPr>
        <w:t>),</w:t>
      </w:r>
      <w:r w:rsidRPr="00545E10">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545E10">
        <w:rPr>
          <w:lang w:eastAsia="zh-CN"/>
        </w:rPr>
        <w:t xml:space="preserve">). </w:t>
      </w:r>
      <w:r w:rsidRPr="00545E10">
        <w:t>And once the</w:t>
      </w:r>
      <w:r w:rsidRPr="00545E10">
        <w:rPr>
          <w:lang w:eastAsia="zh-CN"/>
        </w:rPr>
        <w:t xml:space="preserve"> certain condition is met, the NEF</w:t>
      </w:r>
      <w:r w:rsidRPr="00545E10">
        <w:t xml:space="preserve"> sends aggregated report to AF via Nnef_EventExposure_Notify (</w:t>
      </w:r>
      <w:r w:rsidRPr="00545E10">
        <w:rPr>
          <w:lang w:eastAsia="zh-CN"/>
        </w:rPr>
        <w:t>Group ID, list of UE IDs and Event Reporting information for the affected group members</w:t>
      </w:r>
      <w:r w:rsidRPr="00545E10">
        <w:t>).</w:t>
      </w:r>
    </w:p>
    <w:p w14:paraId="4EA7DEC1" w14:textId="21012826" w:rsidR="00592DF0" w:rsidRPr="00545E10" w:rsidRDefault="00592DF0" w:rsidP="00592DF0">
      <w:pPr>
        <w:pStyle w:val="3"/>
      </w:pPr>
      <w:bookmarkStart w:id="1837" w:name="_Toc104284979"/>
      <w:r w:rsidRPr="00545E10">
        <w:t>6.</w:t>
      </w:r>
      <w:r w:rsidR="008C5AD3" w:rsidRPr="00545E10">
        <w:t>11</w:t>
      </w:r>
      <w:r w:rsidRPr="00545E10">
        <w:t>.4</w:t>
      </w:r>
      <w:r w:rsidRPr="00545E10">
        <w:tab/>
        <w:t>Impacts on existing entities and interfaces</w:t>
      </w:r>
      <w:bookmarkEnd w:id="1837"/>
    </w:p>
    <w:p w14:paraId="19197219" w14:textId="60523129" w:rsidR="00592DF0" w:rsidRPr="00545E10" w:rsidRDefault="00592DF0" w:rsidP="00592DF0">
      <w:pPr>
        <w:rPr>
          <w:lang w:eastAsia="zh-CN"/>
        </w:rPr>
      </w:pPr>
      <w:r w:rsidRPr="00545E10">
        <w:rPr>
          <w:rFonts w:eastAsia="SimSun"/>
          <w:lang w:eastAsia="zh-CN"/>
        </w:rPr>
        <w:t xml:space="preserve">NEF: The </w:t>
      </w:r>
      <w:r w:rsidRPr="00545E10">
        <w:rPr>
          <w:lang w:eastAsia="zh-CN"/>
        </w:rPr>
        <w:t xml:space="preserve">event exposure service supports new </w:t>
      </w:r>
      <w:r w:rsidR="00333336">
        <w:rPr>
          <w:lang w:eastAsia="zh-CN"/>
        </w:rPr>
        <w:t>"</w:t>
      </w:r>
      <w:r w:rsidRPr="00545E10">
        <w:rPr>
          <w:lang w:eastAsia="zh-CN"/>
        </w:rPr>
        <w:t>group status event</w:t>
      </w:r>
      <w:r w:rsidR="00333336">
        <w:rPr>
          <w:lang w:eastAsia="zh-CN"/>
        </w:rPr>
        <w:t>"</w:t>
      </w:r>
      <w:r w:rsidRPr="00545E10">
        <w:rPr>
          <w:lang w:eastAsia="zh-CN"/>
        </w:rPr>
        <w:t xml:space="preserve"> monitoring event for a group</w:t>
      </w:r>
      <w:r w:rsidRPr="00545E10">
        <w:t xml:space="preserve">. The </w:t>
      </w:r>
      <w:r w:rsidRPr="00545E10">
        <w:rPr>
          <w:lang w:eastAsia="zh-CN"/>
        </w:rPr>
        <w:t xml:space="preserve">NEF can retrieve from UDR the group subscription data including the group membership, which can be used by NEF to transform the subscription to the </w:t>
      </w:r>
      <w:r w:rsidR="00333336">
        <w:rPr>
          <w:lang w:eastAsia="zh-CN"/>
        </w:rPr>
        <w:t>"</w:t>
      </w:r>
      <w:r w:rsidRPr="00545E10">
        <w:rPr>
          <w:lang w:eastAsia="zh-CN"/>
        </w:rPr>
        <w:t>group status event</w:t>
      </w:r>
      <w:r w:rsidR="00333336">
        <w:rPr>
          <w:lang w:eastAsia="zh-CN"/>
        </w:rPr>
        <w:t>"</w:t>
      </w:r>
      <w:r w:rsidRPr="00545E10">
        <w:rPr>
          <w:lang w:eastAsia="zh-CN"/>
        </w:rPr>
        <w:t xml:space="preserve"> to subscription to monitoring event (s) for each UE group member.</w:t>
      </w:r>
    </w:p>
    <w:p w14:paraId="003AF6B6" w14:textId="77777777" w:rsidR="00592DF0" w:rsidRPr="00545E10" w:rsidRDefault="00592DF0" w:rsidP="00592DF0">
      <w:r w:rsidRPr="00545E10">
        <w:rPr>
          <w:rFonts w:eastAsia="SimSun"/>
          <w:lang w:eastAsia="zh-CN"/>
        </w:rPr>
        <w:t>UDR: The group subscription data can contain 5G VN group membership information</w:t>
      </w:r>
      <w:r w:rsidRPr="00545E10">
        <w:t>. The UDM can provide the group subscription data to NEF.</w:t>
      </w:r>
    </w:p>
    <w:p w14:paraId="6FAFFBC8" w14:textId="24ACC9E1" w:rsidR="00191688" w:rsidRPr="00545E10" w:rsidRDefault="00191688" w:rsidP="007F481A">
      <w:pPr>
        <w:pStyle w:val="2"/>
        <w:rPr>
          <w:lang w:eastAsia="zh-CN"/>
        </w:rPr>
      </w:pPr>
      <w:bookmarkStart w:id="1838" w:name="_Toc104284980"/>
      <w:r w:rsidRPr="00545E10">
        <w:rPr>
          <w:lang w:eastAsia="zh-CN"/>
        </w:rPr>
        <w:t>6.</w:t>
      </w:r>
      <w:r w:rsidR="004E66E4" w:rsidRPr="00545E10">
        <w:rPr>
          <w:lang w:eastAsia="zh-CN"/>
        </w:rPr>
        <w:t>12</w:t>
      </w:r>
      <w:r w:rsidRPr="00545E10">
        <w:rPr>
          <w:lang w:eastAsia="zh-CN"/>
        </w:rPr>
        <w:tab/>
        <w:t>Solution #</w:t>
      </w:r>
      <w:r w:rsidR="004E66E4" w:rsidRPr="00545E10">
        <w:rPr>
          <w:lang w:eastAsia="zh-CN"/>
        </w:rPr>
        <w:t>12</w:t>
      </w:r>
      <w:r w:rsidRPr="00545E10">
        <w:rPr>
          <w:lang w:eastAsia="zh-CN"/>
        </w:rPr>
        <w:t>: Support 5G VN service area restriction with SMF service area</w:t>
      </w:r>
      <w:bookmarkEnd w:id="1838"/>
    </w:p>
    <w:p w14:paraId="4D5B265C" w14:textId="04446AF1" w:rsidR="00191688" w:rsidRPr="00545E10" w:rsidRDefault="00191688" w:rsidP="007F481A">
      <w:pPr>
        <w:pStyle w:val="3"/>
      </w:pPr>
      <w:bookmarkStart w:id="1839" w:name="_Toc104284981"/>
      <w:r w:rsidRPr="00545E10">
        <w:t>6.</w:t>
      </w:r>
      <w:r w:rsidR="004E66E4" w:rsidRPr="00545E10">
        <w:t>12</w:t>
      </w:r>
      <w:r w:rsidRPr="00545E10">
        <w:t>.1</w:t>
      </w:r>
      <w:r w:rsidRPr="00545E10">
        <w:tab/>
        <w:t>Key Issue mapping</w:t>
      </w:r>
      <w:bookmarkEnd w:id="1839"/>
    </w:p>
    <w:p w14:paraId="3CDB7741" w14:textId="77777777" w:rsidR="00191688" w:rsidRPr="00545E10" w:rsidRDefault="00191688" w:rsidP="00191688">
      <w:pPr>
        <w:rPr>
          <w:lang w:eastAsia="zh-CN"/>
        </w:rPr>
      </w:pPr>
      <w:r w:rsidRPr="00545E10">
        <w:rPr>
          <w:lang w:eastAsia="zh-CN"/>
        </w:rPr>
        <w:t>This solution is for Key Issue #1, which addresses following aspects:</w:t>
      </w:r>
    </w:p>
    <w:p w14:paraId="4A7ADEAA" w14:textId="77777777" w:rsidR="00191688" w:rsidRPr="00545E10" w:rsidRDefault="00191688" w:rsidP="0019168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66BD08BB" w14:textId="5E9911DB" w:rsidR="00191688" w:rsidRPr="00545E10" w:rsidRDefault="00191688" w:rsidP="00191688">
      <w:pPr>
        <w:pStyle w:val="B2"/>
        <w:rPr>
          <w:rFonts w:eastAsia="맑은 고딕"/>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22167A">
        <w:t>.</w:t>
      </w:r>
    </w:p>
    <w:p w14:paraId="7D04DA20" w14:textId="1E73A198" w:rsidR="00191688" w:rsidRPr="00545E10" w:rsidRDefault="00191688" w:rsidP="007F481A">
      <w:pPr>
        <w:pStyle w:val="3"/>
      </w:pPr>
      <w:bookmarkStart w:id="1840" w:name="_Toc104284982"/>
      <w:r w:rsidRPr="00545E10">
        <w:t>6.</w:t>
      </w:r>
      <w:r w:rsidR="004E66E4" w:rsidRPr="00545E10">
        <w:t>12</w:t>
      </w:r>
      <w:r w:rsidRPr="00545E10">
        <w:t>.2</w:t>
      </w:r>
      <w:r w:rsidRPr="00545E10">
        <w:tab/>
        <w:t>Description</w:t>
      </w:r>
      <w:bookmarkEnd w:id="1840"/>
    </w:p>
    <w:p w14:paraId="3E3108EB" w14:textId="6174D1E0" w:rsidR="00191688" w:rsidRPr="00545E10" w:rsidRDefault="00191688" w:rsidP="00191688">
      <w:pPr>
        <w:rPr>
          <w:lang w:eastAsia="zh-CN"/>
        </w:rPr>
      </w:pPr>
      <w:r w:rsidRPr="00545E10">
        <w:rPr>
          <w:lang w:eastAsia="zh-CN"/>
        </w:rPr>
        <w:t>5G LAN type service may only support the UEs, which are belong to 5G VN group, when the they are located in specific service area.</w:t>
      </w:r>
    </w:p>
    <w:p w14:paraId="7A2FEC9E" w14:textId="77777777" w:rsidR="00191688" w:rsidRPr="00545E10" w:rsidRDefault="00191688" w:rsidP="00191688">
      <w:pPr>
        <w:rPr>
          <w:lang w:eastAsia="zh-CN"/>
        </w:rPr>
      </w:pPr>
      <w:r w:rsidRPr="00545E10">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545E10" w:rsidRDefault="00191688" w:rsidP="00191688">
      <w:pPr>
        <w:rPr>
          <w:lang w:eastAsia="zh-CN"/>
        </w:rPr>
      </w:pPr>
      <w:r w:rsidRPr="00545E10">
        <w:rPr>
          <w:lang w:eastAsia="zh-CN"/>
        </w:rPr>
        <w:t>SMF get the UE location from AMF.</w:t>
      </w:r>
    </w:p>
    <w:p w14:paraId="4F9098CA" w14:textId="55053612" w:rsidR="00191688" w:rsidRPr="00545E10" w:rsidRDefault="00191688" w:rsidP="007F481A">
      <w:pPr>
        <w:pStyle w:val="3"/>
      </w:pPr>
      <w:bookmarkStart w:id="1841" w:name="_Toc104284983"/>
      <w:r w:rsidRPr="00545E10">
        <w:lastRenderedPageBreak/>
        <w:t>6.</w:t>
      </w:r>
      <w:r w:rsidR="004E66E4" w:rsidRPr="00545E10">
        <w:t>12</w:t>
      </w:r>
      <w:r w:rsidRPr="00545E10">
        <w:t>.3</w:t>
      </w:r>
      <w:r w:rsidRPr="00545E10">
        <w:tab/>
        <w:t>Procedures for support of SMF service area</w:t>
      </w:r>
      <w:bookmarkEnd w:id="1841"/>
    </w:p>
    <w:bookmarkStart w:id="1842" w:name="_MON_1684549432"/>
    <w:bookmarkEnd w:id="1842"/>
    <w:p w14:paraId="2FD134A3" w14:textId="6543D27D" w:rsidR="0022167A" w:rsidRDefault="0022167A" w:rsidP="004729BE">
      <w:pPr>
        <w:pStyle w:val="TH"/>
      </w:pPr>
      <w:r>
        <w:object w:dxaOrig="9639" w:dyaOrig="7652" w14:anchorId="6CD12DA6">
          <v:shape id="_x0000_i1052" type="#_x0000_t75" style="width:479.85pt;height:379.55pt" o:ole="">
            <v:imagedata r:id="rId70" o:title=""/>
          </v:shape>
          <o:OLEObject Type="Embed" ProgID="Word.Picture.8" ShapeID="_x0000_i1052" DrawAspect="Content" ObjectID="_1714969919" r:id="rId71"/>
        </w:object>
      </w:r>
    </w:p>
    <w:p w14:paraId="0382FB94" w14:textId="408D0937" w:rsidR="00191688" w:rsidRPr="00545E10" w:rsidRDefault="00191688" w:rsidP="009C68B2">
      <w:pPr>
        <w:pStyle w:val="TF"/>
      </w:pPr>
      <w:r w:rsidRPr="00545E10">
        <w:t>Figure 6.</w:t>
      </w:r>
      <w:r w:rsidR="004E66E4" w:rsidRPr="00545E10">
        <w:t>12</w:t>
      </w:r>
      <w:r w:rsidRPr="00545E10">
        <w:t>.3-1: Procedures for support of SMF service area</w:t>
      </w:r>
    </w:p>
    <w:p w14:paraId="362B60B6" w14:textId="1F7F9910" w:rsidR="0022167A" w:rsidRDefault="0022167A" w:rsidP="0022167A">
      <w:pPr>
        <w:pStyle w:val="B1"/>
      </w:pPr>
      <w:r>
        <w:t>1.</w:t>
      </w:r>
      <w:r>
        <w:tab/>
        <w:t>The AF provides 5G VN group information (GPSI, DNN, S-NSSAI and 5G VN group service area) through NEF by invoking Nnef_ParameterProvision_Create (as described in</w:t>
      </w:r>
      <w:r w:rsidR="00425D19">
        <w:t xml:space="preserve"> clause 4.15.6.2 of</w:t>
      </w:r>
      <w:r>
        <w:t xml:space="preserve"> </w:t>
      </w:r>
      <w:r w:rsidR="005C588E">
        <w:t>TS 23.502 [</w:t>
      </w:r>
      <w:r w:rsidR="00425D19">
        <w:t>3]</w:t>
      </w:r>
      <w:r>
        <w:t xml:space="preserve">) and to UDM by invoking Nudm_ParameterProvision_Create (as described in </w:t>
      </w:r>
      <w:r w:rsidR="00425D19">
        <w:t xml:space="preserve">clause 5.2.3.6.3 of </w:t>
      </w:r>
      <w:r w:rsidR="005C588E">
        <w:t>TS 23.502 [</w:t>
      </w:r>
      <w:r w:rsidR="00425D19">
        <w:t>3]</w:t>
      </w:r>
      <w:r>
        <w:t>).</w:t>
      </w:r>
    </w:p>
    <w:p w14:paraId="174DD9B8" w14:textId="77777777" w:rsidR="0022167A" w:rsidRDefault="0022167A" w:rsidP="0022167A">
      <w:pPr>
        <w:pStyle w:val="B1"/>
      </w:pPr>
      <w:r>
        <w:t>2.</w:t>
      </w:r>
      <w:r>
        <w:tab/>
        <w:t>UE initiates 5G VN group DNN PDU session establishment request.</w:t>
      </w:r>
    </w:p>
    <w:p w14:paraId="20C61B34" w14:textId="77777777" w:rsidR="0022167A" w:rsidRDefault="0022167A" w:rsidP="0022167A">
      <w:pPr>
        <w:pStyle w:val="B1"/>
      </w:pPr>
      <w:r>
        <w:t>3.</w:t>
      </w:r>
      <w:r>
        <w:tab/>
        <w:t>AMF sends PDU session establishment request to SMF with carrying UE location information.</w:t>
      </w:r>
    </w:p>
    <w:p w14:paraId="6E51E055" w14:textId="77777777" w:rsidR="0022167A" w:rsidRDefault="0022167A" w:rsidP="0022167A">
      <w:pPr>
        <w:pStyle w:val="B1"/>
      </w:pPr>
      <w:r>
        <w:t>4.</w:t>
      </w:r>
      <w:r>
        <w:tab/>
        <w:t>SMF retrieves SM subscription data from UDM with Nudm_SubscriberDataManagement request include 5G VN DNN, S-NSSAI, and 5G VN group service area.</w:t>
      </w:r>
    </w:p>
    <w:p w14:paraId="73F5B968" w14:textId="77777777" w:rsidR="0022167A" w:rsidRDefault="0022167A" w:rsidP="0022167A">
      <w:pPr>
        <w:pStyle w:val="B1"/>
      </w:pPr>
      <w:r>
        <w:t>5.</w:t>
      </w:r>
      <w:r>
        <w:tab/>
        <w:t>SMF determines whether the UE is within the 5G VN group service area. If not, the SMF may reject the PDU session establishment.</w:t>
      </w:r>
    </w:p>
    <w:p w14:paraId="4A3381C6" w14:textId="77777777" w:rsidR="0022167A" w:rsidRDefault="0022167A" w:rsidP="0022167A">
      <w:pPr>
        <w:pStyle w:val="B1"/>
      </w:pPr>
      <w:r>
        <w:t>6.</w:t>
      </w:r>
      <w:r>
        <w:tab/>
        <w:t>PDU session establishment procedure.</w:t>
      </w:r>
    </w:p>
    <w:p w14:paraId="507837B4" w14:textId="77777777" w:rsidR="0022167A" w:rsidRDefault="0022167A" w:rsidP="0022167A">
      <w:pPr>
        <w:pStyle w:val="B1"/>
      </w:pPr>
      <w:r>
        <w:t>7.</w:t>
      </w:r>
      <w:r>
        <w:tab/>
        <w:t>SMF subscribe the UE location with AMF by invoke Namf_EventExposure_Subscribe request. In This step, the SMF may send the 5G VN group service area to AMF as the location subscription requirement.</w:t>
      </w:r>
    </w:p>
    <w:p w14:paraId="63FE2414" w14:textId="77777777" w:rsidR="0022167A" w:rsidRDefault="0022167A" w:rsidP="0022167A">
      <w:pPr>
        <w:pStyle w:val="B1"/>
      </w:pPr>
      <w:r>
        <w:t>8-9.</w:t>
      </w:r>
      <w:r>
        <w:tab/>
        <w:t>During UE mobility, when UE moves out of the 5G VN group service area, the AMF can notify the SMF.</w:t>
      </w:r>
    </w:p>
    <w:p w14:paraId="4BFE35C3" w14:textId="77777777" w:rsidR="0022167A" w:rsidRDefault="0022167A" w:rsidP="0022167A">
      <w:pPr>
        <w:pStyle w:val="B1"/>
      </w:pPr>
      <w:r>
        <w:t>10.</w:t>
      </w:r>
      <w:r>
        <w:tab/>
        <w:t>SMF will verify if the UE is within the service area of 5G VN group, if UE move out of the service area, 5G VN PDU session will be released.</w:t>
      </w:r>
    </w:p>
    <w:p w14:paraId="542F3F2E" w14:textId="2D8D40EE" w:rsidR="00191688" w:rsidRPr="00545E10" w:rsidRDefault="00191688" w:rsidP="007F481A">
      <w:pPr>
        <w:pStyle w:val="3"/>
      </w:pPr>
      <w:bookmarkStart w:id="1843" w:name="_Toc104284984"/>
      <w:r w:rsidRPr="00545E10">
        <w:lastRenderedPageBreak/>
        <w:t>6.</w:t>
      </w:r>
      <w:r w:rsidR="00DD6ECA" w:rsidRPr="00545E10">
        <w:t>12</w:t>
      </w:r>
      <w:r w:rsidRPr="00545E10">
        <w:t>.4</w:t>
      </w:r>
      <w:r w:rsidRPr="00545E10">
        <w:tab/>
        <w:t>Impacts on services, entities and interfaces</w:t>
      </w:r>
      <w:bookmarkEnd w:id="1843"/>
    </w:p>
    <w:p w14:paraId="33979C28" w14:textId="3FF2D234" w:rsidR="00191688" w:rsidRPr="00545E10" w:rsidDel="00294D3A" w:rsidRDefault="00191688" w:rsidP="00191688">
      <w:pPr>
        <w:pStyle w:val="EditorsNote"/>
        <w:rPr>
          <w:del w:id="1844" w:author="S2-2203804" w:date="2022-05-20T08:42:00Z"/>
          <w:lang w:eastAsia="zh-CN"/>
        </w:rPr>
      </w:pPr>
      <w:del w:id="1845" w:author="S2-2203804" w:date="2022-05-20T08:42:00Z">
        <w:r w:rsidRPr="00545E10" w:rsidDel="00294D3A">
          <w:rPr>
            <w:lang w:eastAsia="en-US"/>
          </w:rPr>
          <w:delText>Editor</w:delText>
        </w:r>
        <w:r w:rsidR="00333336" w:rsidDel="00294D3A">
          <w:rPr>
            <w:lang w:eastAsia="en-US"/>
          </w:rPr>
          <w:delText>'</w:delText>
        </w:r>
        <w:r w:rsidRPr="00545E10" w:rsidDel="00294D3A">
          <w:rPr>
            <w:lang w:eastAsia="en-US"/>
          </w:rPr>
          <w:delText xml:space="preserve">s </w:delText>
        </w:r>
        <w:r w:rsidR="0022167A" w:rsidRPr="00545E10" w:rsidDel="00294D3A">
          <w:rPr>
            <w:lang w:eastAsia="en-US"/>
          </w:rPr>
          <w:delText>note</w:delText>
        </w:r>
        <w:r w:rsidRPr="00545E10" w:rsidDel="00294D3A">
          <w:rPr>
            <w:lang w:eastAsia="en-US"/>
          </w:rPr>
          <w:delText>:</w:delText>
        </w:r>
        <w:r w:rsidR="0022167A" w:rsidDel="00294D3A">
          <w:rPr>
            <w:lang w:eastAsia="en-US"/>
          </w:rPr>
          <w:tab/>
        </w:r>
        <w:r w:rsidRPr="00545E10" w:rsidDel="00294D3A">
          <w:rPr>
            <w:lang w:eastAsia="en-US"/>
          </w:rPr>
          <w:delText>This clause captures impacts on existing 3GPP nodes and functional elements.</w:delText>
        </w:r>
      </w:del>
    </w:p>
    <w:p w14:paraId="716FB6F3" w14:textId="77777777" w:rsidR="00294D3A" w:rsidRDefault="00294D3A" w:rsidP="00294D3A">
      <w:pPr>
        <w:rPr>
          <w:ins w:id="1846" w:author="S2-2203804" w:date="2022-05-20T08:42:00Z"/>
          <w:lang w:eastAsia="zh-CN"/>
        </w:rPr>
      </w:pPr>
      <w:ins w:id="1847" w:author="S2-2203804" w:date="2022-05-20T08:42:00Z">
        <w:r>
          <w:rPr>
            <w:rFonts w:hint="eastAsia"/>
            <w:lang w:eastAsia="zh-CN"/>
          </w:rPr>
          <w:t>A</w:t>
        </w:r>
        <w:r>
          <w:rPr>
            <w:lang w:eastAsia="zh-CN"/>
          </w:rPr>
          <w:t>F:</w:t>
        </w:r>
      </w:ins>
    </w:p>
    <w:p w14:paraId="65CA85B5" w14:textId="77777777" w:rsidR="00294D3A" w:rsidRPr="00812106" w:rsidRDefault="00294D3A" w:rsidP="00294D3A">
      <w:pPr>
        <w:pStyle w:val="B1"/>
        <w:rPr>
          <w:ins w:id="1848" w:author="S2-2203804" w:date="2022-05-20T08:42:00Z"/>
        </w:rPr>
      </w:pPr>
      <w:ins w:id="1849" w:author="S2-2203804" w:date="2022-05-20T08:42:00Z">
        <w:r w:rsidRPr="00812106">
          <w:t>-</w:t>
        </w:r>
        <w:r w:rsidRPr="00812106">
          <w:tab/>
        </w:r>
        <w:r>
          <w:t xml:space="preserve">provides </w:t>
        </w:r>
        <w:r>
          <w:rPr>
            <w:rFonts w:hint="eastAsia"/>
            <w:lang w:eastAsia="zh-CN"/>
          </w:rPr>
          <w:t>5</w:t>
        </w:r>
        <w:r>
          <w:t>G VN group service area to NEF as a parameter of 5G VN group information;</w:t>
        </w:r>
      </w:ins>
    </w:p>
    <w:p w14:paraId="25784D4B" w14:textId="77777777" w:rsidR="00294D3A" w:rsidRDefault="00294D3A" w:rsidP="00294D3A">
      <w:pPr>
        <w:rPr>
          <w:ins w:id="1850" w:author="S2-2203804" w:date="2022-05-20T08:42:00Z"/>
          <w:lang w:eastAsia="zh-CN"/>
        </w:rPr>
      </w:pPr>
      <w:ins w:id="1851" w:author="S2-2203804" w:date="2022-05-20T08:42:00Z">
        <w:r>
          <w:rPr>
            <w:rFonts w:hint="eastAsia"/>
            <w:lang w:eastAsia="zh-CN"/>
          </w:rPr>
          <w:t>NE</w:t>
        </w:r>
        <w:r>
          <w:rPr>
            <w:lang w:eastAsia="zh-CN"/>
          </w:rPr>
          <w:t>F:</w:t>
        </w:r>
      </w:ins>
    </w:p>
    <w:p w14:paraId="1339F63D" w14:textId="77777777" w:rsidR="00294D3A" w:rsidRPr="00812106" w:rsidRDefault="00294D3A" w:rsidP="00294D3A">
      <w:pPr>
        <w:pStyle w:val="B1"/>
        <w:rPr>
          <w:ins w:id="1852" w:author="S2-2203804" w:date="2022-05-20T08:42:00Z"/>
        </w:rPr>
      </w:pPr>
      <w:ins w:id="1853" w:author="S2-2203804" w:date="2022-05-20T08:42:00Z">
        <w:r w:rsidRPr="00812106">
          <w:t>-</w:t>
        </w:r>
        <w:r w:rsidRPr="00812106">
          <w:tab/>
        </w:r>
        <w:r>
          <w:rPr>
            <w:rFonts w:hint="eastAsia"/>
            <w:lang w:eastAsia="zh-CN"/>
          </w:rPr>
          <w:t>sends</w:t>
        </w:r>
        <w:r>
          <w:t xml:space="preserve"> </w:t>
        </w:r>
        <w:r>
          <w:rPr>
            <w:rFonts w:hint="eastAsia"/>
            <w:lang w:eastAsia="zh-CN"/>
          </w:rPr>
          <w:t>5</w:t>
        </w:r>
        <w:r>
          <w:t>G VN group service area to UDM as a parameter of 5G VN group information;</w:t>
        </w:r>
      </w:ins>
    </w:p>
    <w:p w14:paraId="31A83A48" w14:textId="77777777" w:rsidR="00294D3A" w:rsidRDefault="00294D3A" w:rsidP="00294D3A">
      <w:pPr>
        <w:rPr>
          <w:ins w:id="1854" w:author="S2-2203804" w:date="2022-05-20T08:42:00Z"/>
          <w:lang w:eastAsia="zh-CN"/>
        </w:rPr>
      </w:pPr>
      <w:ins w:id="1855" w:author="S2-2203804" w:date="2022-05-20T08:42:00Z">
        <w:r>
          <w:rPr>
            <w:lang w:eastAsia="zh-CN"/>
          </w:rPr>
          <w:t>UDM:</w:t>
        </w:r>
      </w:ins>
    </w:p>
    <w:p w14:paraId="1DD0B7DF" w14:textId="77777777" w:rsidR="00294D3A" w:rsidRPr="00812106" w:rsidRDefault="00294D3A" w:rsidP="00294D3A">
      <w:pPr>
        <w:pStyle w:val="B1"/>
        <w:rPr>
          <w:ins w:id="1856" w:author="S2-2203804" w:date="2022-05-20T08:42:00Z"/>
        </w:rPr>
      </w:pPr>
      <w:ins w:id="1857" w:author="S2-2203804" w:date="2022-05-20T08:42:00Z">
        <w:r w:rsidRPr="00812106">
          <w:t>-</w:t>
        </w:r>
        <w:r w:rsidRPr="00812106">
          <w:tab/>
        </w:r>
        <w:r>
          <w:rPr>
            <w:rFonts w:hint="eastAsia"/>
            <w:lang w:eastAsia="zh-CN"/>
          </w:rPr>
          <w:t>stores</w:t>
        </w:r>
        <w:r>
          <w:t xml:space="preserve"> </w:t>
        </w:r>
        <w:r>
          <w:rPr>
            <w:rFonts w:hint="eastAsia"/>
            <w:lang w:eastAsia="zh-CN"/>
          </w:rPr>
          <w:t>5</w:t>
        </w:r>
        <w:r>
          <w:t>G VN group service area as 5G VN group information in SM subscription data;</w:t>
        </w:r>
      </w:ins>
    </w:p>
    <w:p w14:paraId="6B2AA613" w14:textId="77777777" w:rsidR="00294D3A" w:rsidRDefault="00294D3A" w:rsidP="00294D3A">
      <w:pPr>
        <w:rPr>
          <w:ins w:id="1858" w:author="S2-2203804" w:date="2022-05-20T08:42:00Z"/>
          <w:lang w:eastAsia="zh-CN"/>
        </w:rPr>
      </w:pPr>
      <w:ins w:id="1859" w:author="S2-2203804" w:date="2022-05-20T08:42:00Z">
        <w:r>
          <w:rPr>
            <w:lang w:eastAsia="zh-CN"/>
          </w:rPr>
          <w:t>SMF:</w:t>
        </w:r>
      </w:ins>
    </w:p>
    <w:p w14:paraId="5E320C5B" w14:textId="77777777" w:rsidR="00294D3A" w:rsidRDefault="00294D3A">
      <w:pPr>
        <w:pStyle w:val="B1"/>
        <w:rPr>
          <w:ins w:id="1860" w:author="S2-2203804" w:date="2022-05-20T08:42:00Z"/>
        </w:rPr>
        <w:pPrChange w:id="1861" w:author="Rapporteur" w:date="2022-05-24T09:42:00Z">
          <w:pPr>
            <w:ind w:firstLine="284"/>
          </w:pPr>
        </w:pPrChange>
      </w:pPr>
      <w:ins w:id="1862" w:author="S2-2203804" w:date="2022-05-20T08:42:00Z">
        <w:r w:rsidRPr="00812106">
          <w:t>-</w:t>
        </w:r>
        <w:r w:rsidRPr="00812106">
          <w:tab/>
        </w:r>
        <w:r>
          <w:t>determines whether the UE is within the 5G VN group service area. If not, the SMF may reject the PDU session establishment;</w:t>
        </w:r>
      </w:ins>
    </w:p>
    <w:p w14:paraId="4110D6CD" w14:textId="77777777" w:rsidR="00294D3A" w:rsidRDefault="00294D3A">
      <w:pPr>
        <w:pStyle w:val="B1"/>
        <w:rPr>
          <w:ins w:id="1863" w:author="S2-2203804" w:date="2022-05-20T08:42:00Z"/>
        </w:rPr>
        <w:pPrChange w:id="1864" w:author="Rapporteur" w:date="2022-05-24T09:42:00Z">
          <w:pPr>
            <w:ind w:firstLine="284"/>
          </w:pPr>
        </w:pPrChange>
      </w:pPr>
      <w:ins w:id="1865" w:author="S2-2203804" w:date="2022-05-20T08:42:00Z">
        <w:r>
          <w:t>-</w:t>
        </w:r>
        <w:r>
          <w:tab/>
        </w:r>
        <w:r>
          <w:rPr>
            <w:rFonts w:hint="eastAsia"/>
          </w:rPr>
          <w:t>s</w:t>
        </w:r>
        <w:r>
          <w:t>ends the 5G VN group service area to AMF as the location subscription requirement when subscribing</w:t>
        </w:r>
        <w:r w:rsidRPr="00A35C7A">
          <w:t xml:space="preserve"> </w:t>
        </w:r>
        <w:r>
          <w:t>the UE location with AMF.</w:t>
        </w:r>
      </w:ins>
    </w:p>
    <w:p w14:paraId="3E0D44D9" w14:textId="77777777" w:rsidR="00294D3A" w:rsidRDefault="00294D3A" w:rsidP="00294D3A">
      <w:pPr>
        <w:rPr>
          <w:ins w:id="1866" w:author="S2-2203804" w:date="2022-05-20T08:42:00Z"/>
        </w:rPr>
      </w:pPr>
      <w:ins w:id="1867" w:author="S2-2203804" w:date="2022-05-20T08:42:00Z">
        <w:r>
          <w:t>AMF:</w:t>
        </w:r>
      </w:ins>
    </w:p>
    <w:p w14:paraId="1E171286" w14:textId="77777777" w:rsidR="00294D3A" w:rsidRDefault="00294D3A">
      <w:pPr>
        <w:pStyle w:val="B1"/>
        <w:rPr>
          <w:ins w:id="1868" w:author="S2-2203804" w:date="2022-05-20T08:42:00Z"/>
        </w:rPr>
        <w:pPrChange w:id="1869" w:author="Rapporteur" w:date="2022-05-24T09:42:00Z">
          <w:pPr>
            <w:ind w:firstLine="284"/>
          </w:pPr>
        </w:pPrChange>
      </w:pPr>
      <w:ins w:id="1870" w:author="S2-2203804" w:date="2022-05-20T08:42:00Z">
        <w:r>
          <w:t>-</w:t>
        </w:r>
        <w:r>
          <w:tab/>
        </w:r>
        <w:r>
          <w:rPr>
            <w:rFonts w:hint="eastAsia"/>
          </w:rPr>
          <w:t>no</w:t>
        </w:r>
        <w:r>
          <w:t>tifies SMF when UE moves out of the 5G VN group service area.</w:t>
        </w:r>
      </w:ins>
    </w:p>
    <w:p w14:paraId="10E5529A" w14:textId="1EC995A4" w:rsidR="00191688" w:rsidRPr="00294D3A" w:rsidRDefault="00191688" w:rsidP="00005A1D">
      <w:pPr>
        <w:rPr>
          <w:lang w:eastAsia="x-none"/>
        </w:rPr>
      </w:pPr>
    </w:p>
    <w:p w14:paraId="698A553E" w14:textId="77777777" w:rsidR="00961251" w:rsidRPr="005A2371" w:rsidRDefault="00961251" w:rsidP="00961251">
      <w:pPr>
        <w:pStyle w:val="2"/>
      </w:pPr>
      <w:bookmarkStart w:id="1871" w:name="_Toc100734502"/>
      <w:bookmarkStart w:id="1872" w:name="_Toc104284985"/>
      <w:r>
        <w:t xml:space="preserve">6.13 </w:t>
      </w:r>
      <w:r>
        <w:tab/>
      </w:r>
      <w:r w:rsidRPr="005A2371">
        <w:t>Solution</w:t>
      </w:r>
      <w:r w:rsidRPr="005A2371">
        <w:rPr>
          <w:rFonts w:hint="eastAsia"/>
          <w:lang w:eastAsia="zh-CN"/>
        </w:rPr>
        <w:t xml:space="preserve"> #</w:t>
      </w:r>
      <w:r>
        <w:rPr>
          <w:lang w:eastAsia="zh-CN"/>
        </w:rPr>
        <w:t>13</w:t>
      </w:r>
      <w:r w:rsidRPr="005A2371">
        <w:t xml:space="preserve">: </w:t>
      </w:r>
      <w:r>
        <w:t xml:space="preserve">Support for </w:t>
      </w:r>
      <w:r>
        <w:rPr>
          <w:lang w:eastAsia="zh-CN"/>
        </w:rPr>
        <w:t>group attribute management</w:t>
      </w:r>
      <w:bookmarkEnd w:id="1871"/>
      <w:bookmarkEnd w:id="1872"/>
    </w:p>
    <w:p w14:paraId="7AF51219" w14:textId="77777777" w:rsidR="00961251" w:rsidRDefault="00961251" w:rsidP="00961251">
      <w:pPr>
        <w:pStyle w:val="3"/>
        <w:rPr>
          <w:lang w:eastAsia="ko-KR"/>
        </w:rPr>
      </w:pPr>
      <w:bookmarkStart w:id="1873" w:name="_Toc100734503"/>
      <w:bookmarkStart w:id="1874" w:name="_Toc104284986"/>
      <w:r>
        <w:rPr>
          <w:lang w:eastAsia="ko-KR"/>
        </w:rPr>
        <w:t>6.13.1</w:t>
      </w:r>
      <w:r>
        <w:rPr>
          <w:lang w:eastAsia="ko-KR"/>
        </w:rPr>
        <w:tab/>
        <w:t>Introduction</w:t>
      </w:r>
      <w:bookmarkEnd w:id="1873"/>
      <w:bookmarkEnd w:id="1874"/>
    </w:p>
    <w:p w14:paraId="26C43C79" w14:textId="77777777" w:rsidR="00961251" w:rsidRDefault="00961251" w:rsidP="00961251">
      <w:pPr>
        <w:rPr>
          <w:rFonts w:eastAsia="SimSun"/>
          <w:lang w:eastAsia="zh-CN"/>
        </w:rPr>
      </w:pPr>
      <w:r>
        <w:rPr>
          <w:rFonts w:eastAsia="SimSun"/>
          <w:lang w:eastAsia="zh-CN"/>
        </w:rPr>
        <w:t>This solution addresses the KI#1</w:t>
      </w:r>
    </w:p>
    <w:p w14:paraId="5150BD4E" w14:textId="77777777" w:rsidR="00961251" w:rsidRPr="004C3081" w:rsidRDefault="00961251" w:rsidP="00961251">
      <w:pPr>
        <w:rPr>
          <w:rFonts w:eastAsia="SimSun"/>
          <w:lang w:eastAsia="zh-CN"/>
        </w:rPr>
      </w:pPr>
      <w:r>
        <w:rPr>
          <w:bCs/>
          <w:noProof/>
        </w:rPr>
        <w:t>A group can be set with the service area that are applicable to each UE within the group.</w:t>
      </w:r>
      <w:r>
        <w:rPr>
          <w:rFonts w:eastAsia="SimSun"/>
          <w:lang w:eastAsia="zh-CN"/>
        </w:rPr>
        <w:t xml:space="preserve"> </w:t>
      </w:r>
    </w:p>
    <w:p w14:paraId="217B40E4" w14:textId="77777777" w:rsidR="00961251" w:rsidRDefault="00961251" w:rsidP="00961251">
      <w:pPr>
        <w:pStyle w:val="3"/>
        <w:rPr>
          <w:lang w:eastAsia="ko-KR"/>
        </w:rPr>
      </w:pPr>
      <w:bookmarkStart w:id="1875" w:name="_Toc100734504"/>
      <w:bookmarkStart w:id="1876" w:name="_Toc104284987"/>
      <w:r>
        <w:rPr>
          <w:lang w:eastAsia="ko-KR"/>
        </w:rPr>
        <w:t>6.13.2</w:t>
      </w:r>
      <w:r>
        <w:rPr>
          <w:lang w:eastAsia="ko-KR"/>
        </w:rPr>
        <w:tab/>
        <w:t>Functional Description</w:t>
      </w:r>
      <w:bookmarkEnd w:id="1875"/>
      <w:bookmarkEnd w:id="1876"/>
    </w:p>
    <w:p w14:paraId="10751F5B" w14:textId="77777777" w:rsidR="00961251" w:rsidRDefault="00961251" w:rsidP="00961251">
      <w:pPr>
        <w:rPr>
          <w:rFonts w:eastAsia="SimSun"/>
          <w:lang w:eastAsia="zh-CN"/>
        </w:rPr>
      </w:pPr>
      <w:r w:rsidRPr="004C3081">
        <w:rPr>
          <w:rFonts w:eastAsia="SimSun"/>
          <w:lang w:eastAsia="zh-CN"/>
        </w:rPr>
        <w:t>When a</w:t>
      </w:r>
      <w:r>
        <w:rPr>
          <w:rFonts w:eastAsia="SimSun"/>
          <w:lang w:eastAsia="zh-CN"/>
        </w:rPr>
        <w:t>n</w:t>
      </w:r>
      <w:r w:rsidRPr="004C3081">
        <w:rPr>
          <w:rFonts w:eastAsia="SimSun"/>
          <w:lang w:eastAsia="zh-CN"/>
        </w:rPr>
        <w:t xml:space="preserve"> </w:t>
      </w:r>
      <w:r>
        <w:rPr>
          <w:rFonts w:eastAsia="SimSun"/>
          <w:lang w:eastAsia="zh-CN"/>
        </w:rPr>
        <w:t>A</w:t>
      </w:r>
      <w:r w:rsidRPr="004C3081">
        <w:rPr>
          <w:rFonts w:eastAsia="SimSun"/>
          <w:lang w:eastAsia="zh-CN"/>
        </w:rPr>
        <w:t>F creates a group</w:t>
      </w:r>
      <w:r>
        <w:rPr>
          <w:rFonts w:eastAsia="SimSun"/>
          <w:lang w:eastAsia="zh-CN"/>
        </w:rPr>
        <w:t>,</w:t>
      </w:r>
      <w:r w:rsidRPr="004C3081">
        <w:rPr>
          <w:rFonts w:eastAsia="SimSun"/>
          <w:lang w:eastAsia="zh-CN"/>
        </w:rPr>
        <w:t xml:space="preserve"> it provide</w:t>
      </w:r>
      <w:r>
        <w:rPr>
          <w:rFonts w:eastAsia="SimSun"/>
          <w:lang w:eastAsia="zh-CN"/>
        </w:rPr>
        <w:t>s</w:t>
      </w:r>
      <w:r w:rsidRPr="004C3081">
        <w:rPr>
          <w:rFonts w:eastAsia="SimSun"/>
          <w:lang w:eastAsia="zh-CN"/>
        </w:rPr>
        <w:t xml:space="preserve"> an explicit list of group members (each identified by the UE ID</w:t>
      </w:r>
      <w:del w:id="1877" w:author="S2-2204969" w:date="2022-05-21T07:00:00Z">
        <w:r w:rsidRPr="004C3081" w:rsidDel="00961251">
          <w:rPr>
            <w:rFonts w:eastAsia="SimSun"/>
            <w:lang w:eastAsia="zh-CN"/>
          </w:rPr>
          <w:delText xml:space="preserve"> or UE address</w:delText>
        </w:r>
      </w:del>
      <w:r w:rsidRPr="004C3081">
        <w:rPr>
          <w:rFonts w:eastAsia="SimSun"/>
          <w:lang w:eastAsia="zh-CN"/>
        </w:rPr>
        <w:t>)</w:t>
      </w:r>
    </w:p>
    <w:p w14:paraId="7840A632" w14:textId="0B79BB33" w:rsidR="00961251" w:rsidRDefault="00961251" w:rsidP="00961251">
      <w:pPr>
        <w:rPr>
          <w:ins w:id="1878" w:author="S2-2204969" w:date="2022-05-21T07:02:00Z"/>
          <w:rFonts w:eastAsia="SimSun"/>
          <w:lang w:eastAsia="zh-CN"/>
        </w:rPr>
      </w:pPr>
      <w:r>
        <w:rPr>
          <w:rFonts w:eastAsia="SimSun"/>
          <w:lang w:eastAsia="zh-CN"/>
        </w:rPr>
        <w:t>AF</w:t>
      </w:r>
      <w:r w:rsidRPr="00A32737">
        <w:rPr>
          <w:rFonts w:eastAsia="SimSun"/>
          <w:lang w:eastAsia="zh-CN"/>
        </w:rPr>
        <w:t xml:space="preserve"> creates and configures </w:t>
      </w:r>
      <w:ins w:id="1879" w:author="S2-2204969" w:date="2022-05-21T07:01:00Z">
        <w:r>
          <w:rPr>
            <w:rFonts w:eastAsia="SimSun"/>
            <w:lang w:eastAsia="zh-CN"/>
          </w:rPr>
          <w:t xml:space="preserve">a </w:t>
        </w:r>
      </w:ins>
      <w:r w:rsidRPr="00A32737">
        <w:rPr>
          <w:rFonts w:eastAsia="SimSun"/>
          <w:lang w:eastAsia="zh-CN"/>
        </w:rPr>
        <w:t xml:space="preserve">group, with </w:t>
      </w:r>
      <w:ins w:id="1880" w:author="S2-2204969" w:date="2022-05-21T07:01:00Z">
        <w:r>
          <w:rPr>
            <w:rFonts w:eastAsia="SimSun"/>
            <w:lang w:eastAsia="zh-CN"/>
          </w:rPr>
          <w:t xml:space="preserve">the </w:t>
        </w:r>
      </w:ins>
      <w:r w:rsidRPr="00A32737">
        <w:rPr>
          <w:rFonts w:eastAsia="SimSun"/>
          <w:lang w:eastAsia="zh-CN"/>
        </w:rPr>
        <w:t xml:space="preserve">group members, and subsequently </w:t>
      </w:r>
      <w:ins w:id="1881" w:author="S2-2204969" w:date="2022-05-21T07:01:00Z">
        <w:r>
          <w:rPr>
            <w:rFonts w:eastAsia="SimSun"/>
            <w:lang w:eastAsia="zh-CN"/>
          </w:rPr>
          <w:t xml:space="preserve">the </w:t>
        </w:r>
      </w:ins>
      <w:r w:rsidRPr="00A32737">
        <w:rPr>
          <w:rFonts w:eastAsia="SimSun"/>
          <w:lang w:eastAsia="zh-CN"/>
        </w:rPr>
        <w:t xml:space="preserve">group profiles </w:t>
      </w:r>
      <w:r>
        <w:rPr>
          <w:rFonts w:eastAsia="SimSun"/>
          <w:lang w:eastAsia="zh-CN"/>
        </w:rPr>
        <w:t xml:space="preserve">are </w:t>
      </w:r>
      <w:r w:rsidRPr="00A32737">
        <w:rPr>
          <w:rFonts w:eastAsia="SimSun"/>
          <w:lang w:eastAsia="zh-CN"/>
        </w:rPr>
        <w:t xml:space="preserve">stored in the </w:t>
      </w:r>
      <w:r>
        <w:rPr>
          <w:rFonts w:eastAsia="SimSun"/>
          <w:lang w:eastAsia="zh-CN"/>
        </w:rPr>
        <w:t>UDR</w:t>
      </w:r>
      <w:r w:rsidRPr="00A32737">
        <w:rPr>
          <w:rFonts w:eastAsia="SimSun"/>
          <w:lang w:eastAsia="zh-CN"/>
        </w:rPr>
        <w:t xml:space="preserve">. Consumer </w:t>
      </w:r>
      <w:r>
        <w:rPr>
          <w:rFonts w:eastAsia="SimSun"/>
          <w:lang w:eastAsia="zh-CN"/>
        </w:rPr>
        <w:t xml:space="preserve">NFs </w:t>
      </w:r>
      <w:r w:rsidRPr="00A32737">
        <w:rPr>
          <w:rFonts w:eastAsia="SimSun"/>
          <w:lang w:eastAsia="zh-CN"/>
        </w:rPr>
        <w:t xml:space="preserve">can </w:t>
      </w:r>
      <w:ins w:id="1882" w:author="S2-2204969" w:date="2022-05-21T07:02:00Z">
        <w:r>
          <w:rPr>
            <w:rFonts w:eastAsia="SimSun"/>
            <w:lang w:eastAsia="zh-CN"/>
          </w:rPr>
          <w:t>subscribe to</w:t>
        </w:r>
      </w:ins>
      <w:del w:id="1883" w:author="S2-2204969" w:date="2022-05-21T07:02:00Z">
        <w:r w:rsidRPr="00A32737" w:rsidDel="00961251">
          <w:rPr>
            <w:rFonts w:eastAsia="SimSun"/>
            <w:lang w:eastAsia="zh-CN"/>
          </w:rPr>
          <w:delText>then</w:delText>
        </w:r>
      </w:del>
      <w:r w:rsidRPr="00A32737">
        <w:rPr>
          <w:rFonts w:eastAsia="SimSun"/>
          <w:lang w:eastAsia="zh-CN"/>
        </w:rPr>
        <w:t xml:space="preserve"> retrieve such group </w:t>
      </w:r>
      <w:del w:id="1884" w:author="S2-2204969" w:date="2022-05-21T07:02:00Z">
        <w:r w:rsidRPr="00A32737" w:rsidDel="00961251">
          <w:rPr>
            <w:rFonts w:eastAsia="SimSun"/>
            <w:lang w:eastAsia="zh-CN"/>
          </w:rPr>
          <w:delText xml:space="preserve">details </w:delText>
        </w:r>
      </w:del>
      <w:ins w:id="1885" w:author="S2-2204969" w:date="2022-05-21T07:02:00Z">
        <w:r>
          <w:rPr>
            <w:rFonts w:eastAsia="SimSun"/>
            <w:lang w:eastAsia="zh-CN"/>
          </w:rPr>
          <w:t>data</w:t>
        </w:r>
        <w:r w:rsidRPr="00A32737">
          <w:rPr>
            <w:rFonts w:eastAsia="SimSun"/>
            <w:lang w:eastAsia="zh-CN"/>
          </w:rPr>
          <w:t xml:space="preserve"> </w:t>
        </w:r>
      </w:ins>
      <w:r w:rsidRPr="00A32737">
        <w:rPr>
          <w:rFonts w:eastAsia="SimSun"/>
          <w:lang w:eastAsia="zh-CN"/>
        </w:rPr>
        <w:t>from UDM</w:t>
      </w:r>
      <w:r>
        <w:rPr>
          <w:rFonts w:eastAsia="SimSun"/>
          <w:lang w:eastAsia="zh-CN"/>
        </w:rPr>
        <w:t>/UDR</w:t>
      </w:r>
      <w:r w:rsidRPr="00A32737">
        <w:rPr>
          <w:rFonts w:eastAsia="SimSun"/>
          <w:lang w:eastAsia="zh-CN"/>
        </w:rPr>
        <w:t>, as required.</w:t>
      </w:r>
    </w:p>
    <w:p w14:paraId="72E9DE18" w14:textId="77777777" w:rsidR="00D01896" w:rsidRDefault="00D01896" w:rsidP="00D01896">
      <w:pPr>
        <w:rPr>
          <w:ins w:id="1886" w:author="S2-2204969" w:date="2022-05-21T07:03:00Z"/>
          <w:rFonts w:eastAsia="SimSun"/>
          <w:lang w:eastAsia="zh-CN"/>
        </w:rPr>
      </w:pPr>
      <w:bookmarkStart w:id="1887" w:name="_Hlk102737197"/>
      <w:ins w:id="1888" w:author="S2-2204969" w:date="2022-05-21T07:03:00Z">
        <w:r>
          <w:rPr>
            <w:rFonts w:eastAsia="SimSun"/>
            <w:lang w:eastAsia="zh-CN"/>
          </w:rPr>
          <w:t>The UE ID as provided by AF may a GPSI.</w:t>
        </w:r>
      </w:ins>
    </w:p>
    <w:bookmarkEnd w:id="1887"/>
    <w:p w14:paraId="6334B895" w14:textId="62F5CE46" w:rsidR="00961251" w:rsidRPr="00B26380" w:rsidDel="00D01896" w:rsidRDefault="00961251" w:rsidP="00961251">
      <w:pPr>
        <w:pStyle w:val="EditorsNote"/>
        <w:ind w:left="1704" w:hanging="1420"/>
        <w:rPr>
          <w:del w:id="1889" w:author="S2-2204969" w:date="2022-05-21T07:03:00Z"/>
          <w:rFonts w:eastAsia="MS Mincho"/>
          <w:lang w:val="en-US" w:eastAsia="ko-KR"/>
        </w:rPr>
      </w:pPr>
      <w:del w:id="1890" w:author="S2-2204969" w:date="2022-05-21T07:03:00Z">
        <w:r w:rsidDel="00D01896">
          <w:rPr>
            <w:lang w:val="en-US"/>
          </w:rPr>
          <w:delText>Editor's note:</w:delText>
        </w:r>
        <w:r w:rsidDel="00D01896">
          <w:rPr>
            <w:lang w:val="en-US"/>
          </w:rPr>
          <w:tab/>
          <w:delText>It is FFS what is the UE address, static IP address or MAC address of device behind UE or IP addresses assigned from 5GC for the PDU Session?</w:delText>
        </w:r>
      </w:del>
    </w:p>
    <w:p w14:paraId="789A2609" w14:textId="77777777" w:rsidR="00961251" w:rsidRPr="005A2371" w:rsidRDefault="00961251" w:rsidP="00961251">
      <w:pPr>
        <w:pStyle w:val="3"/>
      </w:pPr>
      <w:bookmarkStart w:id="1891" w:name="_Toc100734505"/>
      <w:bookmarkStart w:id="1892" w:name="_Toc104284988"/>
      <w:r w:rsidRPr="005A2371">
        <w:t>6.</w:t>
      </w:r>
      <w:r>
        <w:t>13</w:t>
      </w:r>
      <w:r w:rsidRPr="005A2371">
        <w:t>.</w:t>
      </w:r>
      <w:r>
        <w:t>3</w:t>
      </w:r>
      <w:r w:rsidRPr="005A2371">
        <w:tab/>
      </w:r>
      <w:r>
        <w:t>Group Provisioning Procedure</w:t>
      </w:r>
      <w:bookmarkEnd w:id="1891"/>
      <w:bookmarkEnd w:id="1892"/>
    </w:p>
    <w:p w14:paraId="4CB2156A" w14:textId="77777777" w:rsidR="00961251" w:rsidRDefault="00961251" w:rsidP="00961251">
      <w:r w:rsidRPr="004C6C67">
        <w:rPr>
          <w:lang w:eastAsia="en-US"/>
        </w:rPr>
        <w:t xml:space="preserve">Figure </w:t>
      </w:r>
      <w:r>
        <w:rPr>
          <w:lang w:eastAsia="en-US"/>
        </w:rPr>
        <w:t>6.13.3-1</w:t>
      </w:r>
      <w:r w:rsidRPr="004C6C67">
        <w:rPr>
          <w:lang w:eastAsia="en-US"/>
        </w:rPr>
        <w:t xml:space="preserve"> provides the detail</w:t>
      </w:r>
      <w:r>
        <w:rPr>
          <w:lang w:eastAsia="en-US"/>
        </w:rPr>
        <w:t>s of the</w:t>
      </w:r>
      <w:r w:rsidRPr="004C6C67">
        <w:rPr>
          <w:lang w:eastAsia="en-US"/>
        </w:rPr>
        <w:t xml:space="preserve"> procedures:</w:t>
      </w:r>
    </w:p>
    <w:p w14:paraId="66EC5DF2" w14:textId="217AD1CE" w:rsidR="00961251" w:rsidRDefault="00961251" w:rsidP="00961251">
      <w:pPr>
        <w:pStyle w:val="TH"/>
      </w:pPr>
      <w:del w:id="1893" w:author="S2-2204969" w:date="2022-05-21T07:03:00Z">
        <w:r w:rsidDel="00D01896">
          <w:object w:dxaOrig="11745" w:dyaOrig="7350" w14:anchorId="1EDB9907">
            <v:shape id="_x0000_i1053" type="#_x0000_t75" style="width:357.1pt;height:223.1pt" o:ole="">
              <v:imagedata r:id="rId72" o:title=""/>
            </v:shape>
            <o:OLEObject Type="Embed" ProgID="Visio.Drawing.15" ShapeID="_x0000_i1053" DrawAspect="Content" ObjectID="_1714969920" r:id="rId73"/>
          </w:object>
        </w:r>
      </w:del>
      <w:ins w:id="1894" w:author="S2-2204969" w:date="2022-05-21T07:03:00Z">
        <w:r w:rsidR="00D01896">
          <w:object w:dxaOrig="11746" w:dyaOrig="6181" w14:anchorId="432C9C73">
            <v:shape id="_x0000_i1054" type="#_x0000_t75" style="width:376.65pt;height:197.7pt" o:ole="">
              <v:imagedata r:id="rId74" o:title=""/>
            </v:shape>
            <o:OLEObject Type="Embed" ProgID="Visio.Drawing.15" ShapeID="_x0000_i1054" DrawAspect="Content" ObjectID="_1714969921" r:id="rId75"/>
          </w:object>
        </w:r>
      </w:ins>
    </w:p>
    <w:p w14:paraId="14DCEFF9" w14:textId="77777777" w:rsidR="00961251" w:rsidRDefault="00961251" w:rsidP="00961251">
      <w:pPr>
        <w:pStyle w:val="TF"/>
      </w:pPr>
      <w:r>
        <w:t>Figure 6.13.3-1: AF Creating and Provisioning</w:t>
      </w:r>
      <w:r w:rsidRPr="00331603">
        <w:t xml:space="preserve"> Group ID</w:t>
      </w:r>
      <w:r>
        <w:t xml:space="preserve"> profiles t</w:t>
      </w:r>
      <w:r w:rsidRPr="00331603">
        <w:t>o 5GC</w:t>
      </w:r>
    </w:p>
    <w:p w14:paraId="7AEEDBE0" w14:textId="13CA1419" w:rsidR="00961251" w:rsidRDefault="00961251" w:rsidP="00961251">
      <w:pPr>
        <w:rPr>
          <w:lang w:eastAsia="en-US"/>
        </w:rPr>
      </w:pPr>
      <w:r>
        <w:rPr>
          <w:lang w:eastAsia="en-US"/>
        </w:rPr>
        <w:t xml:space="preserve">Step 1: AF assigns an (external) Group ID and includes a list of UEs to the group. AF then sends Nnef_ParameterProvision_Create/Update/Delete request </w:t>
      </w:r>
      <w:ins w:id="1895" w:author="S2-2204969" w:date="2022-05-21T07:04:00Z">
        <w:r w:rsidR="00D01896">
          <w:rPr>
            <w:lang w:eastAsia="en-US"/>
          </w:rPr>
          <w:t>including the Group info (Group Members, Service area and QoS parameters for the group).</w:t>
        </w:r>
      </w:ins>
    </w:p>
    <w:p w14:paraId="387617F6" w14:textId="77777777" w:rsidR="00961251" w:rsidRDefault="00961251" w:rsidP="00961251">
      <w:pPr>
        <w:pStyle w:val="EditorsNote"/>
        <w:ind w:left="1704" w:hanging="1420"/>
        <w:rPr>
          <w:lang w:val="en-US" w:eastAsia="ko-KR"/>
        </w:rPr>
      </w:pPr>
      <w:bookmarkStart w:id="1896" w:name="_Hlk100308417"/>
      <w:r>
        <w:rPr>
          <w:lang w:val="en-US"/>
        </w:rPr>
        <w:t>Editor's note:</w:t>
      </w:r>
      <w:r>
        <w:rPr>
          <w:lang w:val="en-US"/>
        </w:rPr>
        <w:tab/>
        <w:t>It is FFS whether there is a need to group type, and what the values can be set</w:t>
      </w:r>
      <w:bookmarkEnd w:id="1896"/>
      <w:r>
        <w:rPr>
          <w:rFonts w:eastAsia="SimSun"/>
          <w:lang w:eastAsia="zh-CN"/>
        </w:rPr>
        <w:t>.</w:t>
      </w:r>
    </w:p>
    <w:p w14:paraId="25820E50" w14:textId="55595A25" w:rsidR="00961251" w:rsidRDefault="00961251" w:rsidP="00961251">
      <w:pPr>
        <w:rPr>
          <w:lang w:eastAsia="en-US"/>
        </w:rPr>
      </w:pPr>
      <w:r>
        <w:rPr>
          <w:lang w:eastAsia="en-US"/>
        </w:rPr>
        <w:t xml:space="preserve">Step 2: NEF after authorizing the AF request, translates the external information to 5GC internal information e.g. external group ID into an internal group ID. The NEF </w:t>
      </w:r>
      <w:del w:id="1897" w:author="S2-2204969" w:date="2022-05-21T07:04:00Z">
        <w:r w:rsidDel="00D01896">
          <w:rPr>
            <w:lang w:eastAsia="en-US"/>
          </w:rPr>
          <w:delText xml:space="preserve">creates or updates this information in UDM by </w:delText>
        </w:r>
      </w:del>
      <w:r>
        <w:rPr>
          <w:lang w:eastAsia="en-US"/>
        </w:rPr>
        <w:t>send</w:t>
      </w:r>
      <w:ins w:id="1898" w:author="S2-2204969" w:date="2022-05-21T07:05:00Z">
        <w:r w:rsidR="00D01896">
          <w:rPr>
            <w:lang w:eastAsia="en-US"/>
          </w:rPr>
          <w:t>s</w:t>
        </w:r>
      </w:ins>
      <w:del w:id="1899" w:author="S2-2204969" w:date="2022-05-21T07:04:00Z">
        <w:r w:rsidDel="00D01896">
          <w:rPr>
            <w:lang w:eastAsia="en-US"/>
          </w:rPr>
          <w:delText>ing</w:delText>
        </w:r>
      </w:del>
      <w:r>
        <w:rPr>
          <w:lang w:eastAsia="en-US"/>
        </w:rPr>
        <w:t xml:space="preserve"> Nudm_ParameterProvision_Create/Update/Delete request (Group ID, </w:t>
      </w:r>
      <w:ins w:id="1900" w:author="S2-2204969" w:date="2022-05-21T07:05:00Z">
        <w:r w:rsidR="00D01896">
          <w:rPr>
            <w:lang w:eastAsia="en-US"/>
          </w:rPr>
          <w:t xml:space="preserve">Group members, </w:t>
        </w:r>
      </w:ins>
      <w:r>
        <w:rPr>
          <w:lang w:eastAsia="en-US"/>
        </w:rPr>
        <w:t>S</w:t>
      </w:r>
      <w:r>
        <w:rPr>
          <w:noProof/>
        </w:rPr>
        <w:t>ervice area</w:t>
      </w:r>
      <w:ins w:id="1901" w:author="S2-2204969" w:date="2022-05-21T07:05:00Z">
        <w:r w:rsidR="00D01896">
          <w:rPr>
            <w:noProof/>
          </w:rPr>
          <w:t>/TAIs</w:t>
        </w:r>
      </w:ins>
      <w:r>
        <w:rPr>
          <w:noProof/>
        </w:rPr>
        <w:t xml:space="preserve"> </w:t>
      </w:r>
      <w:del w:id="1902" w:author="S2-2204969" w:date="2022-05-21T07:05:00Z">
        <w:r w:rsidDel="00D01896">
          <w:rPr>
            <w:lang w:eastAsia="en-US"/>
          </w:rPr>
          <w:delText xml:space="preserve">definition </w:delText>
        </w:r>
      </w:del>
      <w:del w:id="1903" w:author="S2-2204969" w:date="2022-05-21T07:06:00Z">
        <w:r w:rsidDel="00D01896">
          <w:rPr>
            <w:lang w:eastAsia="en-US"/>
          </w:rPr>
          <w:delText xml:space="preserve">or </w:delText>
        </w:r>
        <w:r w:rsidDel="00D01896">
          <w:delText>Area of Interest</w:delText>
        </w:r>
        <w:r w:rsidDel="00D01896">
          <w:rPr>
            <w:noProof/>
          </w:rPr>
          <w:delText xml:space="preserve"> or TAI(s)</w:delText>
        </w:r>
      </w:del>
      <w:r>
        <w:rPr>
          <w:lang w:eastAsia="en-US"/>
        </w:rPr>
        <w:t>)</w:t>
      </w:r>
    </w:p>
    <w:p w14:paraId="096BD3A8" w14:textId="5DB55011" w:rsidR="00961251" w:rsidRDefault="00961251" w:rsidP="00961251">
      <w:pPr>
        <w:rPr>
          <w:lang w:eastAsia="en-US"/>
        </w:rPr>
      </w:pPr>
      <w:r>
        <w:rPr>
          <w:lang w:eastAsia="en-US"/>
        </w:rPr>
        <w:t xml:space="preserve">Step 3-4: UDM </w:t>
      </w:r>
      <w:del w:id="1904" w:author="S2-2204969" w:date="2022-05-21T07:06:00Z">
        <w:r w:rsidDel="00D01896">
          <w:rPr>
            <w:lang w:eastAsia="en-US"/>
          </w:rPr>
          <w:delText xml:space="preserve">stores the Information in UDR </w:delText>
        </w:r>
      </w:del>
      <w:r>
        <w:rPr>
          <w:lang w:eastAsia="en-US"/>
        </w:rPr>
        <w:t>us</w:t>
      </w:r>
      <w:ins w:id="1905" w:author="S2-2204969" w:date="2022-05-21T07:07:00Z">
        <w:r w:rsidR="00D01896">
          <w:rPr>
            <w:lang w:eastAsia="en-US"/>
          </w:rPr>
          <w:t>es</w:t>
        </w:r>
      </w:ins>
      <w:del w:id="1906" w:author="S2-2204969" w:date="2022-05-21T07:07:00Z">
        <w:r w:rsidDel="00D01896">
          <w:rPr>
            <w:lang w:eastAsia="en-US"/>
          </w:rPr>
          <w:delText>ing</w:delText>
        </w:r>
      </w:del>
      <w:r>
        <w:rPr>
          <w:lang w:eastAsia="en-US"/>
        </w:rPr>
        <w:t xml:space="preserve"> Nudr_DM_Query/Update messages.</w:t>
      </w:r>
      <w:ins w:id="1907" w:author="S2-2204969" w:date="2022-05-21T07:07:00Z">
        <w:r w:rsidR="00D01896" w:rsidRPr="00D01896">
          <w:rPr>
            <w:lang w:eastAsia="zh-CN"/>
          </w:rPr>
          <w:t xml:space="preserve"> </w:t>
        </w:r>
        <w:r w:rsidR="00D01896">
          <w:rPr>
            <w:lang w:eastAsia="zh-CN"/>
          </w:rPr>
          <w:t xml:space="preserve">UDR stores the </w:t>
        </w:r>
        <w:r w:rsidR="00D01896" w:rsidRPr="00140E21">
          <w:rPr>
            <w:rFonts w:eastAsia="SimSun"/>
          </w:rPr>
          <w:t>data as part of the</w:t>
        </w:r>
        <w:r w:rsidR="00D01896">
          <w:rPr>
            <w:rFonts w:eastAsia="SimSun"/>
          </w:rPr>
          <w:t xml:space="preserve"> Group</w:t>
        </w:r>
        <w:r w:rsidR="00D01896" w:rsidRPr="00140E21">
          <w:rPr>
            <w:rFonts w:eastAsia="SimSun"/>
          </w:rPr>
          <w:t xml:space="preserve"> subscription</w:t>
        </w:r>
        <w:r w:rsidR="00D01896">
          <w:rPr>
            <w:rFonts w:eastAsia="SimSun"/>
          </w:rPr>
          <w:t xml:space="preserve"> data </w:t>
        </w:r>
        <w:r w:rsidR="00D01896" w:rsidRPr="00140E21">
          <w:rPr>
            <w:rFonts w:eastAsia="SimSun"/>
          </w:rPr>
          <w:t>and responds with Nudr_DM_Create/Update/Delete Response message</w:t>
        </w:r>
        <w:r w:rsidR="00D01896">
          <w:rPr>
            <w:rFonts w:eastAsia="SimSun"/>
          </w:rPr>
          <w:t>.</w:t>
        </w:r>
      </w:ins>
    </w:p>
    <w:p w14:paraId="08A3772D" w14:textId="77777777" w:rsidR="00961251" w:rsidRDefault="00961251" w:rsidP="00961251">
      <w:pPr>
        <w:rPr>
          <w:lang w:eastAsia="en-US"/>
        </w:rPr>
      </w:pPr>
      <w:r>
        <w:rPr>
          <w:lang w:eastAsia="en-US"/>
        </w:rPr>
        <w:t>Step 5-6: AF receives the Response message to its request in step 1.</w:t>
      </w:r>
    </w:p>
    <w:p w14:paraId="021FB418" w14:textId="32FC796B" w:rsidR="00961251" w:rsidRDefault="00961251" w:rsidP="00961251">
      <w:pPr>
        <w:rPr>
          <w:lang w:eastAsia="en-US"/>
        </w:rPr>
      </w:pPr>
      <w:r>
        <w:rPr>
          <w:lang w:eastAsia="en-US"/>
        </w:rPr>
        <w:t xml:space="preserve">Step 7: Consumer Network Function e.g. AMF and SMF may subscribe and </w:t>
      </w:r>
      <w:ins w:id="1908" w:author="S2-2204969" w:date="2022-05-21T07:07:00Z">
        <w:r w:rsidR="00D01896">
          <w:rPr>
            <w:lang w:eastAsia="en-US"/>
          </w:rPr>
          <w:t xml:space="preserve">thus </w:t>
        </w:r>
      </w:ins>
      <w:r>
        <w:rPr>
          <w:lang w:eastAsia="en-US"/>
        </w:rPr>
        <w:t>get notified on the</w:t>
      </w:r>
      <w:ins w:id="1909" w:author="S2-2204969" w:date="2022-05-21T07:07:00Z">
        <w:r w:rsidR="00D01896">
          <w:rPr>
            <w:lang w:eastAsia="en-US"/>
          </w:rPr>
          <w:t xml:space="preserve"> group subscription</w:t>
        </w:r>
      </w:ins>
      <w:del w:id="1910" w:author="S2-2204969" w:date="2022-05-21T07:08:00Z">
        <w:r w:rsidDel="00D01896">
          <w:rPr>
            <w:lang w:eastAsia="en-US"/>
          </w:rPr>
          <w:delText>se</w:delText>
        </w:r>
      </w:del>
      <w:r>
        <w:rPr>
          <w:lang w:eastAsia="en-US"/>
        </w:rPr>
        <w:t xml:space="preserve"> information. In case of NF enforced functionality (e.g. </w:t>
      </w:r>
      <w:r>
        <w:rPr>
          <w:noProof/>
        </w:rPr>
        <w:t>Service area related restriction)</w:t>
      </w:r>
      <w:r>
        <w:rPr>
          <w:lang w:eastAsia="en-US"/>
        </w:rPr>
        <w:t xml:space="preserve"> the subscribing to the notification is mandatory. If the group information is to be provided to AMF and/or to SMF following mechanism is envisaged:</w:t>
      </w:r>
    </w:p>
    <w:p w14:paraId="4EBAA02D" w14:textId="77777777" w:rsidR="00D01896" w:rsidRDefault="00961251" w:rsidP="008A3881">
      <w:pPr>
        <w:pStyle w:val="B1"/>
        <w:rPr>
          <w:ins w:id="1911" w:author="S2-2204969" w:date="2022-05-21T07:10:00Z"/>
          <w:lang w:eastAsia="zh-CN"/>
        </w:rPr>
      </w:pPr>
      <w:r>
        <w:rPr>
          <w:rFonts w:hint="eastAsia"/>
          <w:lang w:eastAsia="zh-CN"/>
        </w:rPr>
        <w:t>-</w:t>
      </w:r>
      <w:r>
        <w:rPr>
          <w:rFonts w:hint="eastAsia"/>
          <w:lang w:eastAsia="zh-CN"/>
        </w:rPr>
        <w:tab/>
      </w:r>
      <w:r w:rsidRPr="0003359F">
        <w:rPr>
          <w:lang w:eastAsia="zh-CN"/>
        </w:rPr>
        <w:t xml:space="preserve">NFs (e.g. AMF, SMF) subscribe to UDM for the subscription data changes (creation / modification / deletion) of the group member UEs. When such groups are subject to a creation / modification / deletion, the UDM notifies the subscribed NF for the respective group member UEs. </w:t>
      </w:r>
    </w:p>
    <w:p w14:paraId="154CBFC8" w14:textId="4359CEB9" w:rsidR="00961251" w:rsidRDefault="00D01896" w:rsidP="008A3881">
      <w:pPr>
        <w:pStyle w:val="B1"/>
        <w:rPr>
          <w:lang w:eastAsia="zh-CN"/>
        </w:rPr>
      </w:pPr>
      <w:ins w:id="1912" w:author="S2-2204969" w:date="2022-05-21T07:10:00Z">
        <w:r>
          <w:rPr>
            <w:lang w:eastAsia="zh-CN"/>
          </w:rPr>
          <w:lastRenderedPageBreak/>
          <w:t>-</w:t>
        </w:r>
        <w:r>
          <w:rPr>
            <w:lang w:eastAsia="zh-CN"/>
          </w:rPr>
          <w:tab/>
        </w:r>
      </w:ins>
      <w:r w:rsidR="00961251" w:rsidRPr="0003359F">
        <w:rPr>
          <w:lang w:eastAsia="zh-CN"/>
        </w:rPr>
        <w:t>UDM may also indicate shared data identifier, as mentioned in TS 23.501 [2] clause 4.15.6.2 and explained in TS 29.503 [</w:t>
      </w:r>
      <w:del w:id="1913" w:author="Rapporteur" w:date="2022-05-24T11:38:00Z">
        <w:r w:rsidR="00961251" w:rsidRPr="0003359F" w:rsidDel="004F5ED0">
          <w:rPr>
            <w:lang w:eastAsia="zh-CN"/>
          </w:rPr>
          <w:delText>X</w:delText>
        </w:r>
      </w:del>
      <w:ins w:id="1914" w:author="Rapporteur" w:date="2022-05-24T11:38:00Z">
        <w:r w:rsidR="004F5ED0">
          <w:rPr>
            <w:lang w:eastAsia="zh-CN"/>
          </w:rPr>
          <w:t>4</w:t>
        </w:r>
      </w:ins>
      <w:r w:rsidR="00961251" w:rsidRPr="0003359F">
        <w:rPr>
          <w:lang w:eastAsia="zh-CN"/>
        </w:rPr>
        <w:t>] clause 5.2.2.</w:t>
      </w:r>
      <w:r w:rsidR="00961251">
        <w:rPr>
          <w:lang w:eastAsia="zh-CN"/>
        </w:rPr>
        <w:t>In case PCF has subscribed to receive notification on the shared data, UDR notifies using Nudr_DM_Notify procedure.</w:t>
      </w:r>
      <w:ins w:id="1915" w:author="S2-2204969" w:date="2022-05-21T07:11:00Z">
        <w:r w:rsidRPr="00D01896">
          <w:rPr>
            <w:lang w:eastAsia="en-US"/>
          </w:rPr>
          <w:t xml:space="preserve"> </w:t>
        </w:r>
        <w:r>
          <w:rPr>
            <w:lang w:eastAsia="en-US"/>
          </w:rPr>
          <w:t xml:space="preserve">Based on the information PCF has received, it </w:t>
        </w:r>
        <w:r w:rsidRPr="001B7C50">
          <w:rPr>
            <w:lang w:eastAsia="zh-CN"/>
          </w:rPr>
          <w:t>provides SMF with a PCC rule</w:t>
        </w:r>
        <w:r>
          <w:rPr>
            <w:lang w:eastAsia="zh-CN"/>
          </w:rPr>
          <w:t xml:space="preserve"> f</w:t>
        </w:r>
        <w:r w:rsidRPr="001B7C50">
          <w:rPr>
            <w:lang w:eastAsia="zh-CN"/>
          </w:rPr>
          <w:t>or PDU Session</w:t>
        </w:r>
        <w:r>
          <w:rPr>
            <w:lang w:eastAsia="zh-CN"/>
          </w:rPr>
          <w:t>s</w:t>
        </w:r>
        <w:r w:rsidRPr="001B7C50">
          <w:rPr>
            <w:lang w:eastAsia="zh-CN"/>
          </w:rPr>
          <w:t xml:space="preserve"> that corresponds to the AF request</w:t>
        </w:r>
        <w:r w:rsidRPr="001B7C50">
          <w:t>,</w:t>
        </w:r>
        <w:r>
          <w:t xml:space="preserve"> </w:t>
        </w:r>
        <w:r w:rsidRPr="001B7C50">
          <w:t>taking into account UE location presence in area of interest</w:t>
        </w:r>
        <w:r>
          <w:t>.</w:t>
        </w:r>
      </w:ins>
    </w:p>
    <w:p w14:paraId="3C6624F0" w14:textId="77777777" w:rsidR="00961251" w:rsidRDefault="00961251" w:rsidP="00961251">
      <w:pPr>
        <w:pStyle w:val="EditorsNote"/>
        <w:ind w:left="1704" w:hanging="1420"/>
        <w:rPr>
          <w:lang w:val="en-US" w:eastAsia="ko-KR"/>
        </w:rPr>
      </w:pPr>
      <w:r>
        <w:rPr>
          <w:lang w:val="en-US"/>
        </w:rPr>
        <w:t>Editor's note:</w:t>
      </w:r>
      <w:r>
        <w:rPr>
          <w:lang w:val="en-US"/>
        </w:rPr>
        <w:tab/>
        <w:t xml:space="preserve">It is FFS whether the same purpose can be achieved via </w:t>
      </w:r>
      <w:r w:rsidRPr="005B0BE6">
        <w:rPr>
          <w:lang w:val="en-US"/>
        </w:rPr>
        <w:t>spatial validity</w:t>
      </w:r>
      <w:r>
        <w:rPr>
          <w:lang w:val="en-US"/>
        </w:rPr>
        <w:t xml:space="preserve"> in AF request, e.g. clause</w:t>
      </w:r>
      <w:r w:rsidRPr="005B0BE6">
        <w:t xml:space="preserve"> </w:t>
      </w:r>
      <w:r w:rsidRPr="005B0BE6">
        <w:rPr>
          <w:lang w:val="en-US"/>
        </w:rPr>
        <w:t>5.6.7</w:t>
      </w:r>
      <w:r>
        <w:rPr>
          <w:lang w:val="en-US"/>
        </w:rPr>
        <w:t xml:space="preserve"> in </w:t>
      </w:r>
      <w:r w:rsidRPr="00D72DA9">
        <w:rPr>
          <w:lang w:eastAsia="en-US"/>
        </w:rPr>
        <w:t xml:space="preserve">TS 23.501 </w:t>
      </w:r>
      <w:r>
        <w:rPr>
          <w:lang w:eastAsia="en-US"/>
        </w:rPr>
        <w:t>[2].</w:t>
      </w:r>
    </w:p>
    <w:p w14:paraId="35A3EE65" w14:textId="77777777" w:rsidR="00961251" w:rsidRDefault="00961251" w:rsidP="00961251">
      <w:pPr>
        <w:pStyle w:val="3"/>
      </w:pPr>
      <w:bookmarkStart w:id="1916" w:name="_Toc100734506"/>
      <w:bookmarkStart w:id="1917" w:name="_Toc104284989"/>
      <w:r>
        <w:t>6.13.4</w:t>
      </w:r>
      <w:r>
        <w:tab/>
      </w:r>
      <w:r w:rsidRPr="00B97AC8">
        <w:t>Impact</w:t>
      </w:r>
      <w:r>
        <w:t>s</w:t>
      </w:r>
      <w:r w:rsidRPr="00B97AC8">
        <w:t xml:space="preserve"> on existing entities and interfaces</w:t>
      </w:r>
      <w:bookmarkEnd w:id="1916"/>
      <w:bookmarkEnd w:id="1917"/>
    </w:p>
    <w:p w14:paraId="6CFD5F0C" w14:textId="77777777" w:rsidR="00961251" w:rsidRDefault="00961251" w:rsidP="00961251">
      <w:pPr>
        <w:rPr>
          <w:lang w:eastAsia="en-US"/>
        </w:rPr>
      </w:pPr>
      <w:r>
        <w:rPr>
          <w:lang w:eastAsia="en-US"/>
        </w:rPr>
        <w:t xml:space="preserve">The identified </w:t>
      </w:r>
      <w:r w:rsidRPr="00D72DA9">
        <w:rPr>
          <w:lang w:eastAsia="en-US"/>
        </w:rPr>
        <w:t>enhancements</w:t>
      </w:r>
      <w:r>
        <w:rPr>
          <w:lang w:eastAsia="en-US"/>
        </w:rPr>
        <w:t xml:space="preserve"> concern</w:t>
      </w:r>
      <w:r w:rsidRPr="00D72DA9">
        <w:rPr>
          <w:lang w:eastAsia="en-US"/>
        </w:rPr>
        <w:t xml:space="preserve"> Information element</w:t>
      </w:r>
      <w:r>
        <w:rPr>
          <w:lang w:eastAsia="en-US"/>
        </w:rPr>
        <w:t>s</w:t>
      </w:r>
      <w:r w:rsidRPr="00D72DA9">
        <w:rPr>
          <w:lang w:eastAsia="en-US"/>
        </w:rPr>
        <w:t xml:space="preserve"> contained in AF</w:t>
      </w:r>
      <w:r>
        <w:rPr>
          <w:lang w:eastAsia="en-US"/>
        </w:rPr>
        <w:t>:</w:t>
      </w:r>
    </w:p>
    <w:p w14:paraId="4F343EB4" w14:textId="77777777" w:rsidR="00961251" w:rsidRPr="00180836" w:rsidRDefault="00961251" w:rsidP="00961251">
      <w:pPr>
        <w:pStyle w:val="B1"/>
      </w:pPr>
      <w:r>
        <w:rPr>
          <w:rFonts w:hint="eastAsia"/>
          <w:lang w:eastAsia="zh-CN"/>
        </w:rPr>
        <w:t>-</w:t>
      </w:r>
      <w:r>
        <w:rPr>
          <w:rFonts w:hint="eastAsia"/>
          <w:lang w:eastAsia="zh-CN"/>
        </w:rPr>
        <w:tab/>
      </w:r>
      <w:r w:rsidRPr="0003359F">
        <w:rPr>
          <w:lang w:eastAsia="zh-CN"/>
        </w:rPr>
        <w:t>Enhancements to externally indicated service area definition into TAI or Area of Interest or to existing IE Potential Locations of Applications and IE Spatial Validity Condition)</w:t>
      </w:r>
    </w:p>
    <w:p w14:paraId="2256563C" w14:textId="77777777" w:rsidR="00961251" w:rsidRDefault="00961251" w:rsidP="00961251">
      <w:pPr>
        <w:rPr>
          <w:lang w:eastAsia="en-US"/>
        </w:rPr>
      </w:pPr>
      <w:r>
        <w:rPr>
          <w:lang w:eastAsia="en-US"/>
        </w:rPr>
        <w:t>NFs (AMF, SMF, PCF) provisioning to the group membership definition and NF subscription to the group event notifications and taking the required actions.</w:t>
      </w:r>
    </w:p>
    <w:p w14:paraId="65370347" w14:textId="77777777" w:rsidR="00961251" w:rsidRDefault="00961251" w:rsidP="00961251">
      <w:pPr>
        <w:rPr>
          <w:lang w:eastAsia="en-US"/>
        </w:rPr>
      </w:pPr>
      <w:r>
        <w:rPr>
          <w:rFonts w:eastAsia="SimSun"/>
          <w:lang w:eastAsia="zh-CN"/>
        </w:rPr>
        <w:t xml:space="preserve">PCF </w:t>
      </w:r>
      <w:r w:rsidRPr="00F4029D">
        <w:rPr>
          <w:rFonts w:eastAsia="SimSun"/>
          <w:lang w:eastAsia="zh-CN"/>
        </w:rPr>
        <w:t>perform</w:t>
      </w:r>
      <w:r>
        <w:rPr>
          <w:rFonts w:eastAsia="SimSun"/>
          <w:lang w:eastAsia="zh-CN"/>
        </w:rPr>
        <w:t>ing</w:t>
      </w:r>
      <w:r w:rsidRPr="00F4029D">
        <w:rPr>
          <w:rFonts w:eastAsia="SimSun"/>
          <w:lang w:eastAsia="zh-CN"/>
        </w:rPr>
        <w:t xml:space="preserve"> mapping between the </w:t>
      </w:r>
      <w:r>
        <w:rPr>
          <w:rFonts w:eastAsia="SimSun"/>
          <w:lang w:eastAsia="zh-CN"/>
        </w:rPr>
        <w:t>UDR stored QoS</w:t>
      </w:r>
      <w:r w:rsidRPr="00F4029D">
        <w:rPr>
          <w:rFonts w:eastAsia="SimSun"/>
          <w:lang w:eastAsia="zh-CN"/>
        </w:rPr>
        <w:t xml:space="preserve"> </w:t>
      </w:r>
      <w:r>
        <w:rPr>
          <w:rFonts w:eastAsia="SimSun"/>
          <w:lang w:eastAsia="zh-CN"/>
        </w:rPr>
        <w:t>attributes</w:t>
      </w:r>
      <w:r w:rsidRPr="00F4029D">
        <w:rPr>
          <w:rFonts w:eastAsia="SimSun"/>
          <w:lang w:eastAsia="zh-CN"/>
        </w:rPr>
        <w:t xml:space="preserve"> and 5GS QoS parameters</w:t>
      </w:r>
      <w:r>
        <w:rPr>
          <w:rFonts w:eastAsia="SimSun"/>
          <w:lang w:eastAsia="zh-CN"/>
        </w:rPr>
        <w:t>, manages the potential conflicts of the QoS definitions</w:t>
      </w:r>
      <w:r w:rsidRPr="00F4029D">
        <w:rPr>
          <w:rFonts w:eastAsia="SimSun"/>
          <w:lang w:eastAsia="zh-CN"/>
        </w:rPr>
        <w:t>, and triggers PCF initiated SM Policy Association Modification/ Termination</w:t>
      </w:r>
      <w:r>
        <w:rPr>
          <w:rFonts w:eastAsia="SimSun"/>
          <w:lang w:eastAsia="zh-CN"/>
        </w:rPr>
        <w:t xml:space="preserve"> for each UE belonging to the group</w:t>
      </w:r>
      <w:r w:rsidRPr="00F4029D">
        <w:rPr>
          <w:rFonts w:eastAsia="SimSun"/>
          <w:lang w:eastAsia="zh-CN"/>
        </w:rPr>
        <w:t>.</w:t>
      </w:r>
    </w:p>
    <w:p w14:paraId="160EA3F1" w14:textId="7C8404FB" w:rsidR="0063274A" w:rsidRPr="00545E10" w:rsidRDefault="0063274A" w:rsidP="0063274A">
      <w:pPr>
        <w:pStyle w:val="2"/>
      </w:pPr>
      <w:bookmarkStart w:id="1918" w:name="_Toc104284990"/>
      <w:r w:rsidRPr="00545E10">
        <w:rPr>
          <w:lang w:eastAsia="zh-CN"/>
        </w:rPr>
        <w:t>6.</w:t>
      </w:r>
      <w:r w:rsidR="00A061B8" w:rsidRPr="00545E10">
        <w:rPr>
          <w:lang w:eastAsia="zh-CN"/>
        </w:rPr>
        <w:t>14</w:t>
      </w:r>
      <w:r w:rsidRPr="00545E10">
        <w:rPr>
          <w:lang w:eastAsia="ko-KR"/>
        </w:rPr>
        <w:tab/>
      </w:r>
      <w:r w:rsidRPr="00545E10">
        <w:t>Solution</w:t>
      </w:r>
      <w:r w:rsidRPr="00545E10">
        <w:rPr>
          <w:lang w:eastAsia="zh-CN"/>
        </w:rPr>
        <w:t xml:space="preserve"> #</w:t>
      </w:r>
      <w:r w:rsidR="00A061B8" w:rsidRPr="00545E10">
        <w:rPr>
          <w:lang w:eastAsia="zh-CN"/>
        </w:rPr>
        <w:t>14</w:t>
      </w:r>
      <w:r w:rsidRPr="00545E10">
        <w:t>: Group status event reporting based on existing NEF Event Exposure service</w:t>
      </w:r>
      <w:bookmarkEnd w:id="1918"/>
    </w:p>
    <w:p w14:paraId="4AB42313" w14:textId="6725CE3D" w:rsidR="0063274A" w:rsidRPr="00545E10" w:rsidRDefault="0063274A" w:rsidP="0063274A">
      <w:pPr>
        <w:pStyle w:val="3"/>
        <w:rPr>
          <w:lang w:eastAsia="ko-KR"/>
        </w:rPr>
      </w:pPr>
      <w:bookmarkStart w:id="1919" w:name="_Toc104284991"/>
      <w:r w:rsidRPr="00545E10">
        <w:rPr>
          <w:lang w:eastAsia="ko-KR"/>
        </w:rPr>
        <w:t>6.</w:t>
      </w:r>
      <w:r w:rsidR="00A061B8" w:rsidRPr="00545E10">
        <w:rPr>
          <w:lang w:eastAsia="ko-KR"/>
        </w:rPr>
        <w:t>14</w:t>
      </w:r>
      <w:r w:rsidRPr="00545E10">
        <w:rPr>
          <w:lang w:eastAsia="ko-KR"/>
        </w:rPr>
        <w:t>.1</w:t>
      </w:r>
      <w:r w:rsidRPr="00545E10">
        <w:rPr>
          <w:lang w:eastAsia="ko-KR"/>
        </w:rPr>
        <w:tab/>
        <w:t>Introduction</w:t>
      </w:r>
      <w:bookmarkEnd w:id="1919"/>
    </w:p>
    <w:p w14:paraId="7BB27786" w14:textId="61274E41" w:rsidR="0063274A" w:rsidRPr="00545E10" w:rsidRDefault="0063274A" w:rsidP="0063274A">
      <w:pPr>
        <w:rPr>
          <w:lang w:eastAsia="ko-KR"/>
        </w:rPr>
      </w:pPr>
      <w:r w:rsidRPr="00545E10">
        <w:rPr>
          <w:lang w:eastAsia="ko-KR"/>
        </w:rPr>
        <w:t xml:space="preserve">This solution addresses KI#2 to enable an AF to subscribe to group status event reporting for the event </w:t>
      </w:r>
      <w:r w:rsidR="00333336">
        <w:rPr>
          <w:lang w:eastAsia="ko-KR"/>
        </w:rPr>
        <w:t>"</w:t>
      </w:r>
      <w:r w:rsidRPr="00545E10">
        <w:rPr>
          <w:lang w:eastAsia="ko-KR"/>
        </w:rPr>
        <w:t>newly registered or (de)-registered group member</w:t>
      </w:r>
      <w:r w:rsidR="00333336">
        <w:rPr>
          <w:lang w:eastAsia="ko-KR"/>
        </w:rPr>
        <w:t>"</w:t>
      </w:r>
      <w:r w:rsidRPr="00545E10">
        <w:rPr>
          <w:lang w:eastAsia="ko-KR"/>
        </w:rPr>
        <w:t>.</w:t>
      </w:r>
    </w:p>
    <w:p w14:paraId="08A057E7" w14:textId="13677AD3" w:rsidR="0063274A" w:rsidRPr="00545E10" w:rsidRDefault="0063274A" w:rsidP="0063274A">
      <w:pPr>
        <w:pStyle w:val="3"/>
        <w:rPr>
          <w:lang w:eastAsia="ko-KR"/>
        </w:rPr>
      </w:pPr>
      <w:bookmarkStart w:id="1920" w:name="_Toc104284992"/>
      <w:r w:rsidRPr="00545E10">
        <w:rPr>
          <w:lang w:eastAsia="ko-KR"/>
        </w:rPr>
        <w:t>6.</w:t>
      </w:r>
      <w:r w:rsidR="00A061B8" w:rsidRPr="00545E10">
        <w:rPr>
          <w:lang w:eastAsia="ko-KR"/>
        </w:rPr>
        <w:t>14</w:t>
      </w:r>
      <w:r w:rsidRPr="00545E10">
        <w:rPr>
          <w:lang w:eastAsia="ko-KR"/>
        </w:rPr>
        <w:t>.2</w:t>
      </w:r>
      <w:r w:rsidRPr="00545E10">
        <w:rPr>
          <w:lang w:eastAsia="ko-KR"/>
        </w:rPr>
        <w:tab/>
        <w:t>Functional Description</w:t>
      </w:r>
      <w:bookmarkEnd w:id="1920"/>
    </w:p>
    <w:p w14:paraId="0A58F517" w14:textId="26B2D389" w:rsidR="0063274A" w:rsidRDefault="0022167A" w:rsidP="0063274A">
      <w:pPr>
        <w:rPr>
          <w:ins w:id="1921" w:author="S2-2204970" w:date="2022-05-20T09:10:00Z"/>
          <w:lang w:eastAsia="ko-KR"/>
        </w:rPr>
      </w:pPr>
      <w:r>
        <w:rPr>
          <w:lang w:eastAsia="ko-KR"/>
        </w:rPr>
        <w:t xml:space="preserve">The existing Monitoring services exposed by NEF (described under Nnef_EventExposure service in </w:t>
      </w:r>
      <w:r w:rsidR="005C588E">
        <w:rPr>
          <w:lang w:eastAsia="ko-KR"/>
        </w:rPr>
        <w:t>TS 23.502 [</w:t>
      </w:r>
      <w:r>
        <w:rPr>
          <w:lang w:eastAsia="ko-KR"/>
        </w:rPr>
        <w:t xml:space="preserve">3]) can be used to subscribe to monitoring events. The supported monitoring events are listed in clause 4.15.3 of </w:t>
      </w:r>
      <w:r w:rsidR="005C588E">
        <w:rPr>
          <w:lang w:eastAsia="ko-KR"/>
        </w:rPr>
        <w:t>TS 23.502 [</w:t>
      </w:r>
      <w:r>
        <w:rPr>
          <w:lang w:eastAsia="ko-KR"/>
        </w:rPr>
        <w:t>3]. Several of the current available monitoring events such as UE Reachability, PDU Session Status and Number of UEs in an area, are related to the Key Issue event "newly registered or (de)-registered group member".</w:t>
      </w:r>
    </w:p>
    <w:p w14:paraId="3569E9F7" w14:textId="768B0B1B" w:rsidR="001736E8" w:rsidRPr="00C20345" w:rsidRDefault="001736E8" w:rsidP="00C20345">
      <w:pPr>
        <w:spacing w:before="120"/>
        <w:rPr>
          <w:lang w:val="en-US" w:eastAsia="ko-KR"/>
        </w:rPr>
      </w:pPr>
      <w:ins w:id="1922" w:author="S2-2204970" w:date="2022-05-20T09:10:00Z">
        <w:r>
          <w:rPr>
            <w:lang w:val="en-US"/>
          </w:rPr>
          <w:t>The service requirements for this event “</w:t>
        </w:r>
        <w:r w:rsidRPr="00545E10">
          <w:rPr>
            <w:lang w:eastAsia="ko-KR"/>
          </w:rPr>
          <w:t>newly registered or (de)-registered group member</w:t>
        </w:r>
        <w:r>
          <w:rPr>
            <w:lang w:val="en-US"/>
          </w:rPr>
          <w:t xml:space="preserve">” are not clear. In this solution it is assumed </w:t>
        </w:r>
        <w:r>
          <w:rPr>
            <w:lang w:eastAsia="ko-KR"/>
          </w:rPr>
          <w:t xml:space="preserve">that the existing monitoring event for “PDU Session Status” </w:t>
        </w:r>
        <w:r>
          <w:rPr>
            <w:lang w:val="en-US"/>
          </w:rPr>
          <w:t xml:space="preserve">allows an AF to learn when a group member establishes a PDU Session, together with the DNN, IP address etc. The AF is also notified when the PDU Session is released. By subscribing to this event, the AF can know when a group member “registers”/“de-registers” to a DNN/S-NSSAI associated with the group, e.g. a 5G VN group. </w:t>
        </w:r>
      </w:ins>
    </w:p>
    <w:p w14:paraId="11BF215D" w14:textId="549B3024" w:rsidR="0063274A" w:rsidRPr="00545E10" w:rsidRDefault="0063274A" w:rsidP="0063274A">
      <w:pPr>
        <w:pStyle w:val="EditorsNote"/>
        <w:rPr>
          <w:lang w:eastAsia="zh-CN"/>
        </w:rPr>
      </w:pPr>
      <w:r w:rsidRPr="00545E10">
        <w:rPr>
          <w:lang w:eastAsia="ko-KR"/>
        </w:rPr>
        <w:t>Editor</w:t>
      </w:r>
      <w:r w:rsidR="00333336">
        <w:rPr>
          <w:lang w:eastAsia="ko-KR"/>
        </w:rPr>
        <w:t>'</w:t>
      </w:r>
      <w:r w:rsidRPr="00545E10">
        <w:rPr>
          <w:lang w:eastAsia="ko-KR"/>
        </w:rPr>
        <w:t>s note:</w:t>
      </w:r>
      <w:r w:rsidR="0022167A">
        <w:rPr>
          <w:lang w:eastAsia="ko-KR"/>
        </w:rPr>
        <w:tab/>
      </w:r>
      <w:del w:id="1923" w:author="S2-2204970" w:date="2022-05-20T09:11:00Z">
        <w:r w:rsidRPr="00545E10" w:rsidDel="001736E8">
          <w:rPr>
            <w:lang w:eastAsia="ko-KR"/>
          </w:rPr>
          <w:delText xml:space="preserve">It is FFS whether a new monitoring event (Event ID) is needed specifically for </w:delText>
        </w:r>
      </w:del>
      <w:ins w:id="1924" w:author="S2-2204970" w:date="2022-05-20T09:10:00Z">
        <w:r w:rsidR="001736E8">
          <w:rPr>
            <w:lang w:eastAsia="ko-KR"/>
          </w:rPr>
          <w:t xml:space="preserve">If the requirements for </w:t>
        </w:r>
      </w:ins>
      <w:r w:rsidR="00333336">
        <w:rPr>
          <w:lang w:eastAsia="ko-KR"/>
        </w:rPr>
        <w:t>"</w:t>
      </w:r>
      <w:r w:rsidRPr="00545E10">
        <w:rPr>
          <w:lang w:eastAsia="ko-KR"/>
        </w:rPr>
        <w:t>newly registered or (de)-registered group member</w:t>
      </w:r>
      <w:r w:rsidR="00333336">
        <w:rPr>
          <w:lang w:eastAsia="ko-KR"/>
        </w:rPr>
        <w:t>"</w:t>
      </w:r>
      <w:r w:rsidRPr="00545E10">
        <w:rPr>
          <w:lang w:eastAsia="ko-KR"/>
        </w:rPr>
        <w:t xml:space="preserve"> </w:t>
      </w:r>
      <w:ins w:id="1925" w:author="S2-2204970" w:date="2022-05-20T09:11:00Z">
        <w:r w:rsidR="001736E8">
          <w:rPr>
            <w:lang w:eastAsia="ko-KR"/>
          </w:rPr>
          <w:t>become more clear, the need for a new monitoring event can be further evaluated</w:t>
        </w:r>
      </w:ins>
      <w:del w:id="1926" w:author="S2-2204970" w:date="2022-05-20T09:11:00Z">
        <w:r w:rsidRPr="00545E10" w:rsidDel="001736E8">
          <w:rPr>
            <w:lang w:eastAsia="ko-KR"/>
          </w:rPr>
          <w:delText>or the existing monitoring events are sufficient</w:delText>
        </w:r>
      </w:del>
      <w:r w:rsidRPr="00545E10">
        <w:rPr>
          <w:lang w:eastAsia="ko-KR"/>
        </w:rPr>
        <w:t>.</w:t>
      </w:r>
    </w:p>
    <w:p w14:paraId="6325EFCB" w14:textId="77777777" w:rsidR="0022167A" w:rsidRDefault="0022167A" w:rsidP="0063274A">
      <w:pPr>
        <w:rPr>
          <w:lang w:eastAsia="ko-KR"/>
        </w:rPr>
      </w:pPr>
      <w:r>
        <w:rPr>
          <w:lang w:eastAsia="ko-KR"/>
        </w:rPr>
        <w:t>An AF can subscribe to monitoring events for a single UE (based on GPSI) or a group of UEs (based on External Group ID).</w:t>
      </w:r>
    </w:p>
    <w:p w14:paraId="2616F13D" w14:textId="77777777" w:rsidR="0022167A" w:rsidRDefault="0022167A" w:rsidP="0063274A">
      <w:pPr>
        <w:rPr>
          <w:lang w:eastAsia="ko-KR"/>
        </w:rPr>
      </w:pPr>
      <w:r>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545E10" w:rsidRDefault="0063274A" w:rsidP="0063274A">
      <w:pPr>
        <w:pStyle w:val="3"/>
      </w:pPr>
      <w:bookmarkStart w:id="1927" w:name="_Toc104284993"/>
      <w:r w:rsidRPr="00545E10">
        <w:lastRenderedPageBreak/>
        <w:t>6.</w:t>
      </w:r>
      <w:r w:rsidR="00A061B8" w:rsidRPr="00545E10">
        <w:t>14</w:t>
      </w:r>
      <w:r w:rsidRPr="00545E10">
        <w:t>.3</w:t>
      </w:r>
      <w:r w:rsidRPr="00545E10">
        <w:tab/>
        <w:t>Procedures</w:t>
      </w:r>
      <w:bookmarkEnd w:id="1927"/>
    </w:p>
    <w:p w14:paraId="5F454BA7" w14:textId="54E48F3A" w:rsidR="0063274A" w:rsidRPr="00545E10" w:rsidRDefault="0022167A" w:rsidP="0063274A">
      <w:r>
        <w:t xml:space="preserve">The call flow below is based on existing pre-rel-18 standards, as e.g. described in clause 4.15.3.2.3 of </w:t>
      </w:r>
      <w:r w:rsidR="005C588E">
        <w:t>TS 23.502 [</w:t>
      </w:r>
      <w:r>
        <w:t>3].</w:t>
      </w:r>
    </w:p>
    <w:p w14:paraId="00744008" w14:textId="77777777" w:rsidR="0063274A" w:rsidRPr="00545E10" w:rsidRDefault="0063274A" w:rsidP="0063274A">
      <w:pPr>
        <w:pStyle w:val="TH"/>
      </w:pPr>
      <w:r w:rsidRPr="00545E10">
        <w:object w:dxaOrig="12345" w:dyaOrig="7755" w14:anchorId="0E2755AE">
          <v:shape id="_x0000_i1055" type="#_x0000_t75" style="width:452pt;height:283pt" o:ole="">
            <v:imagedata r:id="rId76" o:title=""/>
          </v:shape>
          <o:OLEObject Type="Embed" ProgID="Visio.Drawing.15" ShapeID="_x0000_i1055" DrawAspect="Content" ObjectID="_1714969922" r:id="rId77"/>
        </w:object>
      </w:r>
    </w:p>
    <w:p w14:paraId="06C917C6" w14:textId="4B876D03" w:rsidR="0063274A" w:rsidRPr="00545E10" w:rsidRDefault="0063274A" w:rsidP="0063274A">
      <w:pPr>
        <w:pStyle w:val="TF"/>
      </w:pPr>
      <w:r w:rsidRPr="00545E10">
        <w:t>Figure 6.</w:t>
      </w:r>
      <w:r w:rsidR="00A061B8" w:rsidRPr="00545E10">
        <w:t>14</w:t>
      </w:r>
      <w:r w:rsidR="003A3D04" w:rsidRPr="00545E10">
        <w:t>.3</w:t>
      </w:r>
      <w:r w:rsidRPr="00545E10">
        <w:t>-1</w:t>
      </w:r>
      <w:r w:rsidR="0022167A">
        <w:t>:</w:t>
      </w:r>
      <w:r w:rsidRPr="00545E10">
        <w:t xml:space="preserve"> Procedure to support event monitoring of group status related events</w:t>
      </w:r>
    </w:p>
    <w:p w14:paraId="5CC02A0B" w14:textId="77777777" w:rsidR="0022167A" w:rsidRDefault="0022167A" w:rsidP="0022167A">
      <w:pPr>
        <w:pStyle w:val="B1"/>
        <w:rPr>
          <w:lang w:eastAsia="zh-CN"/>
        </w:rPr>
      </w:pPr>
      <w:r>
        <w:rPr>
          <w:lang w:eastAsia="zh-CN"/>
        </w:rPr>
        <w:t>1.</w:t>
      </w:r>
      <w:r>
        <w:rPr>
          <w:lang w:eastAsia="zh-CN"/>
        </w:rPr>
        <w:tab/>
        <w:t>The AF subscribes to event monitoring for the group. The AF provides e.g. the External Group ID and the requested monitoring events.</w:t>
      </w:r>
    </w:p>
    <w:p w14:paraId="1657EA5A" w14:textId="77777777" w:rsidR="0022167A" w:rsidRDefault="0022167A" w:rsidP="0022167A">
      <w:pPr>
        <w:pStyle w:val="B1"/>
        <w:rPr>
          <w:lang w:eastAsia="zh-CN"/>
        </w:rPr>
      </w:pPr>
      <w:r>
        <w:rPr>
          <w:lang w:eastAsia="zh-CN"/>
        </w:rPr>
        <w:t>2.</w:t>
      </w:r>
      <w:r>
        <w:rPr>
          <w:lang w:eastAsia="zh-CN"/>
        </w:rPr>
        <w:tab/>
        <w:t>For event subscriptions for a group of UEs, the NEF subscribes to UDM by invoking the Nudm Event Exposure services. For certain events the UDM needs to subscribe to the AMF or the SMF for the event.</w:t>
      </w:r>
    </w:p>
    <w:p w14:paraId="43CCE092" w14:textId="77777777" w:rsidR="0022167A" w:rsidRDefault="0022167A" w:rsidP="0022167A">
      <w:pPr>
        <w:pStyle w:val="B1"/>
        <w:rPr>
          <w:lang w:eastAsia="zh-CN"/>
        </w:rPr>
      </w:pPr>
      <w:r>
        <w:rPr>
          <w:lang w:eastAsia="zh-CN"/>
        </w:rPr>
        <w:tab/>
        <w:t>The UDM knows what UEs are registered and have PDU Sessions (since each AMF and SMF registers with UDM). UDM also knows the group membership since the Internal Group ID(s) are part of each UE's subscription data. So UDM can subscribe to the AMFs that have UEs that are Registered and are members of the group, and to SMFs that have UEs that are members of the group with PDU Sessions.</w:t>
      </w:r>
    </w:p>
    <w:p w14:paraId="6415572F" w14:textId="77777777" w:rsidR="0022167A" w:rsidRDefault="0022167A" w:rsidP="0022167A">
      <w:pPr>
        <w:pStyle w:val="B1"/>
        <w:rPr>
          <w:lang w:eastAsia="zh-CN"/>
        </w:rPr>
      </w:pPr>
      <w:r>
        <w:rPr>
          <w:lang w:eastAsia="zh-CN"/>
        </w:rPr>
        <w:tab/>
        <w:t>AMF/SMF knows the group membership since the Internal Group ID(s) are part of the UE's subscription data.</w:t>
      </w:r>
    </w:p>
    <w:p w14:paraId="267A0BF2" w14:textId="77777777" w:rsidR="0022167A" w:rsidRDefault="0022167A" w:rsidP="0022167A">
      <w:pPr>
        <w:pStyle w:val="B1"/>
        <w:rPr>
          <w:lang w:eastAsia="zh-CN"/>
        </w:rPr>
      </w:pPr>
      <w:r>
        <w:rPr>
          <w:lang w:eastAsia="zh-CN"/>
        </w:rPr>
        <w:t>3.</w:t>
      </w:r>
      <w:r>
        <w:rPr>
          <w:lang w:eastAsia="zh-CN"/>
        </w:rPr>
        <w:tab/>
        <w:t>For events subscriptions for Number of UEs in an area, the NEF subscribes directly to the AMF.</w:t>
      </w:r>
    </w:p>
    <w:p w14:paraId="4904E385" w14:textId="77777777" w:rsidR="0022167A" w:rsidRDefault="0022167A" w:rsidP="0022167A">
      <w:pPr>
        <w:pStyle w:val="B1"/>
        <w:rPr>
          <w:lang w:eastAsia="zh-CN"/>
        </w:rPr>
      </w:pPr>
      <w:r>
        <w:rPr>
          <w:lang w:eastAsia="zh-CN"/>
        </w:rPr>
        <w:t>4.</w:t>
      </w:r>
      <w:r>
        <w:rPr>
          <w:lang w:eastAsia="zh-CN"/>
        </w:rPr>
        <w:tab/>
        <w:t>The NEF acknowledges the event subscription to the AF.</w:t>
      </w:r>
    </w:p>
    <w:p w14:paraId="590F04D5" w14:textId="77777777" w:rsidR="0022167A" w:rsidRDefault="0022167A" w:rsidP="0022167A">
      <w:pPr>
        <w:pStyle w:val="B1"/>
        <w:rPr>
          <w:lang w:eastAsia="zh-CN"/>
        </w:rPr>
      </w:pPr>
      <w:r>
        <w:rPr>
          <w:lang w:eastAsia="zh-CN"/>
        </w:rPr>
        <w:t>5.</w:t>
      </w:r>
      <w:r>
        <w:rPr>
          <w:lang w:eastAsia="zh-CN"/>
        </w:rPr>
        <w:tab/>
        <w:t>When the UDM detects that an event occurs the UDM sends an event report, by means of Nudm_EventExposure_Notify message, to the NEF.</w:t>
      </w:r>
    </w:p>
    <w:p w14:paraId="2C7FAC8B" w14:textId="77777777" w:rsidR="0022167A" w:rsidRDefault="0022167A" w:rsidP="0022167A">
      <w:pPr>
        <w:pStyle w:val="B1"/>
        <w:rPr>
          <w:lang w:eastAsia="zh-CN"/>
        </w:rPr>
      </w:pPr>
      <w:r>
        <w:rPr>
          <w:lang w:eastAsia="zh-CN"/>
        </w:rPr>
        <w:t>6.</w:t>
      </w:r>
      <w:r>
        <w:rPr>
          <w:lang w:eastAsia="zh-CN"/>
        </w:rPr>
        <w:tab/>
        <w:t>When the AMF/SMF detects that an event occurs the AMF/SMF sends an event report, by means of Namf_EventExposure_Notify/Nsmf_EventExposure_Notify message, to the NEF.</w:t>
      </w:r>
    </w:p>
    <w:p w14:paraId="6F7918C6" w14:textId="77777777" w:rsidR="0022167A" w:rsidRDefault="0022167A" w:rsidP="0022167A">
      <w:pPr>
        <w:pStyle w:val="B1"/>
        <w:rPr>
          <w:lang w:eastAsia="zh-CN"/>
        </w:rPr>
      </w:pPr>
      <w:r>
        <w:rPr>
          <w:lang w:eastAsia="zh-CN"/>
        </w:rPr>
        <w:t>7.</w:t>
      </w:r>
      <w:r>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545E10" w:rsidRDefault="0063274A" w:rsidP="0063274A">
      <w:pPr>
        <w:pStyle w:val="3"/>
      </w:pPr>
      <w:bookmarkStart w:id="1928" w:name="_Toc104284994"/>
      <w:r w:rsidRPr="00545E10">
        <w:t>6.</w:t>
      </w:r>
      <w:r w:rsidR="00A061B8" w:rsidRPr="00545E10">
        <w:t>14</w:t>
      </w:r>
      <w:r w:rsidRPr="00545E10">
        <w:t>.4</w:t>
      </w:r>
      <w:r w:rsidRPr="00545E10">
        <w:tab/>
        <w:t>Impacts on existing entities and interfaces</w:t>
      </w:r>
      <w:bookmarkEnd w:id="1928"/>
    </w:p>
    <w:p w14:paraId="054878B6" w14:textId="77777777" w:rsidR="0063274A" w:rsidRPr="00545E10" w:rsidRDefault="0063274A" w:rsidP="0063274A">
      <w:r w:rsidRPr="00545E10">
        <w:t>No impacts.</w:t>
      </w:r>
    </w:p>
    <w:p w14:paraId="484BA347" w14:textId="0CAB5046" w:rsidR="0063274A" w:rsidRPr="00545E10" w:rsidRDefault="0063274A" w:rsidP="0063274A">
      <w:pPr>
        <w:pStyle w:val="EditorsNote"/>
        <w:rPr>
          <w:lang w:eastAsia="zh-CN"/>
        </w:rPr>
      </w:pPr>
      <w:r w:rsidRPr="00545E10">
        <w:rPr>
          <w:lang w:eastAsia="ko-KR"/>
        </w:rPr>
        <w:lastRenderedPageBreak/>
        <w:t>Editor</w:t>
      </w:r>
      <w:r w:rsidR="00333336">
        <w:rPr>
          <w:lang w:eastAsia="ko-KR"/>
        </w:rPr>
        <w:t>'</w:t>
      </w:r>
      <w:r w:rsidRPr="00545E10">
        <w:rPr>
          <w:lang w:eastAsia="ko-KR"/>
        </w:rPr>
        <w:t>s note:</w:t>
      </w:r>
      <w:r w:rsidR="0022167A">
        <w:rPr>
          <w:lang w:eastAsia="ko-KR"/>
        </w:rPr>
        <w:tab/>
      </w:r>
      <w:del w:id="1929" w:author="S2-2204970" w:date="2022-05-20T09:12:00Z">
        <w:r w:rsidRPr="00545E10" w:rsidDel="001736E8">
          <w:rPr>
            <w:lang w:eastAsia="ko-KR"/>
          </w:rPr>
          <w:delText xml:space="preserve">It is FFS whether a new monitoring event (Event ID) is needed specifically for </w:delText>
        </w:r>
      </w:del>
      <w:ins w:id="1930" w:author="S2-2204970" w:date="2022-05-20T09:12:00Z">
        <w:r w:rsidR="001736E8">
          <w:rPr>
            <w:lang w:eastAsia="ko-KR"/>
          </w:rPr>
          <w:t xml:space="preserve">If the requirements for </w:t>
        </w:r>
      </w:ins>
      <w:r w:rsidR="00333336">
        <w:rPr>
          <w:lang w:eastAsia="ko-KR"/>
        </w:rPr>
        <w:t>"</w:t>
      </w:r>
      <w:r w:rsidRPr="00545E10">
        <w:rPr>
          <w:lang w:eastAsia="ko-KR"/>
        </w:rPr>
        <w:t>newly registered or (de)-registered group member</w:t>
      </w:r>
      <w:r w:rsidR="00333336">
        <w:rPr>
          <w:lang w:eastAsia="ko-KR"/>
        </w:rPr>
        <w:t>"</w:t>
      </w:r>
      <w:ins w:id="1931" w:author="S2-2204970" w:date="2022-05-20T09:12:00Z">
        <w:r w:rsidR="001736E8" w:rsidRPr="00320FB0">
          <w:rPr>
            <w:lang w:eastAsia="ko-KR"/>
          </w:rPr>
          <w:t xml:space="preserve"> </w:t>
        </w:r>
        <w:r w:rsidR="001736E8">
          <w:rPr>
            <w:lang w:eastAsia="ko-KR"/>
          </w:rPr>
          <w:t>become more clear, the need for a new monitoring event can be further evaluated</w:t>
        </w:r>
      </w:ins>
      <w:del w:id="1932" w:author="S2-2204970" w:date="2022-05-20T09:12:00Z">
        <w:r w:rsidRPr="00545E10" w:rsidDel="001736E8">
          <w:rPr>
            <w:lang w:eastAsia="ko-KR"/>
          </w:rPr>
          <w:delText xml:space="preserve"> or the existing monitoring events are sufficient</w:delText>
        </w:r>
      </w:del>
      <w:r w:rsidRPr="00545E10">
        <w:rPr>
          <w:lang w:eastAsia="ko-KR"/>
        </w:rPr>
        <w:t>.</w:t>
      </w:r>
    </w:p>
    <w:p w14:paraId="7E705EE3" w14:textId="39373620" w:rsidR="0063274A" w:rsidRPr="00545E10" w:rsidRDefault="0063274A" w:rsidP="0063274A">
      <w:pPr>
        <w:pStyle w:val="2"/>
      </w:pPr>
      <w:bookmarkStart w:id="1933" w:name="_Toc104284995"/>
      <w:r w:rsidRPr="00545E10">
        <w:rPr>
          <w:lang w:eastAsia="zh-CN"/>
        </w:rPr>
        <w:t>6.</w:t>
      </w:r>
      <w:r w:rsidR="006532B6" w:rsidRPr="00545E10">
        <w:rPr>
          <w:lang w:eastAsia="zh-CN"/>
        </w:rPr>
        <w:t>15</w:t>
      </w:r>
      <w:r w:rsidRPr="00545E10">
        <w:rPr>
          <w:lang w:eastAsia="ko-KR"/>
        </w:rPr>
        <w:tab/>
      </w:r>
      <w:r w:rsidRPr="00545E10">
        <w:t>Solution</w:t>
      </w:r>
      <w:r w:rsidRPr="00545E10">
        <w:rPr>
          <w:lang w:eastAsia="zh-CN"/>
        </w:rPr>
        <w:t xml:space="preserve"> #</w:t>
      </w:r>
      <w:r w:rsidR="006532B6" w:rsidRPr="00545E10">
        <w:rPr>
          <w:lang w:eastAsia="zh-CN"/>
        </w:rPr>
        <w:t>15</w:t>
      </w:r>
      <w:r w:rsidRPr="00545E10">
        <w:t>: Group status event reporting</w:t>
      </w:r>
      <w:bookmarkEnd w:id="1933"/>
    </w:p>
    <w:p w14:paraId="37F51AEF" w14:textId="12322997" w:rsidR="0063274A" w:rsidRPr="00545E10" w:rsidRDefault="0063274A" w:rsidP="0063274A">
      <w:pPr>
        <w:pStyle w:val="3"/>
        <w:rPr>
          <w:lang w:eastAsia="ko-KR"/>
        </w:rPr>
      </w:pPr>
      <w:bookmarkStart w:id="1934" w:name="_Toc104284996"/>
      <w:r w:rsidRPr="00545E10">
        <w:rPr>
          <w:lang w:eastAsia="ko-KR"/>
        </w:rPr>
        <w:t>6.</w:t>
      </w:r>
      <w:r w:rsidR="006532B6" w:rsidRPr="00545E10">
        <w:rPr>
          <w:lang w:eastAsia="ko-KR"/>
        </w:rPr>
        <w:t>15</w:t>
      </w:r>
      <w:r w:rsidRPr="00545E10">
        <w:rPr>
          <w:lang w:eastAsia="ko-KR"/>
        </w:rPr>
        <w:t>.1</w:t>
      </w:r>
      <w:r w:rsidRPr="00545E10">
        <w:rPr>
          <w:lang w:eastAsia="ko-KR"/>
        </w:rPr>
        <w:tab/>
        <w:t>Introduction</w:t>
      </w:r>
      <w:bookmarkEnd w:id="1934"/>
    </w:p>
    <w:p w14:paraId="51170F07" w14:textId="17F4E1DC" w:rsidR="0063274A" w:rsidRPr="00545E10" w:rsidRDefault="0022167A" w:rsidP="0022167A">
      <w:pPr>
        <w:rPr>
          <w:lang w:eastAsia="ko-KR"/>
        </w:rPr>
      </w:pPr>
      <w:r>
        <w:rPr>
          <w:lang w:eastAsia="ko-KR"/>
        </w:rPr>
        <w:t xml:space="preserve">This solution aims to address the KI#2, i.e. </w:t>
      </w:r>
      <w:del w:id="1935" w:author="S2-2203853" w:date="2022-05-20T09:29:00Z">
        <w:r w:rsidDel="00CB7212">
          <w:rPr>
            <w:lang w:eastAsia="ko-KR"/>
          </w:rPr>
          <w:delText xml:space="preserve">to enhance group status event reporting in order </w:delText>
        </w:r>
      </w:del>
      <w:ins w:id="1936" w:author="S2-2203853" w:date="2022-05-20T09:29:00Z">
        <w:r w:rsidR="00CB7212">
          <w:rPr>
            <w:lang w:eastAsia="ko-KR"/>
          </w:rPr>
          <w:t xml:space="preserve">how </w:t>
        </w:r>
      </w:ins>
      <w:r>
        <w:rPr>
          <w:lang w:eastAsia="ko-KR"/>
        </w:rPr>
        <w:t xml:space="preserve">to allow subscription </w:t>
      </w:r>
      <w:del w:id="1937" w:author="S2-2203853" w:date="2022-05-20T09:29:00Z">
        <w:r w:rsidDel="00CB7212">
          <w:rPr>
            <w:lang w:eastAsia="ko-KR"/>
          </w:rPr>
          <w:delText xml:space="preserve">to group status event reporting </w:delText>
        </w:r>
      </w:del>
      <w:r>
        <w:rPr>
          <w:lang w:eastAsia="ko-KR"/>
        </w:rPr>
        <w:t>for the event "newly registered or (de)-registered group member".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545E10" w:rsidRDefault="0063274A" w:rsidP="0063274A">
      <w:pPr>
        <w:pStyle w:val="3"/>
        <w:rPr>
          <w:lang w:eastAsia="ko-KR"/>
        </w:rPr>
      </w:pPr>
      <w:bookmarkStart w:id="1938" w:name="_Toc104284997"/>
      <w:r w:rsidRPr="00545E10">
        <w:rPr>
          <w:lang w:eastAsia="ko-KR"/>
        </w:rPr>
        <w:t>6.</w:t>
      </w:r>
      <w:r w:rsidR="006532B6" w:rsidRPr="00545E10">
        <w:rPr>
          <w:lang w:eastAsia="ko-KR"/>
        </w:rPr>
        <w:t>15</w:t>
      </w:r>
      <w:r w:rsidRPr="00545E10">
        <w:rPr>
          <w:lang w:eastAsia="ko-KR"/>
        </w:rPr>
        <w:t>.2</w:t>
      </w:r>
      <w:r w:rsidRPr="00545E10">
        <w:rPr>
          <w:lang w:eastAsia="ko-KR"/>
        </w:rPr>
        <w:tab/>
        <w:t>Functional Description</w:t>
      </w:r>
      <w:bookmarkEnd w:id="1938"/>
    </w:p>
    <w:p w14:paraId="5FEA4840" w14:textId="77777777" w:rsidR="0063274A" w:rsidRPr="00545E10" w:rsidRDefault="0063274A" w:rsidP="0063274A">
      <w:r w:rsidRPr="00545E10">
        <w:t>The solution is based on the following principles:</w:t>
      </w:r>
    </w:p>
    <w:p w14:paraId="765D35CE" w14:textId="77777777" w:rsidR="0022167A" w:rsidRDefault="0022167A" w:rsidP="0022167A">
      <w:pPr>
        <w:pStyle w:val="B1"/>
        <w:rPr>
          <w:lang w:eastAsia="zh-CN"/>
        </w:rPr>
      </w:pPr>
      <w:r>
        <w:rPr>
          <w:lang w:eastAsia="zh-CN"/>
        </w:rPr>
        <w:t>-</w:t>
      </w:r>
      <w:r>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417D5D2B" w:rsidR="0022167A" w:rsidRDefault="0022167A" w:rsidP="0022167A">
      <w:pPr>
        <w:pStyle w:val="B1"/>
        <w:rPr>
          <w:ins w:id="1939" w:author="S2-2203853" w:date="2022-05-20T09:30:00Z"/>
          <w:lang w:eastAsia="zh-CN"/>
        </w:rPr>
      </w:pPr>
      <w:r>
        <w:rPr>
          <w:lang w:eastAsia="zh-CN"/>
        </w:rPr>
        <w:t>-</w:t>
      </w:r>
      <w:r>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016C191C" w14:textId="5A24D763" w:rsidR="00CB7212" w:rsidRDefault="00CB7212" w:rsidP="0022167A">
      <w:pPr>
        <w:pStyle w:val="B1"/>
        <w:rPr>
          <w:ins w:id="1940" w:author="S2-2203853" w:date="2022-05-20T09:30:00Z"/>
          <w:rFonts w:eastAsia="DengXian"/>
          <w:lang w:eastAsia="zh-CN"/>
        </w:rPr>
      </w:pPr>
    </w:p>
    <w:p w14:paraId="64E5027D" w14:textId="6E872911" w:rsidR="00CB7212" w:rsidRDefault="00392DD0" w:rsidP="00CB7212">
      <w:pPr>
        <w:pStyle w:val="B1"/>
        <w:rPr>
          <w:ins w:id="1941" w:author="S2-2203853" w:date="2022-05-20T09:30:00Z"/>
          <w:lang w:eastAsia="zh-CN"/>
        </w:rPr>
      </w:pPr>
      <w:ins w:id="1942" w:author="Rapporteur" w:date="2022-05-24T09:43:00Z">
        <w:r>
          <w:rPr>
            <w:lang w:eastAsia="zh-CN"/>
          </w:rPr>
          <w:t>-</w:t>
        </w:r>
        <w:r>
          <w:rPr>
            <w:lang w:eastAsia="zh-CN"/>
          </w:rPr>
          <w:tab/>
        </w:r>
      </w:ins>
      <w:ins w:id="1943" w:author="S2-2203853" w:date="2022-05-20T09:30:00Z">
        <w:r w:rsidR="00CB7212">
          <w:rPr>
            <w:lang w:eastAsia="zh-CN"/>
          </w:rPr>
          <w:t xml:space="preserve">In addition to the subscription for the </w:t>
        </w:r>
        <w:r w:rsidR="00CB7212">
          <w:rPr>
            <w:lang w:eastAsia="ko-KR"/>
          </w:rPr>
          <w:t xml:space="preserve">event "newly registered or (de)-registered group member", the AF may wish to subscribe for </w:t>
        </w:r>
        <w:r w:rsidR="00CB7212">
          <w:rPr>
            <w:lang w:eastAsia="zh-CN"/>
          </w:rPr>
          <w:t>the UE Monitoring Event(s) for all group members at once:</w:t>
        </w:r>
      </w:ins>
    </w:p>
    <w:p w14:paraId="6AEABFBF" w14:textId="761E9A8B" w:rsidR="0022167A" w:rsidRDefault="0022167A" w:rsidP="0022167A">
      <w:pPr>
        <w:pStyle w:val="B1"/>
        <w:rPr>
          <w:lang w:eastAsia="zh-CN"/>
        </w:rPr>
      </w:pPr>
      <w:r>
        <w:rPr>
          <w:lang w:eastAsia="zh-CN"/>
        </w:rPr>
        <w:t>-</w:t>
      </w:r>
      <w:r>
        <w:rPr>
          <w:lang w:eastAsia="zh-CN"/>
        </w:rPr>
        <w:tab/>
        <w:t xml:space="preserve">If the AF wants to subscribe for any of the monitoring event(s) as described in Table 4.15.3.1-1 of </w:t>
      </w:r>
      <w:r w:rsidR="005C588E">
        <w:rPr>
          <w:lang w:eastAsia="zh-CN"/>
        </w:rPr>
        <w:t>TS 23.502 [</w:t>
      </w:r>
      <w:r>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5C588E">
        <w:rPr>
          <w:lang w:eastAsia="zh-CN"/>
        </w:rPr>
        <w:t>TS 23.502 [</w:t>
      </w:r>
      <w:r>
        <w:rPr>
          <w:lang w:eastAsia="zh-CN"/>
        </w:rPr>
        <w:t>3].</w:t>
      </w:r>
    </w:p>
    <w:p w14:paraId="1525BAD4" w14:textId="7A4BD264" w:rsidR="0022167A" w:rsidRDefault="0022167A" w:rsidP="0022167A">
      <w:pPr>
        <w:pStyle w:val="B1"/>
        <w:rPr>
          <w:lang w:eastAsia="zh-CN"/>
        </w:rPr>
      </w:pPr>
      <w:r>
        <w:rPr>
          <w:lang w:eastAsia="zh-CN"/>
        </w:rPr>
        <w:t>-</w:t>
      </w:r>
      <w:r>
        <w:rPr>
          <w:lang w:eastAsia="zh-CN"/>
        </w:rPr>
        <w:tab/>
        <w:t xml:space="preserve">The AF may include a Group Reporting Guard Time (as in Table 4.15.1-1 of </w:t>
      </w:r>
      <w:r w:rsidR="005C588E">
        <w:rPr>
          <w:lang w:eastAsia="zh-CN"/>
        </w:rPr>
        <w:t>TS 23.502 [</w:t>
      </w:r>
      <w:r>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77777777" w:rsidR="00EF69E4" w:rsidRDefault="00EF69E4" w:rsidP="00EF69E4">
      <w:pPr>
        <w:pStyle w:val="B1"/>
        <w:rPr>
          <w:ins w:id="1944" w:author="S2-2203853" w:date="2022-05-24T09:20:00Z"/>
          <w:lang w:eastAsia="zh-CN"/>
        </w:rPr>
      </w:pPr>
      <w:ins w:id="1945" w:author="S2-2203853" w:date="2022-05-24T09:20:00Z">
        <w:r>
          <w:rPr>
            <w:lang w:eastAsia="zh-CN"/>
          </w:rPr>
          <w:t>-</w:t>
        </w:r>
        <w:r>
          <w:rPr>
            <w:lang w:eastAsia="zh-CN"/>
          </w:rPr>
          <w:tab/>
          <w:t xml:space="preserve">These procedures are covered in the current specifications and no impact is foreseen. </w:t>
        </w:r>
      </w:ins>
    </w:p>
    <w:p w14:paraId="71381F0A" w14:textId="5FA0BED7" w:rsidR="0063274A" w:rsidRPr="00545E10" w:rsidDel="00CB7212" w:rsidRDefault="0063274A" w:rsidP="0063274A">
      <w:pPr>
        <w:pStyle w:val="EditorsNote"/>
        <w:rPr>
          <w:del w:id="1946" w:author="S2-2203853" w:date="2022-05-20T09:31:00Z"/>
          <w:rFonts w:eastAsia="SimSun"/>
        </w:rPr>
      </w:pPr>
      <w:del w:id="1947" w:author="S2-2203853" w:date="2022-05-20T09:31:00Z">
        <w:r w:rsidRPr="00545E10" w:rsidDel="00CB7212">
          <w:rPr>
            <w:rFonts w:eastAsia="SimSun"/>
          </w:rPr>
          <w:delText>Editor</w:delText>
        </w:r>
        <w:r w:rsidR="00333336" w:rsidDel="00CB7212">
          <w:rPr>
            <w:rFonts w:eastAsia="SimSun"/>
          </w:rPr>
          <w:delText>'</w:delText>
        </w:r>
        <w:r w:rsidRPr="00545E10" w:rsidDel="00CB7212">
          <w:rPr>
            <w:rFonts w:eastAsia="SimSun"/>
          </w:rPr>
          <w:delText>s note:</w:delText>
        </w:r>
        <w:r w:rsidR="0022167A" w:rsidDel="00CB7212">
          <w:rPr>
            <w:rFonts w:eastAsia="SimSun"/>
          </w:rPr>
          <w:tab/>
        </w:r>
        <w:r w:rsidRPr="00545E10" w:rsidDel="00CB7212">
          <w:rPr>
            <w:rFonts w:eastAsia="SimSun"/>
          </w:rPr>
          <w:delText>Other services other than Parameter Provision service to support subscription/notify for membership changes of a group may also be available and can be evaluated or investigated later.</w:delText>
        </w:r>
      </w:del>
    </w:p>
    <w:p w14:paraId="110BA551" w14:textId="1C8ADCE9" w:rsidR="0063274A" w:rsidRDefault="0063274A" w:rsidP="0063274A">
      <w:pPr>
        <w:pStyle w:val="3"/>
        <w:rPr>
          <w:ins w:id="1948" w:author="S2-2203853" w:date="2022-05-20T09:31:00Z"/>
        </w:rPr>
      </w:pPr>
      <w:bookmarkStart w:id="1949" w:name="_Toc104284998"/>
      <w:r w:rsidRPr="00545E10">
        <w:t>6.</w:t>
      </w:r>
      <w:r w:rsidR="006532B6" w:rsidRPr="00545E10">
        <w:t>15</w:t>
      </w:r>
      <w:r w:rsidRPr="00545E10">
        <w:t>.3</w:t>
      </w:r>
      <w:r w:rsidRPr="00545E10">
        <w:tab/>
        <w:t>Procedures</w:t>
      </w:r>
      <w:bookmarkEnd w:id="1949"/>
    </w:p>
    <w:p w14:paraId="464FA621" w14:textId="77777777" w:rsidR="00CB7212" w:rsidRDefault="00CB7212" w:rsidP="00CB7212">
      <w:pPr>
        <w:rPr>
          <w:ins w:id="1950" w:author="S2-2203853" w:date="2022-05-20T09:32:00Z"/>
        </w:rPr>
      </w:pPr>
      <w:ins w:id="1951" w:author="S2-2203853" w:date="2022-05-20T09:32:00Z">
        <w:r>
          <w:t xml:space="preserve">The flow below takes NEF service operation in clause 4.15.6.2 </w:t>
        </w:r>
        <w:r>
          <w:rPr>
            <w:lang w:eastAsia="zh-CN"/>
          </w:rPr>
          <w:t xml:space="preserve">of TS 23.502 [3] as a basis to support the event of </w:t>
        </w:r>
        <w:r>
          <w:rPr>
            <w:lang w:eastAsia="ko-KR"/>
          </w:rPr>
          <w:t>"newly registered or (de)-registered group member"</w:t>
        </w:r>
        <w:r>
          <w:rPr>
            <w:lang w:eastAsia="zh-CN"/>
          </w:rPr>
          <w:t>.</w:t>
        </w:r>
      </w:ins>
    </w:p>
    <w:p w14:paraId="78A5267D" w14:textId="77777777" w:rsidR="00CB7212" w:rsidRDefault="00CB7212">
      <w:pPr>
        <w:pStyle w:val="TH"/>
        <w:rPr>
          <w:ins w:id="1952" w:author="S2-2203853" w:date="2022-05-20T09:32:00Z"/>
        </w:rPr>
        <w:pPrChange w:id="1953" w:author="Rapporteur" w:date="2022-05-24T09:43:00Z">
          <w:pPr>
            <w:jc w:val="center"/>
          </w:pPr>
        </w:pPrChange>
      </w:pPr>
      <w:ins w:id="1954" w:author="S2-2203853" w:date="2022-05-20T09:32:00Z">
        <w:r>
          <w:object w:dxaOrig="6631" w:dyaOrig="6561" w14:anchorId="4BDF0856">
            <v:shape id="_x0000_i1056" type="#_x0000_t75" style="width:331.7pt;height:327.95pt" o:ole="">
              <v:imagedata r:id="rId78" o:title=""/>
            </v:shape>
            <o:OLEObject Type="Embed" ProgID="Visio.Drawing.15" ShapeID="_x0000_i1056" DrawAspect="Content" ObjectID="_1714969923" r:id="rId79"/>
          </w:object>
        </w:r>
      </w:ins>
    </w:p>
    <w:p w14:paraId="72C275D4" w14:textId="77777777" w:rsidR="00CB7212" w:rsidRPr="00545E10" w:rsidRDefault="00CB7212" w:rsidP="00CB7212">
      <w:pPr>
        <w:pStyle w:val="TF"/>
        <w:rPr>
          <w:ins w:id="1955" w:author="S2-2203853" w:date="2022-05-20T09:32:00Z"/>
        </w:rPr>
      </w:pPr>
      <w:ins w:id="1956" w:author="S2-2203853" w:date="2022-05-20T09:32:00Z">
        <w:r w:rsidRPr="00545E10">
          <w:t>Figure 6.1</w:t>
        </w:r>
        <w:r>
          <w:t>5</w:t>
        </w:r>
        <w:r w:rsidRPr="00545E10">
          <w:t>.3-1</w:t>
        </w:r>
        <w:r>
          <w:t>:</w:t>
        </w:r>
        <w:r w:rsidRPr="00545E10">
          <w:t xml:space="preserve"> Procedure to support </w:t>
        </w:r>
        <w:r>
          <w:t>parameter provisioning</w:t>
        </w:r>
        <w:r w:rsidRPr="00545E10">
          <w:t xml:space="preserve"> of group </w:t>
        </w:r>
        <w:r>
          <w:t>membership updates</w:t>
        </w:r>
      </w:ins>
    </w:p>
    <w:p w14:paraId="292F3FED" w14:textId="77777777" w:rsidR="00CB7212" w:rsidRDefault="00CB7212" w:rsidP="00CB7212">
      <w:pPr>
        <w:rPr>
          <w:ins w:id="1957" w:author="S2-2203853" w:date="2022-05-20T09:32:00Z"/>
        </w:rPr>
      </w:pPr>
      <w:ins w:id="1958" w:author="S2-2203853" w:date="2022-05-20T09:32:00Z">
        <w:r>
          <w:t>1. The AF sends Nnef_ParameterProvision_Create request to NEF with a Notification Target Address.</w:t>
        </w:r>
      </w:ins>
    </w:p>
    <w:p w14:paraId="14B42EF5" w14:textId="77777777" w:rsidR="00CB7212" w:rsidRDefault="00CB7212" w:rsidP="00CB7212">
      <w:pPr>
        <w:rPr>
          <w:ins w:id="1959" w:author="S2-2203853" w:date="2022-05-20T09:32:00Z"/>
        </w:rPr>
      </w:pPr>
      <w:ins w:id="1960" w:author="S2-2203853" w:date="2022-05-20T09:32:00Z">
        <w:r>
          <w:t xml:space="preserve">2. </w:t>
        </w:r>
        <w:r w:rsidRPr="00140E21">
          <w:t>If the AF is authorised by the NEF to provision the parameters, the NEF requests to create</w:t>
        </w:r>
        <w:r>
          <w:t xml:space="preserve"> </w:t>
        </w:r>
        <w:r w:rsidRPr="00140E21">
          <w:t xml:space="preserve">the provisioned parameters as part of the </w:t>
        </w:r>
        <w:r w:rsidRPr="00140E21">
          <w:rPr>
            <w:lang w:eastAsia="zh-CN"/>
          </w:rPr>
          <w:t>subscriber data</w:t>
        </w:r>
        <w:r w:rsidRPr="00140E21">
          <w:t xml:space="preserve"> via</w:t>
        </w:r>
        <w:r>
          <w:t xml:space="preserve"> Nudm_ParameterProvision_Create. The NEF includes its own Notification Target Address to this request</w:t>
        </w:r>
      </w:ins>
    </w:p>
    <w:p w14:paraId="5F7A27E5" w14:textId="77777777" w:rsidR="00CB7212" w:rsidRDefault="00CB7212" w:rsidP="00CB7212">
      <w:pPr>
        <w:rPr>
          <w:ins w:id="1961" w:author="S2-2203853" w:date="2022-05-20T09:32:00Z"/>
        </w:rPr>
      </w:pPr>
      <w:ins w:id="1962" w:author="S2-2203853" w:date="2022-05-20T09:32:00Z">
        <w:r>
          <w:t xml:space="preserve">3. The </w:t>
        </w:r>
        <w:r w:rsidRPr="00754889">
          <w:t>UDM may</w:t>
        </w:r>
        <w:r>
          <w:t xml:space="preserve"> send a Query and</w:t>
        </w:r>
        <w:r w:rsidRPr="00754889">
          <w:t xml:space="preserve"> read from UDR </w:t>
        </w:r>
        <w:r>
          <w:t>(</w:t>
        </w:r>
        <w:r w:rsidRPr="00754889">
          <w:t>Nudr_DM_Query</w:t>
        </w:r>
        <w:r>
          <w:t>)</w:t>
        </w:r>
        <w:r w:rsidRPr="00754889">
          <w:t xml:space="preserve"> to validate required updates </w:t>
        </w:r>
        <w:r>
          <w:t xml:space="preserve">with the </w:t>
        </w:r>
        <w:r w:rsidRPr="00754889">
          <w:t>corresponding subscription information</w:t>
        </w:r>
        <w:r>
          <w:t xml:space="preserve">. </w:t>
        </w:r>
        <w:r w:rsidRPr="00581C6E">
          <w:t xml:space="preserve">If a new 5G VN group is created, a unique Internal Group ID </w:t>
        </w:r>
        <w:r>
          <w:t xml:space="preserve">is assigned by </w:t>
        </w:r>
        <w:r w:rsidRPr="00581C6E">
          <w:t xml:space="preserve">the UDM </w:t>
        </w:r>
        <w:r>
          <w:t>and this</w:t>
        </w:r>
        <w:r w:rsidRPr="00581C6E">
          <w:t xml:space="preserve"> Internal Group ID</w:t>
        </w:r>
        <w:r>
          <w:t xml:space="preserve"> is added</w:t>
        </w:r>
        <w:r w:rsidRPr="00581C6E">
          <w:t xml:space="preserve"> in the Nudr_DM_Create Request message.</w:t>
        </w:r>
      </w:ins>
    </w:p>
    <w:p w14:paraId="6C59738D" w14:textId="77777777" w:rsidR="00CB7212" w:rsidRDefault="00CB7212" w:rsidP="00CB7212">
      <w:pPr>
        <w:rPr>
          <w:ins w:id="1963" w:author="S2-2203853" w:date="2022-05-20T09:32:00Z"/>
        </w:rPr>
      </w:pPr>
      <w:ins w:id="1964" w:author="S2-2203853" w:date="2022-05-20T09:32:00Z">
        <w:r>
          <w:t>4. The UDM responds the request with Nudm_ParameterProvision_Create Response.</w:t>
        </w:r>
      </w:ins>
    </w:p>
    <w:p w14:paraId="3EB2CFA0" w14:textId="77777777" w:rsidR="00CB7212" w:rsidRDefault="00CB7212" w:rsidP="00CB7212">
      <w:pPr>
        <w:rPr>
          <w:ins w:id="1965" w:author="S2-2203853" w:date="2022-05-20T09:32:00Z"/>
        </w:rPr>
      </w:pPr>
      <w:ins w:id="1966" w:author="S2-2203853" w:date="2022-05-20T09:32:00Z">
        <w:r>
          <w:t>5. The NEF responds the request with Nnef_ParameterProvision_Create.</w:t>
        </w:r>
      </w:ins>
    </w:p>
    <w:p w14:paraId="6CD3FA13" w14:textId="77777777" w:rsidR="00CB7212" w:rsidRPr="00545E10" w:rsidRDefault="00CB7212" w:rsidP="00CB7212">
      <w:pPr>
        <w:rPr>
          <w:ins w:id="1967" w:author="S2-2203853" w:date="2022-05-20T09:32:00Z"/>
          <w:lang w:eastAsia="ko-KR"/>
        </w:rPr>
      </w:pPr>
      <w:ins w:id="1968" w:author="S2-2203853" w:date="2022-05-20T09:32:00Z">
        <w:r>
          <w:t xml:space="preserve">6. [Conditional] This step occurs if the UDM determines the 5G VN group data has changed. The membership status of a 5G VN group is updated by OAM and </w:t>
        </w:r>
        <w:r>
          <w:rPr>
            <w:lang w:eastAsia="ko-KR"/>
          </w:rPr>
          <w:t>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ins>
    </w:p>
    <w:p w14:paraId="1B2D99A6" w14:textId="77777777" w:rsidR="00CB7212" w:rsidRDefault="00CB7212" w:rsidP="00CB7212">
      <w:pPr>
        <w:rPr>
          <w:ins w:id="1969" w:author="S2-2203853" w:date="2022-05-20T09:32:00Z"/>
        </w:rPr>
      </w:pPr>
      <w:ins w:id="1970" w:author="S2-2203853" w:date="2022-05-20T09:32:00Z">
        <w:r>
          <w:t>The UDM invokes Nudm_ParameterProvision_UpdateNotify to the given Notification Target Address and includes the current 5G VN group data to the notification.</w:t>
        </w:r>
      </w:ins>
    </w:p>
    <w:p w14:paraId="3F6C3AC3" w14:textId="77777777" w:rsidR="00CB7212" w:rsidRDefault="00CB7212" w:rsidP="00CB7212">
      <w:pPr>
        <w:rPr>
          <w:ins w:id="1971" w:author="S2-2203853" w:date="2022-05-20T09:32:00Z"/>
        </w:rPr>
      </w:pPr>
      <w:ins w:id="1972" w:author="S2-2203853" w:date="2022-05-20T09:32:00Z">
        <w:r>
          <w:t>7. [Conditional] The NEF notifies the AF via Nnef_ParameterProvision_UpdateNotify and provides the current content of the 5G VN group data to the notification.</w:t>
        </w:r>
      </w:ins>
    </w:p>
    <w:p w14:paraId="164988B3" w14:textId="77777777" w:rsidR="00CB7212" w:rsidRPr="00CB7212" w:rsidRDefault="00CB7212" w:rsidP="00C20345"/>
    <w:p w14:paraId="06D1D072" w14:textId="5348E163" w:rsidR="0063274A" w:rsidRPr="00545E10" w:rsidRDefault="0063274A" w:rsidP="0063274A">
      <w:pPr>
        <w:pStyle w:val="3"/>
      </w:pPr>
      <w:bookmarkStart w:id="1973" w:name="_Toc104284999"/>
      <w:r w:rsidRPr="00545E10">
        <w:t>6.</w:t>
      </w:r>
      <w:r w:rsidR="006532B6" w:rsidRPr="00545E10">
        <w:t>15</w:t>
      </w:r>
      <w:r w:rsidRPr="00545E10">
        <w:t>.4</w:t>
      </w:r>
      <w:r w:rsidRPr="00545E10">
        <w:tab/>
        <w:t>Impacts on existing entities and interfaces</w:t>
      </w:r>
      <w:bookmarkEnd w:id="1973"/>
    </w:p>
    <w:p w14:paraId="4372A0A6" w14:textId="77777777" w:rsidR="0022167A" w:rsidRDefault="0022167A" w:rsidP="0022167A">
      <w:pPr>
        <w:pStyle w:val="B1"/>
        <w:rPr>
          <w:lang w:eastAsia="ko-KR"/>
        </w:rPr>
      </w:pPr>
      <w:r>
        <w:rPr>
          <w:lang w:eastAsia="ko-KR"/>
        </w:rPr>
        <w:t>-</w:t>
      </w:r>
      <w:r>
        <w:rPr>
          <w:lang w:eastAsia="ko-KR"/>
        </w:rPr>
        <w:tab/>
        <w:t>UDM: new service operation Nudm_ParameterProvision_UpdateNotify allows the UDM to notify the NF consumer (NEF) on changes for the 5G VN group data.</w:t>
      </w:r>
    </w:p>
    <w:p w14:paraId="7ED4FAFD" w14:textId="77777777" w:rsidR="0022167A" w:rsidRDefault="0022167A" w:rsidP="0022167A">
      <w:pPr>
        <w:pStyle w:val="B1"/>
        <w:rPr>
          <w:lang w:eastAsia="ko-KR"/>
        </w:rPr>
      </w:pPr>
      <w:r>
        <w:rPr>
          <w:lang w:eastAsia="ko-KR"/>
        </w:rPr>
        <w:lastRenderedPageBreak/>
        <w:t>-</w:t>
      </w:r>
      <w:r>
        <w:rPr>
          <w:lang w:eastAsia="ko-KR"/>
        </w:rPr>
        <w:tab/>
        <w:t>NEF: new service operation Nnef_ParameterProvision_UpdateNotify allows the NEF to notify the NF consumer (AF) on changes for the 5G VN group data.</w:t>
      </w:r>
    </w:p>
    <w:p w14:paraId="612ECA03" w14:textId="47B83451" w:rsidR="00E1028E" w:rsidRPr="00545E10" w:rsidRDefault="00E1028E" w:rsidP="00E1028E">
      <w:pPr>
        <w:pStyle w:val="2"/>
      </w:pPr>
      <w:bookmarkStart w:id="1974" w:name="_Toc104285000"/>
      <w:r w:rsidRPr="00545E10">
        <w:rPr>
          <w:lang w:eastAsia="zh-CN"/>
        </w:rPr>
        <w:t>6.</w:t>
      </w:r>
      <w:r w:rsidR="00550B16" w:rsidRPr="00545E10">
        <w:rPr>
          <w:lang w:eastAsia="zh-CN"/>
        </w:rPr>
        <w:t>16</w:t>
      </w:r>
      <w:r w:rsidRPr="00545E10">
        <w:rPr>
          <w:lang w:eastAsia="ko-KR"/>
        </w:rPr>
        <w:tab/>
      </w:r>
      <w:r w:rsidRPr="00545E10">
        <w:t>Solution</w:t>
      </w:r>
      <w:r w:rsidRPr="00545E10">
        <w:rPr>
          <w:lang w:eastAsia="zh-CN"/>
        </w:rPr>
        <w:t xml:space="preserve"> #</w:t>
      </w:r>
      <w:r w:rsidR="00550B16" w:rsidRPr="00545E10">
        <w:rPr>
          <w:lang w:eastAsia="zh-CN"/>
        </w:rPr>
        <w:t>16</w:t>
      </w:r>
      <w:r w:rsidRPr="00545E10">
        <w:t>: Use of N6 interconnect for 5G VN with multiple SMFs</w:t>
      </w:r>
      <w:bookmarkEnd w:id="1974"/>
    </w:p>
    <w:p w14:paraId="5B08D18B" w14:textId="211845DB" w:rsidR="00E1028E" w:rsidRPr="00545E10" w:rsidRDefault="00E1028E" w:rsidP="00E1028E">
      <w:pPr>
        <w:pStyle w:val="3"/>
        <w:rPr>
          <w:lang w:eastAsia="ko-KR"/>
        </w:rPr>
      </w:pPr>
      <w:bookmarkStart w:id="1975" w:name="_Toc104285001"/>
      <w:r w:rsidRPr="00545E10">
        <w:rPr>
          <w:lang w:eastAsia="ko-KR"/>
        </w:rPr>
        <w:t>6.</w:t>
      </w:r>
      <w:r w:rsidR="00550B16" w:rsidRPr="00545E10">
        <w:rPr>
          <w:lang w:eastAsia="ko-KR"/>
        </w:rPr>
        <w:t>16</w:t>
      </w:r>
      <w:r w:rsidRPr="00545E10">
        <w:rPr>
          <w:lang w:eastAsia="ko-KR"/>
        </w:rPr>
        <w:t>.1</w:t>
      </w:r>
      <w:r w:rsidRPr="00545E10">
        <w:rPr>
          <w:lang w:eastAsia="ko-KR"/>
        </w:rPr>
        <w:tab/>
        <w:t>Introduction</w:t>
      </w:r>
      <w:bookmarkEnd w:id="1975"/>
    </w:p>
    <w:p w14:paraId="77488E9E" w14:textId="77777777" w:rsidR="0022167A" w:rsidRDefault="0022167A" w:rsidP="0022167A">
      <w:pPr>
        <w:rPr>
          <w:lang w:eastAsia="ko-KR"/>
        </w:rPr>
      </w:pPr>
      <w:r>
        <w:rPr>
          <w:lang w:eastAsia="ko-KR"/>
        </w:rPr>
        <w:t>This solution addresses KI#4 on multiple SMFs for VN group communication.</w:t>
      </w:r>
    </w:p>
    <w:p w14:paraId="7AB4C5E0" w14:textId="77777777" w:rsidR="0022167A" w:rsidRDefault="0022167A" w:rsidP="0022167A">
      <w:pPr>
        <w:rPr>
          <w:lang w:eastAsia="ko-KR"/>
        </w:rPr>
      </w:pPr>
      <w:r>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Default="0022167A" w:rsidP="0022167A">
      <w:pPr>
        <w:rPr>
          <w:lang w:eastAsia="ko-KR"/>
        </w:rPr>
      </w:pPr>
      <w:r>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545E10" w:rsidRDefault="00E1028E" w:rsidP="00E1028E">
      <w:pPr>
        <w:pStyle w:val="3"/>
        <w:rPr>
          <w:lang w:eastAsia="ko-KR"/>
        </w:rPr>
      </w:pPr>
      <w:bookmarkStart w:id="1976" w:name="_Toc104285002"/>
      <w:r w:rsidRPr="00545E10">
        <w:rPr>
          <w:lang w:eastAsia="ko-KR"/>
        </w:rPr>
        <w:t>6.</w:t>
      </w:r>
      <w:r w:rsidR="00550B16" w:rsidRPr="00545E10">
        <w:rPr>
          <w:lang w:eastAsia="ko-KR"/>
        </w:rPr>
        <w:t>16</w:t>
      </w:r>
      <w:r w:rsidRPr="00545E10">
        <w:rPr>
          <w:lang w:eastAsia="ko-KR"/>
        </w:rPr>
        <w:t>.2</w:t>
      </w:r>
      <w:r w:rsidRPr="00545E10">
        <w:rPr>
          <w:lang w:eastAsia="ko-KR"/>
        </w:rPr>
        <w:tab/>
        <w:t>Functional Description</w:t>
      </w:r>
      <w:bookmarkEnd w:id="1976"/>
    </w:p>
    <w:p w14:paraId="6F73D801" w14:textId="59F198DC" w:rsidR="00E1028E" w:rsidRPr="00425D19" w:rsidRDefault="00425D19" w:rsidP="00425D19">
      <w:pPr>
        <w:pStyle w:val="4"/>
      </w:pPr>
      <w:bookmarkStart w:id="1977" w:name="_Toc100733522"/>
      <w:bookmarkStart w:id="1978" w:name="_Toc100734520"/>
      <w:bookmarkStart w:id="1979" w:name="_Toc104285003"/>
      <w:r w:rsidRPr="00425D19">
        <w:t>6.16.2.1</w:t>
      </w:r>
      <w:r w:rsidRPr="00425D19">
        <w:tab/>
      </w:r>
      <w:r w:rsidR="00E1028E" w:rsidRPr="00425D19">
        <w:t>General</w:t>
      </w:r>
      <w:bookmarkEnd w:id="1977"/>
      <w:bookmarkEnd w:id="1978"/>
      <w:bookmarkEnd w:id="1979"/>
    </w:p>
    <w:p w14:paraId="17BD47C7" w14:textId="77777777" w:rsidR="0022167A" w:rsidRDefault="0022167A" w:rsidP="0022167A">
      <w:pPr>
        <w:rPr>
          <w:lang w:eastAsia="ko-KR"/>
        </w:rPr>
      </w:pPr>
      <w:r>
        <w:rPr>
          <w:lang w:eastAsia="ko-KR"/>
        </w:rPr>
        <w:t>One of the main ideas with 5G VN is to allow an operator to create a virtual network where UEs can communicate with each other as well as with a DN.</w:t>
      </w:r>
    </w:p>
    <w:p w14:paraId="26C5E3E5" w14:textId="05230EEE" w:rsidR="0022167A" w:rsidRDefault="0022167A" w:rsidP="0022167A">
      <w:pPr>
        <w:rPr>
          <w:lang w:eastAsia="ko-KR"/>
        </w:rPr>
      </w:pPr>
      <w:r>
        <w:rPr>
          <w:lang w:eastAsia="ko-KR"/>
        </w:rPr>
        <w:t>As described in e.g.</w:t>
      </w:r>
      <w:r w:rsidR="00425D19">
        <w:rPr>
          <w:lang w:eastAsia="ko-KR"/>
        </w:rPr>
        <w:t xml:space="preserve"> clauses 5.8.2.13 and 5.29.3</w:t>
      </w:r>
      <w:r>
        <w:rPr>
          <w:lang w:eastAsia="ko-KR"/>
        </w:rPr>
        <w:t xml:space="preserve"> </w:t>
      </w:r>
      <w:r w:rsidR="00425D19">
        <w:rPr>
          <w:lang w:eastAsia="ko-KR"/>
        </w:rPr>
        <w:t xml:space="preserve">of </w:t>
      </w:r>
      <w:r w:rsidR="005C588E">
        <w:rPr>
          <w:lang w:eastAsia="ko-KR"/>
        </w:rPr>
        <w:t>TS 23.501 [</w:t>
      </w:r>
      <w:r w:rsidR="00425D19">
        <w:rPr>
          <w:lang w:eastAsia="ko-KR"/>
        </w:rPr>
        <w:t>2]</w:t>
      </w:r>
      <w:r>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Default="0022167A" w:rsidP="0022167A">
      <w:pPr>
        <w:rPr>
          <w:lang w:eastAsia="ko-KR"/>
        </w:rPr>
      </w:pPr>
      <w:r>
        <w:rPr>
          <w:lang w:eastAsia="ko-KR"/>
        </w:rPr>
        <w:t>In this solution two deployment scenarios are considered:</w:t>
      </w:r>
    </w:p>
    <w:p w14:paraId="693AEDBC" w14:textId="77777777" w:rsidR="00425D19" w:rsidRDefault="00425D19" w:rsidP="00425D19">
      <w:pPr>
        <w:pStyle w:val="B1"/>
        <w:rPr>
          <w:lang w:eastAsia="ko-KR"/>
        </w:rPr>
      </w:pPr>
      <w:r>
        <w:rPr>
          <w:lang w:eastAsia="ko-KR"/>
        </w:rPr>
        <w:t>1)</w:t>
      </w:r>
      <w:r>
        <w:rPr>
          <w:lang w:eastAsia="ko-KR"/>
        </w:rPr>
        <w:tab/>
        <w:t>A 5G VN deployment scenarios with a "native" N6 access from UPF to a DN. The UPF thus have access to a "native" DN that supports Ethernet in case of Ethernet PDU Sessions and IP payload in case of IP PDU Session types.</w:t>
      </w:r>
    </w:p>
    <w:p w14:paraId="0BB5C84F" w14:textId="554399F9" w:rsidR="00425D19" w:rsidRDefault="00425D19" w:rsidP="00425D19">
      <w:pPr>
        <w:pStyle w:val="B1"/>
        <w:rPr>
          <w:ins w:id="1980" w:author="S2-2204971" w:date="2022-05-20T09:35:00Z"/>
          <w:lang w:eastAsia="ko-KR"/>
        </w:rPr>
      </w:pPr>
      <w:r>
        <w:rPr>
          <w:lang w:eastAsia="ko-KR"/>
        </w:rPr>
        <w:t>2)</w:t>
      </w:r>
      <w:r>
        <w:rPr>
          <w:lang w:eastAsia="ko-KR"/>
        </w:rPr>
        <w:tab/>
        <w:t>Another 5G VN deployment scenario where there may not be a "native" N6 or DN. Instead, the N6 interface may be running over an underlying transport network. The N6 interface and the DN is thus a virtual network on top of this underlay transport network.</w:t>
      </w:r>
    </w:p>
    <w:p w14:paraId="21EA9658" w14:textId="77777777" w:rsidR="00480299" w:rsidRPr="00BE1BE1" w:rsidRDefault="00480299" w:rsidP="00480299">
      <w:pPr>
        <w:rPr>
          <w:ins w:id="1981" w:author="S2-2204971" w:date="2022-05-20T09:35:00Z"/>
          <w:lang w:eastAsia="ko-KR"/>
        </w:rPr>
      </w:pPr>
      <w:ins w:id="1982" w:author="S2-2204971" w:date="2022-05-20T09:35:00Z">
        <w:r w:rsidRPr="00BE1BE1">
          <w:rPr>
            <w:lang w:eastAsia="ko-KR"/>
          </w:rPr>
          <w:t>The support of the two deployment scenarios above is optional and only required when a 5G VN involves multiple SMFs, unless the SMFs are deployed in a single SMF Set that is able to handle N19 forwarding as described in solution #3.</w:t>
        </w:r>
        <w:r>
          <w:rPr>
            <w:lang w:eastAsia="ko-KR"/>
          </w:rPr>
          <w:t xml:space="preserve"> </w:t>
        </w:r>
      </w:ins>
    </w:p>
    <w:p w14:paraId="677E0C1F" w14:textId="62B68ED4" w:rsidR="00E1028E" w:rsidRPr="00425D19" w:rsidRDefault="00425D19" w:rsidP="00E1028E">
      <w:pPr>
        <w:pStyle w:val="4"/>
      </w:pPr>
      <w:bookmarkStart w:id="1983" w:name="_Toc100733523"/>
      <w:bookmarkStart w:id="1984" w:name="_Toc100734521"/>
      <w:bookmarkStart w:id="1985" w:name="_Toc104285004"/>
      <w:r w:rsidRPr="00425D19">
        <w:t>6.16.2.2</w:t>
      </w:r>
      <w:r w:rsidRPr="00425D19">
        <w:tab/>
      </w:r>
      <w:r w:rsidR="00E1028E" w:rsidRPr="00425D19">
        <w:t>Native N6</w:t>
      </w:r>
      <w:bookmarkEnd w:id="1983"/>
      <w:bookmarkEnd w:id="1984"/>
      <w:bookmarkEnd w:id="1985"/>
    </w:p>
    <w:p w14:paraId="4D8747F8" w14:textId="77777777" w:rsidR="00425D19" w:rsidRDefault="00425D19" w:rsidP="00E1028E">
      <w:pPr>
        <w:rPr>
          <w:lang w:eastAsia="ko-KR"/>
        </w:rPr>
      </w:pPr>
      <w:r>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Default="00425D19" w:rsidP="00E1028E">
      <w:pPr>
        <w:rPr>
          <w:ins w:id="1986" w:author="S2-2204971" w:date="2022-05-20T09:35:00Z"/>
          <w:lang w:eastAsia="ko-KR"/>
        </w:rPr>
      </w:pPr>
      <w:r>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Default="00480299" w:rsidP="00E1028E">
      <w:pPr>
        <w:rPr>
          <w:lang w:eastAsia="ko-KR"/>
        </w:rPr>
      </w:pPr>
      <w:ins w:id="1987" w:author="S2-2204971" w:date="2022-05-20T09:35:00Z">
        <w:r>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ins>
    </w:p>
    <w:p w14:paraId="55443F2E" w14:textId="77777777" w:rsidR="00E1028E" w:rsidRPr="00545E10" w:rsidRDefault="00E1028E" w:rsidP="00E1028E">
      <w:pPr>
        <w:pStyle w:val="TH"/>
        <w:rPr>
          <w:lang w:eastAsia="ko-KR"/>
        </w:rPr>
      </w:pPr>
      <w:r w:rsidRPr="00545E10">
        <w:rPr>
          <w:lang w:eastAsia="ko-KR"/>
        </w:rPr>
        <w:object w:dxaOrig="14475" w:dyaOrig="8745" w14:anchorId="40811B83">
          <v:shape id="_x0000_i1057" type="#_x0000_t75" style="width:394.95pt;height:239.3pt" o:ole="">
            <v:imagedata r:id="rId80" o:title=""/>
          </v:shape>
          <o:OLEObject Type="Embed" ProgID="Visio.Drawing.15" ShapeID="_x0000_i1057" DrawAspect="Content" ObjectID="_1714969924" r:id="rId81"/>
        </w:object>
      </w:r>
    </w:p>
    <w:p w14:paraId="3638B94E" w14:textId="54D338F4"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-1</w:t>
      </w:r>
      <w:r w:rsidR="00425D19">
        <w:rPr>
          <w:lang w:eastAsia="ko-KR"/>
        </w:rPr>
        <w:t>:</w:t>
      </w:r>
      <w:r w:rsidRPr="00545E10">
        <w:rPr>
          <w:lang w:eastAsia="ko-KR"/>
        </w:rPr>
        <w:t xml:space="preserve"> Traffic forwarding between UEs served by different SMFs via native N6</w:t>
      </w:r>
    </w:p>
    <w:p w14:paraId="3929A6E6" w14:textId="675C686A" w:rsidR="00E1028E" w:rsidRPr="00425D19" w:rsidRDefault="00425D19" w:rsidP="00425D19">
      <w:pPr>
        <w:pStyle w:val="4"/>
      </w:pPr>
      <w:bookmarkStart w:id="1988" w:name="_Toc100733524"/>
      <w:bookmarkStart w:id="1989" w:name="_Toc100734522"/>
      <w:bookmarkStart w:id="1990" w:name="_Toc104285005"/>
      <w:r w:rsidRPr="00425D19">
        <w:t>6.16.2.3</w:t>
      </w:r>
      <w:r w:rsidRPr="00425D19">
        <w:tab/>
      </w:r>
      <w:r w:rsidR="00E1028E" w:rsidRPr="00425D19">
        <w:t>N6 overlay</w:t>
      </w:r>
      <w:bookmarkEnd w:id="1988"/>
      <w:bookmarkEnd w:id="1989"/>
      <w:bookmarkEnd w:id="1990"/>
    </w:p>
    <w:p w14:paraId="08FF606B" w14:textId="77777777" w:rsidR="00425D19" w:rsidRDefault="00425D19" w:rsidP="00425D19">
      <w:pPr>
        <w:rPr>
          <w:lang w:eastAsia="ko-KR"/>
        </w:rPr>
      </w:pPr>
      <w:r>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77777777" w:rsidR="00425D19" w:rsidRDefault="00425D19" w:rsidP="00425D19">
      <w:pPr>
        <w:rPr>
          <w:lang w:eastAsia="ko-KR"/>
        </w:rPr>
      </w:pPr>
      <w:r>
        <w:rPr>
          <w:lang w:eastAsia="ko-KR"/>
        </w:rPr>
        <w:t>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"standalone"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Default="00425D19" w:rsidP="00425D19">
      <w:pPr>
        <w:rPr>
          <w:ins w:id="1991" w:author="S2-2204971" w:date="2022-05-20T09:36:00Z"/>
          <w:lang w:eastAsia="ko-KR"/>
        </w:rPr>
      </w:pPr>
      <w:r>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7777777" w:rsidR="00480299" w:rsidRDefault="00480299" w:rsidP="00480299">
      <w:pPr>
        <w:rPr>
          <w:ins w:id="1992" w:author="S2-2204971" w:date="2022-05-20T09:36:00Z"/>
          <w:lang w:eastAsia="ko-KR"/>
        </w:rPr>
      </w:pPr>
      <w:ins w:id="1993" w:author="S2-2204971" w:date="2022-05-20T09:36:00Z">
        <w:r>
          <w:rPr>
            <w:lang w:eastAsia="ko-KR"/>
          </w:rPr>
          <w:t xml:space="preserve">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  </w:t>
        </w:r>
      </w:ins>
    </w:p>
    <w:p w14:paraId="039705BF" w14:textId="77777777" w:rsidR="00480299" w:rsidRPr="00545E10" w:rsidRDefault="00480299" w:rsidP="00480299">
      <w:pPr>
        <w:pStyle w:val="EditorsNote"/>
        <w:rPr>
          <w:ins w:id="1994" w:author="S2-2204971" w:date="2022-05-20T09:36:00Z"/>
          <w:lang w:eastAsia="ko-KR"/>
        </w:rPr>
      </w:pPr>
      <w:ins w:id="1995" w:author="S2-2204971" w:date="2022-05-20T09:36:00Z">
        <w:r w:rsidRPr="005C588E">
          <w:t>Editor's note:</w:t>
        </w:r>
        <w:r w:rsidRPr="005C588E">
          <w:tab/>
        </w:r>
        <w:bookmarkStart w:id="1996" w:name="_Hlk103699340"/>
        <w:r w:rsidRPr="005C588E">
          <w:t xml:space="preserve">It is FFS whether and how to </w:t>
        </w:r>
        <w:r>
          <w:t>associate the UPF with the VPN in dynamic manner, e.g. link the newly selected UPF for a 5G VN group to the corresponding VPN, and remove the UPF released for a 5G VN group from the corresponding VPN.</w:t>
        </w:r>
      </w:ins>
    </w:p>
    <w:bookmarkEnd w:id="1996"/>
    <w:p w14:paraId="67E3E9E1" w14:textId="77777777" w:rsidR="00E1028E" w:rsidRPr="00545E10" w:rsidRDefault="00E1028E" w:rsidP="00E1028E">
      <w:pPr>
        <w:pStyle w:val="TH"/>
        <w:rPr>
          <w:lang w:eastAsia="ko-KR"/>
        </w:rPr>
      </w:pPr>
      <w:r w:rsidRPr="00545E10">
        <w:rPr>
          <w:lang w:eastAsia="ko-KR"/>
        </w:rPr>
        <w:object w:dxaOrig="13291" w:dyaOrig="9368" w14:anchorId="34093B25">
          <v:shape id="_x0000_i1058" type="#_x0000_t75" style="width:348.35pt;height:245.15pt" o:ole="">
            <v:imagedata r:id="rId82" o:title=""/>
          </v:shape>
          <o:OLEObject Type="Embed" ProgID="Visio.Drawing.15" ShapeID="_x0000_i1058" DrawAspect="Content" ObjectID="_1714969925" r:id="rId83"/>
        </w:object>
      </w:r>
    </w:p>
    <w:p w14:paraId="2D904FFB" w14:textId="23CAD583"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-2</w:t>
      </w:r>
      <w:r w:rsidR="00425D19">
        <w:rPr>
          <w:lang w:eastAsia="ko-KR"/>
        </w:rPr>
        <w:t>:</w:t>
      </w:r>
      <w:r w:rsidRPr="00545E10">
        <w:rPr>
          <w:lang w:eastAsia="ko-KR"/>
        </w:rPr>
        <w:t xml:space="preserve"> Traffic forwarding between UEs served by different SMFs via IP/E-VPN</w:t>
      </w:r>
    </w:p>
    <w:p w14:paraId="14591199" w14:textId="70DCFD63" w:rsidR="00E1028E" w:rsidRPr="00425D19" w:rsidRDefault="00425D19" w:rsidP="00E1028E">
      <w:pPr>
        <w:pStyle w:val="4"/>
      </w:pPr>
      <w:bookmarkStart w:id="1997" w:name="_Toc100733525"/>
      <w:bookmarkStart w:id="1998" w:name="_Toc100734523"/>
      <w:bookmarkStart w:id="1999" w:name="_Toc104285006"/>
      <w:r w:rsidRPr="00425D19">
        <w:t>6.16.2.4</w:t>
      </w:r>
      <w:r w:rsidRPr="00425D19">
        <w:tab/>
      </w:r>
      <w:r w:rsidR="00E1028E" w:rsidRPr="00425D19">
        <w:t>Traffic routing/forwarding</w:t>
      </w:r>
      <w:bookmarkEnd w:id="1997"/>
      <w:bookmarkEnd w:id="1998"/>
      <w:bookmarkEnd w:id="1999"/>
    </w:p>
    <w:p w14:paraId="49AD43E5" w14:textId="77777777" w:rsidR="00425D19" w:rsidRDefault="00425D19" w:rsidP="00E1028E">
      <w:pPr>
        <w:rPr>
          <w:lang w:eastAsia="ko-KR"/>
        </w:rPr>
      </w:pPr>
      <w:r>
        <w:rPr>
          <w:lang w:eastAsia="ko-KR"/>
        </w:rPr>
        <w:t>The traffic routing/forwarding in both solutions above are based on existing technologies.</w:t>
      </w:r>
    </w:p>
    <w:p w14:paraId="4CE41B12" w14:textId="77777777" w:rsidR="00425D19" w:rsidRDefault="00425D19" w:rsidP="00E1028E">
      <w:pPr>
        <w:rPr>
          <w:lang w:eastAsia="ko-KR"/>
        </w:rPr>
      </w:pPr>
      <w:r>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Default="00425D19" w:rsidP="00E1028E">
      <w:pPr>
        <w:rPr>
          <w:lang w:eastAsia="ko-KR"/>
        </w:rPr>
      </w:pPr>
      <w:r>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6FA50241" w:rsidR="00425D19" w:rsidRDefault="00425D19" w:rsidP="00E1028E">
      <w:pPr>
        <w:rPr>
          <w:lang w:eastAsia="ko-KR"/>
        </w:rPr>
      </w:pPr>
      <w:r>
        <w:rPr>
          <w:lang w:eastAsia="ko-KR"/>
        </w:rPr>
        <w:t>The routing information on N6 (VPN) is updated via IETF based mechanisms that do not require further 3GPP standardization.</w:t>
      </w:r>
      <w:ins w:id="2000" w:author="S2-2204971" w:date="2022-05-20T09:36:00Z">
        <w:r w:rsidR="00480299" w:rsidRPr="00480299">
          <w:rPr>
            <w:lang w:eastAsia="ko-KR"/>
          </w:rPr>
          <w:t xml:space="preserve"> </w:t>
        </w:r>
        <w:r w:rsidR="00480299">
          <w:rPr>
            <w:lang w:eastAsia="ko-KR"/>
          </w:rPr>
          <w:t>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ins>
    </w:p>
    <w:p w14:paraId="4CD1C542" w14:textId="4F0C4D11" w:rsidR="00E7183A" w:rsidRPr="00545E10" w:rsidDel="00480299" w:rsidRDefault="00E7183A" w:rsidP="005C588E">
      <w:pPr>
        <w:pStyle w:val="EditorsNote"/>
        <w:rPr>
          <w:del w:id="2001" w:author="S2-2204971" w:date="2022-05-20T09:36:00Z"/>
        </w:rPr>
      </w:pPr>
      <w:del w:id="2002" w:author="S2-2204971" w:date="2022-05-20T09:36:00Z">
        <w:r w:rsidRPr="005C588E" w:rsidDel="00480299">
          <w:delText>Editor</w:delText>
        </w:r>
        <w:r w:rsidR="00333336" w:rsidRPr="005C588E" w:rsidDel="00480299">
          <w:delText>'</w:delText>
        </w:r>
        <w:r w:rsidRPr="005C588E" w:rsidDel="00480299">
          <w:delText>s note:</w:delText>
        </w:r>
        <w:r w:rsidRPr="005C588E" w:rsidDel="00480299">
          <w:tab/>
          <w:delText xml:space="preserve">It is FFS whether this solution is in the </w:delText>
        </w:r>
        <w:r w:rsidR="009D6149" w:rsidRPr="005C588E" w:rsidDel="00480299">
          <w:delText>study scope considering that a</w:delText>
        </w:r>
        <w:r w:rsidRPr="005C588E" w:rsidDel="00480299">
          <w:delText xml:space="preserve"> related objective is not agreed as part of the study scope: S2-2108574, </w:delText>
        </w:r>
        <w:r w:rsidRPr="005C588E" w:rsidDel="00480299">
          <w:rPr>
            <w:b/>
          </w:rPr>
          <w:delText>Work Task 2.3:</w:delText>
        </w:r>
        <w:r w:rsidRPr="005C588E" w:rsidDel="00480299">
          <w:delText xml:space="preserve"> Support VxLAN/EVPN-type communication among UPFs interconnected via N6 across different sites.</w:delText>
        </w:r>
      </w:del>
    </w:p>
    <w:p w14:paraId="129F1110" w14:textId="42081FFB" w:rsidR="00E1028E" w:rsidRPr="00545E10" w:rsidDel="00480299" w:rsidRDefault="00E1028E" w:rsidP="005C588E">
      <w:pPr>
        <w:pStyle w:val="EditorsNote"/>
        <w:rPr>
          <w:del w:id="2003" w:author="S2-2204971" w:date="2022-05-20T09:36:00Z"/>
          <w:lang w:eastAsia="ko-KR"/>
        </w:rPr>
      </w:pPr>
      <w:del w:id="2004" w:author="S2-2204971" w:date="2022-05-20T09:36:00Z">
        <w:r w:rsidRPr="005C588E" w:rsidDel="00480299">
          <w:delText>Editor</w:delText>
        </w:r>
        <w:r w:rsidR="00333336" w:rsidRPr="005C588E" w:rsidDel="00480299">
          <w:delText>'</w:delText>
        </w:r>
        <w:r w:rsidRPr="005C588E" w:rsidDel="00480299">
          <w:delText>s note:</w:delText>
        </w:r>
        <w:r w:rsidRPr="005C588E" w:rsidDel="00480299">
          <w:tab/>
          <w:delText>It is FFS whether and how to control IP/E-VPN in a dynamic manner considering that a 5G VN is managed per 5G VN group, which can be defined/removed on AF request basis.</w:delText>
        </w:r>
      </w:del>
    </w:p>
    <w:p w14:paraId="7B5E507A" w14:textId="7630696C" w:rsidR="00E1028E" w:rsidRPr="00545E10" w:rsidDel="00480299" w:rsidRDefault="00E1028E" w:rsidP="005C588E">
      <w:pPr>
        <w:pStyle w:val="EditorsNote"/>
        <w:rPr>
          <w:del w:id="2005" w:author="S2-2204971" w:date="2022-05-20T09:36:00Z"/>
          <w:lang w:eastAsia="ko-KR"/>
        </w:rPr>
      </w:pPr>
      <w:del w:id="2006" w:author="S2-2204971" w:date="2022-05-20T09:36:00Z">
        <w:r w:rsidRPr="005C588E" w:rsidDel="00480299">
          <w:delText>Editor</w:delText>
        </w:r>
        <w:r w:rsidR="00333336" w:rsidRPr="005C588E" w:rsidDel="00480299">
          <w:delText>'</w:delText>
        </w:r>
        <w:r w:rsidRPr="005C588E" w:rsidDel="00480299">
          <w:delText>s note:</w:delText>
        </w:r>
        <w:r w:rsidRPr="005C588E" w:rsidDel="00480299">
          <w:tab/>
          <w:delText>It is FFS how to link a 5G VN with the correct IP/E-VPN on N6, e.g. the route and forwarding.</w:delText>
        </w:r>
      </w:del>
    </w:p>
    <w:p w14:paraId="6C4244F7" w14:textId="73C4FA4E" w:rsidR="00E1028E" w:rsidRPr="00545E10" w:rsidDel="00480299" w:rsidRDefault="00E1028E" w:rsidP="005C588E">
      <w:pPr>
        <w:pStyle w:val="EditorsNote"/>
        <w:rPr>
          <w:del w:id="2007" w:author="S2-2204971" w:date="2022-05-20T09:36:00Z"/>
          <w:lang w:eastAsia="ko-KR"/>
        </w:rPr>
      </w:pPr>
      <w:del w:id="2008" w:author="S2-2204971" w:date="2022-05-20T09:36:00Z">
        <w:r w:rsidRPr="005C588E" w:rsidDel="00480299">
          <w:delText>Editor</w:delText>
        </w:r>
        <w:r w:rsidR="00333336" w:rsidRPr="005C588E" w:rsidDel="00480299">
          <w:delText>'</w:delText>
        </w:r>
        <w:r w:rsidRPr="005C588E" w:rsidDel="00480299">
          <w:delText>s note:</w:delText>
        </w:r>
        <w:r w:rsidRPr="005C588E" w:rsidDel="00480299">
          <w:tab/>
          <w:delText>If this solution doesn</w:delText>
        </w:r>
        <w:r w:rsidR="00333336" w:rsidRPr="005C588E" w:rsidDel="00480299">
          <w:delText>'</w:delText>
        </w:r>
        <w:r w:rsidRPr="005C588E" w:rsidDel="00480299">
          <w:delText>t require further 3GPP standardization, it is FFS whether this is an implementation choice for UPF supporting IP/E-VPN.</w:delText>
        </w:r>
      </w:del>
    </w:p>
    <w:p w14:paraId="455CA041" w14:textId="2E5803FD" w:rsidR="00E1028E" w:rsidRPr="00545E10" w:rsidRDefault="00E1028E" w:rsidP="00E1028E">
      <w:pPr>
        <w:pStyle w:val="3"/>
      </w:pPr>
      <w:bookmarkStart w:id="2009" w:name="_Toc104285007"/>
      <w:r w:rsidRPr="00545E10">
        <w:t>6.</w:t>
      </w:r>
      <w:r w:rsidR="00550B16" w:rsidRPr="00545E10">
        <w:t>16</w:t>
      </w:r>
      <w:r w:rsidRPr="00545E10">
        <w:t>.3</w:t>
      </w:r>
      <w:r w:rsidRPr="00545E10">
        <w:tab/>
        <w:t>Procedures</w:t>
      </w:r>
      <w:bookmarkEnd w:id="2009"/>
    </w:p>
    <w:p w14:paraId="0D7CC671" w14:textId="77777777" w:rsidR="00E1028E" w:rsidRPr="00545E10" w:rsidRDefault="00E1028E" w:rsidP="00E1028E">
      <w:r w:rsidRPr="00545E10">
        <w:t>3GPP procedures are not impacted by this solution.</w:t>
      </w:r>
    </w:p>
    <w:p w14:paraId="06D594F3" w14:textId="0DFFC630" w:rsidR="00E1028E" w:rsidRPr="00545E10" w:rsidRDefault="00E1028E" w:rsidP="00E1028E">
      <w:pPr>
        <w:pStyle w:val="3"/>
      </w:pPr>
      <w:bookmarkStart w:id="2010" w:name="_Toc104285008"/>
      <w:r w:rsidRPr="00545E10">
        <w:lastRenderedPageBreak/>
        <w:t>6.</w:t>
      </w:r>
      <w:r w:rsidR="00550B16" w:rsidRPr="00545E10">
        <w:t>16</w:t>
      </w:r>
      <w:r w:rsidRPr="00545E10">
        <w:t>.4</w:t>
      </w:r>
      <w:r w:rsidRPr="00545E10">
        <w:tab/>
        <w:t>Impacts on existing entities and interfaces</w:t>
      </w:r>
      <w:bookmarkEnd w:id="2010"/>
    </w:p>
    <w:p w14:paraId="4ABFF516" w14:textId="316A7605" w:rsidR="00E1028E" w:rsidRPr="00545E10" w:rsidRDefault="00E1028E" w:rsidP="00E1028E">
      <w:r w:rsidRPr="00545E10">
        <w:t>UPF: Support of VPN solution towards N6, e.g. to act as Provider Edge router in IP/E VPN solution based on IETF RFCs.</w:t>
      </w:r>
    </w:p>
    <w:p w14:paraId="412A196B" w14:textId="6997F103" w:rsidR="00E1028E" w:rsidRPr="00545E10" w:rsidRDefault="00E1028E" w:rsidP="00E1028E">
      <w:r w:rsidRPr="00545E10">
        <w:t>The solution assumes that the PSA UPFs of the 5G VN group are either</w:t>
      </w:r>
      <w:r w:rsidR="00425D19">
        <w:t>:</w:t>
      </w:r>
    </w:p>
    <w:p w14:paraId="071E0234" w14:textId="4951D39B" w:rsidR="00E1028E" w:rsidRPr="00545E10" w:rsidRDefault="00E1028E" w:rsidP="00E1028E">
      <w:pPr>
        <w:pStyle w:val="B1"/>
      </w:pPr>
      <w:r w:rsidRPr="00545E10">
        <w:t>-</w:t>
      </w:r>
      <w:r w:rsidRPr="00545E10">
        <w:tab/>
        <w:t xml:space="preserve">connected via N6 to a </w:t>
      </w:r>
      <w:r w:rsidR="00333336">
        <w:t>"</w:t>
      </w:r>
      <w:r w:rsidRPr="00545E10">
        <w:t>native</w:t>
      </w:r>
      <w:r w:rsidR="00333336">
        <w:t>"</w:t>
      </w:r>
      <w:r w:rsidRPr="00545E10">
        <w:t xml:space="preserve"> DN where the UE</w:t>
      </w:r>
      <w:r w:rsidR="00333336">
        <w:t>'</w:t>
      </w:r>
      <w:r w:rsidRPr="00545E10">
        <w:t>s Ethernet (PDU Session type Ethernet) or IP traffic (IP based PDU Session types) can be forwarded</w:t>
      </w:r>
      <w:r w:rsidR="00425D19">
        <w:t>.</w:t>
      </w:r>
    </w:p>
    <w:p w14:paraId="254740AF" w14:textId="02762454" w:rsidR="00E1028E" w:rsidRPr="00545E10" w:rsidRDefault="00E1028E" w:rsidP="00E1028E">
      <w:pPr>
        <w:pStyle w:val="B1"/>
      </w:pPr>
      <w:r w:rsidRPr="00545E10">
        <w:t>or</w:t>
      </w:r>
      <w:r w:rsidR="00425D19">
        <w:t>:</w:t>
      </w:r>
    </w:p>
    <w:p w14:paraId="6E9897DD" w14:textId="6F16FB40" w:rsidR="003A3D04" w:rsidRPr="00545E10" w:rsidRDefault="003A3D04" w:rsidP="003A3D04">
      <w:pPr>
        <w:pStyle w:val="B1"/>
      </w:pPr>
      <w:r w:rsidRPr="00545E10">
        <w:t>-</w:t>
      </w:r>
      <w:r w:rsidRPr="00545E10">
        <w:tab/>
        <w:t>connected via N6 to an IP based transport network which allows IP connectivity between the PSA UPFs.</w:t>
      </w:r>
    </w:p>
    <w:p w14:paraId="64071E8A" w14:textId="32ADED91" w:rsidR="00E1028E" w:rsidRPr="00545E10" w:rsidRDefault="00E1028E" w:rsidP="00E1028E">
      <w:pPr>
        <w:rPr>
          <w:lang w:eastAsia="ko-KR"/>
        </w:rPr>
      </w:pPr>
      <w:r w:rsidRPr="00545E10">
        <w:t xml:space="preserve">Several VPN solutions exist based on IETF standards and in deployments. </w:t>
      </w:r>
      <w:r w:rsidRPr="00545E10">
        <w:rPr>
          <w:lang w:eastAsia="ko-KR"/>
        </w:rPr>
        <w:t>Examples of VPN solutions could be documented in a 3GPP annex to show the IETF protocols that are already available.</w:t>
      </w:r>
    </w:p>
    <w:p w14:paraId="39EBE1BD" w14:textId="3814A22F" w:rsidR="00465732" w:rsidRPr="00545E10" w:rsidRDefault="00465732" w:rsidP="00465732">
      <w:pPr>
        <w:pStyle w:val="2"/>
      </w:pPr>
      <w:bookmarkStart w:id="2011" w:name="_Toc104285009"/>
      <w:r w:rsidRPr="00545E10">
        <w:rPr>
          <w:lang w:eastAsia="zh-CN"/>
        </w:rPr>
        <w:t>6.</w:t>
      </w:r>
      <w:r w:rsidR="00CA1A1E" w:rsidRPr="00545E10">
        <w:rPr>
          <w:lang w:eastAsia="zh-CN"/>
        </w:rPr>
        <w:t>17</w:t>
      </w:r>
      <w:r w:rsidRPr="00545E10">
        <w:rPr>
          <w:lang w:eastAsia="ko-KR"/>
        </w:rPr>
        <w:tab/>
      </w:r>
      <w:r w:rsidRPr="00545E10">
        <w:t>Solution</w:t>
      </w:r>
      <w:r w:rsidRPr="00545E10">
        <w:rPr>
          <w:lang w:eastAsia="zh-CN"/>
        </w:rPr>
        <w:t xml:space="preserve"> #</w:t>
      </w:r>
      <w:r w:rsidR="00CA1A1E" w:rsidRPr="00545E10">
        <w:rPr>
          <w:lang w:eastAsia="zh-CN"/>
        </w:rPr>
        <w:t>17</w:t>
      </w:r>
      <w:r w:rsidRPr="00545E10">
        <w:t>: Allowing 5G VN group member UE simultaneously send data to different multicast groups with different QoS policy</w:t>
      </w:r>
      <w:bookmarkEnd w:id="2011"/>
    </w:p>
    <w:p w14:paraId="293FDF63" w14:textId="65586E77" w:rsidR="00465732" w:rsidRPr="00545E10" w:rsidRDefault="00465732" w:rsidP="00465732">
      <w:pPr>
        <w:pStyle w:val="3"/>
        <w:rPr>
          <w:lang w:eastAsia="ko-KR"/>
        </w:rPr>
      </w:pPr>
      <w:bookmarkStart w:id="2012" w:name="_Toc104285010"/>
      <w:r w:rsidRPr="00545E10">
        <w:rPr>
          <w:lang w:eastAsia="ko-KR"/>
        </w:rPr>
        <w:t>6.</w:t>
      </w:r>
      <w:r w:rsidR="00CA1A1E" w:rsidRPr="00545E10">
        <w:rPr>
          <w:lang w:eastAsia="ko-KR"/>
        </w:rPr>
        <w:t>17</w:t>
      </w:r>
      <w:r w:rsidRPr="00545E10">
        <w:rPr>
          <w:lang w:eastAsia="ko-KR"/>
        </w:rPr>
        <w:t>.1</w:t>
      </w:r>
      <w:r w:rsidRPr="00545E10">
        <w:rPr>
          <w:lang w:eastAsia="ko-KR"/>
        </w:rPr>
        <w:tab/>
        <w:t>Introduction</w:t>
      </w:r>
      <w:bookmarkEnd w:id="2012"/>
    </w:p>
    <w:p w14:paraId="126996A2" w14:textId="67927C14" w:rsidR="00465732" w:rsidRPr="00545E10" w:rsidRDefault="00465732" w:rsidP="00465732">
      <w:pPr>
        <w:rPr>
          <w:rFonts w:eastAsia="SimSun"/>
          <w:lang w:eastAsia="zh-CN"/>
        </w:rPr>
      </w:pPr>
      <w:r w:rsidRPr="00545E10">
        <w:rPr>
          <w:rFonts w:eastAsia="SimSun"/>
          <w:lang w:eastAsia="zh-CN"/>
        </w:rPr>
        <w:t xml:space="preserve">This solution aims to address the key issue #5: Allowing UE to simultaneously send data to different groups with different QoS policy. In particular, it addresses the following requirements from clause 6.13.2 of </w:t>
      </w:r>
      <w:r w:rsidR="005C588E" w:rsidRPr="00545E10">
        <w:rPr>
          <w:rFonts w:eastAsia="SimSun"/>
          <w:lang w:eastAsia="zh-CN"/>
        </w:rPr>
        <w:t>TS</w:t>
      </w:r>
      <w:r w:rsidR="005C588E">
        <w:rPr>
          <w:rFonts w:eastAsia="SimSun"/>
          <w:lang w:eastAsia="zh-CN"/>
        </w:rPr>
        <w:t> </w:t>
      </w:r>
      <w:r w:rsidR="005C588E" w:rsidRPr="00545E10">
        <w:rPr>
          <w:rFonts w:eastAsia="SimSun"/>
          <w:lang w:eastAsia="zh-CN"/>
        </w:rPr>
        <w:t>22.261</w:t>
      </w:r>
      <w:r w:rsidR="005C588E">
        <w:rPr>
          <w:rFonts w:eastAsia="SimSun"/>
          <w:lang w:eastAsia="zh-CN"/>
        </w:rPr>
        <w:t> </w:t>
      </w:r>
      <w:r w:rsidR="005C588E" w:rsidRPr="00545E10">
        <w:rPr>
          <w:rFonts w:eastAsia="SimSun"/>
          <w:lang w:eastAsia="zh-CN"/>
        </w:rPr>
        <w:t>[</w:t>
      </w:r>
      <w:r w:rsidRPr="00545E10">
        <w:rPr>
          <w:rFonts w:eastAsia="SimSun"/>
          <w:lang w:eastAsia="zh-CN"/>
        </w:rPr>
        <w:t>6]:</w:t>
      </w:r>
    </w:p>
    <w:p w14:paraId="77C48B22"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a UE to request a communication service to simultaneously send data to different groups of UEs at the same time</w:t>
      </w:r>
      <w:r w:rsidRPr="00545E10">
        <w:rPr>
          <w:noProof/>
        </w:rPr>
        <w:t>.</w:t>
      </w:r>
    </w:p>
    <w:p w14:paraId="4A1A7FBA"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different QoS policy for each group the UE communicates with</w:t>
      </w:r>
      <w:r w:rsidRPr="00545E10">
        <w:rPr>
          <w:noProof/>
        </w:rPr>
        <w:t>.</w:t>
      </w:r>
    </w:p>
    <w:p w14:paraId="1668D191" w14:textId="13F0BEC9" w:rsidR="00452600" w:rsidRDefault="00465732" w:rsidP="00452600">
      <w:pPr>
        <w:rPr>
          <w:ins w:id="2013" w:author="S2-2204977" w:date="2022-05-20T10:46:00Z"/>
          <w:lang w:eastAsia="zh-CN"/>
        </w:rPr>
      </w:pPr>
      <w:r w:rsidRPr="00545E10">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ins w:id="2014" w:author="S2-2204977" w:date="2022-05-20T10:46:00Z">
        <w:r w:rsidR="00452600" w:rsidRPr="00452600">
          <w:rPr>
            <w:lang w:eastAsia="zh-CN"/>
          </w:rPr>
          <w:t xml:space="preserve"> </w:t>
        </w:r>
        <w:r w:rsidR="00452600">
          <w:rPr>
            <w:lang w:eastAsia="zh-CN"/>
          </w:rPr>
          <w:t xml:space="preserve">The UE maps the </w:t>
        </w:r>
        <w:r w:rsidR="00452600">
          <w:t>data sent to different multicast groups on different QoS Flows of one single Ethernet PDU Session.</w:t>
        </w:r>
      </w:ins>
    </w:p>
    <w:p w14:paraId="4E3C632B" w14:textId="77777777" w:rsidR="00452600" w:rsidRDefault="00452600" w:rsidP="00452600">
      <w:pPr>
        <w:pStyle w:val="NO"/>
        <w:rPr>
          <w:ins w:id="2015" w:author="S2-2204977" w:date="2022-05-20T10:46:00Z"/>
          <w:noProof/>
        </w:rPr>
      </w:pPr>
      <w:ins w:id="2016" w:author="S2-2204977" w:date="2022-05-20T10:46:00Z">
        <w:r>
          <w:rPr>
            <w:noProof/>
          </w:rPr>
          <w:t>NOTE:</w:t>
        </w:r>
        <w:r>
          <w:rPr>
            <w:noProof/>
          </w:rPr>
          <w:tab/>
          <w:t>If SA1 requirements need the UE to send data to different IP multicast groups, then this solution can be applicable by replacing the Ethernet mulitcast address with IP multicast address, Ethernet PDU Session with IP PDU session</w:t>
        </w:r>
        <w:r>
          <w:rPr>
            <w:lang w:eastAsia="zh-CN"/>
          </w:rPr>
          <w:t>.</w:t>
        </w:r>
      </w:ins>
    </w:p>
    <w:p w14:paraId="75A2DD75" w14:textId="53DB12B0" w:rsidR="00465732" w:rsidRPr="00545E10" w:rsidRDefault="00465732" w:rsidP="00465732">
      <w:pPr>
        <w:rPr>
          <w:noProof/>
        </w:rPr>
      </w:pPr>
    </w:p>
    <w:p w14:paraId="769DEAC8" w14:textId="4322D80B" w:rsidR="00465732" w:rsidRPr="00545E10" w:rsidRDefault="00465732" w:rsidP="00465732">
      <w:pPr>
        <w:pStyle w:val="3"/>
        <w:rPr>
          <w:rFonts w:eastAsia="SimSun"/>
          <w:lang w:eastAsia="ko-KR"/>
        </w:rPr>
      </w:pPr>
      <w:bookmarkStart w:id="2017" w:name="_Toc104285011"/>
      <w:r w:rsidRPr="00545E10">
        <w:rPr>
          <w:lang w:eastAsia="ko-KR"/>
        </w:rPr>
        <w:t>6.</w:t>
      </w:r>
      <w:r w:rsidR="00CA1A1E" w:rsidRPr="00545E10">
        <w:rPr>
          <w:lang w:eastAsia="ko-KR"/>
        </w:rPr>
        <w:t>17</w:t>
      </w:r>
      <w:r w:rsidRPr="00545E10">
        <w:rPr>
          <w:lang w:eastAsia="ko-KR"/>
        </w:rPr>
        <w:t>.2</w:t>
      </w:r>
      <w:r w:rsidRPr="00545E10">
        <w:rPr>
          <w:lang w:eastAsia="ko-KR"/>
        </w:rPr>
        <w:tab/>
        <w:t>Functional Description</w:t>
      </w:r>
      <w:bookmarkEnd w:id="2017"/>
    </w:p>
    <w:p w14:paraId="2344F47E" w14:textId="77777777" w:rsidR="00465732" w:rsidRPr="00545E10" w:rsidRDefault="00465732" w:rsidP="00465732">
      <w:r w:rsidRPr="00545E10">
        <w:t>The following are the main principles of the solution:</w:t>
      </w:r>
    </w:p>
    <w:p w14:paraId="276446BD" w14:textId="77777777" w:rsidR="00465732" w:rsidRPr="00545E10" w:rsidRDefault="00465732" w:rsidP="00465732">
      <w:pPr>
        <w:pStyle w:val="B1"/>
        <w:rPr>
          <w:noProof/>
        </w:rPr>
      </w:pPr>
      <w:r w:rsidRPr="00545E10">
        <w:rPr>
          <w:noProof/>
        </w:rPr>
        <w:t>-</w:t>
      </w:r>
      <w:r w:rsidRPr="00545E10">
        <w:rPr>
          <w:noProof/>
        </w:rPr>
        <w:tab/>
      </w:r>
      <w:r w:rsidRPr="00545E10">
        <w:t xml:space="preserve">UE is a group member within a 5G VN group, and the UE/App can </w:t>
      </w:r>
      <w:r w:rsidRPr="00545E10">
        <w:rPr>
          <w:lang w:eastAsia="zh-CN"/>
        </w:rPr>
        <w:t>join multiple Ethernet multicast groups</w:t>
      </w:r>
      <w:r w:rsidRPr="00545E10">
        <w:t>.</w:t>
      </w:r>
    </w:p>
    <w:p w14:paraId="4CFA86A5" w14:textId="77777777" w:rsidR="00465732" w:rsidRPr="00545E10" w:rsidRDefault="00465732" w:rsidP="00465732">
      <w:pPr>
        <w:pStyle w:val="B1"/>
      </w:pPr>
      <w:r w:rsidRPr="00545E10">
        <w:rPr>
          <w:noProof/>
        </w:rPr>
        <w:t>-</w:t>
      </w:r>
      <w:r w:rsidRPr="00545E10">
        <w:rPr>
          <w:noProof/>
        </w:rPr>
        <w:tab/>
      </w:r>
      <w:r w:rsidRPr="00545E10">
        <w:t>5G VN group subscription data contains different instances of Application descriptor, each for a multicast address for distinct multicast group. The UE is provisioned/signalled with the multiple URSP rules, all the URSP rules has the same Route Selection [</w:t>
      </w:r>
      <w:r w:rsidRPr="00545E10">
        <w:rPr>
          <w:rFonts w:eastAsia="맑은 고딕"/>
          <w:lang w:eastAsia="zh-CN"/>
        </w:rPr>
        <w:t xml:space="preserve">including </w:t>
      </w:r>
      <w:r w:rsidRPr="00545E10">
        <w:t>5G VN group DNN, 5G VN group S-NSSAI, Ethernet PDU Type]</w:t>
      </w:r>
      <w:r w:rsidRPr="00545E10">
        <w:rPr>
          <w:rFonts w:eastAsia="맑은 고딕"/>
          <w:lang w:eastAsia="zh-CN"/>
        </w:rPr>
        <w:t xml:space="preserve">, but </w:t>
      </w:r>
      <w:r w:rsidRPr="00545E10">
        <w:t>different Traffic descriptors that is distinguished by the multicast address for multicast group.</w:t>
      </w:r>
    </w:p>
    <w:p w14:paraId="420C3472" w14:textId="77777777" w:rsidR="00465732" w:rsidRPr="00545E10" w:rsidRDefault="00465732" w:rsidP="00465732">
      <w:pPr>
        <w:pStyle w:val="B1"/>
      </w:pPr>
      <w:r w:rsidRPr="00545E10">
        <w:rPr>
          <w:noProof/>
        </w:rPr>
        <w:t>-</w:t>
      </w:r>
      <w:r w:rsidRPr="00545E10">
        <w:rPr>
          <w:noProof/>
        </w:rPr>
        <w:tab/>
      </w:r>
      <w:r w:rsidRPr="00545E10">
        <w:t>The UE application traffic targeting to different multicast groups will trigger the UE to find the same PDU Session with 5G VN group DNN/S-NSSAI/PDU Type by using the matched URSP rules.</w:t>
      </w:r>
    </w:p>
    <w:p w14:paraId="6944BE59" w14:textId="5BECA687" w:rsidR="00465732" w:rsidRPr="00545E10" w:rsidRDefault="00465732" w:rsidP="00465732">
      <w:pPr>
        <w:pStyle w:val="B1"/>
      </w:pPr>
      <w:r w:rsidRPr="00545E10">
        <w:t>-</w:t>
      </w:r>
      <w:r w:rsidRPr="00545E10">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ins w:id="2018" w:author="S2-2204977" w:date="2022-05-20T10:47:00Z">
        <w:r w:rsidR="00452600">
          <w:t xml:space="preserve"> (if dynamic PCC is not to be used) or as part of the PCC rules (if dynamic PCC is to be used)</w:t>
        </w:r>
      </w:ins>
      <w:r w:rsidRPr="00545E10">
        <w:t xml:space="preserve">. Then the SMF will </w:t>
      </w:r>
      <w:r w:rsidRPr="00545E10">
        <w:lastRenderedPageBreak/>
        <w:t>setup multiple QoS Flows in the PDU Session, the QoS Profile (e.g. QoS Rule or N4 Rule) for each QoS flow contains different QoS parameters and multicast addresses that are derived from the group QoS Policy.</w:t>
      </w:r>
    </w:p>
    <w:p w14:paraId="0D473A5F" w14:textId="26ABDC20" w:rsidR="00465732" w:rsidRPr="00545E10" w:rsidRDefault="00465732" w:rsidP="00465732">
      <w:pPr>
        <w:pStyle w:val="B1"/>
        <w:rPr>
          <w:noProof/>
        </w:rPr>
      </w:pPr>
      <w:r w:rsidRPr="00545E10">
        <w:rPr>
          <w:noProof/>
        </w:rPr>
        <w:t>-</w:t>
      </w:r>
      <w:r w:rsidRPr="00545E10">
        <w:rPr>
          <w:noProof/>
        </w:rPr>
        <w:tab/>
      </w:r>
      <w:r w:rsidRPr="00545E10">
        <w:t xml:space="preserve">UE </w:t>
      </w:r>
      <w:del w:id="2019" w:author="S2-2204977" w:date="2022-05-20T10:47:00Z">
        <w:r w:rsidRPr="00545E10" w:rsidDel="00452600">
          <w:delText xml:space="preserve">simultaneously </w:delText>
        </w:r>
      </w:del>
      <w:ins w:id="2020" w:author="S2-2204977" w:date="2022-05-20T10:47:00Z">
        <w:r w:rsidR="00452600">
          <w:t xml:space="preserve">simultaneously </w:t>
        </w:r>
      </w:ins>
      <w:r w:rsidRPr="00545E10">
        <w:t>sends data to different multicast groups via different QoS Flows within the PDU Session targeting to the 5G VN group.</w:t>
      </w:r>
    </w:p>
    <w:p w14:paraId="0097006B" w14:textId="4264A9F6" w:rsidR="00465732" w:rsidRPr="00545E10" w:rsidRDefault="00465732" w:rsidP="00465732">
      <w:pPr>
        <w:rPr>
          <w:lang w:eastAsia="zh-CN"/>
        </w:rPr>
      </w:pPr>
      <w:r w:rsidRPr="00545E10">
        <w:t>Figure 6.</w:t>
      </w:r>
      <w:r w:rsidR="00CA1A1E" w:rsidRPr="00545E10">
        <w:t>17</w:t>
      </w:r>
      <w:r w:rsidRPr="00545E10">
        <w:t>.2-1 depicts the architecture to support the solution: Allowing 5G VN group member UE simultaneously send data to different multicast groups with different QoS policy.</w:t>
      </w:r>
    </w:p>
    <w:p w14:paraId="3BF7BB4C" w14:textId="77777777" w:rsidR="00465732" w:rsidRPr="00545E10" w:rsidRDefault="00465732" w:rsidP="00465732">
      <w:pPr>
        <w:pStyle w:val="TH"/>
        <w:rPr>
          <w:rFonts w:ascii="Times New Roman" w:eastAsia="SimSun" w:hAnsi="Times New Roman"/>
        </w:rPr>
      </w:pPr>
      <w:r w:rsidRPr="00545E10">
        <w:rPr>
          <w:lang w:eastAsia="en-US"/>
        </w:rPr>
        <w:object w:dxaOrig="10921" w:dyaOrig="3991" w14:anchorId="0627A4DA">
          <v:shape id="_x0000_i1059" type="#_x0000_t75" style="width:470.7pt;height:172.7pt" o:ole="">
            <v:imagedata r:id="rId84" o:title=""/>
          </v:shape>
          <o:OLEObject Type="Embed" ProgID="Visio.Drawing.15" ShapeID="_x0000_i1059" DrawAspect="Content" ObjectID="_1714969926" r:id="rId85"/>
        </w:object>
      </w:r>
    </w:p>
    <w:p w14:paraId="29D935D1" w14:textId="313F4447" w:rsidR="00465732" w:rsidRPr="00545E10" w:rsidRDefault="00465732" w:rsidP="00465732">
      <w:pPr>
        <w:pStyle w:val="TF"/>
        <w:rPr>
          <w:lang w:eastAsia="en-US"/>
        </w:rPr>
      </w:pPr>
      <w:r w:rsidRPr="00545E10">
        <w:t>Figure 6.</w:t>
      </w:r>
      <w:r w:rsidR="00CA1A1E" w:rsidRPr="00545E10">
        <w:t>17</w:t>
      </w:r>
      <w:r w:rsidRPr="00545E10">
        <w:t>.2-1: Architecture to support 5G VN group member UE simultaneously sending data to different multicast groups with different QoS policy</w:t>
      </w:r>
    </w:p>
    <w:p w14:paraId="4A0FDAB6" w14:textId="6AB1127D" w:rsidR="00465732" w:rsidRPr="00545E10" w:rsidRDefault="00465732" w:rsidP="00465732">
      <w:pPr>
        <w:pStyle w:val="3"/>
        <w:rPr>
          <w:rFonts w:eastAsia="SimSun"/>
        </w:rPr>
      </w:pPr>
      <w:bookmarkStart w:id="2021" w:name="_Toc104285012"/>
      <w:r w:rsidRPr="00545E10">
        <w:t>6.</w:t>
      </w:r>
      <w:r w:rsidR="00CA1A1E" w:rsidRPr="00545E10">
        <w:t>17</w:t>
      </w:r>
      <w:r w:rsidRPr="00545E10">
        <w:t>.3</w:t>
      </w:r>
      <w:r w:rsidRPr="00545E10">
        <w:tab/>
        <w:t>Procedures</w:t>
      </w:r>
      <w:bookmarkEnd w:id="2021"/>
    </w:p>
    <w:p w14:paraId="37EBDB3F" w14:textId="177D785E" w:rsidR="00545E10" w:rsidRPr="00545E10" w:rsidRDefault="00545E10" w:rsidP="00545E10">
      <w:pPr>
        <w:pStyle w:val="B1"/>
        <w:rPr>
          <w:noProof/>
        </w:rPr>
      </w:pPr>
      <w:r w:rsidRPr="00545E10">
        <w:rPr>
          <w:noProof/>
        </w:rPr>
        <w:t>1.</w:t>
      </w:r>
      <w:r w:rsidRPr="00545E10">
        <w:rPr>
          <w:noProof/>
        </w:rPr>
        <w:tab/>
        <w:t xml:space="preserve">The AF manages the 5G VN group as in clause 4.15.6.2 of </w:t>
      </w:r>
      <w:r w:rsidR="005C588E" w:rsidRPr="00545E10">
        <w:rPr>
          <w:noProof/>
        </w:rPr>
        <w:t>TS</w:t>
      </w:r>
      <w:r w:rsidR="005C588E">
        <w:rPr>
          <w:noProof/>
        </w:rPr>
        <w:t> </w:t>
      </w:r>
      <w:r w:rsidR="005C588E" w:rsidRPr="00545E10">
        <w:rPr>
          <w:noProof/>
        </w:rPr>
        <w:t>23.502</w:t>
      </w:r>
      <w:r w:rsidR="005C588E">
        <w:rPr>
          <w:noProof/>
        </w:rPr>
        <w:t> </w:t>
      </w:r>
      <w:r w:rsidR="005C588E" w:rsidRPr="00545E10">
        <w:rPr>
          <w:noProof/>
        </w:rPr>
        <w:t>[</w:t>
      </w:r>
      <w:r w:rsidRPr="00545E10">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545E10" w:rsidRDefault="00545E10" w:rsidP="00545E10">
      <w:pPr>
        <w:pStyle w:val="B2"/>
        <w:rPr>
          <w:noProof/>
        </w:rPr>
      </w:pPr>
      <w:r w:rsidRPr="00545E10">
        <w:rPr>
          <w:noProof/>
        </w:rPr>
        <w:t>-</w:t>
      </w:r>
      <w:r w:rsidRPr="00545E10">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545E10" w:rsidRDefault="00545E10" w:rsidP="00545E10">
      <w:pPr>
        <w:pStyle w:val="B2"/>
        <w:rPr>
          <w:noProof/>
        </w:rPr>
      </w:pPr>
      <w:r w:rsidRPr="00545E10">
        <w:rPr>
          <w:noProof/>
        </w:rPr>
        <w:t>-</w:t>
      </w:r>
      <w:r w:rsidRPr="00545E10">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ins w:id="2022" w:author="S2-2204977" w:date="2022-05-20T10:48:00Z">
        <w:r w:rsidR="00452600" w:rsidRPr="00452600">
          <w:rPr>
            <w:noProof/>
            <w:lang w:val="en-US"/>
          </w:rPr>
          <w:t xml:space="preserve"> </w:t>
        </w:r>
        <w:r w:rsidR="00452600">
          <w:rPr>
            <w:noProof/>
            <w:lang w:val="en-US"/>
          </w:rPr>
          <w:t>and may correspond to evolutions with regard to R17 QoS model</w:t>
        </w:r>
      </w:ins>
      <w:r w:rsidRPr="00545E10">
        <w:rPr>
          <w:noProof/>
        </w:rPr>
        <w:t>.</w:t>
      </w:r>
    </w:p>
    <w:p w14:paraId="7FD078F9" w14:textId="58219F6B" w:rsidR="00545E10" w:rsidRPr="00545E10" w:rsidRDefault="00545E10" w:rsidP="00545E10">
      <w:pPr>
        <w:pStyle w:val="B1"/>
        <w:rPr>
          <w:noProof/>
        </w:rPr>
      </w:pPr>
      <w:r w:rsidRPr="00545E10">
        <w:rPr>
          <w:noProof/>
        </w:rPr>
        <w:t>2.</w:t>
      </w:r>
      <w:r w:rsidRPr="00545E10">
        <w:rPr>
          <w:noProof/>
        </w:rPr>
        <w:tab/>
        <w:t xml:space="preserve">The UE is provisioned with the URSP rules used for the 5G VN group as in clause 5.29.2 of </w:t>
      </w:r>
      <w:r w:rsidR="005C588E" w:rsidRPr="00545E10">
        <w:rPr>
          <w:noProof/>
        </w:rPr>
        <w:t>TS</w:t>
      </w:r>
      <w:r w:rsidR="005C588E">
        <w:rPr>
          <w:noProof/>
        </w:rPr>
        <w:t> </w:t>
      </w:r>
      <w:r w:rsidR="005C588E" w:rsidRPr="00545E10">
        <w:rPr>
          <w:noProof/>
        </w:rPr>
        <w:t>23.501</w:t>
      </w:r>
      <w:r w:rsidR="005C588E">
        <w:rPr>
          <w:noProof/>
        </w:rPr>
        <w:t> </w:t>
      </w:r>
      <w:r w:rsidR="005C588E" w:rsidRPr="00545E10">
        <w:rPr>
          <w:noProof/>
        </w:rPr>
        <w:t>[</w:t>
      </w:r>
      <w:r w:rsidRPr="00545E10">
        <w:rPr>
          <w:noProof/>
        </w:rPr>
        <w:t xml:space="preserve">2], clauses 4.16.11 and 4.16.12.2 of </w:t>
      </w:r>
      <w:r w:rsidR="005C588E" w:rsidRPr="00545E10">
        <w:rPr>
          <w:noProof/>
        </w:rPr>
        <w:t>TS</w:t>
      </w:r>
      <w:r w:rsidR="005C588E">
        <w:rPr>
          <w:noProof/>
        </w:rPr>
        <w:t> </w:t>
      </w:r>
      <w:r w:rsidR="005C588E" w:rsidRPr="00545E10">
        <w:rPr>
          <w:noProof/>
        </w:rPr>
        <w:t>23.502</w:t>
      </w:r>
      <w:r w:rsidR="005C588E">
        <w:rPr>
          <w:noProof/>
        </w:rPr>
        <w:t> </w:t>
      </w:r>
      <w:r w:rsidR="005C588E" w:rsidRPr="00545E10">
        <w:rPr>
          <w:noProof/>
        </w:rPr>
        <w:t>[</w:t>
      </w:r>
      <w:r w:rsidRPr="00545E10">
        <w:rPr>
          <w:noProof/>
        </w:rPr>
        <w:t>3]. Each URSP rule contains a different Traffic Descriptor and the same Route Selection component. The Traffic Descriptor is differentiated by the multicast address of the multicast group.</w:t>
      </w:r>
    </w:p>
    <w:p w14:paraId="6926CF24" w14:textId="218D17A4" w:rsidR="00545E10" w:rsidRPr="00545E10" w:rsidRDefault="00545E10" w:rsidP="00545E10">
      <w:pPr>
        <w:pStyle w:val="B1"/>
        <w:rPr>
          <w:noProof/>
        </w:rPr>
      </w:pPr>
      <w:r w:rsidRPr="00545E10">
        <w:rPr>
          <w:noProof/>
        </w:rPr>
        <w:t>3.</w:t>
      </w:r>
      <w:r w:rsidRPr="00545E10">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5C588E" w:rsidRPr="00545E10">
        <w:rPr>
          <w:noProof/>
        </w:rPr>
        <w:t>TS</w:t>
      </w:r>
      <w:r w:rsidR="005C588E">
        <w:rPr>
          <w:noProof/>
        </w:rPr>
        <w:t> </w:t>
      </w:r>
      <w:r w:rsidR="005C588E" w:rsidRPr="00545E10">
        <w:rPr>
          <w:noProof/>
        </w:rPr>
        <w:t>23.503</w:t>
      </w:r>
      <w:r w:rsidR="005C588E">
        <w:rPr>
          <w:noProof/>
        </w:rPr>
        <w:t> </w:t>
      </w:r>
      <w:r w:rsidR="005C588E" w:rsidRPr="00545E10">
        <w:rPr>
          <w:noProof/>
        </w:rPr>
        <w:t>[</w:t>
      </w:r>
      <w:r w:rsidRPr="00545E10">
        <w:rPr>
          <w:noProof/>
        </w:rPr>
        <w:t>4], i.e. URSP as defined in Rel-17 specifications is reused without any enhancements.</w:t>
      </w:r>
    </w:p>
    <w:p w14:paraId="2214E994" w14:textId="77777777" w:rsidR="00545E10" w:rsidRPr="00545E10" w:rsidRDefault="00545E10" w:rsidP="00545E10">
      <w:pPr>
        <w:pStyle w:val="B1"/>
        <w:rPr>
          <w:noProof/>
        </w:rPr>
      </w:pPr>
      <w:r w:rsidRPr="00545E10">
        <w:rPr>
          <w:noProof/>
        </w:rPr>
        <w:t>4.</w:t>
      </w:r>
      <w:r w:rsidRPr="00545E10">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545E10" w:rsidRDefault="00465732" w:rsidP="00545E10">
      <w:pPr>
        <w:pStyle w:val="NO"/>
        <w:rPr>
          <w:noProof/>
        </w:rPr>
      </w:pPr>
      <w:r w:rsidRPr="00545E10">
        <w:rPr>
          <w:noProof/>
        </w:rPr>
        <w:lastRenderedPageBreak/>
        <w:t>NOTE:</w:t>
      </w:r>
      <w:r w:rsidRPr="00545E10">
        <w:rPr>
          <w:noProof/>
        </w:rPr>
        <w:tab/>
        <w:t xml:space="preserve">The group QoS Policy as part of the PCC rules describe the </w:t>
      </w:r>
      <w:r w:rsidRPr="00545E10">
        <w:t>Ethernet multicast group and QoS parameters, e.g</w:t>
      </w:r>
      <w:r w:rsidR="00545E10" w:rsidRPr="00545E10">
        <w:t>.</w:t>
      </w:r>
      <w:r w:rsidRPr="00545E10">
        <w:t xml:space="preserve"> </w:t>
      </w:r>
      <w:r w:rsidRPr="00545E10">
        <w:rPr>
          <w:lang w:eastAsia="zh-CN"/>
        </w:rPr>
        <w:t>IP/Ethernet multicast addresses, VLAN headers that are specific to individual</w:t>
      </w:r>
      <w:r w:rsidRPr="00545E10">
        <w:t xml:space="preserve"> multicast group</w:t>
      </w:r>
      <w:r w:rsidRPr="00545E10">
        <w:rPr>
          <w:noProof/>
        </w:rPr>
        <w:t>.</w:t>
      </w:r>
      <w:r w:rsidRPr="00545E10">
        <w:rPr>
          <w:lang w:eastAsia="zh-CN"/>
        </w:rPr>
        <w:t xml:space="preserve"> The</w:t>
      </w:r>
      <w:r w:rsidRPr="00545E10">
        <w:t xml:space="preserve"> SMF obtains group QoS Policy</w:t>
      </w:r>
      <w:r w:rsidRPr="00545E10">
        <w:rPr>
          <w:lang w:eastAsia="zh-CN"/>
        </w:rPr>
        <w:t xml:space="preserve"> as part of PCC rules for a group member per R</w:t>
      </w:r>
      <w:r w:rsidR="00545E10" w:rsidRPr="00545E10">
        <w:rPr>
          <w:lang w:eastAsia="zh-CN"/>
        </w:rPr>
        <w:t>el-</w:t>
      </w:r>
      <w:r w:rsidRPr="00545E10">
        <w:rPr>
          <w:lang w:eastAsia="zh-CN"/>
        </w:rPr>
        <w:t>17 procedures and interfaces during the lifetime of the PDU Session.</w:t>
      </w:r>
    </w:p>
    <w:p w14:paraId="1D79FA9B" w14:textId="17BFC018" w:rsidR="00465732" w:rsidRPr="00545E10" w:rsidRDefault="00465732" w:rsidP="00465732">
      <w:pPr>
        <w:pStyle w:val="3"/>
        <w:rPr>
          <w:rFonts w:eastAsia="SimSun"/>
        </w:rPr>
      </w:pPr>
      <w:bookmarkStart w:id="2023" w:name="_Toc104285013"/>
      <w:r w:rsidRPr="00545E10">
        <w:t>6.</w:t>
      </w:r>
      <w:r w:rsidR="00CA1A1E" w:rsidRPr="00545E10">
        <w:t>17</w:t>
      </w:r>
      <w:r w:rsidRPr="00545E10">
        <w:t>.4</w:t>
      </w:r>
      <w:r w:rsidRPr="00545E10">
        <w:tab/>
        <w:t>Impacts on existing entities and interfaces</w:t>
      </w:r>
      <w:bookmarkEnd w:id="2023"/>
    </w:p>
    <w:p w14:paraId="34C81A90" w14:textId="07F8EEF6" w:rsidR="0063274A" w:rsidRPr="00545E10" w:rsidDel="00452600" w:rsidRDefault="00465732" w:rsidP="00545E10">
      <w:pPr>
        <w:pStyle w:val="EditorsNote"/>
        <w:rPr>
          <w:del w:id="2024" w:author="S2-2204977" w:date="2022-05-20T10:48:00Z"/>
        </w:rPr>
      </w:pPr>
      <w:del w:id="2025" w:author="S2-2204977" w:date="2022-05-20T10:48:00Z">
        <w:r w:rsidRPr="00545E10" w:rsidDel="00452600">
          <w:delText>Editor</w:delText>
        </w:r>
        <w:r w:rsidR="00333336" w:rsidDel="00452600">
          <w:delText>'</w:delText>
        </w:r>
        <w:r w:rsidRPr="00545E10" w:rsidDel="00452600">
          <w:delText xml:space="preserve">s </w:delText>
        </w:r>
        <w:r w:rsidR="00545E10" w:rsidRPr="00545E10" w:rsidDel="00452600">
          <w:delText>note</w:delText>
        </w:r>
        <w:r w:rsidRPr="00545E10" w:rsidDel="00452600">
          <w:delText>:</w:delText>
        </w:r>
        <w:r w:rsidR="00545E10" w:rsidRPr="00545E10" w:rsidDel="00452600">
          <w:tab/>
          <w:delText>I</w:delText>
        </w:r>
        <w:r w:rsidRPr="00545E10" w:rsidDel="00452600">
          <w:delText xml:space="preserve">t is FFS whether the solution requires changes to 3GPP </w:delText>
        </w:r>
        <w:r w:rsidR="00545E10" w:rsidRPr="00545E10" w:rsidDel="00452600">
          <w:delText>Rel-1</w:delText>
        </w:r>
        <w:r w:rsidRPr="00545E10" w:rsidDel="00452600">
          <w:delText>7 specification.</w:delText>
        </w:r>
      </w:del>
    </w:p>
    <w:p w14:paraId="7F7A6C33" w14:textId="77777777" w:rsidR="00452600" w:rsidRDefault="00452600" w:rsidP="00452600">
      <w:pPr>
        <w:rPr>
          <w:ins w:id="2026" w:author="S2-2204977" w:date="2022-05-20T10:48:00Z"/>
          <w:rFonts w:eastAsiaTheme="minorEastAsia"/>
          <w:lang w:eastAsia="zh-CN"/>
        </w:rPr>
      </w:pPr>
      <w:ins w:id="2027" w:author="S2-2204977" w:date="2022-05-20T10:48:00Z">
        <w:r>
          <w:rPr>
            <w:rFonts w:eastAsiaTheme="minorEastAsia" w:hint="eastAsia"/>
            <w:lang w:eastAsia="zh-CN"/>
          </w:rPr>
          <w:t>A</w:t>
        </w:r>
        <w:r>
          <w:rPr>
            <w:rFonts w:eastAsiaTheme="minorEastAsia"/>
            <w:lang w:eastAsia="zh-CN"/>
          </w:rPr>
          <w:t>F/NEF/UDM/UDR: Support provisioning group QoS policy (</w:t>
        </w:r>
        <w:r>
          <w:t>multicast address and QoS parameters</w:t>
        </w:r>
        <w:r>
          <w:rPr>
            <w:rFonts w:eastAsiaTheme="minorEastAsia"/>
            <w:lang w:eastAsia="zh-CN"/>
          </w:rPr>
          <w:t xml:space="preserve">) </w:t>
        </w:r>
        <w:r>
          <w:rPr>
            <w:lang w:eastAsia="zh-CN"/>
          </w:rPr>
          <w:t>for each individual</w:t>
        </w:r>
        <w:r>
          <w:t xml:space="preserve"> multicast group</w:t>
        </w:r>
        <w:r>
          <w:rPr>
            <w:rFonts w:eastAsiaTheme="minorEastAsia"/>
            <w:lang w:eastAsia="zh-CN"/>
          </w:rPr>
          <w:t xml:space="preserve"> as part of the 5G VN group data. This may depend on solutions to KI# 1</w:t>
        </w:r>
      </w:ins>
    </w:p>
    <w:p w14:paraId="1695D02C" w14:textId="77777777" w:rsidR="00452600" w:rsidRDefault="00452600" w:rsidP="00452600">
      <w:pPr>
        <w:rPr>
          <w:ins w:id="2028" w:author="S2-2204977" w:date="2022-05-20T10:48:00Z"/>
          <w:rFonts w:eastAsiaTheme="minorEastAsia"/>
          <w:lang w:eastAsia="zh-CN"/>
        </w:rPr>
      </w:pPr>
      <w:ins w:id="2029" w:author="S2-2204977" w:date="2022-05-20T10:48:00Z">
        <w:r>
          <w:rPr>
            <w:rFonts w:eastAsiaTheme="minorEastAsia"/>
            <w:lang w:eastAsia="zh-CN"/>
          </w:rPr>
          <w:t>Either SMF or PCF: Support group QoS policy in 5G VN group data received from UDM/UDR.</w:t>
        </w:r>
      </w:ins>
    </w:p>
    <w:p w14:paraId="72636AB8" w14:textId="4E63F54B" w:rsidR="00465732" w:rsidRDefault="00465732" w:rsidP="00545E10">
      <w:pPr>
        <w:rPr>
          <w:ins w:id="2030" w:author="S2-2204968" w:date="2022-05-20T08:52:00Z"/>
        </w:rPr>
      </w:pPr>
    </w:p>
    <w:p w14:paraId="5B98B5AB" w14:textId="1D5E8B8D" w:rsidR="006658C0" w:rsidRPr="004D05EC" w:rsidRDefault="006658C0" w:rsidP="009D0F46">
      <w:pPr>
        <w:pStyle w:val="2"/>
        <w:rPr>
          <w:ins w:id="2031" w:author="S2-2204968" w:date="2022-05-20T08:52:00Z"/>
          <w:lang w:eastAsia="zh-CN"/>
        </w:rPr>
      </w:pPr>
      <w:bookmarkStart w:id="2032" w:name="_Toc104285014"/>
      <w:ins w:id="2033" w:author="S2-2204968" w:date="2022-05-20T08:52:00Z">
        <w:r>
          <w:rPr>
            <w:lang w:eastAsia="zh-CN"/>
          </w:rPr>
          <w:t>6.</w:t>
        </w:r>
      </w:ins>
      <w:ins w:id="2034" w:author="Rapporteur" w:date="2022-05-20T08:53:00Z">
        <w:r>
          <w:rPr>
            <w:lang w:eastAsia="zh-CN"/>
          </w:rPr>
          <w:t>18</w:t>
        </w:r>
      </w:ins>
      <w:ins w:id="2035" w:author="S2-2204968" w:date="2022-05-20T08:52:00Z">
        <w:r>
          <w:rPr>
            <w:lang w:eastAsia="zh-CN"/>
          </w:rPr>
          <w:tab/>
          <w:t>Solution #</w:t>
        </w:r>
      </w:ins>
      <w:ins w:id="2036" w:author="Rapporteur" w:date="2022-05-20T08:53:00Z">
        <w:r>
          <w:rPr>
            <w:lang w:eastAsia="zh-CN"/>
          </w:rPr>
          <w:t>18</w:t>
        </w:r>
      </w:ins>
      <w:ins w:id="2037" w:author="S2-2204968" w:date="2022-05-20T08:52:00Z">
        <w:r>
          <w:rPr>
            <w:lang w:eastAsia="zh-CN"/>
          </w:rPr>
          <w:t>: Support Group</w:t>
        </w:r>
        <w:r w:rsidRPr="004D05EC">
          <w:rPr>
            <w:lang w:eastAsia="zh-CN"/>
          </w:rPr>
          <w:t xml:space="preserve"> service area restriction with </w:t>
        </w:r>
        <w:r>
          <w:rPr>
            <w:lang w:eastAsia="zh-CN"/>
          </w:rPr>
          <w:t>using Area of interesting</w:t>
        </w:r>
        <w:bookmarkEnd w:id="2032"/>
      </w:ins>
    </w:p>
    <w:p w14:paraId="0C7E3C03" w14:textId="4F1C71E5" w:rsidR="006658C0" w:rsidRDefault="006658C0" w:rsidP="006658C0">
      <w:pPr>
        <w:pStyle w:val="3"/>
        <w:rPr>
          <w:ins w:id="2038" w:author="S2-2204968" w:date="2022-05-20T08:52:00Z"/>
          <w:lang w:eastAsia="ko-KR"/>
        </w:rPr>
      </w:pPr>
      <w:bookmarkStart w:id="2039" w:name="_Toc104285015"/>
      <w:ins w:id="2040" w:author="S2-2204968" w:date="2022-05-20T08:52:00Z">
        <w:r>
          <w:rPr>
            <w:lang w:eastAsia="ko-KR"/>
          </w:rPr>
          <w:t>6.</w:t>
        </w:r>
      </w:ins>
      <w:ins w:id="2041" w:author="Rapporteur" w:date="2022-05-20T08:53:00Z">
        <w:r>
          <w:rPr>
            <w:lang w:eastAsia="ko-KR"/>
          </w:rPr>
          <w:t>18</w:t>
        </w:r>
      </w:ins>
      <w:ins w:id="2042" w:author="S2-2204968" w:date="2022-05-20T08:52:00Z">
        <w:r>
          <w:rPr>
            <w:lang w:eastAsia="ko-KR"/>
          </w:rPr>
          <w:t>.1</w:t>
        </w:r>
        <w:r>
          <w:rPr>
            <w:lang w:eastAsia="ko-KR"/>
          </w:rPr>
          <w:tab/>
          <w:t>Introduction</w:t>
        </w:r>
        <w:bookmarkEnd w:id="2039"/>
      </w:ins>
    </w:p>
    <w:p w14:paraId="61D0FF3A" w14:textId="77777777" w:rsidR="006658C0" w:rsidRDefault="006658C0" w:rsidP="006658C0">
      <w:pPr>
        <w:rPr>
          <w:ins w:id="2043" w:author="S2-2204968" w:date="2022-05-20T08:52:00Z"/>
        </w:rPr>
      </w:pPr>
      <w:ins w:id="2044" w:author="S2-2204968" w:date="2022-05-20T08:52:00Z">
        <w:r w:rsidRPr="004D05EC">
          <w:rPr>
            <w:lang w:eastAsia="zh-CN"/>
          </w:rPr>
          <w:t xml:space="preserve">This solution is for Key Issue #1, </w:t>
        </w:r>
        <w:r>
          <w:t>it addresses particularly how to enforce the service area restriction for a group of UEs.</w:t>
        </w:r>
      </w:ins>
    </w:p>
    <w:p w14:paraId="29DC407E" w14:textId="77777777" w:rsidR="006658C0" w:rsidRDefault="006658C0" w:rsidP="006658C0">
      <w:pPr>
        <w:rPr>
          <w:ins w:id="2045" w:author="S2-2204968" w:date="2022-05-20T08:52:00Z"/>
        </w:rPr>
      </w:pPr>
      <w:ins w:id="2046" w:author="S2-2204968" w:date="2022-05-20T08:52:00Z">
        <w:r>
          <w:t>This solution re-uses the area of interesting mechanism defined in TS</w:t>
        </w:r>
        <w:r>
          <w:rPr>
            <w:rFonts w:hint="eastAsia"/>
            <w:lang w:eastAsia="zh-CN"/>
          </w:rPr>
          <w:t xml:space="preserve"> </w:t>
        </w:r>
        <w:r>
          <w:t>23.501 [2] clause 5.6.11.</w:t>
        </w:r>
      </w:ins>
    </w:p>
    <w:p w14:paraId="01A2F53F" w14:textId="114A3796" w:rsidR="006658C0" w:rsidRPr="00545E10" w:rsidRDefault="006658C0" w:rsidP="006658C0">
      <w:pPr>
        <w:pStyle w:val="3"/>
        <w:rPr>
          <w:ins w:id="2047" w:author="S2-2204968" w:date="2022-05-20T08:52:00Z"/>
          <w:lang w:eastAsia="ko-KR"/>
        </w:rPr>
      </w:pPr>
      <w:bookmarkStart w:id="2048" w:name="_Toc104285016"/>
      <w:ins w:id="2049" w:author="S2-2204968" w:date="2022-05-20T08:52:00Z">
        <w:r w:rsidRPr="00545E10">
          <w:rPr>
            <w:lang w:eastAsia="ko-KR"/>
          </w:rPr>
          <w:t>6.</w:t>
        </w:r>
      </w:ins>
      <w:ins w:id="2050" w:author="Rapporteur" w:date="2022-05-20T08:53:00Z">
        <w:r>
          <w:rPr>
            <w:lang w:eastAsia="ko-KR"/>
          </w:rPr>
          <w:t>18</w:t>
        </w:r>
      </w:ins>
      <w:ins w:id="2051" w:author="S2-2204968" w:date="2022-05-20T08:52:00Z">
        <w:r w:rsidRPr="00545E10">
          <w:rPr>
            <w:lang w:eastAsia="ko-KR"/>
          </w:rPr>
          <w:t>.2</w:t>
        </w:r>
        <w:r w:rsidRPr="00545E10">
          <w:rPr>
            <w:lang w:eastAsia="ko-KR"/>
          </w:rPr>
          <w:tab/>
          <w:t>Functional Description</w:t>
        </w:r>
        <w:bookmarkEnd w:id="2048"/>
      </w:ins>
    </w:p>
    <w:p w14:paraId="63A732B3" w14:textId="77777777" w:rsidR="006658C0" w:rsidRPr="00545E10" w:rsidRDefault="006658C0" w:rsidP="006658C0">
      <w:pPr>
        <w:rPr>
          <w:ins w:id="2052" w:author="S2-2204968" w:date="2022-05-20T08:52:00Z"/>
          <w:lang w:eastAsia="zh-CN"/>
        </w:rPr>
      </w:pPr>
      <w:ins w:id="2053" w:author="S2-2204968" w:date="2022-05-20T08:52:00Z">
        <w:r w:rsidRPr="00545E10">
          <w:rPr>
            <w:lang w:eastAsia="zh-CN"/>
          </w:rPr>
          <w:t>To addr</w:t>
        </w:r>
        <w:r>
          <w:rPr>
            <w:lang w:eastAsia="zh-CN"/>
          </w:rPr>
          <w:t>ess how to</w:t>
        </w:r>
        <w:r>
          <w:t xml:space="preserve"> enforce the service area restriction for a UE of group</w:t>
        </w:r>
        <w:r w:rsidRPr="00545E10">
          <w:rPr>
            <w:lang w:eastAsia="zh-CN"/>
          </w:rPr>
          <w:t>, this solution follows the principles below:</w:t>
        </w:r>
      </w:ins>
    </w:p>
    <w:p w14:paraId="2050DB71" w14:textId="77777777" w:rsidR="006658C0" w:rsidRDefault="006658C0" w:rsidP="006658C0">
      <w:pPr>
        <w:pStyle w:val="B1"/>
        <w:rPr>
          <w:ins w:id="2054" w:author="S2-2204968" w:date="2022-05-20T08:52:00Z"/>
        </w:rPr>
      </w:pPr>
      <w:ins w:id="2055" w:author="S2-2204968" w:date="2022-05-20T08:52:00Z">
        <w:r>
          <w:t>-</w:t>
        </w:r>
        <w:r>
          <w:tab/>
          <w:t>The solution can be applied to the general group.</w:t>
        </w:r>
      </w:ins>
    </w:p>
    <w:p w14:paraId="58FF37E5" w14:textId="77777777" w:rsidR="006658C0" w:rsidRPr="004D05EC" w:rsidRDefault="006658C0" w:rsidP="006658C0">
      <w:pPr>
        <w:keepLines/>
        <w:ind w:left="1701" w:hanging="1276"/>
        <w:textAlignment w:val="auto"/>
        <w:rPr>
          <w:ins w:id="2056" w:author="S2-2204968" w:date="2022-05-20T08:52:00Z"/>
          <w:color w:val="FF0000"/>
          <w:lang w:eastAsia="zh-CN"/>
        </w:rPr>
      </w:pPr>
      <w:ins w:id="2057" w:author="S2-2204968" w:date="2022-05-20T08:52:00Z">
        <w:r w:rsidRPr="004D05EC">
          <w:rPr>
            <w:color w:val="FF0000"/>
            <w:lang w:eastAsia="en-US"/>
          </w:rPr>
          <w:t>Editor's note:</w:t>
        </w:r>
        <w:r w:rsidRPr="004D05EC">
          <w:rPr>
            <w:color w:val="FF0000"/>
            <w:lang w:eastAsia="en-US"/>
          </w:rPr>
          <w:tab/>
        </w:r>
        <w:r>
          <w:rPr>
            <w:color w:val="FF0000"/>
            <w:lang w:eastAsia="en-US"/>
          </w:rPr>
          <w:t>The purpose to define the general group in this solution is FFS.</w:t>
        </w:r>
      </w:ins>
    </w:p>
    <w:p w14:paraId="52102EB9" w14:textId="77777777" w:rsidR="006658C0" w:rsidRDefault="006658C0" w:rsidP="006658C0">
      <w:pPr>
        <w:pStyle w:val="B1"/>
        <w:rPr>
          <w:ins w:id="2058" w:author="S2-2204968" w:date="2022-05-20T08:52:00Z"/>
        </w:rPr>
      </w:pPr>
      <w:ins w:id="2059" w:author="S2-2204968" w:date="2022-05-20T08:52:00Z">
        <w:r>
          <w:t>-</w:t>
        </w:r>
        <w:r>
          <w:tab/>
          <w:t>The AF provides the group membership and area restriction to the NEF. The NEF further store these information to the UDM/UDR. This step can be on the top of solution#9/10/13.</w:t>
        </w:r>
      </w:ins>
    </w:p>
    <w:p w14:paraId="51DD4393" w14:textId="77777777" w:rsidR="006658C0" w:rsidRDefault="006658C0" w:rsidP="006658C0">
      <w:pPr>
        <w:pStyle w:val="B1"/>
        <w:rPr>
          <w:ins w:id="2060" w:author="S2-2204968" w:date="2022-05-20T08:52:00Z"/>
        </w:rPr>
      </w:pPr>
      <w:ins w:id="2061" w:author="S2-2204968" w:date="2022-05-20T08:52:00Z">
        <w:r>
          <w:t>-</w:t>
        </w:r>
        <w:r>
          <w:tab/>
          <w:t xml:space="preserve">During PDU session establishment, the SMF subscribe </w:t>
        </w:r>
        <w:r w:rsidRPr="00140E21">
          <w:t>to UDM notifications of</w:t>
        </w:r>
        <w:r>
          <w:t xml:space="preserve"> UE and Group Subscription data</w:t>
        </w:r>
        <w:r w:rsidRPr="00140E21">
          <w:t xml:space="preserve"> updates</w:t>
        </w:r>
        <w:r>
          <w:t>.</w:t>
        </w:r>
      </w:ins>
    </w:p>
    <w:p w14:paraId="30764C79" w14:textId="77777777" w:rsidR="006658C0" w:rsidRDefault="006658C0" w:rsidP="006658C0">
      <w:pPr>
        <w:pStyle w:val="B1"/>
        <w:rPr>
          <w:ins w:id="2062" w:author="S2-2204968" w:date="2022-05-20T08:52:00Z"/>
        </w:rPr>
      </w:pPr>
      <w:ins w:id="2063" w:author="S2-2204968" w:date="2022-05-20T08:52:00Z">
        <w:r>
          <w:t>-</w:t>
        </w:r>
        <w:r>
          <w:tab/>
          <w:t>The UDM/UDR notify the UE with the UE and group subscription data including the area restriction.</w:t>
        </w:r>
      </w:ins>
    </w:p>
    <w:p w14:paraId="45609147" w14:textId="77777777" w:rsidR="006658C0" w:rsidRDefault="006658C0" w:rsidP="006658C0">
      <w:pPr>
        <w:pStyle w:val="B1"/>
        <w:rPr>
          <w:ins w:id="2064" w:author="S2-2204968" w:date="2022-05-20T08:52:00Z"/>
        </w:rPr>
      </w:pPr>
      <w:ins w:id="2065" w:author="S2-2204968" w:date="2022-05-20T08:52:00Z">
        <w:r>
          <w:t>-</w:t>
        </w:r>
        <w:r>
          <w:tab/>
          <w:t xml:space="preserve">SMF subscribe to notifications from the AMF for an Area of Interest </w:t>
        </w:r>
        <w:r>
          <w:rPr>
            <w:lang w:eastAsia="zh-CN"/>
          </w:rPr>
          <w:t xml:space="preserve">via Namf_EventExposure_Subscribe. </w:t>
        </w:r>
        <w:r w:rsidRPr="001B7C50">
          <w:t xml:space="preserve">Based on the </w:t>
        </w:r>
        <w:r w:rsidRPr="001B7C50">
          <w:rPr>
            <w:lang w:eastAsia="zh-CN"/>
          </w:rPr>
          <w:t xml:space="preserve">notification </w:t>
        </w:r>
        <w:bookmarkStart w:id="2066" w:name="OLE_LINK138"/>
        <w:bookmarkStart w:id="2067" w:name="OLE_LINK139"/>
        <w:r w:rsidRPr="001B7C50">
          <w:t>about the UE presence in</w:t>
        </w:r>
        <w:bookmarkEnd w:id="2066"/>
        <w:bookmarkEnd w:id="2067"/>
        <w:r w:rsidRPr="001B7C50">
          <w:t xml:space="preserve"> </w:t>
        </w:r>
        <w:r>
          <w:t>Area of Interest</w:t>
        </w:r>
        <w:r w:rsidRPr="001B7C50">
          <w:t xml:space="preserve"> notified by AMF, the SMF takes actions based on operator's policy</w:t>
        </w:r>
        <w:r>
          <w:t>.</w:t>
        </w:r>
      </w:ins>
    </w:p>
    <w:p w14:paraId="24B22A09" w14:textId="77777777" w:rsidR="006658C0" w:rsidRPr="004D05EC" w:rsidRDefault="006658C0" w:rsidP="006658C0">
      <w:pPr>
        <w:keepLines/>
        <w:ind w:left="1701" w:hanging="1276"/>
        <w:textAlignment w:val="auto"/>
        <w:rPr>
          <w:ins w:id="2068" w:author="S2-2204968" w:date="2022-05-20T08:52:00Z"/>
          <w:color w:val="FF0000"/>
          <w:lang w:eastAsia="zh-CN"/>
        </w:rPr>
      </w:pPr>
      <w:ins w:id="2069" w:author="S2-2204968" w:date="2022-05-20T08:52:00Z">
        <w:r w:rsidRPr="004D05EC">
          <w:rPr>
            <w:color w:val="FF0000"/>
            <w:lang w:eastAsia="en-US"/>
          </w:rPr>
          <w:t>Editor's note:</w:t>
        </w:r>
        <w:r w:rsidRPr="004D05EC">
          <w:rPr>
            <w:color w:val="FF0000"/>
            <w:lang w:eastAsia="en-US"/>
          </w:rPr>
          <w:tab/>
        </w:r>
        <w:r>
          <w:rPr>
            <w:color w:val="FF0000"/>
            <w:lang w:eastAsia="en-US"/>
          </w:rPr>
          <w:t>Whether and how to provide the UE with the area restriction information is FFS.</w:t>
        </w:r>
      </w:ins>
    </w:p>
    <w:p w14:paraId="62035B8E" w14:textId="77777777" w:rsidR="006658C0" w:rsidRPr="005D2173" w:rsidRDefault="006658C0" w:rsidP="006658C0">
      <w:pPr>
        <w:pStyle w:val="B1"/>
        <w:rPr>
          <w:ins w:id="2070" w:author="S2-2204968" w:date="2022-05-20T08:52:00Z"/>
          <w:lang w:eastAsia="zh-CN"/>
        </w:rPr>
      </w:pPr>
    </w:p>
    <w:p w14:paraId="35DC50F2" w14:textId="67431D5A" w:rsidR="006658C0" w:rsidRPr="004D05EC" w:rsidRDefault="006658C0" w:rsidP="006658C0">
      <w:pPr>
        <w:keepNext/>
        <w:keepLines/>
        <w:spacing w:before="120"/>
        <w:ind w:left="1134" w:hanging="1134"/>
        <w:textAlignment w:val="auto"/>
        <w:outlineLvl w:val="2"/>
        <w:rPr>
          <w:ins w:id="2071" w:author="S2-2204968" w:date="2022-05-20T08:52:00Z"/>
          <w:rFonts w:ascii="Arial" w:hAnsi="Arial"/>
          <w:sz w:val="28"/>
        </w:rPr>
      </w:pPr>
      <w:ins w:id="2072" w:author="S2-2204968" w:date="2022-05-20T08:52:00Z">
        <w:r>
          <w:rPr>
            <w:rFonts w:ascii="Arial" w:hAnsi="Arial"/>
            <w:sz w:val="28"/>
          </w:rPr>
          <w:lastRenderedPageBreak/>
          <w:t>6.</w:t>
        </w:r>
      </w:ins>
      <w:ins w:id="2073" w:author="Rapporteur" w:date="2022-05-20T08:53:00Z">
        <w:r>
          <w:rPr>
            <w:rFonts w:ascii="Arial" w:hAnsi="Arial"/>
            <w:sz w:val="28"/>
          </w:rPr>
          <w:t>18</w:t>
        </w:r>
      </w:ins>
      <w:ins w:id="2074" w:author="S2-2204968" w:date="2022-05-20T08:52:00Z">
        <w:r w:rsidRPr="004D05EC">
          <w:rPr>
            <w:rFonts w:ascii="Arial" w:hAnsi="Arial"/>
            <w:sz w:val="28"/>
          </w:rPr>
          <w:t>.3</w:t>
        </w:r>
        <w:r w:rsidRPr="004D05EC">
          <w:rPr>
            <w:rFonts w:ascii="Arial" w:hAnsi="Arial"/>
            <w:sz w:val="28"/>
          </w:rPr>
          <w:tab/>
          <w:t>Procedures</w:t>
        </w:r>
      </w:ins>
    </w:p>
    <w:p w14:paraId="601A1F24" w14:textId="25F4121E" w:rsidR="006658C0" w:rsidRPr="004D05EC" w:rsidRDefault="00392DD0">
      <w:pPr>
        <w:pStyle w:val="TH"/>
        <w:rPr>
          <w:ins w:id="2075" w:author="S2-2204968" w:date="2022-05-20T08:52:00Z"/>
          <w:rFonts w:cs="Arial"/>
        </w:rPr>
        <w:pPrChange w:id="2076" w:author="Rapporteur" w:date="2022-05-24T09:44:00Z">
          <w:pPr>
            <w:keepNext/>
            <w:keepLines/>
            <w:spacing w:before="60"/>
            <w:jc w:val="center"/>
            <w:textAlignment w:val="auto"/>
          </w:pPr>
        </w:pPrChange>
      </w:pPr>
      <w:ins w:id="2077" w:author="S2-2204968" w:date="2022-05-20T08:52:00Z">
        <w:r>
          <w:object w:dxaOrig="11089" w:dyaOrig="5988" w14:anchorId="591A28B6">
            <v:shape id="_x0000_i1060" type="#_x0000_t75" style="width:460.3pt;height:248.05pt" o:ole="">
              <v:imagedata r:id="rId86" o:title=""/>
            </v:shape>
            <o:OLEObject Type="Embed" ProgID="Visio.Drawing.15" ShapeID="_x0000_i1060" DrawAspect="Content" ObjectID="_1714969927" r:id="rId87"/>
          </w:object>
        </w:r>
      </w:ins>
    </w:p>
    <w:p w14:paraId="65299000" w14:textId="07EE1369" w:rsidR="006658C0" w:rsidRPr="00392DD0" w:rsidRDefault="006658C0">
      <w:pPr>
        <w:pStyle w:val="TF"/>
        <w:rPr>
          <w:ins w:id="2078" w:author="S2-2204968" w:date="2022-05-20T08:52:00Z"/>
        </w:rPr>
        <w:pPrChange w:id="2079" w:author="Rapporteur" w:date="2022-05-24T09:44:00Z">
          <w:pPr>
            <w:keepLines/>
            <w:spacing w:after="240"/>
            <w:jc w:val="center"/>
            <w:textAlignment w:val="auto"/>
          </w:pPr>
        </w:pPrChange>
      </w:pPr>
      <w:ins w:id="2080" w:author="S2-2204968" w:date="2022-05-20T08:52:00Z">
        <w:r w:rsidRPr="00392DD0">
          <w:t>Figure 6.</w:t>
        </w:r>
        <w:del w:id="2081" w:author="Rapporteur" w:date="2022-05-20T08:53:00Z">
          <w:r w:rsidRPr="00392DD0" w:rsidDel="006658C0">
            <w:delText>12</w:delText>
          </w:r>
        </w:del>
      </w:ins>
      <w:ins w:id="2082" w:author="Rapporteur" w:date="2022-05-20T08:53:00Z">
        <w:r w:rsidRPr="00392DD0">
          <w:t>18</w:t>
        </w:r>
      </w:ins>
      <w:ins w:id="2083" w:author="S2-2204968" w:date="2022-05-20T08:52:00Z">
        <w:r w:rsidRPr="00392DD0">
          <w:t>.3-1: Procedures for support of SMF service area</w:t>
        </w:r>
      </w:ins>
    </w:p>
    <w:p w14:paraId="06864DBC" w14:textId="77777777" w:rsidR="006658C0" w:rsidRPr="004D05EC" w:rsidRDefault="006658C0" w:rsidP="006658C0">
      <w:pPr>
        <w:ind w:left="568" w:hanging="284"/>
        <w:textAlignment w:val="auto"/>
        <w:rPr>
          <w:ins w:id="2084" w:author="S2-2204968" w:date="2022-05-20T08:52:00Z"/>
        </w:rPr>
      </w:pPr>
      <w:ins w:id="2085" w:author="S2-2204968" w:date="2022-05-20T08:52:00Z">
        <w:r w:rsidRPr="004D05EC">
          <w:t>1.</w:t>
        </w:r>
        <w:r w:rsidRPr="004D05EC">
          <w:tab/>
          <w:t xml:space="preserve">The AF </w:t>
        </w:r>
        <w:r>
          <w:t xml:space="preserve">provides the group membership and area restriction to the NEF. </w:t>
        </w:r>
        <w:r w:rsidRPr="00426A7F">
          <w:t>The NEF authorizes the request</w:t>
        </w:r>
        <w:r>
          <w:t xml:space="preserve"> and may convert the area provides by AF to TAIs or cell lists</w:t>
        </w:r>
        <w:r w:rsidRPr="00426A7F">
          <w:t>.</w:t>
        </w:r>
        <w:r>
          <w:t xml:space="preserve"> The NEF further store these information to the UDM/UDR. This step can be on the top of solution#9/10/13</w:t>
        </w:r>
        <w:r w:rsidRPr="004D05EC">
          <w:t>.</w:t>
        </w:r>
      </w:ins>
    </w:p>
    <w:p w14:paraId="6960D0D4" w14:textId="77777777" w:rsidR="006658C0" w:rsidRPr="004D05EC" w:rsidRDefault="006658C0" w:rsidP="006658C0">
      <w:pPr>
        <w:ind w:left="568" w:hanging="284"/>
        <w:textAlignment w:val="auto"/>
        <w:rPr>
          <w:ins w:id="2086" w:author="S2-2204968" w:date="2022-05-20T08:52:00Z"/>
        </w:rPr>
      </w:pPr>
      <w:ins w:id="2087" w:author="S2-2204968" w:date="2022-05-20T08:52:00Z">
        <w:r w:rsidRPr="004D05EC">
          <w:t>2.</w:t>
        </w:r>
        <w:r w:rsidRPr="004D05EC">
          <w:tab/>
          <w:t xml:space="preserve">UE initiates </w:t>
        </w:r>
        <w:r>
          <w:t>PDU session establishment</w:t>
        </w:r>
        <w:r w:rsidRPr="004D05EC">
          <w:t>.</w:t>
        </w:r>
      </w:ins>
    </w:p>
    <w:p w14:paraId="4238434F" w14:textId="77777777" w:rsidR="006658C0" w:rsidRPr="004D05EC" w:rsidRDefault="006658C0" w:rsidP="006658C0">
      <w:pPr>
        <w:ind w:left="568" w:hanging="284"/>
        <w:textAlignment w:val="auto"/>
        <w:rPr>
          <w:ins w:id="2088" w:author="S2-2204968" w:date="2022-05-20T08:52:00Z"/>
        </w:rPr>
      </w:pPr>
      <w:ins w:id="2089" w:author="S2-2204968" w:date="2022-05-20T08:52:00Z">
        <w:r w:rsidRPr="004D05EC">
          <w:t>3.</w:t>
        </w:r>
        <w:r w:rsidRPr="004D05EC">
          <w:tab/>
          <w:t>AMF sends PDU session establishment request to SMF.</w:t>
        </w:r>
      </w:ins>
    </w:p>
    <w:p w14:paraId="037B15EE" w14:textId="77777777" w:rsidR="006658C0" w:rsidRPr="004D05EC" w:rsidRDefault="006658C0" w:rsidP="006658C0">
      <w:pPr>
        <w:ind w:left="568" w:hanging="284"/>
        <w:textAlignment w:val="auto"/>
        <w:rPr>
          <w:ins w:id="2090" w:author="S2-2204968" w:date="2022-05-20T08:52:00Z"/>
        </w:rPr>
      </w:pPr>
      <w:ins w:id="2091" w:author="S2-2204968" w:date="2022-05-20T08:52:00Z">
        <w:r w:rsidRPr="004D05EC">
          <w:t>4.</w:t>
        </w:r>
        <w:r w:rsidRPr="004D05EC">
          <w:tab/>
          <w:t xml:space="preserve">SMF retrieves SM subscription data from UDM </w:t>
        </w:r>
        <w:r>
          <w:t>and subscribe the group information from UDM. The UDM/UDR notify the SMF with area restriction information by sending Nudm_SDM_notifiation Notify</w:t>
        </w:r>
        <w:r w:rsidRPr="004D05EC">
          <w:t>.</w:t>
        </w:r>
      </w:ins>
    </w:p>
    <w:p w14:paraId="2404F1FA" w14:textId="77777777" w:rsidR="006658C0" w:rsidRPr="004D05EC" w:rsidRDefault="006658C0" w:rsidP="006658C0">
      <w:pPr>
        <w:ind w:left="568" w:hanging="284"/>
        <w:textAlignment w:val="auto"/>
        <w:rPr>
          <w:ins w:id="2092" w:author="S2-2204968" w:date="2022-05-20T08:52:00Z"/>
        </w:rPr>
      </w:pPr>
      <w:ins w:id="2093" w:author="S2-2204968" w:date="2022-05-20T08:52:00Z">
        <w:r w:rsidRPr="004D05EC">
          <w:t>5.</w:t>
        </w:r>
        <w:r w:rsidRPr="004D05EC">
          <w:tab/>
          <w:t xml:space="preserve">SMF </w:t>
        </w:r>
        <w:r>
          <w:t xml:space="preserve">subscribe to notifications from the AMF for an Area of Interest (i.e. area restriction) </w:t>
        </w:r>
        <w:r>
          <w:rPr>
            <w:lang w:eastAsia="zh-CN"/>
          </w:rPr>
          <w:t>via Namf_EventExposure_Subscribe service operation</w:t>
        </w:r>
        <w:r w:rsidRPr="004D05EC">
          <w:t>.</w:t>
        </w:r>
      </w:ins>
    </w:p>
    <w:p w14:paraId="6CC3C53B" w14:textId="77777777" w:rsidR="006658C0" w:rsidRPr="004D05EC" w:rsidRDefault="006658C0" w:rsidP="006658C0">
      <w:pPr>
        <w:ind w:left="568" w:hanging="284"/>
        <w:textAlignment w:val="auto"/>
        <w:rPr>
          <w:ins w:id="2094" w:author="S2-2204968" w:date="2022-05-20T08:52:00Z"/>
        </w:rPr>
      </w:pPr>
      <w:ins w:id="2095" w:author="S2-2204968" w:date="2022-05-20T08:52:00Z">
        <w:r w:rsidRPr="004D05EC">
          <w:t>6.</w:t>
        </w:r>
        <w:r w:rsidRPr="004D05EC">
          <w:tab/>
        </w:r>
        <w:r>
          <w:t>The AMF send RAN with Location Reporting Control (Reporting Type, Area Of Interest)</w:t>
        </w:r>
        <w:r w:rsidRPr="004D05EC">
          <w:t>.</w:t>
        </w:r>
      </w:ins>
    </w:p>
    <w:p w14:paraId="2D72583A" w14:textId="77777777" w:rsidR="006658C0" w:rsidRPr="004D05EC" w:rsidRDefault="006658C0" w:rsidP="006658C0">
      <w:pPr>
        <w:ind w:left="568" w:hanging="284"/>
        <w:textAlignment w:val="auto"/>
        <w:rPr>
          <w:ins w:id="2096" w:author="S2-2204968" w:date="2022-05-20T08:52:00Z"/>
        </w:rPr>
      </w:pPr>
      <w:ins w:id="2097" w:author="S2-2204968" w:date="2022-05-20T08:52:00Z">
        <w:r w:rsidRPr="004D05EC">
          <w:t>7.</w:t>
        </w:r>
        <w:r w:rsidRPr="004D05EC">
          <w:tab/>
        </w:r>
        <w:r w:rsidRPr="00426A7F">
          <w:t>NG-RAN determines the UE presence in the area of interest has</w:t>
        </w:r>
        <w:r>
          <w:t xml:space="preserve"> changed and notifies the AMF</w:t>
        </w:r>
        <w:r w:rsidRPr="004D05EC">
          <w:t>.</w:t>
        </w:r>
      </w:ins>
    </w:p>
    <w:p w14:paraId="16AF8336" w14:textId="77777777" w:rsidR="006658C0" w:rsidRPr="004D05EC" w:rsidRDefault="006658C0" w:rsidP="006658C0">
      <w:pPr>
        <w:ind w:left="568" w:hanging="284"/>
        <w:textAlignment w:val="auto"/>
        <w:rPr>
          <w:ins w:id="2098" w:author="S2-2204968" w:date="2022-05-20T08:52:00Z"/>
        </w:rPr>
      </w:pPr>
      <w:ins w:id="2099" w:author="S2-2204968" w:date="2022-05-20T08:52:00Z">
        <w:r>
          <w:t>8</w:t>
        </w:r>
        <w:r w:rsidRPr="004D05EC">
          <w:t>.</w:t>
        </w:r>
        <w:r w:rsidRPr="004D05EC">
          <w:tab/>
        </w:r>
        <w:r w:rsidRPr="00426A7F">
          <w:t xml:space="preserve">The AMF detects the UE presence in the area of interest and it sends the event report by means of Namf_EventExposure_Notify message to the </w:t>
        </w:r>
        <w:r>
          <w:t>SFM.</w:t>
        </w:r>
      </w:ins>
    </w:p>
    <w:p w14:paraId="664975CC" w14:textId="77777777" w:rsidR="006658C0" w:rsidRPr="004D05EC" w:rsidRDefault="006658C0" w:rsidP="006658C0">
      <w:pPr>
        <w:ind w:left="568" w:hanging="284"/>
        <w:textAlignment w:val="auto"/>
        <w:rPr>
          <w:ins w:id="2100" w:author="S2-2204968" w:date="2022-05-20T08:52:00Z"/>
        </w:rPr>
      </w:pPr>
      <w:ins w:id="2101" w:author="S2-2204968" w:date="2022-05-20T08:52:00Z">
        <w:r w:rsidRPr="004D05EC">
          <w:t>10.</w:t>
        </w:r>
        <w:r w:rsidRPr="004D05EC">
          <w:tab/>
        </w:r>
        <w:r w:rsidRPr="001B7C50">
          <w:t xml:space="preserve">Based on the </w:t>
        </w:r>
        <w:r w:rsidRPr="001B7C50">
          <w:rPr>
            <w:lang w:eastAsia="zh-CN"/>
          </w:rPr>
          <w:t xml:space="preserve">notification </w:t>
        </w:r>
        <w:r w:rsidRPr="001B7C50">
          <w:t xml:space="preserve">about the UE presence in </w:t>
        </w:r>
        <w:r>
          <w:t>Area of Interest</w:t>
        </w:r>
        <w:r w:rsidRPr="001B7C50">
          <w:t xml:space="preserve"> notified by AMF, the SMF takes actions based on operator's policy</w:t>
        </w:r>
        <w:r w:rsidRPr="004D05EC">
          <w:t>.</w:t>
        </w:r>
      </w:ins>
    </w:p>
    <w:p w14:paraId="2B390261" w14:textId="1F67D2B5" w:rsidR="006658C0" w:rsidRPr="00545E10" w:rsidRDefault="006658C0" w:rsidP="006658C0">
      <w:pPr>
        <w:pStyle w:val="3"/>
        <w:rPr>
          <w:ins w:id="2102" w:author="S2-2204968" w:date="2022-05-20T08:52:00Z"/>
        </w:rPr>
      </w:pPr>
      <w:bookmarkStart w:id="2103" w:name="_Toc104285017"/>
      <w:ins w:id="2104" w:author="S2-2204968" w:date="2022-05-20T08:52:00Z">
        <w:r w:rsidRPr="00545E10">
          <w:t>6.</w:t>
        </w:r>
      </w:ins>
      <w:ins w:id="2105" w:author="Rapporteur" w:date="2022-05-20T08:53:00Z">
        <w:r>
          <w:t>18</w:t>
        </w:r>
      </w:ins>
      <w:ins w:id="2106" w:author="S2-2204968" w:date="2022-05-20T08:52:00Z">
        <w:r w:rsidRPr="00545E10">
          <w:t>.4</w:t>
        </w:r>
        <w:r w:rsidRPr="00545E10">
          <w:tab/>
          <w:t>Impacts on existing entities and interfaces</w:t>
        </w:r>
        <w:bookmarkEnd w:id="2103"/>
      </w:ins>
    </w:p>
    <w:p w14:paraId="451D12F6" w14:textId="77777777" w:rsidR="006658C0" w:rsidRPr="005607E4" w:rsidRDefault="006658C0" w:rsidP="006658C0">
      <w:pPr>
        <w:pStyle w:val="B1"/>
        <w:rPr>
          <w:ins w:id="2107" w:author="S2-2204968" w:date="2022-05-20T08:52:00Z"/>
          <w:lang w:val="en-US"/>
        </w:rPr>
      </w:pPr>
      <w:ins w:id="2108" w:author="S2-2204968" w:date="2022-05-20T08:52:00Z">
        <w:r w:rsidRPr="005607E4">
          <w:rPr>
            <w:lang w:val="en-US"/>
          </w:rPr>
          <w:t>-</w:t>
        </w:r>
        <w:r w:rsidRPr="005607E4">
          <w:rPr>
            <w:lang w:val="en-US"/>
          </w:rPr>
          <w:tab/>
        </w:r>
        <w:r>
          <w:rPr>
            <w:lang w:val="en-US"/>
          </w:rPr>
          <w:t>SMF</w:t>
        </w:r>
        <w:r w:rsidRPr="005607E4">
          <w:rPr>
            <w:lang w:val="en-US"/>
          </w:rPr>
          <w:t>:</w:t>
        </w:r>
      </w:ins>
    </w:p>
    <w:p w14:paraId="076D4B66" w14:textId="77777777" w:rsidR="006658C0" w:rsidRDefault="006658C0" w:rsidP="006658C0">
      <w:pPr>
        <w:pStyle w:val="B2"/>
        <w:rPr>
          <w:ins w:id="2109" w:author="S2-2204968" w:date="2022-05-20T08:52:00Z"/>
          <w:lang w:val="en-US"/>
        </w:rPr>
      </w:pPr>
      <w:ins w:id="2110" w:author="S2-2204968" w:date="2022-05-20T08:52:00Z">
        <w:r w:rsidRPr="005607E4">
          <w:rPr>
            <w:lang w:val="en-US"/>
          </w:rPr>
          <w:t>-</w:t>
        </w:r>
        <w:r w:rsidRPr="005607E4">
          <w:rPr>
            <w:lang w:val="en-US"/>
          </w:rPr>
          <w:tab/>
        </w:r>
        <w:r w:rsidRPr="00B0547A">
          <w:rPr>
            <w:lang w:val="en-US"/>
          </w:rPr>
          <w:t xml:space="preserve"> </w:t>
        </w:r>
        <w:r>
          <w:rPr>
            <w:lang w:val="en-US"/>
          </w:rPr>
          <w:t xml:space="preserve">receives the area restriction from UDM/UDR. </w:t>
        </w:r>
      </w:ins>
    </w:p>
    <w:p w14:paraId="06F24E57" w14:textId="77777777" w:rsidR="006658C0" w:rsidRDefault="006658C0" w:rsidP="006658C0">
      <w:pPr>
        <w:pStyle w:val="B2"/>
        <w:rPr>
          <w:ins w:id="2111" w:author="S2-2204968" w:date="2022-05-20T08:52:00Z"/>
          <w:lang w:val="en-US"/>
        </w:rPr>
      </w:pPr>
      <w:ins w:id="2112" w:author="S2-2204968" w:date="2022-05-20T08:52:00Z">
        <w:r w:rsidRPr="005607E4">
          <w:rPr>
            <w:lang w:val="en-US"/>
          </w:rPr>
          <w:t>-</w:t>
        </w:r>
        <w:r w:rsidRPr="005607E4">
          <w:rPr>
            <w:lang w:val="en-US"/>
          </w:rPr>
          <w:tab/>
        </w:r>
        <w:r w:rsidRPr="00B0547A">
          <w:rPr>
            <w:lang w:val="en-US"/>
          </w:rPr>
          <w:t xml:space="preserve"> </w:t>
        </w:r>
        <w:r>
          <w:rPr>
            <w:lang w:val="en-US"/>
          </w:rPr>
          <w:t>subscribe the UE presence of AOI with AMF.</w:t>
        </w:r>
      </w:ins>
    </w:p>
    <w:p w14:paraId="18B4219F" w14:textId="77777777" w:rsidR="006658C0" w:rsidRPr="005607E4" w:rsidRDefault="006658C0" w:rsidP="006658C0">
      <w:pPr>
        <w:pStyle w:val="B1"/>
        <w:rPr>
          <w:ins w:id="2113" w:author="S2-2204968" w:date="2022-05-20T08:52:00Z"/>
          <w:lang w:val="en-US"/>
        </w:rPr>
      </w:pPr>
      <w:ins w:id="2114" w:author="S2-2204968" w:date="2022-05-20T08:52:00Z">
        <w:r w:rsidRPr="005607E4">
          <w:rPr>
            <w:lang w:val="en-US"/>
          </w:rPr>
          <w:t>-</w:t>
        </w:r>
        <w:r w:rsidRPr="005607E4">
          <w:rPr>
            <w:lang w:val="en-US"/>
          </w:rPr>
          <w:tab/>
        </w:r>
        <w:r>
          <w:rPr>
            <w:lang w:val="en-US"/>
          </w:rPr>
          <w:t>AF:</w:t>
        </w:r>
      </w:ins>
    </w:p>
    <w:p w14:paraId="517A8536" w14:textId="77777777" w:rsidR="006658C0" w:rsidRDefault="006658C0" w:rsidP="006658C0">
      <w:pPr>
        <w:pStyle w:val="B2"/>
        <w:rPr>
          <w:ins w:id="2115" w:author="S2-2204968" w:date="2022-05-20T08:52:00Z"/>
          <w:lang w:val="en-US"/>
        </w:rPr>
      </w:pPr>
      <w:ins w:id="2116" w:author="S2-2204968" w:date="2022-05-20T08:52:00Z">
        <w:r w:rsidRPr="005607E4">
          <w:rPr>
            <w:lang w:val="en-US"/>
          </w:rPr>
          <w:t>-</w:t>
        </w:r>
        <w:r w:rsidRPr="005607E4">
          <w:rPr>
            <w:lang w:val="en-US"/>
          </w:rPr>
          <w:tab/>
        </w:r>
        <w:r w:rsidRPr="00545E10">
          <w:rPr>
            <w:lang w:eastAsia="zh-CN"/>
          </w:rPr>
          <w:t xml:space="preserve">Able to provide Area </w:t>
        </w:r>
        <w:r>
          <w:rPr>
            <w:lang w:eastAsia="zh-CN"/>
          </w:rPr>
          <w:t xml:space="preserve">restriction information and </w:t>
        </w:r>
        <w:r w:rsidRPr="00545E10">
          <w:rPr>
            <w:lang w:eastAsia="zh-CN"/>
          </w:rPr>
          <w:t xml:space="preserve">group of UEs </w:t>
        </w:r>
        <w:r>
          <w:rPr>
            <w:lang w:eastAsia="zh-CN"/>
          </w:rPr>
          <w:t>to NEF</w:t>
        </w:r>
        <w:r w:rsidRPr="00545E10">
          <w:rPr>
            <w:lang w:eastAsia="zh-CN"/>
          </w:rPr>
          <w:t>.</w:t>
        </w:r>
      </w:ins>
    </w:p>
    <w:p w14:paraId="64554826" w14:textId="77777777" w:rsidR="006658C0" w:rsidRPr="005607E4" w:rsidRDefault="006658C0" w:rsidP="006658C0">
      <w:pPr>
        <w:pStyle w:val="B1"/>
        <w:rPr>
          <w:ins w:id="2117" w:author="S2-2204968" w:date="2022-05-20T08:52:00Z"/>
          <w:lang w:val="en-US"/>
        </w:rPr>
      </w:pPr>
      <w:ins w:id="2118" w:author="S2-2204968" w:date="2022-05-20T08:52:00Z">
        <w:r w:rsidRPr="005607E4">
          <w:rPr>
            <w:lang w:val="en-US"/>
          </w:rPr>
          <w:t>-</w:t>
        </w:r>
        <w:r w:rsidRPr="005607E4">
          <w:rPr>
            <w:lang w:val="en-US"/>
          </w:rPr>
          <w:tab/>
        </w:r>
        <w:r>
          <w:rPr>
            <w:lang w:val="en-US"/>
          </w:rPr>
          <w:t>NEF:</w:t>
        </w:r>
      </w:ins>
    </w:p>
    <w:p w14:paraId="36BDCA59" w14:textId="77777777" w:rsidR="006658C0" w:rsidRDefault="006658C0" w:rsidP="006658C0">
      <w:pPr>
        <w:pStyle w:val="B2"/>
        <w:rPr>
          <w:ins w:id="2119" w:author="S2-2204968" w:date="2022-05-20T08:52:00Z"/>
          <w:lang w:val="en-US"/>
        </w:rPr>
      </w:pPr>
      <w:ins w:id="2120" w:author="S2-2204968" w:date="2022-05-20T08:52:00Z">
        <w:r w:rsidRPr="005607E4">
          <w:rPr>
            <w:lang w:val="en-US"/>
          </w:rPr>
          <w:lastRenderedPageBreak/>
          <w:t>-</w:t>
        </w:r>
        <w:r w:rsidRPr="005607E4">
          <w:rPr>
            <w:lang w:val="en-US"/>
          </w:rPr>
          <w:tab/>
        </w:r>
        <w:r w:rsidRPr="00545E10">
          <w:rPr>
            <w:lang w:eastAsia="zh-CN"/>
          </w:rPr>
          <w:t xml:space="preserve">Able to map Area </w:t>
        </w:r>
        <w:r>
          <w:rPr>
            <w:lang w:eastAsia="zh-CN"/>
          </w:rPr>
          <w:t>restriction provided by AF to TAIs or cell lists</w:t>
        </w:r>
        <w:r w:rsidRPr="00545E10">
          <w:rPr>
            <w:lang w:eastAsia="zh-CN"/>
          </w:rPr>
          <w:t xml:space="preserve">, and provide Area </w:t>
        </w:r>
        <w:r>
          <w:rPr>
            <w:lang w:eastAsia="zh-CN"/>
          </w:rPr>
          <w:t>restriction</w:t>
        </w:r>
        <w:r w:rsidRPr="00545E10">
          <w:rPr>
            <w:lang w:eastAsia="zh-CN"/>
          </w:rPr>
          <w:t xml:space="preserve"> </w:t>
        </w:r>
        <w:r>
          <w:rPr>
            <w:lang w:eastAsia="zh-CN"/>
          </w:rPr>
          <w:t>and group information to the UDM/UDR</w:t>
        </w:r>
        <w:r w:rsidRPr="00545E10">
          <w:rPr>
            <w:lang w:eastAsia="zh-CN"/>
          </w:rPr>
          <w:t>.</w:t>
        </w:r>
      </w:ins>
    </w:p>
    <w:p w14:paraId="2A088B6E" w14:textId="77777777" w:rsidR="006658C0" w:rsidRPr="005607E4" w:rsidRDefault="006658C0" w:rsidP="006658C0">
      <w:pPr>
        <w:pStyle w:val="B1"/>
        <w:rPr>
          <w:ins w:id="2121" w:author="S2-2204968" w:date="2022-05-20T08:52:00Z"/>
          <w:lang w:val="en-US"/>
        </w:rPr>
      </w:pPr>
      <w:ins w:id="2122" w:author="S2-2204968" w:date="2022-05-20T08:52:00Z">
        <w:r w:rsidRPr="005607E4">
          <w:rPr>
            <w:lang w:val="en-US"/>
          </w:rPr>
          <w:t>-</w:t>
        </w:r>
        <w:r w:rsidRPr="005607E4">
          <w:rPr>
            <w:lang w:val="en-US"/>
          </w:rPr>
          <w:tab/>
        </w:r>
        <w:r>
          <w:rPr>
            <w:lang w:val="en-US"/>
          </w:rPr>
          <w:t>UDM/UDR:</w:t>
        </w:r>
      </w:ins>
    </w:p>
    <w:p w14:paraId="24D9BF4C" w14:textId="77777777" w:rsidR="006658C0" w:rsidRDefault="006658C0" w:rsidP="006658C0">
      <w:pPr>
        <w:pStyle w:val="B2"/>
        <w:rPr>
          <w:ins w:id="2123" w:author="S2-2204968" w:date="2022-05-20T08:52:00Z"/>
          <w:lang w:val="en-US"/>
        </w:rPr>
      </w:pPr>
      <w:ins w:id="2124" w:author="S2-2204968" w:date="2022-05-20T08:52:00Z">
        <w:r w:rsidRPr="005607E4">
          <w:rPr>
            <w:lang w:val="en-US"/>
          </w:rPr>
          <w:t>-</w:t>
        </w:r>
        <w:r w:rsidRPr="005607E4">
          <w:rPr>
            <w:lang w:val="en-US"/>
          </w:rPr>
          <w:tab/>
        </w:r>
        <w:r>
          <w:rPr>
            <w:lang w:val="en-US"/>
          </w:rPr>
          <w:t xml:space="preserve">Notify the SMF with </w:t>
        </w:r>
        <w:r w:rsidRPr="00545E10">
          <w:rPr>
            <w:lang w:eastAsia="zh-CN"/>
          </w:rPr>
          <w:t xml:space="preserve">Area </w:t>
        </w:r>
        <w:r>
          <w:rPr>
            <w:lang w:eastAsia="zh-CN"/>
          </w:rPr>
          <w:t>restriction</w:t>
        </w:r>
        <w:r w:rsidRPr="00545E10">
          <w:rPr>
            <w:lang w:eastAsia="zh-CN"/>
          </w:rPr>
          <w:t xml:space="preserve"> </w:t>
        </w:r>
        <w:r>
          <w:rPr>
            <w:lang w:eastAsia="zh-CN"/>
          </w:rPr>
          <w:t>and group information</w:t>
        </w:r>
      </w:ins>
    </w:p>
    <w:p w14:paraId="508C9343" w14:textId="77777777" w:rsidR="006658C0" w:rsidRPr="00BD6519" w:rsidRDefault="006658C0" w:rsidP="006658C0">
      <w:pPr>
        <w:pStyle w:val="B2"/>
        <w:rPr>
          <w:ins w:id="2125" w:author="S2-2204968" w:date="2022-05-20T08:52:00Z"/>
          <w:lang w:val="en-US"/>
        </w:rPr>
      </w:pPr>
    </w:p>
    <w:p w14:paraId="3BFA4436" w14:textId="77777777" w:rsidR="006658C0" w:rsidRPr="004D05EC" w:rsidRDefault="006658C0" w:rsidP="006658C0">
      <w:pPr>
        <w:keepLines/>
        <w:ind w:left="1701" w:hanging="1276"/>
        <w:textAlignment w:val="auto"/>
        <w:rPr>
          <w:ins w:id="2126" w:author="S2-2204968" w:date="2022-05-20T08:52:00Z"/>
          <w:color w:val="FF0000"/>
          <w:lang w:eastAsia="zh-CN"/>
        </w:rPr>
      </w:pPr>
      <w:ins w:id="2127" w:author="S2-2204968" w:date="2022-05-20T08:52:00Z">
        <w:r w:rsidRPr="004D05EC">
          <w:rPr>
            <w:color w:val="FF0000"/>
            <w:lang w:eastAsia="en-US"/>
          </w:rPr>
          <w:t>Editor's note:</w:t>
        </w:r>
        <w:r w:rsidRPr="004D05EC">
          <w:rPr>
            <w:color w:val="FF0000"/>
            <w:lang w:eastAsia="en-US"/>
          </w:rPr>
          <w:tab/>
        </w:r>
        <w:r>
          <w:rPr>
            <w:color w:val="FF0000"/>
            <w:lang w:eastAsia="en-US"/>
          </w:rPr>
          <w:t>Additional impacts are FFS.</w:t>
        </w:r>
      </w:ins>
    </w:p>
    <w:p w14:paraId="0B17A16A" w14:textId="77777777" w:rsidR="006658C0" w:rsidRPr="004D05EC" w:rsidRDefault="006658C0" w:rsidP="006658C0">
      <w:pPr>
        <w:rPr>
          <w:ins w:id="2128" w:author="S2-2204968" w:date="2022-05-20T08:52:00Z"/>
          <w:rFonts w:eastAsia="MS Mincho"/>
        </w:rPr>
      </w:pPr>
    </w:p>
    <w:p w14:paraId="5F899E24" w14:textId="5DF197AA" w:rsidR="006D7C04" w:rsidRDefault="006D7C04" w:rsidP="006D7C04">
      <w:pPr>
        <w:pStyle w:val="2"/>
        <w:rPr>
          <w:ins w:id="2129" w:author="S2-2204973" w:date="2022-05-20T10:04:00Z"/>
        </w:rPr>
      </w:pPr>
      <w:bookmarkStart w:id="2130" w:name="_Toc104285018"/>
      <w:ins w:id="2131" w:author="S2-2204973" w:date="2022-05-20T10:04:00Z">
        <w:r>
          <w:rPr>
            <w:lang w:eastAsia="zh-CN"/>
          </w:rPr>
          <w:t>6</w:t>
        </w:r>
        <w:r w:rsidRPr="006D7C04">
          <w:rPr>
            <w:lang w:eastAsia="zh-CN"/>
          </w:rPr>
          <w:t>.</w:t>
        </w:r>
      </w:ins>
      <w:ins w:id="2132" w:author="Rapporteur" w:date="2022-05-20T10:04:00Z">
        <w:r>
          <w:rPr>
            <w:lang w:val="en-US" w:eastAsia="zh-CN"/>
          </w:rPr>
          <w:t>19</w:t>
        </w:r>
      </w:ins>
      <w:ins w:id="2133" w:author="S2-2204973" w:date="2022-05-20T10:04:00Z">
        <w:r>
          <w:rPr>
            <w:rFonts w:hint="eastAsia"/>
            <w:lang w:eastAsia="ko-KR"/>
          </w:rPr>
          <w:tab/>
        </w:r>
        <w:r>
          <w:t>Solution</w:t>
        </w:r>
        <w:r>
          <w:rPr>
            <w:rFonts w:hint="eastAsia"/>
            <w:lang w:eastAsia="zh-CN"/>
          </w:rPr>
          <w:t xml:space="preserve"> </w:t>
        </w:r>
        <w:r w:rsidRPr="006D7C04">
          <w:rPr>
            <w:rFonts w:hint="eastAsia"/>
            <w:lang w:eastAsia="zh-CN"/>
          </w:rPr>
          <w:t>#</w:t>
        </w:r>
      </w:ins>
      <w:ins w:id="2134" w:author="Rapporteur" w:date="2022-05-20T10:04:00Z">
        <w:r>
          <w:rPr>
            <w:lang w:val="en-US" w:eastAsia="zh-CN"/>
          </w:rPr>
          <w:t>19</w:t>
        </w:r>
      </w:ins>
      <w:ins w:id="2135" w:author="S2-2204973" w:date="2022-05-20T10:04:00Z">
        <w:r>
          <w:t xml:space="preserve">: </w:t>
        </w:r>
        <w:r>
          <w:rPr>
            <w:lang w:val="en-US"/>
          </w:rPr>
          <w:t xml:space="preserve">Solution of </w:t>
        </w:r>
        <w:r>
          <w:t xml:space="preserve">Multiple SMFs </w:t>
        </w:r>
        <w:r>
          <w:rPr>
            <w:lang w:val="en-US"/>
          </w:rPr>
          <w:t>for</w:t>
        </w:r>
        <w:r>
          <w:t xml:space="preserve"> VN group communication</w:t>
        </w:r>
        <w:bookmarkEnd w:id="2130"/>
      </w:ins>
    </w:p>
    <w:p w14:paraId="3D84A6A4" w14:textId="185445FA" w:rsidR="006D7C04" w:rsidRDefault="006D7C04" w:rsidP="006D7C04">
      <w:pPr>
        <w:pStyle w:val="3"/>
        <w:rPr>
          <w:ins w:id="2136" w:author="S2-2204973" w:date="2022-05-20T10:04:00Z"/>
          <w:lang w:eastAsia="ko-KR"/>
        </w:rPr>
      </w:pPr>
      <w:bookmarkStart w:id="2137" w:name="_Toc104285019"/>
      <w:ins w:id="2138" w:author="S2-2204973" w:date="2022-05-20T10:04:00Z">
        <w:r>
          <w:rPr>
            <w:lang w:eastAsia="ko-KR"/>
          </w:rPr>
          <w:t>6.</w:t>
        </w:r>
      </w:ins>
      <w:ins w:id="2139" w:author="Rapporteur" w:date="2022-05-20T10:04:00Z">
        <w:r w:rsidRPr="006D7C04">
          <w:rPr>
            <w:lang w:val="en-US" w:eastAsia="ko-KR"/>
          </w:rPr>
          <w:t>19</w:t>
        </w:r>
      </w:ins>
      <w:ins w:id="2140" w:author="S2-2204973" w:date="2022-05-20T10:04:00Z">
        <w:r>
          <w:rPr>
            <w:lang w:eastAsia="ko-KR"/>
          </w:rPr>
          <w:t>.1</w:t>
        </w:r>
        <w:r>
          <w:rPr>
            <w:lang w:eastAsia="ko-KR"/>
          </w:rPr>
          <w:tab/>
          <w:t>Introduction</w:t>
        </w:r>
        <w:bookmarkEnd w:id="2137"/>
      </w:ins>
    </w:p>
    <w:p w14:paraId="24F9BA12" w14:textId="77777777" w:rsidR="006D7C04" w:rsidRDefault="006D7C04" w:rsidP="006D7C04">
      <w:pPr>
        <w:rPr>
          <w:ins w:id="2141" w:author="S2-2204973" w:date="2022-05-20T10:04:00Z"/>
          <w:rFonts w:eastAsiaTheme="minorEastAsia"/>
          <w:lang w:val="en-US" w:eastAsia="zh-CN"/>
        </w:rPr>
      </w:pPr>
      <w:ins w:id="2142" w:author="S2-2204973" w:date="2022-05-20T10:04:00Z">
        <w:r>
          <w:t xml:space="preserve">This solution is </w:t>
        </w:r>
        <w:r>
          <w:rPr>
            <w:lang w:val="en-US"/>
          </w:rPr>
          <w:t xml:space="preserve">to address the </w:t>
        </w:r>
        <w:r>
          <w:t>Key Issue #4 on enhancements of 5G VN group communication.</w:t>
        </w:r>
        <w:r>
          <w:rPr>
            <w:lang w:val="en-US"/>
          </w:rPr>
          <w:t xml:space="preserve"> It introduces a new indicator </w:t>
        </w:r>
        <w:r>
          <w:rPr>
            <w:rFonts w:eastAsiaTheme="minorEastAsia"/>
            <w:lang w:val="en-US" w:eastAsia="zh-CN"/>
          </w:rPr>
          <w:t>in 5G VN group data which is aiming to inform the SMF whether the procedures used for multiple SMFs is applicable for this 5G VN group.</w:t>
        </w:r>
      </w:ins>
    </w:p>
    <w:p w14:paraId="1B640BE0" w14:textId="77777777" w:rsidR="006D7C04" w:rsidRDefault="006D7C04" w:rsidP="006D7C04">
      <w:pPr>
        <w:rPr>
          <w:ins w:id="2143" w:author="S2-2204973" w:date="2022-05-20T10:04:00Z"/>
          <w:rFonts w:eastAsia="SimSun"/>
          <w:lang w:val="en-US" w:eastAsia="zh-CN"/>
        </w:rPr>
      </w:pPr>
      <w:ins w:id="2144" w:author="S2-2204973" w:date="2022-05-20T10:04:00Z">
        <w:r>
          <w:rPr>
            <w:rFonts w:eastAsiaTheme="minorEastAsia"/>
            <w:lang w:val="en-US" w:eastAsia="zh-CN"/>
          </w:rPr>
          <w:t>For example, if one dedicated SMF is enough to support a certain 5G VN group, then it’s not necessary for the SMF to continue the procedures with NRF or GSMF. And also, if the 5G VN group will use N6 based switch, then it’s also not necessary for the SMF to continue the procedures with NRF or GSMF. So, this solution</w:t>
        </w:r>
        <w:r>
          <w:rPr>
            <w:lang w:val="en-US"/>
          </w:rPr>
          <w:t xml:space="preserve"> can be regard as the trigger point for the KI#4 and can be collaborate with other solutions on the same KI topic.</w:t>
        </w:r>
      </w:ins>
    </w:p>
    <w:p w14:paraId="682840DA" w14:textId="740D4CE7" w:rsidR="006D7C04" w:rsidRDefault="006D7C04" w:rsidP="006D7C04">
      <w:pPr>
        <w:pStyle w:val="3"/>
        <w:rPr>
          <w:ins w:id="2145" w:author="S2-2204973" w:date="2022-05-20T10:04:00Z"/>
          <w:lang w:eastAsia="ko-KR"/>
        </w:rPr>
      </w:pPr>
      <w:bookmarkStart w:id="2146" w:name="_Toc104285020"/>
      <w:ins w:id="2147" w:author="S2-2204973" w:date="2022-05-20T10:04:00Z">
        <w:r>
          <w:rPr>
            <w:lang w:eastAsia="ko-KR"/>
          </w:rPr>
          <w:t>6</w:t>
        </w:r>
        <w:r w:rsidRPr="006D7C04">
          <w:rPr>
            <w:lang w:eastAsia="ko-KR"/>
          </w:rPr>
          <w:t>.</w:t>
        </w:r>
      </w:ins>
      <w:ins w:id="2148" w:author="Rapporteur" w:date="2022-05-20T10:04:00Z">
        <w:r w:rsidRPr="006D7C04">
          <w:rPr>
            <w:lang w:val="en-US" w:eastAsia="ko-KR"/>
          </w:rPr>
          <w:t>19</w:t>
        </w:r>
      </w:ins>
      <w:ins w:id="2149" w:author="S2-2204973" w:date="2022-05-20T10:04:00Z">
        <w:r>
          <w:rPr>
            <w:lang w:eastAsia="ko-KR"/>
          </w:rPr>
          <w:t>.2</w:t>
        </w:r>
        <w:r>
          <w:rPr>
            <w:lang w:eastAsia="ko-KR"/>
          </w:rPr>
          <w:tab/>
          <w:t>Functional Description</w:t>
        </w:r>
        <w:bookmarkEnd w:id="2146"/>
      </w:ins>
    </w:p>
    <w:p w14:paraId="6B4CD90A" w14:textId="77777777" w:rsidR="006D7C04" w:rsidRDefault="006D7C04" w:rsidP="006D7C04">
      <w:pPr>
        <w:rPr>
          <w:ins w:id="2150" w:author="S2-2204973" w:date="2022-05-20T10:04:00Z"/>
        </w:rPr>
      </w:pPr>
      <w:ins w:id="2151" w:author="S2-2204973" w:date="2022-05-20T10:04:00Z">
        <w:r>
          <w:t>The main idea of this solution is as below:</w:t>
        </w:r>
      </w:ins>
    </w:p>
    <w:p w14:paraId="7E2F3968" w14:textId="77777777" w:rsidR="006D7C04" w:rsidRDefault="006D7C04" w:rsidP="006D7C04">
      <w:pPr>
        <w:pStyle w:val="B1"/>
        <w:rPr>
          <w:ins w:id="2152" w:author="S2-2204973" w:date="2022-05-20T10:04:00Z"/>
        </w:rPr>
      </w:pPr>
      <w:ins w:id="2153" w:author="S2-2204973" w:date="2022-05-20T10:04:00Z">
        <w:r>
          <w:t>-</w:t>
        </w:r>
        <w:r>
          <w:tab/>
        </w:r>
        <w:r>
          <w:rPr>
            <w:lang w:eastAsia="zh-CN"/>
          </w:rPr>
          <w:t xml:space="preserve">Enhance the parameter provisioning service by introducing the </w:t>
        </w:r>
        <w:r>
          <w:rPr>
            <w:lang w:val="en-US" w:eastAsia="zh-CN"/>
          </w:rPr>
          <w:t>Single-SMF indicator</w:t>
        </w:r>
        <w:r>
          <w:rPr>
            <w:lang w:eastAsia="zh-CN"/>
          </w:rPr>
          <w:t xml:space="preserve"> information as a new </w:t>
        </w:r>
        <w:r>
          <w:rPr>
            <w:lang w:val="en-US" w:eastAsia="zh-CN"/>
          </w:rPr>
          <w:t xml:space="preserve">optional </w:t>
        </w:r>
        <w:r>
          <w:rPr>
            <w:lang w:eastAsia="zh-CN"/>
          </w:rPr>
          <w:t xml:space="preserve">input parameter, and this </w:t>
        </w:r>
        <w:r>
          <w:rPr>
            <w:lang w:val="en-US" w:eastAsia="zh-CN"/>
          </w:rPr>
          <w:t>Single-SMF indicator</w:t>
        </w:r>
        <w:r>
          <w:rPr>
            <w:lang w:eastAsia="zh-CN"/>
          </w:rPr>
          <w:t xml:space="preserve"> is stored as part of the group data in group subscription data</w:t>
        </w:r>
        <w:r>
          <w:t>.</w:t>
        </w:r>
      </w:ins>
    </w:p>
    <w:p w14:paraId="74BA56D2" w14:textId="77777777" w:rsidR="006D7C04" w:rsidRDefault="006D7C04" w:rsidP="006D7C04">
      <w:pPr>
        <w:pStyle w:val="B1"/>
        <w:rPr>
          <w:ins w:id="2154" w:author="S2-2204973" w:date="2022-05-20T10:04:00Z"/>
          <w:lang w:val="en-US" w:eastAsia="zh-CN"/>
        </w:rPr>
      </w:pPr>
      <w:ins w:id="2155" w:author="S2-2204973" w:date="2022-05-20T10:04:00Z">
        <w:r>
          <w:t>-</w:t>
        </w:r>
        <w:r>
          <w:tab/>
        </w:r>
        <w:r>
          <w:rPr>
            <w:lang w:val="en-US"/>
          </w:rPr>
          <w:t>S</w:t>
        </w:r>
        <w:r>
          <w:rPr>
            <w:lang w:eastAsia="zh-CN"/>
          </w:rPr>
          <w:t xml:space="preserve">MF can retrieve </w:t>
        </w:r>
        <w:r>
          <w:rPr>
            <w:lang w:val="en-US" w:eastAsia="zh-CN"/>
          </w:rPr>
          <w:t xml:space="preserve">such indicator </w:t>
        </w:r>
        <w:r>
          <w:rPr>
            <w:lang w:eastAsia="zh-CN"/>
          </w:rPr>
          <w:t xml:space="preserve">from UDM </w:t>
        </w:r>
        <w:r>
          <w:rPr>
            <w:lang w:val="en-US" w:eastAsia="zh-CN"/>
          </w:rPr>
          <w:t>or be notified by UDM</w:t>
        </w:r>
        <w:r>
          <w:rPr>
            <w:lang w:eastAsia="zh-CN"/>
          </w:rPr>
          <w:t xml:space="preserve"> </w:t>
        </w:r>
        <w:r>
          <w:rPr>
            <w:lang w:val="en-US" w:eastAsia="zh-CN"/>
          </w:rPr>
          <w:t xml:space="preserve">via the </w:t>
        </w:r>
        <w:r>
          <w:rPr>
            <w:lang w:eastAsia="zh-CN"/>
          </w:rPr>
          <w:t>group subscription data</w:t>
        </w:r>
        <w:r>
          <w:rPr>
            <w:lang w:val="en-US" w:eastAsia="zh-CN"/>
          </w:rPr>
          <w:t>.</w:t>
        </w:r>
      </w:ins>
    </w:p>
    <w:p w14:paraId="2BA1A2DD" w14:textId="77777777" w:rsidR="006D7C04" w:rsidRDefault="006D7C04" w:rsidP="006D7C04">
      <w:pPr>
        <w:pStyle w:val="B1"/>
        <w:rPr>
          <w:ins w:id="2156" w:author="S2-2204973" w:date="2022-05-20T10:04:00Z"/>
          <w:rFonts w:eastAsia="DengXian"/>
          <w:color w:val="000000" w:themeColor="text1"/>
          <w:lang w:val="en-US" w:eastAsia="en-US"/>
        </w:rPr>
      </w:pPr>
      <w:ins w:id="2157" w:author="S2-2204973" w:date="2022-05-20T10:04:00Z">
        <w:r>
          <w:rPr>
            <w:lang w:val="en-US" w:eastAsia="zh-CN"/>
          </w:rPr>
          <w:t>-</w:t>
        </w:r>
        <w:r>
          <w:rPr>
            <w:lang w:val="en-US" w:eastAsia="zh-CN"/>
          </w:rPr>
          <w:tab/>
          <w:t>In case the indicator exist</w:t>
        </w:r>
        <w:r>
          <w:rPr>
            <w:lang w:eastAsia="zh-CN"/>
          </w:rPr>
          <w:t xml:space="preserve">, </w:t>
        </w:r>
        <w:bookmarkStart w:id="2158" w:name="OLE_LINK1"/>
        <w:r>
          <w:rPr>
            <w:lang w:val="en-US" w:eastAsia="zh-CN"/>
          </w:rPr>
          <w:t>the SMF can be informed that this 5G VN group does not require multiple SMF to serve and will not continue the other procedures which may lead to additional interaction with other nodes. For example registration or updating its profile to NRF(Solution #4) or</w:t>
        </w:r>
        <w:r>
          <w:rPr>
            <w:color w:val="000000" w:themeColor="text1"/>
            <w:lang w:val="en-US" w:eastAsia="zh-CN"/>
          </w:rPr>
          <w:t xml:space="preserve"> </w:t>
        </w:r>
        <w:r>
          <w:rPr>
            <w:rFonts w:eastAsia="DengXian"/>
            <w:color w:val="000000" w:themeColor="text1"/>
            <w:lang w:eastAsia="en-US"/>
          </w:rPr>
          <w:t>Group Session Management Function</w:t>
        </w:r>
        <w:r>
          <w:rPr>
            <w:rFonts w:eastAsia="DengXian"/>
            <w:color w:val="000000" w:themeColor="text1"/>
            <w:lang w:val="en-US" w:eastAsia="en-US"/>
          </w:rPr>
          <w:t>(Solution #5).</w:t>
        </w:r>
      </w:ins>
    </w:p>
    <w:bookmarkEnd w:id="2158"/>
    <w:p w14:paraId="72F1B367" w14:textId="77777777" w:rsidR="006D7C04" w:rsidRDefault="006D7C04" w:rsidP="006D7C04">
      <w:pPr>
        <w:pStyle w:val="B1"/>
        <w:rPr>
          <w:ins w:id="2159" w:author="S2-2204973" w:date="2022-05-20T10:04:00Z"/>
          <w:rFonts w:eastAsia="DengXian"/>
          <w:color w:val="000000" w:themeColor="text1"/>
          <w:lang w:val="en-US" w:eastAsia="en-US"/>
        </w:rPr>
      </w:pPr>
      <w:ins w:id="2160" w:author="S2-2204973" w:date="2022-05-20T10:04:00Z">
        <w:r>
          <w:rPr>
            <w:rFonts w:eastAsia="DengXian"/>
            <w:color w:val="000000" w:themeColor="text1"/>
            <w:lang w:val="en-US" w:eastAsia="en-US"/>
          </w:rPr>
          <w:t>-</w:t>
        </w:r>
        <w:r>
          <w:rPr>
            <w:rFonts w:eastAsia="DengXian"/>
            <w:color w:val="000000" w:themeColor="text1"/>
            <w:lang w:val="en-US" w:eastAsia="en-US"/>
          </w:rPr>
          <w:tab/>
          <w:t>In case the indicator doesn</w:t>
        </w:r>
        <w:r>
          <w:rPr>
            <w:rFonts w:eastAsia="DengXian" w:hint="eastAsia"/>
            <w:color w:val="000000" w:themeColor="text1"/>
            <w:lang w:val="en-US" w:eastAsia="zh-CN"/>
          </w:rPr>
          <w:t>’</w:t>
        </w:r>
        <w:r>
          <w:rPr>
            <w:rFonts w:eastAsia="DengXian"/>
            <w:color w:val="000000" w:themeColor="text1"/>
            <w:lang w:val="en-US" w:eastAsia="en-US"/>
          </w:rPr>
          <w:t>t exist, the SMF can continue the procedure which will be addressed by other solutions for KI#4.</w:t>
        </w:r>
      </w:ins>
    </w:p>
    <w:p w14:paraId="3D7C5C52" w14:textId="77777777" w:rsidR="006D7C04" w:rsidRDefault="006D7C04" w:rsidP="006D7C04">
      <w:pPr>
        <w:pStyle w:val="EditorsNote"/>
        <w:rPr>
          <w:ins w:id="2161" w:author="S2-2204973" w:date="2022-05-20T10:04:00Z"/>
        </w:rPr>
      </w:pPr>
      <w:bookmarkStart w:id="2162" w:name="_Hlk96431499"/>
      <w:ins w:id="2163" w:author="S2-2204973" w:date="2022-05-20T10:04:00Z">
        <w:r>
          <w:t>Editor</w:t>
        </w:r>
        <w:r>
          <w:rPr>
            <w:lang w:val="en-US"/>
          </w:rPr>
          <w:t>’</w:t>
        </w:r>
        <w:r>
          <w:t xml:space="preserve">s Note: it is FFS </w:t>
        </w:r>
        <w:r>
          <w:rPr>
            <w:lang w:val="en-US"/>
          </w:rPr>
          <w:t>whether the existing group data information can serve as the Single-SMF indicator.</w:t>
        </w:r>
      </w:ins>
    </w:p>
    <w:p w14:paraId="66EE90D3" w14:textId="3D4C25E4" w:rsidR="006D7C04" w:rsidRDefault="006D7C04" w:rsidP="006D7C04">
      <w:pPr>
        <w:pStyle w:val="3"/>
        <w:rPr>
          <w:ins w:id="2164" w:author="S2-2204973" w:date="2022-05-20T10:04:00Z"/>
        </w:rPr>
      </w:pPr>
      <w:bookmarkStart w:id="2165" w:name="_Toc104285021"/>
      <w:bookmarkEnd w:id="2162"/>
      <w:ins w:id="2166" w:author="S2-2204973" w:date="2022-05-20T10:04:00Z">
        <w:r>
          <w:t>6.</w:t>
        </w:r>
      </w:ins>
      <w:ins w:id="2167" w:author="Rapporteur" w:date="2022-05-20T10:04:00Z">
        <w:r w:rsidRPr="006D7C04">
          <w:rPr>
            <w:lang w:val="en-US"/>
          </w:rPr>
          <w:t>1</w:t>
        </w:r>
        <w:r>
          <w:rPr>
            <w:lang w:val="en-US"/>
          </w:rPr>
          <w:t>9</w:t>
        </w:r>
      </w:ins>
      <w:ins w:id="2168" w:author="S2-2204973" w:date="2022-05-20T10:04:00Z">
        <w:r>
          <w:t>.3</w:t>
        </w:r>
        <w:r>
          <w:tab/>
          <w:t>Procedures</w:t>
        </w:r>
        <w:bookmarkEnd w:id="2165"/>
      </w:ins>
    </w:p>
    <w:p w14:paraId="6936E317" w14:textId="77777777" w:rsidR="006D7C04" w:rsidRDefault="006D7C04" w:rsidP="006D7C04">
      <w:pPr>
        <w:pStyle w:val="EditorsNote"/>
        <w:rPr>
          <w:ins w:id="2169" w:author="S2-2204973" w:date="2022-05-20T10:04:00Z"/>
          <w:lang w:eastAsia="ko-KR"/>
        </w:rPr>
      </w:pPr>
      <w:ins w:id="2170" w:author="S2-2204973" w:date="2022-05-20T10:04:00Z">
        <w:r>
          <w:t xml:space="preserve">Editor's Note: </w:t>
        </w:r>
        <w:r>
          <w:rPr>
            <w:lang w:val="en-US"/>
          </w:rPr>
          <w:t xml:space="preserve">This clause describes </w:t>
        </w:r>
        <w:r>
          <w:rPr>
            <w:rFonts w:hint="eastAsia"/>
            <w:lang w:eastAsia="ko-KR"/>
          </w:rPr>
          <w:t xml:space="preserve">high-level </w:t>
        </w:r>
        <w:r>
          <w:t>procedures and information flows for the solution.</w:t>
        </w:r>
      </w:ins>
    </w:p>
    <w:p w14:paraId="79B2CD88" w14:textId="77777777" w:rsidR="006D7C04" w:rsidRDefault="006D7C04" w:rsidP="006D7C04">
      <w:pPr>
        <w:rPr>
          <w:ins w:id="2171" w:author="S2-2204973" w:date="2022-05-20T10:04:00Z"/>
        </w:rPr>
      </w:pPr>
    </w:p>
    <w:p w14:paraId="5B83D4FD" w14:textId="2D566BEE" w:rsidR="006D7C04" w:rsidRDefault="006D7C04" w:rsidP="006D7C04">
      <w:pPr>
        <w:pStyle w:val="3"/>
        <w:rPr>
          <w:ins w:id="2172" w:author="S2-2204973" w:date="2022-05-20T10:04:00Z"/>
        </w:rPr>
      </w:pPr>
      <w:bookmarkStart w:id="2173" w:name="_Toc104285022"/>
      <w:ins w:id="2174" w:author="S2-2204973" w:date="2022-05-20T10:04:00Z">
        <w:r>
          <w:t>6</w:t>
        </w:r>
        <w:r w:rsidRPr="006D7C04">
          <w:t>.</w:t>
        </w:r>
      </w:ins>
      <w:ins w:id="2175" w:author="Rapporteur" w:date="2022-05-20T10:05:00Z">
        <w:r w:rsidRPr="006D7C04">
          <w:rPr>
            <w:lang w:val="en-US"/>
          </w:rPr>
          <w:t>19</w:t>
        </w:r>
      </w:ins>
      <w:ins w:id="2176" w:author="S2-2204973" w:date="2022-05-20T10:04:00Z">
        <w:r>
          <w:t>.4</w:t>
        </w:r>
        <w:r>
          <w:tab/>
          <w:t>Impacts on existing entities and interfaces</w:t>
        </w:r>
        <w:bookmarkEnd w:id="2173"/>
      </w:ins>
    </w:p>
    <w:p w14:paraId="6B8ECE0A" w14:textId="77777777" w:rsidR="006D7C04" w:rsidRDefault="006D7C04">
      <w:pPr>
        <w:pStyle w:val="EditorsNote"/>
        <w:rPr>
          <w:ins w:id="2177" w:author="S2-2204973" w:date="2022-05-20T10:04:00Z"/>
        </w:rPr>
        <w:pPrChange w:id="2178" w:author="Rapporteur" w:date="2022-05-24T09:45:00Z">
          <w:pPr>
            <w:keepLines/>
            <w:ind w:left="1135" w:hanging="851"/>
          </w:pPr>
        </w:pPrChange>
      </w:pPr>
      <w:ins w:id="2179" w:author="S2-2204973" w:date="2022-05-20T10:04:00Z">
        <w:r>
          <w:t>Editor's Note: This clause lists impacts to existing entities and interfaces.</w:t>
        </w:r>
      </w:ins>
    </w:p>
    <w:p w14:paraId="7DB98EB1" w14:textId="77777777" w:rsidR="00A40C73" w:rsidRPr="003E094A" w:rsidRDefault="00A40C73" w:rsidP="00A40C73">
      <w:pPr>
        <w:rPr>
          <w:ins w:id="2180" w:author="S2-2204975" w:date="2022-05-20T10:22:00Z"/>
          <w:rFonts w:eastAsia="MS Mincho"/>
        </w:rPr>
      </w:pPr>
    </w:p>
    <w:p w14:paraId="52A4074C" w14:textId="046EA09E" w:rsidR="00A40C73" w:rsidRPr="004D05EC" w:rsidRDefault="00A40C73" w:rsidP="009D0F46">
      <w:pPr>
        <w:pStyle w:val="2"/>
        <w:rPr>
          <w:ins w:id="2181" w:author="S2-2204975" w:date="2022-05-20T10:22:00Z"/>
          <w:lang w:eastAsia="zh-CN"/>
        </w:rPr>
      </w:pPr>
      <w:bookmarkStart w:id="2182" w:name="_Toc104285023"/>
      <w:ins w:id="2183" w:author="S2-2204975" w:date="2022-05-20T10:22:00Z">
        <w:r>
          <w:rPr>
            <w:lang w:eastAsia="zh-CN"/>
          </w:rPr>
          <w:lastRenderedPageBreak/>
          <w:t>6.</w:t>
        </w:r>
      </w:ins>
      <w:ins w:id="2184" w:author="Rapporteur" w:date="2022-05-20T10:23:00Z">
        <w:r>
          <w:rPr>
            <w:lang w:eastAsia="zh-CN"/>
          </w:rPr>
          <w:t>20</w:t>
        </w:r>
      </w:ins>
      <w:ins w:id="2185" w:author="S2-2204975" w:date="2022-05-20T10:22:00Z">
        <w:r>
          <w:rPr>
            <w:lang w:eastAsia="zh-CN"/>
          </w:rPr>
          <w:tab/>
          <w:t>Solution #</w:t>
        </w:r>
      </w:ins>
      <w:ins w:id="2186" w:author="Rapporteur" w:date="2022-05-20T10:23:00Z">
        <w:r>
          <w:rPr>
            <w:lang w:eastAsia="zh-CN"/>
          </w:rPr>
          <w:t>20</w:t>
        </w:r>
      </w:ins>
      <w:ins w:id="2187" w:author="S2-2204975" w:date="2022-05-20T10:22:00Z">
        <w:r>
          <w:rPr>
            <w:lang w:eastAsia="zh-CN"/>
          </w:rPr>
          <w:t xml:space="preserve">: </w:t>
        </w:r>
      </w:ins>
      <w:ins w:id="2188" w:author="Rapporteur" w:date="2022-05-25T07:44:00Z">
        <w:r w:rsidR="00836A6E">
          <w:rPr>
            <w:lang w:eastAsia="zh-CN"/>
          </w:rPr>
          <w:t>S</w:t>
        </w:r>
        <w:bookmarkStart w:id="2189" w:name="_GoBack"/>
        <w:bookmarkEnd w:id="2189"/>
        <w:r w:rsidR="00836A6E" w:rsidRPr="00836A6E">
          <w:rPr>
            <w:lang w:eastAsia="zh-CN"/>
          </w:rPr>
          <w:t>olution on signalling scalability issues for large VN groups with lots of devices into account</w:t>
        </w:r>
      </w:ins>
      <w:ins w:id="2190" w:author="S2-2204975" w:date="2022-05-20T10:22:00Z">
        <w:del w:id="2191" w:author="Rapporteur" w:date="2022-05-25T07:44:00Z">
          <w:r w:rsidDel="00836A6E">
            <w:rPr>
              <w:lang w:eastAsia="zh-CN"/>
            </w:rPr>
            <w:delText>Support Group</w:delText>
          </w:r>
          <w:r w:rsidRPr="004D05EC" w:rsidDel="00836A6E">
            <w:rPr>
              <w:lang w:eastAsia="zh-CN"/>
            </w:rPr>
            <w:delText xml:space="preserve"> service area restriction with </w:delText>
          </w:r>
          <w:r w:rsidDel="00836A6E">
            <w:rPr>
              <w:lang w:eastAsia="zh-CN"/>
            </w:rPr>
            <w:delText>using Area of interesting</w:delText>
          </w:r>
        </w:del>
        <w:bookmarkEnd w:id="2182"/>
      </w:ins>
    </w:p>
    <w:p w14:paraId="79B8D722" w14:textId="3C8BFC61" w:rsidR="00A40C73" w:rsidRDefault="00A40C73" w:rsidP="00A40C73">
      <w:pPr>
        <w:pStyle w:val="3"/>
        <w:rPr>
          <w:ins w:id="2192" w:author="S2-2204975" w:date="2022-05-20T10:22:00Z"/>
          <w:lang w:eastAsia="ko-KR"/>
        </w:rPr>
      </w:pPr>
      <w:bookmarkStart w:id="2193" w:name="_Toc104285024"/>
      <w:ins w:id="2194" w:author="S2-2204975" w:date="2022-05-20T10:22:00Z">
        <w:r>
          <w:rPr>
            <w:lang w:eastAsia="ko-KR"/>
          </w:rPr>
          <w:t>6.</w:t>
        </w:r>
      </w:ins>
      <w:ins w:id="2195" w:author="Rapporteur" w:date="2022-05-20T10:23:00Z">
        <w:r>
          <w:rPr>
            <w:lang w:eastAsia="ko-KR"/>
          </w:rPr>
          <w:t>20</w:t>
        </w:r>
      </w:ins>
      <w:ins w:id="2196" w:author="S2-2204975" w:date="2022-05-20T10:22:00Z">
        <w:r>
          <w:rPr>
            <w:lang w:eastAsia="ko-KR"/>
          </w:rPr>
          <w:t>.1</w:t>
        </w:r>
        <w:r>
          <w:rPr>
            <w:lang w:eastAsia="ko-KR"/>
          </w:rPr>
          <w:tab/>
          <w:t>Introduction</w:t>
        </w:r>
        <w:bookmarkEnd w:id="2193"/>
      </w:ins>
    </w:p>
    <w:p w14:paraId="43221C1A" w14:textId="278EDE3B" w:rsidR="00A40C73" w:rsidRDefault="00A40C73" w:rsidP="00A40C73">
      <w:pPr>
        <w:rPr>
          <w:ins w:id="2197" w:author="S2-2204975" w:date="2022-05-20T10:22:00Z"/>
          <w:rFonts w:eastAsia="MS Mincho"/>
          <w:lang w:val="en-US"/>
        </w:rPr>
      </w:pPr>
      <w:ins w:id="2198" w:author="S2-2204975" w:date="2022-05-20T10:22:00Z">
        <w:r w:rsidRPr="004D05EC">
          <w:rPr>
            <w:lang w:eastAsia="zh-CN"/>
          </w:rPr>
          <w:t>This solution is for Key Issue #</w:t>
        </w:r>
        <w:del w:id="2199" w:author="Rapporteur" w:date="2022-05-20T10:25:00Z">
          <w:r w:rsidRPr="004D05EC" w:rsidDel="00A40C73">
            <w:rPr>
              <w:lang w:eastAsia="zh-CN"/>
            </w:rPr>
            <w:delText>1</w:delText>
          </w:r>
        </w:del>
      </w:ins>
      <w:ins w:id="2200" w:author="Rapporteur" w:date="2022-05-20T10:25:00Z">
        <w:r>
          <w:rPr>
            <w:lang w:eastAsia="zh-CN"/>
          </w:rPr>
          <w:t>4</w:t>
        </w:r>
      </w:ins>
      <w:ins w:id="2201" w:author="S2-2204975" w:date="2022-05-20T10:22:00Z">
        <w:r w:rsidRPr="004D05EC">
          <w:rPr>
            <w:lang w:eastAsia="zh-CN"/>
          </w:rPr>
          <w:t xml:space="preserve">, </w:t>
        </w:r>
        <w:r>
          <w:t xml:space="preserve">it addresses particularly how to enforce the service area restriction for a group of UEs. Particular, the solution focus on the </w:t>
        </w:r>
        <w:r>
          <w:rPr>
            <w:lang w:val="en-US"/>
          </w:rPr>
          <w:t>scalability issue in the KI#</w:t>
        </w:r>
        <w:del w:id="2202" w:author="Rapporteur" w:date="2022-05-20T10:25:00Z">
          <w:r w:rsidDel="00A40C73">
            <w:rPr>
              <w:lang w:val="en-US"/>
            </w:rPr>
            <w:delText>1</w:delText>
          </w:r>
        </w:del>
      </w:ins>
      <w:ins w:id="2203" w:author="Rapporteur" w:date="2022-05-20T10:25:00Z">
        <w:r>
          <w:rPr>
            <w:lang w:val="en-US"/>
          </w:rPr>
          <w:t>4</w:t>
        </w:r>
      </w:ins>
      <w:ins w:id="2204" w:author="S2-2204975" w:date="2022-05-20T10:22:00Z">
        <w:r>
          <w:rPr>
            <w:lang w:val="en-US"/>
          </w:rPr>
          <w:t>.</w:t>
        </w:r>
      </w:ins>
    </w:p>
    <w:p w14:paraId="0E9CE8E4" w14:textId="77777777" w:rsidR="00A40C73" w:rsidRPr="001F58EA" w:rsidRDefault="00A40C73" w:rsidP="00A40C73">
      <w:pPr>
        <w:pStyle w:val="B2"/>
        <w:rPr>
          <w:ins w:id="2205" w:author="S2-2204975" w:date="2022-05-20T10:22:00Z"/>
          <w:lang w:val="en-US"/>
        </w:rPr>
      </w:pPr>
      <w:ins w:id="2206" w:author="S2-2204975" w:date="2022-05-20T10:22:00Z">
        <w:r w:rsidRPr="001F58EA">
          <w:rPr>
            <w:lang w:val="en-US"/>
          </w:rPr>
          <w:t>-</w:t>
        </w:r>
        <w:r w:rsidRPr="001F58EA">
          <w:rPr>
            <w:lang w:val="en-US"/>
          </w:rPr>
          <w:tab/>
          <w:t>How to manage communication among the UE group members when they are served by different UPFs and different SMFs including the case of UE(s) mobility</w:t>
        </w:r>
        <w:r w:rsidRPr="00A40C73">
          <w:rPr>
            <w:lang w:val="en-US"/>
          </w:rPr>
          <w:t>, this needs to take the signaling scalability issues for large VN groups with lots of devices into account.</w:t>
        </w:r>
      </w:ins>
    </w:p>
    <w:p w14:paraId="349F2555" w14:textId="77777777" w:rsidR="00A40C73" w:rsidRDefault="00A40C73" w:rsidP="00A40C73">
      <w:pPr>
        <w:rPr>
          <w:ins w:id="2207" w:author="S2-2204975" w:date="2022-05-20T10:22:00Z"/>
          <w:lang w:eastAsia="zh-CN"/>
        </w:rPr>
      </w:pPr>
      <w:ins w:id="2208" w:author="S2-2204975" w:date="2022-05-20T10:22:00Z">
        <w:r>
          <w:rPr>
            <w:lang w:eastAsia="zh-CN"/>
          </w:rPr>
          <w:t>From the R16, there is a condition for the VN.</w:t>
        </w:r>
      </w:ins>
    </w:p>
    <w:p w14:paraId="5867F1B0" w14:textId="77777777" w:rsidR="00A40C73" w:rsidRPr="001B7C50" w:rsidRDefault="00A40C73" w:rsidP="00A40C73">
      <w:pPr>
        <w:pStyle w:val="B1"/>
        <w:rPr>
          <w:ins w:id="2209" w:author="S2-2204975" w:date="2022-05-20T10:22:00Z"/>
        </w:rPr>
      </w:pPr>
      <w:ins w:id="2210" w:author="S2-2204975" w:date="2022-05-20T10:22:00Z">
        <w:r w:rsidRPr="001B7C50">
          <w:t>-</w:t>
        </w:r>
        <w:r w:rsidRPr="001B7C50">
          <w:tab/>
          <w:t>When N19 is used, there is a full mesh of N19 tunnels between UPFs serving the 5G VN group;</w:t>
        </w:r>
      </w:ins>
    </w:p>
    <w:p w14:paraId="26AFD58A" w14:textId="77777777" w:rsidR="00A40C73" w:rsidRDefault="00A40C73" w:rsidP="00A40C73">
      <w:pPr>
        <w:rPr>
          <w:ins w:id="2211" w:author="S2-2204975" w:date="2022-05-20T10:22:00Z"/>
          <w:lang w:eastAsia="zh-CN"/>
        </w:rPr>
      </w:pPr>
      <w:ins w:id="2212" w:author="S2-2204975" w:date="2022-05-20T10:22:00Z">
        <w:r w:rsidRPr="00391DC2">
          <w:rPr>
            <w:rFonts w:hint="eastAsia"/>
            <w:lang w:eastAsia="zh-CN"/>
          </w:rPr>
          <w:t>W</w:t>
        </w:r>
        <w:r w:rsidRPr="00391DC2">
          <w:rPr>
            <w:lang w:eastAsia="zh-CN"/>
          </w:rPr>
          <w:t xml:space="preserve">hen there are multiple </w:t>
        </w:r>
        <w:r>
          <w:rPr>
            <w:lang w:eastAsia="zh-CN"/>
          </w:rPr>
          <w:t>SMFs/UPFs, if the full mesh mechanism is used, there are more C/U-plane connections.</w:t>
        </w:r>
      </w:ins>
    </w:p>
    <w:p w14:paraId="429FD87D" w14:textId="77777777" w:rsidR="00A40C73" w:rsidRDefault="00A40C73" w:rsidP="00A40C73">
      <w:pPr>
        <w:rPr>
          <w:ins w:id="2213" w:author="S2-2204975" w:date="2022-05-20T10:22:00Z"/>
          <w:lang w:eastAsia="zh-CN"/>
        </w:rPr>
      </w:pPr>
      <w:ins w:id="2214" w:author="S2-2204975" w:date="2022-05-20T10:22:00Z">
        <w:r>
          <w:rPr>
            <w:lang w:eastAsia="zh-CN"/>
          </w:rPr>
          <w:t xml:space="preserve">e.g. there are M SMFs and N UPFs, with the full mesh topology, the </w:t>
        </w:r>
      </w:ins>
    </w:p>
    <w:p w14:paraId="09410696" w14:textId="33ADB67F" w:rsidR="00A40C73" w:rsidRDefault="00A40C73">
      <w:pPr>
        <w:pStyle w:val="B1"/>
        <w:rPr>
          <w:ins w:id="2215" w:author="S2-2204975" w:date="2022-05-20T10:22:00Z"/>
        </w:rPr>
        <w:pPrChange w:id="2216" w:author="S2-2204975" w:date="2022-05-24T10:02:00Z">
          <w:pPr/>
        </w:pPrChange>
      </w:pPr>
      <w:ins w:id="2217" w:author="S2-2204975" w:date="2022-05-20T10:22:00Z">
        <w:r>
          <w:t>-</w:t>
        </w:r>
      </w:ins>
      <w:ins w:id="2218" w:author="S2-2204975" w:date="2022-05-24T10:02:00Z">
        <w:r w:rsidR="00C436DC" w:rsidRPr="001B7C50">
          <w:tab/>
        </w:r>
      </w:ins>
      <w:ins w:id="2219" w:author="S2-2204975" w:date="2022-05-20T10:22:00Z">
        <w:r>
          <w:t>signalling connection between SMFs is, = M * (M-1) / 2</w:t>
        </w:r>
      </w:ins>
    </w:p>
    <w:p w14:paraId="1EA64D6F" w14:textId="4D6211D4" w:rsidR="00A40C73" w:rsidRDefault="00A40C73">
      <w:pPr>
        <w:pStyle w:val="B1"/>
        <w:rPr>
          <w:ins w:id="2220" w:author="S2-2204975" w:date="2022-05-20T10:22:00Z"/>
        </w:rPr>
        <w:pPrChange w:id="2221" w:author="S2-2204975" w:date="2022-05-24T10:02:00Z">
          <w:pPr/>
        </w:pPrChange>
      </w:pPr>
      <w:ins w:id="2222" w:author="S2-2204975" w:date="2022-05-20T10:22:00Z">
        <w:r>
          <w:t>-</w:t>
        </w:r>
      </w:ins>
      <w:ins w:id="2223" w:author="S2-2204975" w:date="2022-05-24T10:02:00Z">
        <w:r w:rsidR="00C436DC" w:rsidRPr="001B7C50">
          <w:tab/>
        </w:r>
      </w:ins>
      <w:ins w:id="2224" w:author="S2-2204975" w:date="2022-05-20T10:22:00Z">
        <w:r>
          <w:t>number of N19 tunnels is, = N * (N-1)/2</w:t>
        </w:r>
      </w:ins>
    </w:p>
    <w:p w14:paraId="6CF563DA" w14:textId="77777777" w:rsidR="00A40C73" w:rsidRDefault="00A40C73" w:rsidP="00A40C73">
      <w:pPr>
        <w:rPr>
          <w:ins w:id="2225" w:author="S2-2204975" w:date="2022-05-20T10:22:00Z"/>
          <w:lang w:eastAsia="zh-CN"/>
        </w:rPr>
      </w:pPr>
      <w:ins w:id="2226" w:author="S2-2204975" w:date="2022-05-20T10:22:00Z">
        <w:r>
          <w:rPr>
            <w:lang w:eastAsia="zh-CN"/>
          </w:rPr>
          <w:t xml:space="preserve">From the following figure, when the number of node (e.g. SMF/UPF) exceeds 4, the star topology </w:t>
        </w:r>
        <w:r w:rsidRPr="003519B2">
          <w:rPr>
            <w:lang w:eastAsia="zh-CN"/>
          </w:rPr>
          <w:t>has more advantages</w:t>
        </w:r>
        <w:r>
          <w:rPr>
            <w:lang w:eastAsia="zh-CN"/>
          </w:rPr>
          <w:t>.</w:t>
        </w:r>
      </w:ins>
    </w:p>
    <w:p w14:paraId="1D049BCE" w14:textId="73D293AB" w:rsidR="00A40C73" w:rsidRPr="007A3900" w:rsidRDefault="00A40C73">
      <w:pPr>
        <w:pStyle w:val="TH"/>
        <w:rPr>
          <w:ins w:id="2227" w:author="S2-2204975" w:date="2022-05-20T10:22:00Z"/>
          <w:lang w:eastAsia="zh-CN"/>
        </w:rPr>
        <w:pPrChange w:id="2228" w:author="Rapporteur" w:date="2022-05-24T09:47:00Z">
          <w:pPr>
            <w:jc w:val="center"/>
          </w:pPr>
        </w:pPrChange>
      </w:pPr>
      <w:ins w:id="2229" w:author="S2-2204975" w:date="2022-05-20T10:22:00Z">
        <w:r w:rsidRPr="007E41BE">
          <w:rPr>
            <w:noProof/>
            <w:lang w:val="en-US" w:eastAsia="ko-KR"/>
          </w:rPr>
          <w:drawing>
            <wp:inline distT="0" distB="0" distL="0" distR="0" wp14:anchorId="18B6B634" wp14:editId="0315BBCF">
              <wp:extent cx="5673090" cy="2142490"/>
              <wp:effectExtent l="0" t="0" r="3810" b="10160"/>
              <wp:docPr id="4" name="차트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14:paraId="54DA002E" w14:textId="77777777" w:rsidR="00A40C73" w:rsidRDefault="00A40C73" w:rsidP="00A40C73">
      <w:pPr>
        <w:rPr>
          <w:ins w:id="2230" w:author="S2-2204975" w:date="2022-05-20T10:22:00Z"/>
          <w:lang w:eastAsia="zh-CN"/>
        </w:rPr>
      </w:pPr>
    </w:p>
    <w:p w14:paraId="4A45D674" w14:textId="77777777" w:rsidR="00A40C73" w:rsidRDefault="00A40C73" w:rsidP="00A40C73">
      <w:pPr>
        <w:rPr>
          <w:ins w:id="2231" w:author="S2-2204975" w:date="2022-05-20T10:22:00Z"/>
          <w:lang w:eastAsia="zh-CN"/>
        </w:rPr>
      </w:pPr>
      <w:ins w:id="2232" w:author="S2-2204975" w:date="2022-05-20T10:22:00Z">
        <w:r>
          <w:rPr>
            <w:lang w:eastAsia="zh-CN"/>
          </w:rPr>
          <w:t>So there is a need to r</w:t>
        </w:r>
        <w:r w:rsidRPr="00CB40B1">
          <w:rPr>
            <w:lang w:eastAsia="zh-CN"/>
          </w:rPr>
          <w:t>educe the number of interfaces from the square of the number of nodes to a linear relationship of the number of nodes</w:t>
        </w:r>
        <w:r>
          <w:rPr>
            <w:lang w:eastAsia="zh-CN"/>
          </w:rPr>
          <w:t>.</w:t>
        </w:r>
      </w:ins>
    </w:p>
    <w:p w14:paraId="7440EFA3" w14:textId="77777777" w:rsidR="00A40C73" w:rsidRDefault="00A40C73" w:rsidP="00A40C73">
      <w:pPr>
        <w:rPr>
          <w:ins w:id="2233" w:author="S2-2204975" w:date="2022-05-20T10:22:00Z"/>
          <w:lang w:eastAsia="zh-CN"/>
        </w:rPr>
      </w:pPr>
      <w:ins w:id="2234" w:author="S2-2204975" w:date="2022-05-20T10:22:00Z">
        <w:r>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ins>
    </w:p>
    <w:p w14:paraId="7A3635B3" w14:textId="77777777" w:rsidR="00A40C73" w:rsidRDefault="00A40C73">
      <w:pPr>
        <w:pStyle w:val="TH"/>
        <w:rPr>
          <w:ins w:id="2235" w:author="S2-2204975" w:date="2022-05-20T10:22:00Z"/>
        </w:rPr>
        <w:pPrChange w:id="2236" w:author="Rapporteur" w:date="2022-05-24T09:48:00Z">
          <w:pPr>
            <w:jc w:val="center"/>
          </w:pPr>
        </w:pPrChange>
      </w:pPr>
      <w:ins w:id="2237" w:author="S2-2204975" w:date="2022-05-20T10:22:00Z">
        <w:r>
          <w:object w:dxaOrig="6265" w:dyaOrig="2869" w14:anchorId="3478B924">
            <v:shape id="_x0000_i1061" type="#_x0000_t75" style="width:258.85pt;height:118.2pt" o:ole="">
              <v:imagedata r:id="rId89" o:title=""/>
            </v:shape>
            <o:OLEObject Type="Embed" ProgID="Visio.Drawing.15" ShapeID="_x0000_i1061" DrawAspect="Content" ObjectID="_1714969928" r:id="rId90"/>
          </w:object>
        </w:r>
      </w:ins>
    </w:p>
    <w:p w14:paraId="0CB70D0A" w14:textId="77777777" w:rsidR="00A40C73" w:rsidRDefault="00A40C73" w:rsidP="00A40C73">
      <w:pPr>
        <w:pStyle w:val="EditorsNote"/>
        <w:rPr>
          <w:ins w:id="2238" w:author="S2-2204975" w:date="2022-05-20T10:22:00Z"/>
        </w:rPr>
      </w:pPr>
      <w:ins w:id="2239" w:author="S2-2204975" w:date="2022-05-20T10:22:00Z">
        <w:r w:rsidRPr="009C5119">
          <w:t>Editor’s Note: it is FFS whether the single relay SMF and relay UPF induce some single point of failure that would prevent any inter UPF traffic to take place.</w:t>
        </w:r>
      </w:ins>
    </w:p>
    <w:p w14:paraId="657BF998" w14:textId="77777777" w:rsidR="00A40C73" w:rsidRDefault="00A40C73" w:rsidP="00A40C73">
      <w:pPr>
        <w:pStyle w:val="EditorsNote"/>
        <w:rPr>
          <w:ins w:id="2240" w:author="S2-2204975" w:date="2022-05-20T10:22:00Z"/>
          <w:lang w:eastAsia="zh-CN"/>
        </w:rPr>
      </w:pPr>
      <w:ins w:id="2241" w:author="S2-2204975" w:date="2022-05-20T10:22:00Z">
        <w:r w:rsidRPr="009C5119">
          <w:t xml:space="preserve">Editor’s Note: </w:t>
        </w:r>
        <w:r>
          <w:t xml:space="preserve"> it is FFS whether a Relay UPF can reject some inter UPF link establishment due to potential user plane overload at Relay UPF (which may need to handle a higher traffic load than PSA UPF(s))</w:t>
        </w:r>
      </w:ins>
    </w:p>
    <w:p w14:paraId="60232890" w14:textId="77777777" w:rsidR="00A40C73" w:rsidRPr="008D7305" w:rsidRDefault="00A40C73" w:rsidP="00A40C73">
      <w:pPr>
        <w:rPr>
          <w:ins w:id="2242" w:author="S2-2204975" w:date="2022-05-20T10:22:00Z"/>
        </w:rPr>
      </w:pPr>
    </w:p>
    <w:p w14:paraId="3FD80F2E" w14:textId="27A6F876" w:rsidR="00A40C73" w:rsidRPr="00545E10" w:rsidRDefault="00A40C73" w:rsidP="00A40C73">
      <w:pPr>
        <w:pStyle w:val="3"/>
        <w:rPr>
          <w:ins w:id="2243" w:author="S2-2204975" w:date="2022-05-20T10:22:00Z"/>
          <w:lang w:eastAsia="ko-KR"/>
        </w:rPr>
      </w:pPr>
      <w:bookmarkStart w:id="2244" w:name="_Toc104285025"/>
      <w:ins w:id="2245" w:author="S2-2204975" w:date="2022-05-20T10:22:00Z">
        <w:r w:rsidRPr="00545E10">
          <w:rPr>
            <w:lang w:eastAsia="ko-KR"/>
          </w:rPr>
          <w:t>6.</w:t>
        </w:r>
      </w:ins>
      <w:ins w:id="2246" w:author="Rapporteur" w:date="2022-05-20T10:25:00Z">
        <w:r>
          <w:rPr>
            <w:lang w:eastAsia="ko-KR"/>
          </w:rPr>
          <w:t>20</w:t>
        </w:r>
      </w:ins>
      <w:ins w:id="2247" w:author="S2-2204975" w:date="2022-05-20T10:22:00Z">
        <w:r w:rsidRPr="00545E10">
          <w:rPr>
            <w:lang w:eastAsia="ko-KR"/>
          </w:rPr>
          <w:t>.2</w:t>
        </w:r>
        <w:r w:rsidRPr="00545E10">
          <w:rPr>
            <w:lang w:eastAsia="ko-KR"/>
          </w:rPr>
          <w:tab/>
          <w:t>Functional Description</w:t>
        </w:r>
        <w:bookmarkEnd w:id="2244"/>
      </w:ins>
    </w:p>
    <w:p w14:paraId="5ECB1CA5" w14:textId="77777777" w:rsidR="00A40C73" w:rsidRPr="00775082" w:rsidRDefault="00A40C73" w:rsidP="00A40C73">
      <w:pPr>
        <w:rPr>
          <w:ins w:id="2248" w:author="S2-2204975" w:date="2022-05-20T10:22:00Z"/>
          <w:lang w:eastAsia="zh-CN"/>
        </w:rPr>
      </w:pPr>
      <w:ins w:id="2249" w:author="S2-2204975" w:date="2022-05-20T10:22:00Z">
        <w:r w:rsidRPr="00775082">
          <w:rPr>
            <w:lang w:eastAsia="zh-CN"/>
          </w:rPr>
          <w:t xml:space="preserve">When the relay-SMF is needed, there </w:t>
        </w:r>
        <w:r>
          <w:rPr>
            <w:lang w:eastAsia="zh-CN"/>
          </w:rPr>
          <w:t>is</w:t>
        </w:r>
        <w:r w:rsidRPr="00775082">
          <w:rPr>
            <w:lang w:eastAsia="zh-CN"/>
          </w:rPr>
          <w:t xml:space="preserve"> one relay-SMF</w:t>
        </w:r>
        <w:r>
          <w:rPr>
            <w:lang w:eastAsia="zh-CN"/>
          </w:rPr>
          <w:t>/UPF</w:t>
        </w:r>
        <w:r w:rsidRPr="00775082">
          <w:rPr>
            <w:lang w:eastAsia="zh-CN"/>
          </w:rPr>
          <w:t xml:space="preserve"> for each VN</w:t>
        </w:r>
        <w:r>
          <w:rPr>
            <w:lang w:eastAsia="zh-CN"/>
          </w:rPr>
          <w:t xml:space="preserve"> Group</w:t>
        </w:r>
        <w:r w:rsidRPr="00775082">
          <w:rPr>
            <w:lang w:eastAsia="zh-CN"/>
          </w:rPr>
          <w:t>.</w:t>
        </w:r>
      </w:ins>
    </w:p>
    <w:p w14:paraId="3116C3FA" w14:textId="77777777" w:rsidR="00A40C73" w:rsidRPr="00775082" w:rsidRDefault="00A40C73" w:rsidP="00A40C73">
      <w:pPr>
        <w:rPr>
          <w:ins w:id="2250" w:author="S2-2204975" w:date="2022-05-20T10:22:00Z"/>
          <w:lang w:eastAsia="zh-CN"/>
        </w:rPr>
      </w:pPr>
      <w:ins w:id="2251" w:author="S2-2204975" w:date="2022-05-20T10:22:00Z">
        <w:r w:rsidRPr="00775082">
          <w:rPr>
            <w:rFonts w:hint="eastAsia"/>
            <w:lang w:eastAsia="zh-CN"/>
          </w:rPr>
          <w:t>T</w:t>
        </w:r>
        <w:r w:rsidRPr="00775082">
          <w:rPr>
            <w:lang w:eastAsia="zh-CN"/>
          </w:rPr>
          <w:t>here are 3 functionality for this solution:</w:t>
        </w:r>
      </w:ins>
    </w:p>
    <w:p w14:paraId="03F00F78" w14:textId="31D0D365" w:rsidR="007A3DCB" w:rsidRPr="00775082" w:rsidRDefault="007A3DCB" w:rsidP="007A3DCB">
      <w:pPr>
        <w:rPr>
          <w:ins w:id="2252" w:author="S2-2204975" w:date="2022-05-24T11:35:00Z"/>
          <w:lang w:eastAsia="zh-CN"/>
        </w:rPr>
      </w:pPr>
      <w:ins w:id="2253" w:author="S2-2204975" w:date="2022-05-24T11:36:00Z">
        <w:r>
          <w:rPr>
            <w:lang w:eastAsia="zh-CN"/>
          </w:rPr>
          <w:t>1)</w:t>
        </w:r>
      </w:ins>
      <w:ins w:id="2254" w:author="S2-2204975" w:date="2022-05-24T11:37:00Z">
        <w:r>
          <w:rPr>
            <w:lang w:eastAsia="zh-CN"/>
          </w:rPr>
          <w:t xml:space="preserve"> </w:t>
        </w:r>
      </w:ins>
      <w:ins w:id="2255" w:author="S2-2204975" w:date="2022-05-24T11:36:00Z">
        <w:r w:rsidRPr="00775082">
          <w:rPr>
            <w:lang w:eastAsia="zh-CN"/>
          </w:rPr>
          <w:t>Relay-SMF discovery</w:t>
        </w:r>
      </w:ins>
    </w:p>
    <w:p w14:paraId="49E6F2C8" w14:textId="77777777" w:rsidR="00A40C73" w:rsidRPr="00775082" w:rsidRDefault="00A40C73" w:rsidP="00A40C73">
      <w:pPr>
        <w:rPr>
          <w:ins w:id="2256" w:author="S2-2204975" w:date="2022-05-20T10:22:00Z"/>
          <w:lang w:eastAsia="zh-CN"/>
        </w:rPr>
      </w:pPr>
      <w:ins w:id="2257" w:author="S2-2204975" w:date="2022-05-20T10:22:00Z">
        <w:r w:rsidRPr="00775082">
          <w:rPr>
            <w:lang w:eastAsia="zh-CN"/>
          </w:rPr>
          <w:t>There are two mechanism for relay-SMF discovery</w:t>
        </w:r>
      </w:ins>
    </w:p>
    <w:p w14:paraId="3A20FC4D" w14:textId="7AD4283B" w:rsidR="00C436DC" w:rsidRDefault="00C436DC" w:rsidP="00C436DC">
      <w:pPr>
        <w:pStyle w:val="B1"/>
        <w:rPr>
          <w:ins w:id="2258" w:author="S2-2204975" w:date="2022-05-24T10:02:00Z"/>
        </w:rPr>
      </w:pPr>
      <w:ins w:id="2259" w:author="S2-2204975" w:date="2022-05-24T10:02:00Z">
        <w:r>
          <w:t>-</w:t>
        </w:r>
        <w:r w:rsidRPr="001B7C50">
          <w:tab/>
        </w:r>
        <w:r w:rsidRPr="00775082">
          <w:t>Pre-configured in SMF. The operator know the star topology is needed, the SMF supporting VN is pre-configured with pair (DNN/S-NSSAI, relay-SMF). The DNN-S-NSSAI is used for VN.</w:t>
        </w:r>
      </w:ins>
    </w:p>
    <w:p w14:paraId="65F1E422" w14:textId="77777777" w:rsidR="00C436DC" w:rsidRPr="00775082" w:rsidRDefault="00C436DC" w:rsidP="00C436DC">
      <w:pPr>
        <w:pStyle w:val="B1"/>
        <w:rPr>
          <w:ins w:id="2260" w:author="S2-2204975" w:date="2022-05-24T10:03:00Z"/>
        </w:rPr>
      </w:pPr>
      <w:ins w:id="2261" w:author="S2-2204975" w:date="2022-05-24T10:02:00Z">
        <w:r>
          <w:t>-</w:t>
        </w:r>
        <w:r w:rsidRPr="001B7C50">
          <w:tab/>
        </w:r>
      </w:ins>
      <w:ins w:id="2262" w:author="S2-2204975" w:date="2022-05-24T10:03:00Z">
        <w:r w:rsidRPr="00775082">
          <w:t>Via NRF. The relay-SMF register itself in NRF as relay-SMF for the VN. SMF can check the relay-SMF with DNN/S-NSSAI used for the VN.</w:t>
        </w:r>
      </w:ins>
    </w:p>
    <w:p w14:paraId="168B4405" w14:textId="5C089773" w:rsidR="007A3DCB" w:rsidRPr="00775082" w:rsidRDefault="007A3DCB" w:rsidP="007A3DCB">
      <w:pPr>
        <w:rPr>
          <w:ins w:id="2263" w:author="S2-2204975" w:date="2022-05-24T11:36:00Z"/>
          <w:lang w:eastAsia="zh-CN"/>
        </w:rPr>
      </w:pPr>
      <w:ins w:id="2264" w:author="S2-2204975" w:date="2022-05-24T11:36:00Z">
        <w:r>
          <w:rPr>
            <w:lang w:eastAsia="zh-CN"/>
          </w:rPr>
          <w:t>2)</w:t>
        </w:r>
      </w:ins>
      <w:ins w:id="2265" w:author="S2-2204975" w:date="2022-05-24T11:37:00Z">
        <w:r>
          <w:rPr>
            <w:lang w:eastAsia="zh-CN"/>
          </w:rPr>
          <w:t xml:space="preserve"> </w:t>
        </w:r>
        <w:r w:rsidRPr="00775082">
          <w:rPr>
            <w:lang w:eastAsia="zh-CN"/>
          </w:rPr>
          <w:t>Routing information exchange</w:t>
        </w:r>
      </w:ins>
    </w:p>
    <w:p w14:paraId="6616697B" w14:textId="77777777" w:rsidR="00C436DC" w:rsidRDefault="00C436DC" w:rsidP="00C436DC">
      <w:pPr>
        <w:pStyle w:val="B1"/>
        <w:rPr>
          <w:ins w:id="2266" w:author="S2-2204975" w:date="2022-05-24T10:04:00Z"/>
        </w:rPr>
      </w:pPr>
      <w:ins w:id="2267" w:author="S2-2204975" w:date="2022-05-24T10:04:00Z">
        <w:r>
          <w:t>-</w:t>
        </w:r>
        <w:r w:rsidRPr="001B7C50">
          <w:tab/>
        </w:r>
        <w:r>
          <w:t>When a SMF start to serve the VN (from 1</w:t>
        </w:r>
        <w:r w:rsidRPr="00773F36">
          <w:t>st</w:t>
        </w:r>
        <w:r>
          <w:t xml:space="preserve"> PDU session for the VN is established), it discover the relay-SMF and register itself for the VN in NRF</w:t>
        </w:r>
        <w:r w:rsidRPr="0027014E">
          <w:t>.</w:t>
        </w:r>
      </w:ins>
    </w:p>
    <w:p w14:paraId="55D193AA" w14:textId="2857C24E" w:rsidR="00C436DC" w:rsidRPr="00775082" w:rsidRDefault="00C436DC" w:rsidP="00C436DC">
      <w:pPr>
        <w:pStyle w:val="B1"/>
        <w:rPr>
          <w:ins w:id="2268" w:author="S2-2204975" w:date="2022-05-24T10:04:00Z"/>
        </w:rPr>
      </w:pPr>
      <w:ins w:id="2269" w:author="S2-2204975" w:date="2022-05-24T10:04:00Z">
        <w:r>
          <w:t>-</w:t>
        </w:r>
        <w:r w:rsidRPr="001B7C50">
          <w:tab/>
        </w:r>
        <w:r>
          <w:t>The SMF send the routing information to the relay-SMF, i.e. IP address. MAC address for the PDU session.</w:t>
        </w:r>
      </w:ins>
    </w:p>
    <w:p w14:paraId="53971E78" w14:textId="77777777" w:rsidR="00C436DC" w:rsidRDefault="00C436DC" w:rsidP="00C436DC">
      <w:pPr>
        <w:pStyle w:val="B1"/>
        <w:rPr>
          <w:ins w:id="2270" w:author="S2-2204975" w:date="2022-05-24T10:04:00Z"/>
        </w:rPr>
      </w:pPr>
      <w:ins w:id="2271" w:author="S2-2204975" w:date="2022-05-24T10:04:00Z">
        <w:r>
          <w:t>-</w:t>
        </w:r>
        <w:r w:rsidRPr="001B7C50">
          <w:tab/>
        </w:r>
        <w:r>
          <w:t>When MAC address detected, no more valid, the SMF indicate the relay-SMF the change.</w:t>
        </w:r>
      </w:ins>
    </w:p>
    <w:p w14:paraId="114AB885" w14:textId="77777777" w:rsidR="00C436DC" w:rsidRDefault="00C436DC" w:rsidP="00C436DC">
      <w:pPr>
        <w:pStyle w:val="B1"/>
        <w:rPr>
          <w:ins w:id="2272" w:author="S2-2204975" w:date="2022-05-24T10:05:00Z"/>
        </w:rPr>
      </w:pPr>
      <w:ins w:id="2273" w:author="S2-2204975" w:date="2022-05-24T10:04:00Z">
        <w:r>
          <w:t>-</w:t>
        </w:r>
        <w:r w:rsidRPr="001B7C50">
          <w:tab/>
        </w:r>
      </w:ins>
      <w:ins w:id="2274" w:author="S2-2204975" w:date="2022-05-24T10:05:00Z">
        <w:r>
          <w:t>When PDU session is released, the SMF indicate the relay-SMF to remove the related address.</w:t>
        </w:r>
      </w:ins>
    </w:p>
    <w:p w14:paraId="118C4328" w14:textId="77777777" w:rsidR="00A40C73" w:rsidRPr="00B646EF" w:rsidRDefault="00A40C73" w:rsidP="00A40C73">
      <w:pPr>
        <w:pStyle w:val="NO"/>
        <w:rPr>
          <w:ins w:id="2275" w:author="S2-2204975" w:date="2022-05-20T10:22:00Z"/>
          <w:lang w:eastAsia="zh-CN"/>
        </w:rPr>
      </w:pPr>
      <w:ins w:id="2276" w:author="S2-2204975" w:date="2022-05-20T10:22:00Z">
        <w:r w:rsidRPr="00545E10">
          <w:t>NOTE:</w:t>
        </w:r>
        <w:r w:rsidRPr="00545E10">
          <w:tab/>
        </w:r>
        <w:r>
          <w:t>The relay-SMF does not need to send the routing information of this SMF to other SMFs for this VN</w:t>
        </w:r>
        <w:r w:rsidRPr="00545E10">
          <w:t>.</w:t>
        </w:r>
      </w:ins>
    </w:p>
    <w:p w14:paraId="5653D10D" w14:textId="2CC184EC" w:rsidR="00C436DC" w:rsidRDefault="00C436DC" w:rsidP="00C436DC">
      <w:pPr>
        <w:pStyle w:val="B1"/>
        <w:rPr>
          <w:ins w:id="2277" w:author="S2-2204975" w:date="2022-05-24T10:05:00Z"/>
        </w:rPr>
      </w:pPr>
      <w:ins w:id="2278" w:author="S2-2204975" w:date="2022-05-24T10:05:00Z">
        <w:r>
          <w:t>-</w:t>
        </w:r>
        <w:r w:rsidRPr="001B7C50">
          <w:tab/>
        </w:r>
        <w:r>
          <w:t>When all the PDU session for the VN are release in one SMF, the SMF release the N19 between UPF controlled by the SMF and relay-UPF.</w:t>
        </w:r>
      </w:ins>
    </w:p>
    <w:p w14:paraId="6887C40D" w14:textId="75D5A3AE" w:rsidR="00C436DC" w:rsidRDefault="00C436DC" w:rsidP="00C436DC">
      <w:pPr>
        <w:pStyle w:val="B1"/>
        <w:rPr>
          <w:ins w:id="2279" w:author="S2-2204975" w:date="2022-05-24T10:05:00Z"/>
        </w:rPr>
      </w:pPr>
      <w:ins w:id="2280" w:author="S2-2204975" w:date="2022-05-24T10:05:00Z">
        <w:r>
          <w:t>-</w:t>
        </w:r>
        <w:r w:rsidRPr="001B7C50">
          <w:tab/>
        </w:r>
        <w:r>
          <w:t>For the destination is unknown to SMF, it send to relay-UPF controlled by relay-SMF.</w:t>
        </w:r>
      </w:ins>
    </w:p>
    <w:p w14:paraId="3B7908E1" w14:textId="67B86E29" w:rsidR="00C436DC" w:rsidRDefault="00C436DC" w:rsidP="00C436DC">
      <w:pPr>
        <w:pStyle w:val="B1"/>
        <w:rPr>
          <w:ins w:id="2281" w:author="S2-2204975" w:date="2022-05-24T10:05:00Z"/>
        </w:rPr>
      </w:pPr>
      <w:ins w:id="2282" w:author="S2-2204975" w:date="2022-05-24T10:05:00Z">
        <w:r>
          <w:t>-</w:t>
        </w:r>
        <w:r w:rsidRPr="001B7C50">
          <w:tab/>
        </w:r>
        <w:r>
          <w:t>Because the relay-SMF know all the routing information, it can configure the PDR/FAR in the relay-UPF to forward.</w:t>
        </w:r>
      </w:ins>
    </w:p>
    <w:p w14:paraId="2EB69FE4" w14:textId="0BC77292" w:rsidR="007A3DCB" w:rsidRPr="00775082" w:rsidRDefault="007A3DCB" w:rsidP="007A3DCB">
      <w:pPr>
        <w:rPr>
          <w:ins w:id="2283" w:author="S2-2204975" w:date="2022-05-24T11:37:00Z"/>
          <w:lang w:eastAsia="zh-CN"/>
        </w:rPr>
      </w:pPr>
      <w:ins w:id="2284" w:author="S2-2204975" w:date="2022-05-24T11:37:00Z">
        <w:r>
          <w:rPr>
            <w:lang w:eastAsia="zh-CN"/>
          </w:rPr>
          <w:t xml:space="preserve">3) </w:t>
        </w:r>
        <w:r w:rsidRPr="000E3B63">
          <w:rPr>
            <w:lang w:eastAsia="zh-CN"/>
          </w:rPr>
          <w:t>Co-existence with sol#4.</w:t>
        </w:r>
      </w:ins>
    </w:p>
    <w:p w14:paraId="6591ED3C" w14:textId="77777777" w:rsidR="00A40C73" w:rsidRPr="000E3B63" w:rsidRDefault="00A40C73" w:rsidP="00A40C73">
      <w:pPr>
        <w:rPr>
          <w:ins w:id="2285" w:author="S2-2204975" w:date="2022-05-20T10:22:00Z"/>
          <w:lang w:eastAsia="zh-CN"/>
        </w:rPr>
      </w:pPr>
      <w:ins w:id="2286" w:author="S2-2204975" w:date="2022-05-20T10:22:00Z">
        <w:r w:rsidRPr="000E3B63">
          <w:rPr>
            <w:lang w:eastAsia="zh-CN"/>
          </w:rPr>
          <w:t>In some region, there may be multiple SMFs for the VN, example, in the following figure.</w:t>
        </w:r>
      </w:ins>
    </w:p>
    <w:p w14:paraId="2A46F25C" w14:textId="77777777" w:rsidR="00A40C73" w:rsidRDefault="00A40C73" w:rsidP="00A40C73">
      <w:pPr>
        <w:rPr>
          <w:ins w:id="2287" w:author="S2-2204975" w:date="2022-05-20T10:22:00Z"/>
          <w:lang w:eastAsia="zh-CN"/>
        </w:rPr>
      </w:pPr>
      <w:ins w:id="2288" w:author="S2-2204975" w:date="2022-05-20T10:22:00Z">
        <w:r w:rsidRPr="000E3B63">
          <w:rPr>
            <w:lang w:eastAsia="zh-CN"/>
          </w:rPr>
          <w:t>T</w:t>
        </w:r>
        <w:r w:rsidRPr="000E3B63">
          <w:rPr>
            <w:rFonts w:hint="eastAsia"/>
            <w:lang w:eastAsia="zh-CN"/>
          </w:rPr>
          <w:t>o avoid un-</w:t>
        </w:r>
        <w:r w:rsidRPr="000E3B63">
          <w:rPr>
            <w:lang w:eastAsia="zh-CN"/>
          </w:rPr>
          <w:t>necessary</w:t>
        </w:r>
        <w:r w:rsidRPr="000E3B63">
          <w:rPr>
            <w:rFonts w:hint="eastAsia"/>
            <w:lang w:eastAsia="zh-CN"/>
          </w:rPr>
          <w:t xml:space="preserve"> </w:t>
        </w:r>
        <w:r w:rsidRPr="000E3B63">
          <w:rPr>
            <w:lang w:eastAsia="zh-CN"/>
          </w:rPr>
          <w:t xml:space="preserve">traffic to relay-UPF, e.g. the packet from PDU session under SMF-1 to PDU session </w:t>
        </w:r>
        <w:r>
          <w:rPr>
            <w:lang w:eastAsia="zh-CN"/>
          </w:rPr>
          <w:t>under SMF-2, this solution can work with sol#4.</w:t>
        </w:r>
      </w:ins>
    </w:p>
    <w:p w14:paraId="7ECC8BE9" w14:textId="77777777" w:rsidR="00A40C73" w:rsidRDefault="00A40C73" w:rsidP="00A40C73">
      <w:pPr>
        <w:jc w:val="center"/>
        <w:rPr>
          <w:ins w:id="2289" w:author="S2-2204975" w:date="2022-05-20T10:22:00Z"/>
          <w:rFonts w:eastAsia="MS Mincho"/>
        </w:rPr>
      </w:pPr>
      <w:ins w:id="2290" w:author="S2-2204975" w:date="2022-05-20T10:22:00Z">
        <w:r>
          <w:object w:dxaOrig="8257" w:dyaOrig="4321" w14:anchorId="16636229">
            <v:shape id="_x0000_i1062" type="#_x0000_t75" style="width:299.25pt;height:156.9pt" o:ole="">
              <v:imagedata r:id="rId91" o:title=""/>
            </v:shape>
            <o:OLEObject Type="Embed" ProgID="Visio.Drawing.15" ShapeID="_x0000_i1062" DrawAspect="Content" ObjectID="_1714969929" r:id="rId92"/>
          </w:object>
        </w:r>
      </w:ins>
    </w:p>
    <w:p w14:paraId="08205758" w14:textId="77777777" w:rsidR="00A40C73" w:rsidRDefault="00A40C73" w:rsidP="00A40C73">
      <w:pPr>
        <w:rPr>
          <w:ins w:id="2291" w:author="S2-2204975" w:date="2022-05-20T10:22:00Z"/>
          <w:lang w:eastAsia="zh-CN"/>
        </w:rPr>
      </w:pPr>
      <w:ins w:id="2292" w:author="S2-2204975" w:date="2022-05-20T10:22:00Z">
        <w:r>
          <w:rPr>
            <w:lang w:eastAsia="zh-CN"/>
          </w:rPr>
          <w:t>The r</w:t>
        </w:r>
        <w:r w:rsidRPr="00935074">
          <w:rPr>
            <w:lang w:eastAsia="zh-CN"/>
          </w:rPr>
          <w:t>elay-SMF discovery</w:t>
        </w:r>
        <w:r>
          <w:rPr>
            <w:lang w:eastAsia="zh-CN"/>
          </w:rPr>
          <w:t xml:space="preserve"> is same with above procedure.</w:t>
        </w:r>
      </w:ins>
    </w:p>
    <w:p w14:paraId="5BC37B72" w14:textId="77777777" w:rsidR="00A40C73" w:rsidRDefault="00A40C73" w:rsidP="00A40C73">
      <w:pPr>
        <w:rPr>
          <w:ins w:id="2293" w:author="S2-2204975" w:date="2022-05-20T10:22:00Z"/>
          <w:lang w:eastAsia="zh-CN"/>
        </w:rPr>
      </w:pPr>
      <w:ins w:id="2294" w:author="S2-2204975" w:date="2022-05-20T10:22:00Z">
        <w:r>
          <w:rPr>
            <w:lang w:eastAsia="zh-CN"/>
          </w:rPr>
          <w:t>The SMF-1/2/3 use the solution#4 with full mesh mechanism</w:t>
        </w:r>
      </w:ins>
    </w:p>
    <w:p w14:paraId="7563B242" w14:textId="77777777" w:rsidR="00A40C73" w:rsidRPr="00935074" w:rsidRDefault="00A40C73" w:rsidP="00A40C73">
      <w:pPr>
        <w:rPr>
          <w:ins w:id="2295" w:author="S2-2204975" w:date="2022-05-20T10:22:00Z"/>
          <w:lang w:eastAsia="zh-CN"/>
        </w:rPr>
      </w:pPr>
      <w:ins w:id="2296" w:author="S2-2204975" w:date="2022-05-20T10:22:00Z">
        <w:r>
          <w:rPr>
            <w:lang w:eastAsia="zh-CN"/>
          </w:rPr>
          <w:t>The UPFs under SMF-1/2/3 only send the packet not related to UPFs under SMF-1/2/3.</w:t>
        </w:r>
      </w:ins>
    </w:p>
    <w:p w14:paraId="0CBA72C2" w14:textId="77777777" w:rsidR="00A40C73" w:rsidRPr="000E3B63" w:rsidRDefault="00A40C73" w:rsidP="00A40C73">
      <w:pPr>
        <w:rPr>
          <w:ins w:id="2297" w:author="S2-2204975" w:date="2022-05-20T10:22:00Z"/>
          <w:lang w:eastAsia="zh-CN"/>
        </w:rPr>
      </w:pPr>
      <w:ins w:id="2298" w:author="S2-2204975" w:date="2022-05-20T10:22:00Z">
        <w:r>
          <w:rPr>
            <w:lang w:eastAsia="zh-CN"/>
          </w:rPr>
          <w:t>Another option is, for one region, only 1 SMF is assigned for the VN.</w:t>
        </w:r>
      </w:ins>
    </w:p>
    <w:p w14:paraId="67D13BCA" w14:textId="77777777" w:rsidR="00A40C73" w:rsidRPr="00775082" w:rsidRDefault="00A40C73" w:rsidP="00A40C73">
      <w:pPr>
        <w:rPr>
          <w:ins w:id="2299" w:author="S2-2204975" w:date="2022-05-20T10:22:00Z"/>
          <w:lang w:eastAsia="zh-CN"/>
        </w:rPr>
      </w:pPr>
    </w:p>
    <w:p w14:paraId="60EFA0E1" w14:textId="4B968E0C" w:rsidR="00A40C73" w:rsidRDefault="00A40C73" w:rsidP="00A40C73">
      <w:pPr>
        <w:keepNext/>
        <w:keepLines/>
        <w:spacing w:before="120"/>
        <w:ind w:left="1134" w:hanging="1134"/>
        <w:textAlignment w:val="auto"/>
        <w:outlineLvl w:val="2"/>
        <w:rPr>
          <w:ins w:id="2300" w:author="S2-2204975" w:date="2022-05-20T10:22:00Z"/>
          <w:rFonts w:ascii="Arial" w:hAnsi="Arial"/>
          <w:sz w:val="28"/>
        </w:rPr>
      </w:pPr>
      <w:ins w:id="2301" w:author="S2-2204975" w:date="2022-05-20T10:22:00Z">
        <w:r>
          <w:rPr>
            <w:rFonts w:ascii="Arial" w:hAnsi="Arial"/>
            <w:sz w:val="28"/>
          </w:rPr>
          <w:t>6.</w:t>
        </w:r>
      </w:ins>
      <w:ins w:id="2302" w:author="Rapporteur" w:date="2022-05-20T10:26:00Z">
        <w:r>
          <w:rPr>
            <w:rFonts w:ascii="Arial" w:hAnsi="Arial"/>
            <w:sz w:val="28"/>
          </w:rPr>
          <w:t>20</w:t>
        </w:r>
      </w:ins>
      <w:ins w:id="2303" w:author="S2-2204975" w:date="2022-05-20T10:22:00Z">
        <w:r w:rsidRPr="004D05EC">
          <w:rPr>
            <w:rFonts w:ascii="Arial" w:hAnsi="Arial"/>
            <w:sz w:val="28"/>
          </w:rPr>
          <w:t>.3</w:t>
        </w:r>
        <w:r w:rsidRPr="004D05EC">
          <w:rPr>
            <w:rFonts w:ascii="Arial" w:hAnsi="Arial"/>
            <w:sz w:val="28"/>
          </w:rPr>
          <w:tab/>
          <w:t>Procedures</w:t>
        </w:r>
      </w:ins>
    </w:p>
    <w:p w14:paraId="63FBB22D" w14:textId="114C5D37" w:rsidR="00A40C73" w:rsidRPr="000E3B63" w:rsidRDefault="00A40C73" w:rsidP="00A40C73">
      <w:pPr>
        <w:rPr>
          <w:ins w:id="2304" w:author="S2-2204975" w:date="2022-05-20T10:22:00Z"/>
          <w:lang w:eastAsia="zh-CN"/>
        </w:rPr>
      </w:pPr>
      <w:ins w:id="2305" w:author="S2-2204975" w:date="2022-05-20T10:22:00Z">
        <w:r>
          <w:rPr>
            <w:lang w:eastAsia="zh-CN"/>
          </w:rPr>
          <w:t>Similar with sol#4</w:t>
        </w:r>
        <w:del w:id="2306" w:author="Rapporteur" w:date="2022-05-24T09:48:00Z">
          <w:r w:rsidDel="00392DD0">
            <w:rPr>
              <w:lang w:eastAsia="zh-CN"/>
            </w:rPr>
            <w:delText>.</w:delText>
          </w:r>
        </w:del>
        <w:r>
          <w:rPr>
            <w:lang w:eastAsia="zh-CN"/>
          </w:rPr>
          <w:t>.</w:t>
        </w:r>
      </w:ins>
    </w:p>
    <w:p w14:paraId="49EF4B67" w14:textId="69D451A0" w:rsidR="00A40C73" w:rsidRPr="00545E10" w:rsidRDefault="00A40C73" w:rsidP="00A40C73">
      <w:pPr>
        <w:pStyle w:val="3"/>
        <w:rPr>
          <w:ins w:id="2307" w:author="S2-2204975" w:date="2022-05-20T10:22:00Z"/>
        </w:rPr>
      </w:pPr>
      <w:bookmarkStart w:id="2308" w:name="_Toc104285026"/>
      <w:ins w:id="2309" w:author="S2-2204975" w:date="2022-05-20T10:22:00Z">
        <w:r w:rsidRPr="00545E10">
          <w:t>6.</w:t>
        </w:r>
      </w:ins>
      <w:ins w:id="2310" w:author="Rapporteur" w:date="2022-05-20T10:26:00Z">
        <w:r>
          <w:t>20</w:t>
        </w:r>
      </w:ins>
      <w:ins w:id="2311" w:author="S2-2204975" w:date="2022-05-20T10:22:00Z">
        <w:r w:rsidRPr="00545E10">
          <w:t>.4</w:t>
        </w:r>
        <w:r w:rsidRPr="00545E10">
          <w:tab/>
          <w:t>Impacts on existing entities and interfaces</w:t>
        </w:r>
        <w:bookmarkEnd w:id="2308"/>
      </w:ins>
    </w:p>
    <w:p w14:paraId="7C2C8D33" w14:textId="77777777" w:rsidR="00A40C73" w:rsidRDefault="00A40C73" w:rsidP="00A40C73">
      <w:pPr>
        <w:rPr>
          <w:ins w:id="2312" w:author="S2-2204975" w:date="2022-05-20T10:22:00Z"/>
          <w:lang w:eastAsia="ar-SA"/>
        </w:rPr>
      </w:pPr>
      <w:ins w:id="2313" w:author="S2-2204975" w:date="2022-05-20T10:22:00Z">
        <w:r w:rsidRPr="00C53614">
          <w:rPr>
            <w:lang w:eastAsia="ar-SA"/>
          </w:rPr>
          <w:t>SMF</w:t>
        </w:r>
        <w:r>
          <w:rPr>
            <w:lang w:eastAsia="ar-SA"/>
          </w:rPr>
          <w:t>/UPF</w:t>
        </w:r>
      </w:ins>
    </w:p>
    <w:p w14:paraId="5431D51D" w14:textId="77777777" w:rsidR="00A40C73" w:rsidRDefault="00A40C73">
      <w:pPr>
        <w:pStyle w:val="B1"/>
        <w:rPr>
          <w:ins w:id="2314" w:author="S2-2204975" w:date="2022-05-20T10:22:00Z"/>
        </w:rPr>
        <w:pPrChange w:id="2315" w:author="S2-2204975" w:date="2022-05-24T11:38:00Z">
          <w:pPr>
            <w:ind w:left="568" w:hanging="284"/>
          </w:pPr>
        </w:pPrChange>
      </w:pPr>
      <w:ins w:id="2316" w:author="S2-2204975" w:date="2022-05-20T10:22:00Z">
        <w:r w:rsidRPr="00C53614">
          <w:t>-</w:t>
        </w:r>
        <w:r w:rsidRPr="00C53614">
          <w:tab/>
          <w:t xml:space="preserve">Update/Register serving VN ID to NRF. </w:t>
        </w:r>
      </w:ins>
    </w:p>
    <w:p w14:paraId="16C98F7B" w14:textId="77777777" w:rsidR="00A40C73" w:rsidRDefault="00A40C73">
      <w:pPr>
        <w:pStyle w:val="B1"/>
        <w:rPr>
          <w:ins w:id="2317" w:author="S2-2204975" w:date="2022-05-20T10:22:00Z"/>
        </w:rPr>
        <w:pPrChange w:id="2318" w:author="S2-2204975" w:date="2022-05-24T11:38:00Z">
          <w:pPr>
            <w:ind w:left="568" w:hanging="284"/>
          </w:pPr>
        </w:pPrChange>
      </w:pPr>
      <w:ins w:id="2319" w:author="S2-2204975" w:date="2022-05-20T10:22:00Z">
        <w:r w:rsidRPr="00C53614">
          <w:t>-</w:t>
        </w:r>
        <w:r w:rsidRPr="00C53614">
          <w:tab/>
        </w:r>
        <w:r>
          <w:t xml:space="preserve">Discover relay-SMF. </w:t>
        </w:r>
      </w:ins>
    </w:p>
    <w:p w14:paraId="4D922245" w14:textId="77777777" w:rsidR="00A40C73" w:rsidRDefault="00A40C73">
      <w:pPr>
        <w:pStyle w:val="B1"/>
        <w:rPr>
          <w:ins w:id="2320" w:author="S2-2204975" w:date="2022-05-20T10:22:00Z"/>
        </w:rPr>
        <w:pPrChange w:id="2321" w:author="S2-2204975" w:date="2022-05-24T11:38:00Z">
          <w:pPr>
            <w:ind w:left="568" w:hanging="284"/>
          </w:pPr>
        </w:pPrChange>
      </w:pPr>
      <w:ins w:id="2322" w:author="S2-2204975" w:date="2022-05-20T10:22:00Z">
        <w:r w:rsidRPr="00C53614">
          <w:t>-</w:t>
        </w:r>
        <w:r w:rsidRPr="00C53614">
          <w:tab/>
          <w:t xml:space="preserve">Establishes the VN session with </w:t>
        </w:r>
        <w:r>
          <w:t>relay-SMf</w:t>
        </w:r>
        <w:r w:rsidRPr="00C53614">
          <w:t xml:space="preserve"> serving the same VN group and </w:t>
        </w:r>
        <w:r>
          <w:t>send</w:t>
        </w:r>
        <w:r w:rsidRPr="00C53614">
          <w:t xml:space="preserve"> </w:t>
        </w:r>
        <w:r>
          <w:t xml:space="preserve">routing </w:t>
        </w:r>
        <w:r w:rsidRPr="00C53614">
          <w:t>information about UE members and their address, including addition and removal of such addresses)</w:t>
        </w:r>
        <w:r>
          <w:t xml:space="preserve"> to relay-SMF</w:t>
        </w:r>
      </w:ins>
    </w:p>
    <w:p w14:paraId="7A39A0EE" w14:textId="77777777" w:rsidR="00A40C73" w:rsidRDefault="00A40C73" w:rsidP="00A40C73">
      <w:pPr>
        <w:rPr>
          <w:ins w:id="2323" w:author="S2-2204975" w:date="2022-05-20T10:22:00Z"/>
          <w:lang w:eastAsia="ar-SA"/>
        </w:rPr>
      </w:pPr>
      <w:ins w:id="2324" w:author="S2-2204975" w:date="2022-05-20T10:22:00Z">
        <w:r>
          <w:rPr>
            <w:lang w:eastAsia="ar-SA"/>
          </w:rPr>
          <w:t>Relay-</w:t>
        </w:r>
        <w:r w:rsidRPr="00C53614">
          <w:rPr>
            <w:lang w:eastAsia="ar-SA"/>
          </w:rPr>
          <w:t>SMF</w:t>
        </w:r>
        <w:r>
          <w:rPr>
            <w:lang w:eastAsia="ar-SA"/>
          </w:rPr>
          <w:t>/UPF</w:t>
        </w:r>
      </w:ins>
    </w:p>
    <w:p w14:paraId="0FDFD1EF" w14:textId="77777777" w:rsidR="00A40C73" w:rsidRDefault="00A40C73">
      <w:pPr>
        <w:pStyle w:val="B1"/>
        <w:rPr>
          <w:ins w:id="2325" w:author="S2-2204975" w:date="2022-05-20T10:22:00Z"/>
        </w:rPr>
        <w:pPrChange w:id="2326" w:author="S2-2204975" w:date="2022-05-24T11:38:00Z">
          <w:pPr>
            <w:ind w:left="568" w:hanging="284"/>
          </w:pPr>
        </w:pPrChange>
      </w:pPr>
      <w:ins w:id="2327" w:author="S2-2204975" w:date="2022-05-20T10:22:00Z">
        <w:r w:rsidRPr="00C53614">
          <w:t>-</w:t>
        </w:r>
        <w:r w:rsidRPr="00C53614">
          <w:tab/>
          <w:t>Establishes the VN session with SMF serving the same VN group</w:t>
        </w:r>
        <w:r>
          <w:t>.</w:t>
        </w:r>
      </w:ins>
    </w:p>
    <w:p w14:paraId="188580E3" w14:textId="77777777" w:rsidR="00A40C73" w:rsidRPr="00C53614" w:rsidRDefault="00A40C73">
      <w:pPr>
        <w:pStyle w:val="B1"/>
        <w:rPr>
          <w:ins w:id="2328" w:author="S2-2204975" w:date="2022-05-20T10:22:00Z"/>
        </w:rPr>
        <w:pPrChange w:id="2329" w:author="S2-2204975" w:date="2022-05-24T11:38:00Z">
          <w:pPr>
            <w:ind w:left="568" w:hanging="284"/>
          </w:pPr>
        </w:pPrChange>
      </w:pPr>
      <w:ins w:id="2330" w:author="S2-2204975" w:date="2022-05-20T10:22:00Z">
        <w:r w:rsidRPr="00C53614">
          <w:t>-</w:t>
        </w:r>
        <w:r w:rsidRPr="00C53614">
          <w:tab/>
        </w:r>
        <w:r>
          <w:t>configure the relay-UPF with PDR/FAR according to the received routing information.</w:t>
        </w:r>
      </w:ins>
    </w:p>
    <w:p w14:paraId="3DE96497" w14:textId="77777777" w:rsidR="00A40C73" w:rsidRPr="004D05EC" w:rsidRDefault="00A40C73" w:rsidP="00A40C73">
      <w:pPr>
        <w:keepLines/>
        <w:ind w:left="1701" w:hanging="1276"/>
        <w:textAlignment w:val="auto"/>
        <w:rPr>
          <w:ins w:id="2331" w:author="S2-2204975" w:date="2022-05-20T10:22:00Z"/>
          <w:color w:val="FF0000"/>
          <w:lang w:eastAsia="zh-CN"/>
        </w:rPr>
      </w:pPr>
      <w:ins w:id="2332" w:author="S2-2204975" w:date="2022-05-20T10:22:00Z">
        <w:r w:rsidRPr="004D05EC">
          <w:rPr>
            <w:color w:val="FF0000"/>
            <w:lang w:eastAsia="en-US"/>
          </w:rPr>
          <w:t>Editor's note:</w:t>
        </w:r>
        <w:r w:rsidRPr="004D05EC">
          <w:rPr>
            <w:color w:val="FF0000"/>
            <w:lang w:eastAsia="en-US"/>
          </w:rPr>
          <w:tab/>
        </w:r>
        <w:r>
          <w:rPr>
            <w:color w:val="FF0000"/>
            <w:lang w:eastAsia="en-US"/>
          </w:rPr>
          <w:t>Additional impacts are FFS.</w:t>
        </w:r>
      </w:ins>
    </w:p>
    <w:p w14:paraId="3DC4C448" w14:textId="77777777" w:rsidR="00A40C73" w:rsidRPr="003E094A" w:rsidRDefault="00A40C73" w:rsidP="00A40C73">
      <w:pPr>
        <w:rPr>
          <w:ins w:id="2333" w:author="S2-2204975" w:date="2022-05-20T10:22:00Z"/>
          <w:rFonts w:eastAsia="MS Mincho"/>
        </w:rPr>
      </w:pPr>
    </w:p>
    <w:p w14:paraId="6D4BE0B5" w14:textId="67A4DA96" w:rsidR="006526DE" w:rsidRPr="00F31853" w:rsidRDefault="006526DE" w:rsidP="006526DE">
      <w:pPr>
        <w:pStyle w:val="2"/>
        <w:rPr>
          <w:ins w:id="2334" w:author="S2-2204913" w:date="2022-05-21T07:20:00Z"/>
        </w:rPr>
      </w:pPr>
      <w:bookmarkStart w:id="2335" w:name="_Toc104285027"/>
      <w:ins w:id="2336" w:author="S2-2204913" w:date="2022-05-21T07:20:00Z">
        <w:r w:rsidRPr="005A2371">
          <w:rPr>
            <w:lang w:eastAsia="zh-CN"/>
          </w:rPr>
          <w:t>6.</w:t>
        </w:r>
      </w:ins>
      <w:ins w:id="2337" w:author="Rapporteur" w:date="2022-05-21T07:22:00Z">
        <w:r>
          <w:rPr>
            <w:lang w:eastAsia="zh-CN"/>
          </w:rPr>
          <w:t>21</w:t>
        </w:r>
      </w:ins>
      <w:ins w:id="2338" w:author="S2-2204913" w:date="2022-05-21T07:20:00Z">
        <w:r w:rsidRPr="005A2371">
          <w:rPr>
            <w:rFonts w:hint="eastAsia"/>
            <w:lang w:eastAsia="ko-KR"/>
          </w:rPr>
          <w:tab/>
        </w:r>
        <w:r w:rsidRPr="005A2371">
          <w:t>Solution</w:t>
        </w:r>
        <w:r w:rsidRPr="005A2371">
          <w:rPr>
            <w:rFonts w:hint="eastAsia"/>
          </w:rPr>
          <w:t xml:space="preserve"> #</w:t>
        </w:r>
      </w:ins>
      <w:ins w:id="2339" w:author="Rapporteur" w:date="2022-05-21T07:22:00Z">
        <w:r>
          <w:t>21</w:t>
        </w:r>
      </w:ins>
      <w:ins w:id="2340" w:author="S2-2204913" w:date="2022-05-21T07:20:00Z">
        <w:r w:rsidRPr="005A2371">
          <w:t xml:space="preserve">: </w:t>
        </w:r>
        <w:r>
          <w:t xml:space="preserve">Support for attribute of </w:t>
        </w:r>
        <w:r w:rsidRPr="00520184">
          <w:t>Maximum Bit Rate</w:t>
        </w:r>
        <w:r>
          <w:t xml:space="preserve"> for a 5G VN group</w:t>
        </w:r>
        <w:bookmarkEnd w:id="2335"/>
      </w:ins>
    </w:p>
    <w:p w14:paraId="12F880A2" w14:textId="3A6294DE" w:rsidR="006526DE" w:rsidRPr="007C7510" w:rsidRDefault="006526DE" w:rsidP="006526DE">
      <w:pPr>
        <w:pStyle w:val="3"/>
        <w:rPr>
          <w:ins w:id="2341" w:author="S2-2204913" w:date="2022-05-21T07:20:00Z"/>
          <w:lang w:eastAsia="ko-KR"/>
        </w:rPr>
      </w:pPr>
      <w:bookmarkStart w:id="2342" w:name="_Toc104285028"/>
      <w:ins w:id="2343" w:author="S2-2204913" w:date="2022-05-21T07:20:00Z">
        <w:r>
          <w:rPr>
            <w:lang w:eastAsia="ko-KR"/>
          </w:rPr>
          <w:t>6.</w:t>
        </w:r>
      </w:ins>
      <w:ins w:id="2344" w:author="Rapporteur" w:date="2022-05-21T07:22:00Z">
        <w:r>
          <w:rPr>
            <w:lang w:eastAsia="ko-KR"/>
          </w:rPr>
          <w:t>21</w:t>
        </w:r>
      </w:ins>
      <w:ins w:id="2345" w:author="S2-2204913" w:date="2022-05-21T07:20:00Z">
        <w:r>
          <w:rPr>
            <w:lang w:eastAsia="ko-KR"/>
          </w:rPr>
          <w:t>.1</w:t>
        </w:r>
        <w:r>
          <w:rPr>
            <w:lang w:eastAsia="ko-KR"/>
          </w:rPr>
          <w:tab/>
          <w:t>Introduction</w:t>
        </w:r>
        <w:bookmarkEnd w:id="2342"/>
      </w:ins>
    </w:p>
    <w:p w14:paraId="626B8A83" w14:textId="77777777" w:rsidR="006526DE" w:rsidRPr="00B17ED6" w:rsidRDefault="006526DE" w:rsidP="006526DE">
      <w:pPr>
        <w:rPr>
          <w:ins w:id="2346" w:author="S2-2204913" w:date="2022-05-21T07:20:00Z"/>
          <w:rFonts w:eastAsia="SimSun"/>
          <w:lang w:eastAsia="zh-CN"/>
        </w:rPr>
      </w:pPr>
      <w:ins w:id="2347" w:author="S2-2204913" w:date="2022-05-21T07:20:00Z">
        <w:r>
          <w:rPr>
            <w:rFonts w:eastAsia="SimSun"/>
            <w:lang w:eastAsia="zh-CN"/>
          </w:rPr>
          <w:t xml:space="preserve">This solution aims to address the KI#1: </w:t>
        </w:r>
        <w:r w:rsidRPr="006D376B">
          <w:rPr>
            <w:rFonts w:eastAsia="SimSun"/>
            <w:lang w:eastAsia="zh-CN"/>
          </w:rPr>
          <w:t>Enhance group attribute management</w:t>
        </w:r>
      </w:ins>
    </w:p>
    <w:p w14:paraId="52AD9E41" w14:textId="72F5E375" w:rsidR="006526DE" w:rsidRDefault="006526DE" w:rsidP="006526DE">
      <w:pPr>
        <w:pStyle w:val="3"/>
        <w:rPr>
          <w:ins w:id="2348" w:author="S2-2204913" w:date="2022-05-21T07:20:00Z"/>
          <w:lang w:eastAsia="ko-KR"/>
        </w:rPr>
      </w:pPr>
      <w:bookmarkStart w:id="2349" w:name="_Toc104285029"/>
      <w:ins w:id="2350" w:author="S2-2204913" w:date="2022-05-21T07:20:00Z">
        <w:r>
          <w:rPr>
            <w:lang w:eastAsia="ko-KR"/>
          </w:rPr>
          <w:lastRenderedPageBreak/>
          <w:t>6.</w:t>
        </w:r>
      </w:ins>
      <w:ins w:id="2351" w:author="Rapporteur" w:date="2022-05-21T07:22:00Z">
        <w:r>
          <w:rPr>
            <w:lang w:eastAsia="ko-KR"/>
          </w:rPr>
          <w:t>21</w:t>
        </w:r>
      </w:ins>
      <w:ins w:id="2352" w:author="S2-2204913" w:date="2022-05-21T07:20:00Z">
        <w:r>
          <w:rPr>
            <w:lang w:eastAsia="ko-KR"/>
          </w:rPr>
          <w:t>.2</w:t>
        </w:r>
        <w:r>
          <w:rPr>
            <w:lang w:eastAsia="ko-KR"/>
          </w:rPr>
          <w:tab/>
          <w:t>Functional Description</w:t>
        </w:r>
        <w:bookmarkEnd w:id="2349"/>
      </w:ins>
    </w:p>
    <w:p w14:paraId="699CF535" w14:textId="5E240566" w:rsidR="006526DE" w:rsidRDefault="006526DE" w:rsidP="006526DE">
      <w:pPr>
        <w:pStyle w:val="4"/>
        <w:rPr>
          <w:ins w:id="2353" w:author="S2-2204913" w:date="2022-05-21T07:20:00Z"/>
          <w:lang w:eastAsia="en-US"/>
        </w:rPr>
      </w:pPr>
      <w:bookmarkStart w:id="2354" w:name="_Toc66631154"/>
      <w:bookmarkStart w:id="2355" w:name="_Toc57233504"/>
      <w:bookmarkStart w:id="2356" w:name="_Toc54952056"/>
      <w:bookmarkStart w:id="2357" w:name="_Toc54940341"/>
      <w:bookmarkStart w:id="2358" w:name="_Toc50558986"/>
      <w:bookmarkStart w:id="2359" w:name="_Toc43475382"/>
      <w:bookmarkStart w:id="2360" w:name="_Toc43392586"/>
      <w:bookmarkStart w:id="2361" w:name="_Toc31114311"/>
      <w:bookmarkStart w:id="2362" w:name="_Toc104285030"/>
      <w:ins w:id="2363" w:author="S2-2204913" w:date="2022-05-21T07:20:00Z">
        <w:r>
          <w:t>6.</w:t>
        </w:r>
      </w:ins>
      <w:ins w:id="2364" w:author="Rapporteur" w:date="2022-05-21T07:22:00Z">
        <w:r>
          <w:t>21</w:t>
        </w:r>
      </w:ins>
      <w:ins w:id="2365" w:author="S2-2204913" w:date="2022-05-21T07:20:00Z">
        <w:r>
          <w:t>.2.1</w:t>
        </w:r>
        <w:r>
          <w:tab/>
        </w:r>
        <w:bookmarkEnd w:id="2354"/>
        <w:bookmarkEnd w:id="2355"/>
        <w:bookmarkEnd w:id="2356"/>
        <w:bookmarkEnd w:id="2357"/>
        <w:bookmarkEnd w:id="2358"/>
        <w:bookmarkEnd w:id="2359"/>
        <w:bookmarkEnd w:id="2360"/>
        <w:bookmarkEnd w:id="2361"/>
        <w:r>
          <w:t xml:space="preserve">Attribute of </w:t>
        </w:r>
        <w:r w:rsidRPr="00520184">
          <w:t>Maximum Bit Rate</w:t>
        </w:r>
        <w:r>
          <w:t xml:space="preserve"> for a 5G VN group</w:t>
        </w:r>
        <w:bookmarkEnd w:id="2362"/>
      </w:ins>
    </w:p>
    <w:p w14:paraId="4577EB0A" w14:textId="77777777" w:rsidR="006526DE" w:rsidRDefault="006526DE" w:rsidP="006526DE">
      <w:pPr>
        <w:rPr>
          <w:ins w:id="2366" w:author="S2-2204913" w:date="2022-05-21T07:20:00Z"/>
          <w:rFonts w:eastAsia="SimSun"/>
          <w:lang w:eastAsia="zh-CN"/>
        </w:rPr>
      </w:pPr>
      <w:ins w:id="2367" w:author="S2-2204913" w:date="2022-05-21T07:20:00Z">
        <w:r>
          <w:rPr>
            <w:rFonts w:eastAsia="SimSun" w:hint="eastAsia"/>
            <w:lang w:eastAsia="zh-CN"/>
          </w:rPr>
          <w:t>T</w:t>
        </w:r>
        <w:r>
          <w:rPr>
            <w:rFonts w:eastAsia="SimSun"/>
            <w:lang w:eastAsia="zh-CN"/>
          </w:rPr>
          <w:t>his solution proposes a method for management and control of maximum bit rate for a 5G VN group, with following principles</w:t>
        </w:r>
        <w:r>
          <w:rPr>
            <w:rFonts w:eastAsia="SimSun" w:hint="eastAsia"/>
            <w:lang w:eastAsia="zh-CN"/>
          </w:rPr>
          <w:t>:</w:t>
        </w:r>
      </w:ins>
    </w:p>
    <w:p w14:paraId="2480B0FB" w14:textId="77777777" w:rsidR="006526DE" w:rsidRDefault="006526DE" w:rsidP="006526DE">
      <w:pPr>
        <w:pStyle w:val="B1"/>
        <w:rPr>
          <w:ins w:id="2368" w:author="S2-2204913" w:date="2022-05-21T07:20:00Z"/>
          <w:rFonts w:eastAsia="SimSun"/>
          <w:lang w:eastAsia="zh-CN"/>
        </w:rPr>
      </w:pPr>
      <w:ins w:id="2369" w:author="S2-2204913" w:date="2022-05-21T07:20:00Z">
        <w:r>
          <w:t>-</w:t>
        </w:r>
        <w:r>
          <w:tab/>
          <w:t xml:space="preserve">A </w:t>
        </w:r>
        <w:r>
          <w:rPr>
            <w:rFonts w:eastAsia="SimSun"/>
            <w:lang w:eastAsia="zh-CN"/>
          </w:rPr>
          <w:t xml:space="preserve">Group Session Management Function (GSMF) is introduced in 5GC control plane. </w:t>
        </w:r>
        <w:r>
          <w:rPr>
            <w:rFonts w:eastAsia="SimSun" w:hint="eastAsia"/>
            <w:lang w:eastAsia="zh-CN"/>
          </w:rPr>
          <w:t>G</w:t>
        </w:r>
        <w:r>
          <w:rPr>
            <w:rFonts w:eastAsia="SimSun"/>
            <w:lang w:eastAsia="zh-CN"/>
          </w:rPr>
          <w:t>SM</w:t>
        </w:r>
        <w:r>
          <w:rPr>
            <w:rFonts w:eastAsia="SimSun" w:hint="eastAsia"/>
            <w:lang w:eastAsia="zh-CN"/>
          </w:rPr>
          <w:t>F</w:t>
        </w:r>
        <w:r>
          <w:rPr>
            <w:rFonts w:eastAsia="SimSun"/>
            <w:lang w:eastAsia="zh-CN"/>
          </w:rPr>
          <w:t xml:space="preserve"> </w:t>
        </w:r>
        <w:r w:rsidRPr="00E3717B">
          <w:rPr>
            <w:rFonts w:eastAsia="SimSun"/>
            <w:lang w:eastAsia="zh-CN"/>
          </w:rPr>
          <w:t>is responsible for storing the status of the activated 5</w:t>
        </w:r>
        <w:r>
          <w:rPr>
            <w:rFonts w:eastAsia="SimSun"/>
            <w:lang w:eastAsia="zh-CN"/>
          </w:rPr>
          <w:t>G</w:t>
        </w:r>
        <w:r w:rsidRPr="00E3717B">
          <w:rPr>
            <w:rFonts w:eastAsia="SimSun"/>
            <w:lang w:eastAsia="zh-CN"/>
          </w:rPr>
          <w:t xml:space="preserve"> VN group members and their maximum bit rate</w:t>
        </w:r>
        <w:r>
          <w:rPr>
            <w:rFonts w:eastAsia="SimSun"/>
            <w:lang w:eastAsia="zh-CN"/>
          </w:rPr>
          <w:t>.</w:t>
        </w:r>
      </w:ins>
    </w:p>
    <w:p w14:paraId="7812588F" w14:textId="77777777" w:rsidR="006526DE" w:rsidRDefault="006526DE" w:rsidP="006526DE">
      <w:pPr>
        <w:pStyle w:val="EditorsNote"/>
        <w:rPr>
          <w:ins w:id="2370" w:author="S2-2204913" w:date="2022-05-21T07:20:00Z"/>
          <w:rFonts w:eastAsia="SimSun"/>
          <w:lang w:eastAsia="zh-CN"/>
        </w:rPr>
      </w:pPr>
      <w:ins w:id="2371" w:author="S2-2204913" w:date="2022-05-21T07:20:00Z">
        <w:r>
          <w:rPr>
            <w:rFonts w:eastAsiaTheme="minorEastAsia" w:hint="eastAsia"/>
            <w:lang w:eastAsia="zh-CN"/>
          </w:rPr>
          <w:t>E</w:t>
        </w:r>
        <w:r>
          <w:rPr>
            <w:rFonts w:eastAsiaTheme="minorEastAsia"/>
            <w:lang w:eastAsia="zh-CN"/>
          </w:rPr>
          <w:t xml:space="preserve">ditor’s Note: </w:t>
        </w:r>
        <w:r w:rsidRPr="00D465A5">
          <w:rPr>
            <w:rFonts w:eastAsiaTheme="minorEastAsia"/>
            <w:lang w:eastAsia="zh-CN"/>
          </w:rPr>
          <w:t xml:space="preserve">It is FFS </w:t>
        </w:r>
        <w:r w:rsidRPr="00545E10">
          <w:t>whether the GSMF functionality is better handled as part of an existing NF</w:t>
        </w:r>
        <w:r>
          <w:t>.</w:t>
        </w:r>
      </w:ins>
    </w:p>
    <w:p w14:paraId="72DC5BCF" w14:textId="77777777" w:rsidR="006526DE" w:rsidRDefault="006526DE" w:rsidP="006526DE">
      <w:pPr>
        <w:pStyle w:val="B1"/>
        <w:rPr>
          <w:ins w:id="2372" w:author="S2-2204913" w:date="2022-05-21T07:20:00Z"/>
          <w:rFonts w:eastAsia="SimSun"/>
          <w:lang w:eastAsia="zh-CN"/>
        </w:rPr>
      </w:pPr>
      <w:ins w:id="2373" w:author="S2-2204913" w:date="2022-05-21T07:20:00Z">
        <w:r>
          <w:rPr>
            <w:rFonts w:eastAsia="SimSun" w:hint="eastAsia"/>
            <w:lang w:eastAsia="zh-CN"/>
          </w:rPr>
          <w:t>-</w:t>
        </w:r>
        <w:r>
          <w:rPr>
            <w:rFonts w:eastAsia="SimSun"/>
            <w:lang w:eastAsia="zh-CN"/>
          </w:rPr>
          <w:t xml:space="preserve">  </w:t>
        </w:r>
        <w:bookmarkStart w:id="2374" w:name="_Hlk102753852"/>
        <w:r w:rsidRPr="00955EE1">
          <w:rPr>
            <w:rFonts w:eastAsia="SimSun"/>
            <w:lang w:eastAsia="zh-CN"/>
          </w:rPr>
          <w:t xml:space="preserve">The 5G VN group data is extended to include </w:t>
        </w:r>
        <w:r>
          <w:rPr>
            <w:rFonts w:eastAsia="SimSun"/>
            <w:lang w:eastAsia="zh-CN"/>
          </w:rPr>
          <w:t xml:space="preserve">Group-MBR. Group-MBR </w:t>
        </w:r>
        <w:r w:rsidRPr="00DA33B2">
          <w:rPr>
            <w:rFonts w:eastAsia="SimSun"/>
            <w:lang w:eastAsia="zh-CN"/>
          </w:rPr>
          <w:t>limits the</w:t>
        </w:r>
        <w:r>
          <w:rPr>
            <w:rFonts w:eastAsia="SimSun"/>
            <w:lang w:eastAsia="zh-CN"/>
          </w:rPr>
          <w:t xml:space="preserve"> total</w:t>
        </w:r>
        <w:r w:rsidRPr="00DA33B2">
          <w:rPr>
            <w:rFonts w:eastAsia="SimSun"/>
            <w:lang w:eastAsia="zh-CN"/>
          </w:rPr>
          <w:t xml:space="preserve"> bit rate that can be expected to be provided across all </w:t>
        </w:r>
        <w:r>
          <w:rPr>
            <w:rFonts w:eastAsia="SimSun"/>
            <w:lang w:eastAsia="zh-CN"/>
          </w:rPr>
          <w:t xml:space="preserve">sessions </w:t>
        </w:r>
        <w:r w:rsidRPr="00DA33B2">
          <w:rPr>
            <w:rFonts w:eastAsia="SimSun"/>
            <w:lang w:eastAsia="zh-CN"/>
          </w:rPr>
          <w:t>of a</w:t>
        </w:r>
        <w:r>
          <w:rPr>
            <w:rFonts w:eastAsia="SimSun"/>
            <w:lang w:eastAsia="zh-CN"/>
          </w:rPr>
          <w:t xml:space="preserve"> 5G</w:t>
        </w:r>
        <w:r w:rsidRPr="00DA33B2">
          <w:rPr>
            <w:rFonts w:eastAsia="SimSun"/>
            <w:lang w:eastAsia="zh-CN"/>
          </w:rPr>
          <w:t xml:space="preserve"> </w:t>
        </w:r>
        <w:r>
          <w:rPr>
            <w:rFonts w:eastAsia="SimSun"/>
            <w:lang w:eastAsia="zh-CN"/>
          </w:rPr>
          <w:t>VN group</w:t>
        </w:r>
        <w:r w:rsidRPr="00DA33B2">
          <w:rPr>
            <w:rFonts w:eastAsia="SimSun"/>
            <w:lang w:eastAsia="zh-CN"/>
          </w:rPr>
          <w:t>.</w:t>
        </w:r>
        <w:bookmarkEnd w:id="2374"/>
      </w:ins>
    </w:p>
    <w:p w14:paraId="0ABB09C4" w14:textId="77777777" w:rsidR="006526DE" w:rsidRDefault="006526DE" w:rsidP="006526DE">
      <w:pPr>
        <w:pStyle w:val="B1"/>
        <w:rPr>
          <w:ins w:id="2375" w:author="S2-2204913" w:date="2022-05-21T07:20:00Z"/>
          <w:rFonts w:eastAsia="SimSun"/>
          <w:lang w:eastAsia="zh-CN"/>
        </w:rPr>
      </w:pPr>
      <w:ins w:id="2376" w:author="S2-2204913" w:date="2022-05-21T07:20:00Z">
        <w:r>
          <w:rPr>
            <w:rFonts w:eastAsia="SimSun"/>
            <w:lang w:eastAsia="zh-CN"/>
          </w:rPr>
          <w:t xml:space="preserve">-  </w:t>
        </w:r>
        <w:r w:rsidRPr="00955EE1">
          <w:rPr>
            <w:rFonts w:eastAsia="SimSun"/>
            <w:lang w:eastAsia="zh-CN"/>
          </w:rPr>
          <w:t xml:space="preserve">The existing UDM parameter provisioning service for 5G VN group data provisioning is re-used, with the difference that the 5G VN group data may contain a </w:t>
        </w:r>
        <w:r>
          <w:rPr>
            <w:rFonts w:eastAsia="SimSun"/>
            <w:lang w:eastAsia="zh-CN"/>
          </w:rPr>
          <w:t>Group-MBR</w:t>
        </w:r>
        <w:r w:rsidRPr="00955EE1">
          <w:rPr>
            <w:rFonts w:eastAsia="SimSun"/>
            <w:lang w:eastAsia="zh-CN"/>
          </w:rPr>
          <w:t xml:space="preserve"> as a new input parameter. The </w:t>
        </w:r>
        <w:r>
          <w:rPr>
            <w:rFonts w:eastAsia="SimSun"/>
            <w:lang w:eastAsia="zh-CN"/>
          </w:rPr>
          <w:t>Group-MBR</w:t>
        </w:r>
        <w:r w:rsidRPr="00955EE1">
          <w:rPr>
            <w:rFonts w:eastAsia="SimSun"/>
            <w:lang w:eastAsia="zh-CN"/>
          </w:rPr>
          <w:t xml:space="preserve"> is also stored as part of the 5G VN group data in UDR.</w:t>
        </w:r>
        <w:r>
          <w:rPr>
            <w:rFonts w:eastAsia="SimSun"/>
            <w:lang w:eastAsia="zh-CN"/>
          </w:rPr>
          <w:t xml:space="preserve"> GSMF </w:t>
        </w:r>
        <w:r w:rsidRPr="00DD7FF2">
          <w:rPr>
            <w:rFonts w:eastAsia="SimSun"/>
            <w:lang w:eastAsia="zh-CN"/>
          </w:rPr>
          <w:t xml:space="preserve">can obtain </w:t>
        </w:r>
        <w:r>
          <w:rPr>
            <w:rFonts w:eastAsia="SimSun"/>
            <w:lang w:eastAsia="zh-CN"/>
          </w:rPr>
          <w:t>G</w:t>
        </w:r>
        <w:r w:rsidRPr="00DD7FF2">
          <w:rPr>
            <w:rFonts w:eastAsia="SimSun"/>
            <w:lang w:eastAsia="zh-CN"/>
          </w:rPr>
          <w:t>roup</w:t>
        </w:r>
        <w:r>
          <w:rPr>
            <w:rFonts w:eastAsia="SimSun"/>
            <w:lang w:eastAsia="zh-CN"/>
          </w:rPr>
          <w:t>-</w:t>
        </w:r>
        <w:r w:rsidRPr="00DD7FF2">
          <w:rPr>
            <w:rFonts w:eastAsia="SimSun"/>
            <w:lang w:eastAsia="zh-CN"/>
          </w:rPr>
          <w:t>MBR from UDM</w:t>
        </w:r>
        <w:r>
          <w:rPr>
            <w:rFonts w:eastAsia="SimSun"/>
            <w:lang w:eastAsia="zh-CN"/>
          </w:rPr>
          <w:t>.</w:t>
        </w:r>
      </w:ins>
    </w:p>
    <w:p w14:paraId="44725787" w14:textId="77777777" w:rsidR="006526DE" w:rsidRDefault="006526DE" w:rsidP="006526DE">
      <w:pPr>
        <w:pStyle w:val="B1"/>
        <w:rPr>
          <w:ins w:id="2377" w:author="S2-2204913" w:date="2022-05-21T07:20:00Z"/>
          <w:rFonts w:eastAsia="SimSun"/>
          <w:lang w:eastAsia="zh-CN"/>
        </w:rPr>
      </w:pPr>
      <w:ins w:id="2378" w:author="S2-2204913" w:date="2022-05-21T07:20:00Z">
        <w:r>
          <w:rPr>
            <w:rFonts w:eastAsia="SimSun" w:hint="eastAsia"/>
            <w:lang w:eastAsia="zh-CN"/>
          </w:rPr>
          <w:t>-</w:t>
        </w:r>
        <w:r>
          <w:rPr>
            <w:rFonts w:eastAsia="SimSun"/>
            <w:lang w:eastAsia="zh-CN"/>
          </w:rPr>
          <w:t xml:space="preserve">  </w:t>
        </w:r>
        <w:r w:rsidRPr="00777410">
          <w:rPr>
            <w:rFonts w:eastAsia="SimSun"/>
            <w:lang w:eastAsia="zh-CN"/>
          </w:rPr>
          <w:t xml:space="preserve">The existing NEF parameter provisioning service for 5G VN group data provisioning is re-used, with the difference that the 5G VN group data may contain a </w:t>
        </w:r>
        <w:r>
          <w:rPr>
            <w:rFonts w:eastAsia="SimSun"/>
            <w:lang w:eastAsia="zh-CN"/>
          </w:rPr>
          <w:t>Group-MBR</w:t>
        </w:r>
        <w:r w:rsidRPr="00777410">
          <w:rPr>
            <w:rFonts w:eastAsia="SimSun"/>
            <w:lang w:eastAsia="zh-CN"/>
          </w:rPr>
          <w:t xml:space="preserve"> as a new input parameter.</w:t>
        </w:r>
      </w:ins>
    </w:p>
    <w:p w14:paraId="7194C024" w14:textId="77777777" w:rsidR="006526DE" w:rsidRDefault="006526DE" w:rsidP="006526DE">
      <w:pPr>
        <w:pStyle w:val="B1"/>
        <w:rPr>
          <w:ins w:id="2379" w:author="S2-2204913" w:date="2022-05-21T07:20:00Z"/>
          <w:rFonts w:eastAsia="MS Mincho"/>
        </w:rPr>
      </w:pPr>
      <w:ins w:id="2380" w:author="S2-2204913" w:date="2022-05-21T07:20:00Z">
        <w:r>
          <w:rPr>
            <w:rFonts w:eastAsia="SimSun" w:hint="eastAsia"/>
            <w:lang w:eastAsia="zh-CN"/>
          </w:rPr>
          <w:t>-</w:t>
        </w:r>
        <w:r>
          <w:rPr>
            <w:rFonts w:eastAsia="SimSun"/>
            <w:lang w:eastAsia="zh-CN"/>
          </w:rPr>
          <w:t xml:space="preserve">  When a SMF completes </w:t>
        </w:r>
        <w:r w:rsidRPr="00C0772D">
          <w:rPr>
            <w:rFonts w:eastAsia="SimSun"/>
            <w:lang w:eastAsia="zh-CN"/>
          </w:rPr>
          <w:t xml:space="preserve">the process of </w:t>
        </w:r>
        <w:r>
          <w:rPr>
            <w:rFonts w:eastAsia="SimSun"/>
            <w:lang w:eastAsia="zh-CN"/>
          </w:rPr>
          <w:t xml:space="preserve">a 5G LAN </w:t>
        </w:r>
        <w:r w:rsidRPr="00C0772D">
          <w:rPr>
            <w:rFonts w:eastAsia="SimSun"/>
            <w:lang w:eastAsia="zh-CN"/>
          </w:rPr>
          <w:t>PDU session</w:t>
        </w:r>
        <w:r>
          <w:rPr>
            <w:rFonts w:eastAsia="SimSun"/>
            <w:lang w:eastAsia="zh-CN"/>
          </w:rPr>
          <w:t xml:space="preserve"> </w:t>
        </w:r>
        <w:r>
          <w:t xml:space="preserve">establishment. </w:t>
        </w:r>
      </w:ins>
    </w:p>
    <w:p w14:paraId="729C06B5" w14:textId="77777777" w:rsidR="006526DE" w:rsidRPr="00392DD0" w:rsidRDefault="006526DE">
      <w:pPr>
        <w:pStyle w:val="B2"/>
        <w:rPr>
          <w:ins w:id="2381" w:author="S2-2204913" w:date="2022-05-21T07:20:00Z"/>
          <w:lang w:val="en-US"/>
          <w:rPrChange w:id="2382" w:author="Rapporteur" w:date="2022-05-24T09:49:00Z">
            <w:rPr>
              <w:ins w:id="2383" w:author="S2-2204913" w:date="2022-05-21T07:20:00Z"/>
              <w:rFonts w:eastAsiaTheme="minorEastAsia"/>
              <w:lang w:eastAsia="zh-CN"/>
            </w:rPr>
          </w:rPrChange>
        </w:rPr>
        <w:pPrChange w:id="2384" w:author="Rapporteur" w:date="2022-05-24T09:49:00Z">
          <w:pPr>
            <w:pStyle w:val="B1"/>
            <w:ind w:leftChars="284" w:left="852"/>
          </w:pPr>
        </w:pPrChange>
      </w:pPr>
      <w:ins w:id="2385" w:author="S2-2204913" w:date="2022-05-21T07:20:00Z">
        <w:r w:rsidRPr="00392DD0">
          <w:rPr>
            <w:lang w:val="en-US"/>
            <w:rPrChange w:id="2386" w:author="Rapporteur" w:date="2022-05-24T09:49:00Z">
              <w:rPr>
                <w:rFonts w:eastAsia="MS Mincho"/>
              </w:rPr>
            </w:rPrChange>
          </w:rPr>
          <w:t xml:space="preserve">-  </w:t>
        </w:r>
        <w:r w:rsidRPr="00392DD0">
          <w:rPr>
            <w:lang w:val="en-US"/>
            <w:rPrChange w:id="2387" w:author="Rapporteur" w:date="2022-05-24T09:49:00Z">
              <w:rPr/>
            </w:rPrChange>
          </w:rPr>
          <w:t>SMF sends a group update request to GSMF. T</w:t>
        </w:r>
        <w:r w:rsidRPr="00392DD0">
          <w:rPr>
            <w:lang w:val="en-US"/>
            <w:rPrChange w:id="2388" w:author="Rapporteur" w:date="2022-05-24T09:49:00Z">
              <w:rPr>
                <w:rFonts w:eastAsiaTheme="minorEastAsia"/>
                <w:lang w:eastAsia="zh-CN"/>
              </w:rPr>
            </w:rPrChange>
          </w:rPr>
          <w:t xml:space="preserve">he request message includes UE ID, </w:t>
        </w:r>
        <w:r w:rsidRPr="00392DD0">
          <w:rPr>
            <w:lang w:val="en-US"/>
            <w:rPrChange w:id="2389" w:author="Rapporteur" w:date="2022-05-24T09:49:00Z">
              <w:rPr/>
            </w:rPrChange>
          </w:rPr>
          <w:t>5G VN group ID</w:t>
        </w:r>
        <w:r w:rsidRPr="00392DD0">
          <w:rPr>
            <w:lang w:val="en-US"/>
            <w:rPrChange w:id="2390" w:author="Rapporteur" w:date="2022-05-24T09:49:00Z">
              <w:rPr>
                <w:rFonts w:asciiTheme="minorEastAsia" w:eastAsiaTheme="minorEastAsia" w:hAnsiTheme="minorEastAsia"/>
                <w:lang w:eastAsia="zh-CN"/>
              </w:rPr>
            </w:rPrChange>
          </w:rPr>
          <w:t xml:space="preserve">, </w:t>
        </w:r>
        <w:r w:rsidRPr="00392DD0">
          <w:rPr>
            <w:lang w:val="en-US"/>
            <w:rPrChange w:id="2391" w:author="Rapporteur" w:date="2022-05-24T09:49:00Z">
              <w:rPr>
                <w:rFonts w:eastAsiaTheme="minorEastAsia"/>
                <w:lang w:eastAsia="zh-CN"/>
              </w:rPr>
            </w:rPrChange>
          </w:rPr>
          <w:t xml:space="preserve">Session-AMBR for Non-GBR QoS flow and MFBR for GBR QoS flow, etc. </w:t>
        </w:r>
      </w:ins>
    </w:p>
    <w:p w14:paraId="66BA41AA" w14:textId="77777777" w:rsidR="006526DE" w:rsidRPr="00392DD0" w:rsidRDefault="006526DE">
      <w:pPr>
        <w:pStyle w:val="B2"/>
        <w:rPr>
          <w:ins w:id="2392" w:author="S2-2204913" w:date="2022-05-21T07:20:00Z"/>
          <w:lang w:val="en-US"/>
          <w:rPrChange w:id="2393" w:author="Rapporteur" w:date="2022-05-24T09:49:00Z">
            <w:rPr>
              <w:ins w:id="2394" w:author="S2-2204913" w:date="2022-05-21T07:20:00Z"/>
            </w:rPr>
          </w:rPrChange>
        </w:rPr>
        <w:pPrChange w:id="2395" w:author="Rapporteur" w:date="2022-05-24T09:49:00Z">
          <w:pPr>
            <w:pStyle w:val="B1"/>
            <w:ind w:leftChars="284" w:left="852"/>
          </w:pPr>
        </w:pPrChange>
      </w:pPr>
      <w:ins w:id="2396" w:author="S2-2204913" w:date="2022-05-21T07:20:00Z">
        <w:r w:rsidRPr="00392DD0">
          <w:rPr>
            <w:lang w:val="en-US"/>
            <w:rPrChange w:id="2397" w:author="Rapporteur" w:date="2022-05-24T09:49:00Z">
              <w:rPr>
                <w:rFonts w:eastAsiaTheme="minorEastAsia"/>
                <w:lang w:eastAsia="zh-CN"/>
              </w:rPr>
            </w:rPrChange>
          </w:rPr>
          <w:t xml:space="preserve">-  GSMF updates and stores </w:t>
        </w:r>
        <w:r w:rsidRPr="00392DD0">
          <w:rPr>
            <w:lang w:val="en-US"/>
            <w:rPrChange w:id="2398" w:author="Rapporteur" w:date="2022-05-24T09:49:00Z">
              <w:rPr/>
            </w:rPrChange>
          </w:rPr>
          <w:t>the sum of the Session-AMBR and MFBR for GBR QoS Flows of all PDU Sessions in the VN Group.</w:t>
        </w:r>
      </w:ins>
    </w:p>
    <w:p w14:paraId="127616F7" w14:textId="77777777" w:rsidR="006526DE" w:rsidRDefault="006526DE" w:rsidP="006526DE">
      <w:pPr>
        <w:pStyle w:val="B1"/>
        <w:rPr>
          <w:ins w:id="2399" w:author="S2-2204913" w:date="2022-05-21T07:20:00Z"/>
          <w:rFonts w:eastAsiaTheme="minorEastAsia"/>
          <w:lang w:eastAsia="zh-CN"/>
        </w:rPr>
      </w:pPr>
      <w:ins w:id="2400" w:author="S2-2204913" w:date="2022-05-21T07:20:00Z">
        <w:r>
          <w:rPr>
            <w:rFonts w:eastAsiaTheme="minorEastAsia" w:hint="eastAsia"/>
            <w:lang w:eastAsia="zh-CN"/>
          </w:rPr>
          <w:t>-</w:t>
        </w:r>
        <w:r>
          <w:rPr>
            <w:rFonts w:eastAsiaTheme="minorEastAsia"/>
            <w:lang w:eastAsia="zh-CN"/>
          </w:rPr>
          <w:t xml:space="preserve">  </w:t>
        </w:r>
        <w:r w:rsidRPr="00F55E07">
          <w:rPr>
            <w:rFonts w:eastAsiaTheme="minorEastAsia"/>
            <w:lang w:eastAsia="zh-CN"/>
          </w:rPr>
          <w:t>The SM Policy Association establishment/modification message sent by SMF to PCF shall include the</w:t>
        </w:r>
        <w:r>
          <w:rPr>
            <w:rFonts w:eastAsiaTheme="minorEastAsia"/>
            <w:lang w:eastAsia="zh-CN"/>
          </w:rPr>
          <w:t xml:space="preserve"> 5G VN</w:t>
        </w:r>
        <w:r w:rsidRPr="00F55E07">
          <w:rPr>
            <w:rFonts w:eastAsiaTheme="minorEastAsia"/>
            <w:lang w:eastAsia="zh-CN"/>
          </w:rPr>
          <w:t xml:space="preserve"> group ID</w:t>
        </w:r>
        <w:r>
          <w:rPr>
            <w:rFonts w:eastAsiaTheme="minorEastAsia"/>
            <w:lang w:eastAsia="zh-CN"/>
          </w:rPr>
          <w:t>.</w:t>
        </w:r>
      </w:ins>
    </w:p>
    <w:p w14:paraId="575BAD0A" w14:textId="77777777" w:rsidR="006526DE" w:rsidRDefault="006526DE" w:rsidP="006526DE">
      <w:pPr>
        <w:pStyle w:val="B1"/>
        <w:rPr>
          <w:ins w:id="2401" w:author="S2-2204913" w:date="2022-05-21T07:20:00Z"/>
          <w:rFonts w:eastAsiaTheme="minorEastAsia"/>
          <w:lang w:eastAsia="zh-CN"/>
        </w:rPr>
      </w:pPr>
      <w:ins w:id="2402" w:author="S2-2204913" w:date="2022-05-21T07:20:00Z">
        <w:r>
          <w:rPr>
            <w:rFonts w:eastAsiaTheme="minorEastAsia" w:hint="eastAsia"/>
            <w:lang w:eastAsia="zh-CN"/>
          </w:rPr>
          <w:t>-</w:t>
        </w:r>
        <w:r>
          <w:rPr>
            <w:rFonts w:eastAsiaTheme="minorEastAsia"/>
            <w:lang w:eastAsia="zh-CN"/>
          </w:rPr>
          <w:t xml:space="preserve">  When a PCF </w:t>
        </w:r>
        <w:r w:rsidRPr="007526A5">
          <w:rPr>
            <w:rFonts w:eastAsiaTheme="minorEastAsia"/>
            <w:lang w:eastAsia="zh-CN"/>
          </w:rPr>
          <w:t>receives SM Policy Association establishment</w:t>
        </w:r>
        <w:r>
          <w:rPr>
            <w:rFonts w:eastAsiaTheme="minorEastAsia" w:hint="eastAsia"/>
            <w:lang w:eastAsia="zh-CN"/>
          </w:rPr>
          <w:t>/</w:t>
        </w:r>
        <w:r>
          <w:rPr>
            <w:rFonts w:eastAsiaTheme="minorEastAsia"/>
            <w:lang w:eastAsia="zh-CN"/>
          </w:rPr>
          <w:t>modification</w:t>
        </w:r>
        <w:r w:rsidRPr="007526A5">
          <w:rPr>
            <w:rFonts w:eastAsiaTheme="minorEastAsia"/>
            <w:lang w:eastAsia="zh-CN"/>
          </w:rPr>
          <w:t xml:space="preserve"> message from SMF</w:t>
        </w:r>
        <w:r>
          <w:rPr>
            <w:rFonts w:eastAsiaTheme="minorEastAsia"/>
            <w:lang w:eastAsia="zh-CN"/>
          </w:rPr>
          <w:t xml:space="preserve">: </w:t>
        </w:r>
      </w:ins>
    </w:p>
    <w:p w14:paraId="730A3205" w14:textId="77777777" w:rsidR="006526DE" w:rsidRPr="00392DD0" w:rsidRDefault="006526DE">
      <w:pPr>
        <w:pStyle w:val="B2"/>
        <w:rPr>
          <w:ins w:id="2403" w:author="S2-2204913" w:date="2022-05-21T07:20:00Z"/>
          <w:lang w:val="en-US"/>
          <w:rPrChange w:id="2404" w:author="Rapporteur" w:date="2022-05-24T09:49:00Z">
            <w:rPr>
              <w:ins w:id="2405" w:author="S2-2204913" w:date="2022-05-21T07:20:00Z"/>
              <w:rFonts w:eastAsiaTheme="minorEastAsia"/>
              <w:lang w:eastAsia="zh-CN"/>
            </w:rPr>
          </w:rPrChange>
        </w:rPr>
        <w:pPrChange w:id="2406" w:author="Rapporteur" w:date="2022-05-24T09:49:00Z">
          <w:pPr>
            <w:pStyle w:val="B1"/>
            <w:ind w:leftChars="284" w:left="852"/>
          </w:pPr>
        </w:pPrChange>
      </w:pPr>
      <w:ins w:id="2407" w:author="S2-2204913" w:date="2022-05-21T07:20:00Z">
        <w:r w:rsidRPr="00392DD0">
          <w:rPr>
            <w:lang w:val="en-US"/>
            <w:rPrChange w:id="2408" w:author="Rapporteur" w:date="2022-05-24T09:49:00Z">
              <w:rPr>
                <w:rFonts w:eastAsiaTheme="minorEastAsia"/>
                <w:lang w:eastAsia="zh-CN"/>
              </w:rPr>
            </w:rPrChange>
          </w:rPr>
          <w:t xml:space="preserve">-  PCF query GSMF to </w:t>
        </w:r>
        <w:r w:rsidRPr="00392DD0">
          <w:rPr>
            <w:lang w:val="en-US"/>
            <w:rPrChange w:id="2409" w:author="Rapporteur" w:date="2022-05-24T09:49:00Z">
              <w:rPr/>
            </w:rPrChange>
          </w:rPr>
          <w:t>retrieve</w:t>
        </w:r>
        <w:r w:rsidRPr="00392DD0">
          <w:rPr>
            <w:lang w:val="en-US"/>
            <w:rPrChange w:id="2410" w:author="Rapporteur" w:date="2022-05-24T09:49:00Z">
              <w:rPr>
                <w:rFonts w:eastAsiaTheme="minorEastAsia"/>
                <w:lang w:eastAsia="zh-CN"/>
              </w:rPr>
            </w:rPrChange>
          </w:rPr>
          <w:t xml:space="preserve"> the group information. </w:t>
        </w:r>
      </w:ins>
    </w:p>
    <w:p w14:paraId="692DDE67" w14:textId="77777777" w:rsidR="006526DE" w:rsidRPr="00392DD0" w:rsidRDefault="006526DE">
      <w:pPr>
        <w:pStyle w:val="B2"/>
        <w:rPr>
          <w:ins w:id="2411" w:author="S2-2204913" w:date="2022-05-21T07:20:00Z"/>
          <w:lang w:val="en-US"/>
          <w:rPrChange w:id="2412" w:author="Rapporteur" w:date="2022-05-24T09:49:00Z">
            <w:rPr>
              <w:ins w:id="2413" w:author="S2-2204913" w:date="2022-05-21T07:20:00Z"/>
              <w:rFonts w:eastAsiaTheme="minorEastAsia"/>
              <w:lang w:eastAsia="zh-CN"/>
            </w:rPr>
          </w:rPrChange>
        </w:rPr>
        <w:pPrChange w:id="2414" w:author="Rapporteur" w:date="2022-05-24T09:49:00Z">
          <w:pPr>
            <w:pStyle w:val="B1"/>
            <w:ind w:leftChars="284" w:left="852"/>
          </w:pPr>
        </w:pPrChange>
      </w:pPr>
      <w:ins w:id="2415" w:author="S2-2204913" w:date="2022-05-21T07:20:00Z">
        <w:r w:rsidRPr="00392DD0">
          <w:rPr>
            <w:lang w:val="en-US"/>
            <w:rPrChange w:id="2416" w:author="Rapporteur" w:date="2022-05-24T09:49:00Z">
              <w:rPr>
                <w:rFonts w:eastAsiaTheme="minorEastAsia"/>
                <w:lang w:eastAsia="zh-CN"/>
              </w:rPr>
            </w:rPrChange>
          </w:rPr>
          <w:t>-  The group information provided by GSMF includes</w:t>
        </w:r>
        <w:r w:rsidRPr="00392DD0">
          <w:rPr>
            <w:lang w:val="en-US"/>
            <w:rPrChange w:id="2417" w:author="Rapporteur" w:date="2022-05-24T09:49:00Z">
              <w:rPr/>
            </w:rPrChange>
          </w:rPr>
          <w:t xml:space="preserve">: </w:t>
        </w:r>
      </w:ins>
    </w:p>
    <w:p w14:paraId="1FBA0789" w14:textId="77777777" w:rsidR="006526DE" w:rsidRPr="003C3AE8" w:rsidRDefault="006526DE">
      <w:pPr>
        <w:pStyle w:val="B3"/>
        <w:rPr>
          <w:ins w:id="2418" w:author="S2-2204913" w:date="2022-05-21T07:20:00Z"/>
          <w:lang w:eastAsia="zh-CN"/>
          <w:rPrChange w:id="2419" w:author="Rapporteur" w:date="2022-05-24T09:57:00Z">
            <w:rPr>
              <w:ins w:id="2420" w:author="S2-2204913" w:date="2022-05-21T07:20:00Z"/>
              <w:rFonts w:asciiTheme="minorEastAsia" w:eastAsiaTheme="minorEastAsia" w:hAnsiTheme="minorEastAsia"/>
              <w:lang w:eastAsia="zh-CN"/>
            </w:rPr>
          </w:rPrChange>
        </w:rPr>
        <w:pPrChange w:id="2421" w:author="Rapporteur" w:date="2022-05-24T09:57:00Z">
          <w:pPr>
            <w:pStyle w:val="B1"/>
            <w:ind w:leftChars="289" w:left="578" w:firstLineChars="150" w:firstLine="300"/>
          </w:pPr>
        </w:pPrChange>
      </w:pPr>
      <w:ins w:id="2422" w:author="S2-2204913" w:date="2022-05-21T07:20:00Z">
        <w:r>
          <w:rPr>
            <w:lang w:eastAsia="zh-CN"/>
          </w:rPr>
          <w:t>-  T</w:t>
        </w:r>
        <w:r w:rsidRPr="00DA3BBC">
          <w:rPr>
            <w:lang w:eastAsia="zh-CN"/>
          </w:rPr>
          <w:t>he sum of the Session-AMBR and MFBR for GBR QoS Flows of all PDU Sessions</w:t>
        </w:r>
        <w:r>
          <w:rPr>
            <w:lang w:eastAsia="zh-CN"/>
          </w:rPr>
          <w:t xml:space="preserve"> in the VN Group</w:t>
        </w:r>
      </w:ins>
    </w:p>
    <w:p w14:paraId="3EBFDEBF" w14:textId="77777777" w:rsidR="006526DE" w:rsidRPr="003C3AE8" w:rsidRDefault="006526DE">
      <w:pPr>
        <w:pStyle w:val="B3"/>
        <w:rPr>
          <w:ins w:id="2423" w:author="S2-2204913" w:date="2022-05-21T07:20:00Z"/>
          <w:lang w:eastAsia="zh-CN"/>
          <w:rPrChange w:id="2424" w:author="Rapporteur" w:date="2022-05-24T09:57:00Z">
            <w:rPr>
              <w:ins w:id="2425" w:author="S2-2204913" w:date="2022-05-21T07:20:00Z"/>
              <w:rFonts w:eastAsiaTheme="minorEastAsia"/>
              <w:lang w:eastAsia="zh-CN"/>
            </w:rPr>
          </w:rPrChange>
        </w:rPr>
        <w:pPrChange w:id="2426" w:author="Rapporteur" w:date="2022-05-24T09:57:00Z">
          <w:pPr>
            <w:pStyle w:val="B1"/>
            <w:ind w:leftChars="384" w:left="768" w:firstLineChars="50" w:firstLine="100"/>
          </w:pPr>
        </w:pPrChange>
      </w:pPr>
      <w:ins w:id="2427" w:author="S2-2204913" w:date="2022-05-21T07:20:00Z">
        <w:r w:rsidRPr="003C3AE8">
          <w:rPr>
            <w:lang w:eastAsia="zh-CN"/>
            <w:rPrChange w:id="2428" w:author="Rapporteur" w:date="2022-05-24T09:57:00Z">
              <w:rPr>
                <w:rFonts w:eastAsiaTheme="minorEastAsia"/>
                <w:lang w:eastAsia="zh-CN"/>
              </w:rPr>
            </w:rPrChange>
          </w:rPr>
          <w:t>-  Group-MBR</w:t>
        </w:r>
      </w:ins>
    </w:p>
    <w:p w14:paraId="42B17641" w14:textId="77777777" w:rsidR="00392DD0" w:rsidRPr="00392DD0" w:rsidRDefault="006526DE">
      <w:pPr>
        <w:pStyle w:val="B2"/>
        <w:rPr>
          <w:ins w:id="2429" w:author="Rapporteur" w:date="2022-05-24T09:49:00Z"/>
          <w:lang w:val="en-US"/>
          <w:rPrChange w:id="2430" w:author="Rapporteur" w:date="2022-05-24T09:50:00Z">
            <w:rPr>
              <w:ins w:id="2431" w:author="Rapporteur" w:date="2022-05-24T09:49:00Z"/>
              <w:rFonts w:eastAsiaTheme="minorEastAsia"/>
              <w:lang w:eastAsia="zh-CN"/>
            </w:rPr>
          </w:rPrChange>
        </w:rPr>
        <w:pPrChange w:id="2432" w:author="Rapporteur" w:date="2022-05-24T09:50:00Z">
          <w:pPr>
            <w:pStyle w:val="B1"/>
          </w:pPr>
        </w:pPrChange>
      </w:pPr>
      <w:ins w:id="2433" w:author="S2-2204913" w:date="2022-05-21T07:20:00Z">
        <w:r w:rsidRPr="00392DD0">
          <w:rPr>
            <w:lang w:val="en-US"/>
            <w:rPrChange w:id="2434" w:author="Rapporteur" w:date="2022-05-24T09:50:00Z">
              <w:rPr>
                <w:rFonts w:eastAsiaTheme="minorEastAsia"/>
                <w:lang w:eastAsia="zh-CN"/>
              </w:rPr>
            </w:rPrChange>
          </w:rPr>
          <w:t>-  Based on the group information provided by GSMF, PCF makes corresponding decisions.</w:t>
        </w:r>
      </w:ins>
    </w:p>
    <w:p w14:paraId="61D12644" w14:textId="2D126139" w:rsidR="006526DE" w:rsidRPr="00392DD0" w:rsidRDefault="006526DE" w:rsidP="006526DE">
      <w:pPr>
        <w:pStyle w:val="B1"/>
        <w:rPr>
          <w:ins w:id="2435" w:author="S2-2204913" w:date="2022-05-21T07:20:00Z"/>
          <w:rFonts w:eastAsiaTheme="minorEastAsia"/>
          <w:lang w:eastAsia="zh-CN"/>
          <w:rPrChange w:id="2436" w:author="Rapporteur" w:date="2022-05-24T09:50:00Z">
            <w:rPr>
              <w:ins w:id="2437" w:author="S2-2204913" w:date="2022-05-21T07:20:00Z"/>
              <w:rFonts w:asciiTheme="minorEastAsia" w:eastAsiaTheme="minorEastAsia" w:hAnsiTheme="minorEastAsia"/>
              <w:lang w:eastAsia="zh-CN"/>
            </w:rPr>
          </w:rPrChange>
        </w:rPr>
      </w:pPr>
      <w:ins w:id="2438" w:author="S2-2204913" w:date="2022-05-21T07:20:00Z">
        <w:r w:rsidRPr="00392DD0">
          <w:rPr>
            <w:rFonts w:eastAsiaTheme="minorEastAsia"/>
            <w:lang w:eastAsia="zh-CN"/>
            <w:rPrChange w:id="2439" w:author="Rapporteur" w:date="2022-05-24T09:50:00Z">
              <w:rPr/>
            </w:rPrChange>
          </w:rPr>
          <w:t>-</w:t>
        </w:r>
        <w:r w:rsidRPr="00392DD0">
          <w:rPr>
            <w:rFonts w:eastAsiaTheme="minorEastAsia"/>
            <w:lang w:eastAsia="zh-CN"/>
            <w:rPrChange w:id="2440" w:author="Rapporteur" w:date="2022-05-24T09:50:00Z">
              <w:rPr/>
            </w:rPrChange>
          </w:rPr>
          <w:tab/>
          <w:t>When a 5G LAN PDU session is released:</w:t>
        </w:r>
      </w:ins>
    </w:p>
    <w:p w14:paraId="2FB5F996" w14:textId="77777777" w:rsidR="006526DE" w:rsidRPr="00392DD0" w:rsidRDefault="006526DE">
      <w:pPr>
        <w:pStyle w:val="B2"/>
        <w:rPr>
          <w:ins w:id="2441" w:author="S2-2204913" w:date="2022-05-21T07:20:00Z"/>
          <w:lang w:val="en-US"/>
          <w:rPrChange w:id="2442" w:author="Rapporteur" w:date="2022-05-24T09:49:00Z">
            <w:rPr>
              <w:ins w:id="2443" w:author="S2-2204913" w:date="2022-05-21T07:20:00Z"/>
            </w:rPr>
          </w:rPrChange>
        </w:rPr>
        <w:pPrChange w:id="2444" w:author="Rapporteur" w:date="2022-05-24T09:49:00Z">
          <w:pPr>
            <w:pStyle w:val="B1"/>
            <w:ind w:leftChars="242" w:left="768"/>
          </w:pPr>
        </w:pPrChange>
      </w:pPr>
      <w:ins w:id="2445" w:author="S2-2204913" w:date="2022-05-21T07:20:00Z">
        <w:r w:rsidRPr="00392DD0">
          <w:rPr>
            <w:lang w:val="en-US"/>
            <w:rPrChange w:id="2446" w:author="Rapporteur" w:date="2022-05-24T09:49:00Z">
              <w:rPr/>
            </w:rPrChange>
          </w:rPr>
          <w:t>-</w:t>
        </w:r>
        <w:r w:rsidRPr="00392DD0">
          <w:rPr>
            <w:lang w:val="en-US"/>
            <w:rPrChange w:id="2447" w:author="Rapporteur" w:date="2022-05-24T09:49:00Z">
              <w:rPr/>
            </w:rPrChange>
          </w:rPr>
          <w:tab/>
          <w:t xml:space="preserve">SMF sends a group update request message to GSMF. </w:t>
        </w:r>
      </w:ins>
    </w:p>
    <w:p w14:paraId="7334C522" w14:textId="77777777" w:rsidR="006526DE" w:rsidRPr="00392DD0" w:rsidRDefault="006526DE">
      <w:pPr>
        <w:pStyle w:val="B2"/>
        <w:rPr>
          <w:ins w:id="2448" w:author="S2-2204913" w:date="2022-05-21T07:20:00Z"/>
          <w:lang w:val="en-US"/>
          <w:rPrChange w:id="2449" w:author="Rapporteur" w:date="2022-05-24T09:49:00Z">
            <w:rPr>
              <w:ins w:id="2450" w:author="S2-2204913" w:date="2022-05-21T07:20:00Z"/>
              <w:rFonts w:eastAsiaTheme="minorEastAsia"/>
              <w:lang w:eastAsia="zh-CN"/>
            </w:rPr>
          </w:rPrChange>
        </w:rPr>
        <w:pPrChange w:id="2451" w:author="Rapporteur" w:date="2022-05-24T09:49:00Z">
          <w:pPr>
            <w:pStyle w:val="B1"/>
            <w:ind w:leftChars="242" w:left="768"/>
          </w:pPr>
        </w:pPrChange>
      </w:pPr>
      <w:ins w:id="2452" w:author="S2-2204913" w:date="2022-05-21T07:20:00Z">
        <w:r w:rsidRPr="00392DD0">
          <w:rPr>
            <w:lang w:val="en-US"/>
            <w:rPrChange w:id="2453" w:author="Rapporteur" w:date="2022-05-24T09:49:00Z">
              <w:rPr/>
            </w:rPrChange>
          </w:rPr>
          <w:t>-</w:t>
        </w:r>
        <w:r w:rsidRPr="00392DD0">
          <w:rPr>
            <w:lang w:val="en-US"/>
            <w:rPrChange w:id="2454" w:author="Rapporteur" w:date="2022-05-24T09:49:00Z">
              <w:rPr/>
            </w:rPrChange>
          </w:rPr>
          <w:tab/>
        </w:r>
        <w:r w:rsidRPr="00392DD0">
          <w:rPr>
            <w:lang w:val="en-US"/>
            <w:rPrChange w:id="2455" w:author="Rapporteur" w:date="2022-05-24T09:49:00Z">
              <w:rPr>
                <w:rFonts w:eastAsiaTheme="minorEastAsia"/>
                <w:lang w:eastAsia="zh-CN"/>
              </w:rPr>
            </w:rPrChange>
          </w:rPr>
          <w:t xml:space="preserve">GSMF updates </w:t>
        </w:r>
        <w:r w:rsidRPr="00392DD0">
          <w:rPr>
            <w:lang w:val="en-US"/>
            <w:rPrChange w:id="2456" w:author="Rapporteur" w:date="2022-05-24T09:49:00Z">
              <w:rPr/>
            </w:rPrChange>
          </w:rPr>
          <w:t>the sum of the Session-AMBR and MFBR for GBR QoS Flows of all PDU Sessions in the VN Group.</w:t>
        </w:r>
      </w:ins>
    </w:p>
    <w:p w14:paraId="4A7B9ACB" w14:textId="7327B96E" w:rsidR="006526DE" w:rsidRPr="00591A86" w:rsidRDefault="006526DE" w:rsidP="006526DE">
      <w:pPr>
        <w:rPr>
          <w:ins w:id="2457" w:author="S2-2204913" w:date="2022-05-21T07:20:00Z"/>
          <w:rFonts w:eastAsiaTheme="minorEastAsia"/>
          <w:lang w:eastAsia="zh-CN"/>
        </w:rPr>
      </w:pPr>
      <w:ins w:id="2458" w:author="S2-2204913" w:date="2022-05-21T07:20:00Z">
        <w:r>
          <w:t>Figure 6.</w:t>
        </w:r>
      </w:ins>
      <w:ins w:id="2459" w:author="Rapporteur" w:date="2022-05-21T07:22:00Z">
        <w:r>
          <w:t>21</w:t>
        </w:r>
      </w:ins>
      <w:ins w:id="2460" w:author="S2-2204913" w:date="2022-05-21T07:20:00Z">
        <w:r>
          <w:t xml:space="preserve">.2.1-1 depicts the architecture to support </w:t>
        </w:r>
        <w:r w:rsidRPr="00D1400A">
          <w:rPr>
            <w:lang w:eastAsia="zh-CN"/>
          </w:rPr>
          <w:t>the management of Maximum Bit Rate for a 5G VN group</w:t>
        </w:r>
        <w:r>
          <w:t>:</w:t>
        </w:r>
      </w:ins>
    </w:p>
    <w:p w14:paraId="02EE37E4" w14:textId="77777777" w:rsidR="006526DE" w:rsidRDefault="006526DE" w:rsidP="006526DE">
      <w:pPr>
        <w:pStyle w:val="TH"/>
        <w:rPr>
          <w:ins w:id="2461" w:author="S2-2204913" w:date="2022-05-21T07:20:00Z"/>
          <w:rFonts w:ascii="Times New Roman" w:eastAsia="SimSun" w:hAnsi="Times New Roman"/>
        </w:rPr>
      </w:pPr>
      <w:ins w:id="2462" w:author="S2-2204913" w:date="2022-05-21T07:20:00Z">
        <w:r>
          <w:rPr>
            <w:noProof/>
            <w:lang w:val="en-US" w:eastAsia="ko-KR"/>
          </w:rPr>
          <w:lastRenderedPageBreak/>
          <w:drawing>
            <wp:inline distT="0" distB="0" distL="0" distR="0" wp14:anchorId="33CD9542" wp14:editId="70E3C14B">
              <wp:extent cx="1851025" cy="1654107"/>
              <wp:effectExtent l="0" t="0" r="0" b="38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856861" cy="1659322"/>
                      </a:xfrm>
                      <a:prstGeom prst="rect">
                        <a:avLst/>
                      </a:prstGeom>
                    </pic:spPr>
                  </pic:pic>
                </a:graphicData>
              </a:graphic>
            </wp:inline>
          </w:drawing>
        </w:r>
      </w:ins>
    </w:p>
    <w:p w14:paraId="07E2C6A7" w14:textId="4F124095" w:rsidR="006526DE" w:rsidRDefault="006526DE" w:rsidP="006526DE">
      <w:pPr>
        <w:pStyle w:val="TF"/>
        <w:rPr>
          <w:ins w:id="2463" w:author="S2-2204913" w:date="2022-05-21T07:20:00Z"/>
          <w:lang w:eastAsia="en-US"/>
        </w:rPr>
      </w:pPr>
      <w:ins w:id="2464" w:author="S2-2204913" w:date="2022-05-21T07:20:00Z">
        <w:r>
          <w:t>Figure 6.</w:t>
        </w:r>
      </w:ins>
      <w:ins w:id="2465" w:author="Rapporteur" w:date="2022-05-21T07:23:00Z">
        <w:r>
          <w:t>21</w:t>
        </w:r>
      </w:ins>
      <w:ins w:id="2466" w:author="S2-2204913" w:date="2022-05-21T07:20:00Z">
        <w:r>
          <w:t xml:space="preserve">.2.1-1: Architecture to support </w:t>
        </w:r>
        <w:bookmarkStart w:id="2467" w:name="_Hlk102601689"/>
        <w:r>
          <w:t xml:space="preserve">the management of </w:t>
        </w:r>
        <w:r w:rsidRPr="00520184">
          <w:t>Maximum Bit Rate</w:t>
        </w:r>
        <w:r>
          <w:t xml:space="preserve"> for a 5G VN group</w:t>
        </w:r>
        <w:bookmarkEnd w:id="2467"/>
      </w:ins>
    </w:p>
    <w:p w14:paraId="21EB9737" w14:textId="77777777" w:rsidR="006526DE" w:rsidRPr="00D1400A" w:rsidRDefault="006526DE" w:rsidP="006526DE">
      <w:pPr>
        <w:pStyle w:val="EditorsNote"/>
        <w:rPr>
          <w:ins w:id="2468" w:author="S2-2204913" w:date="2022-05-21T07:20:00Z"/>
          <w:rFonts w:eastAsiaTheme="minorEastAsia"/>
          <w:lang w:eastAsia="zh-CN"/>
        </w:rPr>
      </w:pPr>
      <w:bookmarkStart w:id="2469" w:name="_Hlk102658556"/>
      <w:ins w:id="2470" w:author="S2-2204913" w:date="2022-05-21T07:20:00Z">
        <w:r>
          <w:rPr>
            <w:rFonts w:eastAsiaTheme="minorEastAsia" w:hint="eastAsia"/>
            <w:lang w:eastAsia="zh-CN"/>
          </w:rPr>
          <w:t>E</w:t>
        </w:r>
        <w:r>
          <w:rPr>
            <w:rFonts w:eastAsiaTheme="minorEastAsia"/>
            <w:lang w:eastAsia="zh-CN"/>
          </w:rPr>
          <w:t xml:space="preserve">ditor’s Note: </w:t>
        </w:r>
        <w:bookmarkEnd w:id="2469"/>
        <w:r w:rsidRPr="00D465A5">
          <w:rPr>
            <w:rFonts w:eastAsiaTheme="minorEastAsia"/>
            <w:lang w:eastAsia="zh-CN"/>
          </w:rPr>
          <w:t xml:space="preserve">It is FFS </w:t>
        </w:r>
        <w:r w:rsidRPr="00545E10">
          <w:t>whether the GSMF functionality is better handled as part of an existing NF</w:t>
        </w:r>
        <w:r>
          <w:t>.</w:t>
        </w:r>
      </w:ins>
    </w:p>
    <w:p w14:paraId="6614D955" w14:textId="0A44716B" w:rsidR="006526DE" w:rsidRDefault="006526DE" w:rsidP="006526DE">
      <w:pPr>
        <w:pStyle w:val="3"/>
        <w:rPr>
          <w:ins w:id="2471" w:author="S2-2204913" w:date="2022-05-21T07:20:00Z"/>
        </w:rPr>
      </w:pPr>
      <w:bookmarkStart w:id="2472" w:name="_Toc104285031"/>
      <w:ins w:id="2473" w:author="S2-2204913" w:date="2022-05-21T07:20:00Z">
        <w:r>
          <w:t>6.</w:t>
        </w:r>
      </w:ins>
      <w:ins w:id="2474" w:author="Rapporteur" w:date="2022-05-21T07:23:00Z">
        <w:r>
          <w:t>21</w:t>
        </w:r>
      </w:ins>
      <w:ins w:id="2475" w:author="S2-2204913" w:date="2022-05-21T07:20:00Z">
        <w:r>
          <w:t>.3</w:t>
        </w:r>
        <w:r>
          <w:tab/>
          <w:t>Procedures</w:t>
        </w:r>
        <w:bookmarkEnd w:id="2472"/>
      </w:ins>
    </w:p>
    <w:p w14:paraId="48E283F5" w14:textId="28BA1CC6" w:rsidR="006526DE" w:rsidRDefault="006526DE" w:rsidP="006526DE">
      <w:pPr>
        <w:pStyle w:val="4"/>
        <w:rPr>
          <w:ins w:id="2476" w:author="S2-2204913" w:date="2022-05-21T07:20:00Z"/>
          <w:lang w:eastAsia="en-US"/>
        </w:rPr>
      </w:pPr>
      <w:bookmarkStart w:id="2477" w:name="_Toc104285032"/>
      <w:bookmarkStart w:id="2478" w:name="OLE_LINK6"/>
      <w:ins w:id="2479" w:author="S2-2204913" w:date="2022-05-21T07:20:00Z">
        <w:r>
          <w:t>6.</w:t>
        </w:r>
      </w:ins>
      <w:ins w:id="2480" w:author="Rapporteur" w:date="2022-05-21T07:23:00Z">
        <w:r>
          <w:t>21</w:t>
        </w:r>
      </w:ins>
      <w:ins w:id="2481" w:author="S2-2204913" w:date="2022-05-21T07:20:00Z">
        <w:r>
          <w:t>.3.1</w:t>
        </w:r>
        <w:r>
          <w:tab/>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bookmarkEnd w:id="2477"/>
      </w:ins>
    </w:p>
    <w:bookmarkEnd w:id="2478"/>
    <w:p w14:paraId="34ED29B8" w14:textId="06EEA496" w:rsidR="006526DE" w:rsidRDefault="006526DE" w:rsidP="006526DE">
      <w:pPr>
        <w:rPr>
          <w:ins w:id="2482" w:author="S2-2204913" w:date="2022-05-21T07:20:00Z"/>
          <w:lang w:eastAsia="zh-CN"/>
        </w:rPr>
      </w:pPr>
      <w:ins w:id="2483" w:author="S2-2204913" w:date="2022-05-21T07:20:00Z">
        <w:r>
          <w:rPr>
            <w:lang w:eastAsia="ko-KR"/>
          </w:rPr>
          <w:t xml:space="preserve">Figure </w:t>
        </w:r>
        <w:r>
          <w:t>6.</w:t>
        </w:r>
      </w:ins>
      <w:ins w:id="2484" w:author="Rapporteur" w:date="2022-05-21T07:23:00Z">
        <w:r>
          <w:t>21</w:t>
        </w:r>
      </w:ins>
      <w:ins w:id="2485" w:author="S2-2204913" w:date="2022-05-21T07:20:00Z">
        <w:r>
          <w:t>.3.1-1</w:t>
        </w:r>
        <w:r>
          <w:rPr>
            <w:lang w:eastAsia="ko-KR"/>
          </w:rPr>
          <w:t xml:space="preserve"> outlines the procedure for </w:t>
        </w:r>
        <w:r>
          <w:t xml:space="preserve">support </w:t>
        </w:r>
        <w:r w:rsidRPr="005406F6">
          <w:t>the attribute of Group-MBR for a VN group when a UE initiates a 5G LAN PDU session establishment request</w:t>
        </w:r>
        <w:r>
          <w:rPr>
            <w:lang w:eastAsia="zh-CN"/>
          </w:rPr>
          <w:t>.</w:t>
        </w:r>
      </w:ins>
    </w:p>
    <w:p w14:paraId="096637E9" w14:textId="77777777" w:rsidR="006526DE" w:rsidRDefault="006526DE">
      <w:pPr>
        <w:pStyle w:val="TH"/>
        <w:rPr>
          <w:ins w:id="2486" w:author="S2-2204913" w:date="2022-05-21T07:20:00Z"/>
          <w:rFonts w:eastAsia="SimSun"/>
          <w:lang w:eastAsia="zh-CN"/>
        </w:rPr>
        <w:pPrChange w:id="2487" w:author="Rapporteur" w:date="2022-05-24T09:51:00Z">
          <w:pPr>
            <w:jc w:val="center"/>
          </w:pPr>
        </w:pPrChange>
      </w:pPr>
      <w:ins w:id="2488" w:author="S2-2204913" w:date="2022-05-21T07:20:00Z">
        <w:r>
          <w:object w:dxaOrig="11760" w:dyaOrig="9741" w14:anchorId="730896F5">
            <v:shape id="_x0000_i1063" type="#_x0000_t75" style="width:481.55pt;height:398.7pt" o:ole="">
              <v:imagedata r:id="rId94" o:title=""/>
            </v:shape>
            <o:OLEObject Type="Embed" ProgID="Visio.Drawing.15" ShapeID="_x0000_i1063" DrawAspect="Content" ObjectID="_1714969930" r:id="rId95"/>
          </w:object>
        </w:r>
      </w:ins>
    </w:p>
    <w:p w14:paraId="317BA4BC" w14:textId="0C122A3C" w:rsidR="006526DE" w:rsidRDefault="006526DE">
      <w:pPr>
        <w:pStyle w:val="TF"/>
        <w:rPr>
          <w:ins w:id="2489" w:author="S2-2204913" w:date="2022-05-21T07:20:00Z"/>
        </w:rPr>
        <w:pPrChange w:id="2490" w:author="Rapporteur" w:date="2022-05-24T09:51:00Z">
          <w:pPr>
            <w:pStyle w:val="TH"/>
          </w:pPr>
        </w:pPrChange>
      </w:pPr>
      <w:ins w:id="2491" w:author="S2-2204913" w:date="2022-05-21T07:20:00Z">
        <w:r>
          <w:t>Figure 6.</w:t>
        </w:r>
      </w:ins>
      <w:ins w:id="2492" w:author="Rapporteur" w:date="2022-05-21T07:23:00Z">
        <w:r>
          <w:t>21</w:t>
        </w:r>
      </w:ins>
      <w:ins w:id="2493" w:author="S2-2204913" w:date="2022-05-21T07:20:00Z">
        <w:r>
          <w:t>.3.1-1: Procedures for support of the attribute of maximum number of users for a VN group when a UE initiates a 5G LAN PDU session establishment request</w:t>
        </w:r>
      </w:ins>
    </w:p>
    <w:p w14:paraId="6F6B97E3" w14:textId="77777777" w:rsidR="006526DE" w:rsidRPr="00FB1BAC" w:rsidRDefault="006526DE" w:rsidP="006526DE">
      <w:pPr>
        <w:pStyle w:val="B1"/>
        <w:rPr>
          <w:ins w:id="2494" w:author="S2-2204913" w:date="2022-05-21T07:20:00Z"/>
          <w:rFonts w:eastAsia="SimSun"/>
        </w:rPr>
      </w:pPr>
      <w:ins w:id="2495" w:author="S2-2204913" w:date="2022-05-21T07:20:00Z">
        <w:r>
          <w:rPr>
            <w:rFonts w:eastAsiaTheme="minorEastAsia"/>
            <w:lang w:eastAsia="zh-CN"/>
          </w:rPr>
          <w:lastRenderedPageBreak/>
          <w:t>1. Based on local configuration or</w:t>
        </w:r>
        <w:r>
          <w:rPr>
            <w:rFonts w:eastAsia="SimSun"/>
          </w:rPr>
          <w:t xml:space="preserve"> signal trigger, GSMF subscribe to </w:t>
        </w:r>
        <w:r>
          <w:rPr>
            <w:rFonts w:eastAsiaTheme="minorEastAsia"/>
            <w:lang w:eastAsia="zh-CN"/>
          </w:rPr>
          <w:t>5G VN Group data from UDM</w:t>
        </w:r>
        <w:r>
          <w:rPr>
            <w:rFonts w:eastAsiaTheme="minorEastAsia" w:hint="eastAsia"/>
            <w:lang w:eastAsia="zh-CN"/>
          </w:rPr>
          <w:t>.</w:t>
        </w:r>
      </w:ins>
    </w:p>
    <w:p w14:paraId="0DAEC645" w14:textId="77777777" w:rsidR="006526DE" w:rsidRPr="00FB1BAC" w:rsidRDefault="006526DE" w:rsidP="006526DE">
      <w:pPr>
        <w:pStyle w:val="B1"/>
        <w:rPr>
          <w:ins w:id="2496" w:author="S2-2204913" w:date="2022-05-21T07:20:00Z"/>
          <w:rFonts w:eastAsia="SimSun"/>
        </w:rPr>
      </w:pPr>
      <w:ins w:id="2497" w:author="S2-2204913" w:date="2022-05-21T07:20:00Z">
        <w:r>
          <w:rPr>
            <w:rFonts w:eastAsiaTheme="minorEastAsia"/>
            <w:lang w:eastAsia="zh-CN"/>
          </w:rPr>
          <w:t xml:space="preserve">2. </w:t>
        </w:r>
        <w:r>
          <w:rPr>
            <w:rFonts w:eastAsiaTheme="minorEastAsia" w:hint="eastAsia"/>
            <w:lang w:eastAsia="zh-CN"/>
          </w:rPr>
          <w:t>U</w:t>
        </w:r>
        <w:r>
          <w:rPr>
            <w:rFonts w:eastAsiaTheme="minorEastAsia"/>
            <w:lang w:eastAsia="zh-CN"/>
          </w:rPr>
          <w:t xml:space="preserve">E </w:t>
        </w:r>
        <w:r w:rsidRPr="00FB1BAC">
          <w:rPr>
            <w:rFonts w:eastAsiaTheme="minorEastAsia"/>
            <w:lang w:eastAsia="zh-CN"/>
          </w:rPr>
          <w:t>sends PDU Session Request</w:t>
        </w:r>
        <w:r>
          <w:rPr>
            <w:rFonts w:eastAsiaTheme="minorEastAsia"/>
            <w:lang w:eastAsia="zh-CN"/>
          </w:rPr>
          <w:t xml:space="preserve"> to the SMF.</w:t>
        </w:r>
      </w:ins>
    </w:p>
    <w:p w14:paraId="04F900A3" w14:textId="77777777" w:rsidR="006526DE" w:rsidRPr="00F46EC0" w:rsidRDefault="006526DE" w:rsidP="006526DE">
      <w:pPr>
        <w:pStyle w:val="B1"/>
        <w:rPr>
          <w:ins w:id="2498" w:author="S2-2204913" w:date="2022-05-21T07:20:00Z"/>
          <w:rFonts w:eastAsia="SimSun"/>
        </w:rPr>
      </w:pPr>
      <w:ins w:id="2499" w:author="S2-2204913" w:date="2022-05-21T07:20:00Z">
        <w:r>
          <w:rPr>
            <w:rFonts w:eastAsiaTheme="minorEastAsia"/>
            <w:lang w:eastAsia="zh-CN"/>
          </w:rPr>
          <w:t xml:space="preserve">3. </w:t>
        </w:r>
        <w:r>
          <w:rPr>
            <w:rFonts w:eastAsiaTheme="minorEastAsia" w:hint="eastAsia"/>
            <w:lang w:eastAsia="zh-CN"/>
          </w:rPr>
          <w:t>S</w:t>
        </w:r>
        <w:r>
          <w:rPr>
            <w:rFonts w:eastAsiaTheme="minorEastAsia"/>
            <w:lang w:eastAsia="zh-CN"/>
          </w:rPr>
          <w:t>MF sends SM Policy Association Establishment Request. The message shall include the 5G VN group ID.</w:t>
        </w:r>
      </w:ins>
    </w:p>
    <w:p w14:paraId="5F9A3033" w14:textId="77777777" w:rsidR="006526DE" w:rsidRDefault="006526DE" w:rsidP="006526DE">
      <w:pPr>
        <w:pStyle w:val="B1"/>
        <w:rPr>
          <w:ins w:id="2500" w:author="S2-2204913" w:date="2022-05-21T07:20:00Z"/>
          <w:rFonts w:eastAsia="SimSun"/>
        </w:rPr>
      </w:pPr>
      <w:ins w:id="2501" w:author="S2-2204913" w:date="2022-05-21T07:20:00Z">
        <w:r>
          <w:rPr>
            <w:rFonts w:eastAsia="SimSun"/>
            <w:lang w:eastAsia="zh-CN"/>
          </w:rPr>
          <w:t xml:space="preserve">4. </w:t>
        </w:r>
        <w:r>
          <w:rPr>
            <w:rFonts w:eastAsia="SimSun" w:hint="eastAsia"/>
            <w:lang w:eastAsia="zh-CN"/>
          </w:rPr>
          <w:t>P</w:t>
        </w:r>
        <w:r>
          <w:rPr>
            <w:rFonts w:eastAsia="SimSun"/>
            <w:lang w:eastAsia="zh-CN"/>
          </w:rPr>
          <w:t xml:space="preserve">CF performs GSMF selection </w:t>
        </w:r>
        <w:r>
          <w:rPr>
            <w:rFonts w:eastAsia="SimSun" w:hint="eastAsia"/>
            <w:lang w:eastAsia="zh-CN"/>
          </w:rPr>
          <w:t>through</w:t>
        </w:r>
        <w:r>
          <w:rPr>
            <w:rFonts w:eastAsia="SimSun"/>
            <w:lang w:eastAsia="zh-CN"/>
          </w:rPr>
          <w:t xml:space="preserve"> local configuration or NRF.</w:t>
        </w:r>
      </w:ins>
    </w:p>
    <w:p w14:paraId="3937FD34" w14:textId="77777777" w:rsidR="006526DE" w:rsidRDefault="006526DE" w:rsidP="006526DE">
      <w:pPr>
        <w:pStyle w:val="EditorsNote"/>
        <w:rPr>
          <w:ins w:id="2502" w:author="S2-2204913" w:date="2022-05-21T07:20:00Z"/>
          <w:rFonts w:eastAsia="SimSun"/>
        </w:rPr>
      </w:pPr>
      <w:ins w:id="2503" w:author="S2-2204913" w:date="2022-05-21T07:20:00Z">
        <w:r>
          <w:rPr>
            <w:rFonts w:hint="eastAsia"/>
            <w:lang w:eastAsia="zh-CN"/>
          </w:rPr>
          <w:t>E</w:t>
        </w:r>
        <w:r>
          <w:rPr>
            <w:lang w:eastAsia="zh-CN"/>
          </w:rPr>
          <w:t xml:space="preserve">ditor’s Note: It is FFS </w:t>
        </w:r>
        <w:r w:rsidRPr="00285216">
          <w:rPr>
            <w:lang w:eastAsia="zh-CN"/>
          </w:rPr>
          <w:t xml:space="preserve">what parameters </w:t>
        </w:r>
        <w:r>
          <w:rPr>
            <w:lang w:eastAsia="zh-CN"/>
          </w:rPr>
          <w:t>GSMF</w:t>
        </w:r>
        <w:r w:rsidRPr="00285216">
          <w:rPr>
            <w:lang w:eastAsia="zh-CN"/>
          </w:rPr>
          <w:t xml:space="preserve"> carries when registering </w:t>
        </w:r>
        <w:r>
          <w:rPr>
            <w:lang w:eastAsia="zh-CN"/>
          </w:rPr>
          <w:t>to</w:t>
        </w:r>
        <w:r w:rsidRPr="00285216">
          <w:rPr>
            <w:lang w:eastAsia="zh-CN"/>
          </w:rPr>
          <w:t xml:space="preserve"> NRF</w:t>
        </w:r>
        <w:r>
          <w:rPr>
            <w:lang w:eastAsia="zh-CN"/>
          </w:rPr>
          <w:t xml:space="preserve">. </w:t>
        </w:r>
        <w:r w:rsidRPr="00285216">
          <w:rPr>
            <w:lang w:eastAsia="zh-CN"/>
          </w:rPr>
          <w:t>This may be further analysed when the functionality of the GSMF is clearer.</w:t>
        </w:r>
      </w:ins>
    </w:p>
    <w:p w14:paraId="33F98437" w14:textId="77777777" w:rsidR="006526DE" w:rsidRDefault="006526DE" w:rsidP="006526DE">
      <w:pPr>
        <w:pStyle w:val="B1"/>
        <w:rPr>
          <w:ins w:id="2504" w:author="S2-2204913" w:date="2022-05-21T07:20:00Z"/>
          <w:rFonts w:eastAsia="SimSun"/>
        </w:rPr>
      </w:pPr>
      <w:ins w:id="2505" w:author="S2-2204913" w:date="2022-05-21T07:20:00Z">
        <w:r>
          <w:rPr>
            <w:rFonts w:eastAsia="SimSun"/>
          </w:rPr>
          <w:t xml:space="preserve">5. </w:t>
        </w:r>
        <w:r w:rsidRPr="00285216">
          <w:rPr>
            <w:rFonts w:eastAsia="SimSun"/>
          </w:rPr>
          <w:t>PCF query GSMF to retrieve the group information</w:t>
        </w:r>
        <w:r>
          <w:rPr>
            <w:rFonts w:eastAsia="SimSun"/>
          </w:rPr>
          <w:t>.</w:t>
        </w:r>
      </w:ins>
    </w:p>
    <w:p w14:paraId="06520109" w14:textId="77777777" w:rsidR="006526DE" w:rsidRPr="00A74430" w:rsidRDefault="006526DE" w:rsidP="006526DE">
      <w:pPr>
        <w:pStyle w:val="B1"/>
        <w:rPr>
          <w:ins w:id="2506" w:author="S2-2204913" w:date="2022-05-21T07:20:00Z"/>
          <w:rFonts w:eastAsia="SimSun"/>
        </w:rPr>
      </w:pPr>
      <w:ins w:id="2507" w:author="S2-2204913" w:date="2022-05-21T07:20:00Z">
        <w:r>
          <w:rPr>
            <w:rFonts w:eastAsia="SimSun"/>
            <w:lang w:eastAsia="zh-CN"/>
          </w:rPr>
          <w:t xml:space="preserve">6. </w:t>
        </w:r>
        <w:r>
          <w:rPr>
            <w:rFonts w:eastAsia="SimSun" w:hint="eastAsia"/>
            <w:lang w:eastAsia="zh-CN"/>
          </w:rPr>
          <w:t>G</w:t>
        </w:r>
        <w:r>
          <w:rPr>
            <w:rFonts w:eastAsia="SimSun"/>
            <w:lang w:eastAsia="zh-CN"/>
          </w:rPr>
          <w:t xml:space="preserve">SMF provide </w:t>
        </w:r>
        <w:r w:rsidRPr="00DD40AA">
          <w:rPr>
            <w:rFonts w:eastAsiaTheme="minorEastAsia"/>
            <w:lang w:eastAsia="zh-CN"/>
          </w:rPr>
          <w:t>group information</w:t>
        </w:r>
        <w:r>
          <w:rPr>
            <w:rFonts w:eastAsiaTheme="minorEastAsia"/>
            <w:lang w:eastAsia="zh-CN"/>
          </w:rPr>
          <w:t xml:space="preserve">. The Group information include Group-MBR and </w:t>
        </w:r>
        <w:r>
          <w:t>t</w:t>
        </w:r>
        <w:r w:rsidRPr="00DA3BBC">
          <w:t>he sum of the Session-AMBR and MFBR for GBR QoS Flows of all PDU Sessions</w:t>
        </w:r>
        <w:r>
          <w:t xml:space="preserve"> in the VN Group.</w:t>
        </w:r>
      </w:ins>
    </w:p>
    <w:p w14:paraId="12FE5B96" w14:textId="77777777" w:rsidR="006526DE" w:rsidRPr="008468B5" w:rsidRDefault="006526DE" w:rsidP="006526DE">
      <w:pPr>
        <w:pStyle w:val="B1"/>
        <w:rPr>
          <w:ins w:id="2508" w:author="S2-2204913" w:date="2022-05-21T07:20:00Z"/>
          <w:rFonts w:eastAsia="SimSun"/>
        </w:rPr>
      </w:pPr>
      <w:ins w:id="2509" w:author="S2-2204913" w:date="2022-05-21T07:20:00Z">
        <w:r>
          <w:rPr>
            <w:rFonts w:eastAsia="SimSun"/>
            <w:lang w:eastAsia="zh-CN"/>
          </w:rPr>
          <w:t xml:space="preserve">7. PCF makes </w:t>
        </w:r>
        <w:r w:rsidRPr="00A74430">
          <w:rPr>
            <w:rFonts w:eastAsia="SimSun"/>
            <w:lang w:eastAsia="zh-CN"/>
          </w:rPr>
          <w:t>policy decisions based on message</w:t>
        </w:r>
        <w:r>
          <w:rPr>
            <w:rFonts w:eastAsia="SimSun"/>
            <w:lang w:eastAsia="zh-CN"/>
          </w:rPr>
          <w:t xml:space="preserve"> </w:t>
        </w:r>
        <w:r w:rsidRPr="00A74430">
          <w:rPr>
            <w:rFonts w:eastAsia="SimSun"/>
            <w:lang w:eastAsia="zh-CN"/>
          </w:rPr>
          <w:t xml:space="preserve">received from </w:t>
        </w:r>
        <w:r>
          <w:rPr>
            <w:rFonts w:eastAsia="SimSun"/>
            <w:lang w:eastAsia="zh-CN"/>
          </w:rPr>
          <w:t>GSMF.</w:t>
        </w:r>
      </w:ins>
    </w:p>
    <w:p w14:paraId="44CA2B36" w14:textId="77777777" w:rsidR="00136DA6" w:rsidRPr="00136DA6" w:rsidRDefault="006526DE">
      <w:pPr>
        <w:pStyle w:val="EditorsNote"/>
        <w:rPr>
          <w:ins w:id="2510" w:author="Rapporteur" w:date="2022-05-24T09:52:00Z"/>
          <w:lang w:eastAsia="zh-CN"/>
          <w:rPrChange w:id="2511" w:author="Rapporteur" w:date="2022-05-24T09:52:00Z">
            <w:rPr>
              <w:ins w:id="2512" w:author="Rapporteur" w:date="2022-05-24T09:52:00Z"/>
              <w:rFonts w:asciiTheme="minorEastAsia" w:eastAsiaTheme="minorEastAsia" w:hAnsiTheme="minorEastAsia"/>
              <w:lang w:eastAsia="zh-CN"/>
            </w:rPr>
          </w:rPrChange>
        </w:rPr>
        <w:pPrChange w:id="2513" w:author="Rapporteur" w:date="2022-05-24T09:52:00Z">
          <w:pPr>
            <w:pStyle w:val="B1"/>
            <w:ind w:leftChars="189" w:left="378" w:firstLine="0"/>
          </w:pPr>
        </w:pPrChange>
      </w:pPr>
      <w:ins w:id="2514" w:author="S2-2204913" w:date="2022-05-21T07:20:00Z">
        <w:r>
          <w:rPr>
            <w:rFonts w:hint="eastAsia"/>
            <w:lang w:eastAsia="zh-CN"/>
          </w:rPr>
          <w:t>E</w:t>
        </w:r>
        <w:r>
          <w:rPr>
            <w:lang w:eastAsia="zh-CN"/>
          </w:rPr>
          <w:t xml:space="preserve">ditor’s Note: </w:t>
        </w:r>
        <w:r w:rsidRPr="00CC129A">
          <w:rPr>
            <w:lang w:eastAsia="zh-CN"/>
          </w:rPr>
          <w:t xml:space="preserve">This </w:t>
        </w:r>
        <w:r>
          <w:rPr>
            <w:lang w:eastAsia="zh-CN"/>
          </w:rPr>
          <w:t>solution</w:t>
        </w:r>
        <w:r w:rsidRPr="00CC129A">
          <w:rPr>
            <w:lang w:eastAsia="zh-CN"/>
          </w:rPr>
          <w:t xml:space="preserve"> supports policy control when </w:t>
        </w:r>
        <w:r>
          <w:rPr>
            <w:lang w:eastAsia="zh-CN"/>
          </w:rPr>
          <w:t>members</w:t>
        </w:r>
        <w:r w:rsidRPr="00CC129A">
          <w:rPr>
            <w:lang w:eastAsia="zh-CN"/>
          </w:rPr>
          <w:t xml:space="preserve"> in VN group belong to different PCF</w:t>
        </w:r>
        <w:r w:rsidRPr="00136DA6">
          <w:rPr>
            <w:lang w:eastAsia="zh-CN"/>
            <w:rPrChange w:id="2515" w:author="Rapporteur" w:date="2022-05-24T09:52:00Z">
              <w:rPr>
                <w:rFonts w:asciiTheme="minorEastAsia" w:eastAsiaTheme="minorEastAsia" w:hAnsiTheme="minorEastAsia"/>
                <w:lang w:eastAsia="zh-CN"/>
              </w:rPr>
            </w:rPrChange>
          </w:rPr>
          <w:t>.</w:t>
        </w:r>
      </w:ins>
    </w:p>
    <w:p w14:paraId="430C4E80" w14:textId="1AE89ED8" w:rsidR="006526DE" w:rsidRDefault="006526DE" w:rsidP="006526DE">
      <w:pPr>
        <w:pStyle w:val="B1"/>
        <w:ind w:leftChars="189" w:left="378" w:firstLine="0"/>
        <w:rPr>
          <w:ins w:id="2516" w:author="S2-2204913" w:date="2022-05-24T09:57:00Z"/>
          <w:rFonts w:eastAsia="MS Mincho"/>
        </w:rPr>
      </w:pPr>
      <w:ins w:id="2517" w:author="S2-2204913" w:date="2022-05-21T07:20:00Z">
        <w:r w:rsidRPr="00146436">
          <w:rPr>
            <w:rFonts w:eastAsia="MS Mincho"/>
          </w:rPr>
          <w:t>If the sum of bit rate allocated for the PDU sessions currently active UEs of a 5G VN group reached Group-MBR , PCF can make the following decisions:</w:t>
        </w:r>
      </w:ins>
    </w:p>
    <w:p w14:paraId="39142A74" w14:textId="252CB130" w:rsidR="003C3AE8" w:rsidRPr="00BC32E7" w:rsidRDefault="00B76E8E" w:rsidP="003C3AE8">
      <w:pPr>
        <w:pStyle w:val="B2"/>
        <w:rPr>
          <w:ins w:id="2518" w:author="S2-2204913" w:date="2022-05-24T09:57:00Z"/>
          <w:lang w:val="en-US"/>
        </w:rPr>
      </w:pPr>
      <w:ins w:id="2519" w:author="S2-2204913" w:date="2022-05-24T09:58:00Z">
        <w:r>
          <w:rPr>
            <w:lang w:val="en-US"/>
          </w:rPr>
          <w:t>a)</w:t>
        </w:r>
      </w:ins>
      <w:ins w:id="2520" w:author="S2-2204913" w:date="2022-05-24T09:57:00Z">
        <w:r w:rsidR="003C3AE8" w:rsidRPr="00BC32E7">
          <w:rPr>
            <w:lang w:val="en-US"/>
          </w:rPr>
          <w:tab/>
        </w:r>
      </w:ins>
      <w:ins w:id="2521" w:author="S2-2204913" w:date="2022-05-24T09:58:00Z">
        <w:r>
          <w:rPr>
            <w:rFonts w:eastAsia="SimSun"/>
            <w:lang w:eastAsia="zh-CN"/>
          </w:rPr>
          <w:t>PCF provides an indication to the SMF indicating the Group-MBR is overflown.</w:t>
        </w:r>
      </w:ins>
      <w:ins w:id="2522" w:author="S2-2204913" w:date="2022-05-24T09:57:00Z">
        <w:r w:rsidR="003C3AE8" w:rsidRPr="00BC32E7">
          <w:rPr>
            <w:lang w:val="en-US"/>
          </w:rPr>
          <w:t xml:space="preserve"> </w:t>
        </w:r>
      </w:ins>
    </w:p>
    <w:p w14:paraId="55AD8313" w14:textId="2BB50B2D" w:rsidR="003C3AE8" w:rsidRPr="00BC32E7" w:rsidRDefault="00B76E8E" w:rsidP="003C3AE8">
      <w:pPr>
        <w:pStyle w:val="B2"/>
        <w:rPr>
          <w:ins w:id="2523" w:author="S2-2204913" w:date="2022-05-24T09:57:00Z"/>
          <w:lang w:val="en-US"/>
        </w:rPr>
      </w:pPr>
      <w:ins w:id="2524" w:author="S2-2204913" w:date="2022-05-24T09:58:00Z">
        <w:r>
          <w:rPr>
            <w:lang w:val="en-US"/>
          </w:rPr>
          <w:t>b)</w:t>
        </w:r>
      </w:ins>
      <w:ins w:id="2525" w:author="S2-2204913" w:date="2022-05-24T09:57:00Z">
        <w:r w:rsidR="003C3AE8" w:rsidRPr="00BC32E7">
          <w:rPr>
            <w:lang w:val="en-US"/>
          </w:rPr>
          <w:tab/>
        </w:r>
      </w:ins>
      <w:ins w:id="2526" w:author="S2-2204913" w:date="2022-05-24T09:58:00Z">
        <w:r w:rsidRPr="00B00595">
          <w:rPr>
            <w:rFonts w:eastAsia="SimSun"/>
            <w:lang w:eastAsia="zh-CN"/>
          </w:rPr>
          <w:t xml:space="preserve">Other </w:t>
        </w:r>
        <w:r>
          <w:rPr>
            <w:rFonts w:eastAsia="SimSun"/>
            <w:lang w:eastAsia="zh-CN"/>
          </w:rPr>
          <w:t>decisions</w:t>
        </w:r>
      </w:ins>
      <w:ins w:id="2527" w:author="S2-2204913" w:date="2022-05-24T09:57:00Z">
        <w:r w:rsidR="003C3AE8" w:rsidRPr="00BC32E7">
          <w:rPr>
            <w:lang w:val="en-US"/>
          </w:rPr>
          <w:t xml:space="preserve"> </w:t>
        </w:r>
      </w:ins>
    </w:p>
    <w:p w14:paraId="19357BE5" w14:textId="77777777" w:rsidR="006526DE" w:rsidRPr="00F87E05" w:rsidRDefault="006526DE" w:rsidP="006526DE">
      <w:pPr>
        <w:pStyle w:val="EditorsNote"/>
        <w:ind w:left="1135" w:hanging="851"/>
        <w:rPr>
          <w:ins w:id="2528" w:author="S2-2204913" w:date="2022-05-21T07:20:00Z"/>
          <w:lang w:eastAsia="zh-CN"/>
        </w:rPr>
      </w:pPr>
      <w:ins w:id="2529" w:author="S2-2204913" w:date="2022-05-21T07:20:00Z">
        <w:r>
          <w:rPr>
            <w:rFonts w:hint="eastAsia"/>
            <w:lang w:eastAsia="zh-CN"/>
          </w:rPr>
          <w:t>E</w:t>
        </w:r>
        <w:r>
          <w:rPr>
            <w:lang w:eastAsia="zh-CN"/>
          </w:rPr>
          <w:t>ditor’s Note: It is FFS w</w:t>
        </w:r>
        <w:r w:rsidRPr="00C3791C">
          <w:rPr>
            <w:lang w:eastAsia="zh-CN"/>
          </w:rPr>
          <w:t>hether PCF needs to make other decisions</w:t>
        </w:r>
        <w:r>
          <w:rPr>
            <w:lang w:eastAsia="zh-CN"/>
          </w:rPr>
          <w:t>.</w:t>
        </w:r>
      </w:ins>
    </w:p>
    <w:p w14:paraId="33DEB983" w14:textId="77777777" w:rsidR="006526DE" w:rsidRDefault="006526DE" w:rsidP="006526DE">
      <w:pPr>
        <w:pStyle w:val="B1"/>
        <w:rPr>
          <w:ins w:id="2530" w:author="S2-2204913" w:date="2022-05-21T07:20:00Z"/>
          <w:rFonts w:eastAsia="SimSun"/>
          <w:lang w:eastAsia="zh-CN"/>
        </w:rPr>
      </w:pPr>
      <w:ins w:id="2531" w:author="S2-2204913" w:date="2022-05-21T07:20:00Z">
        <w:r>
          <w:rPr>
            <w:rFonts w:eastAsia="SimSun"/>
            <w:lang w:eastAsia="zh-CN"/>
          </w:rPr>
          <w:t xml:space="preserve">8. </w:t>
        </w:r>
        <w:r>
          <w:rPr>
            <w:rFonts w:eastAsia="SimSun" w:hint="eastAsia"/>
            <w:lang w:eastAsia="zh-CN"/>
          </w:rPr>
          <w:t>P</w:t>
        </w:r>
        <w:r>
          <w:rPr>
            <w:rFonts w:eastAsia="SimSun"/>
            <w:lang w:eastAsia="zh-CN"/>
          </w:rPr>
          <w:t xml:space="preserve">CF sends SM Policy Association Establishment Response (clause 4.16.4 of TS 23502).9. </w:t>
        </w:r>
        <w:r>
          <w:rPr>
            <w:rFonts w:eastAsia="SimSun" w:hint="eastAsia"/>
            <w:lang w:eastAsia="zh-CN"/>
          </w:rPr>
          <w:t>S</w:t>
        </w:r>
        <w:r>
          <w:rPr>
            <w:rFonts w:eastAsia="SimSun"/>
            <w:lang w:eastAsia="zh-CN"/>
          </w:rPr>
          <w:t>MF sends PDU session Setup Response to UE.</w:t>
        </w:r>
      </w:ins>
    </w:p>
    <w:p w14:paraId="027FAEB6" w14:textId="77777777" w:rsidR="006526DE" w:rsidRPr="00F87E05" w:rsidRDefault="006526DE" w:rsidP="006526DE">
      <w:pPr>
        <w:pStyle w:val="B1"/>
        <w:ind w:leftChars="189" w:left="378" w:firstLine="0"/>
        <w:rPr>
          <w:ins w:id="2532" w:author="S2-2204913" w:date="2022-05-21T07:20:00Z"/>
          <w:rFonts w:eastAsia="MS Mincho"/>
          <w:lang w:eastAsia="ja-JP"/>
        </w:rPr>
      </w:pPr>
      <w:ins w:id="2533" w:author="S2-2204913" w:date="2022-05-21T07:20:00Z">
        <w:r w:rsidRPr="00F87E05">
          <w:rPr>
            <w:rFonts w:eastAsia="MS Mincho"/>
            <w:lang w:eastAsia="ja-JP"/>
          </w:rPr>
          <w:t>If the PCF provides an indication to SMF indicating the Group-MBR is overflown, SMF shall reject the PDU Session with a suitable cause code.</w:t>
        </w:r>
      </w:ins>
    </w:p>
    <w:p w14:paraId="775E209B" w14:textId="77777777" w:rsidR="006526DE" w:rsidRDefault="006526DE" w:rsidP="006526DE">
      <w:pPr>
        <w:pStyle w:val="B1"/>
        <w:rPr>
          <w:ins w:id="2534" w:author="S2-2204913" w:date="2022-05-21T07:20:00Z"/>
          <w:rFonts w:eastAsiaTheme="minorEastAsia"/>
          <w:lang w:eastAsia="zh-CN"/>
        </w:rPr>
      </w:pPr>
      <w:ins w:id="2535" w:author="S2-2204913" w:date="2022-05-21T07:20:00Z">
        <w:r>
          <w:rPr>
            <w:rFonts w:eastAsia="SimSun"/>
            <w:lang w:eastAsia="zh-CN"/>
          </w:rPr>
          <w:t xml:space="preserve">10. </w:t>
        </w:r>
        <w:r w:rsidRPr="00930A8A">
          <w:rPr>
            <w:rFonts w:eastAsia="SimSun"/>
            <w:lang w:eastAsia="zh-CN"/>
          </w:rPr>
          <w:t xml:space="preserve">If the new </w:t>
        </w:r>
        <w:r>
          <w:rPr>
            <w:rFonts w:eastAsia="SimSun"/>
            <w:lang w:eastAsia="zh-CN"/>
          </w:rPr>
          <w:t>PDU session</w:t>
        </w:r>
        <w:r w:rsidRPr="00930A8A">
          <w:rPr>
            <w:rFonts w:eastAsia="SimSun"/>
            <w:lang w:eastAsia="zh-CN"/>
          </w:rPr>
          <w:t xml:space="preserve"> is accepted</w:t>
        </w:r>
        <w:r>
          <w:rPr>
            <w:rFonts w:eastAsia="SimSun"/>
            <w:lang w:eastAsia="zh-CN"/>
          </w:rPr>
          <w:t xml:space="preserve">, </w:t>
        </w:r>
        <w:r>
          <w:rPr>
            <w:rFonts w:eastAsia="SimSun" w:hint="eastAsia"/>
            <w:lang w:eastAsia="zh-CN"/>
          </w:rPr>
          <w:t>S</w:t>
        </w:r>
        <w:r>
          <w:rPr>
            <w:rFonts w:eastAsia="SimSun"/>
            <w:lang w:eastAsia="zh-CN"/>
          </w:rPr>
          <w:t>MF sends group information update request to GSMF</w:t>
        </w:r>
        <w:r>
          <w:rPr>
            <w:rFonts w:eastAsiaTheme="minorEastAsia" w:hint="eastAsia"/>
            <w:lang w:eastAsia="zh-CN"/>
          </w:rPr>
          <w:t>.</w:t>
        </w:r>
        <w:r>
          <w:rPr>
            <w:rFonts w:eastAsiaTheme="minorEastAsia"/>
            <w:lang w:eastAsia="zh-CN"/>
          </w:rPr>
          <w:t xml:space="preserve"> </w:t>
        </w:r>
        <w:r>
          <w:t>T</w:t>
        </w:r>
        <w:r>
          <w:rPr>
            <w:rFonts w:eastAsiaTheme="minorEastAsia"/>
            <w:lang w:eastAsia="zh-CN"/>
          </w:rPr>
          <w:t xml:space="preserve">he request message includes UE ID, </w:t>
        </w:r>
        <w:r>
          <w:t>5G VN group identifier</w:t>
        </w:r>
        <w:r>
          <w:rPr>
            <w:rFonts w:asciiTheme="minorEastAsia" w:eastAsiaTheme="minorEastAsia" w:hAnsiTheme="minorEastAsia"/>
            <w:lang w:eastAsia="zh-CN"/>
          </w:rPr>
          <w:t xml:space="preserve">, </w:t>
        </w:r>
        <w:r>
          <w:rPr>
            <w:rFonts w:eastAsiaTheme="minorEastAsia"/>
            <w:lang w:eastAsia="zh-CN"/>
          </w:rPr>
          <w:t>Session-AMBR for Non-GBR QoS flow and MFBR for GBR QoS flow.</w:t>
        </w:r>
      </w:ins>
    </w:p>
    <w:p w14:paraId="7115C5C1" w14:textId="77777777" w:rsidR="006526DE" w:rsidRDefault="006526DE" w:rsidP="006526DE">
      <w:pPr>
        <w:pStyle w:val="B1"/>
        <w:rPr>
          <w:ins w:id="2536" w:author="S2-2204913" w:date="2022-05-21T07:20:00Z"/>
          <w:rFonts w:eastAsia="SimSun"/>
          <w:lang w:eastAsia="zh-CN"/>
        </w:rPr>
      </w:pPr>
      <w:ins w:id="2537" w:author="S2-2204913" w:date="2022-05-21T07:20:00Z">
        <w:r>
          <w:rPr>
            <w:rFonts w:eastAsia="SimSun"/>
            <w:lang w:eastAsia="zh-CN"/>
          </w:rPr>
          <w:t>11</w:t>
        </w:r>
        <w:r w:rsidRPr="006B20FB">
          <w:rPr>
            <w:rFonts w:eastAsiaTheme="minorEastAsia"/>
            <w:lang w:eastAsia="zh-CN"/>
          </w:rPr>
          <w:t>.</w:t>
        </w:r>
        <w:r>
          <w:rPr>
            <w:rFonts w:eastAsiaTheme="minorEastAsia"/>
            <w:lang w:eastAsia="zh-CN"/>
          </w:rPr>
          <w:t xml:space="preserve"> </w:t>
        </w:r>
        <w:r w:rsidRPr="00C55996">
          <w:rPr>
            <w:rFonts w:eastAsia="SimSun" w:hint="eastAsia"/>
            <w:lang w:eastAsia="zh-CN"/>
          </w:rPr>
          <w:t>G</w:t>
        </w:r>
        <w:r w:rsidRPr="00C55996">
          <w:rPr>
            <w:rFonts w:eastAsia="SimSun"/>
            <w:lang w:eastAsia="zh-CN"/>
          </w:rPr>
          <w:t>SMF updates and stores the group information</w:t>
        </w:r>
        <w:r>
          <w:rPr>
            <w:rFonts w:eastAsia="SimSun"/>
            <w:lang w:eastAsia="zh-CN"/>
          </w:rPr>
          <w:t>.</w:t>
        </w:r>
      </w:ins>
    </w:p>
    <w:p w14:paraId="6B508029" w14:textId="77777777" w:rsidR="006526DE" w:rsidRPr="006B20FB" w:rsidRDefault="006526DE" w:rsidP="006526DE">
      <w:pPr>
        <w:pStyle w:val="B1"/>
        <w:rPr>
          <w:ins w:id="2538" w:author="S2-2204913" w:date="2022-05-21T07:20:00Z"/>
          <w:rFonts w:eastAsia="MS Mincho"/>
        </w:rPr>
      </w:pPr>
      <w:ins w:id="2539" w:author="S2-2204913" w:date="2022-05-21T07:20:00Z">
        <w:r>
          <w:rPr>
            <w:rFonts w:eastAsia="SimSun" w:hint="eastAsia"/>
            <w:lang w:eastAsia="zh-CN"/>
          </w:rPr>
          <w:t>1</w:t>
        </w:r>
        <w:r>
          <w:rPr>
            <w:rFonts w:eastAsia="SimSun"/>
            <w:lang w:eastAsia="zh-CN"/>
          </w:rPr>
          <w:t xml:space="preserve">2. GSMF sends Response to SMF </w:t>
        </w:r>
        <w:r w:rsidRPr="009B7508">
          <w:rPr>
            <w:rFonts w:eastAsia="SimSun"/>
          </w:rPr>
          <w:t>with successful update indication</w:t>
        </w:r>
        <w:r>
          <w:rPr>
            <w:rFonts w:eastAsia="SimSun"/>
            <w:lang w:eastAsia="zh-CN"/>
          </w:rPr>
          <w:t>.</w:t>
        </w:r>
      </w:ins>
    </w:p>
    <w:p w14:paraId="0A519943" w14:textId="77777777" w:rsidR="006526DE" w:rsidRDefault="006526DE" w:rsidP="006526DE">
      <w:pPr>
        <w:pStyle w:val="B1"/>
        <w:rPr>
          <w:ins w:id="2540" w:author="S2-2204913" w:date="2022-05-21T07:20:00Z"/>
          <w:rFonts w:eastAsia="MS Mincho"/>
        </w:rPr>
      </w:pPr>
    </w:p>
    <w:p w14:paraId="77715642" w14:textId="3D89AF31" w:rsidR="006526DE" w:rsidRDefault="006526DE" w:rsidP="006526DE">
      <w:pPr>
        <w:pStyle w:val="4"/>
        <w:rPr>
          <w:ins w:id="2541" w:author="S2-2204913" w:date="2022-05-21T07:20:00Z"/>
          <w:lang w:eastAsia="en-US"/>
        </w:rPr>
      </w:pPr>
      <w:bookmarkStart w:id="2542" w:name="_Toc104285033"/>
      <w:ins w:id="2543" w:author="S2-2204913" w:date="2022-05-21T07:20:00Z">
        <w:r>
          <w:t>6.</w:t>
        </w:r>
      </w:ins>
      <w:ins w:id="2544" w:author="Rapporteur" w:date="2022-05-21T07:23:00Z">
        <w:r>
          <w:t>21</w:t>
        </w:r>
      </w:ins>
      <w:ins w:id="2545" w:author="S2-2204913" w:date="2022-05-21T07:20:00Z">
        <w:r>
          <w:t>.3.2</w:t>
        </w:r>
        <w:r>
          <w:tab/>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bookmarkEnd w:id="2542"/>
      </w:ins>
    </w:p>
    <w:p w14:paraId="520727A6" w14:textId="64896DE1" w:rsidR="006526DE" w:rsidRDefault="006526DE" w:rsidP="006526DE">
      <w:pPr>
        <w:rPr>
          <w:ins w:id="2546" w:author="S2-2204913" w:date="2022-05-21T07:20:00Z"/>
          <w:lang w:eastAsia="zh-CN"/>
        </w:rPr>
      </w:pPr>
      <w:ins w:id="2547" w:author="S2-2204913" w:date="2022-05-21T07:20:00Z">
        <w:r>
          <w:rPr>
            <w:lang w:eastAsia="ko-KR"/>
          </w:rPr>
          <w:t xml:space="preserve">Figure </w:t>
        </w:r>
        <w:r>
          <w:t>6.</w:t>
        </w:r>
      </w:ins>
      <w:ins w:id="2548" w:author="Rapporteur" w:date="2022-05-24T09:52:00Z">
        <w:r w:rsidR="00136DA6">
          <w:t>21</w:t>
        </w:r>
      </w:ins>
      <w:ins w:id="2549" w:author="S2-2204913" w:date="2022-05-21T07:20:00Z">
        <w:r>
          <w:t>.3.2-1</w:t>
        </w:r>
        <w:r>
          <w:rPr>
            <w:lang w:eastAsia="ko-KR"/>
          </w:rPr>
          <w:t xml:space="preserve"> outlines the procedure for </w:t>
        </w:r>
        <w:r>
          <w:t xml:space="preserve">support of the </w:t>
        </w:r>
        <w:r w:rsidRPr="00856EC6">
          <w:t xml:space="preserve">attribute of </w:t>
        </w:r>
        <w:r>
          <w:t>Group-MBR</w:t>
        </w:r>
        <w:r w:rsidRPr="00856EC6">
          <w:t xml:space="preserve"> for a VN group when a UE or network initiates a 5G LAN PDU session release request</w:t>
        </w:r>
        <w:r>
          <w:t>.</w:t>
        </w:r>
      </w:ins>
    </w:p>
    <w:p w14:paraId="7788E6F0" w14:textId="77777777" w:rsidR="006526DE" w:rsidRPr="00856EC6" w:rsidRDefault="006526DE">
      <w:pPr>
        <w:pStyle w:val="TH"/>
        <w:rPr>
          <w:ins w:id="2550" w:author="S2-2204913" w:date="2022-05-21T07:20:00Z"/>
          <w:rFonts w:eastAsia="MS Mincho"/>
        </w:rPr>
        <w:pPrChange w:id="2551" w:author="Rapporteur" w:date="2022-05-24T09:53:00Z">
          <w:pPr>
            <w:pStyle w:val="B1"/>
            <w:ind w:left="0" w:firstLine="0"/>
          </w:pPr>
        </w:pPrChange>
      </w:pPr>
      <w:ins w:id="2552" w:author="S2-2204913" w:date="2022-05-21T07:20:00Z">
        <w:r>
          <w:object w:dxaOrig="10331" w:dyaOrig="5371" w14:anchorId="2B942493">
            <v:shape id="_x0000_i1064" type="#_x0000_t75" style="width:481.55pt;height:250.95pt" o:ole="">
              <v:imagedata r:id="rId96" o:title=""/>
            </v:shape>
            <o:OLEObject Type="Embed" ProgID="Visio.Drawing.15" ShapeID="_x0000_i1064" DrawAspect="Content" ObjectID="_1714969931" r:id="rId97"/>
          </w:object>
        </w:r>
      </w:ins>
    </w:p>
    <w:p w14:paraId="5A108B02" w14:textId="07494149" w:rsidR="006526DE" w:rsidRDefault="006526DE">
      <w:pPr>
        <w:pStyle w:val="TF"/>
        <w:rPr>
          <w:ins w:id="2553" w:author="S2-2204913" w:date="2022-05-21T07:20:00Z"/>
        </w:rPr>
        <w:pPrChange w:id="2554" w:author="Rapporteur" w:date="2022-05-24T09:53:00Z">
          <w:pPr>
            <w:pStyle w:val="TH"/>
          </w:pPr>
        </w:pPrChange>
      </w:pPr>
      <w:ins w:id="2555" w:author="S2-2204913" w:date="2022-05-21T07:20:00Z">
        <w:r>
          <w:t>Figure 6.</w:t>
        </w:r>
      </w:ins>
      <w:ins w:id="2556" w:author="Rapporteur" w:date="2022-05-21T07:23:00Z">
        <w:r>
          <w:t>21</w:t>
        </w:r>
      </w:ins>
      <w:ins w:id="2557" w:author="S2-2204913" w:date="2022-05-21T07:20:00Z">
        <w:r>
          <w:t xml:space="preserve">.3.2-1: Procedures for support of the </w:t>
        </w:r>
        <w:r w:rsidRPr="00856EC6">
          <w:t xml:space="preserve">attribute of </w:t>
        </w:r>
        <w:r>
          <w:t>Group-MBR</w:t>
        </w:r>
        <w:r w:rsidRPr="00856EC6">
          <w:t xml:space="preserve"> for a VN group when a UE or network initiates a 5G LAN PDU session release request</w:t>
        </w:r>
      </w:ins>
    </w:p>
    <w:p w14:paraId="47B1B573" w14:textId="77777777" w:rsidR="006526DE" w:rsidRDefault="006526DE" w:rsidP="006526DE">
      <w:pPr>
        <w:pStyle w:val="B1"/>
        <w:numPr>
          <w:ilvl w:val="0"/>
          <w:numId w:val="45"/>
        </w:numPr>
        <w:rPr>
          <w:ins w:id="2558" w:author="S2-2204913" w:date="2022-05-21T07:20:00Z"/>
          <w:rFonts w:eastAsia="SimSun"/>
        </w:rPr>
      </w:pPr>
      <w:ins w:id="2559" w:author="S2-2204913" w:date="2022-05-21T07:20:00Z">
        <w:r w:rsidRPr="00903A0C">
          <w:rPr>
            <w:rFonts w:eastAsia="SimSun"/>
          </w:rPr>
          <w:t xml:space="preserve">Step 1 follows the </w:t>
        </w:r>
        <w:r>
          <w:rPr>
            <w:rFonts w:eastAsia="SimSun"/>
          </w:rPr>
          <w:t xml:space="preserve">UE or network initiated </w:t>
        </w:r>
        <w:r w:rsidRPr="00903A0C">
          <w:rPr>
            <w:rFonts w:eastAsia="SimSun"/>
          </w:rPr>
          <w:t xml:space="preserve">PDU session </w:t>
        </w:r>
        <w:r>
          <w:rPr>
            <w:rFonts w:eastAsia="SimSun"/>
          </w:rPr>
          <w:t>release</w:t>
        </w:r>
        <w:r w:rsidRPr="00903A0C">
          <w:rPr>
            <w:rFonts w:eastAsia="SimSun"/>
          </w:rPr>
          <w:t xml:space="preserve"> procedure already defined in TS23.502</w:t>
        </w:r>
        <w:r>
          <w:rPr>
            <w:rFonts w:eastAsia="SimSun"/>
          </w:rPr>
          <w:t>.</w:t>
        </w:r>
      </w:ins>
    </w:p>
    <w:p w14:paraId="078AE1EF" w14:textId="77777777" w:rsidR="006526DE" w:rsidRDefault="006526DE" w:rsidP="006526DE">
      <w:pPr>
        <w:pStyle w:val="B1"/>
        <w:numPr>
          <w:ilvl w:val="0"/>
          <w:numId w:val="45"/>
        </w:numPr>
        <w:rPr>
          <w:ins w:id="2560" w:author="S2-2204913" w:date="2022-05-21T07:20:00Z"/>
        </w:rPr>
      </w:pPr>
      <w:ins w:id="2561" w:author="S2-2204913" w:date="2022-05-21T07:20:00Z">
        <w:r>
          <w:rPr>
            <w:rFonts w:eastAsia="SimSun"/>
          </w:rPr>
          <w:t xml:space="preserve">SMF completes the 5G LAN PDU session release </w:t>
        </w:r>
        <w:r>
          <w:rPr>
            <w:rFonts w:eastAsia="SimSun" w:hint="eastAsia"/>
          </w:rPr>
          <w:t>produce</w:t>
        </w:r>
        <w:r>
          <w:rPr>
            <w:rFonts w:eastAsia="SimSun"/>
          </w:rPr>
          <w:t xml:space="preserve">, then it sends </w:t>
        </w:r>
        <w:r w:rsidRPr="009B7508">
          <w:rPr>
            <w:rFonts w:eastAsia="SimSun"/>
          </w:rPr>
          <w:t>a group information update request message to G</w:t>
        </w:r>
        <w:r w:rsidRPr="009B7508">
          <w:rPr>
            <w:rFonts w:eastAsia="SimSun" w:hint="eastAsia"/>
          </w:rPr>
          <w:t>SM</w:t>
        </w:r>
        <w:r w:rsidRPr="009B7508">
          <w:rPr>
            <w:rFonts w:eastAsia="SimSun"/>
          </w:rPr>
          <w:t>F, which contains VN Group ID, UE ID, etc.</w:t>
        </w:r>
      </w:ins>
    </w:p>
    <w:p w14:paraId="760A498A" w14:textId="77777777" w:rsidR="006526DE" w:rsidRPr="009B7508" w:rsidRDefault="006526DE" w:rsidP="006526DE">
      <w:pPr>
        <w:pStyle w:val="B1"/>
        <w:numPr>
          <w:ilvl w:val="0"/>
          <w:numId w:val="45"/>
        </w:numPr>
        <w:rPr>
          <w:ins w:id="2562" w:author="S2-2204913" w:date="2022-05-21T07:20:00Z"/>
        </w:rPr>
      </w:pPr>
      <w:ins w:id="2563" w:author="S2-2204913" w:date="2022-05-21T07:20:00Z">
        <w:r w:rsidRPr="009B7508">
          <w:rPr>
            <w:rFonts w:eastAsia="SimSun"/>
          </w:rPr>
          <w:t>GSMF updates the sum of the Session-AMBR and MFBR for GBR QoS Flows of all PDU Sessions in the VN Group</w:t>
        </w:r>
        <w:r>
          <w:rPr>
            <w:rFonts w:eastAsia="SimSun"/>
          </w:rPr>
          <w:t>.</w:t>
        </w:r>
      </w:ins>
    </w:p>
    <w:p w14:paraId="03B42A6C" w14:textId="77777777" w:rsidR="006526DE" w:rsidRPr="00401916" w:rsidRDefault="006526DE" w:rsidP="006526DE">
      <w:pPr>
        <w:pStyle w:val="B1"/>
        <w:numPr>
          <w:ilvl w:val="0"/>
          <w:numId w:val="45"/>
        </w:numPr>
        <w:rPr>
          <w:ins w:id="2564" w:author="S2-2204913" w:date="2022-05-21T07:20:00Z"/>
        </w:rPr>
      </w:pPr>
      <w:ins w:id="2565" w:author="S2-2204913" w:date="2022-05-21T07:20:00Z">
        <w:r>
          <w:t>GSMF</w:t>
        </w:r>
        <w:r w:rsidRPr="009B7508">
          <w:rPr>
            <w:rFonts w:eastAsia="SimSun"/>
          </w:rPr>
          <w:t xml:space="preserve"> sends a </w:t>
        </w:r>
        <w:r>
          <w:rPr>
            <w:rFonts w:eastAsia="SimSun"/>
          </w:rPr>
          <w:t>R</w:t>
        </w:r>
        <w:r w:rsidRPr="009B7508">
          <w:rPr>
            <w:rFonts w:eastAsia="SimSun"/>
          </w:rPr>
          <w:t>esponse to the SMF with successful update indication.</w:t>
        </w:r>
      </w:ins>
    </w:p>
    <w:p w14:paraId="31CC2B4E" w14:textId="77777777" w:rsidR="006526DE" w:rsidRPr="00C65C76" w:rsidRDefault="006526DE" w:rsidP="006526DE">
      <w:pPr>
        <w:rPr>
          <w:ins w:id="2566" w:author="S2-2204913" w:date="2022-05-21T07:20:00Z"/>
          <w:rFonts w:eastAsia="SimSun"/>
          <w:lang w:eastAsia="zh-CN"/>
        </w:rPr>
      </w:pPr>
    </w:p>
    <w:p w14:paraId="00A6206A" w14:textId="1C935BFA" w:rsidR="006526DE" w:rsidRDefault="006526DE" w:rsidP="006526DE">
      <w:pPr>
        <w:pStyle w:val="3"/>
        <w:rPr>
          <w:ins w:id="2567" w:author="S2-2204913" w:date="2022-05-21T07:20:00Z"/>
        </w:rPr>
      </w:pPr>
      <w:bookmarkStart w:id="2568" w:name="_Toc104285034"/>
      <w:ins w:id="2569" w:author="S2-2204913" w:date="2022-05-21T07:20:00Z">
        <w:r>
          <w:t>6.</w:t>
        </w:r>
      </w:ins>
      <w:ins w:id="2570" w:author="Rapporteur" w:date="2022-05-21T07:23:00Z">
        <w:r>
          <w:t>21</w:t>
        </w:r>
      </w:ins>
      <w:ins w:id="2571" w:author="S2-2204913" w:date="2022-05-21T07:20:00Z">
        <w:r>
          <w:t>.4</w:t>
        </w:r>
        <w:r>
          <w:tab/>
        </w:r>
        <w:r w:rsidRPr="00B97AC8">
          <w:t>Impact</w:t>
        </w:r>
        <w:r>
          <w:t>s</w:t>
        </w:r>
        <w:r w:rsidRPr="00B97AC8">
          <w:t xml:space="preserve"> on existing entities and interfaces</w:t>
        </w:r>
        <w:bookmarkEnd w:id="2568"/>
      </w:ins>
    </w:p>
    <w:p w14:paraId="00362428" w14:textId="77777777" w:rsidR="006526DE" w:rsidRDefault="006526DE" w:rsidP="006526DE">
      <w:pPr>
        <w:keepLines/>
        <w:ind w:left="1135" w:hanging="851"/>
        <w:rPr>
          <w:ins w:id="2572" w:author="S2-2204913" w:date="2022-05-21T07:20:00Z"/>
          <w:color w:val="FF0000"/>
        </w:rPr>
      </w:pPr>
      <w:ins w:id="2573" w:author="S2-2204913" w:date="2022-05-21T07:20:00Z">
        <w:r>
          <w:rPr>
            <w:color w:val="FF0000"/>
          </w:rPr>
          <w:t>Editor's Note</w:t>
        </w:r>
        <w:r w:rsidRPr="00B319A9">
          <w:rPr>
            <w:color w:val="FF0000"/>
          </w:rPr>
          <w:t xml:space="preserve">: </w:t>
        </w:r>
        <w:r w:rsidRPr="002855DC">
          <w:rPr>
            <w:color w:val="FF0000"/>
          </w:rPr>
          <w:t xml:space="preserve">This clause </w:t>
        </w:r>
        <w:r>
          <w:rPr>
            <w:color w:val="FF0000"/>
          </w:rPr>
          <w:t>lists</w:t>
        </w:r>
        <w:r w:rsidRPr="002855DC">
          <w:rPr>
            <w:color w:val="FF0000"/>
          </w:rPr>
          <w:t xml:space="preserve"> </w:t>
        </w:r>
        <w:r>
          <w:rPr>
            <w:color w:val="FF0000"/>
          </w:rPr>
          <w:t>impacts to existing entities and interfaces.</w:t>
        </w:r>
      </w:ins>
    </w:p>
    <w:p w14:paraId="3815B500" w14:textId="77777777" w:rsidR="006526DE" w:rsidRPr="000652A3" w:rsidRDefault="006526DE" w:rsidP="006526DE">
      <w:pPr>
        <w:rPr>
          <w:ins w:id="2574" w:author="S2-2204913" w:date="2022-05-21T07:20:00Z"/>
          <w:lang w:eastAsia="en-US"/>
        </w:rPr>
      </w:pPr>
    </w:p>
    <w:p w14:paraId="32EE9EF2" w14:textId="0EDBF9DC" w:rsidR="00663545" w:rsidRPr="00545E10" w:rsidRDefault="00663545" w:rsidP="00663545">
      <w:pPr>
        <w:pStyle w:val="2"/>
        <w:rPr>
          <w:ins w:id="2575" w:author="S2-2204914" w:date="2022-05-21T07:38:00Z"/>
        </w:rPr>
      </w:pPr>
      <w:bookmarkStart w:id="2576" w:name="_Toc104285035"/>
      <w:ins w:id="2577" w:author="S2-2204914" w:date="2022-05-21T07:38:00Z">
        <w:r w:rsidRPr="00545E10">
          <w:rPr>
            <w:lang w:eastAsia="zh-CN"/>
          </w:rPr>
          <w:t>6.</w:t>
        </w:r>
      </w:ins>
      <w:ins w:id="2578" w:author="Rapporteur" w:date="2022-05-21T07:38:00Z">
        <w:r w:rsidR="00FC04FA">
          <w:rPr>
            <w:lang w:eastAsia="zh-CN"/>
          </w:rPr>
          <w:t>22</w:t>
        </w:r>
      </w:ins>
      <w:ins w:id="2579" w:author="S2-2204914" w:date="2022-05-21T07:38:00Z">
        <w:r w:rsidRPr="00545E10">
          <w:rPr>
            <w:lang w:eastAsia="ko-KR"/>
          </w:rPr>
          <w:tab/>
        </w:r>
        <w:r w:rsidRPr="00545E10">
          <w:t>Solution</w:t>
        </w:r>
        <w:r w:rsidRPr="00545E10">
          <w:rPr>
            <w:lang w:eastAsia="zh-CN"/>
          </w:rPr>
          <w:t xml:space="preserve"> #</w:t>
        </w:r>
      </w:ins>
      <w:ins w:id="2580" w:author="Rapporteur" w:date="2022-05-21T07:38:00Z">
        <w:r w:rsidR="00FC04FA">
          <w:rPr>
            <w:lang w:eastAsia="zh-CN"/>
          </w:rPr>
          <w:t>22</w:t>
        </w:r>
      </w:ins>
      <w:ins w:id="2581" w:author="S2-2204914" w:date="2022-05-21T07:38:00Z">
        <w:r w:rsidRPr="00545E10">
          <w:t xml:space="preserve">: Support for </w:t>
        </w:r>
        <w:r>
          <w:rPr>
            <w:lang w:eastAsia="zh-CN"/>
          </w:rPr>
          <w:t>traffic characteristics provisioning and performance characteristics monitoring</w:t>
        </w:r>
        <w:bookmarkEnd w:id="2576"/>
      </w:ins>
    </w:p>
    <w:p w14:paraId="07548B66" w14:textId="280D2DA9" w:rsidR="00663545" w:rsidRDefault="00663545" w:rsidP="00663545">
      <w:pPr>
        <w:pStyle w:val="3"/>
        <w:rPr>
          <w:ins w:id="2582" w:author="S2-2204914" w:date="2022-05-21T07:38:00Z"/>
          <w:lang w:eastAsia="ko-KR"/>
        </w:rPr>
      </w:pPr>
      <w:bookmarkStart w:id="2583" w:name="_Toc101249996"/>
      <w:bookmarkStart w:id="2584" w:name="_Toc104285036"/>
      <w:ins w:id="2585" w:author="S2-2204914" w:date="2022-05-21T07:38:00Z">
        <w:r w:rsidRPr="00545E10">
          <w:rPr>
            <w:lang w:eastAsia="ko-KR"/>
          </w:rPr>
          <w:t>6.</w:t>
        </w:r>
      </w:ins>
      <w:ins w:id="2586" w:author="Rapporteur" w:date="2022-05-21T07:39:00Z">
        <w:r w:rsidR="00FC04FA">
          <w:rPr>
            <w:lang w:eastAsia="ko-KR"/>
          </w:rPr>
          <w:t>22</w:t>
        </w:r>
      </w:ins>
      <w:ins w:id="2587" w:author="S2-2204914" w:date="2022-05-21T07:38:00Z">
        <w:r w:rsidRPr="00545E10">
          <w:rPr>
            <w:lang w:eastAsia="ko-KR"/>
          </w:rPr>
          <w:t>.1</w:t>
        </w:r>
        <w:r w:rsidRPr="00545E10">
          <w:rPr>
            <w:lang w:eastAsia="ko-KR"/>
          </w:rPr>
          <w:tab/>
          <w:t>Introduction</w:t>
        </w:r>
        <w:bookmarkEnd w:id="2583"/>
        <w:bookmarkEnd w:id="2584"/>
      </w:ins>
    </w:p>
    <w:p w14:paraId="51748798" w14:textId="77777777" w:rsidR="00663545" w:rsidRPr="00603604" w:rsidRDefault="00663545" w:rsidP="00663545">
      <w:pPr>
        <w:rPr>
          <w:ins w:id="2588" w:author="S2-2204914" w:date="2022-05-21T07:38:00Z"/>
          <w:lang w:eastAsia="ko-KR"/>
        </w:rPr>
      </w:pPr>
      <w:ins w:id="2589" w:author="S2-2204914" w:date="2022-05-21T07:38:00Z">
        <w:r>
          <w:rPr>
            <w:lang w:eastAsia="ko-KR"/>
          </w:rPr>
          <w:t xml:space="preserve">This solution addresses KI#3 on </w:t>
        </w:r>
        <w:r w:rsidRPr="00C01CE0">
          <w:rPr>
            <w:lang w:eastAsia="ko-KR"/>
          </w:rPr>
          <w:t>NEF exposure framework for provisioning of traffic characteristics and monitoring of performance characteristics</w:t>
        </w:r>
        <w:r>
          <w:rPr>
            <w:lang w:eastAsia="ko-KR"/>
          </w:rPr>
          <w:t>.</w:t>
        </w:r>
      </w:ins>
    </w:p>
    <w:p w14:paraId="7E82AD41" w14:textId="1C9D83D7" w:rsidR="00663545" w:rsidRDefault="00663545" w:rsidP="00663545">
      <w:pPr>
        <w:pStyle w:val="3"/>
        <w:rPr>
          <w:ins w:id="2590" w:author="S2-2204914" w:date="2022-05-21T07:38:00Z"/>
          <w:lang w:eastAsia="ko-KR"/>
        </w:rPr>
      </w:pPr>
      <w:bookmarkStart w:id="2591" w:name="_Toc101249997"/>
      <w:bookmarkStart w:id="2592" w:name="_Toc104285037"/>
      <w:ins w:id="2593" w:author="S2-2204914" w:date="2022-05-21T07:38:00Z">
        <w:r w:rsidRPr="00545E10">
          <w:rPr>
            <w:lang w:eastAsia="ko-KR"/>
          </w:rPr>
          <w:t>6.</w:t>
        </w:r>
      </w:ins>
      <w:ins w:id="2594" w:author="Rapporteur" w:date="2022-05-21T07:39:00Z">
        <w:r w:rsidR="00FC04FA">
          <w:rPr>
            <w:lang w:eastAsia="ko-KR"/>
          </w:rPr>
          <w:t>22</w:t>
        </w:r>
      </w:ins>
      <w:ins w:id="2595" w:author="S2-2204914" w:date="2022-05-21T07:38:00Z">
        <w:r w:rsidRPr="00545E10">
          <w:rPr>
            <w:lang w:eastAsia="ko-KR"/>
          </w:rPr>
          <w:t>.2</w:t>
        </w:r>
        <w:r w:rsidRPr="00545E10">
          <w:rPr>
            <w:lang w:eastAsia="ko-KR"/>
          </w:rPr>
          <w:tab/>
          <w:t>Functional Description</w:t>
        </w:r>
        <w:bookmarkEnd w:id="2591"/>
        <w:bookmarkEnd w:id="2592"/>
      </w:ins>
    </w:p>
    <w:p w14:paraId="763D8B0D" w14:textId="61D7819B" w:rsidR="00663545" w:rsidRDefault="00663545" w:rsidP="00663545">
      <w:pPr>
        <w:pStyle w:val="4"/>
        <w:rPr>
          <w:ins w:id="2596" w:author="S2-2204914" w:date="2022-05-21T07:38:00Z"/>
          <w:lang w:eastAsia="ko-KR"/>
        </w:rPr>
      </w:pPr>
      <w:bookmarkStart w:id="2597" w:name="_Toc104285038"/>
      <w:ins w:id="2598" w:author="S2-2204914" w:date="2022-05-21T07:38:00Z">
        <w:r>
          <w:rPr>
            <w:lang w:eastAsia="ko-KR"/>
          </w:rPr>
          <w:t>6.</w:t>
        </w:r>
      </w:ins>
      <w:ins w:id="2599" w:author="Rapporteur" w:date="2022-05-21T07:39:00Z">
        <w:r w:rsidR="00FC04FA">
          <w:rPr>
            <w:lang w:eastAsia="ko-KR"/>
          </w:rPr>
          <w:t>22</w:t>
        </w:r>
      </w:ins>
      <w:ins w:id="2600" w:author="S2-2204914" w:date="2022-05-21T07:38:00Z">
        <w:r>
          <w:rPr>
            <w:lang w:eastAsia="ko-KR"/>
          </w:rPr>
          <w:t>.2.1</w:t>
        </w:r>
        <w:r>
          <w:rPr>
            <w:lang w:eastAsia="ko-KR"/>
          </w:rPr>
          <w:tab/>
          <w:t>Traffic Characteristics provisioning</w:t>
        </w:r>
        <w:bookmarkEnd w:id="2597"/>
      </w:ins>
    </w:p>
    <w:p w14:paraId="320C560E" w14:textId="77777777" w:rsidR="00663545" w:rsidRDefault="00663545" w:rsidP="00663545">
      <w:pPr>
        <w:rPr>
          <w:ins w:id="2601" w:author="S2-2204914" w:date="2022-05-21T07:38:00Z"/>
          <w:lang w:eastAsia="ko-KR"/>
        </w:rPr>
      </w:pPr>
      <w:ins w:id="2602" w:author="S2-2204914" w:date="2022-05-21T07:38:00Z">
        <w:r>
          <w:rPr>
            <w:lang w:eastAsia="ko-KR"/>
          </w:rPr>
          <w:t xml:space="preserve">This solution proposes enhancements to allow an AF to provide </w:t>
        </w:r>
        <w:r>
          <w:rPr>
            <w:lang w:val="en-US" w:eastAsia="ko-KR"/>
          </w:rPr>
          <w:t>T</w:t>
        </w:r>
        <w:r w:rsidRPr="00E15299">
          <w:rPr>
            <w:lang w:val="en-US" w:eastAsia="ko-KR"/>
          </w:rPr>
          <w:t>ransfer interval</w:t>
        </w:r>
        <w:r>
          <w:rPr>
            <w:lang w:val="en-US" w:eastAsia="ko-KR"/>
          </w:rPr>
          <w:t xml:space="preserve">, </w:t>
        </w:r>
        <w:r>
          <w:rPr>
            <w:lang w:eastAsia="ko-KR"/>
          </w:rPr>
          <w:t xml:space="preserve">Data volume per cycle time, Peak data rate as well as Silence time interval to the 5GC. </w:t>
        </w:r>
      </w:ins>
    </w:p>
    <w:p w14:paraId="1E4E12F5" w14:textId="77777777" w:rsidR="00663545" w:rsidRDefault="00663545" w:rsidP="00663545">
      <w:pPr>
        <w:pStyle w:val="B1"/>
        <w:rPr>
          <w:ins w:id="2603" w:author="S2-2204914" w:date="2022-05-21T07:38:00Z"/>
          <w:lang w:val="en-US" w:eastAsia="ko-KR"/>
        </w:rPr>
      </w:pPr>
      <w:ins w:id="2604" w:author="S2-2204914" w:date="2022-05-21T07:38:00Z">
        <w:r>
          <w:rPr>
            <w:lang w:eastAsia="ko-KR"/>
          </w:rPr>
          <w:t>-</w:t>
        </w:r>
        <w:r>
          <w:rPr>
            <w:lang w:eastAsia="ko-KR"/>
          </w:rPr>
          <w:tab/>
        </w:r>
        <w:r>
          <w:rPr>
            <w:lang w:val="en-US" w:eastAsia="ko-KR"/>
          </w:rPr>
          <w:t>T</w:t>
        </w:r>
        <w:r w:rsidRPr="00E15299">
          <w:rPr>
            <w:lang w:val="en-US" w:eastAsia="ko-KR"/>
          </w:rPr>
          <w:t>ransfer interval</w:t>
        </w:r>
        <w:r>
          <w:rPr>
            <w:lang w:val="en-US" w:eastAsia="ko-KR"/>
          </w:rPr>
          <w:t xml:space="preserve"> and </w:t>
        </w:r>
        <w:r>
          <w:rPr>
            <w:lang w:eastAsia="ko-KR"/>
          </w:rPr>
          <w:t>Data volume per cycle time</w:t>
        </w:r>
        <w:r>
          <w:rPr>
            <w:lang w:val="en-US" w:eastAsia="ko-KR"/>
          </w:rPr>
          <w:t>: These parameters are mapped to Periodicity and Maximum Data Burst Size respectively.</w:t>
        </w:r>
      </w:ins>
    </w:p>
    <w:p w14:paraId="3439F980" w14:textId="77777777" w:rsidR="00663545" w:rsidRDefault="00663545" w:rsidP="00663545">
      <w:pPr>
        <w:pStyle w:val="B1"/>
        <w:rPr>
          <w:ins w:id="2605" w:author="S2-2204914" w:date="2022-05-21T07:38:00Z"/>
          <w:lang w:eastAsia="ko-KR"/>
        </w:rPr>
      </w:pPr>
      <w:ins w:id="2606" w:author="S2-2204914" w:date="2022-05-21T07:38:00Z">
        <w:r>
          <w:rPr>
            <w:lang w:val="en-US" w:eastAsia="ko-KR"/>
          </w:rPr>
          <w:lastRenderedPageBreak/>
          <w:t xml:space="preserve">- </w:t>
        </w:r>
        <w:r>
          <w:rPr>
            <w:lang w:val="en-US" w:eastAsia="ko-KR"/>
          </w:rPr>
          <w:tab/>
          <w:t xml:space="preserve">Average and </w:t>
        </w:r>
        <w:r>
          <w:rPr>
            <w:lang w:eastAsia="ko-KR"/>
          </w:rPr>
          <w:t xml:space="preserve">Peak data rate: It is proposed that the AF can provide GBR and MBR parameters, that can easily be applied by 5GC. </w:t>
        </w:r>
      </w:ins>
    </w:p>
    <w:p w14:paraId="2F257BB1" w14:textId="77777777" w:rsidR="00663545" w:rsidRDefault="00663545" w:rsidP="00663545">
      <w:pPr>
        <w:pStyle w:val="B1"/>
        <w:rPr>
          <w:ins w:id="2607" w:author="S2-2204914" w:date="2022-05-21T07:38:00Z"/>
          <w:lang w:eastAsia="ko-KR"/>
        </w:rPr>
      </w:pPr>
      <w:ins w:id="2608" w:author="S2-2204914" w:date="2022-05-21T07:38:00Z">
        <w:r>
          <w:rPr>
            <w:lang w:eastAsia="ko-KR"/>
          </w:rPr>
          <w:t>-</w:t>
        </w:r>
        <w:r>
          <w:rPr>
            <w:lang w:eastAsia="ko-KR"/>
          </w:rPr>
          <w:tab/>
          <w:t xml:space="preserve">Silence time interval: It is proposed that the AF can provide a validity time for the requested QoS. </w:t>
        </w:r>
      </w:ins>
    </w:p>
    <w:p w14:paraId="4C07071F" w14:textId="2394017C" w:rsidR="00663545" w:rsidRDefault="00663545" w:rsidP="00663545">
      <w:pPr>
        <w:pStyle w:val="4"/>
        <w:rPr>
          <w:ins w:id="2609" w:author="S2-2204914" w:date="2022-05-21T07:38:00Z"/>
        </w:rPr>
      </w:pPr>
      <w:bookmarkStart w:id="2610" w:name="_Toc104285039"/>
      <w:ins w:id="2611" w:author="S2-2204914" w:date="2022-05-21T07:38:00Z">
        <w:r>
          <w:t>6.</w:t>
        </w:r>
      </w:ins>
      <w:ins w:id="2612" w:author="Rapporteur" w:date="2022-05-21T07:39:00Z">
        <w:r w:rsidR="00FC04FA">
          <w:t>22</w:t>
        </w:r>
      </w:ins>
      <w:ins w:id="2613" w:author="S2-2204914" w:date="2022-05-21T07:38:00Z">
        <w:r>
          <w:t xml:space="preserve">.2.2 </w:t>
        </w:r>
        <w:r>
          <w:tab/>
          <w:t>Performance Characteristics Monitoring</w:t>
        </w:r>
        <w:bookmarkEnd w:id="2610"/>
      </w:ins>
    </w:p>
    <w:p w14:paraId="44A91796" w14:textId="77777777" w:rsidR="00663545" w:rsidRDefault="00663545" w:rsidP="00663545">
      <w:pPr>
        <w:rPr>
          <w:ins w:id="2614" w:author="S2-2204914" w:date="2022-05-21T07:38:00Z"/>
        </w:rPr>
      </w:pPr>
      <w:ins w:id="2615" w:author="S2-2204914" w:date="2022-05-21T07:38:00Z">
        <w:r>
          <w:t>5GS provides several mechanisms to expose performance characteristics towards a 3</w:t>
        </w:r>
        <w:r w:rsidRPr="004E582D">
          <w:rPr>
            <w:vertAlign w:val="superscript"/>
          </w:rPr>
          <w:t>rd</w:t>
        </w:r>
        <w:r>
          <w:t xml:space="preserve"> party AF. </w:t>
        </w:r>
      </w:ins>
    </w:p>
    <w:p w14:paraId="25FAC1D7" w14:textId="5E33C4EF" w:rsidR="00663545" w:rsidRDefault="00663545" w:rsidP="00663545">
      <w:pPr>
        <w:rPr>
          <w:ins w:id="2616" w:author="S2-2204914" w:date="2022-05-21T07:38:00Z"/>
        </w:rPr>
      </w:pPr>
      <w:ins w:id="2617" w:author="S2-2204914" w:date="2022-05-21T07:38:00Z">
        <w:r>
          <w:t xml:space="preserve">The existing NWDAF service for </w:t>
        </w:r>
        <w:r w:rsidRPr="00603604">
          <w:t>DN service performance statistics</w:t>
        </w:r>
        <w:r>
          <w:t xml:space="preserve"> can be used by an AF to request performance monitoring information for specific applications for a single UE or a group of UEs. The NWDAF </w:t>
        </w:r>
        <w:r w:rsidRPr="00603604">
          <w:t>DN service performance</w:t>
        </w:r>
        <w:r>
          <w:t xml:space="preserve"> is described in TS 23.288 [</w:t>
        </w:r>
        <w:del w:id="2618" w:author="Rapporteur" w:date="2022-05-24T11:38:00Z">
          <w:r w:rsidDel="00AC59FC">
            <w:delText>X</w:delText>
          </w:r>
        </w:del>
      </w:ins>
      <w:ins w:id="2619" w:author="Rapporteur" w:date="2022-05-24T11:38:00Z">
        <w:r w:rsidR="00AC59FC">
          <w:t>8</w:t>
        </w:r>
      </w:ins>
      <w:ins w:id="2620" w:author="S2-2204914" w:date="2022-05-21T07:38:00Z">
        <w:r>
          <w:t>], clause 6.14. It can be requested by an AF via NEF, as described in TS 23.288 [</w:t>
        </w:r>
      </w:ins>
      <w:ins w:id="2621" w:author="Rapporteur" w:date="2022-05-21T07:39:00Z">
        <w:r w:rsidR="00FC04FA">
          <w:t>8</w:t>
        </w:r>
      </w:ins>
      <w:ins w:id="2622" w:author="S2-2204914" w:date="2022-05-21T07:38:00Z">
        <w:r>
          <w:t xml:space="preserve">], clause 6.1.1.2. The DN service performance statistics contains the </w:t>
        </w:r>
        <w:r w:rsidRPr="00E92C60">
          <w:t>information shown in Table 6.</w:t>
        </w:r>
      </w:ins>
      <w:ins w:id="2623" w:author="Rapporteur" w:date="2022-05-21T07:39:00Z">
        <w:r w:rsidR="00FC04FA">
          <w:t>22</w:t>
        </w:r>
      </w:ins>
      <w:ins w:id="2624" w:author="S2-2204914" w:date="2022-05-21T07:38:00Z">
        <w:r w:rsidRPr="00E92C60">
          <w:t>.2-1</w:t>
        </w:r>
        <w:r>
          <w:t>:</w:t>
        </w:r>
      </w:ins>
    </w:p>
    <w:p w14:paraId="1FEB219C" w14:textId="75C4ED8B" w:rsidR="00663545" w:rsidRDefault="00663545" w:rsidP="00663545">
      <w:pPr>
        <w:pStyle w:val="TH"/>
        <w:rPr>
          <w:ins w:id="2625" w:author="S2-2204914" w:date="2022-05-21T07:38:00Z"/>
        </w:rPr>
      </w:pPr>
      <w:ins w:id="2626" w:author="S2-2204914" w:date="2022-05-21T07:38:00Z">
        <w:r>
          <w:t>Table 6.</w:t>
        </w:r>
      </w:ins>
      <w:ins w:id="2627" w:author="Rapporteur" w:date="2022-05-21T07:39:00Z">
        <w:r w:rsidR="00FC04FA">
          <w:t>22</w:t>
        </w:r>
      </w:ins>
      <w:ins w:id="2628" w:author="S2-2204914" w:date="2022-05-21T07:38:00Z">
        <w:r>
          <w:t>.2-1: DN service performance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5D2CF1" w14:paraId="70D8723B" w14:textId="77777777" w:rsidTr="0010090F">
        <w:trPr>
          <w:cantSplit/>
          <w:jc w:val="center"/>
          <w:ins w:id="2629" w:author="S2-2204914" w:date="2022-05-21T07:38:00Z"/>
        </w:trPr>
        <w:tc>
          <w:tcPr>
            <w:tcW w:w="3425" w:type="dxa"/>
          </w:tcPr>
          <w:p w14:paraId="1A75229C" w14:textId="77777777" w:rsidR="00663545" w:rsidRPr="005D2CF1" w:rsidRDefault="00663545" w:rsidP="0010090F">
            <w:pPr>
              <w:pStyle w:val="TAH"/>
              <w:rPr>
                <w:ins w:id="2630" w:author="S2-2204914" w:date="2022-05-21T07:38:00Z"/>
              </w:rPr>
            </w:pPr>
            <w:ins w:id="2631" w:author="S2-2204914" w:date="2022-05-21T07:38:00Z">
              <w:r w:rsidRPr="005D2CF1">
                <w:t>Information</w:t>
              </w:r>
            </w:ins>
          </w:p>
        </w:tc>
        <w:tc>
          <w:tcPr>
            <w:tcW w:w="6096" w:type="dxa"/>
          </w:tcPr>
          <w:p w14:paraId="1ABD7259" w14:textId="77777777" w:rsidR="00663545" w:rsidRPr="005D2CF1" w:rsidRDefault="00663545" w:rsidP="0010090F">
            <w:pPr>
              <w:pStyle w:val="TAH"/>
              <w:rPr>
                <w:ins w:id="2632" w:author="S2-2204914" w:date="2022-05-21T07:38:00Z"/>
              </w:rPr>
            </w:pPr>
            <w:ins w:id="2633" w:author="S2-2204914" w:date="2022-05-21T07:38:00Z">
              <w:r w:rsidRPr="005D2CF1">
                <w:t>Description</w:t>
              </w:r>
            </w:ins>
          </w:p>
        </w:tc>
      </w:tr>
      <w:tr w:rsidR="00663545" w:rsidRPr="005D2CF1" w14:paraId="073E8242" w14:textId="77777777" w:rsidTr="0010090F">
        <w:trPr>
          <w:cantSplit/>
          <w:jc w:val="center"/>
          <w:ins w:id="2634" w:author="S2-2204914" w:date="2022-05-21T07:38:00Z"/>
        </w:trPr>
        <w:tc>
          <w:tcPr>
            <w:tcW w:w="3425" w:type="dxa"/>
          </w:tcPr>
          <w:p w14:paraId="3AA34096" w14:textId="77777777" w:rsidR="00663545" w:rsidRPr="005D2CF1" w:rsidRDefault="00663545" w:rsidP="0010090F">
            <w:pPr>
              <w:pStyle w:val="TAL"/>
              <w:rPr>
                <w:ins w:id="2635" w:author="S2-2204914" w:date="2022-05-21T07:38:00Z"/>
                <w:rFonts w:eastAsia="Symbol"/>
              </w:rPr>
            </w:pPr>
            <w:ins w:id="2636" w:author="S2-2204914" w:date="2022-05-21T07:38:00Z">
              <w:r w:rsidRPr="00E9603C">
                <w:t>Application ID</w:t>
              </w:r>
            </w:ins>
          </w:p>
        </w:tc>
        <w:tc>
          <w:tcPr>
            <w:tcW w:w="6096" w:type="dxa"/>
          </w:tcPr>
          <w:p w14:paraId="23F19DC6" w14:textId="77777777" w:rsidR="00663545" w:rsidRPr="005D2CF1" w:rsidRDefault="00663545" w:rsidP="0010090F">
            <w:pPr>
              <w:pStyle w:val="TAL"/>
              <w:rPr>
                <w:ins w:id="2637" w:author="S2-2204914" w:date="2022-05-21T07:38:00Z"/>
              </w:rPr>
            </w:pPr>
            <w:ins w:id="2638" w:author="S2-2204914" w:date="2022-05-21T07:38:00Z">
              <w:r w:rsidRPr="00E9603C">
                <w:t>Identifies</w:t>
              </w:r>
              <w:r w:rsidRPr="00E9603C">
                <w:rPr>
                  <w:lang w:eastAsia="zh-CN"/>
                </w:rPr>
                <w:t xml:space="preserve"> the application for which analytics information is provided.</w:t>
              </w:r>
            </w:ins>
          </w:p>
        </w:tc>
      </w:tr>
      <w:tr w:rsidR="00663545" w:rsidRPr="005D2CF1" w14:paraId="1B869B97" w14:textId="77777777" w:rsidTr="0010090F">
        <w:trPr>
          <w:cantSplit/>
          <w:jc w:val="center"/>
          <w:ins w:id="2639" w:author="S2-2204914" w:date="2022-05-21T07:38:00Z"/>
        </w:trPr>
        <w:tc>
          <w:tcPr>
            <w:tcW w:w="3425" w:type="dxa"/>
          </w:tcPr>
          <w:p w14:paraId="0417E2D7" w14:textId="77777777" w:rsidR="00663545" w:rsidRPr="00E9603C" w:rsidRDefault="00663545" w:rsidP="0010090F">
            <w:pPr>
              <w:pStyle w:val="TAL"/>
              <w:rPr>
                <w:ins w:id="2640" w:author="S2-2204914" w:date="2022-05-21T07:38:00Z"/>
              </w:rPr>
            </w:pPr>
            <w:ins w:id="2641" w:author="S2-2204914" w:date="2022-05-21T07:38:00Z">
              <w:r w:rsidRPr="00E9603C">
                <w:t>S-NSSAI</w:t>
              </w:r>
            </w:ins>
          </w:p>
        </w:tc>
        <w:tc>
          <w:tcPr>
            <w:tcW w:w="6096" w:type="dxa"/>
          </w:tcPr>
          <w:p w14:paraId="236602D0" w14:textId="77777777" w:rsidR="00663545" w:rsidRPr="00E9603C" w:rsidRDefault="00663545" w:rsidP="0010090F">
            <w:pPr>
              <w:pStyle w:val="TAL"/>
              <w:rPr>
                <w:ins w:id="2642" w:author="S2-2204914" w:date="2022-05-21T07:38:00Z"/>
              </w:rPr>
            </w:pPr>
            <w:ins w:id="2643" w:author="S2-2204914" w:date="2022-05-21T07:38:00Z">
              <w:r w:rsidRPr="00E9603C">
                <w:rPr>
                  <w:lang w:eastAsia="zh-CN"/>
                </w:rPr>
                <w:t>Identifies the Network Slice for which analytics information is provided.</w:t>
              </w:r>
              <w:r>
                <w:rPr>
                  <w:lang w:eastAsia="zh-CN"/>
                </w:rPr>
                <w:t xml:space="preserve"> See note 1.</w:t>
              </w:r>
            </w:ins>
          </w:p>
        </w:tc>
      </w:tr>
      <w:tr w:rsidR="00663545" w:rsidRPr="005D2CF1" w14:paraId="12BEAFB1" w14:textId="77777777" w:rsidTr="0010090F">
        <w:trPr>
          <w:cantSplit/>
          <w:jc w:val="center"/>
          <w:ins w:id="2644" w:author="S2-2204914" w:date="2022-05-21T07:38:00Z"/>
        </w:trPr>
        <w:tc>
          <w:tcPr>
            <w:tcW w:w="3425" w:type="dxa"/>
          </w:tcPr>
          <w:p w14:paraId="160BA1E9" w14:textId="77777777" w:rsidR="00663545" w:rsidRPr="00E9603C" w:rsidRDefault="00663545" w:rsidP="0010090F">
            <w:pPr>
              <w:pStyle w:val="TAL"/>
              <w:rPr>
                <w:ins w:id="2645" w:author="S2-2204914" w:date="2022-05-21T07:38:00Z"/>
              </w:rPr>
            </w:pPr>
            <w:ins w:id="2646" w:author="S2-2204914" w:date="2022-05-21T07:38:00Z">
              <w:r w:rsidRPr="00E9603C">
                <w:t>DNN</w:t>
              </w:r>
            </w:ins>
          </w:p>
        </w:tc>
        <w:tc>
          <w:tcPr>
            <w:tcW w:w="6096" w:type="dxa"/>
          </w:tcPr>
          <w:p w14:paraId="574F2802" w14:textId="77777777" w:rsidR="00663545" w:rsidRPr="00E9603C" w:rsidRDefault="00663545" w:rsidP="0010090F">
            <w:pPr>
              <w:pStyle w:val="TAL"/>
              <w:rPr>
                <w:ins w:id="2647" w:author="S2-2204914" w:date="2022-05-21T07:38:00Z"/>
              </w:rPr>
            </w:pPr>
            <w:ins w:id="2648" w:author="S2-2204914" w:date="2022-05-21T07:38:00Z">
              <w:r w:rsidRPr="00E9603C">
                <w:t xml:space="preserve">Identifies the data network name (e.g. </w:t>
              </w:r>
              <w:r>
                <w:t>"</w:t>
              </w:r>
              <w:r w:rsidRPr="00E9603C">
                <w:t>internet</w:t>
              </w:r>
              <w:r>
                <w:t>"</w:t>
              </w:r>
              <w:r w:rsidRPr="00E9603C">
                <w:t>) for which analytics information is provided</w:t>
              </w:r>
              <w:r w:rsidRPr="00E9603C">
                <w:rPr>
                  <w:lang w:eastAsia="zh-CN"/>
                </w:rPr>
                <w:t xml:space="preserve">. See </w:t>
              </w:r>
              <w:r>
                <w:rPr>
                  <w:lang w:eastAsia="zh-CN"/>
                </w:rPr>
                <w:t>NOTE </w:t>
              </w:r>
              <w:r w:rsidRPr="00E9603C">
                <w:rPr>
                  <w:lang w:eastAsia="zh-CN"/>
                </w:rPr>
                <w:t>1.</w:t>
              </w:r>
            </w:ins>
          </w:p>
        </w:tc>
      </w:tr>
      <w:tr w:rsidR="00663545" w:rsidRPr="005D2CF1" w14:paraId="0B439F7A" w14:textId="77777777" w:rsidTr="0010090F">
        <w:trPr>
          <w:cantSplit/>
          <w:jc w:val="center"/>
          <w:ins w:id="2649" w:author="S2-2204914" w:date="2022-05-21T07:38:00Z"/>
        </w:trPr>
        <w:tc>
          <w:tcPr>
            <w:tcW w:w="3425" w:type="dxa"/>
          </w:tcPr>
          <w:p w14:paraId="3866E069" w14:textId="77777777" w:rsidR="00663545" w:rsidRPr="00E9603C" w:rsidRDefault="00663545" w:rsidP="0010090F">
            <w:pPr>
              <w:pStyle w:val="TAL"/>
              <w:rPr>
                <w:ins w:id="2650" w:author="S2-2204914" w:date="2022-05-21T07:38:00Z"/>
              </w:rPr>
            </w:pPr>
            <w:ins w:id="2651" w:author="S2-2204914" w:date="2022-05-21T07:38:00Z">
              <w:r w:rsidRPr="00E9603C">
                <w:t>DN performance (0-x)</w:t>
              </w:r>
            </w:ins>
          </w:p>
        </w:tc>
        <w:tc>
          <w:tcPr>
            <w:tcW w:w="6096" w:type="dxa"/>
          </w:tcPr>
          <w:p w14:paraId="5DBBDE14" w14:textId="77777777" w:rsidR="00663545" w:rsidRPr="00E9603C" w:rsidRDefault="00663545" w:rsidP="0010090F">
            <w:pPr>
              <w:pStyle w:val="TAL"/>
              <w:rPr>
                <w:ins w:id="2652" w:author="S2-2204914" w:date="2022-05-21T07:38:00Z"/>
              </w:rPr>
            </w:pPr>
            <w:ins w:id="2653" w:author="S2-2204914" w:date="2022-05-21T07:38:00Z">
              <w:r w:rsidRPr="00E9603C">
                <w:rPr>
                  <w:lang w:eastAsia="zh-CN"/>
                </w:rPr>
                <w:t>List of DN performance</w:t>
              </w:r>
              <w:r>
                <w:rPr>
                  <w:lang w:eastAsia="zh-CN"/>
                </w:rPr>
                <w:t>s</w:t>
              </w:r>
              <w:r w:rsidRPr="00E9603C">
                <w:rPr>
                  <w:lang w:eastAsia="zh-CN"/>
                </w:rPr>
                <w:t xml:space="preserve"> for the application</w:t>
              </w:r>
              <w:r>
                <w:rPr>
                  <w:lang w:eastAsia="zh-CN"/>
                </w:rPr>
                <w:t>.</w:t>
              </w:r>
            </w:ins>
          </w:p>
        </w:tc>
      </w:tr>
      <w:tr w:rsidR="00663545" w:rsidRPr="005D2CF1" w14:paraId="61D426B9" w14:textId="77777777" w:rsidTr="0010090F">
        <w:trPr>
          <w:cantSplit/>
          <w:jc w:val="center"/>
          <w:ins w:id="2654" w:author="S2-2204914" w:date="2022-05-21T07:38:00Z"/>
        </w:trPr>
        <w:tc>
          <w:tcPr>
            <w:tcW w:w="3425" w:type="dxa"/>
            <w:vAlign w:val="center"/>
          </w:tcPr>
          <w:p w14:paraId="3C49C89D" w14:textId="77777777" w:rsidR="00663545" w:rsidRPr="00E9603C" w:rsidRDefault="00663545" w:rsidP="0010090F">
            <w:pPr>
              <w:pStyle w:val="TAL"/>
              <w:rPr>
                <w:ins w:id="2655" w:author="S2-2204914" w:date="2022-05-21T07:38:00Z"/>
              </w:rPr>
            </w:pPr>
            <w:ins w:id="2656" w:author="S2-2204914" w:date="2022-05-21T07:38:00Z">
              <w:r>
                <w:t xml:space="preserve">  </w:t>
              </w:r>
              <w:r w:rsidRPr="00E9603C">
                <w:t>&gt; Application Server Instance Address</w:t>
              </w:r>
            </w:ins>
          </w:p>
        </w:tc>
        <w:tc>
          <w:tcPr>
            <w:tcW w:w="6096" w:type="dxa"/>
            <w:vAlign w:val="center"/>
          </w:tcPr>
          <w:p w14:paraId="75A1F8D6" w14:textId="77777777" w:rsidR="00663545" w:rsidRPr="00E9603C" w:rsidRDefault="00663545" w:rsidP="0010090F">
            <w:pPr>
              <w:pStyle w:val="TAL"/>
              <w:rPr>
                <w:ins w:id="2657" w:author="S2-2204914" w:date="2022-05-21T07:38:00Z"/>
              </w:rPr>
            </w:pPr>
            <w:ins w:id="2658" w:author="S2-2204914" w:date="2022-05-21T07:38:00Z">
              <w:r w:rsidRPr="00E9603C">
                <w:t>Identifies the Application Server Instance (IP address/FQDN of the Application Server).</w:t>
              </w:r>
            </w:ins>
          </w:p>
        </w:tc>
      </w:tr>
      <w:tr w:rsidR="00663545" w:rsidRPr="005D2CF1" w14:paraId="5CBBA49B" w14:textId="77777777" w:rsidTr="0010090F">
        <w:trPr>
          <w:cantSplit/>
          <w:jc w:val="center"/>
          <w:ins w:id="2659" w:author="S2-2204914" w:date="2022-05-21T07:38:00Z"/>
        </w:trPr>
        <w:tc>
          <w:tcPr>
            <w:tcW w:w="3425" w:type="dxa"/>
          </w:tcPr>
          <w:p w14:paraId="22DE6026" w14:textId="77777777" w:rsidR="00663545" w:rsidRPr="00632141" w:rsidRDefault="00663545" w:rsidP="0010090F">
            <w:pPr>
              <w:pStyle w:val="TAL"/>
              <w:rPr>
                <w:ins w:id="2660" w:author="S2-2204914" w:date="2022-05-21T07:38:00Z"/>
              </w:rPr>
            </w:pPr>
            <w:ins w:id="2661" w:author="S2-2204914" w:date="2022-05-21T07:38:00Z">
              <w:r>
                <w:rPr>
                  <w:lang w:eastAsia="zh-CN"/>
                </w:rPr>
                <w:t xml:space="preserve">  </w:t>
              </w:r>
              <w:r w:rsidRPr="00E9603C">
                <w:rPr>
                  <w:lang w:eastAsia="zh-CN"/>
                </w:rPr>
                <w:t>&gt;</w:t>
              </w:r>
              <w:r>
                <w:rPr>
                  <w:lang w:eastAsia="zh-CN"/>
                </w:rPr>
                <w:t xml:space="preserve"> </w:t>
              </w:r>
              <w:r w:rsidRPr="00E9603C">
                <w:rPr>
                  <w:lang w:eastAsia="zh-CN"/>
                </w:rPr>
                <w:t>Serving anchor UPF</w:t>
              </w:r>
            </w:ins>
          </w:p>
        </w:tc>
        <w:tc>
          <w:tcPr>
            <w:tcW w:w="6096" w:type="dxa"/>
          </w:tcPr>
          <w:p w14:paraId="481B5C95" w14:textId="77777777" w:rsidR="00663545" w:rsidRPr="00632141" w:rsidRDefault="00663545" w:rsidP="0010090F">
            <w:pPr>
              <w:pStyle w:val="TAL"/>
              <w:rPr>
                <w:ins w:id="2662" w:author="S2-2204914" w:date="2022-05-21T07:38:00Z"/>
              </w:rPr>
            </w:pPr>
            <w:ins w:id="2663" w:author="S2-2204914" w:date="2022-05-21T07:38:00Z">
              <w:r w:rsidRPr="00E9603C">
                <w:rPr>
                  <w:lang w:eastAsia="zh-CN"/>
                </w:rPr>
                <w:t>The involved anchor UPF.</w:t>
              </w:r>
              <w:r>
                <w:rPr>
                  <w:lang w:eastAsia="zh-CN"/>
                </w:rPr>
                <w:t xml:space="preserve"> See NOTE 2.</w:t>
              </w:r>
            </w:ins>
          </w:p>
        </w:tc>
      </w:tr>
      <w:tr w:rsidR="00663545" w:rsidRPr="005D2CF1" w14:paraId="11DD7A3D" w14:textId="77777777" w:rsidTr="0010090F">
        <w:trPr>
          <w:cantSplit/>
          <w:jc w:val="center"/>
          <w:ins w:id="2664" w:author="S2-2204914" w:date="2022-05-21T07:38:00Z"/>
        </w:trPr>
        <w:tc>
          <w:tcPr>
            <w:tcW w:w="3425" w:type="dxa"/>
          </w:tcPr>
          <w:p w14:paraId="25A6BE67" w14:textId="77777777" w:rsidR="00663545" w:rsidRPr="00632141" w:rsidRDefault="00663545" w:rsidP="0010090F">
            <w:pPr>
              <w:pStyle w:val="TAL"/>
              <w:rPr>
                <w:ins w:id="2665" w:author="S2-2204914" w:date="2022-05-21T07:38:00Z"/>
              </w:rPr>
            </w:pPr>
            <w:ins w:id="2666" w:author="S2-2204914" w:date="2022-05-21T07:38:00Z">
              <w:r>
                <w:rPr>
                  <w:lang w:eastAsia="zh-CN"/>
                </w:rPr>
                <w:t xml:space="preserve">  &gt; DNAI</w:t>
              </w:r>
            </w:ins>
          </w:p>
        </w:tc>
        <w:tc>
          <w:tcPr>
            <w:tcW w:w="6096" w:type="dxa"/>
          </w:tcPr>
          <w:p w14:paraId="08E34512" w14:textId="77777777" w:rsidR="00663545" w:rsidRPr="00632141" w:rsidRDefault="00663545" w:rsidP="0010090F">
            <w:pPr>
              <w:pStyle w:val="TAL"/>
              <w:rPr>
                <w:ins w:id="2667" w:author="S2-2204914" w:date="2022-05-21T07:38:00Z"/>
              </w:rPr>
            </w:pPr>
            <w:ins w:id="2668" w:author="S2-2204914" w:date="2022-05-21T07:38:00Z">
              <w:r w:rsidRPr="00C071B6">
                <w:t>Identifier of a user plane access to one or more DN(s) where applications are deployed as defined in TS 23.501 [2]</w:t>
              </w:r>
              <w:r>
                <w:t>.</w:t>
              </w:r>
            </w:ins>
          </w:p>
        </w:tc>
      </w:tr>
      <w:tr w:rsidR="00663545" w:rsidRPr="005D2CF1" w14:paraId="0A992767" w14:textId="77777777" w:rsidTr="0010090F">
        <w:trPr>
          <w:cantSplit/>
          <w:jc w:val="center"/>
          <w:ins w:id="2669" w:author="S2-2204914" w:date="2022-05-21T07:38:00Z"/>
        </w:trPr>
        <w:tc>
          <w:tcPr>
            <w:tcW w:w="3425" w:type="dxa"/>
          </w:tcPr>
          <w:p w14:paraId="78A74090" w14:textId="77777777" w:rsidR="00663545" w:rsidRPr="00632141" w:rsidRDefault="00663545" w:rsidP="0010090F">
            <w:pPr>
              <w:pStyle w:val="TAL"/>
              <w:rPr>
                <w:ins w:id="2670" w:author="S2-2204914" w:date="2022-05-21T07:38:00Z"/>
              </w:rPr>
            </w:pPr>
            <w:ins w:id="2671" w:author="S2-2204914" w:date="2022-05-21T07:38:00Z">
              <w:r>
                <w:rPr>
                  <w:lang w:eastAsia="zh-CN"/>
                </w:rPr>
                <w:t xml:space="preserve">  </w:t>
              </w:r>
              <w:r w:rsidRPr="00E9603C">
                <w:rPr>
                  <w:lang w:eastAsia="zh-CN"/>
                </w:rPr>
                <w:t>&gt;</w:t>
              </w:r>
              <w:r>
                <w:rPr>
                  <w:lang w:eastAsia="zh-CN"/>
                </w:rPr>
                <w:t xml:space="preserve"> </w:t>
              </w:r>
              <w:r w:rsidRPr="00E9603C">
                <w:rPr>
                  <w:lang w:eastAsia="zh-CN"/>
                </w:rPr>
                <w:t>Performance</w:t>
              </w:r>
            </w:ins>
          </w:p>
        </w:tc>
        <w:tc>
          <w:tcPr>
            <w:tcW w:w="6096" w:type="dxa"/>
          </w:tcPr>
          <w:p w14:paraId="4364BC50" w14:textId="77777777" w:rsidR="00663545" w:rsidRPr="00632141" w:rsidRDefault="00663545" w:rsidP="0010090F">
            <w:pPr>
              <w:pStyle w:val="TAL"/>
              <w:rPr>
                <w:ins w:id="2672" w:author="S2-2204914" w:date="2022-05-21T07:38:00Z"/>
              </w:rPr>
            </w:pPr>
            <w:ins w:id="2673" w:author="S2-2204914" w:date="2022-05-21T07:38:00Z">
              <w:r w:rsidRPr="00E9603C">
                <w:rPr>
                  <w:lang w:eastAsia="zh-CN"/>
                </w:rPr>
                <w:t>Performance indicators</w:t>
              </w:r>
              <w:r>
                <w:rPr>
                  <w:lang w:eastAsia="zh-CN"/>
                </w:rPr>
                <w:t>.</w:t>
              </w:r>
            </w:ins>
          </w:p>
        </w:tc>
      </w:tr>
      <w:tr w:rsidR="00663545" w:rsidRPr="005D2CF1" w14:paraId="0CB72E48" w14:textId="77777777" w:rsidTr="0010090F">
        <w:trPr>
          <w:cantSplit/>
          <w:jc w:val="center"/>
          <w:ins w:id="2674" w:author="S2-2204914" w:date="2022-05-21T07:38:00Z"/>
        </w:trPr>
        <w:tc>
          <w:tcPr>
            <w:tcW w:w="3425" w:type="dxa"/>
          </w:tcPr>
          <w:p w14:paraId="308941D5" w14:textId="77777777" w:rsidR="00663545" w:rsidRPr="00632141" w:rsidRDefault="00663545" w:rsidP="0010090F">
            <w:pPr>
              <w:pStyle w:val="TAL"/>
              <w:rPr>
                <w:ins w:id="2675" w:author="S2-2204914" w:date="2022-05-21T07:38:00Z"/>
              </w:rPr>
            </w:pPr>
            <w:ins w:id="2676" w:author="S2-2204914" w:date="2022-05-21T07:38:00Z">
              <w:r>
                <w:rPr>
                  <w:lang w:eastAsia="zh-CN"/>
                </w:rPr>
                <w:t xml:space="preserve">     </w:t>
              </w:r>
              <w:r w:rsidRPr="00E9603C">
                <w:rPr>
                  <w:lang w:eastAsia="zh-CN"/>
                </w:rPr>
                <w:t>&gt;&gt; Average Traffic rate</w:t>
              </w:r>
            </w:ins>
          </w:p>
        </w:tc>
        <w:tc>
          <w:tcPr>
            <w:tcW w:w="6096" w:type="dxa"/>
          </w:tcPr>
          <w:p w14:paraId="1CAF50B0" w14:textId="77777777" w:rsidR="00663545" w:rsidRPr="00632141" w:rsidRDefault="00663545" w:rsidP="0010090F">
            <w:pPr>
              <w:pStyle w:val="TAL"/>
              <w:rPr>
                <w:ins w:id="2677" w:author="S2-2204914" w:date="2022-05-21T07:38:00Z"/>
              </w:rPr>
            </w:pPr>
            <w:ins w:id="2678" w:author="S2-2204914" w:date="2022-05-21T07:38:00Z">
              <w:r w:rsidRPr="00E9603C">
                <w:rPr>
                  <w:lang w:eastAsia="zh-CN"/>
                </w:rPr>
                <w:t xml:space="preserve">Average traffic rate </w:t>
              </w:r>
              <w:r w:rsidRPr="00E9603C">
                <w:t>observed for UEs communicating with the application</w:t>
              </w:r>
              <w:r>
                <w:t>. See NOTE 3.</w:t>
              </w:r>
            </w:ins>
          </w:p>
        </w:tc>
      </w:tr>
      <w:tr w:rsidR="00663545" w:rsidRPr="005D2CF1" w14:paraId="30032A13" w14:textId="77777777" w:rsidTr="0010090F">
        <w:trPr>
          <w:cantSplit/>
          <w:jc w:val="center"/>
          <w:ins w:id="2679" w:author="S2-2204914" w:date="2022-05-21T07:38:00Z"/>
        </w:trPr>
        <w:tc>
          <w:tcPr>
            <w:tcW w:w="3425" w:type="dxa"/>
          </w:tcPr>
          <w:p w14:paraId="6A77386D" w14:textId="77777777" w:rsidR="00663545" w:rsidRDefault="00663545" w:rsidP="0010090F">
            <w:pPr>
              <w:pStyle w:val="TAL"/>
              <w:rPr>
                <w:ins w:id="2680" w:author="S2-2204914" w:date="2022-05-21T07:38:00Z"/>
                <w:lang w:eastAsia="zh-CN"/>
              </w:rPr>
            </w:pPr>
            <w:ins w:id="2681" w:author="S2-2204914" w:date="2022-05-21T07:38:00Z">
              <w:r>
                <w:rPr>
                  <w:lang w:eastAsia="zh-CN"/>
                </w:rPr>
                <w:t xml:space="preserve">     </w:t>
              </w:r>
              <w:r w:rsidRPr="00E9603C">
                <w:rPr>
                  <w:lang w:eastAsia="zh-CN"/>
                </w:rPr>
                <w:t>&gt;&gt; Maximum Traffic rate</w:t>
              </w:r>
            </w:ins>
          </w:p>
        </w:tc>
        <w:tc>
          <w:tcPr>
            <w:tcW w:w="6096" w:type="dxa"/>
          </w:tcPr>
          <w:p w14:paraId="7ABC973E" w14:textId="77777777" w:rsidR="00663545" w:rsidRPr="00E9603C" w:rsidRDefault="00663545" w:rsidP="0010090F">
            <w:pPr>
              <w:pStyle w:val="TAL"/>
              <w:rPr>
                <w:ins w:id="2682" w:author="S2-2204914" w:date="2022-05-21T07:38:00Z"/>
                <w:lang w:eastAsia="zh-CN"/>
              </w:rPr>
            </w:pPr>
            <w:ins w:id="2683" w:author="S2-2204914" w:date="2022-05-21T07:38:00Z">
              <w:r w:rsidRPr="00E9603C">
                <w:t>Maximum traffic rate observed for UEs communicating with the application</w:t>
              </w:r>
              <w:r>
                <w:t>. See NOTE 3.</w:t>
              </w:r>
            </w:ins>
          </w:p>
        </w:tc>
      </w:tr>
      <w:tr w:rsidR="00663545" w:rsidRPr="005D2CF1" w14:paraId="3994DDE3" w14:textId="77777777" w:rsidTr="0010090F">
        <w:trPr>
          <w:cantSplit/>
          <w:jc w:val="center"/>
          <w:ins w:id="2684" w:author="S2-2204914" w:date="2022-05-21T07:38:00Z"/>
        </w:trPr>
        <w:tc>
          <w:tcPr>
            <w:tcW w:w="3425" w:type="dxa"/>
          </w:tcPr>
          <w:p w14:paraId="0471DAD2" w14:textId="77777777" w:rsidR="00663545" w:rsidRDefault="00663545" w:rsidP="0010090F">
            <w:pPr>
              <w:pStyle w:val="TAL"/>
              <w:rPr>
                <w:ins w:id="2685" w:author="S2-2204914" w:date="2022-05-21T07:38:00Z"/>
                <w:lang w:eastAsia="zh-CN"/>
              </w:rPr>
            </w:pPr>
            <w:ins w:id="2686" w:author="S2-2204914" w:date="2022-05-21T07:38:00Z">
              <w:r>
                <w:rPr>
                  <w:lang w:eastAsia="zh-CN"/>
                </w:rPr>
                <w:t xml:space="preserve">     </w:t>
              </w:r>
              <w:r w:rsidRPr="00E9603C">
                <w:rPr>
                  <w:lang w:eastAsia="zh-CN"/>
                </w:rPr>
                <w:t>&gt;&gt;</w:t>
              </w:r>
              <w:r>
                <w:rPr>
                  <w:lang w:eastAsia="zh-CN"/>
                </w:rPr>
                <w:t xml:space="preserve"> </w:t>
              </w:r>
              <w:r w:rsidRPr="00E9603C">
                <w:rPr>
                  <w:lang w:eastAsia="zh-CN"/>
                </w:rPr>
                <w:t>Average Packet Delay</w:t>
              </w:r>
            </w:ins>
          </w:p>
        </w:tc>
        <w:tc>
          <w:tcPr>
            <w:tcW w:w="6096" w:type="dxa"/>
          </w:tcPr>
          <w:p w14:paraId="1EE45B72" w14:textId="77777777" w:rsidR="00663545" w:rsidRPr="00E9603C" w:rsidRDefault="00663545" w:rsidP="0010090F">
            <w:pPr>
              <w:pStyle w:val="TAL"/>
              <w:rPr>
                <w:ins w:id="2687" w:author="S2-2204914" w:date="2022-05-21T07:38:00Z"/>
              </w:rPr>
            </w:pPr>
            <w:ins w:id="2688" w:author="S2-2204914" w:date="2022-05-21T07:38:00Z">
              <w:r w:rsidRPr="00E9603C">
                <w:rPr>
                  <w:lang w:eastAsia="zh-CN"/>
                </w:rPr>
                <w:t xml:space="preserve">Average </w:t>
              </w:r>
              <w:r w:rsidRPr="00E9603C">
                <w:t>packet delay observed for UEs communicating with the application</w:t>
              </w:r>
              <w:r>
                <w:t>. See NOTE 3.</w:t>
              </w:r>
            </w:ins>
          </w:p>
        </w:tc>
      </w:tr>
      <w:tr w:rsidR="00663545" w:rsidRPr="005D2CF1" w14:paraId="6784A346" w14:textId="77777777" w:rsidTr="0010090F">
        <w:trPr>
          <w:cantSplit/>
          <w:jc w:val="center"/>
          <w:ins w:id="2689" w:author="S2-2204914" w:date="2022-05-21T07:38:00Z"/>
        </w:trPr>
        <w:tc>
          <w:tcPr>
            <w:tcW w:w="3425" w:type="dxa"/>
          </w:tcPr>
          <w:p w14:paraId="1F110D28" w14:textId="77777777" w:rsidR="00663545" w:rsidRDefault="00663545" w:rsidP="0010090F">
            <w:pPr>
              <w:pStyle w:val="TAL"/>
              <w:rPr>
                <w:ins w:id="2690" w:author="S2-2204914" w:date="2022-05-21T07:38:00Z"/>
                <w:lang w:eastAsia="zh-CN"/>
              </w:rPr>
            </w:pPr>
            <w:ins w:id="2691" w:author="S2-2204914" w:date="2022-05-21T07:38:00Z">
              <w:r>
                <w:rPr>
                  <w:lang w:eastAsia="zh-CN"/>
                </w:rPr>
                <w:t xml:space="preserve">     </w:t>
              </w:r>
              <w:r w:rsidRPr="00E9603C">
                <w:rPr>
                  <w:lang w:eastAsia="zh-CN"/>
                </w:rPr>
                <w:t>&gt;&gt;</w:t>
              </w:r>
              <w:r>
                <w:rPr>
                  <w:lang w:eastAsia="zh-CN"/>
                </w:rPr>
                <w:t xml:space="preserve"> </w:t>
              </w:r>
              <w:r w:rsidRPr="00E9603C">
                <w:rPr>
                  <w:lang w:eastAsia="zh-CN"/>
                </w:rPr>
                <w:t>Maximum Packet Delay</w:t>
              </w:r>
            </w:ins>
          </w:p>
        </w:tc>
        <w:tc>
          <w:tcPr>
            <w:tcW w:w="6096" w:type="dxa"/>
          </w:tcPr>
          <w:p w14:paraId="6C327A24" w14:textId="77777777" w:rsidR="00663545" w:rsidRPr="00E9603C" w:rsidRDefault="00663545" w:rsidP="0010090F">
            <w:pPr>
              <w:pStyle w:val="TAL"/>
              <w:rPr>
                <w:ins w:id="2692" w:author="S2-2204914" w:date="2022-05-21T07:38:00Z"/>
                <w:lang w:eastAsia="zh-CN"/>
              </w:rPr>
            </w:pPr>
            <w:ins w:id="2693" w:author="S2-2204914" w:date="2022-05-21T07:38:00Z">
              <w:r w:rsidRPr="00E9603C">
                <w:rPr>
                  <w:lang w:eastAsia="zh-CN"/>
                </w:rPr>
                <w:t xml:space="preserve">Maximum packet delay for </w:t>
              </w:r>
              <w:r w:rsidRPr="00E9603C">
                <w:t>observed for UEs communicating with the application</w:t>
              </w:r>
              <w:r>
                <w:t>. See NOTE 3.</w:t>
              </w:r>
            </w:ins>
          </w:p>
        </w:tc>
      </w:tr>
      <w:tr w:rsidR="00663545" w:rsidRPr="005D2CF1" w14:paraId="0AB569DF" w14:textId="77777777" w:rsidTr="0010090F">
        <w:trPr>
          <w:cantSplit/>
          <w:jc w:val="center"/>
          <w:ins w:id="2694" w:author="S2-2204914" w:date="2022-05-21T07:38:00Z"/>
        </w:trPr>
        <w:tc>
          <w:tcPr>
            <w:tcW w:w="3425" w:type="dxa"/>
          </w:tcPr>
          <w:p w14:paraId="6678995B" w14:textId="77777777" w:rsidR="00663545" w:rsidRDefault="00663545" w:rsidP="0010090F">
            <w:pPr>
              <w:pStyle w:val="TAL"/>
              <w:rPr>
                <w:ins w:id="2695" w:author="S2-2204914" w:date="2022-05-21T07:38:00Z"/>
                <w:lang w:eastAsia="zh-CN"/>
              </w:rPr>
            </w:pPr>
            <w:ins w:id="2696" w:author="S2-2204914" w:date="2022-05-21T07:38:00Z">
              <w:r>
                <w:rPr>
                  <w:lang w:eastAsia="zh-CN"/>
                </w:rPr>
                <w:t xml:space="preserve">     </w:t>
              </w:r>
              <w:r w:rsidRPr="00E9603C">
                <w:rPr>
                  <w:lang w:eastAsia="zh-CN"/>
                </w:rPr>
                <w:t>&gt;&gt; Average Packet Loss Rate</w:t>
              </w:r>
            </w:ins>
          </w:p>
        </w:tc>
        <w:tc>
          <w:tcPr>
            <w:tcW w:w="6096" w:type="dxa"/>
          </w:tcPr>
          <w:p w14:paraId="3BA02B99" w14:textId="77777777" w:rsidR="00663545" w:rsidRPr="00E9603C" w:rsidRDefault="00663545" w:rsidP="0010090F">
            <w:pPr>
              <w:pStyle w:val="TAL"/>
              <w:rPr>
                <w:ins w:id="2697" w:author="S2-2204914" w:date="2022-05-21T07:38:00Z"/>
                <w:lang w:eastAsia="zh-CN"/>
              </w:rPr>
            </w:pPr>
            <w:ins w:id="2698" w:author="S2-2204914" w:date="2022-05-21T07:38:00Z">
              <w:r w:rsidRPr="00E9603C">
                <w:rPr>
                  <w:lang w:eastAsia="zh-CN"/>
                </w:rPr>
                <w:t xml:space="preserve">Average packet loss </w:t>
              </w:r>
              <w:r w:rsidRPr="00E9603C">
                <w:t>observed for UEs communicating with the application</w:t>
              </w:r>
              <w:r>
                <w:t>. See NOTE 3.</w:t>
              </w:r>
            </w:ins>
          </w:p>
        </w:tc>
      </w:tr>
      <w:tr w:rsidR="00663545" w:rsidRPr="005D2CF1" w14:paraId="5677051C" w14:textId="77777777" w:rsidTr="0010090F">
        <w:trPr>
          <w:cantSplit/>
          <w:jc w:val="center"/>
          <w:ins w:id="2699" w:author="S2-2204914" w:date="2022-05-21T07:38:00Z"/>
        </w:trPr>
        <w:tc>
          <w:tcPr>
            <w:tcW w:w="3425" w:type="dxa"/>
          </w:tcPr>
          <w:p w14:paraId="6CAB48F4" w14:textId="77777777" w:rsidR="00663545" w:rsidRDefault="00663545" w:rsidP="0010090F">
            <w:pPr>
              <w:pStyle w:val="TAL"/>
              <w:rPr>
                <w:ins w:id="2700" w:author="S2-2204914" w:date="2022-05-21T07:38:00Z"/>
                <w:lang w:eastAsia="zh-CN"/>
              </w:rPr>
            </w:pPr>
            <w:ins w:id="2701" w:author="S2-2204914" w:date="2022-05-21T07:38:00Z">
              <w:r>
                <w:rPr>
                  <w:lang w:eastAsia="zh-CN"/>
                </w:rPr>
                <w:t xml:space="preserve">  </w:t>
              </w:r>
              <w:r w:rsidRPr="00E9603C">
                <w:rPr>
                  <w:lang w:eastAsia="zh-CN"/>
                </w:rPr>
                <w:t>&gt;</w:t>
              </w:r>
              <w:r>
                <w:rPr>
                  <w:lang w:eastAsia="zh-CN"/>
                </w:rPr>
                <w:t xml:space="preserve"> </w:t>
              </w:r>
              <w:r w:rsidRPr="00E9603C">
                <w:rPr>
                  <w:lang w:eastAsia="zh-CN"/>
                </w:rPr>
                <w:t>Spatial Validity Condition</w:t>
              </w:r>
            </w:ins>
          </w:p>
        </w:tc>
        <w:tc>
          <w:tcPr>
            <w:tcW w:w="6096" w:type="dxa"/>
            <w:vAlign w:val="center"/>
          </w:tcPr>
          <w:p w14:paraId="021ABAA5" w14:textId="77777777" w:rsidR="00663545" w:rsidRPr="00E9603C" w:rsidRDefault="00663545" w:rsidP="0010090F">
            <w:pPr>
              <w:pStyle w:val="TAL"/>
              <w:rPr>
                <w:ins w:id="2702" w:author="S2-2204914" w:date="2022-05-21T07:38:00Z"/>
                <w:lang w:eastAsia="zh-CN"/>
              </w:rPr>
            </w:pPr>
            <w:ins w:id="2703" w:author="S2-2204914" w:date="2022-05-21T07:38:00Z">
              <w:r>
                <w:t>Area where the DN performance analytics applies.</w:t>
              </w:r>
            </w:ins>
          </w:p>
        </w:tc>
      </w:tr>
      <w:tr w:rsidR="00663545" w:rsidRPr="005D2CF1" w14:paraId="05571867" w14:textId="77777777" w:rsidTr="0010090F">
        <w:trPr>
          <w:cantSplit/>
          <w:jc w:val="center"/>
          <w:ins w:id="2704" w:author="S2-2204914" w:date="2022-05-21T07:38:00Z"/>
        </w:trPr>
        <w:tc>
          <w:tcPr>
            <w:tcW w:w="3425" w:type="dxa"/>
          </w:tcPr>
          <w:p w14:paraId="2F0BF3B8" w14:textId="77777777" w:rsidR="00663545" w:rsidRDefault="00663545" w:rsidP="0010090F">
            <w:pPr>
              <w:pStyle w:val="TAL"/>
              <w:rPr>
                <w:ins w:id="2705" w:author="S2-2204914" w:date="2022-05-21T07:38:00Z"/>
                <w:lang w:eastAsia="zh-CN"/>
              </w:rPr>
            </w:pPr>
            <w:ins w:id="2706" w:author="S2-2204914" w:date="2022-05-21T07:38:00Z">
              <w:r>
                <w:rPr>
                  <w:lang w:eastAsia="zh-CN"/>
                </w:rPr>
                <w:t xml:space="preserve">  </w:t>
              </w:r>
              <w:r w:rsidRPr="00E9603C">
                <w:rPr>
                  <w:lang w:eastAsia="zh-CN"/>
                </w:rPr>
                <w:t>&gt;</w:t>
              </w:r>
              <w:r>
                <w:rPr>
                  <w:lang w:eastAsia="zh-CN"/>
                </w:rPr>
                <w:t xml:space="preserve"> </w:t>
              </w:r>
              <w:r w:rsidRPr="00E9603C">
                <w:rPr>
                  <w:lang w:eastAsia="zh-CN"/>
                </w:rPr>
                <w:t>Temporal Validity Condition</w:t>
              </w:r>
            </w:ins>
          </w:p>
        </w:tc>
        <w:tc>
          <w:tcPr>
            <w:tcW w:w="6096" w:type="dxa"/>
          </w:tcPr>
          <w:p w14:paraId="78919D93" w14:textId="77777777" w:rsidR="00663545" w:rsidRDefault="00663545" w:rsidP="0010090F">
            <w:pPr>
              <w:pStyle w:val="TAL"/>
              <w:rPr>
                <w:ins w:id="2707" w:author="S2-2204914" w:date="2022-05-21T07:38:00Z"/>
              </w:rPr>
            </w:pPr>
            <w:ins w:id="2708" w:author="S2-2204914" w:date="2022-05-21T07:38:00Z">
              <w:r>
                <w:t>Validity period for the DN performance analytics.</w:t>
              </w:r>
            </w:ins>
          </w:p>
        </w:tc>
      </w:tr>
      <w:tr w:rsidR="00663545" w:rsidRPr="005D2CF1" w14:paraId="21A0C890" w14:textId="77777777" w:rsidTr="0010090F">
        <w:trPr>
          <w:cantSplit/>
          <w:jc w:val="center"/>
          <w:ins w:id="2709" w:author="S2-2204914" w:date="2022-05-21T07:38:00Z"/>
        </w:trPr>
        <w:tc>
          <w:tcPr>
            <w:tcW w:w="9521" w:type="dxa"/>
            <w:gridSpan w:val="2"/>
          </w:tcPr>
          <w:p w14:paraId="794FCE9A" w14:textId="77777777" w:rsidR="00663545" w:rsidRDefault="00663545" w:rsidP="0010090F">
            <w:pPr>
              <w:pStyle w:val="TAN"/>
              <w:rPr>
                <w:ins w:id="2710" w:author="S2-2204914" w:date="2022-05-21T07:38:00Z"/>
              </w:rPr>
            </w:pPr>
            <w:ins w:id="2711" w:author="S2-2204914" w:date="2022-05-21T07:38:00Z">
              <w:r>
                <w:t>NOTE 1:</w:t>
              </w:r>
              <w:r>
                <w:tab/>
                <w:t>The item "DNN" and "S-NSSAI" shall not be included if the consumer NF is an untrusted AF.</w:t>
              </w:r>
            </w:ins>
          </w:p>
          <w:p w14:paraId="05B5EA14" w14:textId="77777777" w:rsidR="00663545" w:rsidRDefault="00663545" w:rsidP="0010090F">
            <w:pPr>
              <w:pStyle w:val="TAN"/>
              <w:rPr>
                <w:ins w:id="2712" w:author="S2-2204914" w:date="2022-05-21T07:38:00Z"/>
              </w:rPr>
            </w:pPr>
            <w:ins w:id="2713" w:author="S2-2204914" w:date="2022-05-21T07:38:00Z">
              <w:r>
                <w:t>NOTE 2:</w:t>
              </w:r>
              <w:r>
                <w:tab/>
                <w:t>The item "Serving anchor UPF" shall not be included if the consumer is an AF.</w:t>
              </w:r>
            </w:ins>
          </w:p>
          <w:p w14:paraId="2EE1A5C2" w14:textId="77777777" w:rsidR="00663545" w:rsidRDefault="00663545" w:rsidP="0010090F">
            <w:pPr>
              <w:pStyle w:val="TAN"/>
              <w:rPr>
                <w:ins w:id="2714" w:author="S2-2204914" w:date="2022-05-21T07:38:00Z"/>
              </w:rPr>
            </w:pPr>
            <w:ins w:id="2715" w:author="S2-2204914" w:date="2022-05-21T07:38:00Z">
              <w:r>
                <w:t>NOTE 3:</w:t>
              </w:r>
              <w:r>
                <w:tab/>
                <w:t>Analytics subset that can be used in "list of analytics subsets that are requested", "Preferred level of accuracy per analytics subset" and "Reporting Thresholds".</w:t>
              </w:r>
            </w:ins>
          </w:p>
        </w:tc>
      </w:tr>
    </w:tbl>
    <w:p w14:paraId="303B01EC" w14:textId="77777777" w:rsidR="00663545" w:rsidRDefault="00663545" w:rsidP="00663545">
      <w:pPr>
        <w:rPr>
          <w:ins w:id="2716" w:author="S2-2204914" w:date="2022-05-21T07:38:00Z"/>
        </w:rPr>
      </w:pPr>
    </w:p>
    <w:p w14:paraId="62C58AC2" w14:textId="3B4400FA" w:rsidR="00663545" w:rsidRDefault="00663545" w:rsidP="00663545">
      <w:pPr>
        <w:rPr>
          <w:ins w:id="2717" w:author="S2-2204914" w:date="2022-05-21T07:38:00Z"/>
          <w:noProof/>
        </w:rPr>
      </w:pPr>
      <w:bookmarkStart w:id="2718" w:name="_Toc101249998"/>
      <w:ins w:id="2719" w:author="S2-2204914" w:date="2022-05-21T07:38:00Z">
        <w:r>
          <w:rPr>
            <w:lang w:val="en-US"/>
          </w:rPr>
          <w:t xml:space="preserve">The </w:t>
        </w:r>
        <w:r>
          <w:rPr>
            <w:noProof/>
          </w:rPr>
          <w:t xml:space="preserve">NWDAF UE communication analytics can produce statistics of e.g. the traffic volume used by a UE. The UE communication analytics service </w:t>
        </w:r>
        <w:r>
          <w:t xml:space="preserve">can be used by an AF to request performance monitoring information for specific applications for a single UE or a group of UEs. </w:t>
        </w:r>
        <w:r>
          <w:rPr>
            <w:noProof/>
          </w:rPr>
          <w:t>The UE communication statistics</w:t>
        </w:r>
        <w:r>
          <w:t xml:space="preserve"> </w:t>
        </w:r>
        <w:r>
          <w:rPr>
            <w:noProof/>
          </w:rPr>
          <w:t>is described in TS 23.288 [</w:t>
        </w:r>
      </w:ins>
      <w:ins w:id="2720" w:author="Rapporteur" w:date="2022-05-21T07:39:00Z">
        <w:r w:rsidR="00FC04FA">
          <w:rPr>
            <w:noProof/>
          </w:rPr>
          <w:t>8</w:t>
        </w:r>
      </w:ins>
      <w:ins w:id="2721" w:author="S2-2204914" w:date="2022-05-21T07:38:00Z">
        <w:r>
          <w:rPr>
            <w:noProof/>
          </w:rPr>
          <w:t xml:space="preserve">], clause 6.7.3 and contains the </w:t>
        </w:r>
        <w:r w:rsidRPr="00E92C60">
          <w:rPr>
            <w:noProof/>
          </w:rPr>
          <w:t>information shown in Table 6.</w:t>
        </w:r>
      </w:ins>
      <w:ins w:id="2722" w:author="Rapporteur" w:date="2022-05-21T07:39:00Z">
        <w:r w:rsidR="00FC04FA">
          <w:rPr>
            <w:noProof/>
          </w:rPr>
          <w:t>22</w:t>
        </w:r>
      </w:ins>
      <w:ins w:id="2723" w:author="S2-2204914" w:date="2022-05-21T07:38:00Z">
        <w:r w:rsidRPr="00E92C60">
          <w:rPr>
            <w:noProof/>
          </w:rPr>
          <w:t>.2-2</w:t>
        </w:r>
        <w:r>
          <w:rPr>
            <w:noProof/>
          </w:rPr>
          <w:t>.</w:t>
        </w:r>
      </w:ins>
    </w:p>
    <w:p w14:paraId="4F690E04" w14:textId="1ED9ECD2" w:rsidR="00663545" w:rsidRPr="005D2CF1" w:rsidRDefault="00663545" w:rsidP="00663545">
      <w:pPr>
        <w:pStyle w:val="TH"/>
        <w:rPr>
          <w:ins w:id="2724" w:author="S2-2204914" w:date="2022-05-21T07:38:00Z"/>
          <w:lang w:eastAsia="zh-CN"/>
        </w:rPr>
      </w:pPr>
      <w:ins w:id="2725" w:author="S2-2204914" w:date="2022-05-21T07:38:00Z">
        <w:r>
          <w:rPr>
            <w:lang w:eastAsia="zh-CN"/>
          </w:rPr>
          <w:lastRenderedPageBreak/>
          <w:t>Table 6.</w:t>
        </w:r>
      </w:ins>
      <w:ins w:id="2726" w:author="Rapporteur" w:date="2022-05-21T07:39:00Z">
        <w:r w:rsidR="00FC04FA">
          <w:rPr>
            <w:lang w:eastAsia="zh-CN"/>
          </w:rPr>
          <w:t>22</w:t>
        </w:r>
      </w:ins>
      <w:ins w:id="2727" w:author="S2-2204914" w:date="2022-05-21T07:38:00Z">
        <w:r>
          <w:rPr>
            <w:lang w:eastAsia="zh-CN"/>
          </w:rPr>
          <w:t xml:space="preserve">.2-2 </w:t>
        </w:r>
        <w:r w:rsidRPr="005D2CF1">
          <w:rPr>
            <w:lang w:eastAsia="zh-CN"/>
          </w:rPr>
          <w:t>UE Communication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5D2CF1" w14:paraId="01FB8A60" w14:textId="77777777" w:rsidTr="0010090F">
        <w:trPr>
          <w:jc w:val="center"/>
          <w:ins w:id="2728" w:author="S2-2204914" w:date="2022-05-21T07:38:00Z"/>
        </w:trPr>
        <w:tc>
          <w:tcPr>
            <w:tcW w:w="3309" w:type="dxa"/>
          </w:tcPr>
          <w:p w14:paraId="0C4B8B9E" w14:textId="77777777" w:rsidR="00663545" w:rsidRPr="005D2CF1" w:rsidRDefault="00663545" w:rsidP="0010090F">
            <w:pPr>
              <w:pStyle w:val="TAH"/>
              <w:rPr>
                <w:ins w:id="2729" w:author="S2-2204914" w:date="2022-05-21T07:38:00Z"/>
              </w:rPr>
            </w:pPr>
            <w:ins w:id="2730" w:author="S2-2204914" w:date="2022-05-21T07:38:00Z">
              <w:r w:rsidRPr="005D2CF1">
                <w:t>Information</w:t>
              </w:r>
            </w:ins>
          </w:p>
        </w:tc>
        <w:tc>
          <w:tcPr>
            <w:tcW w:w="6322" w:type="dxa"/>
          </w:tcPr>
          <w:p w14:paraId="4937EFE9" w14:textId="77777777" w:rsidR="00663545" w:rsidRPr="005D2CF1" w:rsidRDefault="00663545" w:rsidP="0010090F">
            <w:pPr>
              <w:pStyle w:val="TAH"/>
              <w:rPr>
                <w:ins w:id="2731" w:author="S2-2204914" w:date="2022-05-21T07:38:00Z"/>
              </w:rPr>
            </w:pPr>
            <w:ins w:id="2732" w:author="S2-2204914" w:date="2022-05-21T07:38:00Z">
              <w:r w:rsidRPr="005D2CF1">
                <w:t>Description</w:t>
              </w:r>
            </w:ins>
          </w:p>
        </w:tc>
      </w:tr>
      <w:tr w:rsidR="00663545" w:rsidRPr="005D2CF1" w14:paraId="5879548A" w14:textId="77777777" w:rsidTr="0010090F">
        <w:trPr>
          <w:jc w:val="center"/>
          <w:ins w:id="2733" w:author="S2-2204914" w:date="2022-05-21T07:38:00Z"/>
        </w:trPr>
        <w:tc>
          <w:tcPr>
            <w:tcW w:w="3309" w:type="dxa"/>
          </w:tcPr>
          <w:p w14:paraId="29F8385A" w14:textId="77777777" w:rsidR="00663545" w:rsidRPr="005D2CF1" w:rsidRDefault="00663545" w:rsidP="0010090F">
            <w:pPr>
              <w:pStyle w:val="TAL"/>
              <w:rPr>
                <w:ins w:id="2734" w:author="S2-2204914" w:date="2022-05-21T07:38:00Z"/>
              </w:rPr>
            </w:pPr>
            <w:ins w:id="2735" w:author="S2-2204914" w:date="2022-05-21T07:38:00Z">
              <w:r w:rsidRPr="005D2CF1">
                <w:rPr>
                  <w:lang w:eastAsia="zh-CN"/>
                </w:rPr>
                <w:t>UE group ID or UE ID</w:t>
              </w:r>
            </w:ins>
          </w:p>
        </w:tc>
        <w:tc>
          <w:tcPr>
            <w:tcW w:w="6322" w:type="dxa"/>
          </w:tcPr>
          <w:p w14:paraId="3296A65F" w14:textId="77777777" w:rsidR="00663545" w:rsidRPr="005D2CF1" w:rsidRDefault="00663545" w:rsidP="0010090F">
            <w:pPr>
              <w:pStyle w:val="TAL"/>
              <w:rPr>
                <w:ins w:id="2736" w:author="S2-2204914" w:date="2022-05-21T07:38:00Z"/>
                <w:lang w:eastAsia="zh-CN"/>
              </w:rPr>
            </w:pPr>
            <w:ins w:id="2737" w:author="S2-2204914" w:date="2022-05-21T07:38:00Z">
              <w:r w:rsidRPr="005D2CF1">
                <w:rPr>
                  <w:lang w:eastAsia="zh-CN"/>
                </w:rPr>
                <w:t>Identifies a UE or a group of UEs, e.g. internal group ID defined in TS 23.501 [2] clause 5.9.7 or SUPI (see NOTE).</w:t>
              </w:r>
            </w:ins>
          </w:p>
        </w:tc>
      </w:tr>
      <w:tr w:rsidR="00663545" w:rsidRPr="005D2CF1" w14:paraId="1D3A6694" w14:textId="77777777" w:rsidTr="0010090F">
        <w:trPr>
          <w:jc w:val="center"/>
          <w:ins w:id="2738" w:author="S2-2204914" w:date="2022-05-21T07:38:00Z"/>
        </w:trPr>
        <w:tc>
          <w:tcPr>
            <w:tcW w:w="3309" w:type="dxa"/>
          </w:tcPr>
          <w:p w14:paraId="41AD1DA8" w14:textId="77777777" w:rsidR="00663545" w:rsidRPr="005D2CF1" w:rsidRDefault="00663545" w:rsidP="0010090F">
            <w:pPr>
              <w:pStyle w:val="TAL"/>
              <w:rPr>
                <w:ins w:id="2739" w:author="S2-2204914" w:date="2022-05-21T07:38:00Z"/>
                <w:lang w:eastAsia="zh-CN"/>
              </w:rPr>
            </w:pPr>
            <w:ins w:id="2740" w:author="S2-2204914" w:date="2022-05-21T07:38:00Z">
              <w:r w:rsidRPr="005D2CF1">
                <w:rPr>
                  <w:lang w:eastAsia="zh-CN"/>
                </w:rPr>
                <w:t>UE communications (1..max)</w:t>
              </w:r>
              <w:r>
                <w:rPr>
                  <w:lang w:eastAsia="zh-CN"/>
                </w:rPr>
                <w:t xml:space="preserve"> (NOTE 1)</w:t>
              </w:r>
            </w:ins>
          </w:p>
        </w:tc>
        <w:tc>
          <w:tcPr>
            <w:tcW w:w="6322" w:type="dxa"/>
          </w:tcPr>
          <w:p w14:paraId="2957829C" w14:textId="77777777" w:rsidR="00663545" w:rsidRPr="005D2CF1" w:rsidRDefault="00663545" w:rsidP="0010090F">
            <w:pPr>
              <w:pStyle w:val="TAL"/>
              <w:rPr>
                <w:ins w:id="2741" w:author="S2-2204914" w:date="2022-05-21T07:38:00Z"/>
                <w:lang w:eastAsia="zh-CN"/>
              </w:rPr>
            </w:pPr>
            <w:ins w:id="2742" w:author="S2-2204914" w:date="2022-05-21T07:38:00Z">
              <w:r w:rsidRPr="005D2CF1">
                <w:rPr>
                  <w:lang w:eastAsia="zh-CN"/>
                </w:rPr>
                <w:t>List of communication time slots.</w:t>
              </w:r>
            </w:ins>
          </w:p>
        </w:tc>
      </w:tr>
      <w:tr w:rsidR="00663545" w:rsidRPr="005D2CF1" w14:paraId="59DE9471" w14:textId="77777777" w:rsidTr="0010090F">
        <w:trPr>
          <w:jc w:val="center"/>
          <w:ins w:id="2743" w:author="S2-2204914" w:date="2022-05-21T07:38:00Z"/>
        </w:trPr>
        <w:tc>
          <w:tcPr>
            <w:tcW w:w="3309" w:type="dxa"/>
          </w:tcPr>
          <w:p w14:paraId="647DEF50" w14:textId="77777777" w:rsidR="00663545" w:rsidRPr="005D2CF1" w:rsidRDefault="00663545" w:rsidP="0010090F">
            <w:pPr>
              <w:pStyle w:val="TAL"/>
              <w:rPr>
                <w:ins w:id="2744" w:author="S2-2204914" w:date="2022-05-21T07:38:00Z"/>
                <w:lang w:eastAsia="zh-CN"/>
              </w:rPr>
            </w:pPr>
            <w:ins w:id="2745" w:author="S2-2204914" w:date="2022-05-21T07:38:00Z">
              <w:r w:rsidRPr="005D2CF1">
                <w:rPr>
                  <w:lang w:eastAsia="zh-CN"/>
                </w:rPr>
                <w:t xml:space="preserve">  &gt;</w:t>
              </w:r>
              <w:r w:rsidRPr="005D2CF1">
                <w:t xml:space="preserve"> Periodic communication indicator</w:t>
              </w:r>
              <w:r>
                <w:t xml:space="preserve"> (NOTE 1)</w:t>
              </w:r>
            </w:ins>
          </w:p>
        </w:tc>
        <w:tc>
          <w:tcPr>
            <w:tcW w:w="6322" w:type="dxa"/>
          </w:tcPr>
          <w:p w14:paraId="4E52CF11" w14:textId="77777777" w:rsidR="00663545" w:rsidRPr="005D2CF1" w:rsidRDefault="00663545" w:rsidP="0010090F">
            <w:pPr>
              <w:pStyle w:val="TAL"/>
              <w:rPr>
                <w:ins w:id="2746" w:author="S2-2204914" w:date="2022-05-21T07:38:00Z"/>
                <w:lang w:eastAsia="zh-CN"/>
              </w:rPr>
            </w:pPr>
            <w:ins w:id="2747" w:author="S2-2204914" w:date="2022-05-21T07:38:00Z">
              <w:r w:rsidRPr="005D2CF1">
                <w:t>Identifies whether the UE communicates periodically or not.</w:t>
              </w:r>
            </w:ins>
          </w:p>
        </w:tc>
      </w:tr>
      <w:tr w:rsidR="00663545" w:rsidRPr="005D2CF1" w14:paraId="7CCC8574" w14:textId="77777777" w:rsidTr="0010090F">
        <w:trPr>
          <w:jc w:val="center"/>
          <w:ins w:id="2748" w:author="S2-2204914" w:date="2022-05-21T07:38:00Z"/>
        </w:trPr>
        <w:tc>
          <w:tcPr>
            <w:tcW w:w="3309" w:type="dxa"/>
          </w:tcPr>
          <w:p w14:paraId="4AF1A803" w14:textId="77777777" w:rsidR="00663545" w:rsidRPr="005D2CF1" w:rsidRDefault="00663545" w:rsidP="0010090F">
            <w:pPr>
              <w:pStyle w:val="TAL"/>
              <w:rPr>
                <w:ins w:id="2749" w:author="S2-2204914" w:date="2022-05-21T07:38:00Z"/>
                <w:lang w:eastAsia="zh-CN"/>
              </w:rPr>
            </w:pPr>
            <w:ins w:id="2750" w:author="S2-2204914" w:date="2022-05-21T07:38:00Z">
              <w:r w:rsidRPr="005D2CF1">
                <w:rPr>
                  <w:lang w:eastAsia="zh-CN"/>
                </w:rPr>
                <w:t xml:space="preserve">  &gt;</w:t>
              </w:r>
              <w:r w:rsidRPr="005D2CF1">
                <w:t xml:space="preserve"> Periodic time</w:t>
              </w:r>
              <w:r>
                <w:t xml:space="preserve"> (NOTE 1)</w:t>
              </w:r>
            </w:ins>
          </w:p>
        </w:tc>
        <w:tc>
          <w:tcPr>
            <w:tcW w:w="6322" w:type="dxa"/>
          </w:tcPr>
          <w:p w14:paraId="33C769AF" w14:textId="77777777" w:rsidR="00663545" w:rsidRPr="005D2CF1" w:rsidRDefault="00663545" w:rsidP="0010090F">
            <w:pPr>
              <w:pStyle w:val="TAL"/>
              <w:rPr>
                <w:ins w:id="2751" w:author="S2-2204914" w:date="2022-05-21T07:38:00Z"/>
              </w:rPr>
            </w:pPr>
            <w:ins w:id="2752" w:author="S2-2204914" w:date="2022-05-21T07:38:00Z">
              <w:r w:rsidRPr="005D2CF1">
                <w:t>Interval Time of periodic communication (average and variance) if periodic.</w:t>
              </w:r>
            </w:ins>
          </w:p>
          <w:p w14:paraId="042E3C50" w14:textId="77777777" w:rsidR="00663545" w:rsidRPr="005D2CF1" w:rsidRDefault="00663545" w:rsidP="0010090F">
            <w:pPr>
              <w:pStyle w:val="TAL"/>
              <w:rPr>
                <w:ins w:id="2753" w:author="S2-2204914" w:date="2022-05-21T07:38:00Z"/>
                <w:lang w:eastAsia="zh-CN"/>
              </w:rPr>
            </w:pPr>
            <w:ins w:id="2754" w:author="S2-2204914" w:date="2022-05-21T07:38:00Z">
              <w:r w:rsidRPr="005D2CF1">
                <w:t>Example: every hour</w:t>
              </w:r>
            </w:ins>
          </w:p>
        </w:tc>
      </w:tr>
      <w:tr w:rsidR="00663545" w:rsidRPr="005D2CF1" w14:paraId="2DB1A24C" w14:textId="77777777" w:rsidTr="0010090F">
        <w:trPr>
          <w:jc w:val="center"/>
          <w:ins w:id="2755" w:author="S2-2204914" w:date="2022-05-21T07:38:00Z"/>
        </w:trPr>
        <w:tc>
          <w:tcPr>
            <w:tcW w:w="3309" w:type="dxa"/>
          </w:tcPr>
          <w:p w14:paraId="4D289C6A" w14:textId="77777777" w:rsidR="00663545" w:rsidRPr="005D2CF1" w:rsidRDefault="00663545" w:rsidP="0010090F">
            <w:pPr>
              <w:pStyle w:val="TAL"/>
              <w:rPr>
                <w:ins w:id="2756" w:author="S2-2204914" w:date="2022-05-21T07:38:00Z"/>
                <w:lang w:eastAsia="zh-CN"/>
              </w:rPr>
            </w:pPr>
            <w:ins w:id="2757" w:author="S2-2204914" w:date="2022-05-21T07:38:00Z">
              <w:r w:rsidRPr="005D2CF1">
                <w:rPr>
                  <w:lang w:eastAsia="zh-CN"/>
                </w:rPr>
                <w:t xml:space="preserve">  &gt; Start time</w:t>
              </w:r>
              <w:r>
                <w:rPr>
                  <w:lang w:eastAsia="zh-CN"/>
                </w:rPr>
                <w:t xml:space="preserve"> (NOTE 1)</w:t>
              </w:r>
            </w:ins>
          </w:p>
        </w:tc>
        <w:tc>
          <w:tcPr>
            <w:tcW w:w="6322" w:type="dxa"/>
          </w:tcPr>
          <w:p w14:paraId="2A05704A" w14:textId="77777777" w:rsidR="00663545" w:rsidRPr="005D2CF1" w:rsidRDefault="00663545" w:rsidP="0010090F">
            <w:pPr>
              <w:pStyle w:val="TAL"/>
              <w:rPr>
                <w:ins w:id="2758" w:author="S2-2204914" w:date="2022-05-21T07:38:00Z"/>
              </w:rPr>
            </w:pPr>
            <w:ins w:id="2759" w:author="S2-2204914" w:date="2022-05-21T07:38:00Z">
              <w:r w:rsidRPr="005D2CF1">
                <w:t>Start time observed (average and variance)</w:t>
              </w:r>
            </w:ins>
          </w:p>
        </w:tc>
      </w:tr>
      <w:tr w:rsidR="00663545" w:rsidRPr="005D2CF1" w14:paraId="69F37B78" w14:textId="77777777" w:rsidTr="0010090F">
        <w:trPr>
          <w:jc w:val="center"/>
          <w:ins w:id="2760" w:author="S2-2204914" w:date="2022-05-21T07:38:00Z"/>
        </w:trPr>
        <w:tc>
          <w:tcPr>
            <w:tcW w:w="3309" w:type="dxa"/>
          </w:tcPr>
          <w:p w14:paraId="12AC082B" w14:textId="77777777" w:rsidR="00663545" w:rsidRPr="005D2CF1" w:rsidRDefault="00663545" w:rsidP="0010090F">
            <w:pPr>
              <w:pStyle w:val="TAL"/>
              <w:rPr>
                <w:ins w:id="2761" w:author="S2-2204914" w:date="2022-05-21T07:38:00Z"/>
                <w:lang w:eastAsia="zh-CN"/>
              </w:rPr>
            </w:pPr>
            <w:ins w:id="2762" w:author="S2-2204914" w:date="2022-05-21T07:38:00Z">
              <w:r w:rsidRPr="005D2CF1">
                <w:rPr>
                  <w:lang w:eastAsia="zh-CN"/>
                </w:rPr>
                <w:t xml:space="preserve">  &gt;</w:t>
              </w:r>
              <w:r w:rsidRPr="005D2CF1">
                <w:t xml:space="preserve"> Duration</w:t>
              </w:r>
              <w:r>
                <w:t xml:space="preserve"> (NOTE 1)</w:t>
              </w:r>
            </w:ins>
          </w:p>
        </w:tc>
        <w:tc>
          <w:tcPr>
            <w:tcW w:w="6322" w:type="dxa"/>
          </w:tcPr>
          <w:p w14:paraId="6CC202D4" w14:textId="77777777" w:rsidR="00663545" w:rsidRPr="005D2CF1" w:rsidRDefault="00663545" w:rsidP="0010090F">
            <w:pPr>
              <w:pStyle w:val="TAL"/>
              <w:rPr>
                <w:ins w:id="2763" w:author="S2-2204914" w:date="2022-05-21T07:38:00Z"/>
                <w:lang w:eastAsia="zh-CN"/>
              </w:rPr>
            </w:pPr>
            <w:ins w:id="2764" w:author="S2-2204914" w:date="2022-05-21T07:38:00Z">
              <w:r w:rsidRPr="005D2CF1">
                <w:t>Duration of communication (average and variance).</w:t>
              </w:r>
            </w:ins>
          </w:p>
        </w:tc>
      </w:tr>
      <w:tr w:rsidR="00663545" w:rsidRPr="005D2CF1" w14:paraId="67D93772" w14:textId="77777777" w:rsidTr="0010090F">
        <w:trPr>
          <w:jc w:val="center"/>
          <w:ins w:id="2765" w:author="S2-2204914" w:date="2022-05-21T07:38:00Z"/>
        </w:trPr>
        <w:tc>
          <w:tcPr>
            <w:tcW w:w="3309" w:type="dxa"/>
          </w:tcPr>
          <w:p w14:paraId="3CD49F8F" w14:textId="77777777" w:rsidR="00663545" w:rsidRPr="005D2CF1" w:rsidRDefault="00663545" w:rsidP="0010090F">
            <w:pPr>
              <w:pStyle w:val="TAL"/>
              <w:rPr>
                <w:ins w:id="2766" w:author="S2-2204914" w:date="2022-05-21T07:38:00Z"/>
                <w:lang w:eastAsia="zh-CN"/>
              </w:rPr>
            </w:pPr>
            <w:ins w:id="2767" w:author="S2-2204914" w:date="2022-05-21T07:38:00Z">
              <w:r w:rsidRPr="005D2CF1">
                <w:rPr>
                  <w:lang w:eastAsia="zh-CN"/>
                </w:rPr>
                <w:t xml:space="preserve">  &gt;</w:t>
              </w:r>
              <w:r w:rsidRPr="005D2CF1">
                <w:t xml:space="preserve"> Traffic characterization</w:t>
              </w:r>
            </w:ins>
          </w:p>
        </w:tc>
        <w:tc>
          <w:tcPr>
            <w:tcW w:w="6322" w:type="dxa"/>
          </w:tcPr>
          <w:p w14:paraId="43F9F92E" w14:textId="77777777" w:rsidR="00663545" w:rsidRPr="005D2CF1" w:rsidRDefault="00663545" w:rsidP="0010090F">
            <w:pPr>
              <w:pStyle w:val="TAL"/>
              <w:rPr>
                <w:ins w:id="2768" w:author="S2-2204914" w:date="2022-05-21T07:38:00Z"/>
                <w:lang w:eastAsia="zh-CN"/>
              </w:rPr>
            </w:pPr>
            <w:ins w:id="2769" w:author="S2-2204914" w:date="2022-05-21T07:38:00Z">
              <w:r w:rsidRPr="005D2CF1">
                <w:t>S-NSSAI, DNN, ports, other useful information.</w:t>
              </w:r>
            </w:ins>
          </w:p>
        </w:tc>
      </w:tr>
      <w:tr w:rsidR="00663545" w:rsidRPr="005D2CF1" w14:paraId="5268AFE6" w14:textId="77777777" w:rsidTr="0010090F">
        <w:trPr>
          <w:jc w:val="center"/>
          <w:ins w:id="2770" w:author="S2-2204914" w:date="2022-05-21T07:38:00Z"/>
        </w:trPr>
        <w:tc>
          <w:tcPr>
            <w:tcW w:w="3309" w:type="dxa"/>
          </w:tcPr>
          <w:p w14:paraId="1330F32C" w14:textId="77777777" w:rsidR="00663545" w:rsidRPr="005D2CF1" w:rsidRDefault="00663545" w:rsidP="0010090F">
            <w:pPr>
              <w:pStyle w:val="TAL"/>
              <w:rPr>
                <w:ins w:id="2771" w:author="S2-2204914" w:date="2022-05-21T07:38:00Z"/>
                <w:lang w:eastAsia="zh-CN"/>
              </w:rPr>
            </w:pPr>
            <w:ins w:id="2772" w:author="S2-2204914" w:date="2022-05-21T07:38:00Z">
              <w:r w:rsidRPr="005D2CF1">
                <w:rPr>
                  <w:lang w:eastAsia="zh-CN"/>
                </w:rPr>
                <w:t xml:space="preserve">  &gt; Traffic volume </w:t>
              </w:r>
              <w:r>
                <w:rPr>
                  <w:lang w:eastAsia="zh-CN"/>
                </w:rPr>
                <w:t>(NOTE 1)</w:t>
              </w:r>
            </w:ins>
          </w:p>
        </w:tc>
        <w:tc>
          <w:tcPr>
            <w:tcW w:w="6322" w:type="dxa"/>
          </w:tcPr>
          <w:p w14:paraId="57EDA1E5" w14:textId="77777777" w:rsidR="00663545" w:rsidRPr="005D2CF1" w:rsidRDefault="00663545" w:rsidP="0010090F">
            <w:pPr>
              <w:pStyle w:val="TAL"/>
              <w:rPr>
                <w:ins w:id="2773" w:author="S2-2204914" w:date="2022-05-21T07:38:00Z"/>
              </w:rPr>
            </w:pPr>
            <w:ins w:id="2774" w:author="S2-2204914" w:date="2022-05-21T07:38:00Z">
              <w:r w:rsidRPr="005D2CF1">
                <w:rPr>
                  <w:lang w:eastAsia="zh-CN"/>
                </w:rPr>
                <w:t>Volume UL/DL (</w:t>
              </w:r>
              <w:r w:rsidRPr="005D2CF1">
                <w:t>average and variance).</w:t>
              </w:r>
            </w:ins>
          </w:p>
        </w:tc>
      </w:tr>
      <w:tr w:rsidR="00663545" w:rsidRPr="005D2CF1" w14:paraId="6E63A90B" w14:textId="77777777" w:rsidTr="0010090F">
        <w:trPr>
          <w:jc w:val="center"/>
          <w:ins w:id="2775" w:author="S2-2204914" w:date="2022-05-21T07:38:00Z"/>
        </w:trPr>
        <w:tc>
          <w:tcPr>
            <w:tcW w:w="3309" w:type="dxa"/>
          </w:tcPr>
          <w:p w14:paraId="1530DF00" w14:textId="77777777" w:rsidR="00663545" w:rsidRPr="005D2CF1" w:rsidRDefault="00663545" w:rsidP="0010090F">
            <w:pPr>
              <w:pStyle w:val="TAL"/>
              <w:rPr>
                <w:ins w:id="2776" w:author="S2-2204914" w:date="2022-05-21T07:38:00Z"/>
                <w:lang w:eastAsia="zh-CN"/>
              </w:rPr>
            </w:pPr>
            <w:ins w:id="2777" w:author="S2-2204914" w:date="2022-05-21T07:38:00Z">
              <w:r w:rsidRPr="005D2CF1">
                <w:t xml:space="preserve">  &gt; Ratio</w:t>
              </w:r>
            </w:ins>
          </w:p>
        </w:tc>
        <w:tc>
          <w:tcPr>
            <w:tcW w:w="6322" w:type="dxa"/>
          </w:tcPr>
          <w:p w14:paraId="0EE7D1AE" w14:textId="77777777" w:rsidR="00663545" w:rsidRPr="005D2CF1" w:rsidRDefault="00663545" w:rsidP="0010090F">
            <w:pPr>
              <w:pStyle w:val="TAL"/>
              <w:rPr>
                <w:ins w:id="2778" w:author="S2-2204914" w:date="2022-05-21T07:38:00Z"/>
                <w:lang w:eastAsia="zh-CN"/>
              </w:rPr>
            </w:pPr>
            <w:ins w:id="2779" w:author="S2-2204914" w:date="2022-05-21T07:38:00Z">
              <w:r w:rsidRPr="005D2CF1">
                <w:t>Percentage of UEs in the group (in the case of a UE group).</w:t>
              </w:r>
            </w:ins>
          </w:p>
        </w:tc>
      </w:tr>
      <w:tr w:rsidR="00663545" w:rsidRPr="005D2CF1" w14:paraId="683CC13F" w14:textId="77777777" w:rsidTr="0010090F">
        <w:trPr>
          <w:jc w:val="center"/>
          <w:ins w:id="2780" w:author="S2-2204914" w:date="2022-05-21T07:38:00Z"/>
        </w:trPr>
        <w:tc>
          <w:tcPr>
            <w:tcW w:w="3309" w:type="dxa"/>
          </w:tcPr>
          <w:p w14:paraId="00590AFA" w14:textId="77777777" w:rsidR="00663545" w:rsidRPr="005D2CF1" w:rsidRDefault="00663545" w:rsidP="0010090F">
            <w:pPr>
              <w:pStyle w:val="TAL"/>
              <w:rPr>
                <w:ins w:id="2781" w:author="S2-2204914" w:date="2022-05-21T07:38:00Z"/>
              </w:rPr>
            </w:pPr>
            <w:ins w:id="2782" w:author="S2-2204914" w:date="2022-05-21T07:38:00Z">
              <w:r>
                <w:rPr>
                  <w:lang w:eastAsia="zh-CN"/>
                </w:rPr>
                <w:t>Applications (0..max) (NOTE 1)</w:t>
              </w:r>
            </w:ins>
          </w:p>
        </w:tc>
        <w:tc>
          <w:tcPr>
            <w:tcW w:w="6322" w:type="dxa"/>
          </w:tcPr>
          <w:p w14:paraId="7306D596" w14:textId="77777777" w:rsidR="00663545" w:rsidRPr="005D2CF1" w:rsidRDefault="00663545" w:rsidP="0010090F">
            <w:pPr>
              <w:pStyle w:val="TAL"/>
              <w:rPr>
                <w:ins w:id="2783" w:author="S2-2204914" w:date="2022-05-21T07:38:00Z"/>
              </w:rPr>
            </w:pPr>
            <w:ins w:id="2784" w:author="S2-2204914" w:date="2022-05-21T07:38:00Z">
              <w:r>
                <w:rPr>
                  <w:rFonts w:hint="eastAsia"/>
                  <w:lang w:eastAsia="zh-CN"/>
                </w:rPr>
                <w:t>L</w:t>
              </w:r>
              <w:r>
                <w:rPr>
                  <w:lang w:eastAsia="zh-CN"/>
                </w:rPr>
                <w:t>ist of application in use.</w:t>
              </w:r>
            </w:ins>
          </w:p>
        </w:tc>
      </w:tr>
      <w:tr w:rsidR="00663545" w:rsidRPr="005D2CF1" w14:paraId="7F4B6981" w14:textId="77777777" w:rsidTr="0010090F">
        <w:trPr>
          <w:jc w:val="center"/>
          <w:ins w:id="2785" w:author="S2-2204914" w:date="2022-05-21T07:38:00Z"/>
        </w:trPr>
        <w:tc>
          <w:tcPr>
            <w:tcW w:w="3309" w:type="dxa"/>
          </w:tcPr>
          <w:p w14:paraId="7DCE695F" w14:textId="77777777" w:rsidR="00663545" w:rsidRDefault="00663545" w:rsidP="0010090F">
            <w:pPr>
              <w:pStyle w:val="TAL"/>
              <w:rPr>
                <w:ins w:id="2786" w:author="S2-2204914" w:date="2022-05-21T07:38:00Z"/>
                <w:lang w:eastAsia="zh-CN"/>
              </w:rPr>
            </w:pPr>
            <w:ins w:id="2787" w:author="S2-2204914" w:date="2022-05-21T07:38:00Z">
              <w:r>
                <w:rPr>
                  <w:rFonts w:hint="eastAsia"/>
                  <w:lang w:eastAsia="zh-CN"/>
                </w:rPr>
                <w:t xml:space="preserve"> </w:t>
              </w:r>
              <w:r>
                <w:rPr>
                  <w:lang w:eastAsia="zh-CN"/>
                </w:rPr>
                <w:t xml:space="preserve"> &gt; Application Id</w:t>
              </w:r>
            </w:ins>
          </w:p>
        </w:tc>
        <w:tc>
          <w:tcPr>
            <w:tcW w:w="6322" w:type="dxa"/>
          </w:tcPr>
          <w:p w14:paraId="72AD5965" w14:textId="77777777" w:rsidR="00663545" w:rsidRDefault="00663545" w:rsidP="0010090F">
            <w:pPr>
              <w:pStyle w:val="TAL"/>
              <w:rPr>
                <w:ins w:id="2788" w:author="S2-2204914" w:date="2022-05-21T07:38:00Z"/>
                <w:lang w:eastAsia="zh-CN"/>
              </w:rPr>
            </w:pPr>
            <w:ins w:id="2789" w:author="S2-2204914" w:date="2022-05-21T07:38:00Z">
              <w:r>
                <w:rPr>
                  <w:rFonts w:hint="eastAsia"/>
                  <w:lang w:eastAsia="zh-CN"/>
                </w:rPr>
                <w:t>I</w:t>
              </w:r>
              <w:r>
                <w:rPr>
                  <w:lang w:eastAsia="zh-CN"/>
                </w:rPr>
                <w:t>dentification of the application.</w:t>
              </w:r>
            </w:ins>
          </w:p>
        </w:tc>
      </w:tr>
      <w:tr w:rsidR="00663545" w:rsidRPr="005D2CF1" w14:paraId="4B1D9DE7" w14:textId="77777777" w:rsidTr="0010090F">
        <w:trPr>
          <w:jc w:val="center"/>
          <w:ins w:id="2790" w:author="S2-2204914" w:date="2022-05-21T07:38:00Z"/>
        </w:trPr>
        <w:tc>
          <w:tcPr>
            <w:tcW w:w="3309" w:type="dxa"/>
          </w:tcPr>
          <w:p w14:paraId="0B1B76C6" w14:textId="77777777" w:rsidR="00663545" w:rsidRDefault="00663545" w:rsidP="0010090F">
            <w:pPr>
              <w:pStyle w:val="TAL"/>
              <w:rPr>
                <w:ins w:id="2791" w:author="S2-2204914" w:date="2022-05-21T07:38:00Z"/>
                <w:lang w:eastAsia="zh-CN"/>
              </w:rPr>
            </w:pPr>
            <w:ins w:id="2792" w:author="S2-2204914" w:date="2022-05-21T07:38:00Z">
              <w:r>
                <w:rPr>
                  <w:rFonts w:hint="eastAsia"/>
                  <w:lang w:eastAsia="zh-CN"/>
                </w:rPr>
                <w:t xml:space="preserve"> </w:t>
              </w:r>
              <w:r>
                <w:rPr>
                  <w:lang w:eastAsia="zh-CN"/>
                </w:rPr>
                <w:t xml:space="preserve"> &gt; Start time</w:t>
              </w:r>
            </w:ins>
          </w:p>
        </w:tc>
        <w:tc>
          <w:tcPr>
            <w:tcW w:w="6322" w:type="dxa"/>
          </w:tcPr>
          <w:p w14:paraId="37A8359D" w14:textId="77777777" w:rsidR="00663545" w:rsidRDefault="00663545" w:rsidP="0010090F">
            <w:pPr>
              <w:pStyle w:val="TAL"/>
              <w:rPr>
                <w:ins w:id="2793" w:author="S2-2204914" w:date="2022-05-21T07:38:00Z"/>
                <w:lang w:eastAsia="zh-CN"/>
              </w:rPr>
            </w:pPr>
            <w:ins w:id="2794" w:author="S2-2204914" w:date="2022-05-21T07:38:00Z">
              <w:r>
                <w:rPr>
                  <w:rFonts w:hint="eastAsia"/>
                  <w:lang w:eastAsia="zh-CN"/>
                </w:rPr>
                <w:t>S</w:t>
              </w:r>
              <w:r>
                <w:rPr>
                  <w:lang w:eastAsia="zh-CN"/>
                </w:rPr>
                <w:t>tart time of the application.</w:t>
              </w:r>
            </w:ins>
          </w:p>
        </w:tc>
      </w:tr>
      <w:tr w:rsidR="00663545" w:rsidRPr="005D2CF1" w14:paraId="310BCA3B" w14:textId="77777777" w:rsidTr="0010090F">
        <w:trPr>
          <w:jc w:val="center"/>
          <w:ins w:id="2795" w:author="S2-2204914" w:date="2022-05-21T07:38:00Z"/>
        </w:trPr>
        <w:tc>
          <w:tcPr>
            <w:tcW w:w="3309" w:type="dxa"/>
          </w:tcPr>
          <w:p w14:paraId="4A3F86E7" w14:textId="77777777" w:rsidR="00663545" w:rsidRDefault="00663545" w:rsidP="0010090F">
            <w:pPr>
              <w:pStyle w:val="TAL"/>
              <w:rPr>
                <w:ins w:id="2796" w:author="S2-2204914" w:date="2022-05-21T07:38:00Z"/>
                <w:lang w:eastAsia="zh-CN"/>
              </w:rPr>
            </w:pPr>
            <w:ins w:id="2797" w:author="S2-2204914" w:date="2022-05-21T07:38:00Z">
              <w:r>
                <w:rPr>
                  <w:rFonts w:hint="eastAsia"/>
                  <w:lang w:eastAsia="zh-CN"/>
                </w:rPr>
                <w:t xml:space="preserve"> </w:t>
              </w:r>
              <w:r>
                <w:rPr>
                  <w:lang w:eastAsia="zh-CN"/>
                </w:rPr>
                <w:t xml:space="preserve"> &gt; Duration time</w:t>
              </w:r>
            </w:ins>
          </w:p>
        </w:tc>
        <w:tc>
          <w:tcPr>
            <w:tcW w:w="6322" w:type="dxa"/>
          </w:tcPr>
          <w:p w14:paraId="0227198C" w14:textId="77777777" w:rsidR="00663545" w:rsidRDefault="00663545" w:rsidP="0010090F">
            <w:pPr>
              <w:pStyle w:val="TAL"/>
              <w:rPr>
                <w:ins w:id="2798" w:author="S2-2204914" w:date="2022-05-21T07:38:00Z"/>
                <w:lang w:eastAsia="zh-CN"/>
              </w:rPr>
            </w:pPr>
            <w:ins w:id="2799" w:author="S2-2204914" w:date="2022-05-21T07:38:00Z">
              <w:r>
                <w:rPr>
                  <w:rFonts w:hint="eastAsia"/>
                  <w:lang w:eastAsia="zh-CN"/>
                </w:rPr>
                <w:t>D</w:t>
              </w:r>
              <w:r>
                <w:rPr>
                  <w:lang w:eastAsia="zh-CN"/>
                </w:rPr>
                <w:t>uration interval time of the application.</w:t>
              </w:r>
            </w:ins>
          </w:p>
        </w:tc>
      </w:tr>
      <w:tr w:rsidR="00663545" w:rsidRPr="005D2CF1" w14:paraId="36C4873B" w14:textId="77777777" w:rsidTr="0010090F">
        <w:trPr>
          <w:jc w:val="center"/>
          <w:ins w:id="2800" w:author="S2-2204914" w:date="2022-05-21T07:38:00Z"/>
        </w:trPr>
        <w:tc>
          <w:tcPr>
            <w:tcW w:w="3309" w:type="dxa"/>
          </w:tcPr>
          <w:p w14:paraId="2C5A0005" w14:textId="77777777" w:rsidR="00663545" w:rsidRDefault="00663545" w:rsidP="0010090F">
            <w:pPr>
              <w:pStyle w:val="TAL"/>
              <w:rPr>
                <w:ins w:id="2801" w:author="S2-2204914" w:date="2022-05-21T07:38:00Z"/>
                <w:lang w:eastAsia="zh-CN"/>
              </w:rPr>
            </w:pPr>
            <w:ins w:id="2802" w:author="S2-2204914" w:date="2022-05-21T07:38:00Z">
              <w:r>
                <w:rPr>
                  <w:rFonts w:hint="eastAsia"/>
                  <w:lang w:eastAsia="zh-CN"/>
                </w:rPr>
                <w:t xml:space="preserve"> </w:t>
              </w:r>
              <w:r>
                <w:rPr>
                  <w:lang w:eastAsia="zh-CN"/>
                </w:rPr>
                <w:t xml:space="preserve"> &gt; Occurrence ratio</w:t>
              </w:r>
            </w:ins>
          </w:p>
        </w:tc>
        <w:tc>
          <w:tcPr>
            <w:tcW w:w="6322" w:type="dxa"/>
          </w:tcPr>
          <w:p w14:paraId="13BF8E58" w14:textId="77777777" w:rsidR="00663545" w:rsidRDefault="00663545" w:rsidP="0010090F">
            <w:pPr>
              <w:pStyle w:val="TAL"/>
              <w:rPr>
                <w:ins w:id="2803" w:author="S2-2204914" w:date="2022-05-21T07:38:00Z"/>
                <w:lang w:eastAsia="zh-CN"/>
              </w:rPr>
            </w:pPr>
            <w:ins w:id="2804" w:author="S2-2204914" w:date="2022-05-21T07:38:00Z">
              <w:r w:rsidRPr="00336AB5">
                <w:rPr>
                  <w:lang w:eastAsia="zh-CN"/>
                </w:rPr>
                <w:t>Proportion for the application used by the UE during requested period</w:t>
              </w:r>
              <w:r>
                <w:rPr>
                  <w:lang w:eastAsia="zh-CN"/>
                </w:rPr>
                <w:t>.</w:t>
              </w:r>
            </w:ins>
          </w:p>
        </w:tc>
      </w:tr>
      <w:tr w:rsidR="00663545" w:rsidRPr="005D2CF1" w14:paraId="36B45023" w14:textId="77777777" w:rsidTr="0010090F">
        <w:trPr>
          <w:jc w:val="center"/>
          <w:ins w:id="2805" w:author="S2-2204914" w:date="2022-05-21T07:38:00Z"/>
        </w:trPr>
        <w:tc>
          <w:tcPr>
            <w:tcW w:w="3309" w:type="dxa"/>
          </w:tcPr>
          <w:p w14:paraId="2C84C44B" w14:textId="77777777" w:rsidR="00663545" w:rsidRDefault="00663545" w:rsidP="0010090F">
            <w:pPr>
              <w:pStyle w:val="TAL"/>
              <w:rPr>
                <w:ins w:id="2806" w:author="S2-2204914" w:date="2022-05-21T07:38:00Z"/>
                <w:lang w:eastAsia="zh-CN"/>
              </w:rPr>
            </w:pPr>
            <w:ins w:id="2807" w:author="S2-2204914" w:date="2022-05-21T07:38:00Z">
              <w:r>
                <w:rPr>
                  <w:rFonts w:hint="eastAsia"/>
                  <w:lang w:eastAsia="zh-CN"/>
                </w:rPr>
                <w:t xml:space="preserve"> </w:t>
              </w:r>
              <w:r>
                <w:rPr>
                  <w:lang w:eastAsia="zh-CN"/>
                </w:rPr>
                <w:t xml:space="preserve"> &gt; Spatial validity</w:t>
              </w:r>
            </w:ins>
          </w:p>
        </w:tc>
        <w:tc>
          <w:tcPr>
            <w:tcW w:w="6322" w:type="dxa"/>
          </w:tcPr>
          <w:p w14:paraId="7C6B2D43" w14:textId="77777777" w:rsidR="00663545" w:rsidRPr="00336AB5" w:rsidRDefault="00663545" w:rsidP="0010090F">
            <w:pPr>
              <w:pStyle w:val="TAL"/>
              <w:rPr>
                <w:ins w:id="2808" w:author="S2-2204914" w:date="2022-05-21T07:38:00Z"/>
                <w:lang w:eastAsia="zh-CN"/>
              </w:rPr>
            </w:pPr>
            <w:ins w:id="2809" w:author="S2-2204914" w:date="2022-05-21T07:38:00Z">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ins>
          </w:p>
        </w:tc>
      </w:tr>
      <w:tr w:rsidR="00663545" w:rsidRPr="005D2CF1" w14:paraId="0ED3A0CD" w14:textId="77777777" w:rsidTr="0010090F">
        <w:trPr>
          <w:jc w:val="center"/>
          <w:ins w:id="2810" w:author="S2-2204914" w:date="2022-05-21T07:38:00Z"/>
        </w:trPr>
        <w:tc>
          <w:tcPr>
            <w:tcW w:w="3309" w:type="dxa"/>
          </w:tcPr>
          <w:p w14:paraId="3E731EAA" w14:textId="77777777" w:rsidR="00663545" w:rsidRDefault="00663545" w:rsidP="0010090F">
            <w:pPr>
              <w:pStyle w:val="TAL"/>
              <w:rPr>
                <w:ins w:id="2811" w:author="S2-2204914" w:date="2022-05-21T07:38:00Z"/>
                <w:lang w:eastAsia="zh-CN"/>
              </w:rPr>
            </w:pPr>
            <w:ins w:id="2812" w:author="S2-2204914" w:date="2022-05-21T07:38:00Z">
              <w:r w:rsidRPr="00E9603C">
                <w:rPr>
                  <w:rFonts w:eastAsia="Calibri"/>
                </w:rPr>
                <w:t>N4 Session ID (1</w:t>
              </w:r>
              <w:r>
                <w:rPr>
                  <w:rFonts w:eastAsia="Calibri"/>
                </w:rPr>
                <w:t>..</w:t>
              </w:r>
              <w:r w:rsidRPr="00E9603C">
                <w:rPr>
                  <w:rFonts w:eastAsia="Calibri"/>
                </w:rPr>
                <w:t>max)</w:t>
              </w:r>
              <w:r>
                <w:rPr>
                  <w:rFonts w:eastAsia="Calibri"/>
                </w:rPr>
                <w:t xml:space="preserve"> </w:t>
              </w:r>
              <w:r>
                <w:rPr>
                  <w:lang w:eastAsia="zh-CN"/>
                </w:rPr>
                <w:t>(NOTE 1)</w:t>
              </w:r>
            </w:ins>
          </w:p>
        </w:tc>
        <w:tc>
          <w:tcPr>
            <w:tcW w:w="6322" w:type="dxa"/>
          </w:tcPr>
          <w:p w14:paraId="616C3254" w14:textId="77777777" w:rsidR="00663545" w:rsidRDefault="00663545" w:rsidP="0010090F">
            <w:pPr>
              <w:pStyle w:val="TAL"/>
              <w:rPr>
                <w:ins w:id="2813" w:author="S2-2204914" w:date="2022-05-21T07:38:00Z"/>
                <w:lang w:eastAsia="zh-CN"/>
              </w:rPr>
            </w:pPr>
            <w:ins w:id="2814" w:author="S2-2204914" w:date="2022-05-21T07:38:00Z">
              <w:r w:rsidRPr="00E9603C">
                <w:t>Identification of N4 Session</w:t>
              </w:r>
              <w:r>
                <w:t>.</w:t>
              </w:r>
            </w:ins>
          </w:p>
        </w:tc>
      </w:tr>
      <w:tr w:rsidR="00663545" w:rsidRPr="005D2CF1" w14:paraId="098A48D2" w14:textId="77777777" w:rsidTr="0010090F">
        <w:trPr>
          <w:jc w:val="center"/>
          <w:ins w:id="2815" w:author="S2-2204914" w:date="2022-05-21T07:38:00Z"/>
        </w:trPr>
        <w:tc>
          <w:tcPr>
            <w:tcW w:w="3309" w:type="dxa"/>
          </w:tcPr>
          <w:p w14:paraId="67CC9B9B" w14:textId="77777777" w:rsidR="00663545" w:rsidRPr="00E9603C" w:rsidRDefault="00663545" w:rsidP="0010090F">
            <w:pPr>
              <w:pStyle w:val="TAL"/>
              <w:rPr>
                <w:ins w:id="2816" w:author="S2-2204914" w:date="2022-05-21T07:38:00Z"/>
                <w:rFonts w:eastAsia="Calibri"/>
              </w:rPr>
            </w:pPr>
            <w:ins w:id="2817" w:author="S2-2204914" w:date="2022-05-21T07:38:00Z">
              <w:r w:rsidRPr="00E9603C">
                <w:rPr>
                  <w:rFonts w:eastAsia="Calibri"/>
                </w:rPr>
                <w:t>&gt; Inactivity detection time</w:t>
              </w:r>
            </w:ins>
          </w:p>
        </w:tc>
        <w:tc>
          <w:tcPr>
            <w:tcW w:w="6322" w:type="dxa"/>
          </w:tcPr>
          <w:p w14:paraId="2F7A7FEC" w14:textId="77777777" w:rsidR="00663545" w:rsidRPr="00E9603C" w:rsidRDefault="00663545" w:rsidP="0010090F">
            <w:pPr>
              <w:pStyle w:val="TAL"/>
              <w:rPr>
                <w:ins w:id="2818" w:author="S2-2204914" w:date="2022-05-21T07:38:00Z"/>
              </w:rPr>
            </w:pPr>
            <w:ins w:id="2819" w:author="S2-2204914" w:date="2022-05-21T07:38:00Z">
              <w:r w:rsidRPr="00E9603C">
                <w:t>Value of session inactivity timer (average</w:t>
              </w:r>
              <w:r>
                <w:t xml:space="preserve"> and</w:t>
              </w:r>
              <w:r w:rsidRPr="00E9603C">
                <w:t xml:space="preserve"> variance)</w:t>
              </w:r>
              <w:r>
                <w:t>.</w:t>
              </w:r>
            </w:ins>
          </w:p>
        </w:tc>
      </w:tr>
      <w:tr w:rsidR="00663545" w:rsidRPr="005D2CF1" w14:paraId="53D12934" w14:textId="77777777" w:rsidTr="0010090F">
        <w:trPr>
          <w:jc w:val="center"/>
          <w:ins w:id="2820" w:author="S2-2204914" w:date="2022-05-21T07:38:00Z"/>
        </w:trPr>
        <w:tc>
          <w:tcPr>
            <w:tcW w:w="9631" w:type="dxa"/>
            <w:gridSpan w:val="2"/>
          </w:tcPr>
          <w:p w14:paraId="191849BA" w14:textId="77777777" w:rsidR="00663545" w:rsidRPr="00E9603C" w:rsidRDefault="00663545" w:rsidP="0010090F">
            <w:pPr>
              <w:pStyle w:val="TAN"/>
              <w:rPr>
                <w:ins w:id="2821" w:author="S2-2204914" w:date="2022-05-21T07:38:00Z"/>
              </w:rPr>
            </w:pPr>
            <w:ins w:id="2822" w:author="S2-2204914" w:date="2022-05-21T07:38:00Z">
              <w:r>
                <w:t>NOTE 1:</w:t>
              </w:r>
              <w:r>
                <w:tab/>
                <w:t>Analytics subset that can be used in "list of analytics subsets that are requested" and "Preferred level of accuracy per analytics subset".</w:t>
              </w:r>
            </w:ins>
          </w:p>
        </w:tc>
      </w:tr>
    </w:tbl>
    <w:p w14:paraId="1A26986B" w14:textId="77777777" w:rsidR="00663545" w:rsidRDefault="00663545" w:rsidP="00663545">
      <w:pPr>
        <w:pStyle w:val="EditorsNote"/>
        <w:rPr>
          <w:ins w:id="2823" w:author="S2-2204914" w:date="2022-05-21T07:38:00Z"/>
        </w:rPr>
      </w:pPr>
    </w:p>
    <w:p w14:paraId="55B20342" w14:textId="75CBE1A6" w:rsidR="00663545" w:rsidRDefault="00663545" w:rsidP="00663545">
      <w:pPr>
        <w:rPr>
          <w:ins w:id="2824" w:author="S2-2204914" w:date="2022-05-21T07:38:00Z"/>
          <w:noProof/>
        </w:rPr>
      </w:pPr>
      <w:ins w:id="2825" w:author="S2-2204914" w:date="2022-05-21T07:38:00Z">
        <w:r>
          <w:rPr>
            <w:noProof/>
          </w:rPr>
          <w:t>As sepcified in TS 23.288 [</w:t>
        </w:r>
      </w:ins>
      <w:ins w:id="2826" w:author="Rapporteur" w:date="2022-05-24T09:54:00Z">
        <w:r w:rsidR="00136DA6">
          <w:rPr>
            <w:noProof/>
          </w:rPr>
          <w:t>8</w:t>
        </w:r>
      </w:ins>
      <w:ins w:id="2827" w:author="S2-2204914" w:date="2022-05-21T07:38:00Z">
        <w:r>
          <w:rPr>
            <w:noProof/>
          </w:rPr>
          <w:t xml:space="preserve">], the above analytcs outputs can be requested and provided for a single UE, a group of UEs or any UE and contains per-application information. </w:t>
        </w:r>
      </w:ins>
    </w:p>
    <w:p w14:paraId="2933D245" w14:textId="77777777" w:rsidR="00663545" w:rsidRDefault="00663545" w:rsidP="00663545">
      <w:pPr>
        <w:rPr>
          <w:ins w:id="2828" w:author="S2-2204914" w:date="2022-05-21T07:38:00Z"/>
          <w:noProof/>
        </w:rPr>
      </w:pPr>
      <w:ins w:id="2829" w:author="S2-2204914" w:date="2022-05-21T07:38:00Z">
        <w:r>
          <w:rPr>
            <w:noProof/>
          </w:rPr>
          <w:t>The KI#3 mentions also C</w:t>
        </w:r>
        <w:r w:rsidRPr="00545E10">
          <w:rPr>
            <w:noProof/>
          </w:rPr>
          <w:t>ommunication service availability</w:t>
        </w:r>
        <w:r>
          <w:rPr>
            <w:noProof/>
          </w:rPr>
          <w:t xml:space="preserve"> and Co</w:t>
        </w:r>
        <w:r w:rsidRPr="00545E10">
          <w:rPr>
            <w:noProof/>
          </w:rPr>
          <w:t>mmunication service reliability</w:t>
        </w:r>
        <w:r>
          <w:rPr>
            <w:noProof/>
          </w:rPr>
          <w:t xml:space="preserve"> as examples of monitored information. Both availability and reliability aspects are considered to be agreed between MNO and 3</w:t>
        </w:r>
        <w:r w:rsidRPr="00925C53">
          <w:rPr>
            <w:noProof/>
            <w:vertAlign w:val="superscript"/>
          </w:rPr>
          <w:t>rd</w:t>
        </w:r>
        <w:r>
          <w:rPr>
            <w:noProof/>
          </w:rPr>
          <w:t xml:space="preserve"> party via SLA and is thus not explicitly covered by this solution.</w:t>
        </w:r>
      </w:ins>
    </w:p>
    <w:p w14:paraId="44166BFF" w14:textId="77777777" w:rsidR="00663545" w:rsidRDefault="00663545" w:rsidP="00663545">
      <w:pPr>
        <w:pStyle w:val="EditorsNote"/>
        <w:rPr>
          <w:ins w:id="2830" w:author="S2-2204914" w:date="2022-05-21T07:38:00Z"/>
        </w:rPr>
      </w:pPr>
      <w:ins w:id="2831" w:author="S2-2204914" w:date="2022-05-21T07:38:00Z">
        <w:r>
          <w:t xml:space="preserve">Editor’s note: Enhancements to the above NWDAF analytics outputs (e.g. </w:t>
        </w:r>
        <w:r>
          <w:rPr>
            <w:noProof/>
          </w:rPr>
          <w:t>communication service availability, communication service reliability</w:t>
        </w:r>
        <w:r>
          <w:t>) are FFS.</w:t>
        </w:r>
        <w:r w:rsidRPr="00636A84">
          <w:t xml:space="preserve"> </w:t>
        </w:r>
      </w:ins>
    </w:p>
    <w:p w14:paraId="2B39E1B1" w14:textId="77777777" w:rsidR="00663545" w:rsidRDefault="00663545" w:rsidP="00663545">
      <w:pPr>
        <w:pStyle w:val="EditorsNote"/>
        <w:rPr>
          <w:ins w:id="2832" w:author="S2-2204914" w:date="2022-05-21T07:38:00Z"/>
        </w:rPr>
      </w:pPr>
      <w:ins w:id="2833" w:author="S2-2204914" w:date="2022-05-21T07:38:00Z">
        <w:r>
          <w:t xml:space="preserve">Editor’s note: Enhancements to this solution to support per-UE and per-connection monitoring is FFS. </w:t>
        </w:r>
      </w:ins>
    </w:p>
    <w:p w14:paraId="578889C8" w14:textId="299C9DE2" w:rsidR="00663545" w:rsidRDefault="00663545" w:rsidP="00663545">
      <w:pPr>
        <w:pStyle w:val="3"/>
        <w:rPr>
          <w:ins w:id="2834" w:author="S2-2204914" w:date="2022-05-21T07:38:00Z"/>
        </w:rPr>
      </w:pPr>
      <w:bookmarkStart w:id="2835" w:name="_Toc104285040"/>
      <w:ins w:id="2836" w:author="S2-2204914" w:date="2022-05-21T07:38:00Z">
        <w:r w:rsidRPr="00545E10">
          <w:t>6.</w:t>
        </w:r>
      </w:ins>
      <w:ins w:id="2837" w:author="Rapporteur" w:date="2022-05-21T07:40:00Z">
        <w:r w:rsidR="00FC04FA">
          <w:t>22</w:t>
        </w:r>
      </w:ins>
      <w:ins w:id="2838" w:author="S2-2204914" w:date="2022-05-21T07:38:00Z">
        <w:r w:rsidRPr="00545E10">
          <w:t>.3</w:t>
        </w:r>
        <w:r w:rsidRPr="00545E10">
          <w:tab/>
          <w:t>Procedures</w:t>
        </w:r>
        <w:bookmarkEnd w:id="2718"/>
        <w:bookmarkEnd w:id="2835"/>
      </w:ins>
    </w:p>
    <w:p w14:paraId="2C1A93AD" w14:textId="7861B540" w:rsidR="00663545" w:rsidRDefault="00663545" w:rsidP="00663545">
      <w:pPr>
        <w:pStyle w:val="4"/>
        <w:rPr>
          <w:ins w:id="2839" w:author="S2-2204914" w:date="2022-05-21T07:38:00Z"/>
          <w:lang w:eastAsia="ko-KR"/>
        </w:rPr>
      </w:pPr>
      <w:bookmarkStart w:id="2840" w:name="_Toc104285041"/>
      <w:ins w:id="2841" w:author="S2-2204914" w:date="2022-05-21T07:38:00Z">
        <w:r>
          <w:rPr>
            <w:lang w:eastAsia="ko-KR"/>
          </w:rPr>
          <w:t>6.</w:t>
        </w:r>
      </w:ins>
      <w:ins w:id="2842" w:author="Rapporteur" w:date="2022-05-21T07:40:00Z">
        <w:r w:rsidR="00FC04FA">
          <w:rPr>
            <w:lang w:eastAsia="ko-KR"/>
          </w:rPr>
          <w:t>22</w:t>
        </w:r>
      </w:ins>
      <w:ins w:id="2843" w:author="S2-2204914" w:date="2022-05-21T07:38:00Z">
        <w:r>
          <w:rPr>
            <w:lang w:eastAsia="ko-KR"/>
          </w:rPr>
          <w:t>.3.1</w:t>
        </w:r>
        <w:r>
          <w:rPr>
            <w:lang w:eastAsia="ko-KR"/>
          </w:rPr>
          <w:tab/>
          <w:t>Traffic Characteristics provisioning for non-TSC scenarios</w:t>
        </w:r>
        <w:bookmarkEnd w:id="2840"/>
      </w:ins>
    </w:p>
    <w:p w14:paraId="12A01B68" w14:textId="56A82ADC" w:rsidR="00663545" w:rsidRDefault="00663545" w:rsidP="00663545">
      <w:pPr>
        <w:rPr>
          <w:ins w:id="2844" w:author="S2-2204914" w:date="2022-05-21T07:38:00Z"/>
          <w:lang w:eastAsia="ko-KR"/>
        </w:rPr>
      </w:pPr>
      <w:ins w:id="2845" w:author="S2-2204914" w:date="2022-05-21T07:38:00Z">
        <w:r>
          <w:rPr>
            <w:lang w:eastAsia="ko-KR"/>
          </w:rPr>
          <w:t>The provisioning of traffic characteristics per application for a group of UEs is based on the existing NEF Service specific parameter provisioning procedure in TS 23.502</w:t>
        </w:r>
      </w:ins>
      <w:ins w:id="2846" w:author="Rapporteur" w:date="2022-05-24T09:54:00Z">
        <w:r w:rsidR="00136DA6">
          <w:rPr>
            <w:lang w:eastAsia="ko-KR"/>
          </w:rPr>
          <w:t xml:space="preserve"> [3]</w:t>
        </w:r>
      </w:ins>
      <w:ins w:id="2847" w:author="S2-2204914" w:date="2022-05-21T07:38:00Z">
        <w:r>
          <w:rPr>
            <w:lang w:eastAsia="ko-KR"/>
          </w:rPr>
          <w:t>, clause 4.15.6.7, but enhanced to allow the AF to provide the traffic characteristics parameters described in clause 6.</w:t>
        </w:r>
      </w:ins>
      <w:ins w:id="2848" w:author="Rapporteur" w:date="2022-05-21T07:40:00Z">
        <w:r w:rsidR="00FC04FA">
          <w:rPr>
            <w:lang w:eastAsia="ko-KR"/>
          </w:rPr>
          <w:t>22</w:t>
        </w:r>
      </w:ins>
      <w:ins w:id="2849" w:author="S2-2204914" w:date="2022-05-21T07:38:00Z">
        <w:r>
          <w:rPr>
            <w:lang w:eastAsia="ko-KR"/>
          </w:rPr>
          <w:t>.2.1.</w:t>
        </w:r>
      </w:ins>
    </w:p>
    <w:p w14:paraId="23482A2B" w14:textId="77777777" w:rsidR="00663545" w:rsidRDefault="00663545" w:rsidP="00663545">
      <w:pPr>
        <w:rPr>
          <w:ins w:id="2850" w:author="S2-2204914" w:date="2022-05-21T07:38:00Z"/>
          <w:lang w:eastAsia="ko-KR"/>
        </w:rPr>
      </w:pPr>
      <w:ins w:id="2851" w:author="S2-2204914" w:date="2022-05-21T07:38:00Z">
        <w:r w:rsidRPr="00E92C60">
          <w:rPr>
            <w:lang w:eastAsia="ko-KR"/>
          </w:rPr>
          <w:t>It can be noted that this solution is based on the same services and procedure as the support for QoS for a group of users in Solution#9, thus in practice it is a common solution for KI#1 and KI#3.</w:t>
        </w:r>
      </w:ins>
    </w:p>
    <w:p w14:paraId="22866EBE" w14:textId="77777777" w:rsidR="00663545" w:rsidRDefault="00663545" w:rsidP="00663545">
      <w:pPr>
        <w:rPr>
          <w:ins w:id="2852" w:author="S2-2204914" w:date="2022-05-21T07:38:00Z"/>
          <w:lang w:eastAsia="ko-KR"/>
        </w:rPr>
      </w:pPr>
    </w:p>
    <w:p w14:paraId="1A532E91" w14:textId="77777777" w:rsidR="00663545" w:rsidRDefault="00663545" w:rsidP="00663545">
      <w:pPr>
        <w:pStyle w:val="TH"/>
        <w:rPr>
          <w:ins w:id="2853" w:author="S2-2204914" w:date="2022-05-21T07:38:00Z"/>
        </w:rPr>
      </w:pPr>
      <w:ins w:id="2854" w:author="S2-2204914" w:date="2022-05-21T07:38:00Z">
        <w:r>
          <w:object w:dxaOrig="17393" w:dyaOrig="7305" w14:anchorId="59C02634">
            <v:shape id="_x0000_i1065" type="#_x0000_t75" style="width:476.55pt;height:200.6pt" o:ole="">
              <v:imagedata r:id="rId98" o:title=""/>
            </v:shape>
            <o:OLEObject Type="Embed" ProgID="Visio.Drawing.15" ShapeID="_x0000_i1065" DrawAspect="Content" ObjectID="_1714969932" r:id="rId99"/>
          </w:object>
        </w:r>
      </w:ins>
    </w:p>
    <w:p w14:paraId="042E255B" w14:textId="0BE89A94" w:rsidR="00663545" w:rsidRDefault="00663545" w:rsidP="00663545">
      <w:pPr>
        <w:pStyle w:val="TF"/>
        <w:rPr>
          <w:ins w:id="2855" w:author="S2-2204914" w:date="2022-05-21T07:38:00Z"/>
          <w:lang w:eastAsia="ko-KR"/>
        </w:rPr>
      </w:pPr>
      <w:ins w:id="2856" w:author="S2-2204914" w:date="2022-05-21T07:38:00Z">
        <w:r w:rsidRPr="00E92C60">
          <w:rPr>
            <w:lang w:eastAsia="ko-KR"/>
          </w:rPr>
          <w:t>Figure 6.</w:t>
        </w:r>
      </w:ins>
      <w:ins w:id="2857" w:author="Rapporteur" w:date="2022-05-21T07:40:00Z">
        <w:r w:rsidR="00FC04FA">
          <w:rPr>
            <w:lang w:eastAsia="ko-KR"/>
          </w:rPr>
          <w:t>22</w:t>
        </w:r>
      </w:ins>
      <w:ins w:id="2858" w:author="S2-2204914" w:date="2022-05-21T07:38:00Z">
        <w:r w:rsidRPr="00E92C60">
          <w:rPr>
            <w:lang w:eastAsia="ko-KR"/>
          </w:rPr>
          <w:t>.3</w:t>
        </w:r>
      </w:ins>
      <w:ins w:id="2859" w:author="Rapporteur" w:date="2022-05-24T09:54:00Z">
        <w:r w:rsidR="00136DA6">
          <w:rPr>
            <w:lang w:eastAsia="ko-KR"/>
          </w:rPr>
          <w:t>.1</w:t>
        </w:r>
      </w:ins>
      <w:ins w:id="2860" w:author="S2-2204914" w:date="2022-05-21T07:38:00Z">
        <w:r w:rsidRPr="00E92C60">
          <w:rPr>
            <w:lang w:eastAsia="ko-KR"/>
          </w:rPr>
          <w:t>-1. Procedure for provisioning of traffic characteristics</w:t>
        </w:r>
      </w:ins>
    </w:p>
    <w:p w14:paraId="795BBBC4" w14:textId="77777777" w:rsidR="00663545" w:rsidRDefault="00663545" w:rsidP="00663545">
      <w:pPr>
        <w:pStyle w:val="B1"/>
        <w:rPr>
          <w:ins w:id="2861" w:author="S2-2204914" w:date="2022-05-21T07:38:00Z"/>
        </w:rPr>
      </w:pPr>
      <w:ins w:id="2862" w:author="S2-2204914" w:date="2022-05-21T07:38:00Z">
        <w:r>
          <w:rPr>
            <w:lang w:eastAsia="ko-KR"/>
          </w:rPr>
          <w:t xml:space="preserve">0. </w:t>
        </w:r>
        <w:r>
          <w:rPr>
            <w:lang w:eastAsia="ko-KR"/>
          </w:rPr>
          <w:tab/>
        </w:r>
        <w:r>
          <w:t>A PDU Session is established, and the PCF subscribes to notifications for Application Data from UDR.</w:t>
        </w:r>
      </w:ins>
    </w:p>
    <w:p w14:paraId="4F3F58BF" w14:textId="77777777" w:rsidR="00663545" w:rsidRDefault="00663545" w:rsidP="00663545">
      <w:pPr>
        <w:pStyle w:val="B1"/>
        <w:rPr>
          <w:ins w:id="2863" w:author="S2-2204914" w:date="2022-05-21T07:38:00Z"/>
        </w:rPr>
      </w:pPr>
      <w:ins w:id="2864" w:author="S2-2204914" w:date="2022-05-21T07:38:00Z">
        <w:r>
          <w:t>1.</w:t>
        </w:r>
        <w:r>
          <w:tab/>
          <w:t xml:space="preserve">The AF decides to provide traffic characteristics for a group of UEs identified by an External Group ID. The AF invokes the Nnef_ServiceParameter service to provide the QoS for the group and the related DNN/S-NSSAI. </w:t>
        </w:r>
        <w:r w:rsidRPr="00E92C60">
          <w:t>The following parameters can be provided by the AF</w:t>
        </w:r>
        <w:r>
          <w:t xml:space="preserve"> per traffic flow</w:t>
        </w:r>
        <w:r w:rsidRPr="00E92C60">
          <w:t xml:space="preserve">: </w:t>
        </w:r>
        <w:r>
          <w:t>GBR, MBR</w:t>
        </w:r>
        <w:r w:rsidRPr="00E92C60">
          <w:t xml:space="preserve"> and validity time.</w:t>
        </w:r>
      </w:ins>
    </w:p>
    <w:p w14:paraId="4C3C6BAE" w14:textId="77777777" w:rsidR="00663545" w:rsidRDefault="00663545" w:rsidP="00663545">
      <w:pPr>
        <w:pStyle w:val="B1"/>
        <w:rPr>
          <w:ins w:id="2865" w:author="S2-2204914" w:date="2022-05-21T07:38:00Z"/>
        </w:rPr>
      </w:pPr>
      <w:ins w:id="2866" w:author="S2-2204914" w:date="2022-05-21T07:38:00Z">
        <w:r>
          <w:t>2.</w:t>
        </w:r>
        <w:r>
          <w:tab/>
          <w:t>If the traffic characteristics is provided in relation to a DNN/S-NSSAI, the NEF checks with UDM that the members of the group are subscribed already to that DNN/S-NSSAI, as described in clause 4.15.6.10, steps 2-4 of TS 23.502 [3].</w:t>
        </w:r>
        <w:r w:rsidRPr="001E7F7F">
          <w:t xml:space="preserve"> </w:t>
        </w:r>
        <w:r>
          <w:t>If UDM authorization is successful, the UDM provides the mapping of the External Group ID to Internal Group ID in its response to the NEF.</w:t>
        </w:r>
      </w:ins>
    </w:p>
    <w:p w14:paraId="44FBD950" w14:textId="77777777" w:rsidR="00663545" w:rsidRDefault="00663545" w:rsidP="00663545">
      <w:pPr>
        <w:pStyle w:val="B1"/>
        <w:rPr>
          <w:ins w:id="2867" w:author="S2-2204914" w:date="2022-05-21T07:38:00Z"/>
        </w:rPr>
      </w:pPr>
      <w:ins w:id="2868" w:author="S2-2204914" w:date="2022-05-21T07:38:00Z">
        <w:r>
          <w:t>3.</w:t>
        </w:r>
        <w:r>
          <w:tab/>
          <w:t>The NEF invokes the Nudr_DM Create/Update/Remove to store the information related to the Internal Group ID in UDR.</w:t>
        </w:r>
      </w:ins>
    </w:p>
    <w:p w14:paraId="0CCCA982" w14:textId="77777777" w:rsidR="00663545" w:rsidRDefault="00663545" w:rsidP="00663545">
      <w:pPr>
        <w:pStyle w:val="B1"/>
        <w:rPr>
          <w:ins w:id="2869" w:author="S2-2204914" w:date="2022-05-21T07:38:00Z"/>
        </w:rPr>
      </w:pPr>
      <w:ins w:id="2870" w:author="S2-2204914" w:date="2022-05-21T07:38:00Z">
        <w:r>
          <w:t>4.</w:t>
        </w:r>
        <w:r>
          <w:tab/>
          <w:t>The NEF replies to the AF.</w:t>
        </w:r>
      </w:ins>
    </w:p>
    <w:p w14:paraId="228F92BB" w14:textId="77777777" w:rsidR="00663545" w:rsidRDefault="00663545" w:rsidP="00663545">
      <w:pPr>
        <w:pStyle w:val="B1"/>
        <w:rPr>
          <w:ins w:id="2871" w:author="S2-2204914" w:date="2022-05-21T07:38:00Z"/>
        </w:rPr>
      </w:pPr>
      <w:ins w:id="2872" w:author="S2-2204914" w:date="2022-05-21T07:38:00Z">
        <w:r>
          <w:t>5.</w:t>
        </w:r>
        <w:r>
          <w:tab/>
          <w:t>The UDR notifies the PCFs that have subscribed with the traffic characteristics for a group.</w:t>
        </w:r>
      </w:ins>
    </w:p>
    <w:p w14:paraId="78FCD3BE" w14:textId="734DAC7E" w:rsidR="00663545" w:rsidRDefault="00663545" w:rsidP="00663545">
      <w:pPr>
        <w:pStyle w:val="B1"/>
        <w:rPr>
          <w:ins w:id="2873" w:author="S2-2204914" w:date="2022-05-21T07:38:00Z"/>
        </w:rPr>
      </w:pPr>
      <w:ins w:id="2874" w:author="S2-2204914" w:date="2022-05-21T07:38:00Z">
        <w:r>
          <w:t>6.</w:t>
        </w:r>
        <w:r>
          <w:tab/>
          <w:t>The PCF maps the traffic characteristics to parameters that are applicable in 5GC, as described in clause 6.</w:t>
        </w:r>
      </w:ins>
      <w:ins w:id="2875" w:author="Rapporteur" w:date="2022-05-24T11:39:00Z">
        <w:r w:rsidR="00E47629">
          <w:t>22</w:t>
        </w:r>
      </w:ins>
      <w:ins w:id="2876" w:author="S2-2204914" w:date="2022-05-21T07:38:00Z">
        <w:del w:id="2877" w:author="Rapporteur" w:date="2022-05-24T11:39:00Z">
          <w:r w:rsidDel="00E47629">
            <w:delText>X</w:delText>
          </w:r>
        </w:del>
        <w:r>
          <w:t>.2.1. The PCF may take a policy decision and may provide updated PCC rules towards SMF. This may trigger a PDU Session Modification procedure.</w:t>
        </w:r>
      </w:ins>
    </w:p>
    <w:p w14:paraId="165408A0" w14:textId="77777777" w:rsidR="00663545" w:rsidRDefault="00663545" w:rsidP="00663545">
      <w:pPr>
        <w:pStyle w:val="EditorsNote"/>
        <w:rPr>
          <w:ins w:id="2878" w:author="S2-2204914" w:date="2022-05-21T07:38:00Z"/>
          <w:lang w:eastAsia="ko-KR"/>
        </w:rPr>
      </w:pPr>
      <w:ins w:id="2879" w:author="S2-2204914" w:date="2022-05-21T07:38:00Z">
        <w:r w:rsidRPr="005B0E5E">
          <w:rPr>
            <w:lang w:eastAsia="ko-KR"/>
          </w:rPr>
          <w:t xml:space="preserve">Editor’s note: </w:t>
        </w:r>
        <w:r>
          <w:rPr>
            <w:lang w:eastAsia="ko-KR"/>
          </w:rPr>
          <w:t>H</w:t>
        </w:r>
        <w:r w:rsidRPr="005B0E5E">
          <w:rPr>
            <w:lang w:eastAsia="ko-KR"/>
          </w:rPr>
          <w:t>ow to handle an AF request with traffic characteristics for TSC scenarios (with TSCTSF) is FFS.</w:t>
        </w:r>
      </w:ins>
    </w:p>
    <w:p w14:paraId="37E67CDD" w14:textId="77777777" w:rsidR="00663545" w:rsidRPr="002E5F14" w:rsidRDefault="00663545" w:rsidP="00663545">
      <w:pPr>
        <w:pStyle w:val="EditorsNote"/>
        <w:rPr>
          <w:ins w:id="2880" w:author="S2-2204914" w:date="2022-05-21T07:38:00Z"/>
          <w:lang w:eastAsia="ko-KR"/>
        </w:rPr>
      </w:pPr>
    </w:p>
    <w:p w14:paraId="2050F2E5" w14:textId="2909EBF5" w:rsidR="00663545" w:rsidRDefault="00663545" w:rsidP="00663545">
      <w:pPr>
        <w:pStyle w:val="4"/>
        <w:rPr>
          <w:ins w:id="2881" w:author="S2-2204914" w:date="2022-05-21T07:38:00Z"/>
        </w:rPr>
      </w:pPr>
      <w:bookmarkStart w:id="2882" w:name="_Toc104285042"/>
      <w:ins w:id="2883" w:author="S2-2204914" w:date="2022-05-21T07:38:00Z">
        <w:r>
          <w:t>6.</w:t>
        </w:r>
      </w:ins>
      <w:ins w:id="2884" w:author="Rapporteur" w:date="2022-05-21T07:41:00Z">
        <w:r w:rsidR="00FC04FA">
          <w:t>22</w:t>
        </w:r>
      </w:ins>
      <w:ins w:id="2885" w:author="S2-2204914" w:date="2022-05-21T07:38:00Z">
        <w:r>
          <w:t>.3.</w:t>
        </w:r>
      </w:ins>
      <w:ins w:id="2886" w:author="Rapporteur" w:date="2022-05-24T09:55:00Z">
        <w:r w:rsidR="00F4362D">
          <w:t>2</w:t>
        </w:r>
      </w:ins>
      <w:ins w:id="2887" w:author="S2-2204914" w:date="2022-05-21T07:38:00Z">
        <w:del w:id="2888" w:author="Rapporteur" w:date="2022-05-24T09:55:00Z">
          <w:r w:rsidDel="00F4362D">
            <w:delText>3</w:delText>
          </w:r>
        </w:del>
        <w:r>
          <w:t xml:space="preserve"> </w:t>
        </w:r>
        <w:r>
          <w:tab/>
          <w:t>Performance Characteristics Monitoring</w:t>
        </w:r>
        <w:bookmarkEnd w:id="2882"/>
      </w:ins>
    </w:p>
    <w:p w14:paraId="5C82EF0A" w14:textId="77AA7AAD" w:rsidR="00663545" w:rsidRDefault="00663545" w:rsidP="00663545">
      <w:pPr>
        <w:rPr>
          <w:ins w:id="2889" w:author="S2-2204914" w:date="2022-05-21T07:38:00Z"/>
        </w:rPr>
      </w:pPr>
      <w:ins w:id="2890" w:author="S2-2204914" w:date="2022-05-21T07:38:00Z">
        <w:r>
          <w:t>The procedure for an AF to fetch analytics from NWDAF via NEF is shown below (copied from TS 23.288</w:t>
        </w:r>
      </w:ins>
      <w:ins w:id="2891" w:author="Rapporteur" w:date="2022-05-24T09:55:00Z">
        <w:r w:rsidR="00136DA6">
          <w:t xml:space="preserve"> [8]</w:t>
        </w:r>
      </w:ins>
      <w:ins w:id="2892" w:author="S2-2204914" w:date="2022-05-21T07:38:00Z">
        <w:r>
          <w:t>, clause 6.1.1.2).</w:t>
        </w:r>
      </w:ins>
    </w:p>
    <w:p w14:paraId="26194726" w14:textId="4B045CC1" w:rsidR="00663545" w:rsidRPr="002E5F14" w:rsidRDefault="00663545" w:rsidP="00663545">
      <w:pPr>
        <w:rPr>
          <w:ins w:id="2893" w:author="S2-2204914" w:date="2022-05-21T07:38:00Z"/>
        </w:rPr>
      </w:pPr>
      <w:ins w:id="2894" w:author="S2-2204914" w:date="2022-05-21T07:38:00Z">
        <w:r>
          <w:t xml:space="preserve">The procedures specific for </w:t>
        </w:r>
        <w:r w:rsidRPr="00603604">
          <w:t xml:space="preserve">DN service performance </w:t>
        </w:r>
        <w:r>
          <w:t xml:space="preserve">analytics and </w:t>
        </w:r>
        <w:r>
          <w:rPr>
            <w:noProof/>
          </w:rPr>
          <w:t>UE communication analytics are described in TS 23.288</w:t>
        </w:r>
      </w:ins>
      <w:ins w:id="2895" w:author="Rapporteur" w:date="2022-05-24T09:55:00Z">
        <w:r w:rsidR="00136DA6">
          <w:rPr>
            <w:noProof/>
          </w:rPr>
          <w:t xml:space="preserve"> [8]</w:t>
        </w:r>
      </w:ins>
      <w:ins w:id="2896" w:author="S2-2204914" w:date="2022-05-21T07:38:00Z">
        <w:r>
          <w:rPr>
            <w:noProof/>
          </w:rPr>
          <w:t xml:space="preserve">, clause 6.14.4 and 6.7.3.4 respectively. </w:t>
        </w:r>
      </w:ins>
    </w:p>
    <w:p w14:paraId="32CB4197" w14:textId="77777777" w:rsidR="00663545" w:rsidRDefault="00663545" w:rsidP="00663545">
      <w:pPr>
        <w:pStyle w:val="TH"/>
        <w:rPr>
          <w:ins w:id="2897" w:author="S2-2204914" w:date="2022-05-21T07:38:00Z"/>
        </w:rPr>
      </w:pPr>
      <w:ins w:id="2898" w:author="S2-2204914" w:date="2022-05-21T07:38:00Z">
        <w:r w:rsidRPr="005D2CF1">
          <w:object w:dxaOrig="10725" w:dyaOrig="4815" w14:anchorId="3B8686D0">
            <v:shape id="_x0000_i1066" type="#_x0000_t75" style="width:409.55pt;height:182.3pt" o:ole="">
              <v:imagedata r:id="rId100" o:title=""/>
            </v:shape>
            <o:OLEObject Type="Embed" ProgID="Visio.Drawing.11" ShapeID="_x0000_i1066" DrawAspect="Content" ObjectID="_1714969933" r:id="rId101"/>
          </w:object>
        </w:r>
      </w:ins>
    </w:p>
    <w:p w14:paraId="3AA00DF4" w14:textId="375E4893" w:rsidR="00663545" w:rsidRDefault="00663545" w:rsidP="00663545">
      <w:pPr>
        <w:pStyle w:val="TF"/>
        <w:rPr>
          <w:ins w:id="2899" w:author="S2-2204914" w:date="2022-05-21T07:38:00Z"/>
        </w:rPr>
      </w:pPr>
      <w:ins w:id="2900" w:author="S2-2204914" w:date="2022-05-21T07:38:00Z">
        <w:r w:rsidRPr="005B0E5E">
          <w:t>Figure 6.</w:t>
        </w:r>
      </w:ins>
      <w:ins w:id="2901" w:author="Rapporteur" w:date="2022-05-21T07:41:00Z">
        <w:r w:rsidR="00FC04FA">
          <w:t>22</w:t>
        </w:r>
      </w:ins>
      <w:ins w:id="2902" w:author="S2-2204914" w:date="2022-05-21T07:38:00Z">
        <w:r w:rsidRPr="005B0E5E">
          <w:t>.3</w:t>
        </w:r>
      </w:ins>
      <w:ins w:id="2903" w:author="Rapporteur" w:date="2022-05-24T09:55:00Z">
        <w:r w:rsidR="00F4362D">
          <w:t>.2</w:t>
        </w:r>
      </w:ins>
      <w:ins w:id="2904" w:author="S2-2204914" w:date="2022-05-21T07:38:00Z">
        <w:r w:rsidRPr="005B0E5E">
          <w:t>-</w:t>
        </w:r>
        <w:r>
          <w:t>2</w:t>
        </w:r>
        <w:r w:rsidRPr="005B0E5E">
          <w:t>: Procedure for retrieving analytics via NEF, as copied from TS 23.288</w:t>
        </w:r>
      </w:ins>
      <w:ins w:id="2905" w:author="Rapporteur" w:date="2022-05-24T09:55:00Z">
        <w:r w:rsidR="00136DA6">
          <w:t xml:space="preserve"> [8]</w:t>
        </w:r>
      </w:ins>
      <w:ins w:id="2906" w:author="S2-2204914" w:date="2022-05-21T07:38:00Z">
        <w:r w:rsidRPr="005B0E5E">
          <w:t>, clause 6.1.1.2.</w:t>
        </w:r>
      </w:ins>
    </w:p>
    <w:p w14:paraId="29442A26" w14:textId="77777777" w:rsidR="00663545" w:rsidRPr="00603604" w:rsidRDefault="00663545" w:rsidP="00663545">
      <w:pPr>
        <w:pStyle w:val="TF"/>
        <w:rPr>
          <w:ins w:id="2907" w:author="S2-2204914" w:date="2022-05-21T07:38:00Z"/>
        </w:rPr>
      </w:pPr>
    </w:p>
    <w:p w14:paraId="3711CBD9" w14:textId="39184200" w:rsidR="00663545" w:rsidRPr="00545E10" w:rsidRDefault="00663545" w:rsidP="00663545">
      <w:pPr>
        <w:pStyle w:val="3"/>
        <w:rPr>
          <w:ins w:id="2908" w:author="S2-2204914" w:date="2022-05-21T07:38:00Z"/>
        </w:rPr>
      </w:pPr>
      <w:bookmarkStart w:id="2909" w:name="_Toc101249999"/>
      <w:bookmarkStart w:id="2910" w:name="_Toc104285043"/>
      <w:ins w:id="2911" w:author="S2-2204914" w:date="2022-05-21T07:38:00Z">
        <w:r w:rsidRPr="00545E10">
          <w:t>6.</w:t>
        </w:r>
      </w:ins>
      <w:ins w:id="2912" w:author="Rapporteur" w:date="2022-05-21T07:41:00Z">
        <w:r w:rsidR="00FC04FA">
          <w:t>22</w:t>
        </w:r>
      </w:ins>
      <w:ins w:id="2913" w:author="S2-2204914" w:date="2022-05-21T07:38:00Z">
        <w:r w:rsidRPr="00545E10">
          <w:t>.4</w:t>
        </w:r>
        <w:r w:rsidRPr="00545E10">
          <w:tab/>
          <w:t>Impacts on existing entities and interfaces</w:t>
        </w:r>
        <w:bookmarkEnd w:id="2909"/>
        <w:bookmarkEnd w:id="2910"/>
      </w:ins>
    </w:p>
    <w:p w14:paraId="40C607B8" w14:textId="77777777" w:rsidR="00663545" w:rsidRPr="005B0E5E" w:rsidRDefault="00663545" w:rsidP="00663545">
      <w:pPr>
        <w:rPr>
          <w:ins w:id="2914" w:author="S2-2204914" w:date="2022-05-21T07:38:00Z"/>
        </w:rPr>
      </w:pPr>
      <w:ins w:id="2915" w:author="S2-2204914" w:date="2022-05-21T07:38:00Z">
        <w:r w:rsidRPr="005B0E5E">
          <w:rPr>
            <w:b/>
            <w:bCs/>
          </w:rPr>
          <w:t>NEF:</w:t>
        </w:r>
        <w:r w:rsidRPr="005B0E5E">
          <w:t xml:space="preserve"> Support extension of parameters provided via Service Parameter API</w:t>
        </w:r>
        <w:r>
          <w:t>.</w:t>
        </w:r>
      </w:ins>
    </w:p>
    <w:p w14:paraId="0822E70D" w14:textId="77777777" w:rsidR="00663545" w:rsidRPr="005B0E5E" w:rsidRDefault="00663545" w:rsidP="00663545">
      <w:pPr>
        <w:rPr>
          <w:ins w:id="2916" w:author="S2-2204914" w:date="2022-05-21T07:38:00Z"/>
        </w:rPr>
      </w:pPr>
      <w:ins w:id="2917" w:author="S2-2204914" w:date="2022-05-21T07:38:00Z">
        <w:r w:rsidRPr="005B0E5E">
          <w:rPr>
            <w:b/>
            <w:bCs/>
          </w:rPr>
          <w:t>UDR:</w:t>
        </w:r>
        <w:r w:rsidRPr="005B0E5E">
          <w:t xml:space="preserve"> Be able to store additional parameters provided by NEF for Service Parameter provisio</w:t>
        </w:r>
        <w:r>
          <w:t>n</w:t>
        </w:r>
        <w:r w:rsidRPr="005B0E5E">
          <w:t>ing</w:t>
        </w:r>
        <w:r>
          <w:t>.</w:t>
        </w:r>
      </w:ins>
    </w:p>
    <w:p w14:paraId="3E06A2F5" w14:textId="77777777" w:rsidR="00663545" w:rsidRDefault="00663545" w:rsidP="00663545">
      <w:pPr>
        <w:rPr>
          <w:ins w:id="2918" w:author="S2-2204914" w:date="2022-05-21T07:38:00Z"/>
        </w:rPr>
      </w:pPr>
      <w:ins w:id="2919" w:author="S2-2204914" w:date="2022-05-21T07:38:00Z">
        <w:r w:rsidRPr="005B0E5E">
          <w:rPr>
            <w:b/>
            <w:bCs/>
          </w:rPr>
          <w:t>PCF:</w:t>
        </w:r>
        <w:r w:rsidRPr="005B0E5E">
          <w:t xml:space="preserve"> Retrieve traffic characteristics form UDR and take into account in policy decisions</w:t>
        </w:r>
        <w:r>
          <w:t>.</w:t>
        </w:r>
      </w:ins>
    </w:p>
    <w:p w14:paraId="1FA6648D" w14:textId="77777777" w:rsidR="00663545" w:rsidRDefault="00663545" w:rsidP="00663545">
      <w:pPr>
        <w:rPr>
          <w:ins w:id="2920" w:author="S2-2204914" w:date="2022-05-21T07:38:00Z"/>
          <w:rFonts w:ascii="Ericsson Hilda" w:hAnsi="Ericsson Hilda" w:cs="Ericsson Hilda"/>
        </w:rPr>
      </w:pPr>
    </w:p>
    <w:p w14:paraId="6BC61A8E" w14:textId="77777777" w:rsidR="006658C0" w:rsidRPr="00545E10" w:rsidRDefault="006658C0" w:rsidP="00545E10"/>
    <w:p w14:paraId="08A29B39" w14:textId="77777777" w:rsidR="004F1996" w:rsidRPr="00545E10" w:rsidRDefault="004F1996" w:rsidP="004F1996">
      <w:pPr>
        <w:pStyle w:val="1"/>
        <w:rPr>
          <w:lang w:eastAsia="zh-CN"/>
        </w:rPr>
      </w:pPr>
      <w:bookmarkStart w:id="2921" w:name="_Toc92883034"/>
      <w:bookmarkStart w:id="2922" w:name="_Toc104285044"/>
      <w:r w:rsidRPr="00545E10">
        <w:rPr>
          <w:lang w:eastAsia="zh-CN"/>
        </w:rPr>
        <w:t>7</w:t>
      </w:r>
      <w:r w:rsidRPr="00545E10">
        <w:rPr>
          <w:lang w:eastAsia="zh-CN"/>
        </w:rPr>
        <w:tab/>
        <w:t>Overall Evaluation</w:t>
      </w:r>
      <w:bookmarkEnd w:id="851"/>
      <w:bookmarkEnd w:id="852"/>
      <w:bookmarkEnd w:id="853"/>
      <w:bookmarkEnd w:id="854"/>
      <w:bookmarkEnd w:id="2921"/>
      <w:bookmarkEnd w:id="2922"/>
    </w:p>
    <w:p w14:paraId="57EF49EC" w14:textId="5C9D2512" w:rsidR="00525814" w:rsidRPr="00545E10" w:rsidDel="007D6A0B" w:rsidRDefault="00B05C97" w:rsidP="00B05C97">
      <w:pPr>
        <w:pStyle w:val="2"/>
        <w:rPr>
          <w:del w:id="2923" w:author="S2-2204965" w:date="2022-05-20T08:05:00Z"/>
        </w:rPr>
      </w:pPr>
      <w:bookmarkStart w:id="2924" w:name="_Toc16839389"/>
      <w:bookmarkStart w:id="2925" w:name="_Toc21087548"/>
      <w:bookmarkStart w:id="2926" w:name="_Toc92883035"/>
      <w:del w:id="2927" w:author="S2-2204965" w:date="2022-05-20T08:05:00Z">
        <w:r w:rsidRPr="00545E10" w:rsidDel="007D6A0B">
          <w:delText>7.X</w:delText>
        </w:r>
        <w:r w:rsidRPr="00545E10" w:rsidDel="007D6A0B">
          <w:tab/>
          <w:delText>Key Issue #&lt;X&gt;: &lt;Key Issue Title&gt;</w:delText>
        </w:r>
        <w:bookmarkEnd w:id="2924"/>
        <w:bookmarkEnd w:id="2925"/>
        <w:bookmarkEnd w:id="2926"/>
      </w:del>
    </w:p>
    <w:p w14:paraId="1100626C" w14:textId="3225D7BE" w:rsidR="00B05C97" w:rsidRPr="00545E10" w:rsidDel="007D6A0B" w:rsidRDefault="00B05C97" w:rsidP="00545E10">
      <w:pPr>
        <w:pStyle w:val="EditorsNote"/>
        <w:rPr>
          <w:del w:id="2928" w:author="S2-2204965" w:date="2022-05-20T08:05:00Z"/>
        </w:rPr>
      </w:pPr>
      <w:del w:id="2929" w:author="S2-2204965" w:date="2022-05-20T08:05:00Z">
        <w:r w:rsidRPr="00545E10" w:rsidDel="007D6A0B">
          <w:delText>Editor</w:delText>
        </w:r>
        <w:r w:rsidR="00333336" w:rsidDel="007D6A0B">
          <w:delText>'</w:delText>
        </w:r>
        <w:r w:rsidRPr="00545E10" w:rsidDel="007D6A0B">
          <w:delText>s note:</w:delText>
        </w:r>
        <w:r w:rsidRPr="00545E10" w:rsidDel="007D6A0B">
          <w:tab/>
          <w:delText>This clause will provide a general evaluation and comparison of the solutions per Key Issue #&lt;X&gt;.</w:delText>
        </w:r>
      </w:del>
    </w:p>
    <w:p w14:paraId="7440BE25" w14:textId="77777777" w:rsidR="007D6A0B" w:rsidRDefault="007D6A0B" w:rsidP="007D6A0B">
      <w:pPr>
        <w:pStyle w:val="2"/>
        <w:rPr>
          <w:ins w:id="2930" w:author="S2-2204965" w:date="2022-05-20T08:04:00Z"/>
        </w:rPr>
      </w:pPr>
      <w:bookmarkStart w:id="2931" w:name="_Toc100734532"/>
      <w:bookmarkStart w:id="2932" w:name="_Toc104285045"/>
      <w:ins w:id="2933" w:author="S2-2204965" w:date="2022-05-20T08:04:00Z">
        <w:r>
          <w:t>7.1</w:t>
        </w:r>
        <w:r>
          <w:tab/>
          <w:t xml:space="preserve">Key Issue #1: </w:t>
        </w:r>
        <w:bookmarkEnd w:id="2931"/>
        <w:r>
          <w:t>Enhance group attribute management</w:t>
        </w:r>
        <w:bookmarkEnd w:id="2932"/>
      </w:ins>
    </w:p>
    <w:p w14:paraId="72CB861A" w14:textId="77777777" w:rsidR="007D6A0B" w:rsidRDefault="007D6A0B" w:rsidP="007D6A0B">
      <w:pPr>
        <w:rPr>
          <w:ins w:id="2934" w:author="S2-2204965" w:date="2022-05-20T08:04:00Z"/>
          <w:bCs/>
          <w:noProof/>
        </w:rPr>
      </w:pPr>
      <w:ins w:id="2935" w:author="S2-2204965" w:date="2022-05-20T08:04:00Z">
        <w:r>
          <w:rPr>
            <w:rFonts w:eastAsiaTheme="minorEastAsia"/>
            <w:lang w:eastAsia="zh-CN"/>
          </w:rPr>
          <w:t xml:space="preserve">There are two aspects for study in key issue #1: </w:t>
        </w:r>
        <w:r>
          <w:rPr>
            <w:bCs/>
            <w:noProof/>
          </w:rPr>
          <w:t>service area or QoS that is applicable to each UE within the group. There are 6 solutions (</w:t>
        </w:r>
        <w:r>
          <w:t>sol#1, sol#8, sol#9, sol#10, sol#12, and sol #13</w:t>
        </w:r>
        <w:r>
          <w:rPr>
            <w:bCs/>
            <w:noProof/>
          </w:rPr>
          <w:t>) for service</w:t>
        </w:r>
        <w:r w:rsidRPr="000E6C55">
          <w:rPr>
            <w:bCs/>
            <w:noProof/>
          </w:rPr>
          <w:t xml:space="preserve"> </w:t>
        </w:r>
        <w:r>
          <w:rPr>
            <w:bCs/>
            <w:noProof/>
          </w:rPr>
          <w:t>area</w:t>
        </w:r>
        <w:r w:rsidRPr="000E6C55">
          <w:rPr>
            <w:bCs/>
            <w:noProof/>
          </w:rPr>
          <w:t xml:space="preserve"> </w:t>
        </w:r>
        <w:r>
          <w:rPr>
            <w:bCs/>
            <w:noProof/>
          </w:rPr>
          <w:t>applicable to each UE within the group, there are 2 solutions (</w:t>
        </w:r>
        <w:r>
          <w:t>sol#8 and sol#9</w:t>
        </w:r>
        <w:r>
          <w:rPr>
            <w:bCs/>
            <w:noProof/>
          </w:rPr>
          <w:t>) for QoS</w:t>
        </w:r>
        <w:r w:rsidRPr="000E6C55">
          <w:rPr>
            <w:bCs/>
            <w:noProof/>
          </w:rPr>
          <w:t xml:space="preserve"> </w:t>
        </w:r>
        <w:r>
          <w:rPr>
            <w:bCs/>
            <w:noProof/>
          </w:rPr>
          <w:t>applicable to each UE within the group.</w:t>
        </w:r>
      </w:ins>
    </w:p>
    <w:p w14:paraId="04E48C9C" w14:textId="77777777" w:rsidR="007D6A0B" w:rsidRDefault="007D6A0B" w:rsidP="007D6A0B">
      <w:pPr>
        <w:rPr>
          <w:ins w:id="2936" w:author="S2-2204965" w:date="2022-05-20T08:04:00Z"/>
        </w:rPr>
      </w:pPr>
      <w:ins w:id="2937" w:author="S2-2204965" w:date="2022-05-20T08:04:00Z">
        <w:r>
          <w:t>The evaluation of key issue #1 separates into two aspects and uses the principles as below table:</w:t>
        </w:r>
      </w:ins>
    </w:p>
    <w:p w14:paraId="4EF2E535" w14:textId="77777777" w:rsidR="007D6A0B" w:rsidRDefault="007D6A0B" w:rsidP="007D6A0B">
      <w:pPr>
        <w:pStyle w:val="TH"/>
        <w:rPr>
          <w:ins w:id="2938" w:author="S2-2204965" w:date="2022-05-20T08:04:00Z"/>
        </w:rPr>
      </w:pPr>
      <w:ins w:id="2939" w:author="S2-2204965" w:date="2022-05-20T08:04:00Z">
        <w:r>
          <w:lastRenderedPageBreak/>
          <w:t>Table 7.1-1: Evaluation of KI#1 related principles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2268"/>
        <w:gridCol w:w="1275"/>
      </w:tblGrid>
      <w:tr w:rsidR="007D6A0B" w14:paraId="1E93DC69" w14:textId="77777777" w:rsidTr="00442E0E">
        <w:trPr>
          <w:tblHeader/>
          <w:ins w:id="2940" w:author="S2-2204965" w:date="2022-05-20T08:04:00Z"/>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Default="007D6A0B" w:rsidP="00442E0E">
            <w:pPr>
              <w:pStyle w:val="TAH"/>
              <w:rPr>
                <w:ins w:id="2941" w:author="S2-2204965" w:date="2022-05-20T08:04:00Z"/>
                <w:lang w:eastAsia="en-US"/>
              </w:rPr>
            </w:pPr>
            <w:ins w:id="2942" w:author="S2-2204965" w:date="2022-05-20T08:04:00Z">
              <w:r>
                <w:rPr>
                  <w:rFonts w:eastAsiaTheme="minorEastAsia" w:hint="eastAsia"/>
                  <w:lang w:eastAsia="zh-CN"/>
                </w:rPr>
                <w:lastRenderedPageBreak/>
                <w:t>O</w:t>
              </w:r>
              <w:r>
                <w:rPr>
                  <w:rFonts w:eastAsiaTheme="minorEastAsia"/>
                  <w:lang w:eastAsia="zh-CN"/>
                </w:rPr>
                <w:t>bjectives</w:t>
              </w:r>
            </w:ins>
          </w:p>
        </w:tc>
        <w:tc>
          <w:tcPr>
            <w:tcW w:w="2268" w:type="dxa"/>
            <w:tcBorders>
              <w:top w:val="single" w:sz="4" w:space="0" w:color="auto"/>
              <w:left w:val="single" w:sz="4" w:space="0" w:color="auto"/>
              <w:bottom w:val="single" w:sz="4" w:space="0" w:color="auto"/>
              <w:right w:val="single" w:sz="4" w:space="0" w:color="auto"/>
            </w:tcBorders>
            <w:hideMark/>
          </w:tcPr>
          <w:p w14:paraId="3410C4AD" w14:textId="77777777" w:rsidR="007D6A0B" w:rsidRPr="00360ED6" w:rsidRDefault="007D6A0B" w:rsidP="00442E0E">
            <w:pPr>
              <w:pStyle w:val="TAH"/>
              <w:rPr>
                <w:ins w:id="2943" w:author="S2-2204965" w:date="2022-05-20T08:04:00Z"/>
                <w:rFonts w:eastAsiaTheme="minorEastAsia"/>
                <w:lang w:eastAsia="zh-CN"/>
              </w:rPr>
            </w:pPr>
            <w:ins w:id="2944" w:author="S2-2204965" w:date="2022-05-20T08:04:00Z">
              <w:r>
                <w:rPr>
                  <w:rFonts w:eastAsiaTheme="minorEastAsia"/>
                  <w:lang w:eastAsia="zh-CN"/>
                </w:rPr>
                <w:t>Principles</w:t>
              </w:r>
            </w:ins>
          </w:p>
        </w:tc>
        <w:tc>
          <w:tcPr>
            <w:tcW w:w="2268" w:type="dxa"/>
            <w:tcBorders>
              <w:top w:val="single" w:sz="4" w:space="0" w:color="auto"/>
              <w:left w:val="single" w:sz="4" w:space="0" w:color="auto"/>
              <w:bottom w:val="single" w:sz="4" w:space="0" w:color="auto"/>
              <w:right w:val="single" w:sz="4" w:space="0" w:color="auto"/>
            </w:tcBorders>
            <w:hideMark/>
          </w:tcPr>
          <w:p w14:paraId="0255DEBE" w14:textId="77777777" w:rsidR="007D6A0B" w:rsidRDefault="007D6A0B" w:rsidP="00442E0E">
            <w:pPr>
              <w:pStyle w:val="TAH"/>
              <w:rPr>
                <w:ins w:id="2945" w:author="S2-2204965" w:date="2022-05-20T08:04:00Z"/>
              </w:rPr>
            </w:pPr>
            <w:ins w:id="2946" w:author="S2-2204965" w:date="2022-05-20T08:04:00Z">
              <w:r>
                <w:t>Impacts</w:t>
              </w:r>
            </w:ins>
          </w:p>
        </w:tc>
        <w:tc>
          <w:tcPr>
            <w:tcW w:w="2268" w:type="dxa"/>
            <w:tcBorders>
              <w:top w:val="single" w:sz="4" w:space="0" w:color="auto"/>
              <w:left w:val="single" w:sz="4" w:space="0" w:color="auto"/>
              <w:bottom w:val="single" w:sz="4" w:space="0" w:color="auto"/>
              <w:right w:val="single" w:sz="4" w:space="0" w:color="auto"/>
            </w:tcBorders>
          </w:tcPr>
          <w:p w14:paraId="334ED3D9" w14:textId="77777777" w:rsidR="007D6A0B" w:rsidRDefault="007D6A0B" w:rsidP="00442E0E">
            <w:pPr>
              <w:pStyle w:val="TAH"/>
              <w:rPr>
                <w:ins w:id="2947" w:author="S2-2204965" w:date="2022-05-20T08:04:00Z"/>
              </w:rPr>
            </w:pPr>
            <w:ins w:id="2948" w:author="S2-2204965" w:date="2022-05-20T08:04:00Z">
              <w:r>
                <w:t>Pros/Cons</w:t>
              </w:r>
            </w:ins>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Default="007D6A0B" w:rsidP="00442E0E">
            <w:pPr>
              <w:pStyle w:val="TAH"/>
              <w:rPr>
                <w:ins w:id="2949" w:author="S2-2204965" w:date="2022-05-20T08:04:00Z"/>
              </w:rPr>
            </w:pPr>
            <w:ins w:id="2950" w:author="S2-2204965" w:date="2022-05-20T08:04:00Z">
              <w:r>
                <w:t>Solution</w:t>
              </w:r>
            </w:ins>
          </w:p>
        </w:tc>
      </w:tr>
      <w:tr w:rsidR="007D6A0B" w14:paraId="7A25A348" w14:textId="77777777" w:rsidTr="00442E0E">
        <w:trPr>
          <w:ins w:id="2951" w:author="S2-2204965" w:date="2022-05-20T08:04:00Z"/>
        </w:trPr>
        <w:tc>
          <w:tcPr>
            <w:tcW w:w="1555" w:type="dxa"/>
            <w:vMerge w:val="restart"/>
            <w:tcBorders>
              <w:top w:val="single" w:sz="4" w:space="0" w:color="auto"/>
              <w:left w:val="single" w:sz="4" w:space="0" w:color="auto"/>
              <w:right w:val="single" w:sz="4" w:space="0" w:color="auto"/>
            </w:tcBorders>
            <w:hideMark/>
          </w:tcPr>
          <w:p w14:paraId="297B7433" w14:textId="77777777" w:rsidR="007D6A0B" w:rsidRDefault="007D6A0B" w:rsidP="00442E0E">
            <w:pPr>
              <w:pStyle w:val="TAL"/>
              <w:rPr>
                <w:ins w:id="2952" w:author="S2-2204965" w:date="2022-05-20T08:04:00Z"/>
              </w:rPr>
            </w:pPr>
            <w:ins w:id="2953" w:author="S2-2204965" w:date="2022-05-20T08:04:00Z">
              <w:r>
                <w:t xml:space="preserve">Provisioning of the </w:t>
              </w:r>
              <w:r>
                <w:rPr>
                  <w:bCs/>
                  <w:noProof/>
                </w:rPr>
                <w:t>service area for a group</w:t>
              </w:r>
            </w:ins>
          </w:p>
        </w:tc>
        <w:tc>
          <w:tcPr>
            <w:tcW w:w="2268" w:type="dxa"/>
            <w:tcBorders>
              <w:top w:val="single" w:sz="4" w:space="0" w:color="auto"/>
              <w:left w:val="single" w:sz="4" w:space="0" w:color="auto"/>
              <w:bottom w:val="single" w:sz="4" w:space="0" w:color="auto"/>
              <w:right w:val="single" w:sz="4" w:space="0" w:color="auto"/>
            </w:tcBorders>
            <w:hideMark/>
          </w:tcPr>
          <w:p w14:paraId="00258A05" w14:textId="77777777" w:rsidR="007D6A0B" w:rsidRDefault="007D6A0B" w:rsidP="00442E0E">
            <w:pPr>
              <w:pStyle w:val="TAL"/>
              <w:rPr>
                <w:ins w:id="2954" w:author="S2-2204965" w:date="2022-05-20T08:04:00Z"/>
                <w:bCs/>
                <w:noProof/>
              </w:rPr>
            </w:pPr>
            <w:ins w:id="2955" w:author="S2-2204965" w:date="2022-05-20T08:04:00Z">
              <w:r>
                <w:t xml:space="preserve">Enhance the parameter provisioning service used for 5G VN group management to support </w:t>
              </w:r>
              <w:r>
                <w:rPr>
                  <w:bCs/>
                  <w:noProof/>
                </w:rPr>
                <w:t>provisioning of service area for a group.</w:t>
              </w:r>
            </w:ins>
          </w:p>
          <w:p w14:paraId="3B2C8BDA" w14:textId="77777777" w:rsidR="007D6A0B" w:rsidRDefault="007D6A0B" w:rsidP="00442E0E">
            <w:pPr>
              <w:pStyle w:val="TAL"/>
              <w:rPr>
                <w:ins w:id="2956" w:author="S2-2204965" w:date="2022-05-20T08:04:00Z"/>
                <w:lang w:val="x-none"/>
              </w:rPr>
            </w:pPr>
            <w:ins w:id="2957" w:author="S2-2204965" w:date="2022-05-20T08:04:00Z">
              <w:r>
                <w:rPr>
                  <w:bCs/>
                  <w:noProof/>
                </w:rPr>
                <w:t>Service area for a group can be stored as part of the group subscription data or each group member’s AM subscription data.</w:t>
              </w:r>
            </w:ins>
          </w:p>
        </w:tc>
        <w:tc>
          <w:tcPr>
            <w:tcW w:w="2268" w:type="dxa"/>
            <w:tcBorders>
              <w:top w:val="single" w:sz="4" w:space="0" w:color="auto"/>
              <w:left w:val="single" w:sz="4" w:space="0" w:color="auto"/>
              <w:bottom w:val="single" w:sz="4" w:space="0" w:color="auto"/>
              <w:right w:val="single" w:sz="4" w:space="0" w:color="auto"/>
            </w:tcBorders>
            <w:hideMark/>
          </w:tcPr>
          <w:p w14:paraId="36FE0037" w14:textId="77777777" w:rsidR="007D6A0B" w:rsidRDefault="007D6A0B" w:rsidP="00442E0E">
            <w:pPr>
              <w:pStyle w:val="TAL"/>
              <w:rPr>
                <w:ins w:id="2958" w:author="S2-2204965" w:date="2022-05-20T08:04:00Z"/>
              </w:rPr>
            </w:pPr>
            <w:ins w:id="2959" w:author="S2-2204965" w:date="2022-05-20T08:04:00Z">
              <w:r>
                <w:rPr>
                  <w:rFonts w:eastAsia="DengXian"/>
                  <w:lang w:eastAsia="zh-CN"/>
                </w:rPr>
                <w:t>NEF, UDM, UDR</w:t>
              </w:r>
            </w:ins>
          </w:p>
        </w:tc>
        <w:tc>
          <w:tcPr>
            <w:tcW w:w="2268" w:type="dxa"/>
            <w:tcBorders>
              <w:top w:val="single" w:sz="4" w:space="0" w:color="auto"/>
              <w:left w:val="single" w:sz="4" w:space="0" w:color="auto"/>
              <w:bottom w:val="single" w:sz="4" w:space="0" w:color="auto"/>
              <w:right w:val="single" w:sz="4" w:space="0" w:color="auto"/>
            </w:tcBorders>
          </w:tcPr>
          <w:p w14:paraId="495B13EC" w14:textId="77777777" w:rsidR="007D6A0B" w:rsidRDefault="007D6A0B" w:rsidP="00442E0E">
            <w:pPr>
              <w:pStyle w:val="TAL"/>
              <w:rPr>
                <w:ins w:id="2960" w:author="S2-2204965" w:date="2022-05-20T08:04:00Z"/>
              </w:rPr>
            </w:pPr>
            <w:ins w:id="2961" w:author="S2-2204965" w:date="2022-05-20T08:04:00Z">
              <w:r>
                <w:t xml:space="preserve">Pros: </w:t>
              </w:r>
            </w:ins>
          </w:p>
          <w:p w14:paraId="46182BB0" w14:textId="77777777" w:rsidR="007D6A0B" w:rsidRPr="00EC4FE6" w:rsidRDefault="007D6A0B" w:rsidP="00442E0E">
            <w:pPr>
              <w:pStyle w:val="TAL"/>
              <w:rPr>
                <w:ins w:id="2962" w:author="S2-2204965" w:date="2022-05-20T08:04:00Z"/>
              </w:rPr>
            </w:pPr>
          </w:p>
          <w:p w14:paraId="2850C872" w14:textId="77777777" w:rsidR="007D6A0B" w:rsidRDefault="007D6A0B" w:rsidP="00442E0E">
            <w:pPr>
              <w:pStyle w:val="TAL"/>
              <w:rPr>
                <w:ins w:id="2963" w:author="S2-2204965" w:date="2022-05-20T08:04:00Z"/>
              </w:rPr>
            </w:pPr>
            <w:ins w:id="2964" w:author="S2-2204965" w:date="2022-05-20T08:04:00Z">
              <w:r>
                <w:t>Cons:</w:t>
              </w:r>
            </w:ins>
          </w:p>
          <w:p w14:paraId="3E267829" w14:textId="77777777" w:rsidR="007D6A0B" w:rsidRDefault="007D6A0B" w:rsidP="00442E0E">
            <w:pPr>
              <w:pStyle w:val="TAL"/>
              <w:rPr>
                <w:ins w:id="2965" w:author="S2-2204965" w:date="2022-05-20T08:04:00Z"/>
              </w:rPr>
            </w:pPr>
          </w:p>
        </w:tc>
        <w:tc>
          <w:tcPr>
            <w:tcW w:w="1275" w:type="dxa"/>
            <w:tcBorders>
              <w:top w:val="single" w:sz="4" w:space="0" w:color="auto"/>
              <w:left w:val="single" w:sz="4" w:space="0" w:color="auto"/>
              <w:bottom w:val="single" w:sz="4" w:space="0" w:color="auto"/>
              <w:right w:val="single" w:sz="4" w:space="0" w:color="auto"/>
            </w:tcBorders>
            <w:hideMark/>
          </w:tcPr>
          <w:p w14:paraId="64DC7FF4" w14:textId="77777777" w:rsidR="007D6A0B" w:rsidRDefault="007D6A0B" w:rsidP="00442E0E">
            <w:pPr>
              <w:pStyle w:val="TAL"/>
              <w:rPr>
                <w:ins w:id="2966" w:author="S2-2204965" w:date="2022-05-20T08:04:00Z"/>
              </w:rPr>
            </w:pPr>
            <w:ins w:id="2967" w:author="S2-2204965" w:date="2022-05-20T08:04:00Z">
              <w:r>
                <w:t>sol#1, sol#8, sol#10, sol#12, sol #13</w:t>
              </w:r>
            </w:ins>
          </w:p>
        </w:tc>
      </w:tr>
      <w:tr w:rsidR="007D6A0B" w14:paraId="3FE78D01" w14:textId="77777777" w:rsidTr="00442E0E">
        <w:trPr>
          <w:ins w:id="2968" w:author="S2-2204965" w:date="2022-05-20T08:04:00Z"/>
        </w:trPr>
        <w:tc>
          <w:tcPr>
            <w:tcW w:w="1555" w:type="dxa"/>
            <w:vMerge/>
            <w:tcBorders>
              <w:left w:val="single" w:sz="4" w:space="0" w:color="auto"/>
              <w:bottom w:val="single" w:sz="4" w:space="0" w:color="auto"/>
              <w:right w:val="single" w:sz="4" w:space="0" w:color="auto"/>
            </w:tcBorders>
          </w:tcPr>
          <w:p w14:paraId="10F5F3BA" w14:textId="77777777" w:rsidR="007D6A0B" w:rsidRDefault="007D6A0B" w:rsidP="00442E0E">
            <w:pPr>
              <w:pStyle w:val="TAL"/>
              <w:rPr>
                <w:ins w:id="2969"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4693CFB5" w14:textId="77777777" w:rsidR="007D6A0B" w:rsidRDefault="007D6A0B" w:rsidP="00442E0E">
            <w:pPr>
              <w:pStyle w:val="TAL"/>
              <w:rPr>
                <w:ins w:id="2970" w:author="S2-2204965" w:date="2022-05-20T08:04:00Z"/>
                <w:bCs/>
                <w:noProof/>
              </w:rPr>
            </w:pPr>
            <w:ins w:id="2971" w:author="S2-2204965" w:date="2022-05-20T08:04:00Z">
              <w:r>
                <w:t xml:space="preserve">Enhance the parameter provisioning service used for provisioning of UE related information to support </w:t>
              </w:r>
              <w:r>
                <w:rPr>
                  <w:bCs/>
                  <w:noProof/>
                </w:rPr>
                <w:t>provisioning of service area for a group.</w:t>
              </w:r>
            </w:ins>
          </w:p>
          <w:p w14:paraId="2F9421E1" w14:textId="77777777" w:rsidR="007D6A0B" w:rsidRPr="001B15E8" w:rsidRDefault="007D6A0B" w:rsidP="00442E0E">
            <w:pPr>
              <w:pStyle w:val="TAL"/>
              <w:rPr>
                <w:ins w:id="2972" w:author="S2-2204965" w:date="2022-05-20T08:04:00Z"/>
              </w:rPr>
            </w:pPr>
            <w:ins w:id="2973" w:author="S2-2204965" w:date="2022-05-20T08:04:00Z">
              <w:r>
                <w:rPr>
                  <w:bCs/>
                  <w:noProof/>
                </w:rPr>
                <w:t xml:space="preserve">Service area for a group can be stored as part of </w:t>
              </w:r>
              <w:r>
                <w:t>shared data related to the group</w:t>
              </w:r>
              <w:r>
                <w:rPr>
                  <w:bCs/>
                  <w:noProof/>
                </w:rPr>
                <w:t xml:space="preserve"> or </w:t>
              </w:r>
              <w:r>
                <w:t>each group member’s</w:t>
              </w:r>
              <w:r>
                <w:rPr>
                  <w:bCs/>
                  <w:noProof/>
                </w:rPr>
                <w:t xml:space="preserve"> AM subscription data.</w:t>
              </w:r>
            </w:ins>
          </w:p>
        </w:tc>
        <w:tc>
          <w:tcPr>
            <w:tcW w:w="2268" w:type="dxa"/>
            <w:tcBorders>
              <w:top w:val="single" w:sz="4" w:space="0" w:color="auto"/>
              <w:left w:val="single" w:sz="4" w:space="0" w:color="auto"/>
              <w:bottom w:val="single" w:sz="4" w:space="0" w:color="auto"/>
              <w:right w:val="single" w:sz="4" w:space="0" w:color="auto"/>
            </w:tcBorders>
          </w:tcPr>
          <w:p w14:paraId="60E48762" w14:textId="77777777" w:rsidR="007D6A0B" w:rsidRDefault="007D6A0B" w:rsidP="00442E0E">
            <w:pPr>
              <w:pStyle w:val="TAL"/>
              <w:rPr>
                <w:ins w:id="2974" w:author="S2-2204965" w:date="2022-05-20T08:04:00Z"/>
                <w:rFonts w:eastAsia="DengXian"/>
                <w:lang w:eastAsia="zh-CN"/>
              </w:rPr>
            </w:pPr>
            <w:ins w:id="2975" w:author="S2-2204965" w:date="2022-05-20T08:04:00Z">
              <w:r>
                <w:rPr>
                  <w:rFonts w:eastAsia="DengXian"/>
                  <w:lang w:eastAsia="zh-CN"/>
                </w:rPr>
                <w:t>NEF, UDM, UDR</w:t>
              </w:r>
            </w:ins>
          </w:p>
        </w:tc>
        <w:tc>
          <w:tcPr>
            <w:tcW w:w="2268" w:type="dxa"/>
            <w:tcBorders>
              <w:top w:val="single" w:sz="4" w:space="0" w:color="auto"/>
              <w:left w:val="single" w:sz="4" w:space="0" w:color="auto"/>
              <w:bottom w:val="single" w:sz="4" w:space="0" w:color="auto"/>
              <w:right w:val="single" w:sz="4" w:space="0" w:color="auto"/>
            </w:tcBorders>
          </w:tcPr>
          <w:p w14:paraId="3A2AA1DA" w14:textId="77777777" w:rsidR="007D6A0B" w:rsidRDefault="007D6A0B" w:rsidP="00442E0E">
            <w:pPr>
              <w:pStyle w:val="TAL"/>
              <w:rPr>
                <w:ins w:id="2976" w:author="S2-2204965" w:date="2022-05-20T08:04:00Z"/>
              </w:rPr>
            </w:pPr>
            <w:ins w:id="2977" w:author="S2-2204965" w:date="2022-05-20T08:04:00Z">
              <w:r>
                <w:t xml:space="preserve">Pros: </w:t>
              </w:r>
            </w:ins>
          </w:p>
          <w:p w14:paraId="10900D94" w14:textId="77777777" w:rsidR="007D6A0B" w:rsidRPr="00EC4FE6" w:rsidRDefault="007D6A0B" w:rsidP="00442E0E">
            <w:pPr>
              <w:pStyle w:val="TAL"/>
              <w:rPr>
                <w:ins w:id="2978" w:author="S2-2204965" w:date="2022-05-20T08:04:00Z"/>
              </w:rPr>
            </w:pPr>
          </w:p>
          <w:p w14:paraId="01659108" w14:textId="77777777" w:rsidR="007D6A0B" w:rsidRPr="00843BB8" w:rsidRDefault="007D6A0B" w:rsidP="00442E0E">
            <w:pPr>
              <w:pStyle w:val="TAL"/>
              <w:rPr>
                <w:ins w:id="2979" w:author="S2-2204965" w:date="2022-05-20T08:04:00Z"/>
              </w:rPr>
            </w:pPr>
            <w:ins w:id="2980" w:author="S2-2204965" w:date="2022-05-20T08:04:00Z">
              <w:r>
                <w:t xml:space="preserve">Cons: </w:t>
              </w:r>
            </w:ins>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7D6A0B" w:rsidRDefault="007D6A0B" w:rsidP="00442E0E">
            <w:pPr>
              <w:pStyle w:val="TAL"/>
              <w:rPr>
                <w:ins w:id="2981" w:author="S2-2204965" w:date="2022-05-20T08:04:00Z"/>
                <w:rFonts w:eastAsia="DengXian"/>
                <w:lang w:eastAsia="zh-CN"/>
              </w:rPr>
            </w:pPr>
            <w:ins w:id="2982" w:author="S2-2204965" w:date="2022-05-20T08:04:00Z">
              <w:r>
                <w:rPr>
                  <w:rFonts w:eastAsia="DengXian"/>
                  <w:lang w:eastAsia="zh-CN"/>
                </w:rPr>
                <w:t>sol#9</w:t>
              </w:r>
            </w:ins>
          </w:p>
        </w:tc>
      </w:tr>
      <w:tr w:rsidR="007D6A0B" w14:paraId="39DBA6B7" w14:textId="77777777" w:rsidTr="00442E0E">
        <w:trPr>
          <w:ins w:id="2983" w:author="S2-2204965" w:date="2022-05-20T08:04:00Z"/>
        </w:trPr>
        <w:tc>
          <w:tcPr>
            <w:tcW w:w="1555" w:type="dxa"/>
            <w:vMerge w:val="restart"/>
            <w:tcBorders>
              <w:top w:val="single" w:sz="4" w:space="0" w:color="auto"/>
              <w:left w:val="single" w:sz="4" w:space="0" w:color="auto"/>
              <w:right w:val="single" w:sz="4" w:space="0" w:color="auto"/>
            </w:tcBorders>
          </w:tcPr>
          <w:p w14:paraId="31193160" w14:textId="77777777" w:rsidR="007D6A0B" w:rsidRDefault="007D6A0B" w:rsidP="00442E0E">
            <w:pPr>
              <w:pStyle w:val="TAL"/>
              <w:rPr>
                <w:ins w:id="2984" w:author="S2-2204965" w:date="2022-05-20T08:04:00Z"/>
              </w:rPr>
            </w:pPr>
            <w:ins w:id="2985" w:author="S2-2204965" w:date="2022-05-20T08:04:00Z">
              <w:r>
                <w:t xml:space="preserve">Enforcement of the </w:t>
              </w:r>
              <w:r>
                <w:rPr>
                  <w:bCs/>
                  <w:noProof/>
                </w:rPr>
                <w:t>service area for a group</w:t>
              </w:r>
            </w:ins>
          </w:p>
        </w:tc>
        <w:tc>
          <w:tcPr>
            <w:tcW w:w="2268" w:type="dxa"/>
            <w:tcBorders>
              <w:top w:val="single" w:sz="4" w:space="0" w:color="auto"/>
              <w:left w:val="single" w:sz="4" w:space="0" w:color="auto"/>
              <w:bottom w:val="single" w:sz="4" w:space="0" w:color="auto"/>
              <w:right w:val="single" w:sz="4" w:space="0" w:color="auto"/>
            </w:tcBorders>
          </w:tcPr>
          <w:p w14:paraId="2E87EF1E" w14:textId="77777777" w:rsidR="007D6A0B" w:rsidRDefault="007D6A0B" w:rsidP="00442E0E">
            <w:pPr>
              <w:pStyle w:val="TAL"/>
              <w:rPr>
                <w:ins w:id="2986" w:author="S2-2204965" w:date="2022-05-20T08:04:00Z"/>
                <w:bCs/>
                <w:noProof/>
              </w:rPr>
            </w:pPr>
            <w:ins w:id="2987" w:author="S2-2204965" w:date="2022-05-20T08:04:00Z">
              <w:r>
                <w:t xml:space="preserve">AMF obtains </w:t>
              </w:r>
              <w:r>
                <w:rPr>
                  <w:bCs/>
                  <w:noProof/>
                </w:rPr>
                <w:t>service area for a group from UDM/UDR.</w:t>
              </w:r>
            </w:ins>
          </w:p>
          <w:p w14:paraId="2FED1110" w14:textId="77777777" w:rsidR="007D6A0B" w:rsidRDefault="007D6A0B" w:rsidP="00442E0E">
            <w:pPr>
              <w:pStyle w:val="TAL"/>
              <w:rPr>
                <w:ins w:id="2988" w:author="S2-2204965" w:date="2022-05-20T08:04:00Z"/>
              </w:rPr>
            </w:pPr>
            <w:ins w:id="2989" w:author="S2-2204965" w:date="2022-05-20T08:04:00Z">
              <w:r>
                <w:rPr>
                  <w:bCs/>
                  <w:noProof/>
                </w:rPr>
                <w:t>Apply LADN mechanism with service area for a group.</w:t>
              </w:r>
            </w:ins>
          </w:p>
        </w:tc>
        <w:tc>
          <w:tcPr>
            <w:tcW w:w="2268" w:type="dxa"/>
            <w:tcBorders>
              <w:top w:val="single" w:sz="4" w:space="0" w:color="auto"/>
              <w:left w:val="single" w:sz="4" w:space="0" w:color="auto"/>
              <w:bottom w:val="single" w:sz="4" w:space="0" w:color="auto"/>
              <w:right w:val="single" w:sz="4" w:space="0" w:color="auto"/>
            </w:tcBorders>
          </w:tcPr>
          <w:p w14:paraId="34B4715F" w14:textId="77777777" w:rsidR="007D6A0B" w:rsidRDefault="007D6A0B" w:rsidP="00442E0E">
            <w:pPr>
              <w:pStyle w:val="TAL"/>
              <w:rPr>
                <w:ins w:id="2990" w:author="S2-2204965" w:date="2022-05-20T08:04:00Z"/>
                <w:rFonts w:eastAsia="DengXian"/>
                <w:lang w:eastAsia="zh-CN"/>
              </w:rPr>
            </w:pPr>
            <w:ins w:id="2991" w:author="S2-2204965" w:date="2022-05-20T08:04:00Z">
              <w:r>
                <w:rPr>
                  <w:rFonts w:eastAsia="DengXian" w:hint="eastAsia"/>
                  <w:lang w:eastAsia="zh-CN"/>
                </w:rPr>
                <w:t>A</w:t>
              </w:r>
              <w:r>
                <w:rPr>
                  <w:rFonts w:eastAsia="DengXian"/>
                  <w:lang w:eastAsia="zh-CN"/>
                </w:rPr>
                <w:t>MF, UDM</w:t>
              </w:r>
            </w:ins>
          </w:p>
        </w:tc>
        <w:tc>
          <w:tcPr>
            <w:tcW w:w="2268" w:type="dxa"/>
            <w:tcBorders>
              <w:top w:val="single" w:sz="4" w:space="0" w:color="auto"/>
              <w:left w:val="single" w:sz="4" w:space="0" w:color="auto"/>
              <w:bottom w:val="single" w:sz="4" w:space="0" w:color="auto"/>
              <w:right w:val="single" w:sz="4" w:space="0" w:color="auto"/>
            </w:tcBorders>
          </w:tcPr>
          <w:p w14:paraId="096E2C32" w14:textId="77777777" w:rsidR="007D6A0B" w:rsidRDefault="007D6A0B" w:rsidP="00442E0E">
            <w:pPr>
              <w:pStyle w:val="TAL"/>
              <w:rPr>
                <w:ins w:id="2992" w:author="S2-2204965" w:date="2022-05-20T08:04:00Z"/>
              </w:rPr>
            </w:pPr>
            <w:ins w:id="2993" w:author="S2-2204965" w:date="2022-05-20T08:04:00Z">
              <w:r>
                <w:t xml:space="preserve">Pros: </w:t>
              </w:r>
            </w:ins>
          </w:p>
          <w:p w14:paraId="62A2361B" w14:textId="77777777" w:rsidR="007D6A0B" w:rsidRPr="00EC4FE6" w:rsidRDefault="007D6A0B" w:rsidP="00442E0E">
            <w:pPr>
              <w:pStyle w:val="TAL"/>
              <w:rPr>
                <w:ins w:id="2994" w:author="S2-2204965" w:date="2022-05-20T08:04:00Z"/>
              </w:rPr>
            </w:pPr>
          </w:p>
          <w:p w14:paraId="04028FA4" w14:textId="77777777" w:rsidR="007D6A0B" w:rsidRDefault="007D6A0B" w:rsidP="00442E0E">
            <w:pPr>
              <w:pStyle w:val="TAL"/>
              <w:rPr>
                <w:ins w:id="2995" w:author="S2-2204965" w:date="2022-05-20T08:04:00Z"/>
              </w:rPr>
            </w:pPr>
            <w:ins w:id="2996"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7D6A0B" w:rsidRDefault="007D6A0B" w:rsidP="00442E0E">
            <w:pPr>
              <w:pStyle w:val="TAL"/>
              <w:rPr>
                <w:ins w:id="2997" w:author="S2-2204965" w:date="2022-05-20T08:04:00Z"/>
                <w:rFonts w:eastAsia="DengXian"/>
              </w:rPr>
            </w:pPr>
            <w:ins w:id="2998" w:author="S2-2204965" w:date="2022-05-20T08:04:00Z">
              <w:r>
                <w:t>sol#1, sol#8, sol#9, sol#10</w:t>
              </w:r>
            </w:ins>
          </w:p>
        </w:tc>
      </w:tr>
      <w:tr w:rsidR="007D6A0B" w14:paraId="045929E8" w14:textId="77777777" w:rsidTr="00442E0E">
        <w:trPr>
          <w:ins w:id="2999" w:author="S2-2204965" w:date="2022-05-20T08:04:00Z"/>
        </w:trPr>
        <w:tc>
          <w:tcPr>
            <w:tcW w:w="1555" w:type="dxa"/>
            <w:vMerge/>
            <w:tcBorders>
              <w:left w:val="single" w:sz="4" w:space="0" w:color="auto"/>
              <w:bottom w:val="single" w:sz="4" w:space="0" w:color="auto"/>
              <w:right w:val="single" w:sz="4" w:space="0" w:color="auto"/>
            </w:tcBorders>
          </w:tcPr>
          <w:p w14:paraId="3A979E5C" w14:textId="77777777" w:rsidR="007D6A0B" w:rsidRDefault="007D6A0B" w:rsidP="00442E0E">
            <w:pPr>
              <w:pStyle w:val="TAL"/>
              <w:rPr>
                <w:ins w:id="3000"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65A30E21" w14:textId="77777777" w:rsidR="007D6A0B" w:rsidRDefault="007D6A0B" w:rsidP="00442E0E">
            <w:pPr>
              <w:pStyle w:val="TAL"/>
              <w:rPr>
                <w:ins w:id="3001" w:author="S2-2204965" w:date="2022-05-20T08:04:00Z"/>
              </w:rPr>
            </w:pPr>
            <w:ins w:id="3002" w:author="S2-2204965" w:date="2022-05-20T08:04:00Z">
              <w:r>
                <w:t xml:space="preserve">SMF obtains </w:t>
              </w:r>
              <w:r>
                <w:rPr>
                  <w:bCs/>
                  <w:noProof/>
                </w:rPr>
                <w:t>service area for a group from UDM/UDR, SMF obtains UE location or UE presence in service area of the group and determines how to handle UE’s PDU Session.</w:t>
              </w:r>
            </w:ins>
          </w:p>
        </w:tc>
        <w:tc>
          <w:tcPr>
            <w:tcW w:w="2268" w:type="dxa"/>
            <w:tcBorders>
              <w:top w:val="single" w:sz="4" w:space="0" w:color="auto"/>
              <w:left w:val="single" w:sz="4" w:space="0" w:color="auto"/>
              <w:bottom w:val="single" w:sz="4" w:space="0" w:color="auto"/>
              <w:right w:val="single" w:sz="4" w:space="0" w:color="auto"/>
            </w:tcBorders>
          </w:tcPr>
          <w:p w14:paraId="3B61F89B" w14:textId="77777777" w:rsidR="007D6A0B" w:rsidRPr="00FC06DB" w:rsidRDefault="007D6A0B" w:rsidP="00442E0E">
            <w:pPr>
              <w:pStyle w:val="TAL"/>
              <w:rPr>
                <w:ins w:id="3003" w:author="S2-2204965" w:date="2022-05-20T08:04:00Z"/>
                <w:rFonts w:eastAsia="DengXian"/>
                <w:lang w:eastAsia="zh-CN"/>
              </w:rPr>
            </w:pPr>
            <w:ins w:id="3004" w:author="S2-2204965" w:date="2022-05-20T08:04:00Z">
              <w:r>
                <w:rPr>
                  <w:rFonts w:eastAsia="DengXian"/>
                  <w:lang w:eastAsia="zh-CN"/>
                </w:rPr>
                <w:t>SMF, UDM</w:t>
              </w:r>
            </w:ins>
          </w:p>
        </w:tc>
        <w:tc>
          <w:tcPr>
            <w:tcW w:w="2268" w:type="dxa"/>
            <w:tcBorders>
              <w:top w:val="single" w:sz="4" w:space="0" w:color="auto"/>
              <w:left w:val="single" w:sz="4" w:space="0" w:color="auto"/>
              <w:bottom w:val="single" w:sz="4" w:space="0" w:color="auto"/>
              <w:right w:val="single" w:sz="4" w:space="0" w:color="auto"/>
            </w:tcBorders>
          </w:tcPr>
          <w:p w14:paraId="388B2C60" w14:textId="77777777" w:rsidR="007D6A0B" w:rsidRDefault="007D6A0B" w:rsidP="00442E0E">
            <w:pPr>
              <w:pStyle w:val="TAL"/>
              <w:rPr>
                <w:ins w:id="3005" w:author="S2-2204965" w:date="2022-05-20T08:04:00Z"/>
              </w:rPr>
            </w:pPr>
            <w:ins w:id="3006" w:author="S2-2204965" w:date="2022-05-20T08:04:00Z">
              <w:r>
                <w:t xml:space="preserve">Pros: </w:t>
              </w:r>
            </w:ins>
          </w:p>
          <w:p w14:paraId="4E321F17" w14:textId="77777777" w:rsidR="007D6A0B" w:rsidRPr="00EC4FE6" w:rsidRDefault="007D6A0B" w:rsidP="00442E0E">
            <w:pPr>
              <w:pStyle w:val="TAL"/>
              <w:rPr>
                <w:ins w:id="3007" w:author="S2-2204965" w:date="2022-05-20T08:04:00Z"/>
              </w:rPr>
            </w:pPr>
          </w:p>
          <w:p w14:paraId="73DF8261" w14:textId="77777777" w:rsidR="007D6A0B" w:rsidRDefault="007D6A0B" w:rsidP="00442E0E">
            <w:pPr>
              <w:pStyle w:val="TAL"/>
              <w:rPr>
                <w:ins w:id="3008" w:author="S2-2204965" w:date="2022-05-20T08:04:00Z"/>
              </w:rPr>
            </w:pPr>
            <w:ins w:id="3009"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6099B8F3" w14:textId="77777777" w:rsidR="007D6A0B" w:rsidRDefault="007D6A0B" w:rsidP="00442E0E">
            <w:pPr>
              <w:pStyle w:val="TAL"/>
              <w:rPr>
                <w:ins w:id="3010" w:author="S2-2204965" w:date="2022-05-20T08:04:00Z"/>
              </w:rPr>
            </w:pPr>
            <w:ins w:id="3011" w:author="S2-2204965" w:date="2022-05-20T08:04:00Z">
              <w:r>
                <w:t>sol#12</w:t>
              </w:r>
            </w:ins>
          </w:p>
        </w:tc>
      </w:tr>
      <w:tr w:rsidR="007D6A0B" w14:paraId="712F76D2" w14:textId="77777777" w:rsidTr="00442E0E">
        <w:trPr>
          <w:ins w:id="3012" w:author="S2-2204965" w:date="2022-05-20T08:04:00Z"/>
        </w:trPr>
        <w:tc>
          <w:tcPr>
            <w:tcW w:w="1555" w:type="dxa"/>
            <w:vMerge w:val="restart"/>
            <w:tcBorders>
              <w:top w:val="single" w:sz="4" w:space="0" w:color="auto"/>
              <w:left w:val="single" w:sz="4" w:space="0" w:color="auto"/>
              <w:right w:val="single" w:sz="4" w:space="0" w:color="auto"/>
            </w:tcBorders>
            <w:hideMark/>
          </w:tcPr>
          <w:p w14:paraId="6BA964C6" w14:textId="77777777" w:rsidR="007D6A0B" w:rsidRDefault="007D6A0B" w:rsidP="00442E0E">
            <w:pPr>
              <w:pStyle w:val="TAL"/>
              <w:rPr>
                <w:ins w:id="3013" w:author="S2-2204965" w:date="2022-05-20T08:04:00Z"/>
              </w:rPr>
            </w:pPr>
            <w:ins w:id="3014" w:author="S2-2204965" w:date="2022-05-20T08:04:00Z">
              <w:r>
                <w:t xml:space="preserve">Provisioning of the </w:t>
              </w:r>
              <w:r>
                <w:rPr>
                  <w:bCs/>
                  <w:noProof/>
                </w:rPr>
                <w:t>QoS for a group</w:t>
              </w:r>
            </w:ins>
          </w:p>
        </w:tc>
        <w:tc>
          <w:tcPr>
            <w:tcW w:w="2268" w:type="dxa"/>
            <w:tcBorders>
              <w:top w:val="single" w:sz="4" w:space="0" w:color="auto"/>
              <w:left w:val="single" w:sz="4" w:space="0" w:color="auto"/>
              <w:bottom w:val="single" w:sz="4" w:space="0" w:color="auto"/>
              <w:right w:val="single" w:sz="4" w:space="0" w:color="auto"/>
            </w:tcBorders>
            <w:hideMark/>
          </w:tcPr>
          <w:p w14:paraId="5C8BE24F" w14:textId="77777777" w:rsidR="007D6A0B" w:rsidRDefault="007D6A0B" w:rsidP="00442E0E">
            <w:pPr>
              <w:pStyle w:val="TAL"/>
              <w:rPr>
                <w:ins w:id="3015" w:author="S2-2204965" w:date="2022-05-20T08:04:00Z"/>
                <w:bCs/>
                <w:noProof/>
              </w:rPr>
            </w:pPr>
            <w:ins w:id="3016" w:author="S2-2204965" w:date="2022-05-20T08:04:00Z">
              <w:r>
                <w:t xml:space="preserve">Enhance the parameter provisioning service used for 5G VN group management to support </w:t>
              </w:r>
              <w:r>
                <w:rPr>
                  <w:bCs/>
                  <w:noProof/>
                </w:rPr>
                <w:t>provisioning of QoS for a group.</w:t>
              </w:r>
            </w:ins>
          </w:p>
          <w:p w14:paraId="7D75DD91" w14:textId="77777777" w:rsidR="007D6A0B" w:rsidRDefault="007D6A0B" w:rsidP="00442E0E">
            <w:pPr>
              <w:pStyle w:val="TAL"/>
              <w:rPr>
                <w:ins w:id="3017" w:author="S2-2204965" w:date="2022-05-20T08:04:00Z"/>
                <w:lang w:val="x-none"/>
              </w:rPr>
            </w:pPr>
            <w:ins w:id="3018" w:author="S2-2204965" w:date="2022-05-20T08:04:00Z">
              <w:r>
                <w:rPr>
                  <w:bCs/>
                  <w:noProof/>
                </w:rPr>
                <w:t>QoS for a group can be stored as part of the group subscription data.</w:t>
              </w:r>
            </w:ins>
          </w:p>
        </w:tc>
        <w:tc>
          <w:tcPr>
            <w:tcW w:w="2268" w:type="dxa"/>
            <w:tcBorders>
              <w:top w:val="single" w:sz="4" w:space="0" w:color="auto"/>
              <w:left w:val="single" w:sz="4" w:space="0" w:color="auto"/>
              <w:bottom w:val="single" w:sz="4" w:space="0" w:color="auto"/>
              <w:right w:val="single" w:sz="4" w:space="0" w:color="auto"/>
            </w:tcBorders>
            <w:hideMark/>
          </w:tcPr>
          <w:p w14:paraId="2DC200F5" w14:textId="77777777" w:rsidR="007D6A0B" w:rsidRDefault="007D6A0B" w:rsidP="00442E0E">
            <w:pPr>
              <w:pStyle w:val="TAL"/>
              <w:rPr>
                <w:ins w:id="3019" w:author="S2-2204965" w:date="2022-05-20T08:04:00Z"/>
              </w:rPr>
            </w:pPr>
            <w:ins w:id="3020" w:author="S2-2204965" w:date="2022-05-20T08:04:00Z">
              <w:r>
                <w:rPr>
                  <w:rFonts w:eastAsia="DengXian"/>
                  <w:lang w:eastAsia="zh-CN"/>
                </w:rPr>
                <w:t>NEF, UDM, UDR</w:t>
              </w:r>
            </w:ins>
          </w:p>
        </w:tc>
        <w:tc>
          <w:tcPr>
            <w:tcW w:w="2268" w:type="dxa"/>
            <w:tcBorders>
              <w:top w:val="single" w:sz="4" w:space="0" w:color="auto"/>
              <w:left w:val="single" w:sz="4" w:space="0" w:color="auto"/>
              <w:bottom w:val="single" w:sz="4" w:space="0" w:color="auto"/>
              <w:right w:val="single" w:sz="4" w:space="0" w:color="auto"/>
            </w:tcBorders>
          </w:tcPr>
          <w:p w14:paraId="06AB8575" w14:textId="77777777" w:rsidR="007D6A0B" w:rsidRDefault="007D6A0B" w:rsidP="00442E0E">
            <w:pPr>
              <w:pStyle w:val="TAL"/>
              <w:rPr>
                <w:ins w:id="3021" w:author="S2-2204965" w:date="2022-05-20T08:04:00Z"/>
              </w:rPr>
            </w:pPr>
            <w:ins w:id="3022" w:author="S2-2204965" w:date="2022-05-20T08:04:00Z">
              <w:r>
                <w:t>Pros:</w:t>
              </w:r>
            </w:ins>
          </w:p>
          <w:p w14:paraId="7D2B93CB" w14:textId="77777777" w:rsidR="007D6A0B" w:rsidRPr="00EC4FE6" w:rsidRDefault="007D6A0B" w:rsidP="00442E0E">
            <w:pPr>
              <w:pStyle w:val="TAL"/>
              <w:rPr>
                <w:ins w:id="3023" w:author="S2-2204965" w:date="2022-05-20T08:04:00Z"/>
              </w:rPr>
            </w:pPr>
          </w:p>
          <w:p w14:paraId="0BD1DF17" w14:textId="77777777" w:rsidR="007D6A0B" w:rsidRDefault="007D6A0B" w:rsidP="00442E0E">
            <w:pPr>
              <w:pStyle w:val="TAL"/>
              <w:rPr>
                <w:ins w:id="3024" w:author="S2-2204965" w:date="2022-05-20T08:04:00Z"/>
              </w:rPr>
            </w:pPr>
            <w:ins w:id="3025"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7D6A0B" w:rsidRDefault="007D6A0B" w:rsidP="00442E0E">
            <w:pPr>
              <w:pStyle w:val="TAL"/>
              <w:rPr>
                <w:ins w:id="3026" w:author="S2-2204965" w:date="2022-05-20T08:04:00Z"/>
              </w:rPr>
            </w:pPr>
            <w:ins w:id="3027" w:author="S2-2204965" w:date="2022-05-20T08:04:00Z">
              <w:r>
                <w:rPr>
                  <w:bCs/>
                  <w:noProof/>
                </w:rPr>
                <w:t>s</w:t>
              </w:r>
              <w:r w:rsidRPr="00E23725">
                <w:rPr>
                  <w:bCs/>
                  <w:noProof/>
                </w:rPr>
                <w:t>ol#8</w:t>
              </w:r>
            </w:ins>
          </w:p>
        </w:tc>
      </w:tr>
      <w:tr w:rsidR="007D6A0B" w14:paraId="6D009FC6" w14:textId="77777777" w:rsidTr="00442E0E">
        <w:trPr>
          <w:ins w:id="3028" w:author="S2-2204965" w:date="2022-05-20T08:04:00Z"/>
        </w:trPr>
        <w:tc>
          <w:tcPr>
            <w:tcW w:w="1555" w:type="dxa"/>
            <w:vMerge/>
            <w:tcBorders>
              <w:left w:val="single" w:sz="4" w:space="0" w:color="auto"/>
              <w:bottom w:val="single" w:sz="4" w:space="0" w:color="auto"/>
              <w:right w:val="single" w:sz="4" w:space="0" w:color="auto"/>
            </w:tcBorders>
          </w:tcPr>
          <w:p w14:paraId="44EE5D16" w14:textId="77777777" w:rsidR="007D6A0B" w:rsidRDefault="007D6A0B" w:rsidP="00442E0E">
            <w:pPr>
              <w:pStyle w:val="TAL"/>
              <w:rPr>
                <w:ins w:id="3029"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0775E625" w14:textId="77777777" w:rsidR="007D6A0B" w:rsidRDefault="007D6A0B" w:rsidP="00442E0E">
            <w:pPr>
              <w:pStyle w:val="TAL"/>
              <w:rPr>
                <w:ins w:id="3030" w:author="S2-2204965" w:date="2022-05-20T08:04:00Z"/>
                <w:bCs/>
                <w:noProof/>
              </w:rPr>
            </w:pPr>
            <w:ins w:id="3031" w:author="S2-2204965" w:date="2022-05-20T08:04:00Z">
              <w:r>
                <w:t>Enhance the S</w:t>
              </w:r>
              <w:r w:rsidRPr="00AF37FC">
                <w:t>ervice</w:t>
              </w:r>
              <w:r>
                <w:t xml:space="preserve"> </w:t>
              </w:r>
              <w:r w:rsidRPr="00AF37FC">
                <w:t>Parameter</w:t>
              </w:r>
              <w:r>
                <w:t xml:space="preserve"> service to support </w:t>
              </w:r>
              <w:r>
                <w:rPr>
                  <w:bCs/>
                  <w:noProof/>
                </w:rPr>
                <w:t>provisioning of QoS for a group.</w:t>
              </w:r>
            </w:ins>
          </w:p>
          <w:p w14:paraId="510AC20D" w14:textId="77777777" w:rsidR="007D6A0B" w:rsidRDefault="007D6A0B" w:rsidP="00442E0E">
            <w:pPr>
              <w:pStyle w:val="TAL"/>
              <w:rPr>
                <w:ins w:id="3032" w:author="S2-2204965" w:date="2022-05-20T08:04:00Z"/>
              </w:rPr>
            </w:pPr>
            <w:ins w:id="3033" w:author="S2-2204965" w:date="2022-05-20T08:04:00Z">
              <w:r>
                <w:rPr>
                  <w:bCs/>
                  <w:noProof/>
                </w:rPr>
                <w:t>QoS for a group can be stored at UDR as application data type.</w:t>
              </w:r>
            </w:ins>
          </w:p>
        </w:tc>
        <w:tc>
          <w:tcPr>
            <w:tcW w:w="2268" w:type="dxa"/>
            <w:tcBorders>
              <w:top w:val="single" w:sz="4" w:space="0" w:color="auto"/>
              <w:left w:val="single" w:sz="4" w:space="0" w:color="auto"/>
              <w:bottom w:val="single" w:sz="4" w:space="0" w:color="auto"/>
              <w:right w:val="single" w:sz="4" w:space="0" w:color="auto"/>
            </w:tcBorders>
          </w:tcPr>
          <w:p w14:paraId="24C357CC" w14:textId="77777777" w:rsidR="007D6A0B" w:rsidRDefault="007D6A0B" w:rsidP="00442E0E">
            <w:pPr>
              <w:pStyle w:val="TAL"/>
              <w:rPr>
                <w:ins w:id="3034" w:author="S2-2204965" w:date="2022-05-20T08:04:00Z"/>
                <w:bCs/>
                <w:noProof/>
              </w:rPr>
            </w:pPr>
            <w:ins w:id="3035" w:author="S2-2204965" w:date="2022-05-20T08:04:00Z">
              <w:r>
                <w:rPr>
                  <w:rFonts w:eastAsia="DengXian"/>
                  <w:lang w:eastAsia="zh-CN"/>
                </w:rPr>
                <w:t>NEF, UDR</w:t>
              </w:r>
            </w:ins>
          </w:p>
          <w:p w14:paraId="750BF63D" w14:textId="77777777" w:rsidR="007D6A0B" w:rsidRDefault="007D6A0B" w:rsidP="00442E0E">
            <w:pPr>
              <w:pStyle w:val="TAL"/>
              <w:rPr>
                <w:ins w:id="3036" w:author="S2-2204965" w:date="2022-05-20T08:04:00Z"/>
                <w:rFonts w:eastAsia="DengXian"/>
                <w:lang w:eastAsia="zh-CN"/>
              </w:rPr>
            </w:pPr>
          </w:p>
        </w:tc>
        <w:tc>
          <w:tcPr>
            <w:tcW w:w="2268" w:type="dxa"/>
            <w:tcBorders>
              <w:top w:val="single" w:sz="4" w:space="0" w:color="auto"/>
              <w:left w:val="single" w:sz="4" w:space="0" w:color="auto"/>
              <w:bottom w:val="single" w:sz="4" w:space="0" w:color="auto"/>
              <w:right w:val="single" w:sz="4" w:space="0" w:color="auto"/>
            </w:tcBorders>
          </w:tcPr>
          <w:p w14:paraId="66F266C9" w14:textId="77777777" w:rsidR="007D6A0B" w:rsidRDefault="007D6A0B" w:rsidP="00442E0E">
            <w:pPr>
              <w:pStyle w:val="TAL"/>
              <w:rPr>
                <w:ins w:id="3037" w:author="S2-2204965" w:date="2022-05-20T08:04:00Z"/>
              </w:rPr>
            </w:pPr>
            <w:ins w:id="3038" w:author="S2-2204965" w:date="2022-05-20T08:04:00Z">
              <w:r>
                <w:t xml:space="preserve">Pros: </w:t>
              </w:r>
            </w:ins>
          </w:p>
          <w:p w14:paraId="7C5E2B1F" w14:textId="77777777" w:rsidR="007D6A0B" w:rsidRPr="00EC4FE6" w:rsidRDefault="007D6A0B" w:rsidP="00442E0E">
            <w:pPr>
              <w:pStyle w:val="TAL"/>
              <w:rPr>
                <w:ins w:id="3039" w:author="S2-2204965" w:date="2022-05-20T08:04:00Z"/>
              </w:rPr>
            </w:pPr>
          </w:p>
          <w:p w14:paraId="43A93900" w14:textId="77777777" w:rsidR="007D6A0B" w:rsidRDefault="007D6A0B" w:rsidP="00442E0E">
            <w:pPr>
              <w:pStyle w:val="TAL"/>
              <w:rPr>
                <w:ins w:id="3040" w:author="S2-2204965" w:date="2022-05-20T08:04:00Z"/>
              </w:rPr>
            </w:pPr>
            <w:ins w:id="3041"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7D6A0B" w:rsidRDefault="007D6A0B" w:rsidP="00442E0E">
            <w:pPr>
              <w:pStyle w:val="TAL"/>
              <w:rPr>
                <w:ins w:id="3042" w:author="S2-2204965" w:date="2022-05-20T08:04:00Z"/>
                <w:bCs/>
                <w:noProof/>
              </w:rPr>
            </w:pPr>
            <w:ins w:id="3043" w:author="S2-2204965" w:date="2022-05-20T08:04:00Z">
              <w:r>
                <w:rPr>
                  <w:bCs/>
                  <w:noProof/>
                </w:rPr>
                <w:t>sol#9</w:t>
              </w:r>
            </w:ins>
          </w:p>
        </w:tc>
      </w:tr>
      <w:tr w:rsidR="007D6A0B" w14:paraId="55D17BCF" w14:textId="77777777" w:rsidTr="00442E0E">
        <w:trPr>
          <w:ins w:id="3044" w:author="S2-2204965" w:date="2022-05-20T08:04:00Z"/>
        </w:trPr>
        <w:tc>
          <w:tcPr>
            <w:tcW w:w="1555" w:type="dxa"/>
            <w:vMerge w:val="restart"/>
            <w:tcBorders>
              <w:top w:val="single" w:sz="4" w:space="0" w:color="auto"/>
              <w:left w:val="single" w:sz="4" w:space="0" w:color="auto"/>
              <w:right w:val="single" w:sz="4" w:space="0" w:color="auto"/>
            </w:tcBorders>
          </w:tcPr>
          <w:p w14:paraId="4BFE6EAF" w14:textId="77777777" w:rsidR="007D6A0B" w:rsidRDefault="007D6A0B" w:rsidP="00442E0E">
            <w:pPr>
              <w:pStyle w:val="TAL"/>
              <w:rPr>
                <w:ins w:id="3045" w:author="S2-2204965" w:date="2022-05-20T08:04:00Z"/>
              </w:rPr>
            </w:pPr>
            <w:ins w:id="3046" w:author="S2-2204965" w:date="2022-05-20T08:04:00Z">
              <w:r>
                <w:t xml:space="preserve">Enforcement of the </w:t>
              </w:r>
              <w:r>
                <w:rPr>
                  <w:bCs/>
                  <w:noProof/>
                </w:rPr>
                <w:t>QoS for a group</w:t>
              </w:r>
            </w:ins>
          </w:p>
        </w:tc>
        <w:tc>
          <w:tcPr>
            <w:tcW w:w="2268" w:type="dxa"/>
            <w:tcBorders>
              <w:top w:val="single" w:sz="4" w:space="0" w:color="auto"/>
              <w:left w:val="single" w:sz="4" w:space="0" w:color="auto"/>
              <w:bottom w:val="single" w:sz="4" w:space="0" w:color="auto"/>
              <w:right w:val="single" w:sz="4" w:space="0" w:color="auto"/>
            </w:tcBorders>
          </w:tcPr>
          <w:p w14:paraId="7AE8FDDF" w14:textId="77777777" w:rsidR="007D6A0B" w:rsidRDefault="007D6A0B" w:rsidP="00442E0E">
            <w:pPr>
              <w:pStyle w:val="TAL"/>
              <w:rPr>
                <w:ins w:id="3047" w:author="S2-2204965" w:date="2022-05-20T08:04:00Z"/>
              </w:rPr>
            </w:pPr>
            <w:ins w:id="3048" w:author="S2-2204965" w:date="2022-05-20T08:04:00Z">
              <w:r>
                <w:rPr>
                  <w:bCs/>
                  <w:noProof/>
                </w:rPr>
                <w:t>The PCF can obtain the QoS</w:t>
              </w:r>
              <w:r w:rsidRPr="00E23725">
                <w:rPr>
                  <w:bCs/>
                  <w:noProof/>
                </w:rPr>
                <w:t xml:space="preserve"> </w:t>
              </w:r>
              <w:r>
                <w:rPr>
                  <w:bCs/>
                  <w:noProof/>
                </w:rPr>
                <w:t>information</w:t>
              </w:r>
              <w:r w:rsidRPr="00C54F47">
                <w:rPr>
                  <w:bCs/>
                  <w:noProof/>
                </w:rPr>
                <w:t xml:space="preserve"> </w:t>
              </w:r>
              <w:r>
                <w:rPr>
                  <w:bCs/>
                  <w:noProof/>
                </w:rPr>
                <w:t>as part of the group subscription data from UDR</w:t>
              </w:r>
              <w:r w:rsidRPr="00C54F47">
                <w:rPr>
                  <w:lang w:val="en-US" w:eastAsia="zh-CN"/>
                </w:rPr>
                <w:t xml:space="preserve"> </w:t>
              </w:r>
              <w:r>
                <w:rPr>
                  <w:lang w:val="en-US" w:eastAsia="zh-CN"/>
                </w:rPr>
                <w:t>and apply it when making policy decisions.</w:t>
              </w:r>
            </w:ins>
          </w:p>
        </w:tc>
        <w:tc>
          <w:tcPr>
            <w:tcW w:w="2268" w:type="dxa"/>
            <w:tcBorders>
              <w:top w:val="single" w:sz="4" w:space="0" w:color="auto"/>
              <w:left w:val="single" w:sz="4" w:space="0" w:color="auto"/>
              <w:bottom w:val="single" w:sz="4" w:space="0" w:color="auto"/>
              <w:right w:val="single" w:sz="4" w:space="0" w:color="auto"/>
            </w:tcBorders>
          </w:tcPr>
          <w:p w14:paraId="57604D18" w14:textId="77777777" w:rsidR="007D6A0B" w:rsidRDefault="007D6A0B" w:rsidP="00442E0E">
            <w:pPr>
              <w:pStyle w:val="TAL"/>
              <w:rPr>
                <w:ins w:id="3049" w:author="S2-2204965" w:date="2022-05-20T08:04:00Z"/>
                <w:rFonts w:eastAsia="DengXian"/>
                <w:lang w:eastAsia="zh-CN"/>
              </w:rPr>
            </w:pPr>
            <w:ins w:id="3050" w:author="S2-2204965" w:date="2022-05-20T08:04:00Z">
              <w:r>
                <w:rPr>
                  <w:rFonts w:eastAsia="DengXian"/>
                  <w:lang w:eastAsia="zh-CN"/>
                </w:rPr>
                <w:t>PCF.</w:t>
              </w:r>
            </w:ins>
          </w:p>
        </w:tc>
        <w:tc>
          <w:tcPr>
            <w:tcW w:w="2268" w:type="dxa"/>
            <w:tcBorders>
              <w:top w:val="single" w:sz="4" w:space="0" w:color="auto"/>
              <w:left w:val="single" w:sz="4" w:space="0" w:color="auto"/>
              <w:bottom w:val="single" w:sz="4" w:space="0" w:color="auto"/>
              <w:right w:val="single" w:sz="4" w:space="0" w:color="auto"/>
            </w:tcBorders>
          </w:tcPr>
          <w:p w14:paraId="247A7FF1" w14:textId="77777777" w:rsidR="007D6A0B" w:rsidRDefault="007D6A0B" w:rsidP="00442E0E">
            <w:pPr>
              <w:pStyle w:val="TAL"/>
              <w:rPr>
                <w:ins w:id="3051" w:author="S2-2204965" w:date="2022-05-20T08:04:00Z"/>
              </w:rPr>
            </w:pPr>
            <w:ins w:id="3052" w:author="S2-2204965" w:date="2022-05-20T08:04:00Z">
              <w:r>
                <w:t>Pros:</w:t>
              </w:r>
            </w:ins>
          </w:p>
          <w:p w14:paraId="0A8AFB73" w14:textId="77777777" w:rsidR="007D6A0B" w:rsidRPr="00EC4FE6" w:rsidRDefault="007D6A0B" w:rsidP="00442E0E">
            <w:pPr>
              <w:pStyle w:val="TAL"/>
              <w:rPr>
                <w:ins w:id="3053" w:author="S2-2204965" w:date="2022-05-20T08:04:00Z"/>
              </w:rPr>
            </w:pPr>
          </w:p>
          <w:p w14:paraId="10DD156A" w14:textId="77777777" w:rsidR="007D6A0B" w:rsidRDefault="007D6A0B" w:rsidP="00442E0E">
            <w:pPr>
              <w:pStyle w:val="TAL"/>
              <w:rPr>
                <w:ins w:id="3054" w:author="S2-2204965" w:date="2022-05-20T08:04:00Z"/>
              </w:rPr>
            </w:pPr>
            <w:ins w:id="3055"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7D6A0B" w:rsidRDefault="007D6A0B" w:rsidP="00442E0E">
            <w:pPr>
              <w:pStyle w:val="TAL"/>
              <w:rPr>
                <w:ins w:id="3056" w:author="S2-2204965" w:date="2022-05-20T08:04:00Z"/>
                <w:bCs/>
                <w:noProof/>
              </w:rPr>
            </w:pPr>
            <w:ins w:id="3057" w:author="S2-2204965" w:date="2022-05-20T08:04:00Z">
              <w:r>
                <w:rPr>
                  <w:bCs/>
                  <w:noProof/>
                </w:rPr>
                <w:t>s</w:t>
              </w:r>
              <w:r w:rsidRPr="00E23725">
                <w:rPr>
                  <w:bCs/>
                  <w:noProof/>
                </w:rPr>
                <w:t>ol#8</w:t>
              </w:r>
            </w:ins>
          </w:p>
        </w:tc>
      </w:tr>
      <w:tr w:rsidR="007D6A0B" w14:paraId="06F95FC7" w14:textId="77777777" w:rsidTr="00442E0E">
        <w:trPr>
          <w:ins w:id="3058" w:author="S2-2204965" w:date="2022-05-20T08:04:00Z"/>
        </w:trPr>
        <w:tc>
          <w:tcPr>
            <w:tcW w:w="1555" w:type="dxa"/>
            <w:vMerge/>
            <w:tcBorders>
              <w:left w:val="single" w:sz="4" w:space="0" w:color="auto"/>
              <w:bottom w:val="single" w:sz="4" w:space="0" w:color="auto"/>
              <w:right w:val="single" w:sz="4" w:space="0" w:color="auto"/>
            </w:tcBorders>
            <w:hideMark/>
          </w:tcPr>
          <w:p w14:paraId="6087A2F1" w14:textId="77777777" w:rsidR="007D6A0B" w:rsidRDefault="007D6A0B" w:rsidP="00442E0E">
            <w:pPr>
              <w:pStyle w:val="TAL"/>
              <w:rPr>
                <w:ins w:id="3059" w:author="S2-2204965" w:date="2022-05-20T08:04:00Z"/>
              </w:rPr>
            </w:pPr>
          </w:p>
        </w:tc>
        <w:tc>
          <w:tcPr>
            <w:tcW w:w="2268" w:type="dxa"/>
            <w:tcBorders>
              <w:top w:val="single" w:sz="4" w:space="0" w:color="auto"/>
              <w:left w:val="single" w:sz="4" w:space="0" w:color="auto"/>
              <w:bottom w:val="single" w:sz="4" w:space="0" w:color="auto"/>
              <w:right w:val="single" w:sz="4" w:space="0" w:color="auto"/>
            </w:tcBorders>
            <w:hideMark/>
          </w:tcPr>
          <w:p w14:paraId="4E82E339" w14:textId="77777777" w:rsidR="007D6A0B" w:rsidRDefault="007D6A0B" w:rsidP="00442E0E">
            <w:pPr>
              <w:pStyle w:val="TAL"/>
              <w:rPr>
                <w:ins w:id="3060" w:author="S2-2204965" w:date="2022-05-20T08:04:00Z"/>
                <w:lang w:val="x-none"/>
              </w:rPr>
            </w:pPr>
            <w:ins w:id="3061" w:author="S2-2204965" w:date="2022-05-20T08:04:00Z">
              <w:r>
                <w:rPr>
                  <w:bCs/>
                  <w:noProof/>
                </w:rPr>
                <w:t>The PCF can obtain the QoS</w:t>
              </w:r>
              <w:r w:rsidRPr="00E23725">
                <w:rPr>
                  <w:bCs/>
                  <w:noProof/>
                </w:rPr>
                <w:t xml:space="preserve"> </w:t>
              </w:r>
              <w:r>
                <w:rPr>
                  <w:bCs/>
                  <w:noProof/>
                </w:rPr>
                <w:t>information</w:t>
              </w:r>
              <w:r w:rsidRPr="00C54F47">
                <w:rPr>
                  <w:bCs/>
                  <w:noProof/>
                </w:rPr>
                <w:t xml:space="preserve"> </w:t>
              </w:r>
              <w:r>
                <w:rPr>
                  <w:bCs/>
                  <w:noProof/>
                </w:rPr>
                <w:t>as application data type from UDR</w:t>
              </w:r>
              <w:r w:rsidRPr="00C54F47">
                <w:rPr>
                  <w:lang w:val="en-US" w:eastAsia="zh-CN"/>
                </w:rPr>
                <w:t xml:space="preserve"> </w:t>
              </w:r>
              <w:r>
                <w:rPr>
                  <w:lang w:val="en-US" w:eastAsia="zh-CN"/>
                </w:rPr>
                <w:t>and apply it when making policy decisions.</w:t>
              </w:r>
            </w:ins>
          </w:p>
        </w:tc>
        <w:tc>
          <w:tcPr>
            <w:tcW w:w="2268" w:type="dxa"/>
            <w:tcBorders>
              <w:top w:val="single" w:sz="4" w:space="0" w:color="auto"/>
              <w:left w:val="single" w:sz="4" w:space="0" w:color="auto"/>
              <w:bottom w:val="single" w:sz="4" w:space="0" w:color="auto"/>
              <w:right w:val="single" w:sz="4" w:space="0" w:color="auto"/>
            </w:tcBorders>
            <w:hideMark/>
          </w:tcPr>
          <w:p w14:paraId="0E53DC39" w14:textId="77777777" w:rsidR="007D6A0B" w:rsidRDefault="007D6A0B" w:rsidP="00442E0E">
            <w:pPr>
              <w:pStyle w:val="TAL"/>
              <w:rPr>
                <w:ins w:id="3062" w:author="S2-2204965" w:date="2022-05-20T08:04:00Z"/>
              </w:rPr>
            </w:pPr>
            <w:ins w:id="3063" w:author="S2-2204965" w:date="2022-05-20T08:04:00Z">
              <w:r>
                <w:rPr>
                  <w:rFonts w:eastAsia="DengXian"/>
                  <w:lang w:eastAsia="zh-CN"/>
                </w:rPr>
                <w:t>PCF.</w:t>
              </w:r>
            </w:ins>
          </w:p>
        </w:tc>
        <w:tc>
          <w:tcPr>
            <w:tcW w:w="2268" w:type="dxa"/>
            <w:tcBorders>
              <w:top w:val="single" w:sz="4" w:space="0" w:color="auto"/>
              <w:left w:val="single" w:sz="4" w:space="0" w:color="auto"/>
              <w:bottom w:val="single" w:sz="4" w:space="0" w:color="auto"/>
              <w:right w:val="single" w:sz="4" w:space="0" w:color="auto"/>
            </w:tcBorders>
          </w:tcPr>
          <w:p w14:paraId="42343A5E" w14:textId="77777777" w:rsidR="007D6A0B" w:rsidRDefault="007D6A0B" w:rsidP="00442E0E">
            <w:pPr>
              <w:pStyle w:val="TAL"/>
              <w:rPr>
                <w:ins w:id="3064" w:author="S2-2204965" w:date="2022-05-20T08:04:00Z"/>
              </w:rPr>
            </w:pPr>
            <w:ins w:id="3065" w:author="S2-2204965" w:date="2022-05-20T08:04:00Z">
              <w:r>
                <w:t xml:space="preserve">Pros: </w:t>
              </w:r>
            </w:ins>
          </w:p>
          <w:p w14:paraId="68B002CF" w14:textId="77777777" w:rsidR="007D6A0B" w:rsidRPr="00EC4FE6" w:rsidRDefault="007D6A0B" w:rsidP="00442E0E">
            <w:pPr>
              <w:pStyle w:val="TAL"/>
              <w:rPr>
                <w:ins w:id="3066" w:author="S2-2204965" w:date="2022-05-20T08:04:00Z"/>
              </w:rPr>
            </w:pPr>
          </w:p>
          <w:p w14:paraId="4368B729" w14:textId="77777777" w:rsidR="007D6A0B" w:rsidRDefault="007D6A0B" w:rsidP="00442E0E">
            <w:pPr>
              <w:pStyle w:val="TAL"/>
              <w:rPr>
                <w:ins w:id="3067" w:author="S2-2204965" w:date="2022-05-20T08:04:00Z"/>
              </w:rPr>
            </w:pPr>
            <w:ins w:id="3068"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7D6A0B" w:rsidRDefault="007D6A0B" w:rsidP="00442E0E">
            <w:pPr>
              <w:pStyle w:val="TAL"/>
              <w:rPr>
                <w:ins w:id="3069" w:author="S2-2204965" w:date="2022-05-20T08:04:00Z"/>
              </w:rPr>
            </w:pPr>
            <w:ins w:id="3070" w:author="S2-2204965" w:date="2022-05-20T08:04:00Z">
              <w:r>
                <w:rPr>
                  <w:bCs/>
                  <w:noProof/>
                </w:rPr>
                <w:t>sol#9</w:t>
              </w:r>
            </w:ins>
          </w:p>
        </w:tc>
      </w:tr>
      <w:tr w:rsidR="007D6A0B" w14:paraId="404E4E97" w14:textId="77777777" w:rsidTr="00442E0E">
        <w:trPr>
          <w:ins w:id="3071" w:author="S2-2204965" w:date="2022-05-20T08:04:00Z"/>
        </w:trPr>
        <w:tc>
          <w:tcPr>
            <w:tcW w:w="1555" w:type="dxa"/>
            <w:tcBorders>
              <w:top w:val="single" w:sz="4" w:space="0" w:color="auto"/>
              <w:left w:val="single" w:sz="4" w:space="0" w:color="auto"/>
              <w:bottom w:val="single" w:sz="4" w:space="0" w:color="auto"/>
              <w:right w:val="single" w:sz="4" w:space="0" w:color="auto"/>
            </w:tcBorders>
          </w:tcPr>
          <w:p w14:paraId="27DBFA4F" w14:textId="77777777" w:rsidR="007D6A0B" w:rsidRDefault="007D6A0B" w:rsidP="00442E0E">
            <w:pPr>
              <w:pStyle w:val="TAL"/>
              <w:rPr>
                <w:ins w:id="3072"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3D1E7833" w14:textId="77777777" w:rsidR="007D6A0B" w:rsidRDefault="007D6A0B" w:rsidP="00442E0E">
            <w:pPr>
              <w:pStyle w:val="TAL"/>
              <w:rPr>
                <w:ins w:id="3073" w:author="S2-2204965" w:date="2022-05-20T08:04:00Z"/>
                <w:lang w:val="x-none"/>
              </w:rPr>
            </w:pPr>
          </w:p>
        </w:tc>
        <w:tc>
          <w:tcPr>
            <w:tcW w:w="2268" w:type="dxa"/>
            <w:tcBorders>
              <w:top w:val="single" w:sz="4" w:space="0" w:color="auto"/>
              <w:left w:val="single" w:sz="4" w:space="0" w:color="auto"/>
              <w:bottom w:val="single" w:sz="4" w:space="0" w:color="auto"/>
              <w:right w:val="single" w:sz="4" w:space="0" w:color="auto"/>
            </w:tcBorders>
          </w:tcPr>
          <w:p w14:paraId="54F60BA7" w14:textId="77777777" w:rsidR="007D6A0B" w:rsidRDefault="007D6A0B" w:rsidP="00442E0E">
            <w:pPr>
              <w:pStyle w:val="TAL"/>
              <w:rPr>
                <w:ins w:id="3074"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7E29D84F" w14:textId="77777777" w:rsidR="007D6A0B" w:rsidRDefault="007D6A0B" w:rsidP="00442E0E">
            <w:pPr>
              <w:pStyle w:val="TAL"/>
              <w:rPr>
                <w:ins w:id="3075"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265C5C51" w14:textId="77777777" w:rsidR="007D6A0B" w:rsidRDefault="007D6A0B" w:rsidP="00442E0E">
            <w:pPr>
              <w:pStyle w:val="TAL"/>
              <w:rPr>
                <w:ins w:id="3076" w:author="S2-2204965" w:date="2022-05-20T08:04:00Z"/>
              </w:rPr>
            </w:pPr>
          </w:p>
        </w:tc>
      </w:tr>
    </w:tbl>
    <w:p w14:paraId="1729D56B" w14:textId="77777777" w:rsidR="007D6A0B" w:rsidRDefault="007D6A0B" w:rsidP="007D6A0B">
      <w:pPr>
        <w:pStyle w:val="2"/>
        <w:rPr>
          <w:ins w:id="3077" w:author="S2-2204965" w:date="2022-05-20T08:04:00Z"/>
        </w:rPr>
      </w:pPr>
      <w:bookmarkStart w:id="3078" w:name="_Toc104285046"/>
      <w:ins w:id="3079" w:author="S2-2204965" w:date="2022-05-20T08:04:00Z">
        <w:r>
          <w:lastRenderedPageBreak/>
          <w:t>7.2</w:t>
        </w:r>
        <w:r>
          <w:tab/>
        </w:r>
        <w:r>
          <w:rPr>
            <w:lang w:eastAsia="ko-KR"/>
          </w:rPr>
          <w:t xml:space="preserve">Key Issue #2: </w:t>
        </w:r>
        <w:r>
          <w:t>Enhance group status event reporting</w:t>
        </w:r>
        <w:bookmarkEnd w:id="3078"/>
      </w:ins>
    </w:p>
    <w:p w14:paraId="3AED2630" w14:textId="77777777" w:rsidR="007D6A0B" w:rsidRDefault="007D6A0B" w:rsidP="007D6A0B">
      <w:pPr>
        <w:rPr>
          <w:ins w:id="3080" w:author="S2-2204965" w:date="2022-05-20T08:04:00Z"/>
        </w:rPr>
      </w:pPr>
      <w:ins w:id="3081" w:author="S2-2204965" w:date="2022-05-20T08:04:00Z">
        <w:r>
          <w:rPr>
            <w:rFonts w:eastAsiaTheme="minorEastAsia"/>
            <w:lang w:eastAsia="zh-CN"/>
          </w:rPr>
          <w:t>There are 3</w:t>
        </w:r>
        <w:r>
          <w:rPr>
            <w:bCs/>
            <w:noProof/>
          </w:rPr>
          <w:t xml:space="preserve"> solutions (</w:t>
        </w:r>
        <w:r>
          <w:t>sol#11, sol#14, sol#15</w:t>
        </w:r>
        <w:r>
          <w:rPr>
            <w:bCs/>
            <w:noProof/>
          </w:rPr>
          <w:t>) addressing key issue #2,</w:t>
        </w:r>
        <w:r w:rsidRPr="00A906D3">
          <w:t xml:space="preserve"> </w:t>
        </w:r>
        <w:r>
          <w:t>the evaluation of key issue #2 uses the principles as below table:</w:t>
        </w:r>
      </w:ins>
    </w:p>
    <w:p w14:paraId="36DEE1BF" w14:textId="77777777" w:rsidR="007D6A0B" w:rsidRDefault="007D6A0B" w:rsidP="007D6A0B">
      <w:pPr>
        <w:pStyle w:val="TH"/>
        <w:rPr>
          <w:ins w:id="3082" w:author="S2-2204965" w:date="2022-05-20T08:04:00Z"/>
        </w:rPr>
      </w:pPr>
      <w:ins w:id="3083" w:author="S2-2204965" w:date="2022-05-20T08:04:00Z">
        <w:r>
          <w:t>Table 7.2-1: Evaluation of KI#2 related principles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2268"/>
        <w:gridCol w:w="1275"/>
      </w:tblGrid>
      <w:tr w:rsidR="007D6A0B" w14:paraId="622BC1B5" w14:textId="77777777" w:rsidTr="00442E0E">
        <w:trPr>
          <w:tblHeader/>
          <w:ins w:id="3084" w:author="S2-2204965" w:date="2022-05-20T08:04:00Z"/>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Default="007D6A0B" w:rsidP="00442E0E">
            <w:pPr>
              <w:pStyle w:val="TAH"/>
              <w:rPr>
                <w:ins w:id="3085" w:author="S2-2204965" w:date="2022-05-20T08:04:00Z"/>
                <w:lang w:eastAsia="en-US"/>
              </w:rPr>
            </w:pPr>
            <w:ins w:id="3086" w:author="S2-2204965" w:date="2022-05-20T08:04:00Z">
              <w:r>
                <w:rPr>
                  <w:rFonts w:eastAsiaTheme="minorEastAsia" w:hint="eastAsia"/>
                  <w:lang w:eastAsia="zh-CN"/>
                </w:rPr>
                <w:t>O</w:t>
              </w:r>
              <w:r>
                <w:rPr>
                  <w:rFonts w:eastAsiaTheme="minorEastAsia"/>
                  <w:lang w:eastAsia="zh-CN"/>
                </w:rPr>
                <w:t>bjectives</w:t>
              </w:r>
            </w:ins>
          </w:p>
        </w:tc>
        <w:tc>
          <w:tcPr>
            <w:tcW w:w="2268" w:type="dxa"/>
            <w:tcBorders>
              <w:top w:val="single" w:sz="4" w:space="0" w:color="auto"/>
              <w:left w:val="single" w:sz="4" w:space="0" w:color="auto"/>
              <w:bottom w:val="single" w:sz="4" w:space="0" w:color="auto"/>
              <w:right w:val="single" w:sz="4" w:space="0" w:color="auto"/>
            </w:tcBorders>
            <w:hideMark/>
          </w:tcPr>
          <w:p w14:paraId="1D444E44" w14:textId="77777777" w:rsidR="007D6A0B" w:rsidRPr="00360ED6" w:rsidRDefault="007D6A0B" w:rsidP="00442E0E">
            <w:pPr>
              <w:pStyle w:val="TAH"/>
              <w:rPr>
                <w:ins w:id="3087" w:author="S2-2204965" w:date="2022-05-20T08:04:00Z"/>
                <w:rFonts w:eastAsiaTheme="minorEastAsia"/>
                <w:lang w:eastAsia="zh-CN"/>
              </w:rPr>
            </w:pPr>
            <w:ins w:id="3088" w:author="S2-2204965" w:date="2022-05-20T08:04:00Z">
              <w:r>
                <w:rPr>
                  <w:rFonts w:eastAsiaTheme="minorEastAsia"/>
                  <w:lang w:eastAsia="zh-CN"/>
                </w:rPr>
                <w:t>Principles</w:t>
              </w:r>
            </w:ins>
          </w:p>
        </w:tc>
        <w:tc>
          <w:tcPr>
            <w:tcW w:w="2268" w:type="dxa"/>
            <w:tcBorders>
              <w:top w:val="single" w:sz="4" w:space="0" w:color="auto"/>
              <w:left w:val="single" w:sz="4" w:space="0" w:color="auto"/>
              <w:bottom w:val="single" w:sz="4" w:space="0" w:color="auto"/>
              <w:right w:val="single" w:sz="4" w:space="0" w:color="auto"/>
            </w:tcBorders>
            <w:hideMark/>
          </w:tcPr>
          <w:p w14:paraId="607B58E6" w14:textId="77777777" w:rsidR="007D6A0B" w:rsidRDefault="007D6A0B" w:rsidP="00442E0E">
            <w:pPr>
              <w:pStyle w:val="TAH"/>
              <w:rPr>
                <w:ins w:id="3089" w:author="S2-2204965" w:date="2022-05-20T08:04:00Z"/>
              </w:rPr>
            </w:pPr>
            <w:ins w:id="3090" w:author="S2-2204965" w:date="2022-05-20T08:04:00Z">
              <w:r>
                <w:t>Impacts</w:t>
              </w:r>
            </w:ins>
          </w:p>
        </w:tc>
        <w:tc>
          <w:tcPr>
            <w:tcW w:w="2268" w:type="dxa"/>
            <w:tcBorders>
              <w:top w:val="single" w:sz="4" w:space="0" w:color="auto"/>
              <w:left w:val="single" w:sz="4" w:space="0" w:color="auto"/>
              <w:bottom w:val="single" w:sz="4" w:space="0" w:color="auto"/>
              <w:right w:val="single" w:sz="4" w:space="0" w:color="auto"/>
            </w:tcBorders>
          </w:tcPr>
          <w:p w14:paraId="770E535B" w14:textId="77777777" w:rsidR="007D6A0B" w:rsidRDefault="007D6A0B" w:rsidP="00442E0E">
            <w:pPr>
              <w:pStyle w:val="TAH"/>
              <w:rPr>
                <w:ins w:id="3091" w:author="S2-2204965" w:date="2022-05-20T08:04:00Z"/>
              </w:rPr>
            </w:pPr>
            <w:ins w:id="3092" w:author="S2-2204965" w:date="2022-05-20T08:04:00Z">
              <w:r>
                <w:t>Pros/Cons</w:t>
              </w:r>
            </w:ins>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Default="007D6A0B" w:rsidP="00442E0E">
            <w:pPr>
              <w:pStyle w:val="TAH"/>
              <w:rPr>
                <w:ins w:id="3093" w:author="S2-2204965" w:date="2022-05-20T08:04:00Z"/>
              </w:rPr>
            </w:pPr>
            <w:ins w:id="3094" w:author="S2-2204965" w:date="2022-05-20T08:04:00Z">
              <w:r>
                <w:t>Solution</w:t>
              </w:r>
            </w:ins>
          </w:p>
        </w:tc>
      </w:tr>
      <w:tr w:rsidR="007D6A0B" w14:paraId="402F4D99" w14:textId="77777777" w:rsidTr="00442E0E">
        <w:trPr>
          <w:ins w:id="3095" w:author="S2-2204965" w:date="2022-05-20T08:04:00Z"/>
        </w:trPr>
        <w:tc>
          <w:tcPr>
            <w:tcW w:w="1555" w:type="dxa"/>
            <w:vMerge w:val="restart"/>
            <w:tcBorders>
              <w:top w:val="single" w:sz="4" w:space="0" w:color="auto"/>
              <w:left w:val="single" w:sz="4" w:space="0" w:color="auto"/>
              <w:right w:val="single" w:sz="4" w:space="0" w:color="auto"/>
            </w:tcBorders>
            <w:hideMark/>
          </w:tcPr>
          <w:p w14:paraId="43B31D7D" w14:textId="77777777" w:rsidR="007D6A0B" w:rsidRDefault="007D6A0B" w:rsidP="00442E0E">
            <w:pPr>
              <w:pStyle w:val="TAL"/>
              <w:rPr>
                <w:ins w:id="3096" w:author="S2-2204965" w:date="2022-05-20T08:04:00Z"/>
              </w:rPr>
            </w:pPr>
            <w:ins w:id="3097" w:author="S2-2204965" w:date="2022-05-20T08:04:00Z">
              <w:r>
                <w:rPr>
                  <w:rFonts w:eastAsia="Yu Mincho"/>
                </w:rPr>
                <w:t>Subscription information for the group event "newly registered or (de)-registered group member"</w:t>
              </w:r>
            </w:ins>
          </w:p>
        </w:tc>
        <w:tc>
          <w:tcPr>
            <w:tcW w:w="2268" w:type="dxa"/>
            <w:tcBorders>
              <w:top w:val="single" w:sz="4" w:space="0" w:color="auto"/>
              <w:left w:val="single" w:sz="4" w:space="0" w:color="auto"/>
              <w:bottom w:val="single" w:sz="4" w:space="0" w:color="auto"/>
              <w:right w:val="single" w:sz="4" w:space="0" w:color="auto"/>
            </w:tcBorders>
            <w:hideMark/>
          </w:tcPr>
          <w:p w14:paraId="497F0AFE" w14:textId="77777777" w:rsidR="007D6A0B" w:rsidRDefault="007D6A0B" w:rsidP="00442E0E">
            <w:pPr>
              <w:pStyle w:val="TAL"/>
              <w:rPr>
                <w:ins w:id="3098" w:author="S2-2204965" w:date="2022-05-20T08:04:00Z"/>
                <w:lang w:val="x-none"/>
              </w:rPr>
            </w:pPr>
            <w:ins w:id="3099" w:author="S2-2204965" w:date="2022-05-20T08:04:00Z">
              <w:r>
                <w:t>New Event ID for event exposure service between NEF and AF</w:t>
              </w:r>
            </w:ins>
          </w:p>
        </w:tc>
        <w:tc>
          <w:tcPr>
            <w:tcW w:w="2268" w:type="dxa"/>
            <w:tcBorders>
              <w:top w:val="single" w:sz="4" w:space="0" w:color="auto"/>
              <w:left w:val="single" w:sz="4" w:space="0" w:color="auto"/>
              <w:bottom w:val="single" w:sz="4" w:space="0" w:color="auto"/>
              <w:right w:val="single" w:sz="4" w:space="0" w:color="auto"/>
            </w:tcBorders>
            <w:hideMark/>
          </w:tcPr>
          <w:p w14:paraId="29D59029" w14:textId="77777777" w:rsidR="007D6A0B" w:rsidRDefault="007D6A0B" w:rsidP="00442E0E">
            <w:pPr>
              <w:pStyle w:val="TAL"/>
              <w:rPr>
                <w:ins w:id="3100" w:author="S2-2204965" w:date="2022-05-20T08:04:00Z"/>
              </w:rPr>
            </w:pPr>
            <w:ins w:id="3101" w:author="S2-2204965" w:date="2022-05-20T08:04:00Z">
              <w:r>
                <w:rPr>
                  <w:rFonts w:eastAsia="DengXian"/>
                  <w:lang w:eastAsia="zh-CN"/>
                </w:rPr>
                <w:t>NEF</w:t>
              </w:r>
            </w:ins>
          </w:p>
        </w:tc>
        <w:tc>
          <w:tcPr>
            <w:tcW w:w="2268" w:type="dxa"/>
            <w:tcBorders>
              <w:top w:val="single" w:sz="4" w:space="0" w:color="auto"/>
              <w:left w:val="single" w:sz="4" w:space="0" w:color="auto"/>
              <w:bottom w:val="single" w:sz="4" w:space="0" w:color="auto"/>
              <w:right w:val="single" w:sz="4" w:space="0" w:color="auto"/>
            </w:tcBorders>
          </w:tcPr>
          <w:p w14:paraId="01083F3A" w14:textId="77777777" w:rsidR="007D6A0B" w:rsidRDefault="007D6A0B" w:rsidP="00442E0E">
            <w:pPr>
              <w:pStyle w:val="TAL"/>
              <w:rPr>
                <w:ins w:id="3102" w:author="S2-2204965" w:date="2022-05-20T08:04:00Z"/>
              </w:rPr>
            </w:pPr>
            <w:ins w:id="3103" w:author="S2-2204965" w:date="2022-05-20T08:04:00Z">
              <w:r>
                <w:t xml:space="preserve">Pros: </w:t>
              </w:r>
            </w:ins>
          </w:p>
          <w:p w14:paraId="346E4EBD" w14:textId="77777777" w:rsidR="007D6A0B" w:rsidRPr="00EC4FE6" w:rsidRDefault="007D6A0B" w:rsidP="00442E0E">
            <w:pPr>
              <w:pStyle w:val="TAL"/>
              <w:rPr>
                <w:ins w:id="3104" w:author="S2-2204965" w:date="2022-05-20T08:04:00Z"/>
              </w:rPr>
            </w:pPr>
          </w:p>
          <w:p w14:paraId="06CF8B1F" w14:textId="77777777" w:rsidR="007D6A0B" w:rsidRDefault="007D6A0B" w:rsidP="00442E0E">
            <w:pPr>
              <w:pStyle w:val="TAL"/>
              <w:rPr>
                <w:ins w:id="3105" w:author="S2-2204965" w:date="2022-05-20T08:04:00Z"/>
              </w:rPr>
            </w:pPr>
            <w:ins w:id="3106" w:author="S2-2204965" w:date="2022-05-20T08:04:00Z">
              <w:r>
                <w:t>Cons:</w:t>
              </w:r>
            </w:ins>
          </w:p>
          <w:p w14:paraId="6318D6CD" w14:textId="77777777" w:rsidR="007D6A0B" w:rsidRDefault="007D6A0B" w:rsidP="00442E0E">
            <w:pPr>
              <w:pStyle w:val="TAL"/>
              <w:rPr>
                <w:ins w:id="3107" w:author="S2-2204965" w:date="2022-05-20T08:04:00Z"/>
              </w:rPr>
            </w:pP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7D6A0B" w:rsidRDefault="007D6A0B" w:rsidP="00442E0E">
            <w:pPr>
              <w:pStyle w:val="TAL"/>
              <w:rPr>
                <w:ins w:id="3108" w:author="S2-2204965" w:date="2022-05-20T08:04:00Z"/>
              </w:rPr>
            </w:pPr>
            <w:ins w:id="3109" w:author="S2-2204965" w:date="2022-05-20T08:04:00Z">
              <w:r>
                <w:t>sol#11</w:t>
              </w:r>
            </w:ins>
          </w:p>
        </w:tc>
      </w:tr>
      <w:tr w:rsidR="007D6A0B" w14:paraId="476D3A46" w14:textId="77777777" w:rsidTr="00442E0E">
        <w:trPr>
          <w:ins w:id="3110" w:author="S2-2204965" w:date="2022-05-20T08:04:00Z"/>
        </w:trPr>
        <w:tc>
          <w:tcPr>
            <w:tcW w:w="1555" w:type="dxa"/>
            <w:vMerge/>
            <w:tcBorders>
              <w:left w:val="single" w:sz="4" w:space="0" w:color="auto"/>
              <w:right w:val="single" w:sz="4" w:space="0" w:color="auto"/>
            </w:tcBorders>
          </w:tcPr>
          <w:p w14:paraId="71C0BFD2" w14:textId="77777777" w:rsidR="007D6A0B" w:rsidRDefault="007D6A0B" w:rsidP="00442E0E">
            <w:pPr>
              <w:pStyle w:val="TAL"/>
              <w:rPr>
                <w:ins w:id="3111" w:author="S2-2204965" w:date="2022-05-20T08:04:00Z"/>
                <w:rFonts w:eastAsia="Yu Mincho"/>
              </w:rPr>
            </w:pPr>
          </w:p>
        </w:tc>
        <w:tc>
          <w:tcPr>
            <w:tcW w:w="2268" w:type="dxa"/>
            <w:tcBorders>
              <w:top w:val="single" w:sz="4" w:space="0" w:color="auto"/>
              <w:left w:val="single" w:sz="4" w:space="0" w:color="auto"/>
              <w:bottom w:val="single" w:sz="4" w:space="0" w:color="auto"/>
              <w:right w:val="single" w:sz="4" w:space="0" w:color="auto"/>
            </w:tcBorders>
          </w:tcPr>
          <w:p w14:paraId="0A8BC1F2" w14:textId="77777777" w:rsidR="007D6A0B" w:rsidRDefault="007D6A0B" w:rsidP="00442E0E">
            <w:pPr>
              <w:pStyle w:val="TAL"/>
              <w:rPr>
                <w:ins w:id="3112" w:author="S2-2204965" w:date="2022-05-20T08:04:00Z"/>
              </w:rPr>
            </w:pPr>
            <w:ins w:id="3113" w:author="S2-2204965" w:date="2022-05-20T08:04:00Z">
              <w:r w:rsidRPr="0003256D">
                <w:t xml:space="preserve">AF subscribes to group event "newly registered or (de)-registered group member" </w:t>
              </w:r>
              <w:r>
                <w:t xml:space="preserve">by </w:t>
              </w:r>
              <w:r w:rsidRPr="0003256D">
                <w:t>using a series of existing monitoring events via event exposure service</w:t>
              </w:r>
            </w:ins>
          </w:p>
        </w:tc>
        <w:tc>
          <w:tcPr>
            <w:tcW w:w="2268" w:type="dxa"/>
            <w:tcBorders>
              <w:top w:val="single" w:sz="4" w:space="0" w:color="auto"/>
              <w:left w:val="single" w:sz="4" w:space="0" w:color="auto"/>
              <w:bottom w:val="single" w:sz="4" w:space="0" w:color="auto"/>
              <w:right w:val="single" w:sz="4" w:space="0" w:color="auto"/>
            </w:tcBorders>
          </w:tcPr>
          <w:p w14:paraId="2E9C0EB2" w14:textId="77777777" w:rsidR="007D6A0B" w:rsidRPr="0003256D" w:rsidRDefault="007D6A0B" w:rsidP="00442E0E">
            <w:pPr>
              <w:pStyle w:val="TAL"/>
              <w:rPr>
                <w:ins w:id="3114" w:author="S2-2204965" w:date="2022-05-20T08:04:00Z"/>
                <w:rFonts w:eastAsia="DengXian"/>
                <w:lang w:eastAsia="zh-CN"/>
              </w:rPr>
            </w:pPr>
            <w:ins w:id="3115" w:author="S2-2204965" w:date="2022-05-20T08:04:00Z">
              <w:r>
                <w:rPr>
                  <w:rFonts w:eastAsia="DengXian" w:hint="eastAsia"/>
                  <w:lang w:eastAsia="zh-CN"/>
                </w:rPr>
                <w:t>A</w:t>
              </w:r>
              <w:r>
                <w:rPr>
                  <w:rFonts w:eastAsia="DengXian"/>
                  <w:lang w:eastAsia="zh-CN"/>
                </w:rPr>
                <w:t>F</w:t>
              </w:r>
            </w:ins>
          </w:p>
        </w:tc>
        <w:tc>
          <w:tcPr>
            <w:tcW w:w="2268" w:type="dxa"/>
            <w:tcBorders>
              <w:top w:val="single" w:sz="4" w:space="0" w:color="auto"/>
              <w:left w:val="single" w:sz="4" w:space="0" w:color="auto"/>
              <w:bottom w:val="single" w:sz="4" w:space="0" w:color="auto"/>
              <w:right w:val="single" w:sz="4" w:space="0" w:color="auto"/>
            </w:tcBorders>
          </w:tcPr>
          <w:p w14:paraId="33EC9BD4" w14:textId="77777777" w:rsidR="007D6A0B" w:rsidRDefault="007D6A0B" w:rsidP="00442E0E">
            <w:pPr>
              <w:pStyle w:val="TAL"/>
              <w:rPr>
                <w:ins w:id="3116" w:author="S2-2204965" w:date="2022-05-20T08:04:00Z"/>
              </w:rPr>
            </w:pPr>
            <w:ins w:id="3117" w:author="S2-2204965" w:date="2022-05-20T08:04:00Z">
              <w:r>
                <w:t xml:space="preserve">Pros: </w:t>
              </w:r>
            </w:ins>
          </w:p>
          <w:p w14:paraId="1722F3B4" w14:textId="77777777" w:rsidR="007D6A0B" w:rsidRPr="00EC4FE6" w:rsidRDefault="007D6A0B" w:rsidP="00442E0E">
            <w:pPr>
              <w:pStyle w:val="TAL"/>
              <w:rPr>
                <w:ins w:id="3118" w:author="S2-2204965" w:date="2022-05-20T08:04:00Z"/>
              </w:rPr>
            </w:pPr>
          </w:p>
          <w:p w14:paraId="32EBF225" w14:textId="77777777" w:rsidR="007D6A0B" w:rsidRDefault="007D6A0B" w:rsidP="00442E0E">
            <w:pPr>
              <w:pStyle w:val="TAL"/>
              <w:rPr>
                <w:ins w:id="3119" w:author="S2-2204965" w:date="2022-05-20T08:04:00Z"/>
              </w:rPr>
            </w:pPr>
            <w:ins w:id="3120" w:author="S2-2204965" w:date="2022-05-20T08:04:00Z">
              <w:r>
                <w:t>Cons:</w:t>
              </w:r>
            </w:ins>
          </w:p>
          <w:p w14:paraId="20B5404C" w14:textId="77777777" w:rsidR="007D6A0B" w:rsidRDefault="007D6A0B" w:rsidP="00442E0E">
            <w:pPr>
              <w:pStyle w:val="TAL"/>
              <w:rPr>
                <w:ins w:id="3121"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7D6A0B" w:rsidRDefault="007D6A0B" w:rsidP="00442E0E">
            <w:pPr>
              <w:pStyle w:val="TAL"/>
              <w:rPr>
                <w:ins w:id="3122" w:author="S2-2204965" w:date="2022-05-20T08:04:00Z"/>
              </w:rPr>
            </w:pPr>
            <w:ins w:id="3123" w:author="S2-2204965" w:date="2022-05-20T08:04:00Z">
              <w:r>
                <w:t>sol#14, sol#15</w:t>
              </w:r>
            </w:ins>
          </w:p>
        </w:tc>
      </w:tr>
      <w:tr w:rsidR="007D6A0B" w14:paraId="1C93994E" w14:textId="77777777" w:rsidTr="00442E0E">
        <w:trPr>
          <w:ins w:id="3124" w:author="S2-2204965" w:date="2022-05-20T08:04:00Z"/>
        </w:trPr>
        <w:tc>
          <w:tcPr>
            <w:tcW w:w="1555" w:type="dxa"/>
            <w:vMerge/>
            <w:tcBorders>
              <w:left w:val="single" w:sz="4" w:space="0" w:color="auto"/>
              <w:bottom w:val="single" w:sz="4" w:space="0" w:color="auto"/>
              <w:right w:val="single" w:sz="4" w:space="0" w:color="auto"/>
            </w:tcBorders>
          </w:tcPr>
          <w:p w14:paraId="44615F74" w14:textId="77777777" w:rsidR="007D6A0B" w:rsidRDefault="007D6A0B" w:rsidP="00442E0E">
            <w:pPr>
              <w:pStyle w:val="TAL"/>
              <w:rPr>
                <w:ins w:id="3125"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6697BEAE" w14:textId="77777777" w:rsidR="007D6A0B" w:rsidRPr="001B15E8" w:rsidRDefault="007D6A0B" w:rsidP="00442E0E">
            <w:pPr>
              <w:pStyle w:val="TAL"/>
              <w:rPr>
                <w:ins w:id="3126" w:author="S2-2204965" w:date="2022-05-20T08:04:00Z"/>
              </w:rPr>
            </w:pPr>
            <w:ins w:id="3127" w:author="S2-2204965" w:date="2022-05-20T08:04:00Z">
              <w:r>
                <w:rPr>
                  <w:lang w:eastAsia="zh-CN"/>
                </w:rPr>
                <w:t>P</w:t>
              </w:r>
              <w:r>
                <w:t>arameter provisioning service</w:t>
              </w:r>
              <w:r w:rsidRPr="00416A1F">
                <w:rPr>
                  <w:lang w:eastAsia="zh-CN"/>
                </w:rPr>
                <w:t xml:space="preserve"> </w:t>
              </w:r>
              <w:r>
                <w:rPr>
                  <w:lang w:eastAsia="zh-CN"/>
                </w:rPr>
                <w:t>is enhanced</w:t>
              </w:r>
              <w:r>
                <w:t xml:space="preserve"> to include Notification Target Address to allow AF subscribe to changes for the 5G VN group membership</w:t>
              </w:r>
            </w:ins>
          </w:p>
        </w:tc>
        <w:tc>
          <w:tcPr>
            <w:tcW w:w="2268" w:type="dxa"/>
            <w:tcBorders>
              <w:top w:val="single" w:sz="4" w:space="0" w:color="auto"/>
              <w:left w:val="single" w:sz="4" w:space="0" w:color="auto"/>
              <w:bottom w:val="single" w:sz="4" w:space="0" w:color="auto"/>
              <w:right w:val="single" w:sz="4" w:space="0" w:color="auto"/>
            </w:tcBorders>
          </w:tcPr>
          <w:p w14:paraId="667AF55F" w14:textId="77777777" w:rsidR="007D6A0B" w:rsidRDefault="007D6A0B" w:rsidP="00442E0E">
            <w:pPr>
              <w:pStyle w:val="TAL"/>
              <w:rPr>
                <w:ins w:id="3128" w:author="S2-2204965" w:date="2022-05-20T08:04:00Z"/>
                <w:rFonts w:eastAsia="DengXian"/>
                <w:lang w:eastAsia="zh-CN"/>
              </w:rPr>
            </w:pPr>
            <w:ins w:id="3129" w:author="S2-2204965" w:date="2022-05-20T08:04:00Z">
              <w:r>
                <w:rPr>
                  <w:rFonts w:eastAsia="DengXian" w:hint="eastAsia"/>
                  <w:lang w:eastAsia="zh-CN"/>
                </w:rPr>
                <w:t>N</w:t>
              </w:r>
              <w:r>
                <w:rPr>
                  <w:rFonts w:eastAsia="DengXian"/>
                  <w:lang w:eastAsia="zh-CN"/>
                </w:rPr>
                <w:t>EF, UDM</w:t>
              </w:r>
            </w:ins>
          </w:p>
        </w:tc>
        <w:tc>
          <w:tcPr>
            <w:tcW w:w="2268" w:type="dxa"/>
            <w:tcBorders>
              <w:top w:val="single" w:sz="4" w:space="0" w:color="auto"/>
              <w:left w:val="single" w:sz="4" w:space="0" w:color="auto"/>
              <w:bottom w:val="single" w:sz="4" w:space="0" w:color="auto"/>
              <w:right w:val="single" w:sz="4" w:space="0" w:color="auto"/>
            </w:tcBorders>
          </w:tcPr>
          <w:p w14:paraId="16242763" w14:textId="77777777" w:rsidR="007D6A0B" w:rsidRDefault="007D6A0B" w:rsidP="00442E0E">
            <w:pPr>
              <w:pStyle w:val="TAL"/>
              <w:rPr>
                <w:ins w:id="3130" w:author="S2-2204965" w:date="2022-05-20T08:04:00Z"/>
              </w:rPr>
            </w:pPr>
            <w:ins w:id="3131" w:author="S2-2204965" w:date="2022-05-20T08:04:00Z">
              <w:r>
                <w:t xml:space="preserve">Pros: </w:t>
              </w:r>
            </w:ins>
          </w:p>
          <w:p w14:paraId="0407CDB2" w14:textId="77777777" w:rsidR="007D6A0B" w:rsidRPr="00EC4FE6" w:rsidRDefault="007D6A0B" w:rsidP="00442E0E">
            <w:pPr>
              <w:pStyle w:val="TAL"/>
              <w:rPr>
                <w:ins w:id="3132" w:author="S2-2204965" w:date="2022-05-20T08:04:00Z"/>
              </w:rPr>
            </w:pPr>
          </w:p>
          <w:p w14:paraId="3A6AD924" w14:textId="77777777" w:rsidR="007D6A0B" w:rsidRDefault="007D6A0B" w:rsidP="00442E0E">
            <w:pPr>
              <w:pStyle w:val="TAL"/>
              <w:rPr>
                <w:ins w:id="3133" w:author="S2-2204965" w:date="2022-05-20T08:04:00Z"/>
              </w:rPr>
            </w:pPr>
            <w:ins w:id="3134" w:author="S2-2204965" w:date="2022-05-20T08:04:00Z">
              <w:r>
                <w:t>Cons:</w:t>
              </w:r>
            </w:ins>
          </w:p>
          <w:p w14:paraId="30190BC0" w14:textId="77777777" w:rsidR="007D6A0B" w:rsidRPr="00843BB8" w:rsidRDefault="007D6A0B" w:rsidP="00442E0E">
            <w:pPr>
              <w:pStyle w:val="TAL"/>
              <w:rPr>
                <w:ins w:id="3135"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7D6A0B" w:rsidRDefault="007D6A0B" w:rsidP="00442E0E">
            <w:pPr>
              <w:pStyle w:val="TAL"/>
              <w:rPr>
                <w:ins w:id="3136" w:author="S2-2204965" w:date="2022-05-20T08:04:00Z"/>
                <w:rFonts w:eastAsia="DengXian"/>
                <w:lang w:eastAsia="zh-CN"/>
              </w:rPr>
            </w:pPr>
            <w:ins w:id="3137" w:author="S2-2204965" w:date="2022-05-20T08:04:00Z">
              <w:r>
                <w:t>sol#15</w:t>
              </w:r>
            </w:ins>
          </w:p>
        </w:tc>
      </w:tr>
      <w:tr w:rsidR="007D6A0B" w14:paraId="72C60B71" w14:textId="77777777" w:rsidTr="00442E0E">
        <w:trPr>
          <w:ins w:id="3138" w:author="S2-2204965" w:date="2022-05-20T08:04:00Z"/>
        </w:trPr>
        <w:tc>
          <w:tcPr>
            <w:tcW w:w="1555" w:type="dxa"/>
            <w:vMerge w:val="restart"/>
            <w:tcBorders>
              <w:top w:val="single" w:sz="4" w:space="0" w:color="auto"/>
              <w:left w:val="single" w:sz="4" w:space="0" w:color="auto"/>
              <w:right w:val="single" w:sz="4" w:space="0" w:color="auto"/>
            </w:tcBorders>
          </w:tcPr>
          <w:p w14:paraId="656D1116" w14:textId="77777777" w:rsidR="007D6A0B" w:rsidRDefault="007D6A0B" w:rsidP="00442E0E">
            <w:pPr>
              <w:pStyle w:val="TAL"/>
              <w:rPr>
                <w:ins w:id="3139" w:author="S2-2204965" w:date="2022-05-20T08:04:00Z"/>
              </w:rPr>
            </w:pPr>
            <w:ins w:id="3140" w:author="S2-2204965" w:date="2022-05-20T08:04:00Z">
              <w:r>
                <w:rPr>
                  <w:rFonts w:eastAsia="Yu Mincho"/>
                </w:rPr>
                <w:t>Trigger to detect such "newly registered or (de)-registered group member" event</w:t>
              </w:r>
            </w:ins>
          </w:p>
        </w:tc>
        <w:tc>
          <w:tcPr>
            <w:tcW w:w="2268" w:type="dxa"/>
            <w:tcBorders>
              <w:top w:val="single" w:sz="4" w:space="0" w:color="auto"/>
              <w:left w:val="single" w:sz="4" w:space="0" w:color="auto"/>
              <w:bottom w:val="single" w:sz="4" w:space="0" w:color="auto"/>
              <w:right w:val="single" w:sz="4" w:space="0" w:color="auto"/>
            </w:tcBorders>
          </w:tcPr>
          <w:p w14:paraId="24356B56" w14:textId="77777777" w:rsidR="007D6A0B" w:rsidRDefault="007D6A0B" w:rsidP="00442E0E">
            <w:pPr>
              <w:pStyle w:val="TAL"/>
              <w:rPr>
                <w:ins w:id="3141" w:author="S2-2204965" w:date="2022-05-20T08:04:00Z"/>
              </w:rPr>
            </w:pPr>
            <w:ins w:id="3142" w:author="S2-2204965" w:date="2022-05-20T08:04:00Z">
              <w:r>
                <w:t>Reuse the triggers for each existing monitoring event.</w:t>
              </w:r>
            </w:ins>
          </w:p>
        </w:tc>
        <w:tc>
          <w:tcPr>
            <w:tcW w:w="2268" w:type="dxa"/>
            <w:tcBorders>
              <w:top w:val="single" w:sz="4" w:space="0" w:color="auto"/>
              <w:left w:val="single" w:sz="4" w:space="0" w:color="auto"/>
              <w:bottom w:val="single" w:sz="4" w:space="0" w:color="auto"/>
              <w:right w:val="single" w:sz="4" w:space="0" w:color="auto"/>
            </w:tcBorders>
          </w:tcPr>
          <w:p w14:paraId="30637CC3" w14:textId="77777777" w:rsidR="007D6A0B" w:rsidRDefault="007D6A0B" w:rsidP="00442E0E">
            <w:pPr>
              <w:pStyle w:val="TAL"/>
              <w:rPr>
                <w:ins w:id="3143" w:author="S2-2204965" w:date="2022-05-20T08:04:00Z"/>
                <w:rFonts w:eastAsia="DengXian"/>
                <w:lang w:eastAsia="zh-CN"/>
              </w:rPr>
            </w:pPr>
            <w:ins w:id="3144" w:author="S2-2204965" w:date="2022-05-20T08:04:00Z">
              <w:r>
                <w:rPr>
                  <w:rFonts w:eastAsia="DengXian"/>
                  <w:lang w:eastAsia="zh-CN"/>
                </w:rPr>
                <w:t>None</w:t>
              </w:r>
            </w:ins>
          </w:p>
        </w:tc>
        <w:tc>
          <w:tcPr>
            <w:tcW w:w="2268" w:type="dxa"/>
            <w:tcBorders>
              <w:top w:val="single" w:sz="4" w:space="0" w:color="auto"/>
              <w:left w:val="single" w:sz="4" w:space="0" w:color="auto"/>
              <w:bottom w:val="single" w:sz="4" w:space="0" w:color="auto"/>
              <w:right w:val="single" w:sz="4" w:space="0" w:color="auto"/>
            </w:tcBorders>
          </w:tcPr>
          <w:p w14:paraId="73B6195B" w14:textId="77777777" w:rsidR="007D6A0B" w:rsidRDefault="007D6A0B" w:rsidP="00442E0E">
            <w:pPr>
              <w:pStyle w:val="TAL"/>
              <w:rPr>
                <w:ins w:id="3145" w:author="S2-2204965" w:date="2022-05-20T08:04:00Z"/>
              </w:rPr>
            </w:pPr>
            <w:ins w:id="3146" w:author="S2-2204965" w:date="2022-05-20T08:04:00Z">
              <w:r>
                <w:t xml:space="preserve">Pros: </w:t>
              </w:r>
            </w:ins>
          </w:p>
          <w:p w14:paraId="2BF7B411" w14:textId="77777777" w:rsidR="007D6A0B" w:rsidRPr="00EC4FE6" w:rsidRDefault="007D6A0B" w:rsidP="00442E0E">
            <w:pPr>
              <w:pStyle w:val="TAL"/>
              <w:rPr>
                <w:ins w:id="3147" w:author="S2-2204965" w:date="2022-05-20T08:04:00Z"/>
              </w:rPr>
            </w:pPr>
          </w:p>
          <w:p w14:paraId="58C3BB54" w14:textId="77777777" w:rsidR="007D6A0B" w:rsidRDefault="007D6A0B" w:rsidP="00442E0E">
            <w:pPr>
              <w:pStyle w:val="TAL"/>
              <w:rPr>
                <w:ins w:id="3148" w:author="S2-2204965" w:date="2022-05-20T08:04:00Z"/>
              </w:rPr>
            </w:pPr>
            <w:ins w:id="3149"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7D6A0B" w:rsidRDefault="007D6A0B" w:rsidP="00442E0E">
            <w:pPr>
              <w:pStyle w:val="TAL"/>
              <w:rPr>
                <w:ins w:id="3150" w:author="S2-2204965" w:date="2022-05-20T08:04:00Z"/>
                <w:rFonts w:eastAsia="DengXian"/>
              </w:rPr>
            </w:pPr>
            <w:ins w:id="3151" w:author="S2-2204965" w:date="2022-05-20T08:04:00Z">
              <w:r>
                <w:t>sol#11, sol14, sol#15</w:t>
              </w:r>
            </w:ins>
          </w:p>
        </w:tc>
      </w:tr>
      <w:tr w:rsidR="007D6A0B" w14:paraId="76047C02" w14:textId="77777777" w:rsidTr="00442E0E">
        <w:trPr>
          <w:ins w:id="3152" w:author="S2-2204965" w:date="2022-05-20T08:04:00Z"/>
        </w:trPr>
        <w:tc>
          <w:tcPr>
            <w:tcW w:w="1555" w:type="dxa"/>
            <w:vMerge/>
            <w:tcBorders>
              <w:left w:val="single" w:sz="4" w:space="0" w:color="auto"/>
              <w:bottom w:val="single" w:sz="4" w:space="0" w:color="auto"/>
              <w:right w:val="single" w:sz="4" w:space="0" w:color="auto"/>
            </w:tcBorders>
          </w:tcPr>
          <w:p w14:paraId="32B1E5F0" w14:textId="77777777" w:rsidR="007D6A0B" w:rsidRDefault="007D6A0B" w:rsidP="00442E0E">
            <w:pPr>
              <w:pStyle w:val="TAL"/>
              <w:rPr>
                <w:ins w:id="3153" w:author="S2-2204965" w:date="2022-05-20T08:04:00Z"/>
                <w:rFonts w:eastAsia="Yu Mincho"/>
              </w:rPr>
            </w:pPr>
          </w:p>
        </w:tc>
        <w:tc>
          <w:tcPr>
            <w:tcW w:w="2268" w:type="dxa"/>
            <w:tcBorders>
              <w:top w:val="single" w:sz="4" w:space="0" w:color="auto"/>
              <w:left w:val="single" w:sz="4" w:space="0" w:color="auto"/>
              <w:bottom w:val="single" w:sz="4" w:space="0" w:color="auto"/>
              <w:right w:val="single" w:sz="4" w:space="0" w:color="auto"/>
            </w:tcBorders>
          </w:tcPr>
          <w:p w14:paraId="6DCEF3A3" w14:textId="77777777" w:rsidR="007D6A0B" w:rsidRDefault="007D6A0B" w:rsidP="00442E0E">
            <w:pPr>
              <w:pStyle w:val="TAL"/>
              <w:rPr>
                <w:ins w:id="3154" w:author="S2-2204965" w:date="2022-05-20T08:04:00Z"/>
              </w:rPr>
            </w:pPr>
            <w:ins w:id="3155" w:author="S2-2204965" w:date="2022-05-20T08:04:00Z">
              <w:r>
                <w:rPr>
                  <w:lang w:eastAsia="ko-KR"/>
                </w:rPr>
                <w:t>Changes on the members of the group, i.e. when a new member is added or old member is removed</w:t>
              </w:r>
            </w:ins>
          </w:p>
        </w:tc>
        <w:tc>
          <w:tcPr>
            <w:tcW w:w="2268" w:type="dxa"/>
            <w:tcBorders>
              <w:top w:val="single" w:sz="4" w:space="0" w:color="auto"/>
              <w:left w:val="single" w:sz="4" w:space="0" w:color="auto"/>
              <w:bottom w:val="single" w:sz="4" w:space="0" w:color="auto"/>
              <w:right w:val="single" w:sz="4" w:space="0" w:color="auto"/>
            </w:tcBorders>
          </w:tcPr>
          <w:p w14:paraId="3765B10C" w14:textId="77777777" w:rsidR="007D6A0B" w:rsidRDefault="007D6A0B" w:rsidP="00442E0E">
            <w:pPr>
              <w:pStyle w:val="TAL"/>
              <w:rPr>
                <w:ins w:id="3156" w:author="S2-2204965" w:date="2022-05-20T08:04:00Z"/>
                <w:rFonts w:eastAsia="DengXian"/>
                <w:lang w:eastAsia="zh-CN"/>
              </w:rPr>
            </w:pPr>
            <w:ins w:id="3157" w:author="S2-2204965" w:date="2022-05-20T08:04:00Z">
              <w:r>
                <w:rPr>
                  <w:rFonts w:eastAsia="DengXian"/>
                  <w:lang w:eastAsia="zh-CN"/>
                </w:rPr>
                <w:t>UDM, NEF</w:t>
              </w:r>
            </w:ins>
          </w:p>
        </w:tc>
        <w:tc>
          <w:tcPr>
            <w:tcW w:w="2268" w:type="dxa"/>
            <w:tcBorders>
              <w:top w:val="single" w:sz="4" w:space="0" w:color="auto"/>
              <w:left w:val="single" w:sz="4" w:space="0" w:color="auto"/>
              <w:bottom w:val="single" w:sz="4" w:space="0" w:color="auto"/>
              <w:right w:val="single" w:sz="4" w:space="0" w:color="auto"/>
            </w:tcBorders>
          </w:tcPr>
          <w:p w14:paraId="5345E483" w14:textId="77777777" w:rsidR="007D6A0B" w:rsidRDefault="007D6A0B" w:rsidP="00442E0E">
            <w:pPr>
              <w:pStyle w:val="TAL"/>
              <w:rPr>
                <w:ins w:id="3158" w:author="S2-2204965" w:date="2022-05-20T08:04:00Z"/>
              </w:rPr>
            </w:pPr>
            <w:ins w:id="3159" w:author="S2-2204965" w:date="2022-05-20T08:04:00Z">
              <w:r>
                <w:t xml:space="preserve">Pros: </w:t>
              </w:r>
            </w:ins>
          </w:p>
          <w:p w14:paraId="3B5C568C" w14:textId="77777777" w:rsidR="007D6A0B" w:rsidRPr="00EC4FE6" w:rsidRDefault="007D6A0B" w:rsidP="00442E0E">
            <w:pPr>
              <w:pStyle w:val="TAL"/>
              <w:rPr>
                <w:ins w:id="3160" w:author="S2-2204965" w:date="2022-05-20T08:04:00Z"/>
              </w:rPr>
            </w:pPr>
          </w:p>
          <w:p w14:paraId="60711458" w14:textId="77777777" w:rsidR="007D6A0B" w:rsidRDefault="007D6A0B" w:rsidP="00442E0E">
            <w:pPr>
              <w:pStyle w:val="TAL"/>
              <w:rPr>
                <w:ins w:id="3161" w:author="S2-2204965" w:date="2022-05-20T08:04:00Z"/>
              </w:rPr>
            </w:pPr>
            <w:ins w:id="3162"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7D6A0B" w:rsidRDefault="007D6A0B" w:rsidP="00442E0E">
            <w:pPr>
              <w:pStyle w:val="TAL"/>
              <w:rPr>
                <w:ins w:id="3163" w:author="S2-2204965" w:date="2022-05-20T08:04:00Z"/>
              </w:rPr>
            </w:pPr>
            <w:ins w:id="3164" w:author="S2-2204965" w:date="2022-05-20T08:04:00Z">
              <w:r>
                <w:t>sol#15</w:t>
              </w:r>
            </w:ins>
          </w:p>
        </w:tc>
      </w:tr>
      <w:tr w:rsidR="007D6A0B" w14:paraId="76E642AB" w14:textId="77777777" w:rsidTr="00442E0E">
        <w:trPr>
          <w:ins w:id="3165" w:author="S2-2204965" w:date="2022-05-20T08:04:00Z"/>
        </w:trPr>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Default="007D6A0B" w:rsidP="00442E0E">
            <w:pPr>
              <w:pStyle w:val="TAL"/>
              <w:rPr>
                <w:ins w:id="3166" w:author="S2-2204965" w:date="2022-05-20T08:04:00Z"/>
                <w:rFonts w:eastAsia="Yu Mincho"/>
              </w:rPr>
            </w:pPr>
            <w:ins w:id="3167" w:author="S2-2204965" w:date="2022-05-20T08:04:00Z">
              <w:r>
                <w:rPr>
                  <w:rFonts w:eastAsia="Yu Mincho"/>
                </w:rPr>
                <w:t>Information within the event reporting to reflect the changes of group status</w:t>
              </w:r>
            </w:ins>
          </w:p>
        </w:tc>
        <w:tc>
          <w:tcPr>
            <w:tcW w:w="2268" w:type="dxa"/>
            <w:tcBorders>
              <w:top w:val="single" w:sz="4" w:space="0" w:color="auto"/>
              <w:left w:val="single" w:sz="4" w:space="0" w:color="auto"/>
              <w:bottom w:val="single" w:sz="4" w:space="0" w:color="auto"/>
              <w:right w:val="single" w:sz="4" w:space="0" w:color="auto"/>
            </w:tcBorders>
          </w:tcPr>
          <w:p w14:paraId="64DFF9E5" w14:textId="77777777" w:rsidR="007D6A0B" w:rsidRPr="00C75B6F" w:rsidRDefault="007D6A0B" w:rsidP="00442E0E">
            <w:pPr>
              <w:pStyle w:val="TAL"/>
              <w:rPr>
                <w:ins w:id="3168" w:author="S2-2204965" w:date="2022-05-20T08:04:00Z"/>
                <w:lang w:eastAsia="ko-KR"/>
              </w:rPr>
            </w:pPr>
            <w:ins w:id="3169" w:author="S2-2204965" w:date="2022-05-20T08:04:00Z">
              <w:r>
                <w:rPr>
                  <w:lang w:eastAsia="ko-KR"/>
                </w:rPr>
                <w:t>Comprise reporting information for a set of monitoring events e.g.</w:t>
              </w:r>
              <w:r>
                <w:rPr>
                  <w:lang w:val="en-US"/>
                </w:rPr>
                <w:t xml:space="preserve"> Registration state, </w:t>
              </w:r>
              <w:r>
                <w:rPr>
                  <w:lang w:eastAsia="zh-CN"/>
                </w:rPr>
                <w:t xml:space="preserve">UE Reachability, </w:t>
              </w:r>
              <w:r>
                <w:rPr>
                  <w:lang w:val="en-US"/>
                </w:rPr>
                <w:t xml:space="preserve">PDU Session status, UE Presence in </w:t>
              </w:r>
              <w:r>
                <w:t xml:space="preserve">the Area Of Interest, </w:t>
              </w:r>
              <w:r>
                <w:rPr>
                  <w:lang w:eastAsia="zh-CN"/>
                </w:rPr>
                <w:t>Number of UEs in an area, group members changes etc.</w:t>
              </w:r>
            </w:ins>
          </w:p>
        </w:tc>
        <w:tc>
          <w:tcPr>
            <w:tcW w:w="2268" w:type="dxa"/>
            <w:tcBorders>
              <w:top w:val="single" w:sz="4" w:space="0" w:color="auto"/>
              <w:left w:val="single" w:sz="4" w:space="0" w:color="auto"/>
              <w:bottom w:val="single" w:sz="4" w:space="0" w:color="auto"/>
              <w:right w:val="single" w:sz="4" w:space="0" w:color="auto"/>
            </w:tcBorders>
          </w:tcPr>
          <w:p w14:paraId="7F82C26B" w14:textId="77777777" w:rsidR="007D6A0B" w:rsidRPr="005D4C01" w:rsidRDefault="007D6A0B" w:rsidP="00442E0E">
            <w:pPr>
              <w:pStyle w:val="TAL"/>
              <w:rPr>
                <w:ins w:id="3170" w:author="S2-2204965" w:date="2022-05-20T08:04:00Z"/>
                <w:rFonts w:eastAsia="DengXian"/>
                <w:lang w:eastAsia="zh-CN"/>
              </w:rPr>
            </w:pPr>
            <w:ins w:id="3171" w:author="S2-2204965" w:date="2022-05-20T08:04:00Z">
              <w:r>
                <w:rPr>
                  <w:rFonts w:eastAsia="DengXian"/>
                  <w:lang w:eastAsia="zh-CN"/>
                </w:rPr>
                <w:t>AF or NEF</w:t>
              </w:r>
            </w:ins>
          </w:p>
        </w:tc>
        <w:tc>
          <w:tcPr>
            <w:tcW w:w="2268" w:type="dxa"/>
            <w:tcBorders>
              <w:top w:val="single" w:sz="4" w:space="0" w:color="auto"/>
              <w:left w:val="single" w:sz="4" w:space="0" w:color="auto"/>
              <w:bottom w:val="single" w:sz="4" w:space="0" w:color="auto"/>
              <w:right w:val="single" w:sz="4" w:space="0" w:color="auto"/>
            </w:tcBorders>
          </w:tcPr>
          <w:p w14:paraId="56698937" w14:textId="77777777" w:rsidR="007D6A0B" w:rsidRDefault="007D6A0B" w:rsidP="00442E0E">
            <w:pPr>
              <w:pStyle w:val="TAL"/>
              <w:rPr>
                <w:ins w:id="3172" w:author="S2-2204965" w:date="2022-05-20T08:04:00Z"/>
              </w:rPr>
            </w:pPr>
            <w:ins w:id="3173" w:author="S2-2204965" w:date="2022-05-20T08:04:00Z">
              <w:r>
                <w:t xml:space="preserve">Pros: </w:t>
              </w:r>
            </w:ins>
          </w:p>
          <w:p w14:paraId="29C1F70C" w14:textId="77777777" w:rsidR="007D6A0B" w:rsidRPr="00EC4FE6" w:rsidRDefault="007D6A0B" w:rsidP="00442E0E">
            <w:pPr>
              <w:pStyle w:val="TAL"/>
              <w:rPr>
                <w:ins w:id="3174" w:author="S2-2204965" w:date="2022-05-20T08:04:00Z"/>
              </w:rPr>
            </w:pPr>
          </w:p>
          <w:p w14:paraId="112F48B3" w14:textId="77777777" w:rsidR="007D6A0B" w:rsidRDefault="007D6A0B" w:rsidP="00442E0E">
            <w:pPr>
              <w:pStyle w:val="TAL"/>
              <w:rPr>
                <w:ins w:id="3175" w:author="S2-2204965" w:date="2022-05-20T08:04:00Z"/>
              </w:rPr>
            </w:pPr>
            <w:ins w:id="3176" w:author="S2-2204965" w:date="2022-05-20T08:04:00Z">
              <w:r>
                <w:t>Cons:</w:t>
              </w:r>
            </w:ins>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Default="007D6A0B" w:rsidP="00442E0E">
            <w:pPr>
              <w:pStyle w:val="TAL"/>
              <w:rPr>
                <w:ins w:id="3177" w:author="S2-2204965" w:date="2022-05-20T08:04:00Z"/>
              </w:rPr>
            </w:pPr>
            <w:ins w:id="3178" w:author="S2-2204965" w:date="2022-05-20T08:04:00Z">
              <w:r>
                <w:t>Sol#11, Sol14, Sol#15</w:t>
              </w:r>
            </w:ins>
          </w:p>
        </w:tc>
      </w:tr>
      <w:tr w:rsidR="007D6A0B" w14:paraId="19D88D2F" w14:textId="77777777" w:rsidTr="00442E0E">
        <w:trPr>
          <w:ins w:id="3179" w:author="S2-2204965" w:date="2022-05-20T08:04:00Z"/>
        </w:trPr>
        <w:tc>
          <w:tcPr>
            <w:tcW w:w="1555" w:type="dxa"/>
            <w:tcBorders>
              <w:top w:val="single" w:sz="4" w:space="0" w:color="auto"/>
              <w:left w:val="single" w:sz="4" w:space="0" w:color="auto"/>
              <w:bottom w:val="single" w:sz="4" w:space="0" w:color="auto"/>
              <w:right w:val="single" w:sz="4" w:space="0" w:color="auto"/>
            </w:tcBorders>
          </w:tcPr>
          <w:p w14:paraId="7A98874A" w14:textId="77777777" w:rsidR="007D6A0B" w:rsidRDefault="007D6A0B" w:rsidP="00442E0E">
            <w:pPr>
              <w:pStyle w:val="TAL"/>
              <w:rPr>
                <w:ins w:id="3180" w:author="S2-2204965" w:date="2022-05-20T08:04:00Z"/>
                <w:rFonts w:eastAsia="Yu Mincho"/>
              </w:rPr>
            </w:pPr>
          </w:p>
        </w:tc>
        <w:tc>
          <w:tcPr>
            <w:tcW w:w="2268" w:type="dxa"/>
            <w:tcBorders>
              <w:top w:val="single" w:sz="4" w:space="0" w:color="auto"/>
              <w:left w:val="single" w:sz="4" w:space="0" w:color="auto"/>
              <w:bottom w:val="single" w:sz="4" w:space="0" w:color="auto"/>
              <w:right w:val="single" w:sz="4" w:space="0" w:color="auto"/>
            </w:tcBorders>
          </w:tcPr>
          <w:p w14:paraId="488B14BF" w14:textId="77777777" w:rsidR="007D6A0B" w:rsidRDefault="007D6A0B" w:rsidP="00442E0E">
            <w:pPr>
              <w:pStyle w:val="TAL"/>
              <w:rPr>
                <w:ins w:id="3181" w:author="S2-2204965" w:date="2022-05-20T08:04:00Z"/>
                <w:lang w:eastAsia="ko-KR"/>
              </w:rPr>
            </w:pPr>
          </w:p>
        </w:tc>
        <w:tc>
          <w:tcPr>
            <w:tcW w:w="2268" w:type="dxa"/>
            <w:tcBorders>
              <w:top w:val="single" w:sz="4" w:space="0" w:color="auto"/>
              <w:left w:val="single" w:sz="4" w:space="0" w:color="auto"/>
              <w:bottom w:val="single" w:sz="4" w:space="0" w:color="auto"/>
              <w:right w:val="single" w:sz="4" w:space="0" w:color="auto"/>
            </w:tcBorders>
          </w:tcPr>
          <w:p w14:paraId="1AA7CEC3" w14:textId="77777777" w:rsidR="007D6A0B" w:rsidRDefault="007D6A0B" w:rsidP="00442E0E">
            <w:pPr>
              <w:pStyle w:val="TAL"/>
              <w:rPr>
                <w:ins w:id="3182" w:author="S2-2204965" w:date="2022-05-20T08:04:00Z"/>
                <w:rFonts w:eastAsia="DengXian"/>
                <w:lang w:eastAsia="zh-CN"/>
              </w:rPr>
            </w:pPr>
          </w:p>
        </w:tc>
        <w:tc>
          <w:tcPr>
            <w:tcW w:w="2268" w:type="dxa"/>
            <w:tcBorders>
              <w:top w:val="single" w:sz="4" w:space="0" w:color="auto"/>
              <w:left w:val="single" w:sz="4" w:space="0" w:color="auto"/>
              <w:bottom w:val="single" w:sz="4" w:space="0" w:color="auto"/>
              <w:right w:val="single" w:sz="4" w:space="0" w:color="auto"/>
            </w:tcBorders>
          </w:tcPr>
          <w:p w14:paraId="32B3CD7B" w14:textId="77777777" w:rsidR="007D6A0B" w:rsidRDefault="007D6A0B" w:rsidP="00442E0E">
            <w:pPr>
              <w:pStyle w:val="TAL"/>
              <w:rPr>
                <w:ins w:id="3183"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36DEBBD4" w14:textId="77777777" w:rsidR="007D6A0B" w:rsidRDefault="007D6A0B" w:rsidP="00442E0E">
            <w:pPr>
              <w:pStyle w:val="TAL"/>
              <w:rPr>
                <w:ins w:id="3184" w:author="S2-2204965" w:date="2022-05-20T08:04:00Z"/>
              </w:rPr>
            </w:pPr>
          </w:p>
        </w:tc>
      </w:tr>
    </w:tbl>
    <w:p w14:paraId="23ACFD65" w14:textId="77777777" w:rsidR="007D6A0B" w:rsidRDefault="007D6A0B" w:rsidP="007D6A0B">
      <w:pPr>
        <w:rPr>
          <w:ins w:id="3185" w:author="S2-2204965" w:date="2022-05-20T08:04:00Z"/>
          <w:rFonts w:eastAsiaTheme="minorEastAsia"/>
          <w:lang w:eastAsia="zh-CN"/>
        </w:rPr>
      </w:pPr>
    </w:p>
    <w:p w14:paraId="3E81E3CF" w14:textId="77777777" w:rsidR="007D6A0B" w:rsidRDefault="007D6A0B" w:rsidP="007D6A0B">
      <w:pPr>
        <w:pStyle w:val="2"/>
        <w:rPr>
          <w:ins w:id="3186" w:author="S2-2204965" w:date="2022-05-20T08:04:00Z"/>
        </w:rPr>
      </w:pPr>
      <w:bookmarkStart w:id="3187" w:name="_Toc104285047"/>
      <w:ins w:id="3188" w:author="S2-2204965" w:date="2022-05-20T08:04:00Z">
        <w:r>
          <w:t>7.3</w:t>
        </w:r>
        <w:r>
          <w:tab/>
          <w:t xml:space="preserve">Key Issue #3: </w:t>
        </w:r>
        <w:r>
          <w:rPr>
            <w:noProof/>
          </w:rPr>
          <w:t xml:space="preserve">NEF exposure framework for provisioning of traffic characteristics and monitoring of performance </w:t>
        </w:r>
        <w:r>
          <w:t>characteristics</w:t>
        </w:r>
        <w:bookmarkEnd w:id="3187"/>
      </w:ins>
    </w:p>
    <w:p w14:paraId="180D470E" w14:textId="77777777" w:rsidR="007D6A0B" w:rsidRDefault="007D6A0B" w:rsidP="007D6A0B">
      <w:pPr>
        <w:pStyle w:val="EditorsNote"/>
        <w:rPr>
          <w:ins w:id="3189" w:author="S2-2204965" w:date="2022-05-20T08:04:00Z"/>
        </w:rPr>
      </w:pPr>
      <w:ins w:id="3190" w:author="S2-2204965" w:date="2022-05-20T08:04:00Z">
        <w:r>
          <w:t>Editor's note:</w:t>
        </w:r>
        <w:r>
          <w:tab/>
          <w:t>It is FFS the solution evaluations for KI#3.</w:t>
        </w:r>
      </w:ins>
    </w:p>
    <w:p w14:paraId="506BA92B" w14:textId="77777777" w:rsidR="007D6A0B" w:rsidRDefault="007D6A0B" w:rsidP="007D6A0B">
      <w:pPr>
        <w:rPr>
          <w:ins w:id="3191" w:author="S2-2204965" w:date="2022-05-20T08:04:00Z"/>
          <w:rFonts w:eastAsiaTheme="minorEastAsia"/>
          <w:lang w:eastAsia="zh-CN"/>
        </w:rPr>
      </w:pPr>
    </w:p>
    <w:p w14:paraId="4D45C298" w14:textId="77777777" w:rsidR="007D6A0B" w:rsidRDefault="007D6A0B" w:rsidP="007D6A0B">
      <w:pPr>
        <w:pStyle w:val="2"/>
        <w:rPr>
          <w:ins w:id="3192" w:author="S2-2204965" w:date="2022-05-20T08:04:00Z"/>
        </w:rPr>
      </w:pPr>
      <w:bookmarkStart w:id="3193" w:name="_Toc104285048"/>
      <w:ins w:id="3194" w:author="S2-2204965" w:date="2022-05-20T08:04:00Z">
        <w:r>
          <w:t>7.4</w:t>
        </w:r>
        <w:r>
          <w:tab/>
          <w:t>Key Issue #4: Multiple SMFs for VN group communication</w:t>
        </w:r>
        <w:bookmarkEnd w:id="3193"/>
      </w:ins>
    </w:p>
    <w:p w14:paraId="0847113F" w14:textId="77777777" w:rsidR="007D6A0B" w:rsidRDefault="007D6A0B" w:rsidP="007D6A0B">
      <w:pPr>
        <w:pStyle w:val="EditorsNote"/>
        <w:rPr>
          <w:ins w:id="3195" w:author="S2-2204965" w:date="2022-05-20T08:04:00Z"/>
        </w:rPr>
      </w:pPr>
      <w:ins w:id="3196" w:author="S2-2204965" w:date="2022-05-20T08:04:00Z">
        <w:r>
          <w:t>Editor's note:</w:t>
        </w:r>
        <w:r>
          <w:tab/>
          <w:t>It is FFS the solution evaluations for KI#4.</w:t>
        </w:r>
      </w:ins>
    </w:p>
    <w:p w14:paraId="296D5110" w14:textId="77777777" w:rsidR="007D6A0B" w:rsidRDefault="007D6A0B" w:rsidP="007D6A0B">
      <w:pPr>
        <w:rPr>
          <w:ins w:id="3197" w:author="S2-2204965" w:date="2022-05-20T08:04:00Z"/>
          <w:rFonts w:eastAsiaTheme="minorEastAsia"/>
          <w:lang w:eastAsia="zh-CN"/>
        </w:rPr>
      </w:pPr>
    </w:p>
    <w:p w14:paraId="61CBAEF9" w14:textId="77777777" w:rsidR="007D6A0B" w:rsidRDefault="007D6A0B" w:rsidP="007D6A0B">
      <w:pPr>
        <w:pStyle w:val="2"/>
        <w:rPr>
          <w:ins w:id="3198" w:author="S2-2204965" w:date="2022-05-20T08:04:00Z"/>
        </w:rPr>
      </w:pPr>
      <w:bookmarkStart w:id="3199" w:name="_Toc104285049"/>
      <w:ins w:id="3200" w:author="S2-2204965" w:date="2022-05-20T08:04:00Z">
        <w:r>
          <w:lastRenderedPageBreak/>
          <w:t>7.5</w:t>
        </w:r>
        <w:r>
          <w:tab/>
        </w:r>
        <w:r>
          <w:rPr>
            <w:lang w:eastAsia="ko-KR"/>
          </w:rPr>
          <w:t xml:space="preserve">Key Issue #5: </w:t>
        </w:r>
        <w:r>
          <w:t>Allowing UE to simultaneously send data to different groups with different QoS policy</w:t>
        </w:r>
        <w:bookmarkEnd w:id="3199"/>
      </w:ins>
    </w:p>
    <w:p w14:paraId="5E047054" w14:textId="77777777" w:rsidR="007D6A0B" w:rsidRDefault="007D6A0B" w:rsidP="007D6A0B">
      <w:pPr>
        <w:rPr>
          <w:ins w:id="3201" w:author="S2-2204965" w:date="2022-05-20T08:04:00Z"/>
        </w:rPr>
      </w:pPr>
      <w:ins w:id="3202" w:author="S2-2204965" w:date="2022-05-20T08:04:00Z">
        <w:r>
          <w:rPr>
            <w:rFonts w:eastAsiaTheme="minorEastAsia"/>
            <w:lang w:eastAsia="zh-CN"/>
          </w:rPr>
          <w:t>There are 3</w:t>
        </w:r>
        <w:r>
          <w:rPr>
            <w:bCs/>
            <w:noProof/>
          </w:rPr>
          <w:t xml:space="preserve"> solutions (</w:t>
        </w:r>
        <w:r>
          <w:t>sol#6, sol#7, sol#17</w:t>
        </w:r>
        <w:r>
          <w:rPr>
            <w:bCs/>
            <w:noProof/>
          </w:rPr>
          <w:t>) addressing key issue #5,</w:t>
        </w:r>
        <w:r w:rsidRPr="00A906D3">
          <w:t xml:space="preserve"> </w:t>
        </w:r>
        <w:r>
          <w:t>the evaluation of key issue #5 uses the principles as below table:</w:t>
        </w:r>
      </w:ins>
    </w:p>
    <w:p w14:paraId="6B56399A" w14:textId="77777777" w:rsidR="007D6A0B" w:rsidRDefault="007D6A0B" w:rsidP="007D6A0B">
      <w:pPr>
        <w:pStyle w:val="TH"/>
        <w:rPr>
          <w:ins w:id="3203" w:author="S2-2204965" w:date="2022-05-20T08:04:00Z"/>
        </w:rPr>
      </w:pPr>
      <w:ins w:id="3204" w:author="S2-2204965" w:date="2022-05-20T08:04:00Z">
        <w:r>
          <w:lastRenderedPageBreak/>
          <w:t>Table 7.5-1: Evaluation of KI#5 related principles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2268"/>
        <w:gridCol w:w="1275"/>
      </w:tblGrid>
      <w:tr w:rsidR="007D6A0B" w14:paraId="01C1CC6E" w14:textId="77777777" w:rsidTr="00442E0E">
        <w:trPr>
          <w:tblHeader/>
          <w:ins w:id="3205" w:author="S2-2204965" w:date="2022-05-20T08:04:00Z"/>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Default="007D6A0B" w:rsidP="00442E0E">
            <w:pPr>
              <w:pStyle w:val="TAH"/>
              <w:rPr>
                <w:ins w:id="3206" w:author="S2-2204965" w:date="2022-05-20T08:04:00Z"/>
                <w:lang w:eastAsia="en-US"/>
              </w:rPr>
            </w:pPr>
            <w:ins w:id="3207" w:author="S2-2204965" w:date="2022-05-20T08:04:00Z">
              <w:r>
                <w:rPr>
                  <w:rFonts w:eastAsiaTheme="minorEastAsia" w:hint="eastAsia"/>
                  <w:lang w:eastAsia="zh-CN"/>
                </w:rPr>
                <w:t>O</w:t>
              </w:r>
              <w:r>
                <w:rPr>
                  <w:rFonts w:eastAsiaTheme="minorEastAsia"/>
                  <w:lang w:eastAsia="zh-CN"/>
                </w:rPr>
                <w:t>bjectives</w:t>
              </w:r>
            </w:ins>
          </w:p>
        </w:tc>
        <w:tc>
          <w:tcPr>
            <w:tcW w:w="2268" w:type="dxa"/>
            <w:tcBorders>
              <w:top w:val="single" w:sz="4" w:space="0" w:color="auto"/>
              <w:left w:val="single" w:sz="4" w:space="0" w:color="auto"/>
              <w:bottom w:val="single" w:sz="4" w:space="0" w:color="auto"/>
              <w:right w:val="single" w:sz="4" w:space="0" w:color="auto"/>
            </w:tcBorders>
            <w:hideMark/>
          </w:tcPr>
          <w:p w14:paraId="47ED888D" w14:textId="77777777" w:rsidR="007D6A0B" w:rsidRPr="00360ED6" w:rsidRDefault="007D6A0B" w:rsidP="00442E0E">
            <w:pPr>
              <w:pStyle w:val="TAH"/>
              <w:rPr>
                <w:ins w:id="3208" w:author="S2-2204965" w:date="2022-05-20T08:04:00Z"/>
                <w:rFonts w:eastAsiaTheme="minorEastAsia"/>
                <w:lang w:eastAsia="zh-CN"/>
              </w:rPr>
            </w:pPr>
            <w:ins w:id="3209" w:author="S2-2204965" w:date="2022-05-20T08:04:00Z">
              <w:r>
                <w:rPr>
                  <w:rFonts w:eastAsiaTheme="minorEastAsia"/>
                  <w:lang w:eastAsia="zh-CN"/>
                </w:rPr>
                <w:t>Principles</w:t>
              </w:r>
            </w:ins>
          </w:p>
        </w:tc>
        <w:tc>
          <w:tcPr>
            <w:tcW w:w="2268" w:type="dxa"/>
            <w:tcBorders>
              <w:top w:val="single" w:sz="4" w:space="0" w:color="auto"/>
              <w:left w:val="single" w:sz="4" w:space="0" w:color="auto"/>
              <w:bottom w:val="single" w:sz="4" w:space="0" w:color="auto"/>
              <w:right w:val="single" w:sz="4" w:space="0" w:color="auto"/>
            </w:tcBorders>
            <w:hideMark/>
          </w:tcPr>
          <w:p w14:paraId="7E9C6994" w14:textId="77777777" w:rsidR="007D6A0B" w:rsidRDefault="007D6A0B" w:rsidP="00442E0E">
            <w:pPr>
              <w:pStyle w:val="TAH"/>
              <w:rPr>
                <w:ins w:id="3210" w:author="S2-2204965" w:date="2022-05-20T08:04:00Z"/>
              </w:rPr>
            </w:pPr>
            <w:ins w:id="3211" w:author="S2-2204965" w:date="2022-05-20T08:04:00Z">
              <w:r>
                <w:t>Impacts</w:t>
              </w:r>
            </w:ins>
          </w:p>
        </w:tc>
        <w:tc>
          <w:tcPr>
            <w:tcW w:w="2268" w:type="dxa"/>
            <w:tcBorders>
              <w:top w:val="single" w:sz="4" w:space="0" w:color="auto"/>
              <w:left w:val="single" w:sz="4" w:space="0" w:color="auto"/>
              <w:bottom w:val="single" w:sz="4" w:space="0" w:color="auto"/>
              <w:right w:val="single" w:sz="4" w:space="0" w:color="auto"/>
            </w:tcBorders>
          </w:tcPr>
          <w:p w14:paraId="518B433B" w14:textId="77777777" w:rsidR="007D6A0B" w:rsidRDefault="007D6A0B" w:rsidP="00442E0E">
            <w:pPr>
              <w:pStyle w:val="TAH"/>
              <w:rPr>
                <w:ins w:id="3212" w:author="S2-2204965" w:date="2022-05-20T08:04:00Z"/>
              </w:rPr>
            </w:pPr>
            <w:ins w:id="3213" w:author="S2-2204965" w:date="2022-05-20T08:04:00Z">
              <w:r>
                <w:t>Pros/Cons</w:t>
              </w:r>
            </w:ins>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Default="007D6A0B" w:rsidP="00442E0E">
            <w:pPr>
              <w:pStyle w:val="TAH"/>
              <w:rPr>
                <w:ins w:id="3214" w:author="S2-2204965" w:date="2022-05-20T08:04:00Z"/>
              </w:rPr>
            </w:pPr>
            <w:ins w:id="3215" w:author="S2-2204965" w:date="2022-05-20T08:04:00Z">
              <w:r>
                <w:t>Solution</w:t>
              </w:r>
            </w:ins>
          </w:p>
        </w:tc>
      </w:tr>
      <w:tr w:rsidR="007D6A0B" w14:paraId="520D0AE7" w14:textId="77777777" w:rsidTr="00442E0E">
        <w:trPr>
          <w:ins w:id="3216" w:author="S2-2204965" w:date="2022-05-20T08:04:00Z"/>
        </w:trPr>
        <w:tc>
          <w:tcPr>
            <w:tcW w:w="1555" w:type="dxa"/>
            <w:vMerge w:val="restart"/>
            <w:tcBorders>
              <w:top w:val="single" w:sz="4" w:space="0" w:color="auto"/>
              <w:left w:val="single" w:sz="4" w:space="0" w:color="auto"/>
              <w:right w:val="single" w:sz="4" w:space="0" w:color="auto"/>
            </w:tcBorders>
            <w:hideMark/>
          </w:tcPr>
          <w:p w14:paraId="02CC39C2" w14:textId="77777777" w:rsidR="007D6A0B" w:rsidRDefault="007D6A0B" w:rsidP="00442E0E">
            <w:pPr>
              <w:pStyle w:val="TAL"/>
              <w:rPr>
                <w:ins w:id="3217" w:author="S2-2204965" w:date="2022-05-20T08:04:00Z"/>
              </w:rPr>
            </w:pPr>
            <w:ins w:id="3218" w:author="S2-2204965" w:date="2022-05-20T08:04:00Z">
              <w:r>
                <w:t>Group communication allowing UE to simultaneously send data to different groups</w:t>
              </w:r>
            </w:ins>
          </w:p>
        </w:tc>
        <w:tc>
          <w:tcPr>
            <w:tcW w:w="2268" w:type="dxa"/>
            <w:tcBorders>
              <w:top w:val="single" w:sz="4" w:space="0" w:color="auto"/>
              <w:left w:val="single" w:sz="4" w:space="0" w:color="auto"/>
              <w:bottom w:val="single" w:sz="4" w:space="0" w:color="auto"/>
              <w:right w:val="single" w:sz="4" w:space="0" w:color="auto"/>
            </w:tcBorders>
            <w:hideMark/>
          </w:tcPr>
          <w:p w14:paraId="6FD077E1" w14:textId="77777777" w:rsidR="007D6A0B" w:rsidRDefault="007D6A0B" w:rsidP="00442E0E">
            <w:pPr>
              <w:pStyle w:val="TAL"/>
              <w:rPr>
                <w:ins w:id="3219" w:author="S2-2204965" w:date="2022-05-20T08:04:00Z"/>
                <w:lang w:eastAsia="zh-CN"/>
              </w:rPr>
            </w:pPr>
            <w:ins w:id="3220" w:author="S2-2204965" w:date="2022-05-20T08:04:00Z">
              <w:r>
                <w:rPr>
                  <w:rFonts w:eastAsiaTheme="minorEastAsia"/>
                  <w:lang w:eastAsia="zh-CN"/>
                </w:rPr>
                <w:t xml:space="preserve">UE/application is capable to replicate </w:t>
              </w:r>
              <w:r>
                <w:rPr>
                  <w:lang w:eastAsia="zh-CN"/>
                </w:rPr>
                <w:t>multiple copies of the data.</w:t>
              </w:r>
            </w:ins>
          </w:p>
          <w:p w14:paraId="2B93F09D" w14:textId="77777777" w:rsidR="007D6A0B" w:rsidRDefault="007D6A0B" w:rsidP="00442E0E">
            <w:pPr>
              <w:pStyle w:val="TAL"/>
              <w:rPr>
                <w:ins w:id="3221" w:author="S2-2204965" w:date="2022-05-20T08:04:00Z"/>
                <w:lang w:val="x-none"/>
              </w:rPr>
            </w:pPr>
            <w:ins w:id="3222" w:author="S2-2204965" w:date="2022-05-20T08:04:00Z">
              <w:r>
                <w:rPr>
                  <w:lang w:eastAsia="zh-CN"/>
                </w:rPr>
                <w:t>UE sends each copy to different destination addresses corresponding to different groups.</w:t>
              </w:r>
            </w:ins>
          </w:p>
        </w:tc>
        <w:tc>
          <w:tcPr>
            <w:tcW w:w="2268" w:type="dxa"/>
            <w:tcBorders>
              <w:top w:val="single" w:sz="4" w:space="0" w:color="auto"/>
              <w:left w:val="single" w:sz="4" w:space="0" w:color="auto"/>
              <w:bottom w:val="single" w:sz="4" w:space="0" w:color="auto"/>
              <w:right w:val="single" w:sz="4" w:space="0" w:color="auto"/>
            </w:tcBorders>
            <w:hideMark/>
          </w:tcPr>
          <w:p w14:paraId="65828F60" w14:textId="77777777" w:rsidR="007D6A0B" w:rsidRDefault="007D6A0B" w:rsidP="00442E0E">
            <w:pPr>
              <w:pStyle w:val="TAL"/>
              <w:rPr>
                <w:ins w:id="3223" w:author="S2-2204965" w:date="2022-05-20T08:04:00Z"/>
              </w:rPr>
            </w:pPr>
            <w:ins w:id="3224" w:author="S2-2204965" w:date="2022-05-20T08:04:00Z">
              <w:r>
                <w:rPr>
                  <w:rFonts w:eastAsia="DengXian"/>
                  <w:lang w:eastAsia="zh-CN"/>
                </w:rPr>
                <w:t>None</w:t>
              </w:r>
            </w:ins>
          </w:p>
        </w:tc>
        <w:tc>
          <w:tcPr>
            <w:tcW w:w="2268" w:type="dxa"/>
            <w:tcBorders>
              <w:top w:val="single" w:sz="4" w:space="0" w:color="auto"/>
              <w:left w:val="single" w:sz="4" w:space="0" w:color="auto"/>
              <w:bottom w:val="single" w:sz="4" w:space="0" w:color="auto"/>
              <w:right w:val="single" w:sz="4" w:space="0" w:color="auto"/>
            </w:tcBorders>
          </w:tcPr>
          <w:p w14:paraId="5CC335A2" w14:textId="77777777" w:rsidR="007D6A0B" w:rsidRDefault="007D6A0B" w:rsidP="00442E0E">
            <w:pPr>
              <w:pStyle w:val="TAL"/>
              <w:rPr>
                <w:ins w:id="3225" w:author="S2-2204965" w:date="2022-05-20T08:04:00Z"/>
              </w:rPr>
            </w:pPr>
            <w:ins w:id="3226" w:author="S2-2204965" w:date="2022-05-20T08:04:00Z">
              <w:r>
                <w:t xml:space="preserve">Pros: </w:t>
              </w:r>
            </w:ins>
          </w:p>
          <w:p w14:paraId="47ED66EF" w14:textId="77777777" w:rsidR="007D6A0B" w:rsidRPr="00EC4FE6" w:rsidRDefault="007D6A0B" w:rsidP="00442E0E">
            <w:pPr>
              <w:pStyle w:val="TAL"/>
              <w:rPr>
                <w:ins w:id="3227" w:author="S2-2204965" w:date="2022-05-20T08:04:00Z"/>
              </w:rPr>
            </w:pPr>
          </w:p>
          <w:p w14:paraId="7992CBEB" w14:textId="77777777" w:rsidR="007D6A0B" w:rsidRDefault="007D6A0B" w:rsidP="00442E0E">
            <w:pPr>
              <w:pStyle w:val="TAL"/>
              <w:rPr>
                <w:ins w:id="3228" w:author="S2-2204965" w:date="2022-05-20T08:04:00Z"/>
              </w:rPr>
            </w:pPr>
            <w:ins w:id="3229" w:author="S2-2204965" w:date="2022-05-20T08:04:00Z">
              <w:r>
                <w:t>Cons:</w:t>
              </w:r>
            </w:ins>
          </w:p>
          <w:p w14:paraId="0FA5E232" w14:textId="77777777" w:rsidR="007D6A0B" w:rsidRDefault="007D6A0B" w:rsidP="00442E0E">
            <w:pPr>
              <w:pStyle w:val="TAL"/>
              <w:rPr>
                <w:ins w:id="3230" w:author="S2-2204965" w:date="2022-05-20T08:04:00Z"/>
              </w:rPr>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7D6A0B" w:rsidRDefault="007D6A0B" w:rsidP="00442E0E">
            <w:pPr>
              <w:pStyle w:val="TAL"/>
              <w:rPr>
                <w:ins w:id="3231" w:author="S2-2204965" w:date="2022-05-20T08:04:00Z"/>
              </w:rPr>
            </w:pPr>
            <w:ins w:id="3232" w:author="S2-2204965" w:date="2022-05-20T08:04:00Z">
              <w:r>
                <w:t>sol#6, sol#17</w:t>
              </w:r>
            </w:ins>
          </w:p>
        </w:tc>
      </w:tr>
      <w:tr w:rsidR="007D6A0B" w14:paraId="00E2F03E" w14:textId="77777777" w:rsidTr="00442E0E">
        <w:trPr>
          <w:ins w:id="3233" w:author="S2-2204965" w:date="2022-05-20T08:04:00Z"/>
        </w:trPr>
        <w:tc>
          <w:tcPr>
            <w:tcW w:w="1555" w:type="dxa"/>
            <w:vMerge/>
            <w:tcBorders>
              <w:left w:val="single" w:sz="4" w:space="0" w:color="auto"/>
              <w:bottom w:val="single" w:sz="4" w:space="0" w:color="auto"/>
              <w:right w:val="single" w:sz="4" w:space="0" w:color="auto"/>
            </w:tcBorders>
          </w:tcPr>
          <w:p w14:paraId="59681735" w14:textId="77777777" w:rsidR="007D6A0B" w:rsidRDefault="007D6A0B" w:rsidP="00442E0E">
            <w:pPr>
              <w:pStyle w:val="TAL"/>
              <w:rPr>
                <w:ins w:id="3234"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094F3D8D" w14:textId="77777777" w:rsidR="007D6A0B" w:rsidRDefault="007D6A0B" w:rsidP="00442E0E">
            <w:pPr>
              <w:pStyle w:val="TAL"/>
              <w:rPr>
                <w:ins w:id="3235" w:author="S2-2204965" w:date="2022-05-20T08:04:00Z"/>
                <w:lang w:eastAsia="zh-CN"/>
              </w:rPr>
            </w:pPr>
            <w:ins w:id="3236" w:author="S2-2204965" w:date="2022-05-20T08:04:00Z">
              <w:r>
                <w:rPr>
                  <w:rFonts w:eastAsiaTheme="minorEastAsia"/>
                  <w:lang w:eastAsia="zh-CN"/>
                </w:rPr>
                <w:t xml:space="preserve">UE/application is not capable to replicate </w:t>
              </w:r>
              <w:r>
                <w:rPr>
                  <w:lang w:eastAsia="zh-CN"/>
                </w:rPr>
                <w:t>multiple copies of the data.</w:t>
              </w:r>
            </w:ins>
          </w:p>
          <w:p w14:paraId="3FF8EFE9" w14:textId="77777777" w:rsidR="007D6A0B" w:rsidRDefault="007D6A0B" w:rsidP="00442E0E">
            <w:pPr>
              <w:pStyle w:val="TAL"/>
              <w:rPr>
                <w:ins w:id="3237" w:author="S2-2204965" w:date="2022-05-20T08:04:00Z"/>
                <w:rFonts w:eastAsiaTheme="minorEastAsia"/>
                <w:lang w:eastAsia="zh-CN"/>
              </w:rPr>
            </w:pPr>
            <w:ins w:id="3238" w:author="S2-2204965" w:date="2022-05-20T08:04:00Z">
              <w:r w:rsidRPr="004B135B">
                <w:rPr>
                  <w:lang w:eastAsia="ko-KR"/>
                </w:rPr>
                <w:t xml:space="preserve">UE needs to send one copy </w:t>
              </w:r>
              <w:r>
                <w:rPr>
                  <w:lang w:eastAsia="ko-KR"/>
                </w:rPr>
                <w:t>to UPF</w:t>
              </w:r>
              <w:r w:rsidRPr="004B135B">
                <w:rPr>
                  <w:lang w:eastAsia="ko-KR"/>
                </w:rPr>
                <w:t xml:space="preserve">, </w:t>
              </w:r>
              <w:r>
                <w:rPr>
                  <w:lang w:eastAsia="ko-KR"/>
                </w:rPr>
                <w:t xml:space="preserve">and then </w:t>
              </w:r>
              <w:r w:rsidRPr="004B135B">
                <w:rPr>
                  <w:lang w:eastAsia="ko-KR"/>
                </w:rPr>
                <w:t xml:space="preserve">UPF is responsible for </w:t>
              </w:r>
              <w:r>
                <w:rPr>
                  <w:lang w:eastAsia="ko-KR"/>
                </w:rPr>
                <w:t>data</w:t>
              </w:r>
              <w:r w:rsidRPr="004B135B">
                <w:rPr>
                  <w:lang w:eastAsia="ko-KR"/>
                </w:rPr>
                <w:t xml:space="preserve"> </w:t>
              </w:r>
              <w:r>
                <w:rPr>
                  <w:lang w:eastAsia="ko-KR"/>
                </w:rPr>
                <w:t xml:space="preserve">duplication and further </w:t>
              </w:r>
              <w:r w:rsidRPr="004B135B">
                <w:rPr>
                  <w:lang w:eastAsia="ko-KR"/>
                </w:rPr>
                <w:t xml:space="preserve">distribution to different </w:t>
              </w:r>
              <w:r>
                <w:rPr>
                  <w:lang w:eastAsia="ko-KR"/>
                </w:rPr>
                <w:t>groups.</w:t>
              </w:r>
            </w:ins>
          </w:p>
        </w:tc>
        <w:tc>
          <w:tcPr>
            <w:tcW w:w="2268" w:type="dxa"/>
            <w:tcBorders>
              <w:top w:val="single" w:sz="4" w:space="0" w:color="auto"/>
              <w:left w:val="single" w:sz="4" w:space="0" w:color="auto"/>
              <w:bottom w:val="single" w:sz="4" w:space="0" w:color="auto"/>
              <w:right w:val="single" w:sz="4" w:space="0" w:color="auto"/>
            </w:tcBorders>
          </w:tcPr>
          <w:p w14:paraId="4C18A57F" w14:textId="77777777" w:rsidR="007D6A0B" w:rsidRPr="006E2DAF" w:rsidRDefault="007D6A0B" w:rsidP="00442E0E">
            <w:pPr>
              <w:pStyle w:val="TAL"/>
              <w:rPr>
                <w:ins w:id="3239" w:author="S2-2204965" w:date="2022-05-20T08:04:00Z"/>
                <w:rFonts w:eastAsia="DengXian"/>
                <w:lang w:eastAsia="zh-CN"/>
              </w:rPr>
            </w:pPr>
            <w:ins w:id="3240" w:author="S2-2204965" w:date="2022-05-20T08:04:00Z">
              <w:r>
                <w:rPr>
                  <w:rFonts w:eastAsia="DengXian" w:hint="eastAsia"/>
                  <w:lang w:eastAsia="zh-CN"/>
                </w:rPr>
                <w:t>U</w:t>
              </w:r>
              <w:r>
                <w:rPr>
                  <w:rFonts w:eastAsia="DengXian"/>
                  <w:lang w:eastAsia="zh-CN"/>
                </w:rPr>
                <w:t>E, AMF, SMF, UPF</w:t>
              </w:r>
            </w:ins>
          </w:p>
        </w:tc>
        <w:tc>
          <w:tcPr>
            <w:tcW w:w="2268" w:type="dxa"/>
            <w:tcBorders>
              <w:top w:val="single" w:sz="4" w:space="0" w:color="auto"/>
              <w:left w:val="single" w:sz="4" w:space="0" w:color="auto"/>
              <w:bottom w:val="single" w:sz="4" w:space="0" w:color="auto"/>
              <w:right w:val="single" w:sz="4" w:space="0" w:color="auto"/>
            </w:tcBorders>
          </w:tcPr>
          <w:p w14:paraId="6891C988" w14:textId="77777777" w:rsidR="007D6A0B" w:rsidRDefault="007D6A0B" w:rsidP="00442E0E">
            <w:pPr>
              <w:pStyle w:val="TAL"/>
              <w:rPr>
                <w:ins w:id="3241" w:author="S2-2204965" w:date="2022-05-20T08:04:00Z"/>
              </w:rPr>
            </w:pPr>
            <w:ins w:id="3242" w:author="S2-2204965" w:date="2022-05-20T08:04:00Z">
              <w:r>
                <w:t xml:space="preserve">Pros: </w:t>
              </w:r>
            </w:ins>
          </w:p>
          <w:p w14:paraId="3BED62CA" w14:textId="77777777" w:rsidR="007D6A0B" w:rsidRPr="00EC4FE6" w:rsidRDefault="007D6A0B" w:rsidP="00442E0E">
            <w:pPr>
              <w:pStyle w:val="TAL"/>
              <w:rPr>
                <w:ins w:id="3243" w:author="S2-2204965" w:date="2022-05-20T08:04:00Z"/>
              </w:rPr>
            </w:pPr>
          </w:p>
          <w:p w14:paraId="1CF3A6F1" w14:textId="77777777" w:rsidR="007D6A0B" w:rsidRDefault="007D6A0B" w:rsidP="00442E0E">
            <w:pPr>
              <w:pStyle w:val="TAL"/>
              <w:rPr>
                <w:ins w:id="3244" w:author="S2-2204965" w:date="2022-05-20T08:04:00Z"/>
              </w:rPr>
            </w:pPr>
            <w:ins w:id="3245" w:author="S2-2204965" w:date="2022-05-20T08:04:00Z">
              <w:r>
                <w:t>Cons:</w:t>
              </w:r>
            </w:ins>
          </w:p>
          <w:p w14:paraId="4A5830EF" w14:textId="77777777" w:rsidR="007D6A0B" w:rsidRDefault="007D6A0B" w:rsidP="00442E0E">
            <w:pPr>
              <w:pStyle w:val="TAL"/>
              <w:rPr>
                <w:ins w:id="3246"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7D6A0B" w:rsidRDefault="007D6A0B" w:rsidP="00442E0E">
            <w:pPr>
              <w:pStyle w:val="TAL"/>
              <w:rPr>
                <w:ins w:id="3247" w:author="S2-2204965" w:date="2022-05-20T08:04:00Z"/>
              </w:rPr>
            </w:pPr>
            <w:ins w:id="3248" w:author="S2-2204965" w:date="2022-05-20T08:04:00Z">
              <w:r>
                <w:t>sol#7</w:t>
              </w:r>
            </w:ins>
          </w:p>
        </w:tc>
      </w:tr>
      <w:tr w:rsidR="007D6A0B" w14:paraId="276F14EA" w14:textId="77777777" w:rsidTr="00442E0E">
        <w:trPr>
          <w:ins w:id="3249" w:author="S2-2204965" w:date="2022-05-20T08:04:00Z"/>
        </w:trPr>
        <w:tc>
          <w:tcPr>
            <w:tcW w:w="1555" w:type="dxa"/>
            <w:vMerge w:val="restart"/>
            <w:tcBorders>
              <w:top w:val="single" w:sz="4" w:space="0" w:color="auto"/>
              <w:left w:val="single" w:sz="4" w:space="0" w:color="auto"/>
              <w:right w:val="single" w:sz="4" w:space="0" w:color="auto"/>
            </w:tcBorders>
          </w:tcPr>
          <w:p w14:paraId="1D272F33" w14:textId="77777777" w:rsidR="007D6A0B" w:rsidRPr="00B46D0A" w:rsidRDefault="007D6A0B" w:rsidP="00442E0E">
            <w:pPr>
              <w:pStyle w:val="TAL"/>
              <w:rPr>
                <w:ins w:id="3250" w:author="S2-2204965" w:date="2022-05-20T08:04:00Z"/>
                <w:rFonts w:eastAsia="MS Mincho"/>
              </w:rPr>
            </w:pPr>
            <w:ins w:id="3251" w:author="S2-2204965" w:date="2022-05-20T08:04:00Z">
              <w:r>
                <w:t>Data sent to different groups has a different QoS policy</w:t>
              </w:r>
            </w:ins>
          </w:p>
        </w:tc>
        <w:tc>
          <w:tcPr>
            <w:tcW w:w="2268" w:type="dxa"/>
            <w:tcBorders>
              <w:top w:val="single" w:sz="4" w:space="0" w:color="auto"/>
              <w:left w:val="single" w:sz="4" w:space="0" w:color="auto"/>
              <w:bottom w:val="single" w:sz="4" w:space="0" w:color="auto"/>
              <w:right w:val="single" w:sz="4" w:space="0" w:color="auto"/>
            </w:tcBorders>
          </w:tcPr>
          <w:p w14:paraId="034A859C" w14:textId="77777777" w:rsidR="007D6A0B" w:rsidRDefault="007D6A0B" w:rsidP="00442E0E">
            <w:pPr>
              <w:pStyle w:val="TAL"/>
              <w:rPr>
                <w:ins w:id="3252" w:author="S2-2204965" w:date="2022-05-20T08:04:00Z"/>
              </w:rPr>
            </w:pPr>
            <w:ins w:id="3253" w:author="S2-2204965" w:date="2022-05-20T08:04:00Z">
              <w:r>
                <w:t>Associate different groups to the same DNN and S-NSSAI used for PDU Session.</w:t>
              </w:r>
            </w:ins>
          </w:p>
          <w:p w14:paraId="5CF454A0" w14:textId="77777777" w:rsidR="007D6A0B" w:rsidRDefault="007D6A0B" w:rsidP="00442E0E">
            <w:pPr>
              <w:pStyle w:val="TAL"/>
              <w:rPr>
                <w:ins w:id="3254" w:author="S2-2204965" w:date="2022-05-20T08:04:00Z"/>
              </w:rPr>
            </w:pPr>
            <w:ins w:id="3255" w:author="S2-2204965" w:date="2022-05-20T08:04:00Z">
              <w:r>
                <w:t xml:space="preserve">UE uses </w:t>
              </w:r>
              <w:r>
                <w:rPr>
                  <w:lang w:eastAsia="zh-CN"/>
                </w:rPr>
                <w:t>different QoS Flows of single PDU Session to transfer the data copy sent to different group</w:t>
              </w:r>
              <w:r>
                <w:t xml:space="preserve">. </w:t>
              </w:r>
            </w:ins>
          </w:p>
          <w:p w14:paraId="245F60FF" w14:textId="77777777" w:rsidR="007D6A0B" w:rsidRPr="00507835" w:rsidRDefault="007D6A0B" w:rsidP="00442E0E">
            <w:pPr>
              <w:pStyle w:val="TAL"/>
              <w:rPr>
                <w:ins w:id="3256" w:author="S2-2204965" w:date="2022-05-20T08:04:00Z"/>
                <w:rFonts w:eastAsiaTheme="minorEastAsia"/>
                <w:lang w:eastAsia="zh-CN"/>
              </w:rPr>
            </w:pPr>
            <w:ins w:id="3257" w:author="S2-2204965" w:date="2022-05-20T08:04:00Z">
              <w:r>
                <w:t xml:space="preserve">Different QoS policy for different groups is achieved using </w:t>
              </w:r>
              <w:r>
                <w:rPr>
                  <w:lang w:eastAsia="zh-CN"/>
                </w:rPr>
                <w:t>different QoS Flows in a single PDU Session.</w:t>
              </w:r>
            </w:ins>
          </w:p>
        </w:tc>
        <w:tc>
          <w:tcPr>
            <w:tcW w:w="2268" w:type="dxa"/>
            <w:tcBorders>
              <w:top w:val="single" w:sz="4" w:space="0" w:color="auto"/>
              <w:left w:val="single" w:sz="4" w:space="0" w:color="auto"/>
              <w:bottom w:val="single" w:sz="4" w:space="0" w:color="auto"/>
              <w:right w:val="single" w:sz="4" w:space="0" w:color="auto"/>
            </w:tcBorders>
          </w:tcPr>
          <w:p w14:paraId="7A18E7C8" w14:textId="77777777" w:rsidR="007D6A0B" w:rsidRPr="00F90BC3" w:rsidRDefault="007D6A0B" w:rsidP="00442E0E">
            <w:pPr>
              <w:pStyle w:val="TAL"/>
              <w:rPr>
                <w:ins w:id="3258" w:author="S2-2204965" w:date="2022-05-20T08:04:00Z"/>
                <w:rFonts w:eastAsia="DengXian"/>
                <w:lang w:eastAsia="zh-CN"/>
              </w:rPr>
            </w:pPr>
            <w:ins w:id="3259" w:author="S2-2204965" w:date="2022-05-20T08:04:00Z">
              <w:r>
                <w:t>5GC</w:t>
              </w:r>
              <w:r>
                <w:rPr>
                  <w:rFonts w:eastAsia="DengXian"/>
                  <w:lang w:eastAsia="zh-CN"/>
                </w:rPr>
                <w:t xml:space="preserve">: obtain different </w:t>
              </w:r>
              <w:r>
                <w:t>QoS policy for different groups</w:t>
              </w:r>
              <w:r>
                <w:rPr>
                  <w:rFonts w:eastAsia="DengXian"/>
                  <w:lang w:eastAsia="zh-CN"/>
                </w:rPr>
                <w:t xml:space="preserve"> and set different QoS Flows in the corresponding PDU Session using such different QoS policy.</w:t>
              </w:r>
            </w:ins>
          </w:p>
        </w:tc>
        <w:tc>
          <w:tcPr>
            <w:tcW w:w="2268" w:type="dxa"/>
            <w:tcBorders>
              <w:top w:val="single" w:sz="4" w:space="0" w:color="auto"/>
              <w:left w:val="single" w:sz="4" w:space="0" w:color="auto"/>
              <w:bottom w:val="single" w:sz="4" w:space="0" w:color="auto"/>
              <w:right w:val="single" w:sz="4" w:space="0" w:color="auto"/>
            </w:tcBorders>
          </w:tcPr>
          <w:p w14:paraId="2880D8FF" w14:textId="77777777" w:rsidR="007D6A0B" w:rsidRDefault="007D6A0B" w:rsidP="00442E0E">
            <w:pPr>
              <w:pStyle w:val="TAL"/>
              <w:rPr>
                <w:ins w:id="3260" w:author="S2-2204965" w:date="2022-05-20T08:04:00Z"/>
              </w:rPr>
            </w:pPr>
            <w:ins w:id="3261" w:author="S2-2204965" w:date="2022-05-20T08:04:00Z">
              <w:r>
                <w:t xml:space="preserve">Pros: </w:t>
              </w:r>
            </w:ins>
          </w:p>
          <w:p w14:paraId="7211737E" w14:textId="77777777" w:rsidR="007D6A0B" w:rsidRPr="00EC4FE6" w:rsidRDefault="007D6A0B" w:rsidP="00442E0E">
            <w:pPr>
              <w:pStyle w:val="TAL"/>
              <w:rPr>
                <w:ins w:id="3262" w:author="S2-2204965" w:date="2022-05-20T08:04:00Z"/>
              </w:rPr>
            </w:pPr>
          </w:p>
          <w:p w14:paraId="2288A635" w14:textId="77777777" w:rsidR="007D6A0B" w:rsidRDefault="007D6A0B" w:rsidP="00442E0E">
            <w:pPr>
              <w:pStyle w:val="TAL"/>
              <w:rPr>
                <w:ins w:id="3263" w:author="S2-2204965" w:date="2022-05-20T08:04:00Z"/>
              </w:rPr>
            </w:pPr>
            <w:ins w:id="3264" w:author="S2-2204965" w:date="2022-05-20T08:04:00Z">
              <w:r>
                <w:t>Cons:</w:t>
              </w:r>
            </w:ins>
          </w:p>
          <w:p w14:paraId="6F5CF56D" w14:textId="77777777" w:rsidR="007D6A0B" w:rsidRDefault="007D6A0B" w:rsidP="00442E0E">
            <w:pPr>
              <w:pStyle w:val="TAL"/>
              <w:rPr>
                <w:ins w:id="3265"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7D6A0B" w:rsidRDefault="007D6A0B" w:rsidP="00442E0E">
            <w:pPr>
              <w:pStyle w:val="TAL"/>
              <w:rPr>
                <w:ins w:id="3266" w:author="S2-2204965" w:date="2022-05-20T08:04:00Z"/>
              </w:rPr>
            </w:pPr>
            <w:ins w:id="3267" w:author="S2-2204965" w:date="2022-05-20T08:04:00Z">
              <w:r>
                <w:t>sol#6, sol#17</w:t>
              </w:r>
            </w:ins>
          </w:p>
        </w:tc>
      </w:tr>
      <w:tr w:rsidR="007D6A0B" w14:paraId="436568B6" w14:textId="77777777" w:rsidTr="00442E0E">
        <w:trPr>
          <w:ins w:id="3268" w:author="S2-2204965" w:date="2022-05-20T08:04:00Z"/>
        </w:trPr>
        <w:tc>
          <w:tcPr>
            <w:tcW w:w="1555" w:type="dxa"/>
            <w:vMerge/>
            <w:tcBorders>
              <w:left w:val="single" w:sz="4" w:space="0" w:color="auto"/>
              <w:right w:val="single" w:sz="4" w:space="0" w:color="auto"/>
            </w:tcBorders>
          </w:tcPr>
          <w:p w14:paraId="6B82184B" w14:textId="77777777" w:rsidR="007D6A0B" w:rsidRDefault="007D6A0B" w:rsidP="00442E0E">
            <w:pPr>
              <w:pStyle w:val="TAL"/>
              <w:rPr>
                <w:ins w:id="3269"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78EAD36E" w14:textId="77777777" w:rsidR="007D6A0B" w:rsidRDefault="007D6A0B" w:rsidP="00442E0E">
            <w:pPr>
              <w:pStyle w:val="TAL"/>
              <w:rPr>
                <w:ins w:id="3270" w:author="S2-2204965" w:date="2022-05-20T08:04:00Z"/>
              </w:rPr>
            </w:pPr>
            <w:ins w:id="3271" w:author="S2-2204965" w:date="2022-05-20T08:04:00Z">
              <w:r>
                <w:t>Associate different groups to the different DNN and S-NSSAI used for PDU Session.</w:t>
              </w:r>
            </w:ins>
          </w:p>
          <w:p w14:paraId="63BE093C" w14:textId="77777777" w:rsidR="007D6A0B" w:rsidRDefault="007D6A0B" w:rsidP="00442E0E">
            <w:pPr>
              <w:pStyle w:val="TAL"/>
              <w:rPr>
                <w:ins w:id="3272" w:author="S2-2204965" w:date="2022-05-20T08:04:00Z"/>
                <w:lang w:eastAsia="zh-CN"/>
              </w:rPr>
            </w:pPr>
            <w:ins w:id="3273" w:author="S2-2204965" w:date="2022-05-20T08:04:00Z">
              <w:r>
                <w:rPr>
                  <w:lang w:eastAsia="zh-CN"/>
                </w:rPr>
                <w:t>UE uses different PDU Sessions to transfer the data copy sent to different group.</w:t>
              </w:r>
            </w:ins>
          </w:p>
          <w:p w14:paraId="0C7540C1" w14:textId="77777777" w:rsidR="007D6A0B" w:rsidRPr="00F90BC3" w:rsidRDefault="007D6A0B" w:rsidP="00442E0E">
            <w:pPr>
              <w:pStyle w:val="TAL"/>
              <w:rPr>
                <w:ins w:id="3274" w:author="S2-2204965" w:date="2022-05-20T08:04:00Z"/>
              </w:rPr>
            </w:pPr>
            <w:ins w:id="3275" w:author="S2-2204965" w:date="2022-05-20T08:04:00Z">
              <w:r>
                <w:t xml:space="preserve">Different QoS policy for different groups is achieved using </w:t>
              </w:r>
              <w:r>
                <w:rPr>
                  <w:lang w:eastAsia="zh-CN"/>
                </w:rPr>
                <w:t>different PDU Sessions.</w:t>
              </w:r>
            </w:ins>
          </w:p>
        </w:tc>
        <w:tc>
          <w:tcPr>
            <w:tcW w:w="2268" w:type="dxa"/>
            <w:tcBorders>
              <w:top w:val="single" w:sz="4" w:space="0" w:color="auto"/>
              <w:left w:val="single" w:sz="4" w:space="0" w:color="auto"/>
              <w:bottom w:val="single" w:sz="4" w:space="0" w:color="auto"/>
              <w:right w:val="single" w:sz="4" w:space="0" w:color="auto"/>
            </w:tcBorders>
          </w:tcPr>
          <w:p w14:paraId="0941EC8E" w14:textId="77777777" w:rsidR="007D6A0B" w:rsidRDefault="007D6A0B" w:rsidP="00442E0E">
            <w:pPr>
              <w:pStyle w:val="TAL"/>
              <w:rPr>
                <w:ins w:id="3276" w:author="S2-2204965" w:date="2022-05-20T08:04:00Z"/>
                <w:rFonts w:eastAsia="DengXian"/>
                <w:lang w:eastAsia="zh-CN"/>
              </w:rPr>
            </w:pPr>
            <w:ins w:id="3277" w:author="S2-2204965" w:date="2022-05-20T08:04:00Z">
              <w:r>
                <w:t>5GC</w:t>
              </w:r>
              <w:r>
                <w:rPr>
                  <w:rFonts w:eastAsia="DengXian"/>
                  <w:lang w:eastAsia="zh-CN"/>
                </w:rPr>
                <w:t xml:space="preserve">: obtain different </w:t>
              </w:r>
              <w:r>
                <w:t>QoS policy for different groups</w:t>
              </w:r>
              <w:r>
                <w:rPr>
                  <w:rFonts w:eastAsia="DengXian"/>
                  <w:lang w:eastAsia="zh-CN"/>
                </w:rPr>
                <w:t xml:space="preserve"> and set the QoS Flow in each group’s corresponding PDU Sessions using the corresponding QoS policy.</w:t>
              </w:r>
            </w:ins>
          </w:p>
        </w:tc>
        <w:tc>
          <w:tcPr>
            <w:tcW w:w="2268" w:type="dxa"/>
            <w:tcBorders>
              <w:top w:val="single" w:sz="4" w:space="0" w:color="auto"/>
              <w:left w:val="single" w:sz="4" w:space="0" w:color="auto"/>
              <w:bottom w:val="single" w:sz="4" w:space="0" w:color="auto"/>
              <w:right w:val="single" w:sz="4" w:space="0" w:color="auto"/>
            </w:tcBorders>
          </w:tcPr>
          <w:p w14:paraId="411CBF27" w14:textId="77777777" w:rsidR="007D6A0B" w:rsidRDefault="007D6A0B" w:rsidP="00442E0E">
            <w:pPr>
              <w:pStyle w:val="TAL"/>
              <w:rPr>
                <w:ins w:id="3278" w:author="S2-2204965" w:date="2022-05-20T08:04:00Z"/>
              </w:rPr>
            </w:pPr>
            <w:ins w:id="3279" w:author="S2-2204965" w:date="2022-05-20T08:04:00Z">
              <w:r>
                <w:t xml:space="preserve">Pros: </w:t>
              </w:r>
            </w:ins>
          </w:p>
          <w:p w14:paraId="06DE2485" w14:textId="77777777" w:rsidR="007D6A0B" w:rsidRPr="00EC4FE6" w:rsidRDefault="007D6A0B" w:rsidP="00442E0E">
            <w:pPr>
              <w:pStyle w:val="TAL"/>
              <w:rPr>
                <w:ins w:id="3280" w:author="S2-2204965" w:date="2022-05-20T08:04:00Z"/>
              </w:rPr>
            </w:pPr>
          </w:p>
          <w:p w14:paraId="132BC4A2" w14:textId="77777777" w:rsidR="007D6A0B" w:rsidRDefault="007D6A0B" w:rsidP="00442E0E">
            <w:pPr>
              <w:pStyle w:val="TAL"/>
              <w:rPr>
                <w:ins w:id="3281" w:author="S2-2204965" w:date="2022-05-20T08:04:00Z"/>
              </w:rPr>
            </w:pPr>
            <w:ins w:id="3282" w:author="S2-2204965" w:date="2022-05-20T08:04:00Z">
              <w:r>
                <w:t>Cons:</w:t>
              </w:r>
            </w:ins>
          </w:p>
          <w:p w14:paraId="112324D1" w14:textId="77777777" w:rsidR="007D6A0B" w:rsidRDefault="007D6A0B" w:rsidP="00442E0E">
            <w:pPr>
              <w:pStyle w:val="TAL"/>
              <w:rPr>
                <w:ins w:id="3283"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7D6A0B" w:rsidRDefault="007D6A0B" w:rsidP="00442E0E">
            <w:pPr>
              <w:pStyle w:val="TAL"/>
              <w:rPr>
                <w:ins w:id="3284" w:author="S2-2204965" w:date="2022-05-20T08:04:00Z"/>
              </w:rPr>
            </w:pPr>
            <w:ins w:id="3285" w:author="S2-2204965" w:date="2022-05-20T08:04:00Z">
              <w:r>
                <w:t>sol#6</w:t>
              </w:r>
            </w:ins>
          </w:p>
        </w:tc>
      </w:tr>
      <w:tr w:rsidR="007D6A0B" w14:paraId="2C99DC96" w14:textId="77777777" w:rsidTr="00442E0E">
        <w:trPr>
          <w:ins w:id="3286" w:author="S2-2204965" w:date="2022-05-20T08:04:00Z"/>
        </w:trPr>
        <w:tc>
          <w:tcPr>
            <w:tcW w:w="1555" w:type="dxa"/>
            <w:vMerge/>
            <w:tcBorders>
              <w:left w:val="single" w:sz="4" w:space="0" w:color="auto"/>
              <w:bottom w:val="single" w:sz="4" w:space="0" w:color="auto"/>
              <w:right w:val="single" w:sz="4" w:space="0" w:color="auto"/>
            </w:tcBorders>
          </w:tcPr>
          <w:p w14:paraId="246EF97E" w14:textId="77777777" w:rsidR="007D6A0B" w:rsidRDefault="007D6A0B" w:rsidP="00442E0E">
            <w:pPr>
              <w:pStyle w:val="TAL"/>
              <w:rPr>
                <w:ins w:id="3287"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5066156A" w14:textId="77777777" w:rsidR="007D6A0B" w:rsidRDefault="007D6A0B" w:rsidP="00442E0E">
            <w:pPr>
              <w:pStyle w:val="TAL"/>
              <w:rPr>
                <w:ins w:id="3288" w:author="S2-2204965" w:date="2022-05-20T08:04:00Z"/>
              </w:rPr>
            </w:pPr>
            <w:ins w:id="3289" w:author="S2-2204965" w:date="2022-05-20T08:04:00Z">
              <w:r>
                <w:t>Associate different groups to the different DNN and S-NSSAI used for PDU Session.</w:t>
              </w:r>
            </w:ins>
          </w:p>
          <w:p w14:paraId="775057A6" w14:textId="77777777" w:rsidR="007D6A0B" w:rsidRPr="00F45C15" w:rsidRDefault="007D6A0B" w:rsidP="00442E0E">
            <w:pPr>
              <w:pStyle w:val="TAL"/>
              <w:rPr>
                <w:ins w:id="3290" w:author="S2-2204965" w:date="2022-05-20T08:04:00Z"/>
              </w:rPr>
            </w:pPr>
            <w:ins w:id="3291" w:author="S2-2204965" w:date="2022-05-20T08:04:00Z">
              <w:r>
                <w:t xml:space="preserve">UE uses one </w:t>
              </w:r>
              <w:r>
                <w:rPr>
                  <w:lang w:eastAsia="zh-CN"/>
                </w:rPr>
                <w:t xml:space="preserve">single PDU Session with </w:t>
              </w:r>
              <w:r>
                <w:rPr>
                  <w:bCs/>
                  <w:noProof/>
                </w:rPr>
                <w:t xml:space="preserve">multiple DNNs/S-NSSAIs </w:t>
              </w:r>
              <w:r>
                <w:rPr>
                  <w:lang w:eastAsia="zh-CN"/>
                </w:rPr>
                <w:t xml:space="preserve">to transfer the data copy sent to different group: </w:t>
              </w:r>
              <w:r w:rsidRPr="004B135B">
                <w:rPr>
                  <w:lang w:eastAsia="ko-KR"/>
                </w:rPr>
                <w:t>UE send</w:t>
              </w:r>
              <w:r>
                <w:rPr>
                  <w:lang w:eastAsia="ko-KR"/>
                </w:rPr>
                <w:t>s</w:t>
              </w:r>
              <w:r w:rsidRPr="004B135B">
                <w:rPr>
                  <w:lang w:eastAsia="ko-KR"/>
                </w:rPr>
                <w:t xml:space="preserve"> one </w:t>
              </w:r>
              <w:r>
                <w:rPr>
                  <w:lang w:eastAsia="ko-KR"/>
                </w:rPr>
                <w:t xml:space="preserve">UL </w:t>
              </w:r>
              <w:r w:rsidRPr="004B135B">
                <w:rPr>
                  <w:lang w:eastAsia="ko-KR"/>
                </w:rPr>
                <w:t>copy on the QoS flow with most strict QoS, and</w:t>
              </w:r>
              <w:r>
                <w:rPr>
                  <w:lang w:eastAsia="ko-KR"/>
                </w:rPr>
                <w:t xml:space="preserve"> </w:t>
              </w:r>
              <w:r w:rsidRPr="004B135B">
                <w:rPr>
                  <w:lang w:eastAsia="ko-KR"/>
                </w:rPr>
                <w:t xml:space="preserve">UPF is responsible for </w:t>
              </w:r>
              <w:r>
                <w:rPr>
                  <w:lang w:eastAsia="ko-KR"/>
                </w:rPr>
                <w:t>packet</w:t>
              </w:r>
              <w:r w:rsidRPr="004B135B">
                <w:rPr>
                  <w:lang w:eastAsia="ko-KR"/>
                </w:rPr>
                <w:t xml:space="preserve"> </w:t>
              </w:r>
              <w:r>
                <w:rPr>
                  <w:lang w:eastAsia="ko-KR"/>
                </w:rPr>
                <w:t xml:space="preserve">duplication and further </w:t>
              </w:r>
              <w:r w:rsidRPr="004B135B">
                <w:rPr>
                  <w:lang w:eastAsia="ko-KR"/>
                </w:rPr>
                <w:t xml:space="preserve">distribution to different </w:t>
              </w:r>
              <w:r>
                <w:rPr>
                  <w:lang w:eastAsia="ko-KR"/>
                </w:rPr>
                <w:t>groups.</w:t>
              </w:r>
            </w:ins>
          </w:p>
        </w:tc>
        <w:tc>
          <w:tcPr>
            <w:tcW w:w="2268" w:type="dxa"/>
            <w:tcBorders>
              <w:top w:val="single" w:sz="4" w:space="0" w:color="auto"/>
              <w:left w:val="single" w:sz="4" w:space="0" w:color="auto"/>
              <w:bottom w:val="single" w:sz="4" w:space="0" w:color="auto"/>
              <w:right w:val="single" w:sz="4" w:space="0" w:color="auto"/>
            </w:tcBorders>
          </w:tcPr>
          <w:p w14:paraId="603F7AD5" w14:textId="77777777" w:rsidR="007D6A0B" w:rsidRDefault="007D6A0B" w:rsidP="00442E0E">
            <w:pPr>
              <w:pStyle w:val="TAL"/>
              <w:rPr>
                <w:ins w:id="3292" w:author="S2-2204965" w:date="2022-05-20T08:04:00Z"/>
              </w:rPr>
            </w:pPr>
            <w:ins w:id="3293" w:author="S2-2204965" w:date="2022-05-20T08:04:00Z">
              <w:r>
                <w:rPr>
                  <w:rFonts w:eastAsia="DengXian" w:hint="eastAsia"/>
                  <w:lang w:eastAsia="zh-CN"/>
                </w:rPr>
                <w:t>U</w:t>
              </w:r>
              <w:r>
                <w:rPr>
                  <w:rFonts w:eastAsia="DengXian"/>
                  <w:lang w:eastAsia="zh-CN"/>
                </w:rPr>
                <w:t>E, AMF, SMF, UPF.</w:t>
              </w:r>
            </w:ins>
          </w:p>
        </w:tc>
        <w:tc>
          <w:tcPr>
            <w:tcW w:w="2268" w:type="dxa"/>
            <w:tcBorders>
              <w:top w:val="single" w:sz="4" w:space="0" w:color="auto"/>
              <w:left w:val="single" w:sz="4" w:space="0" w:color="auto"/>
              <w:bottom w:val="single" w:sz="4" w:space="0" w:color="auto"/>
              <w:right w:val="single" w:sz="4" w:space="0" w:color="auto"/>
            </w:tcBorders>
          </w:tcPr>
          <w:p w14:paraId="7E581D35" w14:textId="77777777" w:rsidR="007D6A0B" w:rsidRDefault="007D6A0B" w:rsidP="00442E0E">
            <w:pPr>
              <w:pStyle w:val="TAL"/>
              <w:rPr>
                <w:ins w:id="3294" w:author="S2-2204965" w:date="2022-05-20T08:04:00Z"/>
              </w:rPr>
            </w:pPr>
            <w:ins w:id="3295" w:author="S2-2204965" w:date="2022-05-20T08:04:00Z">
              <w:r>
                <w:t xml:space="preserve">Pros: </w:t>
              </w:r>
            </w:ins>
          </w:p>
          <w:p w14:paraId="156586AC" w14:textId="77777777" w:rsidR="007D6A0B" w:rsidRPr="00EC4FE6" w:rsidRDefault="007D6A0B" w:rsidP="00442E0E">
            <w:pPr>
              <w:pStyle w:val="TAL"/>
              <w:rPr>
                <w:ins w:id="3296" w:author="S2-2204965" w:date="2022-05-20T08:04:00Z"/>
              </w:rPr>
            </w:pPr>
          </w:p>
          <w:p w14:paraId="72EC373E" w14:textId="77777777" w:rsidR="007D6A0B" w:rsidRDefault="007D6A0B" w:rsidP="00442E0E">
            <w:pPr>
              <w:pStyle w:val="TAL"/>
              <w:rPr>
                <w:ins w:id="3297" w:author="S2-2204965" w:date="2022-05-20T08:04:00Z"/>
              </w:rPr>
            </w:pPr>
            <w:ins w:id="3298" w:author="S2-2204965" w:date="2022-05-20T08:04:00Z">
              <w:r>
                <w:t>Cons:</w:t>
              </w:r>
            </w:ins>
          </w:p>
          <w:p w14:paraId="6B103FA7" w14:textId="77777777" w:rsidR="007D6A0B" w:rsidRDefault="007D6A0B" w:rsidP="00442E0E">
            <w:pPr>
              <w:pStyle w:val="TAL"/>
              <w:rPr>
                <w:ins w:id="3299"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7D6A0B" w:rsidRDefault="007D6A0B" w:rsidP="00442E0E">
            <w:pPr>
              <w:pStyle w:val="TAL"/>
              <w:rPr>
                <w:ins w:id="3300" w:author="S2-2204965" w:date="2022-05-20T08:04:00Z"/>
              </w:rPr>
            </w:pPr>
            <w:ins w:id="3301" w:author="S2-2204965" w:date="2022-05-20T08:04:00Z">
              <w:r>
                <w:t>sol#7</w:t>
              </w:r>
            </w:ins>
          </w:p>
        </w:tc>
      </w:tr>
      <w:tr w:rsidR="007D6A0B" w14:paraId="1D94F2EE" w14:textId="77777777" w:rsidTr="00442E0E">
        <w:trPr>
          <w:ins w:id="3302" w:author="S2-2204965" w:date="2022-05-20T08:04:00Z"/>
        </w:trPr>
        <w:tc>
          <w:tcPr>
            <w:tcW w:w="1555" w:type="dxa"/>
            <w:tcBorders>
              <w:top w:val="single" w:sz="4" w:space="0" w:color="auto"/>
              <w:left w:val="single" w:sz="4" w:space="0" w:color="auto"/>
              <w:bottom w:val="single" w:sz="4" w:space="0" w:color="auto"/>
              <w:right w:val="single" w:sz="4" w:space="0" w:color="auto"/>
            </w:tcBorders>
          </w:tcPr>
          <w:p w14:paraId="25B03B76" w14:textId="77777777" w:rsidR="007D6A0B" w:rsidRDefault="007D6A0B" w:rsidP="00442E0E">
            <w:pPr>
              <w:pStyle w:val="TAL"/>
              <w:rPr>
                <w:ins w:id="3303"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74E5F6F4" w14:textId="77777777" w:rsidR="007D6A0B" w:rsidRDefault="007D6A0B" w:rsidP="00442E0E">
            <w:pPr>
              <w:pStyle w:val="TAL"/>
              <w:rPr>
                <w:ins w:id="3304" w:author="S2-2204965" w:date="2022-05-20T08:04:00Z"/>
              </w:rPr>
            </w:pPr>
          </w:p>
        </w:tc>
        <w:tc>
          <w:tcPr>
            <w:tcW w:w="2268" w:type="dxa"/>
            <w:tcBorders>
              <w:top w:val="single" w:sz="4" w:space="0" w:color="auto"/>
              <w:left w:val="single" w:sz="4" w:space="0" w:color="auto"/>
              <w:bottom w:val="single" w:sz="4" w:space="0" w:color="auto"/>
              <w:right w:val="single" w:sz="4" w:space="0" w:color="auto"/>
            </w:tcBorders>
          </w:tcPr>
          <w:p w14:paraId="353FEDB8" w14:textId="77777777" w:rsidR="007D6A0B" w:rsidRDefault="007D6A0B" w:rsidP="00442E0E">
            <w:pPr>
              <w:pStyle w:val="TAL"/>
              <w:rPr>
                <w:ins w:id="3305" w:author="S2-2204965" w:date="2022-05-20T08:04:00Z"/>
                <w:rFonts w:eastAsia="DengXian"/>
                <w:lang w:eastAsia="zh-CN"/>
              </w:rPr>
            </w:pPr>
          </w:p>
        </w:tc>
        <w:tc>
          <w:tcPr>
            <w:tcW w:w="2268" w:type="dxa"/>
            <w:tcBorders>
              <w:top w:val="single" w:sz="4" w:space="0" w:color="auto"/>
              <w:left w:val="single" w:sz="4" w:space="0" w:color="auto"/>
              <w:bottom w:val="single" w:sz="4" w:space="0" w:color="auto"/>
              <w:right w:val="single" w:sz="4" w:space="0" w:color="auto"/>
            </w:tcBorders>
          </w:tcPr>
          <w:p w14:paraId="708F8814" w14:textId="77777777" w:rsidR="007D6A0B" w:rsidRDefault="007D6A0B" w:rsidP="00442E0E">
            <w:pPr>
              <w:pStyle w:val="TAL"/>
              <w:rPr>
                <w:ins w:id="3306" w:author="S2-2204965" w:date="2022-05-20T08:04:00Z"/>
              </w:rPr>
            </w:pPr>
          </w:p>
        </w:tc>
        <w:tc>
          <w:tcPr>
            <w:tcW w:w="1275" w:type="dxa"/>
            <w:tcBorders>
              <w:top w:val="single" w:sz="4" w:space="0" w:color="auto"/>
              <w:left w:val="single" w:sz="4" w:space="0" w:color="auto"/>
              <w:bottom w:val="single" w:sz="4" w:space="0" w:color="auto"/>
              <w:right w:val="single" w:sz="4" w:space="0" w:color="auto"/>
            </w:tcBorders>
          </w:tcPr>
          <w:p w14:paraId="4D64581B" w14:textId="77777777" w:rsidR="007D6A0B" w:rsidRDefault="007D6A0B" w:rsidP="00442E0E">
            <w:pPr>
              <w:pStyle w:val="TAL"/>
              <w:rPr>
                <w:ins w:id="3307" w:author="S2-2204965" w:date="2022-05-20T08:04:00Z"/>
              </w:rPr>
            </w:pPr>
          </w:p>
        </w:tc>
      </w:tr>
    </w:tbl>
    <w:p w14:paraId="56CC907D" w14:textId="77777777" w:rsidR="004F1996" w:rsidRPr="00545E10" w:rsidRDefault="004F1996" w:rsidP="004F1996">
      <w:pPr>
        <w:rPr>
          <w:lang w:eastAsia="x-none"/>
        </w:rPr>
      </w:pPr>
    </w:p>
    <w:p w14:paraId="00D001A7" w14:textId="77777777" w:rsidR="004F1996" w:rsidRPr="00545E10" w:rsidRDefault="003F36AD" w:rsidP="004F1996">
      <w:pPr>
        <w:pStyle w:val="1"/>
      </w:pPr>
      <w:bookmarkStart w:id="3308" w:name="_Toc22214914"/>
      <w:bookmarkStart w:id="3309" w:name="_Toc92883036"/>
      <w:bookmarkStart w:id="3310" w:name="_Toc104285050"/>
      <w:r w:rsidRPr="00545E10">
        <w:lastRenderedPageBreak/>
        <w:t>8</w:t>
      </w:r>
      <w:r w:rsidR="004F1996" w:rsidRPr="00545E10">
        <w:tab/>
        <w:t>Conclusions</w:t>
      </w:r>
      <w:bookmarkEnd w:id="855"/>
      <w:bookmarkEnd w:id="856"/>
      <w:bookmarkEnd w:id="857"/>
      <w:bookmarkEnd w:id="858"/>
      <w:bookmarkEnd w:id="3308"/>
      <w:bookmarkEnd w:id="3309"/>
      <w:bookmarkEnd w:id="3310"/>
    </w:p>
    <w:p w14:paraId="46DC08E8" w14:textId="61DABE7D" w:rsidR="00B05C97" w:rsidRPr="00545E10" w:rsidRDefault="00B05C97" w:rsidP="00B05C97">
      <w:pPr>
        <w:pStyle w:val="EditorsNote"/>
      </w:pPr>
      <w:r w:rsidRPr="00545E10">
        <w:t>Editor</w:t>
      </w:r>
      <w:r w:rsidR="00333336">
        <w:t>'</w:t>
      </w:r>
      <w:r w:rsidRPr="00545E10">
        <w:t xml:space="preserve">s </w:t>
      </w:r>
      <w:r w:rsidR="00CA5F30" w:rsidRPr="00545E10">
        <w:t>note</w:t>
      </w:r>
      <w:r w:rsidRPr="00545E10">
        <w:t>:</w:t>
      </w:r>
      <w:r w:rsidRPr="00545E10">
        <w:tab/>
        <w:t>This clause</w:t>
      </w:r>
      <w:r w:rsidR="00525814" w:rsidRPr="00545E10">
        <w:t xml:space="preserve"> </w:t>
      </w:r>
      <w:r w:rsidRPr="00545E10">
        <w:t xml:space="preserve">will capture conclusions for </w:t>
      </w:r>
      <w:r w:rsidR="003861EF" w:rsidRPr="00545E10">
        <w:t>th</w:t>
      </w:r>
      <w:r w:rsidR="00C01962" w:rsidRPr="00545E10">
        <w:t>e study</w:t>
      </w:r>
      <w:r w:rsidR="00BD0C72" w:rsidRPr="00545E10">
        <w:t>.</w:t>
      </w:r>
    </w:p>
    <w:p w14:paraId="3E80ECA1" w14:textId="77777777" w:rsidR="007D6A0B" w:rsidRDefault="007D6A0B" w:rsidP="007D6A0B">
      <w:pPr>
        <w:pStyle w:val="2"/>
        <w:rPr>
          <w:ins w:id="3311" w:author="S2-2204965" w:date="2022-05-20T08:05:00Z"/>
        </w:rPr>
      </w:pPr>
      <w:bookmarkStart w:id="3312" w:name="_Toc104285051"/>
      <w:ins w:id="3313" w:author="S2-2204965" w:date="2022-05-20T08:05:00Z">
        <w:r>
          <w:t>8.1</w:t>
        </w:r>
        <w:r>
          <w:tab/>
        </w:r>
        <w:r>
          <w:rPr>
            <w:lang w:eastAsia="ko-KR"/>
          </w:rPr>
          <w:t xml:space="preserve">Key Issue #1: </w:t>
        </w:r>
        <w:r>
          <w:t>Enhance group attribute management</w:t>
        </w:r>
        <w:bookmarkEnd w:id="3312"/>
      </w:ins>
    </w:p>
    <w:p w14:paraId="7302C277" w14:textId="77777777" w:rsidR="007D6A0B" w:rsidRPr="009C62A1" w:rsidRDefault="007D6A0B" w:rsidP="007D6A0B">
      <w:pPr>
        <w:pStyle w:val="EditorsNote"/>
        <w:rPr>
          <w:ins w:id="3314" w:author="S2-2204965" w:date="2022-05-20T08:05:00Z"/>
        </w:rPr>
      </w:pPr>
      <w:ins w:id="3315" w:author="S2-2204965" w:date="2022-05-20T08:05:00Z">
        <w:r>
          <w:t>Editor's note:</w:t>
        </w:r>
        <w:r>
          <w:tab/>
          <w:t>It is FFS the conclusion for KI#1.</w:t>
        </w:r>
      </w:ins>
    </w:p>
    <w:p w14:paraId="4BEB313C" w14:textId="77777777" w:rsidR="007D6A0B" w:rsidRDefault="007D6A0B" w:rsidP="007D6A0B">
      <w:pPr>
        <w:rPr>
          <w:ins w:id="3316" w:author="S2-2204965" w:date="2022-05-20T08:05:00Z"/>
          <w:lang w:eastAsia="en-US"/>
        </w:rPr>
      </w:pPr>
    </w:p>
    <w:p w14:paraId="18CCBB1E" w14:textId="77777777" w:rsidR="007D6A0B" w:rsidRDefault="007D6A0B" w:rsidP="007D6A0B">
      <w:pPr>
        <w:pStyle w:val="2"/>
        <w:rPr>
          <w:ins w:id="3317" w:author="S2-2204965" w:date="2022-05-20T08:05:00Z"/>
        </w:rPr>
      </w:pPr>
      <w:bookmarkStart w:id="3318" w:name="_Toc104285052"/>
      <w:ins w:id="3319" w:author="S2-2204965" w:date="2022-05-20T08:05:00Z">
        <w:r>
          <w:t>8.2</w:t>
        </w:r>
        <w:r>
          <w:tab/>
        </w:r>
        <w:r>
          <w:rPr>
            <w:lang w:eastAsia="ko-KR"/>
          </w:rPr>
          <w:t xml:space="preserve">Key Issue #2: </w:t>
        </w:r>
        <w:r>
          <w:t>Enhance group status event reporting</w:t>
        </w:r>
        <w:bookmarkEnd w:id="3318"/>
      </w:ins>
    </w:p>
    <w:p w14:paraId="01332C18" w14:textId="77777777" w:rsidR="007D6A0B" w:rsidRDefault="007D6A0B" w:rsidP="007D6A0B">
      <w:pPr>
        <w:pStyle w:val="EditorsNote"/>
        <w:rPr>
          <w:ins w:id="3320" w:author="S2-2204965" w:date="2022-05-20T08:05:00Z"/>
        </w:rPr>
      </w:pPr>
      <w:ins w:id="3321" w:author="S2-2204965" w:date="2022-05-20T08:05:00Z">
        <w:r>
          <w:t>Editor's note:</w:t>
        </w:r>
        <w:r>
          <w:tab/>
          <w:t>It is FFS the conclusion for KI#2.</w:t>
        </w:r>
      </w:ins>
    </w:p>
    <w:p w14:paraId="232F3F0E" w14:textId="77777777" w:rsidR="007D6A0B" w:rsidRDefault="007D6A0B" w:rsidP="007D6A0B">
      <w:pPr>
        <w:rPr>
          <w:ins w:id="3322" w:author="S2-2204965" w:date="2022-05-20T08:05:00Z"/>
          <w:lang w:eastAsia="en-US"/>
        </w:rPr>
      </w:pPr>
    </w:p>
    <w:p w14:paraId="6692C79D" w14:textId="77777777" w:rsidR="007D6A0B" w:rsidRDefault="007D6A0B" w:rsidP="007D6A0B">
      <w:pPr>
        <w:pStyle w:val="2"/>
        <w:rPr>
          <w:ins w:id="3323" w:author="S2-2204965" w:date="2022-05-20T08:05:00Z"/>
        </w:rPr>
      </w:pPr>
      <w:bookmarkStart w:id="3324" w:name="_Toc104285053"/>
      <w:ins w:id="3325" w:author="S2-2204965" w:date="2022-05-20T08:05:00Z">
        <w:r>
          <w:t>8.3</w:t>
        </w:r>
        <w:r>
          <w:tab/>
          <w:t xml:space="preserve">Key Issue #3: </w:t>
        </w:r>
        <w:r>
          <w:rPr>
            <w:noProof/>
          </w:rPr>
          <w:t xml:space="preserve">NEF exposure framework for provisioning of traffic characteristics and monitoring of performance </w:t>
        </w:r>
        <w:r>
          <w:t>characteristics</w:t>
        </w:r>
        <w:bookmarkEnd w:id="3324"/>
      </w:ins>
    </w:p>
    <w:p w14:paraId="2800BAF9" w14:textId="77777777" w:rsidR="007D6A0B" w:rsidRDefault="007D6A0B" w:rsidP="007D6A0B">
      <w:pPr>
        <w:pStyle w:val="EditorsNote"/>
        <w:rPr>
          <w:ins w:id="3326" w:author="S2-2204965" w:date="2022-05-20T08:05:00Z"/>
        </w:rPr>
      </w:pPr>
      <w:ins w:id="3327" w:author="S2-2204965" w:date="2022-05-20T08:05:00Z">
        <w:r>
          <w:t>Editor's note:</w:t>
        </w:r>
        <w:r>
          <w:tab/>
          <w:t>It is FFS the conclusion for KI#3.</w:t>
        </w:r>
      </w:ins>
    </w:p>
    <w:p w14:paraId="3F11B807" w14:textId="77777777" w:rsidR="007D6A0B" w:rsidRDefault="007D6A0B" w:rsidP="007D6A0B">
      <w:pPr>
        <w:rPr>
          <w:ins w:id="3328" w:author="S2-2204965" w:date="2022-05-20T08:05:00Z"/>
          <w:lang w:eastAsia="en-US"/>
        </w:rPr>
      </w:pPr>
    </w:p>
    <w:p w14:paraId="25CDA8A8" w14:textId="77777777" w:rsidR="007D6A0B" w:rsidRDefault="007D6A0B" w:rsidP="007D6A0B">
      <w:pPr>
        <w:pStyle w:val="2"/>
        <w:rPr>
          <w:ins w:id="3329" w:author="S2-2204965" w:date="2022-05-20T08:05:00Z"/>
        </w:rPr>
      </w:pPr>
      <w:bookmarkStart w:id="3330" w:name="_Toc104285054"/>
      <w:ins w:id="3331" w:author="S2-2204965" w:date="2022-05-20T08:05:00Z">
        <w:r>
          <w:t>8.4</w:t>
        </w:r>
        <w:r>
          <w:tab/>
          <w:t>Key Issue #4: Multiple SMFs for VN group communication</w:t>
        </w:r>
        <w:bookmarkEnd w:id="3330"/>
      </w:ins>
    </w:p>
    <w:p w14:paraId="5DCBECC7" w14:textId="77777777" w:rsidR="007D6A0B" w:rsidRDefault="007D6A0B" w:rsidP="007D6A0B">
      <w:pPr>
        <w:pStyle w:val="EditorsNote"/>
        <w:rPr>
          <w:ins w:id="3332" w:author="S2-2204965" w:date="2022-05-20T08:05:00Z"/>
        </w:rPr>
      </w:pPr>
      <w:ins w:id="3333" w:author="S2-2204965" w:date="2022-05-20T08:05:00Z">
        <w:r>
          <w:t>Editor's note:</w:t>
        </w:r>
        <w:r>
          <w:tab/>
          <w:t>It is FFS the conclusion for KI#4.</w:t>
        </w:r>
      </w:ins>
    </w:p>
    <w:p w14:paraId="73476D86" w14:textId="77777777" w:rsidR="007D6A0B" w:rsidRDefault="007D6A0B" w:rsidP="007D6A0B">
      <w:pPr>
        <w:rPr>
          <w:ins w:id="3334" w:author="S2-2204965" w:date="2022-05-20T08:05:00Z"/>
          <w:lang w:eastAsia="en-US"/>
        </w:rPr>
      </w:pPr>
    </w:p>
    <w:p w14:paraId="1641A8B7" w14:textId="77777777" w:rsidR="007D6A0B" w:rsidRDefault="007D6A0B" w:rsidP="007D6A0B">
      <w:pPr>
        <w:pStyle w:val="2"/>
        <w:rPr>
          <w:ins w:id="3335" w:author="S2-2204965" w:date="2022-05-20T08:05:00Z"/>
        </w:rPr>
      </w:pPr>
      <w:bookmarkStart w:id="3336" w:name="_Toc104285055"/>
      <w:ins w:id="3337" w:author="S2-2204965" w:date="2022-05-20T08:05:00Z">
        <w:r>
          <w:t>8.5</w:t>
        </w:r>
        <w:r>
          <w:tab/>
          <w:t>Key Issue #5: Allowing UE to simultaneously send data to different groups with different QoS policy</w:t>
        </w:r>
        <w:bookmarkEnd w:id="3336"/>
      </w:ins>
    </w:p>
    <w:p w14:paraId="6FF231D8" w14:textId="77777777" w:rsidR="007D6A0B" w:rsidRDefault="007D6A0B" w:rsidP="007D6A0B">
      <w:pPr>
        <w:pStyle w:val="EditorsNote"/>
        <w:rPr>
          <w:ins w:id="3338" w:author="S2-2204965" w:date="2022-05-20T08:05:00Z"/>
        </w:rPr>
      </w:pPr>
      <w:ins w:id="3339" w:author="S2-2204965" w:date="2022-05-20T08:05:00Z">
        <w:r>
          <w:t>Editor's note:</w:t>
        </w:r>
        <w:r>
          <w:tab/>
          <w:t>It is FFS the conclusion for KI#5.</w:t>
        </w:r>
      </w:ins>
    </w:p>
    <w:p w14:paraId="396F229B" w14:textId="77777777" w:rsidR="007D6A0B" w:rsidRPr="009A63E8" w:rsidRDefault="007D6A0B" w:rsidP="007D6A0B">
      <w:pPr>
        <w:rPr>
          <w:ins w:id="3340" w:author="S2-2204965" w:date="2022-05-20T08:05:00Z"/>
          <w:lang w:val="x-none" w:eastAsia="en-US"/>
        </w:rPr>
      </w:pPr>
    </w:p>
    <w:p w14:paraId="024E90B1" w14:textId="77777777" w:rsidR="00005A1D" w:rsidRPr="00545E10" w:rsidRDefault="00005A1D" w:rsidP="00005A1D">
      <w:pPr>
        <w:rPr>
          <w:rFonts w:eastAsia="SimSun"/>
          <w:lang w:eastAsia="zh-CN"/>
        </w:rPr>
      </w:pPr>
    </w:p>
    <w:p w14:paraId="0921DD04" w14:textId="77777777" w:rsidR="00D74171" w:rsidRPr="00545E10" w:rsidRDefault="00D74171">
      <w:pPr>
        <w:pStyle w:val="1"/>
        <w:pPrChange w:id="3341" w:author="S2-2204913" w:date="2022-05-21T07:17:00Z">
          <w:pPr>
            <w:pStyle w:val="8"/>
          </w:pPr>
        </w:pPrChange>
      </w:pPr>
      <w:r w:rsidRPr="00545E10">
        <w:br w:type="page"/>
      </w:r>
      <w:bookmarkStart w:id="3342" w:name="_Toc104285056"/>
      <w:r w:rsidRPr="00545E10">
        <w:lastRenderedPageBreak/>
        <w:t>Annex A (informative):</w:t>
      </w:r>
      <w:r w:rsidRPr="00545E10">
        <w:br/>
        <w:t>Change history</w:t>
      </w:r>
      <w:bookmarkEnd w:id="33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545E10" w14:paraId="47837167" w14:textId="77777777" w:rsidTr="006036D3">
        <w:trPr>
          <w:cantSplit/>
        </w:trPr>
        <w:tc>
          <w:tcPr>
            <w:tcW w:w="9639" w:type="dxa"/>
            <w:gridSpan w:val="8"/>
            <w:tcBorders>
              <w:bottom w:val="nil"/>
            </w:tcBorders>
            <w:shd w:val="solid" w:color="FFFFFF" w:fill="auto"/>
          </w:tcPr>
          <w:p w14:paraId="786B4D5A" w14:textId="77777777" w:rsidR="00D74171" w:rsidRPr="00545E10" w:rsidRDefault="00D74171" w:rsidP="006036D3">
            <w:pPr>
              <w:pStyle w:val="TAL"/>
              <w:jc w:val="center"/>
              <w:rPr>
                <w:b/>
                <w:sz w:val="16"/>
              </w:rPr>
            </w:pPr>
            <w:r w:rsidRPr="00545E10">
              <w:rPr>
                <w:b/>
              </w:rPr>
              <w:t>Change history</w:t>
            </w:r>
          </w:p>
        </w:tc>
      </w:tr>
      <w:tr w:rsidR="00D74171" w:rsidRPr="00545E10" w14:paraId="0B8D4F34" w14:textId="77777777" w:rsidTr="002E5B7F">
        <w:tc>
          <w:tcPr>
            <w:tcW w:w="800" w:type="dxa"/>
            <w:shd w:val="pct10" w:color="auto" w:fill="FFFFFF"/>
          </w:tcPr>
          <w:p w14:paraId="18A25210" w14:textId="77777777" w:rsidR="00D74171" w:rsidRPr="00545E10" w:rsidRDefault="00D74171" w:rsidP="006036D3">
            <w:pPr>
              <w:pStyle w:val="TAL"/>
              <w:rPr>
                <w:b/>
                <w:sz w:val="16"/>
              </w:rPr>
            </w:pPr>
            <w:r w:rsidRPr="00545E10">
              <w:rPr>
                <w:b/>
                <w:sz w:val="16"/>
              </w:rPr>
              <w:t>Date</w:t>
            </w:r>
          </w:p>
        </w:tc>
        <w:tc>
          <w:tcPr>
            <w:tcW w:w="901" w:type="dxa"/>
            <w:shd w:val="pct10" w:color="auto" w:fill="FFFFFF"/>
          </w:tcPr>
          <w:p w14:paraId="2632FAE4" w14:textId="77777777" w:rsidR="00D74171" w:rsidRPr="00545E10" w:rsidRDefault="00D74171" w:rsidP="006036D3">
            <w:pPr>
              <w:pStyle w:val="TAL"/>
              <w:rPr>
                <w:b/>
                <w:sz w:val="16"/>
              </w:rPr>
            </w:pPr>
            <w:r w:rsidRPr="00545E10">
              <w:rPr>
                <w:b/>
                <w:sz w:val="16"/>
              </w:rPr>
              <w:t>Meeting</w:t>
            </w:r>
          </w:p>
        </w:tc>
        <w:tc>
          <w:tcPr>
            <w:tcW w:w="1134" w:type="dxa"/>
            <w:shd w:val="pct10" w:color="auto" w:fill="FFFFFF"/>
          </w:tcPr>
          <w:p w14:paraId="0CCFD6D2" w14:textId="77777777" w:rsidR="00D74171" w:rsidRPr="00545E10" w:rsidRDefault="00D74171" w:rsidP="006036D3">
            <w:pPr>
              <w:pStyle w:val="TAL"/>
              <w:rPr>
                <w:b/>
                <w:sz w:val="16"/>
              </w:rPr>
            </w:pPr>
            <w:r w:rsidRPr="00545E10">
              <w:rPr>
                <w:b/>
                <w:sz w:val="16"/>
              </w:rPr>
              <w:t>TDoc</w:t>
            </w:r>
          </w:p>
        </w:tc>
        <w:tc>
          <w:tcPr>
            <w:tcW w:w="709" w:type="dxa"/>
            <w:shd w:val="pct10" w:color="auto" w:fill="FFFFFF"/>
          </w:tcPr>
          <w:p w14:paraId="1C70EF89" w14:textId="77777777" w:rsidR="00D74171" w:rsidRPr="00545E10" w:rsidRDefault="00D74171" w:rsidP="006036D3">
            <w:pPr>
              <w:pStyle w:val="TAL"/>
              <w:rPr>
                <w:b/>
                <w:sz w:val="16"/>
              </w:rPr>
            </w:pPr>
            <w:r w:rsidRPr="00545E10">
              <w:rPr>
                <w:b/>
                <w:sz w:val="16"/>
              </w:rPr>
              <w:t>CR</w:t>
            </w:r>
          </w:p>
        </w:tc>
        <w:tc>
          <w:tcPr>
            <w:tcW w:w="425" w:type="dxa"/>
            <w:shd w:val="pct10" w:color="auto" w:fill="FFFFFF"/>
          </w:tcPr>
          <w:p w14:paraId="33A22BEB" w14:textId="77777777" w:rsidR="00D74171" w:rsidRPr="00545E10" w:rsidRDefault="00D74171" w:rsidP="006036D3">
            <w:pPr>
              <w:pStyle w:val="TAL"/>
              <w:rPr>
                <w:b/>
                <w:sz w:val="16"/>
              </w:rPr>
            </w:pPr>
            <w:r w:rsidRPr="00545E10">
              <w:rPr>
                <w:b/>
                <w:sz w:val="16"/>
              </w:rPr>
              <w:t>Rev</w:t>
            </w:r>
          </w:p>
        </w:tc>
        <w:tc>
          <w:tcPr>
            <w:tcW w:w="426" w:type="dxa"/>
            <w:shd w:val="pct10" w:color="auto" w:fill="FFFFFF"/>
          </w:tcPr>
          <w:p w14:paraId="6F7BA558" w14:textId="77777777" w:rsidR="00D74171" w:rsidRPr="00545E10" w:rsidRDefault="00D74171" w:rsidP="006036D3">
            <w:pPr>
              <w:pStyle w:val="TAL"/>
              <w:rPr>
                <w:b/>
                <w:sz w:val="16"/>
              </w:rPr>
            </w:pPr>
            <w:r w:rsidRPr="00545E10">
              <w:rPr>
                <w:b/>
                <w:sz w:val="16"/>
              </w:rPr>
              <w:t>Cat</w:t>
            </w:r>
          </w:p>
        </w:tc>
        <w:tc>
          <w:tcPr>
            <w:tcW w:w="4536" w:type="dxa"/>
            <w:shd w:val="pct10" w:color="auto" w:fill="FFFFFF"/>
          </w:tcPr>
          <w:p w14:paraId="75830C0A" w14:textId="77777777" w:rsidR="00D74171" w:rsidRPr="00545E10" w:rsidRDefault="00D74171" w:rsidP="006036D3">
            <w:pPr>
              <w:pStyle w:val="TAL"/>
              <w:rPr>
                <w:b/>
                <w:sz w:val="16"/>
              </w:rPr>
            </w:pPr>
            <w:r w:rsidRPr="00545E10">
              <w:rPr>
                <w:b/>
                <w:sz w:val="16"/>
              </w:rPr>
              <w:t>Subject/Comment</w:t>
            </w:r>
          </w:p>
        </w:tc>
        <w:tc>
          <w:tcPr>
            <w:tcW w:w="708" w:type="dxa"/>
            <w:shd w:val="pct10" w:color="auto" w:fill="FFFFFF"/>
          </w:tcPr>
          <w:p w14:paraId="3F71CB34" w14:textId="77777777" w:rsidR="00D74171" w:rsidRPr="00545E10" w:rsidRDefault="00D74171" w:rsidP="006036D3">
            <w:pPr>
              <w:pStyle w:val="TAL"/>
              <w:rPr>
                <w:b/>
                <w:sz w:val="16"/>
              </w:rPr>
            </w:pPr>
            <w:r w:rsidRPr="00545E10">
              <w:rPr>
                <w:b/>
                <w:sz w:val="16"/>
              </w:rPr>
              <w:t>New version</w:t>
            </w:r>
          </w:p>
        </w:tc>
      </w:tr>
      <w:tr w:rsidR="004158F1" w:rsidRPr="00545E10" w14:paraId="23080C18" w14:textId="77777777" w:rsidTr="002E5B7F">
        <w:tc>
          <w:tcPr>
            <w:tcW w:w="800" w:type="dxa"/>
            <w:shd w:val="solid" w:color="FFFFFF" w:fill="auto"/>
          </w:tcPr>
          <w:p w14:paraId="4724320A" w14:textId="77777777" w:rsidR="004158F1" w:rsidRPr="00545E10" w:rsidRDefault="004158F1" w:rsidP="004158F1">
            <w:pPr>
              <w:pStyle w:val="TAC"/>
              <w:rPr>
                <w:color w:val="0000FF"/>
                <w:sz w:val="16"/>
                <w:szCs w:val="16"/>
              </w:rPr>
            </w:pPr>
            <w:r w:rsidRPr="00545E10">
              <w:rPr>
                <w:color w:val="0000FF"/>
                <w:sz w:val="16"/>
                <w:szCs w:val="16"/>
              </w:rPr>
              <w:t>2022-02</w:t>
            </w:r>
          </w:p>
        </w:tc>
        <w:tc>
          <w:tcPr>
            <w:tcW w:w="901" w:type="dxa"/>
            <w:shd w:val="solid" w:color="FFFFFF" w:fill="auto"/>
          </w:tcPr>
          <w:p w14:paraId="52A093A8" w14:textId="77777777" w:rsidR="004158F1" w:rsidRPr="00545E10" w:rsidRDefault="004158F1" w:rsidP="004158F1">
            <w:pPr>
              <w:pStyle w:val="TAC"/>
              <w:rPr>
                <w:color w:val="0000FF"/>
                <w:sz w:val="16"/>
                <w:szCs w:val="16"/>
              </w:rPr>
            </w:pPr>
            <w:r w:rsidRPr="00545E10">
              <w:rPr>
                <w:color w:val="0000FF"/>
                <w:sz w:val="16"/>
                <w:szCs w:val="16"/>
              </w:rPr>
              <w:t>SA2#149E</w:t>
            </w:r>
          </w:p>
        </w:tc>
        <w:tc>
          <w:tcPr>
            <w:tcW w:w="1134" w:type="dxa"/>
            <w:shd w:val="solid" w:color="FFFFFF" w:fill="auto"/>
          </w:tcPr>
          <w:p w14:paraId="754D6EB1" w14:textId="4F8C396E" w:rsidR="004158F1" w:rsidRPr="00545E10" w:rsidRDefault="00525814" w:rsidP="004158F1">
            <w:pPr>
              <w:pStyle w:val="TAC"/>
              <w:rPr>
                <w:color w:val="0000FF"/>
                <w:sz w:val="16"/>
                <w:szCs w:val="16"/>
              </w:rPr>
            </w:pPr>
            <w:r w:rsidRPr="00545E10">
              <w:rPr>
                <w:color w:val="0000FF"/>
                <w:sz w:val="16"/>
                <w:szCs w:val="16"/>
              </w:rPr>
              <w:t>S2-2200646</w:t>
            </w:r>
          </w:p>
        </w:tc>
        <w:tc>
          <w:tcPr>
            <w:tcW w:w="709" w:type="dxa"/>
            <w:shd w:val="solid" w:color="FFFFFF" w:fill="auto"/>
          </w:tcPr>
          <w:p w14:paraId="369C7443" w14:textId="77777777" w:rsidR="004158F1" w:rsidRPr="00545E10" w:rsidRDefault="004158F1" w:rsidP="004158F1">
            <w:pPr>
              <w:pStyle w:val="TAL"/>
              <w:rPr>
                <w:color w:val="0000FF"/>
                <w:sz w:val="16"/>
                <w:szCs w:val="16"/>
              </w:rPr>
            </w:pPr>
            <w:r w:rsidRPr="00545E10">
              <w:rPr>
                <w:color w:val="0000FF"/>
                <w:sz w:val="16"/>
                <w:szCs w:val="16"/>
              </w:rPr>
              <w:t>-</w:t>
            </w:r>
          </w:p>
        </w:tc>
        <w:tc>
          <w:tcPr>
            <w:tcW w:w="425" w:type="dxa"/>
            <w:shd w:val="solid" w:color="FFFFFF" w:fill="auto"/>
          </w:tcPr>
          <w:p w14:paraId="2B2500D6" w14:textId="77777777" w:rsidR="004158F1" w:rsidRPr="00545E10" w:rsidRDefault="004158F1" w:rsidP="004158F1">
            <w:pPr>
              <w:pStyle w:val="TAR"/>
              <w:rPr>
                <w:color w:val="0000FF"/>
                <w:sz w:val="16"/>
                <w:szCs w:val="16"/>
              </w:rPr>
            </w:pPr>
            <w:r w:rsidRPr="00545E10">
              <w:rPr>
                <w:color w:val="0000FF"/>
                <w:sz w:val="16"/>
                <w:szCs w:val="16"/>
              </w:rPr>
              <w:t>-</w:t>
            </w:r>
          </w:p>
        </w:tc>
        <w:tc>
          <w:tcPr>
            <w:tcW w:w="426" w:type="dxa"/>
            <w:shd w:val="solid" w:color="FFFFFF" w:fill="auto"/>
          </w:tcPr>
          <w:p w14:paraId="459DEB0F" w14:textId="77777777" w:rsidR="004158F1" w:rsidRPr="00545E10" w:rsidRDefault="004158F1" w:rsidP="004158F1">
            <w:pPr>
              <w:pStyle w:val="TAC"/>
              <w:rPr>
                <w:color w:val="0000FF"/>
                <w:sz w:val="16"/>
                <w:szCs w:val="16"/>
              </w:rPr>
            </w:pPr>
            <w:r w:rsidRPr="00545E10">
              <w:rPr>
                <w:color w:val="0000FF"/>
                <w:sz w:val="16"/>
                <w:szCs w:val="16"/>
              </w:rPr>
              <w:t>-</w:t>
            </w:r>
          </w:p>
        </w:tc>
        <w:tc>
          <w:tcPr>
            <w:tcW w:w="4536" w:type="dxa"/>
            <w:shd w:val="solid" w:color="FFFFFF" w:fill="auto"/>
          </w:tcPr>
          <w:p w14:paraId="564F65B4" w14:textId="77777777" w:rsidR="004158F1" w:rsidRPr="00545E10" w:rsidRDefault="004158F1" w:rsidP="004158F1">
            <w:pPr>
              <w:pStyle w:val="TAL"/>
              <w:rPr>
                <w:color w:val="0000FF"/>
                <w:sz w:val="16"/>
                <w:szCs w:val="16"/>
              </w:rPr>
            </w:pPr>
            <w:r w:rsidRPr="00545E10">
              <w:rPr>
                <w:color w:val="0000FF"/>
                <w:sz w:val="16"/>
                <w:szCs w:val="16"/>
              </w:rPr>
              <w:t>Proposed skeleton approved at S2#149E</w:t>
            </w:r>
          </w:p>
        </w:tc>
        <w:tc>
          <w:tcPr>
            <w:tcW w:w="708" w:type="dxa"/>
            <w:shd w:val="solid" w:color="FFFFFF" w:fill="auto"/>
          </w:tcPr>
          <w:p w14:paraId="3EFDA0A1" w14:textId="77777777" w:rsidR="004158F1" w:rsidRPr="00545E10" w:rsidRDefault="004158F1" w:rsidP="004158F1">
            <w:pPr>
              <w:pStyle w:val="TAC"/>
              <w:rPr>
                <w:color w:val="0000FF"/>
                <w:sz w:val="16"/>
                <w:szCs w:val="16"/>
              </w:rPr>
            </w:pPr>
            <w:r w:rsidRPr="00545E10">
              <w:rPr>
                <w:color w:val="0000FF"/>
                <w:sz w:val="16"/>
                <w:szCs w:val="16"/>
              </w:rPr>
              <w:t>0.0.0</w:t>
            </w:r>
          </w:p>
        </w:tc>
      </w:tr>
      <w:tr w:rsidR="001472D2" w:rsidRPr="00545E10" w14:paraId="10350D1C" w14:textId="77777777" w:rsidTr="002E5B7F">
        <w:tc>
          <w:tcPr>
            <w:tcW w:w="800" w:type="dxa"/>
            <w:shd w:val="solid" w:color="FFFFFF" w:fill="auto"/>
          </w:tcPr>
          <w:p w14:paraId="06C4B2C3" w14:textId="77777777" w:rsidR="001472D2" w:rsidRPr="00545E10" w:rsidRDefault="001472D2" w:rsidP="001472D2">
            <w:pPr>
              <w:pStyle w:val="TAC"/>
              <w:rPr>
                <w:sz w:val="16"/>
                <w:szCs w:val="16"/>
              </w:rPr>
            </w:pPr>
            <w:r w:rsidRPr="00545E10">
              <w:rPr>
                <w:color w:val="0000FF"/>
                <w:sz w:val="16"/>
                <w:szCs w:val="16"/>
              </w:rPr>
              <w:t>2022-02</w:t>
            </w:r>
          </w:p>
        </w:tc>
        <w:tc>
          <w:tcPr>
            <w:tcW w:w="901" w:type="dxa"/>
            <w:shd w:val="solid" w:color="FFFFFF" w:fill="auto"/>
          </w:tcPr>
          <w:p w14:paraId="430AA59A" w14:textId="77777777" w:rsidR="001472D2" w:rsidRPr="00545E10" w:rsidRDefault="001472D2" w:rsidP="001472D2">
            <w:pPr>
              <w:pStyle w:val="TAC"/>
              <w:rPr>
                <w:sz w:val="16"/>
                <w:szCs w:val="16"/>
              </w:rPr>
            </w:pPr>
            <w:r w:rsidRPr="00545E10">
              <w:rPr>
                <w:color w:val="0000FF"/>
                <w:sz w:val="16"/>
                <w:szCs w:val="16"/>
              </w:rPr>
              <w:t>SA2#149E</w:t>
            </w:r>
          </w:p>
        </w:tc>
        <w:tc>
          <w:tcPr>
            <w:tcW w:w="1134" w:type="dxa"/>
            <w:shd w:val="solid" w:color="FFFFFF" w:fill="auto"/>
          </w:tcPr>
          <w:p w14:paraId="0A7FD8B8" w14:textId="77777777" w:rsidR="001472D2" w:rsidRPr="00545E10" w:rsidRDefault="001472D2" w:rsidP="001472D2">
            <w:pPr>
              <w:pStyle w:val="TAC"/>
              <w:rPr>
                <w:sz w:val="16"/>
                <w:szCs w:val="16"/>
              </w:rPr>
            </w:pPr>
          </w:p>
        </w:tc>
        <w:tc>
          <w:tcPr>
            <w:tcW w:w="709" w:type="dxa"/>
            <w:shd w:val="solid" w:color="FFFFFF" w:fill="auto"/>
          </w:tcPr>
          <w:p w14:paraId="65A9C12A" w14:textId="77777777" w:rsidR="001472D2" w:rsidRPr="00545E10" w:rsidRDefault="001472D2" w:rsidP="001472D2">
            <w:pPr>
              <w:pStyle w:val="TAL"/>
              <w:rPr>
                <w:sz w:val="16"/>
                <w:szCs w:val="16"/>
              </w:rPr>
            </w:pPr>
            <w:r w:rsidRPr="00545E10">
              <w:rPr>
                <w:color w:val="0000FF"/>
                <w:sz w:val="16"/>
                <w:szCs w:val="16"/>
              </w:rPr>
              <w:t>-</w:t>
            </w:r>
          </w:p>
        </w:tc>
        <w:tc>
          <w:tcPr>
            <w:tcW w:w="425" w:type="dxa"/>
            <w:shd w:val="solid" w:color="FFFFFF" w:fill="auto"/>
          </w:tcPr>
          <w:p w14:paraId="3C645C8C" w14:textId="77777777" w:rsidR="001472D2" w:rsidRPr="00545E10" w:rsidRDefault="001472D2" w:rsidP="001472D2">
            <w:pPr>
              <w:pStyle w:val="TAR"/>
              <w:rPr>
                <w:sz w:val="16"/>
                <w:szCs w:val="16"/>
              </w:rPr>
            </w:pPr>
            <w:r w:rsidRPr="00545E10">
              <w:rPr>
                <w:color w:val="0000FF"/>
                <w:sz w:val="16"/>
                <w:szCs w:val="16"/>
              </w:rPr>
              <w:t>-</w:t>
            </w:r>
          </w:p>
        </w:tc>
        <w:tc>
          <w:tcPr>
            <w:tcW w:w="426" w:type="dxa"/>
            <w:shd w:val="solid" w:color="FFFFFF" w:fill="auto"/>
          </w:tcPr>
          <w:p w14:paraId="713F3D19" w14:textId="77777777" w:rsidR="001472D2" w:rsidRPr="00545E10" w:rsidRDefault="001472D2" w:rsidP="001472D2">
            <w:pPr>
              <w:pStyle w:val="TAC"/>
              <w:rPr>
                <w:sz w:val="16"/>
                <w:szCs w:val="16"/>
              </w:rPr>
            </w:pPr>
            <w:r w:rsidRPr="00545E10">
              <w:rPr>
                <w:color w:val="0000FF"/>
                <w:sz w:val="16"/>
                <w:szCs w:val="16"/>
              </w:rPr>
              <w:t>-</w:t>
            </w:r>
          </w:p>
        </w:tc>
        <w:tc>
          <w:tcPr>
            <w:tcW w:w="4536" w:type="dxa"/>
            <w:shd w:val="solid" w:color="FFFFFF" w:fill="auto"/>
          </w:tcPr>
          <w:p w14:paraId="2217EAE9" w14:textId="77777777" w:rsidR="001472D2" w:rsidRPr="00545E10" w:rsidRDefault="001472D2" w:rsidP="001472D2">
            <w:pPr>
              <w:pStyle w:val="TAL"/>
              <w:rPr>
                <w:sz w:val="16"/>
                <w:szCs w:val="16"/>
              </w:rPr>
            </w:pPr>
            <w:r w:rsidRPr="00545E10">
              <w:rPr>
                <w:color w:val="0000FF"/>
                <w:sz w:val="16"/>
                <w:szCs w:val="16"/>
              </w:rPr>
              <w:t>Updated with approved pCRs at S2#149E</w:t>
            </w:r>
            <w:r w:rsidR="00505ECB" w:rsidRPr="00545E10">
              <w:rPr>
                <w:color w:val="0000FF"/>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545E10" w:rsidRDefault="001472D2" w:rsidP="001472D2">
            <w:pPr>
              <w:pStyle w:val="TAC"/>
              <w:rPr>
                <w:sz w:val="16"/>
                <w:szCs w:val="16"/>
              </w:rPr>
            </w:pPr>
            <w:r w:rsidRPr="00545E10">
              <w:rPr>
                <w:color w:val="0000FF"/>
                <w:sz w:val="16"/>
                <w:szCs w:val="16"/>
              </w:rPr>
              <w:t>0.1.0</w:t>
            </w:r>
          </w:p>
        </w:tc>
      </w:tr>
      <w:tr w:rsidR="00210392" w:rsidRPr="00545E10" w14:paraId="33B70060" w14:textId="77777777" w:rsidTr="002E5B7F">
        <w:tc>
          <w:tcPr>
            <w:tcW w:w="800" w:type="dxa"/>
            <w:shd w:val="solid" w:color="FFFFFF" w:fill="auto"/>
          </w:tcPr>
          <w:p w14:paraId="1013CF03" w14:textId="1FAF7C4F" w:rsidR="00210392" w:rsidRPr="00545E10" w:rsidRDefault="00210392" w:rsidP="001472D2">
            <w:pPr>
              <w:pStyle w:val="TAC"/>
              <w:rPr>
                <w:rFonts w:eastAsia="맑은 고딕"/>
                <w:color w:val="0000FF"/>
                <w:sz w:val="16"/>
                <w:szCs w:val="16"/>
                <w:lang w:eastAsia="ko-KR"/>
              </w:rPr>
            </w:pPr>
            <w:r w:rsidRPr="00545E10">
              <w:rPr>
                <w:rFonts w:eastAsia="맑은 고딕"/>
                <w:color w:val="0000FF"/>
                <w:sz w:val="16"/>
                <w:szCs w:val="16"/>
                <w:lang w:eastAsia="ko-KR"/>
              </w:rPr>
              <w:t>2022-04</w:t>
            </w:r>
          </w:p>
        </w:tc>
        <w:tc>
          <w:tcPr>
            <w:tcW w:w="901" w:type="dxa"/>
            <w:shd w:val="solid" w:color="FFFFFF" w:fill="auto"/>
          </w:tcPr>
          <w:p w14:paraId="62F94EC6" w14:textId="6EE87556" w:rsidR="00210392" w:rsidRPr="00545E10" w:rsidRDefault="00210392" w:rsidP="001472D2">
            <w:pPr>
              <w:pStyle w:val="TAC"/>
              <w:rPr>
                <w:rFonts w:eastAsia="맑은 고딕"/>
                <w:color w:val="0000FF"/>
                <w:sz w:val="16"/>
                <w:szCs w:val="16"/>
                <w:lang w:eastAsia="ko-KR"/>
              </w:rPr>
            </w:pPr>
            <w:r w:rsidRPr="00545E10">
              <w:rPr>
                <w:rFonts w:eastAsia="맑은 고딕"/>
                <w:color w:val="0000FF"/>
                <w:sz w:val="16"/>
                <w:szCs w:val="16"/>
                <w:lang w:eastAsia="ko-KR"/>
              </w:rPr>
              <w:t>SA2#150E</w:t>
            </w:r>
          </w:p>
        </w:tc>
        <w:tc>
          <w:tcPr>
            <w:tcW w:w="1134" w:type="dxa"/>
            <w:shd w:val="solid" w:color="FFFFFF" w:fill="auto"/>
          </w:tcPr>
          <w:p w14:paraId="114FF3F9" w14:textId="77777777" w:rsidR="00210392" w:rsidRPr="00545E10" w:rsidRDefault="00210392" w:rsidP="001472D2">
            <w:pPr>
              <w:pStyle w:val="TAC"/>
              <w:rPr>
                <w:sz w:val="16"/>
                <w:szCs w:val="16"/>
              </w:rPr>
            </w:pPr>
          </w:p>
        </w:tc>
        <w:tc>
          <w:tcPr>
            <w:tcW w:w="709" w:type="dxa"/>
            <w:shd w:val="solid" w:color="FFFFFF" w:fill="auto"/>
          </w:tcPr>
          <w:p w14:paraId="434F5C77" w14:textId="77777777" w:rsidR="00210392" w:rsidRPr="00545E10" w:rsidRDefault="00210392" w:rsidP="001472D2">
            <w:pPr>
              <w:pStyle w:val="TAL"/>
              <w:rPr>
                <w:color w:val="0000FF"/>
                <w:sz w:val="16"/>
                <w:szCs w:val="16"/>
              </w:rPr>
            </w:pPr>
          </w:p>
        </w:tc>
        <w:tc>
          <w:tcPr>
            <w:tcW w:w="425" w:type="dxa"/>
            <w:shd w:val="solid" w:color="FFFFFF" w:fill="auto"/>
          </w:tcPr>
          <w:p w14:paraId="569B263C" w14:textId="77777777" w:rsidR="00210392" w:rsidRPr="00545E10" w:rsidRDefault="00210392" w:rsidP="001472D2">
            <w:pPr>
              <w:pStyle w:val="TAR"/>
              <w:rPr>
                <w:color w:val="0000FF"/>
                <w:sz w:val="16"/>
                <w:szCs w:val="16"/>
              </w:rPr>
            </w:pPr>
          </w:p>
        </w:tc>
        <w:tc>
          <w:tcPr>
            <w:tcW w:w="426" w:type="dxa"/>
            <w:shd w:val="solid" w:color="FFFFFF" w:fill="auto"/>
          </w:tcPr>
          <w:p w14:paraId="19169FF2" w14:textId="77777777" w:rsidR="00210392" w:rsidRPr="00545E10" w:rsidRDefault="00210392" w:rsidP="001472D2">
            <w:pPr>
              <w:pStyle w:val="TAC"/>
              <w:rPr>
                <w:color w:val="0000FF"/>
                <w:sz w:val="16"/>
                <w:szCs w:val="16"/>
              </w:rPr>
            </w:pPr>
          </w:p>
        </w:tc>
        <w:tc>
          <w:tcPr>
            <w:tcW w:w="4536" w:type="dxa"/>
            <w:shd w:val="solid" w:color="FFFFFF" w:fill="auto"/>
          </w:tcPr>
          <w:p w14:paraId="1402B9B8" w14:textId="52809060" w:rsidR="00210392" w:rsidRPr="00545E10" w:rsidRDefault="00C93C24" w:rsidP="0038741F">
            <w:pPr>
              <w:pStyle w:val="TAL"/>
              <w:rPr>
                <w:rFonts w:eastAsia="맑은 고딕"/>
                <w:color w:val="0000FF"/>
                <w:sz w:val="16"/>
                <w:szCs w:val="16"/>
                <w:lang w:eastAsia="ko-KR"/>
              </w:rPr>
            </w:pPr>
            <w:r w:rsidRPr="00545E10">
              <w:rPr>
                <w:rFonts w:eastAsia="맑은 고딕"/>
                <w:color w:val="0000FF"/>
                <w:sz w:val="16"/>
                <w:szCs w:val="16"/>
                <w:lang w:eastAsia="ko-KR"/>
              </w:rPr>
              <w:t>Updated with approved pCRs</w:t>
            </w:r>
            <w:r w:rsidR="00210392" w:rsidRPr="00545E10">
              <w:rPr>
                <w:rFonts w:eastAsia="맑은 고딕"/>
                <w:color w:val="0000FF"/>
                <w:sz w:val="16"/>
                <w:szCs w:val="16"/>
                <w:lang w:eastAsia="ko-KR"/>
              </w:rPr>
              <w:t xml:space="preserve"> a</w:t>
            </w:r>
            <w:r w:rsidR="002F774D" w:rsidRPr="00545E10">
              <w:rPr>
                <w:rFonts w:eastAsia="맑은 고딕"/>
                <w:color w:val="0000FF"/>
                <w:sz w:val="16"/>
                <w:szCs w:val="16"/>
                <w:lang w:eastAsia="ko-KR"/>
              </w:rPr>
              <w:t>t</w:t>
            </w:r>
            <w:r w:rsidR="00210392" w:rsidRPr="00545E10">
              <w:rPr>
                <w:rFonts w:eastAsia="맑은 고딕"/>
                <w:color w:val="0000FF"/>
                <w:sz w:val="16"/>
                <w:szCs w:val="16"/>
                <w:lang w:eastAsia="ko-KR"/>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545E10" w:rsidRDefault="00210392" w:rsidP="001472D2">
            <w:pPr>
              <w:pStyle w:val="TAC"/>
              <w:rPr>
                <w:rFonts w:eastAsia="맑은 고딕"/>
                <w:color w:val="0000FF"/>
                <w:sz w:val="16"/>
                <w:szCs w:val="16"/>
                <w:lang w:eastAsia="ko-KR"/>
              </w:rPr>
            </w:pPr>
            <w:r w:rsidRPr="00545E10">
              <w:rPr>
                <w:rFonts w:eastAsia="맑은 고딕"/>
                <w:color w:val="0000FF"/>
                <w:sz w:val="16"/>
                <w:szCs w:val="16"/>
                <w:lang w:eastAsia="ko-KR"/>
              </w:rPr>
              <w:t>0.2.0</w:t>
            </w:r>
          </w:p>
        </w:tc>
      </w:tr>
      <w:tr w:rsidR="004729BE" w:rsidRPr="00545E10" w14:paraId="497A4CA4" w14:textId="77777777" w:rsidTr="002E5B7F">
        <w:trPr>
          <w:ins w:id="3343" w:author="Rapporteur" w:date="2022-05-20T07:50:00Z"/>
        </w:trPr>
        <w:tc>
          <w:tcPr>
            <w:tcW w:w="800" w:type="dxa"/>
            <w:shd w:val="solid" w:color="FFFFFF" w:fill="auto"/>
          </w:tcPr>
          <w:p w14:paraId="3A0878A5" w14:textId="1A6CAABE" w:rsidR="004729BE" w:rsidRPr="00545E10" w:rsidRDefault="004729BE" w:rsidP="001472D2">
            <w:pPr>
              <w:pStyle w:val="TAC"/>
              <w:rPr>
                <w:ins w:id="3344" w:author="Rapporteur" w:date="2022-05-20T07:50:00Z"/>
                <w:rFonts w:eastAsia="맑은 고딕"/>
                <w:color w:val="0000FF"/>
                <w:sz w:val="16"/>
                <w:szCs w:val="16"/>
                <w:lang w:eastAsia="ko-KR"/>
              </w:rPr>
            </w:pPr>
            <w:ins w:id="3345" w:author="Rapporteur" w:date="2022-05-20T07:50:00Z">
              <w:r>
                <w:rPr>
                  <w:rFonts w:eastAsia="맑은 고딕" w:hint="eastAsia"/>
                  <w:color w:val="0000FF"/>
                  <w:sz w:val="16"/>
                  <w:szCs w:val="16"/>
                  <w:lang w:eastAsia="ko-KR"/>
                </w:rPr>
                <w:t>2022-05</w:t>
              </w:r>
            </w:ins>
          </w:p>
        </w:tc>
        <w:tc>
          <w:tcPr>
            <w:tcW w:w="901" w:type="dxa"/>
            <w:shd w:val="solid" w:color="FFFFFF" w:fill="auto"/>
          </w:tcPr>
          <w:p w14:paraId="720927F5" w14:textId="72028AC8" w:rsidR="004729BE" w:rsidRPr="00545E10" w:rsidRDefault="004729BE" w:rsidP="001472D2">
            <w:pPr>
              <w:pStyle w:val="TAC"/>
              <w:rPr>
                <w:ins w:id="3346" w:author="Rapporteur" w:date="2022-05-20T07:50:00Z"/>
                <w:rFonts w:eastAsia="맑은 고딕"/>
                <w:color w:val="0000FF"/>
                <w:sz w:val="16"/>
                <w:szCs w:val="16"/>
                <w:lang w:eastAsia="ko-KR"/>
              </w:rPr>
            </w:pPr>
            <w:ins w:id="3347" w:author="Rapporteur" w:date="2022-05-20T07:50:00Z">
              <w:r>
                <w:rPr>
                  <w:rFonts w:eastAsia="맑은 고딕" w:hint="eastAsia"/>
                  <w:color w:val="0000FF"/>
                  <w:sz w:val="16"/>
                  <w:szCs w:val="16"/>
                  <w:lang w:eastAsia="ko-KR"/>
                </w:rPr>
                <w:t>SA2#150E</w:t>
              </w:r>
            </w:ins>
          </w:p>
        </w:tc>
        <w:tc>
          <w:tcPr>
            <w:tcW w:w="1134" w:type="dxa"/>
            <w:shd w:val="solid" w:color="FFFFFF" w:fill="auto"/>
          </w:tcPr>
          <w:p w14:paraId="644ECFEC" w14:textId="77777777" w:rsidR="004729BE" w:rsidRPr="00545E10" w:rsidRDefault="004729BE" w:rsidP="001472D2">
            <w:pPr>
              <w:pStyle w:val="TAC"/>
              <w:rPr>
                <w:ins w:id="3348" w:author="Rapporteur" w:date="2022-05-20T07:50:00Z"/>
                <w:sz w:val="16"/>
                <w:szCs w:val="16"/>
              </w:rPr>
            </w:pPr>
          </w:p>
        </w:tc>
        <w:tc>
          <w:tcPr>
            <w:tcW w:w="709" w:type="dxa"/>
            <w:shd w:val="solid" w:color="FFFFFF" w:fill="auto"/>
          </w:tcPr>
          <w:p w14:paraId="3E8B7C8E" w14:textId="77777777" w:rsidR="004729BE" w:rsidRPr="00545E10" w:rsidRDefault="004729BE" w:rsidP="001472D2">
            <w:pPr>
              <w:pStyle w:val="TAL"/>
              <w:rPr>
                <w:ins w:id="3349" w:author="Rapporteur" w:date="2022-05-20T07:50:00Z"/>
                <w:color w:val="0000FF"/>
                <w:sz w:val="16"/>
                <w:szCs w:val="16"/>
              </w:rPr>
            </w:pPr>
          </w:p>
        </w:tc>
        <w:tc>
          <w:tcPr>
            <w:tcW w:w="425" w:type="dxa"/>
            <w:shd w:val="solid" w:color="FFFFFF" w:fill="auto"/>
          </w:tcPr>
          <w:p w14:paraId="08363C0A" w14:textId="77777777" w:rsidR="004729BE" w:rsidRPr="00545E10" w:rsidRDefault="004729BE" w:rsidP="001472D2">
            <w:pPr>
              <w:pStyle w:val="TAR"/>
              <w:rPr>
                <w:ins w:id="3350" w:author="Rapporteur" w:date="2022-05-20T07:50:00Z"/>
                <w:color w:val="0000FF"/>
                <w:sz w:val="16"/>
                <w:szCs w:val="16"/>
              </w:rPr>
            </w:pPr>
          </w:p>
        </w:tc>
        <w:tc>
          <w:tcPr>
            <w:tcW w:w="426" w:type="dxa"/>
            <w:shd w:val="solid" w:color="FFFFFF" w:fill="auto"/>
          </w:tcPr>
          <w:p w14:paraId="23AA070E" w14:textId="77777777" w:rsidR="004729BE" w:rsidRPr="00545E10" w:rsidRDefault="004729BE" w:rsidP="001472D2">
            <w:pPr>
              <w:pStyle w:val="TAC"/>
              <w:rPr>
                <w:ins w:id="3351" w:author="Rapporteur" w:date="2022-05-20T07:50:00Z"/>
                <w:color w:val="0000FF"/>
                <w:sz w:val="16"/>
                <w:szCs w:val="16"/>
              </w:rPr>
            </w:pPr>
          </w:p>
        </w:tc>
        <w:tc>
          <w:tcPr>
            <w:tcW w:w="4536" w:type="dxa"/>
            <w:shd w:val="solid" w:color="FFFFFF" w:fill="auto"/>
          </w:tcPr>
          <w:p w14:paraId="4CDD5922" w14:textId="10A90A08" w:rsidR="004729BE" w:rsidRPr="00545E10" w:rsidRDefault="004729BE" w:rsidP="00BD45ED">
            <w:pPr>
              <w:pStyle w:val="TAL"/>
              <w:rPr>
                <w:ins w:id="3352" w:author="Rapporteur" w:date="2022-05-20T07:50:00Z"/>
                <w:rFonts w:eastAsia="맑은 고딕"/>
                <w:color w:val="0000FF"/>
                <w:sz w:val="16"/>
                <w:szCs w:val="16"/>
                <w:lang w:eastAsia="ko-KR"/>
              </w:rPr>
            </w:pPr>
            <w:ins w:id="3353" w:author="Rapporteur" w:date="2022-05-20T07:50:00Z">
              <w:r w:rsidRPr="00545E10">
                <w:rPr>
                  <w:rFonts w:eastAsia="맑은 고딕"/>
                  <w:color w:val="0000FF"/>
                  <w:sz w:val="16"/>
                  <w:szCs w:val="16"/>
                  <w:lang w:eastAsia="ko-KR"/>
                </w:rPr>
                <w:t>Updated with approved pCRs at S2#15</w:t>
              </w:r>
              <w:r>
                <w:rPr>
                  <w:rFonts w:eastAsia="맑은 고딕"/>
                  <w:color w:val="0000FF"/>
                  <w:sz w:val="16"/>
                  <w:szCs w:val="16"/>
                  <w:lang w:eastAsia="ko-KR"/>
                </w:rPr>
                <w:t>1</w:t>
              </w:r>
              <w:r w:rsidRPr="00545E10">
                <w:rPr>
                  <w:rFonts w:eastAsia="맑은 고딕"/>
                  <w:color w:val="0000FF"/>
                  <w:sz w:val="16"/>
                  <w:szCs w:val="16"/>
                  <w:lang w:eastAsia="ko-KR"/>
                </w:rPr>
                <w:t xml:space="preserve">E. </w:t>
              </w:r>
            </w:ins>
            <w:ins w:id="3354" w:author="Rapporteur" w:date="2022-05-20T07:51:00Z">
              <w:r w:rsidRPr="004729BE">
                <w:rPr>
                  <w:rFonts w:eastAsia="맑은 고딕"/>
                  <w:color w:val="0000FF"/>
                  <w:sz w:val="16"/>
                  <w:szCs w:val="16"/>
                  <w:lang w:eastAsia="ko-KR"/>
                </w:rPr>
                <w:t>S2-2204965</w:t>
              </w:r>
              <w:r>
                <w:rPr>
                  <w:rFonts w:eastAsia="맑은 고딕"/>
                  <w:color w:val="0000FF"/>
                  <w:sz w:val="16"/>
                  <w:szCs w:val="16"/>
                  <w:lang w:eastAsia="ko-KR"/>
                </w:rPr>
                <w:t xml:space="preserve">, </w:t>
              </w:r>
              <w:r w:rsidRPr="004729BE">
                <w:rPr>
                  <w:rFonts w:eastAsia="맑은 고딕"/>
                  <w:color w:val="0000FF"/>
                  <w:sz w:val="16"/>
                  <w:szCs w:val="16"/>
                  <w:lang w:eastAsia="ko-KR"/>
                </w:rPr>
                <w:t>S2-2204966</w:t>
              </w:r>
              <w:r>
                <w:rPr>
                  <w:rFonts w:eastAsia="맑은 고딕"/>
                  <w:color w:val="0000FF"/>
                  <w:sz w:val="16"/>
                  <w:szCs w:val="16"/>
                  <w:lang w:eastAsia="ko-KR"/>
                </w:rPr>
                <w:t xml:space="preserve">, </w:t>
              </w:r>
              <w:r w:rsidRPr="004729BE">
                <w:rPr>
                  <w:rFonts w:eastAsia="맑은 고딕"/>
                  <w:color w:val="0000FF"/>
                  <w:sz w:val="16"/>
                  <w:szCs w:val="16"/>
                  <w:lang w:eastAsia="ko-KR"/>
                </w:rPr>
                <w:t>S2-2203803</w:t>
              </w:r>
              <w:r>
                <w:rPr>
                  <w:rFonts w:eastAsia="맑은 고딕"/>
                  <w:color w:val="0000FF"/>
                  <w:sz w:val="16"/>
                  <w:szCs w:val="16"/>
                  <w:lang w:eastAsia="ko-KR"/>
                </w:rPr>
                <w:t xml:space="preserve">, </w:t>
              </w:r>
            </w:ins>
            <w:ins w:id="3355" w:author="Rapporteur" w:date="2022-05-20T07:52:00Z">
              <w:r w:rsidRPr="004729BE">
                <w:rPr>
                  <w:rFonts w:eastAsia="맑은 고딕"/>
                  <w:color w:val="0000FF"/>
                  <w:sz w:val="16"/>
                  <w:szCs w:val="16"/>
                  <w:lang w:eastAsia="ko-KR"/>
                </w:rPr>
                <w:t>S2-2203804</w:t>
              </w:r>
              <w:r>
                <w:rPr>
                  <w:rFonts w:eastAsia="맑은 고딕"/>
                  <w:color w:val="0000FF"/>
                  <w:sz w:val="16"/>
                  <w:szCs w:val="16"/>
                  <w:lang w:eastAsia="ko-KR"/>
                </w:rPr>
                <w:t xml:space="preserve">, </w:t>
              </w:r>
              <w:r w:rsidRPr="004729BE">
                <w:rPr>
                  <w:rFonts w:eastAsia="맑은 고딕"/>
                  <w:color w:val="0000FF"/>
                  <w:sz w:val="16"/>
                  <w:szCs w:val="16"/>
                  <w:lang w:eastAsia="ko-KR"/>
                </w:rPr>
                <w:t>S2-2204967</w:t>
              </w:r>
              <w:r>
                <w:rPr>
                  <w:rFonts w:eastAsia="맑은 고딕"/>
                  <w:color w:val="0000FF"/>
                  <w:sz w:val="16"/>
                  <w:szCs w:val="16"/>
                  <w:lang w:eastAsia="ko-KR"/>
                </w:rPr>
                <w:t xml:space="preserve">, </w:t>
              </w:r>
              <w:r w:rsidRPr="004729BE">
                <w:rPr>
                  <w:rFonts w:eastAsia="맑은 고딕"/>
                  <w:color w:val="0000FF"/>
                  <w:sz w:val="16"/>
                  <w:szCs w:val="16"/>
                  <w:lang w:eastAsia="ko-KR"/>
                </w:rPr>
                <w:t>S2-2204968</w:t>
              </w:r>
              <w:r>
                <w:rPr>
                  <w:rFonts w:eastAsia="맑은 고딕"/>
                  <w:color w:val="0000FF"/>
                  <w:sz w:val="16"/>
                  <w:szCs w:val="16"/>
                  <w:lang w:eastAsia="ko-KR"/>
                </w:rPr>
                <w:t xml:space="preserve">, </w:t>
              </w:r>
              <w:r w:rsidRPr="004729BE">
                <w:rPr>
                  <w:rFonts w:eastAsia="맑은 고딕"/>
                  <w:color w:val="0000FF"/>
                  <w:sz w:val="16"/>
                  <w:szCs w:val="16"/>
                  <w:lang w:eastAsia="ko-KR"/>
                </w:rPr>
                <w:t>S2-2204969</w:t>
              </w:r>
            </w:ins>
            <w:ins w:id="3356" w:author="Rapporteur" w:date="2022-05-20T07:53:00Z">
              <w:r>
                <w:rPr>
                  <w:rFonts w:eastAsia="맑은 고딕"/>
                  <w:color w:val="0000FF"/>
                  <w:sz w:val="16"/>
                  <w:szCs w:val="16"/>
                  <w:lang w:eastAsia="ko-KR"/>
                </w:rPr>
                <w:t xml:space="preserve">, </w:t>
              </w:r>
              <w:r w:rsidRPr="004729BE">
                <w:rPr>
                  <w:rFonts w:eastAsia="맑은 고딕"/>
                  <w:color w:val="0000FF"/>
                  <w:sz w:val="16"/>
                  <w:szCs w:val="16"/>
                  <w:lang w:eastAsia="ko-KR"/>
                </w:rPr>
                <w:t>S2-2204970</w:t>
              </w:r>
              <w:r>
                <w:rPr>
                  <w:rFonts w:eastAsia="맑은 고딕"/>
                  <w:color w:val="0000FF"/>
                  <w:sz w:val="16"/>
                  <w:szCs w:val="16"/>
                  <w:lang w:eastAsia="ko-KR"/>
                </w:rPr>
                <w:t xml:space="preserve">, </w:t>
              </w:r>
              <w:r w:rsidRPr="004729BE">
                <w:rPr>
                  <w:rFonts w:eastAsia="맑은 고딕"/>
                  <w:color w:val="0000FF"/>
                  <w:sz w:val="16"/>
                  <w:szCs w:val="16"/>
                  <w:lang w:eastAsia="ko-KR"/>
                </w:rPr>
                <w:t>S2-2203853</w:t>
              </w:r>
              <w:r>
                <w:rPr>
                  <w:rFonts w:eastAsia="맑은 고딕"/>
                  <w:color w:val="0000FF"/>
                  <w:sz w:val="16"/>
                  <w:szCs w:val="16"/>
                  <w:lang w:eastAsia="ko-KR"/>
                </w:rPr>
                <w:t xml:space="preserve">, </w:t>
              </w:r>
              <w:r w:rsidRPr="004729BE">
                <w:rPr>
                  <w:rFonts w:eastAsia="맑은 고딕"/>
                  <w:color w:val="0000FF"/>
                  <w:sz w:val="16"/>
                  <w:szCs w:val="16"/>
                  <w:lang w:eastAsia="ko-KR"/>
                </w:rPr>
                <w:t>S2-2204971</w:t>
              </w:r>
              <w:r>
                <w:rPr>
                  <w:rFonts w:eastAsia="맑은 고딕"/>
                  <w:color w:val="0000FF"/>
                  <w:sz w:val="16"/>
                  <w:szCs w:val="16"/>
                  <w:lang w:eastAsia="ko-KR"/>
                </w:rPr>
                <w:t xml:space="preserve">, </w:t>
              </w:r>
            </w:ins>
            <w:ins w:id="3357" w:author="Rapporteur" w:date="2022-05-20T07:54:00Z">
              <w:r w:rsidRPr="004729BE">
                <w:rPr>
                  <w:rFonts w:eastAsia="맑은 고딕"/>
                  <w:color w:val="0000FF"/>
                  <w:sz w:val="16"/>
                  <w:szCs w:val="16"/>
                  <w:lang w:eastAsia="ko-KR"/>
                </w:rPr>
                <w:t>S2-2204972</w:t>
              </w:r>
              <w:r>
                <w:rPr>
                  <w:rFonts w:eastAsia="맑은 고딕"/>
                  <w:color w:val="0000FF"/>
                  <w:sz w:val="16"/>
                  <w:szCs w:val="16"/>
                  <w:lang w:eastAsia="ko-KR"/>
                </w:rPr>
                <w:t xml:space="preserve">, </w:t>
              </w:r>
              <w:r w:rsidRPr="004729BE">
                <w:rPr>
                  <w:rFonts w:eastAsia="맑은 고딕"/>
                  <w:color w:val="0000FF"/>
                  <w:sz w:val="16"/>
                  <w:szCs w:val="16"/>
                  <w:lang w:eastAsia="ko-KR"/>
                </w:rPr>
                <w:t>S2-2204973</w:t>
              </w:r>
              <w:r>
                <w:rPr>
                  <w:rFonts w:eastAsia="맑은 고딕"/>
                  <w:color w:val="0000FF"/>
                  <w:sz w:val="16"/>
                  <w:szCs w:val="16"/>
                  <w:lang w:eastAsia="ko-KR"/>
                </w:rPr>
                <w:t xml:space="preserve">, </w:t>
              </w:r>
              <w:r w:rsidRPr="004729BE">
                <w:rPr>
                  <w:rFonts w:eastAsia="맑은 고딕"/>
                  <w:color w:val="0000FF"/>
                  <w:sz w:val="16"/>
                  <w:szCs w:val="16"/>
                  <w:lang w:eastAsia="ko-KR"/>
                </w:rPr>
                <w:t>S2-2204974</w:t>
              </w:r>
              <w:r>
                <w:rPr>
                  <w:rFonts w:eastAsia="맑은 고딕"/>
                  <w:color w:val="0000FF"/>
                  <w:sz w:val="16"/>
                  <w:szCs w:val="16"/>
                  <w:lang w:eastAsia="ko-KR"/>
                </w:rPr>
                <w:t xml:space="preserve">, </w:t>
              </w:r>
            </w:ins>
            <w:ins w:id="3358" w:author="Rapporteur" w:date="2022-05-20T07:55:00Z">
              <w:r w:rsidRPr="004729BE">
                <w:rPr>
                  <w:rFonts w:eastAsia="맑은 고딕"/>
                  <w:color w:val="0000FF"/>
                  <w:sz w:val="16"/>
                  <w:szCs w:val="16"/>
                  <w:lang w:eastAsia="ko-KR"/>
                </w:rPr>
                <w:t>S2-2204555</w:t>
              </w:r>
              <w:r>
                <w:rPr>
                  <w:rFonts w:eastAsia="맑은 고딕"/>
                  <w:color w:val="0000FF"/>
                  <w:sz w:val="16"/>
                  <w:szCs w:val="16"/>
                  <w:lang w:eastAsia="ko-KR"/>
                </w:rPr>
                <w:t xml:space="preserve">, </w:t>
              </w:r>
              <w:r w:rsidRPr="004729BE">
                <w:rPr>
                  <w:rFonts w:eastAsia="맑은 고딕"/>
                  <w:color w:val="0000FF"/>
                  <w:sz w:val="16"/>
                  <w:szCs w:val="16"/>
                  <w:lang w:eastAsia="ko-KR"/>
                </w:rPr>
                <w:t>S2-2204975</w:t>
              </w:r>
              <w:r>
                <w:rPr>
                  <w:rFonts w:eastAsia="맑은 고딕"/>
                  <w:color w:val="0000FF"/>
                  <w:sz w:val="16"/>
                  <w:szCs w:val="16"/>
                  <w:lang w:eastAsia="ko-KR"/>
                </w:rPr>
                <w:t xml:space="preserve">, </w:t>
              </w:r>
              <w:r w:rsidRPr="004729BE">
                <w:rPr>
                  <w:rFonts w:eastAsia="맑은 고딕"/>
                  <w:color w:val="0000FF"/>
                  <w:sz w:val="16"/>
                  <w:szCs w:val="16"/>
                  <w:lang w:eastAsia="ko-KR"/>
                </w:rPr>
                <w:t>S2-2204976</w:t>
              </w:r>
              <w:r>
                <w:rPr>
                  <w:rFonts w:eastAsia="맑은 고딕"/>
                  <w:color w:val="0000FF"/>
                  <w:sz w:val="16"/>
                  <w:szCs w:val="16"/>
                  <w:lang w:eastAsia="ko-KR"/>
                </w:rPr>
                <w:t xml:space="preserve">, </w:t>
              </w:r>
              <w:r w:rsidRPr="004729BE">
                <w:rPr>
                  <w:rFonts w:eastAsia="맑은 고딕"/>
                  <w:color w:val="0000FF"/>
                  <w:sz w:val="16"/>
                  <w:szCs w:val="16"/>
                  <w:lang w:eastAsia="ko-KR"/>
                </w:rPr>
                <w:t>S2-2204977</w:t>
              </w:r>
            </w:ins>
            <w:ins w:id="3359" w:author="Rapporteur" w:date="2022-05-20T07:57:00Z">
              <w:r w:rsidR="00BD7B28">
                <w:rPr>
                  <w:rFonts w:eastAsia="맑은 고딕"/>
                  <w:color w:val="0000FF"/>
                  <w:sz w:val="16"/>
                  <w:szCs w:val="16"/>
                  <w:lang w:eastAsia="ko-KR"/>
                </w:rPr>
                <w:t>,</w:t>
              </w:r>
            </w:ins>
            <w:ins w:id="3360" w:author="Rapporteur" w:date="2022-05-21T07:24:00Z">
              <w:r w:rsidR="00BD7B28">
                <w:rPr>
                  <w:rFonts w:eastAsia="맑은 고딕"/>
                  <w:color w:val="0000FF"/>
                  <w:sz w:val="16"/>
                  <w:szCs w:val="16"/>
                  <w:lang w:eastAsia="ko-KR"/>
                </w:rPr>
                <w:t xml:space="preserve"> </w:t>
              </w:r>
              <w:r w:rsidR="00BD7B28" w:rsidRPr="00BD7B28">
                <w:rPr>
                  <w:rFonts w:eastAsia="맑은 고딕"/>
                  <w:color w:val="0000FF"/>
                  <w:sz w:val="16"/>
                  <w:szCs w:val="16"/>
                  <w:lang w:eastAsia="ko-KR"/>
                </w:rPr>
                <w:t>S2-2204913</w:t>
              </w:r>
              <w:r w:rsidR="00BD7B28">
                <w:rPr>
                  <w:rFonts w:eastAsia="맑은 고딕"/>
                  <w:color w:val="0000FF"/>
                  <w:sz w:val="16"/>
                  <w:szCs w:val="16"/>
                  <w:lang w:eastAsia="ko-KR"/>
                </w:rPr>
                <w:t xml:space="preserve">, </w:t>
              </w:r>
            </w:ins>
            <w:ins w:id="3361" w:author="Rapporteur" w:date="2022-05-21T07:25:00Z">
              <w:r w:rsidR="00BD7B28">
                <w:rPr>
                  <w:rFonts w:eastAsia="맑은 고딕"/>
                  <w:color w:val="0000FF"/>
                  <w:sz w:val="16"/>
                  <w:szCs w:val="16"/>
                  <w:lang w:eastAsia="ko-KR"/>
                </w:rPr>
                <w:t xml:space="preserve">S2-2204914, S2-2204915, </w:t>
              </w:r>
              <w:r w:rsidR="00BD7B28" w:rsidRPr="00BD7B28">
                <w:rPr>
                  <w:rFonts w:eastAsia="맑은 고딕"/>
                  <w:color w:val="0000FF"/>
                  <w:sz w:val="16"/>
                  <w:szCs w:val="16"/>
                  <w:lang w:eastAsia="ko-KR"/>
                </w:rPr>
                <w:t>S2-2204</w:t>
              </w:r>
              <w:r w:rsidR="00BD7B28">
                <w:rPr>
                  <w:rFonts w:eastAsia="맑은 고딕"/>
                  <w:color w:val="0000FF"/>
                  <w:sz w:val="16"/>
                  <w:szCs w:val="16"/>
                  <w:lang w:eastAsia="ko-KR"/>
                </w:rPr>
                <w:t>916</w:t>
              </w:r>
            </w:ins>
          </w:p>
        </w:tc>
        <w:tc>
          <w:tcPr>
            <w:tcW w:w="708" w:type="dxa"/>
            <w:shd w:val="solid" w:color="FFFFFF" w:fill="auto"/>
          </w:tcPr>
          <w:p w14:paraId="62B15E44" w14:textId="49FFC109" w:rsidR="004729BE" w:rsidRPr="00545E10" w:rsidRDefault="004729BE" w:rsidP="001472D2">
            <w:pPr>
              <w:pStyle w:val="TAC"/>
              <w:rPr>
                <w:ins w:id="3362" w:author="Rapporteur" w:date="2022-05-20T07:50:00Z"/>
                <w:rFonts w:eastAsia="맑은 고딕"/>
                <w:color w:val="0000FF"/>
                <w:sz w:val="16"/>
                <w:szCs w:val="16"/>
                <w:lang w:eastAsia="ko-KR"/>
              </w:rPr>
            </w:pPr>
            <w:ins w:id="3363" w:author="Rapporteur" w:date="2022-05-20T07:50:00Z">
              <w:r>
                <w:rPr>
                  <w:rFonts w:eastAsia="맑은 고딕" w:hint="eastAsia"/>
                  <w:color w:val="0000FF"/>
                  <w:sz w:val="16"/>
                  <w:szCs w:val="16"/>
                  <w:lang w:eastAsia="ko-KR"/>
                </w:rPr>
                <w:t>0.3.0</w:t>
              </w:r>
            </w:ins>
          </w:p>
        </w:tc>
      </w:tr>
      <w:bookmarkEnd w:id="859"/>
    </w:tbl>
    <w:p w14:paraId="5E4497E7" w14:textId="2C56A077" w:rsidR="00D74171" w:rsidRPr="00545E10" w:rsidRDefault="00D74171" w:rsidP="00D74171"/>
    <w:sectPr w:rsidR="00D74171" w:rsidRPr="00545E10">
      <w:headerReference w:type="even" r:id="rId102"/>
      <w:headerReference w:type="default" r:id="rId103"/>
      <w:footerReference w:type="default" r:id="rId10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0655D1" w14:textId="77777777" w:rsidR="00716F04" w:rsidRDefault="00716F04">
      <w:r>
        <w:separator/>
      </w:r>
    </w:p>
    <w:p w14:paraId="06172A71" w14:textId="77777777" w:rsidR="00716F04" w:rsidRDefault="00716F04"/>
  </w:endnote>
  <w:endnote w:type="continuationSeparator" w:id="0">
    <w:p w14:paraId="11821378" w14:textId="77777777" w:rsidR="00716F04" w:rsidRDefault="00716F04">
      <w:r>
        <w:continuationSeparator/>
      </w:r>
    </w:p>
    <w:p w14:paraId="4631ABB9" w14:textId="77777777" w:rsidR="00716F04" w:rsidRDefault="00716F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00000000"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Ericsson Hilda">
    <w:altName w:val="Courier New"/>
    <w:charset w:val="00"/>
    <w:family w:val="auto"/>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FCD56" w14:textId="77777777" w:rsidR="0010090F" w:rsidRPr="00FA2E6B" w:rsidRDefault="0010090F" w:rsidP="00FA2E6B">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0A3CC" w14:textId="77777777" w:rsidR="0010090F" w:rsidRPr="00FA2E6B" w:rsidRDefault="0010090F" w:rsidP="00FA2E6B">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2E3A7" w14:textId="77777777" w:rsidR="0010090F" w:rsidRDefault="0010090F">
    <w:pPr>
      <w:framePr w:w="646" w:h="244" w:hRule="exact" w:wrap="around" w:vAnchor="text" w:hAnchor="margin" w:y="-5"/>
      <w:rPr>
        <w:rFonts w:ascii="Arial" w:hAnsi="Arial" w:cs="Arial"/>
        <w:b/>
        <w:bCs/>
        <w:i/>
        <w:iCs/>
        <w:sz w:val="18"/>
      </w:rPr>
    </w:pPr>
    <w:r w:rsidRPr="00FA2E6B">
      <w:rPr>
        <w:rFonts w:ascii="Arial" w:hAnsi="Arial" w:cs="Arial"/>
        <w:b/>
        <w:bCs/>
        <w:iCs/>
      </w:rPr>
      <w:t>3GPP</w:t>
    </w:r>
  </w:p>
  <w:p w14:paraId="6384770D" w14:textId="77777777" w:rsidR="0010090F" w:rsidRDefault="0010090F">
    <w:pPr>
      <w:framePr w:w="1126" w:h="244" w:hRule="exact" w:wrap="around" w:vAnchor="text" w:hAnchor="page" w:x="9631" w:y="-5"/>
      <w:rPr>
        <w:rFonts w:ascii="Arial" w:hAnsi="Arial" w:cs="Arial"/>
        <w:b/>
        <w:bCs/>
        <w:i/>
        <w:iCs/>
        <w:sz w:val="18"/>
      </w:rPr>
    </w:pPr>
    <w:r w:rsidRPr="00FA2E6B">
      <w:rPr>
        <w:rFonts w:ascii="Arial" w:hAnsi="Arial" w:cs="Arial"/>
        <w:b/>
        <w:bCs/>
        <w:iCs/>
      </w:rPr>
      <w:t>SA WG2 TD</w:t>
    </w:r>
  </w:p>
  <w:p w14:paraId="6BD81173" w14:textId="77777777" w:rsidR="0010090F" w:rsidRDefault="0010090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739D73" w14:textId="77777777" w:rsidR="00716F04" w:rsidRDefault="00716F04">
      <w:r>
        <w:separator/>
      </w:r>
    </w:p>
    <w:p w14:paraId="0D6C116F" w14:textId="77777777" w:rsidR="00716F04" w:rsidRDefault="00716F04"/>
  </w:footnote>
  <w:footnote w:type="continuationSeparator" w:id="0">
    <w:p w14:paraId="4FCC702C" w14:textId="77777777" w:rsidR="00716F04" w:rsidRDefault="00716F04">
      <w:r>
        <w:continuationSeparator/>
      </w:r>
    </w:p>
    <w:p w14:paraId="70F820FF" w14:textId="77777777" w:rsidR="00716F04" w:rsidRDefault="00716F0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E2A9B6" w14:textId="77777777" w:rsidR="0010090F" w:rsidRDefault="0010090F"/>
  <w:p w14:paraId="1B955D9F" w14:textId="77777777" w:rsidR="0010090F" w:rsidRDefault="0010090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6A9A4" w14:textId="27E700B8" w:rsidR="0010090F" w:rsidRPr="00005A1D" w:rsidRDefault="0010090F"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STYLEREF ZGSM </w:instrText>
    </w:r>
    <w:r w:rsidRPr="00FA2E6B">
      <w:rPr>
        <w:rFonts w:ascii="Arial" w:hAnsi="Arial" w:cs="Arial"/>
        <w:b/>
        <w:szCs w:val="18"/>
        <w:lang w:eastAsia="en-US"/>
      </w:rPr>
      <w:fldChar w:fldCharType="separate"/>
    </w:r>
    <w:r w:rsidR="00836A6E">
      <w:rPr>
        <w:rFonts w:ascii="Arial" w:hAnsi="Arial" w:cs="Arial"/>
        <w:b/>
        <w:noProof/>
        <w:szCs w:val="18"/>
        <w:lang w:eastAsia="en-US"/>
      </w:rPr>
      <w:t>Release 18</w:t>
    </w:r>
    <w:r w:rsidRPr="00FA2E6B">
      <w:rPr>
        <w:rFonts w:ascii="Arial" w:hAnsi="Arial" w:cs="Arial"/>
        <w:b/>
        <w:szCs w:val="18"/>
        <w:lang w:eastAsia="en-US"/>
      </w:rPr>
      <w:fldChar w:fldCharType="end"/>
    </w:r>
  </w:p>
  <w:p w14:paraId="7E66C1EE" w14:textId="52EDA46B" w:rsidR="0010090F" w:rsidRPr="00005A1D" w:rsidRDefault="0010090F"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PAGE </w:instrText>
    </w:r>
    <w:r w:rsidRPr="00FA2E6B">
      <w:rPr>
        <w:rFonts w:ascii="Arial" w:hAnsi="Arial" w:cs="Arial"/>
        <w:b/>
        <w:szCs w:val="18"/>
        <w:lang w:eastAsia="en-US"/>
      </w:rPr>
      <w:fldChar w:fldCharType="separate"/>
    </w:r>
    <w:r w:rsidR="00836A6E">
      <w:rPr>
        <w:rFonts w:ascii="Arial" w:hAnsi="Arial" w:cs="Arial"/>
        <w:b/>
        <w:noProof/>
        <w:szCs w:val="18"/>
        <w:lang w:eastAsia="en-US"/>
      </w:rPr>
      <w:t>81</w:t>
    </w:r>
    <w:r w:rsidRPr="00FA2E6B">
      <w:rPr>
        <w:rFonts w:ascii="Arial" w:hAnsi="Arial" w:cs="Arial"/>
        <w:b/>
        <w:szCs w:val="18"/>
        <w:lang w:eastAsia="en-US"/>
      </w:rPr>
      <w:fldChar w:fldCharType="end"/>
    </w:r>
  </w:p>
  <w:p w14:paraId="472AC0FF" w14:textId="27B3E31D" w:rsidR="0010090F" w:rsidRPr="00005A1D" w:rsidRDefault="0010090F"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STYLEREF ZA </w:instrText>
    </w:r>
    <w:r w:rsidRPr="00FA2E6B">
      <w:rPr>
        <w:rFonts w:ascii="Arial" w:hAnsi="Arial" w:cs="Arial"/>
        <w:b/>
        <w:szCs w:val="18"/>
        <w:lang w:eastAsia="en-US"/>
      </w:rPr>
      <w:fldChar w:fldCharType="separate"/>
    </w:r>
    <w:r w:rsidR="00836A6E">
      <w:rPr>
        <w:rFonts w:ascii="Arial" w:hAnsi="Arial" w:cs="Arial"/>
        <w:b/>
        <w:noProof/>
        <w:szCs w:val="18"/>
        <w:lang w:eastAsia="en-US"/>
      </w:rPr>
      <w:t>3GPP TR 23.700-74 V0.23.0 (2022-045)</w:t>
    </w:r>
    <w:r w:rsidRPr="00FA2E6B">
      <w:rPr>
        <w:rFonts w:ascii="Arial" w:hAnsi="Arial" w:cs="Arial"/>
        <w:b/>
        <w:szCs w:val="18"/>
        <w:lang w:eastAsia="en-US"/>
      </w:rPr>
      <w:fldChar w:fldCharType="end"/>
    </w:r>
  </w:p>
  <w:p w14:paraId="4E3AC217" w14:textId="77777777" w:rsidR="0010090F" w:rsidRPr="00005A1D" w:rsidRDefault="0010090F"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6.25pt;height:16.25pt" o:bullet="t">
        <v:imagedata r:id="rId1" o:title="art7234"/>
      </v:shape>
    </w:pict>
  </w:numPicBullet>
  <w:abstractNum w:abstractNumId="0" w15:restartNumberingAfterBreak="0">
    <w:nsid w:val="FFFFFF7C"/>
    <w:multiLevelType w:val="singleLevel"/>
    <w:tmpl w:val="F67C8E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0E883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CE3E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1D6A12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F38BE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204E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1A041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5E8DC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02072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4575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6"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EA72A8"/>
    <w:multiLevelType w:val="hybridMultilevel"/>
    <w:tmpl w:val="8208F0C2"/>
    <w:lvl w:ilvl="0" w:tplc="FBEC1136">
      <w:start w:val="6"/>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F0D1446"/>
    <w:multiLevelType w:val="hybridMultilevel"/>
    <w:tmpl w:val="59081A7C"/>
    <w:lvl w:ilvl="0" w:tplc="4C3E4FC6">
      <w:start w:val="1"/>
      <w:numFmt w:val="decimal"/>
      <w:lvlText w:val="%1."/>
      <w:lvlJc w:val="left"/>
      <w:pPr>
        <w:ind w:left="720" w:hanging="360"/>
      </w:pPr>
      <w:rPr>
        <w:rFonts w:ascii="Times New Roman" w:eastAsia="맑은 고딕"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843D12"/>
    <w:multiLevelType w:val="hybridMultilevel"/>
    <w:tmpl w:val="362A6424"/>
    <w:lvl w:ilvl="0" w:tplc="F84E4C66">
      <w:start w:val="7"/>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6916186"/>
    <w:multiLevelType w:val="hybridMultilevel"/>
    <w:tmpl w:val="7DD84B3E"/>
    <w:lvl w:ilvl="0" w:tplc="67A49AB4">
      <w:start w:val="1"/>
      <w:numFmt w:val="decimal"/>
      <w:lvlText w:val="%1."/>
      <w:lvlJc w:val="left"/>
      <w:pPr>
        <w:ind w:left="644" w:hanging="360"/>
      </w:pPr>
      <w:rPr>
        <w:rFonts w:eastAsia="맑은 고딕"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8"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4DF15CC6"/>
    <w:multiLevelType w:val="hybridMultilevel"/>
    <w:tmpl w:val="AA6A3A54"/>
    <w:lvl w:ilvl="0" w:tplc="F84E4C66">
      <w:start w:val="7"/>
      <w:numFmt w:val="bullet"/>
      <w:lvlText w:val="-"/>
      <w:lvlJc w:val="left"/>
      <w:pPr>
        <w:ind w:left="840" w:hanging="420"/>
      </w:pPr>
      <w:rPr>
        <w:rFonts w:ascii="Times New Roman" w:eastAsia="맑은 고딕"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EB09BC"/>
    <w:multiLevelType w:val="hybridMultilevel"/>
    <w:tmpl w:val="81AE7628"/>
    <w:lvl w:ilvl="0" w:tplc="95AC55C4">
      <w:start w:val="3"/>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4" w15:restartNumberingAfterBreak="0">
    <w:nsid w:val="76817DF6"/>
    <w:multiLevelType w:val="hybridMultilevel"/>
    <w:tmpl w:val="5614D944"/>
    <w:lvl w:ilvl="0" w:tplc="C3AE9D62">
      <w:start w:val="2"/>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6"/>
  </w:num>
  <w:num w:numId="2">
    <w:abstractNumId w:val="22"/>
  </w:num>
  <w:num w:numId="3">
    <w:abstractNumId w:val="13"/>
  </w:num>
  <w:num w:numId="4">
    <w:abstractNumId w:val="21"/>
  </w:num>
  <w:num w:numId="5">
    <w:abstractNumId w:val="32"/>
  </w:num>
  <w:num w:numId="6">
    <w:abstractNumId w:val="45"/>
  </w:num>
  <w:num w:numId="7">
    <w:abstractNumId w:val="23"/>
  </w:num>
  <w:num w:numId="8">
    <w:abstractNumId w:val="31"/>
  </w:num>
  <w:num w:numId="9">
    <w:abstractNumId w:val="40"/>
  </w:num>
  <w:num w:numId="10">
    <w:abstractNumId w:val="47"/>
  </w:num>
  <w:num w:numId="11">
    <w:abstractNumId w:val="24"/>
  </w:num>
  <w:num w:numId="12">
    <w:abstractNumId w:val="11"/>
  </w:num>
  <w:num w:numId="13">
    <w:abstractNumId w:val="18"/>
  </w:num>
  <w:num w:numId="14">
    <w:abstractNumId w:val="25"/>
  </w:num>
  <w:num w:numId="15">
    <w:abstractNumId w:val="34"/>
  </w:num>
  <w:num w:numId="16">
    <w:abstractNumId w:val="19"/>
  </w:num>
  <w:num w:numId="17">
    <w:abstractNumId w:val="38"/>
  </w:num>
  <w:num w:numId="18">
    <w:abstractNumId w:val="30"/>
  </w:num>
  <w:num w:numId="19">
    <w:abstractNumId w:val="35"/>
  </w:num>
  <w:num w:numId="20">
    <w:abstractNumId w:val="37"/>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2"/>
  </w:num>
  <w:num w:numId="33">
    <w:abstractNumId w:val="48"/>
  </w:num>
  <w:num w:numId="34">
    <w:abstractNumId w:val="20"/>
  </w:num>
  <w:num w:numId="35">
    <w:abstractNumId w:val="33"/>
  </w:num>
  <w:num w:numId="36">
    <w:abstractNumId w:val="41"/>
  </w:num>
  <w:num w:numId="37">
    <w:abstractNumId w:val="14"/>
  </w:num>
  <w:num w:numId="38">
    <w:abstractNumId w:val="46"/>
  </w:num>
  <w:num w:numId="39">
    <w:abstractNumId w:val="15"/>
  </w:num>
  <w:num w:numId="40">
    <w:abstractNumId w:val="29"/>
  </w:num>
  <w:num w:numId="41">
    <w:abstractNumId w:val="27"/>
  </w:num>
  <w:num w:numId="42">
    <w:abstractNumId w:val="44"/>
  </w:num>
  <w:num w:numId="43">
    <w:abstractNumId w:val="43"/>
  </w:num>
  <w:num w:numId="44">
    <w:abstractNumId w:val="16"/>
  </w:num>
  <w:num w:numId="45">
    <w:abstractNumId w:val="26"/>
  </w:num>
  <w:num w:numId="46">
    <w:abstractNumId w:val="39"/>
  </w:num>
  <w:num w:numId="47">
    <w:abstractNumId w:val="28"/>
  </w:num>
  <w:num w:numId="48">
    <w:abstractNumId w:val="17"/>
  </w:num>
  <w:num w:numId="49">
    <w:abstractNumId w:val="4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204975">
    <w15:presenceInfo w15:providerId="None" w15:userId="S2-2204975"/>
  </w15:person>
  <w15:person w15:author="S2-2204913">
    <w15:presenceInfo w15:providerId="None" w15:userId="S2-2204913"/>
  </w15:person>
  <w15:person w15:author="S2-2204916">
    <w15:presenceInfo w15:providerId="None" w15:userId="S2-22049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131078" w:nlCheck="1" w:checkStyle="1"/>
  <w:activeWritingStyle w:appName="MSWord" w:lang="en-US" w:vendorID="64" w:dllVersion="131078" w:nlCheck="1" w:checkStyle="1"/>
  <w:activeWritingStyle w:appName="MSWord" w:lang="ko-KR" w:vendorID="64" w:dllVersion="131077" w:nlCheck="1" w:checkStyle="1"/>
  <w:activeWritingStyle w:appName="MSWord" w:lang="zh-CN" w:vendorID="64" w:dllVersion="131077"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B97"/>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71AA"/>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4D3A"/>
    <w:rsid w:val="00295FEC"/>
    <w:rsid w:val="0029673F"/>
    <w:rsid w:val="00297693"/>
    <w:rsid w:val="002A05F3"/>
    <w:rsid w:val="002A062F"/>
    <w:rsid w:val="002A2F3C"/>
    <w:rsid w:val="002A3C41"/>
    <w:rsid w:val="002A6F90"/>
    <w:rsid w:val="002A7929"/>
    <w:rsid w:val="002B18F3"/>
    <w:rsid w:val="002B1A50"/>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4141F"/>
    <w:rsid w:val="00342E66"/>
    <w:rsid w:val="00345264"/>
    <w:rsid w:val="003463B5"/>
    <w:rsid w:val="00346876"/>
    <w:rsid w:val="00347268"/>
    <w:rsid w:val="00347802"/>
    <w:rsid w:val="0034785B"/>
    <w:rsid w:val="00350918"/>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3AE8"/>
    <w:rsid w:val="003C599D"/>
    <w:rsid w:val="003C7614"/>
    <w:rsid w:val="003C781F"/>
    <w:rsid w:val="003C782C"/>
    <w:rsid w:val="003C7B8E"/>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FC5"/>
    <w:rsid w:val="00423BDB"/>
    <w:rsid w:val="00423F36"/>
    <w:rsid w:val="0042442F"/>
    <w:rsid w:val="0042449E"/>
    <w:rsid w:val="00425D19"/>
    <w:rsid w:val="004268FC"/>
    <w:rsid w:val="0043031B"/>
    <w:rsid w:val="00434A33"/>
    <w:rsid w:val="00434BDE"/>
    <w:rsid w:val="00435464"/>
    <w:rsid w:val="004361FA"/>
    <w:rsid w:val="00440568"/>
    <w:rsid w:val="00440861"/>
    <w:rsid w:val="004416C5"/>
    <w:rsid w:val="0044189F"/>
    <w:rsid w:val="00441C32"/>
    <w:rsid w:val="00441E13"/>
    <w:rsid w:val="00442E0E"/>
    <w:rsid w:val="00443252"/>
    <w:rsid w:val="004438D7"/>
    <w:rsid w:val="00443944"/>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31F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30E"/>
    <w:rsid w:val="004C04D2"/>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50B16"/>
    <w:rsid w:val="0055150E"/>
    <w:rsid w:val="00552952"/>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74B"/>
    <w:rsid w:val="005C04A8"/>
    <w:rsid w:val="005C0AC3"/>
    <w:rsid w:val="005C1260"/>
    <w:rsid w:val="005C1CE7"/>
    <w:rsid w:val="005C2F29"/>
    <w:rsid w:val="005C4C15"/>
    <w:rsid w:val="005C51E6"/>
    <w:rsid w:val="005C588E"/>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5474"/>
    <w:rsid w:val="00686E28"/>
    <w:rsid w:val="00687720"/>
    <w:rsid w:val="00690B18"/>
    <w:rsid w:val="00691090"/>
    <w:rsid w:val="00691976"/>
    <w:rsid w:val="00692A94"/>
    <w:rsid w:val="00692CBA"/>
    <w:rsid w:val="006934FB"/>
    <w:rsid w:val="00695626"/>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D60"/>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9A9"/>
    <w:rsid w:val="00785BEA"/>
    <w:rsid w:val="00785C73"/>
    <w:rsid w:val="00785E5B"/>
    <w:rsid w:val="00786811"/>
    <w:rsid w:val="0079085F"/>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FE3"/>
    <w:rsid w:val="008F712D"/>
    <w:rsid w:val="008F7903"/>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6FCA"/>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2044"/>
    <w:rsid w:val="009753F0"/>
    <w:rsid w:val="00975CE0"/>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BD4"/>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FB4"/>
    <w:rsid w:val="00AD0290"/>
    <w:rsid w:val="00AD0794"/>
    <w:rsid w:val="00AD0A22"/>
    <w:rsid w:val="00AD0AA1"/>
    <w:rsid w:val="00AD1948"/>
    <w:rsid w:val="00AD442F"/>
    <w:rsid w:val="00AD67C7"/>
    <w:rsid w:val="00AE1CA8"/>
    <w:rsid w:val="00AE2732"/>
    <w:rsid w:val="00AE3E37"/>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6BA1"/>
    <w:rsid w:val="00B67D8B"/>
    <w:rsid w:val="00B702BB"/>
    <w:rsid w:val="00B719F8"/>
    <w:rsid w:val="00B71E39"/>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E98"/>
    <w:rsid w:val="00B92093"/>
    <w:rsid w:val="00B920E4"/>
    <w:rsid w:val="00B932B9"/>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13"/>
    <w:rsid w:val="00BB3C2D"/>
    <w:rsid w:val="00BB51D0"/>
    <w:rsid w:val="00BB5B6F"/>
    <w:rsid w:val="00BB69FE"/>
    <w:rsid w:val="00BC19AC"/>
    <w:rsid w:val="00BC1DDE"/>
    <w:rsid w:val="00BC23D0"/>
    <w:rsid w:val="00BC2519"/>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514"/>
    <w:rsid w:val="00D07D5F"/>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A53"/>
    <w:rsid w:val="00DF2A3B"/>
    <w:rsid w:val="00DF2E05"/>
    <w:rsid w:val="00DF5140"/>
    <w:rsid w:val="00DF54A8"/>
    <w:rsid w:val="00DF5D30"/>
    <w:rsid w:val="00DF65BD"/>
    <w:rsid w:val="00DF6E9D"/>
    <w:rsid w:val="00DF7AE0"/>
    <w:rsid w:val="00E01BFB"/>
    <w:rsid w:val="00E01E30"/>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29"/>
    <w:rsid w:val="00E47632"/>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656"/>
    <w:rsid w:val="00F40B63"/>
    <w:rsid w:val="00F429BE"/>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3DC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Char"/>
    <w:qFormat/>
    <w:rsid w:val="00FA2E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Char"/>
    <w:qFormat/>
    <w:rsid w:val="00FA2E6B"/>
    <w:pPr>
      <w:pBdr>
        <w:top w:val="none" w:sz="0" w:space="0" w:color="auto"/>
      </w:pBdr>
      <w:spacing w:before="180"/>
      <w:outlineLvl w:val="1"/>
    </w:pPr>
    <w:rPr>
      <w:sz w:val="32"/>
    </w:rPr>
  </w:style>
  <w:style w:type="paragraph" w:styleId="3">
    <w:name w:val="heading 3"/>
    <w:basedOn w:val="2"/>
    <w:next w:val="a"/>
    <w:link w:val="3Char"/>
    <w:qFormat/>
    <w:rsid w:val="00FA2E6B"/>
    <w:pPr>
      <w:spacing w:before="120"/>
      <w:outlineLvl w:val="2"/>
    </w:pPr>
    <w:rPr>
      <w:sz w:val="28"/>
    </w:rPr>
  </w:style>
  <w:style w:type="paragraph" w:styleId="4">
    <w:name w:val="heading 4"/>
    <w:basedOn w:val="3"/>
    <w:next w:val="a"/>
    <w:qFormat/>
    <w:rsid w:val="00FA2E6B"/>
    <w:pPr>
      <w:ind w:left="1418" w:hanging="1418"/>
      <w:outlineLvl w:val="3"/>
    </w:pPr>
    <w:rPr>
      <w:sz w:val="24"/>
    </w:rPr>
  </w:style>
  <w:style w:type="paragraph" w:styleId="5">
    <w:name w:val="heading 5"/>
    <w:basedOn w:val="4"/>
    <w:next w:val="a"/>
    <w:qFormat/>
    <w:rsid w:val="00FA2E6B"/>
    <w:pPr>
      <w:ind w:left="1701" w:hanging="1701"/>
      <w:outlineLvl w:val="4"/>
    </w:pPr>
    <w:rPr>
      <w:sz w:val="22"/>
    </w:rPr>
  </w:style>
  <w:style w:type="paragraph" w:styleId="6">
    <w:name w:val="heading 6"/>
    <w:next w:val="a"/>
    <w:qFormat/>
    <w:pPr>
      <w:outlineLvl w:val="5"/>
    </w:pPr>
    <w:rPr>
      <w:rFonts w:ascii="Arial" w:eastAsia="Times New Roman" w:hAnsi="Arial"/>
      <w:b/>
      <w:lang w:val="en-GB" w:eastAsia="en-GB"/>
    </w:rPr>
  </w:style>
  <w:style w:type="paragraph" w:styleId="7">
    <w:name w:val="heading 7"/>
    <w:next w:val="a"/>
    <w:qFormat/>
    <w:pPr>
      <w:outlineLvl w:val="6"/>
    </w:pPr>
    <w:rPr>
      <w:rFonts w:ascii="Arial" w:eastAsia="Times New Roman" w:hAnsi="Arial"/>
      <w:b/>
      <w:lang w:val="en-GB" w:eastAsia="en-GB"/>
    </w:rPr>
  </w:style>
  <w:style w:type="paragraph" w:styleId="8">
    <w:name w:val="heading 8"/>
    <w:basedOn w:val="1"/>
    <w:next w:val="a"/>
    <w:qFormat/>
    <w:rsid w:val="00FA2E6B"/>
    <w:pPr>
      <w:ind w:left="0" w:firstLine="0"/>
      <w:outlineLvl w:val="7"/>
    </w:pPr>
  </w:style>
  <w:style w:type="paragraph" w:styleId="9">
    <w:name w:val="heading 9"/>
    <w:basedOn w:val="8"/>
    <w:next w:val="a"/>
    <w:qFormat/>
    <w:rsid w:val="00FA2E6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link w:val="1"/>
    <w:rsid w:val="00E25FC8"/>
    <w:rPr>
      <w:rFonts w:ascii="Arial" w:eastAsia="Times New Roman" w:hAnsi="Arial"/>
      <w:sz w:val="36"/>
      <w:lang w:val="en-GB" w:eastAsia="en-GB"/>
    </w:rPr>
  </w:style>
  <w:style w:type="character" w:customStyle="1" w:styleId="2Char">
    <w:name w:val="제목 2 Char"/>
    <w:link w:val="2"/>
    <w:rsid w:val="00783A05"/>
    <w:rPr>
      <w:rFonts w:ascii="Arial" w:eastAsia="Times New Roman" w:hAnsi="Arial"/>
      <w:sz w:val="32"/>
      <w:lang w:val="en-GB" w:eastAsia="en-GB"/>
    </w:rPr>
  </w:style>
  <w:style w:type="character" w:customStyle="1" w:styleId="3Char">
    <w:name w:val="제목 3 Char"/>
    <w:link w:val="3"/>
    <w:rsid w:val="006E4A64"/>
    <w:rPr>
      <w:rFonts w:ascii="Arial" w:eastAsia="Times New Roman" w:hAnsi="Arial"/>
      <w:sz w:val="28"/>
      <w:lang w:val="en-GB" w:eastAsia="en-GB"/>
    </w:rPr>
  </w:style>
  <w:style w:type="paragraph" w:customStyle="1" w:styleId="H6">
    <w:name w:val="H6"/>
    <w:basedOn w:val="5"/>
    <w:next w:val="a"/>
    <w:rsid w:val="00FA2E6B"/>
    <w:pPr>
      <w:ind w:left="1985" w:hanging="1985"/>
      <w:outlineLvl w:val="9"/>
    </w:pPr>
    <w:rPr>
      <w:sz w:val="20"/>
    </w:rPr>
  </w:style>
  <w:style w:type="character" w:customStyle="1" w:styleId="Heading9Char">
    <w:name w:val="Heading 9 Char"/>
    <w:rsid w:val="00C7263C"/>
    <w:rPr>
      <w:rFonts w:ascii="Arial" w:hAnsi="Arial"/>
      <w:sz w:val="36"/>
      <w:lang w:val="en-GB" w:eastAsia="ja-JP"/>
    </w:rPr>
  </w:style>
  <w:style w:type="paragraph" w:customStyle="1" w:styleId="ZA">
    <w:name w:val="ZA"/>
    <w:rsid w:val="00FA2E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A2E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A2E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A2E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10">
    <w:name w:val="toc 1"/>
    <w:uiPriority w:val="39"/>
    <w:rsid w:val="00FA2E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20">
    <w:name w:val="toc 2"/>
    <w:basedOn w:val="10"/>
    <w:uiPriority w:val="39"/>
    <w:rsid w:val="00FA2E6B"/>
    <w:pPr>
      <w:keepNext w:val="0"/>
      <w:spacing w:before="0"/>
      <w:ind w:left="851" w:hanging="851"/>
    </w:pPr>
    <w:rPr>
      <w:sz w:val="20"/>
    </w:rPr>
  </w:style>
  <w:style w:type="paragraph" w:styleId="30">
    <w:name w:val="toc 3"/>
    <w:basedOn w:val="20"/>
    <w:uiPriority w:val="39"/>
    <w:rsid w:val="00FA2E6B"/>
    <w:pPr>
      <w:ind w:left="1134" w:hanging="1134"/>
    </w:pPr>
  </w:style>
  <w:style w:type="paragraph" w:styleId="a3">
    <w:name w:val="List"/>
    <w:basedOn w:val="a"/>
    <w:rsid w:val="00FA2E6B"/>
    <w:pPr>
      <w:ind w:left="283" w:hanging="283"/>
      <w:contextualSpacing/>
    </w:pPr>
  </w:style>
  <w:style w:type="paragraph" w:styleId="21">
    <w:name w:val="List 2"/>
    <w:basedOn w:val="a"/>
    <w:rsid w:val="00FA2E6B"/>
    <w:pPr>
      <w:ind w:left="566" w:hanging="283"/>
      <w:contextualSpacing/>
    </w:pPr>
  </w:style>
  <w:style w:type="paragraph" w:styleId="31">
    <w:name w:val="List 3"/>
    <w:basedOn w:val="a"/>
    <w:rsid w:val="00FA2E6B"/>
    <w:pPr>
      <w:ind w:left="849" w:hanging="283"/>
      <w:contextualSpacing/>
    </w:pPr>
  </w:style>
  <w:style w:type="paragraph" w:styleId="40">
    <w:name w:val="List 4"/>
    <w:basedOn w:val="a"/>
    <w:rsid w:val="00FA2E6B"/>
    <w:pPr>
      <w:ind w:left="1132" w:hanging="283"/>
      <w:contextualSpacing/>
    </w:pPr>
  </w:style>
  <w:style w:type="paragraph" w:styleId="80">
    <w:name w:val="toc 8"/>
    <w:basedOn w:val="10"/>
    <w:uiPriority w:val="39"/>
    <w:rsid w:val="00FA2E6B"/>
    <w:pPr>
      <w:spacing w:before="180"/>
      <w:ind w:left="2693" w:hanging="2693"/>
    </w:pPr>
    <w:rPr>
      <w:b/>
    </w:rPr>
  </w:style>
  <w:style w:type="paragraph" w:styleId="50">
    <w:name w:val="List 5"/>
    <w:basedOn w:val="a"/>
    <w:rsid w:val="00FA2E6B"/>
    <w:pPr>
      <w:ind w:left="1415" w:hanging="283"/>
      <w:contextualSpacing/>
    </w:pPr>
  </w:style>
  <w:style w:type="paragraph" w:customStyle="1" w:styleId="TT">
    <w:name w:val="TT"/>
    <w:basedOn w:val="1"/>
    <w:next w:val="a"/>
    <w:rsid w:val="00FA2E6B"/>
    <w:pPr>
      <w:outlineLvl w:val="9"/>
    </w:pPr>
  </w:style>
  <w:style w:type="paragraph" w:customStyle="1" w:styleId="TAH">
    <w:name w:val="TAH"/>
    <w:basedOn w:val="TAC"/>
    <w:link w:val="TAHCar"/>
    <w:rsid w:val="00FA2E6B"/>
    <w:rPr>
      <w:b/>
    </w:rPr>
  </w:style>
  <w:style w:type="paragraph" w:customStyle="1" w:styleId="TAC">
    <w:name w:val="TAC"/>
    <w:basedOn w:val="TAL"/>
    <w:rsid w:val="00FA2E6B"/>
    <w:pPr>
      <w:jc w:val="center"/>
    </w:pPr>
  </w:style>
  <w:style w:type="paragraph" w:customStyle="1" w:styleId="TAL">
    <w:name w:val="TAL"/>
    <w:basedOn w:val="a"/>
    <w:link w:val="TALChar"/>
    <w:qFormat/>
    <w:rsid w:val="00FA2E6B"/>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a"/>
    <w:link w:val="NOZchn"/>
    <w:qFormat/>
    <w:rsid w:val="00FA2E6B"/>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a"/>
    <w:link w:val="EXChar"/>
    <w:rsid w:val="00FA2E6B"/>
    <w:pPr>
      <w:keepLines/>
      <w:ind w:left="1702" w:hanging="1418"/>
    </w:pPr>
  </w:style>
  <w:style w:type="paragraph" w:customStyle="1" w:styleId="FP">
    <w:name w:val="FP"/>
    <w:basedOn w:val="a"/>
    <w:rsid w:val="00FA2E6B"/>
    <w:pPr>
      <w:spacing w:after="0"/>
    </w:pPr>
  </w:style>
  <w:style w:type="paragraph" w:customStyle="1" w:styleId="LD">
    <w:name w:val="LD"/>
    <w:rsid w:val="00FA2E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FA2E6B"/>
    <w:pPr>
      <w:spacing w:after="0"/>
    </w:pPr>
  </w:style>
  <w:style w:type="paragraph" w:customStyle="1" w:styleId="EW">
    <w:name w:val="EW"/>
    <w:basedOn w:val="EX"/>
    <w:rsid w:val="00FA2E6B"/>
    <w:pPr>
      <w:spacing w:after="0"/>
    </w:pPr>
  </w:style>
  <w:style w:type="paragraph" w:customStyle="1" w:styleId="B2">
    <w:name w:val="B2"/>
    <w:basedOn w:val="21"/>
    <w:link w:val="B2Char"/>
    <w:qFormat/>
    <w:rsid w:val="00FA2E6B"/>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a3"/>
    <w:link w:val="B1Char"/>
    <w:qFormat/>
    <w:rsid w:val="00FA2E6B"/>
    <w:pPr>
      <w:ind w:left="568" w:hanging="284"/>
      <w:contextualSpacing w:val="0"/>
    </w:pPr>
  </w:style>
  <w:style w:type="paragraph" w:styleId="41">
    <w:name w:val="toc 4"/>
    <w:basedOn w:val="30"/>
    <w:uiPriority w:val="39"/>
    <w:rsid w:val="00FA2E6B"/>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31"/>
    <w:rsid w:val="00FA2E6B"/>
    <w:pPr>
      <w:ind w:left="1135" w:hanging="284"/>
      <w:contextualSpacing w:val="0"/>
    </w:pPr>
  </w:style>
  <w:style w:type="paragraph" w:customStyle="1" w:styleId="B4">
    <w:name w:val="B4"/>
    <w:basedOn w:val="40"/>
    <w:rsid w:val="00FA2E6B"/>
    <w:pPr>
      <w:ind w:left="1418" w:hanging="284"/>
      <w:contextualSpacing w:val="0"/>
    </w:pPr>
  </w:style>
  <w:style w:type="paragraph" w:customStyle="1" w:styleId="B5">
    <w:name w:val="B5"/>
    <w:basedOn w:val="50"/>
    <w:rsid w:val="00FA2E6B"/>
    <w:pPr>
      <w:ind w:left="1702" w:hanging="284"/>
      <w:contextualSpacing w:val="0"/>
    </w:pPr>
  </w:style>
  <w:style w:type="paragraph" w:customStyle="1" w:styleId="EQ">
    <w:name w:val="EQ"/>
    <w:basedOn w:val="a"/>
    <w:next w:val="a"/>
    <w:rsid w:val="00FA2E6B"/>
    <w:pPr>
      <w:keepLines/>
      <w:tabs>
        <w:tab w:val="center" w:pos="4536"/>
        <w:tab w:val="right" w:pos="9072"/>
      </w:tabs>
    </w:pPr>
    <w:rPr>
      <w:noProof/>
    </w:rPr>
  </w:style>
  <w:style w:type="paragraph" w:customStyle="1" w:styleId="TH">
    <w:name w:val="TH"/>
    <w:basedOn w:val="a"/>
    <w:link w:val="THChar"/>
    <w:qFormat/>
    <w:rsid w:val="00FA2E6B"/>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aliases w:val="left"/>
    <w:basedOn w:val="TH"/>
    <w:link w:val="TFChar"/>
    <w:qFormat/>
    <w:rsid w:val="00FA2E6B"/>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FA2E6B"/>
    <w:pPr>
      <w:keepNext/>
      <w:spacing w:after="0"/>
    </w:pPr>
    <w:rPr>
      <w:rFonts w:ascii="Arial" w:hAnsi="Arial"/>
      <w:sz w:val="18"/>
    </w:rPr>
  </w:style>
  <w:style w:type="paragraph" w:customStyle="1" w:styleId="PL">
    <w:name w:val="PL"/>
    <w:rsid w:val="00FA2E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FA2E6B"/>
    <w:pPr>
      <w:jc w:val="right"/>
    </w:pPr>
  </w:style>
  <w:style w:type="paragraph" w:customStyle="1" w:styleId="TAN">
    <w:name w:val="TAN"/>
    <w:basedOn w:val="TAL"/>
    <w:link w:val="TANChar"/>
    <w:rsid w:val="00FA2E6B"/>
    <w:pPr>
      <w:ind w:left="851" w:hanging="851"/>
    </w:pPr>
  </w:style>
  <w:style w:type="character" w:customStyle="1" w:styleId="ZGSM">
    <w:name w:val="ZGSM"/>
    <w:rsid w:val="00FA2E6B"/>
  </w:style>
  <w:style w:type="paragraph" w:customStyle="1" w:styleId="EditorsNote">
    <w:name w:val="Editor's Note"/>
    <w:aliases w:val="EN"/>
    <w:basedOn w:val="NO"/>
    <w:link w:val="EditorsNoteChar"/>
    <w:qFormat/>
    <w:rsid w:val="00545E10"/>
    <w:pPr>
      <w:ind w:left="1701"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FA2E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FA2E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FA2E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FA2E6B"/>
    <w:pPr>
      <w:framePr w:hRule="auto" w:wrap="notBeside" w:y="852"/>
    </w:pPr>
    <w:rPr>
      <w:i w:val="0"/>
      <w:sz w:val="40"/>
    </w:rPr>
  </w:style>
  <w:style w:type="paragraph" w:customStyle="1" w:styleId="ZV">
    <w:name w:val="ZV"/>
    <w:basedOn w:val="ZU"/>
    <w:rsid w:val="00FA2E6B"/>
    <w:pPr>
      <w:framePr w:wrap="notBeside" w:y="16161"/>
    </w:pPr>
  </w:style>
  <w:style w:type="paragraph" w:styleId="51">
    <w:name w:val="toc 5"/>
    <w:basedOn w:val="41"/>
    <w:uiPriority w:val="39"/>
    <w:rsid w:val="00FA2E6B"/>
    <w:pPr>
      <w:ind w:left="1701" w:hanging="1701"/>
    </w:pPr>
  </w:style>
  <w:style w:type="paragraph" w:styleId="60">
    <w:name w:val="toc 6"/>
    <w:basedOn w:val="51"/>
    <w:next w:val="a"/>
    <w:uiPriority w:val="39"/>
    <w:rsid w:val="00FA2E6B"/>
    <w:pPr>
      <w:ind w:left="1985" w:hanging="1985"/>
    </w:pPr>
  </w:style>
  <w:style w:type="character" w:customStyle="1" w:styleId="HeaderChar">
    <w:name w:val="Header Char"/>
    <w:rPr>
      <w:color w:val="000000"/>
      <w:lang w:val="en-GB" w:eastAsia="ja-JP"/>
    </w:rPr>
  </w:style>
  <w:style w:type="paragraph" w:styleId="a4">
    <w:name w:val="caption"/>
    <w:basedOn w:val="a"/>
    <w:next w:val="a"/>
    <w:uiPriority w:val="35"/>
    <w:unhideWhenUsed/>
    <w:qFormat/>
    <w:rsid w:val="00A50C5F"/>
    <w:rPr>
      <w:b/>
      <w:bCs/>
    </w:rPr>
  </w:style>
  <w:style w:type="paragraph" w:styleId="70">
    <w:name w:val="toc 7"/>
    <w:basedOn w:val="60"/>
    <w:next w:val="a"/>
    <w:uiPriority w:val="39"/>
    <w:rsid w:val="00FA2E6B"/>
    <w:pPr>
      <w:ind w:left="2268" w:hanging="2268"/>
    </w:pPr>
  </w:style>
  <w:style w:type="paragraph" w:styleId="90">
    <w:name w:val="toc 9"/>
    <w:basedOn w:val="80"/>
    <w:uiPriority w:val="39"/>
    <w:rsid w:val="00FA2E6B"/>
    <w:pPr>
      <w:ind w:left="1418" w:hanging="1418"/>
    </w:pPr>
  </w:style>
  <w:style w:type="paragraph" w:styleId="a5">
    <w:name w:val="header"/>
    <w:basedOn w:val="a"/>
    <w:link w:val="Char"/>
    <w:rsid w:val="00FA2E6B"/>
    <w:pPr>
      <w:tabs>
        <w:tab w:val="center" w:pos="4513"/>
        <w:tab w:val="right" w:pos="9026"/>
      </w:tabs>
      <w:spacing w:after="0"/>
    </w:pPr>
  </w:style>
  <w:style w:type="character" w:styleId="a6">
    <w:name w:val="Emphasis"/>
    <w:qFormat/>
    <w:rsid w:val="00D469AD"/>
    <w:rPr>
      <w:i/>
      <w:iCs/>
    </w:rPr>
  </w:style>
  <w:style w:type="character" w:customStyle="1" w:styleId="Char">
    <w:name w:val="머리글 Char"/>
    <w:basedOn w:val="a0"/>
    <w:link w:val="a5"/>
    <w:rsid w:val="00FA2E6B"/>
    <w:rPr>
      <w:rFonts w:eastAsia="Times New Roman"/>
      <w:lang w:val="en-GB" w:eastAsia="en-GB"/>
    </w:rPr>
  </w:style>
  <w:style w:type="character" w:customStyle="1" w:styleId="QuoteChar">
    <w:name w:val="Quote Char"/>
    <w:uiPriority w:val="29"/>
    <w:rsid w:val="00785C73"/>
    <w:rPr>
      <w:rFonts w:ascii="Bookman Old Style" w:hAnsi="Bookman Old Style"/>
      <w:i/>
      <w:iCs/>
      <w:color w:val="000000"/>
      <w:lang w:val="en-GB" w:eastAsia="x-none"/>
    </w:rPr>
  </w:style>
  <w:style w:type="paragraph" w:styleId="a7">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a"/>
    <w:rsid w:val="00142144"/>
    <w:pPr>
      <w:overflowPunct/>
      <w:autoSpaceDE/>
      <w:autoSpaceDN/>
      <w:adjustRightInd/>
      <w:textAlignment w:val="auto"/>
    </w:pPr>
    <w:rPr>
      <w:rFonts w:eastAsia="SimSun"/>
      <w:i/>
      <w:color w:val="0000FF"/>
      <w:lang w:eastAsia="en-US"/>
    </w:rPr>
  </w:style>
  <w:style w:type="paragraph" w:styleId="a8">
    <w:name w:val="footer"/>
    <w:basedOn w:val="a"/>
    <w:link w:val="Char0"/>
    <w:rsid w:val="00FA2E6B"/>
    <w:pPr>
      <w:tabs>
        <w:tab w:val="center" w:pos="4513"/>
        <w:tab w:val="right" w:pos="9026"/>
      </w:tabs>
      <w:spacing w:after="0"/>
    </w:pPr>
  </w:style>
  <w:style w:type="character" w:customStyle="1" w:styleId="Char0">
    <w:name w:val="바닥글 Char"/>
    <w:basedOn w:val="a0"/>
    <w:link w:val="a8"/>
    <w:rsid w:val="00FA2E6B"/>
    <w:rPr>
      <w:rFonts w:eastAsia="Times New Roman"/>
      <w:lang w:val="en-GB" w:eastAsia="en-GB"/>
    </w:rPr>
  </w:style>
  <w:style w:type="paragraph" w:styleId="a9">
    <w:name w:val="Balloon Text"/>
    <w:basedOn w:val="a"/>
    <w:link w:val="Char1"/>
    <w:rsid w:val="006A3231"/>
    <w:pPr>
      <w:spacing w:after="0"/>
    </w:pPr>
    <w:rPr>
      <w:rFonts w:ascii="맑은 고딕" w:hAnsi="맑은 고딕"/>
      <w:sz w:val="18"/>
      <w:szCs w:val="18"/>
    </w:rPr>
  </w:style>
  <w:style w:type="character" w:customStyle="1" w:styleId="Char1">
    <w:name w:val="풍선 도움말 텍스트 Char"/>
    <w:link w:val="a9"/>
    <w:rsid w:val="006A3231"/>
    <w:rPr>
      <w:rFonts w:ascii="맑은 고딕" w:hAnsi="맑은 고딕"/>
      <w:color w:val="000000"/>
      <w:sz w:val="18"/>
      <w:szCs w:val="18"/>
      <w:lang w:val="en-GB" w:eastAsia="ja-JP"/>
    </w:rPr>
  </w:style>
  <w:style w:type="character" w:styleId="aa">
    <w:name w:val="annotation reference"/>
    <w:rsid w:val="00EB3AD8"/>
    <w:rPr>
      <w:sz w:val="16"/>
      <w:szCs w:val="16"/>
    </w:rPr>
  </w:style>
  <w:style w:type="paragraph" w:styleId="ab">
    <w:name w:val="annotation text"/>
    <w:basedOn w:val="a"/>
    <w:link w:val="Char2"/>
    <w:rsid w:val="00EB3AD8"/>
  </w:style>
  <w:style w:type="character" w:customStyle="1" w:styleId="Char2">
    <w:name w:val="메모 텍스트 Char"/>
    <w:link w:val="ab"/>
    <w:rsid w:val="00EB3AD8"/>
    <w:rPr>
      <w:color w:val="000000"/>
      <w:lang w:val="en-GB" w:eastAsia="ja-JP"/>
    </w:rPr>
  </w:style>
  <w:style w:type="paragraph" w:styleId="ac">
    <w:name w:val="annotation subject"/>
    <w:basedOn w:val="ab"/>
    <w:next w:val="ab"/>
    <w:link w:val="Char3"/>
    <w:rsid w:val="00514976"/>
    <w:rPr>
      <w:b/>
      <w:bCs/>
    </w:rPr>
  </w:style>
  <w:style w:type="character" w:customStyle="1" w:styleId="Char3">
    <w:name w:val="메모 주제 Char"/>
    <w:link w:val="ac"/>
    <w:rsid w:val="00514976"/>
    <w:rPr>
      <w:b/>
      <w:bCs/>
      <w:color w:val="000000"/>
      <w:lang w:val="en-GB" w:eastAsia="ja-JP"/>
    </w:rPr>
  </w:style>
  <w:style w:type="paragraph" w:styleId="ad">
    <w:name w:val="Bibliography"/>
    <w:basedOn w:val="a"/>
    <w:next w:val="a"/>
    <w:uiPriority w:val="37"/>
    <w:semiHidden/>
    <w:unhideWhenUsed/>
    <w:rsid w:val="00FA2E6B"/>
  </w:style>
  <w:style w:type="paragraph" w:styleId="ae">
    <w:name w:val="Block Text"/>
    <w:basedOn w:val="a"/>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
    <w:link w:val="Char4"/>
    <w:rsid w:val="00FA2E6B"/>
    <w:pPr>
      <w:spacing w:after="120"/>
    </w:pPr>
  </w:style>
  <w:style w:type="character" w:customStyle="1" w:styleId="Char4">
    <w:name w:val="본문 Char"/>
    <w:basedOn w:val="a0"/>
    <w:link w:val="af"/>
    <w:rsid w:val="00FA2E6B"/>
    <w:rPr>
      <w:color w:val="000000"/>
      <w:lang w:val="en-GB" w:eastAsia="ja-JP"/>
    </w:rPr>
  </w:style>
  <w:style w:type="paragraph" w:styleId="22">
    <w:name w:val="Body Text 2"/>
    <w:basedOn w:val="a"/>
    <w:link w:val="2Char0"/>
    <w:rsid w:val="00FA2E6B"/>
    <w:pPr>
      <w:spacing w:after="120" w:line="480" w:lineRule="auto"/>
    </w:pPr>
  </w:style>
  <w:style w:type="character" w:customStyle="1" w:styleId="2Char0">
    <w:name w:val="본문 2 Char"/>
    <w:basedOn w:val="a0"/>
    <w:link w:val="22"/>
    <w:rsid w:val="00FA2E6B"/>
    <w:rPr>
      <w:color w:val="000000"/>
      <w:lang w:val="en-GB" w:eastAsia="ja-JP"/>
    </w:rPr>
  </w:style>
  <w:style w:type="paragraph" w:styleId="32">
    <w:name w:val="Body Text 3"/>
    <w:basedOn w:val="a"/>
    <w:link w:val="3Char0"/>
    <w:rsid w:val="00FA2E6B"/>
    <w:pPr>
      <w:spacing w:after="120"/>
    </w:pPr>
    <w:rPr>
      <w:sz w:val="16"/>
      <w:szCs w:val="16"/>
    </w:rPr>
  </w:style>
  <w:style w:type="character" w:customStyle="1" w:styleId="3Char0">
    <w:name w:val="본문 3 Char"/>
    <w:basedOn w:val="a0"/>
    <w:link w:val="32"/>
    <w:rsid w:val="00FA2E6B"/>
    <w:rPr>
      <w:color w:val="000000"/>
      <w:sz w:val="16"/>
      <w:szCs w:val="16"/>
      <w:lang w:val="en-GB" w:eastAsia="ja-JP"/>
    </w:rPr>
  </w:style>
  <w:style w:type="paragraph" w:styleId="af0">
    <w:name w:val="Body Text First Indent"/>
    <w:basedOn w:val="af"/>
    <w:link w:val="Char5"/>
    <w:rsid w:val="00FA2E6B"/>
    <w:pPr>
      <w:spacing w:after="180"/>
      <w:ind w:firstLine="360"/>
    </w:pPr>
  </w:style>
  <w:style w:type="character" w:customStyle="1" w:styleId="Char5">
    <w:name w:val="본문 첫 줄 들여쓰기 Char"/>
    <w:basedOn w:val="Char4"/>
    <w:link w:val="af0"/>
    <w:rsid w:val="00FA2E6B"/>
    <w:rPr>
      <w:color w:val="000000"/>
      <w:lang w:val="en-GB" w:eastAsia="ja-JP"/>
    </w:rPr>
  </w:style>
  <w:style w:type="paragraph" w:styleId="af1">
    <w:name w:val="Body Text Indent"/>
    <w:basedOn w:val="a"/>
    <w:link w:val="Char6"/>
    <w:rsid w:val="00FA2E6B"/>
    <w:pPr>
      <w:spacing w:after="120"/>
      <w:ind w:left="283"/>
    </w:pPr>
  </w:style>
  <w:style w:type="character" w:customStyle="1" w:styleId="Char6">
    <w:name w:val="본문 들여쓰기 Char"/>
    <w:basedOn w:val="a0"/>
    <w:link w:val="af1"/>
    <w:rsid w:val="00FA2E6B"/>
    <w:rPr>
      <w:color w:val="000000"/>
      <w:lang w:val="en-GB" w:eastAsia="ja-JP"/>
    </w:rPr>
  </w:style>
  <w:style w:type="paragraph" w:styleId="23">
    <w:name w:val="Body Text First Indent 2"/>
    <w:basedOn w:val="af1"/>
    <w:link w:val="2Char1"/>
    <w:rsid w:val="00FA2E6B"/>
    <w:pPr>
      <w:spacing w:after="180"/>
      <w:ind w:left="360" w:firstLine="360"/>
    </w:pPr>
  </w:style>
  <w:style w:type="character" w:customStyle="1" w:styleId="2Char1">
    <w:name w:val="본문 첫 줄 들여쓰기 2 Char"/>
    <w:basedOn w:val="Char6"/>
    <w:link w:val="23"/>
    <w:rsid w:val="00FA2E6B"/>
    <w:rPr>
      <w:color w:val="000000"/>
      <w:lang w:val="en-GB" w:eastAsia="ja-JP"/>
    </w:rPr>
  </w:style>
  <w:style w:type="paragraph" w:styleId="24">
    <w:name w:val="Body Text Indent 2"/>
    <w:basedOn w:val="a"/>
    <w:link w:val="2Char2"/>
    <w:rsid w:val="00FA2E6B"/>
    <w:pPr>
      <w:spacing w:after="120" w:line="480" w:lineRule="auto"/>
      <w:ind w:left="283"/>
    </w:pPr>
  </w:style>
  <w:style w:type="character" w:customStyle="1" w:styleId="2Char2">
    <w:name w:val="본문 들여쓰기 2 Char"/>
    <w:basedOn w:val="a0"/>
    <w:link w:val="24"/>
    <w:rsid w:val="00FA2E6B"/>
    <w:rPr>
      <w:color w:val="000000"/>
      <w:lang w:val="en-GB" w:eastAsia="ja-JP"/>
    </w:rPr>
  </w:style>
  <w:style w:type="paragraph" w:styleId="33">
    <w:name w:val="Body Text Indent 3"/>
    <w:basedOn w:val="a"/>
    <w:link w:val="3Char1"/>
    <w:rsid w:val="00FA2E6B"/>
    <w:pPr>
      <w:spacing w:after="120"/>
      <w:ind w:left="283"/>
    </w:pPr>
    <w:rPr>
      <w:sz w:val="16"/>
      <w:szCs w:val="16"/>
    </w:rPr>
  </w:style>
  <w:style w:type="character" w:customStyle="1" w:styleId="3Char1">
    <w:name w:val="본문 들여쓰기 3 Char"/>
    <w:basedOn w:val="a0"/>
    <w:link w:val="33"/>
    <w:rsid w:val="00FA2E6B"/>
    <w:rPr>
      <w:color w:val="000000"/>
      <w:sz w:val="16"/>
      <w:szCs w:val="16"/>
      <w:lang w:val="en-GB" w:eastAsia="ja-JP"/>
    </w:rPr>
  </w:style>
  <w:style w:type="paragraph" w:styleId="af2">
    <w:name w:val="Closing"/>
    <w:basedOn w:val="a"/>
    <w:link w:val="Char7"/>
    <w:rsid w:val="00FA2E6B"/>
    <w:pPr>
      <w:spacing w:after="0"/>
      <w:ind w:left="4252"/>
    </w:pPr>
  </w:style>
  <w:style w:type="character" w:customStyle="1" w:styleId="Char7">
    <w:name w:val="맺음말 Char"/>
    <w:basedOn w:val="a0"/>
    <w:link w:val="af2"/>
    <w:rsid w:val="00FA2E6B"/>
    <w:rPr>
      <w:color w:val="000000"/>
      <w:lang w:val="en-GB" w:eastAsia="ja-JP"/>
    </w:rPr>
  </w:style>
  <w:style w:type="paragraph" w:styleId="af3">
    <w:name w:val="Date"/>
    <w:basedOn w:val="a"/>
    <w:next w:val="a"/>
    <w:link w:val="Char8"/>
    <w:rsid w:val="00FA2E6B"/>
  </w:style>
  <w:style w:type="character" w:customStyle="1" w:styleId="Char8">
    <w:name w:val="날짜 Char"/>
    <w:basedOn w:val="a0"/>
    <w:link w:val="af3"/>
    <w:rsid w:val="00FA2E6B"/>
    <w:rPr>
      <w:color w:val="000000"/>
      <w:lang w:val="en-GB" w:eastAsia="ja-JP"/>
    </w:rPr>
  </w:style>
  <w:style w:type="paragraph" w:styleId="af4">
    <w:name w:val="Document Map"/>
    <w:basedOn w:val="a"/>
    <w:link w:val="Char9"/>
    <w:rsid w:val="00FA2E6B"/>
    <w:pPr>
      <w:spacing w:after="0"/>
    </w:pPr>
    <w:rPr>
      <w:rFonts w:ascii="Segoe UI" w:hAnsi="Segoe UI" w:cs="Segoe UI"/>
      <w:sz w:val="16"/>
      <w:szCs w:val="16"/>
    </w:rPr>
  </w:style>
  <w:style w:type="character" w:customStyle="1" w:styleId="Char9">
    <w:name w:val="문서 구조 Char"/>
    <w:basedOn w:val="a0"/>
    <w:link w:val="af4"/>
    <w:rsid w:val="00FA2E6B"/>
    <w:rPr>
      <w:rFonts w:ascii="Segoe UI" w:hAnsi="Segoe UI" w:cs="Segoe UI"/>
      <w:color w:val="000000"/>
      <w:sz w:val="16"/>
      <w:szCs w:val="16"/>
      <w:lang w:val="en-GB" w:eastAsia="ja-JP"/>
    </w:rPr>
  </w:style>
  <w:style w:type="paragraph" w:styleId="af5">
    <w:name w:val="E-mail Signature"/>
    <w:basedOn w:val="a"/>
    <w:link w:val="Chara"/>
    <w:rsid w:val="00FA2E6B"/>
    <w:pPr>
      <w:spacing w:after="0"/>
    </w:pPr>
  </w:style>
  <w:style w:type="character" w:customStyle="1" w:styleId="Chara">
    <w:name w:val="전자 메일 서명 Char"/>
    <w:basedOn w:val="a0"/>
    <w:link w:val="af5"/>
    <w:rsid w:val="00FA2E6B"/>
    <w:rPr>
      <w:color w:val="000000"/>
      <w:lang w:val="en-GB" w:eastAsia="ja-JP"/>
    </w:rPr>
  </w:style>
  <w:style w:type="character" w:customStyle="1" w:styleId="EndnoteTextChar">
    <w:name w:val="Endnote Text Char"/>
    <w:basedOn w:val="a0"/>
    <w:rsid w:val="00FA2E6B"/>
    <w:rPr>
      <w:color w:val="000000"/>
      <w:lang w:val="en-GB" w:eastAsia="ja-JP"/>
    </w:rPr>
  </w:style>
  <w:style w:type="character" w:customStyle="1" w:styleId="FootnoteTextChar">
    <w:name w:val="Footnote Text Char"/>
    <w:basedOn w:val="a0"/>
    <w:rsid w:val="00FA2E6B"/>
    <w:rPr>
      <w:color w:val="000000"/>
      <w:lang w:val="en-GB" w:eastAsia="ja-JP"/>
    </w:rPr>
  </w:style>
  <w:style w:type="character" w:customStyle="1" w:styleId="HTMLAddressChar">
    <w:name w:val="HTML Address Char"/>
    <w:basedOn w:val="a0"/>
    <w:rsid w:val="00FA2E6B"/>
    <w:rPr>
      <w:i/>
      <w:iCs/>
      <w:color w:val="000000"/>
      <w:lang w:val="en-GB" w:eastAsia="ja-JP"/>
    </w:rPr>
  </w:style>
  <w:style w:type="character" w:customStyle="1" w:styleId="HTMLPreformattedChar">
    <w:name w:val="HTML Preformatted Char"/>
    <w:basedOn w:val="a0"/>
    <w:rsid w:val="00FA2E6B"/>
    <w:rPr>
      <w:rFonts w:ascii="Consolas" w:hAnsi="Consolas"/>
      <w:color w:val="000000"/>
      <w:lang w:val="en-GB" w:eastAsia="ja-JP"/>
    </w:rPr>
  </w:style>
  <w:style w:type="character" w:customStyle="1" w:styleId="IntenseQuoteChar">
    <w:name w:val="Intense Quote Char"/>
    <w:basedOn w:val="a0"/>
    <w:uiPriority w:val="30"/>
    <w:rsid w:val="00FA2E6B"/>
    <w:rPr>
      <w:i/>
      <w:iCs/>
      <w:color w:val="4472C4" w:themeColor="accent1"/>
      <w:lang w:val="en-GB" w:eastAsia="ja-JP"/>
    </w:rPr>
  </w:style>
  <w:style w:type="character" w:customStyle="1" w:styleId="MacroTextChar">
    <w:name w:val="Macro Text Char"/>
    <w:basedOn w:val="a0"/>
    <w:rsid w:val="00FA2E6B"/>
    <w:rPr>
      <w:rFonts w:ascii="Consolas" w:hAnsi="Consolas"/>
      <w:color w:val="000000"/>
      <w:lang w:val="en-GB" w:eastAsia="ja-JP"/>
    </w:rPr>
  </w:style>
  <w:style w:type="character" w:customStyle="1" w:styleId="MessageHeaderChar">
    <w:name w:val="Message Header Char"/>
    <w:basedOn w:val="a0"/>
    <w:rsid w:val="00FA2E6B"/>
    <w:rPr>
      <w:rFonts w:asciiTheme="majorHAnsi" w:eastAsiaTheme="majorEastAsia" w:hAnsiTheme="majorHAnsi" w:cstheme="majorBidi"/>
      <w:color w:val="000000"/>
      <w:sz w:val="24"/>
      <w:szCs w:val="24"/>
      <w:shd w:val="pct20" w:color="auto" w:fill="auto"/>
      <w:lang w:val="en-GB" w:eastAsia="ja-JP"/>
    </w:rPr>
  </w:style>
  <w:style w:type="character" w:customStyle="1" w:styleId="NoteHeadingChar">
    <w:name w:val="Note Heading Char"/>
    <w:basedOn w:val="a0"/>
    <w:rsid w:val="00FA2E6B"/>
    <w:rPr>
      <w:color w:val="000000"/>
      <w:lang w:val="en-GB" w:eastAsia="ja-JP"/>
    </w:rPr>
  </w:style>
  <w:style w:type="character" w:customStyle="1" w:styleId="PlainTextChar">
    <w:name w:val="Plain Text Char"/>
    <w:basedOn w:val="a0"/>
    <w:rsid w:val="00FA2E6B"/>
    <w:rPr>
      <w:rFonts w:ascii="Consolas" w:hAnsi="Consolas"/>
      <w:color w:val="000000"/>
      <w:sz w:val="21"/>
      <w:szCs w:val="21"/>
      <w:lang w:val="en-GB" w:eastAsia="ja-JP"/>
    </w:rPr>
  </w:style>
  <w:style w:type="character" w:customStyle="1" w:styleId="SalutationChar">
    <w:name w:val="Salutation Char"/>
    <w:basedOn w:val="a0"/>
    <w:rsid w:val="00FA2E6B"/>
    <w:rPr>
      <w:color w:val="000000"/>
      <w:lang w:val="en-GB" w:eastAsia="ja-JP"/>
    </w:rPr>
  </w:style>
  <w:style w:type="character" w:customStyle="1" w:styleId="SignatureChar">
    <w:name w:val="Signature Char"/>
    <w:basedOn w:val="a0"/>
    <w:rsid w:val="00FA2E6B"/>
    <w:rPr>
      <w:color w:val="000000"/>
      <w:lang w:val="en-GB" w:eastAsia="ja-JP"/>
    </w:rPr>
  </w:style>
  <w:style w:type="character" w:customStyle="1" w:styleId="SubtitleChar">
    <w:name w:val="Subtitle Char"/>
    <w:basedOn w:val="a0"/>
    <w:rsid w:val="00FA2E6B"/>
    <w:rPr>
      <w:rFonts w:asciiTheme="minorHAnsi" w:eastAsiaTheme="minorEastAsia" w:hAnsiTheme="minorHAnsi" w:cstheme="minorBidi"/>
      <w:color w:val="5A5A5A" w:themeColor="text1" w:themeTint="A5"/>
      <w:spacing w:val="15"/>
      <w:sz w:val="22"/>
      <w:szCs w:val="22"/>
      <w:lang w:val="en-GB" w:eastAsia="ja-JP"/>
    </w:rPr>
  </w:style>
  <w:style w:type="character" w:customStyle="1" w:styleId="TitleChar">
    <w:name w:val="Title Char"/>
    <w:basedOn w:val="a0"/>
    <w:rsid w:val="00FA2E6B"/>
    <w:rPr>
      <w:rFonts w:asciiTheme="majorHAnsi" w:eastAsiaTheme="majorEastAsia" w:hAnsiTheme="majorHAnsi" w:cstheme="majorBidi"/>
      <w:spacing w:val="-10"/>
      <w:kern w:val="28"/>
      <w:sz w:val="56"/>
      <w:szCs w:val="56"/>
      <w:lang w:val="en-GB" w:eastAsia="ja-JP"/>
    </w:rPr>
  </w:style>
  <w:style w:type="character" w:customStyle="1" w:styleId="EditorsNoteCharChar">
    <w:name w:val="Editor's Note Char Char"/>
    <w:qFormat/>
    <w:rsid w:val="007D6A0B"/>
    <w:rPr>
      <w:color w:val="FF0000"/>
      <w:lang w:val="en-GB" w:eastAsia="ja-JP"/>
    </w:rPr>
  </w:style>
  <w:style w:type="character" w:customStyle="1" w:styleId="NOChar">
    <w:name w:val="NO Char"/>
    <w:rsid w:val="00632557"/>
    <w:rPr>
      <w:color w:val="000000"/>
      <w:lang w:val="en-GB" w:eastAsia="ja-JP"/>
    </w:rPr>
  </w:style>
  <w:style w:type="character" w:customStyle="1" w:styleId="TANChar">
    <w:name w:val="TAN Char"/>
    <w:link w:val="TAN"/>
    <w:rsid w:val="00663545"/>
    <w:rPr>
      <w:rFonts w:ascii="Arial" w:eastAsia="Times New Roman" w:hAnsi="Arial"/>
      <w:sz w:val="18"/>
      <w:lang w:val="en-GB" w:eastAsia="en-GB"/>
    </w:rPr>
  </w:style>
  <w:style w:type="paragraph" w:styleId="af6">
    <w:name w:val="List Paragraph"/>
    <w:basedOn w:val="a"/>
    <w:uiPriority w:val="34"/>
    <w:qFormat/>
    <w:rsid w:val="007A3DC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_1.vsd"/><Relationship Id="rId21" Type="http://schemas.openxmlformats.org/officeDocument/2006/relationships/image" Target="media/image6.emf"/><Relationship Id="rId42" Type="http://schemas.openxmlformats.org/officeDocument/2006/relationships/package" Target="embeddings/Microsoft_Visio____10.vsdx"/><Relationship Id="rId47" Type="http://schemas.openxmlformats.org/officeDocument/2006/relationships/oleObject" Target="embeddings/oleObject2.bin"/><Relationship Id="rId63" Type="http://schemas.openxmlformats.org/officeDocument/2006/relationships/package" Target="embeddings/Microsoft_Visio____18.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0.emf"/><Relationship Id="rId16" Type="http://schemas.openxmlformats.org/officeDocument/2006/relationships/footer" Target="footer2.xml"/><Relationship Id="rId107" Type="http://schemas.openxmlformats.org/officeDocument/2006/relationships/theme" Target="theme/theme1.xml"/><Relationship Id="rId11" Type="http://schemas.openxmlformats.org/officeDocument/2006/relationships/footnotes" Target="footnotes.xml"/><Relationship Id="rId32" Type="http://schemas.openxmlformats.org/officeDocument/2006/relationships/package" Target="embeddings/Microsoft_Visio____5.vsdx"/><Relationship Id="rId37" Type="http://schemas.openxmlformats.org/officeDocument/2006/relationships/image" Target="media/image14.emf"/><Relationship Id="rId53" Type="http://schemas.openxmlformats.org/officeDocument/2006/relationships/package" Target="embeddings/Microsoft_Visio____13.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___23.vsdx"/><Relationship Id="rId102"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package" Target="embeddings/Microsoft_Visio____28.vsdx"/><Relationship Id="rId95" Type="http://schemas.openxmlformats.org/officeDocument/2006/relationships/package" Target="embeddings/Microsoft_Visio____30.vsdx"/><Relationship Id="rId22" Type="http://schemas.openxmlformats.org/officeDocument/2006/relationships/package" Target="embeddings/Microsoft_Visio____1.vsdx"/><Relationship Id="rId27" Type="http://schemas.openxmlformats.org/officeDocument/2006/relationships/image" Target="media/image9.emf"/><Relationship Id="rId43" Type="http://schemas.openxmlformats.org/officeDocument/2006/relationships/image" Target="media/image17.wmf"/><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___2.vsd"/><Relationship Id="rId80" Type="http://schemas.openxmlformats.org/officeDocument/2006/relationships/image" Target="media/image36.emf"/><Relationship Id="rId85" Type="http://schemas.openxmlformats.org/officeDocument/2006/relationships/package" Target="embeddings/Microsoft_Visio____26.vsdx"/><Relationship Id="rId12" Type="http://schemas.openxmlformats.org/officeDocument/2006/relationships/endnotes" Target="endnotes.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___8.vsdx"/><Relationship Id="rId59" Type="http://schemas.openxmlformats.org/officeDocument/2006/relationships/package" Target="embeddings/Microsoft_Visio____16.vsdx"/><Relationship Id="rId103" Type="http://schemas.openxmlformats.org/officeDocument/2006/relationships/header" Target="header2.xml"/><Relationship Id="rId20" Type="http://schemas.openxmlformats.org/officeDocument/2006/relationships/oleObject" Target="embeddings/Microsoft_Visio_2003-2010____.vsd"/><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___21.vsdx"/><Relationship Id="rId83" Type="http://schemas.openxmlformats.org/officeDocument/2006/relationships/package" Target="embeddings/Microsoft_Visio____25.vsdx"/><Relationship Id="rId88" Type="http://schemas.openxmlformats.org/officeDocument/2006/relationships/chart" Target="charts/chart1.xml"/><Relationship Id="rId91" Type="http://schemas.openxmlformats.org/officeDocument/2006/relationships/image" Target="media/image41.emf"/><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___3.vsdx"/><Relationship Id="rId36" Type="http://schemas.openxmlformats.org/officeDocument/2006/relationships/package" Target="embeddings/Microsoft_Visio____7.vsdx"/><Relationship Id="rId49" Type="http://schemas.openxmlformats.org/officeDocument/2006/relationships/package" Target="embeddings/Microsoft_Visio____11.vsdx"/><Relationship Id="rId57" Type="http://schemas.openxmlformats.org/officeDocument/2006/relationships/package" Target="embeddings/Microsoft_Visio____15.vsdx"/><Relationship Id="rId106" Type="http://schemas.microsoft.com/office/2011/relationships/people" Target="people.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3.bin"/><Relationship Id="rId73" Type="http://schemas.openxmlformats.org/officeDocument/2006/relationships/package" Target="embeddings/Microsoft_Visio____20.vsdx"/><Relationship Id="rId78" Type="http://schemas.openxmlformats.org/officeDocument/2006/relationships/image" Target="media/image35.emf"/><Relationship Id="rId81" Type="http://schemas.openxmlformats.org/officeDocument/2006/relationships/package" Target="embeddings/Microsoft_Visio____24.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___32.vsdx"/><Relationship Id="rId101" Type="http://schemas.openxmlformats.org/officeDocument/2006/relationships/oleObject" Target="embeddings/Microsoft_Visio_2003-2010____3.vsd"/><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package" Target="embeddings/Microsoft_Visio____.vsdx"/><Relationship Id="rId39" Type="http://schemas.openxmlformats.org/officeDocument/2006/relationships/image" Target="media/image15.emf"/><Relationship Id="rId34" Type="http://schemas.openxmlformats.org/officeDocument/2006/relationships/package" Target="embeddings/Microsoft_Visio____6.vsdx"/><Relationship Id="rId50" Type="http://schemas.openxmlformats.org/officeDocument/2006/relationships/image" Target="media/image21.emf"/><Relationship Id="rId55" Type="http://schemas.openxmlformats.org/officeDocument/2006/relationships/package" Target="embeddings/Microsoft_Visio____14.vsdx"/><Relationship Id="rId76" Type="http://schemas.openxmlformats.org/officeDocument/2006/relationships/image" Target="media/image34.emf"/><Relationship Id="rId97" Type="http://schemas.openxmlformats.org/officeDocument/2006/relationships/package" Target="embeddings/Microsoft_Visio____31.vsdx"/><Relationship Id="rId104" Type="http://schemas.openxmlformats.org/officeDocument/2006/relationships/footer" Target="footer3.xml"/><Relationship Id="rId7" Type="http://schemas.openxmlformats.org/officeDocument/2006/relationships/numbering" Target="numbering.xml"/><Relationship Id="rId71" Type="http://schemas.openxmlformats.org/officeDocument/2006/relationships/oleObject" Target="embeddings/oleObject4.bin"/><Relationship Id="rId92" Type="http://schemas.openxmlformats.org/officeDocument/2006/relationships/package" Target="embeddings/Microsoft_Visio____29.vsdx"/><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Visio____2.vsdx"/><Relationship Id="rId40" Type="http://schemas.openxmlformats.org/officeDocument/2006/relationships/package" Target="embeddings/Microsoft_Visio____9.vsdx"/><Relationship Id="rId45" Type="http://schemas.openxmlformats.org/officeDocument/2006/relationships/oleObject" Target="embeddings/oleObject1.bin"/><Relationship Id="rId66" Type="http://schemas.openxmlformats.org/officeDocument/2006/relationships/image" Target="media/image29.emf"/><Relationship Id="rId87" Type="http://schemas.openxmlformats.org/officeDocument/2006/relationships/package" Target="embeddings/Microsoft_Visio____27.vsdx"/><Relationship Id="rId61" Type="http://schemas.openxmlformats.org/officeDocument/2006/relationships/package" Target="embeddings/Microsoft_Visio____17.vsdx"/><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image" Target="media/image3.png"/><Relationship Id="rId30" Type="http://schemas.openxmlformats.org/officeDocument/2006/relationships/package" Target="embeddings/Microsoft_Visio____4.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package" Target="embeddings/Microsoft_Visio____22.vsdx"/><Relationship Id="rId100" Type="http://schemas.openxmlformats.org/officeDocument/2006/relationships/image" Target="media/image46.emf"/><Relationship Id="rId105"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Visio____12.vsdx"/><Relationship Id="rId72" Type="http://schemas.openxmlformats.org/officeDocument/2006/relationships/image" Target="media/image32.emf"/><Relationship Id="rId93" Type="http://schemas.openxmlformats.org/officeDocument/2006/relationships/image" Target="media/image42.png"/><Relationship Id="rId98" Type="http://schemas.openxmlformats.org/officeDocument/2006/relationships/image" Target="media/image45.emf"/><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image" Target="media/image19.emf"/><Relationship Id="rId67" Type="http://schemas.openxmlformats.org/officeDocument/2006/relationships/package" Target="embeddings/Microsoft_Visio____19.vsdx"/></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10029902\Desktop\full%20mesh%20vs%20sta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number of connections</a:t>
            </a:r>
            <a:endParaRPr lang="zh-CN"/>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lineChart>
        <c:grouping val="standard"/>
        <c:varyColors val="0"/>
        <c:ser>
          <c:idx val="0"/>
          <c:order val="0"/>
          <c:tx>
            <c:strRef>
              <c:f>Sheet1!$C$8</c:f>
              <c:strCache>
                <c:ptCount val="1"/>
                <c:pt idx="0">
                  <c:v>full mesh</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Sheet1!$D$8:$M$8</c:f>
              <c:numCache>
                <c:formatCode>General</c:formatCode>
                <c:ptCount val="10"/>
                <c:pt idx="0">
                  <c:v>0</c:v>
                </c:pt>
                <c:pt idx="1">
                  <c:v>1</c:v>
                </c:pt>
                <c:pt idx="2">
                  <c:v>3</c:v>
                </c:pt>
                <c:pt idx="3">
                  <c:v>6</c:v>
                </c:pt>
                <c:pt idx="4">
                  <c:v>10</c:v>
                </c:pt>
                <c:pt idx="5">
                  <c:v>15</c:v>
                </c:pt>
                <c:pt idx="6">
                  <c:v>21</c:v>
                </c:pt>
                <c:pt idx="7">
                  <c:v>28</c:v>
                </c:pt>
                <c:pt idx="8">
                  <c:v>36</c:v>
                </c:pt>
                <c:pt idx="9">
                  <c:v>45</c:v>
                </c:pt>
              </c:numCache>
            </c:numRef>
          </c:val>
          <c:smooth val="0"/>
          <c:extLst>
            <c:ext xmlns:c16="http://schemas.microsoft.com/office/drawing/2014/chart" uri="{C3380CC4-5D6E-409C-BE32-E72D297353CC}">
              <c16:uniqueId val="{00000000-5984-41BF-A3C2-BE1CFE77EE3B}"/>
            </c:ext>
          </c:extLst>
        </c:ser>
        <c:ser>
          <c:idx val="1"/>
          <c:order val="1"/>
          <c:tx>
            <c:strRef>
              <c:f>Sheet1!$C$9</c:f>
              <c:strCache>
                <c:ptCount val="1"/>
                <c:pt idx="0">
                  <c:v>star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Sheet1!$D$9:$M$9</c:f>
              <c:numCache>
                <c:formatCode>General</c:formatCode>
                <c:ptCount val="10"/>
                <c:pt idx="0">
                  <c:v>1</c:v>
                </c:pt>
                <c:pt idx="1">
                  <c:v>2</c:v>
                </c:pt>
                <c:pt idx="2">
                  <c:v>3</c:v>
                </c:pt>
                <c:pt idx="3">
                  <c:v>4</c:v>
                </c:pt>
                <c:pt idx="4">
                  <c:v>5</c:v>
                </c:pt>
                <c:pt idx="5">
                  <c:v>6</c:v>
                </c:pt>
                <c:pt idx="6">
                  <c:v>7</c:v>
                </c:pt>
                <c:pt idx="7">
                  <c:v>8</c:v>
                </c:pt>
                <c:pt idx="8">
                  <c:v>9</c:v>
                </c:pt>
                <c:pt idx="9">
                  <c:v>10</c:v>
                </c:pt>
              </c:numCache>
            </c:numRef>
          </c:val>
          <c:smooth val="0"/>
          <c:extLst>
            <c:ext xmlns:c16="http://schemas.microsoft.com/office/drawing/2014/chart" uri="{C3380CC4-5D6E-409C-BE32-E72D297353CC}">
              <c16:uniqueId val="{00000001-5984-41BF-A3C2-BE1CFE77EE3B}"/>
            </c:ext>
          </c:extLst>
        </c:ser>
        <c:dLbls>
          <c:showLegendKey val="0"/>
          <c:showVal val="0"/>
          <c:showCatName val="0"/>
          <c:showSerName val="0"/>
          <c:showPercent val="0"/>
          <c:showBubbleSize val="0"/>
        </c:dLbls>
        <c:marker val="1"/>
        <c:smooth val="0"/>
        <c:axId val="749616000"/>
        <c:axId val="749614912"/>
      </c:lineChart>
      <c:catAx>
        <c:axId val="749616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Nodes</a:t>
                </a:r>
                <a:endParaRPr lang="zh-CN"/>
              </a:p>
            </c:rich>
          </c:tx>
          <c:layout>
            <c:manualLayout>
              <c:xMode val="edge"/>
              <c:yMode val="edge"/>
              <c:x val="0.82787500502366529"/>
              <c:y val="0.7820363079615048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ko-K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749614912"/>
        <c:crosses val="autoZero"/>
        <c:auto val="1"/>
        <c:lblAlgn val="ctr"/>
        <c:lblOffset val="100"/>
        <c:noMultiLvlLbl val="0"/>
      </c:catAx>
      <c:valAx>
        <c:axId val="749614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Connections</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74961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906283DB-01C4-487B-AB01-D094CFF42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98</Pages>
  <Words>34169</Words>
  <Characters>194766</Characters>
  <Application>Microsoft Office Word</Application>
  <DocSecurity>0</DocSecurity>
  <Lines>1623</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23.700-74</vt:lpstr>
      <vt:lpstr>3GPP TR 23.700-74</vt:lpstr>
    </vt:vector>
  </TitlesOfParts>
  <Manager/>
  <Company/>
  <LinksUpToDate>false</LinksUpToDate>
  <CharactersWithSpaces>228479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(GMEC) (Release 18)</dc:subject>
  <dc:creator>MCC Support</dc:creator>
  <cp:keywords/>
  <dc:description/>
  <cp:lastModifiedBy>Rapporteur</cp:lastModifiedBy>
  <cp:revision>3</cp:revision>
  <cp:lastPrinted>2018-08-13T17:59:00Z</cp:lastPrinted>
  <dcterms:created xsi:type="dcterms:W3CDTF">2022-05-24T04:02:00Z</dcterms:created>
  <dcterms:modified xsi:type="dcterms:W3CDTF">2022-05-24T22:44:00Z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1653357487</vt:lpwstr>
  </property>
</Properties>
</file>