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66DFF1D5"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r w:rsidR="006E1991">
              <w:t>3</w:t>
            </w:r>
            <w:r w:rsidRPr="00965351">
              <w:t>.</w:t>
            </w:r>
            <w:bookmarkEnd w:id="3"/>
            <w:r w:rsidR="00806F9E" w:rsidRPr="00965351">
              <w:t>0</w:t>
            </w:r>
            <w:r w:rsidRPr="00965351">
              <w:t xml:space="preserve"> </w:t>
            </w:r>
            <w:r w:rsidRPr="00965351">
              <w:rPr>
                <w:sz w:val="32"/>
              </w:rPr>
              <w:t>(</w:t>
            </w:r>
            <w:bookmarkStart w:id="4" w:name="issueDate"/>
            <w:r w:rsidR="00806F9E" w:rsidRPr="00965351">
              <w:rPr>
                <w:sz w:val="32"/>
              </w:rPr>
              <w:t>202</w:t>
            </w:r>
            <w:r w:rsidR="003D7E68" w:rsidRPr="00965351">
              <w:rPr>
                <w:sz w:val="32"/>
              </w:rPr>
              <w:t>5</w:t>
            </w:r>
            <w:r w:rsidRPr="00965351">
              <w:rPr>
                <w:sz w:val="32"/>
              </w:rPr>
              <w:t>-</w:t>
            </w:r>
            <w:bookmarkEnd w:id="4"/>
            <w:r w:rsidR="003D7E68" w:rsidRPr="00965351">
              <w:rPr>
                <w:sz w:val="32"/>
              </w:rPr>
              <w:t>0</w:t>
            </w:r>
            <w:r w:rsidR="006E1991">
              <w:rPr>
                <w:sz w:val="32"/>
              </w:rPr>
              <w:t>6</w:t>
            </w:r>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5" w:name="spectype2"/>
            <w:r w:rsidRPr="00965351">
              <w:t>Specificatio</w:t>
            </w:r>
            <w:bookmarkEnd w:id="5"/>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6" w:name="specTitle"/>
            <w:r w:rsidRPr="00965351">
              <w:t>Technical Specification Group Services and System Aspects</w:t>
            </w:r>
            <w:r w:rsidR="004F0988" w:rsidRPr="00965351">
              <w:t>;</w:t>
            </w:r>
          </w:p>
          <w:bookmarkEnd w:id="6"/>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7" w:name="specRelease"/>
            <w:r w:rsidRPr="00965351">
              <w:rPr>
                <w:rStyle w:val="ZGSM"/>
              </w:rPr>
              <w:t>1</w:t>
            </w:r>
            <w:r w:rsidR="00FC57A2" w:rsidRPr="00965351">
              <w:rPr>
                <w:rStyle w:val="ZGSM"/>
              </w:rPr>
              <w:t>9</w:t>
            </w:r>
            <w:bookmarkEnd w:id="7"/>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11744641" r:id="rId10"/>
              </w:object>
            </w:r>
          </w:p>
        </w:tc>
        <w:bookmarkStart w:id="8" w:name="_MON_1637044125"/>
        <w:bookmarkEnd w:id="8"/>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5.15pt" o:ole="">
                  <v:imagedata r:id="rId11" o:title=""/>
                </v:shape>
                <o:OLEObject Type="Embed" ProgID="Word.Picture.8" ShapeID="_x0000_i1026" DrawAspect="Content" ObjectID="_1811744642"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9"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9"/>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0"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1"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1"/>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2"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3" w:name="copyrightDate"/>
            <w:r w:rsidRPr="00965351">
              <w:rPr>
                <w:noProof/>
                <w:sz w:val="18"/>
              </w:rPr>
              <w:t>20</w:t>
            </w:r>
            <w:r w:rsidR="0021575D" w:rsidRPr="00965351">
              <w:rPr>
                <w:noProof/>
                <w:sz w:val="18"/>
              </w:rPr>
              <w:t>2</w:t>
            </w:r>
            <w:r w:rsidR="003D7E68" w:rsidRPr="00965351">
              <w:rPr>
                <w:noProof/>
                <w:sz w:val="18"/>
              </w:rPr>
              <w:t>5</w:t>
            </w:r>
            <w:bookmarkEnd w:id="13"/>
            <w:r w:rsidRPr="00965351">
              <w:rPr>
                <w:noProof/>
                <w:sz w:val="18"/>
              </w:rPr>
              <w:t>, 3GPP Organizational Partners (ARIB, ATIS, CCSA, ETSI, TSDSI, TTA, TTC).</w:t>
            </w:r>
            <w:bookmarkStart w:id="14" w:name="copyrightaddon"/>
            <w:bookmarkEnd w:id="14"/>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2"/>
          </w:p>
          <w:p w14:paraId="0DA9F360" w14:textId="77777777" w:rsidR="00E16509" w:rsidRPr="00965351" w:rsidRDefault="00E16509" w:rsidP="00133525"/>
        </w:tc>
      </w:tr>
      <w:bookmarkEnd w:id="10"/>
    </w:tbl>
    <w:p w14:paraId="7C08B4F7" w14:textId="77777777" w:rsidR="00080512" w:rsidRPr="00965351" w:rsidRDefault="00080512">
      <w:pPr>
        <w:pStyle w:val="TT"/>
      </w:pPr>
      <w:r w:rsidRPr="00965351">
        <w:br w:type="page"/>
      </w:r>
      <w:bookmarkStart w:id="15" w:name="tableOfContents"/>
      <w:bookmarkEnd w:id="15"/>
      <w:r w:rsidRPr="00965351">
        <w:lastRenderedPageBreak/>
        <w:t>Contents</w:t>
      </w:r>
    </w:p>
    <w:p w14:paraId="0D4CB45B" w14:textId="30849420" w:rsidR="00331169" w:rsidRDefault="004D3578">
      <w:pPr>
        <w:pStyle w:val="TOC1"/>
        <w:rPr>
          <w:rFonts w:asciiTheme="minorHAnsi" w:eastAsiaTheme="minorEastAsia" w:hAnsiTheme="minorHAnsi" w:cstheme="minorBidi"/>
          <w:kern w:val="2"/>
          <w:sz w:val="24"/>
          <w:szCs w:val="24"/>
          <w14:ligatures w14:val="standardContextual"/>
        </w:rPr>
      </w:pPr>
      <w:r w:rsidRPr="00965351">
        <w:rPr>
          <w:noProof w:val="0"/>
        </w:rPr>
        <w:fldChar w:fldCharType="begin" w:fldLock="1"/>
      </w:r>
      <w:r w:rsidRPr="00965351">
        <w:instrText xml:space="preserve"> TOC \o "1-9" </w:instrText>
      </w:r>
      <w:r w:rsidRPr="00965351">
        <w:rPr>
          <w:noProof w:val="0"/>
        </w:rPr>
        <w:fldChar w:fldCharType="separate"/>
      </w:r>
      <w:r w:rsidR="00331169">
        <w:t>Foreword</w:t>
      </w:r>
      <w:r w:rsidR="00331169">
        <w:tab/>
      </w:r>
      <w:r w:rsidR="00331169">
        <w:fldChar w:fldCharType="begin" w:fldLock="1"/>
      </w:r>
      <w:r w:rsidR="00331169">
        <w:instrText xml:space="preserve"> PAGEREF _Toc201130464 \h </w:instrText>
      </w:r>
      <w:r w:rsidR="00331169">
        <w:fldChar w:fldCharType="separate"/>
      </w:r>
      <w:r w:rsidR="00331169">
        <w:t>8</w:t>
      </w:r>
      <w:r w:rsidR="00331169">
        <w:fldChar w:fldCharType="end"/>
      </w:r>
    </w:p>
    <w:p w14:paraId="52AFD249" w14:textId="3DCF7B01" w:rsidR="00331169" w:rsidRDefault="0033116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_Toc201130465 \h </w:instrText>
      </w:r>
      <w:r>
        <w:fldChar w:fldCharType="separate"/>
      </w:r>
      <w:r>
        <w:t>10</w:t>
      </w:r>
      <w:r>
        <w:fldChar w:fldCharType="end"/>
      </w:r>
    </w:p>
    <w:p w14:paraId="3E232DF2" w14:textId="69881EF3" w:rsidR="00331169" w:rsidRDefault="0033116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_Toc201130466 \h </w:instrText>
      </w:r>
      <w:r>
        <w:fldChar w:fldCharType="separate"/>
      </w:r>
      <w:r>
        <w:t>10</w:t>
      </w:r>
      <w:r>
        <w:fldChar w:fldCharType="end"/>
      </w:r>
    </w:p>
    <w:p w14:paraId="66A682F7" w14:textId="567A86A6" w:rsidR="00331169" w:rsidRDefault="0033116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_Toc201130467 \h </w:instrText>
      </w:r>
      <w:r>
        <w:fldChar w:fldCharType="separate"/>
      </w:r>
      <w:r>
        <w:t>12</w:t>
      </w:r>
      <w:r>
        <w:fldChar w:fldCharType="end"/>
      </w:r>
    </w:p>
    <w:p w14:paraId="1CFB26B5" w14:textId="359D30E5" w:rsidR="00331169" w:rsidRDefault="0033116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_Toc201130468 \h </w:instrText>
      </w:r>
      <w:r>
        <w:fldChar w:fldCharType="separate"/>
      </w:r>
      <w:r>
        <w:t>12</w:t>
      </w:r>
      <w:r>
        <w:fldChar w:fldCharType="end"/>
      </w:r>
    </w:p>
    <w:p w14:paraId="6A08B396" w14:textId="23C8D6F2" w:rsidR="00331169" w:rsidRDefault="0033116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_Toc201130469 \h </w:instrText>
      </w:r>
      <w:r>
        <w:fldChar w:fldCharType="separate"/>
      </w:r>
      <w:r>
        <w:t>13</w:t>
      </w:r>
      <w:r>
        <w:fldChar w:fldCharType="end"/>
      </w:r>
    </w:p>
    <w:p w14:paraId="6ADE666B" w14:textId="0C8C537C" w:rsidR="00331169" w:rsidRDefault="0033116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_Toc201130470 \h </w:instrText>
      </w:r>
      <w:r>
        <w:fldChar w:fldCharType="separate"/>
      </w:r>
      <w:r>
        <w:t>14</w:t>
      </w:r>
      <w:r>
        <w:fldChar w:fldCharType="end"/>
      </w:r>
    </w:p>
    <w:p w14:paraId="710C0A68" w14:textId="08BCB879" w:rsidR="00331169" w:rsidRDefault="0033116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_Toc201130471 \h </w:instrText>
      </w:r>
      <w:r>
        <w:fldChar w:fldCharType="separate"/>
      </w:r>
      <w:r>
        <w:t>14</w:t>
      </w:r>
      <w:r>
        <w:fldChar w:fldCharType="end"/>
      </w:r>
    </w:p>
    <w:p w14:paraId="75F83B94" w14:textId="20CF7B2E" w:rsidR="00331169" w:rsidRDefault="00331169">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_Toc201130472 \h </w:instrText>
      </w:r>
      <w:r>
        <w:fldChar w:fldCharType="separate"/>
      </w:r>
      <w:r>
        <w:t>15</w:t>
      </w:r>
      <w:r>
        <w:fldChar w:fldCharType="end"/>
      </w:r>
    </w:p>
    <w:p w14:paraId="4F128A16" w14:textId="3B8CCA33"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_Toc201130473 \h </w:instrText>
      </w:r>
      <w:r>
        <w:fldChar w:fldCharType="separate"/>
      </w:r>
      <w:r>
        <w:t>15</w:t>
      </w:r>
      <w:r>
        <w:fldChar w:fldCharType="end"/>
      </w:r>
    </w:p>
    <w:p w14:paraId="1548486F" w14:textId="71E432C2"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_Toc201130474 \h </w:instrText>
      </w:r>
      <w:r>
        <w:fldChar w:fldCharType="separate"/>
      </w:r>
      <w:r>
        <w:t>15</w:t>
      </w:r>
      <w:r>
        <w:fldChar w:fldCharType="end"/>
      </w:r>
    </w:p>
    <w:p w14:paraId="110F8705" w14:textId="387310B4"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_Toc201130475 \h </w:instrText>
      </w:r>
      <w:r>
        <w:fldChar w:fldCharType="separate"/>
      </w:r>
      <w:r>
        <w:t>15</w:t>
      </w:r>
      <w:r>
        <w:fldChar w:fldCharType="end"/>
      </w:r>
    </w:p>
    <w:p w14:paraId="1BBB833D" w14:textId="5118DEE0"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_Toc201130476 \h </w:instrText>
      </w:r>
      <w:r>
        <w:fldChar w:fldCharType="separate"/>
      </w:r>
      <w:r>
        <w:t>15</w:t>
      </w:r>
      <w:r>
        <w:fldChar w:fldCharType="end"/>
      </w:r>
    </w:p>
    <w:p w14:paraId="03A68C63" w14:textId="02A7E772"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_Toc201130477 \h </w:instrText>
      </w:r>
      <w:r>
        <w:fldChar w:fldCharType="separate"/>
      </w:r>
      <w:r>
        <w:t>15</w:t>
      </w:r>
      <w:r>
        <w:fldChar w:fldCharType="end"/>
      </w:r>
    </w:p>
    <w:p w14:paraId="2764618C" w14:textId="72BDD1E0" w:rsidR="00331169" w:rsidRDefault="00331169">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_Toc201130478 \h </w:instrText>
      </w:r>
      <w:r>
        <w:fldChar w:fldCharType="separate"/>
      </w:r>
      <w:r>
        <w:t>15</w:t>
      </w:r>
      <w:r>
        <w:fldChar w:fldCharType="end"/>
      </w:r>
    </w:p>
    <w:p w14:paraId="50FEF872" w14:textId="5CE9846D" w:rsidR="00331169" w:rsidRDefault="00331169">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_Toc201130479 \h </w:instrText>
      </w:r>
      <w:r>
        <w:fldChar w:fldCharType="separate"/>
      </w:r>
      <w:r>
        <w:t>16</w:t>
      </w:r>
      <w:r>
        <w:fldChar w:fldCharType="end"/>
      </w:r>
    </w:p>
    <w:p w14:paraId="608E1D48" w14:textId="6B0DE25E" w:rsidR="00331169" w:rsidRDefault="00331169">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_Toc201130480 \h </w:instrText>
      </w:r>
      <w:r>
        <w:fldChar w:fldCharType="separate"/>
      </w:r>
      <w:r>
        <w:t>17</w:t>
      </w:r>
      <w:r>
        <w:fldChar w:fldCharType="end"/>
      </w:r>
    </w:p>
    <w:p w14:paraId="47063443" w14:textId="72AB7D14" w:rsidR="00331169" w:rsidRDefault="0033116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_Toc201130481 \h </w:instrText>
      </w:r>
      <w:r>
        <w:fldChar w:fldCharType="separate"/>
      </w:r>
      <w:r>
        <w:t>17</w:t>
      </w:r>
      <w:r>
        <w:fldChar w:fldCharType="end"/>
      </w:r>
    </w:p>
    <w:p w14:paraId="540FD7C3" w14:textId="437A945B" w:rsidR="00331169" w:rsidRDefault="0033116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_Toc201130482 \h </w:instrText>
      </w:r>
      <w:r>
        <w:fldChar w:fldCharType="separate"/>
      </w:r>
      <w:r>
        <w:t>17</w:t>
      </w:r>
      <w:r>
        <w:fldChar w:fldCharType="end"/>
      </w:r>
    </w:p>
    <w:p w14:paraId="7ED5437B" w14:textId="0DAA4178" w:rsidR="00331169" w:rsidRDefault="0033116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_Toc201130483 \h </w:instrText>
      </w:r>
      <w:r>
        <w:fldChar w:fldCharType="separate"/>
      </w:r>
      <w:r>
        <w:t>19</w:t>
      </w:r>
      <w:r>
        <w:fldChar w:fldCharType="end"/>
      </w:r>
    </w:p>
    <w:p w14:paraId="568AB83F" w14:textId="794865F5" w:rsidR="00331169" w:rsidRDefault="0033116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fldLock="1"/>
      </w:r>
      <w:r>
        <w:instrText xml:space="preserve"> PAGEREF _Toc201130484 \h </w:instrText>
      </w:r>
      <w:r>
        <w:fldChar w:fldCharType="separate"/>
      </w:r>
      <w:r>
        <w:t>20</w:t>
      </w:r>
      <w:r>
        <w:fldChar w:fldCharType="end"/>
      </w:r>
    </w:p>
    <w:p w14:paraId="22CB3EC0" w14:textId="3AC83ED9" w:rsidR="00331169" w:rsidRDefault="00331169">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_Toc201130485 \h </w:instrText>
      </w:r>
      <w:r>
        <w:fldChar w:fldCharType="separate"/>
      </w:r>
      <w:r>
        <w:t>20</w:t>
      </w:r>
      <w:r>
        <w:fldChar w:fldCharType="end"/>
      </w:r>
    </w:p>
    <w:p w14:paraId="6A331ADF" w14:textId="3EAAEC63" w:rsidR="00331169" w:rsidRDefault="00331169">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_Toc201130486 \h </w:instrText>
      </w:r>
      <w:r>
        <w:fldChar w:fldCharType="separate"/>
      </w:r>
      <w:r>
        <w:t>20</w:t>
      </w:r>
      <w:r>
        <w:fldChar w:fldCharType="end"/>
      </w:r>
    </w:p>
    <w:p w14:paraId="459AD605" w14:textId="337596CC" w:rsidR="00331169" w:rsidRDefault="00331169">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_Toc201130487 \h </w:instrText>
      </w:r>
      <w:r>
        <w:fldChar w:fldCharType="separate"/>
      </w:r>
      <w:r>
        <w:t>20</w:t>
      </w:r>
      <w:r>
        <w:fldChar w:fldCharType="end"/>
      </w:r>
    </w:p>
    <w:p w14:paraId="60116511" w14:textId="3CDEA28D" w:rsidR="00331169" w:rsidRDefault="00331169">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_Toc201130488 \h </w:instrText>
      </w:r>
      <w:r>
        <w:fldChar w:fldCharType="separate"/>
      </w:r>
      <w:r>
        <w:t>21</w:t>
      </w:r>
      <w:r>
        <w:fldChar w:fldCharType="end"/>
      </w:r>
    </w:p>
    <w:p w14:paraId="165F228E" w14:textId="740F13D6" w:rsidR="00331169" w:rsidRDefault="00331169">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_Toc201130489 \h </w:instrText>
      </w:r>
      <w:r>
        <w:fldChar w:fldCharType="separate"/>
      </w:r>
      <w:r>
        <w:t>23</w:t>
      </w:r>
      <w:r>
        <w:fldChar w:fldCharType="end"/>
      </w:r>
    </w:p>
    <w:p w14:paraId="5ABD7235" w14:textId="521A3A9B"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_Toc201130490 \h </w:instrText>
      </w:r>
      <w:r>
        <w:fldChar w:fldCharType="separate"/>
      </w:r>
      <w:r>
        <w:t>23</w:t>
      </w:r>
      <w:r>
        <w:fldChar w:fldCharType="end"/>
      </w:r>
    </w:p>
    <w:p w14:paraId="30D3462E" w14:textId="3EFAADC4" w:rsidR="00331169" w:rsidRDefault="0033116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_Toc201130491 \h </w:instrText>
      </w:r>
      <w:r>
        <w:fldChar w:fldCharType="separate"/>
      </w:r>
      <w:r>
        <w:t>23</w:t>
      </w:r>
      <w:r>
        <w:fldChar w:fldCharType="end"/>
      </w:r>
    </w:p>
    <w:p w14:paraId="34380DE8" w14:textId="45D74AF0" w:rsidR="00331169" w:rsidRDefault="0033116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_Toc201130492 \h </w:instrText>
      </w:r>
      <w:r>
        <w:fldChar w:fldCharType="separate"/>
      </w:r>
      <w:r>
        <w:t>24</w:t>
      </w:r>
      <w:r>
        <w:fldChar w:fldCharType="end"/>
      </w:r>
    </w:p>
    <w:p w14:paraId="657A43C9" w14:textId="41FFC997" w:rsidR="00331169" w:rsidRDefault="0033116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_Toc201130493 \h </w:instrText>
      </w:r>
      <w:r>
        <w:fldChar w:fldCharType="separate"/>
      </w:r>
      <w:r>
        <w:t>24</w:t>
      </w:r>
      <w:r>
        <w:fldChar w:fldCharType="end"/>
      </w:r>
    </w:p>
    <w:p w14:paraId="1E87734D" w14:textId="589E521C" w:rsidR="00331169" w:rsidRDefault="0033116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_Toc201130494 \h </w:instrText>
      </w:r>
      <w:r>
        <w:fldChar w:fldCharType="separate"/>
      </w:r>
      <w:r>
        <w:t>25</w:t>
      </w:r>
      <w:r>
        <w:fldChar w:fldCharType="end"/>
      </w:r>
    </w:p>
    <w:p w14:paraId="4D5F1F6C" w14:textId="0913B99C" w:rsidR="00331169" w:rsidRDefault="0033116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_Toc201130495 \h </w:instrText>
      </w:r>
      <w:r>
        <w:fldChar w:fldCharType="separate"/>
      </w:r>
      <w:r>
        <w:t>25</w:t>
      </w:r>
      <w:r>
        <w:fldChar w:fldCharType="end"/>
      </w:r>
    </w:p>
    <w:p w14:paraId="554552E4" w14:textId="0BAC8F8A" w:rsidR="00331169" w:rsidRDefault="0033116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_Toc201130496 \h </w:instrText>
      </w:r>
      <w:r>
        <w:fldChar w:fldCharType="separate"/>
      </w:r>
      <w:r>
        <w:t>26</w:t>
      </w:r>
      <w:r>
        <w:fldChar w:fldCharType="end"/>
      </w:r>
    </w:p>
    <w:p w14:paraId="5F89DACE" w14:textId="74A46F75" w:rsidR="00331169" w:rsidRDefault="0033116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_Toc201130497 \h </w:instrText>
      </w:r>
      <w:r>
        <w:fldChar w:fldCharType="separate"/>
      </w:r>
      <w:r>
        <w:t>26</w:t>
      </w:r>
      <w:r>
        <w:fldChar w:fldCharType="end"/>
      </w:r>
    </w:p>
    <w:p w14:paraId="469BF2D8" w14:textId="0EBD2A25" w:rsidR="00331169" w:rsidRDefault="0033116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_Toc201130498 \h </w:instrText>
      </w:r>
      <w:r>
        <w:fldChar w:fldCharType="separate"/>
      </w:r>
      <w:r>
        <w:t>27</w:t>
      </w:r>
      <w:r>
        <w:fldChar w:fldCharType="end"/>
      </w:r>
    </w:p>
    <w:p w14:paraId="67C0126C" w14:textId="6817A879" w:rsidR="00331169" w:rsidRDefault="0033116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_Toc201130499 \h </w:instrText>
      </w:r>
      <w:r>
        <w:fldChar w:fldCharType="separate"/>
      </w:r>
      <w:r>
        <w:t>30</w:t>
      </w:r>
      <w:r>
        <w:fldChar w:fldCharType="end"/>
      </w:r>
    </w:p>
    <w:p w14:paraId="4E8F9DCA" w14:textId="49388B90" w:rsidR="00331169" w:rsidRDefault="0033116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_Toc201130500 \h </w:instrText>
      </w:r>
      <w:r>
        <w:fldChar w:fldCharType="separate"/>
      </w:r>
      <w:r>
        <w:t>30</w:t>
      </w:r>
      <w:r>
        <w:fldChar w:fldCharType="end"/>
      </w:r>
    </w:p>
    <w:p w14:paraId="76A51F14" w14:textId="780D0361" w:rsidR="00331169" w:rsidRDefault="0033116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_Toc201130501 \h </w:instrText>
      </w:r>
      <w:r>
        <w:fldChar w:fldCharType="separate"/>
      </w:r>
      <w:r>
        <w:t>30</w:t>
      </w:r>
      <w:r>
        <w:fldChar w:fldCharType="end"/>
      </w:r>
    </w:p>
    <w:p w14:paraId="37A63428" w14:textId="71CF6D49" w:rsidR="00331169" w:rsidRDefault="00331169">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_Toc201130502 \h </w:instrText>
      </w:r>
      <w:r>
        <w:fldChar w:fldCharType="separate"/>
      </w:r>
      <w:r>
        <w:t>31</w:t>
      </w:r>
      <w:r>
        <w:fldChar w:fldCharType="end"/>
      </w:r>
    </w:p>
    <w:p w14:paraId="7E2BBFF7" w14:textId="7924F7C7" w:rsidR="00331169" w:rsidRDefault="00331169">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_Toc201130503 \h </w:instrText>
      </w:r>
      <w:r>
        <w:fldChar w:fldCharType="separate"/>
      </w:r>
      <w:r>
        <w:t>31</w:t>
      </w:r>
      <w:r>
        <w:fldChar w:fldCharType="end"/>
      </w:r>
    </w:p>
    <w:p w14:paraId="6F7053F9" w14:textId="7C4D8E53"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_Toc201130504 \h </w:instrText>
      </w:r>
      <w:r>
        <w:fldChar w:fldCharType="separate"/>
      </w:r>
      <w:r>
        <w:t>31</w:t>
      </w:r>
      <w:r>
        <w:fldChar w:fldCharType="end"/>
      </w:r>
    </w:p>
    <w:p w14:paraId="4352715E" w14:textId="6EF3A987" w:rsidR="00331169" w:rsidRDefault="0033116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_Toc201130505 \h </w:instrText>
      </w:r>
      <w:r>
        <w:fldChar w:fldCharType="separate"/>
      </w:r>
      <w:r>
        <w:t>31</w:t>
      </w:r>
      <w:r>
        <w:fldChar w:fldCharType="end"/>
      </w:r>
    </w:p>
    <w:p w14:paraId="4CD3EB01" w14:textId="748FC5E4" w:rsidR="00331169" w:rsidRDefault="0033116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_Toc201130506 \h </w:instrText>
      </w:r>
      <w:r>
        <w:fldChar w:fldCharType="separate"/>
      </w:r>
      <w:r>
        <w:t>31</w:t>
      </w:r>
      <w:r>
        <w:fldChar w:fldCharType="end"/>
      </w:r>
    </w:p>
    <w:p w14:paraId="78EB669E" w14:textId="5769CD34" w:rsidR="00331169" w:rsidRDefault="0033116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_Toc201130507 \h </w:instrText>
      </w:r>
      <w:r>
        <w:fldChar w:fldCharType="separate"/>
      </w:r>
      <w:r>
        <w:t>31</w:t>
      </w:r>
      <w:r>
        <w:fldChar w:fldCharType="end"/>
      </w:r>
    </w:p>
    <w:p w14:paraId="79CCB2C2" w14:textId="768B9D99" w:rsidR="00331169" w:rsidRDefault="00331169">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_Toc201130508 \h </w:instrText>
      </w:r>
      <w:r>
        <w:fldChar w:fldCharType="separate"/>
      </w:r>
      <w:r>
        <w:t>31</w:t>
      </w:r>
      <w:r>
        <w:fldChar w:fldCharType="end"/>
      </w:r>
    </w:p>
    <w:p w14:paraId="3CF2A3F4" w14:textId="45E471EB" w:rsidR="00331169" w:rsidRDefault="00331169">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_Toc201130509 \h </w:instrText>
      </w:r>
      <w:r>
        <w:fldChar w:fldCharType="separate"/>
      </w:r>
      <w:r>
        <w:t>32</w:t>
      </w:r>
      <w:r>
        <w:fldChar w:fldCharType="end"/>
      </w:r>
    </w:p>
    <w:p w14:paraId="43889BA3" w14:textId="441174AF" w:rsidR="00331169" w:rsidRDefault="00331169">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_Toc201130510 \h </w:instrText>
      </w:r>
      <w:r>
        <w:fldChar w:fldCharType="separate"/>
      </w:r>
      <w:r>
        <w:t>32</w:t>
      </w:r>
      <w:r>
        <w:fldChar w:fldCharType="end"/>
      </w:r>
    </w:p>
    <w:p w14:paraId="6AC78771" w14:textId="64816D21" w:rsidR="00331169" w:rsidRDefault="00331169">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_Toc201130511 \h </w:instrText>
      </w:r>
      <w:r>
        <w:fldChar w:fldCharType="separate"/>
      </w:r>
      <w:r>
        <w:t>32</w:t>
      </w:r>
      <w:r>
        <w:fldChar w:fldCharType="end"/>
      </w:r>
    </w:p>
    <w:p w14:paraId="03A3E1FB" w14:textId="76E3D153" w:rsidR="00331169" w:rsidRDefault="00331169">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_Toc201130512 \h </w:instrText>
      </w:r>
      <w:r>
        <w:fldChar w:fldCharType="separate"/>
      </w:r>
      <w:r>
        <w:t>32</w:t>
      </w:r>
      <w:r>
        <w:fldChar w:fldCharType="end"/>
      </w:r>
    </w:p>
    <w:p w14:paraId="41210B43" w14:textId="1E309912" w:rsidR="00331169" w:rsidRDefault="00331169">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_Toc201130513 \h </w:instrText>
      </w:r>
      <w:r>
        <w:fldChar w:fldCharType="separate"/>
      </w:r>
      <w:r>
        <w:t>32</w:t>
      </w:r>
      <w:r>
        <w:fldChar w:fldCharType="end"/>
      </w:r>
    </w:p>
    <w:p w14:paraId="2BB9E235" w14:textId="29C3F65F" w:rsidR="00331169" w:rsidRDefault="00331169">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_Toc201130514 \h </w:instrText>
      </w:r>
      <w:r>
        <w:fldChar w:fldCharType="separate"/>
      </w:r>
      <w:r>
        <w:t>32</w:t>
      </w:r>
      <w:r>
        <w:fldChar w:fldCharType="end"/>
      </w:r>
    </w:p>
    <w:p w14:paraId="1527CF11" w14:textId="073E2B17" w:rsidR="00331169" w:rsidRDefault="00331169">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_Toc201130515 \h </w:instrText>
      </w:r>
      <w:r>
        <w:fldChar w:fldCharType="separate"/>
      </w:r>
      <w:r>
        <w:t>32</w:t>
      </w:r>
      <w:r>
        <w:fldChar w:fldCharType="end"/>
      </w:r>
    </w:p>
    <w:p w14:paraId="333F816A" w14:textId="7583DDC4" w:rsidR="00331169" w:rsidRDefault="00331169">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_Toc201130516 \h </w:instrText>
      </w:r>
      <w:r>
        <w:fldChar w:fldCharType="separate"/>
      </w:r>
      <w:r>
        <w:t>32</w:t>
      </w:r>
      <w:r>
        <w:fldChar w:fldCharType="end"/>
      </w:r>
    </w:p>
    <w:p w14:paraId="265488DD" w14:textId="7190B0B3" w:rsidR="00331169" w:rsidRDefault="00331169">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_Toc201130517 \h </w:instrText>
      </w:r>
      <w:r>
        <w:fldChar w:fldCharType="separate"/>
      </w:r>
      <w:r>
        <w:t>32</w:t>
      </w:r>
      <w:r>
        <w:fldChar w:fldCharType="end"/>
      </w:r>
    </w:p>
    <w:p w14:paraId="14135975" w14:textId="4FC03E19" w:rsidR="00331169" w:rsidRDefault="00331169">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_Toc201130518 \h </w:instrText>
      </w:r>
      <w:r>
        <w:fldChar w:fldCharType="separate"/>
      </w:r>
      <w:r>
        <w:t>32</w:t>
      </w:r>
      <w:r>
        <w:fldChar w:fldCharType="end"/>
      </w:r>
    </w:p>
    <w:p w14:paraId="455BA8CF" w14:textId="67D5D84C" w:rsidR="00331169" w:rsidRDefault="00331169">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_Toc201130519 \h </w:instrText>
      </w:r>
      <w:r>
        <w:fldChar w:fldCharType="separate"/>
      </w:r>
      <w:r>
        <w:t>33</w:t>
      </w:r>
      <w:r>
        <w:fldChar w:fldCharType="end"/>
      </w:r>
    </w:p>
    <w:p w14:paraId="6867D5BA" w14:textId="0757B6C2" w:rsidR="00331169" w:rsidRDefault="00331169">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_Toc201130520 \h </w:instrText>
      </w:r>
      <w:r>
        <w:fldChar w:fldCharType="separate"/>
      </w:r>
      <w:r>
        <w:t>33</w:t>
      </w:r>
      <w:r>
        <w:fldChar w:fldCharType="end"/>
      </w:r>
    </w:p>
    <w:p w14:paraId="727F3A2D" w14:textId="4C5CF84A"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_Toc201130521 \h </w:instrText>
      </w:r>
      <w:r>
        <w:fldChar w:fldCharType="separate"/>
      </w:r>
      <w:r>
        <w:t>33</w:t>
      </w:r>
      <w:r>
        <w:fldChar w:fldCharType="end"/>
      </w:r>
    </w:p>
    <w:p w14:paraId="15E7C8FC" w14:textId="1A725832"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_Toc201130522 \h </w:instrText>
      </w:r>
      <w:r>
        <w:fldChar w:fldCharType="separate"/>
      </w:r>
      <w:r>
        <w:t>33</w:t>
      </w:r>
      <w:r>
        <w:fldChar w:fldCharType="end"/>
      </w:r>
    </w:p>
    <w:p w14:paraId="7816301A" w14:textId="3C9206E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_Toc201130523 \h </w:instrText>
      </w:r>
      <w:r>
        <w:fldChar w:fldCharType="separate"/>
      </w:r>
      <w:r>
        <w:t>33</w:t>
      </w:r>
      <w:r>
        <w:fldChar w:fldCharType="end"/>
      </w:r>
    </w:p>
    <w:p w14:paraId="06405D5E" w14:textId="6B751C8D"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_Toc201130524 \h </w:instrText>
      </w:r>
      <w:r>
        <w:fldChar w:fldCharType="separate"/>
      </w:r>
      <w:r>
        <w:t>34</w:t>
      </w:r>
      <w:r>
        <w:fldChar w:fldCharType="end"/>
      </w:r>
    </w:p>
    <w:p w14:paraId="6E4AA5CE" w14:textId="77344E9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_Toc201130525 \h </w:instrText>
      </w:r>
      <w:r>
        <w:fldChar w:fldCharType="separate"/>
      </w:r>
      <w:r>
        <w:t>35</w:t>
      </w:r>
      <w:r>
        <w:fldChar w:fldCharType="end"/>
      </w:r>
    </w:p>
    <w:p w14:paraId="40C7B4B1" w14:textId="2FCE94A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_Toc201130526 \h </w:instrText>
      </w:r>
      <w:r>
        <w:fldChar w:fldCharType="separate"/>
      </w:r>
      <w:r>
        <w:t>35</w:t>
      </w:r>
      <w:r>
        <w:fldChar w:fldCharType="end"/>
      </w:r>
    </w:p>
    <w:p w14:paraId="486BB0A9" w14:textId="28E84F0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_Toc201130527 \h </w:instrText>
      </w:r>
      <w:r>
        <w:fldChar w:fldCharType="separate"/>
      </w:r>
      <w:r>
        <w:t>35</w:t>
      </w:r>
      <w:r>
        <w:fldChar w:fldCharType="end"/>
      </w:r>
    </w:p>
    <w:p w14:paraId="66650C5F" w14:textId="001D6630"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_Toc201130528 \h </w:instrText>
      </w:r>
      <w:r>
        <w:fldChar w:fldCharType="separate"/>
      </w:r>
      <w:r>
        <w:t>36</w:t>
      </w:r>
      <w:r>
        <w:fldChar w:fldCharType="end"/>
      </w:r>
    </w:p>
    <w:p w14:paraId="4D989591" w14:textId="75D61817"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_Toc201130529 \h </w:instrText>
      </w:r>
      <w:r>
        <w:fldChar w:fldCharType="separate"/>
      </w:r>
      <w:r>
        <w:t>37</w:t>
      </w:r>
      <w:r>
        <w:fldChar w:fldCharType="end"/>
      </w:r>
    </w:p>
    <w:p w14:paraId="71AEBB95" w14:textId="3500D388" w:rsidR="00331169" w:rsidRDefault="0033116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_Toc201130530 \h </w:instrText>
      </w:r>
      <w:r>
        <w:fldChar w:fldCharType="separate"/>
      </w:r>
      <w:r>
        <w:t>37</w:t>
      </w:r>
      <w:r>
        <w:fldChar w:fldCharType="end"/>
      </w:r>
    </w:p>
    <w:p w14:paraId="575F3026" w14:textId="6EAC5D3E" w:rsidR="00331169" w:rsidRDefault="0033116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_Toc201130531 \h </w:instrText>
      </w:r>
      <w:r>
        <w:fldChar w:fldCharType="separate"/>
      </w:r>
      <w:r>
        <w:t>37</w:t>
      </w:r>
      <w:r>
        <w:fldChar w:fldCharType="end"/>
      </w:r>
    </w:p>
    <w:p w14:paraId="79C706BB" w14:textId="586C501F" w:rsidR="00331169" w:rsidRDefault="00331169">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_Toc201130532 \h </w:instrText>
      </w:r>
      <w:r>
        <w:fldChar w:fldCharType="separate"/>
      </w:r>
      <w:r>
        <w:t>37</w:t>
      </w:r>
      <w:r>
        <w:fldChar w:fldCharType="end"/>
      </w:r>
    </w:p>
    <w:p w14:paraId="635A2779" w14:textId="5B2D6BB3" w:rsidR="00331169" w:rsidRDefault="00331169">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_Toc201130533 \h </w:instrText>
      </w:r>
      <w:r>
        <w:fldChar w:fldCharType="separate"/>
      </w:r>
      <w:r>
        <w:t>38</w:t>
      </w:r>
      <w:r>
        <w:fldChar w:fldCharType="end"/>
      </w:r>
    </w:p>
    <w:p w14:paraId="14A92A65" w14:textId="0B0DF640" w:rsidR="00331169" w:rsidRDefault="00331169">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_Toc201130534 \h </w:instrText>
      </w:r>
      <w:r>
        <w:fldChar w:fldCharType="separate"/>
      </w:r>
      <w:r>
        <w:t>38</w:t>
      </w:r>
      <w:r>
        <w:fldChar w:fldCharType="end"/>
      </w:r>
    </w:p>
    <w:p w14:paraId="38CC2B93" w14:textId="2AB39D9C" w:rsidR="00331169" w:rsidRDefault="00331169">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_Toc201130535 \h </w:instrText>
      </w:r>
      <w:r>
        <w:fldChar w:fldCharType="separate"/>
      </w:r>
      <w:r>
        <w:t>38</w:t>
      </w:r>
      <w:r>
        <w:fldChar w:fldCharType="end"/>
      </w:r>
    </w:p>
    <w:p w14:paraId="0BB079CD" w14:textId="323A1033" w:rsidR="00331169" w:rsidRDefault="00331169">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_Toc201130536 \h </w:instrText>
      </w:r>
      <w:r>
        <w:fldChar w:fldCharType="separate"/>
      </w:r>
      <w:r>
        <w:t>38</w:t>
      </w:r>
      <w:r>
        <w:fldChar w:fldCharType="end"/>
      </w:r>
    </w:p>
    <w:p w14:paraId="0C3D6752" w14:textId="429A520C" w:rsidR="00331169" w:rsidRDefault="00331169">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_Toc201130537 \h </w:instrText>
      </w:r>
      <w:r>
        <w:fldChar w:fldCharType="separate"/>
      </w:r>
      <w:r>
        <w:t>38</w:t>
      </w:r>
      <w:r>
        <w:fldChar w:fldCharType="end"/>
      </w:r>
    </w:p>
    <w:p w14:paraId="2AB170F5" w14:textId="1C09A330" w:rsidR="00331169" w:rsidRDefault="00331169">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_Toc201130538 \h </w:instrText>
      </w:r>
      <w:r>
        <w:fldChar w:fldCharType="separate"/>
      </w:r>
      <w:r>
        <w:t>39</w:t>
      </w:r>
      <w:r>
        <w:fldChar w:fldCharType="end"/>
      </w:r>
    </w:p>
    <w:p w14:paraId="74473B5F" w14:textId="2551D0E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_Toc201130539 \h </w:instrText>
      </w:r>
      <w:r>
        <w:fldChar w:fldCharType="separate"/>
      </w:r>
      <w:r>
        <w:t>39</w:t>
      </w:r>
      <w:r>
        <w:fldChar w:fldCharType="end"/>
      </w:r>
    </w:p>
    <w:p w14:paraId="6BBD9994" w14:textId="5053CD7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_Toc201130540 \h </w:instrText>
      </w:r>
      <w:r>
        <w:fldChar w:fldCharType="separate"/>
      </w:r>
      <w:r>
        <w:t>39</w:t>
      </w:r>
      <w:r>
        <w:fldChar w:fldCharType="end"/>
      </w:r>
    </w:p>
    <w:p w14:paraId="63B9BC86" w14:textId="79A6D4A6" w:rsidR="00331169" w:rsidRDefault="00331169">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_Toc201130541 \h </w:instrText>
      </w:r>
      <w:r>
        <w:fldChar w:fldCharType="separate"/>
      </w:r>
      <w:r>
        <w:t>39</w:t>
      </w:r>
      <w:r>
        <w:fldChar w:fldCharType="end"/>
      </w:r>
    </w:p>
    <w:p w14:paraId="678240F6" w14:textId="492D92A7" w:rsidR="00331169" w:rsidRDefault="0033116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_Toc201130542 \h </w:instrText>
      </w:r>
      <w:r>
        <w:fldChar w:fldCharType="separate"/>
      </w:r>
      <w:r>
        <w:t>40</w:t>
      </w:r>
      <w:r>
        <w:fldChar w:fldCharType="end"/>
      </w:r>
    </w:p>
    <w:p w14:paraId="0B0306DF" w14:textId="7C44BE58" w:rsidR="00331169" w:rsidRDefault="0033116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_Toc201130543 \h </w:instrText>
      </w:r>
      <w:r>
        <w:fldChar w:fldCharType="separate"/>
      </w:r>
      <w:r>
        <w:t>41</w:t>
      </w:r>
      <w:r>
        <w:fldChar w:fldCharType="end"/>
      </w:r>
    </w:p>
    <w:p w14:paraId="0E2B42E6" w14:textId="174ED019"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_Toc201130544 \h </w:instrText>
      </w:r>
      <w:r>
        <w:fldChar w:fldCharType="separate"/>
      </w:r>
      <w:r>
        <w:t>43</w:t>
      </w:r>
      <w:r>
        <w:fldChar w:fldCharType="end"/>
      </w:r>
    </w:p>
    <w:p w14:paraId="2CB239A3" w14:textId="752C3F41"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_Toc201130545 \h </w:instrText>
      </w:r>
      <w:r>
        <w:fldChar w:fldCharType="separate"/>
      </w:r>
      <w:r>
        <w:t>43</w:t>
      </w:r>
      <w:r>
        <w:fldChar w:fldCharType="end"/>
      </w:r>
    </w:p>
    <w:p w14:paraId="4C59F203" w14:textId="29A73A5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_Toc201130546 \h </w:instrText>
      </w:r>
      <w:r>
        <w:fldChar w:fldCharType="separate"/>
      </w:r>
      <w:r>
        <w:t>43</w:t>
      </w:r>
      <w:r>
        <w:fldChar w:fldCharType="end"/>
      </w:r>
    </w:p>
    <w:p w14:paraId="31A64817" w14:textId="49555AA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_Toc201130547 \h </w:instrText>
      </w:r>
      <w:r>
        <w:fldChar w:fldCharType="separate"/>
      </w:r>
      <w:r>
        <w:t>44</w:t>
      </w:r>
      <w:r>
        <w:fldChar w:fldCharType="end"/>
      </w:r>
    </w:p>
    <w:p w14:paraId="53285C84" w14:textId="4CA52C2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_Toc201130548 \h </w:instrText>
      </w:r>
      <w:r>
        <w:fldChar w:fldCharType="separate"/>
      </w:r>
      <w:r>
        <w:t>44</w:t>
      </w:r>
      <w:r>
        <w:fldChar w:fldCharType="end"/>
      </w:r>
    </w:p>
    <w:p w14:paraId="4E721CB4" w14:textId="7954D34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_Toc201130549 \h </w:instrText>
      </w:r>
      <w:r>
        <w:fldChar w:fldCharType="separate"/>
      </w:r>
      <w:r>
        <w:t>44</w:t>
      </w:r>
      <w:r>
        <w:fldChar w:fldCharType="end"/>
      </w:r>
    </w:p>
    <w:p w14:paraId="0AC3FCB0" w14:textId="0448C5C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_Toc201130550 \h </w:instrText>
      </w:r>
      <w:r>
        <w:fldChar w:fldCharType="separate"/>
      </w:r>
      <w:r>
        <w:t>44</w:t>
      </w:r>
      <w:r>
        <w:fldChar w:fldCharType="end"/>
      </w:r>
    </w:p>
    <w:p w14:paraId="1BC19081" w14:textId="3989D0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_Toc201130551 \h </w:instrText>
      </w:r>
      <w:r>
        <w:fldChar w:fldCharType="separate"/>
      </w:r>
      <w:r>
        <w:t>44</w:t>
      </w:r>
      <w:r>
        <w:fldChar w:fldCharType="end"/>
      </w:r>
    </w:p>
    <w:p w14:paraId="6BD170EA" w14:textId="2C47C78F"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_Toc201130552 \h </w:instrText>
      </w:r>
      <w:r>
        <w:fldChar w:fldCharType="separate"/>
      </w:r>
      <w:r>
        <w:t>45</w:t>
      </w:r>
      <w:r>
        <w:fldChar w:fldCharType="end"/>
      </w:r>
    </w:p>
    <w:p w14:paraId="5CE5A8DB" w14:textId="2BE2F30B"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_Toc201130553 \h </w:instrText>
      </w:r>
      <w:r>
        <w:fldChar w:fldCharType="separate"/>
      </w:r>
      <w:r>
        <w:t>45</w:t>
      </w:r>
      <w:r>
        <w:fldChar w:fldCharType="end"/>
      </w:r>
    </w:p>
    <w:p w14:paraId="718BD078" w14:textId="732CF5BB"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_Toc201130554 \h </w:instrText>
      </w:r>
      <w:r>
        <w:fldChar w:fldCharType="separate"/>
      </w:r>
      <w:r>
        <w:t>45</w:t>
      </w:r>
      <w:r>
        <w:fldChar w:fldCharType="end"/>
      </w:r>
    </w:p>
    <w:p w14:paraId="1BC96F8D" w14:textId="2938B146"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_Toc201130555 \h </w:instrText>
      </w:r>
      <w:r>
        <w:fldChar w:fldCharType="separate"/>
      </w:r>
      <w:r>
        <w:t>45</w:t>
      </w:r>
      <w:r>
        <w:fldChar w:fldCharType="end"/>
      </w:r>
    </w:p>
    <w:p w14:paraId="19C933B1" w14:textId="2A70A6D1"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_Toc201130556 \h </w:instrText>
      </w:r>
      <w:r>
        <w:fldChar w:fldCharType="separate"/>
      </w:r>
      <w:r>
        <w:t>45</w:t>
      </w:r>
      <w:r>
        <w:fldChar w:fldCharType="end"/>
      </w:r>
    </w:p>
    <w:p w14:paraId="56D0BB02" w14:textId="4E0D277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_Toc201130557 \h </w:instrText>
      </w:r>
      <w:r>
        <w:fldChar w:fldCharType="separate"/>
      </w:r>
      <w:r>
        <w:t>46</w:t>
      </w:r>
      <w:r>
        <w:fldChar w:fldCharType="end"/>
      </w:r>
    </w:p>
    <w:p w14:paraId="20A30DED" w14:textId="50AC74B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_Toc201130558 \h </w:instrText>
      </w:r>
      <w:r>
        <w:fldChar w:fldCharType="separate"/>
      </w:r>
      <w:r>
        <w:t>46</w:t>
      </w:r>
      <w:r>
        <w:fldChar w:fldCharType="end"/>
      </w:r>
    </w:p>
    <w:p w14:paraId="2A59FA8A" w14:textId="25430871"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_Toc201130559 \h </w:instrText>
      </w:r>
      <w:r>
        <w:fldChar w:fldCharType="separate"/>
      </w:r>
      <w:r>
        <w:t>47</w:t>
      </w:r>
      <w:r>
        <w:fldChar w:fldCharType="end"/>
      </w:r>
    </w:p>
    <w:p w14:paraId="58ED57DF" w14:textId="2045DEA8"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_Toc201130560 \h </w:instrText>
      </w:r>
      <w:r>
        <w:fldChar w:fldCharType="separate"/>
      </w:r>
      <w:r>
        <w:t>47</w:t>
      </w:r>
      <w:r>
        <w:fldChar w:fldCharType="end"/>
      </w:r>
    </w:p>
    <w:p w14:paraId="2450FAC1" w14:textId="0DAE53B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_Toc201130561 \h </w:instrText>
      </w:r>
      <w:r>
        <w:fldChar w:fldCharType="separate"/>
      </w:r>
      <w:r>
        <w:t>48</w:t>
      </w:r>
      <w:r>
        <w:fldChar w:fldCharType="end"/>
      </w:r>
    </w:p>
    <w:p w14:paraId="51B07170" w14:textId="3C7B1B4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_Toc201130562 \h </w:instrText>
      </w:r>
      <w:r>
        <w:fldChar w:fldCharType="separate"/>
      </w:r>
      <w:r>
        <w:t>48</w:t>
      </w:r>
      <w:r>
        <w:fldChar w:fldCharType="end"/>
      </w:r>
    </w:p>
    <w:p w14:paraId="78FCBFC8" w14:textId="1FD5D12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_Toc201130563 \h </w:instrText>
      </w:r>
      <w:r>
        <w:fldChar w:fldCharType="separate"/>
      </w:r>
      <w:r>
        <w:t>48</w:t>
      </w:r>
      <w:r>
        <w:fldChar w:fldCharType="end"/>
      </w:r>
    </w:p>
    <w:p w14:paraId="135663A7" w14:textId="4778955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_Toc201130564 \h </w:instrText>
      </w:r>
      <w:r>
        <w:fldChar w:fldCharType="separate"/>
      </w:r>
      <w:r>
        <w:t>49</w:t>
      </w:r>
      <w:r>
        <w:fldChar w:fldCharType="end"/>
      </w:r>
    </w:p>
    <w:p w14:paraId="7439CB37" w14:textId="138A1C94"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_Toc201130565 \h </w:instrText>
      </w:r>
      <w:r>
        <w:fldChar w:fldCharType="separate"/>
      </w:r>
      <w:r>
        <w:t>49</w:t>
      </w:r>
      <w:r>
        <w:fldChar w:fldCharType="end"/>
      </w:r>
    </w:p>
    <w:p w14:paraId="6835FD1B" w14:textId="1AC4FADB"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_Toc201130566 \h </w:instrText>
      </w:r>
      <w:r>
        <w:fldChar w:fldCharType="separate"/>
      </w:r>
      <w:r>
        <w:t>49</w:t>
      </w:r>
      <w:r>
        <w:fldChar w:fldCharType="end"/>
      </w:r>
    </w:p>
    <w:p w14:paraId="7A3BE606" w14:textId="5E2EB664"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fldLock="1"/>
      </w:r>
      <w:r>
        <w:instrText xml:space="preserve"> PAGEREF _Toc201130567 \h </w:instrText>
      </w:r>
      <w:r>
        <w:fldChar w:fldCharType="separate"/>
      </w:r>
      <w:r>
        <w:t>49</w:t>
      </w:r>
      <w:r>
        <w:fldChar w:fldCharType="end"/>
      </w:r>
    </w:p>
    <w:p w14:paraId="66F45FA0" w14:textId="2B7874C9"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fldLock="1"/>
      </w:r>
      <w:r>
        <w:instrText xml:space="preserve"> PAGEREF _Toc201130568 \h </w:instrText>
      </w:r>
      <w:r>
        <w:fldChar w:fldCharType="separate"/>
      </w:r>
      <w:r>
        <w:t>49</w:t>
      </w:r>
      <w:r>
        <w:fldChar w:fldCharType="end"/>
      </w:r>
    </w:p>
    <w:p w14:paraId="4805693F" w14:textId="338F3443"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_Toc201130569 \h </w:instrText>
      </w:r>
      <w:r>
        <w:fldChar w:fldCharType="separate"/>
      </w:r>
      <w:r>
        <w:t>49</w:t>
      </w:r>
      <w:r>
        <w:fldChar w:fldCharType="end"/>
      </w:r>
    </w:p>
    <w:p w14:paraId="12A373DA" w14:textId="7E30A11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_Toc201130570 \h </w:instrText>
      </w:r>
      <w:r>
        <w:fldChar w:fldCharType="separate"/>
      </w:r>
      <w:r>
        <w:t>51</w:t>
      </w:r>
      <w:r>
        <w:fldChar w:fldCharType="end"/>
      </w:r>
    </w:p>
    <w:p w14:paraId="23A01D22" w14:textId="30FD84C8"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fldLock="1"/>
      </w:r>
      <w:r>
        <w:instrText xml:space="preserve"> PAGEREF _Toc201130571 \h </w:instrText>
      </w:r>
      <w:r>
        <w:fldChar w:fldCharType="separate"/>
      </w:r>
      <w:r>
        <w:t>51</w:t>
      </w:r>
      <w:r>
        <w:fldChar w:fldCharType="end"/>
      </w:r>
    </w:p>
    <w:p w14:paraId="508A57E6" w14:textId="6C89686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fldLock="1"/>
      </w:r>
      <w:r>
        <w:instrText xml:space="preserve"> PAGEREF _Toc201130572 \h </w:instrText>
      </w:r>
      <w:r>
        <w:fldChar w:fldCharType="separate"/>
      </w:r>
      <w:r>
        <w:t>51</w:t>
      </w:r>
      <w:r>
        <w:fldChar w:fldCharType="end"/>
      </w:r>
    </w:p>
    <w:p w14:paraId="665AF562" w14:textId="33D07AD9"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_Toc201130573 \h </w:instrText>
      </w:r>
      <w:r>
        <w:fldChar w:fldCharType="separate"/>
      </w:r>
      <w:r>
        <w:t>51</w:t>
      </w:r>
      <w:r>
        <w:fldChar w:fldCharType="end"/>
      </w:r>
    </w:p>
    <w:p w14:paraId="4A84A0D8" w14:textId="2BC8D608"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fldLock="1"/>
      </w:r>
      <w:r>
        <w:instrText xml:space="preserve"> PAGEREF _Toc201130574 \h </w:instrText>
      </w:r>
      <w:r>
        <w:fldChar w:fldCharType="separate"/>
      </w:r>
      <w:r>
        <w:t>52</w:t>
      </w:r>
      <w:r>
        <w:fldChar w:fldCharType="end"/>
      </w:r>
    </w:p>
    <w:p w14:paraId="5D1B5C0E" w14:textId="68E09155"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fldLock="1"/>
      </w:r>
      <w:r>
        <w:instrText xml:space="preserve"> PAGEREF _Toc201130575 \h </w:instrText>
      </w:r>
      <w:r>
        <w:fldChar w:fldCharType="separate"/>
      </w:r>
      <w:r>
        <w:t>52</w:t>
      </w:r>
      <w:r>
        <w:fldChar w:fldCharType="end"/>
      </w:r>
    </w:p>
    <w:p w14:paraId="7DA759E7" w14:textId="461F1ACC"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_Toc201130576 \h </w:instrText>
      </w:r>
      <w:r>
        <w:fldChar w:fldCharType="separate"/>
      </w:r>
      <w:r>
        <w:t>52</w:t>
      </w:r>
      <w:r>
        <w:fldChar w:fldCharType="end"/>
      </w:r>
    </w:p>
    <w:p w14:paraId="1830E470" w14:textId="7419CEE4"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_Toc201130577 \h </w:instrText>
      </w:r>
      <w:r>
        <w:fldChar w:fldCharType="separate"/>
      </w:r>
      <w:r>
        <w:t>52</w:t>
      </w:r>
      <w:r>
        <w:fldChar w:fldCharType="end"/>
      </w:r>
    </w:p>
    <w:p w14:paraId="26B8575C" w14:textId="56144AEF" w:rsidR="00331169" w:rsidRDefault="0033116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_Toc201130578 \h </w:instrText>
      </w:r>
      <w:r>
        <w:fldChar w:fldCharType="separate"/>
      </w:r>
      <w:r>
        <w:t>52</w:t>
      </w:r>
      <w:r>
        <w:fldChar w:fldCharType="end"/>
      </w:r>
    </w:p>
    <w:p w14:paraId="08FC2085" w14:textId="10BD9E94" w:rsidR="00331169" w:rsidRDefault="0033116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_Toc201130579 \h </w:instrText>
      </w:r>
      <w:r>
        <w:fldChar w:fldCharType="separate"/>
      </w:r>
      <w:r>
        <w:t>54</w:t>
      </w:r>
      <w:r>
        <w:fldChar w:fldCharType="end"/>
      </w:r>
    </w:p>
    <w:p w14:paraId="4B78355B" w14:textId="57015E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_Toc201130580 \h </w:instrText>
      </w:r>
      <w:r>
        <w:fldChar w:fldCharType="separate"/>
      </w:r>
      <w:r>
        <w:t>59</w:t>
      </w:r>
      <w:r>
        <w:fldChar w:fldCharType="end"/>
      </w:r>
    </w:p>
    <w:p w14:paraId="5DA3AFE2" w14:textId="0AB708C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_Toc201130581 \h </w:instrText>
      </w:r>
      <w:r>
        <w:fldChar w:fldCharType="separate"/>
      </w:r>
      <w:r>
        <w:t>61</w:t>
      </w:r>
      <w:r>
        <w:fldChar w:fldCharType="end"/>
      </w:r>
    </w:p>
    <w:p w14:paraId="6B9F6A68" w14:textId="5CEA91B1"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fldLock="1"/>
      </w:r>
      <w:r>
        <w:instrText xml:space="preserve"> PAGEREF _Toc201130582 \h </w:instrText>
      </w:r>
      <w:r>
        <w:fldChar w:fldCharType="separate"/>
      </w:r>
      <w:r>
        <w:t>63</w:t>
      </w:r>
      <w:r>
        <w:fldChar w:fldCharType="end"/>
      </w:r>
    </w:p>
    <w:p w14:paraId="5DC21AE7" w14:textId="73CB69E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_Toc201130583 \h </w:instrText>
      </w:r>
      <w:r>
        <w:fldChar w:fldCharType="separate"/>
      </w:r>
      <w:r>
        <w:t>66</w:t>
      </w:r>
      <w:r>
        <w:fldChar w:fldCharType="end"/>
      </w:r>
    </w:p>
    <w:p w14:paraId="7A8F0B52" w14:textId="0695FCA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_Toc201130584 \h </w:instrText>
      </w:r>
      <w:r>
        <w:fldChar w:fldCharType="separate"/>
      </w:r>
      <w:r>
        <w:t>69</w:t>
      </w:r>
      <w:r>
        <w:fldChar w:fldCharType="end"/>
      </w:r>
    </w:p>
    <w:p w14:paraId="5CB24F36" w14:textId="6B31F3EA" w:rsidR="00331169" w:rsidRDefault="0033116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_Toc201130585 \h </w:instrText>
      </w:r>
      <w:r>
        <w:fldChar w:fldCharType="separate"/>
      </w:r>
      <w:r>
        <w:t>69</w:t>
      </w:r>
      <w:r>
        <w:fldChar w:fldCharType="end"/>
      </w:r>
    </w:p>
    <w:p w14:paraId="3F959F5D" w14:textId="05D0AF80" w:rsidR="00331169" w:rsidRDefault="0033116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_Toc201130586 \h </w:instrText>
      </w:r>
      <w:r>
        <w:fldChar w:fldCharType="separate"/>
      </w:r>
      <w:r>
        <w:t>76</w:t>
      </w:r>
      <w:r>
        <w:fldChar w:fldCharType="end"/>
      </w:r>
    </w:p>
    <w:p w14:paraId="6A0F76F8" w14:textId="5C53A7FB" w:rsidR="00331169" w:rsidRDefault="0033116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_Toc201130587 \h </w:instrText>
      </w:r>
      <w:r>
        <w:fldChar w:fldCharType="separate"/>
      </w:r>
      <w:r>
        <w:t>77</w:t>
      </w:r>
      <w:r>
        <w:fldChar w:fldCharType="end"/>
      </w:r>
    </w:p>
    <w:p w14:paraId="6E53ED2B" w14:textId="7500409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fldLock="1"/>
      </w:r>
      <w:r>
        <w:instrText xml:space="preserve"> PAGEREF _Toc201130588 \h </w:instrText>
      </w:r>
      <w:r>
        <w:fldChar w:fldCharType="separate"/>
      </w:r>
      <w:r>
        <w:t>78</w:t>
      </w:r>
      <w:r>
        <w:fldChar w:fldCharType="end"/>
      </w:r>
    </w:p>
    <w:p w14:paraId="24BE8C19" w14:textId="6A6B72A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fldLock="1"/>
      </w:r>
      <w:r>
        <w:instrText xml:space="preserve"> PAGEREF _Toc201130589 \h </w:instrText>
      </w:r>
      <w:r>
        <w:fldChar w:fldCharType="separate"/>
      </w:r>
      <w:r>
        <w:t>79</w:t>
      </w:r>
      <w:r>
        <w:fldChar w:fldCharType="end"/>
      </w:r>
    </w:p>
    <w:p w14:paraId="3D117020" w14:textId="5288D81D"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fldLock="1"/>
      </w:r>
      <w:r>
        <w:instrText xml:space="preserve"> PAGEREF _Toc201130590 \h </w:instrText>
      </w:r>
      <w:r>
        <w:fldChar w:fldCharType="separate"/>
      </w:r>
      <w:r>
        <w:t>79</w:t>
      </w:r>
      <w:r>
        <w:fldChar w:fldCharType="end"/>
      </w:r>
    </w:p>
    <w:p w14:paraId="61075BAE" w14:textId="652592D3"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_Toc201130591 \h </w:instrText>
      </w:r>
      <w:r>
        <w:fldChar w:fldCharType="separate"/>
      </w:r>
      <w:r>
        <w:t>80</w:t>
      </w:r>
      <w:r>
        <w:fldChar w:fldCharType="end"/>
      </w:r>
    </w:p>
    <w:p w14:paraId="72551D2A" w14:textId="2B21699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_Toc201130592 \h </w:instrText>
      </w:r>
      <w:r>
        <w:fldChar w:fldCharType="separate"/>
      </w:r>
      <w:r>
        <w:t>80</w:t>
      </w:r>
      <w:r>
        <w:fldChar w:fldCharType="end"/>
      </w:r>
    </w:p>
    <w:p w14:paraId="464CD73B" w14:textId="42EABC64" w:rsidR="00331169" w:rsidRDefault="00331169">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_Toc201130593 \h </w:instrText>
      </w:r>
      <w:r>
        <w:fldChar w:fldCharType="separate"/>
      </w:r>
      <w:r>
        <w:t>80</w:t>
      </w:r>
      <w:r>
        <w:fldChar w:fldCharType="end"/>
      </w:r>
    </w:p>
    <w:p w14:paraId="0CE9DFC2" w14:textId="78894040" w:rsidR="00331169" w:rsidRDefault="0033116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fldLock="1"/>
      </w:r>
      <w:r>
        <w:instrText xml:space="preserve"> PAGEREF _Toc201130594 \h </w:instrText>
      </w:r>
      <w:r>
        <w:fldChar w:fldCharType="separate"/>
      </w:r>
      <w:r>
        <w:t>82</w:t>
      </w:r>
      <w:r>
        <w:fldChar w:fldCharType="end"/>
      </w:r>
    </w:p>
    <w:p w14:paraId="0339C97B" w14:textId="5497710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_Toc201130595 \h </w:instrText>
      </w:r>
      <w:r>
        <w:fldChar w:fldCharType="separate"/>
      </w:r>
      <w:r>
        <w:t>83</w:t>
      </w:r>
      <w:r>
        <w:fldChar w:fldCharType="end"/>
      </w:r>
    </w:p>
    <w:p w14:paraId="5AF32968" w14:textId="4A491832" w:rsidR="00331169" w:rsidRDefault="0033116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_Toc201130596 \h </w:instrText>
      </w:r>
      <w:r>
        <w:fldChar w:fldCharType="separate"/>
      </w:r>
      <w:r>
        <w:t>83</w:t>
      </w:r>
      <w:r>
        <w:fldChar w:fldCharType="end"/>
      </w:r>
    </w:p>
    <w:p w14:paraId="3D885DB0" w14:textId="32EFFC6B" w:rsidR="00331169" w:rsidRDefault="0033116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_Toc201130597 \h </w:instrText>
      </w:r>
      <w:r>
        <w:fldChar w:fldCharType="separate"/>
      </w:r>
      <w:r>
        <w:t>86</w:t>
      </w:r>
      <w:r>
        <w:fldChar w:fldCharType="end"/>
      </w:r>
    </w:p>
    <w:p w14:paraId="337F10CA" w14:textId="50E582E7"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_Toc201130598 \h </w:instrText>
      </w:r>
      <w:r>
        <w:fldChar w:fldCharType="separate"/>
      </w:r>
      <w:r>
        <w:t>87</w:t>
      </w:r>
      <w:r>
        <w:fldChar w:fldCharType="end"/>
      </w:r>
    </w:p>
    <w:p w14:paraId="2CB3E5C8" w14:textId="2C71EAD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_Toc201130599 \h </w:instrText>
      </w:r>
      <w:r>
        <w:fldChar w:fldCharType="separate"/>
      </w:r>
      <w:r>
        <w:t>87</w:t>
      </w:r>
      <w:r>
        <w:fldChar w:fldCharType="end"/>
      </w:r>
    </w:p>
    <w:p w14:paraId="0C82FFAD" w14:textId="7EE56208" w:rsidR="00331169" w:rsidRDefault="0033116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_Toc201130600 \h </w:instrText>
      </w:r>
      <w:r>
        <w:fldChar w:fldCharType="separate"/>
      </w:r>
      <w:r>
        <w:t>88</w:t>
      </w:r>
      <w:r>
        <w:fldChar w:fldCharType="end"/>
      </w:r>
    </w:p>
    <w:p w14:paraId="18975768" w14:textId="1769396F" w:rsidR="00331169" w:rsidRDefault="0033116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_Toc201130601 \h </w:instrText>
      </w:r>
      <w:r>
        <w:fldChar w:fldCharType="separate"/>
      </w:r>
      <w:r>
        <w:t>90</w:t>
      </w:r>
      <w:r>
        <w:fldChar w:fldCharType="end"/>
      </w:r>
    </w:p>
    <w:p w14:paraId="0100F62B" w14:textId="3E979FAD" w:rsidR="00331169" w:rsidRDefault="0033116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_Toc201130602 \h </w:instrText>
      </w:r>
      <w:r>
        <w:fldChar w:fldCharType="separate"/>
      </w:r>
      <w:r>
        <w:t>90</w:t>
      </w:r>
      <w:r>
        <w:fldChar w:fldCharType="end"/>
      </w:r>
    </w:p>
    <w:p w14:paraId="1CF08ABE" w14:textId="6B10B538" w:rsidR="00331169" w:rsidRDefault="0033116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_Toc201130603 \h </w:instrText>
      </w:r>
      <w:r>
        <w:fldChar w:fldCharType="separate"/>
      </w:r>
      <w:r>
        <w:t>92</w:t>
      </w:r>
      <w:r>
        <w:fldChar w:fldCharType="end"/>
      </w:r>
    </w:p>
    <w:p w14:paraId="53075A90" w14:textId="04F4108E" w:rsidR="00331169" w:rsidRDefault="0033116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_Toc201130604 \h </w:instrText>
      </w:r>
      <w:r>
        <w:fldChar w:fldCharType="separate"/>
      </w:r>
      <w:r>
        <w:t>95</w:t>
      </w:r>
      <w:r>
        <w:fldChar w:fldCharType="end"/>
      </w:r>
    </w:p>
    <w:p w14:paraId="5C2A2CDA" w14:textId="32342F4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_Toc201130605 \h </w:instrText>
      </w:r>
      <w:r>
        <w:fldChar w:fldCharType="separate"/>
      </w:r>
      <w:r>
        <w:t>98</w:t>
      </w:r>
      <w:r>
        <w:fldChar w:fldCharType="end"/>
      </w:r>
    </w:p>
    <w:p w14:paraId="590783F5" w14:textId="3BCE6F7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_Toc201130606 \h </w:instrText>
      </w:r>
      <w:r>
        <w:fldChar w:fldCharType="separate"/>
      </w:r>
      <w:r>
        <w:t>100</w:t>
      </w:r>
      <w:r>
        <w:fldChar w:fldCharType="end"/>
      </w:r>
    </w:p>
    <w:p w14:paraId="105E22E7" w14:textId="0EFC102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_Toc201130607 \h </w:instrText>
      </w:r>
      <w:r>
        <w:fldChar w:fldCharType="separate"/>
      </w:r>
      <w:r>
        <w:t>100</w:t>
      </w:r>
      <w:r>
        <w:fldChar w:fldCharType="end"/>
      </w:r>
    </w:p>
    <w:p w14:paraId="066DA3AE" w14:textId="0313037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_Toc201130608 \h </w:instrText>
      </w:r>
      <w:r>
        <w:fldChar w:fldCharType="separate"/>
      </w:r>
      <w:r>
        <w:t>102</w:t>
      </w:r>
      <w:r>
        <w:fldChar w:fldCharType="end"/>
      </w:r>
    </w:p>
    <w:p w14:paraId="372D00AF" w14:textId="58FAA8C1"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_Toc201130609 \h </w:instrText>
      </w:r>
      <w:r>
        <w:fldChar w:fldCharType="separate"/>
      </w:r>
      <w:r>
        <w:t>105</w:t>
      </w:r>
      <w:r>
        <w:fldChar w:fldCharType="end"/>
      </w:r>
    </w:p>
    <w:p w14:paraId="5480156F" w14:textId="30B2B0A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_Toc201130610 \h </w:instrText>
      </w:r>
      <w:r>
        <w:fldChar w:fldCharType="separate"/>
      </w:r>
      <w:r>
        <w:t>105</w:t>
      </w:r>
      <w:r>
        <w:fldChar w:fldCharType="end"/>
      </w:r>
    </w:p>
    <w:p w14:paraId="50C337B0" w14:textId="7413E640"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_Toc201130611 \h </w:instrText>
      </w:r>
      <w:r>
        <w:fldChar w:fldCharType="separate"/>
      </w:r>
      <w:r>
        <w:t>105</w:t>
      </w:r>
      <w:r>
        <w:fldChar w:fldCharType="end"/>
      </w:r>
    </w:p>
    <w:p w14:paraId="6C3C3825" w14:textId="6C3F91B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_Toc201130612 \h </w:instrText>
      </w:r>
      <w:r>
        <w:fldChar w:fldCharType="separate"/>
      </w:r>
      <w:r>
        <w:t>105</w:t>
      </w:r>
      <w:r>
        <w:fldChar w:fldCharType="end"/>
      </w:r>
    </w:p>
    <w:p w14:paraId="5D42E225" w14:textId="6914FA74"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_Toc201130613 \h </w:instrText>
      </w:r>
      <w:r>
        <w:fldChar w:fldCharType="separate"/>
      </w:r>
      <w:r>
        <w:t>107</w:t>
      </w:r>
      <w:r>
        <w:fldChar w:fldCharType="end"/>
      </w:r>
    </w:p>
    <w:p w14:paraId="69EA8546" w14:textId="1ABEBA04"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_Toc201130614 \h </w:instrText>
      </w:r>
      <w:r>
        <w:fldChar w:fldCharType="separate"/>
      </w:r>
      <w:r>
        <w:t>108</w:t>
      </w:r>
      <w:r>
        <w:fldChar w:fldCharType="end"/>
      </w:r>
    </w:p>
    <w:p w14:paraId="6507B47B" w14:textId="78D40CE5"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_Toc201130615 \h </w:instrText>
      </w:r>
      <w:r>
        <w:fldChar w:fldCharType="separate"/>
      </w:r>
      <w:r>
        <w:t>110</w:t>
      </w:r>
      <w:r>
        <w:fldChar w:fldCharType="end"/>
      </w:r>
    </w:p>
    <w:p w14:paraId="73A3BBA8" w14:textId="635B34B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fldLock="1"/>
      </w:r>
      <w:r>
        <w:instrText xml:space="preserve"> PAGEREF _Toc201130616 \h </w:instrText>
      </w:r>
      <w:r>
        <w:fldChar w:fldCharType="separate"/>
      </w:r>
      <w:r>
        <w:t>111</w:t>
      </w:r>
      <w:r>
        <w:fldChar w:fldCharType="end"/>
      </w:r>
    </w:p>
    <w:p w14:paraId="6B63083A" w14:textId="5262895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_Toc201130617 \h </w:instrText>
      </w:r>
      <w:r>
        <w:fldChar w:fldCharType="separate"/>
      </w:r>
      <w:r>
        <w:t>111</w:t>
      </w:r>
      <w:r>
        <w:fldChar w:fldCharType="end"/>
      </w:r>
    </w:p>
    <w:p w14:paraId="513F7DFF" w14:textId="62AFEAD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_Toc201130618 \h </w:instrText>
      </w:r>
      <w:r>
        <w:fldChar w:fldCharType="separate"/>
      </w:r>
      <w:r>
        <w:t>111</w:t>
      </w:r>
      <w:r>
        <w:fldChar w:fldCharType="end"/>
      </w:r>
    </w:p>
    <w:p w14:paraId="0BD19341" w14:textId="04FA97D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_Toc201130619 \h </w:instrText>
      </w:r>
      <w:r>
        <w:fldChar w:fldCharType="separate"/>
      </w:r>
      <w:r>
        <w:t>111</w:t>
      </w:r>
      <w:r>
        <w:fldChar w:fldCharType="end"/>
      </w:r>
    </w:p>
    <w:p w14:paraId="020AE282" w14:textId="5043728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_Toc201130620 \h </w:instrText>
      </w:r>
      <w:r>
        <w:fldChar w:fldCharType="separate"/>
      </w:r>
      <w:r>
        <w:t>113</w:t>
      </w:r>
      <w:r>
        <w:fldChar w:fldCharType="end"/>
      </w:r>
    </w:p>
    <w:p w14:paraId="76A04A0C" w14:textId="60703A3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_Toc201130621 \h </w:instrText>
      </w:r>
      <w:r>
        <w:fldChar w:fldCharType="separate"/>
      </w:r>
      <w:r>
        <w:t>114</w:t>
      </w:r>
      <w:r>
        <w:fldChar w:fldCharType="end"/>
      </w:r>
    </w:p>
    <w:p w14:paraId="7E45B0BC" w14:textId="342E4B2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_Toc201130622 \h </w:instrText>
      </w:r>
      <w:r>
        <w:fldChar w:fldCharType="separate"/>
      </w:r>
      <w:r>
        <w:t>114</w:t>
      </w:r>
      <w:r>
        <w:fldChar w:fldCharType="end"/>
      </w:r>
    </w:p>
    <w:p w14:paraId="529A0F50" w14:textId="16C593C8"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_Toc201130623 \h </w:instrText>
      </w:r>
      <w:r>
        <w:fldChar w:fldCharType="separate"/>
      </w:r>
      <w:r>
        <w:t>115</w:t>
      </w:r>
      <w:r>
        <w:fldChar w:fldCharType="end"/>
      </w:r>
    </w:p>
    <w:p w14:paraId="7B4A4301" w14:textId="071DB25F" w:rsidR="00331169" w:rsidRDefault="0033116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_Toc201130624 \h </w:instrText>
      </w:r>
      <w:r>
        <w:fldChar w:fldCharType="separate"/>
      </w:r>
      <w:r>
        <w:t>115</w:t>
      </w:r>
      <w:r>
        <w:fldChar w:fldCharType="end"/>
      </w:r>
    </w:p>
    <w:p w14:paraId="6AF9807C" w14:textId="51133D77" w:rsidR="00331169" w:rsidRDefault="0033116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_Toc201130625 \h </w:instrText>
      </w:r>
      <w:r>
        <w:fldChar w:fldCharType="separate"/>
      </w:r>
      <w:r>
        <w:t>116</w:t>
      </w:r>
      <w:r>
        <w:fldChar w:fldCharType="end"/>
      </w:r>
    </w:p>
    <w:p w14:paraId="00C31075" w14:textId="1CE7CFA6"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_Toc201130626 \h </w:instrText>
      </w:r>
      <w:r>
        <w:fldChar w:fldCharType="separate"/>
      </w:r>
      <w:r>
        <w:t>116</w:t>
      </w:r>
      <w:r>
        <w:fldChar w:fldCharType="end"/>
      </w:r>
    </w:p>
    <w:p w14:paraId="565B1246" w14:textId="7773900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_Toc201130627 \h </w:instrText>
      </w:r>
      <w:r>
        <w:fldChar w:fldCharType="separate"/>
      </w:r>
      <w:r>
        <w:t>116</w:t>
      </w:r>
      <w:r>
        <w:fldChar w:fldCharType="end"/>
      </w:r>
    </w:p>
    <w:p w14:paraId="7ED8E2FD" w14:textId="4847AD75" w:rsidR="00331169" w:rsidRDefault="0033116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_Toc201130628 \h </w:instrText>
      </w:r>
      <w:r>
        <w:fldChar w:fldCharType="separate"/>
      </w:r>
      <w:r>
        <w:t>118</w:t>
      </w:r>
      <w:r>
        <w:fldChar w:fldCharType="end"/>
      </w:r>
    </w:p>
    <w:p w14:paraId="61890E3A" w14:textId="22751AA1" w:rsidR="00331169" w:rsidRDefault="0033116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_Toc201130629 \h </w:instrText>
      </w:r>
      <w:r>
        <w:fldChar w:fldCharType="separate"/>
      </w:r>
      <w:r>
        <w:t>119</w:t>
      </w:r>
      <w:r>
        <w:fldChar w:fldCharType="end"/>
      </w:r>
    </w:p>
    <w:p w14:paraId="61F3ACE5" w14:textId="7455F751" w:rsidR="00331169" w:rsidRDefault="0033116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_Toc201130630 \h </w:instrText>
      </w:r>
      <w:r>
        <w:fldChar w:fldCharType="separate"/>
      </w:r>
      <w:r>
        <w:t>119</w:t>
      </w:r>
      <w:r>
        <w:fldChar w:fldCharType="end"/>
      </w:r>
    </w:p>
    <w:p w14:paraId="5C3CC79F" w14:textId="32B28CDF" w:rsidR="00331169" w:rsidRDefault="0033116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_Toc201130631 \h </w:instrText>
      </w:r>
      <w:r>
        <w:fldChar w:fldCharType="separate"/>
      </w:r>
      <w:r>
        <w:t>121</w:t>
      </w:r>
      <w:r>
        <w:fldChar w:fldCharType="end"/>
      </w:r>
    </w:p>
    <w:p w14:paraId="22C31753" w14:textId="59CA8698"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_Toc201130632 \h </w:instrText>
      </w:r>
      <w:r>
        <w:fldChar w:fldCharType="separate"/>
      </w:r>
      <w:r>
        <w:t>122</w:t>
      </w:r>
      <w:r>
        <w:fldChar w:fldCharType="end"/>
      </w:r>
    </w:p>
    <w:p w14:paraId="31628898" w14:textId="3E04546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_Toc201130633 \h </w:instrText>
      </w:r>
      <w:r>
        <w:fldChar w:fldCharType="separate"/>
      </w:r>
      <w:r>
        <w:t>122</w:t>
      </w:r>
      <w:r>
        <w:fldChar w:fldCharType="end"/>
      </w:r>
    </w:p>
    <w:p w14:paraId="2C1F06F6" w14:textId="4A1B9B8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_Toc201130634 \h </w:instrText>
      </w:r>
      <w:r>
        <w:fldChar w:fldCharType="separate"/>
      </w:r>
      <w:r>
        <w:t>123</w:t>
      </w:r>
      <w:r>
        <w:fldChar w:fldCharType="end"/>
      </w:r>
    </w:p>
    <w:p w14:paraId="3D5AD9BE" w14:textId="763E6936"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_Toc201130635 \h </w:instrText>
      </w:r>
      <w:r>
        <w:fldChar w:fldCharType="separate"/>
      </w:r>
      <w:r>
        <w:t>124</w:t>
      </w:r>
      <w:r>
        <w:fldChar w:fldCharType="end"/>
      </w:r>
    </w:p>
    <w:p w14:paraId="616027B6" w14:textId="22B2FFD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_Toc201130636 \h </w:instrText>
      </w:r>
      <w:r>
        <w:fldChar w:fldCharType="separate"/>
      </w:r>
      <w:r>
        <w:t>124</w:t>
      </w:r>
      <w:r>
        <w:fldChar w:fldCharType="end"/>
      </w:r>
    </w:p>
    <w:p w14:paraId="40E05B37" w14:textId="3226253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_Toc201130637 \h </w:instrText>
      </w:r>
      <w:r>
        <w:fldChar w:fldCharType="separate"/>
      </w:r>
      <w:r>
        <w:t>126</w:t>
      </w:r>
      <w:r>
        <w:fldChar w:fldCharType="end"/>
      </w:r>
    </w:p>
    <w:p w14:paraId="7A182E9C" w14:textId="3A06F5DC"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_Toc201130638 \h </w:instrText>
      </w:r>
      <w:r>
        <w:fldChar w:fldCharType="separate"/>
      </w:r>
      <w:r>
        <w:t>127</w:t>
      </w:r>
      <w:r>
        <w:fldChar w:fldCharType="end"/>
      </w:r>
    </w:p>
    <w:p w14:paraId="0CC10A84" w14:textId="7E826B4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_Toc201130639 \h </w:instrText>
      </w:r>
      <w:r>
        <w:fldChar w:fldCharType="separate"/>
      </w:r>
      <w:r>
        <w:t>127</w:t>
      </w:r>
      <w:r>
        <w:fldChar w:fldCharType="end"/>
      </w:r>
    </w:p>
    <w:p w14:paraId="64BD1689" w14:textId="0676C26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_Toc201130640 \h </w:instrText>
      </w:r>
      <w:r>
        <w:fldChar w:fldCharType="separate"/>
      </w:r>
      <w:r>
        <w:t>129</w:t>
      </w:r>
      <w:r>
        <w:fldChar w:fldCharType="end"/>
      </w:r>
    </w:p>
    <w:p w14:paraId="45166288" w14:textId="23E95AA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_Toc201130641 \h </w:instrText>
      </w:r>
      <w:r>
        <w:fldChar w:fldCharType="separate"/>
      </w:r>
      <w:r>
        <w:t>130</w:t>
      </w:r>
      <w:r>
        <w:fldChar w:fldCharType="end"/>
      </w:r>
    </w:p>
    <w:p w14:paraId="06CED04E" w14:textId="5AA7C2B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_Toc201130642 \h </w:instrText>
      </w:r>
      <w:r>
        <w:fldChar w:fldCharType="separate"/>
      </w:r>
      <w:r>
        <w:t>131</w:t>
      </w:r>
      <w:r>
        <w:fldChar w:fldCharType="end"/>
      </w:r>
    </w:p>
    <w:p w14:paraId="4719EC18" w14:textId="527515B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_Toc201130643 \h </w:instrText>
      </w:r>
      <w:r>
        <w:fldChar w:fldCharType="separate"/>
      </w:r>
      <w:r>
        <w:t>133</w:t>
      </w:r>
      <w:r>
        <w:fldChar w:fldCharType="end"/>
      </w:r>
    </w:p>
    <w:p w14:paraId="4883318E" w14:textId="1AF518D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_Toc201130644 \h </w:instrText>
      </w:r>
      <w:r>
        <w:fldChar w:fldCharType="separate"/>
      </w:r>
      <w:r>
        <w:t>133</w:t>
      </w:r>
      <w:r>
        <w:fldChar w:fldCharType="end"/>
      </w:r>
    </w:p>
    <w:p w14:paraId="6C10F072" w14:textId="52E2DCAB"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_Toc201130645 \h </w:instrText>
      </w:r>
      <w:r>
        <w:fldChar w:fldCharType="separate"/>
      </w:r>
      <w:r>
        <w:t>134</w:t>
      </w:r>
      <w:r>
        <w:fldChar w:fldCharType="end"/>
      </w:r>
    </w:p>
    <w:p w14:paraId="60E539C7" w14:textId="7E45A66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_Toc201130646 \h </w:instrText>
      </w:r>
      <w:r>
        <w:fldChar w:fldCharType="separate"/>
      </w:r>
      <w:r>
        <w:t>135</w:t>
      </w:r>
      <w:r>
        <w:fldChar w:fldCharType="end"/>
      </w:r>
    </w:p>
    <w:p w14:paraId="54E66494" w14:textId="0152478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_Toc201130647 \h </w:instrText>
      </w:r>
      <w:r>
        <w:fldChar w:fldCharType="separate"/>
      </w:r>
      <w:r>
        <w:t>137</w:t>
      </w:r>
      <w:r>
        <w:fldChar w:fldCharType="end"/>
      </w:r>
    </w:p>
    <w:p w14:paraId="25AD6114" w14:textId="261CFBB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_Toc201130648 \h </w:instrText>
      </w:r>
      <w:r>
        <w:fldChar w:fldCharType="separate"/>
      </w:r>
      <w:r>
        <w:t>139</w:t>
      </w:r>
      <w:r>
        <w:fldChar w:fldCharType="end"/>
      </w:r>
    </w:p>
    <w:p w14:paraId="0771F18B" w14:textId="6A2BE9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_Toc201130649 \h </w:instrText>
      </w:r>
      <w:r>
        <w:fldChar w:fldCharType="separate"/>
      </w:r>
      <w:r>
        <w:t>139</w:t>
      </w:r>
      <w:r>
        <w:fldChar w:fldCharType="end"/>
      </w:r>
    </w:p>
    <w:p w14:paraId="394C1A98" w14:textId="1C8A5E0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_Toc201130650 \h </w:instrText>
      </w:r>
      <w:r>
        <w:fldChar w:fldCharType="separate"/>
      </w:r>
      <w:r>
        <w:t>140</w:t>
      </w:r>
      <w:r>
        <w:fldChar w:fldCharType="end"/>
      </w:r>
    </w:p>
    <w:p w14:paraId="37A4FC6E" w14:textId="0A665334"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_Toc201130651 \h </w:instrText>
      </w:r>
      <w:r>
        <w:fldChar w:fldCharType="separate"/>
      </w:r>
      <w:r>
        <w:t>140</w:t>
      </w:r>
      <w:r>
        <w:fldChar w:fldCharType="end"/>
      </w:r>
    </w:p>
    <w:p w14:paraId="4F74DF2D" w14:textId="0F58A218"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_Toc201130652 \h </w:instrText>
      </w:r>
      <w:r>
        <w:fldChar w:fldCharType="separate"/>
      </w:r>
      <w:r>
        <w:t>141</w:t>
      </w:r>
      <w:r>
        <w:fldChar w:fldCharType="end"/>
      </w:r>
    </w:p>
    <w:p w14:paraId="51A2ABAC" w14:textId="7ECBC91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_Toc201130653 \h </w:instrText>
      </w:r>
      <w:r>
        <w:fldChar w:fldCharType="separate"/>
      </w:r>
      <w:r>
        <w:t>142</w:t>
      </w:r>
      <w:r>
        <w:fldChar w:fldCharType="end"/>
      </w:r>
    </w:p>
    <w:p w14:paraId="68A0B5A8" w14:textId="4DF41B0E"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_Toc201130654 \h </w:instrText>
      </w:r>
      <w:r>
        <w:fldChar w:fldCharType="separate"/>
      </w:r>
      <w:r>
        <w:t>143</w:t>
      </w:r>
      <w:r>
        <w:fldChar w:fldCharType="end"/>
      </w:r>
    </w:p>
    <w:p w14:paraId="7865D581" w14:textId="41EA910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_Toc201130655 \h </w:instrText>
      </w:r>
      <w:r>
        <w:fldChar w:fldCharType="separate"/>
      </w:r>
      <w:r>
        <w:t>143</w:t>
      </w:r>
      <w:r>
        <w:fldChar w:fldCharType="end"/>
      </w:r>
    </w:p>
    <w:p w14:paraId="75BCB025" w14:textId="3D19DA19"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_Toc201130656 \h </w:instrText>
      </w:r>
      <w:r>
        <w:fldChar w:fldCharType="separate"/>
      </w:r>
      <w:r>
        <w:t>144</w:t>
      </w:r>
      <w:r>
        <w:fldChar w:fldCharType="end"/>
      </w:r>
    </w:p>
    <w:p w14:paraId="62BE6610" w14:textId="69FDCF70"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_Toc201130657 \h </w:instrText>
      </w:r>
      <w:r>
        <w:fldChar w:fldCharType="separate"/>
      </w:r>
      <w:r>
        <w:t>145</w:t>
      </w:r>
      <w:r>
        <w:fldChar w:fldCharType="end"/>
      </w:r>
    </w:p>
    <w:p w14:paraId="3D5E5FEF" w14:textId="50D6623F"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fldLock="1"/>
      </w:r>
      <w:r>
        <w:instrText xml:space="preserve"> PAGEREF _Toc201130658 \h </w:instrText>
      </w:r>
      <w:r>
        <w:fldChar w:fldCharType="separate"/>
      </w:r>
      <w:r>
        <w:t>146</w:t>
      </w:r>
      <w:r>
        <w:fldChar w:fldCharType="end"/>
      </w:r>
    </w:p>
    <w:p w14:paraId="689331C8" w14:textId="07D4C8A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_Toc201130659 \h </w:instrText>
      </w:r>
      <w:r>
        <w:fldChar w:fldCharType="separate"/>
      </w:r>
      <w:r>
        <w:t>146</w:t>
      </w:r>
      <w:r>
        <w:fldChar w:fldCharType="end"/>
      </w:r>
    </w:p>
    <w:p w14:paraId="71E9BD50" w14:textId="7F9892B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_Toc201130660 \h </w:instrText>
      </w:r>
      <w:r>
        <w:fldChar w:fldCharType="separate"/>
      </w:r>
      <w:r>
        <w:t>150</w:t>
      </w:r>
      <w:r>
        <w:fldChar w:fldCharType="end"/>
      </w:r>
    </w:p>
    <w:p w14:paraId="2F10A957" w14:textId="684BF6A0"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_Toc201130661 \h </w:instrText>
      </w:r>
      <w:r>
        <w:fldChar w:fldCharType="separate"/>
      </w:r>
      <w:r>
        <w:t>151</w:t>
      </w:r>
      <w:r>
        <w:fldChar w:fldCharType="end"/>
      </w:r>
    </w:p>
    <w:p w14:paraId="2D3D2B13" w14:textId="421D7B2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_Toc201130662 \h </w:instrText>
      </w:r>
      <w:r>
        <w:fldChar w:fldCharType="separate"/>
      </w:r>
      <w:r>
        <w:t>154</w:t>
      </w:r>
      <w:r>
        <w:fldChar w:fldCharType="end"/>
      </w:r>
    </w:p>
    <w:p w14:paraId="1EAA41C9" w14:textId="44BAF7C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_Toc201130663 \h </w:instrText>
      </w:r>
      <w:r>
        <w:fldChar w:fldCharType="separate"/>
      </w:r>
      <w:r>
        <w:t>157</w:t>
      </w:r>
      <w:r>
        <w:fldChar w:fldCharType="end"/>
      </w:r>
    </w:p>
    <w:p w14:paraId="04AA733F" w14:textId="0E50662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_Toc201130664 \h </w:instrText>
      </w:r>
      <w:r>
        <w:fldChar w:fldCharType="separate"/>
      </w:r>
      <w:r>
        <w:t>158</w:t>
      </w:r>
      <w:r>
        <w:fldChar w:fldCharType="end"/>
      </w:r>
    </w:p>
    <w:p w14:paraId="1A13E658" w14:textId="3818410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_Toc201130665 \h </w:instrText>
      </w:r>
      <w:r>
        <w:fldChar w:fldCharType="separate"/>
      </w:r>
      <w:r>
        <w:t>158</w:t>
      </w:r>
      <w:r>
        <w:fldChar w:fldCharType="end"/>
      </w:r>
    </w:p>
    <w:p w14:paraId="08788920" w14:textId="1D4B855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_Toc201130666 \h </w:instrText>
      </w:r>
      <w:r>
        <w:fldChar w:fldCharType="separate"/>
      </w:r>
      <w:r>
        <w:t>159</w:t>
      </w:r>
      <w:r>
        <w:fldChar w:fldCharType="end"/>
      </w:r>
    </w:p>
    <w:p w14:paraId="13314B39" w14:textId="21DB599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_Toc201130667 \h </w:instrText>
      </w:r>
      <w:r>
        <w:fldChar w:fldCharType="separate"/>
      </w:r>
      <w:r>
        <w:t>159</w:t>
      </w:r>
      <w:r>
        <w:fldChar w:fldCharType="end"/>
      </w:r>
    </w:p>
    <w:p w14:paraId="651F7ED4" w14:textId="3271EE5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fldLock="1"/>
      </w:r>
      <w:r>
        <w:instrText xml:space="preserve"> PAGEREF _Toc201130668 \h </w:instrText>
      </w:r>
      <w:r>
        <w:fldChar w:fldCharType="separate"/>
      </w:r>
      <w:r>
        <w:t>159</w:t>
      </w:r>
      <w:r>
        <w:fldChar w:fldCharType="end"/>
      </w:r>
    </w:p>
    <w:p w14:paraId="045182E8" w14:textId="4ACF92E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_Toc201130669 \h </w:instrText>
      </w:r>
      <w:r>
        <w:fldChar w:fldCharType="separate"/>
      </w:r>
      <w:r>
        <w:t>159</w:t>
      </w:r>
      <w:r>
        <w:fldChar w:fldCharType="end"/>
      </w:r>
    </w:p>
    <w:p w14:paraId="4617A35F" w14:textId="7080EAD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_Toc201130670 \h </w:instrText>
      </w:r>
      <w:r>
        <w:fldChar w:fldCharType="separate"/>
      </w:r>
      <w:r>
        <w:t>159</w:t>
      </w:r>
      <w:r>
        <w:fldChar w:fldCharType="end"/>
      </w:r>
    </w:p>
    <w:p w14:paraId="13E349FB" w14:textId="3066274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_Toc201130671 \h </w:instrText>
      </w:r>
      <w:r>
        <w:fldChar w:fldCharType="separate"/>
      </w:r>
      <w:r>
        <w:t>159</w:t>
      </w:r>
      <w:r>
        <w:fldChar w:fldCharType="end"/>
      </w:r>
    </w:p>
    <w:p w14:paraId="1199ED31" w14:textId="477EFF3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_Toc201130672 \h </w:instrText>
      </w:r>
      <w:r>
        <w:fldChar w:fldCharType="separate"/>
      </w:r>
      <w:r>
        <w:t>161</w:t>
      </w:r>
      <w:r>
        <w:fldChar w:fldCharType="end"/>
      </w:r>
    </w:p>
    <w:p w14:paraId="592D1D75" w14:textId="4A6CB60B"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fldLock="1"/>
      </w:r>
      <w:r>
        <w:instrText xml:space="preserve"> PAGEREF _Toc201130673 \h </w:instrText>
      </w:r>
      <w:r>
        <w:fldChar w:fldCharType="separate"/>
      </w:r>
      <w:r>
        <w:t>163</w:t>
      </w:r>
      <w:r>
        <w:fldChar w:fldCharType="end"/>
      </w:r>
    </w:p>
    <w:p w14:paraId="32CFF53C" w14:textId="0258B33B"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_Toc201130674 \h </w:instrText>
      </w:r>
      <w:r>
        <w:fldChar w:fldCharType="separate"/>
      </w:r>
      <w:r>
        <w:t>164</w:t>
      </w:r>
      <w:r>
        <w:fldChar w:fldCharType="end"/>
      </w:r>
    </w:p>
    <w:p w14:paraId="6EFFCF91" w14:textId="2FF9446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_Toc201130675 \h </w:instrText>
      </w:r>
      <w:r>
        <w:fldChar w:fldCharType="separate"/>
      </w:r>
      <w:r>
        <w:t>164</w:t>
      </w:r>
      <w:r>
        <w:fldChar w:fldCharType="end"/>
      </w:r>
    </w:p>
    <w:p w14:paraId="66CAE688" w14:textId="013787E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_Toc201130676 \h </w:instrText>
      </w:r>
      <w:r>
        <w:fldChar w:fldCharType="separate"/>
      </w:r>
      <w:r>
        <w:t>167</w:t>
      </w:r>
      <w:r>
        <w:fldChar w:fldCharType="end"/>
      </w:r>
    </w:p>
    <w:p w14:paraId="10FAEF2A" w14:textId="46B54084" w:rsidR="00331169" w:rsidRDefault="0033116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_Toc201130677 \h </w:instrText>
      </w:r>
      <w:r>
        <w:fldChar w:fldCharType="separate"/>
      </w:r>
      <w:r>
        <w:t>167</w:t>
      </w:r>
      <w:r>
        <w:fldChar w:fldCharType="end"/>
      </w:r>
    </w:p>
    <w:p w14:paraId="05B5C620" w14:textId="69ACEF97"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_Toc201130678 \h </w:instrText>
      </w:r>
      <w:r>
        <w:fldChar w:fldCharType="separate"/>
      </w:r>
      <w:r>
        <w:t>169</w:t>
      </w:r>
      <w:r>
        <w:fldChar w:fldCharType="end"/>
      </w:r>
    </w:p>
    <w:p w14:paraId="297E5F04" w14:textId="206E033C"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_Toc201130679 \h </w:instrText>
      </w:r>
      <w:r>
        <w:fldChar w:fldCharType="separate"/>
      </w:r>
      <w:r>
        <w:t>169</w:t>
      </w:r>
      <w:r>
        <w:fldChar w:fldCharType="end"/>
      </w:r>
    </w:p>
    <w:p w14:paraId="700FE86E" w14:textId="0D49CEC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_Toc201130680 \h </w:instrText>
      </w:r>
      <w:r>
        <w:fldChar w:fldCharType="separate"/>
      </w:r>
      <w:r>
        <w:t>169</w:t>
      </w:r>
      <w:r>
        <w:fldChar w:fldCharType="end"/>
      </w:r>
    </w:p>
    <w:p w14:paraId="2D54A4D8" w14:textId="378A770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_Toc201130681 \h </w:instrText>
      </w:r>
      <w:r>
        <w:fldChar w:fldCharType="separate"/>
      </w:r>
      <w:r>
        <w:t>169</w:t>
      </w:r>
      <w:r>
        <w:fldChar w:fldCharType="end"/>
      </w:r>
    </w:p>
    <w:p w14:paraId="2344C711" w14:textId="4E3649AB" w:rsidR="00331169" w:rsidRDefault="0033116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_Toc201130682 \h </w:instrText>
      </w:r>
      <w:r>
        <w:fldChar w:fldCharType="separate"/>
      </w:r>
      <w:r>
        <w:t>169</w:t>
      </w:r>
      <w:r>
        <w:fldChar w:fldCharType="end"/>
      </w:r>
    </w:p>
    <w:p w14:paraId="20958D6D" w14:textId="41A8B4CD" w:rsidR="00331169" w:rsidRDefault="0033116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fldLock="1"/>
      </w:r>
      <w:r>
        <w:instrText xml:space="preserve"> PAGEREF _Toc201130683 \h </w:instrText>
      </w:r>
      <w:r>
        <w:fldChar w:fldCharType="separate"/>
      </w:r>
      <w:r>
        <w:t>169</w:t>
      </w:r>
      <w:r>
        <w:fldChar w:fldCharType="end"/>
      </w:r>
    </w:p>
    <w:p w14:paraId="245F558F" w14:textId="3F98728D" w:rsidR="00331169" w:rsidRDefault="0033116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_Toc201130684 \h </w:instrText>
      </w:r>
      <w:r>
        <w:fldChar w:fldCharType="separate"/>
      </w:r>
      <w:r>
        <w:t>169</w:t>
      </w:r>
      <w:r>
        <w:fldChar w:fldCharType="end"/>
      </w:r>
    </w:p>
    <w:p w14:paraId="786202F2" w14:textId="45D470AD" w:rsidR="00331169" w:rsidRDefault="0033116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fldLock="1"/>
      </w:r>
      <w:r>
        <w:instrText xml:space="preserve"> PAGEREF _Toc201130685 \h </w:instrText>
      </w:r>
      <w:r>
        <w:fldChar w:fldCharType="separate"/>
      </w:r>
      <w:r>
        <w:t>170</w:t>
      </w:r>
      <w:r>
        <w:fldChar w:fldCharType="end"/>
      </w:r>
    </w:p>
    <w:p w14:paraId="6318005D" w14:textId="11B58B47" w:rsidR="00331169" w:rsidRDefault="0033116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fldLock="1"/>
      </w:r>
      <w:r>
        <w:instrText xml:space="preserve"> PAGEREF _Toc201130686 \h </w:instrText>
      </w:r>
      <w:r>
        <w:fldChar w:fldCharType="separate"/>
      </w:r>
      <w:r>
        <w:t>170</w:t>
      </w:r>
      <w:r>
        <w:fldChar w:fldCharType="end"/>
      </w:r>
    </w:p>
    <w:p w14:paraId="2AD2D2C4" w14:textId="2F8ECA55" w:rsidR="00331169" w:rsidRDefault="0033116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fldLock="1"/>
      </w:r>
      <w:r>
        <w:instrText xml:space="preserve"> PAGEREF _Toc201130687 \h </w:instrText>
      </w:r>
      <w:r>
        <w:fldChar w:fldCharType="separate"/>
      </w:r>
      <w:r>
        <w:t>171</w:t>
      </w:r>
      <w:r>
        <w:fldChar w:fldCharType="end"/>
      </w:r>
    </w:p>
    <w:p w14:paraId="74EC8104" w14:textId="7C33E1B3" w:rsidR="00331169" w:rsidRDefault="00331169">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fldLock="1"/>
      </w:r>
      <w:r>
        <w:instrText xml:space="preserve"> PAGEREF _Toc201130688 \h </w:instrText>
      </w:r>
      <w:r>
        <w:fldChar w:fldCharType="separate"/>
      </w:r>
      <w:r>
        <w:t>171</w:t>
      </w:r>
      <w:r>
        <w:fldChar w:fldCharType="end"/>
      </w:r>
    </w:p>
    <w:p w14:paraId="301E7229" w14:textId="40DE22E4" w:rsidR="00331169" w:rsidRDefault="00331169">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fldLock="1"/>
      </w:r>
      <w:r>
        <w:instrText xml:space="preserve"> PAGEREF _Toc201130689 \h </w:instrText>
      </w:r>
      <w:r>
        <w:fldChar w:fldCharType="separate"/>
      </w:r>
      <w:r>
        <w:t>171</w:t>
      </w:r>
      <w:r>
        <w:fldChar w:fldCharType="end"/>
      </w:r>
    </w:p>
    <w:p w14:paraId="1B0E648A" w14:textId="644D0EAE" w:rsidR="00331169" w:rsidRDefault="00331169">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fldLock="1"/>
      </w:r>
      <w:r>
        <w:instrText xml:space="preserve"> PAGEREF _Toc201130690 \h </w:instrText>
      </w:r>
      <w:r>
        <w:fldChar w:fldCharType="separate"/>
      </w:r>
      <w:r>
        <w:t>172</w:t>
      </w:r>
      <w:r>
        <w:fldChar w:fldCharType="end"/>
      </w:r>
    </w:p>
    <w:p w14:paraId="1233CD37" w14:textId="37DCDEEF" w:rsidR="00331169" w:rsidRDefault="00331169">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fldLock="1"/>
      </w:r>
      <w:r>
        <w:instrText xml:space="preserve"> PAGEREF _Toc201130691 \h </w:instrText>
      </w:r>
      <w:r>
        <w:fldChar w:fldCharType="separate"/>
      </w:r>
      <w:r>
        <w:t>172</w:t>
      </w:r>
      <w:r>
        <w:fldChar w:fldCharType="end"/>
      </w:r>
    </w:p>
    <w:p w14:paraId="68546A9B" w14:textId="1A6EB963" w:rsidR="00331169" w:rsidRDefault="00331169">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fldLock="1"/>
      </w:r>
      <w:r>
        <w:instrText xml:space="preserve"> PAGEREF _Toc201130692 \h </w:instrText>
      </w:r>
      <w:r>
        <w:fldChar w:fldCharType="separate"/>
      </w:r>
      <w:r>
        <w:t>172</w:t>
      </w:r>
      <w:r>
        <w:fldChar w:fldCharType="end"/>
      </w:r>
    </w:p>
    <w:p w14:paraId="098A9BEC" w14:textId="38A12CCA"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lastRenderedPageBreak/>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fldLock="1"/>
      </w:r>
      <w:r>
        <w:instrText xml:space="preserve"> PAGEREF _Toc201130693 \h </w:instrText>
      </w:r>
      <w:r>
        <w:fldChar w:fldCharType="separate"/>
      </w:r>
      <w:r>
        <w:t>172</w:t>
      </w:r>
      <w:r>
        <w:fldChar w:fldCharType="end"/>
      </w:r>
    </w:p>
    <w:p w14:paraId="258C5785" w14:textId="7DDB798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fldLock="1"/>
      </w:r>
      <w:r>
        <w:instrText xml:space="preserve"> PAGEREF _Toc201130694 \h </w:instrText>
      </w:r>
      <w:r>
        <w:fldChar w:fldCharType="separate"/>
      </w:r>
      <w:r>
        <w:t>173</w:t>
      </w:r>
      <w:r>
        <w:fldChar w:fldCharType="end"/>
      </w:r>
    </w:p>
    <w:p w14:paraId="1406584B" w14:textId="4DB8B387"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_Toc201130695 \h </w:instrText>
      </w:r>
      <w:r>
        <w:fldChar w:fldCharType="separate"/>
      </w:r>
      <w:r>
        <w:t>173</w:t>
      </w:r>
      <w:r>
        <w:fldChar w:fldCharType="end"/>
      </w:r>
    </w:p>
    <w:p w14:paraId="5275F9F4" w14:textId="55AFD251"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fldLock="1"/>
      </w:r>
      <w:r>
        <w:instrText xml:space="preserve"> PAGEREF _Toc201130696 \h </w:instrText>
      </w:r>
      <w:r>
        <w:fldChar w:fldCharType="separate"/>
      </w:r>
      <w:r>
        <w:t>173</w:t>
      </w:r>
      <w:r>
        <w:fldChar w:fldCharType="end"/>
      </w:r>
    </w:p>
    <w:p w14:paraId="1302F523" w14:textId="67D7033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fldLock="1"/>
      </w:r>
      <w:r>
        <w:instrText xml:space="preserve"> PAGEREF _Toc201130697 \h </w:instrText>
      </w:r>
      <w:r>
        <w:fldChar w:fldCharType="separate"/>
      </w:r>
      <w:r>
        <w:t>173</w:t>
      </w:r>
      <w:r>
        <w:fldChar w:fldCharType="end"/>
      </w:r>
    </w:p>
    <w:p w14:paraId="7382FDFA" w14:textId="5BD45E47"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_Toc201130698 \h </w:instrText>
      </w:r>
      <w:r>
        <w:fldChar w:fldCharType="separate"/>
      </w:r>
      <w:r>
        <w:t>173</w:t>
      </w:r>
      <w:r>
        <w:fldChar w:fldCharType="end"/>
      </w:r>
    </w:p>
    <w:p w14:paraId="03565DDB" w14:textId="2EDAB299"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fldLock="1"/>
      </w:r>
      <w:r>
        <w:instrText xml:space="preserve"> PAGEREF _Toc201130699 \h </w:instrText>
      </w:r>
      <w:r>
        <w:fldChar w:fldCharType="separate"/>
      </w:r>
      <w:r>
        <w:t>173</w:t>
      </w:r>
      <w:r>
        <w:fldChar w:fldCharType="end"/>
      </w:r>
    </w:p>
    <w:p w14:paraId="235B3BC1" w14:textId="6E29729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fldLock="1"/>
      </w:r>
      <w:r>
        <w:instrText xml:space="preserve"> PAGEREF _Toc201130700 \h </w:instrText>
      </w:r>
      <w:r>
        <w:fldChar w:fldCharType="separate"/>
      </w:r>
      <w:r>
        <w:t>174</w:t>
      </w:r>
      <w:r>
        <w:fldChar w:fldCharType="end"/>
      </w:r>
    </w:p>
    <w:p w14:paraId="7E10207E" w14:textId="4AF0DD5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fldLock="1"/>
      </w:r>
      <w:r>
        <w:instrText xml:space="preserve"> PAGEREF _Toc201130701 \h </w:instrText>
      </w:r>
      <w:r>
        <w:fldChar w:fldCharType="separate"/>
      </w:r>
      <w:r>
        <w:t>174</w:t>
      </w:r>
      <w:r>
        <w:fldChar w:fldCharType="end"/>
      </w:r>
    </w:p>
    <w:p w14:paraId="4BBB899E" w14:textId="684FBC67"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_Toc201130702 \h </w:instrText>
      </w:r>
      <w:r>
        <w:fldChar w:fldCharType="separate"/>
      </w:r>
      <w:r>
        <w:t>174</w:t>
      </w:r>
      <w:r>
        <w:fldChar w:fldCharType="end"/>
      </w:r>
    </w:p>
    <w:p w14:paraId="749B585F" w14:textId="2F2BFC3E" w:rsidR="00331169" w:rsidRDefault="00331169">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_Toc201130703 \h </w:instrText>
      </w:r>
      <w:r>
        <w:fldChar w:fldCharType="separate"/>
      </w:r>
      <w:r>
        <w:t>174</w:t>
      </w:r>
      <w:r>
        <w:fldChar w:fldCharType="end"/>
      </w:r>
    </w:p>
    <w:p w14:paraId="069A3CE3" w14:textId="2B1B0881" w:rsidR="00331169" w:rsidRDefault="00331169">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fldLock="1"/>
      </w:r>
      <w:r>
        <w:instrText xml:space="preserve"> PAGEREF _Toc201130704 \h </w:instrText>
      </w:r>
      <w:r>
        <w:fldChar w:fldCharType="separate"/>
      </w:r>
      <w:r>
        <w:t>175</w:t>
      </w:r>
      <w:r>
        <w:fldChar w:fldCharType="end"/>
      </w:r>
    </w:p>
    <w:p w14:paraId="661E740E" w14:textId="76A2E730"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_Toc201130705 \h </w:instrText>
      </w:r>
      <w:r>
        <w:fldChar w:fldCharType="separate"/>
      </w:r>
      <w:r>
        <w:t>175</w:t>
      </w:r>
      <w:r>
        <w:fldChar w:fldCharType="end"/>
      </w:r>
    </w:p>
    <w:p w14:paraId="395721A4" w14:textId="5164D158"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_Toc201130706 \h </w:instrText>
      </w:r>
      <w:r>
        <w:fldChar w:fldCharType="separate"/>
      </w:r>
      <w:r>
        <w:t>175</w:t>
      </w:r>
      <w:r>
        <w:fldChar w:fldCharType="end"/>
      </w:r>
    </w:p>
    <w:p w14:paraId="5EB26146" w14:textId="791EC698"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_Toc201130707 \h </w:instrText>
      </w:r>
      <w:r>
        <w:fldChar w:fldCharType="separate"/>
      </w:r>
      <w:r>
        <w:t>176</w:t>
      </w:r>
      <w:r>
        <w:fldChar w:fldCharType="end"/>
      </w:r>
    </w:p>
    <w:p w14:paraId="7C4AAC51" w14:textId="7D4B248F"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_Toc201130708 \h </w:instrText>
      </w:r>
      <w:r>
        <w:fldChar w:fldCharType="separate"/>
      </w:r>
      <w:r>
        <w:t>176</w:t>
      </w:r>
      <w:r>
        <w:fldChar w:fldCharType="end"/>
      </w:r>
    </w:p>
    <w:p w14:paraId="57C1A339" w14:textId="36A15CC4"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_Toc201130709 \h </w:instrText>
      </w:r>
      <w:r>
        <w:fldChar w:fldCharType="separate"/>
      </w:r>
      <w:r>
        <w:t>176</w:t>
      </w:r>
      <w:r>
        <w:fldChar w:fldCharType="end"/>
      </w:r>
    </w:p>
    <w:p w14:paraId="3A9FAF07" w14:textId="22EEBA84"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fldLock="1"/>
      </w:r>
      <w:r>
        <w:instrText xml:space="preserve"> PAGEREF _Toc201130710 \h </w:instrText>
      </w:r>
      <w:r>
        <w:fldChar w:fldCharType="separate"/>
      </w:r>
      <w:r>
        <w:t>177</w:t>
      </w:r>
      <w:r>
        <w:fldChar w:fldCharType="end"/>
      </w:r>
    </w:p>
    <w:p w14:paraId="1B0A79E9" w14:textId="6BE38E33" w:rsidR="00331169" w:rsidRDefault="00331169">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fldLock="1"/>
      </w:r>
      <w:r>
        <w:instrText xml:space="preserve"> PAGEREF _Toc201130711 \h </w:instrText>
      </w:r>
      <w:r>
        <w:fldChar w:fldCharType="separate"/>
      </w:r>
      <w:r>
        <w:t>177</w:t>
      </w:r>
      <w:r>
        <w:fldChar w:fldCharType="end"/>
      </w:r>
    </w:p>
    <w:p w14:paraId="7BF3955D" w14:textId="54332B46" w:rsidR="00331169" w:rsidRDefault="00331169">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_Toc201130712 \h </w:instrText>
      </w:r>
      <w:r>
        <w:fldChar w:fldCharType="separate"/>
      </w:r>
      <w:r>
        <w:t>177</w:t>
      </w:r>
      <w:r>
        <w:fldChar w:fldCharType="end"/>
      </w:r>
    </w:p>
    <w:p w14:paraId="4AB61A0E" w14:textId="265CFA9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_Toc201130713 \h </w:instrText>
      </w:r>
      <w:r>
        <w:fldChar w:fldCharType="separate"/>
      </w:r>
      <w:r>
        <w:t>177</w:t>
      </w:r>
      <w:r>
        <w:fldChar w:fldCharType="end"/>
      </w:r>
    </w:p>
    <w:p w14:paraId="47125BEF" w14:textId="4A0D6485"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_Toc201130714 \h </w:instrText>
      </w:r>
      <w:r>
        <w:fldChar w:fldCharType="separate"/>
      </w:r>
      <w:r>
        <w:t>177</w:t>
      </w:r>
      <w:r>
        <w:fldChar w:fldCharType="end"/>
      </w:r>
    </w:p>
    <w:p w14:paraId="265DB94A" w14:textId="203B232D" w:rsidR="00331169" w:rsidRDefault="00331169">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fldLock="1"/>
      </w:r>
      <w:r>
        <w:instrText xml:space="preserve"> PAGEREF _Toc201130715 \h </w:instrText>
      </w:r>
      <w:r>
        <w:fldChar w:fldCharType="separate"/>
      </w:r>
      <w:r>
        <w:t>178</w:t>
      </w:r>
      <w:r>
        <w:fldChar w:fldCharType="end"/>
      </w:r>
    </w:p>
    <w:p w14:paraId="749A2113" w14:textId="36CA1DBC"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_Toc201130716 \h </w:instrText>
      </w:r>
      <w:r>
        <w:fldChar w:fldCharType="separate"/>
      </w:r>
      <w:r>
        <w:t>178</w:t>
      </w:r>
      <w:r>
        <w:fldChar w:fldCharType="end"/>
      </w:r>
    </w:p>
    <w:p w14:paraId="57F3C3E5" w14:textId="5C4F3BE6"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_Toc201130717 \h </w:instrText>
      </w:r>
      <w:r>
        <w:fldChar w:fldCharType="separate"/>
      </w:r>
      <w:r>
        <w:t>178</w:t>
      </w:r>
      <w:r>
        <w:fldChar w:fldCharType="end"/>
      </w:r>
    </w:p>
    <w:p w14:paraId="3DAF1AE8" w14:textId="7D168A2F"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_Toc201130718 \h </w:instrText>
      </w:r>
      <w:r>
        <w:fldChar w:fldCharType="separate"/>
      </w:r>
      <w:r>
        <w:t>178</w:t>
      </w:r>
      <w:r>
        <w:fldChar w:fldCharType="end"/>
      </w:r>
    </w:p>
    <w:p w14:paraId="01A813A5" w14:textId="4D8C38BD"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_Toc201130719 \h </w:instrText>
      </w:r>
      <w:r>
        <w:fldChar w:fldCharType="separate"/>
      </w:r>
      <w:r>
        <w:t>179</w:t>
      </w:r>
      <w:r>
        <w:fldChar w:fldCharType="end"/>
      </w:r>
    </w:p>
    <w:p w14:paraId="280660DB" w14:textId="4EF158E6"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_Toc201130720 \h </w:instrText>
      </w:r>
      <w:r>
        <w:fldChar w:fldCharType="separate"/>
      </w:r>
      <w:r>
        <w:t>180</w:t>
      </w:r>
      <w:r>
        <w:fldChar w:fldCharType="end"/>
      </w:r>
    </w:p>
    <w:p w14:paraId="17BE8914" w14:textId="6DA082C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_Toc201130721 \h </w:instrText>
      </w:r>
      <w:r>
        <w:fldChar w:fldCharType="separate"/>
      </w:r>
      <w:r>
        <w:t>180</w:t>
      </w:r>
      <w:r>
        <w:fldChar w:fldCharType="end"/>
      </w:r>
    </w:p>
    <w:p w14:paraId="039D893E" w14:textId="6A673FE1" w:rsidR="00331169" w:rsidRDefault="0033116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_Toc201130722 \h </w:instrText>
      </w:r>
      <w:r>
        <w:fldChar w:fldCharType="separate"/>
      </w:r>
      <w:r>
        <w:t>182</w:t>
      </w:r>
      <w:r>
        <w:fldChar w:fldCharType="end"/>
      </w:r>
    </w:p>
    <w:p w14:paraId="4DA6B77F" w14:textId="1F8F89F4"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_Toc201130723 \h </w:instrText>
      </w:r>
      <w:r>
        <w:fldChar w:fldCharType="separate"/>
      </w:r>
      <w:r>
        <w:t>182</w:t>
      </w:r>
      <w:r>
        <w:fldChar w:fldCharType="end"/>
      </w:r>
    </w:p>
    <w:p w14:paraId="0FDA6C87" w14:textId="2E18160C" w:rsidR="00331169" w:rsidRDefault="00331169">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_Toc201130724 \h </w:instrText>
      </w:r>
      <w:r>
        <w:fldChar w:fldCharType="separate"/>
      </w:r>
      <w:r>
        <w:t>183</w:t>
      </w:r>
      <w:r>
        <w:fldChar w:fldCharType="end"/>
      </w:r>
    </w:p>
    <w:p w14:paraId="498229B2" w14:textId="7B1319A9" w:rsidR="00331169" w:rsidRDefault="0033116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_Toc201130725 \h </w:instrText>
      </w:r>
      <w:r>
        <w:fldChar w:fldCharType="separate"/>
      </w:r>
      <w:r>
        <w:t>184</w:t>
      </w:r>
      <w:r>
        <w:fldChar w:fldCharType="end"/>
      </w:r>
    </w:p>
    <w:p w14:paraId="23788B65" w14:textId="2186636A"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16" w:name="_CRForeword"/>
      <w:bookmarkEnd w:id="16"/>
      <w:r w:rsidRPr="00965351">
        <w:br w:type="page"/>
      </w:r>
      <w:bookmarkStart w:id="17" w:name="foreword"/>
      <w:bookmarkStart w:id="18" w:name="_Toc201130464"/>
      <w:bookmarkEnd w:id="17"/>
      <w:r w:rsidRPr="00965351">
        <w:lastRenderedPageBreak/>
        <w:t>Foreword</w:t>
      </w:r>
      <w:bookmarkEnd w:id="18"/>
    </w:p>
    <w:p w14:paraId="31DBB39E" w14:textId="57D19255" w:rsidR="00080512" w:rsidRPr="00965351" w:rsidRDefault="00080512">
      <w:r w:rsidRPr="00965351">
        <w:t xml:space="preserve">This Technical </w:t>
      </w:r>
      <w:bookmarkStart w:id="19" w:name="spectype3"/>
      <w:r w:rsidRPr="00965351">
        <w:t>Specification</w:t>
      </w:r>
      <w:bookmarkEnd w:id="19"/>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0" w:name="introduction"/>
      <w:bookmarkStart w:id="21" w:name="_CR1"/>
      <w:bookmarkEnd w:id="20"/>
      <w:bookmarkEnd w:id="21"/>
      <w:r w:rsidRPr="00965351">
        <w:br w:type="page"/>
      </w:r>
      <w:bookmarkStart w:id="22" w:name="scope"/>
      <w:bookmarkStart w:id="23" w:name="_Toc201130465"/>
      <w:bookmarkEnd w:id="22"/>
      <w:r w:rsidRPr="00965351">
        <w:lastRenderedPageBreak/>
        <w:t>1</w:t>
      </w:r>
      <w:r w:rsidRPr="00965351">
        <w:tab/>
        <w:t>Scope</w:t>
      </w:r>
      <w:bookmarkEnd w:id="23"/>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4" w:name="_CR2"/>
      <w:bookmarkStart w:id="25" w:name="_Toc58920557"/>
      <w:bookmarkStart w:id="26" w:name="_Toc201130466"/>
      <w:bookmarkEnd w:id="24"/>
      <w:r w:rsidRPr="00965351">
        <w:t>2</w:t>
      </w:r>
      <w:r w:rsidRPr="00965351">
        <w:tab/>
        <w:t>References</w:t>
      </w:r>
      <w:bookmarkEnd w:id="25"/>
      <w:bookmarkEnd w:id="26"/>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(NRPPa)".</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lastRenderedPageBreak/>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27"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Architectural Enhancements to support Ranging based services and Sidelink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(ProSe)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sidelink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"Sidelink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09EAA5B4" w14:textId="77777777" w:rsidR="00806F9E" w:rsidRPr="00965351" w:rsidRDefault="00806F9E" w:rsidP="00806F9E">
      <w:pPr>
        <w:pStyle w:val="Heading1"/>
      </w:pPr>
      <w:bookmarkStart w:id="28" w:name="_CR3"/>
      <w:bookmarkStart w:id="29" w:name="_Toc201130467"/>
      <w:bookmarkEnd w:id="28"/>
      <w:r w:rsidRPr="00965351">
        <w:t>3</w:t>
      </w:r>
      <w:r w:rsidRPr="00965351">
        <w:tab/>
        <w:t xml:space="preserve">Definitions and </w:t>
      </w:r>
      <w:r w:rsidRPr="00965351">
        <w:rPr>
          <w:rFonts w:hint="eastAsia"/>
          <w:lang w:eastAsia="zh-CN"/>
        </w:rPr>
        <w:t>A</w:t>
      </w:r>
      <w:r w:rsidRPr="00965351">
        <w:t>bbreviations</w:t>
      </w:r>
      <w:bookmarkEnd w:id="27"/>
      <w:bookmarkEnd w:id="29"/>
    </w:p>
    <w:p w14:paraId="09E3B0FA" w14:textId="77777777" w:rsidR="00806F9E" w:rsidRPr="00965351" w:rsidRDefault="00806F9E" w:rsidP="00806F9E">
      <w:pPr>
        <w:pStyle w:val="Heading2"/>
      </w:pPr>
      <w:bookmarkStart w:id="30" w:name="_CR3_1"/>
      <w:bookmarkStart w:id="31" w:name="_Toc58920559"/>
      <w:bookmarkStart w:id="32" w:name="_Toc201130468"/>
      <w:bookmarkEnd w:id="30"/>
      <w:r w:rsidRPr="00965351">
        <w:t>3.1</w:t>
      </w:r>
      <w:r w:rsidRPr="00965351">
        <w:tab/>
        <w:t>Definitions</w:t>
      </w:r>
      <w:bookmarkEnd w:id="31"/>
      <w:bookmarkEnd w:id="32"/>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 xml:space="preserve">LCS (LoCation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Mobile gNB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lastRenderedPageBreak/>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Functionality that verifies pseudonyms to verinyms.</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r w:rsidRPr="00965351">
        <w:rPr>
          <w:b/>
          <w:bCs/>
        </w:rPr>
        <w:t>Sidelink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r w:rsidRPr="00965351">
        <w:rPr>
          <w:b/>
        </w:rPr>
        <w:t>Verinym</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33" w:name="_CR3_2"/>
      <w:bookmarkStart w:id="34" w:name="_Toc58920560"/>
      <w:bookmarkStart w:id="35" w:name="_Toc201130469"/>
      <w:bookmarkEnd w:id="33"/>
      <w:r w:rsidRPr="00965351">
        <w:t>3.2</w:t>
      </w:r>
      <w:r w:rsidRPr="00965351">
        <w:tab/>
        <w:t>Abbreviations</w:t>
      </w:r>
      <w:bookmarkEnd w:id="34"/>
      <w:bookmarkEnd w:id="35"/>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r w:rsidRPr="00965351">
        <w:rPr>
          <w:rFonts w:hint="eastAsia"/>
          <w:lang w:eastAsia="zh-CN"/>
        </w:rPr>
        <w:t>LoCation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Mobile gNB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lastRenderedPageBreak/>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t>Sidelink Mobile Originating Location Request</w:t>
      </w:r>
    </w:p>
    <w:p w14:paraId="315BF74B" w14:textId="43263744" w:rsidR="00806F9E" w:rsidRPr="00965351" w:rsidRDefault="003F7B4D" w:rsidP="00806F9E">
      <w:pPr>
        <w:pStyle w:val="EW"/>
      </w:pPr>
      <w:r w:rsidRPr="00965351">
        <w:t>SL-MT-LR</w:t>
      </w:r>
      <w:r w:rsidRPr="00965351">
        <w:tab/>
        <w:t>Sidelink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36" w:name="_CR4"/>
      <w:bookmarkStart w:id="37" w:name="_Toc58920561"/>
      <w:bookmarkStart w:id="38" w:name="_Toc201130470"/>
      <w:bookmarkEnd w:id="36"/>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37"/>
      <w:bookmarkEnd w:id="38"/>
    </w:p>
    <w:p w14:paraId="72A2AC00" w14:textId="77777777" w:rsidR="00806F9E" w:rsidRPr="00965351" w:rsidRDefault="00806F9E" w:rsidP="00806F9E">
      <w:pPr>
        <w:pStyle w:val="Heading2"/>
        <w:rPr>
          <w:lang w:eastAsia="zh-CN"/>
        </w:rPr>
      </w:pPr>
      <w:bookmarkStart w:id="39" w:name="_CR4_1"/>
      <w:bookmarkStart w:id="40" w:name="_Toc58920562"/>
      <w:bookmarkStart w:id="41" w:name="_Toc201130471"/>
      <w:bookmarkEnd w:id="39"/>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0"/>
      <w:bookmarkEnd w:id="41"/>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2" w:name="_Toc58920563"/>
      <w:r w:rsidRPr="00965351">
        <w:rPr>
          <w:lang w:eastAsia="ja-JP"/>
        </w:rPr>
        <w:t>Ranging based services and Sidelink Positioning for a UE can be supported, and details are described in clause 5.17.</w:t>
      </w:r>
    </w:p>
    <w:p w14:paraId="40F287D4" w14:textId="77777777" w:rsidR="00806F9E" w:rsidRPr="00965351" w:rsidRDefault="00806F9E" w:rsidP="00806F9E">
      <w:pPr>
        <w:pStyle w:val="Heading2"/>
      </w:pPr>
      <w:bookmarkStart w:id="43" w:name="_CR4_1a"/>
      <w:bookmarkStart w:id="44" w:name="_Toc201130472"/>
      <w:bookmarkEnd w:id="43"/>
      <w:r w:rsidRPr="00965351">
        <w:lastRenderedPageBreak/>
        <w:t>4.</w:t>
      </w:r>
      <w:r w:rsidRPr="00965351">
        <w:rPr>
          <w:rFonts w:hint="eastAsia"/>
          <w:lang w:eastAsia="zh-CN"/>
        </w:rPr>
        <w:t>1a</w:t>
      </w:r>
      <w:r w:rsidRPr="00965351">
        <w:tab/>
        <w:t>Types of Location Request</w:t>
      </w:r>
      <w:bookmarkEnd w:id="42"/>
      <w:bookmarkEnd w:id="44"/>
    </w:p>
    <w:p w14:paraId="3351A523" w14:textId="77777777" w:rsidR="00806F9E" w:rsidRPr="00965351" w:rsidRDefault="00806F9E" w:rsidP="00806F9E">
      <w:pPr>
        <w:pStyle w:val="Heading3"/>
      </w:pPr>
      <w:bookmarkStart w:id="45" w:name="_CR4_1a_1"/>
      <w:bookmarkStart w:id="46" w:name="_Toc58920564"/>
      <w:bookmarkStart w:id="47" w:name="_Toc201130473"/>
      <w:bookmarkEnd w:id="45"/>
      <w:r w:rsidRPr="00965351">
        <w:t>4.</w:t>
      </w:r>
      <w:r w:rsidRPr="00965351">
        <w:rPr>
          <w:rFonts w:hint="eastAsia"/>
          <w:lang w:eastAsia="zh-CN"/>
        </w:rPr>
        <w:t>1a</w:t>
      </w:r>
      <w:r w:rsidRPr="00965351">
        <w:t>.1</w:t>
      </w:r>
      <w:r w:rsidRPr="00965351">
        <w:tab/>
        <w:t>Network Induced Location Request (NI-LR)</w:t>
      </w:r>
      <w:bookmarkEnd w:id="46"/>
      <w:bookmarkEnd w:id="47"/>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48" w:name="_CR4_1a_2"/>
      <w:bookmarkStart w:id="49" w:name="_Toc58920565"/>
      <w:bookmarkStart w:id="50" w:name="_Toc201130474"/>
      <w:bookmarkEnd w:id="48"/>
      <w:r w:rsidRPr="00965351">
        <w:t>4.</w:t>
      </w:r>
      <w:r w:rsidRPr="00965351">
        <w:rPr>
          <w:rFonts w:hint="eastAsia"/>
          <w:lang w:eastAsia="zh-CN"/>
        </w:rPr>
        <w:t>1a</w:t>
      </w:r>
      <w:r w:rsidRPr="00965351">
        <w:t>.2</w:t>
      </w:r>
      <w:r w:rsidRPr="00965351">
        <w:tab/>
        <w:t>Mobile Terminated Location Request (MT-LR)</w:t>
      </w:r>
      <w:bookmarkEnd w:id="49"/>
      <w:bookmarkEnd w:id="50"/>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1" w:name="_CR4_1a_3"/>
      <w:bookmarkStart w:id="52" w:name="_Toc58920566"/>
      <w:bookmarkStart w:id="53" w:name="_Toc201130475"/>
      <w:bookmarkEnd w:id="51"/>
      <w:r w:rsidRPr="00965351">
        <w:t>4.</w:t>
      </w:r>
      <w:r w:rsidRPr="00965351">
        <w:rPr>
          <w:rFonts w:hint="eastAsia"/>
          <w:lang w:eastAsia="zh-CN"/>
        </w:rPr>
        <w:t>1a</w:t>
      </w:r>
      <w:r w:rsidRPr="00965351">
        <w:t>.3</w:t>
      </w:r>
      <w:r w:rsidRPr="00965351">
        <w:tab/>
        <w:t>Mobile Originated Location Request (MO-LR)</w:t>
      </w:r>
      <w:bookmarkEnd w:id="52"/>
      <w:bookmarkEnd w:id="53"/>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4" w:name="_CR4_1a_4"/>
      <w:bookmarkStart w:id="55" w:name="_Toc58920567"/>
      <w:bookmarkStart w:id="56" w:name="_Toc201130476"/>
      <w:bookmarkEnd w:id="54"/>
      <w:r w:rsidRPr="00965351">
        <w:t>4.</w:t>
      </w:r>
      <w:r w:rsidRPr="00965351">
        <w:rPr>
          <w:rFonts w:hint="eastAsia"/>
          <w:lang w:eastAsia="zh-CN"/>
        </w:rPr>
        <w:t>1a</w:t>
      </w:r>
      <w:r w:rsidRPr="00965351">
        <w:t>.4</w:t>
      </w:r>
      <w:r w:rsidRPr="00965351">
        <w:tab/>
        <w:t>Immediate Location Request</w:t>
      </w:r>
      <w:bookmarkEnd w:id="55"/>
      <w:bookmarkEnd w:id="56"/>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57" w:name="_CR4_1a_5"/>
      <w:bookmarkStart w:id="58" w:name="_Toc58920568"/>
      <w:bookmarkStart w:id="59" w:name="_Toc201130477"/>
      <w:bookmarkEnd w:id="57"/>
      <w:r w:rsidRPr="00965351">
        <w:t>4.</w:t>
      </w:r>
      <w:r w:rsidRPr="00965351">
        <w:rPr>
          <w:rFonts w:hint="eastAsia"/>
          <w:lang w:eastAsia="zh-CN"/>
        </w:rPr>
        <w:t>1a</w:t>
      </w:r>
      <w:r w:rsidRPr="00965351">
        <w:t>.5</w:t>
      </w:r>
      <w:r w:rsidRPr="00965351">
        <w:tab/>
        <w:t>Deferred Location Request</w:t>
      </w:r>
      <w:bookmarkEnd w:id="58"/>
      <w:bookmarkEnd w:id="59"/>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0" w:name="_CR4_1a_5_1"/>
      <w:bookmarkStart w:id="61" w:name="_Toc58920569"/>
      <w:bookmarkStart w:id="62" w:name="_Toc201130478"/>
      <w:bookmarkEnd w:id="60"/>
      <w:r w:rsidRPr="00965351">
        <w:t>4.</w:t>
      </w:r>
      <w:r w:rsidRPr="00965351">
        <w:rPr>
          <w:rFonts w:hint="eastAsia"/>
        </w:rPr>
        <w:t>1a</w:t>
      </w:r>
      <w:r w:rsidRPr="00965351">
        <w:t>.5.1</w:t>
      </w:r>
      <w:r w:rsidRPr="00965351">
        <w:tab/>
        <w:t>Types of event</w:t>
      </w:r>
      <w:bookmarkEnd w:id="61"/>
      <w:bookmarkEnd w:id="62"/>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3" w:name="_CR4_1b"/>
      <w:bookmarkStart w:id="64" w:name="_Toc58920570"/>
      <w:bookmarkStart w:id="65" w:name="_Toc201130479"/>
      <w:bookmarkEnd w:id="63"/>
      <w:r w:rsidRPr="00965351">
        <w:t>4.1</w:t>
      </w:r>
      <w:r w:rsidRPr="00965351">
        <w:rPr>
          <w:rFonts w:hint="eastAsia"/>
          <w:lang w:eastAsia="zh-CN"/>
        </w:rPr>
        <w:t>b</w:t>
      </w:r>
      <w:r w:rsidRPr="00965351">
        <w:tab/>
        <w:t>LCS Quality of Service</w:t>
      </w:r>
      <w:bookmarkEnd w:id="64"/>
      <w:bookmarkEnd w:id="65"/>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66" w:name="_CR4_1c"/>
      <w:bookmarkStart w:id="67" w:name="_Toc58920571"/>
      <w:bookmarkStart w:id="68" w:name="_Toc201130480"/>
      <w:bookmarkEnd w:id="66"/>
      <w:r w:rsidRPr="00965351">
        <w:t>4.1c</w:t>
      </w:r>
      <w:r w:rsidRPr="00965351">
        <w:tab/>
        <w:t>Scheduled Location Time</w:t>
      </w:r>
      <w:bookmarkEnd w:id="68"/>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69" w:name="_CR4_2"/>
      <w:bookmarkStart w:id="70" w:name="_Toc201130481"/>
      <w:bookmarkEnd w:id="69"/>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67"/>
      <w:bookmarkEnd w:id="70"/>
    </w:p>
    <w:p w14:paraId="445A4602" w14:textId="77777777" w:rsidR="00806F9E" w:rsidRPr="00965351" w:rsidRDefault="00806F9E" w:rsidP="00806F9E">
      <w:pPr>
        <w:pStyle w:val="Heading3"/>
      </w:pPr>
      <w:bookmarkStart w:id="71" w:name="_CR4_2_1"/>
      <w:bookmarkStart w:id="72" w:name="_Toc58920572"/>
      <w:bookmarkStart w:id="73" w:name="_Toc201130482"/>
      <w:bookmarkEnd w:id="71"/>
      <w:r w:rsidRPr="00965351">
        <w:t>4.2.1</w:t>
      </w:r>
      <w:r w:rsidRPr="00965351">
        <w:tab/>
        <w:t>Non-roaming reference architecture</w:t>
      </w:r>
      <w:bookmarkEnd w:id="72"/>
      <w:bookmarkEnd w:id="73"/>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5" o:title=""/>
          </v:shape>
          <o:OLEObject Type="Embed" ProgID="Visio.Drawing.11" ShapeID="_x0000_i1027" DrawAspect="Content" ObjectID="_1811744643" r:id="rId16"/>
        </w:object>
      </w:r>
    </w:p>
    <w:p w14:paraId="099264EB" w14:textId="57CA7848" w:rsidR="00806F9E" w:rsidRPr="00965351" w:rsidRDefault="00806F9E" w:rsidP="00806F9E">
      <w:pPr>
        <w:pStyle w:val="TF"/>
      </w:pPr>
      <w:bookmarkStart w:id="74" w:name="_CRFigure4_2_11"/>
      <w:r w:rsidRPr="00965351">
        <w:rPr>
          <w:lang w:eastAsia="zh-CN"/>
        </w:rPr>
        <w:t xml:space="preserve">Figure </w:t>
      </w:r>
      <w:bookmarkEnd w:id="74"/>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35pt" o:ole="">
            <v:imagedata r:id="rId17" o:title=""/>
          </v:shape>
          <o:OLEObject Type="Embed" ProgID="Visio.Drawing.11" ShapeID="_x0000_i1028" DrawAspect="Content" ObjectID="_1811744644" r:id="rId18"/>
        </w:object>
      </w:r>
    </w:p>
    <w:p w14:paraId="156A2272" w14:textId="56C0131E" w:rsidR="00806F9E" w:rsidRPr="00965351" w:rsidRDefault="00806F9E" w:rsidP="00806F9E">
      <w:pPr>
        <w:pStyle w:val="TF"/>
      </w:pPr>
      <w:bookmarkStart w:id="75" w:name="_CRFigure4_2_12"/>
      <w:r w:rsidRPr="00965351">
        <w:rPr>
          <w:lang w:eastAsia="zh-CN"/>
        </w:rPr>
        <w:t xml:space="preserve">Figure </w:t>
      </w:r>
      <w:bookmarkEnd w:id="75"/>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76" w:name="_CR4_2_2"/>
      <w:bookmarkStart w:id="77" w:name="_Toc58920573"/>
      <w:bookmarkStart w:id="78" w:name="_Toc201130483"/>
      <w:bookmarkEnd w:id="76"/>
      <w:r w:rsidRPr="00965351">
        <w:t>4.2.2</w:t>
      </w:r>
      <w:r w:rsidRPr="00965351">
        <w:tab/>
        <w:t>Roaming reference architecture</w:t>
      </w:r>
      <w:bookmarkEnd w:id="77"/>
      <w:bookmarkEnd w:id="78"/>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19" o:title="" croptop="24219f"/>
          </v:shape>
          <o:OLEObject Type="Embed" ProgID="Visio.Drawing.11" ShapeID="_x0000_i1029" DrawAspect="Content" ObjectID="_1811744645" r:id="rId20"/>
        </w:object>
      </w:r>
    </w:p>
    <w:p w14:paraId="3C0687D3" w14:textId="74F79038" w:rsidR="00806F9E" w:rsidRPr="00965351" w:rsidRDefault="00806F9E" w:rsidP="00806F9E">
      <w:pPr>
        <w:pStyle w:val="TF"/>
      </w:pPr>
      <w:bookmarkStart w:id="79" w:name="_CRFigure4_2_21"/>
      <w:r w:rsidRPr="00965351">
        <w:rPr>
          <w:lang w:eastAsia="zh-CN"/>
        </w:rPr>
        <w:t xml:space="preserve">Figure </w:t>
      </w:r>
      <w:bookmarkEnd w:id="79"/>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0" w:name="_MON_1785768872"/>
    <w:bookmarkEnd w:id="80"/>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11744646" r:id="rId22"/>
        </w:object>
      </w:r>
    </w:p>
    <w:p w14:paraId="79FF9423" w14:textId="6D83302D" w:rsidR="00806F9E" w:rsidRPr="00965351" w:rsidRDefault="00806F9E" w:rsidP="00806F9E">
      <w:pPr>
        <w:pStyle w:val="TF"/>
      </w:pPr>
      <w:bookmarkStart w:id="81" w:name="_CRFigure4_2_22"/>
      <w:r w:rsidRPr="00965351">
        <w:t xml:space="preserve">Figure </w:t>
      </w:r>
      <w:bookmarkEnd w:id="81"/>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2" w:name="_CR4_2_3"/>
      <w:bookmarkStart w:id="83" w:name="_Toc58920574"/>
      <w:bookmarkStart w:id="84" w:name="_Toc201130484"/>
      <w:bookmarkEnd w:id="82"/>
      <w:r w:rsidRPr="00965351">
        <w:t>4.2.3</w:t>
      </w:r>
      <w:r w:rsidRPr="00965351">
        <w:tab/>
        <w:t>Reference architecture with sidelink positioning</w:t>
      </w:r>
      <w:bookmarkEnd w:id="84"/>
    </w:p>
    <w:p w14:paraId="4CE02753" w14:textId="329B7BDD" w:rsidR="00774A27" w:rsidRPr="00965351" w:rsidRDefault="00774A27" w:rsidP="0071726A">
      <w:r w:rsidRPr="00965351">
        <w:t xml:space="preserve">Architectural reference model for 5GS LCS with sidelink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85" w:name="_CR4_2a"/>
      <w:bookmarkStart w:id="86" w:name="_Toc201130485"/>
      <w:bookmarkEnd w:id="85"/>
      <w:r w:rsidRPr="00965351">
        <w:t>4.2a</w:t>
      </w:r>
      <w:r w:rsidRPr="00965351">
        <w:tab/>
        <w:t xml:space="preserve">Interconnection </w:t>
      </w:r>
      <w:r w:rsidRPr="00965351">
        <w:rPr>
          <w:rFonts w:hint="eastAsia"/>
          <w:lang w:eastAsia="zh-CN"/>
        </w:rPr>
        <w:t>between 5GC and EPC</w:t>
      </w:r>
      <w:bookmarkEnd w:id="83"/>
      <w:bookmarkEnd w:id="86"/>
    </w:p>
    <w:p w14:paraId="09E89AA9" w14:textId="77777777" w:rsidR="00806F9E" w:rsidRPr="00965351" w:rsidRDefault="00806F9E" w:rsidP="00806F9E">
      <w:pPr>
        <w:pStyle w:val="Heading3"/>
      </w:pPr>
      <w:bookmarkStart w:id="87" w:name="_CR4_2a_1"/>
      <w:bookmarkStart w:id="88" w:name="_Toc58920575"/>
      <w:bookmarkStart w:id="89" w:name="_Toc201130486"/>
      <w:bookmarkEnd w:id="87"/>
      <w:r w:rsidRPr="00965351">
        <w:t>4.2a.1</w:t>
      </w:r>
      <w:r w:rsidRPr="00965351">
        <w:tab/>
        <w:t>General</w:t>
      </w:r>
      <w:bookmarkEnd w:id="88"/>
      <w:bookmarkEnd w:id="89"/>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0" w:name="_CR4_2a_2"/>
      <w:bookmarkStart w:id="91" w:name="_Toc58920576"/>
      <w:bookmarkStart w:id="92" w:name="_Toc201130487"/>
      <w:bookmarkEnd w:id="90"/>
      <w:r w:rsidRPr="00965351">
        <w:t>4.2a.2</w:t>
      </w:r>
      <w:r w:rsidRPr="00965351">
        <w:tab/>
        <w:t>Non-roaming architecture</w:t>
      </w:r>
      <w:bookmarkEnd w:id="91"/>
      <w:bookmarkEnd w:id="92"/>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3" w:name="_MON_1616578390"/>
    <w:bookmarkStart w:id="94" w:name="_MON_1616578551"/>
    <w:bookmarkStart w:id="95" w:name="_MON_1600414475"/>
    <w:bookmarkStart w:id="96" w:name="_MON_1616577255"/>
    <w:bookmarkStart w:id="97" w:name="_MON_1616578348"/>
    <w:bookmarkEnd w:id="93"/>
    <w:bookmarkEnd w:id="94"/>
    <w:bookmarkEnd w:id="95"/>
    <w:bookmarkEnd w:id="96"/>
    <w:bookmarkEnd w:id="97"/>
    <w:bookmarkStart w:id="98" w:name="_MON_1616578386"/>
    <w:bookmarkEnd w:id="98"/>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3" o:title=""/>
          </v:shape>
          <o:OLEObject Type="Embed" ProgID="Word.Picture.8" ShapeID="_x0000_i1031" DrawAspect="Content" ObjectID="_1811744647" r:id="rId24"/>
        </w:object>
      </w:r>
    </w:p>
    <w:p w14:paraId="624959DC" w14:textId="597410E6" w:rsidR="00806F9E" w:rsidRPr="00965351" w:rsidRDefault="00806F9E" w:rsidP="00806F9E">
      <w:pPr>
        <w:pStyle w:val="TF"/>
        <w:rPr>
          <w:lang w:eastAsia="zh-CN"/>
        </w:rPr>
      </w:pPr>
      <w:bookmarkStart w:id="99" w:name="_CRFigure4_2a_21"/>
      <w:r w:rsidRPr="00965351">
        <w:rPr>
          <w:lang w:eastAsia="zh-CN"/>
        </w:rPr>
        <w:t xml:space="preserve">Figure </w:t>
      </w:r>
      <w:bookmarkEnd w:id="99"/>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0"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1" w:name="_CR4_2a_3"/>
      <w:bookmarkStart w:id="102" w:name="_Toc201130488"/>
      <w:bookmarkEnd w:id="101"/>
      <w:r w:rsidRPr="00965351">
        <w:t>4.2a.3</w:t>
      </w:r>
      <w:r w:rsidRPr="00965351">
        <w:tab/>
        <w:t>Roaming architecture</w:t>
      </w:r>
      <w:bookmarkEnd w:id="100"/>
      <w:bookmarkEnd w:id="102"/>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3" w:name="_MON_1616501521"/>
    <w:bookmarkEnd w:id="103"/>
    <w:bookmarkStart w:id="104" w:name="_MON_1616578985"/>
    <w:bookmarkEnd w:id="104"/>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5" o:title=""/>
          </v:shape>
          <o:OLEObject Type="Embed" ProgID="Word.Picture.8" ShapeID="_x0000_i1032" DrawAspect="Content" ObjectID="_1811744648" r:id="rId26"/>
        </w:object>
      </w:r>
    </w:p>
    <w:p w14:paraId="0E9C81DC" w14:textId="608F8778" w:rsidR="00806F9E" w:rsidRPr="00965351" w:rsidRDefault="00806F9E" w:rsidP="00806F9E">
      <w:pPr>
        <w:pStyle w:val="TF"/>
        <w:rPr>
          <w:lang w:eastAsia="zh-CN"/>
        </w:rPr>
      </w:pPr>
      <w:bookmarkStart w:id="105" w:name="_CRFigure4_2a_31"/>
      <w:r w:rsidRPr="00965351">
        <w:rPr>
          <w:lang w:eastAsia="zh-CN"/>
        </w:rPr>
        <w:t xml:space="preserve">Figure </w:t>
      </w:r>
      <w:bookmarkEnd w:id="105"/>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06" w:name="_MON_1618595605"/>
    <w:bookmarkEnd w:id="106"/>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27" o:title=""/>
          </v:shape>
          <o:OLEObject Type="Embed" ProgID="Word.Picture.8" ShapeID="_x0000_i1033" DrawAspect="Content" ObjectID="_1811744649" r:id="rId28"/>
        </w:object>
      </w:r>
    </w:p>
    <w:p w14:paraId="041CAF46" w14:textId="7D4CE0E1" w:rsidR="00806F9E" w:rsidRPr="00965351" w:rsidRDefault="00806F9E" w:rsidP="00806F9E">
      <w:pPr>
        <w:pStyle w:val="TF"/>
      </w:pPr>
      <w:bookmarkStart w:id="107" w:name="_CRFigure4_2a_32"/>
      <w:r w:rsidRPr="00965351">
        <w:rPr>
          <w:lang w:eastAsia="zh-CN"/>
        </w:rPr>
        <w:t xml:space="preserve">Figure </w:t>
      </w:r>
      <w:bookmarkEnd w:id="107"/>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08" w:name="_CR4_2b"/>
      <w:bookmarkStart w:id="109" w:name="_Toc58920578"/>
      <w:bookmarkStart w:id="110" w:name="_Toc201130489"/>
      <w:bookmarkEnd w:id="108"/>
      <w:r w:rsidRPr="00965351">
        <w:t>4.2b</w:t>
      </w:r>
      <w:r w:rsidRPr="00965351">
        <w:tab/>
        <w:t>Positioning methods</w:t>
      </w:r>
      <w:bookmarkEnd w:id="109"/>
      <w:bookmarkEnd w:id="110"/>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1" w:name="_CR4_3"/>
      <w:bookmarkStart w:id="112" w:name="_Toc58920579"/>
      <w:bookmarkStart w:id="113" w:name="_Toc201130490"/>
      <w:bookmarkEnd w:id="111"/>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2"/>
      <w:bookmarkEnd w:id="113"/>
    </w:p>
    <w:p w14:paraId="5EA5828B" w14:textId="77777777" w:rsidR="00806F9E" w:rsidRPr="00965351" w:rsidRDefault="00806F9E" w:rsidP="00806F9E">
      <w:pPr>
        <w:pStyle w:val="Heading3"/>
      </w:pPr>
      <w:bookmarkStart w:id="114" w:name="_CR4_3_1"/>
      <w:bookmarkStart w:id="115" w:name="_Toc58920580"/>
      <w:bookmarkStart w:id="116" w:name="_Toc201130491"/>
      <w:bookmarkEnd w:id="114"/>
      <w:r w:rsidRPr="00965351">
        <w:t>4.3.1</w:t>
      </w:r>
      <w:r w:rsidRPr="00965351">
        <w:tab/>
        <w:t>Access Network</w:t>
      </w:r>
      <w:bookmarkEnd w:id="115"/>
      <w:bookmarkEnd w:id="116"/>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17" w:name="_CR4_3_2"/>
      <w:bookmarkStart w:id="118" w:name="_Toc58920581"/>
      <w:bookmarkStart w:id="119" w:name="_Toc201130492"/>
      <w:bookmarkEnd w:id="117"/>
      <w:r w:rsidRPr="00965351">
        <w:t>4.3.2</w:t>
      </w:r>
      <w:r w:rsidRPr="00965351">
        <w:tab/>
        <w:t>LCS Clients, Application Functions and Network Functions</w:t>
      </w:r>
      <w:bookmarkEnd w:id="118"/>
      <w:bookmarkEnd w:id="119"/>
    </w:p>
    <w:p w14:paraId="438C3EEF" w14:textId="38F39152" w:rsidR="00806F9E" w:rsidRPr="00965351" w:rsidRDefault="00806F9E" w:rsidP="00806F9E">
      <w:pPr>
        <w:rPr>
          <w:lang w:eastAsia="ja-JP"/>
        </w:rPr>
      </w:pPr>
      <w:r w:rsidRPr="00965351">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r w:rsidRPr="00965351">
        <w:t>N</w:t>
      </w:r>
      <w:r w:rsidRPr="00965351">
        <w:rPr>
          <w:rFonts w:hint="eastAsia"/>
          <w:lang w:eastAsia="zh-CN"/>
        </w:rPr>
        <w:t>nef</w:t>
      </w:r>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0"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1" w:name="_CR4_3_3"/>
      <w:bookmarkStart w:id="122" w:name="_Toc201130493"/>
      <w:bookmarkEnd w:id="121"/>
      <w:r w:rsidRPr="00965351">
        <w:t>4.3.3</w:t>
      </w:r>
      <w:r w:rsidRPr="00965351">
        <w:tab/>
        <w:t>Gateway Mobile Location Centre, GMLC</w:t>
      </w:r>
      <w:bookmarkEnd w:id="120"/>
      <w:bookmarkEnd w:id="122"/>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965351">
        <w:rPr>
          <w:noProof/>
          <w:lang w:eastAsia="ja-JP"/>
        </w:rPr>
        <w:t>udm</w:t>
      </w:r>
      <w:r w:rsidRPr="00965351">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3"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4" w:name="_CR4_3_4"/>
      <w:bookmarkStart w:id="125" w:name="_Toc201130494"/>
      <w:bookmarkEnd w:id="124"/>
      <w:r w:rsidRPr="00965351">
        <w:t>4.3.4</w:t>
      </w:r>
      <w:r w:rsidRPr="00965351">
        <w:tab/>
        <w:t>Location Retrieval Function, LRF</w:t>
      </w:r>
      <w:bookmarkEnd w:id="123"/>
      <w:bookmarkEnd w:id="125"/>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26" w:name="_CR4_3_5"/>
      <w:bookmarkStart w:id="127" w:name="_Toc58920584"/>
      <w:bookmarkStart w:id="128" w:name="_Toc201130495"/>
      <w:bookmarkEnd w:id="126"/>
      <w:r w:rsidRPr="00965351">
        <w:t>4.3.5</w:t>
      </w:r>
      <w:r w:rsidRPr="00965351">
        <w:tab/>
        <w:t>UE</w:t>
      </w:r>
      <w:bookmarkEnd w:id="127"/>
      <w:bookmarkEnd w:id="128"/>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Support the reception of unciphered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29"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0" w:name="_CR4_3_6"/>
      <w:bookmarkStart w:id="131" w:name="_Toc201130496"/>
      <w:bookmarkEnd w:id="130"/>
      <w:r w:rsidRPr="00965351">
        <w:t>4.3.6</w:t>
      </w:r>
      <w:r w:rsidRPr="00965351">
        <w:tab/>
        <w:t>UDM</w:t>
      </w:r>
      <w:bookmarkEnd w:id="129"/>
      <w:bookmarkEnd w:id="131"/>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and routing information. The UDM is accessible from an AMF, GMLC or NEF via the Nudm interface.</w:t>
      </w:r>
    </w:p>
    <w:p w14:paraId="4D37CD40" w14:textId="046E454A" w:rsidR="00AA6EE9" w:rsidRPr="00965351" w:rsidRDefault="00AA6EE9" w:rsidP="0071726A">
      <w:bookmarkStart w:id="132"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3" w:name="_CR4_3_7"/>
      <w:bookmarkStart w:id="134" w:name="_Toc201130497"/>
      <w:bookmarkEnd w:id="133"/>
      <w:r w:rsidRPr="00965351">
        <w:t>4.3.7</w:t>
      </w:r>
      <w:r w:rsidRPr="00965351">
        <w:tab/>
        <w:t>Access and Mobility Management Function, AMF</w:t>
      </w:r>
      <w:bookmarkEnd w:id="132"/>
      <w:bookmarkEnd w:id="134"/>
    </w:p>
    <w:p w14:paraId="40C69AA3" w14:textId="77777777" w:rsidR="00806F9E" w:rsidRPr="00965351" w:rsidRDefault="00806F9E" w:rsidP="00806F9E">
      <w:pPr>
        <w:rPr>
          <w:lang w:eastAsia="ja-JP"/>
        </w:rPr>
      </w:pPr>
      <w:r w:rsidRPr="00965351">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lastRenderedPageBreak/>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36" w:name="_CR4_3_8"/>
      <w:bookmarkStart w:id="137" w:name="_Toc201130498"/>
      <w:bookmarkEnd w:id="136"/>
      <w:r w:rsidRPr="00965351">
        <w:t>4.3.8</w:t>
      </w:r>
      <w:r w:rsidRPr="00965351">
        <w:tab/>
        <w:t>Location Management Function, LMF</w:t>
      </w:r>
      <w:bookmarkEnd w:id="135"/>
      <w:bookmarkEnd w:id="137"/>
    </w:p>
    <w:p w14:paraId="0E575760" w14:textId="3FD73BF0" w:rsidR="00806F9E" w:rsidRPr="00965351" w:rsidRDefault="00806F9E" w:rsidP="00806F9E">
      <w:pPr>
        <w:rPr>
          <w:lang w:eastAsia="ja-JP"/>
        </w:rPr>
      </w:pPr>
      <w:r w:rsidRPr="00965351">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w:t>
      </w:r>
      <w:r w:rsidRPr="00965351">
        <w:rPr>
          <w:lang w:eastAsia="ja-JP"/>
        </w:rPr>
        <w:lastRenderedPageBreak/>
        <w:t>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Support the provision of broadcast assistance data to UEs via NG-RAN in ciphered or unciphered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3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BAFE13A" w14:textId="1F9F2A94" w:rsidR="00634999" w:rsidRPr="00965351" w:rsidRDefault="00634999" w:rsidP="00634999">
      <w:pPr>
        <w:pStyle w:val="B1"/>
      </w:pPr>
      <w:r w:rsidRPr="00965351">
        <w:t>-</w:t>
      </w:r>
      <w:r w:rsidRPr="00965351">
        <w:tab/>
        <w:t>Support requesting ML model provision from NWDAF containing MTLF for LMF-based AI/ML Positioning.</w:t>
      </w:r>
    </w:p>
    <w:p w14:paraId="7E95998E" w14:textId="7FA6B54B" w:rsidR="002D46B1" w:rsidRPr="00965351" w:rsidRDefault="002D46B1" w:rsidP="00287403">
      <w:pPr>
        <w:pStyle w:val="EditorsNote"/>
      </w:pPr>
      <w:r w:rsidRPr="00965351">
        <w:t>Editor's note:</w:t>
      </w:r>
      <w:r w:rsidRPr="00965351">
        <w:tab/>
        <w:t>Whether LMF can retrieve ML model from OAM needs confirmation from SA WG5.</w:t>
      </w:r>
    </w:p>
    <w:p w14:paraId="25607192" w14:textId="0200744C" w:rsidR="00634999" w:rsidRPr="00965351" w:rsidRDefault="00634999" w:rsidP="00634999">
      <w:pPr>
        <w:pStyle w:val="B1"/>
      </w:pPr>
      <w:r w:rsidRPr="00965351">
        <w:t>-</w:t>
      </w:r>
      <w:r w:rsidRPr="00965351">
        <w:tab/>
        <w:t xml:space="preserve">Determine whether to use an ML Model for UE positioning. Trigger data collection for training of the ML Model and for monitoring of the performance of the ML Model. The LMF retrieves user consent for data collection for the purpose of ML model training from UDM as defined in </w:t>
      </w:r>
      <w:r w:rsidR="00AA427B" w:rsidRPr="00965351">
        <w:t>TS</w:t>
      </w:r>
      <w:r w:rsidR="00AA427B">
        <w:t> </w:t>
      </w:r>
      <w:r w:rsidR="00AA427B" w:rsidRPr="00965351">
        <w:t>23.502</w:t>
      </w:r>
      <w:r w:rsidR="00AA427B">
        <w:t> </w:t>
      </w:r>
      <w:r w:rsidR="00AA427B" w:rsidRPr="00965351">
        <w:t>[</w:t>
      </w:r>
      <w:r w:rsidRPr="00965351">
        <w:t>19].</w:t>
      </w:r>
    </w:p>
    <w:p w14:paraId="25D5F71E" w14:textId="77777777" w:rsidR="002D46B1" w:rsidRPr="00965351" w:rsidRDefault="002D46B1" w:rsidP="002D46B1">
      <w:pPr>
        <w:pStyle w:val="B1"/>
      </w:pPr>
      <w:r w:rsidRPr="00965351">
        <w:t>-</w:t>
      </w:r>
      <w:r w:rsidRPr="00965351">
        <w:tab/>
        <w:t>Support training ML model locally using the training data collected from UE and/or gNB.</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60542A1B" w14:textId="319FFE08"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lastRenderedPageBreak/>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53B34754" w:rsidR="00071D29" w:rsidRPr="00965351" w:rsidRDefault="00071D29" w:rsidP="00595FBF">
      <w:r w:rsidRPr="00965351">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Pr="00965351" w:rsidRDefault="002F2E95" w:rsidP="004B1AF1">
      <w:pPr>
        <w:pStyle w:val="NO"/>
      </w:pPr>
      <w:r w:rsidRPr="00965351">
        <w:t>NOTE </w:t>
      </w:r>
      <w:r w:rsidR="00D6202C" w:rsidRPr="00965351">
        <w:t>3</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39" w:name="_CR4_3_9"/>
      <w:bookmarkStart w:id="140" w:name="_Toc201130499"/>
      <w:bookmarkEnd w:id="139"/>
      <w:r w:rsidRPr="00965351">
        <w:lastRenderedPageBreak/>
        <w:t>4.3.9</w:t>
      </w:r>
      <w:r w:rsidRPr="00965351">
        <w:tab/>
        <w:t>Network Exposure Function, NEF</w:t>
      </w:r>
      <w:bookmarkEnd w:id="138"/>
      <w:bookmarkEnd w:id="140"/>
    </w:p>
    <w:p w14:paraId="4C257A83" w14:textId="77777777" w:rsidR="00806F9E" w:rsidRPr="00965351" w:rsidRDefault="00806F9E" w:rsidP="00806F9E">
      <w:pPr>
        <w:rPr>
          <w:lang w:eastAsia="ja-JP"/>
        </w:rPr>
      </w:pPr>
      <w:r w:rsidRPr="00965351">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1" w:name="_CR4_3_10"/>
      <w:bookmarkStart w:id="142" w:name="_Toc58920589"/>
      <w:bookmarkStart w:id="143" w:name="_Toc201130500"/>
      <w:bookmarkEnd w:id="141"/>
      <w:r w:rsidRPr="00965351">
        <w:t>4.3.10</w:t>
      </w:r>
      <w:r w:rsidRPr="00965351">
        <w:tab/>
        <w:t>Unified Data Repository, UDR</w:t>
      </w:r>
      <w:bookmarkEnd w:id="142"/>
      <w:bookmarkEnd w:id="14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4" w:name="_CR4_3_11"/>
      <w:bookmarkStart w:id="145" w:name="_Toc58920590"/>
      <w:bookmarkStart w:id="146" w:name="_Toc201130501"/>
      <w:bookmarkEnd w:id="144"/>
      <w:r w:rsidRPr="00965351">
        <w:t>4.3.11</w:t>
      </w:r>
      <w:r w:rsidRPr="00965351">
        <w:tab/>
        <w:t>Positioning Reference Unit, PRU</w:t>
      </w:r>
      <w:bookmarkEnd w:id="146"/>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lastRenderedPageBreak/>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47" w:name="_CR4_3_12"/>
      <w:bookmarkStart w:id="148" w:name="_Toc201130502"/>
      <w:bookmarkEnd w:id="147"/>
      <w:r w:rsidRPr="00965351">
        <w:t>4.3.12</w:t>
      </w:r>
      <w:r w:rsidRPr="00965351">
        <w:tab/>
        <w:t>Network Repository Function, NRF</w:t>
      </w:r>
      <w:bookmarkEnd w:id="148"/>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49" w:name="_CR4_3_13"/>
      <w:bookmarkEnd w:id="149"/>
      <w:r>
        <w:t>-</w:t>
      </w:r>
      <w:r>
        <w:tab/>
        <w:t>LMF discovery by another LMF, considering AI/ML positioning capability.</w:t>
      </w:r>
    </w:p>
    <w:p w14:paraId="766AC628" w14:textId="4713ADA7" w:rsidR="002D46B1" w:rsidRPr="00965351" w:rsidRDefault="002D46B1" w:rsidP="002D46B1">
      <w:pPr>
        <w:pStyle w:val="Heading3"/>
      </w:pPr>
      <w:bookmarkStart w:id="150" w:name="_Toc201130503"/>
      <w:r w:rsidRPr="00965351">
        <w:t>4.3.13</w:t>
      </w:r>
      <w:r w:rsidRPr="00965351">
        <w:tab/>
        <w:t>Network Data Analytics Function, NWDAF</w:t>
      </w:r>
      <w:bookmarkEnd w:id="15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1" w:name="_CR4_4"/>
      <w:bookmarkStart w:id="152" w:name="_Toc201130504"/>
      <w:bookmarkEnd w:id="15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45"/>
      <w:bookmarkEnd w:id="152"/>
    </w:p>
    <w:p w14:paraId="6737540E" w14:textId="77777777" w:rsidR="00806F9E" w:rsidRPr="00965351" w:rsidRDefault="00806F9E" w:rsidP="00806F9E">
      <w:pPr>
        <w:pStyle w:val="Heading3"/>
      </w:pPr>
      <w:bookmarkStart w:id="153" w:name="_CR4_4_1"/>
      <w:bookmarkStart w:id="154" w:name="_Toc58920591"/>
      <w:bookmarkStart w:id="155" w:name="_Toc201130505"/>
      <w:bookmarkEnd w:id="153"/>
      <w:r w:rsidRPr="00965351">
        <w:t>4.4.1</w:t>
      </w:r>
      <w:r w:rsidRPr="00965351">
        <w:tab/>
        <w:t>Le Reference Point</w:t>
      </w:r>
      <w:bookmarkEnd w:id="154"/>
      <w:bookmarkEnd w:id="15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56" w:name="_CR4_4_2"/>
      <w:bookmarkStart w:id="157" w:name="_Toc58920592"/>
      <w:bookmarkEnd w:id="15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58" w:name="_Toc201130506"/>
      <w:r w:rsidRPr="00965351">
        <w:t>4.4.2</w:t>
      </w:r>
      <w:r w:rsidRPr="00965351">
        <w:tab/>
        <w:t>NL</w:t>
      </w:r>
      <w:r w:rsidRPr="00965351">
        <w:rPr>
          <w:rFonts w:hint="eastAsia"/>
        </w:rPr>
        <w:t>3</w:t>
      </w:r>
      <w:r w:rsidRPr="00965351">
        <w:t xml:space="preserve"> Reference Point</w:t>
      </w:r>
      <w:bookmarkEnd w:id="157"/>
      <w:bookmarkEnd w:id="15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59" w:name="_CR4_4_3"/>
      <w:bookmarkStart w:id="160" w:name="_Toc58920593"/>
      <w:bookmarkStart w:id="161" w:name="_Toc201130507"/>
      <w:bookmarkEnd w:id="159"/>
      <w:r w:rsidRPr="00965351">
        <w:t>4.4.3</w:t>
      </w:r>
      <w:r w:rsidRPr="00965351">
        <w:tab/>
        <w:t>N1 Reference Point</w:t>
      </w:r>
      <w:bookmarkEnd w:id="160"/>
      <w:bookmarkEnd w:id="161"/>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62" w:name="_CR4_4_4"/>
      <w:bookmarkStart w:id="163" w:name="_Toc58920594"/>
      <w:bookmarkStart w:id="164" w:name="_Toc201130508"/>
      <w:bookmarkEnd w:id="162"/>
      <w:r w:rsidRPr="00965351">
        <w:t>4.4.4</w:t>
      </w:r>
      <w:r w:rsidRPr="00965351">
        <w:tab/>
        <w:t>N2 Reference Point</w:t>
      </w:r>
      <w:bookmarkEnd w:id="163"/>
      <w:bookmarkEnd w:id="164"/>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65" w:name="_CR4_4_5"/>
      <w:bookmarkStart w:id="166" w:name="_Toc58920595"/>
      <w:bookmarkStart w:id="167" w:name="_Toc201130509"/>
      <w:bookmarkEnd w:id="165"/>
      <w:r w:rsidRPr="00965351">
        <w:lastRenderedPageBreak/>
        <w:t>4.4.5</w:t>
      </w:r>
      <w:r w:rsidRPr="00965351">
        <w:tab/>
        <w:t>Void</w:t>
      </w:r>
      <w:bookmarkEnd w:id="166"/>
      <w:bookmarkEnd w:id="16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68" w:name="_CR4_4_6"/>
      <w:bookmarkStart w:id="169" w:name="_Toc58920596"/>
      <w:bookmarkStart w:id="170" w:name="_Toc201130510"/>
      <w:bookmarkEnd w:id="168"/>
      <w:r w:rsidRPr="00965351">
        <w:t>4.4.6</w:t>
      </w:r>
      <w:r w:rsidRPr="00965351">
        <w:tab/>
        <w:t>NL</w:t>
      </w:r>
      <w:r w:rsidRPr="00965351">
        <w:rPr>
          <w:rFonts w:hint="eastAsia"/>
        </w:rPr>
        <w:t>5</w:t>
      </w:r>
      <w:r w:rsidRPr="00965351">
        <w:t xml:space="preserve"> Reference Point</w:t>
      </w:r>
      <w:bookmarkEnd w:id="169"/>
      <w:bookmarkEnd w:id="17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1" w:name="_CR4_4_7"/>
      <w:bookmarkStart w:id="172" w:name="_Toc58920597"/>
      <w:bookmarkStart w:id="173" w:name="_Toc201130511"/>
      <w:bookmarkEnd w:id="171"/>
      <w:r w:rsidRPr="00965351">
        <w:t>4.4.7</w:t>
      </w:r>
      <w:r w:rsidRPr="00965351">
        <w:tab/>
        <w:t>NL</w:t>
      </w:r>
      <w:r w:rsidRPr="00965351">
        <w:rPr>
          <w:rFonts w:hint="eastAsia"/>
        </w:rPr>
        <w:t>2</w:t>
      </w:r>
      <w:r w:rsidRPr="00965351">
        <w:t xml:space="preserve"> Reference Point</w:t>
      </w:r>
      <w:bookmarkEnd w:id="172"/>
      <w:bookmarkEnd w:id="17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74" w:name="_CR4_4_8"/>
      <w:bookmarkStart w:id="175" w:name="_Toc58920598"/>
      <w:bookmarkStart w:id="176" w:name="_Toc201130512"/>
      <w:bookmarkEnd w:id="174"/>
      <w:r w:rsidRPr="00965351">
        <w:t>4.4.8</w:t>
      </w:r>
      <w:r w:rsidRPr="00965351">
        <w:tab/>
        <w:t>NL</w:t>
      </w:r>
      <w:r w:rsidRPr="00965351">
        <w:rPr>
          <w:rFonts w:hint="eastAsia"/>
        </w:rPr>
        <w:t>6</w:t>
      </w:r>
      <w:r w:rsidRPr="00965351">
        <w:t xml:space="preserve"> Reference Point</w:t>
      </w:r>
      <w:bookmarkEnd w:id="175"/>
      <w:bookmarkEnd w:id="17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77" w:name="_CR4_4_9"/>
      <w:bookmarkStart w:id="178" w:name="_Toc58920599"/>
      <w:bookmarkStart w:id="179" w:name="_Toc201130513"/>
      <w:bookmarkEnd w:id="177"/>
      <w:r w:rsidRPr="00965351">
        <w:t>4.4.9</w:t>
      </w:r>
      <w:r w:rsidRPr="00965351">
        <w:tab/>
        <w:t>N</w:t>
      </w:r>
      <w:r w:rsidRPr="00965351">
        <w:rPr>
          <w:rFonts w:hint="eastAsia"/>
        </w:rPr>
        <w:t>51</w:t>
      </w:r>
      <w:r w:rsidRPr="00965351">
        <w:t xml:space="preserve"> Reference Point</w:t>
      </w:r>
      <w:bookmarkEnd w:id="178"/>
      <w:bookmarkEnd w:id="17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180" w:name="_CR4_4_10"/>
      <w:bookmarkStart w:id="181" w:name="_Toc58920600"/>
      <w:bookmarkStart w:id="182" w:name="_Toc201130514"/>
      <w:bookmarkEnd w:id="180"/>
      <w:r w:rsidRPr="00965351">
        <w:t>4.4.10</w:t>
      </w:r>
      <w:r w:rsidRPr="00965351">
        <w:tab/>
        <w:t>NL</w:t>
      </w:r>
      <w:r w:rsidRPr="00965351">
        <w:rPr>
          <w:rFonts w:hint="eastAsia"/>
        </w:rPr>
        <w:t>1</w:t>
      </w:r>
      <w:r w:rsidRPr="00965351">
        <w:t xml:space="preserve"> Reference Point</w:t>
      </w:r>
      <w:bookmarkEnd w:id="181"/>
      <w:bookmarkEnd w:id="18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183" w:name="_CR4_4_11"/>
      <w:bookmarkStart w:id="184" w:name="_Toc58920601"/>
      <w:bookmarkStart w:id="185" w:name="_Toc201130515"/>
      <w:bookmarkEnd w:id="183"/>
      <w:r w:rsidRPr="00965351">
        <w:t>4.4.11</w:t>
      </w:r>
      <w:r w:rsidRPr="00965351">
        <w:tab/>
        <w:t>N</w:t>
      </w:r>
      <w:r w:rsidRPr="00965351">
        <w:rPr>
          <w:rFonts w:hint="eastAsia"/>
        </w:rPr>
        <w:t>52</w:t>
      </w:r>
      <w:r w:rsidRPr="00965351">
        <w:t xml:space="preserve"> Reference Point</w:t>
      </w:r>
      <w:bookmarkEnd w:id="184"/>
      <w:bookmarkEnd w:id="18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86" w:name="_CR4_4_12"/>
      <w:bookmarkStart w:id="187" w:name="_Toc58920602"/>
      <w:bookmarkStart w:id="188" w:name="_Toc201130516"/>
      <w:bookmarkEnd w:id="186"/>
      <w:r w:rsidRPr="00965351">
        <w:t>4.4.12</w:t>
      </w:r>
      <w:r w:rsidRPr="00965351">
        <w:tab/>
        <w:t>NL7 Reference Point</w:t>
      </w:r>
      <w:bookmarkEnd w:id="187"/>
      <w:bookmarkEnd w:id="18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89" w:name="_CR4_4_13"/>
      <w:bookmarkStart w:id="190" w:name="_Toc58920603"/>
      <w:bookmarkStart w:id="191" w:name="_Toc201130517"/>
      <w:bookmarkEnd w:id="189"/>
      <w:r w:rsidRPr="00965351">
        <w:t>4.4.13</w:t>
      </w:r>
      <w:r w:rsidRPr="00965351">
        <w:tab/>
        <w:t>NL8 Reference Point</w:t>
      </w:r>
      <w:bookmarkEnd w:id="191"/>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192" w:name="_CR4_4_14"/>
      <w:bookmarkStart w:id="193" w:name="_Toc201130518"/>
      <w:bookmarkEnd w:id="192"/>
      <w:r w:rsidRPr="00965351">
        <w:t>4.4.14</w:t>
      </w:r>
      <w:r w:rsidRPr="00965351">
        <w:tab/>
        <w:t>NL9 Reference Point</w:t>
      </w:r>
      <w:bookmarkEnd w:id="19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4" w:name="_CR4_4_15"/>
      <w:bookmarkStart w:id="195" w:name="_Toc201130519"/>
      <w:bookmarkEnd w:id="194"/>
      <w:r w:rsidRPr="00965351">
        <w:lastRenderedPageBreak/>
        <w:t>4.4.15</w:t>
      </w:r>
      <w:r w:rsidRPr="00965351">
        <w:tab/>
        <w:t>NL10 Reference Point</w:t>
      </w:r>
      <w:bookmarkEnd w:id="19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196" w:name="_CR4_4_16"/>
      <w:bookmarkStart w:id="197" w:name="_Toc201130520"/>
      <w:bookmarkEnd w:id="196"/>
      <w:r w:rsidRPr="00965351">
        <w:t>4.4.16</w:t>
      </w:r>
      <w:r w:rsidRPr="00965351">
        <w:tab/>
        <w:t>NL11 Reference Point</w:t>
      </w:r>
      <w:bookmarkEnd w:id="19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198" w:name="_CR4_5"/>
      <w:bookmarkStart w:id="199" w:name="_Toc201130521"/>
      <w:bookmarkEnd w:id="19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0"/>
      <w:bookmarkEnd w:id="19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r w:rsidRPr="00965351">
        <w:rPr>
          <w:b/>
        </w:rPr>
        <w:t>N</w:t>
      </w:r>
      <w:r w:rsidRPr="00965351">
        <w:rPr>
          <w:rFonts w:hint="eastAsia"/>
          <w:b/>
          <w:lang w:eastAsia="zh-CN"/>
        </w:rPr>
        <w:t>l</w:t>
      </w:r>
      <w:r w:rsidRPr="00965351">
        <w:rPr>
          <w:b/>
        </w:rPr>
        <w:t>mf:</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r w:rsidRPr="00965351">
        <w:rPr>
          <w:b/>
        </w:rPr>
        <w:t>N</w:t>
      </w:r>
      <w:r w:rsidRPr="00965351">
        <w:rPr>
          <w:rFonts w:hint="eastAsia"/>
          <w:b/>
        </w:rPr>
        <w:t>gmlc</w:t>
      </w:r>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0" w:name="_CR5"/>
      <w:bookmarkStart w:id="201" w:name="_Toc58920604"/>
      <w:bookmarkStart w:id="202" w:name="_Toc201130522"/>
      <w:bookmarkEnd w:id="200"/>
      <w:r w:rsidRPr="00965351">
        <w:rPr>
          <w:rFonts w:hint="eastAsia"/>
          <w:lang w:eastAsia="zh-CN"/>
        </w:rPr>
        <w:t>5</w:t>
      </w:r>
      <w:r w:rsidRPr="00965351">
        <w:rPr>
          <w:lang w:eastAsia="ko-KR"/>
        </w:rPr>
        <w:tab/>
      </w:r>
      <w:r w:rsidRPr="00965351">
        <w:rPr>
          <w:rFonts w:hint="eastAsia"/>
          <w:lang w:eastAsia="zh-CN"/>
        </w:rPr>
        <w:t>High Level Features</w:t>
      </w:r>
      <w:bookmarkEnd w:id="201"/>
      <w:bookmarkEnd w:id="202"/>
    </w:p>
    <w:p w14:paraId="4052FEFD" w14:textId="172B8F4D" w:rsidR="00806F9E" w:rsidRPr="00965351" w:rsidRDefault="00806F9E" w:rsidP="00806F9E">
      <w:pPr>
        <w:pStyle w:val="Heading2"/>
        <w:rPr>
          <w:lang w:eastAsia="ko-KR"/>
        </w:rPr>
      </w:pPr>
      <w:bookmarkStart w:id="203" w:name="_CR5_1"/>
      <w:bookmarkStart w:id="204" w:name="_Toc58920605"/>
      <w:bookmarkStart w:id="205" w:name="_Toc201130523"/>
      <w:bookmarkEnd w:id="20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4"/>
      <w:bookmarkEnd w:id="20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Ranging/Sidelink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eLTE</w:t>
      </w:r>
      <w:r w:rsidR="00000EBE" w:rsidRPr="00965351">
        <w:t>, or any of the RAT Types specified for NR satellite access</w:t>
      </w:r>
      <w:r w:rsidRPr="00965351">
        <w:t>) and/or the serving AN node (i.e. gNB or NG-eNB)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the support of Uu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 xml:space="preserve">Ranging/Sidelink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lastRenderedPageBreak/>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0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07" w:name="_CR5_1a"/>
      <w:bookmarkStart w:id="208" w:name="_Toc201130524"/>
      <w:bookmarkEnd w:id="20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06"/>
      <w:bookmarkEnd w:id="20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lastRenderedPageBreak/>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0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0" w:name="_CR5_2"/>
      <w:bookmarkStart w:id="211" w:name="_Toc201130525"/>
      <w:bookmarkEnd w:id="21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09"/>
      <w:bookmarkEnd w:id="211"/>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2" w:name="_CR5_3"/>
      <w:bookmarkStart w:id="213" w:name="_Toc58920608"/>
      <w:bookmarkStart w:id="214" w:name="_Toc201130526"/>
      <w:bookmarkEnd w:id="21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3"/>
      <w:bookmarkEnd w:id="214"/>
    </w:p>
    <w:p w14:paraId="0B845EC7" w14:textId="77777777" w:rsidR="00806F9E" w:rsidRPr="00965351" w:rsidRDefault="00806F9E" w:rsidP="00806F9E">
      <w:pPr>
        <w:pStyle w:val="Heading3"/>
        <w:rPr>
          <w:lang w:eastAsia="zh-CN"/>
        </w:rPr>
      </w:pPr>
      <w:bookmarkStart w:id="215" w:name="_CR5_3_1"/>
      <w:bookmarkStart w:id="216" w:name="_Toc58920609"/>
      <w:bookmarkStart w:id="217" w:name="_Toc201130527"/>
      <w:bookmarkEnd w:id="21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16"/>
      <w:bookmarkEnd w:id="21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18" w:name="_CRTable5_3_11"/>
      <w:r w:rsidRPr="00965351">
        <w:lastRenderedPageBreak/>
        <w:t xml:space="preserve">Table </w:t>
      </w:r>
      <w:bookmarkEnd w:id="21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19" w:name="_CR5_3_2"/>
      <w:bookmarkStart w:id="220" w:name="_Toc58920610"/>
      <w:bookmarkStart w:id="221" w:name="_Toc201130528"/>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0"/>
      <w:bookmarkEnd w:id="22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identity(ies),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2" w:name="_CR5_4"/>
      <w:bookmarkStart w:id="223" w:name="_Toc58920611"/>
      <w:bookmarkStart w:id="224" w:name="_Toc201130529"/>
      <w:bookmarkEnd w:id="222"/>
      <w:r w:rsidRPr="00965351">
        <w:rPr>
          <w:lang w:eastAsia="zh-CN"/>
        </w:rPr>
        <w:t>5.4</w:t>
      </w:r>
      <w:r w:rsidRPr="00965351">
        <w:rPr>
          <w:lang w:eastAsia="zh-CN"/>
        </w:rPr>
        <w:tab/>
        <w:t>UE LCS privacy</w:t>
      </w:r>
      <w:bookmarkEnd w:id="223"/>
      <w:bookmarkEnd w:id="224"/>
    </w:p>
    <w:p w14:paraId="30114BF3" w14:textId="77777777" w:rsidR="00806F9E" w:rsidRPr="00965351" w:rsidRDefault="00806F9E" w:rsidP="00806F9E">
      <w:pPr>
        <w:pStyle w:val="Heading3"/>
      </w:pPr>
      <w:bookmarkStart w:id="225" w:name="_CR5_4_1"/>
      <w:bookmarkStart w:id="226" w:name="_Toc58920612"/>
      <w:bookmarkStart w:id="227" w:name="_Toc201130530"/>
      <w:bookmarkEnd w:id="225"/>
      <w:r w:rsidRPr="00965351">
        <w:t>5.4.1</w:t>
      </w:r>
      <w:r w:rsidRPr="00965351">
        <w:tab/>
        <w:t>General</w:t>
      </w:r>
      <w:bookmarkEnd w:id="226"/>
      <w:bookmarkEnd w:id="22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28" w:name="_CR5_4_2"/>
      <w:bookmarkStart w:id="229" w:name="_Toc58920613"/>
      <w:bookmarkStart w:id="230" w:name="_Toc201130531"/>
      <w:bookmarkEnd w:id="228"/>
      <w:r w:rsidRPr="00965351">
        <w:t>5.4.2</w:t>
      </w:r>
      <w:r w:rsidRPr="00965351">
        <w:tab/>
        <w:t>Content of UE LCS Privacy Profile</w:t>
      </w:r>
      <w:bookmarkEnd w:id="229"/>
      <w:bookmarkEnd w:id="230"/>
    </w:p>
    <w:p w14:paraId="1F88BCAA" w14:textId="77777777" w:rsidR="00806F9E" w:rsidRPr="00965351" w:rsidRDefault="00806F9E" w:rsidP="00806F9E">
      <w:pPr>
        <w:pStyle w:val="Heading4"/>
        <w:rPr>
          <w:szCs w:val="24"/>
        </w:rPr>
      </w:pPr>
      <w:bookmarkStart w:id="231" w:name="_CR5_4_2_1"/>
      <w:bookmarkStart w:id="232" w:name="_Toc58920614"/>
      <w:bookmarkStart w:id="233" w:name="_Toc201130532"/>
      <w:bookmarkEnd w:id="231"/>
      <w:r w:rsidRPr="00965351">
        <w:rPr>
          <w:szCs w:val="24"/>
        </w:rPr>
        <w:t>5.</w:t>
      </w:r>
      <w:r w:rsidRPr="00965351">
        <w:rPr>
          <w:szCs w:val="24"/>
          <w:lang w:eastAsia="zh-CN"/>
        </w:rPr>
        <w:t>4</w:t>
      </w:r>
      <w:r w:rsidRPr="00965351">
        <w:rPr>
          <w:szCs w:val="24"/>
        </w:rPr>
        <w:t>.2.1</w:t>
      </w:r>
      <w:r w:rsidRPr="00965351">
        <w:rPr>
          <w:szCs w:val="24"/>
        </w:rPr>
        <w:tab/>
        <w:t>General</w:t>
      </w:r>
      <w:bookmarkEnd w:id="232"/>
      <w:bookmarkEnd w:id="233"/>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4" w:name="_CR5_4_2_2"/>
      <w:bookmarkStart w:id="235" w:name="_Toc58920615"/>
      <w:bookmarkStart w:id="236" w:name="_Toc201130533"/>
      <w:bookmarkEnd w:id="234"/>
      <w:r w:rsidRPr="00965351">
        <w:lastRenderedPageBreak/>
        <w:t>5.4.2.2</w:t>
      </w:r>
      <w:r w:rsidRPr="00965351">
        <w:tab/>
        <w:t>Privacy Classes</w:t>
      </w:r>
      <w:bookmarkEnd w:id="235"/>
      <w:bookmarkEnd w:id="236"/>
    </w:p>
    <w:p w14:paraId="661E2666" w14:textId="77777777" w:rsidR="00806F9E" w:rsidRPr="00965351" w:rsidRDefault="00806F9E" w:rsidP="00806F9E">
      <w:pPr>
        <w:pStyle w:val="Heading5"/>
      </w:pPr>
      <w:bookmarkStart w:id="237" w:name="_CR5_4_2_2_1"/>
      <w:bookmarkStart w:id="238" w:name="_Toc58920616"/>
      <w:bookmarkStart w:id="239" w:name="_Toc201130534"/>
      <w:bookmarkEnd w:id="237"/>
      <w:r w:rsidRPr="00965351">
        <w:t>5.4.2.2.1</w:t>
      </w:r>
      <w:r w:rsidRPr="00965351">
        <w:tab/>
        <w:t>Universal Class</w:t>
      </w:r>
      <w:bookmarkEnd w:id="238"/>
      <w:bookmarkEnd w:id="239"/>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40" w:name="_CR5_4_2_2_2"/>
      <w:bookmarkStart w:id="241" w:name="_Toc58920617"/>
      <w:bookmarkStart w:id="242" w:name="_Toc201130535"/>
      <w:bookmarkEnd w:id="240"/>
      <w:r w:rsidRPr="00965351">
        <w:t>5.4.2.2.2</w:t>
      </w:r>
      <w:r w:rsidRPr="00965351">
        <w:tab/>
        <w:t>Call/Session related Class</w:t>
      </w:r>
      <w:bookmarkEnd w:id="241"/>
      <w:bookmarkEnd w:id="242"/>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43" w:name="_CR5_4_2_2_3"/>
      <w:bookmarkStart w:id="244" w:name="_Toc58920618"/>
      <w:bookmarkStart w:id="245" w:name="_Toc201130536"/>
      <w:bookmarkEnd w:id="243"/>
      <w:r w:rsidRPr="00965351">
        <w:t>5.4.2.2.3</w:t>
      </w:r>
      <w:r w:rsidRPr="00965351">
        <w:tab/>
        <w:t>Call/Session unrelated Class</w:t>
      </w:r>
      <w:bookmarkEnd w:id="244"/>
      <w:bookmarkEnd w:id="245"/>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46" w:name="_CR5_4_2_2_4"/>
      <w:bookmarkStart w:id="247" w:name="_Toc58920619"/>
      <w:bookmarkStart w:id="248" w:name="_Toc201130537"/>
      <w:bookmarkEnd w:id="246"/>
      <w:r w:rsidRPr="00965351">
        <w:t>5.4.2.2.4</w:t>
      </w:r>
      <w:r w:rsidRPr="00965351">
        <w:tab/>
        <w:t>PLMN Operator Class</w:t>
      </w:r>
      <w:bookmarkEnd w:id="247"/>
      <w:bookmarkEnd w:id="248"/>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49"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0" w:name="_CR5_4_2_3"/>
      <w:bookmarkStart w:id="251" w:name="_Toc201130538"/>
      <w:bookmarkEnd w:id="250"/>
      <w:r w:rsidRPr="00965351">
        <w:t>5.4.2.3</w:t>
      </w:r>
      <w:r w:rsidRPr="00965351">
        <w:tab/>
        <w:t>Location Privacy Indication (LPI)</w:t>
      </w:r>
      <w:bookmarkEnd w:id="249"/>
      <w:bookmarkEnd w:id="251"/>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2" w:name="_CR5_4_3"/>
      <w:bookmarkStart w:id="253" w:name="_Toc58920621"/>
      <w:bookmarkStart w:id="254" w:name="_Toc201130539"/>
      <w:bookmarkEnd w:id="252"/>
      <w:r w:rsidRPr="00965351">
        <w:rPr>
          <w:lang w:eastAsia="zh-CN"/>
        </w:rPr>
        <w:t>5.4.3</w:t>
      </w:r>
      <w:r w:rsidRPr="00965351">
        <w:rPr>
          <w:lang w:eastAsia="zh-CN"/>
        </w:rPr>
        <w:tab/>
        <w:t>Provision of UE LCS privacy profile</w:t>
      </w:r>
      <w:bookmarkEnd w:id="253"/>
      <w:bookmarkEnd w:id="25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5" w:name="_CR5_4_4"/>
      <w:bookmarkStart w:id="256" w:name="_Toc58920622"/>
      <w:bookmarkStart w:id="257" w:name="_Toc201130540"/>
      <w:bookmarkEnd w:id="255"/>
      <w:r w:rsidRPr="00965351">
        <w:rPr>
          <w:lang w:eastAsia="zh-CN"/>
        </w:rPr>
        <w:t>5.4.4</w:t>
      </w:r>
      <w:r w:rsidRPr="00965351">
        <w:rPr>
          <w:lang w:eastAsia="zh-CN"/>
        </w:rPr>
        <w:tab/>
        <w:t>Privacy Override Indicator (POI)</w:t>
      </w:r>
      <w:bookmarkEnd w:id="256"/>
      <w:bookmarkEnd w:id="25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58" w:name="_CR5_4_5"/>
      <w:bookmarkStart w:id="259" w:name="_Toc58920623"/>
      <w:bookmarkStart w:id="260" w:name="_Toc201130541"/>
      <w:bookmarkEnd w:id="258"/>
      <w:r w:rsidRPr="00965351">
        <w:t>5.</w:t>
      </w:r>
      <w:r w:rsidRPr="00965351">
        <w:rPr>
          <w:lang w:eastAsia="zh-CN"/>
        </w:rPr>
        <w:t>4</w:t>
      </w:r>
      <w:r w:rsidRPr="00965351">
        <w:t>.5</w:t>
      </w:r>
      <w:r w:rsidRPr="00965351">
        <w:tab/>
      </w:r>
      <w:r w:rsidRPr="00965351">
        <w:rPr>
          <w:lang w:eastAsia="zh-CN"/>
        </w:rPr>
        <w:t>LCS service authorization for an Immediate UE Location</w:t>
      </w:r>
      <w:bookmarkEnd w:id="259"/>
      <w:bookmarkEnd w:id="26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1" w:name="_CR5_4_6"/>
      <w:bookmarkStart w:id="262" w:name="_Toc58920624"/>
      <w:bookmarkStart w:id="263" w:name="_Toc201130542"/>
      <w:bookmarkEnd w:id="261"/>
      <w:r w:rsidRPr="00965351">
        <w:t>5.4.6</w:t>
      </w:r>
      <w:r w:rsidRPr="00965351">
        <w:tab/>
        <w:t>LCS service authorization for a Deferred UE Location</w:t>
      </w:r>
      <w:bookmarkEnd w:id="262"/>
      <w:bookmarkEnd w:id="26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4" w:name="_CR5_5"/>
      <w:bookmarkStart w:id="265" w:name="_Toc58920625"/>
      <w:bookmarkStart w:id="266" w:name="_Toc201130543"/>
      <w:bookmarkEnd w:id="264"/>
      <w:r w:rsidRPr="00965351">
        <w:t>5.5</w:t>
      </w:r>
      <w:r w:rsidRPr="00965351">
        <w:tab/>
        <w:t>Location service exposure</w:t>
      </w:r>
      <w:bookmarkEnd w:id="265"/>
      <w:bookmarkEnd w:id="266"/>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67" w:name="_CR5_6"/>
      <w:bookmarkStart w:id="268" w:name="_Toc58920626"/>
      <w:bookmarkStart w:id="269" w:name="_Toc201130544"/>
      <w:bookmarkEnd w:id="267"/>
      <w:r w:rsidRPr="00965351">
        <w:rPr>
          <w:lang w:eastAsia="ko-KR"/>
        </w:rPr>
        <w:t>5.6</w:t>
      </w:r>
      <w:r w:rsidRPr="00965351">
        <w:rPr>
          <w:lang w:eastAsia="ko-KR"/>
        </w:rPr>
        <w:tab/>
        <w:t>LCS Charging</w:t>
      </w:r>
      <w:bookmarkEnd w:id="268"/>
      <w:bookmarkEnd w:id="26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70" w:name="_CR5_7"/>
      <w:bookmarkStart w:id="271" w:name="_Toc58920627"/>
      <w:bookmarkStart w:id="272" w:name="_Toc201130545"/>
      <w:bookmarkEnd w:id="270"/>
      <w:r w:rsidRPr="00965351">
        <w:rPr>
          <w:lang w:eastAsia="zh-CN"/>
        </w:rPr>
        <w:t>5.7</w:t>
      </w:r>
      <w:r w:rsidRPr="00965351">
        <w:rPr>
          <w:lang w:eastAsia="zh-CN"/>
        </w:rPr>
        <w:tab/>
        <w:t>Support of Concurrent Location Requests</w:t>
      </w:r>
      <w:bookmarkEnd w:id="271"/>
      <w:bookmarkEnd w:id="272"/>
    </w:p>
    <w:p w14:paraId="7CBBCD9A" w14:textId="77777777" w:rsidR="00806F9E" w:rsidRPr="00965351" w:rsidRDefault="00806F9E" w:rsidP="00806F9E">
      <w:pPr>
        <w:pStyle w:val="Heading3"/>
        <w:rPr>
          <w:lang w:eastAsia="zh-CN"/>
        </w:rPr>
      </w:pPr>
      <w:bookmarkStart w:id="273" w:name="_CR5_7_1"/>
      <w:bookmarkStart w:id="274" w:name="_Toc58920628"/>
      <w:bookmarkStart w:id="275" w:name="_Toc201130546"/>
      <w:bookmarkEnd w:id="273"/>
      <w:r w:rsidRPr="00965351">
        <w:rPr>
          <w:lang w:eastAsia="zh-CN"/>
        </w:rPr>
        <w:t>5.7.1</w:t>
      </w:r>
      <w:r w:rsidRPr="00965351">
        <w:rPr>
          <w:lang w:eastAsia="zh-CN"/>
        </w:rPr>
        <w:tab/>
        <w:t>General</w:t>
      </w:r>
      <w:bookmarkEnd w:id="274"/>
      <w:bookmarkEnd w:id="27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76" w:name="_CR5_7_2"/>
      <w:bookmarkStart w:id="277" w:name="_Toc58920629"/>
      <w:bookmarkStart w:id="278" w:name="_Toc201130547"/>
      <w:bookmarkEnd w:id="276"/>
      <w:r w:rsidRPr="00965351">
        <w:rPr>
          <w:lang w:eastAsia="zh-CN"/>
        </w:rPr>
        <w:t>5.7.2</w:t>
      </w:r>
      <w:r w:rsidRPr="00965351">
        <w:rPr>
          <w:lang w:eastAsia="zh-CN"/>
        </w:rPr>
        <w:tab/>
        <w:t>Combining location requests by an H-GMLC or NEF</w:t>
      </w:r>
      <w:bookmarkEnd w:id="277"/>
      <w:bookmarkEnd w:id="27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79" w:name="_CR5_7_3"/>
      <w:bookmarkStart w:id="280" w:name="_Toc58920630"/>
      <w:bookmarkStart w:id="281" w:name="_Toc201130548"/>
      <w:bookmarkEnd w:id="279"/>
      <w:r w:rsidRPr="00965351">
        <w:rPr>
          <w:lang w:eastAsia="zh-CN"/>
        </w:rPr>
        <w:t>5.7.3</w:t>
      </w:r>
      <w:r w:rsidRPr="00965351">
        <w:rPr>
          <w:lang w:eastAsia="zh-CN"/>
        </w:rPr>
        <w:tab/>
        <w:t>Combining location requests by a V-GMLC</w:t>
      </w:r>
      <w:bookmarkEnd w:id="280"/>
      <w:bookmarkEnd w:id="28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2" w:name="_CR5_7_4"/>
      <w:bookmarkStart w:id="283" w:name="_Toc58920631"/>
      <w:bookmarkStart w:id="284" w:name="_Toc201130549"/>
      <w:bookmarkEnd w:id="282"/>
      <w:r w:rsidRPr="00965351">
        <w:rPr>
          <w:lang w:eastAsia="zh-CN"/>
        </w:rPr>
        <w:t>5.7.4</w:t>
      </w:r>
      <w:r w:rsidRPr="00965351">
        <w:rPr>
          <w:lang w:eastAsia="zh-CN"/>
        </w:rPr>
        <w:tab/>
        <w:t>Combining location requests by an AMF</w:t>
      </w:r>
      <w:bookmarkEnd w:id="283"/>
      <w:bookmarkEnd w:id="28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5" w:name="_CR5_7_5"/>
      <w:bookmarkStart w:id="286" w:name="_Toc58920632"/>
      <w:bookmarkStart w:id="287" w:name="_Toc201130550"/>
      <w:bookmarkEnd w:id="285"/>
      <w:r w:rsidRPr="00965351">
        <w:rPr>
          <w:lang w:eastAsia="zh-CN"/>
        </w:rPr>
        <w:t>5.7.5</w:t>
      </w:r>
      <w:r w:rsidRPr="00965351">
        <w:rPr>
          <w:lang w:eastAsia="zh-CN"/>
        </w:rPr>
        <w:tab/>
        <w:t>Combining location requests by an LMF</w:t>
      </w:r>
      <w:bookmarkEnd w:id="286"/>
      <w:bookmarkEnd w:id="28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88" w:name="_CR5_7_6"/>
      <w:bookmarkStart w:id="289" w:name="_Toc58920633"/>
      <w:bookmarkStart w:id="290" w:name="_Toc201130551"/>
      <w:bookmarkEnd w:id="288"/>
      <w:r w:rsidRPr="00965351">
        <w:rPr>
          <w:lang w:eastAsia="zh-CN"/>
        </w:rPr>
        <w:t>5.7.6</w:t>
      </w:r>
      <w:r w:rsidRPr="00965351">
        <w:rPr>
          <w:lang w:eastAsia="zh-CN"/>
        </w:rPr>
        <w:tab/>
        <w:t>Combining location requests by a UE</w:t>
      </w:r>
      <w:bookmarkEnd w:id="289"/>
      <w:bookmarkEnd w:id="29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1" w:name="_CR5_8"/>
      <w:bookmarkStart w:id="292" w:name="_Toc58920634"/>
      <w:bookmarkStart w:id="293" w:name="_Toc201130552"/>
      <w:bookmarkEnd w:id="291"/>
      <w:r w:rsidRPr="00965351">
        <w:rPr>
          <w:lang w:eastAsia="ko-KR"/>
        </w:rPr>
        <w:lastRenderedPageBreak/>
        <w:t>5.8</w:t>
      </w:r>
      <w:r w:rsidRPr="00965351">
        <w:rPr>
          <w:lang w:eastAsia="ko-KR"/>
        </w:rPr>
        <w:tab/>
        <w:t>Interworking with the IMS</w:t>
      </w:r>
      <w:bookmarkEnd w:id="292"/>
      <w:bookmarkEnd w:id="29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4" w:name="_CR5_9"/>
      <w:bookmarkStart w:id="295" w:name="_Toc58920635"/>
      <w:bookmarkStart w:id="296" w:name="_Toc201130553"/>
      <w:bookmarkEnd w:id="294"/>
      <w:r w:rsidRPr="00965351">
        <w:rPr>
          <w:lang w:eastAsia="ko-KR"/>
        </w:rPr>
        <w:t>5.9</w:t>
      </w:r>
      <w:r w:rsidRPr="00965351">
        <w:rPr>
          <w:lang w:eastAsia="ko-KR"/>
        </w:rPr>
        <w:tab/>
        <w:t>Location Service involving Mobile Base Station Relay</w:t>
      </w:r>
      <w:bookmarkEnd w:id="296"/>
    </w:p>
    <w:p w14:paraId="177DBDA1" w14:textId="274A6132" w:rsidR="00B86240" w:rsidRPr="00965351" w:rsidRDefault="00B86240" w:rsidP="00B86240">
      <w:pPr>
        <w:pStyle w:val="Heading3"/>
        <w:rPr>
          <w:lang w:eastAsia="ko-KR"/>
        </w:rPr>
      </w:pPr>
      <w:bookmarkStart w:id="297" w:name="_CR5_9_1"/>
      <w:bookmarkStart w:id="298" w:name="_Toc201130554"/>
      <w:bookmarkEnd w:id="297"/>
      <w:r w:rsidRPr="00965351">
        <w:rPr>
          <w:lang w:eastAsia="ko-KR"/>
        </w:rPr>
        <w:t>5.9.1</w:t>
      </w:r>
      <w:r w:rsidRPr="00965351">
        <w:rPr>
          <w:lang w:eastAsia="ko-KR"/>
        </w:rPr>
        <w:tab/>
        <w:t>General</w:t>
      </w:r>
      <w:bookmarkEnd w:id="298"/>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299" w:name="_CR5_9_2"/>
      <w:bookmarkStart w:id="300" w:name="_Toc201130555"/>
      <w:bookmarkEnd w:id="299"/>
      <w:r w:rsidRPr="00965351">
        <w:rPr>
          <w:lang w:eastAsia="ko-KR"/>
        </w:rPr>
        <w:t>5.9.2</w:t>
      </w:r>
      <w:r w:rsidRPr="00965351">
        <w:rPr>
          <w:lang w:eastAsia="ko-KR"/>
        </w:rPr>
        <w:tab/>
        <w:t>Obtaining location information for the MBSR</w:t>
      </w:r>
      <w:bookmarkEnd w:id="30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1" w:name="_CR5_9_3"/>
      <w:bookmarkStart w:id="302" w:name="_Toc201130556"/>
      <w:bookmarkEnd w:id="301"/>
      <w:r w:rsidRPr="00965351">
        <w:rPr>
          <w:lang w:eastAsia="ko-KR"/>
        </w:rPr>
        <w:t>5.9.3</w:t>
      </w:r>
      <w:r w:rsidRPr="00965351">
        <w:rPr>
          <w:lang w:eastAsia="ko-KR"/>
        </w:rPr>
        <w:tab/>
        <w:t>Privacy check for MBSR</w:t>
      </w:r>
      <w:bookmarkEnd w:id="30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3" w:name="_CR5_10"/>
      <w:bookmarkStart w:id="304" w:name="_Toc201130557"/>
      <w:bookmarkEnd w:id="30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4"/>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5" w:name="_CR5_11"/>
      <w:bookmarkStart w:id="306" w:name="_Toc201130558"/>
      <w:bookmarkEnd w:id="305"/>
      <w:r w:rsidRPr="00965351">
        <w:rPr>
          <w:lang w:eastAsia="ko-KR"/>
        </w:rPr>
        <w:t>5.11</w:t>
      </w:r>
      <w:r w:rsidRPr="00965351">
        <w:rPr>
          <w:lang w:eastAsia="ko-KR"/>
        </w:rPr>
        <w:tab/>
        <w:t>Collection of GNSS assistance data</w:t>
      </w:r>
      <w:bookmarkEnd w:id="306"/>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Naf_EventExposure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07" w:name="_CR5_12"/>
      <w:bookmarkStart w:id="308" w:name="_Toc201130559"/>
      <w:bookmarkEnd w:id="307"/>
      <w:r w:rsidRPr="00965351">
        <w:rPr>
          <w:lang w:eastAsia="ko-KR"/>
        </w:rPr>
        <w:lastRenderedPageBreak/>
        <w:t>5.12</w:t>
      </w:r>
      <w:r w:rsidRPr="00965351">
        <w:rPr>
          <w:lang w:eastAsia="ko-KR"/>
        </w:rPr>
        <w:tab/>
        <w:t>UE Unaware Positioning</w:t>
      </w:r>
      <w:bookmarkEnd w:id="30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09" w:name="_CR5_13"/>
      <w:bookmarkStart w:id="310" w:name="_Toc201130560"/>
      <w:bookmarkEnd w:id="309"/>
      <w:r w:rsidRPr="00965351">
        <w:rPr>
          <w:lang w:eastAsia="ko-KR"/>
        </w:rPr>
        <w:t>5.13</w:t>
      </w:r>
      <w:r w:rsidRPr="00965351">
        <w:rPr>
          <w:lang w:eastAsia="ko-KR"/>
        </w:rPr>
        <w:tab/>
        <w:t>Support of location service in PNI-NPN with signalling optimisation</w:t>
      </w:r>
      <w:bookmarkEnd w:id="310"/>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Namf_Communication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For DL UE associated NRPPa signalling, sends the signaling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For DL NON UE associated NRPPa signalling, sends the signaling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For UL UE associated NRPPa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For UL NON UE associated NRPPa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Nudm_SDM_Get request or Nudm_UECM_Get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1" w:name="_CR5_14"/>
      <w:bookmarkStart w:id="312" w:name="_Toc201130561"/>
      <w:bookmarkEnd w:id="311"/>
      <w:r w:rsidRPr="00965351">
        <w:rPr>
          <w:lang w:eastAsia="ko-KR"/>
        </w:rPr>
        <w:t>5.14</w:t>
      </w:r>
      <w:r w:rsidRPr="00965351">
        <w:rPr>
          <w:lang w:eastAsia="ko-KR"/>
        </w:rPr>
        <w:tab/>
        <w:t>Event Report Allowed Area</w:t>
      </w:r>
      <w:bookmarkEnd w:id="31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3" w:name="_CR5_15"/>
      <w:bookmarkStart w:id="314" w:name="_Toc201130562"/>
      <w:bookmarkEnd w:id="313"/>
      <w:r w:rsidRPr="00965351">
        <w:rPr>
          <w:lang w:eastAsia="ko-KR"/>
        </w:rPr>
        <w:t>5.15</w:t>
      </w:r>
      <w:r w:rsidRPr="00965351">
        <w:rPr>
          <w:lang w:eastAsia="ko-KR"/>
        </w:rPr>
        <w:tab/>
        <w:t>Support of Low Power and High Accuracy Positioning</w:t>
      </w:r>
      <w:bookmarkEnd w:id="314"/>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5" w:name="_CR5_16"/>
      <w:bookmarkStart w:id="316" w:name="_Toc201130563"/>
      <w:bookmarkEnd w:id="31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1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17" w:name="_CR5_16A"/>
      <w:bookmarkStart w:id="318" w:name="_Toc201130564"/>
      <w:bookmarkEnd w:id="317"/>
      <w:r w:rsidRPr="00965351">
        <w:rPr>
          <w:lang w:eastAsia="ko-KR"/>
        </w:rPr>
        <w:lastRenderedPageBreak/>
        <w:t>5.16A</w:t>
      </w:r>
      <w:r w:rsidRPr="00965351">
        <w:rPr>
          <w:lang w:eastAsia="ko-KR"/>
        </w:rPr>
        <w:tab/>
        <w:t>Network data analytics assisted by LCS</w:t>
      </w:r>
      <w:bookmarkEnd w:id="318"/>
    </w:p>
    <w:p w14:paraId="2C396C2D" w14:textId="2723C314" w:rsidR="00BC52D3" w:rsidRPr="00965351" w:rsidRDefault="00BC52D3" w:rsidP="00BC52D3">
      <w:pPr>
        <w:rPr>
          <w:lang w:eastAsia="ko-KR"/>
        </w:rPr>
      </w:pPr>
      <w:r w:rsidRPr="00965351">
        <w:rPr>
          <w:lang w:eastAsia="ko-KR"/>
        </w:rPr>
        <w:t>NWDAF may interact with the LCS system to request location information for a target UE or a group of UEs via Ngmlc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19" w:name="_CR5_16B"/>
      <w:bookmarkStart w:id="320" w:name="_Toc201130565"/>
      <w:bookmarkEnd w:id="319"/>
      <w:r w:rsidRPr="00965351">
        <w:rPr>
          <w:lang w:eastAsia="ko-KR"/>
        </w:rPr>
        <w:t>5.16</w:t>
      </w:r>
      <w:r w:rsidR="00BC52D3" w:rsidRPr="00965351">
        <w:rPr>
          <w:lang w:eastAsia="ko-KR"/>
        </w:rPr>
        <w:t>B</w:t>
      </w:r>
      <w:r w:rsidRPr="00965351">
        <w:rPr>
          <w:lang w:eastAsia="ko-KR"/>
        </w:rPr>
        <w:tab/>
        <w:t>LCS Continuity During UE Mobility</w:t>
      </w:r>
      <w:bookmarkEnd w:id="32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1" w:name="_CR5_16B_1"/>
      <w:bookmarkStart w:id="322" w:name="_Toc201130566"/>
      <w:bookmarkEnd w:id="32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3" w:name="_CR5_17"/>
      <w:bookmarkStart w:id="324" w:name="_Toc201130567"/>
      <w:bookmarkEnd w:id="323"/>
      <w:r w:rsidRPr="00965351">
        <w:rPr>
          <w:lang w:eastAsia="ko-KR"/>
        </w:rPr>
        <w:t>5.17</w:t>
      </w:r>
      <w:r w:rsidRPr="00965351">
        <w:rPr>
          <w:lang w:eastAsia="ko-KR"/>
        </w:rPr>
        <w:tab/>
        <w:t>Support of Ranging and Sidelink Positioning</w:t>
      </w:r>
      <w:bookmarkEnd w:id="324"/>
    </w:p>
    <w:p w14:paraId="3A8ECF5A" w14:textId="088890B8" w:rsidR="0002105A" w:rsidRPr="00965351" w:rsidRDefault="0002105A" w:rsidP="0002105A">
      <w:pPr>
        <w:rPr>
          <w:lang w:eastAsia="ko-KR"/>
        </w:rPr>
      </w:pPr>
      <w:r w:rsidRPr="00965351">
        <w:rPr>
          <w:lang w:eastAsia="ko-KR"/>
        </w:rPr>
        <w:t xml:space="preserve">Ranging and Sidelink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40] is supported. The following procedures have been specified to support the Network Assisted Sidelink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5" w:name="_CR5_18"/>
      <w:bookmarkStart w:id="326" w:name="_Toc201130568"/>
      <w:bookmarkEnd w:id="325"/>
      <w:r w:rsidRPr="00965351">
        <w:rPr>
          <w:lang w:eastAsia="ko-KR"/>
        </w:rPr>
        <w:t>5.18</w:t>
      </w:r>
      <w:r w:rsidRPr="00965351">
        <w:rPr>
          <w:lang w:eastAsia="ko-KR"/>
        </w:rPr>
        <w:tab/>
        <w:t>Support for UE positioning based on a ML Model at the LMF</w:t>
      </w:r>
      <w:bookmarkEnd w:id="326"/>
    </w:p>
    <w:p w14:paraId="63CFBC3F" w14:textId="1D79AAC4" w:rsidR="003D7E68" w:rsidRPr="00965351" w:rsidRDefault="003D7E68" w:rsidP="00965351">
      <w:pPr>
        <w:pStyle w:val="Heading3"/>
        <w:rPr>
          <w:lang w:eastAsia="ko-KR"/>
        </w:rPr>
      </w:pPr>
      <w:bookmarkStart w:id="327" w:name="_Toc201130569"/>
      <w:r w:rsidRPr="00965351">
        <w:rPr>
          <w:lang w:eastAsia="ko-KR"/>
        </w:rPr>
        <w:t>5.18.0</w:t>
      </w:r>
      <w:r w:rsidRPr="00965351">
        <w:rPr>
          <w:lang w:eastAsia="ko-KR"/>
        </w:rPr>
        <w:tab/>
        <w:t>General</w:t>
      </w:r>
      <w:bookmarkEnd w:id="327"/>
    </w:p>
    <w:p w14:paraId="74CF122B" w14:textId="7F7CC3F8"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0DDB8DE7"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 in the scope of RAN specifications and not in the scope of this specification.</w:t>
      </w:r>
    </w:p>
    <w:p w14:paraId="4A731700" w14:textId="3ADF9E8D" w:rsidR="00634999" w:rsidRPr="00965351" w:rsidRDefault="00634999" w:rsidP="004B1140">
      <w:pPr>
        <w:pStyle w:val="EditorsNote"/>
        <w:rPr>
          <w:lang w:eastAsia="ko-KR"/>
        </w:rPr>
      </w:pPr>
      <w:r w:rsidRPr="00965351">
        <w:rPr>
          <w:lang w:eastAsia="ko-KR"/>
        </w:rPr>
        <w:lastRenderedPageBreak/>
        <w:t>Editor's note:</w:t>
      </w:r>
      <w:r w:rsidRPr="00965351">
        <w:rPr>
          <w:lang w:eastAsia="ko-KR"/>
        </w:rPr>
        <w:tab/>
        <w:t>What input data collected from UE and NG-RAN to LMF for LMF-based AI/ML Positioning will be determined by RAN WG1.</w:t>
      </w:r>
    </w:p>
    <w:p w14:paraId="4E424A74" w14:textId="2602395C"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 xml:space="preserve">model training in LMF is up to implementation. LMF collects input data from UE for ML model training </w:t>
      </w:r>
      <w:r w:rsidR="003D7E68" w:rsidRPr="00965351">
        <w:rPr>
          <w:lang w:eastAsia="ko-KR"/>
        </w:rPr>
        <w:t xml:space="preserve">as </w:t>
      </w:r>
      <w:r w:rsidRPr="00965351">
        <w:rPr>
          <w:lang w:eastAsia="ko-KR"/>
        </w:rPr>
        <w:t>described in clause </w:t>
      </w:r>
      <w:r w:rsidR="00CC2CC2" w:rsidRPr="00965351">
        <w:rPr>
          <w:lang w:eastAsia="ko-KR"/>
        </w:rPr>
        <w:t xml:space="preserve">6.22.2. The LMF collects input data from NG-RAN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32DD0BC4"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The LMF provides the following input parameters in the Nnwdaf_MLModelProvision_Subscribe or Nnwdaf_MLModelInfo_Request: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77777777"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39823FBA" w14:textId="5356D9F5" w:rsidR="00CC2CC2" w:rsidRPr="00965351" w:rsidRDefault="00CC2CC2" w:rsidP="00287403">
      <w:pPr>
        <w:pStyle w:val="EditorsNote"/>
        <w:rPr>
          <w:lang w:eastAsia="ko-KR"/>
        </w:rPr>
      </w:pPr>
      <w:r w:rsidRPr="00965351">
        <w:rPr>
          <w:lang w:eastAsia="ko-KR"/>
        </w:rPr>
        <w:t>Editor</w:t>
      </w:r>
      <w:r w:rsidR="003D7E68" w:rsidRPr="00965351">
        <w:rPr>
          <w:lang w:eastAsia="ko-KR"/>
        </w:rPr>
        <w:t>'</w:t>
      </w:r>
      <w:r w:rsidRPr="00965351">
        <w:rPr>
          <w:lang w:eastAsia="ko-KR"/>
        </w:rPr>
        <w:t>s note:</w:t>
      </w:r>
      <w:r w:rsidRPr="00965351">
        <w:rPr>
          <w:lang w:eastAsia="ko-KR"/>
        </w:rPr>
        <w:tab/>
        <w:t>Whether user consent for UE positioning calculation is needed apart from the existing GMLC check of the LCS privacy profile is FFS.</w:t>
      </w:r>
    </w:p>
    <w:p w14:paraId="10ECB78F" w14:textId="45F45B21" w:rsidR="00CC2CC2" w:rsidRPr="00965351" w:rsidRDefault="00CC2CC2" w:rsidP="00634999">
      <w:pPr>
        <w:rPr>
          <w:lang w:eastAsia="ko-KR"/>
        </w:rPr>
      </w:pPr>
      <w:r w:rsidRPr="00965351">
        <w:rPr>
          <w:lang w:eastAsia="ko-KR"/>
        </w:rPr>
        <w:lastRenderedPageBreak/>
        <w:t>For</w:t>
      </w:r>
      <w:r w:rsidR="003D7E68" w:rsidRPr="00965351">
        <w:rPr>
          <w:lang w:eastAsia="ko-KR"/>
        </w:rPr>
        <w:t xml:space="preserve"> ML model</w:t>
      </w:r>
      <w:r w:rsidRPr="00965351">
        <w:rPr>
          <w:lang w:eastAsia="ko-KR"/>
        </w:rPr>
        <w:t xml:space="preserve"> training, performance monitoring and UE positioning calculation using LMF-based AI/ML Positioning, the LMF checks with UDM the user consent status before collecting UE related data, see clause 6.22.3 and clause 6.22.4.</w:t>
      </w:r>
    </w:p>
    <w:p w14:paraId="528EA1A7" w14:textId="4CBBD51A"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28" w:name="_CR5_18_1"/>
      <w:bookmarkStart w:id="329" w:name="_Toc201130570"/>
      <w:bookmarkEnd w:id="328"/>
      <w:r w:rsidRPr="00965351">
        <w:rPr>
          <w:lang w:eastAsia="zh-CN"/>
        </w:rPr>
        <w:t>5.18.1</w:t>
      </w:r>
      <w:r w:rsidR="007B2F56" w:rsidRPr="00965351">
        <w:rPr>
          <w:lang w:eastAsia="zh-CN"/>
        </w:rPr>
        <w:tab/>
        <w:t>Void</w:t>
      </w:r>
      <w:bookmarkEnd w:id="32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0" w:name="_CR5_18_2"/>
      <w:bookmarkStart w:id="331" w:name="_Toc201130571"/>
      <w:bookmarkEnd w:id="330"/>
      <w:r w:rsidRPr="00965351">
        <w:rPr>
          <w:lang w:eastAsia="ko-KR"/>
        </w:rPr>
        <w:t>5.18.2</w:t>
      </w:r>
      <w:r w:rsidRPr="00965351">
        <w:rPr>
          <w:lang w:eastAsia="ko-KR"/>
        </w:rPr>
        <w:tab/>
        <w:t>AI/ML model performance monitoring for LMF-based AI/ML Positioning</w:t>
      </w:r>
      <w:bookmarkEnd w:id="331"/>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2" w:name="_CR5_19"/>
      <w:bookmarkStart w:id="333" w:name="_Toc201130572"/>
      <w:bookmarkEnd w:id="332"/>
      <w:r w:rsidRPr="00965351">
        <w:rPr>
          <w:lang w:eastAsia="ko-KR"/>
        </w:rPr>
        <w:t>5.19</w:t>
      </w:r>
      <w:r w:rsidRPr="00965351">
        <w:rPr>
          <w:lang w:eastAsia="ko-KR"/>
        </w:rPr>
        <w:tab/>
        <w:t>Location Service involving Mobile Wireless Access Backhaul</w:t>
      </w:r>
      <w:bookmarkEnd w:id="333"/>
    </w:p>
    <w:p w14:paraId="4FC94F59" w14:textId="77777777" w:rsidR="00C536A8" w:rsidRPr="00965351" w:rsidRDefault="00C536A8" w:rsidP="004B1140">
      <w:pPr>
        <w:pStyle w:val="Heading3"/>
        <w:rPr>
          <w:lang w:eastAsia="ko-KR"/>
        </w:rPr>
      </w:pPr>
      <w:bookmarkStart w:id="334" w:name="_CR5_19_1"/>
      <w:bookmarkStart w:id="335" w:name="_Toc201130573"/>
      <w:bookmarkEnd w:id="334"/>
      <w:r w:rsidRPr="00965351">
        <w:rPr>
          <w:lang w:eastAsia="ko-KR"/>
        </w:rPr>
        <w:t>5.19.1</w:t>
      </w:r>
      <w:r w:rsidRPr="00965351">
        <w:rPr>
          <w:lang w:eastAsia="ko-KR"/>
        </w:rPr>
        <w:tab/>
        <w:t>General</w:t>
      </w:r>
      <w:bookmarkEnd w:id="335"/>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lastRenderedPageBreak/>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36" w:name="_CR5_19_2"/>
      <w:bookmarkStart w:id="337" w:name="_Toc201130574"/>
      <w:bookmarkEnd w:id="336"/>
      <w:r w:rsidRPr="00965351">
        <w:rPr>
          <w:lang w:eastAsia="ko-KR"/>
        </w:rPr>
        <w:t>5.19.2</w:t>
      </w:r>
      <w:r w:rsidRPr="00965351">
        <w:rPr>
          <w:lang w:eastAsia="ko-KR"/>
        </w:rPr>
        <w:tab/>
        <w:t>Obtaining location information for the MWAB</w:t>
      </w:r>
      <w:bookmarkEnd w:id="33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38" w:name="_CR5_19_3"/>
      <w:bookmarkStart w:id="339" w:name="_Toc201130575"/>
      <w:bookmarkEnd w:id="338"/>
      <w:r w:rsidRPr="00965351">
        <w:rPr>
          <w:lang w:eastAsia="ko-KR"/>
        </w:rPr>
        <w:t>5.19.3</w:t>
      </w:r>
      <w:r w:rsidRPr="00965351">
        <w:rPr>
          <w:lang w:eastAsia="ko-KR"/>
        </w:rPr>
        <w:tab/>
        <w:t>Privacy check for MWAB</w:t>
      </w:r>
      <w:bookmarkEnd w:id="339"/>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0" w:name="_CR6"/>
      <w:bookmarkStart w:id="341" w:name="_Toc201130576"/>
      <w:bookmarkEnd w:id="340"/>
      <w:r w:rsidRPr="00965351">
        <w:rPr>
          <w:rFonts w:hint="eastAsia"/>
          <w:lang w:eastAsia="zh-CN"/>
        </w:rPr>
        <w:t>6</w:t>
      </w:r>
      <w:r w:rsidRPr="00965351">
        <w:rPr>
          <w:lang w:eastAsia="ko-KR"/>
        </w:rPr>
        <w:tab/>
      </w:r>
      <w:r w:rsidRPr="00965351">
        <w:rPr>
          <w:rFonts w:hint="eastAsia"/>
          <w:lang w:eastAsia="zh-CN"/>
        </w:rPr>
        <w:t>Location Service Procedures</w:t>
      </w:r>
      <w:bookmarkEnd w:id="295"/>
      <w:bookmarkEnd w:id="341"/>
    </w:p>
    <w:p w14:paraId="542ABBF2" w14:textId="77777777" w:rsidR="00806F9E" w:rsidRPr="00965351" w:rsidRDefault="00806F9E" w:rsidP="00806F9E">
      <w:pPr>
        <w:pStyle w:val="Heading2"/>
        <w:rPr>
          <w:lang w:eastAsia="ko-KR"/>
        </w:rPr>
      </w:pPr>
      <w:bookmarkStart w:id="342" w:name="_CR6_1"/>
      <w:bookmarkStart w:id="343" w:name="_Toc58920636"/>
      <w:bookmarkStart w:id="344" w:name="_Toc201130577"/>
      <w:bookmarkEnd w:id="34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3"/>
      <w:bookmarkEnd w:id="344"/>
    </w:p>
    <w:p w14:paraId="067927A8" w14:textId="77777777" w:rsidR="00806F9E" w:rsidRPr="00965351" w:rsidRDefault="00806F9E" w:rsidP="00806F9E">
      <w:pPr>
        <w:pStyle w:val="Heading3"/>
      </w:pPr>
      <w:bookmarkStart w:id="345" w:name="_CR6_1_1"/>
      <w:bookmarkStart w:id="346" w:name="_Toc58920637"/>
      <w:bookmarkStart w:id="347" w:name="_Toc201130578"/>
      <w:bookmarkEnd w:id="345"/>
      <w:r w:rsidRPr="00965351">
        <w:t>6.1.1</w:t>
      </w:r>
      <w:r w:rsidRPr="00965351">
        <w:tab/>
        <w:t>5GC-MT-LR procedure for the regulatory location service</w:t>
      </w:r>
      <w:bookmarkEnd w:id="346"/>
      <w:bookmarkEnd w:id="34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29" o:title=""/>
          </v:shape>
          <o:OLEObject Type="Embed" ProgID="Word.Picture.8" ShapeID="_x0000_i1034" DrawAspect="Content" ObjectID="_1811744650" r:id="rId30"/>
        </w:object>
      </w:r>
    </w:p>
    <w:p w14:paraId="797764BB" w14:textId="77777777" w:rsidR="00806F9E" w:rsidRPr="00965351" w:rsidRDefault="00806F9E" w:rsidP="00806F9E">
      <w:pPr>
        <w:pStyle w:val="TF"/>
        <w:rPr>
          <w:lang w:eastAsia="zh-CN"/>
        </w:rPr>
      </w:pPr>
      <w:bookmarkStart w:id="349" w:name="_CRFigure6_1_11"/>
      <w:r w:rsidRPr="00965351">
        <w:rPr>
          <w:lang w:eastAsia="zh-CN"/>
        </w:rPr>
        <w:t xml:space="preserve">Figure </w:t>
      </w:r>
      <w:bookmarkEnd w:id="34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The GMLC invokes a Nudm_UECM_Get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For backward compatibility, the GMLC can use a Nudm_SDM_Get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The LMF returns the Nlmf_Location_DetermineLocation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0" w:name="_CR6_1_2"/>
      <w:bookmarkStart w:id="351" w:name="_Toc58920638"/>
      <w:bookmarkStart w:id="352" w:name="_Toc201130579"/>
      <w:bookmarkEnd w:id="350"/>
      <w:r w:rsidRPr="00965351">
        <w:t>6.1.2</w:t>
      </w:r>
      <w:r w:rsidRPr="00965351">
        <w:tab/>
        <w:t>5GC-MT-LR Procedure for the commercial location service</w:t>
      </w:r>
      <w:bookmarkEnd w:id="351"/>
      <w:bookmarkEnd w:id="35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3" w:name="_MON_1737528582"/>
    <w:bookmarkStart w:id="354" w:name="_MON_1643182626"/>
    <w:bookmarkEnd w:id="353"/>
    <w:bookmarkEnd w:id="354"/>
    <w:bookmarkStart w:id="355" w:name="_MON_1709637054"/>
    <w:bookmarkEnd w:id="35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1" o:title=""/>
          </v:shape>
          <o:OLEObject Type="Embed" ProgID="Word.Picture.8" ShapeID="_x0000_i1035" DrawAspect="Content" ObjectID="_1811744651" r:id="rId32"/>
        </w:object>
      </w:r>
    </w:p>
    <w:p w14:paraId="27A21983" w14:textId="153CB6EB" w:rsidR="00806F9E" w:rsidRPr="00965351" w:rsidRDefault="00806F9E" w:rsidP="00806F9E">
      <w:pPr>
        <w:pStyle w:val="TF"/>
      </w:pPr>
      <w:bookmarkStart w:id="356" w:name="_CRFigure6_1_21"/>
      <w:r w:rsidRPr="00965351">
        <w:rPr>
          <w:lang w:eastAsia="zh-CN"/>
        </w:rPr>
        <w:t xml:space="preserve">Figure </w:t>
      </w:r>
      <w:bookmarkEnd w:id="35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AF sends the Nnef_EventExposure_Subscribe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965351">
        <w:rPr>
          <w:lang w:eastAsia="zh-CN"/>
        </w:rPr>
        <w:t>, Ngmlc_Location_ProvideLocation</w:t>
      </w:r>
      <w:r w:rsidRPr="00965351">
        <w:rPr>
          <w:lang w:eastAsia="zh-CN"/>
        </w:rPr>
        <w:t xml:space="preserve"> or LCS request is equal to or less than the Maximum Target UE Number of the LCS client. If Maximum Target UE Number is exceeded, the NEF or HGMLC shall reject the Nnef_EventExposure_Subscribe</w:t>
      </w:r>
      <w:r w:rsidR="00774A27" w:rsidRPr="00965351">
        <w:rPr>
          <w:lang w:eastAsia="zh-CN"/>
        </w:rPr>
        <w:t>, Ngmlc_Location_ProviceLocation</w:t>
      </w:r>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The (H)GMLC invokes a Nudm_UECM_Get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3386D686"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The AMF includes the scheduled location time in the Nlmf_Location_DetermineLocation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1BC992DE"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and/or GPSI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12]) as UE identity in the Nlmf_Location_DetermineLocation Request.</w:t>
      </w:r>
    </w:p>
    <w:p w14:paraId="1FED40AA" w14:textId="742725FD" w:rsidR="001B23E1" w:rsidRPr="00965351" w:rsidRDefault="001B23E1" w:rsidP="00327522">
      <w:pPr>
        <w:pStyle w:val="NO"/>
        <w:rPr>
          <w:lang w:eastAsia="zh-CN"/>
        </w:rPr>
      </w:pPr>
      <w:r w:rsidRPr="00965351">
        <w:rPr>
          <w:lang w:eastAsia="zh-CN"/>
        </w:rPr>
        <w:t>NOTE 6:</w:t>
      </w:r>
      <w:r w:rsidRPr="00965351">
        <w:rPr>
          <w:lang w:eastAsia="zh-CN"/>
        </w:rPr>
        <w:tab/>
        <w:t>In this case, the AMF ensures that a consistent UE identity is used for a particular LMF by implementation.</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0CBF919C" w:rsidR="003C6518" w:rsidRPr="00965351" w:rsidRDefault="003C6518" w:rsidP="00E31CFD">
      <w:pPr>
        <w:pStyle w:val="NO"/>
        <w:rPr>
          <w:lang w:eastAsia="zh-CN"/>
        </w:rPr>
      </w:pPr>
      <w:r w:rsidRPr="00965351">
        <w:rPr>
          <w:lang w:eastAsia="zh-CN"/>
        </w:rPr>
        <w:t>NOTE </w:t>
      </w:r>
      <w:r w:rsidR="001B23E1" w:rsidRPr="00965351">
        <w:rPr>
          <w:lang w:eastAsia="zh-CN"/>
        </w:rPr>
        <w:t>7</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13E043AF" w:rsidR="00700F23" w:rsidRPr="00965351" w:rsidRDefault="00700F23" w:rsidP="00E31CFD">
      <w:pPr>
        <w:pStyle w:val="NO"/>
        <w:rPr>
          <w:lang w:eastAsia="zh-CN"/>
        </w:rPr>
      </w:pPr>
      <w:r w:rsidRPr="00965351">
        <w:rPr>
          <w:lang w:eastAsia="zh-CN"/>
        </w:rPr>
        <w:t>NOTE </w:t>
      </w:r>
      <w:r w:rsidR="001B23E1" w:rsidRPr="00965351">
        <w:rPr>
          <w:lang w:eastAsia="zh-CN"/>
        </w:rPr>
        <w:t>8</w:t>
      </w:r>
      <w:r w:rsidRPr="00965351">
        <w:rPr>
          <w:lang w:eastAsia="zh-CN"/>
        </w:rPr>
        <w:t>:</w:t>
      </w:r>
      <w:r w:rsidRPr="00965351">
        <w:rPr>
          <w:lang w:eastAsia="zh-CN"/>
        </w:rPr>
        <w:tab/>
        <w:t>LMF does not deliver the scheduled location time to NG-RAN as part of step 12.</w:t>
      </w:r>
    </w:p>
    <w:p w14:paraId="466DCDEC" w14:textId="1D914181" w:rsidR="00700F23" w:rsidRPr="00965351" w:rsidRDefault="00700F23" w:rsidP="00E31CFD">
      <w:pPr>
        <w:pStyle w:val="NO"/>
        <w:rPr>
          <w:lang w:eastAsia="zh-CN"/>
        </w:rPr>
      </w:pPr>
      <w:r w:rsidRPr="00965351">
        <w:rPr>
          <w:lang w:eastAsia="zh-CN"/>
        </w:rPr>
        <w:t>NOTE </w:t>
      </w:r>
      <w:r w:rsidR="001B23E1" w:rsidRPr="00965351">
        <w:rPr>
          <w:lang w:eastAsia="zh-CN"/>
        </w:rPr>
        <w:t>9</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lastRenderedPageBreak/>
        <w:t>18.</w:t>
      </w:r>
      <w:r w:rsidRPr="00965351">
        <w:rPr>
          <w:lang w:eastAsia="zh-CN"/>
        </w:rPr>
        <w:tab/>
        <w:t>The (H)GMLC or VGMLC invokes the Namf_Location_ProvidePositioningInfo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Namf_Location_ProvidePositioningInfo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Nnef_EventExposure_Notify or sends Nnef_EventExposure_Subscribe Response to the AF.</w:t>
      </w:r>
      <w:r w:rsidRPr="00965351">
        <w:rPr>
          <w:lang w:eastAsia="zh-CN"/>
        </w:rPr>
        <w:t xml:space="preserve"> </w:t>
      </w:r>
      <w:r w:rsidRPr="00965351">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57" w:name="_CR6_1_3"/>
      <w:bookmarkStart w:id="358" w:name="_Toc58920639"/>
      <w:bookmarkStart w:id="359" w:name="_Toc201130580"/>
      <w:bookmarkEnd w:id="357"/>
      <w:r w:rsidRPr="00965351">
        <w:rPr>
          <w:lang w:eastAsia="zh-CN"/>
        </w:rPr>
        <w:t>6.1.3</w:t>
      </w:r>
      <w:r w:rsidRPr="00965351">
        <w:rPr>
          <w:lang w:eastAsia="zh-CN"/>
        </w:rPr>
        <w:tab/>
        <w:t>5GC-MT-LR multiple location procedure for the regulatory location service</w:t>
      </w:r>
      <w:bookmarkEnd w:id="359"/>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3" o:title="" cropbottom="19268f"/>
          </v:shape>
          <o:OLEObject Type="Embed" ProgID="Word.Picture.8" ShapeID="_x0000_i1036" DrawAspect="Content" ObjectID="_1811744652" r:id="rId34"/>
        </w:object>
      </w:r>
    </w:p>
    <w:p w14:paraId="1E3F5D09" w14:textId="104168A2" w:rsidR="007404D7" w:rsidRPr="00965351" w:rsidRDefault="007404D7" w:rsidP="007404D7">
      <w:pPr>
        <w:pStyle w:val="TF"/>
        <w:rPr>
          <w:lang w:eastAsia="zh-CN"/>
        </w:rPr>
      </w:pPr>
      <w:bookmarkStart w:id="360" w:name="_CRFigure6_1_31"/>
      <w:r w:rsidRPr="00965351">
        <w:rPr>
          <w:lang w:eastAsia="zh-CN"/>
        </w:rPr>
        <w:t xml:space="preserve">Figure </w:t>
      </w:r>
      <w:bookmarkEnd w:id="36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1" w:name="_CR6_1_4"/>
      <w:bookmarkStart w:id="362" w:name="_Toc201130581"/>
      <w:bookmarkEnd w:id="361"/>
      <w:r w:rsidRPr="00965351">
        <w:rPr>
          <w:lang w:eastAsia="zh-CN"/>
        </w:rPr>
        <w:lastRenderedPageBreak/>
        <w:t>6.1.4</w:t>
      </w:r>
      <w:r w:rsidRPr="00965351">
        <w:rPr>
          <w:lang w:eastAsia="zh-CN"/>
        </w:rPr>
        <w:tab/>
        <w:t>5GC-MT-LR procedure involving Mobile Base Station Relay</w:t>
      </w:r>
      <w:bookmarkEnd w:id="36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5" o:title=""/>
          </v:shape>
          <o:OLEObject Type="Embed" ProgID="Visio.Drawing.15" ShapeID="_x0000_i1037" DrawAspect="Content" ObjectID="_1811744653" r:id="rId36"/>
        </w:object>
      </w:r>
    </w:p>
    <w:p w14:paraId="021EB90F" w14:textId="3611EFDD" w:rsidR="00774A27" w:rsidRPr="00965351" w:rsidRDefault="00774A27" w:rsidP="00774A27">
      <w:pPr>
        <w:pStyle w:val="TF"/>
        <w:rPr>
          <w:lang w:eastAsia="zh-CN"/>
        </w:rPr>
      </w:pPr>
      <w:bookmarkStart w:id="363" w:name="_CRFigure6_1_41"/>
      <w:r w:rsidRPr="00965351">
        <w:rPr>
          <w:lang w:eastAsia="zh-CN"/>
        </w:rPr>
        <w:t xml:space="preserve">Figure </w:t>
      </w:r>
      <w:bookmarkEnd w:id="36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[Conditional] The LMF invokes the Ngmlc_Location_ProvideLocation_Request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The LMF returns the Nlmf_Location_DetermineLocation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The AMF returns the Namf_Location_ProvidePositioningInfo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4" w:name="_CR6_1_5"/>
      <w:bookmarkStart w:id="365" w:name="_Toc201130582"/>
      <w:bookmarkEnd w:id="364"/>
      <w:r w:rsidRPr="00965351">
        <w:rPr>
          <w:lang w:eastAsia="zh-CN"/>
        </w:rPr>
        <w:t>6.1.5</w:t>
      </w:r>
      <w:r w:rsidRPr="00965351">
        <w:rPr>
          <w:lang w:eastAsia="zh-CN"/>
        </w:rPr>
        <w:tab/>
        <w:t>5GC-MT-LR procedure involving MWAB</w:t>
      </w:r>
      <w:bookmarkEnd w:id="36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MWAB-gNB.</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1B825961" w14:textId="0635CAFC" w:rsidR="000E1783" w:rsidRDefault="000E1783" w:rsidP="00AA427B">
      <w:pPr>
        <w:pStyle w:val="TH"/>
        <w:rPr>
          <w:lang w:eastAsia="zh-CN"/>
        </w:rPr>
      </w:pPr>
      <w:r w:rsidRPr="00DE414B">
        <w:object w:dxaOrig="10476" w:dyaOrig="9178" w14:anchorId="58CB9E0B">
          <v:shape id="_x0000_i1039" type="#_x0000_t75" style="width:479.6pt;height:458.9pt" o:ole="">
            <v:imagedata r:id="rId37" o:title=""/>
          </v:shape>
          <o:OLEObject Type="Embed" ProgID="Visio.Drawing.15" ShapeID="_x0000_i1039" DrawAspect="Content" ObjectID="_1811744654" r:id="rId38"/>
        </w:object>
      </w:r>
    </w:p>
    <w:p w14:paraId="69E83951" w14:textId="320C4365" w:rsidR="00634999" w:rsidRPr="00965351" w:rsidRDefault="00634999" w:rsidP="00634999">
      <w:pPr>
        <w:pStyle w:val="TF"/>
        <w:rPr>
          <w:lang w:eastAsia="zh-CN"/>
        </w:rPr>
      </w:pPr>
      <w:r w:rsidRPr="00965351">
        <w:rPr>
          <w:lang w:eastAsia="zh-CN"/>
        </w:rPr>
        <w:t xml:space="preserve">Figure </w:t>
      </w:r>
      <w:bookmarkEnd w:id="36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xml:space="preserve">.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 xml:space="preserve">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MWAB-gNB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[Conditional] If the LMF invokes the Ngmlc_Location_ProvideLocation_Request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MWAB-gNB may provide the MWAB-UE updated location and velocity information and the time obtained them to the LMF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The LMF returns the Nlmf_Location_DetermineLocation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The AMF returns the Namf_Location_ProvidePositioningInfo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67" w:name="_CR6_2"/>
      <w:bookmarkStart w:id="368" w:name="_Toc201130583"/>
      <w:bookmarkEnd w:id="36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58"/>
      <w:bookmarkEnd w:id="36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69" w:name="_MON_1633871842"/>
    <w:bookmarkEnd w:id="369"/>
    <w:p w14:paraId="43269882" w14:textId="77777777" w:rsidR="00806F9E" w:rsidRPr="00965351" w:rsidRDefault="00806F9E" w:rsidP="00806F9E">
      <w:pPr>
        <w:pStyle w:val="TH"/>
        <w:rPr>
          <w:lang w:eastAsia="zh-CN"/>
        </w:rPr>
      </w:pPr>
      <w:r w:rsidRPr="00965351">
        <w:object w:dxaOrig="11057" w:dyaOrig="9121" w14:anchorId="4041F66D">
          <v:shape id="_x0000_i1040" type="#_x0000_t75" style="width:480.85pt;height:394.45pt" o:ole="">
            <v:imagedata r:id="rId39" o:title=""/>
          </v:shape>
          <o:OLEObject Type="Embed" ProgID="Word.Picture.8" ShapeID="_x0000_i1040" DrawAspect="Content" ObjectID="_1811744655" r:id="rId40"/>
        </w:object>
      </w:r>
    </w:p>
    <w:p w14:paraId="3AB58D37" w14:textId="77777777" w:rsidR="00806F9E" w:rsidRPr="00965351" w:rsidRDefault="00806F9E" w:rsidP="00806F9E">
      <w:pPr>
        <w:pStyle w:val="TF"/>
        <w:rPr>
          <w:lang w:eastAsia="zh-CN"/>
        </w:rPr>
      </w:pPr>
      <w:bookmarkStart w:id="370" w:name="_CRFigure6_21"/>
      <w:r w:rsidRPr="00965351">
        <w:rPr>
          <w:lang w:eastAsia="zh-CN"/>
        </w:rPr>
        <w:t xml:space="preserve">Figure </w:t>
      </w:r>
      <w:bookmarkEnd w:id="370"/>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792790D1"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and/or GPSI of the target UE (see </w:t>
      </w:r>
      <w:r w:rsidR="00AA427B" w:rsidRPr="00965351">
        <w:t>TS</w:t>
      </w:r>
      <w:r w:rsidR="00AA427B">
        <w:t> </w:t>
      </w:r>
      <w:r w:rsidR="00AA427B" w:rsidRPr="00965351">
        <w:t>29.572</w:t>
      </w:r>
      <w:r w:rsidR="00AA427B">
        <w:t> </w:t>
      </w:r>
      <w:r w:rsidR="00AA427B" w:rsidRPr="00965351">
        <w:t>[</w:t>
      </w:r>
      <w:r w:rsidRPr="00965351">
        <w:t>12]) as UE identity in the Nlmf_Location_DetermineLocation Request.</w:t>
      </w:r>
    </w:p>
    <w:p w14:paraId="4FAD35DB" w14:textId="57F19E22" w:rsidR="001B23E1" w:rsidRPr="00965351" w:rsidRDefault="001B23E1" w:rsidP="00806F9E">
      <w:pPr>
        <w:pStyle w:val="NO"/>
      </w:pPr>
      <w:r w:rsidRPr="00965351">
        <w:t>NOTE 2:</w:t>
      </w:r>
      <w:r w:rsidRPr="00965351">
        <w:tab/>
        <w:t>In this case, the AMF ensures that a consistent UE identity is used for a particular LMF by implementation.</w:t>
      </w:r>
    </w:p>
    <w:p w14:paraId="362A1F37" w14:textId="22F251E9" w:rsidR="00806F9E" w:rsidRPr="00965351" w:rsidRDefault="00806F9E" w:rsidP="00806F9E">
      <w:pPr>
        <w:pStyle w:val="NO"/>
      </w:pPr>
      <w:r w:rsidRPr="00965351">
        <w:t>NOTE</w:t>
      </w:r>
      <w:r w:rsidR="00700F23" w:rsidRPr="00965351">
        <w:t> </w:t>
      </w:r>
      <w:r w:rsidR="001B23E1" w:rsidRPr="00965351">
        <w:t>3</w:t>
      </w:r>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lastRenderedPageBreak/>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272FD177" w:rsidR="00A32152" w:rsidRPr="00965351" w:rsidRDefault="00A32152" w:rsidP="00A32152">
      <w:pPr>
        <w:pStyle w:val="NO"/>
      </w:pPr>
      <w:r w:rsidRPr="00965351">
        <w:t>NOTE </w:t>
      </w:r>
      <w:r w:rsidR="001B23E1" w:rsidRPr="00965351">
        <w:t>4</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Nlmf_Location_DetermineLocation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Ngmlc_</w:t>
      </w:r>
      <w:r w:rsidRPr="00965351">
        <w:rPr>
          <w:rFonts w:hint="eastAsia"/>
          <w:lang w:eastAsia="zh-CN"/>
        </w:rPr>
        <w:t>Location_</w:t>
      </w:r>
      <w:r w:rsidRPr="00965351">
        <w:t>LocationUpdate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If the VGMLC is same NF instance as HGMLC this step is skipped. Otherwise VGMLC invokes the Ngmlc_</w:t>
      </w:r>
      <w:r w:rsidRPr="00965351">
        <w:rPr>
          <w:rFonts w:hint="eastAsia"/>
          <w:lang w:eastAsia="zh-CN"/>
        </w:rPr>
        <w:t>Location_</w:t>
      </w:r>
      <w:r w:rsidRPr="00965351">
        <w:t>LocationUpdate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Pr="00965351" w:rsidRDefault="00700F23" w:rsidP="00E31CFD">
      <w:pPr>
        <w:pStyle w:val="NO"/>
        <w:rPr>
          <w:lang w:eastAsia="zh-CN"/>
        </w:rPr>
      </w:pPr>
      <w:r w:rsidRPr="00965351">
        <w:rPr>
          <w:lang w:eastAsia="zh-CN"/>
        </w:rPr>
        <w:t>NOTE </w:t>
      </w:r>
      <w:r w:rsidR="001B23E1" w:rsidRPr="00965351">
        <w:rPr>
          <w:lang w:eastAsia="zh-CN"/>
        </w:rPr>
        <w:t>5</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he NEF transfer the location information to the identified AF by invoking the Nnef_Location_LocationUpdateNotify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w:t>
      </w:r>
      <w:r w:rsidRPr="00965351">
        <w:lastRenderedPageBreak/>
        <w:t>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The NEF sends a Ngmlc_Location_LocationUpdateNotify</w:t>
      </w:r>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is not accessible, the HGMLC sends a Ngmlc_</w:t>
      </w:r>
      <w:r w:rsidRPr="00965351">
        <w:rPr>
          <w:rFonts w:hint="eastAsia"/>
          <w:lang w:eastAsia="zh-CN"/>
        </w:rPr>
        <w:t>Location_</w:t>
      </w:r>
      <w:r w:rsidRPr="00965351">
        <w:t>LocationUpdate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is not accessible, the VGMLC sends a Ngmlc_</w:t>
      </w:r>
      <w:r w:rsidRPr="00965351">
        <w:rPr>
          <w:rFonts w:hint="eastAsia"/>
          <w:lang w:eastAsia="zh-CN"/>
        </w:rPr>
        <w:t>Location_</w:t>
      </w:r>
      <w:r w:rsidRPr="00965351">
        <w:t>LocationUpdate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If the VGMLC receives Ngmlc_Location_LocationUpdate Request from the AMF and it is not required to send to any LCS Client</w:t>
      </w:r>
      <w:r w:rsidRPr="00965351">
        <w:rPr>
          <w:rFonts w:hint="eastAsia"/>
          <w:lang w:eastAsia="zh-CN"/>
        </w:rPr>
        <w:t xml:space="preserve"> or AF</w:t>
      </w:r>
      <w:r w:rsidRPr="00965351">
        <w:t>, the VGMLC may record charging information for the UE and response the Ngmlc_Location_LocationUpdate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1" w:name="_CR6_3"/>
      <w:bookmarkStart w:id="372" w:name="_Toc58920640"/>
      <w:bookmarkStart w:id="373" w:name="_Toc201130584"/>
      <w:bookmarkEnd w:id="37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2"/>
      <w:bookmarkEnd w:id="373"/>
    </w:p>
    <w:p w14:paraId="3D9CE7EA" w14:textId="77777777" w:rsidR="00806F9E" w:rsidRPr="00965351" w:rsidRDefault="00806F9E" w:rsidP="00806F9E">
      <w:pPr>
        <w:pStyle w:val="Heading3"/>
      </w:pPr>
      <w:bookmarkStart w:id="374" w:name="_CR6_3_1"/>
      <w:bookmarkStart w:id="375" w:name="_Toc58920641"/>
      <w:bookmarkStart w:id="376" w:name="_Toc201130585"/>
      <w:bookmarkEnd w:id="374"/>
      <w:r w:rsidRPr="00965351">
        <w:rPr>
          <w:rFonts w:hint="eastAsia"/>
        </w:rPr>
        <w:t>6.3</w:t>
      </w:r>
      <w:r w:rsidRPr="00965351">
        <w:t>.1</w:t>
      </w:r>
      <w:r w:rsidRPr="00965351">
        <w:tab/>
        <w:t xml:space="preserve">Initiation and Reporting of </w:t>
      </w:r>
      <w:r w:rsidRPr="00965351">
        <w:rPr>
          <w:rFonts w:hint="eastAsia"/>
        </w:rPr>
        <w:t>Location Events</w:t>
      </w:r>
      <w:bookmarkEnd w:id="375"/>
      <w:bookmarkEnd w:id="37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1" type="#_x0000_t75" style="width:481.45pt;height:560.35pt" o:ole="">
            <v:imagedata r:id="rId41" o:title=""/>
          </v:shape>
          <o:OLEObject Type="Embed" ProgID="Visio.Drawing.15" ShapeID="_x0000_i1041" DrawAspect="Content" ObjectID="_1811744656" r:id="rId42"/>
        </w:object>
      </w:r>
    </w:p>
    <w:p w14:paraId="437E7CAE" w14:textId="0559BFBA" w:rsidR="00806F9E" w:rsidRPr="00965351" w:rsidRDefault="00806F9E" w:rsidP="00806F9E">
      <w:pPr>
        <w:pStyle w:val="TF"/>
      </w:pPr>
      <w:bookmarkStart w:id="377" w:name="_CRFigure6_3_11"/>
      <w:r w:rsidRPr="00965351">
        <w:t xml:space="preserve">Figure </w:t>
      </w:r>
      <w:bookmarkEnd w:id="37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AF invokes the Nnef_EventExposure_Subscribe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If the UE is not currently reachable (e.g. is using eDRX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Nlmf_Location_DetermineLocation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instead of performing steps 28 and 29, the LMF may invoke the Nlmf_Location_EventNotify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78" w:name="_CR6_3_2"/>
      <w:bookmarkStart w:id="379" w:name="_Toc58920642"/>
      <w:bookmarkStart w:id="380" w:name="_Toc201130586"/>
      <w:bookmarkEnd w:id="378"/>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379"/>
      <w:bookmarkEnd w:id="38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2" type="#_x0000_t75" style="width:481.45pt;height:192.85pt" o:ole="">
            <v:imagedata r:id="rId43" o:title=""/>
          </v:shape>
          <o:OLEObject Type="Embed" ProgID="Visio.Drawing.15" ShapeID="_x0000_i1042" DrawAspect="Content" ObjectID="_1811744657" r:id="rId44"/>
        </w:object>
      </w:r>
    </w:p>
    <w:p w14:paraId="2E987F19" w14:textId="63D3D784" w:rsidR="00806F9E" w:rsidRPr="00965351" w:rsidRDefault="00806F9E" w:rsidP="00806F9E">
      <w:pPr>
        <w:pStyle w:val="TF"/>
      </w:pPr>
      <w:bookmarkStart w:id="381" w:name="_CRFigure6_3_21"/>
      <w:r w:rsidRPr="00965351">
        <w:t xml:space="preserve">Figure </w:t>
      </w:r>
      <w:bookmarkEnd w:id="38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As an optional optimization for a roaming UE, instead of performing steps 3 and 4, the LMF may invoke the Nlmf_Location_EventNotify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2" w:name="_CR6_3_3"/>
      <w:bookmarkStart w:id="383" w:name="_Toc58920643"/>
      <w:bookmarkStart w:id="384" w:name="_Toc201130587"/>
      <w:bookmarkEnd w:id="382"/>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3"/>
      <w:bookmarkEnd w:id="38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3" type="#_x0000_t75" style="width:481.45pt;height:316.8pt" o:ole="">
            <v:imagedata r:id="rId45" o:title=""/>
          </v:shape>
          <o:OLEObject Type="Embed" ProgID="Visio.Drawing.15" ShapeID="_x0000_i1043" DrawAspect="Content" ObjectID="_1811744658" r:id="rId46"/>
        </w:object>
      </w:r>
    </w:p>
    <w:p w14:paraId="66FB68CA" w14:textId="4721566A" w:rsidR="00806F9E" w:rsidRPr="00965351" w:rsidRDefault="00806F9E" w:rsidP="00806F9E">
      <w:pPr>
        <w:pStyle w:val="TF"/>
      </w:pPr>
      <w:bookmarkStart w:id="385" w:name="_CRFigure6_3_31"/>
      <w:r w:rsidRPr="00965351">
        <w:t xml:space="preserve">Figure </w:t>
      </w:r>
      <w:bookmarkEnd w:id="38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If the UE is not currently reachable (e.g. is using eDRX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The AMF responds to Namf_Location_CancelLocation,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For a roaming UE, the VGMLC responds to Ngmlc_Location_CancelLocation,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86" w:name="_CR6_3_4"/>
      <w:bookmarkStart w:id="387" w:name="_Toc58920644"/>
      <w:bookmarkStart w:id="388" w:name="_Toc201130588"/>
      <w:bookmarkEnd w:id="386"/>
      <w:r w:rsidRPr="00965351">
        <w:rPr>
          <w:lang w:eastAsia="zh-CN"/>
        </w:rPr>
        <w:t>6.3.4</w:t>
      </w:r>
      <w:r w:rsidRPr="00965351">
        <w:rPr>
          <w:lang w:eastAsia="zh-CN"/>
        </w:rPr>
        <w:tab/>
        <w:t>Cancellation of Reporting of data collection by a UE</w:t>
      </w:r>
      <w:bookmarkEnd w:id="388"/>
    </w:p>
    <w:p w14:paraId="3357E869" w14:textId="2E5CF93D"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4" type="#_x0000_t75" style="width:303.65pt;height:256.05pt" o:ole="">
            <v:imagedata r:id="rId47" o:title=""/>
          </v:shape>
          <o:OLEObject Type="Embed" ProgID="Visio.Drawing.15" ShapeID="_x0000_i1044" DrawAspect="Content" ObjectID="_1811744659" r:id="rId48"/>
        </w:object>
      </w:r>
    </w:p>
    <w:p w14:paraId="24854356" w14:textId="2A3A9B97" w:rsidR="007B2F56" w:rsidRPr="00965351" w:rsidRDefault="007B2F56" w:rsidP="007B2F56">
      <w:pPr>
        <w:pStyle w:val="TF"/>
        <w:rPr>
          <w:lang w:eastAsia="zh-CN"/>
        </w:rPr>
      </w:pPr>
      <w:bookmarkStart w:id="389" w:name="_CRFigure6_3_41"/>
      <w:r w:rsidRPr="00965351">
        <w:rPr>
          <w:lang w:eastAsia="zh-CN"/>
        </w:rPr>
        <w:t xml:space="preserve">Figure </w:t>
      </w:r>
      <w:bookmarkEnd w:id="389"/>
      <w:r w:rsidRPr="00965351">
        <w:rPr>
          <w:lang w:eastAsia="zh-CN"/>
        </w:rPr>
        <w:t>6.3.4-1: UE Cancellation of a data collection</w:t>
      </w:r>
    </w:p>
    <w:p w14:paraId="3AF11AE0" w14:textId="77777777"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6.22.2.</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0" w:name="_CR6_3_5"/>
      <w:bookmarkStart w:id="391" w:name="_Toc201130589"/>
      <w:bookmarkEnd w:id="390"/>
      <w:r w:rsidRPr="00965351">
        <w:rPr>
          <w:lang w:eastAsia="zh-CN"/>
        </w:rPr>
        <w:t>6.3.5</w:t>
      </w:r>
      <w:r w:rsidRPr="00965351">
        <w:rPr>
          <w:lang w:eastAsia="zh-CN"/>
        </w:rPr>
        <w:tab/>
        <w:t>Deferred 5GC-MT-LR Procedure for Periodic Location Events based on NRPPa Periodic Measurement</w:t>
      </w:r>
      <w:bookmarkEnd w:id="391"/>
    </w:p>
    <w:p w14:paraId="64789168" w14:textId="2FD03A6E" w:rsidR="007A740D" w:rsidRPr="00965351" w:rsidRDefault="007A740D" w:rsidP="007A740D">
      <w:pPr>
        <w:pStyle w:val="Heading4"/>
        <w:rPr>
          <w:lang w:eastAsia="zh-CN"/>
        </w:rPr>
      </w:pPr>
      <w:bookmarkStart w:id="392" w:name="_CR6_3_5_1"/>
      <w:bookmarkStart w:id="393" w:name="_Toc201130590"/>
      <w:bookmarkEnd w:id="392"/>
      <w:r w:rsidRPr="00965351">
        <w:rPr>
          <w:lang w:eastAsia="zh-CN"/>
        </w:rPr>
        <w:t>6.3.5.1</w:t>
      </w:r>
      <w:r w:rsidRPr="00965351">
        <w:rPr>
          <w:lang w:eastAsia="zh-CN"/>
        </w:rPr>
        <w:tab/>
        <w:t>Initiation and Reporting of Periodic Events based on NRPPa Periodic Measurement</w:t>
      </w:r>
      <w:bookmarkEnd w:id="39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5" type="#_x0000_t75" style="width:480.2pt;height:346.85pt" o:ole="">
            <v:imagedata r:id="rId49" o:title="" cropbottom="23024f" cropright="-242f"/>
          </v:shape>
          <o:OLEObject Type="Embed" ProgID="Visio.Drawing.11" ShapeID="_x0000_i1045" DrawAspect="Content" ObjectID="_1811744660" r:id="rId50"/>
        </w:object>
      </w:r>
    </w:p>
    <w:p w14:paraId="4D780E52" w14:textId="480F2C8E" w:rsidR="007A740D" w:rsidRPr="00965351" w:rsidRDefault="007A740D" w:rsidP="007A740D">
      <w:pPr>
        <w:pStyle w:val="TF"/>
        <w:rPr>
          <w:lang w:eastAsia="zh-CN"/>
        </w:rPr>
      </w:pPr>
      <w:bookmarkStart w:id="394" w:name="_CRFigure6_3_5_11"/>
      <w:r w:rsidRPr="00965351">
        <w:rPr>
          <w:lang w:eastAsia="zh-CN"/>
        </w:rPr>
        <w:t xml:space="preserve">Figure </w:t>
      </w:r>
      <w:bookmarkEnd w:id="394"/>
      <w:r w:rsidRPr="00965351">
        <w:rPr>
          <w:lang w:eastAsia="zh-CN"/>
        </w:rPr>
        <w:t>6.3.5.1-1: Deferred 5GC-MT-LR for Periodic Events based on NRPPa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The NRPPa periodic indication is added to steps 18-20 to indicate Periodic Location Estimates are generated based on NRPPa Periodic Measurement. (H)GMLC stores NRPPa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NRPPa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NRPPa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the time interval between successive location reports and the total number of reports received in step 1 to setup NRPPa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lastRenderedPageBreak/>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LMF invokes Nlmf_Location_EventNotify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LMF before step 4 invokes Namf_EventExposure_Subscribe to receive events from serving AMF about NG-RAN change using "RAN_Node" as LocationFilter.</w:t>
      </w:r>
    </w:p>
    <w:p w14:paraId="12E0C2EE" w14:textId="7EA13B48" w:rsidR="007A740D" w:rsidRPr="00965351" w:rsidRDefault="007A740D" w:rsidP="007A740D">
      <w:pPr>
        <w:rPr>
          <w:lang w:eastAsia="zh-CN"/>
        </w:rPr>
      </w:pPr>
      <w:r w:rsidRPr="00965351">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5" w:name="_CR6_3_5_2"/>
      <w:bookmarkStart w:id="396" w:name="_Toc201130591"/>
      <w:bookmarkEnd w:id="395"/>
      <w:r w:rsidRPr="00965351">
        <w:rPr>
          <w:lang w:eastAsia="zh-CN"/>
        </w:rPr>
        <w:t>6.3.5.2</w:t>
      </w:r>
      <w:r w:rsidRPr="00965351">
        <w:rPr>
          <w:lang w:eastAsia="zh-CN"/>
        </w:rPr>
        <w:tab/>
        <w:t>Cancellation of Reporting of Periodic Events by an AF, an NF or External LCS Client or GMLC</w:t>
      </w:r>
      <w:bookmarkEnd w:id="396"/>
    </w:p>
    <w:p w14:paraId="16205EF0" w14:textId="1AFB395A" w:rsidR="007A740D" w:rsidRPr="00965351" w:rsidRDefault="007A740D" w:rsidP="007A740D">
      <w:pPr>
        <w:rPr>
          <w:lang w:eastAsia="zh-CN"/>
        </w:rPr>
      </w:pPr>
      <w:r w:rsidRPr="00965351">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Steps from 6 to 9 are not executed based on NRPPa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Namf_Location_CancelLocation, LMF stops NRRPa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397" w:name="_CR6_4"/>
      <w:bookmarkStart w:id="398" w:name="_Toc201130592"/>
      <w:bookmarkEnd w:id="39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87"/>
      <w:bookmarkEnd w:id="398"/>
    </w:p>
    <w:p w14:paraId="03793C83" w14:textId="622428FF" w:rsidR="00FB1D65" w:rsidRPr="00965351" w:rsidRDefault="00FB1D65" w:rsidP="00965351">
      <w:pPr>
        <w:pStyle w:val="Heading3"/>
      </w:pPr>
      <w:bookmarkStart w:id="399" w:name="_Toc201130593"/>
      <w:r w:rsidRPr="00965351">
        <w:t>6.4.0</w:t>
      </w:r>
      <w:r w:rsidRPr="00965351">
        <w:tab/>
        <w:t>General</w:t>
      </w:r>
      <w:bookmarkEnd w:id="39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6" type="#_x0000_t75" style="width:481.45pt;height:320.55pt" o:ole="">
            <v:imagedata r:id="rId51" o:title=""/>
          </v:shape>
          <o:OLEObject Type="Embed" ProgID="Visio.Drawing.11" ShapeID="_x0000_i1046" DrawAspect="Content" ObjectID="_1811744661" r:id="rId52"/>
        </w:object>
      </w:r>
    </w:p>
    <w:p w14:paraId="3A2E0532" w14:textId="77777777" w:rsidR="00806F9E" w:rsidRPr="00965351" w:rsidRDefault="00806F9E" w:rsidP="00806F9E">
      <w:pPr>
        <w:pStyle w:val="TF"/>
      </w:pPr>
      <w:bookmarkStart w:id="400" w:name="_CRFigure6_41"/>
      <w:r w:rsidRPr="00965351">
        <w:t xml:space="preserve">Figure </w:t>
      </w:r>
      <w:bookmarkEnd w:id="40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1" w:name="_CR6_4_1"/>
      <w:bookmarkStart w:id="402" w:name="_Toc58920645"/>
      <w:bookmarkStart w:id="403" w:name="_Toc201130594"/>
      <w:bookmarkEnd w:id="401"/>
      <w:r w:rsidRPr="00965351">
        <w:t>6.4.1</w:t>
      </w:r>
      <w:r w:rsidRPr="00965351">
        <w:tab/>
        <w:t>LMF Change Procedure for NRPPa Periodic Measurement</w:t>
      </w:r>
      <w:bookmarkEnd w:id="403"/>
    </w:p>
    <w:p w14:paraId="45EEFCF1" w14:textId="7696A15F" w:rsidR="00F62A3E" w:rsidRPr="00965351" w:rsidRDefault="00F62A3E" w:rsidP="00F62A3E">
      <w:r w:rsidRPr="00965351">
        <w:t>The LMF Change procedure supports change of a serving LMF during a deferred 5GC-MT-LR procedure for Periodic Location Events based on NRPPa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7" type="#_x0000_t75" style="width:480.85pt;height:319.95pt" o:ole="">
            <v:imagedata r:id="rId53" o:title=""/>
          </v:shape>
          <o:OLEObject Type="Embed" ProgID="Visio.Drawing.11" ShapeID="_x0000_i1047" DrawAspect="Content" ObjectID="_1811744662" r:id="rId54"/>
        </w:object>
      </w:r>
    </w:p>
    <w:p w14:paraId="4D0E9EDB" w14:textId="0D8B83B4" w:rsidR="00F62A3E" w:rsidRPr="00965351" w:rsidRDefault="00F62A3E" w:rsidP="00F62A3E">
      <w:pPr>
        <w:pStyle w:val="TF"/>
      </w:pPr>
      <w:bookmarkStart w:id="404" w:name="_CRFigure6_4_11"/>
      <w:r w:rsidRPr="00965351">
        <w:t xml:space="preserve">Figure </w:t>
      </w:r>
      <w:bookmarkEnd w:id="404"/>
      <w:r w:rsidRPr="00965351">
        <w:t>6.4.1-1: Change of serving LMF for Periodic Events based on NRPPa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described in clause 6.3.5.1 and the LMF reinitiates NRPPa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965351" w:rsidRDefault="00F62A3E" w:rsidP="00F62A3E">
      <w:pPr>
        <w:pStyle w:val="B1"/>
      </w:pPr>
      <w:r w:rsidRPr="00965351">
        <w:t>4.</w:t>
      </w:r>
      <w:r w:rsidRPr="00965351">
        <w:tab/>
        <w:t>[Conditional] LMF2 informs LMF1 of the location context transfer operation results. LMF2 performs NRPPa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5" w:name="_CR6_5"/>
      <w:bookmarkStart w:id="406" w:name="_Toc201130595"/>
      <w:bookmarkEnd w:id="40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2"/>
      <w:bookmarkEnd w:id="406"/>
    </w:p>
    <w:p w14:paraId="6B034096" w14:textId="77777777" w:rsidR="00806F9E" w:rsidRPr="00965351" w:rsidRDefault="00806F9E" w:rsidP="00806F9E">
      <w:pPr>
        <w:pStyle w:val="Heading3"/>
      </w:pPr>
      <w:bookmarkStart w:id="407" w:name="_CR6_5_1"/>
      <w:bookmarkStart w:id="408" w:name="_Toc58920646"/>
      <w:bookmarkStart w:id="409" w:name="_Toc201130596"/>
      <w:bookmarkEnd w:id="407"/>
      <w:r w:rsidRPr="00965351">
        <w:t>6.5.1</w:t>
      </w:r>
      <w:r w:rsidRPr="00965351">
        <w:tab/>
        <w:t>Unified Location Service Exposure Procedure without routing by a UDM</w:t>
      </w:r>
      <w:bookmarkEnd w:id="408"/>
      <w:bookmarkEnd w:id="40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8" type="#_x0000_t75" style="width:480.85pt;height:440.75pt" o:ole="">
            <v:imagedata r:id="rId55" o:title=""/>
          </v:shape>
          <o:OLEObject Type="Embed" ProgID="Visio.Drawing.11" ShapeID="_x0000_i1048" DrawAspect="Content" ObjectID="_1811744663" r:id="rId56"/>
        </w:object>
      </w:r>
    </w:p>
    <w:p w14:paraId="03C773A9" w14:textId="77777777" w:rsidR="00806F9E" w:rsidRPr="00965351" w:rsidRDefault="00806F9E" w:rsidP="00806F9E">
      <w:pPr>
        <w:pStyle w:val="TF"/>
      </w:pPr>
      <w:bookmarkStart w:id="410" w:name="_CRFigure6_5_11"/>
      <w:r w:rsidRPr="00965351">
        <w:t xml:space="preserve">Figure </w:t>
      </w:r>
      <w:bookmarkEnd w:id="41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The AMF invokes the Namf_EventExposure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1" w:name="_CR6_5_2"/>
      <w:bookmarkStart w:id="412" w:name="_Toc58920647"/>
      <w:bookmarkStart w:id="413" w:name="_Toc201130597"/>
      <w:bookmarkEnd w:id="411"/>
      <w:r w:rsidRPr="00965351">
        <w:t>6.5.2</w:t>
      </w:r>
      <w:r w:rsidRPr="00965351">
        <w:tab/>
        <w:t>Unified Location Service Exposure Procedure with routing via a UDM</w:t>
      </w:r>
      <w:bookmarkEnd w:id="412"/>
      <w:bookmarkEnd w:id="41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9" type="#_x0000_t75" style="width:383.8pt;height:236.05pt" o:ole="">
            <v:imagedata r:id="rId57" o:title=""/>
          </v:shape>
          <o:OLEObject Type="Embed" ProgID="Word.Picture.8" ShapeID="_x0000_i1049" DrawAspect="Content" ObjectID="_1811744664" r:id="rId58"/>
        </w:object>
      </w:r>
    </w:p>
    <w:p w14:paraId="426E338C" w14:textId="2C264449" w:rsidR="00806F9E" w:rsidRPr="00965351" w:rsidRDefault="00806F9E" w:rsidP="00806F9E">
      <w:pPr>
        <w:pStyle w:val="TF"/>
      </w:pPr>
      <w:bookmarkStart w:id="414" w:name="_CRFigure6_5_21"/>
      <w:r w:rsidRPr="00965351">
        <w:t xml:space="preserve">Figure </w:t>
      </w:r>
      <w:bookmarkEnd w:id="41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5" w:name="_CR6_6"/>
      <w:bookmarkStart w:id="416" w:name="_Toc58920648"/>
      <w:bookmarkStart w:id="417" w:name="_Toc201130598"/>
      <w:bookmarkEnd w:id="415"/>
      <w:r w:rsidRPr="00965351">
        <w:rPr>
          <w:lang w:eastAsia="ko-KR"/>
        </w:rPr>
        <w:t>6.6</w:t>
      </w:r>
      <w:r w:rsidRPr="00965351">
        <w:rPr>
          <w:lang w:eastAsia="ko-KR"/>
        </w:rPr>
        <w:tab/>
        <w:t>NG-RAN Location Service Exposure Procedure</w:t>
      </w:r>
      <w:bookmarkEnd w:id="416"/>
      <w:bookmarkEnd w:id="41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18" w:name="_CR6_7"/>
      <w:bookmarkStart w:id="419" w:name="_Toc58920649"/>
      <w:bookmarkStart w:id="420" w:name="_Toc201130599"/>
      <w:bookmarkEnd w:id="418"/>
      <w:r w:rsidRPr="00965351">
        <w:rPr>
          <w:lang w:eastAsia="zh-CN"/>
        </w:rPr>
        <w:t>6.7</w:t>
      </w:r>
      <w:r w:rsidRPr="00965351">
        <w:rPr>
          <w:lang w:eastAsia="zh-CN"/>
        </w:rPr>
        <w:tab/>
        <w:t>Low Power Periodic and Triggered 5GC-MT-LR Procedures</w:t>
      </w:r>
      <w:bookmarkEnd w:id="419"/>
      <w:bookmarkEnd w:id="42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1" w:name="_CR6_7_1"/>
      <w:bookmarkStart w:id="422" w:name="_Toc58920650"/>
      <w:bookmarkStart w:id="423" w:name="_Toc201130600"/>
      <w:bookmarkEnd w:id="421"/>
      <w:r w:rsidRPr="00965351">
        <w:lastRenderedPageBreak/>
        <w:t>6.7.1</w:t>
      </w:r>
      <w:r w:rsidRPr="00965351">
        <w:tab/>
        <w:t>Event Reporting with no change of LMF</w:t>
      </w:r>
      <w:bookmarkEnd w:id="422"/>
      <w:bookmarkEnd w:id="42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4" w:name="_MON_1663952961"/>
    <w:bookmarkEnd w:id="424"/>
    <w:p w14:paraId="2013812C" w14:textId="77777777" w:rsidR="00806F9E" w:rsidRPr="00965351" w:rsidRDefault="00806F9E" w:rsidP="00806F9E">
      <w:pPr>
        <w:pStyle w:val="TH"/>
      </w:pPr>
      <w:r w:rsidRPr="00965351">
        <w:rPr>
          <w:b w:val="0"/>
        </w:rPr>
        <w:object w:dxaOrig="14220" w:dyaOrig="11420" w14:anchorId="123807F8">
          <v:shape id="_x0000_i1050" type="#_x0000_t75" style="width:450.15pt;height:350pt" o:ole="">
            <v:imagedata r:id="rId59" o:title=""/>
          </v:shape>
          <o:OLEObject Type="Embed" ProgID="Visio.Drawing.11" ShapeID="_x0000_i1050" DrawAspect="Content" ObjectID="_1811744665" r:id="rId60"/>
        </w:object>
      </w:r>
    </w:p>
    <w:p w14:paraId="274F2577" w14:textId="77777777" w:rsidR="00806F9E" w:rsidRPr="00965351" w:rsidRDefault="00806F9E" w:rsidP="00806F9E">
      <w:pPr>
        <w:pStyle w:val="TF"/>
      </w:pPr>
      <w:bookmarkStart w:id="425" w:name="_CRFigure6_7_11"/>
      <w:r w:rsidRPr="00965351">
        <w:t xml:space="preserve">Figure </w:t>
      </w:r>
      <w:bookmarkEnd w:id="42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At step 14, the AMF includes an indication in the Nlmf_Location_DetermineLocation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ng-eNB</w:t>
      </w:r>
      <w:r w:rsidRPr="00965351">
        <w:t xml:space="preserve"> node both support EDT, the UE sends an RRCEarlyDataRequest message to the</w:t>
      </w:r>
      <w:r w:rsidR="00E67275" w:rsidRPr="00965351">
        <w:t xml:space="preserve"> ng-eNB</w:t>
      </w:r>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ng-eNB</w:t>
      </w:r>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Event reporting using Control Plane CIoT 5GS Optimisation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ng-eNB</w:t>
      </w:r>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ng-eNB</w:t>
      </w:r>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ng-eNB</w:t>
      </w:r>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ng-eNB</w:t>
      </w:r>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ng-eNB</w:t>
      </w:r>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26" w:name="_CR6_7_2"/>
      <w:bookmarkStart w:id="427" w:name="_Toc58920651"/>
      <w:bookmarkStart w:id="428" w:name="_Toc201130601"/>
      <w:bookmarkEnd w:id="426"/>
      <w:r w:rsidRPr="00965351">
        <w:lastRenderedPageBreak/>
        <w:t>6.7.2</w:t>
      </w:r>
      <w:r w:rsidRPr="00965351">
        <w:tab/>
        <w:t>Event Reporting with change of LMF</w:t>
      </w:r>
      <w:bookmarkEnd w:id="427"/>
      <w:bookmarkEnd w:id="42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1" type="#_x0000_t75" style="width:382.55pt;height:128.95pt" o:ole="">
            <v:imagedata r:id="rId61" o:title=""/>
          </v:shape>
          <o:OLEObject Type="Embed" ProgID="Visio.Drawing.11" ShapeID="_x0000_i1051" DrawAspect="Content" ObjectID="_1811744666" r:id="rId62"/>
        </w:object>
      </w:r>
    </w:p>
    <w:p w14:paraId="7C4C0756" w14:textId="77777777" w:rsidR="00806F9E" w:rsidRPr="00965351" w:rsidRDefault="00806F9E" w:rsidP="00806F9E">
      <w:pPr>
        <w:pStyle w:val="TF"/>
      </w:pPr>
      <w:bookmarkStart w:id="429" w:name="_CRFigure6_7_21"/>
      <w:r w:rsidRPr="00965351">
        <w:t xml:space="preserve">Figure </w:t>
      </w:r>
      <w:bookmarkEnd w:id="42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At step 6, the Nlmf_Location_LocationContextTransfer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0" w:name="_CR6_7_3"/>
      <w:bookmarkStart w:id="431" w:name="_Toc58920652"/>
      <w:bookmarkStart w:id="432" w:name="_Toc201130602"/>
      <w:bookmarkEnd w:id="430"/>
      <w:r w:rsidRPr="00965351">
        <w:t>6.7.3</w:t>
      </w:r>
      <w:r w:rsidRPr="00965351">
        <w:tab/>
        <w:t>Event Reporting in RRC INACTIVE state for DL Positioning, RAT Independent Positioning or No Positioning</w:t>
      </w:r>
      <w:bookmarkEnd w:id="432"/>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2" type="#_x0000_t75" style="width:481.45pt;height:319.95pt" o:ole="">
            <v:imagedata r:id="rId63" o:title=""/>
          </v:shape>
          <o:OLEObject Type="Embed" ProgID="Visio.Drawing.15" ShapeID="_x0000_i1052" DrawAspect="Content" ObjectID="_1811744667" r:id="rId64"/>
        </w:object>
      </w:r>
    </w:p>
    <w:p w14:paraId="6E1DA4B8" w14:textId="083E9AB1" w:rsidR="004D7C7A" w:rsidRPr="00965351" w:rsidRDefault="004D7C7A" w:rsidP="004D7C7A">
      <w:pPr>
        <w:pStyle w:val="TF"/>
      </w:pPr>
      <w:bookmarkStart w:id="433" w:name="_CRFigure6_7_31"/>
      <w:r w:rsidRPr="00965351">
        <w:t xml:space="preserve">Figure </w:t>
      </w:r>
      <w:bookmarkEnd w:id="43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The receiving gNB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If the receiving gNB node is not the anchor gNB node for the UE, the DL NAS TRANSPORT message may be forwarded to the receiving gNB node via the anchor gNB node.</w:t>
      </w:r>
    </w:p>
    <w:p w14:paraId="2AE7D9CA"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The receiving gNB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4" w:name="_CR6_7_4"/>
      <w:bookmarkStart w:id="435" w:name="_Toc201130603"/>
      <w:bookmarkEnd w:id="434"/>
      <w:r w:rsidRPr="00965351">
        <w:t>6.7.4</w:t>
      </w:r>
      <w:r w:rsidRPr="00965351">
        <w:tab/>
        <w:t>Event Reporting in RRC INACTIVE state for UL Positioning</w:t>
      </w:r>
      <w:bookmarkEnd w:id="43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3" type="#_x0000_t75" style="width:481.45pt;height:369.4pt" o:ole="">
            <v:imagedata r:id="rId65" o:title=""/>
          </v:shape>
          <o:OLEObject Type="Embed" ProgID="Visio.Drawing.15" ShapeID="_x0000_i1053" DrawAspect="Content" ObjectID="_1811744668" r:id="rId66"/>
        </w:object>
      </w:r>
    </w:p>
    <w:p w14:paraId="72079064" w14:textId="17A7C263" w:rsidR="004D7C7A" w:rsidRPr="00965351" w:rsidRDefault="004D7C7A" w:rsidP="004D7C7A">
      <w:pPr>
        <w:pStyle w:val="TF"/>
      </w:pPr>
      <w:bookmarkStart w:id="436" w:name="_CRFigure6_7_41"/>
      <w:r w:rsidRPr="00965351">
        <w:t xml:space="preserve">Figure </w:t>
      </w:r>
      <w:bookmarkEnd w:id="43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If the receiving gNB node is not the anchor gNB node for the UE, the DL NAS TRANSPORT message may be forwarded to the receiving gNB node via the anchor gNB node.</w:t>
      </w:r>
    </w:p>
    <w:p w14:paraId="023597C2"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37" w:name="_CR6_7_5"/>
      <w:bookmarkStart w:id="438" w:name="_Toc201130604"/>
      <w:bookmarkEnd w:id="437"/>
      <w:r w:rsidRPr="00965351">
        <w:lastRenderedPageBreak/>
        <w:t>6.7.5</w:t>
      </w:r>
      <w:r w:rsidRPr="00965351">
        <w:tab/>
        <w:t>Event Reporting in RRC INACTIVE state for UL+DL Positioning</w:t>
      </w:r>
      <w:bookmarkEnd w:id="43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4" type="#_x0000_t75" style="width:481.45pt;height:507.75pt" o:ole="">
            <v:imagedata r:id="rId67" o:title=""/>
          </v:shape>
          <o:OLEObject Type="Embed" ProgID="Visio.Drawing.15" ShapeID="_x0000_i1054" DrawAspect="Content" ObjectID="_1811744669" r:id="rId68"/>
        </w:object>
      </w:r>
    </w:p>
    <w:p w14:paraId="28B8657B" w14:textId="2E27F850" w:rsidR="004D7C7A" w:rsidRPr="00965351" w:rsidRDefault="004D7C7A" w:rsidP="004D7C7A">
      <w:pPr>
        <w:pStyle w:val="TF"/>
      </w:pPr>
      <w:bookmarkStart w:id="439" w:name="_CRFigure6_7_51"/>
      <w:r w:rsidRPr="00965351">
        <w:t xml:space="preserve">Figure </w:t>
      </w:r>
      <w:bookmarkEnd w:id="43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If the receiving gNB node is not the anchor gNB node for the UE, the UL NAS TRANSPORT message may be forwarded to the serving AMF via the anchor gNB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If the receiving gNB node is not the anchor gNB node for the UE, the DL NAS TRANSPORT message may be forwarded to the receiving gNB node via the anchor gNB node.</w:t>
      </w:r>
    </w:p>
    <w:p w14:paraId="5682F35B"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The receiving gNB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The receiving gNB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If the receiving gNB node is not the anchor gNB node for the UE, the UL NAS TRANSPORT message may be forwarded to the serving AMF via the anchor gNB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The AMF forwards the acknowledgment to the receiving gNB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If the receiving gNB node is not the anchor gNB node for the UE, the DL NAS TRANSPORT message may be forwarded to the receiving gNB node via the anchor gNB node.</w:t>
      </w:r>
    </w:p>
    <w:p w14:paraId="1BBC6244" w14:textId="77777777" w:rsidR="004D7C7A" w:rsidRPr="00965351" w:rsidRDefault="004D7C7A" w:rsidP="004D7C7A">
      <w:pPr>
        <w:pStyle w:val="B1"/>
      </w:pPr>
      <w:r w:rsidRPr="00965351">
        <w:t>19.</w:t>
      </w:r>
      <w:r w:rsidRPr="00965351">
        <w:tab/>
        <w:t>The receiving gNB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The receiving gNB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0" w:name="_CR6_8"/>
      <w:bookmarkStart w:id="441" w:name="_Toc201130605"/>
      <w:bookmarkEnd w:id="440"/>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1"/>
      <w:bookmarkEnd w:id="44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965351" w:rsidRDefault="00774A27" w:rsidP="0071726A">
      <w:pPr>
        <w:pStyle w:val="TH"/>
        <w:rPr>
          <w:lang w:eastAsia="zh-CN"/>
        </w:rPr>
      </w:pPr>
      <w:r w:rsidRPr="00965351">
        <w:object w:dxaOrig="11400" w:dyaOrig="11920" w14:anchorId="0D0428D4">
          <v:shape id="_x0000_i1055" type="#_x0000_t75" style="width:483.35pt;height:512.15pt" o:ole="">
            <v:imagedata r:id="rId69" o:title=""/>
          </v:shape>
          <o:OLEObject Type="Embed" ProgID="Word.Picture.8" ShapeID="_x0000_i1055" DrawAspect="Content" ObjectID="_1811744670" r:id="rId70"/>
        </w:object>
      </w:r>
    </w:p>
    <w:p w14:paraId="2D6EF1C7" w14:textId="197CC672" w:rsidR="00806F9E" w:rsidRPr="00965351" w:rsidRDefault="00806F9E" w:rsidP="00806F9E">
      <w:pPr>
        <w:pStyle w:val="TF"/>
        <w:rPr>
          <w:lang w:eastAsia="zh-CN"/>
        </w:rPr>
      </w:pPr>
      <w:bookmarkStart w:id="443" w:name="_CRFigure6_81"/>
      <w:r w:rsidRPr="00965351">
        <w:rPr>
          <w:lang w:eastAsia="zh-CN"/>
        </w:rPr>
        <w:t xml:space="preserve">Figure </w:t>
      </w:r>
      <w:bookmarkEnd w:id="44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he NF (e.g. NWDAF) shall send a Ngmlc_Location_ProvideLocation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The GMLC responds with a Ngmlc_Location_ProvideLocation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The NEF acknowledges the execution of the Nnef_EventExposure_Subscribe.</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The GMLC invokes a Nudm_UECM_Get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Pr="00965351" w:rsidRDefault="00806F9E" w:rsidP="00806F9E">
      <w:pPr>
        <w:pStyle w:val="B1"/>
        <w:rPr>
          <w:lang w:eastAsia="zh-CN"/>
        </w:rPr>
      </w:pPr>
      <w:r w:rsidRPr="00965351">
        <w:rPr>
          <w:lang w:eastAsia="zh-CN"/>
        </w:rPr>
        <w:t>6b-2.</w:t>
      </w:r>
      <w:r w:rsidRPr="00965351">
        <w:rPr>
          <w:lang w:eastAsia="zh-CN"/>
        </w:rPr>
        <w:tab/>
        <w:t>The NEF invokes one or more Nnef_EventExposure_Notify service operations towards the AF, to convey UE locations or event reports ,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UDM notifies the GMLC who had subscribed the UE registration at step 5a using Nudm_EventExposure_Notify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The NEF invokes one or more Nnef_EventExposure_Notify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4" w:name="_Toc58920653"/>
      <w:r w:rsidRPr="00965351">
        <w:rPr>
          <w:lang w:eastAsia="zh-CN"/>
        </w:rPr>
        <w:t>11c.</w:t>
      </w:r>
      <w:r w:rsidRPr="00965351">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965351" w:rsidRDefault="00806F9E" w:rsidP="00806F9E">
      <w:pPr>
        <w:pStyle w:val="Heading2"/>
        <w:rPr>
          <w:lang w:eastAsia="zh-CN"/>
        </w:rPr>
      </w:pPr>
      <w:bookmarkStart w:id="445" w:name="_CR6_9"/>
      <w:bookmarkStart w:id="446" w:name="_Toc201130606"/>
      <w:bookmarkEnd w:id="44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4"/>
      <w:bookmarkEnd w:id="446"/>
    </w:p>
    <w:p w14:paraId="3D194608" w14:textId="77777777" w:rsidR="00806F9E" w:rsidRPr="00965351" w:rsidRDefault="00806F9E" w:rsidP="00806F9E">
      <w:pPr>
        <w:pStyle w:val="Heading3"/>
        <w:rPr>
          <w:lang w:eastAsia="zh-CN"/>
        </w:rPr>
      </w:pPr>
      <w:bookmarkStart w:id="447" w:name="_CR6_9_1"/>
      <w:bookmarkStart w:id="448" w:name="_Toc58920654"/>
      <w:bookmarkStart w:id="449" w:name="_Toc201130607"/>
      <w:bookmarkEnd w:id="44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48"/>
      <w:bookmarkEnd w:id="44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6" type="#_x0000_t75" style="width:360.65pt;height:328.7pt" o:ole="">
            <v:imagedata r:id="rId71" o:title=""/>
          </v:shape>
          <o:OLEObject Type="Embed" ProgID="Word.Picture.8" ShapeID="_x0000_i1056" DrawAspect="Content" ObjectID="_1811744671" r:id="rId72"/>
        </w:object>
      </w:r>
    </w:p>
    <w:p w14:paraId="6342883B" w14:textId="31F423B4" w:rsidR="00806F9E" w:rsidRPr="00965351" w:rsidRDefault="00806F9E" w:rsidP="00806F9E">
      <w:pPr>
        <w:pStyle w:val="TF"/>
        <w:rPr>
          <w:lang w:eastAsia="zh-CN"/>
        </w:rPr>
      </w:pPr>
      <w:bookmarkStart w:id="450" w:name="_CRFigure6_9_11"/>
      <w:r w:rsidRPr="00965351">
        <w:rPr>
          <w:lang w:eastAsia="zh-CN"/>
        </w:rPr>
        <w:t xml:space="preserve">Figure </w:t>
      </w:r>
      <w:bookmarkEnd w:id="45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NRPPa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lastRenderedPageBreak/>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1" w:name="_CR6_9_2"/>
      <w:bookmarkStart w:id="452" w:name="_Toc58920655"/>
      <w:bookmarkStart w:id="453" w:name="_Toc201130608"/>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2"/>
      <w:bookmarkEnd w:id="45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7" type="#_x0000_t75" style="width:427pt;height:5in" o:ole="">
            <v:imagedata r:id="rId73" o:title="" cropbottom="1875f"/>
          </v:shape>
          <o:OLEObject Type="Embed" ProgID="Visio.Drawing.15" ShapeID="_x0000_i1057" DrawAspect="Content" ObjectID="_1811744672" r:id="rId74"/>
        </w:object>
      </w:r>
    </w:p>
    <w:p w14:paraId="7F43FA6C" w14:textId="77777777" w:rsidR="00806F9E" w:rsidRPr="00965351" w:rsidRDefault="00806F9E" w:rsidP="00806F9E">
      <w:pPr>
        <w:pStyle w:val="TF"/>
      </w:pPr>
      <w:bookmarkStart w:id="454" w:name="_CRFigure6_9_21"/>
      <w:r w:rsidRPr="00965351">
        <w:rPr>
          <w:lang w:eastAsia="zh-CN"/>
        </w:rPr>
        <w:t xml:space="preserve">Figure </w:t>
      </w:r>
      <w:bookmarkEnd w:id="45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Namf_Location_ProvideLocation_Request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8" type="#_x0000_t75" style="width:427.6pt;height:359.35pt" o:ole="">
            <v:imagedata r:id="rId75" o:title=""/>
          </v:shape>
          <o:OLEObject Type="Embed" ProgID="Visio.Drawing.15" ShapeID="_x0000_i1058" DrawAspect="Content" ObjectID="_1811744673" r:id="rId76"/>
        </w:object>
      </w:r>
    </w:p>
    <w:p w14:paraId="3764D58F" w14:textId="77777777" w:rsidR="00806F9E" w:rsidRPr="00965351" w:rsidRDefault="00806F9E" w:rsidP="00806F9E">
      <w:pPr>
        <w:pStyle w:val="TF"/>
        <w:rPr>
          <w:lang w:eastAsia="zh-CN"/>
        </w:rPr>
      </w:pPr>
      <w:bookmarkStart w:id="455" w:name="_CRFigure6_9_22"/>
      <w:r w:rsidRPr="00965351">
        <w:rPr>
          <w:lang w:eastAsia="zh-CN"/>
        </w:rPr>
        <w:t xml:space="preserve">Figure </w:t>
      </w:r>
      <w:bookmarkEnd w:id="45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56" w:name="_CR6_9_3"/>
      <w:bookmarkStart w:id="457" w:name="_Toc58920656"/>
      <w:bookmarkStart w:id="458" w:name="_Toc201130609"/>
      <w:bookmarkEnd w:id="45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57"/>
      <w:bookmarkEnd w:id="45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59" w:name="_CR6_9_4"/>
      <w:bookmarkStart w:id="460" w:name="_Toc58920657"/>
      <w:bookmarkStart w:id="461" w:name="_Toc201130610"/>
      <w:bookmarkEnd w:id="45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0"/>
      <w:bookmarkEnd w:id="461"/>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2" w:name="_CR6_10"/>
      <w:bookmarkStart w:id="463" w:name="_Toc58920658"/>
      <w:bookmarkStart w:id="464" w:name="_Toc201130611"/>
      <w:bookmarkEnd w:id="46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3"/>
      <w:bookmarkEnd w:id="464"/>
    </w:p>
    <w:p w14:paraId="57AB8C25" w14:textId="77777777" w:rsidR="00806F9E" w:rsidRPr="00965351" w:rsidRDefault="00806F9E" w:rsidP="00806F9E">
      <w:pPr>
        <w:pStyle w:val="Heading3"/>
        <w:rPr>
          <w:lang w:eastAsia="zh-CN"/>
        </w:rPr>
      </w:pPr>
      <w:bookmarkStart w:id="465" w:name="_CR6_10_1"/>
      <w:bookmarkStart w:id="466" w:name="_Toc58920659"/>
      <w:bookmarkStart w:id="467" w:name="_Toc201130612"/>
      <w:bookmarkEnd w:id="46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66"/>
      <w:bookmarkEnd w:id="46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9" type="#_x0000_t75" style="width:451.4pt;height:237.9pt" o:ole="">
            <v:imagedata r:id="rId77" o:title=""/>
          </v:shape>
          <o:OLEObject Type="Embed" ProgID="Visio.Drawing.11" ShapeID="_x0000_i1059" DrawAspect="Content" ObjectID="_1811744674" r:id="rId78"/>
        </w:object>
      </w:r>
    </w:p>
    <w:p w14:paraId="12C1A4E3" w14:textId="62EE09C3" w:rsidR="00806F9E" w:rsidRPr="00965351" w:rsidRDefault="00806F9E" w:rsidP="00806F9E">
      <w:pPr>
        <w:pStyle w:val="TF"/>
        <w:rPr>
          <w:lang w:eastAsia="zh-CN"/>
        </w:rPr>
      </w:pPr>
      <w:bookmarkStart w:id="468" w:name="_CRFigure6_10_11"/>
      <w:r w:rsidRPr="00965351">
        <w:rPr>
          <w:lang w:eastAsia="zh-CN"/>
        </w:rPr>
        <w:t xml:space="preserve">Figure </w:t>
      </w:r>
      <w:bookmarkEnd w:id="46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Nlmf_Location_DetermineLocation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r w:rsidRPr="00965351">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69" w:name="_CR6_10_2"/>
      <w:bookmarkStart w:id="470" w:name="_Toc58920660"/>
      <w:bookmarkStart w:id="471" w:name="_Toc201130613"/>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0"/>
      <w:bookmarkEnd w:id="471"/>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60" type="#_x0000_t75" style="width:441.4pt;height:200.95pt" o:ole="">
            <v:imagedata r:id="rId79" o:title=""/>
          </v:shape>
          <o:OLEObject Type="Embed" ProgID="Visio.Drawing.11" ShapeID="_x0000_i1060" DrawAspect="Content" ObjectID="_1811744675" r:id="rId80"/>
        </w:object>
      </w:r>
    </w:p>
    <w:p w14:paraId="7B41DCDE" w14:textId="77777777" w:rsidR="00806F9E" w:rsidRPr="00965351" w:rsidRDefault="00806F9E" w:rsidP="00806F9E">
      <w:pPr>
        <w:pStyle w:val="TF"/>
        <w:rPr>
          <w:lang w:eastAsia="zh-CN"/>
        </w:rPr>
      </w:pPr>
      <w:bookmarkStart w:id="472" w:name="_CRFigure6_10_21"/>
      <w:r w:rsidRPr="00965351">
        <w:rPr>
          <w:lang w:eastAsia="zh-CN"/>
        </w:rPr>
        <w:t xml:space="preserve">Figure </w:t>
      </w:r>
      <w:bookmarkEnd w:id="47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6.10.3. The GMLC invokes the Namf_Location_ProvidePositioningInfo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3" w:name="_CR6_10_3"/>
      <w:bookmarkStart w:id="474" w:name="_Toc58920661"/>
      <w:bookmarkStart w:id="475" w:name="_Toc201130614"/>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4"/>
      <w:bookmarkEnd w:id="475"/>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1" type="#_x0000_t75" style="width:409.45pt;height:430.1pt" o:ole="">
            <v:imagedata r:id="rId81" o:title=""/>
          </v:shape>
          <o:OLEObject Type="Embed" ProgID="Visio.Drawing.11" ShapeID="_x0000_i1061" DrawAspect="Content" ObjectID="_1811744676" r:id="rId82"/>
        </w:object>
      </w:r>
    </w:p>
    <w:p w14:paraId="1E061A21" w14:textId="77777777" w:rsidR="00806F9E" w:rsidRPr="00965351" w:rsidRDefault="00806F9E" w:rsidP="00806F9E">
      <w:pPr>
        <w:pStyle w:val="TF"/>
        <w:rPr>
          <w:lang w:eastAsia="zh-CN"/>
        </w:rPr>
      </w:pPr>
      <w:bookmarkStart w:id="476" w:name="_CRFigure6_10_31"/>
      <w:r w:rsidRPr="00965351">
        <w:rPr>
          <w:lang w:eastAsia="zh-CN"/>
        </w:rPr>
        <w:t xml:space="preserve">Figure </w:t>
      </w:r>
      <w:bookmarkEnd w:id="47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If steps 2 and 3 has occurred, the source AMF returns the Namf_Location_ProvidePositioningInfo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77" w:name="_CR6_10_4"/>
      <w:bookmarkStart w:id="478" w:name="_Toc58920662"/>
      <w:bookmarkStart w:id="479" w:name="_Toc201130615"/>
      <w:bookmarkEnd w:id="477"/>
      <w:r w:rsidRPr="00965351">
        <w:rPr>
          <w:lang w:eastAsia="zh-CN"/>
        </w:rPr>
        <w:t>6.10.4</w:t>
      </w:r>
      <w:r w:rsidRPr="00965351">
        <w:rPr>
          <w:lang w:eastAsia="zh-CN"/>
        </w:rPr>
        <w:tab/>
        <w:t>5GC-MT-LR multiple location procedure without UDM Query</w:t>
      </w:r>
      <w:bookmarkEnd w:id="479"/>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2" type="#_x0000_t75" style="width:478.95pt;height:200.35pt" o:ole="">
            <v:imagedata r:id="rId83" o:title=""/>
          </v:shape>
          <o:OLEObject Type="Embed" ProgID="Visio.Drawing.11" ShapeID="_x0000_i1062" DrawAspect="Content" ObjectID="_1811744677" r:id="rId84"/>
        </w:object>
      </w:r>
    </w:p>
    <w:p w14:paraId="3235E61E" w14:textId="4A76AB5E" w:rsidR="007404D7" w:rsidRPr="00965351" w:rsidRDefault="007404D7" w:rsidP="007404D7">
      <w:pPr>
        <w:pStyle w:val="TF"/>
        <w:rPr>
          <w:lang w:eastAsia="zh-CN"/>
        </w:rPr>
      </w:pPr>
      <w:bookmarkStart w:id="481" w:name="_CRFigure6_10_41"/>
      <w:r w:rsidRPr="00965351">
        <w:rPr>
          <w:lang w:eastAsia="zh-CN"/>
        </w:rPr>
        <w:t xml:space="preserve">Figure </w:t>
      </w:r>
      <w:bookmarkEnd w:id="48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2" w:name="_CR6_10_5"/>
      <w:bookmarkStart w:id="483" w:name="_Toc201130616"/>
      <w:bookmarkEnd w:id="482"/>
      <w:r w:rsidRPr="00965351">
        <w:rPr>
          <w:lang w:eastAsia="zh-CN"/>
        </w:rPr>
        <w:t>6.10.5</w:t>
      </w:r>
      <w:r w:rsidRPr="00965351">
        <w:rPr>
          <w:lang w:eastAsia="zh-CN"/>
        </w:rPr>
        <w:tab/>
        <w:t>Multiple location procedure for multiple emergency LCS clients</w:t>
      </w:r>
      <w:bookmarkEnd w:id="483"/>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4" w:name="_CR6_11"/>
      <w:bookmarkStart w:id="485" w:name="_Toc201130617"/>
      <w:bookmarkEnd w:id="484"/>
      <w:r w:rsidRPr="00965351">
        <w:rPr>
          <w:rFonts w:hint="eastAsia"/>
          <w:lang w:eastAsia="zh-CN"/>
        </w:rPr>
        <w:t>6.11</w:t>
      </w:r>
      <w:r w:rsidRPr="00965351">
        <w:rPr>
          <w:rFonts w:hint="eastAsia"/>
          <w:lang w:eastAsia="zh-CN"/>
        </w:rPr>
        <w:tab/>
        <w:t>Common Sub-</w:t>
      </w:r>
      <w:r w:rsidRPr="00965351">
        <w:rPr>
          <w:lang w:eastAsia="zh-CN"/>
        </w:rPr>
        <w:t>Procedures</w:t>
      </w:r>
      <w:bookmarkEnd w:id="478"/>
      <w:bookmarkEnd w:id="485"/>
    </w:p>
    <w:p w14:paraId="6F218302" w14:textId="39F8A52C" w:rsidR="00AA6EE9" w:rsidRPr="00965351" w:rsidRDefault="00AA6EE9" w:rsidP="00806F9E">
      <w:pPr>
        <w:pStyle w:val="Heading3"/>
        <w:rPr>
          <w:lang w:eastAsia="zh-CN"/>
        </w:rPr>
      </w:pPr>
      <w:bookmarkStart w:id="486" w:name="_CR6_11_0"/>
      <w:bookmarkStart w:id="487" w:name="_Toc58920663"/>
      <w:bookmarkStart w:id="488" w:name="_Toc201130618"/>
      <w:bookmarkEnd w:id="486"/>
      <w:r w:rsidRPr="00965351">
        <w:rPr>
          <w:lang w:eastAsia="zh-CN"/>
        </w:rPr>
        <w:t>6.11.0</w:t>
      </w:r>
      <w:r w:rsidRPr="00965351">
        <w:rPr>
          <w:lang w:eastAsia="zh-CN"/>
        </w:rPr>
        <w:tab/>
        <w:t>General</w:t>
      </w:r>
      <w:bookmarkEnd w:id="488"/>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89" w:name="_CR6_11_1"/>
      <w:bookmarkStart w:id="490" w:name="_Toc201130619"/>
      <w:bookmarkEnd w:id="48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87"/>
      <w:bookmarkEnd w:id="490"/>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3" type="#_x0000_t75" style="width:398.2pt;height:239.8pt" o:ole="">
            <v:imagedata r:id="rId85" o:title=""/>
          </v:shape>
          <o:OLEObject Type="Embed" ProgID="Visio.Drawing.15" ShapeID="_x0000_i1063" DrawAspect="Content" ObjectID="_1811744678" r:id="rId86"/>
        </w:object>
      </w:r>
    </w:p>
    <w:p w14:paraId="71970532" w14:textId="77777777" w:rsidR="00806F9E" w:rsidRPr="00965351" w:rsidRDefault="00806F9E" w:rsidP="00806F9E">
      <w:pPr>
        <w:pStyle w:val="TF"/>
        <w:rPr>
          <w:lang w:eastAsia="zh-CN"/>
        </w:rPr>
      </w:pPr>
      <w:bookmarkStart w:id="491" w:name="_CRFigure6_11_11"/>
      <w:r w:rsidRPr="00965351">
        <w:rPr>
          <w:lang w:eastAsia="zh-CN"/>
        </w:rPr>
        <w:t xml:space="preserve">Figure </w:t>
      </w:r>
      <w:bookmarkEnd w:id="491"/>
      <w:r w:rsidRPr="00965351">
        <w:rPr>
          <w:lang w:eastAsia="zh-CN"/>
        </w:rPr>
        <w:t>6.11.1-1: UE Assisted and UE Based Positioning Procedure</w:t>
      </w:r>
    </w:p>
    <w:p w14:paraId="49AF3BA9" w14:textId="77777777" w:rsidR="00806F9E" w:rsidRPr="00965351" w:rsidRDefault="00806F9E" w:rsidP="00806F9E">
      <w:pPr>
        <w:pStyle w:val="EX"/>
      </w:pPr>
      <w:r w:rsidRPr="00965351">
        <w:rPr>
          <w:b/>
        </w:rPr>
        <w:t>Precondition:</w:t>
      </w:r>
      <w:r w:rsidRPr="00965351">
        <w:tab/>
        <w:t>A LCS Correlation identifier and the AMF identity has been passed to the LMF by the serving AMF.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2" w:name="_CR6_11_2"/>
      <w:bookmarkStart w:id="493" w:name="_Toc58920664"/>
      <w:bookmarkStart w:id="494" w:name="_Toc201130620"/>
      <w:bookmarkEnd w:id="492"/>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493"/>
      <w:bookmarkEnd w:id="494"/>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r w:rsidRPr="00965351">
        <w:t xml:space="preserve">NRPPa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4" type="#_x0000_t75" style="width:398.8pt;height:199.1pt" o:ole="">
            <v:imagedata r:id="rId87" o:title=""/>
          </v:shape>
          <o:OLEObject Type="Embed" ProgID="Visio.Drawing.11" ShapeID="_x0000_i1064" DrawAspect="Content" ObjectID="_1811744679" r:id="rId88"/>
        </w:object>
      </w:r>
    </w:p>
    <w:p w14:paraId="3E79FECF" w14:textId="2A6B1DBD" w:rsidR="00806F9E" w:rsidRPr="00965351" w:rsidRDefault="00806F9E" w:rsidP="00806F9E">
      <w:pPr>
        <w:pStyle w:val="TF"/>
        <w:rPr>
          <w:lang w:eastAsia="zh-CN"/>
        </w:rPr>
      </w:pPr>
      <w:bookmarkStart w:id="495" w:name="_CRFigure6_11_21"/>
      <w:r w:rsidRPr="00965351">
        <w:rPr>
          <w:lang w:eastAsia="zh-CN"/>
        </w:rPr>
        <w:t xml:space="preserve">Figure </w:t>
      </w:r>
      <w:bookmarkEnd w:id="495"/>
      <w:r w:rsidRPr="00965351">
        <w:rPr>
          <w:lang w:eastAsia="zh-CN"/>
        </w:rPr>
        <w:t>6.11.2-1: Network Assisted Positioning Procedure</w:t>
      </w:r>
    </w:p>
    <w:p w14:paraId="69311573" w14:textId="6F026322"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NRPPa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496" w:name="_CR6_11_3"/>
      <w:bookmarkStart w:id="497" w:name="_Toc58920665"/>
      <w:bookmarkStart w:id="498" w:name="_Toc201130621"/>
      <w:bookmarkEnd w:id="49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497"/>
      <w:bookmarkEnd w:id="498"/>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gNB or ng-eNB). The procedure may be based on </w:t>
      </w:r>
      <w:r w:rsidR="008171E9" w:rsidRPr="00965351">
        <w:t xml:space="preserve">non-UE associated </w:t>
      </w:r>
      <w:r w:rsidRPr="00965351">
        <w:t xml:space="preserve">NRPPa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5" type="#_x0000_t75" style="width:416.35pt;height:174.05pt" o:ole="">
            <v:imagedata r:id="rId89" o:title="" cropbottom="6271f" cropleft="887f" cropright="1537f"/>
          </v:shape>
          <o:OLEObject Type="Embed" ProgID="Visio.Drawing.11" ShapeID="_x0000_i1065" DrawAspect="Content" ObjectID="_1811744680" r:id="rId90"/>
        </w:object>
      </w:r>
    </w:p>
    <w:p w14:paraId="7F6D5765" w14:textId="34A74482" w:rsidR="00806F9E" w:rsidRPr="00965351" w:rsidRDefault="00806F9E" w:rsidP="00806F9E">
      <w:pPr>
        <w:pStyle w:val="TF"/>
      </w:pPr>
      <w:bookmarkStart w:id="499" w:name="_CRFigure6_11_31"/>
      <w:r w:rsidRPr="00965351">
        <w:rPr>
          <w:lang w:eastAsia="zh-CN"/>
        </w:rPr>
        <w:t xml:space="preserve">Figure </w:t>
      </w:r>
      <w:bookmarkEnd w:id="49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1" w:name="_CR6_11_4"/>
      <w:bookmarkStart w:id="502" w:name="_Toc201130622"/>
      <w:bookmarkEnd w:id="501"/>
      <w:r w:rsidRPr="00965351">
        <w:rPr>
          <w:lang w:eastAsia="zh-CN"/>
        </w:rPr>
        <w:t>6.11.4</w:t>
      </w:r>
      <w:r w:rsidRPr="00965351">
        <w:rPr>
          <w:lang w:eastAsia="zh-CN"/>
        </w:rPr>
        <w:tab/>
        <w:t>Positioning Procedure over User Plane</w:t>
      </w:r>
      <w:bookmarkEnd w:id="502"/>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6" type="#_x0000_t75" style="width:399.45pt;height:125.85pt" o:ole="">
            <v:imagedata r:id="rId91" o:title=""/>
          </v:shape>
          <o:OLEObject Type="Embed" ProgID="Visio.Drawing.15" ShapeID="_x0000_i1066" DrawAspect="Content" ObjectID="_1811744681" r:id="rId92"/>
        </w:object>
      </w:r>
    </w:p>
    <w:p w14:paraId="1CF9F5ED" w14:textId="27028D80" w:rsidR="00BF1C10" w:rsidRPr="00965351" w:rsidRDefault="00BF1C10" w:rsidP="00BF1C10">
      <w:pPr>
        <w:pStyle w:val="TF"/>
        <w:rPr>
          <w:lang w:eastAsia="zh-CN"/>
        </w:rPr>
      </w:pPr>
      <w:bookmarkStart w:id="503" w:name="_CRFigure6_11_41"/>
      <w:r w:rsidRPr="00965351">
        <w:rPr>
          <w:lang w:eastAsia="zh-CN"/>
        </w:rPr>
        <w:t xml:space="preserve">Figure </w:t>
      </w:r>
      <w:bookmarkEnd w:id="50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4" w:name="_CR6_12"/>
      <w:bookmarkStart w:id="505" w:name="_Toc201130623"/>
      <w:bookmarkEnd w:id="50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0"/>
      <w:bookmarkEnd w:id="505"/>
    </w:p>
    <w:p w14:paraId="0AA6D6DE" w14:textId="77777777" w:rsidR="00806F9E" w:rsidRPr="00965351" w:rsidRDefault="00806F9E" w:rsidP="00806F9E">
      <w:pPr>
        <w:pStyle w:val="Heading3"/>
        <w:rPr>
          <w:lang w:eastAsia="zh-CN"/>
        </w:rPr>
      </w:pPr>
      <w:bookmarkStart w:id="506" w:name="_CR6_12_1"/>
      <w:bookmarkStart w:id="507" w:name="_Toc58920667"/>
      <w:bookmarkStart w:id="508" w:name="_Toc201130624"/>
      <w:bookmarkEnd w:id="506"/>
      <w:r w:rsidRPr="00965351">
        <w:t>6.12.1</w:t>
      </w:r>
      <w:r w:rsidRPr="00965351">
        <w:tab/>
        <w:t>UE Location Privacy Setting Procedure Initiated by UE</w:t>
      </w:r>
      <w:bookmarkEnd w:id="507"/>
      <w:bookmarkEnd w:id="508"/>
    </w:p>
    <w:p w14:paraId="3D8DC5EF" w14:textId="77777777" w:rsidR="00806F9E" w:rsidRPr="00965351" w:rsidRDefault="00806F9E" w:rsidP="00806F9E">
      <w:pPr>
        <w:pStyle w:val="TH"/>
      </w:pPr>
      <w:r w:rsidRPr="00965351">
        <w:object w:dxaOrig="10621" w:dyaOrig="6255" w14:anchorId="081748A6">
          <v:shape id="_x0000_i1067" type="#_x0000_t75" style="width:482.1pt;height:287.35pt" o:ole="">
            <v:imagedata r:id="rId93" o:title=""/>
          </v:shape>
          <o:OLEObject Type="Embed" ProgID="Visio.Drawing.15" ShapeID="_x0000_i1067" DrawAspect="Content" ObjectID="_1811744682" r:id="rId94"/>
        </w:object>
      </w:r>
    </w:p>
    <w:p w14:paraId="02EF4003" w14:textId="77777777" w:rsidR="00806F9E" w:rsidRPr="00965351" w:rsidRDefault="00806F9E" w:rsidP="00806F9E">
      <w:pPr>
        <w:pStyle w:val="TF"/>
      </w:pPr>
      <w:bookmarkStart w:id="509" w:name="_CRFigure6_12_11"/>
      <w:r w:rsidRPr="00965351">
        <w:t xml:space="preserve">Figure </w:t>
      </w:r>
      <w:bookmarkEnd w:id="50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The AMF invokes a Nudm_Parameter</w:t>
      </w:r>
      <w:r w:rsidRPr="00965351">
        <w:rPr>
          <w:rFonts w:hint="eastAsia"/>
          <w:lang w:eastAsia="zh-CN"/>
        </w:rPr>
        <w:t>Provision</w:t>
      </w:r>
      <w:r w:rsidRPr="00965351">
        <w:t>_Update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The UDM stores or updates the UE LCS privacy profile in the UDR by invoking a Nudr_DM_Update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of the updated UE LCS privacy profile via Nudm_SDM_Notification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0" w:name="_CR6_12_2"/>
      <w:bookmarkStart w:id="511" w:name="_Toc58920668"/>
      <w:bookmarkStart w:id="512" w:name="_Toc201130625"/>
      <w:bookmarkEnd w:id="510"/>
      <w:r w:rsidRPr="00965351">
        <w:t>6.12.2</w:t>
      </w:r>
      <w:r w:rsidRPr="00965351">
        <w:tab/>
        <w:t>UE Location Privacy Setting Procedure Initiated by AF</w:t>
      </w:r>
      <w:bookmarkEnd w:id="511"/>
      <w:bookmarkEnd w:id="512"/>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3" w:name="_CR6_13"/>
      <w:bookmarkStart w:id="514" w:name="_Toc58920669"/>
      <w:bookmarkStart w:id="515" w:name="_Toc201130626"/>
      <w:bookmarkEnd w:id="51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4"/>
      <w:bookmarkEnd w:id="515"/>
    </w:p>
    <w:p w14:paraId="338FF142" w14:textId="77777777" w:rsidR="00806F9E" w:rsidRPr="00965351" w:rsidRDefault="00806F9E" w:rsidP="00806F9E">
      <w:pPr>
        <w:pStyle w:val="Heading3"/>
      </w:pPr>
      <w:bookmarkStart w:id="516" w:name="_CR6_13_1"/>
      <w:bookmarkStart w:id="517" w:name="_Toc58920670"/>
      <w:bookmarkStart w:id="518" w:name="_Toc201130627"/>
      <w:bookmarkEnd w:id="51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17"/>
      <w:bookmarkEnd w:id="51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19" w:name="_MON_1631716411"/>
    <w:bookmarkEnd w:id="519"/>
    <w:p w14:paraId="5FB664E5" w14:textId="77777777" w:rsidR="00806F9E" w:rsidRPr="00965351" w:rsidRDefault="00806F9E" w:rsidP="00806F9E">
      <w:pPr>
        <w:pStyle w:val="TH"/>
        <w:rPr>
          <w:lang w:eastAsia="zh-CN"/>
        </w:rPr>
      </w:pPr>
      <w:r w:rsidRPr="00965351">
        <w:object w:dxaOrig="10915" w:dyaOrig="9046" w14:anchorId="004AC3CD">
          <v:shape id="_x0000_i1068" type="#_x0000_t75" style="width:474.55pt;height:366.9pt" o:ole="">
            <v:imagedata r:id="rId95" o:title=""/>
            <o:lock v:ext="edit" aspectratio="f"/>
          </v:shape>
          <o:OLEObject Type="Embed" ProgID="Word.Picture.8" ShapeID="_x0000_i1068" DrawAspect="Content" ObjectID="_1811744683" r:id="rId96"/>
        </w:object>
      </w:r>
    </w:p>
    <w:p w14:paraId="73497E6E" w14:textId="77777777" w:rsidR="00806F9E" w:rsidRPr="00965351" w:rsidRDefault="00806F9E" w:rsidP="00806F9E">
      <w:pPr>
        <w:pStyle w:val="TF"/>
      </w:pPr>
      <w:bookmarkStart w:id="520" w:name="_CRFigure6_13_11"/>
      <w:r w:rsidRPr="00965351">
        <w:rPr>
          <w:lang w:eastAsia="zh-CN"/>
        </w:rPr>
        <w:t xml:space="preserve">Figure </w:t>
      </w:r>
      <w:bookmarkEnd w:id="52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1" w:name="_CR6_13_2"/>
      <w:bookmarkStart w:id="522" w:name="_Toc58920671"/>
      <w:bookmarkStart w:id="523" w:name="_Toc201130628"/>
      <w:bookmarkEnd w:id="521"/>
      <w:r w:rsidRPr="00965351">
        <w:rPr>
          <w:rFonts w:hint="eastAsia"/>
        </w:rPr>
        <w:t>6</w:t>
      </w:r>
      <w:r w:rsidRPr="00965351">
        <w:t>.</w:t>
      </w:r>
      <w:r w:rsidRPr="00965351">
        <w:rPr>
          <w:rFonts w:hint="eastAsia"/>
        </w:rPr>
        <w:t>13</w:t>
      </w:r>
      <w:r w:rsidRPr="00965351">
        <w:t>.2</w:t>
      </w:r>
      <w:r w:rsidRPr="00965351">
        <w:tab/>
        <w:t>MO-LR Transfer to a Third Party Procedure</w:t>
      </w:r>
      <w:bookmarkEnd w:id="522"/>
      <w:bookmarkEnd w:id="52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965351" w:rsidRDefault="00806F9E" w:rsidP="00806F9E">
      <w:pPr>
        <w:pStyle w:val="TH"/>
        <w:rPr>
          <w:noProof/>
          <w:lang w:eastAsia="zh-CN"/>
        </w:rPr>
      </w:pPr>
      <w:r w:rsidRPr="00965351">
        <w:object w:dxaOrig="10915" w:dyaOrig="5809" w14:anchorId="4F464B7D">
          <v:shape id="_x0000_i1069" type="#_x0000_t75" style="width:465.8pt;height:249.8pt" o:ole="">
            <v:imagedata r:id="rId97" o:title=""/>
          </v:shape>
          <o:OLEObject Type="Embed" ProgID="Word.Picture.8" ShapeID="_x0000_i1069" DrawAspect="Content" ObjectID="_1811744684" r:id="rId98"/>
        </w:object>
      </w:r>
    </w:p>
    <w:p w14:paraId="270510E8" w14:textId="77777777" w:rsidR="00806F9E" w:rsidRPr="00965351" w:rsidRDefault="00806F9E" w:rsidP="00806F9E">
      <w:pPr>
        <w:pStyle w:val="TF"/>
        <w:rPr>
          <w:lang w:eastAsia="zh-CN"/>
        </w:rPr>
      </w:pPr>
      <w:bookmarkStart w:id="525" w:name="_CRFigure6_13_21"/>
      <w:r w:rsidRPr="00965351">
        <w:rPr>
          <w:lang w:eastAsia="zh-CN"/>
        </w:rPr>
        <w:t xml:space="preserve">Figure </w:t>
      </w:r>
      <w:bookmarkEnd w:id="52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26" w:name="_CR6_14"/>
      <w:bookmarkStart w:id="527" w:name="_Toc58920672"/>
      <w:bookmarkStart w:id="528" w:name="_Toc201130629"/>
      <w:bookmarkEnd w:id="526"/>
      <w:r w:rsidRPr="00965351">
        <w:t>6.14</w:t>
      </w:r>
      <w:r w:rsidRPr="00965351">
        <w:tab/>
        <w:t>Procedures for Broadcast of Assistance Data</w:t>
      </w:r>
      <w:bookmarkEnd w:id="527"/>
      <w:bookmarkEnd w:id="528"/>
    </w:p>
    <w:p w14:paraId="648D36DB" w14:textId="77777777" w:rsidR="00806F9E" w:rsidRPr="00965351" w:rsidRDefault="00806F9E" w:rsidP="00806F9E">
      <w:pPr>
        <w:pStyle w:val="Heading3"/>
      </w:pPr>
      <w:bookmarkStart w:id="529" w:name="_CR6_14_1"/>
      <w:bookmarkStart w:id="530" w:name="_Toc58920673"/>
      <w:bookmarkStart w:id="531" w:name="_Toc201130630"/>
      <w:bookmarkEnd w:id="529"/>
      <w:r w:rsidRPr="00965351">
        <w:t>6.14.1</w:t>
      </w:r>
      <w:r w:rsidRPr="00965351">
        <w:tab/>
        <w:t>Broadcast of Assistance Data by an LMF</w:t>
      </w:r>
      <w:bookmarkEnd w:id="530"/>
      <w:bookmarkEnd w:id="531"/>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70" type="#_x0000_t75" style="width:478.95pt;height:231.05pt" o:ole="">
            <v:imagedata r:id="rId99" o:title=""/>
          </v:shape>
          <o:OLEObject Type="Embed" ProgID="Visio.Drawing.11" ShapeID="_x0000_i1070" DrawAspect="Content" ObjectID="_1811744685" r:id="rId100"/>
        </w:object>
      </w:r>
    </w:p>
    <w:p w14:paraId="062E7748" w14:textId="6ED2E95D" w:rsidR="00806F9E" w:rsidRPr="00965351" w:rsidRDefault="00806F9E" w:rsidP="00806F9E">
      <w:pPr>
        <w:pStyle w:val="TF"/>
      </w:pPr>
      <w:bookmarkStart w:id="532" w:name="_CRFigure6_14_11"/>
      <w:r w:rsidRPr="00965351">
        <w:t xml:space="preserve">Figure </w:t>
      </w:r>
      <w:bookmarkEnd w:id="53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3" w:name="_CR6_14_2"/>
      <w:bookmarkStart w:id="534" w:name="_Toc58920674"/>
      <w:bookmarkStart w:id="535" w:name="_Toc201130631"/>
      <w:bookmarkEnd w:id="533"/>
      <w:r w:rsidRPr="00965351">
        <w:t>6.14.2</w:t>
      </w:r>
      <w:r w:rsidRPr="00965351">
        <w:tab/>
        <w:t>Delivery of Ciphering Keys to UEs for Broadcast Assistance Data</w:t>
      </w:r>
      <w:bookmarkEnd w:id="534"/>
      <w:bookmarkEnd w:id="535"/>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1" type="#_x0000_t75" style="width:445.15pt;height:239.15pt" o:ole="">
            <v:imagedata r:id="rId101" o:title=""/>
          </v:shape>
          <o:OLEObject Type="Embed" ProgID="Visio.Drawing.11" ShapeID="_x0000_i1071" DrawAspect="Content" ObjectID="_1811744686" r:id="rId102"/>
        </w:object>
      </w:r>
    </w:p>
    <w:p w14:paraId="45E979E5" w14:textId="77777777" w:rsidR="00806F9E" w:rsidRPr="00965351" w:rsidRDefault="00806F9E" w:rsidP="00806F9E">
      <w:pPr>
        <w:pStyle w:val="TF"/>
      </w:pPr>
      <w:bookmarkStart w:id="536" w:name="_CRFigure6_14_21"/>
      <w:r w:rsidRPr="00965351">
        <w:t xml:space="preserve">Figure </w:t>
      </w:r>
      <w:bookmarkEnd w:id="53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37" w:name="_CR6_15"/>
      <w:bookmarkStart w:id="538" w:name="_Toc58920675"/>
      <w:bookmarkStart w:id="539" w:name="_Toc201130632"/>
      <w:bookmarkEnd w:id="537"/>
      <w:r w:rsidRPr="00965351">
        <w:rPr>
          <w:lang w:eastAsia="zh-CN"/>
        </w:rPr>
        <w:t>6.15</w:t>
      </w:r>
      <w:r w:rsidRPr="00965351">
        <w:rPr>
          <w:lang w:eastAsia="zh-CN"/>
        </w:rPr>
        <w:tab/>
        <w:t>Procedures for GNSS assistance data Collection</w:t>
      </w:r>
      <w:bookmarkEnd w:id="539"/>
    </w:p>
    <w:p w14:paraId="0050A58C" w14:textId="2F818598" w:rsidR="00567614" w:rsidRPr="00965351" w:rsidRDefault="00567614" w:rsidP="00567614">
      <w:pPr>
        <w:pStyle w:val="Heading3"/>
        <w:rPr>
          <w:lang w:eastAsia="zh-CN"/>
        </w:rPr>
      </w:pPr>
      <w:bookmarkStart w:id="540" w:name="_CR6_15_1"/>
      <w:bookmarkStart w:id="541" w:name="_Toc201130633"/>
      <w:bookmarkEnd w:id="540"/>
      <w:r w:rsidRPr="00965351">
        <w:rPr>
          <w:lang w:eastAsia="zh-CN"/>
        </w:rPr>
        <w:t>6.15.1</w:t>
      </w:r>
      <w:r w:rsidRPr="00965351">
        <w:rPr>
          <w:lang w:eastAsia="zh-CN"/>
        </w:rPr>
        <w:tab/>
        <w:t>GNSS assistance data collection from untrusted AF via NEF</w:t>
      </w:r>
      <w:bookmarkEnd w:id="54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2" type="#_x0000_t75" style="width:478.95pt;height:329.3pt" o:ole="">
            <v:imagedata r:id="rId103" o:title=""/>
          </v:shape>
          <o:OLEObject Type="Embed" ProgID="Visio.Drawing.15" ShapeID="_x0000_i1072" DrawAspect="Content" ObjectID="_1811744687" r:id="rId104"/>
        </w:object>
      </w:r>
    </w:p>
    <w:p w14:paraId="0CCD9FB2" w14:textId="51623F70" w:rsidR="00567614" w:rsidRPr="00965351" w:rsidRDefault="00567614" w:rsidP="00567614">
      <w:pPr>
        <w:pStyle w:val="TF"/>
        <w:rPr>
          <w:lang w:eastAsia="zh-CN"/>
        </w:rPr>
      </w:pPr>
      <w:bookmarkStart w:id="542" w:name="_CRFigure6_15_11"/>
      <w:r w:rsidRPr="00965351">
        <w:rPr>
          <w:lang w:eastAsia="zh-CN"/>
        </w:rPr>
        <w:t xml:space="preserve">Figure </w:t>
      </w:r>
      <w:bookmarkEnd w:id="542"/>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When LMF needs to discovery the available data from AFs and the appropriated NEF to collect GNSS assistance data, LMF additionally provides TAs in the Nnrf_NFDiscovery_Request_request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3" w:name="_CR6_15_2"/>
      <w:bookmarkStart w:id="544" w:name="_Toc201130634"/>
      <w:bookmarkEnd w:id="543"/>
      <w:r w:rsidRPr="00965351">
        <w:rPr>
          <w:lang w:eastAsia="zh-CN"/>
        </w:rPr>
        <w:t>6.15.2</w:t>
      </w:r>
      <w:r w:rsidRPr="00965351">
        <w:rPr>
          <w:lang w:eastAsia="zh-CN"/>
        </w:rPr>
        <w:tab/>
        <w:t>GNSS assistance data collection from trusted AF</w:t>
      </w:r>
      <w:bookmarkEnd w:id="54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3" type="#_x0000_t75" style="width:278pt;height:304.9pt" o:ole="">
            <v:imagedata r:id="rId105" o:title=""/>
          </v:shape>
          <o:OLEObject Type="Embed" ProgID="Visio.Drawing.15" ShapeID="_x0000_i1073" DrawAspect="Content" ObjectID="_1811744688" r:id="rId106"/>
        </w:object>
      </w:r>
    </w:p>
    <w:p w14:paraId="39D295C1" w14:textId="30CC3FC7" w:rsidR="00567614" w:rsidRPr="00965351" w:rsidRDefault="00567614" w:rsidP="00567614">
      <w:pPr>
        <w:pStyle w:val="TF"/>
        <w:rPr>
          <w:lang w:eastAsia="zh-CN"/>
        </w:rPr>
      </w:pPr>
      <w:bookmarkStart w:id="545" w:name="_CRFigure6_15_21"/>
      <w:r w:rsidRPr="00965351">
        <w:rPr>
          <w:lang w:eastAsia="zh-CN"/>
        </w:rPr>
        <w:t xml:space="preserve">Figure </w:t>
      </w:r>
      <w:bookmarkEnd w:id="54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When LMF needs to discovery the available GNSS assistance data from AFs, LMF provide TAs to NRF through Nnrf_NFDiscovery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LMF subscribes to or cancels subscription to GNSS assistance data in AF by invoking the Naf_EventExposure_Subscribe/Naf_EventExposure_Unsubscribe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46" w:name="_CR6_16"/>
      <w:bookmarkStart w:id="547" w:name="_Toc201130635"/>
      <w:bookmarkEnd w:id="546"/>
      <w:r w:rsidRPr="00965351">
        <w:rPr>
          <w:lang w:eastAsia="zh-CN"/>
        </w:rPr>
        <w:t>6.16</w:t>
      </w:r>
      <w:r w:rsidRPr="00965351">
        <w:rPr>
          <w:lang w:eastAsia="zh-CN"/>
        </w:rPr>
        <w:tab/>
        <w:t>Periodic and Triggered 5GC-MT-LR Procedure with User Plane</w:t>
      </w:r>
      <w:bookmarkEnd w:id="547"/>
    </w:p>
    <w:p w14:paraId="26C2733B" w14:textId="77777777" w:rsidR="00CB2475" w:rsidRPr="00965351" w:rsidRDefault="00CB2475" w:rsidP="00610C53">
      <w:pPr>
        <w:pStyle w:val="Heading3"/>
        <w:rPr>
          <w:lang w:eastAsia="zh-CN"/>
        </w:rPr>
      </w:pPr>
      <w:bookmarkStart w:id="548" w:name="_CR6_16_1"/>
      <w:bookmarkStart w:id="549" w:name="_Toc201130636"/>
      <w:bookmarkEnd w:id="548"/>
      <w:r w:rsidRPr="00965351">
        <w:rPr>
          <w:lang w:eastAsia="zh-CN"/>
        </w:rPr>
        <w:t>6.16.1</w:t>
      </w:r>
      <w:r w:rsidRPr="00965351">
        <w:rPr>
          <w:lang w:eastAsia="zh-CN"/>
        </w:rPr>
        <w:tab/>
        <w:t>Reporting of Location Events to an LCS Client or AF via user plane</w:t>
      </w:r>
      <w:bookmarkEnd w:id="54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4" type="#_x0000_t75" style="width:444.5pt;height:342.45pt" o:ole="">
            <v:imagedata r:id="rId107" o:title=""/>
          </v:shape>
          <o:OLEObject Type="Embed" ProgID="Visio.Drawing.15" ShapeID="_x0000_i1074" DrawAspect="Content" ObjectID="_1811744689" r:id="rId108"/>
        </w:object>
      </w:r>
    </w:p>
    <w:p w14:paraId="215794D6" w14:textId="23DA713C" w:rsidR="00CB2475" w:rsidRPr="00965351" w:rsidRDefault="00CB2475" w:rsidP="00CB2475">
      <w:pPr>
        <w:pStyle w:val="TF"/>
        <w:rPr>
          <w:lang w:eastAsia="zh-CN"/>
        </w:rPr>
      </w:pPr>
      <w:bookmarkStart w:id="550" w:name="_CRFigure6_16_31"/>
      <w:r w:rsidRPr="00965351">
        <w:rPr>
          <w:lang w:eastAsia="zh-CN"/>
        </w:rPr>
        <w:t xml:space="preserve">Figure </w:t>
      </w:r>
      <w:bookmarkEnd w:id="55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1" w:name="_CR6_16_2"/>
      <w:bookmarkStart w:id="552" w:name="_Toc201130637"/>
      <w:bookmarkEnd w:id="551"/>
      <w:r w:rsidRPr="00965351">
        <w:rPr>
          <w:lang w:eastAsia="zh-CN"/>
        </w:rPr>
        <w:t>6.16.2</w:t>
      </w:r>
      <w:r w:rsidRPr="00965351">
        <w:rPr>
          <w:lang w:eastAsia="zh-CN"/>
        </w:rPr>
        <w:tab/>
        <w:t>Cancellation of Reporting of Location Events with a User Plane Connection</w:t>
      </w:r>
      <w:bookmarkEnd w:id="55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3" w:name="_CR6_17"/>
      <w:bookmarkStart w:id="554" w:name="_Toc201130638"/>
      <w:bookmarkEnd w:id="553"/>
      <w:r w:rsidRPr="00965351">
        <w:rPr>
          <w:lang w:eastAsia="zh-CN"/>
        </w:rPr>
        <w:lastRenderedPageBreak/>
        <w:t>6.17</w:t>
      </w:r>
      <w:r w:rsidRPr="00965351">
        <w:rPr>
          <w:lang w:eastAsia="zh-CN"/>
        </w:rPr>
        <w:tab/>
        <w:t>Procedures applicable to a PRU</w:t>
      </w:r>
      <w:bookmarkEnd w:id="554"/>
    </w:p>
    <w:p w14:paraId="2EE83717" w14:textId="10B18CAC" w:rsidR="00AA6EE9" w:rsidRPr="00965351" w:rsidRDefault="00AA6EE9" w:rsidP="00AA6EE9">
      <w:pPr>
        <w:pStyle w:val="Heading3"/>
        <w:rPr>
          <w:lang w:eastAsia="zh-CN"/>
        </w:rPr>
      </w:pPr>
      <w:bookmarkStart w:id="555" w:name="_CR6_17_1"/>
      <w:bookmarkStart w:id="556" w:name="_Toc201130639"/>
      <w:bookmarkEnd w:id="555"/>
      <w:r w:rsidRPr="00965351">
        <w:rPr>
          <w:lang w:eastAsia="zh-CN"/>
        </w:rPr>
        <w:t>6.17.1</w:t>
      </w:r>
      <w:r w:rsidRPr="00965351">
        <w:rPr>
          <w:lang w:eastAsia="zh-CN"/>
        </w:rPr>
        <w:tab/>
        <w:t>PRU Association Procedure</w:t>
      </w:r>
      <w:bookmarkEnd w:id="55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5" type="#_x0000_t75" style="width:461.45pt;height:367.5pt" o:ole="">
            <v:imagedata r:id="rId109" o:title=""/>
          </v:shape>
          <o:OLEObject Type="Embed" ProgID="Visio.Drawing.15" ShapeID="_x0000_i1075" DrawAspect="Content" ObjectID="_1811744690" r:id="rId110"/>
        </w:object>
      </w:r>
    </w:p>
    <w:p w14:paraId="0C93AC67" w14:textId="42855F57" w:rsidR="00AA6EE9" w:rsidRPr="00965351" w:rsidRDefault="00AA6EE9" w:rsidP="00AA6EE9">
      <w:pPr>
        <w:pStyle w:val="TF"/>
        <w:rPr>
          <w:lang w:eastAsia="zh-CN"/>
        </w:rPr>
      </w:pPr>
      <w:bookmarkStart w:id="557" w:name="_CRFigure6_17_11"/>
      <w:r w:rsidRPr="00965351">
        <w:rPr>
          <w:lang w:eastAsia="zh-CN"/>
        </w:rPr>
        <w:t xml:space="preserve">Figure </w:t>
      </w:r>
      <w:bookmarkEnd w:id="55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58" w:name="_CR6_17_2"/>
      <w:bookmarkStart w:id="559" w:name="_Toc201130640"/>
      <w:bookmarkEnd w:id="558"/>
      <w:r w:rsidRPr="00965351">
        <w:rPr>
          <w:lang w:eastAsia="zh-CN"/>
        </w:rPr>
        <w:lastRenderedPageBreak/>
        <w:t>6.17.2</w:t>
      </w:r>
      <w:r w:rsidRPr="00965351">
        <w:rPr>
          <w:lang w:eastAsia="zh-CN"/>
        </w:rPr>
        <w:tab/>
        <w:t>LMF Initiated PRU Disassociation Procedure</w:t>
      </w:r>
      <w:bookmarkEnd w:id="55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6" type="#_x0000_t75" style="width:467.7pt;height:268.6pt" o:ole="">
            <v:imagedata r:id="rId111" o:title=""/>
          </v:shape>
          <o:OLEObject Type="Embed" ProgID="Visio.Drawing.15" ShapeID="_x0000_i1076" DrawAspect="Content" ObjectID="_1811744691" r:id="rId112"/>
        </w:object>
      </w:r>
    </w:p>
    <w:p w14:paraId="589CCEFB" w14:textId="27D9E1D4" w:rsidR="00AA6EE9" w:rsidRPr="00965351" w:rsidRDefault="00AA6EE9" w:rsidP="00AA6EE9">
      <w:pPr>
        <w:pStyle w:val="TF"/>
        <w:rPr>
          <w:lang w:eastAsia="zh-CN"/>
        </w:rPr>
      </w:pPr>
      <w:bookmarkStart w:id="560" w:name="_CRFigure6_17_21"/>
      <w:r w:rsidRPr="00965351">
        <w:rPr>
          <w:lang w:eastAsia="zh-CN"/>
        </w:rPr>
        <w:t xml:space="preserve">Figure </w:t>
      </w:r>
      <w:bookmarkEnd w:id="56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the serving LMF issues an Nnrf_NFManagement_NFUpdate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1" w:name="_CR6_17_3"/>
      <w:bookmarkStart w:id="562" w:name="_Toc201130641"/>
      <w:bookmarkEnd w:id="561"/>
      <w:r w:rsidRPr="00965351">
        <w:rPr>
          <w:lang w:eastAsia="zh-CN"/>
        </w:rPr>
        <w:t>6.17.3</w:t>
      </w:r>
      <w:r w:rsidRPr="00965351">
        <w:rPr>
          <w:lang w:eastAsia="zh-CN"/>
        </w:rPr>
        <w:tab/>
        <w:t>PRU Initiated PRU Disassociation Procedure</w:t>
      </w:r>
      <w:bookmarkEnd w:id="56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7" type="#_x0000_t75" style="width:445.75pt;height:273.6pt" o:ole="">
            <v:imagedata r:id="rId113" o:title=""/>
          </v:shape>
          <o:OLEObject Type="Embed" ProgID="Visio.Drawing.15" ShapeID="_x0000_i1077" DrawAspect="Content" ObjectID="_1811744692" r:id="rId114"/>
        </w:object>
      </w:r>
    </w:p>
    <w:p w14:paraId="510F6E23" w14:textId="3620A8EE" w:rsidR="00AA6EE9" w:rsidRPr="00965351" w:rsidRDefault="00AA6EE9" w:rsidP="00AA6EE9">
      <w:pPr>
        <w:pStyle w:val="TF"/>
        <w:rPr>
          <w:lang w:eastAsia="zh-CN"/>
        </w:rPr>
      </w:pPr>
      <w:bookmarkStart w:id="563" w:name="_CRFigure6_17_31"/>
      <w:r w:rsidRPr="00965351">
        <w:rPr>
          <w:lang w:eastAsia="zh-CN"/>
        </w:rPr>
        <w:t xml:space="preserve">Figure </w:t>
      </w:r>
      <w:bookmarkEnd w:id="56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Nnrf_NFManagement_NFUpdate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4" w:name="_CR6_17_4"/>
      <w:bookmarkStart w:id="565" w:name="_Toc201130642"/>
      <w:bookmarkEnd w:id="564"/>
      <w:r w:rsidRPr="00965351">
        <w:rPr>
          <w:lang w:eastAsia="zh-CN"/>
        </w:rPr>
        <w:t>6.17.4</w:t>
      </w:r>
      <w:r w:rsidRPr="00965351">
        <w:rPr>
          <w:lang w:eastAsia="zh-CN"/>
        </w:rPr>
        <w:tab/>
        <w:t>Positioning of a target UE</w:t>
      </w:r>
      <w:bookmarkEnd w:id="56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8" type="#_x0000_t75" style="width:377.55pt;height:354.35pt" o:ole="">
            <v:imagedata r:id="rId115" o:title=""/>
          </v:shape>
          <o:OLEObject Type="Embed" ProgID="Visio.Drawing.11" ShapeID="_x0000_i1078" DrawAspect="Content" ObjectID="_1811744693" r:id="rId116"/>
        </w:object>
      </w:r>
    </w:p>
    <w:p w14:paraId="28655481" w14:textId="07386C98" w:rsidR="00AA6EE9" w:rsidRPr="00965351" w:rsidRDefault="00AA6EE9" w:rsidP="00AA6EE9">
      <w:pPr>
        <w:pStyle w:val="TF"/>
        <w:rPr>
          <w:lang w:eastAsia="zh-CN"/>
        </w:rPr>
      </w:pPr>
      <w:bookmarkStart w:id="566" w:name="_CRFigure6_17_41"/>
      <w:r w:rsidRPr="00965351">
        <w:rPr>
          <w:lang w:eastAsia="zh-CN"/>
        </w:rPr>
        <w:t xml:space="preserve">Figure </w:t>
      </w:r>
      <w:bookmarkEnd w:id="56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The serving LMF for the target UE receives a location request from the serving AMF for the target UE. The location request may be included in an Nlmf_Location_DetermineLocation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when network assisted positioning is used and is the NR-DL-PRS-MeasurementTimeWindowsConfig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67" w:name="_CR6_18"/>
      <w:bookmarkStart w:id="568" w:name="_Toc201130643"/>
      <w:bookmarkEnd w:id="567"/>
      <w:r w:rsidRPr="00965351">
        <w:rPr>
          <w:lang w:eastAsia="zh-CN"/>
        </w:rPr>
        <w:t>6.18</w:t>
      </w:r>
      <w:r w:rsidRPr="00965351">
        <w:rPr>
          <w:lang w:eastAsia="zh-CN"/>
        </w:rPr>
        <w:tab/>
        <w:t>Procedures of User Plane Connection between UE and LMF</w:t>
      </w:r>
      <w:bookmarkEnd w:id="568"/>
    </w:p>
    <w:p w14:paraId="333396B7" w14:textId="5BF78AF8" w:rsidR="0002105A" w:rsidRPr="00965351" w:rsidRDefault="0002105A" w:rsidP="0071726A">
      <w:pPr>
        <w:pStyle w:val="Heading3"/>
        <w:rPr>
          <w:lang w:eastAsia="zh-CN"/>
        </w:rPr>
      </w:pPr>
      <w:bookmarkStart w:id="569" w:name="_CR6_18_0"/>
      <w:bookmarkStart w:id="570" w:name="_Toc201130644"/>
      <w:bookmarkEnd w:id="569"/>
      <w:r w:rsidRPr="00965351">
        <w:rPr>
          <w:lang w:eastAsia="zh-CN"/>
        </w:rPr>
        <w:t>6.18.0</w:t>
      </w:r>
      <w:r w:rsidRPr="00965351">
        <w:rPr>
          <w:lang w:eastAsia="zh-CN"/>
        </w:rPr>
        <w:tab/>
        <w:t>General</w:t>
      </w:r>
      <w:bookmarkEnd w:id="57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1" w:name="_CR6_18_1"/>
      <w:bookmarkStart w:id="572" w:name="_Toc201130645"/>
      <w:bookmarkEnd w:id="571"/>
      <w:r w:rsidRPr="00965351">
        <w:rPr>
          <w:lang w:eastAsia="zh-CN"/>
        </w:rPr>
        <w:lastRenderedPageBreak/>
        <w:t>6.18.1</w:t>
      </w:r>
      <w:r w:rsidRPr="00965351">
        <w:rPr>
          <w:lang w:eastAsia="zh-CN"/>
        </w:rPr>
        <w:tab/>
        <w:t>LMF initiated User Plane Connection</w:t>
      </w:r>
      <w:bookmarkEnd w:id="572"/>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9" type="#_x0000_t75" style="width:402.55pt;height:256.7pt" o:ole="">
            <v:imagedata r:id="rId117" o:title=""/>
          </v:shape>
          <o:OLEObject Type="Embed" ProgID="Visio.Drawing.15" ShapeID="_x0000_i1079" DrawAspect="Content" ObjectID="_1811744694" r:id="rId118"/>
        </w:object>
      </w:r>
    </w:p>
    <w:p w14:paraId="1EE3B4A2" w14:textId="058CF9C3" w:rsidR="0002105A" w:rsidRPr="00965351" w:rsidRDefault="0002105A" w:rsidP="0002105A">
      <w:pPr>
        <w:pStyle w:val="TF"/>
        <w:rPr>
          <w:lang w:eastAsia="zh-CN"/>
        </w:rPr>
      </w:pPr>
      <w:bookmarkStart w:id="573" w:name="_CRFigure6_18_11"/>
      <w:r w:rsidRPr="00965351">
        <w:rPr>
          <w:lang w:eastAsia="zh-CN"/>
        </w:rPr>
        <w:t xml:space="preserve">Figure </w:t>
      </w:r>
      <w:bookmarkEnd w:id="573"/>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Nnrf_NFDiscovery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Nnrf_NFManagement_NFStatusSubscribe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648D0E49"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6E1991">
        <w:rPr>
          <w:lang w:eastAsia="zh-CN"/>
        </w:rPr>
        <w:t xml:space="preserve"> and a LMF identifier for user plane connection association in UE</w:t>
      </w:r>
      <w:r w:rsidRPr="00965351">
        <w:rPr>
          <w:lang w:eastAsia="zh-CN"/>
        </w:rPr>
        <w:t>.</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and/or GPSI) with this</w:t>
      </w:r>
      <w:r w:rsidR="009D363B" w:rsidRPr="00965351">
        <w:rPr>
          <w:lang w:eastAsia="zh-CN"/>
        </w:rPr>
        <w:t xml:space="preserve"> LCS-UP binding ID</w:t>
      </w:r>
      <w:r w:rsidR="001B23E1" w:rsidRPr="00965351">
        <w:rPr>
          <w:lang w:eastAsia="zh-CN"/>
        </w:rPr>
        <w:t>.</w:t>
      </w:r>
    </w:p>
    <w:p w14:paraId="3C0D4725" w14:textId="59347A95" w:rsidR="006E1991" w:rsidRDefault="006E1991" w:rsidP="00AA427B">
      <w:pPr>
        <w:pStyle w:val="EditorsNote"/>
        <w:rPr>
          <w:lang w:eastAsia="zh-CN"/>
        </w:rPr>
      </w:pPr>
      <w:r>
        <w:rPr>
          <w:lang w:eastAsia="zh-CN"/>
        </w:rPr>
        <w:lastRenderedPageBreak/>
        <w:t>Editor's note:</w:t>
      </w:r>
      <w:r>
        <w:rPr>
          <w:lang w:eastAsia="zh-CN"/>
        </w:rPr>
        <w:tab/>
        <w:t>Whether LMF identifier (other than LMF user plane address) is needed, to guarantee UE has a unique ID for UP connection association, will be decided in CT WG1, and whether remove or update the LMF identifier in step 2 will be revisited based on CT WG1 conclusion.</w:t>
      </w:r>
    </w:p>
    <w:p w14:paraId="53A603CE" w14:textId="4DF7F20A"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[Conditional] LMF indicates AMF in the Nlmf_Location_UPNotify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4" w:name="_CR6_18_2"/>
      <w:bookmarkStart w:id="575" w:name="_Toc201130646"/>
      <w:bookmarkEnd w:id="574"/>
      <w:r w:rsidRPr="00965351">
        <w:rPr>
          <w:lang w:eastAsia="zh-CN"/>
        </w:rPr>
        <w:t>6.18.2</w:t>
      </w:r>
      <w:r w:rsidRPr="00965351">
        <w:rPr>
          <w:lang w:eastAsia="zh-CN"/>
        </w:rPr>
        <w:tab/>
        <w:t>UE initiated User Plane Connection</w:t>
      </w:r>
      <w:bookmarkEnd w:id="575"/>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80" type="#_x0000_t75" style="width:420.75pt;height:312.4pt" o:ole="">
            <v:imagedata r:id="rId119" o:title=""/>
          </v:shape>
          <o:OLEObject Type="Embed" ProgID="Visio.Drawing.15" ShapeID="_x0000_i1080" DrawAspect="Content" ObjectID="_1811744695" r:id="rId120"/>
        </w:object>
      </w:r>
    </w:p>
    <w:p w14:paraId="4826C736" w14:textId="51D3E6E6" w:rsidR="0002105A" w:rsidRPr="00965351" w:rsidRDefault="0002105A" w:rsidP="0002105A">
      <w:pPr>
        <w:pStyle w:val="TF"/>
        <w:rPr>
          <w:lang w:eastAsia="zh-CN"/>
        </w:rPr>
      </w:pPr>
      <w:bookmarkStart w:id="576" w:name="_CRFigure6_18_21"/>
      <w:r w:rsidRPr="00965351">
        <w:rPr>
          <w:lang w:eastAsia="zh-CN"/>
        </w:rPr>
        <w:t xml:space="preserve">Figure </w:t>
      </w:r>
      <w:bookmarkEnd w:id="57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658D5A47" w:rsidR="0002105A" w:rsidRPr="00965351" w:rsidRDefault="0002105A" w:rsidP="0002105A">
      <w:pPr>
        <w:pStyle w:val="B1"/>
        <w:rPr>
          <w:lang w:eastAsia="zh-CN"/>
        </w:rPr>
      </w:pPr>
      <w:r w:rsidRPr="00965351">
        <w:rPr>
          <w:lang w:eastAsia="zh-CN"/>
        </w:rPr>
        <w:t>3.</w:t>
      </w:r>
      <w:r w:rsidRPr="00965351">
        <w:rPr>
          <w:lang w:eastAsia="zh-CN"/>
        </w:rPr>
        <w:tab/>
        <w:t>[Conditional] The AMF sends a Nlmf_Location_UPConfig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 and/or GPSI) in the request.</w:t>
      </w:r>
    </w:p>
    <w:p w14:paraId="0994E777" w14:textId="4E18BDFA"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6E1991">
        <w:rPr>
          <w:lang w:eastAsia="zh-CN"/>
        </w:rPr>
        <w:t xml:space="preserve"> and a LMF identifier for user plane association in UE</w:t>
      </w:r>
      <w:r w:rsidRPr="00965351">
        <w:rPr>
          <w:lang w:eastAsia="zh-CN"/>
        </w:rPr>
        <w:t>.</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and/or GPSI) with the</w:t>
      </w:r>
      <w:r w:rsidR="0044086C" w:rsidRPr="00965351">
        <w:rPr>
          <w:lang w:eastAsia="zh-CN"/>
        </w:rPr>
        <w:t xml:space="preserve"> LCS-UP binding ID</w:t>
      </w:r>
      <w:r w:rsidR="001B23E1" w:rsidRPr="00965351">
        <w:rPr>
          <w:lang w:eastAsia="zh-CN"/>
        </w:rPr>
        <w:t>.</w:t>
      </w:r>
    </w:p>
    <w:p w14:paraId="3A04B6A7" w14:textId="7F5DAD6B" w:rsidR="006E1991" w:rsidRDefault="006E1991" w:rsidP="00AA427B">
      <w:pPr>
        <w:pStyle w:val="EditorsNote"/>
        <w:rPr>
          <w:lang w:eastAsia="zh-CN"/>
        </w:rPr>
      </w:pPr>
      <w:r>
        <w:rPr>
          <w:lang w:eastAsia="zh-CN"/>
        </w:rPr>
        <w:t>Editor's note:</w:t>
      </w:r>
      <w:r>
        <w:rPr>
          <w:lang w:eastAsia="zh-CN"/>
        </w:rPr>
        <w:tab/>
        <w:t>Whether LMF identifier (other than LMF user plane address) is needed, to guarantee UE has a unique ID for UP connection association, will be decided in CT WG1, and whether to remove or update the LMF identifier in step 4 will be revisited based on CT WG1 conclusion.</w:t>
      </w:r>
    </w:p>
    <w:p w14:paraId="61C52B7C" w14:textId="5C36B683"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w:t>
      </w:r>
      <w:r w:rsidR="001A1C5A" w:rsidRPr="00965351">
        <w:rPr>
          <w:lang w:eastAsia="zh-CN"/>
        </w:rPr>
        <w:lastRenderedPageBreak/>
        <w:t>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77" w:name="_CR6_18_3"/>
      <w:bookmarkStart w:id="578" w:name="_Toc201130647"/>
      <w:bookmarkEnd w:id="577"/>
      <w:r w:rsidRPr="00965351">
        <w:rPr>
          <w:lang w:eastAsia="zh-CN"/>
        </w:rPr>
        <w:t>6.18.3</w:t>
      </w:r>
      <w:r w:rsidRPr="00965351">
        <w:rPr>
          <w:lang w:eastAsia="zh-CN"/>
        </w:rPr>
        <w:tab/>
        <w:t>Modification of User Plane Connection between UE and LMF</w:t>
      </w:r>
      <w:bookmarkEnd w:id="57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79" w:name="_CRFigure6_18_31"/>
    <w:bookmarkStart w:id="580" w:name="_MON_1684549432"/>
    <w:bookmarkEnd w:id="580"/>
    <w:p w14:paraId="320770DB" w14:textId="09B2E5FE" w:rsidR="006E1991" w:rsidRDefault="006E1991" w:rsidP="00C76F30">
      <w:pPr>
        <w:pStyle w:val="TH"/>
      </w:pPr>
      <w:r>
        <w:object w:dxaOrig="7655" w:dyaOrig="3825" w14:anchorId="2204ED11">
          <v:shape id="_x0000_i1082" type="#_x0000_t75" style="width:382.55pt;height:189.7pt" o:ole="">
            <v:imagedata r:id="rId121" o:title=""/>
          </v:shape>
          <o:OLEObject Type="Embed" ProgID="Word.Picture.8" ShapeID="_x0000_i1082" DrawAspect="Content" ObjectID="_1811744696" r:id="rId122"/>
        </w:object>
      </w:r>
    </w:p>
    <w:p w14:paraId="0E0BE5B1" w14:textId="620173A8" w:rsidR="0002105A" w:rsidRPr="00965351" w:rsidRDefault="0002105A" w:rsidP="0002105A">
      <w:pPr>
        <w:pStyle w:val="TF"/>
        <w:rPr>
          <w:lang w:eastAsia="zh-CN"/>
        </w:rPr>
      </w:pPr>
      <w:r w:rsidRPr="00965351">
        <w:rPr>
          <w:lang w:eastAsia="zh-CN"/>
        </w:rPr>
        <w:t xml:space="preserve">Figure </w:t>
      </w:r>
      <w:bookmarkEnd w:id="579"/>
      <w:r w:rsidRPr="00965351">
        <w:rPr>
          <w:lang w:eastAsia="zh-CN"/>
        </w:rPr>
        <w:t>6.18.3-1: Connection modification between UE and LMFs</w:t>
      </w:r>
    </w:p>
    <w:p w14:paraId="6B31988C" w14:textId="6F22FD54"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[Conditional] The LMF sends an Nlmf_Location_UPNotify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The address of the AMF was provided to LMF as a "Notification Target Address" in latest Nlmf_Location_UPConfig message or Nlmf_Location_UP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lastRenderedPageBreak/>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The AMF sends an Nlmf_Location_UPConfig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708E53C2"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invoke an Nlmf_Location_LocationContextTransfer Request service operation towards the target LMF to provide</w:t>
      </w:r>
      <w:r w:rsidR="00B00EAD">
        <w:rPr>
          <w:lang w:eastAsia="zh-CN"/>
        </w:rPr>
        <w:t xml:space="preserve"> an indication of user plane connection existing, source LMF Identifier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72B86F79"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28997802" w14:textId="77777777" w:rsidR="00F27D5A" w:rsidRDefault="00F27D5A" w:rsidP="00F27D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w:t>
      </w:r>
    </w:p>
    <w:p w14:paraId="229DB2BB" w14:textId="77777777" w:rsidR="00F27D5A" w:rsidRDefault="00F27D5A" w:rsidP="00F27D5A">
      <w:pPr>
        <w:pStyle w:val="B1"/>
        <w:rPr>
          <w:lang w:eastAsia="zh-CN"/>
        </w:rPr>
      </w:pPr>
      <w:r>
        <w:rPr>
          <w:lang w:eastAsia="zh-CN"/>
        </w:rPr>
        <w:tab/>
        <w:t>If UE supports multiple LCS-UPP connection:</w:t>
      </w:r>
    </w:p>
    <w:p w14:paraId="16DE66C9" w14:textId="77777777" w:rsidR="00F27D5A" w:rsidRDefault="00F27D5A" w:rsidP="00F27D5A">
      <w:pPr>
        <w:pStyle w:val="B2"/>
        <w:rPr>
          <w:lang w:eastAsia="zh-CN"/>
        </w:rPr>
      </w:pPr>
      <w:r>
        <w:rPr>
          <w:lang w:eastAsia="zh-CN"/>
        </w:rPr>
        <w:t>-</w:t>
      </w:r>
      <w:r>
        <w:rPr>
          <w:lang w:eastAsia="zh-CN"/>
        </w:rPr>
        <w:tab/>
        <w:t>In step 2, if Target LMF does not have user plane connection with the UE, user plane information also needs to include source LMF identifier; if Target LMF already has user plane connection with the UE, step 2 to step 8 are skipped. Instead, the Target LMF needs to send Source LMF identifier for the user plane connection and the UE sends back the acknowledge for the user plane connection.</w:t>
      </w:r>
    </w:p>
    <w:p w14:paraId="6D19DEFF" w14:textId="77777777" w:rsidR="00F27D5A" w:rsidRDefault="00F27D5A" w:rsidP="00F27D5A">
      <w:pPr>
        <w:pStyle w:val="B2"/>
        <w:rPr>
          <w:lang w:eastAsia="zh-CN"/>
        </w:rPr>
      </w:pPr>
      <w:r>
        <w:rPr>
          <w:lang w:eastAsia="zh-CN"/>
        </w:rPr>
        <w:t>-</w:t>
      </w:r>
      <w:r>
        <w:rPr>
          <w:lang w:eastAsia="zh-CN"/>
        </w:rPr>
        <w:tab/>
        <w:t>After step 4, UE identifies old user plane connection using the source LMF identifier. The UE associates all deferred location sessions associated with old user plane connection to the new user plane connection and stop using old user plane connection.</w:t>
      </w:r>
    </w:p>
    <w:p w14:paraId="148CBC66"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lastRenderedPageBreak/>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Nlmf_Location_UPConfig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81" w:name="_CR6_19"/>
      <w:bookmarkStart w:id="582" w:name="_Toc201130648"/>
      <w:bookmarkEnd w:id="581"/>
      <w:r w:rsidRPr="00965351">
        <w:rPr>
          <w:lang w:eastAsia="zh-CN"/>
        </w:rPr>
        <w:t>6.19</w:t>
      </w:r>
      <w:r w:rsidRPr="00965351">
        <w:rPr>
          <w:lang w:eastAsia="zh-CN"/>
        </w:rPr>
        <w:tab/>
        <w:t>Location Service Continuity between EPS and 5GS</w:t>
      </w:r>
      <w:bookmarkEnd w:id="582"/>
    </w:p>
    <w:p w14:paraId="7BD8C480" w14:textId="126A8456" w:rsidR="0002105A" w:rsidRPr="00965351" w:rsidRDefault="0002105A" w:rsidP="0002105A">
      <w:pPr>
        <w:pStyle w:val="Heading3"/>
        <w:rPr>
          <w:lang w:eastAsia="zh-CN"/>
        </w:rPr>
      </w:pPr>
      <w:bookmarkStart w:id="583" w:name="_CR6_19_0"/>
      <w:bookmarkStart w:id="584" w:name="_Toc201130649"/>
      <w:bookmarkEnd w:id="583"/>
      <w:r w:rsidRPr="00965351">
        <w:rPr>
          <w:lang w:eastAsia="zh-CN"/>
        </w:rPr>
        <w:t>6.19.0</w:t>
      </w:r>
      <w:r w:rsidRPr="00965351">
        <w:rPr>
          <w:lang w:eastAsia="zh-CN"/>
        </w:rPr>
        <w:tab/>
        <w:t>General</w:t>
      </w:r>
      <w:bookmarkEnd w:id="584"/>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5" w:name="_CR6_19_1"/>
      <w:bookmarkStart w:id="586" w:name="_Toc201130650"/>
      <w:bookmarkEnd w:id="585"/>
      <w:r w:rsidRPr="00965351">
        <w:rPr>
          <w:lang w:eastAsia="zh-CN"/>
        </w:rPr>
        <w:lastRenderedPageBreak/>
        <w:t>6.19.1</w:t>
      </w:r>
      <w:r w:rsidRPr="00965351">
        <w:rPr>
          <w:lang w:eastAsia="zh-CN"/>
        </w:rPr>
        <w:tab/>
        <w:t>Location Service Continuity for Immediate Location Request</w:t>
      </w:r>
      <w:bookmarkEnd w:id="586"/>
    </w:p>
    <w:p w14:paraId="71BF61FB" w14:textId="79462912" w:rsidR="0002105A" w:rsidRPr="00965351" w:rsidRDefault="0002105A" w:rsidP="00595FBF">
      <w:pPr>
        <w:pStyle w:val="Heading4"/>
        <w:rPr>
          <w:lang w:eastAsia="zh-CN"/>
        </w:rPr>
      </w:pPr>
      <w:bookmarkStart w:id="587" w:name="_CR6_19_1_1"/>
      <w:bookmarkStart w:id="588" w:name="_Toc201130651"/>
      <w:bookmarkEnd w:id="587"/>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88"/>
    </w:p>
    <w:p w14:paraId="3BBAB6F0" w14:textId="1B25046A" w:rsidR="0002105A" w:rsidRPr="00965351" w:rsidRDefault="0002105A" w:rsidP="0002105A">
      <w:pPr>
        <w:pStyle w:val="TH"/>
        <w:rPr>
          <w:lang w:eastAsia="zh-CN"/>
        </w:rPr>
      </w:pPr>
      <w:r w:rsidRPr="00965351">
        <w:object w:dxaOrig="16651" w:dyaOrig="10756" w14:anchorId="3F50D5C0">
          <v:shape id="_x0000_i1083" type="#_x0000_t75" style="width:481.45pt;height:310.55pt" o:ole="">
            <v:imagedata r:id="rId123" o:title=""/>
          </v:shape>
          <o:OLEObject Type="Embed" ProgID="Visio.Drawing.15" ShapeID="_x0000_i1083" DrawAspect="Content" ObjectID="_1811744697" r:id="rId124"/>
        </w:object>
      </w:r>
    </w:p>
    <w:p w14:paraId="3BADF563" w14:textId="49BD09B8" w:rsidR="0002105A" w:rsidRPr="00965351" w:rsidRDefault="0002105A" w:rsidP="0002105A">
      <w:pPr>
        <w:pStyle w:val="TF"/>
        <w:rPr>
          <w:lang w:eastAsia="zh-CN"/>
        </w:rPr>
      </w:pPr>
      <w:bookmarkStart w:id="589" w:name="_CRFigure6_19_1_11"/>
      <w:r w:rsidRPr="00965351">
        <w:rPr>
          <w:lang w:eastAsia="zh-CN"/>
        </w:rPr>
        <w:t xml:space="preserve">Figure </w:t>
      </w:r>
      <w:bookmarkEnd w:id="589"/>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lastRenderedPageBreak/>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90" w:name="_CR6_19_1_2"/>
      <w:bookmarkStart w:id="591" w:name="_Toc201130652"/>
      <w:bookmarkEnd w:id="590"/>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1"/>
    </w:p>
    <w:p w14:paraId="5DEE98B6" w14:textId="7BACCF04" w:rsidR="0002105A" w:rsidRPr="00965351" w:rsidRDefault="0002105A" w:rsidP="0002105A">
      <w:pPr>
        <w:pStyle w:val="TH"/>
        <w:rPr>
          <w:lang w:eastAsia="zh-CN"/>
        </w:rPr>
      </w:pPr>
      <w:r w:rsidRPr="00965351">
        <w:object w:dxaOrig="14235" w:dyaOrig="9660" w14:anchorId="2C6A0E21">
          <v:shape id="_x0000_i1084" type="#_x0000_t75" style="width:482.1pt;height:326.8pt" o:ole="">
            <v:imagedata r:id="rId125" o:title=""/>
          </v:shape>
          <o:OLEObject Type="Embed" ProgID="Visio.Drawing.15" ShapeID="_x0000_i1084" DrawAspect="Content" ObjectID="_1811744698" r:id="rId126"/>
        </w:object>
      </w:r>
    </w:p>
    <w:p w14:paraId="0297116B" w14:textId="768F22B6" w:rsidR="0002105A" w:rsidRPr="00965351" w:rsidRDefault="0002105A" w:rsidP="0002105A">
      <w:pPr>
        <w:pStyle w:val="TF"/>
        <w:rPr>
          <w:lang w:eastAsia="zh-CN"/>
        </w:rPr>
      </w:pPr>
      <w:bookmarkStart w:id="592" w:name="_CRFigure6_19_1_21"/>
      <w:r w:rsidRPr="00965351">
        <w:rPr>
          <w:lang w:eastAsia="zh-CN"/>
        </w:rPr>
        <w:t xml:space="preserve">Figure </w:t>
      </w:r>
      <w:bookmarkEnd w:id="592"/>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lastRenderedPageBreak/>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3" w:name="_CR6_19_1_3"/>
      <w:bookmarkStart w:id="594" w:name="_Toc201130653"/>
      <w:bookmarkEnd w:id="593"/>
      <w:r w:rsidRPr="00965351">
        <w:rPr>
          <w:lang w:eastAsia="zh-CN"/>
        </w:rPr>
        <w:t>6.19.1.3</w:t>
      </w:r>
      <w:r w:rsidRPr="00965351">
        <w:rPr>
          <w:lang w:eastAsia="zh-CN"/>
        </w:rPr>
        <w:tab/>
        <w:t>Location Service Continuity from 5GS to EPS without N26 Interface for Immediate Location Request</w:t>
      </w:r>
      <w:bookmarkEnd w:id="594"/>
    </w:p>
    <w:p w14:paraId="4458F46A" w14:textId="4AD9CEC8" w:rsidR="00BD02F8" w:rsidRPr="00965351" w:rsidRDefault="00BD02F8" w:rsidP="00BD02F8">
      <w:pPr>
        <w:pStyle w:val="TH"/>
        <w:rPr>
          <w:lang w:eastAsia="zh-CN"/>
        </w:rPr>
      </w:pPr>
      <w:r w:rsidRPr="00965351">
        <w:object w:dxaOrig="10516" w:dyaOrig="5090" w14:anchorId="2B9694DE">
          <v:shape id="_x0000_i1085" type="#_x0000_t75" style="width:481.45pt;height:234.15pt" o:ole="">
            <v:imagedata r:id="rId127" o:title=""/>
          </v:shape>
          <o:OLEObject Type="Embed" ProgID="Visio.Drawing.11" ShapeID="_x0000_i1085" DrawAspect="Content" ObjectID="_1811744699" r:id="rId128"/>
        </w:object>
      </w:r>
    </w:p>
    <w:p w14:paraId="481C3200" w14:textId="2DDF6CE6" w:rsidR="00BD02F8" w:rsidRPr="00965351" w:rsidRDefault="00BD02F8" w:rsidP="00BD02F8">
      <w:pPr>
        <w:pStyle w:val="TF"/>
        <w:rPr>
          <w:lang w:eastAsia="zh-CN"/>
        </w:rPr>
      </w:pPr>
      <w:bookmarkStart w:id="595" w:name="_CRFigure6_19_1_31"/>
      <w:r w:rsidRPr="00965351">
        <w:rPr>
          <w:lang w:eastAsia="zh-CN"/>
        </w:rPr>
        <w:t xml:space="preserve">Figure </w:t>
      </w:r>
      <w:bookmarkEnd w:id="595"/>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The LMF invokes Nlmf_Location_DetermineLocation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The AMF invokes Namf_Location_ProvidePositioningInfo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[Conditional] If step 2 is performed, 5GC-GMLC invokes the Nudm_EventExposure_UnSubscribe to HSS+UDM to cancel the subscription of the CN Type change event report.</w:t>
      </w:r>
    </w:p>
    <w:p w14:paraId="39C673B3" w14:textId="669FC782" w:rsidR="00BD02F8" w:rsidRPr="00965351" w:rsidRDefault="00BD02F8" w:rsidP="00BD02F8">
      <w:pPr>
        <w:pStyle w:val="Heading4"/>
        <w:rPr>
          <w:lang w:eastAsia="zh-CN"/>
        </w:rPr>
      </w:pPr>
      <w:bookmarkStart w:id="596" w:name="_CR6_19_1_4"/>
      <w:bookmarkStart w:id="597" w:name="_Toc201130654"/>
      <w:bookmarkEnd w:id="596"/>
      <w:r w:rsidRPr="00965351">
        <w:rPr>
          <w:lang w:eastAsia="zh-CN"/>
        </w:rPr>
        <w:lastRenderedPageBreak/>
        <w:t>6.19.1.4</w:t>
      </w:r>
      <w:r w:rsidRPr="00965351">
        <w:rPr>
          <w:lang w:eastAsia="zh-CN"/>
        </w:rPr>
        <w:tab/>
        <w:t>Location Service Continuity from EPS to 5GS without N26 Interface for Immediate Location Request</w:t>
      </w:r>
      <w:bookmarkEnd w:id="597"/>
    </w:p>
    <w:p w14:paraId="7D99B221" w14:textId="75B34082" w:rsidR="00BD02F8" w:rsidRPr="00965351" w:rsidRDefault="00BD02F8" w:rsidP="00BD02F8">
      <w:pPr>
        <w:pStyle w:val="TH"/>
        <w:rPr>
          <w:lang w:eastAsia="zh-CN"/>
        </w:rPr>
      </w:pPr>
      <w:r w:rsidRPr="00965351">
        <w:object w:dxaOrig="10728" w:dyaOrig="6110" w14:anchorId="37CAAF48">
          <v:shape id="_x0000_i1086" type="#_x0000_t75" style="width:481.45pt;height:276.1pt" o:ole="">
            <v:imagedata r:id="rId129" o:title=""/>
          </v:shape>
          <o:OLEObject Type="Embed" ProgID="Visio.Drawing.11" ShapeID="_x0000_i1086" DrawAspect="Content" ObjectID="_1811744700" r:id="rId130"/>
        </w:object>
      </w:r>
    </w:p>
    <w:p w14:paraId="47F9403B" w14:textId="11F56A68" w:rsidR="00BD02F8" w:rsidRPr="00965351" w:rsidRDefault="00BD02F8" w:rsidP="00BD02F8">
      <w:pPr>
        <w:pStyle w:val="TF"/>
        <w:rPr>
          <w:lang w:eastAsia="zh-CN"/>
        </w:rPr>
      </w:pPr>
      <w:bookmarkStart w:id="598" w:name="_CRFigure6_19_1_41"/>
      <w:r w:rsidRPr="00965351">
        <w:rPr>
          <w:lang w:eastAsia="zh-CN"/>
        </w:rPr>
        <w:t xml:space="preserve">Figure </w:t>
      </w:r>
      <w:bookmarkEnd w:id="598"/>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[Conditional] If step 2 is performed, 5GC-GMLC invokes the Nudm_EventExposure_UnSubscribe to HSS+UDM to cancel the subscription of the CN Type change event report.</w:t>
      </w:r>
    </w:p>
    <w:p w14:paraId="60E70BF5" w14:textId="7FC1E789" w:rsidR="00CE1A35" w:rsidRPr="00965351" w:rsidRDefault="00CE1A35" w:rsidP="00CE1A35">
      <w:pPr>
        <w:pStyle w:val="Heading3"/>
        <w:rPr>
          <w:lang w:eastAsia="zh-CN"/>
        </w:rPr>
      </w:pPr>
      <w:bookmarkStart w:id="599" w:name="_CR6_19_3"/>
      <w:bookmarkStart w:id="600" w:name="_CR6_19_2"/>
      <w:bookmarkStart w:id="601" w:name="_Toc201130655"/>
      <w:bookmarkEnd w:id="599"/>
      <w:bookmarkEnd w:id="600"/>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1"/>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2" w:name="_CR6_19_3_1"/>
      <w:bookmarkStart w:id="603" w:name="_CR6_19_2_1"/>
      <w:bookmarkStart w:id="604" w:name="_Toc201130656"/>
      <w:bookmarkEnd w:id="602"/>
      <w:bookmarkEnd w:id="603"/>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4"/>
    </w:p>
    <w:p w14:paraId="4D10DA9A" w14:textId="0176B66E" w:rsidR="00CE1A35" w:rsidRPr="00965351" w:rsidRDefault="00CE1A35" w:rsidP="00CE1A35">
      <w:pPr>
        <w:pStyle w:val="TH"/>
        <w:rPr>
          <w:lang w:eastAsia="zh-CN"/>
        </w:rPr>
      </w:pPr>
      <w:r w:rsidRPr="00965351">
        <w:object w:dxaOrig="17055" w:dyaOrig="8086" w14:anchorId="7039BC4F">
          <v:shape id="_x0000_i1087" type="#_x0000_t75" style="width:480.2pt;height:266.7pt" o:ole="">
            <v:imagedata r:id="rId131" o:title="" cropbottom="-2048f"/>
          </v:shape>
          <o:OLEObject Type="Embed" ProgID="Visio.Drawing.15" ShapeID="_x0000_i1087" DrawAspect="Content" ObjectID="_1811744701" r:id="rId132"/>
        </w:object>
      </w:r>
    </w:p>
    <w:p w14:paraId="421AD146" w14:textId="33ADCDCD" w:rsidR="00CE1A35" w:rsidRPr="00965351" w:rsidRDefault="00CE1A35" w:rsidP="00CE1A35">
      <w:pPr>
        <w:pStyle w:val="TF"/>
        <w:rPr>
          <w:lang w:eastAsia="zh-CN"/>
        </w:rPr>
      </w:pPr>
      <w:bookmarkStart w:id="605" w:name="_CRFigure6_19_3_11"/>
      <w:bookmarkStart w:id="606" w:name="_CRFigure6_19_2_11"/>
      <w:r w:rsidRPr="00965351">
        <w:rPr>
          <w:lang w:eastAsia="zh-CN"/>
        </w:rPr>
        <w:t xml:space="preserve">Figure </w:t>
      </w:r>
      <w:bookmarkEnd w:id="605"/>
      <w:bookmarkEnd w:id="606"/>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[Conditional] LMF sends the Nlmf_Location_DetermineLocation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07" w:name="_CR6_19_3_2"/>
      <w:bookmarkStart w:id="608" w:name="_CR6_19_2_2"/>
      <w:bookmarkStart w:id="609" w:name="_Toc201130657"/>
      <w:bookmarkEnd w:id="607"/>
      <w:bookmarkEnd w:id="608"/>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09"/>
    </w:p>
    <w:p w14:paraId="5DBF2534" w14:textId="0DF1A1E5" w:rsidR="00CE1A35" w:rsidRPr="00965351" w:rsidRDefault="00CE1A35" w:rsidP="00CE1A35">
      <w:pPr>
        <w:pStyle w:val="TH"/>
        <w:rPr>
          <w:lang w:eastAsia="zh-CN"/>
        </w:rPr>
      </w:pPr>
      <w:r w:rsidRPr="00965351">
        <w:object w:dxaOrig="10969" w:dyaOrig="4296" w14:anchorId="0835AB19">
          <v:shape id="_x0000_i1088" type="#_x0000_t75" style="width:481.45pt;height:189.1pt" o:ole="">
            <v:imagedata r:id="rId133" o:title=""/>
          </v:shape>
          <o:OLEObject Type="Embed" ProgID="Visio.Drawing.11" ShapeID="_x0000_i1088" DrawAspect="Content" ObjectID="_1811744702" r:id="rId134"/>
        </w:object>
      </w:r>
    </w:p>
    <w:p w14:paraId="5412E351" w14:textId="63444F02" w:rsidR="00CE1A35" w:rsidRPr="00965351" w:rsidRDefault="00CE1A35" w:rsidP="00CE1A35">
      <w:pPr>
        <w:pStyle w:val="TF"/>
        <w:rPr>
          <w:lang w:eastAsia="zh-CN"/>
        </w:rPr>
      </w:pPr>
      <w:bookmarkStart w:id="610" w:name="_CRFigure6_19_3_21"/>
      <w:bookmarkStart w:id="611" w:name="_CRFigure6_19_2_21"/>
      <w:r w:rsidRPr="00965351">
        <w:rPr>
          <w:lang w:eastAsia="zh-CN"/>
        </w:rPr>
        <w:t xml:space="preserve">Figure </w:t>
      </w:r>
      <w:bookmarkEnd w:id="610"/>
      <w:bookmarkEnd w:id="611"/>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12" w:name="_CR6_20"/>
      <w:bookmarkStart w:id="613" w:name="_Toc201130658"/>
      <w:bookmarkEnd w:id="612"/>
      <w:r w:rsidRPr="00965351">
        <w:rPr>
          <w:lang w:eastAsia="zh-CN"/>
        </w:rPr>
        <w:t>6.20</w:t>
      </w:r>
      <w:r w:rsidRPr="00965351">
        <w:rPr>
          <w:lang w:eastAsia="zh-CN"/>
        </w:rPr>
        <w:tab/>
        <w:t>Ranging/Sidelink Positioning procedures</w:t>
      </w:r>
      <w:bookmarkEnd w:id="613"/>
    </w:p>
    <w:p w14:paraId="33D48071" w14:textId="63A9DEBC" w:rsidR="0072400A" w:rsidRPr="00965351" w:rsidRDefault="0072400A" w:rsidP="003F7B4D">
      <w:pPr>
        <w:pStyle w:val="Heading3"/>
        <w:rPr>
          <w:lang w:eastAsia="zh-CN"/>
        </w:rPr>
      </w:pPr>
      <w:bookmarkStart w:id="614" w:name="_CR6_20_1"/>
      <w:bookmarkStart w:id="615" w:name="_Toc201130659"/>
      <w:bookmarkEnd w:id="614"/>
      <w:r w:rsidRPr="00965351">
        <w:rPr>
          <w:lang w:eastAsia="zh-CN"/>
        </w:rPr>
        <w:t>6.20.1</w:t>
      </w:r>
      <w:r w:rsidRPr="00965351">
        <w:rPr>
          <w:lang w:eastAsia="zh-CN"/>
        </w:rPr>
        <w:tab/>
        <w:t>Procedures of SL-MO-LR involving LMF</w:t>
      </w:r>
      <w:bookmarkEnd w:id="615"/>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Ranging/Sidelink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Ranging/S</w:t>
      </w:r>
      <w:r w:rsidR="0087490E" w:rsidRPr="00965351">
        <w:rPr>
          <w:lang w:eastAsia="zh-CN"/>
        </w:rPr>
        <w:t xml:space="preserve">idelink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Ranging/Sidelink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9" type="#_x0000_t75" style="width:451.4pt;height:663.05pt" o:ole="">
            <v:imagedata r:id="rId135" o:title=""/>
          </v:shape>
          <o:OLEObject Type="Embed" ProgID="Visio.Drawing.15" ShapeID="_x0000_i1089" DrawAspect="Content" ObjectID="_1811744703" r:id="rId136"/>
        </w:object>
      </w:r>
    </w:p>
    <w:p w14:paraId="72569628" w14:textId="1D2FE0FA" w:rsidR="0072400A" w:rsidRPr="00965351" w:rsidRDefault="0072400A" w:rsidP="0072400A">
      <w:pPr>
        <w:pStyle w:val="TF"/>
        <w:rPr>
          <w:lang w:eastAsia="zh-CN"/>
        </w:rPr>
      </w:pPr>
      <w:bookmarkStart w:id="616" w:name="_CRFigure6_20_11"/>
      <w:r w:rsidRPr="00965351">
        <w:rPr>
          <w:lang w:eastAsia="zh-CN"/>
        </w:rPr>
        <w:t xml:space="preserve">Figure </w:t>
      </w:r>
      <w:bookmarkEnd w:id="616"/>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Ranging/Sidelink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Ranging/S</w:t>
      </w:r>
      <w:r w:rsidR="0087490E" w:rsidRPr="00965351">
        <w:rPr>
          <w:lang w:eastAsia="zh-CN"/>
        </w:rPr>
        <w:t xml:space="preserve">idelink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UE1/.../UEn, UE discovery is performed for Ranging/S</w:t>
      </w:r>
      <w:r w:rsidR="0087490E" w:rsidRPr="00965351">
        <w:rPr>
          <w:lang w:eastAsia="zh-CN"/>
        </w:rPr>
        <w:t xml:space="preserve">idelink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ProSe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Ranging/S</w:t>
      </w:r>
      <w:r w:rsidR="001D3414" w:rsidRPr="00965351">
        <w:rPr>
          <w:lang w:eastAsia="zh-CN"/>
        </w:rPr>
        <w:t xml:space="preserve">idelink </w:t>
      </w:r>
      <w:r w:rsidRPr="00965351">
        <w:rPr>
          <w:lang w:eastAsia="zh-CN"/>
        </w:rPr>
        <w:t>positioning. Each UE verifies that Ranging/S</w:t>
      </w:r>
      <w:r w:rsidR="001D3414" w:rsidRPr="00965351">
        <w:rPr>
          <w:lang w:eastAsia="zh-CN"/>
        </w:rPr>
        <w:t xml:space="preserve">idelink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r w:rsidRPr="00965351">
        <w:rPr>
          <w:lang w:eastAsia="zh-CN"/>
        </w:rPr>
        <w:t xml:space="preserve">Sidelink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UE2/.../UEn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r w:rsidRPr="00965351">
        <w:rPr>
          <w:lang w:eastAsia="zh-CN"/>
        </w:rPr>
        <w:t>Sidelink positioning capabilities of UE1/.../UEn,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r w:rsidRPr="00965351">
        <w:rPr>
          <w:lang w:eastAsia="zh-CN"/>
        </w:rPr>
        <w:t>Sidelink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r w:rsidRPr="00965351">
        <w:rPr>
          <w:lang w:eastAsia="zh-CN"/>
        </w:rPr>
        <w:t>Sidelink positioning) and sends an Nlmf_Location_DetermineLocation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sidelink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UE2/…/UEn,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UE2/.../UEn</w:t>
      </w:r>
      <w:r w:rsidR="001D3414" w:rsidRPr="00965351">
        <w:rPr>
          <w:lang w:eastAsia="zh-CN"/>
        </w:rPr>
        <w:t xml:space="preserve"> (or the indicated downselection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downselection thereof)</w:t>
      </w:r>
      <w:r w:rsidRPr="00965351">
        <w:rPr>
          <w:lang w:eastAsia="zh-CN"/>
        </w:rPr>
        <w:t xml:space="preserve"> to obtain Sidelink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r w:rsidRPr="00965351">
        <w:rPr>
          <w:lang w:eastAsia="zh-CN"/>
        </w:rPr>
        <w:t>Sidelink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r w:rsidRPr="00965351">
        <w:rPr>
          <w:lang w:eastAsia="zh-CN"/>
        </w:rPr>
        <w:t xml:space="preserve">Sidelink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r w:rsidRPr="00965351">
        <w:rPr>
          <w:lang w:eastAsia="zh-CN"/>
        </w:rPr>
        <w:t>Sidelink positioning procedure among UEs 1 to n</w:t>
      </w:r>
      <w:r w:rsidR="00B179BB" w:rsidRPr="00965351">
        <w:rPr>
          <w:lang w:eastAsia="zh-CN"/>
        </w:rPr>
        <w:t xml:space="preserve"> (or the indicated downselection thereof)</w:t>
      </w:r>
      <w:r w:rsidRPr="00965351">
        <w:rPr>
          <w:lang w:eastAsia="zh-CN"/>
        </w:rPr>
        <w:t xml:space="preserve"> in which UEs obtain Sidelink location measurements and UEs 2 to n</w:t>
      </w:r>
      <w:r w:rsidR="00B179BB" w:rsidRPr="00965351">
        <w:rPr>
          <w:lang w:eastAsia="zh-CN"/>
        </w:rPr>
        <w:t xml:space="preserve"> (or the indicated downselection thereof)</w:t>
      </w:r>
      <w:r w:rsidRPr="00965351">
        <w:rPr>
          <w:lang w:eastAsia="zh-CN"/>
        </w:rPr>
        <w:t xml:space="preserve"> transfer their Sidelink location measurements to UE1. If scheduled location time is received at step 1</w:t>
      </w:r>
      <w:r w:rsidR="00B179BB" w:rsidRPr="00965351">
        <w:rPr>
          <w:lang w:eastAsia="zh-CN"/>
        </w:rPr>
        <w:t>5</w:t>
      </w:r>
      <w:r w:rsidRPr="00965351">
        <w:rPr>
          <w:lang w:eastAsia="zh-CN"/>
        </w:rPr>
        <w:t>, Sidelink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Sidelink Positioning</w:t>
      </w:r>
      <w:r w:rsidRPr="00965351">
        <w:rPr>
          <w:lang w:eastAsia="zh-CN"/>
        </w:rPr>
        <w:t xml:space="preserve">, at least one of UE1/.../UEn calculates </w:t>
      </w:r>
      <w:r w:rsidR="00B179BB" w:rsidRPr="00965351">
        <w:rPr>
          <w:lang w:eastAsia="zh-CN"/>
        </w:rPr>
        <w:t>Ranging/</w:t>
      </w:r>
      <w:r w:rsidRPr="00965351">
        <w:rPr>
          <w:lang w:eastAsia="zh-CN"/>
        </w:rPr>
        <w:t>Sidelink positioning location results based on the Sidelink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r w:rsidRPr="00965351">
        <w:rPr>
          <w:lang w:eastAsia="zh-CN"/>
        </w:rPr>
        <w:t>Sidelink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include the Sidelink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r w:rsidRPr="00965351">
        <w:rPr>
          <w:lang w:eastAsia="zh-CN"/>
        </w:rPr>
        <w:t>Sidelink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downselection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r w:rsidRPr="00965351">
        <w:rPr>
          <w:lang w:eastAsia="zh-CN"/>
        </w:rPr>
        <w:t>Sidelink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Sidelink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r w:rsidRPr="00965351">
        <w:rPr>
          <w:lang w:eastAsia="zh-CN"/>
        </w:rPr>
        <w:t xml:space="preserve">Sidelink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Nlmf_Location_DetermineLocation service operation response to the AMF and includes the </w:t>
      </w:r>
      <w:r w:rsidR="00FD2F0E" w:rsidRPr="00965351">
        <w:rPr>
          <w:lang w:eastAsia="zh-CN"/>
        </w:rPr>
        <w:t>Ranging/</w:t>
      </w:r>
      <w:r w:rsidRPr="00965351">
        <w:rPr>
          <w:lang w:eastAsia="zh-CN"/>
        </w:rPr>
        <w:t>Sidelink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r w:rsidRPr="00965351">
        <w:rPr>
          <w:lang w:eastAsia="zh-CN"/>
        </w:rPr>
        <w:t xml:space="preserve">Sidelink positioning location results were received at step 21, the AMF performs steps 7-12 of clause 6.2 to send the </w:t>
      </w:r>
      <w:r w:rsidR="00FD2F0E" w:rsidRPr="00965351">
        <w:rPr>
          <w:lang w:eastAsia="zh-CN"/>
        </w:rPr>
        <w:t>Ranging/</w:t>
      </w:r>
      <w:r w:rsidRPr="00965351">
        <w:rPr>
          <w:lang w:eastAsia="zh-CN"/>
        </w:rPr>
        <w:t xml:space="preserve">Sidelink positioning location results to the GMLC and to an AF or LCS Client if this was requested at step 8. The </w:t>
      </w:r>
      <w:r w:rsidR="00FD2F0E" w:rsidRPr="00965351">
        <w:rPr>
          <w:lang w:eastAsia="zh-CN"/>
        </w:rPr>
        <w:t>Ranging/</w:t>
      </w:r>
      <w:r w:rsidRPr="00965351">
        <w:rPr>
          <w:lang w:eastAsia="zh-CN"/>
        </w:rPr>
        <w:t>Sidelink positioning location results include the identities for the respective UEs received at step 8.</w:t>
      </w:r>
      <w:r w:rsidR="0045360F" w:rsidRPr="00965351">
        <w:rPr>
          <w:lang w:eastAsia="zh-CN"/>
        </w:rPr>
        <w:t xml:space="preserve"> The AMF may store the UE1's sidelink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r w:rsidRPr="00965351">
        <w:rPr>
          <w:lang w:eastAsia="zh-CN"/>
        </w:rPr>
        <w:t>Sidelink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17" w:name="_CR6_20_2"/>
      <w:bookmarkStart w:id="618" w:name="_Toc201130660"/>
      <w:bookmarkEnd w:id="617"/>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18"/>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Ranging/Sidelink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Ranging/Sidelink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UE2/.../UEn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19" w:name="_CR6_20_3"/>
      <w:bookmarkStart w:id="620" w:name="_Toc201130661"/>
      <w:bookmarkEnd w:id="619"/>
      <w:r w:rsidRPr="00965351">
        <w:rPr>
          <w:lang w:eastAsia="zh-CN"/>
        </w:rPr>
        <w:t>6.20.3</w:t>
      </w:r>
      <w:r w:rsidRPr="00965351">
        <w:rPr>
          <w:lang w:eastAsia="zh-CN"/>
        </w:rPr>
        <w:tab/>
        <w:t>Procedures of SL-MT-LR involving LMF</w:t>
      </w:r>
      <w:bookmarkEnd w:id="620"/>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 xml:space="preserve">Figure 6.20.3-1 illustrates a procedure to enable an LCS Client or AF to obtain Ranging/Sidelink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r w:rsidRPr="00965351">
        <w:rPr>
          <w:rFonts w:hint="eastAsia"/>
          <w:lang w:eastAsia="zh-CN"/>
        </w:rPr>
        <w:t xml:space="preserve">UEn.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UEn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 xml:space="preserve">40]). The Ranging/Sidelink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Ranging/Sidelink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90" type="#_x0000_t75" style="width:432.65pt;height:428.25pt" o:ole="">
            <v:imagedata r:id="rId137" o:title=""/>
          </v:shape>
          <o:OLEObject Type="Embed" ProgID="Visio.Drawing.15" ShapeID="_x0000_i1090" DrawAspect="Content" ObjectID="_1811744704" r:id="rId138"/>
        </w:object>
      </w:r>
    </w:p>
    <w:p w14:paraId="4BF75AA8" w14:textId="2A4AB2B5" w:rsidR="003F7B4D" w:rsidRPr="00965351" w:rsidRDefault="003F7B4D" w:rsidP="003F7B4D">
      <w:pPr>
        <w:pStyle w:val="TF"/>
        <w:rPr>
          <w:lang w:eastAsia="zh-CN"/>
        </w:rPr>
      </w:pPr>
      <w:bookmarkStart w:id="621" w:name="_CRFigure6_20_31"/>
      <w:r w:rsidRPr="00965351">
        <w:rPr>
          <w:lang w:eastAsia="zh-CN"/>
        </w:rPr>
        <w:t xml:space="preserve">Figure </w:t>
      </w:r>
      <w:bookmarkEnd w:id="621"/>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Ranging/Sidelink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Ngmlc_Location_ProvideLocation service operation</w:t>
      </w:r>
      <w:r w:rsidRPr="00965351">
        <w:rPr>
          <w:lang w:eastAsia="zh-CN"/>
        </w:rPr>
        <w:t xml:space="preserve"> to the (H)GMLC for Ranging/Sidelink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965351">
        <w:rPr>
          <w:lang w:eastAsia="zh-CN"/>
        </w:rPr>
        <w:t>Ranging/</w:t>
      </w:r>
      <w:r w:rsidRPr="00965351">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sidelink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sidelink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The SL-MT-LR response indicates which of UEs 2 to n have been discovered and the sidelink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Ranging/Sidelink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Ranging/Sidelink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Ranging/Sidelink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To fulfil the required QoS, the LMF may determine to use both Ranging/SL Positioning and Uu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r w:rsidRPr="00965351">
        <w:rPr>
          <w:lang w:eastAsia="zh-CN"/>
        </w:rPr>
        <w:t>Sidelink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sidelink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22" w:name="_CR6_20_4"/>
      <w:bookmarkStart w:id="623" w:name="_Toc201130662"/>
      <w:bookmarkEnd w:id="622"/>
      <w:r w:rsidRPr="00965351">
        <w:rPr>
          <w:lang w:eastAsia="zh-CN"/>
        </w:rPr>
        <w:t>6.20.4</w:t>
      </w:r>
      <w:r w:rsidRPr="00965351">
        <w:rPr>
          <w:lang w:eastAsia="zh-CN"/>
        </w:rPr>
        <w:tab/>
        <w:t>Procedures of SL-MT-LR for periodic, triggered Location Events</w:t>
      </w:r>
      <w:bookmarkEnd w:id="623"/>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Ranging/Sidelink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r w:rsidRPr="00965351">
        <w:rPr>
          <w:rFonts w:hint="eastAsia"/>
          <w:lang w:eastAsia="zh-CN"/>
        </w:rPr>
        <w:t>UEn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91" type="#_x0000_t75" style="width:439.5pt;height:612.3pt" o:ole="">
            <v:imagedata r:id="rId139" o:title=""/>
          </v:shape>
          <o:OLEObject Type="Embed" ProgID="Visio.Drawing.15" ShapeID="_x0000_i1091" DrawAspect="Content" ObjectID="_1811744705" r:id="rId140"/>
        </w:object>
      </w:r>
    </w:p>
    <w:p w14:paraId="18953050" w14:textId="1FE58C33" w:rsidR="000B1BEF" w:rsidRPr="00965351" w:rsidRDefault="000B1BEF" w:rsidP="000B1BEF">
      <w:pPr>
        <w:pStyle w:val="TF"/>
        <w:rPr>
          <w:lang w:eastAsia="zh-CN"/>
        </w:rPr>
      </w:pPr>
      <w:bookmarkStart w:id="624" w:name="_CRFigure6_20_41"/>
      <w:r w:rsidRPr="00965351">
        <w:rPr>
          <w:lang w:eastAsia="zh-CN"/>
        </w:rPr>
        <w:t xml:space="preserve">Figure </w:t>
      </w:r>
      <w:bookmarkEnd w:id="624"/>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Namf_Location_ProvidePositioningInfo service operation towards the AMF is to request periodic or triggered </w:t>
      </w:r>
      <w:r w:rsidR="00FD2F0E" w:rsidRPr="00965351">
        <w:rPr>
          <w:lang w:eastAsia="zh-CN"/>
        </w:rPr>
        <w:t>Ranging/</w:t>
      </w:r>
      <w:r w:rsidRPr="00965351">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r w:rsidRPr="00965351">
        <w:rPr>
          <w:lang w:eastAsia="zh-CN"/>
        </w:rPr>
        <w:t>Sidelink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r w:rsidRPr="00965351">
        <w:rPr>
          <w:lang w:eastAsia="zh-CN"/>
        </w:rPr>
        <w:t>Sidelink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r w:rsidRPr="00965351">
        <w:rPr>
          <w:lang w:eastAsia="zh-CN"/>
        </w:rPr>
        <w:t>Sidelink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 xml:space="preserve">If location results are needed for event reporting and not received at step 25, the LMF may instigate Ranging/Sidelink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r w:rsidRPr="00965351">
        <w:rPr>
          <w:lang w:eastAsia="zh-CN"/>
        </w:rPr>
        <w:t>Sidelink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25" w:name="_CR6_20_5"/>
      <w:bookmarkStart w:id="626" w:name="_Toc201130663"/>
      <w:bookmarkEnd w:id="625"/>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26"/>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 xml:space="preserve">Ranging/Sidelink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 xml:space="preserve">Ranging/Sidelink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27" w:name="_CR6_21"/>
      <w:bookmarkStart w:id="628" w:name="_Toc201130664"/>
      <w:bookmarkEnd w:id="627"/>
      <w:r w:rsidRPr="00965351">
        <w:rPr>
          <w:lang w:eastAsia="zh-CN"/>
        </w:rPr>
        <w:t>6.21</w:t>
      </w:r>
      <w:r w:rsidRPr="00965351">
        <w:rPr>
          <w:lang w:eastAsia="zh-CN"/>
        </w:rPr>
        <w:tab/>
        <w:t>Procedure for NWDAF assistance to location services</w:t>
      </w:r>
      <w:bookmarkEnd w:id="628"/>
    </w:p>
    <w:p w14:paraId="5C030635" w14:textId="7B111A8F" w:rsidR="00BE7091" w:rsidRPr="00965351" w:rsidRDefault="00BE7091" w:rsidP="00BE7091">
      <w:pPr>
        <w:pStyle w:val="Heading3"/>
        <w:rPr>
          <w:lang w:eastAsia="zh-CN"/>
        </w:rPr>
      </w:pPr>
      <w:bookmarkStart w:id="629" w:name="_Toc201130665"/>
      <w:r w:rsidRPr="00965351">
        <w:rPr>
          <w:lang w:eastAsia="zh-CN"/>
        </w:rPr>
        <w:t>6.21.1</w:t>
      </w:r>
      <w:r w:rsidRPr="00965351">
        <w:rPr>
          <w:lang w:eastAsia="zh-CN"/>
        </w:rPr>
        <w:tab/>
        <w:t>General</w:t>
      </w:r>
      <w:bookmarkEnd w:id="629"/>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2" type="#_x0000_t75" style="width:333.1pt;height:291.75pt" o:ole="">
            <v:imagedata r:id="rId141" o:title=""/>
          </v:shape>
          <o:OLEObject Type="Embed" ProgID="Visio.Drawing.15" ShapeID="_x0000_i1092" DrawAspect="Content" ObjectID="_1811744706" r:id="rId142"/>
        </w:object>
      </w:r>
    </w:p>
    <w:p w14:paraId="0F9CAF90" w14:textId="3C46E9E8" w:rsidR="00BE7091" w:rsidRPr="00965351" w:rsidRDefault="00BE7091" w:rsidP="00BE7091">
      <w:pPr>
        <w:pStyle w:val="TF"/>
        <w:rPr>
          <w:lang w:eastAsia="zh-CN"/>
        </w:rPr>
      </w:pPr>
      <w:bookmarkStart w:id="630" w:name="_CRFigure6_211"/>
      <w:r w:rsidRPr="00965351">
        <w:rPr>
          <w:lang w:eastAsia="zh-CN"/>
        </w:rPr>
        <w:t xml:space="preserve">Figure </w:t>
      </w:r>
      <w:bookmarkEnd w:id="630"/>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The AMF may invoke Nlmf_Location_DeterminationLocation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31" w:name="_CR6_21_1"/>
      <w:bookmarkStart w:id="632" w:name="_Toc201130666"/>
      <w:bookmarkEnd w:id="631"/>
      <w:r w:rsidRPr="00965351">
        <w:rPr>
          <w:lang w:eastAsia="zh-CN"/>
        </w:rPr>
        <w:t>6.21.1</w:t>
      </w:r>
      <w:r w:rsidRPr="00965351">
        <w:rPr>
          <w:lang w:eastAsia="zh-CN"/>
        </w:rPr>
        <w:tab/>
        <w:t>Location Accuracy Analytics Retrieval by LMF</w:t>
      </w:r>
      <w:bookmarkEnd w:id="632"/>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33" w:name="_CR6_21_2"/>
      <w:bookmarkStart w:id="634" w:name="_Toc201130667"/>
      <w:bookmarkEnd w:id="633"/>
      <w:r w:rsidRPr="00965351">
        <w:rPr>
          <w:lang w:eastAsia="zh-CN"/>
        </w:rPr>
        <w:t>6.21.2</w:t>
      </w:r>
      <w:r w:rsidRPr="00965351">
        <w:rPr>
          <w:lang w:eastAsia="zh-CN"/>
        </w:rPr>
        <w:tab/>
        <w:t>UE Mobility Analytics Retrieval by AMF</w:t>
      </w:r>
      <w:bookmarkEnd w:id="634"/>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35" w:name="_CR6_22"/>
      <w:bookmarkStart w:id="636" w:name="_Toc201130668"/>
      <w:bookmarkEnd w:id="635"/>
      <w:r w:rsidRPr="00965351">
        <w:rPr>
          <w:lang w:eastAsia="zh-CN"/>
        </w:rPr>
        <w:t>6.22</w:t>
      </w:r>
      <w:r w:rsidRPr="00965351">
        <w:rPr>
          <w:lang w:eastAsia="zh-CN"/>
        </w:rPr>
        <w:tab/>
      </w:r>
      <w:r w:rsidR="007B2F56" w:rsidRPr="00965351">
        <w:rPr>
          <w:lang w:eastAsia="zh-CN"/>
        </w:rPr>
        <w:t>Procedures of data collection for LMF-based AI/ML Positioning</w:t>
      </w:r>
      <w:bookmarkEnd w:id="636"/>
    </w:p>
    <w:p w14:paraId="6D8FAD17" w14:textId="77777777" w:rsidR="007B2F56" w:rsidRPr="00965351" w:rsidRDefault="007B2F56" w:rsidP="00287403">
      <w:pPr>
        <w:pStyle w:val="Heading3"/>
        <w:rPr>
          <w:lang w:eastAsia="zh-CN"/>
        </w:rPr>
      </w:pPr>
      <w:bookmarkStart w:id="637" w:name="_CR6_22_1"/>
      <w:bookmarkStart w:id="638" w:name="_Toc201130669"/>
      <w:bookmarkEnd w:id="637"/>
      <w:r w:rsidRPr="00965351">
        <w:rPr>
          <w:lang w:eastAsia="zh-CN"/>
        </w:rPr>
        <w:t>6.22.1</w:t>
      </w:r>
      <w:r w:rsidRPr="00965351">
        <w:rPr>
          <w:lang w:eastAsia="zh-CN"/>
        </w:rPr>
        <w:tab/>
        <w:t>General</w:t>
      </w:r>
      <w:bookmarkEnd w:id="638"/>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39" w:name="_CR6_22_2"/>
      <w:bookmarkStart w:id="640" w:name="_Toc201130670"/>
      <w:bookmarkEnd w:id="639"/>
      <w:r w:rsidRPr="00965351">
        <w:rPr>
          <w:lang w:eastAsia="zh-CN"/>
        </w:rPr>
        <w:t>6.22.2</w:t>
      </w:r>
      <w:r w:rsidR="00793888">
        <w:rPr>
          <w:lang w:eastAsia="zh-CN"/>
        </w:rPr>
        <w:tab/>
        <w:t>Void</w:t>
      </w:r>
      <w:bookmarkEnd w:id="640"/>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41" w:name="_CR6_22_3"/>
      <w:bookmarkStart w:id="642" w:name="_Toc201130671"/>
      <w:bookmarkEnd w:id="641"/>
      <w:r w:rsidRPr="00965351">
        <w:rPr>
          <w:lang w:eastAsia="zh-CN"/>
        </w:rPr>
        <w:t>6.22.3</w:t>
      </w:r>
      <w:r w:rsidRPr="00965351">
        <w:rPr>
          <w:lang w:eastAsia="zh-CN"/>
        </w:rPr>
        <w:tab/>
        <w:t>Data collection to train models for LMF-based AI/ML positioning based on NG RAN measurements</w:t>
      </w:r>
      <w:bookmarkEnd w:id="64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5B834BD8" w14:textId="6BB05321" w:rsidR="00184BDD" w:rsidRPr="00965351" w:rsidRDefault="00184BDD" w:rsidP="00965351">
      <w:pPr>
        <w:pStyle w:val="TH"/>
        <w:rPr>
          <w:lang w:eastAsia="zh-CN"/>
        </w:rPr>
      </w:pPr>
      <w:r w:rsidRPr="00965351">
        <w:rPr>
          <w:noProof/>
          <w:u w:val="single"/>
          <w:lang w:val="x-none" w:eastAsia="zh-CN"/>
        </w:rPr>
        <w:object w:dxaOrig="15049" w:dyaOrig="10207" w14:anchorId="0419C53C">
          <v:shape id="_x0000_i1094" type="#_x0000_t75" alt="" style="width:437.65pt;height:308.05pt;mso-width-percent:0;mso-height-percent:0;mso-width-percent:0;mso-height-percent:0" o:ole="">
            <v:imagedata r:id="rId143" o:title=""/>
          </v:shape>
          <o:OLEObject Type="Embed" ProgID="Visio.Drawing.11" ShapeID="_x0000_i1094" DrawAspect="Content" ObjectID="_1811744707" r:id="rId144"/>
        </w:object>
      </w:r>
    </w:p>
    <w:p w14:paraId="1D41EB4C" w14:textId="7CE4404A"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43000676"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Nnrf_NFDiscovery Request service operation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 Nlmf_Location_MeasurementData Request service operation to</w:t>
      </w:r>
      <w:r w:rsidR="00FB1D65" w:rsidRPr="00965351">
        <w:rPr>
          <w:lang w:eastAsia="zh-CN"/>
        </w:rPr>
        <w:t xml:space="preserve"> the selected</w:t>
      </w:r>
      <w:r w:rsidRPr="00965351">
        <w:rPr>
          <w:lang w:eastAsia="zh-CN"/>
        </w:rPr>
        <w:t xml:space="preserve"> PRU serving LMFs to </w:t>
      </w:r>
      <w:r w:rsidR="00FB1D65" w:rsidRPr="00965351">
        <w:rPr>
          <w:lang w:eastAsia="zh-CN"/>
        </w:rPr>
        <w:t xml:space="preserve">collect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Pr="00965351">
        <w:rPr>
          <w:lang w:eastAsia="zh-CN"/>
        </w:rPr>
        <w:t xml:space="preserve"> and the PRU location</w:t>
      </w:r>
      <w:r w:rsidR="00FB1D65" w:rsidRPr="00965351">
        <w:rPr>
          <w:lang w:eastAsia="zh-CN"/>
        </w:rPr>
        <w:t>s</w:t>
      </w:r>
      <w:r w:rsidRPr="00965351">
        <w:rPr>
          <w:lang w:eastAsia="zh-CN"/>
        </w:rPr>
        <w:t>.</w:t>
      </w:r>
    </w:p>
    <w:p w14:paraId="095DCF70" w14:textId="3E401BB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NRF using Nnrf_NFDiscoveryRequest.</w:t>
      </w:r>
    </w:p>
    <w:p w14:paraId="6F8916FF" w14:textId="4A69C89A"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Namf_EventExposure_Subscribe</w:t>
      </w:r>
      <w:r w:rsidR="00051F29" w:rsidRPr="00965351">
        <w:rPr>
          <w:lang w:eastAsia="zh-CN"/>
        </w:rPr>
        <w:t xml:space="preserve"> r</w:t>
      </w:r>
      <w:r w:rsidRPr="00965351">
        <w:rPr>
          <w:lang w:eastAsia="zh-CN"/>
        </w:rPr>
        <w:t>equest (Target of Event Reporting = "any UE", Event ID = "UEs in/out area of interest"</w:t>
      </w:r>
      <w:r w:rsidR="00051F29" w:rsidRPr="00965351">
        <w:rPr>
          <w:lang w:eastAsia="zh-CN"/>
        </w:rPr>
        <w:t>)</w:t>
      </w:r>
      <w:r w:rsidRPr="00965351">
        <w:rPr>
          <w:lang w:eastAsia="zh-CN"/>
        </w:rPr>
        <w:t>.</w:t>
      </w:r>
    </w:p>
    <w:p w14:paraId="615A571C" w14:textId="2881C80F"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Namf_EventExposure_Subscribe</w:t>
      </w:r>
      <w:r w:rsidR="00051F29" w:rsidRPr="00965351">
        <w:rPr>
          <w:lang w:eastAsia="zh-CN"/>
        </w:rPr>
        <w:t xml:space="preserve"> r</w:t>
      </w:r>
      <w:r w:rsidRPr="00965351">
        <w:rPr>
          <w:lang w:eastAsia="zh-CN"/>
        </w:rPr>
        <w:t>esponse or Namf_EventExposure_Notify (list of SUPIs in the area of interest).</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30CFE9BF"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t xml:space="preserve">The LMF checks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Nudm_SDM_Get including subscription data type set to "User consent" for this SUPI</w:t>
      </w:r>
      <w:r w:rsidR="00CC2CC2" w:rsidRPr="00965351">
        <w:rPr>
          <w:lang w:eastAsia="zh-CN"/>
        </w:rPr>
        <w:t>.</w:t>
      </w:r>
    </w:p>
    <w:p w14:paraId="1D4F5806" w14:textId="3E3E1782" w:rsidR="00793888" w:rsidRDefault="00793888" w:rsidP="00184BDD">
      <w:pPr>
        <w:pStyle w:val="B1"/>
        <w:rPr>
          <w:lang w:eastAsia="zh-CN"/>
        </w:rPr>
      </w:pPr>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 query the UE for UE Positioning Capability and optionally UE User Plane Positioning Capabilities if not received in step 3.</w:t>
      </w:r>
    </w:p>
    <w:p w14:paraId="5DF9A15B" w14:textId="51F3ABC5" w:rsidR="00184BDD" w:rsidRPr="00965351" w:rsidRDefault="00184BDD" w:rsidP="00184BDD">
      <w:pPr>
        <w:pStyle w:val="B1"/>
        <w:rPr>
          <w:lang w:eastAsia="zh-CN"/>
        </w:rPr>
      </w:pPr>
      <w:r w:rsidRPr="00965351">
        <w:rPr>
          <w:lang w:eastAsia="zh-CN"/>
        </w:rPr>
        <w:lastRenderedPageBreak/>
        <w:t>5.</w:t>
      </w:r>
      <w:r w:rsidRPr="00965351">
        <w:rPr>
          <w:lang w:eastAsia="zh-CN"/>
        </w:rPr>
        <w:tab/>
        <w:t>The LMF subscribes to UDM to notifications of changes on subscription data type "User consent" for this SUPI using Nudm_SDM_Subscribe. If user consent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7C3D8035" w14:textId="3B2F0AE3" w:rsidR="00CC2CC2" w:rsidRPr="00965351" w:rsidRDefault="00CC2CC2" w:rsidP="00287403">
      <w:pPr>
        <w:pStyle w:val="EditorsNote"/>
        <w:rPr>
          <w:lang w:eastAsia="zh-CN"/>
        </w:rPr>
      </w:pPr>
      <w:r w:rsidRPr="00965351">
        <w:rPr>
          <w:lang w:eastAsia="zh-CN"/>
        </w:rPr>
        <w:t>Editor's note:</w:t>
      </w:r>
      <w:r w:rsidRPr="00965351">
        <w:rPr>
          <w:lang w:eastAsia="zh-CN"/>
        </w:rPr>
        <w:tab/>
        <w:t>Further details on user consent for data collection</w:t>
      </w:r>
      <w:r w:rsidR="00184BDD" w:rsidRPr="00965351">
        <w:rPr>
          <w:lang w:eastAsia="zh-CN"/>
        </w:rPr>
        <w:t xml:space="preserve"> for a specific purpose, e.g.</w:t>
      </w:r>
      <w:r w:rsidRPr="00965351">
        <w:rPr>
          <w:lang w:eastAsia="zh-CN"/>
        </w:rPr>
        <w:t xml:space="preserve"> for model training </w:t>
      </w:r>
      <w:r w:rsidR="00184BDD" w:rsidRPr="00965351">
        <w:rPr>
          <w:lang w:eastAsia="zh-CN"/>
        </w:rPr>
        <w:t>and/</w:t>
      </w:r>
      <w:r w:rsidRPr="00965351">
        <w:rPr>
          <w:lang w:eastAsia="zh-CN"/>
        </w:rPr>
        <w:t>or for performance monitoring for LMF-based AI/ML positioning will be aligned with SA WG3.</w:t>
      </w:r>
    </w:p>
    <w:p w14:paraId="0A600A41" w14:textId="7984F4B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793888">
        <w:rPr>
          <w:lang w:eastAsia="zh-CN"/>
        </w:rPr>
        <w:t xml:space="preserve"> using the Measurement Information Transfer procedures in NRPPa as specified in clause 8.5 of </w:t>
      </w:r>
      <w:r w:rsidR="00AA427B">
        <w:rPr>
          <w:lang w:eastAsia="zh-CN"/>
        </w:rPr>
        <w:t>TS</w:t>
      </w:r>
      <w:r w:rsidR="00AA427B">
        <w:rPr>
          <w:lang w:eastAsia="zh-CN"/>
        </w:rPr>
        <w:t> </w:t>
      </w:r>
      <w:r w:rsidR="00AA427B">
        <w:rPr>
          <w:lang w:eastAsia="zh-CN"/>
        </w:rPr>
        <w:t>38.455</w:t>
      </w:r>
      <w:r w:rsidR="00AA427B">
        <w:rPr>
          <w:lang w:eastAsia="zh-CN"/>
        </w:rPr>
        <w:t> </w:t>
      </w:r>
      <w:r w:rsidR="00AA427B">
        <w:rPr>
          <w:lang w:eastAsia="zh-CN"/>
        </w:rPr>
        <w:t>[</w:t>
      </w:r>
      <w:r w:rsidR="00793888">
        <w:rPr>
          <w:lang w:eastAsia="zh-CN"/>
        </w:rPr>
        <w:t>15]</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4C1D1021" w14:textId="4080A9D8" w:rsidR="00CC2CC2" w:rsidRPr="00965351" w:rsidRDefault="00CC2CC2" w:rsidP="00CC2CC2">
      <w:pPr>
        <w:pStyle w:val="B1"/>
        <w:rPr>
          <w:lang w:eastAsia="zh-CN"/>
        </w:rPr>
      </w:pPr>
      <w:r w:rsidRPr="00965351">
        <w:rPr>
          <w:lang w:eastAsia="zh-CN"/>
        </w:rPr>
        <w:t>7.</w:t>
      </w:r>
      <w:r w:rsidRPr="00965351">
        <w:rPr>
          <w:lang w:eastAsia="zh-CN"/>
        </w:rPr>
        <w:tab/>
        <w:t xml:space="preserve">The LMF </w:t>
      </w:r>
      <w:r w:rsidR="00051F29" w:rsidRPr="00965351">
        <w:rPr>
          <w:lang w:eastAsia="zh-CN"/>
        </w:rPr>
        <w:t xml:space="preserve">requests </w:t>
      </w:r>
      <w:r w:rsidRPr="00965351">
        <w:rPr>
          <w:lang w:eastAsia="zh-CN"/>
        </w:rPr>
        <w:t>ground truth data from the UE.</w:t>
      </w:r>
      <w:r w:rsidR="00793888">
        <w:rPr>
          <w:lang w:eastAsia="zh-CN"/>
        </w:rPr>
        <w:t xml:space="preserve"> 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1986A6CA" w:rsidR="00184BDD" w:rsidRPr="00965351" w:rsidRDefault="00184BDD" w:rsidP="00184BDD">
      <w:pPr>
        <w:pStyle w:val="B1"/>
        <w:rPr>
          <w:lang w:eastAsia="zh-CN"/>
        </w:rPr>
      </w:pPr>
      <w:r w:rsidRPr="00965351">
        <w:rPr>
          <w:lang w:eastAsia="zh-CN"/>
        </w:rPr>
        <w:t>10.</w:t>
      </w:r>
      <w:r w:rsidRPr="00965351">
        <w:rPr>
          <w:lang w:eastAsia="zh-CN"/>
        </w:rPr>
        <w:tab/>
        <w:t>The LMF request</w:t>
      </w:r>
      <w:r w:rsidR="00793888">
        <w:rPr>
          <w:lang w:eastAsia="zh-CN"/>
        </w:rPr>
        <w:t>s</w:t>
      </w:r>
      <w:r w:rsidRPr="00965351">
        <w:rPr>
          <w:lang w:eastAsia="zh-CN"/>
        </w:rPr>
        <w:t xml:space="preserve"> NG-RAN to stop reporting input data for the UE.</w:t>
      </w:r>
    </w:p>
    <w:p w14:paraId="72C36F15" w14:textId="5DB941D6" w:rsidR="00184BDD" w:rsidRPr="00965351" w:rsidRDefault="00184BDD" w:rsidP="00184BDD">
      <w:pPr>
        <w:pStyle w:val="B1"/>
        <w:rPr>
          <w:lang w:eastAsia="zh-CN"/>
        </w:rPr>
      </w:pPr>
      <w:r w:rsidRPr="00965351">
        <w:rPr>
          <w:lang w:eastAsia="zh-CN"/>
        </w:rPr>
        <w:t>11.</w:t>
      </w:r>
      <w:r w:rsidRPr="00965351">
        <w:rPr>
          <w:lang w:eastAsia="zh-CN"/>
        </w:rPr>
        <w:tab/>
        <w:t>The LMF stop</w:t>
      </w:r>
      <w:r w:rsidR="00793888">
        <w:rPr>
          <w:lang w:eastAsia="zh-CN"/>
        </w:rPr>
        <w:t>s</w:t>
      </w:r>
      <w:r w:rsidRPr="00965351">
        <w:rPr>
          <w:lang w:eastAsia="zh-CN"/>
        </w:rPr>
        <w:t xml:space="preserve"> any retrieval of ground truth data </w:t>
      </w:r>
      <w:r w:rsidR="00793888">
        <w:rPr>
          <w:lang w:eastAsia="zh-CN"/>
        </w:rPr>
        <w:t xml:space="preserve">for </w:t>
      </w:r>
      <w:r w:rsidRPr="00965351">
        <w:rPr>
          <w:lang w:eastAsia="zh-CN"/>
        </w:rPr>
        <w:t>the UE.</w:t>
      </w:r>
    </w:p>
    <w:p w14:paraId="6C772239" w14:textId="053EE4FF" w:rsidR="00CC2CC2" w:rsidRPr="00965351" w:rsidRDefault="00CC2CC2" w:rsidP="00287403">
      <w:pPr>
        <w:rPr>
          <w:lang w:eastAsia="zh-CN"/>
        </w:rPr>
      </w:pPr>
      <w:r w:rsidRPr="00965351">
        <w:rPr>
          <w:lang w:eastAsia="zh-CN"/>
        </w:rPr>
        <w:t>The measurements</w:t>
      </w:r>
      <w:r w:rsidR="00793888">
        <w:rPr>
          <w:lang w:eastAsia="zh-CN"/>
        </w:rPr>
        <w:t xml:space="preserve"> from NG-RAN</w:t>
      </w:r>
      <w:r w:rsidRPr="00965351">
        <w:rPr>
          <w:lang w:eastAsia="zh-CN"/>
        </w:rPr>
        <w:t xml:space="preserve"> and ground truth data</w:t>
      </w:r>
      <w:r w:rsidR="00793888">
        <w:rPr>
          <w:lang w:eastAsia="zh-CN"/>
        </w:rPr>
        <w:t xml:space="preserve"> from PRU/UE</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011303AC" w14:textId="271FA043" w:rsidR="00CC2CC2" w:rsidRPr="00965351" w:rsidRDefault="00CC2CC2" w:rsidP="00287403">
      <w:pPr>
        <w:pStyle w:val="EditorsNote"/>
        <w:rPr>
          <w:lang w:eastAsia="zh-CN"/>
        </w:rPr>
      </w:pPr>
      <w:r w:rsidRPr="00965351">
        <w:rPr>
          <w:lang w:eastAsia="zh-CN"/>
        </w:rPr>
        <w:t>Editor's note:</w:t>
      </w:r>
      <w:r w:rsidRPr="00965351">
        <w:rPr>
          <w:lang w:eastAsia="zh-CN"/>
        </w:rPr>
        <w:tab/>
        <w:t>The procedure to collect the input data for AI/ML based positioning calculation by the LMF from the NG-RAN is subject to RAN WG progress.</w:t>
      </w:r>
    </w:p>
    <w:p w14:paraId="15717504" w14:textId="2E43AEFF" w:rsidR="002D46B1" w:rsidRPr="00965351" w:rsidRDefault="002D46B1" w:rsidP="002D46B1">
      <w:pPr>
        <w:pStyle w:val="Heading3"/>
        <w:rPr>
          <w:lang w:eastAsia="zh-CN"/>
        </w:rPr>
      </w:pPr>
      <w:bookmarkStart w:id="643" w:name="_CR6_22_4"/>
      <w:bookmarkStart w:id="644" w:name="_Toc201130672"/>
      <w:bookmarkEnd w:id="643"/>
      <w:r w:rsidRPr="00965351">
        <w:rPr>
          <w:lang w:eastAsia="zh-CN"/>
        </w:rPr>
        <w:t>6.22.4</w:t>
      </w:r>
      <w:r w:rsidRPr="00965351">
        <w:rPr>
          <w:lang w:eastAsia="zh-CN"/>
        </w:rPr>
        <w:tab/>
        <w:t>Input data collection by NWDAF for AI/ML positioning ML model training or ML model performance monitoring</w:t>
      </w:r>
      <w:bookmarkEnd w:id="644"/>
    </w:p>
    <w:p w14:paraId="675E29F7" w14:textId="10A0A387" w:rsidR="002D46B1" w:rsidRPr="00965351" w:rsidRDefault="002D46B1" w:rsidP="002D46B1">
      <w:pPr>
        <w:rPr>
          <w:lang w:eastAsia="zh-CN"/>
        </w:rPr>
      </w:pPr>
      <w:r w:rsidRPr="00965351">
        <w:rPr>
          <w:lang w:eastAsia="zh-CN"/>
        </w:rPr>
        <w:t>The NWDAF containing MTLF may subscribe to input data (i.e. location measurement data) from LMF for ML model training or ML model performance monitoring for LMF-based AI/ML Positioning.</w:t>
      </w:r>
    </w:p>
    <w:bookmarkStart w:id="645" w:name="_CRFigure6_22_41"/>
    <w:p w14:paraId="6386CD61" w14:textId="41A6C327" w:rsidR="00793888" w:rsidRDefault="00793888" w:rsidP="00AA427B">
      <w:pPr>
        <w:pStyle w:val="TH"/>
        <w:rPr>
          <w:lang w:eastAsia="zh-CN"/>
        </w:rPr>
      </w:pPr>
      <w:r w:rsidRPr="00965351">
        <w:object w:dxaOrig="10061" w:dyaOrig="6851" w14:anchorId="383E1B36">
          <v:shape id="_x0000_i1096" type="#_x0000_t75" style="width:482.1pt;height:283pt" o:ole="">
            <v:imagedata r:id="rId145" o:title="" cropbottom="8233f"/>
          </v:shape>
          <o:OLEObject Type="Embed" ProgID="Visio.Drawing.15" ShapeID="_x0000_i1096" DrawAspect="Content" ObjectID="_1811744708" r:id="rId146"/>
        </w:object>
      </w:r>
    </w:p>
    <w:p w14:paraId="349BD43E" w14:textId="1DB27D8A" w:rsidR="002D46B1" w:rsidRPr="00965351" w:rsidRDefault="002D46B1" w:rsidP="002D46B1">
      <w:pPr>
        <w:pStyle w:val="TF"/>
        <w:rPr>
          <w:lang w:eastAsia="zh-CN"/>
        </w:rPr>
      </w:pPr>
      <w:r w:rsidRPr="00965351">
        <w:rPr>
          <w:lang w:eastAsia="zh-CN"/>
        </w:rPr>
        <w:t xml:space="preserve">Figure </w:t>
      </w:r>
      <w:bookmarkEnd w:id="64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46" w:name="_CR6_22_5"/>
      <w:bookmarkStart w:id="647" w:name="_Toc201130673"/>
      <w:bookmarkEnd w:id="646"/>
      <w:r w:rsidRPr="00965351">
        <w:rPr>
          <w:lang w:eastAsia="zh-CN"/>
        </w:rPr>
        <w:lastRenderedPageBreak/>
        <w:t>6.22.5</w:t>
      </w:r>
      <w:r w:rsidRPr="00965351">
        <w:rPr>
          <w:lang w:eastAsia="zh-CN"/>
        </w:rPr>
        <w:tab/>
        <w:t>LMF retrieval of a trained AI/ML Model for positioning</w:t>
      </w:r>
      <w:bookmarkEnd w:id="64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48" w:name="_CRFigure6_22_31"/>
    <w:p w14:paraId="702640EC" w14:textId="58DFDE78" w:rsidR="00E307F2" w:rsidRPr="00965351" w:rsidRDefault="00E307F2" w:rsidP="00965351">
      <w:pPr>
        <w:pStyle w:val="TH"/>
        <w:rPr>
          <w:lang w:eastAsia="zh-CN"/>
        </w:rPr>
      </w:pPr>
      <w:r w:rsidRPr="00965351">
        <w:rPr>
          <w:noProof/>
          <w:u w:val="single"/>
          <w:lang w:val="x-none" w:eastAsia="zh-CN"/>
        </w:rPr>
        <w:object w:dxaOrig="9565" w:dyaOrig="6673" w14:anchorId="5AFDE24F">
          <v:shape id="_x0000_i1097" type="#_x0000_t75" alt="" style="width:420.1pt;height:293.65pt" o:ole="">
            <v:imagedata r:id="rId147" o:title=""/>
          </v:shape>
          <o:OLEObject Type="Embed" ProgID="Visio.Drawing.11" ShapeID="_x0000_i1097" DrawAspect="Content" ObjectID="_1811744709" r:id="rId148"/>
        </w:object>
      </w:r>
    </w:p>
    <w:bookmarkEnd w:id="648"/>
    <w:p w14:paraId="6D410DBF" w14:textId="500B29AA"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The LMF discovers an NWDAF that can provide trained ML model(s) for LMF-based AI/ML positioning, by invoking the Nnrf_NFdiscovery_Request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Nnrf_NFDiscovery_Request,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1FE6D3C5" w14:textId="2161E33D" w:rsidR="00806F9E" w:rsidRPr="00965351" w:rsidRDefault="00806F9E" w:rsidP="00806F9E">
      <w:pPr>
        <w:pStyle w:val="Heading1"/>
        <w:rPr>
          <w:lang w:eastAsia="zh-CN"/>
        </w:rPr>
      </w:pPr>
      <w:bookmarkStart w:id="649" w:name="_CR7"/>
      <w:bookmarkStart w:id="650" w:name="_Toc201130674"/>
      <w:bookmarkEnd w:id="649"/>
      <w:r w:rsidRPr="00965351">
        <w:rPr>
          <w:rFonts w:hint="eastAsia"/>
          <w:lang w:eastAsia="zh-CN"/>
        </w:rPr>
        <w:lastRenderedPageBreak/>
        <w:t>7</w:t>
      </w:r>
      <w:r w:rsidRPr="00965351">
        <w:rPr>
          <w:lang w:eastAsia="ko-KR"/>
        </w:rPr>
        <w:tab/>
      </w:r>
      <w:r w:rsidRPr="00965351">
        <w:rPr>
          <w:rFonts w:hint="eastAsia"/>
          <w:lang w:eastAsia="zh-CN"/>
        </w:rPr>
        <w:t>Information storage</w:t>
      </w:r>
      <w:bookmarkEnd w:id="538"/>
      <w:bookmarkEnd w:id="650"/>
    </w:p>
    <w:p w14:paraId="7556F6BE" w14:textId="77777777" w:rsidR="00806F9E" w:rsidRPr="00965351" w:rsidRDefault="00806F9E" w:rsidP="00806F9E">
      <w:pPr>
        <w:pStyle w:val="Heading2"/>
        <w:rPr>
          <w:lang w:eastAsia="zh-CN"/>
        </w:rPr>
      </w:pPr>
      <w:bookmarkStart w:id="651" w:name="_CR7_1"/>
      <w:bookmarkStart w:id="652" w:name="_Toc58920676"/>
      <w:bookmarkStart w:id="653" w:name="_Toc201130675"/>
      <w:bookmarkEnd w:id="651"/>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52"/>
      <w:bookmarkEnd w:id="653"/>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54" w:name="_CRTable7_11"/>
      <w:r w:rsidRPr="00965351">
        <w:lastRenderedPageBreak/>
        <w:t xml:space="preserve">Table </w:t>
      </w:r>
      <w:bookmarkEnd w:id="654"/>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55"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55"/>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56" w:name="_PERM_MCCTEMPBM_CRPT92220013___2" w:colFirst="2" w:colLast="2"/>
            <w:bookmarkStart w:id="657" w:name="_PERM_MCCTEMPBM_CRPT41150010___2" w:colFirst="2" w:colLast="2"/>
            <w:bookmarkStart w:id="658" w:name="_PERM_MCCTEMPBM_CRPT62960010___2" w:colFirst="2" w:colLast="2"/>
            <w:bookmarkStart w:id="659" w:name="_PERM_MCCTEMPBM_CRPT04320010___2" w:colFirst="2" w:colLast="2"/>
            <w:bookmarkStart w:id="660" w:name="_PERM_MCCTEMPBM_CRPT06300010___2" w:colFirst="2" w:colLast="2"/>
            <w:bookmarkStart w:id="661" w:name="_PERM_MCCTEMPBM_CRPT30290011___2" w:colFirst="2" w:colLast="2"/>
            <w:bookmarkStart w:id="662" w:name="_PERM_MCCTEMPBM_CRPT30650011___2" w:colFirst="2" w:colLast="2"/>
            <w:bookmarkStart w:id="663" w:name="_PERM_MCCTEMPBM_CRPT07930010___2" w:colFirst="2" w:colLast="2"/>
            <w:bookmarkStart w:id="664" w:name="_PERM_MCCTEMPBM_CRPT63570010___2" w:colFirst="2" w:colLast="2"/>
            <w:bookmarkStart w:id="665" w:name="_PERM_MCCTEMPBM_CRPT44770011___2" w:colFirst="2" w:colLast="2"/>
            <w:bookmarkStart w:id="666"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67"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68" w:name="_PERM_MCCTEMPBM_CRPT92220005___2"/>
            <w:bookmarkEnd w:id="667"/>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69" w:name="_PERM_MCCTEMPBM_CRPT92220006___2"/>
            <w:bookmarkEnd w:id="668"/>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69"/>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70"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71" w:name="_PERM_MCCTEMPBM_CRPT92220008___2"/>
            <w:bookmarkEnd w:id="670"/>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72" w:name="_PERM_MCCTEMPBM_CRPT92220009___2"/>
            <w:bookmarkEnd w:id="671"/>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73" w:name="_PERM_MCCTEMPBM_CRPT92220010___2"/>
            <w:bookmarkEnd w:id="672"/>
          </w:p>
          <w:bookmarkEnd w:id="673"/>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74"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75" w:name="_PERM_MCCTEMPBM_CRPT92220012___2"/>
            <w:bookmarkEnd w:id="674"/>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75"/>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76" w:name="_PERM_MCCTEMPBM_CRPT04320011___2" w:colFirst="2" w:colLast="2"/>
            <w:bookmarkStart w:id="677" w:name="_PERM_MCCTEMPBM_CRPT06300011___2" w:colFirst="2" w:colLast="2"/>
            <w:bookmarkStart w:id="678" w:name="_PERM_MCCTEMPBM_CRPT30290014___2" w:colFirst="2" w:colLast="2"/>
            <w:bookmarkStart w:id="679" w:name="_PERM_MCCTEMPBM_CRPT30650014___2" w:colFirst="2" w:colLast="2"/>
            <w:bookmarkStart w:id="680" w:name="_PERM_MCCTEMPBM_CRPT07930013___2" w:colFirst="2" w:colLast="2"/>
            <w:bookmarkStart w:id="681" w:name="_PERM_MCCTEMPBM_CRPT63570013___2" w:colFirst="2" w:colLast="2"/>
            <w:bookmarkStart w:id="682" w:name="_PERM_MCCTEMPBM_CRPT44770014___2" w:colFirst="2" w:colLast="2"/>
            <w:bookmarkStart w:id="683" w:name="_PERM_MCCTEMPBM_CRPT92220014___2" w:colFirst="2" w:colLast="2"/>
            <w:bookmarkStart w:id="684" w:name="_PERM_MCCTEMPBM_CRPT41150011___2" w:colFirst="2" w:colLast="2"/>
            <w:bookmarkStart w:id="685" w:name="_PERM_MCCTEMPBM_CRPT62960011___2" w:colFirst="2" w:colLast="2"/>
            <w:bookmarkStart w:id="686" w:name="_PERM_MCCTEMPBM_CRPT19740013___2" w:colFirst="2" w:colLast="2"/>
            <w:bookmarkEnd w:id="656"/>
            <w:bookmarkEnd w:id="657"/>
            <w:bookmarkEnd w:id="658"/>
            <w:bookmarkEnd w:id="659"/>
            <w:bookmarkEnd w:id="660"/>
            <w:bookmarkEnd w:id="661"/>
            <w:bookmarkEnd w:id="662"/>
            <w:bookmarkEnd w:id="663"/>
            <w:bookmarkEnd w:id="664"/>
            <w:bookmarkEnd w:id="665"/>
            <w:bookmarkEnd w:id="666"/>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687"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688" w:name="_PERM_MCCTEMPBM_CRPT30290013___2"/>
            <w:bookmarkEnd w:id="687"/>
            <w:r w:rsidRPr="00965351">
              <w:t>-</w:t>
            </w:r>
            <w:r w:rsidRPr="00965351">
              <w:tab/>
              <w:t>O&amp;M LCS client in the HPLMN</w:t>
            </w:r>
            <w:r w:rsidR="00DB78AF" w:rsidRPr="00965351">
              <w:t>.</w:t>
            </w:r>
          </w:p>
          <w:bookmarkEnd w:id="688"/>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689" w:name="_PERM_MCCTEMPBM_CRPT30290015___2" w:colFirst="2" w:colLast="2"/>
            <w:bookmarkStart w:id="690" w:name="_PERM_MCCTEMPBM_CRPT30650015___2" w:colFirst="2" w:colLast="2"/>
            <w:bookmarkStart w:id="691" w:name="_PERM_MCCTEMPBM_CRPT07930014___2" w:colFirst="2" w:colLast="2"/>
            <w:bookmarkStart w:id="692" w:name="_PERM_MCCTEMPBM_CRPT63570014___2" w:colFirst="2" w:colLast="2"/>
            <w:bookmarkStart w:id="693" w:name="_PERM_MCCTEMPBM_CRPT44770015___2" w:colFirst="2" w:colLast="2"/>
            <w:bookmarkStart w:id="694" w:name="_PERM_MCCTEMPBM_CRPT04320012___2" w:colFirst="2" w:colLast="2"/>
            <w:bookmarkStart w:id="695" w:name="_PERM_MCCTEMPBM_CRPT06300012___2" w:colFirst="2" w:colLast="2"/>
            <w:bookmarkStart w:id="696" w:name="_PERM_MCCTEMPBM_CRPT19740014___2" w:colFirst="2" w:colLast="2"/>
            <w:bookmarkEnd w:id="676"/>
            <w:bookmarkEnd w:id="677"/>
            <w:bookmarkEnd w:id="678"/>
            <w:bookmarkEnd w:id="679"/>
            <w:bookmarkEnd w:id="680"/>
            <w:bookmarkEnd w:id="681"/>
            <w:bookmarkEnd w:id="682"/>
            <w:bookmarkEnd w:id="686"/>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689"/>
      <w:bookmarkEnd w:id="690"/>
      <w:bookmarkEnd w:id="691"/>
      <w:bookmarkEnd w:id="692"/>
      <w:bookmarkEnd w:id="693"/>
      <w:bookmarkEnd w:id="696"/>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697" w:name="_PERM_MCCTEMPBM_CRPT30290016___2" w:colFirst="2" w:colLast="2"/>
            <w:bookmarkStart w:id="698" w:name="_PERM_MCCTEMPBM_CRPT30650016___2" w:colFirst="2" w:colLast="2"/>
            <w:bookmarkStart w:id="699" w:name="_PERM_MCCTEMPBM_CRPT07930015___2" w:colFirst="2" w:colLast="2"/>
            <w:bookmarkStart w:id="700" w:name="_PERM_MCCTEMPBM_CRPT63570015___2" w:colFirst="2" w:colLast="2"/>
            <w:bookmarkStart w:id="701" w:name="_PERM_MCCTEMPBM_CRPT44770016___2" w:colFirst="2" w:colLast="2"/>
            <w:bookmarkStart w:id="702" w:name="_PERM_MCCTEMPBM_CRPT19740015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697"/>
      <w:bookmarkEnd w:id="698"/>
      <w:bookmarkEnd w:id="699"/>
      <w:bookmarkEnd w:id="700"/>
      <w:bookmarkEnd w:id="701"/>
      <w:bookmarkEnd w:id="702"/>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83"/>
      <w:bookmarkEnd w:id="684"/>
      <w:bookmarkEnd w:id="685"/>
      <w:bookmarkEnd w:id="694"/>
      <w:bookmarkEnd w:id="695"/>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03" w:name="_CRTable7_12"/>
      <w:r w:rsidRPr="00965351">
        <w:t xml:space="preserve">Table </w:t>
      </w:r>
      <w:bookmarkEnd w:id="703"/>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04" w:name="_PERM_MCCTEMPBM_CRPT92220016___2" w:colFirst="2" w:colLast="2"/>
            <w:bookmarkStart w:id="705" w:name="_PERM_MCCTEMPBM_CRPT41150012___2" w:colFirst="2" w:colLast="2"/>
            <w:bookmarkStart w:id="706" w:name="_PERM_MCCTEMPBM_CRPT62960012___2" w:colFirst="2" w:colLast="2"/>
            <w:bookmarkStart w:id="707" w:name="_PERM_MCCTEMPBM_CRPT04320013___2" w:colFirst="2" w:colLast="2"/>
            <w:bookmarkStart w:id="708" w:name="_PERM_MCCTEMPBM_CRPT06300013___2" w:colFirst="2" w:colLast="2"/>
            <w:bookmarkStart w:id="709" w:name="_PERM_MCCTEMPBM_CRPT30290017___2" w:colFirst="2" w:colLast="2"/>
            <w:bookmarkStart w:id="710" w:name="_PERM_MCCTEMPBM_CRPT30650017___2" w:colFirst="2" w:colLast="2"/>
            <w:bookmarkStart w:id="711" w:name="_PERM_MCCTEMPBM_CRPT07930016___2" w:colFirst="2" w:colLast="2"/>
            <w:bookmarkStart w:id="712" w:name="_PERM_MCCTEMPBM_CRPT63570016___2" w:colFirst="2" w:colLast="2"/>
            <w:bookmarkStart w:id="713" w:name="_PERM_MCCTEMPBM_CRPT44770017___2" w:colFirst="2" w:colLast="2"/>
            <w:bookmarkStart w:id="714"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04"/>
      <w:bookmarkEnd w:id="705"/>
      <w:bookmarkEnd w:id="706"/>
      <w:bookmarkEnd w:id="707"/>
      <w:bookmarkEnd w:id="708"/>
      <w:bookmarkEnd w:id="709"/>
      <w:bookmarkEnd w:id="710"/>
      <w:bookmarkEnd w:id="711"/>
      <w:bookmarkEnd w:id="712"/>
      <w:bookmarkEnd w:id="713"/>
      <w:bookmarkEnd w:id="714"/>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15" w:name="_CRTable7_13"/>
      <w:r w:rsidRPr="00965351">
        <w:t xml:space="preserve">Table </w:t>
      </w:r>
      <w:bookmarkEnd w:id="715"/>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16"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17" w:name="_CRTable7_14"/>
      <w:r w:rsidRPr="00965351">
        <w:t xml:space="preserve">Table </w:t>
      </w:r>
      <w:bookmarkEnd w:id="717"/>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18" w:name="_CR7_2"/>
      <w:bookmarkStart w:id="719" w:name="_Toc201130676"/>
      <w:bookmarkEnd w:id="718"/>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20" w:name="_Toc58920678"/>
      <w:bookmarkEnd w:id="716"/>
      <w:bookmarkEnd w:id="719"/>
    </w:p>
    <w:p w14:paraId="22841A92" w14:textId="169B3DB1" w:rsidR="00806F9E" w:rsidRPr="00965351" w:rsidRDefault="00806F9E" w:rsidP="00806F9E">
      <w:pPr>
        <w:pStyle w:val="Heading3"/>
      </w:pPr>
      <w:bookmarkStart w:id="721" w:name="_CR7_2_1"/>
      <w:bookmarkStart w:id="722" w:name="_Toc201130677"/>
      <w:bookmarkEnd w:id="721"/>
      <w:r w:rsidRPr="00965351">
        <w:t>7.2.1</w:t>
      </w:r>
      <w:r w:rsidRPr="00965351">
        <w:tab/>
        <w:t>Information for an LCS Client</w:t>
      </w:r>
      <w:bookmarkEnd w:id="720"/>
      <w:bookmarkEnd w:id="722"/>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23" w:name="_CRTable7_2_11"/>
      <w:r w:rsidRPr="00965351">
        <w:lastRenderedPageBreak/>
        <w:t xml:space="preserve">Table </w:t>
      </w:r>
      <w:bookmarkEnd w:id="723"/>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24" w:name="_CR8"/>
      <w:bookmarkStart w:id="725" w:name="_Toc58920679"/>
      <w:bookmarkStart w:id="726" w:name="_Toc201130678"/>
      <w:bookmarkEnd w:id="724"/>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725"/>
      <w:bookmarkEnd w:id="726"/>
    </w:p>
    <w:p w14:paraId="6E3C9E8C" w14:textId="77777777" w:rsidR="00806F9E" w:rsidRPr="00965351" w:rsidRDefault="00806F9E" w:rsidP="00806F9E">
      <w:pPr>
        <w:pStyle w:val="Heading2"/>
        <w:rPr>
          <w:lang w:eastAsia="zh-CN"/>
        </w:rPr>
      </w:pPr>
      <w:bookmarkStart w:id="727" w:name="_CR8_1"/>
      <w:bookmarkStart w:id="728" w:name="_Toc58920680"/>
      <w:bookmarkStart w:id="729" w:name="_Toc201130679"/>
      <w:bookmarkEnd w:id="727"/>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28"/>
      <w:bookmarkEnd w:id="729"/>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30" w:name="_CR8_2"/>
      <w:bookmarkStart w:id="731" w:name="_Toc58920681"/>
      <w:bookmarkStart w:id="732" w:name="_Toc201130680"/>
      <w:bookmarkEnd w:id="730"/>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31"/>
      <w:bookmarkEnd w:id="732"/>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33" w:name="_CR8_3"/>
      <w:bookmarkStart w:id="734" w:name="_Toc58920682"/>
      <w:bookmarkStart w:id="735" w:name="_Toc201130681"/>
      <w:bookmarkEnd w:id="733"/>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34"/>
      <w:bookmarkEnd w:id="735"/>
    </w:p>
    <w:p w14:paraId="4CF5DACD" w14:textId="77777777" w:rsidR="00806F9E" w:rsidRPr="00965351" w:rsidRDefault="00806F9E" w:rsidP="00806F9E">
      <w:pPr>
        <w:pStyle w:val="Heading3"/>
      </w:pPr>
      <w:bookmarkStart w:id="736" w:name="_CR8_3_1"/>
      <w:bookmarkStart w:id="737" w:name="_Toc58920683"/>
      <w:bookmarkStart w:id="738" w:name="_Toc201130682"/>
      <w:bookmarkEnd w:id="736"/>
      <w:r w:rsidRPr="00965351">
        <w:t>8.3.1</w:t>
      </w:r>
      <w:r w:rsidRPr="00965351">
        <w:tab/>
        <w:t>General</w:t>
      </w:r>
      <w:bookmarkEnd w:id="737"/>
      <w:bookmarkEnd w:id="738"/>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39" w:name="_CRTable8_3_11"/>
      <w:r w:rsidRPr="00965351">
        <w:t xml:space="preserve">Table </w:t>
      </w:r>
      <w:bookmarkEnd w:id="739"/>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r w:rsidRPr="00965351">
              <w:t>Nlmf_Location</w:t>
            </w:r>
          </w:p>
        </w:tc>
        <w:tc>
          <w:tcPr>
            <w:tcW w:w="2410" w:type="dxa"/>
          </w:tcPr>
          <w:p w14:paraId="36CE9BCC" w14:textId="77777777" w:rsidR="00806F9E" w:rsidRPr="00965351" w:rsidRDefault="00806F9E" w:rsidP="003F79B6">
            <w:pPr>
              <w:pStyle w:val="TAL"/>
            </w:pPr>
            <w:r w:rsidRPr="00965351">
              <w:t>DetermineLocation</w:t>
            </w:r>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r w:rsidRPr="00965351">
              <w:rPr>
                <w:lang w:eastAsia="zh-CN"/>
              </w:rPr>
              <w:t>EventNotify</w:t>
            </w:r>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r w:rsidRPr="00965351">
              <w:rPr>
                <w:lang w:eastAsia="zh-CN"/>
              </w:rPr>
              <w:t>CancelLocation</w:t>
            </w:r>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r w:rsidRPr="00965351">
              <w:rPr>
                <w:lang w:eastAsia="zh-CN"/>
              </w:rPr>
              <w:t>LocationContextTransfer</w:t>
            </w:r>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r w:rsidRPr="00965351">
              <w:rPr>
                <w:rFonts w:cs="Arial" w:hint="eastAsia"/>
                <w:lang w:val="en-US" w:eastAsia="zh-CN"/>
              </w:rPr>
              <w:t>MeasurementData</w:t>
            </w:r>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r w:rsidRPr="00965351">
              <w:rPr>
                <w:rFonts w:cs="Arial" w:hint="eastAsia"/>
                <w:lang w:val="en-US" w:eastAsia="zh-CN"/>
              </w:rPr>
              <w:t>UPConfig</w:t>
            </w:r>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r w:rsidRPr="00965351">
              <w:rPr>
                <w:rFonts w:cs="Arial" w:hint="eastAsia"/>
                <w:lang w:val="en-US" w:eastAsia="zh-CN"/>
              </w:rPr>
              <w:t>UP</w:t>
            </w:r>
            <w:r w:rsidRPr="00965351">
              <w:rPr>
                <w:rFonts w:cs="Arial"/>
                <w:lang w:val="en-US" w:eastAsia="zh-CN"/>
              </w:rPr>
              <w:t>Subcribe</w:t>
            </w:r>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r w:rsidRPr="00965351">
              <w:t>Nlmf_Broadcast</w:t>
            </w:r>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r w:rsidRPr="00965351">
              <w:rPr>
                <w:rFonts w:eastAsia="Yu Mincho"/>
              </w:rPr>
              <w:t>Nlmf_DataExposure</w:t>
            </w:r>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r w:rsidRPr="00965351">
              <w:rPr>
                <w:lang w:eastAsia="zh-CN"/>
              </w:rPr>
              <w:t>UnSubscribe</w:t>
            </w:r>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40" w:name="_CR8_3_2"/>
      <w:bookmarkStart w:id="741" w:name="_Toc58920684"/>
      <w:bookmarkStart w:id="742" w:name="_Toc201130683"/>
      <w:bookmarkEnd w:id="740"/>
      <w:r w:rsidRPr="00965351">
        <w:rPr>
          <w:rFonts w:hint="eastAsia"/>
        </w:rPr>
        <w:t>8.3.</w:t>
      </w:r>
      <w:r w:rsidRPr="00965351">
        <w:t>2</w:t>
      </w:r>
      <w:r w:rsidRPr="00965351">
        <w:tab/>
        <w:t>Nlmf_Location service</w:t>
      </w:r>
      <w:bookmarkEnd w:id="741"/>
      <w:bookmarkEnd w:id="742"/>
    </w:p>
    <w:p w14:paraId="2478C0AE" w14:textId="77777777" w:rsidR="00806F9E" w:rsidRPr="00965351" w:rsidRDefault="00806F9E" w:rsidP="00806F9E">
      <w:pPr>
        <w:pStyle w:val="Heading4"/>
      </w:pPr>
      <w:bookmarkStart w:id="743" w:name="_CR8_3_2_1"/>
      <w:bookmarkStart w:id="744" w:name="_Toc58920685"/>
      <w:bookmarkStart w:id="745" w:name="_Toc201130684"/>
      <w:bookmarkEnd w:id="743"/>
      <w:r w:rsidRPr="00965351">
        <w:t>8.3.2.1</w:t>
      </w:r>
      <w:r w:rsidRPr="00965351">
        <w:tab/>
        <w:t>General</w:t>
      </w:r>
      <w:bookmarkEnd w:id="744"/>
      <w:bookmarkEnd w:id="745"/>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46" w:name="_CR8_3_2_2"/>
      <w:bookmarkStart w:id="747" w:name="_Toc58920686"/>
      <w:bookmarkStart w:id="748" w:name="_Toc201130685"/>
      <w:bookmarkEnd w:id="746"/>
      <w:r w:rsidRPr="00965351">
        <w:t>8.3.2.2</w:t>
      </w:r>
      <w:r w:rsidRPr="00965351">
        <w:tab/>
        <w:t>Nlmf_Location_DetermineLocation service operation</w:t>
      </w:r>
      <w:bookmarkEnd w:id="747"/>
      <w:bookmarkEnd w:id="748"/>
    </w:p>
    <w:p w14:paraId="33217D35" w14:textId="77777777" w:rsidR="00806F9E" w:rsidRPr="00965351" w:rsidRDefault="00806F9E" w:rsidP="00806F9E">
      <w:pPr>
        <w:rPr>
          <w:b/>
        </w:rPr>
      </w:pPr>
      <w:r w:rsidRPr="00965351">
        <w:rPr>
          <w:b/>
        </w:rPr>
        <w:t xml:space="preserve">Service operation name: </w:t>
      </w:r>
      <w:r w:rsidRPr="00965351">
        <w:t>Nlmf_Location_DetermineLocation</w:t>
      </w:r>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Namf_Communication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Ranging/Sidelink Positioning Capability</w:t>
      </w:r>
      <w:r w:rsidR="0002105A" w:rsidRPr="00965351">
        <w:t>,</w:t>
      </w:r>
      <w:r w:rsidR="003F79B6" w:rsidRPr="00965351">
        <w:t xml:space="preserve"> TNAPId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 TWAPId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Ranging/Sidelink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Ranging/Sidelink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49" w:name="_CR8_3_2_3"/>
      <w:bookmarkStart w:id="750" w:name="_Toc58920687"/>
      <w:bookmarkStart w:id="751" w:name="_Toc201130686"/>
      <w:bookmarkEnd w:id="749"/>
      <w:r w:rsidRPr="00965351">
        <w:t>8.3.2.3</w:t>
      </w:r>
      <w:r w:rsidRPr="00965351">
        <w:tab/>
        <w:t>Nlmf_Location_EventNotify service operation</w:t>
      </w:r>
      <w:bookmarkEnd w:id="750"/>
      <w:bookmarkEnd w:id="751"/>
    </w:p>
    <w:p w14:paraId="40A2A37F" w14:textId="77777777" w:rsidR="00806F9E" w:rsidRPr="00965351" w:rsidRDefault="00806F9E" w:rsidP="00806F9E">
      <w:r w:rsidRPr="00965351">
        <w:rPr>
          <w:b/>
        </w:rPr>
        <w:t>Service operation name:</w:t>
      </w:r>
      <w:r w:rsidRPr="00965351">
        <w:t xml:space="preserve"> Nlmf_Location_EventNotify.</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52" w:name="_CR8_3_2_4"/>
      <w:bookmarkStart w:id="753" w:name="_Toc58920688"/>
      <w:bookmarkStart w:id="754" w:name="_Toc201130687"/>
      <w:bookmarkEnd w:id="752"/>
      <w:r w:rsidRPr="00965351">
        <w:t>8.3.2.</w:t>
      </w:r>
      <w:r w:rsidRPr="00965351">
        <w:rPr>
          <w:rFonts w:hint="eastAsia"/>
        </w:rPr>
        <w:t>4</w:t>
      </w:r>
      <w:r w:rsidRPr="00965351">
        <w:tab/>
        <w:t>Nlmf_Location_CancelLocation service operation</w:t>
      </w:r>
      <w:bookmarkEnd w:id="753"/>
      <w:bookmarkEnd w:id="754"/>
    </w:p>
    <w:p w14:paraId="6063C1C3" w14:textId="77777777" w:rsidR="00806F9E" w:rsidRPr="00965351" w:rsidRDefault="00806F9E" w:rsidP="00806F9E">
      <w:pPr>
        <w:rPr>
          <w:b/>
        </w:rPr>
      </w:pPr>
      <w:r w:rsidRPr="00965351">
        <w:rPr>
          <w:b/>
        </w:rPr>
        <w:t xml:space="preserve">Service operation name: </w:t>
      </w:r>
      <w:r w:rsidRPr="00965351">
        <w:t>Nlmf_Location_CancelLocation</w:t>
      </w:r>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55" w:name="_CR8_3_2_5"/>
      <w:bookmarkStart w:id="756" w:name="_Toc58920689"/>
      <w:bookmarkStart w:id="757" w:name="_Toc201130688"/>
      <w:bookmarkEnd w:id="755"/>
      <w:r w:rsidRPr="00965351">
        <w:t>8.3.2.</w:t>
      </w:r>
      <w:r w:rsidRPr="00965351">
        <w:rPr>
          <w:rFonts w:hint="eastAsia"/>
        </w:rPr>
        <w:t>5</w:t>
      </w:r>
      <w:r w:rsidRPr="00965351">
        <w:tab/>
        <w:t>Nlmf_Location_LocationContextTransfer service operation</w:t>
      </w:r>
      <w:bookmarkEnd w:id="756"/>
      <w:bookmarkEnd w:id="757"/>
    </w:p>
    <w:p w14:paraId="0EE4322E" w14:textId="77777777" w:rsidR="00806F9E" w:rsidRPr="00965351" w:rsidRDefault="00806F9E" w:rsidP="00806F9E">
      <w:pPr>
        <w:rPr>
          <w:b/>
        </w:rPr>
      </w:pPr>
      <w:r w:rsidRPr="00965351">
        <w:rPr>
          <w:b/>
        </w:rPr>
        <w:t xml:space="preserve">Service operation name: </w:t>
      </w:r>
      <w:r w:rsidRPr="00965351">
        <w:t>Nlmf_Location_LocationContextTransfer</w:t>
      </w:r>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29F1423C" w:rsidR="00F27D5A" w:rsidRPr="00965351" w:rsidRDefault="00F27D5A" w:rsidP="00F27D5A">
      <w:pPr>
        <w:rPr>
          <w:lang w:eastAsia="zh-CN"/>
        </w:rPr>
      </w:pPr>
      <w:r w:rsidRPr="00AA427B">
        <w:rPr>
          <w:b/>
          <w:bCs/>
          <w:lang w:eastAsia="zh-CN"/>
        </w:rPr>
        <w:t>Inputs, Conditional Required:</w:t>
      </w:r>
      <w:r>
        <w:rPr>
          <w:lang w:eastAsia="zh-CN"/>
        </w:rPr>
        <w:t xml:space="preserve"> UE identifier (SUPI, GPSI),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6AA51C9"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LMF identifier for user plane connection association in UE</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58" w:name="_CR8_3_2_6"/>
      <w:bookmarkStart w:id="759" w:name="_Toc58920690"/>
      <w:bookmarkStart w:id="760" w:name="_Toc201130689"/>
      <w:bookmarkEnd w:id="758"/>
      <w:r w:rsidRPr="00965351">
        <w:t>8.3.2.6</w:t>
      </w:r>
      <w:r w:rsidRPr="00965351">
        <w:tab/>
        <w:t>Nlmf_Location_MeasurementData service operation</w:t>
      </w:r>
      <w:bookmarkEnd w:id="760"/>
    </w:p>
    <w:p w14:paraId="23F7FEEA" w14:textId="77777777" w:rsidR="002B6D52" w:rsidRPr="00965351" w:rsidRDefault="002B6D52" w:rsidP="002B6D52">
      <w:r w:rsidRPr="00965351">
        <w:rPr>
          <w:b/>
          <w:bCs/>
        </w:rPr>
        <w:t>Service operation name:</w:t>
      </w:r>
      <w:r w:rsidRPr="00965351">
        <w:t xml:space="preserve"> Nlmf_Location_MeasurementData</w:t>
      </w:r>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 xml:space="preserve">15] when network assisted positioning is used and is the NR-DL-PRS-MeasurementTimeWindowsConfig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61" w:name="_CR8_3_2_7"/>
      <w:bookmarkStart w:id="762" w:name="_Toc201130690"/>
      <w:bookmarkEnd w:id="761"/>
      <w:r w:rsidRPr="00965351">
        <w:t>8.3.2.7</w:t>
      </w:r>
      <w:r w:rsidRPr="00965351">
        <w:tab/>
        <w:t>Nlmf_Location_UPConfig service operation</w:t>
      </w:r>
      <w:bookmarkEnd w:id="762"/>
    </w:p>
    <w:p w14:paraId="0A053B03" w14:textId="77777777" w:rsidR="002B6D52" w:rsidRPr="00965351" w:rsidRDefault="002B6D52" w:rsidP="002B6D52">
      <w:r w:rsidRPr="00965351">
        <w:rPr>
          <w:b/>
          <w:bCs/>
        </w:rPr>
        <w:t>Service operation name:</w:t>
      </w:r>
      <w:r w:rsidRPr="00965351">
        <w:t xml:space="preserve"> Nlmf_Location_UPConfig</w:t>
      </w:r>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2476EEDB"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(GPSI, SUPI).</w:t>
      </w:r>
    </w:p>
    <w:p w14:paraId="0EDE08A2" w14:textId="77ECBC5D"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63" w:name="_CR8_3_2_8"/>
      <w:bookmarkStart w:id="764" w:name="_Toc201130691"/>
      <w:bookmarkEnd w:id="763"/>
      <w:r w:rsidRPr="00965351">
        <w:t>8.3.2.8</w:t>
      </w:r>
      <w:r w:rsidRPr="00965351">
        <w:tab/>
        <w:t>Nlmf_Location_UPSubscribe service operation</w:t>
      </w:r>
      <w:bookmarkEnd w:id="764"/>
    </w:p>
    <w:p w14:paraId="61E86B43" w14:textId="77777777" w:rsidR="002B6D52" w:rsidRPr="00965351" w:rsidRDefault="002B6D52" w:rsidP="002B6D52">
      <w:r w:rsidRPr="00965351">
        <w:rPr>
          <w:b/>
          <w:bCs/>
        </w:rPr>
        <w:t>Service operation name:</w:t>
      </w:r>
      <w:r w:rsidRPr="00965351">
        <w:t xml:space="preserve"> Nlmf_Location_UPSubscribe</w:t>
      </w:r>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24DA1417"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 and if available GPSI).</w:t>
      </w:r>
    </w:p>
    <w:p w14:paraId="1671CCFC" w14:textId="77777777" w:rsidR="002B6D52" w:rsidRPr="00965351" w:rsidRDefault="002B6D52" w:rsidP="002B6D52">
      <w:r w:rsidRPr="00965351">
        <w:rPr>
          <w:b/>
          <w:bCs/>
        </w:rPr>
        <w:t>Input, Optional:</w:t>
      </w:r>
      <w:r w:rsidRPr="00965351">
        <w:t xml:space="preserve"> None.</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65" w:name="_CR8_3_2_9"/>
      <w:bookmarkStart w:id="766" w:name="_Toc201130692"/>
      <w:bookmarkEnd w:id="765"/>
      <w:r w:rsidRPr="00965351">
        <w:t>8.3.2.9</w:t>
      </w:r>
      <w:r w:rsidRPr="00965351">
        <w:tab/>
        <w:t>Nlmf_Location_UPNotify service operation</w:t>
      </w:r>
      <w:bookmarkEnd w:id="766"/>
    </w:p>
    <w:p w14:paraId="44DA2A71" w14:textId="77777777" w:rsidR="002B6D52" w:rsidRPr="00965351" w:rsidRDefault="002B6D52" w:rsidP="002B6D52">
      <w:r w:rsidRPr="00965351">
        <w:rPr>
          <w:b/>
          <w:bCs/>
        </w:rPr>
        <w:t>Service operation name:</w:t>
      </w:r>
      <w:r w:rsidRPr="00965351">
        <w:t xml:space="preserve"> Nlmf_Location_UPNotify</w:t>
      </w:r>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67" w:name="_CR8_3_2_10"/>
      <w:bookmarkStart w:id="768" w:name="_Toc201130693"/>
      <w:bookmarkEnd w:id="767"/>
      <w:r w:rsidRPr="00965351">
        <w:rPr>
          <w:lang w:eastAsia="zh-CN"/>
        </w:rPr>
        <w:t>8.3.2.10</w:t>
      </w:r>
      <w:r w:rsidRPr="00965351">
        <w:rPr>
          <w:lang w:eastAsia="zh-CN"/>
        </w:rPr>
        <w:tab/>
        <w:t>Nlmf_Location_UPUnSubscribe service operation</w:t>
      </w:r>
      <w:bookmarkEnd w:id="768"/>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Nlmf_Location_UPUnSubscribe</w:t>
      </w:r>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69" w:name="_CR8_3_3"/>
      <w:bookmarkStart w:id="770" w:name="_Toc201130694"/>
      <w:bookmarkEnd w:id="769"/>
      <w:r w:rsidRPr="00965351">
        <w:rPr>
          <w:lang w:eastAsia="zh-CN"/>
        </w:rPr>
        <w:t>8.3.3</w:t>
      </w:r>
      <w:r w:rsidRPr="00965351">
        <w:rPr>
          <w:lang w:eastAsia="zh-CN"/>
        </w:rPr>
        <w:tab/>
        <w:t>Nlmf_Broadcast service</w:t>
      </w:r>
      <w:bookmarkEnd w:id="759"/>
      <w:bookmarkEnd w:id="770"/>
    </w:p>
    <w:p w14:paraId="2EC2A60B" w14:textId="77777777" w:rsidR="00806F9E" w:rsidRPr="00965351" w:rsidRDefault="00806F9E" w:rsidP="00806F9E">
      <w:pPr>
        <w:pStyle w:val="Heading4"/>
        <w:rPr>
          <w:lang w:eastAsia="zh-CN"/>
        </w:rPr>
      </w:pPr>
      <w:bookmarkStart w:id="771" w:name="_CR8_3_3_1"/>
      <w:bookmarkStart w:id="772" w:name="_Toc58920691"/>
      <w:bookmarkStart w:id="773" w:name="_Toc201130695"/>
      <w:bookmarkEnd w:id="771"/>
      <w:r w:rsidRPr="00965351">
        <w:rPr>
          <w:lang w:eastAsia="zh-CN"/>
        </w:rPr>
        <w:t>8.3.3.1</w:t>
      </w:r>
      <w:r w:rsidRPr="00965351">
        <w:rPr>
          <w:lang w:eastAsia="zh-CN"/>
        </w:rPr>
        <w:tab/>
        <w:t>General</w:t>
      </w:r>
      <w:bookmarkEnd w:id="772"/>
      <w:bookmarkEnd w:id="773"/>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74" w:name="_CR8_3_3_2"/>
      <w:bookmarkStart w:id="775" w:name="_Toc58920692"/>
      <w:bookmarkStart w:id="776" w:name="_Toc201130696"/>
      <w:bookmarkEnd w:id="774"/>
      <w:r w:rsidRPr="00965351">
        <w:rPr>
          <w:lang w:eastAsia="zh-CN"/>
        </w:rPr>
        <w:t>8.3.3.2</w:t>
      </w:r>
      <w:r w:rsidRPr="00965351">
        <w:rPr>
          <w:lang w:eastAsia="zh-CN"/>
        </w:rPr>
        <w:tab/>
        <w:t>Nlmf_Broadcast_CipheringKeyData service operation</w:t>
      </w:r>
      <w:bookmarkEnd w:id="775"/>
      <w:bookmarkEnd w:id="776"/>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Nlmf_Broadcast_CipheringKeyData</w:t>
      </w:r>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77" w:name="_CR8_3_4"/>
      <w:bookmarkStart w:id="778" w:name="_Toc58920693"/>
      <w:bookmarkStart w:id="779" w:name="_Toc201130697"/>
      <w:bookmarkEnd w:id="777"/>
      <w:r w:rsidRPr="00965351">
        <w:rPr>
          <w:lang w:eastAsia="zh-CN"/>
        </w:rPr>
        <w:t>8.3.4</w:t>
      </w:r>
      <w:r w:rsidRPr="00965351">
        <w:rPr>
          <w:lang w:eastAsia="zh-CN"/>
        </w:rPr>
        <w:tab/>
        <w:t>Nlmf_DataExposure service</w:t>
      </w:r>
      <w:bookmarkEnd w:id="779"/>
    </w:p>
    <w:p w14:paraId="459EFF72" w14:textId="07771BE7" w:rsidR="002D46B1" w:rsidRPr="00965351" w:rsidRDefault="002D46B1" w:rsidP="002D46B1">
      <w:pPr>
        <w:pStyle w:val="Heading4"/>
        <w:rPr>
          <w:lang w:eastAsia="zh-CN"/>
        </w:rPr>
      </w:pPr>
      <w:bookmarkStart w:id="780" w:name="_CR8_3_4_1"/>
      <w:bookmarkStart w:id="781" w:name="_Toc201130698"/>
      <w:bookmarkEnd w:id="780"/>
      <w:r w:rsidRPr="00965351">
        <w:rPr>
          <w:lang w:eastAsia="zh-CN"/>
        </w:rPr>
        <w:t>8.3.4.1</w:t>
      </w:r>
      <w:r w:rsidRPr="00965351">
        <w:rPr>
          <w:lang w:eastAsia="zh-CN"/>
        </w:rPr>
        <w:tab/>
        <w:t>General</w:t>
      </w:r>
      <w:bookmarkEnd w:id="781"/>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82" w:name="_CR8_3_4_2"/>
      <w:bookmarkStart w:id="783" w:name="_Toc201130699"/>
      <w:bookmarkEnd w:id="782"/>
      <w:r w:rsidRPr="00965351">
        <w:rPr>
          <w:lang w:eastAsia="zh-CN"/>
        </w:rPr>
        <w:t>8.3.4.2</w:t>
      </w:r>
      <w:r w:rsidRPr="00965351">
        <w:rPr>
          <w:lang w:eastAsia="zh-CN"/>
        </w:rPr>
        <w:tab/>
        <w:t>Nlmf_DataExposure_Subscribe service operation</w:t>
      </w:r>
      <w:bookmarkEnd w:id="783"/>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Nlmf_DataExposure_Subscribe</w:t>
      </w:r>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AoI.</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84" w:name="_CR8_3_4_3"/>
      <w:bookmarkStart w:id="785" w:name="_Toc201130700"/>
      <w:bookmarkEnd w:id="784"/>
      <w:r w:rsidRPr="00965351">
        <w:rPr>
          <w:lang w:eastAsia="zh-CN"/>
        </w:rPr>
        <w:t>8.3.4.3</w:t>
      </w:r>
      <w:r w:rsidRPr="00965351">
        <w:rPr>
          <w:lang w:eastAsia="zh-CN"/>
        </w:rPr>
        <w:tab/>
        <w:t>Nlmf_DataExposure_Notify service operation</w:t>
      </w:r>
      <w:bookmarkEnd w:id="785"/>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Nlmf_DataExposure_Notify</w:t>
      </w:r>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000E15C3"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86" w:name="_CR8_3_4_4"/>
      <w:bookmarkStart w:id="787" w:name="_Toc201130701"/>
      <w:bookmarkEnd w:id="786"/>
      <w:r w:rsidRPr="00965351">
        <w:rPr>
          <w:lang w:eastAsia="zh-CN"/>
        </w:rPr>
        <w:t>8.3.4.4</w:t>
      </w:r>
      <w:r w:rsidRPr="00965351">
        <w:rPr>
          <w:lang w:eastAsia="zh-CN"/>
        </w:rPr>
        <w:tab/>
        <w:t>Nlmf_DataExposure_UnSubscribe service operation</w:t>
      </w:r>
      <w:bookmarkEnd w:id="787"/>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Nlmf_DataExposure_UnSubscribe</w:t>
      </w:r>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788" w:name="_CR8_4"/>
      <w:bookmarkStart w:id="789" w:name="_Toc201130702"/>
      <w:bookmarkEnd w:id="788"/>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78"/>
      <w:bookmarkEnd w:id="789"/>
    </w:p>
    <w:p w14:paraId="5B20B3CE" w14:textId="77777777" w:rsidR="00806F9E" w:rsidRPr="00965351" w:rsidRDefault="00806F9E" w:rsidP="00806F9E">
      <w:pPr>
        <w:pStyle w:val="Heading3"/>
      </w:pPr>
      <w:bookmarkStart w:id="790" w:name="_CR8_4_1"/>
      <w:bookmarkStart w:id="791" w:name="_Toc58920694"/>
      <w:bookmarkStart w:id="792" w:name="_Toc201130703"/>
      <w:bookmarkEnd w:id="790"/>
      <w:r w:rsidRPr="00965351">
        <w:t>8.</w:t>
      </w:r>
      <w:r w:rsidRPr="00965351">
        <w:rPr>
          <w:rFonts w:hint="eastAsia"/>
          <w:lang w:eastAsia="zh-CN"/>
        </w:rPr>
        <w:t>4</w:t>
      </w:r>
      <w:r w:rsidRPr="00965351">
        <w:t>.1</w:t>
      </w:r>
      <w:r w:rsidRPr="00965351">
        <w:tab/>
        <w:t>General</w:t>
      </w:r>
      <w:bookmarkEnd w:id="791"/>
      <w:bookmarkEnd w:id="792"/>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793" w:name="_CRTable8_4_11"/>
      <w:r w:rsidRPr="00965351">
        <w:t xml:space="preserve">Table </w:t>
      </w:r>
      <w:bookmarkEnd w:id="793"/>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r w:rsidRPr="00965351">
              <w:t>N</w:t>
            </w:r>
            <w:r w:rsidRPr="00965351">
              <w:rPr>
                <w:rFonts w:hint="eastAsia"/>
                <w:lang w:eastAsia="zh-CN"/>
              </w:rPr>
              <w:t>gmlc</w:t>
            </w:r>
            <w:r w:rsidRPr="00965351">
              <w:t>_Location</w:t>
            </w:r>
          </w:p>
        </w:tc>
        <w:tc>
          <w:tcPr>
            <w:tcW w:w="2410" w:type="dxa"/>
          </w:tcPr>
          <w:p w14:paraId="2C04C501" w14:textId="77777777" w:rsidR="00806F9E" w:rsidRPr="00965351" w:rsidRDefault="00806F9E" w:rsidP="003F79B6">
            <w:pPr>
              <w:pStyle w:val="TAL"/>
              <w:rPr>
                <w:lang w:eastAsia="zh-CN"/>
              </w:rPr>
            </w:pPr>
            <w:r w:rsidRPr="00965351">
              <w:rPr>
                <w:rFonts w:hint="eastAsia"/>
                <w:lang w:eastAsia="zh-CN"/>
              </w:rPr>
              <w:t>Provide</w:t>
            </w:r>
            <w:r w:rsidRPr="00965351">
              <w:rPr>
                <w:lang w:eastAsia="zh-CN"/>
              </w:rPr>
              <w:t>Location</w:t>
            </w:r>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r w:rsidRPr="00965351">
              <w:rPr>
                <w:rFonts w:hint="eastAsia"/>
                <w:lang w:eastAsia="zh-CN"/>
              </w:rPr>
              <w:t>LocationUpdate</w:t>
            </w:r>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r w:rsidRPr="00965351">
              <w:rPr>
                <w:rFonts w:hint="eastAsia"/>
                <w:lang w:eastAsia="zh-CN"/>
              </w:rPr>
              <w:t>LocationUpdateNotify</w:t>
            </w:r>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r w:rsidRPr="00965351">
              <w:rPr>
                <w:rFonts w:hint="eastAsia"/>
                <w:lang w:eastAsia="zh-CN"/>
              </w:rPr>
              <w:t>CancellLocation</w:t>
            </w:r>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r w:rsidRPr="00965351">
              <w:rPr>
                <w:lang w:eastAsia="zh-CN"/>
              </w:rPr>
              <w:t>EventNotify</w:t>
            </w:r>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794" w:name="_CR8_4_2"/>
      <w:bookmarkStart w:id="795" w:name="_Toc58920695"/>
      <w:bookmarkStart w:id="796" w:name="_Toc201130704"/>
      <w:bookmarkEnd w:id="794"/>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t>N</w:t>
      </w:r>
      <w:r w:rsidRPr="00965351">
        <w:rPr>
          <w:rFonts w:hint="eastAsia"/>
          <w:lang w:eastAsia="zh-CN"/>
        </w:rPr>
        <w:t>gmlc</w:t>
      </w:r>
      <w:r w:rsidRPr="00965351">
        <w:t>_Location service</w:t>
      </w:r>
      <w:bookmarkEnd w:id="795"/>
      <w:bookmarkEnd w:id="796"/>
    </w:p>
    <w:p w14:paraId="6E20431C" w14:textId="77777777" w:rsidR="00806F9E" w:rsidRPr="00965351" w:rsidRDefault="00806F9E" w:rsidP="00806F9E">
      <w:pPr>
        <w:pStyle w:val="Heading4"/>
      </w:pPr>
      <w:bookmarkStart w:id="797" w:name="_CR8_4_2_1"/>
      <w:bookmarkStart w:id="798" w:name="_Toc58920696"/>
      <w:bookmarkStart w:id="799" w:name="_Toc201130705"/>
      <w:bookmarkEnd w:id="797"/>
      <w:r w:rsidRPr="00965351">
        <w:t>8.</w:t>
      </w:r>
      <w:r w:rsidRPr="00965351">
        <w:rPr>
          <w:rFonts w:hint="eastAsia"/>
          <w:lang w:eastAsia="zh-CN"/>
        </w:rPr>
        <w:t>4</w:t>
      </w:r>
      <w:r w:rsidRPr="00965351">
        <w:t>.2.1</w:t>
      </w:r>
      <w:r w:rsidRPr="00965351">
        <w:tab/>
        <w:t>General</w:t>
      </w:r>
      <w:bookmarkEnd w:id="798"/>
      <w:bookmarkEnd w:id="799"/>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00"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01" w:name="_CR8_4_2_2"/>
      <w:bookmarkStart w:id="802" w:name="_Toc201130706"/>
      <w:bookmarkEnd w:id="801"/>
      <w:r w:rsidRPr="00965351">
        <w:t>8.</w:t>
      </w:r>
      <w:r w:rsidRPr="00965351">
        <w:rPr>
          <w:rFonts w:hint="eastAsia"/>
          <w:lang w:eastAsia="zh-CN"/>
        </w:rPr>
        <w:t>4</w:t>
      </w:r>
      <w:r w:rsidRPr="00965351">
        <w:t>.2.2</w:t>
      </w:r>
      <w:r w:rsidRPr="00965351">
        <w:tab/>
        <w:t>N</w:t>
      </w:r>
      <w:r w:rsidRPr="00965351">
        <w:rPr>
          <w:rFonts w:hint="eastAsia"/>
          <w:lang w:eastAsia="zh-CN"/>
        </w:rPr>
        <w:t>gmlc</w:t>
      </w:r>
      <w:r w:rsidRPr="00965351">
        <w:t>_Location_</w:t>
      </w:r>
      <w:r w:rsidRPr="00965351">
        <w:rPr>
          <w:rFonts w:hint="eastAsia"/>
          <w:lang w:eastAsia="zh-CN"/>
        </w:rPr>
        <w:t>Provide</w:t>
      </w:r>
      <w:r w:rsidRPr="00965351">
        <w:t>Location service operation</w:t>
      </w:r>
      <w:bookmarkEnd w:id="800"/>
      <w:bookmarkEnd w:id="802"/>
    </w:p>
    <w:p w14:paraId="1D68B271" w14:textId="77777777" w:rsidR="00806F9E" w:rsidRPr="00965351" w:rsidRDefault="00806F9E" w:rsidP="00806F9E">
      <w:pPr>
        <w:rPr>
          <w:b/>
        </w:rPr>
      </w:pPr>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Provide</w:t>
      </w:r>
      <w:r w:rsidRPr="00965351">
        <w:t>Location</w:t>
      </w:r>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Ranging/Sidelink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03" w:name="_CR8_4_2_3"/>
      <w:bookmarkStart w:id="804" w:name="_Toc58920698"/>
      <w:bookmarkStart w:id="805" w:name="_Toc201130707"/>
      <w:bookmarkEnd w:id="803"/>
      <w:r w:rsidRPr="00965351">
        <w:t>8.</w:t>
      </w:r>
      <w:r w:rsidRPr="00965351">
        <w:rPr>
          <w:rFonts w:hint="eastAsia"/>
          <w:lang w:eastAsia="zh-CN"/>
        </w:rPr>
        <w:t>4</w:t>
      </w:r>
      <w:r w:rsidRPr="00965351">
        <w:t>.2.</w:t>
      </w:r>
      <w:r w:rsidRPr="00965351">
        <w:rPr>
          <w:rFonts w:hint="eastAsia"/>
          <w:lang w:eastAsia="zh-CN"/>
        </w:rPr>
        <w:t>3</w:t>
      </w:r>
      <w:r w:rsidRPr="00965351">
        <w:tab/>
        <w:t>N</w:t>
      </w:r>
      <w:r w:rsidRPr="00965351">
        <w:rPr>
          <w:rFonts w:hint="eastAsia"/>
          <w:lang w:eastAsia="zh-CN"/>
        </w:rPr>
        <w:t>gmlc</w:t>
      </w:r>
      <w:r w:rsidRPr="00965351">
        <w:t>_Location_Location</w:t>
      </w:r>
      <w:r w:rsidRPr="00965351">
        <w:rPr>
          <w:rFonts w:hint="eastAsia"/>
          <w:lang w:eastAsia="zh-CN"/>
        </w:rPr>
        <w:t>Update</w:t>
      </w:r>
      <w:r w:rsidRPr="00965351">
        <w:t xml:space="preserve"> service operation</w:t>
      </w:r>
      <w:bookmarkEnd w:id="804"/>
      <w:bookmarkEnd w:id="805"/>
    </w:p>
    <w:p w14:paraId="18D32380"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LocationUpdate</w:t>
      </w:r>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06" w:name="_CR8_4_2_4"/>
      <w:bookmarkStart w:id="807" w:name="_Toc58920699"/>
      <w:bookmarkStart w:id="808" w:name="_Toc201130708"/>
      <w:bookmarkEnd w:id="806"/>
      <w:r w:rsidRPr="00965351">
        <w:t>8.</w:t>
      </w:r>
      <w:r w:rsidRPr="00965351">
        <w:rPr>
          <w:rFonts w:hint="eastAsia"/>
          <w:lang w:eastAsia="zh-CN"/>
        </w:rPr>
        <w:t>4</w:t>
      </w:r>
      <w:r w:rsidRPr="00965351">
        <w:t>.2.</w:t>
      </w:r>
      <w:r w:rsidRPr="00965351">
        <w:rPr>
          <w:rFonts w:hint="eastAsia"/>
          <w:lang w:eastAsia="zh-CN"/>
        </w:rPr>
        <w:t>4</w:t>
      </w:r>
      <w:r w:rsidRPr="00965351">
        <w:tab/>
        <w:t>N</w:t>
      </w:r>
      <w:r w:rsidRPr="00965351">
        <w:rPr>
          <w:rFonts w:hint="eastAsia"/>
          <w:lang w:eastAsia="zh-CN"/>
        </w:rPr>
        <w:t>gmlc</w:t>
      </w:r>
      <w:r w:rsidRPr="00965351">
        <w:t>_Location_</w:t>
      </w:r>
      <w:r w:rsidRPr="00965351">
        <w:rPr>
          <w:rFonts w:hint="eastAsia"/>
          <w:lang w:eastAsia="zh-CN"/>
        </w:rPr>
        <w:t>EventNotify</w:t>
      </w:r>
      <w:r w:rsidRPr="00965351">
        <w:t xml:space="preserve"> service operation</w:t>
      </w:r>
      <w:bookmarkEnd w:id="807"/>
      <w:bookmarkEnd w:id="808"/>
    </w:p>
    <w:p w14:paraId="5A64486E"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either the events implicitly subscribed by the AMF using Ngmlc_Location_ProvideLocation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09" w:name="_CR8_4_2_5"/>
      <w:bookmarkStart w:id="810" w:name="_Toc58920700"/>
      <w:bookmarkStart w:id="811" w:name="_Toc201130709"/>
      <w:bookmarkEnd w:id="809"/>
      <w:r w:rsidRPr="00965351">
        <w:t>8.</w:t>
      </w:r>
      <w:r w:rsidRPr="00965351">
        <w:rPr>
          <w:rFonts w:hint="eastAsia"/>
          <w:lang w:eastAsia="zh-CN"/>
        </w:rPr>
        <w:t>4</w:t>
      </w:r>
      <w:r w:rsidRPr="00965351">
        <w:t>.2.</w:t>
      </w:r>
      <w:r w:rsidRPr="00965351">
        <w:rPr>
          <w:rFonts w:hint="eastAsia"/>
          <w:lang w:eastAsia="zh-CN"/>
        </w:rPr>
        <w:t>5</w:t>
      </w:r>
      <w:r w:rsidRPr="00965351">
        <w:tab/>
        <w:t>N</w:t>
      </w:r>
      <w:r w:rsidRPr="00965351">
        <w:rPr>
          <w:rFonts w:hint="eastAsia"/>
          <w:lang w:eastAsia="zh-CN"/>
        </w:rPr>
        <w:t>gmlc</w:t>
      </w:r>
      <w:r w:rsidRPr="00965351">
        <w:t>_Location_</w:t>
      </w:r>
      <w:r w:rsidRPr="00965351">
        <w:rPr>
          <w:rFonts w:hint="eastAsia"/>
          <w:lang w:eastAsia="zh-CN"/>
        </w:rPr>
        <w:t>CancelLocation</w:t>
      </w:r>
      <w:r w:rsidRPr="00965351">
        <w:t xml:space="preserve"> service operation</w:t>
      </w:r>
      <w:bookmarkEnd w:id="810"/>
      <w:bookmarkEnd w:id="811"/>
    </w:p>
    <w:p w14:paraId="2EAD1F0F"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CancelLocation</w:t>
      </w:r>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12" w:name="_CR8_4_2_6"/>
      <w:bookmarkStart w:id="813" w:name="_Toc58920701"/>
      <w:bookmarkStart w:id="814" w:name="_Toc201130710"/>
      <w:bookmarkEnd w:id="812"/>
      <w:r w:rsidRPr="00965351">
        <w:lastRenderedPageBreak/>
        <w:t>8.</w:t>
      </w:r>
      <w:r w:rsidRPr="00965351">
        <w:rPr>
          <w:rFonts w:hint="eastAsia"/>
          <w:lang w:eastAsia="zh-CN"/>
        </w:rPr>
        <w:t>4</w:t>
      </w:r>
      <w:r w:rsidRPr="00965351">
        <w:t>.2.</w:t>
      </w:r>
      <w:r w:rsidRPr="00965351">
        <w:rPr>
          <w:lang w:eastAsia="zh-CN"/>
        </w:rPr>
        <w:t>6</w:t>
      </w:r>
      <w:r w:rsidRPr="00965351">
        <w:tab/>
        <w:t>Ngmlc_Location_LocationUpdateNotify service operation</w:t>
      </w:r>
      <w:bookmarkEnd w:id="813"/>
      <w:bookmarkEnd w:id="814"/>
    </w:p>
    <w:p w14:paraId="10CFD2C2" w14:textId="77777777" w:rsidR="00806F9E" w:rsidRPr="00965351" w:rsidRDefault="00806F9E" w:rsidP="00806F9E">
      <w:r w:rsidRPr="00965351">
        <w:rPr>
          <w:b/>
        </w:rPr>
        <w:t>Service operation name:</w:t>
      </w:r>
      <w:r w:rsidRPr="00965351">
        <w:t xml:space="preserve"> </w:t>
      </w:r>
      <w:r w:rsidRPr="00965351">
        <w:rPr>
          <w:lang w:eastAsia="zh-CN"/>
        </w:rPr>
        <w:t>Ngmlc_Location_LocationUpdateNotify</w:t>
      </w:r>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15" w:name="_CR8_4_2_7"/>
      <w:bookmarkStart w:id="816" w:name="_Toc58920702"/>
      <w:bookmarkStart w:id="817" w:name="_Toc201130711"/>
      <w:bookmarkEnd w:id="815"/>
      <w:r w:rsidRPr="00965351">
        <w:t>8.4.2.7</w:t>
      </w:r>
      <w:r w:rsidRPr="00965351">
        <w:tab/>
        <w:t>Ngmlc_Location_PrivacyCheck_IDMapping service operation</w:t>
      </w:r>
      <w:bookmarkEnd w:id="817"/>
    </w:p>
    <w:p w14:paraId="725479AB" w14:textId="77777777" w:rsidR="00DB78AF" w:rsidRPr="00965351" w:rsidRDefault="00DB78AF" w:rsidP="00DB78AF">
      <w:r w:rsidRPr="00965351">
        <w:rPr>
          <w:b/>
          <w:bCs/>
        </w:rPr>
        <w:t>Service operation name:</w:t>
      </w:r>
      <w:r w:rsidRPr="00965351">
        <w:t xml:space="preserve"> Ngmlc_Location_PrivacyCheck_IDMapping</w:t>
      </w:r>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18" w:name="_CR8_4_2_8"/>
      <w:bookmarkStart w:id="819" w:name="_Toc201130712"/>
      <w:bookmarkEnd w:id="818"/>
      <w:r w:rsidRPr="00965351">
        <w:t>8.4.2.8</w:t>
      </w:r>
      <w:r w:rsidR="001B23E1" w:rsidRPr="00965351">
        <w:tab/>
        <w:t>Void</w:t>
      </w:r>
      <w:bookmarkEnd w:id="819"/>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20" w:name="_CR8_5"/>
      <w:bookmarkStart w:id="821" w:name="_Toc201130713"/>
      <w:bookmarkEnd w:id="820"/>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16"/>
      <w:bookmarkEnd w:id="821"/>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19], supported by Nnef_EventExposure service.</w:t>
      </w:r>
    </w:p>
    <w:p w14:paraId="6093ABC1" w14:textId="4095977E" w:rsidR="00806F9E" w:rsidRPr="00965351" w:rsidRDefault="00806F9E" w:rsidP="00806F9E">
      <w:r w:rsidRPr="00965351">
        <w:t>Nnef_EventExposure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For 5GC-MO-LR procedure, if UE requests to report its location to AF, the location reporting is supported by Nnef_Location_LocationUpdateNotify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22" w:name="_CR8_6"/>
      <w:bookmarkStart w:id="823" w:name="_Toc58920703"/>
      <w:bookmarkStart w:id="824" w:name="_Toc201130714"/>
      <w:bookmarkEnd w:id="822"/>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23"/>
      <w:bookmarkEnd w:id="824"/>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825" w:name="_CRAnnexAinformative"/>
      <w:bookmarkEnd w:id="825"/>
      <w:r w:rsidRPr="00965351">
        <w:br w:type="page"/>
      </w:r>
      <w:bookmarkStart w:id="826" w:name="_Toc58920704"/>
      <w:bookmarkStart w:id="827" w:name="_Toc201130715"/>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26"/>
      <w:bookmarkEnd w:id="827"/>
    </w:p>
    <w:p w14:paraId="0167A0B6" w14:textId="77777777" w:rsidR="00806F9E" w:rsidRPr="00965351" w:rsidRDefault="00806F9E" w:rsidP="00806F9E">
      <w:pPr>
        <w:pStyle w:val="Heading1"/>
        <w:rPr>
          <w:lang w:eastAsia="zh-CN"/>
        </w:rPr>
      </w:pPr>
      <w:bookmarkStart w:id="828" w:name="_CRA_0"/>
      <w:bookmarkStart w:id="829" w:name="_Toc58920705"/>
      <w:bookmarkStart w:id="830" w:name="_Toc201130716"/>
      <w:bookmarkEnd w:id="828"/>
      <w:r w:rsidRPr="00965351">
        <w:rPr>
          <w:lang w:eastAsia="zh-CN"/>
        </w:rPr>
        <w:t>A.0</w:t>
      </w:r>
      <w:r w:rsidRPr="00965351">
        <w:rPr>
          <w:lang w:eastAsia="zh-CN"/>
        </w:rPr>
        <w:tab/>
        <w:t>General</w:t>
      </w:r>
      <w:bookmarkEnd w:id="829"/>
      <w:bookmarkEnd w:id="830"/>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31" w:name="_CRA_1"/>
      <w:bookmarkStart w:id="832" w:name="_Toc58920706"/>
      <w:bookmarkStart w:id="833" w:name="_Toc201130717"/>
      <w:bookmarkEnd w:id="831"/>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32"/>
      <w:bookmarkEnd w:id="833"/>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34" w:name="_CRTableA_11"/>
      <w:r w:rsidRPr="00965351">
        <w:t xml:space="preserve">Table </w:t>
      </w:r>
      <w:bookmarkEnd w:id="834"/>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35" w:name="_CRA_2"/>
      <w:bookmarkStart w:id="836" w:name="_Toc58920707"/>
      <w:bookmarkStart w:id="837" w:name="_Toc201130718"/>
      <w:bookmarkEnd w:id="835"/>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36"/>
      <w:bookmarkEnd w:id="837"/>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38" w:name="_CRTableA_21"/>
      <w:r w:rsidRPr="00965351">
        <w:lastRenderedPageBreak/>
        <w:t xml:space="preserve">Table </w:t>
      </w:r>
      <w:bookmarkEnd w:id="838"/>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39"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39"/>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40" w:name="_CRA_3"/>
      <w:bookmarkStart w:id="841" w:name="_Toc58920708"/>
      <w:bookmarkStart w:id="842" w:name="_Toc201130719"/>
      <w:bookmarkEnd w:id="840"/>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41"/>
      <w:bookmarkEnd w:id="842"/>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43" w:name="_CRTableA_31"/>
      <w:r w:rsidRPr="00965351">
        <w:lastRenderedPageBreak/>
        <w:t xml:space="preserve">Table </w:t>
      </w:r>
      <w:bookmarkEnd w:id="843"/>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"username@realm"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44"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45"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45"/>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46"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46"/>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44"/>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47" w:name="_CRA_4"/>
      <w:bookmarkStart w:id="848" w:name="_Toc58920709"/>
      <w:bookmarkStart w:id="849" w:name="_Toc201130720"/>
      <w:bookmarkEnd w:id="847"/>
      <w:r w:rsidRPr="00965351">
        <w:rPr>
          <w:rFonts w:hint="eastAsia"/>
          <w:lang w:eastAsia="zh-CN"/>
        </w:rPr>
        <w:t>A.4</w:t>
      </w:r>
      <w:r w:rsidRPr="00965351">
        <w:rPr>
          <w:rFonts w:hint="eastAsia"/>
          <w:lang w:eastAsia="zh-CN"/>
        </w:rPr>
        <w:tab/>
      </w:r>
      <w:r w:rsidRPr="00965351">
        <w:rPr>
          <w:lang w:eastAsia="zh-CN"/>
        </w:rPr>
        <w:t>Differences with TS 23.271 [4] on Privacy</w:t>
      </w:r>
      <w:bookmarkEnd w:id="848"/>
      <w:bookmarkEnd w:id="849"/>
    </w:p>
    <w:p w14:paraId="1670B0A5" w14:textId="77777777" w:rsidR="00806F9E" w:rsidRPr="00965351" w:rsidRDefault="00806F9E" w:rsidP="00806F9E">
      <w:pPr>
        <w:pStyle w:val="Heading2"/>
        <w:rPr>
          <w:lang w:eastAsia="zh-CN"/>
        </w:rPr>
      </w:pPr>
      <w:bookmarkStart w:id="850" w:name="_CRA_4_1"/>
      <w:bookmarkStart w:id="851" w:name="_Toc58920710"/>
      <w:bookmarkStart w:id="852" w:name="_Toc201130721"/>
      <w:bookmarkEnd w:id="850"/>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51"/>
      <w:bookmarkEnd w:id="852"/>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53" w:name="_CRTableA_4_11"/>
      <w:r w:rsidRPr="00965351">
        <w:lastRenderedPageBreak/>
        <w:t xml:space="preserve">Table </w:t>
      </w:r>
      <w:bookmarkEnd w:id="853"/>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54" w:name="_CRAnnexBinformative"/>
      <w:bookmarkEnd w:id="854"/>
      <w:r w:rsidRPr="00965351">
        <w:br w:type="page"/>
      </w:r>
      <w:bookmarkStart w:id="855" w:name="_Toc58920711"/>
      <w:bookmarkStart w:id="856" w:name="_Toc201130722"/>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855"/>
      <w:bookmarkEnd w:id="856"/>
    </w:p>
    <w:p w14:paraId="3566F72F" w14:textId="77777777" w:rsidR="00806F9E" w:rsidRPr="00965351" w:rsidRDefault="00806F9E" w:rsidP="00806F9E">
      <w:pPr>
        <w:pStyle w:val="Heading1"/>
        <w:rPr>
          <w:lang w:eastAsia="zh-CN"/>
        </w:rPr>
      </w:pPr>
      <w:bookmarkStart w:id="857" w:name="_CRB_1"/>
      <w:bookmarkStart w:id="858" w:name="_Toc58920712"/>
      <w:bookmarkStart w:id="859" w:name="_Toc201130723"/>
      <w:bookmarkEnd w:id="857"/>
      <w:r w:rsidRPr="00965351">
        <w:rPr>
          <w:rFonts w:hint="eastAsia"/>
          <w:lang w:eastAsia="zh-CN"/>
        </w:rPr>
        <w:t>B</w:t>
      </w:r>
      <w:r w:rsidRPr="00965351">
        <w:rPr>
          <w:lang w:eastAsia="zh-CN"/>
        </w:rPr>
        <w:t>.1</w:t>
      </w:r>
      <w:r w:rsidRPr="00965351">
        <w:rPr>
          <w:lang w:eastAsia="zh-CN"/>
        </w:rPr>
        <w:tab/>
        <w:t>LCS privacy selection flow rule</w:t>
      </w:r>
      <w:bookmarkEnd w:id="858"/>
      <w:bookmarkEnd w:id="859"/>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8" type="#_x0000_t75" style="width:481.45pt;height:380.05pt" o:ole="">
            <v:imagedata r:id="rId149" o:title=""/>
          </v:shape>
          <o:OLEObject Type="Embed" ProgID="Visio.Drawing.15" ShapeID="_x0000_i1098" DrawAspect="Content" ObjectID="_1811744710" r:id="rId150"/>
        </w:object>
      </w:r>
    </w:p>
    <w:p w14:paraId="26322B8F" w14:textId="77777777" w:rsidR="00806F9E" w:rsidRPr="00965351" w:rsidRDefault="00806F9E" w:rsidP="00806F9E">
      <w:pPr>
        <w:pStyle w:val="TF"/>
      </w:pPr>
      <w:bookmarkStart w:id="860" w:name="_CRFigureB_11"/>
      <w:r w:rsidRPr="00965351">
        <w:t xml:space="preserve">Figure </w:t>
      </w:r>
      <w:bookmarkEnd w:id="860"/>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61" w:name="_CRAnnexCinformative"/>
      <w:bookmarkStart w:id="862" w:name="_Toc201130724"/>
      <w:bookmarkEnd w:id="861"/>
      <w:r w:rsidRPr="00965351">
        <w:lastRenderedPageBreak/>
        <w:t>Annex C (informative):</w:t>
      </w:r>
      <w:r w:rsidRPr="00965351">
        <w:br/>
        <w:t>PNI-NPN architecture to support location service with signalling optimisation</w:t>
      </w:r>
      <w:bookmarkEnd w:id="862"/>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9" type="#_x0000_t75" style="width:318.7pt;height:148.4pt" o:ole="">
            <v:imagedata r:id="rId151" o:title=""/>
          </v:shape>
          <o:OLEObject Type="Embed" ProgID="Word.Picture.8" ShapeID="_x0000_i1099" DrawAspect="Content" ObjectID="_1811744711" r:id="rId152"/>
        </w:object>
      </w:r>
    </w:p>
    <w:p w14:paraId="7666F618" w14:textId="24D3491E" w:rsidR="004D26FD" w:rsidRPr="00965351" w:rsidRDefault="0091481A" w:rsidP="00610C53">
      <w:pPr>
        <w:pStyle w:val="TF"/>
      </w:pPr>
      <w:bookmarkStart w:id="863" w:name="_CRFigureC1PNINPNarchitecturetosupportl"/>
      <w:r w:rsidRPr="00965351">
        <w:t xml:space="preserve">Figure </w:t>
      </w:r>
      <w:bookmarkEnd w:id="863"/>
      <w:r w:rsidRPr="00965351">
        <w:t>C-1 PNI-NPN architecture to support location service with signalling optimisation</w:t>
      </w:r>
    </w:p>
    <w:p w14:paraId="4D067FA7" w14:textId="65CBB8EF" w:rsidR="00080512" w:rsidRPr="00965351" w:rsidRDefault="00080512">
      <w:pPr>
        <w:pStyle w:val="Heading8"/>
      </w:pPr>
      <w:bookmarkStart w:id="864" w:name="_CRAnnexDinformative"/>
      <w:bookmarkEnd w:id="864"/>
      <w:r w:rsidRPr="00965351">
        <w:br w:type="page"/>
      </w:r>
      <w:bookmarkStart w:id="865" w:name="_Toc201130725"/>
      <w:r w:rsidRPr="00965351">
        <w:lastRenderedPageBreak/>
        <w:t>Annex</w:t>
      </w:r>
      <w:r w:rsidR="004D26FD" w:rsidRPr="00965351">
        <w:t xml:space="preserve"> D</w:t>
      </w:r>
      <w:r w:rsidRPr="00965351">
        <w:t xml:space="preserve"> (informative):</w:t>
      </w:r>
      <w:r w:rsidRPr="00965351">
        <w:br/>
        <w:t>Change history</w:t>
      </w:r>
      <w:bookmarkStart w:id="866" w:name="historyclause"/>
      <w:bookmarkEnd w:id="865"/>
      <w:bookmarkEnd w:id="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r w:rsidRPr="00965351">
              <w:rPr>
                <w:b/>
                <w:sz w:val="16"/>
              </w:rPr>
              <w:t>TDoc</w:t>
            </w:r>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Clarification of CHF in eLCS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Complementing the function of EventNotify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Remove SUPI in response to Nudm_SDM</w:t>
            </w:r>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ng-eNB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lastRenderedPageBreak/>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Introduce Sidelink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Support of Ranging and Sidelink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Updates to LMF selection to suport Ranging/Sidelink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Support of MT-LR for Ranging and Sidelink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Ranging and Sidelink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Clarification on the Nlmf_location_UP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SL-MO-LR for Ranging and Sidelink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Ranging and Sidelink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lastRenderedPageBreak/>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Clarification of  LCS Correlation ID in NRPPa</w:t>
            </w:r>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Ranging/SideLink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MWAB-gNB</w:t>
            </w:r>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lastRenderedPageBreak/>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bl>
    <w:p w14:paraId="595FEB6E" w14:textId="77777777" w:rsidR="00080512" w:rsidRPr="00965351" w:rsidRDefault="00080512"/>
    <w:sectPr w:rsidR="00080512" w:rsidRPr="00965351">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6F523" w14:textId="77777777" w:rsidR="00F968F8" w:rsidRDefault="00F968F8">
      <w:r>
        <w:separator/>
      </w:r>
    </w:p>
  </w:endnote>
  <w:endnote w:type="continuationSeparator" w:id="0">
    <w:p w14:paraId="2085E196" w14:textId="77777777" w:rsidR="00F968F8" w:rsidRDefault="00F9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AA427B" w:rsidRDefault="008D578F" w:rsidP="00AA427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AA427B" w:rsidRDefault="008D578F" w:rsidP="00AA427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AA427B" w:rsidRDefault="003F79B6" w:rsidP="00AA427B">
    <w:pPr>
      <w:jc w:val="center"/>
      <w:rPr>
        <w:rFonts w:ascii="Arial" w:hAnsi="Arial" w:cs="Arial"/>
        <w:b/>
        <w:i/>
      </w:rPr>
    </w:pPr>
    <w:r w:rsidRPr="00AA427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8AA0D0" w14:textId="77777777" w:rsidR="00F968F8" w:rsidRDefault="00F968F8">
      <w:r>
        <w:separator/>
      </w:r>
    </w:p>
  </w:footnote>
  <w:footnote w:type="continuationSeparator" w:id="0">
    <w:p w14:paraId="42F1D985" w14:textId="77777777" w:rsidR="00F968F8" w:rsidRDefault="00F96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11AD61B" w:rsidR="003F79B6" w:rsidRDefault="003F79B6">
    <w:pPr>
      <w:framePr w:h="284" w:hRule="exact" w:wrap="around" w:vAnchor="text" w:hAnchor="margin" w:xAlign="right" w:y="1"/>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STYLEREF ZA </w:instrText>
    </w:r>
    <w:r w:rsidRPr="00AA427B">
      <w:rPr>
        <w:rFonts w:ascii="Arial" w:hAnsi="Arial" w:cs="Arial"/>
        <w:b/>
        <w:szCs w:val="18"/>
      </w:rPr>
      <w:fldChar w:fldCharType="separate"/>
    </w:r>
    <w:r w:rsidR="00331169">
      <w:rPr>
        <w:rFonts w:ascii="Arial" w:hAnsi="Arial" w:cs="Arial"/>
        <w:b/>
        <w:noProof/>
        <w:szCs w:val="18"/>
      </w:rPr>
      <w:t>3GPP TS 23.273 V19.3.0 (2025-06)</w:t>
    </w:r>
    <w:r w:rsidRPr="00AA427B">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PAGE </w:instrText>
    </w:r>
    <w:r w:rsidRPr="00AA427B">
      <w:rPr>
        <w:rFonts w:ascii="Arial" w:hAnsi="Arial" w:cs="Arial"/>
        <w:b/>
        <w:szCs w:val="18"/>
      </w:rPr>
      <w:fldChar w:fldCharType="separate"/>
    </w:r>
    <w:r w:rsidRPr="00AA427B">
      <w:rPr>
        <w:rFonts w:ascii="Arial" w:hAnsi="Arial" w:cs="Arial"/>
        <w:b/>
        <w:noProof/>
        <w:szCs w:val="18"/>
      </w:rPr>
      <w:t>14</w:t>
    </w:r>
    <w:r w:rsidRPr="00AA427B">
      <w:rPr>
        <w:rFonts w:ascii="Arial" w:hAnsi="Arial" w:cs="Arial"/>
        <w:b/>
        <w:szCs w:val="18"/>
      </w:rPr>
      <w:fldChar w:fldCharType="end"/>
    </w:r>
  </w:p>
  <w:p w14:paraId="3C126018" w14:textId="1E2B1CE1" w:rsidR="003F79B6" w:rsidRDefault="003F79B6">
    <w:pPr>
      <w:framePr w:h="284" w:hRule="exact" w:wrap="around" w:vAnchor="text" w:hAnchor="margin" w:y="7"/>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STYLEREF ZGSM </w:instrText>
    </w:r>
    <w:r w:rsidRPr="00AA427B">
      <w:rPr>
        <w:rFonts w:ascii="Arial" w:hAnsi="Arial" w:cs="Arial"/>
        <w:b/>
        <w:szCs w:val="18"/>
      </w:rPr>
      <w:fldChar w:fldCharType="separate"/>
    </w:r>
    <w:r w:rsidR="00331169">
      <w:rPr>
        <w:rFonts w:ascii="Arial" w:hAnsi="Arial" w:cs="Arial"/>
        <w:b/>
        <w:noProof/>
        <w:szCs w:val="18"/>
      </w:rPr>
      <w:t>Release 19</w:t>
    </w:r>
    <w:r w:rsidRPr="00AA427B">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61844"/>
    <w:rsid w:val="00685322"/>
    <w:rsid w:val="006A019C"/>
    <w:rsid w:val="006A323F"/>
    <w:rsid w:val="006B30D0"/>
    <w:rsid w:val="006B486E"/>
    <w:rsid w:val="006C3D95"/>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3724"/>
    <w:rsid w:val="00A56066"/>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0DF"/>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957"/>
    <w:rsid w:val="00CF2B6D"/>
    <w:rsid w:val="00D037C2"/>
    <w:rsid w:val="00D37264"/>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427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A4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A427B"/>
    <w:pPr>
      <w:pBdr>
        <w:top w:val="none" w:sz="0" w:space="0" w:color="auto"/>
      </w:pBdr>
      <w:spacing w:before="180"/>
      <w:outlineLvl w:val="1"/>
    </w:pPr>
    <w:rPr>
      <w:sz w:val="32"/>
    </w:rPr>
  </w:style>
  <w:style w:type="paragraph" w:styleId="Heading3">
    <w:name w:val="heading 3"/>
    <w:basedOn w:val="Heading2"/>
    <w:next w:val="Normal"/>
    <w:qFormat/>
    <w:rsid w:val="00AA427B"/>
    <w:pPr>
      <w:spacing w:before="120"/>
      <w:outlineLvl w:val="2"/>
    </w:pPr>
    <w:rPr>
      <w:sz w:val="28"/>
    </w:rPr>
  </w:style>
  <w:style w:type="paragraph" w:styleId="Heading4">
    <w:name w:val="heading 4"/>
    <w:basedOn w:val="Heading3"/>
    <w:next w:val="Normal"/>
    <w:qFormat/>
    <w:rsid w:val="00AA427B"/>
    <w:pPr>
      <w:ind w:left="1418" w:hanging="1418"/>
      <w:outlineLvl w:val="3"/>
    </w:pPr>
    <w:rPr>
      <w:sz w:val="24"/>
    </w:rPr>
  </w:style>
  <w:style w:type="paragraph" w:styleId="Heading5">
    <w:name w:val="heading 5"/>
    <w:basedOn w:val="Heading4"/>
    <w:next w:val="Normal"/>
    <w:qFormat/>
    <w:rsid w:val="00AA427B"/>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AA427B"/>
    <w:pPr>
      <w:ind w:left="0" w:firstLine="0"/>
      <w:outlineLvl w:val="7"/>
    </w:pPr>
  </w:style>
  <w:style w:type="paragraph" w:styleId="Heading9">
    <w:name w:val="heading 9"/>
    <w:basedOn w:val="Heading8"/>
    <w:next w:val="Normal"/>
    <w:qFormat/>
    <w:rsid w:val="00AA42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427B"/>
    <w:pPr>
      <w:ind w:left="1985" w:hanging="1985"/>
      <w:outlineLvl w:val="9"/>
    </w:pPr>
    <w:rPr>
      <w:sz w:val="20"/>
    </w:rPr>
  </w:style>
  <w:style w:type="paragraph" w:styleId="TOC6">
    <w:name w:val="toc 6"/>
    <w:basedOn w:val="TOC5"/>
    <w:next w:val="Normal"/>
    <w:uiPriority w:val="39"/>
    <w:rsid w:val="00AA427B"/>
    <w:pPr>
      <w:ind w:left="1985" w:hanging="1985"/>
    </w:pPr>
  </w:style>
  <w:style w:type="paragraph" w:styleId="TOC8">
    <w:name w:val="toc 8"/>
    <w:basedOn w:val="TOC1"/>
    <w:uiPriority w:val="39"/>
    <w:rsid w:val="00AA427B"/>
    <w:pPr>
      <w:spacing w:before="180"/>
      <w:ind w:left="2693" w:hanging="2693"/>
    </w:pPr>
    <w:rPr>
      <w:b/>
    </w:rPr>
  </w:style>
  <w:style w:type="paragraph" w:styleId="TOC1">
    <w:name w:val="toc 1"/>
    <w:uiPriority w:val="39"/>
    <w:rsid w:val="00AA42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A427B"/>
    <w:pPr>
      <w:keepLines/>
      <w:tabs>
        <w:tab w:val="center" w:pos="4536"/>
        <w:tab w:val="right" w:pos="9072"/>
      </w:tabs>
    </w:pPr>
    <w:rPr>
      <w:noProof/>
    </w:rPr>
  </w:style>
  <w:style w:type="character" w:customStyle="1" w:styleId="ZGSM">
    <w:name w:val="ZGSM"/>
    <w:rsid w:val="00AA427B"/>
  </w:style>
  <w:style w:type="paragraph" w:styleId="TOC7">
    <w:name w:val="toc 7"/>
    <w:basedOn w:val="TOC6"/>
    <w:next w:val="Normal"/>
    <w:uiPriority w:val="39"/>
    <w:rsid w:val="00AA427B"/>
    <w:pPr>
      <w:ind w:left="2268" w:hanging="2268"/>
    </w:pPr>
  </w:style>
  <w:style w:type="paragraph" w:customStyle="1" w:styleId="ZD">
    <w:name w:val="ZD"/>
    <w:rsid w:val="00AA4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A427B"/>
    <w:pPr>
      <w:ind w:left="1701" w:hanging="1701"/>
    </w:pPr>
  </w:style>
  <w:style w:type="paragraph" w:styleId="TOC4">
    <w:name w:val="toc 4"/>
    <w:basedOn w:val="TOC3"/>
    <w:uiPriority w:val="39"/>
    <w:rsid w:val="00AA427B"/>
    <w:pPr>
      <w:ind w:left="1418" w:hanging="1418"/>
    </w:pPr>
  </w:style>
  <w:style w:type="paragraph" w:styleId="TOC3">
    <w:name w:val="toc 3"/>
    <w:basedOn w:val="TOC2"/>
    <w:uiPriority w:val="39"/>
    <w:rsid w:val="00AA427B"/>
    <w:pPr>
      <w:ind w:left="1134" w:hanging="1134"/>
    </w:pPr>
  </w:style>
  <w:style w:type="paragraph" w:styleId="TOC2">
    <w:name w:val="toc 2"/>
    <w:basedOn w:val="TOC1"/>
    <w:uiPriority w:val="39"/>
    <w:rsid w:val="00AA427B"/>
    <w:pPr>
      <w:keepNext w:val="0"/>
      <w:spacing w:before="0"/>
      <w:ind w:left="851" w:hanging="851"/>
    </w:pPr>
    <w:rPr>
      <w:sz w:val="20"/>
    </w:rPr>
  </w:style>
  <w:style w:type="paragraph" w:styleId="TOC9">
    <w:name w:val="toc 9"/>
    <w:basedOn w:val="TOC8"/>
    <w:uiPriority w:val="39"/>
    <w:rsid w:val="00AA427B"/>
    <w:pPr>
      <w:ind w:left="1418" w:hanging="1418"/>
    </w:pPr>
  </w:style>
  <w:style w:type="paragraph" w:customStyle="1" w:styleId="TT">
    <w:name w:val="TT"/>
    <w:basedOn w:val="Heading1"/>
    <w:next w:val="Normal"/>
    <w:rsid w:val="00AA427B"/>
    <w:pPr>
      <w:outlineLvl w:val="9"/>
    </w:pPr>
  </w:style>
  <w:style w:type="paragraph" w:customStyle="1" w:styleId="NF">
    <w:name w:val="NF"/>
    <w:basedOn w:val="NO"/>
    <w:rsid w:val="00AA427B"/>
    <w:pPr>
      <w:keepNext/>
      <w:spacing w:after="0"/>
    </w:pPr>
    <w:rPr>
      <w:rFonts w:ascii="Arial" w:hAnsi="Arial"/>
      <w:sz w:val="18"/>
    </w:rPr>
  </w:style>
  <w:style w:type="paragraph" w:customStyle="1" w:styleId="NO">
    <w:name w:val="NO"/>
    <w:basedOn w:val="Normal"/>
    <w:link w:val="NOZchn"/>
    <w:rsid w:val="00AA427B"/>
    <w:pPr>
      <w:keepLines/>
      <w:ind w:left="1135" w:hanging="851"/>
    </w:pPr>
  </w:style>
  <w:style w:type="paragraph" w:customStyle="1" w:styleId="PL">
    <w:name w:val="PL"/>
    <w:rsid w:val="00AA4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A427B"/>
    <w:pPr>
      <w:jc w:val="right"/>
    </w:pPr>
  </w:style>
  <w:style w:type="paragraph" w:customStyle="1" w:styleId="TAL">
    <w:name w:val="TAL"/>
    <w:basedOn w:val="Normal"/>
    <w:link w:val="TALChar"/>
    <w:rsid w:val="00AA427B"/>
    <w:pPr>
      <w:keepNext/>
      <w:keepLines/>
      <w:spacing w:after="0"/>
    </w:pPr>
    <w:rPr>
      <w:rFonts w:ascii="Arial" w:hAnsi="Arial"/>
      <w:sz w:val="18"/>
    </w:rPr>
  </w:style>
  <w:style w:type="paragraph" w:customStyle="1" w:styleId="TAH">
    <w:name w:val="TAH"/>
    <w:basedOn w:val="TAC"/>
    <w:link w:val="TAHCar"/>
    <w:rsid w:val="00AA427B"/>
    <w:rPr>
      <w:b/>
    </w:rPr>
  </w:style>
  <w:style w:type="paragraph" w:customStyle="1" w:styleId="TAC">
    <w:name w:val="TAC"/>
    <w:basedOn w:val="TAL"/>
    <w:link w:val="TACChar"/>
    <w:rsid w:val="00AA427B"/>
    <w:pPr>
      <w:jc w:val="center"/>
    </w:pPr>
  </w:style>
  <w:style w:type="paragraph" w:customStyle="1" w:styleId="LD">
    <w:name w:val="LD"/>
    <w:rsid w:val="00AA42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A427B"/>
    <w:pPr>
      <w:keepLines/>
      <w:ind w:left="1702" w:hanging="1418"/>
    </w:pPr>
  </w:style>
  <w:style w:type="paragraph" w:customStyle="1" w:styleId="FP">
    <w:name w:val="FP"/>
    <w:basedOn w:val="Normal"/>
    <w:rsid w:val="00AA427B"/>
    <w:pPr>
      <w:spacing w:after="0"/>
    </w:pPr>
  </w:style>
  <w:style w:type="paragraph" w:customStyle="1" w:styleId="NW">
    <w:name w:val="NW"/>
    <w:basedOn w:val="NO"/>
    <w:rsid w:val="00AA427B"/>
    <w:pPr>
      <w:spacing w:after="0"/>
    </w:pPr>
  </w:style>
  <w:style w:type="paragraph" w:customStyle="1" w:styleId="EW">
    <w:name w:val="EW"/>
    <w:basedOn w:val="EX"/>
    <w:rsid w:val="00AA427B"/>
    <w:pPr>
      <w:spacing w:after="0"/>
    </w:pPr>
  </w:style>
  <w:style w:type="paragraph" w:customStyle="1" w:styleId="B1">
    <w:name w:val="B1"/>
    <w:basedOn w:val="List"/>
    <w:link w:val="B1Char"/>
    <w:rsid w:val="00AA427B"/>
    <w:pPr>
      <w:ind w:left="568" w:hanging="284"/>
      <w:contextualSpacing w:val="0"/>
    </w:pPr>
  </w:style>
  <w:style w:type="paragraph" w:customStyle="1" w:styleId="EditorsNote">
    <w:name w:val="Editor's Note"/>
    <w:basedOn w:val="NO"/>
    <w:link w:val="EditorsNoteChar"/>
    <w:rsid w:val="00AA427B"/>
    <w:pPr>
      <w:ind w:left="1559" w:hanging="1276"/>
    </w:pPr>
    <w:rPr>
      <w:color w:val="FF0000"/>
    </w:rPr>
  </w:style>
  <w:style w:type="paragraph" w:customStyle="1" w:styleId="TH">
    <w:name w:val="TH"/>
    <w:basedOn w:val="Normal"/>
    <w:link w:val="THChar"/>
    <w:rsid w:val="00AA427B"/>
    <w:pPr>
      <w:keepNext/>
      <w:keepLines/>
      <w:spacing w:before="60"/>
      <w:jc w:val="center"/>
    </w:pPr>
    <w:rPr>
      <w:rFonts w:ascii="Arial" w:hAnsi="Arial"/>
      <w:b/>
    </w:rPr>
  </w:style>
  <w:style w:type="paragraph" w:customStyle="1" w:styleId="ZA">
    <w:name w:val="ZA"/>
    <w:rsid w:val="00AA4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A4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A42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A4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A427B"/>
    <w:pPr>
      <w:ind w:left="851" w:hanging="851"/>
    </w:pPr>
  </w:style>
  <w:style w:type="paragraph" w:customStyle="1" w:styleId="ZH">
    <w:name w:val="ZH"/>
    <w:rsid w:val="00AA4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A427B"/>
    <w:pPr>
      <w:keepNext w:val="0"/>
      <w:spacing w:before="0" w:after="240"/>
    </w:pPr>
  </w:style>
  <w:style w:type="paragraph" w:customStyle="1" w:styleId="ZG">
    <w:name w:val="ZG"/>
    <w:rsid w:val="00AA4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A427B"/>
    <w:pPr>
      <w:ind w:left="851" w:hanging="284"/>
      <w:contextualSpacing w:val="0"/>
    </w:pPr>
  </w:style>
  <w:style w:type="paragraph" w:customStyle="1" w:styleId="B3">
    <w:name w:val="B3"/>
    <w:basedOn w:val="List3"/>
    <w:rsid w:val="00AA427B"/>
    <w:pPr>
      <w:ind w:left="1135" w:hanging="284"/>
      <w:contextualSpacing w:val="0"/>
    </w:pPr>
  </w:style>
  <w:style w:type="paragraph" w:customStyle="1" w:styleId="B4">
    <w:name w:val="B4"/>
    <w:basedOn w:val="List4"/>
    <w:rsid w:val="00AA427B"/>
    <w:pPr>
      <w:ind w:left="1418" w:hanging="284"/>
      <w:contextualSpacing w:val="0"/>
    </w:pPr>
  </w:style>
  <w:style w:type="paragraph" w:customStyle="1" w:styleId="B5">
    <w:name w:val="B5"/>
    <w:basedOn w:val="List5"/>
    <w:rsid w:val="00AA427B"/>
    <w:pPr>
      <w:ind w:left="1702" w:hanging="284"/>
      <w:contextualSpacing w:val="0"/>
    </w:pPr>
  </w:style>
  <w:style w:type="paragraph" w:customStyle="1" w:styleId="ZTD">
    <w:name w:val="ZTD"/>
    <w:basedOn w:val="ZB"/>
    <w:rsid w:val="00AA427B"/>
    <w:pPr>
      <w:framePr w:hRule="auto" w:wrap="notBeside" w:y="852"/>
    </w:pPr>
    <w:rPr>
      <w:i w:val="0"/>
      <w:sz w:val="40"/>
    </w:rPr>
  </w:style>
  <w:style w:type="paragraph" w:customStyle="1" w:styleId="ZV">
    <w:name w:val="ZV"/>
    <w:basedOn w:val="ZU"/>
    <w:rsid w:val="00AA427B"/>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footer" Target="footer3.xml"/><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Microsoft_Visio_2003-2010_Drawing19.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package" Target="embeddings/Microsoft_Visio_Drawing2830.vsdx"/><Relationship Id="rId155"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vsdx"/><Relationship Id="rId46" Type="http://schemas.openxmlformats.org/officeDocument/2006/relationships/package" Target="embeddings/Microsoft_Visio_Drawing3.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4.vsdx"/><Relationship Id="rId116" Type="http://schemas.openxmlformats.org/officeDocument/2006/relationships/oleObject" Target="embeddings/oleObject15.bin"/><Relationship Id="rId124" Type="http://schemas.openxmlformats.org/officeDocument/2006/relationships/package" Target="embeddings/Microsoft_Visio_Drawing21.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Microsoft_Visio_2003-2010_Drawing110.vsd"/><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110.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oleObject" Target="embeddings/oleObject17.bin"/><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190</Pages>
  <Words>87660</Words>
  <Characters>447066</Characters>
  <Application>Microsoft Office Word</Application>
  <DocSecurity>0</DocSecurity>
  <Lines>9313</Lines>
  <Paragraphs>6684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528042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23.273_CR0703R5_(Rel-18)_5G_eLCS_Ph3</cp:lastModifiedBy>
  <cp:revision>2</cp:revision>
  <cp:lastPrinted>2019-02-25T14:05:00Z</cp:lastPrinted>
  <dcterms:created xsi:type="dcterms:W3CDTF">2025-06-18T07:14:00Z</dcterms:created>
  <dcterms:modified xsi:type="dcterms:W3CDTF">2025-06-18T07:14:00Z</dcterms:modified>
</cp:coreProperties>
</file>